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27CFFCD2"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V1</w:t>
            </w:r>
            <w:r w:rsidR="006A3D03">
              <w:rPr>
                <w:noProof w:val="0"/>
              </w:rPr>
              <w:t>7</w:t>
            </w:r>
            <w:r w:rsidRPr="00816C4A">
              <w:rPr>
                <w:noProof w:val="0"/>
              </w:rPr>
              <w:t>.</w:t>
            </w:r>
            <w:r w:rsidR="003D2319">
              <w:rPr>
                <w:noProof w:val="0"/>
              </w:rPr>
              <w:t>7</w:t>
            </w:r>
            <w:r w:rsidRPr="00816C4A">
              <w:rPr>
                <w:noProof w:val="0"/>
              </w:rPr>
              <w:t xml:space="preserve">.0 </w:t>
            </w:r>
            <w:r w:rsidRPr="00816C4A">
              <w:rPr>
                <w:noProof w:val="0"/>
                <w:sz w:val="32"/>
              </w:rPr>
              <w:t>(20</w:t>
            </w:r>
            <w:r>
              <w:rPr>
                <w:noProof w:val="0"/>
                <w:sz w:val="32"/>
              </w:rPr>
              <w:t>2</w:t>
            </w:r>
            <w:r w:rsidR="003D2319">
              <w:rPr>
                <w:noProof w:val="0"/>
                <w:sz w:val="32"/>
              </w:rPr>
              <w:t>3</w:t>
            </w:r>
            <w:r w:rsidRPr="00816C4A">
              <w:rPr>
                <w:noProof w:val="0"/>
                <w:sz w:val="32"/>
              </w:rPr>
              <w:t>-</w:t>
            </w:r>
            <w:r w:rsidR="003D2319">
              <w:rPr>
                <w:noProof w:val="0"/>
                <w:sz w:val="32"/>
              </w:rPr>
              <w:t>06</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77777777" w:rsidR="00E86E7B" w:rsidRPr="00816C4A" w:rsidRDefault="00E86E7B" w:rsidP="00E86E7B">
            <w:pPr>
              <w:pStyle w:val="ZT"/>
              <w:framePr w:wrap="auto" w:hAnchor="text" w:yAlign="inline"/>
            </w:pPr>
            <w:r w:rsidRPr="00816C4A">
              <w:t xml:space="preserve">Universal Subscriber Identity Module (USIM) </w:t>
            </w:r>
            <w:r w:rsidRPr="00816C4A">
              <w:br/>
              <w:t>Application Toolkit (USAT)</w:t>
            </w:r>
          </w:p>
          <w:p w14:paraId="495295B6" w14:textId="77777777" w:rsidR="00E86E7B" w:rsidRPr="00816C4A" w:rsidRDefault="00E86E7B" w:rsidP="00E86E7B">
            <w:pPr>
              <w:pStyle w:val="ZT"/>
              <w:framePr w:wrap="auto" w:hAnchor="text" w:yAlign="inline"/>
            </w:pPr>
            <w:r w:rsidRPr="00816C4A">
              <w:t>(</w:t>
            </w:r>
            <w:r w:rsidRPr="00816C4A">
              <w:rPr>
                <w:rStyle w:val="ZGSM"/>
              </w:rPr>
              <w:t>Release 1</w:t>
            </w:r>
            <w:r w:rsidR="006A3D03">
              <w:rPr>
                <w:rStyle w:val="ZGSM"/>
              </w:rPr>
              <w:t>7</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04F8104" w14:textId="77777777" w:rsidTr="005E4BB2">
        <w:trPr>
          <w:trHeight w:hRule="exact" w:val="1531"/>
        </w:trPr>
        <w:tc>
          <w:tcPr>
            <w:tcW w:w="4883" w:type="dxa"/>
            <w:shd w:val="clear" w:color="auto" w:fill="auto"/>
          </w:tcPr>
          <w:p w14:paraId="76A0ABC0" w14:textId="77777777" w:rsidR="00D57972" w:rsidRDefault="00000000">
            <w:r>
              <w:rPr>
                <w:i/>
              </w:rPr>
              <w:pict w14:anchorId="7A312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64.55pt">
                  <v:imagedata r:id="rId9" o:title="5G-logo_175px"/>
                </v:shape>
              </w:pict>
            </w:r>
          </w:p>
        </w:tc>
        <w:tc>
          <w:tcPr>
            <w:tcW w:w="5540" w:type="dxa"/>
            <w:shd w:val="clear" w:color="auto" w:fill="auto"/>
          </w:tcPr>
          <w:p w14:paraId="0CE9CC4E" w14:textId="77777777" w:rsidR="00D57972" w:rsidRDefault="00000000" w:rsidP="00133525">
            <w:pPr>
              <w:jc w:val="right"/>
            </w:pPr>
            <w:bookmarkStart w:id="2" w:name="logos"/>
            <w:r>
              <w:pict w14:anchorId="49AD5B5C">
                <v:shape id="_x0000_i1026" type="#_x0000_t75" style="width:129.75pt;height:1in">
                  <v:imagedata r:id="rId10" o:title="3GPP-logo_web"/>
                </v:shape>
              </w:pict>
            </w:r>
            <w:bookmarkEnd w:id="2"/>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4"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970AAF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4E44FF0A"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3D2319">
              <w:rPr>
                <w:noProof/>
                <w:sz w:val="18"/>
              </w:rPr>
              <w:t>3</w:t>
            </w:r>
            <w:r w:rsidRPr="00133525">
              <w:rPr>
                <w:noProof/>
                <w:sz w:val="18"/>
              </w:rPr>
              <w:t>, 3GPP Organizational Partners (ARIB, ATIS, CCSA, ETSI, TSDSI, TTA, TTC).</w:t>
            </w:r>
            <w:bookmarkStart w:id="7" w:name="copyrightaddon"/>
            <w:bookmarkEnd w:id="7"/>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4AB780C" w14:textId="77777777" w:rsidR="00E16509" w:rsidRDefault="00E16509" w:rsidP="00133525"/>
        </w:tc>
      </w:tr>
      <w:bookmarkEnd w:id="4"/>
    </w:tbl>
    <w:p w14:paraId="128F66E1" w14:textId="77777777" w:rsidR="00080512" w:rsidRPr="004D3578" w:rsidRDefault="00080512">
      <w:pPr>
        <w:pStyle w:val="TT"/>
      </w:pPr>
      <w:r w:rsidRPr="004D3578">
        <w:br w:type="page"/>
      </w:r>
      <w:bookmarkStart w:id="8" w:name="tableOfContents"/>
      <w:bookmarkEnd w:id="8"/>
      <w:r w:rsidRPr="004D3578">
        <w:lastRenderedPageBreak/>
        <w:t>Contents</w:t>
      </w:r>
    </w:p>
    <w:p w14:paraId="5A898781" w14:textId="54BBFAA6" w:rsidR="003D2319" w:rsidRDefault="006A3D03">
      <w:pPr>
        <w:pStyle w:val="TOC1"/>
        <w:rPr>
          <w:rFonts w:ascii="Calibri" w:hAnsi="Calibri"/>
          <w:noProof/>
          <w:szCs w:val="22"/>
          <w:lang w:eastAsia="en-GB"/>
        </w:rPr>
      </w:pPr>
      <w:r>
        <w:fldChar w:fldCharType="begin" w:fldLock="1"/>
      </w:r>
      <w:r>
        <w:instrText xml:space="preserve"> TOC \o "1-9" </w:instrText>
      </w:r>
      <w:r>
        <w:fldChar w:fldCharType="separate"/>
      </w:r>
      <w:r w:rsidR="003D2319">
        <w:rPr>
          <w:noProof/>
        </w:rPr>
        <w:t>Foreword</w:t>
      </w:r>
      <w:r w:rsidR="003D2319">
        <w:rPr>
          <w:noProof/>
        </w:rPr>
        <w:tab/>
      </w:r>
      <w:r w:rsidR="003D2319">
        <w:rPr>
          <w:noProof/>
        </w:rPr>
        <w:fldChar w:fldCharType="begin" w:fldLock="1"/>
      </w:r>
      <w:r w:rsidR="003D2319">
        <w:rPr>
          <w:noProof/>
        </w:rPr>
        <w:instrText xml:space="preserve"> PAGEREF _Toc138672629 \h </w:instrText>
      </w:r>
      <w:r w:rsidR="003D2319">
        <w:rPr>
          <w:noProof/>
        </w:rPr>
      </w:r>
      <w:r w:rsidR="003D2319">
        <w:rPr>
          <w:noProof/>
        </w:rPr>
        <w:fldChar w:fldCharType="separate"/>
      </w:r>
      <w:r w:rsidR="003D2319">
        <w:rPr>
          <w:noProof/>
        </w:rPr>
        <w:t>13</w:t>
      </w:r>
      <w:r w:rsidR="003D2319">
        <w:rPr>
          <w:noProof/>
        </w:rPr>
        <w:fldChar w:fldCharType="end"/>
      </w:r>
    </w:p>
    <w:p w14:paraId="69204B15" w14:textId="2E7DE819" w:rsidR="003D2319" w:rsidRDefault="003D2319">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_Toc138672630 \h </w:instrText>
      </w:r>
      <w:r>
        <w:rPr>
          <w:noProof/>
        </w:rPr>
      </w:r>
      <w:r>
        <w:rPr>
          <w:noProof/>
        </w:rPr>
        <w:fldChar w:fldCharType="separate"/>
      </w:r>
      <w:r>
        <w:rPr>
          <w:noProof/>
        </w:rPr>
        <w:t>14</w:t>
      </w:r>
      <w:r>
        <w:rPr>
          <w:noProof/>
        </w:rPr>
        <w:fldChar w:fldCharType="end"/>
      </w:r>
    </w:p>
    <w:p w14:paraId="16ED6210" w14:textId="4E084AF9" w:rsidR="003D2319" w:rsidRDefault="003D2319">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_Toc138672631 \h </w:instrText>
      </w:r>
      <w:r>
        <w:rPr>
          <w:noProof/>
        </w:rPr>
      </w:r>
      <w:r>
        <w:rPr>
          <w:noProof/>
        </w:rPr>
        <w:fldChar w:fldCharType="separate"/>
      </w:r>
      <w:r>
        <w:rPr>
          <w:noProof/>
        </w:rPr>
        <w:t>14</w:t>
      </w:r>
      <w:r>
        <w:rPr>
          <w:noProof/>
        </w:rPr>
        <w:fldChar w:fldCharType="end"/>
      </w:r>
    </w:p>
    <w:p w14:paraId="2BD7B5D6" w14:textId="6DAA8172" w:rsidR="003D2319" w:rsidRDefault="003D2319">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abbreviations and symbols</w:t>
      </w:r>
      <w:r>
        <w:rPr>
          <w:noProof/>
        </w:rPr>
        <w:tab/>
      </w:r>
      <w:r>
        <w:rPr>
          <w:noProof/>
        </w:rPr>
        <w:fldChar w:fldCharType="begin" w:fldLock="1"/>
      </w:r>
      <w:r>
        <w:rPr>
          <w:noProof/>
        </w:rPr>
        <w:instrText xml:space="preserve"> PAGEREF _Toc138672632 \h </w:instrText>
      </w:r>
      <w:r>
        <w:rPr>
          <w:noProof/>
        </w:rPr>
      </w:r>
      <w:r>
        <w:rPr>
          <w:noProof/>
        </w:rPr>
        <w:fldChar w:fldCharType="separate"/>
      </w:r>
      <w:r>
        <w:rPr>
          <w:noProof/>
        </w:rPr>
        <w:t>17</w:t>
      </w:r>
      <w:r>
        <w:rPr>
          <w:noProof/>
        </w:rPr>
        <w:fldChar w:fldCharType="end"/>
      </w:r>
    </w:p>
    <w:p w14:paraId="0D67AB29" w14:textId="5B571025" w:rsidR="003D2319" w:rsidRDefault="003D2319">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_Toc138672633 \h </w:instrText>
      </w:r>
      <w:r>
        <w:rPr>
          <w:noProof/>
        </w:rPr>
      </w:r>
      <w:r>
        <w:rPr>
          <w:noProof/>
        </w:rPr>
        <w:fldChar w:fldCharType="separate"/>
      </w:r>
      <w:r>
        <w:rPr>
          <w:noProof/>
        </w:rPr>
        <w:t>17</w:t>
      </w:r>
      <w:r>
        <w:rPr>
          <w:noProof/>
        </w:rPr>
        <w:fldChar w:fldCharType="end"/>
      </w:r>
    </w:p>
    <w:p w14:paraId="5D1E0442" w14:textId="4B1F62D1" w:rsidR="003D2319" w:rsidRDefault="003D2319">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_Toc138672634 \h </w:instrText>
      </w:r>
      <w:r>
        <w:rPr>
          <w:noProof/>
        </w:rPr>
      </w:r>
      <w:r>
        <w:rPr>
          <w:noProof/>
        </w:rPr>
        <w:fldChar w:fldCharType="separate"/>
      </w:r>
      <w:r>
        <w:rPr>
          <w:noProof/>
        </w:rPr>
        <w:t>17</w:t>
      </w:r>
      <w:r>
        <w:rPr>
          <w:noProof/>
        </w:rPr>
        <w:fldChar w:fldCharType="end"/>
      </w:r>
    </w:p>
    <w:p w14:paraId="639632F0" w14:textId="018CDCBF" w:rsidR="003D2319" w:rsidRDefault="003D2319">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_Toc138672635 \h </w:instrText>
      </w:r>
      <w:r>
        <w:rPr>
          <w:noProof/>
        </w:rPr>
      </w:r>
      <w:r>
        <w:rPr>
          <w:noProof/>
        </w:rPr>
        <w:fldChar w:fldCharType="separate"/>
      </w:r>
      <w:r>
        <w:rPr>
          <w:noProof/>
        </w:rPr>
        <w:t>18</w:t>
      </w:r>
      <w:r>
        <w:rPr>
          <w:noProof/>
        </w:rPr>
        <w:fldChar w:fldCharType="end"/>
      </w:r>
    </w:p>
    <w:p w14:paraId="142D0EA9" w14:textId="799338C6" w:rsidR="003D2319" w:rsidRDefault="003D2319">
      <w:pPr>
        <w:pStyle w:val="TOC1"/>
        <w:rPr>
          <w:rFonts w:ascii="Calibri" w:hAnsi="Calibri"/>
          <w:noProof/>
          <w:szCs w:val="22"/>
          <w:lang w:eastAsia="en-GB"/>
        </w:rPr>
      </w:pPr>
      <w:r>
        <w:rPr>
          <w:noProof/>
        </w:rPr>
        <w:t>4</w:t>
      </w:r>
      <w:r>
        <w:rPr>
          <w:rFonts w:ascii="Calibri" w:hAnsi="Calibri"/>
          <w:noProof/>
          <w:szCs w:val="22"/>
          <w:lang w:eastAsia="en-GB"/>
        </w:rPr>
        <w:tab/>
      </w:r>
      <w:r>
        <w:rPr>
          <w:noProof/>
        </w:rPr>
        <w:t>Overview of USAT</w:t>
      </w:r>
      <w:r>
        <w:rPr>
          <w:noProof/>
        </w:rPr>
        <w:tab/>
      </w:r>
      <w:r>
        <w:rPr>
          <w:noProof/>
        </w:rPr>
        <w:fldChar w:fldCharType="begin" w:fldLock="1"/>
      </w:r>
      <w:r>
        <w:rPr>
          <w:noProof/>
        </w:rPr>
        <w:instrText xml:space="preserve"> PAGEREF _Toc138672636 \h </w:instrText>
      </w:r>
      <w:r>
        <w:rPr>
          <w:noProof/>
        </w:rPr>
      </w:r>
      <w:r>
        <w:rPr>
          <w:noProof/>
        </w:rPr>
        <w:fldChar w:fldCharType="separate"/>
      </w:r>
      <w:r>
        <w:rPr>
          <w:noProof/>
        </w:rPr>
        <w:t>19</w:t>
      </w:r>
      <w:r>
        <w:rPr>
          <w:noProof/>
        </w:rPr>
        <w:fldChar w:fldCharType="end"/>
      </w:r>
    </w:p>
    <w:p w14:paraId="1F982B55" w14:textId="195E2039" w:rsidR="003D2319" w:rsidRDefault="003D2319">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Profile Download</w:t>
      </w:r>
      <w:r>
        <w:rPr>
          <w:noProof/>
        </w:rPr>
        <w:tab/>
      </w:r>
      <w:r>
        <w:rPr>
          <w:noProof/>
        </w:rPr>
        <w:fldChar w:fldCharType="begin" w:fldLock="1"/>
      </w:r>
      <w:r>
        <w:rPr>
          <w:noProof/>
        </w:rPr>
        <w:instrText xml:space="preserve"> PAGEREF _Toc138672637 \h </w:instrText>
      </w:r>
      <w:r>
        <w:rPr>
          <w:noProof/>
        </w:rPr>
      </w:r>
      <w:r>
        <w:rPr>
          <w:noProof/>
        </w:rPr>
        <w:fldChar w:fldCharType="separate"/>
      </w:r>
      <w:r>
        <w:rPr>
          <w:noProof/>
        </w:rPr>
        <w:t>19</w:t>
      </w:r>
      <w:r>
        <w:rPr>
          <w:noProof/>
        </w:rPr>
        <w:fldChar w:fldCharType="end"/>
      </w:r>
    </w:p>
    <w:p w14:paraId="2BC32FBA" w14:textId="0E1F63A7" w:rsidR="003D2319" w:rsidRDefault="003D2319">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Proactive UICC</w:t>
      </w:r>
      <w:r>
        <w:rPr>
          <w:noProof/>
        </w:rPr>
        <w:tab/>
      </w:r>
      <w:r>
        <w:rPr>
          <w:noProof/>
        </w:rPr>
        <w:fldChar w:fldCharType="begin" w:fldLock="1"/>
      </w:r>
      <w:r>
        <w:rPr>
          <w:noProof/>
        </w:rPr>
        <w:instrText xml:space="preserve"> PAGEREF _Toc138672638 \h </w:instrText>
      </w:r>
      <w:r>
        <w:rPr>
          <w:noProof/>
        </w:rPr>
      </w:r>
      <w:r>
        <w:rPr>
          <w:noProof/>
        </w:rPr>
        <w:fldChar w:fldCharType="separate"/>
      </w:r>
      <w:r>
        <w:rPr>
          <w:noProof/>
        </w:rPr>
        <w:t>19</w:t>
      </w:r>
      <w:r>
        <w:rPr>
          <w:noProof/>
        </w:rPr>
        <w:fldChar w:fldCharType="end"/>
      </w:r>
    </w:p>
    <w:p w14:paraId="7A0AAFDC" w14:textId="0DA21345" w:rsidR="003D2319" w:rsidRDefault="003D2319">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Data download to UICC</w:t>
      </w:r>
      <w:r>
        <w:rPr>
          <w:noProof/>
        </w:rPr>
        <w:tab/>
      </w:r>
      <w:r>
        <w:rPr>
          <w:noProof/>
        </w:rPr>
        <w:fldChar w:fldCharType="begin" w:fldLock="1"/>
      </w:r>
      <w:r>
        <w:rPr>
          <w:noProof/>
        </w:rPr>
        <w:instrText xml:space="preserve"> PAGEREF _Toc138672639 \h </w:instrText>
      </w:r>
      <w:r>
        <w:rPr>
          <w:noProof/>
        </w:rPr>
      </w:r>
      <w:r>
        <w:rPr>
          <w:noProof/>
        </w:rPr>
        <w:fldChar w:fldCharType="separate"/>
      </w:r>
      <w:r>
        <w:rPr>
          <w:noProof/>
        </w:rPr>
        <w:t>19</w:t>
      </w:r>
      <w:r>
        <w:rPr>
          <w:noProof/>
        </w:rPr>
        <w:fldChar w:fldCharType="end"/>
      </w:r>
    </w:p>
    <w:p w14:paraId="07097B18" w14:textId="1543F99A" w:rsidR="003D2319" w:rsidRDefault="003D2319">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Menu selection</w:t>
      </w:r>
      <w:r>
        <w:rPr>
          <w:noProof/>
        </w:rPr>
        <w:tab/>
      </w:r>
      <w:r>
        <w:rPr>
          <w:noProof/>
        </w:rPr>
        <w:fldChar w:fldCharType="begin" w:fldLock="1"/>
      </w:r>
      <w:r>
        <w:rPr>
          <w:noProof/>
        </w:rPr>
        <w:instrText xml:space="preserve"> PAGEREF _Toc138672640 \h </w:instrText>
      </w:r>
      <w:r>
        <w:rPr>
          <w:noProof/>
        </w:rPr>
      </w:r>
      <w:r>
        <w:rPr>
          <w:noProof/>
        </w:rPr>
        <w:fldChar w:fldCharType="separate"/>
      </w:r>
      <w:r>
        <w:rPr>
          <w:noProof/>
        </w:rPr>
        <w:t>19</w:t>
      </w:r>
      <w:r>
        <w:rPr>
          <w:noProof/>
        </w:rPr>
        <w:fldChar w:fldCharType="end"/>
      </w:r>
    </w:p>
    <w:p w14:paraId="11C3F80D" w14:textId="3BD4F2AE" w:rsidR="003D2319" w:rsidRDefault="003D2319">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Call control by USIM</w:t>
      </w:r>
      <w:r>
        <w:rPr>
          <w:noProof/>
        </w:rPr>
        <w:tab/>
      </w:r>
      <w:r>
        <w:rPr>
          <w:noProof/>
        </w:rPr>
        <w:fldChar w:fldCharType="begin" w:fldLock="1"/>
      </w:r>
      <w:r>
        <w:rPr>
          <w:noProof/>
        </w:rPr>
        <w:instrText xml:space="preserve"> PAGEREF _Toc138672641 \h </w:instrText>
      </w:r>
      <w:r>
        <w:rPr>
          <w:noProof/>
        </w:rPr>
      </w:r>
      <w:r>
        <w:rPr>
          <w:noProof/>
        </w:rPr>
        <w:fldChar w:fldCharType="separate"/>
      </w:r>
      <w:r>
        <w:rPr>
          <w:noProof/>
        </w:rPr>
        <w:t>19</w:t>
      </w:r>
      <w:r>
        <w:rPr>
          <w:noProof/>
        </w:rPr>
        <w:fldChar w:fldCharType="end"/>
      </w:r>
    </w:p>
    <w:p w14:paraId="260FC445" w14:textId="3747885E" w:rsidR="003D2319" w:rsidRDefault="003D2319">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MO Short Message control by USIM</w:t>
      </w:r>
      <w:r>
        <w:rPr>
          <w:noProof/>
        </w:rPr>
        <w:tab/>
      </w:r>
      <w:r>
        <w:rPr>
          <w:noProof/>
        </w:rPr>
        <w:fldChar w:fldCharType="begin" w:fldLock="1"/>
      </w:r>
      <w:r>
        <w:rPr>
          <w:noProof/>
        </w:rPr>
        <w:instrText xml:space="preserve"> PAGEREF _Toc138672642 \h </w:instrText>
      </w:r>
      <w:r>
        <w:rPr>
          <w:noProof/>
        </w:rPr>
      </w:r>
      <w:r>
        <w:rPr>
          <w:noProof/>
        </w:rPr>
        <w:fldChar w:fldCharType="separate"/>
      </w:r>
      <w:r>
        <w:rPr>
          <w:noProof/>
        </w:rPr>
        <w:t>19</w:t>
      </w:r>
      <w:r>
        <w:rPr>
          <w:noProof/>
        </w:rPr>
        <w:fldChar w:fldCharType="end"/>
      </w:r>
    </w:p>
    <w:p w14:paraId="45E951B9" w14:textId="3E289EC3" w:rsidR="003D2319" w:rsidRDefault="003D2319">
      <w:pPr>
        <w:pStyle w:val="TOC2"/>
        <w:rPr>
          <w:rFonts w:ascii="Calibri" w:hAnsi="Calibri"/>
          <w:noProof/>
          <w:sz w:val="22"/>
          <w:szCs w:val="22"/>
          <w:lang w:eastAsia="en-GB"/>
        </w:rPr>
      </w:pPr>
      <w:r>
        <w:rPr>
          <w:noProof/>
        </w:rPr>
        <w:t>4.7</w:t>
      </w:r>
      <w:r>
        <w:rPr>
          <w:rFonts w:ascii="Calibri" w:hAnsi="Calibri"/>
          <w:noProof/>
          <w:sz w:val="22"/>
          <w:szCs w:val="22"/>
          <w:lang w:eastAsia="en-GB"/>
        </w:rPr>
        <w:tab/>
      </w:r>
      <w:r>
        <w:rPr>
          <w:noProof/>
        </w:rPr>
        <w:t>Event download</w:t>
      </w:r>
      <w:r>
        <w:rPr>
          <w:noProof/>
        </w:rPr>
        <w:tab/>
      </w:r>
      <w:r>
        <w:rPr>
          <w:noProof/>
        </w:rPr>
        <w:fldChar w:fldCharType="begin" w:fldLock="1"/>
      </w:r>
      <w:r>
        <w:rPr>
          <w:noProof/>
        </w:rPr>
        <w:instrText xml:space="preserve"> PAGEREF _Toc138672643 \h </w:instrText>
      </w:r>
      <w:r>
        <w:rPr>
          <w:noProof/>
        </w:rPr>
      </w:r>
      <w:r>
        <w:rPr>
          <w:noProof/>
        </w:rPr>
        <w:fldChar w:fldCharType="separate"/>
      </w:r>
      <w:r>
        <w:rPr>
          <w:noProof/>
        </w:rPr>
        <w:t>20</w:t>
      </w:r>
      <w:r>
        <w:rPr>
          <w:noProof/>
        </w:rPr>
        <w:fldChar w:fldCharType="end"/>
      </w:r>
    </w:p>
    <w:p w14:paraId="22F10B10" w14:textId="7EAE36B1" w:rsidR="003D2319" w:rsidRDefault="003D2319">
      <w:pPr>
        <w:pStyle w:val="TOC2"/>
        <w:rPr>
          <w:rFonts w:ascii="Calibri" w:hAnsi="Calibri"/>
          <w:noProof/>
          <w:sz w:val="22"/>
          <w:szCs w:val="22"/>
          <w:lang w:eastAsia="en-GB"/>
        </w:rPr>
      </w:pPr>
      <w:r>
        <w:rPr>
          <w:noProof/>
        </w:rPr>
        <w:t>4.8</w:t>
      </w:r>
      <w:r>
        <w:rPr>
          <w:rFonts w:ascii="Calibri" w:hAnsi="Calibri"/>
          <w:noProof/>
          <w:sz w:val="22"/>
          <w:szCs w:val="22"/>
          <w:lang w:eastAsia="en-GB"/>
        </w:rPr>
        <w:tab/>
      </w:r>
      <w:r>
        <w:rPr>
          <w:noProof/>
        </w:rPr>
        <w:t>Security</w:t>
      </w:r>
      <w:r>
        <w:rPr>
          <w:noProof/>
        </w:rPr>
        <w:tab/>
      </w:r>
      <w:r>
        <w:rPr>
          <w:noProof/>
        </w:rPr>
        <w:fldChar w:fldCharType="begin" w:fldLock="1"/>
      </w:r>
      <w:r>
        <w:rPr>
          <w:noProof/>
        </w:rPr>
        <w:instrText xml:space="preserve"> PAGEREF _Toc138672644 \h </w:instrText>
      </w:r>
      <w:r>
        <w:rPr>
          <w:noProof/>
        </w:rPr>
      </w:r>
      <w:r>
        <w:rPr>
          <w:noProof/>
        </w:rPr>
        <w:fldChar w:fldCharType="separate"/>
      </w:r>
      <w:r>
        <w:rPr>
          <w:noProof/>
        </w:rPr>
        <w:t>20</w:t>
      </w:r>
      <w:r>
        <w:rPr>
          <w:noProof/>
        </w:rPr>
        <w:fldChar w:fldCharType="end"/>
      </w:r>
    </w:p>
    <w:p w14:paraId="14422B06" w14:textId="55407610" w:rsidR="003D2319" w:rsidRDefault="003D2319">
      <w:pPr>
        <w:pStyle w:val="TOC2"/>
        <w:rPr>
          <w:rFonts w:ascii="Calibri" w:hAnsi="Calibri"/>
          <w:noProof/>
          <w:sz w:val="22"/>
          <w:szCs w:val="22"/>
          <w:lang w:eastAsia="en-GB"/>
        </w:rPr>
      </w:pPr>
      <w:r>
        <w:rPr>
          <w:noProof/>
        </w:rPr>
        <w:t>4.9</w:t>
      </w:r>
      <w:r>
        <w:rPr>
          <w:rFonts w:ascii="Calibri" w:hAnsi="Calibri"/>
          <w:noProof/>
          <w:sz w:val="22"/>
          <w:szCs w:val="22"/>
          <w:lang w:eastAsia="en-GB"/>
        </w:rPr>
        <w:tab/>
      </w:r>
      <w:r>
        <w:rPr>
          <w:noProof/>
        </w:rPr>
        <w:t>Multiple card</w:t>
      </w:r>
      <w:r>
        <w:rPr>
          <w:noProof/>
        </w:rPr>
        <w:tab/>
      </w:r>
      <w:r>
        <w:rPr>
          <w:noProof/>
        </w:rPr>
        <w:fldChar w:fldCharType="begin" w:fldLock="1"/>
      </w:r>
      <w:r>
        <w:rPr>
          <w:noProof/>
        </w:rPr>
        <w:instrText xml:space="preserve"> PAGEREF _Toc138672645 \h </w:instrText>
      </w:r>
      <w:r>
        <w:rPr>
          <w:noProof/>
        </w:rPr>
      </w:r>
      <w:r>
        <w:rPr>
          <w:noProof/>
        </w:rPr>
        <w:fldChar w:fldCharType="separate"/>
      </w:r>
      <w:r>
        <w:rPr>
          <w:noProof/>
        </w:rPr>
        <w:t>20</w:t>
      </w:r>
      <w:r>
        <w:rPr>
          <w:noProof/>
        </w:rPr>
        <w:fldChar w:fldCharType="end"/>
      </w:r>
    </w:p>
    <w:p w14:paraId="49794039" w14:textId="5355C1A6" w:rsidR="003D2319" w:rsidRDefault="003D2319">
      <w:pPr>
        <w:pStyle w:val="TOC2"/>
        <w:rPr>
          <w:rFonts w:ascii="Calibri" w:hAnsi="Calibri"/>
          <w:noProof/>
          <w:sz w:val="22"/>
          <w:szCs w:val="22"/>
          <w:lang w:eastAsia="en-GB"/>
        </w:rPr>
      </w:pPr>
      <w:r>
        <w:rPr>
          <w:noProof/>
        </w:rPr>
        <w:t>4.10</w:t>
      </w:r>
      <w:r>
        <w:rPr>
          <w:rFonts w:ascii="Calibri" w:hAnsi="Calibri"/>
          <w:noProof/>
          <w:sz w:val="22"/>
          <w:szCs w:val="22"/>
          <w:lang w:eastAsia="en-GB"/>
        </w:rPr>
        <w:tab/>
      </w:r>
      <w:r>
        <w:rPr>
          <w:noProof/>
        </w:rPr>
        <w:t>Timer Expiration</w:t>
      </w:r>
      <w:r>
        <w:rPr>
          <w:noProof/>
        </w:rPr>
        <w:tab/>
      </w:r>
      <w:r>
        <w:rPr>
          <w:noProof/>
        </w:rPr>
        <w:fldChar w:fldCharType="begin" w:fldLock="1"/>
      </w:r>
      <w:r>
        <w:rPr>
          <w:noProof/>
        </w:rPr>
        <w:instrText xml:space="preserve"> PAGEREF _Toc138672646 \h </w:instrText>
      </w:r>
      <w:r>
        <w:rPr>
          <w:noProof/>
        </w:rPr>
      </w:r>
      <w:r>
        <w:rPr>
          <w:noProof/>
        </w:rPr>
        <w:fldChar w:fldCharType="separate"/>
      </w:r>
      <w:r>
        <w:rPr>
          <w:noProof/>
        </w:rPr>
        <w:t>20</w:t>
      </w:r>
      <w:r>
        <w:rPr>
          <w:noProof/>
        </w:rPr>
        <w:fldChar w:fldCharType="end"/>
      </w:r>
    </w:p>
    <w:p w14:paraId="4BA1A9A4" w14:textId="244C7D17" w:rsidR="003D2319" w:rsidRDefault="003D2319">
      <w:pPr>
        <w:pStyle w:val="TOC2"/>
        <w:rPr>
          <w:rFonts w:ascii="Calibri" w:hAnsi="Calibri"/>
          <w:noProof/>
          <w:sz w:val="22"/>
          <w:szCs w:val="22"/>
          <w:lang w:eastAsia="en-GB"/>
        </w:rPr>
      </w:pPr>
      <w:r>
        <w:rPr>
          <w:noProof/>
        </w:rPr>
        <w:t>4.11</w:t>
      </w:r>
      <w:r>
        <w:rPr>
          <w:rFonts w:ascii="Calibri" w:hAnsi="Calibri"/>
          <w:noProof/>
          <w:sz w:val="22"/>
          <w:szCs w:val="22"/>
          <w:lang w:eastAsia="en-GB"/>
        </w:rPr>
        <w:tab/>
      </w:r>
      <w:r>
        <w:rPr>
          <w:noProof/>
        </w:rPr>
        <w:t>Bearer Independent Protocol</w:t>
      </w:r>
      <w:r>
        <w:rPr>
          <w:noProof/>
        </w:rPr>
        <w:tab/>
      </w:r>
      <w:r>
        <w:rPr>
          <w:noProof/>
        </w:rPr>
        <w:fldChar w:fldCharType="begin" w:fldLock="1"/>
      </w:r>
      <w:r>
        <w:rPr>
          <w:noProof/>
        </w:rPr>
        <w:instrText xml:space="preserve"> PAGEREF _Toc138672647 \h </w:instrText>
      </w:r>
      <w:r>
        <w:rPr>
          <w:noProof/>
        </w:rPr>
      </w:r>
      <w:r>
        <w:rPr>
          <w:noProof/>
        </w:rPr>
        <w:fldChar w:fldCharType="separate"/>
      </w:r>
      <w:r>
        <w:rPr>
          <w:noProof/>
        </w:rPr>
        <w:t>20</w:t>
      </w:r>
      <w:r>
        <w:rPr>
          <w:noProof/>
        </w:rPr>
        <w:fldChar w:fldCharType="end"/>
      </w:r>
    </w:p>
    <w:p w14:paraId="13F5D7BD" w14:textId="40D68DDA" w:rsidR="003D2319" w:rsidRDefault="003D2319">
      <w:pPr>
        <w:pStyle w:val="TOC2"/>
        <w:rPr>
          <w:rFonts w:ascii="Calibri" w:hAnsi="Calibri"/>
          <w:noProof/>
          <w:sz w:val="22"/>
          <w:szCs w:val="22"/>
          <w:lang w:eastAsia="en-GB"/>
        </w:rPr>
      </w:pPr>
      <w:r>
        <w:rPr>
          <w:noProof/>
        </w:rPr>
        <w:t>4.12</w:t>
      </w:r>
      <w:r>
        <w:rPr>
          <w:rFonts w:ascii="Calibri" w:hAnsi="Calibri"/>
          <w:noProof/>
          <w:sz w:val="22"/>
          <w:szCs w:val="22"/>
          <w:lang w:eastAsia="en-GB"/>
        </w:rPr>
        <w:tab/>
      </w:r>
      <w:r>
        <w:rPr>
          <w:noProof/>
        </w:rPr>
        <w:t>Description of the access technology indicator mechanism</w:t>
      </w:r>
      <w:r>
        <w:rPr>
          <w:noProof/>
        </w:rPr>
        <w:tab/>
      </w:r>
      <w:r>
        <w:rPr>
          <w:noProof/>
        </w:rPr>
        <w:fldChar w:fldCharType="begin" w:fldLock="1"/>
      </w:r>
      <w:r>
        <w:rPr>
          <w:noProof/>
        </w:rPr>
        <w:instrText xml:space="preserve"> PAGEREF _Toc138672648 \h </w:instrText>
      </w:r>
      <w:r>
        <w:rPr>
          <w:noProof/>
        </w:rPr>
      </w:r>
      <w:r>
        <w:rPr>
          <w:noProof/>
        </w:rPr>
        <w:fldChar w:fldCharType="separate"/>
      </w:r>
      <w:r>
        <w:rPr>
          <w:noProof/>
        </w:rPr>
        <w:t>20</w:t>
      </w:r>
      <w:r>
        <w:rPr>
          <w:noProof/>
        </w:rPr>
        <w:fldChar w:fldCharType="end"/>
      </w:r>
    </w:p>
    <w:p w14:paraId="59623B5C" w14:textId="560A8790" w:rsidR="003D2319" w:rsidRDefault="003D2319">
      <w:pPr>
        <w:pStyle w:val="TOC2"/>
        <w:rPr>
          <w:rFonts w:ascii="Calibri" w:hAnsi="Calibri"/>
          <w:noProof/>
          <w:sz w:val="22"/>
          <w:szCs w:val="22"/>
          <w:lang w:eastAsia="en-GB"/>
        </w:rPr>
      </w:pPr>
      <w:r>
        <w:rPr>
          <w:noProof/>
        </w:rPr>
        <w:t>4.13</w:t>
      </w:r>
      <w:r>
        <w:rPr>
          <w:rFonts w:ascii="Calibri" w:hAnsi="Calibri"/>
          <w:noProof/>
          <w:sz w:val="22"/>
          <w:szCs w:val="22"/>
          <w:lang w:eastAsia="en-GB"/>
        </w:rPr>
        <w:tab/>
      </w:r>
      <w:r>
        <w:rPr>
          <w:noProof/>
        </w:rPr>
        <w:t>Description of the network search mode mechanism</w:t>
      </w:r>
      <w:r>
        <w:rPr>
          <w:noProof/>
        </w:rPr>
        <w:tab/>
      </w:r>
      <w:r>
        <w:rPr>
          <w:noProof/>
        </w:rPr>
        <w:fldChar w:fldCharType="begin" w:fldLock="1"/>
      </w:r>
      <w:r>
        <w:rPr>
          <w:noProof/>
        </w:rPr>
        <w:instrText xml:space="preserve"> PAGEREF _Toc138672649 \h </w:instrText>
      </w:r>
      <w:r>
        <w:rPr>
          <w:noProof/>
        </w:rPr>
      </w:r>
      <w:r>
        <w:rPr>
          <w:noProof/>
        </w:rPr>
        <w:fldChar w:fldCharType="separate"/>
      </w:r>
      <w:r>
        <w:rPr>
          <w:noProof/>
        </w:rPr>
        <w:t>20</w:t>
      </w:r>
      <w:r>
        <w:rPr>
          <w:noProof/>
        </w:rPr>
        <w:fldChar w:fldCharType="end"/>
      </w:r>
    </w:p>
    <w:p w14:paraId="288C2020" w14:textId="538DC224" w:rsidR="003D2319" w:rsidRDefault="003D2319">
      <w:pPr>
        <w:pStyle w:val="TOC2"/>
        <w:rPr>
          <w:rFonts w:ascii="Calibri" w:hAnsi="Calibri"/>
          <w:noProof/>
          <w:sz w:val="22"/>
          <w:szCs w:val="22"/>
          <w:lang w:eastAsia="en-GB"/>
        </w:rPr>
      </w:pPr>
      <w:r>
        <w:rPr>
          <w:noProof/>
        </w:rPr>
        <w:t>4.14</w:t>
      </w:r>
      <w:r>
        <w:rPr>
          <w:rFonts w:ascii="Calibri" w:hAnsi="Calibri"/>
          <w:noProof/>
          <w:sz w:val="22"/>
          <w:szCs w:val="22"/>
          <w:lang w:eastAsia="en-GB"/>
        </w:rPr>
        <w:tab/>
      </w:r>
      <w:r>
        <w:rPr>
          <w:noProof/>
        </w:rPr>
        <w:t>Geographical location discovery</w:t>
      </w:r>
      <w:r>
        <w:rPr>
          <w:noProof/>
        </w:rPr>
        <w:tab/>
      </w:r>
      <w:r>
        <w:rPr>
          <w:noProof/>
        </w:rPr>
        <w:fldChar w:fldCharType="begin" w:fldLock="1"/>
      </w:r>
      <w:r>
        <w:rPr>
          <w:noProof/>
        </w:rPr>
        <w:instrText xml:space="preserve"> PAGEREF _Toc138672650 \h </w:instrText>
      </w:r>
      <w:r>
        <w:rPr>
          <w:noProof/>
        </w:rPr>
      </w:r>
      <w:r>
        <w:rPr>
          <w:noProof/>
        </w:rPr>
        <w:fldChar w:fldCharType="separate"/>
      </w:r>
      <w:r>
        <w:rPr>
          <w:noProof/>
        </w:rPr>
        <w:t>20</w:t>
      </w:r>
      <w:r>
        <w:rPr>
          <w:noProof/>
        </w:rPr>
        <w:fldChar w:fldCharType="end"/>
      </w:r>
    </w:p>
    <w:p w14:paraId="22B92E17" w14:textId="02994B81" w:rsidR="003D2319" w:rsidRDefault="003D2319">
      <w:pPr>
        <w:pStyle w:val="TOC2"/>
        <w:rPr>
          <w:rFonts w:ascii="Calibri" w:hAnsi="Calibri"/>
          <w:noProof/>
          <w:sz w:val="22"/>
          <w:szCs w:val="22"/>
          <w:lang w:eastAsia="en-GB"/>
        </w:rPr>
      </w:pPr>
      <w:r>
        <w:rPr>
          <w:noProof/>
        </w:rPr>
        <w:t>4.15</w:t>
      </w:r>
      <w:r>
        <w:rPr>
          <w:rFonts w:ascii="Calibri" w:hAnsi="Calibri"/>
          <w:noProof/>
          <w:sz w:val="22"/>
          <w:szCs w:val="22"/>
          <w:lang w:eastAsia="en-GB"/>
        </w:rPr>
        <w:tab/>
      </w:r>
      <w:r>
        <w:rPr>
          <w:noProof/>
        </w:rPr>
        <w:t>Operation in reduced USAT capable terminals</w:t>
      </w:r>
      <w:r>
        <w:rPr>
          <w:noProof/>
        </w:rPr>
        <w:tab/>
      </w:r>
      <w:r>
        <w:rPr>
          <w:noProof/>
        </w:rPr>
        <w:fldChar w:fldCharType="begin" w:fldLock="1"/>
      </w:r>
      <w:r>
        <w:rPr>
          <w:noProof/>
        </w:rPr>
        <w:instrText xml:space="preserve"> PAGEREF _Toc138672651 \h </w:instrText>
      </w:r>
      <w:r>
        <w:rPr>
          <w:noProof/>
        </w:rPr>
      </w:r>
      <w:r>
        <w:rPr>
          <w:noProof/>
        </w:rPr>
        <w:fldChar w:fldCharType="separate"/>
      </w:r>
      <w:r>
        <w:rPr>
          <w:noProof/>
        </w:rPr>
        <w:t>20</w:t>
      </w:r>
      <w:r>
        <w:rPr>
          <w:noProof/>
        </w:rPr>
        <w:fldChar w:fldCharType="end"/>
      </w:r>
    </w:p>
    <w:p w14:paraId="3529E041" w14:textId="68A0B3AD" w:rsidR="003D2319" w:rsidRDefault="003D2319">
      <w:pPr>
        <w:pStyle w:val="TOC2"/>
        <w:rPr>
          <w:rFonts w:ascii="Calibri" w:hAnsi="Calibri"/>
          <w:noProof/>
          <w:sz w:val="22"/>
          <w:szCs w:val="22"/>
          <w:lang w:eastAsia="en-GB"/>
        </w:rPr>
      </w:pPr>
      <w:r>
        <w:rPr>
          <w:noProof/>
        </w:rPr>
        <w:t>4.16</w:t>
      </w:r>
      <w:r>
        <w:rPr>
          <w:rFonts w:ascii="Calibri" w:hAnsi="Calibri"/>
          <w:noProof/>
          <w:sz w:val="22"/>
          <w:szCs w:val="22"/>
          <w:lang w:eastAsia="en-GB"/>
        </w:rPr>
        <w:tab/>
      </w:r>
      <w:r>
        <w:rPr>
          <w:noProof/>
        </w:rPr>
        <w:t>Tag allocation guidelines</w:t>
      </w:r>
      <w:r>
        <w:rPr>
          <w:noProof/>
        </w:rPr>
        <w:tab/>
      </w:r>
      <w:r>
        <w:rPr>
          <w:noProof/>
        </w:rPr>
        <w:fldChar w:fldCharType="begin" w:fldLock="1"/>
      </w:r>
      <w:r>
        <w:rPr>
          <w:noProof/>
        </w:rPr>
        <w:instrText xml:space="preserve"> PAGEREF _Toc138672652 \h </w:instrText>
      </w:r>
      <w:r>
        <w:rPr>
          <w:noProof/>
        </w:rPr>
      </w:r>
      <w:r>
        <w:rPr>
          <w:noProof/>
        </w:rPr>
        <w:fldChar w:fldCharType="separate"/>
      </w:r>
      <w:r>
        <w:rPr>
          <w:noProof/>
        </w:rPr>
        <w:t>21</w:t>
      </w:r>
      <w:r>
        <w:rPr>
          <w:noProof/>
        </w:rPr>
        <w:fldChar w:fldCharType="end"/>
      </w:r>
    </w:p>
    <w:p w14:paraId="228CE46C" w14:textId="3BC841EB" w:rsidR="003D2319" w:rsidRDefault="003D2319">
      <w:pPr>
        <w:pStyle w:val="TOC2"/>
        <w:rPr>
          <w:rFonts w:ascii="Calibri" w:hAnsi="Calibri"/>
          <w:noProof/>
          <w:sz w:val="22"/>
          <w:szCs w:val="22"/>
          <w:lang w:eastAsia="en-GB"/>
        </w:rPr>
      </w:pPr>
      <w:r>
        <w:rPr>
          <w:noProof/>
        </w:rPr>
        <w:t>4.17</w:t>
      </w:r>
      <w:r>
        <w:rPr>
          <w:rFonts w:ascii="Calibri" w:hAnsi="Calibri"/>
          <w:noProof/>
          <w:sz w:val="22"/>
          <w:szCs w:val="22"/>
          <w:lang w:eastAsia="en-GB"/>
        </w:rPr>
        <w:tab/>
      </w:r>
      <w:r>
        <w:rPr>
          <w:noProof/>
        </w:rPr>
        <w:t>USAT over the AT interface</w:t>
      </w:r>
      <w:r>
        <w:rPr>
          <w:noProof/>
        </w:rPr>
        <w:tab/>
      </w:r>
      <w:r>
        <w:rPr>
          <w:noProof/>
        </w:rPr>
        <w:fldChar w:fldCharType="begin" w:fldLock="1"/>
      </w:r>
      <w:r>
        <w:rPr>
          <w:noProof/>
        </w:rPr>
        <w:instrText xml:space="preserve"> PAGEREF _Toc138672653 \h </w:instrText>
      </w:r>
      <w:r>
        <w:rPr>
          <w:noProof/>
        </w:rPr>
      </w:r>
      <w:r>
        <w:rPr>
          <w:noProof/>
        </w:rPr>
        <w:fldChar w:fldCharType="separate"/>
      </w:r>
      <w:r>
        <w:rPr>
          <w:noProof/>
        </w:rPr>
        <w:t>21</w:t>
      </w:r>
      <w:r>
        <w:rPr>
          <w:noProof/>
        </w:rPr>
        <w:fldChar w:fldCharType="end"/>
      </w:r>
    </w:p>
    <w:p w14:paraId="1223CFAA" w14:textId="1C457A50" w:rsidR="003D2319" w:rsidRDefault="003D2319">
      <w:pPr>
        <w:pStyle w:val="TOC2"/>
        <w:rPr>
          <w:rFonts w:ascii="Calibri" w:hAnsi="Calibri"/>
          <w:noProof/>
          <w:sz w:val="22"/>
          <w:szCs w:val="22"/>
          <w:lang w:eastAsia="en-GB"/>
        </w:rPr>
      </w:pPr>
      <w:r>
        <w:rPr>
          <w:noProof/>
        </w:rPr>
        <w:t>4.18</w:t>
      </w:r>
      <w:r>
        <w:rPr>
          <w:rFonts w:ascii="Calibri" w:hAnsi="Calibri"/>
          <w:noProof/>
          <w:sz w:val="22"/>
          <w:szCs w:val="22"/>
          <w:lang w:eastAsia="en-GB"/>
        </w:rPr>
        <w:tab/>
      </w:r>
      <w:r>
        <w:rPr>
          <w:noProof/>
        </w:rPr>
        <w:t>USAT facilities provided by eCAT clients</w:t>
      </w:r>
      <w:r>
        <w:rPr>
          <w:noProof/>
        </w:rPr>
        <w:tab/>
      </w:r>
      <w:r>
        <w:rPr>
          <w:noProof/>
        </w:rPr>
        <w:fldChar w:fldCharType="begin" w:fldLock="1"/>
      </w:r>
      <w:r>
        <w:rPr>
          <w:noProof/>
        </w:rPr>
        <w:instrText xml:space="preserve"> PAGEREF _Toc138672654 \h </w:instrText>
      </w:r>
      <w:r>
        <w:rPr>
          <w:noProof/>
        </w:rPr>
      </w:r>
      <w:r>
        <w:rPr>
          <w:noProof/>
        </w:rPr>
        <w:fldChar w:fldCharType="separate"/>
      </w:r>
      <w:r>
        <w:rPr>
          <w:noProof/>
        </w:rPr>
        <w:t>21</w:t>
      </w:r>
      <w:r>
        <w:rPr>
          <w:noProof/>
        </w:rPr>
        <w:fldChar w:fldCharType="end"/>
      </w:r>
    </w:p>
    <w:p w14:paraId="02E26ABA" w14:textId="4B180B6C" w:rsidR="003D2319" w:rsidRDefault="003D2319">
      <w:pPr>
        <w:pStyle w:val="TOC2"/>
        <w:rPr>
          <w:rFonts w:ascii="Calibri" w:hAnsi="Calibri"/>
          <w:noProof/>
          <w:sz w:val="22"/>
          <w:szCs w:val="22"/>
          <w:lang w:eastAsia="en-GB"/>
        </w:rPr>
      </w:pPr>
      <w:r>
        <w:rPr>
          <w:noProof/>
        </w:rPr>
        <w:t>4.19</w:t>
      </w:r>
      <w:r>
        <w:rPr>
          <w:rFonts w:ascii="Calibri" w:hAnsi="Calibri"/>
          <w:noProof/>
          <w:sz w:val="22"/>
          <w:szCs w:val="22"/>
          <w:lang w:eastAsia="en-GB"/>
        </w:rPr>
        <w:tab/>
      </w:r>
      <w:r>
        <w:rPr>
          <w:noProof/>
        </w:rPr>
        <w:t>Negotiation of Poll Interval</w:t>
      </w:r>
      <w:r>
        <w:rPr>
          <w:noProof/>
        </w:rPr>
        <w:tab/>
      </w:r>
      <w:r>
        <w:rPr>
          <w:noProof/>
        </w:rPr>
        <w:fldChar w:fldCharType="begin" w:fldLock="1"/>
      </w:r>
      <w:r>
        <w:rPr>
          <w:noProof/>
        </w:rPr>
        <w:instrText xml:space="preserve"> PAGEREF _Toc138672655 \h </w:instrText>
      </w:r>
      <w:r>
        <w:rPr>
          <w:noProof/>
        </w:rPr>
      </w:r>
      <w:r>
        <w:rPr>
          <w:noProof/>
        </w:rPr>
        <w:fldChar w:fldCharType="separate"/>
      </w:r>
      <w:r>
        <w:rPr>
          <w:noProof/>
        </w:rPr>
        <w:t>21</w:t>
      </w:r>
      <w:r>
        <w:rPr>
          <w:noProof/>
        </w:rPr>
        <w:fldChar w:fldCharType="end"/>
      </w:r>
    </w:p>
    <w:p w14:paraId="43251D5D" w14:textId="72D754C1" w:rsidR="003D2319" w:rsidRDefault="003D2319">
      <w:pPr>
        <w:pStyle w:val="TOC2"/>
        <w:rPr>
          <w:rFonts w:ascii="Calibri" w:hAnsi="Calibri"/>
          <w:noProof/>
          <w:sz w:val="22"/>
          <w:szCs w:val="22"/>
          <w:lang w:eastAsia="en-GB"/>
        </w:rPr>
      </w:pPr>
      <w:r>
        <w:rPr>
          <w:noProof/>
        </w:rPr>
        <w:t>4.20</w:t>
      </w:r>
      <w:r>
        <w:rPr>
          <w:rFonts w:ascii="Calibri" w:hAnsi="Calibri"/>
          <w:noProof/>
          <w:sz w:val="22"/>
          <w:szCs w:val="22"/>
          <w:lang w:eastAsia="en-GB"/>
        </w:rPr>
        <w:tab/>
      </w:r>
      <w:r>
        <w:rPr>
          <w:noProof/>
        </w:rPr>
        <w:t>ProSe usage information reporting</w:t>
      </w:r>
      <w:r>
        <w:rPr>
          <w:noProof/>
        </w:rPr>
        <w:tab/>
      </w:r>
      <w:r>
        <w:rPr>
          <w:noProof/>
        </w:rPr>
        <w:fldChar w:fldCharType="begin" w:fldLock="1"/>
      </w:r>
      <w:r>
        <w:rPr>
          <w:noProof/>
        </w:rPr>
        <w:instrText xml:space="preserve"> PAGEREF _Toc138672656 \h </w:instrText>
      </w:r>
      <w:r>
        <w:rPr>
          <w:noProof/>
        </w:rPr>
      </w:r>
      <w:r>
        <w:rPr>
          <w:noProof/>
        </w:rPr>
        <w:fldChar w:fldCharType="separate"/>
      </w:r>
      <w:r>
        <w:rPr>
          <w:noProof/>
        </w:rPr>
        <w:t>21</w:t>
      </w:r>
      <w:r>
        <w:rPr>
          <w:noProof/>
        </w:rPr>
        <w:fldChar w:fldCharType="end"/>
      </w:r>
    </w:p>
    <w:p w14:paraId="01E450AF" w14:textId="28D2B572" w:rsidR="003D2319" w:rsidRDefault="003D2319">
      <w:pPr>
        <w:pStyle w:val="TOC1"/>
        <w:rPr>
          <w:rFonts w:ascii="Calibri" w:hAnsi="Calibri"/>
          <w:noProof/>
          <w:szCs w:val="22"/>
          <w:lang w:eastAsia="en-GB"/>
        </w:rPr>
      </w:pPr>
      <w:r>
        <w:rPr>
          <w:noProof/>
        </w:rPr>
        <w:t>5</w:t>
      </w:r>
      <w:r>
        <w:rPr>
          <w:rFonts w:ascii="Calibri" w:hAnsi="Calibri"/>
          <w:noProof/>
          <w:szCs w:val="22"/>
          <w:lang w:eastAsia="en-GB"/>
        </w:rPr>
        <w:tab/>
      </w:r>
      <w:r>
        <w:rPr>
          <w:noProof/>
        </w:rPr>
        <w:t>Profile download</w:t>
      </w:r>
      <w:r>
        <w:rPr>
          <w:noProof/>
        </w:rPr>
        <w:tab/>
      </w:r>
      <w:r>
        <w:rPr>
          <w:noProof/>
        </w:rPr>
        <w:fldChar w:fldCharType="begin" w:fldLock="1"/>
      </w:r>
      <w:r>
        <w:rPr>
          <w:noProof/>
        </w:rPr>
        <w:instrText xml:space="preserve"> PAGEREF _Toc138672657 \h </w:instrText>
      </w:r>
      <w:r>
        <w:rPr>
          <w:noProof/>
        </w:rPr>
      </w:r>
      <w:r>
        <w:rPr>
          <w:noProof/>
        </w:rPr>
        <w:fldChar w:fldCharType="separate"/>
      </w:r>
      <w:r>
        <w:rPr>
          <w:noProof/>
        </w:rPr>
        <w:t>21</w:t>
      </w:r>
      <w:r>
        <w:rPr>
          <w:noProof/>
        </w:rPr>
        <w:fldChar w:fldCharType="end"/>
      </w:r>
    </w:p>
    <w:p w14:paraId="2EF7F02A" w14:textId="3DFBAD5C" w:rsidR="003D2319" w:rsidRDefault="003D2319">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_Toc138672658 \h </w:instrText>
      </w:r>
      <w:r>
        <w:rPr>
          <w:noProof/>
        </w:rPr>
      </w:r>
      <w:r>
        <w:rPr>
          <w:noProof/>
        </w:rPr>
        <w:fldChar w:fldCharType="separate"/>
      </w:r>
      <w:r>
        <w:rPr>
          <w:noProof/>
        </w:rPr>
        <w:t>21</w:t>
      </w:r>
      <w:r>
        <w:rPr>
          <w:noProof/>
        </w:rPr>
        <w:fldChar w:fldCharType="end"/>
      </w:r>
    </w:p>
    <w:p w14:paraId="78C543A3" w14:textId="7F4C3504" w:rsidR="003D2319" w:rsidRDefault="003D2319">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Structure and coding of TERMINAL PROFILE</w:t>
      </w:r>
      <w:r>
        <w:rPr>
          <w:noProof/>
        </w:rPr>
        <w:tab/>
      </w:r>
      <w:r>
        <w:rPr>
          <w:noProof/>
        </w:rPr>
        <w:fldChar w:fldCharType="begin" w:fldLock="1"/>
      </w:r>
      <w:r>
        <w:rPr>
          <w:noProof/>
        </w:rPr>
        <w:instrText xml:space="preserve"> PAGEREF _Toc138672659 \h </w:instrText>
      </w:r>
      <w:r>
        <w:rPr>
          <w:noProof/>
        </w:rPr>
      </w:r>
      <w:r>
        <w:rPr>
          <w:noProof/>
        </w:rPr>
        <w:fldChar w:fldCharType="separate"/>
      </w:r>
      <w:r>
        <w:rPr>
          <w:noProof/>
        </w:rPr>
        <w:t>22</w:t>
      </w:r>
      <w:r>
        <w:rPr>
          <w:noProof/>
        </w:rPr>
        <w:fldChar w:fldCharType="end"/>
      </w:r>
    </w:p>
    <w:p w14:paraId="42C0C6E4" w14:textId="2FFC0224" w:rsidR="003D2319" w:rsidRDefault="003D2319">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Definition of display parameters in Profile download</w:t>
      </w:r>
      <w:r>
        <w:rPr>
          <w:noProof/>
        </w:rPr>
        <w:tab/>
      </w:r>
      <w:r>
        <w:rPr>
          <w:noProof/>
        </w:rPr>
        <w:fldChar w:fldCharType="begin" w:fldLock="1"/>
      </w:r>
      <w:r>
        <w:rPr>
          <w:noProof/>
        </w:rPr>
        <w:instrText xml:space="preserve"> PAGEREF _Toc138672660 \h </w:instrText>
      </w:r>
      <w:r>
        <w:rPr>
          <w:noProof/>
        </w:rPr>
      </w:r>
      <w:r>
        <w:rPr>
          <w:noProof/>
        </w:rPr>
        <w:fldChar w:fldCharType="separate"/>
      </w:r>
      <w:r>
        <w:rPr>
          <w:noProof/>
        </w:rPr>
        <w:t>27</w:t>
      </w:r>
      <w:r>
        <w:rPr>
          <w:noProof/>
        </w:rPr>
        <w:fldChar w:fldCharType="end"/>
      </w:r>
    </w:p>
    <w:p w14:paraId="789AEA46" w14:textId="741154D9" w:rsidR="003D2319" w:rsidRDefault="003D2319">
      <w:pPr>
        <w:pStyle w:val="TOC1"/>
        <w:rPr>
          <w:rFonts w:ascii="Calibri" w:hAnsi="Calibri"/>
          <w:noProof/>
          <w:szCs w:val="22"/>
          <w:lang w:eastAsia="en-GB"/>
        </w:rPr>
      </w:pPr>
      <w:r>
        <w:rPr>
          <w:noProof/>
        </w:rPr>
        <w:t>6</w:t>
      </w:r>
      <w:r>
        <w:rPr>
          <w:rFonts w:ascii="Calibri" w:hAnsi="Calibri"/>
          <w:noProof/>
          <w:szCs w:val="22"/>
          <w:lang w:eastAsia="en-GB"/>
        </w:rPr>
        <w:tab/>
      </w:r>
      <w:r>
        <w:rPr>
          <w:noProof/>
        </w:rPr>
        <w:t>Proactive UICC</w:t>
      </w:r>
      <w:r>
        <w:rPr>
          <w:noProof/>
        </w:rPr>
        <w:tab/>
      </w:r>
      <w:r>
        <w:rPr>
          <w:noProof/>
        </w:rPr>
        <w:fldChar w:fldCharType="begin" w:fldLock="1"/>
      </w:r>
      <w:r>
        <w:rPr>
          <w:noProof/>
        </w:rPr>
        <w:instrText xml:space="preserve"> PAGEREF _Toc138672661 \h </w:instrText>
      </w:r>
      <w:r>
        <w:rPr>
          <w:noProof/>
        </w:rPr>
      </w:r>
      <w:r>
        <w:rPr>
          <w:noProof/>
        </w:rPr>
        <w:fldChar w:fldCharType="separate"/>
      </w:r>
      <w:r>
        <w:rPr>
          <w:noProof/>
        </w:rPr>
        <w:t>28</w:t>
      </w:r>
      <w:r>
        <w:rPr>
          <w:noProof/>
        </w:rPr>
        <w:fldChar w:fldCharType="end"/>
      </w:r>
    </w:p>
    <w:p w14:paraId="6A1A6A46" w14:textId="7FE6EEF7" w:rsidR="003D2319" w:rsidRDefault="003D2319">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_Toc138672662 \h </w:instrText>
      </w:r>
      <w:r>
        <w:rPr>
          <w:noProof/>
        </w:rPr>
      </w:r>
      <w:r>
        <w:rPr>
          <w:noProof/>
        </w:rPr>
        <w:fldChar w:fldCharType="separate"/>
      </w:r>
      <w:r>
        <w:rPr>
          <w:noProof/>
        </w:rPr>
        <w:t>28</w:t>
      </w:r>
      <w:r>
        <w:rPr>
          <w:noProof/>
        </w:rPr>
        <w:fldChar w:fldCharType="end"/>
      </w:r>
    </w:p>
    <w:p w14:paraId="126C0089" w14:textId="0770D1E1" w:rsidR="003D2319" w:rsidRDefault="003D2319">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Identification of ME support</w:t>
      </w:r>
      <w:r>
        <w:rPr>
          <w:noProof/>
        </w:rPr>
        <w:tab/>
      </w:r>
      <w:r>
        <w:rPr>
          <w:noProof/>
        </w:rPr>
        <w:fldChar w:fldCharType="begin" w:fldLock="1"/>
      </w:r>
      <w:r>
        <w:rPr>
          <w:noProof/>
        </w:rPr>
        <w:instrText xml:space="preserve"> PAGEREF _Toc138672663 \h </w:instrText>
      </w:r>
      <w:r>
        <w:rPr>
          <w:noProof/>
        </w:rPr>
      </w:r>
      <w:r>
        <w:rPr>
          <w:noProof/>
        </w:rPr>
        <w:fldChar w:fldCharType="separate"/>
      </w:r>
      <w:r>
        <w:rPr>
          <w:noProof/>
        </w:rPr>
        <w:t>28</w:t>
      </w:r>
      <w:r>
        <w:rPr>
          <w:noProof/>
        </w:rPr>
        <w:fldChar w:fldCharType="end"/>
      </w:r>
    </w:p>
    <w:p w14:paraId="545D39F8" w14:textId="2ED7095D" w:rsidR="003D2319" w:rsidRDefault="003D2319">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General procedure</w:t>
      </w:r>
      <w:r>
        <w:rPr>
          <w:noProof/>
        </w:rPr>
        <w:tab/>
      </w:r>
      <w:r>
        <w:rPr>
          <w:noProof/>
        </w:rPr>
        <w:fldChar w:fldCharType="begin" w:fldLock="1"/>
      </w:r>
      <w:r>
        <w:rPr>
          <w:noProof/>
        </w:rPr>
        <w:instrText xml:space="preserve"> PAGEREF _Toc138672664 \h </w:instrText>
      </w:r>
      <w:r>
        <w:rPr>
          <w:noProof/>
        </w:rPr>
      </w:r>
      <w:r>
        <w:rPr>
          <w:noProof/>
        </w:rPr>
        <w:fldChar w:fldCharType="separate"/>
      </w:r>
      <w:r>
        <w:rPr>
          <w:noProof/>
        </w:rPr>
        <w:t>28</w:t>
      </w:r>
      <w:r>
        <w:rPr>
          <w:noProof/>
        </w:rPr>
        <w:fldChar w:fldCharType="end"/>
      </w:r>
    </w:p>
    <w:p w14:paraId="1785D3C3" w14:textId="2A111CE7" w:rsidR="003D2319" w:rsidRDefault="003D2319">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Proactive UICC commands and procedures</w:t>
      </w:r>
      <w:r>
        <w:rPr>
          <w:noProof/>
        </w:rPr>
        <w:tab/>
      </w:r>
      <w:r>
        <w:rPr>
          <w:noProof/>
        </w:rPr>
        <w:fldChar w:fldCharType="begin" w:fldLock="1"/>
      </w:r>
      <w:r>
        <w:rPr>
          <w:noProof/>
        </w:rPr>
        <w:instrText xml:space="preserve"> PAGEREF _Toc138672665 \h </w:instrText>
      </w:r>
      <w:r>
        <w:rPr>
          <w:noProof/>
        </w:rPr>
      </w:r>
      <w:r>
        <w:rPr>
          <w:noProof/>
        </w:rPr>
        <w:fldChar w:fldCharType="separate"/>
      </w:r>
      <w:r>
        <w:rPr>
          <w:noProof/>
        </w:rPr>
        <w:t>28</w:t>
      </w:r>
      <w:r>
        <w:rPr>
          <w:noProof/>
        </w:rPr>
        <w:fldChar w:fldCharType="end"/>
      </w:r>
    </w:p>
    <w:p w14:paraId="04198C34" w14:textId="575ECB3D" w:rsidR="003D2319" w:rsidRDefault="003D2319">
      <w:pPr>
        <w:pStyle w:val="TOC3"/>
        <w:rPr>
          <w:rFonts w:ascii="Calibri" w:hAnsi="Calibri"/>
          <w:noProof/>
          <w:sz w:val="22"/>
          <w:szCs w:val="22"/>
          <w:lang w:eastAsia="en-GB"/>
        </w:rPr>
      </w:pPr>
      <w:r>
        <w:rPr>
          <w:noProof/>
        </w:rPr>
        <w:t>6.4.1</w:t>
      </w:r>
      <w:r>
        <w:rPr>
          <w:rFonts w:ascii="Calibri" w:hAnsi="Calibri"/>
          <w:noProof/>
          <w:sz w:val="22"/>
          <w:szCs w:val="22"/>
          <w:lang w:eastAsia="en-GB"/>
        </w:rPr>
        <w:tab/>
      </w:r>
      <w:r>
        <w:rPr>
          <w:noProof/>
        </w:rPr>
        <w:t>DISPLAY TEXT</w:t>
      </w:r>
      <w:r>
        <w:rPr>
          <w:noProof/>
        </w:rPr>
        <w:tab/>
      </w:r>
      <w:r>
        <w:rPr>
          <w:noProof/>
        </w:rPr>
        <w:fldChar w:fldCharType="begin" w:fldLock="1"/>
      </w:r>
      <w:r>
        <w:rPr>
          <w:noProof/>
        </w:rPr>
        <w:instrText xml:space="preserve"> PAGEREF _Toc138672666 \h </w:instrText>
      </w:r>
      <w:r>
        <w:rPr>
          <w:noProof/>
        </w:rPr>
      </w:r>
      <w:r>
        <w:rPr>
          <w:noProof/>
        </w:rPr>
        <w:fldChar w:fldCharType="separate"/>
      </w:r>
      <w:r>
        <w:rPr>
          <w:noProof/>
        </w:rPr>
        <w:t>28</w:t>
      </w:r>
      <w:r>
        <w:rPr>
          <w:noProof/>
        </w:rPr>
        <w:fldChar w:fldCharType="end"/>
      </w:r>
    </w:p>
    <w:p w14:paraId="63244862" w14:textId="78D7A193" w:rsidR="003D2319" w:rsidRDefault="003D2319">
      <w:pPr>
        <w:pStyle w:val="TOC3"/>
        <w:rPr>
          <w:rFonts w:ascii="Calibri" w:hAnsi="Calibri"/>
          <w:noProof/>
          <w:sz w:val="22"/>
          <w:szCs w:val="22"/>
          <w:lang w:eastAsia="en-GB"/>
        </w:rPr>
      </w:pPr>
      <w:r>
        <w:rPr>
          <w:noProof/>
        </w:rPr>
        <w:t>6.4.2</w:t>
      </w:r>
      <w:r>
        <w:rPr>
          <w:rFonts w:ascii="Calibri" w:hAnsi="Calibri"/>
          <w:noProof/>
          <w:sz w:val="22"/>
          <w:szCs w:val="22"/>
          <w:lang w:eastAsia="en-GB"/>
        </w:rPr>
        <w:tab/>
      </w:r>
      <w:r>
        <w:rPr>
          <w:noProof/>
        </w:rPr>
        <w:t>GET INKEY</w:t>
      </w:r>
      <w:r>
        <w:rPr>
          <w:noProof/>
        </w:rPr>
        <w:tab/>
      </w:r>
      <w:r>
        <w:rPr>
          <w:noProof/>
        </w:rPr>
        <w:fldChar w:fldCharType="begin" w:fldLock="1"/>
      </w:r>
      <w:r>
        <w:rPr>
          <w:noProof/>
        </w:rPr>
        <w:instrText xml:space="preserve"> PAGEREF _Toc138672667 \h </w:instrText>
      </w:r>
      <w:r>
        <w:rPr>
          <w:noProof/>
        </w:rPr>
      </w:r>
      <w:r>
        <w:rPr>
          <w:noProof/>
        </w:rPr>
        <w:fldChar w:fldCharType="separate"/>
      </w:r>
      <w:r>
        <w:rPr>
          <w:noProof/>
        </w:rPr>
        <w:t>28</w:t>
      </w:r>
      <w:r>
        <w:rPr>
          <w:noProof/>
        </w:rPr>
        <w:fldChar w:fldCharType="end"/>
      </w:r>
    </w:p>
    <w:p w14:paraId="01F9B8DD" w14:textId="2FD84AE9" w:rsidR="003D2319" w:rsidRDefault="003D2319">
      <w:pPr>
        <w:pStyle w:val="TOC3"/>
        <w:rPr>
          <w:rFonts w:ascii="Calibri" w:hAnsi="Calibri"/>
          <w:noProof/>
          <w:sz w:val="22"/>
          <w:szCs w:val="22"/>
          <w:lang w:eastAsia="en-GB"/>
        </w:rPr>
      </w:pPr>
      <w:r>
        <w:rPr>
          <w:noProof/>
        </w:rPr>
        <w:t>6.4.3</w:t>
      </w:r>
      <w:r>
        <w:rPr>
          <w:rFonts w:ascii="Calibri" w:hAnsi="Calibri"/>
          <w:noProof/>
          <w:sz w:val="22"/>
          <w:szCs w:val="22"/>
          <w:lang w:eastAsia="en-GB"/>
        </w:rPr>
        <w:tab/>
      </w:r>
      <w:r>
        <w:rPr>
          <w:noProof/>
        </w:rPr>
        <w:t>GET INPUT</w:t>
      </w:r>
      <w:r>
        <w:rPr>
          <w:noProof/>
        </w:rPr>
        <w:tab/>
      </w:r>
      <w:r>
        <w:rPr>
          <w:noProof/>
        </w:rPr>
        <w:fldChar w:fldCharType="begin" w:fldLock="1"/>
      </w:r>
      <w:r>
        <w:rPr>
          <w:noProof/>
        </w:rPr>
        <w:instrText xml:space="preserve"> PAGEREF _Toc138672668 \h </w:instrText>
      </w:r>
      <w:r>
        <w:rPr>
          <w:noProof/>
        </w:rPr>
      </w:r>
      <w:r>
        <w:rPr>
          <w:noProof/>
        </w:rPr>
        <w:fldChar w:fldCharType="separate"/>
      </w:r>
      <w:r>
        <w:rPr>
          <w:noProof/>
        </w:rPr>
        <w:t>28</w:t>
      </w:r>
      <w:r>
        <w:rPr>
          <w:noProof/>
        </w:rPr>
        <w:fldChar w:fldCharType="end"/>
      </w:r>
    </w:p>
    <w:p w14:paraId="6435A0EB" w14:textId="4440528C" w:rsidR="003D2319" w:rsidRDefault="003D2319">
      <w:pPr>
        <w:pStyle w:val="TOC3"/>
        <w:rPr>
          <w:rFonts w:ascii="Calibri" w:hAnsi="Calibri"/>
          <w:noProof/>
          <w:sz w:val="22"/>
          <w:szCs w:val="22"/>
          <w:lang w:eastAsia="en-GB"/>
        </w:rPr>
      </w:pPr>
      <w:r>
        <w:rPr>
          <w:noProof/>
        </w:rPr>
        <w:t>6.4.4</w:t>
      </w:r>
      <w:r>
        <w:rPr>
          <w:rFonts w:ascii="Calibri" w:hAnsi="Calibri"/>
          <w:noProof/>
          <w:sz w:val="22"/>
          <w:szCs w:val="22"/>
          <w:lang w:eastAsia="en-GB"/>
        </w:rPr>
        <w:tab/>
      </w:r>
      <w:r>
        <w:rPr>
          <w:noProof/>
        </w:rPr>
        <w:t>MORE TIME</w:t>
      </w:r>
      <w:r>
        <w:rPr>
          <w:noProof/>
        </w:rPr>
        <w:tab/>
      </w:r>
      <w:r>
        <w:rPr>
          <w:noProof/>
        </w:rPr>
        <w:fldChar w:fldCharType="begin" w:fldLock="1"/>
      </w:r>
      <w:r>
        <w:rPr>
          <w:noProof/>
        </w:rPr>
        <w:instrText xml:space="preserve"> PAGEREF _Toc138672669 \h </w:instrText>
      </w:r>
      <w:r>
        <w:rPr>
          <w:noProof/>
        </w:rPr>
      </w:r>
      <w:r>
        <w:rPr>
          <w:noProof/>
        </w:rPr>
        <w:fldChar w:fldCharType="separate"/>
      </w:r>
      <w:r>
        <w:rPr>
          <w:noProof/>
        </w:rPr>
        <w:t>28</w:t>
      </w:r>
      <w:r>
        <w:rPr>
          <w:noProof/>
        </w:rPr>
        <w:fldChar w:fldCharType="end"/>
      </w:r>
    </w:p>
    <w:p w14:paraId="786B3EC5" w14:textId="342CBD03" w:rsidR="003D2319" w:rsidRDefault="003D2319">
      <w:pPr>
        <w:pStyle w:val="TOC3"/>
        <w:rPr>
          <w:rFonts w:ascii="Calibri" w:hAnsi="Calibri"/>
          <w:noProof/>
          <w:sz w:val="22"/>
          <w:szCs w:val="22"/>
          <w:lang w:eastAsia="en-GB"/>
        </w:rPr>
      </w:pPr>
      <w:r>
        <w:rPr>
          <w:noProof/>
        </w:rPr>
        <w:t>6.4.5</w:t>
      </w:r>
      <w:r>
        <w:rPr>
          <w:rFonts w:ascii="Calibri" w:hAnsi="Calibri"/>
          <w:noProof/>
          <w:sz w:val="22"/>
          <w:szCs w:val="22"/>
          <w:lang w:eastAsia="en-GB"/>
        </w:rPr>
        <w:tab/>
      </w:r>
      <w:r>
        <w:rPr>
          <w:noProof/>
        </w:rPr>
        <w:t>PLAY TONE</w:t>
      </w:r>
      <w:r>
        <w:rPr>
          <w:noProof/>
        </w:rPr>
        <w:tab/>
      </w:r>
      <w:r>
        <w:rPr>
          <w:noProof/>
        </w:rPr>
        <w:fldChar w:fldCharType="begin" w:fldLock="1"/>
      </w:r>
      <w:r>
        <w:rPr>
          <w:noProof/>
        </w:rPr>
        <w:instrText xml:space="preserve"> PAGEREF _Toc138672670 \h </w:instrText>
      </w:r>
      <w:r>
        <w:rPr>
          <w:noProof/>
        </w:rPr>
      </w:r>
      <w:r>
        <w:rPr>
          <w:noProof/>
        </w:rPr>
        <w:fldChar w:fldCharType="separate"/>
      </w:r>
      <w:r>
        <w:rPr>
          <w:noProof/>
        </w:rPr>
        <w:t>28</w:t>
      </w:r>
      <w:r>
        <w:rPr>
          <w:noProof/>
        </w:rPr>
        <w:fldChar w:fldCharType="end"/>
      </w:r>
    </w:p>
    <w:p w14:paraId="455415E2" w14:textId="14B1161A" w:rsidR="003D2319" w:rsidRDefault="003D2319">
      <w:pPr>
        <w:pStyle w:val="TOC3"/>
        <w:rPr>
          <w:rFonts w:ascii="Calibri" w:hAnsi="Calibri"/>
          <w:noProof/>
          <w:sz w:val="22"/>
          <w:szCs w:val="22"/>
          <w:lang w:eastAsia="en-GB"/>
        </w:rPr>
      </w:pPr>
      <w:r>
        <w:rPr>
          <w:noProof/>
        </w:rPr>
        <w:t>6.4.6</w:t>
      </w:r>
      <w:r>
        <w:rPr>
          <w:rFonts w:ascii="Calibri" w:hAnsi="Calibri"/>
          <w:noProof/>
          <w:sz w:val="22"/>
          <w:szCs w:val="22"/>
          <w:lang w:eastAsia="en-GB"/>
        </w:rPr>
        <w:tab/>
      </w:r>
      <w:r>
        <w:rPr>
          <w:noProof/>
        </w:rPr>
        <w:t>POLL INTERVAL</w:t>
      </w:r>
      <w:r>
        <w:rPr>
          <w:noProof/>
        </w:rPr>
        <w:tab/>
      </w:r>
      <w:r>
        <w:rPr>
          <w:noProof/>
        </w:rPr>
        <w:fldChar w:fldCharType="begin" w:fldLock="1"/>
      </w:r>
      <w:r>
        <w:rPr>
          <w:noProof/>
        </w:rPr>
        <w:instrText xml:space="preserve"> PAGEREF _Toc138672671 \h </w:instrText>
      </w:r>
      <w:r>
        <w:rPr>
          <w:noProof/>
        </w:rPr>
      </w:r>
      <w:r>
        <w:rPr>
          <w:noProof/>
        </w:rPr>
        <w:fldChar w:fldCharType="separate"/>
      </w:r>
      <w:r>
        <w:rPr>
          <w:noProof/>
        </w:rPr>
        <w:t>28</w:t>
      </w:r>
      <w:r>
        <w:rPr>
          <w:noProof/>
        </w:rPr>
        <w:fldChar w:fldCharType="end"/>
      </w:r>
    </w:p>
    <w:p w14:paraId="45D864EE" w14:textId="2C4A9BED" w:rsidR="003D2319" w:rsidRDefault="003D2319">
      <w:pPr>
        <w:pStyle w:val="TOC3"/>
        <w:rPr>
          <w:rFonts w:ascii="Calibri" w:hAnsi="Calibri"/>
          <w:noProof/>
          <w:sz w:val="22"/>
          <w:szCs w:val="22"/>
          <w:lang w:eastAsia="en-GB"/>
        </w:rPr>
      </w:pPr>
      <w:r>
        <w:rPr>
          <w:noProof/>
        </w:rPr>
        <w:t>6.4.7</w:t>
      </w:r>
      <w:r>
        <w:rPr>
          <w:rFonts w:ascii="Calibri" w:hAnsi="Calibri"/>
          <w:noProof/>
          <w:sz w:val="22"/>
          <w:szCs w:val="22"/>
          <w:lang w:eastAsia="en-GB"/>
        </w:rPr>
        <w:tab/>
      </w:r>
      <w:r>
        <w:rPr>
          <w:noProof/>
        </w:rPr>
        <w:t>REFRESH</w:t>
      </w:r>
      <w:r>
        <w:rPr>
          <w:noProof/>
        </w:rPr>
        <w:tab/>
      </w:r>
      <w:r>
        <w:rPr>
          <w:noProof/>
        </w:rPr>
        <w:fldChar w:fldCharType="begin" w:fldLock="1"/>
      </w:r>
      <w:r>
        <w:rPr>
          <w:noProof/>
        </w:rPr>
        <w:instrText xml:space="preserve"> PAGEREF _Toc138672672 \h </w:instrText>
      </w:r>
      <w:r>
        <w:rPr>
          <w:noProof/>
        </w:rPr>
      </w:r>
      <w:r>
        <w:rPr>
          <w:noProof/>
        </w:rPr>
        <w:fldChar w:fldCharType="separate"/>
      </w:r>
      <w:r>
        <w:rPr>
          <w:noProof/>
        </w:rPr>
        <w:t>28</w:t>
      </w:r>
      <w:r>
        <w:rPr>
          <w:noProof/>
        </w:rPr>
        <w:fldChar w:fldCharType="end"/>
      </w:r>
    </w:p>
    <w:p w14:paraId="19A4D288" w14:textId="7A574302" w:rsidR="003D2319" w:rsidRDefault="003D2319">
      <w:pPr>
        <w:pStyle w:val="TOC4"/>
        <w:rPr>
          <w:rFonts w:ascii="Calibri" w:hAnsi="Calibri"/>
          <w:noProof/>
          <w:sz w:val="22"/>
          <w:szCs w:val="22"/>
          <w:lang w:eastAsia="en-GB"/>
        </w:rPr>
      </w:pPr>
      <w:r>
        <w:rPr>
          <w:noProof/>
        </w:rPr>
        <w:t>6.4.7.1</w:t>
      </w:r>
      <w:r>
        <w:rPr>
          <w:rFonts w:ascii="Calibri" w:hAnsi="Calibri"/>
          <w:noProof/>
          <w:sz w:val="22"/>
          <w:szCs w:val="22"/>
          <w:lang w:eastAsia="en-GB"/>
        </w:rPr>
        <w:tab/>
      </w:r>
      <w:r>
        <w:rPr>
          <w:noProof/>
        </w:rPr>
        <w:t>EF</w:t>
      </w:r>
      <w:r w:rsidRPr="002169D2">
        <w:rPr>
          <w:noProof/>
          <w:vertAlign w:val="subscript"/>
        </w:rPr>
        <w:t>IMSI</w:t>
      </w:r>
      <w:r>
        <w:rPr>
          <w:noProof/>
        </w:rPr>
        <w:t xml:space="preserve"> changing procedure</w:t>
      </w:r>
      <w:r>
        <w:rPr>
          <w:noProof/>
        </w:rPr>
        <w:tab/>
      </w:r>
      <w:r>
        <w:rPr>
          <w:noProof/>
        </w:rPr>
        <w:fldChar w:fldCharType="begin" w:fldLock="1"/>
      </w:r>
      <w:r>
        <w:rPr>
          <w:noProof/>
        </w:rPr>
        <w:instrText xml:space="preserve"> PAGEREF _Toc138672673 \h </w:instrText>
      </w:r>
      <w:r>
        <w:rPr>
          <w:noProof/>
        </w:rPr>
      </w:r>
      <w:r>
        <w:rPr>
          <w:noProof/>
        </w:rPr>
        <w:fldChar w:fldCharType="separate"/>
      </w:r>
      <w:r>
        <w:rPr>
          <w:noProof/>
        </w:rPr>
        <w:t>29</w:t>
      </w:r>
      <w:r>
        <w:rPr>
          <w:noProof/>
        </w:rPr>
        <w:fldChar w:fldCharType="end"/>
      </w:r>
    </w:p>
    <w:p w14:paraId="632D7D9A" w14:textId="0CBD3814" w:rsidR="003D2319" w:rsidRDefault="003D2319">
      <w:pPr>
        <w:pStyle w:val="TOC4"/>
        <w:rPr>
          <w:rFonts w:ascii="Calibri" w:hAnsi="Calibri"/>
          <w:noProof/>
          <w:sz w:val="22"/>
          <w:szCs w:val="22"/>
          <w:lang w:eastAsia="en-GB"/>
        </w:rPr>
      </w:pPr>
      <w:r>
        <w:rPr>
          <w:noProof/>
        </w:rPr>
        <w:t>6.4.7.2</w:t>
      </w:r>
      <w:r>
        <w:rPr>
          <w:rFonts w:ascii="Calibri" w:hAnsi="Calibri"/>
          <w:noProof/>
          <w:sz w:val="22"/>
          <w:szCs w:val="22"/>
          <w:lang w:eastAsia="en-GB"/>
        </w:rPr>
        <w:tab/>
      </w:r>
      <w:r>
        <w:rPr>
          <w:noProof/>
        </w:rPr>
        <w:t>Generic Bootstrapping Procedure Request</w:t>
      </w:r>
      <w:r>
        <w:rPr>
          <w:noProof/>
        </w:rPr>
        <w:tab/>
      </w:r>
      <w:r>
        <w:rPr>
          <w:noProof/>
        </w:rPr>
        <w:fldChar w:fldCharType="begin" w:fldLock="1"/>
      </w:r>
      <w:r>
        <w:rPr>
          <w:noProof/>
        </w:rPr>
        <w:instrText xml:space="preserve"> PAGEREF _Toc138672674 \h </w:instrText>
      </w:r>
      <w:r>
        <w:rPr>
          <w:noProof/>
        </w:rPr>
      </w:r>
      <w:r>
        <w:rPr>
          <w:noProof/>
        </w:rPr>
        <w:fldChar w:fldCharType="separate"/>
      </w:r>
      <w:r>
        <w:rPr>
          <w:noProof/>
        </w:rPr>
        <w:t>29</w:t>
      </w:r>
      <w:r>
        <w:rPr>
          <w:noProof/>
        </w:rPr>
        <w:fldChar w:fldCharType="end"/>
      </w:r>
    </w:p>
    <w:p w14:paraId="633860BF" w14:textId="24801BA3" w:rsidR="003D2319" w:rsidRDefault="003D2319">
      <w:pPr>
        <w:pStyle w:val="TOC4"/>
        <w:rPr>
          <w:rFonts w:ascii="Calibri" w:hAnsi="Calibri"/>
          <w:noProof/>
          <w:sz w:val="22"/>
          <w:szCs w:val="22"/>
          <w:lang w:eastAsia="en-GB"/>
        </w:rPr>
      </w:pPr>
      <w:r>
        <w:rPr>
          <w:noProof/>
        </w:rPr>
        <w:t>6.4.7.3</w:t>
      </w:r>
      <w:r>
        <w:rPr>
          <w:rFonts w:ascii="Calibri" w:hAnsi="Calibri"/>
          <w:noProof/>
          <w:sz w:val="22"/>
          <w:szCs w:val="22"/>
          <w:lang w:eastAsia="en-GB"/>
        </w:rPr>
        <w:tab/>
      </w:r>
      <w:r>
        <w:rPr>
          <w:noProof/>
        </w:rPr>
        <w:t>EF</w:t>
      </w:r>
      <w:r w:rsidRPr="002169D2">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_Toc138672675 \h </w:instrText>
      </w:r>
      <w:r>
        <w:rPr>
          <w:noProof/>
        </w:rPr>
      </w:r>
      <w:r>
        <w:rPr>
          <w:noProof/>
        </w:rPr>
        <w:fldChar w:fldCharType="separate"/>
      </w:r>
      <w:r>
        <w:rPr>
          <w:noProof/>
        </w:rPr>
        <w:t>29</w:t>
      </w:r>
      <w:r>
        <w:rPr>
          <w:noProof/>
        </w:rPr>
        <w:fldChar w:fldCharType="end"/>
      </w:r>
    </w:p>
    <w:p w14:paraId="04E47D7F" w14:textId="08088EB4" w:rsidR="003D2319" w:rsidRDefault="003D2319">
      <w:pPr>
        <w:pStyle w:val="TOC4"/>
        <w:rPr>
          <w:rFonts w:ascii="Calibri" w:hAnsi="Calibri"/>
          <w:noProof/>
          <w:sz w:val="22"/>
          <w:szCs w:val="22"/>
          <w:lang w:eastAsia="en-GB"/>
        </w:rPr>
      </w:pPr>
      <w:r>
        <w:rPr>
          <w:noProof/>
        </w:rPr>
        <w:t>6.4.7.4</w:t>
      </w:r>
      <w:r>
        <w:rPr>
          <w:rFonts w:ascii="Calibri" w:hAnsi="Calibri"/>
          <w:noProof/>
          <w:sz w:val="22"/>
          <w:szCs w:val="22"/>
          <w:lang w:eastAsia="en-GB"/>
        </w:rPr>
        <w:tab/>
      </w:r>
      <w:r>
        <w:rPr>
          <w:noProof/>
        </w:rPr>
        <w:t>Steering of roaming and steering of roaming for I-WLAN procedure</w:t>
      </w:r>
      <w:r>
        <w:rPr>
          <w:noProof/>
        </w:rPr>
        <w:tab/>
      </w:r>
      <w:r>
        <w:rPr>
          <w:noProof/>
        </w:rPr>
        <w:fldChar w:fldCharType="begin" w:fldLock="1"/>
      </w:r>
      <w:r>
        <w:rPr>
          <w:noProof/>
        </w:rPr>
        <w:instrText xml:space="preserve"> PAGEREF _Toc138672676 \h </w:instrText>
      </w:r>
      <w:r>
        <w:rPr>
          <w:noProof/>
        </w:rPr>
      </w:r>
      <w:r>
        <w:rPr>
          <w:noProof/>
        </w:rPr>
        <w:fldChar w:fldCharType="separate"/>
      </w:r>
      <w:r>
        <w:rPr>
          <w:noProof/>
        </w:rPr>
        <w:t>29</w:t>
      </w:r>
      <w:r>
        <w:rPr>
          <w:noProof/>
        </w:rPr>
        <w:fldChar w:fldCharType="end"/>
      </w:r>
    </w:p>
    <w:p w14:paraId="4CAF1926" w14:textId="255DF45A" w:rsidR="003D2319" w:rsidRDefault="003D2319">
      <w:pPr>
        <w:pStyle w:val="TOC4"/>
        <w:rPr>
          <w:rFonts w:ascii="Calibri" w:hAnsi="Calibri"/>
          <w:noProof/>
          <w:sz w:val="22"/>
          <w:szCs w:val="22"/>
          <w:lang w:eastAsia="en-GB"/>
        </w:rPr>
      </w:pPr>
      <w:r>
        <w:rPr>
          <w:noProof/>
        </w:rPr>
        <w:t>6.4.7.5</w:t>
      </w:r>
      <w:r>
        <w:rPr>
          <w:rFonts w:ascii="Calibri" w:hAnsi="Calibri"/>
          <w:noProof/>
          <w:sz w:val="22"/>
          <w:szCs w:val="22"/>
          <w:lang w:eastAsia="en-GB"/>
        </w:rPr>
        <w:tab/>
      </w:r>
      <w:r>
        <w:rPr>
          <w:noProof/>
        </w:rPr>
        <w:t>Steering of roaming via NAS messages</w:t>
      </w:r>
      <w:r>
        <w:rPr>
          <w:noProof/>
        </w:rPr>
        <w:tab/>
      </w:r>
      <w:r>
        <w:rPr>
          <w:noProof/>
        </w:rPr>
        <w:fldChar w:fldCharType="begin" w:fldLock="1"/>
      </w:r>
      <w:r>
        <w:rPr>
          <w:noProof/>
        </w:rPr>
        <w:instrText xml:space="preserve"> PAGEREF _Toc138672677 \h </w:instrText>
      </w:r>
      <w:r>
        <w:rPr>
          <w:noProof/>
        </w:rPr>
      </w:r>
      <w:r>
        <w:rPr>
          <w:noProof/>
        </w:rPr>
        <w:fldChar w:fldCharType="separate"/>
      </w:r>
      <w:r>
        <w:rPr>
          <w:noProof/>
        </w:rPr>
        <w:t>30</w:t>
      </w:r>
      <w:r>
        <w:rPr>
          <w:noProof/>
        </w:rPr>
        <w:fldChar w:fldCharType="end"/>
      </w:r>
    </w:p>
    <w:p w14:paraId="7464A07E" w14:textId="4F8E503E" w:rsidR="003D2319" w:rsidRDefault="003D2319">
      <w:pPr>
        <w:pStyle w:val="TOC4"/>
        <w:rPr>
          <w:rFonts w:ascii="Calibri" w:hAnsi="Calibri"/>
          <w:noProof/>
          <w:sz w:val="22"/>
          <w:szCs w:val="22"/>
          <w:lang w:eastAsia="en-GB"/>
        </w:rPr>
      </w:pPr>
      <w:r>
        <w:rPr>
          <w:noProof/>
        </w:rPr>
        <w:t>6.4.7.6</w:t>
      </w:r>
      <w:r>
        <w:rPr>
          <w:rFonts w:ascii="Calibri" w:hAnsi="Calibri"/>
          <w:noProof/>
          <w:sz w:val="22"/>
          <w:szCs w:val="22"/>
          <w:lang w:eastAsia="en-GB"/>
        </w:rPr>
        <w:tab/>
      </w:r>
      <w:r>
        <w:rPr>
          <w:noProof/>
        </w:rPr>
        <w:t>Routing Indicator Data update via NAS messages</w:t>
      </w:r>
      <w:r>
        <w:rPr>
          <w:noProof/>
        </w:rPr>
        <w:tab/>
      </w:r>
      <w:r>
        <w:rPr>
          <w:noProof/>
        </w:rPr>
        <w:fldChar w:fldCharType="begin" w:fldLock="1"/>
      </w:r>
      <w:r>
        <w:rPr>
          <w:noProof/>
        </w:rPr>
        <w:instrText xml:space="preserve"> PAGEREF _Toc138672678 \h </w:instrText>
      </w:r>
      <w:r>
        <w:rPr>
          <w:noProof/>
        </w:rPr>
      </w:r>
      <w:r>
        <w:rPr>
          <w:noProof/>
        </w:rPr>
        <w:fldChar w:fldCharType="separate"/>
      </w:r>
      <w:r>
        <w:rPr>
          <w:noProof/>
        </w:rPr>
        <w:t>30</w:t>
      </w:r>
      <w:r>
        <w:rPr>
          <w:noProof/>
        </w:rPr>
        <w:fldChar w:fldCharType="end"/>
      </w:r>
    </w:p>
    <w:p w14:paraId="536DEBDF" w14:textId="4EFF19E7" w:rsidR="003D2319" w:rsidRDefault="003D2319">
      <w:pPr>
        <w:pStyle w:val="TOC4"/>
        <w:rPr>
          <w:rFonts w:ascii="Calibri" w:hAnsi="Calibri"/>
          <w:noProof/>
          <w:sz w:val="22"/>
          <w:szCs w:val="22"/>
          <w:lang w:eastAsia="en-GB"/>
        </w:rPr>
      </w:pPr>
      <w:r>
        <w:rPr>
          <w:noProof/>
        </w:rPr>
        <w:t>6.4.7.</w:t>
      </w:r>
      <w:r>
        <w:rPr>
          <w:noProof/>
          <w:lang w:eastAsia="zh-CN"/>
        </w:rPr>
        <w:t>7</w:t>
      </w:r>
      <w:r>
        <w:rPr>
          <w:rFonts w:ascii="Calibri" w:hAnsi="Calibri"/>
          <w:noProof/>
          <w:sz w:val="22"/>
          <w:szCs w:val="22"/>
          <w:lang w:eastAsia="en-GB"/>
        </w:rPr>
        <w:tab/>
      </w:r>
      <w:r>
        <w:rPr>
          <w:noProof/>
        </w:rPr>
        <w:t>EF</w:t>
      </w:r>
      <w:r w:rsidRPr="002169D2">
        <w:rPr>
          <w:noProof/>
          <w:vertAlign w:val="subscript"/>
        </w:rPr>
        <w:t>SUPI_NAI</w:t>
      </w:r>
      <w:r>
        <w:rPr>
          <w:noProof/>
        </w:rPr>
        <w:t xml:space="preserve"> changing procedure</w:t>
      </w:r>
      <w:r>
        <w:rPr>
          <w:noProof/>
        </w:rPr>
        <w:tab/>
      </w:r>
      <w:r>
        <w:rPr>
          <w:noProof/>
        </w:rPr>
        <w:fldChar w:fldCharType="begin" w:fldLock="1"/>
      </w:r>
      <w:r>
        <w:rPr>
          <w:noProof/>
        </w:rPr>
        <w:instrText xml:space="preserve"> PAGEREF _Toc138672679 \h </w:instrText>
      </w:r>
      <w:r>
        <w:rPr>
          <w:noProof/>
        </w:rPr>
      </w:r>
      <w:r>
        <w:rPr>
          <w:noProof/>
        </w:rPr>
        <w:fldChar w:fldCharType="separate"/>
      </w:r>
      <w:r>
        <w:rPr>
          <w:noProof/>
        </w:rPr>
        <w:t>30</w:t>
      </w:r>
      <w:r>
        <w:rPr>
          <w:noProof/>
        </w:rPr>
        <w:fldChar w:fldCharType="end"/>
      </w:r>
    </w:p>
    <w:p w14:paraId="3AFEABA5" w14:textId="32AF7505" w:rsidR="003D2319" w:rsidRDefault="003D2319">
      <w:pPr>
        <w:pStyle w:val="TOC4"/>
        <w:rPr>
          <w:rFonts w:ascii="Calibri" w:hAnsi="Calibri"/>
          <w:noProof/>
          <w:sz w:val="22"/>
          <w:szCs w:val="22"/>
          <w:lang w:eastAsia="en-GB"/>
        </w:rPr>
      </w:pPr>
      <w:r>
        <w:rPr>
          <w:noProof/>
        </w:rPr>
        <w:t>6.4.7.8</w:t>
      </w:r>
      <w:r>
        <w:rPr>
          <w:rFonts w:ascii="Calibri" w:hAnsi="Calibri"/>
          <w:noProof/>
          <w:sz w:val="22"/>
          <w:szCs w:val="22"/>
          <w:lang w:eastAsia="en-GB"/>
        </w:rPr>
        <w:tab/>
      </w:r>
      <w:r>
        <w:rPr>
          <w:noProof/>
        </w:rPr>
        <w:t>EF</w:t>
      </w:r>
      <w:r w:rsidRPr="002169D2">
        <w:rPr>
          <w:noProof/>
          <w:vertAlign w:val="subscript"/>
        </w:rPr>
        <w:t>DRI</w:t>
      </w:r>
      <w:r>
        <w:rPr>
          <w:noProof/>
        </w:rPr>
        <w:t xml:space="preserve"> changing procedure</w:t>
      </w:r>
      <w:r>
        <w:rPr>
          <w:noProof/>
        </w:rPr>
        <w:tab/>
      </w:r>
      <w:r>
        <w:rPr>
          <w:noProof/>
        </w:rPr>
        <w:fldChar w:fldCharType="begin" w:fldLock="1"/>
      </w:r>
      <w:r>
        <w:rPr>
          <w:noProof/>
        </w:rPr>
        <w:instrText xml:space="preserve"> PAGEREF _Toc138672680 \h </w:instrText>
      </w:r>
      <w:r>
        <w:rPr>
          <w:noProof/>
        </w:rPr>
      </w:r>
      <w:r>
        <w:rPr>
          <w:noProof/>
        </w:rPr>
        <w:fldChar w:fldCharType="separate"/>
      </w:r>
      <w:r>
        <w:rPr>
          <w:noProof/>
        </w:rPr>
        <w:t>30</w:t>
      </w:r>
      <w:r>
        <w:rPr>
          <w:noProof/>
        </w:rPr>
        <w:fldChar w:fldCharType="end"/>
      </w:r>
    </w:p>
    <w:p w14:paraId="570BA66B" w14:textId="1295DEC9" w:rsidR="003D2319" w:rsidRDefault="003D2319">
      <w:pPr>
        <w:pStyle w:val="TOC4"/>
        <w:rPr>
          <w:rFonts w:ascii="Calibri" w:hAnsi="Calibri"/>
          <w:noProof/>
          <w:sz w:val="22"/>
          <w:szCs w:val="22"/>
          <w:lang w:eastAsia="en-GB"/>
        </w:rPr>
      </w:pPr>
      <w:r>
        <w:rPr>
          <w:noProof/>
        </w:rPr>
        <w:t>6.4.7.9</w:t>
      </w:r>
      <w:r>
        <w:rPr>
          <w:rFonts w:ascii="Calibri" w:hAnsi="Calibri"/>
          <w:noProof/>
          <w:sz w:val="22"/>
          <w:szCs w:val="22"/>
          <w:lang w:eastAsia="en-GB"/>
        </w:rPr>
        <w:tab/>
      </w:r>
      <w:r>
        <w:rPr>
          <w:noProof/>
        </w:rPr>
        <w:t>EF</w:t>
      </w:r>
      <w:r w:rsidRPr="002169D2">
        <w:rPr>
          <w:noProof/>
          <w:vertAlign w:val="subscript"/>
        </w:rPr>
        <w:t>5GNSWO_CONF</w:t>
      </w:r>
      <w:r>
        <w:rPr>
          <w:noProof/>
        </w:rPr>
        <w:t xml:space="preserve"> changing procedure</w:t>
      </w:r>
      <w:r>
        <w:rPr>
          <w:noProof/>
        </w:rPr>
        <w:tab/>
      </w:r>
      <w:r>
        <w:rPr>
          <w:noProof/>
        </w:rPr>
        <w:fldChar w:fldCharType="begin" w:fldLock="1"/>
      </w:r>
      <w:r>
        <w:rPr>
          <w:noProof/>
        </w:rPr>
        <w:instrText xml:space="preserve"> PAGEREF _Toc138672681 \h </w:instrText>
      </w:r>
      <w:r>
        <w:rPr>
          <w:noProof/>
        </w:rPr>
      </w:r>
      <w:r>
        <w:rPr>
          <w:noProof/>
        </w:rPr>
        <w:fldChar w:fldCharType="separate"/>
      </w:r>
      <w:r>
        <w:rPr>
          <w:noProof/>
        </w:rPr>
        <w:t>30</w:t>
      </w:r>
      <w:r>
        <w:rPr>
          <w:noProof/>
        </w:rPr>
        <w:fldChar w:fldCharType="end"/>
      </w:r>
    </w:p>
    <w:p w14:paraId="74FC29AA" w14:textId="54F1BAA2" w:rsidR="003D2319" w:rsidRDefault="003D2319">
      <w:pPr>
        <w:pStyle w:val="TOC3"/>
        <w:rPr>
          <w:rFonts w:ascii="Calibri" w:hAnsi="Calibri"/>
          <w:noProof/>
          <w:sz w:val="22"/>
          <w:szCs w:val="22"/>
          <w:lang w:eastAsia="en-GB"/>
        </w:rPr>
      </w:pPr>
      <w:r>
        <w:rPr>
          <w:noProof/>
        </w:rPr>
        <w:lastRenderedPageBreak/>
        <w:t>6.4.8</w:t>
      </w:r>
      <w:r>
        <w:rPr>
          <w:rFonts w:ascii="Calibri" w:hAnsi="Calibri"/>
          <w:noProof/>
          <w:sz w:val="22"/>
          <w:szCs w:val="22"/>
          <w:lang w:eastAsia="en-GB"/>
        </w:rPr>
        <w:tab/>
      </w:r>
      <w:r>
        <w:rPr>
          <w:noProof/>
        </w:rPr>
        <w:t>SET UP MENU</w:t>
      </w:r>
      <w:r>
        <w:rPr>
          <w:noProof/>
        </w:rPr>
        <w:tab/>
      </w:r>
      <w:r>
        <w:rPr>
          <w:noProof/>
        </w:rPr>
        <w:fldChar w:fldCharType="begin" w:fldLock="1"/>
      </w:r>
      <w:r>
        <w:rPr>
          <w:noProof/>
        </w:rPr>
        <w:instrText xml:space="preserve"> PAGEREF _Toc138672682 \h </w:instrText>
      </w:r>
      <w:r>
        <w:rPr>
          <w:noProof/>
        </w:rPr>
      </w:r>
      <w:r>
        <w:rPr>
          <w:noProof/>
        </w:rPr>
        <w:fldChar w:fldCharType="separate"/>
      </w:r>
      <w:r>
        <w:rPr>
          <w:noProof/>
        </w:rPr>
        <w:t>31</w:t>
      </w:r>
      <w:r>
        <w:rPr>
          <w:noProof/>
        </w:rPr>
        <w:fldChar w:fldCharType="end"/>
      </w:r>
    </w:p>
    <w:p w14:paraId="08D753F3" w14:textId="49EF1CF5" w:rsidR="003D2319" w:rsidRDefault="003D2319">
      <w:pPr>
        <w:pStyle w:val="TOC3"/>
        <w:rPr>
          <w:rFonts w:ascii="Calibri" w:hAnsi="Calibri"/>
          <w:noProof/>
          <w:sz w:val="22"/>
          <w:szCs w:val="22"/>
          <w:lang w:eastAsia="en-GB"/>
        </w:rPr>
      </w:pPr>
      <w:r>
        <w:rPr>
          <w:noProof/>
        </w:rPr>
        <w:t>6.4.9</w:t>
      </w:r>
      <w:r>
        <w:rPr>
          <w:rFonts w:ascii="Calibri" w:hAnsi="Calibri"/>
          <w:noProof/>
          <w:sz w:val="22"/>
          <w:szCs w:val="22"/>
          <w:lang w:eastAsia="en-GB"/>
        </w:rPr>
        <w:tab/>
      </w:r>
      <w:r>
        <w:rPr>
          <w:noProof/>
        </w:rPr>
        <w:t>SELECT ITEM</w:t>
      </w:r>
      <w:r>
        <w:rPr>
          <w:noProof/>
        </w:rPr>
        <w:tab/>
      </w:r>
      <w:r>
        <w:rPr>
          <w:noProof/>
        </w:rPr>
        <w:fldChar w:fldCharType="begin" w:fldLock="1"/>
      </w:r>
      <w:r>
        <w:rPr>
          <w:noProof/>
        </w:rPr>
        <w:instrText xml:space="preserve"> PAGEREF _Toc138672683 \h </w:instrText>
      </w:r>
      <w:r>
        <w:rPr>
          <w:noProof/>
        </w:rPr>
      </w:r>
      <w:r>
        <w:rPr>
          <w:noProof/>
        </w:rPr>
        <w:fldChar w:fldCharType="separate"/>
      </w:r>
      <w:r>
        <w:rPr>
          <w:noProof/>
        </w:rPr>
        <w:t>31</w:t>
      </w:r>
      <w:r>
        <w:rPr>
          <w:noProof/>
        </w:rPr>
        <w:fldChar w:fldCharType="end"/>
      </w:r>
    </w:p>
    <w:p w14:paraId="47BC480D" w14:textId="78601C1C" w:rsidR="003D2319" w:rsidRDefault="003D2319">
      <w:pPr>
        <w:pStyle w:val="TOC3"/>
        <w:rPr>
          <w:rFonts w:ascii="Calibri" w:hAnsi="Calibri"/>
          <w:noProof/>
          <w:sz w:val="22"/>
          <w:szCs w:val="22"/>
          <w:lang w:eastAsia="en-GB"/>
        </w:rPr>
      </w:pPr>
      <w:r>
        <w:rPr>
          <w:noProof/>
        </w:rPr>
        <w:t>6.4.10</w:t>
      </w:r>
      <w:r>
        <w:rPr>
          <w:rFonts w:ascii="Calibri" w:hAnsi="Calibri"/>
          <w:noProof/>
          <w:sz w:val="22"/>
          <w:szCs w:val="22"/>
          <w:lang w:eastAsia="en-GB"/>
        </w:rPr>
        <w:tab/>
      </w:r>
      <w:r>
        <w:rPr>
          <w:noProof/>
        </w:rPr>
        <w:t>SEND SHORT MESSAGE</w:t>
      </w:r>
      <w:r>
        <w:rPr>
          <w:noProof/>
        </w:rPr>
        <w:tab/>
      </w:r>
      <w:r>
        <w:rPr>
          <w:noProof/>
        </w:rPr>
        <w:fldChar w:fldCharType="begin" w:fldLock="1"/>
      </w:r>
      <w:r>
        <w:rPr>
          <w:noProof/>
        </w:rPr>
        <w:instrText xml:space="preserve"> PAGEREF _Toc138672684 \h </w:instrText>
      </w:r>
      <w:r>
        <w:rPr>
          <w:noProof/>
        </w:rPr>
      </w:r>
      <w:r>
        <w:rPr>
          <w:noProof/>
        </w:rPr>
        <w:fldChar w:fldCharType="separate"/>
      </w:r>
      <w:r>
        <w:rPr>
          <w:noProof/>
        </w:rPr>
        <w:t>31</w:t>
      </w:r>
      <w:r>
        <w:rPr>
          <w:noProof/>
        </w:rPr>
        <w:fldChar w:fldCharType="end"/>
      </w:r>
    </w:p>
    <w:p w14:paraId="1D24EC19" w14:textId="0D3BF818" w:rsidR="003D2319" w:rsidRDefault="003D2319">
      <w:pPr>
        <w:pStyle w:val="TOC3"/>
        <w:rPr>
          <w:rFonts w:ascii="Calibri" w:hAnsi="Calibri"/>
          <w:noProof/>
          <w:sz w:val="22"/>
          <w:szCs w:val="22"/>
          <w:lang w:eastAsia="en-GB"/>
        </w:rPr>
      </w:pPr>
      <w:r>
        <w:rPr>
          <w:noProof/>
        </w:rPr>
        <w:t>6.4.11</w:t>
      </w:r>
      <w:r>
        <w:rPr>
          <w:rFonts w:ascii="Calibri" w:hAnsi="Calibri"/>
          <w:noProof/>
          <w:sz w:val="22"/>
          <w:szCs w:val="22"/>
          <w:lang w:eastAsia="en-GB"/>
        </w:rPr>
        <w:tab/>
      </w:r>
      <w:r>
        <w:rPr>
          <w:noProof/>
        </w:rPr>
        <w:t>SEND SS</w:t>
      </w:r>
      <w:r>
        <w:rPr>
          <w:noProof/>
        </w:rPr>
        <w:tab/>
      </w:r>
      <w:r>
        <w:rPr>
          <w:noProof/>
        </w:rPr>
        <w:fldChar w:fldCharType="begin" w:fldLock="1"/>
      </w:r>
      <w:r>
        <w:rPr>
          <w:noProof/>
        </w:rPr>
        <w:instrText xml:space="preserve"> PAGEREF _Toc138672685 \h </w:instrText>
      </w:r>
      <w:r>
        <w:rPr>
          <w:noProof/>
        </w:rPr>
      </w:r>
      <w:r>
        <w:rPr>
          <w:noProof/>
        </w:rPr>
        <w:fldChar w:fldCharType="separate"/>
      </w:r>
      <w:r>
        <w:rPr>
          <w:noProof/>
        </w:rPr>
        <w:t>32</w:t>
      </w:r>
      <w:r>
        <w:rPr>
          <w:noProof/>
        </w:rPr>
        <w:fldChar w:fldCharType="end"/>
      </w:r>
    </w:p>
    <w:p w14:paraId="2C82389A" w14:textId="6D4157A9" w:rsidR="003D2319" w:rsidRDefault="003D2319">
      <w:pPr>
        <w:pStyle w:val="TOC3"/>
        <w:rPr>
          <w:rFonts w:ascii="Calibri" w:hAnsi="Calibri"/>
          <w:noProof/>
          <w:sz w:val="22"/>
          <w:szCs w:val="22"/>
          <w:lang w:eastAsia="en-GB"/>
        </w:rPr>
      </w:pPr>
      <w:r>
        <w:rPr>
          <w:noProof/>
        </w:rPr>
        <w:t>6.4.12</w:t>
      </w:r>
      <w:r>
        <w:rPr>
          <w:rFonts w:ascii="Calibri" w:hAnsi="Calibri"/>
          <w:noProof/>
          <w:sz w:val="22"/>
          <w:szCs w:val="22"/>
          <w:lang w:eastAsia="en-GB"/>
        </w:rPr>
        <w:tab/>
      </w:r>
      <w:r>
        <w:rPr>
          <w:noProof/>
        </w:rPr>
        <w:t>SEND USSD</w:t>
      </w:r>
      <w:r>
        <w:rPr>
          <w:noProof/>
        </w:rPr>
        <w:tab/>
      </w:r>
      <w:r>
        <w:rPr>
          <w:noProof/>
        </w:rPr>
        <w:fldChar w:fldCharType="begin" w:fldLock="1"/>
      </w:r>
      <w:r>
        <w:rPr>
          <w:noProof/>
        </w:rPr>
        <w:instrText xml:space="preserve"> PAGEREF _Toc138672686 \h </w:instrText>
      </w:r>
      <w:r>
        <w:rPr>
          <w:noProof/>
        </w:rPr>
      </w:r>
      <w:r>
        <w:rPr>
          <w:noProof/>
        </w:rPr>
        <w:fldChar w:fldCharType="separate"/>
      </w:r>
      <w:r>
        <w:rPr>
          <w:noProof/>
        </w:rPr>
        <w:t>33</w:t>
      </w:r>
      <w:r>
        <w:rPr>
          <w:noProof/>
        </w:rPr>
        <w:fldChar w:fldCharType="end"/>
      </w:r>
    </w:p>
    <w:p w14:paraId="1AC2244B" w14:textId="462C866B" w:rsidR="003D2319" w:rsidRDefault="003D2319">
      <w:pPr>
        <w:pStyle w:val="TOC4"/>
        <w:rPr>
          <w:rFonts w:ascii="Calibri" w:hAnsi="Calibri"/>
          <w:noProof/>
          <w:sz w:val="22"/>
          <w:szCs w:val="22"/>
          <w:lang w:eastAsia="en-GB"/>
        </w:rPr>
      </w:pPr>
      <w:r>
        <w:rPr>
          <w:noProof/>
        </w:rPr>
        <w:t>6.4.12.1</w:t>
      </w:r>
      <w:r>
        <w:rPr>
          <w:rFonts w:ascii="Calibri" w:hAnsi="Calibri"/>
          <w:noProof/>
          <w:sz w:val="22"/>
          <w:szCs w:val="22"/>
          <w:lang w:eastAsia="en-GB"/>
        </w:rPr>
        <w:tab/>
      </w:r>
      <w:r>
        <w:rPr>
          <w:noProof/>
        </w:rPr>
        <w:t>MMI Mode</w:t>
      </w:r>
      <w:r>
        <w:rPr>
          <w:noProof/>
        </w:rPr>
        <w:tab/>
      </w:r>
      <w:r>
        <w:rPr>
          <w:noProof/>
        </w:rPr>
        <w:fldChar w:fldCharType="begin" w:fldLock="1"/>
      </w:r>
      <w:r>
        <w:rPr>
          <w:noProof/>
        </w:rPr>
        <w:instrText xml:space="preserve"> PAGEREF _Toc138672687 \h </w:instrText>
      </w:r>
      <w:r>
        <w:rPr>
          <w:noProof/>
        </w:rPr>
      </w:r>
      <w:r>
        <w:rPr>
          <w:noProof/>
        </w:rPr>
        <w:fldChar w:fldCharType="separate"/>
      </w:r>
      <w:r>
        <w:rPr>
          <w:noProof/>
        </w:rPr>
        <w:t>33</w:t>
      </w:r>
      <w:r>
        <w:rPr>
          <w:noProof/>
        </w:rPr>
        <w:fldChar w:fldCharType="end"/>
      </w:r>
    </w:p>
    <w:p w14:paraId="24F71B81" w14:textId="33F865A4" w:rsidR="003D2319" w:rsidRDefault="003D2319">
      <w:pPr>
        <w:pStyle w:val="TOC4"/>
        <w:rPr>
          <w:rFonts w:ascii="Calibri" w:hAnsi="Calibri"/>
          <w:noProof/>
          <w:sz w:val="22"/>
          <w:szCs w:val="22"/>
          <w:lang w:eastAsia="en-GB"/>
        </w:rPr>
      </w:pPr>
      <w:r>
        <w:rPr>
          <w:noProof/>
        </w:rPr>
        <w:t>6.4.12.2</w:t>
      </w:r>
      <w:r>
        <w:rPr>
          <w:rFonts w:ascii="Calibri" w:hAnsi="Calibri"/>
          <w:noProof/>
          <w:sz w:val="22"/>
          <w:szCs w:val="22"/>
          <w:lang w:eastAsia="en-GB"/>
        </w:rPr>
        <w:tab/>
      </w:r>
      <w:r>
        <w:rPr>
          <w:noProof/>
        </w:rPr>
        <w:t>Application Mode</w:t>
      </w:r>
      <w:r>
        <w:rPr>
          <w:noProof/>
        </w:rPr>
        <w:tab/>
      </w:r>
      <w:r>
        <w:rPr>
          <w:noProof/>
        </w:rPr>
        <w:fldChar w:fldCharType="begin" w:fldLock="1"/>
      </w:r>
      <w:r>
        <w:rPr>
          <w:noProof/>
        </w:rPr>
        <w:instrText xml:space="preserve"> PAGEREF _Toc138672688 \h </w:instrText>
      </w:r>
      <w:r>
        <w:rPr>
          <w:noProof/>
        </w:rPr>
      </w:r>
      <w:r>
        <w:rPr>
          <w:noProof/>
        </w:rPr>
        <w:fldChar w:fldCharType="separate"/>
      </w:r>
      <w:r>
        <w:rPr>
          <w:noProof/>
        </w:rPr>
        <w:t>34</w:t>
      </w:r>
      <w:r>
        <w:rPr>
          <w:noProof/>
        </w:rPr>
        <w:fldChar w:fldCharType="end"/>
      </w:r>
    </w:p>
    <w:p w14:paraId="36E6D791" w14:textId="37FD0C23" w:rsidR="003D2319" w:rsidRDefault="003D2319">
      <w:pPr>
        <w:pStyle w:val="TOC3"/>
        <w:rPr>
          <w:rFonts w:ascii="Calibri" w:hAnsi="Calibri"/>
          <w:noProof/>
          <w:sz w:val="22"/>
          <w:szCs w:val="22"/>
          <w:lang w:eastAsia="en-GB"/>
        </w:rPr>
      </w:pPr>
      <w:r>
        <w:rPr>
          <w:noProof/>
        </w:rPr>
        <w:t>6.4.13</w:t>
      </w:r>
      <w:r>
        <w:rPr>
          <w:rFonts w:ascii="Calibri" w:hAnsi="Calibri"/>
          <w:noProof/>
          <w:sz w:val="22"/>
          <w:szCs w:val="22"/>
          <w:lang w:eastAsia="en-GB"/>
        </w:rPr>
        <w:tab/>
      </w:r>
      <w:r>
        <w:rPr>
          <w:noProof/>
        </w:rPr>
        <w:t>SET UP CALL</w:t>
      </w:r>
      <w:r>
        <w:rPr>
          <w:noProof/>
        </w:rPr>
        <w:tab/>
      </w:r>
      <w:r>
        <w:rPr>
          <w:noProof/>
        </w:rPr>
        <w:fldChar w:fldCharType="begin" w:fldLock="1"/>
      </w:r>
      <w:r>
        <w:rPr>
          <w:noProof/>
        </w:rPr>
        <w:instrText xml:space="preserve"> PAGEREF _Toc138672689 \h </w:instrText>
      </w:r>
      <w:r>
        <w:rPr>
          <w:noProof/>
        </w:rPr>
      </w:r>
      <w:r>
        <w:rPr>
          <w:noProof/>
        </w:rPr>
        <w:fldChar w:fldCharType="separate"/>
      </w:r>
      <w:r>
        <w:rPr>
          <w:noProof/>
        </w:rPr>
        <w:t>34</w:t>
      </w:r>
      <w:r>
        <w:rPr>
          <w:noProof/>
        </w:rPr>
        <w:fldChar w:fldCharType="end"/>
      </w:r>
    </w:p>
    <w:p w14:paraId="50E895E3" w14:textId="69CCE091" w:rsidR="003D2319" w:rsidRDefault="003D2319">
      <w:pPr>
        <w:pStyle w:val="TOC3"/>
        <w:rPr>
          <w:rFonts w:ascii="Calibri" w:hAnsi="Calibri"/>
          <w:noProof/>
          <w:sz w:val="22"/>
          <w:szCs w:val="22"/>
          <w:lang w:eastAsia="en-GB"/>
        </w:rPr>
      </w:pPr>
      <w:r>
        <w:rPr>
          <w:noProof/>
        </w:rPr>
        <w:t>6.4.14</w:t>
      </w:r>
      <w:r>
        <w:rPr>
          <w:rFonts w:ascii="Calibri" w:hAnsi="Calibri"/>
          <w:noProof/>
          <w:sz w:val="22"/>
          <w:szCs w:val="22"/>
          <w:lang w:eastAsia="en-GB"/>
        </w:rPr>
        <w:tab/>
      </w:r>
      <w:r>
        <w:rPr>
          <w:noProof/>
        </w:rPr>
        <w:t>POLLING OFF</w:t>
      </w:r>
      <w:r>
        <w:rPr>
          <w:noProof/>
        </w:rPr>
        <w:tab/>
      </w:r>
      <w:r>
        <w:rPr>
          <w:noProof/>
        </w:rPr>
        <w:fldChar w:fldCharType="begin" w:fldLock="1"/>
      </w:r>
      <w:r>
        <w:rPr>
          <w:noProof/>
        </w:rPr>
        <w:instrText xml:space="preserve"> PAGEREF _Toc138672690 \h </w:instrText>
      </w:r>
      <w:r>
        <w:rPr>
          <w:noProof/>
        </w:rPr>
      </w:r>
      <w:r>
        <w:rPr>
          <w:noProof/>
        </w:rPr>
        <w:fldChar w:fldCharType="separate"/>
      </w:r>
      <w:r>
        <w:rPr>
          <w:noProof/>
        </w:rPr>
        <w:t>35</w:t>
      </w:r>
      <w:r>
        <w:rPr>
          <w:noProof/>
        </w:rPr>
        <w:fldChar w:fldCharType="end"/>
      </w:r>
    </w:p>
    <w:p w14:paraId="05CB18DC" w14:textId="4B9A86FE" w:rsidR="003D2319" w:rsidRDefault="003D2319">
      <w:pPr>
        <w:pStyle w:val="TOC3"/>
        <w:rPr>
          <w:rFonts w:ascii="Calibri" w:hAnsi="Calibri"/>
          <w:noProof/>
          <w:sz w:val="22"/>
          <w:szCs w:val="22"/>
          <w:lang w:eastAsia="en-GB"/>
        </w:rPr>
      </w:pPr>
      <w:r>
        <w:rPr>
          <w:noProof/>
        </w:rPr>
        <w:t>6.4.15</w:t>
      </w:r>
      <w:r>
        <w:rPr>
          <w:rFonts w:ascii="Calibri" w:hAnsi="Calibri"/>
          <w:noProof/>
          <w:sz w:val="22"/>
          <w:szCs w:val="22"/>
          <w:lang w:eastAsia="en-GB"/>
        </w:rPr>
        <w:tab/>
      </w:r>
      <w:r>
        <w:rPr>
          <w:noProof/>
        </w:rPr>
        <w:t>PROVIDE LOCAL INFORMATION</w:t>
      </w:r>
      <w:r>
        <w:rPr>
          <w:noProof/>
        </w:rPr>
        <w:tab/>
      </w:r>
      <w:r>
        <w:rPr>
          <w:noProof/>
        </w:rPr>
        <w:fldChar w:fldCharType="begin" w:fldLock="1"/>
      </w:r>
      <w:r>
        <w:rPr>
          <w:noProof/>
        </w:rPr>
        <w:instrText xml:space="preserve"> PAGEREF _Toc138672691 \h </w:instrText>
      </w:r>
      <w:r>
        <w:rPr>
          <w:noProof/>
        </w:rPr>
      </w:r>
      <w:r>
        <w:rPr>
          <w:noProof/>
        </w:rPr>
        <w:fldChar w:fldCharType="separate"/>
      </w:r>
      <w:r>
        <w:rPr>
          <w:noProof/>
        </w:rPr>
        <w:t>35</w:t>
      </w:r>
      <w:r>
        <w:rPr>
          <w:noProof/>
        </w:rPr>
        <w:fldChar w:fldCharType="end"/>
      </w:r>
    </w:p>
    <w:p w14:paraId="5B8558E8" w14:textId="40E81B60" w:rsidR="003D2319" w:rsidRDefault="003D2319">
      <w:pPr>
        <w:pStyle w:val="TOC3"/>
        <w:rPr>
          <w:rFonts w:ascii="Calibri" w:hAnsi="Calibri"/>
          <w:noProof/>
          <w:sz w:val="22"/>
          <w:szCs w:val="22"/>
          <w:lang w:eastAsia="en-GB"/>
        </w:rPr>
      </w:pPr>
      <w:r>
        <w:rPr>
          <w:noProof/>
        </w:rPr>
        <w:t>6.4.16</w:t>
      </w:r>
      <w:r>
        <w:rPr>
          <w:rFonts w:ascii="Calibri" w:hAnsi="Calibri"/>
          <w:noProof/>
          <w:sz w:val="22"/>
          <w:szCs w:val="22"/>
          <w:lang w:eastAsia="en-GB"/>
        </w:rPr>
        <w:tab/>
      </w:r>
      <w:r>
        <w:rPr>
          <w:noProof/>
        </w:rPr>
        <w:t>SET UP EVENT LIST</w:t>
      </w:r>
      <w:r>
        <w:rPr>
          <w:noProof/>
        </w:rPr>
        <w:tab/>
      </w:r>
      <w:r>
        <w:rPr>
          <w:noProof/>
        </w:rPr>
        <w:fldChar w:fldCharType="begin" w:fldLock="1"/>
      </w:r>
      <w:r>
        <w:rPr>
          <w:noProof/>
        </w:rPr>
        <w:instrText xml:space="preserve"> PAGEREF _Toc138672692 \h </w:instrText>
      </w:r>
      <w:r>
        <w:rPr>
          <w:noProof/>
        </w:rPr>
      </w:r>
      <w:r>
        <w:rPr>
          <w:noProof/>
        </w:rPr>
        <w:fldChar w:fldCharType="separate"/>
      </w:r>
      <w:r>
        <w:rPr>
          <w:noProof/>
        </w:rPr>
        <w:t>38</w:t>
      </w:r>
      <w:r>
        <w:rPr>
          <w:noProof/>
        </w:rPr>
        <w:fldChar w:fldCharType="end"/>
      </w:r>
    </w:p>
    <w:p w14:paraId="25B0A3D6" w14:textId="60B27D7D" w:rsidR="003D2319" w:rsidRDefault="003D2319">
      <w:pPr>
        <w:pStyle w:val="TOC3"/>
        <w:rPr>
          <w:rFonts w:ascii="Calibri" w:hAnsi="Calibri"/>
          <w:noProof/>
          <w:sz w:val="22"/>
          <w:szCs w:val="22"/>
          <w:lang w:eastAsia="en-GB"/>
        </w:rPr>
      </w:pPr>
      <w:r>
        <w:rPr>
          <w:noProof/>
        </w:rPr>
        <w:t>6.4.17</w:t>
      </w:r>
      <w:r>
        <w:rPr>
          <w:rFonts w:ascii="Calibri" w:hAnsi="Calibri"/>
          <w:noProof/>
          <w:sz w:val="22"/>
          <w:szCs w:val="22"/>
          <w:lang w:eastAsia="en-GB"/>
        </w:rPr>
        <w:tab/>
      </w:r>
      <w:r>
        <w:rPr>
          <w:noProof/>
        </w:rPr>
        <w:t>PERFORM CARD APDU</w:t>
      </w:r>
      <w:r>
        <w:rPr>
          <w:noProof/>
        </w:rPr>
        <w:tab/>
      </w:r>
      <w:r>
        <w:rPr>
          <w:noProof/>
        </w:rPr>
        <w:fldChar w:fldCharType="begin" w:fldLock="1"/>
      </w:r>
      <w:r>
        <w:rPr>
          <w:noProof/>
        </w:rPr>
        <w:instrText xml:space="preserve"> PAGEREF _Toc138672693 \h </w:instrText>
      </w:r>
      <w:r>
        <w:rPr>
          <w:noProof/>
        </w:rPr>
      </w:r>
      <w:r>
        <w:rPr>
          <w:noProof/>
        </w:rPr>
        <w:fldChar w:fldCharType="separate"/>
      </w:r>
      <w:r>
        <w:rPr>
          <w:noProof/>
        </w:rPr>
        <w:t>38</w:t>
      </w:r>
      <w:r>
        <w:rPr>
          <w:noProof/>
        </w:rPr>
        <w:fldChar w:fldCharType="end"/>
      </w:r>
    </w:p>
    <w:p w14:paraId="0489FD45" w14:textId="4B7A78AB" w:rsidR="003D2319" w:rsidRDefault="003D2319">
      <w:pPr>
        <w:pStyle w:val="TOC3"/>
        <w:rPr>
          <w:rFonts w:ascii="Calibri" w:hAnsi="Calibri"/>
          <w:noProof/>
          <w:sz w:val="22"/>
          <w:szCs w:val="22"/>
          <w:lang w:eastAsia="en-GB"/>
        </w:rPr>
      </w:pPr>
      <w:r>
        <w:rPr>
          <w:noProof/>
        </w:rPr>
        <w:t>6.4.18</w:t>
      </w:r>
      <w:r>
        <w:rPr>
          <w:rFonts w:ascii="Calibri" w:hAnsi="Calibri"/>
          <w:noProof/>
          <w:sz w:val="22"/>
          <w:szCs w:val="22"/>
          <w:lang w:eastAsia="en-GB"/>
        </w:rPr>
        <w:tab/>
      </w:r>
      <w:r>
        <w:rPr>
          <w:noProof/>
        </w:rPr>
        <w:t>POWER OFF CARD</w:t>
      </w:r>
      <w:r>
        <w:rPr>
          <w:noProof/>
        </w:rPr>
        <w:tab/>
      </w:r>
      <w:r>
        <w:rPr>
          <w:noProof/>
        </w:rPr>
        <w:fldChar w:fldCharType="begin" w:fldLock="1"/>
      </w:r>
      <w:r>
        <w:rPr>
          <w:noProof/>
        </w:rPr>
        <w:instrText xml:space="preserve"> PAGEREF _Toc138672694 \h </w:instrText>
      </w:r>
      <w:r>
        <w:rPr>
          <w:noProof/>
        </w:rPr>
      </w:r>
      <w:r>
        <w:rPr>
          <w:noProof/>
        </w:rPr>
        <w:fldChar w:fldCharType="separate"/>
      </w:r>
      <w:r>
        <w:rPr>
          <w:noProof/>
        </w:rPr>
        <w:t>38</w:t>
      </w:r>
      <w:r>
        <w:rPr>
          <w:noProof/>
        </w:rPr>
        <w:fldChar w:fldCharType="end"/>
      </w:r>
    </w:p>
    <w:p w14:paraId="3CC60035" w14:textId="687F09A3" w:rsidR="003D2319" w:rsidRDefault="003D2319">
      <w:pPr>
        <w:pStyle w:val="TOC3"/>
        <w:rPr>
          <w:rFonts w:ascii="Calibri" w:hAnsi="Calibri"/>
          <w:noProof/>
          <w:sz w:val="22"/>
          <w:szCs w:val="22"/>
          <w:lang w:eastAsia="en-GB"/>
        </w:rPr>
      </w:pPr>
      <w:r>
        <w:rPr>
          <w:noProof/>
        </w:rPr>
        <w:t>6.4.19</w:t>
      </w:r>
      <w:r>
        <w:rPr>
          <w:rFonts w:ascii="Calibri" w:hAnsi="Calibri"/>
          <w:noProof/>
          <w:sz w:val="22"/>
          <w:szCs w:val="22"/>
          <w:lang w:eastAsia="en-GB"/>
        </w:rPr>
        <w:tab/>
      </w:r>
      <w:r>
        <w:rPr>
          <w:noProof/>
        </w:rPr>
        <w:t>POWER ON CARD</w:t>
      </w:r>
      <w:r>
        <w:rPr>
          <w:noProof/>
        </w:rPr>
        <w:tab/>
      </w:r>
      <w:r>
        <w:rPr>
          <w:noProof/>
        </w:rPr>
        <w:fldChar w:fldCharType="begin" w:fldLock="1"/>
      </w:r>
      <w:r>
        <w:rPr>
          <w:noProof/>
        </w:rPr>
        <w:instrText xml:space="preserve"> PAGEREF _Toc138672695 \h </w:instrText>
      </w:r>
      <w:r>
        <w:rPr>
          <w:noProof/>
        </w:rPr>
      </w:r>
      <w:r>
        <w:rPr>
          <w:noProof/>
        </w:rPr>
        <w:fldChar w:fldCharType="separate"/>
      </w:r>
      <w:r>
        <w:rPr>
          <w:noProof/>
        </w:rPr>
        <w:t>38</w:t>
      </w:r>
      <w:r>
        <w:rPr>
          <w:noProof/>
        </w:rPr>
        <w:fldChar w:fldCharType="end"/>
      </w:r>
    </w:p>
    <w:p w14:paraId="1302B751" w14:textId="4CB8CC05" w:rsidR="003D2319" w:rsidRDefault="003D2319">
      <w:pPr>
        <w:pStyle w:val="TOC3"/>
        <w:rPr>
          <w:rFonts w:ascii="Calibri" w:hAnsi="Calibri"/>
          <w:noProof/>
          <w:sz w:val="22"/>
          <w:szCs w:val="22"/>
          <w:lang w:eastAsia="en-GB"/>
        </w:rPr>
      </w:pPr>
      <w:r>
        <w:rPr>
          <w:noProof/>
        </w:rPr>
        <w:t>6.4.20</w:t>
      </w:r>
      <w:r>
        <w:rPr>
          <w:rFonts w:ascii="Calibri" w:hAnsi="Calibri"/>
          <w:noProof/>
          <w:sz w:val="22"/>
          <w:szCs w:val="22"/>
          <w:lang w:eastAsia="en-GB"/>
        </w:rPr>
        <w:tab/>
      </w:r>
      <w:r>
        <w:rPr>
          <w:noProof/>
        </w:rPr>
        <w:t>GET READER STATUS</w:t>
      </w:r>
      <w:r>
        <w:rPr>
          <w:noProof/>
        </w:rPr>
        <w:tab/>
      </w:r>
      <w:r>
        <w:rPr>
          <w:noProof/>
        </w:rPr>
        <w:fldChar w:fldCharType="begin" w:fldLock="1"/>
      </w:r>
      <w:r>
        <w:rPr>
          <w:noProof/>
        </w:rPr>
        <w:instrText xml:space="preserve"> PAGEREF _Toc138672696 \h </w:instrText>
      </w:r>
      <w:r>
        <w:rPr>
          <w:noProof/>
        </w:rPr>
      </w:r>
      <w:r>
        <w:rPr>
          <w:noProof/>
        </w:rPr>
        <w:fldChar w:fldCharType="separate"/>
      </w:r>
      <w:r>
        <w:rPr>
          <w:noProof/>
        </w:rPr>
        <w:t>38</w:t>
      </w:r>
      <w:r>
        <w:rPr>
          <w:noProof/>
        </w:rPr>
        <w:fldChar w:fldCharType="end"/>
      </w:r>
    </w:p>
    <w:p w14:paraId="6A3F4B88" w14:textId="0B02FA66" w:rsidR="003D2319" w:rsidRDefault="003D2319">
      <w:pPr>
        <w:pStyle w:val="TOC3"/>
        <w:rPr>
          <w:rFonts w:ascii="Calibri" w:hAnsi="Calibri"/>
          <w:noProof/>
          <w:sz w:val="22"/>
          <w:szCs w:val="22"/>
          <w:lang w:eastAsia="en-GB"/>
        </w:rPr>
      </w:pPr>
      <w:r>
        <w:rPr>
          <w:noProof/>
        </w:rPr>
        <w:t>6.4.21</w:t>
      </w:r>
      <w:r>
        <w:rPr>
          <w:rFonts w:ascii="Calibri" w:hAnsi="Calibri"/>
          <w:noProof/>
          <w:sz w:val="22"/>
          <w:szCs w:val="22"/>
          <w:lang w:eastAsia="en-GB"/>
        </w:rPr>
        <w:tab/>
      </w:r>
      <w:r>
        <w:rPr>
          <w:noProof/>
        </w:rPr>
        <w:t>TIMER MANAGEMENT</w:t>
      </w:r>
      <w:r>
        <w:rPr>
          <w:noProof/>
        </w:rPr>
        <w:tab/>
      </w:r>
      <w:r>
        <w:rPr>
          <w:noProof/>
        </w:rPr>
        <w:fldChar w:fldCharType="begin" w:fldLock="1"/>
      </w:r>
      <w:r>
        <w:rPr>
          <w:noProof/>
        </w:rPr>
        <w:instrText xml:space="preserve"> PAGEREF _Toc138672697 \h </w:instrText>
      </w:r>
      <w:r>
        <w:rPr>
          <w:noProof/>
        </w:rPr>
      </w:r>
      <w:r>
        <w:rPr>
          <w:noProof/>
        </w:rPr>
        <w:fldChar w:fldCharType="separate"/>
      </w:r>
      <w:r>
        <w:rPr>
          <w:noProof/>
        </w:rPr>
        <w:t>38</w:t>
      </w:r>
      <w:r>
        <w:rPr>
          <w:noProof/>
        </w:rPr>
        <w:fldChar w:fldCharType="end"/>
      </w:r>
    </w:p>
    <w:p w14:paraId="19418796" w14:textId="154A0FAA" w:rsidR="003D2319" w:rsidRDefault="003D2319">
      <w:pPr>
        <w:pStyle w:val="TOC3"/>
        <w:rPr>
          <w:rFonts w:ascii="Calibri" w:hAnsi="Calibri"/>
          <w:noProof/>
          <w:sz w:val="22"/>
          <w:szCs w:val="22"/>
          <w:lang w:eastAsia="en-GB"/>
        </w:rPr>
      </w:pPr>
      <w:r>
        <w:rPr>
          <w:noProof/>
        </w:rPr>
        <w:t>6.4.22</w:t>
      </w:r>
      <w:r>
        <w:rPr>
          <w:rFonts w:ascii="Calibri" w:hAnsi="Calibri"/>
          <w:noProof/>
          <w:sz w:val="22"/>
          <w:szCs w:val="22"/>
          <w:lang w:eastAsia="en-GB"/>
        </w:rPr>
        <w:tab/>
      </w:r>
      <w:r>
        <w:rPr>
          <w:noProof/>
        </w:rPr>
        <w:t>SET UP IDLE MODE TEXT</w:t>
      </w:r>
      <w:r>
        <w:rPr>
          <w:noProof/>
        </w:rPr>
        <w:tab/>
      </w:r>
      <w:r>
        <w:rPr>
          <w:noProof/>
        </w:rPr>
        <w:fldChar w:fldCharType="begin" w:fldLock="1"/>
      </w:r>
      <w:r>
        <w:rPr>
          <w:noProof/>
        </w:rPr>
        <w:instrText xml:space="preserve"> PAGEREF _Toc138672698 \h </w:instrText>
      </w:r>
      <w:r>
        <w:rPr>
          <w:noProof/>
        </w:rPr>
      </w:r>
      <w:r>
        <w:rPr>
          <w:noProof/>
        </w:rPr>
        <w:fldChar w:fldCharType="separate"/>
      </w:r>
      <w:r>
        <w:rPr>
          <w:noProof/>
        </w:rPr>
        <w:t>38</w:t>
      </w:r>
      <w:r>
        <w:rPr>
          <w:noProof/>
        </w:rPr>
        <w:fldChar w:fldCharType="end"/>
      </w:r>
    </w:p>
    <w:p w14:paraId="01FB3D8B" w14:textId="31FAE6D4" w:rsidR="003D2319" w:rsidRDefault="003D2319">
      <w:pPr>
        <w:pStyle w:val="TOC3"/>
        <w:rPr>
          <w:rFonts w:ascii="Calibri" w:hAnsi="Calibri"/>
          <w:noProof/>
          <w:sz w:val="22"/>
          <w:szCs w:val="22"/>
          <w:lang w:eastAsia="en-GB"/>
        </w:rPr>
      </w:pPr>
      <w:r>
        <w:rPr>
          <w:noProof/>
        </w:rPr>
        <w:t>6.4.23</w:t>
      </w:r>
      <w:r>
        <w:rPr>
          <w:rFonts w:ascii="Calibri" w:hAnsi="Calibri"/>
          <w:noProof/>
          <w:sz w:val="22"/>
          <w:szCs w:val="22"/>
          <w:lang w:eastAsia="en-GB"/>
        </w:rPr>
        <w:tab/>
      </w:r>
      <w:r>
        <w:rPr>
          <w:noProof/>
        </w:rPr>
        <w:t>RUN AT COMMAND</w:t>
      </w:r>
      <w:r>
        <w:rPr>
          <w:noProof/>
        </w:rPr>
        <w:tab/>
      </w:r>
      <w:r>
        <w:rPr>
          <w:noProof/>
        </w:rPr>
        <w:fldChar w:fldCharType="begin" w:fldLock="1"/>
      </w:r>
      <w:r>
        <w:rPr>
          <w:noProof/>
        </w:rPr>
        <w:instrText xml:space="preserve"> PAGEREF _Toc138672699 \h </w:instrText>
      </w:r>
      <w:r>
        <w:rPr>
          <w:noProof/>
        </w:rPr>
      </w:r>
      <w:r>
        <w:rPr>
          <w:noProof/>
        </w:rPr>
        <w:fldChar w:fldCharType="separate"/>
      </w:r>
      <w:r>
        <w:rPr>
          <w:noProof/>
        </w:rPr>
        <w:t>38</w:t>
      </w:r>
      <w:r>
        <w:rPr>
          <w:noProof/>
        </w:rPr>
        <w:fldChar w:fldCharType="end"/>
      </w:r>
    </w:p>
    <w:p w14:paraId="1E74ABE1" w14:textId="34BC90FC" w:rsidR="003D2319" w:rsidRDefault="003D2319">
      <w:pPr>
        <w:pStyle w:val="TOC3"/>
        <w:rPr>
          <w:rFonts w:ascii="Calibri" w:hAnsi="Calibri"/>
          <w:noProof/>
          <w:sz w:val="22"/>
          <w:szCs w:val="22"/>
          <w:lang w:eastAsia="en-GB"/>
        </w:rPr>
      </w:pPr>
      <w:r>
        <w:rPr>
          <w:noProof/>
        </w:rPr>
        <w:t>6.4.24</w:t>
      </w:r>
      <w:r>
        <w:rPr>
          <w:rFonts w:ascii="Calibri" w:hAnsi="Calibri"/>
          <w:noProof/>
          <w:sz w:val="22"/>
          <w:szCs w:val="22"/>
          <w:lang w:eastAsia="en-GB"/>
        </w:rPr>
        <w:tab/>
      </w:r>
      <w:r>
        <w:rPr>
          <w:noProof/>
        </w:rPr>
        <w:t>SEND DTMF</w:t>
      </w:r>
      <w:r>
        <w:rPr>
          <w:noProof/>
        </w:rPr>
        <w:tab/>
      </w:r>
      <w:r>
        <w:rPr>
          <w:noProof/>
        </w:rPr>
        <w:fldChar w:fldCharType="begin" w:fldLock="1"/>
      </w:r>
      <w:r>
        <w:rPr>
          <w:noProof/>
        </w:rPr>
        <w:instrText xml:space="preserve"> PAGEREF _Toc138672700 \h </w:instrText>
      </w:r>
      <w:r>
        <w:rPr>
          <w:noProof/>
        </w:rPr>
      </w:r>
      <w:r>
        <w:rPr>
          <w:noProof/>
        </w:rPr>
        <w:fldChar w:fldCharType="separate"/>
      </w:r>
      <w:r>
        <w:rPr>
          <w:noProof/>
        </w:rPr>
        <w:t>38</w:t>
      </w:r>
      <w:r>
        <w:rPr>
          <w:noProof/>
        </w:rPr>
        <w:fldChar w:fldCharType="end"/>
      </w:r>
    </w:p>
    <w:p w14:paraId="7CF29AEC" w14:textId="1DEE5199" w:rsidR="003D2319" w:rsidRDefault="003D2319">
      <w:pPr>
        <w:pStyle w:val="TOC3"/>
        <w:rPr>
          <w:rFonts w:ascii="Calibri" w:hAnsi="Calibri"/>
          <w:noProof/>
          <w:sz w:val="22"/>
          <w:szCs w:val="22"/>
          <w:lang w:eastAsia="en-GB"/>
        </w:rPr>
      </w:pPr>
      <w:r>
        <w:rPr>
          <w:noProof/>
        </w:rPr>
        <w:t>6.4.25</w:t>
      </w:r>
      <w:r>
        <w:rPr>
          <w:rFonts w:ascii="Calibri" w:hAnsi="Calibri"/>
          <w:noProof/>
          <w:sz w:val="22"/>
          <w:szCs w:val="22"/>
          <w:lang w:eastAsia="en-GB"/>
        </w:rPr>
        <w:tab/>
      </w:r>
      <w:r>
        <w:rPr>
          <w:noProof/>
        </w:rPr>
        <w:t>LANGUAGE NOTIFICATION</w:t>
      </w:r>
      <w:r>
        <w:rPr>
          <w:noProof/>
        </w:rPr>
        <w:tab/>
      </w:r>
      <w:r>
        <w:rPr>
          <w:noProof/>
        </w:rPr>
        <w:fldChar w:fldCharType="begin" w:fldLock="1"/>
      </w:r>
      <w:r>
        <w:rPr>
          <w:noProof/>
        </w:rPr>
        <w:instrText xml:space="preserve"> PAGEREF _Toc138672701 \h </w:instrText>
      </w:r>
      <w:r>
        <w:rPr>
          <w:noProof/>
        </w:rPr>
      </w:r>
      <w:r>
        <w:rPr>
          <w:noProof/>
        </w:rPr>
        <w:fldChar w:fldCharType="separate"/>
      </w:r>
      <w:r>
        <w:rPr>
          <w:noProof/>
        </w:rPr>
        <w:t>38</w:t>
      </w:r>
      <w:r>
        <w:rPr>
          <w:noProof/>
        </w:rPr>
        <w:fldChar w:fldCharType="end"/>
      </w:r>
    </w:p>
    <w:p w14:paraId="022E4BD2" w14:textId="3497E3D0" w:rsidR="003D2319" w:rsidRDefault="003D2319">
      <w:pPr>
        <w:pStyle w:val="TOC3"/>
        <w:rPr>
          <w:rFonts w:ascii="Calibri" w:hAnsi="Calibri"/>
          <w:noProof/>
          <w:sz w:val="22"/>
          <w:szCs w:val="22"/>
          <w:lang w:eastAsia="en-GB"/>
        </w:rPr>
      </w:pPr>
      <w:r>
        <w:rPr>
          <w:noProof/>
        </w:rPr>
        <w:t>6.4.26</w:t>
      </w:r>
      <w:r>
        <w:rPr>
          <w:rFonts w:ascii="Calibri" w:hAnsi="Calibri"/>
          <w:noProof/>
          <w:sz w:val="22"/>
          <w:szCs w:val="22"/>
          <w:lang w:eastAsia="en-GB"/>
        </w:rPr>
        <w:tab/>
      </w:r>
      <w:r>
        <w:rPr>
          <w:noProof/>
        </w:rPr>
        <w:t>LAUNCH BROWSER</w:t>
      </w:r>
      <w:r>
        <w:rPr>
          <w:noProof/>
        </w:rPr>
        <w:tab/>
      </w:r>
      <w:r>
        <w:rPr>
          <w:noProof/>
        </w:rPr>
        <w:fldChar w:fldCharType="begin" w:fldLock="1"/>
      </w:r>
      <w:r>
        <w:rPr>
          <w:noProof/>
        </w:rPr>
        <w:instrText xml:space="preserve"> PAGEREF _Toc138672702 \h </w:instrText>
      </w:r>
      <w:r>
        <w:rPr>
          <w:noProof/>
        </w:rPr>
      </w:r>
      <w:r>
        <w:rPr>
          <w:noProof/>
        </w:rPr>
        <w:fldChar w:fldCharType="separate"/>
      </w:r>
      <w:r>
        <w:rPr>
          <w:noProof/>
        </w:rPr>
        <w:t>38</w:t>
      </w:r>
      <w:r>
        <w:rPr>
          <w:noProof/>
        </w:rPr>
        <w:fldChar w:fldCharType="end"/>
      </w:r>
    </w:p>
    <w:p w14:paraId="451F62F9" w14:textId="05DA827A" w:rsidR="003D2319" w:rsidRDefault="003D2319">
      <w:pPr>
        <w:pStyle w:val="TOC3"/>
        <w:rPr>
          <w:rFonts w:ascii="Calibri" w:hAnsi="Calibri"/>
          <w:noProof/>
          <w:sz w:val="22"/>
          <w:szCs w:val="22"/>
          <w:lang w:eastAsia="en-GB"/>
        </w:rPr>
      </w:pPr>
      <w:r>
        <w:rPr>
          <w:noProof/>
        </w:rPr>
        <w:t>6.4.27</w:t>
      </w:r>
      <w:r>
        <w:rPr>
          <w:rFonts w:ascii="Calibri" w:hAnsi="Calibri"/>
          <w:noProof/>
          <w:sz w:val="22"/>
          <w:szCs w:val="22"/>
          <w:lang w:eastAsia="en-GB"/>
        </w:rPr>
        <w:tab/>
      </w:r>
      <w:r>
        <w:rPr>
          <w:noProof/>
        </w:rPr>
        <w:t>OPEN CHANNEL</w:t>
      </w:r>
      <w:r>
        <w:rPr>
          <w:noProof/>
        </w:rPr>
        <w:tab/>
      </w:r>
      <w:r>
        <w:rPr>
          <w:noProof/>
        </w:rPr>
        <w:fldChar w:fldCharType="begin" w:fldLock="1"/>
      </w:r>
      <w:r>
        <w:rPr>
          <w:noProof/>
        </w:rPr>
        <w:instrText xml:space="preserve"> PAGEREF _Toc138672703 \h </w:instrText>
      </w:r>
      <w:r>
        <w:rPr>
          <w:noProof/>
        </w:rPr>
      </w:r>
      <w:r>
        <w:rPr>
          <w:noProof/>
        </w:rPr>
        <w:fldChar w:fldCharType="separate"/>
      </w:r>
      <w:r>
        <w:rPr>
          <w:noProof/>
        </w:rPr>
        <w:t>39</w:t>
      </w:r>
      <w:r>
        <w:rPr>
          <w:noProof/>
        </w:rPr>
        <w:fldChar w:fldCharType="end"/>
      </w:r>
    </w:p>
    <w:p w14:paraId="6024C053" w14:textId="47AD0DAA" w:rsidR="003D2319" w:rsidRDefault="003D2319">
      <w:pPr>
        <w:pStyle w:val="TOC4"/>
        <w:rPr>
          <w:rFonts w:ascii="Calibri" w:hAnsi="Calibri"/>
          <w:noProof/>
          <w:sz w:val="22"/>
          <w:szCs w:val="22"/>
          <w:lang w:eastAsia="en-GB"/>
        </w:rPr>
      </w:pPr>
      <w:r>
        <w:rPr>
          <w:noProof/>
        </w:rPr>
        <w:t>6.4.27.1</w:t>
      </w:r>
      <w:r>
        <w:rPr>
          <w:rFonts w:ascii="Calibri" w:hAnsi="Calibri"/>
          <w:noProof/>
          <w:sz w:val="22"/>
          <w:szCs w:val="22"/>
          <w:lang w:eastAsia="en-GB"/>
        </w:rPr>
        <w:tab/>
      </w:r>
      <w:r>
        <w:rPr>
          <w:noProof/>
        </w:rPr>
        <w:t>OPEN CHANNEL related to CS bearer</w:t>
      </w:r>
      <w:r>
        <w:rPr>
          <w:noProof/>
        </w:rPr>
        <w:tab/>
      </w:r>
      <w:r>
        <w:rPr>
          <w:noProof/>
        </w:rPr>
        <w:fldChar w:fldCharType="begin" w:fldLock="1"/>
      </w:r>
      <w:r>
        <w:rPr>
          <w:noProof/>
        </w:rPr>
        <w:instrText xml:space="preserve"> PAGEREF _Toc138672704 \h </w:instrText>
      </w:r>
      <w:r>
        <w:rPr>
          <w:noProof/>
        </w:rPr>
      </w:r>
      <w:r>
        <w:rPr>
          <w:noProof/>
        </w:rPr>
        <w:fldChar w:fldCharType="separate"/>
      </w:r>
      <w:r>
        <w:rPr>
          <w:noProof/>
        </w:rPr>
        <w:t>39</w:t>
      </w:r>
      <w:r>
        <w:rPr>
          <w:noProof/>
        </w:rPr>
        <w:fldChar w:fldCharType="end"/>
      </w:r>
    </w:p>
    <w:p w14:paraId="7CF32723" w14:textId="289188F7" w:rsidR="003D2319" w:rsidRDefault="003D2319">
      <w:pPr>
        <w:pStyle w:val="TOC4"/>
        <w:rPr>
          <w:rFonts w:ascii="Calibri" w:hAnsi="Calibri"/>
          <w:noProof/>
          <w:sz w:val="22"/>
          <w:szCs w:val="22"/>
          <w:lang w:eastAsia="en-GB"/>
        </w:rPr>
      </w:pPr>
      <w:r>
        <w:rPr>
          <w:noProof/>
        </w:rPr>
        <w:t>6.4.27.2</w:t>
      </w:r>
      <w:r>
        <w:rPr>
          <w:rFonts w:ascii="Calibri" w:hAnsi="Calibri"/>
          <w:noProof/>
          <w:sz w:val="22"/>
          <w:szCs w:val="22"/>
          <w:lang w:eastAsia="en-GB"/>
        </w:rPr>
        <w:tab/>
      </w:r>
      <w:r>
        <w:rPr>
          <w:noProof/>
        </w:rPr>
        <w:t>OPEN CHANNEL related to GPRS/UTRAN packet service/E-UTRAN/Satellite E-UTRAN/NG-RAN/Satellite NG-RAN</w:t>
      </w:r>
      <w:r>
        <w:rPr>
          <w:noProof/>
        </w:rPr>
        <w:tab/>
      </w:r>
      <w:r>
        <w:rPr>
          <w:noProof/>
        </w:rPr>
        <w:fldChar w:fldCharType="begin" w:fldLock="1"/>
      </w:r>
      <w:r>
        <w:rPr>
          <w:noProof/>
        </w:rPr>
        <w:instrText xml:space="preserve"> PAGEREF _Toc138672705 \h </w:instrText>
      </w:r>
      <w:r>
        <w:rPr>
          <w:noProof/>
        </w:rPr>
      </w:r>
      <w:r>
        <w:rPr>
          <w:noProof/>
        </w:rPr>
        <w:fldChar w:fldCharType="separate"/>
      </w:r>
      <w:r>
        <w:rPr>
          <w:noProof/>
        </w:rPr>
        <w:t>39</w:t>
      </w:r>
      <w:r>
        <w:rPr>
          <w:noProof/>
        </w:rPr>
        <w:fldChar w:fldCharType="end"/>
      </w:r>
    </w:p>
    <w:p w14:paraId="173154A4" w14:textId="47CD185F" w:rsidR="003D2319" w:rsidRDefault="003D2319">
      <w:pPr>
        <w:pStyle w:val="TOC4"/>
        <w:rPr>
          <w:rFonts w:ascii="Calibri" w:hAnsi="Calibri"/>
          <w:noProof/>
          <w:sz w:val="22"/>
          <w:szCs w:val="22"/>
          <w:lang w:eastAsia="en-GB"/>
        </w:rPr>
      </w:pPr>
      <w:r>
        <w:rPr>
          <w:noProof/>
        </w:rPr>
        <w:t>6.4.27.3</w:t>
      </w:r>
      <w:r>
        <w:rPr>
          <w:rFonts w:ascii="Calibri" w:hAnsi="Calibri"/>
          <w:noProof/>
          <w:sz w:val="22"/>
          <w:szCs w:val="22"/>
          <w:lang w:eastAsia="en-GB"/>
        </w:rPr>
        <w:tab/>
      </w:r>
      <w:r>
        <w:rPr>
          <w:noProof/>
        </w:rPr>
        <w:t>OPEN CHANNEL related to local bearer</w:t>
      </w:r>
      <w:r>
        <w:rPr>
          <w:noProof/>
        </w:rPr>
        <w:tab/>
      </w:r>
      <w:r>
        <w:rPr>
          <w:noProof/>
        </w:rPr>
        <w:fldChar w:fldCharType="begin" w:fldLock="1"/>
      </w:r>
      <w:r>
        <w:rPr>
          <w:noProof/>
        </w:rPr>
        <w:instrText xml:space="preserve"> PAGEREF _Toc138672706 \h </w:instrText>
      </w:r>
      <w:r>
        <w:rPr>
          <w:noProof/>
        </w:rPr>
      </w:r>
      <w:r>
        <w:rPr>
          <w:noProof/>
        </w:rPr>
        <w:fldChar w:fldCharType="separate"/>
      </w:r>
      <w:r>
        <w:rPr>
          <w:noProof/>
        </w:rPr>
        <w:t>40</w:t>
      </w:r>
      <w:r>
        <w:rPr>
          <w:noProof/>
        </w:rPr>
        <w:fldChar w:fldCharType="end"/>
      </w:r>
    </w:p>
    <w:p w14:paraId="5A88D2D8" w14:textId="042E974F" w:rsidR="003D2319" w:rsidRDefault="003D2319">
      <w:pPr>
        <w:pStyle w:val="TOC4"/>
        <w:rPr>
          <w:rFonts w:ascii="Calibri" w:hAnsi="Calibri"/>
          <w:noProof/>
          <w:sz w:val="22"/>
          <w:szCs w:val="22"/>
          <w:lang w:eastAsia="en-GB"/>
        </w:rPr>
      </w:pPr>
      <w:r>
        <w:rPr>
          <w:noProof/>
        </w:rPr>
        <w:t>6.4.27.4</w:t>
      </w:r>
      <w:r>
        <w:rPr>
          <w:rFonts w:ascii="Calibri" w:hAnsi="Calibri"/>
          <w:noProof/>
          <w:sz w:val="22"/>
          <w:szCs w:val="22"/>
          <w:lang w:eastAsia="en-GB"/>
        </w:rPr>
        <w:tab/>
      </w:r>
      <w:r>
        <w:rPr>
          <w:noProof/>
        </w:rPr>
        <w:t>OPEN CHANNEL related to Default (network) Bearer</w:t>
      </w:r>
      <w:r>
        <w:rPr>
          <w:noProof/>
        </w:rPr>
        <w:tab/>
      </w:r>
      <w:r>
        <w:rPr>
          <w:noProof/>
        </w:rPr>
        <w:fldChar w:fldCharType="begin" w:fldLock="1"/>
      </w:r>
      <w:r>
        <w:rPr>
          <w:noProof/>
        </w:rPr>
        <w:instrText xml:space="preserve"> PAGEREF _Toc138672707 \h </w:instrText>
      </w:r>
      <w:r>
        <w:rPr>
          <w:noProof/>
        </w:rPr>
      </w:r>
      <w:r>
        <w:rPr>
          <w:noProof/>
        </w:rPr>
        <w:fldChar w:fldCharType="separate"/>
      </w:r>
      <w:r>
        <w:rPr>
          <w:noProof/>
        </w:rPr>
        <w:t>40</w:t>
      </w:r>
      <w:r>
        <w:rPr>
          <w:noProof/>
        </w:rPr>
        <w:fldChar w:fldCharType="end"/>
      </w:r>
    </w:p>
    <w:p w14:paraId="4E0D9C4F" w14:textId="2251FBFF" w:rsidR="003D2319" w:rsidRDefault="003D2319">
      <w:pPr>
        <w:pStyle w:val="TOC4"/>
        <w:rPr>
          <w:rFonts w:ascii="Calibri" w:hAnsi="Calibri"/>
          <w:noProof/>
          <w:sz w:val="22"/>
          <w:szCs w:val="22"/>
          <w:lang w:eastAsia="en-GB"/>
        </w:rPr>
      </w:pPr>
      <w:r>
        <w:rPr>
          <w:noProof/>
        </w:rPr>
        <w:t>6.4.27.5</w:t>
      </w:r>
      <w:r>
        <w:rPr>
          <w:rFonts w:ascii="Calibri" w:hAnsi="Calibri"/>
          <w:noProof/>
          <w:sz w:val="22"/>
          <w:szCs w:val="22"/>
          <w:lang w:eastAsia="en-GB"/>
        </w:rPr>
        <w:tab/>
      </w:r>
      <w:r>
        <w:rPr>
          <w:noProof/>
        </w:rPr>
        <w:t>OPEN CHANNEL related to (I-)WLAN bearer</w:t>
      </w:r>
      <w:r>
        <w:rPr>
          <w:noProof/>
        </w:rPr>
        <w:tab/>
      </w:r>
      <w:r>
        <w:rPr>
          <w:noProof/>
        </w:rPr>
        <w:fldChar w:fldCharType="begin" w:fldLock="1"/>
      </w:r>
      <w:r>
        <w:rPr>
          <w:noProof/>
        </w:rPr>
        <w:instrText xml:space="preserve"> PAGEREF _Toc138672708 \h </w:instrText>
      </w:r>
      <w:r>
        <w:rPr>
          <w:noProof/>
        </w:rPr>
      </w:r>
      <w:r>
        <w:rPr>
          <w:noProof/>
        </w:rPr>
        <w:fldChar w:fldCharType="separate"/>
      </w:r>
      <w:r>
        <w:rPr>
          <w:noProof/>
        </w:rPr>
        <w:t>40</w:t>
      </w:r>
      <w:r>
        <w:rPr>
          <w:noProof/>
        </w:rPr>
        <w:fldChar w:fldCharType="end"/>
      </w:r>
    </w:p>
    <w:p w14:paraId="7B32557E" w14:textId="38940F65" w:rsidR="003D2319" w:rsidRDefault="003D2319">
      <w:pPr>
        <w:pStyle w:val="TOC4"/>
        <w:rPr>
          <w:rFonts w:ascii="Calibri" w:hAnsi="Calibri"/>
          <w:noProof/>
          <w:sz w:val="22"/>
          <w:szCs w:val="22"/>
          <w:lang w:eastAsia="en-GB"/>
        </w:rPr>
      </w:pPr>
      <w:r>
        <w:rPr>
          <w:noProof/>
        </w:rPr>
        <w:t>6.4.27.6</w:t>
      </w:r>
      <w:r>
        <w:rPr>
          <w:rFonts w:ascii="Calibri" w:hAnsi="Calibri"/>
          <w:noProof/>
          <w:sz w:val="22"/>
          <w:szCs w:val="22"/>
          <w:lang w:eastAsia="en-GB"/>
        </w:rPr>
        <w:tab/>
      </w:r>
      <w:r>
        <w:rPr>
          <w:noProof/>
        </w:rPr>
        <w:t>OPEN CHANNEL related to Terminal Server Mode</w:t>
      </w:r>
      <w:r>
        <w:rPr>
          <w:noProof/>
        </w:rPr>
        <w:tab/>
      </w:r>
      <w:r>
        <w:rPr>
          <w:noProof/>
        </w:rPr>
        <w:fldChar w:fldCharType="begin" w:fldLock="1"/>
      </w:r>
      <w:r>
        <w:rPr>
          <w:noProof/>
        </w:rPr>
        <w:instrText xml:space="preserve"> PAGEREF _Toc138672709 \h </w:instrText>
      </w:r>
      <w:r>
        <w:rPr>
          <w:noProof/>
        </w:rPr>
      </w:r>
      <w:r>
        <w:rPr>
          <w:noProof/>
        </w:rPr>
        <w:fldChar w:fldCharType="separate"/>
      </w:r>
      <w:r>
        <w:rPr>
          <w:noProof/>
        </w:rPr>
        <w:t>41</w:t>
      </w:r>
      <w:r>
        <w:rPr>
          <w:noProof/>
        </w:rPr>
        <w:fldChar w:fldCharType="end"/>
      </w:r>
    </w:p>
    <w:p w14:paraId="5506B7F6" w14:textId="42AF5259" w:rsidR="003D2319" w:rsidRDefault="003D2319">
      <w:pPr>
        <w:pStyle w:val="TOC4"/>
        <w:rPr>
          <w:rFonts w:ascii="Calibri" w:hAnsi="Calibri"/>
          <w:noProof/>
          <w:sz w:val="22"/>
          <w:szCs w:val="22"/>
          <w:lang w:eastAsia="en-GB"/>
        </w:rPr>
      </w:pPr>
      <w:r>
        <w:rPr>
          <w:noProof/>
        </w:rPr>
        <w:t>6.4.27.7</w:t>
      </w:r>
      <w:r>
        <w:rPr>
          <w:rFonts w:ascii="Calibri" w:hAnsi="Calibri"/>
          <w:noProof/>
          <w:sz w:val="22"/>
          <w:szCs w:val="22"/>
          <w:lang w:eastAsia="en-GB"/>
        </w:rPr>
        <w:tab/>
      </w:r>
      <w:r>
        <w:rPr>
          <w:noProof/>
        </w:rPr>
        <w:t>OPEN CHANNEL related to UICC Server Mode</w:t>
      </w:r>
      <w:r>
        <w:rPr>
          <w:noProof/>
        </w:rPr>
        <w:tab/>
      </w:r>
      <w:r>
        <w:rPr>
          <w:noProof/>
        </w:rPr>
        <w:fldChar w:fldCharType="begin" w:fldLock="1"/>
      </w:r>
      <w:r>
        <w:rPr>
          <w:noProof/>
        </w:rPr>
        <w:instrText xml:space="preserve"> PAGEREF _Toc138672710 \h </w:instrText>
      </w:r>
      <w:r>
        <w:rPr>
          <w:noProof/>
        </w:rPr>
      </w:r>
      <w:r>
        <w:rPr>
          <w:noProof/>
        </w:rPr>
        <w:fldChar w:fldCharType="separate"/>
      </w:r>
      <w:r>
        <w:rPr>
          <w:noProof/>
        </w:rPr>
        <w:t>41</w:t>
      </w:r>
      <w:r>
        <w:rPr>
          <w:noProof/>
        </w:rPr>
        <w:fldChar w:fldCharType="end"/>
      </w:r>
    </w:p>
    <w:p w14:paraId="7DCC3580" w14:textId="57EEAAE5" w:rsidR="003D2319" w:rsidRDefault="003D2319">
      <w:pPr>
        <w:pStyle w:val="TOC4"/>
        <w:rPr>
          <w:rFonts w:ascii="Calibri" w:hAnsi="Calibri"/>
          <w:noProof/>
          <w:sz w:val="22"/>
          <w:szCs w:val="22"/>
          <w:lang w:eastAsia="en-GB"/>
        </w:rPr>
      </w:pPr>
      <w:r>
        <w:rPr>
          <w:noProof/>
        </w:rPr>
        <w:t>6.4.27.8</w:t>
      </w:r>
      <w:r>
        <w:rPr>
          <w:rFonts w:ascii="Calibri" w:hAnsi="Calibri"/>
          <w:noProof/>
          <w:sz w:val="22"/>
          <w:szCs w:val="22"/>
          <w:lang w:eastAsia="en-GB"/>
        </w:rPr>
        <w:tab/>
      </w:r>
      <w:r>
        <w:rPr>
          <w:noProof/>
        </w:rPr>
        <w:t>OPEN CHANNEL for IMS</w:t>
      </w:r>
      <w:r>
        <w:rPr>
          <w:noProof/>
        </w:rPr>
        <w:tab/>
      </w:r>
      <w:r>
        <w:rPr>
          <w:noProof/>
        </w:rPr>
        <w:fldChar w:fldCharType="begin" w:fldLock="1"/>
      </w:r>
      <w:r>
        <w:rPr>
          <w:noProof/>
        </w:rPr>
        <w:instrText xml:space="preserve"> PAGEREF _Toc138672711 \h </w:instrText>
      </w:r>
      <w:r>
        <w:rPr>
          <w:noProof/>
        </w:rPr>
      </w:r>
      <w:r>
        <w:rPr>
          <w:noProof/>
        </w:rPr>
        <w:fldChar w:fldCharType="separate"/>
      </w:r>
      <w:r>
        <w:rPr>
          <w:noProof/>
        </w:rPr>
        <w:t>41</w:t>
      </w:r>
      <w:r>
        <w:rPr>
          <w:noProof/>
        </w:rPr>
        <w:fldChar w:fldCharType="end"/>
      </w:r>
    </w:p>
    <w:p w14:paraId="1E2D673D" w14:textId="6BEBB68A" w:rsidR="003D2319" w:rsidRDefault="003D2319">
      <w:pPr>
        <w:pStyle w:val="TOC3"/>
        <w:rPr>
          <w:rFonts w:ascii="Calibri" w:hAnsi="Calibri"/>
          <w:noProof/>
          <w:sz w:val="22"/>
          <w:szCs w:val="22"/>
          <w:lang w:eastAsia="en-GB"/>
        </w:rPr>
      </w:pPr>
      <w:r>
        <w:rPr>
          <w:noProof/>
        </w:rPr>
        <w:t>6.4.28</w:t>
      </w:r>
      <w:r>
        <w:rPr>
          <w:rFonts w:ascii="Calibri" w:hAnsi="Calibri"/>
          <w:noProof/>
          <w:sz w:val="22"/>
          <w:szCs w:val="22"/>
          <w:lang w:eastAsia="en-GB"/>
        </w:rPr>
        <w:tab/>
      </w:r>
      <w:r>
        <w:rPr>
          <w:noProof/>
        </w:rPr>
        <w:t>CLOSE CHANNEL</w:t>
      </w:r>
      <w:r>
        <w:rPr>
          <w:noProof/>
        </w:rPr>
        <w:tab/>
      </w:r>
      <w:r>
        <w:rPr>
          <w:noProof/>
        </w:rPr>
        <w:fldChar w:fldCharType="begin" w:fldLock="1"/>
      </w:r>
      <w:r>
        <w:rPr>
          <w:noProof/>
        </w:rPr>
        <w:instrText xml:space="preserve"> PAGEREF _Toc138672712 \h </w:instrText>
      </w:r>
      <w:r>
        <w:rPr>
          <w:noProof/>
        </w:rPr>
      </w:r>
      <w:r>
        <w:rPr>
          <w:noProof/>
        </w:rPr>
        <w:fldChar w:fldCharType="separate"/>
      </w:r>
      <w:r>
        <w:rPr>
          <w:noProof/>
        </w:rPr>
        <w:t>42</w:t>
      </w:r>
      <w:r>
        <w:rPr>
          <w:noProof/>
        </w:rPr>
        <w:fldChar w:fldCharType="end"/>
      </w:r>
    </w:p>
    <w:p w14:paraId="4EDE4CD3" w14:textId="71CC74A6" w:rsidR="003D2319" w:rsidRDefault="003D2319">
      <w:pPr>
        <w:pStyle w:val="TOC3"/>
        <w:rPr>
          <w:rFonts w:ascii="Calibri" w:hAnsi="Calibri"/>
          <w:noProof/>
          <w:sz w:val="22"/>
          <w:szCs w:val="22"/>
          <w:lang w:eastAsia="en-GB"/>
        </w:rPr>
      </w:pPr>
      <w:r>
        <w:rPr>
          <w:noProof/>
        </w:rPr>
        <w:t>6.4.29</w:t>
      </w:r>
      <w:r>
        <w:rPr>
          <w:rFonts w:ascii="Calibri" w:hAnsi="Calibri"/>
          <w:noProof/>
          <w:sz w:val="22"/>
          <w:szCs w:val="22"/>
          <w:lang w:eastAsia="en-GB"/>
        </w:rPr>
        <w:tab/>
      </w:r>
      <w:r>
        <w:rPr>
          <w:noProof/>
        </w:rPr>
        <w:t>RECEIVE DATA</w:t>
      </w:r>
      <w:r>
        <w:rPr>
          <w:noProof/>
        </w:rPr>
        <w:tab/>
      </w:r>
      <w:r>
        <w:rPr>
          <w:noProof/>
        </w:rPr>
        <w:fldChar w:fldCharType="begin" w:fldLock="1"/>
      </w:r>
      <w:r>
        <w:rPr>
          <w:noProof/>
        </w:rPr>
        <w:instrText xml:space="preserve"> PAGEREF _Toc138672713 \h </w:instrText>
      </w:r>
      <w:r>
        <w:rPr>
          <w:noProof/>
        </w:rPr>
      </w:r>
      <w:r>
        <w:rPr>
          <w:noProof/>
        </w:rPr>
        <w:fldChar w:fldCharType="separate"/>
      </w:r>
      <w:r>
        <w:rPr>
          <w:noProof/>
        </w:rPr>
        <w:t>42</w:t>
      </w:r>
      <w:r>
        <w:rPr>
          <w:noProof/>
        </w:rPr>
        <w:fldChar w:fldCharType="end"/>
      </w:r>
    </w:p>
    <w:p w14:paraId="4136274C" w14:textId="16A2E2E0" w:rsidR="003D2319" w:rsidRDefault="003D2319">
      <w:pPr>
        <w:pStyle w:val="TOC3"/>
        <w:rPr>
          <w:rFonts w:ascii="Calibri" w:hAnsi="Calibri"/>
          <w:noProof/>
          <w:sz w:val="22"/>
          <w:szCs w:val="22"/>
          <w:lang w:eastAsia="en-GB"/>
        </w:rPr>
      </w:pPr>
      <w:r>
        <w:rPr>
          <w:noProof/>
        </w:rPr>
        <w:t>6.4.30</w:t>
      </w:r>
      <w:r>
        <w:rPr>
          <w:rFonts w:ascii="Calibri" w:hAnsi="Calibri"/>
          <w:noProof/>
          <w:sz w:val="22"/>
          <w:szCs w:val="22"/>
          <w:lang w:eastAsia="en-GB"/>
        </w:rPr>
        <w:tab/>
      </w:r>
      <w:r>
        <w:rPr>
          <w:noProof/>
        </w:rPr>
        <w:t>SEND DATA</w:t>
      </w:r>
      <w:r>
        <w:rPr>
          <w:noProof/>
        </w:rPr>
        <w:tab/>
      </w:r>
      <w:r>
        <w:rPr>
          <w:noProof/>
        </w:rPr>
        <w:fldChar w:fldCharType="begin" w:fldLock="1"/>
      </w:r>
      <w:r>
        <w:rPr>
          <w:noProof/>
        </w:rPr>
        <w:instrText xml:space="preserve"> PAGEREF _Toc138672714 \h </w:instrText>
      </w:r>
      <w:r>
        <w:rPr>
          <w:noProof/>
        </w:rPr>
      </w:r>
      <w:r>
        <w:rPr>
          <w:noProof/>
        </w:rPr>
        <w:fldChar w:fldCharType="separate"/>
      </w:r>
      <w:r>
        <w:rPr>
          <w:noProof/>
        </w:rPr>
        <w:t>42</w:t>
      </w:r>
      <w:r>
        <w:rPr>
          <w:noProof/>
        </w:rPr>
        <w:fldChar w:fldCharType="end"/>
      </w:r>
    </w:p>
    <w:p w14:paraId="558E76FC" w14:textId="484D391E" w:rsidR="003D2319" w:rsidRDefault="003D2319">
      <w:pPr>
        <w:pStyle w:val="TOC3"/>
        <w:rPr>
          <w:rFonts w:ascii="Calibri" w:hAnsi="Calibri"/>
          <w:noProof/>
          <w:sz w:val="22"/>
          <w:szCs w:val="22"/>
          <w:lang w:eastAsia="en-GB"/>
        </w:rPr>
      </w:pPr>
      <w:r>
        <w:rPr>
          <w:noProof/>
        </w:rPr>
        <w:t>6.4.31</w:t>
      </w:r>
      <w:r>
        <w:rPr>
          <w:rFonts w:ascii="Calibri" w:hAnsi="Calibri"/>
          <w:noProof/>
          <w:sz w:val="22"/>
          <w:szCs w:val="22"/>
          <w:lang w:eastAsia="en-GB"/>
        </w:rPr>
        <w:tab/>
      </w:r>
      <w:r>
        <w:rPr>
          <w:noProof/>
        </w:rPr>
        <w:t>GET CHANNEL STATUS</w:t>
      </w:r>
      <w:r>
        <w:rPr>
          <w:noProof/>
        </w:rPr>
        <w:tab/>
      </w:r>
      <w:r>
        <w:rPr>
          <w:noProof/>
        </w:rPr>
        <w:fldChar w:fldCharType="begin" w:fldLock="1"/>
      </w:r>
      <w:r>
        <w:rPr>
          <w:noProof/>
        </w:rPr>
        <w:instrText xml:space="preserve"> PAGEREF _Toc138672715 \h </w:instrText>
      </w:r>
      <w:r>
        <w:rPr>
          <w:noProof/>
        </w:rPr>
      </w:r>
      <w:r>
        <w:rPr>
          <w:noProof/>
        </w:rPr>
        <w:fldChar w:fldCharType="separate"/>
      </w:r>
      <w:r>
        <w:rPr>
          <w:noProof/>
        </w:rPr>
        <w:t>42</w:t>
      </w:r>
      <w:r>
        <w:rPr>
          <w:noProof/>
        </w:rPr>
        <w:fldChar w:fldCharType="end"/>
      </w:r>
    </w:p>
    <w:p w14:paraId="55777C5C" w14:textId="0536F35D" w:rsidR="003D2319" w:rsidRDefault="003D2319">
      <w:pPr>
        <w:pStyle w:val="TOC3"/>
        <w:rPr>
          <w:rFonts w:ascii="Calibri" w:hAnsi="Calibri"/>
          <w:noProof/>
          <w:sz w:val="22"/>
          <w:szCs w:val="22"/>
          <w:lang w:eastAsia="en-GB"/>
        </w:rPr>
      </w:pPr>
      <w:r>
        <w:rPr>
          <w:noProof/>
        </w:rPr>
        <w:t>6.4.32</w:t>
      </w:r>
      <w:r>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_Toc138672716 \h </w:instrText>
      </w:r>
      <w:r>
        <w:rPr>
          <w:noProof/>
        </w:rPr>
      </w:r>
      <w:r>
        <w:rPr>
          <w:noProof/>
        </w:rPr>
        <w:fldChar w:fldCharType="separate"/>
      </w:r>
      <w:r>
        <w:rPr>
          <w:noProof/>
        </w:rPr>
        <w:t>42</w:t>
      </w:r>
      <w:r>
        <w:rPr>
          <w:noProof/>
        </w:rPr>
        <w:fldChar w:fldCharType="end"/>
      </w:r>
    </w:p>
    <w:p w14:paraId="63EAB4F4" w14:textId="2DCB9B45" w:rsidR="003D2319" w:rsidRDefault="003D2319">
      <w:pPr>
        <w:pStyle w:val="TOC3"/>
        <w:rPr>
          <w:rFonts w:ascii="Calibri" w:hAnsi="Calibri"/>
          <w:noProof/>
          <w:sz w:val="22"/>
          <w:szCs w:val="22"/>
          <w:lang w:eastAsia="en-GB"/>
        </w:rPr>
      </w:pPr>
      <w:r>
        <w:rPr>
          <w:noProof/>
        </w:rPr>
        <w:t>6.4.33</w:t>
      </w:r>
      <w:r>
        <w:rPr>
          <w:rFonts w:ascii="Calibri" w:hAnsi="Calibri"/>
          <w:noProof/>
          <w:sz w:val="22"/>
          <w:szCs w:val="22"/>
          <w:lang w:eastAsia="en-GB"/>
        </w:rPr>
        <w:tab/>
      </w:r>
      <w:r>
        <w:rPr>
          <w:noProof/>
        </w:rPr>
        <w:t>GET SERVICE INFORMATION</w:t>
      </w:r>
      <w:r>
        <w:rPr>
          <w:noProof/>
        </w:rPr>
        <w:tab/>
      </w:r>
      <w:r>
        <w:rPr>
          <w:noProof/>
        </w:rPr>
        <w:fldChar w:fldCharType="begin" w:fldLock="1"/>
      </w:r>
      <w:r>
        <w:rPr>
          <w:noProof/>
        </w:rPr>
        <w:instrText xml:space="preserve"> PAGEREF _Toc138672717 \h </w:instrText>
      </w:r>
      <w:r>
        <w:rPr>
          <w:noProof/>
        </w:rPr>
      </w:r>
      <w:r>
        <w:rPr>
          <w:noProof/>
        </w:rPr>
        <w:fldChar w:fldCharType="separate"/>
      </w:r>
      <w:r>
        <w:rPr>
          <w:noProof/>
        </w:rPr>
        <w:t>42</w:t>
      </w:r>
      <w:r>
        <w:rPr>
          <w:noProof/>
        </w:rPr>
        <w:fldChar w:fldCharType="end"/>
      </w:r>
    </w:p>
    <w:p w14:paraId="3E2CE52F" w14:textId="1C64011B" w:rsidR="003D2319" w:rsidRDefault="003D2319">
      <w:pPr>
        <w:pStyle w:val="TOC3"/>
        <w:rPr>
          <w:rFonts w:ascii="Calibri" w:hAnsi="Calibri"/>
          <w:noProof/>
          <w:sz w:val="22"/>
          <w:szCs w:val="22"/>
          <w:lang w:eastAsia="en-GB"/>
        </w:rPr>
      </w:pPr>
      <w:r>
        <w:rPr>
          <w:noProof/>
        </w:rPr>
        <w:t>6.4.34</w:t>
      </w:r>
      <w:r>
        <w:rPr>
          <w:rFonts w:ascii="Calibri" w:hAnsi="Calibri"/>
          <w:noProof/>
          <w:sz w:val="22"/>
          <w:szCs w:val="22"/>
          <w:lang w:eastAsia="en-GB"/>
        </w:rPr>
        <w:tab/>
      </w:r>
      <w:r>
        <w:rPr>
          <w:noProof/>
        </w:rPr>
        <w:t>DECLARE SERVICE</w:t>
      </w:r>
      <w:r>
        <w:rPr>
          <w:noProof/>
        </w:rPr>
        <w:tab/>
      </w:r>
      <w:r>
        <w:rPr>
          <w:noProof/>
        </w:rPr>
        <w:fldChar w:fldCharType="begin" w:fldLock="1"/>
      </w:r>
      <w:r>
        <w:rPr>
          <w:noProof/>
        </w:rPr>
        <w:instrText xml:space="preserve"> PAGEREF _Toc138672718 \h </w:instrText>
      </w:r>
      <w:r>
        <w:rPr>
          <w:noProof/>
        </w:rPr>
      </w:r>
      <w:r>
        <w:rPr>
          <w:noProof/>
        </w:rPr>
        <w:fldChar w:fldCharType="separate"/>
      </w:r>
      <w:r>
        <w:rPr>
          <w:noProof/>
        </w:rPr>
        <w:t>42</w:t>
      </w:r>
      <w:r>
        <w:rPr>
          <w:noProof/>
        </w:rPr>
        <w:fldChar w:fldCharType="end"/>
      </w:r>
    </w:p>
    <w:p w14:paraId="5B610F2B" w14:textId="65A4547F" w:rsidR="003D2319" w:rsidRDefault="003D2319">
      <w:pPr>
        <w:pStyle w:val="TOC3"/>
        <w:rPr>
          <w:rFonts w:ascii="Calibri" w:hAnsi="Calibri"/>
          <w:noProof/>
          <w:sz w:val="22"/>
          <w:szCs w:val="22"/>
          <w:lang w:eastAsia="en-GB"/>
        </w:rPr>
      </w:pPr>
      <w:r>
        <w:rPr>
          <w:noProof/>
        </w:rPr>
        <w:t>6.4.35</w:t>
      </w:r>
      <w:r>
        <w:rPr>
          <w:rFonts w:ascii="Calibri" w:hAnsi="Calibri"/>
          <w:noProof/>
          <w:sz w:val="22"/>
          <w:szCs w:val="22"/>
          <w:lang w:eastAsia="en-GB"/>
        </w:rPr>
        <w:tab/>
      </w:r>
      <w:r>
        <w:rPr>
          <w:noProof/>
        </w:rPr>
        <w:t>RETRIEVE MULTIMEDIA MESSAGE</w:t>
      </w:r>
      <w:r>
        <w:rPr>
          <w:noProof/>
        </w:rPr>
        <w:tab/>
      </w:r>
      <w:r>
        <w:rPr>
          <w:noProof/>
        </w:rPr>
        <w:fldChar w:fldCharType="begin" w:fldLock="1"/>
      </w:r>
      <w:r>
        <w:rPr>
          <w:noProof/>
        </w:rPr>
        <w:instrText xml:space="preserve"> PAGEREF _Toc138672719 \h </w:instrText>
      </w:r>
      <w:r>
        <w:rPr>
          <w:noProof/>
        </w:rPr>
      </w:r>
      <w:r>
        <w:rPr>
          <w:noProof/>
        </w:rPr>
        <w:fldChar w:fldCharType="separate"/>
      </w:r>
      <w:r>
        <w:rPr>
          <w:noProof/>
        </w:rPr>
        <w:t>42</w:t>
      </w:r>
      <w:r>
        <w:rPr>
          <w:noProof/>
        </w:rPr>
        <w:fldChar w:fldCharType="end"/>
      </w:r>
    </w:p>
    <w:p w14:paraId="358FCF52" w14:textId="5FF8E5C3" w:rsidR="003D2319" w:rsidRDefault="003D2319">
      <w:pPr>
        <w:pStyle w:val="TOC3"/>
        <w:rPr>
          <w:rFonts w:ascii="Calibri" w:hAnsi="Calibri"/>
          <w:noProof/>
          <w:sz w:val="22"/>
          <w:szCs w:val="22"/>
          <w:lang w:eastAsia="en-GB"/>
        </w:rPr>
      </w:pPr>
      <w:r>
        <w:rPr>
          <w:noProof/>
        </w:rPr>
        <w:t>6.4.36</w:t>
      </w:r>
      <w:r>
        <w:rPr>
          <w:rFonts w:ascii="Calibri" w:hAnsi="Calibri"/>
          <w:noProof/>
          <w:sz w:val="22"/>
          <w:szCs w:val="22"/>
          <w:lang w:eastAsia="en-GB"/>
        </w:rPr>
        <w:tab/>
      </w:r>
      <w:r>
        <w:rPr>
          <w:noProof/>
        </w:rPr>
        <w:t>SUBMIT MULTIMEDIA MESSAGE</w:t>
      </w:r>
      <w:r>
        <w:rPr>
          <w:noProof/>
        </w:rPr>
        <w:tab/>
      </w:r>
      <w:r>
        <w:rPr>
          <w:noProof/>
        </w:rPr>
        <w:fldChar w:fldCharType="begin" w:fldLock="1"/>
      </w:r>
      <w:r>
        <w:rPr>
          <w:noProof/>
        </w:rPr>
        <w:instrText xml:space="preserve"> PAGEREF _Toc138672720 \h </w:instrText>
      </w:r>
      <w:r>
        <w:rPr>
          <w:noProof/>
        </w:rPr>
      </w:r>
      <w:r>
        <w:rPr>
          <w:noProof/>
        </w:rPr>
        <w:fldChar w:fldCharType="separate"/>
      </w:r>
      <w:r>
        <w:rPr>
          <w:noProof/>
        </w:rPr>
        <w:t>42</w:t>
      </w:r>
      <w:r>
        <w:rPr>
          <w:noProof/>
        </w:rPr>
        <w:fldChar w:fldCharType="end"/>
      </w:r>
    </w:p>
    <w:p w14:paraId="69114970" w14:textId="7196F880" w:rsidR="003D2319" w:rsidRDefault="003D2319">
      <w:pPr>
        <w:pStyle w:val="TOC3"/>
        <w:rPr>
          <w:rFonts w:ascii="Calibri" w:hAnsi="Calibri"/>
          <w:noProof/>
          <w:sz w:val="22"/>
          <w:szCs w:val="22"/>
          <w:lang w:eastAsia="en-GB"/>
        </w:rPr>
      </w:pPr>
      <w:r>
        <w:rPr>
          <w:noProof/>
        </w:rPr>
        <w:t>6.4.37</w:t>
      </w:r>
      <w:r>
        <w:rPr>
          <w:rFonts w:ascii="Calibri" w:hAnsi="Calibri"/>
          <w:noProof/>
          <w:sz w:val="22"/>
          <w:szCs w:val="22"/>
          <w:lang w:eastAsia="en-GB"/>
        </w:rPr>
        <w:tab/>
      </w:r>
      <w:r>
        <w:rPr>
          <w:noProof/>
        </w:rPr>
        <w:t>DISPLAY MULTIMEDIA MESSAGE</w:t>
      </w:r>
      <w:r>
        <w:rPr>
          <w:noProof/>
        </w:rPr>
        <w:tab/>
      </w:r>
      <w:r>
        <w:rPr>
          <w:noProof/>
        </w:rPr>
        <w:fldChar w:fldCharType="begin" w:fldLock="1"/>
      </w:r>
      <w:r>
        <w:rPr>
          <w:noProof/>
        </w:rPr>
        <w:instrText xml:space="preserve"> PAGEREF _Toc138672721 \h </w:instrText>
      </w:r>
      <w:r>
        <w:rPr>
          <w:noProof/>
        </w:rPr>
      </w:r>
      <w:r>
        <w:rPr>
          <w:noProof/>
        </w:rPr>
        <w:fldChar w:fldCharType="separate"/>
      </w:r>
      <w:r>
        <w:rPr>
          <w:noProof/>
        </w:rPr>
        <w:t>43</w:t>
      </w:r>
      <w:r>
        <w:rPr>
          <w:noProof/>
        </w:rPr>
        <w:fldChar w:fldCharType="end"/>
      </w:r>
    </w:p>
    <w:p w14:paraId="573B46EC" w14:textId="07BFB689" w:rsidR="003D2319" w:rsidRDefault="003D2319">
      <w:pPr>
        <w:pStyle w:val="TOC3"/>
        <w:rPr>
          <w:rFonts w:ascii="Calibri" w:hAnsi="Calibri"/>
          <w:noProof/>
          <w:sz w:val="22"/>
          <w:szCs w:val="22"/>
          <w:lang w:eastAsia="en-GB"/>
        </w:rPr>
      </w:pPr>
      <w:r>
        <w:rPr>
          <w:noProof/>
        </w:rPr>
        <w:t>6.4.38</w:t>
      </w:r>
      <w:r>
        <w:rPr>
          <w:rFonts w:ascii="Calibri" w:hAnsi="Calibri"/>
          <w:noProof/>
          <w:sz w:val="22"/>
          <w:szCs w:val="22"/>
          <w:lang w:eastAsia="en-GB"/>
        </w:rPr>
        <w:tab/>
      </w:r>
      <w:r>
        <w:rPr>
          <w:noProof/>
        </w:rPr>
        <w:t>SET FRAMES</w:t>
      </w:r>
      <w:r>
        <w:rPr>
          <w:noProof/>
        </w:rPr>
        <w:tab/>
      </w:r>
      <w:r>
        <w:rPr>
          <w:noProof/>
        </w:rPr>
        <w:fldChar w:fldCharType="begin" w:fldLock="1"/>
      </w:r>
      <w:r>
        <w:rPr>
          <w:noProof/>
        </w:rPr>
        <w:instrText xml:space="preserve"> PAGEREF _Toc138672722 \h </w:instrText>
      </w:r>
      <w:r>
        <w:rPr>
          <w:noProof/>
        </w:rPr>
      </w:r>
      <w:r>
        <w:rPr>
          <w:noProof/>
        </w:rPr>
        <w:fldChar w:fldCharType="separate"/>
      </w:r>
      <w:r>
        <w:rPr>
          <w:noProof/>
        </w:rPr>
        <w:t>43</w:t>
      </w:r>
      <w:r>
        <w:rPr>
          <w:noProof/>
        </w:rPr>
        <w:fldChar w:fldCharType="end"/>
      </w:r>
    </w:p>
    <w:p w14:paraId="181CA188" w14:textId="4ED6D0ED" w:rsidR="003D2319" w:rsidRDefault="003D2319">
      <w:pPr>
        <w:pStyle w:val="TOC3"/>
        <w:rPr>
          <w:rFonts w:ascii="Calibri" w:hAnsi="Calibri"/>
          <w:noProof/>
          <w:sz w:val="22"/>
          <w:szCs w:val="22"/>
          <w:lang w:eastAsia="en-GB"/>
        </w:rPr>
      </w:pPr>
      <w:r>
        <w:rPr>
          <w:noProof/>
        </w:rPr>
        <w:t>6.4.39</w:t>
      </w:r>
      <w:r>
        <w:rPr>
          <w:rFonts w:ascii="Calibri" w:hAnsi="Calibri"/>
          <w:noProof/>
          <w:sz w:val="22"/>
          <w:szCs w:val="22"/>
          <w:lang w:eastAsia="en-GB"/>
        </w:rPr>
        <w:tab/>
      </w:r>
      <w:r>
        <w:rPr>
          <w:noProof/>
        </w:rPr>
        <w:t>GET FRAME STATUS</w:t>
      </w:r>
      <w:r>
        <w:rPr>
          <w:noProof/>
        </w:rPr>
        <w:tab/>
      </w:r>
      <w:r>
        <w:rPr>
          <w:noProof/>
        </w:rPr>
        <w:fldChar w:fldCharType="begin" w:fldLock="1"/>
      </w:r>
      <w:r>
        <w:rPr>
          <w:noProof/>
        </w:rPr>
        <w:instrText xml:space="preserve"> PAGEREF _Toc138672723 \h </w:instrText>
      </w:r>
      <w:r>
        <w:rPr>
          <w:noProof/>
        </w:rPr>
      </w:r>
      <w:r>
        <w:rPr>
          <w:noProof/>
        </w:rPr>
        <w:fldChar w:fldCharType="separate"/>
      </w:r>
      <w:r>
        <w:rPr>
          <w:noProof/>
        </w:rPr>
        <w:t>43</w:t>
      </w:r>
      <w:r>
        <w:rPr>
          <w:noProof/>
        </w:rPr>
        <w:fldChar w:fldCharType="end"/>
      </w:r>
    </w:p>
    <w:p w14:paraId="1D6D910F" w14:textId="26246A3C" w:rsidR="003D2319" w:rsidRDefault="003D2319">
      <w:pPr>
        <w:pStyle w:val="TOC3"/>
        <w:rPr>
          <w:rFonts w:ascii="Calibri" w:hAnsi="Calibri"/>
          <w:noProof/>
          <w:sz w:val="22"/>
          <w:szCs w:val="22"/>
          <w:lang w:eastAsia="en-GB"/>
        </w:rPr>
      </w:pPr>
      <w:r>
        <w:rPr>
          <w:noProof/>
        </w:rPr>
        <w:t>6.4.40</w:t>
      </w:r>
      <w:r>
        <w:rPr>
          <w:rFonts w:ascii="Calibri" w:hAnsi="Calibri"/>
          <w:noProof/>
          <w:sz w:val="22"/>
          <w:szCs w:val="22"/>
          <w:lang w:eastAsia="en-GB"/>
        </w:rPr>
        <w:tab/>
      </w:r>
      <w:r>
        <w:rPr>
          <w:noProof/>
        </w:rPr>
        <w:t>Geographical Location Request</w:t>
      </w:r>
      <w:r>
        <w:rPr>
          <w:noProof/>
        </w:rPr>
        <w:tab/>
      </w:r>
      <w:r>
        <w:rPr>
          <w:noProof/>
        </w:rPr>
        <w:fldChar w:fldCharType="begin" w:fldLock="1"/>
      </w:r>
      <w:r>
        <w:rPr>
          <w:noProof/>
        </w:rPr>
        <w:instrText xml:space="preserve"> PAGEREF _Toc138672724 \h </w:instrText>
      </w:r>
      <w:r>
        <w:rPr>
          <w:noProof/>
        </w:rPr>
      </w:r>
      <w:r>
        <w:rPr>
          <w:noProof/>
        </w:rPr>
        <w:fldChar w:fldCharType="separate"/>
      </w:r>
      <w:r>
        <w:rPr>
          <w:noProof/>
        </w:rPr>
        <w:t>43</w:t>
      </w:r>
      <w:r>
        <w:rPr>
          <w:noProof/>
        </w:rPr>
        <w:fldChar w:fldCharType="end"/>
      </w:r>
    </w:p>
    <w:p w14:paraId="0F62BE33" w14:textId="02D0736B" w:rsidR="003D2319" w:rsidRDefault="003D2319">
      <w:pPr>
        <w:pStyle w:val="TOC3"/>
        <w:rPr>
          <w:rFonts w:ascii="Calibri" w:hAnsi="Calibri"/>
          <w:noProof/>
          <w:sz w:val="22"/>
          <w:szCs w:val="22"/>
          <w:lang w:eastAsia="en-GB"/>
        </w:rPr>
      </w:pPr>
      <w:r>
        <w:rPr>
          <w:noProof/>
        </w:rPr>
        <w:t>6.4.41</w:t>
      </w:r>
      <w:r>
        <w:rPr>
          <w:rFonts w:ascii="Calibri" w:hAnsi="Calibri"/>
          <w:noProof/>
          <w:sz w:val="22"/>
          <w:szCs w:val="22"/>
          <w:lang w:eastAsia="en-GB"/>
        </w:rPr>
        <w:tab/>
      </w:r>
      <w:r>
        <w:rPr>
          <w:noProof/>
        </w:rPr>
        <w:t>ACTIVATE</w:t>
      </w:r>
      <w:r>
        <w:rPr>
          <w:noProof/>
        </w:rPr>
        <w:tab/>
      </w:r>
      <w:r>
        <w:rPr>
          <w:noProof/>
        </w:rPr>
        <w:fldChar w:fldCharType="begin" w:fldLock="1"/>
      </w:r>
      <w:r>
        <w:rPr>
          <w:noProof/>
        </w:rPr>
        <w:instrText xml:space="preserve"> PAGEREF _Toc138672725 \h </w:instrText>
      </w:r>
      <w:r>
        <w:rPr>
          <w:noProof/>
        </w:rPr>
      </w:r>
      <w:r>
        <w:rPr>
          <w:noProof/>
        </w:rPr>
        <w:fldChar w:fldCharType="separate"/>
      </w:r>
      <w:r>
        <w:rPr>
          <w:noProof/>
        </w:rPr>
        <w:t>44</w:t>
      </w:r>
      <w:r>
        <w:rPr>
          <w:noProof/>
        </w:rPr>
        <w:fldChar w:fldCharType="end"/>
      </w:r>
    </w:p>
    <w:p w14:paraId="5A276485" w14:textId="58710D86" w:rsidR="003D2319" w:rsidRDefault="003D2319">
      <w:pPr>
        <w:pStyle w:val="TOC3"/>
        <w:rPr>
          <w:rFonts w:ascii="Calibri" w:hAnsi="Calibri"/>
          <w:noProof/>
          <w:sz w:val="22"/>
          <w:szCs w:val="22"/>
          <w:lang w:eastAsia="en-GB"/>
        </w:rPr>
      </w:pPr>
      <w:r>
        <w:rPr>
          <w:noProof/>
        </w:rPr>
        <w:t>6.4.42</w:t>
      </w:r>
      <w:r>
        <w:rPr>
          <w:rFonts w:ascii="Calibri" w:hAnsi="Calibri"/>
          <w:noProof/>
          <w:sz w:val="22"/>
          <w:szCs w:val="22"/>
          <w:lang w:eastAsia="en-GB"/>
        </w:rPr>
        <w:tab/>
      </w:r>
      <w:r>
        <w:rPr>
          <w:noProof/>
        </w:rPr>
        <w:t>CONTACTLESS STATE CHANGED</w:t>
      </w:r>
      <w:r>
        <w:rPr>
          <w:noProof/>
        </w:rPr>
        <w:tab/>
      </w:r>
      <w:r>
        <w:rPr>
          <w:noProof/>
        </w:rPr>
        <w:fldChar w:fldCharType="begin" w:fldLock="1"/>
      </w:r>
      <w:r>
        <w:rPr>
          <w:noProof/>
        </w:rPr>
        <w:instrText xml:space="preserve"> PAGEREF _Toc138672726 \h </w:instrText>
      </w:r>
      <w:r>
        <w:rPr>
          <w:noProof/>
        </w:rPr>
      </w:r>
      <w:r>
        <w:rPr>
          <w:noProof/>
        </w:rPr>
        <w:fldChar w:fldCharType="separate"/>
      </w:r>
      <w:r>
        <w:rPr>
          <w:noProof/>
        </w:rPr>
        <w:t>44</w:t>
      </w:r>
      <w:r>
        <w:rPr>
          <w:noProof/>
        </w:rPr>
        <w:fldChar w:fldCharType="end"/>
      </w:r>
    </w:p>
    <w:p w14:paraId="344832C9" w14:textId="24D9FE51" w:rsidR="003D2319" w:rsidRDefault="003D2319">
      <w:pPr>
        <w:pStyle w:val="TOC3"/>
        <w:rPr>
          <w:rFonts w:ascii="Calibri" w:hAnsi="Calibri"/>
          <w:noProof/>
          <w:sz w:val="22"/>
          <w:szCs w:val="22"/>
          <w:lang w:eastAsia="en-GB"/>
        </w:rPr>
      </w:pPr>
      <w:r>
        <w:rPr>
          <w:noProof/>
        </w:rPr>
        <w:t>6.4.43</w:t>
      </w:r>
      <w:r>
        <w:rPr>
          <w:rFonts w:ascii="Calibri" w:hAnsi="Calibri"/>
          <w:noProof/>
          <w:sz w:val="22"/>
          <w:szCs w:val="22"/>
          <w:lang w:eastAsia="en-GB"/>
        </w:rPr>
        <w:tab/>
      </w:r>
      <w:r>
        <w:rPr>
          <w:noProof/>
        </w:rPr>
        <w:t>COMMAND CONTAINER</w:t>
      </w:r>
      <w:r>
        <w:rPr>
          <w:noProof/>
        </w:rPr>
        <w:tab/>
      </w:r>
      <w:r>
        <w:rPr>
          <w:noProof/>
        </w:rPr>
        <w:fldChar w:fldCharType="begin" w:fldLock="1"/>
      </w:r>
      <w:r>
        <w:rPr>
          <w:noProof/>
        </w:rPr>
        <w:instrText xml:space="preserve"> PAGEREF _Toc138672727 \h </w:instrText>
      </w:r>
      <w:r>
        <w:rPr>
          <w:noProof/>
        </w:rPr>
      </w:r>
      <w:r>
        <w:rPr>
          <w:noProof/>
        </w:rPr>
        <w:fldChar w:fldCharType="separate"/>
      </w:r>
      <w:r>
        <w:rPr>
          <w:noProof/>
        </w:rPr>
        <w:t>44</w:t>
      </w:r>
      <w:r>
        <w:rPr>
          <w:noProof/>
        </w:rPr>
        <w:fldChar w:fldCharType="end"/>
      </w:r>
    </w:p>
    <w:p w14:paraId="50D11525" w14:textId="3427E513" w:rsidR="003D2319" w:rsidRDefault="003D2319">
      <w:pPr>
        <w:pStyle w:val="TOC3"/>
        <w:rPr>
          <w:rFonts w:ascii="Calibri" w:hAnsi="Calibri"/>
          <w:noProof/>
          <w:sz w:val="22"/>
          <w:szCs w:val="22"/>
          <w:lang w:eastAsia="en-GB"/>
        </w:rPr>
      </w:pPr>
      <w:r>
        <w:rPr>
          <w:noProof/>
        </w:rPr>
        <w:t>6.4.44</w:t>
      </w:r>
      <w:r>
        <w:rPr>
          <w:rFonts w:ascii="Calibri" w:hAnsi="Calibri"/>
          <w:noProof/>
          <w:sz w:val="22"/>
          <w:szCs w:val="22"/>
          <w:lang w:eastAsia="en-GB"/>
        </w:rPr>
        <w:tab/>
      </w:r>
      <w:r>
        <w:rPr>
          <w:noProof/>
        </w:rPr>
        <w:t>ENCAPSULATED SESSION CONTROL</w:t>
      </w:r>
      <w:r>
        <w:rPr>
          <w:noProof/>
        </w:rPr>
        <w:tab/>
      </w:r>
      <w:r>
        <w:rPr>
          <w:noProof/>
        </w:rPr>
        <w:fldChar w:fldCharType="begin" w:fldLock="1"/>
      </w:r>
      <w:r>
        <w:rPr>
          <w:noProof/>
        </w:rPr>
        <w:instrText xml:space="preserve"> PAGEREF _Toc138672728 \h </w:instrText>
      </w:r>
      <w:r>
        <w:rPr>
          <w:noProof/>
        </w:rPr>
      </w:r>
      <w:r>
        <w:rPr>
          <w:noProof/>
        </w:rPr>
        <w:fldChar w:fldCharType="separate"/>
      </w:r>
      <w:r>
        <w:rPr>
          <w:noProof/>
        </w:rPr>
        <w:t>44</w:t>
      </w:r>
      <w:r>
        <w:rPr>
          <w:noProof/>
        </w:rPr>
        <w:fldChar w:fldCharType="end"/>
      </w:r>
    </w:p>
    <w:p w14:paraId="00251B44" w14:textId="5839F123" w:rsidR="003D2319" w:rsidRDefault="003D2319">
      <w:pPr>
        <w:pStyle w:val="TOC2"/>
        <w:rPr>
          <w:rFonts w:ascii="Calibri" w:hAnsi="Calibri"/>
          <w:noProof/>
          <w:sz w:val="22"/>
          <w:szCs w:val="22"/>
          <w:lang w:eastAsia="en-GB"/>
        </w:rPr>
      </w:pPr>
      <w:r>
        <w:rPr>
          <w:noProof/>
        </w:rPr>
        <w:t>6.5</w:t>
      </w:r>
      <w:r>
        <w:rPr>
          <w:rFonts w:ascii="Calibri" w:hAnsi="Calibri"/>
          <w:noProof/>
          <w:sz w:val="22"/>
          <w:szCs w:val="22"/>
          <w:lang w:eastAsia="en-GB"/>
        </w:rPr>
        <w:tab/>
      </w:r>
      <w:r>
        <w:rPr>
          <w:noProof/>
        </w:rPr>
        <w:t>Common elements in proactive UICC commands</w:t>
      </w:r>
      <w:r>
        <w:rPr>
          <w:noProof/>
        </w:rPr>
        <w:tab/>
      </w:r>
      <w:r>
        <w:rPr>
          <w:noProof/>
        </w:rPr>
        <w:fldChar w:fldCharType="begin" w:fldLock="1"/>
      </w:r>
      <w:r>
        <w:rPr>
          <w:noProof/>
        </w:rPr>
        <w:instrText xml:space="preserve"> PAGEREF _Toc138672729 \h </w:instrText>
      </w:r>
      <w:r>
        <w:rPr>
          <w:noProof/>
        </w:rPr>
      </w:r>
      <w:r>
        <w:rPr>
          <w:noProof/>
        </w:rPr>
        <w:fldChar w:fldCharType="separate"/>
      </w:r>
      <w:r>
        <w:rPr>
          <w:noProof/>
        </w:rPr>
        <w:t>44</w:t>
      </w:r>
      <w:r>
        <w:rPr>
          <w:noProof/>
        </w:rPr>
        <w:fldChar w:fldCharType="end"/>
      </w:r>
    </w:p>
    <w:p w14:paraId="2A93A59E" w14:textId="6A73D03A" w:rsidR="003D2319" w:rsidRDefault="003D2319">
      <w:pPr>
        <w:pStyle w:val="TOC3"/>
        <w:rPr>
          <w:rFonts w:ascii="Calibri" w:hAnsi="Calibri"/>
          <w:noProof/>
          <w:sz w:val="22"/>
          <w:szCs w:val="22"/>
          <w:lang w:eastAsia="en-GB"/>
        </w:rPr>
      </w:pPr>
      <w:r>
        <w:rPr>
          <w:noProof/>
        </w:rPr>
        <w:t>6.5.1</w:t>
      </w:r>
      <w:r>
        <w:rPr>
          <w:rFonts w:ascii="Calibri" w:hAnsi="Calibri"/>
          <w:noProof/>
          <w:sz w:val="22"/>
          <w:szCs w:val="22"/>
          <w:lang w:eastAsia="en-GB"/>
        </w:rPr>
        <w:tab/>
      </w:r>
      <w:r>
        <w:rPr>
          <w:noProof/>
        </w:rPr>
        <w:t>Command number</w:t>
      </w:r>
      <w:r>
        <w:rPr>
          <w:noProof/>
        </w:rPr>
        <w:tab/>
      </w:r>
      <w:r>
        <w:rPr>
          <w:noProof/>
        </w:rPr>
        <w:fldChar w:fldCharType="begin" w:fldLock="1"/>
      </w:r>
      <w:r>
        <w:rPr>
          <w:noProof/>
        </w:rPr>
        <w:instrText xml:space="preserve"> PAGEREF _Toc138672730 \h </w:instrText>
      </w:r>
      <w:r>
        <w:rPr>
          <w:noProof/>
        </w:rPr>
      </w:r>
      <w:r>
        <w:rPr>
          <w:noProof/>
        </w:rPr>
        <w:fldChar w:fldCharType="separate"/>
      </w:r>
      <w:r>
        <w:rPr>
          <w:noProof/>
        </w:rPr>
        <w:t>44</w:t>
      </w:r>
      <w:r>
        <w:rPr>
          <w:noProof/>
        </w:rPr>
        <w:fldChar w:fldCharType="end"/>
      </w:r>
    </w:p>
    <w:p w14:paraId="7D4574CA" w14:textId="26E7CA38" w:rsidR="003D2319" w:rsidRDefault="003D2319">
      <w:pPr>
        <w:pStyle w:val="TOC3"/>
        <w:rPr>
          <w:rFonts w:ascii="Calibri" w:hAnsi="Calibri"/>
          <w:noProof/>
          <w:sz w:val="22"/>
          <w:szCs w:val="22"/>
          <w:lang w:eastAsia="en-GB"/>
        </w:rPr>
      </w:pPr>
      <w:r>
        <w:rPr>
          <w:noProof/>
        </w:rPr>
        <w:t>6.5.2</w:t>
      </w:r>
      <w:r>
        <w:rPr>
          <w:rFonts w:ascii="Calibri" w:hAnsi="Calibri"/>
          <w:noProof/>
          <w:sz w:val="22"/>
          <w:szCs w:val="22"/>
          <w:lang w:eastAsia="en-GB"/>
        </w:rPr>
        <w:tab/>
      </w:r>
      <w:r>
        <w:rPr>
          <w:noProof/>
        </w:rPr>
        <w:t>Device identities</w:t>
      </w:r>
      <w:r>
        <w:rPr>
          <w:noProof/>
        </w:rPr>
        <w:tab/>
      </w:r>
      <w:r>
        <w:rPr>
          <w:noProof/>
        </w:rPr>
        <w:fldChar w:fldCharType="begin" w:fldLock="1"/>
      </w:r>
      <w:r>
        <w:rPr>
          <w:noProof/>
        </w:rPr>
        <w:instrText xml:space="preserve"> PAGEREF _Toc138672731 \h </w:instrText>
      </w:r>
      <w:r>
        <w:rPr>
          <w:noProof/>
        </w:rPr>
      </w:r>
      <w:r>
        <w:rPr>
          <w:noProof/>
        </w:rPr>
        <w:fldChar w:fldCharType="separate"/>
      </w:r>
      <w:r>
        <w:rPr>
          <w:noProof/>
        </w:rPr>
        <w:t>44</w:t>
      </w:r>
      <w:r>
        <w:rPr>
          <w:noProof/>
        </w:rPr>
        <w:fldChar w:fldCharType="end"/>
      </w:r>
    </w:p>
    <w:p w14:paraId="6C9E622A" w14:textId="78D1ED85" w:rsidR="003D2319" w:rsidRDefault="003D2319">
      <w:pPr>
        <w:pStyle w:val="TOC3"/>
        <w:rPr>
          <w:rFonts w:ascii="Calibri" w:hAnsi="Calibri"/>
          <w:noProof/>
          <w:sz w:val="22"/>
          <w:szCs w:val="22"/>
          <w:lang w:eastAsia="en-GB"/>
        </w:rPr>
      </w:pPr>
      <w:r>
        <w:rPr>
          <w:noProof/>
        </w:rPr>
        <w:t>6.5.3</w:t>
      </w:r>
      <w:r>
        <w:rPr>
          <w:rFonts w:ascii="Calibri" w:hAnsi="Calibri"/>
          <w:noProof/>
          <w:sz w:val="22"/>
          <w:szCs w:val="22"/>
          <w:lang w:eastAsia="en-GB"/>
        </w:rPr>
        <w:tab/>
      </w:r>
      <w:r>
        <w:rPr>
          <w:noProof/>
        </w:rPr>
        <w:t>Alpha identifier</w:t>
      </w:r>
      <w:r>
        <w:rPr>
          <w:noProof/>
        </w:rPr>
        <w:tab/>
      </w:r>
      <w:r>
        <w:rPr>
          <w:noProof/>
        </w:rPr>
        <w:fldChar w:fldCharType="begin" w:fldLock="1"/>
      </w:r>
      <w:r>
        <w:rPr>
          <w:noProof/>
        </w:rPr>
        <w:instrText xml:space="preserve"> PAGEREF _Toc138672732 \h </w:instrText>
      </w:r>
      <w:r>
        <w:rPr>
          <w:noProof/>
        </w:rPr>
      </w:r>
      <w:r>
        <w:rPr>
          <w:noProof/>
        </w:rPr>
        <w:fldChar w:fldCharType="separate"/>
      </w:r>
      <w:r>
        <w:rPr>
          <w:noProof/>
        </w:rPr>
        <w:t>44</w:t>
      </w:r>
      <w:r>
        <w:rPr>
          <w:noProof/>
        </w:rPr>
        <w:fldChar w:fldCharType="end"/>
      </w:r>
    </w:p>
    <w:p w14:paraId="1328DDF8" w14:textId="1DBA25C4" w:rsidR="003D2319" w:rsidRDefault="003D2319">
      <w:pPr>
        <w:pStyle w:val="TOC3"/>
        <w:rPr>
          <w:rFonts w:ascii="Calibri" w:hAnsi="Calibri"/>
          <w:noProof/>
          <w:sz w:val="22"/>
          <w:szCs w:val="22"/>
          <w:lang w:eastAsia="en-GB"/>
        </w:rPr>
      </w:pPr>
      <w:r>
        <w:rPr>
          <w:noProof/>
        </w:rPr>
        <w:t>6.5.4</w:t>
      </w:r>
      <w:r>
        <w:rPr>
          <w:rFonts w:ascii="Calibri" w:hAnsi="Calibri"/>
          <w:noProof/>
          <w:sz w:val="22"/>
          <w:szCs w:val="22"/>
          <w:lang w:eastAsia="en-GB"/>
        </w:rPr>
        <w:tab/>
      </w:r>
      <w:r>
        <w:rPr>
          <w:noProof/>
        </w:rPr>
        <w:t>Icon identifiers</w:t>
      </w:r>
      <w:r>
        <w:rPr>
          <w:noProof/>
        </w:rPr>
        <w:tab/>
      </w:r>
      <w:r>
        <w:rPr>
          <w:noProof/>
        </w:rPr>
        <w:fldChar w:fldCharType="begin" w:fldLock="1"/>
      </w:r>
      <w:r>
        <w:rPr>
          <w:noProof/>
        </w:rPr>
        <w:instrText xml:space="preserve"> PAGEREF _Toc138672733 \h </w:instrText>
      </w:r>
      <w:r>
        <w:rPr>
          <w:noProof/>
        </w:rPr>
      </w:r>
      <w:r>
        <w:rPr>
          <w:noProof/>
        </w:rPr>
        <w:fldChar w:fldCharType="separate"/>
      </w:r>
      <w:r>
        <w:rPr>
          <w:noProof/>
        </w:rPr>
        <w:t>44</w:t>
      </w:r>
      <w:r>
        <w:rPr>
          <w:noProof/>
        </w:rPr>
        <w:fldChar w:fldCharType="end"/>
      </w:r>
    </w:p>
    <w:p w14:paraId="21D83E8C" w14:textId="3152746F" w:rsidR="003D2319" w:rsidRDefault="003D2319">
      <w:pPr>
        <w:pStyle w:val="TOC3"/>
        <w:rPr>
          <w:rFonts w:ascii="Calibri" w:hAnsi="Calibri"/>
          <w:noProof/>
          <w:sz w:val="22"/>
          <w:szCs w:val="22"/>
          <w:lang w:eastAsia="en-GB"/>
        </w:rPr>
      </w:pPr>
      <w:r>
        <w:rPr>
          <w:noProof/>
        </w:rPr>
        <w:t>6.5.5</w:t>
      </w:r>
      <w:r>
        <w:rPr>
          <w:rFonts w:ascii="Calibri" w:hAnsi="Calibri"/>
          <w:noProof/>
          <w:sz w:val="22"/>
          <w:szCs w:val="22"/>
          <w:lang w:eastAsia="en-GB"/>
        </w:rPr>
        <w:tab/>
      </w:r>
      <w:r>
        <w:rPr>
          <w:noProof/>
        </w:rPr>
        <w:t>Text attribute</w:t>
      </w:r>
      <w:r>
        <w:rPr>
          <w:noProof/>
        </w:rPr>
        <w:tab/>
      </w:r>
      <w:r>
        <w:rPr>
          <w:noProof/>
        </w:rPr>
        <w:fldChar w:fldCharType="begin" w:fldLock="1"/>
      </w:r>
      <w:r>
        <w:rPr>
          <w:noProof/>
        </w:rPr>
        <w:instrText xml:space="preserve"> PAGEREF _Toc138672734 \h </w:instrText>
      </w:r>
      <w:r>
        <w:rPr>
          <w:noProof/>
        </w:rPr>
      </w:r>
      <w:r>
        <w:rPr>
          <w:noProof/>
        </w:rPr>
        <w:fldChar w:fldCharType="separate"/>
      </w:r>
      <w:r>
        <w:rPr>
          <w:noProof/>
        </w:rPr>
        <w:t>44</w:t>
      </w:r>
      <w:r>
        <w:rPr>
          <w:noProof/>
        </w:rPr>
        <w:fldChar w:fldCharType="end"/>
      </w:r>
    </w:p>
    <w:p w14:paraId="7FE45753" w14:textId="2C48B07C" w:rsidR="003D2319" w:rsidRDefault="003D2319">
      <w:pPr>
        <w:pStyle w:val="TOC3"/>
        <w:rPr>
          <w:rFonts w:ascii="Calibri" w:hAnsi="Calibri"/>
          <w:noProof/>
          <w:sz w:val="22"/>
          <w:szCs w:val="22"/>
          <w:lang w:eastAsia="en-GB"/>
        </w:rPr>
      </w:pPr>
      <w:r>
        <w:rPr>
          <w:noProof/>
        </w:rPr>
        <w:t>6.5.6</w:t>
      </w:r>
      <w:r>
        <w:rPr>
          <w:rFonts w:ascii="Calibri" w:hAnsi="Calibri"/>
          <w:noProof/>
          <w:sz w:val="22"/>
          <w:szCs w:val="22"/>
          <w:lang w:eastAsia="en-GB"/>
        </w:rPr>
        <w:tab/>
      </w:r>
      <w:r>
        <w:rPr>
          <w:noProof/>
        </w:rPr>
        <w:t>Frame identifier</w:t>
      </w:r>
      <w:r>
        <w:rPr>
          <w:noProof/>
        </w:rPr>
        <w:tab/>
      </w:r>
      <w:r>
        <w:rPr>
          <w:noProof/>
        </w:rPr>
        <w:fldChar w:fldCharType="begin" w:fldLock="1"/>
      </w:r>
      <w:r>
        <w:rPr>
          <w:noProof/>
        </w:rPr>
        <w:instrText xml:space="preserve"> PAGEREF _Toc138672735 \h </w:instrText>
      </w:r>
      <w:r>
        <w:rPr>
          <w:noProof/>
        </w:rPr>
      </w:r>
      <w:r>
        <w:rPr>
          <w:noProof/>
        </w:rPr>
        <w:fldChar w:fldCharType="separate"/>
      </w:r>
      <w:r>
        <w:rPr>
          <w:noProof/>
        </w:rPr>
        <w:t>44</w:t>
      </w:r>
      <w:r>
        <w:rPr>
          <w:noProof/>
        </w:rPr>
        <w:fldChar w:fldCharType="end"/>
      </w:r>
    </w:p>
    <w:p w14:paraId="75F6FC84" w14:textId="128CCE30" w:rsidR="003D2319" w:rsidRDefault="003D2319">
      <w:pPr>
        <w:pStyle w:val="TOC2"/>
        <w:rPr>
          <w:rFonts w:ascii="Calibri" w:hAnsi="Calibri"/>
          <w:noProof/>
          <w:sz w:val="22"/>
          <w:szCs w:val="22"/>
          <w:lang w:eastAsia="en-GB"/>
        </w:rPr>
      </w:pPr>
      <w:r>
        <w:rPr>
          <w:noProof/>
        </w:rPr>
        <w:t>6.6</w:t>
      </w:r>
      <w:r>
        <w:rPr>
          <w:rFonts w:ascii="Calibri" w:hAnsi="Calibri"/>
          <w:noProof/>
          <w:sz w:val="22"/>
          <w:szCs w:val="22"/>
          <w:lang w:eastAsia="en-GB"/>
        </w:rPr>
        <w:tab/>
      </w:r>
      <w:r>
        <w:rPr>
          <w:noProof/>
        </w:rPr>
        <w:t>Structure of proactive UICC commands</w:t>
      </w:r>
      <w:r>
        <w:rPr>
          <w:noProof/>
        </w:rPr>
        <w:tab/>
      </w:r>
      <w:r>
        <w:rPr>
          <w:noProof/>
        </w:rPr>
        <w:fldChar w:fldCharType="begin" w:fldLock="1"/>
      </w:r>
      <w:r>
        <w:rPr>
          <w:noProof/>
        </w:rPr>
        <w:instrText xml:space="preserve"> PAGEREF _Toc138672736 \h </w:instrText>
      </w:r>
      <w:r>
        <w:rPr>
          <w:noProof/>
        </w:rPr>
      </w:r>
      <w:r>
        <w:rPr>
          <w:noProof/>
        </w:rPr>
        <w:fldChar w:fldCharType="separate"/>
      </w:r>
      <w:r>
        <w:rPr>
          <w:noProof/>
        </w:rPr>
        <w:t>45</w:t>
      </w:r>
      <w:r>
        <w:rPr>
          <w:noProof/>
        </w:rPr>
        <w:fldChar w:fldCharType="end"/>
      </w:r>
    </w:p>
    <w:p w14:paraId="1F424D6A" w14:textId="075D44E9" w:rsidR="003D2319" w:rsidRDefault="003D2319">
      <w:pPr>
        <w:pStyle w:val="TOC3"/>
        <w:rPr>
          <w:rFonts w:ascii="Calibri" w:hAnsi="Calibri"/>
          <w:noProof/>
          <w:sz w:val="22"/>
          <w:szCs w:val="22"/>
          <w:lang w:eastAsia="en-GB"/>
        </w:rPr>
      </w:pPr>
      <w:r>
        <w:rPr>
          <w:noProof/>
        </w:rPr>
        <w:t>6.6.1</w:t>
      </w:r>
      <w:r>
        <w:rPr>
          <w:rFonts w:ascii="Calibri" w:hAnsi="Calibri"/>
          <w:noProof/>
          <w:sz w:val="22"/>
          <w:szCs w:val="22"/>
          <w:lang w:eastAsia="en-GB"/>
        </w:rPr>
        <w:tab/>
      </w:r>
      <w:r>
        <w:rPr>
          <w:noProof/>
        </w:rPr>
        <w:t>DISPLAY TEXT</w:t>
      </w:r>
      <w:r>
        <w:rPr>
          <w:noProof/>
        </w:rPr>
        <w:tab/>
      </w:r>
      <w:r>
        <w:rPr>
          <w:noProof/>
        </w:rPr>
        <w:fldChar w:fldCharType="begin" w:fldLock="1"/>
      </w:r>
      <w:r>
        <w:rPr>
          <w:noProof/>
        </w:rPr>
        <w:instrText xml:space="preserve"> PAGEREF _Toc138672737 \h </w:instrText>
      </w:r>
      <w:r>
        <w:rPr>
          <w:noProof/>
        </w:rPr>
      </w:r>
      <w:r>
        <w:rPr>
          <w:noProof/>
        </w:rPr>
        <w:fldChar w:fldCharType="separate"/>
      </w:r>
      <w:r>
        <w:rPr>
          <w:noProof/>
        </w:rPr>
        <w:t>45</w:t>
      </w:r>
      <w:r>
        <w:rPr>
          <w:noProof/>
        </w:rPr>
        <w:fldChar w:fldCharType="end"/>
      </w:r>
    </w:p>
    <w:p w14:paraId="4DA09FEB" w14:textId="3EEE42A7" w:rsidR="003D2319" w:rsidRDefault="003D2319">
      <w:pPr>
        <w:pStyle w:val="TOC3"/>
        <w:rPr>
          <w:rFonts w:ascii="Calibri" w:hAnsi="Calibri"/>
          <w:noProof/>
          <w:sz w:val="22"/>
          <w:szCs w:val="22"/>
          <w:lang w:eastAsia="en-GB"/>
        </w:rPr>
      </w:pPr>
      <w:r>
        <w:rPr>
          <w:noProof/>
        </w:rPr>
        <w:t>6.6.2</w:t>
      </w:r>
      <w:r>
        <w:rPr>
          <w:rFonts w:ascii="Calibri" w:hAnsi="Calibri"/>
          <w:noProof/>
          <w:sz w:val="22"/>
          <w:szCs w:val="22"/>
          <w:lang w:eastAsia="en-GB"/>
        </w:rPr>
        <w:tab/>
      </w:r>
      <w:r>
        <w:rPr>
          <w:noProof/>
        </w:rPr>
        <w:t>GET INKEY</w:t>
      </w:r>
      <w:r>
        <w:rPr>
          <w:noProof/>
        </w:rPr>
        <w:tab/>
      </w:r>
      <w:r>
        <w:rPr>
          <w:noProof/>
        </w:rPr>
        <w:fldChar w:fldCharType="begin" w:fldLock="1"/>
      </w:r>
      <w:r>
        <w:rPr>
          <w:noProof/>
        </w:rPr>
        <w:instrText xml:space="preserve"> PAGEREF _Toc138672738 \h </w:instrText>
      </w:r>
      <w:r>
        <w:rPr>
          <w:noProof/>
        </w:rPr>
      </w:r>
      <w:r>
        <w:rPr>
          <w:noProof/>
        </w:rPr>
        <w:fldChar w:fldCharType="separate"/>
      </w:r>
      <w:r>
        <w:rPr>
          <w:noProof/>
        </w:rPr>
        <w:t>45</w:t>
      </w:r>
      <w:r>
        <w:rPr>
          <w:noProof/>
        </w:rPr>
        <w:fldChar w:fldCharType="end"/>
      </w:r>
    </w:p>
    <w:p w14:paraId="2623CDFE" w14:textId="78AB1DF7" w:rsidR="003D2319" w:rsidRDefault="003D2319">
      <w:pPr>
        <w:pStyle w:val="TOC3"/>
        <w:rPr>
          <w:rFonts w:ascii="Calibri" w:hAnsi="Calibri"/>
          <w:noProof/>
          <w:sz w:val="22"/>
          <w:szCs w:val="22"/>
          <w:lang w:eastAsia="en-GB"/>
        </w:rPr>
      </w:pPr>
      <w:r>
        <w:rPr>
          <w:noProof/>
        </w:rPr>
        <w:t>6.6.3</w:t>
      </w:r>
      <w:r>
        <w:rPr>
          <w:rFonts w:ascii="Calibri" w:hAnsi="Calibri"/>
          <w:noProof/>
          <w:sz w:val="22"/>
          <w:szCs w:val="22"/>
          <w:lang w:eastAsia="en-GB"/>
        </w:rPr>
        <w:tab/>
      </w:r>
      <w:r>
        <w:rPr>
          <w:noProof/>
        </w:rPr>
        <w:t>GET INPUT</w:t>
      </w:r>
      <w:r>
        <w:rPr>
          <w:noProof/>
        </w:rPr>
        <w:tab/>
      </w:r>
      <w:r>
        <w:rPr>
          <w:noProof/>
        </w:rPr>
        <w:fldChar w:fldCharType="begin" w:fldLock="1"/>
      </w:r>
      <w:r>
        <w:rPr>
          <w:noProof/>
        </w:rPr>
        <w:instrText xml:space="preserve"> PAGEREF _Toc138672739 \h </w:instrText>
      </w:r>
      <w:r>
        <w:rPr>
          <w:noProof/>
        </w:rPr>
      </w:r>
      <w:r>
        <w:rPr>
          <w:noProof/>
        </w:rPr>
        <w:fldChar w:fldCharType="separate"/>
      </w:r>
      <w:r>
        <w:rPr>
          <w:noProof/>
        </w:rPr>
        <w:t>45</w:t>
      </w:r>
      <w:r>
        <w:rPr>
          <w:noProof/>
        </w:rPr>
        <w:fldChar w:fldCharType="end"/>
      </w:r>
    </w:p>
    <w:p w14:paraId="46A25806" w14:textId="3A10FD61" w:rsidR="003D2319" w:rsidRDefault="003D2319">
      <w:pPr>
        <w:pStyle w:val="TOC3"/>
        <w:rPr>
          <w:rFonts w:ascii="Calibri" w:hAnsi="Calibri"/>
          <w:noProof/>
          <w:sz w:val="22"/>
          <w:szCs w:val="22"/>
          <w:lang w:eastAsia="en-GB"/>
        </w:rPr>
      </w:pPr>
      <w:r>
        <w:rPr>
          <w:noProof/>
        </w:rPr>
        <w:t>6.6.4</w:t>
      </w:r>
      <w:r>
        <w:rPr>
          <w:rFonts w:ascii="Calibri" w:hAnsi="Calibri"/>
          <w:noProof/>
          <w:sz w:val="22"/>
          <w:szCs w:val="22"/>
          <w:lang w:eastAsia="en-GB"/>
        </w:rPr>
        <w:tab/>
      </w:r>
      <w:r>
        <w:rPr>
          <w:noProof/>
        </w:rPr>
        <w:t>MORE TIME</w:t>
      </w:r>
      <w:r>
        <w:rPr>
          <w:noProof/>
        </w:rPr>
        <w:tab/>
      </w:r>
      <w:r>
        <w:rPr>
          <w:noProof/>
        </w:rPr>
        <w:fldChar w:fldCharType="begin" w:fldLock="1"/>
      </w:r>
      <w:r>
        <w:rPr>
          <w:noProof/>
        </w:rPr>
        <w:instrText xml:space="preserve"> PAGEREF _Toc138672740 \h </w:instrText>
      </w:r>
      <w:r>
        <w:rPr>
          <w:noProof/>
        </w:rPr>
      </w:r>
      <w:r>
        <w:rPr>
          <w:noProof/>
        </w:rPr>
        <w:fldChar w:fldCharType="separate"/>
      </w:r>
      <w:r>
        <w:rPr>
          <w:noProof/>
        </w:rPr>
        <w:t>45</w:t>
      </w:r>
      <w:r>
        <w:rPr>
          <w:noProof/>
        </w:rPr>
        <w:fldChar w:fldCharType="end"/>
      </w:r>
    </w:p>
    <w:p w14:paraId="5D17B459" w14:textId="47205E19" w:rsidR="003D2319" w:rsidRDefault="003D2319">
      <w:pPr>
        <w:pStyle w:val="TOC3"/>
        <w:rPr>
          <w:rFonts w:ascii="Calibri" w:hAnsi="Calibri"/>
          <w:noProof/>
          <w:sz w:val="22"/>
          <w:szCs w:val="22"/>
          <w:lang w:eastAsia="en-GB"/>
        </w:rPr>
      </w:pPr>
      <w:r>
        <w:rPr>
          <w:noProof/>
        </w:rPr>
        <w:t>6.6.5</w:t>
      </w:r>
      <w:r>
        <w:rPr>
          <w:rFonts w:ascii="Calibri" w:hAnsi="Calibri"/>
          <w:noProof/>
          <w:sz w:val="22"/>
          <w:szCs w:val="22"/>
          <w:lang w:eastAsia="en-GB"/>
        </w:rPr>
        <w:tab/>
      </w:r>
      <w:r>
        <w:rPr>
          <w:noProof/>
        </w:rPr>
        <w:t>PLAY TONE</w:t>
      </w:r>
      <w:r>
        <w:rPr>
          <w:noProof/>
        </w:rPr>
        <w:tab/>
      </w:r>
      <w:r>
        <w:rPr>
          <w:noProof/>
        </w:rPr>
        <w:fldChar w:fldCharType="begin" w:fldLock="1"/>
      </w:r>
      <w:r>
        <w:rPr>
          <w:noProof/>
        </w:rPr>
        <w:instrText xml:space="preserve"> PAGEREF _Toc138672741 \h </w:instrText>
      </w:r>
      <w:r>
        <w:rPr>
          <w:noProof/>
        </w:rPr>
      </w:r>
      <w:r>
        <w:rPr>
          <w:noProof/>
        </w:rPr>
        <w:fldChar w:fldCharType="separate"/>
      </w:r>
      <w:r>
        <w:rPr>
          <w:noProof/>
        </w:rPr>
        <w:t>45</w:t>
      </w:r>
      <w:r>
        <w:rPr>
          <w:noProof/>
        </w:rPr>
        <w:fldChar w:fldCharType="end"/>
      </w:r>
    </w:p>
    <w:p w14:paraId="716E8FD3" w14:textId="0C6F82C9" w:rsidR="003D2319" w:rsidRDefault="003D2319">
      <w:pPr>
        <w:pStyle w:val="TOC3"/>
        <w:rPr>
          <w:rFonts w:ascii="Calibri" w:hAnsi="Calibri"/>
          <w:noProof/>
          <w:sz w:val="22"/>
          <w:szCs w:val="22"/>
          <w:lang w:eastAsia="en-GB"/>
        </w:rPr>
      </w:pPr>
      <w:r>
        <w:rPr>
          <w:noProof/>
        </w:rPr>
        <w:t>6.6.6</w:t>
      </w:r>
      <w:r>
        <w:rPr>
          <w:rFonts w:ascii="Calibri" w:hAnsi="Calibri"/>
          <w:noProof/>
          <w:sz w:val="22"/>
          <w:szCs w:val="22"/>
          <w:lang w:eastAsia="en-GB"/>
        </w:rPr>
        <w:tab/>
      </w:r>
      <w:r>
        <w:rPr>
          <w:noProof/>
        </w:rPr>
        <w:t>POLL INTERVAL</w:t>
      </w:r>
      <w:r>
        <w:rPr>
          <w:noProof/>
        </w:rPr>
        <w:tab/>
      </w:r>
      <w:r>
        <w:rPr>
          <w:noProof/>
        </w:rPr>
        <w:fldChar w:fldCharType="begin" w:fldLock="1"/>
      </w:r>
      <w:r>
        <w:rPr>
          <w:noProof/>
        </w:rPr>
        <w:instrText xml:space="preserve"> PAGEREF _Toc138672742 \h </w:instrText>
      </w:r>
      <w:r>
        <w:rPr>
          <w:noProof/>
        </w:rPr>
      </w:r>
      <w:r>
        <w:rPr>
          <w:noProof/>
        </w:rPr>
        <w:fldChar w:fldCharType="separate"/>
      </w:r>
      <w:r>
        <w:rPr>
          <w:noProof/>
        </w:rPr>
        <w:t>45</w:t>
      </w:r>
      <w:r>
        <w:rPr>
          <w:noProof/>
        </w:rPr>
        <w:fldChar w:fldCharType="end"/>
      </w:r>
    </w:p>
    <w:p w14:paraId="39907528" w14:textId="515A1F97" w:rsidR="003D2319" w:rsidRDefault="003D2319">
      <w:pPr>
        <w:pStyle w:val="TOC3"/>
        <w:rPr>
          <w:rFonts w:ascii="Calibri" w:hAnsi="Calibri"/>
          <w:noProof/>
          <w:sz w:val="22"/>
          <w:szCs w:val="22"/>
          <w:lang w:eastAsia="en-GB"/>
        </w:rPr>
      </w:pPr>
      <w:r>
        <w:rPr>
          <w:noProof/>
        </w:rPr>
        <w:lastRenderedPageBreak/>
        <w:t>6.6.7</w:t>
      </w:r>
      <w:r>
        <w:rPr>
          <w:rFonts w:ascii="Calibri" w:hAnsi="Calibri"/>
          <w:noProof/>
          <w:sz w:val="22"/>
          <w:szCs w:val="22"/>
          <w:lang w:eastAsia="en-GB"/>
        </w:rPr>
        <w:tab/>
      </w:r>
      <w:r>
        <w:rPr>
          <w:noProof/>
        </w:rPr>
        <w:t>SET-UP MENU</w:t>
      </w:r>
      <w:r>
        <w:rPr>
          <w:noProof/>
        </w:rPr>
        <w:tab/>
      </w:r>
      <w:r>
        <w:rPr>
          <w:noProof/>
        </w:rPr>
        <w:fldChar w:fldCharType="begin" w:fldLock="1"/>
      </w:r>
      <w:r>
        <w:rPr>
          <w:noProof/>
        </w:rPr>
        <w:instrText xml:space="preserve"> PAGEREF _Toc138672743 \h </w:instrText>
      </w:r>
      <w:r>
        <w:rPr>
          <w:noProof/>
        </w:rPr>
      </w:r>
      <w:r>
        <w:rPr>
          <w:noProof/>
        </w:rPr>
        <w:fldChar w:fldCharType="separate"/>
      </w:r>
      <w:r>
        <w:rPr>
          <w:noProof/>
        </w:rPr>
        <w:t>45</w:t>
      </w:r>
      <w:r>
        <w:rPr>
          <w:noProof/>
        </w:rPr>
        <w:fldChar w:fldCharType="end"/>
      </w:r>
    </w:p>
    <w:p w14:paraId="75EB61C2" w14:textId="226BCA95" w:rsidR="003D2319" w:rsidRDefault="003D2319">
      <w:pPr>
        <w:pStyle w:val="TOC3"/>
        <w:rPr>
          <w:rFonts w:ascii="Calibri" w:hAnsi="Calibri"/>
          <w:noProof/>
          <w:sz w:val="22"/>
          <w:szCs w:val="22"/>
          <w:lang w:eastAsia="en-GB"/>
        </w:rPr>
      </w:pPr>
      <w:r>
        <w:rPr>
          <w:noProof/>
        </w:rPr>
        <w:t>6.6.8</w:t>
      </w:r>
      <w:r>
        <w:rPr>
          <w:rFonts w:ascii="Calibri" w:hAnsi="Calibri"/>
          <w:noProof/>
          <w:sz w:val="22"/>
          <w:szCs w:val="22"/>
          <w:lang w:eastAsia="en-GB"/>
        </w:rPr>
        <w:tab/>
      </w:r>
      <w:r>
        <w:rPr>
          <w:noProof/>
        </w:rPr>
        <w:t>SELECT ITEM</w:t>
      </w:r>
      <w:r>
        <w:rPr>
          <w:noProof/>
        </w:rPr>
        <w:tab/>
      </w:r>
      <w:r>
        <w:rPr>
          <w:noProof/>
        </w:rPr>
        <w:fldChar w:fldCharType="begin" w:fldLock="1"/>
      </w:r>
      <w:r>
        <w:rPr>
          <w:noProof/>
        </w:rPr>
        <w:instrText xml:space="preserve"> PAGEREF _Toc138672744 \h </w:instrText>
      </w:r>
      <w:r>
        <w:rPr>
          <w:noProof/>
        </w:rPr>
      </w:r>
      <w:r>
        <w:rPr>
          <w:noProof/>
        </w:rPr>
        <w:fldChar w:fldCharType="separate"/>
      </w:r>
      <w:r>
        <w:rPr>
          <w:noProof/>
        </w:rPr>
        <w:t>45</w:t>
      </w:r>
      <w:r>
        <w:rPr>
          <w:noProof/>
        </w:rPr>
        <w:fldChar w:fldCharType="end"/>
      </w:r>
    </w:p>
    <w:p w14:paraId="621254B3" w14:textId="125DC84C" w:rsidR="003D2319" w:rsidRDefault="003D2319">
      <w:pPr>
        <w:pStyle w:val="TOC3"/>
        <w:rPr>
          <w:rFonts w:ascii="Calibri" w:hAnsi="Calibri"/>
          <w:noProof/>
          <w:sz w:val="22"/>
          <w:szCs w:val="22"/>
          <w:lang w:eastAsia="en-GB"/>
        </w:rPr>
      </w:pPr>
      <w:r>
        <w:rPr>
          <w:noProof/>
        </w:rPr>
        <w:t>6.6.9</w:t>
      </w:r>
      <w:r>
        <w:rPr>
          <w:rFonts w:ascii="Calibri" w:hAnsi="Calibri"/>
          <w:noProof/>
          <w:sz w:val="22"/>
          <w:szCs w:val="22"/>
          <w:lang w:eastAsia="en-GB"/>
        </w:rPr>
        <w:tab/>
      </w:r>
      <w:r>
        <w:rPr>
          <w:noProof/>
        </w:rPr>
        <w:t>SEND SHORT MESSAGE</w:t>
      </w:r>
      <w:r>
        <w:rPr>
          <w:noProof/>
        </w:rPr>
        <w:tab/>
      </w:r>
      <w:r>
        <w:rPr>
          <w:noProof/>
        </w:rPr>
        <w:fldChar w:fldCharType="begin" w:fldLock="1"/>
      </w:r>
      <w:r>
        <w:rPr>
          <w:noProof/>
        </w:rPr>
        <w:instrText xml:space="preserve"> PAGEREF _Toc138672745 \h </w:instrText>
      </w:r>
      <w:r>
        <w:rPr>
          <w:noProof/>
        </w:rPr>
      </w:r>
      <w:r>
        <w:rPr>
          <w:noProof/>
        </w:rPr>
        <w:fldChar w:fldCharType="separate"/>
      </w:r>
      <w:r>
        <w:rPr>
          <w:noProof/>
        </w:rPr>
        <w:t>45</w:t>
      </w:r>
      <w:r>
        <w:rPr>
          <w:noProof/>
        </w:rPr>
        <w:fldChar w:fldCharType="end"/>
      </w:r>
    </w:p>
    <w:p w14:paraId="74482F5D" w14:textId="23338899" w:rsidR="003D2319" w:rsidRDefault="003D2319">
      <w:pPr>
        <w:pStyle w:val="TOC3"/>
        <w:rPr>
          <w:rFonts w:ascii="Calibri" w:hAnsi="Calibri"/>
          <w:noProof/>
          <w:sz w:val="22"/>
          <w:szCs w:val="22"/>
          <w:lang w:eastAsia="en-GB"/>
        </w:rPr>
      </w:pPr>
      <w:r>
        <w:rPr>
          <w:noProof/>
        </w:rPr>
        <w:t>6.6.10</w:t>
      </w:r>
      <w:r>
        <w:rPr>
          <w:rFonts w:ascii="Calibri" w:hAnsi="Calibri"/>
          <w:noProof/>
          <w:sz w:val="22"/>
          <w:szCs w:val="22"/>
          <w:lang w:eastAsia="en-GB"/>
        </w:rPr>
        <w:tab/>
      </w:r>
      <w:r>
        <w:rPr>
          <w:noProof/>
        </w:rPr>
        <w:t>SEND SS</w:t>
      </w:r>
      <w:r>
        <w:rPr>
          <w:noProof/>
        </w:rPr>
        <w:tab/>
      </w:r>
      <w:r>
        <w:rPr>
          <w:noProof/>
        </w:rPr>
        <w:fldChar w:fldCharType="begin" w:fldLock="1"/>
      </w:r>
      <w:r>
        <w:rPr>
          <w:noProof/>
        </w:rPr>
        <w:instrText xml:space="preserve"> PAGEREF _Toc138672746 \h </w:instrText>
      </w:r>
      <w:r>
        <w:rPr>
          <w:noProof/>
        </w:rPr>
      </w:r>
      <w:r>
        <w:rPr>
          <w:noProof/>
        </w:rPr>
        <w:fldChar w:fldCharType="separate"/>
      </w:r>
      <w:r>
        <w:rPr>
          <w:noProof/>
        </w:rPr>
        <w:t>46</w:t>
      </w:r>
      <w:r>
        <w:rPr>
          <w:noProof/>
        </w:rPr>
        <w:fldChar w:fldCharType="end"/>
      </w:r>
    </w:p>
    <w:p w14:paraId="104E08E9" w14:textId="2E749ACF" w:rsidR="003D2319" w:rsidRDefault="003D2319">
      <w:pPr>
        <w:pStyle w:val="TOC3"/>
        <w:rPr>
          <w:rFonts w:ascii="Calibri" w:hAnsi="Calibri"/>
          <w:noProof/>
          <w:sz w:val="22"/>
          <w:szCs w:val="22"/>
          <w:lang w:eastAsia="en-GB"/>
        </w:rPr>
      </w:pPr>
      <w:r>
        <w:rPr>
          <w:noProof/>
        </w:rPr>
        <w:t>6.6.11</w:t>
      </w:r>
      <w:r>
        <w:rPr>
          <w:rFonts w:ascii="Calibri" w:hAnsi="Calibri"/>
          <w:noProof/>
          <w:sz w:val="22"/>
          <w:szCs w:val="22"/>
          <w:lang w:eastAsia="en-GB"/>
        </w:rPr>
        <w:tab/>
      </w:r>
      <w:r>
        <w:rPr>
          <w:noProof/>
        </w:rPr>
        <w:t>SEND USSD</w:t>
      </w:r>
      <w:r>
        <w:rPr>
          <w:noProof/>
        </w:rPr>
        <w:tab/>
      </w:r>
      <w:r>
        <w:rPr>
          <w:noProof/>
        </w:rPr>
        <w:fldChar w:fldCharType="begin" w:fldLock="1"/>
      </w:r>
      <w:r>
        <w:rPr>
          <w:noProof/>
        </w:rPr>
        <w:instrText xml:space="preserve"> PAGEREF _Toc138672747 \h </w:instrText>
      </w:r>
      <w:r>
        <w:rPr>
          <w:noProof/>
        </w:rPr>
      </w:r>
      <w:r>
        <w:rPr>
          <w:noProof/>
        </w:rPr>
        <w:fldChar w:fldCharType="separate"/>
      </w:r>
      <w:r>
        <w:rPr>
          <w:noProof/>
        </w:rPr>
        <w:t>46</w:t>
      </w:r>
      <w:r>
        <w:rPr>
          <w:noProof/>
        </w:rPr>
        <w:fldChar w:fldCharType="end"/>
      </w:r>
    </w:p>
    <w:p w14:paraId="1CB88B85" w14:textId="2A14FD28" w:rsidR="003D2319" w:rsidRDefault="003D2319">
      <w:pPr>
        <w:pStyle w:val="TOC3"/>
        <w:rPr>
          <w:rFonts w:ascii="Calibri" w:hAnsi="Calibri"/>
          <w:noProof/>
          <w:sz w:val="22"/>
          <w:szCs w:val="22"/>
          <w:lang w:eastAsia="en-GB"/>
        </w:rPr>
      </w:pPr>
      <w:r>
        <w:rPr>
          <w:noProof/>
        </w:rPr>
        <w:t>6.6.12</w:t>
      </w:r>
      <w:r>
        <w:rPr>
          <w:rFonts w:ascii="Calibri" w:hAnsi="Calibri"/>
          <w:noProof/>
          <w:sz w:val="22"/>
          <w:szCs w:val="22"/>
          <w:lang w:eastAsia="en-GB"/>
        </w:rPr>
        <w:tab/>
      </w:r>
      <w:r>
        <w:rPr>
          <w:noProof/>
        </w:rPr>
        <w:t>SET UP CALL</w:t>
      </w:r>
      <w:r>
        <w:rPr>
          <w:noProof/>
        </w:rPr>
        <w:tab/>
      </w:r>
      <w:r>
        <w:rPr>
          <w:noProof/>
        </w:rPr>
        <w:fldChar w:fldCharType="begin" w:fldLock="1"/>
      </w:r>
      <w:r>
        <w:rPr>
          <w:noProof/>
        </w:rPr>
        <w:instrText xml:space="preserve"> PAGEREF _Toc138672748 \h </w:instrText>
      </w:r>
      <w:r>
        <w:rPr>
          <w:noProof/>
        </w:rPr>
      </w:r>
      <w:r>
        <w:rPr>
          <w:noProof/>
        </w:rPr>
        <w:fldChar w:fldCharType="separate"/>
      </w:r>
      <w:r>
        <w:rPr>
          <w:noProof/>
        </w:rPr>
        <w:t>46</w:t>
      </w:r>
      <w:r>
        <w:rPr>
          <w:noProof/>
        </w:rPr>
        <w:fldChar w:fldCharType="end"/>
      </w:r>
    </w:p>
    <w:p w14:paraId="6ECD1B9F" w14:textId="280F037F" w:rsidR="003D2319" w:rsidRDefault="003D2319">
      <w:pPr>
        <w:pStyle w:val="TOC3"/>
        <w:rPr>
          <w:rFonts w:ascii="Calibri" w:hAnsi="Calibri"/>
          <w:noProof/>
          <w:sz w:val="22"/>
          <w:szCs w:val="22"/>
          <w:lang w:eastAsia="en-GB"/>
        </w:rPr>
      </w:pPr>
      <w:r>
        <w:rPr>
          <w:noProof/>
        </w:rPr>
        <w:t>6.6.13</w:t>
      </w:r>
      <w:r>
        <w:rPr>
          <w:rFonts w:ascii="Calibri" w:hAnsi="Calibri"/>
          <w:noProof/>
          <w:sz w:val="22"/>
          <w:szCs w:val="22"/>
          <w:lang w:eastAsia="en-GB"/>
        </w:rPr>
        <w:tab/>
      </w:r>
      <w:r>
        <w:rPr>
          <w:noProof/>
        </w:rPr>
        <w:t>REFRESH</w:t>
      </w:r>
      <w:r>
        <w:rPr>
          <w:noProof/>
        </w:rPr>
        <w:tab/>
      </w:r>
      <w:r>
        <w:rPr>
          <w:noProof/>
        </w:rPr>
        <w:fldChar w:fldCharType="begin" w:fldLock="1"/>
      </w:r>
      <w:r>
        <w:rPr>
          <w:noProof/>
        </w:rPr>
        <w:instrText xml:space="preserve"> PAGEREF _Toc138672749 \h </w:instrText>
      </w:r>
      <w:r>
        <w:rPr>
          <w:noProof/>
        </w:rPr>
      </w:r>
      <w:r>
        <w:rPr>
          <w:noProof/>
        </w:rPr>
        <w:fldChar w:fldCharType="separate"/>
      </w:r>
      <w:r>
        <w:rPr>
          <w:noProof/>
        </w:rPr>
        <w:t>47</w:t>
      </w:r>
      <w:r>
        <w:rPr>
          <w:noProof/>
        </w:rPr>
        <w:fldChar w:fldCharType="end"/>
      </w:r>
    </w:p>
    <w:p w14:paraId="4DA98657" w14:textId="239A8977" w:rsidR="003D2319" w:rsidRDefault="003D2319">
      <w:pPr>
        <w:pStyle w:val="TOC3"/>
        <w:rPr>
          <w:rFonts w:ascii="Calibri" w:hAnsi="Calibri"/>
          <w:noProof/>
          <w:sz w:val="22"/>
          <w:szCs w:val="22"/>
          <w:lang w:eastAsia="en-GB"/>
        </w:rPr>
      </w:pPr>
      <w:r>
        <w:rPr>
          <w:noProof/>
        </w:rPr>
        <w:t>6.6.14</w:t>
      </w:r>
      <w:r>
        <w:rPr>
          <w:rFonts w:ascii="Calibri" w:hAnsi="Calibri"/>
          <w:noProof/>
          <w:sz w:val="22"/>
          <w:szCs w:val="22"/>
          <w:lang w:eastAsia="en-GB"/>
        </w:rPr>
        <w:tab/>
      </w:r>
      <w:r>
        <w:rPr>
          <w:noProof/>
        </w:rPr>
        <w:t>POLLING OFF</w:t>
      </w:r>
      <w:r>
        <w:rPr>
          <w:noProof/>
        </w:rPr>
        <w:tab/>
      </w:r>
      <w:r>
        <w:rPr>
          <w:noProof/>
        </w:rPr>
        <w:fldChar w:fldCharType="begin" w:fldLock="1"/>
      </w:r>
      <w:r>
        <w:rPr>
          <w:noProof/>
        </w:rPr>
        <w:instrText xml:space="preserve"> PAGEREF _Toc138672750 \h </w:instrText>
      </w:r>
      <w:r>
        <w:rPr>
          <w:noProof/>
        </w:rPr>
      </w:r>
      <w:r>
        <w:rPr>
          <w:noProof/>
        </w:rPr>
        <w:fldChar w:fldCharType="separate"/>
      </w:r>
      <w:r>
        <w:rPr>
          <w:noProof/>
        </w:rPr>
        <w:t>48</w:t>
      </w:r>
      <w:r>
        <w:rPr>
          <w:noProof/>
        </w:rPr>
        <w:fldChar w:fldCharType="end"/>
      </w:r>
    </w:p>
    <w:p w14:paraId="7B93A0E0" w14:textId="67A55646" w:rsidR="003D2319" w:rsidRDefault="003D2319">
      <w:pPr>
        <w:pStyle w:val="TOC3"/>
        <w:rPr>
          <w:rFonts w:ascii="Calibri" w:hAnsi="Calibri"/>
          <w:noProof/>
          <w:sz w:val="22"/>
          <w:szCs w:val="22"/>
          <w:lang w:eastAsia="en-GB"/>
        </w:rPr>
      </w:pPr>
      <w:r>
        <w:rPr>
          <w:noProof/>
        </w:rPr>
        <w:t>6.6.15</w:t>
      </w:r>
      <w:r>
        <w:rPr>
          <w:rFonts w:ascii="Calibri" w:hAnsi="Calibri"/>
          <w:noProof/>
          <w:sz w:val="22"/>
          <w:szCs w:val="22"/>
          <w:lang w:eastAsia="en-GB"/>
        </w:rPr>
        <w:tab/>
      </w:r>
      <w:r>
        <w:rPr>
          <w:noProof/>
        </w:rPr>
        <w:t>PROVIDE LOCAL INFORMATION</w:t>
      </w:r>
      <w:r>
        <w:rPr>
          <w:noProof/>
        </w:rPr>
        <w:tab/>
      </w:r>
      <w:r>
        <w:rPr>
          <w:noProof/>
        </w:rPr>
        <w:fldChar w:fldCharType="begin" w:fldLock="1"/>
      </w:r>
      <w:r>
        <w:rPr>
          <w:noProof/>
        </w:rPr>
        <w:instrText xml:space="preserve"> PAGEREF _Toc138672751 \h </w:instrText>
      </w:r>
      <w:r>
        <w:rPr>
          <w:noProof/>
        </w:rPr>
      </w:r>
      <w:r>
        <w:rPr>
          <w:noProof/>
        </w:rPr>
        <w:fldChar w:fldCharType="separate"/>
      </w:r>
      <w:r>
        <w:rPr>
          <w:noProof/>
        </w:rPr>
        <w:t>48</w:t>
      </w:r>
      <w:r>
        <w:rPr>
          <w:noProof/>
        </w:rPr>
        <w:fldChar w:fldCharType="end"/>
      </w:r>
    </w:p>
    <w:p w14:paraId="698FB971" w14:textId="5EA1E54D" w:rsidR="003D2319" w:rsidRDefault="003D2319">
      <w:pPr>
        <w:pStyle w:val="TOC3"/>
        <w:rPr>
          <w:rFonts w:ascii="Calibri" w:hAnsi="Calibri"/>
          <w:noProof/>
          <w:sz w:val="22"/>
          <w:szCs w:val="22"/>
          <w:lang w:eastAsia="en-GB"/>
        </w:rPr>
      </w:pPr>
      <w:r>
        <w:rPr>
          <w:noProof/>
        </w:rPr>
        <w:t>6.6.16</w:t>
      </w:r>
      <w:r>
        <w:rPr>
          <w:rFonts w:ascii="Calibri" w:hAnsi="Calibri"/>
          <w:noProof/>
          <w:sz w:val="22"/>
          <w:szCs w:val="22"/>
          <w:lang w:eastAsia="en-GB"/>
        </w:rPr>
        <w:tab/>
      </w:r>
      <w:r>
        <w:rPr>
          <w:noProof/>
        </w:rPr>
        <w:t>SET UP EVENT LIST</w:t>
      </w:r>
      <w:r>
        <w:rPr>
          <w:noProof/>
        </w:rPr>
        <w:tab/>
      </w:r>
      <w:r>
        <w:rPr>
          <w:noProof/>
        </w:rPr>
        <w:fldChar w:fldCharType="begin" w:fldLock="1"/>
      </w:r>
      <w:r>
        <w:rPr>
          <w:noProof/>
        </w:rPr>
        <w:instrText xml:space="preserve"> PAGEREF _Toc138672752 \h </w:instrText>
      </w:r>
      <w:r>
        <w:rPr>
          <w:noProof/>
        </w:rPr>
      </w:r>
      <w:r>
        <w:rPr>
          <w:noProof/>
        </w:rPr>
        <w:fldChar w:fldCharType="separate"/>
      </w:r>
      <w:r>
        <w:rPr>
          <w:noProof/>
        </w:rPr>
        <w:t>48</w:t>
      </w:r>
      <w:r>
        <w:rPr>
          <w:noProof/>
        </w:rPr>
        <w:fldChar w:fldCharType="end"/>
      </w:r>
    </w:p>
    <w:p w14:paraId="49CA1EDC" w14:textId="3CBABC51" w:rsidR="003D2319" w:rsidRDefault="003D2319">
      <w:pPr>
        <w:pStyle w:val="TOC3"/>
        <w:rPr>
          <w:rFonts w:ascii="Calibri" w:hAnsi="Calibri"/>
          <w:noProof/>
          <w:sz w:val="22"/>
          <w:szCs w:val="22"/>
          <w:lang w:eastAsia="en-GB"/>
        </w:rPr>
      </w:pPr>
      <w:r>
        <w:rPr>
          <w:noProof/>
        </w:rPr>
        <w:t>6.6.17</w:t>
      </w:r>
      <w:r>
        <w:rPr>
          <w:rFonts w:ascii="Calibri" w:hAnsi="Calibri"/>
          <w:noProof/>
          <w:sz w:val="22"/>
          <w:szCs w:val="22"/>
          <w:lang w:eastAsia="en-GB"/>
        </w:rPr>
        <w:tab/>
      </w:r>
      <w:r>
        <w:rPr>
          <w:noProof/>
        </w:rPr>
        <w:t>PERFORM CARD APDU</w:t>
      </w:r>
      <w:r>
        <w:rPr>
          <w:noProof/>
        </w:rPr>
        <w:tab/>
      </w:r>
      <w:r>
        <w:rPr>
          <w:noProof/>
        </w:rPr>
        <w:fldChar w:fldCharType="begin" w:fldLock="1"/>
      </w:r>
      <w:r>
        <w:rPr>
          <w:noProof/>
        </w:rPr>
        <w:instrText xml:space="preserve"> PAGEREF _Toc138672753 \h </w:instrText>
      </w:r>
      <w:r>
        <w:rPr>
          <w:noProof/>
        </w:rPr>
      </w:r>
      <w:r>
        <w:rPr>
          <w:noProof/>
        </w:rPr>
        <w:fldChar w:fldCharType="separate"/>
      </w:r>
      <w:r>
        <w:rPr>
          <w:noProof/>
        </w:rPr>
        <w:t>48</w:t>
      </w:r>
      <w:r>
        <w:rPr>
          <w:noProof/>
        </w:rPr>
        <w:fldChar w:fldCharType="end"/>
      </w:r>
    </w:p>
    <w:p w14:paraId="6A0EAC98" w14:textId="213F4AD5" w:rsidR="003D2319" w:rsidRDefault="003D2319">
      <w:pPr>
        <w:pStyle w:val="TOC3"/>
        <w:rPr>
          <w:rFonts w:ascii="Calibri" w:hAnsi="Calibri"/>
          <w:noProof/>
          <w:sz w:val="22"/>
          <w:szCs w:val="22"/>
          <w:lang w:eastAsia="en-GB"/>
        </w:rPr>
      </w:pPr>
      <w:r>
        <w:rPr>
          <w:noProof/>
        </w:rPr>
        <w:t>6.6.18</w:t>
      </w:r>
      <w:r>
        <w:rPr>
          <w:rFonts w:ascii="Calibri" w:hAnsi="Calibri"/>
          <w:noProof/>
          <w:sz w:val="22"/>
          <w:szCs w:val="22"/>
          <w:lang w:eastAsia="en-GB"/>
        </w:rPr>
        <w:tab/>
      </w:r>
      <w:r>
        <w:rPr>
          <w:noProof/>
        </w:rPr>
        <w:t>POWER OFF CARD</w:t>
      </w:r>
      <w:r>
        <w:rPr>
          <w:noProof/>
        </w:rPr>
        <w:tab/>
      </w:r>
      <w:r>
        <w:rPr>
          <w:noProof/>
        </w:rPr>
        <w:fldChar w:fldCharType="begin" w:fldLock="1"/>
      </w:r>
      <w:r>
        <w:rPr>
          <w:noProof/>
        </w:rPr>
        <w:instrText xml:space="preserve"> PAGEREF _Toc138672754 \h </w:instrText>
      </w:r>
      <w:r>
        <w:rPr>
          <w:noProof/>
        </w:rPr>
      </w:r>
      <w:r>
        <w:rPr>
          <w:noProof/>
        </w:rPr>
        <w:fldChar w:fldCharType="separate"/>
      </w:r>
      <w:r>
        <w:rPr>
          <w:noProof/>
        </w:rPr>
        <w:t>48</w:t>
      </w:r>
      <w:r>
        <w:rPr>
          <w:noProof/>
        </w:rPr>
        <w:fldChar w:fldCharType="end"/>
      </w:r>
    </w:p>
    <w:p w14:paraId="500038C8" w14:textId="129B5077" w:rsidR="003D2319" w:rsidRDefault="003D2319">
      <w:pPr>
        <w:pStyle w:val="TOC3"/>
        <w:rPr>
          <w:rFonts w:ascii="Calibri" w:hAnsi="Calibri"/>
          <w:noProof/>
          <w:sz w:val="22"/>
          <w:szCs w:val="22"/>
          <w:lang w:eastAsia="en-GB"/>
        </w:rPr>
      </w:pPr>
      <w:r>
        <w:rPr>
          <w:noProof/>
        </w:rPr>
        <w:t>6.6.19</w:t>
      </w:r>
      <w:r>
        <w:rPr>
          <w:rFonts w:ascii="Calibri" w:hAnsi="Calibri"/>
          <w:noProof/>
          <w:sz w:val="22"/>
          <w:szCs w:val="22"/>
          <w:lang w:eastAsia="en-GB"/>
        </w:rPr>
        <w:tab/>
      </w:r>
      <w:r>
        <w:rPr>
          <w:noProof/>
        </w:rPr>
        <w:t>POWER ON CARD</w:t>
      </w:r>
      <w:r>
        <w:rPr>
          <w:noProof/>
        </w:rPr>
        <w:tab/>
      </w:r>
      <w:r>
        <w:rPr>
          <w:noProof/>
        </w:rPr>
        <w:fldChar w:fldCharType="begin" w:fldLock="1"/>
      </w:r>
      <w:r>
        <w:rPr>
          <w:noProof/>
        </w:rPr>
        <w:instrText xml:space="preserve"> PAGEREF _Toc138672755 \h </w:instrText>
      </w:r>
      <w:r>
        <w:rPr>
          <w:noProof/>
        </w:rPr>
      </w:r>
      <w:r>
        <w:rPr>
          <w:noProof/>
        </w:rPr>
        <w:fldChar w:fldCharType="separate"/>
      </w:r>
      <w:r>
        <w:rPr>
          <w:noProof/>
        </w:rPr>
        <w:t>48</w:t>
      </w:r>
      <w:r>
        <w:rPr>
          <w:noProof/>
        </w:rPr>
        <w:fldChar w:fldCharType="end"/>
      </w:r>
    </w:p>
    <w:p w14:paraId="338F2A46" w14:textId="4B4A2A25" w:rsidR="003D2319" w:rsidRDefault="003D2319">
      <w:pPr>
        <w:pStyle w:val="TOC3"/>
        <w:rPr>
          <w:rFonts w:ascii="Calibri" w:hAnsi="Calibri"/>
          <w:noProof/>
          <w:sz w:val="22"/>
          <w:szCs w:val="22"/>
          <w:lang w:eastAsia="en-GB"/>
        </w:rPr>
      </w:pPr>
      <w:r>
        <w:rPr>
          <w:noProof/>
        </w:rPr>
        <w:t>6.6.20</w:t>
      </w:r>
      <w:r>
        <w:rPr>
          <w:rFonts w:ascii="Calibri" w:hAnsi="Calibri"/>
          <w:noProof/>
          <w:sz w:val="22"/>
          <w:szCs w:val="22"/>
          <w:lang w:eastAsia="en-GB"/>
        </w:rPr>
        <w:tab/>
      </w:r>
      <w:r>
        <w:rPr>
          <w:noProof/>
        </w:rPr>
        <w:t>GET READER STATUS</w:t>
      </w:r>
      <w:r>
        <w:rPr>
          <w:noProof/>
        </w:rPr>
        <w:tab/>
      </w:r>
      <w:r>
        <w:rPr>
          <w:noProof/>
        </w:rPr>
        <w:fldChar w:fldCharType="begin" w:fldLock="1"/>
      </w:r>
      <w:r>
        <w:rPr>
          <w:noProof/>
        </w:rPr>
        <w:instrText xml:space="preserve"> PAGEREF _Toc138672756 \h </w:instrText>
      </w:r>
      <w:r>
        <w:rPr>
          <w:noProof/>
        </w:rPr>
      </w:r>
      <w:r>
        <w:rPr>
          <w:noProof/>
        </w:rPr>
        <w:fldChar w:fldCharType="separate"/>
      </w:r>
      <w:r>
        <w:rPr>
          <w:noProof/>
        </w:rPr>
        <w:t>49</w:t>
      </w:r>
      <w:r>
        <w:rPr>
          <w:noProof/>
        </w:rPr>
        <w:fldChar w:fldCharType="end"/>
      </w:r>
    </w:p>
    <w:p w14:paraId="16557C33" w14:textId="1C53779E" w:rsidR="003D2319" w:rsidRDefault="003D2319">
      <w:pPr>
        <w:pStyle w:val="TOC3"/>
        <w:rPr>
          <w:rFonts w:ascii="Calibri" w:hAnsi="Calibri"/>
          <w:noProof/>
          <w:sz w:val="22"/>
          <w:szCs w:val="22"/>
          <w:lang w:eastAsia="en-GB"/>
        </w:rPr>
      </w:pPr>
      <w:r>
        <w:rPr>
          <w:noProof/>
        </w:rPr>
        <w:t>6.6.21</w:t>
      </w:r>
      <w:r>
        <w:rPr>
          <w:rFonts w:ascii="Calibri" w:hAnsi="Calibri"/>
          <w:noProof/>
          <w:sz w:val="22"/>
          <w:szCs w:val="22"/>
          <w:lang w:eastAsia="en-GB"/>
        </w:rPr>
        <w:tab/>
      </w:r>
      <w:r>
        <w:rPr>
          <w:noProof/>
        </w:rPr>
        <w:t>TIMER MANAGEMENT</w:t>
      </w:r>
      <w:r>
        <w:rPr>
          <w:noProof/>
        </w:rPr>
        <w:tab/>
      </w:r>
      <w:r>
        <w:rPr>
          <w:noProof/>
        </w:rPr>
        <w:fldChar w:fldCharType="begin" w:fldLock="1"/>
      </w:r>
      <w:r>
        <w:rPr>
          <w:noProof/>
        </w:rPr>
        <w:instrText xml:space="preserve"> PAGEREF _Toc138672757 \h </w:instrText>
      </w:r>
      <w:r>
        <w:rPr>
          <w:noProof/>
        </w:rPr>
      </w:r>
      <w:r>
        <w:rPr>
          <w:noProof/>
        </w:rPr>
        <w:fldChar w:fldCharType="separate"/>
      </w:r>
      <w:r>
        <w:rPr>
          <w:noProof/>
        </w:rPr>
        <w:t>49</w:t>
      </w:r>
      <w:r>
        <w:rPr>
          <w:noProof/>
        </w:rPr>
        <w:fldChar w:fldCharType="end"/>
      </w:r>
    </w:p>
    <w:p w14:paraId="688A6FEA" w14:textId="187C01B0" w:rsidR="003D2319" w:rsidRDefault="003D2319">
      <w:pPr>
        <w:pStyle w:val="TOC3"/>
        <w:rPr>
          <w:rFonts w:ascii="Calibri" w:hAnsi="Calibri"/>
          <w:noProof/>
          <w:sz w:val="22"/>
          <w:szCs w:val="22"/>
          <w:lang w:eastAsia="en-GB"/>
        </w:rPr>
      </w:pPr>
      <w:r>
        <w:rPr>
          <w:noProof/>
        </w:rPr>
        <w:t>6.6.22</w:t>
      </w:r>
      <w:r>
        <w:rPr>
          <w:rFonts w:ascii="Calibri" w:hAnsi="Calibri"/>
          <w:noProof/>
          <w:sz w:val="22"/>
          <w:szCs w:val="22"/>
          <w:lang w:eastAsia="en-GB"/>
        </w:rPr>
        <w:tab/>
      </w:r>
      <w:r>
        <w:rPr>
          <w:noProof/>
        </w:rPr>
        <w:t>SET UP IDLE MODE TEXT</w:t>
      </w:r>
      <w:r>
        <w:rPr>
          <w:noProof/>
        </w:rPr>
        <w:tab/>
      </w:r>
      <w:r>
        <w:rPr>
          <w:noProof/>
        </w:rPr>
        <w:fldChar w:fldCharType="begin" w:fldLock="1"/>
      </w:r>
      <w:r>
        <w:rPr>
          <w:noProof/>
        </w:rPr>
        <w:instrText xml:space="preserve"> PAGEREF _Toc138672758 \h </w:instrText>
      </w:r>
      <w:r>
        <w:rPr>
          <w:noProof/>
        </w:rPr>
      </w:r>
      <w:r>
        <w:rPr>
          <w:noProof/>
        </w:rPr>
        <w:fldChar w:fldCharType="separate"/>
      </w:r>
      <w:r>
        <w:rPr>
          <w:noProof/>
        </w:rPr>
        <w:t>49</w:t>
      </w:r>
      <w:r>
        <w:rPr>
          <w:noProof/>
        </w:rPr>
        <w:fldChar w:fldCharType="end"/>
      </w:r>
    </w:p>
    <w:p w14:paraId="21F45779" w14:textId="4E4016AD" w:rsidR="003D2319" w:rsidRDefault="003D2319">
      <w:pPr>
        <w:pStyle w:val="TOC3"/>
        <w:rPr>
          <w:rFonts w:ascii="Calibri" w:hAnsi="Calibri"/>
          <w:noProof/>
          <w:sz w:val="22"/>
          <w:szCs w:val="22"/>
          <w:lang w:eastAsia="en-GB"/>
        </w:rPr>
      </w:pPr>
      <w:r>
        <w:rPr>
          <w:noProof/>
        </w:rPr>
        <w:t>6.6.23</w:t>
      </w:r>
      <w:r>
        <w:rPr>
          <w:rFonts w:ascii="Calibri" w:hAnsi="Calibri"/>
          <w:noProof/>
          <w:sz w:val="22"/>
          <w:szCs w:val="22"/>
          <w:lang w:eastAsia="en-GB"/>
        </w:rPr>
        <w:tab/>
      </w:r>
      <w:r>
        <w:rPr>
          <w:noProof/>
        </w:rPr>
        <w:t>RUN AT COMMAND</w:t>
      </w:r>
      <w:r>
        <w:rPr>
          <w:noProof/>
        </w:rPr>
        <w:tab/>
      </w:r>
      <w:r>
        <w:rPr>
          <w:noProof/>
        </w:rPr>
        <w:fldChar w:fldCharType="begin" w:fldLock="1"/>
      </w:r>
      <w:r>
        <w:rPr>
          <w:noProof/>
        </w:rPr>
        <w:instrText xml:space="preserve"> PAGEREF _Toc138672759 \h </w:instrText>
      </w:r>
      <w:r>
        <w:rPr>
          <w:noProof/>
        </w:rPr>
      </w:r>
      <w:r>
        <w:rPr>
          <w:noProof/>
        </w:rPr>
        <w:fldChar w:fldCharType="separate"/>
      </w:r>
      <w:r>
        <w:rPr>
          <w:noProof/>
        </w:rPr>
        <w:t>49</w:t>
      </w:r>
      <w:r>
        <w:rPr>
          <w:noProof/>
        </w:rPr>
        <w:fldChar w:fldCharType="end"/>
      </w:r>
    </w:p>
    <w:p w14:paraId="35CC9346" w14:textId="1A2F8CD4" w:rsidR="003D2319" w:rsidRDefault="003D2319">
      <w:pPr>
        <w:pStyle w:val="TOC3"/>
        <w:rPr>
          <w:rFonts w:ascii="Calibri" w:hAnsi="Calibri"/>
          <w:noProof/>
          <w:sz w:val="22"/>
          <w:szCs w:val="22"/>
          <w:lang w:eastAsia="en-GB"/>
        </w:rPr>
      </w:pPr>
      <w:r>
        <w:rPr>
          <w:noProof/>
        </w:rPr>
        <w:t>6.6.24</w:t>
      </w:r>
      <w:r>
        <w:rPr>
          <w:rFonts w:ascii="Calibri" w:hAnsi="Calibri"/>
          <w:noProof/>
          <w:sz w:val="22"/>
          <w:szCs w:val="22"/>
          <w:lang w:eastAsia="en-GB"/>
        </w:rPr>
        <w:tab/>
      </w:r>
      <w:r>
        <w:rPr>
          <w:noProof/>
        </w:rPr>
        <w:t>SEND DTMF COMMAND</w:t>
      </w:r>
      <w:r>
        <w:rPr>
          <w:noProof/>
        </w:rPr>
        <w:tab/>
      </w:r>
      <w:r>
        <w:rPr>
          <w:noProof/>
        </w:rPr>
        <w:fldChar w:fldCharType="begin" w:fldLock="1"/>
      </w:r>
      <w:r>
        <w:rPr>
          <w:noProof/>
        </w:rPr>
        <w:instrText xml:space="preserve"> PAGEREF _Toc138672760 \h </w:instrText>
      </w:r>
      <w:r>
        <w:rPr>
          <w:noProof/>
        </w:rPr>
      </w:r>
      <w:r>
        <w:rPr>
          <w:noProof/>
        </w:rPr>
        <w:fldChar w:fldCharType="separate"/>
      </w:r>
      <w:r>
        <w:rPr>
          <w:noProof/>
        </w:rPr>
        <w:t>49</w:t>
      </w:r>
      <w:r>
        <w:rPr>
          <w:noProof/>
        </w:rPr>
        <w:fldChar w:fldCharType="end"/>
      </w:r>
    </w:p>
    <w:p w14:paraId="043AC7DD" w14:textId="4590BD96" w:rsidR="003D2319" w:rsidRDefault="003D2319">
      <w:pPr>
        <w:pStyle w:val="TOC3"/>
        <w:rPr>
          <w:rFonts w:ascii="Calibri" w:hAnsi="Calibri"/>
          <w:noProof/>
          <w:sz w:val="22"/>
          <w:szCs w:val="22"/>
          <w:lang w:eastAsia="en-GB"/>
        </w:rPr>
      </w:pPr>
      <w:r>
        <w:rPr>
          <w:noProof/>
        </w:rPr>
        <w:t>6.6.25</w:t>
      </w:r>
      <w:r>
        <w:rPr>
          <w:rFonts w:ascii="Calibri" w:hAnsi="Calibri"/>
          <w:noProof/>
          <w:sz w:val="22"/>
          <w:szCs w:val="22"/>
          <w:lang w:eastAsia="en-GB"/>
        </w:rPr>
        <w:tab/>
      </w:r>
      <w:r>
        <w:rPr>
          <w:noProof/>
        </w:rPr>
        <w:t>LANGUAGE NOTIFICATION</w:t>
      </w:r>
      <w:r>
        <w:rPr>
          <w:noProof/>
        </w:rPr>
        <w:tab/>
      </w:r>
      <w:r>
        <w:rPr>
          <w:noProof/>
        </w:rPr>
        <w:fldChar w:fldCharType="begin" w:fldLock="1"/>
      </w:r>
      <w:r>
        <w:rPr>
          <w:noProof/>
        </w:rPr>
        <w:instrText xml:space="preserve"> PAGEREF _Toc138672761 \h </w:instrText>
      </w:r>
      <w:r>
        <w:rPr>
          <w:noProof/>
        </w:rPr>
      </w:r>
      <w:r>
        <w:rPr>
          <w:noProof/>
        </w:rPr>
        <w:fldChar w:fldCharType="separate"/>
      </w:r>
      <w:r>
        <w:rPr>
          <w:noProof/>
        </w:rPr>
        <w:t>49</w:t>
      </w:r>
      <w:r>
        <w:rPr>
          <w:noProof/>
        </w:rPr>
        <w:fldChar w:fldCharType="end"/>
      </w:r>
    </w:p>
    <w:p w14:paraId="5E121E2F" w14:textId="0ED93B78" w:rsidR="003D2319" w:rsidRDefault="003D2319">
      <w:pPr>
        <w:pStyle w:val="TOC3"/>
        <w:rPr>
          <w:rFonts w:ascii="Calibri" w:hAnsi="Calibri"/>
          <w:noProof/>
          <w:sz w:val="22"/>
          <w:szCs w:val="22"/>
          <w:lang w:eastAsia="en-GB"/>
        </w:rPr>
      </w:pPr>
      <w:r>
        <w:rPr>
          <w:noProof/>
        </w:rPr>
        <w:t>6.6.26</w:t>
      </w:r>
      <w:r>
        <w:rPr>
          <w:rFonts w:ascii="Calibri" w:hAnsi="Calibri"/>
          <w:noProof/>
          <w:sz w:val="22"/>
          <w:szCs w:val="22"/>
          <w:lang w:eastAsia="en-GB"/>
        </w:rPr>
        <w:tab/>
      </w:r>
      <w:r>
        <w:rPr>
          <w:noProof/>
        </w:rPr>
        <w:t>LAUNCH BROWSER</w:t>
      </w:r>
      <w:r>
        <w:rPr>
          <w:noProof/>
        </w:rPr>
        <w:tab/>
      </w:r>
      <w:r>
        <w:rPr>
          <w:noProof/>
        </w:rPr>
        <w:fldChar w:fldCharType="begin" w:fldLock="1"/>
      </w:r>
      <w:r>
        <w:rPr>
          <w:noProof/>
        </w:rPr>
        <w:instrText xml:space="preserve"> PAGEREF _Toc138672762 \h </w:instrText>
      </w:r>
      <w:r>
        <w:rPr>
          <w:noProof/>
        </w:rPr>
      </w:r>
      <w:r>
        <w:rPr>
          <w:noProof/>
        </w:rPr>
        <w:fldChar w:fldCharType="separate"/>
      </w:r>
      <w:r>
        <w:rPr>
          <w:noProof/>
        </w:rPr>
        <w:t>49</w:t>
      </w:r>
      <w:r>
        <w:rPr>
          <w:noProof/>
        </w:rPr>
        <w:fldChar w:fldCharType="end"/>
      </w:r>
    </w:p>
    <w:p w14:paraId="781CD40D" w14:textId="698C0343" w:rsidR="003D2319" w:rsidRDefault="003D2319">
      <w:pPr>
        <w:pStyle w:val="TOC3"/>
        <w:rPr>
          <w:rFonts w:ascii="Calibri" w:hAnsi="Calibri"/>
          <w:noProof/>
          <w:sz w:val="22"/>
          <w:szCs w:val="22"/>
          <w:lang w:eastAsia="en-GB"/>
        </w:rPr>
      </w:pPr>
      <w:r>
        <w:rPr>
          <w:noProof/>
        </w:rPr>
        <w:t>6.6.27</w:t>
      </w:r>
      <w:r>
        <w:rPr>
          <w:rFonts w:ascii="Calibri" w:hAnsi="Calibri"/>
          <w:noProof/>
          <w:sz w:val="22"/>
          <w:szCs w:val="22"/>
          <w:lang w:eastAsia="en-GB"/>
        </w:rPr>
        <w:tab/>
      </w:r>
      <w:r>
        <w:rPr>
          <w:noProof/>
        </w:rPr>
        <w:t>OPEN CHANNEL</w:t>
      </w:r>
      <w:r>
        <w:rPr>
          <w:noProof/>
        </w:rPr>
        <w:tab/>
      </w:r>
      <w:r>
        <w:rPr>
          <w:noProof/>
        </w:rPr>
        <w:fldChar w:fldCharType="begin" w:fldLock="1"/>
      </w:r>
      <w:r>
        <w:rPr>
          <w:noProof/>
        </w:rPr>
        <w:instrText xml:space="preserve"> PAGEREF _Toc138672763 \h </w:instrText>
      </w:r>
      <w:r>
        <w:rPr>
          <w:noProof/>
        </w:rPr>
      </w:r>
      <w:r>
        <w:rPr>
          <w:noProof/>
        </w:rPr>
        <w:fldChar w:fldCharType="separate"/>
      </w:r>
      <w:r>
        <w:rPr>
          <w:noProof/>
        </w:rPr>
        <w:t>49</w:t>
      </w:r>
      <w:r>
        <w:rPr>
          <w:noProof/>
        </w:rPr>
        <w:fldChar w:fldCharType="end"/>
      </w:r>
    </w:p>
    <w:p w14:paraId="04FFF4E8" w14:textId="653DA632" w:rsidR="003D2319" w:rsidRDefault="003D2319">
      <w:pPr>
        <w:pStyle w:val="TOC4"/>
        <w:rPr>
          <w:rFonts w:ascii="Calibri" w:hAnsi="Calibri"/>
          <w:noProof/>
          <w:sz w:val="22"/>
          <w:szCs w:val="22"/>
          <w:lang w:eastAsia="en-GB"/>
        </w:rPr>
      </w:pPr>
      <w:r>
        <w:rPr>
          <w:noProof/>
        </w:rPr>
        <w:t>6.6.27.1</w:t>
      </w:r>
      <w:r>
        <w:rPr>
          <w:rFonts w:ascii="Calibri" w:hAnsi="Calibri"/>
          <w:noProof/>
          <w:sz w:val="22"/>
          <w:szCs w:val="22"/>
          <w:lang w:eastAsia="en-GB"/>
        </w:rPr>
        <w:tab/>
      </w:r>
      <w:r>
        <w:rPr>
          <w:noProof/>
        </w:rPr>
        <w:t>OPEN CHANNEL related to (I-)WLAN Bearer</w:t>
      </w:r>
      <w:r>
        <w:rPr>
          <w:noProof/>
        </w:rPr>
        <w:tab/>
      </w:r>
      <w:r>
        <w:rPr>
          <w:noProof/>
        </w:rPr>
        <w:fldChar w:fldCharType="begin" w:fldLock="1"/>
      </w:r>
      <w:r>
        <w:rPr>
          <w:noProof/>
        </w:rPr>
        <w:instrText xml:space="preserve"> PAGEREF _Toc138672764 \h </w:instrText>
      </w:r>
      <w:r>
        <w:rPr>
          <w:noProof/>
        </w:rPr>
      </w:r>
      <w:r>
        <w:rPr>
          <w:noProof/>
        </w:rPr>
        <w:fldChar w:fldCharType="separate"/>
      </w:r>
      <w:r>
        <w:rPr>
          <w:noProof/>
        </w:rPr>
        <w:t>49</w:t>
      </w:r>
      <w:r>
        <w:rPr>
          <w:noProof/>
        </w:rPr>
        <w:fldChar w:fldCharType="end"/>
      </w:r>
    </w:p>
    <w:p w14:paraId="6A631742" w14:textId="23AB20A2" w:rsidR="003D2319" w:rsidRDefault="003D2319">
      <w:pPr>
        <w:pStyle w:val="TOC4"/>
        <w:rPr>
          <w:rFonts w:ascii="Calibri" w:hAnsi="Calibri"/>
          <w:noProof/>
          <w:sz w:val="22"/>
          <w:szCs w:val="22"/>
          <w:lang w:eastAsia="en-GB"/>
        </w:rPr>
      </w:pPr>
      <w:r>
        <w:rPr>
          <w:noProof/>
        </w:rPr>
        <w:t>6.6.27.2</w:t>
      </w:r>
      <w:r>
        <w:rPr>
          <w:rFonts w:ascii="Calibri" w:hAnsi="Calibri"/>
          <w:noProof/>
          <w:sz w:val="22"/>
          <w:szCs w:val="22"/>
          <w:lang w:eastAsia="en-GB"/>
        </w:rPr>
        <w:tab/>
      </w:r>
      <w:r>
        <w:rPr>
          <w:noProof/>
        </w:rPr>
        <w:t>OPEN CHANNEL for IMS</w:t>
      </w:r>
      <w:r>
        <w:rPr>
          <w:noProof/>
        </w:rPr>
        <w:tab/>
      </w:r>
      <w:r>
        <w:rPr>
          <w:noProof/>
        </w:rPr>
        <w:fldChar w:fldCharType="begin" w:fldLock="1"/>
      </w:r>
      <w:r>
        <w:rPr>
          <w:noProof/>
        </w:rPr>
        <w:instrText xml:space="preserve"> PAGEREF _Toc138672765 \h </w:instrText>
      </w:r>
      <w:r>
        <w:rPr>
          <w:noProof/>
        </w:rPr>
      </w:r>
      <w:r>
        <w:rPr>
          <w:noProof/>
        </w:rPr>
        <w:fldChar w:fldCharType="separate"/>
      </w:r>
      <w:r>
        <w:rPr>
          <w:noProof/>
        </w:rPr>
        <w:t>50</w:t>
      </w:r>
      <w:r>
        <w:rPr>
          <w:noProof/>
        </w:rPr>
        <w:fldChar w:fldCharType="end"/>
      </w:r>
    </w:p>
    <w:p w14:paraId="76803AE8" w14:textId="45561FB7" w:rsidR="003D2319" w:rsidRDefault="003D2319">
      <w:pPr>
        <w:pStyle w:val="TOC3"/>
        <w:rPr>
          <w:rFonts w:ascii="Calibri" w:hAnsi="Calibri"/>
          <w:noProof/>
          <w:sz w:val="22"/>
          <w:szCs w:val="22"/>
          <w:lang w:eastAsia="en-GB"/>
        </w:rPr>
      </w:pPr>
      <w:r>
        <w:rPr>
          <w:noProof/>
        </w:rPr>
        <w:t>6.6.28</w:t>
      </w:r>
      <w:r>
        <w:rPr>
          <w:rFonts w:ascii="Calibri" w:hAnsi="Calibri"/>
          <w:noProof/>
          <w:sz w:val="22"/>
          <w:szCs w:val="22"/>
          <w:lang w:eastAsia="en-GB"/>
        </w:rPr>
        <w:tab/>
      </w:r>
      <w:r>
        <w:rPr>
          <w:noProof/>
        </w:rPr>
        <w:t>CLOSE CHANNEL</w:t>
      </w:r>
      <w:r>
        <w:rPr>
          <w:noProof/>
        </w:rPr>
        <w:tab/>
      </w:r>
      <w:r>
        <w:rPr>
          <w:noProof/>
        </w:rPr>
        <w:fldChar w:fldCharType="begin" w:fldLock="1"/>
      </w:r>
      <w:r>
        <w:rPr>
          <w:noProof/>
        </w:rPr>
        <w:instrText xml:space="preserve"> PAGEREF _Toc138672766 \h </w:instrText>
      </w:r>
      <w:r>
        <w:rPr>
          <w:noProof/>
        </w:rPr>
      </w:r>
      <w:r>
        <w:rPr>
          <w:noProof/>
        </w:rPr>
        <w:fldChar w:fldCharType="separate"/>
      </w:r>
      <w:r>
        <w:rPr>
          <w:noProof/>
        </w:rPr>
        <w:t>50</w:t>
      </w:r>
      <w:r>
        <w:rPr>
          <w:noProof/>
        </w:rPr>
        <w:fldChar w:fldCharType="end"/>
      </w:r>
    </w:p>
    <w:p w14:paraId="3060C0C1" w14:textId="7E511103" w:rsidR="003D2319" w:rsidRDefault="003D2319">
      <w:pPr>
        <w:pStyle w:val="TOC3"/>
        <w:rPr>
          <w:rFonts w:ascii="Calibri" w:hAnsi="Calibri"/>
          <w:noProof/>
          <w:sz w:val="22"/>
          <w:szCs w:val="22"/>
          <w:lang w:eastAsia="en-GB"/>
        </w:rPr>
      </w:pPr>
      <w:r>
        <w:rPr>
          <w:noProof/>
        </w:rPr>
        <w:t>6.6.29</w:t>
      </w:r>
      <w:r>
        <w:rPr>
          <w:rFonts w:ascii="Calibri" w:hAnsi="Calibri"/>
          <w:noProof/>
          <w:sz w:val="22"/>
          <w:szCs w:val="22"/>
          <w:lang w:eastAsia="en-GB"/>
        </w:rPr>
        <w:tab/>
      </w:r>
      <w:r>
        <w:rPr>
          <w:noProof/>
        </w:rPr>
        <w:t>RECEIVE DATA</w:t>
      </w:r>
      <w:r>
        <w:rPr>
          <w:noProof/>
        </w:rPr>
        <w:tab/>
      </w:r>
      <w:r>
        <w:rPr>
          <w:noProof/>
        </w:rPr>
        <w:fldChar w:fldCharType="begin" w:fldLock="1"/>
      </w:r>
      <w:r>
        <w:rPr>
          <w:noProof/>
        </w:rPr>
        <w:instrText xml:space="preserve"> PAGEREF _Toc138672767 \h </w:instrText>
      </w:r>
      <w:r>
        <w:rPr>
          <w:noProof/>
        </w:rPr>
      </w:r>
      <w:r>
        <w:rPr>
          <w:noProof/>
        </w:rPr>
        <w:fldChar w:fldCharType="separate"/>
      </w:r>
      <w:r>
        <w:rPr>
          <w:noProof/>
        </w:rPr>
        <w:t>50</w:t>
      </w:r>
      <w:r>
        <w:rPr>
          <w:noProof/>
        </w:rPr>
        <w:fldChar w:fldCharType="end"/>
      </w:r>
    </w:p>
    <w:p w14:paraId="0ACF8A4D" w14:textId="5EB3E56B" w:rsidR="003D2319" w:rsidRDefault="003D2319">
      <w:pPr>
        <w:pStyle w:val="TOC3"/>
        <w:rPr>
          <w:rFonts w:ascii="Calibri" w:hAnsi="Calibri"/>
          <w:noProof/>
          <w:sz w:val="22"/>
          <w:szCs w:val="22"/>
          <w:lang w:eastAsia="en-GB"/>
        </w:rPr>
      </w:pPr>
      <w:r>
        <w:rPr>
          <w:noProof/>
        </w:rPr>
        <w:t>6.6.30</w:t>
      </w:r>
      <w:r>
        <w:rPr>
          <w:rFonts w:ascii="Calibri" w:hAnsi="Calibri"/>
          <w:noProof/>
          <w:sz w:val="22"/>
          <w:szCs w:val="22"/>
          <w:lang w:eastAsia="en-GB"/>
        </w:rPr>
        <w:tab/>
      </w:r>
      <w:r>
        <w:rPr>
          <w:noProof/>
        </w:rPr>
        <w:t>SEND DATA</w:t>
      </w:r>
      <w:r>
        <w:rPr>
          <w:noProof/>
        </w:rPr>
        <w:tab/>
      </w:r>
      <w:r>
        <w:rPr>
          <w:noProof/>
        </w:rPr>
        <w:fldChar w:fldCharType="begin" w:fldLock="1"/>
      </w:r>
      <w:r>
        <w:rPr>
          <w:noProof/>
        </w:rPr>
        <w:instrText xml:space="preserve"> PAGEREF _Toc138672768 \h </w:instrText>
      </w:r>
      <w:r>
        <w:rPr>
          <w:noProof/>
        </w:rPr>
      </w:r>
      <w:r>
        <w:rPr>
          <w:noProof/>
        </w:rPr>
        <w:fldChar w:fldCharType="separate"/>
      </w:r>
      <w:r>
        <w:rPr>
          <w:noProof/>
        </w:rPr>
        <w:t>50</w:t>
      </w:r>
      <w:r>
        <w:rPr>
          <w:noProof/>
        </w:rPr>
        <w:fldChar w:fldCharType="end"/>
      </w:r>
    </w:p>
    <w:p w14:paraId="56F96BCF" w14:textId="1E4EF9A9" w:rsidR="003D2319" w:rsidRDefault="003D2319">
      <w:pPr>
        <w:pStyle w:val="TOC3"/>
        <w:rPr>
          <w:rFonts w:ascii="Calibri" w:hAnsi="Calibri"/>
          <w:noProof/>
          <w:sz w:val="22"/>
          <w:szCs w:val="22"/>
          <w:lang w:eastAsia="en-GB"/>
        </w:rPr>
      </w:pPr>
      <w:r>
        <w:rPr>
          <w:noProof/>
        </w:rPr>
        <w:t>6.6.31</w:t>
      </w:r>
      <w:r>
        <w:rPr>
          <w:rFonts w:ascii="Calibri" w:hAnsi="Calibri"/>
          <w:noProof/>
          <w:sz w:val="22"/>
          <w:szCs w:val="22"/>
          <w:lang w:eastAsia="en-GB"/>
        </w:rPr>
        <w:tab/>
      </w:r>
      <w:r>
        <w:rPr>
          <w:noProof/>
        </w:rPr>
        <w:t>GET CHANNEL STATUS</w:t>
      </w:r>
      <w:r>
        <w:rPr>
          <w:noProof/>
        </w:rPr>
        <w:tab/>
      </w:r>
      <w:r>
        <w:rPr>
          <w:noProof/>
        </w:rPr>
        <w:fldChar w:fldCharType="begin" w:fldLock="1"/>
      </w:r>
      <w:r>
        <w:rPr>
          <w:noProof/>
        </w:rPr>
        <w:instrText xml:space="preserve"> PAGEREF _Toc138672769 \h </w:instrText>
      </w:r>
      <w:r>
        <w:rPr>
          <w:noProof/>
        </w:rPr>
      </w:r>
      <w:r>
        <w:rPr>
          <w:noProof/>
        </w:rPr>
        <w:fldChar w:fldCharType="separate"/>
      </w:r>
      <w:r>
        <w:rPr>
          <w:noProof/>
        </w:rPr>
        <w:t>50</w:t>
      </w:r>
      <w:r>
        <w:rPr>
          <w:noProof/>
        </w:rPr>
        <w:fldChar w:fldCharType="end"/>
      </w:r>
    </w:p>
    <w:p w14:paraId="39A9DB1C" w14:textId="00FDAD4C" w:rsidR="003D2319" w:rsidRDefault="003D2319">
      <w:pPr>
        <w:pStyle w:val="TOC3"/>
        <w:rPr>
          <w:rFonts w:ascii="Calibri" w:hAnsi="Calibri"/>
          <w:noProof/>
          <w:sz w:val="22"/>
          <w:szCs w:val="22"/>
          <w:lang w:eastAsia="en-GB"/>
        </w:rPr>
      </w:pPr>
      <w:r>
        <w:rPr>
          <w:noProof/>
        </w:rPr>
        <w:t>6.6.32</w:t>
      </w:r>
      <w:r>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_Toc138672770 \h </w:instrText>
      </w:r>
      <w:r>
        <w:rPr>
          <w:noProof/>
        </w:rPr>
      </w:r>
      <w:r>
        <w:rPr>
          <w:noProof/>
        </w:rPr>
        <w:fldChar w:fldCharType="separate"/>
      </w:r>
      <w:r>
        <w:rPr>
          <w:noProof/>
        </w:rPr>
        <w:t>50</w:t>
      </w:r>
      <w:r>
        <w:rPr>
          <w:noProof/>
        </w:rPr>
        <w:fldChar w:fldCharType="end"/>
      </w:r>
    </w:p>
    <w:p w14:paraId="4447A520" w14:textId="511F3707" w:rsidR="003D2319" w:rsidRDefault="003D2319">
      <w:pPr>
        <w:pStyle w:val="TOC3"/>
        <w:rPr>
          <w:rFonts w:ascii="Calibri" w:hAnsi="Calibri"/>
          <w:noProof/>
          <w:sz w:val="22"/>
          <w:szCs w:val="22"/>
          <w:lang w:eastAsia="en-GB"/>
        </w:rPr>
      </w:pPr>
      <w:r>
        <w:rPr>
          <w:noProof/>
        </w:rPr>
        <w:t>6.6.33</w:t>
      </w:r>
      <w:r>
        <w:rPr>
          <w:rFonts w:ascii="Calibri" w:hAnsi="Calibri"/>
          <w:noProof/>
          <w:sz w:val="22"/>
          <w:szCs w:val="22"/>
          <w:lang w:eastAsia="en-GB"/>
        </w:rPr>
        <w:tab/>
      </w:r>
      <w:r>
        <w:rPr>
          <w:noProof/>
        </w:rPr>
        <w:t>GET SERVICE INFORMATION</w:t>
      </w:r>
      <w:r>
        <w:rPr>
          <w:noProof/>
        </w:rPr>
        <w:tab/>
      </w:r>
      <w:r>
        <w:rPr>
          <w:noProof/>
        </w:rPr>
        <w:fldChar w:fldCharType="begin" w:fldLock="1"/>
      </w:r>
      <w:r>
        <w:rPr>
          <w:noProof/>
        </w:rPr>
        <w:instrText xml:space="preserve"> PAGEREF _Toc138672771 \h </w:instrText>
      </w:r>
      <w:r>
        <w:rPr>
          <w:noProof/>
        </w:rPr>
      </w:r>
      <w:r>
        <w:rPr>
          <w:noProof/>
        </w:rPr>
        <w:fldChar w:fldCharType="separate"/>
      </w:r>
      <w:r>
        <w:rPr>
          <w:noProof/>
        </w:rPr>
        <w:t>50</w:t>
      </w:r>
      <w:r>
        <w:rPr>
          <w:noProof/>
        </w:rPr>
        <w:fldChar w:fldCharType="end"/>
      </w:r>
    </w:p>
    <w:p w14:paraId="0B96A24E" w14:textId="37DFC257" w:rsidR="003D2319" w:rsidRDefault="003D2319">
      <w:pPr>
        <w:pStyle w:val="TOC3"/>
        <w:rPr>
          <w:rFonts w:ascii="Calibri" w:hAnsi="Calibri"/>
          <w:noProof/>
          <w:sz w:val="22"/>
          <w:szCs w:val="22"/>
          <w:lang w:eastAsia="en-GB"/>
        </w:rPr>
      </w:pPr>
      <w:r>
        <w:rPr>
          <w:noProof/>
        </w:rPr>
        <w:t>6.6.34</w:t>
      </w:r>
      <w:r>
        <w:rPr>
          <w:rFonts w:ascii="Calibri" w:hAnsi="Calibri"/>
          <w:noProof/>
          <w:sz w:val="22"/>
          <w:szCs w:val="22"/>
          <w:lang w:eastAsia="en-GB"/>
        </w:rPr>
        <w:tab/>
      </w:r>
      <w:r>
        <w:rPr>
          <w:noProof/>
        </w:rPr>
        <w:t>DECLARE SERVICE</w:t>
      </w:r>
      <w:r>
        <w:rPr>
          <w:noProof/>
        </w:rPr>
        <w:tab/>
      </w:r>
      <w:r>
        <w:rPr>
          <w:noProof/>
        </w:rPr>
        <w:fldChar w:fldCharType="begin" w:fldLock="1"/>
      </w:r>
      <w:r>
        <w:rPr>
          <w:noProof/>
        </w:rPr>
        <w:instrText xml:space="preserve"> PAGEREF _Toc138672772 \h </w:instrText>
      </w:r>
      <w:r>
        <w:rPr>
          <w:noProof/>
        </w:rPr>
      </w:r>
      <w:r>
        <w:rPr>
          <w:noProof/>
        </w:rPr>
        <w:fldChar w:fldCharType="separate"/>
      </w:r>
      <w:r>
        <w:rPr>
          <w:noProof/>
        </w:rPr>
        <w:t>51</w:t>
      </w:r>
      <w:r>
        <w:rPr>
          <w:noProof/>
        </w:rPr>
        <w:fldChar w:fldCharType="end"/>
      </w:r>
    </w:p>
    <w:p w14:paraId="2CDD5078" w14:textId="06B08F8F" w:rsidR="003D2319" w:rsidRDefault="003D2319">
      <w:pPr>
        <w:pStyle w:val="TOC3"/>
        <w:rPr>
          <w:rFonts w:ascii="Calibri" w:hAnsi="Calibri"/>
          <w:noProof/>
          <w:sz w:val="22"/>
          <w:szCs w:val="22"/>
          <w:lang w:eastAsia="en-GB"/>
        </w:rPr>
      </w:pPr>
      <w:r>
        <w:rPr>
          <w:noProof/>
        </w:rPr>
        <w:t>6.6.35</w:t>
      </w:r>
      <w:r>
        <w:rPr>
          <w:rFonts w:ascii="Calibri" w:hAnsi="Calibri"/>
          <w:noProof/>
          <w:sz w:val="22"/>
          <w:szCs w:val="22"/>
          <w:lang w:eastAsia="en-GB"/>
        </w:rPr>
        <w:tab/>
      </w:r>
      <w:r>
        <w:rPr>
          <w:noProof/>
        </w:rPr>
        <w:t>RETRIEVE MULTIMEDIA MESSAGE</w:t>
      </w:r>
      <w:r>
        <w:rPr>
          <w:noProof/>
        </w:rPr>
        <w:tab/>
      </w:r>
      <w:r>
        <w:rPr>
          <w:noProof/>
        </w:rPr>
        <w:fldChar w:fldCharType="begin" w:fldLock="1"/>
      </w:r>
      <w:r>
        <w:rPr>
          <w:noProof/>
        </w:rPr>
        <w:instrText xml:space="preserve"> PAGEREF _Toc138672773 \h </w:instrText>
      </w:r>
      <w:r>
        <w:rPr>
          <w:noProof/>
        </w:rPr>
      </w:r>
      <w:r>
        <w:rPr>
          <w:noProof/>
        </w:rPr>
        <w:fldChar w:fldCharType="separate"/>
      </w:r>
      <w:r>
        <w:rPr>
          <w:noProof/>
        </w:rPr>
        <w:t>51</w:t>
      </w:r>
      <w:r>
        <w:rPr>
          <w:noProof/>
        </w:rPr>
        <w:fldChar w:fldCharType="end"/>
      </w:r>
    </w:p>
    <w:p w14:paraId="4164E608" w14:textId="734C5544" w:rsidR="003D2319" w:rsidRDefault="003D2319">
      <w:pPr>
        <w:pStyle w:val="TOC3"/>
        <w:rPr>
          <w:rFonts w:ascii="Calibri" w:hAnsi="Calibri"/>
          <w:noProof/>
          <w:sz w:val="22"/>
          <w:szCs w:val="22"/>
          <w:lang w:eastAsia="en-GB"/>
        </w:rPr>
      </w:pPr>
      <w:r>
        <w:rPr>
          <w:noProof/>
        </w:rPr>
        <w:t>6.6.36</w:t>
      </w:r>
      <w:r>
        <w:rPr>
          <w:rFonts w:ascii="Calibri" w:hAnsi="Calibri"/>
          <w:noProof/>
          <w:sz w:val="22"/>
          <w:szCs w:val="22"/>
          <w:lang w:eastAsia="en-GB"/>
        </w:rPr>
        <w:tab/>
      </w:r>
      <w:r>
        <w:rPr>
          <w:noProof/>
        </w:rPr>
        <w:t>SUBMIT MULTIMEDIA MESSAGE</w:t>
      </w:r>
      <w:r>
        <w:rPr>
          <w:noProof/>
        </w:rPr>
        <w:tab/>
      </w:r>
      <w:r>
        <w:rPr>
          <w:noProof/>
        </w:rPr>
        <w:fldChar w:fldCharType="begin" w:fldLock="1"/>
      </w:r>
      <w:r>
        <w:rPr>
          <w:noProof/>
        </w:rPr>
        <w:instrText xml:space="preserve"> PAGEREF _Toc138672774 \h </w:instrText>
      </w:r>
      <w:r>
        <w:rPr>
          <w:noProof/>
        </w:rPr>
      </w:r>
      <w:r>
        <w:rPr>
          <w:noProof/>
        </w:rPr>
        <w:fldChar w:fldCharType="separate"/>
      </w:r>
      <w:r>
        <w:rPr>
          <w:noProof/>
        </w:rPr>
        <w:t>51</w:t>
      </w:r>
      <w:r>
        <w:rPr>
          <w:noProof/>
        </w:rPr>
        <w:fldChar w:fldCharType="end"/>
      </w:r>
    </w:p>
    <w:p w14:paraId="56D9A3F6" w14:textId="0002240C" w:rsidR="003D2319" w:rsidRDefault="003D2319">
      <w:pPr>
        <w:pStyle w:val="TOC3"/>
        <w:rPr>
          <w:rFonts w:ascii="Calibri" w:hAnsi="Calibri"/>
          <w:noProof/>
          <w:sz w:val="22"/>
          <w:szCs w:val="22"/>
          <w:lang w:eastAsia="en-GB"/>
        </w:rPr>
      </w:pPr>
      <w:r>
        <w:rPr>
          <w:noProof/>
        </w:rPr>
        <w:t>6.6.37</w:t>
      </w:r>
      <w:r>
        <w:rPr>
          <w:rFonts w:ascii="Calibri" w:hAnsi="Calibri"/>
          <w:noProof/>
          <w:sz w:val="22"/>
          <w:szCs w:val="22"/>
          <w:lang w:eastAsia="en-GB"/>
        </w:rPr>
        <w:tab/>
      </w:r>
      <w:r>
        <w:rPr>
          <w:noProof/>
        </w:rPr>
        <w:t>DISPLAY MULTIMEDIA MESSAGE</w:t>
      </w:r>
      <w:r>
        <w:rPr>
          <w:noProof/>
        </w:rPr>
        <w:tab/>
      </w:r>
      <w:r>
        <w:rPr>
          <w:noProof/>
        </w:rPr>
        <w:fldChar w:fldCharType="begin" w:fldLock="1"/>
      </w:r>
      <w:r>
        <w:rPr>
          <w:noProof/>
        </w:rPr>
        <w:instrText xml:space="preserve"> PAGEREF _Toc138672775 \h </w:instrText>
      </w:r>
      <w:r>
        <w:rPr>
          <w:noProof/>
        </w:rPr>
      </w:r>
      <w:r>
        <w:rPr>
          <w:noProof/>
        </w:rPr>
        <w:fldChar w:fldCharType="separate"/>
      </w:r>
      <w:r>
        <w:rPr>
          <w:noProof/>
        </w:rPr>
        <w:t>51</w:t>
      </w:r>
      <w:r>
        <w:rPr>
          <w:noProof/>
        </w:rPr>
        <w:fldChar w:fldCharType="end"/>
      </w:r>
    </w:p>
    <w:p w14:paraId="7673F326" w14:textId="01FA96DF" w:rsidR="003D2319" w:rsidRDefault="003D2319">
      <w:pPr>
        <w:pStyle w:val="TOC3"/>
        <w:rPr>
          <w:rFonts w:ascii="Calibri" w:hAnsi="Calibri"/>
          <w:noProof/>
          <w:sz w:val="22"/>
          <w:szCs w:val="22"/>
          <w:lang w:eastAsia="en-GB"/>
        </w:rPr>
      </w:pPr>
      <w:r>
        <w:rPr>
          <w:noProof/>
        </w:rPr>
        <w:t>6.6.38</w:t>
      </w:r>
      <w:r>
        <w:rPr>
          <w:rFonts w:ascii="Calibri" w:hAnsi="Calibri"/>
          <w:noProof/>
          <w:sz w:val="22"/>
          <w:szCs w:val="22"/>
          <w:lang w:eastAsia="en-GB"/>
        </w:rPr>
        <w:tab/>
      </w:r>
      <w:r>
        <w:rPr>
          <w:noProof/>
        </w:rPr>
        <w:t>SET FRAMES</w:t>
      </w:r>
      <w:r>
        <w:rPr>
          <w:noProof/>
        </w:rPr>
        <w:tab/>
      </w:r>
      <w:r>
        <w:rPr>
          <w:noProof/>
        </w:rPr>
        <w:fldChar w:fldCharType="begin" w:fldLock="1"/>
      </w:r>
      <w:r>
        <w:rPr>
          <w:noProof/>
        </w:rPr>
        <w:instrText xml:space="preserve"> PAGEREF _Toc138672776 \h </w:instrText>
      </w:r>
      <w:r>
        <w:rPr>
          <w:noProof/>
        </w:rPr>
      </w:r>
      <w:r>
        <w:rPr>
          <w:noProof/>
        </w:rPr>
        <w:fldChar w:fldCharType="separate"/>
      </w:r>
      <w:r>
        <w:rPr>
          <w:noProof/>
        </w:rPr>
        <w:t>51</w:t>
      </w:r>
      <w:r>
        <w:rPr>
          <w:noProof/>
        </w:rPr>
        <w:fldChar w:fldCharType="end"/>
      </w:r>
    </w:p>
    <w:p w14:paraId="5943F064" w14:textId="50C6C528" w:rsidR="003D2319" w:rsidRDefault="003D2319">
      <w:pPr>
        <w:pStyle w:val="TOC3"/>
        <w:rPr>
          <w:rFonts w:ascii="Calibri" w:hAnsi="Calibri"/>
          <w:noProof/>
          <w:sz w:val="22"/>
          <w:szCs w:val="22"/>
          <w:lang w:eastAsia="en-GB"/>
        </w:rPr>
      </w:pPr>
      <w:r>
        <w:rPr>
          <w:noProof/>
        </w:rPr>
        <w:t>6.6.39</w:t>
      </w:r>
      <w:r>
        <w:rPr>
          <w:rFonts w:ascii="Calibri" w:hAnsi="Calibri"/>
          <w:noProof/>
          <w:sz w:val="22"/>
          <w:szCs w:val="22"/>
          <w:lang w:eastAsia="en-GB"/>
        </w:rPr>
        <w:tab/>
      </w:r>
      <w:r>
        <w:rPr>
          <w:noProof/>
        </w:rPr>
        <w:t>GET FRAMES STATUS</w:t>
      </w:r>
      <w:r>
        <w:rPr>
          <w:noProof/>
        </w:rPr>
        <w:tab/>
      </w:r>
      <w:r>
        <w:rPr>
          <w:noProof/>
        </w:rPr>
        <w:fldChar w:fldCharType="begin" w:fldLock="1"/>
      </w:r>
      <w:r>
        <w:rPr>
          <w:noProof/>
        </w:rPr>
        <w:instrText xml:space="preserve"> PAGEREF _Toc138672777 \h </w:instrText>
      </w:r>
      <w:r>
        <w:rPr>
          <w:noProof/>
        </w:rPr>
      </w:r>
      <w:r>
        <w:rPr>
          <w:noProof/>
        </w:rPr>
        <w:fldChar w:fldCharType="separate"/>
      </w:r>
      <w:r>
        <w:rPr>
          <w:noProof/>
        </w:rPr>
        <w:t>51</w:t>
      </w:r>
      <w:r>
        <w:rPr>
          <w:noProof/>
        </w:rPr>
        <w:fldChar w:fldCharType="end"/>
      </w:r>
    </w:p>
    <w:p w14:paraId="1E6A0246" w14:textId="116CC2C1" w:rsidR="003D2319" w:rsidRDefault="003D2319">
      <w:pPr>
        <w:pStyle w:val="TOC3"/>
        <w:rPr>
          <w:rFonts w:ascii="Calibri" w:hAnsi="Calibri"/>
          <w:noProof/>
          <w:sz w:val="22"/>
          <w:szCs w:val="22"/>
          <w:lang w:eastAsia="en-GB"/>
        </w:rPr>
      </w:pPr>
      <w:r>
        <w:rPr>
          <w:noProof/>
        </w:rPr>
        <w:t>6.6.40</w:t>
      </w:r>
      <w:r>
        <w:rPr>
          <w:rFonts w:ascii="Calibri" w:hAnsi="Calibri"/>
          <w:noProof/>
          <w:sz w:val="22"/>
          <w:szCs w:val="22"/>
          <w:lang w:eastAsia="en-GB"/>
        </w:rPr>
        <w:tab/>
      </w:r>
      <w:r>
        <w:rPr>
          <w:noProof/>
        </w:rPr>
        <w:t>Geographical Location Request</w:t>
      </w:r>
      <w:r>
        <w:rPr>
          <w:noProof/>
        </w:rPr>
        <w:tab/>
      </w:r>
      <w:r>
        <w:rPr>
          <w:noProof/>
        </w:rPr>
        <w:fldChar w:fldCharType="begin" w:fldLock="1"/>
      </w:r>
      <w:r>
        <w:rPr>
          <w:noProof/>
        </w:rPr>
        <w:instrText xml:space="preserve"> PAGEREF _Toc138672778 \h </w:instrText>
      </w:r>
      <w:r>
        <w:rPr>
          <w:noProof/>
        </w:rPr>
      </w:r>
      <w:r>
        <w:rPr>
          <w:noProof/>
        </w:rPr>
        <w:fldChar w:fldCharType="separate"/>
      </w:r>
      <w:r>
        <w:rPr>
          <w:noProof/>
        </w:rPr>
        <w:t>51</w:t>
      </w:r>
      <w:r>
        <w:rPr>
          <w:noProof/>
        </w:rPr>
        <w:fldChar w:fldCharType="end"/>
      </w:r>
    </w:p>
    <w:p w14:paraId="63E5F804" w14:textId="7DE99E3B" w:rsidR="003D2319" w:rsidRDefault="003D2319">
      <w:pPr>
        <w:pStyle w:val="TOC3"/>
        <w:rPr>
          <w:rFonts w:ascii="Calibri" w:hAnsi="Calibri"/>
          <w:noProof/>
          <w:sz w:val="22"/>
          <w:szCs w:val="22"/>
          <w:lang w:eastAsia="en-GB"/>
        </w:rPr>
      </w:pPr>
      <w:r>
        <w:rPr>
          <w:noProof/>
        </w:rPr>
        <w:t>6.6.41</w:t>
      </w:r>
      <w:r>
        <w:rPr>
          <w:rFonts w:ascii="Calibri" w:hAnsi="Calibri"/>
          <w:noProof/>
          <w:sz w:val="22"/>
          <w:szCs w:val="22"/>
          <w:lang w:eastAsia="en-GB"/>
        </w:rPr>
        <w:tab/>
      </w:r>
      <w:r>
        <w:rPr>
          <w:noProof/>
        </w:rPr>
        <w:t>ACTIVATE</w:t>
      </w:r>
      <w:r>
        <w:rPr>
          <w:noProof/>
        </w:rPr>
        <w:tab/>
      </w:r>
      <w:r>
        <w:rPr>
          <w:noProof/>
        </w:rPr>
        <w:fldChar w:fldCharType="begin" w:fldLock="1"/>
      </w:r>
      <w:r>
        <w:rPr>
          <w:noProof/>
        </w:rPr>
        <w:instrText xml:space="preserve"> PAGEREF _Toc138672779 \h </w:instrText>
      </w:r>
      <w:r>
        <w:rPr>
          <w:noProof/>
        </w:rPr>
      </w:r>
      <w:r>
        <w:rPr>
          <w:noProof/>
        </w:rPr>
        <w:fldChar w:fldCharType="separate"/>
      </w:r>
      <w:r>
        <w:rPr>
          <w:noProof/>
        </w:rPr>
        <w:t>51</w:t>
      </w:r>
      <w:r>
        <w:rPr>
          <w:noProof/>
        </w:rPr>
        <w:fldChar w:fldCharType="end"/>
      </w:r>
    </w:p>
    <w:p w14:paraId="0868A153" w14:textId="0E81BDAB" w:rsidR="003D2319" w:rsidRDefault="003D2319">
      <w:pPr>
        <w:pStyle w:val="TOC3"/>
        <w:rPr>
          <w:rFonts w:ascii="Calibri" w:hAnsi="Calibri"/>
          <w:noProof/>
          <w:sz w:val="22"/>
          <w:szCs w:val="22"/>
          <w:lang w:eastAsia="en-GB"/>
        </w:rPr>
      </w:pPr>
      <w:r>
        <w:rPr>
          <w:noProof/>
        </w:rPr>
        <w:t>6.6.42</w:t>
      </w:r>
      <w:r>
        <w:rPr>
          <w:rFonts w:ascii="Calibri" w:hAnsi="Calibri"/>
          <w:noProof/>
          <w:sz w:val="22"/>
          <w:szCs w:val="22"/>
          <w:lang w:eastAsia="en-GB"/>
        </w:rPr>
        <w:tab/>
      </w:r>
      <w:r>
        <w:rPr>
          <w:noProof/>
        </w:rPr>
        <w:t>CONTACTLESS STATE CHANGED</w:t>
      </w:r>
      <w:r>
        <w:rPr>
          <w:noProof/>
        </w:rPr>
        <w:tab/>
      </w:r>
      <w:r>
        <w:rPr>
          <w:noProof/>
        </w:rPr>
        <w:fldChar w:fldCharType="begin" w:fldLock="1"/>
      </w:r>
      <w:r>
        <w:rPr>
          <w:noProof/>
        </w:rPr>
        <w:instrText xml:space="preserve"> PAGEREF _Toc138672780 \h </w:instrText>
      </w:r>
      <w:r>
        <w:rPr>
          <w:noProof/>
        </w:rPr>
      </w:r>
      <w:r>
        <w:rPr>
          <w:noProof/>
        </w:rPr>
        <w:fldChar w:fldCharType="separate"/>
      </w:r>
      <w:r>
        <w:rPr>
          <w:noProof/>
        </w:rPr>
        <w:t>51</w:t>
      </w:r>
      <w:r>
        <w:rPr>
          <w:noProof/>
        </w:rPr>
        <w:fldChar w:fldCharType="end"/>
      </w:r>
    </w:p>
    <w:p w14:paraId="3101A7E6" w14:textId="12BAE1A9" w:rsidR="003D2319" w:rsidRDefault="003D2319">
      <w:pPr>
        <w:pStyle w:val="TOC3"/>
        <w:rPr>
          <w:rFonts w:ascii="Calibri" w:hAnsi="Calibri"/>
          <w:noProof/>
          <w:sz w:val="22"/>
          <w:szCs w:val="22"/>
          <w:lang w:eastAsia="en-GB"/>
        </w:rPr>
      </w:pPr>
      <w:r>
        <w:rPr>
          <w:noProof/>
        </w:rPr>
        <w:t>6.6.43</w:t>
      </w:r>
      <w:r>
        <w:rPr>
          <w:rFonts w:ascii="Calibri" w:hAnsi="Calibri"/>
          <w:noProof/>
          <w:sz w:val="22"/>
          <w:szCs w:val="22"/>
          <w:lang w:eastAsia="en-GB"/>
        </w:rPr>
        <w:tab/>
      </w:r>
      <w:r>
        <w:rPr>
          <w:noProof/>
        </w:rPr>
        <w:t>COMMAND CONTAINER</w:t>
      </w:r>
      <w:r>
        <w:rPr>
          <w:noProof/>
        </w:rPr>
        <w:tab/>
      </w:r>
      <w:r>
        <w:rPr>
          <w:noProof/>
        </w:rPr>
        <w:fldChar w:fldCharType="begin" w:fldLock="1"/>
      </w:r>
      <w:r>
        <w:rPr>
          <w:noProof/>
        </w:rPr>
        <w:instrText xml:space="preserve"> PAGEREF _Toc138672781 \h </w:instrText>
      </w:r>
      <w:r>
        <w:rPr>
          <w:noProof/>
        </w:rPr>
      </w:r>
      <w:r>
        <w:rPr>
          <w:noProof/>
        </w:rPr>
        <w:fldChar w:fldCharType="separate"/>
      </w:r>
      <w:r>
        <w:rPr>
          <w:noProof/>
        </w:rPr>
        <w:t>51</w:t>
      </w:r>
      <w:r>
        <w:rPr>
          <w:noProof/>
        </w:rPr>
        <w:fldChar w:fldCharType="end"/>
      </w:r>
    </w:p>
    <w:p w14:paraId="2792E59E" w14:textId="097EDF34" w:rsidR="003D2319" w:rsidRDefault="003D2319">
      <w:pPr>
        <w:pStyle w:val="TOC3"/>
        <w:rPr>
          <w:rFonts w:ascii="Calibri" w:hAnsi="Calibri"/>
          <w:noProof/>
          <w:sz w:val="22"/>
          <w:szCs w:val="22"/>
          <w:lang w:eastAsia="en-GB"/>
        </w:rPr>
      </w:pPr>
      <w:r>
        <w:rPr>
          <w:noProof/>
        </w:rPr>
        <w:t>6.6.44</w:t>
      </w:r>
      <w:r>
        <w:rPr>
          <w:rFonts w:ascii="Calibri" w:hAnsi="Calibri"/>
          <w:noProof/>
          <w:sz w:val="22"/>
          <w:szCs w:val="22"/>
          <w:lang w:eastAsia="en-GB"/>
        </w:rPr>
        <w:tab/>
      </w:r>
      <w:r>
        <w:rPr>
          <w:noProof/>
        </w:rPr>
        <w:t>ENCAPSULATED SESSION CONTROL</w:t>
      </w:r>
      <w:r>
        <w:rPr>
          <w:noProof/>
        </w:rPr>
        <w:tab/>
      </w:r>
      <w:r>
        <w:rPr>
          <w:noProof/>
        </w:rPr>
        <w:fldChar w:fldCharType="begin" w:fldLock="1"/>
      </w:r>
      <w:r>
        <w:rPr>
          <w:noProof/>
        </w:rPr>
        <w:instrText xml:space="preserve"> PAGEREF _Toc138672782 \h </w:instrText>
      </w:r>
      <w:r>
        <w:rPr>
          <w:noProof/>
        </w:rPr>
      </w:r>
      <w:r>
        <w:rPr>
          <w:noProof/>
        </w:rPr>
        <w:fldChar w:fldCharType="separate"/>
      </w:r>
      <w:r>
        <w:rPr>
          <w:noProof/>
        </w:rPr>
        <w:t>51</w:t>
      </w:r>
      <w:r>
        <w:rPr>
          <w:noProof/>
        </w:rPr>
        <w:fldChar w:fldCharType="end"/>
      </w:r>
    </w:p>
    <w:p w14:paraId="497FA7AE" w14:textId="4209E2CD" w:rsidR="003D2319" w:rsidRDefault="003D2319">
      <w:pPr>
        <w:pStyle w:val="TOC2"/>
        <w:rPr>
          <w:rFonts w:ascii="Calibri" w:hAnsi="Calibri"/>
          <w:noProof/>
          <w:sz w:val="22"/>
          <w:szCs w:val="22"/>
          <w:lang w:eastAsia="en-GB"/>
        </w:rPr>
      </w:pPr>
      <w:r>
        <w:rPr>
          <w:noProof/>
        </w:rPr>
        <w:t>6.7</w:t>
      </w:r>
      <w:r>
        <w:rPr>
          <w:rFonts w:ascii="Calibri" w:hAnsi="Calibri"/>
          <w:noProof/>
          <w:sz w:val="22"/>
          <w:szCs w:val="22"/>
          <w:lang w:eastAsia="en-GB"/>
        </w:rPr>
        <w:tab/>
      </w:r>
      <w:r>
        <w:rPr>
          <w:noProof/>
        </w:rPr>
        <w:t>Command results</w:t>
      </w:r>
      <w:r>
        <w:rPr>
          <w:noProof/>
        </w:rPr>
        <w:tab/>
      </w:r>
      <w:r>
        <w:rPr>
          <w:noProof/>
        </w:rPr>
        <w:fldChar w:fldCharType="begin" w:fldLock="1"/>
      </w:r>
      <w:r>
        <w:rPr>
          <w:noProof/>
        </w:rPr>
        <w:instrText xml:space="preserve"> PAGEREF _Toc138672783 \h </w:instrText>
      </w:r>
      <w:r>
        <w:rPr>
          <w:noProof/>
        </w:rPr>
      </w:r>
      <w:r>
        <w:rPr>
          <w:noProof/>
        </w:rPr>
        <w:fldChar w:fldCharType="separate"/>
      </w:r>
      <w:r>
        <w:rPr>
          <w:noProof/>
        </w:rPr>
        <w:t>52</w:t>
      </w:r>
      <w:r>
        <w:rPr>
          <w:noProof/>
        </w:rPr>
        <w:fldChar w:fldCharType="end"/>
      </w:r>
    </w:p>
    <w:p w14:paraId="41508A6A" w14:textId="19F0CE26" w:rsidR="003D2319" w:rsidRDefault="003D2319">
      <w:pPr>
        <w:pStyle w:val="TOC2"/>
        <w:rPr>
          <w:rFonts w:ascii="Calibri" w:hAnsi="Calibri"/>
          <w:noProof/>
          <w:sz w:val="22"/>
          <w:szCs w:val="22"/>
          <w:lang w:eastAsia="en-GB"/>
        </w:rPr>
      </w:pPr>
      <w:r>
        <w:rPr>
          <w:noProof/>
        </w:rPr>
        <w:t>6.8</w:t>
      </w:r>
      <w:r>
        <w:rPr>
          <w:rFonts w:ascii="Calibri" w:hAnsi="Calibri"/>
          <w:noProof/>
          <w:sz w:val="22"/>
          <w:szCs w:val="22"/>
          <w:lang w:eastAsia="en-GB"/>
        </w:rPr>
        <w:tab/>
      </w:r>
      <w:r>
        <w:rPr>
          <w:noProof/>
        </w:rPr>
        <w:t>Structure of TERMINAL RESPONSE</w:t>
      </w:r>
      <w:r>
        <w:rPr>
          <w:noProof/>
        </w:rPr>
        <w:tab/>
      </w:r>
      <w:r>
        <w:rPr>
          <w:noProof/>
        </w:rPr>
        <w:fldChar w:fldCharType="begin" w:fldLock="1"/>
      </w:r>
      <w:r>
        <w:rPr>
          <w:noProof/>
        </w:rPr>
        <w:instrText xml:space="preserve"> PAGEREF _Toc138672784 \h </w:instrText>
      </w:r>
      <w:r>
        <w:rPr>
          <w:noProof/>
        </w:rPr>
      </w:r>
      <w:r>
        <w:rPr>
          <w:noProof/>
        </w:rPr>
        <w:fldChar w:fldCharType="separate"/>
      </w:r>
      <w:r>
        <w:rPr>
          <w:noProof/>
        </w:rPr>
        <w:t>52</w:t>
      </w:r>
      <w:r>
        <w:rPr>
          <w:noProof/>
        </w:rPr>
        <w:fldChar w:fldCharType="end"/>
      </w:r>
    </w:p>
    <w:p w14:paraId="49DAD3EE" w14:textId="3A70FBB6" w:rsidR="003D2319" w:rsidRDefault="003D2319">
      <w:pPr>
        <w:pStyle w:val="TOC3"/>
        <w:rPr>
          <w:rFonts w:ascii="Calibri" w:hAnsi="Calibri"/>
          <w:noProof/>
          <w:sz w:val="22"/>
          <w:szCs w:val="22"/>
          <w:lang w:eastAsia="en-GB"/>
        </w:rPr>
      </w:pPr>
      <w:r>
        <w:rPr>
          <w:noProof/>
        </w:rPr>
        <w:t>6.8.0</w:t>
      </w:r>
      <w:r>
        <w:rPr>
          <w:rFonts w:ascii="Calibri" w:hAnsi="Calibri"/>
          <w:noProof/>
          <w:sz w:val="22"/>
          <w:szCs w:val="22"/>
          <w:lang w:eastAsia="en-GB"/>
        </w:rPr>
        <w:tab/>
      </w:r>
      <w:r>
        <w:rPr>
          <w:noProof/>
        </w:rPr>
        <w:t>Overall structure of TERMINAL RESPONSE</w:t>
      </w:r>
      <w:r>
        <w:rPr>
          <w:noProof/>
        </w:rPr>
        <w:tab/>
      </w:r>
      <w:r>
        <w:rPr>
          <w:noProof/>
        </w:rPr>
        <w:fldChar w:fldCharType="begin" w:fldLock="1"/>
      </w:r>
      <w:r>
        <w:rPr>
          <w:noProof/>
        </w:rPr>
        <w:instrText xml:space="preserve"> PAGEREF _Toc138672785 \h </w:instrText>
      </w:r>
      <w:r>
        <w:rPr>
          <w:noProof/>
        </w:rPr>
      </w:r>
      <w:r>
        <w:rPr>
          <w:noProof/>
        </w:rPr>
        <w:fldChar w:fldCharType="separate"/>
      </w:r>
      <w:r>
        <w:rPr>
          <w:noProof/>
        </w:rPr>
        <w:t>52</w:t>
      </w:r>
      <w:r>
        <w:rPr>
          <w:noProof/>
        </w:rPr>
        <w:fldChar w:fldCharType="end"/>
      </w:r>
    </w:p>
    <w:p w14:paraId="6B013FFA" w14:textId="20E767AA" w:rsidR="003D2319" w:rsidRDefault="003D2319">
      <w:pPr>
        <w:pStyle w:val="TOC3"/>
        <w:rPr>
          <w:rFonts w:ascii="Calibri" w:hAnsi="Calibri"/>
          <w:noProof/>
          <w:sz w:val="22"/>
          <w:szCs w:val="22"/>
          <w:lang w:eastAsia="en-GB"/>
        </w:rPr>
      </w:pPr>
      <w:r>
        <w:rPr>
          <w:noProof/>
        </w:rPr>
        <w:t>6.8.1</w:t>
      </w:r>
      <w:r>
        <w:rPr>
          <w:rFonts w:ascii="Calibri" w:hAnsi="Calibri"/>
          <w:noProof/>
          <w:sz w:val="22"/>
          <w:szCs w:val="22"/>
          <w:lang w:eastAsia="en-GB"/>
        </w:rPr>
        <w:tab/>
      </w:r>
      <w:r>
        <w:rPr>
          <w:noProof/>
        </w:rPr>
        <w:t>Command details</w:t>
      </w:r>
      <w:r>
        <w:rPr>
          <w:noProof/>
        </w:rPr>
        <w:tab/>
      </w:r>
      <w:r>
        <w:rPr>
          <w:noProof/>
        </w:rPr>
        <w:fldChar w:fldCharType="begin" w:fldLock="1"/>
      </w:r>
      <w:r>
        <w:rPr>
          <w:noProof/>
        </w:rPr>
        <w:instrText xml:space="preserve"> PAGEREF _Toc138672786 \h </w:instrText>
      </w:r>
      <w:r>
        <w:rPr>
          <w:noProof/>
        </w:rPr>
      </w:r>
      <w:r>
        <w:rPr>
          <w:noProof/>
        </w:rPr>
        <w:fldChar w:fldCharType="separate"/>
      </w:r>
      <w:r>
        <w:rPr>
          <w:noProof/>
        </w:rPr>
        <w:t>54</w:t>
      </w:r>
      <w:r>
        <w:rPr>
          <w:noProof/>
        </w:rPr>
        <w:fldChar w:fldCharType="end"/>
      </w:r>
    </w:p>
    <w:p w14:paraId="2A0056F4" w14:textId="1B51B607" w:rsidR="003D2319" w:rsidRDefault="003D2319">
      <w:pPr>
        <w:pStyle w:val="TOC3"/>
        <w:rPr>
          <w:rFonts w:ascii="Calibri" w:hAnsi="Calibri"/>
          <w:noProof/>
          <w:sz w:val="22"/>
          <w:szCs w:val="22"/>
          <w:lang w:eastAsia="en-GB"/>
        </w:rPr>
      </w:pPr>
      <w:r>
        <w:rPr>
          <w:noProof/>
        </w:rPr>
        <w:t>6.8.2</w:t>
      </w:r>
      <w:r>
        <w:rPr>
          <w:rFonts w:ascii="Calibri" w:hAnsi="Calibri"/>
          <w:noProof/>
          <w:sz w:val="22"/>
          <w:szCs w:val="22"/>
          <w:lang w:eastAsia="en-GB"/>
        </w:rPr>
        <w:tab/>
      </w:r>
      <w:r>
        <w:rPr>
          <w:noProof/>
        </w:rPr>
        <w:t>Device identities</w:t>
      </w:r>
      <w:r>
        <w:rPr>
          <w:noProof/>
        </w:rPr>
        <w:tab/>
      </w:r>
      <w:r>
        <w:rPr>
          <w:noProof/>
        </w:rPr>
        <w:fldChar w:fldCharType="begin" w:fldLock="1"/>
      </w:r>
      <w:r>
        <w:rPr>
          <w:noProof/>
        </w:rPr>
        <w:instrText xml:space="preserve"> PAGEREF _Toc138672787 \h </w:instrText>
      </w:r>
      <w:r>
        <w:rPr>
          <w:noProof/>
        </w:rPr>
      </w:r>
      <w:r>
        <w:rPr>
          <w:noProof/>
        </w:rPr>
        <w:fldChar w:fldCharType="separate"/>
      </w:r>
      <w:r>
        <w:rPr>
          <w:noProof/>
        </w:rPr>
        <w:t>54</w:t>
      </w:r>
      <w:r>
        <w:rPr>
          <w:noProof/>
        </w:rPr>
        <w:fldChar w:fldCharType="end"/>
      </w:r>
    </w:p>
    <w:p w14:paraId="6A148F4D" w14:textId="3E7090EB" w:rsidR="003D2319" w:rsidRDefault="003D2319">
      <w:pPr>
        <w:pStyle w:val="TOC3"/>
        <w:rPr>
          <w:rFonts w:ascii="Calibri" w:hAnsi="Calibri"/>
          <w:noProof/>
          <w:sz w:val="22"/>
          <w:szCs w:val="22"/>
          <w:lang w:eastAsia="en-GB"/>
        </w:rPr>
      </w:pPr>
      <w:r>
        <w:rPr>
          <w:noProof/>
        </w:rPr>
        <w:t>6.8.3</w:t>
      </w:r>
      <w:r>
        <w:rPr>
          <w:rFonts w:ascii="Calibri" w:hAnsi="Calibri"/>
          <w:noProof/>
          <w:sz w:val="22"/>
          <w:szCs w:val="22"/>
          <w:lang w:eastAsia="en-GB"/>
        </w:rPr>
        <w:tab/>
      </w:r>
      <w:r>
        <w:rPr>
          <w:noProof/>
        </w:rPr>
        <w:t>Result</w:t>
      </w:r>
      <w:r>
        <w:rPr>
          <w:noProof/>
        </w:rPr>
        <w:tab/>
      </w:r>
      <w:r>
        <w:rPr>
          <w:noProof/>
        </w:rPr>
        <w:fldChar w:fldCharType="begin" w:fldLock="1"/>
      </w:r>
      <w:r>
        <w:rPr>
          <w:noProof/>
        </w:rPr>
        <w:instrText xml:space="preserve"> PAGEREF _Toc138672788 \h </w:instrText>
      </w:r>
      <w:r>
        <w:rPr>
          <w:noProof/>
        </w:rPr>
      </w:r>
      <w:r>
        <w:rPr>
          <w:noProof/>
        </w:rPr>
        <w:fldChar w:fldCharType="separate"/>
      </w:r>
      <w:r>
        <w:rPr>
          <w:noProof/>
        </w:rPr>
        <w:t>54</w:t>
      </w:r>
      <w:r>
        <w:rPr>
          <w:noProof/>
        </w:rPr>
        <w:fldChar w:fldCharType="end"/>
      </w:r>
    </w:p>
    <w:p w14:paraId="31CA73CF" w14:textId="6BA716E9" w:rsidR="003D2319" w:rsidRDefault="003D2319">
      <w:pPr>
        <w:pStyle w:val="TOC3"/>
        <w:rPr>
          <w:rFonts w:ascii="Calibri" w:hAnsi="Calibri"/>
          <w:noProof/>
          <w:sz w:val="22"/>
          <w:szCs w:val="22"/>
          <w:lang w:eastAsia="en-GB"/>
        </w:rPr>
      </w:pPr>
      <w:r>
        <w:rPr>
          <w:noProof/>
        </w:rPr>
        <w:t>6.8.4</w:t>
      </w:r>
      <w:r>
        <w:rPr>
          <w:rFonts w:ascii="Calibri" w:hAnsi="Calibri"/>
          <w:noProof/>
          <w:sz w:val="22"/>
          <w:szCs w:val="22"/>
          <w:lang w:eastAsia="en-GB"/>
        </w:rPr>
        <w:tab/>
      </w:r>
      <w:r>
        <w:rPr>
          <w:noProof/>
        </w:rPr>
        <w:t>Duration</w:t>
      </w:r>
      <w:r>
        <w:rPr>
          <w:noProof/>
        </w:rPr>
        <w:tab/>
      </w:r>
      <w:r>
        <w:rPr>
          <w:noProof/>
        </w:rPr>
        <w:fldChar w:fldCharType="begin" w:fldLock="1"/>
      </w:r>
      <w:r>
        <w:rPr>
          <w:noProof/>
        </w:rPr>
        <w:instrText xml:space="preserve"> PAGEREF _Toc138672789 \h </w:instrText>
      </w:r>
      <w:r>
        <w:rPr>
          <w:noProof/>
        </w:rPr>
      </w:r>
      <w:r>
        <w:rPr>
          <w:noProof/>
        </w:rPr>
        <w:fldChar w:fldCharType="separate"/>
      </w:r>
      <w:r>
        <w:rPr>
          <w:noProof/>
        </w:rPr>
        <w:t>54</w:t>
      </w:r>
      <w:r>
        <w:rPr>
          <w:noProof/>
        </w:rPr>
        <w:fldChar w:fldCharType="end"/>
      </w:r>
    </w:p>
    <w:p w14:paraId="3EC9A930" w14:textId="4955711A" w:rsidR="003D2319" w:rsidRDefault="003D2319">
      <w:pPr>
        <w:pStyle w:val="TOC3"/>
        <w:rPr>
          <w:rFonts w:ascii="Calibri" w:hAnsi="Calibri"/>
          <w:noProof/>
          <w:sz w:val="22"/>
          <w:szCs w:val="22"/>
          <w:lang w:eastAsia="en-GB"/>
        </w:rPr>
      </w:pPr>
      <w:r>
        <w:rPr>
          <w:noProof/>
        </w:rPr>
        <w:t>6.8.5</w:t>
      </w:r>
      <w:r>
        <w:rPr>
          <w:rFonts w:ascii="Calibri" w:hAnsi="Calibri"/>
          <w:noProof/>
          <w:sz w:val="22"/>
          <w:szCs w:val="22"/>
          <w:lang w:eastAsia="en-GB"/>
        </w:rPr>
        <w:tab/>
      </w:r>
      <w:r>
        <w:rPr>
          <w:noProof/>
        </w:rPr>
        <w:t>Text string</w:t>
      </w:r>
      <w:r>
        <w:rPr>
          <w:noProof/>
        </w:rPr>
        <w:tab/>
      </w:r>
      <w:r>
        <w:rPr>
          <w:noProof/>
        </w:rPr>
        <w:fldChar w:fldCharType="begin" w:fldLock="1"/>
      </w:r>
      <w:r>
        <w:rPr>
          <w:noProof/>
        </w:rPr>
        <w:instrText xml:space="preserve"> PAGEREF _Toc138672790 \h </w:instrText>
      </w:r>
      <w:r>
        <w:rPr>
          <w:noProof/>
        </w:rPr>
      </w:r>
      <w:r>
        <w:rPr>
          <w:noProof/>
        </w:rPr>
        <w:fldChar w:fldCharType="separate"/>
      </w:r>
      <w:r>
        <w:rPr>
          <w:noProof/>
        </w:rPr>
        <w:t>54</w:t>
      </w:r>
      <w:r>
        <w:rPr>
          <w:noProof/>
        </w:rPr>
        <w:fldChar w:fldCharType="end"/>
      </w:r>
    </w:p>
    <w:p w14:paraId="596C59DF" w14:textId="502993B8" w:rsidR="003D2319" w:rsidRDefault="003D2319">
      <w:pPr>
        <w:pStyle w:val="TOC3"/>
        <w:rPr>
          <w:rFonts w:ascii="Calibri" w:hAnsi="Calibri"/>
          <w:noProof/>
          <w:sz w:val="22"/>
          <w:szCs w:val="22"/>
          <w:lang w:eastAsia="en-GB"/>
        </w:rPr>
      </w:pPr>
      <w:r>
        <w:rPr>
          <w:noProof/>
        </w:rPr>
        <w:t>6.8.6</w:t>
      </w:r>
      <w:r>
        <w:rPr>
          <w:rFonts w:ascii="Calibri" w:hAnsi="Calibri"/>
          <w:noProof/>
          <w:sz w:val="22"/>
          <w:szCs w:val="22"/>
          <w:lang w:eastAsia="en-GB"/>
        </w:rPr>
        <w:tab/>
      </w:r>
      <w:r>
        <w:rPr>
          <w:noProof/>
        </w:rPr>
        <w:t>Item identifier</w:t>
      </w:r>
      <w:r>
        <w:rPr>
          <w:noProof/>
        </w:rPr>
        <w:tab/>
      </w:r>
      <w:r>
        <w:rPr>
          <w:noProof/>
        </w:rPr>
        <w:fldChar w:fldCharType="begin" w:fldLock="1"/>
      </w:r>
      <w:r>
        <w:rPr>
          <w:noProof/>
        </w:rPr>
        <w:instrText xml:space="preserve"> PAGEREF _Toc138672791 \h </w:instrText>
      </w:r>
      <w:r>
        <w:rPr>
          <w:noProof/>
        </w:rPr>
      </w:r>
      <w:r>
        <w:rPr>
          <w:noProof/>
        </w:rPr>
        <w:fldChar w:fldCharType="separate"/>
      </w:r>
      <w:r>
        <w:rPr>
          <w:noProof/>
        </w:rPr>
        <w:t>54</w:t>
      </w:r>
      <w:r>
        <w:rPr>
          <w:noProof/>
        </w:rPr>
        <w:fldChar w:fldCharType="end"/>
      </w:r>
    </w:p>
    <w:p w14:paraId="2CC0AC22" w14:textId="7FF44DE1" w:rsidR="003D2319" w:rsidRDefault="003D2319">
      <w:pPr>
        <w:pStyle w:val="TOC3"/>
        <w:rPr>
          <w:rFonts w:ascii="Calibri" w:hAnsi="Calibri"/>
          <w:noProof/>
          <w:sz w:val="22"/>
          <w:szCs w:val="22"/>
          <w:lang w:eastAsia="en-GB"/>
        </w:rPr>
      </w:pPr>
      <w:r>
        <w:rPr>
          <w:noProof/>
        </w:rPr>
        <w:t>6.8.7</w:t>
      </w:r>
      <w:r>
        <w:rPr>
          <w:rFonts w:ascii="Calibri" w:hAnsi="Calibri"/>
          <w:noProof/>
          <w:sz w:val="22"/>
          <w:szCs w:val="22"/>
          <w:lang w:eastAsia="en-GB"/>
        </w:rPr>
        <w:tab/>
      </w:r>
      <w:r>
        <w:rPr>
          <w:noProof/>
        </w:rPr>
        <w:t>Local information</w:t>
      </w:r>
      <w:r>
        <w:rPr>
          <w:noProof/>
        </w:rPr>
        <w:tab/>
      </w:r>
      <w:r>
        <w:rPr>
          <w:noProof/>
        </w:rPr>
        <w:fldChar w:fldCharType="begin" w:fldLock="1"/>
      </w:r>
      <w:r>
        <w:rPr>
          <w:noProof/>
        </w:rPr>
        <w:instrText xml:space="preserve"> PAGEREF _Toc138672792 \h </w:instrText>
      </w:r>
      <w:r>
        <w:rPr>
          <w:noProof/>
        </w:rPr>
      </w:r>
      <w:r>
        <w:rPr>
          <w:noProof/>
        </w:rPr>
        <w:fldChar w:fldCharType="separate"/>
      </w:r>
      <w:r>
        <w:rPr>
          <w:noProof/>
        </w:rPr>
        <w:t>55</w:t>
      </w:r>
      <w:r>
        <w:rPr>
          <w:noProof/>
        </w:rPr>
        <w:fldChar w:fldCharType="end"/>
      </w:r>
    </w:p>
    <w:p w14:paraId="7698724F" w14:textId="24DEB1FA" w:rsidR="003D2319" w:rsidRDefault="003D2319">
      <w:pPr>
        <w:pStyle w:val="TOC3"/>
        <w:rPr>
          <w:rFonts w:ascii="Calibri" w:hAnsi="Calibri"/>
          <w:noProof/>
          <w:sz w:val="22"/>
          <w:szCs w:val="22"/>
          <w:lang w:eastAsia="en-GB"/>
        </w:rPr>
      </w:pPr>
      <w:r>
        <w:rPr>
          <w:noProof/>
        </w:rPr>
        <w:t>6.8.8</w:t>
      </w:r>
      <w:r>
        <w:rPr>
          <w:rFonts w:ascii="Calibri" w:hAnsi="Calibri"/>
          <w:noProof/>
          <w:sz w:val="22"/>
          <w:szCs w:val="22"/>
          <w:lang w:eastAsia="en-GB"/>
        </w:rPr>
        <w:tab/>
      </w:r>
      <w:r>
        <w:rPr>
          <w:noProof/>
        </w:rPr>
        <w:t>Call control requested action</w:t>
      </w:r>
      <w:r>
        <w:rPr>
          <w:noProof/>
        </w:rPr>
        <w:tab/>
      </w:r>
      <w:r>
        <w:rPr>
          <w:noProof/>
        </w:rPr>
        <w:fldChar w:fldCharType="begin" w:fldLock="1"/>
      </w:r>
      <w:r>
        <w:rPr>
          <w:noProof/>
        </w:rPr>
        <w:instrText xml:space="preserve"> PAGEREF _Toc138672793 \h </w:instrText>
      </w:r>
      <w:r>
        <w:rPr>
          <w:noProof/>
        </w:rPr>
      </w:r>
      <w:r>
        <w:rPr>
          <w:noProof/>
        </w:rPr>
        <w:fldChar w:fldCharType="separate"/>
      </w:r>
      <w:r>
        <w:rPr>
          <w:noProof/>
        </w:rPr>
        <w:t>55</w:t>
      </w:r>
      <w:r>
        <w:rPr>
          <w:noProof/>
        </w:rPr>
        <w:fldChar w:fldCharType="end"/>
      </w:r>
    </w:p>
    <w:p w14:paraId="5166385C" w14:textId="5F3DC586" w:rsidR="003D2319" w:rsidRDefault="003D2319">
      <w:pPr>
        <w:pStyle w:val="TOC3"/>
        <w:rPr>
          <w:rFonts w:ascii="Calibri" w:hAnsi="Calibri"/>
          <w:noProof/>
          <w:sz w:val="22"/>
          <w:szCs w:val="22"/>
          <w:lang w:eastAsia="en-GB"/>
        </w:rPr>
      </w:pPr>
      <w:r>
        <w:rPr>
          <w:noProof/>
        </w:rPr>
        <w:t>6.8.9</w:t>
      </w:r>
      <w:r>
        <w:rPr>
          <w:rFonts w:ascii="Calibri" w:hAnsi="Calibri"/>
          <w:noProof/>
          <w:sz w:val="22"/>
          <w:szCs w:val="22"/>
          <w:lang w:eastAsia="en-GB"/>
        </w:rPr>
        <w:tab/>
      </w:r>
      <w:r>
        <w:rPr>
          <w:noProof/>
        </w:rPr>
        <w:t>Result data object 2</w:t>
      </w:r>
      <w:r>
        <w:rPr>
          <w:noProof/>
        </w:rPr>
        <w:tab/>
      </w:r>
      <w:r>
        <w:rPr>
          <w:noProof/>
        </w:rPr>
        <w:fldChar w:fldCharType="begin" w:fldLock="1"/>
      </w:r>
      <w:r>
        <w:rPr>
          <w:noProof/>
        </w:rPr>
        <w:instrText xml:space="preserve"> PAGEREF _Toc138672794 \h </w:instrText>
      </w:r>
      <w:r>
        <w:rPr>
          <w:noProof/>
        </w:rPr>
      </w:r>
      <w:r>
        <w:rPr>
          <w:noProof/>
        </w:rPr>
        <w:fldChar w:fldCharType="separate"/>
      </w:r>
      <w:r>
        <w:rPr>
          <w:noProof/>
        </w:rPr>
        <w:t>56</w:t>
      </w:r>
      <w:r>
        <w:rPr>
          <w:noProof/>
        </w:rPr>
        <w:fldChar w:fldCharType="end"/>
      </w:r>
    </w:p>
    <w:p w14:paraId="598CFE68" w14:textId="3B266A19" w:rsidR="003D2319" w:rsidRDefault="003D2319">
      <w:pPr>
        <w:pStyle w:val="TOC3"/>
        <w:rPr>
          <w:rFonts w:ascii="Calibri" w:hAnsi="Calibri"/>
          <w:noProof/>
          <w:sz w:val="22"/>
          <w:szCs w:val="22"/>
          <w:lang w:eastAsia="en-GB"/>
        </w:rPr>
      </w:pPr>
      <w:r>
        <w:rPr>
          <w:noProof/>
        </w:rPr>
        <w:t>6.8.10</w:t>
      </w:r>
      <w:r>
        <w:rPr>
          <w:rFonts w:ascii="Calibri" w:hAnsi="Calibri"/>
          <w:noProof/>
          <w:sz w:val="22"/>
          <w:szCs w:val="22"/>
          <w:lang w:eastAsia="en-GB"/>
        </w:rPr>
        <w:tab/>
      </w:r>
      <w:r>
        <w:rPr>
          <w:noProof/>
        </w:rPr>
        <w:t>Card reader status</w:t>
      </w:r>
      <w:r>
        <w:rPr>
          <w:noProof/>
        </w:rPr>
        <w:tab/>
      </w:r>
      <w:r>
        <w:rPr>
          <w:noProof/>
        </w:rPr>
        <w:fldChar w:fldCharType="begin" w:fldLock="1"/>
      </w:r>
      <w:r>
        <w:rPr>
          <w:noProof/>
        </w:rPr>
        <w:instrText xml:space="preserve"> PAGEREF _Toc138672795 \h </w:instrText>
      </w:r>
      <w:r>
        <w:rPr>
          <w:noProof/>
        </w:rPr>
      </w:r>
      <w:r>
        <w:rPr>
          <w:noProof/>
        </w:rPr>
        <w:fldChar w:fldCharType="separate"/>
      </w:r>
      <w:r>
        <w:rPr>
          <w:noProof/>
        </w:rPr>
        <w:t>56</w:t>
      </w:r>
      <w:r>
        <w:rPr>
          <w:noProof/>
        </w:rPr>
        <w:fldChar w:fldCharType="end"/>
      </w:r>
    </w:p>
    <w:p w14:paraId="1108C595" w14:textId="7FE58F1A" w:rsidR="003D2319" w:rsidRDefault="003D2319">
      <w:pPr>
        <w:pStyle w:val="TOC3"/>
        <w:rPr>
          <w:rFonts w:ascii="Calibri" w:hAnsi="Calibri"/>
          <w:noProof/>
          <w:sz w:val="22"/>
          <w:szCs w:val="22"/>
          <w:lang w:eastAsia="en-GB"/>
        </w:rPr>
      </w:pPr>
      <w:r>
        <w:rPr>
          <w:noProof/>
        </w:rPr>
        <w:t>6.8.11</w:t>
      </w:r>
      <w:r>
        <w:rPr>
          <w:rFonts w:ascii="Calibri" w:hAnsi="Calibri"/>
          <w:noProof/>
          <w:sz w:val="22"/>
          <w:szCs w:val="22"/>
          <w:lang w:eastAsia="en-GB"/>
        </w:rPr>
        <w:tab/>
      </w:r>
      <w:r>
        <w:rPr>
          <w:noProof/>
        </w:rPr>
        <w:t>Card ATR</w:t>
      </w:r>
      <w:r>
        <w:rPr>
          <w:noProof/>
        </w:rPr>
        <w:tab/>
      </w:r>
      <w:r>
        <w:rPr>
          <w:noProof/>
        </w:rPr>
        <w:fldChar w:fldCharType="begin" w:fldLock="1"/>
      </w:r>
      <w:r>
        <w:rPr>
          <w:noProof/>
        </w:rPr>
        <w:instrText xml:space="preserve"> PAGEREF _Toc138672796 \h </w:instrText>
      </w:r>
      <w:r>
        <w:rPr>
          <w:noProof/>
        </w:rPr>
      </w:r>
      <w:r>
        <w:rPr>
          <w:noProof/>
        </w:rPr>
        <w:fldChar w:fldCharType="separate"/>
      </w:r>
      <w:r>
        <w:rPr>
          <w:noProof/>
        </w:rPr>
        <w:t>56</w:t>
      </w:r>
      <w:r>
        <w:rPr>
          <w:noProof/>
        </w:rPr>
        <w:fldChar w:fldCharType="end"/>
      </w:r>
    </w:p>
    <w:p w14:paraId="1890AAE4" w14:textId="3F5D0ED8" w:rsidR="003D2319" w:rsidRDefault="003D2319">
      <w:pPr>
        <w:pStyle w:val="TOC3"/>
        <w:rPr>
          <w:rFonts w:ascii="Calibri" w:hAnsi="Calibri"/>
          <w:noProof/>
          <w:sz w:val="22"/>
          <w:szCs w:val="22"/>
          <w:lang w:eastAsia="en-GB"/>
        </w:rPr>
      </w:pPr>
      <w:r>
        <w:rPr>
          <w:noProof/>
        </w:rPr>
        <w:t>6.8.12</w:t>
      </w:r>
      <w:r>
        <w:rPr>
          <w:rFonts w:ascii="Calibri" w:hAnsi="Calibri"/>
          <w:noProof/>
          <w:sz w:val="22"/>
          <w:szCs w:val="22"/>
          <w:lang w:eastAsia="en-GB"/>
        </w:rPr>
        <w:tab/>
      </w:r>
      <w:r>
        <w:rPr>
          <w:noProof/>
        </w:rPr>
        <w:t>R-APDU</w:t>
      </w:r>
      <w:r>
        <w:rPr>
          <w:noProof/>
        </w:rPr>
        <w:tab/>
      </w:r>
      <w:r>
        <w:rPr>
          <w:noProof/>
        </w:rPr>
        <w:fldChar w:fldCharType="begin" w:fldLock="1"/>
      </w:r>
      <w:r>
        <w:rPr>
          <w:noProof/>
        </w:rPr>
        <w:instrText xml:space="preserve"> PAGEREF _Toc138672797 \h </w:instrText>
      </w:r>
      <w:r>
        <w:rPr>
          <w:noProof/>
        </w:rPr>
      </w:r>
      <w:r>
        <w:rPr>
          <w:noProof/>
        </w:rPr>
        <w:fldChar w:fldCharType="separate"/>
      </w:r>
      <w:r>
        <w:rPr>
          <w:noProof/>
        </w:rPr>
        <w:t>56</w:t>
      </w:r>
      <w:r>
        <w:rPr>
          <w:noProof/>
        </w:rPr>
        <w:fldChar w:fldCharType="end"/>
      </w:r>
    </w:p>
    <w:p w14:paraId="00F8A46E" w14:textId="6CF60F10" w:rsidR="003D2319" w:rsidRDefault="003D2319">
      <w:pPr>
        <w:pStyle w:val="TOC3"/>
        <w:rPr>
          <w:rFonts w:ascii="Calibri" w:hAnsi="Calibri"/>
          <w:noProof/>
          <w:sz w:val="22"/>
          <w:szCs w:val="22"/>
          <w:lang w:eastAsia="en-GB"/>
        </w:rPr>
      </w:pPr>
      <w:r w:rsidRPr="002169D2">
        <w:rPr>
          <w:noProof/>
          <w:lang w:val="fr-FR"/>
        </w:rPr>
        <w:t>6.8.13</w:t>
      </w:r>
      <w:r>
        <w:rPr>
          <w:rFonts w:ascii="Calibri" w:hAnsi="Calibri"/>
          <w:noProof/>
          <w:sz w:val="22"/>
          <w:szCs w:val="22"/>
          <w:lang w:eastAsia="en-GB"/>
        </w:rPr>
        <w:tab/>
      </w:r>
      <w:r w:rsidRPr="002169D2">
        <w:rPr>
          <w:noProof/>
          <w:lang w:val="fr-FR"/>
        </w:rPr>
        <w:t>Timer identifier</w:t>
      </w:r>
      <w:r>
        <w:rPr>
          <w:noProof/>
        </w:rPr>
        <w:tab/>
      </w:r>
      <w:r>
        <w:rPr>
          <w:noProof/>
        </w:rPr>
        <w:fldChar w:fldCharType="begin" w:fldLock="1"/>
      </w:r>
      <w:r>
        <w:rPr>
          <w:noProof/>
        </w:rPr>
        <w:instrText xml:space="preserve"> PAGEREF _Toc138672798 \h </w:instrText>
      </w:r>
      <w:r>
        <w:rPr>
          <w:noProof/>
        </w:rPr>
      </w:r>
      <w:r>
        <w:rPr>
          <w:noProof/>
        </w:rPr>
        <w:fldChar w:fldCharType="separate"/>
      </w:r>
      <w:r>
        <w:rPr>
          <w:noProof/>
        </w:rPr>
        <w:t>56</w:t>
      </w:r>
      <w:r>
        <w:rPr>
          <w:noProof/>
        </w:rPr>
        <w:fldChar w:fldCharType="end"/>
      </w:r>
    </w:p>
    <w:p w14:paraId="5DC8BAE5" w14:textId="2F45777A" w:rsidR="003D2319" w:rsidRDefault="003D2319">
      <w:pPr>
        <w:pStyle w:val="TOC3"/>
        <w:rPr>
          <w:rFonts w:ascii="Calibri" w:hAnsi="Calibri"/>
          <w:noProof/>
          <w:sz w:val="22"/>
          <w:szCs w:val="22"/>
          <w:lang w:eastAsia="en-GB"/>
        </w:rPr>
      </w:pPr>
      <w:r>
        <w:rPr>
          <w:noProof/>
        </w:rPr>
        <w:t>6.8.14</w:t>
      </w:r>
      <w:r>
        <w:rPr>
          <w:rFonts w:ascii="Calibri" w:hAnsi="Calibri"/>
          <w:noProof/>
          <w:sz w:val="22"/>
          <w:szCs w:val="22"/>
          <w:lang w:eastAsia="en-GB"/>
        </w:rPr>
        <w:tab/>
      </w:r>
      <w:r>
        <w:rPr>
          <w:noProof/>
        </w:rPr>
        <w:t>Timer value</w:t>
      </w:r>
      <w:r>
        <w:rPr>
          <w:noProof/>
        </w:rPr>
        <w:tab/>
      </w:r>
      <w:r>
        <w:rPr>
          <w:noProof/>
        </w:rPr>
        <w:fldChar w:fldCharType="begin" w:fldLock="1"/>
      </w:r>
      <w:r>
        <w:rPr>
          <w:noProof/>
        </w:rPr>
        <w:instrText xml:space="preserve"> PAGEREF _Toc138672799 \h </w:instrText>
      </w:r>
      <w:r>
        <w:rPr>
          <w:noProof/>
        </w:rPr>
      </w:r>
      <w:r>
        <w:rPr>
          <w:noProof/>
        </w:rPr>
        <w:fldChar w:fldCharType="separate"/>
      </w:r>
      <w:r>
        <w:rPr>
          <w:noProof/>
        </w:rPr>
        <w:t>56</w:t>
      </w:r>
      <w:r>
        <w:rPr>
          <w:noProof/>
        </w:rPr>
        <w:fldChar w:fldCharType="end"/>
      </w:r>
    </w:p>
    <w:p w14:paraId="78B6C01A" w14:textId="515897B6" w:rsidR="003D2319" w:rsidRDefault="003D2319">
      <w:pPr>
        <w:pStyle w:val="TOC3"/>
        <w:rPr>
          <w:rFonts w:ascii="Calibri" w:hAnsi="Calibri"/>
          <w:noProof/>
          <w:sz w:val="22"/>
          <w:szCs w:val="22"/>
          <w:lang w:eastAsia="en-GB"/>
        </w:rPr>
      </w:pPr>
      <w:r>
        <w:rPr>
          <w:noProof/>
        </w:rPr>
        <w:t>6.8.15</w:t>
      </w:r>
      <w:r>
        <w:rPr>
          <w:rFonts w:ascii="Calibri" w:hAnsi="Calibri"/>
          <w:noProof/>
          <w:sz w:val="22"/>
          <w:szCs w:val="22"/>
          <w:lang w:eastAsia="en-GB"/>
        </w:rPr>
        <w:tab/>
      </w:r>
      <w:r>
        <w:rPr>
          <w:noProof/>
        </w:rPr>
        <w:t>AT Response</w:t>
      </w:r>
      <w:r>
        <w:rPr>
          <w:noProof/>
        </w:rPr>
        <w:tab/>
      </w:r>
      <w:r>
        <w:rPr>
          <w:noProof/>
        </w:rPr>
        <w:fldChar w:fldCharType="begin" w:fldLock="1"/>
      </w:r>
      <w:r>
        <w:rPr>
          <w:noProof/>
        </w:rPr>
        <w:instrText xml:space="preserve"> PAGEREF _Toc138672800 \h </w:instrText>
      </w:r>
      <w:r>
        <w:rPr>
          <w:noProof/>
        </w:rPr>
      </w:r>
      <w:r>
        <w:rPr>
          <w:noProof/>
        </w:rPr>
        <w:fldChar w:fldCharType="separate"/>
      </w:r>
      <w:r>
        <w:rPr>
          <w:noProof/>
        </w:rPr>
        <w:t>56</w:t>
      </w:r>
      <w:r>
        <w:rPr>
          <w:noProof/>
        </w:rPr>
        <w:fldChar w:fldCharType="end"/>
      </w:r>
    </w:p>
    <w:p w14:paraId="15F493BE" w14:textId="3FF2D679" w:rsidR="003D2319" w:rsidRDefault="003D2319">
      <w:pPr>
        <w:pStyle w:val="TOC3"/>
        <w:rPr>
          <w:rFonts w:ascii="Calibri" w:hAnsi="Calibri"/>
          <w:noProof/>
          <w:sz w:val="22"/>
          <w:szCs w:val="22"/>
          <w:lang w:eastAsia="en-GB"/>
        </w:rPr>
      </w:pPr>
      <w:r>
        <w:rPr>
          <w:noProof/>
        </w:rPr>
        <w:t>6.8.16</w:t>
      </w:r>
      <w:r>
        <w:rPr>
          <w:rFonts w:ascii="Calibri" w:hAnsi="Calibri"/>
          <w:noProof/>
          <w:sz w:val="22"/>
          <w:szCs w:val="22"/>
          <w:lang w:eastAsia="en-GB"/>
        </w:rPr>
        <w:tab/>
      </w:r>
      <w:r>
        <w:rPr>
          <w:noProof/>
        </w:rPr>
        <w:t>Text string 2</w:t>
      </w:r>
      <w:r>
        <w:rPr>
          <w:noProof/>
        </w:rPr>
        <w:tab/>
      </w:r>
      <w:r>
        <w:rPr>
          <w:noProof/>
        </w:rPr>
        <w:fldChar w:fldCharType="begin" w:fldLock="1"/>
      </w:r>
      <w:r>
        <w:rPr>
          <w:noProof/>
        </w:rPr>
        <w:instrText xml:space="preserve"> PAGEREF _Toc138672801 \h </w:instrText>
      </w:r>
      <w:r>
        <w:rPr>
          <w:noProof/>
        </w:rPr>
      </w:r>
      <w:r>
        <w:rPr>
          <w:noProof/>
        </w:rPr>
        <w:fldChar w:fldCharType="separate"/>
      </w:r>
      <w:r>
        <w:rPr>
          <w:noProof/>
        </w:rPr>
        <w:t>56</w:t>
      </w:r>
      <w:r>
        <w:rPr>
          <w:noProof/>
        </w:rPr>
        <w:fldChar w:fldCharType="end"/>
      </w:r>
    </w:p>
    <w:p w14:paraId="62D4A1E2" w14:textId="5A32C42D" w:rsidR="003D2319" w:rsidRDefault="003D2319">
      <w:pPr>
        <w:pStyle w:val="TOC3"/>
        <w:rPr>
          <w:rFonts w:ascii="Calibri" w:hAnsi="Calibri"/>
          <w:noProof/>
          <w:sz w:val="22"/>
          <w:szCs w:val="22"/>
          <w:lang w:eastAsia="en-GB"/>
        </w:rPr>
      </w:pPr>
      <w:r>
        <w:rPr>
          <w:noProof/>
        </w:rPr>
        <w:t>6.8.17</w:t>
      </w:r>
      <w:r>
        <w:rPr>
          <w:rFonts w:ascii="Calibri" w:hAnsi="Calibri"/>
          <w:noProof/>
          <w:sz w:val="22"/>
          <w:szCs w:val="22"/>
          <w:lang w:eastAsia="en-GB"/>
        </w:rPr>
        <w:tab/>
      </w:r>
      <w:r>
        <w:rPr>
          <w:noProof/>
        </w:rPr>
        <w:t>Channel data</w:t>
      </w:r>
      <w:r>
        <w:rPr>
          <w:noProof/>
        </w:rPr>
        <w:tab/>
      </w:r>
      <w:r>
        <w:rPr>
          <w:noProof/>
        </w:rPr>
        <w:fldChar w:fldCharType="begin" w:fldLock="1"/>
      </w:r>
      <w:r>
        <w:rPr>
          <w:noProof/>
        </w:rPr>
        <w:instrText xml:space="preserve"> PAGEREF _Toc138672802 \h </w:instrText>
      </w:r>
      <w:r>
        <w:rPr>
          <w:noProof/>
        </w:rPr>
      </w:r>
      <w:r>
        <w:rPr>
          <w:noProof/>
        </w:rPr>
        <w:fldChar w:fldCharType="separate"/>
      </w:r>
      <w:r>
        <w:rPr>
          <w:noProof/>
        </w:rPr>
        <w:t>56</w:t>
      </w:r>
      <w:r>
        <w:rPr>
          <w:noProof/>
        </w:rPr>
        <w:fldChar w:fldCharType="end"/>
      </w:r>
    </w:p>
    <w:p w14:paraId="12534E58" w14:textId="75180C26" w:rsidR="003D2319" w:rsidRDefault="003D2319">
      <w:pPr>
        <w:pStyle w:val="TOC3"/>
        <w:rPr>
          <w:rFonts w:ascii="Calibri" w:hAnsi="Calibri"/>
          <w:noProof/>
          <w:sz w:val="22"/>
          <w:szCs w:val="22"/>
          <w:lang w:eastAsia="en-GB"/>
        </w:rPr>
      </w:pPr>
      <w:r>
        <w:rPr>
          <w:noProof/>
        </w:rPr>
        <w:t>6.8.18</w:t>
      </w:r>
      <w:r>
        <w:rPr>
          <w:rFonts w:ascii="Calibri" w:hAnsi="Calibri"/>
          <w:noProof/>
          <w:sz w:val="22"/>
          <w:szCs w:val="22"/>
          <w:lang w:eastAsia="en-GB"/>
        </w:rPr>
        <w:tab/>
      </w:r>
      <w:r>
        <w:rPr>
          <w:noProof/>
        </w:rPr>
        <w:t>Channel status</w:t>
      </w:r>
      <w:r>
        <w:rPr>
          <w:noProof/>
        </w:rPr>
        <w:tab/>
      </w:r>
      <w:r>
        <w:rPr>
          <w:noProof/>
        </w:rPr>
        <w:fldChar w:fldCharType="begin" w:fldLock="1"/>
      </w:r>
      <w:r>
        <w:rPr>
          <w:noProof/>
        </w:rPr>
        <w:instrText xml:space="preserve"> PAGEREF _Toc138672803 \h </w:instrText>
      </w:r>
      <w:r>
        <w:rPr>
          <w:noProof/>
        </w:rPr>
      </w:r>
      <w:r>
        <w:rPr>
          <w:noProof/>
        </w:rPr>
        <w:fldChar w:fldCharType="separate"/>
      </w:r>
      <w:r>
        <w:rPr>
          <w:noProof/>
        </w:rPr>
        <w:t>56</w:t>
      </w:r>
      <w:r>
        <w:rPr>
          <w:noProof/>
        </w:rPr>
        <w:fldChar w:fldCharType="end"/>
      </w:r>
    </w:p>
    <w:p w14:paraId="20F14762" w14:textId="02202529" w:rsidR="003D2319" w:rsidRDefault="003D2319">
      <w:pPr>
        <w:pStyle w:val="TOC3"/>
        <w:rPr>
          <w:rFonts w:ascii="Calibri" w:hAnsi="Calibri"/>
          <w:noProof/>
          <w:sz w:val="22"/>
          <w:szCs w:val="22"/>
          <w:lang w:eastAsia="en-GB"/>
        </w:rPr>
      </w:pPr>
      <w:r>
        <w:rPr>
          <w:noProof/>
        </w:rPr>
        <w:t>6.8.19</w:t>
      </w:r>
      <w:r>
        <w:rPr>
          <w:rFonts w:ascii="Calibri" w:hAnsi="Calibri"/>
          <w:noProof/>
          <w:sz w:val="22"/>
          <w:szCs w:val="22"/>
          <w:lang w:eastAsia="en-GB"/>
        </w:rPr>
        <w:tab/>
      </w:r>
      <w:r>
        <w:rPr>
          <w:noProof/>
        </w:rPr>
        <w:t>Channel data length</w:t>
      </w:r>
      <w:r>
        <w:rPr>
          <w:noProof/>
        </w:rPr>
        <w:tab/>
      </w:r>
      <w:r>
        <w:rPr>
          <w:noProof/>
        </w:rPr>
        <w:fldChar w:fldCharType="begin" w:fldLock="1"/>
      </w:r>
      <w:r>
        <w:rPr>
          <w:noProof/>
        </w:rPr>
        <w:instrText xml:space="preserve"> PAGEREF _Toc138672804 \h </w:instrText>
      </w:r>
      <w:r>
        <w:rPr>
          <w:noProof/>
        </w:rPr>
      </w:r>
      <w:r>
        <w:rPr>
          <w:noProof/>
        </w:rPr>
        <w:fldChar w:fldCharType="separate"/>
      </w:r>
      <w:r>
        <w:rPr>
          <w:noProof/>
        </w:rPr>
        <w:t>56</w:t>
      </w:r>
      <w:r>
        <w:rPr>
          <w:noProof/>
        </w:rPr>
        <w:fldChar w:fldCharType="end"/>
      </w:r>
    </w:p>
    <w:p w14:paraId="634C4408" w14:textId="091787AA" w:rsidR="003D2319" w:rsidRDefault="003D2319">
      <w:pPr>
        <w:pStyle w:val="TOC3"/>
        <w:rPr>
          <w:rFonts w:ascii="Calibri" w:hAnsi="Calibri"/>
          <w:noProof/>
          <w:sz w:val="22"/>
          <w:szCs w:val="22"/>
          <w:lang w:eastAsia="en-GB"/>
        </w:rPr>
      </w:pPr>
      <w:r>
        <w:rPr>
          <w:noProof/>
        </w:rPr>
        <w:lastRenderedPageBreak/>
        <w:t>6.8.20</w:t>
      </w:r>
      <w:r>
        <w:rPr>
          <w:rFonts w:ascii="Calibri" w:hAnsi="Calibri"/>
          <w:noProof/>
          <w:sz w:val="22"/>
          <w:szCs w:val="22"/>
          <w:lang w:eastAsia="en-GB"/>
        </w:rPr>
        <w:tab/>
      </w:r>
      <w:r>
        <w:rPr>
          <w:noProof/>
        </w:rPr>
        <w:t>Bearer description</w:t>
      </w:r>
      <w:r>
        <w:rPr>
          <w:noProof/>
        </w:rPr>
        <w:tab/>
      </w:r>
      <w:r>
        <w:rPr>
          <w:noProof/>
        </w:rPr>
        <w:fldChar w:fldCharType="begin" w:fldLock="1"/>
      </w:r>
      <w:r>
        <w:rPr>
          <w:noProof/>
        </w:rPr>
        <w:instrText xml:space="preserve"> PAGEREF _Toc138672805 \h </w:instrText>
      </w:r>
      <w:r>
        <w:rPr>
          <w:noProof/>
        </w:rPr>
      </w:r>
      <w:r>
        <w:rPr>
          <w:noProof/>
        </w:rPr>
        <w:fldChar w:fldCharType="separate"/>
      </w:r>
      <w:r>
        <w:rPr>
          <w:noProof/>
        </w:rPr>
        <w:t>56</w:t>
      </w:r>
      <w:r>
        <w:rPr>
          <w:noProof/>
        </w:rPr>
        <w:fldChar w:fldCharType="end"/>
      </w:r>
    </w:p>
    <w:p w14:paraId="7FDAC10B" w14:textId="19B2C81D" w:rsidR="003D2319" w:rsidRDefault="003D2319">
      <w:pPr>
        <w:pStyle w:val="TOC3"/>
        <w:rPr>
          <w:rFonts w:ascii="Calibri" w:hAnsi="Calibri"/>
          <w:noProof/>
          <w:sz w:val="22"/>
          <w:szCs w:val="22"/>
          <w:lang w:eastAsia="en-GB"/>
        </w:rPr>
      </w:pPr>
      <w:r>
        <w:rPr>
          <w:noProof/>
        </w:rPr>
        <w:t>6.8.21</w:t>
      </w:r>
      <w:r>
        <w:rPr>
          <w:rFonts w:ascii="Calibri" w:hAnsi="Calibri"/>
          <w:noProof/>
          <w:sz w:val="22"/>
          <w:szCs w:val="22"/>
          <w:lang w:eastAsia="en-GB"/>
        </w:rPr>
        <w:tab/>
      </w:r>
      <w:r>
        <w:rPr>
          <w:noProof/>
        </w:rPr>
        <w:t>Buffer size</w:t>
      </w:r>
      <w:r>
        <w:rPr>
          <w:noProof/>
        </w:rPr>
        <w:tab/>
      </w:r>
      <w:r>
        <w:rPr>
          <w:noProof/>
        </w:rPr>
        <w:fldChar w:fldCharType="begin" w:fldLock="1"/>
      </w:r>
      <w:r>
        <w:rPr>
          <w:noProof/>
        </w:rPr>
        <w:instrText xml:space="preserve"> PAGEREF _Toc138672806 \h </w:instrText>
      </w:r>
      <w:r>
        <w:rPr>
          <w:noProof/>
        </w:rPr>
      </w:r>
      <w:r>
        <w:rPr>
          <w:noProof/>
        </w:rPr>
        <w:fldChar w:fldCharType="separate"/>
      </w:r>
      <w:r>
        <w:rPr>
          <w:noProof/>
        </w:rPr>
        <w:t>57</w:t>
      </w:r>
      <w:r>
        <w:rPr>
          <w:noProof/>
        </w:rPr>
        <w:fldChar w:fldCharType="end"/>
      </w:r>
    </w:p>
    <w:p w14:paraId="062CB08C" w14:textId="0472E5E5" w:rsidR="003D2319" w:rsidRDefault="003D2319">
      <w:pPr>
        <w:pStyle w:val="TOC3"/>
        <w:rPr>
          <w:rFonts w:ascii="Calibri" w:hAnsi="Calibri"/>
          <w:noProof/>
          <w:sz w:val="22"/>
          <w:szCs w:val="22"/>
          <w:lang w:eastAsia="en-GB"/>
        </w:rPr>
      </w:pPr>
      <w:r>
        <w:rPr>
          <w:noProof/>
        </w:rPr>
        <w:t>6.8.22</w:t>
      </w:r>
      <w:r>
        <w:rPr>
          <w:rFonts w:ascii="Calibri" w:hAnsi="Calibri"/>
          <w:noProof/>
          <w:sz w:val="22"/>
          <w:szCs w:val="22"/>
          <w:lang w:eastAsia="en-GB"/>
        </w:rPr>
        <w:tab/>
      </w:r>
      <w:r>
        <w:rPr>
          <w:noProof/>
        </w:rPr>
        <w:t>Total Display Duration</w:t>
      </w:r>
      <w:r>
        <w:rPr>
          <w:noProof/>
        </w:rPr>
        <w:tab/>
      </w:r>
      <w:r>
        <w:rPr>
          <w:noProof/>
        </w:rPr>
        <w:fldChar w:fldCharType="begin" w:fldLock="1"/>
      </w:r>
      <w:r>
        <w:rPr>
          <w:noProof/>
        </w:rPr>
        <w:instrText xml:space="preserve"> PAGEREF _Toc138672807 \h </w:instrText>
      </w:r>
      <w:r>
        <w:rPr>
          <w:noProof/>
        </w:rPr>
      </w:r>
      <w:r>
        <w:rPr>
          <w:noProof/>
        </w:rPr>
        <w:fldChar w:fldCharType="separate"/>
      </w:r>
      <w:r>
        <w:rPr>
          <w:noProof/>
        </w:rPr>
        <w:t>57</w:t>
      </w:r>
      <w:r>
        <w:rPr>
          <w:noProof/>
        </w:rPr>
        <w:fldChar w:fldCharType="end"/>
      </w:r>
    </w:p>
    <w:p w14:paraId="7B7D8D8C" w14:textId="0825B3CF" w:rsidR="003D2319" w:rsidRDefault="003D2319">
      <w:pPr>
        <w:pStyle w:val="TOC3"/>
        <w:rPr>
          <w:rFonts w:ascii="Calibri" w:hAnsi="Calibri"/>
          <w:noProof/>
          <w:sz w:val="22"/>
          <w:szCs w:val="22"/>
          <w:lang w:eastAsia="en-GB"/>
        </w:rPr>
      </w:pPr>
      <w:r>
        <w:rPr>
          <w:noProof/>
        </w:rPr>
        <w:t>6.8.23</w:t>
      </w:r>
      <w:r>
        <w:rPr>
          <w:rFonts w:ascii="Calibri" w:hAnsi="Calibri"/>
          <w:noProof/>
          <w:sz w:val="22"/>
          <w:szCs w:val="22"/>
          <w:lang w:eastAsia="en-GB"/>
        </w:rPr>
        <w:tab/>
      </w:r>
      <w:r>
        <w:rPr>
          <w:noProof/>
        </w:rPr>
        <w:t>Service Availability</w:t>
      </w:r>
      <w:r>
        <w:rPr>
          <w:noProof/>
        </w:rPr>
        <w:tab/>
      </w:r>
      <w:r>
        <w:rPr>
          <w:noProof/>
        </w:rPr>
        <w:fldChar w:fldCharType="begin" w:fldLock="1"/>
      </w:r>
      <w:r>
        <w:rPr>
          <w:noProof/>
        </w:rPr>
        <w:instrText xml:space="preserve"> PAGEREF _Toc138672808 \h </w:instrText>
      </w:r>
      <w:r>
        <w:rPr>
          <w:noProof/>
        </w:rPr>
      </w:r>
      <w:r>
        <w:rPr>
          <w:noProof/>
        </w:rPr>
        <w:fldChar w:fldCharType="separate"/>
      </w:r>
      <w:r>
        <w:rPr>
          <w:noProof/>
        </w:rPr>
        <w:t>57</w:t>
      </w:r>
      <w:r>
        <w:rPr>
          <w:noProof/>
        </w:rPr>
        <w:fldChar w:fldCharType="end"/>
      </w:r>
    </w:p>
    <w:p w14:paraId="1AAC37E3" w14:textId="28754706" w:rsidR="003D2319" w:rsidRDefault="003D2319">
      <w:pPr>
        <w:pStyle w:val="TOC3"/>
        <w:rPr>
          <w:rFonts w:ascii="Calibri" w:hAnsi="Calibri"/>
          <w:noProof/>
          <w:sz w:val="22"/>
          <w:szCs w:val="22"/>
          <w:lang w:eastAsia="en-GB"/>
        </w:rPr>
      </w:pPr>
      <w:r>
        <w:rPr>
          <w:noProof/>
        </w:rPr>
        <w:t>6.8.24</w:t>
      </w:r>
      <w:r>
        <w:rPr>
          <w:rFonts w:ascii="Calibri" w:hAnsi="Calibri"/>
          <w:noProof/>
          <w:sz w:val="22"/>
          <w:szCs w:val="22"/>
          <w:lang w:eastAsia="en-GB"/>
        </w:rPr>
        <w:tab/>
      </w:r>
      <w:r>
        <w:rPr>
          <w:noProof/>
        </w:rPr>
        <w:t>Service Record</w:t>
      </w:r>
      <w:r>
        <w:rPr>
          <w:noProof/>
        </w:rPr>
        <w:tab/>
      </w:r>
      <w:r>
        <w:rPr>
          <w:noProof/>
        </w:rPr>
        <w:fldChar w:fldCharType="begin" w:fldLock="1"/>
      </w:r>
      <w:r>
        <w:rPr>
          <w:noProof/>
        </w:rPr>
        <w:instrText xml:space="preserve"> PAGEREF _Toc138672809 \h </w:instrText>
      </w:r>
      <w:r>
        <w:rPr>
          <w:noProof/>
        </w:rPr>
      </w:r>
      <w:r>
        <w:rPr>
          <w:noProof/>
        </w:rPr>
        <w:fldChar w:fldCharType="separate"/>
      </w:r>
      <w:r>
        <w:rPr>
          <w:noProof/>
        </w:rPr>
        <w:t>57</w:t>
      </w:r>
      <w:r>
        <w:rPr>
          <w:noProof/>
        </w:rPr>
        <w:fldChar w:fldCharType="end"/>
      </w:r>
    </w:p>
    <w:p w14:paraId="5BE8B50A" w14:textId="33EF0B4D" w:rsidR="003D2319" w:rsidRDefault="003D2319">
      <w:pPr>
        <w:pStyle w:val="TOC3"/>
        <w:rPr>
          <w:rFonts w:ascii="Calibri" w:hAnsi="Calibri"/>
          <w:noProof/>
          <w:sz w:val="22"/>
          <w:szCs w:val="22"/>
          <w:lang w:eastAsia="en-GB"/>
        </w:rPr>
      </w:pPr>
      <w:r>
        <w:rPr>
          <w:noProof/>
        </w:rPr>
        <w:t>6.8.25</w:t>
      </w:r>
      <w:r>
        <w:rPr>
          <w:rFonts w:ascii="Calibri" w:hAnsi="Calibri"/>
          <w:noProof/>
          <w:sz w:val="22"/>
          <w:szCs w:val="22"/>
          <w:lang w:eastAsia="en-GB"/>
        </w:rPr>
        <w:tab/>
      </w:r>
      <w:r>
        <w:rPr>
          <w:noProof/>
        </w:rPr>
        <w:t>Other address (local address)</w:t>
      </w:r>
      <w:r>
        <w:rPr>
          <w:noProof/>
        </w:rPr>
        <w:tab/>
      </w:r>
      <w:r>
        <w:rPr>
          <w:noProof/>
        </w:rPr>
        <w:fldChar w:fldCharType="begin" w:fldLock="1"/>
      </w:r>
      <w:r>
        <w:rPr>
          <w:noProof/>
        </w:rPr>
        <w:instrText xml:space="preserve"> PAGEREF _Toc138672810 \h </w:instrText>
      </w:r>
      <w:r>
        <w:rPr>
          <w:noProof/>
        </w:rPr>
      </w:r>
      <w:r>
        <w:rPr>
          <w:noProof/>
        </w:rPr>
        <w:fldChar w:fldCharType="separate"/>
      </w:r>
      <w:r>
        <w:rPr>
          <w:noProof/>
        </w:rPr>
        <w:t>57</w:t>
      </w:r>
      <w:r>
        <w:rPr>
          <w:noProof/>
        </w:rPr>
        <w:fldChar w:fldCharType="end"/>
      </w:r>
    </w:p>
    <w:p w14:paraId="0976159B" w14:textId="500FF5B6" w:rsidR="003D2319" w:rsidRDefault="003D2319">
      <w:pPr>
        <w:pStyle w:val="TOC3"/>
        <w:rPr>
          <w:rFonts w:ascii="Calibri" w:hAnsi="Calibri"/>
          <w:noProof/>
          <w:sz w:val="22"/>
          <w:szCs w:val="22"/>
          <w:lang w:eastAsia="en-GB"/>
        </w:rPr>
      </w:pPr>
      <w:r>
        <w:rPr>
          <w:noProof/>
        </w:rPr>
        <w:t>6.8.26</w:t>
      </w:r>
      <w:r>
        <w:rPr>
          <w:rFonts w:ascii="Calibri" w:hAnsi="Calibri"/>
          <w:noProof/>
          <w:sz w:val="22"/>
          <w:szCs w:val="22"/>
          <w:lang w:eastAsia="en-GB"/>
        </w:rPr>
        <w:tab/>
      </w:r>
      <w:r>
        <w:rPr>
          <w:noProof/>
        </w:rPr>
        <w:t>Frames Information</w:t>
      </w:r>
      <w:r>
        <w:rPr>
          <w:noProof/>
        </w:rPr>
        <w:tab/>
      </w:r>
      <w:r>
        <w:rPr>
          <w:noProof/>
        </w:rPr>
        <w:fldChar w:fldCharType="begin" w:fldLock="1"/>
      </w:r>
      <w:r>
        <w:rPr>
          <w:noProof/>
        </w:rPr>
        <w:instrText xml:space="preserve"> PAGEREF _Toc138672811 \h </w:instrText>
      </w:r>
      <w:r>
        <w:rPr>
          <w:noProof/>
        </w:rPr>
      </w:r>
      <w:r>
        <w:rPr>
          <w:noProof/>
        </w:rPr>
        <w:fldChar w:fldCharType="separate"/>
      </w:r>
      <w:r>
        <w:rPr>
          <w:noProof/>
        </w:rPr>
        <w:t>57</w:t>
      </w:r>
      <w:r>
        <w:rPr>
          <w:noProof/>
        </w:rPr>
        <w:fldChar w:fldCharType="end"/>
      </w:r>
    </w:p>
    <w:p w14:paraId="12278E0A" w14:textId="5D2C12DA" w:rsidR="003D2319" w:rsidRDefault="003D2319">
      <w:pPr>
        <w:pStyle w:val="TOC2"/>
        <w:rPr>
          <w:rFonts w:ascii="Calibri" w:hAnsi="Calibri"/>
          <w:noProof/>
          <w:sz w:val="22"/>
          <w:szCs w:val="22"/>
          <w:lang w:eastAsia="en-GB"/>
        </w:rPr>
      </w:pPr>
      <w:r>
        <w:rPr>
          <w:noProof/>
        </w:rPr>
        <w:t>6.9</w:t>
      </w:r>
      <w:r>
        <w:rPr>
          <w:rFonts w:ascii="Calibri" w:hAnsi="Calibri"/>
          <w:noProof/>
          <w:sz w:val="22"/>
          <w:szCs w:val="22"/>
          <w:lang w:eastAsia="en-GB"/>
        </w:rPr>
        <w:tab/>
      </w:r>
      <w:r>
        <w:rPr>
          <w:noProof/>
        </w:rPr>
        <w:t>Proactive UICC session and ME display interaction</w:t>
      </w:r>
      <w:r>
        <w:rPr>
          <w:noProof/>
        </w:rPr>
        <w:tab/>
      </w:r>
      <w:r>
        <w:rPr>
          <w:noProof/>
        </w:rPr>
        <w:fldChar w:fldCharType="begin" w:fldLock="1"/>
      </w:r>
      <w:r>
        <w:rPr>
          <w:noProof/>
        </w:rPr>
        <w:instrText xml:space="preserve"> PAGEREF _Toc138672812 \h </w:instrText>
      </w:r>
      <w:r>
        <w:rPr>
          <w:noProof/>
        </w:rPr>
      </w:r>
      <w:r>
        <w:rPr>
          <w:noProof/>
        </w:rPr>
        <w:fldChar w:fldCharType="separate"/>
      </w:r>
      <w:r>
        <w:rPr>
          <w:noProof/>
        </w:rPr>
        <w:t>57</w:t>
      </w:r>
      <w:r>
        <w:rPr>
          <w:noProof/>
        </w:rPr>
        <w:fldChar w:fldCharType="end"/>
      </w:r>
    </w:p>
    <w:p w14:paraId="1280C7FD" w14:textId="6FA1F218" w:rsidR="003D2319" w:rsidRDefault="003D2319">
      <w:pPr>
        <w:pStyle w:val="TOC2"/>
        <w:rPr>
          <w:rFonts w:ascii="Calibri" w:hAnsi="Calibri"/>
          <w:noProof/>
          <w:sz w:val="22"/>
          <w:szCs w:val="22"/>
          <w:lang w:eastAsia="en-GB"/>
        </w:rPr>
      </w:pPr>
      <w:r>
        <w:rPr>
          <w:noProof/>
        </w:rPr>
        <w:t>6.10</w:t>
      </w:r>
      <w:r>
        <w:rPr>
          <w:rFonts w:ascii="Calibri" w:hAnsi="Calibri"/>
          <w:noProof/>
          <w:sz w:val="22"/>
          <w:szCs w:val="22"/>
          <w:lang w:eastAsia="en-GB"/>
        </w:rPr>
        <w:tab/>
      </w:r>
      <w:r>
        <w:rPr>
          <w:noProof/>
        </w:rPr>
        <w:t>Handling of unknown, unforeseen and erroneous messages</w:t>
      </w:r>
      <w:r>
        <w:rPr>
          <w:noProof/>
        </w:rPr>
        <w:tab/>
      </w:r>
      <w:r>
        <w:rPr>
          <w:noProof/>
        </w:rPr>
        <w:fldChar w:fldCharType="begin" w:fldLock="1"/>
      </w:r>
      <w:r>
        <w:rPr>
          <w:noProof/>
        </w:rPr>
        <w:instrText xml:space="preserve"> PAGEREF _Toc138672813 \h </w:instrText>
      </w:r>
      <w:r>
        <w:rPr>
          <w:noProof/>
        </w:rPr>
      </w:r>
      <w:r>
        <w:rPr>
          <w:noProof/>
        </w:rPr>
        <w:fldChar w:fldCharType="separate"/>
      </w:r>
      <w:r>
        <w:rPr>
          <w:noProof/>
        </w:rPr>
        <w:t>57</w:t>
      </w:r>
      <w:r>
        <w:rPr>
          <w:noProof/>
        </w:rPr>
        <w:fldChar w:fldCharType="end"/>
      </w:r>
    </w:p>
    <w:p w14:paraId="7184EAC8" w14:textId="24FE5083" w:rsidR="003D2319" w:rsidRDefault="003D2319">
      <w:pPr>
        <w:pStyle w:val="TOC2"/>
        <w:rPr>
          <w:rFonts w:ascii="Calibri" w:hAnsi="Calibri"/>
          <w:noProof/>
          <w:sz w:val="22"/>
          <w:szCs w:val="22"/>
          <w:lang w:eastAsia="en-GB"/>
        </w:rPr>
      </w:pPr>
      <w:r>
        <w:rPr>
          <w:noProof/>
        </w:rPr>
        <w:t>6.11</w:t>
      </w:r>
      <w:r>
        <w:rPr>
          <w:rFonts w:ascii="Calibri" w:hAnsi="Calibri"/>
          <w:noProof/>
          <w:sz w:val="22"/>
          <w:szCs w:val="22"/>
          <w:lang w:eastAsia="en-GB"/>
        </w:rPr>
        <w:tab/>
      </w:r>
      <w:r>
        <w:rPr>
          <w:noProof/>
        </w:rPr>
        <w:t>Proactive commands versus possible Terminal response</w:t>
      </w:r>
      <w:r>
        <w:rPr>
          <w:noProof/>
        </w:rPr>
        <w:tab/>
      </w:r>
      <w:r>
        <w:rPr>
          <w:noProof/>
        </w:rPr>
        <w:fldChar w:fldCharType="begin" w:fldLock="1"/>
      </w:r>
      <w:r>
        <w:rPr>
          <w:noProof/>
        </w:rPr>
        <w:instrText xml:space="preserve"> PAGEREF _Toc138672814 \h </w:instrText>
      </w:r>
      <w:r>
        <w:rPr>
          <w:noProof/>
        </w:rPr>
      </w:r>
      <w:r>
        <w:rPr>
          <w:noProof/>
        </w:rPr>
        <w:fldChar w:fldCharType="separate"/>
      </w:r>
      <w:r>
        <w:rPr>
          <w:noProof/>
        </w:rPr>
        <w:t>57</w:t>
      </w:r>
      <w:r>
        <w:rPr>
          <w:noProof/>
        </w:rPr>
        <w:fldChar w:fldCharType="end"/>
      </w:r>
    </w:p>
    <w:p w14:paraId="132FEB80" w14:textId="661EE640" w:rsidR="003D2319" w:rsidRDefault="003D2319">
      <w:pPr>
        <w:pStyle w:val="TOC1"/>
        <w:rPr>
          <w:rFonts w:ascii="Calibri" w:hAnsi="Calibri"/>
          <w:noProof/>
          <w:szCs w:val="22"/>
          <w:lang w:eastAsia="en-GB"/>
        </w:rPr>
      </w:pPr>
      <w:r>
        <w:rPr>
          <w:noProof/>
        </w:rPr>
        <w:t>7</w:t>
      </w:r>
      <w:r>
        <w:rPr>
          <w:rFonts w:ascii="Calibri" w:hAnsi="Calibri"/>
          <w:noProof/>
          <w:szCs w:val="22"/>
          <w:lang w:eastAsia="en-GB"/>
        </w:rPr>
        <w:tab/>
      </w:r>
      <w:r>
        <w:rPr>
          <w:noProof/>
        </w:rPr>
        <w:t>ENVELOPE Commands</w:t>
      </w:r>
      <w:r>
        <w:rPr>
          <w:noProof/>
        </w:rPr>
        <w:tab/>
      </w:r>
      <w:r>
        <w:rPr>
          <w:noProof/>
        </w:rPr>
        <w:fldChar w:fldCharType="begin" w:fldLock="1"/>
      </w:r>
      <w:r>
        <w:rPr>
          <w:noProof/>
        </w:rPr>
        <w:instrText xml:space="preserve"> PAGEREF _Toc138672815 \h </w:instrText>
      </w:r>
      <w:r>
        <w:rPr>
          <w:noProof/>
        </w:rPr>
      </w:r>
      <w:r>
        <w:rPr>
          <w:noProof/>
        </w:rPr>
        <w:fldChar w:fldCharType="separate"/>
      </w:r>
      <w:r>
        <w:rPr>
          <w:noProof/>
        </w:rPr>
        <w:t>59</w:t>
      </w:r>
      <w:r>
        <w:rPr>
          <w:noProof/>
        </w:rPr>
        <w:fldChar w:fldCharType="end"/>
      </w:r>
    </w:p>
    <w:p w14:paraId="306A5642" w14:textId="4057B60F" w:rsidR="003D2319" w:rsidRDefault="003D2319">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Data download to UICC</w:t>
      </w:r>
      <w:r>
        <w:rPr>
          <w:noProof/>
        </w:rPr>
        <w:tab/>
      </w:r>
      <w:r>
        <w:rPr>
          <w:noProof/>
        </w:rPr>
        <w:fldChar w:fldCharType="begin" w:fldLock="1"/>
      </w:r>
      <w:r>
        <w:rPr>
          <w:noProof/>
        </w:rPr>
        <w:instrText xml:space="preserve"> PAGEREF _Toc138672816 \h </w:instrText>
      </w:r>
      <w:r>
        <w:rPr>
          <w:noProof/>
        </w:rPr>
      </w:r>
      <w:r>
        <w:rPr>
          <w:noProof/>
        </w:rPr>
        <w:fldChar w:fldCharType="separate"/>
      </w:r>
      <w:r>
        <w:rPr>
          <w:noProof/>
        </w:rPr>
        <w:t>59</w:t>
      </w:r>
      <w:r>
        <w:rPr>
          <w:noProof/>
        </w:rPr>
        <w:fldChar w:fldCharType="end"/>
      </w:r>
    </w:p>
    <w:p w14:paraId="7A7BE3C3" w14:textId="1D44D4A1" w:rsidR="003D2319" w:rsidRDefault="003D2319">
      <w:pPr>
        <w:pStyle w:val="TOC3"/>
        <w:rPr>
          <w:rFonts w:ascii="Calibri" w:hAnsi="Calibri"/>
          <w:noProof/>
          <w:sz w:val="22"/>
          <w:szCs w:val="22"/>
          <w:lang w:eastAsia="en-GB"/>
        </w:rPr>
      </w:pPr>
      <w:r>
        <w:rPr>
          <w:noProof/>
        </w:rPr>
        <w:t>7.1.1</w:t>
      </w:r>
      <w:r>
        <w:rPr>
          <w:rFonts w:ascii="Calibri" w:hAnsi="Calibri"/>
          <w:noProof/>
          <w:sz w:val="22"/>
          <w:szCs w:val="22"/>
          <w:lang w:eastAsia="en-GB"/>
        </w:rPr>
        <w:tab/>
      </w:r>
      <w:r>
        <w:rPr>
          <w:noProof/>
        </w:rPr>
        <w:t>SMS-PP data download</w:t>
      </w:r>
      <w:r>
        <w:rPr>
          <w:noProof/>
        </w:rPr>
        <w:tab/>
      </w:r>
      <w:r>
        <w:rPr>
          <w:noProof/>
        </w:rPr>
        <w:fldChar w:fldCharType="begin" w:fldLock="1"/>
      </w:r>
      <w:r>
        <w:rPr>
          <w:noProof/>
        </w:rPr>
        <w:instrText xml:space="preserve"> PAGEREF _Toc138672817 \h </w:instrText>
      </w:r>
      <w:r>
        <w:rPr>
          <w:noProof/>
        </w:rPr>
      </w:r>
      <w:r>
        <w:rPr>
          <w:noProof/>
        </w:rPr>
        <w:fldChar w:fldCharType="separate"/>
      </w:r>
      <w:r>
        <w:rPr>
          <w:noProof/>
        </w:rPr>
        <w:t>59</w:t>
      </w:r>
      <w:r>
        <w:rPr>
          <w:noProof/>
        </w:rPr>
        <w:fldChar w:fldCharType="end"/>
      </w:r>
    </w:p>
    <w:p w14:paraId="7DDD9C1C" w14:textId="29067A00" w:rsidR="003D2319" w:rsidRDefault="003D2319">
      <w:pPr>
        <w:pStyle w:val="TOC4"/>
        <w:rPr>
          <w:rFonts w:ascii="Calibri" w:hAnsi="Calibri"/>
          <w:noProof/>
          <w:sz w:val="22"/>
          <w:szCs w:val="22"/>
          <w:lang w:eastAsia="en-GB"/>
        </w:rPr>
      </w:pPr>
      <w:r>
        <w:rPr>
          <w:noProof/>
        </w:rPr>
        <w:t>7.1.1.1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_Toc138672818 \h </w:instrText>
      </w:r>
      <w:r>
        <w:rPr>
          <w:noProof/>
        </w:rPr>
      </w:r>
      <w:r>
        <w:rPr>
          <w:noProof/>
        </w:rPr>
        <w:fldChar w:fldCharType="separate"/>
      </w:r>
      <w:r>
        <w:rPr>
          <w:noProof/>
        </w:rPr>
        <w:t>59</w:t>
      </w:r>
      <w:r>
        <w:rPr>
          <w:noProof/>
        </w:rPr>
        <w:fldChar w:fldCharType="end"/>
      </w:r>
    </w:p>
    <w:p w14:paraId="39BACA25" w14:textId="46908415" w:rsidR="003D2319" w:rsidRDefault="003D2319">
      <w:pPr>
        <w:pStyle w:val="TOC4"/>
        <w:rPr>
          <w:rFonts w:ascii="Calibri" w:hAnsi="Calibri"/>
          <w:noProof/>
          <w:sz w:val="22"/>
          <w:szCs w:val="22"/>
          <w:lang w:eastAsia="en-GB"/>
        </w:rPr>
      </w:pPr>
      <w:r>
        <w:rPr>
          <w:noProof/>
        </w:rPr>
        <w:t>7.1.1.1a</w:t>
      </w:r>
      <w:r>
        <w:rPr>
          <w:rFonts w:ascii="Calibri" w:hAnsi="Calibri"/>
          <w:noProof/>
          <w:sz w:val="22"/>
          <w:szCs w:val="22"/>
          <w:lang w:eastAsia="en-GB"/>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_Toc138672819 \h </w:instrText>
      </w:r>
      <w:r>
        <w:rPr>
          <w:noProof/>
        </w:rPr>
      </w:r>
      <w:r>
        <w:rPr>
          <w:noProof/>
        </w:rPr>
        <w:fldChar w:fldCharType="separate"/>
      </w:r>
      <w:r>
        <w:rPr>
          <w:noProof/>
        </w:rPr>
        <w:t>59</w:t>
      </w:r>
      <w:r>
        <w:rPr>
          <w:noProof/>
        </w:rPr>
        <w:fldChar w:fldCharType="end"/>
      </w:r>
    </w:p>
    <w:p w14:paraId="4DE9BD8A" w14:textId="1D178282" w:rsidR="003D2319" w:rsidRDefault="003D2319">
      <w:pPr>
        <w:pStyle w:val="TOC4"/>
        <w:rPr>
          <w:rFonts w:ascii="Calibri" w:hAnsi="Calibri"/>
          <w:noProof/>
          <w:sz w:val="22"/>
          <w:szCs w:val="22"/>
          <w:lang w:eastAsia="en-GB"/>
        </w:rPr>
      </w:pPr>
      <w:r>
        <w:rPr>
          <w:noProof/>
        </w:rPr>
        <w:t>7.1.1.2</w:t>
      </w:r>
      <w:r>
        <w:rPr>
          <w:rFonts w:ascii="Calibri" w:hAnsi="Calibri"/>
          <w:noProof/>
          <w:sz w:val="22"/>
          <w:szCs w:val="22"/>
          <w:lang w:eastAsia="en-GB"/>
        </w:rPr>
        <w:tab/>
      </w:r>
      <w:r>
        <w:rPr>
          <w:noProof/>
        </w:rPr>
        <w:t>Structure of ENVELOPE (SMS-PP DOWNLOAD)</w:t>
      </w:r>
      <w:r>
        <w:rPr>
          <w:noProof/>
        </w:rPr>
        <w:tab/>
      </w:r>
      <w:r>
        <w:rPr>
          <w:noProof/>
        </w:rPr>
        <w:fldChar w:fldCharType="begin" w:fldLock="1"/>
      </w:r>
      <w:r>
        <w:rPr>
          <w:noProof/>
        </w:rPr>
        <w:instrText xml:space="preserve"> PAGEREF _Toc138672820 \h </w:instrText>
      </w:r>
      <w:r>
        <w:rPr>
          <w:noProof/>
        </w:rPr>
      </w:r>
      <w:r>
        <w:rPr>
          <w:noProof/>
        </w:rPr>
        <w:fldChar w:fldCharType="separate"/>
      </w:r>
      <w:r>
        <w:rPr>
          <w:noProof/>
        </w:rPr>
        <w:t>60</w:t>
      </w:r>
      <w:r>
        <w:rPr>
          <w:noProof/>
        </w:rPr>
        <w:fldChar w:fldCharType="end"/>
      </w:r>
    </w:p>
    <w:p w14:paraId="1B1937A5" w14:textId="2FD0E748" w:rsidR="003D2319" w:rsidRDefault="003D2319">
      <w:pPr>
        <w:pStyle w:val="TOC3"/>
        <w:rPr>
          <w:rFonts w:ascii="Calibri" w:hAnsi="Calibri"/>
          <w:noProof/>
          <w:sz w:val="22"/>
          <w:szCs w:val="22"/>
          <w:lang w:eastAsia="en-GB"/>
        </w:rPr>
      </w:pPr>
      <w:r>
        <w:rPr>
          <w:noProof/>
        </w:rPr>
        <w:t>7.1.2</w:t>
      </w:r>
      <w:r>
        <w:rPr>
          <w:rFonts w:ascii="Calibri" w:hAnsi="Calibri"/>
          <w:noProof/>
          <w:sz w:val="22"/>
          <w:szCs w:val="22"/>
          <w:lang w:eastAsia="en-GB"/>
        </w:rPr>
        <w:tab/>
      </w:r>
      <w:r>
        <w:rPr>
          <w:noProof/>
        </w:rPr>
        <w:t>Cell Broadcast data download</w:t>
      </w:r>
      <w:r>
        <w:rPr>
          <w:noProof/>
        </w:rPr>
        <w:tab/>
      </w:r>
      <w:r>
        <w:rPr>
          <w:noProof/>
        </w:rPr>
        <w:fldChar w:fldCharType="begin" w:fldLock="1"/>
      </w:r>
      <w:r>
        <w:rPr>
          <w:noProof/>
        </w:rPr>
        <w:instrText xml:space="preserve"> PAGEREF _Toc138672821 \h </w:instrText>
      </w:r>
      <w:r>
        <w:rPr>
          <w:noProof/>
        </w:rPr>
      </w:r>
      <w:r>
        <w:rPr>
          <w:noProof/>
        </w:rPr>
        <w:fldChar w:fldCharType="separate"/>
      </w:r>
      <w:r>
        <w:rPr>
          <w:noProof/>
        </w:rPr>
        <w:t>61</w:t>
      </w:r>
      <w:r>
        <w:rPr>
          <w:noProof/>
        </w:rPr>
        <w:fldChar w:fldCharType="end"/>
      </w:r>
    </w:p>
    <w:p w14:paraId="3178669F" w14:textId="2632883B" w:rsidR="003D2319" w:rsidRDefault="003D2319">
      <w:pPr>
        <w:pStyle w:val="TOC4"/>
        <w:rPr>
          <w:rFonts w:ascii="Calibri" w:hAnsi="Calibri"/>
          <w:noProof/>
          <w:sz w:val="22"/>
          <w:szCs w:val="22"/>
          <w:lang w:eastAsia="en-GB"/>
        </w:rPr>
      </w:pPr>
      <w:r>
        <w:rPr>
          <w:noProof/>
        </w:rPr>
        <w:t>7.1.2.1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_Toc138672822 \h </w:instrText>
      </w:r>
      <w:r>
        <w:rPr>
          <w:noProof/>
        </w:rPr>
      </w:r>
      <w:r>
        <w:rPr>
          <w:noProof/>
        </w:rPr>
        <w:fldChar w:fldCharType="separate"/>
      </w:r>
      <w:r>
        <w:rPr>
          <w:noProof/>
        </w:rPr>
        <w:t>61</w:t>
      </w:r>
      <w:r>
        <w:rPr>
          <w:noProof/>
        </w:rPr>
        <w:fldChar w:fldCharType="end"/>
      </w:r>
    </w:p>
    <w:p w14:paraId="7305A5A5" w14:textId="168450A3" w:rsidR="003D2319" w:rsidRDefault="003D2319">
      <w:pPr>
        <w:pStyle w:val="TOC4"/>
        <w:rPr>
          <w:rFonts w:ascii="Calibri" w:hAnsi="Calibri"/>
          <w:noProof/>
          <w:sz w:val="22"/>
          <w:szCs w:val="22"/>
          <w:lang w:eastAsia="en-GB"/>
        </w:rPr>
      </w:pPr>
      <w:r>
        <w:rPr>
          <w:noProof/>
        </w:rPr>
        <w:t>7.1.2.2</w:t>
      </w:r>
      <w:r>
        <w:rPr>
          <w:rFonts w:ascii="Calibri" w:hAnsi="Calibri"/>
          <w:noProof/>
          <w:sz w:val="22"/>
          <w:szCs w:val="22"/>
          <w:lang w:eastAsia="en-GB"/>
        </w:rPr>
        <w:tab/>
      </w:r>
      <w:r>
        <w:rPr>
          <w:noProof/>
        </w:rPr>
        <w:t>Structure of ENVELOPE (CELL BROADCAST DOWNLOAD)</w:t>
      </w:r>
      <w:r>
        <w:rPr>
          <w:noProof/>
        </w:rPr>
        <w:tab/>
      </w:r>
      <w:r>
        <w:rPr>
          <w:noProof/>
        </w:rPr>
        <w:fldChar w:fldCharType="begin" w:fldLock="1"/>
      </w:r>
      <w:r>
        <w:rPr>
          <w:noProof/>
        </w:rPr>
        <w:instrText xml:space="preserve"> PAGEREF _Toc138672823 \h </w:instrText>
      </w:r>
      <w:r>
        <w:rPr>
          <w:noProof/>
        </w:rPr>
      </w:r>
      <w:r>
        <w:rPr>
          <w:noProof/>
        </w:rPr>
        <w:fldChar w:fldCharType="separate"/>
      </w:r>
      <w:r>
        <w:rPr>
          <w:noProof/>
        </w:rPr>
        <w:t>62</w:t>
      </w:r>
      <w:r>
        <w:rPr>
          <w:noProof/>
        </w:rPr>
        <w:fldChar w:fldCharType="end"/>
      </w:r>
    </w:p>
    <w:p w14:paraId="3AB09A83" w14:textId="2687C635" w:rsidR="003D2319" w:rsidRDefault="003D2319">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Menu Selection</w:t>
      </w:r>
      <w:r>
        <w:rPr>
          <w:noProof/>
        </w:rPr>
        <w:tab/>
      </w:r>
      <w:r>
        <w:rPr>
          <w:noProof/>
        </w:rPr>
        <w:fldChar w:fldCharType="begin" w:fldLock="1"/>
      </w:r>
      <w:r>
        <w:rPr>
          <w:noProof/>
        </w:rPr>
        <w:instrText xml:space="preserve"> PAGEREF _Toc138672824 \h </w:instrText>
      </w:r>
      <w:r>
        <w:rPr>
          <w:noProof/>
        </w:rPr>
      </w:r>
      <w:r>
        <w:rPr>
          <w:noProof/>
        </w:rPr>
        <w:fldChar w:fldCharType="separate"/>
      </w:r>
      <w:r>
        <w:rPr>
          <w:noProof/>
        </w:rPr>
        <w:t>62</w:t>
      </w:r>
      <w:r>
        <w:rPr>
          <w:noProof/>
        </w:rPr>
        <w:fldChar w:fldCharType="end"/>
      </w:r>
    </w:p>
    <w:p w14:paraId="242458E7" w14:textId="7BC0F260" w:rsidR="003D2319" w:rsidRDefault="003D2319">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Call Control and MO SMS control by USIM</w:t>
      </w:r>
      <w:r>
        <w:rPr>
          <w:noProof/>
        </w:rPr>
        <w:tab/>
      </w:r>
      <w:r>
        <w:rPr>
          <w:noProof/>
        </w:rPr>
        <w:fldChar w:fldCharType="begin" w:fldLock="1"/>
      </w:r>
      <w:r>
        <w:rPr>
          <w:noProof/>
        </w:rPr>
        <w:instrText xml:space="preserve"> PAGEREF _Toc138672825 \h </w:instrText>
      </w:r>
      <w:r>
        <w:rPr>
          <w:noProof/>
        </w:rPr>
      </w:r>
      <w:r>
        <w:rPr>
          <w:noProof/>
        </w:rPr>
        <w:fldChar w:fldCharType="separate"/>
      </w:r>
      <w:r>
        <w:rPr>
          <w:noProof/>
        </w:rPr>
        <w:t>62</w:t>
      </w:r>
      <w:r>
        <w:rPr>
          <w:noProof/>
        </w:rPr>
        <w:fldChar w:fldCharType="end"/>
      </w:r>
    </w:p>
    <w:p w14:paraId="21734A12" w14:textId="3C26B0C4" w:rsidR="003D2319" w:rsidRDefault="003D2319">
      <w:pPr>
        <w:pStyle w:val="TOC3"/>
        <w:rPr>
          <w:rFonts w:ascii="Calibri" w:hAnsi="Calibri"/>
          <w:noProof/>
          <w:sz w:val="22"/>
          <w:szCs w:val="22"/>
          <w:lang w:eastAsia="en-GB"/>
        </w:rPr>
      </w:pPr>
      <w:r>
        <w:rPr>
          <w:noProof/>
        </w:rPr>
        <w:t>7.3.1</w:t>
      </w:r>
      <w:r>
        <w:rPr>
          <w:rFonts w:ascii="Calibri" w:hAnsi="Calibri"/>
          <w:noProof/>
          <w:sz w:val="22"/>
          <w:szCs w:val="22"/>
          <w:lang w:eastAsia="en-GB"/>
        </w:rPr>
        <w:tab/>
      </w:r>
      <w:r>
        <w:rPr>
          <w:noProof/>
        </w:rPr>
        <w:t>Call Control by USIM</w:t>
      </w:r>
      <w:r>
        <w:rPr>
          <w:noProof/>
        </w:rPr>
        <w:tab/>
      </w:r>
      <w:r>
        <w:rPr>
          <w:noProof/>
        </w:rPr>
        <w:fldChar w:fldCharType="begin" w:fldLock="1"/>
      </w:r>
      <w:r>
        <w:rPr>
          <w:noProof/>
        </w:rPr>
        <w:instrText xml:space="preserve"> PAGEREF _Toc138672826 \h </w:instrText>
      </w:r>
      <w:r>
        <w:rPr>
          <w:noProof/>
        </w:rPr>
      </w:r>
      <w:r>
        <w:rPr>
          <w:noProof/>
        </w:rPr>
        <w:fldChar w:fldCharType="separate"/>
      </w:r>
      <w:r>
        <w:rPr>
          <w:noProof/>
        </w:rPr>
        <w:t>62</w:t>
      </w:r>
      <w:r>
        <w:rPr>
          <w:noProof/>
        </w:rPr>
        <w:fldChar w:fldCharType="end"/>
      </w:r>
    </w:p>
    <w:p w14:paraId="5EED5833" w14:textId="67802909" w:rsidR="003D2319" w:rsidRDefault="003D2319">
      <w:pPr>
        <w:pStyle w:val="TOC4"/>
        <w:rPr>
          <w:rFonts w:ascii="Calibri" w:hAnsi="Calibri"/>
          <w:noProof/>
          <w:sz w:val="22"/>
          <w:szCs w:val="22"/>
          <w:lang w:eastAsia="en-GB"/>
        </w:rPr>
      </w:pPr>
      <w:r>
        <w:rPr>
          <w:noProof/>
        </w:rPr>
        <w:t>7.3.1.1</w:t>
      </w:r>
      <w:r>
        <w:rPr>
          <w:rFonts w:ascii="Calibri" w:hAnsi="Calibri"/>
          <w:noProof/>
          <w:sz w:val="22"/>
          <w:szCs w:val="22"/>
          <w:lang w:eastAsia="en-GB"/>
        </w:rPr>
        <w:tab/>
      </w:r>
      <w:r>
        <w:rPr>
          <w:noProof/>
        </w:rPr>
        <w:t>Procedure for mobile originated calls</w:t>
      </w:r>
      <w:r>
        <w:rPr>
          <w:noProof/>
        </w:rPr>
        <w:tab/>
      </w:r>
      <w:r>
        <w:rPr>
          <w:noProof/>
        </w:rPr>
        <w:fldChar w:fldCharType="begin" w:fldLock="1"/>
      </w:r>
      <w:r>
        <w:rPr>
          <w:noProof/>
        </w:rPr>
        <w:instrText xml:space="preserve"> PAGEREF _Toc138672827 \h </w:instrText>
      </w:r>
      <w:r>
        <w:rPr>
          <w:noProof/>
        </w:rPr>
      </w:r>
      <w:r>
        <w:rPr>
          <w:noProof/>
        </w:rPr>
        <w:fldChar w:fldCharType="separate"/>
      </w:r>
      <w:r>
        <w:rPr>
          <w:noProof/>
        </w:rPr>
        <w:t>62</w:t>
      </w:r>
      <w:r>
        <w:rPr>
          <w:noProof/>
        </w:rPr>
        <w:fldChar w:fldCharType="end"/>
      </w:r>
    </w:p>
    <w:p w14:paraId="525D7731" w14:textId="2BDEEB7A" w:rsidR="003D2319" w:rsidRDefault="003D2319">
      <w:pPr>
        <w:pStyle w:val="TOC4"/>
        <w:rPr>
          <w:rFonts w:ascii="Calibri" w:hAnsi="Calibri"/>
          <w:noProof/>
          <w:sz w:val="22"/>
          <w:szCs w:val="22"/>
          <w:lang w:eastAsia="en-GB"/>
        </w:rPr>
      </w:pPr>
      <w:r>
        <w:rPr>
          <w:noProof/>
        </w:rPr>
        <w:t>7.3.1.2</w:t>
      </w:r>
      <w:r>
        <w:rPr>
          <w:rFonts w:ascii="Calibri" w:hAnsi="Calibri"/>
          <w:noProof/>
          <w:sz w:val="22"/>
          <w:szCs w:val="22"/>
          <w:lang w:eastAsia="en-GB"/>
        </w:rPr>
        <w:tab/>
      </w:r>
      <w:r>
        <w:rPr>
          <w:noProof/>
        </w:rPr>
        <w:t>Procedure for Supplementary Services and USSD</w:t>
      </w:r>
      <w:r>
        <w:rPr>
          <w:noProof/>
        </w:rPr>
        <w:tab/>
      </w:r>
      <w:r>
        <w:rPr>
          <w:noProof/>
        </w:rPr>
        <w:fldChar w:fldCharType="begin" w:fldLock="1"/>
      </w:r>
      <w:r>
        <w:rPr>
          <w:noProof/>
        </w:rPr>
        <w:instrText xml:space="preserve"> PAGEREF _Toc138672828 \h </w:instrText>
      </w:r>
      <w:r>
        <w:rPr>
          <w:noProof/>
        </w:rPr>
      </w:r>
      <w:r>
        <w:rPr>
          <w:noProof/>
        </w:rPr>
        <w:fldChar w:fldCharType="separate"/>
      </w:r>
      <w:r>
        <w:rPr>
          <w:noProof/>
        </w:rPr>
        <w:t>64</w:t>
      </w:r>
      <w:r>
        <w:rPr>
          <w:noProof/>
        </w:rPr>
        <w:fldChar w:fldCharType="end"/>
      </w:r>
    </w:p>
    <w:p w14:paraId="66B26465" w14:textId="3169650D" w:rsidR="003D2319" w:rsidRDefault="003D2319">
      <w:pPr>
        <w:pStyle w:val="TOC4"/>
        <w:rPr>
          <w:rFonts w:ascii="Calibri" w:hAnsi="Calibri"/>
          <w:noProof/>
          <w:sz w:val="22"/>
          <w:szCs w:val="22"/>
          <w:lang w:eastAsia="en-GB"/>
        </w:rPr>
      </w:pPr>
      <w:r>
        <w:rPr>
          <w:noProof/>
        </w:rPr>
        <w:t>7.3.1.3</w:t>
      </w:r>
      <w:r>
        <w:rPr>
          <w:rFonts w:ascii="Calibri" w:hAnsi="Calibri"/>
          <w:noProof/>
          <w:sz w:val="22"/>
          <w:szCs w:val="22"/>
          <w:lang w:eastAsia="en-GB"/>
        </w:rPr>
        <w:tab/>
      </w:r>
      <w:r>
        <w:rPr>
          <w:noProof/>
        </w:rPr>
        <w:t>Indication to be given to the user</w:t>
      </w:r>
      <w:r>
        <w:rPr>
          <w:noProof/>
        </w:rPr>
        <w:tab/>
      </w:r>
      <w:r>
        <w:rPr>
          <w:noProof/>
        </w:rPr>
        <w:fldChar w:fldCharType="begin" w:fldLock="1"/>
      </w:r>
      <w:r>
        <w:rPr>
          <w:noProof/>
        </w:rPr>
        <w:instrText xml:space="preserve"> PAGEREF _Toc138672829 \h </w:instrText>
      </w:r>
      <w:r>
        <w:rPr>
          <w:noProof/>
        </w:rPr>
      </w:r>
      <w:r>
        <w:rPr>
          <w:noProof/>
        </w:rPr>
        <w:fldChar w:fldCharType="separate"/>
      </w:r>
      <w:r>
        <w:rPr>
          <w:noProof/>
        </w:rPr>
        <w:t>64</w:t>
      </w:r>
      <w:r>
        <w:rPr>
          <w:noProof/>
        </w:rPr>
        <w:fldChar w:fldCharType="end"/>
      </w:r>
    </w:p>
    <w:p w14:paraId="64C26F79" w14:textId="5C7347E3" w:rsidR="003D2319" w:rsidRDefault="003D2319">
      <w:pPr>
        <w:pStyle w:val="TOC4"/>
        <w:rPr>
          <w:rFonts w:ascii="Calibri" w:hAnsi="Calibri"/>
          <w:noProof/>
          <w:sz w:val="22"/>
          <w:szCs w:val="22"/>
          <w:lang w:eastAsia="en-GB"/>
        </w:rPr>
      </w:pPr>
      <w:r>
        <w:rPr>
          <w:noProof/>
        </w:rPr>
        <w:t>7.3.1.4</w:t>
      </w:r>
      <w:r>
        <w:rPr>
          <w:rFonts w:ascii="Calibri" w:hAnsi="Calibri"/>
          <w:noProof/>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_Toc138672830 \h </w:instrText>
      </w:r>
      <w:r>
        <w:rPr>
          <w:noProof/>
        </w:rPr>
      </w:r>
      <w:r>
        <w:rPr>
          <w:noProof/>
        </w:rPr>
        <w:fldChar w:fldCharType="separate"/>
      </w:r>
      <w:r>
        <w:rPr>
          <w:noProof/>
        </w:rPr>
        <w:t>65</w:t>
      </w:r>
      <w:r>
        <w:rPr>
          <w:noProof/>
        </w:rPr>
        <w:fldChar w:fldCharType="end"/>
      </w:r>
    </w:p>
    <w:p w14:paraId="123B6DAB" w14:textId="2DBAE4D8" w:rsidR="003D2319" w:rsidRDefault="003D2319">
      <w:pPr>
        <w:pStyle w:val="TOC4"/>
        <w:rPr>
          <w:rFonts w:ascii="Calibri" w:hAnsi="Calibri"/>
          <w:noProof/>
          <w:sz w:val="22"/>
          <w:szCs w:val="22"/>
          <w:lang w:eastAsia="en-GB"/>
        </w:rPr>
      </w:pPr>
      <w:r>
        <w:rPr>
          <w:noProof/>
        </w:rPr>
        <w:t>7.3.1.5</w:t>
      </w:r>
      <w:r>
        <w:rPr>
          <w:rFonts w:ascii="Calibri" w:hAnsi="Calibri"/>
          <w:noProof/>
          <w:sz w:val="22"/>
          <w:szCs w:val="22"/>
          <w:lang w:eastAsia="en-GB"/>
        </w:rPr>
        <w:tab/>
      </w:r>
      <w:r>
        <w:rPr>
          <w:noProof/>
        </w:rPr>
        <w:t>Support of Barred Dialling Number (BDN) service</w:t>
      </w:r>
      <w:r>
        <w:rPr>
          <w:noProof/>
        </w:rPr>
        <w:tab/>
      </w:r>
      <w:r>
        <w:rPr>
          <w:noProof/>
        </w:rPr>
        <w:fldChar w:fldCharType="begin" w:fldLock="1"/>
      </w:r>
      <w:r>
        <w:rPr>
          <w:noProof/>
        </w:rPr>
        <w:instrText xml:space="preserve"> PAGEREF _Toc138672831 \h </w:instrText>
      </w:r>
      <w:r>
        <w:rPr>
          <w:noProof/>
        </w:rPr>
      </w:r>
      <w:r>
        <w:rPr>
          <w:noProof/>
        </w:rPr>
        <w:fldChar w:fldCharType="separate"/>
      </w:r>
      <w:r>
        <w:rPr>
          <w:noProof/>
        </w:rPr>
        <w:t>66</w:t>
      </w:r>
      <w:r>
        <w:rPr>
          <w:noProof/>
        </w:rPr>
        <w:fldChar w:fldCharType="end"/>
      </w:r>
    </w:p>
    <w:p w14:paraId="0CEB0481" w14:textId="36A4FF85" w:rsidR="003D2319" w:rsidRDefault="003D2319">
      <w:pPr>
        <w:pStyle w:val="TOC4"/>
        <w:rPr>
          <w:rFonts w:ascii="Calibri" w:hAnsi="Calibri"/>
          <w:noProof/>
          <w:sz w:val="22"/>
          <w:szCs w:val="22"/>
          <w:lang w:eastAsia="en-GB"/>
        </w:rPr>
      </w:pPr>
      <w:r>
        <w:rPr>
          <w:noProof/>
        </w:rPr>
        <w:t>7.3.1.6</w:t>
      </w:r>
      <w:r>
        <w:rPr>
          <w:rFonts w:ascii="Calibri" w:hAnsi="Calibri"/>
          <w:noProof/>
          <w:sz w:val="22"/>
          <w:szCs w:val="22"/>
          <w:lang w:eastAsia="en-GB"/>
        </w:rPr>
        <w:tab/>
      </w:r>
      <w:r>
        <w:rPr>
          <w:noProof/>
        </w:rPr>
        <w:t>Structure of ENVELOPE (CALL CONTROL)</w:t>
      </w:r>
      <w:r>
        <w:rPr>
          <w:noProof/>
        </w:rPr>
        <w:tab/>
      </w:r>
      <w:r>
        <w:rPr>
          <w:noProof/>
        </w:rPr>
        <w:fldChar w:fldCharType="begin" w:fldLock="1"/>
      </w:r>
      <w:r>
        <w:rPr>
          <w:noProof/>
        </w:rPr>
        <w:instrText xml:space="preserve"> PAGEREF _Toc138672832 \h </w:instrText>
      </w:r>
      <w:r>
        <w:rPr>
          <w:noProof/>
        </w:rPr>
      </w:r>
      <w:r>
        <w:rPr>
          <w:noProof/>
        </w:rPr>
        <w:fldChar w:fldCharType="separate"/>
      </w:r>
      <w:r>
        <w:rPr>
          <w:noProof/>
        </w:rPr>
        <w:t>66</w:t>
      </w:r>
      <w:r>
        <w:rPr>
          <w:noProof/>
        </w:rPr>
        <w:fldChar w:fldCharType="end"/>
      </w:r>
    </w:p>
    <w:p w14:paraId="2F187200" w14:textId="5481A5E0" w:rsidR="003D2319" w:rsidRDefault="003D2319">
      <w:pPr>
        <w:pStyle w:val="TOC4"/>
        <w:rPr>
          <w:rFonts w:ascii="Calibri" w:hAnsi="Calibri"/>
          <w:noProof/>
          <w:sz w:val="22"/>
          <w:szCs w:val="22"/>
          <w:lang w:eastAsia="en-GB"/>
        </w:rPr>
      </w:pPr>
      <w:r>
        <w:rPr>
          <w:noProof/>
        </w:rPr>
        <w:t>7.3.1.7</w:t>
      </w:r>
      <w:r>
        <w:rPr>
          <w:rFonts w:ascii="Calibri" w:hAnsi="Calibri"/>
          <w:noProof/>
          <w:sz w:val="22"/>
          <w:szCs w:val="22"/>
          <w:lang w:eastAsia="en-GB"/>
        </w:rPr>
        <w:tab/>
      </w:r>
      <w:r>
        <w:rPr>
          <w:noProof/>
        </w:rPr>
        <w:t>Procedure for PDP Context Activation</w:t>
      </w:r>
      <w:r>
        <w:rPr>
          <w:noProof/>
        </w:rPr>
        <w:tab/>
      </w:r>
      <w:r>
        <w:rPr>
          <w:noProof/>
        </w:rPr>
        <w:fldChar w:fldCharType="begin" w:fldLock="1"/>
      </w:r>
      <w:r>
        <w:rPr>
          <w:noProof/>
        </w:rPr>
        <w:instrText xml:space="preserve"> PAGEREF _Toc138672833 \h </w:instrText>
      </w:r>
      <w:r>
        <w:rPr>
          <w:noProof/>
        </w:rPr>
      </w:r>
      <w:r>
        <w:rPr>
          <w:noProof/>
        </w:rPr>
        <w:fldChar w:fldCharType="separate"/>
      </w:r>
      <w:r>
        <w:rPr>
          <w:noProof/>
        </w:rPr>
        <w:t>69</w:t>
      </w:r>
      <w:r>
        <w:rPr>
          <w:noProof/>
        </w:rPr>
        <w:fldChar w:fldCharType="end"/>
      </w:r>
    </w:p>
    <w:p w14:paraId="57DA3920" w14:textId="566D4A6A" w:rsidR="003D2319" w:rsidRDefault="003D2319">
      <w:pPr>
        <w:pStyle w:val="TOC4"/>
        <w:rPr>
          <w:rFonts w:ascii="Calibri" w:hAnsi="Calibri"/>
          <w:noProof/>
          <w:sz w:val="22"/>
          <w:szCs w:val="22"/>
          <w:lang w:eastAsia="en-GB"/>
        </w:rPr>
      </w:pPr>
      <w:r>
        <w:rPr>
          <w:noProof/>
        </w:rPr>
        <w:t>7.3.1.8</w:t>
      </w:r>
      <w:r>
        <w:rPr>
          <w:rFonts w:ascii="Calibri" w:hAnsi="Calibri"/>
          <w:noProof/>
          <w:sz w:val="22"/>
          <w:szCs w:val="22"/>
          <w:lang w:eastAsia="en-GB"/>
        </w:rPr>
        <w:tab/>
      </w:r>
      <w:r>
        <w:rPr>
          <w:noProof/>
        </w:rPr>
        <w:t>Procedure for EPS PDN connection Activation</w:t>
      </w:r>
      <w:r>
        <w:rPr>
          <w:noProof/>
        </w:rPr>
        <w:tab/>
      </w:r>
      <w:r>
        <w:rPr>
          <w:noProof/>
        </w:rPr>
        <w:fldChar w:fldCharType="begin" w:fldLock="1"/>
      </w:r>
      <w:r>
        <w:rPr>
          <w:noProof/>
        </w:rPr>
        <w:instrText xml:space="preserve"> PAGEREF _Toc138672834 \h </w:instrText>
      </w:r>
      <w:r>
        <w:rPr>
          <w:noProof/>
        </w:rPr>
      </w:r>
      <w:r>
        <w:rPr>
          <w:noProof/>
        </w:rPr>
        <w:fldChar w:fldCharType="separate"/>
      </w:r>
      <w:r>
        <w:rPr>
          <w:noProof/>
        </w:rPr>
        <w:t>70</w:t>
      </w:r>
      <w:r>
        <w:rPr>
          <w:noProof/>
        </w:rPr>
        <w:fldChar w:fldCharType="end"/>
      </w:r>
    </w:p>
    <w:p w14:paraId="69CE5345" w14:textId="6899E981" w:rsidR="003D2319" w:rsidRDefault="003D2319">
      <w:pPr>
        <w:pStyle w:val="TOC4"/>
        <w:rPr>
          <w:rFonts w:ascii="Calibri" w:hAnsi="Calibri"/>
          <w:noProof/>
          <w:sz w:val="22"/>
          <w:szCs w:val="22"/>
          <w:lang w:eastAsia="en-GB"/>
        </w:rPr>
      </w:pPr>
      <w:r>
        <w:rPr>
          <w:noProof/>
        </w:rPr>
        <w:t>7.3.1.9</w:t>
      </w:r>
      <w:r>
        <w:rPr>
          <w:rFonts w:ascii="Calibri" w:hAnsi="Calibri"/>
          <w:noProof/>
          <w:sz w:val="22"/>
          <w:szCs w:val="22"/>
          <w:lang w:eastAsia="en-GB"/>
        </w:rPr>
        <w:tab/>
      </w:r>
      <w:r>
        <w:rPr>
          <w:noProof/>
        </w:rPr>
        <w:t>Procedure for IMS communications establishment</w:t>
      </w:r>
      <w:r>
        <w:rPr>
          <w:noProof/>
        </w:rPr>
        <w:tab/>
      </w:r>
      <w:r>
        <w:rPr>
          <w:noProof/>
        </w:rPr>
        <w:fldChar w:fldCharType="begin" w:fldLock="1"/>
      </w:r>
      <w:r>
        <w:rPr>
          <w:noProof/>
        </w:rPr>
        <w:instrText xml:space="preserve"> PAGEREF _Toc138672835 \h </w:instrText>
      </w:r>
      <w:r>
        <w:rPr>
          <w:noProof/>
        </w:rPr>
      </w:r>
      <w:r>
        <w:rPr>
          <w:noProof/>
        </w:rPr>
        <w:fldChar w:fldCharType="separate"/>
      </w:r>
      <w:r>
        <w:rPr>
          <w:noProof/>
        </w:rPr>
        <w:t>70</w:t>
      </w:r>
      <w:r>
        <w:rPr>
          <w:noProof/>
        </w:rPr>
        <w:fldChar w:fldCharType="end"/>
      </w:r>
    </w:p>
    <w:p w14:paraId="2B5D6552" w14:textId="789598CF" w:rsidR="003D2319" w:rsidRDefault="003D2319">
      <w:pPr>
        <w:pStyle w:val="TOC4"/>
        <w:rPr>
          <w:rFonts w:ascii="Calibri" w:hAnsi="Calibri"/>
          <w:noProof/>
          <w:sz w:val="22"/>
          <w:szCs w:val="22"/>
          <w:lang w:eastAsia="en-GB"/>
        </w:rPr>
      </w:pPr>
      <w:r>
        <w:rPr>
          <w:noProof/>
        </w:rPr>
        <w:t>7.3.1.10</w:t>
      </w:r>
      <w:r>
        <w:rPr>
          <w:rFonts w:ascii="Calibri" w:hAnsi="Calibri"/>
          <w:noProof/>
          <w:sz w:val="22"/>
          <w:szCs w:val="22"/>
          <w:lang w:eastAsia="en-GB"/>
        </w:rPr>
        <w:tab/>
      </w:r>
      <w:r>
        <w:rPr>
          <w:noProof/>
        </w:rPr>
        <w:t>Procedure for PDU session establishment</w:t>
      </w:r>
      <w:r>
        <w:rPr>
          <w:noProof/>
        </w:rPr>
        <w:tab/>
      </w:r>
      <w:r>
        <w:rPr>
          <w:noProof/>
        </w:rPr>
        <w:fldChar w:fldCharType="begin" w:fldLock="1"/>
      </w:r>
      <w:r>
        <w:rPr>
          <w:noProof/>
        </w:rPr>
        <w:instrText xml:space="preserve"> PAGEREF _Toc138672836 \h </w:instrText>
      </w:r>
      <w:r>
        <w:rPr>
          <w:noProof/>
        </w:rPr>
      </w:r>
      <w:r>
        <w:rPr>
          <w:noProof/>
        </w:rPr>
        <w:fldChar w:fldCharType="separate"/>
      </w:r>
      <w:r>
        <w:rPr>
          <w:noProof/>
        </w:rPr>
        <w:t>71</w:t>
      </w:r>
      <w:r>
        <w:rPr>
          <w:noProof/>
        </w:rPr>
        <w:fldChar w:fldCharType="end"/>
      </w:r>
    </w:p>
    <w:p w14:paraId="3904B9CE" w14:textId="3256FE67" w:rsidR="003D2319" w:rsidRDefault="003D2319">
      <w:pPr>
        <w:pStyle w:val="TOC3"/>
        <w:rPr>
          <w:rFonts w:ascii="Calibri" w:hAnsi="Calibri"/>
          <w:noProof/>
          <w:sz w:val="22"/>
          <w:szCs w:val="22"/>
          <w:lang w:eastAsia="en-GB"/>
        </w:rPr>
      </w:pPr>
      <w:r>
        <w:rPr>
          <w:noProof/>
        </w:rPr>
        <w:t>7.3.2</w:t>
      </w:r>
      <w:r>
        <w:rPr>
          <w:rFonts w:ascii="Calibri" w:hAnsi="Calibri"/>
          <w:noProof/>
          <w:sz w:val="22"/>
          <w:szCs w:val="22"/>
          <w:lang w:eastAsia="en-GB"/>
        </w:rPr>
        <w:tab/>
      </w:r>
      <w:r>
        <w:rPr>
          <w:noProof/>
        </w:rPr>
        <w:t>MO Short Message Control by USIM</w:t>
      </w:r>
      <w:r>
        <w:rPr>
          <w:noProof/>
        </w:rPr>
        <w:tab/>
      </w:r>
      <w:r>
        <w:rPr>
          <w:noProof/>
        </w:rPr>
        <w:fldChar w:fldCharType="begin" w:fldLock="1"/>
      </w:r>
      <w:r>
        <w:rPr>
          <w:noProof/>
        </w:rPr>
        <w:instrText xml:space="preserve"> PAGEREF _Toc138672837 \h </w:instrText>
      </w:r>
      <w:r>
        <w:rPr>
          <w:noProof/>
        </w:rPr>
      </w:r>
      <w:r>
        <w:rPr>
          <w:noProof/>
        </w:rPr>
        <w:fldChar w:fldCharType="separate"/>
      </w:r>
      <w:r>
        <w:rPr>
          <w:noProof/>
        </w:rPr>
        <w:t>71</w:t>
      </w:r>
      <w:r>
        <w:rPr>
          <w:noProof/>
        </w:rPr>
        <w:fldChar w:fldCharType="end"/>
      </w:r>
    </w:p>
    <w:p w14:paraId="0558E476" w14:textId="1658E949" w:rsidR="003D2319" w:rsidRDefault="003D2319">
      <w:pPr>
        <w:pStyle w:val="TOC4"/>
        <w:rPr>
          <w:rFonts w:ascii="Calibri" w:hAnsi="Calibri"/>
          <w:noProof/>
          <w:sz w:val="22"/>
          <w:szCs w:val="22"/>
          <w:lang w:eastAsia="en-GB"/>
        </w:rPr>
      </w:pPr>
      <w:r>
        <w:rPr>
          <w:noProof/>
        </w:rPr>
        <w:t>7.3.2.1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_Toc138672838 \h </w:instrText>
      </w:r>
      <w:r>
        <w:rPr>
          <w:noProof/>
        </w:rPr>
      </w:r>
      <w:r>
        <w:rPr>
          <w:noProof/>
        </w:rPr>
        <w:fldChar w:fldCharType="separate"/>
      </w:r>
      <w:r>
        <w:rPr>
          <w:noProof/>
        </w:rPr>
        <w:t>71</w:t>
      </w:r>
      <w:r>
        <w:rPr>
          <w:noProof/>
        </w:rPr>
        <w:fldChar w:fldCharType="end"/>
      </w:r>
    </w:p>
    <w:p w14:paraId="3E41476D" w14:textId="5DBB5919" w:rsidR="003D2319" w:rsidRDefault="003D2319">
      <w:pPr>
        <w:pStyle w:val="TOC4"/>
        <w:rPr>
          <w:rFonts w:ascii="Calibri" w:hAnsi="Calibri"/>
          <w:noProof/>
          <w:sz w:val="22"/>
          <w:szCs w:val="22"/>
          <w:lang w:eastAsia="en-GB"/>
        </w:rPr>
      </w:pPr>
      <w:r>
        <w:rPr>
          <w:noProof/>
        </w:rPr>
        <w:t>7.3.2.2</w:t>
      </w:r>
      <w:r>
        <w:rPr>
          <w:rFonts w:ascii="Calibri" w:hAnsi="Calibri"/>
          <w:noProof/>
          <w:sz w:val="22"/>
          <w:szCs w:val="22"/>
          <w:lang w:eastAsia="en-GB"/>
        </w:rPr>
        <w:tab/>
      </w:r>
      <w:r>
        <w:rPr>
          <w:noProof/>
        </w:rPr>
        <w:t>Structure of ENVELOPE (MO SHORT MESSAGE CONTROL)</w:t>
      </w:r>
      <w:r>
        <w:rPr>
          <w:noProof/>
        </w:rPr>
        <w:tab/>
      </w:r>
      <w:r>
        <w:rPr>
          <w:noProof/>
        </w:rPr>
        <w:fldChar w:fldCharType="begin" w:fldLock="1"/>
      </w:r>
      <w:r>
        <w:rPr>
          <w:noProof/>
        </w:rPr>
        <w:instrText xml:space="preserve"> PAGEREF _Toc138672839 \h </w:instrText>
      </w:r>
      <w:r>
        <w:rPr>
          <w:noProof/>
        </w:rPr>
      </w:r>
      <w:r>
        <w:rPr>
          <w:noProof/>
        </w:rPr>
        <w:fldChar w:fldCharType="separate"/>
      </w:r>
      <w:r>
        <w:rPr>
          <w:noProof/>
        </w:rPr>
        <w:t>72</w:t>
      </w:r>
      <w:r>
        <w:rPr>
          <w:noProof/>
        </w:rPr>
        <w:fldChar w:fldCharType="end"/>
      </w:r>
    </w:p>
    <w:p w14:paraId="695E0227" w14:textId="4EFC2075" w:rsidR="003D2319" w:rsidRDefault="003D2319">
      <w:pPr>
        <w:pStyle w:val="TOC4"/>
        <w:rPr>
          <w:rFonts w:ascii="Calibri" w:hAnsi="Calibri"/>
          <w:noProof/>
          <w:sz w:val="22"/>
          <w:szCs w:val="22"/>
          <w:lang w:eastAsia="en-GB"/>
        </w:rPr>
      </w:pPr>
      <w:r>
        <w:rPr>
          <w:noProof/>
        </w:rPr>
        <w:t>7.3.2.3</w:t>
      </w:r>
      <w:r>
        <w:rPr>
          <w:rFonts w:ascii="Calibri" w:hAnsi="Calibri"/>
          <w:noProof/>
          <w:sz w:val="22"/>
          <w:szCs w:val="22"/>
          <w:lang w:eastAsia="en-GB"/>
        </w:rPr>
        <w:tab/>
      </w:r>
      <w:r>
        <w:rPr>
          <w:noProof/>
        </w:rPr>
        <w:t>Indication to be given to the user</w:t>
      </w:r>
      <w:r>
        <w:rPr>
          <w:noProof/>
        </w:rPr>
        <w:tab/>
      </w:r>
      <w:r>
        <w:rPr>
          <w:noProof/>
        </w:rPr>
        <w:fldChar w:fldCharType="begin" w:fldLock="1"/>
      </w:r>
      <w:r>
        <w:rPr>
          <w:noProof/>
        </w:rPr>
        <w:instrText xml:space="preserve"> PAGEREF _Toc138672840 \h </w:instrText>
      </w:r>
      <w:r>
        <w:rPr>
          <w:noProof/>
        </w:rPr>
      </w:r>
      <w:r>
        <w:rPr>
          <w:noProof/>
        </w:rPr>
        <w:fldChar w:fldCharType="separate"/>
      </w:r>
      <w:r>
        <w:rPr>
          <w:noProof/>
        </w:rPr>
        <w:t>73</w:t>
      </w:r>
      <w:r>
        <w:rPr>
          <w:noProof/>
        </w:rPr>
        <w:fldChar w:fldCharType="end"/>
      </w:r>
    </w:p>
    <w:p w14:paraId="56857F0A" w14:textId="4C302552" w:rsidR="003D2319" w:rsidRDefault="003D2319">
      <w:pPr>
        <w:pStyle w:val="TOC4"/>
        <w:rPr>
          <w:rFonts w:ascii="Calibri" w:hAnsi="Calibri"/>
          <w:noProof/>
          <w:sz w:val="22"/>
          <w:szCs w:val="22"/>
          <w:lang w:eastAsia="en-GB"/>
        </w:rPr>
      </w:pPr>
      <w:r>
        <w:rPr>
          <w:noProof/>
        </w:rPr>
        <w:t>7.3.2.4</w:t>
      </w:r>
      <w:r>
        <w:rPr>
          <w:rFonts w:ascii="Calibri" w:hAnsi="Calibri"/>
          <w:noProof/>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_Toc138672841 \h </w:instrText>
      </w:r>
      <w:r>
        <w:rPr>
          <w:noProof/>
        </w:rPr>
      </w:r>
      <w:r>
        <w:rPr>
          <w:noProof/>
        </w:rPr>
        <w:fldChar w:fldCharType="separate"/>
      </w:r>
      <w:r>
        <w:rPr>
          <w:noProof/>
        </w:rPr>
        <w:t>73</w:t>
      </w:r>
      <w:r>
        <w:rPr>
          <w:noProof/>
        </w:rPr>
        <w:fldChar w:fldCharType="end"/>
      </w:r>
    </w:p>
    <w:p w14:paraId="5A67798C" w14:textId="1A707E30" w:rsidR="003D2319" w:rsidRDefault="003D2319">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Timer Expiration</w:t>
      </w:r>
      <w:r>
        <w:rPr>
          <w:noProof/>
        </w:rPr>
        <w:tab/>
      </w:r>
      <w:r>
        <w:rPr>
          <w:noProof/>
        </w:rPr>
        <w:fldChar w:fldCharType="begin" w:fldLock="1"/>
      </w:r>
      <w:r>
        <w:rPr>
          <w:noProof/>
        </w:rPr>
        <w:instrText xml:space="preserve"> PAGEREF _Toc138672842 \h </w:instrText>
      </w:r>
      <w:r>
        <w:rPr>
          <w:noProof/>
        </w:rPr>
      </w:r>
      <w:r>
        <w:rPr>
          <w:noProof/>
        </w:rPr>
        <w:fldChar w:fldCharType="separate"/>
      </w:r>
      <w:r>
        <w:rPr>
          <w:noProof/>
        </w:rPr>
        <w:t>73</w:t>
      </w:r>
      <w:r>
        <w:rPr>
          <w:noProof/>
        </w:rPr>
        <w:fldChar w:fldCharType="end"/>
      </w:r>
    </w:p>
    <w:p w14:paraId="4EAEE4AC" w14:textId="4A323BF5" w:rsidR="003D2319" w:rsidRDefault="003D2319">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Event download</w:t>
      </w:r>
      <w:r>
        <w:rPr>
          <w:noProof/>
        </w:rPr>
        <w:tab/>
      </w:r>
      <w:r>
        <w:rPr>
          <w:noProof/>
        </w:rPr>
        <w:fldChar w:fldCharType="begin" w:fldLock="1"/>
      </w:r>
      <w:r>
        <w:rPr>
          <w:noProof/>
        </w:rPr>
        <w:instrText xml:space="preserve"> PAGEREF _Toc138672843 \h </w:instrText>
      </w:r>
      <w:r>
        <w:rPr>
          <w:noProof/>
        </w:rPr>
      </w:r>
      <w:r>
        <w:rPr>
          <w:noProof/>
        </w:rPr>
        <w:fldChar w:fldCharType="separate"/>
      </w:r>
      <w:r>
        <w:rPr>
          <w:noProof/>
        </w:rPr>
        <w:t>73</w:t>
      </w:r>
      <w:r>
        <w:rPr>
          <w:noProof/>
        </w:rPr>
        <w:fldChar w:fldCharType="end"/>
      </w:r>
    </w:p>
    <w:p w14:paraId="26877B25" w14:textId="21B83939" w:rsidR="003D2319" w:rsidRDefault="003D2319">
      <w:pPr>
        <w:pStyle w:val="TOC3"/>
        <w:rPr>
          <w:rFonts w:ascii="Calibri" w:hAnsi="Calibri"/>
          <w:noProof/>
          <w:sz w:val="22"/>
          <w:szCs w:val="22"/>
          <w:lang w:eastAsia="en-GB"/>
        </w:rPr>
      </w:pPr>
      <w:r>
        <w:rPr>
          <w:noProof/>
        </w:rPr>
        <w:t>7.5.1</w:t>
      </w:r>
      <w:r>
        <w:rPr>
          <w:rFonts w:ascii="Calibri" w:hAnsi="Calibri"/>
          <w:noProof/>
          <w:sz w:val="22"/>
          <w:szCs w:val="22"/>
          <w:lang w:eastAsia="en-GB"/>
        </w:rPr>
        <w:tab/>
      </w:r>
      <w:r>
        <w:rPr>
          <w:noProof/>
        </w:rPr>
        <w:t>(I-)WLAN Access status event</w:t>
      </w:r>
      <w:r>
        <w:rPr>
          <w:noProof/>
        </w:rPr>
        <w:tab/>
      </w:r>
      <w:r>
        <w:rPr>
          <w:noProof/>
        </w:rPr>
        <w:fldChar w:fldCharType="begin" w:fldLock="1"/>
      </w:r>
      <w:r>
        <w:rPr>
          <w:noProof/>
        </w:rPr>
        <w:instrText xml:space="preserve"> PAGEREF _Toc138672844 \h </w:instrText>
      </w:r>
      <w:r>
        <w:rPr>
          <w:noProof/>
        </w:rPr>
      </w:r>
      <w:r>
        <w:rPr>
          <w:noProof/>
        </w:rPr>
        <w:fldChar w:fldCharType="separate"/>
      </w:r>
      <w:r>
        <w:rPr>
          <w:noProof/>
        </w:rPr>
        <w:t>74</w:t>
      </w:r>
      <w:r>
        <w:rPr>
          <w:noProof/>
        </w:rPr>
        <w:fldChar w:fldCharType="end"/>
      </w:r>
    </w:p>
    <w:p w14:paraId="368BFA0E" w14:textId="1E02B57F" w:rsidR="003D2319" w:rsidRDefault="003D2319">
      <w:pPr>
        <w:pStyle w:val="TOC4"/>
        <w:rPr>
          <w:rFonts w:ascii="Calibri" w:hAnsi="Calibri"/>
          <w:noProof/>
          <w:sz w:val="22"/>
          <w:szCs w:val="22"/>
          <w:lang w:eastAsia="en-GB"/>
        </w:rPr>
      </w:pPr>
      <w:r>
        <w:rPr>
          <w:noProof/>
        </w:rPr>
        <w:t>7.5.1.1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_Toc138672845 \h </w:instrText>
      </w:r>
      <w:r>
        <w:rPr>
          <w:noProof/>
        </w:rPr>
      </w:r>
      <w:r>
        <w:rPr>
          <w:noProof/>
        </w:rPr>
        <w:fldChar w:fldCharType="separate"/>
      </w:r>
      <w:r>
        <w:rPr>
          <w:noProof/>
        </w:rPr>
        <w:t>74</w:t>
      </w:r>
      <w:r>
        <w:rPr>
          <w:noProof/>
        </w:rPr>
        <w:fldChar w:fldCharType="end"/>
      </w:r>
    </w:p>
    <w:p w14:paraId="3304CD18" w14:textId="5CB874A0" w:rsidR="003D2319" w:rsidRDefault="003D2319">
      <w:pPr>
        <w:pStyle w:val="TOC4"/>
        <w:rPr>
          <w:rFonts w:ascii="Calibri" w:hAnsi="Calibri"/>
          <w:noProof/>
          <w:sz w:val="22"/>
          <w:szCs w:val="22"/>
          <w:lang w:eastAsia="en-GB"/>
        </w:rPr>
      </w:pPr>
      <w:r>
        <w:rPr>
          <w:noProof/>
        </w:rPr>
        <w:t>7.5.1.2</w:t>
      </w:r>
      <w:r>
        <w:rPr>
          <w:rFonts w:ascii="Calibri" w:hAnsi="Calibri"/>
          <w:noProof/>
          <w:sz w:val="22"/>
          <w:szCs w:val="22"/>
          <w:lang w:eastAsia="en-GB"/>
        </w:rPr>
        <w:tab/>
      </w:r>
      <w:r>
        <w:rPr>
          <w:noProof/>
        </w:rPr>
        <w:t>Structure of ENVELOPE (EVENT DOWNLOAD – (I-)WLAN Access Status)</w:t>
      </w:r>
      <w:r>
        <w:rPr>
          <w:noProof/>
        </w:rPr>
        <w:tab/>
      </w:r>
      <w:r>
        <w:rPr>
          <w:noProof/>
        </w:rPr>
        <w:fldChar w:fldCharType="begin" w:fldLock="1"/>
      </w:r>
      <w:r>
        <w:rPr>
          <w:noProof/>
        </w:rPr>
        <w:instrText xml:space="preserve"> PAGEREF _Toc138672846 \h </w:instrText>
      </w:r>
      <w:r>
        <w:rPr>
          <w:noProof/>
        </w:rPr>
      </w:r>
      <w:r>
        <w:rPr>
          <w:noProof/>
        </w:rPr>
        <w:fldChar w:fldCharType="separate"/>
      </w:r>
      <w:r>
        <w:rPr>
          <w:noProof/>
        </w:rPr>
        <w:t>74</w:t>
      </w:r>
      <w:r>
        <w:rPr>
          <w:noProof/>
        </w:rPr>
        <w:fldChar w:fldCharType="end"/>
      </w:r>
    </w:p>
    <w:p w14:paraId="5A3CDBAC" w14:textId="48F8E91A" w:rsidR="003D2319" w:rsidRDefault="003D2319">
      <w:pPr>
        <w:pStyle w:val="TOC3"/>
        <w:rPr>
          <w:rFonts w:ascii="Calibri" w:hAnsi="Calibri"/>
          <w:noProof/>
          <w:sz w:val="22"/>
          <w:szCs w:val="22"/>
          <w:lang w:eastAsia="en-GB"/>
        </w:rPr>
      </w:pPr>
      <w:r>
        <w:rPr>
          <w:noProof/>
        </w:rPr>
        <w:t>7.5.1A</w:t>
      </w:r>
      <w:r>
        <w:rPr>
          <w:rFonts w:ascii="Calibri" w:hAnsi="Calibri"/>
          <w:noProof/>
          <w:sz w:val="22"/>
          <w:szCs w:val="22"/>
          <w:lang w:eastAsia="en-GB"/>
        </w:rPr>
        <w:tab/>
      </w:r>
      <w:r>
        <w:rPr>
          <w:noProof/>
        </w:rPr>
        <w:t>MT Call event</w:t>
      </w:r>
      <w:r>
        <w:rPr>
          <w:noProof/>
        </w:rPr>
        <w:tab/>
      </w:r>
      <w:r>
        <w:rPr>
          <w:noProof/>
        </w:rPr>
        <w:fldChar w:fldCharType="begin" w:fldLock="1"/>
      </w:r>
      <w:r>
        <w:rPr>
          <w:noProof/>
        </w:rPr>
        <w:instrText xml:space="preserve"> PAGEREF _Toc138672847 \h </w:instrText>
      </w:r>
      <w:r>
        <w:rPr>
          <w:noProof/>
        </w:rPr>
      </w:r>
      <w:r>
        <w:rPr>
          <w:noProof/>
        </w:rPr>
        <w:fldChar w:fldCharType="separate"/>
      </w:r>
      <w:r>
        <w:rPr>
          <w:noProof/>
        </w:rPr>
        <w:t>74</w:t>
      </w:r>
      <w:r>
        <w:rPr>
          <w:noProof/>
        </w:rPr>
        <w:fldChar w:fldCharType="end"/>
      </w:r>
    </w:p>
    <w:p w14:paraId="6BC43A09" w14:textId="12DF6BA4" w:rsidR="003D2319" w:rsidRDefault="003D2319">
      <w:pPr>
        <w:pStyle w:val="TOC4"/>
        <w:rPr>
          <w:rFonts w:ascii="Calibri" w:hAnsi="Calibri"/>
          <w:noProof/>
          <w:sz w:val="22"/>
          <w:szCs w:val="22"/>
          <w:lang w:eastAsia="en-GB"/>
        </w:rPr>
      </w:pPr>
      <w:r>
        <w:rPr>
          <w:noProof/>
        </w:rPr>
        <w:t>7.5.1A.1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_Toc138672848 \h </w:instrText>
      </w:r>
      <w:r>
        <w:rPr>
          <w:noProof/>
        </w:rPr>
      </w:r>
      <w:r>
        <w:rPr>
          <w:noProof/>
        </w:rPr>
        <w:fldChar w:fldCharType="separate"/>
      </w:r>
      <w:r>
        <w:rPr>
          <w:noProof/>
        </w:rPr>
        <w:t>74</w:t>
      </w:r>
      <w:r>
        <w:rPr>
          <w:noProof/>
        </w:rPr>
        <w:fldChar w:fldCharType="end"/>
      </w:r>
    </w:p>
    <w:p w14:paraId="61F36254" w14:textId="743D4502" w:rsidR="003D2319" w:rsidRDefault="003D2319">
      <w:pPr>
        <w:pStyle w:val="TOC4"/>
        <w:rPr>
          <w:rFonts w:ascii="Calibri" w:hAnsi="Calibri"/>
          <w:noProof/>
          <w:sz w:val="22"/>
          <w:szCs w:val="22"/>
          <w:lang w:eastAsia="en-GB"/>
        </w:rPr>
      </w:pPr>
      <w:r>
        <w:rPr>
          <w:noProof/>
        </w:rPr>
        <w:t>7.5.1A.2</w:t>
      </w:r>
      <w:r>
        <w:rPr>
          <w:rFonts w:ascii="Calibri" w:hAnsi="Calibri"/>
          <w:noProof/>
          <w:sz w:val="22"/>
          <w:szCs w:val="22"/>
          <w:lang w:eastAsia="en-GB"/>
        </w:rPr>
        <w:tab/>
      </w:r>
      <w:r>
        <w:rPr>
          <w:noProof/>
        </w:rPr>
        <w:t>Structure of ENVELOPE (EVENT DOWNLOAD - MT call)</w:t>
      </w:r>
      <w:r>
        <w:rPr>
          <w:noProof/>
        </w:rPr>
        <w:tab/>
      </w:r>
      <w:r>
        <w:rPr>
          <w:noProof/>
        </w:rPr>
        <w:fldChar w:fldCharType="begin" w:fldLock="1"/>
      </w:r>
      <w:r>
        <w:rPr>
          <w:noProof/>
        </w:rPr>
        <w:instrText xml:space="preserve"> PAGEREF _Toc138672849 \h </w:instrText>
      </w:r>
      <w:r>
        <w:rPr>
          <w:noProof/>
        </w:rPr>
      </w:r>
      <w:r>
        <w:rPr>
          <w:noProof/>
        </w:rPr>
        <w:fldChar w:fldCharType="separate"/>
      </w:r>
      <w:r>
        <w:rPr>
          <w:noProof/>
        </w:rPr>
        <w:t>74</w:t>
      </w:r>
      <w:r>
        <w:rPr>
          <w:noProof/>
        </w:rPr>
        <w:fldChar w:fldCharType="end"/>
      </w:r>
    </w:p>
    <w:p w14:paraId="5110227B" w14:textId="16B08356" w:rsidR="003D2319" w:rsidRDefault="003D2319">
      <w:pPr>
        <w:pStyle w:val="TOC3"/>
        <w:rPr>
          <w:rFonts w:ascii="Calibri" w:hAnsi="Calibri"/>
          <w:noProof/>
          <w:sz w:val="22"/>
          <w:szCs w:val="22"/>
          <w:lang w:eastAsia="en-GB"/>
        </w:rPr>
      </w:pPr>
      <w:r>
        <w:rPr>
          <w:noProof/>
        </w:rPr>
        <w:t>7.5.2</w:t>
      </w:r>
      <w:r>
        <w:rPr>
          <w:rFonts w:ascii="Calibri" w:hAnsi="Calibri"/>
          <w:noProof/>
          <w:sz w:val="22"/>
          <w:szCs w:val="22"/>
          <w:lang w:eastAsia="en-GB"/>
        </w:rPr>
        <w:tab/>
      </w:r>
      <w:r>
        <w:rPr>
          <w:noProof/>
        </w:rPr>
        <w:t>Network Rejection event</w:t>
      </w:r>
      <w:r>
        <w:rPr>
          <w:noProof/>
        </w:rPr>
        <w:tab/>
      </w:r>
      <w:r>
        <w:rPr>
          <w:noProof/>
        </w:rPr>
        <w:fldChar w:fldCharType="begin" w:fldLock="1"/>
      </w:r>
      <w:r>
        <w:rPr>
          <w:noProof/>
        </w:rPr>
        <w:instrText xml:space="preserve"> PAGEREF _Toc138672850 \h </w:instrText>
      </w:r>
      <w:r>
        <w:rPr>
          <w:noProof/>
        </w:rPr>
      </w:r>
      <w:r>
        <w:rPr>
          <w:noProof/>
        </w:rPr>
        <w:fldChar w:fldCharType="separate"/>
      </w:r>
      <w:r>
        <w:rPr>
          <w:noProof/>
        </w:rPr>
        <w:t>76</w:t>
      </w:r>
      <w:r>
        <w:rPr>
          <w:noProof/>
        </w:rPr>
        <w:fldChar w:fldCharType="end"/>
      </w:r>
    </w:p>
    <w:p w14:paraId="7307AD16" w14:textId="513F606D" w:rsidR="003D2319" w:rsidRDefault="003D2319">
      <w:pPr>
        <w:pStyle w:val="TOC4"/>
        <w:rPr>
          <w:rFonts w:ascii="Calibri" w:hAnsi="Calibri"/>
          <w:noProof/>
          <w:sz w:val="22"/>
          <w:szCs w:val="22"/>
          <w:lang w:eastAsia="en-GB"/>
        </w:rPr>
      </w:pPr>
      <w:r>
        <w:rPr>
          <w:noProof/>
        </w:rPr>
        <w:t>7.5.2.1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_Toc138672851 \h </w:instrText>
      </w:r>
      <w:r>
        <w:rPr>
          <w:noProof/>
        </w:rPr>
      </w:r>
      <w:r>
        <w:rPr>
          <w:noProof/>
        </w:rPr>
        <w:fldChar w:fldCharType="separate"/>
      </w:r>
      <w:r>
        <w:rPr>
          <w:noProof/>
        </w:rPr>
        <w:t>76</w:t>
      </w:r>
      <w:r>
        <w:rPr>
          <w:noProof/>
        </w:rPr>
        <w:fldChar w:fldCharType="end"/>
      </w:r>
    </w:p>
    <w:p w14:paraId="08880E1F" w14:textId="6C02E526" w:rsidR="003D2319" w:rsidRDefault="003D2319">
      <w:pPr>
        <w:pStyle w:val="TOC4"/>
        <w:rPr>
          <w:rFonts w:ascii="Calibri" w:hAnsi="Calibri"/>
          <w:noProof/>
          <w:sz w:val="22"/>
          <w:szCs w:val="22"/>
          <w:lang w:eastAsia="en-GB"/>
        </w:rPr>
      </w:pPr>
      <w:r>
        <w:rPr>
          <w:noProof/>
        </w:rPr>
        <w:t>7.5.2.2</w:t>
      </w:r>
      <w:r>
        <w:rPr>
          <w:rFonts w:ascii="Calibri" w:hAnsi="Calibri"/>
          <w:noProof/>
          <w:sz w:val="22"/>
          <w:szCs w:val="22"/>
          <w:lang w:eastAsia="en-GB"/>
        </w:rPr>
        <w:tab/>
      </w:r>
      <w:r>
        <w:rPr>
          <w:noProof/>
        </w:rPr>
        <w:t>Structure of ENVELOPE (EVENT DOWNLOAD – Network Rejection)</w:t>
      </w:r>
      <w:r>
        <w:rPr>
          <w:noProof/>
        </w:rPr>
        <w:tab/>
      </w:r>
      <w:r>
        <w:rPr>
          <w:noProof/>
        </w:rPr>
        <w:fldChar w:fldCharType="begin" w:fldLock="1"/>
      </w:r>
      <w:r>
        <w:rPr>
          <w:noProof/>
        </w:rPr>
        <w:instrText xml:space="preserve"> PAGEREF _Toc138672852 \h </w:instrText>
      </w:r>
      <w:r>
        <w:rPr>
          <w:noProof/>
        </w:rPr>
      </w:r>
      <w:r>
        <w:rPr>
          <w:noProof/>
        </w:rPr>
        <w:fldChar w:fldCharType="separate"/>
      </w:r>
      <w:r>
        <w:rPr>
          <w:noProof/>
        </w:rPr>
        <w:t>76</w:t>
      </w:r>
      <w:r>
        <w:rPr>
          <w:noProof/>
        </w:rPr>
        <w:fldChar w:fldCharType="end"/>
      </w:r>
    </w:p>
    <w:p w14:paraId="669268BE" w14:textId="4F14E6DE" w:rsidR="003D2319" w:rsidRDefault="003D2319">
      <w:pPr>
        <w:pStyle w:val="TOC3"/>
        <w:rPr>
          <w:rFonts w:ascii="Calibri" w:hAnsi="Calibri"/>
          <w:noProof/>
          <w:sz w:val="22"/>
          <w:szCs w:val="22"/>
          <w:lang w:eastAsia="en-GB"/>
        </w:rPr>
      </w:pPr>
      <w:r>
        <w:rPr>
          <w:noProof/>
        </w:rPr>
        <w:t>7.5.2A</w:t>
      </w:r>
      <w:r>
        <w:rPr>
          <w:rFonts w:ascii="Calibri" w:hAnsi="Calibri"/>
          <w:noProof/>
          <w:sz w:val="22"/>
          <w:szCs w:val="22"/>
          <w:lang w:eastAsia="en-GB"/>
        </w:rPr>
        <w:tab/>
      </w:r>
      <w:r>
        <w:rPr>
          <w:noProof/>
        </w:rPr>
        <w:t>Call connected event</w:t>
      </w:r>
      <w:r>
        <w:rPr>
          <w:noProof/>
        </w:rPr>
        <w:tab/>
      </w:r>
      <w:r>
        <w:rPr>
          <w:noProof/>
        </w:rPr>
        <w:fldChar w:fldCharType="begin" w:fldLock="1"/>
      </w:r>
      <w:r>
        <w:rPr>
          <w:noProof/>
        </w:rPr>
        <w:instrText xml:space="preserve"> PAGEREF _Toc138672853 \h </w:instrText>
      </w:r>
      <w:r>
        <w:rPr>
          <w:noProof/>
        </w:rPr>
      </w:r>
      <w:r>
        <w:rPr>
          <w:noProof/>
        </w:rPr>
        <w:fldChar w:fldCharType="separate"/>
      </w:r>
      <w:r>
        <w:rPr>
          <w:noProof/>
        </w:rPr>
        <w:t>77</w:t>
      </w:r>
      <w:r>
        <w:rPr>
          <w:noProof/>
        </w:rPr>
        <w:fldChar w:fldCharType="end"/>
      </w:r>
    </w:p>
    <w:p w14:paraId="19C924AE" w14:textId="4AC75D17" w:rsidR="003D2319" w:rsidRDefault="003D2319">
      <w:pPr>
        <w:pStyle w:val="TOC4"/>
        <w:rPr>
          <w:rFonts w:ascii="Calibri" w:hAnsi="Calibri"/>
          <w:noProof/>
          <w:sz w:val="22"/>
          <w:szCs w:val="22"/>
          <w:lang w:eastAsia="en-GB"/>
        </w:rPr>
      </w:pPr>
      <w:r>
        <w:rPr>
          <w:noProof/>
        </w:rPr>
        <w:t>7.5.2A.1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_Toc138672854 \h </w:instrText>
      </w:r>
      <w:r>
        <w:rPr>
          <w:noProof/>
        </w:rPr>
      </w:r>
      <w:r>
        <w:rPr>
          <w:noProof/>
        </w:rPr>
        <w:fldChar w:fldCharType="separate"/>
      </w:r>
      <w:r>
        <w:rPr>
          <w:noProof/>
        </w:rPr>
        <w:t>77</w:t>
      </w:r>
      <w:r>
        <w:rPr>
          <w:noProof/>
        </w:rPr>
        <w:fldChar w:fldCharType="end"/>
      </w:r>
    </w:p>
    <w:p w14:paraId="5490F104" w14:textId="1F63221B" w:rsidR="003D2319" w:rsidRDefault="003D2319">
      <w:pPr>
        <w:pStyle w:val="TOC4"/>
        <w:rPr>
          <w:rFonts w:ascii="Calibri" w:hAnsi="Calibri"/>
          <w:noProof/>
          <w:sz w:val="22"/>
          <w:szCs w:val="22"/>
          <w:lang w:eastAsia="en-GB"/>
        </w:rPr>
      </w:pPr>
      <w:r>
        <w:rPr>
          <w:noProof/>
        </w:rPr>
        <w:t>7.5.2A.2</w:t>
      </w:r>
      <w:r>
        <w:rPr>
          <w:rFonts w:ascii="Calibri" w:hAnsi="Calibri"/>
          <w:noProof/>
          <w:sz w:val="22"/>
          <w:szCs w:val="22"/>
          <w:lang w:eastAsia="en-GB"/>
        </w:rPr>
        <w:tab/>
      </w:r>
      <w:r>
        <w:rPr>
          <w:noProof/>
        </w:rPr>
        <w:t>Structure of ENVELOPE (EVENT DOWNLOAD - call connected)</w:t>
      </w:r>
      <w:r>
        <w:rPr>
          <w:noProof/>
        </w:rPr>
        <w:tab/>
      </w:r>
      <w:r>
        <w:rPr>
          <w:noProof/>
        </w:rPr>
        <w:fldChar w:fldCharType="begin" w:fldLock="1"/>
      </w:r>
      <w:r>
        <w:rPr>
          <w:noProof/>
        </w:rPr>
        <w:instrText xml:space="preserve"> PAGEREF _Toc138672855 \h </w:instrText>
      </w:r>
      <w:r>
        <w:rPr>
          <w:noProof/>
        </w:rPr>
      </w:r>
      <w:r>
        <w:rPr>
          <w:noProof/>
        </w:rPr>
        <w:fldChar w:fldCharType="separate"/>
      </w:r>
      <w:r>
        <w:rPr>
          <w:noProof/>
        </w:rPr>
        <w:t>77</w:t>
      </w:r>
      <w:r>
        <w:rPr>
          <w:noProof/>
        </w:rPr>
        <w:fldChar w:fldCharType="end"/>
      </w:r>
    </w:p>
    <w:p w14:paraId="577AFD12" w14:textId="7BCB51FD" w:rsidR="003D2319" w:rsidRDefault="003D2319">
      <w:pPr>
        <w:pStyle w:val="TOC3"/>
        <w:rPr>
          <w:rFonts w:ascii="Calibri" w:hAnsi="Calibri"/>
          <w:noProof/>
          <w:sz w:val="22"/>
          <w:szCs w:val="22"/>
          <w:lang w:eastAsia="en-GB"/>
        </w:rPr>
      </w:pPr>
      <w:r>
        <w:rPr>
          <w:noProof/>
        </w:rPr>
        <w:t>7.5.3</w:t>
      </w:r>
      <w:r>
        <w:rPr>
          <w:rFonts w:ascii="Calibri" w:hAnsi="Calibri"/>
          <w:noProof/>
          <w:sz w:val="22"/>
          <w:szCs w:val="22"/>
          <w:lang w:eastAsia="en-GB"/>
        </w:rPr>
        <w:tab/>
      </w:r>
      <w:r>
        <w:rPr>
          <w:noProof/>
        </w:rPr>
        <w:t>CSG Cell Selection event</w:t>
      </w:r>
      <w:r>
        <w:rPr>
          <w:noProof/>
        </w:rPr>
        <w:tab/>
      </w:r>
      <w:r>
        <w:rPr>
          <w:noProof/>
        </w:rPr>
        <w:fldChar w:fldCharType="begin" w:fldLock="1"/>
      </w:r>
      <w:r>
        <w:rPr>
          <w:noProof/>
        </w:rPr>
        <w:instrText xml:space="preserve"> PAGEREF _Toc138672856 \h </w:instrText>
      </w:r>
      <w:r>
        <w:rPr>
          <w:noProof/>
        </w:rPr>
      </w:r>
      <w:r>
        <w:rPr>
          <w:noProof/>
        </w:rPr>
        <w:fldChar w:fldCharType="separate"/>
      </w:r>
      <w:r>
        <w:rPr>
          <w:noProof/>
        </w:rPr>
        <w:t>77</w:t>
      </w:r>
      <w:r>
        <w:rPr>
          <w:noProof/>
        </w:rPr>
        <w:fldChar w:fldCharType="end"/>
      </w:r>
    </w:p>
    <w:p w14:paraId="244B747B" w14:textId="413B7371" w:rsidR="003D2319" w:rsidRDefault="003D2319">
      <w:pPr>
        <w:pStyle w:val="TOC4"/>
        <w:rPr>
          <w:rFonts w:ascii="Calibri" w:hAnsi="Calibri"/>
          <w:noProof/>
          <w:sz w:val="22"/>
          <w:szCs w:val="22"/>
          <w:lang w:eastAsia="en-GB"/>
        </w:rPr>
      </w:pPr>
      <w:r>
        <w:rPr>
          <w:noProof/>
        </w:rPr>
        <w:t>7.5.3.1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_Toc138672857 \h </w:instrText>
      </w:r>
      <w:r>
        <w:rPr>
          <w:noProof/>
        </w:rPr>
      </w:r>
      <w:r>
        <w:rPr>
          <w:noProof/>
        </w:rPr>
        <w:fldChar w:fldCharType="separate"/>
      </w:r>
      <w:r>
        <w:rPr>
          <w:noProof/>
        </w:rPr>
        <w:t>78</w:t>
      </w:r>
      <w:r>
        <w:rPr>
          <w:noProof/>
        </w:rPr>
        <w:fldChar w:fldCharType="end"/>
      </w:r>
    </w:p>
    <w:p w14:paraId="7DC05D75" w14:textId="3BC96D8B" w:rsidR="003D2319" w:rsidRDefault="003D2319">
      <w:pPr>
        <w:pStyle w:val="TOC4"/>
        <w:rPr>
          <w:rFonts w:ascii="Calibri" w:hAnsi="Calibri"/>
          <w:noProof/>
          <w:sz w:val="22"/>
          <w:szCs w:val="22"/>
          <w:lang w:eastAsia="en-GB"/>
        </w:rPr>
      </w:pPr>
      <w:r>
        <w:rPr>
          <w:noProof/>
        </w:rPr>
        <w:t>7.5.3.2</w:t>
      </w:r>
      <w:r>
        <w:rPr>
          <w:rFonts w:ascii="Calibri" w:hAnsi="Calibri"/>
          <w:noProof/>
          <w:sz w:val="22"/>
          <w:szCs w:val="22"/>
          <w:lang w:eastAsia="en-GB"/>
        </w:rPr>
        <w:tab/>
      </w:r>
      <w:r>
        <w:rPr>
          <w:noProof/>
        </w:rPr>
        <w:t>Structure of ENVELOPE (EVENT DOWNLOAD – CSG Cell Selection)</w:t>
      </w:r>
      <w:r>
        <w:rPr>
          <w:noProof/>
        </w:rPr>
        <w:tab/>
      </w:r>
      <w:r>
        <w:rPr>
          <w:noProof/>
        </w:rPr>
        <w:fldChar w:fldCharType="begin" w:fldLock="1"/>
      </w:r>
      <w:r>
        <w:rPr>
          <w:noProof/>
        </w:rPr>
        <w:instrText xml:space="preserve"> PAGEREF _Toc138672858 \h </w:instrText>
      </w:r>
      <w:r>
        <w:rPr>
          <w:noProof/>
        </w:rPr>
      </w:r>
      <w:r>
        <w:rPr>
          <w:noProof/>
        </w:rPr>
        <w:fldChar w:fldCharType="separate"/>
      </w:r>
      <w:r>
        <w:rPr>
          <w:noProof/>
        </w:rPr>
        <w:t>78</w:t>
      </w:r>
      <w:r>
        <w:rPr>
          <w:noProof/>
        </w:rPr>
        <w:fldChar w:fldCharType="end"/>
      </w:r>
    </w:p>
    <w:p w14:paraId="57CE5C58" w14:textId="4C25959F" w:rsidR="003D2319" w:rsidRDefault="003D2319">
      <w:pPr>
        <w:pStyle w:val="TOC3"/>
        <w:rPr>
          <w:rFonts w:ascii="Calibri" w:hAnsi="Calibri"/>
          <w:noProof/>
          <w:sz w:val="22"/>
          <w:szCs w:val="22"/>
          <w:lang w:eastAsia="en-GB"/>
        </w:rPr>
      </w:pPr>
      <w:r>
        <w:rPr>
          <w:noProof/>
        </w:rPr>
        <w:t>7.5.3A</w:t>
      </w:r>
      <w:r>
        <w:rPr>
          <w:rFonts w:ascii="Calibri" w:hAnsi="Calibri"/>
          <w:noProof/>
          <w:sz w:val="22"/>
          <w:szCs w:val="22"/>
          <w:lang w:eastAsia="en-GB"/>
        </w:rPr>
        <w:tab/>
      </w:r>
      <w:r>
        <w:rPr>
          <w:noProof/>
        </w:rPr>
        <w:t>Call disconnected event</w:t>
      </w:r>
      <w:r>
        <w:rPr>
          <w:noProof/>
        </w:rPr>
        <w:tab/>
      </w:r>
      <w:r>
        <w:rPr>
          <w:noProof/>
        </w:rPr>
        <w:fldChar w:fldCharType="begin" w:fldLock="1"/>
      </w:r>
      <w:r>
        <w:rPr>
          <w:noProof/>
        </w:rPr>
        <w:instrText xml:space="preserve"> PAGEREF _Toc138672859 \h </w:instrText>
      </w:r>
      <w:r>
        <w:rPr>
          <w:noProof/>
        </w:rPr>
      </w:r>
      <w:r>
        <w:rPr>
          <w:noProof/>
        </w:rPr>
        <w:fldChar w:fldCharType="separate"/>
      </w:r>
      <w:r>
        <w:rPr>
          <w:noProof/>
        </w:rPr>
        <w:t>79</w:t>
      </w:r>
      <w:r>
        <w:rPr>
          <w:noProof/>
        </w:rPr>
        <w:fldChar w:fldCharType="end"/>
      </w:r>
    </w:p>
    <w:p w14:paraId="22B98C23" w14:textId="273959E8" w:rsidR="003D2319" w:rsidRDefault="003D2319">
      <w:pPr>
        <w:pStyle w:val="TOC4"/>
        <w:rPr>
          <w:rFonts w:ascii="Calibri" w:hAnsi="Calibri"/>
          <w:noProof/>
          <w:sz w:val="22"/>
          <w:szCs w:val="22"/>
          <w:lang w:eastAsia="en-GB"/>
        </w:rPr>
      </w:pPr>
      <w:r>
        <w:rPr>
          <w:noProof/>
        </w:rPr>
        <w:t>7.5.3A.1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_Toc138672860 \h </w:instrText>
      </w:r>
      <w:r>
        <w:rPr>
          <w:noProof/>
        </w:rPr>
      </w:r>
      <w:r>
        <w:rPr>
          <w:noProof/>
        </w:rPr>
        <w:fldChar w:fldCharType="separate"/>
      </w:r>
      <w:r>
        <w:rPr>
          <w:noProof/>
        </w:rPr>
        <w:t>79</w:t>
      </w:r>
      <w:r>
        <w:rPr>
          <w:noProof/>
        </w:rPr>
        <w:fldChar w:fldCharType="end"/>
      </w:r>
    </w:p>
    <w:p w14:paraId="4341F155" w14:textId="5EB53ACA" w:rsidR="003D2319" w:rsidRDefault="003D2319">
      <w:pPr>
        <w:pStyle w:val="TOC4"/>
        <w:rPr>
          <w:rFonts w:ascii="Calibri" w:hAnsi="Calibri"/>
          <w:noProof/>
          <w:sz w:val="22"/>
          <w:szCs w:val="22"/>
          <w:lang w:eastAsia="en-GB"/>
        </w:rPr>
      </w:pPr>
      <w:r>
        <w:rPr>
          <w:noProof/>
        </w:rPr>
        <w:t>7.5.3A.2</w:t>
      </w:r>
      <w:r>
        <w:rPr>
          <w:rFonts w:ascii="Calibri" w:hAnsi="Calibri"/>
          <w:noProof/>
          <w:sz w:val="22"/>
          <w:szCs w:val="22"/>
          <w:lang w:eastAsia="en-GB"/>
        </w:rPr>
        <w:tab/>
      </w:r>
      <w:r>
        <w:rPr>
          <w:noProof/>
        </w:rPr>
        <w:t>Structure of ENVELOPE (EVENT DOWNLOAD - call disconnected)</w:t>
      </w:r>
      <w:r>
        <w:rPr>
          <w:noProof/>
        </w:rPr>
        <w:tab/>
      </w:r>
      <w:r>
        <w:rPr>
          <w:noProof/>
        </w:rPr>
        <w:fldChar w:fldCharType="begin" w:fldLock="1"/>
      </w:r>
      <w:r>
        <w:rPr>
          <w:noProof/>
        </w:rPr>
        <w:instrText xml:space="preserve"> PAGEREF _Toc138672861 \h </w:instrText>
      </w:r>
      <w:r>
        <w:rPr>
          <w:noProof/>
        </w:rPr>
      </w:r>
      <w:r>
        <w:rPr>
          <w:noProof/>
        </w:rPr>
        <w:fldChar w:fldCharType="separate"/>
      </w:r>
      <w:r>
        <w:rPr>
          <w:noProof/>
        </w:rPr>
        <w:t>79</w:t>
      </w:r>
      <w:r>
        <w:rPr>
          <w:noProof/>
        </w:rPr>
        <w:fldChar w:fldCharType="end"/>
      </w:r>
    </w:p>
    <w:p w14:paraId="53D422D1" w14:textId="162C787A" w:rsidR="003D2319" w:rsidRDefault="003D2319">
      <w:pPr>
        <w:pStyle w:val="TOC3"/>
        <w:rPr>
          <w:rFonts w:ascii="Calibri" w:hAnsi="Calibri"/>
          <w:noProof/>
          <w:sz w:val="22"/>
          <w:szCs w:val="22"/>
          <w:lang w:eastAsia="en-GB"/>
        </w:rPr>
      </w:pPr>
      <w:r>
        <w:rPr>
          <w:noProof/>
        </w:rPr>
        <w:t>7.5.4</w:t>
      </w:r>
      <w:r>
        <w:rPr>
          <w:rFonts w:ascii="Calibri" w:hAnsi="Calibri"/>
          <w:noProof/>
          <w:sz w:val="22"/>
          <w:szCs w:val="22"/>
          <w:lang w:eastAsia="en-GB"/>
        </w:rPr>
        <w:tab/>
      </w:r>
      <w:r>
        <w:rPr>
          <w:noProof/>
        </w:rPr>
        <w:t>Location status event</w:t>
      </w:r>
      <w:r>
        <w:rPr>
          <w:noProof/>
        </w:rPr>
        <w:tab/>
      </w:r>
      <w:r>
        <w:rPr>
          <w:noProof/>
        </w:rPr>
        <w:fldChar w:fldCharType="begin" w:fldLock="1"/>
      </w:r>
      <w:r>
        <w:rPr>
          <w:noProof/>
        </w:rPr>
        <w:instrText xml:space="preserve"> PAGEREF _Toc138672862 \h </w:instrText>
      </w:r>
      <w:r>
        <w:rPr>
          <w:noProof/>
        </w:rPr>
      </w:r>
      <w:r>
        <w:rPr>
          <w:noProof/>
        </w:rPr>
        <w:fldChar w:fldCharType="separate"/>
      </w:r>
      <w:r>
        <w:rPr>
          <w:noProof/>
        </w:rPr>
        <w:t>80</w:t>
      </w:r>
      <w:r>
        <w:rPr>
          <w:noProof/>
        </w:rPr>
        <w:fldChar w:fldCharType="end"/>
      </w:r>
    </w:p>
    <w:p w14:paraId="0C489D12" w14:textId="5A850B3B" w:rsidR="003D2319" w:rsidRDefault="003D2319">
      <w:pPr>
        <w:pStyle w:val="TOC3"/>
        <w:rPr>
          <w:rFonts w:ascii="Calibri" w:hAnsi="Calibri"/>
          <w:noProof/>
          <w:sz w:val="22"/>
          <w:szCs w:val="22"/>
          <w:lang w:eastAsia="en-GB"/>
        </w:rPr>
      </w:pPr>
      <w:r>
        <w:rPr>
          <w:noProof/>
        </w:rPr>
        <w:t>7.5.5</w:t>
      </w:r>
      <w:r>
        <w:rPr>
          <w:rFonts w:ascii="Calibri" w:hAnsi="Calibri"/>
          <w:noProof/>
          <w:sz w:val="22"/>
          <w:szCs w:val="22"/>
          <w:lang w:eastAsia="en-GB"/>
        </w:rPr>
        <w:tab/>
      </w:r>
      <w:r>
        <w:rPr>
          <w:noProof/>
        </w:rPr>
        <w:t>User activity event</w:t>
      </w:r>
      <w:r>
        <w:rPr>
          <w:noProof/>
        </w:rPr>
        <w:tab/>
      </w:r>
      <w:r>
        <w:rPr>
          <w:noProof/>
        </w:rPr>
        <w:fldChar w:fldCharType="begin" w:fldLock="1"/>
      </w:r>
      <w:r>
        <w:rPr>
          <w:noProof/>
        </w:rPr>
        <w:instrText xml:space="preserve"> PAGEREF _Toc138672863 \h </w:instrText>
      </w:r>
      <w:r>
        <w:rPr>
          <w:noProof/>
        </w:rPr>
      </w:r>
      <w:r>
        <w:rPr>
          <w:noProof/>
        </w:rPr>
        <w:fldChar w:fldCharType="separate"/>
      </w:r>
      <w:r>
        <w:rPr>
          <w:noProof/>
        </w:rPr>
        <w:t>80</w:t>
      </w:r>
      <w:r>
        <w:rPr>
          <w:noProof/>
        </w:rPr>
        <w:fldChar w:fldCharType="end"/>
      </w:r>
    </w:p>
    <w:p w14:paraId="58BE79A7" w14:textId="344360A7" w:rsidR="003D2319" w:rsidRDefault="003D2319">
      <w:pPr>
        <w:pStyle w:val="TOC3"/>
        <w:rPr>
          <w:rFonts w:ascii="Calibri" w:hAnsi="Calibri"/>
          <w:noProof/>
          <w:sz w:val="22"/>
          <w:szCs w:val="22"/>
          <w:lang w:eastAsia="en-GB"/>
        </w:rPr>
      </w:pPr>
      <w:r>
        <w:rPr>
          <w:noProof/>
        </w:rPr>
        <w:t>7.5.6</w:t>
      </w:r>
      <w:r>
        <w:rPr>
          <w:rFonts w:ascii="Calibri" w:hAnsi="Calibri"/>
          <w:noProof/>
          <w:sz w:val="22"/>
          <w:szCs w:val="22"/>
          <w:lang w:eastAsia="en-GB"/>
        </w:rPr>
        <w:tab/>
      </w:r>
      <w:r>
        <w:rPr>
          <w:noProof/>
        </w:rPr>
        <w:t>Idle screen available event</w:t>
      </w:r>
      <w:r>
        <w:rPr>
          <w:noProof/>
        </w:rPr>
        <w:tab/>
      </w:r>
      <w:r>
        <w:rPr>
          <w:noProof/>
        </w:rPr>
        <w:fldChar w:fldCharType="begin" w:fldLock="1"/>
      </w:r>
      <w:r>
        <w:rPr>
          <w:noProof/>
        </w:rPr>
        <w:instrText xml:space="preserve"> PAGEREF _Toc138672864 \h </w:instrText>
      </w:r>
      <w:r>
        <w:rPr>
          <w:noProof/>
        </w:rPr>
      </w:r>
      <w:r>
        <w:rPr>
          <w:noProof/>
        </w:rPr>
        <w:fldChar w:fldCharType="separate"/>
      </w:r>
      <w:r>
        <w:rPr>
          <w:noProof/>
        </w:rPr>
        <w:t>80</w:t>
      </w:r>
      <w:r>
        <w:rPr>
          <w:noProof/>
        </w:rPr>
        <w:fldChar w:fldCharType="end"/>
      </w:r>
    </w:p>
    <w:p w14:paraId="1E4DEBC3" w14:textId="0AB081F4" w:rsidR="003D2319" w:rsidRDefault="003D2319">
      <w:pPr>
        <w:pStyle w:val="TOC3"/>
        <w:rPr>
          <w:rFonts w:ascii="Calibri" w:hAnsi="Calibri"/>
          <w:noProof/>
          <w:sz w:val="22"/>
          <w:szCs w:val="22"/>
          <w:lang w:eastAsia="en-GB"/>
        </w:rPr>
      </w:pPr>
      <w:r>
        <w:rPr>
          <w:noProof/>
        </w:rPr>
        <w:lastRenderedPageBreak/>
        <w:t>7.5.7</w:t>
      </w:r>
      <w:r>
        <w:rPr>
          <w:rFonts w:ascii="Calibri" w:hAnsi="Calibri"/>
          <w:noProof/>
          <w:sz w:val="22"/>
          <w:szCs w:val="22"/>
          <w:lang w:eastAsia="en-GB"/>
        </w:rPr>
        <w:tab/>
      </w:r>
      <w:r>
        <w:rPr>
          <w:noProof/>
        </w:rPr>
        <w:t>Card reader status event</w:t>
      </w:r>
      <w:r>
        <w:rPr>
          <w:noProof/>
        </w:rPr>
        <w:tab/>
      </w:r>
      <w:r>
        <w:rPr>
          <w:noProof/>
        </w:rPr>
        <w:fldChar w:fldCharType="begin" w:fldLock="1"/>
      </w:r>
      <w:r>
        <w:rPr>
          <w:noProof/>
        </w:rPr>
        <w:instrText xml:space="preserve"> PAGEREF _Toc138672865 \h </w:instrText>
      </w:r>
      <w:r>
        <w:rPr>
          <w:noProof/>
        </w:rPr>
      </w:r>
      <w:r>
        <w:rPr>
          <w:noProof/>
        </w:rPr>
        <w:fldChar w:fldCharType="separate"/>
      </w:r>
      <w:r>
        <w:rPr>
          <w:noProof/>
        </w:rPr>
        <w:t>80</w:t>
      </w:r>
      <w:r>
        <w:rPr>
          <w:noProof/>
        </w:rPr>
        <w:fldChar w:fldCharType="end"/>
      </w:r>
    </w:p>
    <w:p w14:paraId="2E5A677D" w14:textId="251EEB40" w:rsidR="003D2319" w:rsidRDefault="003D2319">
      <w:pPr>
        <w:pStyle w:val="TOC3"/>
        <w:rPr>
          <w:rFonts w:ascii="Calibri" w:hAnsi="Calibri"/>
          <w:noProof/>
          <w:sz w:val="22"/>
          <w:szCs w:val="22"/>
          <w:lang w:eastAsia="en-GB"/>
        </w:rPr>
      </w:pPr>
      <w:r>
        <w:rPr>
          <w:noProof/>
        </w:rPr>
        <w:t>7.5.8</w:t>
      </w:r>
      <w:r>
        <w:rPr>
          <w:rFonts w:ascii="Calibri" w:hAnsi="Calibri"/>
          <w:noProof/>
          <w:sz w:val="22"/>
          <w:szCs w:val="22"/>
          <w:lang w:eastAsia="en-GB"/>
        </w:rPr>
        <w:tab/>
      </w:r>
      <w:r>
        <w:rPr>
          <w:noProof/>
        </w:rPr>
        <w:t>Language selection event</w:t>
      </w:r>
      <w:r>
        <w:rPr>
          <w:noProof/>
        </w:rPr>
        <w:tab/>
      </w:r>
      <w:r>
        <w:rPr>
          <w:noProof/>
        </w:rPr>
        <w:fldChar w:fldCharType="begin" w:fldLock="1"/>
      </w:r>
      <w:r>
        <w:rPr>
          <w:noProof/>
        </w:rPr>
        <w:instrText xml:space="preserve"> PAGEREF _Toc138672866 \h </w:instrText>
      </w:r>
      <w:r>
        <w:rPr>
          <w:noProof/>
        </w:rPr>
      </w:r>
      <w:r>
        <w:rPr>
          <w:noProof/>
        </w:rPr>
        <w:fldChar w:fldCharType="separate"/>
      </w:r>
      <w:r>
        <w:rPr>
          <w:noProof/>
        </w:rPr>
        <w:t>80</w:t>
      </w:r>
      <w:r>
        <w:rPr>
          <w:noProof/>
        </w:rPr>
        <w:fldChar w:fldCharType="end"/>
      </w:r>
    </w:p>
    <w:p w14:paraId="5D410378" w14:textId="768D53EE" w:rsidR="003D2319" w:rsidRDefault="003D2319">
      <w:pPr>
        <w:pStyle w:val="TOC3"/>
        <w:rPr>
          <w:rFonts w:ascii="Calibri" w:hAnsi="Calibri"/>
          <w:noProof/>
          <w:sz w:val="22"/>
          <w:szCs w:val="22"/>
          <w:lang w:eastAsia="en-GB"/>
        </w:rPr>
      </w:pPr>
      <w:r>
        <w:rPr>
          <w:noProof/>
        </w:rPr>
        <w:t>7.5.9</w:t>
      </w:r>
      <w:r>
        <w:rPr>
          <w:rFonts w:ascii="Calibri" w:hAnsi="Calibri"/>
          <w:noProof/>
          <w:sz w:val="22"/>
          <w:szCs w:val="22"/>
          <w:lang w:eastAsia="en-GB"/>
        </w:rPr>
        <w:tab/>
      </w:r>
      <w:r>
        <w:rPr>
          <w:noProof/>
        </w:rPr>
        <w:t>Browser termination event</w:t>
      </w:r>
      <w:r>
        <w:rPr>
          <w:noProof/>
        </w:rPr>
        <w:tab/>
      </w:r>
      <w:r>
        <w:rPr>
          <w:noProof/>
        </w:rPr>
        <w:fldChar w:fldCharType="begin" w:fldLock="1"/>
      </w:r>
      <w:r>
        <w:rPr>
          <w:noProof/>
        </w:rPr>
        <w:instrText xml:space="preserve"> PAGEREF _Toc138672867 \h </w:instrText>
      </w:r>
      <w:r>
        <w:rPr>
          <w:noProof/>
        </w:rPr>
      </w:r>
      <w:r>
        <w:rPr>
          <w:noProof/>
        </w:rPr>
        <w:fldChar w:fldCharType="separate"/>
      </w:r>
      <w:r>
        <w:rPr>
          <w:noProof/>
        </w:rPr>
        <w:t>80</w:t>
      </w:r>
      <w:r>
        <w:rPr>
          <w:noProof/>
        </w:rPr>
        <w:fldChar w:fldCharType="end"/>
      </w:r>
    </w:p>
    <w:p w14:paraId="222F035D" w14:textId="4F6CA23D" w:rsidR="003D2319" w:rsidRDefault="003D2319">
      <w:pPr>
        <w:pStyle w:val="TOC3"/>
        <w:rPr>
          <w:rFonts w:ascii="Calibri" w:hAnsi="Calibri"/>
          <w:noProof/>
          <w:sz w:val="22"/>
          <w:szCs w:val="22"/>
          <w:lang w:eastAsia="en-GB"/>
        </w:rPr>
      </w:pPr>
      <w:r>
        <w:rPr>
          <w:noProof/>
        </w:rPr>
        <w:t>7.5.10</w:t>
      </w:r>
      <w:r>
        <w:rPr>
          <w:rFonts w:ascii="Calibri" w:hAnsi="Calibri"/>
          <w:noProof/>
          <w:sz w:val="22"/>
          <w:szCs w:val="22"/>
          <w:lang w:eastAsia="en-GB"/>
        </w:rPr>
        <w:tab/>
      </w:r>
      <w:r>
        <w:rPr>
          <w:noProof/>
        </w:rPr>
        <w:t>Data available event</w:t>
      </w:r>
      <w:r>
        <w:rPr>
          <w:noProof/>
        </w:rPr>
        <w:tab/>
      </w:r>
      <w:r>
        <w:rPr>
          <w:noProof/>
        </w:rPr>
        <w:fldChar w:fldCharType="begin" w:fldLock="1"/>
      </w:r>
      <w:r>
        <w:rPr>
          <w:noProof/>
        </w:rPr>
        <w:instrText xml:space="preserve"> PAGEREF _Toc138672868 \h </w:instrText>
      </w:r>
      <w:r>
        <w:rPr>
          <w:noProof/>
        </w:rPr>
      </w:r>
      <w:r>
        <w:rPr>
          <w:noProof/>
        </w:rPr>
        <w:fldChar w:fldCharType="separate"/>
      </w:r>
      <w:r>
        <w:rPr>
          <w:noProof/>
        </w:rPr>
        <w:t>80</w:t>
      </w:r>
      <w:r>
        <w:rPr>
          <w:noProof/>
        </w:rPr>
        <w:fldChar w:fldCharType="end"/>
      </w:r>
    </w:p>
    <w:p w14:paraId="00A0C86D" w14:textId="1485D104" w:rsidR="003D2319" w:rsidRDefault="003D2319">
      <w:pPr>
        <w:pStyle w:val="TOC3"/>
        <w:rPr>
          <w:rFonts w:ascii="Calibri" w:hAnsi="Calibri"/>
          <w:noProof/>
          <w:sz w:val="22"/>
          <w:szCs w:val="22"/>
          <w:lang w:eastAsia="en-GB"/>
        </w:rPr>
      </w:pPr>
      <w:r>
        <w:rPr>
          <w:noProof/>
        </w:rPr>
        <w:t>7.5.11</w:t>
      </w:r>
      <w:r>
        <w:rPr>
          <w:rFonts w:ascii="Calibri" w:hAnsi="Calibri"/>
          <w:noProof/>
          <w:sz w:val="22"/>
          <w:szCs w:val="22"/>
          <w:lang w:eastAsia="en-GB"/>
        </w:rPr>
        <w:tab/>
      </w:r>
      <w:r>
        <w:rPr>
          <w:noProof/>
        </w:rPr>
        <w:t>Channel status event</w:t>
      </w:r>
      <w:r>
        <w:rPr>
          <w:noProof/>
        </w:rPr>
        <w:tab/>
      </w:r>
      <w:r>
        <w:rPr>
          <w:noProof/>
        </w:rPr>
        <w:fldChar w:fldCharType="begin" w:fldLock="1"/>
      </w:r>
      <w:r>
        <w:rPr>
          <w:noProof/>
        </w:rPr>
        <w:instrText xml:space="preserve"> PAGEREF _Toc138672869 \h </w:instrText>
      </w:r>
      <w:r>
        <w:rPr>
          <w:noProof/>
        </w:rPr>
      </w:r>
      <w:r>
        <w:rPr>
          <w:noProof/>
        </w:rPr>
        <w:fldChar w:fldCharType="separate"/>
      </w:r>
      <w:r>
        <w:rPr>
          <w:noProof/>
        </w:rPr>
        <w:t>80</w:t>
      </w:r>
      <w:r>
        <w:rPr>
          <w:noProof/>
        </w:rPr>
        <w:fldChar w:fldCharType="end"/>
      </w:r>
    </w:p>
    <w:p w14:paraId="3335B592" w14:textId="2D81A665" w:rsidR="003D2319" w:rsidRDefault="003D2319">
      <w:pPr>
        <w:pStyle w:val="TOC3"/>
        <w:rPr>
          <w:rFonts w:ascii="Calibri" w:hAnsi="Calibri"/>
          <w:noProof/>
          <w:sz w:val="22"/>
          <w:szCs w:val="22"/>
          <w:lang w:eastAsia="en-GB"/>
        </w:rPr>
      </w:pPr>
      <w:r>
        <w:rPr>
          <w:noProof/>
        </w:rPr>
        <w:t>7.5.12</w:t>
      </w:r>
      <w:r>
        <w:rPr>
          <w:rFonts w:ascii="Calibri" w:hAnsi="Calibri"/>
          <w:noProof/>
          <w:sz w:val="22"/>
          <w:szCs w:val="22"/>
          <w:lang w:eastAsia="en-GB"/>
        </w:rPr>
        <w:tab/>
      </w:r>
      <w:r>
        <w:rPr>
          <w:noProof/>
        </w:rPr>
        <w:t>Access Technology Change Event</w:t>
      </w:r>
      <w:r>
        <w:rPr>
          <w:noProof/>
        </w:rPr>
        <w:tab/>
      </w:r>
      <w:r>
        <w:rPr>
          <w:noProof/>
        </w:rPr>
        <w:fldChar w:fldCharType="begin" w:fldLock="1"/>
      </w:r>
      <w:r>
        <w:rPr>
          <w:noProof/>
        </w:rPr>
        <w:instrText xml:space="preserve"> PAGEREF _Toc138672870 \h </w:instrText>
      </w:r>
      <w:r>
        <w:rPr>
          <w:noProof/>
        </w:rPr>
      </w:r>
      <w:r>
        <w:rPr>
          <w:noProof/>
        </w:rPr>
        <w:fldChar w:fldCharType="separate"/>
      </w:r>
      <w:r>
        <w:rPr>
          <w:noProof/>
        </w:rPr>
        <w:t>80</w:t>
      </w:r>
      <w:r>
        <w:rPr>
          <w:noProof/>
        </w:rPr>
        <w:fldChar w:fldCharType="end"/>
      </w:r>
    </w:p>
    <w:p w14:paraId="2E836FD1" w14:textId="4BBD5A51" w:rsidR="003D2319" w:rsidRDefault="003D2319">
      <w:pPr>
        <w:pStyle w:val="TOC3"/>
        <w:rPr>
          <w:rFonts w:ascii="Calibri" w:hAnsi="Calibri"/>
          <w:noProof/>
          <w:sz w:val="22"/>
          <w:szCs w:val="22"/>
          <w:lang w:eastAsia="en-GB"/>
        </w:rPr>
      </w:pPr>
      <w:r>
        <w:rPr>
          <w:noProof/>
        </w:rPr>
        <w:t>7.5.13</w:t>
      </w:r>
      <w:r>
        <w:rPr>
          <w:rFonts w:ascii="Calibri" w:hAnsi="Calibri"/>
          <w:noProof/>
          <w:sz w:val="22"/>
          <w:szCs w:val="22"/>
          <w:lang w:eastAsia="en-GB"/>
        </w:rPr>
        <w:tab/>
      </w:r>
      <w:r>
        <w:rPr>
          <w:noProof/>
        </w:rPr>
        <w:t>Display parameters changed event</w:t>
      </w:r>
      <w:r>
        <w:rPr>
          <w:noProof/>
        </w:rPr>
        <w:tab/>
      </w:r>
      <w:r>
        <w:rPr>
          <w:noProof/>
        </w:rPr>
        <w:fldChar w:fldCharType="begin" w:fldLock="1"/>
      </w:r>
      <w:r>
        <w:rPr>
          <w:noProof/>
        </w:rPr>
        <w:instrText xml:space="preserve"> PAGEREF _Toc138672871 \h </w:instrText>
      </w:r>
      <w:r>
        <w:rPr>
          <w:noProof/>
        </w:rPr>
      </w:r>
      <w:r>
        <w:rPr>
          <w:noProof/>
        </w:rPr>
        <w:fldChar w:fldCharType="separate"/>
      </w:r>
      <w:r>
        <w:rPr>
          <w:noProof/>
        </w:rPr>
        <w:t>80</w:t>
      </w:r>
      <w:r>
        <w:rPr>
          <w:noProof/>
        </w:rPr>
        <w:fldChar w:fldCharType="end"/>
      </w:r>
    </w:p>
    <w:p w14:paraId="036578BD" w14:textId="1010FB93" w:rsidR="003D2319" w:rsidRDefault="003D2319">
      <w:pPr>
        <w:pStyle w:val="TOC3"/>
        <w:rPr>
          <w:rFonts w:ascii="Calibri" w:hAnsi="Calibri"/>
          <w:noProof/>
          <w:sz w:val="22"/>
          <w:szCs w:val="22"/>
          <w:lang w:eastAsia="en-GB"/>
        </w:rPr>
      </w:pPr>
      <w:r>
        <w:rPr>
          <w:noProof/>
        </w:rPr>
        <w:t>7.5.14</w:t>
      </w:r>
      <w:r>
        <w:rPr>
          <w:rFonts w:ascii="Calibri" w:hAnsi="Calibri"/>
          <w:noProof/>
          <w:sz w:val="22"/>
          <w:szCs w:val="22"/>
          <w:lang w:eastAsia="en-GB"/>
        </w:rPr>
        <w:tab/>
      </w:r>
      <w:r>
        <w:rPr>
          <w:noProof/>
        </w:rPr>
        <w:t>Local Connection event</w:t>
      </w:r>
      <w:r>
        <w:rPr>
          <w:noProof/>
        </w:rPr>
        <w:tab/>
      </w:r>
      <w:r>
        <w:rPr>
          <w:noProof/>
        </w:rPr>
        <w:fldChar w:fldCharType="begin" w:fldLock="1"/>
      </w:r>
      <w:r>
        <w:rPr>
          <w:noProof/>
        </w:rPr>
        <w:instrText xml:space="preserve"> PAGEREF _Toc138672872 \h </w:instrText>
      </w:r>
      <w:r>
        <w:rPr>
          <w:noProof/>
        </w:rPr>
      </w:r>
      <w:r>
        <w:rPr>
          <w:noProof/>
        </w:rPr>
        <w:fldChar w:fldCharType="separate"/>
      </w:r>
      <w:r>
        <w:rPr>
          <w:noProof/>
        </w:rPr>
        <w:t>80</w:t>
      </w:r>
      <w:r>
        <w:rPr>
          <w:noProof/>
        </w:rPr>
        <w:fldChar w:fldCharType="end"/>
      </w:r>
    </w:p>
    <w:p w14:paraId="66D59149" w14:textId="04D4D61F" w:rsidR="003D2319" w:rsidRDefault="003D2319">
      <w:pPr>
        <w:pStyle w:val="TOC3"/>
        <w:rPr>
          <w:rFonts w:ascii="Calibri" w:hAnsi="Calibri"/>
          <w:noProof/>
          <w:sz w:val="22"/>
          <w:szCs w:val="22"/>
          <w:lang w:eastAsia="en-GB"/>
        </w:rPr>
      </w:pPr>
      <w:r>
        <w:rPr>
          <w:noProof/>
        </w:rPr>
        <w:t>7.5.15</w:t>
      </w:r>
      <w:r>
        <w:rPr>
          <w:rFonts w:ascii="Calibri" w:hAnsi="Calibri"/>
          <w:noProof/>
          <w:sz w:val="22"/>
          <w:szCs w:val="22"/>
          <w:lang w:eastAsia="en-GB"/>
        </w:rPr>
        <w:tab/>
      </w:r>
      <w:r>
        <w:rPr>
          <w:noProof/>
        </w:rPr>
        <w:t>Network Search Mode Change Event</w:t>
      </w:r>
      <w:r>
        <w:rPr>
          <w:noProof/>
        </w:rPr>
        <w:tab/>
      </w:r>
      <w:r>
        <w:rPr>
          <w:noProof/>
        </w:rPr>
        <w:fldChar w:fldCharType="begin" w:fldLock="1"/>
      </w:r>
      <w:r>
        <w:rPr>
          <w:noProof/>
        </w:rPr>
        <w:instrText xml:space="preserve"> PAGEREF _Toc138672873 \h </w:instrText>
      </w:r>
      <w:r>
        <w:rPr>
          <w:noProof/>
        </w:rPr>
      </w:r>
      <w:r>
        <w:rPr>
          <w:noProof/>
        </w:rPr>
        <w:fldChar w:fldCharType="separate"/>
      </w:r>
      <w:r>
        <w:rPr>
          <w:noProof/>
        </w:rPr>
        <w:t>80</w:t>
      </w:r>
      <w:r>
        <w:rPr>
          <w:noProof/>
        </w:rPr>
        <w:fldChar w:fldCharType="end"/>
      </w:r>
    </w:p>
    <w:p w14:paraId="2A337C91" w14:textId="37418FB6" w:rsidR="003D2319" w:rsidRDefault="003D2319">
      <w:pPr>
        <w:pStyle w:val="TOC3"/>
        <w:rPr>
          <w:rFonts w:ascii="Calibri" w:hAnsi="Calibri"/>
          <w:noProof/>
          <w:sz w:val="22"/>
          <w:szCs w:val="22"/>
          <w:lang w:eastAsia="en-GB"/>
        </w:rPr>
      </w:pPr>
      <w:r>
        <w:rPr>
          <w:noProof/>
        </w:rPr>
        <w:t>7.5.16</w:t>
      </w:r>
      <w:r>
        <w:rPr>
          <w:rFonts w:ascii="Calibri" w:hAnsi="Calibri"/>
          <w:noProof/>
          <w:sz w:val="22"/>
          <w:szCs w:val="22"/>
          <w:lang w:eastAsia="en-GB"/>
        </w:rPr>
        <w:tab/>
      </w:r>
      <w:r>
        <w:rPr>
          <w:noProof/>
        </w:rPr>
        <w:t>Browsing status event</w:t>
      </w:r>
      <w:r>
        <w:rPr>
          <w:noProof/>
        </w:rPr>
        <w:tab/>
      </w:r>
      <w:r>
        <w:rPr>
          <w:noProof/>
        </w:rPr>
        <w:fldChar w:fldCharType="begin" w:fldLock="1"/>
      </w:r>
      <w:r>
        <w:rPr>
          <w:noProof/>
        </w:rPr>
        <w:instrText xml:space="preserve"> PAGEREF _Toc138672874 \h </w:instrText>
      </w:r>
      <w:r>
        <w:rPr>
          <w:noProof/>
        </w:rPr>
      </w:r>
      <w:r>
        <w:rPr>
          <w:noProof/>
        </w:rPr>
        <w:fldChar w:fldCharType="separate"/>
      </w:r>
      <w:r>
        <w:rPr>
          <w:noProof/>
        </w:rPr>
        <w:t>81</w:t>
      </w:r>
      <w:r>
        <w:rPr>
          <w:noProof/>
        </w:rPr>
        <w:fldChar w:fldCharType="end"/>
      </w:r>
    </w:p>
    <w:p w14:paraId="143E9D25" w14:textId="19B137D1" w:rsidR="003D2319" w:rsidRDefault="003D2319">
      <w:pPr>
        <w:pStyle w:val="TOC3"/>
        <w:rPr>
          <w:rFonts w:ascii="Calibri" w:hAnsi="Calibri"/>
          <w:noProof/>
          <w:sz w:val="22"/>
          <w:szCs w:val="22"/>
          <w:lang w:eastAsia="en-GB"/>
        </w:rPr>
      </w:pPr>
      <w:r>
        <w:rPr>
          <w:noProof/>
        </w:rPr>
        <w:t>7.5.17</w:t>
      </w:r>
      <w:r>
        <w:rPr>
          <w:rFonts w:ascii="Calibri" w:hAnsi="Calibri"/>
          <w:noProof/>
          <w:sz w:val="22"/>
          <w:szCs w:val="22"/>
          <w:lang w:eastAsia="en-GB"/>
        </w:rPr>
        <w:tab/>
      </w:r>
      <w:r>
        <w:rPr>
          <w:noProof/>
        </w:rPr>
        <w:t>Frames Information changed event</w:t>
      </w:r>
      <w:r>
        <w:rPr>
          <w:noProof/>
        </w:rPr>
        <w:tab/>
      </w:r>
      <w:r>
        <w:rPr>
          <w:noProof/>
        </w:rPr>
        <w:fldChar w:fldCharType="begin" w:fldLock="1"/>
      </w:r>
      <w:r>
        <w:rPr>
          <w:noProof/>
        </w:rPr>
        <w:instrText xml:space="preserve"> PAGEREF _Toc138672875 \h </w:instrText>
      </w:r>
      <w:r>
        <w:rPr>
          <w:noProof/>
        </w:rPr>
      </w:r>
      <w:r>
        <w:rPr>
          <w:noProof/>
        </w:rPr>
        <w:fldChar w:fldCharType="separate"/>
      </w:r>
      <w:r>
        <w:rPr>
          <w:noProof/>
        </w:rPr>
        <w:t>81</w:t>
      </w:r>
      <w:r>
        <w:rPr>
          <w:noProof/>
        </w:rPr>
        <w:fldChar w:fldCharType="end"/>
      </w:r>
    </w:p>
    <w:p w14:paraId="411F5F72" w14:textId="6EB71997" w:rsidR="003D2319" w:rsidRDefault="003D2319">
      <w:pPr>
        <w:pStyle w:val="TOC3"/>
        <w:rPr>
          <w:rFonts w:ascii="Calibri" w:hAnsi="Calibri"/>
          <w:noProof/>
          <w:sz w:val="22"/>
          <w:szCs w:val="22"/>
          <w:lang w:eastAsia="en-GB"/>
        </w:rPr>
      </w:pPr>
      <w:r>
        <w:rPr>
          <w:noProof/>
        </w:rPr>
        <w:t>7.5.18</w:t>
      </w:r>
      <w:r>
        <w:rPr>
          <w:rFonts w:ascii="Calibri" w:hAnsi="Calibri"/>
          <w:noProof/>
          <w:sz w:val="22"/>
          <w:szCs w:val="22"/>
          <w:lang w:eastAsia="en-GB"/>
        </w:rPr>
        <w:tab/>
      </w:r>
      <w:r>
        <w:rPr>
          <w:noProof/>
        </w:rPr>
        <w:t>HCI connectivity event</w:t>
      </w:r>
      <w:r>
        <w:rPr>
          <w:noProof/>
        </w:rPr>
        <w:tab/>
      </w:r>
      <w:r>
        <w:rPr>
          <w:noProof/>
        </w:rPr>
        <w:fldChar w:fldCharType="begin" w:fldLock="1"/>
      </w:r>
      <w:r>
        <w:rPr>
          <w:noProof/>
        </w:rPr>
        <w:instrText xml:space="preserve"> PAGEREF _Toc138672876 \h </w:instrText>
      </w:r>
      <w:r>
        <w:rPr>
          <w:noProof/>
        </w:rPr>
      </w:r>
      <w:r>
        <w:rPr>
          <w:noProof/>
        </w:rPr>
        <w:fldChar w:fldCharType="separate"/>
      </w:r>
      <w:r>
        <w:rPr>
          <w:noProof/>
        </w:rPr>
        <w:t>81</w:t>
      </w:r>
      <w:r>
        <w:rPr>
          <w:noProof/>
        </w:rPr>
        <w:fldChar w:fldCharType="end"/>
      </w:r>
    </w:p>
    <w:p w14:paraId="6B9D6B6F" w14:textId="16D96090" w:rsidR="003D2319" w:rsidRDefault="003D2319">
      <w:pPr>
        <w:pStyle w:val="TOC3"/>
        <w:rPr>
          <w:rFonts w:ascii="Calibri" w:hAnsi="Calibri"/>
          <w:noProof/>
          <w:sz w:val="22"/>
          <w:szCs w:val="22"/>
          <w:lang w:eastAsia="en-GB"/>
        </w:rPr>
      </w:pPr>
      <w:r>
        <w:rPr>
          <w:noProof/>
        </w:rPr>
        <w:t>7.5.19</w:t>
      </w:r>
      <w:r>
        <w:rPr>
          <w:rFonts w:ascii="Calibri" w:hAnsi="Calibri"/>
          <w:noProof/>
          <w:sz w:val="22"/>
          <w:szCs w:val="22"/>
          <w:lang w:eastAsia="en-GB"/>
        </w:rPr>
        <w:tab/>
      </w:r>
      <w:r>
        <w:rPr>
          <w:noProof/>
        </w:rPr>
        <w:t>Contactless state request</w:t>
      </w:r>
      <w:r>
        <w:rPr>
          <w:noProof/>
        </w:rPr>
        <w:tab/>
      </w:r>
      <w:r>
        <w:rPr>
          <w:noProof/>
        </w:rPr>
        <w:fldChar w:fldCharType="begin" w:fldLock="1"/>
      </w:r>
      <w:r>
        <w:rPr>
          <w:noProof/>
        </w:rPr>
        <w:instrText xml:space="preserve"> PAGEREF _Toc138672877 \h </w:instrText>
      </w:r>
      <w:r>
        <w:rPr>
          <w:noProof/>
        </w:rPr>
      </w:r>
      <w:r>
        <w:rPr>
          <w:noProof/>
        </w:rPr>
        <w:fldChar w:fldCharType="separate"/>
      </w:r>
      <w:r>
        <w:rPr>
          <w:noProof/>
        </w:rPr>
        <w:t>81</w:t>
      </w:r>
      <w:r>
        <w:rPr>
          <w:noProof/>
        </w:rPr>
        <w:fldChar w:fldCharType="end"/>
      </w:r>
    </w:p>
    <w:p w14:paraId="112F650F" w14:textId="4253313D" w:rsidR="003D2319" w:rsidRDefault="003D2319">
      <w:pPr>
        <w:pStyle w:val="TOC3"/>
        <w:rPr>
          <w:rFonts w:ascii="Calibri" w:hAnsi="Calibri"/>
          <w:noProof/>
          <w:sz w:val="22"/>
          <w:szCs w:val="22"/>
          <w:lang w:eastAsia="en-GB"/>
        </w:rPr>
      </w:pPr>
      <w:r>
        <w:rPr>
          <w:noProof/>
        </w:rPr>
        <w:t>7.5.20</w:t>
      </w:r>
      <w:r>
        <w:rPr>
          <w:rFonts w:ascii="Calibri" w:hAnsi="Calibri"/>
          <w:noProof/>
          <w:sz w:val="22"/>
          <w:szCs w:val="22"/>
          <w:lang w:eastAsia="en-GB"/>
        </w:rPr>
        <w:tab/>
      </w:r>
      <w:r>
        <w:rPr>
          <w:noProof/>
        </w:rPr>
        <w:t>Incoming IMS Data event</w:t>
      </w:r>
      <w:r>
        <w:rPr>
          <w:noProof/>
        </w:rPr>
        <w:tab/>
      </w:r>
      <w:r>
        <w:rPr>
          <w:noProof/>
        </w:rPr>
        <w:fldChar w:fldCharType="begin" w:fldLock="1"/>
      </w:r>
      <w:r>
        <w:rPr>
          <w:noProof/>
        </w:rPr>
        <w:instrText xml:space="preserve"> PAGEREF _Toc138672878 \h </w:instrText>
      </w:r>
      <w:r>
        <w:rPr>
          <w:noProof/>
        </w:rPr>
      </w:r>
      <w:r>
        <w:rPr>
          <w:noProof/>
        </w:rPr>
        <w:fldChar w:fldCharType="separate"/>
      </w:r>
      <w:r>
        <w:rPr>
          <w:noProof/>
        </w:rPr>
        <w:t>81</w:t>
      </w:r>
      <w:r>
        <w:rPr>
          <w:noProof/>
        </w:rPr>
        <w:fldChar w:fldCharType="end"/>
      </w:r>
    </w:p>
    <w:p w14:paraId="62449AEF" w14:textId="13649F3E" w:rsidR="003D2319" w:rsidRDefault="003D2319">
      <w:pPr>
        <w:pStyle w:val="TOC4"/>
        <w:rPr>
          <w:rFonts w:ascii="Calibri" w:hAnsi="Calibri"/>
          <w:noProof/>
          <w:sz w:val="22"/>
          <w:szCs w:val="22"/>
          <w:lang w:eastAsia="en-GB"/>
        </w:rPr>
      </w:pPr>
      <w:r>
        <w:rPr>
          <w:noProof/>
        </w:rPr>
        <w:t>7.5.20.1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_Toc138672879 \h </w:instrText>
      </w:r>
      <w:r>
        <w:rPr>
          <w:noProof/>
        </w:rPr>
      </w:r>
      <w:r>
        <w:rPr>
          <w:noProof/>
        </w:rPr>
        <w:fldChar w:fldCharType="separate"/>
      </w:r>
      <w:r>
        <w:rPr>
          <w:noProof/>
        </w:rPr>
        <w:t>81</w:t>
      </w:r>
      <w:r>
        <w:rPr>
          <w:noProof/>
        </w:rPr>
        <w:fldChar w:fldCharType="end"/>
      </w:r>
    </w:p>
    <w:p w14:paraId="7CF89C49" w14:textId="5152B9FA" w:rsidR="003D2319" w:rsidRDefault="003D2319">
      <w:pPr>
        <w:pStyle w:val="TOC4"/>
        <w:rPr>
          <w:rFonts w:ascii="Calibri" w:hAnsi="Calibri"/>
          <w:noProof/>
          <w:sz w:val="22"/>
          <w:szCs w:val="22"/>
          <w:lang w:eastAsia="en-GB"/>
        </w:rPr>
      </w:pPr>
      <w:r>
        <w:rPr>
          <w:noProof/>
        </w:rPr>
        <w:t>7.5.20.2</w:t>
      </w:r>
      <w:r>
        <w:rPr>
          <w:rFonts w:ascii="Calibri" w:hAnsi="Calibri"/>
          <w:noProof/>
          <w:sz w:val="22"/>
          <w:szCs w:val="22"/>
          <w:lang w:eastAsia="en-GB"/>
        </w:rPr>
        <w:tab/>
      </w:r>
      <w:r>
        <w:rPr>
          <w:noProof/>
        </w:rPr>
        <w:t>Structure of ENVELOPE (EVENT DOWNLOAD – Incoming IMS Data)</w:t>
      </w:r>
      <w:r>
        <w:rPr>
          <w:noProof/>
        </w:rPr>
        <w:tab/>
      </w:r>
      <w:r>
        <w:rPr>
          <w:noProof/>
        </w:rPr>
        <w:fldChar w:fldCharType="begin" w:fldLock="1"/>
      </w:r>
      <w:r>
        <w:rPr>
          <w:noProof/>
        </w:rPr>
        <w:instrText xml:space="preserve"> PAGEREF _Toc138672880 \h </w:instrText>
      </w:r>
      <w:r>
        <w:rPr>
          <w:noProof/>
        </w:rPr>
      </w:r>
      <w:r>
        <w:rPr>
          <w:noProof/>
        </w:rPr>
        <w:fldChar w:fldCharType="separate"/>
      </w:r>
      <w:r>
        <w:rPr>
          <w:noProof/>
        </w:rPr>
        <w:t>81</w:t>
      </w:r>
      <w:r>
        <w:rPr>
          <w:noProof/>
        </w:rPr>
        <w:fldChar w:fldCharType="end"/>
      </w:r>
    </w:p>
    <w:p w14:paraId="68909813" w14:textId="00BBEB3A" w:rsidR="003D2319" w:rsidRDefault="003D2319">
      <w:pPr>
        <w:pStyle w:val="TOC3"/>
        <w:rPr>
          <w:rFonts w:ascii="Calibri" w:hAnsi="Calibri"/>
          <w:noProof/>
          <w:sz w:val="22"/>
          <w:szCs w:val="22"/>
          <w:lang w:eastAsia="en-GB"/>
        </w:rPr>
      </w:pPr>
      <w:r>
        <w:rPr>
          <w:noProof/>
        </w:rPr>
        <w:t>7.5.21</w:t>
      </w:r>
      <w:r>
        <w:rPr>
          <w:rFonts w:ascii="Calibri" w:hAnsi="Calibri"/>
          <w:noProof/>
          <w:sz w:val="22"/>
          <w:szCs w:val="22"/>
          <w:lang w:eastAsia="en-GB"/>
        </w:rPr>
        <w:tab/>
      </w:r>
      <w:r w:rsidRPr="002169D2">
        <w:rPr>
          <w:noProof/>
          <w:color w:val="000000"/>
        </w:rPr>
        <w:t>IMS Registration Event</w:t>
      </w:r>
      <w:r>
        <w:rPr>
          <w:noProof/>
        </w:rPr>
        <w:tab/>
      </w:r>
      <w:r>
        <w:rPr>
          <w:noProof/>
        </w:rPr>
        <w:fldChar w:fldCharType="begin" w:fldLock="1"/>
      </w:r>
      <w:r>
        <w:rPr>
          <w:noProof/>
        </w:rPr>
        <w:instrText xml:space="preserve"> PAGEREF _Toc138672881 \h </w:instrText>
      </w:r>
      <w:r>
        <w:rPr>
          <w:noProof/>
        </w:rPr>
      </w:r>
      <w:r>
        <w:rPr>
          <w:noProof/>
        </w:rPr>
        <w:fldChar w:fldCharType="separate"/>
      </w:r>
      <w:r>
        <w:rPr>
          <w:noProof/>
        </w:rPr>
        <w:t>82</w:t>
      </w:r>
      <w:r>
        <w:rPr>
          <w:noProof/>
        </w:rPr>
        <w:fldChar w:fldCharType="end"/>
      </w:r>
    </w:p>
    <w:p w14:paraId="0E26FEFA" w14:textId="5E82055F" w:rsidR="003D2319" w:rsidRDefault="003D2319">
      <w:pPr>
        <w:pStyle w:val="TOC4"/>
        <w:rPr>
          <w:rFonts w:ascii="Calibri" w:hAnsi="Calibri"/>
          <w:noProof/>
          <w:sz w:val="22"/>
          <w:szCs w:val="22"/>
          <w:lang w:eastAsia="en-GB"/>
        </w:rPr>
      </w:pPr>
      <w:r>
        <w:rPr>
          <w:noProof/>
        </w:rPr>
        <w:t>7.5.21.1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_Toc138672882 \h </w:instrText>
      </w:r>
      <w:r>
        <w:rPr>
          <w:noProof/>
        </w:rPr>
      </w:r>
      <w:r>
        <w:rPr>
          <w:noProof/>
        </w:rPr>
        <w:fldChar w:fldCharType="separate"/>
      </w:r>
      <w:r>
        <w:rPr>
          <w:noProof/>
        </w:rPr>
        <w:t>82</w:t>
      </w:r>
      <w:r>
        <w:rPr>
          <w:noProof/>
        </w:rPr>
        <w:fldChar w:fldCharType="end"/>
      </w:r>
    </w:p>
    <w:p w14:paraId="091069C8" w14:textId="44C9EDC1" w:rsidR="003D2319" w:rsidRDefault="003D2319">
      <w:pPr>
        <w:pStyle w:val="TOC4"/>
        <w:rPr>
          <w:rFonts w:ascii="Calibri" w:hAnsi="Calibri"/>
          <w:noProof/>
          <w:sz w:val="22"/>
          <w:szCs w:val="22"/>
          <w:lang w:eastAsia="en-GB"/>
        </w:rPr>
      </w:pPr>
      <w:r>
        <w:rPr>
          <w:noProof/>
        </w:rPr>
        <w:t>7.5.21.2</w:t>
      </w:r>
      <w:r>
        <w:rPr>
          <w:rFonts w:ascii="Calibri" w:hAnsi="Calibri"/>
          <w:noProof/>
          <w:sz w:val="22"/>
          <w:szCs w:val="22"/>
          <w:lang w:eastAsia="en-GB"/>
        </w:rPr>
        <w:tab/>
      </w:r>
      <w:r>
        <w:rPr>
          <w:noProof/>
        </w:rPr>
        <w:t>Structure of ENVELOPE (EVENT DOWNLOAD – IMS Registration)</w:t>
      </w:r>
      <w:r>
        <w:rPr>
          <w:noProof/>
        </w:rPr>
        <w:tab/>
      </w:r>
      <w:r>
        <w:rPr>
          <w:noProof/>
        </w:rPr>
        <w:fldChar w:fldCharType="begin" w:fldLock="1"/>
      </w:r>
      <w:r>
        <w:rPr>
          <w:noProof/>
        </w:rPr>
        <w:instrText xml:space="preserve"> PAGEREF _Toc138672883 \h </w:instrText>
      </w:r>
      <w:r>
        <w:rPr>
          <w:noProof/>
        </w:rPr>
      </w:r>
      <w:r>
        <w:rPr>
          <w:noProof/>
        </w:rPr>
        <w:fldChar w:fldCharType="separate"/>
      </w:r>
      <w:r>
        <w:rPr>
          <w:noProof/>
        </w:rPr>
        <w:t>82</w:t>
      </w:r>
      <w:r>
        <w:rPr>
          <w:noProof/>
        </w:rPr>
        <w:fldChar w:fldCharType="end"/>
      </w:r>
    </w:p>
    <w:p w14:paraId="55B6D088" w14:textId="59C7B76D" w:rsidR="003D2319" w:rsidRDefault="003D2319">
      <w:pPr>
        <w:pStyle w:val="TOC3"/>
        <w:rPr>
          <w:rFonts w:ascii="Calibri" w:hAnsi="Calibri"/>
          <w:noProof/>
          <w:sz w:val="22"/>
          <w:szCs w:val="22"/>
          <w:lang w:eastAsia="en-GB"/>
        </w:rPr>
      </w:pPr>
      <w:r>
        <w:rPr>
          <w:noProof/>
        </w:rPr>
        <w:t>7.5.22</w:t>
      </w:r>
      <w:r>
        <w:rPr>
          <w:rFonts w:ascii="Calibri" w:hAnsi="Calibri"/>
          <w:noProof/>
          <w:sz w:val="22"/>
          <w:szCs w:val="22"/>
          <w:lang w:eastAsia="en-GB"/>
        </w:rPr>
        <w:tab/>
      </w:r>
      <w:r>
        <w:rPr>
          <w:noProof/>
        </w:rPr>
        <w:t>Profile Container</w:t>
      </w:r>
      <w:r>
        <w:rPr>
          <w:noProof/>
        </w:rPr>
        <w:tab/>
      </w:r>
      <w:r>
        <w:rPr>
          <w:noProof/>
        </w:rPr>
        <w:fldChar w:fldCharType="begin" w:fldLock="1"/>
      </w:r>
      <w:r>
        <w:rPr>
          <w:noProof/>
        </w:rPr>
        <w:instrText xml:space="preserve"> PAGEREF _Toc138672884 \h </w:instrText>
      </w:r>
      <w:r>
        <w:rPr>
          <w:noProof/>
        </w:rPr>
      </w:r>
      <w:r>
        <w:rPr>
          <w:noProof/>
        </w:rPr>
        <w:fldChar w:fldCharType="separate"/>
      </w:r>
      <w:r>
        <w:rPr>
          <w:noProof/>
        </w:rPr>
        <w:t>82</w:t>
      </w:r>
      <w:r>
        <w:rPr>
          <w:noProof/>
        </w:rPr>
        <w:fldChar w:fldCharType="end"/>
      </w:r>
    </w:p>
    <w:p w14:paraId="616AD80E" w14:textId="4F09069E" w:rsidR="003D2319" w:rsidRDefault="003D2319">
      <w:pPr>
        <w:pStyle w:val="TOC3"/>
        <w:rPr>
          <w:rFonts w:ascii="Calibri" w:hAnsi="Calibri"/>
          <w:noProof/>
          <w:sz w:val="22"/>
          <w:szCs w:val="22"/>
          <w:lang w:eastAsia="en-GB"/>
        </w:rPr>
      </w:pPr>
      <w:r>
        <w:rPr>
          <w:noProof/>
        </w:rPr>
        <w:t>7.5.23</w:t>
      </w:r>
      <w:r>
        <w:rPr>
          <w:rFonts w:ascii="Calibri" w:hAnsi="Calibri"/>
          <w:noProof/>
          <w:sz w:val="22"/>
          <w:szCs w:val="22"/>
          <w:lang w:eastAsia="en-GB"/>
        </w:rPr>
        <w:tab/>
      </w:r>
      <w:r>
        <w:rPr>
          <w:noProof/>
        </w:rPr>
        <w:t>Envelope Container</w:t>
      </w:r>
      <w:r>
        <w:rPr>
          <w:noProof/>
        </w:rPr>
        <w:tab/>
      </w:r>
      <w:r>
        <w:rPr>
          <w:noProof/>
        </w:rPr>
        <w:fldChar w:fldCharType="begin" w:fldLock="1"/>
      </w:r>
      <w:r>
        <w:rPr>
          <w:noProof/>
        </w:rPr>
        <w:instrText xml:space="preserve"> PAGEREF _Toc138672885 \h </w:instrText>
      </w:r>
      <w:r>
        <w:rPr>
          <w:noProof/>
        </w:rPr>
      </w:r>
      <w:r>
        <w:rPr>
          <w:noProof/>
        </w:rPr>
        <w:fldChar w:fldCharType="separate"/>
      </w:r>
      <w:r>
        <w:rPr>
          <w:noProof/>
        </w:rPr>
        <w:t>82</w:t>
      </w:r>
      <w:r>
        <w:rPr>
          <w:noProof/>
        </w:rPr>
        <w:fldChar w:fldCharType="end"/>
      </w:r>
    </w:p>
    <w:p w14:paraId="5AEF8B71" w14:textId="199F0CB4" w:rsidR="003D2319" w:rsidRDefault="003D2319">
      <w:pPr>
        <w:pStyle w:val="TOC3"/>
        <w:rPr>
          <w:rFonts w:ascii="Calibri" w:hAnsi="Calibri"/>
          <w:noProof/>
          <w:sz w:val="22"/>
          <w:szCs w:val="22"/>
          <w:lang w:eastAsia="en-GB"/>
        </w:rPr>
      </w:pPr>
      <w:r>
        <w:rPr>
          <w:noProof/>
        </w:rPr>
        <w:t>7.5.24</w:t>
      </w:r>
      <w:r>
        <w:rPr>
          <w:rFonts w:ascii="Calibri" w:hAnsi="Calibri"/>
          <w:noProof/>
          <w:sz w:val="22"/>
          <w:szCs w:val="22"/>
          <w:lang w:eastAsia="en-GB"/>
        </w:rPr>
        <w:tab/>
      </w:r>
      <w:r>
        <w:rPr>
          <w:noProof/>
        </w:rPr>
        <w:t>Poll Interval Negotiation</w:t>
      </w:r>
      <w:r>
        <w:rPr>
          <w:noProof/>
        </w:rPr>
        <w:tab/>
      </w:r>
      <w:r>
        <w:rPr>
          <w:noProof/>
        </w:rPr>
        <w:fldChar w:fldCharType="begin" w:fldLock="1"/>
      </w:r>
      <w:r>
        <w:rPr>
          <w:noProof/>
        </w:rPr>
        <w:instrText xml:space="preserve"> PAGEREF _Toc138672886 \h </w:instrText>
      </w:r>
      <w:r>
        <w:rPr>
          <w:noProof/>
        </w:rPr>
      </w:r>
      <w:r>
        <w:rPr>
          <w:noProof/>
        </w:rPr>
        <w:fldChar w:fldCharType="separate"/>
      </w:r>
      <w:r>
        <w:rPr>
          <w:noProof/>
        </w:rPr>
        <w:t>83</w:t>
      </w:r>
      <w:r>
        <w:rPr>
          <w:noProof/>
        </w:rPr>
        <w:fldChar w:fldCharType="end"/>
      </w:r>
    </w:p>
    <w:p w14:paraId="32C55FA5" w14:textId="0332ADD3" w:rsidR="003D2319" w:rsidRDefault="003D2319">
      <w:pPr>
        <w:pStyle w:val="TOC3"/>
        <w:rPr>
          <w:rFonts w:ascii="Calibri" w:hAnsi="Calibri"/>
          <w:noProof/>
          <w:sz w:val="22"/>
          <w:szCs w:val="22"/>
          <w:lang w:eastAsia="en-GB"/>
        </w:rPr>
      </w:pPr>
      <w:r>
        <w:rPr>
          <w:noProof/>
        </w:rPr>
        <w:t>7.5.25</w:t>
      </w:r>
      <w:r>
        <w:rPr>
          <w:rFonts w:ascii="Calibri" w:hAnsi="Calibri"/>
          <w:noProof/>
          <w:sz w:val="22"/>
          <w:szCs w:val="22"/>
          <w:lang w:eastAsia="en-GB"/>
        </w:rPr>
        <w:tab/>
      </w:r>
      <w:r w:rsidRPr="002169D2">
        <w:rPr>
          <w:noProof/>
          <w:color w:val="000000"/>
        </w:rPr>
        <w:t>Data Connection Status Change Event</w:t>
      </w:r>
      <w:r>
        <w:rPr>
          <w:noProof/>
        </w:rPr>
        <w:tab/>
      </w:r>
      <w:r>
        <w:rPr>
          <w:noProof/>
        </w:rPr>
        <w:fldChar w:fldCharType="begin" w:fldLock="1"/>
      </w:r>
      <w:r>
        <w:rPr>
          <w:noProof/>
        </w:rPr>
        <w:instrText xml:space="preserve"> PAGEREF _Toc138672887 \h </w:instrText>
      </w:r>
      <w:r>
        <w:rPr>
          <w:noProof/>
        </w:rPr>
      </w:r>
      <w:r>
        <w:rPr>
          <w:noProof/>
        </w:rPr>
        <w:fldChar w:fldCharType="separate"/>
      </w:r>
      <w:r>
        <w:rPr>
          <w:noProof/>
        </w:rPr>
        <w:t>83</w:t>
      </w:r>
      <w:r>
        <w:rPr>
          <w:noProof/>
        </w:rPr>
        <w:fldChar w:fldCharType="end"/>
      </w:r>
    </w:p>
    <w:p w14:paraId="58F2FE81" w14:textId="52C917F2" w:rsidR="003D2319" w:rsidRDefault="003D2319">
      <w:pPr>
        <w:pStyle w:val="TOC4"/>
        <w:rPr>
          <w:rFonts w:ascii="Calibri" w:hAnsi="Calibri"/>
          <w:noProof/>
          <w:sz w:val="22"/>
          <w:szCs w:val="22"/>
          <w:lang w:eastAsia="en-GB"/>
        </w:rPr>
      </w:pPr>
      <w:r>
        <w:rPr>
          <w:noProof/>
        </w:rPr>
        <w:t>7.5.25.1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_Toc138672888 \h </w:instrText>
      </w:r>
      <w:r>
        <w:rPr>
          <w:noProof/>
        </w:rPr>
      </w:r>
      <w:r>
        <w:rPr>
          <w:noProof/>
        </w:rPr>
        <w:fldChar w:fldCharType="separate"/>
      </w:r>
      <w:r>
        <w:rPr>
          <w:noProof/>
        </w:rPr>
        <w:t>83</w:t>
      </w:r>
      <w:r>
        <w:rPr>
          <w:noProof/>
        </w:rPr>
        <w:fldChar w:fldCharType="end"/>
      </w:r>
    </w:p>
    <w:p w14:paraId="7D1A723A" w14:textId="0B1CD263" w:rsidR="003D2319" w:rsidRDefault="003D2319">
      <w:pPr>
        <w:pStyle w:val="TOC4"/>
        <w:rPr>
          <w:rFonts w:ascii="Calibri" w:hAnsi="Calibri"/>
          <w:noProof/>
          <w:sz w:val="22"/>
          <w:szCs w:val="22"/>
          <w:lang w:eastAsia="en-GB"/>
        </w:rPr>
      </w:pPr>
      <w:r>
        <w:rPr>
          <w:noProof/>
        </w:rPr>
        <w:t>7.5.25.2</w:t>
      </w:r>
      <w:r>
        <w:rPr>
          <w:rFonts w:ascii="Calibri" w:hAnsi="Calibri"/>
          <w:noProof/>
          <w:sz w:val="22"/>
          <w:szCs w:val="22"/>
          <w:lang w:eastAsia="en-GB"/>
        </w:rPr>
        <w:tab/>
      </w:r>
      <w:r>
        <w:rPr>
          <w:noProof/>
        </w:rPr>
        <w:t>Structure of ENVELOPE (EVENT DOWNLOAD – Data Connection Status Change)</w:t>
      </w:r>
      <w:r>
        <w:rPr>
          <w:noProof/>
        </w:rPr>
        <w:tab/>
      </w:r>
      <w:r>
        <w:rPr>
          <w:noProof/>
        </w:rPr>
        <w:fldChar w:fldCharType="begin" w:fldLock="1"/>
      </w:r>
      <w:r>
        <w:rPr>
          <w:noProof/>
        </w:rPr>
        <w:instrText xml:space="preserve"> PAGEREF _Toc138672889 \h </w:instrText>
      </w:r>
      <w:r>
        <w:rPr>
          <w:noProof/>
        </w:rPr>
      </w:r>
      <w:r>
        <w:rPr>
          <w:noProof/>
        </w:rPr>
        <w:fldChar w:fldCharType="separate"/>
      </w:r>
      <w:r>
        <w:rPr>
          <w:noProof/>
        </w:rPr>
        <w:t>83</w:t>
      </w:r>
      <w:r>
        <w:rPr>
          <w:noProof/>
        </w:rPr>
        <w:fldChar w:fldCharType="end"/>
      </w:r>
    </w:p>
    <w:p w14:paraId="7A9D1354" w14:textId="76B0F579" w:rsidR="003D2319" w:rsidRDefault="003D2319">
      <w:pPr>
        <w:pStyle w:val="TOC3"/>
        <w:rPr>
          <w:rFonts w:ascii="Calibri" w:hAnsi="Calibri"/>
          <w:noProof/>
          <w:sz w:val="22"/>
          <w:szCs w:val="22"/>
          <w:lang w:eastAsia="en-GB"/>
        </w:rPr>
      </w:pPr>
      <w:r>
        <w:rPr>
          <w:noProof/>
        </w:rPr>
        <w:t>7.5.26</w:t>
      </w:r>
      <w:r>
        <w:rPr>
          <w:rFonts w:ascii="Calibri" w:hAnsi="Calibri"/>
          <w:noProof/>
          <w:sz w:val="22"/>
          <w:szCs w:val="22"/>
          <w:lang w:eastAsia="en-GB"/>
        </w:rPr>
        <w:tab/>
      </w:r>
      <w:r>
        <w:rPr>
          <w:noProof/>
        </w:rPr>
        <w:t>CAG Cell Selection event</w:t>
      </w:r>
      <w:r>
        <w:rPr>
          <w:noProof/>
        </w:rPr>
        <w:tab/>
      </w:r>
      <w:r>
        <w:rPr>
          <w:noProof/>
        </w:rPr>
        <w:fldChar w:fldCharType="begin" w:fldLock="1"/>
      </w:r>
      <w:r>
        <w:rPr>
          <w:noProof/>
        </w:rPr>
        <w:instrText xml:space="preserve"> PAGEREF _Toc138672890 \h </w:instrText>
      </w:r>
      <w:r>
        <w:rPr>
          <w:noProof/>
        </w:rPr>
      </w:r>
      <w:r>
        <w:rPr>
          <w:noProof/>
        </w:rPr>
        <w:fldChar w:fldCharType="separate"/>
      </w:r>
      <w:r>
        <w:rPr>
          <w:noProof/>
        </w:rPr>
        <w:t>84</w:t>
      </w:r>
      <w:r>
        <w:rPr>
          <w:noProof/>
        </w:rPr>
        <w:fldChar w:fldCharType="end"/>
      </w:r>
    </w:p>
    <w:p w14:paraId="76FB6BE2" w14:textId="516B0EE7" w:rsidR="003D2319" w:rsidRDefault="003D2319">
      <w:pPr>
        <w:pStyle w:val="TOC4"/>
        <w:rPr>
          <w:rFonts w:ascii="Calibri" w:hAnsi="Calibri"/>
          <w:noProof/>
          <w:sz w:val="22"/>
          <w:szCs w:val="22"/>
          <w:lang w:eastAsia="en-GB"/>
        </w:rPr>
      </w:pPr>
      <w:r>
        <w:rPr>
          <w:noProof/>
        </w:rPr>
        <w:t>7.5.26.1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_Toc138672891 \h </w:instrText>
      </w:r>
      <w:r>
        <w:rPr>
          <w:noProof/>
        </w:rPr>
      </w:r>
      <w:r>
        <w:rPr>
          <w:noProof/>
        </w:rPr>
        <w:fldChar w:fldCharType="separate"/>
      </w:r>
      <w:r>
        <w:rPr>
          <w:noProof/>
        </w:rPr>
        <w:t>84</w:t>
      </w:r>
      <w:r>
        <w:rPr>
          <w:noProof/>
        </w:rPr>
        <w:fldChar w:fldCharType="end"/>
      </w:r>
    </w:p>
    <w:p w14:paraId="2666AC5F" w14:textId="0D6A5FD0" w:rsidR="003D2319" w:rsidRDefault="003D2319">
      <w:pPr>
        <w:pStyle w:val="TOC4"/>
        <w:rPr>
          <w:rFonts w:ascii="Calibri" w:hAnsi="Calibri"/>
          <w:noProof/>
          <w:sz w:val="22"/>
          <w:szCs w:val="22"/>
          <w:lang w:eastAsia="en-GB"/>
        </w:rPr>
      </w:pPr>
      <w:r>
        <w:rPr>
          <w:noProof/>
        </w:rPr>
        <w:t>7.5.26.2</w:t>
      </w:r>
      <w:r>
        <w:rPr>
          <w:rFonts w:ascii="Calibri" w:hAnsi="Calibri"/>
          <w:noProof/>
          <w:sz w:val="22"/>
          <w:szCs w:val="22"/>
          <w:lang w:eastAsia="en-GB"/>
        </w:rPr>
        <w:tab/>
      </w:r>
      <w:r>
        <w:rPr>
          <w:noProof/>
        </w:rPr>
        <w:t>Structure of ENVELOPE (EVENT DOWNLOAD – CAG Cell Selection)</w:t>
      </w:r>
      <w:r>
        <w:rPr>
          <w:noProof/>
        </w:rPr>
        <w:tab/>
      </w:r>
      <w:r>
        <w:rPr>
          <w:noProof/>
        </w:rPr>
        <w:fldChar w:fldCharType="begin" w:fldLock="1"/>
      </w:r>
      <w:r>
        <w:rPr>
          <w:noProof/>
        </w:rPr>
        <w:instrText xml:space="preserve"> PAGEREF _Toc138672892 \h </w:instrText>
      </w:r>
      <w:r>
        <w:rPr>
          <w:noProof/>
        </w:rPr>
      </w:r>
      <w:r>
        <w:rPr>
          <w:noProof/>
        </w:rPr>
        <w:fldChar w:fldCharType="separate"/>
      </w:r>
      <w:r>
        <w:rPr>
          <w:noProof/>
        </w:rPr>
        <w:t>84</w:t>
      </w:r>
      <w:r>
        <w:rPr>
          <w:noProof/>
        </w:rPr>
        <w:fldChar w:fldCharType="end"/>
      </w:r>
    </w:p>
    <w:p w14:paraId="4BEF884F" w14:textId="1EE37DB8" w:rsidR="003D2319" w:rsidRDefault="003D2319">
      <w:pPr>
        <w:pStyle w:val="TOC2"/>
        <w:rPr>
          <w:rFonts w:ascii="Calibri" w:hAnsi="Calibri"/>
          <w:noProof/>
          <w:sz w:val="22"/>
          <w:szCs w:val="22"/>
          <w:lang w:eastAsia="en-GB"/>
        </w:rPr>
      </w:pPr>
      <w:r>
        <w:rPr>
          <w:noProof/>
        </w:rPr>
        <w:t>7.6</w:t>
      </w:r>
      <w:r>
        <w:rPr>
          <w:rFonts w:ascii="Calibri" w:hAnsi="Calibri"/>
          <w:noProof/>
          <w:sz w:val="22"/>
          <w:szCs w:val="22"/>
          <w:lang w:eastAsia="en-GB"/>
        </w:rPr>
        <w:tab/>
      </w:r>
      <w:r>
        <w:rPr>
          <w:noProof/>
        </w:rPr>
        <w:t>USSD Data Download</w:t>
      </w:r>
      <w:r>
        <w:rPr>
          <w:noProof/>
        </w:rPr>
        <w:tab/>
      </w:r>
      <w:r>
        <w:rPr>
          <w:noProof/>
        </w:rPr>
        <w:fldChar w:fldCharType="begin" w:fldLock="1"/>
      </w:r>
      <w:r>
        <w:rPr>
          <w:noProof/>
        </w:rPr>
        <w:instrText xml:space="preserve"> PAGEREF _Toc138672893 \h </w:instrText>
      </w:r>
      <w:r>
        <w:rPr>
          <w:noProof/>
        </w:rPr>
      </w:r>
      <w:r>
        <w:rPr>
          <w:noProof/>
        </w:rPr>
        <w:fldChar w:fldCharType="separate"/>
      </w:r>
      <w:r>
        <w:rPr>
          <w:noProof/>
        </w:rPr>
        <w:t>85</w:t>
      </w:r>
      <w:r>
        <w:rPr>
          <w:noProof/>
        </w:rPr>
        <w:fldChar w:fldCharType="end"/>
      </w:r>
    </w:p>
    <w:p w14:paraId="3F4D29B2" w14:textId="18B84C1F" w:rsidR="003D2319" w:rsidRDefault="003D2319">
      <w:pPr>
        <w:pStyle w:val="TOC3"/>
        <w:rPr>
          <w:rFonts w:ascii="Calibri" w:hAnsi="Calibri"/>
          <w:noProof/>
          <w:sz w:val="22"/>
          <w:szCs w:val="22"/>
          <w:lang w:eastAsia="en-GB"/>
        </w:rPr>
      </w:pPr>
      <w:r>
        <w:rPr>
          <w:noProof/>
        </w:rPr>
        <w:t>7.6.1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_Toc138672894 \h </w:instrText>
      </w:r>
      <w:r>
        <w:rPr>
          <w:noProof/>
        </w:rPr>
      </w:r>
      <w:r>
        <w:rPr>
          <w:noProof/>
        </w:rPr>
        <w:fldChar w:fldCharType="separate"/>
      </w:r>
      <w:r>
        <w:rPr>
          <w:noProof/>
        </w:rPr>
        <w:t>85</w:t>
      </w:r>
      <w:r>
        <w:rPr>
          <w:noProof/>
        </w:rPr>
        <w:fldChar w:fldCharType="end"/>
      </w:r>
    </w:p>
    <w:p w14:paraId="0E457A31" w14:textId="44A5307A" w:rsidR="003D2319" w:rsidRDefault="003D2319">
      <w:pPr>
        <w:pStyle w:val="TOC3"/>
        <w:rPr>
          <w:rFonts w:ascii="Calibri" w:hAnsi="Calibri"/>
          <w:noProof/>
          <w:sz w:val="22"/>
          <w:szCs w:val="22"/>
          <w:lang w:eastAsia="en-GB"/>
        </w:rPr>
      </w:pPr>
      <w:r>
        <w:rPr>
          <w:noProof/>
        </w:rPr>
        <w:t>7.6.2</w:t>
      </w:r>
      <w:r>
        <w:rPr>
          <w:rFonts w:ascii="Calibri" w:hAnsi="Calibri"/>
          <w:noProof/>
          <w:sz w:val="22"/>
          <w:szCs w:val="22"/>
          <w:lang w:eastAsia="en-GB"/>
        </w:rPr>
        <w:tab/>
      </w:r>
      <w:r>
        <w:rPr>
          <w:noProof/>
        </w:rPr>
        <w:t>Structure of ENVELOPE (USSD Data Download)</w:t>
      </w:r>
      <w:r>
        <w:rPr>
          <w:noProof/>
        </w:rPr>
        <w:tab/>
      </w:r>
      <w:r>
        <w:rPr>
          <w:noProof/>
        </w:rPr>
        <w:fldChar w:fldCharType="begin" w:fldLock="1"/>
      </w:r>
      <w:r>
        <w:rPr>
          <w:noProof/>
        </w:rPr>
        <w:instrText xml:space="preserve"> PAGEREF _Toc138672895 \h </w:instrText>
      </w:r>
      <w:r>
        <w:rPr>
          <w:noProof/>
        </w:rPr>
      </w:r>
      <w:r>
        <w:rPr>
          <w:noProof/>
        </w:rPr>
        <w:fldChar w:fldCharType="separate"/>
      </w:r>
      <w:r>
        <w:rPr>
          <w:noProof/>
        </w:rPr>
        <w:t>86</w:t>
      </w:r>
      <w:r>
        <w:rPr>
          <w:noProof/>
        </w:rPr>
        <w:fldChar w:fldCharType="end"/>
      </w:r>
    </w:p>
    <w:p w14:paraId="1A6D6C31" w14:textId="1CA3E8FE" w:rsidR="003D2319" w:rsidRDefault="003D2319">
      <w:pPr>
        <w:pStyle w:val="TOC2"/>
        <w:rPr>
          <w:rFonts w:ascii="Calibri" w:hAnsi="Calibri"/>
          <w:noProof/>
          <w:sz w:val="22"/>
          <w:szCs w:val="22"/>
          <w:lang w:eastAsia="en-GB"/>
        </w:rPr>
      </w:pPr>
      <w:r>
        <w:rPr>
          <w:noProof/>
        </w:rPr>
        <w:t>7.7</w:t>
      </w:r>
      <w:r>
        <w:rPr>
          <w:rFonts w:ascii="Calibri" w:hAnsi="Calibri"/>
          <w:noProof/>
          <w:sz w:val="22"/>
          <w:szCs w:val="22"/>
          <w:lang w:eastAsia="en-GB"/>
        </w:rPr>
        <w:tab/>
      </w:r>
      <w:r>
        <w:rPr>
          <w:noProof/>
        </w:rPr>
        <w:t xml:space="preserve">MMS </w:t>
      </w:r>
      <w:r w:rsidRPr="002169D2">
        <w:rPr>
          <w:noProof/>
          <w:lang w:val="en-US"/>
        </w:rPr>
        <w:t>Transfer</w:t>
      </w:r>
      <w:r w:rsidRPr="002169D2">
        <w:rPr>
          <w:noProof/>
          <w:lang w:val="fr-FR"/>
        </w:rPr>
        <w:t xml:space="preserve"> </w:t>
      </w:r>
      <w:r>
        <w:rPr>
          <w:noProof/>
        </w:rPr>
        <w:t>Status</w:t>
      </w:r>
      <w:r>
        <w:rPr>
          <w:noProof/>
        </w:rPr>
        <w:tab/>
      </w:r>
      <w:r>
        <w:rPr>
          <w:noProof/>
        </w:rPr>
        <w:fldChar w:fldCharType="begin" w:fldLock="1"/>
      </w:r>
      <w:r>
        <w:rPr>
          <w:noProof/>
        </w:rPr>
        <w:instrText xml:space="preserve"> PAGEREF _Toc138672896 \h </w:instrText>
      </w:r>
      <w:r>
        <w:rPr>
          <w:noProof/>
        </w:rPr>
      </w:r>
      <w:r>
        <w:rPr>
          <w:noProof/>
        </w:rPr>
        <w:fldChar w:fldCharType="separate"/>
      </w:r>
      <w:r>
        <w:rPr>
          <w:noProof/>
        </w:rPr>
        <w:t>86</w:t>
      </w:r>
      <w:r>
        <w:rPr>
          <w:noProof/>
        </w:rPr>
        <w:fldChar w:fldCharType="end"/>
      </w:r>
    </w:p>
    <w:p w14:paraId="72DC44BA" w14:textId="4B6C1232" w:rsidR="003D2319" w:rsidRDefault="003D2319">
      <w:pPr>
        <w:pStyle w:val="TOC2"/>
        <w:rPr>
          <w:rFonts w:ascii="Calibri" w:hAnsi="Calibri"/>
          <w:noProof/>
          <w:sz w:val="22"/>
          <w:szCs w:val="22"/>
          <w:lang w:eastAsia="en-GB"/>
        </w:rPr>
      </w:pPr>
      <w:r>
        <w:rPr>
          <w:noProof/>
        </w:rPr>
        <w:t>7.8</w:t>
      </w:r>
      <w:r>
        <w:rPr>
          <w:rFonts w:ascii="Calibri" w:hAnsi="Calibri"/>
          <w:noProof/>
          <w:sz w:val="22"/>
          <w:szCs w:val="22"/>
          <w:lang w:eastAsia="en-GB"/>
        </w:rPr>
        <w:tab/>
      </w:r>
      <w:r>
        <w:rPr>
          <w:noProof/>
        </w:rPr>
        <w:t>MMS notification download</w:t>
      </w:r>
      <w:r>
        <w:rPr>
          <w:noProof/>
        </w:rPr>
        <w:tab/>
      </w:r>
      <w:r>
        <w:rPr>
          <w:noProof/>
        </w:rPr>
        <w:fldChar w:fldCharType="begin" w:fldLock="1"/>
      </w:r>
      <w:r>
        <w:rPr>
          <w:noProof/>
        </w:rPr>
        <w:instrText xml:space="preserve"> PAGEREF _Toc138672897 \h </w:instrText>
      </w:r>
      <w:r>
        <w:rPr>
          <w:noProof/>
        </w:rPr>
      </w:r>
      <w:r>
        <w:rPr>
          <w:noProof/>
        </w:rPr>
        <w:fldChar w:fldCharType="separate"/>
      </w:r>
      <w:r>
        <w:rPr>
          <w:noProof/>
        </w:rPr>
        <w:t>86</w:t>
      </w:r>
      <w:r>
        <w:rPr>
          <w:noProof/>
        </w:rPr>
        <w:fldChar w:fldCharType="end"/>
      </w:r>
    </w:p>
    <w:p w14:paraId="074584DE" w14:textId="27F9C96E" w:rsidR="003D2319" w:rsidRDefault="003D2319">
      <w:pPr>
        <w:pStyle w:val="TOC2"/>
        <w:rPr>
          <w:rFonts w:ascii="Calibri" w:hAnsi="Calibri"/>
          <w:noProof/>
          <w:sz w:val="22"/>
          <w:szCs w:val="22"/>
          <w:lang w:eastAsia="en-GB"/>
        </w:rPr>
      </w:pPr>
      <w:r>
        <w:rPr>
          <w:noProof/>
        </w:rPr>
        <w:t>7.9</w:t>
      </w:r>
      <w:r>
        <w:rPr>
          <w:rFonts w:ascii="Calibri" w:hAnsi="Calibri"/>
          <w:noProof/>
          <w:sz w:val="22"/>
          <w:szCs w:val="22"/>
          <w:lang w:eastAsia="en-GB"/>
        </w:rPr>
        <w:tab/>
      </w:r>
      <w:r>
        <w:rPr>
          <w:noProof/>
        </w:rPr>
        <w:t>Terminal Applications</w:t>
      </w:r>
      <w:r>
        <w:rPr>
          <w:noProof/>
        </w:rPr>
        <w:tab/>
      </w:r>
      <w:r>
        <w:rPr>
          <w:noProof/>
        </w:rPr>
        <w:fldChar w:fldCharType="begin" w:fldLock="1"/>
      </w:r>
      <w:r>
        <w:rPr>
          <w:noProof/>
        </w:rPr>
        <w:instrText xml:space="preserve"> PAGEREF _Toc138672898 \h </w:instrText>
      </w:r>
      <w:r>
        <w:rPr>
          <w:noProof/>
        </w:rPr>
      </w:r>
      <w:r>
        <w:rPr>
          <w:noProof/>
        </w:rPr>
        <w:fldChar w:fldCharType="separate"/>
      </w:r>
      <w:r>
        <w:rPr>
          <w:noProof/>
        </w:rPr>
        <w:t>86</w:t>
      </w:r>
      <w:r>
        <w:rPr>
          <w:noProof/>
        </w:rPr>
        <w:fldChar w:fldCharType="end"/>
      </w:r>
    </w:p>
    <w:p w14:paraId="1106DE57" w14:textId="30038B9C" w:rsidR="003D2319" w:rsidRDefault="003D2319">
      <w:pPr>
        <w:pStyle w:val="TOC2"/>
        <w:rPr>
          <w:rFonts w:ascii="Calibri" w:hAnsi="Calibri"/>
          <w:noProof/>
          <w:sz w:val="22"/>
          <w:szCs w:val="22"/>
          <w:lang w:eastAsia="en-GB"/>
        </w:rPr>
      </w:pPr>
      <w:r>
        <w:rPr>
          <w:noProof/>
        </w:rPr>
        <w:t>7.10</w:t>
      </w:r>
      <w:r>
        <w:rPr>
          <w:rFonts w:ascii="Calibri" w:hAnsi="Calibri"/>
          <w:noProof/>
          <w:sz w:val="22"/>
          <w:szCs w:val="22"/>
          <w:lang w:eastAsia="en-GB"/>
        </w:rPr>
        <w:tab/>
      </w:r>
      <w:r>
        <w:rPr>
          <w:noProof/>
        </w:rPr>
        <w:t>Geographical Location Reporting</w:t>
      </w:r>
      <w:r>
        <w:rPr>
          <w:noProof/>
        </w:rPr>
        <w:tab/>
      </w:r>
      <w:r>
        <w:rPr>
          <w:noProof/>
        </w:rPr>
        <w:fldChar w:fldCharType="begin" w:fldLock="1"/>
      </w:r>
      <w:r>
        <w:rPr>
          <w:noProof/>
        </w:rPr>
        <w:instrText xml:space="preserve"> PAGEREF _Toc138672899 \h </w:instrText>
      </w:r>
      <w:r>
        <w:rPr>
          <w:noProof/>
        </w:rPr>
      </w:r>
      <w:r>
        <w:rPr>
          <w:noProof/>
        </w:rPr>
        <w:fldChar w:fldCharType="separate"/>
      </w:r>
      <w:r>
        <w:rPr>
          <w:noProof/>
        </w:rPr>
        <w:t>86</w:t>
      </w:r>
      <w:r>
        <w:rPr>
          <w:noProof/>
        </w:rPr>
        <w:fldChar w:fldCharType="end"/>
      </w:r>
    </w:p>
    <w:p w14:paraId="4F8C7118" w14:textId="1FCD5C98" w:rsidR="003D2319" w:rsidRDefault="003D2319">
      <w:pPr>
        <w:pStyle w:val="TOC3"/>
        <w:rPr>
          <w:rFonts w:ascii="Calibri" w:hAnsi="Calibri"/>
          <w:noProof/>
          <w:sz w:val="22"/>
          <w:szCs w:val="22"/>
          <w:lang w:eastAsia="en-GB"/>
        </w:rPr>
      </w:pPr>
      <w:r>
        <w:rPr>
          <w:noProof/>
        </w:rPr>
        <w:t>7.10.1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_Toc138672900 \h </w:instrText>
      </w:r>
      <w:r>
        <w:rPr>
          <w:noProof/>
        </w:rPr>
      </w:r>
      <w:r>
        <w:rPr>
          <w:noProof/>
        </w:rPr>
        <w:fldChar w:fldCharType="separate"/>
      </w:r>
      <w:r>
        <w:rPr>
          <w:noProof/>
        </w:rPr>
        <w:t>86</w:t>
      </w:r>
      <w:r>
        <w:rPr>
          <w:noProof/>
        </w:rPr>
        <w:fldChar w:fldCharType="end"/>
      </w:r>
    </w:p>
    <w:p w14:paraId="59DB761E" w14:textId="33F72FE3" w:rsidR="003D2319" w:rsidRDefault="003D2319">
      <w:pPr>
        <w:pStyle w:val="TOC3"/>
        <w:rPr>
          <w:rFonts w:ascii="Calibri" w:hAnsi="Calibri"/>
          <w:noProof/>
          <w:sz w:val="22"/>
          <w:szCs w:val="22"/>
          <w:lang w:eastAsia="en-GB"/>
        </w:rPr>
      </w:pPr>
      <w:r>
        <w:rPr>
          <w:noProof/>
        </w:rPr>
        <w:t>7.10.2</w:t>
      </w:r>
      <w:r>
        <w:rPr>
          <w:rFonts w:ascii="Calibri" w:hAnsi="Calibri"/>
          <w:noProof/>
          <w:sz w:val="22"/>
          <w:szCs w:val="22"/>
          <w:lang w:eastAsia="en-GB"/>
        </w:rPr>
        <w:tab/>
      </w:r>
      <w:r>
        <w:rPr>
          <w:noProof/>
        </w:rPr>
        <w:t>Structure of ENVELOPE (Geographical Location Reporting)</w:t>
      </w:r>
      <w:r>
        <w:rPr>
          <w:noProof/>
        </w:rPr>
        <w:tab/>
      </w:r>
      <w:r>
        <w:rPr>
          <w:noProof/>
        </w:rPr>
        <w:fldChar w:fldCharType="begin" w:fldLock="1"/>
      </w:r>
      <w:r>
        <w:rPr>
          <w:noProof/>
        </w:rPr>
        <w:instrText xml:space="preserve"> PAGEREF _Toc138672901 \h </w:instrText>
      </w:r>
      <w:r>
        <w:rPr>
          <w:noProof/>
        </w:rPr>
      </w:r>
      <w:r>
        <w:rPr>
          <w:noProof/>
        </w:rPr>
        <w:fldChar w:fldCharType="separate"/>
      </w:r>
      <w:r>
        <w:rPr>
          <w:noProof/>
        </w:rPr>
        <w:t>87</w:t>
      </w:r>
      <w:r>
        <w:rPr>
          <w:noProof/>
        </w:rPr>
        <w:fldChar w:fldCharType="end"/>
      </w:r>
    </w:p>
    <w:p w14:paraId="534F32EA" w14:textId="72549232" w:rsidR="003D2319" w:rsidRDefault="003D2319">
      <w:pPr>
        <w:pStyle w:val="TOC2"/>
        <w:rPr>
          <w:rFonts w:ascii="Calibri" w:hAnsi="Calibri"/>
          <w:noProof/>
          <w:sz w:val="22"/>
          <w:szCs w:val="22"/>
          <w:lang w:eastAsia="en-GB"/>
        </w:rPr>
      </w:pPr>
      <w:r>
        <w:rPr>
          <w:noProof/>
        </w:rPr>
        <w:t>7.11</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_Toc138672902 \h </w:instrText>
      </w:r>
      <w:r>
        <w:rPr>
          <w:noProof/>
        </w:rPr>
      </w:r>
      <w:r>
        <w:rPr>
          <w:noProof/>
        </w:rPr>
        <w:fldChar w:fldCharType="separate"/>
      </w:r>
      <w:r>
        <w:rPr>
          <w:noProof/>
        </w:rPr>
        <w:t>88</w:t>
      </w:r>
      <w:r>
        <w:rPr>
          <w:noProof/>
        </w:rPr>
        <w:fldChar w:fldCharType="end"/>
      </w:r>
    </w:p>
    <w:p w14:paraId="206128EE" w14:textId="741CDCD7" w:rsidR="003D2319" w:rsidRDefault="003D2319">
      <w:pPr>
        <w:pStyle w:val="TOC2"/>
        <w:rPr>
          <w:rFonts w:ascii="Calibri" w:hAnsi="Calibri"/>
          <w:noProof/>
          <w:sz w:val="22"/>
          <w:szCs w:val="22"/>
          <w:lang w:eastAsia="en-GB"/>
        </w:rPr>
      </w:pPr>
      <w:r>
        <w:rPr>
          <w:noProof/>
        </w:rPr>
        <w:t>7.12</w:t>
      </w:r>
      <w:r>
        <w:rPr>
          <w:rFonts w:ascii="Calibri" w:hAnsi="Calibri"/>
          <w:noProof/>
          <w:sz w:val="22"/>
          <w:szCs w:val="22"/>
          <w:lang w:eastAsia="en-GB"/>
        </w:rPr>
        <w:tab/>
      </w:r>
      <w:r>
        <w:rPr>
          <w:noProof/>
        </w:rPr>
        <w:t>ProSe usage information reporting</w:t>
      </w:r>
      <w:r>
        <w:rPr>
          <w:noProof/>
        </w:rPr>
        <w:tab/>
      </w:r>
      <w:r>
        <w:rPr>
          <w:noProof/>
        </w:rPr>
        <w:fldChar w:fldCharType="begin" w:fldLock="1"/>
      </w:r>
      <w:r>
        <w:rPr>
          <w:noProof/>
        </w:rPr>
        <w:instrText xml:space="preserve"> PAGEREF _Toc138672903 \h </w:instrText>
      </w:r>
      <w:r>
        <w:rPr>
          <w:noProof/>
        </w:rPr>
      </w:r>
      <w:r>
        <w:rPr>
          <w:noProof/>
        </w:rPr>
        <w:fldChar w:fldCharType="separate"/>
      </w:r>
      <w:r>
        <w:rPr>
          <w:noProof/>
        </w:rPr>
        <w:t>88</w:t>
      </w:r>
      <w:r>
        <w:rPr>
          <w:noProof/>
        </w:rPr>
        <w:fldChar w:fldCharType="end"/>
      </w:r>
    </w:p>
    <w:p w14:paraId="4A6BF7D8" w14:textId="728C1EDD" w:rsidR="003D2319" w:rsidRDefault="003D2319">
      <w:pPr>
        <w:pStyle w:val="TOC3"/>
        <w:rPr>
          <w:rFonts w:ascii="Calibri" w:hAnsi="Calibri"/>
          <w:noProof/>
          <w:sz w:val="22"/>
          <w:szCs w:val="22"/>
          <w:lang w:eastAsia="en-GB"/>
        </w:rPr>
      </w:pPr>
      <w:r>
        <w:rPr>
          <w:noProof/>
        </w:rPr>
        <w:t>7.12.1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_Toc138672904 \h </w:instrText>
      </w:r>
      <w:r>
        <w:rPr>
          <w:noProof/>
        </w:rPr>
      </w:r>
      <w:r>
        <w:rPr>
          <w:noProof/>
        </w:rPr>
        <w:fldChar w:fldCharType="separate"/>
      </w:r>
      <w:r>
        <w:rPr>
          <w:noProof/>
        </w:rPr>
        <w:t>88</w:t>
      </w:r>
      <w:r>
        <w:rPr>
          <w:noProof/>
        </w:rPr>
        <w:fldChar w:fldCharType="end"/>
      </w:r>
    </w:p>
    <w:p w14:paraId="2B0FFAF4" w14:textId="587BB051" w:rsidR="003D2319" w:rsidRDefault="003D2319">
      <w:pPr>
        <w:pStyle w:val="TOC3"/>
        <w:rPr>
          <w:rFonts w:ascii="Calibri" w:hAnsi="Calibri"/>
          <w:noProof/>
          <w:sz w:val="22"/>
          <w:szCs w:val="22"/>
          <w:lang w:eastAsia="en-GB"/>
        </w:rPr>
      </w:pPr>
      <w:r>
        <w:rPr>
          <w:noProof/>
        </w:rPr>
        <w:t>7.12.2</w:t>
      </w:r>
      <w:r>
        <w:rPr>
          <w:rFonts w:ascii="Calibri" w:hAnsi="Calibri"/>
          <w:noProof/>
          <w:sz w:val="22"/>
          <w:szCs w:val="22"/>
          <w:lang w:eastAsia="en-GB"/>
        </w:rPr>
        <w:tab/>
      </w:r>
      <w:r>
        <w:rPr>
          <w:noProof/>
        </w:rPr>
        <w:t>Structure of ENVELOPE (ProSe Report)</w:t>
      </w:r>
      <w:r>
        <w:rPr>
          <w:noProof/>
        </w:rPr>
        <w:tab/>
      </w:r>
      <w:r>
        <w:rPr>
          <w:noProof/>
        </w:rPr>
        <w:fldChar w:fldCharType="begin" w:fldLock="1"/>
      </w:r>
      <w:r>
        <w:rPr>
          <w:noProof/>
        </w:rPr>
        <w:instrText xml:space="preserve"> PAGEREF _Toc138672905 \h </w:instrText>
      </w:r>
      <w:r>
        <w:rPr>
          <w:noProof/>
        </w:rPr>
      </w:r>
      <w:r>
        <w:rPr>
          <w:noProof/>
        </w:rPr>
        <w:fldChar w:fldCharType="separate"/>
      </w:r>
      <w:r>
        <w:rPr>
          <w:noProof/>
        </w:rPr>
        <w:t>88</w:t>
      </w:r>
      <w:r>
        <w:rPr>
          <w:noProof/>
        </w:rPr>
        <w:fldChar w:fldCharType="end"/>
      </w:r>
    </w:p>
    <w:p w14:paraId="1F1B222F" w14:textId="783BCC6B" w:rsidR="003D2319" w:rsidRDefault="003D2319">
      <w:pPr>
        <w:pStyle w:val="TOC1"/>
        <w:rPr>
          <w:rFonts w:ascii="Calibri" w:hAnsi="Calibri"/>
          <w:noProof/>
          <w:szCs w:val="22"/>
          <w:lang w:eastAsia="en-GB"/>
        </w:rPr>
      </w:pPr>
      <w:r>
        <w:rPr>
          <w:noProof/>
        </w:rPr>
        <w:t>8</w:t>
      </w:r>
      <w:r>
        <w:rPr>
          <w:rFonts w:ascii="Calibri" w:hAnsi="Calibri"/>
          <w:noProof/>
          <w:szCs w:val="22"/>
          <w:lang w:eastAsia="en-GB"/>
        </w:rPr>
        <w:tab/>
      </w:r>
      <w:r>
        <w:rPr>
          <w:noProof/>
        </w:rPr>
        <w:t>COMPREHENSION-TLV data objects</w:t>
      </w:r>
      <w:r>
        <w:rPr>
          <w:noProof/>
        </w:rPr>
        <w:tab/>
      </w:r>
      <w:r>
        <w:rPr>
          <w:noProof/>
        </w:rPr>
        <w:fldChar w:fldCharType="begin" w:fldLock="1"/>
      </w:r>
      <w:r>
        <w:rPr>
          <w:noProof/>
        </w:rPr>
        <w:instrText xml:space="preserve"> PAGEREF _Toc138672906 \h </w:instrText>
      </w:r>
      <w:r>
        <w:rPr>
          <w:noProof/>
        </w:rPr>
      </w:r>
      <w:r>
        <w:rPr>
          <w:noProof/>
        </w:rPr>
        <w:fldChar w:fldCharType="separate"/>
      </w:r>
      <w:r>
        <w:rPr>
          <w:noProof/>
        </w:rPr>
        <w:t>89</w:t>
      </w:r>
      <w:r>
        <w:rPr>
          <w:noProof/>
        </w:rPr>
        <w:fldChar w:fldCharType="end"/>
      </w:r>
    </w:p>
    <w:p w14:paraId="6EFB19BF" w14:textId="23311845" w:rsidR="003D2319" w:rsidRDefault="003D2319">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Address</w:t>
      </w:r>
      <w:r>
        <w:rPr>
          <w:noProof/>
        </w:rPr>
        <w:tab/>
      </w:r>
      <w:r>
        <w:rPr>
          <w:noProof/>
        </w:rPr>
        <w:fldChar w:fldCharType="begin" w:fldLock="1"/>
      </w:r>
      <w:r>
        <w:rPr>
          <w:noProof/>
        </w:rPr>
        <w:instrText xml:space="preserve"> PAGEREF _Toc138672907 \h </w:instrText>
      </w:r>
      <w:r>
        <w:rPr>
          <w:noProof/>
        </w:rPr>
      </w:r>
      <w:r>
        <w:rPr>
          <w:noProof/>
        </w:rPr>
        <w:fldChar w:fldCharType="separate"/>
      </w:r>
      <w:r>
        <w:rPr>
          <w:noProof/>
        </w:rPr>
        <w:t>89</w:t>
      </w:r>
      <w:r>
        <w:rPr>
          <w:noProof/>
        </w:rPr>
        <w:fldChar w:fldCharType="end"/>
      </w:r>
    </w:p>
    <w:p w14:paraId="3217A8D4" w14:textId="12AD61AD" w:rsidR="003D2319" w:rsidRDefault="003D2319">
      <w:pPr>
        <w:pStyle w:val="TOC2"/>
        <w:rPr>
          <w:rFonts w:ascii="Calibri" w:hAnsi="Calibri"/>
          <w:noProof/>
          <w:sz w:val="22"/>
          <w:szCs w:val="22"/>
          <w:lang w:eastAsia="en-GB"/>
        </w:rPr>
      </w:pPr>
      <w:r>
        <w:rPr>
          <w:noProof/>
        </w:rPr>
        <w:t>8.2</w:t>
      </w:r>
      <w:r>
        <w:rPr>
          <w:rFonts w:ascii="Calibri" w:hAnsi="Calibri"/>
          <w:noProof/>
          <w:sz w:val="22"/>
          <w:szCs w:val="22"/>
          <w:lang w:eastAsia="en-GB"/>
        </w:rPr>
        <w:tab/>
      </w:r>
      <w:r>
        <w:rPr>
          <w:noProof/>
        </w:rPr>
        <w:t>Alpha identifier</w:t>
      </w:r>
      <w:r>
        <w:rPr>
          <w:noProof/>
        </w:rPr>
        <w:tab/>
      </w:r>
      <w:r>
        <w:rPr>
          <w:noProof/>
        </w:rPr>
        <w:fldChar w:fldCharType="begin" w:fldLock="1"/>
      </w:r>
      <w:r>
        <w:rPr>
          <w:noProof/>
        </w:rPr>
        <w:instrText xml:space="preserve"> PAGEREF _Toc138672908 \h </w:instrText>
      </w:r>
      <w:r>
        <w:rPr>
          <w:noProof/>
        </w:rPr>
      </w:r>
      <w:r>
        <w:rPr>
          <w:noProof/>
        </w:rPr>
        <w:fldChar w:fldCharType="separate"/>
      </w:r>
      <w:r>
        <w:rPr>
          <w:noProof/>
        </w:rPr>
        <w:t>89</w:t>
      </w:r>
      <w:r>
        <w:rPr>
          <w:noProof/>
        </w:rPr>
        <w:fldChar w:fldCharType="end"/>
      </w:r>
    </w:p>
    <w:p w14:paraId="50B48AFB" w14:textId="1EF00647" w:rsidR="003D2319" w:rsidRDefault="003D2319">
      <w:pPr>
        <w:pStyle w:val="TOC2"/>
        <w:rPr>
          <w:rFonts w:ascii="Calibri" w:hAnsi="Calibri"/>
          <w:noProof/>
          <w:sz w:val="22"/>
          <w:szCs w:val="22"/>
          <w:lang w:eastAsia="en-GB"/>
        </w:rPr>
      </w:pPr>
      <w:r>
        <w:rPr>
          <w:noProof/>
        </w:rPr>
        <w:t>8.3</w:t>
      </w:r>
      <w:r>
        <w:rPr>
          <w:rFonts w:ascii="Calibri" w:hAnsi="Calibri"/>
          <w:noProof/>
          <w:sz w:val="22"/>
          <w:szCs w:val="22"/>
          <w:lang w:eastAsia="en-GB"/>
        </w:rPr>
        <w:tab/>
      </w:r>
      <w:r>
        <w:rPr>
          <w:noProof/>
        </w:rPr>
        <w:t>Subaddress</w:t>
      </w:r>
      <w:r>
        <w:rPr>
          <w:noProof/>
        </w:rPr>
        <w:tab/>
      </w:r>
      <w:r>
        <w:rPr>
          <w:noProof/>
        </w:rPr>
        <w:fldChar w:fldCharType="begin" w:fldLock="1"/>
      </w:r>
      <w:r>
        <w:rPr>
          <w:noProof/>
        </w:rPr>
        <w:instrText xml:space="preserve"> PAGEREF _Toc138672909 \h </w:instrText>
      </w:r>
      <w:r>
        <w:rPr>
          <w:noProof/>
        </w:rPr>
      </w:r>
      <w:r>
        <w:rPr>
          <w:noProof/>
        </w:rPr>
        <w:fldChar w:fldCharType="separate"/>
      </w:r>
      <w:r>
        <w:rPr>
          <w:noProof/>
        </w:rPr>
        <w:t>89</w:t>
      </w:r>
      <w:r>
        <w:rPr>
          <w:noProof/>
        </w:rPr>
        <w:fldChar w:fldCharType="end"/>
      </w:r>
    </w:p>
    <w:p w14:paraId="3944A157" w14:textId="613EE953" w:rsidR="003D2319" w:rsidRDefault="003D2319">
      <w:pPr>
        <w:pStyle w:val="TOC2"/>
        <w:rPr>
          <w:rFonts w:ascii="Calibri" w:hAnsi="Calibri"/>
          <w:noProof/>
          <w:sz w:val="22"/>
          <w:szCs w:val="22"/>
          <w:lang w:eastAsia="en-GB"/>
        </w:rPr>
      </w:pPr>
      <w:r>
        <w:rPr>
          <w:noProof/>
        </w:rPr>
        <w:t>8.4</w:t>
      </w:r>
      <w:r>
        <w:rPr>
          <w:rFonts w:ascii="Calibri" w:hAnsi="Calibri"/>
          <w:noProof/>
          <w:sz w:val="22"/>
          <w:szCs w:val="22"/>
          <w:lang w:eastAsia="en-GB"/>
        </w:rPr>
        <w:tab/>
      </w:r>
      <w:r>
        <w:rPr>
          <w:noProof/>
        </w:rPr>
        <w:t>Capability configuration parameters</w:t>
      </w:r>
      <w:r>
        <w:rPr>
          <w:noProof/>
        </w:rPr>
        <w:tab/>
      </w:r>
      <w:r>
        <w:rPr>
          <w:noProof/>
        </w:rPr>
        <w:fldChar w:fldCharType="begin" w:fldLock="1"/>
      </w:r>
      <w:r>
        <w:rPr>
          <w:noProof/>
        </w:rPr>
        <w:instrText xml:space="preserve"> PAGEREF _Toc138672910 \h </w:instrText>
      </w:r>
      <w:r>
        <w:rPr>
          <w:noProof/>
        </w:rPr>
      </w:r>
      <w:r>
        <w:rPr>
          <w:noProof/>
        </w:rPr>
        <w:fldChar w:fldCharType="separate"/>
      </w:r>
      <w:r>
        <w:rPr>
          <w:noProof/>
        </w:rPr>
        <w:t>89</w:t>
      </w:r>
      <w:r>
        <w:rPr>
          <w:noProof/>
        </w:rPr>
        <w:fldChar w:fldCharType="end"/>
      </w:r>
    </w:p>
    <w:p w14:paraId="18EE5E80" w14:textId="77A0738D" w:rsidR="003D2319" w:rsidRDefault="003D2319">
      <w:pPr>
        <w:pStyle w:val="TOC2"/>
        <w:rPr>
          <w:rFonts w:ascii="Calibri" w:hAnsi="Calibri"/>
          <w:noProof/>
          <w:sz w:val="22"/>
          <w:szCs w:val="22"/>
          <w:lang w:eastAsia="en-GB"/>
        </w:rPr>
      </w:pPr>
      <w:r>
        <w:rPr>
          <w:noProof/>
        </w:rPr>
        <w:t>8.5</w:t>
      </w:r>
      <w:r>
        <w:rPr>
          <w:rFonts w:ascii="Calibri" w:hAnsi="Calibri"/>
          <w:noProof/>
          <w:sz w:val="22"/>
          <w:szCs w:val="22"/>
          <w:lang w:eastAsia="en-GB"/>
        </w:rPr>
        <w:tab/>
      </w:r>
      <w:r>
        <w:rPr>
          <w:noProof/>
        </w:rPr>
        <w:t>Cell Broadcast Page</w:t>
      </w:r>
      <w:r>
        <w:rPr>
          <w:noProof/>
        </w:rPr>
        <w:tab/>
      </w:r>
      <w:r>
        <w:rPr>
          <w:noProof/>
        </w:rPr>
        <w:fldChar w:fldCharType="begin" w:fldLock="1"/>
      </w:r>
      <w:r>
        <w:rPr>
          <w:noProof/>
        </w:rPr>
        <w:instrText xml:space="preserve"> PAGEREF _Toc138672911 \h </w:instrText>
      </w:r>
      <w:r>
        <w:rPr>
          <w:noProof/>
        </w:rPr>
      </w:r>
      <w:r>
        <w:rPr>
          <w:noProof/>
        </w:rPr>
        <w:fldChar w:fldCharType="separate"/>
      </w:r>
      <w:r>
        <w:rPr>
          <w:noProof/>
        </w:rPr>
        <w:t>89</w:t>
      </w:r>
      <w:r>
        <w:rPr>
          <w:noProof/>
        </w:rPr>
        <w:fldChar w:fldCharType="end"/>
      </w:r>
    </w:p>
    <w:p w14:paraId="0BAC0A74" w14:textId="0C67CE72" w:rsidR="003D2319" w:rsidRDefault="003D2319">
      <w:pPr>
        <w:pStyle w:val="TOC2"/>
        <w:rPr>
          <w:rFonts w:ascii="Calibri" w:hAnsi="Calibri"/>
          <w:noProof/>
          <w:sz w:val="22"/>
          <w:szCs w:val="22"/>
          <w:lang w:eastAsia="en-GB"/>
        </w:rPr>
      </w:pPr>
      <w:r>
        <w:rPr>
          <w:noProof/>
        </w:rPr>
        <w:t>8.6</w:t>
      </w:r>
      <w:r>
        <w:rPr>
          <w:rFonts w:ascii="Calibri" w:hAnsi="Calibri"/>
          <w:noProof/>
          <w:sz w:val="22"/>
          <w:szCs w:val="22"/>
          <w:lang w:eastAsia="en-GB"/>
        </w:rPr>
        <w:tab/>
      </w:r>
      <w:r>
        <w:rPr>
          <w:noProof/>
        </w:rPr>
        <w:t>Command details</w:t>
      </w:r>
      <w:r>
        <w:rPr>
          <w:noProof/>
        </w:rPr>
        <w:tab/>
      </w:r>
      <w:r>
        <w:rPr>
          <w:noProof/>
        </w:rPr>
        <w:fldChar w:fldCharType="begin" w:fldLock="1"/>
      </w:r>
      <w:r>
        <w:rPr>
          <w:noProof/>
        </w:rPr>
        <w:instrText xml:space="preserve"> PAGEREF _Toc138672912 \h </w:instrText>
      </w:r>
      <w:r>
        <w:rPr>
          <w:noProof/>
        </w:rPr>
      </w:r>
      <w:r>
        <w:rPr>
          <w:noProof/>
        </w:rPr>
        <w:fldChar w:fldCharType="separate"/>
      </w:r>
      <w:r>
        <w:rPr>
          <w:noProof/>
        </w:rPr>
        <w:t>89</w:t>
      </w:r>
      <w:r>
        <w:rPr>
          <w:noProof/>
        </w:rPr>
        <w:fldChar w:fldCharType="end"/>
      </w:r>
    </w:p>
    <w:p w14:paraId="6219AF39" w14:textId="2042347D" w:rsidR="003D2319" w:rsidRDefault="003D2319">
      <w:pPr>
        <w:pStyle w:val="TOC2"/>
        <w:rPr>
          <w:rFonts w:ascii="Calibri" w:hAnsi="Calibri"/>
          <w:noProof/>
          <w:sz w:val="22"/>
          <w:szCs w:val="22"/>
          <w:lang w:eastAsia="en-GB"/>
        </w:rPr>
      </w:pPr>
      <w:r w:rsidRPr="002169D2">
        <w:rPr>
          <w:noProof/>
          <w:lang w:val="fr-FR"/>
        </w:rPr>
        <w:t>8.7</w:t>
      </w:r>
      <w:r>
        <w:rPr>
          <w:rFonts w:ascii="Calibri" w:hAnsi="Calibri"/>
          <w:noProof/>
          <w:sz w:val="22"/>
          <w:szCs w:val="22"/>
          <w:lang w:eastAsia="en-GB"/>
        </w:rPr>
        <w:tab/>
      </w:r>
      <w:r w:rsidRPr="002169D2">
        <w:rPr>
          <w:noProof/>
          <w:lang w:val="fr-FR"/>
        </w:rPr>
        <w:t>Device identities</w:t>
      </w:r>
      <w:r>
        <w:rPr>
          <w:noProof/>
        </w:rPr>
        <w:tab/>
      </w:r>
      <w:r>
        <w:rPr>
          <w:noProof/>
        </w:rPr>
        <w:fldChar w:fldCharType="begin" w:fldLock="1"/>
      </w:r>
      <w:r>
        <w:rPr>
          <w:noProof/>
        </w:rPr>
        <w:instrText xml:space="preserve"> PAGEREF _Toc138672913 \h </w:instrText>
      </w:r>
      <w:r>
        <w:rPr>
          <w:noProof/>
        </w:rPr>
      </w:r>
      <w:r>
        <w:rPr>
          <w:noProof/>
        </w:rPr>
        <w:fldChar w:fldCharType="separate"/>
      </w:r>
      <w:r>
        <w:rPr>
          <w:noProof/>
        </w:rPr>
        <w:t>90</w:t>
      </w:r>
      <w:r>
        <w:rPr>
          <w:noProof/>
        </w:rPr>
        <w:fldChar w:fldCharType="end"/>
      </w:r>
    </w:p>
    <w:p w14:paraId="0E64088F" w14:textId="1A9261EE" w:rsidR="003D2319" w:rsidRDefault="003D2319">
      <w:pPr>
        <w:pStyle w:val="TOC2"/>
        <w:rPr>
          <w:rFonts w:ascii="Calibri" w:hAnsi="Calibri"/>
          <w:noProof/>
          <w:sz w:val="22"/>
          <w:szCs w:val="22"/>
          <w:lang w:eastAsia="en-GB"/>
        </w:rPr>
      </w:pPr>
      <w:r w:rsidRPr="002169D2">
        <w:rPr>
          <w:noProof/>
          <w:lang w:val="fr-FR"/>
        </w:rPr>
        <w:t>8.8</w:t>
      </w:r>
      <w:r>
        <w:rPr>
          <w:rFonts w:ascii="Calibri" w:hAnsi="Calibri"/>
          <w:noProof/>
          <w:sz w:val="22"/>
          <w:szCs w:val="22"/>
          <w:lang w:eastAsia="en-GB"/>
        </w:rPr>
        <w:tab/>
      </w:r>
      <w:r w:rsidRPr="002169D2">
        <w:rPr>
          <w:noProof/>
          <w:lang w:val="fr-FR"/>
        </w:rPr>
        <w:t>Duration</w:t>
      </w:r>
      <w:r>
        <w:rPr>
          <w:noProof/>
        </w:rPr>
        <w:tab/>
      </w:r>
      <w:r>
        <w:rPr>
          <w:noProof/>
        </w:rPr>
        <w:fldChar w:fldCharType="begin" w:fldLock="1"/>
      </w:r>
      <w:r>
        <w:rPr>
          <w:noProof/>
        </w:rPr>
        <w:instrText xml:space="preserve"> PAGEREF _Toc138672914 \h </w:instrText>
      </w:r>
      <w:r>
        <w:rPr>
          <w:noProof/>
        </w:rPr>
      </w:r>
      <w:r>
        <w:rPr>
          <w:noProof/>
        </w:rPr>
        <w:fldChar w:fldCharType="separate"/>
      </w:r>
      <w:r>
        <w:rPr>
          <w:noProof/>
        </w:rPr>
        <w:t>91</w:t>
      </w:r>
      <w:r>
        <w:rPr>
          <w:noProof/>
        </w:rPr>
        <w:fldChar w:fldCharType="end"/>
      </w:r>
    </w:p>
    <w:p w14:paraId="2EA90A2D" w14:textId="1325876A" w:rsidR="003D2319" w:rsidRDefault="003D2319">
      <w:pPr>
        <w:pStyle w:val="TOC2"/>
        <w:rPr>
          <w:rFonts w:ascii="Calibri" w:hAnsi="Calibri"/>
          <w:noProof/>
          <w:sz w:val="22"/>
          <w:szCs w:val="22"/>
          <w:lang w:eastAsia="en-GB"/>
        </w:rPr>
      </w:pPr>
      <w:r>
        <w:rPr>
          <w:noProof/>
        </w:rPr>
        <w:t>8.9</w:t>
      </w:r>
      <w:r>
        <w:rPr>
          <w:rFonts w:ascii="Calibri" w:hAnsi="Calibri"/>
          <w:noProof/>
          <w:sz w:val="22"/>
          <w:szCs w:val="22"/>
          <w:lang w:eastAsia="en-GB"/>
        </w:rPr>
        <w:tab/>
      </w:r>
      <w:r>
        <w:rPr>
          <w:noProof/>
        </w:rPr>
        <w:t>Item</w:t>
      </w:r>
      <w:r>
        <w:rPr>
          <w:noProof/>
        </w:rPr>
        <w:tab/>
      </w:r>
      <w:r>
        <w:rPr>
          <w:noProof/>
        </w:rPr>
        <w:fldChar w:fldCharType="begin" w:fldLock="1"/>
      </w:r>
      <w:r>
        <w:rPr>
          <w:noProof/>
        </w:rPr>
        <w:instrText xml:space="preserve"> PAGEREF _Toc138672915 \h </w:instrText>
      </w:r>
      <w:r>
        <w:rPr>
          <w:noProof/>
        </w:rPr>
      </w:r>
      <w:r>
        <w:rPr>
          <w:noProof/>
        </w:rPr>
        <w:fldChar w:fldCharType="separate"/>
      </w:r>
      <w:r>
        <w:rPr>
          <w:noProof/>
        </w:rPr>
        <w:t>91</w:t>
      </w:r>
      <w:r>
        <w:rPr>
          <w:noProof/>
        </w:rPr>
        <w:fldChar w:fldCharType="end"/>
      </w:r>
    </w:p>
    <w:p w14:paraId="25F82AFA" w14:textId="0D37E77C" w:rsidR="003D2319" w:rsidRDefault="003D2319">
      <w:pPr>
        <w:pStyle w:val="TOC2"/>
        <w:rPr>
          <w:rFonts w:ascii="Calibri" w:hAnsi="Calibri"/>
          <w:noProof/>
          <w:sz w:val="22"/>
          <w:szCs w:val="22"/>
          <w:lang w:eastAsia="en-GB"/>
        </w:rPr>
      </w:pPr>
      <w:r>
        <w:rPr>
          <w:noProof/>
        </w:rPr>
        <w:t>8.10</w:t>
      </w:r>
      <w:r>
        <w:rPr>
          <w:rFonts w:ascii="Calibri" w:hAnsi="Calibri"/>
          <w:noProof/>
          <w:sz w:val="22"/>
          <w:szCs w:val="22"/>
          <w:lang w:eastAsia="en-GB"/>
        </w:rPr>
        <w:tab/>
      </w:r>
      <w:r>
        <w:rPr>
          <w:noProof/>
        </w:rPr>
        <w:t>Item identifier</w:t>
      </w:r>
      <w:r>
        <w:rPr>
          <w:noProof/>
        </w:rPr>
        <w:tab/>
      </w:r>
      <w:r>
        <w:rPr>
          <w:noProof/>
        </w:rPr>
        <w:fldChar w:fldCharType="begin" w:fldLock="1"/>
      </w:r>
      <w:r>
        <w:rPr>
          <w:noProof/>
        </w:rPr>
        <w:instrText xml:space="preserve"> PAGEREF _Toc138672916 \h </w:instrText>
      </w:r>
      <w:r>
        <w:rPr>
          <w:noProof/>
        </w:rPr>
      </w:r>
      <w:r>
        <w:rPr>
          <w:noProof/>
        </w:rPr>
        <w:fldChar w:fldCharType="separate"/>
      </w:r>
      <w:r>
        <w:rPr>
          <w:noProof/>
        </w:rPr>
        <w:t>91</w:t>
      </w:r>
      <w:r>
        <w:rPr>
          <w:noProof/>
        </w:rPr>
        <w:fldChar w:fldCharType="end"/>
      </w:r>
    </w:p>
    <w:p w14:paraId="3C958F5D" w14:textId="41A525C9" w:rsidR="003D2319" w:rsidRDefault="003D2319">
      <w:pPr>
        <w:pStyle w:val="TOC2"/>
        <w:rPr>
          <w:rFonts w:ascii="Calibri" w:hAnsi="Calibri"/>
          <w:noProof/>
          <w:sz w:val="22"/>
          <w:szCs w:val="22"/>
          <w:lang w:eastAsia="en-GB"/>
        </w:rPr>
      </w:pPr>
      <w:r>
        <w:rPr>
          <w:noProof/>
        </w:rPr>
        <w:t>8.11</w:t>
      </w:r>
      <w:r>
        <w:rPr>
          <w:rFonts w:ascii="Calibri" w:hAnsi="Calibri"/>
          <w:noProof/>
          <w:sz w:val="22"/>
          <w:szCs w:val="22"/>
          <w:lang w:eastAsia="en-GB"/>
        </w:rPr>
        <w:tab/>
      </w:r>
      <w:r>
        <w:rPr>
          <w:noProof/>
        </w:rPr>
        <w:t>Response length</w:t>
      </w:r>
      <w:r>
        <w:rPr>
          <w:noProof/>
        </w:rPr>
        <w:tab/>
      </w:r>
      <w:r>
        <w:rPr>
          <w:noProof/>
        </w:rPr>
        <w:fldChar w:fldCharType="begin" w:fldLock="1"/>
      </w:r>
      <w:r>
        <w:rPr>
          <w:noProof/>
        </w:rPr>
        <w:instrText xml:space="preserve"> PAGEREF _Toc138672917 \h </w:instrText>
      </w:r>
      <w:r>
        <w:rPr>
          <w:noProof/>
        </w:rPr>
      </w:r>
      <w:r>
        <w:rPr>
          <w:noProof/>
        </w:rPr>
        <w:fldChar w:fldCharType="separate"/>
      </w:r>
      <w:r>
        <w:rPr>
          <w:noProof/>
        </w:rPr>
        <w:t>91</w:t>
      </w:r>
      <w:r>
        <w:rPr>
          <w:noProof/>
        </w:rPr>
        <w:fldChar w:fldCharType="end"/>
      </w:r>
    </w:p>
    <w:p w14:paraId="50A9B4C2" w14:textId="53A0D315" w:rsidR="003D2319" w:rsidRDefault="003D2319">
      <w:pPr>
        <w:pStyle w:val="TOC2"/>
        <w:rPr>
          <w:rFonts w:ascii="Calibri" w:hAnsi="Calibri"/>
          <w:noProof/>
          <w:sz w:val="22"/>
          <w:szCs w:val="22"/>
          <w:lang w:eastAsia="en-GB"/>
        </w:rPr>
      </w:pPr>
      <w:r>
        <w:rPr>
          <w:noProof/>
        </w:rPr>
        <w:t>8.12</w:t>
      </w:r>
      <w:r>
        <w:rPr>
          <w:rFonts w:ascii="Calibri" w:hAnsi="Calibri"/>
          <w:noProof/>
          <w:sz w:val="22"/>
          <w:szCs w:val="22"/>
          <w:lang w:eastAsia="en-GB"/>
        </w:rPr>
        <w:tab/>
      </w:r>
      <w:r>
        <w:rPr>
          <w:noProof/>
        </w:rPr>
        <w:t>Result</w:t>
      </w:r>
      <w:r>
        <w:rPr>
          <w:noProof/>
        </w:rPr>
        <w:tab/>
      </w:r>
      <w:r>
        <w:rPr>
          <w:noProof/>
        </w:rPr>
        <w:fldChar w:fldCharType="begin" w:fldLock="1"/>
      </w:r>
      <w:r>
        <w:rPr>
          <w:noProof/>
        </w:rPr>
        <w:instrText xml:space="preserve"> PAGEREF _Toc138672918 \h </w:instrText>
      </w:r>
      <w:r>
        <w:rPr>
          <w:noProof/>
        </w:rPr>
      </w:r>
      <w:r>
        <w:rPr>
          <w:noProof/>
        </w:rPr>
        <w:fldChar w:fldCharType="separate"/>
      </w:r>
      <w:r>
        <w:rPr>
          <w:noProof/>
        </w:rPr>
        <w:t>91</w:t>
      </w:r>
      <w:r>
        <w:rPr>
          <w:noProof/>
        </w:rPr>
        <w:fldChar w:fldCharType="end"/>
      </w:r>
    </w:p>
    <w:p w14:paraId="19884561" w14:textId="7B9E0C47" w:rsidR="003D2319" w:rsidRDefault="003D2319">
      <w:pPr>
        <w:pStyle w:val="TOC3"/>
        <w:rPr>
          <w:rFonts w:ascii="Calibri" w:hAnsi="Calibri"/>
          <w:noProof/>
          <w:sz w:val="22"/>
          <w:szCs w:val="22"/>
          <w:lang w:eastAsia="en-GB"/>
        </w:rPr>
      </w:pPr>
      <w:r>
        <w:rPr>
          <w:noProof/>
        </w:rPr>
        <w:t>8.12.1</w:t>
      </w:r>
      <w:r>
        <w:rPr>
          <w:rFonts w:ascii="Calibri" w:hAnsi="Calibri"/>
          <w:noProof/>
          <w:sz w:val="22"/>
          <w:szCs w:val="22"/>
          <w:lang w:eastAsia="en-GB"/>
        </w:rPr>
        <w:tab/>
      </w:r>
      <w:r>
        <w:rPr>
          <w:noProof/>
        </w:rPr>
        <w:t>Additional information for SEND SS</w:t>
      </w:r>
      <w:r>
        <w:rPr>
          <w:noProof/>
        </w:rPr>
        <w:tab/>
      </w:r>
      <w:r>
        <w:rPr>
          <w:noProof/>
        </w:rPr>
        <w:fldChar w:fldCharType="begin" w:fldLock="1"/>
      </w:r>
      <w:r>
        <w:rPr>
          <w:noProof/>
        </w:rPr>
        <w:instrText xml:space="preserve"> PAGEREF _Toc138672919 \h </w:instrText>
      </w:r>
      <w:r>
        <w:rPr>
          <w:noProof/>
        </w:rPr>
      </w:r>
      <w:r>
        <w:rPr>
          <w:noProof/>
        </w:rPr>
        <w:fldChar w:fldCharType="separate"/>
      </w:r>
      <w:r>
        <w:rPr>
          <w:noProof/>
        </w:rPr>
        <w:t>91</w:t>
      </w:r>
      <w:r>
        <w:rPr>
          <w:noProof/>
        </w:rPr>
        <w:fldChar w:fldCharType="end"/>
      </w:r>
    </w:p>
    <w:p w14:paraId="1BDA57FB" w14:textId="2D0FB20F" w:rsidR="003D2319" w:rsidRDefault="003D2319">
      <w:pPr>
        <w:pStyle w:val="TOC3"/>
        <w:rPr>
          <w:rFonts w:ascii="Calibri" w:hAnsi="Calibri"/>
          <w:noProof/>
          <w:sz w:val="22"/>
          <w:szCs w:val="22"/>
          <w:lang w:eastAsia="en-GB"/>
        </w:rPr>
      </w:pPr>
      <w:r>
        <w:rPr>
          <w:noProof/>
        </w:rPr>
        <w:t>8.12.2</w:t>
      </w:r>
      <w:r>
        <w:rPr>
          <w:rFonts w:ascii="Calibri" w:hAnsi="Calibri"/>
          <w:noProof/>
          <w:sz w:val="22"/>
          <w:szCs w:val="22"/>
          <w:lang w:eastAsia="en-GB"/>
        </w:rPr>
        <w:tab/>
      </w:r>
      <w:r>
        <w:rPr>
          <w:noProof/>
        </w:rPr>
        <w:t>Additional information for ME problem</w:t>
      </w:r>
      <w:r>
        <w:rPr>
          <w:noProof/>
        </w:rPr>
        <w:tab/>
      </w:r>
      <w:r>
        <w:rPr>
          <w:noProof/>
        </w:rPr>
        <w:fldChar w:fldCharType="begin" w:fldLock="1"/>
      </w:r>
      <w:r>
        <w:rPr>
          <w:noProof/>
        </w:rPr>
        <w:instrText xml:space="preserve"> PAGEREF _Toc138672920 \h </w:instrText>
      </w:r>
      <w:r>
        <w:rPr>
          <w:noProof/>
        </w:rPr>
      </w:r>
      <w:r>
        <w:rPr>
          <w:noProof/>
        </w:rPr>
        <w:fldChar w:fldCharType="separate"/>
      </w:r>
      <w:r>
        <w:rPr>
          <w:noProof/>
        </w:rPr>
        <w:t>92</w:t>
      </w:r>
      <w:r>
        <w:rPr>
          <w:noProof/>
        </w:rPr>
        <w:fldChar w:fldCharType="end"/>
      </w:r>
    </w:p>
    <w:p w14:paraId="226E0570" w14:textId="22728534" w:rsidR="003D2319" w:rsidRDefault="003D2319">
      <w:pPr>
        <w:pStyle w:val="TOC3"/>
        <w:rPr>
          <w:rFonts w:ascii="Calibri" w:hAnsi="Calibri"/>
          <w:noProof/>
          <w:sz w:val="22"/>
          <w:szCs w:val="22"/>
          <w:lang w:eastAsia="en-GB"/>
        </w:rPr>
      </w:pPr>
      <w:r>
        <w:rPr>
          <w:noProof/>
        </w:rPr>
        <w:t>8.12.3</w:t>
      </w:r>
      <w:r>
        <w:rPr>
          <w:rFonts w:ascii="Calibri" w:hAnsi="Calibri"/>
          <w:noProof/>
          <w:sz w:val="22"/>
          <w:szCs w:val="22"/>
          <w:lang w:eastAsia="en-GB"/>
        </w:rPr>
        <w:tab/>
      </w:r>
      <w:r>
        <w:rPr>
          <w:noProof/>
        </w:rPr>
        <w:t>Additional information for network problem</w:t>
      </w:r>
      <w:r>
        <w:rPr>
          <w:noProof/>
        </w:rPr>
        <w:tab/>
      </w:r>
      <w:r>
        <w:rPr>
          <w:noProof/>
        </w:rPr>
        <w:fldChar w:fldCharType="begin" w:fldLock="1"/>
      </w:r>
      <w:r>
        <w:rPr>
          <w:noProof/>
        </w:rPr>
        <w:instrText xml:space="preserve"> PAGEREF _Toc138672921 \h </w:instrText>
      </w:r>
      <w:r>
        <w:rPr>
          <w:noProof/>
        </w:rPr>
      </w:r>
      <w:r>
        <w:rPr>
          <w:noProof/>
        </w:rPr>
        <w:fldChar w:fldCharType="separate"/>
      </w:r>
      <w:r>
        <w:rPr>
          <w:noProof/>
        </w:rPr>
        <w:t>92</w:t>
      </w:r>
      <w:r>
        <w:rPr>
          <w:noProof/>
        </w:rPr>
        <w:fldChar w:fldCharType="end"/>
      </w:r>
    </w:p>
    <w:p w14:paraId="71D35793" w14:textId="30E604CF" w:rsidR="003D2319" w:rsidRDefault="003D2319">
      <w:pPr>
        <w:pStyle w:val="TOC3"/>
        <w:rPr>
          <w:rFonts w:ascii="Calibri" w:hAnsi="Calibri"/>
          <w:noProof/>
          <w:sz w:val="22"/>
          <w:szCs w:val="22"/>
          <w:lang w:eastAsia="en-GB"/>
        </w:rPr>
      </w:pPr>
      <w:r>
        <w:rPr>
          <w:noProof/>
        </w:rPr>
        <w:t>8.12.4</w:t>
      </w:r>
      <w:r>
        <w:rPr>
          <w:rFonts w:ascii="Calibri" w:hAnsi="Calibri"/>
          <w:noProof/>
          <w:sz w:val="22"/>
          <w:szCs w:val="22"/>
          <w:lang w:eastAsia="en-GB"/>
        </w:rPr>
        <w:tab/>
      </w:r>
      <w:r>
        <w:rPr>
          <w:noProof/>
        </w:rPr>
        <w:t>Additional information for SS problem</w:t>
      </w:r>
      <w:r>
        <w:rPr>
          <w:noProof/>
        </w:rPr>
        <w:tab/>
      </w:r>
      <w:r>
        <w:rPr>
          <w:noProof/>
        </w:rPr>
        <w:fldChar w:fldCharType="begin" w:fldLock="1"/>
      </w:r>
      <w:r>
        <w:rPr>
          <w:noProof/>
        </w:rPr>
        <w:instrText xml:space="preserve"> PAGEREF _Toc138672922 \h </w:instrText>
      </w:r>
      <w:r>
        <w:rPr>
          <w:noProof/>
        </w:rPr>
      </w:r>
      <w:r>
        <w:rPr>
          <w:noProof/>
        </w:rPr>
        <w:fldChar w:fldCharType="separate"/>
      </w:r>
      <w:r>
        <w:rPr>
          <w:noProof/>
        </w:rPr>
        <w:t>92</w:t>
      </w:r>
      <w:r>
        <w:rPr>
          <w:noProof/>
        </w:rPr>
        <w:fldChar w:fldCharType="end"/>
      </w:r>
    </w:p>
    <w:p w14:paraId="53D3A3F4" w14:textId="3698824F" w:rsidR="003D2319" w:rsidRDefault="003D2319">
      <w:pPr>
        <w:pStyle w:val="TOC3"/>
        <w:rPr>
          <w:rFonts w:ascii="Calibri" w:hAnsi="Calibri"/>
          <w:noProof/>
          <w:sz w:val="22"/>
          <w:szCs w:val="22"/>
          <w:lang w:eastAsia="en-GB"/>
        </w:rPr>
      </w:pPr>
      <w:r>
        <w:rPr>
          <w:noProof/>
        </w:rPr>
        <w:t>8.12.5</w:t>
      </w:r>
      <w:r>
        <w:rPr>
          <w:rFonts w:ascii="Calibri" w:hAnsi="Calibri"/>
          <w:noProof/>
          <w:sz w:val="22"/>
          <w:szCs w:val="22"/>
          <w:lang w:eastAsia="en-GB"/>
        </w:rPr>
        <w:tab/>
      </w:r>
      <w:r>
        <w:rPr>
          <w:noProof/>
        </w:rPr>
        <w:t>Additional information for SMS problem</w:t>
      </w:r>
      <w:r>
        <w:rPr>
          <w:noProof/>
        </w:rPr>
        <w:tab/>
      </w:r>
      <w:r>
        <w:rPr>
          <w:noProof/>
        </w:rPr>
        <w:fldChar w:fldCharType="begin" w:fldLock="1"/>
      </w:r>
      <w:r>
        <w:rPr>
          <w:noProof/>
        </w:rPr>
        <w:instrText xml:space="preserve"> PAGEREF _Toc138672923 \h </w:instrText>
      </w:r>
      <w:r>
        <w:rPr>
          <w:noProof/>
        </w:rPr>
      </w:r>
      <w:r>
        <w:rPr>
          <w:noProof/>
        </w:rPr>
        <w:fldChar w:fldCharType="separate"/>
      </w:r>
      <w:r>
        <w:rPr>
          <w:noProof/>
        </w:rPr>
        <w:t>92</w:t>
      </w:r>
      <w:r>
        <w:rPr>
          <w:noProof/>
        </w:rPr>
        <w:fldChar w:fldCharType="end"/>
      </w:r>
    </w:p>
    <w:p w14:paraId="7945A3B9" w14:textId="08E98F7C" w:rsidR="003D2319" w:rsidRDefault="003D2319">
      <w:pPr>
        <w:pStyle w:val="TOC3"/>
        <w:rPr>
          <w:rFonts w:ascii="Calibri" w:hAnsi="Calibri"/>
          <w:noProof/>
          <w:sz w:val="22"/>
          <w:szCs w:val="22"/>
          <w:lang w:eastAsia="en-GB"/>
        </w:rPr>
      </w:pPr>
      <w:r>
        <w:rPr>
          <w:noProof/>
        </w:rPr>
        <w:t>8.12.6</w:t>
      </w:r>
      <w:r>
        <w:rPr>
          <w:rFonts w:ascii="Calibri" w:hAnsi="Calibri"/>
          <w:noProof/>
          <w:sz w:val="22"/>
          <w:szCs w:val="22"/>
          <w:lang w:eastAsia="en-GB"/>
        </w:rPr>
        <w:tab/>
      </w:r>
      <w:r>
        <w:rPr>
          <w:noProof/>
        </w:rPr>
        <w:t>Not used</w:t>
      </w:r>
      <w:r>
        <w:rPr>
          <w:noProof/>
        </w:rPr>
        <w:tab/>
      </w:r>
      <w:r>
        <w:rPr>
          <w:noProof/>
        </w:rPr>
        <w:fldChar w:fldCharType="begin" w:fldLock="1"/>
      </w:r>
      <w:r>
        <w:rPr>
          <w:noProof/>
        </w:rPr>
        <w:instrText xml:space="preserve"> PAGEREF _Toc138672924 \h </w:instrText>
      </w:r>
      <w:r>
        <w:rPr>
          <w:noProof/>
        </w:rPr>
      </w:r>
      <w:r>
        <w:rPr>
          <w:noProof/>
        </w:rPr>
        <w:fldChar w:fldCharType="separate"/>
      </w:r>
      <w:r>
        <w:rPr>
          <w:noProof/>
        </w:rPr>
        <w:t>92</w:t>
      </w:r>
      <w:r>
        <w:rPr>
          <w:noProof/>
        </w:rPr>
        <w:fldChar w:fldCharType="end"/>
      </w:r>
    </w:p>
    <w:p w14:paraId="7FA6F979" w14:textId="7756555D" w:rsidR="003D2319" w:rsidRDefault="003D2319">
      <w:pPr>
        <w:pStyle w:val="TOC3"/>
        <w:rPr>
          <w:rFonts w:ascii="Calibri" w:hAnsi="Calibri"/>
          <w:noProof/>
          <w:sz w:val="22"/>
          <w:szCs w:val="22"/>
          <w:lang w:eastAsia="en-GB"/>
        </w:rPr>
      </w:pPr>
      <w:r>
        <w:rPr>
          <w:noProof/>
        </w:rPr>
        <w:t>8.12.7</w:t>
      </w:r>
      <w:r>
        <w:rPr>
          <w:rFonts w:ascii="Calibri" w:hAnsi="Calibri"/>
          <w:noProof/>
          <w:sz w:val="22"/>
          <w:szCs w:val="22"/>
          <w:lang w:eastAsia="en-GB"/>
        </w:rPr>
        <w:tab/>
      </w:r>
      <w:r>
        <w:rPr>
          <w:noProof/>
        </w:rPr>
        <w:t>Additional information for USSD problem</w:t>
      </w:r>
      <w:r>
        <w:rPr>
          <w:noProof/>
        </w:rPr>
        <w:tab/>
      </w:r>
      <w:r>
        <w:rPr>
          <w:noProof/>
        </w:rPr>
        <w:fldChar w:fldCharType="begin" w:fldLock="1"/>
      </w:r>
      <w:r>
        <w:rPr>
          <w:noProof/>
        </w:rPr>
        <w:instrText xml:space="preserve"> PAGEREF _Toc138672925 \h </w:instrText>
      </w:r>
      <w:r>
        <w:rPr>
          <w:noProof/>
        </w:rPr>
      </w:r>
      <w:r>
        <w:rPr>
          <w:noProof/>
        </w:rPr>
        <w:fldChar w:fldCharType="separate"/>
      </w:r>
      <w:r>
        <w:rPr>
          <w:noProof/>
        </w:rPr>
        <w:t>92</w:t>
      </w:r>
      <w:r>
        <w:rPr>
          <w:noProof/>
        </w:rPr>
        <w:fldChar w:fldCharType="end"/>
      </w:r>
    </w:p>
    <w:p w14:paraId="43BD8E2B" w14:textId="5A8EC328" w:rsidR="003D2319" w:rsidRDefault="003D2319">
      <w:pPr>
        <w:pStyle w:val="TOC3"/>
        <w:rPr>
          <w:rFonts w:ascii="Calibri" w:hAnsi="Calibri"/>
          <w:noProof/>
          <w:sz w:val="22"/>
          <w:szCs w:val="22"/>
          <w:lang w:eastAsia="en-GB"/>
        </w:rPr>
      </w:pPr>
      <w:r>
        <w:rPr>
          <w:noProof/>
        </w:rPr>
        <w:lastRenderedPageBreak/>
        <w:t>8.12.8</w:t>
      </w:r>
      <w:r>
        <w:rPr>
          <w:rFonts w:ascii="Calibri" w:hAnsi="Calibri"/>
          <w:noProof/>
          <w:sz w:val="22"/>
          <w:szCs w:val="22"/>
          <w:lang w:eastAsia="en-GB"/>
        </w:rPr>
        <w:tab/>
      </w:r>
      <w:r>
        <w:rPr>
          <w:noProof/>
        </w:rPr>
        <w:t>Additional information for interaction with call control or MO SM control</w:t>
      </w:r>
      <w:r>
        <w:rPr>
          <w:noProof/>
        </w:rPr>
        <w:tab/>
      </w:r>
      <w:r>
        <w:rPr>
          <w:noProof/>
        </w:rPr>
        <w:fldChar w:fldCharType="begin" w:fldLock="1"/>
      </w:r>
      <w:r>
        <w:rPr>
          <w:noProof/>
        </w:rPr>
        <w:instrText xml:space="preserve"> PAGEREF _Toc138672926 \h </w:instrText>
      </w:r>
      <w:r>
        <w:rPr>
          <w:noProof/>
        </w:rPr>
      </w:r>
      <w:r>
        <w:rPr>
          <w:noProof/>
        </w:rPr>
        <w:fldChar w:fldCharType="separate"/>
      </w:r>
      <w:r>
        <w:rPr>
          <w:noProof/>
        </w:rPr>
        <w:t>93</w:t>
      </w:r>
      <w:r>
        <w:rPr>
          <w:noProof/>
        </w:rPr>
        <w:fldChar w:fldCharType="end"/>
      </w:r>
    </w:p>
    <w:p w14:paraId="5A03E129" w14:textId="2597F65A" w:rsidR="003D2319" w:rsidRDefault="003D2319">
      <w:pPr>
        <w:pStyle w:val="TOC3"/>
        <w:rPr>
          <w:rFonts w:ascii="Calibri" w:hAnsi="Calibri"/>
          <w:noProof/>
          <w:sz w:val="22"/>
          <w:szCs w:val="22"/>
          <w:lang w:eastAsia="en-GB"/>
        </w:rPr>
      </w:pPr>
      <w:r>
        <w:rPr>
          <w:noProof/>
        </w:rPr>
        <w:t>8.12.9</w:t>
      </w:r>
      <w:r>
        <w:rPr>
          <w:rFonts w:ascii="Calibri" w:hAnsi="Calibri"/>
          <w:noProof/>
          <w:sz w:val="22"/>
          <w:szCs w:val="22"/>
          <w:lang w:eastAsia="en-GB"/>
        </w:rPr>
        <w:tab/>
      </w:r>
      <w:r>
        <w:rPr>
          <w:noProof/>
        </w:rPr>
        <w:t>Additional information for MultipleCard commands</w:t>
      </w:r>
      <w:r>
        <w:rPr>
          <w:noProof/>
        </w:rPr>
        <w:tab/>
      </w:r>
      <w:r>
        <w:rPr>
          <w:noProof/>
        </w:rPr>
        <w:fldChar w:fldCharType="begin" w:fldLock="1"/>
      </w:r>
      <w:r>
        <w:rPr>
          <w:noProof/>
        </w:rPr>
        <w:instrText xml:space="preserve"> PAGEREF _Toc138672927 \h </w:instrText>
      </w:r>
      <w:r>
        <w:rPr>
          <w:noProof/>
        </w:rPr>
      </w:r>
      <w:r>
        <w:rPr>
          <w:noProof/>
        </w:rPr>
        <w:fldChar w:fldCharType="separate"/>
      </w:r>
      <w:r>
        <w:rPr>
          <w:noProof/>
        </w:rPr>
        <w:t>93</w:t>
      </w:r>
      <w:r>
        <w:rPr>
          <w:noProof/>
        </w:rPr>
        <w:fldChar w:fldCharType="end"/>
      </w:r>
    </w:p>
    <w:p w14:paraId="61E1BE0E" w14:textId="3CB7E4C0" w:rsidR="003D2319" w:rsidRDefault="003D2319">
      <w:pPr>
        <w:pStyle w:val="TOC3"/>
        <w:rPr>
          <w:rFonts w:ascii="Calibri" w:hAnsi="Calibri"/>
          <w:noProof/>
          <w:sz w:val="22"/>
          <w:szCs w:val="22"/>
          <w:lang w:eastAsia="en-GB"/>
        </w:rPr>
      </w:pPr>
      <w:r>
        <w:rPr>
          <w:noProof/>
        </w:rPr>
        <w:t>8.12.10</w:t>
      </w:r>
      <w:r>
        <w:rPr>
          <w:rFonts w:ascii="Calibri" w:hAnsi="Calibri"/>
          <w:noProof/>
          <w:sz w:val="22"/>
          <w:szCs w:val="22"/>
          <w:lang w:eastAsia="en-GB"/>
        </w:rPr>
        <w:tab/>
      </w:r>
      <w:r>
        <w:rPr>
          <w:noProof/>
        </w:rPr>
        <w:t>Additional information for launch browser problem</w:t>
      </w:r>
      <w:r>
        <w:rPr>
          <w:noProof/>
        </w:rPr>
        <w:tab/>
      </w:r>
      <w:r>
        <w:rPr>
          <w:noProof/>
        </w:rPr>
        <w:fldChar w:fldCharType="begin" w:fldLock="1"/>
      </w:r>
      <w:r>
        <w:rPr>
          <w:noProof/>
        </w:rPr>
        <w:instrText xml:space="preserve"> PAGEREF _Toc138672928 \h </w:instrText>
      </w:r>
      <w:r>
        <w:rPr>
          <w:noProof/>
        </w:rPr>
      </w:r>
      <w:r>
        <w:rPr>
          <w:noProof/>
        </w:rPr>
        <w:fldChar w:fldCharType="separate"/>
      </w:r>
      <w:r>
        <w:rPr>
          <w:noProof/>
        </w:rPr>
        <w:t>93</w:t>
      </w:r>
      <w:r>
        <w:rPr>
          <w:noProof/>
        </w:rPr>
        <w:fldChar w:fldCharType="end"/>
      </w:r>
    </w:p>
    <w:p w14:paraId="2C4508F6" w14:textId="4BF7D508" w:rsidR="003D2319" w:rsidRDefault="003D2319">
      <w:pPr>
        <w:pStyle w:val="TOC3"/>
        <w:rPr>
          <w:rFonts w:ascii="Calibri" w:hAnsi="Calibri"/>
          <w:noProof/>
          <w:sz w:val="22"/>
          <w:szCs w:val="22"/>
          <w:lang w:eastAsia="en-GB"/>
        </w:rPr>
      </w:pPr>
      <w:r>
        <w:rPr>
          <w:noProof/>
        </w:rPr>
        <w:t>8.12.11</w:t>
      </w:r>
      <w:r>
        <w:rPr>
          <w:rFonts w:ascii="Calibri" w:hAnsi="Calibri"/>
          <w:noProof/>
          <w:sz w:val="22"/>
          <w:szCs w:val="22"/>
          <w:lang w:eastAsia="en-GB"/>
        </w:rPr>
        <w:tab/>
      </w:r>
      <w:r>
        <w:rPr>
          <w:noProof/>
        </w:rPr>
        <w:t>Additional information for Bearer Independent Protocol</w:t>
      </w:r>
      <w:r>
        <w:rPr>
          <w:noProof/>
        </w:rPr>
        <w:tab/>
      </w:r>
      <w:r>
        <w:rPr>
          <w:noProof/>
        </w:rPr>
        <w:fldChar w:fldCharType="begin" w:fldLock="1"/>
      </w:r>
      <w:r>
        <w:rPr>
          <w:noProof/>
        </w:rPr>
        <w:instrText xml:space="preserve"> PAGEREF _Toc138672929 \h </w:instrText>
      </w:r>
      <w:r>
        <w:rPr>
          <w:noProof/>
        </w:rPr>
      </w:r>
      <w:r>
        <w:rPr>
          <w:noProof/>
        </w:rPr>
        <w:fldChar w:fldCharType="separate"/>
      </w:r>
      <w:r>
        <w:rPr>
          <w:noProof/>
        </w:rPr>
        <w:t>93</w:t>
      </w:r>
      <w:r>
        <w:rPr>
          <w:noProof/>
        </w:rPr>
        <w:fldChar w:fldCharType="end"/>
      </w:r>
    </w:p>
    <w:p w14:paraId="6F759217" w14:textId="1ADA0FD7" w:rsidR="003D2319" w:rsidRDefault="003D2319">
      <w:pPr>
        <w:pStyle w:val="TOC3"/>
        <w:rPr>
          <w:rFonts w:ascii="Calibri" w:hAnsi="Calibri"/>
          <w:noProof/>
          <w:sz w:val="22"/>
          <w:szCs w:val="22"/>
          <w:lang w:eastAsia="en-GB"/>
        </w:rPr>
      </w:pPr>
      <w:r>
        <w:rPr>
          <w:noProof/>
        </w:rPr>
        <w:t>8.12.12</w:t>
      </w:r>
      <w:r>
        <w:rPr>
          <w:rFonts w:ascii="Calibri" w:hAnsi="Calibri"/>
          <w:noProof/>
          <w:sz w:val="22"/>
          <w:szCs w:val="22"/>
          <w:lang w:eastAsia="en-GB"/>
        </w:rPr>
        <w:tab/>
      </w:r>
      <w:r>
        <w:rPr>
          <w:noProof/>
        </w:rPr>
        <w:t>Additional information for Frames commands</w:t>
      </w:r>
      <w:r>
        <w:rPr>
          <w:noProof/>
        </w:rPr>
        <w:tab/>
      </w:r>
      <w:r>
        <w:rPr>
          <w:noProof/>
        </w:rPr>
        <w:fldChar w:fldCharType="begin" w:fldLock="1"/>
      </w:r>
      <w:r>
        <w:rPr>
          <w:noProof/>
        </w:rPr>
        <w:instrText xml:space="preserve"> PAGEREF _Toc138672930 \h </w:instrText>
      </w:r>
      <w:r>
        <w:rPr>
          <w:noProof/>
        </w:rPr>
      </w:r>
      <w:r>
        <w:rPr>
          <w:noProof/>
        </w:rPr>
        <w:fldChar w:fldCharType="separate"/>
      </w:r>
      <w:r>
        <w:rPr>
          <w:noProof/>
        </w:rPr>
        <w:t>93</w:t>
      </w:r>
      <w:r>
        <w:rPr>
          <w:noProof/>
        </w:rPr>
        <w:fldChar w:fldCharType="end"/>
      </w:r>
    </w:p>
    <w:p w14:paraId="0C727C90" w14:textId="5143D444" w:rsidR="003D2319" w:rsidRDefault="003D2319">
      <w:pPr>
        <w:pStyle w:val="TOC3"/>
        <w:rPr>
          <w:rFonts w:ascii="Calibri" w:hAnsi="Calibri"/>
          <w:noProof/>
          <w:sz w:val="22"/>
          <w:szCs w:val="22"/>
          <w:lang w:eastAsia="en-GB"/>
        </w:rPr>
      </w:pPr>
      <w:r>
        <w:rPr>
          <w:noProof/>
        </w:rPr>
        <w:t>8.12.13</w:t>
      </w:r>
      <w:r>
        <w:rPr>
          <w:rFonts w:ascii="Calibri" w:hAnsi="Calibri"/>
          <w:noProof/>
          <w:sz w:val="22"/>
          <w:szCs w:val="22"/>
          <w:lang w:eastAsia="en-GB"/>
        </w:rPr>
        <w:tab/>
      </w:r>
      <w:r>
        <w:rPr>
          <w:noProof/>
        </w:rPr>
        <w:t>Additional information for SUBMIT and RETRIEVE MULTIMEDIA MESSAGE</w:t>
      </w:r>
      <w:r>
        <w:rPr>
          <w:noProof/>
        </w:rPr>
        <w:tab/>
      </w:r>
      <w:r>
        <w:rPr>
          <w:noProof/>
        </w:rPr>
        <w:fldChar w:fldCharType="begin" w:fldLock="1"/>
      </w:r>
      <w:r>
        <w:rPr>
          <w:noProof/>
        </w:rPr>
        <w:instrText xml:space="preserve"> PAGEREF _Toc138672931 \h </w:instrText>
      </w:r>
      <w:r>
        <w:rPr>
          <w:noProof/>
        </w:rPr>
      </w:r>
      <w:r>
        <w:rPr>
          <w:noProof/>
        </w:rPr>
        <w:fldChar w:fldCharType="separate"/>
      </w:r>
      <w:r>
        <w:rPr>
          <w:noProof/>
        </w:rPr>
        <w:t>93</w:t>
      </w:r>
      <w:r>
        <w:rPr>
          <w:noProof/>
        </w:rPr>
        <w:fldChar w:fldCharType="end"/>
      </w:r>
    </w:p>
    <w:p w14:paraId="1F214BB3" w14:textId="3F4406B4" w:rsidR="003D2319" w:rsidRDefault="003D2319">
      <w:pPr>
        <w:pStyle w:val="TOC2"/>
        <w:rPr>
          <w:rFonts w:ascii="Calibri" w:hAnsi="Calibri"/>
          <w:noProof/>
          <w:sz w:val="22"/>
          <w:szCs w:val="22"/>
          <w:lang w:eastAsia="en-GB"/>
        </w:rPr>
      </w:pPr>
      <w:r>
        <w:rPr>
          <w:noProof/>
        </w:rPr>
        <w:t>8.13</w:t>
      </w:r>
      <w:r>
        <w:rPr>
          <w:rFonts w:ascii="Calibri" w:hAnsi="Calibri"/>
          <w:noProof/>
          <w:sz w:val="22"/>
          <w:szCs w:val="22"/>
          <w:lang w:eastAsia="en-GB"/>
        </w:rPr>
        <w:tab/>
      </w:r>
      <w:r>
        <w:rPr>
          <w:noProof/>
        </w:rPr>
        <w:t>SMS TPDU</w:t>
      </w:r>
      <w:r>
        <w:rPr>
          <w:noProof/>
        </w:rPr>
        <w:tab/>
      </w:r>
      <w:r>
        <w:rPr>
          <w:noProof/>
        </w:rPr>
        <w:fldChar w:fldCharType="begin" w:fldLock="1"/>
      </w:r>
      <w:r>
        <w:rPr>
          <w:noProof/>
        </w:rPr>
        <w:instrText xml:space="preserve"> PAGEREF _Toc138672932 \h </w:instrText>
      </w:r>
      <w:r>
        <w:rPr>
          <w:noProof/>
        </w:rPr>
      </w:r>
      <w:r>
        <w:rPr>
          <w:noProof/>
        </w:rPr>
        <w:fldChar w:fldCharType="separate"/>
      </w:r>
      <w:r>
        <w:rPr>
          <w:noProof/>
        </w:rPr>
        <w:t>93</w:t>
      </w:r>
      <w:r>
        <w:rPr>
          <w:noProof/>
        </w:rPr>
        <w:fldChar w:fldCharType="end"/>
      </w:r>
    </w:p>
    <w:p w14:paraId="5B61CC05" w14:textId="6F6AC677" w:rsidR="003D2319" w:rsidRDefault="003D2319">
      <w:pPr>
        <w:pStyle w:val="TOC2"/>
        <w:rPr>
          <w:rFonts w:ascii="Calibri" w:hAnsi="Calibri"/>
          <w:noProof/>
          <w:sz w:val="22"/>
          <w:szCs w:val="22"/>
          <w:lang w:eastAsia="en-GB"/>
        </w:rPr>
      </w:pPr>
      <w:r>
        <w:rPr>
          <w:noProof/>
        </w:rPr>
        <w:t>8.14</w:t>
      </w:r>
      <w:r>
        <w:rPr>
          <w:rFonts w:ascii="Calibri" w:hAnsi="Calibri"/>
          <w:noProof/>
          <w:sz w:val="22"/>
          <w:szCs w:val="22"/>
          <w:lang w:eastAsia="en-GB"/>
        </w:rPr>
        <w:tab/>
      </w:r>
      <w:r>
        <w:rPr>
          <w:noProof/>
        </w:rPr>
        <w:t>SS string</w:t>
      </w:r>
      <w:r>
        <w:rPr>
          <w:noProof/>
        </w:rPr>
        <w:tab/>
      </w:r>
      <w:r>
        <w:rPr>
          <w:noProof/>
        </w:rPr>
        <w:fldChar w:fldCharType="begin" w:fldLock="1"/>
      </w:r>
      <w:r>
        <w:rPr>
          <w:noProof/>
        </w:rPr>
        <w:instrText xml:space="preserve"> PAGEREF _Toc138672933 \h </w:instrText>
      </w:r>
      <w:r>
        <w:rPr>
          <w:noProof/>
        </w:rPr>
      </w:r>
      <w:r>
        <w:rPr>
          <w:noProof/>
        </w:rPr>
        <w:fldChar w:fldCharType="separate"/>
      </w:r>
      <w:r>
        <w:rPr>
          <w:noProof/>
        </w:rPr>
        <w:t>94</w:t>
      </w:r>
      <w:r>
        <w:rPr>
          <w:noProof/>
        </w:rPr>
        <w:fldChar w:fldCharType="end"/>
      </w:r>
    </w:p>
    <w:p w14:paraId="51DCCC48" w14:textId="7BBF6D32" w:rsidR="003D2319" w:rsidRDefault="003D2319">
      <w:pPr>
        <w:pStyle w:val="TOC2"/>
        <w:rPr>
          <w:rFonts w:ascii="Calibri" w:hAnsi="Calibri"/>
          <w:noProof/>
          <w:sz w:val="22"/>
          <w:szCs w:val="22"/>
          <w:lang w:eastAsia="en-GB"/>
        </w:rPr>
      </w:pPr>
      <w:r>
        <w:rPr>
          <w:noProof/>
        </w:rPr>
        <w:t>8.15</w:t>
      </w:r>
      <w:r>
        <w:rPr>
          <w:rFonts w:ascii="Calibri" w:hAnsi="Calibri"/>
          <w:noProof/>
          <w:sz w:val="22"/>
          <w:szCs w:val="22"/>
          <w:lang w:eastAsia="en-GB"/>
        </w:rPr>
        <w:tab/>
      </w:r>
      <w:r>
        <w:rPr>
          <w:noProof/>
        </w:rPr>
        <w:t>Text string</w:t>
      </w:r>
      <w:r>
        <w:rPr>
          <w:noProof/>
        </w:rPr>
        <w:tab/>
      </w:r>
      <w:r>
        <w:rPr>
          <w:noProof/>
        </w:rPr>
        <w:fldChar w:fldCharType="begin" w:fldLock="1"/>
      </w:r>
      <w:r>
        <w:rPr>
          <w:noProof/>
        </w:rPr>
        <w:instrText xml:space="preserve"> PAGEREF _Toc138672934 \h </w:instrText>
      </w:r>
      <w:r>
        <w:rPr>
          <w:noProof/>
        </w:rPr>
      </w:r>
      <w:r>
        <w:rPr>
          <w:noProof/>
        </w:rPr>
        <w:fldChar w:fldCharType="separate"/>
      </w:r>
      <w:r>
        <w:rPr>
          <w:noProof/>
        </w:rPr>
        <w:t>94</w:t>
      </w:r>
      <w:r>
        <w:rPr>
          <w:noProof/>
        </w:rPr>
        <w:fldChar w:fldCharType="end"/>
      </w:r>
    </w:p>
    <w:p w14:paraId="1E95D8A6" w14:textId="1365571C" w:rsidR="003D2319" w:rsidRDefault="003D2319">
      <w:pPr>
        <w:pStyle w:val="TOC2"/>
        <w:rPr>
          <w:rFonts w:ascii="Calibri" w:hAnsi="Calibri"/>
          <w:noProof/>
          <w:sz w:val="22"/>
          <w:szCs w:val="22"/>
          <w:lang w:eastAsia="en-GB"/>
        </w:rPr>
      </w:pPr>
      <w:r>
        <w:rPr>
          <w:noProof/>
        </w:rPr>
        <w:t>8.16</w:t>
      </w:r>
      <w:r>
        <w:rPr>
          <w:rFonts w:ascii="Calibri" w:hAnsi="Calibri"/>
          <w:noProof/>
          <w:sz w:val="22"/>
          <w:szCs w:val="22"/>
          <w:lang w:eastAsia="en-GB"/>
        </w:rPr>
        <w:tab/>
      </w:r>
      <w:r>
        <w:rPr>
          <w:noProof/>
        </w:rPr>
        <w:t>Tone</w:t>
      </w:r>
      <w:r>
        <w:rPr>
          <w:noProof/>
        </w:rPr>
        <w:tab/>
      </w:r>
      <w:r>
        <w:rPr>
          <w:noProof/>
        </w:rPr>
        <w:fldChar w:fldCharType="begin" w:fldLock="1"/>
      </w:r>
      <w:r>
        <w:rPr>
          <w:noProof/>
        </w:rPr>
        <w:instrText xml:space="preserve"> PAGEREF _Toc138672935 \h </w:instrText>
      </w:r>
      <w:r>
        <w:rPr>
          <w:noProof/>
        </w:rPr>
      </w:r>
      <w:r>
        <w:rPr>
          <w:noProof/>
        </w:rPr>
        <w:fldChar w:fldCharType="separate"/>
      </w:r>
      <w:r>
        <w:rPr>
          <w:noProof/>
        </w:rPr>
        <w:t>94</w:t>
      </w:r>
      <w:r>
        <w:rPr>
          <w:noProof/>
        </w:rPr>
        <w:fldChar w:fldCharType="end"/>
      </w:r>
    </w:p>
    <w:p w14:paraId="75A520C2" w14:textId="6BC87214" w:rsidR="003D2319" w:rsidRDefault="003D2319">
      <w:pPr>
        <w:pStyle w:val="TOC2"/>
        <w:rPr>
          <w:rFonts w:ascii="Calibri" w:hAnsi="Calibri"/>
          <w:noProof/>
          <w:sz w:val="22"/>
          <w:szCs w:val="22"/>
          <w:lang w:eastAsia="en-GB"/>
        </w:rPr>
      </w:pPr>
      <w:r>
        <w:rPr>
          <w:noProof/>
        </w:rPr>
        <w:t>8.17</w:t>
      </w:r>
      <w:r>
        <w:rPr>
          <w:rFonts w:ascii="Calibri" w:hAnsi="Calibri"/>
          <w:noProof/>
          <w:sz w:val="22"/>
          <w:szCs w:val="22"/>
          <w:lang w:eastAsia="en-GB"/>
        </w:rPr>
        <w:tab/>
      </w:r>
      <w:r>
        <w:rPr>
          <w:noProof/>
        </w:rPr>
        <w:t>USSD string</w:t>
      </w:r>
      <w:r>
        <w:rPr>
          <w:noProof/>
        </w:rPr>
        <w:tab/>
      </w:r>
      <w:r>
        <w:rPr>
          <w:noProof/>
        </w:rPr>
        <w:fldChar w:fldCharType="begin" w:fldLock="1"/>
      </w:r>
      <w:r>
        <w:rPr>
          <w:noProof/>
        </w:rPr>
        <w:instrText xml:space="preserve"> PAGEREF _Toc138672936 \h </w:instrText>
      </w:r>
      <w:r>
        <w:rPr>
          <w:noProof/>
        </w:rPr>
      </w:r>
      <w:r>
        <w:rPr>
          <w:noProof/>
        </w:rPr>
        <w:fldChar w:fldCharType="separate"/>
      </w:r>
      <w:r>
        <w:rPr>
          <w:noProof/>
        </w:rPr>
        <w:t>94</w:t>
      </w:r>
      <w:r>
        <w:rPr>
          <w:noProof/>
        </w:rPr>
        <w:fldChar w:fldCharType="end"/>
      </w:r>
    </w:p>
    <w:p w14:paraId="5AE6A51E" w14:textId="311C0735" w:rsidR="003D2319" w:rsidRDefault="003D2319">
      <w:pPr>
        <w:pStyle w:val="TOC2"/>
        <w:rPr>
          <w:rFonts w:ascii="Calibri" w:hAnsi="Calibri"/>
          <w:noProof/>
          <w:sz w:val="22"/>
          <w:szCs w:val="22"/>
          <w:lang w:eastAsia="en-GB"/>
        </w:rPr>
      </w:pPr>
      <w:r>
        <w:rPr>
          <w:noProof/>
        </w:rPr>
        <w:t>8.18</w:t>
      </w:r>
      <w:r>
        <w:rPr>
          <w:rFonts w:ascii="Calibri" w:hAnsi="Calibri"/>
          <w:noProof/>
          <w:sz w:val="22"/>
          <w:szCs w:val="22"/>
          <w:lang w:eastAsia="en-GB"/>
        </w:rPr>
        <w:tab/>
      </w:r>
      <w:r>
        <w:rPr>
          <w:noProof/>
        </w:rPr>
        <w:t>File List</w:t>
      </w:r>
      <w:r>
        <w:rPr>
          <w:noProof/>
        </w:rPr>
        <w:tab/>
      </w:r>
      <w:r>
        <w:rPr>
          <w:noProof/>
        </w:rPr>
        <w:fldChar w:fldCharType="begin" w:fldLock="1"/>
      </w:r>
      <w:r>
        <w:rPr>
          <w:noProof/>
        </w:rPr>
        <w:instrText xml:space="preserve"> PAGEREF _Toc138672937 \h </w:instrText>
      </w:r>
      <w:r>
        <w:rPr>
          <w:noProof/>
        </w:rPr>
      </w:r>
      <w:r>
        <w:rPr>
          <w:noProof/>
        </w:rPr>
        <w:fldChar w:fldCharType="separate"/>
      </w:r>
      <w:r>
        <w:rPr>
          <w:noProof/>
        </w:rPr>
        <w:t>94</w:t>
      </w:r>
      <w:r>
        <w:rPr>
          <w:noProof/>
        </w:rPr>
        <w:fldChar w:fldCharType="end"/>
      </w:r>
    </w:p>
    <w:p w14:paraId="5D594670" w14:textId="006A64B8" w:rsidR="003D2319" w:rsidRDefault="003D2319">
      <w:pPr>
        <w:pStyle w:val="TOC2"/>
        <w:rPr>
          <w:rFonts w:ascii="Calibri" w:hAnsi="Calibri"/>
          <w:noProof/>
          <w:sz w:val="22"/>
          <w:szCs w:val="22"/>
          <w:lang w:eastAsia="en-GB"/>
        </w:rPr>
      </w:pPr>
      <w:r>
        <w:rPr>
          <w:noProof/>
        </w:rPr>
        <w:t>8.19</w:t>
      </w:r>
      <w:r>
        <w:rPr>
          <w:rFonts w:ascii="Calibri" w:hAnsi="Calibri"/>
          <w:noProof/>
          <w:sz w:val="22"/>
          <w:szCs w:val="22"/>
          <w:lang w:eastAsia="en-GB"/>
        </w:rPr>
        <w:tab/>
      </w:r>
      <w:r>
        <w:rPr>
          <w:noProof/>
        </w:rPr>
        <w:t>Location Information</w:t>
      </w:r>
      <w:r>
        <w:rPr>
          <w:noProof/>
        </w:rPr>
        <w:tab/>
      </w:r>
      <w:r>
        <w:rPr>
          <w:noProof/>
        </w:rPr>
        <w:fldChar w:fldCharType="begin" w:fldLock="1"/>
      </w:r>
      <w:r>
        <w:rPr>
          <w:noProof/>
        </w:rPr>
        <w:instrText xml:space="preserve"> PAGEREF _Toc138672938 \h </w:instrText>
      </w:r>
      <w:r>
        <w:rPr>
          <w:noProof/>
        </w:rPr>
      </w:r>
      <w:r>
        <w:rPr>
          <w:noProof/>
        </w:rPr>
        <w:fldChar w:fldCharType="separate"/>
      </w:r>
      <w:r>
        <w:rPr>
          <w:noProof/>
        </w:rPr>
        <w:t>95</w:t>
      </w:r>
      <w:r>
        <w:rPr>
          <w:noProof/>
        </w:rPr>
        <w:fldChar w:fldCharType="end"/>
      </w:r>
    </w:p>
    <w:p w14:paraId="44F02F06" w14:textId="7414FDA6" w:rsidR="003D2319" w:rsidRDefault="003D2319">
      <w:pPr>
        <w:pStyle w:val="TOC3"/>
        <w:rPr>
          <w:rFonts w:ascii="Calibri" w:hAnsi="Calibri"/>
          <w:noProof/>
          <w:sz w:val="22"/>
          <w:szCs w:val="22"/>
          <w:lang w:eastAsia="en-GB"/>
        </w:rPr>
      </w:pPr>
      <w:r>
        <w:rPr>
          <w:noProof/>
        </w:rPr>
        <w:t>8.19.1</w:t>
      </w:r>
      <w:r>
        <w:rPr>
          <w:rFonts w:ascii="Calibri" w:hAnsi="Calibri"/>
          <w:noProof/>
          <w:sz w:val="22"/>
          <w:szCs w:val="22"/>
          <w:lang w:eastAsia="en-GB"/>
        </w:rPr>
        <w:tab/>
      </w:r>
      <w:r>
        <w:rPr>
          <w:noProof/>
        </w:rPr>
        <w:t>Location Information for GERAN</w:t>
      </w:r>
      <w:r>
        <w:rPr>
          <w:noProof/>
        </w:rPr>
        <w:tab/>
      </w:r>
      <w:r>
        <w:rPr>
          <w:noProof/>
        </w:rPr>
        <w:fldChar w:fldCharType="begin" w:fldLock="1"/>
      </w:r>
      <w:r>
        <w:rPr>
          <w:noProof/>
        </w:rPr>
        <w:instrText xml:space="preserve"> PAGEREF _Toc138672939 \h </w:instrText>
      </w:r>
      <w:r>
        <w:rPr>
          <w:noProof/>
        </w:rPr>
      </w:r>
      <w:r>
        <w:rPr>
          <w:noProof/>
        </w:rPr>
        <w:fldChar w:fldCharType="separate"/>
      </w:r>
      <w:r>
        <w:rPr>
          <w:noProof/>
        </w:rPr>
        <w:t>95</w:t>
      </w:r>
      <w:r>
        <w:rPr>
          <w:noProof/>
        </w:rPr>
        <w:fldChar w:fldCharType="end"/>
      </w:r>
    </w:p>
    <w:p w14:paraId="4D48C814" w14:textId="4B96ECF1" w:rsidR="003D2319" w:rsidRDefault="003D2319">
      <w:pPr>
        <w:pStyle w:val="TOC3"/>
        <w:rPr>
          <w:rFonts w:ascii="Calibri" w:hAnsi="Calibri"/>
          <w:noProof/>
          <w:sz w:val="22"/>
          <w:szCs w:val="22"/>
          <w:lang w:eastAsia="en-GB"/>
        </w:rPr>
      </w:pPr>
      <w:r>
        <w:rPr>
          <w:noProof/>
        </w:rPr>
        <w:t>8.19.2</w:t>
      </w:r>
      <w:r>
        <w:rPr>
          <w:rFonts w:ascii="Calibri" w:hAnsi="Calibri"/>
          <w:noProof/>
          <w:sz w:val="22"/>
          <w:szCs w:val="22"/>
          <w:lang w:eastAsia="en-GB"/>
        </w:rPr>
        <w:tab/>
      </w:r>
      <w:r>
        <w:rPr>
          <w:noProof/>
        </w:rPr>
        <w:t>Location Information for UTRAN</w:t>
      </w:r>
      <w:r>
        <w:rPr>
          <w:noProof/>
        </w:rPr>
        <w:tab/>
      </w:r>
      <w:r>
        <w:rPr>
          <w:noProof/>
        </w:rPr>
        <w:fldChar w:fldCharType="begin" w:fldLock="1"/>
      </w:r>
      <w:r>
        <w:rPr>
          <w:noProof/>
        </w:rPr>
        <w:instrText xml:space="preserve"> PAGEREF _Toc138672940 \h </w:instrText>
      </w:r>
      <w:r>
        <w:rPr>
          <w:noProof/>
        </w:rPr>
      </w:r>
      <w:r>
        <w:rPr>
          <w:noProof/>
        </w:rPr>
        <w:fldChar w:fldCharType="separate"/>
      </w:r>
      <w:r>
        <w:rPr>
          <w:noProof/>
        </w:rPr>
        <w:t>95</w:t>
      </w:r>
      <w:r>
        <w:rPr>
          <w:noProof/>
        </w:rPr>
        <w:fldChar w:fldCharType="end"/>
      </w:r>
    </w:p>
    <w:p w14:paraId="7C308B5E" w14:textId="65A4BCE8" w:rsidR="003D2319" w:rsidRDefault="003D2319">
      <w:pPr>
        <w:pStyle w:val="TOC3"/>
        <w:rPr>
          <w:rFonts w:ascii="Calibri" w:hAnsi="Calibri"/>
          <w:noProof/>
          <w:sz w:val="22"/>
          <w:szCs w:val="22"/>
          <w:lang w:eastAsia="en-GB"/>
        </w:rPr>
      </w:pPr>
      <w:r>
        <w:rPr>
          <w:noProof/>
        </w:rPr>
        <w:t>8.19.3</w:t>
      </w:r>
      <w:r>
        <w:rPr>
          <w:rFonts w:ascii="Calibri" w:hAnsi="Calibri"/>
          <w:noProof/>
          <w:sz w:val="22"/>
          <w:szCs w:val="22"/>
          <w:lang w:eastAsia="en-GB"/>
        </w:rPr>
        <w:tab/>
      </w:r>
      <w:r>
        <w:rPr>
          <w:noProof/>
        </w:rPr>
        <w:t>Location Information for E-UTRAN and Satellite E-UTRAN</w:t>
      </w:r>
      <w:r>
        <w:rPr>
          <w:noProof/>
        </w:rPr>
        <w:tab/>
      </w:r>
      <w:r>
        <w:rPr>
          <w:noProof/>
        </w:rPr>
        <w:fldChar w:fldCharType="begin" w:fldLock="1"/>
      </w:r>
      <w:r>
        <w:rPr>
          <w:noProof/>
        </w:rPr>
        <w:instrText xml:space="preserve"> PAGEREF _Toc138672941 \h </w:instrText>
      </w:r>
      <w:r>
        <w:rPr>
          <w:noProof/>
        </w:rPr>
      </w:r>
      <w:r>
        <w:rPr>
          <w:noProof/>
        </w:rPr>
        <w:fldChar w:fldCharType="separate"/>
      </w:r>
      <w:r>
        <w:rPr>
          <w:noProof/>
        </w:rPr>
        <w:t>95</w:t>
      </w:r>
      <w:r>
        <w:rPr>
          <w:noProof/>
        </w:rPr>
        <w:fldChar w:fldCharType="end"/>
      </w:r>
    </w:p>
    <w:p w14:paraId="6D5F88C3" w14:textId="2A5030C8" w:rsidR="003D2319" w:rsidRDefault="003D2319">
      <w:pPr>
        <w:pStyle w:val="TOC3"/>
        <w:rPr>
          <w:rFonts w:ascii="Calibri" w:hAnsi="Calibri"/>
          <w:noProof/>
          <w:sz w:val="22"/>
          <w:szCs w:val="22"/>
          <w:lang w:eastAsia="en-GB"/>
        </w:rPr>
      </w:pPr>
      <w:r>
        <w:rPr>
          <w:noProof/>
        </w:rPr>
        <w:t>8.19.4</w:t>
      </w:r>
      <w:r>
        <w:rPr>
          <w:rFonts w:ascii="Calibri" w:hAnsi="Calibri"/>
          <w:noProof/>
          <w:sz w:val="22"/>
          <w:szCs w:val="22"/>
          <w:lang w:eastAsia="en-GB"/>
        </w:rPr>
        <w:tab/>
      </w:r>
      <w:r>
        <w:rPr>
          <w:noProof/>
        </w:rPr>
        <w:t>Location Information for NG-RAN and Satellite NG-RAN</w:t>
      </w:r>
      <w:r>
        <w:rPr>
          <w:noProof/>
        </w:rPr>
        <w:tab/>
      </w:r>
      <w:r>
        <w:rPr>
          <w:noProof/>
        </w:rPr>
        <w:fldChar w:fldCharType="begin" w:fldLock="1"/>
      </w:r>
      <w:r>
        <w:rPr>
          <w:noProof/>
        </w:rPr>
        <w:instrText xml:space="preserve"> PAGEREF _Toc138672942 \h </w:instrText>
      </w:r>
      <w:r>
        <w:rPr>
          <w:noProof/>
        </w:rPr>
      </w:r>
      <w:r>
        <w:rPr>
          <w:noProof/>
        </w:rPr>
        <w:fldChar w:fldCharType="separate"/>
      </w:r>
      <w:r>
        <w:rPr>
          <w:noProof/>
        </w:rPr>
        <w:t>96</w:t>
      </w:r>
      <w:r>
        <w:rPr>
          <w:noProof/>
        </w:rPr>
        <w:fldChar w:fldCharType="end"/>
      </w:r>
    </w:p>
    <w:p w14:paraId="050E852C" w14:textId="1BA6F8CB" w:rsidR="003D2319" w:rsidRDefault="003D2319">
      <w:pPr>
        <w:pStyle w:val="TOC3"/>
        <w:rPr>
          <w:rFonts w:ascii="Calibri" w:hAnsi="Calibri"/>
          <w:noProof/>
          <w:sz w:val="22"/>
          <w:szCs w:val="22"/>
          <w:lang w:eastAsia="en-GB"/>
        </w:rPr>
      </w:pPr>
      <w:r>
        <w:rPr>
          <w:noProof/>
        </w:rPr>
        <w:t>8.19.5</w:t>
      </w:r>
      <w:r>
        <w:rPr>
          <w:rFonts w:ascii="Calibri" w:hAnsi="Calibri"/>
          <w:noProof/>
          <w:sz w:val="22"/>
          <w:szCs w:val="22"/>
          <w:lang w:eastAsia="en-GB"/>
        </w:rPr>
        <w:tab/>
      </w:r>
      <w:r>
        <w:rPr>
          <w:noProof/>
        </w:rPr>
        <w:t>Location Information when no surrounding macrocell is detected</w:t>
      </w:r>
      <w:r>
        <w:rPr>
          <w:noProof/>
        </w:rPr>
        <w:tab/>
      </w:r>
      <w:r>
        <w:rPr>
          <w:noProof/>
        </w:rPr>
        <w:fldChar w:fldCharType="begin" w:fldLock="1"/>
      </w:r>
      <w:r>
        <w:rPr>
          <w:noProof/>
        </w:rPr>
        <w:instrText xml:space="preserve"> PAGEREF _Toc138672943 \h </w:instrText>
      </w:r>
      <w:r>
        <w:rPr>
          <w:noProof/>
        </w:rPr>
      </w:r>
      <w:r>
        <w:rPr>
          <w:noProof/>
        </w:rPr>
        <w:fldChar w:fldCharType="separate"/>
      </w:r>
      <w:r>
        <w:rPr>
          <w:noProof/>
        </w:rPr>
        <w:t>97</w:t>
      </w:r>
      <w:r>
        <w:rPr>
          <w:noProof/>
        </w:rPr>
        <w:fldChar w:fldCharType="end"/>
      </w:r>
    </w:p>
    <w:p w14:paraId="1917A4DB" w14:textId="6457E89B" w:rsidR="003D2319" w:rsidRDefault="003D2319">
      <w:pPr>
        <w:pStyle w:val="TOC2"/>
        <w:rPr>
          <w:rFonts w:ascii="Calibri" w:hAnsi="Calibri"/>
          <w:noProof/>
          <w:sz w:val="22"/>
          <w:szCs w:val="22"/>
          <w:lang w:eastAsia="en-GB"/>
        </w:rPr>
      </w:pPr>
      <w:r>
        <w:rPr>
          <w:noProof/>
        </w:rPr>
        <w:t>8.20</w:t>
      </w:r>
      <w:r>
        <w:rPr>
          <w:rFonts w:ascii="Calibri" w:hAnsi="Calibri"/>
          <w:noProof/>
          <w:sz w:val="22"/>
          <w:szCs w:val="22"/>
          <w:lang w:eastAsia="en-GB"/>
        </w:rPr>
        <w:tab/>
      </w:r>
      <w:r>
        <w:rPr>
          <w:noProof/>
        </w:rPr>
        <w:t>IMEI</w:t>
      </w:r>
      <w:r>
        <w:rPr>
          <w:noProof/>
        </w:rPr>
        <w:tab/>
      </w:r>
      <w:r>
        <w:rPr>
          <w:noProof/>
        </w:rPr>
        <w:fldChar w:fldCharType="begin" w:fldLock="1"/>
      </w:r>
      <w:r>
        <w:rPr>
          <w:noProof/>
        </w:rPr>
        <w:instrText xml:space="preserve"> PAGEREF _Toc138672944 \h </w:instrText>
      </w:r>
      <w:r>
        <w:rPr>
          <w:noProof/>
        </w:rPr>
      </w:r>
      <w:r>
        <w:rPr>
          <w:noProof/>
        </w:rPr>
        <w:fldChar w:fldCharType="separate"/>
      </w:r>
      <w:r>
        <w:rPr>
          <w:noProof/>
        </w:rPr>
        <w:t>97</w:t>
      </w:r>
      <w:r>
        <w:rPr>
          <w:noProof/>
        </w:rPr>
        <w:fldChar w:fldCharType="end"/>
      </w:r>
    </w:p>
    <w:p w14:paraId="3B1C1E0E" w14:textId="7E64DE84" w:rsidR="003D2319" w:rsidRDefault="003D2319">
      <w:pPr>
        <w:pStyle w:val="TOC2"/>
        <w:rPr>
          <w:rFonts w:ascii="Calibri" w:hAnsi="Calibri"/>
          <w:noProof/>
          <w:sz w:val="22"/>
          <w:szCs w:val="22"/>
          <w:lang w:eastAsia="en-GB"/>
        </w:rPr>
      </w:pPr>
      <w:r>
        <w:rPr>
          <w:noProof/>
        </w:rPr>
        <w:t>8.21</w:t>
      </w:r>
      <w:r>
        <w:rPr>
          <w:rFonts w:ascii="Calibri" w:hAnsi="Calibri"/>
          <w:noProof/>
          <w:sz w:val="22"/>
          <w:szCs w:val="22"/>
          <w:lang w:eastAsia="en-GB"/>
        </w:rPr>
        <w:tab/>
      </w:r>
      <w:r>
        <w:rPr>
          <w:noProof/>
        </w:rPr>
        <w:t>Help Request</w:t>
      </w:r>
      <w:r>
        <w:rPr>
          <w:noProof/>
        </w:rPr>
        <w:tab/>
      </w:r>
      <w:r>
        <w:rPr>
          <w:noProof/>
        </w:rPr>
        <w:fldChar w:fldCharType="begin" w:fldLock="1"/>
      </w:r>
      <w:r>
        <w:rPr>
          <w:noProof/>
        </w:rPr>
        <w:instrText xml:space="preserve"> PAGEREF _Toc138672945 \h </w:instrText>
      </w:r>
      <w:r>
        <w:rPr>
          <w:noProof/>
        </w:rPr>
      </w:r>
      <w:r>
        <w:rPr>
          <w:noProof/>
        </w:rPr>
        <w:fldChar w:fldCharType="separate"/>
      </w:r>
      <w:r>
        <w:rPr>
          <w:noProof/>
        </w:rPr>
        <w:t>97</w:t>
      </w:r>
      <w:r>
        <w:rPr>
          <w:noProof/>
        </w:rPr>
        <w:fldChar w:fldCharType="end"/>
      </w:r>
    </w:p>
    <w:p w14:paraId="40B9D747" w14:textId="31B38E2A" w:rsidR="003D2319" w:rsidRDefault="003D2319">
      <w:pPr>
        <w:pStyle w:val="TOC2"/>
        <w:rPr>
          <w:rFonts w:ascii="Calibri" w:hAnsi="Calibri"/>
          <w:noProof/>
          <w:sz w:val="22"/>
          <w:szCs w:val="22"/>
          <w:lang w:eastAsia="en-GB"/>
        </w:rPr>
      </w:pPr>
      <w:r>
        <w:rPr>
          <w:noProof/>
        </w:rPr>
        <w:t>8.22</w:t>
      </w:r>
      <w:r>
        <w:rPr>
          <w:rFonts w:ascii="Calibri" w:hAnsi="Calibri"/>
          <w:noProof/>
          <w:sz w:val="22"/>
          <w:szCs w:val="22"/>
          <w:lang w:eastAsia="en-GB"/>
        </w:rPr>
        <w:tab/>
      </w:r>
      <w:r>
        <w:rPr>
          <w:noProof/>
        </w:rPr>
        <w:t>Network Measurement Results</w:t>
      </w:r>
      <w:r>
        <w:rPr>
          <w:noProof/>
        </w:rPr>
        <w:tab/>
      </w:r>
      <w:r>
        <w:rPr>
          <w:noProof/>
        </w:rPr>
        <w:fldChar w:fldCharType="begin" w:fldLock="1"/>
      </w:r>
      <w:r>
        <w:rPr>
          <w:noProof/>
        </w:rPr>
        <w:instrText xml:space="preserve"> PAGEREF _Toc138672946 \h </w:instrText>
      </w:r>
      <w:r>
        <w:rPr>
          <w:noProof/>
        </w:rPr>
      </w:r>
      <w:r>
        <w:rPr>
          <w:noProof/>
        </w:rPr>
        <w:fldChar w:fldCharType="separate"/>
      </w:r>
      <w:r>
        <w:rPr>
          <w:noProof/>
        </w:rPr>
        <w:t>97</w:t>
      </w:r>
      <w:r>
        <w:rPr>
          <w:noProof/>
        </w:rPr>
        <w:fldChar w:fldCharType="end"/>
      </w:r>
    </w:p>
    <w:p w14:paraId="3484909E" w14:textId="3EA80EFA" w:rsidR="003D2319" w:rsidRDefault="003D2319">
      <w:pPr>
        <w:pStyle w:val="TOC2"/>
        <w:rPr>
          <w:rFonts w:ascii="Calibri" w:hAnsi="Calibri"/>
          <w:noProof/>
          <w:sz w:val="22"/>
          <w:szCs w:val="22"/>
          <w:lang w:eastAsia="en-GB"/>
        </w:rPr>
      </w:pPr>
      <w:r>
        <w:rPr>
          <w:noProof/>
        </w:rPr>
        <w:t>8.23</w:t>
      </w:r>
      <w:r>
        <w:rPr>
          <w:rFonts w:ascii="Calibri" w:hAnsi="Calibri"/>
          <w:noProof/>
          <w:sz w:val="22"/>
          <w:szCs w:val="22"/>
          <w:lang w:eastAsia="en-GB"/>
        </w:rPr>
        <w:tab/>
      </w:r>
      <w:r>
        <w:rPr>
          <w:noProof/>
        </w:rPr>
        <w:t>Default Text</w:t>
      </w:r>
      <w:r>
        <w:rPr>
          <w:noProof/>
        </w:rPr>
        <w:tab/>
      </w:r>
      <w:r>
        <w:rPr>
          <w:noProof/>
        </w:rPr>
        <w:fldChar w:fldCharType="begin" w:fldLock="1"/>
      </w:r>
      <w:r>
        <w:rPr>
          <w:noProof/>
        </w:rPr>
        <w:instrText xml:space="preserve"> PAGEREF _Toc138672947 \h </w:instrText>
      </w:r>
      <w:r>
        <w:rPr>
          <w:noProof/>
        </w:rPr>
      </w:r>
      <w:r>
        <w:rPr>
          <w:noProof/>
        </w:rPr>
        <w:fldChar w:fldCharType="separate"/>
      </w:r>
      <w:r>
        <w:rPr>
          <w:noProof/>
        </w:rPr>
        <w:t>100</w:t>
      </w:r>
      <w:r>
        <w:rPr>
          <w:noProof/>
        </w:rPr>
        <w:fldChar w:fldCharType="end"/>
      </w:r>
    </w:p>
    <w:p w14:paraId="5CACBE5C" w14:textId="1296E7F0" w:rsidR="003D2319" w:rsidRDefault="003D2319">
      <w:pPr>
        <w:pStyle w:val="TOC2"/>
        <w:rPr>
          <w:rFonts w:ascii="Calibri" w:hAnsi="Calibri"/>
          <w:noProof/>
          <w:sz w:val="22"/>
          <w:szCs w:val="22"/>
          <w:lang w:eastAsia="en-GB"/>
        </w:rPr>
      </w:pPr>
      <w:r>
        <w:rPr>
          <w:noProof/>
        </w:rPr>
        <w:t>8.24</w:t>
      </w:r>
      <w:r>
        <w:rPr>
          <w:rFonts w:ascii="Calibri" w:hAnsi="Calibri"/>
          <w:noProof/>
          <w:sz w:val="22"/>
          <w:szCs w:val="22"/>
          <w:lang w:eastAsia="en-GB"/>
        </w:rPr>
        <w:tab/>
      </w:r>
      <w:r>
        <w:rPr>
          <w:noProof/>
        </w:rPr>
        <w:t>Items Next Action Indicator</w:t>
      </w:r>
      <w:r>
        <w:rPr>
          <w:noProof/>
        </w:rPr>
        <w:tab/>
      </w:r>
      <w:r>
        <w:rPr>
          <w:noProof/>
        </w:rPr>
        <w:fldChar w:fldCharType="begin" w:fldLock="1"/>
      </w:r>
      <w:r>
        <w:rPr>
          <w:noProof/>
        </w:rPr>
        <w:instrText xml:space="preserve"> PAGEREF _Toc138672948 \h </w:instrText>
      </w:r>
      <w:r>
        <w:rPr>
          <w:noProof/>
        </w:rPr>
      </w:r>
      <w:r>
        <w:rPr>
          <w:noProof/>
        </w:rPr>
        <w:fldChar w:fldCharType="separate"/>
      </w:r>
      <w:r>
        <w:rPr>
          <w:noProof/>
        </w:rPr>
        <w:t>100</w:t>
      </w:r>
      <w:r>
        <w:rPr>
          <w:noProof/>
        </w:rPr>
        <w:fldChar w:fldCharType="end"/>
      </w:r>
    </w:p>
    <w:p w14:paraId="6A0FBBC4" w14:textId="4048ED31" w:rsidR="003D2319" w:rsidRDefault="003D2319">
      <w:pPr>
        <w:pStyle w:val="TOC2"/>
        <w:rPr>
          <w:rFonts w:ascii="Calibri" w:hAnsi="Calibri"/>
          <w:noProof/>
          <w:sz w:val="22"/>
          <w:szCs w:val="22"/>
          <w:lang w:eastAsia="en-GB"/>
        </w:rPr>
      </w:pPr>
      <w:r>
        <w:rPr>
          <w:noProof/>
        </w:rPr>
        <w:t>8.25</w:t>
      </w:r>
      <w:r>
        <w:rPr>
          <w:rFonts w:ascii="Calibri" w:hAnsi="Calibri"/>
          <w:noProof/>
          <w:sz w:val="22"/>
          <w:szCs w:val="22"/>
          <w:lang w:eastAsia="en-GB"/>
        </w:rPr>
        <w:tab/>
      </w:r>
      <w:r>
        <w:rPr>
          <w:noProof/>
        </w:rPr>
        <w:t>Event list</w:t>
      </w:r>
      <w:r>
        <w:rPr>
          <w:noProof/>
        </w:rPr>
        <w:tab/>
      </w:r>
      <w:r>
        <w:rPr>
          <w:noProof/>
        </w:rPr>
        <w:fldChar w:fldCharType="begin" w:fldLock="1"/>
      </w:r>
      <w:r>
        <w:rPr>
          <w:noProof/>
        </w:rPr>
        <w:instrText xml:space="preserve"> PAGEREF _Toc138672949 \h </w:instrText>
      </w:r>
      <w:r>
        <w:rPr>
          <w:noProof/>
        </w:rPr>
      </w:r>
      <w:r>
        <w:rPr>
          <w:noProof/>
        </w:rPr>
        <w:fldChar w:fldCharType="separate"/>
      </w:r>
      <w:r>
        <w:rPr>
          <w:noProof/>
        </w:rPr>
        <w:t>100</w:t>
      </w:r>
      <w:r>
        <w:rPr>
          <w:noProof/>
        </w:rPr>
        <w:fldChar w:fldCharType="end"/>
      </w:r>
    </w:p>
    <w:p w14:paraId="78A34111" w14:textId="132091BD" w:rsidR="003D2319" w:rsidRDefault="003D2319">
      <w:pPr>
        <w:pStyle w:val="TOC2"/>
        <w:rPr>
          <w:rFonts w:ascii="Calibri" w:hAnsi="Calibri"/>
          <w:noProof/>
          <w:sz w:val="22"/>
          <w:szCs w:val="22"/>
          <w:lang w:eastAsia="en-GB"/>
        </w:rPr>
      </w:pPr>
      <w:r>
        <w:rPr>
          <w:noProof/>
        </w:rPr>
        <w:t>8.26</w:t>
      </w:r>
      <w:r>
        <w:rPr>
          <w:rFonts w:ascii="Calibri" w:hAnsi="Calibri"/>
          <w:noProof/>
          <w:sz w:val="22"/>
          <w:szCs w:val="22"/>
          <w:lang w:eastAsia="en-GB"/>
        </w:rPr>
        <w:tab/>
      </w:r>
      <w:r>
        <w:rPr>
          <w:noProof/>
        </w:rPr>
        <w:t>Cause</w:t>
      </w:r>
      <w:r>
        <w:rPr>
          <w:noProof/>
        </w:rPr>
        <w:tab/>
      </w:r>
      <w:r>
        <w:rPr>
          <w:noProof/>
        </w:rPr>
        <w:fldChar w:fldCharType="begin" w:fldLock="1"/>
      </w:r>
      <w:r>
        <w:rPr>
          <w:noProof/>
        </w:rPr>
        <w:instrText xml:space="preserve"> PAGEREF _Toc138672950 \h </w:instrText>
      </w:r>
      <w:r>
        <w:rPr>
          <w:noProof/>
        </w:rPr>
      </w:r>
      <w:r>
        <w:rPr>
          <w:noProof/>
        </w:rPr>
        <w:fldChar w:fldCharType="separate"/>
      </w:r>
      <w:r>
        <w:rPr>
          <w:noProof/>
        </w:rPr>
        <w:t>100</w:t>
      </w:r>
      <w:r>
        <w:rPr>
          <w:noProof/>
        </w:rPr>
        <w:fldChar w:fldCharType="end"/>
      </w:r>
    </w:p>
    <w:p w14:paraId="2A04147A" w14:textId="133B9BC9" w:rsidR="003D2319" w:rsidRDefault="003D2319">
      <w:pPr>
        <w:pStyle w:val="TOC2"/>
        <w:rPr>
          <w:rFonts w:ascii="Calibri" w:hAnsi="Calibri"/>
          <w:noProof/>
          <w:sz w:val="22"/>
          <w:szCs w:val="22"/>
          <w:lang w:eastAsia="en-GB"/>
        </w:rPr>
      </w:pPr>
      <w:r>
        <w:rPr>
          <w:noProof/>
        </w:rPr>
        <w:t>8.27</w:t>
      </w:r>
      <w:r>
        <w:rPr>
          <w:rFonts w:ascii="Calibri" w:hAnsi="Calibri"/>
          <w:noProof/>
          <w:sz w:val="22"/>
          <w:szCs w:val="22"/>
          <w:lang w:eastAsia="en-GB"/>
        </w:rPr>
        <w:tab/>
      </w:r>
      <w:r>
        <w:rPr>
          <w:noProof/>
        </w:rPr>
        <w:t>Location status</w:t>
      </w:r>
      <w:r>
        <w:rPr>
          <w:noProof/>
        </w:rPr>
        <w:tab/>
      </w:r>
      <w:r>
        <w:rPr>
          <w:noProof/>
        </w:rPr>
        <w:fldChar w:fldCharType="begin" w:fldLock="1"/>
      </w:r>
      <w:r>
        <w:rPr>
          <w:noProof/>
        </w:rPr>
        <w:instrText xml:space="preserve"> PAGEREF _Toc138672951 \h </w:instrText>
      </w:r>
      <w:r>
        <w:rPr>
          <w:noProof/>
        </w:rPr>
      </w:r>
      <w:r>
        <w:rPr>
          <w:noProof/>
        </w:rPr>
        <w:fldChar w:fldCharType="separate"/>
      </w:r>
      <w:r>
        <w:rPr>
          <w:noProof/>
        </w:rPr>
        <w:t>100</w:t>
      </w:r>
      <w:r>
        <w:rPr>
          <w:noProof/>
        </w:rPr>
        <w:fldChar w:fldCharType="end"/>
      </w:r>
    </w:p>
    <w:p w14:paraId="799243FD" w14:textId="60908ECC" w:rsidR="003D2319" w:rsidRDefault="003D2319">
      <w:pPr>
        <w:pStyle w:val="TOC2"/>
        <w:rPr>
          <w:rFonts w:ascii="Calibri" w:hAnsi="Calibri"/>
          <w:noProof/>
          <w:sz w:val="22"/>
          <w:szCs w:val="22"/>
          <w:lang w:eastAsia="en-GB"/>
        </w:rPr>
      </w:pPr>
      <w:r>
        <w:rPr>
          <w:noProof/>
        </w:rPr>
        <w:t>8.28</w:t>
      </w:r>
      <w:r>
        <w:rPr>
          <w:rFonts w:ascii="Calibri" w:hAnsi="Calibri"/>
          <w:noProof/>
          <w:sz w:val="22"/>
          <w:szCs w:val="22"/>
          <w:lang w:eastAsia="en-GB"/>
        </w:rPr>
        <w:tab/>
      </w:r>
      <w:r>
        <w:rPr>
          <w:noProof/>
        </w:rPr>
        <w:t>Transaction identifier</w:t>
      </w:r>
      <w:r>
        <w:rPr>
          <w:noProof/>
        </w:rPr>
        <w:tab/>
      </w:r>
      <w:r>
        <w:rPr>
          <w:noProof/>
        </w:rPr>
        <w:fldChar w:fldCharType="begin" w:fldLock="1"/>
      </w:r>
      <w:r>
        <w:rPr>
          <w:noProof/>
        </w:rPr>
        <w:instrText xml:space="preserve"> PAGEREF _Toc138672952 \h </w:instrText>
      </w:r>
      <w:r>
        <w:rPr>
          <w:noProof/>
        </w:rPr>
      </w:r>
      <w:r>
        <w:rPr>
          <w:noProof/>
        </w:rPr>
        <w:fldChar w:fldCharType="separate"/>
      </w:r>
      <w:r>
        <w:rPr>
          <w:noProof/>
        </w:rPr>
        <w:t>101</w:t>
      </w:r>
      <w:r>
        <w:rPr>
          <w:noProof/>
        </w:rPr>
        <w:fldChar w:fldCharType="end"/>
      </w:r>
    </w:p>
    <w:p w14:paraId="7B473F89" w14:textId="1F82D098" w:rsidR="003D2319" w:rsidRDefault="003D2319">
      <w:pPr>
        <w:pStyle w:val="TOC2"/>
        <w:rPr>
          <w:rFonts w:ascii="Calibri" w:hAnsi="Calibri"/>
          <w:noProof/>
          <w:sz w:val="22"/>
          <w:szCs w:val="22"/>
          <w:lang w:eastAsia="en-GB"/>
        </w:rPr>
      </w:pPr>
      <w:r>
        <w:rPr>
          <w:noProof/>
        </w:rPr>
        <w:t>8.29</w:t>
      </w:r>
      <w:r>
        <w:rPr>
          <w:rFonts w:ascii="Calibri" w:hAnsi="Calibri"/>
          <w:noProof/>
          <w:sz w:val="22"/>
          <w:szCs w:val="22"/>
          <w:lang w:eastAsia="en-GB"/>
        </w:rPr>
        <w:tab/>
      </w:r>
      <w:r>
        <w:rPr>
          <w:noProof/>
        </w:rPr>
        <w:t>BCCH channel list</w:t>
      </w:r>
      <w:r>
        <w:rPr>
          <w:noProof/>
        </w:rPr>
        <w:tab/>
      </w:r>
      <w:r>
        <w:rPr>
          <w:noProof/>
        </w:rPr>
        <w:fldChar w:fldCharType="begin" w:fldLock="1"/>
      </w:r>
      <w:r>
        <w:rPr>
          <w:noProof/>
        </w:rPr>
        <w:instrText xml:space="preserve"> PAGEREF _Toc138672953 \h </w:instrText>
      </w:r>
      <w:r>
        <w:rPr>
          <w:noProof/>
        </w:rPr>
      </w:r>
      <w:r>
        <w:rPr>
          <w:noProof/>
        </w:rPr>
        <w:fldChar w:fldCharType="separate"/>
      </w:r>
      <w:r>
        <w:rPr>
          <w:noProof/>
        </w:rPr>
        <w:t>101</w:t>
      </w:r>
      <w:r>
        <w:rPr>
          <w:noProof/>
        </w:rPr>
        <w:fldChar w:fldCharType="end"/>
      </w:r>
    </w:p>
    <w:p w14:paraId="775D6A12" w14:textId="1AA4E85B" w:rsidR="003D2319" w:rsidRDefault="003D2319">
      <w:pPr>
        <w:pStyle w:val="TOC2"/>
        <w:rPr>
          <w:rFonts w:ascii="Calibri" w:hAnsi="Calibri"/>
          <w:noProof/>
          <w:sz w:val="22"/>
          <w:szCs w:val="22"/>
          <w:lang w:eastAsia="en-GB"/>
        </w:rPr>
      </w:pPr>
      <w:r>
        <w:rPr>
          <w:noProof/>
        </w:rPr>
        <w:t>8.30</w:t>
      </w:r>
      <w:r>
        <w:rPr>
          <w:rFonts w:ascii="Calibri" w:hAnsi="Calibri"/>
          <w:noProof/>
          <w:sz w:val="22"/>
          <w:szCs w:val="22"/>
          <w:lang w:eastAsia="en-GB"/>
        </w:rPr>
        <w:tab/>
      </w:r>
      <w:r>
        <w:rPr>
          <w:noProof/>
        </w:rPr>
        <w:t>Call control requested action</w:t>
      </w:r>
      <w:r>
        <w:rPr>
          <w:noProof/>
        </w:rPr>
        <w:tab/>
      </w:r>
      <w:r>
        <w:rPr>
          <w:noProof/>
        </w:rPr>
        <w:fldChar w:fldCharType="begin" w:fldLock="1"/>
      </w:r>
      <w:r>
        <w:rPr>
          <w:noProof/>
        </w:rPr>
        <w:instrText xml:space="preserve"> PAGEREF _Toc138672954 \h </w:instrText>
      </w:r>
      <w:r>
        <w:rPr>
          <w:noProof/>
        </w:rPr>
      </w:r>
      <w:r>
        <w:rPr>
          <w:noProof/>
        </w:rPr>
        <w:fldChar w:fldCharType="separate"/>
      </w:r>
      <w:r>
        <w:rPr>
          <w:noProof/>
        </w:rPr>
        <w:t>102</w:t>
      </w:r>
      <w:r>
        <w:rPr>
          <w:noProof/>
        </w:rPr>
        <w:fldChar w:fldCharType="end"/>
      </w:r>
    </w:p>
    <w:p w14:paraId="55BB25C1" w14:textId="1D8627E0" w:rsidR="003D2319" w:rsidRDefault="003D2319">
      <w:pPr>
        <w:pStyle w:val="TOC2"/>
        <w:rPr>
          <w:rFonts w:ascii="Calibri" w:hAnsi="Calibri"/>
          <w:noProof/>
          <w:sz w:val="22"/>
          <w:szCs w:val="22"/>
          <w:lang w:eastAsia="en-GB"/>
        </w:rPr>
      </w:pPr>
      <w:r>
        <w:rPr>
          <w:noProof/>
        </w:rPr>
        <w:t>8.31</w:t>
      </w:r>
      <w:r>
        <w:rPr>
          <w:rFonts w:ascii="Calibri" w:hAnsi="Calibri"/>
          <w:noProof/>
          <w:sz w:val="22"/>
          <w:szCs w:val="22"/>
          <w:lang w:eastAsia="en-GB"/>
        </w:rPr>
        <w:tab/>
      </w:r>
      <w:r>
        <w:rPr>
          <w:noProof/>
        </w:rPr>
        <w:t>Icon Identifier</w:t>
      </w:r>
      <w:r>
        <w:rPr>
          <w:noProof/>
        </w:rPr>
        <w:tab/>
      </w:r>
      <w:r>
        <w:rPr>
          <w:noProof/>
        </w:rPr>
        <w:fldChar w:fldCharType="begin" w:fldLock="1"/>
      </w:r>
      <w:r>
        <w:rPr>
          <w:noProof/>
        </w:rPr>
        <w:instrText xml:space="preserve"> PAGEREF _Toc138672955 \h </w:instrText>
      </w:r>
      <w:r>
        <w:rPr>
          <w:noProof/>
        </w:rPr>
      </w:r>
      <w:r>
        <w:rPr>
          <w:noProof/>
        </w:rPr>
        <w:fldChar w:fldCharType="separate"/>
      </w:r>
      <w:r>
        <w:rPr>
          <w:noProof/>
        </w:rPr>
        <w:t>102</w:t>
      </w:r>
      <w:r>
        <w:rPr>
          <w:noProof/>
        </w:rPr>
        <w:fldChar w:fldCharType="end"/>
      </w:r>
    </w:p>
    <w:p w14:paraId="07A448A4" w14:textId="57A5921D" w:rsidR="003D2319" w:rsidRDefault="003D2319">
      <w:pPr>
        <w:pStyle w:val="TOC2"/>
        <w:rPr>
          <w:rFonts w:ascii="Calibri" w:hAnsi="Calibri"/>
          <w:noProof/>
          <w:sz w:val="22"/>
          <w:szCs w:val="22"/>
          <w:lang w:eastAsia="en-GB"/>
        </w:rPr>
      </w:pPr>
      <w:r>
        <w:rPr>
          <w:noProof/>
        </w:rPr>
        <w:t>8.32</w:t>
      </w:r>
      <w:r>
        <w:rPr>
          <w:rFonts w:ascii="Calibri" w:hAnsi="Calibri"/>
          <w:noProof/>
          <w:sz w:val="22"/>
          <w:szCs w:val="22"/>
          <w:lang w:eastAsia="en-GB"/>
        </w:rPr>
        <w:tab/>
      </w:r>
      <w:r>
        <w:rPr>
          <w:noProof/>
        </w:rPr>
        <w:t>Item Icon Identifier list</w:t>
      </w:r>
      <w:r>
        <w:rPr>
          <w:noProof/>
        </w:rPr>
        <w:tab/>
      </w:r>
      <w:r>
        <w:rPr>
          <w:noProof/>
        </w:rPr>
        <w:fldChar w:fldCharType="begin" w:fldLock="1"/>
      </w:r>
      <w:r>
        <w:rPr>
          <w:noProof/>
        </w:rPr>
        <w:instrText xml:space="preserve"> PAGEREF _Toc138672956 \h </w:instrText>
      </w:r>
      <w:r>
        <w:rPr>
          <w:noProof/>
        </w:rPr>
      </w:r>
      <w:r>
        <w:rPr>
          <w:noProof/>
        </w:rPr>
        <w:fldChar w:fldCharType="separate"/>
      </w:r>
      <w:r>
        <w:rPr>
          <w:noProof/>
        </w:rPr>
        <w:t>103</w:t>
      </w:r>
      <w:r>
        <w:rPr>
          <w:noProof/>
        </w:rPr>
        <w:fldChar w:fldCharType="end"/>
      </w:r>
    </w:p>
    <w:p w14:paraId="448361CB" w14:textId="7AECA484" w:rsidR="003D2319" w:rsidRDefault="003D2319">
      <w:pPr>
        <w:pStyle w:val="TOC2"/>
        <w:rPr>
          <w:rFonts w:ascii="Calibri" w:hAnsi="Calibri"/>
          <w:noProof/>
          <w:sz w:val="22"/>
          <w:szCs w:val="22"/>
          <w:lang w:eastAsia="en-GB"/>
        </w:rPr>
      </w:pPr>
      <w:r>
        <w:rPr>
          <w:noProof/>
        </w:rPr>
        <w:t>8.33</w:t>
      </w:r>
      <w:r>
        <w:rPr>
          <w:rFonts w:ascii="Calibri" w:hAnsi="Calibri"/>
          <w:noProof/>
          <w:sz w:val="22"/>
          <w:szCs w:val="22"/>
          <w:lang w:eastAsia="en-GB"/>
        </w:rPr>
        <w:tab/>
      </w:r>
      <w:r>
        <w:rPr>
          <w:noProof/>
        </w:rPr>
        <w:t>Card reader status</w:t>
      </w:r>
      <w:r>
        <w:rPr>
          <w:noProof/>
        </w:rPr>
        <w:tab/>
      </w:r>
      <w:r>
        <w:rPr>
          <w:noProof/>
        </w:rPr>
        <w:fldChar w:fldCharType="begin" w:fldLock="1"/>
      </w:r>
      <w:r>
        <w:rPr>
          <w:noProof/>
        </w:rPr>
        <w:instrText xml:space="preserve"> PAGEREF _Toc138672957 \h </w:instrText>
      </w:r>
      <w:r>
        <w:rPr>
          <w:noProof/>
        </w:rPr>
      </w:r>
      <w:r>
        <w:rPr>
          <w:noProof/>
        </w:rPr>
        <w:fldChar w:fldCharType="separate"/>
      </w:r>
      <w:r>
        <w:rPr>
          <w:noProof/>
        </w:rPr>
        <w:t>103</w:t>
      </w:r>
      <w:r>
        <w:rPr>
          <w:noProof/>
        </w:rPr>
        <w:fldChar w:fldCharType="end"/>
      </w:r>
    </w:p>
    <w:p w14:paraId="7F4B74A5" w14:textId="226E5035" w:rsidR="003D2319" w:rsidRDefault="003D2319">
      <w:pPr>
        <w:pStyle w:val="TOC2"/>
        <w:rPr>
          <w:rFonts w:ascii="Calibri" w:hAnsi="Calibri"/>
          <w:noProof/>
          <w:sz w:val="22"/>
          <w:szCs w:val="22"/>
          <w:lang w:eastAsia="en-GB"/>
        </w:rPr>
      </w:pPr>
      <w:r>
        <w:rPr>
          <w:noProof/>
        </w:rPr>
        <w:t>8.34</w:t>
      </w:r>
      <w:r>
        <w:rPr>
          <w:rFonts w:ascii="Calibri" w:hAnsi="Calibri"/>
          <w:noProof/>
          <w:sz w:val="22"/>
          <w:szCs w:val="22"/>
          <w:lang w:eastAsia="en-GB"/>
        </w:rPr>
        <w:tab/>
      </w:r>
      <w:r>
        <w:rPr>
          <w:noProof/>
        </w:rPr>
        <w:t>Card ATR</w:t>
      </w:r>
      <w:r>
        <w:rPr>
          <w:noProof/>
        </w:rPr>
        <w:tab/>
      </w:r>
      <w:r>
        <w:rPr>
          <w:noProof/>
        </w:rPr>
        <w:fldChar w:fldCharType="begin" w:fldLock="1"/>
      </w:r>
      <w:r>
        <w:rPr>
          <w:noProof/>
        </w:rPr>
        <w:instrText xml:space="preserve"> PAGEREF _Toc138672958 \h </w:instrText>
      </w:r>
      <w:r>
        <w:rPr>
          <w:noProof/>
        </w:rPr>
      </w:r>
      <w:r>
        <w:rPr>
          <w:noProof/>
        </w:rPr>
        <w:fldChar w:fldCharType="separate"/>
      </w:r>
      <w:r>
        <w:rPr>
          <w:noProof/>
        </w:rPr>
        <w:t>103</w:t>
      </w:r>
      <w:r>
        <w:rPr>
          <w:noProof/>
        </w:rPr>
        <w:fldChar w:fldCharType="end"/>
      </w:r>
    </w:p>
    <w:p w14:paraId="0CC6DE39" w14:textId="09FDFDFE" w:rsidR="003D2319" w:rsidRDefault="003D2319">
      <w:pPr>
        <w:pStyle w:val="TOC2"/>
        <w:rPr>
          <w:rFonts w:ascii="Calibri" w:hAnsi="Calibri"/>
          <w:noProof/>
          <w:sz w:val="22"/>
          <w:szCs w:val="22"/>
          <w:lang w:eastAsia="en-GB"/>
        </w:rPr>
      </w:pPr>
      <w:r>
        <w:rPr>
          <w:noProof/>
        </w:rPr>
        <w:t>8.35</w:t>
      </w:r>
      <w:r>
        <w:rPr>
          <w:rFonts w:ascii="Calibri" w:hAnsi="Calibri"/>
          <w:noProof/>
          <w:sz w:val="22"/>
          <w:szCs w:val="22"/>
          <w:lang w:eastAsia="en-GB"/>
        </w:rPr>
        <w:tab/>
      </w:r>
      <w:r>
        <w:rPr>
          <w:noProof/>
        </w:rPr>
        <w:t>C-APDU</w:t>
      </w:r>
      <w:r>
        <w:rPr>
          <w:noProof/>
        </w:rPr>
        <w:tab/>
      </w:r>
      <w:r>
        <w:rPr>
          <w:noProof/>
        </w:rPr>
        <w:fldChar w:fldCharType="begin" w:fldLock="1"/>
      </w:r>
      <w:r>
        <w:rPr>
          <w:noProof/>
        </w:rPr>
        <w:instrText xml:space="preserve"> PAGEREF _Toc138672959 \h </w:instrText>
      </w:r>
      <w:r>
        <w:rPr>
          <w:noProof/>
        </w:rPr>
      </w:r>
      <w:r>
        <w:rPr>
          <w:noProof/>
        </w:rPr>
        <w:fldChar w:fldCharType="separate"/>
      </w:r>
      <w:r>
        <w:rPr>
          <w:noProof/>
        </w:rPr>
        <w:t>103</w:t>
      </w:r>
      <w:r>
        <w:rPr>
          <w:noProof/>
        </w:rPr>
        <w:fldChar w:fldCharType="end"/>
      </w:r>
    </w:p>
    <w:p w14:paraId="4447E2FC" w14:textId="0298AB0F" w:rsidR="003D2319" w:rsidRDefault="003D2319">
      <w:pPr>
        <w:pStyle w:val="TOC2"/>
        <w:rPr>
          <w:rFonts w:ascii="Calibri" w:hAnsi="Calibri"/>
          <w:noProof/>
          <w:sz w:val="22"/>
          <w:szCs w:val="22"/>
          <w:lang w:eastAsia="en-GB"/>
        </w:rPr>
      </w:pPr>
      <w:r>
        <w:rPr>
          <w:noProof/>
        </w:rPr>
        <w:t>8.36</w:t>
      </w:r>
      <w:r>
        <w:rPr>
          <w:rFonts w:ascii="Calibri" w:hAnsi="Calibri"/>
          <w:noProof/>
          <w:sz w:val="22"/>
          <w:szCs w:val="22"/>
          <w:lang w:eastAsia="en-GB"/>
        </w:rPr>
        <w:tab/>
      </w:r>
      <w:r>
        <w:rPr>
          <w:noProof/>
        </w:rPr>
        <w:t>R-APDU</w:t>
      </w:r>
      <w:r>
        <w:rPr>
          <w:noProof/>
        </w:rPr>
        <w:tab/>
      </w:r>
      <w:r>
        <w:rPr>
          <w:noProof/>
        </w:rPr>
        <w:fldChar w:fldCharType="begin" w:fldLock="1"/>
      </w:r>
      <w:r>
        <w:rPr>
          <w:noProof/>
        </w:rPr>
        <w:instrText xml:space="preserve"> PAGEREF _Toc138672960 \h </w:instrText>
      </w:r>
      <w:r>
        <w:rPr>
          <w:noProof/>
        </w:rPr>
      </w:r>
      <w:r>
        <w:rPr>
          <w:noProof/>
        </w:rPr>
        <w:fldChar w:fldCharType="separate"/>
      </w:r>
      <w:r>
        <w:rPr>
          <w:noProof/>
        </w:rPr>
        <w:t>103</w:t>
      </w:r>
      <w:r>
        <w:rPr>
          <w:noProof/>
        </w:rPr>
        <w:fldChar w:fldCharType="end"/>
      </w:r>
    </w:p>
    <w:p w14:paraId="14DBB2D1" w14:textId="0FB37B8C" w:rsidR="003D2319" w:rsidRDefault="003D2319">
      <w:pPr>
        <w:pStyle w:val="TOC2"/>
        <w:rPr>
          <w:rFonts w:ascii="Calibri" w:hAnsi="Calibri"/>
          <w:noProof/>
          <w:sz w:val="22"/>
          <w:szCs w:val="22"/>
          <w:lang w:eastAsia="en-GB"/>
        </w:rPr>
      </w:pPr>
      <w:r>
        <w:rPr>
          <w:noProof/>
        </w:rPr>
        <w:t>8.37</w:t>
      </w:r>
      <w:r>
        <w:rPr>
          <w:rFonts w:ascii="Calibri" w:hAnsi="Calibri"/>
          <w:noProof/>
          <w:sz w:val="22"/>
          <w:szCs w:val="22"/>
          <w:lang w:eastAsia="en-GB"/>
        </w:rPr>
        <w:tab/>
      </w:r>
      <w:r>
        <w:rPr>
          <w:noProof/>
        </w:rPr>
        <w:t>Timer identifier</w:t>
      </w:r>
      <w:r>
        <w:rPr>
          <w:noProof/>
        </w:rPr>
        <w:tab/>
      </w:r>
      <w:r>
        <w:rPr>
          <w:noProof/>
        </w:rPr>
        <w:fldChar w:fldCharType="begin" w:fldLock="1"/>
      </w:r>
      <w:r>
        <w:rPr>
          <w:noProof/>
        </w:rPr>
        <w:instrText xml:space="preserve"> PAGEREF _Toc138672961 \h </w:instrText>
      </w:r>
      <w:r>
        <w:rPr>
          <w:noProof/>
        </w:rPr>
      </w:r>
      <w:r>
        <w:rPr>
          <w:noProof/>
        </w:rPr>
        <w:fldChar w:fldCharType="separate"/>
      </w:r>
      <w:r>
        <w:rPr>
          <w:noProof/>
        </w:rPr>
        <w:t>103</w:t>
      </w:r>
      <w:r>
        <w:rPr>
          <w:noProof/>
        </w:rPr>
        <w:fldChar w:fldCharType="end"/>
      </w:r>
    </w:p>
    <w:p w14:paraId="4B67CA86" w14:textId="2E35C560" w:rsidR="003D2319" w:rsidRDefault="003D2319">
      <w:pPr>
        <w:pStyle w:val="TOC2"/>
        <w:rPr>
          <w:rFonts w:ascii="Calibri" w:hAnsi="Calibri"/>
          <w:noProof/>
          <w:sz w:val="22"/>
          <w:szCs w:val="22"/>
          <w:lang w:eastAsia="en-GB"/>
        </w:rPr>
      </w:pPr>
      <w:r>
        <w:rPr>
          <w:noProof/>
        </w:rPr>
        <w:t>8.38</w:t>
      </w:r>
      <w:r>
        <w:rPr>
          <w:rFonts w:ascii="Calibri" w:hAnsi="Calibri"/>
          <w:noProof/>
          <w:sz w:val="22"/>
          <w:szCs w:val="22"/>
          <w:lang w:eastAsia="en-GB"/>
        </w:rPr>
        <w:tab/>
      </w:r>
      <w:r>
        <w:rPr>
          <w:noProof/>
        </w:rPr>
        <w:t>Timer value</w:t>
      </w:r>
      <w:r>
        <w:rPr>
          <w:noProof/>
        </w:rPr>
        <w:tab/>
      </w:r>
      <w:r>
        <w:rPr>
          <w:noProof/>
        </w:rPr>
        <w:fldChar w:fldCharType="begin" w:fldLock="1"/>
      </w:r>
      <w:r>
        <w:rPr>
          <w:noProof/>
        </w:rPr>
        <w:instrText xml:space="preserve"> PAGEREF _Toc138672962 \h </w:instrText>
      </w:r>
      <w:r>
        <w:rPr>
          <w:noProof/>
        </w:rPr>
      </w:r>
      <w:r>
        <w:rPr>
          <w:noProof/>
        </w:rPr>
        <w:fldChar w:fldCharType="separate"/>
      </w:r>
      <w:r>
        <w:rPr>
          <w:noProof/>
        </w:rPr>
        <w:t>103</w:t>
      </w:r>
      <w:r>
        <w:rPr>
          <w:noProof/>
        </w:rPr>
        <w:fldChar w:fldCharType="end"/>
      </w:r>
    </w:p>
    <w:p w14:paraId="67D16546" w14:textId="1E8EB95B" w:rsidR="003D2319" w:rsidRDefault="003D2319">
      <w:pPr>
        <w:pStyle w:val="TOC2"/>
        <w:rPr>
          <w:rFonts w:ascii="Calibri" w:hAnsi="Calibri"/>
          <w:noProof/>
          <w:sz w:val="22"/>
          <w:szCs w:val="22"/>
          <w:lang w:eastAsia="en-GB"/>
        </w:rPr>
      </w:pPr>
      <w:r>
        <w:rPr>
          <w:noProof/>
        </w:rPr>
        <w:t>8.39</w:t>
      </w:r>
      <w:r>
        <w:rPr>
          <w:rFonts w:ascii="Calibri" w:hAnsi="Calibri"/>
          <w:noProof/>
          <w:sz w:val="22"/>
          <w:szCs w:val="22"/>
          <w:lang w:eastAsia="en-GB"/>
        </w:rPr>
        <w:tab/>
      </w:r>
      <w:r>
        <w:rPr>
          <w:noProof/>
        </w:rPr>
        <w:t>Date-Time and Time zone</w:t>
      </w:r>
      <w:r>
        <w:rPr>
          <w:noProof/>
        </w:rPr>
        <w:tab/>
      </w:r>
      <w:r>
        <w:rPr>
          <w:noProof/>
        </w:rPr>
        <w:fldChar w:fldCharType="begin" w:fldLock="1"/>
      </w:r>
      <w:r>
        <w:rPr>
          <w:noProof/>
        </w:rPr>
        <w:instrText xml:space="preserve"> PAGEREF _Toc138672963 \h </w:instrText>
      </w:r>
      <w:r>
        <w:rPr>
          <w:noProof/>
        </w:rPr>
      </w:r>
      <w:r>
        <w:rPr>
          <w:noProof/>
        </w:rPr>
        <w:fldChar w:fldCharType="separate"/>
      </w:r>
      <w:r>
        <w:rPr>
          <w:noProof/>
        </w:rPr>
        <w:t>103</w:t>
      </w:r>
      <w:r>
        <w:rPr>
          <w:noProof/>
        </w:rPr>
        <w:fldChar w:fldCharType="end"/>
      </w:r>
    </w:p>
    <w:p w14:paraId="67270C2A" w14:textId="5A40AB64" w:rsidR="003D2319" w:rsidRDefault="003D2319">
      <w:pPr>
        <w:pStyle w:val="TOC2"/>
        <w:rPr>
          <w:rFonts w:ascii="Calibri" w:hAnsi="Calibri"/>
          <w:noProof/>
          <w:sz w:val="22"/>
          <w:szCs w:val="22"/>
          <w:lang w:eastAsia="en-GB"/>
        </w:rPr>
      </w:pPr>
      <w:r>
        <w:rPr>
          <w:noProof/>
        </w:rPr>
        <w:t>8.40</w:t>
      </w:r>
      <w:r>
        <w:rPr>
          <w:rFonts w:ascii="Calibri" w:hAnsi="Calibri"/>
          <w:noProof/>
          <w:sz w:val="22"/>
          <w:szCs w:val="22"/>
          <w:lang w:eastAsia="en-GB"/>
        </w:rPr>
        <w:tab/>
      </w:r>
      <w:r>
        <w:rPr>
          <w:noProof/>
        </w:rPr>
        <w:t>AT Command</w:t>
      </w:r>
      <w:r>
        <w:rPr>
          <w:noProof/>
        </w:rPr>
        <w:tab/>
      </w:r>
      <w:r>
        <w:rPr>
          <w:noProof/>
        </w:rPr>
        <w:fldChar w:fldCharType="begin" w:fldLock="1"/>
      </w:r>
      <w:r>
        <w:rPr>
          <w:noProof/>
        </w:rPr>
        <w:instrText xml:space="preserve"> PAGEREF _Toc138672964 \h </w:instrText>
      </w:r>
      <w:r>
        <w:rPr>
          <w:noProof/>
        </w:rPr>
      </w:r>
      <w:r>
        <w:rPr>
          <w:noProof/>
        </w:rPr>
        <w:fldChar w:fldCharType="separate"/>
      </w:r>
      <w:r>
        <w:rPr>
          <w:noProof/>
        </w:rPr>
        <w:t>103</w:t>
      </w:r>
      <w:r>
        <w:rPr>
          <w:noProof/>
        </w:rPr>
        <w:fldChar w:fldCharType="end"/>
      </w:r>
    </w:p>
    <w:p w14:paraId="600A8A03" w14:textId="7A3C6C5D" w:rsidR="003D2319" w:rsidRDefault="003D2319">
      <w:pPr>
        <w:pStyle w:val="TOC2"/>
        <w:rPr>
          <w:rFonts w:ascii="Calibri" w:hAnsi="Calibri"/>
          <w:noProof/>
          <w:sz w:val="22"/>
          <w:szCs w:val="22"/>
          <w:lang w:eastAsia="en-GB"/>
        </w:rPr>
      </w:pPr>
      <w:r>
        <w:rPr>
          <w:noProof/>
        </w:rPr>
        <w:t>8.41</w:t>
      </w:r>
      <w:r>
        <w:rPr>
          <w:rFonts w:ascii="Calibri" w:hAnsi="Calibri"/>
          <w:noProof/>
          <w:sz w:val="22"/>
          <w:szCs w:val="22"/>
          <w:lang w:eastAsia="en-GB"/>
        </w:rPr>
        <w:tab/>
      </w:r>
      <w:r>
        <w:rPr>
          <w:noProof/>
        </w:rPr>
        <w:t>AT Response</w:t>
      </w:r>
      <w:r>
        <w:rPr>
          <w:noProof/>
        </w:rPr>
        <w:tab/>
      </w:r>
      <w:r>
        <w:rPr>
          <w:noProof/>
        </w:rPr>
        <w:fldChar w:fldCharType="begin" w:fldLock="1"/>
      </w:r>
      <w:r>
        <w:rPr>
          <w:noProof/>
        </w:rPr>
        <w:instrText xml:space="preserve"> PAGEREF _Toc138672965 \h </w:instrText>
      </w:r>
      <w:r>
        <w:rPr>
          <w:noProof/>
        </w:rPr>
      </w:r>
      <w:r>
        <w:rPr>
          <w:noProof/>
        </w:rPr>
        <w:fldChar w:fldCharType="separate"/>
      </w:r>
      <w:r>
        <w:rPr>
          <w:noProof/>
        </w:rPr>
        <w:t>104</w:t>
      </w:r>
      <w:r>
        <w:rPr>
          <w:noProof/>
        </w:rPr>
        <w:fldChar w:fldCharType="end"/>
      </w:r>
    </w:p>
    <w:p w14:paraId="0F5D7E5E" w14:textId="749C024E" w:rsidR="003D2319" w:rsidRDefault="003D2319">
      <w:pPr>
        <w:pStyle w:val="TOC2"/>
        <w:rPr>
          <w:rFonts w:ascii="Calibri" w:hAnsi="Calibri"/>
          <w:noProof/>
          <w:sz w:val="22"/>
          <w:szCs w:val="22"/>
          <w:lang w:eastAsia="en-GB"/>
        </w:rPr>
      </w:pPr>
      <w:r>
        <w:rPr>
          <w:noProof/>
        </w:rPr>
        <w:t>8.42</w:t>
      </w:r>
      <w:r>
        <w:rPr>
          <w:rFonts w:ascii="Calibri" w:hAnsi="Calibri"/>
          <w:noProof/>
          <w:sz w:val="22"/>
          <w:szCs w:val="22"/>
          <w:lang w:eastAsia="en-GB"/>
        </w:rPr>
        <w:tab/>
      </w:r>
      <w:r>
        <w:rPr>
          <w:noProof/>
        </w:rPr>
        <w:t>BC Repeat indicator</w:t>
      </w:r>
      <w:r>
        <w:rPr>
          <w:noProof/>
        </w:rPr>
        <w:tab/>
      </w:r>
      <w:r>
        <w:rPr>
          <w:noProof/>
        </w:rPr>
        <w:fldChar w:fldCharType="begin" w:fldLock="1"/>
      </w:r>
      <w:r>
        <w:rPr>
          <w:noProof/>
        </w:rPr>
        <w:instrText xml:space="preserve"> PAGEREF _Toc138672966 \h </w:instrText>
      </w:r>
      <w:r>
        <w:rPr>
          <w:noProof/>
        </w:rPr>
      </w:r>
      <w:r>
        <w:rPr>
          <w:noProof/>
        </w:rPr>
        <w:fldChar w:fldCharType="separate"/>
      </w:r>
      <w:r>
        <w:rPr>
          <w:noProof/>
        </w:rPr>
        <w:t>104</w:t>
      </w:r>
      <w:r>
        <w:rPr>
          <w:noProof/>
        </w:rPr>
        <w:fldChar w:fldCharType="end"/>
      </w:r>
    </w:p>
    <w:p w14:paraId="10C5977F" w14:textId="5ADEF6B4" w:rsidR="003D2319" w:rsidRDefault="003D2319">
      <w:pPr>
        <w:pStyle w:val="TOC2"/>
        <w:rPr>
          <w:rFonts w:ascii="Calibri" w:hAnsi="Calibri"/>
          <w:noProof/>
          <w:sz w:val="22"/>
          <w:szCs w:val="22"/>
          <w:lang w:eastAsia="en-GB"/>
        </w:rPr>
      </w:pPr>
      <w:r>
        <w:rPr>
          <w:noProof/>
        </w:rPr>
        <w:t>8.43</w:t>
      </w:r>
      <w:r>
        <w:rPr>
          <w:rFonts w:ascii="Calibri" w:hAnsi="Calibri"/>
          <w:noProof/>
          <w:sz w:val="22"/>
          <w:szCs w:val="22"/>
          <w:lang w:eastAsia="en-GB"/>
        </w:rPr>
        <w:tab/>
      </w:r>
      <w:r>
        <w:rPr>
          <w:noProof/>
        </w:rPr>
        <w:t>Immediate response</w:t>
      </w:r>
      <w:r>
        <w:rPr>
          <w:noProof/>
        </w:rPr>
        <w:tab/>
      </w:r>
      <w:r>
        <w:rPr>
          <w:noProof/>
        </w:rPr>
        <w:fldChar w:fldCharType="begin" w:fldLock="1"/>
      </w:r>
      <w:r>
        <w:rPr>
          <w:noProof/>
        </w:rPr>
        <w:instrText xml:space="preserve"> PAGEREF _Toc138672967 \h </w:instrText>
      </w:r>
      <w:r>
        <w:rPr>
          <w:noProof/>
        </w:rPr>
      </w:r>
      <w:r>
        <w:rPr>
          <w:noProof/>
        </w:rPr>
        <w:fldChar w:fldCharType="separate"/>
      </w:r>
      <w:r>
        <w:rPr>
          <w:noProof/>
        </w:rPr>
        <w:t>104</w:t>
      </w:r>
      <w:r>
        <w:rPr>
          <w:noProof/>
        </w:rPr>
        <w:fldChar w:fldCharType="end"/>
      </w:r>
    </w:p>
    <w:p w14:paraId="07519139" w14:textId="605ACEDA" w:rsidR="003D2319" w:rsidRDefault="003D2319">
      <w:pPr>
        <w:pStyle w:val="TOC2"/>
        <w:rPr>
          <w:rFonts w:ascii="Calibri" w:hAnsi="Calibri"/>
          <w:noProof/>
          <w:sz w:val="22"/>
          <w:szCs w:val="22"/>
          <w:lang w:eastAsia="en-GB"/>
        </w:rPr>
      </w:pPr>
      <w:r>
        <w:rPr>
          <w:noProof/>
        </w:rPr>
        <w:t>8.44</w:t>
      </w:r>
      <w:r>
        <w:rPr>
          <w:rFonts w:ascii="Calibri" w:hAnsi="Calibri"/>
          <w:noProof/>
          <w:sz w:val="22"/>
          <w:szCs w:val="22"/>
          <w:lang w:eastAsia="en-GB"/>
        </w:rPr>
        <w:tab/>
      </w:r>
      <w:r>
        <w:rPr>
          <w:noProof/>
        </w:rPr>
        <w:t>DTMF string</w:t>
      </w:r>
      <w:r>
        <w:rPr>
          <w:noProof/>
        </w:rPr>
        <w:tab/>
      </w:r>
      <w:r>
        <w:rPr>
          <w:noProof/>
        </w:rPr>
        <w:fldChar w:fldCharType="begin" w:fldLock="1"/>
      </w:r>
      <w:r>
        <w:rPr>
          <w:noProof/>
        </w:rPr>
        <w:instrText xml:space="preserve"> PAGEREF _Toc138672968 \h </w:instrText>
      </w:r>
      <w:r>
        <w:rPr>
          <w:noProof/>
        </w:rPr>
      </w:r>
      <w:r>
        <w:rPr>
          <w:noProof/>
        </w:rPr>
        <w:fldChar w:fldCharType="separate"/>
      </w:r>
      <w:r>
        <w:rPr>
          <w:noProof/>
        </w:rPr>
        <w:t>104</w:t>
      </w:r>
      <w:r>
        <w:rPr>
          <w:noProof/>
        </w:rPr>
        <w:fldChar w:fldCharType="end"/>
      </w:r>
    </w:p>
    <w:p w14:paraId="5F3CE004" w14:textId="5723912C" w:rsidR="003D2319" w:rsidRDefault="003D2319">
      <w:pPr>
        <w:pStyle w:val="TOC2"/>
        <w:rPr>
          <w:rFonts w:ascii="Calibri" w:hAnsi="Calibri"/>
          <w:noProof/>
          <w:sz w:val="22"/>
          <w:szCs w:val="22"/>
          <w:lang w:eastAsia="en-GB"/>
        </w:rPr>
      </w:pPr>
      <w:r>
        <w:rPr>
          <w:noProof/>
        </w:rPr>
        <w:t>8.45</w:t>
      </w:r>
      <w:r>
        <w:rPr>
          <w:rFonts w:ascii="Calibri" w:hAnsi="Calibri"/>
          <w:noProof/>
          <w:sz w:val="22"/>
          <w:szCs w:val="22"/>
          <w:lang w:eastAsia="en-GB"/>
        </w:rPr>
        <w:tab/>
      </w:r>
      <w:r>
        <w:rPr>
          <w:noProof/>
        </w:rPr>
        <w:t>Language</w:t>
      </w:r>
      <w:r>
        <w:rPr>
          <w:noProof/>
        </w:rPr>
        <w:tab/>
      </w:r>
      <w:r>
        <w:rPr>
          <w:noProof/>
        </w:rPr>
        <w:fldChar w:fldCharType="begin" w:fldLock="1"/>
      </w:r>
      <w:r>
        <w:rPr>
          <w:noProof/>
        </w:rPr>
        <w:instrText xml:space="preserve"> PAGEREF _Toc138672969 \h </w:instrText>
      </w:r>
      <w:r>
        <w:rPr>
          <w:noProof/>
        </w:rPr>
      </w:r>
      <w:r>
        <w:rPr>
          <w:noProof/>
        </w:rPr>
        <w:fldChar w:fldCharType="separate"/>
      </w:r>
      <w:r>
        <w:rPr>
          <w:noProof/>
        </w:rPr>
        <w:t>104</w:t>
      </w:r>
      <w:r>
        <w:rPr>
          <w:noProof/>
        </w:rPr>
        <w:fldChar w:fldCharType="end"/>
      </w:r>
    </w:p>
    <w:p w14:paraId="3D6AEF04" w14:textId="5A5AACAE" w:rsidR="003D2319" w:rsidRDefault="003D2319">
      <w:pPr>
        <w:pStyle w:val="TOC2"/>
        <w:rPr>
          <w:rFonts w:ascii="Calibri" w:hAnsi="Calibri"/>
          <w:noProof/>
          <w:sz w:val="22"/>
          <w:szCs w:val="22"/>
          <w:lang w:eastAsia="en-GB"/>
        </w:rPr>
      </w:pPr>
      <w:r>
        <w:rPr>
          <w:noProof/>
        </w:rPr>
        <w:t>8.46</w:t>
      </w:r>
      <w:r>
        <w:rPr>
          <w:rFonts w:ascii="Calibri" w:hAnsi="Calibri"/>
          <w:noProof/>
          <w:sz w:val="22"/>
          <w:szCs w:val="22"/>
          <w:lang w:eastAsia="en-GB"/>
        </w:rPr>
        <w:tab/>
      </w:r>
      <w:r>
        <w:rPr>
          <w:noProof/>
        </w:rPr>
        <w:t>Timing Advance</w:t>
      </w:r>
      <w:r>
        <w:rPr>
          <w:noProof/>
        </w:rPr>
        <w:tab/>
      </w:r>
      <w:r>
        <w:rPr>
          <w:noProof/>
        </w:rPr>
        <w:fldChar w:fldCharType="begin" w:fldLock="1"/>
      </w:r>
      <w:r>
        <w:rPr>
          <w:noProof/>
        </w:rPr>
        <w:instrText xml:space="preserve"> PAGEREF _Toc138672970 \h </w:instrText>
      </w:r>
      <w:r>
        <w:rPr>
          <w:noProof/>
        </w:rPr>
      </w:r>
      <w:r>
        <w:rPr>
          <w:noProof/>
        </w:rPr>
        <w:fldChar w:fldCharType="separate"/>
      </w:r>
      <w:r>
        <w:rPr>
          <w:noProof/>
        </w:rPr>
        <w:t>104</w:t>
      </w:r>
      <w:r>
        <w:rPr>
          <w:noProof/>
        </w:rPr>
        <w:fldChar w:fldCharType="end"/>
      </w:r>
    </w:p>
    <w:p w14:paraId="4A604611" w14:textId="403CE5AB" w:rsidR="003D2319" w:rsidRDefault="003D2319">
      <w:pPr>
        <w:pStyle w:val="TOC2"/>
        <w:rPr>
          <w:rFonts w:ascii="Calibri" w:hAnsi="Calibri"/>
          <w:noProof/>
          <w:sz w:val="22"/>
          <w:szCs w:val="22"/>
          <w:lang w:eastAsia="en-GB"/>
        </w:rPr>
      </w:pPr>
      <w:r>
        <w:rPr>
          <w:noProof/>
        </w:rPr>
        <w:t>8.47</w:t>
      </w:r>
      <w:r>
        <w:rPr>
          <w:rFonts w:ascii="Calibri" w:hAnsi="Calibri"/>
          <w:noProof/>
          <w:sz w:val="22"/>
          <w:szCs w:val="22"/>
          <w:lang w:eastAsia="en-GB"/>
        </w:rPr>
        <w:tab/>
      </w:r>
      <w:r>
        <w:rPr>
          <w:noProof/>
        </w:rPr>
        <w:t>Browser Identity</w:t>
      </w:r>
      <w:r>
        <w:rPr>
          <w:noProof/>
        </w:rPr>
        <w:tab/>
      </w:r>
      <w:r>
        <w:rPr>
          <w:noProof/>
        </w:rPr>
        <w:fldChar w:fldCharType="begin" w:fldLock="1"/>
      </w:r>
      <w:r>
        <w:rPr>
          <w:noProof/>
        </w:rPr>
        <w:instrText xml:space="preserve"> PAGEREF _Toc138672971 \h </w:instrText>
      </w:r>
      <w:r>
        <w:rPr>
          <w:noProof/>
        </w:rPr>
      </w:r>
      <w:r>
        <w:rPr>
          <w:noProof/>
        </w:rPr>
        <w:fldChar w:fldCharType="separate"/>
      </w:r>
      <w:r>
        <w:rPr>
          <w:noProof/>
        </w:rPr>
        <w:t>105</w:t>
      </w:r>
      <w:r>
        <w:rPr>
          <w:noProof/>
        </w:rPr>
        <w:fldChar w:fldCharType="end"/>
      </w:r>
    </w:p>
    <w:p w14:paraId="6A6CDD4E" w14:textId="4CECE3CE" w:rsidR="003D2319" w:rsidRDefault="003D2319">
      <w:pPr>
        <w:pStyle w:val="TOC2"/>
        <w:rPr>
          <w:rFonts w:ascii="Calibri" w:hAnsi="Calibri"/>
          <w:noProof/>
          <w:sz w:val="22"/>
          <w:szCs w:val="22"/>
          <w:lang w:eastAsia="en-GB"/>
        </w:rPr>
      </w:pPr>
      <w:r>
        <w:rPr>
          <w:noProof/>
        </w:rPr>
        <w:t>8.48</w:t>
      </w:r>
      <w:r>
        <w:rPr>
          <w:rFonts w:ascii="Calibri" w:hAnsi="Calibri"/>
          <w:noProof/>
          <w:sz w:val="22"/>
          <w:szCs w:val="22"/>
          <w:lang w:eastAsia="en-GB"/>
        </w:rPr>
        <w:tab/>
      </w:r>
      <w:r>
        <w:rPr>
          <w:noProof/>
        </w:rPr>
        <w:t>URL</w:t>
      </w:r>
      <w:r>
        <w:rPr>
          <w:noProof/>
        </w:rPr>
        <w:tab/>
      </w:r>
      <w:r>
        <w:rPr>
          <w:noProof/>
        </w:rPr>
        <w:fldChar w:fldCharType="begin" w:fldLock="1"/>
      </w:r>
      <w:r>
        <w:rPr>
          <w:noProof/>
        </w:rPr>
        <w:instrText xml:space="preserve"> PAGEREF _Toc138672972 \h </w:instrText>
      </w:r>
      <w:r>
        <w:rPr>
          <w:noProof/>
        </w:rPr>
      </w:r>
      <w:r>
        <w:rPr>
          <w:noProof/>
        </w:rPr>
        <w:fldChar w:fldCharType="separate"/>
      </w:r>
      <w:r>
        <w:rPr>
          <w:noProof/>
        </w:rPr>
        <w:t>105</w:t>
      </w:r>
      <w:r>
        <w:rPr>
          <w:noProof/>
        </w:rPr>
        <w:fldChar w:fldCharType="end"/>
      </w:r>
    </w:p>
    <w:p w14:paraId="6D72DF16" w14:textId="4DBCD553" w:rsidR="003D2319" w:rsidRDefault="003D2319">
      <w:pPr>
        <w:pStyle w:val="TOC2"/>
        <w:rPr>
          <w:rFonts w:ascii="Calibri" w:hAnsi="Calibri"/>
          <w:noProof/>
          <w:sz w:val="22"/>
          <w:szCs w:val="22"/>
          <w:lang w:eastAsia="en-GB"/>
        </w:rPr>
      </w:pPr>
      <w:r>
        <w:rPr>
          <w:noProof/>
        </w:rPr>
        <w:t>8.49</w:t>
      </w:r>
      <w:r>
        <w:rPr>
          <w:rFonts w:ascii="Calibri" w:hAnsi="Calibri"/>
          <w:noProof/>
          <w:sz w:val="22"/>
          <w:szCs w:val="22"/>
          <w:lang w:eastAsia="en-GB"/>
        </w:rPr>
        <w:tab/>
      </w:r>
      <w:r>
        <w:rPr>
          <w:noProof/>
        </w:rPr>
        <w:t>Bearer</w:t>
      </w:r>
      <w:r>
        <w:rPr>
          <w:noProof/>
        </w:rPr>
        <w:tab/>
      </w:r>
      <w:r>
        <w:rPr>
          <w:noProof/>
        </w:rPr>
        <w:fldChar w:fldCharType="begin" w:fldLock="1"/>
      </w:r>
      <w:r>
        <w:rPr>
          <w:noProof/>
        </w:rPr>
        <w:instrText xml:space="preserve"> PAGEREF _Toc138672973 \h </w:instrText>
      </w:r>
      <w:r>
        <w:rPr>
          <w:noProof/>
        </w:rPr>
      </w:r>
      <w:r>
        <w:rPr>
          <w:noProof/>
        </w:rPr>
        <w:fldChar w:fldCharType="separate"/>
      </w:r>
      <w:r>
        <w:rPr>
          <w:noProof/>
        </w:rPr>
        <w:t>105</w:t>
      </w:r>
      <w:r>
        <w:rPr>
          <w:noProof/>
        </w:rPr>
        <w:fldChar w:fldCharType="end"/>
      </w:r>
    </w:p>
    <w:p w14:paraId="6AE54274" w14:textId="00E56A64" w:rsidR="003D2319" w:rsidRDefault="003D2319">
      <w:pPr>
        <w:pStyle w:val="TOC2"/>
        <w:rPr>
          <w:rFonts w:ascii="Calibri" w:hAnsi="Calibri"/>
          <w:noProof/>
          <w:sz w:val="22"/>
          <w:szCs w:val="22"/>
          <w:lang w:eastAsia="en-GB"/>
        </w:rPr>
      </w:pPr>
      <w:r>
        <w:rPr>
          <w:noProof/>
        </w:rPr>
        <w:t>8.50</w:t>
      </w:r>
      <w:r>
        <w:rPr>
          <w:rFonts w:ascii="Calibri" w:hAnsi="Calibri"/>
          <w:noProof/>
          <w:sz w:val="22"/>
          <w:szCs w:val="22"/>
          <w:lang w:eastAsia="en-GB"/>
        </w:rPr>
        <w:tab/>
      </w:r>
      <w:r>
        <w:rPr>
          <w:noProof/>
        </w:rPr>
        <w:t>Provisioning File Reference</w:t>
      </w:r>
      <w:r>
        <w:rPr>
          <w:noProof/>
        </w:rPr>
        <w:tab/>
      </w:r>
      <w:r>
        <w:rPr>
          <w:noProof/>
        </w:rPr>
        <w:fldChar w:fldCharType="begin" w:fldLock="1"/>
      </w:r>
      <w:r>
        <w:rPr>
          <w:noProof/>
        </w:rPr>
        <w:instrText xml:space="preserve"> PAGEREF _Toc138672974 \h </w:instrText>
      </w:r>
      <w:r>
        <w:rPr>
          <w:noProof/>
        </w:rPr>
      </w:r>
      <w:r>
        <w:rPr>
          <w:noProof/>
        </w:rPr>
        <w:fldChar w:fldCharType="separate"/>
      </w:r>
      <w:r>
        <w:rPr>
          <w:noProof/>
        </w:rPr>
        <w:t>105</w:t>
      </w:r>
      <w:r>
        <w:rPr>
          <w:noProof/>
        </w:rPr>
        <w:fldChar w:fldCharType="end"/>
      </w:r>
    </w:p>
    <w:p w14:paraId="783358E5" w14:textId="4FCB527E" w:rsidR="003D2319" w:rsidRDefault="003D2319">
      <w:pPr>
        <w:pStyle w:val="TOC2"/>
        <w:rPr>
          <w:rFonts w:ascii="Calibri" w:hAnsi="Calibri"/>
          <w:noProof/>
          <w:sz w:val="22"/>
          <w:szCs w:val="22"/>
          <w:lang w:eastAsia="en-GB"/>
        </w:rPr>
      </w:pPr>
      <w:r w:rsidRPr="002169D2">
        <w:rPr>
          <w:noProof/>
          <w:lang w:val="fr-FR"/>
        </w:rPr>
        <w:t>8.51</w:t>
      </w:r>
      <w:r>
        <w:rPr>
          <w:rFonts w:ascii="Calibri" w:hAnsi="Calibri"/>
          <w:noProof/>
          <w:sz w:val="22"/>
          <w:szCs w:val="22"/>
          <w:lang w:eastAsia="en-GB"/>
        </w:rPr>
        <w:tab/>
      </w:r>
      <w:r w:rsidRPr="002169D2">
        <w:rPr>
          <w:noProof/>
          <w:lang w:val="fr-FR"/>
        </w:rPr>
        <w:t>Browser Termination Cause</w:t>
      </w:r>
      <w:r>
        <w:rPr>
          <w:noProof/>
        </w:rPr>
        <w:tab/>
      </w:r>
      <w:r>
        <w:rPr>
          <w:noProof/>
        </w:rPr>
        <w:fldChar w:fldCharType="begin" w:fldLock="1"/>
      </w:r>
      <w:r>
        <w:rPr>
          <w:noProof/>
        </w:rPr>
        <w:instrText xml:space="preserve"> PAGEREF _Toc138672975 \h </w:instrText>
      </w:r>
      <w:r>
        <w:rPr>
          <w:noProof/>
        </w:rPr>
      </w:r>
      <w:r>
        <w:rPr>
          <w:noProof/>
        </w:rPr>
        <w:fldChar w:fldCharType="separate"/>
      </w:r>
      <w:r>
        <w:rPr>
          <w:noProof/>
        </w:rPr>
        <w:t>105</w:t>
      </w:r>
      <w:r>
        <w:rPr>
          <w:noProof/>
        </w:rPr>
        <w:fldChar w:fldCharType="end"/>
      </w:r>
    </w:p>
    <w:p w14:paraId="64E633AA" w14:textId="20D0B55C" w:rsidR="003D2319" w:rsidRDefault="003D2319">
      <w:pPr>
        <w:pStyle w:val="TOC2"/>
        <w:rPr>
          <w:rFonts w:ascii="Calibri" w:hAnsi="Calibri"/>
          <w:noProof/>
          <w:sz w:val="22"/>
          <w:szCs w:val="22"/>
          <w:lang w:eastAsia="en-GB"/>
        </w:rPr>
      </w:pPr>
      <w:r w:rsidRPr="002169D2">
        <w:rPr>
          <w:noProof/>
          <w:lang w:val="fr-FR"/>
        </w:rPr>
        <w:t>8.52</w:t>
      </w:r>
      <w:r>
        <w:rPr>
          <w:rFonts w:ascii="Calibri" w:hAnsi="Calibri"/>
          <w:noProof/>
          <w:sz w:val="22"/>
          <w:szCs w:val="22"/>
          <w:lang w:eastAsia="en-GB"/>
        </w:rPr>
        <w:tab/>
      </w:r>
      <w:r w:rsidRPr="002169D2">
        <w:rPr>
          <w:noProof/>
          <w:lang w:val="fr-FR"/>
        </w:rPr>
        <w:t>Bearer description</w:t>
      </w:r>
      <w:r>
        <w:rPr>
          <w:noProof/>
        </w:rPr>
        <w:tab/>
      </w:r>
      <w:r>
        <w:rPr>
          <w:noProof/>
        </w:rPr>
        <w:fldChar w:fldCharType="begin" w:fldLock="1"/>
      </w:r>
      <w:r>
        <w:rPr>
          <w:noProof/>
        </w:rPr>
        <w:instrText xml:space="preserve"> PAGEREF _Toc138672976 \h </w:instrText>
      </w:r>
      <w:r>
        <w:rPr>
          <w:noProof/>
        </w:rPr>
      </w:r>
      <w:r>
        <w:rPr>
          <w:noProof/>
        </w:rPr>
        <w:fldChar w:fldCharType="separate"/>
      </w:r>
      <w:r>
        <w:rPr>
          <w:noProof/>
        </w:rPr>
        <w:t>105</w:t>
      </w:r>
      <w:r>
        <w:rPr>
          <w:noProof/>
        </w:rPr>
        <w:fldChar w:fldCharType="end"/>
      </w:r>
    </w:p>
    <w:p w14:paraId="6E58DEF1" w14:textId="0A92FB70" w:rsidR="003D2319" w:rsidRDefault="003D2319">
      <w:pPr>
        <w:pStyle w:val="TOC3"/>
        <w:rPr>
          <w:rFonts w:ascii="Calibri" w:hAnsi="Calibri"/>
          <w:noProof/>
          <w:sz w:val="22"/>
          <w:szCs w:val="22"/>
          <w:lang w:eastAsia="en-GB"/>
        </w:rPr>
      </w:pPr>
      <w:r>
        <w:rPr>
          <w:noProof/>
        </w:rPr>
        <w:t>8.52.0</w:t>
      </w:r>
      <w:r>
        <w:rPr>
          <w:rFonts w:ascii="Calibri" w:hAnsi="Calibri"/>
          <w:noProof/>
          <w:sz w:val="22"/>
          <w:szCs w:val="22"/>
          <w:lang w:eastAsia="en-GB"/>
        </w:rPr>
        <w:tab/>
      </w:r>
      <w:r>
        <w:rPr>
          <w:noProof/>
        </w:rPr>
        <w:t>Structure of Bearer description</w:t>
      </w:r>
      <w:r>
        <w:rPr>
          <w:noProof/>
        </w:rPr>
        <w:tab/>
      </w:r>
      <w:r>
        <w:rPr>
          <w:noProof/>
        </w:rPr>
        <w:fldChar w:fldCharType="begin" w:fldLock="1"/>
      </w:r>
      <w:r>
        <w:rPr>
          <w:noProof/>
        </w:rPr>
        <w:instrText xml:space="preserve"> PAGEREF _Toc138672977 \h </w:instrText>
      </w:r>
      <w:r>
        <w:rPr>
          <w:noProof/>
        </w:rPr>
      </w:r>
      <w:r>
        <w:rPr>
          <w:noProof/>
        </w:rPr>
        <w:fldChar w:fldCharType="separate"/>
      </w:r>
      <w:r>
        <w:rPr>
          <w:noProof/>
        </w:rPr>
        <w:t>105</w:t>
      </w:r>
      <w:r>
        <w:rPr>
          <w:noProof/>
        </w:rPr>
        <w:fldChar w:fldCharType="end"/>
      </w:r>
    </w:p>
    <w:p w14:paraId="626DA9C0" w14:textId="44312D10" w:rsidR="003D2319" w:rsidRDefault="003D2319">
      <w:pPr>
        <w:pStyle w:val="TOC3"/>
        <w:rPr>
          <w:rFonts w:ascii="Calibri" w:hAnsi="Calibri"/>
          <w:noProof/>
          <w:sz w:val="22"/>
          <w:szCs w:val="22"/>
          <w:lang w:eastAsia="en-GB"/>
        </w:rPr>
      </w:pPr>
      <w:r>
        <w:rPr>
          <w:noProof/>
        </w:rPr>
        <w:t>8.52.1</w:t>
      </w:r>
      <w:r>
        <w:rPr>
          <w:rFonts w:ascii="Calibri" w:hAnsi="Calibri"/>
          <w:noProof/>
          <w:sz w:val="22"/>
          <w:szCs w:val="22"/>
          <w:lang w:eastAsia="en-GB"/>
        </w:rPr>
        <w:tab/>
      </w:r>
      <w:r>
        <w:rPr>
          <w:noProof/>
        </w:rPr>
        <w:t>Bearer parameters for CSD</w:t>
      </w:r>
      <w:r>
        <w:rPr>
          <w:noProof/>
        </w:rPr>
        <w:tab/>
      </w:r>
      <w:r>
        <w:rPr>
          <w:noProof/>
        </w:rPr>
        <w:fldChar w:fldCharType="begin" w:fldLock="1"/>
      </w:r>
      <w:r>
        <w:rPr>
          <w:noProof/>
        </w:rPr>
        <w:instrText xml:space="preserve"> PAGEREF _Toc138672978 \h </w:instrText>
      </w:r>
      <w:r>
        <w:rPr>
          <w:noProof/>
        </w:rPr>
      </w:r>
      <w:r>
        <w:rPr>
          <w:noProof/>
        </w:rPr>
        <w:fldChar w:fldCharType="separate"/>
      </w:r>
      <w:r>
        <w:rPr>
          <w:noProof/>
        </w:rPr>
        <w:t>106</w:t>
      </w:r>
      <w:r>
        <w:rPr>
          <w:noProof/>
        </w:rPr>
        <w:fldChar w:fldCharType="end"/>
      </w:r>
    </w:p>
    <w:p w14:paraId="241621AA" w14:textId="44BF490D" w:rsidR="003D2319" w:rsidRDefault="003D2319">
      <w:pPr>
        <w:pStyle w:val="TOC3"/>
        <w:rPr>
          <w:rFonts w:ascii="Calibri" w:hAnsi="Calibri"/>
          <w:noProof/>
          <w:sz w:val="22"/>
          <w:szCs w:val="22"/>
          <w:lang w:eastAsia="en-GB"/>
        </w:rPr>
      </w:pPr>
      <w:r>
        <w:rPr>
          <w:noProof/>
        </w:rPr>
        <w:t>8.52.2</w:t>
      </w:r>
      <w:r>
        <w:rPr>
          <w:rFonts w:ascii="Calibri" w:hAnsi="Calibri"/>
          <w:noProof/>
          <w:sz w:val="22"/>
          <w:szCs w:val="22"/>
          <w:lang w:eastAsia="en-GB"/>
        </w:rPr>
        <w:tab/>
      </w:r>
      <w:r>
        <w:rPr>
          <w:noProof/>
        </w:rPr>
        <w:t>Bearer parameters for GPRS / UTRAN Packet Service / E-UTRAN / Satellite E-UTRAN / NG-RAN / Satellite NG-RAN</w:t>
      </w:r>
      <w:r>
        <w:rPr>
          <w:noProof/>
        </w:rPr>
        <w:tab/>
      </w:r>
      <w:r>
        <w:rPr>
          <w:noProof/>
        </w:rPr>
        <w:fldChar w:fldCharType="begin" w:fldLock="1"/>
      </w:r>
      <w:r>
        <w:rPr>
          <w:noProof/>
        </w:rPr>
        <w:instrText xml:space="preserve"> PAGEREF _Toc138672979 \h </w:instrText>
      </w:r>
      <w:r>
        <w:rPr>
          <w:noProof/>
        </w:rPr>
      </w:r>
      <w:r>
        <w:rPr>
          <w:noProof/>
        </w:rPr>
        <w:fldChar w:fldCharType="separate"/>
      </w:r>
      <w:r>
        <w:rPr>
          <w:noProof/>
        </w:rPr>
        <w:t>106</w:t>
      </w:r>
      <w:r>
        <w:rPr>
          <w:noProof/>
        </w:rPr>
        <w:fldChar w:fldCharType="end"/>
      </w:r>
    </w:p>
    <w:p w14:paraId="0016345A" w14:textId="35932845" w:rsidR="003D2319" w:rsidRDefault="003D2319">
      <w:pPr>
        <w:pStyle w:val="TOC3"/>
        <w:rPr>
          <w:rFonts w:ascii="Calibri" w:hAnsi="Calibri"/>
          <w:noProof/>
          <w:sz w:val="22"/>
          <w:szCs w:val="22"/>
          <w:lang w:eastAsia="en-GB"/>
        </w:rPr>
      </w:pPr>
      <w:r>
        <w:rPr>
          <w:noProof/>
        </w:rPr>
        <w:t>8.52.3</w:t>
      </w:r>
      <w:r>
        <w:rPr>
          <w:rFonts w:ascii="Calibri" w:hAnsi="Calibri"/>
          <w:noProof/>
          <w:sz w:val="22"/>
          <w:szCs w:val="22"/>
          <w:lang w:eastAsia="en-GB"/>
        </w:rPr>
        <w:tab/>
      </w:r>
      <w:r>
        <w:rPr>
          <w:noProof/>
        </w:rPr>
        <w:t>Bearer parameters for UTRAN Packet Service with extended parameters / HSDPA / E-UTRAN / Satellite E-UTRAN / NG-RAN / Satellite NG-RAN</w:t>
      </w:r>
      <w:r>
        <w:rPr>
          <w:noProof/>
        </w:rPr>
        <w:tab/>
      </w:r>
      <w:r>
        <w:rPr>
          <w:noProof/>
        </w:rPr>
        <w:fldChar w:fldCharType="begin" w:fldLock="1"/>
      </w:r>
      <w:r>
        <w:rPr>
          <w:noProof/>
        </w:rPr>
        <w:instrText xml:space="preserve"> PAGEREF _Toc138672980 \h </w:instrText>
      </w:r>
      <w:r>
        <w:rPr>
          <w:noProof/>
        </w:rPr>
      </w:r>
      <w:r>
        <w:rPr>
          <w:noProof/>
        </w:rPr>
        <w:fldChar w:fldCharType="separate"/>
      </w:r>
      <w:r>
        <w:rPr>
          <w:noProof/>
        </w:rPr>
        <w:t>107</w:t>
      </w:r>
      <w:r>
        <w:rPr>
          <w:noProof/>
        </w:rPr>
        <w:fldChar w:fldCharType="end"/>
      </w:r>
    </w:p>
    <w:p w14:paraId="6EE32002" w14:textId="3631E395" w:rsidR="003D2319" w:rsidRDefault="003D2319">
      <w:pPr>
        <w:pStyle w:val="TOC3"/>
        <w:rPr>
          <w:rFonts w:ascii="Calibri" w:hAnsi="Calibri"/>
          <w:noProof/>
          <w:sz w:val="22"/>
          <w:szCs w:val="22"/>
          <w:lang w:eastAsia="en-GB"/>
        </w:rPr>
      </w:pPr>
      <w:r>
        <w:rPr>
          <w:noProof/>
        </w:rPr>
        <w:t>8.52.4</w:t>
      </w:r>
      <w:r>
        <w:rPr>
          <w:rFonts w:ascii="Calibri" w:hAnsi="Calibri"/>
          <w:noProof/>
          <w:sz w:val="22"/>
          <w:szCs w:val="22"/>
          <w:lang w:eastAsia="en-GB"/>
        </w:rPr>
        <w:tab/>
      </w:r>
      <w:r>
        <w:rPr>
          <w:noProof/>
        </w:rPr>
        <w:t>Bearer parameters for (I-)WLAN</w:t>
      </w:r>
      <w:r>
        <w:rPr>
          <w:noProof/>
        </w:rPr>
        <w:tab/>
      </w:r>
      <w:r>
        <w:rPr>
          <w:noProof/>
        </w:rPr>
        <w:fldChar w:fldCharType="begin" w:fldLock="1"/>
      </w:r>
      <w:r>
        <w:rPr>
          <w:noProof/>
        </w:rPr>
        <w:instrText xml:space="preserve"> PAGEREF _Toc138672981 \h </w:instrText>
      </w:r>
      <w:r>
        <w:rPr>
          <w:noProof/>
        </w:rPr>
      </w:r>
      <w:r>
        <w:rPr>
          <w:noProof/>
        </w:rPr>
        <w:fldChar w:fldCharType="separate"/>
      </w:r>
      <w:r>
        <w:rPr>
          <w:noProof/>
        </w:rPr>
        <w:t>108</w:t>
      </w:r>
      <w:r>
        <w:rPr>
          <w:noProof/>
        </w:rPr>
        <w:fldChar w:fldCharType="end"/>
      </w:r>
    </w:p>
    <w:p w14:paraId="1A4FD93A" w14:textId="7C6FA946" w:rsidR="003D2319" w:rsidRDefault="003D2319">
      <w:pPr>
        <w:pStyle w:val="TOC3"/>
        <w:rPr>
          <w:rFonts w:ascii="Calibri" w:hAnsi="Calibri"/>
          <w:noProof/>
          <w:sz w:val="22"/>
          <w:szCs w:val="22"/>
          <w:lang w:eastAsia="en-GB"/>
        </w:rPr>
      </w:pPr>
      <w:r>
        <w:rPr>
          <w:noProof/>
        </w:rPr>
        <w:t>8.52.5</w:t>
      </w:r>
      <w:r>
        <w:rPr>
          <w:rFonts w:ascii="Calibri" w:hAnsi="Calibri"/>
          <w:noProof/>
          <w:sz w:val="22"/>
          <w:szCs w:val="22"/>
          <w:lang w:eastAsia="en-GB"/>
        </w:rPr>
        <w:tab/>
      </w:r>
      <w:r>
        <w:rPr>
          <w:noProof/>
        </w:rPr>
        <w:t>Bearer parameters for E-UTRAN / Satellite E-UTRAN / NG-RAN / Satellite NG-RAN / mapped UTRAN packet service</w:t>
      </w:r>
      <w:r>
        <w:rPr>
          <w:noProof/>
        </w:rPr>
        <w:tab/>
      </w:r>
      <w:r>
        <w:rPr>
          <w:noProof/>
        </w:rPr>
        <w:fldChar w:fldCharType="begin" w:fldLock="1"/>
      </w:r>
      <w:r>
        <w:rPr>
          <w:noProof/>
        </w:rPr>
        <w:instrText xml:space="preserve"> PAGEREF _Toc138672982 \h </w:instrText>
      </w:r>
      <w:r>
        <w:rPr>
          <w:noProof/>
        </w:rPr>
      </w:r>
      <w:r>
        <w:rPr>
          <w:noProof/>
        </w:rPr>
        <w:fldChar w:fldCharType="separate"/>
      </w:r>
      <w:r>
        <w:rPr>
          <w:noProof/>
        </w:rPr>
        <w:t>108</w:t>
      </w:r>
      <w:r>
        <w:rPr>
          <w:noProof/>
        </w:rPr>
        <w:fldChar w:fldCharType="end"/>
      </w:r>
    </w:p>
    <w:p w14:paraId="044D47F0" w14:textId="0512813B" w:rsidR="003D2319" w:rsidRDefault="003D2319">
      <w:pPr>
        <w:pStyle w:val="TOC3"/>
        <w:rPr>
          <w:rFonts w:ascii="Calibri" w:hAnsi="Calibri"/>
          <w:noProof/>
          <w:sz w:val="22"/>
          <w:szCs w:val="22"/>
          <w:lang w:eastAsia="en-GB"/>
        </w:rPr>
      </w:pPr>
      <w:r>
        <w:rPr>
          <w:noProof/>
        </w:rPr>
        <w:t>8.52.6</w:t>
      </w:r>
      <w:r>
        <w:rPr>
          <w:rFonts w:ascii="Calibri" w:hAnsi="Calibri"/>
          <w:noProof/>
          <w:sz w:val="22"/>
          <w:szCs w:val="22"/>
          <w:lang w:eastAsia="en-GB"/>
        </w:rPr>
        <w:tab/>
      </w:r>
      <w:r>
        <w:rPr>
          <w:noProof/>
        </w:rPr>
        <w:t>Bearer parameters for NG-RAN / Satellite NG-RAN</w:t>
      </w:r>
      <w:r>
        <w:rPr>
          <w:noProof/>
        </w:rPr>
        <w:tab/>
      </w:r>
      <w:r>
        <w:rPr>
          <w:noProof/>
        </w:rPr>
        <w:fldChar w:fldCharType="begin" w:fldLock="1"/>
      </w:r>
      <w:r>
        <w:rPr>
          <w:noProof/>
        </w:rPr>
        <w:instrText xml:space="preserve"> PAGEREF _Toc138672983 \h </w:instrText>
      </w:r>
      <w:r>
        <w:rPr>
          <w:noProof/>
        </w:rPr>
      </w:r>
      <w:r>
        <w:rPr>
          <w:noProof/>
        </w:rPr>
        <w:fldChar w:fldCharType="separate"/>
      </w:r>
      <w:r>
        <w:rPr>
          <w:noProof/>
        </w:rPr>
        <w:t>109</w:t>
      </w:r>
      <w:r>
        <w:rPr>
          <w:noProof/>
        </w:rPr>
        <w:fldChar w:fldCharType="end"/>
      </w:r>
    </w:p>
    <w:p w14:paraId="23CD68B4" w14:textId="2378312F" w:rsidR="003D2319" w:rsidRDefault="003D2319">
      <w:pPr>
        <w:pStyle w:val="TOC2"/>
        <w:rPr>
          <w:rFonts w:ascii="Calibri" w:hAnsi="Calibri"/>
          <w:noProof/>
          <w:sz w:val="22"/>
          <w:szCs w:val="22"/>
          <w:lang w:eastAsia="en-GB"/>
        </w:rPr>
      </w:pPr>
      <w:r>
        <w:rPr>
          <w:noProof/>
        </w:rPr>
        <w:t>8.53</w:t>
      </w:r>
      <w:r>
        <w:rPr>
          <w:rFonts w:ascii="Calibri" w:hAnsi="Calibri"/>
          <w:noProof/>
          <w:sz w:val="22"/>
          <w:szCs w:val="22"/>
          <w:lang w:eastAsia="en-GB"/>
        </w:rPr>
        <w:tab/>
      </w:r>
      <w:r>
        <w:rPr>
          <w:noProof/>
        </w:rPr>
        <w:t>Channel data</w:t>
      </w:r>
      <w:r>
        <w:rPr>
          <w:noProof/>
        </w:rPr>
        <w:tab/>
      </w:r>
      <w:r>
        <w:rPr>
          <w:noProof/>
        </w:rPr>
        <w:fldChar w:fldCharType="begin" w:fldLock="1"/>
      </w:r>
      <w:r>
        <w:rPr>
          <w:noProof/>
        </w:rPr>
        <w:instrText xml:space="preserve"> PAGEREF _Toc138672984 \h </w:instrText>
      </w:r>
      <w:r>
        <w:rPr>
          <w:noProof/>
        </w:rPr>
      </w:r>
      <w:r>
        <w:rPr>
          <w:noProof/>
        </w:rPr>
        <w:fldChar w:fldCharType="separate"/>
      </w:r>
      <w:r>
        <w:rPr>
          <w:noProof/>
        </w:rPr>
        <w:t>109</w:t>
      </w:r>
      <w:r>
        <w:rPr>
          <w:noProof/>
        </w:rPr>
        <w:fldChar w:fldCharType="end"/>
      </w:r>
    </w:p>
    <w:p w14:paraId="1A3682CE" w14:textId="45A0A16B" w:rsidR="003D2319" w:rsidRDefault="003D2319">
      <w:pPr>
        <w:pStyle w:val="TOC2"/>
        <w:rPr>
          <w:rFonts w:ascii="Calibri" w:hAnsi="Calibri"/>
          <w:noProof/>
          <w:sz w:val="22"/>
          <w:szCs w:val="22"/>
          <w:lang w:eastAsia="en-GB"/>
        </w:rPr>
      </w:pPr>
      <w:r>
        <w:rPr>
          <w:noProof/>
        </w:rPr>
        <w:lastRenderedPageBreak/>
        <w:t>8.54</w:t>
      </w:r>
      <w:r>
        <w:rPr>
          <w:rFonts w:ascii="Calibri" w:hAnsi="Calibri"/>
          <w:noProof/>
          <w:sz w:val="22"/>
          <w:szCs w:val="22"/>
          <w:lang w:eastAsia="en-GB"/>
        </w:rPr>
        <w:tab/>
      </w:r>
      <w:r>
        <w:rPr>
          <w:noProof/>
        </w:rPr>
        <w:t>Channel data length</w:t>
      </w:r>
      <w:r>
        <w:rPr>
          <w:noProof/>
        </w:rPr>
        <w:tab/>
      </w:r>
      <w:r>
        <w:rPr>
          <w:noProof/>
        </w:rPr>
        <w:fldChar w:fldCharType="begin" w:fldLock="1"/>
      </w:r>
      <w:r>
        <w:rPr>
          <w:noProof/>
        </w:rPr>
        <w:instrText xml:space="preserve"> PAGEREF _Toc138672985 \h </w:instrText>
      </w:r>
      <w:r>
        <w:rPr>
          <w:noProof/>
        </w:rPr>
      </w:r>
      <w:r>
        <w:rPr>
          <w:noProof/>
        </w:rPr>
        <w:fldChar w:fldCharType="separate"/>
      </w:r>
      <w:r>
        <w:rPr>
          <w:noProof/>
        </w:rPr>
        <w:t>109</w:t>
      </w:r>
      <w:r>
        <w:rPr>
          <w:noProof/>
        </w:rPr>
        <w:fldChar w:fldCharType="end"/>
      </w:r>
    </w:p>
    <w:p w14:paraId="3844E244" w14:textId="533D74DD" w:rsidR="003D2319" w:rsidRDefault="003D2319">
      <w:pPr>
        <w:pStyle w:val="TOC2"/>
        <w:rPr>
          <w:rFonts w:ascii="Calibri" w:hAnsi="Calibri"/>
          <w:noProof/>
          <w:sz w:val="22"/>
          <w:szCs w:val="22"/>
          <w:lang w:eastAsia="en-GB"/>
        </w:rPr>
      </w:pPr>
      <w:r>
        <w:rPr>
          <w:noProof/>
        </w:rPr>
        <w:t>8.55</w:t>
      </w:r>
      <w:r>
        <w:rPr>
          <w:rFonts w:ascii="Calibri" w:hAnsi="Calibri"/>
          <w:noProof/>
          <w:sz w:val="22"/>
          <w:szCs w:val="22"/>
          <w:lang w:eastAsia="en-GB"/>
        </w:rPr>
        <w:tab/>
      </w:r>
      <w:r>
        <w:rPr>
          <w:noProof/>
        </w:rPr>
        <w:t>Buffer size</w:t>
      </w:r>
      <w:r>
        <w:rPr>
          <w:noProof/>
        </w:rPr>
        <w:tab/>
      </w:r>
      <w:r>
        <w:rPr>
          <w:noProof/>
        </w:rPr>
        <w:fldChar w:fldCharType="begin" w:fldLock="1"/>
      </w:r>
      <w:r>
        <w:rPr>
          <w:noProof/>
        </w:rPr>
        <w:instrText xml:space="preserve"> PAGEREF _Toc138672986 \h </w:instrText>
      </w:r>
      <w:r>
        <w:rPr>
          <w:noProof/>
        </w:rPr>
      </w:r>
      <w:r>
        <w:rPr>
          <w:noProof/>
        </w:rPr>
        <w:fldChar w:fldCharType="separate"/>
      </w:r>
      <w:r>
        <w:rPr>
          <w:noProof/>
        </w:rPr>
        <w:t>109</w:t>
      </w:r>
      <w:r>
        <w:rPr>
          <w:noProof/>
        </w:rPr>
        <w:fldChar w:fldCharType="end"/>
      </w:r>
    </w:p>
    <w:p w14:paraId="45A924D8" w14:textId="023BE180" w:rsidR="003D2319" w:rsidRDefault="003D2319">
      <w:pPr>
        <w:pStyle w:val="TOC2"/>
        <w:rPr>
          <w:rFonts w:ascii="Calibri" w:hAnsi="Calibri"/>
          <w:noProof/>
          <w:sz w:val="22"/>
          <w:szCs w:val="22"/>
          <w:lang w:eastAsia="en-GB"/>
        </w:rPr>
      </w:pPr>
      <w:r>
        <w:rPr>
          <w:noProof/>
        </w:rPr>
        <w:t>8.56</w:t>
      </w:r>
      <w:r>
        <w:rPr>
          <w:rFonts w:ascii="Calibri" w:hAnsi="Calibri"/>
          <w:noProof/>
          <w:sz w:val="22"/>
          <w:szCs w:val="22"/>
          <w:lang w:eastAsia="en-GB"/>
        </w:rPr>
        <w:tab/>
      </w:r>
      <w:r>
        <w:rPr>
          <w:noProof/>
        </w:rPr>
        <w:t>Channel status</w:t>
      </w:r>
      <w:r>
        <w:rPr>
          <w:noProof/>
        </w:rPr>
        <w:tab/>
      </w:r>
      <w:r>
        <w:rPr>
          <w:noProof/>
        </w:rPr>
        <w:fldChar w:fldCharType="begin" w:fldLock="1"/>
      </w:r>
      <w:r>
        <w:rPr>
          <w:noProof/>
        </w:rPr>
        <w:instrText xml:space="preserve"> PAGEREF _Toc138672987 \h </w:instrText>
      </w:r>
      <w:r>
        <w:rPr>
          <w:noProof/>
        </w:rPr>
      </w:r>
      <w:r>
        <w:rPr>
          <w:noProof/>
        </w:rPr>
        <w:fldChar w:fldCharType="separate"/>
      </w:r>
      <w:r>
        <w:rPr>
          <w:noProof/>
        </w:rPr>
        <w:t>109</w:t>
      </w:r>
      <w:r>
        <w:rPr>
          <w:noProof/>
        </w:rPr>
        <w:fldChar w:fldCharType="end"/>
      </w:r>
    </w:p>
    <w:p w14:paraId="04F739A8" w14:textId="383D800D" w:rsidR="003D2319" w:rsidRDefault="003D2319">
      <w:pPr>
        <w:pStyle w:val="TOC2"/>
        <w:rPr>
          <w:rFonts w:ascii="Calibri" w:hAnsi="Calibri"/>
          <w:noProof/>
          <w:sz w:val="22"/>
          <w:szCs w:val="22"/>
          <w:lang w:eastAsia="en-GB"/>
        </w:rPr>
      </w:pPr>
      <w:r>
        <w:rPr>
          <w:noProof/>
        </w:rPr>
        <w:t>8.57</w:t>
      </w:r>
      <w:r>
        <w:rPr>
          <w:rFonts w:ascii="Calibri" w:hAnsi="Calibri"/>
          <w:noProof/>
          <w:sz w:val="22"/>
          <w:szCs w:val="22"/>
          <w:lang w:eastAsia="en-GB"/>
        </w:rPr>
        <w:tab/>
      </w:r>
      <w:r>
        <w:rPr>
          <w:noProof/>
        </w:rPr>
        <w:t>Card reader identifier</w:t>
      </w:r>
      <w:r>
        <w:rPr>
          <w:noProof/>
        </w:rPr>
        <w:tab/>
      </w:r>
      <w:r>
        <w:rPr>
          <w:noProof/>
        </w:rPr>
        <w:fldChar w:fldCharType="begin" w:fldLock="1"/>
      </w:r>
      <w:r>
        <w:rPr>
          <w:noProof/>
        </w:rPr>
        <w:instrText xml:space="preserve"> PAGEREF _Toc138672988 \h </w:instrText>
      </w:r>
      <w:r>
        <w:rPr>
          <w:noProof/>
        </w:rPr>
      </w:r>
      <w:r>
        <w:rPr>
          <w:noProof/>
        </w:rPr>
        <w:fldChar w:fldCharType="separate"/>
      </w:r>
      <w:r>
        <w:rPr>
          <w:noProof/>
        </w:rPr>
        <w:t>110</w:t>
      </w:r>
      <w:r>
        <w:rPr>
          <w:noProof/>
        </w:rPr>
        <w:fldChar w:fldCharType="end"/>
      </w:r>
    </w:p>
    <w:p w14:paraId="1B6B8493" w14:textId="4331B795" w:rsidR="003D2319" w:rsidRDefault="003D2319">
      <w:pPr>
        <w:pStyle w:val="TOC2"/>
        <w:rPr>
          <w:rFonts w:ascii="Calibri" w:hAnsi="Calibri"/>
          <w:noProof/>
          <w:sz w:val="22"/>
          <w:szCs w:val="22"/>
          <w:lang w:eastAsia="en-GB"/>
        </w:rPr>
      </w:pPr>
      <w:r>
        <w:rPr>
          <w:noProof/>
        </w:rPr>
        <w:t>8.58</w:t>
      </w:r>
      <w:r>
        <w:rPr>
          <w:rFonts w:ascii="Calibri" w:hAnsi="Calibri"/>
          <w:noProof/>
          <w:sz w:val="22"/>
          <w:szCs w:val="22"/>
          <w:lang w:eastAsia="en-GB"/>
        </w:rPr>
        <w:tab/>
      </w:r>
      <w:r>
        <w:rPr>
          <w:noProof/>
        </w:rPr>
        <w:t>Other Address</w:t>
      </w:r>
      <w:r>
        <w:rPr>
          <w:noProof/>
        </w:rPr>
        <w:tab/>
      </w:r>
      <w:r>
        <w:rPr>
          <w:noProof/>
        </w:rPr>
        <w:fldChar w:fldCharType="begin" w:fldLock="1"/>
      </w:r>
      <w:r>
        <w:rPr>
          <w:noProof/>
        </w:rPr>
        <w:instrText xml:space="preserve"> PAGEREF _Toc138672989 \h </w:instrText>
      </w:r>
      <w:r>
        <w:rPr>
          <w:noProof/>
        </w:rPr>
      </w:r>
      <w:r>
        <w:rPr>
          <w:noProof/>
        </w:rPr>
        <w:fldChar w:fldCharType="separate"/>
      </w:r>
      <w:r>
        <w:rPr>
          <w:noProof/>
        </w:rPr>
        <w:t>110</w:t>
      </w:r>
      <w:r>
        <w:rPr>
          <w:noProof/>
        </w:rPr>
        <w:fldChar w:fldCharType="end"/>
      </w:r>
    </w:p>
    <w:p w14:paraId="06C9CB21" w14:textId="4D4E1EBF" w:rsidR="003D2319" w:rsidRDefault="003D2319">
      <w:pPr>
        <w:pStyle w:val="TOC2"/>
        <w:rPr>
          <w:rFonts w:ascii="Calibri" w:hAnsi="Calibri"/>
          <w:noProof/>
          <w:sz w:val="22"/>
          <w:szCs w:val="22"/>
          <w:lang w:eastAsia="en-GB"/>
        </w:rPr>
      </w:pPr>
      <w:r>
        <w:rPr>
          <w:noProof/>
        </w:rPr>
        <w:t>8.59</w:t>
      </w:r>
      <w:r>
        <w:rPr>
          <w:rFonts w:ascii="Calibri" w:hAnsi="Calibri"/>
          <w:noProof/>
          <w:sz w:val="22"/>
          <w:szCs w:val="22"/>
          <w:lang w:eastAsia="en-GB"/>
        </w:rPr>
        <w:tab/>
      </w:r>
      <w:r>
        <w:rPr>
          <w:noProof/>
        </w:rPr>
        <w:t>UICC/ME interface transport level</w:t>
      </w:r>
      <w:r>
        <w:rPr>
          <w:noProof/>
        </w:rPr>
        <w:tab/>
      </w:r>
      <w:r>
        <w:rPr>
          <w:noProof/>
        </w:rPr>
        <w:fldChar w:fldCharType="begin" w:fldLock="1"/>
      </w:r>
      <w:r>
        <w:rPr>
          <w:noProof/>
        </w:rPr>
        <w:instrText xml:space="preserve"> PAGEREF _Toc138672990 \h </w:instrText>
      </w:r>
      <w:r>
        <w:rPr>
          <w:noProof/>
        </w:rPr>
      </w:r>
      <w:r>
        <w:rPr>
          <w:noProof/>
        </w:rPr>
        <w:fldChar w:fldCharType="separate"/>
      </w:r>
      <w:r>
        <w:rPr>
          <w:noProof/>
        </w:rPr>
        <w:t>110</w:t>
      </w:r>
      <w:r>
        <w:rPr>
          <w:noProof/>
        </w:rPr>
        <w:fldChar w:fldCharType="end"/>
      </w:r>
    </w:p>
    <w:p w14:paraId="06826EA8" w14:textId="380BDA24" w:rsidR="003D2319" w:rsidRDefault="003D2319">
      <w:pPr>
        <w:pStyle w:val="TOC2"/>
        <w:rPr>
          <w:rFonts w:ascii="Calibri" w:hAnsi="Calibri"/>
          <w:noProof/>
          <w:sz w:val="22"/>
          <w:szCs w:val="22"/>
          <w:lang w:eastAsia="en-GB"/>
        </w:rPr>
      </w:pPr>
      <w:r>
        <w:rPr>
          <w:noProof/>
        </w:rPr>
        <w:t>8.60</w:t>
      </w:r>
      <w:r>
        <w:rPr>
          <w:rFonts w:ascii="Calibri" w:hAnsi="Calibri"/>
          <w:noProof/>
          <w:sz w:val="22"/>
          <w:szCs w:val="22"/>
          <w:lang w:eastAsia="en-GB"/>
        </w:rPr>
        <w:tab/>
      </w:r>
      <w:r>
        <w:rPr>
          <w:noProof/>
        </w:rPr>
        <w:t>AID</w:t>
      </w:r>
      <w:r>
        <w:rPr>
          <w:noProof/>
        </w:rPr>
        <w:tab/>
      </w:r>
      <w:r>
        <w:rPr>
          <w:noProof/>
        </w:rPr>
        <w:fldChar w:fldCharType="begin" w:fldLock="1"/>
      </w:r>
      <w:r>
        <w:rPr>
          <w:noProof/>
        </w:rPr>
        <w:instrText xml:space="preserve"> PAGEREF _Toc138672991 \h </w:instrText>
      </w:r>
      <w:r>
        <w:rPr>
          <w:noProof/>
        </w:rPr>
      </w:r>
      <w:r>
        <w:rPr>
          <w:noProof/>
        </w:rPr>
        <w:fldChar w:fldCharType="separate"/>
      </w:r>
      <w:r>
        <w:rPr>
          <w:noProof/>
        </w:rPr>
        <w:t>110</w:t>
      </w:r>
      <w:r>
        <w:rPr>
          <w:noProof/>
        </w:rPr>
        <w:fldChar w:fldCharType="end"/>
      </w:r>
    </w:p>
    <w:p w14:paraId="54DBE950" w14:textId="6D16B903" w:rsidR="003D2319" w:rsidRDefault="003D2319">
      <w:pPr>
        <w:pStyle w:val="TOC2"/>
        <w:rPr>
          <w:rFonts w:ascii="Calibri" w:hAnsi="Calibri"/>
          <w:noProof/>
          <w:sz w:val="22"/>
          <w:szCs w:val="22"/>
          <w:lang w:eastAsia="en-GB"/>
        </w:rPr>
      </w:pPr>
      <w:r>
        <w:rPr>
          <w:noProof/>
        </w:rPr>
        <w:t>8.61</w:t>
      </w:r>
      <w:r>
        <w:rPr>
          <w:rFonts w:ascii="Calibri" w:hAnsi="Calibri"/>
          <w:noProof/>
          <w:sz w:val="22"/>
          <w:szCs w:val="22"/>
          <w:lang w:eastAsia="en-GB"/>
        </w:rPr>
        <w:tab/>
      </w:r>
      <w:r>
        <w:rPr>
          <w:noProof/>
        </w:rPr>
        <w:t>Network Access Name</w:t>
      </w:r>
      <w:r>
        <w:rPr>
          <w:noProof/>
        </w:rPr>
        <w:tab/>
      </w:r>
      <w:r>
        <w:rPr>
          <w:noProof/>
        </w:rPr>
        <w:fldChar w:fldCharType="begin" w:fldLock="1"/>
      </w:r>
      <w:r>
        <w:rPr>
          <w:noProof/>
        </w:rPr>
        <w:instrText xml:space="preserve"> PAGEREF _Toc138672992 \h </w:instrText>
      </w:r>
      <w:r>
        <w:rPr>
          <w:noProof/>
        </w:rPr>
      </w:r>
      <w:r>
        <w:rPr>
          <w:noProof/>
        </w:rPr>
        <w:fldChar w:fldCharType="separate"/>
      </w:r>
      <w:r>
        <w:rPr>
          <w:noProof/>
        </w:rPr>
        <w:t>110</w:t>
      </w:r>
      <w:r>
        <w:rPr>
          <w:noProof/>
        </w:rPr>
        <w:fldChar w:fldCharType="end"/>
      </w:r>
    </w:p>
    <w:p w14:paraId="13928A71" w14:textId="080240D6" w:rsidR="003D2319" w:rsidRDefault="003D2319">
      <w:pPr>
        <w:pStyle w:val="TOC2"/>
        <w:rPr>
          <w:rFonts w:ascii="Calibri" w:hAnsi="Calibri"/>
          <w:noProof/>
          <w:sz w:val="22"/>
          <w:szCs w:val="22"/>
          <w:lang w:eastAsia="en-GB"/>
        </w:rPr>
      </w:pPr>
      <w:r>
        <w:rPr>
          <w:noProof/>
        </w:rPr>
        <w:t>8.62</w:t>
      </w:r>
      <w:r>
        <w:rPr>
          <w:rFonts w:ascii="Calibri" w:hAnsi="Calibri"/>
          <w:noProof/>
          <w:sz w:val="22"/>
          <w:szCs w:val="22"/>
          <w:lang w:eastAsia="en-GB"/>
        </w:rPr>
        <w:tab/>
      </w:r>
      <w:r>
        <w:rPr>
          <w:noProof/>
        </w:rPr>
        <w:t>Access Technology</w:t>
      </w:r>
      <w:r>
        <w:rPr>
          <w:noProof/>
        </w:rPr>
        <w:tab/>
      </w:r>
      <w:r>
        <w:rPr>
          <w:noProof/>
        </w:rPr>
        <w:fldChar w:fldCharType="begin" w:fldLock="1"/>
      </w:r>
      <w:r>
        <w:rPr>
          <w:noProof/>
        </w:rPr>
        <w:instrText xml:space="preserve"> PAGEREF _Toc138672993 \h </w:instrText>
      </w:r>
      <w:r>
        <w:rPr>
          <w:noProof/>
        </w:rPr>
      </w:r>
      <w:r>
        <w:rPr>
          <w:noProof/>
        </w:rPr>
        <w:fldChar w:fldCharType="separate"/>
      </w:r>
      <w:r>
        <w:rPr>
          <w:noProof/>
        </w:rPr>
        <w:t>110</w:t>
      </w:r>
      <w:r>
        <w:rPr>
          <w:noProof/>
        </w:rPr>
        <w:fldChar w:fldCharType="end"/>
      </w:r>
    </w:p>
    <w:p w14:paraId="77D5C57F" w14:textId="59446B31" w:rsidR="003D2319" w:rsidRDefault="003D2319">
      <w:pPr>
        <w:pStyle w:val="TOC2"/>
        <w:rPr>
          <w:rFonts w:ascii="Calibri" w:hAnsi="Calibri"/>
          <w:noProof/>
          <w:sz w:val="22"/>
          <w:szCs w:val="22"/>
          <w:lang w:eastAsia="en-GB"/>
        </w:rPr>
      </w:pPr>
      <w:r>
        <w:rPr>
          <w:noProof/>
        </w:rPr>
        <w:t>8.63</w:t>
      </w:r>
      <w:r>
        <w:rPr>
          <w:rFonts w:ascii="Calibri" w:hAnsi="Calibri"/>
          <w:noProof/>
          <w:sz w:val="22"/>
          <w:szCs w:val="22"/>
          <w:lang w:eastAsia="en-GB"/>
        </w:rPr>
        <w:tab/>
      </w:r>
      <w:r>
        <w:rPr>
          <w:noProof/>
        </w:rPr>
        <w:t>Display parameters</w:t>
      </w:r>
      <w:r>
        <w:rPr>
          <w:noProof/>
        </w:rPr>
        <w:tab/>
      </w:r>
      <w:r>
        <w:rPr>
          <w:noProof/>
        </w:rPr>
        <w:fldChar w:fldCharType="begin" w:fldLock="1"/>
      </w:r>
      <w:r>
        <w:rPr>
          <w:noProof/>
        </w:rPr>
        <w:instrText xml:space="preserve"> PAGEREF _Toc138672994 \h </w:instrText>
      </w:r>
      <w:r>
        <w:rPr>
          <w:noProof/>
        </w:rPr>
      </w:r>
      <w:r>
        <w:rPr>
          <w:noProof/>
        </w:rPr>
        <w:fldChar w:fldCharType="separate"/>
      </w:r>
      <w:r>
        <w:rPr>
          <w:noProof/>
        </w:rPr>
        <w:t>110</w:t>
      </w:r>
      <w:r>
        <w:rPr>
          <w:noProof/>
        </w:rPr>
        <w:fldChar w:fldCharType="end"/>
      </w:r>
    </w:p>
    <w:p w14:paraId="5F069F08" w14:textId="6C72EF4F" w:rsidR="003D2319" w:rsidRDefault="003D2319">
      <w:pPr>
        <w:pStyle w:val="TOC2"/>
        <w:rPr>
          <w:rFonts w:ascii="Calibri" w:hAnsi="Calibri"/>
          <w:noProof/>
          <w:sz w:val="22"/>
          <w:szCs w:val="22"/>
          <w:lang w:eastAsia="en-GB"/>
        </w:rPr>
      </w:pPr>
      <w:r>
        <w:rPr>
          <w:noProof/>
        </w:rPr>
        <w:t>8.64</w:t>
      </w:r>
      <w:r>
        <w:rPr>
          <w:rFonts w:ascii="Calibri" w:hAnsi="Calibri"/>
          <w:noProof/>
          <w:sz w:val="22"/>
          <w:szCs w:val="22"/>
          <w:lang w:eastAsia="en-GB"/>
        </w:rPr>
        <w:tab/>
      </w:r>
      <w:r>
        <w:rPr>
          <w:noProof/>
        </w:rPr>
        <w:t>Service Record</w:t>
      </w:r>
      <w:r>
        <w:rPr>
          <w:noProof/>
        </w:rPr>
        <w:tab/>
      </w:r>
      <w:r>
        <w:rPr>
          <w:noProof/>
        </w:rPr>
        <w:fldChar w:fldCharType="begin" w:fldLock="1"/>
      </w:r>
      <w:r>
        <w:rPr>
          <w:noProof/>
        </w:rPr>
        <w:instrText xml:space="preserve"> PAGEREF _Toc138672995 \h </w:instrText>
      </w:r>
      <w:r>
        <w:rPr>
          <w:noProof/>
        </w:rPr>
      </w:r>
      <w:r>
        <w:rPr>
          <w:noProof/>
        </w:rPr>
        <w:fldChar w:fldCharType="separate"/>
      </w:r>
      <w:r>
        <w:rPr>
          <w:noProof/>
        </w:rPr>
        <w:t>111</w:t>
      </w:r>
      <w:r>
        <w:rPr>
          <w:noProof/>
        </w:rPr>
        <w:fldChar w:fldCharType="end"/>
      </w:r>
    </w:p>
    <w:p w14:paraId="1C0FE687" w14:textId="63CE756C" w:rsidR="003D2319" w:rsidRDefault="003D2319">
      <w:pPr>
        <w:pStyle w:val="TOC2"/>
        <w:rPr>
          <w:rFonts w:ascii="Calibri" w:hAnsi="Calibri"/>
          <w:noProof/>
          <w:sz w:val="22"/>
          <w:szCs w:val="22"/>
          <w:lang w:eastAsia="en-GB"/>
        </w:rPr>
      </w:pPr>
      <w:r>
        <w:rPr>
          <w:noProof/>
        </w:rPr>
        <w:t>8.65</w:t>
      </w:r>
      <w:r>
        <w:rPr>
          <w:rFonts w:ascii="Calibri" w:hAnsi="Calibri"/>
          <w:noProof/>
          <w:sz w:val="22"/>
          <w:szCs w:val="22"/>
          <w:lang w:eastAsia="en-GB"/>
        </w:rPr>
        <w:tab/>
      </w:r>
      <w:r>
        <w:rPr>
          <w:noProof/>
        </w:rPr>
        <w:t>Device Filter</w:t>
      </w:r>
      <w:r>
        <w:rPr>
          <w:noProof/>
        </w:rPr>
        <w:tab/>
      </w:r>
      <w:r>
        <w:rPr>
          <w:noProof/>
        </w:rPr>
        <w:fldChar w:fldCharType="begin" w:fldLock="1"/>
      </w:r>
      <w:r>
        <w:rPr>
          <w:noProof/>
        </w:rPr>
        <w:instrText xml:space="preserve"> PAGEREF _Toc138672996 \h </w:instrText>
      </w:r>
      <w:r>
        <w:rPr>
          <w:noProof/>
        </w:rPr>
      </w:r>
      <w:r>
        <w:rPr>
          <w:noProof/>
        </w:rPr>
        <w:fldChar w:fldCharType="separate"/>
      </w:r>
      <w:r>
        <w:rPr>
          <w:noProof/>
        </w:rPr>
        <w:t>111</w:t>
      </w:r>
      <w:r>
        <w:rPr>
          <w:noProof/>
        </w:rPr>
        <w:fldChar w:fldCharType="end"/>
      </w:r>
    </w:p>
    <w:p w14:paraId="290B7CBF" w14:textId="58D8F81C" w:rsidR="003D2319" w:rsidRDefault="003D2319">
      <w:pPr>
        <w:pStyle w:val="TOC2"/>
        <w:rPr>
          <w:rFonts w:ascii="Calibri" w:hAnsi="Calibri"/>
          <w:noProof/>
          <w:sz w:val="22"/>
          <w:szCs w:val="22"/>
          <w:lang w:eastAsia="en-GB"/>
        </w:rPr>
      </w:pPr>
      <w:r>
        <w:rPr>
          <w:noProof/>
        </w:rPr>
        <w:t>8.66</w:t>
      </w:r>
      <w:r>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_Toc138672997 \h </w:instrText>
      </w:r>
      <w:r>
        <w:rPr>
          <w:noProof/>
        </w:rPr>
      </w:r>
      <w:r>
        <w:rPr>
          <w:noProof/>
        </w:rPr>
        <w:fldChar w:fldCharType="separate"/>
      </w:r>
      <w:r>
        <w:rPr>
          <w:noProof/>
        </w:rPr>
        <w:t>111</w:t>
      </w:r>
      <w:r>
        <w:rPr>
          <w:noProof/>
        </w:rPr>
        <w:fldChar w:fldCharType="end"/>
      </w:r>
    </w:p>
    <w:p w14:paraId="38BD6B9A" w14:textId="1BD20A2D" w:rsidR="003D2319" w:rsidRDefault="003D2319">
      <w:pPr>
        <w:pStyle w:val="TOC2"/>
        <w:rPr>
          <w:rFonts w:ascii="Calibri" w:hAnsi="Calibri"/>
          <w:noProof/>
          <w:sz w:val="22"/>
          <w:szCs w:val="22"/>
          <w:lang w:eastAsia="en-GB"/>
        </w:rPr>
      </w:pPr>
      <w:r>
        <w:rPr>
          <w:noProof/>
        </w:rPr>
        <w:t>8.67</w:t>
      </w:r>
      <w:r>
        <w:rPr>
          <w:rFonts w:ascii="Calibri" w:hAnsi="Calibri"/>
          <w:noProof/>
          <w:sz w:val="22"/>
          <w:szCs w:val="22"/>
          <w:lang w:eastAsia="en-GB"/>
        </w:rPr>
        <w:tab/>
      </w:r>
      <w:r>
        <w:rPr>
          <w:noProof/>
        </w:rPr>
        <w:t>Attribute Information</w:t>
      </w:r>
      <w:r>
        <w:rPr>
          <w:noProof/>
        </w:rPr>
        <w:tab/>
      </w:r>
      <w:r>
        <w:rPr>
          <w:noProof/>
        </w:rPr>
        <w:fldChar w:fldCharType="begin" w:fldLock="1"/>
      </w:r>
      <w:r>
        <w:rPr>
          <w:noProof/>
        </w:rPr>
        <w:instrText xml:space="preserve"> PAGEREF _Toc138672998 \h </w:instrText>
      </w:r>
      <w:r>
        <w:rPr>
          <w:noProof/>
        </w:rPr>
      </w:r>
      <w:r>
        <w:rPr>
          <w:noProof/>
        </w:rPr>
        <w:fldChar w:fldCharType="separate"/>
      </w:r>
      <w:r>
        <w:rPr>
          <w:noProof/>
        </w:rPr>
        <w:t>111</w:t>
      </w:r>
      <w:r>
        <w:rPr>
          <w:noProof/>
        </w:rPr>
        <w:fldChar w:fldCharType="end"/>
      </w:r>
    </w:p>
    <w:p w14:paraId="55D5BFF8" w14:textId="52D86917" w:rsidR="003D2319" w:rsidRDefault="003D2319">
      <w:pPr>
        <w:pStyle w:val="TOC2"/>
        <w:rPr>
          <w:rFonts w:ascii="Calibri" w:hAnsi="Calibri"/>
          <w:noProof/>
          <w:sz w:val="22"/>
          <w:szCs w:val="22"/>
          <w:lang w:eastAsia="en-GB"/>
        </w:rPr>
      </w:pPr>
      <w:r>
        <w:rPr>
          <w:noProof/>
        </w:rPr>
        <w:t>8.68</w:t>
      </w:r>
      <w:r>
        <w:rPr>
          <w:rFonts w:ascii="Calibri" w:hAnsi="Calibri"/>
          <w:noProof/>
          <w:sz w:val="22"/>
          <w:szCs w:val="22"/>
          <w:lang w:eastAsia="en-GB"/>
        </w:rPr>
        <w:tab/>
      </w:r>
      <w:r>
        <w:rPr>
          <w:noProof/>
        </w:rPr>
        <w:t>Service Availability</w:t>
      </w:r>
      <w:r>
        <w:rPr>
          <w:noProof/>
        </w:rPr>
        <w:tab/>
      </w:r>
      <w:r>
        <w:rPr>
          <w:noProof/>
        </w:rPr>
        <w:fldChar w:fldCharType="begin" w:fldLock="1"/>
      </w:r>
      <w:r>
        <w:rPr>
          <w:noProof/>
        </w:rPr>
        <w:instrText xml:space="preserve"> PAGEREF _Toc138672999 \h </w:instrText>
      </w:r>
      <w:r>
        <w:rPr>
          <w:noProof/>
        </w:rPr>
      </w:r>
      <w:r>
        <w:rPr>
          <w:noProof/>
        </w:rPr>
        <w:fldChar w:fldCharType="separate"/>
      </w:r>
      <w:r>
        <w:rPr>
          <w:noProof/>
        </w:rPr>
        <w:t>111</w:t>
      </w:r>
      <w:r>
        <w:rPr>
          <w:noProof/>
        </w:rPr>
        <w:fldChar w:fldCharType="end"/>
      </w:r>
    </w:p>
    <w:p w14:paraId="043282CF" w14:textId="755DB0BD" w:rsidR="003D2319" w:rsidRDefault="003D2319">
      <w:pPr>
        <w:pStyle w:val="TOC2"/>
        <w:rPr>
          <w:rFonts w:ascii="Calibri" w:hAnsi="Calibri"/>
          <w:noProof/>
          <w:sz w:val="22"/>
          <w:szCs w:val="22"/>
          <w:lang w:eastAsia="en-GB"/>
        </w:rPr>
      </w:pPr>
      <w:r>
        <w:rPr>
          <w:noProof/>
        </w:rPr>
        <w:t>8.69</w:t>
      </w:r>
      <w:r>
        <w:rPr>
          <w:rFonts w:ascii="Calibri" w:hAnsi="Calibri"/>
          <w:noProof/>
          <w:sz w:val="22"/>
          <w:szCs w:val="22"/>
          <w:lang w:eastAsia="en-GB"/>
        </w:rPr>
        <w:tab/>
      </w:r>
      <w:r>
        <w:rPr>
          <w:noProof/>
        </w:rPr>
        <w:t>Remote Entity Address</w:t>
      </w:r>
      <w:r>
        <w:rPr>
          <w:noProof/>
        </w:rPr>
        <w:tab/>
      </w:r>
      <w:r>
        <w:rPr>
          <w:noProof/>
        </w:rPr>
        <w:fldChar w:fldCharType="begin" w:fldLock="1"/>
      </w:r>
      <w:r>
        <w:rPr>
          <w:noProof/>
        </w:rPr>
        <w:instrText xml:space="preserve"> PAGEREF _Toc138673000 \h </w:instrText>
      </w:r>
      <w:r>
        <w:rPr>
          <w:noProof/>
        </w:rPr>
      </w:r>
      <w:r>
        <w:rPr>
          <w:noProof/>
        </w:rPr>
        <w:fldChar w:fldCharType="separate"/>
      </w:r>
      <w:r>
        <w:rPr>
          <w:noProof/>
        </w:rPr>
        <w:t>111</w:t>
      </w:r>
      <w:r>
        <w:rPr>
          <w:noProof/>
        </w:rPr>
        <w:fldChar w:fldCharType="end"/>
      </w:r>
    </w:p>
    <w:p w14:paraId="20D10064" w14:textId="03A9B841" w:rsidR="003D2319" w:rsidRDefault="003D2319">
      <w:pPr>
        <w:pStyle w:val="TOC2"/>
        <w:rPr>
          <w:rFonts w:ascii="Calibri" w:hAnsi="Calibri"/>
          <w:noProof/>
          <w:sz w:val="22"/>
          <w:szCs w:val="22"/>
          <w:lang w:eastAsia="en-GB"/>
        </w:rPr>
      </w:pPr>
      <w:r>
        <w:rPr>
          <w:noProof/>
        </w:rPr>
        <w:t>8.70</w:t>
      </w:r>
      <w:r>
        <w:rPr>
          <w:rFonts w:ascii="Calibri" w:hAnsi="Calibri"/>
          <w:noProof/>
          <w:sz w:val="22"/>
          <w:szCs w:val="22"/>
          <w:lang w:eastAsia="en-GB"/>
        </w:rPr>
        <w:tab/>
      </w:r>
      <w:r>
        <w:rPr>
          <w:noProof/>
        </w:rPr>
        <w:t>Text Attribute</w:t>
      </w:r>
      <w:r>
        <w:rPr>
          <w:noProof/>
        </w:rPr>
        <w:tab/>
      </w:r>
      <w:r>
        <w:rPr>
          <w:noProof/>
        </w:rPr>
        <w:fldChar w:fldCharType="begin" w:fldLock="1"/>
      </w:r>
      <w:r>
        <w:rPr>
          <w:noProof/>
        </w:rPr>
        <w:instrText xml:space="preserve"> PAGEREF _Toc138673001 \h </w:instrText>
      </w:r>
      <w:r>
        <w:rPr>
          <w:noProof/>
        </w:rPr>
      </w:r>
      <w:r>
        <w:rPr>
          <w:noProof/>
        </w:rPr>
        <w:fldChar w:fldCharType="separate"/>
      </w:r>
      <w:r>
        <w:rPr>
          <w:noProof/>
        </w:rPr>
        <w:t>111</w:t>
      </w:r>
      <w:r>
        <w:rPr>
          <w:noProof/>
        </w:rPr>
        <w:fldChar w:fldCharType="end"/>
      </w:r>
    </w:p>
    <w:p w14:paraId="0D08B0DB" w14:textId="56A15CE9" w:rsidR="003D2319" w:rsidRDefault="003D2319">
      <w:pPr>
        <w:pStyle w:val="TOC2"/>
        <w:rPr>
          <w:rFonts w:ascii="Calibri" w:hAnsi="Calibri"/>
          <w:noProof/>
          <w:sz w:val="22"/>
          <w:szCs w:val="22"/>
          <w:lang w:eastAsia="en-GB"/>
        </w:rPr>
      </w:pPr>
      <w:r>
        <w:rPr>
          <w:noProof/>
        </w:rPr>
        <w:t>8.71</w:t>
      </w:r>
      <w:r>
        <w:rPr>
          <w:rFonts w:ascii="Calibri" w:hAnsi="Calibri"/>
          <w:noProof/>
          <w:sz w:val="22"/>
          <w:szCs w:val="22"/>
          <w:lang w:eastAsia="en-GB"/>
        </w:rPr>
        <w:tab/>
      </w:r>
      <w:r>
        <w:rPr>
          <w:noProof/>
        </w:rPr>
        <w:t>Item Text Attribute List</w:t>
      </w:r>
      <w:r>
        <w:rPr>
          <w:noProof/>
        </w:rPr>
        <w:tab/>
      </w:r>
      <w:r>
        <w:rPr>
          <w:noProof/>
        </w:rPr>
        <w:fldChar w:fldCharType="begin" w:fldLock="1"/>
      </w:r>
      <w:r>
        <w:rPr>
          <w:noProof/>
        </w:rPr>
        <w:instrText xml:space="preserve"> PAGEREF _Toc138673002 \h </w:instrText>
      </w:r>
      <w:r>
        <w:rPr>
          <w:noProof/>
        </w:rPr>
      </w:r>
      <w:r>
        <w:rPr>
          <w:noProof/>
        </w:rPr>
        <w:fldChar w:fldCharType="separate"/>
      </w:r>
      <w:r>
        <w:rPr>
          <w:noProof/>
        </w:rPr>
        <w:t>111</w:t>
      </w:r>
      <w:r>
        <w:rPr>
          <w:noProof/>
        </w:rPr>
        <w:fldChar w:fldCharType="end"/>
      </w:r>
    </w:p>
    <w:p w14:paraId="217581B3" w14:textId="48F6B708" w:rsidR="003D2319" w:rsidRDefault="003D2319">
      <w:pPr>
        <w:pStyle w:val="TOC2"/>
        <w:rPr>
          <w:rFonts w:ascii="Calibri" w:hAnsi="Calibri"/>
          <w:noProof/>
          <w:sz w:val="22"/>
          <w:szCs w:val="22"/>
          <w:lang w:eastAsia="en-GB"/>
        </w:rPr>
      </w:pPr>
      <w:r>
        <w:rPr>
          <w:noProof/>
        </w:rPr>
        <w:t>8.72</w:t>
      </w:r>
      <w:r>
        <w:rPr>
          <w:rFonts w:ascii="Calibri" w:hAnsi="Calibri"/>
          <w:noProof/>
          <w:sz w:val="22"/>
          <w:szCs w:val="22"/>
          <w:lang w:eastAsia="en-GB"/>
        </w:rPr>
        <w:tab/>
      </w:r>
      <w:r>
        <w:rPr>
          <w:noProof/>
        </w:rPr>
        <w:t>PDP context Activation parameters</w:t>
      </w:r>
      <w:r>
        <w:rPr>
          <w:noProof/>
        </w:rPr>
        <w:tab/>
      </w:r>
      <w:r>
        <w:rPr>
          <w:noProof/>
        </w:rPr>
        <w:fldChar w:fldCharType="begin" w:fldLock="1"/>
      </w:r>
      <w:r>
        <w:rPr>
          <w:noProof/>
        </w:rPr>
        <w:instrText xml:space="preserve"> PAGEREF _Toc138673003 \h </w:instrText>
      </w:r>
      <w:r>
        <w:rPr>
          <w:noProof/>
        </w:rPr>
      </w:r>
      <w:r>
        <w:rPr>
          <w:noProof/>
        </w:rPr>
        <w:fldChar w:fldCharType="separate"/>
      </w:r>
      <w:r>
        <w:rPr>
          <w:noProof/>
        </w:rPr>
        <w:t>111</w:t>
      </w:r>
      <w:r>
        <w:rPr>
          <w:noProof/>
        </w:rPr>
        <w:fldChar w:fldCharType="end"/>
      </w:r>
    </w:p>
    <w:p w14:paraId="33FD7616" w14:textId="1E0EC7C6" w:rsidR="003D2319" w:rsidRDefault="003D2319">
      <w:pPr>
        <w:pStyle w:val="TOC2"/>
        <w:rPr>
          <w:rFonts w:ascii="Calibri" w:hAnsi="Calibri"/>
          <w:noProof/>
          <w:sz w:val="22"/>
          <w:szCs w:val="22"/>
          <w:lang w:eastAsia="en-GB"/>
        </w:rPr>
      </w:pPr>
      <w:r>
        <w:rPr>
          <w:noProof/>
        </w:rPr>
        <w:t>8.73</w:t>
      </w:r>
      <w:r>
        <w:rPr>
          <w:rFonts w:ascii="Calibri" w:hAnsi="Calibri"/>
          <w:noProof/>
          <w:sz w:val="22"/>
          <w:szCs w:val="22"/>
          <w:lang w:eastAsia="en-GB"/>
        </w:rPr>
        <w:tab/>
      </w:r>
      <w:r>
        <w:rPr>
          <w:noProof/>
        </w:rPr>
        <w:t>UTRAN/E-UTRAN/Satellite E-UTRAN/NG-RAN/Satellite NG-RAN Measurement Qualifier</w:t>
      </w:r>
      <w:r>
        <w:rPr>
          <w:noProof/>
        </w:rPr>
        <w:tab/>
      </w:r>
      <w:r>
        <w:rPr>
          <w:noProof/>
        </w:rPr>
        <w:fldChar w:fldCharType="begin" w:fldLock="1"/>
      </w:r>
      <w:r>
        <w:rPr>
          <w:noProof/>
        </w:rPr>
        <w:instrText xml:space="preserve"> PAGEREF _Toc138673004 \h </w:instrText>
      </w:r>
      <w:r>
        <w:rPr>
          <w:noProof/>
        </w:rPr>
      </w:r>
      <w:r>
        <w:rPr>
          <w:noProof/>
        </w:rPr>
        <w:fldChar w:fldCharType="separate"/>
      </w:r>
      <w:r>
        <w:rPr>
          <w:noProof/>
        </w:rPr>
        <w:t>112</w:t>
      </w:r>
      <w:r>
        <w:rPr>
          <w:noProof/>
        </w:rPr>
        <w:fldChar w:fldCharType="end"/>
      </w:r>
    </w:p>
    <w:p w14:paraId="1DA7FD77" w14:textId="31A82C14" w:rsidR="003D2319" w:rsidRDefault="003D2319">
      <w:pPr>
        <w:pStyle w:val="TOC2"/>
        <w:rPr>
          <w:rFonts w:ascii="Calibri" w:hAnsi="Calibri"/>
          <w:noProof/>
          <w:sz w:val="22"/>
          <w:szCs w:val="22"/>
          <w:lang w:eastAsia="en-GB"/>
        </w:rPr>
      </w:pPr>
      <w:r>
        <w:rPr>
          <w:noProof/>
        </w:rPr>
        <w:t>8.74</w:t>
      </w:r>
      <w:r>
        <w:rPr>
          <w:rFonts w:ascii="Calibri" w:hAnsi="Calibri"/>
          <w:noProof/>
          <w:sz w:val="22"/>
          <w:szCs w:val="22"/>
          <w:lang w:eastAsia="en-GB"/>
        </w:rPr>
        <w:tab/>
      </w:r>
      <w:r>
        <w:rPr>
          <w:noProof/>
        </w:rPr>
        <w:t>Multimedia Message Reference</w:t>
      </w:r>
      <w:r>
        <w:rPr>
          <w:noProof/>
        </w:rPr>
        <w:tab/>
      </w:r>
      <w:r>
        <w:rPr>
          <w:noProof/>
        </w:rPr>
        <w:fldChar w:fldCharType="begin" w:fldLock="1"/>
      </w:r>
      <w:r>
        <w:rPr>
          <w:noProof/>
        </w:rPr>
        <w:instrText xml:space="preserve"> PAGEREF _Toc138673005 \h </w:instrText>
      </w:r>
      <w:r>
        <w:rPr>
          <w:noProof/>
        </w:rPr>
      </w:r>
      <w:r>
        <w:rPr>
          <w:noProof/>
        </w:rPr>
        <w:fldChar w:fldCharType="separate"/>
      </w:r>
      <w:r>
        <w:rPr>
          <w:noProof/>
        </w:rPr>
        <w:t>112</w:t>
      </w:r>
      <w:r>
        <w:rPr>
          <w:noProof/>
        </w:rPr>
        <w:fldChar w:fldCharType="end"/>
      </w:r>
    </w:p>
    <w:p w14:paraId="50B37F0B" w14:textId="5A44CAAB" w:rsidR="003D2319" w:rsidRDefault="003D2319">
      <w:pPr>
        <w:pStyle w:val="TOC2"/>
        <w:rPr>
          <w:rFonts w:ascii="Calibri" w:hAnsi="Calibri"/>
          <w:noProof/>
          <w:sz w:val="22"/>
          <w:szCs w:val="22"/>
          <w:lang w:eastAsia="en-GB"/>
        </w:rPr>
      </w:pPr>
      <w:r>
        <w:rPr>
          <w:noProof/>
        </w:rPr>
        <w:t>8.75</w:t>
      </w:r>
      <w:r>
        <w:rPr>
          <w:rFonts w:ascii="Calibri" w:hAnsi="Calibri"/>
          <w:noProof/>
          <w:sz w:val="22"/>
          <w:szCs w:val="22"/>
          <w:lang w:eastAsia="en-GB"/>
        </w:rPr>
        <w:tab/>
      </w:r>
      <w:r>
        <w:rPr>
          <w:noProof/>
        </w:rPr>
        <w:t>Multimedia Message Identifier</w:t>
      </w:r>
      <w:r>
        <w:rPr>
          <w:noProof/>
        </w:rPr>
        <w:tab/>
      </w:r>
      <w:r>
        <w:rPr>
          <w:noProof/>
        </w:rPr>
        <w:fldChar w:fldCharType="begin" w:fldLock="1"/>
      </w:r>
      <w:r>
        <w:rPr>
          <w:noProof/>
        </w:rPr>
        <w:instrText xml:space="preserve"> PAGEREF _Toc138673006 \h </w:instrText>
      </w:r>
      <w:r>
        <w:rPr>
          <w:noProof/>
        </w:rPr>
      </w:r>
      <w:r>
        <w:rPr>
          <w:noProof/>
        </w:rPr>
        <w:fldChar w:fldCharType="separate"/>
      </w:r>
      <w:r>
        <w:rPr>
          <w:noProof/>
        </w:rPr>
        <w:t>112</w:t>
      </w:r>
      <w:r>
        <w:rPr>
          <w:noProof/>
        </w:rPr>
        <w:fldChar w:fldCharType="end"/>
      </w:r>
    </w:p>
    <w:p w14:paraId="111DA769" w14:textId="7DFBD106" w:rsidR="003D2319" w:rsidRDefault="003D2319">
      <w:pPr>
        <w:pStyle w:val="TOC2"/>
        <w:rPr>
          <w:rFonts w:ascii="Calibri" w:hAnsi="Calibri"/>
          <w:noProof/>
          <w:sz w:val="22"/>
          <w:szCs w:val="22"/>
          <w:lang w:eastAsia="en-GB"/>
        </w:rPr>
      </w:pPr>
      <w:r>
        <w:rPr>
          <w:noProof/>
        </w:rPr>
        <w:t>8.76</w:t>
      </w:r>
      <w:r>
        <w:rPr>
          <w:rFonts w:ascii="Calibri" w:hAnsi="Calibri"/>
          <w:noProof/>
          <w:sz w:val="22"/>
          <w:szCs w:val="22"/>
          <w:lang w:eastAsia="en-GB"/>
        </w:rPr>
        <w:tab/>
      </w:r>
      <w:r>
        <w:rPr>
          <w:noProof/>
        </w:rPr>
        <w:t xml:space="preserve">Multimedia Message </w:t>
      </w:r>
      <w:r w:rsidRPr="002169D2">
        <w:rPr>
          <w:noProof/>
          <w:lang w:val="en-US"/>
        </w:rPr>
        <w:t>Transfer</w:t>
      </w:r>
      <w:r>
        <w:rPr>
          <w:noProof/>
        </w:rPr>
        <w:t xml:space="preserve"> status</w:t>
      </w:r>
      <w:r>
        <w:rPr>
          <w:noProof/>
        </w:rPr>
        <w:tab/>
      </w:r>
      <w:r>
        <w:rPr>
          <w:noProof/>
        </w:rPr>
        <w:fldChar w:fldCharType="begin" w:fldLock="1"/>
      </w:r>
      <w:r>
        <w:rPr>
          <w:noProof/>
        </w:rPr>
        <w:instrText xml:space="preserve"> PAGEREF _Toc138673007 \h </w:instrText>
      </w:r>
      <w:r>
        <w:rPr>
          <w:noProof/>
        </w:rPr>
      </w:r>
      <w:r>
        <w:rPr>
          <w:noProof/>
        </w:rPr>
        <w:fldChar w:fldCharType="separate"/>
      </w:r>
      <w:r>
        <w:rPr>
          <w:noProof/>
        </w:rPr>
        <w:t>112</w:t>
      </w:r>
      <w:r>
        <w:rPr>
          <w:noProof/>
        </w:rPr>
        <w:fldChar w:fldCharType="end"/>
      </w:r>
    </w:p>
    <w:p w14:paraId="39AC1587" w14:textId="76B8B3C5" w:rsidR="003D2319" w:rsidRDefault="003D2319">
      <w:pPr>
        <w:pStyle w:val="TOC2"/>
        <w:rPr>
          <w:rFonts w:ascii="Calibri" w:hAnsi="Calibri"/>
          <w:noProof/>
          <w:sz w:val="22"/>
          <w:szCs w:val="22"/>
          <w:lang w:eastAsia="en-GB"/>
        </w:rPr>
      </w:pPr>
      <w:r>
        <w:rPr>
          <w:noProof/>
        </w:rPr>
        <w:t>8.77</w:t>
      </w:r>
      <w:r>
        <w:rPr>
          <w:rFonts w:ascii="Calibri" w:hAnsi="Calibri"/>
          <w:noProof/>
          <w:sz w:val="22"/>
          <w:szCs w:val="22"/>
          <w:lang w:eastAsia="en-GB"/>
        </w:rPr>
        <w:tab/>
      </w:r>
      <w:r>
        <w:rPr>
          <w:noProof/>
        </w:rPr>
        <w:t>MM Content Identifier</w:t>
      </w:r>
      <w:r>
        <w:rPr>
          <w:noProof/>
        </w:rPr>
        <w:tab/>
      </w:r>
      <w:r>
        <w:rPr>
          <w:noProof/>
        </w:rPr>
        <w:fldChar w:fldCharType="begin" w:fldLock="1"/>
      </w:r>
      <w:r>
        <w:rPr>
          <w:noProof/>
        </w:rPr>
        <w:instrText xml:space="preserve"> PAGEREF _Toc138673008 \h </w:instrText>
      </w:r>
      <w:r>
        <w:rPr>
          <w:noProof/>
        </w:rPr>
      </w:r>
      <w:r>
        <w:rPr>
          <w:noProof/>
        </w:rPr>
        <w:fldChar w:fldCharType="separate"/>
      </w:r>
      <w:r>
        <w:rPr>
          <w:noProof/>
        </w:rPr>
        <w:t>112</w:t>
      </w:r>
      <w:r>
        <w:rPr>
          <w:noProof/>
        </w:rPr>
        <w:fldChar w:fldCharType="end"/>
      </w:r>
    </w:p>
    <w:p w14:paraId="19C2A03B" w14:textId="70A77020" w:rsidR="003D2319" w:rsidRDefault="003D2319">
      <w:pPr>
        <w:pStyle w:val="TOC2"/>
        <w:rPr>
          <w:rFonts w:ascii="Calibri" w:hAnsi="Calibri"/>
          <w:noProof/>
          <w:sz w:val="22"/>
          <w:szCs w:val="22"/>
          <w:lang w:eastAsia="en-GB"/>
        </w:rPr>
      </w:pPr>
      <w:r>
        <w:rPr>
          <w:noProof/>
        </w:rPr>
        <w:t>8.78</w:t>
      </w:r>
      <w:r>
        <w:rPr>
          <w:rFonts w:ascii="Calibri" w:hAnsi="Calibri"/>
          <w:noProof/>
          <w:sz w:val="22"/>
          <w:szCs w:val="22"/>
          <w:lang w:eastAsia="en-GB"/>
        </w:rPr>
        <w:tab/>
      </w:r>
      <w:r>
        <w:rPr>
          <w:noProof/>
        </w:rPr>
        <w:t>Multimedia Message Notification</w:t>
      </w:r>
      <w:r>
        <w:rPr>
          <w:noProof/>
        </w:rPr>
        <w:tab/>
      </w:r>
      <w:r>
        <w:rPr>
          <w:noProof/>
        </w:rPr>
        <w:fldChar w:fldCharType="begin" w:fldLock="1"/>
      </w:r>
      <w:r>
        <w:rPr>
          <w:noProof/>
        </w:rPr>
        <w:instrText xml:space="preserve"> PAGEREF _Toc138673009 \h </w:instrText>
      </w:r>
      <w:r>
        <w:rPr>
          <w:noProof/>
        </w:rPr>
      </w:r>
      <w:r>
        <w:rPr>
          <w:noProof/>
        </w:rPr>
        <w:fldChar w:fldCharType="separate"/>
      </w:r>
      <w:r>
        <w:rPr>
          <w:noProof/>
        </w:rPr>
        <w:t>112</w:t>
      </w:r>
      <w:r>
        <w:rPr>
          <w:noProof/>
        </w:rPr>
        <w:fldChar w:fldCharType="end"/>
      </w:r>
    </w:p>
    <w:p w14:paraId="5A89B626" w14:textId="5A21DFC1" w:rsidR="003D2319" w:rsidRDefault="003D2319">
      <w:pPr>
        <w:pStyle w:val="TOC2"/>
        <w:rPr>
          <w:rFonts w:ascii="Calibri" w:hAnsi="Calibri"/>
          <w:noProof/>
          <w:sz w:val="22"/>
          <w:szCs w:val="22"/>
          <w:lang w:eastAsia="en-GB"/>
        </w:rPr>
      </w:pPr>
      <w:r>
        <w:rPr>
          <w:noProof/>
        </w:rPr>
        <w:t>8.79</w:t>
      </w:r>
      <w:r>
        <w:rPr>
          <w:rFonts w:ascii="Calibri" w:hAnsi="Calibri"/>
          <w:noProof/>
          <w:sz w:val="22"/>
          <w:szCs w:val="22"/>
          <w:lang w:eastAsia="en-GB"/>
        </w:rPr>
        <w:tab/>
      </w:r>
      <w:r>
        <w:rPr>
          <w:noProof/>
        </w:rPr>
        <w:t>Last Envelope</w:t>
      </w:r>
      <w:r>
        <w:rPr>
          <w:noProof/>
        </w:rPr>
        <w:tab/>
      </w:r>
      <w:r>
        <w:rPr>
          <w:noProof/>
        </w:rPr>
        <w:fldChar w:fldCharType="begin" w:fldLock="1"/>
      </w:r>
      <w:r>
        <w:rPr>
          <w:noProof/>
        </w:rPr>
        <w:instrText xml:space="preserve"> PAGEREF _Toc138673010 \h </w:instrText>
      </w:r>
      <w:r>
        <w:rPr>
          <w:noProof/>
        </w:rPr>
      </w:r>
      <w:r>
        <w:rPr>
          <w:noProof/>
        </w:rPr>
        <w:fldChar w:fldCharType="separate"/>
      </w:r>
      <w:r>
        <w:rPr>
          <w:noProof/>
        </w:rPr>
        <w:t>113</w:t>
      </w:r>
      <w:r>
        <w:rPr>
          <w:noProof/>
        </w:rPr>
        <w:fldChar w:fldCharType="end"/>
      </w:r>
    </w:p>
    <w:p w14:paraId="701DAAEA" w14:textId="0D0FB73E" w:rsidR="003D2319" w:rsidRDefault="003D2319">
      <w:pPr>
        <w:pStyle w:val="TOC2"/>
        <w:rPr>
          <w:rFonts w:ascii="Calibri" w:hAnsi="Calibri"/>
          <w:noProof/>
          <w:sz w:val="22"/>
          <w:szCs w:val="22"/>
          <w:lang w:eastAsia="en-GB"/>
        </w:rPr>
      </w:pPr>
      <w:r w:rsidRPr="002169D2">
        <w:rPr>
          <w:noProof/>
          <w:lang w:val="en-US"/>
        </w:rPr>
        <w:t>8.80</w:t>
      </w:r>
      <w:r>
        <w:rPr>
          <w:rFonts w:ascii="Calibri" w:hAnsi="Calibri"/>
          <w:noProof/>
          <w:sz w:val="22"/>
          <w:szCs w:val="22"/>
          <w:lang w:eastAsia="en-GB"/>
        </w:rPr>
        <w:tab/>
      </w:r>
      <w:r w:rsidRPr="002169D2">
        <w:rPr>
          <w:noProof/>
          <w:lang w:val="en-US"/>
        </w:rPr>
        <w:t>Frames Layout</w:t>
      </w:r>
      <w:r>
        <w:rPr>
          <w:noProof/>
        </w:rPr>
        <w:tab/>
      </w:r>
      <w:r>
        <w:rPr>
          <w:noProof/>
        </w:rPr>
        <w:fldChar w:fldCharType="begin" w:fldLock="1"/>
      </w:r>
      <w:r>
        <w:rPr>
          <w:noProof/>
        </w:rPr>
        <w:instrText xml:space="preserve"> PAGEREF _Toc138673011 \h </w:instrText>
      </w:r>
      <w:r>
        <w:rPr>
          <w:noProof/>
        </w:rPr>
      </w:r>
      <w:r>
        <w:rPr>
          <w:noProof/>
        </w:rPr>
        <w:fldChar w:fldCharType="separate"/>
      </w:r>
      <w:r>
        <w:rPr>
          <w:noProof/>
        </w:rPr>
        <w:t>113</w:t>
      </w:r>
      <w:r>
        <w:rPr>
          <w:noProof/>
        </w:rPr>
        <w:fldChar w:fldCharType="end"/>
      </w:r>
    </w:p>
    <w:p w14:paraId="3D32CE6A" w14:textId="3B3CE2BF" w:rsidR="003D2319" w:rsidRDefault="003D2319">
      <w:pPr>
        <w:pStyle w:val="TOC2"/>
        <w:rPr>
          <w:rFonts w:ascii="Calibri" w:hAnsi="Calibri"/>
          <w:noProof/>
          <w:sz w:val="22"/>
          <w:szCs w:val="22"/>
          <w:lang w:eastAsia="en-GB"/>
        </w:rPr>
      </w:pPr>
      <w:r>
        <w:rPr>
          <w:noProof/>
        </w:rPr>
        <w:t>8.81</w:t>
      </w:r>
      <w:r>
        <w:rPr>
          <w:rFonts w:ascii="Calibri" w:hAnsi="Calibri"/>
          <w:noProof/>
          <w:sz w:val="22"/>
          <w:szCs w:val="22"/>
          <w:lang w:eastAsia="en-GB"/>
        </w:rPr>
        <w:tab/>
      </w:r>
      <w:r>
        <w:rPr>
          <w:noProof/>
        </w:rPr>
        <w:t>Frames Information</w:t>
      </w:r>
      <w:r>
        <w:rPr>
          <w:noProof/>
        </w:rPr>
        <w:tab/>
      </w:r>
      <w:r>
        <w:rPr>
          <w:noProof/>
        </w:rPr>
        <w:fldChar w:fldCharType="begin" w:fldLock="1"/>
      </w:r>
      <w:r>
        <w:rPr>
          <w:noProof/>
        </w:rPr>
        <w:instrText xml:space="preserve"> PAGEREF _Toc138673012 \h </w:instrText>
      </w:r>
      <w:r>
        <w:rPr>
          <w:noProof/>
        </w:rPr>
      </w:r>
      <w:r>
        <w:rPr>
          <w:noProof/>
        </w:rPr>
        <w:fldChar w:fldCharType="separate"/>
      </w:r>
      <w:r>
        <w:rPr>
          <w:noProof/>
        </w:rPr>
        <w:t>113</w:t>
      </w:r>
      <w:r>
        <w:rPr>
          <w:noProof/>
        </w:rPr>
        <w:fldChar w:fldCharType="end"/>
      </w:r>
    </w:p>
    <w:p w14:paraId="612598A4" w14:textId="0A822AA9" w:rsidR="003D2319" w:rsidRDefault="003D2319">
      <w:pPr>
        <w:pStyle w:val="TOC2"/>
        <w:rPr>
          <w:rFonts w:ascii="Calibri" w:hAnsi="Calibri"/>
          <w:noProof/>
          <w:sz w:val="22"/>
          <w:szCs w:val="22"/>
          <w:lang w:eastAsia="en-GB"/>
        </w:rPr>
      </w:pPr>
      <w:r w:rsidRPr="002169D2">
        <w:rPr>
          <w:noProof/>
          <w:lang w:val="fr-FR"/>
        </w:rPr>
        <w:t>8.82</w:t>
      </w:r>
      <w:r>
        <w:rPr>
          <w:rFonts w:ascii="Calibri" w:hAnsi="Calibri"/>
          <w:noProof/>
          <w:sz w:val="22"/>
          <w:szCs w:val="22"/>
          <w:lang w:eastAsia="en-GB"/>
        </w:rPr>
        <w:tab/>
      </w:r>
      <w:r w:rsidRPr="002169D2">
        <w:rPr>
          <w:noProof/>
          <w:lang w:val="fr-FR"/>
        </w:rPr>
        <w:t>Frames identifier</w:t>
      </w:r>
      <w:r>
        <w:rPr>
          <w:noProof/>
        </w:rPr>
        <w:tab/>
      </w:r>
      <w:r>
        <w:rPr>
          <w:noProof/>
        </w:rPr>
        <w:fldChar w:fldCharType="begin" w:fldLock="1"/>
      </w:r>
      <w:r>
        <w:rPr>
          <w:noProof/>
        </w:rPr>
        <w:instrText xml:space="preserve"> PAGEREF _Toc138673013 \h </w:instrText>
      </w:r>
      <w:r>
        <w:rPr>
          <w:noProof/>
        </w:rPr>
      </w:r>
      <w:r>
        <w:rPr>
          <w:noProof/>
        </w:rPr>
        <w:fldChar w:fldCharType="separate"/>
      </w:r>
      <w:r>
        <w:rPr>
          <w:noProof/>
        </w:rPr>
        <w:t>113</w:t>
      </w:r>
      <w:r>
        <w:rPr>
          <w:noProof/>
        </w:rPr>
        <w:fldChar w:fldCharType="end"/>
      </w:r>
    </w:p>
    <w:p w14:paraId="7A5DA723" w14:textId="7B77DA2A" w:rsidR="003D2319" w:rsidRDefault="003D2319">
      <w:pPr>
        <w:pStyle w:val="TOC2"/>
        <w:rPr>
          <w:rFonts w:ascii="Calibri" w:hAnsi="Calibri"/>
          <w:noProof/>
          <w:sz w:val="22"/>
          <w:szCs w:val="22"/>
          <w:lang w:eastAsia="en-GB"/>
        </w:rPr>
      </w:pPr>
      <w:r>
        <w:rPr>
          <w:noProof/>
        </w:rPr>
        <w:t>8.83</w:t>
      </w:r>
      <w:r>
        <w:rPr>
          <w:rFonts w:ascii="Calibri" w:hAnsi="Calibri"/>
          <w:noProof/>
          <w:sz w:val="22"/>
          <w:szCs w:val="22"/>
          <w:lang w:eastAsia="en-GB"/>
        </w:rPr>
        <w:tab/>
      </w:r>
      <w:r>
        <w:rPr>
          <w:noProof/>
        </w:rPr>
        <w:t>I-WLAN Identifier</w:t>
      </w:r>
      <w:r>
        <w:rPr>
          <w:noProof/>
        </w:rPr>
        <w:tab/>
      </w:r>
      <w:r>
        <w:rPr>
          <w:noProof/>
        </w:rPr>
        <w:fldChar w:fldCharType="begin" w:fldLock="1"/>
      </w:r>
      <w:r>
        <w:rPr>
          <w:noProof/>
        </w:rPr>
        <w:instrText xml:space="preserve"> PAGEREF _Toc138673014 \h </w:instrText>
      </w:r>
      <w:r>
        <w:rPr>
          <w:noProof/>
        </w:rPr>
      </w:r>
      <w:r>
        <w:rPr>
          <w:noProof/>
        </w:rPr>
        <w:fldChar w:fldCharType="separate"/>
      </w:r>
      <w:r>
        <w:rPr>
          <w:noProof/>
        </w:rPr>
        <w:t>113</w:t>
      </w:r>
      <w:r>
        <w:rPr>
          <w:noProof/>
        </w:rPr>
        <w:fldChar w:fldCharType="end"/>
      </w:r>
    </w:p>
    <w:p w14:paraId="75E1E891" w14:textId="35A22F5B" w:rsidR="003D2319" w:rsidRDefault="003D2319">
      <w:pPr>
        <w:pStyle w:val="TOC2"/>
        <w:rPr>
          <w:rFonts w:ascii="Calibri" w:hAnsi="Calibri"/>
          <w:noProof/>
          <w:sz w:val="22"/>
          <w:szCs w:val="22"/>
          <w:lang w:eastAsia="en-GB"/>
        </w:rPr>
      </w:pPr>
      <w:r>
        <w:rPr>
          <w:noProof/>
        </w:rPr>
        <w:t>8.84</w:t>
      </w:r>
      <w:r>
        <w:rPr>
          <w:rFonts w:ascii="Calibri" w:hAnsi="Calibri"/>
          <w:noProof/>
          <w:sz w:val="22"/>
          <w:szCs w:val="22"/>
          <w:lang w:eastAsia="en-GB"/>
        </w:rPr>
        <w:tab/>
      </w:r>
      <w:r>
        <w:rPr>
          <w:noProof/>
        </w:rPr>
        <w:t>(I-)WLAN Access Status</w:t>
      </w:r>
      <w:r>
        <w:rPr>
          <w:noProof/>
        </w:rPr>
        <w:tab/>
      </w:r>
      <w:r>
        <w:rPr>
          <w:noProof/>
        </w:rPr>
        <w:fldChar w:fldCharType="begin" w:fldLock="1"/>
      </w:r>
      <w:r>
        <w:rPr>
          <w:noProof/>
        </w:rPr>
        <w:instrText xml:space="preserve"> PAGEREF _Toc138673015 \h </w:instrText>
      </w:r>
      <w:r>
        <w:rPr>
          <w:noProof/>
        </w:rPr>
      </w:r>
      <w:r>
        <w:rPr>
          <w:noProof/>
        </w:rPr>
        <w:fldChar w:fldCharType="separate"/>
      </w:r>
      <w:r>
        <w:rPr>
          <w:noProof/>
        </w:rPr>
        <w:t>113</w:t>
      </w:r>
      <w:r>
        <w:rPr>
          <w:noProof/>
        </w:rPr>
        <w:fldChar w:fldCharType="end"/>
      </w:r>
    </w:p>
    <w:p w14:paraId="76A3F071" w14:textId="2E69B844" w:rsidR="003D2319" w:rsidRDefault="003D2319">
      <w:pPr>
        <w:pStyle w:val="TOC2"/>
        <w:rPr>
          <w:rFonts w:ascii="Calibri" w:hAnsi="Calibri"/>
          <w:noProof/>
          <w:sz w:val="22"/>
          <w:szCs w:val="22"/>
          <w:lang w:eastAsia="en-GB"/>
        </w:rPr>
      </w:pPr>
      <w:r>
        <w:rPr>
          <w:noProof/>
        </w:rPr>
        <w:t>8.85</w:t>
      </w:r>
      <w:r>
        <w:rPr>
          <w:rFonts w:ascii="Calibri" w:hAnsi="Calibri"/>
          <w:noProof/>
          <w:sz w:val="22"/>
          <w:szCs w:val="22"/>
          <w:lang w:eastAsia="en-GB"/>
        </w:rPr>
        <w:tab/>
      </w:r>
      <w:r>
        <w:rPr>
          <w:noProof/>
        </w:rPr>
        <w:t>IMEISV</w:t>
      </w:r>
      <w:r>
        <w:rPr>
          <w:noProof/>
        </w:rPr>
        <w:tab/>
      </w:r>
      <w:r>
        <w:rPr>
          <w:noProof/>
        </w:rPr>
        <w:fldChar w:fldCharType="begin" w:fldLock="1"/>
      </w:r>
      <w:r>
        <w:rPr>
          <w:noProof/>
        </w:rPr>
        <w:instrText xml:space="preserve"> PAGEREF _Toc138673016 \h </w:instrText>
      </w:r>
      <w:r>
        <w:rPr>
          <w:noProof/>
        </w:rPr>
      </w:r>
      <w:r>
        <w:rPr>
          <w:noProof/>
        </w:rPr>
        <w:fldChar w:fldCharType="separate"/>
      </w:r>
      <w:r>
        <w:rPr>
          <w:noProof/>
        </w:rPr>
        <w:t>113</w:t>
      </w:r>
      <w:r>
        <w:rPr>
          <w:noProof/>
        </w:rPr>
        <w:fldChar w:fldCharType="end"/>
      </w:r>
    </w:p>
    <w:p w14:paraId="0A4C234E" w14:textId="62AF6703" w:rsidR="003D2319" w:rsidRDefault="003D2319">
      <w:pPr>
        <w:pStyle w:val="TOC2"/>
        <w:rPr>
          <w:rFonts w:ascii="Calibri" w:hAnsi="Calibri"/>
          <w:noProof/>
          <w:sz w:val="22"/>
          <w:szCs w:val="22"/>
          <w:lang w:eastAsia="en-GB"/>
        </w:rPr>
      </w:pPr>
      <w:r>
        <w:rPr>
          <w:noProof/>
        </w:rPr>
        <w:t>8.86</w:t>
      </w:r>
      <w:r>
        <w:rPr>
          <w:rFonts w:ascii="Calibri" w:hAnsi="Calibri"/>
          <w:noProof/>
          <w:sz w:val="22"/>
          <w:szCs w:val="22"/>
          <w:lang w:eastAsia="en-GB"/>
        </w:rPr>
        <w:tab/>
      </w:r>
      <w:r>
        <w:rPr>
          <w:noProof/>
        </w:rPr>
        <w:t>Network search mode</w:t>
      </w:r>
      <w:r>
        <w:rPr>
          <w:noProof/>
        </w:rPr>
        <w:tab/>
      </w:r>
      <w:r>
        <w:rPr>
          <w:noProof/>
        </w:rPr>
        <w:fldChar w:fldCharType="begin" w:fldLock="1"/>
      </w:r>
      <w:r>
        <w:rPr>
          <w:noProof/>
        </w:rPr>
        <w:instrText xml:space="preserve"> PAGEREF _Toc138673017 \h </w:instrText>
      </w:r>
      <w:r>
        <w:rPr>
          <w:noProof/>
        </w:rPr>
      </w:r>
      <w:r>
        <w:rPr>
          <w:noProof/>
        </w:rPr>
        <w:fldChar w:fldCharType="separate"/>
      </w:r>
      <w:r>
        <w:rPr>
          <w:noProof/>
        </w:rPr>
        <w:t>113</w:t>
      </w:r>
      <w:r>
        <w:rPr>
          <w:noProof/>
        </w:rPr>
        <w:fldChar w:fldCharType="end"/>
      </w:r>
    </w:p>
    <w:p w14:paraId="25F30B61" w14:textId="64807BC9" w:rsidR="003D2319" w:rsidRDefault="003D2319">
      <w:pPr>
        <w:pStyle w:val="TOC2"/>
        <w:rPr>
          <w:rFonts w:ascii="Calibri" w:hAnsi="Calibri"/>
          <w:noProof/>
          <w:sz w:val="22"/>
          <w:szCs w:val="22"/>
          <w:lang w:eastAsia="en-GB"/>
        </w:rPr>
      </w:pPr>
      <w:r>
        <w:rPr>
          <w:noProof/>
        </w:rPr>
        <w:t>8.87</w:t>
      </w:r>
      <w:r>
        <w:rPr>
          <w:rFonts w:ascii="Calibri" w:hAnsi="Calibri"/>
          <w:noProof/>
          <w:sz w:val="22"/>
          <w:szCs w:val="22"/>
          <w:lang w:eastAsia="en-GB"/>
        </w:rPr>
        <w:tab/>
      </w:r>
      <w:r>
        <w:rPr>
          <w:noProof/>
        </w:rPr>
        <w:t>Battery State</w:t>
      </w:r>
      <w:r>
        <w:rPr>
          <w:noProof/>
        </w:rPr>
        <w:tab/>
      </w:r>
      <w:r>
        <w:rPr>
          <w:noProof/>
        </w:rPr>
        <w:fldChar w:fldCharType="begin" w:fldLock="1"/>
      </w:r>
      <w:r>
        <w:rPr>
          <w:noProof/>
        </w:rPr>
        <w:instrText xml:space="preserve"> PAGEREF _Toc138673018 \h </w:instrText>
      </w:r>
      <w:r>
        <w:rPr>
          <w:noProof/>
        </w:rPr>
      </w:r>
      <w:r>
        <w:rPr>
          <w:noProof/>
        </w:rPr>
        <w:fldChar w:fldCharType="separate"/>
      </w:r>
      <w:r>
        <w:rPr>
          <w:noProof/>
        </w:rPr>
        <w:t>114</w:t>
      </w:r>
      <w:r>
        <w:rPr>
          <w:noProof/>
        </w:rPr>
        <w:fldChar w:fldCharType="end"/>
      </w:r>
    </w:p>
    <w:p w14:paraId="780849DF" w14:textId="25C45AB8" w:rsidR="003D2319" w:rsidRDefault="003D2319">
      <w:pPr>
        <w:pStyle w:val="TOC2"/>
        <w:rPr>
          <w:rFonts w:ascii="Calibri" w:hAnsi="Calibri"/>
          <w:noProof/>
          <w:sz w:val="22"/>
          <w:szCs w:val="22"/>
          <w:lang w:eastAsia="en-GB"/>
        </w:rPr>
      </w:pPr>
      <w:r>
        <w:rPr>
          <w:noProof/>
        </w:rPr>
        <w:t>8.88</w:t>
      </w:r>
      <w:r>
        <w:rPr>
          <w:rFonts w:ascii="Calibri" w:hAnsi="Calibri"/>
          <w:noProof/>
          <w:sz w:val="22"/>
          <w:szCs w:val="22"/>
          <w:lang w:eastAsia="en-GB"/>
        </w:rPr>
        <w:tab/>
      </w:r>
      <w:r>
        <w:rPr>
          <w:noProof/>
        </w:rPr>
        <w:t>Browsing status</w:t>
      </w:r>
      <w:r>
        <w:rPr>
          <w:noProof/>
        </w:rPr>
        <w:tab/>
      </w:r>
      <w:r>
        <w:rPr>
          <w:noProof/>
        </w:rPr>
        <w:fldChar w:fldCharType="begin" w:fldLock="1"/>
      </w:r>
      <w:r>
        <w:rPr>
          <w:noProof/>
        </w:rPr>
        <w:instrText xml:space="preserve"> PAGEREF _Toc138673019 \h </w:instrText>
      </w:r>
      <w:r>
        <w:rPr>
          <w:noProof/>
        </w:rPr>
      </w:r>
      <w:r>
        <w:rPr>
          <w:noProof/>
        </w:rPr>
        <w:fldChar w:fldCharType="separate"/>
      </w:r>
      <w:r>
        <w:rPr>
          <w:noProof/>
        </w:rPr>
        <w:t>114</w:t>
      </w:r>
      <w:r>
        <w:rPr>
          <w:noProof/>
        </w:rPr>
        <w:fldChar w:fldCharType="end"/>
      </w:r>
    </w:p>
    <w:p w14:paraId="7106F4B5" w14:textId="6783A8EB" w:rsidR="003D2319" w:rsidRDefault="003D2319">
      <w:pPr>
        <w:pStyle w:val="TOC2"/>
        <w:rPr>
          <w:rFonts w:ascii="Calibri" w:hAnsi="Calibri"/>
          <w:noProof/>
          <w:sz w:val="22"/>
          <w:szCs w:val="22"/>
          <w:lang w:eastAsia="en-GB"/>
        </w:rPr>
      </w:pPr>
      <w:r>
        <w:rPr>
          <w:noProof/>
        </w:rPr>
        <w:t>8.89</w:t>
      </w:r>
      <w:r>
        <w:rPr>
          <w:rFonts w:ascii="Calibri" w:hAnsi="Calibri"/>
          <w:noProof/>
          <w:sz w:val="22"/>
          <w:szCs w:val="22"/>
          <w:lang w:eastAsia="en-GB"/>
        </w:rPr>
        <w:tab/>
      </w:r>
      <w:r>
        <w:rPr>
          <w:noProof/>
        </w:rPr>
        <w:t>Registry application data</w:t>
      </w:r>
      <w:r>
        <w:rPr>
          <w:noProof/>
        </w:rPr>
        <w:tab/>
      </w:r>
      <w:r>
        <w:rPr>
          <w:noProof/>
        </w:rPr>
        <w:fldChar w:fldCharType="begin" w:fldLock="1"/>
      </w:r>
      <w:r>
        <w:rPr>
          <w:noProof/>
        </w:rPr>
        <w:instrText xml:space="preserve"> PAGEREF _Toc138673020 \h </w:instrText>
      </w:r>
      <w:r>
        <w:rPr>
          <w:noProof/>
        </w:rPr>
      </w:r>
      <w:r>
        <w:rPr>
          <w:noProof/>
        </w:rPr>
        <w:fldChar w:fldCharType="separate"/>
      </w:r>
      <w:r>
        <w:rPr>
          <w:noProof/>
        </w:rPr>
        <w:t>114</w:t>
      </w:r>
      <w:r>
        <w:rPr>
          <w:noProof/>
        </w:rPr>
        <w:fldChar w:fldCharType="end"/>
      </w:r>
    </w:p>
    <w:p w14:paraId="32E6B7F8" w14:textId="4186B064" w:rsidR="003D2319" w:rsidRDefault="003D2319">
      <w:pPr>
        <w:pStyle w:val="TOC2"/>
        <w:rPr>
          <w:rFonts w:ascii="Calibri" w:hAnsi="Calibri"/>
          <w:noProof/>
          <w:sz w:val="22"/>
          <w:szCs w:val="22"/>
          <w:lang w:eastAsia="en-GB"/>
        </w:rPr>
      </w:pPr>
      <w:r>
        <w:rPr>
          <w:noProof/>
        </w:rPr>
        <w:t>8.90</w:t>
      </w:r>
      <w:r>
        <w:rPr>
          <w:rFonts w:ascii="Calibri" w:hAnsi="Calibri"/>
          <w:noProof/>
          <w:sz w:val="22"/>
          <w:szCs w:val="22"/>
          <w:lang w:eastAsia="en-GB"/>
        </w:rPr>
        <w:tab/>
      </w:r>
      <w:r>
        <w:rPr>
          <w:noProof/>
        </w:rPr>
        <w:t>PLMNwAcT List</w:t>
      </w:r>
      <w:r>
        <w:rPr>
          <w:noProof/>
        </w:rPr>
        <w:tab/>
      </w:r>
      <w:r>
        <w:rPr>
          <w:noProof/>
        </w:rPr>
        <w:fldChar w:fldCharType="begin" w:fldLock="1"/>
      </w:r>
      <w:r>
        <w:rPr>
          <w:noProof/>
        </w:rPr>
        <w:instrText xml:space="preserve"> PAGEREF _Toc138673021 \h </w:instrText>
      </w:r>
      <w:r>
        <w:rPr>
          <w:noProof/>
        </w:rPr>
      </w:r>
      <w:r>
        <w:rPr>
          <w:noProof/>
        </w:rPr>
        <w:fldChar w:fldCharType="separate"/>
      </w:r>
      <w:r>
        <w:rPr>
          <w:noProof/>
        </w:rPr>
        <w:t>114</w:t>
      </w:r>
      <w:r>
        <w:rPr>
          <w:noProof/>
        </w:rPr>
        <w:fldChar w:fldCharType="end"/>
      </w:r>
    </w:p>
    <w:p w14:paraId="582C7471" w14:textId="386B9924" w:rsidR="003D2319" w:rsidRDefault="003D2319">
      <w:pPr>
        <w:pStyle w:val="TOC2"/>
        <w:rPr>
          <w:rFonts w:ascii="Calibri" w:hAnsi="Calibri"/>
          <w:noProof/>
          <w:sz w:val="22"/>
          <w:szCs w:val="22"/>
          <w:lang w:eastAsia="en-GB"/>
        </w:rPr>
      </w:pPr>
      <w:r>
        <w:rPr>
          <w:noProof/>
        </w:rPr>
        <w:t>8.91</w:t>
      </w:r>
      <w:r>
        <w:rPr>
          <w:rFonts w:ascii="Calibri" w:hAnsi="Calibri"/>
          <w:noProof/>
          <w:sz w:val="22"/>
          <w:szCs w:val="22"/>
          <w:lang w:eastAsia="en-GB"/>
        </w:rPr>
        <w:tab/>
      </w:r>
      <w:r>
        <w:rPr>
          <w:noProof/>
        </w:rPr>
        <w:t>Routing Area Identification</w:t>
      </w:r>
      <w:r>
        <w:rPr>
          <w:noProof/>
        </w:rPr>
        <w:tab/>
      </w:r>
      <w:r>
        <w:rPr>
          <w:noProof/>
        </w:rPr>
        <w:fldChar w:fldCharType="begin" w:fldLock="1"/>
      </w:r>
      <w:r>
        <w:rPr>
          <w:noProof/>
        </w:rPr>
        <w:instrText xml:space="preserve"> PAGEREF _Toc138673022 \h </w:instrText>
      </w:r>
      <w:r>
        <w:rPr>
          <w:noProof/>
        </w:rPr>
      </w:r>
      <w:r>
        <w:rPr>
          <w:noProof/>
        </w:rPr>
        <w:fldChar w:fldCharType="separate"/>
      </w:r>
      <w:r>
        <w:rPr>
          <w:noProof/>
        </w:rPr>
        <w:t>114</w:t>
      </w:r>
      <w:r>
        <w:rPr>
          <w:noProof/>
        </w:rPr>
        <w:fldChar w:fldCharType="end"/>
      </w:r>
    </w:p>
    <w:p w14:paraId="3C7BFA9A" w14:textId="4F2315D5" w:rsidR="003D2319" w:rsidRDefault="003D2319">
      <w:pPr>
        <w:pStyle w:val="TOC2"/>
        <w:rPr>
          <w:rFonts w:ascii="Calibri" w:hAnsi="Calibri"/>
          <w:noProof/>
          <w:sz w:val="22"/>
          <w:szCs w:val="22"/>
          <w:lang w:eastAsia="en-GB"/>
        </w:rPr>
      </w:pPr>
      <w:r>
        <w:rPr>
          <w:noProof/>
        </w:rPr>
        <w:t>8.92</w:t>
      </w:r>
      <w:r>
        <w:rPr>
          <w:rFonts w:ascii="Calibri" w:hAnsi="Calibri"/>
          <w:noProof/>
          <w:sz w:val="22"/>
          <w:szCs w:val="22"/>
          <w:lang w:eastAsia="en-GB"/>
        </w:rPr>
        <w:tab/>
      </w:r>
      <w:r>
        <w:rPr>
          <w:noProof/>
        </w:rPr>
        <w:t>Update/Attach/Registration Type</w:t>
      </w:r>
      <w:r>
        <w:rPr>
          <w:noProof/>
        </w:rPr>
        <w:tab/>
      </w:r>
      <w:r>
        <w:rPr>
          <w:noProof/>
        </w:rPr>
        <w:fldChar w:fldCharType="begin" w:fldLock="1"/>
      </w:r>
      <w:r>
        <w:rPr>
          <w:noProof/>
        </w:rPr>
        <w:instrText xml:space="preserve"> PAGEREF _Toc138673023 \h </w:instrText>
      </w:r>
      <w:r>
        <w:rPr>
          <w:noProof/>
        </w:rPr>
      </w:r>
      <w:r>
        <w:rPr>
          <w:noProof/>
        </w:rPr>
        <w:fldChar w:fldCharType="separate"/>
      </w:r>
      <w:r>
        <w:rPr>
          <w:noProof/>
        </w:rPr>
        <w:t>114</w:t>
      </w:r>
      <w:r>
        <w:rPr>
          <w:noProof/>
        </w:rPr>
        <w:fldChar w:fldCharType="end"/>
      </w:r>
    </w:p>
    <w:p w14:paraId="7B49C0D4" w14:textId="4B4DDA0F" w:rsidR="003D2319" w:rsidRDefault="003D2319">
      <w:pPr>
        <w:pStyle w:val="TOC2"/>
        <w:rPr>
          <w:rFonts w:ascii="Calibri" w:hAnsi="Calibri"/>
          <w:noProof/>
          <w:sz w:val="22"/>
          <w:szCs w:val="22"/>
          <w:lang w:eastAsia="en-GB"/>
        </w:rPr>
      </w:pPr>
      <w:r>
        <w:rPr>
          <w:noProof/>
        </w:rPr>
        <w:t>8.93</w:t>
      </w:r>
      <w:r>
        <w:rPr>
          <w:rFonts w:ascii="Calibri" w:hAnsi="Calibri"/>
          <w:noProof/>
          <w:sz w:val="22"/>
          <w:szCs w:val="22"/>
          <w:lang w:eastAsia="en-GB"/>
        </w:rPr>
        <w:tab/>
      </w:r>
      <w:r>
        <w:rPr>
          <w:noProof/>
        </w:rPr>
        <w:t>Rejection Cause Code</w:t>
      </w:r>
      <w:r>
        <w:rPr>
          <w:noProof/>
        </w:rPr>
        <w:tab/>
      </w:r>
      <w:r>
        <w:rPr>
          <w:noProof/>
        </w:rPr>
        <w:fldChar w:fldCharType="begin" w:fldLock="1"/>
      </w:r>
      <w:r>
        <w:rPr>
          <w:noProof/>
        </w:rPr>
        <w:instrText xml:space="preserve"> PAGEREF _Toc138673024 \h </w:instrText>
      </w:r>
      <w:r>
        <w:rPr>
          <w:noProof/>
        </w:rPr>
      </w:r>
      <w:r>
        <w:rPr>
          <w:noProof/>
        </w:rPr>
        <w:fldChar w:fldCharType="separate"/>
      </w:r>
      <w:r>
        <w:rPr>
          <w:noProof/>
        </w:rPr>
        <w:t>115</w:t>
      </w:r>
      <w:r>
        <w:rPr>
          <w:noProof/>
        </w:rPr>
        <w:fldChar w:fldCharType="end"/>
      </w:r>
    </w:p>
    <w:p w14:paraId="577791E1" w14:textId="24D37706" w:rsidR="003D2319" w:rsidRDefault="003D2319">
      <w:pPr>
        <w:pStyle w:val="TOC2"/>
        <w:rPr>
          <w:rFonts w:ascii="Calibri" w:hAnsi="Calibri"/>
          <w:noProof/>
          <w:sz w:val="22"/>
          <w:szCs w:val="22"/>
          <w:lang w:eastAsia="en-GB"/>
        </w:rPr>
      </w:pPr>
      <w:r>
        <w:rPr>
          <w:noProof/>
        </w:rPr>
        <w:t>8.94</w:t>
      </w:r>
      <w:r>
        <w:rPr>
          <w:rFonts w:ascii="Calibri" w:hAnsi="Calibri"/>
          <w:noProof/>
          <w:sz w:val="22"/>
          <w:szCs w:val="22"/>
          <w:lang w:eastAsia="en-GB"/>
        </w:rPr>
        <w:tab/>
      </w:r>
      <w:r>
        <w:rPr>
          <w:noProof/>
        </w:rPr>
        <w:t>Geographical Location Parameters</w:t>
      </w:r>
      <w:r>
        <w:rPr>
          <w:noProof/>
        </w:rPr>
        <w:tab/>
      </w:r>
      <w:r>
        <w:rPr>
          <w:noProof/>
        </w:rPr>
        <w:fldChar w:fldCharType="begin" w:fldLock="1"/>
      </w:r>
      <w:r>
        <w:rPr>
          <w:noProof/>
        </w:rPr>
        <w:instrText xml:space="preserve"> PAGEREF _Toc138673025 \h </w:instrText>
      </w:r>
      <w:r>
        <w:rPr>
          <w:noProof/>
        </w:rPr>
      </w:r>
      <w:r>
        <w:rPr>
          <w:noProof/>
        </w:rPr>
        <w:fldChar w:fldCharType="separate"/>
      </w:r>
      <w:r>
        <w:rPr>
          <w:noProof/>
        </w:rPr>
        <w:t>116</w:t>
      </w:r>
      <w:r>
        <w:rPr>
          <w:noProof/>
        </w:rPr>
        <w:fldChar w:fldCharType="end"/>
      </w:r>
    </w:p>
    <w:p w14:paraId="21245129" w14:textId="7BB80EFC" w:rsidR="003D2319" w:rsidRDefault="003D2319">
      <w:pPr>
        <w:pStyle w:val="TOC2"/>
        <w:rPr>
          <w:rFonts w:ascii="Calibri" w:hAnsi="Calibri"/>
          <w:noProof/>
          <w:sz w:val="22"/>
          <w:szCs w:val="22"/>
          <w:lang w:eastAsia="en-GB"/>
        </w:rPr>
      </w:pPr>
      <w:r>
        <w:rPr>
          <w:noProof/>
        </w:rPr>
        <w:t>8.95</w:t>
      </w:r>
      <w:r>
        <w:rPr>
          <w:rFonts w:ascii="Calibri" w:hAnsi="Calibri"/>
          <w:noProof/>
          <w:sz w:val="22"/>
          <w:szCs w:val="22"/>
          <w:lang w:eastAsia="en-GB"/>
        </w:rPr>
        <w:tab/>
      </w:r>
      <w:r>
        <w:rPr>
          <w:noProof/>
        </w:rPr>
        <w:t>GAD shapes</w:t>
      </w:r>
      <w:r>
        <w:rPr>
          <w:noProof/>
        </w:rPr>
        <w:tab/>
      </w:r>
      <w:r>
        <w:rPr>
          <w:noProof/>
        </w:rPr>
        <w:fldChar w:fldCharType="begin" w:fldLock="1"/>
      </w:r>
      <w:r>
        <w:rPr>
          <w:noProof/>
        </w:rPr>
        <w:instrText xml:space="preserve"> PAGEREF _Toc138673026 \h </w:instrText>
      </w:r>
      <w:r>
        <w:rPr>
          <w:noProof/>
        </w:rPr>
      </w:r>
      <w:r>
        <w:rPr>
          <w:noProof/>
        </w:rPr>
        <w:fldChar w:fldCharType="separate"/>
      </w:r>
      <w:r>
        <w:rPr>
          <w:noProof/>
        </w:rPr>
        <w:t>118</w:t>
      </w:r>
      <w:r>
        <w:rPr>
          <w:noProof/>
        </w:rPr>
        <w:fldChar w:fldCharType="end"/>
      </w:r>
    </w:p>
    <w:p w14:paraId="094A655E" w14:textId="5ED9CA81" w:rsidR="003D2319" w:rsidRDefault="003D2319">
      <w:pPr>
        <w:pStyle w:val="TOC2"/>
        <w:rPr>
          <w:rFonts w:ascii="Calibri" w:hAnsi="Calibri"/>
          <w:noProof/>
          <w:sz w:val="22"/>
          <w:szCs w:val="22"/>
          <w:lang w:eastAsia="en-GB"/>
        </w:rPr>
      </w:pPr>
      <w:r>
        <w:rPr>
          <w:noProof/>
        </w:rPr>
        <w:t>8.96</w:t>
      </w:r>
      <w:r>
        <w:rPr>
          <w:rFonts w:ascii="Calibri" w:hAnsi="Calibri"/>
          <w:noProof/>
          <w:sz w:val="22"/>
          <w:szCs w:val="22"/>
          <w:lang w:eastAsia="en-GB"/>
        </w:rPr>
        <w:tab/>
      </w:r>
      <w:r>
        <w:rPr>
          <w:noProof/>
        </w:rPr>
        <w:t>NMEA sentence</w:t>
      </w:r>
      <w:r>
        <w:rPr>
          <w:noProof/>
        </w:rPr>
        <w:tab/>
      </w:r>
      <w:r>
        <w:rPr>
          <w:noProof/>
        </w:rPr>
        <w:fldChar w:fldCharType="begin" w:fldLock="1"/>
      </w:r>
      <w:r>
        <w:rPr>
          <w:noProof/>
        </w:rPr>
        <w:instrText xml:space="preserve"> PAGEREF _Toc138673027 \h </w:instrText>
      </w:r>
      <w:r>
        <w:rPr>
          <w:noProof/>
        </w:rPr>
      </w:r>
      <w:r>
        <w:rPr>
          <w:noProof/>
        </w:rPr>
        <w:fldChar w:fldCharType="separate"/>
      </w:r>
      <w:r>
        <w:rPr>
          <w:noProof/>
        </w:rPr>
        <w:t>119</w:t>
      </w:r>
      <w:r>
        <w:rPr>
          <w:noProof/>
        </w:rPr>
        <w:fldChar w:fldCharType="end"/>
      </w:r>
    </w:p>
    <w:p w14:paraId="061F87F7" w14:textId="44A5BA65" w:rsidR="003D2319" w:rsidRDefault="003D2319">
      <w:pPr>
        <w:pStyle w:val="TOC2"/>
        <w:rPr>
          <w:rFonts w:ascii="Calibri" w:hAnsi="Calibri"/>
          <w:noProof/>
          <w:sz w:val="22"/>
          <w:szCs w:val="22"/>
          <w:lang w:eastAsia="en-GB"/>
        </w:rPr>
      </w:pPr>
      <w:r>
        <w:rPr>
          <w:noProof/>
        </w:rPr>
        <w:t>8.97</w:t>
      </w:r>
      <w:r>
        <w:rPr>
          <w:rFonts w:ascii="Calibri" w:hAnsi="Calibri"/>
          <w:noProof/>
          <w:sz w:val="22"/>
          <w:szCs w:val="22"/>
          <w:lang w:eastAsia="en-GB"/>
        </w:rPr>
        <w:tab/>
      </w:r>
      <w:r>
        <w:rPr>
          <w:noProof/>
        </w:rPr>
        <w:t>PLMN List</w:t>
      </w:r>
      <w:r>
        <w:rPr>
          <w:noProof/>
        </w:rPr>
        <w:tab/>
      </w:r>
      <w:r>
        <w:rPr>
          <w:noProof/>
        </w:rPr>
        <w:fldChar w:fldCharType="begin" w:fldLock="1"/>
      </w:r>
      <w:r>
        <w:rPr>
          <w:noProof/>
        </w:rPr>
        <w:instrText xml:space="preserve"> PAGEREF _Toc138673028 \h </w:instrText>
      </w:r>
      <w:r>
        <w:rPr>
          <w:noProof/>
        </w:rPr>
      </w:r>
      <w:r>
        <w:rPr>
          <w:noProof/>
        </w:rPr>
        <w:fldChar w:fldCharType="separate"/>
      </w:r>
      <w:r>
        <w:rPr>
          <w:noProof/>
        </w:rPr>
        <w:t>119</w:t>
      </w:r>
      <w:r>
        <w:rPr>
          <w:noProof/>
        </w:rPr>
        <w:fldChar w:fldCharType="end"/>
      </w:r>
    </w:p>
    <w:p w14:paraId="02AFC6C8" w14:textId="4354558A" w:rsidR="003D2319" w:rsidRDefault="003D2319">
      <w:pPr>
        <w:pStyle w:val="TOC2"/>
        <w:rPr>
          <w:rFonts w:ascii="Calibri" w:hAnsi="Calibri"/>
          <w:noProof/>
          <w:sz w:val="22"/>
          <w:szCs w:val="22"/>
          <w:lang w:eastAsia="en-GB"/>
        </w:rPr>
      </w:pPr>
      <w:r>
        <w:rPr>
          <w:noProof/>
        </w:rPr>
        <w:t>8.98</w:t>
      </w:r>
      <w:r>
        <w:rPr>
          <w:rFonts w:ascii="Calibri" w:hAnsi="Calibri"/>
          <w:noProof/>
          <w:sz w:val="22"/>
          <w:szCs w:val="22"/>
          <w:lang w:eastAsia="en-GB"/>
        </w:rPr>
        <w:tab/>
      </w:r>
      <w:r>
        <w:rPr>
          <w:noProof/>
        </w:rPr>
        <w:t>EPS PDN connection activation parameters</w:t>
      </w:r>
      <w:r>
        <w:rPr>
          <w:noProof/>
        </w:rPr>
        <w:tab/>
      </w:r>
      <w:r>
        <w:rPr>
          <w:noProof/>
        </w:rPr>
        <w:fldChar w:fldCharType="begin" w:fldLock="1"/>
      </w:r>
      <w:r>
        <w:rPr>
          <w:noProof/>
        </w:rPr>
        <w:instrText xml:space="preserve"> PAGEREF _Toc138673029 \h </w:instrText>
      </w:r>
      <w:r>
        <w:rPr>
          <w:noProof/>
        </w:rPr>
      </w:r>
      <w:r>
        <w:rPr>
          <w:noProof/>
        </w:rPr>
        <w:fldChar w:fldCharType="separate"/>
      </w:r>
      <w:r>
        <w:rPr>
          <w:noProof/>
        </w:rPr>
        <w:t>119</w:t>
      </w:r>
      <w:r>
        <w:rPr>
          <w:noProof/>
        </w:rPr>
        <w:fldChar w:fldCharType="end"/>
      </w:r>
    </w:p>
    <w:p w14:paraId="2C69950A" w14:textId="42BC97CB" w:rsidR="003D2319" w:rsidRDefault="003D2319">
      <w:pPr>
        <w:pStyle w:val="TOC2"/>
        <w:rPr>
          <w:rFonts w:ascii="Calibri" w:hAnsi="Calibri"/>
          <w:noProof/>
          <w:sz w:val="22"/>
          <w:szCs w:val="22"/>
          <w:lang w:eastAsia="en-GB"/>
        </w:rPr>
      </w:pPr>
      <w:r>
        <w:rPr>
          <w:noProof/>
        </w:rPr>
        <w:t>8.99</w:t>
      </w:r>
      <w:r>
        <w:rPr>
          <w:rFonts w:ascii="Calibri" w:hAnsi="Calibri"/>
          <w:noProof/>
          <w:sz w:val="22"/>
          <w:szCs w:val="22"/>
          <w:lang w:eastAsia="en-GB"/>
        </w:rPr>
        <w:tab/>
      </w:r>
      <w:r>
        <w:rPr>
          <w:noProof/>
        </w:rPr>
        <w:t>Tracking Area Identification</w:t>
      </w:r>
      <w:r>
        <w:rPr>
          <w:noProof/>
        </w:rPr>
        <w:tab/>
      </w:r>
      <w:r>
        <w:rPr>
          <w:noProof/>
        </w:rPr>
        <w:fldChar w:fldCharType="begin" w:fldLock="1"/>
      </w:r>
      <w:r>
        <w:rPr>
          <w:noProof/>
        </w:rPr>
        <w:instrText xml:space="preserve"> PAGEREF _Toc138673030 \h </w:instrText>
      </w:r>
      <w:r>
        <w:rPr>
          <w:noProof/>
        </w:rPr>
      </w:r>
      <w:r>
        <w:rPr>
          <w:noProof/>
        </w:rPr>
        <w:fldChar w:fldCharType="separate"/>
      </w:r>
      <w:r>
        <w:rPr>
          <w:noProof/>
        </w:rPr>
        <w:t>120</w:t>
      </w:r>
      <w:r>
        <w:rPr>
          <w:noProof/>
        </w:rPr>
        <w:fldChar w:fldCharType="end"/>
      </w:r>
    </w:p>
    <w:p w14:paraId="698764D1" w14:textId="1C8B9186" w:rsidR="003D2319" w:rsidRDefault="003D2319">
      <w:pPr>
        <w:pStyle w:val="TOC2"/>
        <w:rPr>
          <w:rFonts w:ascii="Calibri" w:hAnsi="Calibri"/>
          <w:noProof/>
          <w:sz w:val="22"/>
          <w:szCs w:val="22"/>
          <w:lang w:eastAsia="en-GB"/>
        </w:rPr>
      </w:pPr>
      <w:r>
        <w:rPr>
          <w:noProof/>
        </w:rPr>
        <w:t>8.100</w:t>
      </w:r>
      <w:r>
        <w:rPr>
          <w:rFonts w:ascii="Calibri" w:hAnsi="Calibri"/>
          <w:noProof/>
          <w:sz w:val="22"/>
          <w:szCs w:val="22"/>
          <w:lang w:eastAsia="en-GB"/>
        </w:rPr>
        <w:tab/>
      </w:r>
      <w:r>
        <w:rPr>
          <w:noProof/>
        </w:rPr>
        <w:t>CSG ID list identifier</w:t>
      </w:r>
      <w:r>
        <w:rPr>
          <w:noProof/>
        </w:rPr>
        <w:tab/>
      </w:r>
      <w:r>
        <w:rPr>
          <w:noProof/>
        </w:rPr>
        <w:fldChar w:fldCharType="begin" w:fldLock="1"/>
      </w:r>
      <w:r>
        <w:rPr>
          <w:noProof/>
        </w:rPr>
        <w:instrText xml:space="preserve"> PAGEREF _Toc138673031 \h </w:instrText>
      </w:r>
      <w:r>
        <w:rPr>
          <w:noProof/>
        </w:rPr>
      </w:r>
      <w:r>
        <w:rPr>
          <w:noProof/>
        </w:rPr>
        <w:fldChar w:fldCharType="separate"/>
      </w:r>
      <w:r>
        <w:rPr>
          <w:noProof/>
        </w:rPr>
        <w:t>120</w:t>
      </w:r>
      <w:r>
        <w:rPr>
          <w:noProof/>
        </w:rPr>
        <w:fldChar w:fldCharType="end"/>
      </w:r>
    </w:p>
    <w:p w14:paraId="0A33A203" w14:textId="1C62309F" w:rsidR="003D2319" w:rsidRDefault="003D2319">
      <w:pPr>
        <w:pStyle w:val="TOC2"/>
        <w:rPr>
          <w:rFonts w:ascii="Calibri" w:hAnsi="Calibri"/>
          <w:noProof/>
          <w:sz w:val="22"/>
          <w:szCs w:val="22"/>
          <w:lang w:eastAsia="en-GB"/>
        </w:rPr>
      </w:pPr>
      <w:r>
        <w:rPr>
          <w:noProof/>
        </w:rPr>
        <w:t>8.101</w:t>
      </w:r>
      <w:r>
        <w:rPr>
          <w:rFonts w:ascii="Calibri" w:hAnsi="Calibri"/>
          <w:noProof/>
          <w:sz w:val="22"/>
          <w:szCs w:val="22"/>
          <w:lang w:eastAsia="en-GB"/>
        </w:rPr>
        <w:tab/>
      </w:r>
      <w:r>
        <w:rPr>
          <w:noProof/>
        </w:rPr>
        <w:t>CSG cell selection status</w:t>
      </w:r>
      <w:r>
        <w:rPr>
          <w:noProof/>
        </w:rPr>
        <w:tab/>
      </w:r>
      <w:r>
        <w:rPr>
          <w:noProof/>
        </w:rPr>
        <w:fldChar w:fldCharType="begin" w:fldLock="1"/>
      </w:r>
      <w:r>
        <w:rPr>
          <w:noProof/>
        </w:rPr>
        <w:instrText xml:space="preserve"> PAGEREF _Toc138673032 \h </w:instrText>
      </w:r>
      <w:r>
        <w:rPr>
          <w:noProof/>
        </w:rPr>
      </w:r>
      <w:r>
        <w:rPr>
          <w:noProof/>
        </w:rPr>
        <w:fldChar w:fldCharType="separate"/>
      </w:r>
      <w:r>
        <w:rPr>
          <w:noProof/>
        </w:rPr>
        <w:t>121</w:t>
      </w:r>
      <w:r>
        <w:rPr>
          <w:noProof/>
        </w:rPr>
        <w:fldChar w:fldCharType="end"/>
      </w:r>
    </w:p>
    <w:p w14:paraId="79DAF8C5" w14:textId="4881784F" w:rsidR="003D2319" w:rsidRDefault="003D2319">
      <w:pPr>
        <w:pStyle w:val="TOC2"/>
        <w:rPr>
          <w:rFonts w:ascii="Calibri" w:hAnsi="Calibri"/>
          <w:noProof/>
          <w:sz w:val="22"/>
          <w:szCs w:val="22"/>
          <w:lang w:eastAsia="en-GB"/>
        </w:rPr>
      </w:pPr>
      <w:r>
        <w:rPr>
          <w:noProof/>
        </w:rPr>
        <w:t>8.102</w:t>
      </w:r>
      <w:r>
        <w:rPr>
          <w:rFonts w:ascii="Calibri" w:hAnsi="Calibri"/>
          <w:noProof/>
          <w:sz w:val="22"/>
          <w:szCs w:val="22"/>
          <w:lang w:eastAsia="en-GB"/>
        </w:rPr>
        <w:tab/>
      </w:r>
      <w:r>
        <w:rPr>
          <w:noProof/>
        </w:rPr>
        <w:t>CSG ID</w:t>
      </w:r>
      <w:r>
        <w:rPr>
          <w:noProof/>
        </w:rPr>
        <w:tab/>
      </w:r>
      <w:r>
        <w:rPr>
          <w:noProof/>
        </w:rPr>
        <w:fldChar w:fldCharType="begin" w:fldLock="1"/>
      </w:r>
      <w:r>
        <w:rPr>
          <w:noProof/>
        </w:rPr>
        <w:instrText xml:space="preserve"> PAGEREF _Toc138673033 \h </w:instrText>
      </w:r>
      <w:r>
        <w:rPr>
          <w:noProof/>
        </w:rPr>
      </w:r>
      <w:r>
        <w:rPr>
          <w:noProof/>
        </w:rPr>
        <w:fldChar w:fldCharType="separate"/>
      </w:r>
      <w:r>
        <w:rPr>
          <w:noProof/>
        </w:rPr>
        <w:t>121</w:t>
      </w:r>
      <w:r>
        <w:rPr>
          <w:noProof/>
        </w:rPr>
        <w:fldChar w:fldCharType="end"/>
      </w:r>
    </w:p>
    <w:p w14:paraId="608699CC" w14:textId="0E64509B" w:rsidR="003D2319" w:rsidRDefault="003D2319">
      <w:pPr>
        <w:pStyle w:val="TOC2"/>
        <w:rPr>
          <w:rFonts w:ascii="Calibri" w:hAnsi="Calibri"/>
          <w:noProof/>
          <w:sz w:val="22"/>
          <w:szCs w:val="22"/>
          <w:lang w:eastAsia="en-GB"/>
        </w:rPr>
      </w:pPr>
      <w:r w:rsidRPr="002169D2">
        <w:rPr>
          <w:noProof/>
          <w:lang w:val="pt-BR"/>
        </w:rPr>
        <w:t>8.103</w:t>
      </w:r>
      <w:r>
        <w:rPr>
          <w:rFonts w:ascii="Calibri" w:hAnsi="Calibri"/>
          <w:noProof/>
          <w:sz w:val="22"/>
          <w:szCs w:val="22"/>
          <w:lang w:eastAsia="en-GB"/>
        </w:rPr>
        <w:tab/>
      </w:r>
      <w:r w:rsidRPr="002169D2">
        <w:rPr>
          <w:noProof/>
          <w:lang w:val="pt-BR"/>
        </w:rPr>
        <w:t>HNB name</w:t>
      </w:r>
      <w:r>
        <w:rPr>
          <w:noProof/>
        </w:rPr>
        <w:tab/>
      </w:r>
      <w:r>
        <w:rPr>
          <w:noProof/>
        </w:rPr>
        <w:fldChar w:fldCharType="begin" w:fldLock="1"/>
      </w:r>
      <w:r>
        <w:rPr>
          <w:noProof/>
        </w:rPr>
        <w:instrText xml:space="preserve"> PAGEREF _Toc138673034 \h </w:instrText>
      </w:r>
      <w:r>
        <w:rPr>
          <w:noProof/>
        </w:rPr>
      </w:r>
      <w:r>
        <w:rPr>
          <w:noProof/>
        </w:rPr>
        <w:fldChar w:fldCharType="separate"/>
      </w:r>
      <w:r>
        <w:rPr>
          <w:noProof/>
        </w:rPr>
        <w:t>122</w:t>
      </w:r>
      <w:r>
        <w:rPr>
          <w:noProof/>
        </w:rPr>
        <w:fldChar w:fldCharType="end"/>
      </w:r>
    </w:p>
    <w:p w14:paraId="26C7073F" w14:textId="0463BA85" w:rsidR="003D2319" w:rsidRDefault="003D2319">
      <w:pPr>
        <w:pStyle w:val="TOC2"/>
        <w:rPr>
          <w:rFonts w:ascii="Calibri" w:hAnsi="Calibri"/>
          <w:noProof/>
          <w:sz w:val="22"/>
          <w:szCs w:val="22"/>
          <w:lang w:eastAsia="en-GB"/>
        </w:rPr>
      </w:pPr>
      <w:r>
        <w:rPr>
          <w:noProof/>
        </w:rPr>
        <w:t>8.104</w:t>
      </w:r>
      <w:r>
        <w:rPr>
          <w:rFonts w:ascii="Calibri" w:hAnsi="Calibri"/>
          <w:noProof/>
          <w:sz w:val="22"/>
          <w:szCs w:val="22"/>
          <w:lang w:eastAsia="en-GB"/>
        </w:rPr>
        <w:tab/>
      </w:r>
      <w:r>
        <w:rPr>
          <w:noProof/>
        </w:rPr>
        <w:t>Activate descriptor</w:t>
      </w:r>
      <w:r>
        <w:rPr>
          <w:noProof/>
        </w:rPr>
        <w:tab/>
      </w:r>
      <w:r>
        <w:rPr>
          <w:noProof/>
        </w:rPr>
        <w:fldChar w:fldCharType="begin" w:fldLock="1"/>
      </w:r>
      <w:r>
        <w:rPr>
          <w:noProof/>
        </w:rPr>
        <w:instrText xml:space="preserve"> PAGEREF _Toc138673035 \h </w:instrText>
      </w:r>
      <w:r>
        <w:rPr>
          <w:noProof/>
        </w:rPr>
      </w:r>
      <w:r>
        <w:rPr>
          <w:noProof/>
        </w:rPr>
        <w:fldChar w:fldCharType="separate"/>
      </w:r>
      <w:r>
        <w:rPr>
          <w:noProof/>
        </w:rPr>
        <w:t>122</w:t>
      </w:r>
      <w:r>
        <w:rPr>
          <w:noProof/>
        </w:rPr>
        <w:fldChar w:fldCharType="end"/>
      </w:r>
    </w:p>
    <w:p w14:paraId="3C6DB116" w14:textId="1AAD5E5D" w:rsidR="003D2319" w:rsidRDefault="003D2319">
      <w:pPr>
        <w:pStyle w:val="TOC2"/>
        <w:rPr>
          <w:rFonts w:ascii="Calibri" w:hAnsi="Calibri"/>
          <w:noProof/>
          <w:sz w:val="22"/>
          <w:szCs w:val="22"/>
          <w:lang w:eastAsia="en-GB"/>
        </w:rPr>
      </w:pPr>
      <w:r>
        <w:rPr>
          <w:noProof/>
        </w:rPr>
        <w:t>8.105</w:t>
      </w:r>
      <w:r>
        <w:rPr>
          <w:rFonts w:ascii="Calibri" w:hAnsi="Calibri"/>
          <w:noProof/>
          <w:sz w:val="22"/>
          <w:szCs w:val="22"/>
          <w:lang w:eastAsia="en-GB"/>
        </w:rPr>
        <w:tab/>
      </w:r>
      <w:r>
        <w:rPr>
          <w:noProof/>
        </w:rPr>
        <w:t>Broadcast Network information</w:t>
      </w:r>
      <w:r>
        <w:rPr>
          <w:noProof/>
        </w:rPr>
        <w:tab/>
      </w:r>
      <w:r>
        <w:rPr>
          <w:noProof/>
        </w:rPr>
        <w:fldChar w:fldCharType="begin" w:fldLock="1"/>
      </w:r>
      <w:r>
        <w:rPr>
          <w:noProof/>
        </w:rPr>
        <w:instrText xml:space="preserve"> PAGEREF _Toc138673036 \h </w:instrText>
      </w:r>
      <w:r>
        <w:rPr>
          <w:noProof/>
        </w:rPr>
      </w:r>
      <w:r>
        <w:rPr>
          <w:noProof/>
        </w:rPr>
        <w:fldChar w:fldCharType="separate"/>
      </w:r>
      <w:r>
        <w:rPr>
          <w:noProof/>
        </w:rPr>
        <w:t>122</w:t>
      </w:r>
      <w:r>
        <w:rPr>
          <w:noProof/>
        </w:rPr>
        <w:fldChar w:fldCharType="end"/>
      </w:r>
    </w:p>
    <w:p w14:paraId="572F717B" w14:textId="23260B21" w:rsidR="003D2319" w:rsidRDefault="003D2319">
      <w:pPr>
        <w:pStyle w:val="TOC2"/>
        <w:rPr>
          <w:rFonts w:ascii="Calibri" w:hAnsi="Calibri"/>
          <w:noProof/>
          <w:sz w:val="22"/>
          <w:szCs w:val="22"/>
          <w:lang w:eastAsia="en-GB"/>
        </w:rPr>
      </w:pPr>
      <w:r>
        <w:rPr>
          <w:noProof/>
        </w:rPr>
        <w:t>8.106</w:t>
      </w:r>
      <w:r>
        <w:rPr>
          <w:rFonts w:ascii="Calibri" w:hAnsi="Calibri"/>
          <w:noProof/>
          <w:sz w:val="22"/>
          <w:szCs w:val="22"/>
          <w:lang w:eastAsia="en-GB"/>
        </w:rPr>
        <w:tab/>
      </w:r>
      <w:r>
        <w:rPr>
          <w:noProof/>
        </w:rPr>
        <w:t>Contactless state request</w:t>
      </w:r>
      <w:r>
        <w:rPr>
          <w:noProof/>
        </w:rPr>
        <w:tab/>
      </w:r>
      <w:r>
        <w:rPr>
          <w:noProof/>
        </w:rPr>
        <w:fldChar w:fldCharType="begin" w:fldLock="1"/>
      </w:r>
      <w:r>
        <w:rPr>
          <w:noProof/>
        </w:rPr>
        <w:instrText xml:space="preserve"> PAGEREF _Toc138673037 \h </w:instrText>
      </w:r>
      <w:r>
        <w:rPr>
          <w:noProof/>
        </w:rPr>
      </w:r>
      <w:r>
        <w:rPr>
          <w:noProof/>
        </w:rPr>
        <w:fldChar w:fldCharType="separate"/>
      </w:r>
      <w:r>
        <w:rPr>
          <w:noProof/>
        </w:rPr>
        <w:t>122</w:t>
      </w:r>
      <w:r>
        <w:rPr>
          <w:noProof/>
        </w:rPr>
        <w:fldChar w:fldCharType="end"/>
      </w:r>
    </w:p>
    <w:p w14:paraId="52216961" w14:textId="26485162" w:rsidR="003D2319" w:rsidRDefault="003D2319">
      <w:pPr>
        <w:pStyle w:val="TOC2"/>
        <w:rPr>
          <w:rFonts w:ascii="Calibri" w:hAnsi="Calibri"/>
          <w:noProof/>
          <w:sz w:val="22"/>
          <w:szCs w:val="22"/>
          <w:lang w:eastAsia="en-GB"/>
        </w:rPr>
      </w:pPr>
      <w:r>
        <w:rPr>
          <w:noProof/>
        </w:rPr>
        <w:t>8.107</w:t>
      </w:r>
      <w:r>
        <w:rPr>
          <w:rFonts w:ascii="Calibri" w:hAnsi="Calibri"/>
          <w:noProof/>
          <w:sz w:val="22"/>
          <w:szCs w:val="22"/>
          <w:lang w:eastAsia="en-GB"/>
        </w:rPr>
        <w:tab/>
      </w:r>
      <w:r>
        <w:rPr>
          <w:noProof/>
        </w:rPr>
        <w:t>Contactless functionality state</w:t>
      </w:r>
      <w:r>
        <w:rPr>
          <w:noProof/>
        </w:rPr>
        <w:tab/>
      </w:r>
      <w:r>
        <w:rPr>
          <w:noProof/>
        </w:rPr>
        <w:fldChar w:fldCharType="begin" w:fldLock="1"/>
      </w:r>
      <w:r>
        <w:rPr>
          <w:noProof/>
        </w:rPr>
        <w:instrText xml:space="preserve"> PAGEREF _Toc138673038 \h </w:instrText>
      </w:r>
      <w:r>
        <w:rPr>
          <w:noProof/>
        </w:rPr>
      </w:r>
      <w:r>
        <w:rPr>
          <w:noProof/>
        </w:rPr>
        <w:fldChar w:fldCharType="separate"/>
      </w:r>
      <w:r>
        <w:rPr>
          <w:noProof/>
        </w:rPr>
        <w:t>122</w:t>
      </w:r>
      <w:r>
        <w:rPr>
          <w:noProof/>
        </w:rPr>
        <w:fldChar w:fldCharType="end"/>
      </w:r>
    </w:p>
    <w:p w14:paraId="66D48514" w14:textId="21A955BF" w:rsidR="003D2319" w:rsidRDefault="003D2319">
      <w:pPr>
        <w:pStyle w:val="TOC2"/>
        <w:rPr>
          <w:rFonts w:ascii="Calibri" w:hAnsi="Calibri"/>
          <w:noProof/>
          <w:sz w:val="22"/>
          <w:szCs w:val="22"/>
          <w:lang w:eastAsia="en-GB"/>
        </w:rPr>
      </w:pPr>
      <w:r>
        <w:rPr>
          <w:noProof/>
        </w:rPr>
        <w:t>8.108</w:t>
      </w:r>
      <w:r>
        <w:rPr>
          <w:rFonts w:ascii="Calibri" w:hAnsi="Calibri"/>
          <w:noProof/>
          <w:sz w:val="22"/>
          <w:szCs w:val="22"/>
          <w:lang w:eastAsia="en-GB"/>
        </w:rPr>
        <w:tab/>
      </w:r>
      <w:r>
        <w:rPr>
          <w:noProof/>
        </w:rPr>
        <w:t>IMS URI</w:t>
      </w:r>
      <w:r>
        <w:rPr>
          <w:noProof/>
        </w:rPr>
        <w:tab/>
      </w:r>
      <w:r>
        <w:rPr>
          <w:noProof/>
        </w:rPr>
        <w:fldChar w:fldCharType="begin" w:fldLock="1"/>
      </w:r>
      <w:r>
        <w:rPr>
          <w:noProof/>
        </w:rPr>
        <w:instrText xml:space="preserve"> PAGEREF _Toc138673039 \h </w:instrText>
      </w:r>
      <w:r>
        <w:rPr>
          <w:noProof/>
        </w:rPr>
      </w:r>
      <w:r>
        <w:rPr>
          <w:noProof/>
        </w:rPr>
        <w:fldChar w:fldCharType="separate"/>
      </w:r>
      <w:r>
        <w:rPr>
          <w:noProof/>
        </w:rPr>
        <w:t>122</w:t>
      </w:r>
      <w:r>
        <w:rPr>
          <w:noProof/>
        </w:rPr>
        <w:fldChar w:fldCharType="end"/>
      </w:r>
    </w:p>
    <w:p w14:paraId="02023E1D" w14:textId="5296FB36" w:rsidR="003D2319" w:rsidRDefault="003D2319">
      <w:pPr>
        <w:pStyle w:val="TOC2"/>
        <w:rPr>
          <w:rFonts w:ascii="Calibri" w:hAnsi="Calibri"/>
          <w:noProof/>
          <w:sz w:val="22"/>
          <w:szCs w:val="22"/>
          <w:lang w:eastAsia="en-GB"/>
        </w:rPr>
      </w:pPr>
      <w:r>
        <w:rPr>
          <w:noProof/>
        </w:rPr>
        <w:t>8.109</w:t>
      </w:r>
      <w:r>
        <w:rPr>
          <w:rFonts w:ascii="Calibri" w:hAnsi="Calibri"/>
          <w:noProof/>
          <w:sz w:val="22"/>
          <w:szCs w:val="22"/>
          <w:lang w:eastAsia="en-GB"/>
        </w:rPr>
        <w:tab/>
      </w:r>
      <w:r>
        <w:rPr>
          <w:noProof/>
        </w:rPr>
        <w:t>Extended registry application data</w:t>
      </w:r>
      <w:r>
        <w:rPr>
          <w:noProof/>
        </w:rPr>
        <w:tab/>
      </w:r>
      <w:r>
        <w:rPr>
          <w:noProof/>
        </w:rPr>
        <w:fldChar w:fldCharType="begin" w:fldLock="1"/>
      </w:r>
      <w:r>
        <w:rPr>
          <w:noProof/>
        </w:rPr>
        <w:instrText xml:space="preserve"> PAGEREF _Toc138673040 \h </w:instrText>
      </w:r>
      <w:r>
        <w:rPr>
          <w:noProof/>
        </w:rPr>
      </w:r>
      <w:r>
        <w:rPr>
          <w:noProof/>
        </w:rPr>
        <w:fldChar w:fldCharType="separate"/>
      </w:r>
      <w:r>
        <w:rPr>
          <w:noProof/>
        </w:rPr>
        <w:t>122</w:t>
      </w:r>
      <w:r>
        <w:rPr>
          <w:noProof/>
        </w:rPr>
        <w:fldChar w:fldCharType="end"/>
      </w:r>
    </w:p>
    <w:p w14:paraId="2B159CF4" w14:textId="18205E16" w:rsidR="003D2319" w:rsidRDefault="003D2319">
      <w:pPr>
        <w:pStyle w:val="TOC2"/>
        <w:rPr>
          <w:rFonts w:ascii="Calibri" w:hAnsi="Calibri"/>
          <w:noProof/>
          <w:sz w:val="22"/>
          <w:szCs w:val="22"/>
          <w:lang w:eastAsia="en-GB"/>
        </w:rPr>
      </w:pPr>
      <w:r>
        <w:rPr>
          <w:noProof/>
        </w:rPr>
        <w:t>8.110</w:t>
      </w:r>
      <w:r>
        <w:rPr>
          <w:rFonts w:ascii="Calibri" w:hAnsi="Calibri"/>
          <w:noProof/>
          <w:sz w:val="22"/>
          <w:szCs w:val="22"/>
          <w:lang w:eastAsia="en-GB"/>
        </w:rPr>
        <w:tab/>
      </w:r>
      <w:r>
        <w:rPr>
          <w:noProof/>
        </w:rPr>
        <w:t>IARI</w:t>
      </w:r>
      <w:r>
        <w:rPr>
          <w:noProof/>
        </w:rPr>
        <w:tab/>
      </w:r>
      <w:r>
        <w:rPr>
          <w:noProof/>
        </w:rPr>
        <w:fldChar w:fldCharType="begin" w:fldLock="1"/>
      </w:r>
      <w:r>
        <w:rPr>
          <w:noProof/>
        </w:rPr>
        <w:instrText xml:space="preserve"> PAGEREF _Toc138673041 \h </w:instrText>
      </w:r>
      <w:r>
        <w:rPr>
          <w:noProof/>
        </w:rPr>
      </w:r>
      <w:r>
        <w:rPr>
          <w:noProof/>
        </w:rPr>
        <w:fldChar w:fldCharType="separate"/>
      </w:r>
      <w:r>
        <w:rPr>
          <w:noProof/>
        </w:rPr>
        <w:t>122</w:t>
      </w:r>
      <w:r>
        <w:rPr>
          <w:noProof/>
        </w:rPr>
        <w:fldChar w:fldCharType="end"/>
      </w:r>
    </w:p>
    <w:p w14:paraId="7732FBE1" w14:textId="133C38C6" w:rsidR="003D2319" w:rsidRDefault="003D2319">
      <w:pPr>
        <w:pStyle w:val="TOC2"/>
        <w:rPr>
          <w:rFonts w:ascii="Calibri" w:hAnsi="Calibri"/>
          <w:noProof/>
          <w:sz w:val="22"/>
          <w:szCs w:val="22"/>
          <w:lang w:eastAsia="en-GB"/>
        </w:rPr>
      </w:pPr>
      <w:r>
        <w:rPr>
          <w:noProof/>
        </w:rPr>
        <w:t>8.111</w:t>
      </w:r>
      <w:r>
        <w:rPr>
          <w:rFonts w:ascii="Calibri" w:hAnsi="Calibri"/>
          <w:noProof/>
          <w:sz w:val="22"/>
          <w:szCs w:val="22"/>
          <w:lang w:eastAsia="en-GB"/>
        </w:rPr>
        <w:tab/>
      </w:r>
      <w:r>
        <w:rPr>
          <w:noProof/>
        </w:rPr>
        <w:t>IMPU List</w:t>
      </w:r>
      <w:r>
        <w:rPr>
          <w:noProof/>
        </w:rPr>
        <w:tab/>
      </w:r>
      <w:r>
        <w:rPr>
          <w:noProof/>
        </w:rPr>
        <w:fldChar w:fldCharType="begin" w:fldLock="1"/>
      </w:r>
      <w:r>
        <w:rPr>
          <w:noProof/>
        </w:rPr>
        <w:instrText xml:space="preserve"> PAGEREF _Toc138673042 \h </w:instrText>
      </w:r>
      <w:r>
        <w:rPr>
          <w:noProof/>
        </w:rPr>
      </w:r>
      <w:r>
        <w:rPr>
          <w:noProof/>
        </w:rPr>
        <w:fldChar w:fldCharType="separate"/>
      </w:r>
      <w:r>
        <w:rPr>
          <w:noProof/>
        </w:rPr>
        <w:t>123</w:t>
      </w:r>
      <w:r>
        <w:rPr>
          <w:noProof/>
        </w:rPr>
        <w:fldChar w:fldCharType="end"/>
      </w:r>
    </w:p>
    <w:p w14:paraId="79F5E344" w14:textId="69C5BBDA" w:rsidR="003D2319" w:rsidRDefault="003D2319">
      <w:pPr>
        <w:pStyle w:val="TOC2"/>
        <w:rPr>
          <w:rFonts w:ascii="Calibri" w:hAnsi="Calibri"/>
          <w:noProof/>
          <w:sz w:val="22"/>
          <w:szCs w:val="22"/>
          <w:lang w:eastAsia="en-GB"/>
        </w:rPr>
      </w:pPr>
      <w:r>
        <w:rPr>
          <w:noProof/>
        </w:rPr>
        <w:t>8.112</w:t>
      </w:r>
      <w:r>
        <w:rPr>
          <w:rFonts w:ascii="Calibri" w:hAnsi="Calibri"/>
          <w:noProof/>
          <w:sz w:val="22"/>
          <w:szCs w:val="22"/>
          <w:lang w:eastAsia="en-GB"/>
        </w:rPr>
        <w:tab/>
      </w:r>
      <w:r w:rsidRPr="002169D2">
        <w:rPr>
          <w:noProof/>
          <w:color w:val="000000"/>
        </w:rPr>
        <w:t>IMS status code</w:t>
      </w:r>
      <w:r>
        <w:rPr>
          <w:noProof/>
        </w:rPr>
        <w:tab/>
      </w:r>
      <w:r>
        <w:rPr>
          <w:noProof/>
        </w:rPr>
        <w:fldChar w:fldCharType="begin" w:fldLock="1"/>
      </w:r>
      <w:r>
        <w:rPr>
          <w:noProof/>
        </w:rPr>
        <w:instrText xml:space="preserve"> PAGEREF _Toc138673043 \h </w:instrText>
      </w:r>
      <w:r>
        <w:rPr>
          <w:noProof/>
        </w:rPr>
      </w:r>
      <w:r>
        <w:rPr>
          <w:noProof/>
        </w:rPr>
        <w:fldChar w:fldCharType="separate"/>
      </w:r>
      <w:r>
        <w:rPr>
          <w:noProof/>
        </w:rPr>
        <w:t>123</w:t>
      </w:r>
      <w:r>
        <w:rPr>
          <w:noProof/>
        </w:rPr>
        <w:fldChar w:fldCharType="end"/>
      </w:r>
    </w:p>
    <w:p w14:paraId="691CA3B5" w14:textId="63C09F78" w:rsidR="003D2319" w:rsidRDefault="003D2319">
      <w:pPr>
        <w:pStyle w:val="TOC2"/>
        <w:rPr>
          <w:rFonts w:ascii="Calibri" w:hAnsi="Calibri"/>
          <w:noProof/>
          <w:sz w:val="22"/>
          <w:szCs w:val="22"/>
          <w:lang w:eastAsia="en-GB"/>
        </w:rPr>
      </w:pPr>
      <w:r>
        <w:rPr>
          <w:noProof/>
        </w:rPr>
        <w:t>8.113</w:t>
      </w:r>
      <w:r>
        <w:rPr>
          <w:rFonts w:ascii="Calibri" w:hAnsi="Calibri"/>
          <w:noProof/>
          <w:sz w:val="22"/>
          <w:szCs w:val="22"/>
          <w:lang w:eastAsia="en-GB"/>
        </w:rPr>
        <w:tab/>
      </w:r>
      <w:r>
        <w:rPr>
          <w:noProof/>
        </w:rPr>
        <w:t>eCAT client profile</w:t>
      </w:r>
      <w:r>
        <w:rPr>
          <w:noProof/>
        </w:rPr>
        <w:tab/>
      </w:r>
      <w:r>
        <w:rPr>
          <w:noProof/>
        </w:rPr>
        <w:fldChar w:fldCharType="begin" w:fldLock="1"/>
      </w:r>
      <w:r>
        <w:rPr>
          <w:noProof/>
        </w:rPr>
        <w:instrText xml:space="preserve"> PAGEREF _Toc138673044 \h </w:instrText>
      </w:r>
      <w:r>
        <w:rPr>
          <w:noProof/>
        </w:rPr>
      </w:r>
      <w:r>
        <w:rPr>
          <w:noProof/>
        </w:rPr>
        <w:fldChar w:fldCharType="separate"/>
      </w:r>
      <w:r>
        <w:rPr>
          <w:noProof/>
        </w:rPr>
        <w:t>123</w:t>
      </w:r>
      <w:r>
        <w:rPr>
          <w:noProof/>
        </w:rPr>
        <w:fldChar w:fldCharType="end"/>
      </w:r>
    </w:p>
    <w:p w14:paraId="0AC14846" w14:textId="64C4568F" w:rsidR="003D2319" w:rsidRDefault="003D2319">
      <w:pPr>
        <w:pStyle w:val="TOC2"/>
        <w:rPr>
          <w:rFonts w:ascii="Calibri" w:hAnsi="Calibri"/>
          <w:noProof/>
          <w:sz w:val="22"/>
          <w:szCs w:val="22"/>
          <w:lang w:eastAsia="en-GB"/>
        </w:rPr>
      </w:pPr>
      <w:r>
        <w:rPr>
          <w:noProof/>
        </w:rPr>
        <w:t>8.114</w:t>
      </w:r>
      <w:r>
        <w:rPr>
          <w:rFonts w:ascii="Calibri" w:hAnsi="Calibri"/>
          <w:noProof/>
          <w:sz w:val="22"/>
          <w:szCs w:val="22"/>
          <w:lang w:eastAsia="en-GB"/>
        </w:rPr>
        <w:tab/>
      </w:r>
      <w:r>
        <w:rPr>
          <w:noProof/>
        </w:rPr>
        <w:t>eCAT client identity</w:t>
      </w:r>
      <w:r>
        <w:rPr>
          <w:noProof/>
        </w:rPr>
        <w:tab/>
      </w:r>
      <w:r>
        <w:rPr>
          <w:noProof/>
        </w:rPr>
        <w:fldChar w:fldCharType="begin" w:fldLock="1"/>
      </w:r>
      <w:r>
        <w:rPr>
          <w:noProof/>
        </w:rPr>
        <w:instrText xml:space="preserve"> PAGEREF _Toc138673045 \h </w:instrText>
      </w:r>
      <w:r>
        <w:rPr>
          <w:noProof/>
        </w:rPr>
      </w:r>
      <w:r>
        <w:rPr>
          <w:noProof/>
        </w:rPr>
        <w:fldChar w:fldCharType="separate"/>
      </w:r>
      <w:r>
        <w:rPr>
          <w:noProof/>
        </w:rPr>
        <w:t>123</w:t>
      </w:r>
      <w:r>
        <w:rPr>
          <w:noProof/>
        </w:rPr>
        <w:fldChar w:fldCharType="end"/>
      </w:r>
    </w:p>
    <w:p w14:paraId="33FE6006" w14:textId="75A06319" w:rsidR="003D2319" w:rsidRDefault="003D2319">
      <w:pPr>
        <w:pStyle w:val="TOC2"/>
        <w:rPr>
          <w:rFonts w:ascii="Calibri" w:hAnsi="Calibri"/>
          <w:noProof/>
          <w:sz w:val="22"/>
          <w:szCs w:val="22"/>
          <w:lang w:eastAsia="en-GB"/>
        </w:rPr>
      </w:pPr>
      <w:r>
        <w:rPr>
          <w:noProof/>
        </w:rPr>
        <w:t>8.115</w:t>
      </w:r>
      <w:r>
        <w:rPr>
          <w:rFonts w:ascii="Calibri" w:hAnsi="Calibri"/>
          <w:noProof/>
          <w:sz w:val="22"/>
          <w:szCs w:val="22"/>
          <w:lang w:eastAsia="en-GB"/>
        </w:rPr>
        <w:tab/>
      </w:r>
      <w:r>
        <w:rPr>
          <w:noProof/>
        </w:rPr>
        <w:t>Encapsulated envelope type</w:t>
      </w:r>
      <w:r>
        <w:rPr>
          <w:noProof/>
        </w:rPr>
        <w:tab/>
      </w:r>
      <w:r>
        <w:rPr>
          <w:noProof/>
        </w:rPr>
        <w:fldChar w:fldCharType="begin" w:fldLock="1"/>
      </w:r>
      <w:r>
        <w:rPr>
          <w:noProof/>
        </w:rPr>
        <w:instrText xml:space="preserve"> PAGEREF _Toc138673046 \h </w:instrText>
      </w:r>
      <w:r>
        <w:rPr>
          <w:noProof/>
        </w:rPr>
      </w:r>
      <w:r>
        <w:rPr>
          <w:noProof/>
        </w:rPr>
        <w:fldChar w:fldCharType="separate"/>
      </w:r>
      <w:r>
        <w:rPr>
          <w:noProof/>
        </w:rPr>
        <w:t>123</w:t>
      </w:r>
      <w:r>
        <w:rPr>
          <w:noProof/>
        </w:rPr>
        <w:fldChar w:fldCharType="end"/>
      </w:r>
    </w:p>
    <w:p w14:paraId="40B6A1AB" w14:textId="26F27F0F" w:rsidR="003D2319" w:rsidRDefault="003D2319">
      <w:pPr>
        <w:pStyle w:val="TOC2"/>
        <w:rPr>
          <w:rFonts w:ascii="Calibri" w:hAnsi="Calibri"/>
          <w:noProof/>
          <w:sz w:val="22"/>
          <w:szCs w:val="22"/>
          <w:lang w:eastAsia="en-GB"/>
        </w:rPr>
      </w:pPr>
      <w:r>
        <w:rPr>
          <w:noProof/>
        </w:rPr>
        <w:lastRenderedPageBreak/>
        <w:t>8.116</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_Toc138673047 \h </w:instrText>
      </w:r>
      <w:r>
        <w:rPr>
          <w:noProof/>
        </w:rPr>
      </w:r>
      <w:r>
        <w:rPr>
          <w:noProof/>
        </w:rPr>
        <w:fldChar w:fldCharType="separate"/>
      </w:r>
      <w:r>
        <w:rPr>
          <w:noProof/>
        </w:rPr>
        <w:t>124</w:t>
      </w:r>
      <w:r>
        <w:rPr>
          <w:noProof/>
        </w:rPr>
        <w:fldChar w:fldCharType="end"/>
      </w:r>
    </w:p>
    <w:p w14:paraId="3964EEA5" w14:textId="548DB5EE" w:rsidR="003D2319" w:rsidRDefault="003D2319">
      <w:pPr>
        <w:pStyle w:val="TOC2"/>
        <w:rPr>
          <w:rFonts w:ascii="Calibri" w:hAnsi="Calibri"/>
          <w:noProof/>
          <w:sz w:val="22"/>
          <w:szCs w:val="22"/>
          <w:lang w:eastAsia="en-GB"/>
        </w:rPr>
      </w:pPr>
      <w:r>
        <w:rPr>
          <w:noProof/>
        </w:rPr>
        <w:t>8.117</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_Toc138673048 \h </w:instrText>
      </w:r>
      <w:r>
        <w:rPr>
          <w:noProof/>
        </w:rPr>
      </w:r>
      <w:r>
        <w:rPr>
          <w:noProof/>
        </w:rPr>
        <w:fldChar w:fldCharType="separate"/>
      </w:r>
      <w:r>
        <w:rPr>
          <w:noProof/>
        </w:rPr>
        <w:t>124</w:t>
      </w:r>
      <w:r>
        <w:rPr>
          <w:noProof/>
        </w:rPr>
        <w:fldChar w:fldCharType="end"/>
      </w:r>
    </w:p>
    <w:p w14:paraId="7023FB64" w14:textId="340EC723" w:rsidR="003D2319" w:rsidRDefault="003D2319">
      <w:pPr>
        <w:pStyle w:val="TOC2"/>
        <w:rPr>
          <w:rFonts w:ascii="Calibri" w:hAnsi="Calibri"/>
          <w:noProof/>
          <w:sz w:val="22"/>
          <w:szCs w:val="22"/>
          <w:lang w:eastAsia="en-GB"/>
        </w:rPr>
      </w:pPr>
      <w:r>
        <w:rPr>
          <w:noProof/>
        </w:rPr>
        <w:t>8.118</w:t>
      </w:r>
      <w:r>
        <w:rPr>
          <w:rFonts w:ascii="Calibri" w:hAnsi="Calibri"/>
          <w:noProof/>
          <w:sz w:val="22"/>
          <w:szCs w:val="22"/>
          <w:lang w:eastAsia="en-GB"/>
        </w:rPr>
        <w:tab/>
      </w:r>
      <w:r>
        <w:rPr>
          <w:noProof/>
        </w:rPr>
        <w:t>PLMN ID</w:t>
      </w:r>
      <w:r>
        <w:rPr>
          <w:noProof/>
        </w:rPr>
        <w:tab/>
      </w:r>
      <w:r>
        <w:rPr>
          <w:noProof/>
        </w:rPr>
        <w:fldChar w:fldCharType="begin" w:fldLock="1"/>
      </w:r>
      <w:r>
        <w:rPr>
          <w:noProof/>
        </w:rPr>
        <w:instrText xml:space="preserve"> PAGEREF _Toc138673049 \h </w:instrText>
      </w:r>
      <w:r>
        <w:rPr>
          <w:noProof/>
        </w:rPr>
      </w:r>
      <w:r>
        <w:rPr>
          <w:noProof/>
        </w:rPr>
        <w:fldChar w:fldCharType="separate"/>
      </w:r>
      <w:r>
        <w:rPr>
          <w:noProof/>
        </w:rPr>
        <w:t>124</w:t>
      </w:r>
      <w:r>
        <w:rPr>
          <w:noProof/>
        </w:rPr>
        <w:fldChar w:fldCharType="end"/>
      </w:r>
    </w:p>
    <w:p w14:paraId="2F702829" w14:textId="7AC2B74B" w:rsidR="003D2319" w:rsidRDefault="003D2319">
      <w:pPr>
        <w:pStyle w:val="TOC2"/>
        <w:rPr>
          <w:rFonts w:ascii="Calibri" w:hAnsi="Calibri"/>
          <w:noProof/>
          <w:sz w:val="22"/>
          <w:szCs w:val="22"/>
          <w:lang w:eastAsia="en-GB"/>
        </w:rPr>
      </w:pPr>
      <w:r>
        <w:rPr>
          <w:noProof/>
        </w:rPr>
        <w:t>8.119</w:t>
      </w:r>
      <w:r>
        <w:rPr>
          <w:rFonts w:ascii="Calibri" w:hAnsi="Calibri"/>
          <w:noProof/>
          <w:sz w:val="22"/>
          <w:szCs w:val="22"/>
          <w:lang w:eastAsia="en-GB"/>
        </w:rPr>
        <w:tab/>
      </w:r>
      <w:r>
        <w:rPr>
          <w:noProof/>
        </w:rPr>
        <w:t>E-UTRAN/ Satellite E-UTRAN Inter-frequency Network Measurement Results</w:t>
      </w:r>
      <w:r>
        <w:rPr>
          <w:noProof/>
        </w:rPr>
        <w:tab/>
      </w:r>
      <w:r>
        <w:rPr>
          <w:noProof/>
        </w:rPr>
        <w:fldChar w:fldCharType="begin" w:fldLock="1"/>
      </w:r>
      <w:r>
        <w:rPr>
          <w:noProof/>
        </w:rPr>
        <w:instrText xml:space="preserve"> PAGEREF _Toc138673050 \h </w:instrText>
      </w:r>
      <w:r>
        <w:rPr>
          <w:noProof/>
        </w:rPr>
      </w:r>
      <w:r>
        <w:rPr>
          <w:noProof/>
        </w:rPr>
        <w:fldChar w:fldCharType="separate"/>
      </w:r>
      <w:r>
        <w:rPr>
          <w:noProof/>
        </w:rPr>
        <w:t>124</w:t>
      </w:r>
      <w:r>
        <w:rPr>
          <w:noProof/>
        </w:rPr>
        <w:fldChar w:fldCharType="end"/>
      </w:r>
    </w:p>
    <w:p w14:paraId="7CC1780B" w14:textId="0E478AD0" w:rsidR="003D2319" w:rsidRDefault="003D2319">
      <w:pPr>
        <w:pStyle w:val="TOC2"/>
        <w:rPr>
          <w:rFonts w:ascii="Calibri" w:hAnsi="Calibri"/>
          <w:noProof/>
          <w:sz w:val="22"/>
          <w:szCs w:val="22"/>
          <w:lang w:eastAsia="en-GB"/>
        </w:rPr>
      </w:pPr>
      <w:r>
        <w:rPr>
          <w:noProof/>
        </w:rPr>
        <w:t>8.120</w:t>
      </w:r>
      <w:r>
        <w:rPr>
          <w:rFonts w:ascii="Calibri" w:hAnsi="Calibri"/>
          <w:noProof/>
          <w:sz w:val="22"/>
          <w:szCs w:val="22"/>
          <w:lang w:eastAsia="en-GB"/>
        </w:rPr>
        <w:tab/>
      </w:r>
      <w:r>
        <w:rPr>
          <w:noProof/>
        </w:rPr>
        <w:t>Call control result</w:t>
      </w:r>
      <w:r>
        <w:rPr>
          <w:noProof/>
        </w:rPr>
        <w:tab/>
      </w:r>
      <w:r>
        <w:rPr>
          <w:noProof/>
        </w:rPr>
        <w:fldChar w:fldCharType="begin" w:fldLock="1"/>
      </w:r>
      <w:r>
        <w:rPr>
          <w:noProof/>
        </w:rPr>
        <w:instrText xml:space="preserve"> PAGEREF _Toc138673051 \h </w:instrText>
      </w:r>
      <w:r>
        <w:rPr>
          <w:noProof/>
        </w:rPr>
      </w:r>
      <w:r>
        <w:rPr>
          <w:noProof/>
        </w:rPr>
        <w:fldChar w:fldCharType="separate"/>
      </w:r>
      <w:r>
        <w:rPr>
          <w:noProof/>
        </w:rPr>
        <w:t>124</w:t>
      </w:r>
      <w:r>
        <w:rPr>
          <w:noProof/>
        </w:rPr>
        <w:fldChar w:fldCharType="end"/>
      </w:r>
    </w:p>
    <w:p w14:paraId="25274552" w14:textId="575DF9E2" w:rsidR="003D2319" w:rsidRDefault="003D2319">
      <w:pPr>
        <w:pStyle w:val="TOC2"/>
        <w:rPr>
          <w:rFonts w:ascii="Calibri" w:hAnsi="Calibri"/>
          <w:noProof/>
          <w:sz w:val="22"/>
          <w:szCs w:val="22"/>
          <w:lang w:eastAsia="en-GB"/>
        </w:rPr>
      </w:pPr>
      <w:r>
        <w:rPr>
          <w:noProof/>
        </w:rPr>
        <w:t>8.121</w:t>
      </w:r>
      <w:r>
        <w:rPr>
          <w:rFonts w:ascii="Calibri" w:hAnsi="Calibri"/>
          <w:noProof/>
          <w:sz w:val="22"/>
          <w:szCs w:val="22"/>
          <w:lang w:eastAsia="en-GB"/>
        </w:rPr>
        <w:tab/>
      </w:r>
      <w:r>
        <w:rPr>
          <w:noProof/>
        </w:rPr>
        <w:t>eCAT sequence number</w:t>
      </w:r>
      <w:r>
        <w:rPr>
          <w:noProof/>
        </w:rPr>
        <w:tab/>
      </w:r>
      <w:r>
        <w:rPr>
          <w:noProof/>
        </w:rPr>
        <w:fldChar w:fldCharType="begin" w:fldLock="1"/>
      </w:r>
      <w:r>
        <w:rPr>
          <w:noProof/>
        </w:rPr>
        <w:instrText xml:space="preserve"> PAGEREF _Toc138673052 \h </w:instrText>
      </w:r>
      <w:r>
        <w:rPr>
          <w:noProof/>
        </w:rPr>
      </w:r>
      <w:r>
        <w:rPr>
          <w:noProof/>
        </w:rPr>
        <w:fldChar w:fldCharType="separate"/>
      </w:r>
      <w:r>
        <w:rPr>
          <w:noProof/>
        </w:rPr>
        <w:t>124</w:t>
      </w:r>
      <w:r>
        <w:rPr>
          <w:noProof/>
        </w:rPr>
        <w:fldChar w:fldCharType="end"/>
      </w:r>
    </w:p>
    <w:p w14:paraId="6E9B1010" w14:textId="78E732BB" w:rsidR="003D2319" w:rsidRDefault="003D2319">
      <w:pPr>
        <w:pStyle w:val="TOC2"/>
        <w:rPr>
          <w:rFonts w:ascii="Calibri" w:hAnsi="Calibri"/>
          <w:noProof/>
          <w:sz w:val="22"/>
          <w:szCs w:val="22"/>
          <w:lang w:eastAsia="en-GB"/>
        </w:rPr>
      </w:pPr>
      <w:r>
        <w:rPr>
          <w:noProof/>
        </w:rPr>
        <w:t>8.122</w:t>
      </w:r>
      <w:r>
        <w:rPr>
          <w:rFonts w:ascii="Calibri" w:hAnsi="Calibri"/>
          <w:noProof/>
          <w:sz w:val="22"/>
          <w:szCs w:val="22"/>
          <w:lang w:eastAsia="en-GB"/>
        </w:rPr>
        <w:tab/>
      </w:r>
      <w:r>
        <w:rPr>
          <w:noProof/>
        </w:rPr>
        <w:t>Encrypted TLV list</w:t>
      </w:r>
      <w:r>
        <w:rPr>
          <w:noProof/>
        </w:rPr>
        <w:tab/>
      </w:r>
      <w:r>
        <w:rPr>
          <w:noProof/>
        </w:rPr>
        <w:fldChar w:fldCharType="begin" w:fldLock="1"/>
      </w:r>
      <w:r>
        <w:rPr>
          <w:noProof/>
        </w:rPr>
        <w:instrText xml:space="preserve"> PAGEREF _Toc138673053 \h </w:instrText>
      </w:r>
      <w:r>
        <w:rPr>
          <w:noProof/>
        </w:rPr>
      </w:r>
      <w:r>
        <w:rPr>
          <w:noProof/>
        </w:rPr>
        <w:fldChar w:fldCharType="separate"/>
      </w:r>
      <w:r>
        <w:rPr>
          <w:noProof/>
        </w:rPr>
        <w:t>125</w:t>
      </w:r>
      <w:r>
        <w:rPr>
          <w:noProof/>
        </w:rPr>
        <w:fldChar w:fldCharType="end"/>
      </w:r>
    </w:p>
    <w:p w14:paraId="4DC41545" w14:textId="0339E86E" w:rsidR="003D2319" w:rsidRDefault="003D2319">
      <w:pPr>
        <w:pStyle w:val="TOC2"/>
        <w:rPr>
          <w:rFonts w:ascii="Calibri" w:hAnsi="Calibri"/>
          <w:noProof/>
          <w:sz w:val="22"/>
          <w:szCs w:val="22"/>
          <w:lang w:eastAsia="en-GB"/>
        </w:rPr>
      </w:pPr>
      <w:r>
        <w:rPr>
          <w:noProof/>
        </w:rPr>
        <w:t>8.123</w:t>
      </w:r>
      <w:r>
        <w:rPr>
          <w:rFonts w:ascii="Calibri" w:hAnsi="Calibri"/>
          <w:noProof/>
          <w:sz w:val="22"/>
          <w:szCs w:val="22"/>
          <w:lang w:eastAsia="en-GB"/>
        </w:rPr>
        <w:tab/>
      </w:r>
      <w:r>
        <w:rPr>
          <w:noProof/>
        </w:rPr>
        <w:t>MAC</w:t>
      </w:r>
      <w:r>
        <w:rPr>
          <w:noProof/>
        </w:rPr>
        <w:tab/>
      </w:r>
      <w:r>
        <w:rPr>
          <w:noProof/>
        </w:rPr>
        <w:fldChar w:fldCharType="begin" w:fldLock="1"/>
      </w:r>
      <w:r>
        <w:rPr>
          <w:noProof/>
        </w:rPr>
        <w:instrText xml:space="preserve"> PAGEREF _Toc138673054 \h </w:instrText>
      </w:r>
      <w:r>
        <w:rPr>
          <w:noProof/>
        </w:rPr>
      </w:r>
      <w:r>
        <w:rPr>
          <w:noProof/>
        </w:rPr>
        <w:fldChar w:fldCharType="separate"/>
      </w:r>
      <w:r>
        <w:rPr>
          <w:noProof/>
        </w:rPr>
        <w:t>125</w:t>
      </w:r>
      <w:r>
        <w:rPr>
          <w:noProof/>
        </w:rPr>
        <w:fldChar w:fldCharType="end"/>
      </w:r>
    </w:p>
    <w:p w14:paraId="7670E1CA" w14:textId="0319FEF0" w:rsidR="003D2319" w:rsidRDefault="003D2319">
      <w:pPr>
        <w:pStyle w:val="TOC2"/>
        <w:rPr>
          <w:rFonts w:ascii="Calibri" w:hAnsi="Calibri"/>
          <w:noProof/>
          <w:sz w:val="22"/>
          <w:szCs w:val="22"/>
          <w:lang w:eastAsia="en-GB"/>
        </w:rPr>
      </w:pPr>
      <w:r>
        <w:rPr>
          <w:noProof/>
        </w:rPr>
        <w:t>8.124</w:t>
      </w:r>
      <w:r>
        <w:rPr>
          <w:rFonts w:ascii="Calibri" w:hAnsi="Calibri"/>
          <w:noProof/>
          <w:sz w:val="22"/>
          <w:szCs w:val="22"/>
          <w:lang w:eastAsia="en-GB"/>
        </w:rPr>
        <w:tab/>
      </w:r>
      <w:r>
        <w:rPr>
          <w:noProof/>
        </w:rPr>
        <w:t>SA template</w:t>
      </w:r>
      <w:r>
        <w:rPr>
          <w:noProof/>
        </w:rPr>
        <w:tab/>
      </w:r>
      <w:r>
        <w:rPr>
          <w:noProof/>
        </w:rPr>
        <w:fldChar w:fldCharType="begin" w:fldLock="1"/>
      </w:r>
      <w:r>
        <w:rPr>
          <w:noProof/>
        </w:rPr>
        <w:instrText xml:space="preserve"> PAGEREF _Toc138673055 \h </w:instrText>
      </w:r>
      <w:r>
        <w:rPr>
          <w:noProof/>
        </w:rPr>
      </w:r>
      <w:r>
        <w:rPr>
          <w:noProof/>
        </w:rPr>
        <w:fldChar w:fldCharType="separate"/>
      </w:r>
      <w:r>
        <w:rPr>
          <w:noProof/>
        </w:rPr>
        <w:t>125</w:t>
      </w:r>
      <w:r>
        <w:rPr>
          <w:noProof/>
        </w:rPr>
        <w:fldChar w:fldCharType="end"/>
      </w:r>
    </w:p>
    <w:p w14:paraId="6392E789" w14:textId="6482F628" w:rsidR="003D2319" w:rsidRDefault="003D2319">
      <w:pPr>
        <w:pStyle w:val="TOC2"/>
        <w:rPr>
          <w:rFonts w:ascii="Calibri" w:hAnsi="Calibri"/>
          <w:noProof/>
          <w:sz w:val="22"/>
          <w:szCs w:val="22"/>
          <w:lang w:eastAsia="en-GB"/>
        </w:rPr>
      </w:pPr>
      <w:r>
        <w:rPr>
          <w:noProof/>
        </w:rPr>
        <w:t>8.125</w:t>
      </w:r>
      <w:r>
        <w:rPr>
          <w:rFonts w:ascii="Calibri" w:hAnsi="Calibri"/>
          <w:noProof/>
          <w:sz w:val="22"/>
          <w:szCs w:val="22"/>
          <w:lang w:eastAsia="en-GB"/>
        </w:rPr>
        <w:tab/>
      </w:r>
      <w:r>
        <w:rPr>
          <w:noProof/>
        </w:rPr>
        <w:t>CAT service list</w:t>
      </w:r>
      <w:r>
        <w:rPr>
          <w:noProof/>
        </w:rPr>
        <w:tab/>
      </w:r>
      <w:r>
        <w:rPr>
          <w:noProof/>
        </w:rPr>
        <w:fldChar w:fldCharType="begin" w:fldLock="1"/>
      </w:r>
      <w:r>
        <w:rPr>
          <w:noProof/>
        </w:rPr>
        <w:instrText xml:space="preserve"> PAGEREF _Toc138673056 \h </w:instrText>
      </w:r>
      <w:r>
        <w:rPr>
          <w:noProof/>
        </w:rPr>
      </w:r>
      <w:r>
        <w:rPr>
          <w:noProof/>
        </w:rPr>
        <w:fldChar w:fldCharType="separate"/>
      </w:r>
      <w:r>
        <w:rPr>
          <w:noProof/>
        </w:rPr>
        <w:t>125</w:t>
      </w:r>
      <w:r>
        <w:rPr>
          <w:noProof/>
        </w:rPr>
        <w:fldChar w:fldCharType="end"/>
      </w:r>
    </w:p>
    <w:p w14:paraId="15C95501" w14:textId="2203D4BB" w:rsidR="003D2319" w:rsidRDefault="003D2319">
      <w:pPr>
        <w:pStyle w:val="TOC2"/>
        <w:rPr>
          <w:rFonts w:ascii="Calibri" w:hAnsi="Calibri"/>
          <w:noProof/>
          <w:sz w:val="22"/>
          <w:szCs w:val="22"/>
          <w:lang w:eastAsia="en-GB"/>
        </w:rPr>
      </w:pPr>
      <w:r>
        <w:rPr>
          <w:noProof/>
        </w:rPr>
        <w:t>8.126</w:t>
      </w:r>
      <w:r>
        <w:rPr>
          <w:rFonts w:ascii="Calibri" w:hAnsi="Calibri"/>
          <w:noProof/>
          <w:sz w:val="22"/>
          <w:szCs w:val="22"/>
          <w:lang w:eastAsia="en-GB"/>
        </w:rPr>
        <w:tab/>
      </w:r>
      <w:r>
        <w:rPr>
          <w:noProof/>
        </w:rPr>
        <w:t>Refresh enforcement policy</w:t>
      </w:r>
      <w:r>
        <w:rPr>
          <w:noProof/>
        </w:rPr>
        <w:tab/>
      </w:r>
      <w:r>
        <w:rPr>
          <w:noProof/>
        </w:rPr>
        <w:fldChar w:fldCharType="begin" w:fldLock="1"/>
      </w:r>
      <w:r>
        <w:rPr>
          <w:noProof/>
        </w:rPr>
        <w:instrText xml:space="preserve"> PAGEREF _Toc138673057 \h </w:instrText>
      </w:r>
      <w:r>
        <w:rPr>
          <w:noProof/>
        </w:rPr>
      </w:r>
      <w:r>
        <w:rPr>
          <w:noProof/>
        </w:rPr>
        <w:fldChar w:fldCharType="separate"/>
      </w:r>
      <w:r>
        <w:rPr>
          <w:noProof/>
        </w:rPr>
        <w:t>125</w:t>
      </w:r>
      <w:r>
        <w:rPr>
          <w:noProof/>
        </w:rPr>
        <w:fldChar w:fldCharType="end"/>
      </w:r>
    </w:p>
    <w:p w14:paraId="67CEBFDB" w14:textId="1AB89988" w:rsidR="003D2319" w:rsidRDefault="003D2319">
      <w:pPr>
        <w:pStyle w:val="TOC2"/>
        <w:rPr>
          <w:rFonts w:ascii="Calibri" w:hAnsi="Calibri"/>
          <w:noProof/>
          <w:sz w:val="22"/>
          <w:szCs w:val="22"/>
          <w:lang w:eastAsia="en-GB"/>
        </w:rPr>
      </w:pPr>
      <w:r>
        <w:rPr>
          <w:noProof/>
        </w:rPr>
        <w:t>8.127</w:t>
      </w:r>
      <w:r>
        <w:rPr>
          <w:rFonts w:ascii="Calibri" w:hAnsi="Calibri"/>
          <w:noProof/>
          <w:sz w:val="22"/>
          <w:szCs w:val="22"/>
          <w:lang w:eastAsia="en-GB"/>
        </w:rPr>
        <w:tab/>
      </w:r>
      <w:r>
        <w:rPr>
          <w:noProof/>
        </w:rPr>
        <w:t>DNS Server Address</w:t>
      </w:r>
      <w:r>
        <w:rPr>
          <w:noProof/>
        </w:rPr>
        <w:tab/>
      </w:r>
      <w:r>
        <w:rPr>
          <w:noProof/>
        </w:rPr>
        <w:fldChar w:fldCharType="begin" w:fldLock="1"/>
      </w:r>
      <w:r>
        <w:rPr>
          <w:noProof/>
        </w:rPr>
        <w:instrText xml:space="preserve"> PAGEREF _Toc138673058 \h </w:instrText>
      </w:r>
      <w:r>
        <w:rPr>
          <w:noProof/>
        </w:rPr>
      </w:r>
      <w:r>
        <w:rPr>
          <w:noProof/>
        </w:rPr>
        <w:fldChar w:fldCharType="separate"/>
      </w:r>
      <w:r>
        <w:rPr>
          <w:noProof/>
        </w:rPr>
        <w:t>125</w:t>
      </w:r>
      <w:r>
        <w:rPr>
          <w:noProof/>
        </w:rPr>
        <w:fldChar w:fldCharType="end"/>
      </w:r>
    </w:p>
    <w:p w14:paraId="01A3331E" w14:textId="0EA52D4E" w:rsidR="003D2319" w:rsidRDefault="003D2319">
      <w:pPr>
        <w:pStyle w:val="TOC2"/>
        <w:rPr>
          <w:rFonts w:ascii="Calibri" w:hAnsi="Calibri"/>
          <w:noProof/>
          <w:sz w:val="22"/>
          <w:szCs w:val="22"/>
          <w:lang w:eastAsia="en-GB"/>
        </w:rPr>
      </w:pPr>
      <w:r>
        <w:rPr>
          <w:noProof/>
        </w:rPr>
        <w:t>8.128</w:t>
      </w:r>
      <w:r>
        <w:rPr>
          <w:rFonts w:ascii="Calibri" w:hAnsi="Calibri"/>
          <w:noProof/>
          <w:sz w:val="22"/>
          <w:szCs w:val="22"/>
          <w:lang w:eastAsia="en-GB"/>
        </w:rPr>
        <w:tab/>
      </w:r>
      <w:r>
        <w:rPr>
          <w:noProof/>
        </w:rPr>
        <w:t>ProSe Report Data</w:t>
      </w:r>
      <w:r>
        <w:rPr>
          <w:noProof/>
        </w:rPr>
        <w:tab/>
      </w:r>
      <w:r>
        <w:rPr>
          <w:noProof/>
        </w:rPr>
        <w:fldChar w:fldCharType="begin" w:fldLock="1"/>
      </w:r>
      <w:r>
        <w:rPr>
          <w:noProof/>
        </w:rPr>
        <w:instrText xml:space="preserve"> PAGEREF _Toc138673059 \h </w:instrText>
      </w:r>
      <w:r>
        <w:rPr>
          <w:noProof/>
        </w:rPr>
      </w:r>
      <w:r>
        <w:rPr>
          <w:noProof/>
        </w:rPr>
        <w:fldChar w:fldCharType="separate"/>
      </w:r>
      <w:r>
        <w:rPr>
          <w:noProof/>
        </w:rPr>
        <w:t>125</w:t>
      </w:r>
      <w:r>
        <w:rPr>
          <w:noProof/>
        </w:rPr>
        <w:fldChar w:fldCharType="end"/>
      </w:r>
    </w:p>
    <w:p w14:paraId="6CECB15B" w14:textId="7178DB10" w:rsidR="003D2319" w:rsidRDefault="003D2319">
      <w:pPr>
        <w:pStyle w:val="TOC2"/>
        <w:rPr>
          <w:rFonts w:ascii="Calibri" w:hAnsi="Calibri"/>
          <w:noProof/>
          <w:sz w:val="22"/>
          <w:szCs w:val="22"/>
          <w:lang w:eastAsia="en-GB"/>
        </w:rPr>
      </w:pPr>
      <w:r>
        <w:rPr>
          <w:noProof/>
        </w:rPr>
        <w:t>8.129</w:t>
      </w:r>
      <w:r>
        <w:rPr>
          <w:rFonts w:ascii="Calibri" w:hAnsi="Calibri"/>
          <w:noProof/>
          <w:sz w:val="22"/>
          <w:szCs w:val="22"/>
          <w:lang w:eastAsia="en-GB"/>
        </w:rPr>
        <w:tab/>
      </w:r>
      <w:r>
        <w:rPr>
          <w:noProof/>
        </w:rPr>
        <w:t>SSID</w:t>
      </w:r>
      <w:r>
        <w:rPr>
          <w:noProof/>
        </w:rPr>
        <w:tab/>
      </w:r>
      <w:r>
        <w:rPr>
          <w:noProof/>
        </w:rPr>
        <w:fldChar w:fldCharType="begin" w:fldLock="1"/>
      </w:r>
      <w:r>
        <w:rPr>
          <w:noProof/>
        </w:rPr>
        <w:instrText xml:space="preserve"> PAGEREF _Toc138673060 \h </w:instrText>
      </w:r>
      <w:r>
        <w:rPr>
          <w:noProof/>
        </w:rPr>
      </w:r>
      <w:r>
        <w:rPr>
          <w:noProof/>
        </w:rPr>
        <w:fldChar w:fldCharType="separate"/>
      </w:r>
      <w:r>
        <w:rPr>
          <w:noProof/>
        </w:rPr>
        <w:t>125</w:t>
      </w:r>
      <w:r>
        <w:rPr>
          <w:noProof/>
        </w:rPr>
        <w:fldChar w:fldCharType="end"/>
      </w:r>
    </w:p>
    <w:p w14:paraId="4F5CD763" w14:textId="5A2125C4" w:rsidR="003D2319" w:rsidRDefault="003D2319">
      <w:pPr>
        <w:pStyle w:val="TOC2"/>
        <w:rPr>
          <w:rFonts w:ascii="Calibri" w:hAnsi="Calibri"/>
          <w:noProof/>
          <w:sz w:val="22"/>
          <w:szCs w:val="22"/>
          <w:lang w:eastAsia="en-GB"/>
        </w:rPr>
      </w:pPr>
      <w:r>
        <w:rPr>
          <w:noProof/>
        </w:rPr>
        <w:t>8.130</w:t>
      </w:r>
      <w:r>
        <w:rPr>
          <w:rFonts w:ascii="Calibri" w:hAnsi="Calibri"/>
          <w:noProof/>
          <w:sz w:val="22"/>
          <w:szCs w:val="22"/>
          <w:lang w:eastAsia="en-GB"/>
        </w:rPr>
        <w:tab/>
      </w:r>
      <w:r>
        <w:rPr>
          <w:noProof/>
        </w:rPr>
        <w:t>BSSID</w:t>
      </w:r>
      <w:r>
        <w:rPr>
          <w:noProof/>
        </w:rPr>
        <w:tab/>
      </w:r>
      <w:r>
        <w:rPr>
          <w:noProof/>
        </w:rPr>
        <w:fldChar w:fldCharType="begin" w:fldLock="1"/>
      </w:r>
      <w:r>
        <w:rPr>
          <w:noProof/>
        </w:rPr>
        <w:instrText xml:space="preserve"> PAGEREF _Toc138673061 \h </w:instrText>
      </w:r>
      <w:r>
        <w:rPr>
          <w:noProof/>
        </w:rPr>
      </w:r>
      <w:r>
        <w:rPr>
          <w:noProof/>
        </w:rPr>
        <w:fldChar w:fldCharType="separate"/>
      </w:r>
      <w:r>
        <w:rPr>
          <w:noProof/>
        </w:rPr>
        <w:t>126</w:t>
      </w:r>
      <w:r>
        <w:rPr>
          <w:noProof/>
        </w:rPr>
        <w:fldChar w:fldCharType="end"/>
      </w:r>
    </w:p>
    <w:p w14:paraId="37BFC290" w14:textId="6A5A5D12" w:rsidR="003D2319" w:rsidRDefault="003D2319">
      <w:pPr>
        <w:pStyle w:val="TOC2"/>
        <w:rPr>
          <w:rFonts w:ascii="Calibri" w:hAnsi="Calibri"/>
          <w:noProof/>
          <w:sz w:val="22"/>
          <w:szCs w:val="22"/>
          <w:lang w:eastAsia="en-GB"/>
        </w:rPr>
      </w:pPr>
      <w:r>
        <w:rPr>
          <w:noProof/>
        </w:rPr>
        <w:t>8.131</w:t>
      </w:r>
      <w:r>
        <w:rPr>
          <w:rFonts w:ascii="Calibri" w:hAnsi="Calibri"/>
          <w:noProof/>
          <w:sz w:val="22"/>
          <w:szCs w:val="22"/>
          <w:lang w:eastAsia="en-GB"/>
        </w:rPr>
        <w:tab/>
      </w:r>
      <w:r>
        <w:rPr>
          <w:noProof/>
        </w:rPr>
        <w:t>HESSID</w:t>
      </w:r>
      <w:r>
        <w:rPr>
          <w:noProof/>
        </w:rPr>
        <w:tab/>
      </w:r>
      <w:r>
        <w:rPr>
          <w:noProof/>
        </w:rPr>
        <w:fldChar w:fldCharType="begin" w:fldLock="1"/>
      </w:r>
      <w:r>
        <w:rPr>
          <w:noProof/>
        </w:rPr>
        <w:instrText xml:space="preserve"> PAGEREF _Toc138673062 \h </w:instrText>
      </w:r>
      <w:r>
        <w:rPr>
          <w:noProof/>
        </w:rPr>
      </w:r>
      <w:r>
        <w:rPr>
          <w:noProof/>
        </w:rPr>
        <w:fldChar w:fldCharType="separate"/>
      </w:r>
      <w:r>
        <w:rPr>
          <w:noProof/>
        </w:rPr>
        <w:t>126</w:t>
      </w:r>
      <w:r>
        <w:rPr>
          <w:noProof/>
        </w:rPr>
        <w:fldChar w:fldCharType="end"/>
      </w:r>
    </w:p>
    <w:p w14:paraId="5297E0BC" w14:textId="1225C6CE" w:rsidR="003D2319" w:rsidRDefault="003D2319">
      <w:pPr>
        <w:pStyle w:val="TOC2"/>
        <w:rPr>
          <w:rFonts w:ascii="Calibri" w:hAnsi="Calibri"/>
          <w:noProof/>
          <w:sz w:val="22"/>
          <w:szCs w:val="22"/>
          <w:lang w:eastAsia="en-GB"/>
        </w:rPr>
      </w:pPr>
      <w:r>
        <w:rPr>
          <w:noProof/>
        </w:rPr>
        <w:t>8.132</w:t>
      </w:r>
      <w:r>
        <w:rPr>
          <w:rFonts w:ascii="Calibri" w:hAnsi="Calibri"/>
          <w:noProof/>
          <w:sz w:val="22"/>
          <w:szCs w:val="22"/>
          <w:lang w:eastAsia="en-GB"/>
        </w:rPr>
        <w:tab/>
      </w:r>
      <w:r>
        <w:rPr>
          <w:noProof/>
        </w:rPr>
        <w:t>Media Type</w:t>
      </w:r>
      <w:r>
        <w:rPr>
          <w:noProof/>
        </w:rPr>
        <w:tab/>
      </w:r>
      <w:r>
        <w:rPr>
          <w:noProof/>
        </w:rPr>
        <w:fldChar w:fldCharType="begin" w:fldLock="1"/>
      </w:r>
      <w:r>
        <w:rPr>
          <w:noProof/>
        </w:rPr>
        <w:instrText xml:space="preserve"> PAGEREF _Toc138673063 \h </w:instrText>
      </w:r>
      <w:r>
        <w:rPr>
          <w:noProof/>
        </w:rPr>
      </w:r>
      <w:r>
        <w:rPr>
          <w:noProof/>
        </w:rPr>
        <w:fldChar w:fldCharType="separate"/>
      </w:r>
      <w:r>
        <w:rPr>
          <w:noProof/>
        </w:rPr>
        <w:t>126</w:t>
      </w:r>
      <w:r>
        <w:rPr>
          <w:noProof/>
        </w:rPr>
        <w:fldChar w:fldCharType="end"/>
      </w:r>
    </w:p>
    <w:p w14:paraId="27955EA5" w14:textId="1EEE217A" w:rsidR="003D2319" w:rsidRDefault="003D2319">
      <w:pPr>
        <w:pStyle w:val="TOC2"/>
        <w:rPr>
          <w:rFonts w:ascii="Calibri" w:hAnsi="Calibri"/>
          <w:noProof/>
          <w:sz w:val="22"/>
          <w:szCs w:val="22"/>
          <w:lang w:eastAsia="en-GB"/>
        </w:rPr>
      </w:pPr>
      <w:r>
        <w:rPr>
          <w:noProof/>
        </w:rPr>
        <w:t>8.133</w:t>
      </w:r>
      <w:r>
        <w:rPr>
          <w:rFonts w:ascii="Calibri" w:hAnsi="Calibri"/>
          <w:noProof/>
          <w:sz w:val="22"/>
          <w:szCs w:val="22"/>
          <w:lang w:eastAsia="en-GB"/>
        </w:rPr>
        <w:tab/>
      </w:r>
      <w:r>
        <w:rPr>
          <w:noProof/>
        </w:rPr>
        <w:t>IMS call disconnection cause</w:t>
      </w:r>
      <w:r>
        <w:rPr>
          <w:noProof/>
        </w:rPr>
        <w:tab/>
      </w:r>
      <w:r>
        <w:rPr>
          <w:noProof/>
        </w:rPr>
        <w:fldChar w:fldCharType="begin" w:fldLock="1"/>
      </w:r>
      <w:r>
        <w:rPr>
          <w:noProof/>
        </w:rPr>
        <w:instrText xml:space="preserve"> PAGEREF _Toc138673064 \h </w:instrText>
      </w:r>
      <w:r>
        <w:rPr>
          <w:noProof/>
        </w:rPr>
      </w:r>
      <w:r>
        <w:rPr>
          <w:noProof/>
        </w:rPr>
        <w:fldChar w:fldCharType="separate"/>
      </w:r>
      <w:r>
        <w:rPr>
          <w:noProof/>
        </w:rPr>
        <w:t>126</w:t>
      </w:r>
      <w:r>
        <w:rPr>
          <w:noProof/>
        </w:rPr>
        <w:fldChar w:fldCharType="end"/>
      </w:r>
    </w:p>
    <w:p w14:paraId="285CAB52" w14:textId="5F0378E7" w:rsidR="003D2319" w:rsidRDefault="003D2319">
      <w:pPr>
        <w:pStyle w:val="TOC2"/>
        <w:rPr>
          <w:rFonts w:ascii="Calibri" w:hAnsi="Calibri"/>
          <w:noProof/>
          <w:sz w:val="22"/>
          <w:szCs w:val="22"/>
          <w:lang w:eastAsia="en-GB"/>
        </w:rPr>
      </w:pPr>
      <w:r>
        <w:rPr>
          <w:noProof/>
        </w:rPr>
        <w:t>8.134</w:t>
      </w:r>
      <w:r>
        <w:rPr>
          <w:rFonts w:ascii="Calibri" w:hAnsi="Calibri"/>
          <w:noProof/>
          <w:sz w:val="22"/>
          <w:szCs w:val="22"/>
          <w:lang w:eastAsia="en-GB"/>
        </w:rPr>
        <w:tab/>
      </w:r>
      <w:r>
        <w:rPr>
          <w:noProof/>
        </w:rPr>
        <w:t>E-UTRAN/Satellite E-UTRAN Primary Timing Advance Information</w:t>
      </w:r>
      <w:r>
        <w:rPr>
          <w:noProof/>
        </w:rPr>
        <w:tab/>
      </w:r>
      <w:r>
        <w:rPr>
          <w:noProof/>
        </w:rPr>
        <w:fldChar w:fldCharType="begin" w:fldLock="1"/>
      </w:r>
      <w:r>
        <w:rPr>
          <w:noProof/>
        </w:rPr>
        <w:instrText xml:space="preserve"> PAGEREF _Toc138673065 \h </w:instrText>
      </w:r>
      <w:r>
        <w:rPr>
          <w:noProof/>
        </w:rPr>
      </w:r>
      <w:r>
        <w:rPr>
          <w:noProof/>
        </w:rPr>
        <w:fldChar w:fldCharType="separate"/>
      </w:r>
      <w:r>
        <w:rPr>
          <w:noProof/>
        </w:rPr>
        <w:t>127</w:t>
      </w:r>
      <w:r>
        <w:rPr>
          <w:noProof/>
        </w:rPr>
        <w:fldChar w:fldCharType="end"/>
      </w:r>
    </w:p>
    <w:p w14:paraId="0625384B" w14:textId="00E3A875" w:rsidR="003D2319" w:rsidRDefault="003D2319">
      <w:pPr>
        <w:pStyle w:val="TOC2"/>
        <w:rPr>
          <w:rFonts w:ascii="Calibri" w:hAnsi="Calibri"/>
          <w:noProof/>
          <w:sz w:val="22"/>
          <w:szCs w:val="22"/>
          <w:lang w:eastAsia="en-GB"/>
        </w:rPr>
      </w:pPr>
      <w:r>
        <w:rPr>
          <w:noProof/>
        </w:rPr>
        <w:t>8.135</w:t>
      </w:r>
      <w:r>
        <w:rPr>
          <w:rFonts w:ascii="Calibri" w:hAnsi="Calibri"/>
          <w:noProof/>
          <w:sz w:val="22"/>
          <w:szCs w:val="22"/>
          <w:lang w:eastAsia="en-GB"/>
        </w:rPr>
        <w:tab/>
      </w:r>
      <w:r>
        <w:rPr>
          <w:noProof/>
        </w:rPr>
        <w:t>URI truncated</w:t>
      </w:r>
      <w:r>
        <w:rPr>
          <w:noProof/>
        </w:rPr>
        <w:tab/>
      </w:r>
      <w:r>
        <w:rPr>
          <w:noProof/>
        </w:rPr>
        <w:fldChar w:fldCharType="begin" w:fldLock="1"/>
      </w:r>
      <w:r>
        <w:rPr>
          <w:noProof/>
        </w:rPr>
        <w:instrText xml:space="preserve"> PAGEREF _Toc138673066 \h </w:instrText>
      </w:r>
      <w:r>
        <w:rPr>
          <w:noProof/>
        </w:rPr>
      </w:r>
      <w:r>
        <w:rPr>
          <w:noProof/>
        </w:rPr>
        <w:fldChar w:fldCharType="separate"/>
      </w:r>
      <w:r>
        <w:rPr>
          <w:noProof/>
        </w:rPr>
        <w:t>127</w:t>
      </w:r>
      <w:r>
        <w:rPr>
          <w:noProof/>
        </w:rPr>
        <w:fldChar w:fldCharType="end"/>
      </w:r>
    </w:p>
    <w:p w14:paraId="5CED3E01" w14:textId="699A259F" w:rsidR="003D2319" w:rsidRDefault="003D2319">
      <w:pPr>
        <w:pStyle w:val="TOC2"/>
        <w:rPr>
          <w:rFonts w:ascii="Calibri" w:hAnsi="Calibri"/>
          <w:noProof/>
          <w:sz w:val="22"/>
          <w:szCs w:val="22"/>
          <w:lang w:eastAsia="en-GB"/>
        </w:rPr>
      </w:pPr>
      <w:r>
        <w:rPr>
          <w:noProof/>
        </w:rPr>
        <w:t>8.136</w:t>
      </w:r>
      <w:r>
        <w:rPr>
          <w:rFonts w:ascii="Calibri" w:hAnsi="Calibri"/>
          <w:noProof/>
          <w:sz w:val="22"/>
          <w:szCs w:val="22"/>
          <w:lang w:eastAsia="en-GB"/>
        </w:rPr>
        <w:tab/>
      </w:r>
      <w:r>
        <w:rPr>
          <w:noProof/>
        </w:rPr>
        <w:t>Extended Rejection Cause Code</w:t>
      </w:r>
      <w:r>
        <w:rPr>
          <w:noProof/>
        </w:rPr>
        <w:tab/>
      </w:r>
      <w:r>
        <w:rPr>
          <w:noProof/>
        </w:rPr>
        <w:fldChar w:fldCharType="begin" w:fldLock="1"/>
      </w:r>
      <w:r>
        <w:rPr>
          <w:noProof/>
        </w:rPr>
        <w:instrText xml:space="preserve"> PAGEREF _Toc138673067 \h </w:instrText>
      </w:r>
      <w:r>
        <w:rPr>
          <w:noProof/>
        </w:rPr>
      </w:r>
      <w:r>
        <w:rPr>
          <w:noProof/>
        </w:rPr>
        <w:fldChar w:fldCharType="separate"/>
      </w:r>
      <w:r>
        <w:rPr>
          <w:noProof/>
        </w:rPr>
        <w:t>127</w:t>
      </w:r>
      <w:r>
        <w:rPr>
          <w:noProof/>
        </w:rPr>
        <w:fldChar w:fldCharType="end"/>
      </w:r>
    </w:p>
    <w:p w14:paraId="1470A560" w14:textId="2BA47577" w:rsidR="003D2319" w:rsidRDefault="003D2319">
      <w:pPr>
        <w:pStyle w:val="TOC2"/>
        <w:rPr>
          <w:rFonts w:ascii="Calibri" w:hAnsi="Calibri"/>
          <w:noProof/>
          <w:sz w:val="22"/>
          <w:szCs w:val="22"/>
          <w:lang w:eastAsia="en-GB"/>
        </w:rPr>
      </w:pPr>
      <w:r>
        <w:rPr>
          <w:noProof/>
        </w:rPr>
        <w:t>8.137</w:t>
      </w:r>
      <w:r>
        <w:rPr>
          <w:rFonts w:ascii="Calibri" w:hAnsi="Calibri"/>
          <w:noProof/>
          <w:sz w:val="22"/>
          <w:szCs w:val="22"/>
          <w:lang w:eastAsia="en-GB"/>
        </w:rPr>
        <w:tab/>
      </w:r>
      <w:r>
        <w:rPr>
          <w:noProof/>
        </w:rPr>
        <w:t>Data connection status</w:t>
      </w:r>
      <w:r>
        <w:rPr>
          <w:noProof/>
        </w:rPr>
        <w:tab/>
      </w:r>
      <w:r>
        <w:rPr>
          <w:noProof/>
        </w:rPr>
        <w:fldChar w:fldCharType="begin" w:fldLock="1"/>
      </w:r>
      <w:r>
        <w:rPr>
          <w:noProof/>
        </w:rPr>
        <w:instrText xml:space="preserve"> PAGEREF _Toc138673068 \h </w:instrText>
      </w:r>
      <w:r>
        <w:rPr>
          <w:noProof/>
        </w:rPr>
      </w:r>
      <w:r>
        <w:rPr>
          <w:noProof/>
        </w:rPr>
        <w:fldChar w:fldCharType="separate"/>
      </w:r>
      <w:r>
        <w:rPr>
          <w:noProof/>
        </w:rPr>
        <w:t>127</w:t>
      </w:r>
      <w:r>
        <w:rPr>
          <w:noProof/>
        </w:rPr>
        <w:fldChar w:fldCharType="end"/>
      </w:r>
    </w:p>
    <w:p w14:paraId="408514C3" w14:textId="59EB9E51" w:rsidR="003D2319" w:rsidRDefault="003D2319">
      <w:pPr>
        <w:pStyle w:val="TOC2"/>
        <w:rPr>
          <w:rFonts w:ascii="Calibri" w:hAnsi="Calibri"/>
          <w:noProof/>
          <w:sz w:val="22"/>
          <w:szCs w:val="22"/>
          <w:lang w:eastAsia="en-GB"/>
        </w:rPr>
      </w:pPr>
      <w:r>
        <w:rPr>
          <w:noProof/>
        </w:rPr>
        <w:t>8.138</w:t>
      </w:r>
      <w:r>
        <w:rPr>
          <w:rFonts w:ascii="Calibri" w:hAnsi="Calibri"/>
          <w:noProof/>
          <w:sz w:val="22"/>
          <w:szCs w:val="22"/>
          <w:lang w:eastAsia="en-GB"/>
        </w:rPr>
        <w:tab/>
      </w:r>
      <w:r>
        <w:rPr>
          <w:noProof/>
        </w:rPr>
        <w:t>Data connection type</w:t>
      </w:r>
      <w:r>
        <w:rPr>
          <w:noProof/>
        </w:rPr>
        <w:tab/>
      </w:r>
      <w:r>
        <w:rPr>
          <w:noProof/>
        </w:rPr>
        <w:fldChar w:fldCharType="begin" w:fldLock="1"/>
      </w:r>
      <w:r>
        <w:rPr>
          <w:noProof/>
        </w:rPr>
        <w:instrText xml:space="preserve"> PAGEREF _Toc138673069 \h </w:instrText>
      </w:r>
      <w:r>
        <w:rPr>
          <w:noProof/>
        </w:rPr>
      </w:r>
      <w:r>
        <w:rPr>
          <w:noProof/>
        </w:rPr>
        <w:fldChar w:fldCharType="separate"/>
      </w:r>
      <w:r>
        <w:rPr>
          <w:noProof/>
        </w:rPr>
        <w:t>128</w:t>
      </w:r>
      <w:r>
        <w:rPr>
          <w:noProof/>
        </w:rPr>
        <w:fldChar w:fldCharType="end"/>
      </w:r>
    </w:p>
    <w:p w14:paraId="4C7A6238" w14:textId="462BF4AF" w:rsidR="003D2319" w:rsidRDefault="003D2319">
      <w:pPr>
        <w:pStyle w:val="TOC2"/>
        <w:rPr>
          <w:rFonts w:ascii="Calibri" w:hAnsi="Calibri"/>
          <w:noProof/>
          <w:sz w:val="22"/>
          <w:szCs w:val="22"/>
          <w:lang w:eastAsia="en-GB"/>
        </w:rPr>
      </w:pPr>
      <w:r>
        <w:rPr>
          <w:noProof/>
        </w:rPr>
        <w:t>8.139</w:t>
      </w:r>
      <w:r>
        <w:rPr>
          <w:rFonts w:ascii="Calibri" w:hAnsi="Calibri"/>
          <w:noProof/>
          <w:sz w:val="22"/>
          <w:szCs w:val="22"/>
          <w:lang w:eastAsia="en-GB"/>
        </w:rPr>
        <w:tab/>
      </w:r>
      <w:r>
        <w:rPr>
          <w:noProof/>
        </w:rPr>
        <w:t>(E/5G)SM cause</w:t>
      </w:r>
      <w:r>
        <w:rPr>
          <w:noProof/>
        </w:rPr>
        <w:tab/>
      </w:r>
      <w:r>
        <w:rPr>
          <w:noProof/>
        </w:rPr>
        <w:fldChar w:fldCharType="begin" w:fldLock="1"/>
      </w:r>
      <w:r>
        <w:rPr>
          <w:noProof/>
        </w:rPr>
        <w:instrText xml:space="preserve"> PAGEREF _Toc138673070 \h </w:instrText>
      </w:r>
      <w:r>
        <w:rPr>
          <w:noProof/>
        </w:rPr>
      </w:r>
      <w:r>
        <w:rPr>
          <w:noProof/>
        </w:rPr>
        <w:fldChar w:fldCharType="separate"/>
      </w:r>
      <w:r>
        <w:rPr>
          <w:noProof/>
        </w:rPr>
        <w:t>128</w:t>
      </w:r>
      <w:r>
        <w:rPr>
          <w:noProof/>
        </w:rPr>
        <w:fldChar w:fldCharType="end"/>
      </w:r>
    </w:p>
    <w:p w14:paraId="0E16CEF8" w14:textId="4B20AD14" w:rsidR="003D2319" w:rsidRDefault="003D2319">
      <w:pPr>
        <w:pStyle w:val="TOC2"/>
        <w:rPr>
          <w:rFonts w:ascii="Calibri" w:hAnsi="Calibri"/>
          <w:noProof/>
          <w:sz w:val="22"/>
          <w:szCs w:val="22"/>
          <w:lang w:eastAsia="en-GB"/>
        </w:rPr>
      </w:pPr>
      <w:r>
        <w:rPr>
          <w:noProof/>
        </w:rPr>
        <w:t>8.140</w:t>
      </w:r>
      <w:r>
        <w:rPr>
          <w:rFonts w:ascii="Calibri" w:hAnsi="Calibri"/>
          <w:noProof/>
          <w:sz w:val="22"/>
          <w:szCs w:val="22"/>
          <w:lang w:eastAsia="en-GB"/>
        </w:rPr>
        <w:tab/>
      </w:r>
      <w:r>
        <w:rPr>
          <w:noProof/>
        </w:rPr>
        <w:t>IP address list</w:t>
      </w:r>
      <w:r>
        <w:rPr>
          <w:noProof/>
        </w:rPr>
        <w:tab/>
      </w:r>
      <w:r>
        <w:rPr>
          <w:noProof/>
        </w:rPr>
        <w:fldChar w:fldCharType="begin" w:fldLock="1"/>
      </w:r>
      <w:r>
        <w:rPr>
          <w:noProof/>
        </w:rPr>
        <w:instrText xml:space="preserve"> PAGEREF _Toc138673071 \h </w:instrText>
      </w:r>
      <w:r>
        <w:rPr>
          <w:noProof/>
        </w:rPr>
      </w:r>
      <w:r>
        <w:rPr>
          <w:noProof/>
        </w:rPr>
        <w:fldChar w:fldCharType="separate"/>
      </w:r>
      <w:r>
        <w:rPr>
          <w:noProof/>
        </w:rPr>
        <w:t>129</w:t>
      </w:r>
      <w:r>
        <w:rPr>
          <w:noProof/>
        </w:rPr>
        <w:fldChar w:fldCharType="end"/>
      </w:r>
    </w:p>
    <w:p w14:paraId="1C0EC4A8" w14:textId="4B1711F1" w:rsidR="003D2319" w:rsidRDefault="003D2319">
      <w:pPr>
        <w:pStyle w:val="TOC2"/>
        <w:rPr>
          <w:rFonts w:ascii="Calibri" w:hAnsi="Calibri"/>
          <w:noProof/>
          <w:sz w:val="22"/>
          <w:szCs w:val="22"/>
          <w:lang w:eastAsia="en-GB"/>
        </w:rPr>
      </w:pPr>
      <w:r>
        <w:rPr>
          <w:noProof/>
        </w:rPr>
        <w:t>8.141</w:t>
      </w:r>
      <w:r>
        <w:rPr>
          <w:rFonts w:ascii="Calibri" w:hAnsi="Calibri"/>
          <w:noProof/>
          <w:sz w:val="22"/>
          <w:szCs w:val="22"/>
          <w:lang w:eastAsia="en-GB"/>
        </w:rPr>
        <w:tab/>
      </w:r>
      <w:r>
        <w:rPr>
          <w:noProof/>
        </w:rPr>
        <w:t>Surrounding macrocells</w:t>
      </w:r>
      <w:r>
        <w:rPr>
          <w:noProof/>
        </w:rPr>
        <w:tab/>
      </w:r>
      <w:r>
        <w:rPr>
          <w:noProof/>
        </w:rPr>
        <w:fldChar w:fldCharType="begin" w:fldLock="1"/>
      </w:r>
      <w:r>
        <w:rPr>
          <w:noProof/>
        </w:rPr>
        <w:instrText xml:space="preserve"> PAGEREF _Toc138673072 \h </w:instrText>
      </w:r>
      <w:r>
        <w:rPr>
          <w:noProof/>
        </w:rPr>
      </w:r>
      <w:r>
        <w:rPr>
          <w:noProof/>
        </w:rPr>
        <w:fldChar w:fldCharType="separate"/>
      </w:r>
      <w:r>
        <w:rPr>
          <w:noProof/>
        </w:rPr>
        <w:t>129</w:t>
      </w:r>
      <w:r>
        <w:rPr>
          <w:noProof/>
        </w:rPr>
        <w:fldChar w:fldCharType="end"/>
      </w:r>
    </w:p>
    <w:p w14:paraId="7D9B1C39" w14:textId="35858A9E" w:rsidR="003D2319" w:rsidRDefault="003D2319">
      <w:pPr>
        <w:pStyle w:val="TOC2"/>
        <w:rPr>
          <w:rFonts w:ascii="Calibri" w:hAnsi="Calibri"/>
          <w:noProof/>
          <w:sz w:val="22"/>
          <w:szCs w:val="22"/>
          <w:lang w:eastAsia="en-GB"/>
        </w:rPr>
      </w:pPr>
      <w:r>
        <w:rPr>
          <w:noProof/>
        </w:rPr>
        <w:t>8.142</w:t>
      </w:r>
      <w:r>
        <w:rPr>
          <w:rFonts w:ascii="Calibri" w:hAnsi="Calibri"/>
          <w:noProof/>
          <w:sz w:val="22"/>
          <w:szCs w:val="22"/>
          <w:lang w:eastAsia="en-GB"/>
        </w:rPr>
        <w:tab/>
      </w:r>
      <w:r>
        <w:rPr>
          <w:noProof/>
        </w:rPr>
        <w:t>PDP/PDN/PDU type</w:t>
      </w:r>
      <w:r>
        <w:rPr>
          <w:noProof/>
        </w:rPr>
        <w:tab/>
      </w:r>
      <w:r>
        <w:rPr>
          <w:noProof/>
        </w:rPr>
        <w:fldChar w:fldCharType="begin" w:fldLock="1"/>
      </w:r>
      <w:r>
        <w:rPr>
          <w:noProof/>
        </w:rPr>
        <w:instrText xml:space="preserve"> PAGEREF _Toc138673073 \h </w:instrText>
      </w:r>
      <w:r>
        <w:rPr>
          <w:noProof/>
        </w:rPr>
      </w:r>
      <w:r>
        <w:rPr>
          <w:noProof/>
        </w:rPr>
        <w:fldChar w:fldCharType="separate"/>
      </w:r>
      <w:r>
        <w:rPr>
          <w:noProof/>
        </w:rPr>
        <w:t>129</w:t>
      </w:r>
      <w:r>
        <w:rPr>
          <w:noProof/>
        </w:rPr>
        <w:fldChar w:fldCharType="end"/>
      </w:r>
    </w:p>
    <w:p w14:paraId="4296A394" w14:textId="1B9327B3" w:rsidR="003D2319" w:rsidRDefault="003D2319">
      <w:pPr>
        <w:pStyle w:val="TOC2"/>
        <w:rPr>
          <w:rFonts w:ascii="Calibri" w:hAnsi="Calibri"/>
          <w:noProof/>
          <w:sz w:val="22"/>
          <w:szCs w:val="22"/>
          <w:lang w:eastAsia="en-GB"/>
        </w:rPr>
      </w:pPr>
      <w:r>
        <w:rPr>
          <w:noProof/>
        </w:rPr>
        <w:t>8.143</w:t>
      </w:r>
      <w:r>
        <w:rPr>
          <w:rFonts w:ascii="Calibri" w:hAnsi="Calibri"/>
          <w:noProof/>
          <w:sz w:val="22"/>
          <w:szCs w:val="22"/>
          <w:lang w:eastAsia="en-GB"/>
        </w:rPr>
        <w:tab/>
      </w:r>
      <w:r>
        <w:rPr>
          <w:noProof/>
        </w:rPr>
        <w:t>PDU Session Establishment parameters</w:t>
      </w:r>
      <w:r>
        <w:rPr>
          <w:noProof/>
        </w:rPr>
        <w:tab/>
      </w:r>
      <w:r>
        <w:rPr>
          <w:noProof/>
        </w:rPr>
        <w:fldChar w:fldCharType="begin" w:fldLock="1"/>
      </w:r>
      <w:r>
        <w:rPr>
          <w:noProof/>
        </w:rPr>
        <w:instrText xml:space="preserve"> PAGEREF _Toc138673074 \h </w:instrText>
      </w:r>
      <w:r>
        <w:rPr>
          <w:noProof/>
        </w:rPr>
      </w:r>
      <w:r>
        <w:rPr>
          <w:noProof/>
        </w:rPr>
        <w:fldChar w:fldCharType="separate"/>
      </w:r>
      <w:r>
        <w:rPr>
          <w:noProof/>
        </w:rPr>
        <w:t>130</w:t>
      </w:r>
      <w:r>
        <w:rPr>
          <w:noProof/>
        </w:rPr>
        <w:fldChar w:fldCharType="end"/>
      </w:r>
    </w:p>
    <w:p w14:paraId="280E3BC2" w14:textId="195141B4" w:rsidR="003D2319" w:rsidRDefault="003D2319">
      <w:pPr>
        <w:pStyle w:val="TOC2"/>
        <w:rPr>
          <w:rFonts w:ascii="Calibri" w:hAnsi="Calibri"/>
          <w:noProof/>
          <w:sz w:val="22"/>
          <w:szCs w:val="22"/>
          <w:lang w:eastAsia="en-GB"/>
        </w:rPr>
      </w:pPr>
      <w:r>
        <w:rPr>
          <w:noProof/>
        </w:rPr>
        <w:t>8.</w:t>
      </w:r>
      <w:r w:rsidRPr="002169D2">
        <w:rPr>
          <w:rFonts w:eastAsia="SimSun"/>
          <w:noProof/>
          <w:lang w:val="en-US" w:eastAsia="zh-CN"/>
        </w:rPr>
        <w:t>144</w:t>
      </w:r>
      <w:r>
        <w:rPr>
          <w:rFonts w:ascii="Calibri" w:hAnsi="Calibri"/>
          <w:noProof/>
          <w:sz w:val="22"/>
          <w:szCs w:val="22"/>
          <w:lang w:eastAsia="en-GB"/>
        </w:rPr>
        <w:tab/>
      </w:r>
      <w:r w:rsidRPr="002169D2">
        <w:rPr>
          <w:rFonts w:eastAsia="SimSun"/>
          <w:noProof/>
          <w:lang w:val="en-US" w:eastAsia="zh-CN"/>
        </w:rPr>
        <w:t>NG-RAN</w:t>
      </w:r>
      <w:r>
        <w:rPr>
          <w:noProof/>
        </w:rPr>
        <w:t>/Satellite NG-RAN Primary Timing Advance Information</w:t>
      </w:r>
      <w:r>
        <w:rPr>
          <w:noProof/>
        </w:rPr>
        <w:tab/>
      </w:r>
      <w:r>
        <w:rPr>
          <w:noProof/>
        </w:rPr>
        <w:fldChar w:fldCharType="begin" w:fldLock="1"/>
      </w:r>
      <w:r>
        <w:rPr>
          <w:noProof/>
        </w:rPr>
        <w:instrText xml:space="preserve"> PAGEREF _Toc138673075 \h </w:instrText>
      </w:r>
      <w:r>
        <w:rPr>
          <w:noProof/>
        </w:rPr>
      </w:r>
      <w:r>
        <w:rPr>
          <w:noProof/>
        </w:rPr>
        <w:fldChar w:fldCharType="separate"/>
      </w:r>
      <w:r>
        <w:rPr>
          <w:noProof/>
        </w:rPr>
        <w:t>131</w:t>
      </w:r>
      <w:r>
        <w:rPr>
          <w:noProof/>
        </w:rPr>
        <w:fldChar w:fldCharType="end"/>
      </w:r>
    </w:p>
    <w:p w14:paraId="451756E5" w14:textId="292244CA" w:rsidR="003D2319" w:rsidRDefault="003D2319">
      <w:pPr>
        <w:pStyle w:val="TOC2"/>
        <w:rPr>
          <w:rFonts w:ascii="Calibri" w:hAnsi="Calibri"/>
          <w:noProof/>
          <w:sz w:val="22"/>
          <w:szCs w:val="22"/>
          <w:lang w:eastAsia="en-GB"/>
        </w:rPr>
      </w:pPr>
      <w:r>
        <w:rPr>
          <w:noProof/>
        </w:rPr>
        <w:t>8.145</w:t>
      </w:r>
      <w:r>
        <w:rPr>
          <w:rFonts w:ascii="Calibri" w:hAnsi="Calibri"/>
          <w:noProof/>
          <w:sz w:val="22"/>
          <w:szCs w:val="22"/>
          <w:lang w:eastAsia="en-GB"/>
        </w:rPr>
        <w:tab/>
      </w:r>
      <w:r>
        <w:rPr>
          <w:noProof/>
        </w:rPr>
        <w:t>Slices information</w:t>
      </w:r>
      <w:r>
        <w:rPr>
          <w:noProof/>
        </w:rPr>
        <w:tab/>
      </w:r>
      <w:r>
        <w:rPr>
          <w:noProof/>
        </w:rPr>
        <w:fldChar w:fldCharType="begin" w:fldLock="1"/>
      </w:r>
      <w:r>
        <w:rPr>
          <w:noProof/>
        </w:rPr>
        <w:instrText xml:space="preserve"> PAGEREF _Toc138673076 \h </w:instrText>
      </w:r>
      <w:r>
        <w:rPr>
          <w:noProof/>
        </w:rPr>
      </w:r>
      <w:r>
        <w:rPr>
          <w:noProof/>
        </w:rPr>
        <w:fldChar w:fldCharType="separate"/>
      </w:r>
      <w:r>
        <w:rPr>
          <w:noProof/>
        </w:rPr>
        <w:t>131</w:t>
      </w:r>
      <w:r>
        <w:rPr>
          <w:noProof/>
        </w:rPr>
        <w:fldChar w:fldCharType="end"/>
      </w:r>
    </w:p>
    <w:p w14:paraId="2B6D6BBB" w14:textId="080F79A2" w:rsidR="003D2319" w:rsidRDefault="003D2319">
      <w:pPr>
        <w:pStyle w:val="TOC2"/>
        <w:rPr>
          <w:rFonts w:ascii="Calibri" w:hAnsi="Calibri"/>
          <w:noProof/>
          <w:sz w:val="22"/>
          <w:szCs w:val="22"/>
          <w:lang w:eastAsia="en-GB"/>
        </w:rPr>
      </w:pPr>
      <w:r>
        <w:rPr>
          <w:noProof/>
        </w:rPr>
        <w:t>8.146</w:t>
      </w:r>
      <w:r>
        <w:rPr>
          <w:rFonts w:ascii="Calibri" w:hAnsi="Calibri"/>
          <w:noProof/>
          <w:sz w:val="22"/>
          <w:szCs w:val="22"/>
          <w:lang w:eastAsia="en-GB"/>
        </w:rPr>
        <w:tab/>
      </w:r>
      <w:r>
        <w:rPr>
          <w:noProof/>
        </w:rPr>
        <w:t>SOR-CMCI</w:t>
      </w:r>
      <w:r>
        <w:rPr>
          <w:noProof/>
        </w:rPr>
        <w:tab/>
      </w:r>
      <w:r>
        <w:rPr>
          <w:noProof/>
        </w:rPr>
        <w:fldChar w:fldCharType="begin" w:fldLock="1"/>
      </w:r>
      <w:r>
        <w:rPr>
          <w:noProof/>
        </w:rPr>
        <w:instrText xml:space="preserve"> PAGEREF _Toc138673077 \h </w:instrText>
      </w:r>
      <w:r>
        <w:rPr>
          <w:noProof/>
        </w:rPr>
      </w:r>
      <w:r>
        <w:rPr>
          <w:noProof/>
        </w:rPr>
        <w:fldChar w:fldCharType="separate"/>
      </w:r>
      <w:r>
        <w:rPr>
          <w:noProof/>
        </w:rPr>
        <w:t>132</w:t>
      </w:r>
      <w:r>
        <w:rPr>
          <w:noProof/>
        </w:rPr>
        <w:fldChar w:fldCharType="end"/>
      </w:r>
    </w:p>
    <w:p w14:paraId="1FCAA4ED" w14:textId="108C5CC7" w:rsidR="003D2319" w:rsidRDefault="003D2319">
      <w:pPr>
        <w:pStyle w:val="TOC2"/>
        <w:rPr>
          <w:rFonts w:ascii="Calibri" w:hAnsi="Calibri"/>
          <w:noProof/>
          <w:sz w:val="22"/>
          <w:szCs w:val="22"/>
          <w:lang w:eastAsia="en-GB"/>
        </w:rPr>
      </w:pPr>
      <w:r>
        <w:rPr>
          <w:noProof/>
        </w:rPr>
        <w:t>8.147</w:t>
      </w:r>
      <w:r>
        <w:rPr>
          <w:rFonts w:ascii="Calibri" w:hAnsi="Calibri"/>
          <w:noProof/>
          <w:sz w:val="22"/>
          <w:szCs w:val="22"/>
          <w:lang w:eastAsia="en-GB"/>
        </w:rPr>
        <w:tab/>
      </w:r>
      <w:r>
        <w:rPr>
          <w:noProof/>
        </w:rPr>
        <w:t>CAG cell selection status</w:t>
      </w:r>
      <w:r>
        <w:rPr>
          <w:noProof/>
        </w:rPr>
        <w:tab/>
      </w:r>
      <w:r>
        <w:rPr>
          <w:noProof/>
        </w:rPr>
        <w:fldChar w:fldCharType="begin" w:fldLock="1"/>
      </w:r>
      <w:r>
        <w:rPr>
          <w:noProof/>
        </w:rPr>
        <w:instrText xml:space="preserve"> PAGEREF _Toc138673078 \h </w:instrText>
      </w:r>
      <w:r>
        <w:rPr>
          <w:noProof/>
        </w:rPr>
      </w:r>
      <w:r>
        <w:rPr>
          <w:noProof/>
        </w:rPr>
        <w:fldChar w:fldCharType="separate"/>
      </w:r>
      <w:r>
        <w:rPr>
          <w:noProof/>
        </w:rPr>
        <w:t>132</w:t>
      </w:r>
      <w:r>
        <w:rPr>
          <w:noProof/>
        </w:rPr>
        <w:fldChar w:fldCharType="end"/>
      </w:r>
    </w:p>
    <w:p w14:paraId="3C25D038" w14:textId="5EFA8734" w:rsidR="003D2319" w:rsidRDefault="003D2319">
      <w:pPr>
        <w:pStyle w:val="TOC2"/>
        <w:rPr>
          <w:rFonts w:ascii="Calibri" w:hAnsi="Calibri"/>
          <w:noProof/>
          <w:sz w:val="22"/>
          <w:szCs w:val="22"/>
          <w:lang w:eastAsia="en-GB"/>
        </w:rPr>
      </w:pPr>
      <w:r>
        <w:rPr>
          <w:noProof/>
        </w:rPr>
        <w:t>8.148</w:t>
      </w:r>
      <w:r>
        <w:rPr>
          <w:rFonts w:ascii="Calibri" w:hAnsi="Calibri"/>
          <w:noProof/>
          <w:sz w:val="22"/>
          <w:szCs w:val="22"/>
          <w:lang w:eastAsia="en-GB"/>
        </w:rPr>
        <w:tab/>
      </w:r>
      <w:r>
        <w:rPr>
          <w:noProof/>
        </w:rPr>
        <w:t>CAG information list</w:t>
      </w:r>
      <w:r>
        <w:rPr>
          <w:noProof/>
        </w:rPr>
        <w:tab/>
      </w:r>
      <w:r>
        <w:rPr>
          <w:noProof/>
        </w:rPr>
        <w:fldChar w:fldCharType="begin" w:fldLock="1"/>
      </w:r>
      <w:r>
        <w:rPr>
          <w:noProof/>
        </w:rPr>
        <w:instrText xml:space="preserve"> PAGEREF _Toc138673079 \h </w:instrText>
      </w:r>
      <w:r>
        <w:rPr>
          <w:noProof/>
        </w:rPr>
      </w:r>
      <w:r>
        <w:rPr>
          <w:noProof/>
        </w:rPr>
        <w:fldChar w:fldCharType="separate"/>
      </w:r>
      <w:r>
        <w:rPr>
          <w:noProof/>
        </w:rPr>
        <w:t>132</w:t>
      </w:r>
      <w:r>
        <w:rPr>
          <w:noProof/>
        </w:rPr>
        <w:fldChar w:fldCharType="end"/>
      </w:r>
    </w:p>
    <w:p w14:paraId="11B1D00F" w14:textId="50432BCF" w:rsidR="003D2319" w:rsidRDefault="003D2319">
      <w:pPr>
        <w:pStyle w:val="TOC2"/>
        <w:rPr>
          <w:rFonts w:ascii="Calibri" w:hAnsi="Calibri"/>
          <w:noProof/>
          <w:sz w:val="22"/>
          <w:szCs w:val="22"/>
          <w:lang w:eastAsia="en-GB"/>
        </w:rPr>
      </w:pPr>
      <w:r w:rsidRPr="002169D2">
        <w:rPr>
          <w:noProof/>
          <w:lang w:val="pt-BR"/>
        </w:rPr>
        <w:t>8.149</w:t>
      </w:r>
      <w:r>
        <w:rPr>
          <w:rFonts w:ascii="Calibri" w:hAnsi="Calibri"/>
          <w:noProof/>
          <w:sz w:val="22"/>
          <w:szCs w:val="22"/>
          <w:lang w:eastAsia="en-GB"/>
        </w:rPr>
        <w:tab/>
      </w:r>
      <w:r>
        <w:rPr>
          <w:noProof/>
        </w:rPr>
        <w:t>CAG ID human-readable network name list</w:t>
      </w:r>
      <w:r>
        <w:rPr>
          <w:noProof/>
        </w:rPr>
        <w:tab/>
      </w:r>
      <w:r>
        <w:rPr>
          <w:noProof/>
        </w:rPr>
        <w:fldChar w:fldCharType="begin" w:fldLock="1"/>
      </w:r>
      <w:r>
        <w:rPr>
          <w:noProof/>
        </w:rPr>
        <w:instrText xml:space="preserve"> PAGEREF _Toc138673080 \h </w:instrText>
      </w:r>
      <w:r>
        <w:rPr>
          <w:noProof/>
        </w:rPr>
      </w:r>
      <w:r>
        <w:rPr>
          <w:noProof/>
        </w:rPr>
        <w:fldChar w:fldCharType="separate"/>
      </w:r>
      <w:r>
        <w:rPr>
          <w:noProof/>
        </w:rPr>
        <w:t>133</w:t>
      </w:r>
      <w:r>
        <w:rPr>
          <w:noProof/>
        </w:rPr>
        <w:fldChar w:fldCharType="end"/>
      </w:r>
    </w:p>
    <w:p w14:paraId="6D878F83" w14:textId="394CB638" w:rsidR="003D2319" w:rsidRDefault="003D2319">
      <w:pPr>
        <w:pStyle w:val="TOC1"/>
        <w:rPr>
          <w:rFonts w:ascii="Calibri" w:hAnsi="Calibri"/>
          <w:noProof/>
          <w:szCs w:val="22"/>
          <w:lang w:eastAsia="en-GB"/>
        </w:rPr>
      </w:pPr>
      <w:r>
        <w:rPr>
          <w:noProof/>
        </w:rPr>
        <w:t>9</w:t>
      </w:r>
      <w:r>
        <w:rPr>
          <w:rFonts w:ascii="Calibri" w:hAnsi="Calibri"/>
          <w:noProof/>
          <w:szCs w:val="22"/>
          <w:lang w:eastAsia="en-GB"/>
        </w:rPr>
        <w:tab/>
      </w:r>
      <w:r>
        <w:rPr>
          <w:noProof/>
        </w:rPr>
        <w:t>Tag values</w:t>
      </w:r>
      <w:r>
        <w:rPr>
          <w:noProof/>
        </w:rPr>
        <w:tab/>
      </w:r>
      <w:r>
        <w:rPr>
          <w:noProof/>
        </w:rPr>
        <w:fldChar w:fldCharType="begin" w:fldLock="1"/>
      </w:r>
      <w:r>
        <w:rPr>
          <w:noProof/>
        </w:rPr>
        <w:instrText xml:space="preserve"> PAGEREF _Toc138673081 \h </w:instrText>
      </w:r>
      <w:r>
        <w:rPr>
          <w:noProof/>
        </w:rPr>
      </w:r>
      <w:r>
        <w:rPr>
          <w:noProof/>
        </w:rPr>
        <w:fldChar w:fldCharType="separate"/>
      </w:r>
      <w:r>
        <w:rPr>
          <w:noProof/>
        </w:rPr>
        <w:t>133</w:t>
      </w:r>
      <w:r>
        <w:rPr>
          <w:noProof/>
        </w:rPr>
        <w:fldChar w:fldCharType="end"/>
      </w:r>
    </w:p>
    <w:p w14:paraId="04997A0C" w14:textId="60262B3B" w:rsidR="003D2319" w:rsidRDefault="003D2319">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BER-TLV tags in ME to UICC direction</w:t>
      </w:r>
      <w:r>
        <w:rPr>
          <w:noProof/>
        </w:rPr>
        <w:tab/>
      </w:r>
      <w:r>
        <w:rPr>
          <w:noProof/>
        </w:rPr>
        <w:fldChar w:fldCharType="begin" w:fldLock="1"/>
      </w:r>
      <w:r>
        <w:rPr>
          <w:noProof/>
        </w:rPr>
        <w:instrText xml:space="preserve"> PAGEREF _Toc138673082 \h </w:instrText>
      </w:r>
      <w:r>
        <w:rPr>
          <w:noProof/>
        </w:rPr>
      </w:r>
      <w:r>
        <w:rPr>
          <w:noProof/>
        </w:rPr>
        <w:fldChar w:fldCharType="separate"/>
      </w:r>
      <w:r>
        <w:rPr>
          <w:noProof/>
        </w:rPr>
        <w:t>134</w:t>
      </w:r>
      <w:r>
        <w:rPr>
          <w:noProof/>
        </w:rPr>
        <w:fldChar w:fldCharType="end"/>
      </w:r>
    </w:p>
    <w:p w14:paraId="0EEBCFBE" w14:textId="3A90D910" w:rsidR="003D2319" w:rsidRDefault="003D2319">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BER-TLV tags in UICC TO ME direction</w:t>
      </w:r>
      <w:r>
        <w:rPr>
          <w:noProof/>
        </w:rPr>
        <w:tab/>
      </w:r>
      <w:r>
        <w:rPr>
          <w:noProof/>
        </w:rPr>
        <w:fldChar w:fldCharType="begin" w:fldLock="1"/>
      </w:r>
      <w:r>
        <w:rPr>
          <w:noProof/>
        </w:rPr>
        <w:instrText xml:space="preserve"> PAGEREF _Toc138673083 \h </w:instrText>
      </w:r>
      <w:r>
        <w:rPr>
          <w:noProof/>
        </w:rPr>
      </w:r>
      <w:r>
        <w:rPr>
          <w:noProof/>
        </w:rPr>
        <w:fldChar w:fldCharType="separate"/>
      </w:r>
      <w:r>
        <w:rPr>
          <w:noProof/>
        </w:rPr>
        <w:t>134</w:t>
      </w:r>
      <w:r>
        <w:rPr>
          <w:noProof/>
        </w:rPr>
        <w:fldChar w:fldCharType="end"/>
      </w:r>
    </w:p>
    <w:p w14:paraId="078D540A" w14:textId="0A0ABFED" w:rsidR="003D2319" w:rsidRDefault="003D2319">
      <w:pPr>
        <w:pStyle w:val="TOC2"/>
        <w:rPr>
          <w:rFonts w:ascii="Calibri" w:hAnsi="Calibri"/>
          <w:noProof/>
          <w:sz w:val="22"/>
          <w:szCs w:val="22"/>
          <w:lang w:eastAsia="en-GB"/>
        </w:rPr>
      </w:pPr>
      <w:r>
        <w:rPr>
          <w:noProof/>
        </w:rPr>
        <w:t>9.3</w:t>
      </w:r>
      <w:r>
        <w:rPr>
          <w:rFonts w:ascii="Calibri" w:hAnsi="Calibri"/>
          <w:noProof/>
          <w:sz w:val="22"/>
          <w:szCs w:val="22"/>
          <w:lang w:eastAsia="en-GB"/>
        </w:rPr>
        <w:tab/>
      </w:r>
      <w:r>
        <w:rPr>
          <w:noProof/>
        </w:rPr>
        <w:t>COMPREHENSION-TLV tags in both directions</w:t>
      </w:r>
      <w:r>
        <w:rPr>
          <w:noProof/>
        </w:rPr>
        <w:tab/>
      </w:r>
      <w:r>
        <w:rPr>
          <w:noProof/>
        </w:rPr>
        <w:fldChar w:fldCharType="begin" w:fldLock="1"/>
      </w:r>
      <w:r>
        <w:rPr>
          <w:noProof/>
        </w:rPr>
        <w:instrText xml:space="preserve"> PAGEREF _Toc138673084 \h </w:instrText>
      </w:r>
      <w:r>
        <w:rPr>
          <w:noProof/>
        </w:rPr>
      </w:r>
      <w:r>
        <w:rPr>
          <w:noProof/>
        </w:rPr>
        <w:fldChar w:fldCharType="separate"/>
      </w:r>
      <w:r>
        <w:rPr>
          <w:noProof/>
        </w:rPr>
        <w:t>135</w:t>
      </w:r>
      <w:r>
        <w:rPr>
          <w:noProof/>
        </w:rPr>
        <w:fldChar w:fldCharType="end"/>
      </w:r>
    </w:p>
    <w:p w14:paraId="53DDB6F5" w14:textId="721C20F0" w:rsidR="003D2319" w:rsidRDefault="003D2319">
      <w:pPr>
        <w:pStyle w:val="TOC2"/>
        <w:rPr>
          <w:rFonts w:ascii="Calibri" w:hAnsi="Calibri"/>
          <w:noProof/>
          <w:sz w:val="22"/>
          <w:szCs w:val="22"/>
          <w:lang w:eastAsia="en-GB"/>
        </w:rPr>
      </w:pPr>
      <w:r>
        <w:rPr>
          <w:noProof/>
        </w:rPr>
        <w:t>9.4</w:t>
      </w:r>
      <w:r>
        <w:rPr>
          <w:rFonts w:ascii="Calibri" w:hAnsi="Calibri"/>
          <w:noProof/>
          <w:sz w:val="22"/>
          <w:szCs w:val="22"/>
          <w:lang w:eastAsia="en-GB"/>
        </w:rPr>
        <w:tab/>
      </w:r>
      <w:r>
        <w:rPr>
          <w:noProof/>
        </w:rPr>
        <w:t>Type of Command and Next Action Indicator</w:t>
      </w:r>
      <w:r>
        <w:rPr>
          <w:noProof/>
        </w:rPr>
        <w:tab/>
      </w:r>
      <w:r>
        <w:rPr>
          <w:noProof/>
        </w:rPr>
        <w:fldChar w:fldCharType="begin" w:fldLock="1"/>
      </w:r>
      <w:r>
        <w:rPr>
          <w:noProof/>
        </w:rPr>
        <w:instrText xml:space="preserve"> PAGEREF _Toc138673085 \h </w:instrText>
      </w:r>
      <w:r>
        <w:rPr>
          <w:noProof/>
        </w:rPr>
      </w:r>
      <w:r>
        <w:rPr>
          <w:noProof/>
        </w:rPr>
        <w:fldChar w:fldCharType="separate"/>
      </w:r>
      <w:r>
        <w:rPr>
          <w:noProof/>
        </w:rPr>
        <w:t>136</w:t>
      </w:r>
      <w:r>
        <w:rPr>
          <w:noProof/>
        </w:rPr>
        <w:fldChar w:fldCharType="end"/>
      </w:r>
    </w:p>
    <w:p w14:paraId="7BC0BF19" w14:textId="00CAB334" w:rsidR="003D2319" w:rsidRDefault="003D2319">
      <w:pPr>
        <w:pStyle w:val="TOC1"/>
        <w:rPr>
          <w:rFonts w:ascii="Calibri" w:hAnsi="Calibri"/>
          <w:noProof/>
          <w:szCs w:val="22"/>
          <w:lang w:eastAsia="en-GB"/>
        </w:rPr>
      </w:pPr>
      <w:r>
        <w:rPr>
          <w:noProof/>
        </w:rPr>
        <w:lastRenderedPageBreak/>
        <w:t>10</w:t>
      </w:r>
      <w:r>
        <w:rPr>
          <w:rFonts w:ascii="Calibri" w:hAnsi="Calibri"/>
          <w:noProof/>
          <w:szCs w:val="22"/>
          <w:lang w:eastAsia="en-GB"/>
        </w:rPr>
        <w:tab/>
      </w:r>
      <w:r>
        <w:rPr>
          <w:noProof/>
        </w:rPr>
        <w:t>Allowed Type of command and Device identity combinations</w:t>
      </w:r>
      <w:r>
        <w:rPr>
          <w:noProof/>
        </w:rPr>
        <w:tab/>
      </w:r>
      <w:r>
        <w:rPr>
          <w:noProof/>
        </w:rPr>
        <w:fldChar w:fldCharType="begin" w:fldLock="1"/>
      </w:r>
      <w:r>
        <w:rPr>
          <w:noProof/>
        </w:rPr>
        <w:instrText xml:space="preserve"> PAGEREF _Toc138673086 \h </w:instrText>
      </w:r>
      <w:r>
        <w:rPr>
          <w:noProof/>
        </w:rPr>
      </w:r>
      <w:r>
        <w:rPr>
          <w:noProof/>
        </w:rPr>
        <w:fldChar w:fldCharType="separate"/>
      </w:r>
      <w:r>
        <w:rPr>
          <w:noProof/>
        </w:rPr>
        <w:t>136</w:t>
      </w:r>
      <w:r>
        <w:rPr>
          <w:noProof/>
        </w:rPr>
        <w:fldChar w:fldCharType="end"/>
      </w:r>
    </w:p>
    <w:p w14:paraId="2C702A14" w14:textId="767294A6" w:rsidR="003D2319" w:rsidRDefault="003D2319">
      <w:pPr>
        <w:pStyle w:val="TOC1"/>
        <w:rPr>
          <w:rFonts w:ascii="Calibri" w:hAnsi="Calibri"/>
          <w:noProof/>
          <w:szCs w:val="22"/>
          <w:lang w:eastAsia="en-GB"/>
        </w:rPr>
      </w:pPr>
      <w:r>
        <w:rPr>
          <w:noProof/>
        </w:rPr>
        <w:t>11</w:t>
      </w:r>
      <w:r>
        <w:rPr>
          <w:rFonts w:ascii="Calibri" w:hAnsi="Calibri"/>
          <w:noProof/>
          <w:szCs w:val="22"/>
          <w:lang w:eastAsia="en-GB"/>
        </w:rPr>
        <w:tab/>
      </w:r>
      <w:r>
        <w:rPr>
          <w:noProof/>
        </w:rPr>
        <w:t>Security requirements</w:t>
      </w:r>
      <w:r>
        <w:rPr>
          <w:noProof/>
        </w:rPr>
        <w:tab/>
      </w:r>
      <w:r>
        <w:rPr>
          <w:noProof/>
        </w:rPr>
        <w:fldChar w:fldCharType="begin" w:fldLock="1"/>
      </w:r>
      <w:r>
        <w:rPr>
          <w:noProof/>
        </w:rPr>
        <w:instrText xml:space="preserve"> PAGEREF _Toc138673087 \h </w:instrText>
      </w:r>
      <w:r>
        <w:rPr>
          <w:noProof/>
        </w:rPr>
      </w:r>
      <w:r>
        <w:rPr>
          <w:noProof/>
        </w:rPr>
        <w:fldChar w:fldCharType="separate"/>
      </w:r>
      <w:r>
        <w:rPr>
          <w:noProof/>
        </w:rPr>
        <w:t>136</w:t>
      </w:r>
      <w:r>
        <w:rPr>
          <w:noProof/>
        </w:rPr>
        <w:fldChar w:fldCharType="end"/>
      </w:r>
    </w:p>
    <w:p w14:paraId="660B0ED0" w14:textId="4305AE5C" w:rsidR="003D2319" w:rsidRDefault="003D2319" w:rsidP="003D2319">
      <w:pPr>
        <w:pStyle w:val="TOC8"/>
        <w:rPr>
          <w:rFonts w:ascii="Calibri" w:hAnsi="Calibri"/>
          <w:b w:val="0"/>
          <w:noProof/>
          <w:szCs w:val="22"/>
          <w:lang w:eastAsia="en-GB"/>
        </w:rPr>
      </w:pPr>
      <w:r>
        <w:rPr>
          <w:noProof/>
        </w:rPr>
        <w:t>Annex A (normative): Support of USAT by Mobile Equipment</w:t>
      </w:r>
      <w:r>
        <w:rPr>
          <w:noProof/>
        </w:rPr>
        <w:tab/>
      </w:r>
      <w:r>
        <w:rPr>
          <w:noProof/>
        </w:rPr>
        <w:fldChar w:fldCharType="begin" w:fldLock="1"/>
      </w:r>
      <w:r>
        <w:rPr>
          <w:noProof/>
        </w:rPr>
        <w:instrText xml:space="preserve"> PAGEREF _Toc138673088 \h </w:instrText>
      </w:r>
      <w:r>
        <w:rPr>
          <w:noProof/>
        </w:rPr>
      </w:r>
      <w:r>
        <w:rPr>
          <w:noProof/>
        </w:rPr>
        <w:fldChar w:fldCharType="separate"/>
      </w:r>
      <w:r>
        <w:rPr>
          <w:noProof/>
        </w:rPr>
        <w:t>137</w:t>
      </w:r>
      <w:r>
        <w:rPr>
          <w:noProof/>
        </w:rPr>
        <w:fldChar w:fldCharType="end"/>
      </w:r>
    </w:p>
    <w:p w14:paraId="514441B0" w14:textId="5E8D30D0" w:rsidR="003D2319" w:rsidRDefault="003D2319" w:rsidP="003D2319">
      <w:pPr>
        <w:pStyle w:val="TOC8"/>
        <w:rPr>
          <w:rFonts w:ascii="Calibri" w:hAnsi="Calibri"/>
          <w:b w:val="0"/>
          <w:noProof/>
          <w:szCs w:val="22"/>
          <w:lang w:eastAsia="en-GB"/>
        </w:rPr>
      </w:pPr>
      <w:r>
        <w:rPr>
          <w:noProof/>
        </w:rPr>
        <w:t>Annex B (informative): Example of DISPLAY TEXT Proactive UICC Command</w:t>
      </w:r>
      <w:r>
        <w:rPr>
          <w:noProof/>
        </w:rPr>
        <w:tab/>
      </w:r>
      <w:r>
        <w:rPr>
          <w:noProof/>
        </w:rPr>
        <w:fldChar w:fldCharType="begin" w:fldLock="1"/>
      </w:r>
      <w:r>
        <w:rPr>
          <w:noProof/>
        </w:rPr>
        <w:instrText xml:space="preserve"> PAGEREF _Toc138673089 \h </w:instrText>
      </w:r>
      <w:r>
        <w:rPr>
          <w:noProof/>
        </w:rPr>
      </w:r>
      <w:r>
        <w:rPr>
          <w:noProof/>
        </w:rPr>
        <w:fldChar w:fldCharType="separate"/>
      </w:r>
      <w:r>
        <w:rPr>
          <w:noProof/>
        </w:rPr>
        <w:t>139</w:t>
      </w:r>
      <w:r>
        <w:rPr>
          <w:noProof/>
        </w:rPr>
        <w:fldChar w:fldCharType="end"/>
      </w:r>
    </w:p>
    <w:p w14:paraId="4298EE01" w14:textId="5A84F56C" w:rsidR="003D2319" w:rsidRDefault="003D2319" w:rsidP="003D2319">
      <w:pPr>
        <w:pStyle w:val="TOC8"/>
        <w:rPr>
          <w:rFonts w:ascii="Calibri" w:hAnsi="Calibri"/>
          <w:b w:val="0"/>
          <w:noProof/>
          <w:szCs w:val="22"/>
          <w:lang w:eastAsia="en-GB"/>
        </w:rPr>
      </w:pPr>
      <w:r>
        <w:rPr>
          <w:noProof/>
        </w:rPr>
        <w:t>Annex C (normative): Structure of USAT communications</w:t>
      </w:r>
      <w:r>
        <w:rPr>
          <w:noProof/>
        </w:rPr>
        <w:tab/>
      </w:r>
      <w:r>
        <w:rPr>
          <w:noProof/>
        </w:rPr>
        <w:fldChar w:fldCharType="begin" w:fldLock="1"/>
      </w:r>
      <w:r>
        <w:rPr>
          <w:noProof/>
        </w:rPr>
        <w:instrText xml:space="preserve"> PAGEREF _Toc138673090 \h </w:instrText>
      </w:r>
      <w:r>
        <w:rPr>
          <w:noProof/>
        </w:rPr>
      </w:r>
      <w:r>
        <w:rPr>
          <w:noProof/>
        </w:rPr>
        <w:fldChar w:fldCharType="separate"/>
      </w:r>
      <w:r>
        <w:rPr>
          <w:noProof/>
        </w:rPr>
        <w:t>140</w:t>
      </w:r>
      <w:r>
        <w:rPr>
          <w:noProof/>
        </w:rPr>
        <w:fldChar w:fldCharType="end"/>
      </w:r>
    </w:p>
    <w:p w14:paraId="7FEF79DF" w14:textId="1B34861B" w:rsidR="003D2319" w:rsidRDefault="003D2319" w:rsidP="003D2319">
      <w:pPr>
        <w:pStyle w:val="TOC8"/>
        <w:rPr>
          <w:rFonts w:ascii="Calibri" w:hAnsi="Calibri"/>
          <w:b w:val="0"/>
          <w:noProof/>
          <w:szCs w:val="22"/>
          <w:lang w:eastAsia="en-GB"/>
        </w:rPr>
      </w:pPr>
      <w:r>
        <w:rPr>
          <w:noProof/>
        </w:rPr>
        <w:t>Annex D (informative): ME display in proactive UICC session</w:t>
      </w:r>
      <w:r>
        <w:rPr>
          <w:noProof/>
        </w:rPr>
        <w:tab/>
      </w:r>
      <w:r>
        <w:rPr>
          <w:noProof/>
        </w:rPr>
        <w:fldChar w:fldCharType="begin" w:fldLock="1"/>
      </w:r>
      <w:r>
        <w:rPr>
          <w:noProof/>
        </w:rPr>
        <w:instrText xml:space="preserve"> PAGEREF _Toc138673091 \h </w:instrText>
      </w:r>
      <w:r>
        <w:rPr>
          <w:noProof/>
        </w:rPr>
      </w:r>
      <w:r>
        <w:rPr>
          <w:noProof/>
        </w:rPr>
        <w:fldChar w:fldCharType="separate"/>
      </w:r>
      <w:r>
        <w:rPr>
          <w:noProof/>
        </w:rPr>
        <w:t>141</w:t>
      </w:r>
      <w:r>
        <w:rPr>
          <w:noProof/>
        </w:rPr>
        <w:fldChar w:fldCharType="end"/>
      </w:r>
    </w:p>
    <w:p w14:paraId="2123543A" w14:textId="0A1219B9" w:rsidR="003D2319" w:rsidRDefault="003D2319" w:rsidP="003D2319">
      <w:pPr>
        <w:pStyle w:val="TOC8"/>
        <w:rPr>
          <w:rFonts w:ascii="Calibri" w:hAnsi="Calibri"/>
          <w:b w:val="0"/>
          <w:noProof/>
          <w:szCs w:val="22"/>
          <w:lang w:eastAsia="en-GB"/>
        </w:rPr>
      </w:pPr>
      <w:r>
        <w:rPr>
          <w:noProof/>
        </w:rPr>
        <w:t>Annex E (informative): Help information feature processing</w:t>
      </w:r>
      <w:r>
        <w:rPr>
          <w:noProof/>
        </w:rPr>
        <w:tab/>
      </w:r>
      <w:r>
        <w:rPr>
          <w:noProof/>
        </w:rPr>
        <w:fldChar w:fldCharType="begin" w:fldLock="1"/>
      </w:r>
      <w:r>
        <w:rPr>
          <w:noProof/>
        </w:rPr>
        <w:instrText xml:space="preserve"> PAGEREF _Toc138673092 \h </w:instrText>
      </w:r>
      <w:r>
        <w:rPr>
          <w:noProof/>
        </w:rPr>
      </w:r>
      <w:r>
        <w:rPr>
          <w:noProof/>
        </w:rPr>
        <w:fldChar w:fldCharType="separate"/>
      </w:r>
      <w:r>
        <w:rPr>
          <w:noProof/>
        </w:rPr>
        <w:t>142</w:t>
      </w:r>
      <w:r>
        <w:rPr>
          <w:noProof/>
        </w:rPr>
        <w:fldChar w:fldCharType="end"/>
      </w:r>
    </w:p>
    <w:p w14:paraId="6363046B" w14:textId="36995CCD" w:rsidR="003D2319" w:rsidRDefault="003D2319" w:rsidP="003D2319">
      <w:pPr>
        <w:pStyle w:val="TOC8"/>
        <w:rPr>
          <w:rFonts w:ascii="Calibri" w:hAnsi="Calibri"/>
          <w:b w:val="0"/>
          <w:noProof/>
          <w:szCs w:val="22"/>
          <w:lang w:eastAsia="en-GB"/>
        </w:rPr>
      </w:pPr>
      <w:r>
        <w:rPr>
          <w:noProof/>
        </w:rPr>
        <w:t>Annex F (informative): Monitoring of events</w:t>
      </w:r>
      <w:r>
        <w:rPr>
          <w:noProof/>
        </w:rPr>
        <w:tab/>
      </w:r>
      <w:r>
        <w:rPr>
          <w:noProof/>
        </w:rPr>
        <w:fldChar w:fldCharType="begin" w:fldLock="1"/>
      </w:r>
      <w:r>
        <w:rPr>
          <w:noProof/>
        </w:rPr>
        <w:instrText xml:space="preserve"> PAGEREF _Toc138673093 \h </w:instrText>
      </w:r>
      <w:r>
        <w:rPr>
          <w:noProof/>
        </w:rPr>
      </w:r>
      <w:r>
        <w:rPr>
          <w:noProof/>
        </w:rPr>
        <w:fldChar w:fldCharType="separate"/>
      </w:r>
      <w:r>
        <w:rPr>
          <w:noProof/>
        </w:rPr>
        <w:t>143</w:t>
      </w:r>
      <w:r>
        <w:rPr>
          <w:noProof/>
        </w:rPr>
        <w:fldChar w:fldCharType="end"/>
      </w:r>
    </w:p>
    <w:p w14:paraId="68AD646B" w14:textId="6A55B14A" w:rsidR="003D2319" w:rsidRDefault="003D2319" w:rsidP="003D2319">
      <w:pPr>
        <w:pStyle w:val="TOC8"/>
        <w:rPr>
          <w:rFonts w:ascii="Calibri" w:hAnsi="Calibri"/>
          <w:b w:val="0"/>
          <w:noProof/>
          <w:szCs w:val="22"/>
          <w:lang w:eastAsia="en-GB"/>
        </w:rPr>
      </w:pPr>
      <w:r>
        <w:rPr>
          <w:noProof/>
        </w:rPr>
        <w:t>Annex G (normative): Support of Multiple Card Operation</w:t>
      </w:r>
      <w:r>
        <w:rPr>
          <w:noProof/>
        </w:rPr>
        <w:tab/>
      </w:r>
      <w:r>
        <w:rPr>
          <w:noProof/>
        </w:rPr>
        <w:fldChar w:fldCharType="begin" w:fldLock="1"/>
      </w:r>
      <w:r>
        <w:rPr>
          <w:noProof/>
        </w:rPr>
        <w:instrText xml:space="preserve"> PAGEREF _Toc138673094 \h </w:instrText>
      </w:r>
      <w:r>
        <w:rPr>
          <w:noProof/>
        </w:rPr>
      </w:r>
      <w:r>
        <w:rPr>
          <w:noProof/>
        </w:rPr>
        <w:fldChar w:fldCharType="separate"/>
      </w:r>
      <w:r>
        <w:rPr>
          <w:noProof/>
        </w:rPr>
        <w:t>144</w:t>
      </w:r>
      <w:r>
        <w:rPr>
          <w:noProof/>
        </w:rPr>
        <w:fldChar w:fldCharType="end"/>
      </w:r>
    </w:p>
    <w:p w14:paraId="5EF25E1F" w14:textId="79EF1147" w:rsidR="003D2319" w:rsidRDefault="003D2319" w:rsidP="003D2319">
      <w:pPr>
        <w:pStyle w:val="TOC8"/>
        <w:rPr>
          <w:rFonts w:ascii="Calibri" w:hAnsi="Calibri"/>
          <w:b w:val="0"/>
          <w:noProof/>
          <w:szCs w:val="22"/>
          <w:lang w:eastAsia="en-GB"/>
        </w:rPr>
      </w:pPr>
      <w:r>
        <w:rPr>
          <w:noProof/>
        </w:rPr>
        <w:t>Annex H (informative): Multiple Card proactive command examples</w:t>
      </w:r>
      <w:r>
        <w:rPr>
          <w:noProof/>
        </w:rPr>
        <w:tab/>
      </w:r>
      <w:r>
        <w:rPr>
          <w:noProof/>
        </w:rPr>
        <w:fldChar w:fldCharType="begin" w:fldLock="1"/>
      </w:r>
      <w:r>
        <w:rPr>
          <w:noProof/>
        </w:rPr>
        <w:instrText xml:space="preserve"> PAGEREF _Toc138673095 \h </w:instrText>
      </w:r>
      <w:r>
        <w:rPr>
          <w:noProof/>
        </w:rPr>
      </w:r>
      <w:r>
        <w:rPr>
          <w:noProof/>
        </w:rPr>
        <w:fldChar w:fldCharType="separate"/>
      </w:r>
      <w:r>
        <w:rPr>
          <w:noProof/>
        </w:rPr>
        <w:t>145</w:t>
      </w:r>
      <w:r>
        <w:rPr>
          <w:noProof/>
        </w:rPr>
        <w:fldChar w:fldCharType="end"/>
      </w:r>
    </w:p>
    <w:p w14:paraId="1311B1C4" w14:textId="35690F6F" w:rsidR="003D2319" w:rsidRDefault="003D2319" w:rsidP="003D2319">
      <w:pPr>
        <w:pStyle w:val="TOC8"/>
        <w:rPr>
          <w:rFonts w:ascii="Calibri" w:hAnsi="Calibri"/>
          <w:b w:val="0"/>
          <w:noProof/>
          <w:szCs w:val="22"/>
          <w:lang w:eastAsia="en-GB"/>
        </w:rPr>
      </w:pPr>
      <w:r>
        <w:rPr>
          <w:noProof/>
        </w:rPr>
        <w:t>Annex I (informative): Bearer independent protocol proactive command examples</w:t>
      </w:r>
      <w:r>
        <w:rPr>
          <w:noProof/>
        </w:rPr>
        <w:tab/>
      </w:r>
      <w:r>
        <w:rPr>
          <w:noProof/>
        </w:rPr>
        <w:fldChar w:fldCharType="begin" w:fldLock="1"/>
      </w:r>
      <w:r>
        <w:rPr>
          <w:noProof/>
        </w:rPr>
        <w:instrText xml:space="preserve"> PAGEREF _Toc138673096 \h </w:instrText>
      </w:r>
      <w:r>
        <w:rPr>
          <w:noProof/>
        </w:rPr>
      </w:r>
      <w:r>
        <w:rPr>
          <w:noProof/>
        </w:rPr>
        <w:fldChar w:fldCharType="separate"/>
      </w:r>
      <w:r>
        <w:rPr>
          <w:noProof/>
        </w:rPr>
        <w:t>146</w:t>
      </w:r>
      <w:r>
        <w:rPr>
          <w:noProof/>
        </w:rPr>
        <w:fldChar w:fldCharType="end"/>
      </w:r>
    </w:p>
    <w:p w14:paraId="28DD7243" w14:textId="051A4FE2" w:rsidR="003D2319" w:rsidRDefault="003D2319" w:rsidP="003D2319">
      <w:pPr>
        <w:pStyle w:val="TOC8"/>
        <w:rPr>
          <w:rFonts w:ascii="Calibri" w:hAnsi="Calibri"/>
          <w:b w:val="0"/>
          <w:noProof/>
          <w:szCs w:val="22"/>
          <w:lang w:eastAsia="en-GB"/>
        </w:rPr>
      </w:pPr>
      <w:r>
        <w:rPr>
          <w:noProof/>
        </w:rPr>
        <w:t>Annex J (informative): WAP References</w:t>
      </w:r>
      <w:r>
        <w:rPr>
          <w:noProof/>
        </w:rPr>
        <w:tab/>
      </w:r>
      <w:r>
        <w:rPr>
          <w:noProof/>
        </w:rPr>
        <w:fldChar w:fldCharType="begin" w:fldLock="1"/>
      </w:r>
      <w:r>
        <w:rPr>
          <w:noProof/>
        </w:rPr>
        <w:instrText xml:space="preserve"> PAGEREF _Toc138673097 \h </w:instrText>
      </w:r>
      <w:r>
        <w:rPr>
          <w:noProof/>
        </w:rPr>
      </w:r>
      <w:r>
        <w:rPr>
          <w:noProof/>
        </w:rPr>
        <w:fldChar w:fldCharType="separate"/>
      </w:r>
      <w:r>
        <w:rPr>
          <w:noProof/>
        </w:rPr>
        <w:t>147</w:t>
      </w:r>
      <w:r>
        <w:rPr>
          <w:noProof/>
        </w:rPr>
        <w:fldChar w:fldCharType="end"/>
      </w:r>
    </w:p>
    <w:p w14:paraId="527547CF" w14:textId="09753132" w:rsidR="003D2319" w:rsidRDefault="003D2319" w:rsidP="003D2319">
      <w:pPr>
        <w:pStyle w:val="TOC8"/>
        <w:rPr>
          <w:rFonts w:ascii="Calibri" w:hAnsi="Calibri"/>
          <w:b w:val="0"/>
          <w:noProof/>
          <w:szCs w:val="22"/>
          <w:lang w:eastAsia="en-GB"/>
        </w:rPr>
      </w:pPr>
      <w:r>
        <w:rPr>
          <w:noProof/>
        </w:rPr>
        <w:t>Annex K (informative): Use of USAT Bearer independent protocol for local links Bluetooth case</w:t>
      </w:r>
      <w:r>
        <w:rPr>
          <w:noProof/>
        </w:rPr>
        <w:tab/>
      </w:r>
      <w:r>
        <w:rPr>
          <w:noProof/>
        </w:rPr>
        <w:fldChar w:fldCharType="begin" w:fldLock="1"/>
      </w:r>
      <w:r>
        <w:rPr>
          <w:noProof/>
        </w:rPr>
        <w:instrText xml:space="preserve"> PAGEREF _Toc138673098 \h </w:instrText>
      </w:r>
      <w:r>
        <w:rPr>
          <w:noProof/>
        </w:rPr>
      </w:r>
      <w:r>
        <w:rPr>
          <w:noProof/>
        </w:rPr>
        <w:fldChar w:fldCharType="separate"/>
      </w:r>
      <w:r>
        <w:rPr>
          <w:noProof/>
        </w:rPr>
        <w:t>148</w:t>
      </w:r>
      <w:r>
        <w:rPr>
          <w:noProof/>
        </w:rPr>
        <w:fldChar w:fldCharType="end"/>
      </w:r>
    </w:p>
    <w:p w14:paraId="7850B75F" w14:textId="1676534A" w:rsidR="003D2319" w:rsidRDefault="003D2319" w:rsidP="003D2319">
      <w:pPr>
        <w:pStyle w:val="TOC8"/>
        <w:rPr>
          <w:rFonts w:ascii="Calibri" w:hAnsi="Calibri"/>
          <w:b w:val="0"/>
          <w:noProof/>
          <w:szCs w:val="22"/>
          <w:lang w:eastAsia="en-GB"/>
        </w:rPr>
      </w:pPr>
      <w:r>
        <w:rPr>
          <w:noProof/>
        </w:rPr>
        <w:t>Annex L (informative): Bluetooth Service Discovery protocol</w:t>
      </w:r>
      <w:r>
        <w:rPr>
          <w:noProof/>
        </w:rPr>
        <w:tab/>
      </w:r>
      <w:r>
        <w:rPr>
          <w:noProof/>
        </w:rPr>
        <w:fldChar w:fldCharType="begin" w:fldLock="1"/>
      </w:r>
      <w:r>
        <w:rPr>
          <w:noProof/>
        </w:rPr>
        <w:instrText xml:space="preserve"> PAGEREF _Toc138673099 \h </w:instrText>
      </w:r>
      <w:r>
        <w:rPr>
          <w:noProof/>
        </w:rPr>
      </w:r>
      <w:r>
        <w:rPr>
          <w:noProof/>
        </w:rPr>
        <w:fldChar w:fldCharType="separate"/>
      </w:r>
      <w:r>
        <w:rPr>
          <w:noProof/>
        </w:rPr>
        <w:t>149</w:t>
      </w:r>
      <w:r>
        <w:rPr>
          <w:noProof/>
        </w:rPr>
        <w:fldChar w:fldCharType="end"/>
      </w:r>
    </w:p>
    <w:p w14:paraId="4B97BC49" w14:textId="2652D020" w:rsidR="003D2319" w:rsidRDefault="003D2319" w:rsidP="003D2319">
      <w:pPr>
        <w:pStyle w:val="TOC8"/>
        <w:rPr>
          <w:rFonts w:ascii="Calibri" w:hAnsi="Calibri"/>
          <w:b w:val="0"/>
          <w:noProof/>
          <w:szCs w:val="22"/>
          <w:lang w:eastAsia="en-GB"/>
        </w:rPr>
      </w:pPr>
      <w:r>
        <w:rPr>
          <w:noProof/>
        </w:rPr>
        <w:t>Annex M (informative): Use of USAT Bearer independent protocol for local links, server case</w:t>
      </w:r>
      <w:r>
        <w:rPr>
          <w:noProof/>
        </w:rPr>
        <w:tab/>
      </w:r>
      <w:r>
        <w:rPr>
          <w:noProof/>
        </w:rPr>
        <w:fldChar w:fldCharType="begin" w:fldLock="1"/>
      </w:r>
      <w:r>
        <w:rPr>
          <w:noProof/>
        </w:rPr>
        <w:instrText xml:space="preserve"> PAGEREF _Toc138673100 \h </w:instrText>
      </w:r>
      <w:r>
        <w:rPr>
          <w:noProof/>
        </w:rPr>
      </w:r>
      <w:r>
        <w:rPr>
          <w:noProof/>
        </w:rPr>
        <w:fldChar w:fldCharType="separate"/>
      </w:r>
      <w:r>
        <w:rPr>
          <w:noProof/>
        </w:rPr>
        <w:t>150</w:t>
      </w:r>
      <w:r>
        <w:rPr>
          <w:noProof/>
        </w:rPr>
        <w:fldChar w:fldCharType="end"/>
      </w:r>
    </w:p>
    <w:p w14:paraId="171F1144" w14:textId="5EE85340" w:rsidR="003D2319" w:rsidRDefault="003D2319" w:rsidP="003D2319">
      <w:pPr>
        <w:pStyle w:val="TOC8"/>
        <w:rPr>
          <w:rFonts w:ascii="Calibri" w:hAnsi="Calibri"/>
          <w:b w:val="0"/>
          <w:noProof/>
          <w:szCs w:val="22"/>
          <w:lang w:eastAsia="en-GB"/>
        </w:rPr>
      </w:pPr>
      <w:r>
        <w:rPr>
          <w:noProof/>
        </w:rPr>
        <w:t>Annex N (informative): USSD information flow between the Network, the ME and the UICC</w:t>
      </w:r>
      <w:r>
        <w:rPr>
          <w:noProof/>
        </w:rPr>
        <w:tab/>
      </w:r>
      <w:r>
        <w:rPr>
          <w:noProof/>
        </w:rPr>
        <w:fldChar w:fldCharType="begin" w:fldLock="1"/>
      </w:r>
      <w:r>
        <w:rPr>
          <w:noProof/>
        </w:rPr>
        <w:instrText xml:space="preserve"> PAGEREF _Toc138673101 \h </w:instrText>
      </w:r>
      <w:r>
        <w:rPr>
          <w:noProof/>
        </w:rPr>
      </w:r>
      <w:r>
        <w:rPr>
          <w:noProof/>
        </w:rPr>
        <w:fldChar w:fldCharType="separate"/>
      </w:r>
      <w:r>
        <w:rPr>
          <w:noProof/>
        </w:rPr>
        <w:t>151</w:t>
      </w:r>
      <w:r>
        <w:rPr>
          <w:noProof/>
        </w:rPr>
        <w:fldChar w:fldCharType="end"/>
      </w:r>
    </w:p>
    <w:p w14:paraId="1DE621E4" w14:textId="7AAEB56E" w:rsidR="003D2319" w:rsidRDefault="003D2319">
      <w:pPr>
        <w:pStyle w:val="TOC1"/>
        <w:rPr>
          <w:rFonts w:ascii="Calibri" w:hAnsi="Calibri"/>
          <w:noProof/>
          <w:szCs w:val="22"/>
          <w:lang w:eastAsia="en-GB"/>
        </w:rPr>
      </w:pPr>
      <w:r>
        <w:rPr>
          <w:noProof/>
        </w:rPr>
        <w:t>N.1</w:t>
      </w:r>
      <w:r>
        <w:rPr>
          <w:rFonts w:ascii="Calibri" w:hAnsi="Calibri"/>
          <w:noProof/>
          <w:szCs w:val="22"/>
          <w:lang w:eastAsia="en-GB"/>
        </w:rPr>
        <w:tab/>
      </w:r>
      <w:r>
        <w:rPr>
          <w:noProof/>
        </w:rPr>
        <w:t>MMI Mode</w:t>
      </w:r>
      <w:r>
        <w:rPr>
          <w:noProof/>
        </w:rPr>
        <w:tab/>
      </w:r>
      <w:r>
        <w:rPr>
          <w:noProof/>
        </w:rPr>
        <w:fldChar w:fldCharType="begin" w:fldLock="1"/>
      </w:r>
      <w:r>
        <w:rPr>
          <w:noProof/>
        </w:rPr>
        <w:instrText xml:space="preserve"> PAGEREF _Toc138673102 \h </w:instrText>
      </w:r>
      <w:r>
        <w:rPr>
          <w:noProof/>
        </w:rPr>
      </w:r>
      <w:r>
        <w:rPr>
          <w:noProof/>
        </w:rPr>
        <w:fldChar w:fldCharType="separate"/>
      </w:r>
      <w:r>
        <w:rPr>
          <w:noProof/>
        </w:rPr>
        <w:t>151</w:t>
      </w:r>
      <w:r>
        <w:rPr>
          <w:noProof/>
        </w:rPr>
        <w:fldChar w:fldCharType="end"/>
      </w:r>
    </w:p>
    <w:p w14:paraId="20AEE68C" w14:textId="3B29494B" w:rsidR="003D2319" w:rsidRDefault="003D2319">
      <w:pPr>
        <w:pStyle w:val="TOC1"/>
        <w:rPr>
          <w:rFonts w:ascii="Calibri" w:hAnsi="Calibri"/>
          <w:noProof/>
          <w:szCs w:val="22"/>
          <w:lang w:eastAsia="en-GB"/>
        </w:rPr>
      </w:pPr>
      <w:r>
        <w:rPr>
          <w:noProof/>
        </w:rPr>
        <w:t>N.2</w:t>
      </w:r>
      <w:r>
        <w:rPr>
          <w:rFonts w:ascii="Calibri" w:hAnsi="Calibri"/>
          <w:noProof/>
          <w:szCs w:val="22"/>
          <w:lang w:eastAsia="en-GB"/>
        </w:rPr>
        <w:tab/>
      </w:r>
      <w:r>
        <w:rPr>
          <w:noProof/>
        </w:rPr>
        <w:t>Application Mode</w:t>
      </w:r>
      <w:r>
        <w:rPr>
          <w:noProof/>
        </w:rPr>
        <w:tab/>
      </w:r>
      <w:r>
        <w:rPr>
          <w:noProof/>
        </w:rPr>
        <w:fldChar w:fldCharType="begin" w:fldLock="1"/>
      </w:r>
      <w:r>
        <w:rPr>
          <w:noProof/>
        </w:rPr>
        <w:instrText xml:space="preserve"> PAGEREF _Toc138673103 \h </w:instrText>
      </w:r>
      <w:r>
        <w:rPr>
          <w:noProof/>
        </w:rPr>
      </w:r>
      <w:r>
        <w:rPr>
          <w:noProof/>
        </w:rPr>
        <w:fldChar w:fldCharType="separate"/>
      </w:r>
      <w:r>
        <w:rPr>
          <w:noProof/>
        </w:rPr>
        <w:t>153</w:t>
      </w:r>
      <w:r>
        <w:rPr>
          <w:noProof/>
        </w:rPr>
        <w:fldChar w:fldCharType="end"/>
      </w:r>
    </w:p>
    <w:p w14:paraId="70CF3D9B" w14:textId="0EAE195D" w:rsidR="003D2319" w:rsidRDefault="003D2319">
      <w:pPr>
        <w:pStyle w:val="TOC1"/>
        <w:rPr>
          <w:rFonts w:ascii="Calibri" w:hAnsi="Calibri"/>
          <w:noProof/>
          <w:szCs w:val="22"/>
          <w:lang w:eastAsia="en-GB"/>
        </w:rPr>
      </w:pPr>
      <w:r>
        <w:rPr>
          <w:noProof/>
        </w:rPr>
        <w:t>N.3</w:t>
      </w:r>
      <w:r>
        <w:rPr>
          <w:rFonts w:ascii="Calibri" w:hAnsi="Calibri"/>
          <w:noProof/>
          <w:szCs w:val="22"/>
          <w:lang w:eastAsia="en-GB"/>
        </w:rPr>
        <w:tab/>
      </w:r>
      <w:r>
        <w:rPr>
          <w:noProof/>
        </w:rPr>
        <w:t>USSD Data Download</w:t>
      </w:r>
      <w:r>
        <w:rPr>
          <w:noProof/>
        </w:rPr>
        <w:tab/>
      </w:r>
      <w:r>
        <w:rPr>
          <w:noProof/>
        </w:rPr>
        <w:fldChar w:fldCharType="begin" w:fldLock="1"/>
      </w:r>
      <w:r>
        <w:rPr>
          <w:noProof/>
        </w:rPr>
        <w:instrText xml:space="preserve"> PAGEREF _Toc138673104 \h </w:instrText>
      </w:r>
      <w:r>
        <w:rPr>
          <w:noProof/>
        </w:rPr>
      </w:r>
      <w:r>
        <w:rPr>
          <w:noProof/>
        </w:rPr>
        <w:fldChar w:fldCharType="separate"/>
      </w:r>
      <w:r>
        <w:rPr>
          <w:noProof/>
        </w:rPr>
        <w:t>155</w:t>
      </w:r>
      <w:r>
        <w:rPr>
          <w:noProof/>
        </w:rPr>
        <w:fldChar w:fldCharType="end"/>
      </w:r>
    </w:p>
    <w:p w14:paraId="597B5EB7" w14:textId="4C6AE986" w:rsidR="003D2319" w:rsidRDefault="003D2319" w:rsidP="003D2319">
      <w:pPr>
        <w:pStyle w:val="TOC8"/>
        <w:rPr>
          <w:rFonts w:ascii="Calibri" w:hAnsi="Calibri"/>
          <w:b w:val="0"/>
          <w:noProof/>
          <w:szCs w:val="22"/>
          <w:lang w:eastAsia="en-GB"/>
        </w:rPr>
      </w:pPr>
      <w:r>
        <w:rPr>
          <w:noProof/>
        </w:rPr>
        <w:t>Annex O (informative): Geographical location information discovery information flow between the ME and the UICC</w:t>
      </w:r>
      <w:r>
        <w:rPr>
          <w:noProof/>
        </w:rPr>
        <w:tab/>
      </w:r>
      <w:r>
        <w:rPr>
          <w:noProof/>
        </w:rPr>
        <w:fldChar w:fldCharType="begin" w:fldLock="1"/>
      </w:r>
      <w:r>
        <w:rPr>
          <w:noProof/>
        </w:rPr>
        <w:instrText xml:space="preserve"> PAGEREF _Toc138673105 \h </w:instrText>
      </w:r>
      <w:r>
        <w:rPr>
          <w:noProof/>
        </w:rPr>
      </w:r>
      <w:r>
        <w:rPr>
          <w:noProof/>
        </w:rPr>
        <w:fldChar w:fldCharType="separate"/>
      </w:r>
      <w:r>
        <w:rPr>
          <w:noProof/>
        </w:rPr>
        <w:t>155</w:t>
      </w:r>
      <w:r>
        <w:rPr>
          <w:noProof/>
        </w:rPr>
        <w:fldChar w:fldCharType="end"/>
      </w:r>
    </w:p>
    <w:p w14:paraId="6CED729C" w14:textId="4F6C597B" w:rsidR="003D2319" w:rsidRDefault="003D2319" w:rsidP="003D2319">
      <w:pPr>
        <w:pStyle w:val="TOC8"/>
        <w:rPr>
          <w:rFonts w:ascii="Calibri" w:hAnsi="Calibri"/>
          <w:b w:val="0"/>
          <w:noProof/>
          <w:szCs w:val="22"/>
          <w:lang w:eastAsia="en-GB"/>
        </w:rPr>
      </w:pPr>
      <w:r>
        <w:rPr>
          <w:noProof/>
        </w:rPr>
        <w:t>Annex P (normative): Support of USAT by Terminals with reduced feature capabilities.</w:t>
      </w:r>
      <w:r>
        <w:rPr>
          <w:noProof/>
        </w:rPr>
        <w:tab/>
      </w:r>
      <w:r>
        <w:rPr>
          <w:noProof/>
        </w:rPr>
        <w:fldChar w:fldCharType="begin" w:fldLock="1"/>
      </w:r>
      <w:r>
        <w:rPr>
          <w:noProof/>
        </w:rPr>
        <w:instrText xml:space="preserve"> PAGEREF _Toc138673106 \h </w:instrText>
      </w:r>
      <w:r>
        <w:rPr>
          <w:noProof/>
        </w:rPr>
      </w:r>
      <w:r>
        <w:rPr>
          <w:noProof/>
        </w:rPr>
        <w:fldChar w:fldCharType="separate"/>
      </w:r>
      <w:r>
        <w:rPr>
          <w:noProof/>
        </w:rPr>
        <w:t>157</w:t>
      </w:r>
      <w:r>
        <w:rPr>
          <w:noProof/>
        </w:rPr>
        <w:fldChar w:fldCharType="end"/>
      </w:r>
    </w:p>
    <w:p w14:paraId="6C52CC98" w14:textId="130A84FC" w:rsidR="003D2319" w:rsidRDefault="003D2319" w:rsidP="003D2319">
      <w:pPr>
        <w:pStyle w:val="TOC8"/>
        <w:rPr>
          <w:rFonts w:ascii="Calibri" w:hAnsi="Calibri"/>
          <w:b w:val="0"/>
          <w:noProof/>
          <w:szCs w:val="22"/>
          <w:lang w:eastAsia="en-GB"/>
        </w:rPr>
      </w:pPr>
      <w:r>
        <w:rPr>
          <w:noProof/>
        </w:rPr>
        <w:t>Annex Q (normative): Default routing for USAT over AT interface</w:t>
      </w:r>
      <w:r>
        <w:rPr>
          <w:noProof/>
        </w:rPr>
        <w:tab/>
      </w:r>
      <w:r>
        <w:rPr>
          <w:noProof/>
        </w:rPr>
        <w:fldChar w:fldCharType="begin" w:fldLock="1"/>
      </w:r>
      <w:r>
        <w:rPr>
          <w:noProof/>
        </w:rPr>
        <w:instrText xml:space="preserve"> PAGEREF _Toc138673107 \h </w:instrText>
      </w:r>
      <w:r>
        <w:rPr>
          <w:noProof/>
        </w:rPr>
      </w:r>
      <w:r>
        <w:rPr>
          <w:noProof/>
        </w:rPr>
        <w:fldChar w:fldCharType="separate"/>
      </w:r>
      <w:r>
        <w:rPr>
          <w:noProof/>
        </w:rPr>
        <w:t>158</w:t>
      </w:r>
      <w:r>
        <w:rPr>
          <w:noProof/>
        </w:rPr>
        <w:fldChar w:fldCharType="end"/>
      </w:r>
    </w:p>
    <w:p w14:paraId="3F7FE239" w14:textId="4614E8FD" w:rsidR="003D2319" w:rsidRDefault="003D2319">
      <w:pPr>
        <w:pStyle w:val="TOC1"/>
        <w:rPr>
          <w:rFonts w:ascii="Calibri" w:hAnsi="Calibri"/>
          <w:noProof/>
          <w:szCs w:val="22"/>
          <w:lang w:eastAsia="en-GB"/>
        </w:rPr>
      </w:pPr>
      <w:r>
        <w:rPr>
          <w:noProof/>
        </w:rPr>
        <w:t>Q.0</w:t>
      </w:r>
      <w:r>
        <w:rPr>
          <w:rFonts w:ascii="Calibri" w:hAnsi="Calibri"/>
          <w:noProof/>
          <w:szCs w:val="22"/>
          <w:lang w:eastAsia="en-GB"/>
        </w:rPr>
        <w:tab/>
      </w:r>
      <w:r>
        <w:rPr>
          <w:noProof/>
        </w:rPr>
        <w:t>3GPP-specific facilities</w:t>
      </w:r>
      <w:r>
        <w:rPr>
          <w:noProof/>
        </w:rPr>
        <w:tab/>
      </w:r>
      <w:r>
        <w:rPr>
          <w:noProof/>
        </w:rPr>
        <w:fldChar w:fldCharType="begin" w:fldLock="1"/>
      </w:r>
      <w:r>
        <w:rPr>
          <w:noProof/>
        </w:rPr>
        <w:instrText xml:space="preserve"> PAGEREF _Toc138673108 \h </w:instrText>
      </w:r>
      <w:r>
        <w:rPr>
          <w:noProof/>
        </w:rPr>
      </w:r>
      <w:r>
        <w:rPr>
          <w:noProof/>
        </w:rPr>
        <w:fldChar w:fldCharType="separate"/>
      </w:r>
      <w:r>
        <w:rPr>
          <w:noProof/>
        </w:rPr>
        <w:t>158</w:t>
      </w:r>
      <w:r>
        <w:rPr>
          <w:noProof/>
        </w:rPr>
        <w:fldChar w:fldCharType="end"/>
      </w:r>
    </w:p>
    <w:p w14:paraId="28167A0D" w14:textId="490DB19E" w:rsidR="003D2319" w:rsidRDefault="003D2319">
      <w:pPr>
        <w:pStyle w:val="TOC1"/>
        <w:rPr>
          <w:rFonts w:ascii="Calibri" w:hAnsi="Calibri"/>
          <w:noProof/>
          <w:szCs w:val="22"/>
          <w:lang w:eastAsia="en-GB"/>
        </w:rPr>
      </w:pPr>
      <w:r>
        <w:rPr>
          <w:noProof/>
        </w:rPr>
        <w:t>Q.1</w:t>
      </w:r>
      <w:r>
        <w:rPr>
          <w:rFonts w:ascii="Calibri" w:hAnsi="Calibri"/>
          <w:noProof/>
          <w:szCs w:val="22"/>
          <w:lang w:eastAsia="en-GB"/>
        </w:rPr>
        <w:tab/>
      </w:r>
      <w:r>
        <w:rPr>
          <w:noProof/>
        </w:rPr>
        <w:t>Default routing mechanism</w:t>
      </w:r>
      <w:r>
        <w:rPr>
          <w:noProof/>
        </w:rPr>
        <w:tab/>
      </w:r>
      <w:r>
        <w:rPr>
          <w:noProof/>
        </w:rPr>
        <w:fldChar w:fldCharType="begin" w:fldLock="1"/>
      </w:r>
      <w:r>
        <w:rPr>
          <w:noProof/>
        </w:rPr>
        <w:instrText xml:space="preserve"> PAGEREF _Toc138673109 \h </w:instrText>
      </w:r>
      <w:r>
        <w:rPr>
          <w:noProof/>
        </w:rPr>
      </w:r>
      <w:r>
        <w:rPr>
          <w:noProof/>
        </w:rPr>
        <w:fldChar w:fldCharType="separate"/>
      </w:r>
      <w:r>
        <w:rPr>
          <w:noProof/>
        </w:rPr>
        <w:t>158</w:t>
      </w:r>
      <w:r>
        <w:rPr>
          <w:noProof/>
        </w:rPr>
        <w:fldChar w:fldCharType="end"/>
      </w:r>
    </w:p>
    <w:p w14:paraId="01551A4B" w14:textId="56D163A5" w:rsidR="003D2319" w:rsidRDefault="003D2319">
      <w:pPr>
        <w:pStyle w:val="TOC1"/>
        <w:rPr>
          <w:rFonts w:ascii="Calibri" w:hAnsi="Calibri"/>
          <w:noProof/>
          <w:szCs w:val="22"/>
          <w:lang w:eastAsia="en-GB"/>
        </w:rPr>
      </w:pPr>
      <w:r>
        <w:rPr>
          <w:noProof/>
        </w:rPr>
        <w:t>Q.2</w:t>
      </w:r>
      <w:r>
        <w:rPr>
          <w:rFonts w:ascii="Calibri" w:hAnsi="Calibri"/>
          <w:noProof/>
          <w:szCs w:val="22"/>
          <w:lang w:eastAsia="en-GB"/>
        </w:rPr>
        <w:tab/>
      </w:r>
      <w:r>
        <w:rPr>
          <w:noProof/>
        </w:rPr>
        <w:t>Combination rules for terminal profiles</w:t>
      </w:r>
      <w:r>
        <w:rPr>
          <w:noProof/>
        </w:rPr>
        <w:tab/>
      </w:r>
      <w:r>
        <w:rPr>
          <w:noProof/>
        </w:rPr>
        <w:fldChar w:fldCharType="begin" w:fldLock="1"/>
      </w:r>
      <w:r>
        <w:rPr>
          <w:noProof/>
        </w:rPr>
        <w:instrText xml:space="preserve"> PAGEREF _Toc138673110 \h </w:instrText>
      </w:r>
      <w:r>
        <w:rPr>
          <w:noProof/>
        </w:rPr>
      </w:r>
      <w:r>
        <w:rPr>
          <w:noProof/>
        </w:rPr>
        <w:fldChar w:fldCharType="separate"/>
      </w:r>
      <w:r>
        <w:rPr>
          <w:noProof/>
        </w:rPr>
        <w:t>159</w:t>
      </w:r>
      <w:r>
        <w:rPr>
          <w:noProof/>
        </w:rPr>
        <w:fldChar w:fldCharType="end"/>
      </w:r>
    </w:p>
    <w:p w14:paraId="38DE735B" w14:textId="4778E03D" w:rsidR="003D2319" w:rsidRDefault="003D2319" w:rsidP="003D2319">
      <w:pPr>
        <w:pStyle w:val="TOC8"/>
        <w:rPr>
          <w:rFonts w:ascii="Calibri" w:hAnsi="Calibri"/>
          <w:b w:val="0"/>
          <w:noProof/>
          <w:szCs w:val="22"/>
          <w:lang w:eastAsia="en-GB"/>
        </w:rPr>
      </w:pPr>
      <w:r>
        <w:rPr>
          <w:noProof/>
        </w:rPr>
        <w:t>Annex R (informative): UICC access to IMS, command flow examples</w:t>
      </w:r>
      <w:r>
        <w:rPr>
          <w:noProof/>
        </w:rPr>
        <w:tab/>
      </w:r>
      <w:r>
        <w:rPr>
          <w:noProof/>
        </w:rPr>
        <w:fldChar w:fldCharType="begin" w:fldLock="1"/>
      </w:r>
      <w:r>
        <w:rPr>
          <w:noProof/>
        </w:rPr>
        <w:instrText xml:space="preserve"> PAGEREF _Toc138673111 \h </w:instrText>
      </w:r>
      <w:r>
        <w:rPr>
          <w:noProof/>
        </w:rPr>
      </w:r>
      <w:r>
        <w:rPr>
          <w:noProof/>
        </w:rPr>
        <w:fldChar w:fldCharType="separate"/>
      </w:r>
      <w:r>
        <w:rPr>
          <w:noProof/>
        </w:rPr>
        <w:t>160</w:t>
      </w:r>
      <w:r>
        <w:rPr>
          <w:noProof/>
        </w:rPr>
        <w:fldChar w:fldCharType="end"/>
      </w:r>
    </w:p>
    <w:p w14:paraId="48FC482B" w14:textId="356DFB78" w:rsidR="003D2319" w:rsidRDefault="003D2319">
      <w:pPr>
        <w:pStyle w:val="TOC1"/>
        <w:rPr>
          <w:rFonts w:ascii="Calibri" w:hAnsi="Calibri"/>
          <w:noProof/>
          <w:szCs w:val="22"/>
          <w:lang w:eastAsia="en-GB"/>
        </w:rPr>
      </w:pPr>
      <w:r>
        <w:rPr>
          <w:noProof/>
        </w:rPr>
        <w:t>R.1</w:t>
      </w:r>
      <w:r>
        <w:rPr>
          <w:rFonts w:ascii="Calibri" w:hAnsi="Calibri"/>
          <w:noProof/>
          <w:szCs w:val="22"/>
          <w:lang w:eastAsia="en-GB"/>
        </w:rPr>
        <w:tab/>
      </w:r>
      <w:r>
        <w:rPr>
          <w:noProof/>
        </w:rPr>
        <w:t>Discovery of the UICC's IARI and IMS Registration</w:t>
      </w:r>
      <w:r>
        <w:rPr>
          <w:noProof/>
        </w:rPr>
        <w:tab/>
      </w:r>
      <w:r>
        <w:rPr>
          <w:noProof/>
        </w:rPr>
        <w:fldChar w:fldCharType="begin" w:fldLock="1"/>
      </w:r>
      <w:r>
        <w:rPr>
          <w:noProof/>
        </w:rPr>
        <w:instrText xml:space="preserve"> PAGEREF _Toc138673112 \h </w:instrText>
      </w:r>
      <w:r>
        <w:rPr>
          <w:noProof/>
        </w:rPr>
      </w:r>
      <w:r>
        <w:rPr>
          <w:noProof/>
        </w:rPr>
        <w:fldChar w:fldCharType="separate"/>
      </w:r>
      <w:r>
        <w:rPr>
          <w:noProof/>
        </w:rPr>
        <w:t>160</w:t>
      </w:r>
      <w:r>
        <w:rPr>
          <w:noProof/>
        </w:rPr>
        <w:fldChar w:fldCharType="end"/>
      </w:r>
    </w:p>
    <w:p w14:paraId="11698452" w14:textId="29B7FD5F" w:rsidR="003D2319" w:rsidRDefault="003D2319">
      <w:pPr>
        <w:pStyle w:val="TOC1"/>
        <w:rPr>
          <w:rFonts w:ascii="Calibri" w:hAnsi="Calibri"/>
          <w:noProof/>
          <w:szCs w:val="22"/>
          <w:lang w:eastAsia="en-GB"/>
        </w:rPr>
      </w:pPr>
      <w:r>
        <w:rPr>
          <w:noProof/>
        </w:rPr>
        <w:t>R.2</w:t>
      </w:r>
      <w:r>
        <w:rPr>
          <w:rFonts w:ascii="Calibri" w:hAnsi="Calibri"/>
          <w:noProof/>
          <w:szCs w:val="22"/>
          <w:lang w:eastAsia="en-GB"/>
        </w:rPr>
        <w:tab/>
      </w:r>
      <w:r>
        <w:rPr>
          <w:noProof/>
        </w:rPr>
        <w:t>Notification of Incoming IMS data</w:t>
      </w:r>
      <w:r>
        <w:rPr>
          <w:noProof/>
        </w:rPr>
        <w:tab/>
      </w:r>
      <w:r>
        <w:rPr>
          <w:noProof/>
        </w:rPr>
        <w:fldChar w:fldCharType="begin" w:fldLock="1"/>
      </w:r>
      <w:r>
        <w:rPr>
          <w:noProof/>
        </w:rPr>
        <w:instrText xml:space="preserve"> PAGEREF _Toc138673113 \h </w:instrText>
      </w:r>
      <w:r>
        <w:rPr>
          <w:noProof/>
        </w:rPr>
      </w:r>
      <w:r>
        <w:rPr>
          <w:noProof/>
        </w:rPr>
        <w:fldChar w:fldCharType="separate"/>
      </w:r>
      <w:r>
        <w:rPr>
          <w:noProof/>
        </w:rPr>
        <w:t>161</w:t>
      </w:r>
      <w:r>
        <w:rPr>
          <w:noProof/>
        </w:rPr>
        <w:fldChar w:fldCharType="end"/>
      </w:r>
    </w:p>
    <w:p w14:paraId="18060A72" w14:textId="5FDFD515" w:rsidR="003D2319" w:rsidRDefault="003D2319">
      <w:pPr>
        <w:pStyle w:val="TOC1"/>
        <w:rPr>
          <w:rFonts w:ascii="Calibri" w:hAnsi="Calibri"/>
          <w:noProof/>
          <w:szCs w:val="22"/>
          <w:lang w:eastAsia="en-GB"/>
        </w:rPr>
      </w:pPr>
      <w:r>
        <w:rPr>
          <w:noProof/>
        </w:rPr>
        <w:t>R.3</w:t>
      </w:r>
      <w:r>
        <w:rPr>
          <w:rFonts w:ascii="Calibri" w:hAnsi="Calibri"/>
          <w:noProof/>
          <w:szCs w:val="22"/>
          <w:lang w:eastAsia="en-GB"/>
        </w:rPr>
        <w:tab/>
      </w:r>
      <w:r>
        <w:rPr>
          <w:noProof/>
        </w:rPr>
        <w:t>UICC originating a SIP message</w:t>
      </w:r>
      <w:r>
        <w:rPr>
          <w:noProof/>
        </w:rPr>
        <w:tab/>
      </w:r>
      <w:r>
        <w:rPr>
          <w:noProof/>
        </w:rPr>
        <w:fldChar w:fldCharType="begin" w:fldLock="1"/>
      </w:r>
      <w:r>
        <w:rPr>
          <w:noProof/>
        </w:rPr>
        <w:instrText xml:space="preserve"> PAGEREF _Toc138673114 \h </w:instrText>
      </w:r>
      <w:r>
        <w:rPr>
          <w:noProof/>
        </w:rPr>
      </w:r>
      <w:r>
        <w:rPr>
          <w:noProof/>
        </w:rPr>
        <w:fldChar w:fldCharType="separate"/>
      </w:r>
      <w:r>
        <w:rPr>
          <w:noProof/>
        </w:rPr>
        <w:t>162</w:t>
      </w:r>
      <w:r>
        <w:rPr>
          <w:noProof/>
        </w:rPr>
        <w:fldChar w:fldCharType="end"/>
      </w:r>
    </w:p>
    <w:p w14:paraId="3ACB63EC" w14:textId="553168DD" w:rsidR="003D2319" w:rsidRDefault="003D2319" w:rsidP="003D2319">
      <w:pPr>
        <w:pStyle w:val="TOC8"/>
        <w:rPr>
          <w:rFonts w:ascii="Calibri" w:hAnsi="Calibri"/>
          <w:b w:val="0"/>
          <w:noProof/>
          <w:szCs w:val="22"/>
          <w:lang w:eastAsia="en-GB"/>
        </w:rPr>
      </w:pPr>
      <w:r>
        <w:rPr>
          <w:noProof/>
        </w:rPr>
        <w:t>Annex S (normative): 3GPP PS data off and Bearer Independent Protocol</w:t>
      </w:r>
      <w:r>
        <w:rPr>
          <w:noProof/>
        </w:rPr>
        <w:tab/>
      </w:r>
      <w:r>
        <w:rPr>
          <w:noProof/>
        </w:rPr>
        <w:fldChar w:fldCharType="begin" w:fldLock="1"/>
      </w:r>
      <w:r>
        <w:rPr>
          <w:noProof/>
        </w:rPr>
        <w:instrText xml:space="preserve"> PAGEREF _Toc138673115 \h </w:instrText>
      </w:r>
      <w:r>
        <w:rPr>
          <w:noProof/>
        </w:rPr>
      </w:r>
      <w:r>
        <w:rPr>
          <w:noProof/>
        </w:rPr>
        <w:fldChar w:fldCharType="separate"/>
      </w:r>
      <w:r>
        <w:rPr>
          <w:noProof/>
        </w:rPr>
        <w:t>162</w:t>
      </w:r>
      <w:r>
        <w:rPr>
          <w:noProof/>
        </w:rPr>
        <w:fldChar w:fldCharType="end"/>
      </w:r>
    </w:p>
    <w:p w14:paraId="27C52A87" w14:textId="7B29BDC9" w:rsidR="003D2319" w:rsidRDefault="003D2319" w:rsidP="003D2319">
      <w:pPr>
        <w:pStyle w:val="TOC8"/>
        <w:rPr>
          <w:rFonts w:ascii="Calibri" w:hAnsi="Calibri"/>
          <w:b w:val="0"/>
          <w:noProof/>
          <w:szCs w:val="22"/>
          <w:lang w:eastAsia="en-GB"/>
        </w:rPr>
      </w:pPr>
      <w:r>
        <w:rPr>
          <w:noProof/>
        </w:rPr>
        <w:t>Annex T (informative):  Data Connection Status change event, command flow examples</w:t>
      </w:r>
      <w:r>
        <w:rPr>
          <w:noProof/>
        </w:rPr>
        <w:tab/>
      </w:r>
      <w:r>
        <w:rPr>
          <w:noProof/>
        </w:rPr>
        <w:fldChar w:fldCharType="begin" w:fldLock="1"/>
      </w:r>
      <w:r>
        <w:rPr>
          <w:noProof/>
        </w:rPr>
        <w:instrText xml:space="preserve"> PAGEREF _Toc138673116 \h </w:instrText>
      </w:r>
      <w:r>
        <w:rPr>
          <w:noProof/>
        </w:rPr>
      </w:r>
      <w:r>
        <w:rPr>
          <w:noProof/>
        </w:rPr>
        <w:fldChar w:fldCharType="separate"/>
      </w:r>
      <w:r>
        <w:rPr>
          <w:noProof/>
        </w:rPr>
        <w:t>163</w:t>
      </w:r>
      <w:r>
        <w:rPr>
          <w:noProof/>
        </w:rPr>
        <w:fldChar w:fldCharType="end"/>
      </w:r>
    </w:p>
    <w:p w14:paraId="51FD560F" w14:textId="044A803D" w:rsidR="003D2319" w:rsidRDefault="003D2319">
      <w:pPr>
        <w:pStyle w:val="TOC1"/>
        <w:rPr>
          <w:rFonts w:ascii="Calibri" w:hAnsi="Calibri"/>
          <w:noProof/>
          <w:szCs w:val="22"/>
          <w:lang w:eastAsia="en-GB"/>
        </w:rPr>
      </w:pPr>
      <w:r>
        <w:rPr>
          <w:noProof/>
        </w:rPr>
        <w:t>T.1</w:t>
      </w:r>
      <w:r>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_Toc138673117 \h </w:instrText>
      </w:r>
      <w:r>
        <w:rPr>
          <w:noProof/>
        </w:rPr>
      </w:r>
      <w:r>
        <w:rPr>
          <w:noProof/>
        </w:rPr>
        <w:fldChar w:fldCharType="separate"/>
      </w:r>
      <w:r>
        <w:rPr>
          <w:noProof/>
        </w:rPr>
        <w:t>163</w:t>
      </w:r>
      <w:r>
        <w:rPr>
          <w:noProof/>
        </w:rPr>
        <w:fldChar w:fldCharType="end"/>
      </w:r>
    </w:p>
    <w:p w14:paraId="7EDB4F31" w14:textId="742FDF20" w:rsidR="003D2319" w:rsidRDefault="003D2319">
      <w:pPr>
        <w:pStyle w:val="TOC1"/>
        <w:rPr>
          <w:rFonts w:ascii="Calibri" w:hAnsi="Calibri"/>
          <w:noProof/>
          <w:szCs w:val="22"/>
          <w:lang w:eastAsia="en-GB"/>
        </w:rPr>
      </w:pPr>
      <w:r>
        <w:rPr>
          <w:noProof/>
        </w:rPr>
        <w:t>T.2</w:t>
      </w:r>
      <w:r>
        <w:rPr>
          <w:rFonts w:ascii="Calibri" w:hAnsi="Calibri"/>
          <w:noProof/>
          <w:szCs w:val="22"/>
          <w:lang w:eastAsia="en-GB"/>
        </w:rPr>
        <w:tab/>
      </w:r>
      <w:r>
        <w:rPr>
          <w:noProof/>
        </w:rPr>
        <w:t>Success activation of PDP/PDN/PDU request flow example</w:t>
      </w:r>
      <w:r>
        <w:rPr>
          <w:noProof/>
        </w:rPr>
        <w:tab/>
      </w:r>
      <w:r>
        <w:rPr>
          <w:noProof/>
        </w:rPr>
        <w:fldChar w:fldCharType="begin" w:fldLock="1"/>
      </w:r>
      <w:r>
        <w:rPr>
          <w:noProof/>
        </w:rPr>
        <w:instrText xml:space="preserve"> PAGEREF _Toc138673118 \h </w:instrText>
      </w:r>
      <w:r>
        <w:rPr>
          <w:noProof/>
        </w:rPr>
      </w:r>
      <w:r>
        <w:rPr>
          <w:noProof/>
        </w:rPr>
        <w:fldChar w:fldCharType="separate"/>
      </w:r>
      <w:r>
        <w:rPr>
          <w:noProof/>
        </w:rPr>
        <w:t>163</w:t>
      </w:r>
      <w:r>
        <w:rPr>
          <w:noProof/>
        </w:rPr>
        <w:fldChar w:fldCharType="end"/>
      </w:r>
    </w:p>
    <w:p w14:paraId="3E7A1186" w14:textId="1958857F" w:rsidR="003D2319" w:rsidRDefault="003D2319">
      <w:pPr>
        <w:pStyle w:val="TOC1"/>
        <w:rPr>
          <w:rFonts w:ascii="Calibri" w:hAnsi="Calibri"/>
          <w:noProof/>
          <w:szCs w:val="22"/>
          <w:lang w:eastAsia="en-GB"/>
        </w:rPr>
      </w:pPr>
      <w:r>
        <w:rPr>
          <w:noProof/>
        </w:rPr>
        <w:t>T.3</w:t>
      </w:r>
      <w:r>
        <w:rPr>
          <w:rFonts w:ascii="Calibri" w:hAnsi="Calibri"/>
          <w:noProof/>
          <w:szCs w:val="22"/>
          <w:lang w:eastAsia="en-GB"/>
        </w:rPr>
        <w:tab/>
      </w:r>
      <w:r>
        <w:rPr>
          <w:noProof/>
        </w:rPr>
        <w:t>Rejected activation of PDP/PDN/PDU request flow example</w:t>
      </w:r>
      <w:r>
        <w:rPr>
          <w:noProof/>
        </w:rPr>
        <w:tab/>
      </w:r>
      <w:r>
        <w:rPr>
          <w:noProof/>
        </w:rPr>
        <w:fldChar w:fldCharType="begin" w:fldLock="1"/>
      </w:r>
      <w:r>
        <w:rPr>
          <w:noProof/>
        </w:rPr>
        <w:instrText xml:space="preserve"> PAGEREF _Toc138673119 \h </w:instrText>
      </w:r>
      <w:r>
        <w:rPr>
          <w:noProof/>
        </w:rPr>
      </w:r>
      <w:r>
        <w:rPr>
          <w:noProof/>
        </w:rPr>
        <w:fldChar w:fldCharType="separate"/>
      </w:r>
      <w:r>
        <w:rPr>
          <w:noProof/>
        </w:rPr>
        <w:t>164</w:t>
      </w:r>
      <w:r>
        <w:rPr>
          <w:noProof/>
        </w:rPr>
        <w:fldChar w:fldCharType="end"/>
      </w:r>
    </w:p>
    <w:p w14:paraId="6BFF0BEE" w14:textId="5DC321D5" w:rsidR="003D2319" w:rsidRDefault="003D2319">
      <w:pPr>
        <w:pStyle w:val="TOC1"/>
        <w:rPr>
          <w:rFonts w:ascii="Calibri" w:hAnsi="Calibri"/>
          <w:noProof/>
          <w:szCs w:val="22"/>
          <w:lang w:eastAsia="en-GB"/>
        </w:rPr>
      </w:pPr>
      <w:r>
        <w:rPr>
          <w:noProof/>
        </w:rPr>
        <w:lastRenderedPageBreak/>
        <w:t>T.4</w:t>
      </w:r>
      <w:r>
        <w:rPr>
          <w:rFonts w:ascii="Calibri" w:hAnsi="Calibri"/>
          <w:noProof/>
          <w:szCs w:val="22"/>
          <w:lang w:eastAsia="en-GB"/>
        </w:rPr>
        <w:tab/>
      </w:r>
      <w:r>
        <w:rPr>
          <w:noProof/>
        </w:rPr>
        <w:t>PDP/PDN/PDU Data connection deactivated flow example</w:t>
      </w:r>
      <w:r>
        <w:rPr>
          <w:noProof/>
        </w:rPr>
        <w:tab/>
      </w:r>
      <w:r>
        <w:rPr>
          <w:noProof/>
        </w:rPr>
        <w:fldChar w:fldCharType="begin" w:fldLock="1"/>
      </w:r>
      <w:r>
        <w:rPr>
          <w:noProof/>
        </w:rPr>
        <w:instrText xml:space="preserve"> PAGEREF _Toc138673120 \h </w:instrText>
      </w:r>
      <w:r>
        <w:rPr>
          <w:noProof/>
        </w:rPr>
      </w:r>
      <w:r>
        <w:rPr>
          <w:noProof/>
        </w:rPr>
        <w:fldChar w:fldCharType="separate"/>
      </w:r>
      <w:r>
        <w:rPr>
          <w:noProof/>
        </w:rPr>
        <w:t>165</w:t>
      </w:r>
      <w:r>
        <w:rPr>
          <w:noProof/>
        </w:rPr>
        <w:fldChar w:fldCharType="end"/>
      </w:r>
    </w:p>
    <w:p w14:paraId="3279A9E4" w14:textId="22BECCAE" w:rsidR="003D2319" w:rsidRDefault="003D2319" w:rsidP="003D2319">
      <w:pPr>
        <w:pStyle w:val="TOC8"/>
        <w:rPr>
          <w:rFonts w:ascii="Calibri" w:hAnsi="Calibri"/>
          <w:b w:val="0"/>
          <w:noProof/>
          <w:szCs w:val="22"/>
          <w:lang w:eastAsia="en-GB"/>
        </w:rPr>
      </w:pPr>
      <w:r>
        <w:rPr>
          <w:noProof/>
        </w:rPr>
        <w:t>Annex U (informative): Change History</w:t>
      </w:r>
      <w:r>
        <w:rPr>
          <w:noProof/>
        </w:rPr>
        <w:tab/>
      </w:r>
      <w:r>
        <w:rPr>
          <w:noProof/>
        </w:rPr>
        <w:fldChar w:fldCharType="begin" w:fldLock="1"/>
      </w:r>
      <w:r>
        <w:rPr>
          <w:noProof/>
        </w:rPr>
        <w:instrText xml:space="preserve"> PAGEREF _Toc138673121 \h </w:instrText>
      </w:r>
      <w:r>
        <w:rPr>
          <w:noProof/>
        </w:rPr>
      </w:r>
      <w:r>
        <w:rPr>
          <w:noProof/>
        </w:rPr>
        <w:fldChar w:fldCharType="separate"/>
      </w:r>
      <w:r>
        <w:rPr>
          <w:noProof/>
        </w:rPr>
        <w:t>168</w:t>
      </w:r>
      <w:r>
        <w:rPr>
          <w:noProof/>
        </w:rPr>
        <w:fldChar w:fldCharType="end"/>
      </w:r>
    </w:p>
    <w:p w14:paraId="67263AEF" w14:textId="00775032"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9" w:name="foreword"/>
      <w:bookmarkStart w:id="10" w:name="_Toc2086433"/>
      <w:bookmarkStart w:id="11" w:name="_Toc36482510"/>
      <w:bookmarkStart w:id="12" w:name="_Toc36484169"/>
      <w:bookmarkStart w:id="13" w:name="_Toc44933099"/>
      <w:bookmarkStart w:id="14" w:name="_Toc50972052"/>
      <w:bookmarkStart w:id="15" w:name="_Toc57104806"/>
      <w:bookmarkStart w:id="16" w:name="_Toc138672629"/>
      <w:bookmarkEnd w:id="9"/>
      <w:r w:rsidRPr="004D3578">
        <w:lastRenderedPageBreak/>
        <w:t>Foreword</w:t>
      </w:r>
      <w:bookmarkEnd w:id="10"/>
      <w:bookmarkEnd w:id="11"/>
      <w:bookmarkEnd w:id="12"/>
      <w:bookmarkEnd w:id="13"/>
      <w:bookmarkEnd w:id="14"/>
      <w:bookmarkEnd w:id="15"/>
      <w:bookmarkEnd w:id="16"/>
    </w:p>
    <w:p w14:paraId="33AB977D" w14:textId="77777777" w:rsidR="00080512" w:rsidRPr="004D3578" w:rsidRDefault="00080512">
      <w:r w:rsidRPr="004D3578">
        <w:t xml:space="preserve">This Technical </w:t>
      </w:r>
      <w:bookmarkStart w:id="17" w:name="spectype3"/>
      <w:r w:rsidRPr="00E86E7B">
        <w:t>Specification</w:t>
      </w:r>
      <w:bookmarkEnd w:id="17"/>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Version x.y.z</w:t>
      </w:r>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8" w:name="introduction"/>
      <w:bookmarkStart w:id="19" w:name="_Toc3200661"/>
      <w:bookmarkStart w:id="20" w:name="_Toc20392404"/>
      <w:bookmarkStart w:id="21" w:name="_Toc27774051"/>
      <w:bookmarkStart w:id="22" w:name="_Toc36482511"/>
      <w:bookmarkStart w:id="23" w:name="_Toc36484170"/>
      <w:bookmarkStart w:id="24" w:name="_Toc44933100"/>
      <w:bookmarkStart w:id="25" w:name="_Toc50972053"/>
      <w:bookmarkStart w:id="26" w:name="_Toc57104807"/>
      <w:bookmarkStart w:id="27" w:name="_Toc138672630"/>
      <w:bookmarkEnd w:id="18"/>
      <w:r w:rsidRPr="00816C4A">
        <w:t>1</w:t>
      </w:r>
      <w:r w:rsidRPr="00816C4A">
        <w:tab/>
        <w:t>Scope</w:t>
      </w:r>
      <w:bookmarkEnd w:id="19"/>
      <w:bookmarkEnd w:id="20"/>
      <w:bookmarkEnd w:id="21"/>
      <w:bookmarkEnd w:id="22"/>
      <w:bookmarkEnd w:id="23"/>
      <w:bookmarkEnd w:id="24"/>
      <w:bookmarkEnd w:id="25"/>
      <w:bookmarkEnd w:id="26"/>
      <w:bookmarkEnd w:id="27"/>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77777777" w:rsidR="00E86E7B" w:rsidRPr="00816C4A" w:rsidRDefault="00E86E7B" w:rsidP="00E86E7B">
      <w:r w:rsidRPr="00816C4A">
        <w:t>The target specification ETSI TS 102 223 [32]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8" w:name="_Toc3200662"/>
      <w:bookmarkStart w:id="29" w:name="_Toc20392405"/>
      <w:bookmarkStart w:id="30" w:name="_Toc27774052"/>
      <w:bookmarkStart w:id="31" w:name="_Toc36482512"/>
      <w:bookmarkStart w:id="32" w:name="_Toc36484171"/>
      <w:bookmarkStart w:id="33" w:name="_Toc44933101"/>
      <w:bookmarkStart w:id="34" w:name="_Toc50972054"/>
      <w:bookmarkStart w:id="35" w:name="_Toc57104808"/>
      <w:bookmarkStart w:id="36" w:name="_Toc138672631"/>
      <w:r w:rsidRPr="00816C4A">
        <w:t>2</w:t>
      </w:r>
      <w:r w:rsidRPr="00816C4A">
        <w:tab/>
        <w:t>References</w:t>
      </w:r>
      <w:bookmarkEnd w:id="28"/>
      <w:bookmarkEnd w:id="29"/>
      <w:bookmarkEnd w:id="30"/>
      <w:bookmarkEnd w:id="31"/>
      <w:bookmarkEnd w:id="32"/>
      <w:bookmarkEnd w:id="33"/>
      <w:bookmarkEnd w:id="34"/>
      <w:bookmarkEnd w:id="35"/>
      <w:bookmarkEnd w:id="36"/>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77777777"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lastRenderedPageBreak/>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3GPP TS 25.413: "UTRAN Iu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77777777"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3GPP TS 23.203: "Policy and charging control architecture".</w:t>
      </w:r>
    </w:p>
    <w:p w14:paraId="457C50E3" w14:textId="77777777"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3GPP TS 36.401: "Evolved Universal Terrestrial Radio Access Network (E-UTRAN); Architecture description".</w:t>
      </w:r>
    </w:p>
    <w:p w14:paraId="4D37E1CA" w14:textId="77777777"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3GPP TS 36.331: "Evolved Universal Terrestrial Radio Access (E-UTRA); Radio Resource Control (RRC); Protocol specification".</w:t>
      </w:r>
    </w:p>
    <w:p w14:paraId="73DDED9A" w14:textId="77777777"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3GPP TS 36.133: "</w:t>
      </w:r>
      <w:r w:rsidRPr="00816C4A">
        <w:t xml:space="preserve"> </w:t>
      </w:r>
      <w:r w:rsidRPr="00816C4A">
        <w:rPr>
          <w:rFonts w:eastAsia="MS Mincho"/>
          <w:lang w:eastAsia="ja-JP"/>
        </w:rPr>
        <w:t>Evolved Universal Terrestrial Radio Access (E-UTRA); Requirements for support of radio resource management".</w:t>
      </w:r>
    </w:p>
    <w:p w14:paraId="23F12A61" w14:textId="77777777" w:rsidR="00E86E7B" w:rsidRPr="00816C4A" w:rsidRDefault="00E86E7B" w:rsidP="00E86E7B">
      <w:pPr>
        <w:pStyle w:val="EX"/>
      </w:pPr>
      <w:r w:rsidRPr="00816C4A">
        <w:t>[51]</w:t>
      </w:r>
      <w:r w:rsidRPr="00816C4A">
        <w:tab/>
        <w:t>3GPP TS 31.116: "Remote APDU Structure for (U)SIM Toolkit applications".</w:t>
      </w:r>
    </w:p>
    <w:p w14:paraId="75F38169" w14:textId="77777777" w:rsidR="00E86E7B" w:rsidRPr="00816C4A" w:rsidRDefault="00E86E7B" w:rsidP="00E86E7B">
      <w:pPr>
        <w:pStyle w:val="EX"/>
      </w:pPr>
      <w:r w:rsidRPr="00816C4A">
        <w:rPr>
          <w:rFonts w:eastAsia="MS Mincho"/>
          <w:lang w:eastAsia="ja-JP"/>
        </w:rPr>
        <w:t>[52]</w:t>
      </w:r>
      <w:r w:rsidRPr="00816C4A">
        <w:rPr>
          <w:rFonts w:eastAsia="MS Mincho"/>
          <w:lang w:eastAsia="ja-JP"/>
        </w:rPr>
        <w:tab/>
        <w:t>3GPP TS 24.229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77777777"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3GPP TS 31.104: "Characteristics of the Hosting Party Subscription Identity Module (HPSIM) application"</w:t>
      </w:r>
    </w:p>
    <w:p w14:paraId="2D32B176" w14:textId="77777777" w:rsidR="00E86E7B" w:rsidRPr="00816C4A" w:rsidRDefault="00E86E7B" w:rsidP="00E86E7B">
      <w:pPr>
        <w:pStyle w:val="EX"/>
      </w:pPr>
      <w:r w:rsidRPr="00816C4A">
        <w:rPr>
          <w:lang w:val="pt-BR"/>
        </w:rPr>
        <w:t>[57]</w:t>
      </w:r>
      <w:r w:rsidRPr="00816C4A">
        <w:rPr>
          <w:lang w:val="pt-BR"/>
        </w:rPr>
        <w:tab/>
      </w:r>
      <w:r w:rsidRPr="00816C4A">
        <w:t>3GPP TS 32.582: "Telecommunications management; Home Node B (HNB) Operations, Administration, Maintenance and Provisioning (OAM&amp;P); Information model for Type 1 interface HNB to HNB Management System (HMS)".</w:t>
      </w:r>
    </w:p>
    <w:p w14:paraId="0CCECC6B" w14:textId="77777777" w:rsidR="00E86E7B" w:rsidRPr="00816C4A" w:rsidRDefault="00E86E7B" w:rsidP="00E86E7B">
      <w:pPr>
        <w:pStyle w:val="EX"/>
      </w:pPr>
      <w:r w:rsidRPr="00816C4A">
        <w:t>[58]</w:t>
      </w:r>
      <w:r w:rsidRPr="00816C4A">
        <w:tab/>
        <w:t>3GPP TS 32.592: "Telecommunications management; Home Node B (HeNB) Operations, Administration, Maintenance and Provisioning (OAM&amp;P); Information model for Type 1 interface HeNB to HeNB Management System (HeMS)".</w:t>
      </w:r>
    </w:p>
    <w:p w14:paraId="7484E276" w14:textId="77777777" w:rsidR="00E86E7B" w:rsidRPr="00816C4A" w:rsidRDefault="00E86E7B" w:rsidP="00E86E7B">
      <w:pPr>
        <w:pStyle w:val="EX"/>
      </w:pPr>
      <w:r w:rsidRPr="00816C4A">
        <w:t>[59]</w:t>
      </w:r>
      <w:r w:rsidRPr="00816C4A">
        <w:tab/>
        <w:t>3GPP TS 25.304: "User Equipment (UE) procedures in idle mode and procedures for cell reselection in connected mode".</w:t>
      </w:r>
    </w:p>
    <w:p w14:paraId="28F0AE8C" w14:textId="77777777" w:rsidR="00E86E7B" w:rsidRPr="00816C4A" w:rsidRDefault="00E86E7B" w:rsidP="00E86E7B">
      <w:pPr>
        <w:pStyle w:val="EX"/>
      </w:pPr>
      <w:r w:rsidRPr="00816C4A">
        <w:t>[60]</w:t>
      </w:r>
      <w:r w:rsidRPr="00816C4A">
        <w:tab/>
        <w:t>3GPP TS 36.304: "Evolved Universal Terrestrial Radio Access (E-UTRA); User Equipment (UE) procedures in idle mode".</w:t>
      </w:r>
    </w:p>
    <w:p w14:paraId="3464F711" w14:textId="77777777" w:rsidR="00E86E7B" w:rsidRPr="00816C4A" w:rsidRDefault="00E86E7B" w:rsidP="00E86E7B">
      <w:pPr>
        <w:pStyle w:val="EX"/>
      </w:pPr>
      <w:r w:rsidRPr="00816C4A">
        <w:lastRenderedPageBreak/>
        <w:t>[61]</w:t>
      </w:r>
      <w:r w:rsidRPr="00816C4A">
        <w:tab/>
        <w:t>3GPP TS 24.334: "Proximity-services (ProSe) User Equipment (UE) to ProSe function protocol aspects; Stage 3".</w:t>
      </w:r>
    </w:p>
    <w:p w14:paraId="20672896" w14:textId="77777777" w:rsidR="00E86E7B" w:rsidRPr="00816C4A" w:rsidRDefault="00E86E7B" w:rsidP="00E86E7B">
      <w:pPr>
        <w:pStyle w:val="EX"/>
      </w:pPr>
      <w:r w:rsidRPr="00816C4A">
        <w:t>[62]</w:t>
      </w:r>
      <w:r w:rsidRPr="00816C4A">
        <w:tab/>
        <w:t>3GPP TS 31.103: "Characteristics of the IP Multimedia Services Identity Module (ISIM) application".</w:t>
      </w:r>
    </w:p>
    <w:p w14:paraId="308CBB10" w14:textId="77777777" w:rsidR="00E86E7B" w:rsidRPr="00816C4A" w:rsidRDefault="00E86E7B" w:rsidP="00E86E7B">
      <w:pPr>
        <w:pStyle w:val="EX"/>
      </w:pPr>
      <w:r w:rsidRPr="00816C4A">
        <w:t>[63]</w:t>
      </w:r>
      <w:r w:rsidRPr="00816C4A">
        <w:tab/>
        <w:t>3GPP TS 24.302: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77777777" w:rsidR="00E86E7B" w:rsidRPr="00816C4A" w:rsidRDefault="00E86E7B" w:rsidP="00E86E7B">
      <w:pPr>
        <w:pStyle w:val="EX"/>
      </w:pPr>
      <w:r w:rsidRPr="00816C4A">
        <w:t>[65]</w:t>
      </w:r>
      <w:r w:rsidRPr="00816C4A">
        <w:tab/>
        <w:t>3GPP TS 24.341: "Support of SMS over IP networks; Stage 3".</w:t>
      </w:r>
    </w:p>
    <w:p w14:paraId="32C3D73C" w14:textId="77777777" w:rsidR="00E86E7B" w:rsidRPr="00816C4A" w:rsidRDefault="00E86E7B" w:rsidP="00E86E7B">
      <w:pPr>
        <w:pStyle w:val="EX"/>
      </w:pPr>
      <w:r w:rsidRPr="00816C4A">
        <w:t>[66]</w:t>
      </w:r>
      <w:r w:rsidRPr="00816C4A">
        <w:tab/>
        <w:t>3GPP TS 36.211: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77777777" w:rsidR="00E86E7B" w:rsidRPr="00816C4A" w:rsidRDefault="00E86E7B" w:rsidP="00E86E7B">
      <w:pPr>
        <w:pStyle w:val="EX"/>
      </w:pPr>
      <w:r w:rsidRPr="00816C4A">
        <w:t>[69]</w:t>
      </w:r>
      <w:r w:rsidRPr="00816C4A">
        <w:tab/>
        <w:t>3GPP TS 38.413: "NG-RAN; NG Application Protocol (NGAP)"</w:t>
      </w:r>
    </w:p>
    <w:p w14:paraId="65CC9185" w14:textId="77777777" w:rsidR="00E86E7B" w:rsidRDefault="00E86E7B" w:rsidP="00E86E7B">
      <w:pPr>
        <w:pStyle w:val="EX"/>
      </w:pPr>
      <w:r w:rsidRPr="00816C4A">
        <w:t>[70]</w:t>
      </w:r>
      <w:r w:rsidRPr="00816C4A">
        <w:tab/>
        <w:t>3GPP TS 24.501: "Non-Access-Stratum (NAS) protocol for 5G System (5GS); Stage 3".</w:t>
      </w:r>
    </w:p>
    <w:p w14:paraId="73F77FA4" w14:textId="77777777" w:rsidR="00B27DCC" w:rsidRDefault="000848DE" w:rsidP="00B27DCC">
      <w:pPr>
        <w:pStyle w:val="EX"/>
      </w:pPr>
      <w:r>
        <w:t>[71]</w:t>
      </w:r>
      <w:r w:rsidR="00B27DCC">
        <w:tab/>
        <w:t>3GPP TS 38.</w:t>
      </w:r>
      <w:r w:rsidR="00B27DCC">
        <w:rPr>
          <w:rFonts w:hint="eastAsia"/>
          <w:lang w:val="en-US" w:eastAsia="zh-CN"/>
        </w:rPr>
        <w:t>331</w:t>
      </w:r>
      <w:r w:rsidR="00B27DCC">
        <w:t>: "NR; Radio Resource Control (RRC) protocol specification".</w:t>
      </w:r>
    </w:p>
    <w:p w14:paraId="78E8BF18" w14:textId="77777777" w:rsidR="00B27DCC" w:rsidRDefault="000848DE" w:rsidP="00E86E7B">
      <w:pPr>
        <w:pStyle w:val="EX"/>
      </w:pPr>
      <w:r>
        <w:rPr>
          <w:rFonts w:hint="eastAsia"/>
          <w:lang w:val="en-US" w:eastAsia="zh-CN"/>
        </w:rPr>
        <w:t>[72]</w:t>
      </w:r>
      <w:r>
        <w:rPr>
          <w:lang w:val="en-US" w:eastAsia="zh-CN"/>
        </w:rPr>
        <w:tab/>
      </w:r>
      <w:r w:rsidR="00EF7705" w:rsidRPr="00AA4609">
        <w:t>3GPP TS 38.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77777777" w:rsidR="000848DE" w:rsidRDefault="004A2796" w:rsidP="00E86E7B">
      <w:pPr>
        <w:pStyle w:val="EX"/>
      </w:pPr>
      <w:r>
        <w:t>[73]</w:t>
      </w:r>
      <w:r w:rsidR="000848DE">
        <w:tab/>
        <w:t>3GPP TS 38.211: "NR; Physical channels and modulation".</w:t>
      </w:r>
    </w:p>
    <w:p w14:paraId="2B436196" w14:textId="285BC64E" w:rsidR="004A2796" w:rsidRDefault="00047C64" w:rsidP="00E86E7B">
      <w:pPr>
        <w:pStyle w:val="EX"/>
      </w:pPr>
      <w:r>
        <w:t>[74]</w:t>
      </w:r>
      <w:r w:rsidR="004A2796" w:rsidRPr="00816C4A">
        <w:tab/>
        <w:t xml:space="preserve">3GPP TS </w:t>
      </w:r>
      <w:r w:rsidR="004A2796">
        <w:t>23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50F2848D" w:rsidR="00C26031" w:rsidRPr="00816C4A" w:rsidRDefault="00C26031" w:rsidP="00E86E7B">
      <w:pPr>
        <w:pStyle w:val="EX"/>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530387AA" w14:textId="77777777" w:rsidR="00E86E7B" w:rsidRPr="00816C4A" w:rsidRDefault="00E86E7B" w:rsidP="00E86E7B">
      <w:pPr>
        <w:pStyle w:val="Heading1"/>
      </w:pPr>
      <w:bookmarkStart w:id="37" w:name="_Toc3200663"/>
      <w:bookmarkStart w:id="38" w:name="_Toc20392406"/>
      <w:bookmarkStart w:id="39" w:name="_Toc27774053"/>
      <w:bookmarkStart w:id="40" w:name="_Toc36482513"/>
      <w:bookmarkStart w:id="41" w:name="_Toc36484172"/>
      <w:bookmarkStart w:id="42" w:name="_Toc44933102"/>
      <w:bookmarkStart w:id="43" w:name="_Toc50972055"/>
      <w:bookmarkStart w:id="44" w:name="_Toc57104809"/>
      <w:bookmarkStart w:id="45" w:name="_Toc138672632"/>
      <w:r w:rsidRPr="00816C4A">
        <w:t>3</w:t>
      </w:r>
      <w:r w:rsidRPr="00816C4A">
        <w:tab/>
        <w:t>Definitions, abbreviations and symbols</w:t>
      </w:r>
      <w:bookmarkEnd w:id="37"/>
      <w:bookmarkEnd w:id="38"/>
      <w:bookmarkEnd w:id="39"/>
      <w:bookmarkEnd w:id="40"/>
      <w:bookmarkEnd w:id="41"/>
      <w:bookmarkEnd w:id="42"/>
      <w:bookmarkEnd w:id="43"/>
      <w:bookmarkEnd w:id="44"/>
      <w:bookmarkEnd w:id="45"/>
    </w:p>
    <w:p w14:paraId="49786C3C" w14:textId="77777777" w:rsidR="00E86E7B" w:rsidRPr="00816C4A" w:rsidRDefault="00E86E7B" w:rsidP="00E86E7B">
      <w:pPr>
        <w:pStyle w:val="Heading2"/>
      </w:pPr>
      <w:bookmarkStart w:id="46" w:name="_Toc3200664"/>
      <w:bookmarkStart w:id="47" w:name="_Toc20392407"/>
      <w:bookmarkStart w:id="48" w:name="_Toc27774054"/>
      <w:bookmarkStart w:id="49" w:name="_Toc36482514"/>
      <w:bookmarkStart w:id="50" w:name="_Toc36484173"/>
      <w:bookmarkStart w:id="51" w:name="_Toc44933103"/>
      <w:bookmarkStart w:id="52" w:name="_Toc50972056"/>
      <w:bookmarkStart w:id="53" w:name="_Toc57104810"/>
      <w:bookmarkStart w:id="54" w:name="_Toc138672633"/>
      <w:r w:rsidRPr="00816C4A">
        <w:t>3.1</w:t>
      </w:r>
      <w:r w:rsidRPr="00816C4A">
        <w:tab/>
        <w:t>Definitions</w:t>
      </w:r>
      <w:bookmarkEnd w:id="46"/>
      <w:bookmarkEnd w:id="47"/>
      <w:bookmarkEnd w:id="48"/>
      <w:bookmarkEnd w:id="49"/>
      <w:bookmarkEnd w:id="50"/>
      <w:bookmarkEnd w:id="51"/>
      <w:bookmarkEnd w:id="52"/>
      <w:bookmarkEnd w:id="53"/>
      <w:bookmarkEnd w:id="54"/>
    </w:p>
    <w:p w14:paraId="2BDD0DB8" w14:textId="77777777" w:rsidR="00E86E7B" w:rsidRPr="00816C4A" w:rsidRDefault="00E86E7B" w:rsidP="00E86E7B">
      <w:r w:rsidRPr="00816C4A">
        <w:t>For the purposes of the present document, the terms and definitions given in ETSI TS 102 223 [32] clause 3.1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Pr="00816C4A" w:rsidRDefault="00E86E7B" w:rsidP="00E86E7B"/>
    <w:p w14:paraId="18A5BBE9" w14:textId="77777777" w:rsidR="00E86E7B" w:rsidRPr="00816C4A" w:rsidRDefault="00E86E7B" w:rsidP="00E86E7B">
      <w:pPr>
        <w:pStyle w:val="Heading2"/>
      </w:pPr>
      <w:bookmarkStart w:id="55" w:name="_Toc3200665"/>
      <w:bookmarkStart w:id="56" w:name="_Toc20392408"/>
      <w:bookmarkStart w:id="57" w:name="_Toc27774055"/>
      <w:bookmarkStart w:id="58" w:name="_Toc36482515"/>
      <w:bookmarkStart w:id="59" w:name="_Toc36484174"/>
      <w:bookmarkStart w:id="60" w:name="_Toc44933104"/>
      <w:bookmarkStart w:id="61" w:name="_Toc50972057"/>
      <w:bookmarkStart w:id="62" w:name="_Toc57104811"/>
      <w:bookmarkStart w:id="63" w:name="_Toc138672634"/>
      <w:r w:rsidRPr="00816C4A">
        <w:t>3.2</w:t>
      </w:r>
      <w:r w:rsidRPr="00816C4A">
        <w:tab/>
        <w:t>Abbreviations</w:t>
      </w:r>
      <w:bookmarkEnd w:id="55"/>
      <w:bookmarkEnd w:id="56"/>
      <w:bookmarkEnd w:id="57"/>
      <w:bookmarkEnd w:id="58"/>
      <w:bookmarkEnd w:id="59"/>
      <w:bookmarkEnd w:id="60"/>
      <w:bookmarkEnd w:id="61"/>
      <w:bookmarkEnd w:id="62"/>
      <w:bookmarkEnd w:id="63"/>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t>5GS</w:t>
      </w:r>
      <w:r w:rsidRPr="00816C4A">
        <w:tab/>
        <w:t>5G System</w:t>
      </w:r>
    </w:p>
    <w:p w14:paraId="5E9FBAD8" w14:textId="77777777" w:rsidR="00E86E7B" w:rsidRPr="00816C4A" w:rsidRDefault="00E86E7B" w:rsidP="00E86E7B">
      <w:pPr>
        <w:pStyle w:val="EW"/>
        <w:tabs>
          <w:tab w:val="left" w:pos="2268"/>
        </w:tabs>
      </w:pPr>
      <w:r w:rsidRPr="00816C4A">
        <w:lastRenderedPageBreak/>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t>Broacast Control Channel</w:t>
      </w:r>
    </w:p>
    <w:p w14:paraId="30825400" w14:textId="77777777" w:rsidR="00E86E7B" w:rsidRPr="00816C4A" w:rsidRDefault="00E86E7B" w:rsidP="00E86E7B">
      <w:pPr>
        <w:pStyle w:val="EW"/>
      </w:pPr>
      <w:r w:rsidRPr="00816C4A">
        <w:t>BSSID</w:t>
      </w:r>
      <w:r w:rsidRPr="00816C4A">
        <w:tab/>
        <w:t>Basic Service Set IDentifier</w:t>
      </w:r>
    </w:p>
    <w:p w14:paraId="115629AD" w14:textId="77777777" w:rsidR="00924E3A" w:rsidRDefault="00924E3A" w:rsidP="00924E3A">
      <w:pPr>
        <w:pStyle w:val="EW"/>
      </w:pPr>
      <w:r>
        <w:t>CAG</w:t>
      </w:r>
      <w:r>
        <w:tab/>
        <w:t>Closed Access Group</w:t>
      </w:r>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26CA4EC" w14:textId="77777777" w:rsidR="00E86E7B" w:rsidRPr="00816C4A" w:rsidRDefault="00E86E7B" w:rsidP="00E86E7B">
      <w:pPr>
        <w:pStyle w:val="EW"/>
        <w:tabs>
          <w:tab w:val="left" w:pos="2268"/>
        </w:tabs>
      </w:pPr>
      <w:r w:rsidRPr="00816C4A">
        <w:t>ProSe</w:t>
      </w:r>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4" w:name="_Toc3200666"/>
      <w:bookmarkStart w:id="65" w:name="_Toc20392409"/>
      <w:bookmarkStart w:id="66" w:name="_Toc27774056"/>
      <w:bookmarkStart w:id="67" w:name="_Toc36482516"/>
      <w:bookmarkStart w:id="68" w:name="_Toc36484175"/>
      <w:bookmarkStart w:id="69" w:name="_Toc44933105"/>
      <w:bookmarkStart w:id="70" w:name="_Toc50972058"/>
      <w:bookmarkStart w:id="71" w:name="_Toc57104812"/>
      <w:bookmarkStart w:id="72" w:name="_Toc138672635"/>
      <w:r w:rsidRPr="00816C4A">
        <w:t>3.3</w:t>
      </w:r>
      <w:r w:rsidRPr="00816C4A">
        <w:tab/>
        <w:t>Symbols</w:t>
      </w:r>
      <w:bookmarkEnd w:id="64"/>
      <w:bookmarkEnd w:id="65"/>
      <w:bookmarkEnd w:id="66"/>
      <w:bookmarkEnd w:id="67"/>
      <w:bookmarkEnd w:id="68"/>
      <w:bookmarkEnd w:id="69"/>
      <w:bookmarkEnd w:id="70"/>
      <w:bookmarkEnd w:id="71"/>
      <w:bookmarkEnd w:id="72"/>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3" w:name="_Toc3200667"/>
      <w:bookmarkStart w:id="74" w:name="_Toc20392410"/>
      <w:bookmarkStart w:id="75" w:name="_Toc27774057"/>
      <w:bookmarkStart w:id="76" w:name="_Toc36482517"/>
      <w:bookmarkStart w:id="77" w:name="_Toc36484176"/>
      <w:bookmarkStart w:id="78" w:name="_Toc44933106"/>
      <w:bookmarkStart w:id="79" w:name="_Toc50972059"/>
      <w:bookmarkStart w:id="80" w:name="_Toc57104813"/>
      <w:bookmarkStart w:id="81" w:name="_Toc138672636"/>
      <w:r w:rsidRPr="00816C4A">
        <w:lastRenderedPageBreak/>
        <w:t>4</w:t>
      </w:r>
      <w:r w:rsidRPr="00816C4A">
        <w:tab/>
        <w:t>Overview of USAT</w:t>
      </w:r>
      <w:bookmarkEnd w:id="73"/>
      <w:bookmarkEnd w:id="74"/>
      <w:bookmarkEnd w:id="75"/>
      <w:bookmarkEnd w:id="76"/>
      <w:bookmarkEnd w:id="77"/>
      <w:bookmarkEnd w:id="78"/>
      <w:bookmarkEnd w:id="79"/>
      <w:bookmarkEnd w:id="80"/>
      <w:bookmarkEnd w:id="81"/>
    </w:p>
    <w:p w14:paraId="0B57A978" w14:textId="77777777"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14:paraId="3D0D151E" w14:textId="77777777" w:rsidR="00E86E7B" w:rsidRPr="00816C4A" w:rsidRDefault="00E86E7B" w:rsidP="00E86E7B">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82" w:name="_Toc3200668"/>
      <w:bookmarkStart w:id="83" w:name="_Toc20392411"/>
      <w:bookmarkStart w:id="84" w:name="_Toc27774058"/>
      <w:bookmarkStart w:id="85" w:name="_Toc36482518"/>
      <w:bookmarkStart w:id="86" w:name="_Toc36484177"/>
      <w:bookmarkStart w:id="87" w:name="_Toc44933107"/>
      <w:bookmarkStart w:id="88" w:name="_Toc50972060"/>
      <w:bookmarkStart w:id="89" w:name="_Toc57104814"/>
      <w:bookmarkStart w:id="90" w:name="_Toc138672637"/>
      <w:r w:rsidRPr="00816C4A">
        <w:t>4.1</w:t>
      </w:r>
      <w:r w:rsidRPr="00816C4A">
        <w:tab/>
        <w:t>Profile Download</w:t>
      </w:r>
      <w:bookmarkEnd w:id="82"/>
      <w:bookmarkEnd w:id="83"/>
      <w:bookmarkEnd w:id="84"/>
      <w:bookmarkEnd w:id="85"/>
      <w:bookmarkEnd w:id="86"/>
      <w:bookmarkEnd w:id="87"/>
      <w:bookmarkEnd w:id="88"/>
      <w:bookmarkEnd w:id="89"/>
      <w:bookmarkEnd w:id="90"/>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1" w:name="_Toc3200669"/>
      <w:bookmarkStart w:id="92" w:name="_Toc20392412"/>
      <w:bookmarkStart w:id="93" w:name="_Toc27774059"/>
      <w:bookmarkStart w:id="94" w:name="_Toc36482519"/>
      <w:bookmarkStart w:id="95" w:name="_Toc36484178"/>
      <w:bookmarkStart w:id="96" w:name="_Toc44933108"/>
      <w:bookmarkStart w:id="97" w:name="_Toc50972061"/>
      <w:bookmarkStart w:id="98" w:name="_Toc57104815"/>
      <w:bookmarkStart w:id="99" w:name="_Toc138672638"/>
      <w:r w:rsidRPr="00816C4A">
        <w:t>4.2</w:t>
      </w:r>
      <w:r w:rsidRPr="00816C4A">
        <w:tab/>
        <w:t>Proactive UICC</w:t>
      </w:r>
      <w:bookmarkEnd w:id="91"/>
      <w:bookmarkEnd w:id="92"/>
      <w:bookmarkEnd w:id="93"/>
      <w:bookmarkEnd w:id="94"/>
      <w:bookmarkEnd w:id="95"/>
      <w:bookmarkEnd w:id="96"/>
      <w:bookmarkEnd w:id="97"/>
      <w:bookmarkEnd w:id="98"/>
      <w:bookmarkEnd w:id="99"/>
    </w:p>
    <w:p w14:paraId="5320B68F" w14:textId="77777777" w:rsidR="00E86E7B" w:rsidRPr="00816C4A" w:rsidRDefault="00E86E7B" w:rsidP="00E86E7B">
      <w:r w:rsidRPr="00816C4A">
        <w:t>Proactive UICC gives a mechanism whereby the UICC can initiate actions to be taken by the ME. The supported functions are specified in clause 6.4.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0" w:name="_Toc3200670"/>
      <w:bookmarkStart w:id="101" w:name="_Toc20392413"/>
      <w:bookmarkStart w:id="102" w:name="_Toc27774060"/>
      <w:bookmarkStart w:id="103" w:name="_Toc36482520"/>
      <w:bookmarkStart w:id="104" w:name="_Toc36484179"/>
      <w:bookmarkStart w:id="105" w:name="_Toc44933109"/>
      <w:bookmarkStart w:id="106" w:name="_Toc50972062"/>
      <w:bookmarkStart w:id="107" w:name="_Toc57104816"/>
      <w:bookmarkStart w:id="108" w:name="_Toc138672639"/>
      <w:r w:rsidRPr="00816C4A">
        <w:t>4.3</w:t>
      </w:r>
      <w:r w:rsidRPr="00816C4A">
        <w:tab/>
        <w:t>Data download to UICC</w:t>
      </w:r>
      <w:bookmarkEnd w:id="100"/>
      <w:bookmarkEnd w:id="101"/>
      <w:bookmarkEnd w:id="102"/>
      <w:bookmarkEnd w:id="103"/>
      <w:bookmarkEnd w:id="104"/>
      <w:bookmarkEnd w:id="105"/>
      <w:bookmarkEnd w:id="106"/>
      <w:bookmarkEnd w:id="107"/>
      <w:bookmarkEnd w:id="108"/>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09" w:name="_Toc3200671"/>
      <w:bookmarkStart w:id="110" w:name="_Toc20392414"/>
      <w:bookmarkStart w:id="111" w:name="_Toc27774061"/>
      <w:bookmarkStart w:id="112" w:name="_Toc36482521"/>
      <w:bookmarkStart w:id="113" w:name="_Toc36484180"/>
      <w:bookmarkStart w:id="114" w:name="_Toc44933110"/>
      <w:bookmarkStart w:id="115" w:name="_Toc50972063"/>
      <w:bookmarkStart w:id="116" w:name="_Toc57104817"/>
      <w:bookmarkStart w:id="117" w:name="_Toc138672640"/>
      <w:r w:rsidRPr="00816C4A">
        <w:t>4.4</w:t>
      </w:r>
      <w:r w:rsidRPr="00816C4A">
        <w:tab/>
        <w:t>Menu selection</w:t>
      </w:r>
      <w:bookmarkEnd w:id="109"/>
      <w:bookmarkEnd w:id="110"/>
      <w:bookmarkEnd w:id="111"/>
      <w:bookmarkEnd w:id="112"/>
      <w:bookmarkEnd w:id="113"/>
      <w:bookmarkEnd w:id="114"/>
      <w:bookmarkEnd w:id="115"/>
      <w:bookmarkEnd w:id="116"/>
      <w:bookmarkEnd w:id="117"/>
    </w:p>
    <w:p w14:paraId="23B70033" w14:textId="77777777" w:rsidR="00E86E7B" w:rsidRPr="00816C4A" w:rsidRDefault="00E86E7B" w:rsidP="00E86E7B">
      <w:r w:rsidRPr="00816C4A">
        <w:t>See ETSI TS 102 223 [32] clause 4.4.</w:t>
      </w:r>
    </w:p>
    <w:p w14:paraId="3E8F5A2D" w14:textId="77777777" w:rsidR="00E86E7B" w:rsidRPr="00816C4A" w:rsidRDefault="00E86E7B" w:rsidP="00E86E7B">
      <w:pPr>
        <w:pStyle w:val="Heading2"/>
      </w:pPr>
      <w:bookmarkStart w:id="118" w:name="_Toc3200672"/>
      <w:bookmarkStart w:id="119" w:name="_Toc20392415"/>
      <w:bookmarkStart w:id="120" w:name="_Toc27774062"/>
      <w:bookmarkStart w:id="121" w:name="_Toc36482522"/>
      <w:bookmarkStart w:id="122" w:name="_Toc36484181"/>
      <w:bookmarkStart w:id="123" w:name="_Toc44933111"/>
      <w:bookmarkStart w:id="124" w:name="_Toc50972064"/>
      <w:bookmarkStart w:id="125" w:name="_Toc57104818"/>
      <w:bookmarkStart w:id="126" w:name="_Toc138672641"/>
      <w:r w:rsidRPr="00816C4A">
        <w:t>4.5</w:t>
      </w:r>
      <w:r w:rsidRPr="00816C4A">
        <w:tab/>
        <w:t>Call control by USIM</w:t>
      </w:r>
      <w:bookmarkEnd w:id="118"/>
      <w:bookmarkEnd w:id="119"/>
      <w:bookmarkEnd w:id="120"/>
      <w:bookmarkEnd w:id="121"/>
      <w:bookmarkEnd w:id="122"/>
      <w:bookmarkEnd w:id="123"/>
      <w:bookmarkEnd w:id="124"/>
      <w:bookmarkEnd w:id="125"/>
      <w:bookmarkEnd w:id="126"/>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7" w:name="_Toc3200673"/>
      <w:bookmarkStart w:id="128" w:name="_Toc20392416"/>
      <w:bookmarkStart w:id="129" w:name="_Toc27774063"/>
      <w:bookmarkStart w:id="130" w:name="_Toc36482523"/>
      <w:bookmarkStart w:id="131" w:name="_Toc36484182"/>
      <w:bookmarkStart w:id="132" w:name="_Toc44933112"/>
      <w:bookmarkStart w:id="133" w:name="_Toc50972065"/>
      <w:bookmarkStart w:id="134" w:name="_Toc57104819"/>
      <w:bookmarkStart w:id="135" w:name="_Toc138672642"/>
      <w:r w:rsidRPr="00816C4A">
        <w:t>4.6</w:t>
      </w:r>
      <w:r w:rsidRPr="00816C4A">
        <w:tab/>
        <w:t>MO Short Message control by USIM</w:t>
      </w:r>
      <w:bookmarkEnd w:id="127"/>
      <w:bookmarkEnd w:id="128"/>
      <w:bookmarkEnd w:id="129"/>
      <w:bookmarkEnd w:id="130"/>
      <w:bookmarkEnd w:id="131"/>
      <w:bookmarkEnd w:id="132"/>
      <w:bookmarkEnd w:id="133"/>
      <w:bookmarkEnd w:id="134"/>
      <w:bookmarkEnd w:id="135"/>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6" w:name="_Toc3200674"/>
      <w:bookmarkStart w:id="137" w:name="_Toc20392417"/>
      <w:bookmarkStart w:id="138" w:name="_Toc27774064"/>
      <w:bookmarkStart w:id="139" w:name="_Toc36482524"/>
      <w:bookmarkStart w:id="140" w:name="_Toc36484183"/>
      <w:bookmarkStart w:id="141" w:name="_Toc44933113"/>
      <w:bookmarkStart w:id="142" w:name="_Toc50972066"/>
      <w:bookmarkStart w:id="143" w:name="_Toc57104820"/>
      <w:bookmarkStart w:id="144" w:name="_Toc138672643"/>
      <w:r w:rsidRPr="00816C4A">
        <w:lastRenderedPageBreak/>
        <w:t>4.7</w:t>
      </w:r>
      <w:r w:rsidRPr="00816C4A">
        <w:tab/>
        <w:t>Event download</w:t>
      </w:r>
      <w:bookmarkEnd w:id="136"/>
      <w:bookmarkEnd w:id="137"/>
      <w:bookmarkEnd w:id="138"/>
      <w:bookmarkEnd w:id="139"/>
      <w:bookmarkEnd w:id="140"/>
      <w:bookmarkEnd w:id="141"/>
      <w:bookmarkEnd w:id="142"/>
      <w:bookmarkEnd w:id="143"/>
      <w:bookmarkEnd w:id="144"/>
    </w:p>
    <w:p w14:paraId="2378AD1A" w14:textId="77777777" w:rsidR="00E86E7B" w:rsidRPr="00816C4A" w:rsidRDefault="00E86E7B" w:rsidP="00E86E7B">
      <w:r w:rsidRPr="00816C4A">
        <w:t>In addition to the set of events defined in ETSI TS 102 223 [32] clause 4.7, the following event may also be reported to the UICC:</w:t>
      </w:r>
    </w:p>
    <w:p w14:paraId="679582A1" w14:textId="77777777" w:rsidR="00E86E7B" w:rsidRPr="00816C4A" w:rsidRDefault="00E86E7B" w:rsidP="002C7D68">
      <w:pPr>
        <w:pStyle w:val="B1"/>
      </w:pPr>
      <w:r w:rsidRPr="00816C4A">
        <w:t>-</w:t>
      </w:r>
      <w:r w:rsidRPr="00816C4A">
        <w:tab/>
        <w:t>Network Rejection</w:t>
      </w:r>
    </w:p>
    <w:p w14:paraId="6DC13F90" w14:textId="77777777" w:rsidR="00E86E7B" w:rsidRPr="00816C4A" w:rsidRDefault="00E86E7B" w:rsidP="002C7D68">
      <w:pPr>
        <w:pStyle w:val="B1"/>
      </w:pPr>
      <w:r w:rsidRPr="00816C4A">
        <w:t>-</w:t>
      </w:r>
      <w:r w:rsidRPr="00816C4A">
        <w:tab/>
        <w:t>CSG cell selection (if class "q" is supported)</w:t>
      </w:r>
    </w:p>
    <w:p w14:paraId="29B078CA" w14:textId="77777777" w:rsidR="00E86E7B" w:rsidRPr="00816C4A" w:rsidRDefault="00E86E7B" w:rsidP="002C7D68">
      <w:pPr>
        <w:pStyle w:val="B1"/>
      </w:pPr>
      <w:r w:rsidRPr="00816C4A">
        <w:t>-</w:t>
      </w:r>
      <w:r w:rsidRPr="00816C4A">
        <w:tab/>
        <w:t>Incoming IMS Data (if classes "e" and "t" are supported)</w:t>
      </w:r>
    </w:p>
    <w:p w14:paraId="7216B26C" w14:textId="77777777" w:rsidR="00E86E7B" w:rsidRPr="00816C4A" w:rsidRDefault="00E86E7B" w:rsidP="002C7D68">
      <w:pPr>
        <w:pStyle w:val="B1"/>
      </w:pPr>
      <w:r w:rsidRPr="00816C4A">
        <w:t>-</w:t>
      </w:r>
      <w:r w:rsidRPr="00816C4A">
        <w:tab/>
        <w:t>IMS Registration (if classes "e" and "t" are supported)</w:t>
      </w:r>
    </w:p>
    <w:p w14:paraId="6BC7DFA7" w14:textId="6D7F1F28" w:rsidR="00E86E7B" w:rsidRDefault="00E86E7B" w:rsidP="002C7D68">
      <w:pPr>
        <w:pStyle w:val="B1"/>
      </w:pPr>
      <w:r w:rsidRPr="00816C4A">
        <w:t>-</w:t>
      </w:r>
      <w:r w:rsidRPr="00816C4A">
        <w:tab/>
        <w:t>Data Connection Status Change (if class "e" is supported)</w:t>
      </w:r>
    </w:p>
    <w:p w14:paraId="40DB31D9" w14:textId="2FEA25C1" w:rsidR="00924E3A" w:rsidRPr="00816C4A" w:rsidRDefault="00924E3A" w:rsidP="002C7D68">
      <w:pPr>
        <w:pStyle w:val="B1"/>
      </w:pPr>
      <w:r w:rsidRPr="00816C4A">
        <w:t>-</w:t>
      </w:r>
      <w:r w:rsidRPr="00816C4A">
        <w:tab/>
      </w:r>
      <w:r>
        <w:t>CA</w:t>
      </w:r>
      <w:r w:rsidRPr="00816C4A">
        <w:t>G cell selection (if class "</w:t>
      </w:r>
      <w:r>
        <w:t>ag</w:t>
      </w:r>
      <w:r w:rsidRPr="00816C4A">
        <w:t>" is supported)</w:t>
      </w:r>
    </w:p>
    <w:p w14:paraId="6DDC04C6" w14:textId="77777777" w:rsidR="00E86E7B" w:rsidRPr="00816C4A" w:rsidRDefault="00E86E7B" w:rsidP="00E86E7B">
      <w:pPr>
        <w:pStyle w:val="Heading2"/>
      </w:pPr>
      <w:bookmarkStart w:id="145" w:name="_Toc3200675"/>
      <w:bookmarkStart w:id="146" w:name="_Toc20392418"/>
      <w:bookmarkStart w:id="147" w:name="_Toc27774065"/>
      <w:bookmarkStart w:id="148" w:name="_Toc36482525"/>
      <w:bookmarkStart w:id="149" w:name="_Toc36484184"/>
      <w:bookmarkStart w:id="150" w:name="_Toc44933114"/>
      <w:bookmarkStart w:id="151" w:name="_Toc50972067"/>
      <w:bookmarkStart w:id="152" w:name="_Toc57104821"/>
      <w:bookmarkStart w:id="153" w:name="_Toc138672644"/>
      <w:r w:rsidRPr="00816C4A">
        <w:t>4.8</w:t>
      </w:r>
      <w:r w:rsidRPr="00816C4A">
        <w:tab/>
        <w:t>Security</w:t>
      </w:r>
      <w:bookmarkEnd w:id="145"/>
      <w:bookmarkEnd w:id="146"/>
      <w:bookmarkEnd w:id="147"/>
      <w:bookmarkEnd w:id="148"/>
      <w:bookmarkEnd w:id="149"/>
      <w:bookmarkEnd w:id="150"/>
      <w:bookmarkEnd w:id="151"/>
      <w:bookmarkEnd w:id="152"/>
      <w:bookmarkEnd w:id="153"/>
    </w:p>
    <w:p w14:paraId="2CB00A8E" w14:textId="77777777" w:rsidR="00E86E7B" w:rsidRPr="00816C4A" w:rsidRDefault="00E86E7B" w:rsidP="00E86E7B">
      <w:r w:rsidRPr="00816C4A">
        <w:t>See ETSI TS 102 223 [32] clause 4.8.</w:t>
      </w:r>
    </w:p>
    <w:p w14:paraId="7891AF57" w14:textId="77777777" w:rsidR="00E86E7B" w:rsidRPr="00816C4A" w:rsidRDefault="00E86E7B" w:rsidP="00E86E7B">
      <w:pPr>
        <w:pStyle w:val="Heading2"/>
      </w:pPr>
      <w:bookmarkStart w:id="154" w:name="_Toc3200676"/>
      <w:bookmarkStart w:id="155" w:name="_Toc20392419"/>
      <w:bookmarkStart w:id="156" w:name="_Toc27774066"/>
      <w:bookmarkStart w:id="157" w:name="_Toc36482526"/>
      <w:bookmarkStart w:id="158" w:name="_Toc36484185"/>
      <w:bookmarkStart w:id="159" w:name="_Toc44933115"/>
      <w:bookmarkStart w:id="160" w:name="_Toc50972068"/>
      <w:bookmarkStart w:id="161" w:name="_Toc57104822"/>
      <w:bookmarkStart w:id="162" w:name="_Toc138672645"/>
      <w:r w:rsidRPr="00816C4A">
        <w:t>4.9</w:t>
      </w:r>
      <w:r w:rsidRPr="00816C4A">
        <w:tab/>
        <w:t>Multiple card</w:t>
      </w:r>
      <w:bookmarkEnd w:id="154"/>
      <w:bookmarkEnd w:id="155"/>
      <w:bookmarkEnd w:id="156"/>
      <w:bookmarkEnd w:id="157"/>
      <w:bookmarkEnd w:id="158"/>
      <w:bookmarkEnd w:id="159"/>
      <w:bookmarkEnd w:id="160"/>
      <w:bookmarkEnd w:id="161"/>
      <w:bookmarkEnd w:id="162"/>
    </w:p>
    <w:p w14:paraId="0800A0EF" w14:textId="77777777" w:rsidR="00E86E7B" w:rsidRPr="00816C4A" w:rsidRDefault="00E86E7B" w:rsidP="00E86E7B">
      <w:r w:rsidRPr="00816C4A">
        <w:t>See ETSI TS 102 223 [32] clause 4.9.</w:t>
      </w:r>
    </w:p>
    <w:p w14:paraId="1B2A9BE9" w14:textId="77777777" w:rsidR="00E86E7B" w:rsidRPr="00816C4A" w:rsidRDefault="00E86E7B" w:rsidP="00E86E7B">
      <w:pPr>
        <w:pStyle w:val="Heading2"/>
      </w:pPr>
      <w:bookmarkStart w:id="163" w:name="_Toc3200677"/>
      <w:bookmarkStart w:id="164" w:name="_Toc20392420"/>
      <w:bookmarkStart w:id="165" w:name="_Toc27774067"/>
      <w:bookmarkStart w:id="166" w:name="_Toc36482527"/>
      <w:bookmarkStart w:id="167" w:name="_Toc36484186"/>
      <w:bookmarkStart w:id="168" w:name="_Toc44933116"/>
      <w:bookmarkStart w:id="169" w:name="_Toc50972069"/>
      <w:bookmarkStart w:id="170" w:name="_Toc57104823"/>
      <w:bookmarkStart w:id="171" w:name="_Toc138672646"/>
      <w:r w:rsidRPr="00816C4A">
        <w:t>4.10</w:t>
      </w:r>
      <w:r w:rsidRPr="00816C4A">
        <w:tab/>
        <w:t>Timer Expiration</w:t>
      </w:r>
      <w:bookmarkEnd w:id="163"/>
      <w:bookmarkEnd w:id="164"/>
      <w:bookmarkEnd w:id="165"/>
      <w:bookmarkEnd w:id="166"/>
      <w:bookmarkEnd w:id="167"/>
      <w:bookmarkEnd w:id="168"/>
      <w:bookmarkEnd w:id="169"/>
      <w:bookmarkEnd w:id="170"/>
      <w:bookmarkEnd w:id="171"/>
    </w:p>
    <w:p w14:paraId="4CABFE21" w14:textId="77777777" w:rsidR="00E86E7B" w:rsidRPr="00816C4A" w:rsidRDefault="00E86E7B" w:rsidP="00E86E7B">
      <w:r w:rsidRPr="00816C4A">
        <w:t>See ETSI TS 102 223 [32] clause 4.10.</w:t>
      </w:r>
    </w:p>
    <w:p w14:paraId="7D411293" w14:textId="77777777" w:rsidR="00E86E7B" w:rsidRPr="00816C4A" w:rsidRDefault="00E86E7B" w:rsidP="00E86E7B">
      <w:pPr>
        <w:pStyle w:val="Heading2"/>
      </w:pPr>
      <w:bookmarkStart w:id="172" w:name="_Toc3200678"/>
      <w:bookmarkStart w:id="173" w:name="_Toc20392421"/>
      <w:bookmarkStart w:id="174" w:name="_Toc27774068"/>
      <w:bookmarkStart w:id="175" w:name="_Toc36482528"/>
      <w:bookmarkStart w:id="176" w:name="_Toc36484187"/>
      <w:bookmarkStart w:id="177" w:name="_Toc44933117"/>
      <w:bookmarkStart w:id="178" w:name="_Toc50972070"/>
      <w:bookmarkStart w:id="179" w:name="_Toc57104824"/>
      <w:bookmarkStart w:id="180" w:name="_Toc138672647"/>
      <w:r w:rsidRPr="00816C4A">
        <w:t>4.11</w:t>
      </w:r>
      <w:r w:rsidRPr="00816C4A">
        <w:tab/>
        <w:t>Bearer Independent Protocol</w:t>
      </w:r>
      <w:bookmarkEnd w:id="172"/>
      <w:bookmarkEnd w:id="173"/>
      <w:bookmarkEnd w:id="174"/>
      <w:bookmarkEnd w:id="175"/>
      <w:bookmarkEnd w:id="176"/>
      <w:bookmarkEnd w:id="177"/>
      <w:bookmarkEnd w:id="178"/>
      <w:bookmarkEnd w:id="179"/>
      <w:bookmarkEnd w:id="180"/>
    </w:p>
    <w:p w14:paraId="44728265" w14:textId="77777777" w:rsidR="00E86E7B" w:rsidRPr="00816C4A" w:rsidRDefault="00E86E7B" w:rsidP="00E86E7B">
      <w:r w:rsidRPr="00816C4A">
        <w:t>See ETSI TS 102 223 [32] clause 4.11.</w:t>
      </w:r>
    </w:p>
    <w:p w14:paraId="7801333B" w14:textId="77777777" w:rsidR="00E86E7B" w:rsidRPr="00816C4A" w:rsidRDefault="00E86E7B" w:rsidP="00E86E7B">
      <w:pPr>
        <w:pStyle w:val="Heading2"/>
      </w:pPr>
      <w:bookmarkStart w:id="181" w:name="_Toc3200679"/>
      <w:bookmarkStart w:id="182" w:name="_Toc20392422"/>
      <w:bookmarkStart w:id="183" w:name="_Toc27774069"/>
      <w:bookmarkStart w:id="184" w:name="_Toc36482529"/>
      <w:bookmarkStart w:id="185" w:name="_Toc36484188"/>
      <w:bookmarkStart w:id="186" w:name="_Toc44933118"/>
      <w:bookmarkStart w:id="187" w:name="_Toc50972071"/>
      <w:bookmarkStart w:id="188" w:name="_Toc57104825"/>
      <w:bookmarkStart w:id="189" w:name="_Toc138672648"/>
      <w:r w:rsidRPr="00816C4A">
        <w:t>4.12</w:t>
      </w:r>
      <w:r w:rsidRPr="00816C4A">
        <w:tab/>
        <w:t>Description of the access technology indicator mechanism</w:t>
      </w:r>
      <w:bookmarkEnd w:id="181"/>
      <w:bookmarkEnd w:id="182"/>
      <w:bookmarkEnd w:id="183"/>
      <w:bookmarkEnd w:id="184"/>
      <w:bookmarkEnd w:id="185"/>
      <w:bookmarkEnd w:id="186"/>
      <w:bookmarkEnd w:id="187"/>
      <w:bookmarkEnd w:id="188"/>
      <w:bookmarkEnd w:id="189"/>
    </w:p>
    <w:p w14:paraId="611756C4" w14:textId="77777777" w:rsidR="00E86E7B" w:rsidRPr="00816C4A" w:rsidRDefault="00E86E7B" w:rsidP="00E86E7B">
      <w:r w:rsidRPr="00816C4A">
        <w:t>See ETSI TS 102 223 [32] clause 4.12.</w:t>
      </w:r>
    </w:p>
    <w:p w14:paraId="5768929D" w14:textId="77777777" w:rsidR="00E86E7B" w:rsidRPr="00816C4A" w:rsidRDefault="00E86E7B" w:rsidP="00E86E7B">
      <w:pPr>
        <w:pStyle w:val="Heading2"/>
      </w:pPr>
      <w:bookmarkStart w:id="190" w:name="_Toc3200680"/>
      <w:bookmarkStart w:id="191" w:name="_Toc20392423"/>
      <w:bookmarkStart w:id="192" w:name="_Toc27774070"/>
      <w:bookmarkStart w:id="193" w:name="_Toc36482530"/>
      <w:bookmarkStart w:id="194" w:name="_Toc36484189"/>
      <w:bookmarkStart w:id="195" w:name="_Toc44933119"/>
      <w:bookmarkStart w:id="196" w:name="_Toc50972072"/>
      <w:bookmarkStart w:id="197" w:name="_Toc57104826"/>
      <w:bookmarkStart w:id="198" w:name="_Toc138672649"/>
      <w:r w:rsidRPr="00816C4A">
        <w:t>4.13</w:t>
      </w:r>
      <w:r w:rsidRPr="00816C4A">
        <w:tab/>
        <w:t>Description of the network search mode mechanism</w:t>
      </w:r>
      <w:bookmarkEnd w:id="190"/>
      <w:bookmarkEnd w:id="191"/>
      <w:bookmarkEnd w:id="192"/>
      <w:bookmarkEnd w:id="193"/>
      <w:bookmarkEnd w:id="194"/>
      <w:bookmarkEnd w:id="195"/>
      <w:bookmarkEnd w:id="196"/>
      <w:bookmarkEnd w:id="197"/>
      <w:bookmarkEnd w:id="198"/>
    </w:p>
    <w:p w14:paraId="61CD8313" w14:textId="77777777" w:rsidR="00E86E7B" w:rsidRPr="00816C4A" w:rsidRDefault="00E86E7B" w:rsidP="00E86E7B">
      <w:r w:rsidRPr="00816C4A">
        <w:t>See ETSI TS 102 223 [32] clause 4.14.</w:t>
      </w:r>
    </w:p>
    <w:p w14:paraId="242A5B47" w14:textId="77777777" w:rsidR="00E86E7B" w:rsidRPr="00816C4A" w:rsidRDefault="00E86E7B" w:rsidP="00E86E7B">
      <w:pPr>
        <w:pStyle w:val="Heading2"/>
      </w:pPr>
      <w:bookmarkStart w:id="199" w:name="_Toc3200681"/>
      <w:bookmarkStart w:id="200" w:name="_Toc20392424"/>
      <w:bookmarkStart w:id="201" w:name="_Toc27774071"/>
      <w:bookmarkStart w:id="202" w:name="_Toc36482531"/>
      <w:bookmarkStart w:id="203" w:name="_Toc36484190"/>
      <w:bookmarkStart w:id="204" w:name="_Toc44933120"/>
      <w:bookmarkStart w:id="205" w:name="_Toc50972073"/>
      <w:bookmarkStart w:id="206" w:name="_Toc57104827"/>
      <w:bookmarkStart w:id="207" w:name="_Toc138672650"/>
      <w:r w:rsidRPr="00816C4A">
        <w:t>4.14</w:t>
      </w:r>
      <w:r w:rsidRPr="00816C4A">
        <w:tab/>
        <w:t>Geographical location discovery</w:t>
      </w:r>
      <w:bookmarkEnd w:id="199"/>
      <w:bookmarkEnd w:id="200"/>
      <w:bookmarkEnd w:id="201"/>
      <w:bookmarkEnd w:id="202"/>
      <w:bookmarkEnd w:id="203"/>
      <w:bookmarkEnd w:id="204"/>
      <w:bookmarkEnd w:id="205"/>
      <w:bookmarkEnd w:id="206"/>
      <w:bookmarkEnd w:id="207"/>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8" w:name="_Toc3200682"/>
      <w:bookmarkStart w:id="209" w:name="_Toc20392425"/>
      <w:bookmarkStart w:id="210" w:name="_Toc27774072"/>
      <w:bookmarkStart w:id="211" w:name="_Toc36482532"/>
      <w:bookmarkStart w:id="212" w:name="_Toc36484191"/>
      <w:bookmarkStart w:id="213" w:name="_Toc44933121"/>
      <w:bookmarkStart w:id="214" w:name="_Toc50972074"/>
      <w:bookmarkStart w:id="215" w:name="_Toc57104828"/>
      <w:bookmarkStart w:id="216" w:name="_Toc138672651"/>
      <w:r w:rsidRPr="00816C4A">
        <w:t>4.15</w:t>
      </w:r>
      <w:r w:rsidRPr="00816C4A">
        <w:tab/>
        <w:t>Operation in reduced USAT capable terminals</w:t>
      </w:r>
      <w:bookmarkEnd w:id="208"/>
      <w:bookmarkEnd w:id="209"/>
      <w:bookmarkEnd w:id="210"/>
      <w:bookmarkEnd w:id="211"/>
      <w:bookmarkEnd w:id="212"/>
      <w:bookmarkEnd w:id="213"/>
      <w:bookmarkEnd w:id="214"/>
      <w:bookmarkEnd w:id="215"/>
      <w:bookmarkEnd w:id="216"/>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t>-</w:t>
      </w:r>
      <w:r w:rsidRPr="00816C4A">
        <w:tab/>
        <w:t>no audio alerting capability</w:t>
      </w:r>
    </w:p>
    <w:p w14:paraId="4E168C7A" w14:textId="77777777" w:rsidR="00E86E7B" w:rsidRPr="00816C4A" w:rsidRDefault="00E86E7B" w:rsidP="00E86E7B">
      <w:pPr>
        <w:pStyle w:val="B1"/>
      </w:pPr>
      <w:r w:rsidRPr="00816C4A">
        <w:lastRenderedPageBreak/>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7" w:name="_Toc3200683"/>
      <w:bookmarkStart w:id="218" w:name="_Toc20392426"/>
      <w:bookmarkStart w:id="219" w:name="_Toc27774073"/>
      <w:bookmarkStart w:id="220" w:name="_Toc36482533"/>
      <w:bookmarkStart w:id="221" w:name="_Toc36484192"/>
      <w:bookmarkStart w:id="222" w:name="_Toc44933122"/>
      <w:bookmarkStart w:id="223" w:name="_Toc50972075"/>
      <w:bookmarkStart w:id="224" w:name="_Toc57104829"/>
      <w:bookmarkStart w:id="225" w:name="_Toc138672652"/>
      <w:r w:rsidRPr="00816C4A">
        <w:t>4.16</w:t>
      </w:r>
      <w:r w:rsidRPr="00816C4A">
        <w:tab/>
        <w:t>Tag allocation guidelines</w:t>
      </w:r>
      <w:bookmarkEnd w:id="217"/>
      <w:bookmarkEnd w:id="218"/>
      <w:bookmarkEnd w:id="219"/>
      <w:bookmarkEnd w:id="220"/>
      <w:bookmarkEnd w:id="221"/>
      <w:bookmarkEnd w:id="222"/>
      <w:bookmarkEnd w:id="223"/>
      <w:bookmarkEnd w:id="224"/>
      <w:bookmarkEnd w:id="225"/>
    </w:p>
    <w:p w14:paraId="3C381B7C" w14:textId="77777777" w:rsidR="00E86E7B" w:rsidRPr="00816C4A" w:rsidRDefault="00E86E7B" w:rsidP="00E86E7B">
      <w:r w:rsidRPr="00816C4A">
        <w:t>See ETSI TS 102 223 [32] clause 4.13.</w:t>
      </w:r>
    </w:p>
    <w:p w14:paraId="4F834095" w14:textId="77777777" w:rsidR="00E86E7B" w:rsidRPr="00816C4A" w:rsidRDefault="00E86E7B" w:rsidP="00E86E7B">
      <w:pPr>
        <w:pStyle w:val="Heading2"/>
      </w:pPr>
      <w:bookmarkStart w:id="226" w:name="_Toc3200684"/>
      <w:bookmarkStart w:id="227" w:name="_Toc20392427"/>
      <w:bookmarkStart w:id="228" w:name="_Toc27774074"/>
      <w:bookmarkStart w:id="229" w:name="_Toc36482534"/>
      <w:bookmarkStart w:id="230" w:name="_Toc36484193"/>
      <w:bookmarkStart w:id="231" w:name="_Toc44933123"/>
      <w:bookmarkStart w:id="232" w:name="_Toc50972076"/>
      <w:bookmarkStart w:id="233" w:name="_Toc57104830"/>
      <w:bookmarkStart w:id="234" w:name="_Toc138672653"/>
      <w:r w:rsidRPr="00816C4A">
        <w:t>4.17</w:t>
      </w:r>
      <w:r w:rsidRPr="00816C4A">
        <w:tab/>
      </w:r>
      <w:bookmarkStart w:id="235" w:name="_Hlk270948812"/>
      <w:r w:rsidRPr="00816C4A">
        <w:t xml:space="preserve">USAT </w:t>
      </w:r>
      <w:bookmarkEnd w:id="235"/>
      <w:r w:rsidRPr="00816C4A">
        <w:t>over the AT interface</w:t>
      </w:r>
      <w:bookmarkEnd w:id="226"/>
      <w:bookmarkEnd w:id="227"/>
      <w:bookmarkEnd w:id="228"/>
      <w:bookmarkEnd w:id="229"/>
      <w:bookmarkEnd w:id="230"/>
      <w:bookmarkEnd w:id="231"/>
      <w:bookmarkEnd w:id="232"/>
      <w:bookmarkEnd w:id="233"/>
      <w:bookmarkEnd w:id="234"/>
    </w:p>
    <w:p w14:paraId="79517A7A" w14:textId="77777777" w:rsidR="00E86E7B" w:rsidRPr="00816C4A" w:rsidRDefault="00E86E7B" w:rsidP="00E86E7B">
      <w:r w:rsidRPr="00816C4A">
        <w:t>See ETSI TS 102 223 [32] clause 4.16.</w:t>
      </w:r>
    </w:p>
    <w:p w14:paraId="45D49F2B" w14:textId="77777777" w:rsidR="00E86E7B" w:rsidRPr="00816C4A" w:rsidRDefault="00E86E7B" w:rsidP="00E86E7B">
      <w:pPr>
        <w:pStyle w:val="Heading2"/>
      </w:pPr>
      <w:bookmarkStart w:id="236" w:name="_Toc3200685"/>
      <w:bookmarkStart w:id="237" w:name="_Toc20392428"/>
      <w:bookmarkStart w:id="238" w:name="_Toc27774075"/>
      <w:bookmarkStart w:id="239" w:name="_Toc36482535"/>
      <w:bookmarkStart w:id="240" w:name="_Toc36484194"/>
      <w:bookmarkStart w:id="241" w:name="_Toc44933124"/>
      <w:bookmarkStart w:id="242" w:name="_Toc50972077"/>
      <w:bookmarkStart w:id="243" w:name="_Toc57104831"/>
      <w:bookmarkStart w:id="244" w:name="_Toc138672654"/>
      <w:r w:rsidRPr="00816C4A">
        <w:t>4.18</w:t>
      </w:r>
      <w:r w:rsidRPr="00816C4A">
        <w:tab/>
        <w:t>USAT facilities provided by eCAT clients</w:t>
      </w:r>
      <w:bookmarkEnd w:id="236"/>
      <w:bookmarkEnd w:id="237"/>
      <w:bookmarkEnd w:id="238"/>
      <w:bookmarkEnd w:id="239"/>
      <w:bookmarkEnd w:id="240"/>
      <w:bookmarkEnd w:id="241"/>
      <w:bookmarkEnd w:id="242"/>
      <w:bookmarkEnd w:id="243"/>
      <w:bookmarkEnd w:id="244"/>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5" w:name="_Toc3200686"/>
      <w:bookmarkStart w:id="246" w:name="_Toc20392429"/>
      <w:bookmarkStart w:id="247" w:name="_Toc27774076"/>
      <w:bookmarkStart w:id="248" w:name="_Toc36482536"/>
      <w:bookmarkStart w:id="249" w:name="_Toc36484195"/>
      <w:bookmarkStart w:id="250" w:name="_Toc44933125"/>
      <w:bookmarkStart w:id="251" w:name="_Toc50972078"/>
      <w:bookmarkStart w:id="252" w:name="_Toc57104832"/>
      <w:bookmarkStart w:id="253" w:name="_Toc138672655"/>
      <w:r w:rsidRPr="00816C4A">
        <w:t>4.19</w:t>
      </w:r>
      <w:r w:rsidRPr="00816C4A">
        <w:tab/>
        <w:t>Negotiation of Poll Interval</w:t>
      </w:r>
      <w:bookmarkEnd w:id="245"/>
      <w:bookmarkEnd w:id="246"/>
      <w:bookmarkEnd w:id="247"/>
      <w:bookmarkEnd w:id="248"/>
      <w:bookmarkEnd w:id="249"/>
      <w:bookmarkEnd w:id="250"/>
      <w:bookmarkEnd w:id="251"/>
      <w:bookmarkEnd w:id="252"/>
      <w:bookmarkEnd w:id="253"/>
    </w:p>
    <w:p w14:paraId="2B40C6AE" w14:textId="77777777" w:rsidR="00E86E7B" w:rsidRPr="00816C4A" w:rsidRDefault="00E86E7B" w:rsidP="00E86E7B">
      <w:r w:rsidRPr="00816C4A">
        <w:t>See ETSI TS 102 223 [32] clause 4.18.</w:t>
      </w:r>
    </w:p>
    <w:p w14:paraId="6F12D92D" w14:textId="77777777" w:rsidR="00E86E7B" w:rsidRPr="00816C4A" w:rsidRDefault="00E86E7B" w:rsidP="00E86E7B">
      <w:pPr>
        <w:pStyle w:val="Heading2"/>
      </w:pPr>
      <w:bookmarkStart w:id="254" w:name="_Toc3200687"/>
      <w:bookmarkStart w:id="255" w:name="_Toc20392430"/>
      <w:bookmarkStart w:id="256" w:name="_Toc27774077"/>
      <w:bookmarkStart w:id="257" w:name="_Toc36482537"/>
      <w:bookmarkStart w:id="258" w:name="_Toc36484196"/>
      <w:bookmarkStart w:id="259" w:name="_Toc44933126"/>
      <w:bookmarkStart w:id="260" w:name="_Toc50972079"/>
      <w:bookmarkStart w:id="261" w:name="_Toc57104833"/>
      <w:bookmarkStart w:id="262" w:name="_Toc138672656"/>
      <w:r w:rsidRPr="00816C4A">
        <w:t>4.20</w:t>
      </w:r>
      <w:r w:rsidRPr="00816C4A">
        <w:tab/>
        <w:t>ProSe usage information reporting</w:t>
      </w:r>
      <w:bookmarkEnd w:id="254"/>
      <w:bookmarkEnd w:id="255"/>
      <w:bookmarkEnd w:id="256"/>
      <w:bookmarkEnd w:id="257"/>
      <w:bookmarkEnd w:id="258"/>
      <w:bookmarkEnd w:id="259"/>
      <w:bookmarkEnd w:id="260"/>
      <w:bookmarkEnd w:id="261"/>
      <w:bookmarkEnd w:id="262"/>
    </w:p>
    <w:p w14:paraId="412276A1" w14:textId="77777777" w:rsidR="00E86E7B" w:rsidRPr="00816C4A"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622DCBE3" w14:textId="77777777" w:rsidR="00E86E7B" w:rsidRPr="00816C4A" w:rsidRDefault="00E86E7B" w:rsidP="00E86E7B">
      <w:pPr>
        <w:pStyle w:val="Heading1"/>
      </w:pPr>
      <w:bookmarkStart w:id="263" w:name="_Toc3200688"/>
      <w:bookmarkStart w:id="264" w:name="_Toc20392431"/>
      <w:bookmarkStart w:id="265" w:name="_Toc27774078"/>
      <w:bookmarkStart w:id="266" w:name="_Toc36482538"/>
      <w:bookmarkStart w:id="267" w:name="_Toc36484197"/>
      <w:bookmarkStart w:id="268" w:name="_Toc44933127"/>
      <w:bookmarkStart w:id="269" w:name="_Toc50972080"/>
      <w:bookmarkStart w:id="270" w:name="_Toc57104834"/>
      <w:bookmarkStart w:id="271" w:name="_Toc138672657"/>
      <w:r w:rsidRPr="00816C4A">
        <w:t>5</w:t>
      </w:r>
      <w:r w:rsidRPr="00816C4A">
        <w:tab/>
        <w:t>Profile download</w:t>
      </w:r>
      <w:bookmarkEnd w:id="263"/>
      <w:bookmarkEnd w:id="264"/>
      <w:bookmarkEnd w:id="265"/>
      <w:bookmarkEnd w:id="266"/>
      <w:bookmarkEnd w:id="267"/>
      <w:bookmarkEnd w:id="268"/>
      <w:bookmarkEnd w:id="269"/>
      <w:bookmarkEnd w:id="270"/>
      <w:bookmarkEnd w:id="271"/>
    </w:p>
    <w:p w14:paraId="11F3B5A9" w14:textId="77777777" w:rsidR="00E86E7B" w:rsidRPr="00816C4A" w:rsidRDefault="00E86E7B" w:rsidP="00E86E7B">
      <w:pPr>
        <w:pStyle w:val="Heading2"/>
      </w:pPr>
      <w:bookmarkStart w:id="272" w:name="_Toc3200689"/>
      <w:bookmarkStart w:id="273" w:name="_Toc20392432"/>
      <w:bookmarkStart w:id="274" w:name="_Toc27774079"/>
      <w:bookmarkStart w:id="275" w:name="_Toc36482539"/>
      <w:bookmarkStart w:id="276" w:name="_Toc36484198"/>
      <w:bookmarkStart w:id="277" w:name="_Toc44933128"/>
      <w:bookmarkStart w:id="278" w:name="_Toc50972081"/>
      <w:bookmarkStart w:id="279" w:name="_Toc57104835"/>
      <w:bookmarkStart w:id="280" w:name="_Toc138672658"/>
      <w:r w:rsidRPr="00816C4A">
        <w:t>5.1</w:t>
      </w:r>
      <w:r w:rsidRPr="00816C4A">
        <w:tab/>
        <w:t>Procedure</w:t>
      </w:r>
      <w:bookmarkEnd w:id="272"/>
      <w:bookmarkEnd w:id="273"/>
      <w:bookmarkEnd w:id="274"/>
      <w:bookmarkEnd w:id="275"/>
      <w:bookmarkEnd w:id="276"/>
      <w:bookmarkEnd w:id="277"/>
      <w:bookmarkEnd w:id="278"/>
      <w:bookmarkEnd w:id="279"/>
      <w:bookmarkEnd w:id="280"/>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77777777" w:rsidR="00E86E7B" w:rsidRPr="00816C4A" w:rsidRDefault="00E86E7B" w:rsidP="00E86E7B">
      <w:r w:rsidRPr="00816C4A">
        <w:t>If the UICC indicates the support of "Additional TERMINAL PROFILE after UICC activation" in its USIM Service Table, the ME shall handle the profile download procedure as specified in ETSI TS 102 223 [32] clause 5.1.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1" w:name="_Toc3200690"/>
      <w:bookmarkStart w:id="282" w:name="_Toc20392433"/>
      <w:bookmarkStart w:id="283" w:name="_Toc27774080"/>
      <w:bookmarkStart w:id="284" w:name="_Toc36482540"/>
      <w:bookmarkStart w:id="285" w:name="_Toc36484199"/>
      <w:bookmarkStart w:id="286" w:name="_Toc44933129"/>
      <w:bookmarkStart w:id="287" w:name="_Toc50972082"/>
      <w:bookmarkStart w:id="288" w:name="_Toc57104836"/>
      <w:bookmarkStart w:id="289" w:name="_Toc138672659"/>
      <w:r w:rsidRPr="00816C4A">
        <w:lastRenderedPageBreak/>
        <w:t>5.2</w:t>
      </w:r>
      <w:r w:rsidRPr="00816C4A">
        <w:tab/>
        <w:t>Structure and coding of TERMINAL PROFILE</w:t>
      </w:r>
      <w:bookmarkEnd w:id="281"/>
      <w:bookmarkEnd w:id="282"/>
      <w:bookmarkEnd w:id="283"/>
      <w:bookmarkEnd w:id="284"/>
      <w:bookmarkEnd w:id="285"/>
      <w:bookmarkEnd w:id="286"/>
      <w:bookmarkEnd w:id="287"/>
      <w:bookmarkEnd w:id="288"/>
      <w:bookmarkEnd w:id="289"/>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r w:rsidRPr="00816C4A">
              <w:rPr>
                <w:lang w:eastAsia="en-GB"/>
              </w:rPr>
              <w:t>lgth</w:t>
            </w:r>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77777777" w:rsidR="00E86E7B" w:rsidRPr="00816C4A" w:rsidRDefault="00E86E7B" w:rsidP="00E86E7B">
      <w:pPr>
        <w:pStyle w:val="B1"/>
      </w:pPr>
      <w:r w:rsidRPr="00816C4A">
        <w:t>-</w:t>
      </w:r>
      <w:r w:rsidRPr="00816C4A">
        <w:tab/>
        <w:t>See ETSI TS 102 223 [32] clause 5.2.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77777777" w:rsidR="00E86E7B" w:rsidRPr="00816C4A" w:rsidRDefault="00E86E7B" w:rsidP="00E86E7B">
      <w:pPr>
        <w:pStyle w:val="B1"/>
      </w:pPr>
      <w:r w:rsidRPr="00816C4A">
        <w:t>-</w:t>
      </w:r>
      <w:r w:rsidRPr="00816C4A">
        <w:tab/>
        <w:t>See ETSI TS 102 223 [32] clause 5.2.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77777777" w:rsidR="00E86E7B" w:rsidRPr="00816C4A" w:rsidRDefault="00E86E7B" w:rsidP="00E86E7B">
      <w:pPr>
        <w:pStyle w:val="B1"/>
      </w:pPr>
      <w:r w:rsidRPr="00816C4A">
        <w:t>-</w:t>
      </w:r>
      <w:r w:rsidRPr="00816C4A">
        <w:tab/>
        <w:t>See ETSI TS 102 223 [32] clause 5.2.</w:t>
      </w:r>
    </w:p>
    <w:p w14:paraId="3C844FC9" w14:textId="77777777" w:rsidR="00E86E7B" w:rsidRPr="00816C4A" w:rsidRDefault="00E86E7B" w:rsidP="00E86E7B">
      <w:r w:rsidRPr="00816C4A">
        <w:t>Seventh byte (Multiple card proactive commands) for class "a":</w:t>
      </w:r>
    </w:p>
    <w:p w14:paraId="3AF59874" w14:textId="77777777" w:rsidR="00E86E7B" w:rsidRPr="00816C4A" w:rsidRDefault="00E86E7B" w:rsidP="00E86E7B">
      <w:pPr>
        <w:pStyle w:val="B1"/>
      </w:pPr>
      <w:r w:rsidRPr="00816C4A">
        <w:t>-</w:t>
      </w:r>
      <w:r w:rsidRPr="00816C4A">
        <w:tab/>
        <w:t>See ETSI TS 102 223 [32] clause 5.2.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77777777" w:rsidR="00E86E7B" w:rsidRPr="00816C4A" w:rsidRDefault="00E86E7B" w:rsidP="00E86E7B">
      <w:pPr>
        <w:pStyle w:val="B1"/>
      </w:pPr>
      <w:r w:rsidRPr="00816C4A">
        <w:t>-</w:t>
      </w:r>
      <w:r w:rsidRPr="00816C4A">
        <w:tab/>
        <w:t>See ETSI TS 102 223 [32] clause 5.2.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77777777" w:rsidR="00E86E7B" w:rsidRPr="00816C4A" w:rsidRDefault="00E86E7B" w:rsidP="00E86E7B">
      <w:pPr>
        <w:pStyle w:val="B1"/>
      </w:pPr>
      <w:r w:rsidRPr="00816C4A">
        <w:t>-</w:t>
      </w:r>
      <w:r w:rsidRPr="00816C4A">
        <w:tab/>
        <w:t>See ETSI TS 102 223 [32] clause 5.2.</w:t>
      </w:r>
    </w:p>
    <w:p w14:paraId="71774017" w14:textId="77777777" w:rsidR="00E86E7B" w:rsidRPr="00816C4A" w:rsidRDefault="00E86E7B" w:rsidP="00E86E7B">
      <w:r w:rsidRPr="00816C4A">
        <w:t>Twelfth byte (Bearer Independent protocol proactive commands) for class "e":</w:t>
      </w:r>
    </w:p>
    <w:p w14:paraId="06E29AF6" w14:textId="77777777" w:rsidR="00E86E7B" w:rsidRPr="00816C4A" w:rsidRDefault="00E86E7B" w:rsidP="00E86E7B">
      <w:pPr>
        <w:pStyle w:val="B1"/>
      </w:pPr>
      <w:r w:rsidRPr="00816C4A">
        <w:t>-</w:t>
      </w:r>
      <w:r w:rsidRPr="00816C4A">
        <w:tab/>
        <w:t>See ETSI TS 102 223 [32] clause 5.2.</w:t>
      </w:r>
    </w:p>
    <w:p w14:paraId="3E5F725C" w14:textId="77777777" w:rsidR="00E86E7B" w:rsidRPr="00816C4A" w:rsidRDefault="00E86E7B" w:rsidP="00E86E7B">
      <w:r w:rsidRPr="00816C4A">
        <w:t>Thirteenth byte (Bearer Independent protocol supported bearers) for class "e":</w:t>
      </w:r>
    </w:p>
    <w:p w14:paraId="6EB30697" w14:textId="77777777" w:rsidR="00E86E7B" w:rsidRPr="00816C4A" w:rsidRDefault="00E86E7B" w:rsidP="00E86E7B">
      <w:pPr>
        <w:pStyle w:val="B1"/>
      </w:pPr>
      <w:r w:rsidRPr="00816C4A">
        <w:t>-</w:t>
      </w:r>
      <w:r w:rsidRPr="00816C4A">
        <w:tab/>
        <w:t>See ETSI TS 102 223 [32] clause 5.2.</w:t>
      </w:r>
    </w:p>
    <w:p w14:paraId="6510C085" w14:textId="77777777" w:rsidR="00E86E7B" w:rsidRPr="00816C4A" w:rsidRDefault="00E86E7B" w:rsidP="00E86E7B">
      <w:r w:rsidRPr="00816C4A">
        <w:lastRenderedPageBreak/>
        <w:t>Fourteenth byte: (Screen height):</w:t>
      </w:r>
    </w:p>
    <w:p w14:paraId="4EB69D49" w14:textId="77777777" w:rsidR="00E86E7B" w:rsidRPr="00816C4A" w:rsidRDefault="00E86E7B" w:rsidP="00E86E7B">
      <w:pPr>
        <w:pStyle w:val="B1"/>
      </w:pPr>
      <w:r w:rsidRPr="00816C4A">
        <w:t>-</w:t>
      </w:r>
      <w:r w:rsidRPr="00816C4A">
        <w:tab/>
        <w:t>See ETSI TS 102 223 [32] clause 5.2.</w:t>
      </w:r>
    </w:p>
    <w:p w14:paraId="4EBCD3BC" w14:textId="77777777" w:rsidR="00E86E7B" w:rsidRPr="00816C4A" w:rsidRDefault="00E86E7B" w:rsidP="00E86E7B">
      <w:r w:rsidRPr="00816C4A">
        <w:t>Fifteenth byte: (Screen width):</w:t>
      </w:r>
    </w:p>
    <w:p w14:paraId="3D13A173" w14:textId="77777777" w:rsidR="00E86E7B" w:rsidRPr="00816C4A" w:rsidRDefault="00E86E7B" w:rsidP="00E86E7B">
      <w:pPr>
        <w:pStyle w:val="B1"/>
      </w:pPr>
      <w:r w:rsidRPr="00816C4A">
        <w:t>-</w:t>
      </w:r>
      <w:r w:rsidRPr="00816C4A">
        <w:tab/>
        <w:t>See ETSI TS 102 223 [32] clause 5.2.</w:t>
      </w:r>
    </w:p>
    <w:p w14:paraId="35257D90" w14:textId="77777777" w:rsidR="00E86E7B" w:rsidRPr="00816C4A" w:rsidRDefault="00E86E7B" w:rsidP="00E86E7B">
      <w:r w:rsidRPr="00816C4A">
        <w:t>Sixteenth byte: (Screen effects):</w:t>
      </w:r>
    </w:p>
    <w:p w14:paraId="7A4ECD68" w14:textId="77777777" w:rsidR="00E86E7B" w:rsidRPr="00816C4A" w:rsidRDefault="00E86E7B" w:rsidP="00E86E7B">
      <w:pPr>
        <w:pStyle w:val="B1"/>
      </w:pPr>
      <w:r w:rsidRPr="00816C4A">
        <w:t>-</w:t>
      </w:r>
      <w:r w:rsidRPr="00816C4A">
        <w:tab/>
        <w:t>See ETSI TS 102 223 [32] clause 5.2.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77777777" w:rsidR="00E86E7B" w:rsidRPr="00816C4A" w:rsidRDefault="00E86E7B" w:rsidP="00E86E7B">
      <w:pPr>
        <w:pStyle w:val="B1"/>
      </w:pPr>
      <w:r w:rsidRPr="00816C4A">
        <w:t>-</w:t>
      </w:r>
      <w:r w:rsidRPr="00816C4A">
        <w:tab/>
        <w:t>See ETSI TS 102 223 [32] clause 5.2.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77777777" w:rsidR="00E86E7B" w:rsidRPr="00816C4A" w:rsidRDefault="00E86E7B" w:rsidP="00E86E7B">
      <w:pPr>
        <w:pStyle w:val="B1"/>
      </w:pPr>
      <w:r w:rsidRPr="00816C4A">
        <w:t>-</w:t>
      </w:r>
      <w:r w:rsidRPr="00816C4A">
        <w:tab/>
        <w:t>See ETSI TS 102 223 [32] clause 5.2.</w:t>
      </w:r>
    </w:p>
    <w:p w14:paraId="5AA26AA6" w14:textId="77777777" w:rsidR="00E86E7B" w:rsidRPr="00816C4A" w:rsidRDefault="00E86E7B" w:rsidP="00E86E7B">
      <w:r w:rsidRPr="00816C4A">
        <w:t>Twenty-first byte (Extended Launch Browser Capability) for class "c":</w:t>
      </w:r>
    </w:p>
    <w:p w14:paraId="23E23DA5" w14:textId="77777777" w:rsidR="00E86E7B" w:rsidRPr="00816C4A" w:rsidRDefault="00E86E7B" w:rsidP="00E86E7B">
      <w:pPr>
        <w:pStyle w:val="B1"/>
      </w:pPr>
      <w:r w:rsidRPr="00816C4A">
        <w:t>-</w:t>
      </w:r>
      <w:r w:rsidRPr="00816C4A">
        <w:tab/>
        <w:t>See ETSI TS 102 223 [32] clause 5.2.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2BD9F64B" w14:textId="77777777" w:rsidR="00E86E7B" w:rsidRPr="00816C4A" w:rsidRDefault="00E86E7B" w:rsidP="00E86E7B">
      <w:r w:rsidRPr="00816C4A">
        <w:t>Twenty third byte:</w:t>
      </w:r>
    </w:p>
    <w:p w14:paraId="63CA675F" w14:textId="77777777" w:rsidR="00E86E7B" w:rsidRPr="00816C4A" w:rsidRDefault="00E86E7B" w:rsidP="00E86E7B">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6090058" w14:textId="77777777" w:rsidTr="00B27DCC">
        <w:trPr>
          <w:gridAfter w:val="2"/>
          <w:wAfter w:w="5300" w:type="dxa"/>
          <w:trHeight w:val="280"/>
        </w:trPr>
        <w:tc>
          <w:tcPr>
            <w:tcW w:w="851" w:type="dxa"/>
          </w:tcPr>
          <w:p w14:paraId="66EC96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D5007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22F5F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E7FCB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7A0AE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A52FB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C78F54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766B2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D165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2C92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806A3F5" w14:textId="77777777" w:rsidTr="00B27DCC">
        <w:trPr>
          <w:cantSplit/>
          <w:trHeight w:val="24"/>
        </w:trPr>
        <w:tc>
          <w:tcPr>
            <w:tcW w:w="851" w:type="dxa"/>
          </w:tcPr>
          <w:p w14:paraId="725EEE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E08BB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5D07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0339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C653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15A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A074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19AEE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4FC976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ED07E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9F29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C051E84" w14:textId="77777777" w:rsidTr="00B27DCC">
        <w:trPr>
          <w:cantSplit/>
          <w:trHeight w:val="24"/>
        </w:trPr>
        <w:tc>
          <w:tcPr>
            <w:tcW w:w="851" w:type="dxa"/>
          </w:tcPr>
          <w:p w14:paraId="71CCAC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0DC9D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49B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BA9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213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9B8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C7EB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4B3A3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9F66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287E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87AD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Geographical Location Reporting (if class "n" is supported)</w:t>
            </w:r>
          </w:p>
        </w:tc>
      </w:tr>
      <w:tr w:rsidR="00E86E7B" w:rsidRPr="00816C4A" w14:paraId="7DE011FC" w14:textId="77777777" w:rsidTr="00B27DCC">
        <w:trPr>
          <w:cantSplit/>
          <w:trHeight w:val="24"/>
        </w:trPr>
        <w:tc>
          <w:tcPr>
            <w:tcW w:w="851" w:type="dxa"/>
          </w:tcPr>
          <w:p w14:paraId="3B7059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37179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FE5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7BE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C32FA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AC4CD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B03BC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62DA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73D1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283F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0BD4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D8790" w14:textId="77777777" w:rsidTr="00B27DCC">
        <w:trPr>
          <w:cantSplit/>
          <w:trHeight w:val="24"/>
        </w:trPr>
        <w:tc>
          <w:tcPr>
            <w:tcW w:w="851" w:type="dxa"/>
          </w:tcPr>
          <w:p w14:paraId="181EF4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A7C0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C875D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015E4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2F5480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6DA24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9BD7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4896F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790A4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09E3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5A32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(NMR(UTRAN/E-UTRAN))</w:t>
            </w:r>
          </w:p>
        </w:tc>
      </w:tr>
      <w:tr w:rsidR="00E86E7B" w:rsidRPr="00816C4A" w14:paraId="7624F5B0" w14:textId="77777777" w:rsidTr="00B27DCC">
        <w:trPr>
          <w:cantSplit/>
          <w:trHeight w:val="24"/>
        </w:trPr>
        <w:tc>
          <w:tcPr>
            <w:tcW w:w="851" w:type="dxa"/>
          </w:tcPr>
          <w:p w14:paraId="4B867D6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8677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A20B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96ECE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0BE8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D2E3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7D64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7789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FDF03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94DE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1FE87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USSD Data download and application mode (if class "p" is supported)</w:t>
            </w:r>
          </w:p>
        </w:tc>
      </w:tr>
    </w:tbl>
    <w:p w14:paraId="02F25B73" w14:textId="77777777" w:rsidR="00E86E7B" w:rsidRPr="00816C4A" w:rsidRDefault="00E86E7B" w:rsidP="00E86E7B"/>
    <w:p w14:paraId="26AAFDA8" w14:textId="77777777" w:rsidR="00E86E7B" w:rsidRPr="00816C4A" w:rsidRDefault="00E86E7B" w:rsidP="00E86E7B">
      <w:pPr>
        <w:keepNext/>
        <w:keepLines/>
      </w:pPr>
      <w:r w:rsidRPr="00816C4A">
        <w:lastRenderedPageBreak/>
        <w:t>Twenty fourth byte for class "i":</w:t>
      </w:r>
    </w:p>
    <w:p w14:paraId="08D1D653" w14:textId="77777777" w:rsidR="00E86E7B" w:rsidRPr="00816C4A" w:rsidRDefault="00E86E7B" w:rsidP="00E86E7B">
      <w:pPr>
        <w:pStyle w:val="B1"/>
      </w:pPr>
      <w:r w:rsidRPr="00816C4A">
        <w:t>-</w:t>
      </w:r>
      <w:r w:rsidRPr="00816C4A">
        <w:tab/>
        <w:t>See ETSI TS 102 223 [32] clause 5.2.</w:t>
      </w:r>
    </w:p>
    <w:p w14:paraId="75332A78" w14:textId="77777777" w:rsidR="00663A5D" w:rsidRPr="00816C4A" w:rsidRDefault="00663A5D" w:rsidP="00663A5D">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46F132B5" w14:textId="77777777" w:rsidR="00663A5D" w:rsidRPr="00816C4A" w:rsidRDefault="00663A5D" w:rsidP="00663A5D">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161528D0" w14:textId="77777777" w:rsidTr="000A2074">
        <w:trPr>
          <w:gridAfter w:val="2"/>
          <w:wAfter w:w="5300" w:type="dxa"/>
        </w:trPr>
        <w:tc>
          <w:tcPr>
            <w:tcW w:w="851" w:type="dxa"/>
          </w:tcPr>
          <w:p w14:paraId="2E331FFF"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A5F5618"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676DC77" w14:textId="77777777" w:rsidR="00663A5D" w:rsidRPr="00816C4A" w:rsidRDefault="00663A5D" w:rsidP="000A2074">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8F4A3EA" w14:textId="77777777" w:rsidR="00663A5D" w:rsidRPr="00816C4A" w:rsidRDefault="00663A5D" w:rsidP="000A2074">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C4103F4" w14:textId="77777777" w:rsidR="00663A5D" w:rsidRPr="00816C4A" w:rsidRDefault="00663A5D" w:rsidP="000A2074">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41671B" w14:textId="77777777" w:rsidR="00663A5D" w:rsidRPr="00816C4A" w:rsidRDefault="00663A5D" w:rsidP="000A2074">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D4AE1" w14:textId="77777777" w:rsidR="00663A5D" w:rsidRPr="00816C4A" w:rsidRDefault="00663A5D" w:rsidP="000A2074">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CE6BF0" w14:textId="77777777" w:rsidR="00663A5D" w:rsidRPr="00816C4A" w:rsidRDefault="00663A5D" w:rsidP="000A2074">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0F93A2" w14:textId="77777777" w:rsidR="00663A5D" w:rsidRPr="00816C4A" w:rsidRDefault="00663A5D" w:rsidP="000A2074">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D9F5F3A" w14:textId="77777777" w:rsidR="00663A5D" w:rsidRPr="00816C4A" w:rsidRDefault="00663A5D" w:rsidP="000A2074">
            <w:pPr>
              <w:pStyle w:val="PL"/>
              <w:keepNext/>
              <w:keepLines/>
              <w:jc w:val="center"/>
            </w:pPr>
            <w:r w:rsidRPr="00816C4A">
              <w:t>b1</w:t>
            </w:r>
          </w:p>
        </w:tc>
      </w:tr>
      <w:tr w:rsidR="00663A5D" w:rsidRPr="00816C4A" w14:paraId="30C0FFCA" w14:textId="77777777" w:rsidTr="000A2074">
        <w:trPr>
          <w:trHeight w:val="24"/>
        </w:trPr>
        <w:tc>
          <w:tcPr>
            <w:tcW w:w="851" w:type="dxa"/>
          </w:tcPr>
          <w:p w14:paraId="44CB670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10D5B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BE40EC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1873DC"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21B157"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9D182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0B500FD"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F3CA31"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0A3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14:textId="77777777" w:rsidR="00663A5D" w:rsidRPr="00816C4A" w:rsidRDefault="00663A5D" w:rsidP="000A2074">
            <w:pPr>
              <w:pStyle w:val="PL"/>
              <w:keepNext/>
              <w:keepLines/>
            </w:pPr>
            <w:r w:rsidRPr="00816C4A">
              <w:t>See TS 102 223 [32] clause 5.2</w:t>
            </w:r>
          </w:p>
        </w:tc>
      </w:tr>
      <w:tr w:rsidR="00663A5D" w:rsidRPr="00816C4A" w14:paraId="184D91F1" w14:textId="77777777" w:rsidTr="000A2074">
        <w:trPr>
          <w:trHeight w:val="24"/>
        </w:trPr>
        <w:tc>
          <w:tcPr>
            <w:tcW w:w="851" w:type="dxa"/>
          </w:tcPr>
          <w:p w14:paraId="7721B85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F2873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39F3B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546957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E0804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2A5BDF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B74AF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67BB40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2B58A6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14:textId="77777777" w:rsidR="00663A5D" w:rsidRPr="00816C4A" w:rsidRDefault="00663A5D" w:rsidP="000A2074">
            <w:pPr>
              <w:pStyle w:val="PL"/>
            </w:pPr>
            <w:r w:rsidRPr="00816C4A">
              <w:t>Event: I-WLAN Access status (if class "e" is supported)</w:t>
            </w:r>
          </w:p>
        </w:tc>
      </w:tr>
      <w:tr w:rsidR="00663A5D" w:rsidRPr="00816C4A" w14:paraId="254F4ED3" w14:textId="77777777" w:rsidTr="000A2074">
        <w:trPr>
          <w:trHeight w:val="24"/>
        </w:trPr>
        <w:tc>
          <w:tcPr>
            <w:tcW w:w="851" w:type="dxa"/>
          </w:tcPr>
          <w:p w14:paraId="72E4980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1338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51BFF8"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3E5A5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D1CC63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3ED53E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2B8543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4832A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0EDC0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14:textId="77777777" w:rsidR="00663A5D" w:rsidRPr="00816C4A" w:rsidRDefault="00663A5D" w:rsidP="000A2074">
            <w:pPr>
              <w:pStyle w:val="PL"/>
            </w:pPr>
            <w:r w:rsidRPr="00816C4A">
              <w:t>Event: Network Rejection for GERAN/UTRAN</w:t>
            </w:r>
          </w:p>
        </w:tc>
      </w:tr>
      <w:tr w:rsidR="00663A5D" w:rsidRPr="00816C4A" w14:paraId="7F0C153F" w14:textId="77777777" w:rsidTr="000A2074">
        <w:trPr>
          <w:trHeight w:val="24"/>
        </w:trPr>
        <w:tc>
          <w:tcPr>
            <w:tcW w:w="851" w:type="dxa"/>
          </w:tcPr>
          <w:p w14:paraId="6E8FAAF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D2A3A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DC33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8C1D0A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EC60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AAEC9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6ED23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C82757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3E25ED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14:textId="77777777" w:rsidR="00663A5D" w:rsidRPr="00816C4A" w:rsidRDefault="00663A5D" w:rsidP="000A2074">
            <w:pPr>
              <w:pStyle w:val="PL"/>
            </w:pPr>
            <w:r w:rsidRPr="00816C4A">
              <w:t>Reserved by ETSI SCP: HCI connectivity event (i.e. class "m" is supported)</w:t>
            </w:r>
          </w:p>
        </w:tc>
      </w:tr>
      <w:tr w:rsidR="00663A5D" w:rsidRPr="00816C4A" w14:paraId="1928FA7D" w14:textId="77777777" w:rsidTr="000A2074">
        <w:trPr>
          <w:trHeight w:val="24"/>
        </w:trPr>
        <w:tc>
          <w:tcPr>
            <w:tcW w:w="851" w:type="dxa"/>
          </w:tcPr>
          <w:p w14:paraId="0D981F3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E6DE8B"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F4355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AE2E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E3903A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C4E745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8D1F07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01F9C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BD892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14:textId="77777777" w:rsidR="00663A5D" w:rsidRPr="00816C4A" w:rsidRDefault="00663A5D" w:rsidP="000A2074">
            <w:pPr>
              <w:pStyle w:val="PL"/>
            </w:pPr>
            <w:r w:rsidRPr="00816C4A">
              <w:t>Event: Network Rejection for E-UTRAN</w:t>
            </w:r>
            <w:r>
              <w:t>/Satellite E-UTRAN</w:t>
            </w:r>
          </w:p>
        </w:tc>
      </w:tr>
      <w:tr w:rsidR="00663A5D" w:rsidRPr="00816C4A" w14:paraId="3DDD4375" w14:textId="77777777" w:rsidTr="000A2074">
        <w:trPr>
          <w:trHeight w:val="24"/>
        </w:trPr>
        <w:tc>
          <w:tcPr>
            <w:tcW w:w="851" w:type="dxa"/>
          </w:tcPr>
          <w:p w14:paraId="541E554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AAA985E"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3DA40F3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9E7716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EF5D1B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7AF86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99481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A70443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FF50C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14:textId="77777777" w:rsidR="00663A5D" w:rsidRPr="00816C4A" w:rsidRDefault="00663A5D" w:rsidP="000A2074">
            <w:pPr>
              <w:pStyle w:val="PL"/>
            </w:pPr>
            <w:r w:rsidRPr="00816C4A">
              <w:t>See TS 102 223 [32] clause 5.2</w:t>
            </w:r>
          </w:p>
        </w:tc>
      </w:tr>
    </w:tbl>
    <w:p w14:paraId="6C71B1D9" w14:textId="77777777" w:rsidR="00663A5D" w:rsidRDefault="00663A5D" w:rsidP="00663A5D"/>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77777777" w:rsidR="00E86E7B" w:rsidRPr="00816C4A" w:rsidRDefault="00E86E7B" w:rsidP="00E86E7B">
      <w:pPr>
        <w:pStyle w:val="B1"/>
      </w:pPr>
      <w:r w:rsidRPr="00816C4A">
        <w:t>-</w:t>
      </w:r>
      <w:r w:rsidRPr="00816C4A">
        <w:tab/>
        <w:t>See ETSI TS 102 223 [32] clause 5.2.</w:t>
      </w:r>
    </w:p>
    <w:p w14:paraId="78C7DEB2" w14:textId="77777777" w:rsidR="00E86E7B" w:rsidRPr="00816C4A" w:rsidRDefault="00E86E7B" w:rsidP="00E86E7B">
      <w:pPr>
        <w:keepNext/>
        <w:keepLines/>
      </w:pPr>
      <w:r w:rsidRPr="00816C4A">
        <w:t>Twenty-eighth byte (Text attributes):</w:t>
      </w:r>
    </w:p>
    <w:p w14:paraId="26B74FF2" w14:textId="77777777" w:rsidR="00E86E7B" w:rsidRPr="00816C4A" w:rsidRDefault="00E86E7B" w:rsidP="00E86E7B">
      <w:pPr>
        <w:pStyle w:val="B1"/>
      </w:pPr>
      <w:r w:rsidRPr="00816C4A">
        <w:t>-</w:t>
      </w:r>
      <w:r w:rsidRPr="00816C4A">
        <w:tab/>
        <w:t>See ETSI TS 102 223 [32] clause 5.2.</w:t>
      </w:r>
    </w:p>
    <w:p w14:paraId="6182C55D" w14:textId="77777777" w:rsidR="00E86E7B" w:rsidRPr="00816C4A" w:rsidRDefault="00E86E7B" w:rsidP="00E86E7B">
      <w:pPr>
        <w:keepNext/>
        <w:keepLines/>
      </w:pPr>
      <w:r w:rsidRPr="00816C4A">
        <w:t>Twenty-ninth byte (Text attributes):</w:t>
      </w:r>
    </w:p>
    <w:p w14:paraId="70DA6171" w14:textId="77777777" w:rsidR="00E86E7B" w:rsidRPr="00816C4A" w:rsidRDefault="00E86E7B" w:rsidP="00E86E7B">
      <w:pPr>
        <w:pStyle w:val="B1"/>
      </w:pPr>
      <w:r w:rsidRPr="00816C4A">
        <w:t>-</w:t>
      </w:r>
      <w:r w:rsidRPr="00816C4A">
        <w:tab/>
        <w:t>See ETSI TS 102 223 [32] clause 5.2.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01022D4D" w14:textId="77777777" w:rsidR="00660539" w:rsidRPr="00816C4A" w:rsidRDefault="00660539" w:rsidP="00660539">
      <w:r w:rsidRPr="00816C4A">
        <w:t>Thirty-second byte:</w:t>
      </w:r>
    </w:p>
    <w:p w14:paraId="4B908238" w14:textId="77777777" w:rsidR="00660539" w:rsidRPr="00816C4A" w:rsidRDefault="00660539" w:rsidP="00660539">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816C4A" w14:paraId="0B943B72" w14:textId="77777777" w:rsidTr="00486D7D">
        <w:trPr>
          <w:gridAfter w:val="2"/>
          <w:wAfter w:w="5300" w:type="dxa"/>
          <w:trHeight w:val="280"/>
        </w:trPr>
        <w:tc>
          <w:tcPr>
            <w:tcW w:w="851" w:type="dxa"/>
          </w:tcPr>
          <w:p w14:paraId="01E06E5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F6F12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8E39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39A23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61188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9D33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D3CB8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E342B3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6BFFF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4480FD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60539" w:rsidRPr="00816C4A" w14:paraId="09DFC696" w14:textId="77777777" w:rsidTr="00486D7D">
        <w:trPr>
          <w:trHeight w:val="24"/>
        </w:trPr>
        <w:tc>
          <w:tcPr>
            <w:tcW w:w="851" w:type="dxa"/>
          </w:tcPr>
          <w:p w14:paraId="50B9289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4613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189B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C0C9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AD22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D9E0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352C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C2C0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630E0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60539" w:rsidRPr="00816C4A" w14:paraId="7674F4F3" w14:textId="77777777" w:rsidTr="00486D7D">
        <w:trPr>
          <w:trHeight w:val="24"/>
        </w:trPr>
        <w:tc>
          <w:tcPr>
            <w:tcW w:w="851" w:type="dxa"/>
          </w:tcPr>
          <w:p w14:paraId="68D2126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5A8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16D7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23CF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8859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92FB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78A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8F952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5969D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14:textId="5ACABC86"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660539" w:rsidRPr="00816C4A" w14:paraId="5EABA7AE" w14:textId="77777777" w:rsidTr="00486D7D">
        <w:trPr>
          <w:trHeight w:val="24"/>
        </w:trPr>
        <w:tc>
          <w:tcPr>
            <w:tcW w:w="851" w:type="dxa"/>
          </w:tcPr>
          <w:p w14:paraId="7FE60DF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ED54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94A7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A246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42CB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4F88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BFDA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F1F5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2845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14:textId="2638FE31"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660539" w:rsidRPr="00816C4A" w14:paraId="4BF389C7" w14:textId="77777777" w:rsidTr="00486D7D">
        <w:trPr>
          <w:trHeight w:val="24"/>
        </w:trPr>
        <w:tc>
          <w:tcPr>
            <w:tcW w:w="851" w:type="dxa"/>
          </w:tcPr>
          <w:p w14:paraId="7A4C965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904A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5071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CBCB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926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5D055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AA2633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2C557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7B202E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75C7685F" w14:textId="77777777" w:rsidTr="00486D7D">
        <w:trPr>
          <w:trHeight w:val="24"/>
        </w:trPr>
        <w:tc>
          <w:tcPr>
            <w:tcW w:w="851" w:type="dxa"/>
          </w:tcPr>
          <w:p w14:paraId="58F96BF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7F01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E3634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44C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EAA0E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CE9E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1657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27AAC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CEA57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196F1EA5" w14:textId="77777777" w:rsidTr="00486D7D">
        <w:trPr>
          <w:trHeight w:val="24"/>
        </w:trPr>
        <w:tc>
          <w:tcPr>
            <w:tcW w:w="851" w:type="dxa"/>
          </w:tcPr>
          <w:p w14:paraId="7DFBF34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A7BA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B7FF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D4CE6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FFD02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E1BE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4EE1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3B13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56D60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49911276" w14:textId="77777777" w:rsidTr="00486D7D">
        <w:trPr>
          <w:trHeight w:val="24"/>
        </w:trPr>
        <w:tc>
          <w:tcPr>
            <w:tcW w:w="851" w:type="dxa"/>
          </w:tcPr>
          <w:p w14:paraId="56F75AA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1E2A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748D85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A110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E101CF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34ECA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688FB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5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8B120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6F966023" w14:textId="77777777" w:rsidTr="00486D7D">
        <w:trPr>
          <w:trHeight w:val="24"/>
        </w:trPr>
        <w:tc>
          <w:tcPr>
            <w:tcW w:w="851" w:type="dxa"/>
          </w:tcPr>
          <w:p w14:paraId="5D7E158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1F95D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CC3E8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85F7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C04210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7371C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13C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D73C8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3992E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6F30CEE" w14:textId="77777777" w:rsidR="00660539" w:rsidRPr="000C201D" w:rsidRDefault="00660539" w:rsidP="00660539">
      <w:r>
        <w:t>…</w:t>
      </w:r>
    </w:p>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1D664D61" w14:textId="77777777" w:rsidR="00660539" w:rsidRPr="000C201D" w:rsidRDefault="00660539" w:rsidP="00660539">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6CDF2B8" w14:textId="77777777" w:rsidTr="00486D7D">
        <w:trPr>
          <w:gridAfter w:val="2"/>
          <w:wAfter w:w="5300" w:type="dxa"/>
          <w:trHeight w:val="280"/>
        </w:trPr>
        <w:tc>
          <w:tcPr>
            <w:tcW w:w="851" w:type="dxa"/>
          </w:tcPr>
          <w:p w14:paraId="78B34F5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1F792E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CC4B2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756C658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5A7F824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68B6758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3AC68BD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6DEE7C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711843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4AE5392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660539" w:rsidRPr="000C201D" w14:paraId="51FC97CD" w14:textId="77777777" w:rsidTr="00486D7D">
        <w:trPr>
          <w:trHeight w:val="24"/>
        </w:trPr>
        <w:tc>
          <w:tcPr>
            <w:tcW w:w="851" w:type="dxa"/>
          </w:tcPr>
          <w:p w14:paraId="35E5521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8BF12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AE93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6E88A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D2B0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9C7E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A5A5A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D0EA3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B6CF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3B65B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BAAFF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660539" w:rsidRPr="000C201D" w14:paraId="16D0E093" w14:textId="77777777" w:rsidTr="00486D7D">
        <w:trPr>
          <w:trHeight w:val="24"/>
        </w:trPr>
        <w:tc>
          <w:tcPr>
            <w:tcW w:w="851" w:type="dxa"/>
          </w:tcPr>
          <w:p w14:paraId="625878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2113D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223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61D7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52BB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AA918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E9D0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FBB2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FB838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F0F61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1E488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660539" w:rsidRPr="000C201D" w14:paraId="49144FBA" w14:textId="77777777" w:rsidTr="00486D7D">
        <w:trPr>
          <w:trHeight w:val="24"/>
        </w:trPr>
        <w:tc>
          <w:tcPr>
            <w:tcW w:w="851" w:type="dxa"/>
          </w:tcPr>
          <w:p w14:paraId="66441B1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D09B0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8023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D97A9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14D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6DC0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73B8C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83B78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239F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9FC2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E8C68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660539" w:rsidRPr="000C201D" w14:paraId="266BEA40" w14:textId="77777777" w:rsidTr="00486D7D">
        <w:trPr>
          <w:trHeight w:val="24"/>
        </w:trPr>
        <w:tc>
          <w:tcPr>
            <w:tcW w:w="851" w:type="dxa"/>
          </w:tcPr>
          <w:p w14:paraId="2B437E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6BA9B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BC53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A913F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6EB2E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D33F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514C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19BFD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6A285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B99B1E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4B864D" w14:textId="0A3759A8"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 information</w:t>
            </w:r>
          </w:p>
        </w:tc>
      </w:tr>
      <w:tr w:rsidR="00660539" w:rsidRPr="000C201D" w14:paraId="31FB4F81" w14:textId="77777777" w:rsidTr="00486D7D">
        <w:trPr>
          <w:trHeight w:val="24"/>
        </w:trPr>
        <w:tc>
          <w:tcPr>
            <w:tcW w:w="851" w:type="dxa"/>
          </w:tcPr>
          <w:p w14:paraId="15066E8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CAC9E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B121E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6E531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7762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FFBA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49A685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A1F26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DD2B9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4DF09D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96BD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 SOR-CMCI parameter support</w:t>
            </w:r>
          </w:p>
        </w:tc>
      </w:tr>
      <w:tr w:rsidR="00660539" w:rsidRPr="000C201D" w14:paraId="074575D2" w14:textId="77777777" w:rsidTr="00486D7D">
        <w:trPr>
          <w:trHeight w:val="24"/>
        </w:trPr>
        <w:tc>
          <w:tcPr>
            <w:tcW w:w="851" w:type="dxa"/>
          </w:tcPr>
          <w:p w14:paraId="1125E26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6A66E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FA603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4A161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A3E50B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AB469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BFB4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8100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F230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401A2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3834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660539" w:rsidRPr="000C201D" w14:paraId="19D9AFDC" w14:textId="77777777" w:rsidTr="00486D7D">
        <w:trPr>
          <w:trHeight w:val="24"/>
        </w:trPr>
        <w:tc>
          <w:tcPr>
            <w:tcW w:w="851" w:type="dxa"/>
          </w:tcPr>
          <w:p w14:paraId="0EC5B6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51EECAD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0E7FA1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E717EF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20E8A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A328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C2039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0FC2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9D915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DC75C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9F2EF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660539" w:rsidRPr="000C201D" w14:paraId="10862B41" w14:textId="77777777" w:rsidTr="00486D7D">
        <w:trPr>
          <w:trHeight w:val="24"/>
        </w:trPr>
        <w:tc>
          <w:tcPr>
            <w:tcW w:w="851" w:type="dxa"/>
          </w:tcPr>
          <w:p w14:paraId="4F3C390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63AA0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E7F10D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BB594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21B76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85D0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FF51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BA234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E9712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A5DA4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B2AC3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rsidDel="003243E5">
              <w:t>Reserved for 3GPP (for future usage)</w:t>
            </w:r>
          </w:p>
        </w:tc>
      </w:tr>
    </w:tbl>
    <w:p w14:paraId="06360B99" w14:textId="77777777" w:rsidR="00660539" w:rsidRPr="000C201D" w:rsidRDefault="00660539" w:rsidP="00660539"/>
    <w:p w14:paraId="1AE60481" w14:textId="77777777" w:rsidR="00924E3A" w:rsidRPr="00816C4A" w:rsidRDefault="00924E3A" w:rsidP="00924E3A">
      <w:pPr>
        <w:keepNext/>
        <w:keepLines/>
      </w:pPr>
      <w:r w:rsidRPr="00816C4A">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99340A1" w14:textId="77777777" w:rsidTr="00B27DCC">
        <w:trPr>
          <w:gridAfter w:val="2"/>
          <w:wAfter w:w="5300" w:type="dxa"/>
        </w:trPr>
        <w:tc>
          <w:tcPr>
            <w:tcW w:w="851" w:type="dxa"/>
          </w:tcPr>
          <w:p w14:paraId="47B8E4B8"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1B2B4063"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551CBC3"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E02E1B8"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F99F636"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0872917"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C404F65"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A3288DF"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FB988D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BC25713" w14:textId="77777777" w:rsidR="00E86E7B" w:rsidRPr="00816C4A" w:rsidRDefault="00E86E7B" w:rsidP="00B27DCC">
            <w:pPr>
              <w:pStyle w:val="PL"/>
              <w:keepNext/>
              <w:keepLines/>
              <w:jc w:val="center"/>
            </w:pPr>
            <w:r w:rsidRPr="00816C4A">
              <w:t>b1</w:t>
            </w:r>
          </w:p>
        </w:tc>
      </w:tr>
      <w:tr w:rsidR="00E86E7B" w:rsidRPr="00816C4A" w14:paraId="292E9490" w14:textId="77777777" w:rsidTr="00B27DCC">
        <w:tc>
          <w:tcPr>
            <w:tcW w:w="851" w:type="dxa"/>
          </w:tcPr>
          <w:p w14:paraId="01233A55"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3F817A3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5395CD4"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4AB0AB4"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0C6857E"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AFBEE0B"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E7E979"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4F499C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6BB4FF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AF68753"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4EB24C86" w14:textId="77777777" w:rsidR="00E86E7B" w:rsidRPr="00816C4A" w:rsidRDefault="00E86E7B" w:rsidP="00B27DCC">
            <w:pPr>
              <w:pStyle w:val="PL"/>
              <w:keepNext/>
              <w:keepLines/>
            </w:pPr>
            <w:r w:rsidRPr="00816C4A">
              <w:t>Reserved for 3GPP (for future usage)</w:t>
            </w:r>
          </w:p>
        </w:tc>
      </w:tr>
    </w:tbl>
    <w:p w14:paraId="7B0610A8" w14:textId="77777777" w:rsidR="00E86E7B" w:rsidRPr="00816C4A" w:rsidRDefault="00E86E7B" w:rsidP="00E86E7B">
      <w:pPr>
        <w:keepNext/>
        <w:keepLines/>
      </w:pPr>
    </w:p>
    <w:p w14:paraId="32B9EDA6" w14:textId="77777777" w:rsidR="00E86E7B" w:rsidRPr="00816C4A" w:rsidRDefault="00E86E7B" w:rsidP="00E86E7B">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14510178" w14:textId="77777777" w:rsidR="00660539" w:rsidRPr="000C201D" w:rsidRDefault="00660539" w:rsidP="00660539">
      <w:r w:rsidRPr="000C201D">
        <w:t>Thirty ninth byte:</w:t>
      </w:r>
    </w:p>
    <w:p w14:paraId="02B22420" w14:textId="77777777" w:rsidR="00660539" w:rsidRPr="000C201D" w:rsidRDefault="00660539" w:rsidP="00660539">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F708E06" w14:textId="77777777" w:rsidTr="00486D7D">
        <w:trPr>
          <w:gridAfter w:val="2"/>
          <w:wAfter w:w="5300" w:type="dxa"/>
          <w:trHeight w:val="148"/>
        </w:trPr>
        <w:tc>
          <w:tcPr>
            <w:tcW w:w="851" w:type="dxa"/>
          </w:tcPr>
          <w:p w14:paraId="072096B3" w14:textId="77777777" w:rsidR="00660539" w:rsidRPr="000C201D" w:rsidRDefault="00660539" w:rsidP="00486D7D">
            <w:pPr>
              <w:keepNext/>
              <w:spacing w:after="0"/>
              <w:rPr>
                <w:rFonts w:ascii="Courier New" w:hAnsi="Courier New"/>
                <w:sz w:val="16"/>
              </w:rPr>
            </w:pPr>
          </w:p>
        </w:tc>
        <w:tc>
          <w:tcPr>
            <w:tcW w:w="397" w:type="dxa"/>
            <w:tcBorders>
              <w:right w:val="single" w:sz="6" w:space="0" w:color="auto"/>
            </w:tcBorders>
          </w:tcPr>
          <w:p w14:paraId="084217E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9C300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4EB912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C2C6DD7"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7EC7CB"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DC385CC"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0F0AECA"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C6E406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CA9215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60539" w:rsidRPr="000C201D" w14:paraId="29C838AE" w14:textId="77777777" w:rsidTr="00486D7D">
        <w:trPr>
          <w:trHeight w:val="24"/>
        </w:trPr>
        <w:tc>
          <w:tcPr>
            <w:tcW w:w="851" w:type="dxa"/>
          </w:tcPr>
          <w:p w14:paraId="7C055557" w14:textId="77777777" w:rsidR="00660539" w:rsidRPr="000C201D" w:rsidRDefault="00660539" w:rsidP="00486D7D">
            <w:pPr>
              <w:keepNext/>
              <w:spacing w:after="0"/>
              <w:rPr>
                <w:rFonts w:ascii="Courier New" w:hAnsi="Courier New"/>
                <w:sz w:val="16"/>
              </w:rPr>
            </w:pPr>
          </w:p>
        </w:tc>
        <w:tc>
          <w:tcPr>
            <w:tcW w:w="595" w:type="dxa"/>
            <w:gridSpan w:val="2"/>
          </w:tcPr>
          <w:p w14:paraId="73A7F0A6"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CC80ED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1EEDFD1"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40D433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3BD8A392"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107E4FF"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26E8ACA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47346E5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179E59F" w14:textId="77777777" w:rsidR="00660539" w:rsidRPr="000C201D" w:rsidRDefault="00660539" w:rsidP="00486D7D">
            <w:pPr>
              <w:keepNext/>
              <w:spacing w:after="0"/>
              <w:rPr>
                <w:rFonts w:ascii="Courier New" w:hAnsi="Courier New"/>
                <w:sz w:val="16"/>
              </w:rPr>
            </w:pPr>
          </w:p>
        </w:tc>
        <w:tc>
          <w:tcPr>
            <w:tcW w:w="5102" w:type="dxa"/>
          </w:tcPr>
          <w:p w14:paraId="7C6AD708" w14:textId="77777777" w:rsidR="00660539" w:rsidRPr="000C201D" w:rsidRDefault="00660539" w:rsidP="00486D7D">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660539" w:rsidRPr="000C201D" w14:paraId="2867B97A" w14:textId="77777777" w:rsidTr="00486D7D">
        <w:trPr>
          <w:trHeight w:val="24"/>
        </w:trPr>
        <w:tc>
          <w:tcPr>
            <w:tcW w:w="851" w:type="dxa"/>
          </w:tcPr>
          <w:p w14:paraId="01333EE9" w14:textId="77777777" w:rsidR="00660539" w:rsidRPr="000C201D" w:rsidRDefault="00660539" w:rsidP="00486D7D">
            <w:pPr>
              <w:keepNext/>
              <w:spacing w:after="0"/>
              <w:rPr>
                <w:rFonts w:ascii="Courier New" w:hAnsi="Courier New"/>
                <w:sz w:val="16"/>
              </w:rPr>
            </w:pPr>
          </w:p>
        </w:tc>
        <w:tc>
          <w:tcPr>
            <w:tcW w:w="595" w:type="dxa"/>
            <w:gridSpan w:val="2"/>
          </w:tcPr>
          <w:p w14:paraId="26012000"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435720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517BA"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E4C2933"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AD57DF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B4E510E"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6888E9C"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FD3A85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bottom w:val="single" w:sz="6" w:space="0" w:color="auto"/>
            </w:tcBorders>
          </w:tcPr>
          <w:p w14:paraId="35EE4895" w14:textId="77777777" w:rsidR="00660539" w:rsidRPr="000C201D" w:rsidRDefault="00660539" w:rsidP="00486D7D">
            <w:pPr>
              <w:keepNext/>
              <w:spacing w:after="0"/>
              <w:rPr>
                <w:rFonts w:ascii="Courier New" w:hAnsi="Courier New"/>
                <w:sz w:val="16"/>
              </w:rPr>
            </w:pPr>
          </w:p>
        </w:tc>
        <w:tc>
          <w:tcPr>
            <w:tcW w:w="5102" w:type="dxa"/>
          </w:tcPr>
          <w:p w14:paraId="11634556" w14:textId="3C0CEFA4" w:rsidR="00660539" w:rsidRPr="000C201D" w:rsidRDefault="00660539" w:rsidP="00486D7D">
            <w:pPr>
              <w:keepNext/>
              <w:spacing w:after="0"/>
              <w:rPr>
                <w:rFonts w:ascii="Courier New" w:hAnsi="Courier New"/>
                <w:sz w:val="16"/>
              </w:rPr>
            </w:pPr>
            <w:r w:rsidRPr="00F53514">
              <w:rPr>
                <w:rFonts w:ascii="Courier New" w:hAnsi="Courier New"/>
                <w:sz w:val="16"/>
              </w:rPr>
              <w:t>Reserved for 3GPP (for future usage)</w:t>
            </w:r>
          </w:p>
        </w:tc>
      </w:tr>
    </w:tbl>
    <w:p w14:paraId="2E4350DE" w14:textId="77777777" w:rsidR="00660539" w:rsidRPr="000C201D" w:rsidRDefault="00660539" w:rsidP="00660539"/>
    <w:p w14:paraId="4A18F774" w14:textId="77777777" w:rsidR="00C26031" w:rsidRPr="00BE0ABB" w:rsidRDefault="00C26031" w:rsidP="00C26031">
      <w:r w:rsidRPr="00BE0ABB">
        <w:t>Subsequent bytes:</w:t>
      </w:r>
    </w:p>
    <w:p w14:paraId="3AD9F6FB" w14:textId="77777777" w:rsidR="00C26031" w:rsidRPr="00BE0ABB" w:rsidRDefault="00C26031" w:rsidP="00C26031">
      <w:pPr>
        <w:pStyle w:val="B1"/>
      </w:pPr>
      <w:r w:rsidRPr="00BE0ABB">
        <w:t>-</w:t>
      </w:r>
      <w:r w:rsidRPr="00BE0ABB">
        <w:tab/>
        <w:t>See ETSI TS 102 223 [32] clause 5.2.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0" w:name="_Toc3200691"/>
      <w:bookmarkStart w:id="291" w:name="_Toc20392434"/>
      <w:bookmarkStart w:id="292" w:name="_Toc27774081"/>
      <w:bookmarkStart w:id="293" w:name="_Toc36482541"/>
      <w:bookmarkStart w:id="294" w:name="_Toc36484200"/>
      <w:bookmarkStart w:id="295" w:name="_Toc44933130"/>
      <w:bookmarkStart w:id="296" w:name="_Toc50972083"/>
      <w:bookmarkStart w:id="297" w:name="_Toc57104837"/>
      <w:bookmarkStart w:id="298" w:name="_Toc138672660"/>
      <w:r w:rsidRPr="00816C4A">
        <w:t>5.3</w:t>
      </w:r>
      <w:r w:rsidRPr="00816C4A">
        <w:tab/>
        <w:t>Definition of display parameters in Profile download</w:t>
      </w:r>
      <w:bookmarkEnd w:id="290"/>
      <w:bookmarkEnd w:id="291"/>
      <w:bookmarkEnd w:id="292"/>
      <w:bookmarkEnd w:id="293"/>
      <w:bookmarkEnd w:id="294"/>
      <w:bookmarkEnd w:id="295"/>
      <w:bookmarkEnd w:id="296"/>
      <w:bookmarkEnd w:id="297"/>
      <w:bookmarkEnd w:id="298"/>
    </w:p>
    <w:p w14:paraId="1A1C7E07" w14:textId="77777777" w:rsidR="00E86E7B" w:rsidRPr="00816C4A" w:rsidRDefault="00E86E7B" w:rsidP="00E86E7B">
      <w:r w:rsidRPr="00816C4A">
        <w:t>See ETSI TS 102 223 [32] clause 5.3.</w:t>
      </w:r>
    </w:p>
    <w:p w14:paraId="521BA244" w14:textId="77777777" w:rsidR="00E86E7B" w:rsidRPr="00816C4A" w:rsidRDefault="00E86E7B" w:rsidP="00E86E7B">
      <w:pPr>
        <w:pStyle w:val="Heading1"/>
      </w:pPr>
      <w:bookmarkStart w:id="299" w:name="_Toc3200692"/>
      <w:bookmarkStart w:id="300" w:name="_Toc20392435"/>
      <w:bookmarkStart w:id="301" w:name="_Toc27774082"/>
      <w:bookmarkStart w:id="302" w:name="_Toc36482542"/>
      <w:bookmarkStart w:id="303" w:name="_Toc36484201"/>
      <w:bookmarkStart w:id="304" w:name="_Toc44933131"/>
      <w:bookmarkStart w:id="305" w:name="_Toc50972084"/>
      <w:bookmarkStart w:id="306" w:name="_Toc57104838"/>
      <w:bookmarkStart w:id="307" w:name="_Toc138672661"/>
      <w:r w:rsidRPr="00816C4A">
        <w:lastRenderedPageBreak/>
        <w:t>6</w:t>
      </w:r>
      <w:r w:rsidRPr="00816C4A">
        <w:tab/>
        <w:t>Proactive UICC</w:t>
      </w:r>
      <w:bookmarkEnd w:id="299"/>
      <w:bookmarkEnd w:id="300"/>
      <w:bookmarkEnd w:id="301"/>
      <w:bookmarkEnd w:id="302"/>
      <w:bookmarkEnd w:id="303"/>
      <w:bookmarkEnd w:id="304"/>
      <w:bookmarkEnd w:id="305"/>
      <w:bookmarkEnd w:id="306"/>
      <w:bookmarkEnd w:id="307"/>
    </w:p>
    <w:p w14:paraId="092CEEBC" w14:textId="77777777" w:rsidR="00E86E7B" w:rsidRPr="00816C4A" w:rsidRDefault="00E86E7B" w:rsidP="00E86E7B">
      <w:pPr>
        <w:pStyle w:val="Heading2"/>
      </w:pPr>
      <w:bookmarkStart w:id="308" w:name="_Toc3200693"/>
      <w:bookmarkStart w:id="309" w:name="_Toc20392436"/>
      <w:bookmarkStart w:id="310" w:name="_Toc27774083"/>
      <w:bookmarkStart w:id="311" w:name="_Toc36482543"/>
      <w:bookmarkStart w:id="312" w:name="_Toc36484202"/>
      <w:bookmarkStart w:id="313" w:name="_Toc44933132"/>
      <w:bookmarkStart w:id="314" w:name="_Toc50972085"/>
      <w:bookmarkStart w:id="315" w:name="_Toc57104839"/>
      <w:bookmarkStart w:id="316" w:name="_Toc138672662"/>
      <w:r w:rsidRPr="00816C4A">
        <w:t>6.1</w:t>
      </w:r>
      <w:r w:rsidRPr="00816C4A">
        <w:tab/>
        <w:t>Introduction</w:t>
      </w:r>
      <w:bookmarkEnd w:id="308"/>
      <w:bookmarkEnd w:id="309"/>
      <w:bookmarkEnd w:id="310"/>
      <w:bookmarkEnd w:id="311"/>
      <w:bookmarkEnd w:id="312"/>
      <w:bookmarkEnd w:id="313"/>
      <w:bookmarkEnd w:id="314"/>
      <w:bookmarkEnd w:id="315"/>
      <w:bookmarkEnd w:id="316"/>
    </w:p>
    <w:p w14:paraId="1BCF6895" w14:textId="77777777" w:rsidR="00E86E7B" w:rsidRPr="00816C4A" w:rsidRDefault="00E86E7B" w:rsidP="00E86E7B">
      <w:r w:rsidRPr="00816C4A">
        <w:t>TS 31.101 [13] defines the communication protocols between the ME and the UICC, and defines a mechanism to transport "proactive" commands using these protocols. Details about how this mechanism is used for USAT are defined in TS 102 223 [32] clause 6.1. The supported proactive commands are specified in clause 6.4.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7" w:name="_Toc3200694"/>
      <w:bookmarkStart w:id="318" w:name="_Toc20392437"/>
      <w:bookmarkStart w:id="319" w:name="_Toc27774084"/>
      <w:bookmarkStart w:id="320" w:name="_Toc36482544"/>
      <w:bookmarkStart w:id="321" w:name="_Toc36484203"/>
      <w:bookmarkStart w:id="322" w:name="_Toc44933133"/>
      <w:bookmarkStart w:id="323" w:name="_Toc50972086"/>
      <w:bookmarkStart w:id="324" w:name="_Toc57104840"/>
      <w:bookmarkStart w:id="325" w:name="_Toc138672663"/>
      <w:r w:rsidRPr="00816C4A">
        <w:t>6.2</w:t>
      </w:r>
      <w:r w:rsidRPr="00816C4A">
        <w:tab/>
        <w:t>Identification of ME support</w:t>
      </w:r>
      <w:bookmarkEnd w:id="317"/>
      <w:bookmarkEnd w:id="318"/>
      <w:bookmarkEnd w:id="319"/>
      <w:bookmarkEnd w:id="320"/>
      <w:bookmarkEnd w:id="321"/>
      <w:bookmarkEnd w:id="322"/>
      <w:bookmarkEnd w:id="323"/>
      <w:bookmarkEnd w:id="324"/>
      <w:bookmarkEnd w:id="325"/>
    </w:p>
    <w:p w14:paraId="12413B5D" w14:textId="77777777" w:rsidR="00E86E7B" w:rsidRPr="00816C4A" w:rsidRDefault="00E86E7B" w:rsidP="00E86E7B">
      <w:r w:rsidRPr="00816C4A">
        <w:t>See ETSI TS 102 223 [32] clause 6.2.</w:t>
      </w:r>
    </w:p>
    <w:p w14:paraId="6B8F28F6" w14:textId="77777777" w:rsidR="00E86E7B" w:rsidRPr="00816C4A" w:rsidRDefault="00E86E7B" w:rsidP="00E86E7B">
      <w:pPr>
        <w:pStyle w:val="Heading2"/>
      </w:pPr>
      <w:bookmarkStart w:id="326" w:name="_Toc3200695"/>
      <w:bookmarkStart w:id="327" w:name="_Toc20392438"/>
      <w:bookmarkStart w:id="328" w:name="_Toc27774085"/>
      <w:bookmarkStart w:id="329" w:name="_Toc36482545"/>
      <w:bookmarkStart w:id="330" w:name="_Toc36484204"/>
      <w:bookmarkStart w:id="331" w:name="_Toc44933134"/>
      <w:bookmarkStart w:id="332" w:name="_Toc50972087"/>
      <w:bookmarkStart w:id="333" w:name="_Toc57104841"/>
      <w:bookmarkStart w:id="334" w:name="_Toc138672664"/>
      <w:r w:rsidRPr="00816C4A">
        <w:t>6.3</w:t>
      </w:r>
      <w:r w:rsidRPr="00816C4A">
        <w:tab/>
        <w:t>General procedure</w:t>
      </w:r>
      <w:bookmarkEnd w:id="326"/>
      <w:bookmarkEnd w:id="327"/>
      <w:bookmarkEnd w:id="328"/>
      <w:bookmarkEnd w:id="329"/>
      <w:bookmarkEnd w:id="330"/>
      <w:bookmarkEnd w:id="331"/>
      <w:bookmarkEnd w:id="332"/>
      <w:bookmarkEnd w:id="333"/>
      <w:bookmarkEnd w:id="334"/>
    </w:p>
    <w:p w14:paraId="6E235ED3" w14:textId="77777777" w:rsidR="00E86E7B" w:rsidRPr="00816C4A" w:rsidRDefault="00E86E7B" w:rsidP="00E86E7B">
      <w:r w:rsidRPr="00816C4A">
        <w:t>See ETSI TS 102 223 [32] clause 6.3.</w:t>
      </w:r>
    </w:p>
    <w:p w14:paraId="5DF9AF6C" w14:textId="77777777" w:rsidR="00E86E7B" w:rsidRPr="00816C4A" w:rsidRDefault="00E86E7B" w:rsidP="00E86E7B">
      <w:pPr>
        <w:pStyle w:val="Heading2"/>
      </w:pPr>
      <w:bookmarkStart w:id="335" w:name="_Toc3200696"/>
      <w:bookmarkStart w:id="336" w:name="_Toc20392439"/>
      <w:bookmarkStart w:id="337" w:name="_Toc27774086"/>
      <w:bookmarkStart w:id="338" w:name="_Toc36482546"/>
      <w:bookmarkStart w:id="339" w:name="_Toc36484205"/>
      <w:bookmarkStart w:id="340" w:name="_Toc44933135"/>
      <w:bookmarkStart w:id="341" w:name="_Toc50972088"/>
      <w:bookmarkStart w:id="342" w:name="_Toc57104842"/>
      <w:bookmarkStart w:id="343" w:name="_Toc138672665"/>
      <w:r w:rsidRPr="00816C4A">
        <w:t>6.4</w:t>
      </w:r>
      <w:r w:rsidRPr="00816C4A">
        <w:tab/>
        <w:t>Proactive UICC commands and procedures</w:t>
      </w:r>
      <w:bookmarkEnd w:id="335"/>
      <w:bookmarkEnd w:id="336"/>
      <w:bookmarkEnd w:id="337"/>
      <w:bookmarkEnd w:id="338"/>
      <w:bookmarkEnd w:id="339"/>
      <w:bookmarkEnd w:id="340"/>
      <w:bookmarkEnd w:id="341"/>
      <w:bookmarkEnd w:id="342"/>
      <w:bookmarkEnd w:id="343"/>
    </w:p>
    <w:p w14:paraId="4ECBBC4B" w14:textId="77777777" w:rsidR="00E86E7B" w:rsidRPr="00816C4A" w:rsidRDefault="00E86E7B" w:rsidP="00E86E7B">
      <w:pPr>
        <w:pStyle w:val="Heading3"/>
      </w:pPr>
      <w:bookmarkStart w:id="344" w:name="_Toc3200697"/>
      <w:bookmarkStart w:id="345" w:name="_Toc20392440"/>
      <w:bookmarkStart w:id="346" w:name="_Toc27774087"/>
      <w:bookmarkStart w:id="347" w:name="_Toc36482547"/>
      <w:bookmarkStart w:id="348" w:name="_Toc36484206"/>
      <w:bookmarkStart w:id="349" w:name="_Toc44933136"/>
      <w:bookmarkStart w:id="350" w:name="_Toc50972089"/>
      <w:bookmarkStart w:id="351" w:name="_Toc57104843"/>
      <w:bookmarkStart w:id="352" w:name="_Toc138672666"/>
      <w:r w:rsidRPr="00816C4A">
        <w:t>6.4.1</w:t>
      </w:r>
      <w:r w:rsidRPr="00816C4A">
        <w:tab/>
        <w:t>DISPLAY TEXT</w:t>
      </w:r>
      <w:bookmarkEnd w:id="344"/>
      <w:bookmarkEnd w:id="345"/>
      <w:bookmarkEnd w:id="346"/>
      <w:bookmarkEnd w:id="347"/>
      <w:bookmarkEnd w:id="348"/>
      <w:bookmarkEnd w:id="349"/>
      <w:bookmarkEnd w:id="350"/>
      <w:bookmarkEnd w:id="351"/>
      <w:bookmarkEnd w:id="352"/>
    </w:p>
    <w:p w14:paraId="79035EF6" w14:textId="77777777" w:rsidR="00E86E7B" w:rsidRPr="00816C4A" w:rsidRDefault="00E86E7B" w:rsidP="00E86E7B">
      <w:r w:rsidRPr="00816C4A">
        <w:t>See ETSI TS 102 223 [32] clause 6.4.1.</w:t>
      </w:r>
    </w:p>
    <w:p w14:paraId="115EFBC8" w14:textId="77777777" w:rsidR="00E86E7B" w:rsidRPr="00816C4A" w:rsidRDefault="00E86E7B" w:rsidP="00E86E7B">
      <w:pPr>
        <w:pStyle w:val="Heading3"/>
      </w:pPr>
      <w:bookmarkStart w:id="353" w:name="_Toc3200698"/>
      <w:bookmarkStart w:id="354" w:name="_Toc20392441"/>
      <w:bookmarkStart w:id="355" w:name="_Toc27774088"/>
      <w:bookmarkStart w:id="356" w:name="_Toc36482548"/>
      <w:bookmarkStart w:id="357" w:name="_Toc36484207"/>
      <w:bookmarkStart w:id="358" w:name="_Toc44933137"/>
      <w:bookmarkStart w:id="359" w:name="_Toc50972090"/>
      <w:bookmarkStart w:id="360" w:name="_Toc57104844"/>
      <w:bookmarkStart w:id="361" w:name="_Toc138672667"/>
      <w:r w:rsidRPr="00816C4A">
        <w:t>6.4.2</w:t>
      </w:r>
      <w:r w:rsidRPr="00816C4A">
        <w:tab/>
        <w:t>GET INKEY</w:t>
      </w:r>
      <w:bookmarkEnd w:id="353"/>
      <w:bookmarkEnd w:id="354"/>
      <w:bookmarkEnd w:id="355"/>
      <w:bookmarkEnd w:id="356"/>
      <w:bookmarkEnd w:id="357"/>
      <w:bookmarkEnd w:id="358"/>
      <w:bookmarkEnd w:id="359"/>
      <w:bookmarkEnd w:id="360"/>
      <w:bookmarkEnd w:id="361"/>
    </w:p>
    <w:p w14:paraId="03EDD73D" w14:textId="77777777" w:rsidR="00E86E7B" w:rsidRPr="00816C4A" w:rsidRDefault="00E86E7B" w:rsidP="00E86E7B">
      <w:r w:rsidRPr="00816C4A">
        <w:t>See ETSI TS 102 223 [32] clause 6.4.2.</w:t>
      </w:r>
    </w:p>
    <w:p w14:paraId="5666FFBF" w14:textId="77777777" w:rsidR="00E86E7B" w:rsidRPr="00816C4A" w:rsidRDefault="00E86E7B" w:rsidP="00E86E7B">
      <w:pPr>
        <w:pStyle w:val="Heading3"/>
      </w:pPr>
      <w:bookmarkStart w:id="362" w:name="_Toc3200699"/>
      <w:bookmarkStart w:id="363" w:name="_Toc20392442"/>
      <w:bookmarkStart w:id="364" w:name="_Toc27774089"/>
      <w:bookmarkStart w:id="365" w:name="_Toc36482549"/>
      <w:bookmarkStart w:id="366" w:name="_Toc36484208"/>
      <w:bookmarkStart w:id="367" w:name="_Toc44933138"/>
      <w:bookmarkStart w:id="368" w:name="_Toc50972091"/>
      <w:bookmarkStart w:id="369" w:name="_Toc57104845"/>
      <w:bookmarkStart w:id="370" w:name="_Toc138672668"/>
      <w:r w:rsidRPr="00816C4A">
        <w:t>6.4.3</w:t>
      </w:r>
      <w:r w:rsidRPr="00816C4A">
        <w:tab/>
        <w:t>GET INPUT</w:t>
      </w:r>
      <w:bookmarkEnd w:id="362"/>
      <w:bookmarkEnd w:id="363"/>
      <w:bookmarkEnd w:id="364"/>
      <w:bookmarkEnd w:id="365"/>
      <w:bookmarkEnd w:id="366"/>
      <w:bookmarkEnd w:id="367"/>
      <w:bookmarkEnd w:id="368"/>
      <w:bookmarkEnd w:id="369"/>
      <w:bookmarkEnd w:id="370"/>
    </w:p>
    <w:p w14:paraId="486E3241" w14:textId="77777777" w:rsidR="00E86E7B" w:rsidRPr="00816C4A" w:rsidRDefault="00E86E7B" w:rsidP="00E86E7B">
      <w:r w:rsidRPr="00816C4A">
        <w:t>See ETSI TS 102 223 [32] clause 6.4.3.</w:t>
      </w:r>
    </w:p>
    <w:p w14:paraId="468AC8B8" w14:textId="77777777" w:rsidR="00E86E7B" w:rsidRPr="00816C4A" w:rsidRDefault="00E86E7B" w:rsidP="00E86E7B">
      <w:pPr>
        <w:pStyle w:val="Heading3"/>
      </w:pPr>
      <w:bookmarkStart w:id="371" w:name="_Toc3200700"/>
      <w:bookmarkStart w:id="372" w:name="_Toc20392443"/>
      <w:bookmarkStart w:id="373" w:name="_Toc27774090"/>
      <w:bookmarkStart w:id="374" w:name="_Toc36482550"/>
      <w:bookmarkStart w:id="375" w:name="_Toc36484209"/>
      <w:bookmarkStart w:id="376" w:name="_Toc44933139"/>
      <w:bookmarkStart w:id="377" w:name="_Toc50972092"/>
      <w:bookmarkStart w:id="378" w:name="_Toc57104846"/>
      <w:bookmarkStart w:id="379" w:name="_Toc138672669"/>
      <w:r w:rsidRPr="00816C4A">
        <w:t>6.4.4</w:t>
      </w:r>
      <w:r w:rsidRPr="00816C4A">
        <w:tab/>
        <w:t>MORE TIME</w:t>
      </w:r>
      <w:bookmarkEnd w:id="371"/>
      <w:bookmarkEnd w:id="372"/>
      <w:bookmarkEnd w:id="373"/>
      <w:bookmarkEnd w:id="374"/>
      <w:bookmarkEnd w:id="375"/>
      <w:bookmarkEnd w:id="376"/>
      <w:bookmarkEnd w:id="377"/>
      <w:bookmarkEnd w:id="378"/>
      <w:bookmarkEnd w:id="379"/>
    </w:p>
    <w:p w14:paraId="55432444" w14:textId="77777777" w:rsidR="00E86E7B" w:rsidRPr="00816C4A" w:rsidRDefault="00E86E7B" w:rsidP="00E86E7B">
      <w:r w:rsidRPr="00816C4A">
        <w:t>See ETSI TS 102 223 [32] clause 6.4.4.</w:t>
      </w:r>
    </w:p>
    <w:p w14:paraId="0BD3345A" w14:textId="77777777" w:rsidR="00E86E7B" w:rsidRPr="00816C4A" w:rsidRDefault="00E86E7B" w:rsidP="00E86E7B">
      <w:pPr>
        <w:pStyle w:val="Heading3"/>
      </w:pPr>
      <w:bookmarkStart w:id="380" w:name="_Toc3200701"/>
      <w:bookmarkStart w:id="381" w:name="_Toc20392444"/>
      <w:bookmarkStart w:id="382" w:name="_Toc27774091"/>
      <w:bookmarkStart w:id="383" w:name="_Toc36482551"/>
      <w:bookmarkStart w:id="384" w:name="_Toc36484210"/>
      <w:bookmarkStart w:id="385" w:name="_Toc44933140"/>
      <w:bookmarkStart w:id="386" w:name="_Toc50972093"/>
      <w:bookmarkStart w:id="387" w:name="_Toc57104847"/>
      <w:bookmarkStart w:id="388" w:name="_Toc138672670"/>
      <w:r w:rsidRPr="00816C4A">
        <w:t>6.4.5</w:t>
      </w:r>
      <w:r w:rsidRPr="00816C4A">
        <w:tab/>
        <w:t>PLAY TONE</w:t>
      </w:r>
      <w:bookmarkEnd w:id="380"/>
      <w:bookmarkEnd w:id="381"/>
      <w:bookmarkEnd w:id="382"/>
      <w:bookmarkEnd w:id="383"/>
      <w:bookmarkEnd w:id="384"/>
      <w:bookmarkEnd w:id="385"/>
      <w:bookmarkEnd w:id="386"/>
      <w:bookmarkEnd w:id="387"/>
      <w:bookmarkEnd w:id="388"/>
    </w:p>
    <w:p w14:paraId="408C0689" w14:textId="77777777" w:rsidR="00E86E7B" w:rsidRPr="00816C4A" w:rsidRDefault="00E86E7B" w:rsidP="00E86E7B">
      <w:r w:rsidRPr="00816C4A">
        <w:t>See ETSI TS 102 223 [32] clause 6.4.5.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89" w:name="_Toc3200702"/>
      <w:bookmarkStart w:id="390" w:name="_Toc20392445"/>
      <w:bookmarkStart w:id="391" w:name="_Toc27774092"/>
      <w:bookmarkStart w:id="392" w:name="_Toc36482552"/>
      <w:bookmarkStart w:id="393" w:name="_Toc36484211"/>
      <w:bookmarkStart w:id="394" w:name="_Toc44933141"/>
      <w:bookmarkStart w:id="395" w:name="_Toc50972094"/>
      <w:bookmarkStart w:id="396" w:name="_Toc57104848"/>
      <w:bookmarkStart w:id="397" w:name="_Toc138672671"/>
      <w:r w:rsidRPr="00816C4A">
        <w:t>6.4.6</w:t>
      </w:r>
      <w:r w:rsidRPr="00816C4A">
        <w:tab/>
        <w:t>POLL INTERVAL</w:t>
      </w:r>
      <w:bookmarkEnd w:id="389"/>
      <w:bookmarkEnd w:id="390"/>
      <w:bookmarkEnd w:id="391"/>
      <w:bookmarkEnd w:id="392"/>
      <w:bookmarkEnd w:id="393"/>
      <w:bookmarkEnd w:id="394"/>
      <w:bookmarkEnd w:id="395"/>
      <w:bookmarkEnd w:id="396"/>
      <w:bookmarkEnd w:id="397"/>
    </w:p>
    <w:p w14:paraId="60AEFB8E" w14:textId="77777777" w:rsidR="00E86E7B" w:rsidRPr="00816C4A" w:rsidRDefault="00E86E7B" w:rsidP="00E86E7B">
      <w:r w:rsidRPr="00816C4A">
        <w:t>See ETSI TS 102 223 [32] clause 6.4.6.</w:t>
      </w:r>
    </w:p>
    <w:p w14:paraId="33F55D9D" w14:textId="77777777" w:rsidR="00E86E7B" w:rsidRPr="00816C4A" w:rsidRDefault="00E86E7B" w:rsidP="00E86E7B">
      <w:pPr>
        <w:pStyle w:val="Heading3"/>
      </w:pPr>
      <w:bookmarkStart w:id="398" w:name="_Toc3200703"/>
      <w:bookmarkStart w:id="399" w:name="_Toc20392446"/>
      <w:bookmarkStart w:id="400" w:name="_Toc27774093"/>
      <w:bookmarkStart w:id="401" w:name="_Toc36482553"/>
      <w:bookmarkStart w:id="402" w:name="_Toc36484212"/>
      <w:bookmarkStart w:id="403" w:name="_Toc44933142"/>
      <w:bookmarkStart w:id="404" w:name="_Toc50972095"/>
      <w:bookmarkStart w:id="405" w:name="_Toc57104849"/>
      <w:bookmarkStart w:id="406" w:name="_Toc138672672"/>
      <w:r w:rsidRPr="00816C4A">
        <w:t>6.4.7</w:t>
      </w:r>
      <w:r w:rsidRPr="00816C4A">
        <w:tab/>
        <w:t>REFRESH</w:t>
      </w:r>
      <w:bookmarkEnd w:id="398"/>
      <w:bookmarkEnd w:id="399"/>
      <w:bookmarkEnd w:id="400"/>
      <w:bookmarkEnd w:id="401"/>
      <w:bookmarkEnd w:id="402"/>
      <w:bookmarkEnd w:id="403"/>
      <w:bookmarkEnd w:id="404"/>
      <w:bookmarkEnd w:id="405"/>
      <w:bookmarkEnd w:id="406"/>
    </w:p>
    <w:p w14:paraId="67152082" w14:textId="77777777" w:rsidR="00E86E7B" w:rsidRPr="00816C4A" w:rsidRDefault="00E86E7B" w:rsidP="00E86E7B">
      <w:r w:rsidRPr="00816C4A">
        <w:t>See ETSI TS 102 223 [32] clause 6.4.7 except for:</w:t>
      </w:r>
    </w:p>
    <w:p w14:paraId="308CF837" w14:textId="77777777" w:rsidR="00E86E7B" w:rsidRPr="00816C4A" w:rsidRDefault="00E86E7B" w:rsidP="00E86E7B">
      <w:pPr>
        <w:pStyle w:val="B1"/>
      </w:pPr>
      <w:r w:rsidRPr="00816C4A">
        <w:t>- "eUICC Profile State Change" and "Application Update" which are not required by 3GPP;</w:t>
      </w:r>
    </w:p>
    <w:p w14:paraId="2B1B196B" w14:textId="77777777" w:rsidR="00E86E7B" w:rsidRPr="00816C4A" w:rsidRDefault="00E86E7B" w:rsidP="00E86E7B">
      <w:pPr>
        <w:pStyle w:val="B1"/>
      </w:pPr>
      <w:r w:rsidRPr="00816C4A">
        <w:lastRenderedPageBreak/>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77777777" w:rsidR="002601BD" w:rsidRDefault="002601BD" w:rsidP="002601BD">
      <w:bookmarkStart w:id="407" w:name="_Toc3200704"/>
      <w:bookmarkStart w:id="408" w:name="_Toc20392447"/>
      <w:bookmarkStart w:id="409" w:name="_Toc27774094"/>
      <w:bookmarkStart w:id="410" w:name="_Toc36482554"/>
      <w:bookmarkStart w:id="411" w:name="_Toc36484213"/>
      <w:bookmarkStart w:id="412" w:name="_Toc44933143"/>
      <w:bookmarkStart w:id="413" w:name="_Toc50972096"/>
      <w:bookmarkStart w:id="414"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TS 24.234 [42].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5" w:name="_Toc138672673"/>
      <w:r w:rsidRPr="00816C4A">
        <w:t>6.4.7.1</w:t>
      </w:r>
      <w:r w:rsidRPr="00816C4A">
        <w:tab/>
        <w:t>EF</w:t>
      </w:r>
      <w:r w:rsidRPr="00816C4A">
        <w:rPr>
          <w:vertAlign w:val="subscript"/>
        </w:rPr>
        <w:t>IMSI</w:t>
      </w:r>
      <w:r w:rsidRPr="00816C4A">
        <w:t xml:space="preserve"> changing procedure</w:t>
      </w:r>
      <w:bookmarkEnd w:id="407"/>
      <w:bookmarkEnd w:id="408"/>
      <w:bookmarkEnd w:id="409"/>
      <w:bookmarkEnd w:id="410"/>
      <w:bookmarkEnd w:id="411"/>
      <w:bookmarkEnd w:id="412"/>
      <w:bookmarkEnd w:id="413"/>
      <w:bookmarkEnd w:id="414"/>
      <w:bookmarkEnd w:id="415"/>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6" w:name="_Toc3200705"/>
      <w:bookmarkStart w:id="417" w:name="_Toc20392448"/>
      <w:bookmarkStart w:id="418" w:name="_Toc27774095"/>
      <w:bookmarkStart w:id="419" w:name="_Toc36482555"/>
      <w:bookmarkStart w:id="420" w:name="_Toc36484214"/>
      <w:bookmarkStart w:id="421" w:name="_Toc44933144"/>
      <w:bookmarkStart w:id="422" w:name="_Toc50972097"/>
      <w:bookmarkStart w:id="423" w:name="_Toc57104851"/>
      <w:bookmarkStart w:id="424" w:name="_Toc138672674"/>
      <w:r w:rsidRPr="00816C4A">
        <w:t>6.4.7.2</w:t>
      </w:r>
      <w:r w:rsidRPr="00816C4A">
        <w:tab/>
        <w:t>Generic Bootstrapping Procedure Request</w:t>
      </w:r>
      <w:bookmarkEnd w:id="416"/>
      <w:bookmarkEnd w:id="417"/>
      <w:bookmarkEnd w:id="418"/>
      <w:bookmarkEnd w:id="419"/>
      <w:bookmarkEnd w:id="420"/>
      <w:bookmarkEnd w:id="421"/>
      <w:bookmarkEnd w:id="422"/>
      <w:bookmarkEnd w:id="423"/>
      <w:bookmarkEnd w:id="424"/>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77777777"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TS 31.103 [62]).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5" w:name="_Toc3200706"/>
      <w:bookmarkStart w:id="426" w:name="_Toc20392449"/>
      <w:bookmarkStart w:id="427" w:name="_Toc27774096"/>
      <w:bookmarkStart w:id="428" w:name="_Toc36482556"/>
      <w:bookmarkStart w:id="429" w:name="_Toc36484215"/>
      <w:bookmarkStart w:id="430" w:name="_Toc44933145"/>
      <w:bookmarkStart w:id="431" w:name="_Toc50972098"/>
      <w:bookmarkStart w:id="432" w:name="_Toc57104852"/>
      <w:bookmarkStart w:id="433" w:name="_Toc138672675"/>
      <w:r w:rsidRPr="00816C4A">
        <w:t>6.4.7.3</w:t>
      </w:r>
      <w:r w:rsidRPr="00816C4A">
        <w:tab/>
        <w:t>EF</w:t>
      </w:r>
      <w:r w:rsidRPr="00816C4A">
        <w:rPr>
          <w:vertAlign w:val="subscript"/>
        </w:rPr>
        <w:t>UICCIARI</w:t>
      </w:r>
      <w:r w:rsidRPr="00816C4A">
        <w:t xml:space="preserve"> changing procedure</w:t>
      </w:r>
      <w:bookmarkEnd w:id="425"/>
      <w:bookmarkEnd w:id="426"/>
      <w:bookmarkEnd w:id="427"/>
      <w:bookmarkEnd w:id="428"/>
      <w:bookmarkEnd w:id="429"/>
      <w:bookmarkEnd w:id="430"/>
      <w:bookmarkEnd w:id="431"/>
      <w:bookmarkEnd w:id="432"/>
      <w:bookmarkEnd w:id="433"/>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77777777" w:rsidR="00E86E7B" w:rsidRPr="00816C4A" w:rsidRDefault="00E86E7B" w:rsidP="00E86E7B">
      <w:r w:rsidRPr="00816C4A">
        <w:t>The ME shall read the updated list of IARIs associated with active applications installed on the UICC and follow the procedures defined in TS 24.229 [52].</w:t>
      </w:r>
    </w:p>
    <w:p w14:paraId="5B4E5744" w14:textId="77777777" w:rsidR="00E86E7B" w:rsidRPr="00816C4A" w:rsidRDefault="00E86E7B" w:rsidP="00E86E7B">
      <w:pPr>
        <w:pStyle w:val="Heading4"/>
      </w:pPr>
      <w:bookmarkStart w:id="434" w:name="_Toc3200707"/>
      <w:bookmarkStart w:id="435" w:name="_Toc20392450"/>
      <w:bookmarkStart w:id="436" w:name="_Toc27774097"/>
      <w:bookmarkStart w:id="437" w:name="_Toc36482557"/>
      <w:bookmarkStart w:id="438" w:name="_Toc36484216"/>
      <w:bookmarkStart w:id="439" w:name="_Toc44933146"/>
      <w:bookmarkStart w:id="440" w:name="_Toc50972099"/>
      <w:bookmarkStart w:id="441" w:name="_Toc57104853"/>
      <w:bookmarkStart w:id="442" w:name="_Toc138672676"/>
      <w:r w:rsidRPr="00816C4A">
        <w:t>6.4.7.4</w:t>
      </w:r>
      <w:r w:rsidRPr="00816C4A">
        <w:tab/>
        <w:t>Steering of roaming and steering of roaming for I-WLAN procedure</w:t>
      </w:r>
      <w:bookmarkEnd w:id="434"/>
      <w:bookmarkEnd w:id="435"/>
      <w:bookmarkEnd w:id="436"/>
      <w:bookmarkEnd w:id="437"/>
      <w:bookmarkEnd w:id="438"/>
      <w:bookmarkEnd w:id="439"/>
      <w:bookmarkEnd w:id="440"/>
      <w:bookmarkEnd w:id="441"/>
      <w:bookmarkEnd w:id="442"/>
    </w:p>
    <w:p w14:paraId="6776BC51" w14:textId="77777777" w:rsidR="00E86E7B" w:rsidRPr="00816C4A" w:rsidRDefault="00E86E7B" w:rsidP="00E86E7B">
      <w:r w:rsidRPr="00816C4A">
        <w:rPr>
          <w:noProof/>
        </w:rPr>
        <w:t xml:space="preserve">The steering of roaming procedures defined in </w:t>
      </w:r>
      <w:r w:rsidRPr="00816C4A">
        <w:t xml:space="preserve">TS 23.122 [7] and in TS 24.234 [42] might take a long time. In order to avoid blocking the Toolkit interface, the ME shall send the TERMINAL RESPONSE (Command performed successfully) immediately after starting the steering of roaming procedure, without waiting for its completion. The ME </w:t>
      </w:r>
      <w:r w:rsidRPr="00816C4A">
        <w:lastRenderedPageBreak/>
        <w:t>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3" w:name="_Toc3200708"/>
      <w:bookmarkStart w:id="444" w:name="_Toc20392451"/>
      <w:bookmarkStart w:id="445" w:name="_Toc27774098"/>
      <w:bookmarkStart w:id="446" w:name="_Toc36482558"/>
      <w:bookmarkStart w:id="447" w:name="_Toc36484217"/>
      <w:bookmarkStart w:id="448" w:name="_Toc44933147"/>
      <w:bookmarkStart w:id="449" w:name="_Toc50972100"/>
      <w:bookmarkStart w:id="450" w:name="_Toc57104854"/>
      <w:bookmarkStart w:id="451" w:name="_Toc138672677"/>
      <w:r w:rsidRPr="00816C4A">
        <w:t>6.4.7.5</w:t>
      </w:r>
      <w:r w:rsidRPr="00816C4A">
        <w:tab/>
        <w:t>Steering of roaming via NAS messages</w:t>
      </w:r>
      <w:bookmarkEnd w:id="443"/>
      <w:bookmarkEnd w:id="444"/>
      <w:bookmarkEnd w:id="445"/>
      <w:bookmarkEnd w:id="446"/>
      <w:bookmarkEnd w:id="447"/>
      <w:bookmarkEnd w:id="448"/>
      <w:bookmarkEnd w:id="449"/>
      <w:bookmarkEnd w:id="450"/>
      <w:bookmarkEnd w:id="451"/>
    </w:p>
    <w:p w14:paraId="5786E4C5" w14:textId="77777777" w:rsidR="00E86E7B" w:rsidRPr="00816C4A" w:rsidRDefault="00E86E7B" w:rsidP="00E86E7B">
      <w:r w:rsidRPr="00816C4A">
        <w:t xml:space="preserve">When the ME receives an SOR transparent container, as specified in 3GPP  TS 24.501  [70] clause 9.11.3.51,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t>clause</w:t>
      </w:r>
      <w:r w:rsidRPr="00816C4A">
        <w:t xml:space="preserve"> 7.1.1.1a</w:t>
      </w:r>
    </w:p>
    <w:p w14:paraId="6D034CF4" w14:textId="77777777" w:rsidR="00E86E7B" w:rsidRPr="00816C4A" w:rsidRDefault="00E86E7B" w:rsidP="00E86E7B">
      <w:pPr>
        <w:pStyle w:val="Heading4"/>
      </w:pPr>
      <w:bookmarkStart w:id="452" w:name="_Toc3200709"/>
      <w:bookmarkStart w:id="453" w:name="_Toc20392452"/>
      <w:bookmarkStart w:id="454" w:name="_Toc27774099"/>
      <w:bookmarkStart w:id="455" w:name="_Toc36482559"/>
      <w:bookmarkStart w:id="456" w:name="_Toc36484218"/>
      <w:bookmarkStart w:id="457" w:name="_Toc44933148"/>
      <w:bookmarkStart w:id="458" w:name="_Toc50972101"/>
      <w:bookmarkStart w:id="459" w:name="_Toc57104855"/>
      <w:bookmarkStart w:id="460" w:name="_Toc138672678"/>
      <w:r w:rsidRPr="00816C4A">
        <w:t>6.4.7.6</w:t>
      </w:r>
      <w:r w:rsidRPr="00816C4A">
        <w:tab/>
        <w:t>Routing Indicator Data update via NAS messages</w:t>
      </w:r>
      <w:bookmarkEnd w:id="452"/>
      <w:bookmarkEnd w:id="453"/>
      <w:bookmarkEnd w:id="454"/>
      <w:bookmarkEnd w:id="455"/>
      <w:bookmarkEnd w:id="456"/>
      <w:bookmarkEnd w:id="457"/>
      <w:bookmarkEnd w:id="458"/>
      <w:bookmarkEnd w:id="459"/>
      <w:bookmarkEnd w:id="460"/>
    </w:p>
    <w:p w14:paraId="32AC225B" w14:textId="5EC387B9" w:rsidR="00E86E7B" w:rsidRDefault="00E86E7B" w:rsidP="00E86E7B">
      <w:r w:rsidRPr="00816C4A">
        <w:t>When the ME receives a secure packet in a UE parameters update data set with UE parameters update data set type set to Routing Indicator update data as specified in 3GPP  TS 24.501 [70] clause 9.11.3.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t>clause</w:t>
      </w:r>
      <w:r w:rsidRPr="00816C4A">
        <w:t xml:space="preserve"> 7.1.1.1a.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1" w:name="_Toc138672679"/>
      <w:r w:rsidRPr="00816C4A">
        <w:t>6.4.7.</w:t>
      </w:r>
      <w:r>
        <w:rPr>
          <w:lang w:eastAsia="zh-CN"/>
        </w:rPr>
        <w:t>7</w:t>
      </w:r>
      <w:r w:rsidRPr="00816C4A">
        <w:tab/>
        <w:t>EF</w:t>
      </w:r>
      <w:r w:rsidRPr="007D0212">
        <w:rPr>
          <w:vertAlign w:val="subscript"/>
        </w:rPr>
        <w:t>SUPI_NAI</w:t>
      </w:r>
      <w:r w:rsidRPr="00816C4A">
        <w:t xml:space="preserve"> changing procedure</w:t>
      </w:r>
      <w:bookmarkEnd w:id="461"/>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2" w:name="_Toc138672680"/>
      <w:r w:rsidRPr="00816C4A">
        <w:t>6.4.7.</w:t>
      </w:r>
      <w:r>
        <w:t>8</w:t>
      </w:r>
      <w:r w:rsidRPr="00816C4A">
        <w:tab/>
        <w:t>EF</w:t>
      </w:r>
      <w:r>
        <w:rPr>
          <w:vertAlign w:val="subscript"/>
        </w:rPr>
        <w:t>DRI</w:t>
      </w:r>
      <w:r w:rsidRPr="00816C4A">
        <w:t xml:space="preserve"> changing procedure</w:t>
      </w:r>
      <w:bookmarkEnd w:id="462"/>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037F3197" w:rsidR="009934D1" w:rsidRDefault="009934D1" w:rsidP="00E86E7B">
      <w:r>
        <w:t>If the ME supports MINT (see 3GPP</w:t>
      </w:r>
      <w:r w:rsidRPr="00816C4A">
        <w:t> TS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t>3GPP</w:t>
      </w:r>
      <w:r w:rsidRPr="00816C4A">
        <w:t> TS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3" w:name="_Toc138672681"/>
      <w:r w:rsidRPr="00816C4A">
        <w:t>6.4.7.</w:t>
      </w:r>
      <w:r>
        <w:t>9</w:t>
      </w:r>
      <w:r w:rsidRPr="00816C4A">
        <w:tab/>
        <w:t>EF</w:t>
      </w:r>
      <w:r>
        <w:rPr>
          <w:vertAlign w:val="subscript"/>
        </w:rPr>
        <w:t>5GNSWO_CONF</w:t>
      </w:r>
      <w:r w:rsidRPr="00816C4A">
        <w:t xml:space="preserve"> changing procedure</w:t>
      </w:r>
      <w:bookmarkEnd w:id="463"/>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4FD5B6EB"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3GPP</w:t>
      </w:r>
      <w:r w:rsidRPr="00816C4A">
        <w:t> TS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4" w:name="_Toc3200710"/>
      <w:bookmarkStart w:id="465" w:name="_Toc20392453"/>
      <w:bookmarkStart w:id="466" w:name="_Toc27774100"/>
      <w:bookmarkStart w:id="467" w:name="_Toc36482560"/>
      <w:bookmarkStart w:id="468" w:name="_Toc36484219"/>
      <w:bookmarkStart w:id="469" w:name="_Toc44933149"/>
      <w:bookmarkStart w:id="470" w:name="_Toc50972102"/>
      <w:bookmarkStart w:id="471" w:name="_Toc57104856"/>
      <w:bookmarkStart w:id="472" w:name="_Toc138672682"/>
      <w:r w:rsidRPr="00816C4A">
        <w:lastRenderedPageBreak/>
        <w:t>6.4.8</w:t>
      </w:r>
      <w:r w:rsidRPr="00816C4A">
        <w:tab/>
        <w:t>SET UP MENU</w:t>
      </w:r>
      <w:bookmarkEnd w:id="464"/>
      <w:bookmarkEnd w:id="465"/>
      <w:bookmarkEnd w:id="466"/>
      <w:bookmarkEnd w:id="467"/>
      <w:bookmarkEnd w:id="468"/>
      <w:bookmarkEnd w:id="469"/>
      <w:bookmarkEnd w:id="470"/>
      <w:bookmarkEnd w:id="471"/>
      <w:bookmarkEnd w:id="472"/>
    </w:p>
    <w:p w14:paraId="1AC831A6" w14:textId="77777777" w:rsidR="00E86E7B" w:rsidRPr="00816C4A" w:rsidRDefault="00E86E7B" w:rsidP="00E86E7B">
      <w:r w:rsidRPr="00816C4A">
        <w:t>See ETSI TS 102 223 [32] clause 6.4.8.</w:t>
      </w:r>
    </w:p>
    <w:p w14:paraId="0D256953" w14:textId="77777777" w:rsidR="00E86E7B" w:rsidRPr="00816C4A" w:rsidRDefault="00E86E7B" w:rsidP="00E86E7B">
      <w:pPr>
        <w:pStyle w:val="Heading3"/>
      </w:pPr>
      <w:bookmarkStart w:id="473" w:name="_Toc3200711"/>
      <w:bookmarkStart w:id="474" w:name="_Toc20392454"/>
      <w:bookmarkStart w:id="475" w:name="_Toc27774101"/>
      <w:bookmarkStart w:id="476" w:name="_Toc36482561"/>
      <w:bookmarkStart w:id="477" w:name="_Toc36484220"/>
      <w:bookmarkStart w:id="478" w:name="_Toc44933150"/>
      <w:bookmarkStart w:id="479" w:name="_Toc50972103"/>
      <w:bookmarkStart w:id="480" w:name="_Toc57104857"/>
      <w:bookmarkStart w:id="481" w:name="_Toc138672683"/>
      <w:r w:rsidRPr="00816C4A">
        <w:t>6.4.9</w:t>
      </w:r>
      <w:r w:rsidRPr="00816C4A">
        <w:tab/>
        <w:t>SELECT ITEM</w:t>
      </w:r>
      <w:bookmarkEnd w:id="473"/>
      <w:bookmarkEnd w:id="474"/>
      <w:bookmarkEnd w:id="475"/>
      <w:bookmarkEnd w:id="476"/>
      <w:bookmarkEnd w:id="477"/>
      <w:bookmarkEnd w:id="478"/>
      <w:bookmarkEnd w:id="479"/>
      <w:bookmarkEnd w:id="480"/>
      <w:bookmarkEnd w:id="481"/>
    </w:p>
    <w:p w14:paraId="6F465B95" w14:textId="77777777" w:rsidR="00E86E7B" w:rsidRPr="00816C4A" w:rsidRDefault="00E86E7B" w:rsidP="00E86E7B">
      <w:r w:rsidRPr="00816C4A">
        <w:t>See ETSI TS 102 223 [32] clause 6.4.9.</w:t>
      </w:r>
    </w:p>
    <w:p w14:paraId="79345970" w14:textId="77777777" w:rsidR="00E86E7B" w:rsidRPr="00816C4A" w:rsidRDefault="00E86E7B" w:rsidP="00E86E7B">
      <w:pPr>
        <w:pStyle w:val="Heading3"/>
      </w:pPr>
      <w:bookmarkStart w:id="482" w:name="_Toc3200712"/>
      <w:bookmarkStart w:id="483" w:name="_Toc20392455"/>
      <w:bookmarkStart w:id="484" w:name="_Toc27774102"/>
      <w:bookmarkStart w:id="485" w:name="_Toc36482562"/>
      <w:bookmarkStart w:id="486" w:name="_Toc36484221"/>
      <w:bookmarkStart w:id="487" w:name="_Toc44933151"/>
      <w:bookmarkStart w:id="488" w:name="_Toc50972104"/>
      <w:bookmarkStart w:id="489" w:name="_Toc57104858"/>
      <w:bookmarkStart w:id="490" w:name="_Toc138672684"/>
      <w:r w:rsidRPr="00816C4A">
        <w:t>6.4.10</w:t>
      </w:r>
      <w:r w:rsidRPr="00816C4A">
        <w:tab/>
        <w:t>SEND SHORT MESSAGE</w:t>
      </w:r>
      <w:bookmarkEnd w:id="482"/>
      <w:bookmarkEnd w:id="483"/>
      <w:bookmarkEnd w:id="484"/>
      <w:bookmarkEnd w:id="485"/>
      <w:bookmarkEnd w:id="486"/>
      <w:bookmarkEnd w:id="487"/>
      <w:bookmarkEnd w:id="488"/>
      <w:bookmarkEnd w:id="489"/>
      <w:bookmarkEnd w:id="490"/>
    </w:p>
    <w:p w14:paraId="685816B2" w14:textId="77777777" w:rsidR="00E86E7B" w:rsidRPr="00816C4A" w:rsidRDefault="00E86E7B" w:rsidP="00E86E7B">
      <w:r w:rsidRPr="00816C4A">
        <w:t>This command requests the ME to send a short message.</w:t>
      </w:r>
    </w:p>
    <w:p w14:paraId="166B91FE" w14:textId="77777777" w:rsidR="00E86E7B" w:rsidRPr="00816C4A" w:rsidRDefault="00E86E7B" w:rsidP="00E86E7B">
      <w:pPr>
        <w:keepNext/>
      </w:pPr>
      <w:r w:rsidRPr="00816C4A">
        <w:t>Two types are defined in ETSI TS 102 223 [32] clause 6.4.10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10A0852A" w14:textId="77777777" w:rsidR="00E86E7B" w:rsidRPr="00816C4A" w:rsidRDefault="00E86E7B" w:rsidP="00E86E7B">
      <w:r w:rsidRPr="00816C4A">
        <w:t>Optionally, the UICC may include in this command an alpha identifier. See ETSI TS 102 223 [32] clause 6.4.10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1" w:name="_Toc3200713"/>
      <w:bookmarkStart w:id="492" w:name="_Toc20392456"/>
      <w:bookmarkStart w:id="493" w:name="_Toc27774103"/>
      <w:bookmarkStart w:id="494" w:name="_Toc36482563"/>
      <w:bookmarkStart w:id="495" w:name="_Toc36484222"/>
      <w:bookmarkStart w:id="496" w:name="_Toc44933152"/>
      <w:bookmarkStart w:id="497" w:name="_Toc50972105"/>
      <w:bookmarkStart w:id="498" w:name="_Toc57104859"/>
      <w:bookmarkStart w:id="499" w:name="_Toc138672685"/>
      <w:r w:rsidRPr="00816C4A">
        <w:lastRenderedPageBreak/>
        <w:t>6.4.11</w:t>
      </w:r>
      <w:r w:rsidRPr="00816C4A">
        <w:tab/>
        <w:t>SEND SS</w:t>
      </w:r>
      <w:bookmarkEnd w:id="491"/>
      <w:bookmarkEnd w:id="492"/>
      <w:bookmarkEnd w:id="493"/>
      <w:bookmarkEnd w:id="494"/>
      <w:bookmarkEnd w:id="495"/>
      <w:bookmarkEnd w:id="496"/>
      <w:bookmarkEnd w:id="497"/>
      <w:bookmarkEnd w:id="498"/>
      <w:bookmarkEnd w:id="499"/>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0" w:name="_Toc3200714"/>
      <w:bookmarkStart w:id="501" w:name="_Toc20392457"/>
      <w:bookmarkStart w:id="502" w:name="_Toc27774104"/>
      <w:bookmarkStart w:id="503" w:name="_Toc36482564"/>
      <w:bookmarkStart w:id="504" w:name="_Toc36484223"/>
      <w:bookmarkStart w:id="505" w:name="_Toc44933153"/>
      <w:bookmarkStart w:id="506" w:name="_Toc50972106"/>
      <w:bookmarkStart w:id="507" w:name="_Toc57104860"/>
      <w:bookmarkStart w:id="508" w:name="_Toc138672686"/>
      <w:r w:rsidRPr="00816C4A">
        <w:lastRenderedPageBreak/>
        <w:t>6.4.12</w:t>
      </w:r>
      <w:r w:rsidRPr="00816C4A">
        <w:tab/>
        <w:t>SEND USSD</w:t>
      </w:r>
      <w:bookmarkEnd w:id="500"/>
      <w:bookmarkEnd w:id="501"/>
      <w:bookmarkEnd w:id="502"/>
      <w:bookmarkEnd w:id="503"/>
      <w:bookmarkEnd w:id="504"/>
      <w:bookmarkEnd w:id="505"/>
      <w:bookmarkEnd w:id="506"/>
      <w:bookmarkEnd w:id="507"/>
      <w:bookmarkEnd w:id="508"/>
    </w:p>
    <w:p w14:paraId="2AA1A5FE" w14:textId="77777777" w:rsidR="00E86E7B" w:rsidRPr="00816C4A" w:rsidRDefault="00E86E7B" w:rsidP="00E86E7B">
      <w:pPr>
        <w:pStyle w:val="Heading4"/>
      </w:pPr>
      <w:bookmarkStart w:id="509" w:name="_Toc3200715"/>
      <w:bookmarkStart w:id="510" w:name="_Toc20392458"/>
      <w:bookmarkStart w:id="511" w:name="_Toc27774105"/>
      <w:bookmarkStart w:id="512" w:name="_Toc36482565"/>
      <w:bookmarkStart w:id="513" w:name="_Toc36484224"/>
      <w:bookmarkStart w:id="514" w:name="_Toc44933154"/>
      <w:bookmarkStart w:id="515" w:name="_Toc50972107"/>
      <w:bookmarkStart w:id="516" w:name="_Toc57104861"/>
      <w:bookmarkStart w:id="517" w:name="_Toc138672687"/>
      <w:r w:rsidRPr="00816C4A">
        <w:t>6.4.12.1</w:t>
      </w:r>
      <w:r w:rsidRPr="00816C4A">
        <w:tab/>
        <w:t>MMI Mode</w:t>
      </w:r>
      <w:bookmarkEnd w:id="509"/>
      <w:bookmarkEnd w:id="510"/>
      <w:bookmarkEnd w:id="511"/>
      <w:bookmarkEnd w:id="512"/>
      <w:bookmarkEnd w:id="513"/>
      <w:bookmarkEnd w:id="514"/>
      <w:bookmarkEnd w:id="515"/>
      <w:bookmarkEnd w:id="516"/>
      <w:bookmarkEnd w:id="517"/>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18" w:name="_Toc3200716"/>
      <w:bookmarkStart w:id="519" w:name="_Toc20392459"/>
      <w:bookmarkStart w:id="520" w:name="_Toc27774106"/>
      <w:bookmarkStart w:id="521" w:name="_Toc36482566"/>
      <w:bookmarkStart w:id="522" w:name="_Toc36484225"/>
      <w:bookmarkStart w:id="523" w:name="_Toc44933155"/>
      <w:bookmarkStart w:id="524" w:name="_Toc50972108"/>
      <w:bookmarkStart w:id="525" w:name="_Toc57104862"/>
      <w:bookmarkStart w:id="526" w:name="_Toc138672688"/>
      <w:r w:rsidRPr="00816C4A">
        <w:lastRenderedPageBreak/>
        <w:t>6.4.12.2</w:t>
      </w:r>
      <w:r w:rsidRPr="00816C4A">
        <w:tab/>
        <w:t>Application Mode</w:t>
      </w:r>
      <w:bookmarkEnd w:id="518"/>
      <w:bookmarkEnd w:id="519"/>
      <w:bookmarkEnd w:id="520"/>
      <w:bookmarkEnd w:id="521"/>
      <w:bookmarkEnd w:id="522"/>
      <w:bookmarkEnd w:id="523"/>
      <w:bookmarkEnd w:id="524"/>
      <w:bookmarkEnd w:id="525"/>
      <w:bookmarkEnd w:id="526"/>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7" w:name="_Toc3200717"/>
      <w:bookmarkStart w:id="528" w:name="_Toc20392460"/>
      <w:bookmarkStart w:id="529" w:name="_Toc27774107"/>
      <w:bookmarkStart w:id="530" w:name="_Toc36482567"/>
      <w:bookmarkStart w:id="531" w:name="_Toc36484226"/>
      <w:bookmarkStart w:id="532" w:name="_Toc44933156"/>
      <w:bookmarkStart w:id="533" w:name="_Toc50972109"/>
      <w:bookmarkStart w:id="534" w:name="_Toc57104863"/>
      <w:bookmarkStart w:id="535" w:name="_Toc138672689"/>
      <w:r w:rsidRPr="00816C4A">
        <w:t>6.4.13</w:t>
      </w:r>
      <w:r w:rsidRPr="00816C4A">
        <w:tab/>
        <w:t>SET UP CALL</w:t>
      </w:r>
      <w:bookmarkEnd w:id="527"/>
      <w:bookmarkEnd w:id="528"/>
      <w:bookmarkEnd w:id="529"/>
      <w:bookmarkEnd w:id="530"/>
      <w:bookmarkEnd w:id="531"/>
      <w:bookmarkEnd w:id="532"/>
      <w:bookmarkEnd w:id="533"/>
      <w:bookmarkEnd w:id="534"/>
      <w:bookmarkEnd w:id="535"/>
    </w:p>
    <w:p w14:paraId="39E1670E" w14:textId="77777777" w:rsidR="00E86E7B" w:rsidRPr="00816C4A" w:rsidRDefault="00E86E7B" w:rsidP="00E86E7B">
      <w:pPr>
        <w:keepNext/>
        <w:keepLines/>
      </w:pPr>
      <w:r w:rsidRPr="00816C4A">
        <w:t>This command is issued by the UICC to request a call set up. The procedure is defined in ETSI TS 102 223 [32] clause 6.4.13,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77777777" w:rsidR="00E86E7B" w:rsidRPr="00816C4A" w:rsidRDefault="00E86E7B" w:rsidP="00E86E7B">
      <w:r w:rsidRPr="00816C4A">
        <w:t>In addition to the rules given in ETSI TS 102 223 [32] clause 6.4.13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6" w:name="_Toc3200718"/>
      <w:bookmarkStart w:id="537" w:name="_Toc20392461"/>
      <w:bookmarkStart w:id="538" w:name="_Toc27774108"/>
      <w:bookmarkStart w:id="539" w:name="_Toc36482568"/>
      <w:bookmarkStart w:id="540" w:name="_Toc36484227"/>
      <w:bookmarkStart w:id="541" w:name="_Toc44933157"/>
      <w:bookmarkStart w:id="542" w:name="_Toc50972110"/>
      <w:bookmarkStart w:id="543" w:name="_Toc57104864"/>
      <w:bookmarkStart w:id="544" w:name="_Toc138672690"/>
      <w:r w:rsidRPr="00816C4A">
        <w:t>6.4.14</w:t>
      </w:r>
      <w:r w:rsidRPr="00816C4A">
        <w:tab/>
        <w:t>POLLING OFF</w:t>
      </w:r>
      <w:bookmarkEnd w:id="536"/>
      <w:bookmarkEnd w:id="537"/>
      <w:bookmarkEnd w:id="538"/>
      <w:bookmarkEnd w:id="539"/>
      <w:bookmarkEnd w:id="540"/>
      <w:bookmarkEnd w:id="541"/>
      <w:bookmarkEnd w:id="542"/>
      <w:bookmarkEnd w:id="543"/>
      <w:bookmarkEnd w:id="544"/>
    </w:p>
    <w:p w14:paraId="1621310A" w14:textId="77777777" w:rsidR="00E86E7B" w:rsidRPr="00816C4A" w:rsidRDefault="00E86E7B" w:rsidP="00E86E7B">
      <w:r w:rsidRPr="00816C4A">
        <w:t>See ETSI TS 102 223 [32] clause 6.4.14.</w:t>
      </w:r>
    </w:p>
    <w:p w14:paraId="1262FED6" w14:textId="77777777" w:rsidR="00E86E7B" w:rsidRPr="00816C4A" w:rsidRDefault="00E86E7B" w:rsidP="00E86E7B">
      <w:pPr>
        <w:pStyle w:val="Heading3"/>
      </w:pPr>
      <w:bookmarkStart w:id="545" w:name="_Toc3200719"/>
      <w:bookmarkStart w:id="546" w:name="_Toc20392462"/>
      <w:bookmarkStart w:id="547" w:name="_Toc27774109"/>
      <w:bookmarkStart w:id="548" w:name="_Toc36482569"/>
      <w:bookmarkStart w:id="549" w:name="_Toc36484228"/>
      <w:bookmarkStart w:id="550" w:name="_Toc44933158"/>
      <w:bookmarkStart w:id="551" w:name="_Toc50972111"/>
      <w:bookmarkStart w:id="552" w:name="_Toc57104865"/>
      <w:bookmarkStart w:id="553" w:name="_Toc138672691"/>
      <w:r w:rsidRPr="00816C4A">
        <w:t>6.4.15</w:t>
      </w:r>
      <w:r w:rsidRPr="00816C4A">
        <w:tab/>
        <w:t>PROVIDE LOCAL INFORMATION</w:t>
      </w:r>
      <w:bookmarkEnd w:id="545"/>
      <w:bookmarkEnd w:id="546"/>
      <w:bookmarkEnd w:id="547"/>
      <w:bookmarkEnd w:id="548"/>
      <w:bookmarkEnd w:id="549"/>
      <w:bookmarkEnd w:id="550"/>
      <w:bookmarkEnd w:id="551"/>
      <w:bookmarkEnd w:id="552"/>
      <w:bookmarkEnd w:id="553"/>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D7069D3" w14:textId="77777777" w:rsidR="00663A5D" w:rsidRPr="00816C4A" w:rsidRDefault="00663A5D" w:rsidP="00663A5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4B1FDB7" w14:textId="0733AC40" w:rsidR="006746F6" w:rsidRDefault="006746F6" w:rsidP="00E86E7B">
      <w:pPr>
        <w:pStyle w:val="B1"/>
      </w:pPr>
      <w:r w:rsidRPr="00816C4A">
        <w:t>-</w:t>
      </w:r>
      <w:r w:rsidRPr="00816C4A">
        <w:tab/>
        <w:t xml:space="preserve">the list </w:t>
      </w:r>
      <w:r>
        <w:t xml:space="preserve">of slice(s) </w:t>
      </w:r>
      <w:r w:rsidRPr="00816C4A">
        <w:t>information</w:t>
      </w:r>
      <w:r w:rsidR="00924E3A">
        <w:t>;</w:t>
      </w:r>
    </w:p>
    <w:p w14:paraId="6463D3C3" w14:textId="008DF085" w:rsidR="00924E3A" w:rsidRPr="00816C4A" w:rsidRDefault="00924E3A" w:rsidP="00E86E7B">
      <w:pPr>
        <w:pStyle w:val="B1"/>
      </w:pPr>
      <w:r w:rsidRPr="00816C4A">
        <w:t>-</w:t>
      </w:r>
      <w:r w:rsidRPr="00816C4A">
        <w:tab/>
        <w:t xml:space="preserve">the </w:t>
      </w:r>
      <w:r>
        <w:t>CAG</w:t>
      </w:r>
      <w:r w:rsidRPr="00816C4A">
        <w:t xml:space="preserve"> </w:t>
      </w:r>
      <w:r>
        <w:t>information</w:t>
      </w:r>
      <w:r w:rsidRPr="00816C4A">
        <w:t xml:space="preserve"> list and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of detected </w:t>
      </w:r>
      <w:r>
        <w:t xml:space="preserve">CAG </w:t>
      </w:r>
      <w:r w:rsidRPr="00816C4A">
        <w:t>cells (if class "</w:t>
      </w:r>
      <w:r>
        <w:t>ag</w:t>
      </w:r>
      <w:r w:rsidRPr="00816C4A">
        <w:t>" is supported)</w:t>
      </w:r>
      <w:r>
        <w:t>.</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lastRenderedPageBreak/>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2D0483D" w14:textId="77777777" w:rsidR="004F6A18" w:rsidRDefault="004F6A18" w:rsidP="004F6A18">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14B92EAE" w14:textId="77777777" w:rsidR="004F6A18" w:rsidRPr="00816C4A" w:rsidRDefault="004F6A18" w:rsidP="004F6A18">
      <w:r w:rsidRPr="00816C4A">
        <w:t xml:space="preserve">The ME shall return the current date and time as set by the user. An ME of type NK or type ND may return the date and time received from the network with the NITZ feature (see TS 22.042 [3]), if this is available. If available, the ME shall </w:t>
      </w:r>
      <w:r w:rsidRPr="00816C4A">
        <w:lastRenderedPageBreak/>
        <w:t xml:space="preserve">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4423829B" w14:textId="6601B4AF" w:rsidR="00663A5D" w:rsidRDefault="00663A5D" w:rsidP="00663A5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r>
        <w:t xml:space="preserve">eNodeB </w:t>
      </w:r>
      <w:r>
        <w:rPr>
          <w:rFonts w:eastAsia="SimSun" w:hint="eastAsia"/>
          <w:lang w:val="en-US" w:eastAsia="zh-CN"/>
        </w:rPr>
        <w:t xml:space="preserve">or gNodeB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77777777" w:rsidR="00E86E7B" w:rsidRPr="00816C4A" w:rsidRDefault="00E86E7B" w:rsidP="00E86E7B">
      <w:r w:rsidRPr="00816C4A">
        <w:t>The proactive command PROVIDE LOCAL INFORMATION – H(e)NB IP address is issued on the H(e)NB-HPSIM interface, see TS 31.104 [56].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77777777" w:rsidR="00E86E7B" w:rsidRPr="00816C4A" w:rsidRDefault="00E86E7B" w:rsidP="00E86E7B">
      <w:r w:rsidRPr="00816C4A">
        <w:t>The proactive command PROVIDE LOCAL INFORMATION – H(e)NB surrounding macrocell is issued on the H(e)NB-HPSIM interface, see TS 31.104 [56].</w:t>
      </w:r>
    </w:p>
    <w:p w14:paraId="161D3F36" w14:textId="77777777" w:rsidR="00E86E7B" w:rsidRPr="00816C4A" w:rsidRDefault="00E86E7B" w:rsidP="00E86E7B">
      <w:r w:rsidRPr="00816C4A">
        <w:t>When the list of surrounding macrocells is requested, the H(e)NB shall provide the list of location information for detected macrocells.</w:t>
      </w:r>
    </w:p>
    <w:p w14:paraId="7B0EBAD4" w14:textId="77777777" w:rsidR="00E86E7B" w:rsidRPr="00816C4A" w:rsidRDefault="00E86E7B" w:rsidP="00E86E7B">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7F224A67" w14:textId="77777777" w:rsidR="00E86E7B" w:rsidRPr="00816C4A" w:rsidRDefault="00E86E7B" w:rsidP="00E86E7B">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618D4721" w14:textId="77777777"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14:paraId="752DFCE3" w14:textId="77777777" w:rsidR="006746F6" w:rsidRDefault="006746F6" w:rsidP="006746F6">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64AA5D40" w14:textId="41F8C4C5" w:rsidR="00663A5D" w:rsidRPr="009E0DE1" w:rsidRDefault="00663A5D" w:rsidP="00663A5D">
      <w:bookmarkStart w:id="554" w:name="_Toc3200720"/>
      <w:bookmarkStart w:id="555" w:name="_Toc20392463"/>
      <w:bookmarkStart w:id="556" w:name="_Toc27774110"/>
      <w:bookmarkStart w:id="557" w:name="_Toc36482570"/>
      <w:bookmarkStart w:id="558" w:name="_Toc36484229"/>
      <w:bookmarkStart w:id="559" w:name="_Toc44933159"/>
      <w:bookmarkStart w:id="560" w:name="_Toc50972112"/>
      <w:bookmarkStart w:id="561" w:name="_Toc57104866"/>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76C85A61" w14:textId="77777777" w:rsidR="00663A5D" w:rsidRDefault="00663A5D" w:rsidP="00663A5D">
      <w:pPr>
        <w:pStyle w:val="B1"/>
      </w:pPr>
      <w:r w:rsidRPr="009E0DE1">
        <w:t>-</w:t>
      </w:r>
      <w:r w:rsidRPr="009E0DE1">
        <w:tab/>
        <w:t>A Slice/Service type (SST</w:t>
      </w:r>
      <w:r>
        <w:t>)</w:t>
      </w:r>
    </w:p>
    <w:p w14:paraId="7F403E49" w14:textId="3495C9A1" w:rsidR="00663A5D" w:rsidRDefault="00663A5D" w:rsidP="00663A5D">
      <w:pPr>
        <w:pStyle w:val="B1"/>
      </w:pPr>
      <w:r w:rsidRPr="009E0DE1">
        <w:t>-</w:t>
      </w:r>
      <w:r w:rsidRPr="009E0DE1">
        <w:tab/>
        <w:t>A Slice Differentiator (SD)</w:t>
      </w:r>
    </w:p>
    <w:p w14:paraId="7164EC71" w14:textId="1CBC3798" w:rsidR="00924E3A" w:rsidRDefault="00924E3A" w:rsidP="00924E3A">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and </w:t>
      </w:r>
      <w:r>
        <w:t xml:space="preserve">the </w:t>
      </w:r>
      <w:r w:rsidRPr="00816C4A">
        <w:t xml:space="preserve">corresponding </w:t>
      </w:r>
      <w:r w:rsidRPr="001B7C50">
        <w:t>human-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lastRenderedPageBreak/>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p>
    <w:p w14:paraId="07DFD656" w14:textId="77777777" w:rsidR="00E86E7B" w:rsidRPr="00816C4A" w:rsidRDefault="00E86E7B" w:rsidP="00E86E7B">
      <w:pPr>
        <w:pStyle w:val="Heading3"/>
      </w:pPr>
      <w:bookmarkStart w:id="562" w:name="_Toc138672692"/>
      <w:r w:rsidRPr="00816C4A">
        <w:t>6.4.16</w:t>
      </w:r>
      <w:r w:rsidRPr="00816C4A">
        <w:tab/>
        <w:t>SET UP EVENT LIST</w:t>
      </w:r>
      <w:bookmarkEnd w:id="554"/>
      <w:bookmarkEnd w:id="555"/>
      <w:bookmarkEnd w:id="556"/>
      <w:bookmarkEnd w:id="557"/>
      <w:bookmarkEnd w:id="558"/>
      <w:bookmarkEnd w:id="559"/>
      <w:bookmarkEnd w:id="560"/>
      <w:bookmarkEnd w:id="561"/>
      <w:bookmarkEnd w:id="562"/>
    </w:p>
    <w:p w14:paraId="312E56BE" w14:textId="77777777" w:rsidR="00E86E7B" w:rsidRPr="00816C4A" w:rsidRDefault="00E86E7B" w:rsidP="00E86E7B">
      <w:r w:rsidRPr="00816C4A">
        <w:t>See ETSI TS 102 223 [32] clause 6.4.16.</w:t>
      </w:r>
    </w:p>
    <w:p w14:paraId="59C28506" w14:textId="77777777" w:rsidR="00E86E7B" w:rsidRPr="00816C4A" w:rsidRDefault="00E86E7B" w:rsidP="00E86E7B">
      <w:pPr>
        <w:pStyle w:val="Heading3"/>
      </w:pPr>
      <w:bookmarkStart w:id="563" w:name="_Toc3200721"/>
      <w:bookmarkStart w:id="564" w:name="_Toc20392464"/>
      <w:bookmarkStart w:id="565" w:name="_Toc27774111"/>
      <w:bookmarkStart w:id="566" w:name="_Toc36482571"/>
      <w:bookmarkStart w:id="567" w:name="_Toc36484230"/>
      <w:bookmarkStart w:id="568" w:name="_Toc44933160"/>
      <w:bookmarkStart w:id="569" w:name="_Toc50972113"/>
      <w:bookmarkStart w:id="570" w:name="_Toc57104867"/>
      <w:bookmarkStart w:id="571" w:name="_Toc138672693"/>
      <w:r w:rsidRPr="00816C4A">
        <w:t>6.4.17</w:t>
      </w:r>
      <w:r w:rsidRPr="00816C4A">
        <w:tab/>
        <w:t>PERFORM CARD APDU</w:t>
      </w:r>
      <w:bookmarkEnd w:id="563"/>
      <w:bookmarkEnd w:id="564"/>
      <w:bookmarkEnd w:id="565"/>
      <w:bookmarkEnd w:id="566"/>
      <w:bookmarkEnd w:id="567"/>
      <w:bookmarkEnd w:id="568"/>
      <w:bookmarkEnd w:id="569"/>
      <w:bookmarkEnd w:id="570"/>
      <w:bookmarkEnd w:id="571"/>
    </w:p>
    <w:p w14:paraId="16761465" w14:textId="77777777" w:rsidR="00E86E7B" w:rsidRPr="00816C4A" w:rsidRDefault="00E86E7B" w:rsidP="00E86E7B">
      <w:r w:rsidRPr="00816C4A">
        <w:t>See ETSI TS 102 223 [32] clause 6.4.17.</w:t>
      </w:r>
    </w:p>
    <w:p w14:paraId="4AF918AB" w14:textId="77777777" w:rsidR="00E86E7B" w:rsidRPr="00816C4A" w:rsidRDefault="00E86E7B" w:rsidP="00E86E7B">
      <w:pPr>
        <w:pStyle w:val="Heading3"/>
      </w:pPr>
      <w:bookmarkStart w:id="572" w:name="_Toc3200722"/>
      <w:bookmarkStart w:id="573" w:name="_Toc20392465"/>
      <w:bookmarkStart w:id="574" w:name="_Toc27774112"/>
      <w:bookmarkStart w:id="575" w:name="_Toc36482572"/>
      <w:bookmarkStart w:id="576" w:name="_Toc36484231"/>
      <w:bookmarkStart w:id="577" w:name="_Toc44933161"/>
      <w:bookmarkStart w:id="578" w:name="_Toc50972114"/>
      <w:bookmarkStart w:id="579" w:name="_Toc57104868"/>
      <w:bookmarkStart w:id="580" w:name="_Toc138672694"/>
      <w:r w:rsidRPr="00816C4A">
        <w:t>6.4.18</w:t>
      </w:r>
      <w:r w:rsidRPr="00816C4A">
        <w:tab/>
        <w:t>POWER OFF CARD</w:t>
      </w:r>
      <w:bookmarkEnd w:id="572"/>
      <w:bookmarkEnd w:id="573"/>
      <w:bookmarkEnd w:id="574"/>
      <w:bookmarkEnd w:id="575"/>
      <w:bookmarkEnd w:id="576"/>
      <w:bookmarkEnd w:id="577"/>
      <w:bookmarkEnd w:id="578"/>
      <w:bookmarkEnd w:id="579"/>
      <w:bookmarkEnd w:id="580"/>
    </w:p>
    <w:p w14:paraId="513437E1" w14:textId="77777777" w:rsidR="00E86E7B" w:rsidRPr="00816C4A" w:rsidRDefault="00E86E7B" w:rsidP="00E86E7B">
      <w:r w:rsidRPr="00816C4A">
        <w:t>See ETSI TS 102 223 [32] clause 6.4.18.</w:t>
      </w:r>
    </w:p>
    <w:p w14:paraId="5B5091D2" w14:textId="77777777" w:rsidR="00E86E7B" w:rsidRPr="00816C4A" w:rsidRDefault="00E86E7B" w:rsidP="00E86E7B">
      <w:pPr>
        <w:pStyle w:val="Heading3"/>
      </w:pPr>
      <w:bookmarkStart w:id="581" w:name="_Toc3200723"/>
      <w:bookmarkStart w:id="582" w:name="_Toc20392466"/>
      <w:bookmarkStart w:id="583" w:name="_Toc27774113"/>
      <w:bookmarkStart w:id="584" w:name="_Toc36482573"/>
      <w:bookmarkStart w:id="585" w:name="_Toc36484232"/>
      <w:bookmarkStart w:id="586" w:name="_Toc44933162"/>
      <w:bookmarkStart w:id="587" w:name="_Toc50972115"/>
      <w:bookmarkStart w:id="588" w:name="_Toc57104869"/>
      <w:bookmarkStart w:id="589" w:name="_Toc138672695"/>
      <w:r w:rsidRPr="00816C4A">
        <w:t>6.4.19</w:t>
      </w:r>
      <w:r w:rsidRPr="00816C4A">
        <w:tab/>
        <w:t>POWER ON CARD</w:t>
      </w:r>
      <w:bookmarkEnd w:id="581"/>
      <w:bookmarkEnd w:id="582"/>
      <w:bookmarkEnd w:id="583"/>
      <w:bookmarkEnd w:id="584"/>
      <w:bookmarkEnd w:id="585"/>
      <w:bookmarkEnd w:id="586"/>
      <w:bookmarkEnd w:id="587"/>
      <w:bookmarkEnd w:id="588"/>
      <w:bookmarkEnd w:id="589"/>
    </w:p>
    <w:p w14:paraId="3CF71263" w14:textId="77777777" w:rsidR="00E86E7B" w:rsidRPr="00816C4A" w:rsidRDefault="00E86E7B" w:rsidP="00E86E7B">
      <w:r w:rsidRPr="00816C4A">
        <w:t>See ETSI TS 102 223 [32] clause 6.4.19.</w:t>
      </w:r>
    </w:p>
    <w:p w14:paraId="6D89256C" w14:textId="77777777" w:rsidR="00E86E7B" w:rsidRPr="00816C4A" w:rsidRDefault="00E86E7B" w:rsidP="00E86E7B">
      <w:pPr>
        <w:pStyle w:val="Heading3"/>
      </w:pPr>
      <w:bookmarkStart w:id="590" w:name="_Toc3200724"/>
      <w:bookmarkStart w:id="591" w:name="_Toc20392467"/>
      <w:bookmarkStart w:id="592" w:name="_Toc27774114"/>
      <w:bookmarkStart w:id="593" w:name="_Toc36482574"/>
      <w:bookmarkStart w:id="594" w:name="_Toc36484233"/>
      <w:bookmarkStart w:id="595" w:name="_Toc44933163"/>
      <w:bookmarkStart w:id="596" w:name="_Toc50972116"/>
      <w:bookmarkStart w:id="597" w:name="_Toc57104870"/>
      <w:bookmarkStart w:id="598" w:name="_Toc138672696"/>
      <w:r w:rsidRPr="00816C4A">
        <w:t>6.4.20</w:t>
      </w:r>
      <w:r w:rsidRPr="00816C4A">
        <w:tab/>
        <w:t>GET READER STATUS</w:t>
      </w:r>
      <w:bookmarkEnd w:id="590"/>
      <w:bookmarkEnd w:id="591"/>
      <w:bookmarkEnd w:id="592"/>
      <w:bookmarkEnd w:id="593"/>
      <w:bookmarkEnd w:id="594"/>
      <w:bookmarkEnd w:id="595"/>
      <w:bookmarkEnd w:id="596"/>
      <w:bookmarkEnd w:id="597"/>
      <w:bookmarkEnd w:id="598"/>
    </w:p>
    <w:p w14:paraId="416D88AF" w14:textId="77777777" w:rsidR="00E86E7B" w:rsidRPr="00816C4A" w:rsidRDefault="00E86E7B" w:rsidP="00E86E7B">
      <w:r w:rsidRPr="00816C4A">
        <w:t>See ETSI TS 102 223 [32] clause 6.4.20.</w:t>
      </w:r>
    </w:p>
    <w:p w14:paraId="22218382" w14:textId="77777777" w:rsidR="00E86E7B" w:rsidRPr="00816C4A" w:rsidRDefault="00E86E7B" w:rsidP="00E86E7B">
      <w:pPr>
        <w:pStyle w:val="Heading3"/>
      </w:pPr>
      <w:bookmarkStart w:id="599" w:name="_Toc3200725"/>
      <w:bookmarkStart w:id="600" w:name="_Toc20392468"/>
      <w:bookmarkStart w:id="601" w:name="_Toc27774115"/>
      <w:bookmarkStart w:id="602" w:name="_Toc36482575"/>
      <w:bookmarkStart w:id="603" w:name="_Toc36484234"/>
      <w:bookmarkStart w:id="604" w:name="_Toc44933164"/>
      <w:bookmarkStart w:id="605" w:name="_Toc50972117"/>
      <w:bookmarkStart w:id="606" w:name="_Toc57104871"/>
      <w:bookmarkStart w:id="607" w:name="_Toc138672697"/>
      <w:r w:rsidRPr="00816C4A">
        <w:t>6.4.21</w:t>
      </w:r>
      <w:r w:rsidRPr="00816C4A">
        <w:tab/>
        <w:t>TIMER MANAGEMENT</w:t>
      </w:r>
      <w:bookmarkEnd w:id="599"/>
      <w:bookmarkEnd w:id="600"/>
      <w:bookmarkEnd w:id="601"/>
      <w:bookmarkEnd w:id="602"/>
      <w:bookmarkEnd w:id="603"/>
      <w:bookmarkEnd w:id="604"/>
      <w:bookmarkEnd w:id="605"/>
      <w:bookmarkEnd w:id="606"/>
      <w:bookmarkEnd w:id="607"/>
    </w:p>
    <w:p w14:paraId="7ABED536" w14:textId="77777777" w:rsidR="00E86E7B" w:rsidRPr="00816C4A" w:rsidRDefault="00E86E7B" w:rsidP="00E86E7B">
      <w:r w:rsidRPr="00816C4A">
        <w:t>See ETSI TS 102 223 [32] clause 6.4.21.</w:t>
      </w:r>
    </w:p>
    <w:p w14:paraId="0606614C" w14:textId="77777777" w:rsidR="00E86E7B" w:rsidRPr="00816C4A" w:rsidRDefault="00E86E7B" w:rsidP="00E86E7B">
      <w:pPr>
        <w:pStyle w:val="Heading3"/>
      </w:pPr>
      <w:bookmarkStart w:id="608" w:name="_Toc3200726"/>
      <w:bookmarkStart w:id="609" w:name="_Toc20392469"/>
      <w:bookmarkStart w:id="610" w:name="_Toc27774116"/>
      <w:bookmarkStart w:id="611" w:name="_Toc36482576"/>
      <w:bookmarkStart w:id="612" w:name="_Toc36484235"/>
      <w:bookmarkStart w:id="613" w:name="_Toc44933165"/>
      <w:bookmarkStart w:id="614" w:name="_Toc50972118"/>
      <w:bookmarkStart w:id="615" w:name="_Toc57104872"/>
      <w:bookmarkStart w:id="616" w:name="_Toc138672698"/>
      <w:r w:rsidRPr="00816C4A">
        <w:t>6.4.22</w:t>
      </w:r>
      <w:r w:rsidRPr="00816C4A">
        <w:tab/>
        <w:t>SET UP IDLE MODE TEXT</w:t>
      </w:r>
      <w:bookmarkEnd w:id="608"/>
      <w:bookmarkEnd w:id="609"/>
      <w:bookmarkEnd w:id="610"/>
      <w:bookmarkEnd w:id="611"/>
      <w:bookmarkEnd w:id="612"/>
      <w:bookmarkEnd w:id="613"/>
      <w:bookmarkEnd w:id="614"/>
      <w:bookmarkEnd w:id="615"/>
      <w:bookmarkEnd w:id="616"/>
    </w:p>
    <w:p w14:paraId="3DCF4AA5" w14:textId="77777777" w:rsidR="00E86E7B" w:rsidRPr="00816C4A" w:rsidRDefault="00E86E7B" w:rsidP="00E86E7B">
      <w:r w:rsidRPr="00816C4A">
        <w:t>See ETSI TS 102 223 [32] clause 6.4.22.</w:t>
      </w:r>
    </w:p>
    <w:p w14:paraId="546F71F5" w14:textId="77777777" w:rsidR="00E86E7B" w:rsidRPr="00816C4A" w:rsidRDefault="00E86E7B" w:rsidP="00E86E7B">
      <w:pPr>
        <w:pStyle w:val="Heading3"/>
      </w:pPr>
      <w:bookmarkStart w:id="617" w:name="_Toc3200727"/>
      <w:bookmarkStart w:id="618" w:name="_Toc20392470"/>
      <w:bookmarkStart w:id="619" w:name="_Toc27774117"/>
      <w:bookmarkStart w:id="620" w:name="_Toc36482577"/>
      <w:bookmarkStart w:id="621" w:name="_Toc36484236"/>
      <w:bookmarkStart w:id="622" w:name="_Toc44933166"/>
      <w:bookmarkStart w:id="623" w:name="_Toc50972119"/>
      <w:bookmarkStart w:id="624" w:name="_Toc57104873"/>
      <w:bookmarkStart w:id="625" w:name="_Toc138672699"/>
      <w:r w:rsidRPr="00816C4A">
        <w:t>6.4.23</w:t>
      </w:r>
      <w:r w:rsidRPr="00816C4A">
        <w:tab/>
        <w:t>RUN AT COMMAND</w:t>
      </w:r>
      <w:bookmarkEnd w:id="617"/>
      <w:bookmarkEnd w:id="618"/>
      <w:bookmarkEnd w:id="619"/>
      <w:bookmarkEnd w:id="620"/>
      <w:bookmarkEnd w:id="621"/>
      <w:bookmarkEnd w:id="622"/>
      <w:bookmarkEnd w:id="623"/>
      <w:bookmarkEnd w:id="624"/>
      <w:bookmarkEnd w:id="625"/>
    </w:p>
    <w:p w14:paraId="5273B1EC" w14:textId="77777777" w:rsidR="00E86E7B" w:rsidRPr="00816C4A" w:rsidRDefault="00E86E7B" w:rsidP="00E86E7B">
      <w:r w:rsidRPr="00816C4A">
        <w:t>See ETSI TS 102 223 [32] clause 6.4.23.</w:t>
      </w:r>
    </w:p>
    <w:p w14:paraId="3B7D967B" w14:textId="77777777" w:rsidR="00E86E7B" w:rsidRPr="00816C4A" w:rsidRDefault="00E86E7B" w:rsidP="00E86E7B">
      <w:pPr>
        <w:pStyle w:val="Heading3"/>
      </w:pPr>
      <w:bookmarkStart w:id="626" w:name="_Toc3200728"/>
      <w:bookmarkStart w:id="627" w:name="_Toc20392471"/>
      <w:bookmarkStart w:id="628" w:name="_Toc27774118"/>
      <w:bookmarkStart w:id="629" w:name="_Toc36482578"/>
      <w:bookmarkStart w:id="630" w:name="_Toc36484237"/>
      <w:bookmarkStart w:id="631" w:name="_Toc44933167"/>
      <w:bookmarkStart w:id="632" w:name="_Toc50972120"/>
      <w:bookmarkStart w:id="633" w:name="_Toc57104874"/>
      <w:bookmarkStart w:id="634" w:name="_Toc138672700"/>
      <w:r w:rsidRPr="00816C4A">
        <w:t>6.4.24</w:t>
      </w:r>
      <w:r w:rsidRPr="00816C4A">
        <w:tab/>
        <w:t>SEND DTMF</w:t>
      </w:r>
      <w:bookmarkEnd w:id="626"/>
      <w:bookmarkEnd w:id="627"/>
      <w:bookmarkEnd w:id="628"/>
      <w:bookmarkEnd w:id="629"/>
      <w:bookmarkEnd w:id="630"/>
      <w:bookmarkEnd w:id="631"/>
      <w:bookmarkEnd w:id="632"/>
      <w:bookmarkEnd w:id="633"/>
      <w:bookmarkEnd w:id="634"/>
    </w:p>
    <w:p w14:paraId="5C02CE2A" w14:textId="77777777" w:rsidR="00E86E7B" w:rsidRPr="00816C4A" w:rsidRDefault="00E86E7B" w:rsidP="00E86E7B">
      <w:r w:rsidRPr="00816C4A">
        <w:t>See ETSI TS 102 223 [32] clause 6.4.24.</w:t>
      </w:r>
    </w:p>
    <w:p w14:paraId="72AC0728" w14:textId="77777777" w:rsidR="00E86E7B" w:rsidRPr="00816C4A" w:rsidRDefault="00E86E7B" w:rsidP="00E86E7B">
      <w:pPr>
        <w:pStyle w:val="Heading3"/>
      </w:pPr>
      <w:bookmarkStart w:id="635" w:name="_Toc3200729"/>
      <w:bookmarkStart w:id="636" w:name="_Toc20392472"/>
      <w:bookmarkStart w:id="637" w:name="_Toc27774119"/>
      <w:bookmarkStart w:id="638" w:name="_Toc36482579"/>
      <w:bookmarkStart w:id="639" w:name="_Toc36484238"/>
      <w:bookmarkStart w:id="640" w:name="_Toc44933168"/>
      <w:bookmarkStart w:id="641" w:name="_Toc50972121"/>
      <w:bookmarkStart w:id="642" w:name="_Toc57104875"/>
      <w:bookmarkStart w:id="643" w:name="_Toc138672701"/>
      <w:r w:rsidRPr="00816C4A">
        <w:t>6.4.25</w:t>
      </w:r>
      <w:r w:rsidRPr="00816C4A">
        <w:tab/>
        <w:t>LANGUAGE NOTIFICATION</w:t>
      </w:r>
      <w:bookmarkEnd w:id="635"/>
      <w:bookmarkEnd w:id="636"/>
      <w:bookmarkEnd w:id="637"/>
      <w:bookmarkEnd w:id="638"/>
      <w:bookmarkEnd w:id="639"/>
      <w:bookmarkEnd w:id="640"/>
      <w:bookmarkEnd w:id="641"/>
      <w:bookmarkEnd w:id="642"/>
      <w:bookmarkEnd w:id="643"/>
    </w:p>
    <w:p w14:paraId="4C9B8AEF" w14:textId="77777777" w:rsidR="00E86E7B" w:rsidRPr="00816C4A" w:rsidRDefault="00E86E7B" w:rsidP="00E86E7B">
      <w:r w:rsidRPr="00816C4A">
        <w:t>See ETSI TS 102 223 [32] clause 6.4.25.</w:t>
      </w:r>
    </w:p>
    <w:p w14:paraId="062DC0FA" w14:textId="77777777" w:rsidR="00E86E7B" w:rsidRPr="00816C4A" w:rsidRDefault="00E86E7B" w:rsidP="00E86E7B">
      <w:pPr>
        <w:pStyle w:val="Heading3"/>
      </w:pPr>
      <w:bookmarkStart w:id="644" w:name="_Toc3200730"/>
      <w:bookmarkStart w:id="645" w:name="_Toc20392473"/>
      <w:bookmarkStart w:id="646" w:name="_Toc27774120"/>
      <w:bookmarkStart w:id="647" w:name="_Toc36482580"/>
      <w:bookmarkStart w:id="648" w:name="_Toc36484239"/>
      <w:bookmarkStart w:id="649" w:name="_Toc44933169"/>
      <w:bookmarkStart w:id="650" w:name="_Toc50972122"/>
      <w:bookmarkStart w:id="651" w:name="_Toc57104876"/>
      <w:bookmarkStart w:id="652" w:name="_Toc138672702"/>
      <w:r w:rsidRPr="00816C4A">
        <w:t>6.4.26</w:t>
      </w:r>
      <w:r w:rsidRPr="00816C4A">
        <w:tab/>
        <w:t>LAUNCH BROWSER</w:t>
      </w:r>
      <w:bookmarkEnd w:id="644"/>
      <w:bookmarkEnd w:id="645"/>
      <w:bookmarkEnd w:id="646"/>
      <w:bookmarkEnd w:id="647"/>
      <w:bookmarkEnd w:id="648"/>
      <w:bookmarkEnd w:id="649"/>
      <w:bookmarkEnd w:id="650"/>
      <w:bookmarkEnd w:id="651"/>
      <w:bookmarkEnd w:id="652"/>
    </w:p>
    <w:p w14:paraId="2450FB9B" w14:textId="77777777" w:rsidR="00E86E7B" w:rsidRPr="00816C4A" w:rsidRDefault="00E86E7B" w:rsidP="00E86E7B">
      <w:r w:rsidRPr="00816C4A">
        <w:t>This command is used to request a browser inside a browser-enabled ME to interpret the content corresponding to a URL. See ETSI TS 102 223 [32] clause 6.4.26.</w:t>
      </w:r>
    </w:p>
    <w:p w14:paraId="51D13968" w14:textId="77777777" w:rsidR="00E86E7B" w:rsidRPr="00816C4A" w:rsidRDefault="00E86E7B" w:rsidP="00E86E7B">
      <w:r w:rsidRPr="00816C4A">
        <w:t>Upon receiving this command, the ME shall decide if it is able to execute the command. In addition to the examples given in ETSI TS 102 223 [32] clause 6.4.26 the following example applies:</w:t>
      </w:r>
    </w:p>
    <w:p w14:paraId="62942B49"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3" w:name="_Toc3200731"/>
      <w:bookmarkStart w:id="654" w:name="_Toc20392474"/>
      <w:bookmarkStart w:id="655" w:name="_Toc27774121"/>
      <w:bookmarkStart w:id="656" w:name="_Toc36482581"/>
      <w:bookmarkStart w:id="657" w:name="_Toc36484240"/>
      <w:bookmarkStart w:id="658" w:name="_Toc44933170"/>
      <w:bookmarkStart w:id="659" w:name="_Toc50972123"/>
      <w:bookmarkStart w:id="660" w:name="_Toc57104877"/>
      <w:bookmarkStart w:id="661" w:name="_Toc138672703"/>
      <w:r w:rsidRPr="00816C4A">
        <w:lastRenderedPageBreak/>
        <w:t>6.4.27</w:t>
      </w:r>
      <w:r w:rsidRPr="00816C4A">
        <w:tab/>
        <w:t>OPEN CHANNEL</w:t>
      </w:r>
      <w:bookmarkEnd w:id="653"/>
      <w:bookmarkEnd w:id="654"/>
      <w:bookmarkEnd w:id="655"/>
      <w:bookmarkEnd w:id="656"/>
      <w:bookmarkEnd w:id="657"/>
      <w:bookmarkEnd w:id="658"/>
      <w:bookmarkEnd w:id="659"/>
      <w:bookmarkEnd w:id="660"/>
      <w:bookmarkEnd w:id="661"/>
    </w:p>
    <w:p w14:paraId="5F4A80FB" w14:textId="77777777" w:rsidR="00E86E7B" w:rsidRPr="00816C4A" w:rsidRDefault="00E86E7B" w:rsidP="00E86E7B">
      <w:pPr>
        <w:pStyle w:val="Heading4"/>
      </w:pPr>
      <w:bookmarkStart w:id="662" w:name="_Toc3200732"/>
      <w:bookmarkStart w:id="663" w:name="_Toc20392475"/>
      <w:bookmarkStart w:id="664" w:name="_Toc27774122"/>
      <w:bookmarkStart w:id="665" w:name="_Toc36482582"/>
      <w:bookmarkStart w:id="666" w:name="_Toc36484241"/>
      <w:bookmarkStart w:id="667" w:name="_Toc44933171"/>
      <w:bookmarkStart w:id="668" w:name="_Toc50972124"/>
      <w:bookmarkStart w:id="669" w:name="_Toc57104878"/>
      <w:bookmarkStart w:id="670" w:name="_Toc138672704"/>
      <w:r w:rsidRPr="00816C4A">
        <w:t>6.4.27.1</w:t>
      </w:r>
      <w:r w:rsidRPr="00816C4A">
        <w:tab/>
        <w:t>OPEN CHANNEL related to CS bearer</w:t>
      </w:r>
      <w:bookmarkEnd w:id="662"/>
      <w:bookmarkEnd w:id="663"/>
      <w:bookmarkEnd w:id="664"/>
      <w:bookmarkEnd w:id="665"/>
      <w:bookmarkEnd w:id="666"/>
      <w:bookmarkEnd w:id="667"/>
      <w:bookmarkEnd w:id="668"/>
      <w:bookmarkEnd w:id="669"/>
      <w:bookmarkEnd w:id="670"/>
    </w:p>
    <w:p w14:paraId="48430CC0" w14:textId="77777777" w:rsidR="00E86E7B" w:rsidRPr="00816C4A" w:rsidRDefault="00E86E7B" w:rsidP="00E86E7B">
      <w:r w:rsidRPr="00816C4A">
        <w:t>This command is issued by the UICC to request a channel opening. The procedure is defined in ETSI TS 102 223 [32] clause 6.4.27.1,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77777777" w:rsidR="00E86E7B" w:rsidRPr="00816C4A" w:rsidRDefault="00E86E7B" w:rsidP="00E86E7B">
      <w:r w:rsidRPr="00816C4A">
        <w:t>Upon receiving this command, the ME shall decide if it is able to execute the command. In addition to the examples given in ETSI TS 102 223 [32] clause 6.4.27.1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91B66DA" w14:textId="77777777" w:rsidR="00663A5D" w:rsidRPr="00816C4A" w:rsidRDefault="00E86E7B" w:rsidP="00663A5D">
      <w:pPr>
        <w:pStyle w:val="Heading4"/>
      </w:pPr>
      <w:bookmarkStart w:id="671" w:name="_Toc3200733"/>
      <w:bookmarkStart w:id="672" w:name="_Toc20392476"/>
      <w:bookmarkStart w:id="673" w:name="_Toc27774123"/>
      <w:bookmarkStart w:id="674" w:name="_Toc36482583"/>
      <w:bookmarkStart w:id="675" w:name="_Toc36484242"/>
      <w:bookmarkStart w:id="676" w:name="_Toc44933172"/>
      <w:bookmarkStart w:id="677" w:name="_Toc50972125"/>
      <w:bookmarkStart w:id="678" w:name="_Toc57104879"/>
      <w:bookmarkStart w:id="679" w:name="_Toc138672705"/>
      <w:r w:rsidRPr="00816C4A">
        <w:t>6.4.27.2</w:t>
      </w:r>
      <w:r w:rsidRPr="00816C4A">
        <w:tab/>
      </w:r>
      <w:bookmarkStart w:id="680" w:name="_Toc3200734"/>
      <w:bookmarkStart w:id="681" w:name="_Toc20392477"/>
      <w:bookmarkStart w:id="682" w:name="_Toc27774124"/>
      <w:bookmarkStart w:id="683" w:name="_Toc36482584"/>
      <w:bookmarkStart w:id="684" w:name="_Toc36484243"/>
      <w:bookmarkStart w:id="685" w:name="_Toc44933173"/>
      <w:bookmarkStart w:id="686" w:name="_Toc50972126"/>
      <w:bookmarkStart w:id="687" w:name="_Toc57104880"/>
      <w:bookmarkEnd w:id="671"/>
      <w:bookmarkEnd w:id="672"/>
      <w:bookmarkEnd w:id="673"/>
      <w:bookmarkEnd w:id="674"/>
      <w:bookmarkEnd w:id="675"/>
      <w:bookmarkEnd w:id="676"/>
      <w:bookmarkEnd w:id="677"/>
      <w:bookmarkEnd w:id="678"/>
      <w:r w:rsidR="00663A5D" w:rsidRPr="00816C4A">
        <w:t>OPEN CHANNEL related to GPRS/UTRAN packet service/E-UTRAN</w:t>
      </w:r>
      <w:r w:rsidR="00663A5D">
        <w:t>/Satellite E-UTRAN</w:t>
      </w:r>
      <w:r w:rsidR="00663A5D" w:rsidRPr="00816C4A">
        <w:t>/NG-RAN</w:t>
      </w:r>
      <w:r w:rsidR="00663A5D" w:rsidRPr="008E0B10">
        <w:t>/Satellite NG-RAN</w:t>
      </w:r>
      <w:bookmarkEnd w:id="679"/>
    </w:p>
    <w:p w14:paraId="5B459F65" w14:textId="77777777" w:rsidR="00663A5D" w:rsidRPr="00816C4A" w:rsidRDefault="00663A5D" w:rsidP="00663A5D">
      <w:r w:rsidRPr="00816C4A">
        <w:t>The procedures defined in ETSI TS 102 223 [32] clause 6.4.27.2 apply, understanding that:</w:t>
      </w:r>
    </w:p>
    <w:p w14:paraId="1900DC9B" w14:textId="77777777" w:rsidR="00663A5D" w:rsidRPr="00816C4A" w:rsidRDefault="00663A5D" w:rsidP="00663A5D">
      <w:pPr>
        <w:pStyle w:val="B1"/>
      </w:pPr>
      <w:r w:rsidRPr="00816C4A">
        <w:t>-</w:t>
      </w:r>
      <w:r w:rsidRPr="00816C4A">
        <w:tab/>
        <w:t>"packet data service" means GPRS, UTRAN packet service, E-UTRAN</w:t>
      </w:r>
      <w:r>
        <w:t>, Satellite E-UTRAN,</w:t>
      </w:r>
      <w:r w:rsidRPr="00816C4A">
        <w:t xml:space="preserve"> NG-RAN</w:t>
      </w:r>
      <w:r>
        <w:t xml:space="preserve"> or Satellite NG-RAN</w:t>
      </w:r>
      <w:r w:rsidRPr="00816C4A">
        <w:t>,</w:t>
      </w:r>
    </w:p>
    <w:p w14:paraId="511BE3E6" w14:textId="77777777" w:rsidR="00663A5D" w:rsidRPr="00816C4A" w:rsidRDefault="00663A5D" w:rsidP="00663A5D">
      <w:pPr>
        <w:pStyle w:val="B1"/>
      </w:pPr>
      <w:r w:rsidRPr="00816C4A">
        <w:t>-</w:t>
      </w:r>
      <w:r w:rsidRPr="00816C4A">
        <w:tab/>
        <w:t>"activation of packet data service" means activation of a PDP context or EPS PDN connection or PDU session.</w:t>
      </w:r>
    </w:p>
    <w:p w14:paraId="3602D43C" w14:textId="77777777" w:rsidR="00663A5D" w:rsidRPr="00816C4A" w:rsidRDefault="00663A5D" w:rsidP="00663A5D">
      <w:r w:rsidRPr="00816C4A">
        <w:t>The UICC provides to the terminal a list of parameters necessary to activate a packet data service. The UICC has three ways to indicate to the ME the QoS it requires:</w:t>
      </w:r>
    </w:p>
    <w:p w14:paraId="2594C7EF" w14:textId="7C07B376" w:rsidR="00663A5D" w:rsidRPr="00816C4A" w:rsidRDefault="00663A5D" w:rsidP="00663A5D">
      <w:pPr>
        <w:pStyle w:val="B1"/>
      </w:pPr>
      <w:r w:rsidRPr="00816C4A">
        <w:t>-</w:t>
      </w:r>
      <w:r w:rsidRPr="00816C4A">
        <w:tab/>
        <w:t>either use a Bearer Description called "Bearer description for GPRS/UTRAN Packet Service/E-UTRAN", which is valid for GPRS, UTRAN packet service</w:t>
      </w:r>
      <w:r>
        <w:t>,</w:t>
      </w:r>
      <w:r w:rsidRPr="00816C4A">
        <w:t xml:space="preserve"> E-UTRAN</w:t>
      </w:r>
      <w:r>
        <w:t xml:space="preserve"> and Satellite E-UTRAN.</w:t>
      </w:r>
    </w:p>
    <w:p w14:paraId="57C6CFE6" w14:textId="5EE6774F" w:rsidR="00663A5D" w:rsidRPr="00816C4A" w:rsidRDefault="00663A5D" w:rsidP="00663A5D">
      <w:pPr>
        <w:pStyle w:val="B1"/>
      </w:pPr>
      <w:r w:rsidRPr="00816C4A">
        <w:t>-</w:t>
      </w:r>
      <w:r w:rsidRPr="00816C4A">
        <w:tab/>
        <w:t>or use a Bearer Description called "Bearer description for UTRAN Packet Service with extended parameters and HSDPA" which is valid for a UTRAN packet service, HSDPA</w:t>
      </w:r>
      <w:r>
        <w:t>,</w:t>
      </w:r>
      <w:r w:rsidRPr="00816C4A">
        <w:t xml:space="preserve"> E-UTRAN</w:t>
      </w:r>
      <w:r>
        <w:t xml:space="preserve"> and Satellite E-UTRAN</w:t>
      </w:r>
      <w:r w:rsidRPr="00816C4A">
        <w:t>.</w:t>
      </w:r>
    </w:p>
    <w:p w14:paraId="01228D9D" w14:textId="4ED1266C" w:rsidR="00663A5D" w:rsidRPr="00816C4A" w:rsidRDefault="00663A5D" w:rsidP="00663A5D">
      <w:pPr>
        <w:pStyle w:val="B1"/>
      </w:pPr>
      <w:r w:rsidRPr="00816C4A">
        <w:t>-</w:t>
      </w:r>
      <w:r w:rsidRPr="00816C4A">
        <w:tab/>
        <w:t>or use a Bearer Description called "Bearer description for E-UTRAN and mapped UTRAN packet service", which is valid for UTRAN packet service</w:t>
      </w:r>
      <w:r>
        <w:t>,</w:t>
      </w:r>
      <w:r w:rsidRPr="00816C4A">
        <w:t xml:space="preserve"> E-UTRAN</w:t>
      </w:r>
      <w:r>
        <w:t xml:space="preserve"> and Satellite E-UTRAN</w:t>
      </w:r>
      <w:r w:rsidRPr="00816C4A">
        <w:t>.</w:t>
      </w:r>
    </w:p>
    <w:p w14:paraId="259F7875" w14:textId="77777777" w:rsidR="00663A5D" w:rsidRPr="00816C4A" w:rsidRDefault="00663A5D" w:rsidP="00663A5D">
      <w:r w:rsidRPr="00816C4A">
        <w:t>For NG-RAN</w:t>
      </w:r>
      <w:r>
        <w:t xml:space="preserve"> and Satellite NG-RAN</w:t>
      </w:r>
      <w:r w:rsidRPr="00816C4A">
        <w:t>, Quality of Service parameters are not applicable</w:t>
      </w:r>
    </w:p>
    <w:p w14:paraId="71DCF1BA" w14:textId="77777777" w:rsidR="00663A5D" w:rsidRPr="00816C4A" w:rsidRDefault="00663A5D" w:rsidP="00663A5D">
      <w:r w:rsidRPr="00816C4A">
        <w:t>Upon receiving this command, the ME shall decide if it is able to execute the command.</w:t>
      </w:r>
    </w:p>
    <w:p w14:paraId="4EE0F813" w14:textId="44324E04" w:rsidR="004F6A18" w:rsidRPr="00816C4A" w:rsidRDefault="004F6A18" w:rsidP="00663A5D">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77777777" w:rsidR="004F6A18" w:rsidRPr="00816C4A" w:rsidRDefault="004F6A18" w:rsidP="004F6A18">
      <w:r w:rsidRPr="00816C4A">
        <w:t>In addition to the examples given in ETSI TS 102 223 [32] clause 6.4.27.2 the following example applies:</w:t>
      </w:r>
    </w:p>
    <w:p w14:paraId="5276A785" w14:textId="77777777" w:rsidR="004F6A18" w:rsidRPr="00816C4A" w:rsidRDefault="004F6A18" w:rsidP="004F6A18">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88" w:name="_Toc138672706"/>
      <w:r w:rsidRPr="00816C4A">
        <w:lastRenderedPageBreak/>
        <w:t>6.4.27.3</w:t>
      </w:r>
      <w:r w:rsidRPr="00816C4A">
        <w:tab/>
        <w:t>OPEN CHANNEL related to local bearer</w:t>
      </w:r>
      <w:bookmarkEnd w:id="680"/>
      <w:bookmarkEnd w:id="681"/>
      <w:bookmarkEnd w:id="682"/>
      <w:bookmarkEnd w:id="683"/>
      <w:bookmarkEnd w:id="684"/>
      <w:bookmarkEnd w:id="685"/>
      <w:bookmarkEnd w:id="686"/>
      <w:bookmarkEnd w:id="687"/>
      <w:bookmarkEnd w:id="688"/>
    </w:p>
    <w:p w14:paraId="24693297" w14:textId="77777777" w:rsidR="00E86E7B" w:rsidRPr="00816C4A" w:rsidRDefault="00E86E7B" w:rsidP="00E86E7B">
      <w:r w:rsidRPr="00816C4A">
        <w:t>See ETSI TS 102 223 [32] clause 6.4.27.3.</w:t>
      </w:r>
    </w:p>
    <w:p w14:paraId="72C68CDD" w14:textId="77777777" w:rsidR="00E86E7B" w:rsidRPr="00816C4A" w:rsidRDefault="00E86E7B" w:rsidP="00E86E7B">
      <w:pPr>
        <w:pStyle w:val="Heading4"/>
      </w:pPr>
      <w:bookmarkStart w:id="689" w:name="_Toc3200735"/>
      <w:bookmarkStart w:id="690" w:name="_Toc20392478"/>
      <w:bookmarkStart w:id="691" w:name="_Toc27774125"/>
      <w:bookmarkStart w:id="692" w:name="_Toc36482585"/>
      <w:bookmarkStart w:id="693" w:name="_Toc36484244"/>
      <w:bookmarkStart w:id="694" w:name="_Toc44933174"/>
      <w:bookmarkStart w:id="695" w:name="_Toc50972127"/>
      <w:bookmarkStart w:id="696" w:name="_Toc57104881"/>
      <w:bookmarkStart w:id="697" w:name="_Toc138672707"/>
      <w:r w:rsidRPr="00816C4A">
        <w:t>6.4.27.4</w:t>
      </w:r>
      <w:r w:rsidRPr="00816C4A">
        <w:tab/>
        <w:t>OPEN CHANNEL related to Default (network) Bearer</w:t>
      </w:r>
      <w:bookmarkEnd w:id="689"/>
      <w:bookmarkEnd w:id="690"/>
      <w:bookmarkEnd w:id="691"/>
      <w:bookmarkEnd w:id="692"/>
      <w:bookmarkEnd w:id="693"/>
      <w:bookmarkEnd w:id="694"/>
      <w:bookmarkEnd w:id="695"/>
      <w:bookmarkEnd w:id="696"/>
      <w:bookmarkEnd w:id="697"/>
    </w:p>
    <w:p w14:paraId="4616FB76" w14:textId="77777777" w:rsidR="00E86E7B" w:rsidRPr="00816C4A" w:rsidRDefault="00E86E7B" w:rsidP="00E86E7B">
      <w:r w:rsidRPr="00816C4A">
        <w:t>See ETSI TS 102 223 [32] clause 6.4.27.4.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698" w:name="_Toc3200736"/>
      <w:bookmarkStart w:id="699" w:name="_Toc20392479"/>
      <w:bookmarkStart w:id="700" w:name="_Toc27774126"/>
      <w:bookmarkStart w:id="701" w:name="_Toc36482586"/>
      <w:bookmarkStart w:id="702" w:name="_Toc36484245"/>
      <w:bookmarkStart w:id="703" w:name="_Toc44933175"/>
      <w:bookmarkStart w:id="704" w:name="_Toc50972128"/>
      <w:bookmarkStart w:id="705" w:name="_Toc57104882"/>
      <w:bookmarkStart w:id="706" w:name="_Toc138672708"/>
      <w:r w:rsidRPr="00816C4A">
        <w:t>6.4.27.5</w:t>
      </w:r>
      <w:r w:rsidRPr="00816C4A">
        <w:tab/>
        <w:t>OPEN CHANNEL related to (I-)WLAN bearer</w:t>
      </w:r>
      <w:bookmarkEnd w:id="698"/>
      <w:bookmarkEnd w:id="699"/>
      <w:bookmarkEnd w:id="700"/>
      <w:bookmarkEnd w:id="701"/>
      <w:bookmarkEnd w:id="702"/>
      <w:bookmarkEnd w:id="703"/>
      <w:bookmarkEnd w:id="704"/>
      <w:bookmarkEnd w:id="705"/>
      <w:bookmarkEnd w:id="706"/>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t>Upon receiving this command, the ME shall decide if it is able to execute the command. Examples are given below, but the list is not exhaustive:</w:t>
      </w:r>
    </w:p>
    <w:p w14:paraId="14C78E1C" w14:textId="77777777"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TS 24.302 [63]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lastRenderedPageBreak/>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77777777"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rm the user, in addition to, or instead of the alpha identifier, as indicated with the icon qualifier (see clause 6.5.4);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07" w:name="_Toc3200737"/>
      <w:bookmarkStart w:id="708" w:name="_Toc20392480"/>
      <w:bookmarkStart w:id="709" w:name="_Toc27774127"/>
      <w:bookmarkStart w:id="710" w:name="_Toc36482587"/>
      <w:bookmarkStart w:id="711" w:name="_Toc36484246"/>
      <w:bookmarkStart w:id="712" w:name="_Toc44933176"/>
      <w:bookmarkStart w:id="713" w:name="_Toc50972129"/>
      <w:bookmarkStart w:id="714" w:name="_Toc57104883"/>
      <w:bookmarkStart w:id="715" w:name="_Toc138672709"/>
      <w:r w:rsidRPr="00816C4A">
        <w:t>6.4.27.6</w:t>
      </w:r>
      <w:r w:rsidRPr="00816C4A">
        <w:tab/>
        <w:t>OPEN CHANNEL related to Terminal Server Mode</w:t>
      </w:r>
      <w:bookmarkEnd w:id="707"/>
      <w:bookmarkEnd w:id="708"/>
      <w:bookmarkEnd w:id="709"/>
      <w:bookmarkEnd w:id="710"/>
      <w:bookmarkEnd w:id="711"/>
      <w:bookmarkEnd w:id="712"/>
      <w:bookmarkEnd w:id="713"/>
      <w:bookmarkEnd w:id="714"/>
      <w:bookmarkEnd w:id="715"/>
    </w:p>
    <w:p w14:paraId="64D0E188" w14:textId="77777777" w:rsidR="00E86E7B" w:rsidRPr="00816C4A" w:rsidRDefault="00E86E7B" w:rsidP="00E86E7B">
      <w:r w:rsidRPr="00816C4A">
        <w:t>See ETSI TS 102 223 [32] clause 6.4.27.6.</w:t>
      </w:r>
    </w:p>
    <w:p w14:paraId="3C68FA92" w14:textId="77777777" w:rsidR="00E86E7B" w:rsidRPr="00816C4A" w:rsidRDefault="00E86E7B" w:rsidP="00E86E7B">
      <w:pPr>
        <w:pStyle w:val="Heading4"/>
      </w:pPr>
      <w:bookmarkStart w:id="716" w:name="_Toc3200738"/>
      <w:bookmarkStart w:id="717" w:name="_Toc20392481"/>
      <w:bookmarkStart w:id="718" w:name="_Toc27774128"/>
      <w:bookmarkStart w:id="719" w:name="_Toc36482588"/>
      <w:bookmarkStart w:id="720" w:name="_Toc36484247"/>
      <w:bookmarkStart w:id="721" w:name="_Toc44933177"/>
      <w:bookmarkStart w:id="722" w:name="_Toc50972130"/>
      <w:bookmarkStart w:id="723" w:name="_Toc57104884"/>
      <w:bookmarkStart w:id="724" w:name="_Toc138672710"/>
      <w:r w:rsidRPr="00816C4A">
        <w:t>6.4.27.7</w:t>
      </w:r>
      <w:r w:rsidRPr="00816C4A">
        <w:tab/>
        <w:t>OPEN CHANNEL related to UICC Server Mode</w:t>
      </w:r>
      <w:bookmarkEnd w:id="716"/>
      <w:bookmarkEnd w:id="717"/>
      <w:bookmarkEnd w:id="718"/>
      <w:bookmarkEnd w:id="719"/>
      <w:bookmarkEnd w:id="720"/>
      <w:bookmarkEnd w:id="721"/>
      <w:bookmarkEnd w:id="722"/>
      <w:bookmarkEnd w:id="723"/>
      <w:bookmarkEnd w:id="724"/>
    </w:p>
    <w:p w14:paraId="2261768D" w14:textId="77777777" w:rsidR="00E86E7B" w:rsidRPr="00816C4A" w:rsidRDefault="00E86E7B" w:rsidP="00E86E7B">
      <w:r w:rsidRPr="00816C4A">
        <w:t>See ETSI TS 102 223 [32] clause 6.4.27.5.</w:t>
      </w:r>
    </w:p>
    <w:p w14:paraId="100DCBF4" w14:textId="0857A358" w:rsidR="00E86E7B" w:rsidRPr="00816C4A" w:rsidRDefault="00E86E7B" w:rsidP="00E86E7B">
      <w:pPr>
        <w:pStyle w:val="Heading4"/>
      </w:pPr>
      <w:bookmarkStart w:id="725" w:name="_Toc3200739"/>
      <w:bookmarkStart w:id="726" w:name="_Toc20392482"/>
      <w:bookmarkStart w:id="727" w:name="_Toc27774129"/>
      <w:bookmarkStart w:id="728" w:name="_Toc36482589"/>
      <w:bookmarkStart w:id="729" w:name="_Toc36484248"/>
      <w:bookmarkStart w:id="730" w:name="_Toc44933178"/>
      <w:bookmarkStart w:id="731" w:name="_Toc50972131"/>
      <w:bookmarkStart w:id="732" w:name="_Toc57104885"/>
      <w:bookmarkStart w:id="733" w:name="_Toc138672711"/>
      <w:r w:rsidRPr="00816C4A">
        <w:t>6.4.27.8</w:t>
      </w:r>
      <w:r w:rsidR="0069568F">
        <w:tab/>
      </w:r>
      <w:r w:rsidRPr="00816C4A">
        <w:t>OPEN CHANNEL for IMS</w:t>
      </w:r>
      <w:bookmarkEnd w:id="725"/>
      <w:bookmarkEnd w:id="726"/>
      <w:bookmarkEnd w:id="727"/>
      <w:bookmarkEnd w:id="728"/>
      <w:bookmarkEnd w:id="729"/>
      <w:bookmarkEnd w:id="730"/>
      <w:bookmarkEnd w:id="731"/>
      <w:bookmarkEnd w:id="732"/>
      <w:bookmarkEnd w:id="733"/>
    </w:p>
    <w:p w14:paraId="7C56031D" w14:textId="77777777" w:rsidR="00E86E7B" w:rsidRPr="00816C4A" w:rsidRDefault="00E86E7B" w:rsidP="00E86E7B">
      <w:r w:rsidRPr="00816C4A">
        <w:t>The following applies if classes "e" and "t" are supported.</w:t>
      </w:r>
    </w:p>
    <w:p w14:paraId="0AC26793" w14:textId="77777777" w:rsidR="00E86E7B" w:rsidRPr="00816C4A" w:rsidRDefault="00E86E7B" w:rsidP="00E86E7B">
      <w:pPr>
        <w:spacing w:after="0"/>
        <w:rPr>
          <w:lang w:val="en-US"/>
        </w:rPr>
      </w:pPr>
      <w:r w:rsidRPr="00816C4A">
        <w:rPr>
          <w:lang w:val="en-US"/>
        </w:rPr>
        <w:t>After a successful registration to IMS specified in TS 24.229 [52]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77777777"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TS 31.102 [14].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lastRenderedPageBreak/>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4" w:name="_Toc3200740"/>
      <w:bookmarkStart w:id="735" w:name="_Toc20392483"/>
      <w:bookmarkStart w:id="736" w:name="_Toc27774130"/>
      <w:bookmarkStart w:id="737" w:name="_Toc36482590"/>
      <w:bookmarkStart w:id="738" w:name="_Toc36484249"/>
      <w:bookmarkStart w:id="739" w:name="_Toc44933179"/>
      <w:bookmarkStart w:id="740" w:name="_Toc50972132"/>
      <w:bookmarkStart w:id="741" w:name="_Toc57104886"/>
      <w:bookmarkStart w:id="742" w:name="_Toc138672712"/>
      <w:r w:rsidRPr="00816C4A">
        <w:t>6.4.28</w:t>
      </w:r>
      <w:r w:rsidRPr="00816C4A">
        <w:tab/>
        <w:t>CLOSE CHANNEL</w:t>
      </w:r>
      <w:bookmarkEnd w:id="734"/>
      <w:bookmarkEnd w:id="735"/>
      <w:bookmarkEnd w:id="736"/>
      <w:bookmarkEnd w:id="737"/>
      <w:bookmarkEnd w:id="738"/>
      <w:bookmarkEnd w:id="739"/>
      <w:bookmarkEnd w:id="740"/>
      <w:bookmarkEnd w:id="741"/>
      <w:bookmarkEnd w:id="742"/>
    </w:p>
    <w:p w14:paraId="6A06506C" w14:textId="77777777" w:rsidR="00E86E7B" w:rsidRPr="00816C4A" w:rsidRDefault="00E86E7B" w:rsidP="00E86E7B">
      <w:r w:rsidRPr="00816C4A">
        <w:t>ETSI TS 102 223 [32] clause 6.4.28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3" w:name="_Toc3200741"/>
      <w:bookmarkStart w:id="744" w:name="_Toc20392484"/>
      <w:bookmarkStart w:id="745" w:name="_Toc27774131"/>
      <w:bookmarkStart w:id="746" w:name="_Toc36482591"/>
      <w:bookmarkStart w:id="747" w:name="_Toc36484250"/>
      <w:bookmarkStart w:id="748" w:name="_Toc44933180"/>
      <w:bookmarkStart w:id="749" w:name="_Toc50972133"/>
      <w:bookmarkStart w:id="750" w:name="_Toc57104887"/>
      <w:bookmarkStart w:id="751" w:name="_Toc138672713"/>
      <w:r w:rsidRPr="00816C4A">
        <w:t>6.4.29</w:t>
      </w:r>
      <w:r w:rsidRPr="00816C4A">
        <w:tab/>
        <w:t>RECEIVE DATA</w:t>
      </w:r>
      <w:bookmarkEnd w:id="743"/>
      <w:bookmarkEnd w:id="744"/>
      <w:bookmarkEnd w:id="745"/>
      <w:bookmarkEnd w:id="746"/>
      <w:bookmarkEnd w:id="747"/>
      <w:bookmarkEnd w:id="748"/>
      <w:bookmarkEnd w:id="749"/>
      <w:bookmarkEnd w:id="750"/>
      <w:bookmarkEnd w:id="751"/>
    </w:p>
    <w:p w14:paraId="77DA643F" w14:textId="77777777" w:rsidR="00E86E7B" w:rsidRPr="00816C4A" w:rsidRDefault="00E86E7B" w:rsidP="00E86E7B">
      <w:r w:rsidRPr="00816C4A">
        <w:t>See ETSI TS 102 223 [32] clause 6.4.29.</w:t>
      </w:r>
    </w:p>
    <w:p w14:paraId="1044B7FB" w14:textId="77777777" w:rsidR="00E86E7B" w:rsidRPr="00816C4A" w:rsidRDefault="00E86E7B" w:rsidP="00E86E7B">
      <w:pPr>
        <w:pStyle w:val="Heading3"/>
      </w:pPr>
      <w:bookmarkStart w:id="752" w:name="_Toc3200742"/>
      <w:bookmarkStart w:id="753" w:name="_Toc20392485"/>
      <w:bookmarkStart w:id="754" w:name="_Toc27774132"/>
      <w:bookmarkStart w:id="755" w:name="_Toc36482592"/>
      <w:bookmarkStart w:id="756" w:name="_Toc36484251"/>
      <w:bookmarkStart w:id="757" w:name="_Toc44933181"/>
      <w:bookmarkStart w:id="758" w:name="_Toc50972134"/>
      <w:bookmarkStart w:id="759" w:name="_Toc57104888"/>
      <w:bookmarkStart w:id="760" w:name="_Toc138672714"/>
      <w:r w:rsidRPr="00816C4A">
        <w:t>6.4.30</w:t>
      </w:r>
      <w:r w:rsidRPr="00816C4A">
        <w:tab/>
        <w:t>SEND DATA</w:t>
      </w:r>
      <w:bookmarkEnd w:id="752"/>
      <w:bookmarkEnd w:id="753"/>
      <w:bookmarkEnd w:id="754"/>
      <w:bookmarkEnd w:id="755"/>
      <w:bookmarkEnd w:id="756"/>
      <w:bookmarkEnd w:id="757"/>
      <w:bookmarkEnd w:id="758"/>
      <w:bookmarkEnd w:id="759"/>
      <w:bookmarkEnd w:id="760"/>
    </w:p>
    <w:p w14:paraId="3752CBA9" w14:textId="77777777" w:rsidR="00E86E7B" w:rsidRPr="00816C4A" w:rsidRDefault="00E86E7B" w:rsidP="00E86E7B">
      <w:r w:rsidRPr="00816C4A">
        <w:t>See ETSI TS 102 223 [32] clause 6.4.30.</w:t>
      </w:r>
    </w:p>
    <w:p w14:paraId="7E5BE410" w14:textId="77777777" w:rsidR="00E86E7B" w:rsidRPr="00816C4A" w:rsidRDefault="00E86E7B" w:rsidP="00E86E7B">
      <w:pPr>
        <w:pStyle w:val="Heading3"/>
      </w:pPr>
      <w:bookmarkStart w:id="761" w:name="_Toc3200743"/>
      <w:bookmarkStart w:id="762" w:name="_Toc20392486"/>
      <w:bookmarkStart w:id="763" w:name="_Toc27774133"/>
      <w:bookmarkStart w:id="764" w:name="_Toc36482593"/>
      <w:bookmarkStart w:id="765" w:name="_Toc36484252"/>
      <w:bookmarkStart w:id="766" w:name="_Toc44933182"/>
      <w:bookmarkStart w:id="767" w:name="_Toc50972135"/>
      <w:bookmarkStart w:id="768" w:name="_Toc57104889"/>
      <w:bookmarkStart w:id="769" w:name="_Toc138672715"/>
      <w:r w:rsidRPr="00816C4A">
        <w:t>6.4.31</w:t>
      </w:r>
      <w:r w:rsidRPr="00816C4A">
        <w:tab/>
        <w:t>GET CHANNEL STATUS</w:t>
      </w:r>
      <w:bookmarkEnd w:id="761"/>
      <w:bookmarkEnd w:id="762"/>
      <w:bookmarkEnd w:id="763"/>
      <w:bookmarkEnd w:id="764"/>
      <w:bookmarkEnd w:id="765"/>
      <w:bookmarkEnd w:id="766"/>
      <w:bookmarkEnd w:id="767"/>
      <w:bookmarkEnd w:id="768"/>
      <w:bookmarkEnd w:id="769"/>
    </w:p>
    <w:p w14:paraId="26493991" w14:textId="77777777" w:rsidR="00E86E7B" w:rsidRPr="00816C4A" w:rsidRDefault="00E86E7B" w:rsidP="00E86E7B">
      <w:r w:rsidRPr="00816C4A">
        <w:t>See ETSI TS 102 223 [32] clause 6.4.31.</w:t>
      </w:r>
    </w:p>
    <w:p w14:paraId="62323DF9" w14:textId="77777777" w:rsidR="00E86E7B" w:rsidRPr="00816C4A" w:rsidRDefault="00E86E7B" w:rsidP="00E86E7B">
      <w:pPr>
        <w:pStyle w:val="Heading3"/>
      </w:pPr>
      <w:bookmarkStart w:id="770" w:name="_Toc3200744"/>
      <w:bookmarkStart w:id="771" w:name="_Toc20392487"/>
      <w:bookmarkStart w:id="772" w:name="_Toc27774134"/>
      <w:bookmarkStart w:id="773" w:name="_Toc36482594"/>
      <w:bookmarkStart w:id="774" w:name="_Toc36484253"/>
      <w:bookmarkStart w:id="775" w:name="_Toc44933183"/>
      <w:bookmarkStart w:id="776" w:name="_Toc50972136"/>
      <w:bookmarkStart w:id="777" w:name="_Toc57104890"/>
      <w:bookmarkStart w:id="778" w:name="_Toc138672716"/>
      <w:r w:rsidRPr="00816C4A">
        <w:t>6.4.32</w:t>
      </w:r>
      <w:r w:rsidRPr="00816C4A">
        <w:tab/>
        <w:t>SERVICE SEARCH</w:t>
      </w:r>
      <w:bookmarkEnd w:id="770"/>
      <w:bookmarkEnd w:id="771"/>
      <w:bookmarkEnd w:id="772"/>
      <w:bookmarkEnd w:id="773"/>
      <w:bookmarkEnd w:id="774"/>
      <w:bookmarkEnd w:id="775"/>
      <w:bookmarkEnd w:id="776"/>
      <w:bookmarkEnd w:id="777"/>
      <w:bookmarkEnd w:id="778"/>
    </w:p>
    <w:p w14:paraId="3C80728B" w14:textId="77777777" w:rsidR="00E86E7B" w:rsidRPr="00816C4A" w:rsidRDefault="00E86E7B" w:rsidP="00E86E7B">
      <w:r w:rsidRPr="00816C4A">
        <w:t>See ETSI TS 102 223 [32] clause 6.4.32.</w:t>
      </w:r>
    </w:p>
    <w:p w14:paraId="26B7065B" w14:textId="77777777" w:rsidR="00E86E7B" w:rsidRPr="00816C4A" w:rsidRDefault="00E86E7B" w:rsidP="00E86E7B">
      <w:pPr>
        <w:pStyle w:val="Heading3"/>
      </w:pPr>
      <w:bookmarkStart w:id="779" w:name="_Toc3200745"/>
      <w:bookmarkStart w:id="780" w:name="_Toc20392488"/>
      <w:bookmarkStart w:id="781" w:name="_Toc27774135"/>
      <w:bookmarkStart w:id="782" w:name="_Toc36482595"/>
      <w:bookmarkStart w:id="783" w:name="_Toc36484254"/>
      <w:bookmarkStart w:id="784" w:name="_Toc44933184"/>
      <w:bookmarkStart w:id="785" w:name="_Toc50972137"/>
      <w:bookmarkStart w:id="786" w:name="_Toc57104891"/>
      <w:bookmarkStart w:id="787" w:name="_Toc138672717"/>
      <w:r w:rsidRPr="00816C4A">
        <w:t>6.4.33</w:t>
      </w:r>
      <w:r w:rsidRPr="00816C4A">
        <w:tab/>
        <w:t>GET SERVICE INFORMATION</w:t>
      </w:r>
      <w:bookmarkEnd w:id="779"/>
      <w:bookmarkEnd w:id="780"/>
      <w:bookmarkEnd w:id="781"/>
      <w:bookmarkEnd w:id="782"/>
      <w:bookmarkEnd w:id="783"/>
      <w:bookmarkEnd w:id="784"/>
      <w:bookmarkEnd w:id="785"/>
      <w:bookmarkEnd w:id="786"/>
      <w:bookmarkEnd w:id="787"/>
    </w:p>
    <w:p w14:paraId="567B8BF4" w14:textId="77777777" w:rsidR="00E86E7B" w:rsidRPr="00816C4A" w:rsidRDefault="00E86E7B" w:rsidP="00E86E7B">
      <w:r w:rsidRPr="00816C4A">
        <w:t>See ETSI TS 102 223 [32] clause 6.4.33.</w:t>
      </w:r>
    </w:p>
    <w:p w14:paraId="5CB4E0A3" w14:textId="77777777" w:rsidR="00E86E7B" w:rsidRPr="00816C4A" w:rsidRDefault="00E86E7B" w:rsidP="00E86E7B">
      <w:pPr>
        <w:pStyle w:val="Heading3"/>
      </w:pPr>
      <w:bookmarkStart w:id="788" w:name="_Toc3200746"/>
      <w:bookmarkStart w:id="789" w:name="_Toc20392489"/>
      <w:bookmarkStart w:id="790" w:name="_Toc27774136"/>
      <w:bookmarkStart w:id="791" w:name="_Toc36482596"/>
      <w:bookmarkStart w:id="792" w:name="_Toc36484255"/>
      <w:bookmarkStart w:id="793" w:name="_Toc44933185"/>
      <w:bookmarkStart w:id="794" w:name="_Toc50972138"/>
      <w:bookmarkStart w:id="795" w:name="_Toc57104892"/>
      <w:bookmarkStart w:id="796" w:name="_Toc138672718"/>
      <w:r w:rsidRPr="00816C4A">
        <w:t>6.4.34</w:t>
      </w:r>
      <w:r w:rsidRPr="00816C4A">
        <w:tab/>
        <w:t>DECLARE SERVICE</w:t>
      </w:r>
      <w:bookmarkEnd w:id="788"/>
      <w:bookmarkEnd w:id="789"/>
      <w:bookmarkEnd w:id="790"/>
      <w:bookmarkEnd w:id="791"/>
      <w:bookmarkEnd w:id="792"/>
      <w:bookmarkEnd w:id="793"/>
      <w:bookmarkEnd w:id="794"/>
      <w:bookmarkEnd w:id="795"/>
      <w:bookmarkEnd w:id="796"/>
    </w:p>
    <w:p w14:paraId="221AB49E" w14:textId="77777777" w:rsidR="00E86E7B" w:rsidRPr="00816C4A" w:rsidRDefault="00E86E7B" w:rsidP="00E86E7B">
      <w:r w:rsidRPr="00816C4A">
        <w:t>See ETSI TS 102 223 [32] clause 6.4.34.</w:t>
      </w:r>
    </w:p>
    <w:p w14:paraId="758FDE59" w14:textId="77777777" w:rsidR="00E86E7B" w:rsidRPr="00816C4A" w:rsidRDefault="00E86E7B" w:rsidP="00E86E7B">
      <w:pPr>
        <w:pStyle w:val="Heading3"/>
      </w:pPr>
      <w:bookmarkStart w:id="797" w:name="_Toc3200747"/>
      <w:bookmarkStart w:id="798" w:name="_Toc20392490"/>
      <w:bookmarkStart w:id="799" w:name="_Toc27774137"/>
      <w:bookmarkStart w:id="800" w:name="_Toc36482597"/>
      <w:bookmarkStart w:id="801" w:name="_Toc36484256"/>
      <w:bookmarkStart w:id="802" w:name="_Toc44933186"/>
      <w:bookmarkStart w:id="803" w:name="_Toc50972139"/>
      <w:bookmarkStart w:id="804" w:name="_Toc57104893"/>
      <w:bookmarkStart w:id="805" w:name="_Toc138672719"/>
      <w:r w:rsidRPr="00816C4A">
        <w:t>6.4.35</w:t>
      </w:r>
      <w:r w:rsidRPr="00816C4A">
        <w:tab/>
        <w:t>RETRIEVE MULTIMEDIA MESSAGE</w:t>
      </w:r>
      <w:bookmarkEnd w:id="797"/>
      <w:bookmarkEnd w:id="798"/>
      <w:bookmarkEnd w:id="799"/>
      <w:bookmarkEnd w:id="800"/>
      <w:bookmarkEnd w:id="801"/>
      <w:bookmarkEnd w:id="802"/>
      <w:bookmarkEnd w:id="803"/>
      <w:bookmarkEnd w:id="804"/>
      <w:bookmarkEnd w:id="805"/>
    </w:p>
    <w:p w14:paraId="2B51EB14" w14:textId="77777777" w:rsidR="00E86E7B" w:rsidRPr="00816C4A" w:rsidRDefault="00E86E7B" w:rsidP="00E86E7B">
      <w:r w:rsidRPr="00816C4A">
        <w:t>See ETSI TS 102 223 [32] clause 6.4.37.</w:t>
      </w:r>
    </w:p>
    <w:p w14:paraId="00B423BA" w14:textId="77777777" w:rsidR="00E86E7B" w:rsidRPr="00816C4A" w:rsidRDefault="00E86E7B" w:rsidP="00E86E7B">
      <w:pPr>
        <w:pStyle w:val="Heading3"/>
      </w:pPr>
      <w:bookmarkStart w:id="806" w:name="_Toc3200748"/>
      <w:bookmarkStart w:id="807" w:name="_Toc20392491"/>
      <w:bookmarkStart w:id="808" w:name="_Toc27774138"/>
      <w:bookmarkStart w:id="809" w:name="_Toc36482598"/>
      <w:bookmarkStart w:id="810" w:name="_Toc36484257"/>
      <w:bookmarkStart w:id="811" w:name="_Toc44933187"/>
      <w:bookmarkStart w:id="812" w:name="_Toc50972140"/>
      <w:bookmarkStart w:id="813" w:name="_Toc57104894"/>
      <w:bookmarkStart w:id="814" w:name="_Toc138672720"/>
      <w:r w:rsidRPr="00816C4A">
        <w:t>6.4.36</w:t>
      </w:r>
      <w:r w:rsidRPr="00816C4A">
        <w:tab/>
        <w:t>SUBMIT MULTIMEDIA MESSAGE</w:t>
      </w:r>
      <w:bookmarkEnd w:id="806"/>
      <w:bookmarkEnd w:id="807"/>
      <w:bookmarkEnd w:id="808"/>
      <w:bookmarkEnd w:id="809"/>
      <w:bookmarkEnd w:id="810"/>
      <w:bookmarkEnd w:id="811"/>
      <w:bookmarkEnd w:id="812"/>
      <w:bookmarkEnd w:id="813"/>
      <w:bookmarkEnd w:id="814"/>
    </w:p>
    <w:p w14:paraId="19CB58A9" w14:textId="77777777" w:rsidR="00E86E7B" w:rsidRPr="00816C4A" w:rsidRDefault="00E86E7B" w:rsidP="00E86E7B">
      <w:r w:rsidRPr="00816C4A">
        <w:t>See ETSI TS 102 223 [32] clause 6.4.38.</w:t>
      </w:r>
    </w:p>
    <w:p w14:paraId="291506D1" w14:textId="77777777" w:rsidR="00E86E7B" w:rsidRPr="00816C4A" w:rsidRDefault="00E86E7B" w:rsidP="00E86E7B">
      <w:pPr>
        <w:pStyle w:val="Heading3"/>
      </w:pPr>
      <w:bookmarkStart w:id="815" w:name="_Toc3200749"/>
      <w:bookmarkStart w:id="816" w:name="_Toc20392492"/>
      <w:bookmarkStart w:id="817" w:name="_Toc27774139"/>
      <w:bookmarkStart w:id="818" w:name="_Toc36482599"/>
      <w:bookmarkStart w:id="819" w:name="_Toc36484258"/>
      <w:bookmarkStart w:id="820" w:name="_Toc44933188"/>
      <w:bookmarkStart w:id="821" w:name="_Toc50972141"/>
      <w:bookmarkStart w:id="822" w:name="_Toc57104895"/>
      <w:bookmarkStart w:id="823" w:name="_Toc138672721"/>
      <w:r w:rsidRPr="00816C4A">
        <w:lastRenderedPageBreak/>
        <w:t>6.4.37</w:t>
      </w:r>
      <w:r w:rsidRPr="00816C4A">
        <w:tab/>
        <w:t>DISPLAY MULTIMEDIA MESSAGE</w:t>
      </w:r>
      <w:bookmarkEnd w:id="815"/>
      <w:bookmarkEnd w:id="816"/>
      <w:bookmarkEnd w:id="817"/>
      <w:bookmarkEnd w:id="818"/>
      <w:bookmarkEnd w:id="819"/>
      <w:bookmarkEnd w:id="820"/>
      <w:bookmarkEnd w:id="821"/>
      <w:bookmarkEnd w:id="822"/>
      <w:bookmarkEnd w:id="823"/>
    </w:p>
    <w:p w14:paraId="26B3407A" w14:textId="77777777" w:rsidR="00E86E7B" w:rsidRPr="00816C4A" w:rsidRDefault="00E86E7B" w:rsidP="00E86E7B">
      <w:r w:rsidRPr="00816C4A">
        <w:t>See ETSI TS 102 223 [32] clause 6.4.39.</w:t>
      </w:r>
    </w:p>
    <w:p w14:paraId="45BD6186" w14:textId="77777777" w:rsidR="00E86E7B" w:rsidRPr="00816C4A" w:rsidRDefault="00E86E7B" w:rsidP="00E86E7B">
      <w:pPr>
        <w:pStyle w:val="Heading3"/>
      </w:pPr>
      <w:bookmarkStart w:id="824" w:name="_Toc3200750"/>
      <w:bookmarkStart w:id="825" w:name="_Toc20392493"/>
      <w:bookmarkStart w:id="826" w:name="_Toc27774140"/>
      <w:bookmarkStart w:id="827" w:name="_Toc36482600"/>
      <w:bookmarkStart w:id="828" w:name="_Toc36484259"/>
      <w:bookmarkStart w:id="829" w:name="_Toc44933189"/>
      <w:bookmarkStart w:id="830" w:name="_Toc50972142"/>
      <w:bookmarkStart w:id="831" w:name="_Toc57104896"/>
      <w:bookmarkStart w:id="832" w:name="_Toc138672722"/>
      <w:r w:rsidRPr="00816C4A">
        <w:t>6.4.38</w:t>
      </w:r>
      <w:r w:rsidRPr="00816C4A">
        <w:tab/>
        <w:t>SET FRAMES</w:t>
      </w:r>
      <w:bookmarkEnd w:id="824"/>
      <w:bookmarkEnd w:id="825"/>
      <w:bookmarkEnd w:id="826"/>
      <w:bookmarkEnd w:id="827"/>
      <w:bookmarkEnd w:id="828"/>
      <w:bookmarkEnd w:id="829"/>
      <w:bookmarkEnd w:id="830"/>
      <w:bookmarkEnd w:id="831"/>
      <w:bookmarkEnd w:id="832"/>
    </w:p>
    <w:p w14:paraId="0D5321AB" w14:textId="77777777" w:rsidR="00E86E7B" w:rsidRPr="00816C4A" w:rsidRDefault="00E86E7B" w:rsidP="00E86E7B">
      <w:r w:rsidRPr="00816C4A">
        <w:t>See ETSI TS 102 223 [32] clause 6.4.35.</w:t>
      </w:r>
    </w:p>
    <w:p w14:paraId="493F5FF5" w14:textId="77777777" w:rsidR="00E86E7B" w:rsidRPr="00816C4A" w:rsidRDefault="00E86E7B" w:rsidP="00E86E7B">
      <w:pPr>
        <w:pStyle w:val="Heading3"/>
      </w:pPr>
      <w:bookmarkStart w:id="833" w:name="_Toc3200751"/>
      <w:bookmarkStart w:id="834" w:name="_Toc20392494"/>
      <w:bookmarkStart w:id="835" w:name="_Toc27774141"/>
      <w:bookmarkStart w:id="836" w:name="_Toc36482601"/>
      <w:bookmarkStart w:id="837" w:name="_Toc36484260"/>
      <w:bookmarkStart w:id="838" w:name="_Toc44933190"/>
      <w:bookmarkStart w:id="839" w:name="_Toc50972143"/>
      <w:bookmarkStart w:id="840" w:name="_Toc57104897"/>
      <w:bookmarkStart w:id="841" w:name="_Toc138672723"/>
      <w:r w:rsidRPr="00816C4A">
        <w:t>6.4.39</w:t>
      </w:r>
      <w:r w:rsidRPr="00816C4A">
        <w:tab/>
        <w:t>GET FRAME STATUS</w:t>
      </w:r>
      <w:bookmarkEnd w:id="833"/>
      <w:bookmarkEnd w:id="834"/>
      <w:bookmarkEnd w:id="835"/>
      <w:bookmarkEnd w:id="836"/>
      <w:bookmarkEnd w:id="837"/>
      <w:bookmarkEnd w:id="838"/>
      <w:bookmarkEnd w:id="839"/>
      <w:bookmarkEnd w:id="840"/>
      <w:bookmarkEnd w:id="841"/>
    </w:p>
    <w:p w14:paraId="1F5114BF" w14:textId="77777777" w:rsidR="00E86E7B" w:rsidRPr="00816C4A" w:rsidRDefault="00E86E7B" w:rsidP="00E86E7B">
      <w:r w:rsidRPr="00816C4A">
        <w:t>See ETSI TS 102 223 [32] clause 6.4.36.</w:t>
      </w:r>
    </w:p>
    <w:p w14:paraId="04959598" w14:textId="77777777" w:rsidR="00E86E7B" w:rsidRPr="00816C4A" w:rsidRDefault="00E86E7B" w:rsidP="00E86E7B">
      <w:pPr>
        <w:pStyle w:val="Heading3"/>
      </w:pPr>
      <w:bookmarkStart w:id="842" w:name="_Toc3200752"/>
      <w:bookmarkStart w:id="843" w:name="_Toc20392495"/>
      <w:bookmarkStart w:id="844" w:name="_Toc27774142"/>
      <w:bookmarkStart w:id="845" w:name="_Toc36482602"/>
      <w:bookmarkStart w:id="846" w:name="_Toc36484261"/>
      <w:bookmarkStart w:id="847" w:name="_Toc44933191"/>
      <w:bookmarkStart w:id="848" w:name="_Toc50972144"/>
      <w:bookmarkStart w:id="849" w:name="_Toc57104898"/>
      <w:bookmarkStart w:id="850" w:name="_Toc138672724"/>
      <w:r w:rsidRPr="00816C4A">
        <w:t>6.4.40</w:t>
      </w:r>
      <w:r w:rsidRPr="00816C4A">
        <w:tab/>
        <w:t>Geographical Location Request</w:t>
      </w:r>
      <w:bookmarkEnd w:id="842"/>
      <w:bookmarkEnd w:id="843"/>
      <w:bookmarkEnd w:id="844"/>
      <w:bookmarkEnd w:id="845"/>
      <w:bookmarkEnd w:id="846"/>
      <w:bookmarkEnd w:id="847"/>
      <w:bookmarkEnd w:id="848"/>
      <w:bookmarkEnd w:id="849"/>
      <w:bookmarkEnd w:id="850"/>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77777777"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rmation report is sent by the ME to the UICC using the command ENVELOPE (Geographical Location Reporting). The ME reporting can be performed either in the format of GAD shapes defined in TS 23.032 [44] or in the format of NMEA sentences defined in IEC 61162-1 [45].</w:t>
      </w:r>
    </w:p>
    <w:p w14:paraId="1F9916EE"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612C0F4E"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 xml:space="preserve">A terminal of type ND shall ignore any alpha identifier provided together with this command. The terminal shall respond with "command performed successfully" upon successful completion of the command. A terminal of type </w:t>
      </w:r>
      <w:r w:rsidRPr="00816C4A">
        <w:lastRenderedPageBreak/>
        <w:t>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1" w:name="_Toc3200753"/>
      <w:bookmarkStart w:id="852" w:name="_Toc20392496"/>
      <w:bookmarkStart w:id="853" w:name="_Toc27774143"/>
      <w:bookmarkStart w:id="854" w:name="_Toc36482603"/>
      <w:bookmarkStart w:id="855" w:name="_Toc36484262"/>
      <w:bookmarkStart w:id="856" w:name="_Toc44933192"/>
      <w:bookmarkStart w:id="857" w:name="_Toc50972145"/>
      <w:bookmarkStart w:id="858" w:name="_Toc57104899"/>
      <w:bookmarkStart w:id="859" w:name="_Toc138672725"/>
      <w:r w:rsidRPr="00816C4A">
        <w:t>6.4.41</w:t>
      </w:r>
      <w:r w:rsidRPr="00816C4A">
        <w:tab/>
        <w:t>ACTIVATE</w:t>
      </w:r>
      <w:bookmarkEnd w:id="851"/>
      <w:bookmarkEnd w:id="852"/>
      <w:bookmarkEnd w:id="853"/>
      <w:bookmarkEnd w:id="854"/>
      <w:bookmarkEnd w:id="855"/>
      <w:bookmarkEnd w:id="856"/>
      <w:bookmarkEnd w:id="857"/>
      <w:bookmarkEnd w:id="858"/>
      <w:bookmarkEnd w:id="859"/>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0" w:name="_Toc3200754"/>
      <w:bookmarkStart w:id="861" w:name="_Toc20392497"/>
      <w:bookmarkStart w:id="862" w:name="_Toc27774144"/>
      <w:bookmarkStart w:id="863" w:name="_Toc36482604"/>
      <w:bookmarkStart w:id="864" w:name="_Toc36484263"/>
      <w:bookmarkStart w:id="865" w:name="_Toc44933193"/>
      <w:bookmarkStart w:id="866" w:name="_Toc50972146"/>
      <w:bookmarkStart w:id="867" w:name="_Toc57104900"/>
      <w:bookmarkStart w:id="868" w:name="_Toc138672726"/>
      <w:r w:rsidRPr="00816C4A">
        <w:t>6.4.42</w:t>
      </w:r>
      <w:r w:rsidRPr="00816C4A">
        <w:tab/>
        <w:t>CONTACTLESS STATE CHANGED</w:t>
      </w:r>
      <w:bookmarkEnd w:id="860"/>
      <w:bookmarkEnd w:id="861"/>
      <w:bookmarkEnd w:id="862"/>
      <w:bookmarkEnd w:id="863"/>
      <w:bookmarkEnd w:id="864"/>
      <w:bookmarkEnd w:id="865"/>
      <w:bookmarkEnd w:id="866"/>
      <w:bookmarkEnd w:id="867"/>
      <w:bookmarkEnd w:id="868"/>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69" w:name="_Toc3200755"/>
      <w:bookmarkStart w:id="870" w:name="_Toc20392498"/>
      <w:bookmarkStart w:id="871" w:name="_Toc27774145"/>
      <w:bookmarkStart w:id="872" w:name="_Toc36482605"/>
      <w:bookmarkStart w:id="873" w:name="_Toc36484264"/>
      <w:bookmarkStart w:id="874" w:name="_Toc44933194"/>
      <w:bookmarkStart w:id="875" w:name="_Toc50972147"/>
      <w:bookmarkStart w:id="876" w:name="_Toc57104901"/>
      <w:bookmarkStart w:id="877" w:name="_Toc138672727"/>
      <w:r w:rsidRPr="00816C4A">
        <w:t>6.4.43</w:t>
      </w:r>
      <w:r w:rsidRPr="00816C4A">
        <w:tab/>
        <w:t>COMMAND CONTAINER</w:t>
      </w:r>
      <w:bookmarkEnd w:id="869"/>
      <w:bookmarkEnd w:id="870"/>
      <w:bookmarkEnd w:id="871"/>
      <w:bookmarkEnd w:id="872"/>
      <w:bookmarkEnd w:id="873"/>
      <w:bookmarkEnd w:id="874"/>
      <w:bookmarkEnd w:id="875"/>
      <w:bookmarkEnd w:id="876"/>
      <w:bookmarkEnd w:id="877"/>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78" w:name="_Toc3200756"/>
      <w:bookmarkStart w:id="879" w:name="_Toc20392499"/>
      <w:bookmarkStart w:id="880" w:name="_Toc27774146"/>
      <w:bookmarkStart w:id="881" w:name="_Toc36482606"/>
      <w:bookmarkStart w:id="882" w:name="_Toc36484265"/>
      <w:bookmarkStart w:id="883" w:name="_Toc44933195"/>
      <w:bookmarkStart w:id="884" w:name="_Toc50972148"/>
      <w:bookmarkStart w:id="885" w:name="_Toc57104902"/>
      <w:bookmarkStart w:id="886" w:name="_Toc138672728"/>
      <w:r w:rsidRPr="00816C4A">
        <w:t>6.4.44</w:t>
      </w:r>
      <w:r w:rsidRPr="00816C4A">
        <w:tab/>
        <w:t>ENCAPSULATED SESSION CONTROL</w:t>
      </w:r>
      <w:bookmarkEnd w:id="878"/>
      <w:bookmarkEnd w:id="879"/>
      <w:bookmarkEnd w:id="880"/>
      <w:bookmarkEnd w:id="881"/>
      <w:bookmarkEnd w:id="882"/>
      <w:bookmarkEnd w:id="883"/>
      <w:bookmarkEnd w:id="884"/>
      <w:bookmarkEnd w:id="885"/>
      <w:bookmarkEnd w:id="886"/>
    </w:p>
    <w:p w14:paraId="730AAABB" w14:textId="77777777" w:rsidR="00E86E7B" w:rsidRPr="00816C4A" w:rsidRDefault="00E86E7B" w:rsidP="00E86E7B">
      <w:r w:rsidRPr="00816C4A">
        <w:t>Not required by 3GPP.</w:t>
      </w:r>
    </w:p>
    <w:p w14:paraId="7B44C656" w14:textId="77777777" w:rsidR="00E86E7B" w:rsidRPr="00816C4A" w:rsidRDefault="00E86E7B" w:rsidP="00E86E7B">
      <w:pPr>
        <w:pStyle w:val="Heading2"/>
      </w:pPr>
      <w:bookmarkStart w:id="887" w:name="_Toc3200757"/>
      <w:bookmarkStart w:id="888" w:name="_Toc20392500"/>
      <w:bookmarkStart w:id="889" w:name="_Toc27774147"/>
      <w:bookmarkStart w:id="890" w:name="_Toc36482607"/>
      <w:bookmarkStart w:id="891" w:name="_Toc36484266"/>
      <w:bookmarkStart w:id="892" w:name="_Toc44933196"/>
      <w:bookmarkStart w:id="893" w:name="_Toc50972149"/>
      <w:bookmarkStart w:id="894" w:name="_Toc57104903"/>
      <w:bookmarkStart w:id="895" w:name="_Toc138672729"/>
      <w:r w:rsidRPr="00816C4A">
        <w:t>6.5</w:t>
      </w:r>
      <w:r w:rsidRPr="00816C4A">
        <w:tab/>
        <w:t>Common elements in proactive UICC commands</w:t>
      </w:r>
      <w:bookmarkEnd w:id="887"/>
      <w:bookmarkEnd w:id="888"/>
      <w:bookmarkEnd w:id="889"/>
      <w:bookmarkEnd w:id="890"/>
      <w:bookmarkEnd w:id="891"/>
      <w:bookmarkEnd w:id="892"/>
      <w:bookmarkEnd w:id="893"/>
      <w:bookmarkEnd w:id="894"/>
      <w:bookmarkEnd w:id="895"/>
    </w:p>
    <w:p w14:paraId="1879BB91" w14:textId="77777777" w:rsidR="00E86E7B" w:rsidRPr="00816C4A" w:rsidRDefault="00E86E7B" w:rsidP="00E86E7B">
      <w:r w:rsidRPr="00816C4A">
        <w:t>See ETSI TS 102 223 [32] clause 6.5.</w:t>
      </w:r>
    </w:p>
    <w:p w14:paraId="111D79ED" w14:textId="77777777" w:rsidR="00E86E7B" w:rsidRPr="00816C4A" w:rsidRDefault="00E86E7B" w:rsidP="00E86E7B">
      <w:pPr>
        <w:pStyle w:val="Heading3"/>
      </w:pPr>
      <w:bookmarkStart w:id="896" w:name="_Toc3200758"/>
      <w:bookmarkStart w:id="897" w:name="_Toc20392501"/>
      <w:bookmarkStart w:id="898" w:name="_Toc27774148"/>
      <w:bookmarkStart w:id="899" w:name="_Toc36482608"/>
      <w:bookmarkStart w:id="900" w:name="_Toc36484267"/>
      <w:bookmarkStart w:id="901" w:name="_Toc44933197"/>
      <w:bookmarkStart w:id="902" w:name="_Toc50972150"/>
      <w:bookmarkStart w:id="903" w:name="_Toc57104904"/>
      <w:bookmarkStart w:id="904" w:name="_Toc138672730"/>
      <w:r w:rsidRPr="00816C4A">
        <w:t>6.5.1</w:t>
      </w:r>
      <w:r w:rsidRPr="00816C4A">
        <w:tab/>
        <w:t>Command number</w:t>
      </w:r>
      <w:bookmarkEnd w:id="896"/>
      <w:bookmarkEnd w:id="897"/>
      <w:bookmarkEnd w:id="898"/>
      <w:bookmarkEnd w:id="899"/>
      <w:bookmarkEnd w:id="900"/>
      <w:bookmarkEnd w:id="901"/>
      <w:bookmarkEnd w:id="902"/>
      <w:bookmarkEnd w:id="903"/>
      <w:bookmarkEnd w:id="904"/>
    </w:p>
    <w:p w14:paraId="32DB412E" w14:textId="77777777" w:rsidR="00E86E7B" w:rsidRPr="00816C4A" w:rsidRDefault="00E86E7B" w:rsidP="00E86E7B">
      <w:r w:rsidRPr="00816C4A">
        <w:t>See ETSI TS 102 223 [32] clause 6.5.1.</w:t>
      </w:r>
    </w:p>
    <w:p w14:paraId="20605183" w14:textId="77777777" w:rsidR="00E86E7B" w:rsidRPr="00816C4A" w:rsidRDefault="00E86E7B" w:rsidP="00E86E7B">
      <w:pPr>
        <w:pStyle w:val="Heading3"/>
      </w:pPr>
      <w:bookmarkStart w:id="905" w:name="_Toc3200759"/>
      <w:bookmarkStart w:id="906" w:name="_Toc20392502"/>
      <w:bookmarkStart w:id="907" w:name="_Toc27774149"/>
      <w:bookmarkStart w:id="908" w:name="_Toc36482609"/>
      <w:bookmarkStart w:id="909" w:name="_Toc36484268"/>
      <w:bookmarkStart w:id="910" w:name="_Toc44933198"/>
      <w:bookmarkStart w:id="911" w:name="_Toc50972151"/>
      <w:bookmarkStart w:id="912" w:name="_Toc57104905"/>
      <w:bookmarkStart w:id="913" w:name="_Toc138672731"/>
      <w:r w:rsidRPr="00816C4A">
        <w:t>6.5.2</w:t>
      </w:r>
      <w:r w:rsidRPr="00816C4A">
        <w:tab/>
        <w:t>Device identities</w:t>
      </w:r>
      <w:bookmarkEnd w:id="905"/>
      <w:bookmarkEnd w:id="906"/>
      <w:bookmarkEnd w:id="907"/>
      <w:bookmarkEnd w:id="908"/>
      <w:bookmarkEnd w:id="909"/>
      <w:bookmarkEnd w:id="910"/>
      <w:bookmarkEnd w:id="911"/>
      <w:bookmarkEnd w:id="912"/>
      <w:bookmarkEnd w:id="913"/>
    </w:p>
    <w:p w14:paraId="2A23D33A" w14:textId="77777777" w:rsidR="00E86E7B" w:rsidRPr="00816C4A" w:rsidRDefault="00E86E7B" w:rsidP="00E86E7B">
      <w:r w:rsidRPr="00816C4A">
        <w:t>See ETSI TS 102 223 [32] clause 6.5.2.</w:t>
      </w:r>
    </w:p>
    <w:p w14:paraId="3B6B1A3C" w14:textId="77777777" w:rsidR="00E86E7B" w:rsidRPr="00816C4A" w:rsidRDefault="00E86E7B" w:rsidP="00E86E7B">
      <w:pPr>
        <w:pStyle w:val="Heading3"/>
      </w:pPr>
      <w:bookmarkStart w:id="914" w:name="_Toc3200760"/>
      <w:bookmarkStart w:id="915" w:name="_Toc20392503"/>
      <w:bookmarkStart w:id="916" w:name="_Toc27774150"/>
      <w:bookmarkStart w:id="917" w:name="_Toc36482610"/>
      <w:bookmarkStart w:id="918" w:name="_Toc36484269"/>
      <w:bookmarkStart w:id="919" w:name="_Toc44933199"/>
      <w:bookmarkStart w:id="920" w:name="_Toc50972152"/>
      <w:bookmarkStart w:id="921" w:name="_Toc57104906"/>
      <w:bookmarkStart w:id="922" w:name="_Toc138672732"/>
      <w:r w:rsidRPr="00816C4A">
        <w:t>6.5.3</w:t>
      </w:r>
      <w:r w:rsidRPr="00816C4A">
        <w:tab/>
        <w:t>Alpha identifier</w:t>
      </w:r>
      <w:bookmarkEnd w:id="914"/>
      <w:bookmarkEnd w:id="915"/>
      <w:bookmarkEnd w:id="916"/>
      <w:bookmarkEnd w:id="917"/>
      <w:bookmarkEnd w:id="918"/>
      <w:bookmarkEnd w:id="919"/>
      <w:bookmarkEnd w:id="920"/>
      <w:bookmarkEnd w:id="921"/>
      <w:bookmarkEnd w:id="922"/>
    </w:p>
    <w:p w14:paraId="16DA3230" w14:textId="77777777" w:rsidR="00E86E7B" w:rsidRPr="00816C4A" w:rsidRDefault="00E86E7B" w:rsidP="00E86E7B">
      <w:r w:rsidRPr="00816C4A">
        <w:t>See ETSI TS 102 223 [32] clause 6.5.3.</w:t>
      </w:r>
    </w:p>
    <w:p w14:paraId="4BC40C5E" w14:textId="77777777" w:rsidR="00E86E7B" w:rsidRPr="00816C4A" w:rsidRDefault="00E86E7B" w:rsidP="00E86E7B">
      <w:pPr>
        <w:pStyle w:val="Heading3"/>
      </w:pPr>
      <w:bookmarkStart w:id="923" w:name="_Toc3200761"/>
      <w:bookmarkStart w:id="924" w:name="_Toc20392504"/>
      <w:bookmarkStart w:id="925" w:name="_Toc27774151"/>
      <w:bookmarkStart w:id="926" w:name="_Toc36482611"/>
      <w:bookmarkStart w:id="927" w:name="_Toc36484270"/>
      <w:bookmarkStart w:id="928" w:name="_Toc44933200"/>
      <w:bookmarkStart w:id="929" w:name="_Toc50972153"/>
      <w:bookmarkStart w:id="930" w:name="_Toc57104907"/>
      <w:bookmarkStart w:id="931" w:name="_Toc138672733"/>
      <w:r w:rsidRPr="00816C4A">
        <w:t>6.5.4</w:t>
      </w:r>
      <w:r w:rsidRPr="00816C4A">
        <w:tab/>
        <w:t>Icon identifiers</w:t>
      </w:r>
      <w:bookmarkEnd w:id="923"/>
      <w:bookmarkEnd w:id="924"/>
      <w:bookmarkEnd w:id="925"/>
      <w:bookmarkEnd w:id="926"/>
      <w:bookmarkEnd w:id="927"/>
      <w:bookmarkEnd w:id="928"/>
      <w:bookmarkEnd w:id="929"/>
      <w:bookmarkEnd w:id="930"/>
      <w:bookmarkEnd w:id="931"/>
    </w:p>
    <w:p w14:paraId="3B1B3D14" w14:textId="77777777" w:rsidR="00E86E7B" w:rsidRPr="00816C4A" w:rsidRDefault="00E86E7B" w:rsidP="00E86E7B">
      <w:r w:rsidRPr="00816C4A">
        <w:t>The display of icons is optional for the terminal on a per command basis, see ETSI TS 102 223 [32] clause 6.5.4.</w:t>
      </w:r>
    </w:p>
    <w:p w14:paraId="1F02F452" w14:textId="77777777" w:rsidR="00E86E7B" w:rsidRPr="00816C4A" w:rsidRDefault="00E86E7B" w:rsidP="00E86E7B">
      <w:pPr>
        <w:pStyle w:val="Heading3"/>
      </w:pPr>
      <w:bookmarkStart w:id="932" w:name="_Toc3200762"/>
      <w:bookmarkStart w:id="933" w:name="_Toc20392505"/>
      <w:bookmarkStart w:id="934" w:name="_Toc27774152"/>
      <w:bookmarkStart w:id="935" w:name="_Toc36482612"/>
      <w:bookmarkStart w:id="936" w:name="_Toc36484271"/>
      <w:bookmarkStart w:id="937" w:name="_Toc44933201"/>
      <w:bookmarkStart w:id="938" w:name="_Toc50972154"/>
      <w:bookmarkStart w:id="939" w:name="_Toc57104908"/>
      <w:bookmarkStart w:id="940" w:name="_Toc138672734"/>
      <w:r w:rsidRPr="00816C4A">
        <w:t>6.5.5</w:t>
      </w:r>
      <w:r w:rsidRPr="00816C4A">
        <w:tab/>
        <w:t>Text attribute</w:t>
      </w:r>
      <w:bookmarkEnd w:id="932"/>
      <w:bookmarkEnd w:id="933"/>
      <w:bookmarkEnd w:id="934"/>
      <w:bookmarkEnd w:id="935"/>
      <w:bookmarkEnd w:id="936"/>
      <w:bookmarkEnd w:id="937"/>
      <w:bookmarkEnd w:id="938"/>
      <w:bookmarkEnd w:id="939"/>
      <w:bookmarkEnd w:id="940"/>
    </w:p>
    <w:p w14:paraId="4F63AF47" w14:textId="77777777" w:rsidR="00E86E7B" w:rsidRPr="00816C4A" w:rsidRDefault="00E86E7B" w:rsidP="00E86E7B">
      <w:r w:rsidRPr="00816C4A">
        <w:t>See ETSI TS 102 223 [32] clause 6.5.5.</w:t>
      </w:r>
    </w:p>
    <w:p w14:paraId="3E480731" w14:textId="77777777" w:rsidR="00E86E7B" w:rsidRPr="00816C4A" w:rsidRDefault="00E86E7B" w:rsidP="00E86E7B">
      <w:pPr>
        <w:pStyle w:val="Heading3"/>
      </w:pPr>
      <w:bookmarkStart w:id="941" w:name="_Toc3200763"/>
      <w:bookmarkStart w:id="942" w:name="_Toc20392506"/>
      <w:bookmarkStart w:id="943" w:name="_Toc27774153"/>
      <w:bookmarkStart w:id="944" w:name="_Toc36482613"/>
      <w:bookmarkStart w:id="945" w:name="_Toc36484272"/>
      <w:bookmarkStart w:id="946" w:name="_Toc44933202"/>
      <w:bookmarkStart w:id="947" w:name="_Toc50972155"/>
      <w:bookmarkStart w:id="948" w:name="_Toc57104909"/>
      <w:bookmarkStart w:id="949" w:name="_Toc138672735"/>
      <w:r w:rsidRPr="00816C4A">
        <w:t>6.5.6</w:t>
      </w:r>
      <w:r w:rsidRPr="00816C4A">
        <w:tab/>
        <w:t>Frame identifier</w:t>
      </w:r>
      <w:bookmarkEnd w:id="941"/>
      <w:bookmarkEnd w:id="942"/>
      <w:bookmarkEnd w:id="943"/>
      <w:bookmarkEnd w:id="944"/>
      <w:bookmarkEnd w:id="945"/>
      <w:bookmarkEnd w:id="946"/>
      <w:bookmarkEnd w:id="947"/>
      <w:bookmarkEnd w:id="948"/>
      <w:bookmarkEnd w:id="949"/>
    </w:p>
    <w:p w14:paraId="6C48B8D1" w14:textId="77777777" w:rsidR="00E86E7B" w:rsidRPr="00816C4A" w:rsidRDefault="00E86E7B" w:rsidP="00E86E7B">
      <w:r w:rsidRPr="00816C4A">
        <w:t>See ETSI TS 102 223 [32] clause 6.5.6.</w:t>
      </w:r>
    </w:p>
    <w:p w14:paraId="3CE717D9" w14:textId="77777777" w:rsidR="00E86E7B" w:rsidRPr="00816C4A" w:rsidRDefault="00E86E7B" w:rsidP="00E86E7B">
      <w:pPr>
        <w:pStyle w:val="Heading2"/>
      </w:pPr>
      <w:bookmarkStart w:id="950" w:name="_Toc3200764"/>
      <w:bookmarkStart w:id="951" w:name="_Toc20392507"/>
      <w:bookmarkStart w:id="952" w:name="_Toc27774154"/>
      <w:bookmarkStart w:id="953" w:name="_Toc36482614"/>
      <w:bookmarkStart w:id="954" w:name="_Toc36484273"/>
      <w:bookmarkStart w:id="955" w:name="_Toc44933203"/>
      <w:bookmarkStart w:id="956" w:name="_Toc50972156"/>
      <w:bookmarkStart w:id="957" w:name="_Toc57104910"/>
      <w:bookmarkStart w:id="958" w:name="_Toc138672736"/>
      <w:r w:rsidRPr="00816C4A">
        <w:lastRenderedPageBreak/>
        <w:t>6.6</w:t>
      </w:r>
      <w:r w:rsidRPr="00816C4A">
        <w:tab/>
        <w:t>Structure of proactive UICC commands</w:t>
      </w:r>
      <w:bookmarkEnd w:id="950"/>
      <w:bookmarkEnd w:id="951"/>
      <w:bookmarkEnd w:id="952"/>
      <w:bookmarkEnd w:id="953"/>
      <w:bookmarkEnd w:id="954"/>
      <w:bookmarkEnd w:id="955"/>
      <w:bookmarkEnd w:id="956"/>
      <w:bookmarkEnd w:id="957"/>
      <w:bookmarkEnd w:id="958"/>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59" w:name="_Toc3200765"/>
      <w:bookmarkStart w:id="960" w:name="_Toc20392508"/>
      <w:bookmarkStart w:id="961" w:name="_Toc27774155"/>
      <w:bookmarkStart w:id="962" w:name="_Toc36482615"/>
      <w:bookmarkStart w:id="963" w:name="_Toc36484274"/>
      <w:bookmarkStart w:id="964" w:name="_Toc44933204"/>
      <w:bookmarkStart w:id="965" w:name="_Toc50972157"/>
      <w:bookmarkStart w:id="966" w:name="_Toc57104911"/>
      <w:bookmarkStart w:id="967" w:name="_Toc138672737"/>
      <w:r w:rsidRPr="00816C4A">
        <w:t>6.6.1</w:t>
      </w:r>
      <w:r w:rsidRPr="00816C4A">
        <w:tab/>
        <w:t>DISPLAY TEXT</w:t>
      </w:r>
      <w:bookmarkEnd w:id="959"/>
      <w:bookmarkEnd w:id="960"/>
      <w:bookmarkEnd w:id="961"/>
      <w:bookmarkEnd w:id="962"/>
      <w:bookmarkEnd w:id="963"/>
      <w:bookmarkEnd w:id="964"/>
      <w:bookmarkEnd w:id="965"/>
      <w:bookmarkEnd w:id="966"/>
      <w:bookmarkEnd w:id="967"/>
    </w:p>
    <w:p w14:paraId="2E57CEA9" w14:textId="77777777" w:rsidR="00E86E7B" w:rsidRPr="00816C4A" w:rsidRDefault="00E86E7B" w:rsidP="00E86E7B">
      <w:r w:rsidRPr="00816C4A">
        <w:t>See ETSI TS 102 223 [32] clause 6.6.1.</w:t>
      </w:r>
    </w:p>
    <w:p w14:paraId="79A004CE" w14:textId="77777777" w:rsidR="00E86E7B" w:rsidRPr="00816C4A" w:rsidRDefault="00E86E7B" w:rsidP="00E86E7B">
      <w:pPr>
        <w:pStyle w:val="Heading3"/>
      </w:pPr>
      <w:bookmarkStart w:id="968" w:name="_Toc3200766"/>
      <w:bookmarkStart w:id="969" w:name="_Toc20392509"/>
      <w:bookmarkStart w:id="970" w:name="_Toc27774156"/>
      <w:bookmarkStart w:id="971" w:name="_Toc36482616"/>
      <w:bookmarkStart w:id="972" w:name="_Toc36484275"/>
      <w:bookmarkStart w:id="973" w:name="_Toc44933205"/>
      <w:bookmarkStart w:id="974" w:name="_Toc50972158"/>
      <w:bookmarkStart w:id="975" w:name="_Toc57104912"/>
      <w:bookmarkStart w:id="976" w:name="_Toc138672738"/>
      <w:r w:rsidRPr="00816C4A">
        <w:t>6.6.2</w:t>
      </w:r>
      <w:r w:rsidRPr="00816C4A">
        <w:tab/>
        <w:t>GET INKEY</w:t>
      </w:r>
      <w:bookmarkEnd w:id="968"/>
      <w:bookmarkEnd w:id="969"/>
      <w:bookmarkEnd w:id="970"/>
      <w:bookmarkEnd w:id="971"/>
      <w:bookmarkEnd w:id="972"/>
      <w:bookmarkEnd w:id="973"/>
      <w:bookmarkEnd w:id="974"/>
      <w:bookmarkEnd w:id="975"/>
      <w:bookmarkEnd w:id="976"/>
    </w:p>
    <w:p w14:paraId="0AE543C2" w14:textId="77777777" w:rsidR="00E86E7B" w:rsidRPr="00816C4A" w:rsidRDefault="00E86E7B" w:rsidP="00E86E7B">
      <w:r w:rsidRPr="00816C4A">
        <w:t>See ETSI TS 102 223 [32] clause 6.6.2.</w:t>
      </w:r>
    </w:p>
    <w:p w14:paraId="186512C4" w14:textId="77777777" w:rsidR="00E86E7B" w:rsidRPr="00816C4A" w:rsidRDefault="00E86E7B" w:rsidP="00E86E7B">
      <w:pPr>
        <w:pStyle w:val="Heading3"/>
      </w:pPr>
      <w:bookmarkStart w:id="977" w:name="_Toc3200767"/>
      <w:bookmarkStart w:id="978" w:name="_Toc20392510"/>
      <w:bookmarkStart w:id="979" w:name="_Toc27774157"/>
      <w:bookmarkStart w:id="980" w:name="_Toc36482617"/>
      <w:bookmarkStart w:id="981" w:name="_Toc36484276"/>
      <w:bookmarkStart w:id="982" w:name="_Toc44933206"/>
      <w:bookmarkStart w:id="983" w:name="_Toc50972159"/>
      <w:bookmarkStart w:id="984" w:name="_Toc57104913"/>
      <w:bookmarkStart w:id="985" w:name="_Toc138672739"/>
      <w:r w:rsidRPr="00816C4A">
        <w:t>6.6.3</w:t>
      </w:r>
      <w:r w:rsidRPr="00816C4A">
        <w:tab/>
        <w:t>GET INPUT</w:t>
      </w:r>
      <w:bookmarkEnd w:id="977"/>
      <w:bookmarkEnd w:id="978"/>
      <w:bookmarkEnd w:id="979"/>
      <w:bookmarkEnd w:id="980"/>
      <w:bookmarkEnd w:id="981"/>
      <w:bookmarkEnd w:id="982"/>
      <w:bookmarkEnd w:id="983"/>
      <w:bookmarkEnd w:id="984"/>
      <w:bookmarkEnd w:id="985"/>
    </w:p>
    <w:p w14:paraId="788D9FE6" w14:textId="77777777" w:rsidR="00E86E7B" w:rsidRPr="00816C4A" w:rsidRDefault="00E86E7B" w:rsidP="00E86E7B">
      <w:r w:rsidRPr="00816C4A">
        <w:t>See ETSI TS 102 223 [32] clause 6.6.3.</w:t>
      </w:r>
    </w:p>
    <w:p w14:paraId="6C3C2B52" w14:textId="77777777" w:rsidR="00E86E7B" w:rsidRPr="00816C4A" w:rsidRDefault="00E86E7B" w:rsidP="00E86E7B">
      <w:pPr>
        <w:pStyle w:val="Heading3"/>
      </w:pPr>
      <w:bookmarkStart w:id="986" w:name="_Toc3200768"/>
      <w:bookmarkStart w:id="987" w:name="_Toc20392511"/>
      <w:bookmarkStart w:id="988" w:name="_Toc27774158"/>
      <w:bookmarkStart w:id="989" w:name="_Toc36482618"/>
      <w:bookmarkStart w:id="990" w:name="_Toc36484277"/>
      <w:bookmarkStart w:id="991" w:name="_Toc44933207"/>
      <w:bookmarkStart w:id="992" w:name="_Toc50972160"/>
      <w:bookmarkStart w:id="993" w:name="_Toc57104914"/>
      <w:bookmarkStart w:id="994" w:name="_Toc138672740"/>
      <w:r w:rsidRPr="00816C4A">
        <w:t>6.6.4</w:t>
      </w:r>
      <w:r w:rsidRPr="00816C4A">
        <w:tab/>
        <w:t>MORE TIME</w:t>
      </w:r>
      <w:bookmarkEnd w:id="986"/>
      <w:bookmarkEnd w:id="987"/>
      <w:bookmarkEnd w:id="988"/>
      <w:bookmarkEnd w:id="989"/>
      <w:bookmarkEnd w:id="990"/>
      <w:bookmarkEnd w:id="991"/>
      <w:bookmarkEnd w:id="992"/>
      <w:bookmarkEnd w:id="993"/>
      <w:bookmarkEnd w:id="994"/>
    </w:p>
    <w:p w14:paraId="5B56D0DD" w14:textId="77777777" w:rsidR="00E86E7B" w:rsidRPr="00816C4A" w:rsidRDefault="00E86E7B" w:rsidP="00E86E7B">
      <w:r w:rsidRPr="00816C4A">
        <w:t>See ETSI TS 102 223 [32] clause 6.6.4.</w:t>
      </w:r>
    </w:p>
    <w:p w14:paraId="2C9793AA" w14:textId="77777777" w:rsidR="00E86E7B" w:rsidRPr="00816C4A" w:rsidRDefault="00E86E7B" w:rsidP="00E86E7B">
      <w:pPr>
        <w:pStyle w:val="Heading3"/>
      </w:pPr>
      <w:bookmarkStart w:id="995" w:name="_Toc3200769"/>
      <w:bookmarkStart w:id="996" w:name="_Toc20392512"/>
      <w:bookmarkStart w:id="997" w:name="_Toc27774159"/>
      <w:bookmarkStart w:id="998" w:name="_Toc36482619"/>
      <w:bookmarkStart w:id="999" w:name="_Toc36484278"/>
      <w:bookmarkStart w:id="1000" w:name="_Toc44933208"/>
      <w:bookmarkStart w:id="1001" w:name="_Toc50972161"/>
      <w:bookmarkStart w:id="1002" w:name="_Toc57104915"/>
      <w:bookmarkStart w:id="1003" w:name="_Toc138672741"/>
      <w:r w:rsidRPr="00816C4A">
        <w:t>6.6.5</w:t>
      </w:r>
      <w:r w:rsidRPr="00816C4A">
        <w:tab/>
        <w:t>PLAY TONE</w:t>
      </w:r>
      <w:bookmarkEnd w:id="995"/>
      <w:bookmarkEnd w:id="996"/>
      <w:bookmarkEnd w:id="997"/>
      <w:bookmarkEnd w:id="998"/>
      <w:bookmarkEnd w:id="999"/>
      <w:bookmarkEnd w:id="1000"/>
      <w:bookmarkEnd w:id="1001"/>
      <w:bookmarkEnd w:id="1002"/>
      <w:bookmarkEnd w:id="1003"/>
    </w:p>
    <w:p w14:paraId="4E08B161" w14:textId="77777777" w:rsidR="00E86E7B" w:rsidRPr="00816C4A" w:rsidRDefault="00E86E7B" w:rsidP="00E86E7B">
      <w:r w:rsidRPr="00816C4A">
        <w:t>See ETSI TS 102 223 [32] clause 6.6.5.</w:t>
      </w:r>
    </w:p>
    <w:p w14:paraId="3E89C129" w14:textId="77777777" w:rsidR="00E86E7B" w:rsidRPr="00816C4A" w:rsidRDefault="00E86E7B" w:rsidP="00E86E7B">
      <w:pPr>
        <w:pStyle w:val="Heading3"/>
      </w:pPr>
      <w:bookmarkStart w:id="1004" w:name="_Toc3200770"/>
      <w:bookmarkStart w:id="1005" w:name="_Toc20392513"/>
      <w:bookmarkStart w:id="1006" w:name="_Toc27774160"/>
      <w:bookmarkStart w:id="1007" w:name="_Toc36482620"/>
      <w:bookmarkStart w:id="1008" w:name="_Toc36484279"/>
      <w:bookmarkStart w:id="1009" w:name="_Toc44933209"/>
      <w:bookmarkStart w:id="1010" w:name="_Toc50972162"/>
      <w:bookmarkStart w:id="1011" w:name="_Toc57104916"/>
      <w:bookmarkStart w:id="1012" w:name="_Toc138672742"/>
      <w:r w:rsidRPr="00816C4A">
        <w:t>6.6.6</w:t>
      </w:r>
      <w:r w:rsidRPr="00816C4A">
        <w:tab/>
        <w:t>POLL INTERVAL</w:t>
      </w:r>
      <w:bookmarkEnd w:id="1004"/>
      <w:bookmarkEnd w:id="1005"/>
      <w:bookmarkEnd w:id="1006"/>
      <w:bookmarkEnd w:id="1007"/>
      <w:bookmarkEnd w:id="1008"/>
      <w:bookmarkEnd w:id="1009"/>
      <w:bookmarkEnd w:id="1010"/>
      <w:bookmarkEnd w:id="1011"/>
      <w:bookmarkEnd w:id="1012"/>
    </w:p>
    <w:p w14:paraId="45C42373" w14:textId="77777777" w:rsidR="00E86E7B" w:rsidRPr="00816C4A" w:rsidRDefault="00E86E7B" w:rsidP="00E86E7B">
      <w:r w:rsidRPr="00816C4A">
        <w:t>See ETSI TS 102 223 [32] clause 6.6.6.</w:t>
      </w:r>
    </w:p>
    <w:p w14:paraId="1090DFA7" w14:textId="77777777" w:rsidR="00E86E7B" w:rsidRPr="00816C4A" w:rsidRDefault="00E86E7B" w:rsidP="00E86E7B">
      <w:pPr>
        <w:pStyle w:val="Heading3"/>
      </w:pPr>
      <w:bookmarkStart w:id="1013" w:name="_Toc3200771"/>
      <w:bookmarkStart w:id="1014" w:name="_Toc20392514"/>
      <w:bookmarkStart w:id="1015" w:name="_Toc27774161"/>
      <w:bookmarkStart w:id="1016" w:name="_Toc36482621"/>
      <w:bookmarkStart w:id="1017" w:name="_Toc36484280"/>
      <w:bookmarkStart w:id="1018" w:name="_Toc44933210"/>
      <w:bookmarkStart w:id="1019" w:name="_Toc50972163"/>
      <w:bookmarkStart w:id="1020" w:name="_Toc57104917"/>
      <w:bookmarkStart w:id="1021" w:name="_Toc138672743"/>
      <w:r w:rsidRPr="00816C4A">
        <w:t>6.6.7</w:t>
      </w:r>
      <w:r w:rsidRPr="00816C4A">
        <w:tab/>
        <w:t>SET-UP MENU</w:t>
      </w:r>
      <w:bookmarkEnd w:id="1013"/>
      <w:bookmarkEnd w:id="1014"/>
      <w:bookmarkEnd w:id="1015"/>
      <w:bookmarkEnd w:id="1016"/>
      <w:bookmarkEnd w:id="1017"/>
      <w:bookmarkEnd w:id="1018"/>
      <w:bookmarkEnd w:id="1019"/>
      <w:bookmarkEnd w:id="1020"/>
      <w:bookmarkEnd w:id="1021"/>
    </w:p>
    <w:p w14:paraId="20E0BA39" w14:textId="77777777" w:rsidR="00E86E7B" w:rsidRPr="00816C4A" w:rsidRDefault="00E86E7B" w:rsidP="00E86E7B">
      <w:r w:rsidRPr="00816C4A">
        <w:t>See ETSI TS 102 223 [32] clause 6.6.7.</w:t>
      </w:r>
    </w:p>
    <w:p w14:paraId="6854EB28" w14:textId="77777777" w:rsidR="00E86E7B" w:rsidRPr="00816C4A" w:rsidRDefault="00E86E7B" w:rsidP="00E86E7B">
      <w:pPr>
        <w:pStyle w:val="Heading3"/>
      </w:pPr>
      <w:bookmarkStart w:id="1022" w:name="_Toc3200772"/>
      <w:bookmarkStart w:id="1023" w:name="_Toc20392515"/>
      <w:bookmarkStart w:id="1024" w:name="_Toc27774162"/>
      <w:bookmarkStart w:id="1025" w:name="_Toc36482622"/>
      <w:bookmarkStart w:id="1026" w:name="_Toc36484281"/>
      <w:bookmarkStart w:id="1027" w:name="_Toc44933211"/>
      <w:bookmarkStart w:id="1028" w:name="_Toc50972164"/>
      <w:bookmarkStart w:id="1029" w:name="_Toc57104918"/>
      <w:bookmarkStart w:id="1030" w:name="_Toc138672744"/>
      <w:r w:rsidRPr="00816C4A">
        <w:t>6.6.8</w:t>
      </w:r>
      <w:r w:rsidRPr="00816C4A">
        <w:tab/>
        <w:t>SELECT ITEM</w:t>
      </w:r>
      <w:bookmarkEnd w:id="1022"/>
      <w:bookmarkEnd w:id="1023"/>
      <w:bookmarkEnd w:id="1024"/>
      <w:bookmarkEnd w:id="1025"/>
      <w:bookmarkEnd w:id="1026"/>
      <w:bookmarkEnd w:id="1027"/>
      <w:bookmarkEnd w:id="1028"/>
      <w:bookmarkEnd w:id="1029"/>
      <w:bookmarkEnd w:id="1030"/>
    </w:p>
    <w:p w14:paraId="1CCE3E31" w14:textId="77777777" w:rsidR="00E86E7B" w:rsidRPr="00816C4A" w:rsidRDefault="00E86E7B" w:rsidP="00E86E7B">
      <w:r w:rsidRPr="00816C4A">
        <w:t>See ETSI TS 102 223 [32] clause 6.6.8.</w:t>
      </w:r>
    </w:p>
    <w:p w14:paraId="2F349D6B" w14:textId="77777777" w:rsidR="00E86E7B" w:rsidRPr="00816C4A" w:rsidRDefault="00E86E7B" w:rsidP="00E86E7B">
      <w:pPr>
        <w:pStyle w:val="Heading3"/>
      </w:pPr>
      <w:bookmarkStart w:id="1031" w:name="_Toc3200773"/>
      <w:bookmarkStart w:id="1032" w:name="_Toc20392516"/>
      <w:bookmarkStart w:id="1033" w:name="_Toc27774163"/>
      <w:bookmarkStart w:id="1034" w:name="_Toc36482623"/>
      <w:bookmarkStart w:id="1035" w:name="_Toc36484282"/>
      <w:bookmarkStart w:id="1036" w:name="_Toc44933212"/>
      <w:bookmarkStart w:id="1037" w:name="_Toc50972165"/>
      <w:bookmarkStart w:id="1038" w:name="_Toc57104919"/>
      <w:bookmarkStart w:id="1039" w:name="_Toc138672745"/>
      <w:r w:rsidRPr="00816C4A">
        <w:t>6.6.9</w:t>
      </w:r>
      <w:r w:rsidRPr="00816C4A">
        <w:tab/>
        <w:t>SEND SHORT MESSAGE</w:t>
      </w:r>
      <w:bookmarkEnd w:id="1031"/>
      <w:bookmarkEnd w:id="1032"/>
      <w:bookmarkEnd w:id="1033"/>
      <w:bookmarkEnd w:id="1034"/>
      <w:bookmarkEnd w:id="1035"/>
      <w:bookmarkEnd w:id="1036"/>
      <w:bookmarkEnd w:id="1037"/>
      <w:bookmarkEnd w:id="1038"/>
      <w:bookmarkEnd w:id="1039"/>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r w:rsidRPr="00816C4A">
              <w:rPr>
                <w:lang w:val="fr-FR"/>
              </w:rPr>
              <w:t>Device identities</w:t>
            </w:r>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t>The address data object holds the RP_Destination_Address of the Service Centre. If no RP_Destination_Address is transferred, then the ME shall insert the default Service Centre address.</w:t>
      </w:r>
    </w:p>
    <w:p w14:paraId="1AB8E3A3" w14:textId="77777777" w:rsidR="00E86E7B" w:rsidRPr="00816C4A" w:rsidRDefault="00E86E7B" w:rsidP="00E86E7B">
      <w:r w:rsidRPr="00816C4A">
        <w:t>The address data object 1 may optionally hold the Public Service Identity of the SM-SC in URI format that the ME shall use to submit the SMS over IP as defined in 3GPP TS 24.341 [65].</w:t>
      </w:r>
    </w:p>
    <w:p w14:paraId="4201AB52" w14:textId="77777777" w:rsidR="00E86E7B" w:rsidRPr="00816C4A" w:rsidRDefault="00E86E7B" w:rsidP="00E86E7B">
      <w:r w:rsidRPr="00816C4A">
        <w:lastRenderedPageBreak/>
        <w:t>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TS 24.341 [65] clause 5.3.1.4.2.</w:t>
      </w:r>
    </w:p>
    <w:p w14:paraId="55165117" w14:textId="77777777" w:rsidR="00E86E7B" w:rsidRPr="00816C4A" w:rsidRDefault="00E86E7B" w:rsidP="00E86E7B">
      <w:r w:rsidRPr="00816C4A">
        <w:t>When Address data object 2 is present, the UICC shall set the TP_Destination_Address field in the SMS TPDU to the dummy MSISDN value as specified in 24.341 [65].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0" w:name="_Toc3200774"/>
      <w:bookmarkStart w:id="1041" w:name="_Toc20392517"/>
      <w:bookmarkStart w:id="1042" w:name="_Toc27774164"/>
      <w:bookmarkStart w:id="1043" w:name="_Toc36482624"/>
      <w:bookmarkStart w:id="1044" w:name="_Toc36484283"/>
      <w:bookmarkStart w:id="1045" w:name="_Toc44933213"/>
      <w:bookmarkStart w:id="1046" w:name="_Toc50972166"/>
      <w:bookmarkStart w:id="1047" w:name="_Toc57104920"/>
      <w:bookmarkStart w:id="1048" w:name="_Toc138672746"/>
      <w:r w:rsidRPr="00816C4A">
        <w:t>6.6.10</w:t>
      </w:r>
      <w:r w:rsidRPr="00816C4A">
        <w:tab/>
        <w:t>SEND SS</w:t>
      </w:r>
      <w:bookmarkEnd w:id="1040"/>
      <w:bookmarkEnd w:id="1041"/>
      <w:bookmarkEnd w:id="1042"/>
      <w:bookmarkEnd w:id="1043"/>
      <w:bookmarkEnd w:id="1044"/>
      <w:bookmarkEnd w:id="1045"/>
      <w:bookmarkEnd w:id="1046"/>
      <w:bookmarkEnd w:id="1047"/>
      <w:bookmarkEnd w:id="1048"/>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r w:rsidRPr="00816C4A">
              <w:rPr>
                <w:lang w:val="fr-FR"/>
              </w:rPr>
              <w:t>Device identities</w:t>
            </w:r>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49" w:name="_Toc3200775"/>
      <w:bookmarkStart w:id="1050" w:name="_Toc20392518"/>
      <w:bookmarkStart w:id="1051" w:name="_Toc27774165"/>
      <w:bookmarkStart w:id="1052" w:name="_Toc36482625"/>
      <w:bookmarkStart w:id="1053" w:name="_Toc36484284"/>
      <w:bookmarkStart w:id="1054" w:name="_Toc44933214"/>
      <w:bookmarkStart w:id="1055" w:name="_Toc50972167"/>
      <w:bookmarkStart w:id="1056" w:name="_Toc57104921"/>
      <w:bookmarkStart w:id="1057" w:name="_Toc138672747"/>
      <w:r w:rsidRPr="00816C4A">
        <w:t>6.6.11</w:t>
      </w:r>
      <w:r w:rsidRPr="00816C4A">
        <w:tab/>
        <w:t>SEND USSD</w:t>
      </w:r>
      <w:bookmarkEnd w:id="1049"/>
      <w:bookmarkEnd w:id="1050"/>
      <w:bookmarkEnd w:id="1051"/>
      <w:bookmarkEnd w:id="1052"/>
      <w:bookmarkEnd w:id="1053"/>
      <w:bookmarkEnd w:id="1054"/>
      <w:bookmarkEnd w:id="1055"/>
      <w:bookmarkEnd w:id="1056"/>
      <w:bookmarkEnd w:id="1057"/>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r w:rsidRPr="00816C4A">
              <w:rPr>
                <w:lang w:val="fr-FR"/>
              </w:rPr>
              <w:t>Device identities</w:t>
            </w:r>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58" w:name="_Toc3200776"/>
      <w:bookmarkStart w:id="1059" w:name="_Toc20392519"/>
      <w:bookmarkStart w:id="1060" w:name="_Toc27774166"/>
      <w:bookmarkStart w:id="1061" w:name="_Toc36482626"/>
      <w:bookmarkStart w:id="1062" w:name="_Toc36484285"/>
      <w:bookmarkStart w:id="1063" w:name="_Toc44933215"/>
      <w:bookmarkStart w:id="1064" w:name="_Toc50972168"/>
      <w:bookmarkStart w:id="1065" w:name="_Toc57104922"/>
      <w:bookmarkStart w:id="1066" w:name="_Toc138672748"/>
      <w:r w:rsidRPr="00816C4A">
        <w:t>6.6.12</w:t>
      </w:r>
      <w:r w:rsidRPr="00816C4A">
        <w:tab/>
        <w:t>SET UP CALL</w:t>
      </w:r>
      <w:bookmarkEnd w:id="1058"/>
      <w:bookmarkEnd w:id="1059"/>
      <w:bookmarkEnd w:id="1060"/>
      <w:bookmarkEnd w:id="1061"/>
      <w:bookmarkEnd w:id="1062"/>
      <w:bookmarkEnd w:id="1063"/>
      <w:bookmarkEnd w:id="1064"/>
      <w:bookmarkEnd w:id="1065"/>
      <w:bookmarkEnd w:id="1066"/>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lastRenderedPageBreak/>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If the subaddress is not present, the ME shall not provide a called party subaddress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77777777" w:rsidR="00E86E7B" w:rsidRPr="00816C4A" w:rsidRDefault="00E86E7B" w:rsidP="00E86E7B">
      <w:r w:rsidRPr="00816C4A">
        <w:rPr>
          <w:noProof/>
        </w:rPr>
        <w:t>The IMS URI data object holds the SIP URI or tel URI, as defined in TS 24.229 [52],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67" w:name="_Toc3200777"/>
      <w:bookmarkStart w:id="1068" w:name="_Toc20392520"/>
      <w:bookmarkStart w:id="1069" w:name="_Toc27774167"/>
      <w:bookmarkStart w:id="1070" w:name="_Toc36482627"/>
      <w:bookmarkStart w:id="1071" w:name="_Toc36484286"/>
      <w:bookmarkStart w:id="1072" w:name="_Toc44933216"/>
      <w:bookmarkStart w:id="1073" w:name="_Toc50972169"/>
      <w:bookmarkStart w:id="1074" w:name="_Toc57104923"/>
      <w:bookmarkStart w:id="1075" w:name="_Toc138672749"/>
      <w:r w:rsidRPr="00816C4A">
        <w:t>6.6.13</w:t>
      </w:r>
      <w:r w:rsidRPr="00816C4A">
        <w:tab/>
        <w:t>REFRESH</w:t>
      </w:r>
      <w:bookmarkEnd w:id="1067"/>
      <w:bookmarkEnd w:id="1068"/>
      <w:bookmarkEnd w:id="1069"/>
      <w:bookmarkEnd w:id="1070"/>
      <w:bookmarkEnd w:id="1071"/>
      <w:bookmarkEnd w:id="1072"/>
      <w:bookmarkEnd w:id="1073"/>
      <w:bookmarkEnd w:id="1074"/>
      <w:bookmarkEnd w:id="1075"/>
    </w:p>
    <w:p w14:paraId="7C39F140" w14:textId="77777777" w:rsidR="00E86E7B" w:rsidRPr="00816C4A" w:rsidRDefault="00E86E7B" w:rsidP="00E86E7B">
      <w:r w:rsidRPr="00816C4A">
        <w:t>For all REFRESH modes except "Steering of Roaming", see ETSI TS 102 223 [32] clause 6.6.13.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76" w:name="_Toc3200778"/>
      <w:bookmarkStart w:id="1077" w:name="_Toc20392521"/>
      <w:bookmarkStart w:id="1078" w:name="_Toc27774168"/>
      <w:bookmarkStart w:id="1079" w:name="_Toc36482628"/>
      <w:bookmarkStart w:id="1080" w:name="_Toc36484287"/>
      <w:bookmarkStart w:id="1081" w:name="_Toc44933217"/>
      <w:bookmarkStart w:id="1082" w:name="_Toc50972170"/>
      <w:bookmarkStart w:id="1083" w:name="_Toc57104924"/>
      <w:bookmarkStart w:id="1084" w:name="_Toc138672750"/>
      <w:r w:rsidRPr="00816C4A">
        <w:t>6.6.14</w:t>
      </w:r>
      <w:r w:rsidRPr="00816C4A">
        <w:tab/>
        <w:t>POLLING OFF</w:t>
      </w:r>
      <w:bookmarkEnd w:id="1076"/>
      <w:bookmarkEnd w:id="1077"/>
      <w:bookmarkEnd w:id="1078"/>
      <w:bookmarkEnd w:id="1079"/>
      <w:bookmarkEnd w:id="1080"/>
      <w:bookmarkEnd w:id="1081"/>
      <w:bookmarkEnd w:id="1082"/>
      <w:bookmarkEnd w:id="1083"/>
      <w:bookmarkEnd w:id="1084"/>
    </w:p>
    <w:p w14:paraId="041501DA" w14:textId="77777777" w:rsidR="00E86E7B" w:rsidRPr="00816C4A" w:rsidRDefault="00E86E7B" w:rsidP="00E86E7B">
      <w:r w:rsidRPr="00816C4A">
        <w:t>See ETSI TS 102 223 [32] clause 6.6.14.</w:t>
      </w:r>
    </w:p>
    <w:p w14:paraId="5F5C83A5" w14:textId="77777777" w:rsidR="00663A5D" w:rsidRPr="00816C4A" w:rsidRDefault="004F6A18" w:rsidP="00663A5D">
      <w:pPr>
        <w:pStyle w:val="Heading3"/>
      </w:pPr>
      <w:bookmarkStart w:id="1085" w:name="_Toc3200779"/>
      <w:bookmarkStart w:id="1086" w:name="_Toc20392522"/>
      <w:bookmarkStart w:id="1087" w:name="_Toc27774169"/>
      <w:bookmarkStart w:id="1088" w:name="_Toc36482629"/>
      <w:bookmarkStart w:id="1089" w:name="_Toc36484288"/>
      <w:bookmarkStart w:id="1090" w:name="_Toc44933218"/>
      <w:bookmarkStart w:id="1091" w:name="_Toc50972171"/>
      <w:bookmarkStart w:id="1092" w:name="_Toc57104925"/>
      <w:bookmarkStart w:id="1093" w:name="_Toc3200780"/>
      <w:bookmarkStart w:id="1094" w:name="_Toc20392523"/>
      <w:bookmarkStart w:id="1095" w:name="_Toc27774170"/>
      <w:bookmarkStart w:id="1096" w:name="_Toc36482630"/>
      <w:bookmarkStart w:id="1097" w:name="_Toc36484289"/>
      <w:bookmarkStart w:id="1098" w:name="_Toc44933219"/>
      <w:bookmarkStart w:id="1099" w:name="_Toc50972172"/>
      <w:bookmarkStart w:id="1100" w:name="_Toc57104926"/>
      <w:bookmarkStart w:id="1101" w:name="_Toc138672751"/>
      <w:r w:rsidRPr="00816C4A">
        <w:t>6.6.15</w:t>
      </w:r>
      <w:r w:rsidRPr="00816C4A">
        <w:tab/>
        <w:t>PROVIDE LOCAL INFORMATION</w:t>
      </w:r>
      <w:bookmarkEnd w:id="1085"/>
      <w:bookmarkEnd w:id="1086"/>
      <w:bookmarkEnd w:id="1087"/>
      <w:bookmarkEnd w:id="1088"/>
      <w:bookmarkEnd w:id="1089"/>
      <w:bookmarkEnd w:id="1090"/>
      <w:bookmarkEnd w:id="1091"/>
      <w:bookmarkEnd w:id="1092"/>
      <w:bookmarkEnd w:id="1101"/>
    </w:p>
    <w:p w14:paraId="7B334441" w14:textId="77777777" w:rsidR="00663A5D"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663A5D" w14:paraId="6899E94E"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8CE605B" w14:textId="77777777" w:rsidR="00663A5D" w:rsidRDefault="00663A5D" w:rsidP="000A2074">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0536EE2" w14:textId="77777777" w:rsidR="00663A5D" w:rsidRDefault="00663A5D" w:rsidP="000A2074">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3BD19644" w14:textId="77777777" w:rsidR="00663A5D" w:rsidRDefault="00663A5D" w:rsidP="000A2074">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27E7116" w14:textId="77777777" w:rsidR="00663A5D" w:rsidRDefault="00663A5D" w:rsidP="000A2074">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7C556A5" w14:textId="77777777" w:rsidR="00663A5D" w:rsidRDefault="00663A5D" w:rsidP="000A2074">
            <w:pPr>
              <w:pStyle w:val="TAH"/>
              <w:ind w:left="284" w:hanging="284"/>
              <w:rPr>
                <w:lang w:eastAsia="en-GB"/>
              </w:rPr>
            </w:pPr>
            <w:r>
              <w:rPr>
                <w:lang w:eastAsia="en-GB"/>
              </w:rPr>
              <w:t>Length</w:t>
            </w:r>
          </w:p>
        </w:tc>
      </w:tr>
      <w:tr w:rsidR="00663A5D" w14:paraId="7A0CF841"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3984ECB" w14:textId="77777777" w:rsidR="00663A5D" w:rsidRDefault="00663A5D" w:rsidP="000A2074">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3513AC72" w14:textId="77777777" w:rsidR="00663A5D" w:rsidRDefault="00663A5D" w:rsidP="000A2074">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ECB5E11"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6AE4850B"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BD0F327" w14:textId="77777777" w:rsidR="00663A5D" w:rsidRDefault="00663A5D" w:rsidP="000A2074">
            <w:pPr>
              <w:pStyle w:val="TAL"/>
              <w:ind w:left="284" w:hanging="284"/>
              <w:jc w:val="center"/>
            </w:pPr>
            <w:r>
              <w:t>1</w:t>
            </w:r>
          </w:p>
        </w:tc>
      </w:tr>
      <w:tr w:rsidR="00663A5D" w14:paraId="48A377E5"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5E9CD4B1" w14:textId="77777777" w:rsidR="00663A5D" w:rsidRDefault="00663A5D" w:rsidP="000A2074">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4198668A" w14:textId="77777777" w:rsidR="00663A5D" w:rsidRDefault="00663A5D" w:rsidP="000A2074">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0EA2869D"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0C12FDA5"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F9956CB" w14:textId="77777777" w:rsidR="00663A5D" w:rsidRDefault="00663A5D" w:rsidP="000A2074">
            <w:pPr>
              <w:pStyle w:val="TAL"/>
              <w:ind w:left="284" w:hanging="284"/>
              <w:jc w:val="center"/>
            </w:pPr>
            <w:r>
              <w:t>1 or 2</w:t>
            </w:r>
          </w:p>
        </w:tc>
      </w:tr>
      <w:tr w:rsidR="00663A5D" w14:paraId="030089C0"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23B7757" w14:textId="77777777" w:rsidR="00663A5D" w:rsidRDefault="00663A5D" w:rsidP="000A2074">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7E5E14B3" w14:textId="77777777" w:rsidR="00663A5D" w:rsidRDefault="00663A5D" w:rsidP="000A2074">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7A4D1DE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7B80D898"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902298B" w14:textId="77777777" w:rsidR="00663A5D" w:rsidRDefault="00663A5D" w:rsidP="000A2074">
            <w:pPr>
              <w:pStyle w:val="TAL"/>
              <w:ind w:left="284" w:hanging="284"/>
              <w:jc w:val="center"/>
            </w:pPr>
            <w:r>
              <w:t>A</w:t>
            </w:r>
          </w:p>
        </w:tc>
      </w:tr>
      <w:tr w:rsidR="00663A5D" w14:paraId="6C69661F"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6B12C78" w14:textId="77777777" w:rsidR="00663A5D" w:rsidRDefault="00663A5D" w:rsidP="000A2074">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1603C766" w14:textId="77777777" w:rsidR="00663A5D" w:rsidRDefault="00663A5D" w:rsidP="000A2074">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2A05495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27DAFAFA"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6DB0C09" w14:textId="77777777" w:rsidR="00663A5D" w:rsidRDefault="00663A5D" w:rsidP="000A2074">
            <w:pPr>
              <w:pStyle w:val="TAL"/>
              <w:ind w:left="284" w:hanging="284"/>
              <w:jc w:val="center"/>
            </w:pPr>
            <w:r>
              <w:t>B</w:t>
            </w:r>
          </w:p>
        </w:tc>
      </w:tr>
      <w:tr w:rsidR="00663A5D" w14:paraId="393F04DD"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227F9D96" w14:textId="77777777" w:rsidR="00663A5D" w:rsidRDefault="00663A5D" w:rsidP="000A2074">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14CD53BE" w14:textId="77777777" w:rsidR="00663A5D" w:rsidRDefault="00663A5D" w:rsidP="000A2074">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2412681B" w14:textId="77777777" w:rsidR="00663A5D" w:rsidRDefault="00663A5D" w:rsidP="000A2074">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7130A39B" w14:textId="77777777" w:rsidR="00663A5D" w:rsidRDefault="00663A5D" w:rsidP="000A2074">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72015C4E" w14:textId="77777777" w:rsidR="00663A5D" w:rsidRDefault="00663A5D" w:rsidP="000A2074">
            <w:pPr>
              <w:pStyle w:val="TAL"/>
              <w:ind w:left="284" w:hanging="284"/>
              <w:jc w:val="center"/>
            </w:pPr>
            <w:r>
              <w:t>C</w:t>
            </w:r>
          </w:p>
        </w:tc>
      </w:tr>
    </w:tbl>
    <w:p w14:paraId="41AA54BF" w14:textId="77777777" w:rsidR="00663A5D" w:rsidRDefault="00663A5D" w:rsidP="00663A5D"/>
    <w:p w14:paraId="3E8201A6" w14:textId="77777777" w:rsidR="00663A5D" w:rsidRDefault="00663A5D" w:rsidP="00663A5D">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2B0706F3" w14:textId="1C86041D" w:rsidR="00E86E7B" w:rsidRPr="00816C4A" w:rsidRDefault="00E86E7B" w:rsidP="00663A5D">
      <w:pPr>
        <w:pStyle w:val="Heading3"/>
      </w:pPr>
      <w:bookmarkStart w:id="1102" w:name="_Toc138672752"/>
      <w:r w:rsidRPr="00816C4A">
        <w:t>6.6.16</w:t>
      </w:r>
      <w:r w:rsidRPr="00816C4A">
        <w:tab/>
        <w:t>SET UP EVENT LIST</w:t>
      </w:r>
      <w:bookmarkEnd w:id="1093"/>
      <w:bookmarkEnd w:id="1094"/>
      <w:bookmarkEnd w:id="1095"/>
      <w:bookmarkEnd w:id="1096"/>
      <w:bookmarkEnd w:id="1097"/>
      <w:bookmarkEnd w:id="1098"/>
      <w:bookmarkEnd w:id="1099"/>
      <w:bookmarkEnd w:id="1100"/>
      <w:bookmarkEnd w:id="1102"/>
    </w:p>
    <w:p w14:paraId="47A257E4" w14:textId="77777777" w:rsidR="00E86E7B" w:rsidRPr="00816C4A" w:rsidRDefault="00E86E7B" w:rsidP="00E86E7B">
      <w:r w:rsidRPr="00816C4A">
        <w:t>See ETSI TS 102 223 [32] clause 6.6.16.</w:t>
      </w:r>
    </w:p>
    <w:p w14:paraId="3A12A7D6" w14:textId="77777777" w:rsidR="00E86E7B" w:rsidRPr="00816C4A" w:rsidRDefault="00E86E7B" w:rsidP="00E86E7B">
      <w:pPr>
        <w:pStyle w:val="Heading3"/>
      </w:pPr>
      <w:bookmarkStart w:id="1103" w:name="_Toc3200781"/>
      <w:bookmarkStart w:id="1104" w:name="_Toc20392524"/>
      <w:bookmarkStart w:id="1105" w:name="_Toc27774171"/>
      <w:bookmarkStart w:id="1106" w:name="_Toc36482631"/>
      <w:bookmarkStart w:id="1107" w:name="_Toc36484290"/>
      <w:bookmarkStart w:id="1108" w:name="_Toc44933220"/>
      <w:bookmarkStart w:id="1109" w:name="_Toc50972173"/>
      <w:bookmarkStart w:id="1110" w:name="_Toc57104927"/>
      <w:bookmarkStart w:id="1111" w:name="_Toc138672753"/>
      <w:r w:rsidRPr="00816C4A">
        <w:t>6.6.17</w:t>
      </w:r>
      <w:r w:rsidRPr="00816C4A">
        <w:tab/>
        <w:t>PERFORM CARD APDU</w:t>
      </w:r>
      <w:bookmarkEnd w:id="1103"/>
      <w:bookmarkEnd w:id="1104"/>
      <w:bookmarkEnd w:id="1105"/>
      <w:bookmarkEnd w:id="1106"/>
      <w:bookmarkEnd w:id="1107"/>
      <w:bookmarkEnd w:id="1108"/>
      <w:bookmarkEnd w:id="1109"/>
      <w:bookmarkEnd w:id="1110"/>
      <w:bookmarkEnd w:id="1111"/>
    </w:p>
    <w:p w14:paraId="78BD86B1" w14:textId="77777777" w:rsidR="00E86E7B" w:rsidRPr="00816C4A" w:rsidRDefault="00E86E7B" w:rsidP="00E86E7B">
      <w:r w:rsidRPr="00816C4A">
        <w:t>See ETSI TS 102 223 [32] clause 6.6.17.</w:t>
      </w:r>
    </w:p>
    <w:p w14:paraId="19E53F38" w14:textId="77777777" w:rsidR="00E86E7B" w:rsidRPr="00816C4A" w:rsidRDefault="00E86E7B" w:rsidP="00E86E7B">
      <w:pPr>
        <w:pStyle w:val="Heading3"/>
      </w:pPr>
      <w:bookmarkStart w:id="1112" w:name="_Toc3200782"/>
      <w:bookmarkStart w:id="1113" w:name="_Toc20392525"/>
      <w:bookmarkStart w:id="1114" w:name="_Toc27774172"/>
      <w:bookmarkStart w:id="1115" w:name="_Toc36482632"/>
      <w:bookmarkStart w:id="1116" w:name="_Toc36484291"/>
      <w:bookmarkStart w:id="1117" w:name="_Toc44933221"/>
      <w:bookmarkStart w:id="1118" w:name="_Toc50972174"/>
      <w:bookmarkStart w:id="1119" w:name="_Toc57104928"/>
      <w:bookmarkStart w:id="1120" w:name="_Toc138672754"/>
      <w:r w:rsidRPr="00816C4A">
        <w:t>6.6.18</w:t>
      </w:r>
      <w:r w:rsidRPr="00816C4A">
        <w:tab/>
        <w:t>POWER OFF CARD</w:t>
      </w:r>
      <w:bookmarkEnd w:id="1112"/>
      <w:bookmarkEnd w:id="1113"/>
      <w:bookmarkEnd w:id="1114"/>
      <w:bookmarkEnd w:id="1115"/>
      <w:bookmarkEnd w:id="1116"/>
      <w:bookmarkEnd w:id="1117"/>
      <w:bookmarkEnd w:id="1118"/>
      <w:bookmarkEnd w:id="1119"/>
      <w:bookmarkEnd w:id="1120"/>
    </w:p>
    <w:p w14:paraId="0AB71832" w14:textId="77777777" w:rsidR="00E86E7B" w:rsidRPr="00816C4A" w:rsidRDefault="00E86E7B" w:rsidP="00E86E7B">
      <w:r w:rsidRPr="00816C4A">
        <w:t>See ETSI TS 102 223 [32] clause 6.6.18.</w:t>
      </w:r>
    </w:p>
    <w:p w14:paraId="2D27E944" w14:textId="77777777" w:rsidR="00E86E7B" w:rsidRPr="00816C4A" w:rsidRDefault="00E86E7B" w:rsidP="00E86E7B">
      <w:pPr>
        <w:pStyle w:val="Heading3"/>
      </w:pPr>
      <w:bookmarkStart w:id="1121" w:name="_Toc3200783"/>
      <w:bookmarkStart w:id="1122" w:name="_Toc20392526"/>
      <w:bookmarkStart w:id="1123" w:name="_Toc27774173"/>
      <w:bookmarkStart w:id="1124" w:name="_Toc36482633"/>
      <w:bookmarkStart w:id="1125" w:name="_Toc36484292"/>
      <w:bookmarkStart w:id="1126" w:name="_Toc44933222"/>
      <w:bookmarkStart w:id="1127" w:name="_Toc50972175"/>
      <w:bookmarkStart w:id="1128" w:name="_Toc57104929"/>
      <w:bookmarkStart w:id="1129" w:name="_Toc138672755"/>
      <w:r w:rsidRPr="00816C4A">
        <w:t>6.6.19</w:t>
      </w:r>
      <w:r w:rsidRPr="00816C4A">
        <w:tab/>
        <w:t>POWER ON CARD</w:t>
      </w:r>
      <w:bookmarkEnd w:id="1121"/>
      <w:bookmarkEnd w:id="1122"/>
      <w:bookmarkEnd w:id="1123"/>
      <w:bookmarkEnd w:id="1124"/>
      <w:bookmarkEnd w:id="1125"/>
      <w:bookmarkEnd w:id="1126"/>
      <w:bookmarkEnd w:id="1127"/>
      <w:bookmarkEnd w:id="1128"/>
      <w:bookmarkEnd w:id="1129"/>
    </w:p>
    <w:p w14:paraId="6F2CAAE5" w14:textId="77777777" w:rsidR="00E86E7B" w:rsidRPr="00816C4A" w:rsidRDefault="00E86E7B" w:rsidP="00E86E7B">
      <w:r w:rsidRPr="00816C4A">
        <w:t>See ETSI TS 102 223 [32] clause 6.6.19.</w:t>
      </w:r>
    </w:p>
    <w:p w14:paraId="1FA50130" w14:textId="77777777" w:rsidR="00E86E7B" w:rsidRPr="00816C4A" w:rsidRDefault="00E86E7B" w:rsidP="00E86E7B">
      <w:pPr>
        <w:pStyle w:val="Heading3"/>
      </w:pPr>
      <w:bookmarkStart w:id="1130" w:name="_Toc3200784"/>
      <w:bookmarkStart w:id="1131" w:name="_Toc20392527"/>
      <w:bookmarkStart w:id="1132" w:name="_Toc27774174"/>
      <w:bookmarkStart w:id="1133" w:name="_Toc36482634"/>
      <w:bookmarkStart w:id="1134" w:name="_Toc36484293"/>
      <w:bookmarkStart w:id="1135" w:name="_Toc44933223"/>
      <w:bookmarkStart w:id="1136" w:name="_Toc50972176"/>
      <w:bookmarkStart w:id="1137" w:name="_Toc57104930"/>
      <w:bookmarkStart w:id="1138" w:name="_Toc138672756"/>
      <w:r w:rsidRPr="00816C4A">
        <w:lastRenderedPageBreak/>
        <w:t>6.6.20</w:t>
      </w:r>
      <w:r w:rsidRPr="00816C4A">
        <w:tab/>
        <w:t>GET READER STATUS</w:t>
      </w:r>
      <w:bookmarkEnd w:id="1130"/>
      <w:bookmarkEnd w:id="1131"/>
      <w:bookmarkEnd w:id="1132"/>
      <w:bookmarkEnd w:id="1133"/>
      <w:bookmarkEnd w:id="1134"/>
      <w:bookmarkEnd w:id="1135"/>
      <w:bookmarkEnd w:id="1136"/>
      <w:bookmarkEnd w:id="1137"/>
      <w:bookmarkEnd w:id="1138"/>
    </w:p>
    <w:p w14:paraId="182B5ACB" w14:textId="77777777" w:rsidR="00E86E7B" w:rsidRPr="00816C4A" w:rsidRDefault="00E86E7B" w:rsidP="00E86E7B">
      <w:r w:rsidRPr="00816C4A">
        <w:t>See ETSI TS 102 223 [32] clause 6.6.20.</w:t>
      </w:r>
    </w:p>
    <w:p w14:paraId="5246D4BE" w14:textId="77777777" w:rsidR="00E86E7B" w:rsidRPr="00816C4A" w:rsidRDefault="00E86E7B" w:rsidP="00E86E7B">
      <w:pPr>
        <w:pStyle w:val="Heading3"/>
      </w:pPr>
      <w:bookmarkStart w:id="1139" w:name="_Toc3200785"/>
      <w:bookmarkStart w:id="1140" w:name="_Toc20392528"/>
      <w:bookmarkStart w:id="1141" w:name="_Toc27774175"/>
      <w:bookmarkStart w:id="1142" w:name="_Toc36482635"/>
      <w:bookmarkStart w:id="1143" w:name="_Toc36484294"/>
      <w:bookmarkStart w:id="1144" w:name="_Toc44933224"/>
      <w:bookmarkStart w:id="1145" w:name="_Toc50972177"/>
      <w:bookmarkStart w:id="1146" w:name="_Toc57104931"/>
      <w:bookmarkStart w:id="1147" w:name="_Toc138672757"/>
      <w:r w:rsidRPr="00816C4A">
        <w:t>6.6.21</w:t>
      </w:r>
      <w:r w:rsidRPr="00816C4A">
        <w:tab/>
        <w:t>TIMER MANAGEMENT</w:t>
      </w:r>
      <w:bookmarkEnd w:id="1139"/>
      <w:bookmarkEnd w:id="1140"/>
      <w:bookmarkEnd w:id="1141"/>
      <w:bookmarkEnd w:id="1142"/>
      <w:bookmarkEnd w:id="1143"/>
      <w:bookmarkEnd w:id="1144"/>
      <w:bookmarkEnd w:id="1145"/>
      <w:bookmarkEnd w:id="1146"/>
      <w:bookmarkEnd w:id="1147"/>
    </w:p>
    <w:p w14:paraId="025C634E" w14:textId="77777777" w:rsidR="00E86E7B" w:rsidRPr="00816C4A" w:rsidRDefault="00E86E7B" w:rsidP="00E86E7B">
      <w:r w:rsidRPr="00816C4A">
        <w:t>See ETSI TS 102 223 [32] clause 6.6.21.</w:t>
      </w:r>
    </w:p>
    <w:p w14:paraId="2D5A587E" w14:textId="77777777" w:rsidR="00E86E7B" w:rsidRPr="00816C4A" w:rsidRDefault="00E86E7B" w:rsidP="00E86E7B">
      <w:pPr>
        <w:pStyle w:val="Heading3"/>
      </w:pPr>
      <w:bookmarkStart w:id="1148" w:name="_Toc3200786"/>
      <w:bookmarkStart w:id="1149" w:name="_Toc20392529"/>
      <w:bookmarkStart w:id="1150" w:name="_Toc27774176"/>
      <w:bookmarkStart w:id="1151" w:name="_Toc36482636"/>
      <w:bookmarkStart w:id="1152" w:name="_Toc36484295"/>
      <w:bookmarkStart w:id="1153" w:name="_Toc44933225"/>
      <w:bookmarkStart w:id="1154" w:name="_Toc50972178"/>
      <w:bookmarkStart w:id="1155" w:name="_Toc57104932"/>
      <w:bookmarkStart w:id="1156" w:name="_Toc138672758"/>
      <w:r w:rsidRPr="00816C4A">
        <w:t>6.6.22</w:t>
      </w:r>
      <w:r w:rsidRPr="00816C4A">
        <w:tab/>
        <w:t>SET UP IDLE MODE TEXT</w:t>
      </w:r>
      <w:bookmarkEnd w:id="1148"/>
      <w:bookmarkEnd w:id="1149"/>
      <w:bookmarkEnd w:id="1150"/>
      <w:bookmarkEnd w:id="1151"/>
      <w:bookmarkEnd w:id="1152"/>
      <w:bookmarkEnd w:id="1153"/>
      <w:bookmarkEnd w:id="1154"/>
      <w:bookmarkEnd w:id="1155"/>
      <w:bookmarkEnd w:id="1156"/>
    </w:p>
    <w:p w14:paraId="7E01933E" w14:textId="77777777" w:rsidR="00E86E7B" w:rsidRPr="00816C4A" w:rsidRDefault="00E86E7B" w:rsidP="00E86E7B">
      <w:r w:rsidRPr="00816C4A">
        <w:t>See ETSI TS 102 223 [32] clause 6.6.22.</w:t>
      </w:r>
    </w:p>
    <w:p w14:paraId="1D7AAE95" w14:textId="77777777" w:rsidR="00E86E7B" w:rsidRPr="00816C4A" w:rsidRDefault="00E86E7B" w:rsidP="00E86E7B">
      <w:pPr>
        <w:pStyle w:val="Heading3"/>
      </w:pPr>
      <w:bookmarkStart w:id="1157" w:name="_Toc3200787"/>
      <w:bookmarkStart w:id="1158" w:name="_Toc20392530"/>
      <w:bookmarkStart w:id="1159" w:name="_Toc27774177"/>
      <w:bookmarkStart w:id="1160" w:name="_Toc36482637"/>
      <w:bookmarkStart w:id="1161" w:name="_Toc36484296"/>
      <w:bookmarkStart w:id="1162" w:name="_Toc44933226"/>
      <w:bookmarkStart w:id="1163" w:name="_Toc50972179"/>
      <w:bookmarkStart w:id="1164" w:name="_Toc57104933"/>
      <w:bookmarkStart w:id="1165" w:name="_Toc138672759"/>
      <w:r w:rsidRPr="00816C4A">
        <w:t>6.6.23</w:t>
      </w:r>
      <w:r w:rsidRPr="00816C4A">
        <w:tab/>
        <w:t>RUN AT COMMAND</w:t>
      </w:r>
      <w:bookmarkEnd w:id="1157"/>
      <w:bookmarkEnd w:id="1158"/>
      <w:bookmarkEnd w:id="1159"/>
      <w:bookmarkEnd w:id="1160"/>
      <w:bookmarkEnd w:id="1161"/>
      <w:bookmarkEnd w:id="1162"/>
      <w:bookmarkEnd w:id="1163"/>
      <w:bookmarkEnd w:id="1164"/>
      <w:bookmarkEnd w:id="1165"/>
    </w:p>
    <w:p w14:paraId="068843C1" w14:textId="77777777" w:rsidR="00E86E7B" w:rsidRPr="00816C4A" w:rsidRDefault="00E86E7B" w:rsidP="00E86E7B">
      <w:r w:rsidRPr="00816C4A">
        <w:t>See ETSI TS 102 223 [32] clause 6.6.23.</w:t>
      </w:r>
    </w:p>
    <w:p w14:paraId="349BEA60" w14:textId="77777777" w:rsidR="00E86E7B" w:rsidRPr="00816C4A" w:rsidRDefault="00E86E7B" w:rsidP="00E86E7B">
      <w:pPr>
        <w:pStyle w:val="Heading3"/>
      </w:pPr>
      <w:bookmarkStart w:id="1166" w:name="_Toc3200788"/>
      <w:bookmarkStart w:id="1167" w:name="_Toc20392531"/>
      <w:bookmarkStart w:id="1168" w:name="_Toc27774178"/>
      <w:bookmarkStart w:id="1169" w:name="_Toc36482638"/>
      <w:bookmarkStart w:id="1170" w:name="_Toc36484297"/>
      <w:bookmarkStart w:id="1171" w:name="_Toc44933227"/>
      <w:bookmarkStart w:id="1172" w:name="_Toc50972180"/>
      <w:bookmarkStart w:id="1173" w:name="_Toc57104934"/>
      <w:bookmarkStart w:id="1174" w:name="_Toc138672760"/>
      <w:r w:rsidRPr="00816C4A">
        <w:t>6.6.24</w:t>
      </w:r>
      <w:r w:rsidRPr="00816C4A">
        <w:tab/>
        <w:t>SEND DTMF COMMAND</w:t>
      </w:r>
      <w:bookmarkEnd w:id="1166"/>
      <w:bookmarkEnd w:id="1167"/>
      <w:bookmarkEnd w:id="1168"/>
      <w:bookmarkEnd w:id="1169"/>
      <w:bookmarkEnd w:id="1170"/>
      <w:bookmarkEnd w:id="1171"/>
      <w:bookmarkEnd w:id="1172"/>
      <w:bookmarkEnd w:id="1173"/>
      <w:bookmarkEnd w:id="1174"/>
    </w:p>
    <w:p w14:paraId="5C7B459B" w14:textId="77777777" w:rsidR="00E86E7B" w:rsidRPr="00816C4A" w:rsidRDefault="00E86E7B" w:rsidP="00E86E7B">
      <w:r w:rsidRPr="00816C4A">
        <w:t>See ETSI TS 102 223 [32] clause 6.6.24.</w:t>
      </w:r>
    </w:p>
    <w:p w14:paraId="002A3842" w14:textId="77777777" w:rsidR="00E86E7B" w:rsidRPr="00816C4A" w:rsidRDefault="00E86E7B" w:rsidP="00E86E7B">
      <w:pPr>
        <w:pStyle w:val="Heading3"/>
      </w:pPr>
      <w:bookmarkStart w:id="1175" w:name="_Toc3200789"/>
      <w:bookmarkStart w:id="1176" w:name="_Toc20392532"/>
      <w:bookmarkStart w:id="1177" w:name="_Toc27774179"/>
      <w:bookmarkStart w:id="1178" w:name="_Toc36482639"/>
      <w:bookmarkStart w:id="1179" w:name="_Toc36484298"/>
      <w:bookmarkStart w:id="1180" w:name="_Toc44933228"/>
      <w:bookmarkStart w:id="1181" w:name="_Toc50972181"/>
      <w:bookmarkStart w:id="1182" w:name="_Toc57104935"/>
      <w:bookmarkStart w:id="1183" w:name="_Toc138672761"/>
      <w:r w:rsidRPr="00816C4A">
        <w:t>6.6.25</w:t>
      </w:r>
      <w:r w:rsidRPr="00816C4A">
        <w:tab/>
        <w:t>LANGUAGE NOTIFICATION</w:t>
      </w:r>
      <w:bookmarkEnd w:id="1175"/>
      <w:bookmarkEnd w:id="1176"/>
      <w:bookmarkEnd w:id="1177"/>
      <w:bookmarkEnd w:id="1178"/>
      <w:bookmarkEnd w:id="1179"/>
      <w:bookmarkEnd w:id="1180"/>
      <w:bookmarkEnd w:id="1181"/>
      <w:bookmarkEnd w:id="1182"/>
      <w:bookmarkEnd w:id="1183"/>
    </w:p>
    <w:p w14:paraId="6EBCF37F" w14:textId="77777777" w:rsidR="00E86E7B" w:rsidRPr="00816C4A" w:rsidRDefault="00E86E7B" w:rsidP="00E86E7B">
      <w:r w:rsidRPr="00816C4A">
        <w:t>See ETSI TS 102 223 [32] clause 6.6.25.</w:t>
      </w:r>
    </w:p>
    <w:p w14:paraId="61D63FD4" w14:textId="77777777" w:rsidR="00E86E7B" w:rsidRPr="00816C4A" w:rsidRDefault="00E86E7B" w:rsidP="00E86E7B">
      <w:pPr>
        <w:pStyle w:val="Heading3"/>
      </w:pPr>
      <w:bookmarkStart w:id="1184" w:name="_Toc3200790"/>
      <w:bookmarkStart w:id="1185" w:name="_Toc20392533"/>
      <w:bookmarkStart w:id="1186" w:name="_Toc27774180"/>
      <w:bookmarkStart w:id="1187" w:name="_Toc36482640"/>
      <w:bookmarkStart w:id="1188" w:name="_Toc36484299"/>
      <w:bookmarkStart w:id="1189" w:name="_Toc44933229"/>
      <w:bookmarkStart w:id="1190" w:name="_Toc50972182"/>
      <w:bookmarkStart w:id="1191" w:name="_Toc57104936"/>
      <w:bookmarkStart w:id="1192" w:name="_Toc138672762"/>
      <w:r w:rsidRPr="00816C4A">
        <w:t>6.6.26</w:t>
      </w:r>
      <w:r w:rsidRPr="00816C4A">
        <w:tab/>
        <w:t>LAUNCH BROWSER</w:t>
      </w:r>
      <w:bookmarkEnd w:id="1184"/>
      <w:bookmarkEnd w:id="1185"/>
      <w:bookmarkEnd w:id="1186"/>
      <w:bookmarkEnd w:id="1187"/>
      <w:bookmarkEnd w:id="1188"/>
      <w:bookmarkEnd w:id="1189"/>
      <w:bookmarkEnd w:id="1190"/>
      <w:bookmarkEnd w:id="1191"/>
      <w:bookmarkEnd w:id="1192"/>
    </w:p>
    <w:p w14:paraId="735B976E" w14:textId="77777777" w:rsidR="00E86E7B" w:rsidRPr="00816C4A" w:rsidRDefault="00E86E7B" w:rsidP="00E86E7B">
      <w:r w:rsidRPr="00816C4A">
        <w:t>See ETSI TS 102 223 [32] clause 6.6.26.</w:t>
      </w:r>
    </w:p>
    <w:p w14:paraId="1BCD5AFD" w14:textId="77777777" w:rsidR="00E86E7B" w:rsidRPr="00816C4A" w:rsidRDefault="00E86E7B" w:rsidP="00E86E7B">
      <w:pPr>
        <w:pStyle w:val="Heading3"/>
      </w:pPr>
      <w:bookmarkStart w:id="1193" w:name="_Toc3200791"/>
      <w:bookmarkStart w:id="1194" w:name="_Toc20392534"/>
      <w:bookmarkStart w:id="1195" w:name="_Toc27774181"/>
      <w:bookmarkStart w:id="1196" w:name="_Toc36482641"/>
      <w:bookmarkStart w:id="1197" w:name="_Toc36484300"/>
      <w:bookmarkStart w:id="1198" w:name="_Toc44933230"/>
      <w:bookmarkStart w:id="1199" w:name="_Toc50972183"/>
      <w:bookmarkStart w:id="1200" w:name="_Toc57104937"/>
      <w:bookmarkStart w:id="1201" w:name="_Toc138672763"/>
      <w:r w:rsidRPr="00816C4A">
        <w:t>6.6.27</w:t>
      </w:r>
      <w:r w:rsidRPr="00816C4A">
        <w:tab/>
        <w:t>OPEN CHANNEL</w:t>
      </w:r>
      <w:bookmarkEnd w:id="1193"/>
      <w:bookmarkEnd w:id="1194"/>
      <w:bookmarkEnd w:id="1195"/>
      <w:bookmarkEnd w:id="1196"/>
      <w:bookmarkEnd w:id="1197"/>
      <w:bookmarkEnd w:id="1198"/>
      <w:bookmarkEnd w:id="1199"/>
      <w:bookmarkEnd w:id="1200"/>
      <w:bookmarkEnd w:id="1201"/>
    </w:p>
    <w:p w14:paraId="3028517C" w14:textId="77777777" w:rsidR="00E86E7B" w:rsidRPr="00816C4A" w:rsidRDefault="00E86E7B" w:rsidP="00E86E7B">
      <w:r w:rsidRPr="00816C4A">
        <w:t>The structure of the OPEN CHANNEL command is defined in ETSI TS 102 223 [32] clause 6.6.27. , with the addition of the following:</w:t>
      </w:r>
    </w:p>
    <w:p w14:paraId="15CAD705" w14:textId="77777777" w:rsidR="00E86E7B" w:rsidRPr="00816C4A" w:rsidRDefault="00E86E7B" w:rsidP="00E86E7B">
      <w:pPr>
        <w:pStyle w:val="Heading4"/>
      </w:pPr>
      <w:bookmarkStart w:id="1202" w:name="_Toc3200792"/>
      <w:bookmarkStart w:id="1203" w:name="_Toc20392535"/>
      <w:bookmarkStart w:id="1204" w:name="_Toc27774182"/>
      <w:bookmarkStart w:id="1205" w:name="_Toc36482642"/>
      <w:bookmarkStart w:id="1206" w:name="_Toc36484301"/>
      <w:bookmarkStart w:id="1207" w:name="_Toc44933231"/>
      <w:bookmarkStart w:id="1208" w:name="_Toc50972184"/>
      <w:bookmarkStart w:id="1209" w:name="_Toc57104938"/>
      <w:bookmarkStart w:id="1210" w:name="_Toc138672764"/>
      <w:r w:rsidRPr="00816C4A">
        <w:t>6.6.27.1</w:t>
      </w:r>
      <w:r w:rsidRPr="00816C4A">
        <w:tab/>
        <w:t>OPEN CHANNEL related to (I-)WLAN Bearer</w:t>
      </w:r>
      <w:bookmarkEnd w:id="1202"/>
      <w:bookmarkEnd w:id="1203"/>
      <w:bookmarkEnd w:id="1204"/>
      <w:bookmarkEnd w:id="1205"/>
      <w:bookmarkEnd w:id="1206"/>
      <w:bookmarkEnd w:id="1207"/>
      <w:bookmarkEnd w:id="1208"/>
      <w:bookmarkEnd w:id="1209"/>
      <w:bookmarkEnd w:id="1210"/>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67AE9FFB"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77777777" w:rsidR="00E86E7B" w:rsidRPr="00816C4A" w:rsidRDefault="00E86E7B" w:rsidP="00E86E7B">
      <w:r w:rsidRPr="00816C4A">
        <w:lastRenderedPageBreak/>
        <w:t>When OPEN CHANNEL is related to WLAN bearer, the ME shall select the WLAN according to TS 24.302 [63]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1" w:name="_Toc3200793"/>
      <w:bookmarkStart w:id="1212" w:name="_Toc20392536"/>
      <w:bookmarkStart w:id="1213" w:name="_Toc27774183"/>
      <w:bookmarkStart w:id="1214" w:name="_Toc36482643"/>
      <w:bookmarkStart w:id="1215" w:name="_Toc36484302"/>
      <w:bookmarkStart w:id="1216" w:name="_Toc44933232"/>
      <w:bookmarkStart w:id="1217" w:name="_Toc50972185"/>
      <w:bookmarkStart w:id="1218" w:name="_Toc57104939"/>
      <w:bookmarkStart w:id="1219" w:name="_Toc138672765"/>
      <w:r w:rsidRPr="00816C4A">
        <w:t>6.6.27.2</w:t>
      </w:r>
      <w:r w:rsidR="0069568F">
        <w:tab/>
      </w:r>
      <w:r w:rsidRPr="00816C4A">
        <w:t>OPEN CHANNEL for IMS</w:t>
      </w:r>
      <w:bookmarkEnd w:id="1211"/>
      <w:bookmarkEnd w:id="1212"/>
      <w:bookmarkEnd w:id="1213"/>
      <w:bookmarkEnd w:id="1214"/>
      <w:bookmarkEnd w:id="1215"/>
      <w:bookmarkEnd w:id="1216"/>
      <w:bookmarkEnd w:id="1217"/>
      <w:bookmarkEnd w:id="1218"/>
      <w:bookmarkEnd w:id="12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0" w:name="_Toc3200794"/>
      <w:bookmarkStart w:id="1221" w:name="_Toc20392537"/>
      <w:bookmarkStart w:id="1222" w:name="_Toc27774184"/>
      <w:bookmarkStart w:id="1223" w:name="_Toc36482644"/>
      <w:bookmarkStart w:id="1224" w:name="_Toc36484303"/>
      <w:bookmarkStart w:id="1225" w:name="_Toc44933233"/>
      <w:bookmarkStart w:id="1226" w:name="_Toc50972186"/>
      <w:bookmarkStart w:id="1227" w:name="_Toc57104940"/>
      <w:bookmarkStart w:id="1228" w:name="_Toc138672766"/>
      <w:r w:rsidRPr="00816C4A">
        <w:t>6.6.28</w:t>
      </w:r>
      <w:r w:rsidRPr="00816C4A">
        <w:tab/>
        <w:t>CLOSE CHANNEL</w:t>
      </w:r>
      <w:bookmarkEnd w:id="1220"/>
      <w:bookmarkEnd w:id="1221"/>
      <w:bookmarkEnd w:id="1222"/>
      <w:bookmarkEnd w:id="1223"/>
      <w:bookmarkEnd w:id="1224"/>
      <w:bookmarkEnd w:id="1225"/>
      <w:bookmarkEnd w:id="1226"/>
      <w:bookmarkEnd w:id="1227"/>
      <w:bookmarkEnd w:id="1228"/>
    </w:p>
    <w:p w14:paraId="1D7AE8ED" w14:textId="77777777" w:rsidR="00E86E7B" w:rsidRPr="00816C4A" w:rsidRDefault="00E86E7B" w:rsidP="00E86E7B">
      <w:r w:rsidRPr="00816C4A">
        <w:t>See ETSI TS 102 223 [32] clause 6.6.28.</w:t>
      </w:r>
    </w:p>
    <w:p w14:paraId="0F46862C" w14:textId="77777777" w:rsidR="00E86E7B" w:rsidRPr="00816C4A" w:rsidRDefault="00E86E7B" w:rsidP="00E86E7B">
      <w:pPr>
        <w:pStyle w:val="Heading3"/>
      </w:pPr>
      <w:bookmarkStart w:id="1229" w:name="_Toc3200795"/>
      <w:bookmarkStart w:id="1230" w:name="_Toc20392538"/>
      <w:bookmarkStart w:id="1231" w:name="_Toc27774185"/>
      <w:bookmarkStart w:id="1232" w:name="_Toc36482645"/>
      <w:bookmarkStart w:id="1233" w:name="_Toc36484304"/>
      <w:bookmarkStart w:id="1234" w:name="_Toc44933234"/>
      <w:bookmarkStart w:id="1235" w:name="_Toc50972187"/>
      <w:bookmarkStart w:id="1236" w:name="_Toc57104941"/>
      <w:bookmarkStart w:id="1237" w:name="_Toc138672767"/>
      <w:r w:rsidRPr="00816C4A">
        <w:t>6.6.29</w:t>
      </w:r>
      <w:r w:rsidRPr="00816C4A">
        <w:tab/>
        <w:t>RECEIVE DATA</w:t>
      </w:r>
      <w:bookmarkEnd w:id="1229"/>
      <w:bookmarkEnd w:id="1230"/>
      <w:bookmarkEnd w:id="1231"/>
      <w:bookmarkEnd w:id="1232"/>
      <w:bookmarkEnd w:id="1233"/>
      <w:bookmarkEnd w:id="1234"/>
      <w:bookmarkEnd w:id="1235"/>
      <w:bookmarkEnd w:id="1236"/>
      <w:bookmarkEnd w:id="1237"/>
    </w:p>
    <w:p w14:paraId="1F95F0B2" w14:textId="77777777" w:rsidR="00E86E7B" w:rsidRPr="00816C4A" w:rsidRDefault="00E86E7B" w:rsidP="00E86E7B">
      <w:r w:rsidRPr="00816C4A">
        <w:t>See ETSI TS 102 223 [32] clause 6.6.29.</w:t>
      </w:r>
    </w:p>
    <w:p w14:paraId="563FA4AB" w14:textId="77777777" w:rsidR="00E86E7B" w:rsidRPr="00816C4A" w:rsidRDefault="00E86E7B" w:rsidP="00E86E7B">
      <w:pPr>
        <w:pStyle w:val="Heading3"/>
      </w:pPr>
      <w:bookmarkStart w:id="1238" w:name="_Toc3200796"/>
      <w:bookmarkStart w:id="1239" w:name="_Toc20392539"/>
      <w:bookmarkStart w:id="1240" w:name="_Toc27774186"/>
      <w:bookmarkStart w:id="1241" w:name="_Toc36482646"/>
      <w:bookmarkStart w:id="1242" w:name="_Toc36484305"/>
      <w:bookmarkStart w:id="1243" w:name="_Toc44933235"/>
      <w:bookmarkStart w:id="1244" w:name="_Toc50972188"/>
      <w:bookmarkStart w:id="1245" w:name="_Toc57104942"/>
      <w:bookmarkStart w:id="1246" w:name="_Toc138672768"/>
      <w:r w:rsidRPr="00816C4A">
        <w:t>6.6.30</w:t>
      </w:r>
      <w:r w:rsidRPr="00816C4A">
        <w:tab/>
        <w:t>SEND DATA</w:t>
      </w:r>
      <w:bookmarkEnd w:id="1238"/>
      <w:bookmarkEnd w:id="1239"/>
      <w:bookmarkEnd w:id="1240"/>
      <w:bookmarkEnd w:id="1241"/>
      <w:bookmarkEnd w:id="1242"/>
      <w:bookmarkEnd w:id="1243"/>
      <w:bookmarkEnd w:id="1244"/>
      <w:bookmarkEnd w:id="1245"/>
      <w:bookmarkEnd w:id="1246"/>
    </w:p>
    <w:p w14:paraId="629D2350" w14:textId="77777777" w:rsidR="00E86E7B" w:rsidRPr="00816C4A" w:rsidRDefault="00E86E7B" w:rsidP="00E86E7B">
      <w:r w:rsidRPr="00816C4A">
        <w:t>See ETSI TS 102 223 [32] clause 6.6.30.</w:t>
      </w:r>
    </w:p>
    <w:p w14:paraId="4160A32E" w14:textId="77777777" w:rsidR="00E86E7B" w:rsidRPr="00816C4A" w:rsidRDefault="00E86E7B" w:rsidP="00E86E7B">
      <w:pPr>
        <w:pStyle w:val="Heading3"/>
      </w:pPr>
      <w:bookmarkStart w:id="1247" w:name="_Toc3200797"/>
      <w:bookmarkStart w:id="1248" w:name="_Toc20392540"/>
      <w:bookmarkStart w:id="1249" w:name="_Toc27774187"/>
      <w:bookmarkStart w:id="1250" w:name="_Toc36482647"/>
      <w:bookmarkStart w:id="1251" w:name="_Toc36484306"/>
      <w:bookmarkStart w:id="1252" w:name="_Toc44933236"/>
      <w:bookmarkStart w:id="1253" w:name="_Toc50972189"/>
      <w:bookmarkStart w:id="1254" w:name="_Toc57104943"/>
      <w:bookmarkStart w:id="1255" w:name="_Toc138672769"/>
      <w:r w:rsidRPr="00816C4A">
        <w:t>6.6.31</w:t>
      </w:r>
      <w:r w:rsidRPr="00816C4A">
        <w:tab/>
        <w:t>GET CHANNEL STATUS</w:t>
      </w:r>
      <w:bookmarkEnd w:id="1247"/>
      <w:bookmarkEnd w:id="1248"/>
      <w:bookmarkEnd w:id="1249"/>
      <w:bookmarkEnd w:id="1250"/>
      <w:bookmarkEnd w:id="1251"/>
      <w:bookmarkEnd w:id="1252"/>
      <w:bookmarkEnd w:id="1253"/>
      <w:bookmarkEnd w:id="1254"/>
      <w:bookmarkEnd w:id="1255"/>
    </w:p>
    <w:p w14:paraId="336103DD" w14:textId="77777777" w:rsidR="00E86E7B" w:rsidRPr="00816C4A" w:rsidRDefault="00E86E7B" w:rsidP="00E86E7B">
      <w:r w:rsidRPr="00816C4A">
        <w:t>See ETSI TS 102 223 [32] clause 6.6.31.</w:t>
      </w:r>
    </w:p>
    <w:p w14:paraId="2BDDFB32" w14:textId="77777777" w:rsidR="00E86E7B" w:rsidRPr="00816C4A" w:rsidRDefault="00E86E7B" w:rsidP="00E86E7B">
      <w:pPr>
        <w:pStyle w:val="Heading3"/>
      </w:pPr>
      <w:bookmarkStart w:id="1256" w:name="_Toc3200798"/>
      <w:bookmarkStart w:id="1257" w:name="_Toc20392541"/>
      <w:bookmarkStart w:id="1258" w:name="_Toc27774188"/>
      <w:bookmarkStart w:id="1259" w:name="_Toc36482648"/>
      <w:bookmarkStart w:id="1260" w:name="_Toc36484307"/>
      <w:bookmarkStart w:id="1261" w:name="_Toc44933237"/>
      <w:bookmarkStart w:id="1262" w:name="_Toc50972190"/>
      <w:bookmarkStart w:id="1263" w:name="_Toc57104944"/>
      <w:bookmarkStart w:id="1264" w:name="_Toc138672770"/>
      <w:r w:rsidRPr="00816C4A">
        <w:t>6.6.32</w:t>
      </w:r>
      <w:r w:rsidRPr="00816C4A">
        <w:tab/>
        <w:t>SERVICE SEARCH</w:t>
      </w:r>
      <w:bookmarkEnd w:id="1256"/>
      <w:bookmarkEnd w:id="1257"/>
      <w:bookmarkEnd w:id="1258"/>
      <w:bookmarkEnd w:id="1259"/>
      <w:bookmarkEnd w:id="1260"/>
      <w:bookmarkEnd w:id="1261"/>
      <w:bookmarkEnd w:id="1262"/>
      <w:bookmarkEnd w:id="1263"/>
      <w:bookmarkEnd w:id="1264"/>
    </w:p>
    <w:p w14:paraId="7DFA72B2" w14:textId="77777777" w:rsidR="00E86E7B" w:rsidRPr="00816C4A" w:rsidRDefault="00E86E7B" w:rsidP="00E86E7B">
      <w:r w:rsidRPr="00816C4A">
        <w:t>See ETSI TS 102 223 [32] clause 6.6.32.</w:t>
      </w:r>
    </w:p>
    <w:p w14:paraId="0C0F0616" w14:textId="77777777" w:rsidR="00E86E7B" w:rsidRPr="00816C4A" w:rsidRDefault="00E86E7B" w:rsidP="00E86E7B">
      <w:pPr>
        <w:pStyle w:val="Heading3"/>
      </w:pPr>
      <w:bookmarkStart w:id="1265" w:name="_Toc3200799"/>
      <w:bookmarkStart w:id="1266" w:name="_Toc20392542"/>
      <w:bookmarkStart w:id="1267" w:name="_Toc27774189"/>
      <w:bookmarkStart w:id="1268" w:name="_Toc36482649"/>
      <w:bookmarkStart w:id="1269" w:name="_Toc36484308"/>
      <w:bookmarkStart w:id="1270" w:name="_Toc44933238"/>
      <w:bookmarkStart w:id="1271" w:name="_Toc50972191"/>
      <w:bookmarkStart w:id="1272" w:name="_Toc57104945"/>
      <w:bookmarkStart w:id="1273" w:name="_Toc138672771"/>
      <w:r w:rsidRPr="00816C4A">
        <w:t>6.6.33</w:t>
      </w:r>
      <w:r w:rsidRPr="00816C4A">
        <w:tab/>
        <w:t>GET SERVICE INFORMATION</w:t>
      </w:r>
      <w:bookmarkEnd w:id="1265"/>
      <w:bookmarkEnd w:id="1266"/>
      <w:bookmarkEnd w:id="1267"/>
      <w:bookmarkEnd w:id="1268"/>
      <w:bookmarkEnd w:id="1269"/>
      <w:bookmarkEnd w:id="1270"/>
      <w:bookmarkEnd w:id="1271"/>
      <w:bookmarkEnd w:id="1272"/>
      <w:bookmarkEnd w:id="1273"/>
    </w:p>
    <w:p w14:paraId="3769315D" w14:textId="77777777" w:rsidR="00E86E7B" w:rsidRPr="00816C4A" w:rsidRDefault="00E86E7B" w:rsidP="00E86E7B">
      <w:r w:rsidRPr="00816C4A">
        <w:t>See ETSI TS 102 223 [32] clause 6.6.33.</w:t>
      </w:r>
    </w:p>
    <w:p w14:paraId="59979F8A" w14:textId="77777777" w:rsidR="00E86E7B" w:rsidRPr="00816C4A" w:rsidRDefault="00E86E7B" w:rsidP="00E86E7B">
      <w:pPr>
        <w:pStyle w:val="Heading3"/>
      </w:pPr>
      <w:bookmarkStart w:id="1274" w:name="_Toc3200800"/>
      <w:bookmarkStart w:id="1275" w:name="_Toc20392543"/>
      <w:bookmarkStart w:id="1276" w:name="_Toc27774190"/>
      <w:bookmarkStart w:id="1277" w:name="_Toc36482650"/>
      <w:bookmarkStart w:id="1278" w:name="_Toc36484309"/>
      <w:bookmarkStart w:id="1279" w:name="_Toc44933239"/>
      <w:bookmarkStart w:id="1280" w:name="_Toc50972192"/>
      <w:bookmarkStart w:id="1281" w:name="_Toc57104946"/>
      <w:bookmarkStart w:id="1282" w:name="_Toc138672772"/>
      <w:r w:rsidRPr="00816C4A">
        <w:lastRenderedPageBreak/>
        <w:t>6.6.34</w:t>
      </w:r>
      <w:r w:rsidRPr="00816C4A">
        <w:tab/>
        <w:t>DECLARE SERVICE</w:t>
      </w:r>
      <w:bookmarkEnd w:id="1274"/>
      <w:bookmarkEnd w:id="1275"/>
      <w:bookmarkEnd w:id="1276"/>
      <w:bookmarkEnd w:id="1277"/>
      <w:bookmarkEnd w:id="1278"/>
      <w:bookmarkEnd w:id="1279"/>
      <w:bookmarkEnd w:id="1280"/>
      <w:bookmarkEnd w:id="1281"/>
      <w:bookmarkEnd w:id="1282"/>
    </w:p>
    <w:p w14:paraId="28D05A69" w14:textId="77777777" w:rsidR="00E86E7B" w:rsidRPr="00816C4A" w:rsidRDefault="00E86E7B" w:rsidP="00E86E7B">
      <w:r w:rsidRPr="00816C4A">
        <w:t>See ETSI TS 102 223 [32] clause 6.6.34.</w:t>
      </w:r>
    </w:p>
    <w:p w14:paraId="5C29297D" w14:textId="77777777" w:rsidR="00E86E7B" w:rsidRPr="00816C4A" w:rsidRDefault="00E86E7B" w:rsidP="00E86E7B">
      <w:pPr>
        <w:pStyle w:val="Heading3"/>
        <w:rPr>
          <w:rFonts w:ascii="Times New Roman" w:hAnsi="Times New Roman"/>
          <w:sz w:val="20"/>
        </w:rPr>
      </w:pPr>
      <w:bookmarkStart w:id="1283" w:name="_Toc3200801"/>
      <w:bookmarkStart w:id="1284" w:name="_Toc20392544"/>
      <w:bookmarkStart w:id="1285" w:name="_Toc27774191"/>
      <w:bookmarkStart w:id="1286" w:name="_Toc36482651"/>
      <w:bookmarkStart w:id="1287" w:name="_Toc36484310"/>
      <w:bookmarkStart w:id="1288" w:name="_Toc44933240"/>
      <w:bookmarkStart w:id="1289" w:name="_Toc50972193"/>
      <w:bookmarkStart w:id="1290" w:name="_Toc57104947"/>
      <w:bookmarkStart w:id="1291" w:name="_Toc138672773"/>
      <w:r w:rsidRPr="00816C4A">
        <w:t>6.6.35</w:t>
      </w:r>
      <w:r w:rsidRPr="00816C4A">
        <w:tab/>
        <w:t>RETRIEVE MULTIMEDIA MESSAGE</w:t>
      </w:r>
      <w:bookmarkEnd w:id="1283"/>
      <w:bookmarkEnd w:id="1284"/>
      <w:bookmarkEnd w:id="1285"/>
      <w:bookmarkEnd w:id="1286"/>
      <w:bookmarkEnd w:id="1287"/>
      <w:bookmarkEnd w:id="1288"/>
      <w:bookmarkEnd w:id="1289"/>
      <w:bookmarkEnd w:id="1290"/>
      <w:bookmarkEnd w:id="1291"/>
    </w:p>
    <w:p w14:paraId="322974DB" w14:textId="77777777" w:rsidR="00E86E7B" w:rsidRPr="00816C4A" w:rsidRDefault="00E86E7B" w:rsidP="00E86E7B">
      <w:r w:rsidRPr="00816C4A">
        <w:t>See ETSI TS 102 223 [32] clause 6.6.37.</w:t>
      </w:r>
    </w:p>
    <w:p w14:paraId="7B74C43B" w14:textId="77777777" w:rsidR="00E86E7B" w:rsidRPr="00816C4A" w:rsidRDefault="00E86E7B" w:rsidP="00E86E7B">
      <w:pPr>
        <w:pStyle w:val="Heading3"/>
      </w:pPr>
      <w:bookmarkStart w:id="1292" w:name="_Toc3200802"/>
      <w:bookmarkStart w:id="1293" w:name="_Toc20392545"/>
      <w:bookmarkStart w:id="1294" w:name="_Toc27774192"/>
      <w:bookmarkStart w:id="1295" w:name="_Toc36482652"/>
      <w:bookmarkStart w:id="1296" w:name="_Toc36484311"/>
      <w:bookmarkStart w:id="1297" w:name="_Toc44933241"/>
      <w:bookmarkStart w:id="1298" w:name="_Toc50972194"/>
      <w:bookmarkStart w:id="1299" w:name="_Toc57104948"/>
      <w:bookmarkStart w:id="1300" w:name="_Toc138672774"/>
      <w:r w:rsidRPr="00816C4A">
        <w:t>6.6.36</w:t>
      </w:r>
      <w:r w:rsidRPr="00816C4A">
        <w:tab/>
        <w:t>SUBMIT MULTIMEDIA MESSAGE</w:t>
      </w:r>
      <w:bookmarkEnd w:id="1292"/>
      <w:bookmarkEnd w:id="1293"/>
      <w:bookmarkEnd w:id="1294"/>
      <w:bookmarkEnd w:id="1295"/>
      <w:bookmarkEnd w:id="1296"/>
      <w:bookmarkEnd w:id="1297"/>
      <w:bookmarkEnd w:id="1298"/>
      <w:bookmarkEnd w:id="1299"/>
      <w:bookmarkEnd w:id="1300"/>
    </w:p>
    <w:p w14:paraId="499900FF" w14:textId="77777777" w:rsidR="00E86E7B" w:rsidRPr="00816C4A" w:rsidRDefault="00E86E7B" w:rsidP="00E86E7B">
      <w:r w:rsidRPr="00816C4A">
        <w:t>See ETSI TS 102 223 [32] clause 6.6.38.</w:t>
      </w:r>
    </w:p>
    <w:p w14:paraId="0DC81054" w14:textId="77777777" w:rsidR="00E86E7B" w:rsidRPr="00816C4A" w:rsidRDefault="00E86E7B" w:rsidP="00E86E7B">
      <w:pPr>
        <w:pStyle w:val="Heading3"/>
        <w:tabs>
          <w:tab w:val="left" w:pos="993"/>
        </w:tabs>
        <w:ind w:left="0" w:firstLine="0"/>
      </w:pPr>
      <w:bookmarkStart w:id="1301" w:name="_Toc3200803"/>
      <w:bookmarkStart w:id="1302" w:name="_Toc20392546"/>
      <w:bookmarkStart w:id="1303" w:name="_Toc27774193"/>
      <w:bookmarkStart w:id="1304" w:name="_Toc36482653"/>
      <w:bookmarkStart w:id="1305" w:name="_Toc36484312"/>
      <w:bookmarkStart w:id="1306" w:name="_Toc44933242"/>
      <w:bookmarkStart w:id="1307" w:name="_Toc50972195"/>
      <w:bookmarkStart w:id="1308" w:name="_Toc57104949"/>
      <w:bookmarkStart w:id="1309" w:name="_Toc138672775"/>
      <w:r w:rsidRPr="00816C4A">
        <w:t>6.6.37</w:t>
      </w:r>
      <w:r w:rsidRPr="00816C4A">
        <w:tab/>
        <w:t>DISPLAY MULTIMEDIA MESSAGE</w:t>
      </w:r>
      <w:bookmarkEnd w:id="1301"/>
      <w:bookmarkEnd w:id="1302"/>
      <w:bookmarkEnd w:id="1303"/>
      <w:bookmarkEnd w:id="1304"/>
      <w:bookmarkEnd w:id="1305"/>
      <w:bookmarkEnd w:id="1306"/>
      <w:bookmarkEnd w:id="1307"/>
      <w:bookmarkEnd w:id="1308"/>
      <w:bookmarkEnd w:id="1309"/>
    </w:p>
    <w:p w14:paraId="4F272A40" w14:textId="77777777" w:rsidR="00E86E7B" w:rsidRPr="00816C4A" w:rsidRDefault="00E86E7B" w:rsidP="00E86E7B">
      <w:r w:rsidRPr="00816C4A">
        <w:t>See ETSI TS 102 223 [32] clause 6.6.39.</w:t>
      </w:r>
    </w:p>
    <w:p w14:paraId="2C8CBAE2" w14:textId="77777777" w:rsidR="00E86E7B" w:rsidRPr="00816C4A" w:rsidRDefault="00E86E7B" w:rsidP="00E86E7B">
      <w:pPr>
        <w:pStyle w:val="Heading3"/>
      </w:pPr>
      <w:bookmarkStart w:id="1310" w:name="_Toc3200804"/>
      <w:bookmarkStart w:id="1311" w:name="_Toc20392547"/>
      <w:bookmarkStart w:id="1312" w:name="_Toc27774194"/>
      <w:bookmarkStart w:id="1313" w:name="_Toc36482654"/>
      <w:bookmarkStart w:id="1314" w:name="_Toc36484313"/>
      <w:bookmarkStart w:id="1315" w:name="_Toc44933243"/>
      <w:bookmarkStart w:id="1316" w:name="_Toc50972196"/>
      <w:bookmarkStart w:id="1317" w:name="_Toc57104950"/>
      <w:bookmarkStart w:id="1318" w:name="_Toc138672776"/>
      <w:r w:rsidRPr="00816C4A">
        <w:t>6.6.38</w:t>
      </w:r>
      <w:r w:rsidRPr="00816C4A">
        <w:tab/>
        <w:t>SET FRAMES</w:t>
      </w:r>
      <w:bookmarkEnd w:id="1310"/>
      <w:bookmarkEnd w:id="1311"/>
      <w:bookmarkEnd w:id="1312"/>
      <w:bookmarkEnd w:id="1313"/>
      <w:bookmarkEnd w:id="1314"/>
      <w:bookmarkEnd w:id="1315"/>
      <w:bookmarkEnd w:id="1316"/>
      <w:bookmarkEnd w:id="1317"/>
      <w:bookmarkEnd w:id="1318"/>
    </w:p>
    <w:p w14:paraId="2DEA3D94" w14:textId="77777777" w:rsidR="00E86E7B" w:rsidRPr="00816C4A" w:rsidRDefault="00E86E7B" w:rsidP="00E86E7B">
      <w:r w:rsidRPr="00816C4A">
        <w:t>See ETSI TS 102 223 [32] clause 6.6.35.</w:t>
      </w:r>
    </w:p>
    <w:p w14:paraId="0E492991" w14:textId="77777777" w:rsidR="00E86E7B" w:rsidRPr="00816C4A" w:rsidRDefault="00E86E7B" w:rsidP="00E86E7B">
      <w:pPr>
        <w:pStyle w:val="Heading3"/>
      </w:pPr>
      <w:bookmarkStart w:id="1319" w:name="_Toc3200805"/>
      <w:bookmarkStart w:id="1320" w:name="_Toc20392548"/>
      <w:bookmarkStart w:id="1321" w:name="_Toc27774195"/>
      <w:bookmarkStart w:id="1322" w:name="_Toc36482655"/>
      <w:bookmarkStart w:id="1323" w:name="_Toc36484314"/>
      <w:bookmarkStart w:id="1324" w:name="_Toc44933244"/>
      <w:bookmarkStart w:id="1325" w:name="_Toc50972197"/>
      <w:bookmarkStart w:id="1326" w:name="_Toc57104951"/>
      <w:bookmarkStart w:id="1327" w:name="_Toc138672777"/>
      <w:r w:rsidRPr="00816C4A">
        <w:t>6.6.39</w:t>
      </w:r>
      <w:r w:rsidRPr="00816C4A">
        <w:tab/>
        <w:t>GET FRAMES STATUS</w:t>
      </w:r>
      <w:bookmarkEnd w:id="1319"/>
      <w:bookmarkEnd w:id="1320"/>
      <w:bookmarkEnd w:id="1321"/>
      <w:bookmarkEnd w:id="1322"/>
      <w:bookmarkEnd w:id="1323"/>
      <w:bookmarkEnd w:id="1324"/>
      <w:bookmarkEnd w:id="1325"/>
      <w:bookmarkEnd w:id="1326"/>
      <w:bookmarkEnd w:id="1327"/>
    </w:p>
    <w:p w14:paraId="27CC4824" w14:textId="77777777" w:rsidR="00E86E7B" w:rsidRPr="00816C4A" w:rsidRDefault="00E86E7B" w:rsidP="00E86E7B">
      <w:r w:rsidRPr="00816C4A">
        <w:t>See ETSI TS 102 223 [32] clause 6.6.36.</w:t>
      </w:r>
    </w:p>
    <w:p w14:paraId="62F843D9" w14:textId="77777777" w:rsidR="00E86E7B" w:rsidRPr="00816C4A" w:rsidRDefault="00E86E7B" w:rsidP="00E86E7B">
      <w:pPr>
        <w:pStyle w:val="Heading3"/>
      </w:pPr>
      <w:bookmarkStart w:id="1328" w:name="_Toc3200806"/>
      <w:bookmarkStart w:id="1329" w:name="_Toc20392549"/>
      <w:bookmarkStart w:id="1330" w:name="_Toc27774196"/>
      <w:bookmarkStart w:id="1331" w:name="_Toc36482656"/>
      <w:bookmarkStart w:id="1332" w:name="_Toc36484315"/>
      <w:bookmarkStart w:id="1333" w:name="_Toc44933245"/>
      <w:bookmarkStart w:id="1334" w:name="_Toc50972198"/>
      <w:bookmarkStart w:id="1335" w:name="_Toc57104952"/>
      <w:bookmarkStart w:id="1336" w:name="_Toc138672778"/>
      <w:r w:rsidRPr="00816C4A">
        <w:t>6.6.40</w:t>
      </w:r>
      <w:r w:rsidRPr="00816C4A">
        <w:tab/>
        <w:t>Geographical Location Request</w:t>
      </w:r>
      <w:bookmarkEnd w:id="1328"/>
      <w:bookmarkEnd w:id="1329"/>
      <w:bookmarkEnd w:id="1330"/>
      <w:bookmarkEnd w:id="1331"/>
      <w:bookmarkEnd w:id="1332"/>
      <w:bookmarkEnd w:id="1333"/>
      <w:bookmarkEnd w:id="1334"/>
      <w:bookmarkEnd w:id="1335"/>
      <w:bookmarkEnd w:id="1336"/>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37" w:name="_Toc3200807"/>
      <w:bookmarkStart w:id="1338" w:name="_Toc20392550"/>
      <w:bookmarkStart w:id="1339" w:name="_Toc27774197"/>
      <w:bookmarkStart w:id="1340" w:name="_Toc36482657"/>
      <w:bookmarkStart w:id="1341" w:name="_Toc36484316"/>
      <w:bookmarkStart w:id="1342" w:name="_Toc44933246"/>
      <w:bookmarkStart w:id="1343" w:name="_Toc50972199"/>
      <w:bookmarkStart w:id="1344" w:name="_Toc57104953"/>
      <w:bookmarkStart w:id="1345" w:name="_Toc138672779"/>
      <w:r w:rsidRPr="00816C4A">
        <w:t>6.6.41</w:t>
      </w:r>
      <w:r w:rsidRPr="00816C4A">
        <w:tab/>
        <w:t>ACTIVATE</w:t>
      </w:r>
      <w:bookmarkEnd w:id="1337"/>
      <w:bookmarkEnd w:id="1338"/>
      <w:bookmarkEnd w:id="1339"/>
      <w:bookmarkEnd w:id="1340"/>
      <w:bookmarkEnd w:id="1341"/>
      <w:bookmarkEnd w:id="1342"/>
      <w:bookmarkEnd w:id="1343"/>
      <w:bookmarkEnd w:id="1344"/>
      <w:bookmarkEnd w:id="1345"/>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46" w:name="_Toc3200808"/>
      <w:bookmarkStart w:id="1347" w:name="_Toc20392551"/>
      <w:bookmarkStart w:id="1348" w:name="_Toc27774198"/>
      <w:bookmarkStart w:id="1349" w:name="_Toc36482658"/>
      <w:bookmarkStart w:id="1350" w:name="_Toc36484317"/>
      <w:bookmarkStart w:id="1351" w:name="_Toc44933247"/>
      <w:bookmarkStart w:id="1352" w:name="_Toc50972200"/>
      <w:bookmarkStart w:id="1353" w:name="_Toc57104954"/>
      <w:bookmarkStart w:id="1354" w:name="_Toc138672780"/>
      <w:r w:rsidRPr="00816C4A">
        <w:t>6.6.42</w:t>
      </w:r>
      <w:r w:rsidRPr="00816C4A">
        <w:tab/>
        <w:t>CONTACTLESS STATE CHANGED</w:t>
      </w:r>
      <w:bookmarkEnd w:id="1346"/>
      <w:bookmarkEnd w:id="1347"/>
      <w:bookmarkEnd w:id="1348"/>
      <w:bookmarkEnd w:id="1349"/>
      <w:bookmarkEnd w:id="1350"/>
      <w:bookmarkEnd w:id="1351"/>
      <w:bookmarkEnd w:id="1352"/>
      <w:bookmarkEnd w:id="1353"/>
      <w:bookmarkEnd w:id="1354"/>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55" w:name="_Toc3200809"/>
      <w:bookmarkStart w:id="1356" w:name="_Toc20392552"/>
      <w:bookmarkStart w:id="1357" w:name="_Toc27774199"/>
      <w:bookmarkStart w:id="1358" w:name="_Toc36482659"/>
      <w:bookmarkStart w:id="1359" w:name="_Toc36484318"/>
      <w:bookmarkStart w:id="1360" w:name="_Toc44933248"/>
      <w:bookmarkStart w:id="1361" w:name="_Toc50972201"/>
      <w:bookmarkStart w:id="1362" w:name="_Toc57104955"/>
      <w:bookmarkStart w:id="1363" w:name="_Toc138672781"/>
      <w:r w:rsidRPr="00816C4A">
        <w:t>6.6.43</w:t>
      </w:r>
      <w:r w:rsidRPr="00816C4A">
        <w:tab/>
        <w:t>COMMAND CONTAINER</w:t>
      </w:r>
      <w:bookmarkEnd w:id="1355"/>
      <w:bookmarkEnd w:id="1356"/>
      <w:bookmarkEnd w:id="1357"/>
      <w:bookmarkEnd w:id="1358"/>
      <w:bookmarkEnd w:id="1359"/>
      <w:bookmarkEnd w:id="1360"/>
      <w:bookmarkEnd w:id="1361"/>
      <w:bookmarkEnd w:id="1362"/>
      <w:bookmarkEnd w:id="1363"/>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4" w:name="_Toc3200810"/>
      <w:bookmarkStart w:id="1365" w:name="_Toc20392553"/>
      <w:bookmarkStart w:id="1366" w:name="_Toc27774200"/>
      <w:bookmarkStart w:id="1367" w:name="_Toc36482660"/>
      <w:bookmarkStart w:id="1368" w:name="_Toc36484319"/>
      <w:bookmarkStart w:id="1369" w:name="_Toc44933249"/>
      <w:bookmarkStart w:id="1370" w:name="_Toc50972202"/>
      <w:bookmarkStart w:id="1371" w:name="_Toc57104956"/>
      <w:bookmarkStart w:id="1372" w:name="_Toc138672782"/>
      <w:r w:rsidRPr="00816C4A">
        <w:t>6.6.44</w:t>
      </w:r>
      <w:r w:rsidRPr="00816C4A">
        <w:tab/>
        <w:t>ENCAPSULATED SESSION CONTROL</w:t>
      </w:r>
      <w:bookmarkEnd w:id="1364"/>
      <w:bookmarkEnd w:id="1365"/>
      <w:bookmarkEnd w:id="1366"/>
      <w:bookmarkEnd w:id="1367"/>
      <w:bookmarkEnd w:id="1368"/>
      <w:bookmarkEnd w:id="1369"/>
      <w:bookmarkEnd w:id="1370"/>
      <w:bookmarkEnd w:id="1371"/>
      <w:bookmarkEnd w:id="1372"/>
    </w:p>
    <w:p w14:paraId="2ECDF97C" w14:textId="77777777" w:rsidR="00E86E7B" w:rsidRPr="00816C4A" w:rsidRDefault="00E86E7B" w:rsidP="00E86E7B">
      <w:pPr>
        <w:rPr>
          <w:noProof/>
        </w:rPr>
      </w:pPr>
      <w:r w:rsidRPr="00816C4A">
        <w:t>Not required by 3GPP.</w:t>
      </w:r>
    </w:p>
    <w:p w14:paraId="2EE8C731" w14:textId="77777777" w:rsidR="00E86E7B" w:rsidRPr="00816C4A" w:rsidRDefault="00E86E7B" w:rsidP="00E86E7B"/>
    <w:p w14:paraId="332E5EAB" w14:textId="77777777" w:rsidR="00E86E7B" w:rsidRPr="00816C4A" w:rsidRDefault="00E86E7B" w:rsidP="00E86E7B">
      <w:pPr>
        <w:pStyle w:val="Heading2"/>
      </w:pPr>
      <w:bookmarkStart w:id="1373" w:name="_Toc3200811"/>
      <w:bookmarkStart w:id="1374" w:name="_Toc20392554"/>
      <w:bookmarkStart w:id="1375" w:name="_Toc27774201"/>
      <w:bookmarkStart w:id="1376" w:name="_Toc36482661"/>
      <w:bookmarkStart w:id="1377" w:name="_Toc36484320"/>
      <w:bookmarkStart w:id="1378" w:name="_Toc44933250"/>
      <w:bookmarkStart w:id="1379" w:name="_Toc50972203"/>
      <w:bookmarkStart w:id="1380" w:name="_Toc57104957"/>
      <w:bookmarkStart w:id="1381" w:name="_Toc138672783"/>
      <w:r w:rsidRPr="00816C4A">
        <w:lastRenderedPageBreak/>
        <w:t>6.7</w:t>
      </w:r>
      <w:r w:rsidRPr="00816C4A">
        <w:tab/>
        <w:t>Command results</w:t>
      </w:r>
      <w:bookmarkEnd w:id="1373"/>
      <w:bookmarkEnd w:id="1374"/>
      <w:bookmarkEnd w:id="1375"/>
      <w:bookmarkEnd w:id="1376"/>
      <w:bookmarkEnd w:id="1377"/>
      <w:bookmarkEnd w:id="1378"/>
      <w:bookmarkEnd w:id="1379"/>
      <w:bookmarkEnd w:id="1380"/>
      <w:bookmarkEnd w:id="1381"/>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77777777" w:rsidR="00E86E7B" w:rsidRPr="00816C4A" w:rsidRDefault="00E86E7B" w:rsidP="00E86E7B">
      <w:pPr>
        <w:keepNext/>
        <w:keepLines/>
      </w:pPr>
      <w:r w:rsidRPr="00816C4A">
        <w:t>This procedure is defined in ETSI TS 102 223 [32] clause 6.7, and applies here except for the following statements.</w:t>
      </w:r>
    </w:p>
    <w:p w14:paraId="6B6479B2" w14:textId="77777777" w:rsidR="00E86E7B" w:rsidRPr="00816C4A" w:rsidRDefault="00E86E7B" w:rsidP="00E86E7B">
      <w:r w:rsidRPr="00816C4A">
        <w:t>Temporary problems are defined as:</w:t>
      </w:r>
    </w:p>
    <w:p w14:paraId="089D88FE" w14:textId="77777777" w:rsidR="00E86E7B" w:rsidRPr="00816C4A" w:rsidRDefault="00E86E7B" w:rsidP="00E86E7B">
      <w:pPr>
        <w:pStyle w:val="B1"/>
      </w:pPr>
      <w:r w:rsidRPr="00816C4A">
        <w:t>-</w:t>
      </w:r>
      <w:r w:rsidRPr="00816C4A">
        <w:tab/>
        <w:t>ME is currently unable to process the command. Specific causes for this are listed in ETSI TS 102 223 [32] clause 6.7;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77777777" w:rsidR="00E86E7B" w:rsidRPr="00816C4A" w:rsidRDefault="00E86E7B" w:rsidP="00E86E7B">
      <w:r w:rsidRPr="00816C4A">
        <w:t>Permanent problems are defined as in ETSI TS 102 223 [32] clause 6.7,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2" w:name="_Toc3200812"/>
      <w:bookmarkStart w:id="1383" w:name="_Toc20392555"/>
      <w:bookmarkStart w:id="1384" w:name="_Toc27774202"/>
      <w:bookmarkStart w:id="1385" w:name="_Toc36482662"/>
      <w:bookmarkStart w:id="1386" w:name="_Toc36484321"/>
      <w:bookmarkStart w:id="1387" w:name="_Toc44933251"/>
      <w:bookmarkStart w:id="1388" w:name="_Toc50972204"/>
      <w:bookmarkStart w:id="1389" w:name="_Toc57104958"/>
      <w:bookmarkStart w:id="1390" w:name="_Toc138672784"/>
      <w:r w:rsidRPr="00816C4A">
        <w:t>6.8</w:t>
      </w:r>
      <w:r w:rsidRPr="00816C4A">
        <w:tab/>
        <w:t>Structure of TERMINAL RESPONSE</w:t>
      </w:r>
      <w:bookmarkEnd w:id="1382"/>
      <w:bookmarkEnd w:id="1383"/>
      <w:bookmarkEnd w:id="1384"/>
      <w:bookmarkEnd w:id="1385"/>
      <w:bookmarkEnd w:id="1386"/>
      <w:bookmarkEnd w:id="1387"/>
      <w:bookmarkEnd w:id="1388"/>
      <w:bookmarkEnd w:id="1389"/>
      <w:bookmarkEnd w:id="1390"/>
    </w:p>
    <w:p w14:paraId="41E23125" w14:textId="77777777" w:rsidR="00E86E7B" w:rsidRPr="00816C4A" w:rsidRDefault="00E86E7B" w:rsidP="00E86E7B">
      <w:pPr>
        <w:pStyle w:val="Heading3"/>
      </w:pPr>
      <w:bookmarkStart w:id="1391" w:name="_Toc3200813"/>
      <w:bookmarkStart w:id="1392" w:name="_Toc20392556"/>
      <w:bookmarkStart w:id="1393" w:name="_Toc27774203"/>
      <w:bookmarkStart w:id="1394" w:name="_Toc36482663"/>
      <w:bookmarkStart w:id="1395" w:name="_Toc36484322"/>
      <w:bookmarkStart w:id="1396" w:name="_Toc44933252"/>
      <w:bookmarkStart w:id="1397" w:name="_Toc50972205"/>
      <w:bookmarkStart w:id="1398" w:name="_Toc57104959"/>
      <w:bookmarkStart w:id="1399" w:name="_Toc138672785"/>
      <w:r w:rsidRPr="00816C4A">
        <w:t>6.8.0</w:t>
      </w:r>
      <w:r w:rsidRPr="00816C4A">
        <w:tab/>
        <w:t>Overall structure of TERMINAL RESPONSE</w:t>
      </w:r>
      <w:bookmarkEnd w:id="1391"/>
      <w:bookmarkEnd w:id="1392"/>
      <w:bookmarkEnd w:id="1393"/>
      <w:bookmarkEnd w:id="1394"/>
      <w:bookmarkEnd w:id="1395"/>
      <w:bookmarkEnd w:id="1396"/>
      <w:bookmarkEnd w:id="1397"/>
      <w:bookmarkEnd w:id="1398"/>
      <w:bookmarkEnd w:id="1399"/>
    </w:p>
    <w:p w14:paraId="308EEFC5" w14:textId="77777777" w:rsidR="00660539" w:rsidRPr="000C201D" w:rsidRDefault="00660539" w:rsidP="00660539">
      <w:r w:rsidRPr="000C201D">
        <w:t>Direction: ME to UICC.</w:t>
      </w:r>
    </w:p>
    <w:p w14:paraId="76911315" w14:textId="5691C617" w:rsidR="00660539" w:rsidRPr="000C201D" w:rsidRDefault="00660539" w:rsidP="00660539">
      <w:r w:rsidRPr="000C201D">
        <w:lastRenderedPageBreak/>
        <w:t>The command header is specified in TS 31.101 [13]. Length (A+B+ … +AE) is indicated by P3 of the header.</w:t>
      </w:r>
    </w:p>
    <w:p w14:paraId="36960783" w14:textId="77777777" w:rsidR="00660539" w:rsidRPr="000C201D" w:rsidRDefault="00660539" w:rsidP="00660539">
      <w:r w:rsidRPr="000C201D">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924E3A" w:rsidRPr="00816C4A" w14:paraId="7776105D" w14:textId="77777777" w:rsidTr="00B27DCC">
        <w:trPr>
          <w:jc w:val="center"/>
        </w:trPr>
        <w:tc>
          <w:tcPr>
            <w:tcW w:w="3756" w:type="dxa"/>
          </w:tcPr>
          <w:p w14:paraId="6A826400" w14:textId="77777777" w:rsidR="00924E3A" w:rsidRPr="00816C4A" w:rsidRDefault="00924E3A" w:rsidP="00924E3A">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00AAE9AC" w14:textId="77777777" w:rsidR="00924E3A" w:rsidRPr="00816C4A" w:rsidRDefault="00924E3A" w:rsidP="00924E3A">
            <w:pPr>
              <w:pStyle w:val="TAL"/>
              <w:keepNext w:val="0"/>
              <w:keepLines w:val="0"/>
              <w:jc w:val="center"/>
            </w:pPr>
            <w:r w:rsidRPr="00816C4A">
              <w:t>8.19, 8.20, 8.29, 8.39, 8.45, 8.46, 8.62, 8.83, 8.85, 8.86, 8.87, 8.100, 8.129, 8.130, 8.131, 8.134,</w:t>
            </w:r>
          </w:p>
          <w:p w14:paraId="5D38BE1B" w14:textId="0CAB59EF" w:rsidR="00924E3A" w:rsidRPr="00816C4A" w:rsidRDefault="00924E3A" w:rsidP="00924E3A">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 xml:space="preserve">144, </w:t>
            </w:r>
            <w:r w:rsidR="002C7D68">
              <w:rPr>
                <w:rFonts w:eastAsia="SimSun"/>
                <w:lang w:val="en-US" w:eastAsia="zh-CN"/>
              </w:rPr>
              <w:t>8.147</w:t>
            </w:r>
            <w:r>
              <w:rPr>
                <w:rFonts w:eastAsia="SimSun"/>
                <w:lang w:val="en-US" w:eastAsia="zh-CN"/>
              </w:rPr>
              <w:t xml:space="preserve">, </w:t>
            </w:r>
            <w:r w:rsidR="002C7D68">
              <w:rPr>
                <w:rFonts w:eastAsia="SimSun"/>
                <w:lang w:val="en-US" w:eastAsia="zh-CN"/>
              </w:rPr>
              <w:t>8.148</w:t>
            </w:r>
            <w:r>
              <w:rPr>
                <w:rFonts w:eastAsia="SimSun"/>
                <w:lang w:val="en-US" w:eastAsia="zh-CN"/>
              </w:rPr>
              <w:t xml:space="preserve">, </w:t>
            </w:r>
            <w:r w:rsidR="002C7D68">
              <w:rPr>
                <w:rFonts w:eastAsia="SimSun"/>
                <w:lang w:val="en-US" w:eastAsia="zh-CN"/>
              </w:rPr>
              <w:t>8.149</w:t>
            </w:r>
          </w:p>
        </w:tc>
        <w:tc>
          <w:tcPr>
            <w:tcW w:w="992" w:type="dxa"/>
          </w:tcPr>
          <w:p w14:paraId="64E1E99F" w14:textId="77777777" w:rsidR="00924E3A" w:rsidRPr="00816C4A" w:rsidRDefault="00924E3A" w:rsidP="00924E3A">
            <w:pPr>
              <w:pStyle w:val="TAL"/>
              <w:keepNext w:val="0"/>
              <w:keepLines w:val="0"/>
              <w:jc w:val="center"/>
            </w:pPr>
            <w:r w:rsidRPr="00816C4A">
              <w:t>C</w:t>
            </w:r>
          </w:p>
        </w:tc>
        <w:tc>
          <w:tcPr>
            <w:tcW w:w="994" w:type="dxa"/>
          </w:tcPr>
          <w:p w14:paraId="49CC7478" w14:textId="77777777" w:rsidR="00924E3A" w:rsidRPr="00816C4A" w:rsidRDefault="00924E3A" w:rsidP="00924E3A">
            <w:pPr>
              <w:pStyle w:val="TAL"/>
              <w:keepNext w:val="0"/>
              <w:keepLines w:val="0"/>
              <w:jc w:val="center"/>
            </w:pPr>
            <w:r w:rsidRPr="00816C4A">
              <w:t>N</w:t>
            </w:r>
          </w:p>
        </w:tc>
        <w:tc>
          <w:tcPr>
            <w:tcW w:w="1418" w:type="dxa"/>
          </w:tcPr>
          <w:p w14:paraId="439CF529" w14:textId="77777777" w:rsidR="00924E3A" w:rsidRPr="00816C4A" w:rsidRDefault="00924E3A" w:rsidP="00924E3A">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77777777"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w:t>
            </w:r>
            <w:r w:rsidRPr="00816C4A">
              <w:lastRenderedPageBreak/>
              <w:t xml:space="preserve">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lastRenderedPageBreak/>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6746F6"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77777777" w:rsidR="006746F6" w:rsidRPr="00816C4A" w:rsidRDefault="006746F6" w:rsidP="006746F6">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77777777" w:rsidR="006746F6" w:rsidRPr="00816C4A" w:rsidRDefault="006746F6" w:rsidP="006746F6">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14:paraId="428E093D" w14:textId="77777777" w:rsidR="006746F6" w:rsidRPr="00816C4A" w:rsidRDefault="006746F6" w:rsidP="006746F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77777777" w:rsidR="006746F6" w:rsidRPr="00816C4A" w:rsidRDefault="006746F6" w:rsidP="006746F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BB15F9F" w14:textId="77777777" w:rsidR="006746F6" w:rsidRPr="00936F08" w:rsidRDefault="006746F6" w:rsidP="006746F6">
            <w:pPr>
              <w:pStyle w:val="TAC"/>
              <w:rPr>
                <w:lang w:val="fr-FR" w:eastAsia="en-GB"/>
              </w:rPr>
            </w:pPr>
            <w:r w:rsidRPr="00936F08">
              <w:rPr>
                <w:lang w:val="fr-FR" w:eastAsia="en-GB"/>
              </w:rPr>
              <w:t>AE or</w:t>
            </w:r>
          </w:p>
          <w:p w14:paraId="2EAE1C39" w14:textId="77777777" w:rsidR="006746F6" w:rsidRPr="00816C4A" w:rsidRDefault="006746F6" w:rsidP="006746F6">
            <w:pPr>
              <w:pStyle w:val="TAC"/>
              <w:rPr>
                <w:lang w:val="fr-FR" w:eastAsia="en-GB"/>
              </w:rPr>
            </w:pPr>
            <w:r w:rsidRPr="00936F08">
              <w:rPr>
                <w:lang w:val="fr-FR" w:eastAsia="en-GB"/>
              </w:rPr>
              <w:t>AE0 + … + AEn</w:t>
            </w:r>
          </w:p>
        </w:tc>
      </w:tr>
    </w:tbl>
    <w:p w14:paraId="308FE587" w14:textId="77777777" w:rsidR="00E86E7B" w:rsidRPr="00816C4A" w:rsidRDefault="00E86E7B" w:rsidP="00E86E7B">
      <w:pPr>
        <w:rPr>
          <w:lang w:val="fr-FR"/>
        </w:rPr>
      </w:pPr>
    </w:p>
    <w:p w14:paraId="1B654775" w14:textId="77777777" w:rsidR="00E86E7B" w:rsidRPr="00816C4A" w:rsidRDefault="00E86E7B" w:rsidP="00E86E7B">
      <w:r w:rsidRPr="00816C4A">
        <w:t>Specific rules apply for the coding of the TERMINAL RESPONSE, see ETSI TS 102 223 [32] clause 6.8.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0" w:name="_Toc3200814"/>
      <w:bookmarkStart w:id="1401" w:name="_Toc20392557"/>
      <w:bookmarkStart w:id="1402" w:name="_Toc27774204"/>
      <w:bookmarkStart w:id="1403" w:name="_Toc36482664"/>
      <w:bookmarkStart w:id="1404" w:name="_Toc36484323"/>
      <w:bookmarkStart w:id="1405" w:name="_Toc44933253"/>
      <w:bookmarkStart w:id="1406" w:name="_Toc50972206"/>
      <w:bookmarkStart w:id="1407" w:name="_Toc57104960"/>
      <w:bookmarkStart w:id="1408" w:name="_Toc138672786"/>
      <w:r w:rsidRPr="00816C4A">
        <w:t>6.8.1</w:t>
      </w:r>
      <w:r w:rsidRPr="00816C4A">
        <w:tab/>
        <w:t>Command details</w:t>
      </w:r>
      <w:bookmarkEnd w:id="1400"/>
      <w:bookmarkEnd w:id="1401"/>
      <w:bookmarkEnd w:id="1402"/>
      <w:bookmarkEnd w:id="1403"/>
      <w:bookmarkEnd w:id="1404"/>
      <w:bookmarkEnd w:id="1405"/>
      <w:bookmarkEnd w:id="1406"/>
      <w:bookmarkEnd w:id="1407"/>
      <w:bookmarkEnd w:id="1408"/>
    </w:p>
    <w:p w14:paraId="7448BD45" w14:textId="77777777" w:rsidR="00E86E7B" w:rsidRPr="00816C4A" w:rsidRDefault="00E86E7B" w:rsidP="00E86E7B">
      <w:r w:rsidRPr="00816C4A">
        <w:t>See ETSI TS 102 223 [32] clause 6.8.1.</w:t>
      </w:r>
    </w:p>
    <w:p w14:paraId="2591F4F5" w14:textId="77777777" w:rsidR="00E86E7B" w:rsidRPr="00816C4A" w:rsidRDefault="00E86E7B" w:rsidP="00E86E7B">
      <w:pPr>
        <w:pStyle w:val="Heading3"/>
      </w:pPr>
      <w:bookmarkStart w:id="1409" w:name="_Toc3200815"/>
      <w:bookmarkStart w:id="1410" w:name="_Toc20392558"/>
      <w:bookmarkStart w:id="1411" w:name="_Toc27774205"/>
      <w:bookmarkStart w:id="1412" w:name="_Toc36482665"/>
      <w:bookmarkStart w:id="1413" w:name="_Toc36484324"/>
      <w:bookmarkStart w:id="1414" w:name="_Toc44933254"/>
      <w:bookmarkStart w:id="1415" w:name="_Toc50972207"/>
      <w:bookmarkStart w:id="1416" w:name="_Toc57104961"/>
      <w:bookmarkStart w:id="1417" w:name="_Toc138672787"/>
      <w:r w:rsidRPr="00816C4A">
        <w:t>6.8.2</w:t>
      </w:r>
      <w:r w:rsidRPr="00816C4A">
        <w:tab/>
        <w:t>Device identities</w:t>
      </w:r>
      <w:bookmarkEnd w:id="1409"/>
      <w:bookmarkEnd w:id="1410"/>
      <w:bookmarkEnd w:id="1411"/>
      <w:bookmarkEnd w:id="1412"/>
      <w:bookmarkEnd w:id="1413"/>
      <w:bookmarkEnd w:id="1414"/>
      <w:bookmarkEnd w:id="1415"/>
      <w:bookmarkEnd w:id="1416"/>
      <w:bookmarkEnd w:id="1417"/>
    </w:p>
    <w:p w14:paraId="6B6F1C44" w14:textId="77777777" w:rsidR="00E86E7B" w:rsidRPr="00816C4A" w:rsidRDefault="00E86E7B" w:rsidP="00E86E7B">
      <w:r w:rsidRPr="00816C4A">
        <w:t>See ETSI TS 102 223 [32] clause 6.8.2.</w:t>
      </w:r>
    </w:p>
    <w:p w14:paraId="209C3E90" w14:textId="77777777" w:rsidR="00E86E7B" w:rsidRPr="00816C4A" w:rsidRDefault="00E86E7B" w:rsidP="00E86E7B">
      <w:pPr>
        <w:pStyle w:val="Heading3"/>
      </w:pPr>
      <w:bookmarkStart w:id="1418" w:name="_Toc3200816"/>
      <w:bookmarkStart w:id="1419" w:name="_Toc20392559"/>
      <w:bookmarkStart w:id="1420" w:name="_Toc27774206"/>
      <w:bookmarkStart w:id="1421" w:name="_Toc36482666"/>
      <w:bookmarkStart w:id="1422" w:name="_Toc36484325"/>
      <w:bookmarkStart w:id="1423" w:name="_Toc44933255"/>
      <w:bookmarkStart w:id="1424" w:name="_Toc50972208"/>
      <w:bookmarkStart w:id="1425" w:name="_Toc57104962"/>
      <w:bookmarkStart w:id="1426" w:name="_Toc138672788"/>
      <w:r w:rsidRPr="00816C4A">
        <w:t>6.8.3</w:t>
      </w:r>
      <w:r w:rsidRPr="00816C4A">
        <w:tab/>
        <w:t>Result</w:t>
      </w:r>
      <w:bookmarkEnd w:id="1418"/>
      <w:bookmarkEnd w:id="1419"/>
      <w:bookmarkEnd w:id="1420"/>
      <w:bookmarkEnd w:id="1421"/>
      <w:bookmarkEnd w:id="1422"/>
      <w:bookmarkEnd w:id="1423"/>
      <w:bookmarkEnd w:id="1424"/>
      <w:bookmarkEnd w:id="1425"/>
      <w:bookmarkEnd w:id="1426"/>
    </w:p>
    <w:p w14:paraId="2518D67B" w14:textId="77777777" w:rsidR="00E86E7B" w:rsidRPr="00816C4A" w:rsidRDefault="00E86E7B" w:rsidP="00E86E7B">
      <w:r w:rsidRPr="00816C4A">
        <w:t>See ETSI TS 102 223 [32] clause 6.8.3.</w:t>
      </w:r>
    </w:p>
    <w:p w14:paraId="44E9010E" w14:textId="77777777" w:rsidR="00E86E7B" w:rsidRPr="00816C4A" w:rsidRDefault="00E86E7B" w:rsidP="00E86E7B">
      <w:pPr>
        <w:pStyle w:val="Heading3"/>
      </w:pPr>
      <w:bookmarkStart w:id="1427" w:name="_Toc3200817"/>
      <w:bookmarkStart w:id="1428" w:name="_Toc20392560"/>
      <w:bookmarkStart w:id="1429" w:name="_Toc27774207"/>
      <w:bookmarkStart w:id="1430" w:name="_Toc36482667"/>
      <w:bookmarkStart w:id="1431" w:name="_Toc36484326"/>
      <w:bookmarkStart w:id="1432" w:name="_Toc44933256"/>
      <w:bookmarkStart w:id="1433" w:name="_Toc50972209"/>
      <w:bookmarkStart w:id="1434" w:name="_Toc57104963"/>
      <w:bookmarkStart w:id="1435" w:name="_Toc138672789"/>
      <w:r w:rsidRPr="00816C4A">
        <w:t>6.8.4</w:t>
      </w:r>
      <w:r w:rsidRPr="00816C4A">
        <w:tab/>
        <w:t>Duration</w:t>
      </w:r>
      <w:bookmarkEnd w:id="1427"/>
      <w:bookmarkEnd w:id="1428"/>
      <w:bookmarkEnd w:id="1429"/>
      <w:bookmarkEnd w:id="1430"/>
      <w:bookmarkEnd w:id="1431"/>
      <w:bookmarkEnd w:id="1432"/>
      <w:bookmarkEnd w:id="1433"/>
      <w:bookmarkEnd w:id="1434"/>
      <w:bookmarkEnd w:id="1435"/>
    </w:p>
    <w:p w14:paraId="39DA3DCB" w14:textId="77777777" w:rsidR="00E86E7B" w:rsidRPr="00816C4A" w:rsidRDefault="00E86E7B" w:rsidP="00E86E7B">
      <w:r w:rsidRPr="00816C4A">
        <w:t>See ETSI TS 102 223 [32] clause 6.8.4.</w:t>
      </w:r>
    </w:p>
    <w:p w14:paraId="04816812" w14:textId="77777777" w:rsidR="00E86E7B" w:rsidRPr="00816C4A" w:rsidRDefault="00E86E7B" w:rsidP="00E86E7B">
      <w:pPr>
        <w:pStyle w:val="Heading3"/>
      </w:pPr>
      <w:bookmarkStart w:id="1436" w:name="_Toc3200818"/>
      <w:bookmarkStart w:id="1437" w:name="_Toc20392561"/>
      <w:bookmarkStart w:id="1438" w:name="_Toc27774208"/>
      <w:bookmarkStart w:id="1439" w:name="_Toc36482668"/>
      <w:bookmarkStart w:id="1440" w:name="_Toc36484327"/>
      <w:bookmarkStart w:id="1441" w:name="_Toc44933257"/>
      <w:bookmarkStart w:id="1442" w:name="_Toc50972210"/>
      <w:bookmarkStart w:id="1443" w:name="_Toc57104964"/>
      <w:bookmarkStart w:id="1444" w:name="_Toc138672790"/>
      <w:r w:rsidRPr="00816C4A">
        <w:t>6.8.5</w:t>
      </w:r>
      <w:r w:rsidRPr="00816C4A">
        <w:tab/>
        <w:t>Text string</w:t>
      </w:r>
      <w:bookmarkEnd w:id="1436"/>
      <w:bookmarkEnd w:id="1437"/>
      <w:bookmarkEnd w:id="1438"/>
      <w:bookmarkEnd w:id="1439"/>
      <w:bookmarkEnd w:id="1440"/>
      <w:bookmarkEnd w:id="1441"/>
      <w:bookmarkEnd w:id="1442"/>
      <w:bookmarkEnd w:id="1443"/>
      <w:bookmarkEnd w:id="1444"/>
    </w:p>
    <w:p w14:paraId="73822D6A" w14:textId="77777777" w:rsidR="00E86E7B" w:rsidRPr="00816C4A" w:rsidRDefault="00E86E7B" w:rsidP="00E86E7B">
      <w:r w:rsidRPr="00816C4A">
        <w:t>ETSI TS 102 223 [32] clause 6.8.5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45" w:name="_Toc3200819"/>
      <w:bookmarkStart w:id="1446" w:name="_Toc20392562"/>
      <w:bookmarkStart w:id="1447" w:name="_Toc27774209"/>
      <w:bookmarkStart w:id="1448" w:name="_Toc36482669"/>
      <w:bookmarkStart w:id="1449" w:name="_Toc36484328"/>
      <w:bookmarkStart w:id="1450" w:name="_Toc44933258"/>
      <w:bookmarkStart w:id="1451" w:name="_Toc50972211"/>
      <w:bookmarkStart w:id="1452" w:name="_Toc57104965"/>
      <w:bookmarkStart w:id="1453" w:name="_Toc138672791"/>
      <w:r w:rsidRPr="00816C4A">
        <w:t>6.8.6</w:t>
      </w:r>
      <w:r w:rsidRPr="00816C4A">
        <w:tab/>
        <w:t>Item identifier</w:t>
      </w:r>
      <w:bookmarkEnd w:id="1445"/>
      <w:bookmarkEnd w:id="1446"/>
      <w:bookmarkEnd w:id="1447"/>
      <w:bookmarkEnd w:id="1448"/>
      <w:bookmarkEnd w:id="1449"/>
      <w:bookmarkEnd w:id="1450"/>
      <w:bookmarkEnd w:id="1451"/>
      <w:bookmarkEnd w:id="1452"/>
      <w:bookmarkEnd w:id="1453"/>
    </w:p>
    <w:p w14:paraId="4E9A7FCC" w14:textId="77777777" w:rsidR="00E86E7B" w:rsidRPr="00816C4A" w:rsidRDefault="00E86E7B" w:rsidP="00E86E7B">
      <w:r w:rsidRPr="00816C4A">
        <w:t>See ETSI TS 102 223 [32] clause 6.8.6.</w:t>
      </w:r>
    </w:p>
    <w:p w14:paraId="182594CC" w14:textId="77777777" w:rsidR="00E86E7B" w:rsidRPr="00816C4A" w:rsidRDefault="00E86E7B" w:rsidP="00E86E7B">
      <w:pPr>
        <w:pStyle w:val="Heading3"/>
      </w:pPr>
      <w:bookmarkStart w:id="1454" w:name="_Toc3200820"/>
      <w:bookmarkStart w:id="1455" w:name="_Toc20392563"/>
      <w:bookmarkStart w:id="1456" w:name="_Toc27774210"/>
      <w:bookmarkStart w:id="1457" w:name="_Toc36482670"/>
      <w:bookmarkStart w:id="1458" w:name="_Toc36484329"/>
      <w:bookmarkStart w:id="1459" w:name="_Toc44933259"/>
      <w:bookmarkStart w:id="1460" w:name="_Toc50972212"/>
      <w:bookmarkStart w:id="1461" w:name="_Toc57104966"/>
      <w:bookmarkStart w:id="1462" w:name="_Toc138672792"/>
      <w:r w:rsidRPr="00816C4A">
        <w:lastRenderedPageBreak/>
        <w:t>6.8.7</w:t>
      </w:r>
      <w:r w:rsidRPr="00816C4A">
        <w:tab/>
        <w:t xml:space="preserve">Local </w:t>
      </w:r>
      <w:smartTag w:uri="urn:schemas-microsoft-com:office:smarttags" w:element="PersonName">
        <w:r w:rsidRPr="00816C4A">
          <w:t>info</w:t>
        </w:r>
      </w:smartTag>
      <w:r w:rsidRPr="00816C4A">
        <w:t>rmation</w:t>
      </w:r>
      <w:bookmarkEnd w:id="1454"/>
      <w:bookmarkEnd w:id="1455"/>
      <w:bookmarkEnd w:id="1456"/>
      <w:bookmarkEnd w:id="1457"/>
      <w:bookmarkEnd w:id="1458"/>
      <w:bookmarkEnd w:id="1459"/>
      <w:bookmarkEnd w:id="1460"/>
      <w:bookmarkEnd w:id="1461"/>
      <w:bookmarkEnd w:id="1462"/>
    </w:p>
    <w:p w14:paraId="74CA07DC" w14:textId="77777777" w:rsidR="00E86E7B" w:rsidRPr="00816C4A" w:rsidRDefault="00E86E7B" w:rsidP="00E86E7B">
      <w:r w:rsidRPr="00816C4A">
        <w:t>For Local Information values defined in clause 8.6 then ETSI TS 102 223 [32] clause 6.8.7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5469BC68" w14:textId="77777777" w:rsidR="00663A5D" w:rsidRDefault="00663A5D" w:rsidP="00663A5D">
      <w:pPr>
        <w:pStyle w:val="B2"/>
      </w:pPr>
      <w:r w:rsidRPr="00816C4A">
        <w:t>-</w:t>
      </w:r>
      <w:r w:rsidRPr="00816C4A">
        <w:tab/>
        <w:t>for E-UTRAN</w:t>
      </w:r>
      <w:r>
        <w:t xml:space="preserve"> and Satellite E-UTRAN</w:t>
      </w:r>
      <w:r w:rsidRPr="00816C4A">
        <w:t xml:space="preserve">: The Network Measurement Results are coded as the </w:t>
      </w:r>
      <w:r w:rsidRPr="00816C4A">
        <w:rPr>
          <w:i/>
        </w:rPr>
        <w:t>MeasurementReport</w:t>
      </w:r>
      <w:r w:rsidRPr="00816C4A">
        <w:t xml:space="preserve"> message defined in TS 36.331 [49]</w:t>
      </w:r>
    </w:p>
    <w:p w14:paraId="0D3A6260" w14:textId="305ED516"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r>
        <w:rPr>
          <w:i/>
        </w:rPr>
        <w:t>MeasurementReport</w:t>
      </w:r>
      <w:r>
        <w:t xml:space="preserve"> message defined in TS 3</w:t>
      </w:r>
      <w:r>
        <w:rPr>
          <w:rFonts w:hint="eastAsia"/>
          <w:lang w:val="en-US" w:eastAsia="zh-CN"/>
        </w:rPr>
        <w:t>8</w:t>
      </w:r>
      <w:r>
        <w:t>.331 [71]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40EBF50E" w14:textId="0ABEDFA6" w:rsidR="00E86E7B" w:rsidRDefault="006746F6" w:rsidP="00E86E7B">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5796888B" w14:textId="661EE6FB" w:rsidR="002C5E13" w:rsidRPr="00816C4A" w:rsidRDefault="002C5E13" w:rsidP="00E86E7B">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rsidRPr="001B7C50">
        <w:t>human-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(if class "</w:t>
      </w:r>
      <w:r>
        <w:t>ag</w:t>
      </w:r>
      <w:r w:rsidRPr="00816C4A">
        <w:t>" is supported)</w:t>
      </w:r>
      <w:r>
        <w:t>.</w:t>
      </w:r>
    </w:p>
    <w:p w14:paraId="3724EAEF" w14:textId="77777777" w:rsidR="00E86E7B" w:rsidRPr="00816C4A" w:rsidRDefault="00E86E7B" w:rsidP="00E86E7B">
      <w:pPr>
        <w:pStyle w:val="Heading3"/>
      </w:pPr>
      <w:bookmarkStart w:id="1463" w:name="_Toc3200821"/>
      <w:bookmarkStart w:id="1464" w:name="_Toc20392564"/>
      <w:bookmarkStart w:id="1465" w:name="_Toc27774211"/>
      <w:bookmarkStart w:id="1466" w:name="_Toc36482671"/>
      <w:bookmarkStart w:id="1467" w:name="_Toc36484330"/>
      <w:bookmarkStart w:id="1468" w:name="_Toc44933260"/>
      <w:bookmarkStart w:id="1469" w:name="_Toc50972213"/>
      <w:bookmarkStart w:id="1470" w:name="_Toc57104967"/>
      <w:bookmarkStart w:id="1471" w:name="_Toc138672793"/>
      <w:r w:rsidRPr="00816C4A">
        <w:t>6.8.8</w:t>
      </w:r>
      <w:r w:rsidRPr="00816C4A">
        <w:tab/>
        <w:t>Call control requested action</w:t>
      </w:r>
      <w:bookmarkEnd w:id="1463"/>
      <w:bookmarkEnd w:id="1464"/>
      <w:bookmarkEnd w:id="1465"/>
      <w:bookmarkEnd w:id="1466"/>
      <w:bookmarkEnd w:id="1467"/>
      <w:bookmarkEnd w:id="1468"/>
      <w:bookmarkEnd w:id="1469"/>
      <w:bookmarkEnd w:id="1470"/>
      <w:bookmarkEnd w:id="1471"/>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2" w:name="_Toc3200822"/>
      <w:bookmarkStart w:id="1473" w:name="_Toc20392565"/>
      <w:bookmarkStart w:id="1474" w:name="_Toc27774212"/>
      <w:bookmarkStart w:id="1475" w:name="_Toc36482672"/>
      <w:bookmarkStart w:id="1476" w:name="_Toc36484331"/>
      <w:bookmarkStart w:id="1477" w:name="_Toc44933261"/>
      <w:bookmarkStart w:id="1478" w:name="_Toc50972214"/>
      <w:bookmarkStart w:id="1479" w:name="_Toc57104968"/>
      <w:bookmarkStart w:id="1480" w:name="_Toc138672794"/>
      <w:r w:rsidRPr="00816C4A">
        <w:lastRenderedPageBreak/>
        <w:t>6.8.9</w:t>
      </w:r>
      <w:r w:rsidRPr="00816C4A">
        <w:tab/>
        <w:t>Result data object 2</w:t>
      </w:r>
      <w:bookmarkEnd w:id="1472"/>
      <w:bookmarkEnd w:id="1473"/>
      <w:bookmarkEnd w:id="1474"/>
      <w:bookmarkEnd w:id="1475"/>
      <w:bookmarkEnd w:id="1476"/>
      <w:bookmarkEnd w:id="1477"/>
      <w:bookmarkEnd w:id="1478"/>
      <w:bookmarkEnd w:id="1479"/>
      <w:bookmarkEnd w:id="1480"/>
    </w:p>
    <w:p w14:paraId="65088EE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1" w:name="_Toc3200823"/>
      <w:bookmarkStart w:id="1482" w:name="_Toc20392566"/>
      <w:bookmarkStart w:id="1483" w:name="_Toc27774213"/>
      <w:bookmarkStart w:id="1484" w:name="_Toc36482673"/>
      <w:bookmarkStart w:id="1485" w:name="_Toc36484332"/>
      <w:bookmarkStart w:id="1486" w:name="_Toc44933262"/>
      <w:bookmarkStart w:id="1487" w:name="_Toc50972215"/>
      <w:bookmarkStart w:id="1488" w:name="_Toc57104969"/>
      <w:bookmarkStart w:id="1489" w:name="_Toc138672795"/>
      <w:r w:rsidRPr="00816C4A">
        <w:t>6.8.10</w:t>
      </w:r>
      <w:r w:rsidRPr="00816C4A">
        <w:tab/>
        <w:t>Card reader status</w:t>
      </w:r>
      <w:bookmarkEnd w:id="1481"/>
      <w:bookmarkEnd w:id="1482"/>
      <w:bookmarkEnd w:id="1483"/>
      <w:bookmarkEnd w:id="1484"/>
      <w:bookmarkEnd w:id="1485"/>
      <w:bookmarkEnd w:id="1486"/>
      <w:bookmarkEnd w:id="1487"/>
      <w:bookmarkEnd w:id="1488"/>
      <w:bookmarkEnd w:id="1489"/>
    </w:p>
    <w:p w14:paraId="15DA76A5" w14:textId="77777777" w:rsidR="00E86E7B" w:rsidRPr="00816C4A" w:rsidRDefault="00E86E7B" w:rsidP="00E86E7B">
      <w:r w:rsidRPr="00816C4A">
        <w:t>See ETSI TS 102 223 [32] clause 6.8.10.</w:t>
      </w:r>
    </w:p>
    <w:p w14:paraId="790657DA" w14:textId="77777777" w:rsidR="00E86E7B" w:rsidRPr="00816C4A" w:rsidRDefault="00E86E7B" w:rsidP="00E86E7B">
      <w:pPr>
        <w:pStyle w:val="Heading3"/>
      </w:pPr>
      <w:bookmarkStart w:id="1490" w:name="_Toc3200824"/>
      <w:bookmarkStart w:id="1491" w:name="_Toc20392567"/>
      <w:bookmarkStart w:id="1492" w:name="_Toc27774214"/>
      <w:bookmarkStart w:id="1493" w:name="_Toc36482674"/>
      <w:bookmarkStart w:id="1494" w:name="_Toc36484333"/>
      <w:bookmarkStart w:id="1495" w:name="_Toc44933263"/>
      <w:bookmarkStart w:id="1496" w:name="_Toc50972216"/>
      <w:bookmarkStart w:id="1497" w:name="_Toc57104970"/>
      <w:bookmarkStart w:id="1498" w:name="_Toc138672796"/>
      <w:r w:rsidRPr="00816C4A">
        <w:t>6.8.11</w:t>
      </w:r>
      <w:r w:rsidRPr="00816C4A">
        <w:tab/>
        <w:t>Card ATR</w:t>
      </w:r>
      <w:bookmarkEnd w:id="1490"/>
      <w:bookmarkEnd w:id="1491"/>
      <w:bookmarkEnd w:id="1492"/>
      <w:bookmarkEnd w:id="1493"/>
      <w:bookmarkEnd w:id="1494"/>
      <w:bookmarkEnd w:id="1495"/>
      <w:bookmarkEnd w:id="1496"/>
      <w:bookmarkEnd w:id="1497"/>
      <w:bookmarkEnd w:id="1498"/>
    </w:p>
    <w:p w14:paraId="03654414" w14:textId="77777777" w:rsidR="00E86E7B" w:rsidRPr="00816C4A" w:rsidRDefault="00E86E7B" w:rsidP="00E86E7B">
      <w:r w:rsidRPr="00816C4A">
        <w:t>See ETSI TS 102 223 [32] clause 6.8.11.</w:t>
      </w:r>
    </w:p>
    <w:p w14:paraId="5EF16CBC" w14:textId="77777777" w:rsidR="00E86E7B" w:rsidRPr="00816C4A" w:rsidRDefault="00E86E7B" w:rsidP="00E86E7B">
      <w:pPr>
        <w:pStyle w:val="Heading3"/>
      </w:pPr>
      <w:bookmarkStart w:id="1499" w:name="_Toc3200825"/>
      <w:bookmarkStart w:id="1500" w:name="_Toc20392568"/>
      <w:bookmarkStart w:id="1501" w:name="_Toc27774215"/>
      <w:bookmarkStart w:id="1502" w:name="_Toc36482675"/>
      <w:bookmarkStart w:id="1503" w:name="_Toc36484334"/>
      <w:bookmarkStart w:id="1504" w:name="_Toc44933264"/>
      <w:bookmarkStart w:id="1505" w:name="_Toc50972217"/>
      <w:bookmarkStart w:id="1506" w:name="_Toc57104971"/>
      <w:bookmarkStart w:id="1507" w:name="_Toc138672797"/>
      <w:r w:rsidRPr="00816C4A">
        <w:t>6.8.12</w:t>
      </w:r>
      <w:r w:rsidRPr="00816C4A">
        <w:tab/>
        <w:t>R-APDU</w:t>
      </w:r>
      <w:bookmarkEnd w:id="1499"/>
      <w:bookmarkEnd w:id="1500"/>
      <w:bookmarkEnd w:id="1501"/>
      <w:bookmarkEnd w:id="1502"/>
      <w:bookmarkEnd w:id="1503"/>
      <w:bookmarkEnd w:id="1504"/>
      <w:bookmarkEnd w:id="1505"/>
      <w:bookmarkEnd w:id="1506"/>
      <w:bookmarkEnd w:id="1507"/>
    </w:p>
    <w:p w14:paraId="6EE54E59" w14:textId="77777777" w:rsidR="00E86E7B" w:rsidRPr="00816C4A" w:rsidRDefault="00E86E7B" w:rsidP="00E86E7B">
      <w:r w:rsidRPr="00816C4A">
        <w:t>See ETSI TS 102 223 [32]</w:t>
      </w:r>
      <w:r w:rsidRPr="00816C4A">
        <w:rPr>
          <w:lang w:val="fr-FR"/>
        </w:rPr>
        <w:t xml:space="preserve"> clause 6.8.12</w:t>
      </w:r>
      <w:r w:rsidRPr="00816C4A">
        <w:t>.</w:t>
      </w:r>
    </w:p>
    <w:p w14:paraId="6DFB954E" w14:textId="77777777" w:rsidR="00E86E7B" w:rsidRPr="00816C4A" w:rsidRDefault="00E86E7B" w:rsidP="00E86E7B">
      <w:pPr>
        <w:pStyle w:val="Heading3"/>
        <w:rPr>
          <w:lang w:val="fr-FR"/>
        </w:rPr>
      </w:pPr>
      <w:bookmarkStart w:id="1508" w:name="_Toc3200826"/>
      <w:bookmarkStart w:id="1509" w:name="_Toc20392569"/>
      <w:bookmarkStart w:id="1510" w:name="_Toc27774216"/>
      <w:bookmarkStart w:id="1511" w:name="_Toc36482676"/>
      <w:bookmarkStart w:id="1512" w:name="_Toc36484335"/>
      <w:bookmarkStart w:id="1513" w:name="_Toc44933265"/>
      <w:bookmarkStart w:id="1514" w:name="_Toc50972218"/>
      <w:bookmarkStart w:id="1515" w:name="_Toc57104972"/>
      <w:bookmarkStart w:id="1516" w:name="_Toc138672798"/>
      <w:r w:rsidRPr="00816C4A">
        <w:rPr>
          <w:lang w:val="fr-FR"/>
        </w:rPr>
        <w:t>6.8.13</w:t>
      </w:r>
      <w:r w:rsidRPr="00816C4A">
        <w:rPr>
          <w:lang w:val="fr-FR"/>
        </w:rPr>
        <w:tab/>
        <w:t>Timer identifier</w:t>
      </w:r>
      <w:bookmarkEnd w:id="1508"/>
      <w:bookmarkEnd w:id="1509"/>
      <w:bookmarkEnd w:id="1510"/>
      <w:bookmarkEnd w:id="1511"/>
      <w:bookmarkEnd w:id="1512"/>
      <w:bookmarkEnd w:id="1513"/>
      <w:bookmarkEnd w:id="1514"/>
      <w:bookmarkEnd w:id="1515"/>
      <w:bookmarkEnd w:id="1516"/>
    </w:p>
    <w:p w14:paraId="679BBD9B" w14:textId="77777777" w:rsidR="00E86E7B" w:rsidRPr="00816C4A" w:rsidRDefault="00E86E7B" w:rsidP="00E86E7B">
      <w:r w:rsidRPr="00816C4A">
        <w:t>See ETSI TS 102 223 [32] clause 6.8.13.</w:t>
      </w:r>
    </w:p>
    <w:p w14:paraId="5CC5CF47" w14:textId="77777777" w:rsidR="00E86E7B" w:rsidRPr="00816C4A" w:rsidRDefault="00E86E7B" w:rsidP="00E86E7B">
      <w:pPr>
        <w:pStyle w:val="Heading3"/>
      </w:pPr>
      <w:bookmarkStart w:id="1517" w:name="_Toc3200827"/>
      <w:bookmarkStart w:id="1518" w:name="_Toc20392570"/>
      <w:bookmarkStart w:id="1519" w:name="_Toc27774217"/>
      <w:bookmarkStart w:id="1520" w:name="_Toc36482677"/>
      <w:bookmarkStart w:id="1521" w:name="_Toc36484336"/>
      <w:bookmarkStart w:id="1522" w:name="_Toc44933266"/>
      <w:bookmarkStart w:id="1523" w:name="_Toc50972219"/>
      <w:bookmarkStart w:id="1524" w:name="_Toc57104973"/>
      <w:bookmarkStart w:id="1525" w:name="_Toc138672799"/>
      <w:r w:rsidRPr="00816C4A">
        <w:t>6.8.14</w:t>
      </w:r>
      <w:r w:rsidRPr="00816C4A">
        <w:tab/>
        <w:t>Timer value</w:t>
      </w:r>
      <w:bookmarkEnd w:id="1517"/>
      <w:bookmarkEnd w:id="1518"/>
      <w:bookmarkEnd w:id="1519"/>
      <w:bookmarkEnd w:id="1520"/>
      <w:bookmarkEnd w:id="1521"/>
      <w:bookmarkEnd w:id="1522"/>
      <w:bookmarkEnd w:id="1523"/>
      <w:bookmarkEnd w:id="1524"/>
      <w:bookmarkEnd w:id="1525"/>
    </w:p>
    <w:p w14:paraId="2BADCD2E" w14:textId="77777777" w:rsidR="00E86E7B" w:rsidRPr="00816C4A" w:rsidRDefault="00E86E7B" w:rsidP="00E86E7B">
      <w:r w:rsidRPr="00816C4A">
        <w:t>See ETSI TS 102 223 [32] clause 6.8.14.</w:t>
      </w:r>
    </w:p>
    <w:p w14:paraId="45A53740" w14:textId="77777777" w:rsidR="00E86E7B" w:rsidRPr="00816C4A" w:rsidRDefault="00E86E7B" w:rsidP="00E86E7B">
      <w:pPr>
        <w:pStyle w:val="Heading3"/>
      </w:pPr>
      <w:bookmarkStart w:id="1526" w:name="_Toc3200828"/>
      <w:bookmarkStart w:id="1527" w:name="_Toc20392571"/>
      <w:bookmarkStart w:id="1528" w:name="_Toc27774218"/>
      <w:bookmarkStart w:id="1529" w:name="_Toc36482678"/>
      <w:bookmarkStart w:id="1530" w:name="_Toc36484337"/>
      <w:bookmarkStart w:id="1531" w:name="_Toc44933267"/>
      <w:bookmarkStart w:id="1532" w:name="_Toc50972220"/>
      <w:bookmarkStart w:id="1533" w:name="_Toc57104974"/>
      <w:bookmarkStart w:id="1534" w:name="_Toc138672800"/>
      <w:r w:rsidRPr="00816C4A">
        <w:t>6.8.15</w:t>
      </w:r>
      <w:r w:rsidRPr="00816C4A">
        <w:tab/>
        <w:t>AT Response</w:t>
      </w:r>
      <w:bookmarkEnd w:id="1526"/>
      <w:bookmarkEnd w:id="1527"/>
      <w:bookmarkEnd w:id="1528"/>
      <w:bookmarkEnd w:id="1529"/>
      <w:bookmarkEnd w:id="1530"/>
      <w:bookmarkEnd w:id="1531"/>
      <w:bookmarkEnd w:id="1532"/>
      <w:bookmarkEnd w:id="1533"/>
      <w:bookmarkEnd w:id="1534"/>
    </w:p>
    <w:p w14:paraId="6E456E69" w14:textId="77777777" w:rsidR="00E86E7B" w:rsidRPr="00816C4A" w:rsidRDefault="00E86E7B" w:rsidP="00E86E7B">
      <w:r w:rsidRPr="00816C4A">
        <w:t>See ETSI TS 102 223 [32] clause 6.8.15.</w:t>
      </w:r>
    </w:p>
    <w:p w14:paraId="78A99C04" w14:textId="77777777" w:rsidR="00E86E7B" w:rsidRPr="00816C4A" w:rsidRDefault="00E86E7B" w:rsidP="00E86E7B">
      <w:pPr>
        <w:pStyle w:val="Heading3"/>
      </w:pPr>
      <w:bookmarkStart w:id="1535" w:name="_Toc3200829"/>
      <w:bookmarkStart w:id="1536" w:name="_Toc20392572"/>
      <w:bookmarkStart w:id="1537" w:name="_Toc27774219"/>
      <w:bookmarkStart w:id="1538" w:name="_Toc36482679"/>
      <w:bookmarkStart w:id="1539" w:name="_Toc36484338"/>
      <w:bookmarkStart w:id="1540" w:name="_Toc44933268"/>
      <w:bookmarkStart w:id="1541" w:name="_Toc50972221"/>
      <w:bookmarkStart w:id="1542" w:name="_Toc57104975"/>
      <w:bookmarkStart w:id="1543" w:name="_Toc138672801"/>
      <w:r w:rsidRPr="00816C4A">
        <w:t>6.8.16</w:t>
      </w:r>
      <w:r w:rsidRPr="00816C4A">
        <w:tab/>
        <w:t>Text string 2</w:t>
      </w:r>
      <w:bookmarkEnd w:id="1535"/>
      <w:bookmarkEnd w:id="1536"/>
      <w:bookmarkEnd w:id="1537"/>
      <w:bookmarkEnd w:id="1538"/>
      <w:bookmarkEnd w:id="1539"/>
      <w:bookmarkEnd w:id="1540"/>
      <w:bookmarkEnd w:id="1541"/>
      <w:bookmarkEnd w:id="1542"/>
      <w:bookmarkEnd w:id="1543"/>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44" w:name="_Toc3200830"/>
      <w:bookmarkStart w:id="1545" w:name="_Toc20392573"/>
      <w:bookmarkStart w:id="1546" w:name="_Toc27774220"/>
      <w:bookmarkStart w:id="1547" w:name="_Toc36482680"/>
      <w:bookmarkStart w:id="1548" w:name="_Toc36484339"/>
      <w:bookmarkStart w:id="1549" w:name="_Toc44933269"/>
      <w:bookmarkStart w:id="1550" w:name="_Toc50972222"/>
      <w:bookmarkStart w:id="1551" w:name="_Toc57104976"/>
      <w:bookmarkStart w:id="1552" w:name="_Toc138672802"/>
      <w:r w:rsidRPr="00816C4A">
        <w:t>6.8.17</w:t>
      </w:r>
      <w:r w:rsidRPr="00816C4A">
        <w:tab/>
        <w:t>Channel data</w:t>
      </w:r>
      <w:bookmarkEnd w:id="1544"/>
      <w:bookmarkEnd w:id="1545"/>
      <w:bookmarkEnd w:id="1546"/>
      <w:bookmarkEnd w:id="1547"/>
      <w:bookmarkEnd w:id="1548"/>
      <w:bookmarkEnd w:id="1549"/>
      <w:bookmarkEnd w:id="1550"/>
      <w:bookmarkEnd w:id="1551"/>
      <w:bookmarkEnd w:id="1552"/>
    </w:p>
    <w:p w14:paraId="07A22CAE" w14:textId="77777777" w:rsidR="00E86E7B" w:rsidRPr="00816C4A" w:rsidRDefault="00E86E7B" w:rsidP="00E86E7B">
      <w:r w:rsidRPr="00816C4A">
        <w:t>See ETSI TS 102 223 [32] clause 6.8.17.</w:t>
      </w:r>
    </w:p>
    <w:p w14:paraId="7398BE7D" w14:textId="77777777" w:rsidR="00E86E7B" w:rsidRPr="00816C4A" w:rsidRDefault="00E86E7B" w:rsidP="00E86E7B">
      <w:pPr>
        <w:pStyle w:val="Heading3"/>
      </w:pPr>
      <w:bookmarkStart w:id="1553" w:name="_Toc3200831"/>
      <w:bookmarkStart w:id="1554" w:name="_Toc20392574"/>
      <w:bookmarkStart w:id="1555" w:name="_Toc27774221"/>
      <w:bookmarkStart w:id="1556" w:name="_Toc36482681"/>
      <w:bookmarkStart w:id="1557" w:name="_Toc36484340"/>
      <w:bookmarkStart w:id="1558" w:name="_Toc44933270"/>
      <w:bookmarkStart w:id="1559" w:name="_Toc50972223"/>
      <w:bookmarkStart w:id="1560" w:name="_Toc57104977"/>
      <w:bookmarkStart w:id="1561" w:name="_Toc138672803"/>
      <w:r w:rsidRPr="00816C4A">
        <w:t>6.8.18</w:t>
      </w:r>
      <w:r w:rsidRPr="00816C4A">
        <w:tab/>
        <w:t>Channel status</w:t>
      </w:r>
      <w:bookmarkEnd w:id="1553"/>
      <w:bookmarkEnd w:id="1554"/>
      <w:bookmarkEnd w:id="1555"/>
      <w:bookmarkEnd w:id="1556"/>
      <w:bookmarkEnd w:id="1557"/>
      <w:bookmarkEnd w:id="1558"/>
      <w:bookmarkEnd w:id="1559"/>
      <w:bookmarkEnd w:id="1560"/>
      <w:bookmarkEnd w:id="1561"/>
    </w:p>
    <w:p w14:paraId="45D0B2DA" w14:textId="77777777" w:rsidR="00E86E7B" w:rsidRPr="00816C4A" w:rsidRDefault="00E86E7B" w:rsidP="00E86E7B">
      <w:r w:rsidRPr="00816C4A">
        <w:t>See ETSI TS 102 223 [32] clause 6.8.18.</w:t>
      </w:r>
    </w:p>
    <w:p w14:paraId="726A2F55" w14:textId="77777777" w:rsidR="00E86E7B" w:rsidRPr="00816C4A" w:rsidRDefault="00E86E7B" w:rsidP="00E86E7B">
      <w:pPr>
        <w:pStyle w:val="Heading3"/>
      </w:pPr>
      <w:bookmarkStart w:id="1562" w:name="_Toc3200832"/>
      <w:bookmarkStart w:id="1563" w:name="_Toc20392575"/>
      <w:bookmarkStart w:id="1564" w:name="_Toc27774222"/>
      <w:bookmarkStart w:id="1565" w:name="_Toc36482682"/>
      <w:bookmarkStart w:id="1566" w:name="_Toc36484341"/>
      <w:bookmarkStart w:id="1567" w:name="_Toc44933271"/>
      <w:bookmarkStart w:id="1568" w:name="_Toc50972224"/>
      <w:bookmarkStart w:id="1569" w:name="_Toc57104978"/>
      <w:bookmarkStart w:id="1570" w:name="_Toc138672804"/>
      <w:r w:rsidRPr="00816C4A">
        <w:t>6.8.19</w:t>
      </w:r>
      <w:r w:rsidRPr="00816C4A">
        <w:tab/>
        <w:t>Channel data length</w:t>
      </w:r>
      <w:bookmarkEnd w:id="1562"/>
      <w:bookmarkEnd w:id="1563"/>
      <w:bookmarkEnd w:id="1564"/>
      <w:bookmarkEnd w:id="1565"/>
      <w:bookmarkEnd w:id="1566"/>
      <w:bookmarkEnd w:id="1567"/>
      <w:bookmarkEnd w:id="1568"/>
      <w:bookmarkEnd w:id="1569"/>
      <w:bookmarkEnd w:id="1570"/>
    </w:p>
    <w:p w14:paraId="6EA6BD6C" w14:textId="77777777" w:rsidR="00E86E7B" w:rsidRPr="00816C4A" w:rsidRDefault="00E86E7B" w:rsidP="00E86E7B">
      <w:r w:rsidRPr="00816C4A">
        <w:t>See ETSI TS 102 223 [32] clause 6.8.19.</w:t>
      </w:r>
    </w:p>
    <w:p w14:paraId="0DBDC7A8" w14:textId="77777777" w:rsidR="00E86E7B" w:rsidRPr="00816C4A" w:rsidRDefault="00E86E7B" w:rsidP="00E86E7B">
      <w:pPr>
        <w:pStyle w:val="Heading3"/>
      </w:pPr>
      <w:bookmarkStart w:id="1571" w:name="_Toc3200833"/>
      <w:bookmarkStart w:id="1572" w:name="_Toc20392576"/>
      <w:bookmarkStart w:id="1573" w:name="_Toc27774223"/>
      <w:bookmarkStart w:id="1574" w:name="_Toc36482683"/>
      <w:bookmarkStart w:id="1575" w:name="_Toc36484342"/>
      <w:bookmarkStart w:id="1576" w:name="_Toc44933272"/>
      <w:bookmarkStart w:id="1577" w:name="_Toc50972225"/>
      <w:bookmarkStart w:id="1578" w:name="_Toc57104979"/>
      <w:bookmarkStart w:id="1579" w:name="_Toc138672805"/>
      <w:r w:rsidRPr="00816C4A">
        <w:t>6.8.20</w:t>
      </w:r>
      <w:r w:rsidRPr="00816C4A">
        <w:tab/>
        <w:t>Bearer description</w:t>
      </w:r>
      <w:bookmarkEnd w:id="1571"/>
      <w:bookmarkEnd w:id="1572"/>
      <w:bookmarkEnd w:id="1573"/>
      <w:bookmarkEnd w:id="1574"/>
      <w:bookmarkEnd w:id="1575"/>
      <w:bookmarkEnd w:id="1576"/>
      <w:bookmarkEnd w:id="1577"/>
      <w:bookmarkEnd w:id="1578"/>
      <w:bookmarkEnd w:id="1579"/>
    </w:p>
    <w:p w14:paraId="44A12F67" w14:textId="77777777" w:rsidR="00E86E7B" w:rsidRPr="00816C4A" w:rsidRDefault="00E86E7B" w:rsidP="00E86E7B">
      <w:r w:rsidRPr="00816C4A">
        <w:t>See ETSI TS 102 223 [32] clause 6.8.20.</w:t>
      </w:r>
    </w:p>
    <w:p w14:paraId="76A4652C" w14:textId="77777777" w:rsidR="00E86E7B" w:rsidRPr="00816C4A" w:rsidRDefault="00E86E7B" w:rsidP="00E86E7B">
      <w:pPr>
        <w:pStyle w:val="Heading3"/>
      </w:pPr>
      <w:bookmarkStart w:id="1580" w:name="_Toc3200834"/>
      <w:bookmarkStart w:id="1581" w:name="_Toc20392577"/>
      <w:bookmarkStart w:id="1582" w:name="_Toc27774224"/>
      <w:bookmarkStart w:id="1583" w:name="_Toc36482684"/>
      <w:bookmarkStart w:id="1584" w:name="_Toc36484343"/>
      <w:bookmarkStart w:id="1585" w:name="_Toc44933273"/>
      <w:bookmarkStart w:id="1586" w:name="_Toc50972226"/>
      <w:bookmarkStart w:id="1587" w:name="_Toc57104980"/>
      <w:bookmarkStart w:id="1588" w:name="_Toc138672806"/>
      <w:r w:rsidRPr="00816C4A">
        <w:lastRenderedPageBreak/>
        <w:t>6.8.21</w:t>
      </w:r>
      <w:r w:rsidRPr="00816C4A">
        <w:tab/>
        <w:t>Buffer size</w:t>
      </w:r>
      <w:bookmarkEnd w:id="1580"/>
      <w:bookmarkEnd w:id="1581"/>
      <w:bookmarkEnd w:id="1582"/>
      <w:bookmarkEnd w:id="1583"/>
      <w:bookmarkEnd w:id="1584"/>
      <w:bookmarkEnd w:id="1585"/>
      <w:bookmarkEnd w:id="1586"/>
      <w:bookmarkEnd w:id="1587"/>
      <w:bookmarkEnd w:id="1588"/>
    </w:p>
    <w:p w14:paraId="1BCA3243" w14:textId="77777777" w:rsidR="00E86E7B" w:rsidRPr="00816C4A" w:rsidRDefault="00E86E7B" w:rsidP="00E86E7B">
      <w:r w:rsidRPr="00816C4A">
        <w:t>See ETSI TS 102 223 [32] clause 6.8.21.</w:t>
      </w:r>
    </w:p>
    <w:p w14:paraId="36F6EFC2" w14:textId="77777777" w:rsidR="00E86E7B" w:rsidRPr="00816C4A" w:rsidRDefault="00E86E7B" w:rsidP="00E86E7B">
      <w:pPr>
        <w:pStyle w:val="Heading3"/>
      </w:pPr>
      <w:bookmarkStart w:id="1589" w:name="_Toc3200835"/>
      <w:bookmarkStart w:id="1590" w:name="_Toc20392578"/>
      <w:bookmarkStart w:id="1591" w:name="_Toc27774225"/>
      <w:bookmarkStart w:id="1592" w:name="_Toc36482685"/>
      <w:bookmarkStart w:id="1593" w:name="_Toc36484344"/>
      <w:bookmarkStart w:id="1594" w:name="_Toc44933274"/>
      <w:bookmarkStart w:id="1595" w:name="_Toc50972227"/>
      <w:bookmarkStart w:id="1596" w:name="_Toc57104981"/>
      <w:bookmarkStart w:id="1597" w:name="_Toc138672807"/>
      <w:r w:rsidRPr="00816C4A">
        <w:t>6.8.22</w:t>
      </w:r>
      <w:r w:rsidRPr="00816C4A">
        <w:tab/>
        <w:t>Total Display Duration</w:t>
      </w:r>
      <w:bookmarkEnd w:id="1589"/>
      <w:bookmarkEnd w:id="1590"/>
      <w:bookmarkEnd w:id="1591"/>
      <w:bookmarkEnd w:id="1592"/>
      <w:bookmarkEnd w:id="1593"/>
      <w:bookmarkEnd w:id="1594"/>
      <w:bookmarkEnd w:id="1595"/>
      <w:bookmarkEnd w:id="1596"/>
      <w:bookmarkEnd w:id="1597"/>
    </w:p>
    <w:p w14:paraId="3A58C0E4" w14:textId="77777777" w:rsidR="00E86E7B" w:rsidRPr="00816C4A" w:rsidRDefault="00E86E7B" w:rsidP="00E86E7B">
      <w:r w:rsidRPr="00816C4A">
        <w:t>See ETSI TS 102 223 [32] clause 6.8.22.</w:t>
      </w:r>
    </w:p>
    <w:p w14:paraId="79ECB561" w14:textId="77777777" w:rsidR="00E86E7B" w:rsidRPr="00816C4A" w:rsidRDefault="00E86E7B" w:rsidP="00E86E7B">
      <w:pPr>
        <w:pStyle w:val="Heading3"/>
      </w:pPr>
      <w:bookmarkStart w:id="1598" w:name="_Toc3200836"/>
      <w:bookmarkStart w:id="1599" w:name="_Toc20392579"/>
      <w:bookmarkStart w:id="1600" w:name="_Toc27774226"/>
      <w:bookmarkStart w:id="1601" w:name="_Toc36482686"/>
      <w:bookmarkStart w:id="1602" w:name="_Toc36484345"/>
      <w:bookmarkStart w:id="1603" w:name="_Toc44933275"/>
      <w:bookmarkStart w:id="1604" w:name="_Toc50972228"/>
      <w:bookmarkStart w:id="1605" w:name="_Toc57104982"/>
      <w:bookmarkStart w:id="1606" w:name="_Toc138672808"/>
      <w:r w:rsidRPr="00816C4A">
        <w:t>6.8.23</w:t>
      </w:r>
      <w:r w:rsidRPr="00816C4A">
        <w:tab/>
        <w:t>Service Availability</w:t>
      </w:r>
      <w:bookmarkEnd w:id="1598"/>
      <w:bookmarkEnd w:id="1599"/>
      <w:bookmarkEnd w:id="1600"/>
      <w:bookmarkEnd w:id="1601"/>
      <w:bookmarkEnd w:id="1602"/>
      <w:bookmarkEnd w:id="1603"/>
      <w:bookmarkEnd w:id="1604"/>
      <w:bookmarkEnd w:id="1605"/>
      <w:bookmarkEnd w:id="1606"/>
    </w:p>
    <w:p w14:paraId="08F7402E" w14:textId="77777777" w:rsidR="00E86E7B" w:rsidRPr="00816C4A" w:rsidRDefault="00E86E7B" w:rsidP="00E86E7B">
      <w:r w:rsidRPr="00816C4A">
        <w:t>See ETSI TS 102 223 [32] clause 6.8.23.</w:t>
      </w:r>
    </w:p>
    <w:p w14:paraId="1065D498" w14:textId="77777777" w:rsidR="00E86E7B" w:rsidRPr="00816C4A" w:rsidRDefault="00E86E7B" w:rsidP="00E86E7B">
      <w:pPr>
        <w:pStyle w:val="Heading3"/>
      </w:pPr>
      <w:bookmarkStart w:id="1607" w:name="_Toc3200837"/>
      <w:bookmarkStart w:id="1608" w:name="_Toc20392580"/>
      <w:bookmarkStart w:id="1609" w:name="_Toc27774227"/>
      <w:bookmarkStart w:id="1610" w:name="_Toc36482687"/>
      <w:bookmarkStart w:id="1611" w:name="_Toc36484346"/>
      <w:bookmarkStart w:id="1612" w:name="_Toc44933276"/>
      <w:bookmarkStart w:id="1613" w:name="_Toc50972229"/>
      <w:bookmarkStart w:id="1614" w:name="_Toc57104983"/>
      <w:bookmarkStart w:id="1615" w:name="_Toc138672809"/>
      <w:r w:rsidRPr="00816C4A">
        <w:t>6.8.24</w:t>
      </w:r>
      <w:r w:rsidRPr="00816C4A">
        <w:tab/>
        <w:t>Service Record</w:t>
      </w:r>
      <w:bookmarkEnd w:id="1607"/>
      <w:bookmarkEnd w:id="1608"/>
      <w:bookmarkEnd w:id="1609"/>
      <w:bookmarkEnd w:id="1610"/>
      <w:bookmarkEnd w:id="1611"/>
      <w:bookmarkEnd w:id="1612"/>
      <w:bookmarkEnd w:id="1613"/>
      <w:bookmarkEnd w:id="1614"/>
      <w:bookmarkEnd w:id="1615"/>
    </w:p>
    <w:p w14:paraId="2D998152" w14:textId="77777777" w:rsidR="00E86E7B" w:rsidRPr="00816C4A" w:rsidRDefault="00E86E7B" w:rsidP="00E86E7B">
      <w:r w:rsidRPr="00816C4A">
        <w:t>See ETSI TS 102 223 [32] clause 6.8.24.</w:t>
      </w:r>
    </w:p>
    <w:p w14:paraId="7502DFCE" w14:textId="77777777" w:rsidR="00E86E7B" w:rsidRPr="00816C4A" w:rsidRDefault="00E86E7B" w:rsidP="00E86E7B">
      <w:pPr>
        <w:pStyle w:val="Heading3"/>
      </w:pPr>
      <w:bookmarkStart w:id="1616" w:name="_Toc3200838"/>
      <w:bookmarkStart w:id="1617" w:name="_Toc20392581"/>
      <w:bookmarkStart w:id="1618" w:name="_Toc27774228"/>
      <w:bookmarkStart w:id="1619" w:name="_Toc36482688"/>
      <w:bookmarkStart w:id="1620" w:name="_Toc36484347"/>
      <w:bookmarkStart w:id="1621" w:name="_Toc44933277"/>
      <w:bookmarkStart w:id="1622" w:name="_Toc50972230"/>
      <w:bookmarkStart w:id="1623" w:name="_Toc57104984"/>
      <w:bookmarkStart w:id="1624" w:name="_Toc138672810"/>
      <w:r w:rsidRPr="00816C4A">
        <w:t>6.8.25</w:t>
      </w:r>
      <w:r w:rsidRPr="00816C4A">
        <w:tab/>
        <w:t>Other address (local address)</w:t>
      </w:r>
      <w:bookmarkEnd w:id="1616"/>
      <w:bookmarkEnd w:id="1617"/>
      <w:bookmarkEnd w:id="1618"/>
      <w:bookmarkEnd w:id="1619"/>
      <w:bookmarkEnd w:id="1620"/>
      <w:bookmarkEnd w:id="1621"/>
      <w:bookmarkEnd w:id="1622"/>
      <w:bookmarkEnd w:id="1623"/>
      <w:bookmarkEnd w:id="1624"/>
    </w:p>
    <w:p w14:paraId="0A50EACF" w14:textId="77777777" w:rsidR="00E86E7B" w:rsidRPr="00816C4A" w:rsidRDefault="00E86E7B" w:rsidP="00E86E7B">
      <w:r w:rsidRPr="00816C4A">
        <w:t>See ETSI TS 102 223 [32] clause 6.8.25.</w:t>
      </w:r>
    </w:p>
    <w:p w14:paraId="5D4CBC2C" w14:textId="77777777" w:rsidR="00E86E7B" w:rsidRPr="00816C4A" w:rsidRDefault="00E86E7B" w:rsidP="00E86E7B">
      <w:pPr>
        <w:pStyle w:val="Heading3"/>
      </w:pPr>
      <w:bookmarkStart w:id="1625" w:name="_Toc3200839"/>
      <w:bookmarkStart w:id="1626" w:name="_Toc20392582"/>
      <w:bookmarkStart w:id="1627" w:name="_Toc27774229"/>
      <w:bookmarkStart w:id="1628" w:name="_Toc36482689"/>
      <w:bookmarkStart w:id="1629" w:name="_Toc36484348"/>
      <w:bookmarkStart w:id="1630" w:name="_Toc44933278"/>
      <w:bookmarkStart w:id="1631" w:name="_Toc50972231"/>
      <w:bookmarkStart w:id="1632" w:name="_Toc57104985"/>
      <w:bookmarkStart w:id="1633" w:name="_Toc138672811"/>
      <w:r w:rsidRPr="00816C4A">
        <w:t>6.8.26</w:t>
      </w:r>
      <w:r w:rsidRPr="00816C4A">
        <w:tab/>
        <w:t>Frames Information</w:t>
      </w:r>
      <w:bookmarkEnd w:id="1625"/>
      <w:bookmarkEnd w:id="1626"/>
      <w:bookmarkEnd w:id="1627"/>
      <w:bookmarkEnd w:id="1628"/>
      <w:bookmarkEnd w:id="1629"/>
      <w:bookmarkEnd w:id="1630"/>
      <w:bookmarkEnd w:id="1631"/>
      <w:bookmarkEnd w:id="1632"/>
      <w:bookmarkEnd w:id="1633"/>
    </w:p>
    <w:p w14:paraId="63DBCDEE" w14:textId="77777777" w:rsidR="00E86E7B" w:rsidRPr="00816C4A" w:rsidRDefault="00E86E7B" w:rsidP="00E86E7B">
      <w:r w:rsidRPr="00816C4A">
        <w:t>See ETSI TS 102 223 [32] clause 6.8.26.</w:t>
      </w:r>
    </w:p>
    <w:p w14:paraId="02781D86" w14:textId="77777777" w:rsidR="00E86E7B" w:rsidRPr="00816C4A" w:rsidRDefault="00E86E7B" w:rsidP="00E86E7B">
      <w:pPr>
        <w:pStyle w:val="Heading2"/>
      </w:pPr>
      <w:bookmarkStart w:id="1634" w:name="_Toc3200840"/>
      <w:bookmarkStart w:id="1635" w:name="_Toc20392583"/>
      <w:bookmarkStart w:id="1636" w:name="_Toc27774230"/>
      <w:bookmarkStart w:id="1637" w:name="_Toc36482690"/>
      <w:bookmarkStart w:id="1638" w:name="_Toc36484349"/>
      <w:bookmarkStart w:id="1639" w:name="_Toc44933279"/>
      <w:bookmarkStart w:id="1640" w:name="_Toc50972232"/>
      <w:bookmarkStart w:id="1641" w:name="_Toc57104986"/>
      <w:bookmarkStart w:id="1642" w:name="_Toc138672812"/>
      <w:r w:rsidRPr="00816C4A">
        <w:t>6.9</w:t>
      </w:r>
      <w:r w:rsidRPr="00816C4A">
        <w:tab/>
        <w:t>Proactive UICC session and ME display interaction</w:t>
      </w:r>
      <w:bookmarkEnd w:id="1634"/>
      <w:bookmarkEnd w:id="1635"/>
      <w:bookmarkEnd w:id="1636"/>
      <w:bookmarkEnd w:id="1637"/>
      <w:bookmarkEnd w:id="1638"/>
      <w:bookmarkEnd w:id="1639"/>
      <w:bookmarkEnd w:id="1640"/>
      <w:bookmarkEnd w:id="1641"/>
      <w:bookmarkEnd w:id="1642"/>
    </w:p>
    <w:p w14:paraId="55114D09" w14:textId="77777777" w:rsidR="00E86E7B" w:rsidRPr="00816C4A" w:rsidRDefault="00E86E7B" w:rsidP="00E86E7B">
      <w:r w:rsidRPr="00816C4A">
        <w:t>See ETSI TS 102 223 [32] clause 6.9.</w:t>
      </w:r>
    </w:p>
    <w:p w14:paraId="13C52452" w14:textId="77777777" w:rsidR="00E86E7B" w:rsidRPr="00816C4A" w:rsidRDefault="00E86E7B" w:rsidP="00E86E7B">
      <w:pPr>
        <w:pStyle w:val="Heading2"/>
      </w:pPr>
      <w:bookmarkStart w:id="1643" w:name="_Toc3200841"/>
      <w:bookmarkStart w:id="1644" w:name="_Toc20392584"/>
      <w:bookmarkStart w:id="1645" w:name="_Toc27774231"/>
      <w:bookmarkStart w:id="1646" w:name="_Toc36482691"/>
      <w:bookmarkStart w:id="1647" w:name="_Toc36484350"/>
      <w:bookmarkStart w:id="1648" w:name="_Toc44933280"/>
      <w:bookmarkStart w:id="1649" w:name="_Toc50972233"/>
      <w:bookmarkStart w:id="1650" w:name="_Toc57104987"/>
      <w:bookmarkStart w:id="1651" w:name="_Toc138672813"/>
      <w:r w:rsidRPr="00816C4A">
        <w:t>6.10</w:t>
      </w:r>
      <w:r w:rsidRPr="00816C4A">
        <w:tab/>
        <w:t>Handling of unknown, unforeseen and erroneous messages</w:t>
      </w:r>
      <w:bookmarkEnd w:id="1643"/>
      <w:bookmarkEnd w:id="1644"/>
      <w:bookmarkEnd w:id="1645"/>
      <w:bookmarkEnd w:id="1646"/>
      <w:bookmarkEnd w:id="1647"/>
      <w:bookmarkEnd w:id="1648"/>
      <w:bookmarkEnd w:id="1649"/>
      <w:bookmarkEnd w:id="1650"/>
      <w:bookmarkEnd w:id="1651"/>
    </w:p>
    <w:p w14:paraId="0D0F244D" w14:textId="77777777" w:rsidR="00E86E7B" w:rsidRPr="00816C4A" w:rsidRDefault="00E86E7B" w:rsidP="00E86E7B">
      <w:r w:rsidRPr="00816C4A">
        <w:t>See ETSI TS 102 223 [32] clause 6.10.</w:t>
      </w:r>
    </w:p>
    <w:p w14:paraId="18F04E87" w14:textId="77777777" w:rsidR="00E86E7B" w:rsidRPr="00816C4A" w:rsidRDefault="00E86E7B" w:rsidP="00E86E7B">
      <w:pPr>
        <w:pStyle w:val="Heading2"/>
      </w:pPr>
      <w:bookmarkStart w:id="1652" w:name="_Toc3200842"/>
      <w:bookmarkStart w:id="1653" w:name="_Toc20392585"/>
      <w:bookmarkStart w:id="1654" w:name="_Toc27774232"/>
      <w:bookmarkStart w:id="1655" w:name="_Toc36482692"/>
      <w:bookmarkStart w:id="1656" w:name="_Toc36484351"/>
      <w:bookmarkStart w:id="1657" w:name="_Toc44933281"/>
      <w:bookmarkStart w:id="1658" w:name="_Toc50972234"/>
      <w:bookmarkStart w:id="1659" w:name="_Toc57104988"/>
      <w:bookmarkStart w:id="1660" w:name="_Toc138672814"/>
      <w:r w:rsidRPr="00816C4A">
        <w:t>6.11</w:t>
      </w:r>
      <w:r w:rsidRPr="00816C4A">
        <w:tab/>
        <w:t>Proactive commands versus possible Terminal response</w:t>
      </w:r>
      <w:bookmarkEnd w:id="1652"/>
      <w:bookmarkEnd w:id="1653"/>
      <w:bookmarkEnd w:id="1654"/>
      <w:bookmarkEnd w:id="1655"/>
      <w:bookmarkEnd w:id="1656"/>
      <w:bookmarkEnd w:id="1657"/>
      <w:bookmarkEnd w:id="1658"/>
      <w:bookmarkEnd w:id="1659"/>
      <w:bookmarkEnd w:id="1660"/>
    </w:p>
    <w:p w14:paraId="56015F7E" w14:textId="77777777" w:rsidR="00E86E7B" w:rsidRPr="00816C4A" w:rsidRDefault="00E86E7B" w:rsidP="00E86E7B">
      <w:r w:rsidRPr="00816C4A">
        <w:t>Table 6.1 shows for each proactive command the possible terminal response returned (marked by a "</w:t>
      </w:r>
      <w:r w:rsidRPr="00816C4A">
        <w:sym w:font="Symbol" w:char="F0B7"/>
      </w:r>
      <w:r w:rsidRPr="00816C4A">
        <w:t>" character), in addition to those defined in ETSI TS 102 223 [32] clause 6.11.</w:t>
      </w:r>
    </w:p>
    <w:p w14:paraId="0DB9456F" w14:textId="77777777" w:rsidR="00E86E7B" w:rsidRPr="00816C4A" w:rsidRDefault="00E86E7B" w:rsidP="00E86E7B">
      <w:r w:rsidRPr="00816C4A">
        <w:t>The commands "COMMAND CONTAINER" and "ENCAPSULATED SESSION CONTROL" listed in ETSI TS 102 223 [32] are not required by 3GPP.</w:t>
      </w:r>
    </w:p>
    <w:p w14:paraId="17A972F1" w14:textId="77777777" w:rsidR="00E86E7B" w:rsidRPr="00816C4A" w:rsidRDefault="00E86E7B" w:rsidP="00E86E7B">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1" w:name="_Toc3200843"/>
      <w:bookmarkStart w:id="1662" w:name="_Toc20392586"/>
      <w:bookmarkStart w:id="1663" w:name="_Toc27774233"/>
      <w:bookmarkStart w:id="1664" w:name="_Toc36482693"/>
      <w:bookmarkStart w:id="1665" w:name="_Toc36484352"/>
      <w:bookmarkStart w:id="1666" w:name="_Toc44933282"/>
      <w:bookmarkStart w:id="1667" w:name="_Toc50972235"/>
      <w:bookmarkStart w:id="1668" w:name="_Toc57104989"/>
      <w:bookmarkStart w:id="1669" w:name="_Toc138672815"/>
      <w:r w:rsidRPr="00816C4A">
        <w:lastRenderedPageBreak/>
        <w:t>7</w:t>
      </w:r>
      <w:r w:rsidRPr="00816C4A">
        <w:tab/>
        <w:t>ENVELOPE Commands</w:t>
      </w:r>
      <w:bookmarkEnd w:id="1661"/>
      <w:bookmarkEnd w:id="1662"/>
      <w:bookmarkEnd w:id="1663"/>
      <w:bookmarkEnd w:id="1664"/>
      <w:bookmarkEnd w:id="1665"/>
      <w:bookmarkEnd w:id="1666"/>
      <w:bookmarkEnd w:id="1667"/>
      <w:bookmarkEnd w:id="1668"/>
      <w:bookmarkEnd w:id="1669"/>
    </w:p>
    <w:p w14:paraId="4BACCFCB" w14:textId="77777777" w:rsidR="00E86E7B" w:rsidRPr="00816C4A" w:rsidRDefault="00E86E7B" w:rsidP="00E86E7B">
      <w:pPr>
        <w:pStyle w:val="Heading2"/>
      </w:pPr>
      <w:bookmarkStart w:id="1670" w:name="_Toc3200844"/>
      <w:bookmarkStart w:id="1671" w:name="_Toc20392587"/>
      <w:bookmarkStart w:id="1672" w:name="_Toc27774234"/>
      <w:bookmarkStart w:id="1673" w:name="_Toc36482694"/>
      <w:bookmarkStart w:id="1674" w:name="_Toc36484353"/>
      <w:bookmarkStart w:id="1675" w:name="_Toc44933283"/>
      <w:bookmarkStart w:id="1676" w:name="_Toc50972236"/>
      <w:bookmarkStart w:id="1677" w:name="_Toc57104990"/>
      <w:bookmarkStart w:id="1678" w:name="_Toc138672816"/>
      <w:r w:rsidRPr="00816C4A">
        <w:t>7.1</w:t>
      </w:r>
      <w:r w:rsidRPr="00816C4A">
        <w:tab/>
        <w:t>Data download to UICC</w:t>
      </w:r>
      <w:bookmarkEnd w:id="1670"/>
      <w:bookmarkEnd w:id="1671"/>
      <w:bookmarkEnd w:id="1672"/>
      <w:bookmarkEnd w:id="1673"/>
      <w:bookmarkEnd w:id="1674"/>
      <w:bookmarkEnd w:id="1675"/>
      <w:bookmarkEnd w:id="1676"/>
      <w:bookmarkEnd w:id="1677"/>
      <w:bookmarkEnd w:id="1678"/>
    </w:p>
    <w:p w14:paraId="3FAC8253" w14:textId="77777777" w:rsidR="00E86E7B" w:rsidRPr="00816C4A" w:rsidRDefault="00E86E7B" w:rsidP="00E86E7B">
      <w:pPr>
        <w:pStyle w:val="Heading3"/>
      </w:pPr>
      <w:bookmarkStart w:id="1679" w:name="_Toc3200845"/>
      <w:bookmarkStart w:id="1680" w:name="_Toc20392588"/>
      <w:bookmarkStart w:id="1681" w:name="_Toc27774235"/>
      <w:bookmarkStart w:id="1682" w:name="_Toc36482695"/>
      <w:bookmarkStart w:id="1683" w:name="_Toc36484354"/>
      <w:bookmarkStart w:id="1684" w:name="_Toc44933284"/>
      <w:bookmarkStart w:id="1685" w:name="_Toc50972237"/>
      <w:bookmarkStart w:id="1686" w:name="_Toc57104991"/>
      <w:bookmarkStart w:id="1687" w:name="_Toc138672817"/>
      <w:r w:rsidRPr="00816C4A">
        <w:t>7.1.1</w:t>
      </w:r>
      <w:r w:rsidRPr="00816C4A">
        <w:tab/>
        <w:t>SMS-PP data download</w:t>
      </w:r>
      <w:bookmarkEnd w:id="1679"/>
      <w:bookmarkEnd w:id="1680"/>
      <w:bookmarkEnd w:id="1681"/>
      <w:bookmarkEnd w:id="1682"/>
      <w:bookmarkEnd w:id="1683"/>
      <w:bookmarkEnd w:id="1684"/>
      <w:bookmarkEnd w:id="1685"/>
      <w:bookmarkEnd w:id="1686"/>
      <w:bookmarkEnd w:id="1687"/>
    </w:p>
    <w:p w14:paraId="5810935A" w14:textId="77777777" w:rsidR="00E86E7B" w:rsidRPr="00816C4A" w:rsidRDefault="00E86E7B" w:rsidP="00E86E7B">
      <w:pPr>
        <w:pStyle w:val="Heading4"/>
      </w:pPr>
      <w:bookmarkStart w:id="1688" w:name="_Toc3200846"/>
      <w:bookmarkStart w:id="1689" w:name="_Toc20392589"/>
      <w:bookmarkStart w:id="1690" w:name="_Toc27774236"/>
      <w:bookmarkStart w:id="1691" w:name="_Toc36482696"/>
      <w:bookmarkStart w:id="1692" w:name="_Toc36484355"/>
      <w:bookmarkStart w:id="1693" w:name="_Toc44933285"/>
      <w:bookmarkStart w:id="1694" w:name="_Toc50972238"/>
      <w:bookmarkStart w:id="1695" w:name="_Toc57104992"/>
      <w:bookmarkStart w:id="1696" w:name="_Toc138672818"/>
      <w:r w:rsidRPr="00816C4A">
        <w:t>7.1.1.1</w:t>
      </w:r>
      <w:r w:rsidRPr="00816C4A">
        <w:tab/>
        <w:t>Procedure</w:t>
      </w:r>
      <w:bookmarkEnd w:id="1688"/>
      <w:bookmarkEnd w:id="1689"/>
      <w:bookmarkEnd w:id="1690"/>
      <w:bookmarkEnd w:id="1691"/>
      <w:bookmarkEnd w:id="1692"/>
      <w:bookmarkEnd w:id="1693"/>
      <w:bookmarkEnd w:id="1694"/>
      <w:bookmarkEnd w:id="1695"/>
      <w:bookmarkEnd w:id="1696"/>
    </w:p>
    <w:p w14:paraId="7AE2FEBB" w14:textId="77777777" w:rsidR="00AD764D" w:rsidRPr="00816C4A" w:rsidRDefault="00AD764D" w:rsidP="00AD764D">
      <w:pPr>
        <w:keepNext/>
        <w:keepLines/>
      </w:pPr>
      <w:bookmarkStart w:id="1697" w:name="_Toc3200847"/>
      <w:bookmarkStart w:id="1698" w:name="_Toc20392590"/>
      <w:bookmarkStart w:id="1699" w:name="_Toc27774237"/>
      <w:bookmarkStart w:id="1700" w:name="_Toc36482697"/>
      <w:bookmarkStart w:id="1701" w:name="_Toc36484356"/>
      <w:bookmarkStart w:id="1702" w:name="_Toc44933286"/>
      <w:bookmarkStart w:id="1703" w:name="_Toc50972239"/>
      <w:bookmarkStart w:id="1704" w:name="_Toc57104993"/>
      <w:r w:rsidRPr="00816C4A">
        <w:t>If the service "data download via SMS Point-to-point" is allocated and activated in the USIM Service Table (see TS 31.102 [14]), then the ME shall follow the procedure below:</w:t>
      </w:r>
    </w:p>
    <w:p w14:paraId="71533EB9" w14:textId="77777777" w:rsidR="00AD764D" w:rsidRPr="00816C4A" w:rsidRDefault="00AD764D" w:rsidP="00AD764D">
      <w:pPr>
        <w:pStyle w:val="B1"/>
      </w:pPr>
      <w:r w:rsidRPr="00816C4A">
        <w:t>-</w:t>
      </w:r>
      <w:r w:rsidRPr="00816C4A">
        <w:tab/>
        <w:t>when the ME receives a Short Message with:</w:t>
      </w:r>
    </w:p>
    <w:p w14:paraId="219A238A" w14:textId="77777777" w:rsidR="00AD764D" w:rsidRPr="00816C4A" w:rsidRDefault="00AD764D" w:rsidP="00AD764D">
      <w:pPr>
        <w:pStyle w:val="B2"/>
      </w:pPr>
      <w:r w:rsidRPr="00816C4A">
        <w:t>protocol identifier = SIM data download; and</w:t>
      </w:r>
    </w:p>
    <w:p w14:paraId="31522100" w14:textId="77777777" w:rsidR="00AD764D" w:rsidRPr="00816C4A" w:rsidRDefault="00AD764D" w:rsidP="00AD764D">
      <w:pPr>
        <w:pStyle w:val="B2"/>
      </w:pPr>
      <w:r w:rsidRPr="00816C4A">
        <w:t>data coding scheme = class 2 message; or</w:t>
      </w:r>
    </w:p>
    <w:p w14:paraId="36C8DBDC" w14:textId="77777777" w:rsidR="00AD764D" w:rsidRPr="00816C4A" w:rsidRDefault="00AD764D" w:rsidP="00AD764D">
      <w:pPr>
        <w:pStyle w:val="B1"/>
      </w:pPr>
      <w:r w:rsidRPr="00816C4A">
        <w:t>-</w:t>
      </w:r>
      <w:r w:rsidRPr="00816C4A">
        <w:tab/>
        <w:t>when the ME receives a Short Message with:</w:t>
      </w:r>
    </w:p>
    <w:p w14:paraId="52A75F1D" w14:textId="77777777" w:rsidR="00AD764D" w:rsidRPr="00816C4A" w:rsidRDefault="00AD764D" w:rsidP="00AD764D">
      <w:pPr>
        <w:pStyle w:val="B2"/>
      </w:pPr>
      <w:r w:rsidRPr="00816C4A">
        <w:t>protocol identifier=ANSI-136 R-DATA (see TS 23.040 [5]); and</w:t>
      </w:r>
    </w:p>
    <w:p w14:paraId="79F8AD5B" w14:textId="22F9B0BF" w:rsidR="00AD764D" w:rsidRPr="00816C4A" w:rsidRDefault="00AD764D" w:rsidP="00AD764D">
      <w:pPr>
        <w:pStyle w:val="B2"/>
      </w:pPr>
      <w:r w:rsidRPr="00816C4A">
        <w:t>data coding scheme = class 2 message, and the ME chooses not to handle the message (e.g. M</w:t>
      </w:r>
      <w:r>
        <w:t>E</w:t>
      </w:r>
      <w:r w:rsidRPr="00816C4A">
        <w:t>s not supporting EGPRS over TIA/EIA-136 do not need to handle the message).</w:t>
      </w:r>
    </w:p>
    <w:p w14:paraId="541F6362" w14:textId="1760F680" w:rsidR="00AD764D" w:rsidRPr="00816C4A" w:rsidRDefault="00AD764D" w:rsidP="00AD764D">
      <w:pPr>
        <w:pStyle w:val="B1"/>
      </w:pPr>
      <w:r w:rsidRPr="00816C4A">
        <w:t>-</w:t>
      </w:r>
      <w:r w:rsidRPr="00816C4A">
        <w:tab/>
        <w:t xml:space="preserve">then the ME shall pass the message transparently to the UICC using the ENVELOPE (SMS-PP DOWNLOAD) command as defined </w:t>
      </w:r>
      <w:r>
        <w:rPr>
          <w:rFonts w:hint="eastAsia"/>
          <w:lang w:eastAsia="zh-CN"/>
        </w:rPr>
        <w:t>in</w:t>
      </w:r>
      <w:r>
        <w:rPr>
          <w:lang w:eastAsia="zh-CN"/>
        </w:rPr>
        <w:t xml:space="preserve"> clause 7.1.1.2;</w:t>
      </w:r>
    </w:p>
    <w:p w14:paraId="53349306" w14:textId="77777777" w:rsidR="00AD764D" w:rsidRPr="00816C4A" w:rsidRDefault="00AD764D" w:rsidP="00AD764D">
      <w:pPr>
        <w:pStyle w:val="B1"/>
      </w:pPr>
      <w:r w:rsidRPr="00816C4A">
        <w:t>-</w:t>
      </w:r>
      <w:r w:rsidRPr="00816C4A">
        <w:tab/>
        <w:t>the ME shall not display the message, or alert the user of a short message waiting;</w:t>
      </w:r>
    </w:p>
    <w:p w14:paraId="22F920A7" w14:textId="77777777" w:rsidR="00AD764D" w:rsidRPr="00816C4A" w:rsidRDefault="00AD764D" w:rsidP="00AD764D">
      <w:pPr>
        <w:pStyle w:val="B1"/>
      </w:pPr>
      <w:r w:rsidRPr="00816C4A">
        <w:t>-</w:t>
      </w:r>
      <w:r w:rsidRPr="00816C4A">
        <w:tab/>
        <w:t>the ME shall wait for an acknowledgement from the UICC;</w:t>
      </w:r>
    </w:p>
    <w:p w14:paraId="4A66677B" w14:textId="77777777" w:rsidR="00AD764D" w:rsidRPr="00816C4A" w:rsidRDefault="00AD764D" w:rsidP="00AD764D">
      <w:pPr>
        <w:pStyle w:val="B1"/>
      </w:pPr>
      <w:r w:rsidRPr="00816C4A">
        <w:t>-</w:t>
      </w:r>
      <w:r w:rsidRPr="00816C4A">
        <w:tab/>
        <w:t>When receiving a secured Command Packet (as specified in TS 31.115 [41]) requesting a Proof of Receipt (PoR), the UICC shall verify the authenticity of the sender. If the authentication of the sender fails, no further processing related to the Proof of Receipt shall take place.</w:t>
      </w:r>
    </w:p>
    <w:p w14:paraId="559CB818" w14:textId="77777777" w:rsidR="00AD764D" w:rsidRPr="00816C4A" w:rsidRDefault="00AD764D" w:rsidP="00AD764D">
      <w:pPr>
        <w:pStyle w:val="B1"/>
      </w:pPr>
      <w:r w:rsidRPr="00816C4A">
        <w:t>-</w:t>
      </w:r>
      <w:r w:rsidRPr="00816C4A">
        <w:tab/>
        <w:t>if the UICC responds with '90 00' or '6F XX' or '62 XX' or '63 XX', the ME shall acknowledge the receipt of the short message to the network using an RP-ACK</w:t>
      </w:r>
      <w:r>
        <w:t xml:space="preserve"> </w:t>
      </w:r>
      <w:r w:rsidRPr="00816C4A">
        <w:t>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784F4576" w14:textId="77777777" w:rsidR="00AD764D" w:rsidRPr="00816C4A" w:rsidRDefault="00AD764D" w:rsidP="00AD764D">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1428AA6B" w14:textId="77777777" w:rsidR="00AD764D" w:rsidRPr="00816C4A" w:rsidRDefault="00AD764D" w:rsidP="00AD764D">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705" w:name="_Toc138672819"/>
      <w:r w:rsidRPr="00816C4A">
        <w:t>7.1.1.1a</w:t>
      </w:r>
      <w:r w:rsidRPr="00816C4A">
        <w:tab/>
        <w:t>Procedure for SMS-PP data download via REGISTRATION ACCEPT or DL NAS TRANSPORT messages</w:t>
      </w:r>
      <w:bookmarkEnd w:id="1697"/>
      <w:bookmarkEnd w:id="1698"/>
      <w:bookmarkEnd w:id="1699"/>
      <w:bookmarkEnd w:id="1700"/>
      <w:bookmarkEnd w:id="1701"/>
      <w:bookmarkEnd w:id="1702"/>
      <w:bookmarkEnd w:id="1703"/>
      <w:bookmarkEnd w:id="1704"/>
      <w:bookmarkEnd w:id="1705"/>
    </w:p>
    <w:p w14:paraId="7070FF75" w14:textId="77777777" w:rsidR="00AD764D" w:rsidRPr="00816C4A" w:rsidRDefault="00AD764D" w:rsidP="00AD764D">
      <w:pPr>
        <w:keepNext/>
        <w:keepLines/>
      </w:pPr>
      <w:bookmarkStart w:id="1706" w:name="_Toc3200848"/>
      <w:bookmarkStart w:id="1707" w:name="_Toc20392591"/>
      <w:bookmarkStart w:id="1708" w:name="_Toc27774238"/>
      <w:bookmarkStart w:id="1709" w:name="_Toc36482698"/>
      <w:bookmarkStart w:id="1710" w:name="_Toc36484357"/>
      <w:bookmarkStart w:id="1711" w:name="_Toc44933287"/>
      <w:bookmarkStart w:id="1712" w:name="_Toc50972240"/>
      <w:bookmarkStart w:id="1713" w:name="_Toc57104994"/>
      <w:r w:rsidRPr="00816C4A">
        <w:t>If the service "data download via SMS Point-to-point" is allocated and activated in the USIM Service Table (see 3GPP TS 31.102 [14]), then the ME shall follow the procedure below:</w:t>
      </w:r>
    </w:p>
    <w:p w14:paraId="3A051FDE" w14:textId="77777777" w:rsidR="00AD764D" w:rsidRPr="00816C4A" w:rsidRDefault="00AD764D" w:rsidP="00AD764D">
      <w:pPr>
        <w:pStyle w:val="B1"/>
      </w:pPr>
      <w:r w:rsidRPr="00816C4A">
        <w:t>-</w:t>
      </w:r>
      <w:r w:rsidRPr="00816C4A">
        <w:tab/>
        <w:t>when the ME receives a:</w:t>
      </w:r>
    </w:p>
    <w:p w14:paraId="71A464EE" w14:textId="77777777" w:rsidR="00AD764D" w:rsidRPr="00816C4A" w:rsidRDefault="00AD764D" w:rsidP="00AD764D">
      <w:pPr>
        <w:pStyle w:val="B2"/>
      </w:pPr>
      <w:r w:rsidRPr="00816C4A">
        <w:t>-</w:t>
      </w:r>
      <w:r w:rsidRPr="00816C4A">
        <w:tab/>
        <w:t>REGISTRATION ACCEPT message or a DL NAS TRANSPORT message that includes an SOR transparent container information element with list type with value "0"= secure</w:t>
      </w:r>
      <w:r>
        <w:t>d</w:t>
      </w:r>
      <w:r w:rsidRPr="00816C4A">
        <w:t xml:space="preserve"> packet; or</w:t>
      </w:r>
    </w:p>
    <w:p w14:paraId="4AC10422" w14:textId="77777777" w:rsidR="00AD764D" w:rsidRPr="00816C4A" w:rsidRDefault="00AD764D" w:rsidP="00AD764D">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007EF04C" w14:textId="3169577E" w:rsidR="00660539" w:rsidRPr="00816C4A" w:rsidRDefault="00660539" w:rsidP="00660539">
      <w:pPr>
        <w:pStyle w:val="B1"/>
      </w:pPr>
      <w:r w:rsidRPr="00816C4A">
        <w:t>-</w:t>
      </w:r>
      <w:r w:rsidRPr="00816C4A">
        <w:tab/>
        <w:t>containing a secure</w:t>
      </w:r>
      <w:r>
        <w:t>d</w:t>
      </w:r>
      <w:r w:rsidRPr="00816C4A">
        <w:t xml:space="preserve"> packet constructed as </w:t>
      </w:r>
      <w:r w:rsidRPr="00A47BAA">
        <w:t>a single</w:t>
      </w:r>
      <w:r>
        <w:rPr>
          <w:i/>
          <w:iCs/>
          <w:color w:val="FF0000"/>
        </w:rPr>
        <w:t xml:space="preserve"> </w:t>
      </w:r>
      <w:r w:rsidRPr="00816C4A">
        <w:t>SMS-Deliver</w:t>
      </w:r>
      <w:r>
        <w:t xml:space="preserve"> TPDU </w:t>
      </w:r>
      <w:r w:rsidRPr="00A47BAA">
        <w:t>or concatenation of several SMS-Deliver TPDUs</w:t>
      </w:r>
      <w:r w:rsidRPr="00816C4A">
        <w:t xml:space="preserve"> (as specified in 3GPP TS 23.040 [5]</w:t>
      </w:r>
      <w:r>
        <w:t>)</w:t>
      </w:r>
      <w:r w:rsidRPr="00816C4A">
        <w:t xml:space="preserve"> with:</w:t>
      </w:r>
    </w:p>
    <w:p w14:paraId="484A345E" w14:textId="77777777" w:rsidR="00AD764D" w:rsidRPr="00816C4A" w:rsidRDefault="00AD764D" w:rsidP="00AD764D">
      <w:pPr>
        <w:pStyle w:val="B2"/>
      </w:pPr>
      <w:r w:rsidRPr="00816C4A">
        <w:t>protocol identifier = SIM data download; and</w:t>
      </w:r>
    </w:p>
    <w:p w14:paraId="61C7E3B8" w14:textId="77777777" w:rsidR="00AD764D" w:rsidRPr="00816C4A" w:rsidRDefault="00AD764D" w:rsidP="00AD764D">
      <w:pPr>
        <w:pStyle w:val="B1"/>
        <w:ind w:hanging="1"/>
      </w:pPr>
      <w:r w:rsidRPr="00816C4A">
        <w:t>data coding scheme = class 2 message</w:t>
      </w:r>
      <w:r>
        <w:t>;</w:t>
      </w:r>
    </w:p>
    <w:p w14:paraId="4C78076C" w14:textId="77777777" w:rsidR="00AD764D" w:rsidRPr="00816C4A" w:rsidRDefault="00AD764D" w:rsidP="00AD764D">
      <w:pPr>
        <w:pStyle w:val="B1"/>
      </w:pPr>
      <w:r w:rsidRPr="00816C4A">
        <w:t>-</w:t>
      </w:r>
      <w:r w:rsidRPr="00816C4A">
        <w:tab/>
        <w:t>and the integrity check of the message was successful</w:t>
      </w:r>
      <w:r>
        <w:t>.</w:t>
      </w:r>
    </w:p>
    <w:p w14:paraId="7B9043BE" w14:textId="77777777" w:rsidR="00660539" w:rsidRPr="00816C4A" w:rsidRDefault="00660539" w:rsidP="00660539">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clause 7.1.1.2</w:t>
      </w:r>
      <w:r w:rsidRPr="00816C4A">
        <w:t>;</w:t>
      </w:r>
    </w:p>
    <w:p w14:paraId="26D2D220" w14:textId="77777777" w:rsidR="00AD764D" w:rsidRPr="00816C4A" w:rsidRDefault="00AD764D" w:rsidP="00AD764D">
      <w:pPr>
        <w:pStyle w:val="B1"/>
      </w:pPr>
      <w:r w:rsidRPr="00816C4A">
        <w:t>-</w:t>
      </w:r>
      <w:r w:rsidRPr="00816C4A">
        <w:tab/>
        <w:t>the ME shall not display or alert the user</w:t>
      </w:r>
      <w:r>
        <w:t>;</w:t>
      </w:r>
    </w:p>
    <w:p w14:paraId="00D3D6BE" w14:textId="44BFAD9F" w:rsidR="00AD764D" w:rsidRPr="00816C4A" w:rsidRDefault="00AD764D" w:rsidP="00AD764D">
      <w:pPr>
        <w:pStyle w:val="B1"/>
      </w:pPr>
      <w:r w:rsidRPr="00816C4A">
        <w:t>-</w:t>
      </w:r>
      <w:r w:rsidRPr="00816C4A">
        <w:tab/>
        <w:t>the secure</w:t>
      </w:r>
      <w:r>
        <w:t>d</w:t>
      </w:r>
      <w:r w:rsidRPr="00816C4A">
        <w:t xml:space="preserve"> packet is coded as a Command Packet formatted as Short Message Point to Point (as specified in 3GPP TS 31.115 [41])</w:t>
      </w:r>
      <w:r>
        <w:t>.</w:t>
      </w:r>
    </w:p>
    <w:p w14:paraId="59E1E494" w14:textId="77777777" w:rsidR="00AD764D" w:rsidRPr="00816C4A" w:rsidRDefault="00AD764D" w:rsidP="00AD764D">
      <w:r w:rsidRPr="00816C4A">
        <w:t>NOTE:</w:t>
      </w:r>
      <w:r w:rsidRPr="00816C4A">
        <w:tab/>
        <w:t>The command packet should not request a Proof of Receipt (PoR)</w:t>
      </w:r>
      <w:r>
        <w:t>.</w:t>
      </w:r>
    </w:p>
    <w:p w14:paraId="3B5FE3D2" w14:textId="77777777" w:rsidR="00E86E7B" w:rsidRPr="00816C4A" w:rsidRDefault="00E86E7B" w:rsidP="00E86E7B">
      <w:pPr>
        <w:pStyle w:val="Heading4"/>
      </w:pPr>
      <w:bookmarkStart w:id="1714" w:name="_Toc138672820"/>
      <w:r w:rsidRPr="00816C4A">
        <w:t>7.1.1.2</w:t>
      </w:r>
      <w:r w:rsidRPr="00816C4A">
        <w:tab/>
        <w:t>Structure of ENVELOPE (SMS-PP DOWNLOAD)</w:t>
      </w:r>
      <w:bookmarkEnd w:id="1706"/>
      <w:bookmarkEnd w:id="1707"/>
      <w:bookmarkEnd w:id="1708"/>
      <w:bookmarkEnd w:id="1709"/>
      <w:bookmarkEnd w:id="1710"/>
      <w:bookmarkEnd w:id="1711"/>
      <w:bookmarkEnd w:id="1712"/>
      <w:bookmarkEnd w:id="1713"/>
      <w:bookmarkEnd w:id="1714"/>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0ABAF9AC" w:rsidR="004024EE" w:rsidRPr="009758EB" w:rsidRDefault="004024EE" w:rsidP="004024EE">
      <w:pPr>
        <w:keepNext/>
      </w:pPr>
      <w:r w:rsidRPr="009758EB">
        <w:t>Command parameters/data</w:t>
      </w:r>
      <w:r w:rsidR="00AD764D">
        <w:t>:</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r w:rsidRPr="00816C4A">
              <w:rPr>
                <w:lang w:val="fr-FR"/>
              </w:rPr>
              <w:t>Device identities</w:t>
            </w:r>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(see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 xml:space="preserve">Originating Address: If the USIM or the ISIM Service Table indicates URI support for SMS-PP DOWNLOAD, then the Originating Address data object may be present and contain the Public Identity (IMPU) of the sender of </w:t>
      </w:r>
      <w:r w:rsidRPr="00816C4A">
        <w:lastRenderedPageBreak/>
        <w:t>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15" w:name="_Toc3200849"/>
      <w:bookmarkStart w:id="1716" w:name="_Toc20392592"/>
      <w:bookmarkStart w:id="1717" w:name="_Toc27774239"/>
      <w:bookmarkStart w:id="1718" w:name="_Toc36482699"/>
      <w:bookmarkStart w:id="1719" w:name="_Toc36484358"/>
      <w:bookmarkStart w:id="1720" w:name="_Toc44933288"/>
      <w:bookmarkStart w:id="1721" w:name="_Toc50972241"/>
      <w:bookmarkStart w:id="1722" w:name="_Toc57104995"/>
      <w:bookmarkStart w:id="1723" w:name="_Toc138672821"/>
      <w:r w:rsidRPr="00816C4A">
        <w:t>7.1.2</w:t>
      </w:r>
      <w:r w:rsidRPr="00816C4A">
        <w:tab/>
        <w:t>Cell Broadcast data download</w:t>
      </w:r>
      <w:bookmarkEnd w:id="1715"/>
      <w:bookmarkEnd w:id="1716"/>
      <w:bookmarkEnd w:id="1717"/>
      <w:bookmarkEnd w:id="1718"/>
      <w:bookmarkEnd w:id="1719"/>
      <w:bookmarkEnd w:id="1720"/>
      <w:bookmarkEnd w:id="1721"/>
      <w:bookmarkEnd w:id="1722"/>
      <w:bookmarkEnd w:id="1723"/>
    </w:p>
    <w:p w14:paraId="18C595D5" w14:textId="77777777" w:rsidR="00E86E7B" w:rsidRPr="00816C4A" w:rsidRDefault="00E86E7B" w:rsidP="00E86E7B">
      <w:pPr>
        <w:pStyle w:val="Heading4"/>
      </w:pPr>
      <w:bookmarkStart w:id="1724" w:name="_Toc3200850"/>
      <w:bookmarkStart w:id="1725" w:name="_Toc20392593"/>
      <w:bookmarkStart w:id="1726" w:name="_Toc27774240"/>
      <w:bookmarkStart w:id="1727" w:name="_Toc36482700"/>
      <w:bookmarkStart w:id="1728" w:name="_Toc36484359"/>
      <w:bookmarkStart w:id="1729" w:name="_Toc44933289"/>
      <w:bookmarkStart w:id="1730" w:name="_Toc50972242"/>
      <w:bookmarkStart w:id="1731" w:name="_Toc57104996"/>
      <w:bookmarkStart w:id="1732" w:name="_Toc138672822"/>
      <w:r w:rsidRPr="00816C4A">
        <w:t>7.1.2.1</w:t>
      </w:r>
      <w:r w:rsidRPr="00816C4A">
        <w:tab/>
        <w:t>Procedure</w:t>
      </w:r>
      <w:bookmarkEnd w:id="1724"/>
      <w:bookmarkEnd w:id="1725"/>
      <w:bookmarkEnd w:id="1726"/>
      <w:bookmarkEnd w:id="1727"/>
      <w:bookmarkEnd w:id="1728"/>
      <w:bookmarkEnd w:id="1729"/>
      <w:bookmarkEnd w:id="1730"/>
      <w:bookmarkEnd w:id="1731"/>
      <w:bookmarkEnd w:id="1732"/>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77777777" w:rsidR="00E86E7B" w:rsidRPr="00816C4A" w:rsidRDefault="00E86E7B" w:rsidP="00E86E7B">
      <w:pPr>
        <w:pStyle w:val="B1"/>
      </w:pPr>
      <w:r w:rsidRPr="00816C4A">
        <w:t>-</w:t>
      </w:r>
      <w:r w:rsidRPr="00816C4A">
        <w:tab/>
        <w:t>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TS 23.041[6]: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77777777" w:rsidR="00E86E7B" w:rsidRPr="00816C4A" w:rsidRDefault="00E86E7B" w:rsidP="00E86E7B">
      <w:pPr>
        <w:pStyle w:val="B3"/>
      </w:pPr>
      <w:r w:rsidRPr="00816C4A">
        <w:t>-</w:t>
      </w:r>
      <w:r w:rsidRPr="00816C4A">
        <w:tab/>
        <w:t>The 1-byte Number-Of-Pages of the UMTS message in combination with the current page's sequence number (based on the order of the pages in the UMTS message) shall be formatted into the reconstructed GSM message Page Parameter byte, as described in TS 23.041[6].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lastRenderedPageBreak/>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3" w:name="_Toc3200851"/>
      <w:bookmarkStart w:id="1734" w:name="_Toc20392594"/>
      <w:bookmarkStart w:id="1735" w:name="_Toc27774241"/>
      <w:bookmarkStart w:id="1736" w:name="_Toc36482701"/>
      <w:bookmarkStart w:id="1737" w:name="_Toc36484360"/>
      <w:bookmarkStart w:id="1738" w:name="_Toc44933290"/>
      <w:bookmarkStart w:id="1739" w:name="_Toc50972243"/>
      <w:bookmarkStart w:id="1740" w:name="_Toc57104997"/>
      <w:bookmarkStart w:id="1741" w:name="_Toc138672823"/>
      <w:r w:rsidRPr="00816C4A">
        <w:t>7.1.2.2</w:t>
      </w:r>
      <w:r w:rsidRPr="00816C4A">
        <w:tab/>
        <w:t>Structure of ENVELOPE (CELL BROADCAST DOWNLOAD)</w:t>
      </w:r>
      <w:bookmarkEnd w:id="1733"/>
      <w:bookmarkEnd w:id="1734"/>
      <w:bookmarkEnd w:id="1735"/>
      <w:bookmarkEnd w:id="1736"/>
      <w:bookmarkEnd w:id="1737"/>
      <w:bookmarkEnd w:id="1738"/>
      <w:bookmarkEnd w:id="1739"/>
      <w:bookmarkEnd w:id="1740"/>
      <w:bookmarkEnd w:id="1741"/>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r w:rsidRPr="00816C4A">
              <w:rPr>
                <w:lang w:val="fr-FR"/>
              </w:rPr>
              <w:t>Device identities</w:t>
            </w:r>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r w:rsidRPr="00816C4A">
              <w:rPr>
                <w:lang w:val="fr-FR"/>
              </w:rPr>
              <w:t>Cell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2" w:name="_Toc3200852"/>
      <w:bookmarkStart w:id="1743" w:name="_Toc20392595"/>
      <w:bookmarkStart w:id="1744" w:name="_Toc27774242"/>
      <w:bookmarkStart w:id="1745" w:name="_Toc36482702"/>
      <w:bookmarkStart w:id="1746" w:name="_Toc36484361"/>
      <w:bookmarkStart w:id="1747" w:name="_Toc44933291"/>
      <w:bookmarkStart w:id="1748" w:name="_Toc50972244"/>
      <w:bookmarkStart w:id="1749" w:name="_Toc57104998"/>
      <w:bookmarkStart w:id="1750" w:name="_Toc138672824"/>
      <w:r w:rsidRPr="00816C4A">
        <w:t>7.2</w:t>
      </w:r>
      <w:r w:rsidRPr="00816C4A">
        <w:tab/>
        <w:t>Menu Selection</w:t>
      </w:r>
      <w:bookmarkEnd w:id="1742"/>
      <w:bookmarkEnd w:id="1743"/>
      <w:bookmarkEnd w:id="1744"/>
      <w:bookmarkEnd w:id="1745"/>
      <w:bookmarkEnd w:id="1746"/>
      <w:bookmarkEnd w:id="1747"/>
      <w:bookmarkEnd w:id="1748"/>
      <w:bookmarkEnd w:id="1749"/>
      <w:bookmarkEnd w:id="1750"/>
    </w:p>
    <w:p w14:paraId="2DE8F23E" w14:textId="77777777" w:rsidR="00E86E7B" w:rsidRPr="00816C4A" w:rsidRDefault="00E86E7B" w:rsidP="00E86E7B">
      <w:r w:rsidRPr="00816C4A">
        <w:t>See ETSI TS 102 223 [32] clause 7.2.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1" w:name="_Toc3200853"/>
      <w:bookmarkStart w:id="1752" w:name="_Toc20392596"/>
      <w:bookmarkStart w:id="1753" w:name="_Toc27774243"/>
      <w:bookmarkStart w:id="1754" w:name="_Toc36482703"/>
      <w:bookmarkStart w:id="1755" w:name="_Toc36484362"/>
      <w:bookmarkStart w:id="1756" w:name="_Toc44933292"/>
      <w:bookmarkStart w:id="1757" w:name="_Toc50972245"/>
      <w:bookmarkStart w:id="1758" w:name="_Toc57104999"/>
      <w:bookmarkStart w:id="1759" w:name="_Toc138672825"/>
      <w:r w:rsidRPr="00816C4A">
        <w:t>7.3</w:t>
      </w:r>
      <w:r w:rsidRPr="00816C4A">
        <w:tab/>
        <w:t>Call Control and MO SMS control by USIM</w:t>
      </w:r>
      <w:bookmarkEnd w:id="1751"/>
      <w:bookmarkEnd w:id="1752"/>
      <w:bookmarkEnd w:id="1753"/>
      <w:bookmarkEnd w:id="1754"/>
      <w:bookmarkEnd w:id="1755"/>
      <w:bookmarkEnd w:id="1756"/>
      <w:bookmarkEnd w:id="1757"/>
      <w:bookmarkEnd w:id="1758"/>
      <w:bookmarkEnd w:id="1759"/>
    </w:p>
    <w:p w14:paraId="5DD3FE17" w14:textId="77777777" w:rsidR="00E86E7B" w:rsidRPr="00816C4A" w:rsidRDefault="00E86E7B" w:rsidP="00E86E7B">
      <w:pPr>
        <w:pStyle w:val="Heading3"/>
      </w:pPr>
      <w:bookmarkStart w:id="1760" w:name="_Toc3200854"/>
      <w:bookmarkStart w:id="1761" w:name="_Toc20392597"/>
      <w:bookmarkStart w:id="1762" w:name="_Toc27774244"/>
      <w:bookmarkStart w:id="1763" w:name="_Toc36482704"/>
      <w:bookmarkStart w:id="1764" w:name="_Toc36484363"/>
      <w:bookmarkStart w:id="1765" w:name="_Toc44933293"/>
      <w:bookmarkStart w:id="1766" w:name="_Toc50972246"/>
      <w:bookmarkStart w:id="1767" w:name="_Toc57105000"/>
      <w:bookmarkStart w:id="1768" w:name="_Toc138672826"/>
      <w:r w:rsidRPr="00816C4A">
        <w:t>7.3.1</w:t>
      </w:r>
      <w:r w:rsidRPr="00816C4A">
        <w:tab/>
        <w:t>Call Control by USIM</w:t>
      </w:r>
      <w:bookmarkEnd w:id="1760"/>
      <w:bookmarkEnd w:id="1761"/>
      <w:bookmarkEnd w:id="1762"/>
      <w:bookmarkEnd w:id="1763"/>
      <w:bookmarkEnd w:id="1764"/>
      <w:bookmarkEnd w:id="1765"/>
      <w:bookmarkEnd w:id="1766"/>
      <w:bookmarkEnd w:id="1767"/>
      <w:bookmarkEnd w:id="1768"/>
    </w:p>
    <w:p w14:paraId="28C79F3C" w14:textId="77777777" w:rsidR="00E86E7B" w:rsidRPr="00816C4A" w:rsidRDefault="00E86E7B" w:rsidP="00E86E7B">
      <w:pPr>
        <w:pStyle w:val="Heading4"/>
      </w:pPr>
      <w:bookmarkStart w:id="1769" w:name="_Toc3200855"/>
      <w:bookmarkStart w:id="1770" w:name="_Toc20392598"/>
      <w:bookmarkStart w:id="1771" w:name="_Toc27774245"/>
      <w:bookmarkStart w:id="1772" w:name="_Toc36482705"/>
      <w:bookmarkStart w:id="1773" w:name="_Toc36484364"/>
      <w:bookmarkStart w:id="1774" w:name="_Toc44933294"/>
      <w:bookmarkStart w:id="1775" w:name="_Toc50972247"/>
      <w:bookmarkStart w:id="1776" w:name="_Toc57105001"/>
      <w:bookmarkStart w:id="1777" w:name="_Toc138672827"/>
      <w:r w:rsidRPr="00816C4A">
        <w:t>7.3.1.1</w:t>
      </w:r>
      <w:r w:rsidRPr="00816C4A">
        <w:tab/>
        <w:t>Procedure for mobile originated calls</w:t>
      </w:r>
      <w:bookmarkEnd w:id="1769"/>
      <w:bookmarkEnd w:id="1770"/>
      <w:bookmarkEnd w:id="1771"/>
      <w:bookmarkEnd w:id="1772"/>
      <w:bookmarkEnd w:id="1773"/>
      <w:bookmarkEnd w:id="1774"/>
      <w:bookmarkEnd w:id="1775"/>
      <w:bookmarkEnd w:id="1776"/>
      <w:bookmarkEnd w:id="1777"/>
    </w:p>
    <w:p w14:paraId="0D348356" w14:textId="77777777" w:rsidR="00E86E7B" w:rsidRPr="00816C4A" w:rsidRDefault="00E86E7B" w:rsidP="00E86E7B">
      <w:r w:rsidRPr="00816C4A">
        <w:t>If the service "call control" is available in the USIM Service Table (see TS 31.102 [14]), then the ME shall follow the procedure  described in ETSI TS 102 223 [32] clause 7.3.1.1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7777777" w:rsidR="00E86E7B" w:rsidRPr="00816C4A" w:rsidRDefault="00E86E7B" w:rsidP="00E86E7B">
      <w:pPr>
        <w:pStyle w:val="B1"/>
      </w:pPr>
      <w:r w:rsidRPr="00816C4A">
        <w:t>-</w:t>
      </w:r>
      <w:r w:rsidRPr="00816C4A">
        <w:tab/>
        <w:t xml:space="preserve">if the UICC provides response data, then in addition to the response data listed by ETSI TS 102 223 [32] clause 7.3.1.6,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w:t>
      </w:r>
      <w:r w:rsidRPr="00816C4A">
        <w:lastRenderedPageBreak/>
        <w:t>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77777777"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(clause 7.3.1.9)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78" w:name="_Toc3200856"/>
      <w:bookmarkStart w:id="1779" w:name="_Toc20392599"/>
      <w:bookmarkStart w:id="1780" w:name="_Toc27774246"/>
      <w:bookmarkStart w:id="1781" w:name="_Toc36482706"/>
      <w:bookmarkStart w:id="1782" w:name="_Toc36484365"/>
      <w:bookmarkStart w:id="1783" w:name="_Toc44933295"/>
      <w:bookmarkStart w:id="1784" w:name="_Toc50972248"/>
      <w:bookmarkStart w:id="1785" w:name="_Toc57105002"/>
      <w:bookmarkStart w:id="1786" w:name="_Toc138672828"/>
      <w:r w:rsidRPr="00816C4A">
        <w:lastRenderedPageBreak/>
        <w:t>7.3.1.2</w:t>
      </w:r>
      <w:r w:rsidRPr="00816C4A">
        <w:tab/>
        <w:t>Procedure for Supplementary Services and USSD</w:t>
      </w:r>
      <w:bookmarkEnd w:id="1778"/>
      <w:bookmarkEnd w:id="1779"/>
      <w:bookmarkEnd w:id="1780"/>
      <w:bookmarkEnd w:id="1781"/>
      <w:bookmarkEnd w:id="1782"/>
      <w:bookmarkEnd w:id="1783"/>
      <w:bookmarkEnd w:id="1784"/>
      <w:bookmarkEnd w:id="1785"/>
      <w:bookmarkEnd w:id="1786"/>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77777777" w:rsidR="00E86E7B" w:rsidRPr="00816C4A" w:rsidRDefault="00E86E7B" w:rsidP="00E86E7B">
      <w:pPr>
        <w:pStyle w:val="B1"/>
      </w:pPr>
      <w:r w:rsidRPr="00816C4A">
        <w:t>-</w:t>
      </w:r>
      <w:r w:rsidRPr="00816C4A">
        <w:tab/>
        <w:t>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clause 7.3.1.1.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87" w:name="_Toc3200857"/>
      <w:bookmarkStart w:id="1788" w:name="_Toc20392600"/>
      <w:bookmarkStart w:id="1789" w:name="_Toc27774247"/>
      <w:bookmarkStart w:id="1790" w:name="_Toc36482707"/>
      <w:bookmarkStart w:id="1791" w:name="_Toc36484366"/>
      <w:bookmarkStart w:id="1792" w:name="_Toc44933296"/>
      <w:bookmarkStart w:id="1793" w:name="_Toc50972249"/>
      <w:bookmarkStart w:id="1794" w:name="_Toc57105003"/>
      <w:bookmarkStart w:id="1795" w:name="_Toc138672829"/>
      <w:r w:rsidRPr="00816C4A">
        <w:t>7.3.1.3</w:t>
      </w:r>
      <w:r w:rsidRPr="00816C4A">
        <w:tab/>
        <w:t>Indication to be given to the user</w:t>
      </w:r>
      <w:bookmarkEnd w:id="1787"/>
      <w:bookmarkEnd w:id="1788"/>
      <w:bookmarkEnd w:id="1789"/>
      <w:bookmarkEnd w:id="1790"/>
      <w:bookmarkEnd w:id="1791"/>
      <w:bookmarkEnd w:id="1792"/>
      <w:bookmarkEnd w:id="1793"/>
      <w:bookmarkEnd w:id="1794"/>
      <w:bookmarkEnd w:id="1795"/>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lastRenderedPageBreak/>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796" w:name="_Toc3200858"/>
      <w:bookmarkStart w:id="1797" w:name="_Toc20392601"/>
      <w:bookmarkStart w:id="1798" w:name="_Toc27774248"/>
      <w:bookmarkStart w:id="1799" w:name="_Toc36482708"/>
      <w:bookmarkStart w:id="1800" w:name="_Toc36484367"/>
      <w:bookmarkStart w:id="1801" w:name="_Toc44933297"/>
      <w:bookmarkStart w:id="1802" w:name="_Toc50972250"/>
      <w:bookmarkStart w:id="1803" w:name="_Toc57105004"/>
      <w:bookmarkStart w:id="1804" w:name="_Toc138672830"/>
      <w:r w:rsidRPr="00816C4A">
        <w:t>7.3.1.4</w:t>
      </w:r>
      <w:r w:rsidRPr="00816C4A">
        <w:tab/>
        <w:t>Interaction with Fixed Dialling Number</w:t>
      </w:r>
      <w:bookmarkEnd w:id="1796"/>
      <w:bookmarkEnd w:id="1797"/>
      <w:bookmarkEnd w:id="1798"/>
      <w:bookmarkEnd w:id="1799"/>
      <w:bookmarkEnd w:id="1800"/>
      <w:bookmarkEnd w:id="1801"/>
      <w:bookmarkEnd w:id="1802"/>
      <w:bookmarkEnd w:id="1803"/>
      <w:bookmarkEnd w:id="1804"/>
    </w:p>
    <w:p w14:paraId="743EDA33" w14:textId="77777777" w:rsidR="00E86E7B" w:rsidRPr="00816C4A" w:rsidRDefault="00E86E7B" w:rsidP="00E86E7B">
      <w:r w:rsidRPr="00816C4A">
        <w:t>The procedure defined in ETSI TS 102 223 [32] clause 7.3.1.4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77777777"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TS 22.101 [34] applied to URIs, and as described in TS 31.102[14] clause 4.2.97.</w:t>
      </w:r>
    </w:p>
    <w:p w14:paraId="7C5E85DD" w14:textId="77777777" w:rsidR="00E86E7B" w:rsidRPr="00816C4A" w:rsidRDefault="00E86E7B" w:rsidP="00E86E7B">
      <w:pPr>
        <w:pStyle w:val="Heading4"/>
      </w:pPr>
      <w:bookmarkStart w:id="1805" w:name="_Toc3200859"/>
      <w:bookmarkStart w:id="1806" w:name="_Toc20392602"/>
      <w:bookmarkStart w:id="1807" w:name="_Toc27774249"/>
      <w:bookmarkStart w:id="1808" w:name="_Toc36482709"/>
      <w:bookmarkStart w:id="1809" w:name="_Toc36484368"/>
      <w:bookmarkStart w:id="1810" w:name="_Toc44933298"/>
      <w:bookmarkStart w:id="1811" w:name="_Toc50972251"/>
      <w:bookmarkStart w:id="1812" w:name="_Toc57105005"/>
      <w:bookmarkStart w:id="1813" w:name="_Toc138672831"/>
      <w:r w:rsidRPr="00816C4A">
        <w:lastRenderedPageBreak/>
        <w:t>7.3.1.5</w:t>
      </w:r>
      <w:r w:rsidRPr="00816C4A">
        <w:tab/>
        <w:t>Support of Barred Dialling Number (BDN) service</w:t>
      </w:r>
      <w:bookmarkEnd w:id="1805"/>
      <w:bookmarkEnd w:id="1806"/>
      <w:bookmarkEnd w:id="1807"/>
      <w:bookmarkEnd w:id="1808"/>
      <w:bookmarkEnd w:id="1809"/>
      <w:bookmarkEnd w:id="1810"/>
      <w:bookmarkEnd w:id="1811"/>
      <w:bookmarkEnd w:id="1812"/>
      <w:bookmarkEnd w:id="1813"/>
    </w:p>
    <w:p w14:paraId="5142605A" w14:textId="77777777" w:rsidR="00E86E7B" w:rsidRPr="00816C4A" w:rsidRDefault="00E86E7B" w:rsidP="00E86E7B">
      <w:r w:rsidRPr="00816C4A">
        <w:t>The procedure defined in ETSI TS 102 223 [32] clause 7.3.1.5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77777777"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TS 22.101 [34] applied to URIs, and as described in TS 31.102[14] clause 4.2.98.</w:t>
      </w:r>
    </w:p>
    <w:p w14:paraId="67A931F9" w14:textId="13517154" w:rsidR="00E86E7B" w:rsidRPr="00816C4A" w:rsidRDefault="00E86E7B" w:rsidP="00E86E7B">
      <w:pPr>
        <w:pStyle w:val="Heading4"/>
      </w:pPr>
      <w:bookmarkStart w:id="1814" w:name="_Toc3200860"/>
      <w:bookmarkStart w:id="1815" w:name="_Toc20392603"/>
      <w:bookmarkStart w:id="1816" w:name="_Toc27774250"/>
      <w:bookmarkStart w:id="1817" w:name="_Toc36482710"/>
      <w:bookmarkStart w:id="1818" w:name="_Toc36484369"/>
      <w:bookmarkStart w:id="1819" w:name="_Toc44933299"/>
      <w:bookmarkStart w:id="1820" w:name="_Toc50972252"/>
      <w:bookmarkStart w:id="1821" w:name="_Toc57105006"/>
      <w:bookmarkStart w:id="1822" w:name="_Toc138672832"/>
      <w:r w:rsidRPr="00816C4A">
        <w:t>7.3.1.6</w:t>
      </w:r>
      <w:r w:rsidRPr="00816C4A">
        <w:tab/>
        <w:t>Structure of ENVELOPE (CALL CONTROL)</w:t>
      </w:r>
      <w:bookmarkEnd w:id="1814"/>
      <w:bookmarkEnd w:id="1815"/>
      <w:bookmarkEnd w:id="1816"/>
      <w:bookmarkEnd w:id="1817"/>
      <w:bookmarkEnd w:id="1818"/>
      <w:bookmarkEnd w:id="1819"/>
      <w:bookmarkEnd w:id="1820"/>
      <w:bookmarkEnd w:id="1821"/>
      <w:bookmarkEnd w:id="1822"/>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r w:rsidRPr="00816C4A">
              <w:rPr>
                <w:lang w:val="fr-FR"/>
              </w:rPr>
              <w:t>Device identities</w:t>
            </w:r>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r w:rsidRPr="00816C4A">
              <w:t>Subaddress</w:t>
            </w:r>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lastRenderedPageBreak/>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77777777" w:rsidR="00E86E7B" w:rsidRPr="00816C4A" w:rsidRDefault="00E86E7B" w:rsidP="00E86E7B">
      <w:pPr>
        <w:pStyle w:val="B2"/>
        <w:ind w:left="568"/>
      </w:pPr>
      <w:r w:rsidRPr="00816C4A">
        <w:tab/>
        <w:t>the UICC should not modify any other parameters included in the ACTIVATE PDP CONTEXT REQUEST message as defined in TS 24.008 [9] to avoid that the UE sends a value of any of these parameters that is not compliant to TS 24.008 [9];</w:t>
      </w:r>
    </w:p>
    <w:p w14:paraId="2A9A6889" w14:textId="77777777" w:rsidR="00E86E7B" w:rsidRPr="00816C4A" w:rsidRDefault="00E86E7B" w:rsidP="00E86E7B">
      <w:pPr>
        <w:pStyle w:val="B2"/>
        <w:ind w:left="568"/>
      </w:pPr>
      <w:r w:rsidRPr="00816C4A">
        <w:tab/>
        <w:t>for an EPS PDN connection activation, the PDN Connectivity Request parameters are used, as defined in TS 24.301 [46].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77777777" w:rsidR="00E86E7B" w:rsidRPr="00816C4A" w:rsidRDefault="00E86E7B" w:rsidP="00E86E7B">
      <w:pPr>
        <w:pStyle w:val="B2"/>
        <w:ind w:left="568" w:firstLine="0"/>
      </w:pPr>
      <w:r w:rsidRPr="00816C4A">
        <w:t>the UICC should not modify any other parameters included in the PDN CONNECTIVITY REQUEST message as defined in TS 24.301 [46] to avoid that the UE sends a value of any of these parameters that is not compliant to TS 24.301 [46];</w:t>
      </w:r>
    </w:p>
    <w:p w14:paraId="252040D4" w14:textId="77777777"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tel URI, as defined in TS 24.229[52],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77777777" w:rsidR="00E86E7B" w:rsidRPr="00816C4A" w:rsidRDefault="00E86E7B" w:rsidP="00EF7705">
      <w:pPr>
        <w:pStyle w:val="B2"/>
        <w:ind w:left="568" w:firstLine="0"/>
      </w:pPr>
      <w:r w:rsidRPr="00816C4A">
        <w:t>the UICC should not modify any other parameters included in the PDU SESSION ESTABLISHMENT REQUEST message as defined in TS 24.501 [70]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7EDC3B2" w14:textId="77777777" w:rsidR="00663A5D" w:rsidRPr="00816C4A" w:rsidRDefault="00663A5D" w:rsidP="00663A5D">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Satellite E-UTRAN, NG-RAN or Satellite NG-RAN</w:t>
      </w:r>
      <w:r w:rsidRPr="009C13D3">
        <w:t>.</w:t>
      </w:r>
    </w:p>
    <w:p w14:paraId="7173CE8A"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r w:rsidRPr="00816C4A">
              <w:t>Subaddress</w:t>
            </w:r>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lastRenderedPageBreak/>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57463981" w14:textId="77777777" w:rsidR="00E86E7B" w:rsidRPr="00816C4A" w:rsidRDefault="00E86E7B" w:rsidP="00E86E7B">
      <w:pPr>
        <w:pStyle w:val="B1"/>
      </w:pPr>
      <w:r w:rsidRPr="00816C4A">
        <w:t>-</w:t>
      </w:r>
      <w:r w:rsidRPr="00816C4A">
        <w:tab/>
        <w:t>Alpha identifier: this data object is only required if the UICC requests a particular indication to be given to the user. The handling of this data object by the ME is described in clause 7.3.1.3.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3" w:name="_Toc3200861"/>
      <w:bookmarkStart w:id="1824" w:name="_Toc20392604"/>
      <w:bookmarkStart w:id="1825" w:name="_Toc27774251"/>
      <w:bookmarkStart w:id="1826" w:name="_Toc36482711"/>
      <w:bookmarkStart w:id="1827" w:name="_Toc36484370"/>
      <w:bookmarkStart w:id="1828" w:name="_Toc44933300"/>
      <w:bookmarkStart w:id="1829" w:name="_Toc50972253"/>
      <w:bookmarkStart w:id="1830" w:name="_Toc57105007"/>
      <w:bookmarkStart w:id="1831" w:name="_Toc138672833"/>
      <w:r w:rsidRPr="00816C4A">
        <w:t>7.3.1.7</w:t>
      </w:r>
      <w:r w:rsidRPr="00816C4A">
        <w:tab/>
        <w:t>Procedure for PDP Context Activation</w:t>
      </w:r>
      <w:bookmarkEnd w:id="1823"/>
      <w:bookmarkEnd w:id="1824"/>
      <w:bookmarkEnd w:id="1825"/>
      <w:bookmarkEnd w:id="1826"/>
      <w:bookmarkEnd w:id="1827"/>
      <w:bookmarkEnd w:id="1828"/>
      <w:bookmarkEnd w:id="1829"/>
      <w:bookmarkEnd w:id="1830"/>
      <w:bookmarkEnd w:id="1831"/>
    </w:p>
    <w:p w14:paraId="7ADA1FC3"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2" w:name="_Toc3200862"/>
      <w:bookmarkStart w:id="1833" w:name="_Toc20392605"/>
      <w:bookmarkStart w:id="1834" w:name="_Toc27774252"/>
      <w:bookmarkStart w:id="1835" w:name="_Toc36482712"/>
      <w:bookmarkStart w:id="1836" w:name="_Toc36484371"/>
      <w:bookmarkStart w:id="1837" w:name="_Toc44933301"/>
      <w:bookmarkStart w:id="1838" w:name="_Toc50972254"/>
      <w:bookmarkStart w:id="1839" w:name="_Toc57105008"/>
      <w:bookmarkStart w:id="1840" w:name="_Toc138672834"/>
      <w:r w:rsidRPr="00816C4A">
        <w:lastRenderedPageBreak/>
        <w:t>7.3.1.8</w:t>
      </w:r>
      <w:r w:rsidRPr="00816C4A">
        <w:tab/>
        <w:t>Procedure for EPS PDN connection Activation</w:t>
      </w:r>
      <w:bookmarkEnd w:id="1832"/>
      <w:bookmarkEnd w:id="1833"/>
      <w:bookmarkEnd w:id="1834"/>
      <w:bookmarkEnd w:id="1835"/>
      <w:bookmarkEnd w:id="1836"/>
      <w:bookmarkEnd w:id="1837"/>
      <w:bookmarkEnd w:id="1838"/>
      <w:bookmarkEnd w:id="1839"/>
      <w:bookmarkEnd w:id="1840"/>
    </w:p>
    <w:p w14:paraId="44C7E815" w14:textId="77777777" w:rsidR="00663A5D" w:rsidRPr="00816C4A" w:rsidRDefault="00663A5D" w:rsidP="00663A5D">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w:t>
      </w:r>
      <w:r>
        <w:t>/Satellite E-UTRAN</w:t>
      </w:r>
      <w:r w:rsidRPr="00816C4A">
        <w:t xml:space="preserve"> is selected), the ME shall first pass the corresponding PDN Connectivity Request message (see TS 24.301 [46])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1823121C" w14:textId="77777777" w:rsidR="00663A5D" w:rsidRPr="00816C4A" w:rsidRDefault="00663A5D" w:rsidP="00663A5D">
      <w:r w:rsidRPr="00816C4A">
        <w:t>In the case where the initial PDN Connectivity Request results from a proactive command OPEN CHANNEL where E-UTRAN</w:t>
      </w:r>
      <w:r>
        <w:t>/Satellite E-UTRAN</w:t>
      </w:r>
      <w:r w:rsidRPr="00816C4A">
        <w:t xml:space="preserve">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1" w:name="_Toc3200863"/>
      <w:bookmarkStart w:id="1842" w:name="_Toc20392606"/>
      <w:bookmarkStart w:id="1843" w:name="_Toc27774253"/>
      <w:bookmarkStart w:id="1844" w:name="_Toc36482713"/>
      <w:bookmarkStart w:id="1845" w:name="_Toc36484372"/>
      <w:bookmarkStart w:id="1846" w:name="_Toc44933302"/>
      <w:bookmarkStart w:id="1847" w:name="_Toc50972255"/>
      <w:bookmarkStart w:id="1848" w:name="_Toc57105009"/>
      <w:bookmarkStart w:id="1849" w:name="_Toc138672835"/>
      <w:r w:rsidRPr="00816C4A">
        <w:t>7.3.1.9</w:t>
      </w:r>
      <w:r w:rsidRPr="00816C4A">
        <w:tab/>
        <w:t>Procedure for IMS communications establishment</w:t>
      </w:r>
      <w:bookmarkEnd w:id="1841"/>
      <w:bookmarkEnd w:id="1842"/>
      <w:bookmarkEnd w:id="1843"/>
      <w:bookmarkEnd w:id="1844"/>
      <w:bookmarkEnd w:id="1845"/>
      <w:bookmarkEnd w:id="1846"/>
      <w:bookmarkEnd w:id="1847"/>
      <w:bookmarkEnd w:id="1848"/>
      <w:bookmarkEnd w:id="1849"/>
    </w:p>
    <w:p w14:paraId="464071F5" w14:textId="77777777" w:rsidR="00663A5D" w:rsidRPr="00816C4A" w:rsidRDefault="00663A5D" w:rsidP="00663A5D">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 [52])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Satellite E-UTRAN,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77777777" w:rsidR="00E86E7B" w:rsidRPr="00816C4A" w:rsidRDefault="00E86E7B" w:rsidP="00E86E7B">
      <w:pPr>
        <w:keepNext/>
        <w:keepLines/>
      </w:pPr>
      <w:r w:rsidRPr="00816C4A">
        <w:t>This procedure replaces the call control by USIM using the Address TLV (clause 8.1)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lastRenderedPageBreak/>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0" w:name="_Toc3200864"/>
      <w:bookmarkStart w:id="1851" w:name="_Toc20392607"/>
      <w:bookmarkStart w:id="1852" w:name="_Toc27774254"/>
      <w:bookmarkStart w:id="1853" w:name="_Toc36482714"/>
      <w:bookmarkStart w:id="1854" w:name="_Toc36484373"/>
      <w:bookmarkStart w:id="1855" w:name="_Toc44933303"/>
      <w:bookmarkStart w:id="1856" w:name="_Toc50972256"/>
      <w:bookmarkStart w:id="1857" w:name="_Toc57105010"/>
      <w:bookmarkStart w:id="1858" w:name="_Toc138672836"/>
      <w:r w:rsidRPr="00816C4A">
        <w:t>7.3.1.10</w:t>
      </w:r>
      <w:r w:rsidRPr="00816C4A">
        <w:tab/>
        <w:t>Procedure for PDU session establishment</w:t>
      </w:r>
      <w:bookmarkEnd w:id="1850"/>
      <w:bookmarkEnd w:id="1851"/>
      <w:bookmarkEnd w:id="1852"/>
      <w:bookmarkEnd w:id="1853"/>
      <w:bookmarkEnd w:id="1854"/>
      <w:bookmarkEnd w:id="1855"/>
      <w:bookmarkEnd w:id="1856"/>
      <w:bookmarkEnd w:id="1857"/>
      <w:bookmarkEnd w:id="1858"/>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59" w:name="_Toc3200865"/>
      <w:bookmarkStart w:id="1860" w:name="_Toc20392608"/>
      <w:bookmarkStart w:id="1861" w:name="_Toc27774255"/>
      <w:bookmarkStart w:id="1862" w:name="_Toc36482715"/>
      <w:bookmarkStart w:id="1863" w:name="_Toc36484374"/>
      <w:bookmarkStart w:id="1864" w:name="_Toc44933304"/>
      <w:bookmarkStart w:id="1865" w:name="_Toc50972257"/>
      <w:bookmarkStart w:id="1866" w:name="_Toc57105011"/>
      <w:bookmarkStart w:id="1867" w:name="_Toc138672837"/>
      <w:r w:rsidRPr="00816C4A">
        <w:t>7.3.2</w:t>
      </w:r>
      <w:r w:rsidRPr="00816C4A">
        <w:tab/>
        <w:t>MO Short Message Control by USIM</w:t>
      </w:r>
      <w:bookmarkEnd w:id="1859"/>
      <w:bookmarkEnd w:id="1860"/>
      <w:bookmarkEnd w:id="1861"/>
      <w:bookmarkEnd w:id="1862"/>
      <w:bookmarkEnd w:id="1863"/>
      <w:bookmarkEnd w:id="1864"/>
      <w:bookmarkEnd w:id="1865"/>
      <w:bookmarkEnd w:id="1866"/>
      <w:bookmarkEnd w:id="1867"/>
    </w:p>
    <w:p w14:paraId="1E560990" w14:textId="77777777" w:rsidR="00E86E7B" w:rsidRPr="00816C4A" w:rsidRDefault="00E86E7B" w:rsidP="00E86E7B">
      <w:pPr>
        <w:pStyle w:val="Heading4"/>
      </w:pPr>
      <w:bookmarkStart w:id="1868" w:name="_Toc3200866"/>
      <w:bookmarkStart w:id="1869" w:name="_Toc20392609"/>
      <w:bookmarkStart w:id="1870" w:name="_Toc27774256"/>
      <w:bookmarkStart w:id="1871" w:name="_Toc36482716"/>
      <w:bookmarkStart w:id="1872" w:name="_Toc36484375"/>
      <w:bookmarkStart w:id="1873" w:name="_Toc44933305"/>
      <w:bookmarkStart w:id="1874" w:name="_Toc50972258"/>
      <w:bookmarkStart w:id="1875" w:name="_Toc57105012"/>
      <w:bookmarkStart w:id="1876" w:name="_Toc138672838"/>
      <w:r w:rsidRPr="00816C4A">
        <w:t>7.3.2.1</w:t>
      </w:r>
      <w:r w:rsidRPr="00816C4A">
        <w:tab/>
        <w:t>Description</w:t>
      </w:r>
      <w:bookmarkEnd w:id="1868"/>
      <w:bookmarkEnd w:id="1869"/>
      <w:bookmarkEnd w:id="1870"/>
      <w:bookmarkEnd w:id="1871"/>
      <w:bookmarkEnd w:id="1872"/>
      <w:bookmarkEnd w:id="1873"/>
      <w:bookmarkEnd w:id="1874"/>
      <w:bookmarkEnd w:id="1875"/>
      <w:bookmarkEnd w:id="1876"/>
    </w:p>
    <w:p w14:paraId="65B99C12" w14:textId="77777777" w:rsidR="00E86E7B" w:rsidRPr="00816C4A" w:rsidRDefault="00E86E7B" w:rsidP="00E86E7B">
      <w:r w:rsidRPr="00816C4A">
        <w:t>If the service "MO Short Message Control" is available in the USIM Service Table (see TS 31.102 [14]), then the ME shall follow the procedure below:</w:t>
      </w:r>
    </w:p>
    <w:p w14:paraId="1CA558A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lastRenderedPageBreak/>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77" w:name="_Toc3200867"/>
      <w:bookmarkStart w:id="1878" w:name="_Toc20392610"/>
      <w:bookmarkStart w:id="1879" w:name="_Toc27774257"/>
      <w:bookmarkStart w:id="1880" w:name="_Toc36482717"/>
      <w:bookmarkStart w:id="1881" w:name="_Toc36484376"/>
      <w:bookmarkStart w:id="1882" w:name="_Toc44933306"/>
      <w:bookmarkStart w:id="1883" w:name="_Toc50972259"/>
      <w:bookmarkStart w:id="1884" w:name="_Toc57105013"/>
      <w:bookmarkStart w:id="1885" w:name="_Toc138672839"/>
      <w:r w:rsidRPr="00816C4A">
        <w:t>7.3.2.2</w:t>
      </w:r>
      <w:r w:rsidRPr="00816C4A">
        <w:tab/>
        <w:t>Structure of ENVELOPE (MO SHORT MESSAGE CONTROL)</w:t>
      </w:r>
      <w:bookmarkEnd w:id="1877"/>
      <w:bookmarkEnd w:id="1878"/>
      <w:bookmarkEnd w:id="1879"/>
      <w:bookmarkEnd w:id="1880"/>
      <w:bookmarkEnd w:id="1881"/>
      <w:bookmarkEnd w:id="1882"/>
      <w:bookmarkEnd w:id="1883"/>
      <w:bookmarkEnd w:id="1884"/>
      <w:bookmarkEnd w:id="1885"/>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r w:rsidRPr="00816C4A">
              <w:rPr>
                <w:lang w:val="fr-FR"/>
              </w:rPr>
              <w:t>Device identities</w:t>
            </w:r>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CBFF3C3" w14:textId="77777777" w:rsidR="00663A5D" w:rsidRPr="00816C4A" w:rsidRDefault="00663A5D" w:rsidP="00663A5D">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Satellite E-UTRAN,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77777777" w:rsidR="00E86E7B" w:rsidRPr="00816C4A" w:rsidRDefault="00E86E7B" w:rsidP="00E86E7B">
      <w:pPr>
        <w:pStyle w:val="B1"/>
      </w:pPr>
      <w:r w:rsidRPr="00816C4A">
        <w:t>-</w:t>
      </w:r>
      <w:r w:rsidRPr="00816C4A">
        <w:tab/>
        <w:t>Alpha identifier: this data object is only required if the UICC requests a particular indication to be given to the user. The handling of this data object by the ME is described in clause 7.3.2.3.</w:t>
      </w:r>
    </w:p>
    <w:p w14:paraId="3DADBAD9" w14:textId="77777777" w:rsidR="00E86E7B" w:rsidRPr="00816C4A" w:rsidRDefault="00E86E7B" w:rsidP="00E86E7B">
      <w:pPr>
        <w:pStyle w:val="Heading4"/>
      </w:pPr>
      <w:bookmarkStart w:id="1886" w:name="_Toc3200868"/>
      <w:bookmarkStart w:id="1887" w:name="_Toc20392611"/>
      <w:bookmarkStart w:id="1888" w:name="_Toc27774258"/>
      <w:bookmarkStart w:id="1889" w:name="_Toc36482718"/>
      <w:bookmarkStart w:id="1890" w:name="_Toc36484377"/>
      <w:bookmarkStart w:id="1891" w:name="_Toc44933307"/>
      <w:bookmarkStart w:id="1892" w:name="_Toc50972260"/>
      <w:bookmarkStart w:id="1893" w:name="_Toc57105014"/>
      <w:bookmarkStart w:id="1894" w:name="_Toc138672840"/>
      <w:r w:rsidRPr="00816C4A">
        <w:t>7.3.2.3</w:t>
      </w:r>
      <w:r w:rsidRPr="00816C4A">
        <w:tab/>
        <w:t>Indication to be given to the user</w:t>
      </w:r>
      <w:bookmarkEnd w:id="1886"/>
      <w:bookmarkEnd w:id="1887"/>
      <w:bookmarkEnd w:id="1888"/>
      <w:bookmarkEnd w:id="1889"/>
      <w:bookmarkEnd w:id="1890"/>
      <w:bookmarkEnd w:id="1891"/>
      <w:bookmarkEnd w:id="1892"/>
      <w:bookmarkEnd w:id="1893"/>
      <w:bookmarkEnd w:id="1894"/>
    </w:p>
    <w:p w14:paraId="4CE5F1B8" w14:textId="77777777"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rm the user at the time the response is received by the ME. The use of this alpha identifier by the ME is identical to the one described in clause 7.3.1.3 relative to call control by USIM.</w:t>
      </w:r>
    </w:p>
    <w:p w14:paraId="2C770659" w14:textId="77777777" w:rsidR="00E86E7B" w:rsidRPr="00816C4A" w:rsidRDefault="00E86E7B" w:rsidP="00E86E7B">
      <w:pPr>
        <w:pStyle w:val="Heading4"/>
      </w:pPr>
      <w:bookmarkStart w:id="1895" w:name="_Toc3200869"/>
      <w:bookmarkStart w:id="1896" w:name="_Toc20392612"/>
      <w:bookmarkStart w:id="1897" w:name="_Toc27774259"/>
      <w:bookmarkStart w:id="1898" w:name="_Toc36482719"/>
      <w:bookmarkStart w:id="1899" w:name="_Toc36484378"/>
      <w:bookmarkStart w:id="1900" w:name="_Toc44933308"/>
      <w:bookmarkStart w:id="1901" w:name="_Toc50972261"/>
      <w:bookmarkStart w:id="1902" w:name="_Toc57105015"/>
      <w:bookmarkStart w:id="1903" w:name="_Toc138672841"/>
      <w:r w:rsidRPr="00816C4A">
        <w:t>7.3.2.4</w:t>
      </w:r>
      <w:r w:rsidRPr="00816C4A">
        <w:tab/>
        <w:t>Interaction with Fixed Dialling Number</w:t>
      </w:r>
      <w:bookmarkEnd w:id="1895"/>
      <w:bookmarkEnd w:id="1896"/>
      <w:bookmarkEnd w:id="1897"/>
      <w:bookmarkEnd w:id="1898"/>
      <w:bookmarkEnd w:id="1899"/>
      <w:bookmarkEnd w:id="1900"/>
      <w:bookmarkEnd w:id="1901"/>
      <w:bookmarkEnd w:id="1902"/>
      <w:bookmarkEnd w:id="1903"/>
    </w:p>
    <w:p w14:paraId="6D3B4A63" w14:textId="77777777" w:rsidR="00E86E7B" w:rsidRPr="00816C4A" w:rsidRDefault="00E86E7B" w:rsidP="00E86E7B">
      <w:r w:rsidRPr="00816C4A">
        <w:t>It is permissible for the Fixed Dialling Number service to be enabled (see TS 31.102 [14]) at the same time as MO Short Message Control is available (in the USIM Service Table). If FDN is enabled, the ME shall follow the procedure for Call Control (see clause 7.3.1.4),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04" w:name="_Toc3200870"/>
      <w:bookmarkStart w:id="1905" w:name="_Toc20392613"/>
      <w:bookmarkStart w:id="1906" w:name="_Toc27774260"/>
      <w:bookmarkStart w:id="1907" w:name="_Toc36482720"/>
      <w:bookmarkStart w:id="1908" w:name="_Toc36484379"/>
      <w:bookmarkStart w:id="1909" w:name="_Toc44933309"/>
      <w:bookmarkStart w:id="1910" w:name="_Toc50972262"/>
      <w:bookmarkStart w:id="1911" w:name="_Toc57105016"/>
      <w:bookmarkStart w:id="1912" w:name="_Toc138672842"/>
      <w:r w:rsidRPr="00816C4A">
        <w:t>7.4</w:t>
      </w:r>
      <w:r w:rsidRPr="00816C4A">
        <w:tab/>
        <w:t>Timer Expiration</w:t>
      </w:r>
      <w:bookmarkEnd w:id="1904"/>
      <w:bookmarkEnd w:id="1905"/>
      <w:bookmarkEnd w:id="1906"/>
      <w:bookmarkEnd w:id="1907"/>
      <w:bookmarkEnd w:id="1908"/>
      <w:bookmarkEnd w:id="1909"/>
      <w:bookmarkEnd w:id="1910"/>
      <w:bookmarkEnd w:id="1911"/>
      <w:bookmarkEnd w:id="1912"/>
    </w:p>
    <w:p w14:paraId="542EC66F" w14:textId="77777777" w:rsidR="00E86E7B" w:rsidRPr="00816C4A" w:rsidRDefault="00E86E7B" w:rsidP="00E86E7B">
      <w:r w:rsidRPr="00816C4A">
        <w:t>See ETSI TS 102 223 [32] clause 7.4.</w:t>
      </w:r>
    </w:p>
    <w:p w14:paraId="217F7CAC" w14:textId="77777777" w:rsidR="00E86E7B" w:rsidRPr="00816C4A" w:rsidRDefault="00E86E7B" w:rsidP="00E86E7B">
      <w:pPr>
        <w:pStyle w:val="Heading2"/>
      </w:pPr>
      <w:bookmarkStart w:id="1913" w:name="_Toc3200871"/>
      <w:bookmarkStart w:id="1914" w:name="_Toc20392614"/>
      <w:bookmarkStart w:id="1915" w:name="_Toc27774261"/>
      <w:bookmarkStart w:id="1916" w:name="_Toc36482721"/>
      <w:bookmarkStart w:id="1917" w:name="_Toc36484380"/>
      <w:bookmarkStart w:id="1918" w:name="_Toc44933310"/>
      <w:bookmarkStart w:id="1919" w:name="_Toc50972263"/>
      <w:bookmarkStart w:id="1920" w:name="_Toc57105017"/>
      <w:bookmarkStart w:id="1921" w:name="_Toc138672843"/>
      <w:r w:rsidRPr="00816C4A">
        <w:t>7.5</w:t>
      </w:r>
      <w:r w:rsidRPr="00816C4A">
        <w:tab/>
        <w:t>Event download</w:t>
      </w:r>
      <w:bookmarkEnd w:id="1913"/>
      <w:bookmarkEnd w:id="1914"/>
      <w:bookmarkEnd w:id="1915"/>
      <w:bookmarkEnd w:id="1916"/>
      <w:bookmarkEnd w:id="1917"/>
      <w:bookmarkEnd w:id="1918"/>
      <w:bookmarkEnd w:id="1919"/>
      <w:bookmarkEnd w:id="1920"/>
      <w:bookmarkEnd w:id="1921"/>
    </w:p>
    <w:p w14:paraId="32DE9EFD" w14:textId="77777777" w:rsidR="00E86E7B" w:rsidRPr="00816C4A" w:rsidRDefault="00E86E7B" w:rsidP="00E86E7B">
      <w:r w:rsidRPr="00816C4A">
        <w:t>See ETSI TS 102 223 [32] clause 7.5.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lastRenderedPageBreak/>
        <w:t>Regarding the location status event, the following equivalence shall apply:</w:t>
      </w:r>
    </w:p>
    <w:p w14:paraId="71E1E268" w14:textId="77777777" w:rsidR="00663A5D" w:rsidRPr="00816C4A" w:rsidRDefault="00663A5D" w:rsidP="00663A5D">
      <w:pPr>
        <w:pStyle w:val="B1"/>
      </w:pPr>
      <w:r w:rsidRPr="00816C4A">
        <w:t>-</w:t>
      </w:r>
      <w:r w:rsidRPr="00816C4A">
        <w:tab/>
      </w:r>
      <w:r w:rsidRPr="00AB13AD">
        <w:t>the "idle" state is the MM-IDLE state as defined in TS 24.008 [09] for GERAN/UTRAN</w:t>
      </w:r>
      <w:r>
        <w:t>,</w:t>
      </w:r>
      <w:r w:rsidRPr="00AB13AD">
        <w:t xml:space="preserve"> the EMM-IDLE state as defined in TS 24.301 [46] for E-UTRAN</w:t>
      </w:r>
      <w:r>
        <w:t xml:space="preserve">/Satellite E-UTRAN and </w:t>
      </w:r>
      <w:r w:rsidRPr="00EF7705">
        <w:t>5GMM-IDLE</w:t>
      </w:r>
      <w:r w:rsidRPr="00183E98">
        <w:t xml:space="preserve"> </w:t>
      </w:r>
      <w:r>
        <w:t>state as defined in TS 24.501 [70</w:t>
      </w:r>
      <w:r w:rsidRPr="00AB13AD">
        <w:t xml:space="preserve">] for </w:t>
      </w:r>
      <w:r>
        <w:t>NG-RAN</w:t>
      </w:r>
      <w:r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2" w:name="_Toc3200872"/>
      <w:bookmarkStart w:id="1923" w:name="_Toc20392615"/>
      <w:bookmarkStart w:id="1924" w:name="_Toc27774262"/>
      <w:bookmarkStart w:id="1925" w:name="_Toc36482722"/>
      <w:bookmarkStart w:id="1926" w:name="_Toc36484381"/>
      <w:bookmarkStart w:id="1927" w:name="_Toc44933311"/>
      <w:bookmarkStart w:id="1928" w:name="_Toc50972264"/>
      <w:bookmarkStart w:id="1929" w:name="_Toc57105018"/>
      <w:bookmarkStart w:id="1930" w:name="_Toc138672844"/>
      <w:r w:rsidRPr="00816C4A">
        <w:t>7.5.1</w:t>
      </w:r>
      <w:r w:rsidRPr="00816C4A">
        <w:tab/>
        <w:t>(I-)WLAN Access status event</w:t>
      </w:r>
      <w:bookmarkEnd w:id="1922"/>
      <w:bookmarkEnd w:id="1923"/>
      <w:bookmarkEnd w:id="1924"/>
      <w:bookmarkEnd w:id="1925"/>
      <w:bookmarkEnd w:id="1926"/>
      <w:bookmarkEnd w:id="1927"/>
      <w:bookmarkEnd w:id="1928"/>
      <w:bookmarkEnd w:id="1929"/>
      <w:bookmarkEnd w:id="1930"/>
    </w:p>
    <w:p w14:paraId="448AE16F" w14:textId="77777777" w:rsidR="00E86E7B" w:rsidRPr="00816C4A" w:rsidRDefault="00E86E7B" w:rsidP="00E86E7B">
      <w:pPr>
        <w:pStyle w:val="Heading4"/>
      </w:pPr>
      <w:bookmarkStart w:id="1931" w:name="_Toc3200873"/>
      <w:bookmarkStart w:id="1932" w:name="_Toc20392616"/>
      <w:bookmarkStart w:id="1933" w:name="_Toc27774263"/>
      <w:bookmarkStart w:id="1934" w:name="_Toc36482723"/>
      <w:bookmarkStart w:id="1935" w:name="_Toc36484382"/>
      <w:bookmarkStart w:id="1936" w:name="_Toc44933312"/>
      <w:bookmarkStart w:id="1937" w:name="_Toc50972265"/>
      <w:bookmarkStart w:id="1938" w:name="_Toc57105019"/>
      <w:bookmarkStart w:id="1939" w:name="_Toc138672845"/>
      <w:r w:rsidRPr="00816C4A">
        <w:t>7.5.1.1</w:t>
      </w:r>
      <w:r w:rsidRPr="00816C4A">
        <w:tab/>
        <w:t>Procedure</w:t>
      </w:r>
      <w:bookmarkEnd w:id="1931"/>
      <w:bookmarkEnd w:id="1932"/>
      <w:bookmarkEnd w:id="1933"/>
      <w:bookmarkEnd w:id="1934"/>
      <w:bookmarkEnd w:id="1935"/>
      <w:bookmarkEnd w:id="1936"/>
      <w:bookmarkEnd w:id="1937"/>
      <w:bookmarkEnd w:id="1938"/>
      <w:bookmarkEnd w:id="1939"/>
    </w:p>
    <w:p w14:paraId="1EF73DF6" w14:textId="77777777" w:rsidR="00E86E7B" w:rsidRPr="00816C4A" w:rsidRDefault="00E86E7B" w:rsidP="00E86E7B">
      <w:pPr>
        <w:keepLines/>
      </w:pPr>
      <w:r w:rsidRPr="00816C4A">
        <w:t xml:space="preserve">If the (I-)WLAN Access Status event is part of the current event list (as set up by the last SET UP EVENT LIST command, see clause 6.4.16), then, when the terminal detects a change in its current I-WLAN access or WLAN access respectively the terminal shall </w:t>
      </w:r>
      <w:smartTag w:uri="urn:schemas-microsoft-com:office:smarttags" w:element="PersonName">
        <w:r w:rsidRPr="00816C4A">
          <w:t>info</w:t>
        </w:r>
      </w:smartTag>
      <w:r w:rsidRPr="00816C4A">
        <w:t>rm the UICC that this has occurred, by using the ENVELOPE (EVENT DOWNLOAD – (I-)WLAN Access Status) command as defined in clause 7.5.1.2.</w:t>
      </w:r>
    </w:p>
    <w:p w14:paraId="0E10C9A8" w14:textId="77777777" w:rsidR="00E86E7B" w:rsidRPr="00816C4A" w:rsidRDefault="00E86E7B" w:rsidP="00E86E7B">
      <w:pPr>
        <w:pStyle w:val="Heading4"/>
      </w:pPr>
      <w:bookmarkStart w:id="1940" w:name="_Toc3200874"/>
      <w:bookmarkStart w:id="1941" w:name="_Toc20392617"/>
      <w:bookmarkStart w:id="1942" w:name="_Toc27774264"/>
      <w:bookmarkStart w:id="1943" w:name="_Toc36482724"/>
      <w:bookmarkStart w:id="1944" w:name="_Toc36484383"/>
      <w:bookmarkStart w:id="1945" w:name="_Toc44933313"/>
      <w:bookmarkStart w:id="1946" w:name="_Toc50972266"/>
      <w:bookmarkStart w:id="1947" w:name="_Toc57105020"/>
      <w:bookmarkStart w:id="1948" w:name="_Toc138672846"/>
      <w:r w:rsidRPr="00816C4A">
        <w:t>7.5.1.2</w:t>
      </w:r>
      <w:r w:rsidRPr="00816C4A">
        <w:tab/>
        <w:t>Structure of ENVELOPE (EVENT DOWNLOAD – (I-)WLAN Access Status)</w:t>
      </w:r>
      <w:bookmarkEnd w:id="1940"/>
      <w:bookmarkEnd w:id="1941"/>
      <w:bookmarkEnd w:id="1942"/>
      <w:bookmarkEnd w:id="1943"/>
      <w:bookmarkEnd w:id="1944"/>
      <w:bookmarkEnd w:id="1945"/>
      <w:bookmarkEnd w:id="1946"/>
      <w:bookmarkEnd w:id="1947"/>
      <w:bookmarkEnd w:id="1948"/>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49" w:name="_Toc3200875"/>
      <w:bookmarkStart w:id="1950" w:name="_Toc20392618"/>
      <w:bookmarkStart w:id="1951" w:name="_Toc27774265"/>
      <w:bookmarkStart w:id="1952" w:name="_Toc36482725"/>
      <w:bookmarkStart w:id="1953" w:name="_Toc36484384"/>
      <w:bookmarkStart w:id="1954" w:name="_Toc44933314"/>
      <w:bookmarkStart w:id="1955" w:name="_Toc50972267"/>
      <w:bookmarkStart w:id="1956" w:name="_Toc57105021"/>
      <w:bookmarkStart w:id="1957" w:name="_Toc138672847"/>
      <w:r w:rsidRPr="00816C4A">
        <w:t>7.5.1A</w:t>
      </w:r>
      <w:r w:rsidRPr="00816C4A">
        <w:tab/>
        <w:t>MT Call event</w:t>
      </w:r>
      <w:bookmarkEnd w:id="1949"/>
      <w:bookmarkEnd w:id="1950"/>
      <w:bookmarkEnd w:id="1951"/>
      <w:bookmarkEnd w:id="1952"/>
      <w:bookmarkEnd w:id="1953"/>
      <w:bookmarkEnd w:id="1954"/>
      <w:bookmarkEnd w:id="1955"/>
      <w:bookmarkEnd w:id="1956"/>
      <w:bookmarkEnd w:id="1957"/>
    </w:p>
    <w:p w14:paraId="6570D3DB" w14:textId="77777777" w:rsidR="00E86E7B" w:rsidRPr="00816C4A" w:rsidRDefault="00E86E7B" w:rsidP="00E86E7B">
      <w:pPr>
        <w:pStyle w:val="Heading4"/>
      </w:pPr>
      <w:bookmarkStart w:id="1958" w:name="_Toc3200876"/>
      <w:bookmarkStart w:id="1959" w:name="_Toc20392619"/>
      <w:bookmarkStart w:id="1960" w:name="_Toc27774266"/>
      <w:bookmarkStart w:id="1961" w:name="_Toc36482726"/>
      <w:bookmarkStart w:id="1962" w:name="_Toc36484385"/>
      <w:bookmarkStart w:id="1963" w:name="_Toc44933315"/>
      <w:bookmarkStart w:id="1964" w:name="_Toc50972268"/>
      <w:bookmarkStart w:id="1965" w:name="_Toc57105022"/>
      <w:bookmarkStart w:id="1966" w:name="_Toc138672848"/>
      <w:r w:rsidRPr="00816C4A">
        <w:t>7.5.1A.1</w:t>
      </w:r>
      <w:r w:rsidRPr="00816C4A">
        <w:tab/>
        <w:t>Procedure</w:t>
      </w:r>
      <w:bookmarkEnd w:id="1958"/>
      <w:bookmarkEnd w:id="1959"/>
      <w:bookmarkEnd w:id="1960"/>
      <w:bookmarkEnd w:id="1961"/>
      <w:bookmarkEnd w:id="1962"/>
      <w:bookmarkEnd w:id="1963"/>
      <w:bookmarkEnd w:id="1964"/>
      <w:bookmarkEnd w:id="1965"/>
      <w:bookmarkEnd w:id="1966"/>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67" w:name="_Toc3200877"/>
      <w:bookmarkStart w:id="1968" w:name="_Toc20392620"/>
      <w:bookmarkStart w:id="1969" w:name="_Toc27774267"/>
      <w:bookmarkStart w:id="1970" w:name="_Toc36482727"/>
      <w:bookmarkStart w:id="1971" w:name="_Toc36484386"/>
      <w:bookmarkStart w:id="1972" w:name="_Toc44933316"/>
      <w:bookmarkStart w:id="1973" w:name="_Toc50972269"/>
      <w:bookmarkStart w:id="1974" w:name="_Toc57105023"/>
      <w:bookmarkStart w:id="1975" w:name="_Toc138672849"/>
      <w:r w:rsidRPr="00816C4A">
        <w:t>7.5.1A.2</w:t>
      </w:r>
      <w:r w:rsidRPr="00816C4A">
        <w:tab/>
        <w:t>Structure of ENVELOPE (EVENT DOWNLOAD - MT call)</w:t>
      </w:r>
      <w:bookmarkEnd w:id="1967"/>
      <w:bookmarkEnd w:id="1968"/>
      <w:bookmarkEnd w:id="1969"/>
      <w:bookmarkEnd w:id="1970"/>
      <w:bookmarkEnd w:id="1971"/>
      <w:bookmarkEnd w:id="1972"/>
      <w:bookmarkEnd w:id="1973"/>
      <w:bookmarkEnd w:id="1974"/>
      <w:bookmarkEnd w:id="1975"/>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77777777" w:rsidR="00E86E7B" w:rsidRPr="00816C4A" w:rsidRDefault="00E86E7B" w:rsidP="00E86E7B">
      <w:r w:rsidRPr="00816C4A">
        <w:t>Transaction identifier: the transaction identifier data object shall contain one transaction identifier, and this shall be the Transaction Identifier as defined in clause 8.28.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715E50C7" w14:textId="77777777"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TS 24.229 [52].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7777777" w:rsidR="00E86E7B" w:rsidRPr="00816C4A" w:rsidRDefault="00E86E7B" w:rsidP="00E86E7B">
      <w:r w:rsidRPr="00816C4A">
        <w:rPr>
          <w:noProof/>
        </w:rPr>
        <w:t>Media Type: The Media Type indicates the type of media of the incoming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76" w:name="_Toc3200878"/>
      <w:bookmarkStart w:id="1977" w:name="_Toc20392621"/>
      <w:bookmarkStart w:id="1978" w:name="_Toc27774268"/>
      <w:bookmarkStart w:id="1979" w:name="_Toc36482728"/>
      <w:bookmarkStart w:id="1980" w:name="_Toc36484387"/>
      <w:bookmarkStart w:id="1981" w:name="_Toc44933317"/>
      <w:bookmarkStart w:id="1982" w:name="_Toc50972270"/>
      <w:bookmarkStart w:id="1983" w:name="_Toc57105024"/>
      <w:bookmarkStart w:id="1984" w:name="_Toc138672850"/>
      <w:r w:rsidRPr="00816C4A">
        <w:lastRenderedPageBreak/>
        <w:t>7.5.2</w:t>
      </w:r>
      <w:r w:rsidRPr="00816C4A">
        <w:tab/>
        <w:t>Network Rejection event</w:t>
      </w:r>
      <w:bookmarkEnd w:id="1976"/>
      <w:bookmarkEnd w:id="1977"/>
      <w:bookmarkEnd w:id="1978"/>
      <w:bookmarkEnd w:id="1979"/>
      <w:bookmarkEnd w:id="1980"/>
      <w:bookmarkEnd w:id="1981"/>
      <w:bookmarkEnd w:id="1982"/>
      <w:bookmarkEnd w:id="1983"/>
      <w:bookmarkEnd w:id="1984"/>
    </w:p>
    <w:p w14:paraId="1046FAC8" w14:textId="77777777" w:rsidR="00E86E7B" w:rsidRPr="00816C4A" w:rsidRDefault="00E86E7B" w:rsidP="00E86E7B">
      <w:pPr>
        <w:pStyle w:val="Heading4"/>
      </w:pPr>
      <w:bookmarkStart w:id="1985" w:name="_Toc3200879"/>
      <w:bookmarkStart w:id="1986" w:name="_Toc20392622"/>
      <w:bookmarkStart w:id="1987" w:name="_Toc27774269"/>
      <w:bookmarkStart w:id="1988" w:name="_Toc36482729"/>
      <w:bookmarkStart w:id="1989" w:name="_Toc36484388"/>
      <w:bookmarkStart w:id="1990" w:name="_Toc44933318"/>
      <w:bookmarkStart w:id="1991" w:name="_Toc50972271"/>
      <w:bookmarkStart w:id="1992" w:name="_Toc57105025"/>
      <w:bookmarkStart w:id="1993" w:name="_Toc138672851"/>
      <w:r w:rsidRPr="00816C4A">
        <w:t>7.5.2.1</w:t>
      </w:r>
      <w:r w:rsidRPr="00816C4A">
        <w:tab/>
        <w:t>Procedure</w:t>
      </w:r>
      <w:bookmarkEnd w:id="1985"/>
      <w:bookmarkEnd w:id="1986"/>
      <w:bookmarkEnd w:id="1987"/>
      <w:bookmarkEnd w:id="1988"/>
      <w:bookmarkEnd w:id="1989"/>
      <w:bookmarkEnd w:id="1990"/>
      <w:bookmarkEnd w:id="1991"/>
      <w:bookmarkEnd w:id="1992"/>
      <w:bookmarkEnd w:id="1993"/>
    </w:p>
    <w:p w14:paraId="207ECB40" w14:textId="77777777" w:rsidR="00663A5D" w:rsidRPr="00816C4A" w:rsidRDefault="00663A5D" w:rsidP="00663A5D">
      <w:pPr>
        <w:keepLines/>
      </w:pPr>
      <w:bookmarkStart w:id="1994" w:name="_Toc3200880"/>
      <w:bookmarkStart w:id="1995" w:name="_Toc20392623"/>
      <w:bookmarkStart w:id="1996" w:name="_Toc27774270"/>
      <w:bookmarkStart w:id="1997" w:name="_Toc36482730"/>
      <w:bookmarkStart w:id="1998" w:name="_Toc36484389"/>
      <w:bookmarkStart w:id="1999" w:name="_Toc44933319"/>
      <w:bookmarkStart w:id="2000" w:name="_Toc50972272"/>
      <w:bookmarkStart w:id="2001" w:name="_Toc57105026"/>
      <w:r w:rsidRPr="002546BA">
        <w:t>If the Network Rejection event is part of the current event list (as set up by the last SET UP EVENT LIST command, see ETSI TS 102 223 [32] clause 6.4.16), then, in the case of GERAN/UTRAN if the terminal receives a LOCATION UPDATING REJECT message or a GPRS ATTACH REJECT message or a ROUTING AREA UPDATE REJECT message (as defined in TS 24.008 [9]) or in the case of E-UTRAN</w:t>
      </w:r>
      <w:r>
        <w:t xml:space="preserve"> and Satellite E-UTRAN</w:t>
      </w:r>
      <w:r w:rsidRPr="002546BA">
        <w:t xml:space="preserve"> if the terminal receives an EMM ATTACH REJECT message or TRACKING AREA UPDATE REJECT message</w:t>
      </w:r>
      <w:r>
        <w:t xml:space="preserve"> (as defined in TS 24.301</w:t>
      </w:r>
      <w:r w:rsidRPr="00A958D6">
        <w:t xml:space="preserve"> [</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TS 24.501</w:t>
      </w:r>
      <w:r w:rsidRPr="00A958D6">
        <w:t xml:space="preserve"> [</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2" w:name="_Toc138672852"/>
      <w:r w:rsidRPr="00816C4A">
        <w:t>7.5.2.2</w:t>
      </w:r>
      <w:r w:rsidRPr="00816C4A">
        <w:tab/>
        <w:t>Structure of ENVELOPE (EVENT DOWNLOAD – Network Rejection)</w:t>
      </w:r>
      <w:bookmarkEnd w:id="1994"/>
      <w:bookmarkEnd w:id="1995"/>
      <w:bookmarkEnd w:id="1996"/>
      <w:bookmarkEnd w:id="1997"/>
      <w:bookmarkEnd w:id="1998"/>
      <w:bookmarkEnd w:id="1999"/>
      <w:bookmarkEnd w:id="2000"/>
      <w:bookmarkEnd w:id="2001"/>
      <w:bookmarkEnd w:id="2002"/>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00A169C3" w:rsidR="00DF4D17" w:rsidRPr="00816C4A" w:rsidRDefault="00DF4D17" w:rsidP="00DF4D17">
            <w:pPr>
              <w:pStyle w:val="TAL"/>
              <w:ind w:left="284" w:hanging="284"/>
            </w:pPr>
            <w:r w:rsidRPr="00816C4A">
              <w:t>Length (A+B+C</w:t>
            </w:r>
            <w:r>
              <w:t>+</w:t>
            </w:r>
            <w:r w:rsidRPr="00816C4A">
              <w:t>D+E+F+G+H+</w:t>
            </w:r>
            <w:r>
              <w:t>I</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bl>
    <w:p w14:paraId="4088FEAE" w14:textId="77777777" w:rsidR="00DF4D17" w:rsidRPr="00816C4A" w:rsidRDefault="00DF4D17" w:rsidP="00DF4D17"/>
    <w:p w14:paraId="35210FAA" w14:textId="77777777" w:rsidR="004C22F7" w:rsidRPr="00BC0FB4" w:rsidRDefault="004C22F7" w:rsidP="004C22F7">
      <w:r>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4C22F7">
      <w:pPr>
        <w:ind w:left="568" w:hanging="284"/>
      </w:pPr>
      <w:r w:rsidRPr="00BC0FB4">
        <w:t>-</w:t>
      </w:r>
      <w:r w:rsidRPr="00BC0FB4">
        <w:tab/>
        <w:t>Network Rejection Event.</w:t>
      </w:r>
    </w:p>
    <w:p w14:paraId="75840E9E" w14:textId="77777777" w:rsidR="004C22F7" w:rsidRPr="00BC0FB4" w:rsidRDefault="004C22F7" w:rsidP="00064AB1">
      <w:pPr>
        <w:ind w:left="284" w:hanging="284"/>
      </w:pPr>
      <w:r w:rsidRPr="00BC0FB4">
        <w:t>-</w:t>
      </w:r>
      <w:r w:rsidRPr="00BC0FB4">
        <w:tab/>
        <w:t>Device identities: the terminal shall set the device identities to:</w:t>
      </w:r>
    </w:p>
    <w:p w14:paraId="6631B836" w14:textId="77777777" w:rsidR="004C22F7" w:rsidRPr="00BC0FB4" w:rsidRDefault="004C22F7" w:rsidP="004C22F7">
      <w:pPr>
        <w:ind w:left="568" w:hanging="284"/>
      </w:pPr>
      <w:r w:rsidRPr="00BC0FB4">
        <w:t>-</w:t>
      </w:r>
      <w:r w:rsidRPr="00BC0FB4">
        <w:tab/>
        <w:t>source:</w:t>
      </w:r>
      <w:r w:rsidRPr="00BC0FB4">
        <w:tab/>
        <w:t>Network;</w:t>
      </w:r>
    </w:p>
    <w:p w14:paraId="1C74D05A" w14:textId="77777777" w:rsidR="004C22F7" w:rsidRPr="00BC0FB4" w:rsidRDefault="004C22F7" w:rsidP="004C22F7">
      <w:pPr>
        <w:ind w:left="568" w:hanging="284"/>
      </w:pPr>
      <w:r w:rsidRPr="00BC0FB4">
        <w:t>-</w:t>
      </w:r>
      <w:r w:rsidRPr="00BC0FB4">
        <w:tab/>
      </w:r>
      <w:r w:rsidRPr="004C22F7">
        <w:t>destination:</w:t>
      </w:r>
      <w:r w:rsidRPr="004C22F7">
        <w:tab/>
        <w:t>UICC.</w:t>
      </w:r>
    </w:p>
    <w:p w14:paraId="4869D347" w14:textId="77777777" w:rsidR="004C22F7" w:rsidRPr="00BC0FB4" w:rsidRDefault="004C22F7" w:rsidP="004C22F7">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4C22F7">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E05982">
      <w:pPr>
        <w:ind w:left="284" w:hanging="284"/>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4C22F7">
      <w:pPr>
        <w:ind w:left="284" w:hanging="284"/>
      </w:pPr>
      <w:r w:rsidRPr="00BC0FB4">
        <w:t>-</w:t>
      </w:r>
      <w:r w:rsidRPr="00BC0FB4">
        <w:tab/>
        <w:t>Access Technology: This data object shall contain the access technology of the rejecting network.</w:t>
      </w:r>
    </w:p>
    <w:p w14:paraId="20B26DB7" w14:textId="77777777" w:rsidR="00E05982" w:rsidRPr="00EE793D" w:rsidRDefault="004C22F7" w:rsidP="00E05982">
      <w:pPr>
        <w:ind w:left="284" w:hanging="284"/>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4C22F7">
      <w:pPr>
        <w:ind w:left="284" w:hanging="284"/>
      </w:pPr>
      <w:r w:rsidRPr="00BC0FB4">
        <w:lastRenderedPageBreak/>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2AD1F3EE" w14:textId="77777777" w:rsidR="004C22F7" w:rsidRPr="00BC0FB4" w:rsidRDefault="004C22F7" w:rsidP="004C22F7">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3" w:name="_Toc3200881"/>
      <w:bookmarkStart w:id="2004" w:name="_Toc20392624"/>
      <w:bookmarkStart w:id="2005" w:name="_Toc27774271"/>
      <w:bookmarkStart w:id="2006" w:name="_Toc36482731"/>
      <w:bookmarkStart w:id="2007" w:name="_Toc36484390"/>
      <w:bookmarkStart w:id="2008" w:name="_Toc44933320"/>
      <w:bookmarkStart w:id="2009" w:name="_Toc50972273"/>
      <w:bookmarkStart w:id="2010" w:name="_Toc57105027"/>
      <w:bookmarkStart w:id="2011" w:name="_Toc138672853"/>
      <w:r w:rsidRPr="00816C4A">
        <w:t>7.5.2A</w:t>
      </w:r>
      <w:r w:rsidRPr="00816C4A">
        <w:tab/>
        <w:t>Call connected event</w:t>
      </w:r>
      <w:bookmarkEnd w:id="2003"/>
      <w:bookmarkEnd w:id="2004"/>
      <w:bookmarkEnd w:id="2005"/>
      <w:bookmarkEnd w:id="2006"/>
      <w:bookmarkEnd w:id="2007"/>
      <w:bookmarkEnd w:id="2008"/>
      <w:bookmarkEnd w:id="2009"/>
      <w:bookmarkEnd w:id="2010"/>
      <w:bookmarkEnd w:id="2011"/>
    </w:p>
    <w:p w14:paraId="3AAFF764" w14:textId="77777777" w:rsidR="00E86E7B" w:rsidRPr="00816C4A" w:rsidRDefault="00E86E7B" w:rsidP="00E86E7B">
      <w:pPr>
        <w:pStyle w:val="Heading4"/>
      </w:pPr>
      <w:bookmarkStart w:id="2012" w:name="_Toc3200882"/>
      <w:bookmarkStart w:id="2013" w:name="_Toc20392625"/>
      <w:bookmarkStart w:id="2014" w:name="_Toc27774272"/>
      <w:bookmarkStart w:id="2015" w:name="_Toc36482732"/>
      <w:bookmarkStart w:id="2016" w:name="_Toc36484391"/>
      <w:bookmarkStart w:id="2017" w:name="_Toc44933321"/>
      <w:bookmarkStart w:id="2018" w:name="_Toc50972274"/>
      <w:bookmarkStart w:id="2019" w:name="_Toc57105028"/>
      <w:bookmarkStart w:id="2020" w:name="_Toc138672854"/>
      <w:r w:rsidRPr="00816C4A">
        <w:t>7.5.2A.1</w:t>
      </w:r>
      <w:r w:rsidRPr="00816C4A">
        <w:tab/>
        <w:t>Procedure</w:t>
      </w:r>
      <w:bookmarkEnd w:id="2012"/>
      <w:bookmarkEnd w:id="2013"/>
      <w:bookmarkEnd w:id="2014"/>
      <w:bookmarkEnd w:id="2015"/>
      <w:bookmarkEnd w:id="2016"/>
      <w:bookmarkEnd w:id="2017"/>
      <w:bookmarkEnd w:id="2018"/>
      <w:bookmarkEnd w:id="2019"/>
      <w:bookmarkEnd w:id="2020"/>
    </w:p>
    <w:p w14:paraId="0BB28974" w14:textId="77777777" w:rsidR="00E86E7B" w:rsidRPr="00816C4A" w:rsidRDefault="00E86E7B" w:rsidP="00E86E7B">
      <w:r w:rsidRPr="00816C4A">
        <w:t>See ETSI TS 102 223 [32] clause 7.5.2.1.</w:t>
      </w:r>
    </w:p>
    <w:p w14:paraId="5B4FDD9D" w14:textId="77777777" w:rsidR="00E86E7B" w:rsidRPr="00816C4A" w:rsidRDefault="00E86E7B" w:rsidP="00E86E7B">
      <w:pPr>
        <w:pStyle w:val="Heading4"/>
      </w:pPr>
      <w:bookmarkStart w:id="2021" w:name="_Toc3200883"/>
      <w:bookmarkStart w:id="2022" w:name="_Toc20392626"/>
      <w:bookmarkStart w:id="2023" w:name="_Toc27774273"/>
      <w:bookmarkStart w:id="2024" w:name="_Toc36482733"/>
      <w:bookmarkStart w:id="2025" w:name="_Toc36484392"/>
      <w:bookmarkStart w:id="2026" w:name="_Toc44933322"/>
      <w:bookmarkStart w:id="2027" w:name="_Toc50972275"/>
      <w:bookmarkStart w:id="2028" w:name="_Toc57105029"/>
      <w:bookmarkStart w:id="2029" w:name="_Toc138672855"/>
      <w:r w:rsidRPr="00816C4A">
        <w:t>7.5.2A.2</w:t>
      </w:r>
      <w:r w:rsidRPr="00816C4A">
        <w:tab/>
        <w:t>Structure of ENVELOPE (EVENT DOWNLOAD - call connected)</w:t>
      </w:r>
      <w:bookmarkEnd w:id="2021"/>
      <w:bookmarkEnd w:id="2022"/>
      <w:bookmarkEnd w:id="2023"/>
      <w:bookmarkEnd w:id="2024"/>
      <w:bookmarkEnd w:id="2025"/>
      <w:bookmarkEnd w:id="2026"/>
      <w:bookmarkEnd w:id="2027"/>
      <w:bookmarkEnd w:id="2028"/>
      <w:bookmarkEnd w:id="2029"/>
    </w:p>
    <w:p w14:paraId="21F5ABE6" w14:textId="77777777" w:rsidR="00E86E7B" w:rsidRPr="00816C4A" w:rsidRDefault="00E86E7B" w:rsidP="00E86E7B">
      <w:pPr>
        <w:keepNext/>
      </w:pPr>
      <w:r w:rsidRPr="00816C4A">
        <w:t>Direction: ME to UICC.</w:t>
      </w:r>
    </w:p>
    <w:p w14:paraId="68D0648E" w14:textId="77777777" w:rsidR="00E86E7B" w:rsidRPr="00816C4A" w:rsidRDefault="00E86E7B" w:rsidP="00E86E7B">
      <w:pPr>
        <w:keepNext/>
      </w:pPr>
      <w:r w:rsidRPr="00816C4A">
        <w:t>The command header is specified in TS 31.101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t>Transaction identifier: the Transaction identifier data object shall contain one transaction identifier.</w:t>
      </w:r>
    </w:p>
    <w:p w14:paraId="1310915E" w14:textId="77777777" w:rsidR="00E86E7B" w:rsidRPr="00816C4A" w:rsidRDefault="00E86E7B" w:rsidP="00E86E7B">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0" w:name="_Toc3200884"/>
      <w:bookmarkStart w:id="2031" w:name="_Toc20392627"/>
      <w:bookmarkStart w:id="2032" w:name="_Toc27774274"/>
      <w:bookmarkStart w:id="2033" w:name="_Toc36482734"/>
      <w:bookmarkStart w:id="2034" w:name="_Toc36484393"/>
      <w:bookmarkStart w:id="2035" w:name="_Toc44933323"/>
      <w:bookmarkStart w:id="2036" w:name="_Toc50972276"/>
      <w:bookmarkStart w:id="2037" w:name="_Toc57105030"/>
      <w:bookmarkStart w:id="2038" w:name="_Toc138672856"/>
      <w:r w:rsidRPr="00816C4A">
        <w:t>7.5.3</w:t>
      </w:r>
      <w:r w:rsidRPr="00816C4A">
        <w:tab/>
        <w:t>CSG Cell Selection event</w:t>
      </w:r>
      <w:bookmarkEnd w:id="2030"/>
      <w:bookmarkEnd w:id="2031"/>
      <w:bookmarkEnd w:id="2032"/>
      <w:bookmarkEnd w:id="2033"/>
      <w:bookmarkEnd w:id="2034"/>
      <w:bookmarkEnd w:id="2035"/>
      <w:bookmarkEnd w:id="2036"/>
      <w:bookmarkEnd w:id="2037"/>
      <w:bookmarkEnd w:id="2038"/>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39" w:name="_Toc3200885"/>
      <w:bookmarkStart w:id="2040" w:name="_Toc20392628"/>
      <w:bookmarkStart w:id="2041" w:name="_Toc27774275"/>
      <w:bookmarkStart w:id="2042" w:name="_Toc36482735"/>
      <w:bookmarkStart w:id="2043" w:name="_Toc36484394"/>
      <w:bookmarkStart w:id="2044" w:name="_Toc44933324"/>
      <w:bookmarkStart w:id="2045" w:name="_Toc50972277"/>
      <w:bookmarkStart w:id="2046" w:name="_Toc57105031"/>
      <w:bookmarkStart w:id="2047" w:name="_Toc138672857"/>
      <w:r w:rsidRPr="00816C4A">
        <w:lastRenderedPageBreak/>
        <w:t>7.5.3.1</w:t>
      </w:r>
      <w:r w:rsidRPr="00816C4A">
        <w:tab/>
        <w:t>Procedure</w:t>
      </w:r>
      <w:bookmarkEnd w:id="2039"/>
      <w:bookmarkEnd w:id="2040"/>
      <w:bookmarkEnd w:id="2041"/>
      <w:bookmarkEnd w:id="2042"/>
      <w:bookmarkEnd w:id="2043"/>
      <w:bookmarkEnd w:id="2044"/>
      <w:bookmarkEnd w:id="2045"/>
      <w:bookmarkEnd w:id="2046"/>
      <w:bookmarkEnd w:id="2047"/>
    </w:p>
    <w:p w14:paraId="2F4DEF5B" w14:textId="77777777" w:rsidR="00E86E7B" w:rsidRPr="00816C4A" w:rsidRDefault="00E86E7B" w:rsidP="00E86E7B">
      <w:r w:rsidRPr="00816C4A">
        <w:t>If the CSG Cell Selection event is part of the current event list (as set up by the last SET UP EVENT LIST command, see ETSI TS 102.223 [32]),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48" w:name="_Toc3200886"/>
      <w:bookmarkStart w:id="2049" w:name="_Toc20392629"/>
      <w:bookmarkStart w:id="2050" w:name="_Toc27774276"/>
      <w:bookmarkStart w:id="2051" w:name="_Toc36482736"/>
      <w:bookmarkStart w:id="2052" w:name="_Toc36484395"/>
      <w:bookmarkStart w:id="2053" w:name="_Toc44933325"/>
      <w:bookmarkStart w:id="2054" w:name="_Toc50972278"/>
      <w:bookmarkStart w:id="2055" w:name="_Toc57105032"/>
      <w:bookmarkStart w:id="2056" w:name="_Toc138672858"/>
      <w:r w:rsidRPr="00816C4A">
        <w:t>7.5.3.2</w:t>
      </w:r>
      <w:r w:rsidRPr="00816C4A">
        <w:tab/>
        <w:t>Structure of ENVELOPE (EVENT DOWNLOAD – CSG Cell Selection)</w:t>
      </w:r>
      <w:bookmarkEnd w:id="2048"/>
      <w:bookmarkEnd w:id="2049"/>
      <w:bookmarkEnd w:id="2050"/>
      <w:bookmarkEnd w:id="2051"/>
      <w:bookmarkEnd w:id="2052"/>
      <w:bookmarkEnd w:id="2053"/>
      <w:bookmarkEnd w:id="2054"/>
      <w:bookmarkEnd w:id="2055"/>
      <w:bookmarkEnd w:id="2056"/>
    </w:p>
    <w:p w14:paraId="5DC09FEB" w14:textId="77777777" w:rsidR="00E86E7B" w:rsidRPr="00816C4A" w:rsidRDefault="00E86E7B" w:rsidP="00E86E7B">
      <w:r w:rsidRPr="00816C4A">
        <w:t>Direction : ME to UICC</w:t>
      </w:r>
    </w:p>
    <w:p w14:paraId="41C3ECA3" w14:textId="77777777" w:rsidR="00E86E7B" w:rsidRPr="00816C4A" w:rsidRDefault="00E86E7B" w:rsidP="00E86E7B">
      <w:r w:rsidRPr="00816C4A">
        <w:t>The command header is specified in TS 31.101 [13]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57" w:name="_Toc3200887"/>
      <w:bookmarkStart w:id="2058" w:name="_Toc20392630"/>
      <w:bookmarkStart w:id="2059" w:name="_Toc27774277"/>
      <w:bookmarkStart w:id="2060" w:name="_Toc36482737"/>
      <w:bookmarkStart w:id="2061" w:name="_Toc36484396"/>
      <w:bookmarkStart w:id="2062" w:name="_Toc44933326"/>
      <w:bookmarkStart w:id="2063" w:name="_Toc50972279"/>
      <w:bookmarkStart w:id="2064" w:name="_Toc57105033"/>
      <w:bookmarkStart w:id="2065" w:name="_Toc138672859"/>
      <w:r w:rsidRPr="00816C4A">
        <w:lastRenderedPageBreak/>
        <w:t>7.5.3A</w:t>
      </w:r>
      <w:r w:rsidRPr="00816C4A">
        <w:tab/>
        <w:t>Call disconnected event</w:t>
      </w:r>
      <w:bookmarkEnd w:id="2057"/>
      <w:bookmarkEnd w:id="2058"/>
      <w:bookmarkEnd w:id="2059"/>
      <w:bookmarkEnd w:id="2060"/>
      <w:bookmarkEnd w:id="2061"/>
      <w:bookmarkEnd w:id="2062"/>
      <w:bookmarkEnd w:id="2063"/>
      <w:bookmarkEnd w:id="2064"/>
      <w:bookmarkEnd w:id="2065"/>
    </w:p>
    <w:p w14:paraId="6CA752A3" w14:textId="77777777" w:rsidR="00E86E7B" w:rsidRPr="00816C4A" w:rsidRDefault="00E86E7B" w:rsidP="00E86E7B">
      <w:pPr>
        <w:pStyle w:val="Heading4"/>
      </w:pPr>
      <w:bookmarkStart w:id="2066" w:name="_Toc3200888"/>
      <w:bookmarkStart w:id="2067" w:name="_Toc20392631"/>
      <w:bookmarkStart w:id="2068" w:name="_Toc27774278"/>
      <w:bookmarkStart w:id="2069" w:name="_Toc36482738"/>
      <w:bookmarkStart w:id="2070" w:name="_Toc36484397"/>
      <w:bookmarkStart w:id="2071" w:name="_Toc44933327"/>
      <w:bookmarkStart w:id="2072" w:name="_Toc50972280"/>
      <w:bookmarkStart w:id="2073" w:name="_Toc57105034"/>
      <w:bookmarkStart w:id="2074" w:name="_Toc138672860"/>
      <w:r w:rsidRPr="00816C4A">
        <w:t>7.5.3A.1</w:t>
      </w:r>
      <w:r w:rsidRPr="00816C4A">
        <w:tab/>
        <w:t>Procedure</w:t>
      </w:r>
      <w:bookmarkEnd w:id="2066"/>
      <w:bookmarkEnd w:id="2067"/>
      <w:bookmarkEnd w:id="2068"/>
      <w:bookmarkEnd w:id="2069"/>
      <w:bookmarkEnd w:id="2070"/>
      <w:bookmarkEnd w:id="2071"/>
      <w:bookmarkEnd w:id="2072"/>
      <w:bookmarkEnd w:id="2073"/>
      <w:bookmarkEnd w:id="2074"/>
    </w:p>
    <w:p w14:paraId="6A1A2475" w14:textId="77777777" w:rsidR="00E86E7B" w:rsidRPr="00816C4A" w:rsidRDefault="00E86E7B" w:rsidP="00E86E7B">
      <w:r w:rsidRPr="00816C4A">
        <w:t>See ETSI TS 102 223 [32] clause 7.5.3.1.</w:t>
      </w:r>
    </w:p>
    <w:p w14:paraId="07F5966A" w14:textId="77777777" w:rsidR="00E86E7B" w:rsidRPr="00816C4A" w:rsidRDefault="00E86E7B" w:rsidP="00E86E7B">
      <w:pPr>
        <w:pStyle w:val="Heading4"/>
      </w:pPr>
      <w:bookmarkStart w:id="2075" w:name="_Toc3200889"/>
      <w:bookmarkStart w:id="2076" w:name="_Toc20392632"/>
      <w:bookmarkStart w:id="2077" w:name="_Toc27774279"/>
      <w:bookmarkStart w:id="2078" w:name="_Toc36482739"/>
      <w:bookmarkStart w:id="2079" w:name="_Toc36484398"/>
      <w:bookmarkStart w:id="2080" w:name="_Toc44933328"/>
      <w:bookmarkStart w:id="2081" w:name="_Toc50972281"/>
      <w:bookmarkStart w:id="2082" w:name="_Toc57105035"/>
      <w:bookmarkStart w:id="2083" w:name="_Toc138672861"/>
      <w:r w:rsidRPr="00816C4A">
        <w:t>7.5.3A.2</w:t>
      </w:r>
      <w:r w:rsidRPr="00816C4A">
        <w:tab/>
        <w:t>Structure of ENVELOPE (EVENT DOWNLOAD - call disconnected)</w:t>
      </w:r>
      <w:bookmarkEnd w:id="2075"/>
      <w:bookmarkEnd w:id="2076"/>
      <w:bookmarkEnd w:id="2077"/>
      <w:bookmarkEnd w:id="2078"/>
      <w:bookmarkEnd w:id="2079"/>
      <w:bookmarkEnd w:id="2080"/>
      <w:bookmarkEnd w:id="2081"/>
      <w:bookmarkEnd w:id="2082"/>
      <w:bookmarkEnd w:id="2083"/>
    </w:p>
    <w:p w14:paraId="73982849" w14:textId="77777777" w:rsidR="00E86E7B" w:rsidRPr="00816C4A" w:rsidRDefault="00E86E7B" w:rsidP="00E86E7B">
      <w:r w:rsidRPr="00816C4A">
        <w:t>Direction: ME to UICC.</w:t>
      </w:r>
    </w:p>
    <w:p w14:paraId="2F4E792C" w14:textId="77777777" w:rsidR="00E86E7B" w:rsidRPr="00816C4A" w:rsidRDefault="00E86E7B" w:rsidP="00E86E7B">
      <w:pPr>
        <w:keepNext/>
      </w:pPr>
      <w:r w:rsidRPr="00816C4A">
        <w:t>The command header is specified in TS 31.101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77777777" w:rsidR="00E86E7B" w:rsidRPr="00816C4A" w:rsidRDefault="00E86E7B" w:rsidP="00E86E7B">
      <w:pPr>
        <w:rPr>
          <w:lang w:val="en-US" w:eastAsia="es-ES"/>
        </w:rPr>
      </w:pPr>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84" w:name="_Toc3200890"/>
      <w:bookmarkStart w:id="2085" w:name="_Toc20392633"/>
      <w:bookmarkStart w:id="2086" w:name="_Toc27774280"/>
      <w:bookmarkStart w:id="2087" w:name="_Toc36482740"/>
      <w:bookmarkStart w:id="2088" w:name="_Toc36484399"/>
      <w:bookmarkStart w:id="2089" w:name="_Toc44933329"/>
      <w:bookmarkStart w:id="2090" w:name="_Toc50972282"/>
      <w:bookmarkStart w:id="2091" w:name="_Toc57105036"/>
      <w:bookmarkStart w:id="2092" w:name="_Toc138672862"/>
      <w:r w:rsidRPr="00816C4A">
        <w:lastRenderedPageBreak/>
        <w:t>7.5.4</w:t>
      </w:r>
      <w:r w:rsidRPr="00816C4A">
        <w:tab/>
        <w:t>Location status event</w:t>
      </w:r>
      <w:bookmarkEnd w:id="2084"/>
      <w:bookmarkEnd w:id="2085"/>
      <w:bookmarkEnd w:id="2086"/>
      <w:bookmarkEnd w:id="2087"/>
      <w:bookmarkEnd w:id="2088"/>
      <w:bookmarkEnd w:id="2089"/>
      <w:bookmarkEnd w:id="2090"/>
      <w:bookmarkEnd w:id="2091"/>
      <w:bookmarkEnd w:id="2092"/>
    </w:p>
    <w:p w14:paraId="36A44718" w14:textId="77777777" w:rsidR="00E86E7B" w:rsidRPr="00816C4A" w:rsidRDefault="00E86E7B" w:rsidP="00E86E7B">
      <w:r w:rsidRPr="00816C4A">
        <w:t>See ETSI TS 102 223 [32] clause 7.5.4.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3" w:name="_Toc3200891"/>
      <w:bookmarkStart w:id="2094" w:name="_Toc20392634"/>
      <w:bookmarkStart w:id="2095" w:name="_Toc27774281"/>
      <w:bookmarkStart w:id="2096" w:name="_Toc36482741"/>
      <w:bookmarkStart w:id="2097" w:name="_Toc36484400"/>
      <w:bookmarkStart w:id="2098" w:name="_Toc44933330"/>
      <w:bookmarkStart w:id="2099" w:name="_Toc50972283"/>
      <w:bookmarkStart w:id="2100" w:name="_Toc57105037"/>
      <w:bookmarkStart w:id="2101" w:name="_Toc138672863"/>
      <w:r w:rsidRPr="00816C4A">
        <w:t>7.5.5</w:t>
      </w:r>
      <w:r w:rsidRPr="00816C4A">
        <w:tab/>
        <w:t>User activity event</w:t>
      </w:r>
      <w:bookmarkEnd w:id="2093"/>
      <w:bookmarkEnd w:id="2094"/>
      <w:bookmarkEnd w:id="2095"/>
      <w:bookmarkEnd w:id="2096"/>
      <w:bookmarkEnd w:id="2097"/>
      <w:bookmarkEnd w:id="2098"/>
      <w:bookmarkEnd w:id="2099"/>
      <w:bookmarkEnd w:id="2100"/>
      <w:bookmarkEnd w:id="2101"/>
    </w:p>
    <w:p w14:paraId="4FF7F64B" w14:textId="77777777" w:rsidR="00E86E7B" w:rsidRPr="00816C4A" w:rsidRDefault="00E86E7B" w:rsidP="00E86E7B">
      <w:r w:rsidRPr="00816C4A">
        <w:t>See ETSI TS 102 223 [32] clause 7.5.5.</w:t>
      </w:r>
    </w:p>
    <w:p w14:paraId="76B087D0" w14:textId="77777777" w:rsidR="00E86E7B" w:rsidRPr="00816C4A" w:rsidRDefault="00E86E7B" w:rsidP="00E86E7B">
      <w:pPr>
        <w:pStyle w:val="Heading3"/>
      </w:pPr>
      <w:bookmarkStart w:id="2102" w:name="_Toc3200892"/>
      <w:bookmarkStart w:id="2103" w:name="_Toc20392635"/>
      <w:bookmarkStart w:id="2104" w:name="_Toc27774282"/>
      <w:bookmarkStart w:id="2105" w:name="_Toc36482742"/>
      <w:bookmarkStart w:id="2106" w:name="_Toc36484401"/>
      <w:bookmarkStart w:id="2107" w:name="_Toc44933331"/>
      <w:bookmarkStart w:id="2108" w:name="_Toc50972284"/>
      <w:bookmarkStart w:id="2109" w:name="_Toc57105038"/>
      <w:bookmarkStart w:id="2110" w:name="_Toc138672864"/>
      <w:r w:rsidRPr="00816C4A">
        <w:t>7.5.6</w:t>
      </w:r>
      <w:r w:rsidRPr="00816C4A">
        <w:tab/>
        <w:t>Idle screen available event</w:t>
      </w:r>
      <w:bookmarkEnd w:id="2102"/>
      <w:bookmarkEnd w:id="2103"/>
      <w:bookmarkEnd w:id="2104"/>
      <w:bookmarkEnd w:id="2105"/>
      <w:bookmarkEnd w:id="2106"/>
      <w:bookmarkEnd w:id="2107"/>
      <w:bookmarkEnd w:id="2108"/>
      <w:bookmarkEnd w:id="2109"/>
      <w:bookmarkEnd w:id="2110"/>
    </w:p>
    <w:p w14:paraId="6D573E55" w14:textId="77777777" w:rsidR="00E86E7B" w:rsidRPr="00816C4A" w:rsidRDefault="00E86E7B" w:rsidP="00E86E7B">
      <w:r w:rsidRPr="00816C4A">
        <w:t>See ETSI TS 102 223 [32] clause 7.5.6.</w:t>
      </w:r>
    </w:p>
    <w:p w14:paraId="46FF21D0" w14:textId="77777777" w:rsidR="00E86E7B" w:rsidRPr="00816C4A" w:rsidRDefault="00E86E7B" w:rsidP="00E86E7B">
      <w:pPr>
        <w:pStyle w:val="Heading3"/>
      </w:pPr>
      <w:bookmarkStart w:id="2111" w:name="_Toc3200893"/>
      <w:bookmarkStart w:id="2112" w:name="_Toc20392636"/>
      <w:bookmarkStart w:id="2113" w:name="_Toc27774283"/>
      <w:bookmarkStart w:id="2114" w:name="_Toc36482743"/>
      <w:bookmarkStart w:id="2115" w:name="_Toc36484402"/>
      <w:bookmarkStart w:id="2116" w:name="_Toc44933332"/>
      <w:bookmarkStart w:id="2117" w:name="_Toc50972285"/>
      <w:bookmarkStart w:id="2118" w:name="_Toc57105039"/>
      <w:bookmarkStart w:id="2119" w:name="_Toc138672865"/>
      <w:r w:rsidRPr="00816C4A">
        <w:t>7.5.7</w:t>
      </w:r>
      <w:r w:rsidRPr="00816C4A">
        <w:tab/>
        <w:t>Card reader status event</w:t>
      </w:r>
      <w:bookmarkEnd w:id="2111"/>
      <w:bookmarkEnd w:id="2112"/>
      <w:bookmarkEnd w:id="2113"/>
      <w:bookmarkEnd w:id="2114"/>
      <w:bookmarkEnd w:id="2115"/>
      <w:bookmarkEnd w:id="2116"/>
      <w:bookmarkEnd w:id="2117"/>
      <w:bookmarkEnd w:id="2118"/>
      <w:bookmarkEnd w:id="2119"/>
    </w:p>
    <w:p w14:paraId="44C107CC" w14:textId="77777777" w:rsidR="00E86E7B" w:rsidRPr="00816C4A" w:rsidRDefault="00E86E7B" w:rsidP="00E86E7B">
      <w:r w:rsidRPr="00816C4A">
        <w:t>See ETSI TS 102 223 [32] clause 7.5.7.</w:t>
      </w:r>
    </w:p>
    <w:p w14:paraId="3C54F1C7" w14:textId="77777777" w:rsidR="00E86E7B" w:rsidRPr="00816C4A" w:rsidRDefault="00E86E7B" w:rsidP="00E86E7B">
      <w:pPr>
        <w:pStyle w:val="Heading3"/>
      </w:pPr>
      <w:bookmarkStart w:id="2120" w:name="_Toc3200894"/>
      <w:bookmarkStart w:id="2121" w:name="_Toc20392637"/>
      <w:bookmarkStart w:id="2122" w:name="_Toc27774284"/>
      <w:bookmarkStart w:id="2123" w:name="_Toc36482744"/>
      <w:bookmarkStart w:id="2124" w:name="_Toc36484403"/>
      <w:bookmarkStart w:id="2125" w:name="_Toc44933333"/>
      <w:bookmarkStart w:id="2126" w:name="_Toc50972286"/>
      <w:bookmarkStart w:id="2127" w:name="_Toc57105040"/>
      <w:bookmarkStart w:id="2128" w:name="_Toc138672866"/>
      <w:r w:rsidRPr="00816C4A">
        <w:t>7.5.8</w:t>
      </w:r>
      <w:r w:rsidRPr="00816C4A">
        <w:tab/>
        <w:t>Language selection event</w:t>
      </w:r>
      <w:bookmarkEnd w:id="2120"/>
      <w:bookmarkEnd w:id="2121"/>
      <w:bookmarkEnd w:id="2122"/>
      <w:bookmarkEnd w:id="2123"/>
      <w:bookmarkEnd w:id="2124"/>
      <w:bookmarkEnd w:id="2125"/>
      <w:bookmarkEnd w:id="2126"/>
      <w:bookmarkEnd w:id="2127"/>
      <w:bookmarkEnd w:id="2128"/>
    </w:p>
    <w:p w14:paraId="21CC42E0" w14:textId="77777777" w:rsidR="00E86E7B" w:rsidRPr="00816C4A" w:rsidRDefault="00E86E7B" w:rsidP="00E86E7B">
      <w:r w:rsidRPr="00816C4A">
        <w:t>See ETSI TS 102 223 [32] clause 7.5.8.</w:t>
      </w:r>
    </w:p>
    <w:p w14:paraId="342E4E36" w14:textId="77777777" w:rsidR="00E86E7B" w:rsidRPr="00816C4A" w:rsidRDefault="00E86E7B" w:rsidP="00E86E7B">
      <w:pPr>
        <w:pStyle w:val="Heading3"/>
      </w:pPr>
      <w:bookmarkStart w:id="2129" w:name="_Toc3200895"/>
      <w:bookmarkStart w:id="2130" w:name="_Toc20392638"/>
      <w:bookmarkStart w:id="2131" w:name="_Toc27774285"/>
      <w:bookmarkStart w:id="2132" w:name="_Toc36482745"/>
      <w:bookmarkStart w:id="2133" w:name="_Toc36484404"/>
      <w:bookmarkStart w:id="2134" w:name="_Toc44933334"/>
      <w:bookmarkStart w:id="2135" w:name="_Toc50972287"/>
      <w:bookmarkStart w:id="2136" w:name="_Toc57105041"/>
      <w:bookmarkStart w:id="2137" w:name="_Toc138672867"/>
      <w:r w:rsidRPr="00816C4A">
        <w:t>7.5.9</w:t>
      </w:r>
      <w:r w:rsidRPr="00816C4A">
        <w:tab/>
        <w:t>Browser termination event</w:t>
      </w:r>
      <w:bookmarkEnd w:id="2129"/>
      <w:bookmarkEnd w:id="2130"/>
      <w:bookmarkEnd w:id="2131"/>
      <w:bookmarkEnd w:id="2132"/>
      <w:bookmarkEnd w:id="2133"/>
      <w:bookmarkEnd w:id="2134"/>
      <w:bookmarkEnd w:id="2135"/>
      <w:bookmarkEnd w:id="2136"/>
      <w:bookmarkEnd w:id="2137"/>
    </w:p>
    <w:p w14:paraId="6F7B485A" w14:textId="77777777" w:rsidR="00E86E7B" w:rsidRPr="00816C4A" w:rsidRDefault="00E86E7B" w:rsidP="00E86E7B">
      <w:r w:rsidRPr="00816C4A">
        <w:t>See ETSI TS 102 223 [32] clause 7.5.9.</w:t>
      </w:r>
    </w:p>
    <w:p w14:paraId="6793A39F" w14:textId="77777777" w:rsidR="00E86E7B" w:rsidRPr="00816C4A" w:rsidRDefault="00E86E7B" w:rsidP="00E86E7B">
      <w:pPr>
        <w:pStyle w:val="Heading3"/>
      </w:pPr>
      <w:bookmarkStart w:id="2138" w:name="_Toc3200896"/>
      <w:bookmarkStart w:id="2139" w:name="_Toc20392639"/>
      <w:bookmarkStart w:id="2140" w:name="_Toc27774286"/>
      <w:bookmarkStart w:id="2141" w:name="_Toc36482746"/>
      <w:bookmarkStart w:id="2142" w:name="_Toc36484405"/>
      <w:bookmarkStart w:id="2143" w:name="_Toc44933335"/>
      <w:bookmarkStart w:id="2144" w:name="_Toc50972288"/>
      <w:bookmarkStart w:id="2145" w:name="_Toc57105042"/>
      <w:bookmarkStart w:id="2146" w:name="_Toc138672868"/>
      <w:r w:rsidRPr="00816C4A">
        <w:t>7.5.10</w:t>
      </w:r>
      <w:r w:rsidRPr="00816C4A">
        <w:tab/>
        <w:t>Data available event</w:t>
      </w:r>
      <w:bookmarkEnd w:id="2138"/>
      <w:bookmarkEnd w:id="2139"/>
      <w:bookmarkEnd w:id="2140"/>
      <w:bookmarkEnd w:id="2141"/>
      <w:bookmarkEnd w:id="2142"/>
      <w:bookmarkEnd w:id="2143"/>
      <w:bookmarkEnd w:id="2144"/>
      <w:bookmarkEnd w:id="2145"/>
      <w:bookmarkEnd w:id="2146"/>
    </w:p>
    <w:p w14:paraId="25F8FF94" w14:textId="77777777" w:rsidR="00E86E7B" w:rsidRPr="00816C4A" w:rsidRDefault="00E86E7B" w:rsidP="00E86E7B">
      <w:r w:rsidRPr="00816C4A">
        <w:t>See ETSI TS 102 223 [32] clause 7.5.10.</w:t>
      </w:r>
    </w:p>
    <w:p w14:paraId="5C718B0F" w14:textId="77777777" w:rsidR="00E86E7B" w:rsidRPr="00816C4A" w:rsidRDefault="00E86E7B" w:rsidP="00E86E7B">
      <w:pPr>
        <w:pStyle w:val="Heading3"/>
      </w:pPr>
      <w:bookmarkStart w:id="2147" w:name="_Toc3200897"/>
      <w:bookmarkStart w:id="2148" w:name="_Toc20392640"/>
      <w:bookmarkStart w:id="2149" w:name="_Toc27774287"/>
      <w:bookmarkStart w:id="2150" w:name="_Toc36482747"/>
      <w:bookmarkStart w:id="2151" w:name="_Toc36484406"/>
      <w:bookmarkStart w:id="2152" w:name="_Toc44933336"/>
      <w:bookmarkStart w:id="2153" w:name="_Toc50972289"/>
      <w:bookmarkStart w:id="2154" w:name="_Toc57105043"/>
      <w:bookmarkStart w:id="2155" w:name="_Toc138672869"/>
      <w:r w:rsidRPr="00816C4A">
        <w:t>7.5.11</w:t>
      </w:r>
      <w:r w:rsidRPr="00816C4A">
        <w:tab/>
        <w:t>Channel status event</w:t>
      </w:r>
      <w:bookmarkEnd w:id="2147"/>
      <w:bookmarkEnd w:id="2148"/>
      <w:bookmarkEnd w:id="2149"/>
      <w:bookmarkEnd w:id="2150"/>
      <w:bookmarkEnd w:id="2151"/>
      <w:bookmarkEnd w:id="2152"/>
      <w:bookmarkEnd w:id="2153"/>
      <w:bookmarkEnd w:id="2154"/>
      <w:bookmarkEnd w:id="2155"/>
    </w:p>
    <w:p w14:paraId="0AF0A46E" w14:textId="77777777" w:rsidR="00E86E7B" w:rsidRPr="00816C4A" w:rsidRDefault="00E86E7B" w:rsidP="00E86E7B">
      <w:r w:rsidRPr="00816C4A">
        <w:t>See ETSI TS 102 223 [32] clause 7.5.11.</w:t>
      </w:r>
    </w:p>
    <w:p w14:paraId="4CE0CB9A" w14:textId="77777777" w:rsidR="00E86E7B" w:rsidRPr="00816C4A" w:rsidRDefault="00E86E7B" w:rsidP="00E86E7B">
      <w:pPr>
        <w:pStyle w:val="Heading3"/>
      </w:pPr>
      <w:bookmarkStart w:id="2156" w:name="_Toc3200898"/>
      <w:bookmarkStart w:id="2157" w:name="_Toc20392641"/>
      <w:bookmarkStart w:id="2158" w:name="_Toc27774288"/>
      <w:bookmarkStart w:id="2159" w:name="_Toc36482748"/>
      <w:bookmarkStart w:id="2160" w:name="_Toc36484407"/>
      <w:bookmarkStart w:id="2161" w:name="_Toc44933337"/>
      <w:bookmarkStart w:id="2162" w:name="_Toc50972290"/>
      <w:bookmarkStart w:id="2163" w:name="_Toc57105044"/>
      <w:bookmarkStart w:id="2164" w:name="_Toc138672870"/>
      <w:r w:rsidRPr="00816C4A">
        <w:t>7.5.12</w:t>
      </w:r>
      <w:r w:rsidRPr="00816C4A">
        <w:tab/>
        <w:t>Access Technology Change Event</w:t>
      </w:r>
      <w:bookmarkEnd w:id="2156"/>
      <w:bookmarkEnd w:id="2157"/>
      <w:bookmarkEnd w:id="2158"/>
      <w:bookmarkEnd w:id="2159"/>
      <w:bookmarkEnd w:id="2160"/>
      <w:bookmarkEnd w:id="2161"/>
      <w:bookmarkEnd w:id="2162"/>
      <w:bookmarkEnd w:id="2163"/>
      <w:bookmarkEnd w:id="2164"/>
    </w:p>
    <w:p w14:paraId="66EFC343" w14:textId="77777777" w:rsidR="00E86E7B" w:rsidRPr="00816C4A" w:rsidRDefault="00E86E7B" w:rsidP="00E86E7B">
      <w:r w:rsidRPr="00816C4A">
        <w:t>See ETSI TS 102 223 [32] clause 7.5.12.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65" w:name="_Toc3200899"/>
      <w:bookmarkStart w:id="2166" w:name="_Toc20392642"/>
      <w:bookmarkStart w:id="2167" w:name="_Toc27774289"/>
      <w:bookmarkStart w:id="2168" w:name="_Toc36482749"/>
      <w:bookmarkStart w:id="2169" w:name="_Toc36484408"/>
      <w:bookmarkStart w:id="2170" w:name="_Toc44933338"/>
      <w:bookmarkStart w:id="2171" w:name="_Toc50972291"/>
      <w:bookmarkStart w:id="2172" w:name="_Toc57105045"/>
      <w:bookmarkStart w:id="2173" w:name="_Toc138672871"/>
      <w:r w:rsidRPr="00816C4A">
        <w:t>7.5.13</w:t>
      </w:r>
      <w:r w:rsidRPr="00816C4A">
        <w:tab/>
        <w:t>Display parameters changed event</w:t>
      </w:r>
      <w:bookmarkEnd w:id="2165"/>
      <w:bookmarkEnd w:id="2166"/>
      <w:bookmarkEnd w:id="2167"/>
      <w:bookmarkEnd w:id="2168"/>
      <w:bookmarkEnd w:id="2169"/>
      <w:bookmarkEnd w:id="2170"/>
      <w:bookmarkEnd w:id="2171"/>
      <w:bookmarkEnd w:id="2172"/>
      <w:bookmarkEnd w:id="2173"/>
    </w:p>
    <w:p w14:paraId="4AF1A05B" w14:textId="77777777" w:rsidR="00E86E7B" w:rsidRPr="00816C4A" w:rsidRDefault="00E86E7B" w:rsidP="00E86E7B">
      <w:r w:rsidRPr="00816C4A">
        <w:t>See ETSI TS 102 223 [32] clause 7.5.13.</w:t>
      </w:r>
    </w:p>
    <w:p w14:paraId="32A1A07F" w14:textId="77777777" w:rsidR="00E86E7B" w:rsidRPr="00816C4A" w:rsidRDefault="00E86E7B" w:rsidP="00E86E7B">
      <w:pPr>
        <w:pStyle w:val="Heading3"/>
      </w:pPr>
      <w:bookmarkStart w:id="2174" w:name="_Toc3200900"/>
      <w:bookmarkStart w:id="2175" w:name="_Toc20392643"/>
      <w:bookmarkStart w:id="2176" w:name="_Toc27774290"/>
      <w:bookmarkStart w:id="2177" w:name="_Toc36482750"/>
      <w:bookmarkStart w:id="2178" w:name="_Toc36484409"/>
      <w:bookmarkStart w:id="2179" w:name="_Toc44933339"/>
      <w:bookmarkStart w:id="2180" w:name="_Toc50972292"/>
      <w:bookmarkStart w:id="2181" w:name="_Toc57105046"/>
      <w:bookmarkStart w:id="2182" w:name="_Toc138672872"/>
      <w:r w:rsidRPr="00816C4A">
        <w:t>7.5.14</w:t>
      </w:r>
      <w:r w:rsidRPr="00816C4A">
        <w:tab/>
        <w:t>Local Connection event</w:t>
      </w:r>
      <w:bookmarkEnd w:id="2174"/>
      <w:bookmarkEnd w:id="2175"/>
      <w:bookmarkEnd w:id="2176"/>
      <w:bookmarkEnd w:id="2177"/>
      <w:bookmarkEnd w:id="2178"/>
      <w:bookmarkEnd w:id="2179"/>
      <w:bookmarkEnd w:id="2180"/>
      <w:bookmarkEnd w:id="2181"/>
      <w:bookmarkEnd w:id="2182"/>
    </w:p>
    <w:p w14:paraId="7D96EF04" w14:textId="77777777" w:rsidR="00E86E7B" w:rsidRPr="00816C4A" w:rsidRDefault="00E86E7B" w:rsidP="00E86E7B">
      <w:r w:rsidRPr="00816C4A">
        <w:t>See ETSI TS 102 223 [32] clause 7.5.14.</w:t>
      </w:r>
    </w:p>
    <w:p w14:paraId="225C6637" w14:textId="77777777" w:rsidR="00E86E7B" w:rsidRPr="00816C4A" w:rsidRDefault="00E86E7B" w:rsidP="00E86E7B">
      <w:pPr>
        <w:pStyle w:val="Heading3"/>
      </w:pPr>
      <w:bookmarkStart w:id="2183" w:name="_Toc3200901"/>
      <w:bookmarkStart w:id="2184" w:name="_Toc20392644"/>
      <w:bookmarkStart w:id="2185" w:name="_Toc27774291"/>
      <w:bookmarkStart w:id="2186" w:name="_Toc36482751"/>
      <w:bookmarkStart w:id="2187" w:name="_Toc36484410"/>
      <w:bookmarkStart w:id="2188" w:name="_Toc44933340"/>
      <w:bookmarkStart w:id="2189" w:name="_Toc50972293"/>
      <w:bookmarkStart w:id="2190" w:name="_Toc57105047"/>
      <w:bookmarkStart w:id="2191" w:name="_Toc138672873"/>
      <w:r w:rsidRPr="00816C4A">
        <w:t>7.5.15</w:t>
      </w:r>
      <w:r w:rsidRPr="00816C4A">
        <w:tab/>
        <w:t>Network Search Mode Change Event</w:t>
      </w:r>
      <w:bookmarkEnd w:id="2183"/>
      <w:bookmarkEnd w:id="2184"/>
      <w:bookmarkEnd w:id="2185"/>
      <w:bookmarkEnd w:id="2186"/>
      <w:bookmarkEnd w:id="2187"/>
      <w:bookmarkEnd w:id="2188"/>
      <w:bookmarkEnd w:id="2189"/>
      <w:bookmarkEnd w:id="2190"/>
      <w:bookmarkEnd w:id="2191"/>
    </w:p>
    <w:p w14:paraId="4DCA05E6" w14:textId="77777777" w:rsidR="00E86E7B" w:rsidRPr="00816C4A" w:rsidRDefault="00E86E7B" w:rsidP="00E86E7B">
      <w:r w:rsidRPr="00816C4A">
        <w:t>See ETSI TS 102 223 [32] clause 7.5.15.</w:t>
      </w:r>
    </w:p>
    <w:p w14:paraId="5A51320D" w14:textId="77777777" w:rsidR="00E86E7B" w:rsidRPr="00816C4A" w:rsidRDefault="00E86E7B" w:rsidP="00E86E7B">
      <w:pPr>
        <w:pStyle w:val="Heading3"/>
      </w:pPr>
      <w:bookmarkStart w:id="2192" w:name="_Toc3200902"/>
      <w:bookmarkStart w:id="2193" w:name="_Toc20392645"/>
      <w:bookmarkStart w:id="2194" w:name="_Toc27774292"/>
      <w:bookmarkStart w:id="2195" w:name="_Toc36482752"/>
      <w:bookmarkStart w:id="2196" w:name="_Toc36484411"/>
      <w:bookmarkStart w:id="2197" w:name="_Toc44933341"/>
      <w:bookmarkStart w:id="2198" w:name="_Toc50972294"/>
      <w:bookmarkStart w:id="2199" w:name="_Toc57105048"/>
      <w:bookmarkStart w:id="2200" w:name="_Toc138672874"/>
      <w:r w:rsidRPr="00816C4A">
        <w:lastRenderedPageBreak/>
        <w:t>7.5.16</w:t>
      </w:r>
      <w:r w:rsidRPr="00816C4A">
        <w:tab/>
        <w:t>Browsing status event</w:t>
      </w:r>
      <w:bookmarkEnd w:id="2192"/>
      <w:bookmarkEnd w:id="2193"/>
      <w:bookmarkEnd w:id="2194"/>
      <w:bookmarkEnd w:id="2195"/>
      <w:bookmarkEnd w:id="2196"/>
      <w:bookmarkEnd w:id="2197"/>
      <w:bookmarkEnd w:id="2198"/>
      <w:bookmarkEnd w:id="2199"/>
      <w:bookmarkEnd w:id="2200"/>
    </w:p>
    <w:p w14:paraId="77FA1355" w14:textId="77777777" w:rsidR="00E86E7B" w:rsidRPr="00816C4A" w:rsidRDefault="00E86E7B" w:rsidP="00E86E7B">
      <w:r w:rsidRPr="00816C4A">
        <w:t>See ETSI TS 102 223 [32] clause 7.5.16.</w:t>
      </w:r>
    </w:p>
    <w:p w14:paraId="4FC49253" w14:textId="77777777" w:rsidR="00E86E7B" w:rsidRPr="00816C4A" w:rsidRDefault="00E86E7B" w:rsidP="00E86E7B">
      <w:pPr>
        <w:pStyle w:val="Heading3"/>
      </w:pPr>
      <w:bookmarkStart w:id="2201" w:name="_Toc3200903"/>
      <w:bookmarkStart w:id="2202" w:name="_Toc20392646"/>
      <w:bookmarkStart w:id="2203" w:name="_Toc27774293"/>
      <w:bookmarkStart w:id="2204" w:name="_Toc36482753"/>
      <w:bookmarkStart w:id="2205" w:name="_Toc36484412"/>
      <w:bookmarkStart w:id="2206" w:name="_Toc44933342"/>
      <w:bookmarkStart w:id="2207" w:name="_Toc50972295"/>
      <w:bookmarkStart w:id="2208" w:name="_Toc57105049"/>
      <w:bookmarkStart w:id="2209" w:name="_Toc138672875"/>
      <w:r w:rsidRPr="00816C4A">
        <w:t>7.5.17</w:t>
      </w:r>
      <w:r w:rsidRPr="00816C4A">
        <w:tab/>
        <w:t>Frames Information changed event</w:t>
      </w:r>
      <w:bookmarkEnd w:id="2201"/>
      <w:bookmarkEnd w:id="2202"/>
      <w:bookmarkEnd w:id="2203"/>
      <w:bookmarkEnd w:id="2204"/>
      <w:bookmarkEnd w:id="2205"/>
      <w:bookmarkEnd w:id="2206"/>
      <w:bookmarkEnd w:id="2207"/>
      <w:bookmarkEnd w:id="2208"/>
      <w:bookmarkEnd w:id="2209"/>
    </w:p>
    <w:p w14:paraId="432E4A1A" w14:textId="77777777" w:rsidR="00E86E7B" w:rsidRPr="00816C4A" w:rsidRDefault="00E86E7B" w:rsidP="00E86E7B">
      <w:r w:rsidRPr="00816C4A">
        <w:t>See ETSI TS 102 223 [32] clause 7.5.17.</w:t>
      </w:r>
    </w:p>
    <w:p w14:paraId="61DD9A04" w14:textId="77777777" w:rsidR="00E86E7B" w:rsidRPr="00816C4A" w:rsidRDefault="00E86E7B" w:rsidP="00E86E7B">
      <w:pPr>
        <w:pStyle w:val="Heading3"/>
      </w:pPr>
      <w:bookmarkStart w:id="2210" w:name="_Toc3200904"/>
      <w:bookmarkStart w:id="2211" w:name="_Toc20392647"/>
      <w:bookmarkStart w:id="2212" w:name="_Toc27774294"/>
      <w:bookmarkStart w:id="2213" w:name="_Toc36482754"/>
      <w:bookmarkStart w:id="2214" w:name="_Toc36484413"/>
      <w:bookmarkStart w:id="2215" w:name="_Toc44933343"/>
      <w:bookmarkStart w:id="2216" w:name="_Toc50972296"/>
      <w:bookmarkStart w:id="2217" w:name="_Toc57105050"/>
      <w:bookmarkStart w:id="2218" w:name="_Toc138672876"/>
      <w:r w:rsidRPr="00816C4A">
        <w:t>7.5.18</w:t>
      </w:r>
      <w:r w:rsidRPr="00816C4A">
        <w:tab/>
        <w:t>HCI connectivity event</w:t>
      </w:r>
      <w:bookmarkEnd w:id="2210"/>
      <w:bookmarkEnd w:id="2211"/>
      <w:bookmarkEnd w:id="2212"/>
      <w:bookmarkEnd w:id="2213"/>
      <w:bookmarkEnd w:id="2214"/>
      <w:bookmarkEnd w:id="2215"/>
      <w:bookmarkEnd w:id="2216"/>
      <w:bookmarkEnd w:id="2217"/>
      <w:bookmarkEnd w:id="2218"/>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19" w:name="_Toc3200905"/>
      <w:bookmarkStart w:id="2220" w:name="_Toc20392648"/>
      <w:bookmarkStart w:id="2221" w:name="_Toc27774295"/>
      <w:bookmarkStart w:id="2222" w:name="_Toc36482755"/>
      <w:bookmarkStart w:id="2223" w:name="_Toc36484414"/>
      <w:bookmarkStart w:id="2224" w:name="_Toc44933344"/>
      <w:bookmarkStart w:id="2225" w:name="_Toc50972297"/>
      <w:bookmarkStart w:id="2226" w:name="_Toc57105051"/>
      <w:bookmarkStart w:id="2227" w:name="_Toc138672877"/>
      <w:r w:rsidRPr="00816C4A">
        <w:t>7.5.19</w:t>
      </w:r>
      <w:r w:rsidRPr="00816C4A">
        <w:tab/>
        <w:t>Contactless state request</w:t>
      </w:r>
      <w:bookmarkEnd w:id="2219"/>
      <w:bookmarkEnd w:id="2220"/>
      <w:bookmarkEnd w:id="2221"/>
      <w:bookmarkEnd w:id="2222"/>
      <w:bookmarkEnd w:id="2223"/>
      <w:bookmarkEnd w:id="2224"/>
      <w:bookmarkEnd w:id="2225"/>
      <w:bookmarkEnd w:id="2226"/>
      <w:bookmarkEnd w:id="2227"/>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28" w:name="_Toc3200906"/>
      <w:bookmarkStart w:id="2229" w:name="_Toc20392649"/>
      <w:bookmarkStart w:id="2230" w:name="_Toc27774296"/>
      <w:bookmarkStart w:id="2231" w:name="_Toc36482756"/>
      <w:bookmarkStart w:id="2232" w:name="_Toc36484415"/>
      <w:bookmarkStart w:id="2233" w:name="_Toc44933345"/>
      <w:bookmarkStart w:id="2234" w:name="_Toc50972298"/>
      <w:bookmarkStart w:id="2235" w:name="_Toc57105052"/>
      <w:bookmarkStart w:id="2236" w:name="_Toc138672878"/>
      <w:r w:rsidRPr="00816C4A">
        <w:t>7.5.20</w:t>
      </w:r>
      <w:r w:rsidRPr="00816C4A">
        <w:tab/>
        <w:t>Incoming IMS Data event</w:t>
      </w:r>
      <w:bookmarkEnd w:id="2228"/>
      <w:bookmarkEnd w:id="2229"/>
      <w:bookmarkEnd w:id="2230"/>
      <w:bookmarkEnd w:id="2231"/>
      <w:bookmarkEnd w:id="2232"/>
      <w:bookmarkEnd w:id="2233"/>
      <w:bookmarkEnd w:id="2234"/>
      <w:bookmarkEnd w:id="2235"/>
      <w:bookmarkEnd w:id="2236"/>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37" w:name="_Toc3200907"/>
      <w:bookmarkStart w:id="2238" w:name="_Toc20392650"/>
      <w:bookmarkStart w:id="2239" w:name="_Toc27774297"/>
      <w:bookmarkStart w:id="2240" w:name="_Toc36482757"/>
      <w:bookmarkStart w:id="2241" w:name="_Toc36484416"/>
      <w:bookmarkStart w:id="2242" w:name="_Toc44933346"/>
      <w:bookmarkStart w:id="2243" w:name="_Toc50972299"/>
      <w:bookmarkStart w:id="2244" w:name="_Toc57105053"/>
      <w:bookmarkStart w:id="2245" w:name="_Toc138672879"/>
      <w:r w:rsidRPr="00816C4A">
        <w:t>7.5.20.1</w:t>
      </w:r>
      <w:r w:rsidRPr="00816C4A">
        <w:tab/>
        <w:t>Procedure</w:t>
      </w:r>
      <w:bookmarkEnd w:id="2237"/>
      <w:bookmarkEnd w:id="2238"/>
      <w:bookmarkEnd w:id="2239"/>
      <w:bookmarkEnd w:id="2240"/>
      <w:bookmarkEnd w:id="2241"/>
      <w:bookmarkEnd w:id="2242"/>
      <w:bookmarkEnd w:id="2243"/>
      <w:bookmarkEnd w:id="2244"/>
      <w:bookmarkEnd w:id="2245"/>
    </w:p>
    <w:p w14:paraId="2C2B3625" w14:textId="77777777" w:rsidR="00E86E7B" w:rsidRPr="00816C4A" w:rsidRDefault="00E86E7B" w:rsidP="00E86E7B">
      <w:r w:rsidRPr="00816C4A">
        <w:t>If the Incoming IMS data event is part of the current event list (as set up by the last SET UP EVENT LIST command, see ETSI TS 102 223 [32]), then, in the case of an incoming IMS message to an IARI (see TS 24.229 [52]) associated to an application installed on the UICC and no open channel is available for IMS communication, see 3GPP TS 31.102 [14],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46" w:name="_Toc3200908"/>
      <w:bookmarkStart w:id="2247" w:name="_Toc20392651"/>
      <w:bookmarkStart w:id="2248" w:name="_Toc27774298"/>
      <w:bookmarkStart w:id="2249" w:name="_Toc36482758"/>
      <w:bookmarkStart w:id="2250" w:name="_Toc36484417"/>
      <w:bookmarkStart w:id="2251" w:name="_Toc44933347"/>
      <w:bookmarkStart w:id="2252" w:name="_Toc50972300"/>
      <w:bookmarkStart w:id="2253" w:name="_Toc57105054"/>
      <w:bookmarkStart w:id="2254" w:name="_Toc138672880"/>
      <w:r w:rsidRPr="00816C4A">
        <w:t>7.5.20.2</w:t>
      </w:r>
      <w:r w:rsidRPr="00816C4A">
        <w:tab/>
        <w:t>Structure of ENVELOPE (EVENT DOWNLOAD – Incoming IMS Data)</w:t>
      </w:r>
      <w:bookmarkEnd w:id="2246"/>
      <w:bookmarkEnd w:id="2247"/>
      <w:bookmarkEnd w:id="2248"/>
      <w:bookmarkEnd w:id="2249"/>
      <w:bookmarkEnd w:id="2250"/>
      <w:bookmarkEnd w:id="2251"/>
      <w:bookmarkEnd w:id="2252"/>
      <w:bookmarkEnd w:id="2253"/>
      <w:bookmarkEnd w:id="2254"/>
    </w:p>
    <w:p w14:paraId="05964C20" w14:textId="77777777" w:rsidR="00E86E7B" w:rsidRPr="00816C4A" w:rsidRDefault="00E86E7B" w:rsidP="00E86E7B">
      <w:r w:rsidRPr="00816C4A">
        <w:t>Direction : ME to UICC</w:t>
      </w:r>
    </w:p>
    <w:p w14:paraId="71F30AD7" w14:textId="77777777" w:rsidR="00E86E7B" w:rsidRPr="00816C4A" w:rsidRDefault="00E86E7B" w:rsidP="00E86E7B">
      <w:r w:rsidRPr="00816C4A">
        <w:t>The command header is specified in TS 31.101 [13]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77777777" w:rsidR="00E86E7B" w:rsidRPr="00816C4A" w:rsidRDefault="00E86E7B" w:rsidP="00E86E7B">
      <w:pPr>
        <w:pStyle w:val="B1"/>
      </w:pPr>
      <w:r w:rsidRPr="00816C4A">
        <w:t>-</w:t>
      </w:r>
      <w:r w:rsidRPr="00816C4A">
        <w:tab/>
        <w:t>IARI: This data object contains the IARI included in the Accept-Contact (see TS 24.229 [52])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55" w:name="_Toc3200909"/>
      <w:bookmarkStart w:id="2256" w:name="_Toc20392652"/>
      <w:bookmarkStart w:id="2257" w:name="_Toc27774299"/>
      <w:bookmarkStart w:id="2258" w:name="_Toc36482759"/>
      <w:bookmarkStart w:id="2259" w:name="_Toc36484418"/>
      <w:bookmarkStart w:id="2260" w:name="_Toc44933348"/>
      <w:bookmarkStart w:id="2261" w:name="_Toc50972301"/>
      <w:bookmarkStart w:id="2262" w:name="_Toc57105055"/>
      <w:bookmarkStart w:id="2263" w:name="_Toc138672881"/>
      <w:r w:rsidRPr="00816C4A">
        <w:lastRenderedPageBreak/>
        <w:t>7.5.21</w:t>
      </w:r>
      <w:r w:rsidRPr="00816C4A">
        <w:tab/>
      </w:r>
      <w:r w:rsidRPr="00816C4A">
        <w:rPr>
          <w:color w:val="000000"/>
        </w:rPr>
        <w:t>IMS Registration Event</w:t>
      </w:r>
      <w:bookmarkEnd w:id="2255"/>
      <w:bookmarkEnd w:id="2256"/>
      <w:bookmarkEnd w:id="2257"/>
      <w:bookmarkEnd w:id="2258"/>
      <w:bookmarkEnd w:id="2259"/>
      <w:bookmarkEnd w:id="2260"/>
      <w:bookmarkEnd w:id="2261"/>
      <w:bookmarkEnd w:id="2262"/>
      <w:bookmarkEnd w:id="2263"/>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64" w:name="_Toc3200910"/>
      <w:bookmarkStart w:id="2265" w:name="_Toc20392653"/>
      <w:bookmarkStart w:id="2266" w:name="_Toc27774300"/>
      <w:bookmarkStart w:id="2267" w:name="_Toc36482760"/>
      <w:bookmarkStart w:id="2268" w:name="_Toc36484419"/>
      <w:bookmarkStart w:id="2269" w:name="_Toc44933349"/>
      <w:bookmarkStart w:id="2270" w:name="_Toc50972302"/>
      <w:bookmarkStart w:id="2271" w:name="_Toc57105056"/>
      <w:bookmarkStart w:id="2272" w:name="_Toc138672882"/>
      <w:r w:rsidRPr="00816C4A">
        <w:t>7.5.21.1</w:t>
      </w:r>
      <w:r w:rsidRPr="00816C4A">
        <w:tab/>
        <w:t>Procedure</w:t>
      </w:r>
      <w:bookmarkEnd w:id="2264"/>
      <w:bookmarkEnd w:id="2265"/>
      <w:bookmarkEnd w:id="2266"/>
      <w:bookmarkEnd w:id="2267"/>
      <w:bookmarkEnd w:id="2268"/>
      <w:bookmarkEnd w:id="2269"/>
      <w:bookmarkEnd w:id="2270"/>
      <w:bookmarkEnd w:id="2271"/>
      <w:bookmarkEnd w:id="2272"/>
    </w:p>
    <w:p w14:paraId="6ED9CE34" w14:textId="77777777" w:rsidR="00E86E7B" w:rsidRPr="00816C4A" w:rsidRDefault="00E86E7B" w:rsidP="00E86E7B">
      <w:r w:rsidRPr="00816C4A">
        <w:t>If the IMS Registration event is part of the current event list (as set up by the last SET UP EVENT LIST command, see ETSI TS 102 223 [32]) and the SIP REGISTER message contains the IARIs defined in EF-UICCIARI, then, upon receiving the 200 OK  (see 3GPP TS 24.229 [52]) message in response to the SIP REGISTER message (see 3GPP TS 24.229 [52]) or upon receiving any status code (see 3GPP TS 24.229 [52])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3" w:name="_Toc3200911"/>
      <w:bookmarkStart w:id="2274" w:name="_Toc20392654"/>
      <w:bookmarkStart w:id="2275" w:name="_Toc27774301"/>
      <w:bookmarkStart w:id="2276" w:name="_Toc36482761"/>
      <w:bookmarkStart w:id="2277" w:name="_Toc36484420"/>
      <w:bookmarkStart w:id="2278" w:name="_Toc44933350"/>
      <w:bookmarkStart w:id="2279" w:name="_Toc50972303"/>
      <w:bookmarkStart w:id="2280" w:name="_Toc57105057"/>
      <w:bookmarkStart w:id="2281" w:name="_Toc138672883"/>
      <w:r w:rsidRPr="00816C4A">
        <w:t>7.5.21.2</w:t>
      </w:r>
      <w:r w:rsidRPr="00816C4A">
        <w:tab/>
        <w:t>Structure of ENVELOPE (EVENT DOWNLOAD – IMS Registration)</w:t>
      </w:r>
      <w:bookmarkEnd w:id="2273"/>
      <w:bookmarkEnd w:id="2274"/>
      <w:bookmarkEnd w:id="2275"/>
      <w:bookmarkEnd w:id="2276"/>
      <w:bookmarkEnd w:id="2277"/>
      <w:bookmarkEnd w:id="2278"/>
      <w:bookmarkEnd w:id="2279"/>
      <w:bookmarkEnd w:id="2280"/>
      <w:bookmarkEnd w:id="2281"/>
    </w:p>
    <w:p w14:paraId="1026840D" w14:textId="77777777" w:rsidR="00E86E7B" w:rsidRPr="00816C4A" w:rsidRDefault="00E86E7B" w:rsidP="00E86E7B">
      <w:r w:rsidRPr="00816C4A">
        <w:t>Direction : ME to UICC</w:t>
      </w:r>
    </w:p>
    <w:p w14:paraId="30A4AB82" w14:textId="77777777" w:rsidR="00E86E7B" w:rsidRPr="00816C4A" w:rsidRDefault="00E86E7B" w:rsidP="00E86E7B">
      <w:r w:rsidRPr="00816C4A">
        <w:t>The command header is specified in TS 31.101 [13]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77777777"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 [55]) received in the registration event package (see 3GPP TS 24.229 [52])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59BEE148" w14:textId="77777777" w:rsidR="00E86E7B" w:rsidRPr="00816C4A" w:rsidRDefault="00E86E7B" w:rsidP="00E86E7B">
      <w:pPr>
        <w:pStyle w:val="B1"/>
      </w:pPr>
      <w:r w:rsidRPr="00816C4A">
        <w:t>-</w:t>
      </w:r>
      <w:r w:rsidRPr="00816C4A">
        <w:tab/>
        <w:t>Status Code: This data object shall contain the Status-code (see 3GPP TS 24.229 [52])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2" w:name="_Toc3200912"/>
      <w:bookmarkStart w:id="2283" w:name="_Toc20392655"/>
      <w:bookmarkStart w:id="2284" w:name="_Toc27774302"/>
      <w:bookmarkStart w:id="2285" w:name="_Toc36482762"/>
      <w:bookmarkStart w:id="2286" w:name="_Toc36484421"/>
      <w:bookmarkStart w:id="2287" w:name="_Toc44933351"/>
      <w:bookmarkStart w:id="2288" w:name="_Toc50972304"/>
      <w:bookmarkStart w:id="2289" w:name="_Toc57105058"/>
      <w:bookmarkStart w:id="2290" w:name="_Toc138672884"/>
      <w:r w:rsidRPr="00816C4A">
        <w:t>7.5.22</w:t>
      </w:r>
      <w:r w:rsidRPr="00816C4A">
        <w:tab/>
        <w:t>Profile Container</w:t>
      </w:r>
      <w:bookmarkEnd w:id="2282"/>
      <w:bookmarkEnd w:id="2283"/>
      <w:bookmarkEnd w:id="2284"/>
      <w:bookmarkEnd w:id="2285"/>
      <w:bookmarkEnd w:id="2286"/>
      <w:bookmarkEnd w:id="2287"/>
      <w:bookmarkEnd w:id="2288"/>
      <w:bookmarkEnd w:id="2289"/>
      <w:bookmarkEnd w:id="2290"/>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1" w:name="_Toc3200913"/>
      <w:bookmarkStart w:id="2292" w:name="_Toc20392656"/>
      <w:bookmarkStart w:id="2293" w:name="_Toc27774303"/>
      <w:bookmarkStart w:id="2294" w:name="_Toc36482763"/>
      <w:bookmarkStart w:id="2295" w:name="_Toc36484422"/>
      <w:bookmarkStart w:id="2296" w:name="_Toc44933352"/>
      <w:bookmarkStart w:id="2297" w:name="_Toc50972305"/>
      <w:bookmarkStart w:id="2298" w:name="_Toc57105059"/>
      <w:bookmarkStart w:id="2299" w:name="_Toc138672885"/>
      <w:r w:rsidRPr="00816C4A">
        <w:t>7.5.23</w:t>
      </w:r>
      <w:r w:rsidRPr="00816C4A">
        <w:tab/>
        <w:t>Envelope Container</w:t>
      </w:r>
      <w:bookmarkEnd w:id="2291"/>
      <w:bookmarkEnd w:id="2292"/>
      <w:bookmarkEnd w:id="2293"/>
      <w:bookmarkEnd w:id="2294"/>
      <w:bookmarkEnd w:id="2295"/>
      <w:bookmarkEnd w:id="2296"/>
      <w:bookmarkEnd w:id="2297"/>
      <w:bookmarkEnd w:id="2298"/>
      <w:bookmarkEnd w:id="2299"/>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0" w:name="_Toc3200914"/>
      <w:bookmarkStart w:id="2301" w:name="_Toc20392657"/>
      <w:bookmarkStart w:id="2302" w:name="_Toc27774304"/>
      <w:bookmarkStart w:id="2303" w:name="_Toc36482764"/>
      <w:bookmarkStart w:id="2304" w:name="_Toc36484423"/>
      <w:bookmarkStart w:id="2305" w:name="_Toc44933353"/>
      <w:bookmarkStart w:id="2306" w:name="_Toc50972306"/>
      <w:bookmarkStart w:id="2307" w:name="_Toc57105060"/>
      <w:bookmarkStart w:id="2308" w:name="_Toc138672886"/>
      <w:r w:rsidRPr="00816C4A">
        <w:lastRenderedPageBreak/>
        <w:t>7.5.24</w:t>
      </w:r>
      <w:r w:rsidRPr="00816C4A">
        <w:tab/>
        <w:t>Poll Interval Negotiation</w:t>
      </w:r>
      <w:bookmarkEnd w:id="2300"/>
      <w:bookmarkEnd w:id="2301"/>
      <w:bookmarkEnd w:id="2302"/>
      <w:bookmarkEnd w:id="2303"/>
      <w:bookmarkEnd w:id="2304"/>
      <w:bookmarkEnd w:id="2305"/>
      <w:bookmarkEnd w:id="2306"/>
      <w:bookmarkEnd w:id="2307"/>
      <w:bookmarkEnd w:id="2308"/>
    </w:p>
    <w:p w14:paraId="4BF1A4A8" w14:textId="77777777" w:rsidR="00E86E7B" w:rsidRPr="00816C4A" w:rsidRDefault="00E86E7B" w:rsidP="00E86E7B">
      <w:r w:rsidRPr="00816C4A">
        <w:t>See ETSI TS 102 223 [32] clause 7.5.22.</w:t>
      </w:r>
    </w:p>
    <w:p w14:paraId="1046A2AB" w14:textId="77777777" w:rsidR="00E86E7B" w:rsidRPr="00816C4A" w:rsidRDefault="00E86E7B" w:rsidP="00E86E7B">
      <w:pPr>
        <w:pStyle w:val="Heading3"/>
        <w:rPr>
          <w:color w:val="000000"/>
        </w:rPr>
      </w:pPr>
      <w:bookmarkStart w:id="2309" w:name="_Toc3200915"/>
      <w:bookmarkStart w:id="2310" w:name="_Toc20392658"/>
      <w:bookmarkStart w:id="2311" w:name="_Toc27774305"/>
      <w:bookmarkStart w:id="2312" w:name="_Toc36482765"/>
      <w:bookmarkStart w:id="2313" w:name="_Toc36484424"/>
      <w:bookmarkStart w:id="2314" w:name="_Toc44933354"/>
      <w:bookmarkStart w:id="2315" w:name="_Toc50972307"/>
      <w:bookmarkStart w:id="2316" w:name="_Toc57105061"/>
      <w:bookmarkStart w:id="2317" w:name="_Toc138672887"/>
      <w:r w:rsidRPr="00816C4A">
        <w:t>7.5.25</w:t>
      </w:r>
      <w:r w:rsidRPr="00816C4A">
        <w:tab/>
      </w:r>
      <w:r w:rsidRPr="00816C4A">
        <w:rPr>
          <w:color w:val="000000"/>
        </w:rPr>
        <w:t>Data Connection Status Change Event</w:t>
      </w:r>
      <w:bookmarkEnd w:id="2309"/>
      <w:bookmarkEnd w:id="2310"/>
      <w:bookmarkEnd w:id="2311"/>
      <w:bookmarkEnd w:id="2312"/>
      <w:bookmarkEnd w:id="2313"/>
      <w:bookmarkEnd w:id="2314"/>
      <w:bookmarkEnd w:id="2315"/>
      <w:bookmarkEnd w:id="2316"/>
      <w:bookmarkEnd w:id="2317"/>
    </w:p>
    <w:p w14:paraId="00DB213D" w14:textId="77777777" w:rsidR="00E86E7B" w:rsidRPr="00816C4A" w:rsidRDefault="00E86E7B" w:rsidP="00E86E7B">
      <w:pPr>
        <w:pStyle w:val="Heading4"/>
      </w:pPr>
      <w:bookmarkStart w:id="2318" w:name="_Toc3200916"/>
      <w:bookmarkStart w:id="2319" w:name="_Toc20392659"/>
      <w:bookmarkStart w:id="2320" w:name="_Toc27774306"/>
      <w:bookmarkStart w:id="2321" w:name="_Toc36482766"/>
      <w:bookmarkStart w:id="2322" w:name="_Toc36484425"/>
      <w:bookmarkStart w:id="2323" w:name="_Toc44933355"/>
      <w:bookmarkStart w:id="2324" w:name="_Toc50972308"/>
      <w:bookmarkStart w:id="2325" w:name="_Toc57105062"/>
      <w:bookmarkStart w:id="2326" w:name="_Toc138672888"/>
      <w:r w:rsidRPr="00816C4A">
        <w:t>7.5.25.1</w:t>
      </w:r>
      <w:r w:rsidRPr="00816C4A">
        <w:tab/>
        <w:t>Procedure</w:t>
      </w:r>
      <w:bookmarkEnd w:id="2318"/>
      <w:bookmarkEnd w:id="2319"/>
      <w:bookmarkEnd w:id="2320"/>
      <w:bookmarkEnd w:id="2321"/>
      <w:bookmarkEnd w:id="2322"/>
      <w:bookmarkEnd w:id="2323"/>
      <w:bookmarkEnd w:id="2324"/>
      <w:bookmarkEnd w:id="2325"/>
      <w:bookmarkEnd w:id="2326"/>
    </w:p>
    <w:p w14:paraId="7196CD97" w14:textId="77777777" w:rsidR="00E86E7B" w:rsidRPr="00816C4A" w:rsidRDefault="00E86E7B" w:rsidP="00E86E7B">
      <w:r w:rsidRPr="00816C4A">
        <w:t>This and the following clauses apply if class "e"  is supported.</w:t>
      </w:r>
    </w:p>
    <w:p w14:paraId="415A0F0B" w14:textId="77777777" w:rsidR="00E86E7B" w:rsidRPr="00816C4A" w:rsidRDefault="00E86E7B" w:rsidP="00E86E7B">
      <w:r w:rsidRPr="00816C4A">
        <w:t>If the Data Connection Status Change event is part of the current event list (as set up by the last SET UP EVENT LIST command, see clause 8.25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27" w:name="_Toc3200917"/>
      <w:bookmarkStart w:id="2328" w:name="_Toc20392660"/>
      <w:bookmarkStart w:id="2329" w:name="_Toc27774307"/>
      <w:bookmarkStart w:id="2330" w:name="_Toc36482767"/>
      <w:bookmarkStart w:id="2331" w:name="_Toc36484426"/>
      <w:bookmarkStart w:id="2332" w:name="_Toc44933356"/>
      <w:bookmarkStart w:id="2333" w:name="_Toc50972309"/>
      <w:bookmarkStart w:id="2334" w:name="_Toc57105063"/>
      <w:bookmarkStart w:id="2335" w:name="_Toc138672889"/>
      <w:r w:rsidRPr="00816C4A">
        <w:t>7.5.25.2</w:t>
      </w:r>
      <w:r w:rsidRPr="00816C4A">
        <w:tab/>
        <w:t>Structure of ENVELOPE (EVENT DOWNLOAD – Data Connection Status Change)</w:t>
      </w:r>
      <w:bookmarkEnd w:id="2327"/>
      <w:bookmarkEnd w:id="2328"/>
      <w:bookmarkEnd w:id="2329"/>
      <w:bookmarkEnd w:id="2330"/>
      <w:bookmarkEnd w:id="2331"/>
      <w:bookmarkEnd w:id="2332"/>
      <w:bookmarkEnd w:id="2333"/>
      <w:bookmarkEnd w:id="2334"/>
      <w:bookmarkEnd w:id="2335"/>
    </w:p>
    <w:p w14:paraId="164CF3CF" w14:textId="77777777" w:rsidR="00E86E7B" w:rsidRPr="00816C4A" w:rsidRDefault="00E86E7B" w:rsidP="00E86E7B">
      <w:r w:rsidRPr="00816C4A">
        <w:t>Direction: ME to UICC</w:t>
      </w:r>
    </w:p>
    <w:p w14:paraId="21321B40" w14:textId="77777777" w:rsidR="00E86E7B" w:rsidRPr="00816C4A" w:rsidRDefault="00E86E7B" w:rsidP="00E86E7B">
      <w:r w:rsidRPr="00816C4A">
        <w:t>The command header is specified in TS 31.101 [13].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77777777" w:rsidR="00E86E7B" w:rsidRPr="00816C4A" w:rsidRDefault="00E86E7B" w:rsidP="00E86E7B">
      <w:pPr>
        <w:pStyle w:val="B1"/>
      </w:pPr>
      <w:r w:rsidRPr="00816C4A">
        <w:t>-</w:t>
      </w:r>
      <w:r w:rsidRPr="00816C4A">
        <w:tab/>
        <w:t>(E/5G)SM cause: If an (</w:t>
      </w:r>
      <w:r w:rsidR="00EF7705" w:rsidRPr="008B30BD">
        <w:t>E</w:t>
      </w:r>
      <w:r w:rsidR="00EF7705">
        <w:t>/5G</w:t>
      </w:r>
      <w:r w:rsidRPr="00816C4A">
        <w:t>)SM cause is available, this data object shall contain either the SM cause as defined in 3GPP TS 24.008 [9] or the ESM cause as defined in 3GPP TS 24.301 [46], or the 5GSM cause as defined in 3GPP TS 24.501 [70].</w:t>
      </w:r>
    </w:p>
    <w:p w14:paraId="7D3470C1" w14:textId="77777777" w:rsidR="00E86E7B" w:rsidRPr="00816C4A" w:rsidRDefault="00E86E7B" w:rsidP="00E86E7B">
      <w:pPr>
        <w:pStyle w:val="B1"/>
      </w:pPr>
      <w:r w:rsidRPr="00816C4A">
        <w:t>-</w:t>
      </w:r>
      <w:r w:rsidRPr="00816C4A">
        <w:tab/>
        <w:t>Transaction identifier: The Transaction identifier data object shall contain one transaction identifier as defined in clause 8.28.</w:t>
      </w:r>
    </w:p>
    <w:p w14:paraId="5FD69665" w14:textId="77777777" w:rsidR="00E86E7B" w:rsidRPr="00816C4A" w:rsidRDefault="00E86E7B" w:rsidP="00E86E7B">
      <w:pPr>
        <w:pStyle w:val="B1"/>
      </w:pPr>
      <w:r w:rsidRPr="00816C4A">
        <w:lastRenderedPageBreak/>
        <w:t>-</w:t>
      </w:r>
      <w:r w:rsidRPr="00816C4A">
        <w:tab/>
        <w:t>Date-Time and Time zone: If the date-time and time zone information is available in the ME, this data object is mandatory and shall contain the Date-Time and Time zone at the ME detected moment of occurrence of the event.</w:t>
      </w:r>
    </w:p>
    <w:p w14:paraId="4BBB3770" w14:textId="77777777" w:rsidR="00663A5D" w:rsidRPr="00816C4A" w:rsidRDefault="00663A5D" w:rsidP="00663A5D">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3471681C" w14:textId="77777777" w:rsidR="00E86E7B" w:rsidRPr="00816C4A" w:rsidRDefault="00E86E7B" w:rsidP="00E86E7B">
      <w:pPr>
        <w:pStyle w:val="B1"/>
      </w:pPr>
      <w:r w:rsidRPr="00816C4A">
        <w:t>-</w:t>
      </w:r>
      <w:r w:rsidRPr="00816C4A">
        <w:tab/>
        <w:t>Access Technology: This data object shall contain the access technology of the rejecting or accepting network.</w:t>
      </w:r>
    </w:p>
    <w:p w14:paraId="7DB3D129"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77777777" w:rsidR="00E86E7B" w:rsidRPr="00816C4A" w:rsidRDefault="00E86E7B" w:rsidP="00E86E7B">
      <w:pPr>
        <w:pStyle w:val="B1"/>
        <w:rPr>
          <w:rFonts w:eastAsia="Calibri"/>
          <w:lang w:val="en-US"/>
        </w:rPr>
      </w:pPr>
      <w:r w:rsidRPr="00816C4A">
        <w:t>-</w:t>
      </w:r>
      <w:r w:rsidRPr="00816C4A">
        <w:tab/>
      </w:r>
      <w:r w:rsidRPr="00816C4A">
        <w:rPr>
          <w:rFonts w:eastAsia="Calibri"/>
          <w:lang w:val="en-US"/>
        </w:rPr>
        <w:t>Network Access Name: This data object shall contain the Access Point Name value present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 24.501 [70]. It is present only when Data connection status is either successful or rejected.</w:t>
      </w:r>
    </w:p>
    <w:p w14:paraId="2A558263" w14:textId="77777777" w:rsidR="00E86E7B" w:rsidRPr="00816C4A" w:rsidRDefault="00E86E7B" w:rsidP="00E86E7B">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the PDU Session Establishment request (as defined in TS 24.501 [70]).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41690177" w14:textId="7ABC4960" w:rsidR="002C5E13" w:rsidRPr="00816C4A" w:rsidRDefault="002C5E13" w:rsidP="002C5E13">
      <w:pPr>
        <w:pStyle w:val="Heading3"/>
      </w:pPr>
      <w:bookmarkStart w:id="2336" w:name="_Toc99609706"/>
      <w:bookmarkStart w:id="2337" w:name="_Toc3200918"/>
      <w:bookmarkStart w:id="2338" w:name="_Toc20392661"/>
      <w:bookmarkStart w:id="2339" w:name="_Toc27774308"/>
      <w:bookmarkStart w:id="2340" w:name="_Toc36482768"/>
      <w:bookmarkStart w:id="2341" w:name="_Toc36484427"/>
      <w:bookmarkStart w:id="2342" w:name="_Toc44933357"/>
      <w:bookmarkStart w:id="2343" w:name="_Toc50972310"/>
      <w:bookmarkStart w:id="2344" w:name="_Toc57105064"/>
      <w:bookmarkStart w:id="2345" w:name="_Toc138672890"/>
      <w:r w:rsidRPr="00816C4A">
        <w:t>7.5.</w:t>
      </w:r>
      <w:r>
        <w:t>26</w:t>
      </w:r>
      <w:r w:rsidRPr="00816C4A">
        <w:tab/>
      </w:r>
      <w:r>
        <w:t>CAG</w:t>
      </w:r>
      <w:r w:rsidRPr="00816C4A">
        <w:t xml:space="preserve"> Cell Selection event</w:t>
      </w:r>
      <w:bookmarkEnd w:id="2336"/>
      <w:bookmarkEnd w:id="2345"/>
    </w:p>
    <w:p w14:paraId="746A15F5" w14:textId="77777777" w:rsidR="002C5E13" w:rsidRPr="00816C4A" w:rsidRDefault="002C5E13" w:rsidP="002C5E13">
      <w:r w:rsidRPr="00816C4A">
        <w:t>The following clause applies if class "</w:t>
      </w:r>
      <w:r>
        <w:t>ag</w:t>
      </w:r>
      <w:r w:rsidRPr="00816C4A">
        <w:t>" is supported</w:t>
      </w:r>
    </w:p>
    <w:p w14:paraId="24D94F24" w14:textId="652B45EB" w:rsidR="002C5E13" w:rsidRPr="00816C4A" w:rsidRDefault="002C5E13" w:rsidP="002C5E13">
      <w:pPr>
        <w:pStyle w:val="Heading4"/>
      </w:pPr>
      <w:bookmarkStart w:id="2346" w:name="_Toc99609707"/>
      <w:bookmarkStart w:id="2347" w:name="_Toc138672891"/>
      <w:r w:rsidRPr="00816C4A">
        <w:t>7.5.</w:t>
      </w:r>
      <w:r>
        <w:t>26</w:t>
      </w:r>
      <w:r w:rsidRPr="00816C4A">
        <w:t>.1</w:t>
      </w:r>
      <w:r w:rsidRPr="00816C4A">
        <w:tab/>
        <w:t>Procedure</w:t>
      </w:r>
      <w:bookmarkEnd w:id="2346"/>
      <w:bookmarkEnd w:id="2347"/>
    </w:p>
    <w:p w14:paraId="3FBDEAB9" w14:textId="77777777" w:rsidR="002C5E13" w:rsidRPr="00816C4A" w:rsidRDefault="002C5E13" w:rsidP="002C5E13">
      <w:r w:rsidRPr="00816C4A">
        <w:t xml:space="preserve">If the </w:t>
      </w:r>
      <w:r>
        <w:t>CAG</w:t>
      </w:r>
      <w:r w:rsidRPr="00816C4A">
        <w:t xml:space="preserve"> Cell Selection event is part of the current event list (as set up by the last SET UP EVENT LIST command, see ETSI TS 102.223 [32]),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p>
    <w:p w14:paraId="73E2A275" w14:textId="6AA1244E" w:rsidR="002C5E13" w:rsidRPr="00816C4A" w:rsidRDefault="002C5E13" w:rsidP="002C5E13">
      <w:pPr>
        <w:pStyle w:val="Heading4"/>
      </w:pPr>
      <w:bookmarkStart w:id="2348" w:name="_Toc99609708"/>
      <w:bookmarkStart w:id="2349" w:name="_Toc138672892"/>
      <w:r w:rsidRPr="00816C4A">
        <w:t>7.5.</w:t>
      </w:r>
      <w:r>
        <w:t>26</w:t>
      </w:r>
      <w:r w:rsidRPr="00816C4A">
        <w:t>.2</w:t>
      </w:r>
      <w:r w:rsidRPr="00816C4A">
        <w:tab/>
        <w:t xml:space="preserve">Structure of ENVELOPE (EVENT DOWNLOAD – </w:t>
      </w:r>
      <w:r>
        <w:t>CAG</w:t>
      </w:r>
      <w:r w:rsidRPr="00816C4A">
        <w:t xml:space="preserve"> Cell Selection)</w:t>
      </w:r>
      <w:bookmarkEnd w:id="2348"/>
      <w:bookmarkEnd w:id="2349"/>
    </w:p>
    <w:p w14:paraId="587F47E1" w14:textId="77777777" w:rsidR="002C5E13" w:rsidRPr="00816C4A" w:rsidRDefault="002C5E13" w:rsidP="002C5E13">
      <w:r w:rsidRPr="00816C4A">
        <w:t>Direction : ME to UICC</w:t>
      </w:r>
    </w:p>
    <w:p w14:paraId="25F579CD" w14:textId="77777777" w:rsidR="002C5E13" w:rsidRPr="00816C4A" w:rsidRDefault="002C5E13" w:rsidP="002C5E13">
      <w:r w:rsidRPr="00816C4A">
        <w:t>The command header is specified in TS 31.101 [13]</w:t>
      </w:r>
    </w:p>
    <w:p w14:paraId="6B733A1B" w14:textId="77777777" w:rsidR="003D2319" w:rsidRPr="00816C4A" w:rsidRDefault="003D2319" w:rsidP="003D2319">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3D2319" w:rsidRPr="00816C4A" w14:paraId="6C57C121" w14:textId="77777777" w:rsidTr="0009452F">
        <w:trPr>
          <w:jc w:val="center"/>
        </w:trPr>
        <w:tc>
          <w:tcPr>
            <w:tcW w:w="3970" w:type="dxa"/>
            <w:tcBorders>
              <w:top w:val="single" w:sz="6" w:space="0" w:color="auto"/>
              <w:left w:val="single" w:sz="6" w:space="0" w:color="auto"/>
              <w:bottom w:val="single" w:sz="6" w:space="0" w:color="auto"/>
              <w:right w:val="single" w:sz="6" w:space="0" w:color="auto"/>
            </w:tcBorders>
          </w:tcPr>
          <w:p w14:paraId="3E89074F" w14:textId="77777777" w:rsidR="003D2319" w:rsidRPr="00816C4A" w:rsidRDefault="003D2319" w:rsidP="0009452F">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9EA31F3" w14:textId="77777777" w:rsidR="003D2319" w:rsidRPr="00816C4A" w:rsidRDefault="003D2319" w:rsidP="0009452F">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188AFF5C" w14:textId="77777777" w:rsidR="003D2319" w:rsidRPr="00816C4A" w:rsidRDefault="003D2319" w:rsidP="0009452F">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7733C39" w14:textId="77777777" w:rsidR="003D2319" w:rsidRPr="00816C4A" w:rsidRDefault="003D2319" w:rsidP="0009452F">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0ADA1B58" w14:textId="77777777" w:rsidR="003D2319" w:rsidRPr="00816C4A" w:rsidRDefault="003D2319" w:rsidP="0009452F">
            <w:pPr>
              <w:pStyle w:val="TAH"/>
              <w:ind w:left="284" w:hanging="284"/>
              <w:rPr>
                <w:lang w:eastAsia="en-GB"/>
              </w:rPr>
            </w:pPr>
            <w:r w:rsidRPr="00816C4A">
              <w:rPr>
                <w:lang w:eastAsia="en-GB"/>
              </w:rPr>
              <w:t>Length</w:t>
            </w:r>
          </w:p>
        </w:tc>
      </w:tr>
      <w:tr w:rsidR="003D2319" w:rsidRPr="00816C4A" w14:paraId="49519C7C" w14:textId="77777777" w:rsidTr="0009452F">
        <w:trPr>
          <w:jc w:val="center"/>
        </w:trPr>
        <w:tc>
          <w:tcPr>
            <w:tcW w:w="3970" w:type="dxa"/>
            <w:tcBorders>
              <w:top w:val="single" w:sz="6" w:space="0" w:color="auto"/>
              <w:left w:val="single" w:sz="6" w:space="0" w:color="auto"/>
              <w:bottom w:val="single" w:sz="6" w:space="0" w:color="auto"/>
              <w:right w:val="single" w:sz="6" w:space="0" w:color="auto"/>
            </w:tcBorders>
          </w:tcPr>
          <w:p w14:paraId="7D98F7BC" w14:textId="77777777" w:rsidR="003D2319" w:rsidRPr="00816C4A" w:rsidRDefault="003D2319" w:rsidP="0009452F">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7064E519" w14:textId="77777777" w:rsidR="003D2319" w:rsidRPr="00816C4A" w:rsidRDefault="003D2319" w:rsidP="0009452F">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69B5EF62" w14:textId="77777777" w:rsidR="003D2319" w:rsidRPr="00816C4A" w:rsidRDefault="003D2319" w:rsidP="0009452F">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3AD73D2" w14:textId="77777777" w:rsidR="003D2319" w:rsidRPr="00816C4A" w:rsidRDefault="003D2319" w:rsidP="0009452F">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0410460" w14:textId="77777777" w:rsidR="003D2319" w:rsidRPr="00816C4A" w:rsidRDefault="003D2319" w:rsidP="0009452F">
            <w:pPr>
              <w:pStyle w:val="TAC"/>
              <w:ind w:left="284" w:hanging="284"/>
              <w:rPr>
                <w:lang w:eastAsia="en-GB"/>
              </w:rPr>
            </w:pPr>
            <w:r w:rsidRPr="00816C4A">
              <w:rPr>
                <w:lang w:eastAsia="en-GB"/>
              </w:rPr>
              <w:t>1</w:t>
            </w:r>
          </w:p>
        </w:tc>
      </w:tr>
      <w:tr w:rsidR="003D2319" w:rsidRPr="00816C4A" w14:paraId="0792506B" w14:textId="77777777" w:rsidTr="0009452F">
        <w:trPr>
          <w:jc w:val="center"/>
        </w:trPr>
        <w:tc>
          <w:tcPr>
            <w:tcW w:w="3970" w:type="dxa"/>
            <w:tcBorders>
              <w:top w:val="single" w:sz="6" w:space="0" w:color="auto"/>
              <w:left w:val="single" w:sz="6" w:space="0" w:color="auto"/>
              <w:bottom w:val="single" w:sz="6" w:space="0" w:color="auto"/>
              <w:right w:val="single" w:sz="6" w:space="0" w:color="auto"/>
            </w:tcBorders>
          </w:tcPr>
          <w:p w14:paraId="5AED1112" w14:textId="18390AE1" w:rsidR="003D2319" w:rsidRPr="00816C4A" w:rsidRDefault="003D2319" w:rsidP="0009452F">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53B4B914" w14:textId="77777777" w:rsidR="003D2319" w:rsidRPr="00816C4A" w:rsidRDefault="003D2319" w:rsidP="0009452F">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572D106D" w14:textId="77777777" w:rsidR="003D2319" w:rsidRPr="00816C4A" w:rsidRDefault="003D2319" w:rsidP="0009452F">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6DC0F78" w14:textId="77777777" w:rsidR="003D2319" w:rsidRPr="00816C4A" w:rsidRDefault="003D2319" w:rsidP="0009452F">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34A61AE" w14:textId="77777777" w:rsidR="003D2319" w:rsidRPr="00816C4A" w:rsidRDefault="003D2319" w:rsidP="0009452F">
            <w:pPr>
              <w:pStyle w:val="TAC"/>
              <w:ind w:left="284" w:hanging="284"/>
              <w:rPr>
                <w:lang w:eastAsia="en-GB"/>
              </w:rPr>
            </w:pPr>
            <w:r w:rsidRPr="00816C4A">
              <w:rPr>
                <w:lang w:eastAsia="en-GB"/>
              </w:rPr>
              <w:t>1</w:t>
            </w:r>
          </w:p>
        </w:tc>
      </w:tr>
      <w:tr w:rsidR="003D2319" w:rsidRPr="00816C4A" w14:paraId="51EB4581" w14:textId="77777777" w:rsidTr="0009452F">
        <w:trPr>
          <w:jc w:val="center"/>
        </w:trPr>
        <w:tc>
          <w:tcPr>
            <w:tcW w:w="3970" w:type="dxa"/>
            <w:tcBorders>
              <w:top w:val="single" w:sz="6" w:space="0" w:color="auto"/>
              <w:left w:val="single" w:sz="6" w:space="0" w:color="auto"/>
              <w:bottom w:val="single" w:sz="6" w:space="0" w:color="auto"/>
              <w:right w:val="single" w:sz="6" w:space="0" w:color="auto"/>
            </w:tcBorders>
          </w:tcPr>
          <w:p w14:paraId="1323C442" w14:textId="77777777" w:rsidR="003D2319" w:rsidRPr="00816C4A" w:rsidRDefault="003D2319" w:rsidP="0009452F">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5E2CD1F8" w14:textId="77777777" w:rsidR="003D2319" w:rsidRPr="00816C4A" w:rsidRDefault="003D2319" w:rsidP="0009452F">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880078F" w14:textId="77777777" w:rsidR="003D2319" w:rsidRPr="00816C4A" w:rsidRDefault="003D2319" w:rsidP="0009452F">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2AEEB70" w14:textId="77777777" w:rsidR="003D2319" w:rsidRPr="00816C4A" w:rsidRDefault="003D2319" w:rsidP="0009452F">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8B1681" w14:textId="77777777" w:rsidR="003D2319" w:rsidRPr="00816C4A" w:rsidRDefault="003D2319" w:rsidP="0009452F">
            <w:pPr>
              <w:pStyle w:val="TAC"/>
              <w:ind w:left="284" w:hanging="284"/>
              <w:rPr>
                <w:lang w:eastAsia="en-GB"/>
              </w:rPr>
            </w:pPr>
            <w:r w:rsidRPr="00816C4A">
              <w:rPr>
                <w:lang w:eastAsia="en-GB"/>
              </w:rPr>
              <w:t>A</w:t>
            </w:r>
          </w:p>
        </w:tc>
      </w:tr>
      <w:tr w:rsidR="003D2319" w:rsidRPr="00816C4A" w14:paraId="1E419EC4" w14:textId="77777777" w:rsidTr="0009452F">
        <w:trPr>
          <w:jc w:val="center"/>
        </w:trPr>
        <w:tc>
          <w:tcPr>
            <w:tcW w:w="3970" w:type="dxa"/>
            <w:tcBorders>
              <w:top w:val="single" w:sz="6" w:space="0" w:color="auto"/>
              <w:left w:val="single" w:sz="6" w:space="0" w:color="auto"/>
              <w:bottom w:val="single" w:sz="6" w:space="0" w:color="auto"/>
              <w:right w:val="single" w:sz="6" w:space="0" w:color="auto"/>
            </w:tcBorders>
          </w:tcPr>
          <w:p w14:paraId="49D63C68" w14:textId="77777777" w:rsidR="003D2319" w:rsidRPr="00816C4A" w:rsidRDefault="003D2319" w:rsidP="0009452F">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AD833C1" w14:textId="77777777" w:rsidR="003D2319" w:rsidRPr="00816C4A" w:rsidRDefault="003D2319" w:rsidP="0009452F">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3464204" w14:textId="77777777" w:rsidR="003D2319" w:rsidRPr="00816C4A" w:rsidRDefault="003D2319" w:rsidP="0009452F">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5F5133" w14:textId="77777777" w:rsidR="003D2319" w:rsidRPr="00816C4A" w:rsidRDefault="003D2319" w:rsidP="0009452F">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8BAB86B" w14:textId="77777777" w:rsidR="003D2319" w:rsidRPr="00816C4A" w:rsidRDefault="003D2319" w:rsidP="0009452F">
            <w:pPr>
              <w:pStyle w:val="TAC"/>
              <w:ind w:left="284" w:hanging="284"/>
              <w:rPr>
                <w:lang w:eastAsia="en-GB"/>
              </w:rPr>
            </w:pPr>
            <w:r w:rsidRPr="00816C4A">
              <w:rPr>
                <w:lang w:eastAsia="en-GB"/>
              </w:rPr>
              <w:t>B</w:t>
            </w:r>
          </w:p>
        </w:tc>
      </w:tr>
      <w:tr w:rsidR="003D2319" w:rsidRPr="00816C4A" w14:paraId="3B442A68" w14:textId="77777777" w:rsidTr="0009452F">
        <w:trPr>
          <w:jc w:val="center"/>
        </w:trPr>
        <w:tc>
          <w:tcPr>
            <w:tcW w:w="3970" w:type="dxa"/>
            <w:tcBorders>
              <w:top w:val="single" w:sz="6" w:space="0" w:color="auto"/>
              <w:left w:val="single" w:sz="6" w:space="0" w:color="auto"/>
              <w:bottom w:val="single" w:sz="6" w:space="0" w:color="auto"/>
              <w:right w:val="single" w:sz="6" w:space="0" w:color="auto"/>
            </w:tcBorders>
          </w:tcPr>
          <w:p w14:paraId="56747A07" w14:textId="77777777" w:rsidR="003D2319" w:rsidRPr="00816C4A" w:rsidRDefault="003D2319" w:rsidP="0009452F">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D7A3A8E" w14:textId="77777777" w:rsidR="003D2319" w:rsidRPr="00816C4A" w:rsidRDefault="003D2319" w:rsidP="0009452F">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65253585" w14:textId="77777777" w:rsidR="003D2319" w:rsidRPr="00816C4A" w:rsidRDefault="003D2319" w:rsidP="0009452F">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F832AA6" w14:textId="77777777" w:rsidR="003D2319" w:rsidRPr="00816C4A" w:rsidRDefault="003D2319" w:rsidP="0009452F">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4607FB65" w14:textId="77777777" w:rsidR="003D2319" w:rsidRPr="00816C4A" w:rsidRDefault="003D2319" w:rsidP="0009452F">
            <w:pPr>
              <w:pStyle w:val="TAL"/>
              <w:ind w:left="284" w:hanging="284"/>
              <w:jc w:val="center"/>
            </w:pPr>
            <w:r w:rsidRPr="00816C4A">
              <w:t>C</w:t>
            </w:r>
          </w:p>
        </w:tc>
      </w:tr>
      <w:tr w:rsidR="003D2319" w:rsidRPr="00816C4A" w14:paraId="204A8637" w14:textId="77777777" w:rsidTr="0009452F">
        <w:trPr>
          <w:jc w:val="center"/>
        </w:trPr>
        <w:tc>
          <w:tcPr>
            <w:tcW w:w="3970" w:type="dxa"/>
            <w:tcBorders>
              <w:top w:val="single" w:sz="6" w:space="0" w:color="auto"/>
              <w:left w:val="single" w:sz="6" w:space="0" w:color="auto"/>
              <w:bottom w:val="single" w:sz="6" w:space="0" w:color="auto"/>
              <w:right w:val="single" w:sz="6" w:space="0" w:color="auto"/>
            </w:tcBorders>
          </w:tcPr>
          <w:p w14:paraId="411BB405" w14:textId="77777777" w:rsidR="003D2319" w:rsidRPr="00816C4A" w:rsidRDefault="003D2319" w:rsidP="0009452F">
            <w:pPr>
              <w:pStyle w:val="TAL"/>
              <w:ind w:left="284" w:hanging="284"/>
            </w:pPr>
            <w:r>
              <w:t>CAG</w:t>
            </w:r>
            <w:r w:rsidRPr="00816C4A">
              <w:t xml:space="preserve"> cell selection status</w:t>
            </w:r>
          </w:p>
        </w:tc>
        <w:tc>
          <w:tcPr>
            <w:tcW w:w="1183" w:type="dxa"/>
            <w:tcBorders>
              <w:top w:val="single" w:sz="6" w:space="0" w:color="auto"/>
              <w:left w:val="single" w:sz="6" w:space="0" w:color="auto"/>
              <w:bottom w:val="single" w:sz="6" w:space="0" w:color="auto"/>
              <w:right w:val="single" w:sz="6" w:space="0" w:color="auto"/>
            </w:tcBorders>
          </w:tcPr>
          <w:p w14:paraId="5ED5EE4B" w14:textId="77777777" w:rsidR="003D2319" w:rsidRPr="00816C4A" w:rsidRDefault="003D2319" w:rsidP="0009452F">
            <w:pPr>
              <w:pStyle w:val="TAC"/>
              <w:ind w:left="284" w:hanging="284"/>
              <w:rPr>
                <w:lang w:eastAsia="en-GB"/>
              </w:rPr>
            </w:pPr>
            <w:r>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5023A237" w14:textId="77777777" w:rsidR="003D2319" w:rsidRPr="00816C4A" w:rsidRDefault="003D2319" w:rsidP="0009452F">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12F233" w14:textId="77777777" w:rsidR="003D2319" w:rsidRPr="00816C4A" w:rsidRDefault="003D2319" w:rsidP="0009452F">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E23651" w14:textId="77777777" w:rsidR="003D2319" w:rsidRPr="00816C4A" w:rsidRDefault="003D2319" w:rsidP="0009452F">
            <w:pPr>
              <w:pStyle w:val="TAC"/>
              <w:ind w:left="284" w:hanging="284"/>
              <w:rPr>
                <w:lang w:eastAsia="en-GB"/>
              </w:rPr>
            </w:pPr>
            <w:r w:rsidRPr="00816C4A">
              <w:rPr>
                <w:lang w:eastAsia="en-GB"/>
              </w:rPr>
              <w:t>D</w:t>
            </w:r>
          </w:p>
        </w:tc>
      </w:tr>
      <w:tr w:rsidR="003D2319" w:rsidRPr="00816C4A" w14:paraId="0472C2C4" w14:textId="77777777" w:rsidTr="0009452F">
        <w:trPr>
          <w:jc w:val="center"/>
        </w:trPr>
        <w:tc>
          <w:tcPr>
            <w:tcW w:w="3970" w:type="dxa"/>
            <w:tcBorders>
              <w:top w:val="single" w:sz="6" w:space="0" w:color="auto"/>
              <w:left w:val="single" w:sz="6" w:space="0" w:color="auto"/>
              <w:bottom w:val="single" w:sz="6" w:space="0" w:color="auto"/>
              <w:right w:val="single" w:sz="6" w:space="0" w:color="auto"/>
            </w:tcBorders>
          </w:tcPr>
          <w:p w14:paraId="660BACB7" w14:textId="77777777" w:rsidR="003D2319" w:rsidRPr="00816C4A" w:rsidRDefault="003D2319" w:rsidP="0009452F">
            <w:pPr>
              <w:pStyle w:val="TAL"/>
              <w:ind w:left="284" w:hanging="284"/>
            </w:pPr>
            <w:r>
              <w:t>CAG</w:t>
            </w:r>
            <w:r w:rsidRPr="00816C4A">
              <w:t xml:space="preserve"> </w:t>
            </w:r>
            <w:r>
              <w:t>information list</w:t>
            </w:r>
          </w:p>
        </w:tc>
        <w:tc>
          <w:tcPr>
            <w:tcW w:w="1183" w:type="dxa"/>
            <w:tcBorders>
              <w:top w:val="single" w:sz="6" w:space="0" w:color="auto"/>
              <w:left w:val="single" w:sz="6" w:space="0" w:color="auto"/>
              <w:bottom w:val="single" w:sz="6" w:space="0" w:color="auto"/>
              <w:right w:val="single" w:sz="6" w:space="0" w:color="auto"/>
            </w:tcBorders>
          </w:tcPr>
          <w:p w14:paraId="68EDE648" w14:textId="77777777" w:rsidR="003D2319" w:rsidRPr="00816C4A" w:rsidRDefault="003D2319" w:rsidP="0009452F">
            <w:pPr>
              <w:pStyle w:val="TAL"/>
              <w:ind w:left="284" w:hanging="284"/>
              <w:jc w:val="center"/>
            </w:pPr>
            <w:r>
              <w:t>8.148</w:t>
            </w:r>
          </w:p>
        </w:tc>
        <w:tc>
          <w:tcPr>
            <w:tcW w:w="1014" w:type="dxa"/>
            <w:tcBorders>
              <w:top w:val="single" w:sz="6" w:space="0" w:color="auto"/>
              <w:left w:val="single" w:sz="6" w:space="0" w:color="auto"/>
              <w:bottom w:val="single" w:sz="6" w:space="0" w:color="auto"/>
              <w:right w:val="single" w:sz="6" w:space="0" w:color="auto"/>
            </w:tcBorders>
          </w:tcPr>
          <w:p w14:paraId="09A85763" w14:textId="77777777" w:rsidR="003D2319" w:rsidRPr="00816C4A" w:rsidRDefault="003D2319" w:rsidP="0009452F">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1A2D34C7" w14:textId="77777777" w:rsidR="003D2319" w:rsidRPr="00816C4A" w:rsidRDefault="003D2319" w:rsidP="0009452F">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34E7887" w14:textId="77777777" w:rsidR="003D2319" w:rsidRPr="00816C4A" w:rsidRDefault="003D2319" w:rsidP="0009452F">
            <w:pPr>
              <w:pStyle w:val="TAL"/>
              <w:ind w:left="284" w:hanging="284"/>
              <w:jc w:val="center"/>
            </w:pPr>
            <w:r w:rsidRPr="00816C4A">
              <w:t>E</w:t>
            </w:r>
          </w:p>
        </w:tc>
      </w:tr>
      <w:tr w:rsidR="003D2319" w:rsidRPr="00816C4A" w14:paraId="1492B76C" w14:textId="77777777" w:rsidTr="0009452F">
        <w:trPr>
          <w:jc w:val="center"/>
        </w:trPr>
        <w:tc>
          <w:tcPr>
            <w:tcW w:w="3970" w:type="dxa"/>
            <w:tcBorders>
              <w:top w:val="single" w:sz="6" w:space="0" w:color="auto"/>
              <w:left w:val="single" w:sz="6" w:space="0" w:color="auto"/>
              <w:bottom w:val="single" w:sz="6" w:space="0" w:color="auto"/>
              <w:right w:val="single" w:sz="6" w:space="0" w:color="auto"/>
            </w:tcBorders>
          </w:tcPr>
          <w:p w14:paraId="41A68603" w14:textId="77777777" w:rsidR="003D2319" w:rsidRPr="00816C4A" w:rsidRDefault="003D2319" w:rsidP="0009452F">
            <w:pPr>
              <w:pStyle w:val="TAL"/>
              <w:ind w:left="284" w:hanging="284"/>
            </w:pPr>
            <w:r>
              <w:t>CAG</w:t>
            </w:r>
            <w:r w:rsidRPr="00816C4A">
              <w:t xml:space="preserve"> </w:t>
            </w:r>
            <w:r>
              <w:t xml:space="preserve">ID </w:t>
            </w:r>
            <w:r w:rsidRPr="001B7C50">
              <w:t>human-</w:t>
            </w:r>
            <w:r>
              <w:t>readable network name per CAG ID list</w:t>
            </w:r>
          </w:p>
        </w:tc>
        <w:tc>
          <w:tcPr>
            <w:tcW w:w="1183" w:type="dxa"/>
            <w:tcBorders>
              <w:top w:val="single" w:sz="6" w:space="0" w:color="auto"/>
              <w:left w:val="single" w:sz="6" w:space="0" w:color="auto"/>
              <w:bottom w:val="single" w:sz="6" w:space="0" w:color="auto"/>
              <w:right w:val="single" w:sz="6" w:space="0" w:color="auto"/>
            </w:tcBorders>
          </w:tcPr>
          <w:p w14:paraId="2C6FEC65" w14:textId="77777777" w:rsidR="003D2319" w:rsidRPr="00816C4A" w:rsidRDefault="003D2319" w:rsidP="0009452F">
            <w:pPr>
              <w:pStyle w:val="TAL"/>
              <w:ind w:left="284" w:hanging="284"/>
              <w:jc w:val="center"/>
            </w:pPr>
            <w:r>
              <w:t>8.149</w:t>
            </w:r>
          </w:p>
        </w:tc>
        <w:tc>
          <w:tcPr>
            <w:tcW w:w="1014" w:type="dxa"/>
            <w:tcBorders>
              <w:top w:val="single" w:sz="6" w:space="0" w:color="auto"/>
              <w:left w:val="single" w:sz="6" w:space="0" w:color="auto"/>
              <w:bottom w:val="single" w:sz="6" w:space="0" w:color="auto"/>
              <w:right w:val="single" w:sz="6" w:space="0" w:color="auto"/>
            </w:tcBorders>
          </w:tcPr>
          <w:p w14:paraId="5CCCA738" w14:textId="77777777" w:rsidR="003D2319" w:rsidRPr="00816C4A" w:rsidRDefault="003D2319" w:rsidP="0009452F">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323808F4" w14:textId="77777777" w:rsidR="003D2319" w:rsidRPr="00816C4A" w:rsidRDefault="003D2319" w:rsidP="0009452F">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ABC4AEA" w14:textId="5F631A66" w:rsidR="003D2319" w:rsidRPr="00816C4A" w:rsidRDefault="003D2319" w:rsidP="0009452F">
            <w:pPr>
              <w:pStyle w:val="TAL"/>
              <w:ind w:left="284" w:hanging="284"/>
              <w:jc w:val="center"/>
            </w:pPr>
            <w:r>
              <w:t>F</w:t>
            </w:r>
          </w:p>
        </w:tc>
      </w:tr>
    </w:tbl>
    <w:p w14:paraId="5B93577D" w14:textId="77777777" w:rsidR="003D2319" w:rsidRPr="00816C4A" w:rsidRDefault="003D2319" w:rsidP="003D2319"/>
    <w:p w14:paraId="21CD6726" w14:textId="77777777" w:rsidR="002C5E13" w:rsidRPr="00816C4A" w:rsidRDefault="002C5E13" w:rsidP="002C5E13">
      <w:r w:rsidRPr="00816C4A">
        <w:t>-</w:t>
      </w:r>
      <w:r w:rsidRPr="00816C4A">
        <w:tab/>
        <w:t>Event list: the Event list data object shall contain only one event (value part of length 1 byte), and terminal shall set the event to:</w:t>
      </w:r>
    </w:p>
    <w:p w14:paraId="5FFAF046" w14:textId="77777777" w:rsidR="002C5E13" w:rsidRPr="00816C4A" w:rsidRDefault="002C5E13" w:rsidP="002C5E13">
      <w:pPr>
        <w:pStyle w:val="B1"/>
      </w:pPr>
      <w:r>
        <w:t>-</w:t>
      </w:r>
      <w:r>
        <w:tab/>
        <w:t>CAG</w:t>
      </w:r>
      <w:r w:rsidRPr="00816C4A">
        <w:t xml:space="preserve"> Cell Selection.</w:t>
      </w:r>
    </w:p>
    <w:p w14:paraId="38E0949B" w14:textId="77777777" w:rsidR="002C5E13" w:rsidRPr="00816C4A" w:rsidRDefault="002C5E13" w:rsidP="002C5E13">
      <w:pPr>
        <w:keepNext/>
      </w:pPr>
      <w:r w:rsidRPr="00816C4A">
        <w:lastRenderedPageBreak/>
        <w:t>-</w:t>
      </w:r>
      <w:r w:rsidRPr="00816C4A">
        <w:tab/>
        <w:t>Device identities: the terminal shall set the device identities to:</w:t>
      </w:r>
    </w:p>
    <w:p w14:paraId="1AB1DCB9" w14:textId="77777777" w:rsidR="002C5E13" w:rsidRPr="00816C4A" w:rsidRDefault="002C5E13" w:rsidP="002C5E13">
      <w:pPr>
        <w:pStyle w:val="B1"/>
      </w:pPr>
      <w:r>
        <w:t>-</w:t>
      </w:r>
      <w:r>
        <w:tab/>
      </w:r>
      <w:r w:rsidRPr="00816C4A">
        <w:t>source:</w:t>
      </w:r>
      <w:r w:rsidRPr="00816C4A">
        <w:tab/>
        <w:t>Network;</w:t>
      </w:r>
    </w:p>
    <w:p w14:paraId="346D5397" w14:textId="77777777" w:rsidR="002C5E13" w:rsidRPr="00816C4A" w:rsidRDefault="002C5E13" w:rsidP="002C5E13">
      <w:pPr>
        <w:pStyle w:val="B1"/>
      </w:pPr>
      <w:r>
        <w:t>-</w:t>
      </w:r>
      <w:r>
        <w:tab/>
      </w:r>
      <w:r w:rsidRPr="00816C4A">
        <w:t>destination:</w:t>
      </w:r>
      <w:r w:rsidRPr="00816C4A">
        <w:tab/>
        <w:t>UICC.</w:t>
      </w:r>
    </w:p>
    <w:p w14:paraId="612C8C0A" w14:textId="77777777" w:rsidR="002C5E13" w:rsidRPr="00816C4A" w:rsidRDefault="002C5E13" w:rsidP="002C5E13">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050540B7" w14:textId="77777777" w:rsidR="002C5E13" w:rsidRPr="00816C4A" w:rsidRDefault="002C5E13" w:rsidP="002C5E13">
      <w:pPr>
        <w:pStyle w:val="B1"/>
        <w:ind w:left="284"/>
      </w:pPr>
      <w:r w:rsidRPr="00816C4A">
        <w:t>-</w:t>
      </w:r>
      <w:r w:rsidRPr="00816C4A">
        <w:tab/>
        <w:t>C</w:t>
      </w:r>
      <w:r>
        <w:t>A</w:t>
      </w:r>
      <w:r w:rsidRPr="00816C4A">
        <w:t>G cell selection status: this data object shall contain C</w:t>
      </w:r>
      <w:r>
        <w:t>A</w:t>
      </w:r>
      <w:r w:rsidRPr="00816C4A">
        <w:t xml:space="preserve">G cell selection status. The ME should send the event indicating that it is not camped on a </w:t>
      </w:r>
      <w:r>
        <w:t xml:space="preserve">CAG </w:t>
      </w:r>
      <w:r w:rsidRPr="00816C4A">
        <w:t xml:space="preserve">cell only after a previous event that indicated that UE was camped on a </w:t>
      </w:r>
      <w:r>
        <w:t xml:space="preserve">CAG </w:t>
      </w:r>
      <w:r w:rsidRPr="00816C4A">
        <w:t>cell.</w:t>
      </w:r>
    </w:p>
    <w:p w14:paraId="3590613B" w14:textId="77777777" w:rsidR="002C5E13" w:rsidRPr="00816C4A" w:rsidRDefault="002C5E13" w:rsidP="002C5E13">
      <w:pPr>
        <w:pStyle w:val="B1"/>
        <w:ind w:left="284"/>
      </w:pPr>
      <w:r w:rsidRPr="00816C4A">
        <w:t>-</w:t>
      </w:r>
      <w:r w:rsidRPr="00816C4A">
        <w:tab/>
        <w:t>C</w:t>
      </w:r>
      <w:r>
        <w:t>A</w:t>
      </w:r>
      <w:r w:rsidRPr="00816C4A">
        <w:t xml:space="preserve">G </w:t>
      </w:r>
      <w:r>
        <w:t>information list</w:t>
      </w:r>
      <w:r w:rsidRPr="00816C4A">
        <w:t xml:space="preserve">: If the UE is camping on a </w:t>
      </w:r>
      <w:r>
        <w:t>CAG</w:t>
      </w:r>
      <w:r w:rsidRPr="00816C4A">
        <w:t xml:space="preserve"> cell, this data object shall be present, and shall contain C</w:t>
      </w:r>
      <w:r>
        <w:t>A</w:t>
      </w:r>
      <w:r w:rsidRPr="00816C4A">
        <w:t xml:space="preserve">G </w:t>
      </w:r>
      <w:r>
        <w:t xml:space="preserve">information list </w:t>
      </w:r>
      <w:r w:rsidRPr="00816C4A">
        <w:t xml:space="preserve">of the current serving </w:t>
      </w:r>
      <w:r>
        <w:t xml:space="preserve">CAG </w:t>
      </w:r>
      <w:r w:rsidRPr="00816C4A">
        <w:t>cell. In all other cases this data object shall not be present.</w:t>
      </w:r>
    </w:p>
    <w:p w14:paraId="7EEEE979" w14:textId="77777777" w:rsidR="002C5E13" w:rsidRPr="00816C4A" w:rsidRDefault="002C5E13" w:rsidP="002C5E13">
      <w:pPr>
        <w:pStyle w:val="B1"/>
        <w:ind w:left="284"/>
      </w:pPr>
      <w:r w:rsidRPr="00816C4A">
        <w:t>-</w:t>
      </w:r>
      <w:r w:rsidRPr="00816C4A">
        <w:tab/>
      </w:r>
      <w:r>
        <w:t>CAG</w:t>
      </w:r>
      <w:r w:rsidRPr="00816C4A">
        <w:t xml:space="preserve"> </w:t>
      </w:r>
      <w:r>
        <w:t xml:space="preserve">ID </w:t>
      </w:r>
      <w:r w:rsidRPr="001B7C50">
        <w:t>human-</w:t>
      </w:r>
      <w:r>
        <w:t>readable network name per CAG ID list</w:t>
      </w:r>
      <w:r w:rsidRPr="00816C4A">
        <w:t xml:space="preserve">: If the UE is camping on a </w:t>
      </w:r>
      <w:r>
        <w:t>CAG</w:t>
      </w:r>
      <w:r w:rsidRPr="00816C4A">
        <w:t xml:space="preserve"> cell, this data object shall be present, and shall contain </w:t>
      </w:r>
      <w:r>
        <w:t>CAG</w:t>
      </w:r>
      <w:r w:rsidRPr="00816C4A">
        <w:t xml:space="preserve"> </w:t>
      </w:r>
      <w:r>
        <w:t xml:space="preserve">ID </w:t>
      </w:r>
      <w:r w:rsidRPr="001B7C50">
        <w:t>human-</w:t>
      </w:r>
      <w:r>
        <w:t xml:space="preserve">readable network name per CAG ID list </w:t>
      </w:r>
      <w:r w:rsidRPr="00816C4A">
        <w:t xml:space="preserve">(if available </w:t>
      </w:r>
      <w:r w:rsidRPr="00816C4A">
        <w:rPr>
          <w:rFonts w:eastAsia="Arial Unicode MS" w:cs="Arial"/>
        </w:rPr>
        <w:t>in the broadcasted information</w:t>
      </w:r>
      <w:r w:rsidRPr="00816C4A">
        <w:t xml:space="preserve"> to the ME). In all other cases this data object shall not be present.</w:t>
      </w:r>
    </w:p>
    <w:p w14:paraId="2E7FCD61" w14:textId="77777777" w:rsidR="002C5E13" w:rsidRPr="00816C4A" w:rsidRDefault="002C5E13" w:rsidP="002C5E13">
      <w:r w:rsidRPr="00816C4A">
        <w:t>Response parameters/data: None for this type of ENVELOPE command.</w:t>
      </w:r>
    </w:p>
    <w:p w14:paraId="687481FE" w14:textId="77777777" w:rsidR="00E86E7B" w:rsidRPr="00816C4A" w:rsidRDefault="00E86E7B" w:rsidP="00E86E7B">
      <w:pPr>
        <w:pStyle w:val="Heading2"/>
      </w:pPr>
      <w:bookmarkStart w:id="2350" w:name="_Toc138672893"/>
      <w:r w:rsidRPr="00816C4A">
        <w:t>7.6</w:t>
      </w:r>
      <w:r w:rsidRPr="00816C4A">
        <w:tab/>
        <w:t>USSD Data Download</w:t>
      </w:r>
      <w:bookmarkEnd w:id="2337"/>
      <w:bookmarkEnd w:id="2338"/>
      <w:bookmarkEnd w:id="2339"/>
      <w:bookmarkEnd w:id="2340"/>
      <w:bookmarkEnd w:id="2341"/>
      <w:bookmarkEnd w:id="2342"/>
      <w:bookmarkEnd w:id="2343"/>
      <w:bookmarkEnd w:id="2344"/>
      <w:bookmarkEnd w:id="2350"/>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51" w:name="_Toc3200919"/>
      <w:bookmarkStart w:id="2352" w:name="_Toc20392662"/>
      <w:bookmarkStart w:id="2353" w:name="_Toc27774309"/>
      <w:bookmarkStart w:id="2354" w:name="_Toc36482769"/>
      <w:bookmarkStart w:id="2355" w:name="_Toc36484428"/>
      <w:bookmarkStart w:id="2356" w:name="_Toc44933358"/>
      <w:bookmarkStart w:id="2357" w:name="_Toc50972311"/>
      <w:bookmarkStart w:id="2358" w:name="_Toc57105065"/>
      <w:bookmarkStart w:id="2359" w:name="_Toc138672894"/>
      <w:r w:rsidRPr="00816C4A">
        <w:t>7.6.1</w:t>
      </w:r>
      <w:r w:rsidRPr="00816C4A">
        <w:tab/>
        <w:t>Procedure</w:t>
      </w:r>
      <w:bookmarkEnd w:id="2351"/>
      <w:bookmarkEnd w:id="2352"/>
      <w:bookmarkEnd w:id="2353"/>
      <w:bookmarkEnd w:id="2354"/>
      <w:bookmarkEnd w:id="2355"/>
      <w:bookmarkEnd w:id="2356"/>
      <w:bookmarkEnd w:id="2357"/>
      <w:bookmarkEnd w:id="2358"/>
      <w:bookmarkEnd w:id="2359"/>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60" w:name="_Toc3200920"/>
      <w:bookmarkStart w:id="2361" w:name="_Toc20392663"/>
      <w:bookmarkStart w:id="2362" w:name="_Toc27774310"/>
      <w:bookmarkStart w:id="2363" w:name="_Toc36482770"/>
      <w:bookmarkStart w:id="2364" w:name="_Toc36484429"/>
      <w:bookmarkStart w:id="2365" w:name="_Toc44933359"/>
      <w:bookmarkStart w:id="2366" w:name="_Toc50972312"/>
      <w:bookmarkStart w:id="2367" w:name="_Toc57105066"/>
      <w:bookmarkStart w:id="2368" w:name="_Toc138672895"/>
      <w:r w:rsidRPr="00816C4A">
        <w:lastRenderedPageBreak/>
        <w:t>7.6.2</w:t>
      </w:r>
      <w:r w:rsidRPr="00816C4A">
        <w:tab/>
        <w:t>Structure of ENVELOPE (USSD Data Download)</w:t>
      </w:r>
      <w:bookmarkEnd w:id="2360"/>
      <w:bookmarkEnd w:id="2361"/>
      <w:bookmarkEnd w:id="2362"/>
      <w:bookmarkEnd w:id="2363"/>
      <w:bookmarkEnd w:id="2364"/>
      <w:bookmarkEnd w:id="2365"/>
      <w:bookmarkEnd w:id="2366"/>
      <w:bookmarkEnd w:id="2367"/>
      <w:bookmarkEnd w:id="2368"/>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r w:rsidRPr="00816C4A">
              <w:rPr>
                <w:lang w:val="fr-FR"/>
              </w:rPr>
              <w:t>Device identities</w:t>
            </w:r>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69" w:name="_Toc3200921"/>
      <w:bookmarkStart w:id="2370" w:name="_Toc20392664"/>
      <w:bookmarkStart w:id="2371" w:name="_Toc27774311"/>
      <w:bookmarkStart w:id="2372" w:name="_Toc36482771"/>
      <w:bookmarkStart w:id="2373" w:name="_Toc36484430"/>
      <w:bookmarkStart w:id="2374" w:name="_Toc44933360"/>
      <w:bookmarkStart w:id="2375" w:name="_Toc50972313"/>
      <w:bookmarkStart w:id="2376" w:name="_Toc57105067"/>
      <w:bookmarkStart w:id="2377" w:name="_Toc138672896"/>
      <w:r w:rsidRPr="00816C4A">
        <w:t>7.7</w:t>
      </w:r>
      <w:r w:rsidRPr="00816C4A">
        <w:tab/>
        <w:t xml:space="preserve">MMS </w:t>
      </w:r>
      <w:r w:rsidRPr="00816C4A">
        <w:rPr>
          <w:lang w:val="en-US"/>
        </w:rPr>
        <w:t>Transfer</w:t>
      </w:r>
      <w:r w:rsidRPr="00816C4A">
        <w:rPr>
          <w:lang w:val="fr-FR"/>
        </w:rPr>
        <w:t xml:space="preserve"> </w:t>
      </w:r>
      <w:r w:rsidRPr="00816C4A">
        <w:t>Status</w:t>
      </w:r>
      <w:bookmarkEnd w:id="2369"/>
      <w:bookmarkEnd w:id="2370"/>
      <w:bookmarkEnd w:id="2371"/>
      <w:bookmarkEnd w:id="2372"/>
      <w:bookmarkEnd w:id="2373"/>
      <w:bookmarkEnd w:id="2374"/>
      <w:bookmarkEnd w:id="2375"/>
      <w:bookmarkEnd w:id="2376"/>
      <w:bookmarkEnd w:id="2377"/>
    </w:p>
    <w:p w14:paraId="2FC86180" w14:textId="77777777" w:rsidR="00E86E7B" w:rsidRPr="00816C4A" w:rsidRDefault="00E86E7B" w:rsidP="00E86E7B">
      <w:r w:rsidRPr="00816C4A">
        <w:t>See ETSI TS 102 223 [32] clause 7.6.</w:t>
      </w:r>
    </w:p>
    <w:p w14:paraId="35513408" w14:textId="77777777" w:rsidR="00E86E7B" w:rsidRPr="00816C4A" w:rsidRDefault="00E86E7B" w:rsidP="0067290F">
      <w:pPr>
        <w:pStyle w:val="Heading2"/>
      </w:pPr>
      <w:bookmarkStart w:id="2378" w:name="_Toc3200922"/>
      <w:bookmarkStart w:id="2379" w:name="_Toc20392665"/>
      <w:bookmarkStart w:id="2380" w:name="_Toc27774312"/>
      <w:bookmarkStart w:id="2381" w:name="_Toc36482772"/>
      <w:bookmarkStart w:id="2382" w:name="_Toc36484431"/>
      <w:bookmarkStart w:id="2383" w:name="_Toc44933361"/>
      <w:bookmarkStart w:id="2384" w:name="_Toc50972314"/>
      <w:bookmarkStart w:id="2385" w:name="_Toc57105068"/>
      <w:bookmarkStart w:id="2386" w:name="_Toc138672897"/>
      <w:r w:rsidRPr="00816C4A">
        <w:t>7.8</w:t>
      </w:r>
      <w:r w:rsidRPr="00816C4A">
        <w:tab/>
        <w:t>MMS notification download</w:t>
      </w:r>
      <w:bookmarkEnd w:id="2378"/>
      <w:bookmarkEnd w:id="2379"/>
      <w:bookmarkEnd w:id="2380"/>
      <w:bookmarkEnd w:id="2381"/>
      <w:bookmarkEnd w:id="2382"/>
      <w:bookmarkEnd w:id="2383"/>
      <w:bookmarkEnd w:id="2384"/>
      <w:bookmarkEnd w:id="2385"/>
      <w:bookmarkEnd w:id="2386"/>
    </w:p>
    <w:p w14:paraId="0745F88B" w14:textId="77777777" w:rsidR="00E86E7B" w:rsidRPr="00816C4A" w:rsidRDefault="00E86E7B" w:rsidP="00E86E7B">
      <w:r w:rsidRPr="00816C4A">
        <w:t>See ETSI TS 102 223 [32].</w:t>
      </w:r>
    </w:p>
    <w:p w14:paraId="225C939C" w14:textId="77777777" w:rsidR="00E86E7B" w:rsidRPr="00816C4A" w:rsidRDefault="00E86E7B" w:rsidP="00E86E7B">
      <w:r w:rsidRPr="00816C4A">
        <w:t>Considering the addressing mechanism to the UICC indicated in ETSI TS 102 223 [32] clause 7.7, the UICC shall be targeted using the following application identifier: "uicc.3gpp.org".</w:t>
      </w:r>
    </w:p>
    <w:p w14:paraId="54979A77" w14:textId="77777777" w:rsidR="00E86E7B" w:rsidRPr="00816C4A" w:rsidRDefault="00E86E7B" w:rsidP="00E86E7B">
      <w:pPr>
        <w:pStyle w:val="Heading2"/>
      </w:pPr>
      <w:bookmarkStart w:id="2387" w:name="_Toc3200923"/>
      <w:bookmarkStart w:id="2388" w:name="_Toc20392666"/>
      <w:bookmarkStart w:id="2389" w:name="_Toc27774313"/>
      <w:bookmarkStart w:id="2390" w:name="_Toc36482773"/>
      <w:bookmarkStart w:id="2391" w:name="_Toc36484432"/>
      <w:bookmarkStart w:id="2392" w:name="_Toc44933362"/>
      <w:bookmarkStart w:id="2393" w:name="_Toc50972315"/>
      <w:bookmarkStart w:id="2394" w:name="_Toc57105069"/>
      <w:bookmarkStart w:id="2395" w:name="_Toc138672898"/>
      <w:r w:rsidRPr="00816C4A">
        <w:t>7.9</w:t>
      </w:r>
      <w:r w:rsidRPr="00816C4A">
        <w:tab/>
        <w:t>Terminal Applications</w:t>
      </w:r>
      <w:bookmarkEnd w:id="2387"/>
      <w:bookmarkEnd w:id="2388"/>
      <w:bookmarkEnd w:id="2389"/>
      <w:bookmarkEnd w:id="2390"/>
      <w:bookmarkEnd w:id="2391"/>
      <w:bookmarkEnd w:id="2392"/>
      <w:bookmarkEnd w:id="2393"/>
      <w:bookmarkEnd w:id="2394"/>
      <w:bookmarkEnd w:id="2395"/>
    </w:p>
    <w:p w14:paraId="570DBC6B" w14:textId="77777777" w:rsidR="00E86E7B" w:rsidRPr="00816C4A" w:rsidRDefault="00E86E7B" w:rsidP="00E86E7B">
      <w:r w:rsidRPr="00816C4A">
        <w:t>See ETSI TS 102 223 [32] clause 7.8.</w:t>
      </w:r>
    </w:p>
    <w:p w14:paraId="45023202" w14:textId="77777777" w:rsidR="00E86E7B" w:rsidRPr="00816C4A" w:rsidRDefault="00E86E7B" w:rsidP="00E86E7B">
      <w:pPr>
        <w:pStyle w:val="Heading2"/>
      </w:pPr>
      <w:bookmarkStart w:id="2396" w:name="_Toc3200924"/>
      <w:bookmarkStart w:id="2397" w:name="_Toc20392667"/>
      <w:bookmarkStart w:id="2398" w:name="_Toc27774314"/>
      <w:bookmarkStart w:id="2399" w:name="_Toc36482774"/>
      <w:bookmarkStart w:id="2400" w:name="_Toc36484433"/>
      <w:bookmarkStart w:id="2401" w:name="_Toc44933363"/>
      <w:bookmarkStart w:id="2402" w:name="_Toc50972316"/>
      <w:bookmarkStart w:id="2403" w:name="_Toc57105070"/>
      <w:bookmarkStart w:id="2404" w:name="_Toc138672899"/>
      <w:r w:rsidRPr="00816C4A">
        <w:t>7.10</w:t>
      </w:r>
      <w:r w:rsidRPr="00816C4A">
        <w:tab/>
        <w:t>Geographical Location Reporting</w:t>
      </w:r>
      <w:bookmarkEnd w:id="2396"/>
      <w:bookmarkEnd w:id="2397"/>
      <w:bookmarkEnd w:id="2398"/>
      <w:bookmarkEnd w:id="2399"/>
      <w:bookmarkEnd w:id="2400"/>
      <w:bookmarkEnd w:id="2401"/>
      <w:bookmarkEnd w:id="2402"/>
      <w:bookmarkEnd w:id="2403"/>
      <w:bookmarkEnd w:id="2404"/>
    </w:p>
    <w:p w14:paraId="0045481A" w14:textId="77777777" w:rsidR="00E86E7B" w:rsidRPr="00816C4A" w:rsidRDefault="00E86E7B" w:rsidP="00E86E7B">
      <w:pPr>
        <w:pStyle w:val="Heading3"/>
      </w:pPr>
      <w:bookmarkStart w:id="2405" w:name="_Toc3200925"/>
      <w:bookmarkStart w:id="2406" w:name="_Toc20392668"/>
      <w:bookmarkStart w:id="2407" w:name="_Toc27774315"/>
      <w:bookmarkStart w:id="2408" w:name="_Toc36482775"/>
      <w:bookmarkStart w:id="2409" w:name="_Toc36484434"/>
      <w:bookmarkStart w:id="2410" w:name="_Toc44933364"/>
      <w:bookmarkStart w:id="2411" w:name="_Toc50972317"/>
      <w:bookmarkStart w:id="2412" w:name="_Toc57105071"/>
      <w:bookmarkStart w:id="2413" w:name="_Toc138672900"/>
      <w:r w:rsidRPr="00816C4A">
        <w:t>7.10.1</w:t>
      </w:r>
      <w:r w:rsidRPr="00816C4A">
        <w:tab/>
        <w:t>Procedure</w:t>
      </w:r>
      <w:bookmarkEnd w:id="2405"/>
      <w:bookmarkEnd w:id="2406"/>
      <w:bookmarkEnd w:id="2407"/>
      <w:bookmarkEnd w:id="2408"/>
      <w:bookmarkEnd w:id="2409"/>
      <w:bookmarkEnd w:id="2410"/>
      <w:bookmarkEnd w:id="2411"/>
      <w:bookmarkEnd w:id="2412"/>
      <w:bookmarkEnd w:id="2413"/>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lastRenderedPageBreak/>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14" w:name="_Toc3200926"/>
      <w:bookmarkStart w:id="2415" w:name="_Toc20392669"/>
      <w:bookmarkStart w:id="2416" w:name="_Toc27774316"/>
      <w:bookmarkStart w:id="2417" w:name="_Toc36482776"/>
      <w:bookmarkStart w:id="2418" w:name="_Toc36484435"/>
      <w:bookmarkStart w:id="2419" w:name="_Toc44933365"/>
      <w:bookmarkStart w:id="2420" w:name="_Toc50972318"/>
      <w:bookmarkStart w:id="2421" w:name="_Toc57105072"/>
      <w:bookmarkStart w:id="2422" w:name="_Toc138672901"/>
      <w:r w:rsidRPr="00816C4A">
        <w:t>7.10.2</w:t>
      </w:r>
      <w:r w:rsidRPr="00816C4A">
        <w:tab/>
        <w:t>Structure of ENVELOPE (Geographical Location Reporting)</w:t>
      </w:r>
      <w:bookmarkEnd w:id="2414"/>
      <w:bookmarkEnd w:id="2415"/>
      <w:bookmarkEnd w:id="2416"/>
      <w:bookmarkEnd w:id="2417"/>
      <w:bookmarkEnd w:id="2418"/>
      <w:bookmarkEnd w:id="2419"/>
      <w:bookmarkEnd w:id="2420"/>
      <w:bookmarkEnd w:id="2421"/>
      <w:bookmarkEnd w:id="2422"/>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t>-</w:t>
      </w:r>
      <w:r w:rsidRPr="00816C4A">
        <w:tab/>
        <w:t>source:</w:t>
      </w:r>
      <w:r w:rsidRPr="00816C4A">
        <w:tab/>
        <w:t>ME;</w:t>
      </w:r>
    </w:p>
    <w:p w14:paraId="14483430" w14:textId="77777777" w:rsidR="00E86E7B" w:rsidRPr="00816C4A" w:rsidRDefault="00E86E7B" w:rsidP="00E86E7B">
      <w:pPr>
        <w:pStyle w:val="B2"/>
      </w:pPr>
      <w:r w:rsidRPr="00816C4A">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23" w:name="_Toc3200927"/>
      <w:bookmarkStart w:id="2424" w:name="_Toc20392670"/>
      <w:bookmarkStart w:id="2425" w:name="_Toc27774317"/>
      <w:bookmarkStart w:id="2426" w:name="_Toc36482777"/>
      <w:bookmarkStart w:id="2427" w:name="_Toc36484436"/>
      <w:bookmarkStart w:id="2428" w:name="_Toc44933366"/>
      <w:bookmarkStart w:id="2429" w:name="_Toc50972319"/>
      <w:bookmarkStart w:id="2430" w:name="_Toc57105073"/>
      <w:bookmarkStart w:id="2431" w:name="_Toc138672902"/>
      <w:r w:rsidRPr="00816C4A">
        <w:lastRenderedPageBreak/>
        <w:t>7.11</w:t>
      </w:r>
      <w:r w:rsidRPr="00816C4A">
        <w:tab/>
        <w:t>Void</w:t>
      </w:r>
      <w:bookmarkEnd w:id="2423"/>
      <w:bookmarkEnd w:id="2424"/>
      <w:bookmarkEnd w:id="2425"/>
      <w:bookmarkEnd w:id="2426"/>
      <w:bookmarkEnd w:id="2427"/>
      <w:bookmarkEnd w:id="2428"/>
      <w:bookmarkEnd w:id="2429"/>
      <w:bookmarkEnd w:id="2430"/>
      <w:bookmarkEnd w:id="2431"/>
    </w:p>
    <w:p w14:paraId="58080F13" w14:textId="77777777" w:rsidR="00E86E7B" w:rsidRPr="00816C4A" w:rsidRDefault="00E86E7B" w:rsidP="00E86E7B">
      <w:pPr>
        <w:pStyle w:val="Heading2"/>
      </w:pPr>
      <w:bookmarkStart w:id="2432" w:name="_Toc3200928"/>
      <w:bookmarkStart w:id="2433" w:name="_Toc20392671"/>
      <w:bookmarkStart w:id="2434" w:name="_Toc27774318"/>
      <w:bookmarkStart w:id="2435" w:name="_Toc36482778"/>
      <w:bookmarkStart w:id="2436" w:name="_Toc36484437"/>
      <w:bookmarkStart w:id="2437" w:name="_Toc44933367"/>
      <w:bookmarkStart w:id="2438" w:name="_Toc50972320"/>
      <w:bookmarkStart w:id="2439" w:name="_Toc57105074"/>
      <w:bookmarkStart w:id="2440" w:name="_Toc138672903"/>
      <w:r w:rsidRPr="00816C4A">
        <w:t>7.12</w:t>
      </w:r>
      <w:r w:rsidRPr="00816C4A">
        <w:tab/>
        <w:t>ProSe usage information reporting</w:t>
      </w:r>
      <w:bookmarkEnd w:id="2432"/>
      <w:bookmarkEnd w:id="2433"/>
      <w:bookmarkEnd w:id="2434"/>
      <w:bookmarkEnd w:id="2435"/>
      <w:bookmarkEnd w:id="2436"/>
      <w:bookmarkEnd w:id="2437"/>
      <w:bookmarkEnd w:id="2438"/>
      <w:bookmarkEnd w:id="2439"/>
      <w:bookmarkEnd w:id="2440"/>
    </w:p>
    <w:p w14:paraId="48372B70" w14:textId="77777777" w:rsidR="00E86E7B" w:rsidRPr="00816C4A" w:rsidRDefault="00E86E7B" w:rsidP="00E86E7B">
      <w:pPr>
        <w:pStyle w:val="Heading3"/>
      </w:pPr>
      <w:bookmarkStart w:id="2441" w:name="_Toc3200929"/>
      <w:bookmarkStart w:id="2442" w:name="_Toc20392672"/>
      <w:bookmarkStart w:id="2443" w:name="_Toc27774319"/>
      <w:bookmarkStart w:id="2444" w:name="_Toc36482779"/>
      <w:bookmarkStart w:id="2445" w:name="_Toc36484438"/>
      <w:bookmarkStart w:id="2446" w:name="_Toc44933368"/>
      <w:bookmarkStart w:id="2447" w:name="_Toc50972321"/>
      <w:bookmarkStart w:id="2448" w:name="_Toc57105075"/>
      <w:bookmarkStart w:id="2449" w:name="_Toc138672904"/>
      <w:r w:rsidRPr="00816C4A">
        <w:t>7.12.1</w:t>
      </w:r>
      <w:r w:rsidRPr="00816C4A">
        <w:tab/>
        <w:t>Procedure</w:t>
      </w:r>
      <w:bookmarkEnd w:id="2441"/>
      <w:bookmarkEnd w:id="2442"/>
      <w:bookmarkEnd w:id="2443"/>
      <w:bookmarkEnd w:id="2444"/>
      <w:bookmarkEnd w:id="2445"/>
      <w:bookmarkEnd w:id="2446"/>
      <w:bookmarkEnd w:id="2447"/>
      <w:bookmarkEnd w:id="2448"/>
      <w:bookmarkEnd w:id="2449"/>
    </w:p>
    <w:p w14:paraId="078A31DF" w14:textId="77777777"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-enabled Public Safety ME that supports "ProSe usage information reporting" shall store the ProSe usage information to be sent over the PC3ch interface (see 3GPP TS 24.334 [61]) in the UICC. This is performed using the ENVELOPE (ProSe Report).</w:t>
      </w:r>
    </w:p>
    <w:p w14:paraId="5BA7E4BE" w14:textId="77777777"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ProSe Function CTF (ADF) using BIP mechanism, following the same procedure described in TS 24.334 [61] clause 10.3.1</w:t>
      </w:r>
      <w:r w:rsidRPr="00816C4A">
        <w:rPr>
          <w:color w:val="FF0000"/>
        </w:rPr>
        <w:t xml:space="preserve"> </w:t>
      </w:r>
      <w:r w:rsidRPr="00816C4A">
        <w:t>and using the communication security described in TS 24.334 [61] clause 4.1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77777777" w:rsidR="00E86E7B" w:rsidRPr="00816C4A" w:rsidRDefault="00E86E7B" w:rsidP="00E86E7B">
      <w:pPr>
        <w:pStyle w:val="NO"/>
      </w:pPr>
      <w:r w:rsidRPr="00816C4A">
        <w:t>NOTE:</w:t>
      </w:r>
      <w:r w:rsidRPr="00816C4A">
        <w:tab/>
        <w:t>If the usage information report list sending procedure is unsuccessfully completed, the USIM behaviour is according to what is specified for the UE in 3GPP TS 24.334  [61], clause 10.3.2.1.6.</w:t>
      </w:r>
    </w:p>
    <w:p w14:paraId="60C33E25" w14:textId="77777777" w:rsidR="00E86E7B" w:rsidRPr="00816C4A" w:rsidRDefault="00E86E7B" w:rsidP="00E86E7B">
      <w:pPr>
        <w:pStyle w:val="Heading3"/>
      </w:pPr>
      <w:bookmarkStart w:id="2450" w:name="_Toc3200930"/>
      <w:bookmarkStart w:id="2451" w:name="_Toc20392673"/>
      <w:bookmarkStart w:id="2452" w:name="_Toc27774320"/>
      <w:bookmarkStart w:id="2453" w:name="_Toc36482780"/>
      <w:bookmarkStart w:id="2454" w:name="_Toc36484439"/>
      <w:bookmarkStart w:id="2455" w:name="_Toc44933369"/>
      <w:bookmarkStart w:id="2456" w:name="_Toc50972322"/>
      <w:bookmarkStart w:id="2457" w:name="_Toc57105076"/>
      <w:bookmarkStart w:id="2458" w:name="_Toc138672905"/>
      <w:r w:rsidRPr="00816C4A">
        <w:t>7.12.2</w:t>
      </w:r>
      <w:r w:rsidRPr="00816C4A">
        <w:tab/>
        <w:t>Structure of ENVELOPE (ProSe Report)</w:t>
      </w:r>
      <w:bookmarkEnd w:id="2450"/>
      <w:bookmarkEnd w:id="2451"/>
      <w:bookmarkEnd w:id="2452"/>
      <w:bookmarkEnd w:id="2453"/>
      <w:bookmarkEnd w:id="2454"/>
      <w:bookmarkEnd w:id="2455"/>
      <w:bookmarkEnd w:id="2456"/>
      <w:bookmarkEnd w:id="2457"/>
      <w:bookmarkEnd w:id="2458"/>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t>-</w:t>
      </w:r>
      <w:r w:rsidRPr="00816C4A">
        <w:tab/>
        <w:t>ProSe Report Data: This data object contains the ProSe Report.</w:t>
      </w:r>
    </w:p>
    <w:p w14:paraId="4C7E3427" w14:textId="77777777" w:rsidR="00E86E7B" w:rsidRPr="00816C4A" w:rsidRDefault="00E86E7B" w:rsidP="00E86E7B">
      <w:pPr>
        <w:pStyle w:val="B1"/>
      </w:pPr>
      <w:r w:rsidRPr="00816C4A">
        <w:t>-</w:t>
      </w:r>
      <w:r w:rsidRPr="00816C4A">
        <w:tab/>
        <w:t>Last Envelope: Indicates that the last information concerning the ProSe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4959F59F" w14:textId="77777777" w:rsidR="00E86E7B" w:rsidRPr="00816C4A" w:rsidRDefault="00E86E7B" w:rsidP="00E86E7B"/>
    <w:p w14:paraId="1B30AD41" w14:textId="77777777" w:rsidR="00E86E7B" w:rsidRPr="00816C4A" w:rsidRDefault="00E86E7B" w:rsidP="00E86E7B">
      <w:pPr>
        <w:pStyle w:val="Heading1"/>
      </w:pPr>
      <w:bookmarkStart w:id="2459" w:name="_Toc3200931"/>
      <w:bookmarkStart w:id="2460" w:name="_Toc20392674"/>
      <w:bookmarkStart w:id="2461" w:name="_Toc27774321"/>
      <w:bookmarkStart w:id="2462" w:name="_Toc36482781"/>
      <w:bookmarkStart w:id="2463" w:name="_Toc36484440"/>
      <w:bookmarkStart w:id="2464" w:name="_Toc44933370"/>
      <w:bookmarkStart w:id="2465" w:name="_Toc50972323"/>
      <w:bookmarkStart w:id="2466" w:name="_Toc57105077"/>
      <w:bookmarkStart w:id="2467" w:name="_Toc138672906"/>
      <w:r w:rsidRPr="00816C4A">
        <w:t>8</w:t>
      </w:r>
      <w:r w:rsidRPr="00816C4A">
        <w:tab/>
        <w:t>COMPREHENSION-TLV data objects</w:t>
      </w:r>
      <w:bookmarkEnd w:id="2459"/>
      <w:bookmarkEnd w:id="2460"/>
      <w:bookmarkEnd w:id="2461"/>
      <w:bookmarkEnd w:id="2462"/>
      <w:bookmarkEnd w:id="2463"/>
      <w:bookmarkEnd w:id="2464"/>
      <w:bookmarkEnd w:id="2465"/>
      <w:bookmarkEnd w:id="2466"/>
      <w:bookmarkEnd w:id="2467"/>
    </w:p>
    <w:p w14:paraId="35735DF2" w14:textId="77777777" w:rsidR="00E86E7B" w:rsidRPr="00816C4A" w:rsidRDefault="00E86E7B" w:rsidP="00E86E7B">
      <w:r w:rsidRPr="00816C4A">
        <w:t>The coding of the TLV objects is as described in ETSI TS 102 223 [32] clause 8, except when stated otherwise in the present document.</w:t>
      </w:r>
    </w:p>
    <w:p w14:paraId="25E7E3C2" w14:textId="77777777" w:rsidR="00E86E7B" w:rsidRPr="00816C4A" w:rsidRDefault="00E86E7B" w:rsidP="00E86E7B">
      <w:pPr>
        <w:pStyle w:val="Heading2"/>
      </w:pPr>
      <w:bookmarkStart w:id="2468" w:name="_Toc3200932"/>
      <w:bookmarkStart w:id="2469" w:name="_Toc20392675"/>
      <w:bookmarkStart w:id="2470" w:name="_Toc27774322"/>
      <w:bookmarkStart w:id="2471" w:name="_Toc36482782"/>
      <w:bookmarkStart w:id="2472" w:name="_Toc36484441"/>
      <w:bookmarkStart w:id="2473" w:name="_Toc44933371"/>
      <w:bookmarkStart w:id="2474" w:name="_Toc50972324"/>
      <w:bookmarkStart w:id="2475" w:name="_Toc57105078"/>
      <w:bookmarkStart w:id="2476" w:name="_Toc138672907"/>
      <w:r w:rsidRPr="00816C4A">
        <w:t>8.1</w:t>
      </w:r>
      <w:r w:rsidRPr="00816C4A">
        <w:tab/>
        <w:t>Address</w:t>
      </w:r>
      <w:bookmarkEnd w:id="2468"/>
      <w:bookmarkEnd w:id="2469"/>
      <w:bookmarkEnd w:id="2470"/>
      <w:bookmarkEnd w:id="2471"/>
      <w:bookmarkEnd w:id="2472"/>
      <w:bookmarkEnd w:id="2473"/>
      <w:bookmarkEnd w:id="2474"/>
      <w:bookmarkEnd w:id="2475"/>
      <w:bookmarkEnd w:id="2476"/>
    </w:p>
    <w:p w14:paraId="4C1950F5" w14:textId="77777777" w:rsidR="00E86E7B" w:rsidRPr="00816C4A" w:rsidRDefault="00E86E7B" w:rsidP="00E86E7B">
      <w:r w:rsidRPr="00816C4A">
        <w:t>See ETSI TS 102 223 [32] clause 8.1.</w:t>
      </w:r>
    </w:p>
    <w:p w14:paraId="0243ABC9" w14:textId="77777777" w:rsidR="00E86E7B" w:rsidRPr="00816C4A" w:rsidRDefault="00E86E7B" w:rsidP="00E86E7B">
      <w:pPr>
        <w:pStyle w:val="Heading2"/>
      </w:pPr>
      <w:bookmarkStart w:id="2477" w:name="_Toc3200933"/>
      <w:bookmarkStart w:id="2478" w:name="_Toc20392676"/>
      <w:bookmarkStart w:id="2479" w:name="_Toc27774323"/>
      <w:bookmarkStart w:id="2480" w:name="_Toc36482783"/>
      <w:bookmarkStart w:id="2481" w:name="_Toc36484442"/>
      <w:bookmarkStart w:id="2482" w:name="_Toc44933372"/>
      <w:bookmarkStart w:id="2483" w:name="_Toc50972325"/>
      <w:bookmarkStart w:id="2484" w:name="_Toc57105079"/>
      <w:bookmarkStart w:id="2485" w:name="_Toc138672908"/>
      <w:r w:rsidRPr="00816C4A">
        <w:t>8.2</w:t>
      </w:r>
      <w:r w:rsidRPr="00816C4A">
        <w:tab/>
        <w:t>Alpha identifier</w:t>
      </w:r>
      <w:bookmarkEnd w:id="2477"/>
      <w:bookmarkEnd w:id="2478"/>
      <w:bookmarkEnd w:id="2479"/>
      <w:bookmarkEnd w:id="2480"/>
      <w:bookmarkEnd w:id="2481"/>
      <w:bookmarkEnd w:id="2482"/>
      <w:bookmarkEnd w:id="2483"/>
      <w:bookmarkEnd w:id="2484"/>
      <w:bookmarkEnd w:id="2485"/>
    </w:p>
    <w:p w14:paraId="7921FD41" w14:textId="77777777" w:rsidR="00E86E7B" w:rsidRPr="00816C4A" w:rsidRDefault="00E86E7B" w:rsidP="00E86E7B">
      <w:r w:rsidRPr="00816C4A">
        <w:t>See ETSI TS 102 223 [32] clause 8.2.</w:t>
      </w:r>
    </w:p>
    <w:p w14:paraId="27FDB282" w14:textId="77777777" w:rsidR="00E86E7B" w:rsidRPr="00816C4A" w:rsidRDefault="00E86E7B" w:rsidP="00E86E7B">
      <w:pPr>
        <w:pStyle w:val="Heading2"/>
      </w:pPr>
      <w:bookmarkStart w:id="2486" w:name="_Toc3200934"/>
      <w:bookmarkStart w:id="2487" w:name="_Toc20392677"/>
      <w:bookmarkStart w:id="2488" w:name="_Toc27774324"/>
      <w:bookmarkStart w:id="2489" w:name="_Toc36482784"/>
      <w:bookmarkStart w:id="2490" w:name="_Toc36484443"/>
      <w:bookmarkStart w:id="2491" w:name="_Toc44933373"/>
      <w:bookmarkStart w:id="2492" w:name="_Toc50972326"/>
      <w:bookmarkStart w:id="2493" w:name="_Toc57105080"/>
      <w:bookmarkStart w:id="2494" w:name="_Toc138672909"/>
      <w:r w:rsidRPr="00816C4A">
        <w:t>8.3</w:t>
      </w:r>
      <w:r w:rsidRPr="00816C4A">
        <w:tab/>
        <w:t>Subaddress</w:t>
      </w:r>
      <w:bookmarkEnd w:id="2486"/>
      <w:bookmarkEnd w:id="2487"/>
      <w:bookmarkEnd w:id="2488"/>
      <w:bookmarkEnd w:id="2489"/>
      <w:bookmarkEnd w:id="2490"/>
      <w:bookmarkEnd w:id="2491"/>
      <w:bookmarkEnd w:id="2492"/>
      <w:bookmarkEnd w:id="2493"/>
      <w:bookmarkEnd w:id="2494"/>
    </w:p>
    <w:p w14:paraId="4AB5F46D" w14:textId="77777777" w:rsidR="00E86E7B" w:rsidRPr="00816C4A" w:rsidRDefault="00E86E7B" w:rsidP="00E86E7B">
      <w:r w:rsidRPr="00816C4A">
        <w:t>See ETSI TS 102 223 [32] clause 8.3.</w:t>
      </w:r>
    </w:p>
    <w:p w14:paraId="416ED336" w14:textId="77777777" w:rsidR="00E86E7B" w:rsidRPr="00816C4A" w:rsidRDefault="00E86E7B" w:rsidP="00E86E7B">
      <w:pPr>
        <w:pStyle w:val="Heading2"/>
      </w:pPr>
      <w:bookmarkStart w:id="2495" w:name="_Toc3200935"/>
      <w:bookmarkStart w:id="2496" w:name="_Toc20392678"/>
      <w:bookmarkStart w:id="2497" w:name="_Toc27774325"/>
      <w:bookmarkStart w:id="2498" w:name="_Toc36482785"/>
      <w:bookmarkStart w:id="2499" w:name="_Toc36484444"/>
      <w:bookmarkStart w:id="2500" w:name="_Toc44933374"/>
      <w:bookmarkStart w:id="2501" w:name="_Toc50972327"/>
      <w:bookmarkStart w:id="2502" w:name="_Toc57105081"/>
      <w:bookmarkStart w:id="2503" w:name="_Toc138672910"/>
      <w:r w:rsidRPr="00816C4A">
        <w:t>8.4</w:t>
      </w:r>
      <w:r w:rsidRPr="00816C4A">
        <w:tab/>
        <w:t>Capability configuration parameters</w:t>
      </w:r>
      <w:bookmarkEnd w:id="2495"/>
      <w:bookmarkEnd w:id="2496"/>
      <w:bookmarkEnd w:id="2497"/>
      <w:bookmarkEnd w:id="2498"/>
      <w:bookmarkEnd w:id="2499"/>
      <w:bookmarkEnd w:id="2500"/>
      <w:bookmarkEnd w:id="2501"/>
      <w:bookmarkEnd w:id="2502"/>
      <w:bookmarkEnd w:id="2503"/>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See TS 31.102 [14] for the coding of all Efs.</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504" w:name="_Toc3200936"/>
      <w:bookmarkStart w:id="2505" w:name="_Toc20392679"/>
      <w:bookmarkStart w:id="2506" w:name="_Toc27774326"/>
      <w:bookmarkStart w:id="2507" w:name="_Toc36482786"/>
      <w:bookmarkStart w:id="2508" w:name="_Toc36484445"/>
      <w:bookmarkStart w:id="2509" w:name="_Toc44933375"/>
      <w:bookmarkStart w:id="2510" w:name="_Toc50972328"/>
      <w:bookmarkStart w:id="2511" w:name="_Toc57105082"/>
      <w:bookmarkStart w:id="2512" w:name="_Toc138672911"/>
      <w:r w:rsidRPr="00816C4A">
        <w:t>8.5</w:t>
      </w:r>
      <w:r w:rsidRPr="00816C4A">
        <w:tab/>
        <w:t>Cell Broadcast Page</w:t>
      </w:r>
      <w:bookmarkEnd w:id="2504"/>
      <w:bookmarkEnd w:id="2505"/>
      <w:bookmarkEnd w:id="2506"/>
      <w:bookmarkEnd w:id="2507"/>
      <w:bookmarkEnd w:id="2508"/>
      <w:bookmarkEnd w:id="2509"/>
      <w:bookmarkEnd w:id="2510"/>
      <w:bookmarkEnd w:id="2511"/>
      <w:bookmarkEnd w:id="2512"/>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13" w:name="_Toc3200937"/>
      <w:bookmarkStart w:id="2514" w:name="_Toc20392680"/>
      <w:bookmarkStart w:id="2515" w:name="_Toc27774327"/>
      <w:bookmarkStart w:id="2516" w:name="_Toc36482787"/>
      <w:bookmarkStart w:id="2517" w:name="_Toc36484446"/>
      <w:bookmarkStart w:id="2518" w:name="_Toc44933376"/>
      <w:bookmarkStart w:id="2519" w:name="_Toc50972329"/>
      <w:bookmarkStart w:id="2520" w:name="_Toc57105083"/>
      <w:bookmarkStart w:id="2521" w:name="_Toc138672912"/>
      <w:r w:rsidRPr="00816C4A">
        <w:t>8.6</w:t>
      </w:r>
      <w:r w:rsidRPr="00816C4A">
        <w:tab/>
        <w:t>Command details</w:t>
      </w:r>
      <w:bookmarkEnd w:id="2513"/>
      <w:bookmarkEnd w:id="2514"/>
      <w:bookmarkEnd w:id="2515"/>
      <w:bookmarkEnd w:id="2516"/>
      <w:bookmarkEnd w:id="2517"/>
      <w:bookmarkEnd w:id="2518"/>
      <w:bookmarkEnd w:id="2519"/>
      <w:bookmarkEnd w:id="2520"/>
      <w:bookmarkEnd w:id="2521"/>
    </w:p>
    <w:p w14:paraId="479A71F7" w14:textId="77777777" w:rsidR="00E86E7B" w:rsidRPr="00816C4A" w:rsidRDefault="00E86E7B" w:rsidP="00E86E7B">
      <w:r w:rsidRPr="00816C4A">
        <w:t>The content and the coding of the Command Details TLV object is defined in ETSI TS 102 223 [32] clause 8.6,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lastRenderedPageBreak/>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'13' = H(e)NB surrounding macrocells.</w:t>
      </w:r>
    </w:p>
    <w:p w14:paraId="73A16F39" w14:textId="77777777" w:rsidR="00E86E7B" w:rsidRPr="00816C4A" w:rsidRDefault="006746F6" w:rsidP="006746F6">
      <w:pPr>
        <w:pStyle w:val="B2"/>
      </w:pPr>
      <w:r>
        <w:tab/>
      </w:r>
      <w:r w:rsidR="00E86E7B" w:rsidRPr="00816C4A">
        <w:t>'14' = current WLAN identifier.</w:t>
      </w:r>
    </w:p>
    <w:p w14:paraId="23DA8A48" w14:textId="77777777" w:rsidR="002C5E13" w:rsidRPr="00816C4A" w:rsidRDefault="002C5E13" w:rsidP="002C5E13">
      <w:pPr>
        <w:pStyle w:val="B2"/>
      </w:pPr>
      <w:r>
        <w:tab/>
      </w:r>
      <w:r w:rsidRPr="00816C4A">
        <w:t xml:space="preserve">'15' = </w:t>
      </w:r>
      <w:r>
        <w:t>slices information.</w:t>
      </w:r>
    </w:p>
    <w:p w14:paraId="11F7A734" w14:textId="77777777" w:rsidR="002C5E13" w:rsidRPr="00816C4A" w:rsidRDefault="002C5E13" w:rsidP="002C5E1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rsidRPr="001B7C50">
        <w:t>human-</w:t>
      </w:r>
      <w:r>
        <w:t>readable network name per CAG ID.</w:t>
      </w:r>
    </w:p>
    <w:p w14:paraId="64D62E76" w14:textId="7829A2D7" w:rsidR="002C5E13" w:rsidRPr="00816C4A" w:rsidRDefault="002C5E13" w:rsidP="002C5E13">
      <w:pPr>
        <w:pStyle w:val="B2"/>
      </w:pPr>
      <w:r>
        <w:tab/>
      </w:r>
      <w:r w:rsidRPr="00816C4A">
        <w:t>'</w:t>
      </w:r>
      <w:r>
        <w:t>17</w:t>
      </w:r>
      <w:r w:rsidRPr="00816C4A">
        <w:t>' to '19' = reserved for 3GPP (for future usage)</w:t>
      </w:r>
    </w:p>
    <w:p w14:paraId="07C14408" w14:textId="77777777" w:rsidR="002C5E13" w:rsidRPr="00816C4A" w:rsidRDefault="002C5E13" w:rsidP="002C5E13">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77777777" w:rsidR="00E86E7B" w:rsidRPr="00816C4A" w:rsidRDefault="006746F6" w:rsidP="00E86E7B">
      <w:pPr>
        <w:pStyle w:val="B2"/>
      </w:pPr>
      <w:r>
        <w:tab/>
      </w:r>
      <w:r w:rsidR="00E86E7B" w:rsidRPr="00816C4A">
        <w:t>'07' = Steering of Roaming as defined in TS 23.122 [7].</w:t>
      </w:r>
    </w:p>
    <w:p w14:paraId="1B96B462" w14:textId="77777777" w:rsidR="00E86E7B" w:rsidRPr="00816C4A" w:rsidRDefault="006746F6" w:rsidP="00E86E7B">
      <w:pPr>
        <w:pStyle w:val="B2"/>
      </w:pPr>
      <w:r>
        <w:tab/>
      </w:r>
      <w:r w:rsidR="00E86E7B" w:rsidRPr="00816C4A">
        <w:t>'08' = Steering of Roaming for I-WLAN as defined in TS 24.234 [42].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2B95800" w14:textId="77777777" w:rsidR="00663A5D" w:rsidRPr="00EA613F" w:rsidRDefault="00663A5D" w:rsidP="00663A5D">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7B71DF2C" w14:textId="77777777" w:rsidR="00663A5D" w:rsidRPr="00EA613F" w:rsidRDefault="00663A5D" w:rsidP="00663A5D">
      <w:pPr>
        <w:ind w:left="851" w:hanging="284"/>
      </w:pPr>
      <w:r w:rsidRPr="00EA613F">
        <w:t>-</w:t>
      </w:r>
      <w:r w:rsidRPr="00EA613F">
        <w:tab/>
        <w:t>As defined in ETSI TS 102 223 [32]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22" w:name="_Toc3200938"/>
      <w:bookmarkStart w:id="2523" w:name="_Toc20392681"/>
      <w:bookmarkStart w:id="2524" w:name="_Toc27774328"/>
      <w:bookmarkStart w:id="2525" w:name="_Toc36482788"/>
      <w:bookmarkStart w:id="2526" w:name="_Toc36484447"/>
      <w:bookmarkStart w:id="2527" w:name="_Toc44933377"/>
      <w:bookmarkStart w:id="2528" w:name="_Toc50972330"/>
      <w:bookmarkStart w:id="2529" w:name="_Toc57105084"/>
      <w:bookmarkStart w:id="2530" w:name="_Toc138672913"/>
      <w:r w:rsidRPr="00816C4A">
        <w:rPr>
          <w:lang w:val="fr-FR"/>
        </w:rPr>
        <w:t>8.7</w:t>
      </w:r>
      <w:r w:rsidRPr="00816C4A">
        <w:rPr>
          <w:lang w:val="fr-FR"/>
        </w:rPr>
        <w:tab/>
        <w:t>Device identities</w:t>
      </w:r>
      <w:bookmarkEnd w:id="2522"/>
      <w:bookmarkEnd w:id="2523"/>
      <w:bookmarkEnd w:id="2524"/>
      <w:bookmarkEnd w:id="2525"/>
      <w:bookmarkEnd w:id="2526"/>
      <w:bookmarkEnd w:id="2527"/>
      <w:bookmarkEnd w:id="2528"/>
      <w:bookmarkEnd w:id="2529"/>
      <w:bookmarkEnd w:id="2530"/>
    </w:p>
    <w:p w14:paraId="2B386F4E" w14:textId="77777777" w:rsidR="00E86E7B" w:rsidRPr="00816C4A" w:rsidRDefault="00E86E7B" w:rsidP="00E86E7B">
      <w:pPr>
        <w:rPr>
          <w:lang w:val="fr-FR"/>
        </w:rPr>
      </w:pPr>
      <w:r w:rsidRPr="00816C4A">
        <w:rPr>
          <w:lang w:val="fr-FR"/>
        </w:rPr>
        <w:t>See ETSI TS 102 223 [32] clause 8.7.</w:t>
      </w:r>
    </w:p>
    <w:p w14:paraId="2F12C307" w14:textId="77777777" w:rsidR="00E86E7B" w:rsidRPr="00816C4A" w:rsidRDefault="00E86E7B" w:rsidP="00E86E7B">
      <w:pPr>
        <w:pStyle w:val="Heading2"/>
        <w:rPr>
          <w:lang w:val="fr-FR"/>
        </w:rPr>
      </w:pPr>
      <w:bookmarkStart w:id="2531" w:name="_Toc3200939"/>
      <w:bookmarkStart w:id="2532" w:name="_Toc20392682"/>
      <w:bookmarkStart w:id="2533" w:name="_Toc27774329"/>
      <w:bookmarkStart w:id="2534" w:name="_Toc36482789"/>
      <w:bookmarkStart w:id="2535" w:name="_Toc36484448"/>
      <w:bookmarkStart w:id="2536" w:name="_Toc44933378"/>
      <w:bookmarkStart w:id="2537" w:name="_Toc50972331"/>
      <w:bookmarkStart w:id="2538" w:name="_Toc57105085"/>
      <w:bookmarkStart w:id="2539" w:name="_Toc138672914"/>
      <w:r w:rsidRPr="00816C4A">
        <w:rPr>
          <w:lang w:val="fr-FR"/>
        </w:rPr>
        <w:lastRenderedPageBreak/>
        <w:t>8.8</w:t>
      </w:r>
      <w:r w:rsidRPr="00816C4A">
        <w:rPr>
          <w:lang w:val="fr-FR"/>
        </w:rPr>
        <w:tab/>
        <w:t>Duration</w:t>
      </w:r>
      <w:bookmarkEnd w:id="2531"/>
      <w:bookmarkEnd w:id="2532"/>
      <w:bookmarkEnd w:id="2533"/>
      <w:bookmarkEnd w:id="2534"/>
      <w:bookmarkEnd w:id="2535"/>
      <w:bookmarkEnd w:id="2536"/>
      <w:bookmarkEnd w:id="2537"/>
      <w:bookmarkEnd w:id="2538"/>
      <w:bookmarkEnd w:id="2539"/>
    </w:p>
    <w:p w14:paraId="7DD0A627" w14:textId="77777777" w:rsidR="00E86E7B" w:rsidRPr="00816C4A" w:rsidRDefault="00E86E7B" w:rsidP="00E86E7B">
      <w:r w:rsidRPr="00816C4A">
        <w:t>See ETSI TS 102 223 [32] clause 8.8.</w:t>
      </w:r>
    </w:p>
    <w:p w14:paraId="4883125D" w14:textId="77777777" w:rsidR="00E86E7B" w:rsidRPr="00816C4A" w:rsidRDefault="00E86E7B" w:rsidP="00E86E7B">
      <w:pPr>
        <w:pStyle w:val="Heading2"/>
      </w:pPr>
      <w:bookmarkStart w:id="2540" w:name="_Toc3200940"/>
      <w:bookmarkStart w:id="2541" w:name="_Toc20392683"/>
      <w:bookmarkStart w:id="2542" w:name="_Toc27774330"/>
      <w:bookmarkStart w:id="2543" w:name="_Toc36482790"/>
      <w:bookmarkStart w:id="2544" w:name="_Toc36484449"/>
      <w:bookmarkStart w:id="2545" w:name="_Toc44933379"/>
      <w:bookmarkStart w:id="2546" w:name="_Toc50972332"/>
      <w:bookmarkStart w:id="2547" w:name="_Toc57105086"/>
      <w:bookmarkStart w:id="2548" w:name="_Toc138672915"/>
      <w:r w:rsidRPr="00816C4A">
        <w:t>8.9</w:t>
      </w:r>
      <w:r w:rsidRPr="00816C4A">
        <w:tab/>
        <w:t>Item</w:t>
      </w:r>
      <w:bookmarkEnd w:id="2540"/>
      <w:bookmarkEnd w:id="2541"/>
      <w:bookmarkEnd w:id="2542"/>
      <w:bookmarkEnd w:id="2543"/>
      <w:bookmarkEnd w:id="2544"/>
      <w:bookmarkEnd w:id="2545"/>
      <w:bookmarkEnd w:id="2546"/>
      <w:bookmarkEnd w:id="2547"/>
      <w:bookmarkEnd w:id="2548"/>
    </w:p>
    <w:p w14:paraId="67645EB6" w14:textId="77777777" w:rsidR="00E86E7B" w:rsidRPr="00816C4A" w:rsidRDefault="00E86E7B" w:rsidP="00E86E7B">
      <w:r w:rsidRPr="00816C4A">
        <w:t>See ETSI TS 102 223 [32] clause 8.9.</w:t>
      </w:r>
    </w:p>
    <w:p w14:paraId="10925FA9" w14:textId="77777777" w:rsidR="00E86E7B" w:rsidRPr="00816C4A" w:rsidRDefault="00E86E7B" w:rsidP="00E86E7B">
      <w:pPr>
        <w:pStyle w:val="Heading2"/>
      </w:pPr>
      <w:bookmarkStart w:id="2549" w:name="_Toc3200941"/>
      <w:bookmarkStart w:id="2550" w:name="_Toc20392684"/>
      <w:bookmarkStart w:id="2551" w:name="_Toc27774331"/>
      <w:bookmarkStart w:id="2552" w:name="_Toc36482791"/>
      <w:bookmarkStart w:id="2553" w:name="_Toc36484450"/>
      <w:bookmarkStart w:id="2554" w:name="_Toc44933380"/>
      <w:bookmarkStart w:id="2555" w:name="_Toc50972333"/>
      <w:bookmarkStart w:id="2556" w:name="_Toc57105087"/>
      <w:bookmarkStart w:id="2557" w:name="_Toc138672916"/>
      <w:r w:rsidRPr="00816C4A">
        <w:t>8.10</w:t>
      </w:r>
      <w:r w:rsidRPr="00816C4A">
        <w:tab/>
        <w:t>Item identifier</w:t>
      </w:r>
      <w:bookmarkEnd w:id="2549"/>
      <w:bookmarkEnd w:id="2550"/>
      <w:bookmarkEnd w:id="2551"/>
      <w:bookmarkEnd w:id="2552"/>
      <w:bookmarkEnd w:id="2553"/>
      <w:bookmarkEnd w:id="2554"/>
      <w:bookmarkEnd w:id="2555"/>
      <w:bookmarkEnd w:id="2556"/>
      <w:bookmarkEnd w:id="2557"/>
    </w:p>
    <w:p w14:paraId="5A6C8D51" w14:textId="77777777" w:rsidR="00E86E7B" w:rsidRPr="00816C4A" w:rsidRDefault="00E86E7B" w:rsidP="00E86E7B">
      <w:r w:rsidRPr="00816C4A">
        <w:t>See ETSI TS 102 223 [32] clause 8.10.</w:t>
      </w:r>
    </w:p>
    <w:p w14:paraId="11763BBD" w14:textId="77777777" w:rsidR="00E86E7B" w:rsidRPr="00816C4A" w:rsidRDefault="00E86E7B" w:rsidP="00E86E7B">
      <w:pPr>
        <w:pStyle w:val="Heading2"/>
      </w:pPr>
      <w:bookmarkStart w:id="2558" w:name="_Toc3200942"/>
      <w:bookmarkStart w:id="2559" w:name="_Toc20392685"/>
      <w:bookmarkStart w:id="2560" w:name="_Toc27774332"/>
      <w:bookmarkStart w:id="2561" w:name="_Toc36482792"/>
      <w:bookmarkStart w:id="2562" w:name="_Toc36484451"/>
      <w:bookmarkStart w:id="2563" w:name="_Toc44933381"/>
      <w:bookmarkStart w:id="2564" w:name="_Toc50972334"/>
      <w:bookmarkStart w:id="2565" w:name="_Toc57105088"/>
      <w:bookmarkStart w:id="2566" w:name="_Toc138672917"/>
      <w:r w:rsidRPr="00816C4A">
        <w:t>8.11</w:t>
      </w:r>
      <w:r w:rsidRPr="00816C4A">
        <w:tab/>
        <w:t>Response length</w:t>
      </w:r>
      <w:bookmarkEnd w:id="2558"/>
      <w:bookmarkEnd w:id="2559"/>
      <w:bookmarkEnd w:id="2560"/>
      <w:bookmarkEnd w:id="2561"/>
      <w:bookmarkEnd w:id="2562"/>
      <w:bookmarkEnd w:id="2563"/>
      <w:bookmarkEnd w:id="2564"/>
      <w:bookmarkEnd w:id="2565"/>
      <w:bookmarkEnd w:id="2566"/>
    </w:p>
    <w:p w14:paraId="7FDE76EE" w14:textId="77777777" w:rsidR="00E86E7B" w:rsidRPr="00816C4A" w:rsidRDefault="00E86E7B" w:rsidP="00E86E7B">
      <w:r w:rsidRPr="00816C4A">
        <w:t>See ETSI TS 102 223 [32] clause 8.11.</w:t>
      </w:r>
    </w:p>
    <w:p w14:paraId="14858E49" w14:textId="77777777" w:rsidR="00E86E7B" w:rsidRPr="00816C4A" w:rsidRDefault="00E86E7B" w:rsidP="00E86E7B">
      <w:pPr>
        <w:pStyle w:val="Heading2"/>
      </w:pPr>
      <w:bookmarkStart w:id="2567" w:name="_Toc3200943"/>
      <w:bookmarkStart w:id="2568" w:name="_Toc20392686"/>
      <w:bookmarkStart w:id="2569" w:name="_Toc27774333"/>
      <w:bookmarkStart w:id="2570" w:name="_Toc36482793"/>
      <w:bookmarkStart w:id="2571" w:name="_Toc36484452"/>
      <w:bookmarkStart w:id="2572" w:name="_Toc44933382"/>
      <w:bookmarkStart w:id="2573" w:name="_Toc50972335"/>
      <w:bookmarkStart w:id="2574" w:name="_Toc57105089"/>
      <w:bookmarkStart w:id="2575" w:name="_Toc138672918"/>
      <w:r w:rsidRPr="00816C4A">
        <w:t>8.12</w:t>
      </w:r>
      <w:r w:rsidRPr="00816C4A">
        <w:tab/>
        <w:t>Result</w:t>
      </w:r>
      <w:bookmarkEnd w:id="2567"/>
      <w:bookmarkEnd w:id="2568"/>
      <w:bookmarkEnd w:id="2569"/>
      <w:bookmarkEnd w:id="2570"/>
      <w:bookmarkEnd w:id="2571"/>
      <w:bookmarkEnd w:id="2572"/>
      <w:bookmarkEnd w:id="2573"/>
      <w:bookmarkEnd w:id="2574"/>
      <w:bookmarkEnd w:id="2575"/>
    </w:p>
    <w:p w14:paraId="62B049E1" w14:textId="77777777" w:rsidR="00E86E7B" w:rsidRPr="00816C4A" w:rsidRDefault="00E86E7B" w:rsidP="00E86E7B">
      <w:r w:rsidRPr="00816C4A">
        <w:t>For the general result byte coding the following values are defined in addition to or replacement of those in ETSI TS 102 223 [32] clause 8.12:</w:t>
      </w:r>
    </w:p>
    <w:p w14:paraId="200F21E5" w14:textId="77777777" w:rsidR="00E86E7B" w:rsidRPr="00816C4A" w:rsidRDefault="00E86E7B" w:rsidP="00E86E7B">
      <w:pPr>
        <w:pStyle w:val="B1"/>
      </w:pPr>
      <w:r w:rsidRPr="00816C4A">
        <w:t>-</w:t>
      </w:r>
      <w:r w:rsidRPr="00816C4A">
        <w:tab/>
        <w:t>'14' = USSD or SS transaction terminated by the user</w:t>
      </w:r>
    </w:p>
    <w:p w14:paraId="7F9409E8" w14:textId="77777777" w:rsidR="00E86E7B" w:rsidRPr="00816C4A" w:rsidRDefault="00E86E7B" w:rsidP="00E86E7B">
      <w:pPr>
        <w:pStyle w:val="B1"/>
      </w:pPr>
      <w:r w:rsidRPr="00816C4A">
        <w:t>-</w:t>
      </w:r>
      <w:r w:rsidRPr="00816C4A">
        <w:tab/>
        <w:t>'34' = SS Return Error;</w:t>
      </w:r>
    </w:p>
    <w:p w14:paraId="6D4D0091" w14:textId="77777777" w:rsidR="00E86E7B" w:rsidRPr="00816C4A" w:rsidRDefault="00E86E7B" w:rsidP="00E86E7B">
      <w:pPr>
        <w:pStyle w:val="B1"/>
      </w:pPr>
      <w:r w:rsidRPr="00816C4A">
        <w:t>-</w:t>
      </w:r>
      <w:r w:rsidRPr="00816C4A">
        <w:tab/>
        <w:t>'35' = SMS RP-ERROR;</w:t>
      </w:r>
    </w:p>
    <w:p w14:paraId="3E1B9B1C" w14:textId="77777777" w:rsidR="00E86E7B" w:rsidRPr="00816C4A" w:rsidRDefault="00E86E7B" w:rsidP="00E86E7B">
      <w:pPr>
        <w:pStyle w:val="B1"/>
      </w:pPr>
      <w:r w:rsidRPr="00816C4A">
        <w:t>-</w:t>
      </w:r>
      <w:r w:rsidRPr="00816C4A">
        <w:tab/>
        <w:t>'37' = USSD Return Error;</w:t>
      </w:r>
    </w:p>
    <w:p w14:paraId="441A5252"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40D4E2C4" w14:textId="77777777" w:rsidR="00E86E7B" w:rsidRPr="00816C4A" w:rsidRDefault="00E86E7B" w:rsidP="00E86E7B">
      <w:pPr>
        <w:pStyle w:val="B1"/>
        <w:ind w:left="0" w:firstLine="0"/>
      </w:pPr>
      <w:r w:rsidRPr="00816C4A">
        <w:t>In addition, the following values are reserved for 3GPP for future usage:</w:t>
      </w:r>
    </w:p>
    <w:p w14:paraId="420C3DEA" w14:textId="77777777" w:rsidR="00E86E7B" w:rsidRPr="00816C4A" w:rsidRDefault="00E86E7B" w:rsidP="00E86E7B">
      <w:pPr>
        <w:pStyle w:val="B1"/>
      </w:pPr>
      <w:r w:rsidRPr="00816C4A">
        <w:t>-</w:t>
      </w:r>
      <w:r w:rsidRPr="00816C4A">
        <w:tab/>
        <w:t>'15' = reserved for 3GPP (for future usage);</w:t>
      </w:r>
    </w:p>
    <w:p w14:paraId="6AB00323" w14:textId="77777777" w:rsidR="00E86E7B" w:rsidRPr="00816C4A" w:rsidRDefault="00E86E7B" w:rsidP="00E86E7B">
      <w:pPr>
        <w:pStyle w:val="B1"/>
      </w:pPr>
      <w:r w:rsidRPr="00816C4A">
        <w:t>-</w:t>
      </w:r>
      <w:r w:rsidRPr="00816C4A">
        <w:tab/>
        <w:t>'16' = reserved for 3GPP (for future usage);</w:t>
      </w:r>
    </w:p>
    <w:p w14:paraId="7D753A57" w14:textId="77777777" w:rsidR="00E86E7B" w:rsidRPr="00816C4A" w:rsidRDefault="00E86E7B" w:rsidP="00E86E7B">
      <w:pPr>
        <w:pStyle w:val="B1"/>
      </w:pPr>
      <w:r w:rsidRPr="00816C4A">
        <w:t>-</w:t>
      </w:r>
      <w:r w:rsidRPr="00816C4A">
        <w:tab/>
        <w:t>'28' = reserved for 3GPP (for future usage);</w:t>
      </w:r>
    </w:p>
    <w:p w14:paraId="154C19A3" w14:textId="77777777" w:rsidR="00E86E7B" w:rsidRPr="00816C4A" w:rsidRDefault="00E86E7B" w:rsidP="00E86E7B">
      <w:pPr>
        <w:pStyle w:val="B1"/>
      </w:pPr>
      <w:r w:rsidRPr="00816C4A">
        <w:t>-</w:t>
      </w:r>
      <w:r w:rsidRPr="00816C4A">
        <w:tab/>
        <w:t>'29' = reserved for 3GPP (for future usage);</w:t>
      </w:r>
    </w:p>
    <w:p w14:paraId="238049C6" w14:textId="77777777" w:rsidR="00E86E7B" w:rsidRPr="00816C4A" w:rsidRDefault="00E86E7B" w:rsidP="00E86E7B">
      <w:pPr>
        <w:pStyle w:val="B1"/>
      </w:pPr>
      <w:r w:rsidRPr="00816C4A">
        <w:t>-</w:t>
      </w:r>
      <w:r w:rsidRPr="00816C4A">
        <w:tab/>
        <w:t>'3E' = reserved for 3GPP (for future usage);</w:t>
      </w:r>
    </w:p>
    <w:p w14:paraId="0B9AF651" w14:textId="77777777" w:rsidR="00E86E7B" w:rsidRPr="00816C4A" w:rsidRDefault="00E86E7B" w:rsidP="00E86E7B">
      <w:pPr>
        <w:pStyle w:val="B1"/>
      </w:pPr>
      <w:r w:rsidRPr="00816C4A">
        <w:t>-</w:t>
      </w:r>
      <w:r w:rsidRPr="00816C4A">
        <w:tab/>
        <w:t>'3F' = reserved for 3GPP (for future usage);</w:t>
      </w:r>
    </w:p>
    <w:p w14:paraId="52E83C8B"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2678666" w14:textId="77777777" w:rsidR="00E86E7B" w:rsidRPr="00816C4A" w:rsidRDefault="00E86E7B" w:rsidP="00E86E7B">
      <w:pPr>
        <w:pStyle w:val="B2"/>
      </w:pPr>
      <w:r w:rsidRPr="00816C4A">
        <w:t>Contents:</w:t>
      </w:r>
    </w:p>
    <w:p w14:paraId="489BD218" w14:textId="77777777"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rmation, as defined in the clauses below. For other values, see ETSI TS 102 223 [32] clause 8.12.</w:t>
      </w:r>
    </w:p>
    <w:p w14:paraId="1CD7B0CC" w14:textId="77777777" w:rsidR="00E86E7B" w:rsidRPr="00816C4A" w:rsidRDefault="00E86E7B" w:rsidP="00E86E7B">
      <w:pPr>
        <w:pStyle w:val="Heading3"/>
      </w:pPr>
      <w:bookmarkStart w:id="2576" w:name="_Toc3200944"/>
      <w:bookmarkStart w:id="2577" w:name="_Toc20392687"/>
      <w:bookmarkStart w:id="2578" w:name="_Toc27774334"/>
      <w:bookmarkStart w:id="2579" w:name="_Toc36482794"/>
      <w:bookmarkStart w:id="2580" w:name="_Toc36484453"/>
      <w:bookmarkStart w:id="2581" w:name="_Toc44933383"/>
      <w:bookmarkStart w:id="2582" w:name="_Toc50972336"/>
      <w:bookmarkStart w:id="2583" w:name="_Toc57105090"/>
      <w:bookmarkStart w:id="2584" w:name="_Toc138672919"/>
      <w:r w:rsidRPr="00816C4A">
        <w:t>8.12.1</w:t>
      </w:r>
      <w:r w:rsidRPr="00816C4A">
        <w:tab/>
        <w:t xml:space="preserve">Additional </w:t>
      </w:r>
      <w:smartTag w:uri="urn:schemas-microsoft-com:office:smarttags" w:element="PersonName">
        <w:r w:rsidRPr="00816C4A">
          <w:t>info</w:t>
        </w:r>
      </w:smartTag>
      <w:r w:rsidRPr="00816C4A">
        <w:t>rmation for SEND SS</w:t>
      </w:r>
      <w:bookmarkEnd w:id="2576"/>
      <w:bookmarkEnd w:id="2577"/>
      <w:bookmarkEnd w:id="2578"/>
      <w:bookmarkEnd w:id="2579"/>
      <w:bookmarkEnd w:id="2580"/>
      <w:bookmarkEnd w:id="2581"/>
      <w:bookmarkEnd w:id="2582"/>
      <w:bookmarkEnd w:id="2583"/>
      <w:bookmarkEnd w:id="2584"/>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lastRenderedPageBreak/>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585" w:name="_Toc3200945"/>
      <w:bookmarkStart w:id="2586" w:name="_Toc20392688"/>
      <w:bookmarkStart w:id="2587" w:name="_Toc27774335"/>
      <w:bookmarkStart w:id="2588" w:name="_Toc36482795"/>
      <w:bookmarkStart w:id="2589" w:name="_Toc36484454"/>
      <w:bookmarkStart w:id="2590" w:name="_Toc44933384"/>
      <w:bookmarkStart w:id="2591" w:name="_Toc50972337"/>
      <w:bookmarkStart w:id="2592" w:name="_Toc57105091"/>
      <w:bookmarkStart w:id="2593" w:name="_Toc138672920"/>
      <w:r w:rsidRPr="00816C4A">
        <w:t>8.12.2</w:t>
      </w:r>
      <w:r w:rsidRPr="00816C4A">
        <w:tab/>
        <w:t xml:space="preserve">Additional </w:t>
      </w:r>
      <w:smartTag w:uri="urn:schemas-microsoft-com:office:smarttags" w:element="PersonName">
        <w:r w:rsidRPr="00816C4A">
          <w:t>info</w:t>
        </w:r>
      </w:smartTag>
      <w:r w:rsidRPr="00816C4A">
        <w:t>rmation for ME problem</w:t>
      </w:r>
      <w:bookmarkEnd w:id="2585"/>
      <w:bookmarkEnd w:id="2586"/>
      <w:bookmarkEnd w:id="2587"/>
      <w:bookmarkEnd w:id="2588"/>
      <w:bookmarkEnd w:id="2589"/>
      <w:bookmarkEnd w:id="2590"/>
      <w:bookmarkEnd w:id="2591"/>
      <w:bookmarkEnd w:id="2592"/>
      <w:bookmarkEnd w:id="2593"/>
    </w:p>
    <w:p w14:paraId="11098115" w14:textId="77777777"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rmation, the first byte of which to be as defined in ETSI TS 102 223 [32] clause 8.12.2,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594" w:name="_Toc3200946"/>
      <w:bookmarkStart w:id="2595" w:name="_Toc20392689"/>
      <w:bookmarkStart w:id="2596" w:name="_Toc27774336"/>
      <w:bookmarkStart w:id="2597" w:name="_Toc36482796"/>
      <w:bookmarkStart w:id="2598" w:name="_Toc36484455"/>
      <w:bookmarkStart w:id="2599" w:name="_Toc44933385"/>
      <w:bookmarkStart w:id="2600" w:name="_Toc50972338"/>
      <w:bookmarkStart w:id="2601" w:name="_Toc57105092"/>
      <w:bookmarkStart w:id="2602" w:name="_Toc138672921"/>
      <w:r w:rsidRPr="00816C4A">
        <w:t>8.12.3</w:t>
      </w:r>
      <w:r w:rsidRPr="00816C4A">
        <w:tab/>
        <w:t xml:space="preserve">Additional </w:t>
      </w:r>
      <w:smartTag w:uri="urn:schemas-microsoft-com:office:smarttags" w:element="PersonName">
        <w:r w:rsidRPr="00816C4A">
          <w:t>info</w:t>
        </w:r>
      </w:smartTag>
      <w:r w:rsidRPr="00816C4A">
        <w:t>rmation for network problem</w:t>
      </w:r>
      <w:bookmarkEnd w:id="2594"/>
      <w:bookmarkEnd w:id="2595"/>
      <w:bookmarkEnd w:id="2596"/>
      <w:bookmarkEnd w:id="2597"/>
      <w:bookmarkEnd w:id="2598"/>
      <w:bookmarkEnd w:id="2599"/>
      <w:bookmarkEnd w:id="2600"/>
      <w:bookmarkEnd w:id="2601"/>
      <w:bookmarkEnd w:id="2602"/>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603" w:name="_Toc3200947"/>
      <w:bookmarkStart w:id="2604" w:name="_Toc20392690"/>
      <w:bookmarkStart w:id="2605" w:name="_Toc27774337"/>
      <w:bookmarkStart w:id="2606" w:name="_Toc36482797"/>
      <w:bookmarkStart w:id="2607" w:name="_Toc36484456"/>
      <w:bookmarkStart w:id="2608" w:name="_Toc44933386"/>
      <w:bookmarkStart w:id="2609" w:name="_Toc50972339"/>
      <w:bookmarkStart w:id="2610" w:name="_Toc57105093"/>
      <w:bookmarkStart w:id="2611" w:name="_Toc138672922"/>
      <w:r w:rsidRPr="00816C4A">
        <w:t>8.12.4</w:t>
      </w:r>
      <w:r w:rsidRPr="00816C4A">
        <w:tab/>
        <w:t xml:space="preserve">Additional </w:t>
      </w:r>
      <w:smartTag w:uri="urn:schemas-microsoft-com:office:smarttags" w:element="PersonName">
        <w:r w:rsidRPr="00816C4A">
          <w:t>info</w:t>
        </w:r>
      </w:smartTag>
      <w:r w:rsidRPr="00816C4A">
        <w:t>rmation for SS problem</w:t>
      </w:r>
      <w:bookmarkEnd w:id="2603"/>
      <w:bookmarkEnd w:id="2604"/>
      <w:bookmarkEnd w:id="2605"/>
      <w:bookmarkEnd w:id="2606"/>
      <w:bookmarkEnd w:id="2607"/>
      <w:bookmarkEnd w:id="2608"/>
      <w:bookmarkEnd w:id="2609"/>
      <w:bookmarkEnd w:id="2610"/>
      <w:bookmarkEnd w:id="2611"/>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12" w:name="_Toc3200948"/>
      <w:bookmarkStart w:id="2613" w:name="_Toc20392691"/>
      <w:bookmarkStart w:id="2614" w:name="_Toc27774338"/>
      <w:bookmarkStart w:id="2615" w:name="_Toc36482798"/>
      <w:bookmarkStart w:id="2616" w:name="_Toc36484457"/>
      <w:bookmarkStart w:id="2617" w:name="_Toc44933387"/>
      <w:bookmarkStart w:id="2618" w:name="_Toc50972340"/>
      <w:bookmarkStart w:id="2619" w:name="_Toc57105094"/>
      <w:bookmarkStart w:id="2620" w:name="_Toc138672923"/>
      <w:r w:rsidRPr="00816C4A">
        <w:t>8.12.5</w:t>
      </w:r>
      <w:r w:rsidRPr="00816C4A">
        <w:tab/>
        <w:t xml:space="preserve">Additional </w:t>
      </w:r>
      <w:smartTag w:uri="urn:schemas-microsoft-com:office:smarttags" w:element="PersonName">
        <w:r w:rsidRPr="00816C4A">
          <w:t>info</w:t>
        </w:r>
      </w:smartTag>
      <w:r w:rsidRPr="00816C4A">
        <w:t>rmation for SMS problem</w:t>
      </w:r>
      <w:bookmarkEnd w:id="2612"/>
      <w:bookmarkEnd w:id="2613"/>
      <w:bookmarkEnd w:id="2614"/>
      <w:bookmarkEnd w:id="2615"/>
      <w:bookmarkEnd w:id="2616"/>
      <w:bookmarkEnd w:id="2617"/>
      <w:bookmarkEnd w:id="2618"/>
      <w:bookmarkEnd w:id="2619"/>
      <w:bookmarkEnd w:id="2620"/>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21" w:name="_Toc3200949"/>
      <w:bookmarkStart w:id="2622" w:name="_Toc20392692"/>
      <w:bookmarkStart w:id="2623" w:name="_Toc27774339"/>
      <w:bookmarkStart w:id="2624" w:name="_Toc36482799"/>
      <w:bookmarkStart w:id="2625" w:name="_Toc36484458"/>
      <w:bookmarkStart w:id="2626" w:name="_Toc44933388"/>
      <w:bookmarkStart w:id="2627" w:name="_Toc50972341"/>
      <w:bookmarkStart w:id="2628" w:name="_Toc57105095"/>
      <w:bookmarkStart w:id="2629" w:name="_Toc138672924"/>
      <w:r w:rsidRPr="00816C4A">
        <w:t>8.12.6</w:t>
      </w:r>
      <w:r w:rsidRPr="00816C4A">
        <w:tab/>
        <w:t>Not used</w:t>
      </w:r>
      <w:bookmarkEnd w:id="2621"/>
      <w:bookmarkEnd w:id="2622"/>
      <w:bookmarkEnd w:id="2623"/>
      <w:bookmarkEnd w:id="2624"/>
      <w:bookmarkEnd w:id="2625"/>
      <w:bookmarkEnd w:id="2626"/>
      <w:bookmarkEnd w:id="2627"/>
      <w:bookmarkEnd w:id="2628"/>
      <w:bookmarkEnd w:id="2629"/>
    </w:p>
    <w:p w14:paraId="559D3521" w14:textId="77777777" w:rsidR="00E86E7B" w:rsidRPr="00816C4A" w:rsidRDefault="00E86E7B" w:rsidP="00E86E7B"/>
    <w:p w14:paraId="0B0C1F0A" w14:textId="77777777" w:rsidR="00E86E7B" w:rsidRPr="00816C4A" w:rsidRDefault="00E86E7B" w:rsidP="00E86E7B">
      <w:pPr>
        <w:pStyle w:val="Heading3"/>
      </w:pPr>
      <w:bookmarkStart w:id="2630" w:name="_Toc3200950"/>
      <w:bookmarkStart w:id="2631" w:name="_Toc20392693"/>
      <w:bookmarkStart w:id="2632" w:name="_Toc27774340"/>
      <w:bookmarkStart w:id="2633" w:name="_Toc36482800"/>
      <w:bookmarkStart w:id="2634" w:name="_Toc36484459"/>
      <w:bookmarkStart w:id="2635" w:name="_Toc44933389"/>
      <w:bookmarkStart w:id="2636" w:name="_Toc50972342"/>
      <w:bookmarkStart w:id="2637" w:name="_Toc57105096"/>
      <w:bookmarkStart w:id="2638" w:name="_Toc138672925"/>
      <w:r w:rsidRPr="00816C4A">
        <w:t>8.12.7</w:t>
      </w:r>
      <w:r w:rsidRPr="00816C4A">
        <w:tab/>
        <w:t xml:space="preserve">Additional </w:t>
      </w:r>
      <w:smartTag w:uri="urn:schemas-microsoft-com:office:smarttags" w:element="PersonName">
        <w:r w:rsidRPr="00816C4A">
          <w:t>info</w:t>
        </w:r>
      </w:smartTag>
      <w:r w:rsidRPr="00816C4A">
        <w:t>rmation for USSD problem</w:t>
      </w:r>
      <w:bookmarkEnd w:id="2630"/>
      <w:bookmarkEnd w:id="2631"/>
      <w:bookmarkEnd w:id="2632"/>
      <w:bookmarkEnd w:id="2633"/>
      <w:bookmarkEnd w:id="2634"/>
      <w:bookmarkEnd w:id="2635"/>
      <w:bookmarkEnd w:id="2636"/>
      <w:bookmarkEnd w:id="2637"/>
      <w:bookmarkEnd w:id="2638"/>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39" w:name="_Toc3200951"/>
      <w:bookmarkStart w:id="2640" w:name="_Toc20392694"/>
      <w:bookmarkStart w:id="2641" w:name="_Toc27774341"/>
      <w:bookmarkStart w:id="2642" w:name="_Toc36482801"/>
      <w:bookmarkStart w:id="2643" w:name="_Toc36484460"/>
      <w:bookmarkStart w:id="2644" w:name="_Toc44933390"/>
      <w:bookmarkStart w:id="2645" w:name="_Toc50972343"/>
      <w:bookmarkStart w:id="2646" w:name="_Toc57105097"/>
      <w:bookmarkStart w:id="2647" w:name="_Toc138672926"/>
      <w:r w:rsidRPr="00816C4A">
        <w:lastRenderedPageBreak/>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39"/>
      <w:bookmarkEnd w:id="2640"/>
      <w:bookmarkEnd w:id="2641"/>
      <w:bookmarkEnd w:id="2642"/>
      <w:bookmarkEnd w:id="2643"/>
      <w:bookmarkEnd w:id="2644"/>
      <w:bookmarkEnd w:id="2645"/>
      <w:bookmarkEnd w:id="2646"/>
      <w:bookmarkEnd w:id="2647"/>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48" w:name="_Toc3200952"/>
      <w:bookmarkStart w:id="2649" w:name="_Toc20392695"/>
      <w:bookmarkStart w:id="2650" w:name="_Toc27774342"/>
      <w:bookmarkStart w:id="2651" w:name="_Toc36482802"/>
      <w:bookmarkStart w:id="2652" w:name="_Toc36484461"/>
      <w:bookmarkStart w:id="2653" w:name="_Toc44933391"/>
      <w:bookmarkStart w:id="2654" w:name="_Toc50972344"/>
      <w:bookmarkStart w:id="2655" w:name="_Toc57105098"/>
      <w:bookmarkStart w:id="2656" w:name="_Toc138672927"/>
      <w:r w:rsidRPr="00816C4A">
        <w:t>8.12.9</w:t>
      </w:r>
      <w:r w:rsidRPr="00816C4A">
        <w:tab/>
        <w:t>Additional information for MultipleCard commands</w:t>
      </w:r>
      <w:bookmarkEnd w:id="2648"/>
      <w:bookmarkEnd w:id="2649"/>
      <w:bookmarkEnd w:id="2650"/>
      <w:bookmarkEnd w:id="2651"/>
      <w:bookmarkEnd w:id="2652"/>
      <w:bookmarkEnd w:id="2653"/>
      <w:bookmarkEnd w:id="2654"/>
      <w:bookmarkEnd w:id="2655"/>
      <w:bookmarkEnd w:id="2656"/>
    </w:p>
    <w:p w14:paraId="2C4E7EB6" w14:textId="77777777" w:rsidR="00E86E7B" w:rsidRPr="00816C4A" w:rsidRDefault="00E86E7B" w:rsidP="00E86E7B">
      <w:r w:rsidRPr="00816C4A">
        <w:t>See ETSI TS 102 223 [32] clause 8.12.9.</w:t>
      </w:r>
    </w:p>
    <w:p w14:paraId="5A5FE02F" w14:textId="77777777" w:rsidR="00E86E7B" w:rsidRPr="00816C4A" w:rsidRDefault="00E86E7B" w:rsidP="00E86E7B">
      <w:pPr>
        <w:pStyle w:val="Heading3"/>
      </w:pPr>
      <w:bookmarkStart w:id="2657" w:name="_Toc3200953"/>
      <w:bookmarkStart w:id="2658" w:name="_Toc20392696"/>
      <w:bookmarkStart w:id="2659" w:name="_Toc27774343"/>
      <w:bookmarkStart w:id="2660" w:name="_Toc36482803"/>
      <w:bookmarkStart w:id="2661" w:name="_Toc36484462"/>
      <w:bookmarkStart w:id="2662" w:name="_Toc44933392"/>
      <w:bookmarkStart w:id="2663" w:name="_Toc50972345"/>
      <w:bookmarkStart w:id="2664" w:name="_Toc57105099"/>
      <w:bookmarkStart w:id="2665" w:name="_Toc138672928"/>
      <w:r w:rsidRPr="00816C4A">
        <w:t>8.12.10</w:t>
      </w:r>
      <w:r w:rsidRPr="00816C4A">
        <w:tab/>
        <w:t>Additional information for launch browser problem</w:t>
      </w:r>
      <w:bookmarkEnd w:id="2657"/>
      <w:bookmarkEnd w:id="2658"/>
      <w:bookmarkEnd w:id="2659"/>
      <w:bookmarkEnd w:id="2660"/>
      <w:bookmarkEnd w:id="2661"/>
      <w:bookmarkEnd w:id="2662"/>
      <w:bookmarkEnd w:id="2663"/>
      <w:bookmarkEnd w:id="2664"/>
      <w:bookmarkEnd w:id="2665"/>
    </w:p>
    <w:p w14:paraId="2B2863A3" w14:textId="77777777" w:rsidR="00E86E7B" w:rsidRPr="00816C4A" w:rsidRDefault="00E86E7B" w:rsidP="00E86E7B">
      <w:r w:rsidRPr="00816C4A">
        <w:t>See ETSI TS 102 223 [32] clause 8.12.10.</w:t>
      </w:r>
    </w:p>
    <w:p w14:paraId="478321A8" w14:textId="77777777" w:rsidR="00E86E7B" w:rsidRPr="00816C4A" w:rsidRDefault="00E86E7B" w:rsidP="00E86E7B">
      <w:pPr>
        <w:pStyle w:val="Heading3"/>
      </w:pPr>
      <w:bookmarkStart w:id="2666" w:name="_Toc3200954"/>
      <w:bookmarkStart w:id="2667" w:name="_Toc20392697"/>
      <w:bookmarkStart w:id="2668" w:name="_Toc27774344"/>
      <w:bookmarkStart w:id="2669" w:name="_Toc36482804"/>
      <w:bookmarkStart w:id="2670" w:name="_Toc36484463"/>
      <w:bookmarkStart w:id="2671" w:name="_Toc44933393"/>
      <w:bookmarkStart w:id="2672" w:name="_Toc50972346"/>
      <w:bookmarkStart w:id="2673" w:name="_Toc57105100"/>
      <w:bookmarkStart w:id="2674" w:name="_Toc138672929"/>
      <w:r w:rsidRPr="00816C4A">
        <w:t>8.12.11</w:t>
      </w:r>
      <w:r w:rsidRPr="00816C4A">
        <w:tab/>
        <w:t>Additional information for Bearer Independent Protocol</w:t>
      </w:r>
      <w:bookmarkEnd w:id="2666"/>
      <w:bookmarkEnd w:id="2667"/>
      <w:bookmarkEnd w:id="2668"/>
      <w:bookmarkEnd w:id="2669"/>
      <w:bookmarkEnd w:id="2670"/>
      <w:bookmarkEnd w:id="2671"/>
      <w:bookmarkEnd w:id="2672"/>
      <w:bookmarkEnd w:id="2673"/>
      <w:bookmarkEnd w:id="2674"/>
    </w:p>
    <w:p w14:paraId="0CAF01C7" w14:textId="77777777" w:rsidR="00E86E7B" w:rsidRPr="00816C4A" w:rsidRDefault="00E86E7B" w:rsidP="00E86E7B">
      <w:r w:rsidRPr="00816C4A">
        <w:t>See ETSI TS 102 223 [32] clause 8.12.11.</w:t>
      </w:r>
    </w:p>
    <w:p w14:paraId="30E3D74E" w14:textId="77777777" w:rsidR="00E86E7B" w:rsidRPr="00816C4A" w:rsidRDefault="00E86E7B" w:rsidP="00E86E7B">
      <w:pPr>
        <w:pStyle w:val="Heading3"/>
      </w:pPr>
      <w:bookmarkStart w:id="2675" w:name="_Toc3200955"/>
      <w:bookmarkStart w:id="2676" w:name="_Toc20392698"/>
      <w:bookmarkStart w:id="2677" w:name="_Toc27774345"/>
      <w:bookmarkStart w:id="2678" w:name="_Toc36482805"/>
      <w:bookmarkStart w:id="2679" w:name="_Toc36484464"/>
      <w:bookmarkStart w:id="2680" w:name="_Toc44933394"/>
      <w:bookmarkStart w:id="2681" w:name="_Toc50972347"/>
      <w:bookmarkStart w:id="2682" w:name="_Toc57105101"/>
      <w:bookmarkStart w:id="2683" w:name="_Toc138672930"/>
      <w:r w:rsidRPr="00816C4A">
        <w:t>8.12.12</w:t>
      </w:r>
      <w:r w:rsidRPr="00816C4A">
        <w:tab/>
        <w:t>Additional information for Frames commands</w:t>
      </w:r>
      <w:bookmarkEnd w:id="2675"/>
      <w:bookmarkEnd w:id="2676"/>
      <w:bookmarkEnd w:id="2677"/>
      <w:bookmarkEnd w:id="2678"/>
      <w:bookmarkEnd w:id="2679"/>
      <w:bookmarkEnd w:id="2680"/>
      <w:bookmarkEnd w:id="2681"/>
      <w:bookmarkEnd w:id="2682"/>
      <w:bookmarkEnd w:id="2683"/>
    </w:p>
    <w:p w14:paraId="2FC7A507" w14:textId="77777777" w:rsidR="00E86E7B" w:rsidRPr="00816C4A" w:rsidRDefault="00E86E7B" w:rsidP="00E86E7B">
      <w:r w:rsidRPr="00816C4A">
        <w:t>See ETSI TS 102 223 [32] clause 8.12.12.</w:t>
      </w:r>
    </w:p>
    <w:p w14:paraId="1912C148" w14:textId="77777777" w:rsidR="00E86E7B" w:rsidRPr="00816C4A" w:rsidRDefault="00E86E7B" w:rsidP="00E86E7B">
      <w:pPr>
        <w:pStyle w:val="Heading3"/>
      </w:pPr>
      <w:bookmarkStart w:id="2684" w:name="_Toc3200956"/>
      <w:bookmarkStart w:id="2685" w:name="_Toc20392699"/>
      <w:bookmarkStart w:id="2686" w:name="_Toc27774346"/>
      <w:bookmarkStart w:id="2687" w:name="_Toc36482806"/>
      <w:bookmarkStart w:id="2688" w:name="_Toc36484465"/>
      <w:bookmarkStart w:id="2689" w:name="_Toc44933395"/>
      <w:bookmarkStart w:id="2690" w:name="_Toc50972348"/>
      <w:bookmarkStart w:id="2691" w:name="_Toc57105102"/>
      <w:bookmarkStart w:id="2692" w:name="_Toc138672931"/>
      <w:r w:rsidRPr="00816C4A">
        <w:t>8.12.13</w:t>
      </w:r>
      <w:r w:rsidRPr="00816C4A">
        <w:tab/>
        <w:t>Additional information for SUBMIT and RETRIEVE MULTIMEDIA MESSAGE</w:t>
      </w:r>
      <w:bookmarkEnd w:id="2684"/>
      <w:bookmarkEnd w:id="2685"/>
      <w:bookmarkEnd w:id="2686"/>
      <w:bookmarkEnd w:id="2687"/>
      <w:bookmarkEnd w:id="2688"/>
      <w:bookmarkEnd w:id="2689"/>
      <w:bookmarkEnd w:id="2690"/>
      <w:bookmarkEnd w:id="2691"/>
      <w:bookmarkEnd w:id="2692"/>
    </w:p>
    <w:p w14:paraId="7F8DA26C" w14:textId="77777777" w:rsidR="00E86E7B" w:rsidRPr="00816C4A" w:rsidRDefault="00E86E7B" w:rsidP="00E86E7B">
      <w:r w:rsidRPr="00816C4A">
        <w:t>See ETSI TS 102 223 [32] clause 8.12.13.</w:t>
      </w:r>
    </w:p>
    <w:p w14:paraId="779CFD12" w14:textId="77777777" w:rsidR="00E86E7B" w:rsidRPr="00816C4A" w:rsidRDefault="00E86E7B" w:rsidP="00E86E7B">
      <w:pPr>
        <w:pStyle w:val="Heading2"/>
      </w:pPr>
      <w:bookmarkStart w:id="2693" w:name="_Toc3200957"/>
      <w:bookmarkStart w:id="2694" w:name="_Toc20392700"/>
      <w:bookmarkStart w:id="2695" w:name="_Toc27774347"/>
      <w:bookmarkStart w:id="2696" w:name="_Toc36482807"/>
      <w:bookmarkStart w:id="2697" w:name="_Toc36484466"/>
      <w:bookmarkStart w:id="2698" w:name="_Toc44933396"/>
      <w:bookmarkStart w:id="2699" w:name="_Toc50972349"/>
      <w:bookmarkStart w:id="2700" w:name="_Toc57105103"/>
      <w:bookmarkStart w:id="2701" w:name="_Toc138672932"/>
      <w:r w:rsidRPr="00816C4A">
        <w:t>8.13</w:t>
      </w:r>
      <w:r w:rsidRPr="00816C4A">
        <w:tab/>
        <w:t>SMS TPDU</w:t>
      </w:r>
      <w:bookmarkEnd w:id="2693"/>
      <w:bookmarkEnd w:id="2694"/>
      <w:bookmarkEnd w:id="2695"/>
      <w:bookmarkEnd w:id="2696"/>
      <w:bookmarkEnd w:id="2697"/>
      <w:bookmarkEnd w:id="2698"/>
      <w:bookmarkEnd w:id="2699"/>
      <w:bookmarkEnd w:id="2700"/>
      <w:bookmarkEnd w:id="2701"/>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702" w:name="_Toc3200958"/>
      <w:bookmarkStart w:id="2703" w:name="_Toc20392701"/>
      <w:bookmarkStart w:id="2704" w:name="_Toc27774348"/>
      <w:bookmarkStart w:id="2705" w:name="_Toc36482808"/>
      <w:bookmarkStart w:id="2706" w:name="_Toc36484467"/>
      <w:bookmarkStart w:id="2707" w:name="_Toc44933397"/>
      <w:bookmarkStart w:id="2708" w:name="_Toc50972350"/>
      <w:bookmarkStart w:id="2709" w:name="_Toc57105104"/>
      <w:bookmarkStart w:id="2710" w:name="_Toc138672933"/>
      <w:r w:rsidRPr="00816C4A">
        <w:lastRenderedPageBreak/>
        <w:t>8.14</w:t>
      </w:r>
      <w:r w:rsidRPr="00816C4A">
        <w:tab/>
        <w:t>SS string</w:t>
      </w:r>
      <w:bookmarkEnd w:id="2702"/>
      <w:bookmarkEnd w:id="2703"/>
      <w:bookmarkEnd w:id="2704"/>
      <w:bookmarkEnd w:id="2705"/>
      <w:bookmarkEnd w:id="2706"/>
      <w:bookmarkEnd w:id="2707"/>
      <w:bookmarkEnd w:id="2708"/>
      <w:bookmarkEnd w:id="2709"/>
      <w:bookmarkEnd w:id="2710"/>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11" w:name="_Toc3200959"/>
      <w:bookmarkStart w:id="2712" w:name="_Toc20392702"/>
      <w:bookmarkStart w:id="2713" w:name="_Toc27774349"/>
      <w:bookmarkStart w:id="2714" w:name="_Toc36482809"/>
      <w:bookmarkStart w:id="2715" w:name="_Toc36484468"/>
      <w:bookmarkStart w:id="2716" w:name="_Toc44933398"/>
      <w:bookmarkStart w:id="2717" w:name="_Toc50972351"/>
      <w:bookmarkStart w:id="2718" w:name="_Toc57105105"/>
      <w:bookmarkStart w:id="2719" w:name="_Toc138672934"/>
      <w:r w:rsidRPr="00816C4A">
        <w:t>8.15</w:t>
      </w:r>
      <w:r w:rsidRPr="00816C4A">
        <w:tab/>
        <w:t>Text string</w:t>
      </w:r>
      <w:bookmarkEnd w:id="2711"/>
      <w:bookmarkEnd w:id="2712"/>
      <w:bookmarkEnd w:id="2713"/>
      <w:bookmarkEnd w:id="2714"/>
      <w:bookmarkEnd w:id="2715"/>
      <w:bookmarkEnd w:id="2716"/>
      <w:bookmarkEnd w:id="2717"/>
      <w:bookmarkEnd w:id="2718"/>
      <w:bookmarkEnd w:id="2719"/>
    </w:p>
    <w:p w14:paraId="1D566601" w14:textId="77777777" w:rsidR="00E86E7B" w:rsidRPr="00816C4A" w:rsidRDefault="00E86E7B" w:rsidP="00E86E7B">
      <w:r w:rsidRPr="00816C4A">
        <w:t>Content and coding is defined ETSI TS 102 223 [32] clause 8.15,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20" w:name="_Toc3200960"/>
      <w:bookmarkStart w:id="2721" w:name="_Toc20392703"/>
      <w:bookmarkStart w:id="2722" w:name="_Toc27774350"/>
      <w:bookmarkStart w:id="2723" w:name="_Toc36482810"/>
      <w:bookmarkStart w:id="2724" w:name="_Toc36484469"/>
      <w:bookmarkStart w:id="2725" w:name="_Toc44933399"/>
      <w:bookmarkStart w:id="2726" w:name="_Toc50972352"/>
      <w:bookmarkStart w:id="2727" w:name="_Toc57105106"/>
      <w:bookmarkStart w:id="2728" w:name="_Toc138672935"/>
      <w:r w:rsidRPr="00816C4A">
        <w:t>8.16</w:t>
      </w:r>
      <w:r w:rsidRPr="00816C4A">
        <w:tab/>
        <w:t>Tone</w:t>
      </w:r>
      <w:bookmarkEnd w:id="2720"/>
      <w:bookmarkEnd w:id="2721"/>
      <w:bookmarkEnd w:id="2722"/>
      <w:bookmarkEnd w:id="2723"/>
      <w:bookmarkEnd w:id="2724"/>
      <w:bookmarkEnd w:id="2725"/>
      <w:bookmarkEnd w:id="2726"/>
      <w:bookmarkEnd w:id="2727"/>
      <w:bookmarkEnd w:id="2728"/>
    </w:p>
    <w:p w14:paraId="31246B91" w14:textId="77777777" w:rsidR="00E86E7B" w:rsidRPr="00816C4A" w:rsidRDefault="00E86E7B" w:rsidP="00E86E7B">
      <w:r w:rsidRPr="00816C4A">
        <w:t>See ETSI TS 102 223 [32] clause 8.16.</w:t>
      </w:r>
    </w:p>
    <w:p w14:paraId="5D3F601B" w14:textId="77777777" w:rsidR="00E86E7B" w:rsidRPr="00816C4A" w:rsidRDefault="00E86E7B" w:rsidP="00E86E7B">
      <w:pPr>
        <w:pStyle w:val="NO"/>
      </w:pPr>
      <w:r w:rsidRPr="00816C4A">
        <w:t>NOTE:</w:t>
      </w:r>
      <w:r w:rsidRPr="00816C4A">
        <w:tab/>
        <w:t>Standard supervisory tones for 3G are specified in TS 22.001 [22].</w:t>
      </w:r>
    </w:p>
    <w:p w14:paraId="6356E21E" w14:textId="77777777" w:rsidR="00E86E7B" w:rsidRPr="00816C4A" w:rsidRDefault="00E86E7B" w:rsidP="00E86E7B">
      <w:pPr>
        <w:pStyle w:val="Heading2"/>
      </w:pPr>
      <w:bookmarkStart w:id="2729" w:name="_Toc3200961"/>
      <w:bookmarkStart w:id="2730" w:name="_Toc20392704"/>
      <w:bookmarkStart w:id="2731" w:name="_Toc27774351"/>
      <w:bookmarkStart w:id="2732" w:name="_Toc36482811"/>
      <w:bookmarkStart w:id="2733" w:name="_Toc36484470"/>
      <w:bookmarkStart w:id="2734" w:name="_Toc44933400"/>
      <w:bookmarkStart w:id="2735" w:name="_Toc50972353"/>
      <w:bookmarkStart w:id="2736" w:name="_Toc57105107"/>
      <w:bookmarkStart w:id="2737" w:name="_Toc138672936"/>
      <w:r w:rsidRPr="00816C4A">
        <w:t>8.17</w:t>
      </w:r>
      <w:r w:rsidRPr="00816C4A">
        <w:tab/>
        <w:t>USSD string</w:t>
      </w:r>
      <w:bookmarkEnd w:id="2729"/>
      <w:bookmarkEnd w:id="2730"/>
      <w:bookmarkEnd w:id="2731"/>
      <w:bookmarkEnd w:id="2732"/>
      <w:bookmarkEnd w:id="2733"/>
      <w:bookmarkEnd w:id="2734"/>
      <w:bookmarkEnd w:id="2735"/>
      <w:bookmarkEnd w:id="2736"/>
      <w:bookmarkEnd w:id="2737"/>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38" w:name="_Toc3200962"/>
      <w:bookmarkStart w:id="2739" w:name="_Toc20392705"/>
      <w:bookmarkStart w:id="2740" w:name="_Toc27774352"/>
      <w:bookmarkStart w:id="2741" w:name="_Toc36482812"/>
      <w:bookmarkStart w:id="2742" w:name="_Toc36484471"/>
      <w:bookmarkStart w:id="2743" w:name="_Toc44933401"/>
      <w:bookmarkStart w:id="2744" w:name="_Toc50972354"/>
      <w:bookmarkStart w:id="2745" w:name="_Toc57105108"/>
      <w:bookmarkStart w:id="2746" w:name="_Toc138672937"/>
      <w:r w:rsidRPr="00816C4A">
        <w:t>8.18</w:t>
      </w:r>
      <w:r w:rsidRPr="00816C4A">
        <w:tab/>
        <w:t>File List</w:t>
      </w:r>
      <w:bookmarkEnd w:id="2738"/>
      <w:bookmarkEnd w:id="2739"/>
      <w:bookmarkEnd w:id="2740"/>
      <w:bookmarkEnd w:id="2741"/>
      <w:bookmarkEnd w:id="2742"/>
      <w:bookmarkEnd w:id="2743"/>
      <w:bookmarkEnd w:id="2744"/>
      <w:bookmarkEnd w:id="2745"/>
      <w:bookmarkEnd w:id="2746"/>
    </w:p>
    <w:p w14:paraId="61584610" w14:textId="77777777" w:rsidR="00E86E7B" w:rsidRPr="00816C4A" w:rsidRDefault="00E86E7B" w:rsidP="00E86E7B">
      <w:r w:rsidRPr="00816C4A">
        <w:t>See ETSI TS 102 223 [32] clause 8.18.</w:t>
      </w:r>
    </w:p>
    <w:p w14:paraId="1284AC75" w14:textId="77777777" w:rsidR="00E86E7B" w:rsidRPr="00816C4A" w:rsidRDefault="00E86E7B" w:rsidP="00E86E7B">
      <w:pPr>
        <w:pStyle w:val="Heading2"/>
      </w:pPr>
      <w:bookmarkStart w:id="2747" w:name="_Toc3200963"/>
      <w:bookmarkStart w:id="2748" w:name="_Toc20392706"/>
      <w:bookmarkStart w:id="2749" w:name="_Toc27774353"/>
      <w:bookmarkStart w:id="2750" w:name="_Toc36482813"/>
      <w:bookmarkStart w:id="2751" w:name="_Toc36484472"/>
      <w:bookmarkStart w:id="2752" w:name="_Toc44933402"/>
      <w:bookmarkStart w:id="2753" w:name="_Toc50972355"/>
      <w:bookmarkStart w:id="2754" w:name="_Toc57105109"/>
      <w:bookmarkStart w:id="2755" w:name="_Toc138672938"/>
      <w:r w:rsidRPr="00816C4A">
        <w:lastRenderedPageBreak/>
        <w:t>8.19</w:t>
      </w:r>
      <w:r w:rsidRPr="00816C4A">
        <w:tab/>
        <w:t>Location Information</w:t>
      </w:r>
      <w:bookmarkEnd w:id="2747"/>
      <w:bookmarkEnd w:id="2748"/>
      <w:bookmarkEnd w:id="2749"/>
      <w:bookmarkEnd w:id="2750"/>
      <w:bookmarkEnd w:id="2751"/>
      <w:bookmarkEnd w:id="2752"/>
      <w:bookmarkEnd w:id="2753"/>
      <w:bookmarkEnd w:id="2754"/>
      <w:bookmarkEnd w:id="2755"/>
    </w:p>
    <w:p w14:paraId="06D8B36A" w14:textId="77777777" w:rsidR="00E86E7B" w:rsidRPr="00816C4A" w:rsidRDefault="00E86E7B" w:rsidP="00E86E7B">
      <w:pPr>
        <w:pStyle w:val="Heading3"/>
      </w:pPr>
      <w:bookmarkStart w:id="2756" w:name="_Toc3200964"/>
      <w:bookmarkStart w:id="2757" w:name="_Toc20392707"/>
      <w:bookmarkStart w:id="2758" w:name="_Toc27774354"/>
      <w:bookmarkStart w:id="2759" w:name="_Toc36482814"/>
      <w:bookmarkStart w:id="2760" w:name="_Toc36484473"/>
      <w:bookmarkStart w:id="2761" w:name="_Toc44933403"/>
      <w:bookmarkStart w:id="2762" w:name="_Toc50972356"/>
      <w:bookmarkStart w:id="2763" w:name="_Toc57105110"/>
      <w:bookmarkStart w:id="2764" w:name="_Toc138672939"/>
      <w:r w:rsidRPr="00816C4A">
        <w:t>8.19.1</w:t>
      </w:r>
      <w:r w:rsidRPr="00816C4A">
        <w:tab/>
        <w:t>Location Information for GERAN</w:t>
      </w:r>
      <w:bookmarkEnd w:id="2756"/>
      <w:bookmarkEnd w:id="2757"/>
      <w:bookmarkEnd w:id="2758"/>
      <w:bookmarkEnd w:id="2759"/>
      <w:bookmarkEnd w:id="2760"/>
      <w:bookmarkEnd w:id="2761"/>
      <w:bookmarkEnd w:id="2762"/>
      <w:bookmarkEnd w:id="2763"/>
      <w:bookmarkEnd w:id="2764"/>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65" w:name="_Toc3200965"/>
      <w:bookmarkStart w:id="2766" w:name="_Toc20392708"/>
      <w:bookmarkStart w:id="2767" w:name="_Toc27774355"/>
      <w:bookmarkStart w:id="2768" w:name="_Toc36482815"/>
      <w:bookmarkStart w:id="2769" w:name="_Toc36484474"/>
      <w:bookmarkStart w:id="2770" w:name="_Toc44933404"/>
      <w:bookmarkStart w:id="2771" w:name="_Toc50972357"/>
      <w:bookmarkStart w:id="2772" w:name="_Toc57105111"/>
      <w:bookmarkStart w:id="2773" w:name="_Toc138672940"/>
      <w:r w:rsidRPr="00816C4A">
        <w:t>8.19.2</w:t>
      </w:r>
      <w:r w:rsidRPr="00816C4A">
        <w:tab/>
        <w:t>Location Information for UTRAN</w:t>
      </w:r>
      <w:bookmarkEnd w:id="2765"/>
      <w:bookmarkEnd w:id="2766"/>
      <w:bookmarkEnd w:id="2767"/>
      <w:bookmarkEnd w:id="2768"/>
      <w:bookmarkEnd w:id="2769"/>
      <w:bookmarkEnd w:id="2770"/>
      <w:bookmarkEnd w:id="2771"/>
      <w:bookmarkEnd w:id="2772"/>
      <w:bookmarkEnd w:id="2773"/>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7809D1D8" w14:textId="77777777" w:rsidR="00AD764D" w:rsidRDefault="00AD764D" w:rsidP="00AD764D">
      <w:pPr>
        <w:pStyle w:val="Heading3"/>
      </w:pPr>
      <w:bookmarkStart w:id="2774" w:name="_Toc3200966"/>
      <w:bookmarkStart w:id="2775" w:name="_Toc20392709"/>
      <w:bookmarkStart w:id="2776" w:name="_Toc27774356"/>
      <w:bookmarkStart w:id="2777" w:name="_Toc36482816"/>
      <w:bookmarkStart w:id="2778" w:name="_Toc36484475"/>
      <w:bookmarkStart w:id="2779" w:name="_Toc44933405"/>
      <w:bookmarkStart w:id="2780" w:name="_Toc50972358"/>
      <w:bookmarkStart w:id="2781" w:name="_Toc57105112"/>
      <w:bookmarkStart w:id="2782" w:name="_Toc3200967"/>
      <w:bookmarkStart w:id="2783" w:name="_Toc20392710"/>
      <w:bookmarkStart w:id="2784" w:name="_Toc27774357"/>
      <w:bookmarkStart w:id="2785" w:name="_Toc36482817"/>
      <w:bookmarkStart w:id="2786" w:name="_Toc36484476"/>
      <w:bookmarkStart w:id="2787" w:name="_Toc44933406"/>
      <w:bookmarkStart w:id="2788" w:name="_Toc50972359"/>
      <w:bookmarkStart w:id="2789" w:name="_Toc57105113"/>
      <w:bookmarkStart w:id="2790" w:name="_Toc3200968"/>
      <w:bookmarkStart w:id="2791" w:name="_Toc20392711"/>
      <w:bookmarkStart w:id="2792" w:name="_Toc27774358"/>
      <w:bookmarkStart w:id="2793" w:name="_Toc36482818"/>
      <w:bookmarkStart w:id="2794" w:name="_Toc36484477"/>
      <w:bookmarkStart w:id="2795" w:name="_Toc44933407"/>
      <w:bookmarkStart w:id="2796" w:name="_Toc50972360"/>
      <w:bookmarkStart w:id="2797" w:name="_Toc57105114"/>
      <w:bookmarkStart w:id="2798" w:name="_Toc138672941"/>
      <w:r>
        <w:t>8.19.3</w:t>
      </w:r>
      <w:r>
        <w:tab/>
        <w:t>Location Information for E-UTRAN</w:t>
      </w:r>
      <w:bookmarkEnd w:id="2774"/>
      <w:bookmarkEnd w:id="2775"/>
      <w:bookmarkEnd w:id="2776"/>
      <w:bookmarkEnd w:id="2777"/>
      <w:bookmarkEnd w:id="2778"/>
      <w:bookmarkEnd w:id="2779"/>
      <w:bookmarkEnd w:id="2780"/>
      <w:bookmarkEnd w:id="2781"/>
      <w:r>
        <w:t xml:space="preserve"> and Satellite E-UTRAN</w:t>
      </w:r>
      <w:bookmarkEnd w:id="2798"/>
    </w:p>
    <w:p w14:paraId="2BC44800"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357B17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40AFDA5"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4B16E05"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35D68FCE" w14:textId="77777777" w:rsidR="00AD764D" w:rsidRDefault="00AD764D" w:rsidP="00C5562E">
            <w:pPr>
              <w:pStyle w:val="TAH"/>
            </w:pPr>
            <w:r>
              <w:t>Length (bytes)</w:t>
            </w:r>
          </w:p>
        </w:tc>
      </w:tr>
      <w:tr w:rsidR="00AD764D" w14:paraId="237AD9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63F338F"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1A9EA49"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8DDD97" w14:textId="77777777" w:rsidR="00AD764D" w:rsidRDefault="00AD764D" w:rsidP="00C5562E">
            <w:pPr>
              <w:pStyle w:val="TAC"/>
            </w:pPr>
            <w:r>
              <w:t>1</w:t>
            </w:r>
          </w:p>
        </w:tc>
      </w:tr>
      <w:tr w:rsidR="00AD764D" w14:paraId="771DD2A8"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AF10FF6"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CFE2808" w14:textId="420D08EC"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D52A8AD" w14:textId="77777777" w:rsidR="00AD764D" w:rsidRDefault="00AD764D" w:rsidP="00C5562E">
            <w:pPr>
              <w:pStyle w:val="TAC"/>
            </w:pPr>
            <w:r>
              <w:t>1</w:t>
            </w:r>
          </w:p>
        </w:tc>
      </w:tr>
      <w:tr w:rsidR="00AD764D" w14:paraId="5965DCD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4E2760C1"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B7B157"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D1B3FA8" w14:textId="77777777" w:rsidR="00AD764D" w:rsidRDefault="00AD764D" w:rsidP="00C5562E">
            <w:pPr>
              <w:pStyle w:val="TAC"/>
            </w:pPr>
            <w:r>
              <w:t>3</w:t>
            </w:r>
          </w:p>
        </w:tc>
      </w:tr>
      <w:tr w:rsidR="00AD764D" w14:paraId="2FAE948D"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3D5B830" w14:textId="77777777" w:rsidR="00AD764D" w:rsidRDefault="00AD764D" w:rsidP="00C5562E">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2907D6FD" w14:textId="77777777" w:rsidR="00AD764D" w:rsidRDefault="00AD764D" w:rsidP="00C5562E">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CCF81AD" w14:textId="77777777" w:rsidR="00AD764D" w:rsidRDefault="00AD764D" w:rsidP="00C5562E">
            <w:pPr>
              <w:pStyle w:val="TAC"/>
            </w:pPr>
            <w:r>
              <w:t>2</w:t>
            </w:r>
          </w:p>
        </w:tc>
      </w:tr>
      <w:tr w:rsidR="00AD764D" w14:paraId="64D9D0D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785C2BB" w14:textId="77777777" w:rsidR="00AD764D" w:rsidRDefault="00AD764D" w:rsidP="00C5562E">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418C7426" w14:textId="77777777" w:rsidR="00AD764D" w:rsidRDefault="00AD764D" w:rsidP="00C5562E">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4450A514" w14:textId="77777777" w:rsidR="00AD764D" w:rsidRDefault="00AD764D" w:rsidP="00C5562E">
            <w:pPr>
              <w:pStyle w:val="TAC"/>
            </w:pPr>
            <w:r>
              <w:t>4</w:t>
            </w:r>
          </w:p>
        </w:tc>
      </w:tr>
      <w:tr w:rsidR="00AD764D" w14:paraId="43DEE2F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132DF3D8" w14:textId="77777777" w:rsidR="00AD764D" w:rsidRDefault="00AD764D" w:rsidP="00C5562E">
            <w:pPr>
              <w:pStyle w:val="TAC"/>
            </w:pPr>
            <w:r>
              <w:t>12</w:t>
            </w:r>
          </w:p>
        </w:tc>
        <w:tc>
          <w:tcPr>
            <w:tcW w:w="4961" w:type="dxa"/>
            <w:tcBorders>
              <w:top w:val="single" w:sz="6" w:space="0" w:color="auto"/>
              <w:left w:val="single" w:sz="6" w:space="0" w:color="auto"/>
              <w:bottom w:val="single" w:sz="6" w:space="0" w:color="auto"/>
              <w:right w:val="single" w:sz="6" w:space="0" w:color="auto"/>
            </w:tcBorders>
          </w:tcPr>
          <w:p w14:paraId="64F0653B" w14:textId="77777777" w:rsidR="00AD764D" w:rsidRDefault="00AD764D" w:rsidP="00C5562E">
            <w:pPr>
              <w:pStyle w:val="TAL"/>
            </w:pPr>
            <w:r>
              <w:t>E-UTRAN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75687860" w14:textId="77777777" w:rsidR="00AD764D" w:rsidRDefault="00AD764D" w:rsidP="00C5562E">
            <w:pPr>
              <w:pStyle w:val="TAC"/>
            </w:pPr>
            <w:r>
              <w:t>1</w:t>
            </w:r>
          </w:p>
        </w:tc>
      </w:tr>
      <w:tr w:rsidR="00AD764D" w14:paraId="39E1C16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58B569A7" w14:textId="77777777" w:rsidR="00AD764D" w:rsidRDefault="00AD764D" w:rsidP="00C5562E">
            <w:pPr>
              <w:pStyle w:val="TAC"/>
            </w:pPr>
            <w:r>
              <w:t>13</w:t>
            </w:r>
          </w:p>
        </w:tc>
        <w:tc>
          <w:tcPr>
            <w:tcW w:w="4961" w:type="dxa"/>
            <w:tcBorders>
              <w:top w:val="single" w:sz="6" w:space="0" w:color="auto"/>
              <w:left w:val="single" w:sz="6" w:space="0" w:color="auto"/>
              <w:bottom w:val="single" w:sz="6" w:space="0" w:color="auto"/>
              <w:right w:val="single" w:sz="6" w:space="0" w:color="auto"/>
            </w:tcBorders>
          </w:tcPr>
          <w:p w14:paraId="42A322A7" w14:textId="77777777" w:rsidR="00AD764D" w:rsidRPr="006570E5" w:rsidRDefault="00AD764D" w:rsidP="00C5562E">
            <w:pPr>
              <w:pStyle w:val="TAL"/>
              <w:rPr>
                <w:lang w:val="en-US"/>
              </w:rPr>
            </w:pPr>
            <w:r>
              <w:t xml:space="preserve">Length of total bytes in </w:t>
            </w:r>
            <w:r>
              <w:rPr>
                <w:lang w:val="en-US"/>
              </w:rPr>
              <w:t>Satellite E-UTRAN TAI List</w:t>
            </w:r>
          </w:p>
        </w:tc>
        <w:tc>
          <w:tcPr>
            <w:tcW w:w="1417" w:type="dxa"/>
            <w:tcBorders>
              <w:top w:val="single" w:sz="6" w:space="0" w:color="auto"/>
              <w:left w:val="single" w:sz="6" w:space="0" w:color="auto"/>
              <w:bottom w:val="single" w:sz="6" w:space="0" w:color="auto"/>
              <w:right w:val="single" w:sz="6" w:space="0" w:color="auto"/>
            </w:tcBorders>
          </w:tcPr>
          <w:p w14:paraId="07754B98" w14:textId="77777777" w:rsidR="00AD764D" w:rsidRDefault="00AD764D" w:rsidP="00C5562E">
            <w:pPr>
              <w:pStyle w:val="TAC"/>
            </w:pPr>
            <w:r>
              <w:t>1</w:t>
            </w:r>
          </w:p>
        </w:tc>
      </w:tr>
      <w:tr w:rsidR="00AD764D" w14:paraId="472CF58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24C5C604" w14:textId="77777777" w:rsidR="00AD764D" w:rsidRPr="003C77E7" w:rsidRDefault="00AD764D" w:rsidP="00C5562E">
            <w:pPr>
              <w:pStyle w:val="TAC"/>
              <w:rPr>
                <w:szCs w:val="18"/>
              </w:rPr>
            </w:pPr>
            <w:r>
              <w:rPr>
                <w:szCs w:val="18"/>
              </w:rPr>
              <w:t>14</w:t>
            </w:r>
          </w:p>
          <w:p w14:paraId="524A5E5F" w14:textId="77777777" w:rsidR="00AD764D" w:rsidRPr="003C77E7" w:rsidRDefault="00AD764D" w:rsidP="00C5562E">
            <w:pPr>
              <w:pStyle w:val="TAC"/>
              <w:rPr>
                <w:szCs w:val="18"/>
              </w:rPr>
            </w:pPr>
            <w:r w:rsidRPr="003C77E7">
              <w:rPr>
                <w:szCs w:val="18"/>
              </w:rPr>
              <w:t xml:space="preserve">to </w:t>
            </w:r>
          </w:p>
          <w:p w14:paraId="0A1330F7" w14:textId="77777777" w:rsidR="00AD764D" w:rsidRDefault="00AD764D" w:rsidP="00C5562E">
            <w:pPr>
              <w:pStyle w:val="TAC"/>
            </w:pPr>
            <w:r w:rsidRPr="003C77E7">
              <w:rPr>
                <w:szCs w:val="18"/>
              </w:rPr>
              <w:t>13+(</w:t>
            </w:r>
            <w:r>
              <w:rPr>
                <w:szCs w:val="18"/>
              </w:rPr>
              <w:t>N*5</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1D4A2E07" w14:textId="77777777" w:rsidR="00AD764D" w:rsidRDefault="00AD764D" w:rsidP="00C5562E">
            <w:pPr>
              <w:pStyle w:val="TAL"/>
              <w:rPr>
                <w:lang w:val="en-US"/>
              </w:rPr>
            </w:pPr>
            <w:r>
              <w:rPr>
                <w:lang w:val="en-US"/>
              </w:rPr>
              <w:t>Satellite E-UTRAN TAI List</w:t>
            </w:r>
          </w:p>
          <w:p w14:paraId="41D48228" w14:textId="77777777" w:rsidR="00AD764D" w:rsidRDefault="00AD764D" w:rsidP="00C5562E">
            <w:pPr>
              <w:pStyle w:val="TAL"/>
              <w:rPr>
                <w:lang w:val="en-US"/>
              </w:rPr>
            </w:pPr>
          </w:p>
          <w:p w14:paraId="10921A8A" w14:textId="77777777" w:rsidR="00AD764D" w:rsidRDefault="00AD764D" w:rsidP="00C5562E">
            <w:pPr>
              <w:pStyle w:val="TAL"/>
              <w:rPr>
                <w:lang w:val="en-US"/>
              </w:rPr>
            </w:pPr>
            <w:r>
              <w:rPr>
                <w:lang w:val="en-US"/>
              </w:rPr>
              <w:t xml:space="preserve">‘N’ denotes Number of elements in TAI List (up to 12). </w:t>
            </w:r>
          </w:p>
          <w:p w14:paraId="5010EA16"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33F1328C" w14:textId="77777777" w:rsidR="00AD764D" w:rsidRDefault="00AD764D" w:rsidP="00C5562E">
            <w:pPr>
              <w:pStyle w:val="TAC"/>
            </w:pPr>
            <w:r>
              <w:t>N * 5</w:t>
            </w:r>
          </w:p>
        </w:tc>
      </w:tr>
      <w:tr w:rsidR="00AD764D" w14:paraId="693137C1"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2D53A7B" w14:textId="77777777" w:rsidR="00AD764D" w:rsidRDefault="00AD764D" w:rsidP="00C5562E">
            <w:pPr>
              <w:pStyle w:val="TAN"/>
              <w:rPr>
                <w:noProof/>
              </w:rPr>
            </w:pPr>
            <w:r>
              <w:t>NOTE:</w:t>
            </w:r>
            <w:r>
              <w:rPr>
                <w:noProof/>
              </w:rPr>
              <w:tab/>
              <w:t>When this object is used in the Network Rejection event download, the E-UTRAN</w:t>
            </w:r>
            <w:r>
              <w:t>/Satellite E-UTRAN</w:t>
            </w:r>
            <w:r>
              <w:rPr>
                <w:noProof/>
              </w:rPr>
              <w:t xml:space="preserve"> Cell Identifier (ECI) and Satellite E-UTRAN TAI list related fields shall not be present and the length field shall be set to '05'.</w:t>
            </w:r>
          </w:p>
        </w:tc>
      </w:tr>
    </w:tbl>
    <w:p w14:paraId="2034D45C" w14:textId="77777777" w:rsidR="00AD764D" w:rsidRDefault="00AD764D" w:rsidP="00AD764D"/>
    <w:p w14:paraId="25C3A0D2" w14:textId="77777777" w:rsidR="00AD764D" w:rsidRDefault="00AD764D" w:rsidP="00AD764D">
      <w:pPr>
        <w:rPr>
          <w:lang w:val="en-US"/>
        </w:rPr>
      </w:pPr>
      <w:r>
        <w:rPr>
          <w:lang w:val="en-US"/>
        </w:rPr>
        <w:lastRenderedPageBreak/>
        <w:t>Coding of each TAI in Satellite E-UTRAN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628847D1"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CFD5222"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D44C4E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241E678"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53377D0" w14:textId="77777777" w:rsidR="00AD764D" w:rsidRDefault="00AD764D" w:rsidP="00C5562E">
            <w:pPr>
              <w:pStyle w:val="TF"/>
              <w:keepLines w:val="0"/>
              <w:spacing w:after="0"/>
              <w:rPr>
                <w:lang w:val="en-US"/>
              </w:rPr>
            </w:pPr>
            <w:r>
              <w:rPr>
                <w:lang w:val="en-US"/>
              </w:rPr>
              <w:t>Length (bytes)</w:t>
            </w:r>
          </w:p>
        </w:tc>
      </w:tr>
      <w:tr w:rsidR="00AD764D" w14:paraId="115BF7F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138144A"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F6F1BEB"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8EF9A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C0D9D64" w14:textId="77777777" w:rsidR="00AD764D" w:rsidRDefault="00AD764D" w:rsidP="00C5562E">
            <w:pPr>
              <w:pStyle w:val="TAC"/>
              <w:rPr>
                <w:lang w:val="en-US"/>
              </w:rPr>
            </w:pPr>
            <w:r>
              <w:rPr>
                <w:lang w:val="en-US"/>
              </w:rPr>
              <w:t>3</w:t>
            </w:r>
          </w:p>
        </w:tc>
      </w:tr>
      <w:tr w:rsidR="00AD764D" w14:paraId="1DBFA5D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44BB7D"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37D96E72"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B6EE28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7F644F1" w14:textId="77777777" w:rsidR="00AD764D" w:rsidRDefault="00AD764D" w:rsidP="00C5562E">
            <w:pPr>
              <w:pStyle w:val="TAC"/>
              <w:rPr>
                <w:lang w:val="en-US"/>
              </w:rPr>
            </w:pPr>
            <w:r>
              <w:rPr>
                <w:lang w:val="en-US"/>
              </w:rPr>
              <w:t>2</w:t>
            </w:r>
          </w:p>
        </w:tc>
      </w:tr>
    </w:tbl>
    <w:p w14:paraId="5C4A3692" w14:textId="77777777" w:rsidR="00AD764D" w:rsidRDefault="00AD764D" w:rsidP="00AD764D"/>
    <w:p w14:paraId="261C567B" w14:textId="77777777" w:rsidR="00AD764D" w:rsidRDefault="00AD764D" w:rsidP="00AD764D">
      <w:r>
        <w:t>The Mobile Country Code (MCC), the Mobile Network Code (MNC) is coded as in TS 24.008 [9].</w:t>
      </w:r>
    </w:p>
    <w:p w14:paraId="282E858D" w14:textId="77777777" w:rsidR="00AD764D" w:rsidRDefault="00AD764D" w:rsidP="00AD764D">
      <w:r>
        <w:t>The Tracking Area Code (TAC) for E-UTRAN is coded in 2 bytes as specified in TS 24.301 [46].</w:t>
      </w:r>
    </w:p>
    <w:p w14:paraId="1BC63609" w14:textId="77777777" w:rsidR="00AD764D" w:rsidRDefault="00AD764D" w:rsidP="00AD764D">
      <w:r>
        <w:t>For Satellite E-UTRAN, when multiple TACs are received from the lower layers of the ME,</w:t>
      </w:r>
      <w:r>
        <w:br/>
        <w:t xml:space="preserve">the ME shall derive the Current TAI as specified in TS 24.301 [46] and indicate it to UICC in bytes 3 – 7 </w:t>
      </w:r>
      <w:r>
        <w:br/>
        <w:t>of Satellite E-UTRAN Location Information.</w:t>
      </w:r>
      <w:r w:rsidRPr="0030677B">
        <w:t xml:space="preserve"> </w:t>
      </w:r>
      <w:r>
        <w:t>The ME shall additionally include the complete list of TAIs received from the lower layers in the Satellite E-UTRAN TAI List of the Location Information.</w:t>
      </w:r>
    </w:p>
    <w:p w14:paraId="1E13B982" w14:textId="77777777" w:rsidR="00AD764D" w:rsidRDefault="00AD764D" w:rsidP="00AD764D">
      <w:r>
        <w:t>The E-UTRAN/Satellite E-UTRAN Cell Identifier (ECI) is coded as defined in TS 36.401 [48].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2A094107" w14:textId="77777777" w:rsidR="00AD764D" w:rsidRDefault="00AD764D" w:rsidP="00AD764D">
      <w:pPr>
        <w:pStyle w:val="Heading3"/>
      </w:pPr>
      <w:bookmarkStart w:id="2799" w:name="_Toc138672942"/>
      <w:bookmarkEnd w:id="2782"/>
      <w:bookmarkEnd w:id="2783"/>
      <w:bookmarkEnd w:id="2784"/>
      <w:bookmarkEnd w:id="2785"/>
      <w:bookmarkEnd w:id="2786"/>
      <w:bookmarkEnd w:id="2787"/>
      <w:bookmarkEnd w:id="2788"/>
      <w:bookmarkEnd w:id="2789"/>
      <w:r>
        <w:t>8.19.4</w:t>
      </w:r>
      <w:r>
        <w:tab/>
        <w:t>Location Information for NG-RAN and Satellite NG-RAN</w:t>
      </w:r>
      <w:bookmarkEnd w:id="2799"/>
    </w:p>
    <w:p w14:paraId="401080FC"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BD113E7"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4311C69"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7B1BD251"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75605606" w14:textId="77777777" w:rsidR="00AD764D" w:rsidRDefault="00AD764D" w:rsidP="00C5562E">
            <w:pPr>
              <w:pStyle w:val="TAH"/>
            </w:pPr>
            <w:r>
              <w:t>Length (bytes)</w:t>
            </w:r>
          </w:p>
        </w:tc>
      </w:tr>
      <w:tr w:rsidR="00AD764D" w14:paraId="2A0F6B7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6EF531CC"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4F8457BE"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2326FEF3" w14:textId="77777777" w:rsidR="00AD764D" w:rsidRDefault="00AD764D" w:rsidP="00C5562E">
            <w:pPr>
              <w:pStyle w:val="TAC"/>
            </w:pPr>
            <w:r>
              <w:t>1</w:t>
            </w:r>
          </w:p>
        </w:tc>
      </w:tr>
      <w:tr w:rsidR="00AD764D" w14:paraId="435E0D4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C9AC777"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8E2F726" w14:textId="79C3E3BD"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6303B41" w14:textId="77777777" w:rsidR="00AD764D" w:rsidRDefault="00AD764D" w:rsidP="00C5562E">
            <w:pPr>
              <w:pStyle w:val="TAC"/>
            </w:pPr>
            <w:r>
              <w:t>1</w:t>
            </w:r>
          </w:p>
        </w:tc>
      </w:tr>
      <w:tr w:rsidR="00AD764D" w14:paraId="385CCE0E"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0A2FF60C"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6CFEE600"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09CA7E52" w14:textId="77777777" w:rsidR="00AD764D" w:rsidRDefault="00AD764D" w:rsidP="00C5562E">
            <w:pPr>
              <w:pStyle w:val="TAC"/>
            </w:pPr>
            <w:r>
              <w:t>3</w:t>
            </w:r>
          </w:p>
        </w:tc>
      </w:tr>
      <w:tr w:rsidR="00AD764D" w14:paraId="1B993A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B59C6C0" w14:textId="77777777" w:rsidR="00AD764D" w:rsidRDefault="00AD764D" w:rsidP="00C5562E">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1E2AA186" w14:textId="77777777" w:rsidR="00AD764D" w:rsidRDefault="00AD764D" w:rsidP="00C5562E">
            <w:pPr>
              <w:pStyle w:val="TAL"/>
            </w:pPr>
            <w:r>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64834920" w14:textId="77777777" w:rsidR="00AD764D" w:rsidRDefault="00AD764D" w:rsidP="00C5562E">
            <w:pPr>
              <w:pStyle w:val="TAC"/>
            </w:pPr>
            <w:r>
              <w:t>3</w:t>
            </w:r>
          </w:p>
        </w:tc>
      </w:tr>
      <w:tr w:rsidR="00AD764D" w14:paraId="7808351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60604D7C" w14:textId="77777777" w:rsidR="00AD764D" w:rsidRDefault="00AD764D" w:rsidP="00C5562E">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69897020" w14:textId="77777777" w:rsidR="00AD764D" w:rsidRDefault="00AD764D" w:rsidP="00C5562E">
            <w:pPr>
              <w:pStyle w:val="TAL"/>
            </w:pPr>
            <w:r>
              <w:t>NG-RAN/Satellite NG-RAN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589F72E9" w14:textId="77777777" w:rsidR="00AD764D" w:rsidRDefault="00AD764D" w:rsidP="00C5562E">
            <w:pPr>
              <w:pStyle w:val="TAC"/>
            </w:pPr>
            <w:r>
              <w:t>5</w:t>
            </w:r>
          </w:p>
        </w:tc>
      </w:tr>
      <w:tr w:rsidR="00AD764D" w14:paraId="3B0FE20E"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6DE91156" w14:textId="77777777" w:rsidR="00AD764D" w:rsidRDefault="00AD764D" w:rsidP="00C5562E">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214AFEC3" w14:textId="77777777" w:rsidR="00AD764D" w:rsidRDefault="00AD764D" w:rsidP="00C5562E">
            <w:pPr>
              <w:pStyle w:val="TAL"/>
            </w:pPr>
            <w:r>
              <w:t>NG-RAN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551C55AE" w14:textId="77777777" w:rsidR="00AD764D" w:rsidRDefault="00AD764D" w:rsidP="00C5562E">
            <w:pPr>
              <w:pStyle w:val="TAC"/>
            </w:pPr>
            <w:r>
              <w:t>1</w:t>
            </w:r>
          </w:p>
        </w:tc>
      </w:tr>
      <w:tr w:rsidR="00AD764D" w14:paraId="1E0361D6"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6B6017DD" w14:textId="77777777" w:rsidR="00AD764D" w:rsidRDefault="00AD764D" w:rsidP="00C5562E">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60805EE3" w14:textId="77777777" w:rsidR="00AD764D" w:rsidRPr="006F509D" w:rsidRDefault="00AD764D" w:rsidP="00C5562E">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37C50FFE" w14:textId="77777777" w:rsidR="00AD764D" w:rsidRDefault="00AD764D" w:rsidP="00C5562E">
            <w:pPr>
              <w:pStyle w:val="TAC"/>
            </w:pPr>
            <w:r>
              <w:t>1</w:t>
            </w:r>
          </w:p>
        </w:tc>
      </w:tr>
      <w:tr w:rsidR="00AD764D" w14:paraId="4C65696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02CD0B10" w14:textId="77777777" w:rsidR="00AD764D" w:rsidRPr="003C77E7" w:rsidRDefault="00AD764D" w:rsidP="00C5562E">
            <w:pPr>
              <w:pStyle w:val="TAC"/>
              <w:rPr>
                <w:szCs w:val="18"/>
              </w:rPr>
            </w:pPr>
            <w:r w:rsidRPr="003C77E7">
              <w:rPr>
                <w:szCs w:val="18"/>
              </w:rPr>
              <w:t>1</w:t>
            </w:r>
            <w:r>
              <w:rPr>
                <w:szCs w:val="18"/>
              </w:rPr>
              <w:t>6</w:t>
            </w:r>
            <w:r w:rsidRPr="003C77E7">
              <w:rPr>
                <w:szCs w:val="18"/>
              </w:rPr>
              <w:t xml:space="preserve"> </w:t>
            </w:r>
          </w:p>
          <w:p w14:paraId="0F2E20C2" w14:textId="77777777" w:rsidR="00AD764D" w:rsidRPr="003C77E7" w:rsidRDefault="00AD764D" w:rsidP="00C5562E">
            <w:pPr>
              <w:pStyle w:val="TAC"/>
              <w:rPr>
                <w:szCs w:val="18"/>
              </w:rPr>
            </w:pPr>
            <w:r w:rsidRPr="003C77E7">
              <w:rPr>
                <w:szCs w:val="18"/>
              </w:rPr>
              <w:t xml:space="preserve">to </w:t>
            </w:r>
          </w:p>
          <w:p w14:paraId="77AB71F1" w14:textId="77777777" w:rsidR="00AD764D" w:rsidRDefault="00AD764D" w:rsidP="00C5562E">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073F15A1" w14:textId="77777777" w:rsidR="00AD764D" w:rsidRDefault="00AD764D" w:rsidP="00C5562E">
            <w:pPr>
              <w:pStyle w:val="TAL"/>
              <w:rPr>
                <w:lang w:val="en-US"/>
              </w:rPr>
            </w:pPr>
            <w:r>
              <w:rPr>
                <w:lang w:val="en-US"/>
              </w:rPr>
              <w:t>Satellite NG-RAN TAI List</w:t>
            </w:r>
          </w:p>
          <w:p w14:paraId="1A2D6455" w14:textId="77777777" w:rsidR="00AD764D" w:rsidRDefault="00AD764D" w:rsidP="00C5562E">
            <w:pPr>
              <w:pStyle w:val="TAL"/>
              <w:rPr>
                <w:lang w:val="en-US"/>
              </w:rPr>
            </w:pPr>
          </w:p>
          <w:p w14:paraId="5A6ED61D" w14:textId="77777777" w:rsidR="00AD764D" w:rsidRDefault="00AD764D" w:rsidP="00C5562E">
            <w:pPr>
              <w:pStyle w:val="TAL"/>
              <w:rPr>
                <w:lang w:val="en-US"/>
              </w:rPr>
            </w:pPr>
            <w:r>
              <w:rPr>
                <w:lang w:val="en-US"/>
              </w:rPr>
              <w:t xml:space="preserve">‘N’ denotes Number of elements in TAI List (up to 12). </w:t>
            </w:r>
          </w:p>
          <w:p w14:paraId="6918EA14"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7BD8EF68" w14:textId="77777777" w:rsidR="00AD764D" w:rsidRDefault="00AD764D" w:rsidP="00C5562E">
            <w:pPr>
              <w:pStyle w:val="TAC"/>
            </w:pPr>
            <w:r>
              <w:t>N * 6</w:t>
            </w:r>
          </w:p>
        </w:tc>
      </w:tr>
      <w:tr w:rsidR="00AD764D" w14:paraId="05A361F4"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698A9C84" w14:textId="5C6A2D95" w:rsidR="00AD764D" w:rsidRDefault="00AD764D" w:rsidP="00C5562E">
            <w:pPr>
              <w:pStyle w:val="TAN"/>
              <w:rPr>
                <w:noProof/>
              </w:rPr>
            </w:pPr>
            <w:r>
              <w:t>NOTE:</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tc>
      </w:tr>
    </w:tbl>
    <w:p w14:paraId="67F173A1" w14:textId="77777777" w:rsidR="00AD764D" w:rsidRDefault="00AD764D" w:rsidP="00AD764D"/>
    <w:p w14:paraId="34EDC4DA" w14:textId="77777777" w:rsidR="00AD764D" w:rsidRDefault="00AD764D" w:rsidP="00AD764D">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7D4FE85F"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0A59F1D"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0CD5CCB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011A5BC6"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6B3F7A9E" w14:textId="77777777" w:rsidR="00AD764D" w:rsidRDefault="00AD764D" w:rsidP="00C5562E">
            <w:pPr>
              <w:pStyle w:val="TF"/>
              <w:keepLines w:val="0"/>
              <w:spacing w:after="0"/>
              <w:rPr>
                <w:lang w:val="en-US"/>
              </w:rPr>
            </w:pPr>
            <w:r>
              <w:rPr>
                <w:lang w:val="en-US"/>
              </w:rPr>
              <w:t>Length (bytes)</w:t>
            </w:r>
          </w:p>
        </w:tc>
      </w:tr>
      <w:tr w:rsidR="00AD764D" w14:paraId="3DEFA9D0"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7D927C52"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7B840B5"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29767B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3573FE4D" w14:textId="77777777" w:rsidR="00AD764D" w:rsidRDefault="00AD764D" w:rsidP="00C5562E">
            <w:pPr>
              <w:pStyle w:val="TAC"/>
              <w:rPr>
                <w:lang w:val="en-US"/>
              </w:rPr>
            </w:pPr>
            <w:r>
              <w:rPr>
                <w:lang w:val="en-US"/>
              </w:rPr>
              <w:t>3</w:t>
            </w:r>
          </w:p>
        </w:tc>
      </w:tr>
      <w:tr w:rsidR="00AD764D" w14:paraId="7050EAA4"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E52623C"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298F7130"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EF60CA9"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4050A183" w14:textId="77777777" w:rsidR="00AD764D" w:rsidRDefault="00AD764D" w:rsidP="00C5562E">
            <w:pPr>
              <w:pStyle w:val="TAC"/>
              <w:rPr>
                <w:lang w:val="en-US"/>
              </w:rPr>
            </w:pPr>
            <w:r>
              <w:rPr>
                <w:lang w:val="en-US"/>
              </w:rPr>
              <w:t>3</w:t>
            </w:r>
          </w:p>
        </w:tc>
      </w:tr>
    </w:tbl>
    <w:p w14:paraId="6B467D6D" w14:textId="77777777" w:rsidR="00AD764D" w:rsidRDefault="00AD764D" w:rsidP="00AD764D"/>
    <w:p w14:paraId="0A46B583" w14:textId="77777777" w:rsidR="00AD764D" w:rsidRDefault="00AD764D" w:rsidP="00AD764D">
      <w:r>
        <w:t>The Mobile Country Code (MCC), the Mobile Network Code (MNC) is coded as in TS 24.008 [9].</w:t>
      </w:r>
    </w:p>
    <w:p w14:paraId="55AE2041" w14:textId="77777777" w:rsidR="00AD764D" w:rsidRDefault="00AD764D" w:rsidP="00AD764D">
      <w:r>
        <w:t>The Tracking Area Code (TAC) for NG-RAN is coded in 3 bytes as specified in TS 24.501 [70]. The most significant bit of TAC is coded on the most significant bit of byte 6. The least significant bit of TAC is coded on the least significant bit of byte 8.</w:t>
      </w:r>
    </w:p>
    <w:p w14:paraId="14184A43" w14:textId="77777777" w:rsidR="00AD764D" w:rsidRDefault="00AD764D" w:rsidP="00AD764D">
      <w:r>
        <w:t>For Satellite NG-RAN, when multiple TACs are received from the lower layers of the ME,</w:t>
      </w:r>
      <w:r>
        <w:br/>
        <w:t xml:space="preserve">the ME shall derive the Current TAI as specified in TS 24.501 [70] and indicate it to the UICC in bytes 3 – 8 </w:t>
      </w:r>
      <w:r>
        <w:br/>
        <w:t>of Satellite NG-RAN Location Information. The ME shall additionally include the complete list of TAIs received from the lower layers in the Satellite NG-RAN TAI List of the Location Information.</w:t>
      </w:r>
    </w:p>
    <w:p w14:paraId="02E5AE5B" w14:textId="77777777" w:rsidR="00AD764D" w:rsidRDefault="00AD764D" w:rsidP="00AD764D">
      <w:r>
        <w:t>NR Cell Identifier (NCI) Value is coded on 36 bits as referenced in TS 38.413 [69] clause 9.3.1.7.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0EF88974" w14:textId="77777777" w:rsidR="00E86E7B" w:rsidRPr="00816C4A" w:rsidRDefault="00E86E7B" w:rsidP="00E86E7B">
      <w:pPr>
        <w:pStyle w:val="Heading3"/>
        <w:rPr>
          <w:szCs w:val="18"/>
        </w:rPr>
      </w:pPr>
      <w:bookmarkStart w:id="2800" w:name="_Toc138672943"/>
      <w:r w:rsidRPr="00816C4A">
        <w:lastRenderedPageBreak/>
        <w:t>8.19.5</w:t>
      </w:r>
      <w:r w:rsidRPr="00816C4A">
        <w:tab/>
        <w:t xml:space="preserve">Location Information when </w:t>
      </w:r>
      <w:r w:rsidRPr="00816C4A">
        <w:rPr>
          <w:szCs w:val="18"/>
        </w:rPr>
        <w:t>no surrounding macrocell is detected</w:t>
      </w:r>
      <w:bookmarkEnd w:id="2790"/>
      <w:bookmarkEnd w:id="2791"/>
      <w:bookmarkEnd w:id="2792"/>
      <w:bookmarkEnd w:id="2793"/>
      <w:bookmarkEnd w:id="2794"/>
      <w:bookmarkEnd w:id="2795"/>
      <w:bookmarkEnd w:id="2796"/>
      <w:bookmarkEnd w:id="2797"/>
      <w:bookmarkEnd w:id="2800"/>
    </w:p>
    <w:p w14:paraId="6FBDD48B"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801" w:name="_Toc3200969"/>
      <w:bookmarkStart w:id="2802" w:name="_Toc20392712"/>
      <w:bookmarkStart w:id="2803" w:name="_Toc27774359"/>
      <w:bookmarkStart w:id="2804" w:name="_Toc36482819"/>
      <w:bookmarkStart w:id="2805" w:name="_Toc36484478"/>
      <w:bookmarkStart w:id="2806" w:name="_Toc44933408"/>
      <w:bookmarkStart w:id="2807" w:name="_Toc50972361"/>
      <w:bookmarkStart w:id="2808" w:name="_Toc57105115"/>
      <w:bookmarkStart w:id="2809" w:name="_Toc138672944"/>
      <w:r w:rsidRPr="00816C4A">
        <w:t>8.20</w:t>
      </w:r>
      <w:r w:rsidRPr="00816C4A">
        <w:tab/>
        <w:t>IMEI</w:t>
      </w:r>
      <w:bookmarkEnd w:id="2801"/>
      <w:bookmarkEnd w:id="2802"/>
      <w:bookmarkEnd w:id="2803"/>
      <w:bookmarkEnd w:id="2804"/>
      <w:bookmarkEnd w:id="2805"/>
      <w:bookmarkEnd w:id="2806"/>
      <w:bookmarkEnd w:id="2807"/>
      <w:bookmarkEnd w:id="2808"/>
      <w:bookmarkEnd w:id="2809"/>
    </w:p>
    <w:p w14:paraId="43DBDF86" w14:textId="77777777" w:rsidR="00E86E7B" w:rsidRPr="00816C4A" w:rsidRDefault="00E86E7B" w:rsidP="00E86E7B">
      <w:r w:rsidRPr="00816C4A">
        <w:t>See ETSI TS 102 223 [32] clause 8.20.</w:t>
      </w:r>
    </w:p>
    <w:p w14:paraId="651AFB68" w14:textId="77777777" w:rsidR="00E86E7B" w:rsidRPr="00816C4A" w:rsidRDefault="00E86E7B" w:rsidP="00E86E7B">
      <w:pPr>
        <w:pStyle w:val="Heading2"/>
      </w:pPr>
      <w:bookmarkStart w:id="2810" w:name="_Toc3200970"/>
      <w:bookmarkStart w:id="2811" w:name="_Toc20392713"/>
      <w:bookmarkStart w:id="2812" w:name="_Toc27774360"/>
      <w:bookmarkStart w:id="2813" w:name="_Toc36482820"/>
      <w:bookmarkStart w:id="2814" w:name="_Toc36484479"/>
      <w:bookmarkStart w:id="2815" w:name="_Toc44933409"/>
      <w:bookmarkStart w:id="2816" w:name="_Toc50972362"/>
      <w:bookmarkStart w:id="2817" w:name="_Toc57105116"/>
      <w:bookmarkStart w:id="2818" w:name="_Toc138672945"/>
      <w:r w:rsidRPr="00816C4A">
        <w:t>8.21</w:t>
      </w:r>
      <w:r w:rsidRPr="00816C4A">
        <w:tab/>
        <w:t>Help Request</w:t>
      </w:r>
      <w:bookmarkEnd w:id="2810"/>
      <w:bookmarkEnd w:id="2811"/>
      <w:bookmarkEnd w:id="2812"/>
      <w:bookmarkEnd w:id="2813"/>
      <w:bookmarkEnd w:id="2814"/>
      <w:bookmarkEnd w:id="2815"/>
      <w:bookmarkEnd w:id="2816"/>
      <w:bookmarkEnd w:id="2817"/>
      <w:bookmarkEnd w:id="2818"/>
    </w:p>
    <w:p w14:paraId="572BBBEB" w14:textId="77777777" w:rsidR="00E86E7B" w:rsidRPr="00816C4A" w:rsidRDefault="00E86E7B" w:rsidP="00E86E7B">
      <w:r w:rsidRPr="00816C4A">
        <w:t>See ETSI TS 102 223 [32] clause 8.21.</w:t>
      </w:r>
    </w:p>
    <w:p w14:paraId="43D4F8DE" w14:textId="77777777" w:rsidR="00E86E7B" w:rsidRPr="00816C4A" w:rsidRDefault="00E86E7B" w:rsidP="00E86E7B">
      <w:pPr>
        <w:pStyle w:val="Heading2"/>
      </w:pPr>
      <w:bookmarkStart w:id="2819" w:name="_Toc3200971"/>
      <w:bookmarkStart w:id="2820" w:name="_Toc20392714"/>
      <w:bookmarkStart w:id="2821" w:name="_Toc27774361"/>
      <w:bookmarkStart w:id="2822" w:name="_Toc36482821"/>
      <w:bookmarkStart w:id="2823" w:name="_Toc36484480"/>
      <w:bookmarkStart w:id="2824" w:name="_Toc44933410"/>
      <w:bookmarkStart w:id="2825" w:name="_Toc50972363"/>
      <w:bookmarkStart w:id="2826" w:name="_Toc57105117"/>
      <w:bookmarkStart w:id="2827" w:name="_Toc138672946"/>
      <w:r w:rsidRPr="00816C4A">
        <w:t>8.22</w:t>
      </w:r>
      <w:r w:rsidRPr="00816C4A">
        <w:tab/>
        <w:t>Network Measurement Results</w:t>
      </w:r>
      <w:bookmarkEnd w:id="2819"/>
      <w:bookmarkEnd w:id="2820"/>
      <w:bookmarkEnd w:id="2821"/>
      <w:bookmarkEnd w:id="2822"/>
      <w:bookmarkEnd w:id="2823"/>
      <w:bookmarkEnd w:id="2824"/>
      <w:bookmarkEnd w:id="2825"/>
      <w:bookmarkEnd w:id="2826"/>
      <w:bookmarkEnd w:id="2827"/>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"MeasurementReport"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008DC4CA"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C2F256D" w14:textId="77777777" w:rsidR="00663A5D" w:rsidRPr="00816C4A" w:rsidRDefault="00663A5D" w:rsidP="00663A5D">
      <w:pPr>
        <w:pStyle w:val="EX"/>
      </w:pPr>
      <w:r w:rsidRPr="00816C4A">
        <w:t>For E-UTRAN</w:t>
      </w:r>
      <w:r>
        <w:t xml:space="preserve"> and Satellite E-UTRAN</w:t>
      </w:r>
      <w:r w:rsidRPr="00816C4A">
        <w:t>:</w:t>
      </w:r>
    </w:p>
    <w:p w14:paraId="349148ED" w14:textId="77777777" w:rsidR="003F5A7C" w:rsidRPr="00816C4A" w:rsidRDefault="003F5A7C" w:rsidP="003F5A7C">
      <w:pPr>
        <w:pStyle w:val="EX"/>
      </w:pPr>
      <w:r w:rsidRPr="00816C4A">
        <w:lastRenderedPageBreak/>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"measId" field in the "measResults" shall be set to the value '1'.</w:t>
      </w:r>
    </w:p>
    <w:p w14:paraId="6699BE96" w14:textId="77777777" w:rsidR="003F5A7C" w:rsidRPr="00816C4A" w:rsidRDefault="003F5A7C" w:rsidP="003F5A7C">
      <w:pPr>
        <w:pStyle w:val="B2"/>
      </w:pPr>
      <w:r w:rsidRPr="00816C4A">
        <w:t>-</w:t>
      </w:r>
      <w:r w:rsidRPr="00816C4A">
        <w:tab/>
        <w:t>the ME shall include IE "measResultServCell"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IE "cgi-Info"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1A7CFAC4" w14:textId="77777777"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TS 36.331 [49], followed by the </w:t>
      </w:r>
      <w:r>
        <w:rPr>
          <w:i/>
        </w:rPr>
        <w:t>MeasurementReport</w:t>
      </w:r>
      <w:r>
        <w:t xml:space="preserve"> information element as defined in the ASN.1 description of TS 36.331 [49], according to the following:</w:t>
      </w:r>
    </w:p>
    <w:p w14:paraId="47ACF0F8" w14:textId="77777777" w:rsidR="003F5A7C" w:rsidRDefault="003F5A7C" w:rsidP="003F5A7C">
      <w:pPr>
        <w:pStyle w:val="B2"/>
      </w:pPr>
      <w:r>
        <w:t>-</w:t>
      </w:r>
      <w:r>
        <w:tab/>
        <w:t>The "measId" field in the "measResults" shall be set to the value '1'.</w:t>
      </w:r>
    </w:p>
    <w:p w14:paraId="50A523AC" w14:textId="77777777" w:rsidR="003F5A7C" w:rsidRDefault="003F5A7C" w:rsidP="003F5A7C">
      <w:pPr>
        <w:pStyle w:val="B2"/>
      </w:pPr>
      <w:r>
        <w:t>-</w:t>
      </w:r>
      <w:r>
        <w:tab/>
        <w:t>the ME shall include IE "measResultServCell"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677A2B2A" w14:textId="77777777" w:rsidR="00663A5D" w:rsidRPr="00816C4A" w:rsidRDefault="00663A5D" w:rsidP="00663A5D">
      <w:pPr>
        <w:ind w:left="270"/>
      </w:pPr>
      <w:r w:rsidRPr="00816C4A">
        <w:t>For inter-frequency measurement results with EARFCN that exceeds maxEARFCN, the ME shall use the E-UTRAN</w:t>
      </w:r>
      <w:r>
        <w:t>/Satellite E-UTRAN</w:t>
      </w:r>
      <w:r w:rsidRPr="00816C4A">
        <w:t xml:space="preserve">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"measId" field in the "measResults" shall be set to the value '1'.</w:t>
      </w:r>
    </w:p>
    <w:p w14:paraId="10BA9CB3" w14:textId="77777777" w:rsidR="003F5A7C" w:rsidRPr="00816C4A" w:rsidRDefault="003F5A7C" w:rsidP="003F5A7C">
      <w:pPr>
        <w:pStyle w:val="B2"/>
      </w:pPr>
      <w:r w:rsidRPr="00816C4A">
        <w:t>-</w:t>
      </w:r>
      <w:r w:rsidRPr="00816C4A">
        <w:tab/>
        <w:t>the ME shall include IE "measResultServCell"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28" w:name="OLE_LINK2"/>
      <w:r>
        <w:rPr>
          <w:rFonts w:eastAsia="SimSun" w:hint="eastAsia"/>
          <w:lang w:val="en-US" w:eastAsia="zh-CN"/>
        </w:rPr>
        <w:t>8</w:t>
      </w:r>
      <w:r>
        <w:t xml:space="preserve"> strongest</w:t>
      </w:r>
      <w:bookmarkEnd w:id="2828"/>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5DDE7AC1" w14:textId="77777777" w:rsidR="004F6A18" w:rsidRDefault="004F6A18" w:rsidP="004F6A18">
      <w:pPr>
        <w:pStyle w:val="EX"/>
      </w:pPr>
      <w:r>
        <w:lastRenderedPageBreak/>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"measId" field in the "measResults" shall be set to the value '1'.</w:t>
      </w:r>
    </w:p>
    <w:p w14:paraId="3F330017"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A8B15D3" w14:textId="77777777"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UTRAN) measurements as defined in 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"measId" field in the "measResults" shall be set to the value '1'.</w:t>
      </w:r>
    </w:p>
    <w:p w14:paraId="771BEDCD"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6AB3FBB" w14:textId="77777777" w:rsidR="00663A5D" w:rsidRDefault="00663A5D" w:rsidP="00663A5D">
      <w:pPr>
        <w:pStyle w:val="B2"/>
      </w:pPr>
      <w:r>
        <w:t>-</w:t>
      </w:r>
      <w:r>
        <w:rPr>
          <w:lang w:val="en-US" w:eastAsia="zh-CN"/>
        </w:rPr>
        <w:tab/>
      </w:r>
      <w:r>
        <w:t>If "inter-RAT (</w:t>
      </w:r>
      <w:bookmarkStart w:id="2829" w:name="OLE_LINK1"/>
      <w:r>
        <w:rPr>
          <w:rFonts w:hint="eastAsia"/>
          <w:lang w:val="en-US" w:eastAsia="zh-CN"/>
        </w:rPr>
        <w:t>E-</w:t>
      </w:r>
      <w:r>
        <w:t>UTRAN</w:t>
      </w:r>
      <w:bookmarkEnd w:id="2829"/>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and IE "cgi-Info" for the up to </w:t>
      </w:r>
      <w:r>
        <w:rPr>
          <w:rFonts w:hint="eastAsia"/>
          <w:lang w:val="en-US" w:eastAsia="zh-CN"/>
        </w:rPr>
        <w:t>8</w:t>
      </w:r>
      <w:r>
        <w:t xml:space="preserve"> strongest  inter-RAT </w:t>
      </w:r>
      <w:r>
        <w:rPr>
          <w:rFonts w:hint="eastAsia"/>
          <w:lang w:val="en-US" w:eastAsia="zh-CN"/>
        </w:rPr>
        <w:t>E-</w:t>
      </w:r>
      <w:r>
        <w:t xml:space="preserve">UTRAN/Satellite 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147BFE74"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73DD576B" w14:textId="77777777"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ARFCN-Value</w:t>
      </w:r>
      <w:r>
        <w:t>NR</w:t>
      </w:r>
      <w:r w:rsidRPr="00816C4A">
        <w:t xml:space="preserve"> for </w:t>
      </w:r>
      <w:r>
        <w:t>I</w:t>
      </w:r>
      <w:r w:rsidRPr="00816C4A">
        <w:t>nter-frequency measurements or as the ARFCN-ValueUTRA for inter-RAT (UTRAN) measurements as defined in TS 3</w:t>
      </w:r>
      <w:r>
        <w:t>8</w:t>
      </w:r>
      <w:r w:rsidRPr="00816C4A">
        <w:t xml:space="preserve">.331 [49], followed by the </w:t>
      </w:r>
      <w:r w:rsidRPr="00816C4A">
        <w:rPr>
          <w:i/>
        </w:rPr>
        <w:t>MeasurementReport</w:t>
      </w:r>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"measId" field in the "measResults" shall be set to the value '1'.</w:t>
      </w:r>
    </w:p>
    <w:p w14:paraId="0CBFF834" w14:textId="77777777" w:rsidR="006A3D03" w:rsidRPr="00816C4A" w:rsidRDefault="006A3D03" w:rsidP="006A3D03">
      <w:pPr>
        <w:pStyle w:val="B2"/>
      </w:pPr>
      <w:r w:rsidRPr="00816C4A">
        <w:t>-</w:t>
      </w:r>
      <w:r w:rsidRPr="00816C4A">
        <w:tab/>
        <w:t>the ME shall include IE "measResultServCell"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r w:rsidRPr="00816C4A">
        <w:rPr>
          <w:i/>
        </w:rPr>
        <w:t>MeasurementReport</w:t>
      </w:r>
      <w:r w:rsidRPr="00816C4A">
        <w:t>, include IE " measResultList</w:t>
      </w:r>
      <w:r>
        <w:t>NR</w:t>
      </w:r>
      <w:r w:rsidRPr="00816C4A">
        <w:t>" in IE "</w:t>
      </w:r>
      <w:r w:rsidRPr="00DA4E27">
        <w:t xml:space="preserve"> </w:t>
      </w:r>
      <w:r>
        <w:t>measResults</w:t>
      </w:r>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r w:rsidRPr="00816C4A">
        <w:rPr>
          <w:i/>
        </w:rPr>
        <w:t>MeasurementReport</w:t>
      </w:r>
      <w:r w:rsidRPr="00816C4A">
        <w:t>, include IE "</w:t>
      </w:r>
      <w:r w:rsidRPr="00D96C74">
        <w:t>measResultListUTRA-FDD-r16</w:t>
      </w:r>
      <w:r w:rsidRPr="00816C4A">
        <w:t>" in IE "</w:t>
      </w:r>
      <w:r>
        <w:t>measResults</w:t>
      </w:r>
      <w:r w:rsidRPr="00816C4A">
        <w:t xml:space="preserve">". The ME shall report </w:t>
      </w:r>
      <w:r w:rsidRPr="006A3D03">
        <w:t>CPICH</w:t>
      </w:r>
      <w:r w:rsidRPr="00816C4A">
        <w:t xml:space="preserve"> Ec/No, </w:t>
      </w:r>
      <w:r w:rsidRPr="006A3D03">
        <w:rPr>
          <w:color w:val="FFFFFF"/>
        </w:rPr>
        <w:t xml:space="preserve">CPICH </w:t>
      </w:r>
      <w:r w:rsidRPr="00816C4A">
        <w:t xml:space="preserve">RSCP, Physical Cell ID for the up to </w:t>
      </w:r>
      <w:r>
        <w:t>8</w:t>
      </w:r>
      <w:r w:rsidRPr="00816C4A">
        <w:t xml:space="preserve"> strongest (highest Ec/No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78AF00C3" w14:textId="77777777" w:rsidR="00E86E7B" w:rsidRPr="00816C4A" w:rsidRDefault="00E86E7B" w:rsidP="00E86E7B">
      <w:pPr>
        <w:pStyle w:val="Heading2"/>
      </w:pPr>
      <w:bookmarkStart w:id="2830" w:name="_Toc3200972"/>
      <w:bookmarkStart w:id="2831" w:name="_Toc20392715"/>
      <w:bookmarkStart w:id="2832" w:name="_Toc27774362"/>
      <w:bookmarkStart w:id="2833" w:name="_Toc36482822"/>
      <w:bookmarkStart w:id="2834" w:name="_Toc36484481"/>
      <w:bookmarkStart w:id="2835" w:name="_Toc44933411"/>
      <w:bookmarkStart w:id="2836" w:name="_Toc50972364"/>
      <w:bookmarkStart w:id="2837" w:name="_Toc57105118"/>
      <w:bookmarkStart w:id="2838" w:name="_Toc138672947"/>
      <w:r w:rsidRPr="00816C4A">
        <w:lastRenderedPageBreak/>
        <w:t>8.23</w:t>
      </w:r>
      <w:r w:rsidRPr="00816C4A">
        <w:tab/>
        <w:t>Default Text</w:t>
      </w:r>
      <w:bookmarkEnd w:id="2830"/>
      <w:bookmarkEnd w:id="2831"/>
      <w:bookmarkEnd w:id="2832"/>
      <w:bookmarkEnd w:id="2833"/>
      <w:bookmarkEnd w:id="2834"/>
      <w:bookmarkEnd w:id="2835"/>
      <w:bookmarkEnd w:id="2836"/>
      <w:bookmarkEnd w:id="2837"/>
      <w:bookmarkEnd w:id="2838"/>
    </w:p>
    <w:p w14:paraId="6CBD257C" w14:textId="77777777" w:rsidR="00E86E7B" w:rsidRPr="00816C4A" w:rsidRDefault="00E86E7B" w:rsidP="00E86E7B">
      <w:r w:rsidRPr="00816C4A">
        <w:t>See ETSI TS 102 223 [32] clause 8.23.</w:t>
      </w:r>
    </w:p>
    <w:p w14:paraId="2F53EE93" w14:textId="77777777" w:rsidR="00E86E7B" w:rsidRPr="00816C4A" w:rsidRDefault="00E86E7B" w:rsidP="00E86E7B">
      <w:pPr>
        <w:pStyle w:val="Heading2"/>
      </w:pPr>
      <w:bookmarkStart w:id="2839" w:name="_Toc3200973"/>
      <w:bookmarkStart w:id="2840" w:name="_Toc20392716"/>
      <w:bookmarkStart w:id="2841" w:name="_Toc27774363"/>
      <w:bookmarkStart w:id="2842" w:name="_Toc36482823"/>
      <w:bookmarkStart w:id="2843" w:name="_Toc36484482"/>
      <w:bookmarkStart w:id="2844" w:name="_Toc44933412"/>
      <w:bookmarkStart w:id="2845" w:name="_Toc50972365"/>
      <w:bookmarkStart w:id="2846" w:name="_Toc57105119"/>
      <w:bookmarkStart w:id="2847" w:name="_Toc138672948"/>
      <w:r w:rsidRPr="00816C4A">
        <w:t>8.24</w:t>
      </w:r>
      <w:r w:rsidRPr="00816C4A">
        <w:tab/>
        <w:t>Items Next Action Indicator</w:t>
      </w:r>
      <w:bookmarkEnd w:id="2839"/>
      <w:bookmarkEnd w:id="2840"/>
      <w:bookmarkEnd w:id="2841"/>
      <w:bookmarkEnd w:id="2842"/>
      <w:bookmarkEnd w:id="2843"/>
      <w:bookmarkEnd w:id="2844"/>
      <w:bookmarkEnd w:id="2845"/>
      <w:bookmarkEnd w:id="2846"/>
      <w:bookmarkEnd w:id="2847"/>
    </w:p>
    <w:p w14:paraId="41F43FDD" w14:textId="77777777" w:rsidR="00E86E7B" w:rsidRPr="00816C4A" w:rsidRDefault="00E86E7B" w:rsidP="00E86E7B">
      <w:r w:rsidRPr="00816C4A">
        <w:t>See ETSI TS 102 223 [32] clause 8.24.</w:t>
      </w:r>
    </w:p>
    <w:p w14:paraId="5242DF8B" w14:textId="77777777" w:rsidR="00E86E7B" w:rsidRPr="00816C4A" w:rsidRDefault="00E86E7B" w:rsidP="00E86E7B">
      <w:pPr>
        <w:pStyle w:val="Heading2"/>
      </w:pPr>
      <w:bookmarkStart w:id="2848" w:name="_Toc3200974"/>
      <w:bookmarkStart w:id="2849" w:name="_Toc20392717"/>
      <w:bookmarkStart w:id="2850" w:name="_Toc27774364"/>
      <w:bookmarkStart w:id="2851" w:name="_Toc36482824"/>
      <w:bookmarkStart w:id="2852" w:name="_Toc36484483"/>
      <w:bookmarkStart w:id="2853" w:name="_Toc44933413"/>
      <w:bookmarkStart w:id="2854" w:name="_Toc50972366"/>
      <w:bookmarkStart w:id="2855" w:name="_Toc57105120"/>
      <w:bookmarkStart w:id="2856" w:name="_Toc138672949"/>
      <w:r w:rsidRPr="00816C4A">
        <w:t>8.25</w:t>
      </w:r>
      <w:r w:rsidRPr="00816C4A">
        <w:tab/>
        <w:t>Event list</w:t>
      </w:r>
      <w:bookmarkEnd w:id="2848"/>
      <w:bookmarkEnd w:id="2849"/>
      <w:bookmarkEnd w:id="2850"/>
      <w:bookmarkEnd w:id="2851"/>
      <w:bookmarkEnd w:id="2852"/>
      <w:bookmarkEnd w:id="2853"/>
      <w:bookmarkEnd w:id="2854"/>
      <w:bookmarkEnd w:id="2855"/>
      <w:bookmarkEnd w:id="2856"/>
    </w:p>
    <w:p w14:paraId="6A86C4AA" w14:textId="77777777" w:rsidR="00E86E7B" w:rsidRPr="00816C4A" w:rsidRDefault="00E86E7B" w:rsidP="00E86E7B">
      <w:r w:rsidRPr="00816C4A">
        <w:t>For the event list byte coding, the following value are defined in addition to those in ETSI TS 102 223 [32] clause 8.25: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6FC00BEE" w14:textId="77777777" w:rsidR="002C5E13" w:rsidRPr="00816C4A" w:rsidRDefault="002C5E13" w:rsidP="002C5E13">
      <w:pPr>
        <w:pStyle w:val="B1"/>
      </w:pPr>
      <w:r w:rsidRPr="00816C4A">
        <w:t>-</w:t>
      </w:r>
      <w:r w:rsidRPr="00816C4A">
        <w:tab/>
        <w:t>'1D' = Data Connection Status Change</w:t>
      </w:r>
    </w:p>
    <w:p w14:paraId="3596A47F" w14:textId="77777777" w:rsidR="002C5E13" w:rsidRPr="00816C4A" w:rsidRDefault="002C5E13" w:rsidP="002C5E13">
      <w:pPr>
        <w:pStyle w:val="B1"/>
      </w:pPr>
      <w:r w:rsidRPr="00816C4A">
        <w:t>-</w:t>
      </w:r>
      <w:r w:rsidRPr="00816C4A">
        <w:tab/>
        <w:t xml:space="preserve">'1E' = </w:t>
      </w:r>
      <w:r>
        <w:t>CA</w:t>
      </w:r>
      <w:r w:rsidRPr="00816C4A">
        <w:t>G cell selection</w:t>
      </w:r>
    </w:p>
    <w:p w14:paraId="6F315980" w14:textId="77777777" w:rsidR="002C5E13" w:rsidRPr="00816C4A" w:rsidRDefault="002C5E13" w:rsidP="002C5E13">
      <w:pPr>
        <w:pStyle w:val="B1"/>
        <w:ind w:left="0" w:firstLine="0"/>
      </w:pPr>
      <w:r w:rsidRPr="00816C4A">
        <w:t>In addition, the following events are reserved for 3GPP for future usage:</w:t>
      </w:r>
    </w:p>
    <w:p w14:paraId="5EC491DC" w14:textId="77777777" w:rsidR="002C5E13" w:rsidRPr="00816C4A" w:rsidRDefault="002C5E13" w:rsidP="002C5E13">
      <w:pPr>
        <w:pStyle w:val="B1"/>
      </w:pPr>
      <w:r w:rsidRPr="00816C4A">
        <w:t>-</w:t>
      </w:r>
      <w:r w:rsidRPr="00816C4A">
        <w:tab/>
        <w:t>'1F' = reserved for 3GPP (for future usage);</w:t>
      </w:r>
    </w:p>
    <w:p w14:paraId="2F065CB2" w14:textId="77777777" w:rsidR="00E86E7B" w:rsidRPr="00816C4A" w:rsidRDefault="00E86E7B" w:rsidP="00E86E7B">
      <w:pPr>
        <w:pStyle w:val="B1"/>
      </w:pPr>
      <w:r w:rsidRPr="00816C4A">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57" w:name="_Toc3200975"/>
      <w:bookmarkStart w:id="2858" w:name="_Toc20392718"/>
      <w:bookmarkStart w:id="2859" w:name="_Toc27774365"/>
      <w:bookmarkStart w:id="2860" w:name="_Toc36482825"/>
      <w:bookmarkStart w:id="2861" w:name="_Toc36484484"/>
      <w:bookmarkStart w:id="2862" w:name="_Toc44933414"/>
      <w:bookmarkStart w:id="2863" w:name="_Toc50972367"/>
      <w:bookmarkStart w:id="2864" w:name="_Toc57105121"/>
      <w:bookmarkStart w:id="2865" w:name="_Toc138672950"/>
      <w:r w:rsidRPr="00816C4A">
        <w:t>8.26</w:t>
      </w:r>
      <w:r w:rsidRPr="00816C4A">
        <w:tab/>
        <w:t>Cause</w:t>
      </w:r>
      <w:bookmarkEnd w:id="2857"/>
      <w:bookmarkEnd w:id="2858"/>
      <w:bookmarkEnd w:id="2859"/>
      <w:bookmarkEnd w:id="2860"/>
      <w:bookmarkEnd w:id="2861"/>
      <w:bookmarkEnd w:id="2862"/>
      <w:bookmarkEnd w:id="2863"/>
      <w:bookmarkEnd w:id="2864"/>
      <w:bookmarkEnd w:id="2865"/>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66" w:name="_Toc3200976"/>
      <w:bookmarkStart w:id="2867" w:name="_Toc20392719"/>
      <w:bookmarkStart w:id="2868" w:name="_Toc27774366"/>
      <w:bookmarkStart w:id="2869" w:name="_Toc36482826"/>
      <w:bookmarkStart w:id="2870" w:name="_Toc36484485"/>
      <w:bookmarkStart w:id="2871" w:name="_Toc44933415"/>
      <w:bookmarkStart w:id="2872" w:name="_Toc50972368"/>
      <w:bookmarkStart w:id="2873" w:name="_Toc57105122"/>
      <w:bookmarkStart w:id="2874" w:name="_Toc138672951"/>
      <w:r w:rsidRPr="00816C4A">
        <w:t>8.27</w:t>
      </w:r>
      <w:r w:rsidRPr="00816C4A">
        <w:tab/>
        <w:t>Location status</w:t>
      </w:r>
      <w:bookmarkEnd w:id="2866"/>
      <w:bookmarkEnd w:id="2867"/>
      <w:bookmarkEnd w:id="2868"/>
      <w:bookmarkEnd w:id="2869"/>
      <w:bookmarkEnd w:id="2870"/>
      <w:bookmarkEnd w:id="2871"/>
      <w:bookmarkEnd w:id="2872"/>
      <w:bookmarkEnd w:id="2873"/>
      <w:bookmarkEnd w:id="2874"/>
    </w:p>
    <w:p w14:paraId="118F7F3F" w14:textId="77777777" w:rsidR="004F6A18" w:rsidRPr="00816C4A" w:rsidRDefault="004F6A18" w:rsidP="004F6A18">
      <w:bookmarkStart w:id="2875" w:name="_Toc3200977"/>
      <w:bookmarkStart w:id="2876" w:name="_Toc20392720"/>
      <w:bookmarkStart w:id="2877" w:name="_Toc27774367"/>
      <w:bookmarkStart w:id="2878" w:name="_Toc36482827"/>
      <w:bookmarkStart w:id="2879" w:name="_Toc36484486"/>
      <w:bookmarkStart w:id="2880" w:name="_Toc44933416"/>
      <w:bookmarkStart w:id="2881" w:name="_Toc50972369"/>
      <w:bookmarkStart w:id="2882" w:name="_Toc57105123"/>
      <w:r w:rsidRPr="00816C4A">
        <w:t>See ETSI TS 102 223 [32] clause 8.27.</w:t>
      </w:r>
    </w:p>
    <w:p w14:paraId="491142F1" w14:textId="0EEC1800" w:rsidR="004F6A18" w:rsidRPr="002465C9" w:rsidRDefault="004F6A18" w:rsidP="004F6A18">
      <w:pPr>
        <w:pStyle w:val="EditorsNote"/>
        <w:rPr>
          <w:lang w:val="en-US"/>
        </w:rPr>
      </w:pPr>
      <w:r w:rsidRPr="002465C9">
        <w:rPr>
          <w:lang w:val="en-US"/>
        </w:rPr>
        <w:t>Editor</w:t>
      </w:r>
      <w:r w:rsidR="0067290F">
        <w:rPr>
          <w:lang w:val="en-US"/>
        </w:rPr>
        <w:t>'</w:t>
      </w:r>
      <w:r w:rsidRPr="002465C9">
        <w:rPr>
          <w:lang w:val="en-US"/>
        </w:rPr>
        <w:t xml:space="preserve">s note: </w:t>
      </w:r>
      <w:r w:rsidRPr="007D0212">
        <w:rPr>
          <w:lang w:val="en-US"/>
        </w:rPr>
        <w:t>It is FFS to specify the behavior in</w:t>
      </w:r>
      <w:r>
        <w:rPr>
          <w:lang w:val="en-US"/>
        </w:rPr>
        <w:t xml:space="preserve"> case of Satellite NG-RAN</w:t>
      </w:r>
    </w:p>
    <w:p w14:paraId="7D5E07A9" w14:textId="77777777" w:rsidR="00E86E7B" w:rsidRPr="00816C4A" w:rsidRDefault="00E86E7B" w:rsidP="00E86E7B">
      <w:pPr>
        <w:pStyle w:val="Heading2"/>
      </w:pPr>
      <w:bookmarkStart w:id="2883" w:name="_Toc138672952"/>
      <w:r w:rsidRPr="00816C4A">
        <w:lastRenderedPageBreak/>
        <w:t>8.28</w:t>
      </w:r>
      <w:r w:rsidRPr="00816C4A">
        <w:tab/>
        <w:t>Transaction identifier</w:t>
      </w:r>
      <w:bookmarkEnd w:id="2875"/>
      <w:bookmarkEnd w:id="2876"/>
      <w:bookmarkEnd w:id="2877"/>
      <w:bookmarkEnd w:id="2878"/>
      <w:bookmarkEnd w:id="2879"/>
      <w:bookmarkEnd w:id="2880"/>
      <w:bookmarkEnd w:id="2881"/>
      <w:bookmarkEnd w:id="2882"/>
      <w:bookmarkEnd w:id="2883"/>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884" w:name="_Toc3200978"/>
      <w:bookmarkStart w:id="2885" w:name="_Toc20392721"/>
      <w:bookmarkStart w:id="2886" w:name="_Toc27774368"/>
      <w:bookmarkStart w:id="2887" w:name="_Toc36482828"/>
      <w:bookmarkStart w:id="2888" w:name="_Toc36484487"/>
      <w:bookmarkStart w:id="2889" w:name="_Toc44933417"/>
      <w:bookmarkStart w:id="2890" w:name="_Toc50972370"/>
      <w:bookmarkStart w:id="2891" w:name="_Toc57105124"/>
      <w:bookmarkStart w:id="2892" w:name="_Toc138672953"/>
      <w:r w:rsidRPr="00816C4A">
        <w:t>8.29</w:t>
      </w:r>
      <w:r w:rsidRPr="00816C4A">
        <w:tab/>
        <w:t>BCCH channel list</w:t>
      </w:r>
      <w:bookmarkEnd w:id="2884"/>
      <w:bookmarkEnd w:id="2885"/>
      <w:bookmarkEnd w:id="2886"/>
      <w:bookmarkEnd w:id="2887"/>
      <w:bookmarkEnd w:id="2888"/>
      <w:bookmarkEnd w:id="2889"/>
      <w:bookmarkEnd w:id="2890"/>
      <w:bookmarkEnd w:id="2891"/>
      <w:bookmarkEnd w:id="2892"/>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r w:rsidRPr="00816C4A">
              <w:rPr>
                <w:lang w:eastAsia="en-GB"/>
              </w:rPr>
              <w:t>ARFCN#m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893" w:name="_Toc3200979"/>
      <w:bookmarkStart w:id="2894" w:name="_Toc20392722"/>
      <w:bookmarkStart w:id="2895" w:name="_Toc27774369"/>
      <w:bookmarkStart w:id="2896" w:name="_Toc36482829"/>
      <w:bookmarkStart w:id="2897" w:name="_Toc36484488"/>
      <w:bookmarkStart w:id="2898" w:name="_Toc44933418"/>
      <w:bookmarkStart w:id="2899" w:name="_Toc50972371"/>
      <w:bookmarkStart w:id="2900" w:name="_Toc57105125"/>
      <w:bookmarkStart w:id="2901" w:name="_Toc138672954"/>
      <w:r w:rsidRPr="00816C4A">
        <w:t>8.30</w:t>
      </w:r>
      <w:r w:rsidRPr="00816C4A">
        <w:tab/>
        <w:t>Call control requested action</w:t>
      </w:r>
      <w:bookmarkEnd w:id="2893"/>
      <w:bookmarkEnd w:id="2894"/>
      <w:bookmarkEnd w:id="2895"/>
      <w:bookmarkEnd w:id="2896"/>
      <w:bookmarkEnd w:id="2897"/>
      <w:bookmarkEnd w:id="2898"/>
      <w:bookmarkEnd w:id="2899"/>
      <w:bookmarkEnd w:id="2900"/>
      <w:bookmarkEnd w:id="2901"/>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77777777" w:rsidR="00E86E7B" w:rsidRPr="00816C4A" w:rsidRDefault="00E86E7B" w:rsidP="00E86E7B">
      <w:pPr>
        <w:pStyle w:val="B2"/>
      </w:pPr>
      <w:r w:rsidRPr="00816C4A">
        <w:t>-</w:t>
      </w:r>
      <w:r w:rsidRPr="00816C4A">
        <w:tab/>
        <w:t>As described in clause 7.3.1.6, starting with the first optional element given in the response data to the ENVELOPE (CALL CONTROL).</w:t>
      </w:r>
    </w:p>
    <w:p w14:paraId="577D5CF0" w14:textId="77777777" w:rsidR="00E86E7B" w:rsidRPr="00816C4A" w:rsidRDefault="00E86E7B" w:rsidP="00E86E7B">
      <w:pPr>
        <w:pStyle w:val="Heading2"/>
      </w:pPr>
      <w:bookmarkStart w:id="2902" w:name="_Toc3200980"/>
      <w:bookmarkStart w:id="2903" w:name="_Toc20392723"/>
      <w:bookmarkStart w:id="2904" w:name="_Toc27774370"/>
      <w:bookmarkStart w:id="2905" w:name="_Toc36482830"/>
      <w:bookmarkStart w:id="2906" w:name="_Toc36484489"/>
      <w:bookmarkStart w:id="2907" w:name="_Toc44933419"/>
      <w:bookmarkStart w:id="2908" w:name="_Toc50972372"/>
      <w:bookmarkStart w:id="2909" w:name="_Toc57105126"/>
      <w:bookmarkStart w:id="2910" w:name="_Toc138672955"/>
      <w:r w:rsidRPr="00816C4A">
        <w:t>8.31</w:t>
      </w:r>
      <w:r w:rsidRPr="00816C4A">
        <w:tab/>
        <w:t>Icon Identifier</w:t>
      </w:r>
      <w:bookmarkEnd w:id="2902"/>
      <w:bookmarkEnd w:id="2903"/>
      <w:bookmarkEnd w:id="2904"/>
      <w:bookmarkEnd w:id="2905"/>
      <w:bookmarkEnd w:id="2906"/>
      <w:bookmarkEnd w:id="2907"/>
      <w:bookmarkEnd w:id="2908"/>
      <w:bookmarkEnd w:id="2909"/>
      <w:bookmarkEnd w:id="2910"/>
    </w:p>
    <w:p w14:paraId="7F633ED2" w14:textId="77777777" w:rsidR="00E86E7B" w:rsidRPr="00816C4A" w:rsidRDefault="00E86E7B" w:rsidP="00E86E7B">
      <w:r w:rsidRPr="00816C4A">
        <w:t>See ETSI TS 102 223 [32] clause 8.31.</w:t>
      </w:r>
    </w:p>
    <w:p w14:paraId="1D6E041D" w14:textId="77777777" w:rsidR="00E86E7B" w:rsidRPr="00816C4A" w:rsidRDefault="00E86E7B" w:rsidP="00E86E7B">
      <w:pPr>
        <w:pStyle w:val="Heading2"/>
      </w:pPr>
      <w:bookmarkStart w:id="2911" w:name="_Toc3200981"/>
      <w:bookmarkStart w:id="2912" w:name="_Toc20392724"/>
      <w:bookmarkStart w:id="2913" w:name="_Toc27774371"/>
      <w:bookmarkStart w:id="2914" w:name="_Toc36482831"/>
      <w:bookmarkStart w:id="2915" w:name="_Toc36484490"/>
      <w:bookmarkStart w:id="2916" w:name="_Toc44933420"/>
      <w:bookmarkStart w:id="2917" w:name="_Toc50972373"/>
      <w:bookmarkStart w:id="2918" w:name="_Toc57105127"/>
      <w:bookmarkStart w:id="2919" w:name="_Toc138672956"/>
      <w:r w:rsidRPr="00816C4A">
        <w:lastRenderedPageBreak/>
        <w:t>8.32</w:t>
      </w:r>
      <w:r w:rsidRPr="00816C4A">
        <w:tab/>
        <w:t>Item Icon Identifier list</w:t>
      </w:r>
      <w:bookmarkEnd w:id="2911"/>
      <w:bookmarkEnd w:id="2912"/>
      <w:bookmarkEnd w:id="2913"/>
      <w:bookmarkEnd w:id="2914"/>
      <w:bookmarkEnd w:id="2915"/>
      <w:bookmarkEnd w:id="2916"/>
      <w:bookmarkEnd w:id="2917"/>
      <w:bookmarkEnd w:id="2918"/>
      <w:bookmarkEnd w:id="2919"/>
    </w:p>
    <w:p w14:paraId="20A08FE6" w14:textId="77777777" w:rsidR="00E86E7B" w:rsidRPr="00816C4A" w:rsidRDefault="00E86E7B" w:rsidP="00E86E7B">
      <w:r w:rsidRPr="00816C4A">
        <w:t>See ETSI TS 102 223 [32] clause 8.32.</w:t>
      </w:r>
    </w:p>
    <w:p w14:paraId="4ABD2958" w14:textId="77777777" w:rsidR="00E86E7B" w:rsidRPr="00816C4A" w:rsidRDefault="00E86E7B" w:rsidP="00E86E7B">
      <w:pPr>
        <w:pStyle w:val="Heading2"/>
      </w:pPr>
      <w:bookmarkStart w:id="2920" w:name="_Toc3200982"/>
      <w:bookmarkStart w:id="2921" w:name="_Toc20392725"/>
      <w:bookmarkStart w:id="2922" w:name="_Toc27774372"/>
      <w:bookmarkStart w:id="2923" w:name="_Toc36482832"/>
      <w:bookmarkStart w:id="2924" w:name="_Toc36484491"/>
      <w:bookmarkStart w:id="2925" w:name="_Toc44933421"/>
      <w:bookmarkStart w:id="2926" w:name="_Toc50972374"/>
      <w:bookmarkStart w:id="2927" w:name="_Toc57105128"/>
      <w:bookmarkStart w:id="2928" w:name="_Toc138672957"/>
      <w:r w:rsidRPr="00816C4A">
        <w:t>8.33</w:t>
      </w:r>
      <w:r w:rsidRPr="00816C4A">
        <w:tab/>
        <w:t>Card reader status</w:t>
      </w:r>
      <w:bookmarkEnd w:id="2920"/>
      <w:bookmarkEnd w:id="2921"/>
      <w:bookmarkEnd w:id="2922"/>
      <w:bookmarkEnd w:id="2923"/>
      <w:bookmarkEnd w:id="2924"/>
      <w:bookmarkEnd w:id="2925"/>
      <w:bookmarkEnd w:id="2926"/>
      <w:bookmarkEnd w:id="2927"/>
      <w:bookmarkEnd w:id="2928"/>
    </w:p>
    <w:p w14:paraId="55E7F70D" w14:textId="77777777" w:rsidR="00E86E7B" w:rsidRPr="00816C4A" w:rsidRDefault="00E86E7B" w:rsidP="00E86E7B">
      <w:r w:rsidRPr="00816C4A">
        <w:t>See ETSI TS 102 223 [32] clause 8.33.</w:t>
      </w:r>
    </w:p>
    <w:p w14:paraId="3EFD7EA5" w14:textId="77777777" w:rsidR="00E86E7B" w:rsidRPr="00816C4A" w:rsidRDefault="00E86E7B" w:rsidP="00E86E7B">
      <w:pPr>
        <w:pStyle w:val="Heading2"/>
      </w:pPr>
      <w:bookmarkStart w:id="2929" w:name="_Toc3200983"/>
      <w:bookmarkStart w:id="2930" w:name="_Toc20392726"/>
      <w:bookmarkStart w:id="2931" w:name="_Toc27774373"/>
      <w:bookmarkStart w:id="2932" w:name="_Toc36482833"/>
      <w:bookmarkStart w:id="2933" w:name="_Toc36484492"/>
      <w:bookmarkStart w:id="2934" w:name="_Toc44933422"/>
      <w:bookmarkStart w:id="2935" w:name="_Toc50972375"/>
      <w:bookmarkStart w:id="2936" w:name="_Toc57105129"/>
      <w:bookmarkStart w:id="2937" w:name="_Toc138672958"/>
      <w:r w:rsidRPr="00816C4A">
        <w:t>8.34</w:t>
      </w:r>
      <w:r w:rsidRPr="00816C4A">
        <w:tab/>
        <w:t>Card ATR</w:t>
      </w:r>
      <w:bookmarkEnd w:id="2929"/>
      <w:bookmarkEnd w:id="2930"/>
      <w:bookmarkEnd w:id="2931"/>
      <w:bookmarkEnd w:id="2932"/>
      <w:bookmarkEnd w:id="2933"/>
      <w:bookmarkEnd w:id="2934"/>
      <w:bookmarkEnd w:id="2935"/>
      <w:bookmarkEnd w:id="2936"/>
      <w:bookmarkEnd w:id="2937"/>
    </w:p>
    <w:p w14:paraId="1DF06060" w14:textId="77777777" w:rsidR="00E86E7B" w:rsidRPr="00816C4A" w:rsidRDefault="00E86E7B" w:rsidP="00E86E7B">
      <w:r w:rsidRPr="00816C4A">
        <w:t>See ETSI TS 102 223 [32] clause 8.34.</w:t>
      </w:r>
    </w:p>
    <w:p w14:paraId="29AE13F3" w14:textId="77777777" w:rsidR="00E86E7B" w:rsidRPr="00816C4A" w:rsidRDefault="00E86E7B" w:rsidP="00E86E7B">
      <w:pPr>
        <w:pStyle w:val="Heading2"/>
      </w:pPr>
      <w:bookmarkStart w:id="2938" w:name="_Toc3200984"/>
      <w:bookmarkStart w:id="2939" w:name="_Toc20392727"/>
      <w:bookmarkStart w:id="2940" w:name="_Toc27774374"/>
      <w:bookmarkStart w:id="2941" w:name="_Toc36482834"/>
      <w:bookmarkStart w:id="2942" w:name="_Toc36484493"/>
      <w:bookmarkStart w:id="2943" w:name="_Toc44933423"/>
      <w:bookmarkStart w:id="2944" w:name="_Toc50972376"/>
      <w:bookmarkStart w:id="2945" w:name="_Toc57105130"/>
      <w:bookmarkStart w:id="2946" w:name="_Toc138672959"/>
      <w:r w:rsidRPr="00816C4A">
        <w:t>8.35</w:t>
      </w:r>
      <w:r w:rsidRPr="00816C4A">
        <w:tab/>
        <w:t>C-APDU</w:t>
      </w:r>
      <w:bookmarkEnd w:id="2938"/>
      <w:bookmarkEnd w:id="2939"/>
      <w:bookmarkEnd w:id="2940"/>
      <w:bookmarkEnd w:id="2941"/>
      <w:bookmarkEnd w:id="2942"/>
      <w:bookmarkEnd w:id="2943"/>
      <w:bookmarkEnd w:id="2944"/>
      <w:bookmarkEnd w:id="2945"/>
      <w:bookmarkEnd w:id="2946"/>
    </w:p>
    <w:p w14:paraId="16401949" w14:textId="77777777" w:rsidR="00E86E7B" w:rsidRPr="00816C4A" w:rsidRDefault="00E86E7B" w:rsidP="00E86E7B">
      <w:r w:rsidRPr="00816C4A">
        <w:t>See ETSI TS 102 223 [32] clause 8.35.</w:t>
      </w:r>
    </w:p>
    <w:p w14:paraId="3416CE5A" w14:textId="77777777" w:rsidR="00E86E7B" w:rsidRPr="00816C4A" w:rsidRDefault="00E86E7B" w:rsidP="00E86E7B">
      <w:pPr>
        <w:pStyle w:val="Heading2"/>
      </w:pPr>
      <w:bookmarkStart w:id="2947" w:name="_Toc3200985"/>
      <w:bookmarkStart w:id="2948" w:name="_Toc20392728"/>
      <w:bookmarkStart w:id="2949" w:name="_Toc27774375"/>
      <w:bookmarkStart w:id="2950" w:name="_Toc36482835"/>
      <w:bookmarkStart w:id="2951" w:name="_Toc36484494"/>
      <w:bookmarkStart w:id="2952" w:name="_Toc44933424"/>
      <w:bookmarkStart w:id="2953" w:name="_Toc50972377"/>
      <w:bookmarkStart w:id="2954" w:name="_Toc57105131"/>
      <w:bookmarkStart w:id="2955" w:name="_Toc138672960"/>
      <w:r w:rsidRPr="00816C4A">
        <w:t>8.36</w:t>
      </w:r>
      <w:r w:rsidRPr="00816C4A">
        <w:tab/>
        <w:t>R-APDU</w:t>
      </w:r>
      <w:bookmarkEnd w:id="2947"/>
      <w:bookmarkEnd w:id="2948"/>
      <w:bookmarkEnd w:id="2949"/>
      <w:bookmarkEnd w:id="2950"/>
      <w:bookmarkEnd w:id="2951"/>
      <w:bookmarkEnd w:id="2952"/>
      <w:bookmarkEnd w:id="2953"/>
      <w:bookmarkEnd w:id="2954"/>
      <w:bookmarkEnd w:id="2955"/>
    </w:p>
    <w:p w14:paraId="69F71B73" w14:textId="77777777" w:rsidR="00E86E7B" w:rsidRPr="00816C4A" w:rsidRDefault="00E86E7B" w:rsidP="00E86E7B">
      <w:r w:rsidRPr="00816C4A">
        <w:t>See ETSI TS 102 223 [32] clause 8.36.</w:t>
      </w:r>
    </w:p>
    <w:p w14:paraId="47E4F2ED" w14:textId="77777777" w:rsidR="00E86E7B" w:rsidRPr="00816C4A" w:rsidRDefault="00E86E7B" w:rsidP="00E86E7B">
      <w:pPr>
        <w:pStyle w:val="Heading2"/>
      </w:pPr>
      <w:bookmarkStart w:id="2956" w:name="_Toc3200986"/>
      <w:bookmarkStart w:id="2957" w:name="_Toc20392729"/>
      <w:bookmarkStart w:id="2958" w:name="_Toc27774376"/>
      <w:bookmarkStart w:id="2959" w:name="_Toc36482836"/>
      <w:bookmarkStart w:id="2960" w:name="_Toc36484495"/>
      <w:bookmarkStart w:id="2961" w:name="_Toc44933425"/>
      <w:bookmarkStart w:id="2962" w:name="_Toc50972378"/>
      <w:bookmarkStart w:id="2963" w:name="_Toc57105132"/>
      <w:bookmarkStart w:id="2964" w:name="_Toc138672961"/>
      <w:r w:rsidRPr="00816C4A">
        <w:t>8.37</w:t>
      </w:r>
      <w:r w:rsidRPr="00816C4A">
        <w:tab/>
        <w:t>Timer identifier</w:t>
      </w:r>
      <w:bookmarkEnd w:id="2956"/>
      <w:bookmarkEnd w:id="2957"/>
      <w:bookmarkEnd w:id="2958"/>
      <w:bookmarkEnd w:id="2959"/>
      <w:bookmarkEnd w:id="2960"/>
      <w:bookmarkEnd w:id="2961"/>
      <w:bookmarkEnd w:id="2962"/>
      <w:bookmarkEnd w:id="2963"/>
      <w:bookmarkEnd w:id="2964"/>
    </w:p>
    <w:p w14:paraId="35485A5F" w14:textId="77777777" w:rsidR="00E86E7B" w:rsidRPr="00816C4A" w:rsidRDefault="00E86E7B" w:rsidP="00E86E7B">
      <w:r w:rsidRPr="00816C4A">
        <w:t>See ETSI TS 102 223 [32] clause 8.37.</w:t>
      </w:r>
    </w:p>
    <w:p w14:paraId="33BFB40C" w14:textId="77777777" w:rsidR="00E86E7B" w:rsidRPr="00816C4A" w:rsidRDefault="00E86E7B" w:rsidP="00E86E7B">
      <w:pPr>
        <w:pStyle w:val="Heading2"/>
      </w:pPr>
      <w:bookmarkStart w:id="2965" w:name="_Toc3200987"/>
      <w:bookmarkStart w:id="2966" w:name="_Toc20392730"/>
      <w:bookmarkStart w:id="2967" w:name="_Toc27774377"/>
      <w:bookmarkStart w:id="2968" w:name="_Toc36482837"/>
      <w:bookmarkStart w:id="2969" w:name="_Toc36484496"/>
      <w:bookmarkStart w:id="2970" w:name="_Toc44933426"/>
      <w:bookmarkStart w:id="2971" w:name="_Toc50972379"/>
      <w:bookmarkStart w:id="2972" w:name="_Toc57105133"/>
      <w:bookmarkStart w:id="2973" w:name="_Toc138672962"/>
      <w:r w:rsidRPr="00816C4A">
        <w:t>8.38</w:t>
      </w:r>
      <w:r w:rsidRPr="00816C4A">
        <w:tab/>
        <w:t>Timer value</w:t>
      </w:r>
      <w:bookmarkEnd w:id="2965"/>
      <w:bookmarkEnd w:id="2966"/>
      <w:bookmarkEnd w:id="2967"/>
      <w:bookmarkEnd w:id="2968"/>
      <w:bookmarkEnd w:id="2969"/>
      <w:bookmarkEnd w:id="2970"/>
      <w:bookmarkEnd w:id="2971"/>
      <w:bookmarkEnd w:id="2972"/>
      <w:bookmarkEnd w:id="2973"/>
    </w:p>
    <w:p w14:paraId="5C6AF96A" w14:textId="77777777" w:rsidR="00E86E7B" w:rsidRPr="00816C4A" w:rsidRDefault="00E86E7B" w:rsidP="00E86E7B">
      <w:r w:rsidRPr="00816C4A">
        <w:t>See ETSI TS 102 223 [32] clause 8.38.</w:t>
      </w:r>
    </w:p>
    <w:p w14:paraId="0EEF352C" w14:textId="77777777" w:rsidR="00E86E7B" w:rsidRPr="00816C4A" w:rsidRDefault="00E86E7B" w:rsidP="00E86E7B">
      <w:pPr>
        <w:pStyle w:val="Heading2"/>
      </w:pPr>
      <w:bookmarkStart w:id="2974" w:name="_Toc3200988"/>
      <w:bookmarkStart w:id="2975" w:name="_Toc20392731"/>
      <w:bookmarkStart w:id="2976" w:name="_Toc27774378"/>
      <w:bookmarkStart w:id="2977" w:name="_Toc36482838"/>
      <w:bookmarkStart w:id="2978" w:name="_Toc36484497"/>
      <w:bookmarkStart w:id="2979" w:name="_Toc44933427"/>
      <w:bookmarkStart w:id="2980" w:name="_Toc50972380"/>
      <w:bookmarkStart w:id="2981" w:name="_Toc57105134"/>
      <w:bookmarkStart w:id="2982" w:name="_Toc138672963"/>
      <w:r w:rsidRPr="00816C4A">
        <w:t>8.39</w:t>
      </w:r>
      <w:r w:rsidRPr="00816C4A">
        <w:tab/>
        <w:t>Date-Time and Time zone</w:t>
      </w:r>
      <w:bookmarkEnd w:id="2974"/>
      <w:bookmarkEnd w:id="2975"/>
      <w:bookmarkEnd w:id="2976"/>
      <w:bookmarkEnd w:id="2977"/>
      <w:bookmarkEnd w:id="2978"/>
      <w:bookmarkEnd w:id="2979"/>
      <w:bookmarkEnd w:id="2980"/>
      <w:bookmarkEnd w:id="2981"/>
      <w:bookmarkEnd w:id="2982"/>
    </w:p>
    <w:p w14:paraId="09D78E69" w14:textId="77777777" w:rsidR="00E86E7B" w:rsidRPr="00816C4A" w:rsidRDefault="00E86E7B" w:rsidP="00E86E7B">
      <w:r w:rsidRPr="00816C4A">
        <w:t>See ETSI TS 102 223 [32] clause 8.39.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2983" w:name="_Toc3200989"/>
      <w:bookmarkStart w:id="2984" w:name="_Toc20392732"/>
      <w:bookmarkStart w:id="2985" w:name="_Toc27774379"/>
      <w:bookmarkStart w:id="2986" w:name="_Toc36482839"/>
      <w:bookmarkStart w:id="2987" w:name="_Toc36484498"/>
      <w:bookmarkStart w:id="2988" w:name="_Toc44933428"/>
      <w:bookmarkStart w:id="2989" w:name="_Toc50972381"/>
      <w:bookmarkStart w:id="2990" w:name="_Toc57105135"/>
      <w:bookmarkStart w:id="2991" w:name="_Toc138672964"/>
      <w:r w:rsidRPr="00816C4A">
        <w:t>8.40</w:t>
      </w:r>
      <w:r w:rsidRPr="00816C4A">
        <w:tab/>
        <w:t>AT Command</w:t>
      </w:r>
      <w:bookmarkEnd w:id="2983"/>
      <w:bookmarkEnd w:id="2984"/>
      <w:bookmarkEnd w:id="2985"/>
      <w:bookmarkEnd w:id="2986"/>
      <w:bookmarkEnd w:id="2987"/>
      <w:bookmarkEnd w:id="2988"/>
      <w:bookmarkEnd w:id="2989"/>
      <w:bookmarkEnd w:id="2990"/>
      <w:bookmarkEnd w:id="2991"/>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2992" w:name="_Toc3200990"/>
      <w:bookmarkStart w:id="2993" w:name="_Toc20392733"/>
      <w:bookmarkStart w:id="2994" w:name="_Toc27774380"/>
      <w:bookmarkStart w:id="2995" w:name="_Toc36482840"/>
      <w:bookmarkStart w:id="2996" w:name="_Toc36484499"/>
      <w:bookmarkStart w:id="2997" w:name="_Toc44933429"/>
      <w:bookmarkStart w:id="2998" w:name="_Toc50972382"/>
      <w:bookmarkStart w:id="2999" w:name="_Toc57105136"/>
      <w:bookmarkStart w:id="3000" w:name="_Toc138672965"/>
      <w:r w:rsidRPr="00816C4A">
        <w:lastRenderedPageBreak/>
        <w:t>8.41</w:t>
      </w:r>
      <w:r w:rsidRPr="00816C4A">
        <w:tab/>
        <w:t>AT Response</w:t>
      </w:r>
      <w:bookmarkEnd w:id="2992"/>
      <w:bookmarkEnd w:id="2993"/>
      <w:bookmarkEnd w:id="2994"/>
      <w:bookmarkEnd w:id="2995"/>
      <w:bookmarkEnd w:id="2996"/>
      <w:bookmarkEnd w:id="2997"/>
      <w:bookmarkEnd w:id="2998"/>
      <w:bookmarkEnd w:id="2999"/>
      <w:bookmarkEnd w:id="3000"/>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3001" w:name="_Toc3200991"/>
      <w:bookmarkStart w:id="3002" w:name="_Toc20392734"/>
      <w:bookmarkStart w:id="3003" w:name="_Toc27774381"/>
      <w:bookmarkStart w:id="3004" w:name="_Toc36482841"/>
      <w:bookmarkStart w:id="3005" w:name="_Toc36484500"/>
      <w:bookmarkStart w:id="3006" w:name="_Toc44933430"/>
      <w:bookmarkStart w:id="3007" w:name="_Toc50972383"/>
      <w:bookmarkStart w:id="3008" w:name="_Toc57105137"/>
      <w:bookmarkStart w:id="3009" w:name="_Toc138672966"/>
      <w:r w:rsidRPr="00816C4A">
        <w:t>8.42</w:t>
      </w:r>
      <w:r w:rsidRPr="00816C4A">
        <w:tab/>
        <w:t>BC Repeat indicator</w:t>
      </w:r>
      <w:bookmarkEnd w:id="3001"/>
      <w:bookmarkEnd w:id="3002"/>
      <w:bookmarkEnd w:id="3003"/>
      <w:bookmarkEnd w:id="3004"/>
      <w:bookmarkEnd w:id="3005"/>
      <w:bookmarkEnd w:id="3006"/>
      <w:bookmarkEnd w:id="3007"/>
      <w:bookmarkEnd w:id="3008"/>
      <w:bookmarkEnd w:id="3009"/>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10" w:name="_Toc3200992"/>
      <w:bookmarkStart w:id="3011" w:name="_Toc20392735"/>
      <w:bookmarkStart w:id="3012" w:name="_Toc27774382"/>
      <w:bookmarkStart w:id="3013" w:name="_Toc36482842"/>
      <w:bookmarkStart w:id="3014" w:name="_Toc36484501"/>
      <w:bookmarkStart w:id="3015" w:name="_Toc44933431"/>
      <w:bookmarkStart w:id="3016" w:name="_Toc50972384"/>
      <w:bookmarkStart w:id="3017" w:name="_Toc57105138"/>
      <w:bookmarkStart w:id="3018" w:name="_Toc138672967"/>
      <w:r w:rsidRPr="00816C4A">
        <w:t>8.43</w:t>
      </w:r>
      <w:r w:rsidRPr="00816C4A">
        <w:tab/>
        <w:t>Immediate response</w:t>
      </w:r>
      <w:bookmarkEnd w:id="3010"/>
      <w:bookmarkEnd w:id="3011"/>
      <w:bookmarkEnd w:id="3012"/>
      <w:bookmarkEnd w:id="3013"/>
      <w:bookmarkEnd w:id="3014"/>
      <w:bookmarkEnd w:id="3015"/>
      <w:bookmarkEnd w:id="3016"/>
      <w:bookmarkEnd w:id="3017"/>
      <w:bookmarkEnd w:id="3018"/>
    </w:p>
    <w:p w14:paraId="5A36B3F7" w14:textId="77777777" w:rsidR="00E86E7B" w:rsidRPr="00816C4A" w:rsidRDefault="00E86E7B" w:rsidP="00E86E7B">
      <w:r w:rsidRPr="00816C4A">
        <w:t>See ETSI TS 102 223 [32] clause 8.43.</w:t>
      </w:r>
    </w:p>
    <w:p w14:paraId="7FA30409" w14:textId="77777777" w:rsidR="00E86E7B" w:rsidRPr="00816C4A" w:rsidRDefault="00E86E7B" w:rsidP="00E86E7B">
      <w:pPr>
        <w:pStyle w:val="Heading2"/>
      </w:pPr>
      <w:bookmarkStart w:id="3019" w:name="_Toc3200993"/>
      <w:bookmarkStart w:id="3020" w:name="_Toc20392736"/>
      <w:bookmarkStart w:id="3021" w:name="_Toc27774383"/>
      <w:bookmarkStart w:id="3022" w:name="_Toc36482843"/>
      <w:bookmarkStart w:id="3023" w:name="_Toc36484502"/>
      <w:bookmarkStart w:id="3024" w:name="_Toc44933432"/>
      <w:bookmarkStart w:id="3025" w:name="_Toc50972385"/>
      <w:bookmarkStart w:id="3026" w:name="_Toc57105139"/>
      <w:bookmarkStart w:id="3027" w:name="_Toc138672968"/>
      <w:r w:rsidRPr="00816C4A">
        <w:t>8.44</w:t>
      </w:r>
      <w:r w:rsidRPr="00816C4A">
        <w:tab/>
        <w:t>DTMF string</w:t>
      </w:r>
      <w:bookmarkEnd w:id="3019"/>
      <w:bookmarkEnd w:id="3020"/>
      <w:bookmarkEnd w:id="3021"/>
      <w:bookmarkEnd w:id="3022"/>
      <w:bookmarkEnd w:id="3023"/>
      <w:bookmarkEnd w:id="3024"/>
      <w:bookmarkEnd w:id="3025"/>
      <w:bookmarkEnd w:id="3026"/>
      <w:bookmarkEnd w:id="3027"/>
    </w:p>
    <w:p w14:paraId="2BDED065" w14:textId="77777777" w:rsidR="00E86E7B" w:rsidRPr="00816C4A" w:rsidRDefault="00E86E7B" w:rsidP="00E86E7B">
      <w:r w:rsidRPr="00816C4A">
        <w:t>See ETSI TS 102 223 [32] clause 8.44.</w:t>
      </w:r>
    </w:p>
    <w:p w14:paraId="1DED87BD" w14:textId="77777777" w:rsidR="00E86E7B" w:rsidRPr="00816C4A" w:rsidRDefault="00E86E7B" w:rsidP="00E86E7B">
      <w:pPr>
        <w:pStyle w:val="Heading2"/>
      </w:pPr>
      <w:bookmarkStart w:id="3028" w:name="_Toc3200994"/>
      <w:bookmarkStart w:id="3029" w:name="_Toc20392737"/>
      <w:bookmarkStart w:id="3030" w:name="_Toc27774384"/>
      <w:bookmarkStart w:id="3031" w:name="_Toc36482844"/>
      <w:bookmarkStart w:id="3032" w:name="_Toc36484503"/>
      <w:bookmarkStart w:id="3033" w:name="_Toc44933433"/>
      <w:bookmarkStart w:id="3034" w:name="_Toc50972386"/>
      <w:bookmarkStart w:id="3035" w:name="_Toc57105140"/>
      <w:bookmarkStart w:id="3036" w:name="_Toc138672969"/>
      <w:r w:rsidRPr="00816C4A">
        <w:t>8.45</w:t>
      </w:r>
      <w:r w:rsidRPr="00816C4A">
        <w:tab/>
        <w:t>Language</w:t>
      </w:r>
      <w:bookmarkEnd w:id="3028"/>
      <w:bookmarkEnd w:id="3029"/>
      <w:bookmarkEnd w:id="3030"/>
      <w:bookmarkEnd w:id="3031"/>
      <w:bookmarkEnd w:id="3032"/>
      <w:bookmarkEnd w:id="3033"/>
      <w:bookmarkEnd w:id="3034"/>
      <w:bookmarkEnd w:id="3035"/>
      <w:bookmarkEnd w:id="3036"/>
    </w:p>
    <w:p w14:paraId="3C7D175B" w14:textId="77777777" w:rsidR="00E86E7B" w:rsidRPr="00816C4A" w:rsidRDefault="00E86E7B" w:rsidP="00E86E7B">
      <w:r w:rsidRPr="00816C4A">
        <w:t>See ETSI TS 102 223 [32] clause 8.45.</w:t>
      </w:r>
    </w:p>
    <w:p w14:paraId="25F5D2A8" w14:textId="77777777" w:rsidR="00E86E7B" w:rsidRPr="00816C4A" w:rsidRDefault="00E86E7B" w:rsidP="00E86E7B">
      <w:pPr>
        <w:pStyle w:val="Heading2"/>
      </w:pPr>
      <w:bookmarkStart w:id="3037" w:name="_Toc3200995"/>
      <w:bookmarkStart w:id="3038" w:name="_Toc20392738"/>
      <w:bookmarkStart w:id="3039" w:name="_Toc27774385"/>
      <w:bookmarkStart w:id="3040" w:name="_Toc36482845"/>
      <w:bookmarkStart w:id="3041" w:name="_Toc36484504"/>
      <w:bookmarkStart w:id="3042" w:name="_Toc44933434"/>
      <w:bookmarkStart w:id="3043" w:name="_Toc50972387"/>
      <w:bookmarkStart w:id="3044" w:name="_Toc57105141"/>
      <w:bookmarkStart w:id="3045" w:name="_Toc138672970"/>
      <w:r w:rsidRPr="00816C4A">
        <w:t>8.46</w:t>
      </w:r>
      <w:r w:rsidRPr="00816C4A">
        <w:tab/>
        <w:t>Timing Advance</w:t>
      </w:r>
      <w:bookmarkEnd w:id="3037"/>
      <w:bookmarkEnd w:id="3038"/>
      <w:bookmarkEnd w:id="3039"/>
      <w:bookmarkEnd w:id="3040"/>
      <w:bookmarkEnd w:id="3041"/>
      <w:bookmarkEnd w:id="3042"/>
      <w:bookmarkEnd w:id="3043"/>
      <w:bookmarkEnd w:id="3044"/>
      <w:bookmarkEnd w:id="3045"/>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lastRenderedPageBreak/>
        <w:t>-</w:t>
      </w:r>
      <w:r w:rsidRPr="00816C4A">
        <w:tab/>
        <w:t>'02' to'FF'=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46" w:name="_Toc3200996"/>
      <w:bookmarkStart w:id="3047" w:name="_Toc20392739"/>
      <w:bookmarkStart w:id="3048" w:name="_Toc27774386"/>
      <w:bookmarkStart w:id="3049" w:name="_Toc36482846"/>
      <w:bookmarkStart w:id="3050" w:name="_Toc36484505"/>
      <w:bookmarkStart w:id="3051" w:name="_Toc44933435"/>
      <w:bookmarkStart w:id="3052" w:name="_Toc50972388"/>
      <w:bookmarkStart w:id="3053" w:name="_Toc57105142"/>
      <w:bookmarkStart w:id="3054" w:name="_Toc138672971"/>
      <w:r w:rsidRPr="00816C4A">
        <w:t>8.47</w:t>
      </w:r>
      <w:r w:rsidRPr="00816C4A">
        <w:tab/>
        <w:t>Browser Identity</w:t>
      </w:r>
      <w:bookmarkEnd w:id="3046"/>
      <w:bookmarkEnd w:id="3047"/>
      <w:bookmarkEnd w:id="3048"/>
      <w:bookmarkEnd w:id="3049"/>
      <w:bookmarkEnd w:id="3050"/>
      <w:bookmarkEnd w:id="3051"/>
      <w:bookmarkEnd w:id="3052"/>
      <w:bookmarkEnd w:id="3053"/>
      <w:bookmarkEnd w:id="3054"/>
    </w:p>
    <w:p w14:paraId="03D908D0" w14:textId="77777777" w:rsidR="00E86E7B" w:rsidRPr="00816C4A" w:rsidRDefault="00E86E7B" w:rsidP="00E86E7B">
      <w:r w:rsidRPr="00816C4A">
        <w:t>See ETSI TS 102 223 [32] clause 8.37.</w:t>
      </w:r>
    </w:p>
    <w:p w14:paraId="3833BCA0" w14:textId="77777777" w:rsidR="00E86E7B" w:rsidRPr="00816C4A" w:rsidRDefault="00E86E7B" w:rsidP="00E86E7B">
      <w:pPr>
        <w:pStyle w:val="Heading2"/>
      </w:pPr>
      <w:bookmarkStart w:id="3055" w:name="_Toc3200997"/>
      <w:bookmarkStart w:id="3056" w:name="_Toc20392740"/>
      <w:bookmarkStart w:id="3057" w:name="_Toc27774387"/>
      <w:bookmarkStart w:id="3058" w:name="_Toc36482847"/>
      <w:bookmarkStart w:id="3059" w:name="_Toc36484506"/>
      <w:bookmarkStart w:id="3060" w:name="_Toc44933436"/>
      <w:bookmarkStart w:id="3061" w:name="_Toc50972389"/>
      <w:bookmarkStart w:id="3062" w:name="_Toc57105143"/>
      <w:bookmarkStart w:id="3063" w:name="_Toc138672972"/>
      <w:r w:rsidRPr="00816C4A">
        <w:t>8.48</w:t>
      </w:r>
      <w:r w:rsidRPr="00816C4A">
        <w:tab/>
        <w:t>URL</w:t>
      </w:r>
      <w:bookmarkEnd w:id="3055"/>
      <w:bookmarkEnd w:id="3056"/>
      <w:bookmarkEnd w:id="3057"/>
      <w:bookmarkEnd w:id="3058"/>
      <w:bookmarkEnd w:id="3059"/>
      <w:bookmarkEnd w:id="3060"/>
      <w:bookmarkEnd w:id="3061"/>
      <w:bookmarkEnd w:id="3062"/>
      <w:bookmarkEnd w:id="3063"/>
    </w:p>
    <w:p w14:paraId="33D80E48" w14:textId="77777777" w:rsidR="00E86E7B" w:rsidRPr="00816C4A" w:rsidRDefault="00E86E7B" w:rsidP="00E86E7B">
      <w:r w:rsidRPr="00816C4A">
        <w:t>See ETSI TS 102 223 [32] clause 8.48.</w:t>
      </w:r>
    </w:p>
    <w:p w14:paraId="02A8B6ED" w14:textId="77777777" w:rsidR="00E86E7B" w:rsidRPr="00816C4A" w:rsidRDefault="00E86E7B" w:rsidP="00E86E7B">
      <w:pPr>
        <w:pStyle w:val="Heading2"/>
      </w:pPr>
      <w:bookmarkStart w:id="3064" w:name="_Toc3200998"/>
      <w:bookmarkStart w:id="3065" w:name="_Toc20392741"/>
      <w:bookmarkStart w:id="3066" w:name="_Toc27774388"/>
      <w:bookmarkStart w:id="3067" w:name="_Toc36482848"/>
      <w:bookmarkStart w:id="3068" w:name="_Toc36484507"/>
      <w:bookmarkStart w:id="3069" w:name="_Toc44933437"/>
      <w:bookmarkStart w:id="3070" w:name="_Toc50972390"/>
      <w:bookmarkStart w:id="3071" w:name="_Toc57105144"/>
      <w:bookmarkStart w:id="3072" w:name="_Toc138672973"/>
      <w:r w:rsidRPr="00816C4A">
        <w:t>8.49</w:t>
      </w:r>
      <w:r w:rsidRPr="00816C4A">
        <w:tab/>
        <w:t>Bearer</w:t>
      </w:r>
      <w:bookmarkEnd w:id="3064"/>
      <w:bookmarkEnd w:id="3065"/>
      <w:bookmarkEnd w:id="3066"/>
      <w:bookmarkEnd w:id="3067"/>
      <w:bookmarkEnd w:id="3068"/>
      <w:bookmarkEnd w:id="3069"/>
      <w:bookmarkEnd w:id="3070"/>
      <w:bookmarkEnd w:id="3071"/>
      <w:bookmarkEnd w:id="3072"/>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C15B214" w14:textId="77777777" w:rsidR="00663A5D" w:rsidRPr="00816C4A" w:rsidRDefault="00663A5D" w:rsidP="00663A5D">
      <w:pPr>
        <w:pStyle w:val="B1"/>
        <w:rPr>
          <w:lang w:val="sv-SE"/>
        </w:rPr>
      </w:pPr>
      <w:r w:rsidRPr="00816C4A">
        <w:rPr>
          <w:lang w:val="sv-SE"/>
        </w:rPr>
        <w:t>-</w:t>
      </w:r>
      <w:r w:rsidRPr="00816C4A">
        <w:rPr>
          <w:lang w:val="sv-SE"/>
        </w:rPr>
        <w:tab/>
        <w:t>'03' = GPRS/UTRAN packet service/E-UTRAN</w:t>
      </w:r>
      <w:r>
        <w:t>/Satellite E-UTRAN</w:t>
      </w:r>
      <w:r w:rsidRPr="00816C4A">
        <w:rPr>
          <w:lang w:val="sv-SE"/>
        </w:rPr>
        <w:t>/NG-RAN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73" w:name="_Toc3200999"/>
      <w:bookmarkStart w:id="3074" w:name="_Toc20392742"/>
      <w:bookmarkStart w:id="3075" w:name="_Toc27774389"/>
      <w:bookmarkStart w:id="3076" w:name="_Toc36482849"/>
      <w:bookmarkStart w:id="3077" w:name="_Toc36484508"/>
      <w:bookmarkStart w:id="3078" w:name="_Toc44933438"/>
      <w:bookmarkStart w:id="3079" w:name="_Toc50972391"/>
      <w:bookmarkStart w:id="3080" w:name="_Toc57105145"/>
      <w:bookmarkStart w:id="3081" w:name="_Toc138672974"/>
      <w:r w:rsidRPr="00816C4A">
        <w:t>8.50</w:t>
      </w:r>
      <w:r w:rsidRPr="00816C4A">
        <w:tab/>
        <w:t>Provisioning File Reference</w:t>
      </w:r>
      <w:bookmarkEnd w:id="3073"/>
      <w:bookmarkEnd w:id="3074"/>
      <w:bookmarkEnd w:id="3075"/>
      <w:bookmarkEnd w:id="3076"/>
      <w:bookmarkEnd w:id="3077"/>
      <w:bookmarkEnd w:id="3078"/>
      <w:bookmarkEnd w:id="3079"/>
      <w:bookmarkEnd w:id="3080"/>
      <w:bookmarkEnd w:id="3081"/>
    </w:p>
    <w:p w14:paraId="267A5368" w14:textId="77777777" w:rsidR="00E86E7B" w:rsidRPr="00816C4A" w:rsidRDefault="00E86E7B" w:rsidP="00E86E7B">
      <w:r w:rsidRPr="00816C4A">
        <w:t>See ETSI TS 102 223 [32] clause 8.50.</w:t>
      </w:r>
    </w:p>
    <w:p w14:paraId="3DDE73DB" w14:textId="77777777" w:rsidR="00E86E7B" w:rsidRPr="00816C4A" w:rsidRDefault="00E86E7B" w:rsidP="00E86E7B">
      <w:pPr>
        <w:pStyle w:val="Heading2"/>
        <w:rPr>
          <w:lang w:val="fr-FR"/>
        </w:rPr>
      </w:pPr>
      <w:bookmarkStart w:id="3082" w:name="_Toc3201000"/>
      <w:bookmarkStart w:id="3083" w:name="_Toc20392743"/>
      <w:bookmarkStart w:id="3084" w:name="_Toc27774390"/>
      <w:bookmarkStart w:id="3085" w:name="_Toc36482850"/>
      <w:bookmarkStart w:id="3086" w:name="_Toc36484509"/>
      <w:bookmarkStart w:id="3087" w:name="_Toc44933439"/>
      <w:bookmarkStart w:id="3088" w:name="_Toc50972392"/>
      <w:bookmarkStart w:id="3089" w:name="_Toc57105146"/>
      <w:bookmarkStart w:id="3090" w:name="_Toc138672975"/>
      <w:r w:rsidRPr="00816C4A">
        <w:rPr>
          <w:lang w:val="fr-FR"/>
        </w:rPr>
        <w:t>8.51</w:t>
      </w:r>
      <w:r w:rsidRPr="00816C4A">
        <w:rPr>
          <w:lang w:val="fr-FR"/>
        </w:rPr>
        <w:tab/>
        <w:t>Browser Termination Cause</w:t>
      </w:r>
      <w:bookmarkEnd w:id="3082"/>
      <w:bookmarkEnd w:id="3083"/>
      <w:bookmarkEnd w:id="3084"/>
      <w:bookmarkEnd w:id="3085"/>
      <w:bookmarkEnd w:id="3086"/>
      <w:bookmarkEnd w:id="3087"/>
      <w:bookmarkEnd w:id="3088"/>
      <w:bookmarkEnd w:id="3089"/>
      <w:bookmarkEnd w:id="3090"/>
    </w:p>
    <w:p w14:paraId="1A0F5F72" w14:textId="77777777" w:rsidR="00E86E7B" w:rsidRPr="00816C4A" w:rsidRDefault="00E86E7B" w:rsidP="00E86E7B">
      <w:pPr>
        <w:rPr>
          <w:lang w:val="fr-FR"/>
        </w:rPr>
      </w:pPr>
      <w:r w:rsidRPr="00816C4A">
        <w:rPr>
          <w:lang w:val="fr-FR"/>
        </w:rPr>
        <w:t>See ETSI TS 102 223 [32] clause 8.51.</w:t>
      </w:r>
    </w:p>
    <w:p w14:paraId="5ACD4572" w14:textId="77777777" w:rsidR="00E86E7B" w:rsidRDefault="00E86E7B" w:rsidP="00E86E7B">
      <w:pPr>
        <w:pStyle w:val="Heading2"/>
        <w:rPr>
          <w:lang w:val="fr-FR"/>
        </w:rPr>
      </w:pPr>
      <w:bookmarkStart w:id="3091" w:name="_Toc3201001"/>
      <w:bookmarkStart w:id="3092" w:name="_Toc20392744"/>
      <w:bookmarkStart w:id="3093" w:name="_Toc27774391"/>
      <w:bookmarkStart w:id="3094" w:name="_Toc36482851"/>
      <w:bookmarkStart w:id="3095" w:name="_Toc36484510"/>
      <w:bookmarkStart w:id="3096" w:name="_Toc44933440"/>
      <w:bookmarkStart w:id="3097" w:name="_Toc50972393"/>
      <w:bookmarkStart w:id="3098" w:name="_Toc57105147"/>
      <w:bookmarkStart w:id="3099" w:name="_Toc138672976"/>
      <w:r w:rsidRPr="00816C4A">
        <w:rPr>
          <w:lang w:val="fr-FR"/>
        </w:rPr>
        <w:t>8.52</w:t>
      </w:r>
      <w:r w:rsidRPr="00816C4A">
        <w:rPr>
          <w:lang w:val="fr-FR"/>
        </w:rPr>
        <w:tab/>
        <w:t>Bearer description</w:t>
      </w:r>
      <w:bookmarkEnd w:id="3091"/>
      <w:bookmarkEnd w:id="3092"/>
      <w:bookmarkEnd w:id="3093"/>
      <w:bookmarkEnd w:id="3094"/>
      <w:bookmarkEnd w:id="3095"/>
      <w:bookmarkEnd w:id="3096"/>
      <w:bookmarkEnd w:id="3097"/>
      <w:bookmarkEnd w:id="3098"/>
      <w:bookmarkEnd w:id="3099"/>
    </w:p>
    <w:p w14:paraId="552675A2" w14:textId="77777777" w:rsidR="004F6A18" w:rsidRPr="004E4D5F" w:rsidRDefault="004F6A18" w:rsidP="004F6A18">
      <w:pPr>
        <w:pStyle w:val="Heading3"/>
      </w:pPr>
      <w:bookmarkStart w:id="3100" w:name="_Toc36484511"/>
      <w:bookmarkStart w:id="3101" w:name="_Toc44933441"/>
      <w:bookmarkStart w:id="3102" w:name="_Toc50972394"/>
      <w:bookmarkStart w:id="3103" w:name="_Toc57105148"/>
      <w:bookmarkStart w:id="3104" w:name="_Toc3201002"/>
      <w:bookmarkStart w:id="3105" w:name="_Toc20392745"/>
      <w:bookmarkStart w:id="3106" w:name="_Toc27774392"/>
      <w:bookmarkStart w:id="3107" w:name="_Toc36482852"/>
      <w:bookmarkStart w:id="3108" w:name="_Toc36484512"/>
      <w:bookmarkStart w:id="3109" w:name="_Toc44933442"/>
      <w:bookmarkStart w:id="3110" w:name="_Toc50972395"/>
      <w:bookmarkStart w:id="3111" w:name="_Toc57105149"/>
      <w:bookmarkStart w:id="3112" w:name="_Toc138672977"/>
      <w:r w:rsidRPr="004E4D5F">
        <w:t>8.52.</w:t>
      </w:r>
      <w:r>
        <w:t>0</w:t>
      </w:r>
      <w:r>
        <w:tab/>
      </w:r>
      <w:r w:rsidRPr="004E4D5F">
        <w:t>Structure of Bearer description</w:t>
      </w:r>
      <w:bookmarkEnd w:id="3100"/>
      <w:bookmarkEnd w:id="3101"/>
      <w:bookmarkEnd w:id="3102"/>
      <w:bookmarkEnd w:id="3103"/>
      <w:bookmarkEnd w:id="3112"/>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4F0895E" w14:textId="77777777" w:rsidR="004F6A18" w:rsidRPr="00816C4A" w:rsidRDefault="004F6A18" w:rsidP="004F6A18">
      <w:pPr>
        <w:pStyle w:val="B1"/>
      </w:pPr>
      <w:r w:rsidRPr="00816C4A">
        <w:t>-</w:t>
      </w:r>
      <w:r w:rsidRPr="00816C4A">
        <w:tab/>
        <w:t>Bearer Type coding: in addition to the values defined in ETSI TS 102 223 [32], the following are defined:</w:t>
      </w:r>
    </w:p>
    <w:p w14:paraId="0AD2A28F" w14:textId="77777777" w:rsidR="004F6A18" w:rsidRPr="00816C4A" w:rsidRDefault="004F6A18" w:rsidP="004F6A18">
      <w:pPr>
        <w:pStyle w:val="B2"/>
        <w:rPr>
          <w:lang w:val="sv-SE"/>
        </w:rPr>
      </w:pPr>
      <w:r w:rsidRPr="00816C4A">
        <w:rPr>
          <w:lang w:val="sv-SE"/>
        </w:rPr>
        <w:t>'01' = CSD;</w:t>
      </w:r>
    </w:p>
    <w:p w14:paraId="0895EAF3" w14:textId="77777777" w:rsidR="00663A5D" w:rsidRPr="00816C4A" w:rsidRDefault="00663A5D" w:rsidP="00663A5D">
      <w:pPr>
        <w:pStyle w:val="B2"/>
        <w:rPr>
          <w:lang w:val="sv-SE"/>
        </w:rPr>
      </w:pPr>
      <w:r w:rsidRPr="00816C4A">
        <w:rPr>
          <w:lang w:val="sv-SE"/>
        </w:rPr>
        <w:lastRenderedPageBreak/>
        <w:t>'02' = GPRS / UTRAN packet service / E-UTRAN</w:t>
      </w:r>
      <w:r>
        <w:rPr>
          <w:lang w:val="sv-SE"/>
        </w:rPr>
        <w:t xml:space="preserve"> </w:t>
      </w:r>
      <w:r>
        <w:t>/ Satellite E-UTRAN</w:t>
      </w:r>
      <w:r>
        <w:rPr>
          <w:lang w:val="sv-SE"/>
        </w:rPr>
        <w:t xml:space="preserve"> / NG-RAN / Satelitte NG-RAN</w:t>
      </w:r>
      <w:r w:rsidRPr="00816C4A">
        <w:rPr>
          <w:lang w:val="sv-SE"/>
        </w:rPr>
        <w:t>.</w:t>
      </w:r>
    </w:p>
    <w:p w14:paraId="7A631FE6" w14:textId="77777777" w:rsidR="00663A5D" w:rsidRPr="00816C4A" w:rsidRDefault="00663A5D" w:rsidP="00663A5D">
      <w:pPr>
        <w:pStyle w:val="B2"/>
      </w:pPr>
      <w:r w:rsidRPr="00816C4A">
        <w:t>'09' = UTRAN packet service with extended parameters / HSDPA / E-UTRAN</w:t>
      </w:r>
      <w:r>
        <w:rPr>
          <w:lang w:val="sv-SE"/>
        </w:rPr>
        <w:t xml:space="preserve"> </w:t>
      </w:r>
      <w:r>
        <w:t>/ Satellite E-UTRAN</w:t>
      </w:r>
      <w:r>
        <w:rPr>
          <w:lang w:val="sv-SE"/>
        </w:rPr>
        <w:t xml:space="preserve"> / NG-RAN / Satelitte NG-RAN</w:t>
      </w:r>
      <w:r w:rsidRPr="00816C4A">
        <w:t>.</w:t>
      </w:r>
    </w:p>
    <w:p w14:paraId="47CBC087" w14:textId="77777777" w:rsidR="00663A5D" w:rsidRPr="00816C4A" w:rsidRDefault="00663A5D" w:rsidP="00663A5D">
      <w:pPr>
        <w:pStyle w:val="B2"/>
        <w:rPr>
          <w:lang w:val="sv-SE"/>
        </w:rPr>
      </w:pPr>
      <w:r w:rsidRPr="00816C4A">
        <w:rPr>
          <w:lang w:val="sv-SE"/>
        </w:rPr>
        <w:t>'0A' = (I-)WLAN.</w:t>
      </w:r>
    </w:p>
    <w:p w14:paraId="6EA5CC30" w14:textId="77777777" w:rsidR="00663A5D" w:rsidRPr="00816C4A" w:rsidRDefault="00663A5D" w:rsidP="00663A5D">
      <w:pPr>
        <w:pStyle w:val="B2"/>
        <w:rPr>
          <w:lang w:val="sv-SE"/>
        </w:rPr>
      </w:pPr>
      <w:r w:rsidRPr="00816C4A">
        <w:rPr>
          <w:lang w:val="sv-SE"/>
        </w:rPr>
        <w:t>'0B' = E-UTRAN</w:t>
      </w:r>
      <w:r>
        <w:rPr>
          <w:lang w:val="sv-SE"/>
        </w:rPr>
        <w:t xml:space="preserve"> </w:t>
      </w:r>
      <w:r>
        <w:t>/ Satellite E-UTRAN</w:t>
      </w:r>
      <w:r>
        <w:rPr>
          <w:lang w:val="sv-SE"/>
        </w:rPr>
        <w:t xml:space="preserve"> / NG-RAN</w:t>
      </w:r>
      <w:r w:rsidRPr="00816C4A">
        <w:rPr>
          <w:lang w:val="sv-SE"/>
        </w:rPr>
        <w:t xml:space="preserve"> </w:t>
      </w:r>
      <w:r>
        <w:rPr>
          <w:lang w:val="sv-SE"/>
        </w:rPr>
        <w:t xml:space="preserve"> / Satelitte NG-RAN</w:t>
      </w:r>
      <w:r w:rsidRPr="00816C4A">
        <w:rPr>
          <w:lang w:val="sv-SE"/>
        </w:rPr>
        <w:t xml:space="preserve"> / mapped UTRAN packet service.</w:t>
      </w:r>
    </w:p>
    <w:p w14:paraId="699742C6" w14:textId="77777777" w:rsidR="00663A5D" w:rsidRPr="00816C4A" w:rsidRDefault="00663A5D" w:rsidP="00663A5D">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4AF49EF5" w14:textId="77777777" w:rsidR="004F6A18" w:rsidRPr="00816C4A" w:rsidRDefault="004F6A18" w:rsidP="004F6A18">
      <w:pPr>
        <w:pStyle w:val="B2"/>
        <w:rPr>
          <w:lang w:val="sv-SE"/>
        </w:rPr>
      </w:pPr>
      <w:r w:rsidRPr="00816C4A">
        <w:rPr>
          <w:lang w:val="sv-SE"/>
        </w:rPr>
        <w:t>'0D' and '0E' = reserved for 3GPP (for future usage)</w:t>
      </w:r>
    </w:p>
    <w:p w14:paraId="2582EE14" w14:textId="77777777" w:rsidR="004F6A18" w:rsidRPr="00816C4A" w:rsidRDefault="004F6A18" w:rsidP="004F6A18">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13" w:name="_Toc138672978"/>
      <w:r w:rsidRPr="00816C4A">
        <w:t>8.52.1</w:t>
      </w:r>
      <w:r w:rsidRPr="00816C4A">
        <w:tab/>
        <w:t>Bearer parameters for CSD</w:t>
      </w:r>
      <w:bookmarkEnd w:id="3104"/>
      <w:bookmarkEnd w:id="3105"/>
      <w:bookmarkEnd w:id="3106"/>
      <w:bookmarkEnd w:id="3107"/>
      <w:bookmarkEnd w:id="3108"/>
      <w:bookmarkEnd w:id="3109"/>
      <w:bookmarkEnd w:id="3110"/>
      <w:bookmarkEnd w:id="3111"/>
      <w:bookmarkEnd w:id="3113"/>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Data rate: same as the "speed" subparameter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Bearer service: same as the "name" subparameter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"ce" subparameter defined in TS 27.007 [12].</w:t>
      </w:r>
    </w:p>
    <w:p w14:paraId="52C84C46" w14:textId="5ACAB7D8" w:rsidR="00663A5D" w:rsidRPr="00816C4A" w:rsidRDefault="004F6A18" w:rsidP="00663A5D">
      <w:pPr>
        <w:pStyle w:val="Heading3"/>
      </w:pPr>
      <w:bookmarkStart w:id="3114" w:name="_Toc3201004"/>
      <w:bookmarkStart w:id="3115" w:name="_Toc20392747"/>
      <w:bookmarkStart w:id="3116" w:name="_Toc27774394"/>
      <w:bookmarkStart w:id="3117" w:name="_Toc36482854"/>
      <w:bookmarkStart w:id="3118" w:name="_Toc36484514"/>
      <w:bookmarkStart w:id="3119" w:name="_Toc44933444"/>
      <w:bookmarkStart w:id="3120" w:name="_Toc50972397"/>
      <w:bookmarkStart w:id="3121" w:name="_Toc57105151"/>
      <w:bookmarkStart w:id="3122" w:name="_Toc138672979"/>
      <w:r w:rsidRPr="00816C4A">
        <w:t>8.52.2</w:t>
      </w:r>
      <w:r w:rsidRPr="00816C4A">
        <w:tab/>
      </w:r>
      <w:bookmarkEnd w:id="3114"/>
      <w:bookmarkEnd w:id="3115"/>
      <w:bookmarkEnd w:id="3116"/>
      <w:bookmarkEnd w:id="3117"/>
      <w:bookmarkEnd w:id="3118"/>
      <w:bookmarkEnd w:id="3119"/>
      <w:bookmarkEnd w:id="3120"/>
      <w:bookmarkEnd w:id="3121"/>
      <w:r w:rsidR="00663A5D" w:rsidRPr="00816C4A">
        <w:t>Bearer parameters for GPRS</w:t>
      </w:r>
      <w:r w:rsidR="00663A5D">
        <w:t xml:space="preserve"> </w:t>
      </w:r>
      <w:r w:rsidR="00663A5D" w:rsidRPr="00816C4A">
        <w:t>/</w:t>
      </w:r>
      <w:r w:rsidR="00663A5D">
        <w:t xml:space="preserve"> </w:t>
      </w:r>
      <w:r w:rsidR="00663A5D" w:rsidRPr="00816C4A">
        <w:t>UTRAN Packet Service</w:t>
      </w:r>
      <w:r w:rsidR="00663A5D">
        <w:t xml:space="preserve"> </w:t>
      </w:r>
      <w:r w:rsidR="00663A5D" w:rsidRPr="00816C4A">
        <w:t>/</w:t>
      </w:r>
      <w:r w:rsidR="00663A5D">
        <w:t xml:space="preserve"> </w:t>
      </w:r>
      <w:r w:rsidR="00663A5D" w:rsidRPr="00816C4A">
        <w:t>E-UTRAN</w:t>
      </w:r>
      <w:r w:rsidR="00663A5D">
        <w:t xml:space="preserve"> / Satellite E-UTRAN / NG-RAN </w:t>
      </w:r>
      <w:r w:rsidR="00663A5D" w:rsidRPr="008E0B10">
        <w:t>/</w:t>
      </w:r>
      <w:r w:rsidR="00663A5D">
        <w:t xml:space="preserve"> </w:t>
      </w:r>
      <w:r w:rsidR="00663A5D" w:rsidRPr="008E0B10">
        <w:t>Satellite NG-RAN</w:t>
      </w:r>
      <w:bookmarkEnd w:id="3122"/>
    </w:p>
    <w:p w14:paraId="6922F4B1" w14:textId="77777777" w:rsidR="00663A5D" w:rsidRPr="00816C4A" w:rsidRDefault="00663A5D" w:rsidP="00663A5D">
      <w:r w:rsidRPr="00404301">
        <w:t>Contents: parameters describing the Quality of Service (QoS) and the type of PDP. This is an element of the PDP context. These parameters can be used for 3G</w:t>
      </w:r>
      <w:r>
        <w:t>PP network</w:t>
      </w:r>
      <w:r w:rsidRPr="00404301">
        <w:t xml:space="preserve"> packet service.</w:t>
      </w:r>
    </w:p>
    <w:p w14:paraId="7D120D47" w14:textId="77777777" w:rsidR="00663A5D" w:rsidRPr="00816C4A" w:rsidRDefault="00663A5D" w:rsidP="00663A5D">
      <w:r w:rsidRPr="00816C4A">
        <w:t>In this case X=6.</w:t>
      </w:r>
    </w:p>
    <w:p w14:paraId="38945AF9" w14:textId="77777777" w:rsidR="00663A5D" w:rsidRPr="00816C4A" w:rsidRDefault="00663A5D" w:rsidP="00663A5D">
      <w:pPr>
        <w:pStyle w:val="B1"/>
      </w:pPr>
      <w:r w:rsidRPr="00816C4A">
        <w:t>Coding:</w:t>
      </w:r>
    </w:p>
    <w:p w14:paraId="2E72D7CD" w14:textId="77777777" w:rsidR="00663A5D" w:rsidRPr="00816C4A" w:rsidRDefault="00663A5D" w:rsidP="00663A5D">
      <w:pPr>
        <w:pStyle w:val="B1"/>
      </w:pPr>
      <w:r w:rsidRPr="00816C4A">
        <w:t>-</w:t>
      </w:r>
      <w:r w:rsidRPr="00816C4A">
        <w:tab/>
        <w:t>The following values are as defined in the TS 27.007 [12], for the "+CGQREQ" extended command. They are coded in hexadecimal.</w:t>
      </w:r>
    </w:p>
    <w:p w14:paraId="06CDA90B" w14:textId="77777777" w:rsidR="00663A5D" w:rsidRPr="00816C4A" w:rsidRDefault="00663A5D" w:rsidP="00663A5D">
      <w:pPr>
        <w:pStyle w:val="B1"/>
      </w:pPr>
      <w:r w:rsidRPr="00816C4A">
        <w:t>Coding of Byte 4:</w:t>
      </w:r>
    </w:p>
    <w:p w14:paraId="1ADACF1C" w14:textId="77777777" w:rsidR="00663A5D" w:rsidRPr="00816C4A" w:rsidRDefault="00663A5D" w:rsidP="00663A5D">
      <w:pPr>
        <w:pStyle w:val="B1"/>
      </w:pPr>
      <w:r w:rsidRPr="00816C4A">
        <w:t>-</w:t>
      </w:r>
      <w:r w:rsidRPr="00816C4A">
        <w:tab/>
        <w:t>Precedence class: same as the "precedence" subparameter, defined in TS 27.007 [12].</w:t>
      </w:r>
    </w:p>
    <w:p w14:paraId="57481CEB" w14:textId="77777777" w:rsidR="00663A5D" w:rsidRPr="00816C4A" w:rsidRDefault="00663A5D" w:rsidP="00663A5D">
      <w:pPr>
        <w:pStyle w:val="B1"/>
      </w:pPr>
      <w:r w:rsidRPr="00816C4A">
        <w:t>Coding of Byte 5:</w:t>
      </w:r>
    </w:p>
    <w:p w14:paraId="048A429C" w14:textId="77777777" w:rsidR="00663A5D" w:rsidRPr="00816C4A" w:rsidRDefault="00663A5D" w:rsidP="00663A5D">
      <w:pPr>
        <w:pStyle w:val="B1"/>
      </w:pPr>
      <w:r w:rsidRPr="00816C4A">
        <w:t>-</w:t>
      </w:r>
      <w:r w:rsidRPr="00816C4A">
        <w:tab/>
        <w:t>Delay class: same as the "delay" subparameter, defined in TS 27.007 [12].</w:t>
      </w:r>
    </w:p>
    <w:p w14:paraId="472A08FA" w14:textId="77777777" w:rsidR="00663A5D" w:rsidRPr="00816C4A" w:rsidRDefault="00663A5D" w:rsidP="00663A5D">
      <w:pPr>
        <w:pStyle w:val="B1"/>
      </w:pPr>
      <w:r w:rsidRPr="00816C4A">
        <w:t>Coding of Byte 6:</w:t>
      </w:r>
    </w:p>
    <w:p w14:paraId="32A74267" w14:textId="77777777" w:rsidR="00663A5D" w:rsidRPr="00816C4A" w:rsidRDefault="00663A5D" w:rsidP="00663A5D">
      <w:pPr>
        <w:pStyle w:val="B1"/>
      </w:pPr>
      <w:r w:rsidRPr="00816C4A">
        <w:t>-</w:t>
      </w:r>
      <w:r w:rsidRPr="00816C4A">
        <w:tab/>
        <w:t>Reliability class: same as the "reliability" subparameter, defined in TS 27.007 [12].</w:t>
      </w:r>
    </w:p>
    <w:p w14:paraId="55AB2C41" w14:textId="77777777" w:rsidR="00663A5D" w:rsidRPr="00816C4A" w:rsidRDefault="00663A5D" w:rsidP="00663A5D">
      <w:pPr>
        <w:pStyle w:val="B1"/>
      </w:pPr>
      <w:r w:rsidRPr="00816C4A">
        <w:lastRenderedPageBreak/>
        <w:t>Coding of Byte 7:</w:t>
      </w:r>
    </w:p>
    <w:p w14:paraId="22CD945B" w14:textId="77777777" w:rsidR="00663A5D" w:rsidRPr="00816C4A" w:rsidRDefault="00663A5D" w:rsidP="00663A5D">
      <w:pPr>
        <w:pStyle w:val="B1"/>
      </w:pPr>
      <w:r w:rsidRPr="00816C4A">
        <w:t>-</w:t>
      </w:r>
      <w:r w:rsidRPr="00816C4A">
        <w:tab/>
        <w:t>Peak throughput class: same as the "peak" subparameter, defined in TS 27.007 [12].</w:t>
      </w:r>
    </w:p>
    <w:p w14:paraId="43C11943" w14:textId="77777777" w:rsidR="00663A5D" w:rsidRPr="00816C4A" w:rsidRDefault="00663A5D" w:rsidP="00663A5D">
      <w:pPr>
        <w:pStyle w:val="B1"/>
      </w:pPr>
      <w:r w:rsidRPr="00816C4A">
        <w:t>Coding of Byte 8:</w:t>
      </w:r>
    </w:p>
    <w:p w14:paraId="61F2EDA3" w14:textId="77777777" w:rsidR="00663A5D" w:rsidRPr="00816C4A" w:rsidRDefault="00663A5D" w:rsidP="00663A5D">
      <w:pPr>
        <w:pStyle w:val="B1"/>
      </w:pPr>
      <w:r w:rsidRPr="00816C4A">
        <w:t>-</w:t>
      </w:r>
      <w:r w:rsidRPr="00816C4A">
        <w:tab/>
        <w:t>Mean throughput class: same as the "mean" subparameter, defined in TS 27.007 [12].</w:t>
      </w:r>
    </w:p>
    <w:p w14:paraId="3F937F4D" w14:textId="77777777" w:rsidR="00663A5D" w:rsidRPr="00816C4A" w:rsidRDefault="00663A5D" w:rsidP="00663A5D">
      <w:pPr>
        <w:pStyle w:val="B1"/>
      </w:pPr>
      <w:r w:rsidRPr="00816C4A">
        <w:t>Coding of Byte 9:</w:t>
      </w:r>
    </w:p>
    <w:p w14:paraId="188774D5" w14:textId="77777777" w:rsidR="00663A5D" w:rsidRPr="00816C4A" w:rsidRDefault="00663A5D" w:rsidP="00663A5D">
      <w:pPr>
        <w:pStyle w:val="B1"/>
      </w:pPr>
      <w:r w:rsidRPr="00816C4A">
        <w:t>-</w:t>
      </w:r>
      <w:r w:rsidRPr="00816C4A">
        <w:tab/>
        <w:t>Packet data protocol type (PDP type):</w:t>
      </w:r>
    </w:p>
    <w:p w14:paraId="1F99CA46" w14:textId="77777777" w:rsidR="00663A5D" w:rsidRPr="00816C4A" w:rsidRDefault="00663A5D" w:rsidP="00663A5D">
      <w:pPr>
        <w:pStyle w:val="B2"/>
      </w:pPr>
      <w:r w:rsidRPr="00816C4A">
        <w:t>'02' = IP (Internet Protocol, IETF STD 5);</w:t>
      </w:r>
    </w:p>
    <w:p w14:paraId="69F1B06D" w14:textId="77777777" w:rsidR="00663A5D" w:rsidRPr="00816C4A" w:rsidRDefault="00663A5D" w:rsidP="00663A5D">
      <w:pPr>
        <w:pStyle w:val="B2"/>
      </w:pPr>
      <w:r w:rsidRPr="00816C4A">
        <w:t>'07' = Non-IP (Transfer of Non-IP data to external packet data network);</w:t>
      </w:r>
    </w:p>
    <w:p w14:paraId="780A2CFF" w14:textId="77777777" w:rsidR="00663A5D" w:rsidRPr="00816C4A" w:rsidRDefault="00663A5D" w:rsidP="00663A5D">
      <w:pPr>
        <w:pStyle w:val="B2"/>
      </w:pPr>
      <w:r w:rsidRPr="00816C4A">
        <w:t>all other values are reserved.</w:t>
      </w:r>
    </w:p>
    <w:p w14:paraId="396D25F4" w14:textId="77777777" w:rsidR="00663A5D" w:rsidRDefault="00663A5D" w:rsidP="00663A5D">
      <w:pPr>
        <w:pStyle w:val="NO"/>
      </w:pPr>
      <w:r w:rsidRPr="00816C4A">
        <w:t>N</w:t>
      </w:r>
      <w:r>
        <w:t>OTE 1</w:t>
      </w:r>
      <w:r w:rsidRPr="00816C4A">
        <w:t>:</w:t>
      </w:r>
      <w:r>
        <w:tab/>
      </w:r>
      <w:r w:rsidRPr="00816C4A">
        <w:t>The mapping between the UTRAN and E-UTRAN</w:t>
      </w:r>
      <w:r>
        <w:t>/Satellite E-UTRAN</w:t>
      </w:r>
      <w:r w:rsidRPr="00816C4A">
        <w:t xml:space="preserve"> QoS parameters are defined in TS 23.203 [47].</w:t>
      </w:r>
    </w:p>
    <w:p w14:paraId="2B55CA19" w14:textId="77777777" w:rsidR="00663A5D" w:rsidRPr="00816C4A" w:rsidRDefault="00663A5D" w:rsidP="00663A5D">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0F288900" w14:textId="77777777" w:rsidR="00663A5D" w:rsidRPr="00816C4A" w:rsidRDefault="004F6A18" w:rsidP="00663A5D">
      <w:pPr>
        <w:pStyle w:val="Heading3"/>
      </w:pPr>
      <w:bookmarkStart w:id="3123" w:name="_Toc138672980"/>
      <w:r w:rsidRPr="00816C4A">
        <w:t>8.52.3</w:t>
      </w:r>
      <w:r w:rsidRPr="00816C4A">
        <w:tab/>
      </w:r>
      <w:r w:rsidR="00663A5D" w:rsidRPr="00816C4A">
        <w:t>Bearer parameters for UTRAN Packet Service with extended parameters / HSDPA / E-UTRAN</w:t>
      </w:r>
      <w:r w:rsidR="00663A5D">
        <w:t xml:space="preserve"> / Satellite E-UTRAN / NG-RAN </w:t>
      </w:r>
      <w:r w:rsidR="00663A5D" w:rsidRPr="008E0B10">
        <w:t>/</w:t>
      </w:r>
      <w:r w:rsidR="00663A5D">
        <w:t xml:space="preserve"> </w:t>
      </w:r>
      <w:r w:rsidR="00663A5D" w:rsidRPr="008E0B10">
        <w:t>Satellite NG-RAN</w:t>
      </w:r>
      <w:bookmarkEnd w:id="3123"/>
    </w:p>
    <w:p w14:paraId="62CE6652" w14:textId="211C6D2A" w:rsidR="00E86E7B" w:rsidRPr="00816C4A" w:rsidRDefault="00E86E7B" w:rsidP="00663A5D">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7F6EDC22" w14:textId="77777777" w:rsidR="00E86E7B" w:rsidRPr="00816C4A" w:rsidRDefault="00E86E7B" w:rsidP="00E86E7B">
      <w:pPr>
        <w:pStyle w:val="B1"/>
      </w:pPr>
      <w:r w:rsidRPr="00816C4A">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lastRenderedPageBreak/>
        <w:t>-</w:t>
      </w:r>
      <w:r w:rsidRPr="00816C4A">
        <w:rPr>
          <w:rFonts w:ascii="Times" w:hAnsi="Times"/>
        </w:rPr>
        <w:tab/>
        <w:t>Maximum SDU size: same as the "Maximum SDU size" subparameter,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77777777" w:rsidR="00E86E7B" w:rsidRDefault="00E86E7B" w:rsidP="00FA4000">
      <w:pPr>
        <w:pStyle w:val="NO"/>
      </w:pPr>
      <w:r w:rsidRPr="00816C4A">
        <w:t>N</w:t>
      </w:r>
      <w:r w:rsidR="00FA4000">
        <w:t>OTE</w:t>
      </w:r>
      <w:r w:rsidRPr="00816C4A">
        <w:t xml:space="preserve"> 2:</w:t>
      </w:r>
      <w:r w:rsidR="00FA4000">
        <w:tab/>
      </w:r>
      <w:r w:rsidRPr="00816C4A">
        <w:t>The mapping between the UTRAN and E-UTRAN QoS parameters are defined in TS 23.203 [47].</w:t>
      </w:r>
    </w:p>
    <w:p w14:paraId="6DECB2CD" w14:textId="77777777" w:rsidR="004F6A18" w:rsidRPr="00816C4A" w:rsidRDefault="004F6A18" w:rsidP="004F6A18">
      <w:pPr>
        <w:pStyle w:val="NO"/>
      </w:pPr>
      <w:bookmarkStart w:id="3124" w:name="_Toc3201005"/>
      <w:bookmarkStart w:id="3125" w:name="_Toc20392748"/>
      <w:bookmarkStart w:id="3126" w:name="_Toc27774395"/>
      <w:bookmarkStart w:id="3127" w:name="_Toc36482855"/>
      <w:bookmarkStart w:id="3128" w:name="_Toc36484515"/>
      <w:bookmarkStart w:id="3129" w:name="_Toc44933445"/>
      <w:bookmarkStart w:id="3130" w:name="_Toc50972398"/>
      <w:bookmarkStart w:id="3131"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32" w:name="_Toc138672981"/>
      <w:r w:rsidRPr="00816C4A">
        <w:t>8.52.4</w:t>
      </w:r>
      <w:r w:rsidRPr="00816C4A">
        <w:tab/>
        <w:t>Bearer parameters for (I-)WLAN</w:t>
      </w:r>
      <w:bookmarkEnd w:id="3124"/>
      <w:bookmarkEnd w:id="3125"/>
      <w:bookmarkEnd w:id="3126"/>
      <w:bookmarkEnd w:id="3127"/>
      <w:bookmarkEnd w:id="3128"/>
      <w:bookmarkEnd w:id="3129"/>
      <w:bookmarkEnd w:id="3130"/>
      <w:bookmarkEnd w:id="3131"/>
      <w:bookmarkEnd w:id="3132"/>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t>In this case X=0</w:t>
      </w:r>
    </w:p>
    <w:p w14:paraId="1F807EE8" w14:textId="39607D28" w:rsidR="004F6A18" w:rsidRPr="00816C4A" w:rsidRDefault="00E86E7B" w:rsidP="004F6A18">
      <w:pPr>
        <w:pStyle w:val="Heading3"/>
      </w:pPr>
      <w:bookmarkStart w:id="3133" w:name="_Toc3201006"/>
      <w:bookmarkStart w:id="3134" w:name="_Toc20392749"/>
      <w:bookmarkStart w:id="3135" w:name="_Toc27774396"/>
      <w:bookmarkStart w:id="3136" w:name="_Toc36482856"/>
      <w:bookmarkStart w:id="3137" w:name="_Toc36484516"/>
      <w:bookmarkStart w:id="3138" w:name="_Toc44933446"/>
      <w:bookmarkStart w:id="3139" w:name="_Toc50972399"/>
      <w:bookmarkStart w:id="3140" w:name="_Toc57105153"/>
      <w:bookmarkStart w:id="3141" w:name="_Toc138672982"/>
      <w:r w:rsidRPr="00816C4A">
        <w:t>8.52.5</w:t>
      </w:r>
      <w:r w:rsidRPr="00816C4A">
        <w:tab/>
      </w:r>
      <w:bookmarkEnd w:id="3133"/>
      <w:bookmarkEnd w:id="3134"/>
      <w:bookmarkEnd w:id="3135"/>
      <w:bookmarkEnd w:id="3136"/>
      <w:bookmarkEnd w:id="3137"/>
      <w:bookmarkEnd w:id="3138"/>
      <w:bookmarkEnd w:id="3139"/>
      <w:bookmarkEnd w:id="3140"/>
      <w:r w:rsidR="00663A5D" w:rsidRPr="00816C4A">
        <w:t>Bearer parameters for E-UTRAN</w:t>
      </w:r>
      <w:r w:rsidR="00663A5D">
        <w:t xml:space="preserve"> / Satellite E-UTRAN / NG-RAN</w:t>
      </w:r>
      <w:r w:rsidR="00663A5D" w:rsidRPr="00816C4A">
        <w:t xml:space="preserve"> </w:t>
      </w:r>
      <w:r w:rsidR="00663A5D" w:rsidRPr="008E0B10">
        <w:t>/</w:t>
      </w:r>
      <w:r w:rsidR="00663A5D">
        <w:t xml:space="preserve"> </w:t>
      </w:r>
      <w:r w:rsidR="00663A5D" w:rsidRPr="008E0B10">
        <w:t>Satellite NG-RAN</w:t>
      </w:r>
      <w:r w:rsidR="00663A5D" w:rsidRPr="00816C4A">
        <w:t xml:space="preserve"> / mapped UTRAN packet service</w:t>
      </w:r>
      <w:bookmarkEnd w:id="3141"/>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77777777" w:rsidR="00E86E7B" w:rsidRPr="00816C4A" w:rsidRDefault="00E86E7B" w:rsidP="00E86E7B">
      <w:r w:rsidRPr="00816C4A">
        <w:t>In case of a non-GBR QCI, the QoS octets in the "EPS quality of service" information element are ignored by the UE, as specified in TS 24.301 [46].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77777777"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rmation element, defined in TS 24.301 [46].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37810202" w14:textId="77777777" w:rsidR="00FA4000" w:rsidRDefault="00FA4000" w:rsidP="00FA4000">
      <w:pPr>
        <w:pStyle w:val="NO"/>
        <w:rPr>
          <w:noProof/>
        </w:rPr>
      </w:pPr>
      <w:bookmarkStart w:id="3142" w:name="_Toc3201007"/>
      <w:bookmarkStart w:id="3143" w:name="_Toc20392750"/>
      <w:bookmarkStart w:id="3144" w:name="_Toc27774397"/>
      <w:bookmarkStart w:id="3145" w:name="_Toc36482857"/>
      <w:r w:rsidRPr="00816C4A">
        <w:rPr>
          <w:noProof/>
        </w:rPr>
        <w:lastRenderedPageBreak/>
        <w:t>N</w:t>
      </w:r>
      <w:r>
        <w:rPr>
          <w:noProof/>
        </w:rPr>
        <w:t>OTE 1</w:t>
      </w:r>
      <w:r w:rsidRPr="00816C4A">
        <w:rPr>
          <w:noProof/>
        </w:rPr>
        <w:t>: the UICC should handle the cases with X &gt; 14 gracefully, ignoring additional octets.</w:t>
      </w:r>
    </w:p>
    <w:bookmarkEnd w:id="3142"/>
    <w:bookmarkEnd w:id="3143"/>
    <w:bookmarkEnd w:id="3144"/>
    <w:bookmarkEnd w:id="3145"/>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46" w:name="_Toc36484517"/>
      <w:bookmarkStart w:id="3147" w:name="_Toc44933447"/>
      <w:bookmarkStart w:id="3148" w:name="_Toc50972400"/>
      <w:bookmarkStart w:id="3149" w:name="_Toc57105154"/>
      <w:bookmarkStart w:id="3150" w:name="_Toc138672983"/>
      <w:r w:rsidRPr="00816C4A">
        <w:t>8.52.6</w:t>
      </w:r>
      <w:r w:rsidRPr="00816C4A">
        <w:tab/>
        <w:t>Bearer parameters for NG-RAN</w:t>
      </w:r>
      <w:bookmarkEnd w:id="3146"/>
      <w:bookmarkEnd w:id="3147"/>
      <w:bookmarkEnd w:id="3148"/>
      <w:bookmarkEnd w:id="3149"/>
      <w:r>
        <w:t xml:space="preserve"> </w:t>
      </w:r>
      <w:r w:rsidRPr="008E0B10">
        <w:t>/</w:t>
      </w:r>
      <w:r>
        <w:t xml:space="preserve"> </w:t>
      </w:r>
      <w:r w:rsidRPr="008E0B10">
        <w:t>Satellite NG-RAN</w:t>
      </w:r>
      <w:bookmarkEnd w:id="3150"/>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51" w:name="_Toc3201008"/>
      <w:bookmarkStart w:id="3152" w:name="_Toc20392751"/>
      <w:bookmarkStart w:id="3153" w:name="_Toc27774398"/>
      <w:bookmarkStart w:id="3154" w:name="_Toc36482858"/>
      <w:bookmarkStart w:id="3155" w:name="_Toc36484518"/>
      <w:bookmarkStart w:id="3156" w:name="_Toc44933448"/>
      <w:bookmarkStart w:id="3157" w:name="_Toc50972401"/>
      <w:bookmarkStart w:id="3158" w:name="_Toc57105155"/>
      <w:bookmarkStart w:id="3159" w:name="_Toc138672984"/>
      <w:r w:rsidRPr="00816C4A">
        <w:t>8.53</w:t>
      </w:r>
      <w:r w:rsidRPr="00816C4A">
        <w:tab/>
        <w:t>Channel data</w:t>
      </w:r>
      <w:bookmarkEnd w:id="3151"/>
      <w:bookmarkEnd w:id="3152"/>
      <w:bookmarkEnd w:id="3153"/>
      <w:bookmarkEnd w:id="3154"/>
      <w:bookmarkEnd w:id="3155"/>
      <w:bookmarkEnd w:id="3156"/>
      <w:bookmarkEnd w:id="3157"/>
      <w:bookmarkEnd w:id="3158"/>
      <w:bookmarkEnd w:id="3159"/>
    </w:p>
    <w:p w14:paraId="5346ECBB" w14:textId="77777777" w:rsidR="00E86E7B" w:rsidRPr="00816C4A" w:rsidRDefault="00E86E7B" w:rsidP="00E86E7B">
      <w:r w:rsidRPr="00816C4A">
        <w:t>See ETSI TS 102 223 [32] clause 8.53.</w:t>
      </w:r>
    </w:p>
    <w:p w14:paraId="62F4A31D" w14:textId="77777777" w:rsidR="00E86E7B" w:rsidRPr="00816C4A" w:rsidRDefault="00E86E7B" w:rsidP="00E86E7B">
      <w:pPr>
        <w:pStyle w:val="Heading2"/>
      </w:pPr>
      <w:bookmarkStart w:id="3160" w:name="_Toc3201009"/>
      <w:bookmarkStart w:id="3161" w:name="_Toc20392752"/>
      <w:bookmarkStart w:id="3162" w:name="_Toc27774399"/>
      <w:bookmarkStart w:id="3163" w:name="_Toc36482859"/>
      <w:bookmarkStart w:id="3164" w:name="_Toc36484519"/>
      <w:bookmarkStart w:id="3165" w:name="_Toc44933449"/>
      <w:bookmarkStart w:id="3166" w:name="_Toc50972402"/>
      <w:bookmarkStart w:id="3167" w:name="_Toc57105156"/>
      <w:bookmarkStart w:id="3168" w:name="_Toc138672985"/>
      <w:r w:rsidRPr="00816C4A">
        <w:t>8.54</w:t>
      </w:r>
      <w:r w:rsidRPr="00816C4A">
        <w:tab/>
        <w:t>Channel data length</w:t>
      </w:r>
      <w:bookmarkEnd w:id="3160"/>
      <w:bookmarkEnd w:id="3161"/>
      <w:bookmarkEnd w:id="3162"/>
      <w:bookmarkEnd w:id="3163"/>
      <w:bookmarkEnd w:id="3164"/>
      <w:bookmarkEnd w:id="3165"/>
      <w:bookmarkEnd w:id="3166"/>
      <w:bookmarkEnd w:id="3167"/>
      <w:bookmarkEnd w:id="3168"/>
    </w:p>
    <w:p w14:paraId="5E227FED" w14:textId="77777777" w:rsidR="00E86E7B" w:rsidRPr="00816C4A" w:rsidRDefault="00E86E7B" w:rsidP="00E86E7B">
      <w:r w:rsidRPr="00816C4A">
        <w:t>See ETSI TS 102 223 [32] clause 8.54.</w:t>
      </w:r>
    </w:p>
    <w:p w14:paraId="6C92929E" w14:textId="77777777" w:rsidR="00E86E7B" w:rsidRPr="00816C4A" w:rsidRDefault="00E86E7B" w:rsidP="00E86E7B">
      <w:pPr>
        <w:pStyle w:val="Heading2"/>
      </w:pPr>
      <w:bookmarkStart w:id="3169" w:name="_Toc3201010"/>
      <w:bookmarkStart w:id="3170" w:name="_Toc20392753"/>
      <w:bookmarkStart w:id="3171" w:name="_Toc27774400"/>
      <w:bookmarkStart w:id="3172" w:name="_Toc36482860"/>
      <w:bookmarkStart w:id="3173" w:name="_Toc36484520"/>
      <w:bookmarkStart w:id="3174" w:name="_Toc44933450"/>
      <w:bookmarkStart w:id="3175" w:name="_Toc50972403"/>
      <w:bookmarkStart w:id="3176" w:name="_Toc57105157"/>
      <w:bookmarkStart w:id="3177" w:name="_Toc138672986"/>
      <w:r w:rsidRPr="00816C4A">
        <w:t>8.55</w:t>
      </w:r>
      <w:r w:rsidRPr="00816C4A">
        <w:tab/>
        <w:t>Buffer size</w:t>
      </w:r>
      <w:bookmarkEnd w:id="3169"/>
      <w:bookmarkEnd w:id="3170"/>
      <w:bookmarkEnd w:id="3171"/>
      <w:bookmarkEnd w:id="3172"/>
      <w:bookmarkEnd w:id="3173"/>
      <w:bookmarkEnd w:id="3174"/>
      <w:bookmarkEnd w:id="3175"/>
      <w:bookmarkEnd w:id="3176"/>
      <w:bookmarkEnd w:id="3177"/>
    </w:p>
    <w:p w14:paraId="4E0FAA57" w14:textId="77777777" w:rsidR="00E86E7B" w:rsidRPr="00816C4A" w:rsidRDefault="00E86E7B" w:rsidP="00E86E7B">
      <w:r w:rsidRPr="00816C4A">
        <w:t>See ETSI TS 102 223 [32] clause 8.55.</w:t>
      </w:r>
    </w:p>
    <w:p w14:paraId="4A0697A8" w14:textId="77777777" w:rsidR="00E86E7B" w:rsidRPr="00816C4A" w:rsidRDefault="00E86E7B" w:rsidP="00E86E7B">
      <w:pPr>
        <w:pStyle w:val="Heading2"/>
      </w:pPr>
      <w:bookmarkStart w:id="3178" w:name="_Toc3201011"/>
      <w:bookmarkStart w:id="3179" w:name="_Toc20392754"/>
      <w:bookmarkStart w:id="3180" w:name="_Toc27774401"/>
      <w:bookmarkStart w:id="3181" w:name="_Toc36482861"/>
      <w:bookmarkStart w:id="3182" w:name="_Toc36484521"/>
      <w:bookmarkStart w:id="3183" w:name="_Toc44933451"/>
      <w:bookmarkStart w:id="3184" w:name="_Toc50972404"/>
      <w:bookmarkStart w:id="3185" w:name="_Toc57105158"/>
      <w:bookmarkStart w:id="3186" w:name="_Toc138672987"/>
      <w:r w:rsidRPr="00816C4A">
        <w:t>8.56</w:t>
      </w:r>
      <w:r w:rsidRPr="00816C4A">
        <w:tab/>
        <w:t>Channel status</w:t>
      </w:r>
      <w:bookmarkEnd w:id="3178"/>
      <w:bookmarkEnd w:id="3179"/>
      <w:bookmarkEnd w:id="3180"/>
      <w:bookmarkEnd w:id="3181"/>
      <w:bookmarkEnd w:id="3182"/>
      <w:bookmarkEnd w:id="3183"/>
      <w:bookmarkEnd w:id="3184"/>
      <w:bookmarkEnd w:id="3185"/>
      <w:bookmarkEnd w:id="3186"/>
    </w:p>
    <w:p w14:paraId="79F4EFE1" w14:textId="77777777" w:rsidR="00E86E7B" w:rsidRPr="00816C4A" w:rsidRDefault="00E86E7B" w:rsidP="00E86E7B">
      <w:r w:rsidRPr="00816C4A">
        <w:t>ETSI TS 102 223 [32] clause 8.56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lastRenderedPageBreak/>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187" w:name="_Toc3201012"/>
      <w:bookmarkStart w:id="3188" w:name="_Toc20392755"/>
      <w:bookmarkStart w:id="3189" w:name="_Toc27774402"/>
      <w:bookmarkStart w:id="3190" w:name="_Toc36482862"/>
      <w:bookmarkStart w:id="3191" w:name="_Toc36484522"/>
      <w:bookmarkStart w:id="3192" w:name="_Toc44933452"/>
      <w:bookmarkStart w:id="3193" w:name="_Toc50972405"/>
      <w:bookmarkStart w:id="3194" w:name="_Toc57105159"/>
      <w:bookmarkStart w:id="3195" w:name="_Toc138672988"/>
      <w:r w:rsidRPr="00816C4A">
        <w:t>8.57</w:t>
      </w:r>
      <w:r w:rsidRPr="00816C4A">
        <w:tab/>
        <w:t>Card reader identifier</w:t>
      </w:r>
      <w:bookmarkEnd w:id="3187"/>
      <w:bookmarkEnd w:id="3188"/>
      <w:bookmarkEnd w:id="3189"/>
      <w:bookmarkEnd w:id="3190"/>
      <w:bookmarkEnd w:id="3191"/>
      <w:bookmarkEnd w:id="3192"/>
      <w:bookmarkEnd w:id="3193"/>
      <w:bookmarkEnd w:id="3194"/>
      <w:bookmarkEnd w:id="3195"/>
    </w:p>
    <w:p w14:paraId="4F652797" w14:textId="77777777" w:rsidR="00E86E7B" w:rsidRPr="00816C4A" w:rsidRDefault="00E86E7B" w:rsidP="00E86E7B">
      <w:r w:rsidRPr="00816C4A">
        <w:t>See ETSI TS 102 223 [32] clause 8.57.</w:t>
      </w:r>
    </w:p>
    <w:p w14:paraId="76ACBD25" w14:textId="77777777" w:rsidR="00E86E7B" w:rsidRPr="00816C4A" w:rsidRDefault="00E86E7B" w:rsidP="00E86E7B">
      <w:pPr>
        <w:pStyle w:val="Heading2"/>
      </w:pPr>
      <w:bookmarkStart w:id="3196" w:name="_Toc3201013"/>
      <w:bookmarkStart w:id="3197" w:name="_Toc20392756"/>
      <w:bookmarkStart w:id="3198" w:name="_Toc27774403"/>
      <w:bookmarkStart w:id="3199" w:name="_Toc36482863"/>
      <w:bookmarkStart w:id="3200" w:name="_Toc36484523"/>
      <w:bookmarkStart w:id="3201" w:name="_Toc44933453"/>
      <w:bookmarkStart w:id="3202" w:name="_Toc50972406"/>
      <w:bookmarkStart w:id="3203" w:name="_Toc57105160"/>
      <w:bookmarkStart w:id="3204" w:name="_Toc138672989"/>
      <w:r w:rsidRPr="00816C4A">
        <w:t>8.58</w:t>
      </w:r>
      <w:r w:rsidRPr="00816C4A">
        <w:tab/>
        <w:t>Other Address</w:t>
      </w:r>
      <w:bookmarkEnd w:id="3196"/>
      <w:bookmarkEnd w:id="3197"/>
      <w:bookmarkEnd w:id="3198"/>
      <w:bookmarkEnd w:id="3199"/>
      <w:bookmarkEnd w:id="3200"/>
      <w:bookmarkEnd w:id="3201"/>
      <w:bookmarkEnd w:id="3202"/>
      <w:bookmarkEnd w:id="3203"/>
      <w:bookmarkEnd w:id="3204"/>
    </w:p>
    <w:p w14:paraId="5BE126DB" w14:textId="77777777" w:rsidR="00E86E7B" w:rsidRPr="00816C4A" w:rsidRDefault="00E86E7B" w:rsidP="00E86E7B">
      <w:r w:rsidRPr="00816C4A">
        <w:t>See ETSI TS 102 223 [32] clause 8.58.</w:t>
      </w:r>
    </w:p>
    <w:p w14:paraId="679C877B" w14:textId="77777777" w:rsidR="00E86E7B" w:rsidRPr="00816C4A" w:rsidRDefault="00E86E7B" w:rsidP="00E86E7B">
      <w:pPr>
        <w:pStyle w:val="Heading2"/>
      </w:pPr>
      <w:bookmarkStart w:id="3205" w:name="_Toc3201014"/>
      <w:bookmarkStart w:id="3206" w:name="_Toc20392757"/>
      <w:bookmarkStart w:id="3207" w:name="_Toc27774404"/>
      <w:bookmarkStart w:id="3208" w:name="_Toc36482864"/>
      <w:bookmarkStart w:id="3209" w:name="_Toc36484524"/>
      <w:bookmarkStart w:id="3210" w:name="_Toc44933454"/>
      <w:bookmarkStart w:id="3211" w:name="_Toc50972407"/>
      <w:bookmarkStart w:id="3212" w:name="_Toc57105161"/>
      <w:bookmarkStart w:id="3213" w:name="_Toc138672990"/>
      <w:r w:rsidRPr="00816C4A">
        <w:t>8.59</w:t>
      </w:r>
      <w:r w:rsidRPr="00816C4A">
        <w:tab/>
        <w:t>UICC/ME interface transport level</w:t>
      </w:r>
      <w:bookmarkEnd w:id="3205"/>
      <w:bookmarkEnd w:id="3206"/>
      <w:bookmarkEnd w:id="3207"/>
      <w:bookmarkEnd w:id="3208"/>
      <w:bookmarkEnd w:id="3209"/>
      <w:bookmarkEnd w:id="3210"/>
      <w:bookmarkEnd w:id="3211"/>
      <w:bookmarkEnd w:id="3212"/>
      <w:bookmarkEnd w:id="3213"/>
    </w:p>
    <w:p w14:paraId="7B067769" w14:textId="77777777" w:rsidR="00E86E7B" w:rsidRPr="00816C4A" w:rsidRDefault="00E86E7B" w:rsidP="00E86E7B">
      <w:r w:rsidRPr="00816C4A">
        <w:t>See ETSI TS 102 223 [32] clause 8.59.</w:t>
      </w:r>
    </w:p>
    <w:p w14:paraId="421FEF68" w14:textId="77777777" w:rsidR="00E86E7B" w:rsidRPr="00816C4A" w:rsidRDefault="00E86E7B" w:rsidP="00E86E7B">
      <w:pPr>
        <w:pStyle w:val="Heading2"/>
      </w:pPr>
      <w:bookmarkStart w:id="3214" w:name="_Toc3201015"/>
      <w:bookmarkStart w:id="3215" w:name="_Toc20392758"/>
      <w:bookmarkStart w:id="3216" w:name="_Toc27774405"/>
      <w:bookmarkStart w:id="3217" w:name="_Toc36482865"/>
      <w:bookmarkStart w:id="3218" w:name="_Toc36484525"/>
      <w:bookmarkStart w:id="3219" w:name="_Toc44933455"/>
      <w:bookmarkStart w:id="3220" w:name="_Toc50972408"/>
      <w:bookmarkStart w:id="3221" w:name="_Toc57105162"/>
      <w:bookmarkStart w:id="3222" w:name="_Toc138672991"/>
      <w:r w:rsidRPr="00816C4A">
        <w:t>8.60</w:t>
      </w:r>
      <w:r w:rsidRPr="00816C4A">
        <w:tab/>
        <w:t>AID</w:t>
      </w:r>
      <w:bookmarkEnd w:id="3214"/>
      <w:bookmarkEnd w:id="3215"/>
      <w:bookmarkEnd w:id="3216"/>
      <w:bookmarkEnd w:id="3217"/>
      <w:bookmarkEnd w:id="3218"/>
      <w:bookmarkEnd w:id="3219"/>
      <w:bookmarkEnd w:id="3220"/>
      <w:bookmarkEnd w:id="3221"/>
      <w:bookmarkEnd w:id="3222"/>
    </w:p>
    <w:p w14:paraId="5E3030C9" w14:textId="77777777" w:rsidR="00E86E7B" w:rsidRPr="00816C4A" w:rsidRDefault="00E86E7B" w:rsidP="00E86E7B">
      <w:r w:rsidRPr="00816C4A">
        <w:t>See ETSI TS 102 223 [32] clause 8.60.</w:t>
      </w:r>
    </w:p>
    <w:p w14:paraId="79CC7E36" w14:textId="77777777" w:rsidR="00E86E7B" w:rsidRPr="00816C4A" w:rsidRDefault="00E86E7B" w:rsidP="00E86E7B">
      <w:pPr>
        <w:pStyle w:val="Heading2"/>
      </w:pPr>
      <w:bookmarkStart w:id="3223" w:name="_Toc3201016"/>
      <w:bookmarkStart w:id="3224" w:name="_Toc20392759"/>
      <w:bookmarkStart w:id="3225" w:name="_Toc27774406"/>
      <w:bookmarkStart w:id="3226" w:name="_Toc36482866"/>
      <w:bookmarkStart w:id="3227" w:name="_Toc36484526"/>
      <w:bookmarkStart w:id="3228" w:name="_Toc44933456"/>
      <w:bookmarkStart w:id="3229" w:name="_Toc50972409"/>
      <w:bookmarkStart w:id="3230" w:name="_Toc57105163"/>
      <w:bookmarkStart w:id="3231" w:name="_Toc138672992"/>
      <w:r w:rsidRPr="00816C4A">
        <w:t>8.61</w:t>
      </w:r>
      <w:r w:rsidRPr="00816C4A">
        <w:tab/>
        <w:t>Network Access Name</w:t>
      </w:r>
      <w:bookmarkEnd w:id="3223"/>
      <w:bookmarkEnd w:id="3224"/>
      <w:bookmarkEnd w:id="3225"/>
      <w:bookmarkEnd w:id="3226"/>
      <w:bookmarkEnd w:id="3227"/>
      <w:bookmarkEnd w:id="3228"/>
      <w:bookmarkEnd w:id="3229"/>
      <w:bookmarkEnd w:id="3230"/>
      <w:bookmarkEnd w:id="3231"/>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t>Content:</w:t>
      </w:r>
    </w:p>
    <w:p w14:paraId="4273F470" w14:textId="77777777" w:rsidR="00663A5D" w:rsidRPr="00816C4A" w:rsidRDefault="00663A5D" w:rsidP="00663A5D">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r>
        <w:t>/Satellite E-UTRAN</w:t>
      </w:r>
      <w:r w:rsidRPr="00D0759C">
        <w:t>, the Network Access Name is an APN. For NG-RAN</w:t>
      </w:r>
      <w:r>
        <w:t xml:space="preserve"> and Satellite NG-RAN</w:t>
      </w:r>
      <w:r w:rsidRPr="00D0759C">
        <w:t>, the Network Access Name is a DNN (which is coded same as an APN).</w:t>
      </w:r>
    </w:p>
    <w:p w14:paraId="30CDA507" w14:textId="73A600A7" w:rsidR="004F6A18" w:rsidRPr="00816C4A" w:rsidRDefault="004F6A18" w:rsidP="004F6A18">
      <w:pPr>
        <w:pStyle w:val="B1"/>
      </w:pP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6146BF61" w14:textId="77777777" w:rsidR="00E86E7B" w:rsidRPr="00816C4A" w:rsidRDefault="00E86E7B" w:rsidP="00E86E7B">
      <w:pPr>
        <w:pStyle w:val="Heading2"/>
      </w:pPr>
      <w:bookmarkStart w:id="3232" w:name="_Toc3201017"/>
      <w:bookmarkStart w:id="3233" w:name="_Toc20392760"/>
      <w:bookmarkStart w:id="3234" w:name="_Toc27774407"/>
      <w:bookmarkStart w:id="3235" w:name="_Toc36482867"/>
      <w:bookmarkStart w:id="3236" w:name="_Toc36484527"/>
      <w:bookmarkStart w:id="3237" w:name="_Toc44933457"/>
      <w:bookmarkStart w:id="3238" w:name="_Toc50972410"/>
      <w:bookmarkStart w:id="3239" w:name="_Toc57105164"/>
      <w:bookmarkStart w:id="3240" w:name="_Toc138672993"/>
      <w:r w:rsidRPr="00816C4A">
        <w:t>8.62</w:t>
      </w:r>
      <w:r w:rsidRPr="00816C4A">
        <w:tab/>
        <w:t>Access Technology</w:t>
      </w:r>
      <w:bookmarkEnd w:id="3232"/>
      <w:bookmarkEnd w:id="3233"/>
      <w:bookmarkEnd w:id="3234"/>
      <w:bookmarkEnd w:id="3235"/>
      <w:bookmarkEnd w:id="3236"/>
      <w:bookmarkEnd w:id="3237"/>
      <w:bookmarkEnd w:id="3238"/>
      <w:bookmarkEnd w:id="3239"/>
      <w:bookmarkEnd w:id="3240"/>
    </w:p>
    <w:p w14:paraId="7228CA7F" w14:textId="77777777" w:rsidR="00E86E7B" w:rsidRPr="00816C4A" w:rsidRDefault="00E86E7B" w:rsidP="00E86E7B">
      <w:r w:rsidRPr="00816C4A">
        <w:t>See ETSI TS 102 223 [32] clause 8.61.</w:t>
      </w:r>
    </w:p>
    <w:p w14:paraId="21ED574F" w14:textId="77777777" w:rsidR="00E86E7B" w:rsidRPr="00816C4A" w:rsidRDefault="00E86E7B" w:rsidP="00E86E7B">
      <w:pPr>
        <w:pStyle w:val="Heading2"/>
      </w:pPr>
      <w:bookmarkStart w:id="3241" w:name="_Toc3201018"/>
      <w:bookmarkStart w:id="3242" w:name="_Toc20392761"/>
      <w:bookmarkStart w:id="3243" w:name="_Toc27774408"/>
      <w:bookmarkStart w:id="3244" w:name="_Toc36482868"/>
      <w:bookmarkStart w:id="3245" w:name="_Toc36484528"/>
      <w:bookmarkStart w:id="3246" w:name="_Toc44933458"/>
      <w:bookmarkStart w:id="3247" w:name="_Toc50972411"/>
      <w:bookmarkStart w:id="3248" w:name="_Toc57105165"/>
      <w:bookmarkStart w:id="3249" w:name="_Toc138672994"/>
      <w:r w:rsidRPr="00816C4A">
        <w:t>8.63</w:t>
      </w:r>
      <w:r w:rsidRPr="00816C4A">
        <w:tab/>
        <w:t>Display parameters</w:t>
      </w:r>
      <w:bookmarkEnd w:id="3241"/>
      <w:bookmarkEnd w:id="3242"/>
      <w:bookmarkEnd w:id="3243"/>
      <w:bookmarkEnd w:id="3244"/>
      <w:bookmarkEnd w:id="3245"/>
      <w:bookmarkEnd w:id="3246"/>
      <w:bookmarkEnd w:id="3247"/>
      <w:bookmarkEnd w:id="3248"/>
      <w:bookmarkEnd w:id="3249"/>
    </w:p>
    <w:p w14:paraId="293B3E34" w14:textId="77777777" w:rsidR="00E86E7B" w:rsidRPr="00816C4A" w:rsidRDefault="00E86E7B" w:rsidP="00E86E7B">
      <w:r w:rsidRPr="00816C4A">
        <w:t>See ETSI TS 102 223 [32] clause 8.62.</w:t>
      </w:r>
    </w:p>
    <w:p w14:paraId="60CE15D3" w14:textId="77777777" w:rsidR="00E86E7B" w:rsidRPr="00816C4A" w:rsidRDefault="00E86E7B" w:rsidP="00E86E7B">
      <w:pPr>
        <w:pStyle w:val="Heading2"/>
      </w:pPr>
      <w:bookmarkStart w:id="3250" w:name="_Toc3201019"/>
      <w:bookmarkStart w:id="3251" w:name="_Toc20392762"/>
      <w:bookmarkStart w:id="3252" w:name="_Toc27774409"/>
      <w:bookmarkStart w:id="3253" w:name="_Toc36482869"/>
      <w:bookmarkStart w:id="3254" w:name="_Toc36484529"/>
      <w:bookmarkStart w:id="3255" w:name="_Toc44933459"/>
      <w:bookmarkStart w:id="3256" w:name="_Toc50972412"/>
      <w:bookmarkStart w:id="3257" w:name="_Toc57105166"/>
      <w:bookmarkStart w:id="3258" w:name="_Toc138672995"/>
      <w:r w:rsidRPr="00816C4A">
        <w:lastRenderedPageBreak/>
        <w:t>8.64</w:t>
      </w:r>
      <w:r w:rsidRPr="00816C4A">
        <w:tab/>
        <w:t>Service Record</w:t>
      </w:r>
      <w:bookmarkEnd w:id="3250"/>
      <w:bookmarkEnd w:id="3251"/>
      <w:bookmarkEnd w:id="3252"/>
      <w:bookmarkEnd w:id="3253"/>
      <w:bookmarkEnd w:id="3254"/>
      <w:bookmarkEnd w:id="3255"/>
      <w:bookmarkEnd w:id="3256"/>
      <w:bookmarkEnd w:id="3257"/>
      <w:bookmarkEnd w:id="3258"/>
    </w:p>
    <w:p w14:paraId="5D281DB0" w14:textId="77777777" w:rsidR="00E86E7B" w:rsidRPr="00816C4A" w:rsidRDefault="00E86E7B" w:rsidP="00E86E7B">
      <w:r w:rsidRPr="00816C4A">
        <w:t>See ETSI TS 102 223 [32] clause 8.63.</w:t>
      </w:r>
    </w:p>
    <w:p w14:paraId="6707C133" w14:textId="77777777" w:rsidR="00E86E7B" w:rsidRPr="00816C4A" w:rsidRDefault="00E86E7B" w:rsidP="00E86E7B">
      <w:pPr>
        <w:pStyle w:val="Heading2"/>
      </w:pPr>
      <w:bookmarkStart w:id="3259" w:name="_Toc3201020"/>
      <w:bookmarkStart w:id="3260" w:name="_Toc20392763"/>
      <w:bookmarkStart w:id="3261" w:name="_Toc27774410"/>
      <w:bookmarkStart w:id="3262" w:name="_Toc36482870"/>
      <w:bookmarkStart w:id="3263" w:name="_Toc36484530"/>
      <w:bookmarkStart w:id="3264" w:name="_Toc44933460"/>
      <w:bookmarkStart w:id="3265" w:name="_Toc50972413"/>
      <w:bookmarkStart w:id="3266" w:name="_Toc57105167"/>
      <w:bookmarkStart w:id="3267" w:name="_Toc138672996"/>
      <w:r w:rsidRPr="00816C4A">
        <w:t>8.65</w:t>
      </w:r>
      <w:r w:rsidRPr="00816C4A">
        <w:tab/>
        <w:t>Device Filter</w:t>
      </w:r>
      <w:bookmarkEnd w:id="3259"/>
      <w:bookmarkEnd w:id="3260"/>
      <w:bookmarkEnd w:id="3261"/>
      <w:bookmarkEnd w:id="3262"/>
      <w:bookmarkEnd w:id="3263"/>
      <w:bookmarkEnd w:id="3264"/>
      <w:bookmarkEnd w:id="3265"/>
      <w:bookmarkEnd w:id="3266"/>
      <w:bookmarkEnd w:id="3267"/>
    </w:p>
    <w:p w14:paraId="2F8BC0AF" w14:textId="77777777" w:rsidR="00E86E7B" w:rsidRPr="00816C4A" w:rsidRDefault="00E86E7B" w:rsidP="00E86E7B">
      <w:r w:rsidRPr="00816C4A">
        <w:t>See ETSI TS 102 223 [32] clause 8.64.</w:t>
      </w:r>
    </w:p>
    <w:p w14:paraId="1F6BB66B" w14:textId="77777777" w:rsidR="00E86E7B" w:rsidRPr="00816C4A" w:rsidRDefault="00E86E7B" w:rsidP="00E86E7B">
      <w:pPr>
        <w:pStyle w:val="Heading2"/>
      </w:pPr>
      <w:bookmarkStart w:id="3268" w:name="_Toc3201021"/>
      <w:bookmarkStart w:id="3269" w:name="_Toc20392764"/>
      <w:bookmarkStart w:id="3270" w:name="_Toc27774411"/>
      <w:bookmarkStart w:id="3271" w:name="_Toc36482871"/>
      <w:bookmarkStart w:id="3272" w:name="_Toc36484531"/>
      <w:bookmarkStart w:id="3273" w:name="_Toc44933461"/>
      <w:bookmarkStart w:id="3274" w:name="_Toc50972414"/>
      <w:bookmarkStart w:id="3275" w:name="_Toc57105168"/>
      <w:bookmarkStart w:id="3276" w:name="_Toc138672997"/>
      <w:r w:rsidRPr="00816C4A">
        <w:t>8.66</w:t>
      </w:r>
      <w:r w:rsidRPr="00816C4A">
        <w:tab/>
        <w:t>Service Search</w:t>
      </w:r>
      <w:bookmarkEnd w:id="3268"/>
      <w:bookmarkEnd w:id="3269"/>
      <w:bookmarkEnd w:id="3270"/>
      <w:bookmarkEnd w:id="3271"/>
      <w:bookmarkEnd w:id="3272"/>
      <w:bookmarkEnd w:id="3273"/>
      <w:bookmarkEnd w:id="3274"/>
      <w:bookmarkEnd w:id="3275"/>
      <w:bookmarkEnd w:id="3276"/>
    </w:p>
    <w:p w14:paraId="0241ED3C" w14:textId="77777777" w:rsidR="00E86E7B" w:rsidRPr="00816C4A" w:rsidRDefault="00E86E7B" w:rsidP="00E86E7B">
      <w:r w:rsidRPr="00816C4A">
        <w:t>See ETSI TS 102 223 [32] clause 8.65.</w:t>
      </w:r>
    </w:p>
    <w:p w14:paraId="3636B96A" w14:textId="77777777" w:rsidR="00E86E7B" w:rsidRPr="00816C4A" w:rsidRDefault="00E86E7B" w:rsidP="00E86E7B">
      <w:pPr>
        <w:pStyle w:val="Heading2"/>
      </w:pPr>
      <w:bookmarkStart w:id="3277" w:name="_Toc3201022"/>
      <w:bookmarkStart w:id="3278" w:name="_Toc20392765"/>
      <w:bookmarkStart w:id="3279" w:name="_Toc27774412"/>
      <w:bookmarkStart w:id="3280" w:name="_Toc36482872"/>
      <w:bookmarkStart w:id="3281" w:name="_Toc36484532"/>
      <w:bookmarkStart w:id="3282" w:name="_Toc44933462"/>
      <w:bookmarkStart w:id="3283" w:name="_Toc50972415"/>
      <w:bookmarkStart w:id="3284" w:name="_Toc57105169"/>
      <w:bookmarkStart w:id="3285" w:name="_Toc138672998"/>
      <w:r w:rsidRPr="00816C4A">
        <w:t>8.67</w:t>
      </w:r>
      <w:r w:rsidRPr="00816C4A">
        <w:tab/>
        <w:t>Attribute Information</w:t>
      </w:r>
      <w:bookmarkEnd w:id="3277"/>
      <w:bookmarkEnd w:id="3278"/>
      <w:bookmarkEnd w:id="3279"/>
      <w:bookmarkEnd w:id="3280"/>
      <w:bookmarkEnd w:id="3281"/>
      <w:bookmarkEnd w:id="3282"/>
      <w:bookmarkEnd w:id="3283"/>
      <w:bookmarkEnd w:id="3284"/>
      <w:bookmarkEnd w:id="3285"/>
    </w:p>
    <w:p w14:paraId="6C73EE33" w14:textId="77777777" w:rsidR="00E86E7B" w:rsidRPr="00816C4A" w:rsidRDefault="00E86E7B" w:rsidP="00E86E7B">
      <w:r w:rsidRPr="00816C4A">
        <w:t>See ETSI TS 102 223 [32] clause 8.66.</w:t>
      </w:r>
    </w:p>
    <w:p w14:paraId="36861170" w14:textId="77777777" w:rsidR="00E86E7B" w:rsidRPr="00816C4A" w:rsidRDefault="00E86E7B" w:rsidP="00E86E7B">
      <w:pPr>
        <w:pStyle w:val="Heading2"/>
      </w:pPr>
      <w:bookmarkStart w:id="3286" w:name="_Toc3201023"/>
      <w:bookmarkStart w:id="3287" w:name="_Toc20392766"/>
      <w:bookmarkStart w:id="3288" w:name="_Toc27774413"/>
      <w:bookmarkStart w:id="3289" w:name="_Toc36482873"/>
      <w:bookmarkStart w:id="3290" w:name="_Toc36484533"/>
      <w:bookmarkStart w:id="3291" w:name="_Toc44933463"/>
      <w:bookmarkStart w:id="3292" w:name="_Toc50972416"/>
      <w:bookmarkStart w:id="3293" w:name="_Toc57105170"/>
      <w:bookmarkStart w:id="3294" w:name="_Toc138672999"/>
      <w:r w:rsidRPr="00816C4A">
        <w:t>8.68</w:t>
      </w:r>
      <w:r w:rsidRPr="00816C4A">
        <w:tab/>
        <w:t>Service Availability</w:t>
      </w:r>
      <w:bookmarkEnd w:id="3286"/>
      <w:bookmarkEnd w:id="3287"/>
      <w:bookmarkEnd w:id="3288"/>
      <w:bookmarkEnd w:id="3289"/>
      <w:bookmarkEnd w:id="3290"/>
      <w:bookmarkEnd w:id="3291"/>
      <w:bookmarkEnd w:id="3292"/>
      <w:bookmarkEnd w:id="3293"/>
      <w:bookmarkEnd w:id="3294"/>
    </w:p>
    <w:p w14:paraId="5057D9B7" w14:textId="77777777" w:rsidR="00E86E7B" w:rsidRPr="00816C4A" w:rsidRDefault="00E86E7B" w:rsidP="00E86E7B">
      <w:r w:rsidRPr="00816C4A">
        <w:t>See ETSI TS 102 223 [32] clause 8.67.</w:t>
      </w:r>
    </w:p>
    <w:p w14:paraId="55482E20" w14:textId="77777777" w:rsidR="00E86E7B" w:rsidRPr="00816C4A" w:rsidRDefault="00E86E7B" w:rsidP="00E86E7B">
      <w:pPr>
        <w:pStyle w:val="Heading2"/>
      </w:pPr>
      <w:bookmarkStart w:id="3295" w:name="_Toc3201024"/>
      <w:bookmarkStart w:id="3296" w:name="_Toc20392767"/>
      <w:bookmarkStart w:id="3297" w:name="_Toc27774414"/>
      <w:bookmarkStart w:id="3298" w:name="_Toc36482874"/>
      <w:bookmarkStart w:id="3299" w:name="_Toc36484534"/>
      <w:bookmarkStart w:id="3300" w:name="_Toc44933464"/>
      <w:bookmarkStart w:id="3301" w:name="_Toc50972417"/>
      <w:bookmarkStart w:id="3302" w:name="_Toc57105171"/>
      <w:bookmarkStart w:id="3303" w:name="_Toc138673000"/>
      <w:r w:rsidRPr="00816C4A">
        <w:t>8.69</w:t>
      </w:r>
      <w:r w:rsidRPr="00816C4A">
        <w:tab/>
        <w:t>Remote Entity Address</w:t>
      </w:r>
      <w:bookmarkEnd w:id="3295"/>
      <w:bookmarkEnd w:id="3296"/>
      <w:bookmarkEnd w:id="3297"/>
      <w:bookmarkEnd w:id="3298"/>
      <w:bookmarkEnd w:id="3299"/>
      <w:bookmarkEnd w:id="3300"/>
      <w:bookmarkEnd w:id="3301"/>
      <w:bookmarkEnd w:id="3302"/>
      <w:bookmarkEnd w:id="3303"/>
    </w:p>
    <w:p w14:paraId="4D1E6A00" w14:textId="77777777" w:rsidR="00E86E7B" w:rsidRPr="00816C4A" w:rsidRDefault="00E86E7B" w:rsidP="00E86E7B">
      <w:r w:rsidRPr="00816C4A">
        <w:t>See ETSI TS 102 223 [32] clause 8.68.</w:t>
      </w:r>
    </w:p>
    <w:p w14:paraId="22D55CD1" w14:textId="77777777" w:rsidR="00E86E7B" w:rsidRPr="00816C4A" w:rsidRDefault="00E86E7B" w:rsidP="00E86E7B">
      <w:pPr>
        <w:pStyle w:val="Heading2"/>
      </w:pPr>
      <w:bookmarkStart w:id="3304" w:name="_Toc3201025"/>
      <w:bookmarkStart w:id="3305" w:name="_Toc20392768"/>
      <w:bookmarkStart w:id="3306" w:name="_Toc27774415"/>
      <w:bookmarkStart w:id="3307" w:name="_Toc36482875"/>
      <w:bookmarkStart w:id="3308" w:name="_Toc36484535"/>
      <w:bookmarkStart w:id="3309" w:name="_Toc44933465"/>
      <w:bookmarkStart w:id="3310" w:name="_Toc50972418"/>
      <w:bookmarkStart w:id="3311" w:name="_Toc57105172"/>
      <w:bookmarkStart w:id="3312" w:name="_Toc138673001"/>
      <w:r w:rsidRPr="00816C4A">
        <w:t>8.70</w:t>
      </w:r>
      <w:r w:rsidRPr="00816C4A">
        <w:tab/>
        <w:t>Text Attribute</w:t>
      </w:r>
      <w:bookmarkEnd w:id="3304"/>
      <w:bookmarkEnd w:id="3305"/>
      <w:bookmarkEnd w:id="3306"/>
      <w:bookmarkEnd w:id="3307"/>
      <w:bookmarkEnd w:id="3308"/>
      <w:bookmarkEnd w:id="3309"/>
      <w:bookmarkEnd w:id="3310"/>
      <w:bookmarkEnd w:id="3311"/>
      <w:bookmarkEnd w:id="3312"/>
    </w:p>
    <w:p w14:paraId="6E567718" w14:textId="77777777" w:rsidR="00E86E7B" w:rsidRPr="00816C4A" w:rsidRDefault="00E86E7B" w:rsidP="00E86E7B">
      <w:r w:rsidRPr="00816C4A">
        <w:t>See ETSI TS 102 223 [32] clause 8.72.</w:t>
      </w:r>
    </w:p>
    <w:p w14:paraId="0623C444" w14:textId="77777777" w:rsidR="00E86E7B" w:rsidRPr="00816C4A" w:rsidRDefault="00E86E7B" w:rsidP="00E86E7B">
      <w:pPr>
        <w:pStyle w:val="Heading2"/>
      </w:pPr>
      <w:bookmarkStart w:id="3313" w:name="_Toc3201026"/>
      <w:bookmarkStart w:id="3314" w:name="_Toc20392769"/>
      <w:bookmarkStart w:id="3315" w:name="_Toc27774416"/>
      <w:bookmarkStart w:id="3316" w:name="_Toc36482876"/>
      <w:bookmarkStart w:id="3317" w:name="_Toc36484536"/>
      <w:bookmarkStart w:id="3318" w:name="_Toc44933466"/>
      <w:bookmarkStart w:id="3319" w:name="_Toc50972419"/>
      <w:bookmarkStart w:id="3320" w:name="_Toc57105173"/>
      <w:bookmarkStart w:id="3321" w:name="_Toc138673002"/>
      <w:r w:rsidRPr="00816C4A">
        <w:t>8.71</w:t>
      </w:r>
      <w:r w:rsidRPr="00816C4A">
        <w:tab/>
        <w:t>Item Text Attribute List</w:t>
      </w:r>
      <w:bookmarkEnd w:id="3313"/>
      <w:bookmarkEnd w:id="3314"/>
      <w:bookmarkEnd w:id="3315"/>
      <w:bookmarkEnd w:id="3316"/>
      <w:bookmarkEnd w:id="3317"/>
      <w:bookmarkEnd w:id="3318"/>
      <w:bookmarkEnd w:id="3319"/>
      <w:bookmarkEnd w:id="3320"/>
      <w:bookmarkEnd w:id="3321"/>
    </w:p>
    <w:p w14:paraId="252D1196" w14:textId="77777777" w:rsidR="00E86E7B" w:rsidRPr="00816C4A" w:rsidRDefault="00E86E7B" w:rsidP="00E86E7B">
      <w:r w:rsidRPr="00816C4A">
        <w:t>See ETSI TS 102 223 [32] clause 8.73.</w:t>
      </w:r>
    </w:p>
    <w:p w14:paraId="4D0879C3" w14:textId="77777777" w:rsidR="00E86E7B" w:rsidRPr="00816C4A" w:rsidRDefault="00E86E7B" w:rsidP="00E86E7B">
      <w:pPr>
        <w:pStyle w:val="Heading2"/>
      </w:pPr>
      <w:bookmarkStart w:id="3322" w:name="_Toc3201027"/>
      <w:bookmarkStart w:id="3323" w:name="_Toc20392770"/>
      <w:bookmarkStart w:id="3324" w:name="_Toc27774417"/>
      <w:bookmarkStart w:id="3325" w:name="_Toc36482877"/>
      <w:bookmarkStart w:id="3326" w:name="_Toc36484537"/>
      <w:bookmarkStart w:id="3327" w:name="_Toc44933467"/>
      <w:bookmarkStart w:id="3328" w:name="_Toc50972420"/>
      <w:bookmarkStart w:id="3329" w:name="_Toc57105174"/>
      <w:bookmarkStart w:id="3330" w:name="_Toc138673003"/>
      <w:r w:rsidRPr="00816C4A">
        <w:t>8.72</w:t>
      </w:r>
      <w:r w:rsidRPr="00816C4A">
        <w:tab/>
        <w:t>PDP context Activation parameters</w:t>
      </w:r>
      <w:bookmarkEnd w:id="3322"/>
      <w:bookmarkEnd w:id="3323"/>
      <w:bookmarkEnd w:id="3324"/>
      <w:bookmarkEnd w:id="3325"/>
      <w:bookmarkEnd w:id="3326"/>
      <w:bookmarkEnd w:id="3327"/>
      <w:bookmarkEnd w:id="3328"/>
      <w:bookmarkEnd w:id="3329"/>
      <w:bookmarkEnd w:id="3330"/>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16555487" w14:textId="77777777" w:rsidR="00663A5D" w:rsidRPr="00816C4A" w:rsidRDefault="004F6A18" w:rsidP="00663A5D">
      <w:pPr>
        <w:pStyle w:val="Heading2"/>
      </w:pPr>
      <w:bookmarkStart w:id="3331" w:name="_Toc3201029"/>
      <w:bookmarkStart w:id="3332" w:name="_Toc20392772"/>
      <w:bookmarkStart w:id="3333" w:name="_Toc27774419"/>
      <w:bookmarkStart w:id="3334" w:name="_Toc36482879"/>
      <w:bookmarkStart w:id="3335" w:name="_Toc36484539"/>
      <w:bookmarkStart w:id="3336" w:name="_Toc44933469"/>
      <w:bookmarkStart w:id="3337" w:name="_Toc50972422"/>
      <w:bookmarkStart w:id="3338" w:name="_Toc57105176"/>
      <w:bookmarkStart w:id="3339" w:name="_Toc138673004"/>
      <w:r w:rsidRPr="00816C4A">
        <w:lastRenderedPageBreak/>
        <w:t>8.73</w:t>
      </w:r>
      <w:r w:rsidRPr="00816C4A">
        <w:tab/>
      </w:r>
      <w:r w:rsidR="00663A5D" w:rsidRPr="00816C4A">
        <w:t>UTRAN/E-UTRAN</w:t>
      </w:r>
      <w:r w:rsidR="00663A5D">
        <w:t>/Satellite E-UTRAN/NG-RAN/</w:t>
      </w:r>
      <w:r w:rsidR="00663A5D" w:rsidRPr="008E0B10">
        <w:t xml:space="preserve">Satellite </w:t>
      </w:r>
      <w:r w:rsidR="00663A5D" w:rsidRPr="00816C4A">
        <w:t>NG-RAN Measurement Qualifier</w:t>
      </w:r>
      <w:bookmarkEnd w:id="3339"/>
    </w:p>
    <w:p w14:paraId="62986C4C" w14:textId="77777777" w:rsidR="00663A5D" w:rsidRPr="00816C4A" w:rsidRDefault="00663A5D" w:rsidP="00663A5D">
      <w:r w:rsidRPr="00816C4A">
        <w:t>This information is only available when the ME is connected to a UTRAN or an E-UTRAN</w:t>
      </w:r>
      <w:r>
        <w:t xml:space="preserve"> or a NG-RAN or a </w:t>
      </w:r>
      <w:r w:rsidRPr="008E0B10">
        <w:t xml:space="preserve">Satellite </w:t>
      </w:r>
      <w:r w:rsidRPr="00816C4A">
        <w:t>NG-RAN.</w:t>
      </w:r>
    </w:p>
    <w:p w14:paraId="0C7F94BA"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AD5F4E6" w14:textId="77777777" w:rsidTr="000A2074">
        <w:trPr>
          <w:jc w:val="center"/>
        </w:trPr>
        <w:tc>
          <w:tcPr>
            <w:tcW w:w="1276" w:type="dxa"/>
          </w:tcPr>
          <w:p w14:paraId="15795361" w14:textId="77777777" w:rsidR="00663A5D" w:rsidRPr="00816C4A" w:rsidRDefault="00663A5D" w:rsidP="000A2074">
            <w:pPr>
              <w:pStyle w:val="TAH"/>
              <w:rPr>
                <w:lang w:eastAsia="en-GB"/>
              </w:rPr>
            </w:pPr>
            <w:r w:rsidRPr="00816C4A">
              <w:rPr>
                <w:lang w:eastAsia="en-GB"/>
              </w:rPr>
              <w:t>Byte(s)</w:t>
            </w:r>
          </w:p>
        </w:tc>
        <w:tc>
          <w:tcPr>
            <w:tcW w:w="4961" w:type="dxa"/>
          </w:tcPr>
          <w:p w14:paraId="6A805F5E" w14:textId="77777777" w:rsidR="00663A5D" w:rsidRPr="00816C4A" w:rsidRDefault="00663A5D" w:rsidP="000A2074">
            <w:pPr>
              <w:pStyle w:val="TAH"/>
              <w:rPr>
                <w:lang w:eastAsia="en-GB"/>
              </w:rPr>
            </w:pPr>
            <w:r w:rsidRPr="00816C4A">
              <w:rPr>
                <w:lang w:eastAsia="en-GB"/>
              </w:rPr>
              <w:t>Description</w:t>
            </w:r>
          </w:p>
        </w:tc>
        <w:tc>
          <w:tcPr>
            <w:tcW w:w="1417" w:type="dxa"/>
          </w:tcPr>
          <w:p w14:paraId="59D77CA7" w14:textId="77777777" w:rsidR="00663A5D" w:rsidRPr="00816C4A" w:rsidRDefault="00663A5D" w:rsidP="000A2074">
            <w:pPr>
              <w:pStyle w:val="TAH"/>
              <w:rPr>
                <w:lang w:eastAsia="en-GB"/>
              </w:rPr>
            </w:pPr>
            <w:r w:rsidRPr="00816C4A">
              <w:rPr>
                <w:lang w:eastAsia="en-GB"/>
              </w:rPr>
              <w:t>Length</w:t>
            </w:r>
          </w:p>
        </w:tc>
      </w:tr>
      <w:tr w:rsidR="00663A5D" w:rsidRPr="00816C4A" w14:paraId="22C0EC29" w14:textId="77777777" w:rsidTr="000A2074">
        <w:trPr>
          <w:jc w:val="center"/>
        </w:trPr>
        <w:tc>
          <w:tcPr>
            <w:tcW w:w="1276" w:type="dxa"/>
          </w:tcPr>
          <w:p w14:paraId="3D20FA6A" w14:textId="77777777" w:rsidR="00663A5D" w:rsidRPr="00816C4A" w:rsidRDefault="00663A5D" w:rsidP="000A2074">
            <w:pPr>
              <w:pStyle w:val="TAC"/>
              <w:rPr>
                <w:lang w:eastAsia="en-GB"/>
              </w:rPr>
            </w:pPr>
            <w:r w:rsidRPr="00816C4A">
              <w:rPr>
                <w:lang w:eastAsia="en-GB"/>
              </w:rPr>
              <w:t>1</w:t>
            </w:r>
          </w:p>
        </w:tc>
        <w:tc>
          <w:tcPr>
            <w:tcW w:w="4961" w:type="dxa"/>
          </w:tcPr>
          <w:p w14:paraId="35338CB3"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rsidRPr="00816C4A">
              <w:rPr>
                <w:lang w:val="fr-FR"/>
              </w:rPr>
              <w:t xml:space="preserve"> Measurement Qualifier tag</w:t>
            </w:r>
          </w:p>
        </w:tc>
        <w:tc>
          <w:tcPr>
            <w:tcW w:w="1417" w:type="dxa"/>
          </w:tcPr>
          <w:p w14:paraId="15A980DA" w14:textId="77777777" w:rsidR="00663A5D" w:rsidRPr="00816C4A" w:rsidRDefault="00663A5D" w:rsidP="000A2074">
            <w:pPr>
              <w:pStyle w:val="TAC"/>
              <w:rPr>
                <w:lang w:eastAsia="en-GB"/>
              </w:rPr>
            </w:pPr>
            <w:r w:rsidRPr="00816C4A">
              <w:rPr>
                <w:lang w:eastAsia="en-GB"/>
              </w:rPr>
              <w:t>1</w:t>
            </w:r>
          </w:p>
        </w:tc>
      </w:tr>
      <w:tr w:rsidR="00663A5D" w:rsidRPr="00816C4A" w14:paraId="0DF8BB8B" w14:textId="77777777" w:rsidTr="000A2074">
        <w:trPr>
          <w:jc w:val="center"/>
        </w:trPr>
        <w:tc>
          <w:tcPr>
            <w:tcW w:w="1276" w:type="dxa"/>
          </w:tcPr>
          <w:p w14:paraId="5E30A6E0" w14:textId="77777777" w:rsidR="00663A5D" w:rsidRPr="00816C4A" w:rsidRDefault="00663A5D" w:rsidP="000A2074">
            <w:pPr>
              <w:pStyle w:val="TAC"/>
              <w:rPr>
                <w:lang w:eastAsia="en-GB"/>
              </w:rPr>
            </w:pPr>
            <w:r w:rsidRPr="00816C4A">
              <w:rPr>
                <w:lang w:eastAsia="en-GB"/>
              </w:rPr>
              <w:t>2</w:t>
            </w:r>
          </w:p>
        </w:tc>
        <w:tc>
          <w:tcPr>
            <w:tcW w:w="4961" w:type="dxa"/>
          </w:tcPr>
          <w:p w14:paraId="0B7ED23E" w14:textId="77777777" w:rsidR="00663A5D" w:rsidRPr="00816C4A" w:rsidRDefault="00663A5D" w:rsidP="000A2074">
            <w:pPr>
              <w:pStyle w:val="TAL"/>
            </w:pPr>
            <w:r w:rsidRPr="00816C4A">
              <w:t xml:space="preserve">Length (1) </w:t>
            </w:r>
          </w:p>
        </w:tc>
        <w:tc>
          <w:tcPr>
            <w:tcW w:w="1417" w:type="dxa"/>
          </w:tcPr>
          <w:p w14:paraId="1B545976" w14:textId="77777777" w:rsidR="00663A5D" w:rsidRPr="00816C4A" w:rsidRDefault="00663A5D" w:rsidP="000A2074">
            <w:pPr>
              <w:pStyle w:val="TAC"/>
              <w:rPr>
                <w:lang w:eastAsia="en-GB"/>
              </w:rPr>
            </w:pPr>
            <w:r w:rsidRPr="00816C4A">
              <w:rPr>
                <w:lang w:eastAsia="en-GB"/>
              </w:rPr>
              <w:t>1</w:t>
            </w:r>
          </w:p>
        </w:tc>
      </w:tr>
      <w:tr w:rsidR="00663A5D" w:rsidRPr="00816C4A" w14:paraId="64558234" w14:textId="77777777" w:rsidTr="000A2074">
        <w:trPr>
          <w:jc w:val="center"/>
        </w:trPr>
        <w:tc>
          <w:tcPr>
            <w:tcW w:w="1276" w:type="dxa"/>
          </w:tcPr>
          <w:p w14:paraId="1A3F7567" w14:textId="77777777" w:rsidR="00663A5D" w:rsidRPr="00816C4A" w:rsidRDefault="00663A5D" w:rsidP="000A2074">
            <w:pPr>
              <w:pStyle w:val="TAC"/>
              <w:rPr>
                <w:lang w:eastAsia="en-GB"/>
              </w:rPr>
            </w:pPr>
            <w:r w:rsidRPr="00816C4A">
              <w:rPr>
                <w:lang w:eastAsia="en-GB"/>
              </w:rPr>
              <w:t>3</w:t>
            </w:r>
          </w:p>
        </w:tc>
        <w:tc>
          <w:tcPr>
            <w:tcW w:w="4961" w:type="dxa"/>
          </w:tcPr>
          <w:p w14:paraId="0F87A2D9"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t xml:space="preserve"> </w:t>
            </w:r>
            <w:r w:rsidRPr="00816C4A">
              <w:rPr>
                <w:lang w:val="fr-FR"/>
              </w:rPr>
              <w:t xml:space="preserve"> Measurement Qualifier</w:t>
            </w:r>
          </w:p>
        </w:tc>
        <w:tc>
          <w:tcPr>
            <w:tcW w:w="1417" w:type="dxa"/>
          </w:tcPr>
          <w:p w14:paraId="617F1BAC" w14:textId="77777777" w:rsidR="00663A5D" w:rsidRPr="00816C4A" w:rsidRDefault="00663A5D" w:rsidP="000A2074">
            <w:pPr>
              <w:pStyle w:val="TAC"/>
              <w:rPr>
                <w:lang w:eastAsia="en-GB"/>
              </w:rPr>
            </w:pPr>
            <w:r w:rsidRPr="00816C4A">
              <w:rPr>
                <w:lang w:eastAsia="en-GB"/>
              </w:rPr>
              <w:t>1</w:t>
            </w:r>
          </w:p>
        </w:tc>
      </w:tr>
    </w:tbl>
    <w:p w14:paraId="3F70F43C" w14:textId="77777777" w:rsidR="00663A5D" w:rsidRPr="00816C4A" w:rsidRDefault="00663A5D" w:rsidP="00663A5D"/>
    <w:p w14:paraId="6B56787D" w14:textId="77777777" w:rsidR="00663A5D" w:rsidRPr="00816C4A" w:rsidRDefault="00663A5D" w:rsidP="00663A5D">
      <w:pPr>
        <w:rPr>
          <w:lang w:val="fr-FR"/>
        </w:rPr>
      </w:pPr>
      <w:r w:rsidRPr="00816C4A">
        <w:rPr>
          <w:lang w:val="fr-FR"/>
        </w:rPr>
        <w:t>UTRAN/E-UTRAN</w:t>
      </w:r>
      <w:r>
        <w:t>/Satellite E-UTRAN</w:t>
      </w:r>
      <w:r>
        <w:rPr>
          <w:lang w:val="fr-FR"/>
        </w:rPr>
        <w:t>/NG-RAN</w:t>
      </w:r>
      <w:r w:rsidRPr="00AC5880">
        <w:rPr>
          <w:lang w:val="fr-FR"/>
        </w:rPr>
        <w:t>/Satellite NG-RAN</w:t>
      </w:r>
      <w:r w:rsidRPr="00816C4A">
        <w:rPr>
          <w:lang w:val="fr-FR"/>
        </w:rPr>
        <w:t xml:space="preserve"> Measurement Qualifier</w:t>
      </w:r>
    </w:p>
    <w:p w14:paraId="6F593351" w14:textId="77777777" w:rsidR="00663A5D" w:rsidRPr="00816C4A" w:rsidRDefault="00663A5D" w:rsidP="00663A5D">
      <w:pPr>
        <w:pStyle w:val="B1"/>
      </w:pPr>
      <w:r w:rsidRPr="00816C4A">
        <w:t>Contents: Qualifier specific to the UTRAN/E-UTRAN</w:t>
      </w:r>
      <w:r>
        <w:t>/Satellite E-UTRAN/NG-RAN</w:t>
      </w:r>
      <w:r w:rsidRPr="003971A2">
        <w:rPr>
          <w:lang w:val="en-US"/>
        </w:rPr>
        <w:t>/</w:t>
      </w:r>
      <w:r w:rsidRPr="008E0B10">
        <w:t xml:space="preserve">Satellite </w:t>
      </w:r>
      <w:r w:rsidRPr="00816C4A">
        <w:t>NG-RAN NMR</w:t>
      </w:r>
    </w:p>
    <w:p w14:paraId="4C129772" w14:textId="77777777" w:rsidR="00663A5D" w:rsidRPr="00816C4A" w:rsidRDefault="00663A5D" w:rsidP="00663A5D">
      <w:pPr>
        <w:pStyle w:val="B1"/>
      </w:pPr>
      <w:r w:rsidRPr="00816C4A">
        <w:t>Coding</w:t>
      </w:r>
    </w:p>
    <w:p w14:paraId="0048D559" w14:textId="77777777" w:rsidR="00663A5D" w:rsidRPr="00816C4A" w:rsidRDefault="00663A5D" w:rsidP="00663A5D">
      <w:pPr>
        <w:pStyle w:val="EW"/>
      </w:pPr>
      <w:r w:rsidRPr="00816C4A">
        <w:t>'01'</w:t>
      </w:r>
      <w:r w:rsidRPr="00816C4A">
        <w:tab/>
        <w:t>UTRAN Intra-frequency measurements</w:t>
      </w:r>
    </w:p>
    <w:p w14:paraId="052D5E26" w14:textId="77777777" w:rsidR="00663A5D" w:rsidRPr="00816C4A" w:rsidRDefault="00663A5D" w:rsidP="00663A5D">
      <w:pPr>
        <w:pStyle w:val="EW"/>
      </w:pPr>
      <w:r w:rsidRPr="00816C4A">
        <w:t>'02'</w:t>
      </w:r>
      <w:r w:rsidRPr="00816C4A">
        <w:tab/>
        <w:t>UTRAN Inter-frequency measurements</w:t>
      </w:r>
    </w:p>
    <w:p w14:paraId="38818EBB" w14:textId="77777777" w:rsidR="00663A5D" w:rsidRPr="00816C4A" w:rsidRDefault="00663A5D" w:rsidP="00663A5D">
      <w:pPr>
        <w:pStyle w:val="EW"/>
      </w:pPr>
      <w:r w:rsidRPr="00816C4A">
        <w:t>'03'</w:t>
      </w:r>
      <w:r w:rsidRPr="00816C4A">
        <w:tab/>
        <w:t>UTRAN Inter-RAT (GERAN) measurements</w:t>
      </w:r>
    </w:p>
    <w:p w14:paraId="5D4D6340" w14:textId="77777777" w:rsidR="00663A5D" w:rsidRPr="00816C4A" w:rsidRDefault="00663A5D" w:rsidP="00663A5D">
      <w:pPr>
        <w:pStyle w:val="EW"/>
        <w:rPr>
          <w:lang w:val="sv-SE"/>
        </w:rPr>
      </w:pPr>
      <w:r w:rsidRPr="00816C4A">
        <w:rPr>
          <w:lang w:val="sv-SE"/>
        </w:rPr>
        <w:t>'04'</w:t>
      </w:r>
      <w:r w:rsidRPr="00816C4A">
        <w:rPr>
          <w:lang w:val="sv-SE"/>
        </w:rPr>
        <w:tab/>
        <w:t>UTRAN Inter-RAT (E-UTRAN) measurements</w:t>
      </w:r>
    </w:p>
    <w:p w14:paraId="7CE57499" w14:textId="77777777" w:rsidR="00663A5D" w:rsidRPr="00816C4A" w:rsidRDefault="00663A5D" w:rsidP="00663A5D">
      <w:pPr>
        <w:pStyle w:val="EW"/>
      </w:pPr>
      <w:r w:rsidRPr="00816C4A">
        <w:t>'05'</w:t>
      </w:r>
      <w:r w:rsidRPr="00816C4A">
        <w:tab/>
        <w:t>E-UTRAN</w:t>
      </w:r>
      <w:r>
        <w:t>/Satellite E-UTRAN</w:t>
      </w:r>
      <w:r w:rsidRPr="00816C4A">
        <w:t xml:space="preserve"> Intra-frequency measurements</w:t>
      </w:r>
    </w:p>
    <w:p w14:paraId="09B7166F" w14:textId="77777777" w:rsidR="00663A5D" w:rsidRPr="00816C4A" w:rsidRDefault="00663A5D" w:rsidP="00663A5D">
      <w:pPr>
        <w:pStyle w:val="EW"/>
      </w:pPr>
      <w:r w:rsidRPr="00816C4A">
        <w:t>'06'</w:t>
      </w:r>
      <w:r w:rsidRPr="00816C4A">
        <w:tab/>
        <w:t>E-UTRAN</w:t>
      </w:r>
      <w:r>
        <w:t>/Satellite E-UTRAN</w:t>
      </w:r>
      <w:r w:rsidRPr="00816C4A">
        <w:t xml:space="preserve"> Inter-frequency measurements</w:t>
      </w:r>
    </w:p>
    <w:p w14:paraId="4FE455BF" w14:textId="77777777" w:rsidR="00663A5D" w:rsidRPr="00816C4A" w:rsidRDefault="00663A5D" w:rsidP="00663A5D">
      <w:pPr>
        <w:pStyle w:val="EW"/>
        <w:rPr>
          <w:lang w:val="sv-SE"/>
        </w:rPr>
      </w:pPr>
      <w:r w:rsidRPr="00816C4A">
        <w:rPr>
          <w:lang w:val="sv-SE"/>
        </w:rPr>
        <w:t>'07'</w:t>
      </w:r>
      <w:r w:rsidRPr="00816C4A">
        <w:rPr>
          <w:lang w:val="sv-SE"/>
        </w:rPr>
        <w:tab/>
        <w:t>E-UTRAN</w:t>
      </w:r>
      <w:r>
        <w:t>/Satellite E-UTRAN</w:t>
      </w:r>
      <w:r w:rsidRPr="00816C4A">
        <w:rPr>
          <w:lang w:val="sv-SE"/>
        </w:rPr>
        <w:t xml:space="preserve"> Inter-RAT (GERAN) measurements</w:t>
      </w:r>
    </w:p>
    <w:p w14:paraId="05BA6DC9" w14:textId="77777777" w:rsidR="00663A5D" w:rsidRPr="00816C4A" w:rsidRDefault="00663A5D" w:rsidP="00663A5D">
      <w:pPr>
        <w:pStyle w:val="EW"/>
        <w:rPr>
          <w:lang w:val="sv-SE"/>
        </w:rPr>
      </w:pPr>
      <w:r w:rsidRPr="00816C4A">
        <w:rPr>
          <w:lang w:val="sv-SE"/>
        </w:rPr>
        <w:t>'08'</w:t>
      </w:r>
      <w:r w:rsidRPr="00816C4A">
        <w:rPr>
          <w:lang w:val="sv-SE"/>
        </w:rPr>
        <w:tab/>
        <w:t>E-UTRAN</w:t>
      </w:r>
      <w:r>
        <w:t>/Satellite E-UTRAN</w:t>
      </w:r>
      <w:r w:rsidRPr="00816C4A">
        <w:rPr>
          <w:lang w:val="sv-SE"/>
        </w:rPr>
        <w:t xml:space="preserve"> Inter-RAT (UTRAN) measurements</w:t>
      </w:r>
    </w:p>
    <w:p w14:paraId="5C1272FD" w14:textId="77777777" w:rsidR="00663A5D" w:rsidRDefault="00663A5D" w:rsidP="00663A5D">
      <w:pPr>
        <w:pStyle w:val="EW"/>
        <w:rPr>
          <w:lang w:val="sv-SE"/>
        </w:rPr>
      </w:pPr>
      <w:r w:rsidRPr="00816C4A">
        <w:rPr>
          <w:lang w:val="sv-SE"/>
        </w:rPr>
        <w:t>'09'</w:t>
      </w:r>
      <w:r w:rsidRPr="00816C4A">
        <w:rPr>
          <w:lang w:val="sv-SE"/>
        </w:rPr>
        <w:tab/>
        <w:t>E-UTRAN</w:t>
      </w:r>
      <w:r>
        <w:t>/Satellite E-UTRAN</w:t>
      </w:r>
      <w:r w:rsidRPr="00816C4A">
        <w:rPr>
          <w:lang w:val="sv-SE"/>
        </w:rPr>
        <w:t xml:space="preserve"> Inter-RAT (NR) measurements</w:t>
      </w:r>
    </w:p>
    <w:p w14:paraId="4AD22BE0" w14:textId="77777777" w:rsidR="00663A5D" w:rsidRPr="00816C4A" w:rsidRDefault="00663A5D" w:rsidP="00663A5D">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BEA13A7" w14:textId="77777777" w:rsidR="00663A5D" w:rsidRPr="00816C4A" w:rsidRDefault="00663A5D" w:rsidP="00663A5D">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E00E15B" w14:textId="77777777" w:rsidR="00663A5D" w:rsidRPr="00816C4A" w:rsidRDefault="00663A5D" w:rsidP="00663A5D">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62D24B47" w14:textId="77777777" w:rsidR="00663A5D" w:rsidRDefault="00663A5D" w:rsidP="00663A5D">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389EE039" w14:textId="77777777" w:rsidR="00663A5D" w:rsidRPr="003971A2" w:rsidRDefault="00663A5D" w:rsidP="00663A5D">
      <w:pPr>
        <w:pStyle w:val="B1"/>
        <w:rPr>
          <w:lang w:val="sv-SE"/>
        </w:rPr>
      </w:pPr>
    </w:p>
    <w:p w14:paraId="420CC718" w14:textId="77777777" w:rsidR="00663A5D" w:rsidRDefault="00663A5D" w:rsidP="00663A5D">
      <w:pPr>
        <w:pStyle w:val="B1"/>
      </w:pPr>
      <w:r w:rsidRPr="00816C4A">
        <w:t>All other values are reserved</w:t>
      </w:r>
    </w:p>
    <w:p w14:paraId="5A8B0C06" w14:textId="7F3EBC21" w:rsidR="00E86E7B" w:rsidRPr="00816C4A" w:rsidRDefault="00E86E7B" w:rsidP="00663A5D">
      <w:pPr>
        <w:pStyle w:val="Heading2"/>
      </w:pPr>
      <w:bookmarkStart w:id="3340" w:name="_Toc138673005"/>
      <w:r w:rsidRPr="00816C4A">
        <w:t>8.74</w:t>
      </w:r>
      <w:r w:rsidRPr="00816C4A">
        <w:tab/>
        <w:t>Multimedia Message Reference</w:t>
      </w:r>
      <w:bookmarkEnd w:id="3331"/>
      <w:bookmarkEnd w:id="3332"/>
      <w:bookmarkEnd w:id="3333"/>
      <w:bookmarkEnd w:id="3334"/>
      <w:bookmarkEnd w:id="3335"/>
      <w:bookmarkEnd w:id="3336"/>
      <w:bookmarkEnd w:id="3337"/>
      <w:bookmarkEnd w:id="3338"/>
      <w:bookmarkEnd w:id="3340"/>
    </w:p>
    <w:p w14:paraId="235936EC" w14:textId="77777777" w:rsidR="00E86E7B" w:rsidRPr="00816C4A" w:rsidRDefault="00E86E7B" w:rsidP="00E86E7B">
      <w:r w:rsidRPr="00816C4A">
        <w:t>See ETSI TS 102 223 [32] clause 8.82.</w:t>
      </w:r>
    </w:p>
    <w:p w14:paraId="309CAF10" w14:textId="77777777" w:rsidR="00E86E7B" w:rsidRPr="00816C4A" w:rsidRDefault="00E86E7B" w:rsidP="00E86E7B">
      <w:pPr>
        <w:pStyle w:val="Heading2"/>
      </w:pPr>
      <w:bookmarkStart w:id="3341" w:name="_Toc3201030"/>
      <w:bookmarkStart w:id="3342" w:name="_Toc20392773"/>
      <w:bookmarkStart w:id="3343" w:name="_Toc27774420"/>
      <w:bookmarkStart w:id="3344" w:name="_Toc36482880"/>
      <w:bookmarkStart w:id="3345" w:name="_Toc36484540"/>
      <w:bookmarkStart w:id="3346" w:name="_Toc44933470"/>
      <w:bookmarkStart w:id="3347" w:name="_Toc50972423"/>
      <w:bookmarkStart w:id="3348" w:name="_Toc57105177"/>
      <w:bookmarkStart w:id="3349" w:name="_Toc138673006"/>
      <w:r w:rsidRPr="00816C4A">
        <w:t>8.75</w:t>
      </w:r>
      <w:r w:rsidRPr="00816C4A">
        <w:tab/>
        <w:t>Multimedia Message Identifier</w:t>
      </w:r>
      <w:bookmarkEnd w:id="3341"/>
      <w:bookmarkEnd w:id="3342"/>
      <w:bookmarkEnd w:id="3343"/>
      <w:bookmarkEnd w:id="3344"/>
      <w:bookmarkEnd w:id="3345"/>
      <w:bookmarkEnd w:id="3346"/>
      <w:bookmarkEnd w:id="3347"/>
      <w:bookmarkEnd w:id="3348"/>
      <w:bookmarkEnd w:id="3349"/>
    </w:p>
    <w:p w14:paraId="05F4BC8D" w14:textId="77777777" w:rsidR="00E86E7B" w:rsidRPr="00816C4A" w:rsidRDefault="00E86E7B" w:rsidP="00E86E7B">
      <w:r w:rsidRPr="00816C4A">
        <w:t>See ETSI TS 102 223 [32] clause 8.83.</w:t>
      </w:r>
    </w:p>
    <w:p w14:paraId="18F2287E" w14:textId="77777777" w:rsidR="00E86E7B" w:rsidRPr="00816C4A" w:rsidRDefault="00E86E7B" w:rsidP="00E86E7B">
      <w:pPr>
        <w:pStyle w:val="Heading2"/>
      </w:pPr>
      <w:bookmarkStart w:id="3350" w:name="_Toc3201031"/>
      <w:bookmarkStart w:id="3351" w:name="_Toc20392774"/>
      <w:bookmarkStart w:id="3352" w:name="_Toc27774421"/>
      <w:bookmarkStart w:id="3353" w:name="_Toc36482881"/>
      <w:bookmarkStart w:id="3354" w:name="_Toc36484541"/>
      <w:bookmarkStart w:id="3355" w:name="_Toc44933471"/>
      <w:bookmarkStart w:id="3356" w:name="_Toc50972424"/>
      <w:bookmarkStart w:id="3357" w:name="_Toc57105178"/>
      <w:bookmarkStart w:id="3358" w:name="_Toc138673007"/>
      <w:r w:rsidRPr="00816C4A">
        <w:t>8.76</w:t>
      </w:r>
      <w:r w:rsidRPr="00816C4A">
        <w:tab/>
        <w:t xml:space="preserve">Multimedia Message </w:t>
      </w:r>
      <w:r w:rsidRPr="00816C4A">
        <w:rPr>
          <w:lang w:val="en-US"/>
        </w:rPr>
        <w:t>Transfer</w:t>
      </w:r>
      <w:r w:rsidRPr="00816C4A">
        <w:t xml:space="preserve"> status</w:t>
      </w:r>
      <w:bookmarkEnd w:id="3350"/>
      <w:bookmarkEnd w:id="3351"/>
      <w:bookmarkEnd w:id="3352"/>
      <w:bookmarkEnd w:id="3353"/>
      <w:bookmarkEnd w:id="3354"/>
      <w:bookmarkEnd w:id="3355"/>
      <w:bookmarkEnd w:id="3356"/>
      <w:bookmarkEnd w:id="3357"/>
      <w:bookmarkEnd w:id="3358"/>
    </w:p>
    <w:p w14:paraId="1D083740" w14:textId="77777777" w:rsidR="00E86E7B" w:rsidRPr="00816C4A" w:rsidRDefault="00E86E7B" w:rsidP="00E86E7B">
      <w:r w:rsidRPr="00816C4A">
        <w:t>See ETSI TS 102 223 [32] clause 8.84.</w:t>
      </w:r>
    </w:p>
    <w:p w14:paraId="5F3C650B" w14:textId="77777777" w:rsidR="00E86E7B" w:rsidRPr="00816C4A" w:rsidRDefault="00E86E7B" w:rsidP="00E86E7B">
      <w:pPr>
        <w:pStyle w:val="Heading2"/>
      </w:pPr>
      <w:bookmarkStart w:id="3359" w:name="_Toc3201032"/>
      <w:bookmarkStart w:id="3360" w:name="_Toc20392775"/>
      <w:bookmarkStart w:id="3361" w:name="_Toc27774422"/>
      <w:bookmarkStart w:id="3362" w:name="_Toc36482882"/>
      <w:bookmarkStart w:id="3363" w:name="_Toc36484542"/>
      <w:bookmarkStart w:id="3364" w:name="_Toc44933472"/>
      <w:bookmarkStart w:id="3365" w:name="_Toc50972425"/>
      <w:bookmarkStart w:id="3366" w:name="_Toc57105179"/>
      <w:bookmarkStart w:id="3367" w:name="_Toc138673008"/>
      <w:r w:rsidRPr="00816C4A">
        <w:t>8.77</w:t>
      </w:r>
      <w:r w:rsidRPr="00816C4A">
        <w:tab/>
        <w:t>MM Content Identifier</w:t>
      </w:r>
      <w:bookmarkEnd w:id="3359"/>
      <w:bookmarkEnd w:id="3360"/>
      <w:bookmarkEnd w:id="3361"/>
      <w:bookmarkEnd w:id="3362"/>
      <w:bookmarkEnd w:id="3363"/>
      <w:bookmarkEnd w:id="3364"/>
      <w:bookmarkEnd w:id="3365"/>
      <w:bookmarkEnd w:id="3366"/>
      <w:bookmarkEnd w:id="3367"/>
    </w:p>
    <w:p w14:paraId="2AFD4C30" w14:textId="77777777" w:rsidR="00E86E7B" w:rsidRPr="00816C4A" w:rsidRDefault="00E86E7B" w:rsidP="00E86E7B">
      <w:r w:rsidRPr="00816C4A">
        <w:t>In addition to ETSI TS 102 223 [32] clause 8.85, the codinf of the MM Content Data Object tag is done according to TS 31.102[14].</w:t>
      </w:r>
    </w:p>
    <w:p w14:paraId="52608436" w14:textId="77777777" w:rsidR="00E86E7B" w:rsidRPr="00816C4A" w:rsidRDefault="00E86E7B" w:rsidP="00E86E7B">
      <w:pPr>
        <w:pStyle w:val="Heading2"/>
        <w:ind w:left="0" w:firstLine="0"/>
      </w:pPr>
      <w:bookmarkStart w:id="3368" w:name="_Toc3201033"/>
      <w:bookmarkStart w:id="3369" w:name="_Toc20392776"/>
      <w:bookmarkStart w:id="3370" w:name="_Toc27774423"/>
      <w:bookmarkStart w:id="3371" w:name="_Toc36482883"/>
      <w:bookmarkStart w:id="3372" w:name="_Toc36484543"/>
      <w:bookmarkStart w:id="3373" w:name="_Toc44933473"/>
      <w:bookmarkStart w:id="3374" w:name="_Toc50972426"/>
      <w:bookmarkStart w:id="3375" w:name="_Toc57105180"/>
      <w:bookmarkStart w:id="3376" w:name="_Toc138673009"/>
      <w:r w:rsidRPr="00816C4A">
        <w:t>8.78</w:t>
      </w:r>
      <w:r w:rsidRPr="00816C4A">
        <w:tab/>
        <w:t>Multimedia Message Notification</w:t>
      </w:r>
      <w:bookmarkEnd w:id="3368"/>
      <w:bookmarkEnd w:id="3369"/>
      <w:bookmarkEnd w:id="3370"/>
      <w:bookmarkEnd w:id="3371"/>
      <w:bookmarkEnd w:id="3372"/>
      <w:bookmarkEnd w:id="3373"/>
      <w:bookmarkEnd w:id="3374"/>
      <w:bookmarkEnd w:id="3375"/>
      <w:bookmarkEnd w:id="3376"/>
    </w:p>
    <w:p w14:paraId="5BBCDCFD" w14:textId="77777777" w:rsidR="00E86E7B" w:rsidRPr="00816C4A" w:rsidRDefault="00E86E7B" w:rsidP="00E86E7B">
      <w:pPr>
        <w:rPr>
          <w:rFonts w:ascii="Helvetica" w:hAnsi="Helvetica"/>
          <w:snapToGrid w:val="0"/>
        </w:rPr>
      </w:pPr>
      <w:r w:rsidRPr="00816C4A">
        <w:t>See ETSI TS 102 223 [32] clause 8.86.</w:t>
      </w:r>
    </w:p>
    <w:p w14:paraId="7776B9C9" w14:textId="77777777" w:rsidR="00E86E7B" w:rsidRPr="00816C4A" w:rsidRDefault="00E86E7B" w:rsidP="00E86E7B">
      <w:pPr>
        <w:pStyle w:val="Heading2"/>
        <w:ind w:left="0" w:firstLine="0"/>
      </w:pPr>
      <w:bookmarkStart w:id="3377" w:name="_Toc3201034"/>
      <w:bookmarkStart w:id="3378" w:name="_Toc20392777"/>
      <w:bookmarkStart w:id="3379" w:name="_Toc27774424"/>
      <w:bookmarkStart w:id="3380" w:name="_Toc36482884"/>
      <w:bookmarkStart w:id="3381" w:name="_Toc36484544"/>
      <w:bookmarkStart w:id="3382" w:name="_Toc44933474"/>
      <w:bookmarkStart w:id="3383" w:name="_Toc50972427"/>
      <w:bookmarkStart w:id="3384" w:name="_Toc57105181"/>
      <w:bookmarkStart w:id="3385" w:name="_Toc138673010"/>
      <w:r w:rsidRPr="00816C4A">
        <w:lastRenderedPageBreak/>
        <w:t>8.79</w:t>
      </w:r>
      <w:r w:rsidRPr="00816C4A">
        <w:tab/>
        <w:t>Last Envelope</w:t>
      </w:r>
      <w:bookmarkEnd w:id="3377"/>
      <w:bookmarkEnd w:id="3378"/>
      <w:bookmarkEnd w:id="3379"/>
      <w:bookmarkEnd w:id="3380"/>
      <w:bookmarkEnd w:id="3381"/>
      <w:bookmarkEnd w:id="3382"/>
      <w:bookmarkEnd w:id="3383"/>
      <w:bookmarkEnd w:id="3384"/>
      <w:bookmarkEnd w:id="3385"/>
    </w:p>
    <w:p w14:paraId="20C25918" w14:textId="77777777" w:rsidR="00E86E7B" w:rsidRPr="00816C4A" w:rsidRDefault="00E86E7B" w:rsidP="00E86E7B">
      <w:r w:rsidRPr="00816C4A">
        <w:t>See ETSI TS 102 223 [32] clause 8.87.</w:t>
      </w:r>
    </w:p>
    <w:p w14:paraId="5AE0B7F9" w14:textId="77777777" w:rsidR="00E86E7B" w:rsidRPr="00816C4A" w:rsidRDefault="00E86E7B" w:rsidP="00E86E7B">
      <w:pPr>
        <w:pStyle w:val="Heading2"/>
        <w:rPr>
          <w:lang w:val="en-US"/>
        </w:rPr>
      </w:pPr>
      <w:bookmarkStart w:id="3386" w:name="_Toc3201035"/>
      <w:bookmarkStart w:id="3387" w:name="_Toc20392778"/>
      <w:bookmarkStart w:id="3388" w:name="_Toc27774425"/>
      <w:bookmarkStart w:id="3389" w:name="_Toc36482885"/>
      <w:bookmarkStart w:id="3390" w:name="_Toc36484545"/>
      <w:bookmarkStart w:id="3391" w:name="_Toc44933475"/>
      <w:bookmarkStart w:id="3392" w:name="_Toc50972428"/>
      <w:bookmarkStart w:id="3393" w:name="_Toc57105182"/>
      <w:bookmarkStart w:id="3394" w:name="_Toc138673011"/>
      <w:r w:rsidRPr="00816C4A">
        <w:rPr>
          <w:lang w:val="en-US"/>
        </w:rPr>
        <w:t>8.80</w:t>
      </w:r>
      <w:r w:rsidRPr="00816C4A">
        <w:rPr>
          <w:lang w:val="en-US"/>
        </w:rPr>
        <w:tab/>
        <w:t>Frames Layout</w:t>
      </w:r>
      <w:bookmarkEnd w:id="3386"/>
      <w:bookmarkEnd w:id="3387"/>
      <w:bookmarkEnd w:id="3388"/>
      <w:bookmarkEnd w:id="3389"/>
      <w:bookmarkEnd w:id="3390"/>
      <w:bookmarkEnd w:id="3391"/>
      <w:bookmarkEnd w:id="3392"/>
      <w:bookmarkEnd w:id="3393"/>
      <w:bookmarkEnd w:id="3394"/>
    </w:p>
    <w:p w14:paraId="79FEA585" w14:textId="77777777" w:rsidR="00E86E7B" w:rsidRPr="00816C4A" w:rsidRDefault="00E86E7B" w:rsidP="00E86E7B">
      <w:r w:rsidRPr="00816C4A">
        <w:t>See ETSI TS 102 223 [32] clause 8.78.</w:t>
      </w:r>
    </w:p>
    <w:p w14:paraId="3920C5E5" w14:textId="77777777" w:rsidR="00E86E7B" w:rsidRPr="00816C4A" w:rsidRDefault="00E86E7B" w:rsidP="00E86E7B">
      <w:pPr>
        <w:pStyle w:val="Heading2"/>
      </w:pPr>
      <w:bookmarkStart w:id="3395" w:name="_Toc3201036"/>
      <w:bookmarkStart w:id="3396" w:name="_Toc20392779"/>
      <w:bookmarkStart w:id="3397" w:name="_Toc27774426"/>
      <w:bookmarkStart w:id="3398" w:name="_Toc36482886"/>
      <w:bookmarkStart w:id="3399" w:name="_Toc36484546"/>
      <w:bookmarkStart w:id="3400" w:name="_Toc44933476"/>
      <w:bookmarkStart w:id="3401" w:name="_Toc50972429"/>
      <w:bookmarkStart w:id="3402" w:name="_Toc57105183"/>
      <w:bookmarkStart w:id="3403" w:name="_Toc138673012"/>
      <w:r w:rsidRPr="00816C4A">
        <w:t>8.81</w:t>
      </w:r>
      <w:r w:rsidRPr="00816C4A">
        <w:tab/>
        <w:t>Frames Information</w:t>
      </w:r>
      <w:bookmarkEnd w:id="3395"/>
      <w:bookmarkEnd w:id="3396"/>
      <w:bookmarkEnd w:id="3397"/>
      <w:bookmarkEnd w:id="3398"/>
      <w:bookmarkEnd w:id="3399"/>
      <w:bookmarkEnd w:id="3400"/>
      <w:bookmarkEnd w:id="3401"/>
      <w:bookmarkEnd w:id="3402"/>
      <w:bookmarkEnd w:id="3403"/>
    </w:p>
    <w:p w14:paraId="3954AF4B" w14:textId="77777777" w:rsidR="00E86E7B" w:rsidRPr="00816C4A" w:rsidRDefault="00E86E7B" w:rsidP="00E86E7B">
      <w:pPr>
        <w:rPr>
          <w:lang w:val="fr-FR"/>
        </w:rPr>
      </w:pPr>
      <w:r w:rsidRPr="00816C4A">
        <w:rPr>
          <w:lang w:val="fr-FR"/>
        </w:rPr>
        <w:t>See ETSI TS 102 223 [32]</w:t>
      </w:r>
      <w:r w:rsidRPr="00816C4A">
        <w:t xml:space="preserve"> clause 8.79</w:t>
      </w:r>
      <w:r w:rsidRPr="00816C4A">
        <w:rPr>
          <w:lang w:val="fr-FR"/>
        </w:rPr>
        <w:t>.</w:t>
      </w:r>
    </w:p>
    <w:p w14:paraId="00D5A691" w14:textId="77777777" w:rsidR="00E86E7B" w:rsidRPr="00816C4A" w:rsidRDefault="00E86E7B" w:rsidP="00E86E7B">
      <w:pPr>
        <w:pStyle w:val="Heading2"/>
        <w:rPr>
          <w:lang w:val="fr-FR"/>
        </w:rPr>
      </w:pPr>
      <w:bookmarkStart w:id="3404" w:name="_Toc3201037"/>
      <w:bookmarkStart w:id="3405" w:name="_Toc20392780"/>
      <w:bookmarkStart w:id="3406" w:name="_Toc27774427"/>
      <w:bookmarkStart w:id="3407" w:name="_Toc36482887"/>
      <w:bookmarkStart w:id="3408" w:name="_Toc36484547"/>
      <w:bookmarkStart w:id="3409" w:name="_Toc44933477"/>
      <w:bookmarkStart w:id="3410" w:name="_Toc50972430"/>
      <w:bookmarkStart w:id="3411" w:name="_Toc57105184"/>
      <w:bookmarkStart w:id="3412" w:name="_Toc138673013"/>
      <w:r w:rsidRPr="00816C4A">
        <w:rPr>
          <w:lang w:val="fr-FR"/>
        </w:rPr>
        <w:t>8.82</w:t>
      </w:r>
      <w:r w:rsidRPr="00816C4A">
        <w:rPr>
          <w:lang w:val="fr-FR"/>
        </w:rPr>
        <w:tab/>
        <w:t>Frames identifier</w:t>
      </w:r>
      <w:bookmarkEnd w:id="3404"/>
      <w:bookmarkEnd w:id="3405"/>
      <w:bookmarkEnd w:id="3406"/>
      <w:bookmarkEnd w:id="3407"/>
      <w:bookmarkEnd w:id="3408"/>
      <w:bookmarkEnd w:id="3409"/>
      <w:bookmarkEnd w:id="3410"/>
      <w:bookmarkEnd w:id="3411"/>
      <w:bookmarkEnd w:id="3412"/>
    </w:p>
    <w:p w14:paraId="1F63C5BF" w14:textId="77777777" w:rsidR="00E86E7B" w:rsidRPr="00816C4A" w:rsidRDefault="00E86E7B" w:rsidP="00E86E7B">
      <w:r w:rsidRPr="00816C4A">
        <w:t>See ETSI TS 102 223 [32] clause 8.80.</w:t>
      </w:r>
    </w:p>
    <w:p w14:paraId="51A5E549" w14:textId="77777777" w:rsidR="00E86E7B" w:rsidRPr="00816C4A" w:rsidRDefault="00E86E7B" w:rsidP="00E86E7B">
      <w:pPr>
        <w:pStyle w:val="Heading2"/>
      </w:pPr>
      <w:bookmarkStart w:id="3413" w:name="_Toc3201038"/>
      <w:bookmarkStart w:id="3414" w:name="_Toc20392781"/>
      <w:bookmarkStart w:id="3415" w:name="_Toc27774428"/>
      <w:bookmarkStart w:id="3416" w:name="_Toc36482888"/>
      <w:bookmarkStart w:id="3417" w:name="_Toc36484548"/>
      <w:bookmarkStart w:id="3418" w:name="_Toc44933478"/>
      <w:bookmarkStart w:id="3419" w:name="_Toc50972431"/>
      <w:bookmarkStart w:id="3420" w:name="_Toc57105185"/>
      <w:bookmarkStart w:id="3421" w:name="_Toc138673014"/>
      <w:r w:rsidRPr="00816C4A">
        <w:t>8.83</w:t>
      </w:r>
      <w:r w:rsidRPr="00816C4A">
        <w:tab/>
        <w:t>I-WLAN Identifier</w:t>
      </w:r>
      <w:bookmarkEnd w:id="3413"/>
      <w:bookmarkEnd w:id="3414"/>
      <w:bookmarkEnd w:id="3415"/>
      <w:bookmarkEnd w:id="3416"/>
      <w:bookmarkEnd w:id="3417"/>
      <w:bookmarkEnd w:id="3418"/>
      <w:bookmarkEnd w:id="3419"/>
      <w:bookmarkEnd w:id="3420"/>
      <w:bookmarkEnd w:id="3421"/>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22" w:name="_Toc3201039"/>
      <w:bookmarkStart w:id="3423" w:name="_Toc20392782"/>
      <w:bookmarkStart w:id="3424" w:name="_Toc27774429"/>
      <w:bookmarkStart w:id="3425" w:name="_Toc36482889"/>
      <w:bookmarkStart w:id="3426" w:name="_Toc36484549"/>
      <w:bookmarkStart w:id="3427" w:name="_Toc44933479"/>
      <w:bookmarkStart w:id="3428" w:name="_Toc50972432"/>
      <w:bookmarkStart w:id="3429" w:name="_Toc57105186"/>
      <w:bookmarkStart w:id="3430" w:name="_Toc138673015"/>
      <w:r w:rsidRPr="00816C4A">
        <w:t>8.84</w:t>
      </w:r>
      <w:r w:rsidRPr="00816C4A">
        <w:tab/>
        <w:t>(I-)WLAN Access Status</w:t>
      </w:r>
      <w:bookmarkEnd w:id="3422"/>
      <w:bookmarkEnd w:id="3423"/>
      <w:bookmarkEnd w:id="3424"/>
      <w:bookmarkEnd w:id="3425"/>
      <w:bookmarkEnd w:id="3426"/>
      <w:bookmarkEnd w:id="3427"/>
      <w:bookmarkEnd w:id="3428"/>
      <w:bookmarkEnd w:id="3429"/>
      <w:bookmarkEnd w:id="3430"/>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'03' to'FF'= reserved values.</w:t>
      </w:r>
    </w:p>
    <w:p w14:paraId="1097505B" w14:textId="77777777" w:rsidR="00E86E7B" w:rsidRPr="00816C4A" w:rsidRDefault="00E86E7B" w:rsidP="00E86E7B">
      <w:pPr>
        <w:pStyle w:val="Heading2"/>
      </w:pPr>
      <w:bookmarkStart w:id="3431" w:name="_Toc3201040"/>
      <w:bookmarkStart w:id="3432" w:name="_Toc20392783"/>
      <w:bookmarkStart w:id="3433" w:name="_Toc27774430"/>
      <w:bookmarkStart w:id="3434" w:name="_Toc36482890"/>
      <w:bookmarkStart w:id="3435" w:name="_Toc36484550"/>
      <w:bookmarkStart w:id="3436" w:name="_Toc44933480"/>
      <w:bookmarkStart w:id="3437" w:name="_Toc50972433"/>
      <w:bookmarkStart w:id="3438" w:name="_Toc57105187"/>
      <w:bookmarkStart w:id="3439" w:name="_Toc138673016"/>
      <w:r w:rsidRPr="00816C4A">
        <w:t>8.85</w:t>
      </w:r>
      <w:r w:rsidRPr="00816C4A">
        <w:tab/>
        <w:t>IMEISV</w:t>
      </w:r>
      <w:bookmarkEnd w:id="3431"/>
      <w:bookmarkEnd w:id="3432"/>
      <w:bookmarkEnd w:id="3433"/>
      <w:bookmarkEnd w:id="3434"/>
      <w:bookmarkEnd w:id="3435"/>
      <w:bookmarkEnd w:id="3436"/>
      <w:bookmarkEnd w:id="3437"/>
      <w:bookmarkEnd w:id="3438"/>
      <w:bookmarkEnd w:id="3439"/>
    </w:p>
    <w:p w14:paraId="17F25DEC" w14:textId="77777777" w:rsidR="00E86E7B" w:rsidRPr="00816C4A" w:rsidRDefault="00E86E7B" w:rsidP="00E86E7B">
      <w:r w:rsidRPr="00816C4A">
        <w:t>See ETSI TS 102 223 [32] clause 8.74.</w:t>
      </w:r>
    </w:p>
    <w:p w14:paraId="4809D650" w14:textId="77777777" w:rsidR="00E86E7B" w:rsidRPr="00816C4A" w:rsidRDefault="00E86E7B" w:rsidP="00E86E7B">
      <w:pPr>
        <w:pStyle w:val="Heading2"/>
      </w:pPr>
      <w:bookmarkStart w:id="3440" w:name="_Toc3201041"/>
      <w:bookmarkStart w:id="3441" w:name="_Toc20392784"/>
      <w:bookmarkStart w:id="3442" w:name="_Toc27774431"/>
      <w:bookmarkStart w:id="3443" w:name="_Toc36482891"/>
      <w:bookmarkStart w:id="3444" w:name="_Toc36484551"/>
      <w:bookmarkStart w:id="3445" w:name="_Toc44933481"/>
      <w:bookmarkStart w:id="3446" w:name="_Toc50972434"/>
      <w:bookmarkStart w:id="3447" w:name="_Toc57105188"/>
      <w:bookmarkStart w:id="3448" w:name="_Toc138673017"/>
      <w:r w:rsidRPr="00816C4A">
        <w:t>8.86</w:t>
      </w:r>
      <w:r w:rsidRPr="00816C4A">
        <w:tab/>
        <w:t>Network search mode</w:t>
      </w:r>
      <w:bookmarkEnd w:id="3440"/>
      <w:bookmarkEnd w:id="3441"/>
      <w:bookmarkEnd w:id="3442"/>
      <w:bookmarkEnd w:id="3443"/>
      <w:bookmarkEnd w:id="3444"/>
      <w:bookmarkEnd w:id="3445"/>
      <w:bookmarkEnd w:id="3446"/>
      <w:bookmarkEnd w:id="3447"/>
      <w:bookmarkEnd w:id="3448"/>
    </w:p>
    <w:p w14:paraId="3C6FA204" w14:textId="77777777" w:rsidR="00E86E7B" w:rsidRPr="00816C4A" w:rsidRDefault="00E86E7B" w:rsidP="00E86E7B">
      <w:r w:rsidRPr="00816C4A">
        <w:t>See ETSI TS 102 223 [32] clause 8.75.</w:t>
      </w:r>
    </w:p>
    <w:p w14:paraId="21A73CF6" w14:textId="77777777" w:rsidR="00E86E7B" w:rsidRPr="00816C4A" w:rsidRDefault="00E86E7B" w:rsidP="00E86E7B">
      <w:pPr>
        <w:pStyle w:val="Heading2"/>
      </w:pPr>
      <w:bookmarkStart w:id="3449" w:name="_Toc3201042"/>
      <w:bookmarkStart w:id="3450" w:name="_Toc20392785"/>
      <w:bookmarkStart w:id="3451" w:name="_Toc27774432"/>
      <w:bookmarkStart w:id="3452" w:name="_Toc36482892"/>
      <w:bookmarkStart w:id="3453" w:name="_Toc36484552"/>
      <w:bookmarkStart w:id="3454" w:name="_Toc44933482"/>
      <w:bookmarkStart w:id="3455" w:name="_Toc50972435"/>
      <w:bookmarkStart w:id="3456" w:name="_Toc57105189"/>
      <w:bookmarkStart w:id="3457" w:name="_Toc138673018"/>
      <w:r w:rsidRPr="00816C4A">
        <w:lastRenderedPageBreak/>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49"/>
      <w:bookmarkEnd w:id="3450"/>
      <w:bookmarkEnd w:id="3451"/>
      <w:bookmarkEnd w:id="3452"/>
      <w:bookmarkEnd w:id="3453"/>
      <w:bookmarkEnd w:id="3454"/>
      <w:bookmarkEnd w:id="3455"/>
      <w:bookmarkEnd w:id="3456"/>
      <w:bookmarkEnd w:id="3457"/>
    </w:p>
    <w:p w14:paraId="27DA641D" w14:textId="77777777" w:rsidR="00E86E7B" w:rsidRPr="00816C4A" w:rsidRDefault="00E86E7B" w:rsidP="00E86E7B">
      <w:r w:rsidRPr="00816C4A">
        <w:t>See ETSI TS 102 223 [32] clause 8.76.</w:t>
      </w:r>
    </w:p>
    <w:p w14:paraId="003F6F9A" w14:textId="77777777" w:rsidR="00E86E7B" w:rsidRPr="00816C4A" w:rsidRDefault="00E86E7B" w:rsidP="00E86E7B">
      <w:pPr>
        <w:pStyle w:val="Heading2"/>
      </w:pPr>
      <w:bookmarkStart w:id="3458" w:name="_Toc3201043"/>
      <w:bookmarkStart w:id="3459" w:name="_Toc20392786"/>
      <w:bookmarkStart w:id="3460" w:name="_Toc27774433"/>
      <w:bookmarkStart w:id="3461" w:name="_Toc36482893"/>
      <w:bookmarkStart w:id="3462" w:name="_Toc36484553"/>
      <w:bookmarkStart w:id="3463" w:name="_Toc44933483"/>
      <w:bookmarkStart w:id="3464" w:name="_Toc50972436"/>
      <w:bookmarkStart w:id="3465" w:name="_Toc57105190"/>
      <w:bookmarkStart w:id="3466" w:name="_Toc138673019"/>
      <w:r w:rsidRPr="00816C4A">
        <w:t>8.88</w:t>
      </w:r>
      <w:r w:rsidRPr="00816C4A">
        <w:tab/>
        <w:t>Browsing status</w:t>
      </w:r>
      <w:bookmarkEnd w:id="3458"/>
      <w:bookmarkEnd w:id="3459"/>
      <w:bookmarkEnd w:id="3460"/>
      <w:bookmarkEnd w:id="3461"/>
      <w:bookmarkEnd w:id="3462"/>
      <w:bookmarkEnd w:id="3463"/>
      <w:bookmarkEnd w:id="3464"/>
      <w:bookmarkEnd w:id="3465"/>
      <w:bookmarkEnd w:id="3466"/>
    </w:p>
    <w:p w14:paraId="1CA909DD" w14:textId="77777777" w:rsidR="00E86E7B" w:rsidRPr="00816C4A" w:rsidRDefault="00E86E7B" w:rsidP="00E86E7B">
      <w:r w:rsidRPr="00816C4A">
        <w:t>See ETSI TS 102 223 [32] clause 8.77.</w:t>
      </w:r>
    </w:p>
    <w:p w14:paraId="1BEC2F7E" w14:textId="77777777" w:rsidR="00E86E7B" w:rsidRPr="00816C4A" w:rsidRDefault="00E86E7B" w:rsidP="00E86E7B">
      <w:pPr>
        <w:pStyle w:val="Heading2"/>
      </w:pPr>
      <w:bookmarkStart w:id="3467" w:name="_Toc3201044"/>
      <w:bookmarkStart w:id="3468" w:name="_Toc20392787"/>
      <w:bookmarkStart w:id="3469" w:name="_Toc27774434"/>
      <w:bookmarkStart w:id="3470" w:name="_Toc36482894"/>
      <w:bookmarkStart w:id="3471" w:name="_Toc36484554"/>
      <w:bookmarkStart w:id="3472" w:name="_Toc44933484"/>
      <w:bookmarkStart w:id="3473" w:name="_Toc50972437"/>
      <w:bookmarkStart w:id="3474" w:name="_Toc57105191"/>
      <w:bookmarkStart w:id="3475" w:name="_Toc138673020"/>
      <w:r w:rsidRPr="00816C4A">
        <w:t>8.89</w:t>
      </w:r>
      <w:r w:rsidRPr="00816C4A">
        <w:tab/>
        <w:t>Registry application data</w:t>
      </w:r>
      <w:bookmarkEnd w:id="3467"/>
      <w:bookmarkEnd w:id="3468"/>
      <w:bookmarkEnd w:id="3469"/>
      <w:bookmarkEnd w:id="3470"/>
      <w:bookmarkEnd w:id="3471"/>
      <w:bookmarkEnd w:id="3472"/>
      <w:bookmarkEnd w:id="3473"/>
      <w:bookmarkEnd w:id="3474"/>
      <w:bookmarkEnd w:id="3475"/>
    </w:p>
    <w:p w14:paraId="4EE6AC38" w14:textId="77777777" w:rsidR="00E86E7B" w:rsidRPr="00816C4A" w:rsidRDefault="00E86E7B" w:rsidP="00E86E7B">
      <w:r w:rsidRPr="00816C4A">
        <w:t>See ETSI TS 102 223 [32] clause 8.88.</w:t>
      </w:r>
    </w:p>
    <w:p w14:paraId="0269CA12" w14:textId="77777777" w:rsidR="00E86E7B" w:rsidRPr="00816C4A" w:rsidRDefault="00E86E7B" w:rsidP="00E86E7B">
      <w:pPr>
        <w:pStyle w:val="Heading2"/>
      </w:pPr>
      <w:bookmarkStart w:id="3476" w:name="_Toc3201045"/>
      <w:bookmarkStart w:id="3477" w:name="_Toc20392788"/>
      <w:bookmarkStart w:id="3478" w:name="_Toc27774435"/>
      <w:bookmarkStart w:id="3479" w:name="_Toc36482895"/>
      <w:bookmarkStart w:id="3480" w:name="_Toc36484555"/>
      <w:bookmarkStart w:id="3481" w:name="_Toc44933485"/>
      <w:bookmarkStart w:id="3482" w:name="_Toc50972438"/>
      <w:bookmarkStart w:id="3483" w:name="_Toc57105192"/>
      <w:bookmarkStart w:id="3484" w:name="_Toc138673021"/>
      <w:r w:rsidRPr="00816C4A">
        <w:t>8.90</w:t>
      </w:r>
      <w:r w:rsidRPr="00816C4A">
        <w:tab/>
        <w:t>PLMNwAcT List</w:t>
      </w:r>
      <w:bookmarkEnd w:id="3476"/>
      <w:bookmarkEnd w:id="3477"/>
      <w:bookmarkEnd w:id="3478"/>
      <w:bookmarkEnd w:id="3479"/>
      <w:bookmarkEnd w:id="3480"/>
      <w:bookmarkEnd w:id="3481"/>
      <w:bookmarkEnd w:id="3482"/>
      <w:bookmarkEnd w:id="3483"/>
      <w:bookmarkEnd w:id="3484"/>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477B9DEB" w14:textId="77777777" w:rsidR="00E86E7B" w:rsidRPr="00816C4A" w:rsidRDefault="00E86E7B" w:rsidP="00E86E7B">
      <w:pPr>
        <w:pStyle w:val="Heading2"/>
      </w:pPr>
      <w:bookmarkStart w:id="3485" w:name="_Toc3201046"/>
      <w:bookmarkStart w:id="3486" w:name="_Toc20392789"/>
      <w:bookmarkStart w:id="3487" w:name="_Toc27774436"/>
      <w:bookmarkStart w:id="3488" w:name="_Toc36482896"/>
      <w:bookmarkStart w:id="3489" w:name="_Toc36484556"/>
      <w:bookmarkStart w:id="3490" w:name="_Toc44933486"/>
      <w:bookmarkStart w:id="3491" w:name="_Toc50972439"/>
      <w:bookmarkStart w:id="3492" w:name="_Toc57105193"/>
      <w:bookmarkStart w:id="3493" w:name="_Toc138673022"/>
      <w:r w:rsidRPr="00816C4A">
        <w:t>8.91</w:t>
      </w:r>
      <w:r w:rsidRPr="00816C4A">
        <w:tab/>
        <w:t>Routing Area Identification</w:t>
      </w:r>
      <w:bookmarkEnd w:id="3485"/>
      <w:bookmarkEnd w:id="3486"/>
      <w:bookmarkEnd w:id="3487"/>
      <w:bookmarkEnd w:id="3488"/>
      <w:bookmarkEnd w:id="3489"/>
      <w:bookmarkEnd w:id="3490"/>
      <w:bookmarkEnd w:id="3491"/>
      <w:bookmarkEnd w:id="3492"/>
      <w:bookmarkEnd w:id="349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77777777"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rmation element as specified in TS 24.008 [9].</w:t>
      </w:r>
    </w:p>
    <w:p w14:paraId="77C2F0B1" w14:textId="77777777" w:rsidR="00E86E7B" w:rsidRPr="00816C4A" w:rsidRDefault="00E86E7B" w:rsidP="00E86E7B">
      <w:pPr>
        <w:pStyle w:val="Heading2"/>
      </w:pPr>
      <w:bookmarkStart w:id="3494" w:name="_Toc3201047"/>
      <w:bookmarkStart w:id="3495" w:name="_Toc20392790"/>
      <w:bookmarkStart w:id="3496" w:name="_Toc27774437"/>
      <w:bookmarkStart w:id="3497" w:name="_Toc36482897"/>
      <w:bookmarkStart w:id="3498" w:name="_Toc36484557"/>
      <w:bookmarkStart w:id="3499" w:name="_Toc44933487"/>
      <w:bookmarkStart w:id="3500" w:name="_Toc50972440"/>
      <w:bookmarkStart w:id="3501" w:name="_Toc57105194"/>
      <w:bookmarkStart w:id="3502" w:name="_Toc138673023"/>
      <w:r w:rsidRPr="00816C4A">
        <w:t>8.92</w:t>
      </w:r>
      <w:r w:rsidRPr="00816C4A">
        <w:tab/>
        <w:t>Update/Attach/Registration Type</w:t>
      </w:r>
      <w:bookmarkEnd w:id="3494"/>
      <w:bookmarkEnd w:id="3495"/>
      <w:bookmarkEnd w:id="3496"/>
      <w:bookmarkEnd w:id="3497"/>
      <w:bookmarkEnd w:id="3498"/>
      <w:bookmarkEnd w:id="3499"/>
      <w:bookmarkEnd w:id="3500"/>
      <w:bookmarkEnd w:id="3501"/>
      <w:bookmarkEnd w:id="350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77777777"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lastRenderedPageBreak/>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TS 24.008 [9].</w:t>
      </w:r>
    </w:p>
    <w:p w14:paraId="760060D3" w14:textId="77777777" w:rsidR="00663A5D" w:rsidRPr="00816C4A" w:rsidRDefault="00663A5D" w:rsidP="00663A5D">
      <w:pPr>
        <w:pStyle w:val="B2"/>
      </w:pPr>
      <w:r>
        <w:t>-</w:t>
      </w:r>
      <w:r>
        <w:tab/>
      </w:r>
      <w:r w:rsidRPr="00816C4A">
        <w:t>In the case of E-UTRAN</w:t>
      </w:r>
      <w:r>
        <w:t>/Satellite E-UTRAN</w:t>
      </w:r>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TS 24.301 [46].</w:t>
      </w:r>
    </w:p>
    <w:p w14:paraId="5EF1B96D" w14:textId="77777777"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TS 24.501 [70].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03" w:name="_Toc3201048"/>
      <w:bookmarkStart w:id="3504" w:name="_Toc20392791"/>
      <w:bookmarkStart w:id="3505" w:name="_Toc27774438"/>
      <w:bookmarkStart w:id="3506" w:name="_Toc36482898"/>
      <w:bookmarkStart w:id="3507" w:name="_Toc36484558"/>
      <w:bookmarkStart w:id="3508" w:name="_Toc44933488"/>
      <w:bookmarkStart w:id="3509" w:name="_Toc50972441"/>
      <w:bookmarkStart w:id="3510" w:name="_Toc57105195"/>
      <w:bookmarkStart w:id="3511" w:name="_Toc138673024"/>
      <w:r w:rsidRPr="00816C4A">
        <w:t>8.93</w:t>
      </w:r>
      <w:r w:rsidRPr="00816C4A">
        <w:tab/>
        <w:t>Rejection Cause Code</w:t>
      </w:r>
      <w:bookmarkEnd w:id="3503"/>
      <w:bookmarkEnd w:id="3504"/>
      <w:bookmarkEnd w:id="3505"/>
      <w:bookmarkEnd w:id="3506"/>
      <w:bookmarkEnd w:id="3507"/>
      <w:bookmarkEnd w:id="3508"/>
      <w:bookmarkEnd w:id="3509"/>
      <w:bookmarkEnd w:id="3510"/>
      <w:bookmarkEnd w:id="351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77777777"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rmation element as specified in TS 24.008 [9]</w:t>
      </w:r>
    </w:p>
    <w:p w14:paraId="520DAAFB" w14:textId="77777777" w:rsidR="00E86E7B" w:rsidRPr="00816C4A" w:rsidRDefault="00E86E7B" w:rsidP="00E86E7B">
      <w:r w:rsidRPr="00816C4A">
        <w:lastRenderedPageBreak/>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rmation element as specified in TS 24.008 [9].</w:t>
      </w:r>
    </w:p>
    <w:p w14:paraId="3D725F00" w14:textId="77777777" w:rsidR="00663A5D" w:rsidRPr="00816C4A" w:rsidRDefault="00663A5D" w:rsidP="00663A5D">
      <w:bookmarkStart w:id="3512" w:name="_Toc3201049"/>
      <w:bookmarkStart w:id="3513" w:name="_Toc20392792"/>
      <w:bookmarkStart w:id="3514" w:name="_Toc27774439"/>
      <w:bookmarkStart w:id="3515" w:name="_Toc36482899"/>
      <w:bookmarkStart w:id="3516" w:name="_Toc36484559"/>
      <w:bookmarkStart w:id="3517" w:name="_Toc44933489"/>
      <w:bookmarkStart w:id="3518" w:name="_Toc50972442"/>
      <w:bookmarkStart w:id="3519" w:name="_Toc57105196"/>
      <w:r w:rsidRPr="00816C4A">
        <w:t>For E-UTRAN</w:t>
      </w:r>
      <w:r>
        <w:t>/Satellite E-UTRAN</w:t>
      </w:r>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rmation element as specified in TS 24.301 [46].</w:t>
      </w:r>
    </w:p>
    <w:p w14:paraId="7603E828" w14:textId="77777777" w:rsidR="003E3061" w:rsidRPr="00816C4A" w:rsidRDefault="003E3061" w:rsidP="003E3061">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rmation element as specified in TS 24.501 [70].</w:t>
      </w:r>
    </w:p>
    <w:p w14:paraId="28D1EBA8" w14:textId="77777777" w:rsidR="00E86E7B" w:rsidRPr="00816C4A" w:rsidRDefault="00E86E7B" w:rsidP="00E86E7B">
      <w:pPr>
        <w:pStyle w:val="Heading2"/>
      </w:pPr>
      <w:bookmarkStart w:id="3520" w:name="_Toc138673025"/>
      <w:r w:rsidRPr="00816C4A">
        <w:t>8.94</w:t>
      </w:r>
      <w:r w:rsidRPr="00816C4A">
        <w:tab/>
        <w:t>Geographical Location Parameters</w:t>
      </w:r>
      <w:bookmarkEnd w:id="3512"/>
      <w:bookmarkEnd w:id="3513"/>
      <w:bookmarkEnd w:id="3514"/>
      <w:bookmarkEnd w:id="3515"/>
      <w:bookmarkEnd w:id="3516"/>
      <w:bookmarkEnd w:id="3517"/>
      <w:bookmarkEnd w:id="3518"/>
      <w:bookmarkEnd w:id="3519"/>
      <w:bookmarkEnd w:id="35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77777777" w:rsidR="00E86E7B" w:rsidRPr="00816C4A" w:rsidRDefault="00E86E7B" w:rsidP="00E86E7B">
      <w:pPr>
        <w:pStyle w:val="B2"/>
      </w:pPr>
      <w:r w:rsidRPr="00816C4A">
        <w:t>-</w:t>
      </w:r>
      <w:r w:rsidRPr="00816C4A">
        <w:tab/>
        <w:t>'xx' where '00'</w:t>
      </w:r>
      <w:r w:rsidRPr="00816C4A">
        <w:tab/>
        <w:t>≤ 'xx' ≤  '7F':</w:t>
      </w:r>
      <w:r w:rsidRPr="00816C4A">
        <w:tab/>
        <w:t>'xx' represents the uncertainty for longitude and latitude as described in TS 23.032 [44].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77777777" w:rsidR="00E86E7B" w:rsidRPr="00816C4A" w:rsidRDefault="00E86E7B" w:rsidP="00E86E7B">
      <w:pPr>
        <w:pStyle w:val="B2"/>
      </w:pPr>
      <w:r w:rsidRPr="00816C4A">
        <w:t>-</w:t>
      </w:r>
      <w:r w:rsidRPr="00816C4A">
        <w:tab/>
        <w:t>'xx' where '00'</w:t>
      </w:r>
      <w:r w:rsidRPr="00816C4A">
        <w:tab/>
        <w:t>≤ 'xx' ≤  '7F':</w:t>
      </w:r>
      <w:r w:rsidRPr="00816C4A">
        <w:tab/>
        <w:t>vertical coordinate is requested and 'xx' represents the altitude uncertainty as described in TS 23.032 [44].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lastRenderedPageBreak/>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lastRenderedPageBreak/>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21" w:name="_Toc3201050"/>
      <w:bookmarkStart w:id="3522" w:name="_Toc20392793"/>
      <w:bookmarkStart w:id="3523" w:name="_Toc27774440"/>
      <w:bookmarkStart w:id="3524" w:name="_Toc36482900"/>
      <w:bookmarkStart w:id="3525" w:name="_Toc36484560"/>
      <w:bookmarkStart w:id="3526" w:name="_Toc44933490"/>
      <w:bookmarkStart w:id="3527" w:name="_Toc50972443"/>
      <w:bookmarkStart w:id="3528" w:name="_Toc57105197"/>
      <w:bookmarkStart w:id="3529" w:name="_Toc138673026"/>
      <w:r w:rsidRPr="00816C4A">
        <w:t>8.95</w:t>
      </w:r>
      <w:r w:rsidRPr="00816C4A">
        <w:tab/>
        <w:t>GAD shapes</w:t>
      </w:r>
      <w:bookmarkEnd w:id="3521"/>
      <w:bookmarkEnd w:id="3522"/>
      <w:bookmarkEnd w:id="3523"/>
      <w:bookmarkEnd w:id="3524"/>
      <w:bookmarkEnd w:id="3525"/>
      <w:bookmarkEnd w:id="3526"/>
      <w:bookmarkEnd w:id="3527"/>
      <w:bookmarkEnd w:id="3528"/>
      <w:bookmarkEnd w:id="352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77777777" w:rsidR="00E86E7B" w:rsidRPr="00816C4A" w:rsidRDefault="00E86E7B" w:rsidP="00E86E7B">
      <w:pPr>
        <w:pStyle w:val="B2"/>
      </w:pPr>
      <w:r w:rsidRPr="00816C4A">
        <w:t>-</w:t>
      </w:r>
      <w:r w:rsidRPr="00816C4A">
        <w:tab/>
        <w:t>shape encoded as described in TS 23.032 [44]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t>Velocity:</w:t>
      </w:r>
    </w:p>
    <w:p w14:paraId="59880740" w14:textId="77777777" w:rsidR="00E86E7B" w:rsidRPr="00816C4A" w:rsidRDefault="00E86E7B" w:rsidP="00E86E7B">
      <w:pPr>
        <w:pStyle w:val="B1"/>
      </w:pPr>
      <w:r w:rsidRPr="00816C4A">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77777777" w:rsidR="00E86E7B" w:rsidRPr="00816C4A" w:rsidRDefault="00E86E7B" w:rsidP="00E86E7B">
      <w:pPr>
        <w:pStyle w:val="B2"/>
      </w:pPr>
      <w:r w:rsidRPr="00816C4A">
        <w:t>-</w:t>
      </w:r>
      <w:r w:rsidRPr="00816C4A">
        <w:tab/>
        <w:t>velocity encoded as described in TS 23.032 [44] with the first byte of the velocity (i.e. octet 1 containing the velocity shape) encoded on byte X+5.</w:t>
      </w:r>
    </w:p>
    <w:p w14:paraId="18305B34" w14:textId="77777777" w:rsidR="00E86E7B" w:rsidRPr="00816C4A" w:rsidRDefault="00E86E7B" w:rsidP="00E86E7B">
      <w:pPr>
        <w:pStyle w:val="Heading2"/>
      </w:pPr>
      <w:bookmarkStart w:id="3530" w:name="_Toc3201051"/>
      <w:bookmarkStart w:id="3531" w:name="_Toc20392794"/>
      <w:bookmarkStart w:id="3532" w:name="_Toc27774441"/>
      <w:bookmarkStart w:id="3533" w:name="_Toc36482901"/>
      <w:bookmarkStart w:id="3534" w:name="_Toc36484561"/>
      <w:bookmarkStart w:id="3535" w:name="_Toc44933491"/>
      <w:bookmarkStart w:id="3536" w:name="_Toc50972444"/>
      <w:bookmarkStart w:id="3537" w:name="_Toc57105198"/>
      <w:bookmarkStart w:id="3538" w:name="_Toc138673027"/>
      <w:r w:rsidRPr="00816C4A">
        <w:lastRenderedPageBreak/>
        <w:t>8.96</w:t>
      </w:r>
      <w:r w:rsidRPr="00816C4A">
        <w:tab/>
        <w:t>NMEA sentence</w:t>
      </w:r>
      <w:bookmarkEnd w:id="3530"/>
      <w:bookmarkEnd w:id="3531"/>
      <w:bookmarkEnd w:id="3532"/>
      <w:bookmarkEnd w:id="3533"/>
      <w:bookmarkEnd w:id="3534"/>
      <w:bookmarkEnd w:id="3535"/>
      <w:bookmarkEnd w:id="3536"/>
      <w:bookmarkEnd w:id="3537"/>
      <w:bookmarkEnd w:id="353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t>NMEA sentence:</w:t>
      </w:r>
    </w:p>
    <w:p w14:paraId="37CBF478" w14:textId="77777777" w:rsidR="00E86E7B" w:rsidRPr="00816C4A" w:rsidRDefault="00E86E7B" w:rsidP="00E86E7B">
      <w:pPr>
        <w:pStyle w:val="B1"/>
      </w:pPr>
      <w:r w:rsidRPr="00816C4A">
        <w:t>Contents:</w:t>
      </w:r>
    </w:p>
    <w:p w14:paraId="266E6787" w14:textId="77777777" w:rsidR="00E86E7B" w:rsidRPr="00816C4A" w:rsidRDefault="00E86E7B" w:rsidP="00E86E7B">
      <w:pPr>
        <w:pStyle w:val="B2"/>
      </w:pPr>
      <w:r w:rsidRPr="00816C4A">
        <w:t>-</w:t>
      </w:r>
      <w:r w:rsidRPr="00816C4A">
        <w:tab/>
        <w:t xml:space="preserve">NMEA sentence as defined in IEC 61162-1 [45]. The ME should use one of the Preferred NMEA sentences indicated in the "Geographical Location Parameters" by the UICC. Otherwise, one of the NMEA sentences listed in </w:t>
      </w:r>
      <w:r>
        <w:t>clause</w:t>
      </w:r>
      <w:r w:rsidRPr="00816C4A">
        <w:t xml:space="preserve"> 8.94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39" w:name="_Toc3201052"/>
      <w:bookmarkStart w:id="3540" w:name="_Toc20392795"/>
      <w:bookmarkStart w:id="3541" w:name="_Toc27774442"/>
      <w:bookmarkStart w:id="3542" w:name="_Toc36482902"/>
      <w:bookmarkStart w:id="3543" w:name="_Toc36484562"/>
      <w:bookmarkStart w:id="3544" w:name="_Toc44933492"/>
      <w:bookmarkStart w:id="3545" w:name="_Toc50972445"/>
      <w:bookmarkStart w:id="3546" w:name="_Toc57105199"/>
      <w:bookmarkStart w:id="3547" w:name="_Toc138673028"/>
      <w:r w:rsidRPr="00816C4A">
        <w:t>8.97</w:t>
      </w:r>
      <w:r w:rsidRPr="00816C4A">
        <w:tab/>
        <w:t>PLMN List</w:t>
      </w:r>
      <w:bookmarkEnd w:id="3539"/>
      <w:bookmarkEnd w:id="3540"/>
      <w:bookmarkEnd w:id="3541"/>
      <w:bookmarkEnd w:id="3542"/>
      <w:bookmarkEnd w:id="3543"/>
      <w:bookmarkEnd w:id="3544"/>
      <w:bookmarkEnd w:id="3545"/>
      <w:bookmarkEnd w:id="3546"/>
      <w:bookmarkEnd w:id="354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77777777"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TS 31.102 [14].</w:t>
      </w:r>
    </w:p>
    <w:p w14:paraId="41BE9C41" w14:textId="77777777" w:rsidR="00E86E7B" w:rsidRPr="00816C4A" w:rsidRDefault="00E86E7B" w:rsidP="00E86E7B">
      <w:pPr>
        <w:pStyle w:val="Heading2"/>
      </w:pPr>
      <w:bookmarkStart w:id="3548" w:name="_Toc3201053"/>
      <w:bookmarkStart w:id="3549" w:name="_Toc20392796"/>
      <w:bookmarkStart w:id="3550" w:name="_Toc27774443"/>
      <w:bookmarkStart w:id="3551" w:name="_Toc36482903"/>
      <w:bookmarkStart w:id="3552" w:name="_Toc36484563"/>
      <w:bookmarkStart w:id="3553" w:name="_Toc44933493"/>
      <w:bookmarkStart w:id="3554" w:name="_Toc50972446"/>
      <w:bookmarkStart w:id="3555" w:name="_Toc57105200"/>
      <w:bookmarkStart w:id="3556" w:name="_Toc138673029"/>
      <w:r w:rsidRPr="00816C4A">
        <w:t>8.98</w:t>
      </w:r>
      <w:r w:rsidRPr="00816C4A">
        <w:tab/>
        <w:t>EPS PDN connection activation parameters</w:t>
      </w:r>
      <w:bookmarkEnd w:id="3548"/>
      <w:bookmarkEnd w:id="3549"/>
      <w:bookmarkEnd w:id="3550"/>
      <w:bookmarkEnd w:id="3551"/>
      <w:bookmarkEnd w:id="3552"/>
      <w:bookmarkEnd w:id="3553"/>
      <w:bookmarkEnd w:id="3554"/>
      <w:bookmarkEnd w:id="3555"/>
      <w:bookmarkEnd w:id="355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560CE53" w14:textId="77777777" w:rsidR="00663A5D" w:rsidRPr="00816C4A" w:rsidRDefault="003E3061" w:rsidP="00663A5D">
      <w:pPr>
        <w:pStyle w:val="Heading2"/>
      </w:pPr>
      <w:bookmarkStart w:id="3557" w:name="_Toc3201054"/>
      <w:bookmarkStart w:id="3558" w:name="_Toc20392797"/>
      <w:bookmarkStart w:id="3559" w:name="_Toc27774444"/>
      <w:bookmarkStart w:id="3560" w:name="_Toc36482904"/>
      <w:bookmarkStart w:id="3561" w:name="_Toc36484564"/>
      <w:bookmarkStart w:id="3562" w:name="_Toc44933494"/>
      <w:bookmarkStart w:id="3563" w:name="_Toc50972447"/>
      <w:bookmarkStart w:id="3564" w:name="_Toc57105201"/>
      <w:bookmarkStart w:id="3565" w:name="_Toc3201055"/>
      <w:bookmarkStart w:id="3566" w:name="_Toc20392798"/>
      <w:bookmarkStart w:id="3567" w:name="_Toc27774445"/>
      <w:bookmarkStart w:id="3568" w:name="_Toc36482905"/>
      <w:bookmarkStart w:id="3569" w:name="_Toc36484565"/>
      <w:bookmarkStart w:id="3570" w:name="_Toc44933495"/>
      <w:bookmarkStart w:id="3571" w:name="_Toc50972448"/>
      <w:bookmarkStart w:id="3572" w:name="_Toc57105202"/>
      <w:bookmarkStart w:id="3573" w:name="_Toc138673030"/>
      <w:r w:rsidRPr="00816C4A">
        <w:lastRenderedPageBreak/>
        <w:t>8.99</w:t>
      </w:r>
      <w:r w:rsidRPr="00816C4A">
        <w:tab/>
        <w:t>Tracking Area Identification</w:t>
      </w:r>
      <w:bookmarkEnd w:id="3557"/>
      <w:bookmarkEnd w:id="3558"/>
      <w:bookmarkEnd w:id="3559"/>
      <w:bookmarkEnd w:id="3560"/>
      <w:bookmarkEnd w:id="3561"/>
      <w:bookmarkEnd w:id="3562"/>
      <w:bookmarkEnd w:id="3563"/>
      <w:bookmarkEnd w:id="3564"/>
      <w:bookmarkEnd w:id="357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23C71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DD82828" w14:textId="77777777" w:rsidR="00663A5D" w:rsidRPr="00816C4A" w:rsidRDefault="00663A5D" w:rsidP="000A207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8976D9" w14:textId="77777777" w:rsidR="00663A5D" w:rsidRPr="00816C4A" w:rsidRDefault="00663A5D" w:rsidP="000A207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CA14762" w14:textId="77777777" w:rsidR="00663A5D" w:rsidRPr="00816C4A" w:rsidRDefault="00663A5D" w:rsidP="000A2074">
            <w:pPr>
              <w:pStyle w:val="TAH"/>
              <w:ind w:left="284" w:hanging="284"/>
              <w:rPr>
                <w:lang w:eastAsia="en-GB"/>
              </w:rPr>
            </w:pPr>
            <w:r w:rsidRPr="00816C4A">
              <w:rPr>
                <w:lang w:eastAsia="en-GB"/>
              </w:rPr>
              <w:t>Length</w:t>
            </w:r>
          </w:p>
        </w:tc>
      </w:tr>
      <w:tr w:rsidR="00663A5D" w:rsidRPr="00816C4A" w14:paraId="6136CFDC"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3E15249" w14:textId="77777777" w:rsidR="00663A5D" w:rsidRPr="00816C4A" w:rsidRDefault="00663A5D" w:rsidP="000A207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61E97F5" w14:textId="77777777" w:rsidR="00663A5D" w:rsidRPr="00816C4A" w:rsidRDefault="00663A5D" w:rsidP="000A207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EB858E2"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50A4CA6"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0ED10B22" w14:textId="77777777" w:rsidR="00663A5D" w:rsidRPr="00816C4A" w:rsidRDefault="00663A5D" w:rsidP="000A207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A4D386" w14:textId="77777777" w:rsidR="00663A5D" w:rsidRPr="00816C4A" w:rsidRDefault="00663A5D" w:rsidP="000A207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5369B0"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A4228DE"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472B2943" w14:textId="77777777" w:rsidR="00663A5D" w:rsidRPr="00816C4A" w:rsidRDefault="00663A5D" w:rsidP="000A207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DDAC894" w14:textId="77777777" w:rsidR="00663A5D" w:rsidRPr="00816C4A" w:rsidRDefault="00663A5D" w:rsidP="000A207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D4DBC6B" w14:textId="77777777" w:rsidR="00663A5D" w:rsidRPr="00816C4A" w:rsidRDefault="00663A5D" w:rsidP="000A2074">
            <w:pPr>
              <w:pStyle w:val="TAC"/>
              <w:ind w:left="284" w:hanging="284"/>
              <w:rPr>
                <w:lang w:eastAsia="en-GB"/>
              </w:rPr>
            </w:pPr>
            <w:r w:rsidRPr="00816C4A">
              <w:rPr>
                <w:lang w:eastAsia="en-GB"/>
              </w:rPr>
              <w:t>3</w:t>
            </w:r>
          </w:p>
        </w:tc>
      </w:tr>
      <w:tr w:rsidR="00663A5D" w:rsidRPr="00816C4A" w14:paraId="6DE8EC5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772697E0" w14:textId="77777777" w:rsidR="00663A5D" w:rsidRPr="00816C4A" w:rsidRDefault="00663A5D" w:rsidP="000A207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1E9D544E" w14:textId="77777777" w:rsidR="00663A5D" w:rsidRPr="00816C4A" w:rsidRDefault="00663A5D" w:rsidP="000A207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4B7E56B" w14:textId="77777777" w:rsidR="00663A5D" w:rsidRPr="00816C4A" w:rsidRDefault="00663A5D" w:rsidP="000A2074">
            <w:pPr>
              <w:pStyle w:val="TAC"/>
              <w:ind w:left="284" w:hanging="284"/>
              <w:rPr>
                <w:lang w:eastAsia="en-GB"/>
              </w:rPr>
            </w:pPr>
            <w:r w:rsidRPr="00816C4A">
              <w:rPr>
                <w:lang w:eastAsia="en-GB"/>
              </w:rPr>
              <w:t>X - 5</w:t>
            </w:r>
          </w:p>
        </w:tc>
      </w:tr>
      <w:tr w:rsidR="00663A5D" w:rsidRPr="00816C4A" w14:paraId="51C53C40"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BC0E2B0" w14:textId="77777777" w:rsidR="00663A5D" w:rsidRPr="00816C4A" w:rsidRDefault="00663A5D" w:rsidP="000A2074">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16A53393" w14:textId="77777777" w:rsidR="00663A5D" w:rsidRPr="00816C4A" w:rsidRDefault="00663A5D" w:rsidP="00663A5D"/>
    <w:p w14:paraId="5AB85D73" w14:textId="77777777" w:rsidR="00663A5D" w:rsidRPr="00816C4A" w:rsidRDefault="00663A5D" w:rsidP="00663A5D">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rmation of rejecting network (i.e. MCC, MNC and TAC). The value part of this object is coded in the same manner as the value part of the Tracking Area Identity information element as specified in TS 24.301 [46] for E-UTRAN</w:t>
      </w:r>
      <w:r>
        <w:t xml:space="preserve"> and Satellite E-UTRAN</w:t>
      </w:r>
      <w:r w:rsidRPr="00816C4A">
        <w:t>, or as the value part of the Tracking Area Identity information element as specified in TS 24.501 [70]</w:t>
      </w:r>
      <w:r>
        <w:t xml:space="preserve"> </w:t>
      </w:r>
      <w:r>
        <w:rPr>
          <w:lang w:eastAsia="zh-CN"/>
        </w:rPr>
        <w:t>for NG-RAN and Satellite NG-RAN</w:t>
      </w:r>
      <w:r w:rsidRPr="00816C4A">
        <w:t>.</w:t>
      </w:r>
    </w:p>
    <w:p w14:paraId="79283E40" w14:textId="6DE5F6D1" w:rsidR="003E3061" w:rsidRPr="00816C4A" w:rsidRDefault="003E3061" w:rsidP="00401CA8">
      <w:r w:rsidRPr="00816C4A">
        <w:t xml:space="preserve">This object shall contain the Tracking Area Identification </w:t>
      </w:r>
      <w:smartTag w:uri="urn:schemas-microsoft-com:office:smarttags" w:element="PersonName">
        <w:r w:rsidRPr="00816C4A">
          <w:t>info</w:t>
        </w:r>
      </w:smartTag>
      <w:r w:rsidRPr="00816C4A">
        <w:t>rmation of rejecting network (i.e. MCC, MNC and TAC). The value part of this object is coded in the same manner as the value part of the Tracking Area Identity information element as specified in TS 24.301 [46] for E-UTRAN, or as the value part of the Tracking Area Identity information element as specified in TS 24.501 [70]</w:t>
      </w:r>
      <w:r>
        <w:t xml:space="preserve"> </w:t>
      </w:r>
      <w:r>
        <w:rPr>
          <w:lang w:eastAsia="zh-CN"/>
        </w:rPr>
        <w:t>for NG-RAN and Satellite NG-RAN</w:t>
      </w:r>
      <w:r w:rsidRPr="00816C4A">
        <w:t>.</w:t>
      </w:r>
    </w:p>
    <w:p w14:paraId="218C8034" w14:textId="77777777" w:rsidR="00E86E7B" w:rsidRPr="00816C4A" w:rsidRDefault="00E86E7B" w:rsidP="00E86E7B">
      <w:pPr>
        <w:pStyle w:val="Heading2"/>
      </w:pPr>
      <w:bookmarkStart w:id="3574" w:name="_Toc138673031"/>
      <w:r w:rsidRPr="00816C4A">
        <w:t>8.100</w:t>
      </w:r>
      <w:r w:rsidRPr="00816C4A">
        <w:tab/>
        <w:t>CSG ID list identifier</w:t>
      </w:r>
      <w:bookmarkEnd w:id="3565"/>
      <w:bookmarkEnd w:id="3566"/>
      <w:bookmarkEnd w:id="3567"/>
      <w:bookmarkEnd w:id="3568"/>
      <w:bookmarkEnd w:id="3569"/>
      <w:bookmarkEnd w:id="3570"/>
      <w:bookmarkEnd w:id="3571"/>
      <w:bookmarkEnd w:id="3572"/>
      <w:bookmarkEnd w:id="357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77777777" w:rsidR="00E86E7B" w:rsidRPr="00816C4A" w:rsidRDefault="00E86E7B" w:rsidP="00E86E7B">
      <w:pPr>
        <w:pStyle w:val="B2"/>
      </w:pPr>
      <w:r w:rsidRPr="00816C4A">
        <w:t>according to TS 24.008 [9].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lastRenderedPageBreak/>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77777777" w:rsidR="00E86E7B" w:rsidRPr="00816C4A" w:rsidRDefault="00E86E7B" w:rsidP="00E86E7B">
      <w:pPr>
        <w:pStyle w:val="B2"/>
      </w:pPr>
      <w:r w:rsidRPr="00816C4A">
        <w:tab/>
        <w:t>CSG ID: as in EF</w:t>
      </w:r>
      <w:r w:rsidRPr="00816C4A">
        <w:rPr>
          <w:vertAlign w:val="subscript"/>
        </w:rPr>
        <w:t>ACSGL</w:t>
      </w:r>
      <w:r w:rsidRPr="00816C4A">
        <w:t>, in TS 31.102 [14].</w:t>
      </w:r>
    </w:p>
    <w:p w14:paraId="79CD1577" w14:textId="77777777" w:rsidR="00E86E7B" w:rsidRPr="00816C4A" w:rsidRDefault="00E86E7B" w:rsidP="00E86E7B">
      <w:pPr>
        <w:pStyle w:val="B2"/>
      </w:pPr>
      <w:r w:rsidRPr="00816C4A">
        <w:t>HNB Name: as for HNB name in EF</w:t>
      </w:r>
      <w:r w:rsidRPr="00816C4A">
        <w:rPr>
          <w:vertAlign w:val="subscript"/>
        </w:rPr>
        <w:t>HNBN</w:t>
      </w:r>
      <w:r w:rsidRPr="00816C4A">
        <w:t xml:space="preserve"> in TS 31.102 [14].</w:t>
      </w:r>
    </w:p>
    <w:p w14:paraId="4BBD5E9B" w14:textId="77777777" w:rsidR="00E86E7B" w:rsidRPr="00816C4A" w:rsidRDefault="00E86E7B" w:rsidP="00E86E7B">
      <w:pPr>
        <w:pStyle w:val="Heading2"/>
      </w:pPr>
      <w:bookmarkStart w:id="3575" w:name="_Toc3201056"/>
      <w:bookmarkStart w:id="3576" w:name="_Toc20392799"/>
      <w:bookmarkStart w:id="3577" w:name="_Toc27774446"/>
      <w:bookmarkStart w:id="3578" w:name="_Toc36482906"/>
      <w:bookmarkStart w:id="3579" w:name="_Toc36484566"/>
      <w:bookmarkStart w:id="3580" w:name="_Toc44933496"/>
      <w:bookmarkStart w:id="3581" w:name="_Toc50972449"/>
      <w:bookmarkStart w:id="3582" w:name="_Toc57105203"/>
      <w:bookmarkStart w:id="3583" w:name="_Toc138673032"/>
      <w:r w:rsidRPr="00816C4A">
        <w:t>8.101</w:t>
      </w:r>
      <w:r w:rsidRPr="00816C4A">
        <w:tab/>
        <w:t>CSG cell selection status</w:t>
      </w:r>
      <w:bookmarkEnd w:id="3575"/>
      <w:bookmarkEnd w:id="3576"/>
      <w:bookmarkEnd w:id="3577"/>
      <w:bookmarkEnd w:id="3578"/>
      <w:bookmarkEnd w:id="3579"/>
      <w:bookmarkEnd w:id="3580"/>
      <w:bookmarkEnd w:id="3581"/>
      <w:bookmarkEnd w:id="3582"/>
      <w:bookmarkEnd w:id="358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77777777" w:rsidR="00E86E7B" w:rsidRPr="00816C4A" w:rsidRDefault="00E86E7B" w:rsidP="00E86E7B">
      <w:pPr>
        <w:pStyle w:val="B2"/>
      </w:pPr>
      <w:r w:rsidRPr="00816C4A">
        <w:t>Bits b7 and b8 indicate the CSG selection mechanism used; see TS 25.304 [59] and TS 36.304 [60].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584" w:name="_Toc3201057"/>
      <w:bookmarkStart w:id="3585" w:name="_Toc20392800"/>
      <w:bookmarkStart w:id="3586" w:name="_Toc27774447"/>
      <w:bookmarkStart w:id="3587" w:name="_Toc36482907"/>
      <w:bookmarkStart w:id="3588" w:name="_Toc36484567"/>
      <w:bookmarkStart w:id="3589" w:name="_Toc44933497"/>
      <w:bookmarkStart w:id="3590" w:name="_Toc50972450"/>
      <w:bookmarkStart w:id="3591" w:name="_Toc57105204"/>
      <w:bookmarkStart w:id="3592" w:name="_Toc138673033"/>
      <w:r w:rsidRPr="00816C4A">
        <w:t>8.102</w:t>
      </w:r>
      <w:r w:rsidRPr="00816C4A">
        <w:tab/>
        <w:t>CSG ID</w:t>
      </w:r>
      <w:bookmarkEnd w:id="3584"/>
      <w:bookmarkEnd w:id="3585"/>
      <w:bookmarkEnd w:id="3586"/>
      <w:bookmarkEnd w:id="3587"/>
      <w:bookmarkEnd w:id="3588"/>
      <w:bookmarkEnd w:id="3589"/>
      <w:bookmarkEnd w:id="3590"/>
      <w:bookmarkEnd w:id="3591"/>
      <w:bookmarkEnd w:id="359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77777777" w:rsidR="00E86E7B" w:rsidRPr="00816C4A" w:rsidRDefault="00E86E7B" w:rsidP="00E86E7B">
      <w:pPr>
        <w:pStyle w:val="B2"/>
      </w:pPr>
      <w:r w:rsidRPr="00816C4A">
        <w:t>As for CSG ID in EF</w:t>
      </w:r>
      <w:r w:rsidRPr="00816C4A">
        <w:rPr>
          <w:vertAlign w:val="subscript"/>
        </w:rPr>
        <w:t>ACSGL</w:t>
      </w:r>
      <w:r w:rsidRPr="00816C4A">
        <w:t>, in TS 31.102 [14]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593" w:name="_Toc3201058"/>
      <w:bookmarkStart w:id="3594" w:name="_Toc20392801"/>
      <w:bookmarkStart w:id="3595" w:name="_Toc27774448"/>
      <w:bookmarkStart w:id="3596" w:name="_Toc36482908"/>
      <w:bookmarkStart w:id="3597" w:name="_Toc36484568"/>
      <w:bookmarkStart w:id="3598" w:name="_Toc44933498"/>
      <w:bookmarkStart w:id="3599" w:name="_Toc50972451"/>
      <w:bookmarkStart w:id="3600" w:name="_Toc57105205"/>
      <w:bookmarkStart w:id="3601" w:name="_Toc138673034"/>
      <w:r w:rsidRPr="00816C4A">
        <w:rPr>
          <w:lang w:val="pt-BR"/>
        </w:rPr>
        <w:lastRenderedPageBreak/>
        <w:t>8.103</w:t>
      </w:r>
      <w:r w:rsidRPr="00816C4A">
        <w:rPr>
          <w:lang w:val="pt-BR"/>
        </w:rPr>
        <w:tab/>
        <w:t>HNB name</w:t>
      </w:r>
      <w:bookmarkEnd w:id="3593"/>
      <w:bookmarkEnd w:id="3594"/>
      <w:bookmarkEnd w:id="3595"/>
      <w:bookmarkEnd w:id="3596"/>
      <w:bookmarkEnd w:id="3597"/>
      <w:bookmarkEnd w:id="3598"/>
      <w:bookmarkEnd w:id="3599"/>
      <w:bookmarkEnd w:id="3600"/>
      <w:bookmarkEnd w:id="360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77777777" w:rsidR="00E86E7B" w:rsidRPr="00816C4A" w:rsidRDefault="00E86E7B" w:rsidP="00E86E7B">
      <w:pPr>
        <w:pStyle w:val="B2"/>
      </w:pPr>
      <w:r w:rsidRPr="00816C4A">
        <w:t>As for HNB name in EF</w:t>
      </w:r>
      <w:r w:rsidRPr="00816C4A">
        <w:rPr>
          <w:vertAlign w:val="subscript"/>
        </w:rPr>
        <w:t>HNBN</w:t>
      </w:r>
      <w:r w:rsidRPr="00816C4A">
        <w:t xml:space="preserve"> in TS 31.102 [14]</w:t>
      </w:r>
    </w:p>
    <w:p w14:paraId="563BBA19" w14:textId="77777777" w:rsidR="00E86E7B" w:rsidRPr="00816C4A" w:rsidRDefault="00E86E7B" w:rsidP="00E86E7B">
      <w:pPr>
        <w:pStyle w:val="Heading2"/>
      </w:pPr>
      <w:bookmarkStart w:id="3602" w:name="_Toc3201059"/>
      <w:bookmarkStart w:id="3603" w:name="_Toc20392802"/>
      <w:bookmarkStart w:id="3604" w:name="_Toc27774449"/>
      <w:bookmarkStart w:id="3605" w:name="_Toc36482909"/>
      <w:bookmarkStart w:id="3606" w:name="_Toc36484569"/>
      <w:bookmarkStart w:id="3607" w:name="_Toc44933499"/>
      <w:bookmarkStart w:id="3608" w:name="_Toc50972452"/>
      <w:bookmarkStart w:id="3609" w:name="_Toc57105206"/>
      <w:bookmarkStart w:id="3610" w:name="_Toc138673035"/>
      <w:r w:rsidRPr="00816C4A">
        <w:t>8.104</w:t>
      </w:r>
      <w:r w:rsidRPr="00816C4A">
        <w:tab/>
        <w:t>Activate descriptor</w:t>
      </w:r>
      <w:bookmarkEnd w:id="3602"/>
      <w:bookmarkEnd w:id="3603"/>
      <w:bookmarkEnd w:id="3604"/>
      <w:bookmarkEnd w:id="3605"/>
      <w:bookmarkEnd w:id="3606"/>
      <w:bookmarkEnd w:id="3607"/>
      <w:bookmarkEnd w:id="3608"/>
      <w:bookmarkEnd w:id="3609"/>
      <w:bookmarkEnd w:id="3610"/>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11" w:name="_Toc3201060"/>
      <w:bookmarkStart w:id="3612" w:name="_Toc20392803"/>
      <w:bookmarkStart w:id="3613" w:name="_Toc27774450"/>
      <w:bookmarkStart w:id="3614" w:name="_Toc36482910"/>
      <w:bookmarkStart w:id="3615" w:name="_Toc36484570"/>
      <w:bookmarkStart w:id="3616" w:name="_Toc44933500"/>
      <w:bookmarkStart w:id="3617" w:name="_Toc50972453"/>
      <w:bookmarkStart w:id="3618" w:name="_Toc57105207"/>
      <w:bookmarkStart w:id="3619" w:name="_Toc138673036"/>
      <w:r w:rsidRPr="00816C4A">
        <w:t>8.105</w:t>
      </w:r>
      <w:r w:rsidRPr="00816C4A">
        <w:tab/>
        <w:t>Broadcast Network information</w:t>
      </w:r>
      <w:bookmarkEnd w:id="3611"/>
      <w:bookmarkEnd w:id="3612"/>
      <w:bookmarkEnd w:id="3613"/>
      <w:bookmarkEnd w:id="3614"/>
      <w:bookmarkEnd w:id="3615"/>
      <w:bookmarkEnd w:id="3616"/>
      <w:bookmarkEnd w:id="3617"/>
      <w:bookmarkEnd w:id="3618"/>
      <w:bookmarkEnd w:id="3619"/>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20" w:name="_Toc3201061"/>
      <w:bookmarkStart w:id="3621" w:name="_Toc20392804"/>
      <w:bookmarkStart w:id="3622" w:name="_Toc27774451"/>
      <w:bookmarkStart w:id="3623" w:name="_Toc36482911"/>
      <w:bookmarkStart w:id="3624" w:name="_Toc36484571"/>
      <w:bookmarkStart w:id="3625" w:name="_Toc44933501"/>
      <w:bookmarkStart w:id="3626" w:name="_Toc50972454"/>
      <w:bookmarkStart w:id="3627" w:name="_Toc57105208"/>
      <w:bookmarkStart w:id="3628" w:name="_Toc138673037"/>
      <w:r>
        <w:t>8.106</w:t>
      </w:r>
      <w:r>
        <w:tab/>
      </w:r>
      <w:r w:rsidRPr="00816C4A">
        <w:t>Contactless state request</w:t>
      </w:r>
      <w:bookmarkEnd w:id="3620"/>
      <w:bookmarkEnd w:id="3621"/>
      <w:bookmarkEnd w:id="3622"/>
      <w:bookmarkEnd w:id="3623"/>
      <w:bookmarkEnd w:id="3624"/>
      <w:bookmarkEnd w:id="3625"/>
      <w:bookmarkEnd w:id="3626"/>
      <w:bookmarkEnd w:id="3627"/>
      <w:bookmarkEnd w:id="3628"/>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29" w:name="_Toc3201062"/>
      <w:bookmarkStart w:id="3630" w:name="_Toc20392805"/>
      <w:bookmarkStart w:id="3631" w:name="_Toc27774452"/>
      <w:bookmarkStart w:id="3632" w:name="_Toc36482912"/>
      <w:bookmarkStart w:id="3633" w:name="_Toc36484572"/>
      <w:bookmarkStart w:id="3634" w:name="_Toc44933502"/>
      <w:bookmarkStart w:id="3635" w:name="_Toc50972455"/>
      <w:bookmarkStart w:id="3636" w:name="_Toc57105209"/>
      <w:bookmarkStart w:id="3637" w:name="_Toc138673038"/>
      <w:r w:rsidRPr="00816C4A">
        <w:t>8.107</w:t>
      </w:r>
      <w:r w:rsidRPr="00816C4A">
        <w:tab/>
        <w:t>Contactless functionality state</w:t>
      </w:r>
      <w:bookmarkEnd w:id="3629"/>
      <w:bookmarkEnd w:id="3630"/>
      <w:bookmarkEnd w:id="3631"/>
      <w:bookmarkEnd w:id="3632"/>
      <w:bookmarkEnd w:id="3633"/>
      <w:bookmarkEnd w:id="3634"/>
      <w:bookmarkEnd w:id="3635"/>
      <w:bookmarkEnd w:id="3636"/>
      <w:bookmarkEnd w:id="3637"/>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38" w:name="_Toc3201063"/>
      <w:bookmarkStart w:id="3639" w:name="_Toc20392806"/>
      <w:bookmarkStart w:id="3640" w:name="_Toc27774453"/>
      <w:bookmarkStart w:id="3641" w:name="_Toc36482913"/>
      <w:bookmarkStart w:id="3642" w:name="_Toc36484573"/>
      <w:bookmarkStart w:id="3643" w:name="_Toc44933503"/>
      <w:bookmarkStart w:id="3644" w:name="_Toc50972456"/>
      <w:bookmarkStart w:id="3645" w:name="_Toc57105210"/>
      <w:bookmarkStart w:id="3646" w:name="_Toc138673039"/>
      <w:r w:rsidRPr="00816C4A">
        <w:t>8.108</w:t>
      </w:r>
      <w:r w:rsidRPr="00816C4A">
        <w:tab/>
        <w:t>IMS URI</w:t>
      </w:r>
      <w:bookmarkEnd w:id="3638"/>
      <w:bookmarkEnd w:id="3639"/>
      <w:bookmarkEnd w:id="3640"/>
      <w:bookmarkEnd w:id="3641"/>
      <w:bookmarkEnd w:id="3642"/>
      <w:bookmarkEnd w:id="3643"/>
      <w:bookmarkEnd w:id="3644"/>
      <w:bookmarkEnd w:id="3645"/>
      <w:bookmarkEnd w:id="364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77777777" w:rsidR="00E86E7B" w:rsidRPr="00816C4A" w:rsidRDefault="00E86E7B" w:rsidP="00E86E7B">
      <w:pPr>
        <w:pStyle w:val="B1"/>
      </w:pPr>
      <w:r w:rsidRPr="00816C4A">
        <w:rPr>
          <w:lang w:val="en-US"/>
        </w:rPr>
        <w:t>IMS URI shall take the form of IMPU, which is SIP URI or tel URI, as defined in TS 24.229 [52]</w:t>
      </w:r>
    </w:p>
    <w:p w14:paraId="31296080" w14:textId="77777777" w:rsidR="00E86E7B" w:rsidRPr="00816C4A" w:rsidRDefault="00E86E7B" w:rsidP="00E86E7B">
      <w:r w:rsidRPr="00816C4A">
        <w:t>Coding of IMS URI</w:t>
      </w:r>
    </w:p>
    <w:p w14:paraId="1B67D6E2" w14:textId="77777777" w:rsidR="00E86E7B" w:rsidRPr="00816C4A" w:rsidRDefault="00E86E7B" w:rsidP="00E86E7B">
      <w:pPr>
        <w:pStyle w:val="B1"/>
      </w:pPr>
      <w:r w:rsidRPr="00816C4A">
        <w:t>As defined in TS 24.229 [52]</w:t>
      </w:r>
    </w:p>
    <w:p w14:paraId="79AB6168" w14:textId="77777777" w:rsidR="00E86E7B" w:rsidRPr="00816C4A" w:rsidRDefault="00E86E7B" w:rsidP="00E86E7B">
      <w:pPr>
        <w:pStyle w:val="Heading2"/>
      </w:pPr>
      <w:bookmarkStart w:id="3647" w:name="_Toc3201064"/>
      <w:bookmarkStart w:id="3648" w:name="_Toc20392807"/>
      <w:bookmarkStart w:id="3649" w:name="_Toc27774454"/>
      <w:bookmarkStart w:id="3650" w:name="_Toc36482914"/>
      <w:bookmarkStart w:id="3651" w:name="_Toc36484574"/>
      <w:bookmarkStart w:id="3652" w:name="_Toc44933504"/>
      <w:bookmarkStart w:id="3653" w:name="_Toc50972457"/>
      <w:bookmarkStart w:id="3654" w:name="_Toc57105211"/>
      <w:bookmarkStart w:id="3655" w:name="_Toc138673040"/>
      <w:r w:rsidRPr="00816C4A">
        <w:t>8.109</w:t>
      </w:r>
      <w:r w:rsidRPr="00816C4A">
        <w:tab/>
        <w:t>Extended registry application data</w:t>
      </w:r>
      <w:bookmarkEnd w:id="3647"/>
      <w:bookmarkEnd w:id="3648"/>
      <w:bookmarkEnd w:id="3649"/>
      <w:bookmarkEnd w:id="3650"/>
      <w:bookmarkEnd w:id="3651"/>
      <w:bookmarkEnd w:id="3652"/>
      <w:bookmarkEnd w:id="3653"/>
      <w:bookmarkEnd w:id="3654"/>
      <w:bookmarkEnd w:id="3655"/>
    </w:p>
    <w:p w14:paraId="3EC4D3A9" w14:textId="77777777" w:rsidR="00E86E7B" w:rsidRPr="00816C4A" w:rsidRDefault="00E86E7B" w:rsidP="00E86E7B">
      <w:pPr>
        <w:rPr>
          <w:noProof/>
        </w:rPr>
      </w:pPr>
      <w:r w:rsidRPr="00816C4A">
        <w:rPr>
          <w:noProof/>
        </w:rPr>
        <w:t>See ETSI TS 102 223 [32] clause 8.93.</w:t>
      </w:r>
    </w:p>
    <w:p w14:paraId="1FF8BE0F" w14:textId="77777777" w:rsidR="00E86E7B" w:rsidRPr="00816C4A" w:rsidRDefault="00E86E7B" w:rsidP="00E86E7B">
      <w:pPr>
        <w:pStyle w:val="Heading2"/>
      </w:pPr>
      <w:bookmarkStart w:id="3656" w:name="_Toc3201065"/>
      <w:bookmarkStart w:id="3657" w:name="_Toc20392808"/>
      <w:bookmarkStart w:id="3658" w:name="_Toc27774455"/>
      <w:bookmarkStart w:id="3659" w:name="_Toc36482915"/>
      <w:bookmarkStart w:id="3660" w:name="_Toc36484575"/>
      <w:bookmarkStart w:id="3661" w:name="_Toc44933505"/>
      <w:bookmarkStart w:id="3662" w:name="_Toc50972458"/>
      <w:bookmarkStart w:id="3663" w:name="_Toc57105212"/>
      <w:bookmarkStart w:id="3664" w:name="_Toc138673041"/>
      <w:r w:rsidRPr="00816C4A">
        <w:t>8.110</w:t>
      </w:r>
      <w:r w:rsidRPr="00816C4A">
        <w:tab/>
        <w:t>IARI</w:t>
      </w:r>
      <w:bookmarkEnd w:id="3656"/>
      <w:bookmarkEnd w:id="3657"/>
      <w:bookmarkEnd w:id="3658"/>
      <w:bookmarkEnd w:id="3659"/>
      <w:bookmarkEnd w:id="3660"/>
      <w:bookmarkEnd w:id="3661"/>
      <w:bookmarkEnd w:id="3662"/>
      <w:bookmarkEnd w:id="3663"/>
      <w:bookmarkEnd w:id="3664"/>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lastRenderedPageBreak/>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77777777" w:rsidR="00E86E7B" w:rsidRPr="00816C4A" w:rsidRDefault="00E86E7B" w:rsidP="00E86E7B">
      <w:pPr>
        <w:pStyle w:val="B1"/>
      </w:pPr>
      <w:r>
        <w:t>-</w:t>
      </w:r>
      <w:r>
        <w:tab/>
      </w:r>
      <w:r w:rsidRPr="00816C4A">
        <w:t>IARI value shall be coded as specified in TS 24.229 [52].</w:t>
      </w:r>
    </w:p>
    <w:p w14:paraId="0634290B" w14:textId="77777777" w:rsidR="00E86E7B" w:rsidRPr="00816C4A" w:rsidRDefault="00E86E7B" w:rsidP="00E86E7B">
      <w:pPr>
        <w:pStyle w:val="Heading2"/>
      </w:pPr>
      <w:bookmarkStart w:id="3665" w:name="_Toc3201066"/>
      <w:bookmarkStart w:id="3666" w:name="_Toc20392809"/>
      <w:bookmarkStart w:id="3667" w:name="_Toc27774456"/>
      <w:bookmarkStart w:id="3668" w:name="_Toc36482916"/>
      <w:bookmarkStart w:id="3669" w:name="_Toc36484576"/>
      <w:bookmarkStart w:id="3670" w:name="_Toc44933506"/>
      <w:bookmarkStart w:id="3671" w:name="_Toc50972459"/>
      <w:bookmarkStart w:id="3672" w:name="_Toc57105213"/>
      <w:bookmarkStart w:id="3673" w:name="_Toc138673042"/>
      <w:r w:rsidRPr="00816C4A">
        <w:t>8.111</w:t>
      </w:r>
      <w:r w:rsidRPr="00816C4A">
        <w:tab/>
        <w:t>IMPU List</w:t>
      </w:r>
      <w:bookmarkEnd w:id="3665"/>
      <w:bookmarkEnd w:id="3666"/>
      <w:bookmarkEnd w:id="3667"/>
      <w:bookmarkEnd w:id="3668"/>
      <w:bookmarkEnd w:id="3669"/>
      <w:bookmarkEnd w:id="3670"/>
      <w:bookmarkEnd w:id="3671"/>
      <w:bookmarkEnd w:id="3672"/>
      <w:bookmarkEnd w:id="367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77777777" w:rsidR="00E86E7B" w:rsidRPr="00816C4A" w:rsidRDefault="00E86E7B" w:rsidP="00E86E7B">
      <w:pPr>
        <w:pStyle w:val="B1"/>
        <w:rPr>
          <w:noProof/>
        </w:rPr>
      </w:pPr>
      <w:r>
        <w:t>-</w:t>
      </w:r>
      <w:r>
        <w:tab/>
      </w:r>
      <w:r w:rsidRPr="00816C4A">
        <w:t>For contents and syntax of URI TLV data object values see IETF RFC 3261 [53]. The URI shall be encoded to an octet string according to UTF-8 encoding rules as specified in IETF RFC 3629 [54]. The tag value of the URI TLV data object shall be '80'.</w:t>
      </w:r>
    </w:p>
    <w:p w14:paraId="34149D26" w14:textId="77777777" w:rsidR="00E86E7B" w:rsidRPr="00816C4A" w:rsidRDefault="00E86E7B" w:rsidP="00E86E7B">
      <w:pPr>
        <w:pStyle w:val="Heading2"/>
        <w:rPr>
          <w:color w:val="000000"/>
        </w:rPr>
      </w:pPr>
      <w:bookmarkStart w:id="3674" w:name="_Toc3201067"/>
      <w:bookmarkStart w:id="3675" w:name="_Toc20392810"/>
      <w:bookmarkStart w:id="3676" w:name="_Toc27774457"/>
      <w:bookmarkStart w:id="3677" w:name="_Toc36482917"/>
      <w:bookmarkStart w:id="3678" w:name="_Toc36484577"/>
      <w:bookmarkStart w:id="3679" w:name="_Toc44933507"/>
      <w:bookmarkStart w:id="3680" w:name="_Toc50972460"/>
      <w:bookmarkStart w:id="3681" w:name="_Toc57105214"/>
      <w:bookmarkStart w:id="3682" w:name="_Toc138673043"/>
      <w:r w:rsidRPr="00816C4A">
        <w:t>8.112</w:t>
      </w:r>
      <w:r w:rsidRPr="00816C4A">
        <w:tab/>
      </w:r>
      <w:r w:rsidRPr="00816C4A">
        <w:rPr>
          <w:color w:val="000000"/>
        </w:rPr>
        <w:t>IMS status code</w:t>
      </w:r>
      <w:bookmarkEnd w:id="3674"/>
      <w:bookmarkEnd w:id="3675"/>
      <w:bookmarkEnd w:id="3676"/>
      <w:bookmarkEnd w:id="3677"/>
      <w:bookmarkEnd w:id="3678"/>
      <w:bookmarkEnd w:id="3679"/>
      <w:bookmarkEnd w:id="3680"/>
      <w:bookmarkEnd w:id="3681"/>
      <w:bookmarkEnd w:id="368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77777777" w:rsidR="00E86E7B" w:rsidRPr="00816C4A" w:rsidRDefault="00E86E7B" w:rsidP="00E86E7B">
      <w:pPr>
        <w:pStyle w:val="B1"/>
      </w:pPr>
      <w:r>
        <w:t>-</w:t>
      </w:r>
      <w:r>
        <w:tab/>
      </w:r>
      <w:r w:rsidRPr="00816C4A">
        <w:t>IMS status code as specified in 3GPP TS 24.229 [52]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683" w:name="_Toc3201068"/>
      <w:bookmarkStart w:id="3684" w:name="_Toc20392811"/>
      <w:bookmarkStart w:id="3685" w:name="_Toc27774458"/>
      <w:bookmarkStart w:id="3686" w:name="_Toc36482918"/>
      <w:bookmarkStart w:id="3687" w:name="_Toc36484578"/>
      <w:bookmarkStart w:id="3688" w:name="_Toc44933508"/>
      <w:bookmarkStart w:id="3689" w:name="_Toc50972461"/>
      <w:bookmarkStart w:id="3690" w:name="_Toc57105215"/>
      <w:bookmarkStart w:id="3691" w:name="_Toc138673044"/>
      <w:r w:rsidRPr="00816C4A">
        <w:t>8.113</w:t>
      </w:r>
      <w:r w:rsidRPr="00816C4A">
        <w:tab/>
        <w:t>eCAT client profile</w:t>
      </w:r>
      <w:bookmarkEnd w:id="3683"/>
      <w:bookmarkEnd w:id="3684"/>
      <w:bookmarkEnd w:id="3685"/>
      <w:bookmarkEnd w:id="3686"/>
      <w:bookmarkEnd w:id="3687"/>
      <w:bookmarkEnd w:id="3688"/>
      <w:bookmarkEnd w:id="3689"/>
      <w:bookmarkEnd w:id="3690"/>
      <w:bookmarkEnd w:id="3691"/>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692" w:name="_Toc3201069"/>
      <w:bookmarkStart w:id="3693" w:name="_Toc20392812"/>
      <w:bookmarkStart w:id="3694" w:name="_Toc27774459"/>
      <w:bookmarkStart w:id="3695" w:name="_Toc36482919"/>
      <w:bookmarkStart w:id="3696" w:name="_Toc36484579"/>
      <w:bookmarkStart w:id="3697" w:name="_Toc44933509"/>
      <w:bookmarkStart w:id="3698" w:name="_Toc50972462"/>
      <w:bookmarkStart w:id="3699" w:name="_Toc57105216"/>
      <w:bookmarkStart w:id="3700" w:name="_Toc138673045"/>
      <w:r w:rsidRPr="00816C4A">
        <w:t>8.114</w:t>
      </w:r>
      <w:r w:rsidRPr="00816C4A">
        <w:tab/>
        <w:t>eCAT client identity</w:t>
      </w:r>
      <w:bookmarkEnd w:id="3692"/>
      <w:bookmarkEnd w:id="3693"/>
      <w:bookmarkEnd w:id="3694"/>
      <w:bookmarkEnd w:id="3695"/>
      <w:bookmarkEnd w:id="3696"/>
      <w:bookmarkEnd w:id="3697"/>
      <w:bookmarkEnd w:id="3698"/>
      <w:bookmarkEnd w:id="3699"/>
      <w:bookmarkEnd w:id="3700"/>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01" w:name="_Toc3201070"/>
      <w:bookmarkStart w:id="3702" w:name="_Toc20392813"/>
      <w:bookmarkStart w:id="3703" w:name="_Toc27774460"/>
      <w:bookmarkStart w:id="3704" w:name="_Toc36482920"/>
      <w:bookmarkStart w:id="3705" w:name="_Toc36484580"/>
      <w:bookmarkStart w:id="3706" w:name="_Toc44933510"/>
      <w:bookmarkStart w:id="3707" w:name="_Toc50972463"/>
      <w:bookmarkStart w:id="3708" w:name="_Toc57105217"/>
      <w:bookmarkStart w:id="3709" w:name="_Toc138673046"/>
      <w:r w:rsidRPr="00816C4A">
        <w:t>8.115</w:t>
      </w:r>
      <w:r w:rsidRPr="00816C4A">
        <w:tab/>
        <w:t>Encapsulated envelope type</w:t>
      </w:r>
      <w:bookmarkEnd w:id="3701"/>
      <w:bookmarkEnd w:id="3702"/>
      <w:bookmarkEnd w:id="3703"/>
      <w:bookmarkEnd w:id="3704"/>
      <w:bookmarkEnd w:id="3705"/>
      <w:bookmarkEnd w:id="3706"/>
      <w:bookmarkEnd w:id="3707"/>
      <w:bookmarkEnd w:id="3708"/>
      <w:bookmarkEnd w:id="3709"/>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10" w:name="_Toc3201071"/>
      <w:bookmarkStart w:id="3711" w:name="_Toc20392814"/>
      <w:bookmarkStart w:id="3712" w:name="_Toc27774461"/>
      <w:bookmarkStart w:id="3713" w:name="_Toc36482921"/>
      <w:bookmarkStart w:id="3714" w:name="_Toc36484581"/>
      <w:bookmarkStart w:id="3715" w:name="_Toc44933511"/>
      <w:bookmarkStart w:id="3716" w:name="_Toc50972464"/>
      <w:bookmarkStart w:id="3717" w:name="_Toc57105218"/>
      <w:bookmarkStart w:id="3718" w:name="_Toc138673047"/>
      <w:r w:rsidRPr="00816C4A">
        <w:lastRenderedPageBreak/>
        <w:t>8.116</w:t>
      </w:r>
      <w:r w:rsidRPr="00816C4A">
        <w:tab/>
        <w:t>Void</w:t>
      </w:r>
      <w:bookmarkEnd w:id="3710"/>
      <w:bookmarkEnd w:id="3711"/>
      <w:bookmarkEnd w:id="3712"/>
      <w:bookmarkEnd w:id="3713"/>
      <w:bookmarkEnd w:id="3714"/>
      <w:bookmarkEnd w:id="3715"/>
      <w:bookmarkEnd w:id="3716"/>
      <w:bookmarkEnd w:id="3717"/>
      <w:bookmarkEnd w:id="3718"/>
    </w:p>
    <w:p w14:paraId="06C91B21" w14:textId="77777777" w:rsidR="00E86E7B" w:rsidRPr="00816C4A" w:rsidRDefault="00E86E7B" w:rsidP="00E86E7B">
      <w:pPr>
        <w:pStyle w:val="Heading2"/>
      </w:pPr>
      <w:bookmarkStart w:id="3719" w:name="_Toc3201072"/>
      <w:bookmarkStart w:id="3720" w:name="_Toc20392815"/>
      <w:bookmarkStart w:id="3721" w:name="_Toc27774462"/>
      <w:bookmarkStart w:id="3722" w:name="_Toc36482922"/>
      <w:bookmarkStart w:id="3723" w:name="_Toc36484582"/>
      <w:bookmarkStart w:id="3724" w:name="_Toc44933512"/>
      <w:bookmarkStart w:id="3725" w:name="_Toc50972465"/>
      <w:bookmarkStart w:id="3726" w:name="_Toc57105219"/>
      <w:bookmarkStart w:id="3727" w:name="_Toc138673048"/>
      <w:r w:rsidRPr="00816C4A">
        <w:t>8.117</w:t>
      </w:r>
      <w:r w:rsidRPr="00816C4A">
        <w:tab/>
        <w:t>Void</w:t>
      </w:r>
      <w:bookmarkEnd w:id="3719"/>
      <w:bookmarkEnd w:id="3720"/>
      <w:bookmarkEnd w:id="3721"/>
      <w:bookmarkEnd w:id="3722"/>
      <w:bookmarkEnd w:id="3723"/>
      <w:bookmarkEnd w:id="3724"/>
      <w:bookmarkEnd w:id="3725"/>
      <w:bookmarkEnd w:id="3726"/>
      <w:bookmarkEnd w:id="3727"/>
    </w:p>
    <w:p w14:paraId="6C226DA5" w14:textId="77777777" w:rsidR="00E86E7B" w:rsidRPr="00816C4A" w:rsidRDefault="00E86E7B" w:rsidP="00E86E7B">
      <w:pPr>
        <w:pStyle w:val="Heading2"/>
      </w:pPr>
      <w:bookmarkStart w:id="3728" w:name="_Toc3201073"/>
      <w:bookmarkStart w:id="3729" w:name="_Toc20392816"/>
      <w:bookmarkStart w:id="3730" w:name="_Toc27774463"/>
      <w:bookmarkStart w:id="3731" w:name="_Toc36482923"/>
      <w:bookmarkStart w:id="3732" w:name="_Toc36484583"/>
      <w:bookmarkStart w:id="3733" w:name="_Toc44933513"/>
      <w:bookmarkStart w:id="3734" w:name="_Toc50972466"/>
      <w:bookmarkStart w:id="3735" w:name="_Toc57105220"/>
      <w:bookmarkStart w:id="3736" w:name="_Toc138673049"/>
      <w:r w:rsidRPr="00816C4A">
        <w:t>8.118</w:t>
      </w:r>
      <w:r w:rsidRPr="00816C4A">
        <w:tab/>
        <w:t>PLMN ID</w:t>
      </w:r>
      <w:bookmarkEnd w:id="3728"/>
      <w:bookmarkEnd w:id="3729"/>
      <w:bookmarkEnd w:id="3730"/>
      <w:bookmarkEnd w:id="3731"/>
      <w:bookmarkEnd w:id="3732"/>
      <w:bookmarkEnd w:id="3733"/>
      <w:bookmarkEnd w:id="3734"/>
      <w:bookmarkEnd w:id="3735"/>
      <w:bookmarkEnd w:id="373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77777777"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 [9].</w:t>
      </w:r>
    </w:p>
    <w:p w14:paraId="760BCA0B" w14:textId="77777777" w:rsidR="00663A5D" w:rsidRPr="00816C4A" w:rsidRDefault="00663A5D" w:rsidP="00663A5D">
      <w:pPr>
        <w:pStyle w:val="Heading2"/>
      </w:pPr>
      <w:bookmarkStart w:id="3737" w:name="_Toc3201074"/>
      <w:bookmarkStart w:id="3738" w:name="_Toc20392817"/>
      <w:bookmarkStart w:id="3739" w:name="_Toc27774464"/>
      <w:bookmarkStart w:id="3740" w:name="_Toc36482924"/>
      <w:bookmarkStart w:id="3741" w:name="_Toc36484584"/>
      <w:bookmarkStart w:id="3742" w:name="_Toc44933514"/>
      <w:bookmarkStart w:id="3743" w:name="_Toc50972467"/>
      <w:bookmarkStart w:id="3744" w:name="_Toc57105221"/>
      <w:bookmarkStart w:id="3745" w:name="_Toc138673050"/>
      <w:r w:rsidRPr="00816C4A">
        <w:t>8.119</w:t>
      </w:r>
      <w:r w:rsidRPr="00816C4A">
        <w:tab/>
        <w:t>E-UTRAN</w:t>
      </w:r>
      <w:r>
        <w:t>/</w:t>
      </w:r>
      <w:r w:rsidRPr="00C728A7">
        <w:t xml:space="preserve"> </w:t>
      </w:r>
      <w:r>
        <w:t>Satellite E-UTRAN</w:t>
      </w:r>
      <w:r w:rsidRPr="00816C4A">
        <w:t xml:space="preserve"> Inter-frequency Network Measurement Results</w:t>
      </w:r>
      <w:bookmarkEnd w:id="3737"/>
      <w:bookmarkEnd w:id="3738"/>
      <w:bookmarkEnd w:id="3739"/>
      <w:bookmarkEnd w:id="3740"/>
      <w:bookmarkEnd w:id="3741"/>
      <w:bookmarkEnd w:id="3742"/>
      <w:bookmarkEnd w:id="3743"/>
      <w:bookmarkEnd w:id="3744"/>
      <w:bookmarkEnd w:id="3745"/>
    </w:p>
    <w:p w14:paraId="3D52EFD9" w14:textId="77777777" w:rsidR="00663A5D" w:rsidRPr="00816C4A" w:rsidRDefault="00663A5D" w:rsidP="00663A5D"/>
    <w:p w14:paraId="31C82862"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4658BE5D"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6C1F531" w14:textId="77777777" w:rsidR="00663A5D" w:rsidRPr="00816C4A" w:rsidRDefault="00663A5D" w:rsidP="000A2074">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9E83E7B" w14:textId="77777777" w:rsidR="00663A5D" w:rsidRPr="00816C4A" w:rsidRDefault="00663A5D" w:rsidP="000A2074">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DB1BAD2" w14:textId="77777777" w:rsidR="00663A5D" w:rsidRPr="00816C4A" w:rsidRDefault="00663A5D" w:rsidP="000A2074">
            <w:pPr>
              <w:pStyle w:val="TAH"/>
              <w:rPr>
                <w:lang w:eastAsia="en-GB"/>
              </w:rPr>
            </w:pPr>
            <w:r w:rsidRPr="00816C4A">
              <w:rPr>
                <w:lang w:eastAsia="en-GB"/>
              </w:rPr>
              <w:t>Length</w:t>
            </w:r>
          </w:p>
        </w:tc>
      </w:tr>
      <w:tr w:rsidR="00663A5D" w:rsidRPr="00816C4A" w14:paraId="72A7D2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558BD8D7" w14:textId="77777777" w:rsidR="00663A5D" w:rsidRPr="00816C4A" w:rsidRDefault="00663A5D" w:rsidP="000A2074">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710A8EE3" w14:textId="77777777" w:rsidR="00663A5D" w:rsidRPr="00816C4A" w:rsidRDefault="00663A5D" w:rsidP="000A2074">
            <w:pPr>
              <w:pStyle w:val="TAL"/>
            </w:pPr>
            <w:r w:rsidRPr="00816C4A">
              <w:t>E-UTRAN</w:t>
            </w:r>
            <w:r>
              <w:t>/Satellite E-UTRAN</w:t>
            </w:r>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3D18920D" w14:textId="77777777" w:rsidR="00663A5D" w:rsidRPr="00816C4A" w:rsidRDefault="00663A5D" w:rsidP="000A2074">
            <w:pPr>
              <w:pStyle w:val="TAC"/>
              <w:rPr>
                <w:lang w:eastAsia="en-GB"/>
              </w:rPr>
            </w:pPr>
            <w:r w:rsidRPr="00816C4A">
              <w:rPr>
                <w:lang w:eastAsia="en-GB"/>
              </w:rPr>
              <w:t>1</w:t>
            </w:r>
          </w:p>
        </w:tc>
      </w:tr>
      <w:tr w:rsidR="00663A5D" w:rsidRPr="00816C4A" w14:paraId="608F7ED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B49AAB6" w14:textId="77777777" w:rsidR="00663A5D" w:rsidRPr="00816C4A" w:rsidRDefault="00663A5D" w:rsidP="000A2074">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426D1C6" w14:textId="77777777" w:rsidR="00663A5D" w:rsidRPr="00816C4A" w:rsidRDefault="00663A5D" w:rsidP="000A2074">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04A619D" w14:textId="77777777" w:rsidR="00663A5D" w:rsidRPr="00816C4A" w:rsidRDefault="00663A5D" w:rsidP="000A2074">
            <w:pPr>
              <w:pStyle w:val="TAC"/>
              <w:rPr>
                <w:lang w:eastAsia="en-GB"/>
              </w:rPr>
            </w:pPr>
            <w:r w:rsidRPr="00816C4A">
              <w:rPr>
                <w:lang w:eastAsia="en-GB"/>
              </w:rPr>
              <w:t>1</w:t>
            </w:r>
          </w:p>
        </w:tc>
      </w:tr>
      <w:tr w:rsidR="00663A5D" w:rsidRPr="00816C4A" w14:paraId="31FFE7A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C026196" w14:textId="77777777" w:rsidR="00663A5D" w:rsidRPr="00816C4A" w:rsidRDefault="00663A5D" w:rsidP="000A2074">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266A305" w14:textId="77777777" w:rsidR="00663A5D" w:rsidRPr="00816C4A" w:rsidRDefault="00663A5D" w:rsidP="000A2074">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36889D1B" w14:textId="77777777" w:rsidR="00663A5D" w:rsidRPr="00816C4A" w:rsidRDefault="00663A5D" w:rsidP="000A2074">
            <w:pPr>
              <w:pStyle w:val="TAC"/>
              <w:rPr>
                <w:lang w:eastAsia="en-GB"/>
              </w:rPr>
            </w:pPr>
            <w:r w:rsidRPr="00816C4A">
              <w:rPr>
                <w:lang w:eastAsia="en-GB"/>
              </w:rPr>
              <w:t>4</w:t>
            </w:r>
          </w:p>
        </w:tc>
      </w:tr>
      <w:tr w:rsidR="00663A5D" w:rsidRPr="00816C4A" w14:paraId="2F20DF2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167EB02" w14:textId="77777777" w:rsidR="00663A5D" w:rsidRPr="00816C4A" w:rsidRDefault="00663A5D" w:rsidP="000A2074">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AAF7BAD" w14:textId="77777777" w:rsidR="00663A5D" w:rsidRPr="00816C4A" w:rsidRDefault="00663A5D" w:rsidP="000A2074">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9286E6B" w14:textId="77777777" w:rsidR="00663A5D" w:rsidRPr="00816C4A" w:rsidRDefault="00663A5D" w:rsidP="000A2074">
            <w:pPr>
              <w:pStyle w:val="TAC"/>
              <w:rPr>
                <w:lang w:eastAsia="en-GB"/>
              </w:rPr>
            </w:pPr>
            <w:r w:rsidRPr="00816C4A">
              <w:rPr>
                <w:lang w:eastAsia="en-GB"/>
              </w:rPr>
              <w:t>X</w:t>
            </w:r>
          </w:p>
        </w:tc>
      </w:tr>
    </w:tbl>
    <w:p w14:paraId="1B1DC4AB" w14:textId="77777777" w:rsidR="00663A5D" w:rsidRPr="00816C4A" w:rsidRDefault="00663A5D" w:rsidP="00663A5D"/>
    <w:p w14:paraId="600EA45E" w14:textId="77777777" w:rsidR="00663A5D" w:rsidRPr="00816C4A" w:rsidRDefault="00663A5D" w:rsidP="00663A5D">
      <w:pPr>
        <w:ind w:left="270"/>
      </w:pPr>
      <w:r w:rsidRPr="00816C4A">
        <w:t>The ME can send more than one E-UTRAN</w:t>
      </w:r>
      <w:r>
        <w:t>/Satellite E-UTRAN</w:t>
      </w:r>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D8BD5E6" w14:textId="77777777" w:rsidR="00E86E7B" w:rsidRPr="00816C4A" w:rsidRDefault="00E86E7B" w:rsidP="00E86E7B">
      <w:pPr>
        <w:ind w:left="270"/>
      </w:pPr>
      <w:r w:rsidRPr="00816C4A">
        <w:t>The frequency value shall be coded as the ARFCN-ValueEUTRA-v9e0 as defined in TS 36.331 [49].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"measId" field in the "measResults" shall be set to the value '1'.</w:t>
      </w:r>
    </w:p>
    <w:p w14:paraId="6470FC17" w14:textId="77777777" w:rsidR="00E86E7B" w:rsidRPr="00816C4A" w:rsidRDefault="00E86E7B" w:rsidP="00E86E7B">
      <w:pPr>
        <w:pStyle w:val="B1"/>
      </w:pPr>
      <w:r w:rsidRPr="00816C4A">
        <w:t>-</w:t>
      </w:r>
      <w:r w:rsidRPr="00816C4A">
        <w:tab/>
        <w:t>the ME shall include IE "measResultServCell"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76F7C9CA" w14:textId="77777777" w:rsidR="00E86E7B" w:rsidRPr="00816C4A" w:rsidRDefault="00E86E7B" w:rsidP="00E86E7B">
      <w:pPr>
        <w:pStyle w:val="Heading2"/>
      </w:pPr>
      <w:bookmarkStart w:id="3746" w:name="_Toc3201075"/>
      <w:bookmarkStart w:id="3747" w:name="_Toc20392818"/>
      <w:bookmarkStart w:id="3748" w:name="_Toc27774465"/>
      <w:bookmarkStart w:id="3749" w:name="_Toc36482925"/>
      <w:bookmarkStart w:id="3750" w:name="_Toc36484585"/>
      <w:bookmarkStart w:id="3751" w:name="_Toc44933515"/>
      <w:bookmarkStart w:id="3752" w:name="_Toc50972468"/>
      <w:bookmarkStart w:id="3753" w:name="_Toc57105222"/>
      <w:bookmarkStart w:id="3754" w:name="_Toc138673051"/>
      <w:r w:rsidRPr="00816C4A">
        <w:t>8.120</w:t>
      </w:r>
      <w:r w:rsidRPr="00816C4A">
        <w:tab/>
        <w:t>Call control result</w:t>
      </w:r>
      <w:bookmarkEnd w:id="3746"/>
      <w:bookmarkEnd w:id="3747"/>
      <w:bookmarkEnd w:id="3748"/>
      <w:bookmarkEnd w:id="3749"/>
      <w:bookmarkEnd w:id="3750"/>
      <w:bookmarkEnd w:id="3751"/>
      <w:bookmarkEnd w:id="3752"/>
      <w:bookmarkEnd w:id="3753"/>
      <w:bookmarkEnd w:id="3754"/>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55" w:name="_Toc3201076"/>
      <w:bookmarkStart w:id="3756" w:name="_Toc20392819"/>
      <w:bookmarkStart w:id="3757" w:name="_Toc27774466"/>
      <w:bookmarkStart w:id="3758" w:name="_Toc36482926"/>
      <w:bookmarkStart w:id="3759" w:name="_Toc36484586"/>
      <w:bookmarkStart w:id="3760" w:name="_Toc44933516"/>
      <w:bookmarkStart w:id="3761" w:name="_Toc50972469"/>
      <w:bookmarkStart w:id="3762" w:name="_Toc57105223"/>
      <w:bookmarkStart w:id="3763" w:name="_Toc138673052"/>
      <w:r w:rsidRPr="00816C4A">
        <w:t>8.121</w:t>
      </w:r>
      <w:r w:rsidRPr="00816C4A">
        <w:tab/>
        <w:t>eCAT sequence number</w:t>
      </w:r>
      <w:bookmarkEnd w:id="3755"/>
      <w:bookmarkEnd w:id="3756"/>
      <w:bookmarkEnd w:id="3757"/>
      <w:bookmarkEnd w:id="3758"/>
      <w:bookmarkEnd w:id="3759"/>
      <w:bookmarkEnd w:id="3760"/>
      <w:bookmarkEnd w:id="3761"/>
      <w:bookmarkEnd w:id="3762"/>
      <w:bookmarkEnd w:id="3763"/>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64" w:name="_Toc3201077"/>
      <w:bookmarkStart w:id="3765" w:name="_Toc20392820"/>
      <w:bookmarkStart w:id="3766" w:name="_Toc27774467"/>
      <w:bookmarkStart w:id="3767" w:name="_Toc36482927"/>
      <w:bookmarkStart w:id="3768" w:name="_Toc36484587"/>
      <w:bookmarkStart w:id="3769" w:name="_Toc44933517"/>
      <w:bookmarkStart w:id="3770" w:name="_Toc50972470"/>
      <w:bookmarkStart w:id="3771" w:name="_Toc57105224"/>
      <w:bookmarkStart w:id="3772" w:name="_Toc138673053"/>
      <w:r w:rsidRPr="00816C4A">
        <w:lastRenderedPageBreak/>
        <w:t>8.122</w:t>
      </w:r>
      <w:r w:rsidRPr="00816C4A">
        <w:tab/>
        <w:t>Encrypted TLV list</w:t>
      </w:r>
      <w:bookmarkEnd w:id="3764"/>
      <w:bookmarkEnd w:id="3765"/>
      <w:bookmarkEnd w:id="3766"/>
      <w:bookmarkEnd w:id="3767"/>
      <w:bookmarkEnd w:id="3768"/>
      <w:bookmarkEnd w:id="3769"/>
      <w:bookmarkEnd w:id="3770"/>
      <w:bookmarkEnd w:id="3771"/>
      <w:bookmarkEnd w:id="3772"/>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73" w:name="_Toc3201078"/>
      <w:bookmarkStart w:id="3774" w:name="_Toc20392821"/>
      <w:bookmarkStart w:id="3775" w:name="_Toc27774468"/>
      <w:bookmarkStart w:id="3776" w:name="_Toc36482928"/>
      <w:bookmarkStart w:id="3777" w:name="_Toc36484588"/>
      <w:bookmarkStart w:id="3778" w:name="_Toc44933518"/>
      <w:bookmarkStart w:id="3779" w:name="_Toc50972471"/>
      <w:bookmarkStart w:id="3780" w:name="_Toc57105225"/>
      <w:bookmarkStart w:id="3781" w:name="_Toc138673054"/>
      <w:r w:rsidRPr="00816C4A">
        <w:t>8.123</w:t>
      </w:r>
      <w:r w:rsidRPr="00816C4A">
        <w:tab/>
        <w:t>MAC</w:t>
      </w:r>
      <w:bookmarkEnd w:id="3773"/>
      <w:bookmarkEnd w:id="3774"/>
      <w:bookmarkEnd w:id="3775"/>
      <w:bookmarkEnd w:id="3776"/>
      <w:bookmarkEnd w:id="3777"/>
      <w:bookmarkEnd w:id="3778"/>
      <w:bookmarkEnd w:id="3779"/>
      <w:bookmarkEnd w:id="3780"/>
      <w:bookmarkEnd w:id="3781"/>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82" w:name="_Toc3201079"/>
      <w:bookmarkStart w:id="3783" w:name="_Toc20392822"/>
      <w:bookmarkStart w:id="3784" w:name="_Toc27774469"/>
      <w:bookmarkStart w:id="3785" w:name="_Toc36482929"/>
      <w:bookmarkStart w:id="3786" w:name="_Toc36484589"/>
      <w:bookmarkStart w:id="3787" w:name="_Toc44933519"/>
      <w:bookmarkStart w:id="3788" w:name="_Toc50972472"/>
      <w:bookmarkStart w:id="3789" w:name="_Toc57105226"/>
      <w:bookmarkStart w:id="3790" w:name="_Toc138673055"/>
      <w:r w:rsidRPr="00816C4A">
        <w:t>8.124</w:t>
      </w:r>
      <w:r w:rsidRPr="00816C4A">
        <w:tab/>
        <w:t>SA template</w:t>
      </w:r>
      <w:bookmarkEnd w:id="3782"/>
      <w:bookmarkEnd w:id="3783"/>
      <w:bookmarkEnd w:id="3784"/>
      <w:bookmarkEnd w:id="3785"/>
      <w:bookmarkEnd w:id="3786"/>
      <w:bookmarkEnd w:id="3787"/>
      <w:bookmarkEnd w:id="3788"/>
      <w:bookmarkEnd w:id="3789"/>
      <w:bookmarkEnd w:id="3790"/>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791" w:name="_Toc3201080"/>
      <w:bookmarkStart w:id="3792" w:name="_Toc20392823"/>
      <w:bookmarkStart w:id="3793" w:name="_Toc27774470"/>
      <w:bookmarkStart w:id="3794" w:name="_Toc36482930"/>
      <w:bookmarkStart w:id="3795" w:name="_Toc36484590"/>
      <w:bookmarkStart w:id="3796" w:name="_Toc44933520"/>
      <w:bookmarkStart w:id="3797" w:name="_Toc50972473"/>
      <w:bookmarkStart w:id="3798" w:name="_Toc57105227"/>
      <w:bookmarkStart w:id="3799" w:name="_Toc138673056"/>
      <w:r w:rsidRPr="00816C4A">
        <w:t>8.125</w:t>
      </w:r>
      <w:r w:rsidRPr="00816C4A">
        <w:tab/>
        <w:t>CAT service list</w:t>
      </w:r>
      <w:bookmarkEnd w:id="3791"/>
      <w:bookmarkEnd w:id="3792"/>
      <w:bookmarkEnd w:id="3793"/>
      <w:bookmarkEnd w:id="3794"/>
      <w:bookmarkEnd w:id="3795"/>
      <w:bookmarkEnd w:id="3796"/>
      <w:bookmarkEnd w:id="3797"/>
      <w:bookmarkEnd w:id="3798"/>
      <w:bookmarkEnd w:id="3799"/>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00" w:name="_Toc3201081"/>
      <w:bookmarkStart w:id="3801" w:name="_Toc20392824"/>
      <w:bookmarkStart w:id="3802" w:name="_Toc27774471"/>
      <w:bookmarkStart w:id="3803" w:name="_Toc36482931"/>
      <w:bookmarkStart w:id="3804" w:name="_Toc36484591"/>
      <w:bookmarkStart w:id="3805" w:name="_Toc44933521"/>
      <w:bookmarkStart w:id="3806" w:name="_Toc50972474"/>
      <w:bookmarkStart w:id="3807" w:name="_Toc57105228"/>
      <w:bookmarkStart w:id="3808" w:name="_Toc138673057"/>
      <w:r w:rsidRPr="00816C4A">
        <w:t>8.126</w:t>
      </w:r>
      <w:r w:rsidRPr="00816C4A">
        <w:tab/>
        <w:t>Refresh enforcement policy</w:t>
      </w:r>
      <w:bookmarkEnd w:id="3800"/>
      <w:bookmarkEnd w:id="3801"/>
      <w:bookmarkEnd w:id="3802"/>
      <w:bookmarkEnd w:id="3803"/>
      <w:bookmarkEnd w:id="3804"/>
      <w:bookmarkEnd w:id="3805"/>
      <w:bookmarkEnd w:id="3806"/>
      <w:bookmarkEnd w:id="3807"/>
      <w:bookmarkEnd w:id="3808"/>
    </w:p>
    <w:p w14:paraId="1D2F30D5" w14:textId="77777777" w:rsidR="00E86E7B" w:rsidRPr="00816C4A" w:rsidRDefault="00E86E7B" w:rsidP="00E86E7B">
      <w:r w:rsidRPr="00816C4A">
        <w:t>See ETSI TS 102 223 [32] clause 8.103.</w:t>
      </w:r>
    </w:p>
    <w:p w14:paraId="36711560" w14:textId="77777777" w:rsidR="00E86E7B" w:rsidRPr="00816C4A" w:rsidRDefault="00E86E7B" w:rsidP="00E86E7B">
      <w:pPr>
        <w:pStyle w:val="Heading2"/>
      </w:pPr>
      <w:bookmarkStart w:id="3809" w:name="_Toc3201082"/>
      <w:bookmarkStart w:id="3810" w:name="_Toc20392825"/>
      <w:bookmarkStart w:id="3811" w:name="_Toc27774472"/>
      <w:bookmarkStart w:id="3812" w:name="_Toc36482932"/>
      <w:bookmarkStart w:id="3813" w:name="_Toc36484592"/>
      <w:bookmarkStart w:id="3814" w:name="_Toc44933522"/>
      <w:bookmarkStart w:id="3815" w:name="_Toc50972475"/>
      <w:bookmarkStart w:id="3816" w:name="_Toc57105229"/>
      <w:bookmarkStart w:id="3817" w:name="_Toc138673058"/>
      <w:r w:rsidRPr="00816C4A">
        <w:t>8.127</w:t>
      </w:r>
      <w:r w:rsidRPr="00816C4A">
        <w:tab/>
        <w:t>DNS Server Address</w:t>
      </w:r>
      <w:bookmarkEnd w:id="3809"/>
      <w:bookmarkEnd w:id="3810"/>
      <w:bookmarkEnd w:id="3811"/>
      <w:bookmarkEnd w:id="3812"/>
      <w:bookmarkEnd w:id="3813"/>
      <w:bookmarkEnd w:id="3814"/>
      <w:bookmarkEnd w:id="3815"/>
      <w:bookmarkEnd w:id="3816"/>
      <w:bookmarkEnd w:id="3817"/>
    </w:p>
    <w:p w14:paraId="2B4DCDFB" w14:textId="77777777" w:rsidR="00E86E7B" w:rsidRPr="00816C4A" w:rsidRDefault="00E86E7B" w:rsidP="00E86E7B">
      <w:pPr>
        <w:pStyle w:val="B1"/>
        <w:ind w:left="0" w:firstLine="0"/>
      </w:pPr>
      <w:r w:rsidRPr="00816C4A">
        <w:t>See ETSI TS 102 223 [32] clause 8.104.</w:t>
      </w:r>
    </w:p>
    <w:p w14:paraId="62E3E24F" w14:textId="77777777" w:rsidR="00E86E7B" w:rsidRPr="00816C4A" w:rsidRDefault="00E86E7B" w:rsidP="00E86E7B">
      <w:pPr>
        <w:pStyle w:val="Heading2"/>
      </w:pPr>
      <w:bookmarkStart w:id="3818" w:name="_Toc3201083"/>
      <w:bookmarkStart w:id="3819" w:name="_Toc20392826"/>
      <w:bookmarkStart w:id="3820" w:name="_Toc27774473"/>
      <w:bookmarkStart w:id="3821" w:name="_Toc36482933"/>
      <w:bookmarkStart w:id="3822" w:name="_Toc36484593"/>
      <w:bookmarkStart w:id="3823" w:name="_Toc44933523"/>
      <w:bookmarkStart w:id="3824" w:name="_Toc50972476"/>
      <w:bookmarkStart w:id="3825" w:name="_Toc57105230"/>
      <w:bookmarkStart w:id="3826" w:name="_Toc138673059"/>
      <w:r w:rsidRPr="00816C4A">
        <w:t>8.128</w:t>
      </w:r>
      <w:r w:rsidRPr="00816C4A">
        <w:tab/>
        <w:t>ProSe Report Data</w:t>
      </w:r>
      <w:bookmarkEnd w:id="3818"/>
      <w:bookmarkEnd w:id="3819"/>
      <w:bookmarkEnd w:id="3820"/>
      <w:bookmarkEnd w:id="3821"/>
      <w:bookmarkEnd w:id="3822"/>
      <w:bookmarkEnd w:id="3823"/>
      <w:bookmarkEnd w:id="3824"/>
      <w:bookmarkEnd w:id="3825"/>
      <w:bookmarkEnd w:id="382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Contains the ProSe Report</w:t>
      </w:r>
    </w:p>
    <w:p w14:paraId="1C80A13C" w14:textId="77777777" w:rsidR="00E86E7B" w:rsidRPr="00816C4A" w:rsidRDefault="00E86E7B" w:rsidP="00E86E7B">
      <w:r w:rsidRPr="00816C4A">
        <w:t>Coding:</w:t>
      </w:r>
    </w:p>
    <w:p w14:paraId="0DB649ED" w14:textId="77777777" w:rsidR="00E86E7B" w:rsidRPr="00816C4A" w:rsidRDefault="00E86E7B" w:rsidP="00E86E7B">
      <w:pPr>
        <w:pStyle w:val="B1"/>
      </w:pPr>
      <w:r>
        <w:t>-</w:t>
      </w:r>
      <w:r>
        <w:tab/>
      </w:r>
      <w:r w:rsidRPr="00816C4A">
        <w:t>Coded according to the XML schema defined in TS 24.334 [61] with &lt;prose-pc3ch-message&gt;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27" w:name="_Toc3201084"/>
      <w:bookmarkStart w:id="3828" w:name="_Toc20392827"/>
      <w:bookmarkStart w:id="3829" w:name="_Toc27774474"/>
      <w:bookmarkStart w:id="3830" w:name="_Toc36482934"/>
      <w:bookmarkStart w:id="3831" w:name="_Toc36484594"/>
      <w:bookmarkStart w:id="3832" w:name="_Toc44933524"/>
      <w:bookmarkStart w:id="3833" w:name="_Toc50972477"/>
      <w:bookmarkStart w:id="3834" w:name="_Toc57105231"/>
      <w:bookmarkStart w:id="3835" w:name="_Toc138673060"/>
      <w:r w:rsidRPr="00816C4A">
        <w:t>8.129</w:t>
      </w:r>
      <w:r w:rsidRPr="00816C4A">
        <w:tab/>
        <w:t>SSID</w:t>
      </w:r>
      <w:bookmarkEnd w:id="3827"/>
      <w:bookmarkEnd w:id="3828"/>
      <w:bookmarkEnd w:id="3829"/>
      <w:bookmarkEnd w:id="3830"/>
      <w:bookmarkEnd w:id="3831"/>
      <w:bookmarkEnd w:id="3832"/>
      <w:bookmarkEnd w:id="3833"/>
      <w:bookmarkEnd w:id="3834"/>
      <w:bookmarkEnd w:id="3835"/>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77777777" w:rsidR="00E86E7B" w:rsidRPr="00816C4A" w:rsidRDefault="00E86E7B" w:rsidP="00E86E7B">
      <w:pPr>
        <w:pStyle w:val="B2"/>
        <w:spacing w:after="0"/>
        <w:ind w:left="0" w:firstLine="0"/>
        <w:rPr>
          <w:noProof/>
        </w:rPr>
      </w:pPr>
      <w:r w:rsidRPr="00816C4A">
        <w:t>The SSID value is coded as specified for the SSID field in IEEE 802.11 [64]</w:t>
      </w:r>
      <w:r w:rsidRPr="00816C4A">
        <w:rPr>
          <w:lang w:val="en-US"/>
        </w:rPr>
        <w:t>.</w:t>
      </w:r>
    </w:p>
    <w:p w14:paraId="0AC8DAF7" w14:textId="77777777" w:rsidR="00E86E7B" w:rsidRPr="00816C4A" w:rsidRDefault="00E86E7B" w:rsidP="00E86E7B">
      <w:pPr>
        <w:pStyle w:val="Heading2"/>
      </w:pPr>
      <w:bookmarkStart w:id="3836" w:name="_Toc3201085"/>
      <w:bookmarkStart w:id="3837" w:name="_Toc20392828"/>
      <w:bookmarkStart w:id="3838" w:name="_Toc27774475"/>
      <w:bookmarkStart w:id="3839" w:name="_Toc36482935"/>
      <w:bookmarkStart w:id="3840" w:name="_Toc36484595"/>
      <w:bookmarkStart w:id="3841" w:name="_Toc44933525"/>
      <w:bookmarkStart w:id="3842" w:name="_Toc50972478"/>
      <w:bookmarkStart w:id="3843" w:name="_Toc57105232"/>
      <w:bookmarkStart w:id="3844" w:name="_Toc138673061"/>
      <w:r w:rsidRPr="00816C4A">
        <w:lastRenderedPageBreak/>
        <w:t>8.130</w:t>
      </w:r>
      <w:r w:rsidRPr="00816C4A">
        <w:tab/>
        <w:t>BSSID</w:t>
      </w:r>
      <w:bookmarkEnd w:id="3836"/>
      <w:bookmarkEnd w:id="3837"/>
      <w:bookmarkEnd w:id="3838"/>
      <w:bookmarkEnd w:id="3839"/>
      <w:bookmarkEnd w:id="3840"/>
      <w:bookmarkEnd w:id="3841"/>
      <w:bookmarkEnd w:id="3842"/>
      <w:bookmarkEnd w:id="3843"/>
      <w:bookmarkEnd w:id="3844"/>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77777777" w:rsidR="00E86E7B" w:rsidRPr="00816C4A" w:rsidRDefault="00E86E7B" w:rsidP="00E86E7B">
      <w:pPr>
        <w:pStyle w:val="B2"/>
        <w:spacing w:after="0"/>
        <w:ind w:left="0" w:firstLine="0"/>
        <w:rPr>
          <w:noProof/>
        </w:rPr>
      </w:pPr>
      <w:r w:rsidRPr="00816C4A">
        <w:t>The BSSID value is coded as specified for the BSSID field in IEEE 802.11 [64].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45" w:name="_Toc3201086"/>
      <w:bookmarkStart w:id="3846" w:name="_Toc20392829"/>
      <w:bookmarkStart w:id="3847" w:name="_Toc27774476"/>
      <w:bookmarkStart w:id="3848" w:name="_Toc36482936"/>
      <w:bookmarkStart w:id="3849" w:name="_Toc36484596"/>
      <w:bookmarkStart w:id="3850" w:name="_Toc44933526"/>
      <w:bookmarkStart w:id="3851" w:name="_Toc50972479"/>
      <w:bookmarkStart w:id="3852" w:name="_Toc57105233"/>
      <w:bookmarkStart w:id="3853" w:name="_Toc138673062"/>
      <w:r w:rsidRPr="00816C4A">
        <w:t>8.131</w:t>
      </w:r>
      <w:r w:rsidRPr="00816C4A">
        <w:tab/>
        <w:t>HESSID</w:t>
      </w:r>
      <w:bookmarkEnd w:id="3845"/>
      <w:bookmarkEnd w:id="3846"/>
      <w:bookmarkEnd w:id="3847"/>
      <w:bookmarkEnd w:id="3848"/>
      <w:bookmarkEnd w:id="3849"/>
      <w:bookmarkEnd w:id="3850"/>
      <w:bookmarkEnd w:id="3851"/>
      <w:bookmarkEnd w:id="3852"/>
      <w:bookmarkEnd w:id="3853"/>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77777777" w:rsidR="00E86E7B" w:rsidRPr="00816C4A" w:rsidRDefault="00E86E7B" w:rsidP="00E86E7B">
      <w:pPr>
        <w:pStyle w:val="B2"/>
        <w:spacing w:after="0"/>
        <w:ind w:left="0" w:firstLine="0"/>
        <w:rPr>
          <w:lang w:val="en-US"/>
        </w:rPr>
      </w:pPr>
      <w:r w:rsidRPr="00816C4A">
        <w:t>The HESSID value is coded as specified for the HESSID field in IEEE 802.11 [64]</w:t>
      </w:r>
      <w:r w:rsidRPr="00816C4A">
        <w:rPr>
          <w:lang w:val="en-US"/>
        </w:rPr>
        <w:t>.</w:t>
      </w:r>
    </w:p>
    <w:p w14:paraId="1E1F6740" w14:textId="77777777" w:rsidR="00E86E7B" w:rsidRPr="00816C4A" w:rsidRDefault="00E86E7B" w:rsidP="00E86E7B">
      <w:pPr>
        <w:pStyle w:val="Heading2"/>
      </w:pPr>
      <w:bookmarkStart w:id="3854" w:name="_Toc3201087"/>
      <w:bookmarkStart w:id="3855" w:name="_Toc20392830"/>
      <w:bookmarkStart w:id="3856" w:name="_Toc27774477"/>
      <w:bookmarkStart w:id="3857" w:name="_Toc36482937"/>
      <w:bookmarkStart w:id="3858" w:name="_Toc36484597"/>
      <w:bookmarkStart w:id="3859" w:name="_Toc44933527"/>
      <w:bookmarkStart w:id="3860" w:name="_Toc50972480"/>
      <w:bookmarkStart w:id="3861" w:name="_Toc57105234"/>
      <w:bookmarkStart w:id="3862" w:name="_Toc138673063"/>
      <w:r w:rsidRPr="00816C4A">
        <w:t>8.132</w:t>
      </w:r>
      <w:r w:rsidRPr="00816C4A">
        <w:tab/>
        <w:t>Media Type</w:t>
      </w:r>
      <w:bookmarkEnd w:id="3854"/>
      <w:bookmarkEnd w:id="3855"/>
      <w:bookmarkEnd w:id="3856"/>
      <w:bookmarkEnd w:id="3857"/>
      <w:bookmarkEnd w:id="3858"/>
      <w:bookmarkEnd w:id="3859"/>
      <w:bookmarkEnd w:id="3860"/>
      <w:bookmarkEnd w:id="3861"/>
      <w:bookmarkEnd w:id="3862"/>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63" w:name="_Toc3201088"/>
      <w:bookmarkStart w:id="3864" w:name="_Toc20392831"/>
      <w:bookmarkStart w:id="3865" w:name="_Toc27774478"/>
      <w:bookmarkStart w:id="3866" w:name="_Toc36482938"/>
      <w:bookmarkStart w:id="3867" w:name="_Toc36484598"/>
      <w:bookmarkStart w:id="3868" w:name="_Toc44933528"/>
      <w:bookmarkStart w:id="3869" w:name="_Toc50972481"/>
      <w:bookmarkStart w:id="3870" w:name="_Toc57105235"/>
      <w:bookmarkStart w:id="3871" w:name="_Toc138673064"/>
      <w:r w:rsidRPr="00816C4A">
        <w:t>8.133</w:t>
      </w:r>
      <w:r w:rsidRPr="00816C4A">
        <w:tab/>
        <w:t>IMS call disconnection cause</w:t>
      </w:r>
      <w:bookmarkEnd w:id="3863"/>
      <w:bookmarkEnd w:id="3864"/>
      <w:bookmarkEnd w:id="3865"/>
      <w:bookmarkEnd w:id="3866"/>
      <w:bookmarkEnd w:id="3867"/>
      <w:bookmarkEnd w:id="3868"/>
      <w:bookmarkEnd w:id="3869"/>
      <w:bookmarkEnd w:id="3870"/>
      <w:bookmarkEnd w:id="3871"/>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lastRenderedPageBreak/>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3382E58E" w14:textId="77777777" w:rsidR="005355DD" w:rsidRPr="00816C4A" w:rsidRDefault="005355DD" w:rsidP="005355DD">
      <w:pPr>
        <w:pStyle w:val="Heading2"/>
      </w:pPr>
      <w:bookmarkStart w:id="3872" w:name="_Toc3201089"/>
      <w:bookmarkStart w:id="3873" w:name="_Toc20392832"/>
      <w:bookmarkStart w:id="3874" w:name="_Toc27774479"/>
      <w:bookmarkStart w:id="3875" w:name="_Toc36482939"/>
      <w:bookmarkStart w:id="3876" w:name="_Toc36484599"/>
      <w:bookmarkStart w:id="3877" w:name="_Toc44933529"/>
      <w:bookmarkStart w:id="3878" w:name="_Toc50972482"/>
      <w:bookmarkStart w:id="3879" w:name="_Toc57105236"/>
      <w:bookmarkStart w:id="3880" w:name="_Toc3201090"/>
      <w:bookmarkStart w:id="3881" w:name="_Toc20392833"/>
      <w:bookmarkStart w:id="3882" w:name="_Toc27774480"/>
      <w:bookmarkStart w:id="3883" w:name="_Toc36482940"/>
      <w:bookmarkStart w:id="3884" w:name="_Toc36484600"/>
      <w:bookmarkStart w:id="3885" w:name="_Toc44933530"/>
      <w:bookmarkStart w:id="3886" w:name="_Toc50972483"/>
      <w:bookmarkStart w:id="3887" w:name="_Toc57105237"/>
      <w:bookmarkStart w:id="3888" w:name="_Toc138673065"/>
      <w:r w:rsidRPr="00816C4A">
        <w:t>8.134</w:t>
      </w:r>
      <w:r w:rsidRPr="00816C4A">
        <w:tab/>
        <w:t>E-UTRAN</w:t>
      </w:r>
      <w:r>
        <w:t>/Satellite E-UTRAN</w:t>
      </w:r>
      <w:r w:rsidRPr="00816C4A">
        <w:t xml:space="preserve"> Primary Timing Advance Information</w:t>
      </w:r>
      <w:bookmarkEnd w:id="3872"/>
      <w:bookmarkEnd w:id="3873"/>
      <w:bookmarkEnd w:id="3874"/>
      <w:bookmarkEnd w:id="3875"/>
      <w:bookmarkEnd w:id="3876"/>
      <w:bookmarkEnd w:id="3877"/>
      <w:bookmarkEnd w:id="3878"/>
      <w:bookmarkEnd w:id="3879"/>
      <w:bookmarkEnd w:id="3888"/>
    </w:p>
    <w:p w14:paraId="3FAD514D" w14:textId="77777777" w:rsidR="005355DD" w:rsidRPr="00816C4A" w:rsidRDefault="005355DD" w:rsidP="005355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355DD" w:rsidRPr="00816C4A" w14:paraId="31B795F8" w14:textId="77777777" w:rsidTr="000A2074">
        <w:trPr>
          <w:jc w:val="center"/>
        </w:trPr>
        <w:tc>
          <w:tcPr>
            <w:tcW w:w="1276" w:type="dxa"/>
          </w:tcPr>
          <w:p w14:paraId="7714D335" w14:textId="77777777" w:rsidR="005355DD" w:rsidRPr="00816C4A" w:rsidRDefault="005355DD" w:rsidP="000A2074">
            <w:pPr>
              <w:pStyle w:val="TAH"/>
              <w:rPr>
                <w:lang w:eastAsia="en-GB"/>
              </w:rPr>
            </w:pPr>
            <w:r w:rsidRPr="00816C4A">
              <w:rPr>
                <w:lang w:eastAsia="en-GB"/>
              </w:rPr>
              <w:t>Byte(s)</w:t>
            </w:r>
          </w:p>
        </w:tc>
        <w:tc>
          <w:tcPr>
            <w:tcW w:w="4961" w:type="dxa"/>
          </w:tcPr>
          <w:p w14:paraId="74F78918" w14:textId="77777777" w:rsidR="005355DD" w:rsidRPr="00816C4A" w:rsidRDefault="005355DD" w:rsidP="000A2074">
            <w:pPr>
              <w:pStyle w:val="TAH"/>
              <w:rPr>
                <w:lang w:eastAsia="en-GB"/>
              </w:rPr>
            </w:pPr>
            <w:r w:rsidRPr="00816C4A">
              <w:rPr>
                <w:lang w:eastAsia="en-GB"/>
              </w:rPr>
              <w:t>Description</w:t>
            </w:r>
          </w:p>
        </w:tc>
        <w:tc>
          <w:tcPr>
            <w:tcW w:w="1417" w:type="dxa"/>
          </w:tcPr>
          <w:p w14:paraId="57534CD6" w14:textId="77777777" w:rsidR="005355DD" w:rsidRPr="00816C4A" w:rsidRDefault="005355DD" w:rsidP="000A2074">
            <w:pPr>
              <w:pStyle w:val="TAH"/>
              <w:rPr>
                <w:lang w:eastAsia="en-GB"/>
              </w:rPr>
            </w:pPr>
            <w:r w:rsidRPr="00816C4A">
              <w:rPr>
                <w:lang w:eastAsia="en-GB"/>
              </w:rPr>
              <w:t>Length</w:t>
            </w:r>
          </w:p>
        </w:tc>
      </w:tr>
      <w:tr w:rsidR="005355DD" w:rsidRPr="00816C4A" w14:paraId="3C7B5910" w14:textId="77777777" w:rsidTr="000A2074">
        <w:trPr>
          <w:jc w:val="center"/>
        </w:trPr>
        <w:tc>
          <w:tcPr>
            <w:tcW w:w="1276" w:type="dxa"/>
          </w:tcPr>
          <w:p w14:paraId="6B0117F8" w14:textId="77777777" w:rsidR="005355DD" w:rsidRPr="00816C4A" w:rsidRDefault="005355DD" w:rsidP="000A2074">
            <w:pPr>
              <w:pStyle w:val="TAC"/>
              <w:rPr>
                <w:lang w:eastAsia="en-GB"/>
              </w:rPr>
            </w:pPr>
            <w:r w:rsidRPr="00816C4A">
              <w:rPr>
                <w:lang w:eastAsia="en-GB"/>
              </w:rPr>
              <w:t>1</w:t>
            </w:r>
          </w:p>
        </w:tc>
        <w:tc>
          <w:tcPr>
            <w:tcW w:w="4961" w:type="dxa"/>
          </w:tcPr>
          <w:p w14:paraId="24016CDF" w14:textId="77777777" w:rsidR="005355DD" w:rsidRPr="00816C4A" w:rsidRDefault="005355DD" w:rsidP="000A2074">
            <w:pPr>
              <w:pStyle w:val="TAL"/>
            </w:pPr>
            <w:r w:rsidRPr="00816C4A">
              <w:t>E-UTRAN</w:t>
            </w:r>
            <w:r>
              <w:t>/Satellite E-UTRAN</w:t>
            </w:r>
            <w:r w:rsidRPr="00816C4A">
              <w:t xml:space="preserve"> Timing Advance tag</w:t>
            </w:r>
          </w:p>
        </w:tc>
        <w:tc>
          <w:tcPr>
            <w:tcW w:w="1417" w:type="dxa"/>
          </w:tcPr>
          <w:p w14:paraId="65BA7084" w14:textId="77777777" w:rsidR="005355DD" w:rsidRPr="00816C4A" w:rsidRDefault="005355DD" w:rsidP="000A2074">
            <w:pPr>
              <w:pStyle w:val="TAC"/>
              <w:rPr>
                <w:lang w:eastAsia="en-GB"/>
              </w:rPr>
            </w:pPr>
            <w:r w:rsidRPr="00816C4A">
              <w:rPr>
                <w:lang w:eastAsia="en-GB"/>
              </w:rPr>
              <w:t>1</w:t>
            </w:r>
          </w:p>
        </w:tc>
      </w:tr>
      <w:tr w:rsidR="005355DD" w:rsidRPr="00816C4A" w14:paraId="48BC5D38" w14:textId="77777777" w:rsidTr="000A2074">
        <w:trPr>
          <w:jc w:val="center"/>
        </w:trPr>
        <w:tc>
          <w:tcPr>
            <w:tcW w:w="1276" w:type="dxa"/>
          </w:tcPr>
          <w:p w14:paraId="63147DDF" w14:textId="77777777" w:rsidR="005355DD" w:rsidRPr="00816C4A" w:rsidRDefault="005355DD" w:rsidP="000A2074">
            <w:pPr>
              <w:pStyle w:val="TAC"/>
              <w:rPr>
                <w:lang w:eastAsia="en-GB"/>
              </w:rPr>
            </w:pPr>
            <w:r w:rsidRPr="00816C4A">
              <w:rPr>
                <w:lang w:eastAsia="en-GB"/>
              </w:rPr>
              <w:t>2</w:t>
            </w:r>
          </w:p>
        </w:tc>
        <w:tc>
          <w:tcPr>
            <w:tcW w:w="4961" w:type="dxa"/>
          </w:tcPr>
          <w:p w14:paraId="242DC3A8" w14:textId="77777777" w:rsidR="005355DD" w:rsidRPr="00816C4A" w:rsidRDefault="005355DD" w:rsidP="000A2074">
            <w:pPr>
              <w:pStyle w:val="TAL"/>
            </w:pPr>
            <w:r w:rsidRPr="00816C4A">
              <w:t xml:space="preserve">Length = '03' </w:t>
            </w:r>
          </w:p>
        </w:tc>
        <w:tc>
          <w:tcPr>
            <w:tcW w:w="1417" w:type="dxa"/>
          </w:tcPr>
          <w:p w14:paraId="0AB7D03D" w14:textId="77777777" w:rsidR="005355DD" w:rsidRPr="00816C4A" w:rsidRDefault="005355DD" w:rsidP="000A2074">
            <w:pPr>
              <w:pStyle w:val="TAC"/>
              <w:rPr>
                <w:lang w:eastAsia="en-GB"/>
              </w:rPr>
            </w:pPr>
            <w:r w:rsidRPr="00816C4A">
              <w:rPr>
                <w:lang w:eastAsia="en-GB"/>
              </w:rPr>
              <w:t>1</w:t>
            </w:r>
          </w:p>
        </w:tc>
      </w:tr>
      <w:tr w:rsidR="005355DD" w:rsidRPr="00816C4A" w14:paraId="44684F39" w14:textId="77777777" w:rsidTr="000A2074">
        <w:trPr>
          <w:jc w:val="center"/>
        </w:trPr>
        <w:tc>
          <w:tcPr>
            <w:tcW w:w="1276" w:type="dxa"/>
          </w:tcPr>
          <w:p w14:paraId="7D511BDC" w14:textId="77777777" w:rsidR="005355DD" w:rsidRPr="00816C4A" w:rsidRDefault="005355DD" w:rsidP="000A2074">
            <w:pPr>
              <w:pStyle w:val="TAC"/>
              <w:rPr>
                <w:lang w:eastAsia="en-GB"/>
              </w:rPr>
            </w:pPr>
            <w:r w:rsidRPr="00816C4A">
              <w:rPr>
                <w:lang w:eastAsia="en-GB"/>
              </w:rPr>
              <w:t>3</w:t>
            </w:r>
          </w:p>
        </w:tc>
        <w:tc>
          <w:tcPr>
            <w:tcW w:w="4961" w:type="dxa"/>
          </w:tcPr>
          <w:p w14:paraId="2BA6C40E" w14:textId="77777777" w:rsidR="005355DD" w:rsidRPr="00816C4A" w:rsidRDefault="005355DD" w:rsidP="000A2074">
            <w:pPr>
              <w:pStyle w:val="TAL"/>
            </w:pPr>
            <w:r w:rsidRPr="00816C4A">
              <w:t>ME Status</w:t>
            </w:r>
          </w:p>
        </w:tc>
        <w:tc>
          <w:tcPr>
            <w:tcW w:w="1417" w:type="dxa"/>
          </w:tcPr>
          <w:p w14:paraId="37BC0DC0" w14:textId="77777777" w:rsidR="005355DD" w:rsidRPr="00816C4A" w:rsidRDefault="005355DD" w:rsidP="000A2074">
            <w:pPr>
              <w:pStyle w:val="TAC"/>
              <w:rPr>
                <w:lang w:eastAsia="en-GB"/>
              </w:rPr>
            </w:pPr>
            <w:r w:rsidRPr="00816C4A">
              <w:rPr>
                <w:lang w:eastAsia="en-GB"/>
              </w:rPr>
              <w:t>1</w:t>
            </w:r>
          </w:p>
        </w:tc>
      </w:tr>
      <w:tr w:rsidR="005355DD" w:rsidRPr="00816C4A" w14:paraId="3F0039DA" w14:textId="77777777" w:rsidTr="000A2074">
        <w:trPr>
          <w:jc w:val="center"/>
        </w:trPr>
        <w:tc>
          <w:tcPr>
            <w:tcW w:w="1276" w:type="dxa"/>
          </w:tcPr>
          <w:p w14:paraId="70B41AB1" w14:textId="7B7AA33A" w:rsidR="005355DD" w:rsidRPr="00816C4A" w:rsidRDefault="005355DD" w:rsidP="000A2074">
            <w:pPr>
              <w:pStyle w:val="TAC"/>
              <w:rPr>
                <w:lang w:eastAsia="en-GB"/>
              </w:rPr>
            </w:pPr>
            <w:r w:rsidRPr="00816C4A">
              <w:rPr>
                <w:lang w:eastAsia="en-GB"/>
              </w:rPr>
              <w:t xml:space="preserve">4 </w:t>
            </w:r>
            <w:r>
              <w:rPr>
                <w:lang w:eastAsia="en-GB"/>
              </w:rPr>
              <w:t>–</w:t>
            </w:r>
            <w:r w:rsidRPr="00816C4A">
              <w:rPr>
                <w:lang w:eastAsia="en-GB"/>
              </w:rPr>
              <w:t xml:space="preserve"> 5</w:t>
            </w:r>
          </w:p>
        </w:tc>
        <w:tc>
          <w:tcPr>
            <w:tcW w:w="4961" w:type="dxa"/>
          </w:tcPr>
          <w:p w14:paraId="4870E219" w14:textId="77777777" w:rsidR="005355DD" w:rsidRPr="00816C4A" w:rsidRDefault="005355DD" w:rsidP="000A2074">
            <w:pPr>
              <w:pStyle w:val="TAL"/>
            </w:pPr>
            <w:r w:rsidRPr="00816C4A">
              <w:t>E-UTRAN</w:t>
            </w:r>
            <w:r>
              <w:t>/Satellite E-UTRAN</w:t>
            </w:r>
            <w:r w:rsidRPr="00816C4A">
              <w:t xml:space="preserve"> Primary Timing Advance value</w:t>
            </w:r>
          </w:p>
        </w:tc>
        <w:tc>
          <w:tcPr>
            <w:tcW w:w="1417" w:type="dxa"/>
          </w:tcPr>
          <w:p w14:paraId="2D9EC534" w14:textId="77777777" w:rsidR="005355DD" w:rsidRPr="00816C4A" w:rsidRDefault="005355DD" w:rsidP="000A2074">
            <w:pPr>
              <w:pStyle w:val="TAC"/>
              <w:rPr>
                <w:lang w:eastAsia="en-GB"/>
              </w:rPr>
            </w:pPr>
            <w:r w:rsidRPr="00816C4A">
              <w:rPr>
                <w:lang w:eastAsia="en-GB"/>
              </w:rPr>
              <w:t>2</w:t>
            </w:r>
          </w:p>
        </w:tc>
      </w:tr>
    </w:tbl>
    <w:p w14:paraId="06B8317F" w14:textId="77777777" w:rsidR="005355DD" w:rsidRPr="00816C4A" w:rsidRDefault="005355DD" w:rsidP="005355DD">
      <w:pPr>
        <w:rPr>
          <w:rStyle w:val="fontstyle01"/>
        </w:rPr>
      </w:pPr>
    </w:p>
    <w:p w14:paraId="634F8BAF" w14:textId="77777777" w:rsidR="005355DD" w:rsidRPr="00816C4A" w:rsidRDefault="005355DD" w:rsidP="005355DD">
      <w:pPr>
        <w:rPr>
          <w:rStyle w:val="fontstyle01"/>
        </w:rPr>
      </w:pPr>
      <w:r w:rsidRPr="00816C4A">
        <w:rPr>
          <w:rStyle w:val="fontstyle01"/>
        </w:rPr>
        <w:t>Coding of ME status:</w:t>
      </w:r>
    </w:p>
    <w:p w14:paraId="7DAE9B67" w14:textId="77777777" w:rsidR="005355DD" w:rsidRPr="00816C4A" w:rsidRDefault="005355DD" w:rsidP="005355DD">
      <w:pPr>
        <w:pStyle w:val="B1"/>
        <w:rPr>
          <w:rStyle w:val="fontstyle01"/>
        </w:rPr>
      </w:pPr>
      <w:r>
        <w:t>-</w:t>
      </w:r>
      <w:r>
        <w:tab/>
      </w:r>
      <w:r w:rsidRPr="00816C4A">
        <w:rPr>
          <w:rStyle w:val="fontstyle01"/>
        </w:rPr>
        <w:t>'00' = ME is in the idle state;</w:t>
      </w:r>
    </w:p>
    <w:p w14:paraId="2E8CAEA9" w14:textId="77777777" w:rsidR="005355DD" w:rsidRPr="00816C4A" w:rsidRDefault="005355DD" w:rsidP="005355DD">
      <w:pPr>
        <w:pStyle w:val="B1"/>
        <w:rPr>
          <w:rStyle w:val="fontstyle01"/>
        </w:rPr>
      </w:pPr>
      <w:r>
        <w:t>-</w:t>
      </w:r>
      <w:r>
        <w:tab/>
      </w:r>
      <w:r w:rsidRPr="00816C4A">
        <w:rPr>
          <w:rStyle w:val="fontstyle01"/>
        </w:rPr>
        <w:t>'01' = ME is not in idle state;</w:t>
      </w:r>
    </w:p>
    <w:p w14:paraId="66156721" w14:textId="77777777" w:rsidR="005355DD" w:rsidRPr="00816C4A" w:rsidRDefault="005355DD" w:rsidP="005355DD">
      <w:pPr>
        <w:pStyle w:val="B1"/>
      </w:pPr>
      <w:r>
        <w:t>-</w:t>
      </w:r>
      <w:r>
        <w:tab/>
      </w:r>
      <w:r w:rsidRPr="00816C4A">
        <w:rPr>
          <w:rStyle w:val="fontstyle01"/>
        </w:rPr>
        <w:t>'02' to 'FF' = reserved values.</w:t>
      </w:r>
    </w:p>
    <w:p w14:paraId="5E223FBE" w14:textId="77777777" w:rsidR="005355DD" w:rsidRPr="00816C4A" w:rsidRDefault="005355DD" w:rsidP="005355DD">
      <w:r w:rsidRPr="00816C4A">
        <w:t>The E-UTRAN</w:t>
      </w:r>
      <w:r>
        <w:t>/Satellite E-UTRAN</w:t>
      </w:r>
      <w:r w:rsidRPr="00816C4A">
        <w:t xml:space="preserve"> Primary Timing Advance value is equal to the total "Timing offset between uplink and downlink radio frames at the UE, expressed in units of Ts" (Basic time unit), as defined in TS 36.211 [66].</w:t>
      </w:r>
    </w:p>
    <w:p w14:paraId="62F4454C" w14:textId="77777777" w:rsidR="005355DD" w:rsidRPr="00816C4A" w:rsidRDefault="005355DD" w:rsidP="005355DD">
      <w:pPr>
        <w:rPr>
          <w:noProof/>
        </w:rPr>
      </w:pPr>
      <w:r w:rsidRPr="00816C4A">
        <w:t>If the ME has never been in E-UTRAN</w:t>
      </w:r>
      <w:r>
        <w:t>/Satellite E-UTRAN</w:t>
      </w:r>
      <w:r w:rsidRPr="00816C4A">
        <w:t xml:space="preserve">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07CF6AE4" w14:textId="77777777" w:rsidR="00E86E7B" w:rsidRPr="00816C4A" w:rsidRDefault="00E86E7B" w:rsidP="00E86E7B">
      <w:pPr>
        <w:pStyle w:val="Heading2"/>
      </w:pPr>
      <w:bookmarkStart w:id="3889" w:name="_Toc138673066"/>
      <w:r w:rsidRPr="00816C4A">
        <w:t>8.135</w:t>
      </w:r>
      <w:r w:rsidRPr="00816C4A">
        <w:tab/>
        <w:t>URI truncated</w:t>
      </w:r>
      <w:bookmarkEnd w:id="3880"/>
      <w:bookmarkEnd w:id="3881"/>
      <w:bookmarkEnd w:id="3882"/>
      <w:bookmarkEnd w:id="3883"/>
      <w:bookmarkEnd w:id="3884"/>
      <w:bookmarkEnd w:id="3885"/>
      <w:bookmarkEnd w:id="3886"/>
      <w:bookmarkEnd w:id="3887"/>
      <w:bookmarkEnd w:id="3889"/>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890" w:name="_Toc3201091"/>
      <w:bookmarkStart w:id="3891" w:name="_Toc20392834"/>
      <w:bookmarkStart w:id="3892" w:name="_Toc27774481"/>
      <w:bookmarkStart w:id="3893" w:name="_Toc36482941"/>
      <w:bookmarkStart w:id="3894" w:name="_Toc36484601"/>
      <w:bookmarkStart w:id="3895" w:name="_Toc44933531"/>
      <w:bookmarkStart w:id="3896" w:name="_Toc50972484"/>
      <w:bookmarkStart w:id="3897" w:name="_Toc57105238"/>
      <w:bookmarkStart w:id="3898" w:name="_Toc138673067"/>
      <w:r w:rsidRPr="00816C4A">
        <w:t>8.136</w:t>
      </w:r>
      <w:r w:rsidRPr="00816C4A">
        <w:tab/>
        <w:t>Extended Rejection Cause Code</w:t>
      </w:r>
      <w:bookmarkEnd w:id="3890"/>
      <w:bookmarkEnd w:id="3891"/>
      <w:bookmarkEnd w:id="3892"/>
      <w:bookmarkEnd w:id="3893"/>
      <w:bookmarkEnd w:id="3894"/>
      <w:bookmarkEnd w:id="3895"/>
      <w:bookmarkEnd w:id="3896"/>
      <w:bookmarkEnd w:id="3897"/>
      <w:bookmarkEnd w:id="389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17B4AA2C" w14:textId="77777777" w:rsidR="005355DD" w:rsidRPr="00816C4A" w:rsidRDefault="005355DD" w:rsidP="005355DD">
      <w:pPr>
        <w:pStyle w:val="B1"/>
        <w:ind w:left="0" w:firstLine="0"/>
      </w:pPr>
      <w:bookmarkStart w:id="3899" w:name="_Toc3201092"/>
      <w:bookmarkStart w:id="3900" w:name="_Toc20392835"/>
      <w:bookmarkStart w:id="3901" w:name="_Toc27774482"/>
      <w:bookmarkStart w:id="3902" w:name="_Toc36482942"/>
      <w:bookmarkStart w:id="3903" w:name="_Toc36484602"/>
      <w:bookmarkStart w:id="3904" w:name="_Toc44933532"/>
      <w:bookmarkStart w:id="3905" w:name="_Toc50972485"/>
      <w:bookmarkStart w:id="3906" w:name="_Toc57105239"/>
      <w:r w:rsidRPr="00816C4A">
        <w:t>For E-UTRAN</w:t>
      </w:r>
      <w:r>
        <w:t xml:space="preserve"> and Satellite E-UTRAN</w:t>
      </w:r>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rmation element as specified in TS 24.301 [46].</w:t>
      </w:r>
    </w:p>
    <w:p w14:paraId="1E0951D8" w14:textId="77777777" w:rsidR="00E86E7B" w:rsidRPr="00816C4A" w:rsidRDefault="00E86E7B" w:rsidP="00E86E7B">
      <w:pPr>
        <w:pStyle w:val="Heading2"/>
      </w:pPr>
      <w:bookmarkStart w:id="3907" w:name="_Toc138673068"/>
      <w:r w:rsidRPr="00816C4A">
        <w:t>8.137</w:t>
      </w:r>
      <w:r w:rsidRPr="00816C4A">
        <w:tab/>
        <w:t>Data connection status</w:t>
      </w:r>
      <w:bookmarkEnd w:id="3899"/>
      <w:bookmarkEnd w:id="3900"/>
      <w:bookmarkEnd w:id="3901"/>
      <w:bookmarkEnd w:id="3902"/>
      <w:bookmarkEnd w:id="3903"/>
      <w:bookmarkEnd w:id="3904"/>
      <w:bookmarkEnd w:id="3905"/>
      <w:bookmarkEnd w:id="3906"/>
      <w:bookmarkEnd w:id="3907"/>
    </w:p>
    <w:p w14:paraId="0C97FB0A" w14:textId="77777777" w:rsidR="005355DD" w:rsidRPr="00816C4A" w:rsidRDefault="005355DD" w:rsidP="005355DD">
      <w:r w:rsidRPr="00816C4A">
        <w:t xml:space="preserve">This data object shall contain the result of the PDP request procedure,  PDN request procedure or PDU establishment procedure as defined in 3GPP TS 24.008 [9] for GERAN </w:t>
      </w:r>
      <w:r>
        <w:t>and</w:t>
      </w:r>
      <w:r w:rsidRPr="00816C4A">
        <w:t xml:space="preserve"> UTRAN, 3GPP TS 24.301 [4</w:t>
      </w:r>
      <w:r>
        <w:t>6</w:t>
      </w:r>
      <w:r w:rsidRPr="00816C4A">
        <w:t>] for E-UTRAN</w:t>
      </w:r>
      <w:r>
        <w:t xml:space="preserve"> and Satellite E-UTRAN</w:t>
      </w:r>
      <w:r w:rsidRPr="00816C4A">
        <w:t xml:space="preserve"> or 3GPP TS 24.501 [70]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08" w:name="_Toc3201093"/>
      <w:bookmarkStart w:id="3909" w:name="_Toc20392836"/>
      <w:bookmarkStart w:id="3910" w:name="_Toc27774483"/>
      <w:bookmarkStart w:id="3911" w:name="_Toc36482943"/>
      <w:bookmarkStart w:id="3912" w:name="_Toc36484603"/>
      <w:bookmarkStart w:id="3913" w:name="_Toc44933533"/>
      <w:bookmarkStart w:id="3914" w:name="_Toc50972486"/>
      <w:bookmarkStart w:id="3915" w:name="_Toc57105240"/>
      <w:bookmarkStart w:id="3916" w:name="_Toc138673069"/>
      <w:r w:rsidRPr="00816C4A">
        <w:t>8.138</w:t>
      </w:r>
      <w:r w:rsidRPr="00816C4A">
        <w:tab/>
        <w:t>Data connection type</w:t>
      </w:r>
      <w:bookmarkEnd w:id="3908"/>
      <w:bookmarkEnd w:id="3909"/>
      <w:bookmarkEnd w:id="3910"/>
      <w:bookmarkEnd w:id="3911"/>
      <w:bookmarkEnd w:id="3912"/>
      <w:bookmarkEnd w:id="3913"/>
      <w:bookmarkEnd w:id="3914"/>
      <w:bookmarkEnd w:id="3915"/>
      <w:bookmarkEnd w:id="3916"/>
    </w:p>
    <w:p w14:paraId="6CB39F28" w14:textId="77777777" w:rsidR="005355DD" w:rsidRPr="00816C4A" w:rsidRDefault="005355DD" w:rsidP="005355DD">
      <w:r w:rsidRPr="00816C4A">
        <w:t xml:space="preserve">This data object shall contain the type of procedure, PDP request procedure, PDN request procedure or PDU establishment procedure, as defined in 3GPP TS 24.008 [9] for GERAN </w:t>
      </w:r>
      <w:r>
        <w:t>and</w:t>
      </w:r>
      <w:r w:rsidRPr="00816C4A">
        <w:t xml:space="preserve"> UTRAN,  3GPP TS 24.301 [46] for E-UTRAN</w:t>
      </w:r>
      <w:r>
        <w:t xml:space="preserve"> and Satellite E-UTRAN</w:t>
      </w:r>
      <w:r w:rsidRPr="00816C4A">
        <w:t xml:space="preserve"> or 3GPP TS 24.501 [70]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17" w:name="_Toc3201094"/>
      <w:bookmarkStart w:id="3918" w:name="_Toc20392837"/>
      <w:bookmarkStart w:id="3919" w:name="_Toc27774484"/>
      <w:bookmarkStart w:id="3920" w:name="_Toc36482944"/>
      <w:bookmarkStart w:id="3921" w:name="_Toc36484604"/>
      <w:bookmarkStart w:id="3922" w:name="_Toc44933534"/>
      <w:bookmarkStart w:id="3923" w:name="_Toc50972487"/>
      <w:bookmarkStart w:id="3924" w:name="_Toc57105241"/>
      <w:bookmarkStart w:id="3925" w:name="_Toc138673070"/>
      <w:r w:rsidRPr="00816C4A">
        <w:t>8.139</w:t>
      </w:r>
      <w:r w:rsidR="0069568F">
        <w:tab/>
      </w:r>
      <w:r w:rsidRPr="00816C4A">
        <w:t>(E/5G)SM cause</w:t>
      </w:r>
      <w:bookmarkEnd w:id="3917"/>
      <w:bookmarkEnd w:id="3918"/>
      <w:bookmarkEnd w:id="3919"/>
      <w:bookmarkEnd w:id="3920"/>
      <w:bookmarkEnd w:id="3921"/>
      <w:bookmarkEnd w:id="3922"/>
      <w:bookmarkEnd w:id="3923"/>
      <w:bookmarkEnd w:id="3924"/>
      <w:bookmarkEnd w:id="3925"/>
    </w:p>
    <w:p w14:paraId="139ADDB5" w14:textId="77777777" w:rsidR="005355DD" w:rsidRPr="00816C4A" w:rsidRDefault="005355DD" w:rsidP="005355DD">
      <w:r w:rsidRPr="00816C4A">
        <w:t>This data object shall contain the value of the SM cause for PDP as defined in 3GPP TS 24.008 [9] for GERAN &amp; UTRAN, the ESM Cause for PDN as defined in 3GPP TS 24.301 [46] for E-UTRAN</w:t>
      </w:r>
      <w:r>
        <w:t xml:space="preserve"> and Satellite E-UTRAN</w:t>
      </w:r>
      <w:r w:rsidRPr="00816C4A">
        <w:t xml:space="preserve"> or the 5GSM Cause for PDU as defined in 3GPP TS 24.501 [70]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77777777" w:rsidR="00EF7705" w:rsidRPr="00E1433D" w:rsidRDefault="00EF7705" w:rsidP="00EF7705">
      <w:pPr>
        <w:ind w:left="568" w:hanging="284"/>
      </w:pPr>
      <w:bookmarkStart w:id="3926" w:name="_Toc3201095"/>
      <w:bookmarkStart w:id="3927" w:name="_Toc20392838"/>
      <w:bookmarkStart w:id="3928" w:name="_Toc27774485"/>
      <w:bookmarkStart w:id="3929" w:name="_Toc36482945"/>
      <w:bookmarkStart w:id="3930" w:name="_Toc36484605"/>
      <w:r w:rsidRPr="00E1433D">
        <w:t>The coding of the cause is defined in 3GPP TS 24.008 [9]</w:t>
      </w:r>
    </w:p>
    <w:p w14:paraId="5646F037" w14:textId="77777777"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coded as in TS 24.008 [9] clause 10.5.6.6a;</w:t>
      </w:r>
    </w:p>
    <w:p w14:paraId="7A7A5D3F" w14:textId="77777777"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lastRenderedPageBreak/>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TS 24.008 [9] clause 10.5.6.6.</w:t>
      </w:r>
    </w:p>
    <w:p w14:paraId="43582FF9" w14:textId="77777777" w:rsidR="00EF7705" w:rsidRPr="00E1433D" w:rsidRDefault="00EF7705" w:rsidP="00EF7705">
      <w:pPr>
        <w:ind w:left="568" w:hanging="284"/>
      </w:pPr>
      <w:r w:rsidRPr="00E1433D">
        <w:t>For PDN procedures:</w:t>
      </w:r>
    </w:p>
    <w:p w14:paraId="2935477D" w14:textId="77777777" w:rsidR="00EF7705" w:rsidRPr="00E1433D" w:rsidRDefault="00EF7705" w:rsidP="00EF7705">
      <w:pPr>
        <w:ind w:left="568" w:hanging="284"/>
      </w:pPr>
      <w:r w:rsidRPr="00E1433D">
        <w:t>The coding of the cause is defined in 3GPP TS 24.301 [46].</w:t>
      </w:r>
    </w:p>
    <w:p w14:paraId="7C044CB1" w14:textId="77777777"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TS 24.301 [46] clause 9.9.4.4.</w:t>
      </w:r>
    </w:p>
    <w:p w14:paraId="4BFF0AAD" w14:textId="77777777" w:rsidR="00EF7705" w:rsidRPr="00E1433D" w:rsidRDefault="00EF7705" w:rsidP="00EF7705">
      <w:pPr>
        <w:ind w:left="568" w:hanging="284"/>
      </w:pPr>
      <w:r w:rsidRPr="00E1433D">
        <w:t>For PDU procedures:</w:t>
      </w:r>
    </w:p>
    <w:p w14:paraId="124969BD" w14:textId="77777777" w:rsidR="00EF7705" w:rsidRPr="00E1433D" w:rsidRDefault="00EF7705" w:rsidP="00EF7705">
      <w:pPr>
        <w:ind w:left="568" w:hanging="284"/>
      </w:pPr>
      <w:r w:rsidRPr="00E1433D">
        <w:t>The coding of the cause is defined in 3GPP TS 24.501 [70].</w:t>
      </w:r>
    </w:p>
    <w:p w14:paraId="256A37CD" w14:textId="77777777"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TS 24.501 [70] clause </w:t>
      </w:r>
      <w:r>
        <w:t>9.11.4.2</w:t>
      </w:r>
      <w:r w:rsidRPr="00E1433D">
        <w:t>.</w:t>
      </w:r>
    </w:p>
    <w:p w14:paraId="76EB7987" w14:textId="77777777" w:rsidR="00E86E7B" w:rsidRPr="00816C4A" w:rsidRDefault="00E86E7B" w:rsidP="00E86E7B">
      <w:pPr>
        <w:pStyle w:val="Heading2"/>
      </w:pPr>
      <w:bookmarkStart w:id="3931" w:name="_Toc44933535"/>
      <w:bookmarkStart w:id="3932" w:name="_Toc50972488"/>
      <w:bookmarkStart w:id="3933" w:name="_Toc57105242"/>
      <w:bookmarkStart w:id="3934" w:name="_Toc138673071"/>
      <w:r w:rsidRPr="00816C4A">
        <w:t>8.140</w:t>
      </w:r>
      <w:r w:rsidRPr="00816C4A">
        <w:tab/>
        <w:t>IP address list</w:t>
      </w:r>
      <w:bookmarkEnd w:id="3926"/>
      <w:bookmarkEnd w:id="3927"/>
      <w:bookmarkEnd w:id="3928"/>
      <w:bookmarkEnd w:id="3929"/>
      <w:bookmarkEnd w:id="3930"/>
      <w:bookmarkEnd w:id="3931"/>
      <w:bookmarkEnd w:id="3932"/>
      <w:bookmarkEnd w:id="3933"/>
      <w:bookmarkEnd w:id="393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77777777" w:rsidR="00E86E7B" w:rsidRPr="00816C4A" w:rsidRDefault="00E86E7B" w:rsidP="00E86E7B">
      <w:pPr>
        <w:pStyle w:val="B1"/>
        <w:rPr>
          <w:noProof/>
        </w:rPr>
      </w:pPr>
      <w:r>
        <w:t>-</w:t>
      </w:r>
      <w:r>
        <w:tab/>
      </w:r>
      <w:r w:rsidRPr="00816C4A">
        <w:rPr>
          <w:noProof/>
        </w:rPr>
        <w:t>coding of Other address : see clause 8.58.</w:t>
      </w:r>
    </w:p>
    <w:p w14:paraId="0F2E40A4" w14:textId="77777777" w:rsidR="00E86E7B" w:rsidRPr="00816C4A" w:rsidRDefault="00E86E7B" w:rsidP="00E86E7B">
      <w:pPr>
        <w:pStyle w:val="Heading2"/>
      </w:pPr>
      <w:bookmarkStart w:id="3935" w:name="_Toc3201096"/>
      <w:bookmarkStart w:id="3936" w:name="_Toc20392839"/>
      <w:bookmarkStart w:id="3937" w:name="_Toc27774486"/>
      <w:bookmarkStart w:id="3938" w:name="_Toc36482946"/>
      <w:bookmarkStart w:id="3939" w:name="_Toc36484606"/>
      <w:bookmarkStart w:id="3940" w:name="_Toc44933536"/>
      <w:bookmarkStart w:id="3941" w:name="_Toc50972489"/>
      <w:bookmarkStart w:id="3942" w:name="_Toc57105243"/>
      <w:bookmarkStart w:id="3943" w:name="_Toc138673072"/>
      <w:r w:rsidRPr="00816C4A">
        <w:t>8.141</w:t>
      </w:r>
      <w:r w:rsidRPr="00816C4A">
        <w:tab/>
        <w:t>Surrounding macrocells</w:t>
      </w:r>
      <w:bookmarkEnd w:id="3935"/>
      <w:bookmarkEnd w:id="3936"/>
      <w:bookmarkEnd w:id="3937"/>
      <w:bookmarkEnd w:id="3938"/>
      <w:bookmarkEnd w:id="3939"/>
      <w:bookmarkEnd w:id="3940"/>
      <w:bookmarkEnd w:id="3941"/>
      <w:bookmarkEnd w:id="3942"/>
      <w:bookmarkEnd w:id="39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List of surrounding macrocells, per access technology</w:t>
      </w:r>
    </w:p>
    <w:p w14:paraId="1CC04B06" w14:textId="77777777" w:rsidR="00E86E7B" w:rsidRPr="00816C4A" w:rsidRDefault="00E86E7B" w:rsidP="00E86E7B">
      <w:r w:rsidRPr="00816C4A">
        <w:t>Coding:</w:t>
      </w:r>
    </w:p>
    <w:p w14:paraId="180ADF54" w14:textId="77777777" w:rsidR="00E86E7B" w:rsidRPr="00816C4A" w:rsidRDefault="00E86E7B" w:rsidP="00E86E7B">
      <w:pPr>
        <w:pStyle w:val="B1"/>
        <w:rPr>
          <w:noProof/>
        </w:rPr>
      </w:pPr>
      <w:r>
        <w:t>-</w:t>
      </w:r>
      <w:r>
        <w:tab/>
      </w:r>
      <w:r w:rsidRPr="00816C4A">
        <w:rPr>
          <w:noProof/>
        </w:rPr>
        <w:t>coding of Access Technology : see clause 8.62.</w:t>
      </w:r>
    </w:p>
    <w:p w14:paraId="74264B31" w14:textId="77777777" w:rsidR="00E86E7B" w:rsidRPr="00816C4A" w:rsidRDefault="00E86E7B" w:rsidP="00E86E7B">
      <w:pPr>
        <w:pStyle w:val="B1"/>
        <w:rPr>
          <w:noProof/>
        </w:rPr>
      </w:pPr>
      <w:r>
        <w:t>-</w:t>
      </w:r>
      <w:r>
        <w:tab/>
      </w:r>
      <w:r w:rsidRPr="00816C4A">
        <w:rPr>
          <w:noProof/>
        </w:rPr>
        <w:t>coding of Location Information : see clause 8.19.</w:t>
      </w:r>
    </w:p>
    <w:p w14:paraId="7C1F810C" w14:textId="77777777" w:rsidR="00E86E7B" w:rsidRPr="00816C4A" w:rsidRDefault="00E86E7B" w:rsidP="00E86E7B">
      <w:pPr>
        <w:pStyle w:val="Heading2"/>
      </w:pPr>
      <w:bookmarkStart w:id="3944" w:name="_Toc3201097"/>
      <w:bookmarkStart w:id="3945" w:name="_Toc20392840"/>
      <w:bookmarkStart w:id="3946" w:name="_Toc27774487"/>
      <w:bookmarkStart w:id="3947" w:name="_Toc36482947"/>
      <w:bookmarkStart w:id="3948" w:name="_Toc36484607"/>
      <w:bookmarkStart w:id="3949" w:name="_Toc44933537"/>
      <w:bookmarkStart w:id="3950" w:name="_Toc50972490"/>
      <w:bookmarkStart w:id="3951" w:name="_Toc57105244"/>
      <w:bookmarkStart w:id="3952" w:name="_Toc138673073"/>
      <w:r w:rsidRPr="00816C4A">
        <w:t>8.142</w:t>
      </w:r>
      <w:r w:rsidRPr="00816C4A">
        <w:tab/>
        <w:t>PDP/PDN/PDU type</w:t>
      </w:r>
      <w:bookmarkEnd w:id="3944"/>
      <w:bookmarkEnd w:id="3945"/>
      <w:bookmarkEnd w:id="3946"/>
      <w:bookmarkEnd w:id="3947"/>
      <w:bookmarkEnd w:id="3948"/>
      <w:bookmarkEnd w:id="3949"/>
      <w:bookmarkEnd w:id="3950"/>
      <w:bookmarkEnd w:id="3951"/>
      <w:bookmarkEnd w:id="3952"/>
    </w:p>
    <w:p w14:paraId="03632764" w14:textId="77777777" w:rsidR="005355DD" w:rsidRPr="00816C4A" w:rsidRDefault="005355DD" w:rsidP="005355DD">
      <w:r w:rsidRPr="00816C4A">
        <w:t>This data object shall contain the PDP, PDN or PDU Session type, as defined in 3GPP TS 24.008 [9] for GERAN and UTRAN, in 3GPP TS 24.301 [46] for E-UTRAN</w:t>
      </w:r>
      <w:r>
        <w:t xml:space="preserve"> and Satellite E-UTRAN</w:t>
      </w:r>
      <w:r w:rsidRPr="00816C4A">
        <w:t xml:space="preserve"> or in 3GPP TS 24.501 [70]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lastRenderedPageBreak/>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77777777" w:rsidR="00E86E7B" w:rsidRPr="00816C4A" w:rsidRDefault="00E86E7B" w:rsidP="00B27DCC">
            <w:pPr>
              <w:spacing w:after="0"/>
              <w:rPr>
                <w:noProof/>
              </w:rPr>
            </w:pPr>
            <w:r w:rsidRPr="00816C4A">
              <w:t>NOTE:</w:t>
            </w:r>
            <w:r w:rsidRPr="00816C4A">
              <w:tab/>
              <w:t>Interpretation of the type depends on the value for the Access Technology (see clause 8.62)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53" w:name="_Toc3201098"/>
      <w:bookmarkStart w:id="3954" w:name="_Toc20392841"/>
      <w:bookmarkStart w:id="3955" w:name="_Toc27774488"/>
      <w:bookmarkStart w:id="3956" w:name="_Toc36482948"/>
      <w:bookmarkStart w:id="3957" w:name="_Toc36484608"/>
      <w:bookmarkStart w:id="3958" w:name="_Toc44933538"/>
      <w:bookmarkStart w:id="3959" w:name="_Toc50972491"/>
      <w:bookmarkStart w:id="3960" w:name="_Toc57105245"/>
      <w:bookmarkStart w:id="3961" w:name="_Toc138673074"/>
      <w:r w:rsidRPr="00816C4A">
        <w:t>8.143</w:t>
      </w:r>
      <w:r w:rsidRPr="00816C4A">
        <w:tab/>
        <w:t>PDU Session Establishment parameters</w:t>
      </w:r>
      <w:bookmarkEnd w:id="3953"/>
      <w:bookmarkEnd w:id="3954"/>
      <w:bookmarkEnd w:id="3955"/>
      <w:bookmarkEnd w:id="3956"/>
      <w:bookmarkEnd w:id="3957"/>
      <w:bookmarkEnd w:id="3958"/>
      <w:bookmarkEnd w:id="3959"/>
      <w:bookmarkEnd w:id="3960"/>
      <w:bookmarkEnd w:id="396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77777777" w:rsidR="00EF7705" w:rsidRPr="00EB092D" w:rsidRDefault="00EF7705" w:rsidP="00EF7705">
      <w:r w:rsidRPr="00EB092D">
        <w:t>The DNN is coded as specified in TS 24.501 [70] clause 9.11.2.1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62" w:name="_Toc36484610"/>
      <w:bookmarkStart w:id="3963" w:name="_Toc44933540"/>
      <w:bookmarkStart w:id="3964" w:name="_Toc50972493"/>
      <w:bookmarkStart w:id="3965" w:name="_Toc57105247"/>
      <w:bookmarkStart w:id="3966" w:name="_Toc138673075"/>
      <w:r>
        <w:lastRenderedPageBreak/>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66"/>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'01' = ME is in i</w:t>
      </w:r>
      <w:r>
        <w:rPr>
          <w:rStyle w:val="fontstyle01"/>
          <w:rFonts w:eastAsia="SimSun" w:hint="eastAsia"/>
          <w:lang w:val="en-US" w:eastAsia="zh-CN"/>
        </w:rPr>
        <w:t>nactive</w:t>
      </w:r>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77777777"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Timing Advance value is equal to the total "Timing offset between uplink and downlink radio frames at the UE, expressed in units of Ts" (Basic time unit), as defined in TS 3</w:t>
      </w:r>
      <w:r>
        <w:rPr>
          <w:rFonts w:eastAsia="SimSun" w:hint="eastAsia"/>
          <w:lang w:val="en-US" w:eastAsia="zh-CN"/>
        </w:rPr>
        <w:t>8</w:t>
      </w:r>
      <w:r>
        <w:t>.211 [73].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0449C8CB" w14:textId="77777777" w:rsidR="006746F6" w:rsidRDefault="006746F6" w:rsidP="006746F6">
      <w:pPr>
        <w:pStyle w:val="Heading2"/>
      </w:pPr>
      <w:bookmarkStart w:id="3967" w:name="_Toc138673076"/>
      <w:r w:rsidRPr="00816C4A">
        <w:t>8.</w:t>
      </w:r>
      <w:r>
        <w:t>145</w:t>
      </w:r>
      <w:r w:rsidRPr="00816C4A">
        <w:tab/>
      </w:r>
      <w:r>
        <w:t>Slices information</w:t>
      </w:r>
      <w:bookmarkEnd w:id="3962"/>
      <w:bookmarkEnd w:id="3963"/>
      <w:bookmarkEnd w:id="3964"/>
      <w:bookmarkEnd w:id="3965"/>
      <w:bookmarkEnd w:id="3967"/>
    </w:p>
    <w:p w14:paraId="3163C280" w14:textId="77777777" w:rsidR="00660539" w:rsidRPr="000C201D" w:rsidRDefault="00660539" w:rsidP="00660539">
      <w:r w:rsidRPr="000C201D">
        <w:t>This data object contain a list of slice information.</w:t>
      </w:r>
    </w:p>
    <w:p w14:paraId="5B298616" w14:textId="77777777" w:rsidR="00660539" w:rsidRPr="000C201D" w:rsidRDefault="00660539" w:rsidP="00660539">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660539" w:rsidRPr="000C201D" w14:paraId="109C94DF" w14:textId="77777777" w:rsidTr="00486D7D">
        <w:trPr>
          <w:jc w:val="center"/>
        </w:trPr>
        <w:tc>
          <w:tcPr>
            <w:tcW w:w="1276" w:type="dxa"/>
          </w:tcPr>
          <w:p w14:paraId="6309CECF" w14:textId="77777777" w:rsidR="00660539" w:rsidRPr="000C201D" w:rsidRDefault="00660539" w:rsidP="00486D7D">
            <w:pPr>
              <w:pStyle w:val="TAH"/>
            </w:pPr>
            <w:r w:rsidRPr="000C201D">
              <w:t>Byte(s)</w:t>
            </w:r>
          </w:p>
        </w:tc>
        <w:tc>
          <w:tcPr>
            <w:tcW w:w="4961" w:type="dxa"/>
          </w:tcPr>
          <w:p w14:paraId="0A4FCCB8" w14:textId="77777777" w:rsidR="00660539" w:rsidRPr="000C201D" w:rsidRDefault="00660539" w:rsidP="00486D7D">
            <w:pPr>
              <w:pStyle w:val="TAH"/>
            </w:pPr>
            <w:r w:rsidRPr="000C201D">
              <w:t>Description</w:t>
            </w:r>
          </w:p>
        </w:tc>
        <w:tc>
          <w:tcPr>
            <w:tcW w:w="1417" w:type="dxa"/>
          </w:tcPr>
          <w:p w14:paraId="326D6970" w14:textId="77777777" w:rsidR="00660539" w:rsidRPr="000C201D" w:rsidRDefault="00660539" w:rsidP="00486D7D">
            <w:pPr>
              <w:pStyle w:val="TAH"/>
            </w:pPr>
            <w:r w:rsidRPr="000C201D">
              <w:t>Length</w:t>
            </w:r>
          </w:p>
        </w:tc>
        <w:tc>
          <w:tcPr>
            <w:tcW w:w="1417" w:type="dxa"/>
          </w:tcPr>
          <w:p w14:paraId="2A72C92D" w14:textId="77777777" w:rsidR="00660539" w:rsidRPr="000C201D" w:rsidRDefault="00660539" w:rsidP="00486D7D">
            <w:pPr>
              <w:pStyle w:val="TAH"/>
            </w:pPr>
            <w:r>
              <w:t>M/O/C</w:t>
            </w:r>
          </w:p>
        </w:tc>
      </w:tr>
      <w:tr w:rsidR="00660539" w:rsidRPr="000C201D" w14:paraId="6411B7D3" w14:textId="77777777" w:rsidTr="00486D7D">
        <w:trPr>
          <w:jc w:val="center"/>
        </w:trPr>
        <w:tc>
          <w:tcPr>
            <w:tcW w:w="1276" w:type="dxa"/>
          </w:tcPr>
          <w:p w14:paraId="6207FA76" w14:textId="77777777" w:rsidR="00660539" w:rsidRPr="000C201D" w:rsidRDefault="00660539" w:rsidP="00486D7D">
            <w:pPr>
              <w:pStyle w:val="TAC"/>
            </w:pPr>
            <w:r w:rsidRPr="000C201D">
              <w:t>1</w:t>
            </w:r>
          </w:p>
        </w:tc>
        <w:tc>
          <w:tcPr>
            <w:tcW w:w="4961" w:type="dxa"/>
          </w:tcPr>
          <w:p w14:paraId="67207DB2" w14:textId="77777777" w:rsidR="00660539" w:rsidRPr="000C201D" w:rsidRDefault="00660539" w:rsidP="00486D7D">
            <w:pPr>
              <w:pStyle w:val="TAL"/>
            </w:pPr>
            <w:r w:rsidRPr="000C201D">
              <w:t>Slices information tag</w:t>
            </w:r>
          </w:p>
        </w:tc>
        <w:tc>
          <w:tcPr>
            <w:tcW w:w="1417" w:type="dxa"/>
          </w:tcPr>
          <w:p w14:paraId="64830707" w14:textId="77777777" w:rsidR="00660539" w:rsidRPr="000C201D" w:rsidRDefault="00660539" w:rsidP="00486D7D">
            <w:pPr>
              <w:pStyle w:val="TAC"/>
            </w:pPr>
            <w:r w:rsidRPr="000C201D">
              <w:t>1</w:t>
            </w:r>
          </w:p>
        </w:tc>
        <w:tc>
          <w:tcPr>
            <w:tcW w:w="1417" w:type="dxa"/>
          </w:tcPr>
          <w:p w14:paraId="11B190EE" w14:textId="77777777" w:rsidR="00660539" w:rsidRPr="000C201D" w:rsidRDefault="00660539" w:rsidP="00486D7D">
            <w:pPr>
              <w:pStyle w:val="TAC"/>
            </w:pPr>
            <w:r>
              <w:t>M</w:t>
            </w:r>
          </w:p>
        </w:tc>
      </w:tr>
      <w:tr w:rsidR="00660539" w:rsidRPr="000C201D" w14:paraId="7B50BBD7" w14:textId="77777777" w:rsidTr="00486D7D">
        <w:trPr>
          <w:jc w:val="center"/>
        </w:trPr>
        <w:tc>
          <w:tcPr>
            <w:tcW w:w="1276" w:type="dxa"/>
          </w:tcPr>
          <w:p w14:paraId="16C610CB" w14:textId="77777777" w:rsidR="00660539" w:rsidRPr="000C201D" w:rsidRDefault="00660539" w:rsidP="00486D7D">
            <w:pPr>
              <w:pStyle w:val="TAC"/>
            </w:pPr>
            <w:r w:rsidRPr="000C201D">
              <w:rPr>
                <w:rFonts w:cs="Arial"/>
                <w:szCs w:val="18"/>
                <w:lang w:eastAsia="fr-FR"/>
              </w:rPr>
              <w:t>2</w:t>
            </w:r>
          </w:p>
        </w:tc>
        <w:tc>
          <w:tcPr>
            <w:tcW w:w="4961" w:type="dxa"/>
          </w:tcPr>
          <w:p w14:paraId="477EE7E1" w14:textId="77777777" w:rsidR="00660539" w:rsidRPr="000C201D" w:rsidRDefault="00660539" w:rsidP="00486D7D">
            <w:pPr>
              <w:pStyle w:val="TAL"/>
            </w:pPr>
            <w:r w:rsidRPr="000C201D">
              <w:t>Length (X</w:t>
            </w:r>
            <w:r>
              <w:t xml:space="preserve"> = 1 + 4n</w:t>
            </w:r>
            <w:r w:rsidRPr="000C201D">
              <w:t>) of bytes following</w:t>
            </w:r>
          </w:p>
        </w:tc>
        <w:tc>
          <w:tcPr>
            <w:tcW w:w="1417" w:type="dxa"/>
          </w:tcPr>
          <w:p w14:paraId="6A927C0D" w14:textId="31472F96" w:rsidR="00660539" w:rsidRPr="000C201D" w:rsidRDefault="00660539" w:rsidP="00486D7D">
            <w:pPr>
              <w:pStyle w:val="TAC"/>
            </w:pPr>
            <w:r>
              <w:t>1</w:t>
            </w:r>
          </w:p>
        </w:tc>
        <w:tc>
          <w:tcPr>
            <w:tcW w:w="1417" w:type="dxa"/>
          </w:tcPr>
          <w:p w14:paraId="10ADEC59" w14:textId="77777777" w:rsidR="00660539" w:rsidRDefault="00660539" w:rsidP="00486D7D">
            <w:pPr>
              <w:pStyle w:val="TAC"/>
            </w:pPr>
            <w:r>
              <w:t>M</w:t>
            </w:r>
          </w:p>
        </w:tc>
      </w:tr>
      <w:tr w:rsidR="00660539" w:rsidRPr="000C201D" w14:paraId="4044A74A" w14:textId="77777777" w:rsidTr="00486D7D">
        <w:trPr>
          <w:jc w:val="center"/>
        </w:trPr>
        <w:tc>
          <w:tcPr>
            <w:tcW w:w="1276" w:type="dxa"/>
          </w:tcPr>
          <w:p w14:paraId="63431912" w14:textId="77777777" w:rsidR="00660539" w:rsidRPr="000C201D" w:rsidRDefault="00660539" w:rsidP="00486D7D">
            <w:pPr>
              <w:pStyle w:val="TAC"/>
            </w:pPr>
            <w:r w:rsidRPr="000C201D">
              <w:t>3</w:t>
            </w:r>
          </w:p>
        </w:tc>
        <w:tc>
          <w:tcPr>
            <w:tcW w:w="4961" w:type="dxa"/>
          </w:tcPr>
          <w:p w14:paraId="2025AC05" w14:textId="77777777" w:rsidR="00660539" w:rsidRPr="000C201D" w:rsidRDefault="00660539" w:rsidP="00486D7D">
            <w:pPr>
              <w:pStyle w:val="TAL"/>
            </w:pPr>
            <w:r w:rsidRPr="000C201D">
              <w:rPr>
                <w:rFonts w:cs="Arial"/>
                <w:szCs w:val="18"/>
                <w:lang w:eastAsia="fr-FR"/>
              </w:rPr>
              <w:t>Number of Served S-NSSAIs (n)</w:t>
            </w:r>
          </w:p>
        </w:tc>
        <w:tc>
          <w:tcPr>
            <w:tcW w:w="1417" w:type="dxa"/>
          </w:tcPr>
          <w:p w14:paraId="6045058B" w14:textId="77777777" w:rsidR="00660539" w:rsidRPr="000C201D" w:rsidRDefault="00660539" w:rsidP="00486D7D">
            <w:pPr>
              <w:pStyle w:val="TAC"/>
            </w:pPr>
            <w:r w:rsidRPr="000C201D">
              <w:t>1</w:t>
            </w:r>
          </w:p>
        </w:tc>
        <w:tc>
          <w:tcPr>
            <w:tcW w:w="1417" w:type="dxa"/>
          </w:tcPr>
          <w:p w14:paraId="52F29B82" w14:textId="77777777" w:rsidR="00660539" w:rsidRPr="000C201D" w:rsidRDefault="00660539" w:rsidP="00486D7D">
            <w:pPr>
              <w:pStyle w:val="TAC"/>
            </w:pPr>
            <w:r>
              <w:t>M</w:t>
            </w:r>
          </w:p>
        </w:tc>
      </w:tr>
      <w:tr w:rsidR="00660539" w:rsidRPr="000C201D" w14:paraId="2D2624A0" w14:textId="77777777" w:rsidTr="00486D7D">
        <w:trPr>
          <w:jc w:val="center"/>
        </w:trPr>
        <w:tc>
          <w:tcPr>
            <w:tcW w:w="1276" w:type="dxa"/>
          </w:tcPr>
          <w:p w14:paraId="24D28C4A" w14:textId="77777777" w:rsidR="00660539" w:rsidRPr="000C201D" w:rsidRDefault="00660539" w:rsidP="00486D7D">
            <w:pPr>
              <w:pStyle w:val="TAC"/>
            </w:pPr>
            <w:r w:rsidRPr="000C201D">
              <w:t>4 to 7</w:t>
            </w:r>
          </w:p>
        </w:tc>
        <w:tc>
          <w:tcPr>
            <w:tcW w:w="4961" w:type="dxa"/>
          </w:tcPr>
          <w:p w14:paraId="3C5CB485" w14:textId="77777777" w:rsidR="00660539" w:rsidRPr="000C201D" w:rsidRDefault="00660539" w:rsidP="00486D7D">
            <w:pPr>
              <w:pStyle w:val="TAL"/>
            </w:pPr>
            <w:r w:rsidRPr="000C201D">
              <w:rPr>
                <w:rFonts w:cs="Arial"/>
                <w:szCs w:val="18"/>
                <w:lang w:eastAsia="fr-FR"/>
              </w:rPr>
              <w:t xml:space="preserve">Served S-NSSAI </w:t>
            </w:r>
            <w:r w:rsidRPr="000C201D">
              <w:t>1 – SST + SD</w:t>
            </w:r>
          </w:p>
        </w:tc>
        <w:tc>
          <w:tcPr>
            <w:tcW w:w="1417" w:type="dxa"/>
          </w:tcPr>
          <w:p w14:paraId="4B8630A7" w14:textId="77777777" w:rsidR="00660539" w:rsidRPr="000C201D" w:rsidRDefault="00660539" w:rsidP="00486D7D">
            <w:pPr>
              <w:pStyle w:val="TAC"/>
            </w:pPr>
            <w:r w:rsidRPr="000C201D">
              <w:t xml:space="preserve"> 4</w:t>
            </w:r>
          </w:p>
        </w:tc>
        <w:tc>
          <w:tcPr>
            <w:tcW w:w="1417" w:type="dxa"/>
          </w:tcPr>
          <w:p w14:paraId="76054471" w14:textId="77777777" w:rsidR="00660539" w:rsidRDefault="00660539" w:rsidP="00486D7D">
            <w:pPr>
              <w:pStyle w:val="TAC"/>
            </w:pPr>
            <w:r>
              <w:t>C</w:t>
            </w:r>
          </w:p>
          <w:p w14:paraId="431F91B8" w14:textId="77777777" w:rsidR="00660539" w:rsidRPr="000C201D" w:rsidRDefault="00660539" w:rsidP="00486D7D">
            <w:pPr>
              <w:pStyle w:val="TAC"/>
            </w:pPr>
            <w:r>
              <w:t>(see Note)</w:t>
            </w:r>
          </w:p>
        </w:tc>
      </w:tr>
      <w:tr w:rsidR="00660539" w:rsidRPr="000C201D" w14:paraId="072A50E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2B57CD5E" w14:textId="77777777" w:rsidR="00660539" w:rsidRPr="000C201D" w:rsidRDefault="00660539" w:rsidP="00486D7D">
            <w:pPr>
              <w:pStyle w:val="TAC"/>
            </w:pPr>
          </w:p>
        </w:tc>
        <w:tc>
          <w:tcPr>
            <w:tcW w:w="4961" w:type="dxa"/>
            <w:tcBorders>
              <w:top w:val="single" w:sz="6" w:space="0" w:color="auto"/>
              <w:left w:val="single" w:sz="6" w:space="0" w:color="auto"/>
              <w:bottom w:val="single" w:sz="6" w:space="0" w:color="auto"/>
              <w:right w:val="single" w:sz="6" w:space="0" w:color="auto"/>
            </w:tcBorders>
          </w:tcPr>
          <w:p w14:paraId="626E4E50" w14:textId="77777777" w:rsidR="00660539" w:rsidRPr="000C201D" w:rsidRDefault="00660539" w:rsidP="00486D7D">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3CBF319F" w14:textId="77777777" w:rsidR="00660539" w:rsidRPr="000C201D" w:rsidRDefault="00660539" w:rsidP="00486D7D">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DDF8372" w14:textId="77777777" w:rsidR="00660539" w:rsidRDefault="00660539" w:rsidP="00486D7D">
            <w:pPr>
              <w:pStyle w:val="TAC"/>
            </w:pPr>
            <w:r>
              <w:t>C</w:t>
            </w:r>
          </w:p>
          <w:p w14:paraId="52C2685B" w14:textId="77777777" w:rsidR="00660539" w:rsidRPr="000C201D" w:rsidRDefault="00660539" w:rsidP="00486D7D">
            <w:pPr>
              <w:pStyle w:val="TAC"/>
            </w:pPr>
            <w:r>
              <w:t>(see Note)</w:t>
            </w:r>
          </w:p>
        </w:tc>
      </w:tr>
      <w:tr w:rsidR="00660539" w:rsidRPr="000C201D" w14:paraId="28F7758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7D6DE888" w14:textId="416207D4" w:rsidR="00660539" w:rsidRPr="000C201D" w:rsidRDefault="00660539" w:rsidP="00486D7D">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C7EA1F6" w14:textId="77777777" w:rsidR="00660539" w:rsidRPr="000C201D" w:rsidRDefault="00660539" w:rsidP="00486D7D">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118649D" w14:textId="77777777" w:rsidR="00660539" w:rsidRPr="000C201D" w:rsidRDefault="00660539" w:rsidP="00486D7D">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FD89375" w14:textId="77777777" w:rsidR="00660539" w:rsidRDefault="00660539" w:rsidP="00486D7D">
            <w:pPr>
              <w:pStyle w:val="TAC"/>
            </w:pPr>
            <w:r>
              <w:t>C</w:t>
            </w:r>
          </w:p>
          <w:p w14:paraId="729DC0B9" w14:textId="77777777" w:rsidR="00660539" w:rsidRPr="000C201D" w:rsidRDefault="00660539" w:rsidP="00486D7D">
            <w:pPr>
              <w:pStyle w:val="TAC"/>
            </w:pPr>
            <w:r>
              <w:t>(see Note)</w:t>
            </w:r>
          </w:p>
        </w:tc>
      </w:tr>
      <w:tr w:rsidR="00660539" w:rsidRPr="000C201D" w14:paraId="70D1C2DE" w14:textId="77777777" w:rsidTr="00486D7D">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3864099E" w14:textId="77777777" w:rsidR="00660539" w:rsidRDefault="00660539" w:rsidP="00486D7D">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3A2DC200" w14:textId="77777777" w:rsidR="00660539" w:rsidRPr="000C201D" w:rsidRDefault="00660539" w:rsidP="00660539"/>
    <w:p w14:paraId="08783D84" w14:textId="77777777" w:rsidR="00660539" w:rsidRPr="000C201D" w:rsidRDefault="00660539" w:rsidP="00660539">
      <w:pPr>
        <w:pStyle w:val="B1"/>
        <w:ind w:left="852"/>
        <w:rPr>
          <w:rFonts w:cs="Arial"/>
          <w:szCs w:val="18"/>
          <w:lang w:eastAsia="fr-FR"/>
        </w:rPr>
      </w:pPr>
      <w:r w:rsidRPr="000C201D">
        <w:rPr>
          <w:rFonts w:cs="Arial"/>
          <w:szCs w:val="18"/>
          <w:lang w:eastAsia="fr-FR"/>
        </w:rPr>
        <w:t>Number of Served S-NSSAIs</w:t>
      </w:r>
    </w:p>
    <w:p w14:paraId="07DC9752" w14:textId="77777777" w:rsidR="00660539" w:rsidRPr="000C201D" w:rsidRDefault="00660539" w:rsidP="00660539">
      <w:pPr>
        <w:pStyle w:val="B1"/>
        <w:ind w:left="852"/>
      </w:pPr>
      <w:r w:rsidRPr="000C201D">
        <w:t>-</w:t>
      </w:r>
      <w:r w:rsidRPr="000C201D">
        <w:tab/>
        <w:t>Contents:</w:t>
      </w:r>
    </w:p>
    <w:p w14:paraId="34A5D844" w14:textId="77777777" w:rsidR="00660539" w:rsidRPr="000C201D" w:rsidRDefault="00660539" w:rsidP="00660539">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9667A60" w14:textId="77777777" w:rsidR="00660539" w:rsidRPr="000C201D" w:rsidRDefault="00660539" w:rsidP="00660539">
      <w:pPr>
        <w:pStyle w:val="B1"/>
        <w:ind w:left="852"/>
        <w:rPr>
          <w:rFonts w:cs="Arial"/>
          <w:szCs w:val="18"/>
          <w:lang w:eastAsia="fr-FR"/>
        </w:rPr>
      </w:pPr>
      <w:r w:rsidRPr="000C201D">
        <w:rPr>
          <w:rFonts w:cs="Arial"/>
          <w:szCs w:val="18"/>
          <w:lang w:eastAsia="fr-FR"/>
        </w:rPr>
        <w:t>Served S-NSSAI</w:t>
      </w:r>
    </w:p>
    <w:p w14:paraId="4B718E44" w14:textId="77777777" w:rsidR="00660539" w:rsidRPr="000C201D" w:rsidRDefault="00660539" w:rsidP="00660539">
      <w:pPr>
        <w:pStyle w:val="B1"/>
        <w:ind w:left="852"/>
      </w:pPr>
      <w:r w:rsidRPr="000C201D">
        <w:t>-</w:t>
      </w:r>
      <w:r w:rsidRPr="000C201D">
        <w:tab/>
        <w:t>Coding:</w:t>
      </w:r>
    </w:p>
    <w:p w14:paraId="5E6B94ED" w14:textId="68D3164C" w:rsidR="00660539" w:rsidRPr="000C201D" w:rsidRDefault="00660539" w:rsidP="00660539">
      <w:pPr>
        <w:ind w:left="852"/>
      </w:pPr>
      <w:r w:rsidRPr="000C201D">
        <w:rPr>
          <w:rFonts w:cs="Arial"/>
          <w:szCs w:val="18"/>
          <w:lang w:eastAsia="fr-FR"/>
        </w:rPr>
        <w:t xml:space="preserve">S-NSSAI </w:t>
      </w:r>
      <w:r w:rsidRPr="000C201D">
        <w:t>shall be coded on 32 bits.</w:t>
      </w:r>
    </w:p>
    <w:p w14:paraId="603D3A36" w14:textId="16B1E472" w:rsidR="00660539" w:rsidRPr="000C201D" w:rsidRDefault="00660539" w:rsidP="00660539">
      <w:pPr>
        <w:pStyle w:val="B1"/>
        <w:ind w:left="1420"/>
      </w:pPr>
      <w:r w:rsidRPr="000C201D">
        <w:t>-</w:t>
      </w:r>
      <w:r w:rsidRPr="000C201D">
        <w:tab/>
        <w:t>As specified in TS 23.003 [30], SD reserved value "no SD value associated with the SST" defined as hexadecimal FFFFFF shall be used to pad value to 32 bits</w:t>
      </w:r>
    </w:p>
    <w:p w14:paraId="2CB79E8A" w14:textId="257A22EC" w:rsidR="002601BD" w:rsidRPr="00816C4A" w:rsidRDefault="002601BD" w:rsidP="002601BD">
      <w:pPr>
        <w:pStyle w:val="Heading2"/>
      </w:pPr>
      <w:bookmarkStart w:id="3968" w:name="_Toc138673077"/>
      <w:r w:rsidRPr="00816C4A">
        <w:lastRenderedPageBreak/>
        <w:t>8.</w:t>
      </w:r>
      <w:r>
        <w:t>146</w:t>
      </w:r>
      <w:r w:rsidRPr="00816C4A">
        <w:tab/>
      </w:r>
      <w:r>
        <w:t>SOR-CMCI</w:t>
      </w:r>
      <w:bookmarkEnd w:id="396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601BD" w:rsidRPr="00816C4A" w14:paraId="2127E55B" w14:textId="77777777" w:rsidTr="00DF4D17">
        <w:trPr>
          <w:cantSplit/>
          <w:jc w:val="center"/>
        </w:trPr>
        <w:tc>
          <w:tcPr>
            <w:tcW w:w="1559" w:type="dxa"/>
          </w:tcPr>
          <w:p w14:paraId="1B49DAB8" w14:textId="77777777" w:rsidR="002601BD" w:rsidRPr="00816C4A" w:rsidRDefault="002601BD" w:rsidP="00DF4D17">
            <w:pPr>
              <w:pStyle w:val="TAH"/>
              <w:rPr>
                <w:lang w:eastAsia="en-GB"/>
              </w:rPr>
            </w:pPr>
            <w:r w:rsidRPr="00816C4A">
              <w:rPr>
                <w:lang w:eastAsia="en-GB"/>
              </w:rPr>
              <w:t>Byte(s)</w:t>
            </w:r>
          </w:p>
        </w:tc>
        <w:tc>
          <w:tcPr>
            <w:tcW w:w="4820" w:type="dxa"/>
          </w:tcPr>
          <w:p w14:paraId="7B587C5D" w14:textId="77777777" w:rsidR="002601BD" w:rsidRPr="00816C4A" w:rsidRDefault="002601BD" w:rsidP="00DF4D17">
            <w:pPr>
              <w:pStyle w:val="TAH"/>
              <w:rPr>
                <w:lang w:eastAsia="en-GB"/>
              </w:rPr>
            </w:pPr>
            <w:r w:rsidRPr="00816C4A">
              <w:rPr>
                <w:lang w:eastAsia="en-GB"/>
              </w:rPr>
              <w:t>Description</w:t>
            </w:r>
          </w:p>
        </w:tc>
        <w:tc>
          <w:tcPr>
            <w:tcW w:w="1416" w:type="dxa"/>
          </w:tcPr>
          <w:p w14:paraId="0CA7EC7B" w14:textId="77777777" w:rsidR="002601BD" w:rsidRPr="00816C4A" w:rsidRDefault="002601BD" w:rsidP="00DF4D17">
            <w:pPr>
              <w:pStyle w:val="TAH"/>
              <w:rPr>
                <w:lang w:eastAsia="en-GB"/>
              </w:rPr>
            </w:pPr>
            <w:r w:rsidRPr="00816C4A">
              <w:rPr>
                <w:lang w:eastAsia="en-GB"/>
              </w:rPr>
              <w:t>Length</w:t>
            </w:r>
          </w:p>
        </w:tc>
      </w:tr>
      <w:tr w:rsidR="002601BD" w:rsidRPr="00816C4A" w14:paraId="6A33F098" w14:textId="77777777" w:rsidTr="00DF4D17">
        <w:trPr>
          <w:cantSplit/>
          <w:jc w:val="center"/>
        </w:trPr>
        <w:tc>
          <w:tcPr>
            <w:tcW w:w="1559" w:type="dxa"/>
          </w:tcPr>
          <w:p w14:paraId="12969027" w14:textId="77777777" w:rsidR="002601BD" w:rsidRPr="00816C4A" w:rsidRDefault="002601BD" w:rsidP="00DF4D17">
            <w:pPr>
              <w:pStyle w:val="TAC"/>
              <w:rPr>
                <w:lang w:eastAsia="en-GB"/>
              </w:rPr>
            </w:pPr>
            <w:r w:rsidRPr="00816C4A">
              <w:rPr>
                <w:lang w:eastAsia="en-GB"/>
              </w:rPr>
              <w:t>1</w:t>
            </w:r>
          </w:p>
        </w:tc>
        <w:tc>
          <w:tcPr>
            <w:tcW w:w="4820" w:type="dxa"/>
          </w:tcPr>
          <w:p w14:paraId="3524F592" w14:textId="77777777" w:rsidR="002601BD" w:rsidRPr="00816C4A" w:rsidRDefault="002601BD" w:rsidP="00DF4D17">
            <w:pPr>
              <w:pStyle w:val="TAL"/>
              <w:rPr>
                <w:lang w:val="sv-SE"/>
              </w:rPr>
            </w:pPr>
            <w:r>
              <w:rPr>
                <w:lang w:val="sv-SE"/>
              </w:rPr>
              <w:t>SOR-CMCI</w:t>
            </w:r>
            <w:r w:rsidRPr="00816C4A">
              <w:rPr>
                <w:lang w:val="sv-SE"/>
              </w:rPr>
              <w:t xml:space="preserve"> tag</w:t>
            </w:r>
          </w:p>
        </w:tc>
        <w:tc>
          <w:tcPr>
            <w:tcW w:w="1416" w:type="dxa"/>
          </w:tcPr>
          <w:p w14:paraId="65EDADDD" w14:textId="77777777" w:rsidR="002601BD" w:rsidRPr="00816C4A" w:rsidRDefault="002601BD" w:rsidP="00DF4D17">
            <w:pPr>
              <w:pStyle w:val="TAC"/>
              <w:rPr>
                <w:lang w:eastAsia="en-GB"/>
              </w:rPr>
            </w:pPr>
            <w:r w:rsidRPr="00816C4A">
              <w:rPr>
                <w:lang w:eastAsia="en-GB"/>
              </w:rPr>
              <w:t>1</w:t>
            </w:r>
          </w:p>
        </w:tc>
      </w:tr>
      <w:tr w:rsidR="002601BD" w:rsidRPr="00816C4A" w14:paraId="41A740CD" w14:textId="77777777" w:rsidTr="00DF4D17">
        <w:trPr>
          <w:cantSplit/>
          <w:jc w:val="center"/>
        </w:trPr>
        <w:tc>
          <w:tcPr>
            <w:tcW w:w="1559" w:type="dxa"/>
          </w:tcPr>
          <w:p w14:paraId="65A1D3FA" w14:textId="77777777" w:rsidR="002601BD" w:rsidRPr="00816C4A" w:rsidRDefault="002601BD" w:rsidP="00DF4D17">
            <w:pPr>
              <w:pStyle w:val="TAC"/>
              <w:rPr>
                <w:lang w:eastAsia="en-GB"/>
              </w:rPr>
            </w:pPr>
            <w:r w:rsidRPr="00816C4A">
              <w:rPr>
                <w:lang w:eastAsia="en-GB"/>
              </w:rPr>
              <w:t>2</w:t>
            </w:r>
          </w:p>
        </w:tc>
        <w:tc>
          <w:tcPr>
            <w:tcW w:w="4820" w:type="dxa"/>
          </w:tcPr>
          <w:p w14:paraId="0C4E1915" w14:textId="77777777" w:rsidR="002601BD" w:rsidRPr="00816C4A" w:rsidRDefault="002601BD" w:rsidP="00DF4D17">
            <w:pPr>
              <w:pStyle w:val="TAL"/>
            </w:pPr>
            <w:r>
              <w:t>Length (X)</w:t>
            </w:r>
          </w:p>
        </w:tc>
        <w:tc>
          <w:tcPr>
            <w:tcW w:w="1416" w:type="dxa"/>
          </w:tcPr>
          <w:p w14:paraId="2B24E663" w14:textId="77777777" w:rsidR="002601BD" w:rsidRPr="00816C4A" w:rsidRDefault="002601BD" w:rsidP="00DF4D17">
            <w:pPr>
              <w:pStyle w:val="TAC"/>
              <w:rPr>
                <w:lang w:eastAsia="en-GB"/>
              </w:rPr>
            </w:pPr>
            <w:r>
              <w:rPr>
                <w:lang w:eastAsia="en-GB"/>
              </w:rPr>
              <w:t>2</w:t>
            </w:r>
          </w:p>
        </w:tc>
      </w:tr>
      <w:tr w:rsidR="002601BD" w:rsidRPr="00816C4A" w14:paraId="7D9D4CA2" w14:textId="77777777" w:rsidTr="00DF4D17">
        <w:trPr>
          <w:cantSplit/>
          <w:jc w:val="center"/>
        </w:trPr>
        <w:tc>
          <w:tcPr>
            <w:tcW w:w="1559" w:type="dxa"/>
          </w:tcPr>
          <w:p w14:paraId="486DD456" w14:textId="77777777" w:rsidR="002601BD" w:rsidRPr="00816C4A" w:rsidRDefault="002601BD" w:rsidP="00DF4D17">
            <w:pPr>
              <w:pStyle w:val="PL"/>
              <w:jc w:val="center"/>
              <w:rPr>
                <w:rFonts w:ascii="Arial" w:hAnsi="Arial"/>
                <w:sz w:val="18"/>
              </w:rPr>
            </w:pPr>
            <w:r>
              <w:rPr>
                <w:rFonts w:ascii="Arial" w:hAnsi="Arial"/>
                <w:sz w:val="18"/>
              </w:rPr>
              <w:t>4</w:t>
            </w:r>
            <w:r w:rsidRPr="00816C4A">
              <w:rPr>
                <w:rFonts w:ascii="Arial" w:hAnsi="Arial"/>
                <w:sz w:val="18"/>
              </w:rPr>
              <w:t xml:space="preserve"> to </w:t>
            </w:r>
            <w:r>
              <w:rPr>
                <w:rFonts w:ascii="Arial" w:hAnsi="Arial"/>
                <w:sz w:val="18"/>
              </w:rPr>
              <w:t>(3+X)</w:t>
            </w:r>
          </w:p>
        </w:tc>
        <w:tc>
          <w:tcPr>
            <w:tcW w:w="4820" w:type="dxa"/>
          </w:tcPr>
          <w:p w14:paraId="3877B53E" w14:textId="77777777" w:rsidR="002601BD" w:rsidRPr="00816C4A" w:rsidRDefault="002601BD" w:rsidP="00DF4D17">
            <w:pPr>
              <w:pStyle w:val="TAR"/>
              <w:jc w:val="left"/>
            </w:pPr>
            <w:r>
              <w:t>SOR-CMCI parameters</w:t>
            </w:r>
          </w:p>
        </w:tc>
        <w:tc>
          <w:tcPr>
            <w:tcW w:w="1416" w:type="dxa"/>
          </w:tcPr>
          <w:p w14:paraId="6370E8BB" w14:textId="77777777" w:rsidR="002601BD" w:rsidRPr="00816C4A" w:rsidRDefault="002601BD" w:rsidP="00DF4D17">
            <w:pPr>
              <w:pStyle w:val="PL"/>
              <w:jc w:val="center"/>
              <w:rPr>
                <w:rFonts w:ascii="Arial" w:hAnsi="Arial"/>
                <w:sz w:val="18"/>
              </w:rPr>
            </w:pPr>
            <w:r>
              <w:rPr>
                <w:rFonts w:ascii="Arial" w:hAnsi="Arial"/>
                <w:sz w:val="18"/>
              </w:rPr>
              <w:t>X</w:t>
            </w:r>
          </w:p>
        </w:tc>
      </w:tr>
    </w:tbl>
    <w:p w14:paraId="1691E8FA" w14:textId="77777777" w:rsidR="002601BD" w:rsidRPr="00816C4A" w:rsidRDefault="002601BD" w:rsidP="002601BD"/>
    <w:p w14:paraId="464A10DD" w14:textId="794A2C0D" w:rsidR="002601BD" w:rsidRDefault="002601BD" w:rsidP="002601BD">
      <w:pPr>
        <w:pStyle w:val="B1"/>
        <w:ind w:firstLine="0"/>
      </w:pPr>
      <w:r w:rsidRPr="00816C4A">
        <w:t xml:space="preserve">Coding of </w:t>
      </w:r>
      <w:r w:rsidRPr="00C26365">
        <w:t>SOR-CMCI parameters</w:t>
      </w:r>
      <w:r w:rsidRPr="00816C4A">
        <w:t>:</w:t>
      </w:r>
      <w:r w:rsidRPr="00EB092D">
        <w:t xml:space="preserve">The </w:t>
      </w:r>
      <w:r>
        <w:t>SOR-CMCI parameters</w:t>
      </w:r>
      <w:r w:rsidRPr="00EB092D">
        <w:t xml:space="preserve"> </w:t>
      </w:r>
      <w:r>
        <w:t>are</w:t>
      </w:r>
      <w:r w:rsidRPr="00EB092D">
        <w:t xml:space="preserve"> coded as specified i</w:t>
      </w:r>
      <w:r>
        <w:t>n TS 24.501 [70] clause 9.11.3.51 and start from octet (o+3) of SOR-CMCI as defined in Figure 9.11.3.51.7 of TS 24.501 [70].</w:t>
      </w:r>
    </w:p>
    <w:p w14:paraId="1C431F04" w14:textId="6B65BD35" w:rsidR="002C5E13" w:rsidRPr="00816C4A" w:rsidRDefault="002C7D68" w:rsidP="002C5E13">
      <w:pPr>
        <w:pStyle w:val="Heading2"/>
      </w:pPr>
      <w:bookmarkStart w:id="3969" w:name="_Toc99609879"/>
      <w:bookmarkStart w:id="3970" w:name="_Toc138673078"/>
      <w:r>
        <w:t>8.147</w:t>
      </w:r>
      <w:r w:rsidR="002C5E13">
        <w:tab/>
        <w:t>CA</w:t>
      </w:r>
      <w:r w:rsidR="002C5E13" w:rsidRPr="00816C4A">
        <w:t>G cell selection status</w:t>
      </w:r>
      <w:bookmarkEnd w:id="3969"/>
      <w:bookmarkEnd w:id="397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3690A163" w14:textId="77777777" w:rsidTr="00C5562E">
        <w:trPr>
          <w:cantSplit/>
          <w:jc w:val="center"/>
        </w:trPr>
        <w:tc>
          <w:tcPr>
            <w:tcW w:w="1559" w:type="dxa"/>
          </w:tcPr>
          <w:p w14:paraId="5609A3EF" w14:textId="77777777" w:rsidR="002C5E13" w:rsidRPr="00816C4A" w:rsidRDefault="002C5E13" w:rsidP="00C5562E">
            <w:pPr>
              <w:pStyle w:val="TAH"/>
              <w:rPr>
                <w:lang w:eastAsia="en-GB"/>
              </w:rPr>
            </w:pPr>
            <w:r w:rsidRPr="00816C4A">
              <w:rPr>
                <w:lang w:eastAsia="en-GB"/>
              </w:rPr>
              <w:t>Byte(s)</w:t>
            </w:r>
          </w:p>
        </w:tc>
        <w:tc>
          <w:tcPr>
            <w:tcW w:w="4820" w:type="dxa"/>
          </w:tcPr>
          <w:p w14:paraId="4AE2EC9A" w14:textId="77777777" w:rsidR="002C5E13" w:rsidRPr="00816C4A" w:rsidRDefault="002C5E13" w:rsidP="00C5562E">
            <w:pPr>
              <w:pStyle w:val="TAH"/>
              <w:rPr>
                <w:lang w:eastAsia="en-GB"/>
              </w:rPr>
            </w:pPr>
            <w:r w:rsidRPr="00816C4A">
              <w:rPr>
                <w:lang w:eastAsia="en-GB"/>
              </w:rPr>
              <w:t>Description</w:t>
            </w:r>
          </w:p>
        </w:tc>
        <w:tc>
          <w:tcPr>
            <w:tcW w:w="1416" w:type="dxa"/>
          </w:tcPr>
          <w:p w14:paraId="7E9BB58B" w14:textId="77777777" w:rsidR="002C5E13" w:rsidRPr="00816C4A" w:rsidRDefault="002C5E13" w:rsidP="00C5562E">
            <w:pPr>
              <w:pStyle w:val="TAH"/>
              <w:rPr>
                <w:lang w:eastAsia="en-GB"/>
              </w:rPr>
            </w:pPr>
            <w:r w:rsidRPr="00816C4A">
              <w:rPr>
                <w:lang w:eastAsia="en-GB"/>
              </w:rPr>
              <w:t>Length</w:t>
            </w:r>
          </w:p>
        </w:tc>
      </w:tr>
      <w:tr w:rsidR="002C5E13" w:rsidRPr="00816C4A" w14:paraId="3DC9189A" w14:textId="77777777" w:rsidTr="00C5562E">
        <w:trPr>
          <w:cantSplit/>
          <w:jc w:val="center"/>
        </w:trPr>
        <w:tc>
          <w:tcPr>
            <w:tcW w:w="1559" w:type="dxa"/>
          </w:tcPr>
          <w:p w14:paraId="658C3199" w14:textId="77777777" w:rsidR="002C5E13" w:rsidRPr="00816C4A" w:rsidRDefault="002C5E13" w:rsidP="00C5562E">
            <w:pPr>
              <w:pStyle w:val="TAC"/>
              <w:rPr>
                <w:lang w:eastAsia="en-GB"/>
              </w:rPr>
            </w:pPr>
            <w:r w:rsidRPr="00816C4A">
              <w:rPr>
                <w:lang w:eastAsia="en-GB"/>
              </w:rPr>
              <w:t>1</w:t>
            </w:r>
          </w:p>
        </w:tc>
        <w:tc>
          <w:tcPr>
            <w:tcW w:w="4820" w:type="dxa"/>
          </w:tcPr>
          <w:p w14:paraId="4E57A43B" w14:textId="77777777" w:rsidR="002C5E13" w:rsidRPr="00816C4A" w:rsidRDefault="002C5E13" w:rsidP="00C5562E">
            <w:pPr>
              <w:pStyle w:val="TAL"/>
              <w:rPr>
                <w:lang w:val="en-US"/>
              </w:rPr>
            </w:pPr>
            <w:r w:rsidRPr="00816C4A">
              <w:rPr>
                <w:lang w:val="en-US"/>
              </w:rPr>
              <w:t>C</w:t>
            </w:r>
            <w:r>
              <w:rPr>
                <w:lang w:val="en-US"/>
              </w:rPr>
              <w:t>A</w:t>
            </w:r>
            <w:r w:rsidRPr="00816C4A">
              <w:rPr>
                <w:lang w:val="en-US"/>
              </w:rPr>
              <w:t>G cell selection status tag</w:t>
            </w:r>
          </w:p>
        </w:tc>
        <w:tc>
          <w:tcPr>
            <w:tcW w:w="1416" w:type="dxa"/>
          </w:tcPr>
          <w:p w14:paraId="1344499F" w14:textId="77777777" w:rsidR="002C5E13" w:rsidRPr="00816C4A" w:rsidRDefault="002C5E13" w:rsidP="00C5562E">
            <w:pPr>
              <w:pStyle w:val="TAC"/>
              <w:rPr>
                <w:lang w:eastAsia="en-GB"/>
              </w:rPr>
            </w:pPr>
            <w:r w:rsidRPr="00816C4A">
              <w:rPr>
                <w:lang w:eastAsia="en-GB"/>
              </w:rPr>
              <w:t>1</w:t>
            </w:r>
          </w:p>
        </w:tc>
      </w:tr>
      <w:tr w:rsidR="002C5E13" w:rsidRPr="00816C4A" w14:paraId="192EA763" w14:textId="77777777" w:rsidTr="00C5562E">
        <w:trPr>
          <w:cantSplit/>
          <w:jc w:val="center"/>
        </w:trPr>
        <w:tc>
          <w:tcPr>
            <w:tcW w:w="1559" w:type="dxa"/>
          </w:tcPr>
          <w:p w14:paraId="66C19C7E" w14:textId="77777777" w:rsidR="002C5E13" w:rsidRPr="00816C4A" w:rsidRDefault="002C5E13" w:rsidP="00C5562E">
            <w:pPr>
              <w:pStyle w:val="TAC"/>
              <w:rPr>
                <w:lang w:eastAsia="en-GB"/>
              </w:rPr>
            </w:pPr>
            <w:r w:rsidRPr="00816C4A">
              <w:rPr>
                <w:lang w:eastAsia="en-GB"/>
              </w:rPr>
              <w:t>2</w:t>
            </w:r>
          </w:p>
        </w:tc>
        <w:tc>
          <w:tcPr>
            <w:tcW w:w="4820" w:type="dxa"/>
          </w:tcPr>
          <w:p w14:paraId="2C9D71BB" w14:textId="77777777" w:rsidR="002C5E13" w:rsidRPr="00816C4A" w:rsidRDefault="002C5E13" w:rsidP="00C5562E">
            <w:pPr>
              <w:pStyle w:val="TAL"/>
            </w:pPr>
            <w:r w:rsidRPr="00816C4A">
              <w:t xml:space="preserve">Length </w:t>
            </w:r>
          </w:p>
        </w:tc>
        <w:tc>
          <w:tcPr>
            <w:tcW w:w="1416" w:type="dxa"/>
          </w:tcPr>
          <w:p w14:paraId="2F20D240" w14:textId="77777777" w:rsidR="002C5E13" w:rsidRPr="00816C4A" w:rsidRDefault="002C5E13" w:rsidP="00C5562E">
            <w:pPr>
              <w:pStyle w:val="TAC"/>
              <w:rPr>
                <w:lang w:eastAsia="en-GB"/>
              </w:rPr>
            </w:pPr>
            <w:r w:rsidRPr="00816C4A">
              <w:rPr>
                <w:lang w:eastAsia="en-GB"/>
              </w:rPr>
              <w:t>1</w:t>
            </w:r>
          </w:p>
        </w:tc>
      </w:tr>
      <w:tr w:rsidR="002C5E13" w:rsidRPr="00816C4A" w14:paraId="43E40B6E" w14:textId="77777777" w:rsidTr="00C5562E">
        <w:trPr>
          <w:cantSplit/>
          <w:jc w:val="center"/>
        </w:trPr>
        <w:tc>
          <w:tcPr>
            <w:tcW w:w="1559" w:type="dxa"/>
          </w:tcPr>
          <w:p w14:paraId="2DD8350B" w14:textId="77777777" w:rsidR="002C5E13" w:rsidRPr="00816C4A" w:rsidRDefault="002C5E13" w:rsidP="00C5562E">
            <w:pPr>
              <w:pStyle w:val="PL"/>
              <w:jc w:val="center"/>
              <w:rPr>
                <w:rFonts w:ascii="Arial" w:hAnsi="Arial"/>
                <w:sz w:val="18"/>
              </w:rPr>
            </w:pPr>
            <w:r w:rsidRPr="00816C4A">
              <w:rPr>
                <w:rFonts w:ascii="Arial" w:hAnsi="Arial"/>
                <w:sz w:val="18"/>
              </w:rPr>
              <w:t xml:space="preserve">3 </w:t>
            </w:r>
          </w:p>
        </w:tc>
        <w:tc>
          <w:tcPr>
            <w:tcW w:w="4820" w:type="dxa"/>
          </w:tcPr>
          <w:p w14:paraId="5A77A3B0" w14:textId="77777777" w:rsidR="002C5E13" w:rsidRPr="00816C4A" w:rsidRDefault="002C5E13" w:rsidP="00C5562E">
            <w:pPr>
              <w:pStyle w:val="TAR"/>
              <w:jc w:val="left"/>
            </w:pPr>
            <w:r w:rsidRPr="00816C4A">
              <w:t>C</w:t>
            </w:r>
            <w:r>
              <w:t>A</w:t>
            </w:r>
            <w:r w:rsidRPr="00816C4A">
              <w:t>G cell selection status</w:t>
            </w:r>
          </w:p>
        </w:tc>
        <w:tc>
          <w:tcPr>
            <w:tcW w:w="1416" w:type="dxa"/>
          </w:tcPr>
          <w:p w14:paraId="3ACF75B9" w14:textId="77777777" w:rsidR="002C5E13" w:rsidRPr="00816C4A" w:rsidRDefault="002C5E13" w:rsidP="00C5562E">
            <w:pPr>
              <w:pStyle w:val="PL"/>
              <w:jc w:val="center"/>
              <w:rPr>
                <w:rFonts w:ascii="Arial" w:hAnsi="Arial"/>
                <w:sz w:val="18"/>
              </w:rPr>
            </w:pPr>
            <w:r w:rsidRPr="00816C4A">
              <w:rPr>
                <w:rFonts w:ascii="Arial" w:hAnsi="Arial"/>
                <w:sz w:val="18"/>
              </w:rPr>
              <w:t>2</w:t>
            </w:r>
          </w:p>
        </w:tc>
      </w:tr>
    </w:tbl>
    <w:p w14:paraId="1E9750E8" w14:textId="77777777" w:rsidR="002C5E13" w:rsidRDefault="002C5E13" w:rsidP="002C5E13">
      <w:pPr>
        <w:pStyle w:val="B1"/>
      </w:pPr>
    </w:p>
    <w:p w14:paraId="2E0794DF" w14:textId="77777777" w:rsidR="002C5E13" w:rsidRPr="00816C4A" w:rsidRDefault="002C5E13" w:rsidP="002C5E13">
      <w:pPr>
        <w:pStyle w:val="B1"/>
      </w:pPr>
      <w:r w:rsidRPr="00816C4A">
        <w:t>Coding of C</w:t>
      </w:r>
      <w:r>
        <w:t>A</w:t>
      </w:r>
      <w:r w:rsidRPr="00816C4A">
        <w:t>G cell selection status:</w:t>
      </w:r>
    </w:p>
    <w:p w14:paraId="73E6F883" w14:textId="77777777" w:rsidR="002C5E13" w:rsidRPr="00816C4A" w:rsidRDefault="002C5E13" w:rsidP="002C5E13">
      <w:pPr>
        <w:pStyle w:val="B1"/>
      </w:pPr>
      <w:r w:rsidRPr="00816C4A">
        <w:t>Byte 1 : general information</w:t>
      </w:r>
    </w:p>
    <w:p w14:paraId="7ED8C10F" w14:textId="77777777" w:rsidR="002C5E13" w:rsidRPr="00816C4A" w:rsidRDefault="002C5E13" w:rsidP="002C5E13">
      <w:pPr>
        <w:pStyle w:val="B2"/>
      </w:pPr>
      <w:r>
        <w:t>-</w:t>
      </w:r>
      <w:r>
        <w:tab/>
      </w:r>
      <w:r w:rsidRPr="00816C4A">
        <w:t>'00'  = not camped on a C</w:t>
      </w:r>
      <w:r>
        <w:t>A</w:t>
      </w:r>
      <w:r w:rsidRPr="00816C4A">
        <w:t xml:space="preserve">G </w:t>
      </w:r>
      <w:r>
        <w:t>cell</w:t>
      </w:r>
    </w:p>
    <w:p w14:paraId="5C7345DF" w14:textId="77777777" w:rsidR="002C5E13" w:rsidRPr="00816C4A" w:rsidRDefault="002C5E13" w:rsidP="002C5E13">
      <w:pPr>
        <w:pStyle w:val="B2"/>
      </w:pPr>
      <w:r>
        <w:t>-</w:t>
      </w:r>
      <w:r>
        <w:tab/>
      </w:r>
      <w:r w:rsidRPr="00816C4A">
        <w:t xml:space="preserve">'01' = camped on a </w:t>
      </w:r>
      <w:r>
        <w:t>CAG cell</w:t>
      </w:r>
    </w:p>
    <w:p w14:paraId="4D4C6BBB" w14:textId="77777777" w:rsidR="002C5E13" w:rsidRPr="00816C4A" w:rsidRDefault="002C5E13" w:rsidP="002C5E13">
      <w:pPr>
        <w:pStyle w:val="B2"/>
      </w:pPr>
      <w:r>
        <w:t>-</w:t>
      </w:r>
      <w:r>
        <w:tab/>
      </w:r>
      <w:r w:rsidRPr="00816C4A">
        <w:t>other values are RFU</w:t>
      </w:r>
    </w:p>
    <w:p w14:paraId="07CDB81C" w14:textId="77777777" w:rsidR="002C5E13" w:rsidRPr="00816C4A" w:rsidRDefault="002C5E13" w:rsidP="002C5E13">
      <w:pPr>
        <w:ind w:firstLine="284"/>
      </w:pPr>
      <w:r w:rsidRPr="00816C4A">
        <w:t>Byte 2 : additional information</w:t>
      </w:r>
    </w:p>
    <w:p w14:paraId="7A1CAF1C" w14:textId="77777777" w:rsidR="002C5E13" w:rsidRPr="00816C4A" w:rsidRDefault="002C5E13" w:rsidP="002C5E13">
      <w:pPr>
        <w:pStyle w:val="B2"/>
      </w:pPr>
      <w:r w:rsidRPr="00816C4A">
        <w:t>This byte may contain additional information. If additional information is present, bit b1 shall be set to 1. If b1 is set to 0, this byte shall be ignored.</w:t>
      </w:r>
    </w:p>
    <w:p w14:paraId="3976B411" w14:textId="77777777" w:rsidR="002C5E13" w:rsidRPr="00816C4A" w:rsidRDefault="002C5E13" w:rsidP="002C5E13">
      <w:pPr>
        <w:pStyle w:val="B2"/>
      </w:pPr>
      <w:r w:rsidRPr="00816C4A">
        <w:t>Bits b7 and b8 indicate the C</w:t>
      </w:r>
      <w:r>
        <w:t>A</w:t>
      </w:r>
      <w:r w:rsidRPr="00816C4A">
        <w:t>G selection mechanism used; see TS 2</w:t>
      </w:r>
      <w:r>
        <w:t>3</w:t>
      </w:r>
      <w:r w:rsidRPr="00816C4A">
        <w:t>.</w:t>
      </w:r>
      <w:r>
        <w:t>122</w:t>
      </w:r>
      <w:r w:rsidRPr="00816C4A">
        <w:t xml:space="preserve"> [</w:t>
      </w:r>
      <w:r>
        <w:t>7</w:t>
      </w:r>
      <w:r w:rsidRPr="00816C4A">
        <w:t>].</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C5E13" w:rsidRPr="00816C4A" w14:paraId="700908AC" w14:textId="77777777" w:rsidTr="00C5562E">
        <w:trPr>
          <w:gridAfter w:val="2"/>
          <w:wAfter w:w="5300" w:type="dxa"/>
          <w:trHeight w:val="280"/>
        </w:trPr>
        <w:tc>
          <w:tcPr>
            <w:tcW w:w="851" w:type="dxa"/>
          </w:tcPr>
          <w:p w14:paraId="19E6C36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E3D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F5B7A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492BB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3CCF7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F0EAF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71F5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AD84A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A506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F7AF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2C5E13" w:rsidRPr="00816C4A" w14:paraId="16BD85CD" w14:textId="77777777" w:rsidTr="00C5562E">
        <w:trPr>
          <w:trHeight w:val="24"/>
        </w:trPr>
        <w:tc>
          <w:tcPr>
            <w:tcW w:w="851" w:type="dxa"/>
          </w:tcPr>
          <w:p w14:paraId="259EA3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FF9A8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6AA8"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38B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604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2B7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CC6D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5604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C52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D1B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C30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2C5E13" w:rsidRPr="00816C4A" w14:paraId="5D348802" w14:textId="77777777" w:rsidTr="00C5562E">
        <w:trPr>
          <w:trHeight w:val="24"/>
        </w:trPr>
        <w:tc>
          <w:tcPr>
            <w:tcW w:w="851" w:type="dxa"/>
          </w:tcPr>
          <w:p w14:paraId="7FC2B9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BED8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3857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32B9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7B72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6D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CCF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098C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274E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9B44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92EA5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5588DEFE" w14:textId="77777777" w:rsidTr="00C5562E">
        <w:trPr>
          <w:trHeight w:val="24"/>
        </w:trPr>
        <w:tc>
          <w:tcPr>
            <w:tcW w:w="851" w:type="dxa"/>
          </w:tcPr>
          <w:p w14:paraId="4352995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D20F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219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B69A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02F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00FC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DAA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5E33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EB0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B20DF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CD783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1A493E71" w14:textId="77777777" w:rsidTr="00C5562E">
        <w:trPr>
          <w:trHeight w:val="24"/>
        </w:trPr>
        <w:tc>
          <w:tcPr>
            <w:tcW w:w="851" w:type="dxa"/>
          </w:tcPr>
          <w:p w14:paraId="7EDFA5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D8D57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295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76D7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621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456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4597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08EF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BFC4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9AA1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32F7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58648689" w14:textId="77777777" w:rsidTr="00C5562E">
        <w:trPr>
          <w:trHeight w:val="24"/>
        </w:trPr>
        <w:tc>
          <w:tcPr>
            <w:tcW w:w="851" w:type="dxa"/>
          </w:tcPr>
          <w:p w14:paraId="06ED2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67D21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49B8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000AC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926E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6BD9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3465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EF37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9DFC7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BF0F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8939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3F8D7A44" w14:textId="77777777" w:rsidTr="00C5562E">
        <w:trPr>
          <w:trHeight w:val="24"/>
        </w:trPr>
        <w:tc>
          <w:tcPr>
            <w:tcW w:w="851" w:type="dxa"/>
          </w:tcPr>
          <w:p w14:paraId="238A1F4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DE6A5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6D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F2E40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2A52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2797D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A2E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E3A61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671B0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853D7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9357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1E628510" w14:textId="77777777" w:rsidTr="00C5562E">
        <w:trPr>
          <w:trHeight w:val="24"/>
        </w:trPr>
        <w:tc>
          <w:tcPr>
            <w:tcW w:w="851" w:type="dxa"/>
          </w:tcPr>
          <w:p w14:paraId="319846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DE97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7276D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45774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FEF8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9BA7E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594E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193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AC08A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D59E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3042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 manual </w:t>
            </w:r>
            <w:r>
              <w:t>CAG</w:t>
            </w:r>
            <w:r w:rsidRPr="00816C4A">
              <w:t xml:space="preserve"> selection</w:t>
            </w:r>
          </w:p>
        </w:tc>
      </w:tr>
      <w:tr w:rsidR="002C5E13" w:rsidRPr="00816C4A" w14:paraId="4E747275" w14:textId="77777777" w:rsidTr="00C5562E">
        <w:trPr>
          <w:trHeight w:val="24"/>
        </w:trPr>
        <w:tc>
          <w:tcPr>
            <w:tcW w:w="851" w:type="dxa"/>
          </w:tcPr>
          <w:p w14:paraId="4497823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6A614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23961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420FB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6239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12A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5FAB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B135F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6F668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BDD65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D4740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another </w:t>
            </w:r>
            <w:r>
              <w:t>CA</w:t>
            </w:r>
            <w:r w:rsidRPr="00816C4A">
              <w:t>G selection type</w:t>
            </w:r>
          </w:p>
        </w:tc>
      </w:tr>
    </w:tbl>
    <w:p w14:paraId="4564DB63" w14:textId="77777777" w:rsidR="00660539" w:rsidRDefault="00660539" w:rsidP="00660539">
      <w:bookmarkStart w:id="3971" w:name="_Toc99609880"/>
    </w:p>
    <w:p w14:paraId="6457CFA4" w14:textId="32DC3833" w:rsidR="002C5E13" w:rsidRPr="00816C4A" w:rsidRDefault="002C7D68" w:rsidP="00660539">
      <w:pPr>
        <w:pStyle w:val="Heading2"/>
      </w:pPr>
      <w:bookmarkStart w:id="3972" w:name="_Toc138673079"/>
      <w:r>
        <w:t>8.148</w:t>
      </w:r>
      <w:r w:rsidR="002C5E13" w:rsidRPr="00816C4A">
        <w:tab/>
      </w:r>
      <w:bookmarkEnd w:id="3971"/>
      <w:r w:rsidR="002C5E13">
        <w:t>CAG</w:t>
      </w:r>
      <w:r w:rsidR="002C5E13" w:rsidRPr="00816C4A">
        <w:t xml:space="preserve"> </w:t>
      </w:r>
      <w:r w:rsidR="002C5E13">
        <w:t>information list</w:t>
      </w:r>
      <w:bookmarkEnd w:id="39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6E62BD06" w14:textId="77777777" w:rsidTr="00C5562E">
        <w:trPr>
          <w:cantSplit/>
          <w:jc w:val="center"/>
        </w:trPr>
        <w:tc>
          <w:tcPr>
            <w:tcW w:w="1559" w:type="dxa"/>
          </w:tcPr>
          <w:p w14:paraId="17C5AEF5" w14:textId="77777777" w:rsidR="002C5E13" w:rsidRPr="00816C4A" w:rsidRDefault="002C5E13" w:rsidP="00C5562E">
            <w:pPr>
              <w:pStyle w:val="TAH"/>
              <w:rPr>
                <w:lang w:eastAsia="en-GB"/>
              </w:rPr>
            </w:pPr>
            <w:r w:rsidRPr="00816C4A">
              <w:rPr>
                <w:lang w:eastAsia="en-GB"/>
              </w:rPr>
              <w:t>Byte(s)</w:t>
            </w:r>
          </w:p>
        </w:tc>
        <w:tc>
          <w:tcPr>
            <w:tcW w:w="4820" w:type="dxa"/>
          </w:tcPr>
          <w:p w14:paraId="15D5A175" w14:textId="77777777" w:rsidR="002C5E13" w:rsidRPr="00816C4A" w:rsidRDefault="002C5E13" w:rsidP="00C5562E">
            <w:pPr>
              <w:pStyle w:val="TAH"/>
              <w:rPr>
                <w:lang w:eastAsia="en-GB"/>
              </w:rPr>
            </w:pPr>
            <w:r w:rsidRPr="00816C4A">
              <w:rPr>
                <w:lang w:eastAsia="en-GB"/>
              </w:rPr>
              <w:t>Description</w:t>
            </w:r>
          </w:p>
        </w:tc>
        <w:tc>
          <w:tcPr>
            <w:tcW w:w="1416" w:type="dxa"/>
          </w:tcPr>
          <w:p w14:paraId="3F9FBEAD" w14:textId="77777777" w:rsidR="002C5E13" w:rsidRPr="00816C4A" w:rsidRDefault="002C5E13" w:rsidP="00C5562E">
            <w:pPr>
              <w:pStyle w:val="TAH"/>
              <w:rPr>
                <w:lang w:eastAsia="en-GB"/>
              </w:rPr>
            </w:pPr>
            <w:r w:rsidRPr="00816C4A">
              <w:rPr>
                <w:lang w:eastAsia="en-GB"/>
              </w:rPr>
              <w:t>Length</w:t>
            </w:r>
          </w:p>
        </w:tc>
      </w:tr>
      <w:tr w:rsidR="002C5E13" w:rsidRPr="00816C4A" w14:paraId="724ED027" w14:textId="77777777" w:rsidTr="00C5562E">
        <w:trPr>
          <w:cantSplit/>
          <w:jc w:val="center"/>
        </w:trPr>
        <w:tc>
          <w:tcPr>
            <w:tcW w:w="1559" w:type="dxa"/>
          </w:tcPr>
          <w:p w14:paraId="5CFA88A3" w14:textId="77777777" w:rsidR="002C5E13" w:rsidRPr="00816C4A" w:rsidRDefault="002C5E13" w:rsidP="00C5562E">
            <w:pPr>
              <w:pStyle w:val="TAC"/>
              <w:rPr>
                <w:lang w:eastAsia="en-GB"/>
              </w:rPr>
            </w:pPr>
            <w:r w:rsidRPr="00816C4A">
              <w:rPr>
                <w:lang w:eastAsia="en-GB"/>
              </w:rPr>
              <w:t>1</w:t>
            </w:r>
          </w:p>
        </w:tc>
        <w:tc>
          <w:tcPr>
            <w:tcW w:w="4820" w:type="dxa"/>
          </w:tcPr>
          <w:p w14:paraId="1258BFFE" w14:textId="77777777" w:rsidR="002C5E13" w:rsidRPr="00816C4A" w:rsidRDefault="002C5E13" w:rsidP="00C5562E">
            <w:pPr>
              <w:pStyle w:val="TAL"/>
              <w:rPr>
                <w:lang w:val="sv-SE"/>
              </w:rPr>
            </w:pPr>
            <w:r>
              <w:t>CAG</w:t>
            </w:r>
            <w:r w:rsidRPr="00816C4A">
              <w:t xml:space="preserve"> </w:t>
            </w:r>
            <w:r>
              <w:t>information list</w:t>
            </w:r>
            <w:r w:rsidRPr="00816C4A">
              <w:rPr>
                <w:lang w:val="sv-SE"/>
              </w:rPr>
              <w:t xml:space="preserve"> tag</w:t>
            </w:r>
          </w:p>
        </w:tc>
        <w:tc>
          <w:tcPr>
            <w:tcW w:w="1416" w:type="dxa"/>
          </w:tcPr>
          <w:p w14:paraId="71CA2087" w14:textId="77777777" w:rsidR="002C5E13" w:rsidRPr="00816C4A" w:rsidRDefault="002C5E13" w:rsidP="00C5562E">
            <w:pPr>
              <w:pStyle w:val="TAC"/>
              <w:rPr>
                <w:lang w:eastAsia="en-GB"/>
              </w:rPr>
            </w:pPr>
            <w:r w:rsidRPr="00816C4A">
              <w:rPr>
                <w:lang w:eastAsia="en-GB"/>
              </w:rPr>
              <w:t>1</w:t>
            </w:r>
          </w:p>
        </w:tc>
      </w:tr>
      <w:tr w:rsidR="002C5E13" w:rsidRPr="00816C4A" w14:paraId="38E1DD9D" w14:textId="77777777" w:rsidTr="00C5562E">
        <w:trPr>
          <w:cantSplit/>
          <w:jc w:val="center"/>
        </w:trPr>
        <w:tc>
          <w:tcPr>
            <w:tcW w:w="1559" w:type="dxa"/>
          </w:tcPr>
          <w:p w14:paraId="549464C6" w14:textId="77777777" w:rsidR="002C5E13" w:rsidRPr="00816C4A" w:rsidRDefault="002C5E13" w:rsidP="00C5562E">
            <w:pPr>
              <w:pStyle w:val="TAC"/>
              <w:rPr>
                <w:lang w:eastAsia="en-GB"/>
              </w:rPr>
            </w:pPr>
            <w:r w:rsidRPr="00816C4A">
              <w:rPr>
                <w:lang w:eastAsia="en-GB"/>
              </w:rPr>
              <w:t>2</w:t>
            </w:r>
          </w:p>
        </w:tc>
        <w:tc>
          <w:tcPr>
            <w:tcW w:w="4820" w:type="dxa"/>
          </w:tcPr>
          <w:p w14:paraId="5BEADC77" w14:textId="77777777" w:rsidR="002C5E13" w:rsidRPr="00816C4A" w:rsidRDefault="002C5E13" w:rsidP="00C5562E">
            <w:pPr>
              <w:pStyle w:val="TAL"/>
            </w:pPr>
            <w:r w:rsidRPr="00816C4A">
              <w:t xml:space="preserve">Length </w:t>
            </w:r>
          </w:p>
        </w:tc>
        <w:tc>
          <w:tcPr>
            <w:tcW w:w="1416" w:type="dxa"/>
          </w:tcPr>
          <w:p w14:paraId="5C18A795" w14:textId="77777777" w:rsidR="002C5E13" w:rsidRPr="00816C4A" w:rsidRDefault="002C5E13" w:rsidP="00C5562E">
            <w:pPr>
              <w:pStyle w:val="TAC"/>
              <w:rPr>
                <w:lang w:eastAsia="en-GB"/>
              </w:rPr>
            </w:pPr>
            <w:r w:rsidRPr="00816C4A">
              <w:rPr>
                <w:lang w:eastAsia="en-GB"/>
              </w:rPr>
              <w:t>1</w:t>
            </w:r>
          </w:p>
        </w:tc>
      </w:tr>
      <w:tr w:rsidR="002C5E13" w:rsidRPr="00816C4A" w14:paraId="64F6620B" w14:textId="77777777" w:rsidTr="00C5562E">
        <w:trPr>
          <w:cantSplit/>
          <w:jc w:val="center"/>
        </w:trPr>
        <w:tc>
          <w:tcPr>
            <w:tcW w:w="1559" w:type="dxa"/>
          </w:tcPr>
          <w:p w14:paraId="4BFFABBF" w14:textId="77777777" w:rsidR="002C5E13" w:rsidRPr="00816C4A" w:rsidRDefault="002C5E13" w:rsidP="00C5562E">
            <w:pPr>
              <w:pStyle w:val="PL"/>
              <w:jc w:val="center"/>
              <w:rPr>
                <w:rFonts w:ascii="Arial" w:hAnsi="Arial"/>
                <w:sz w:val="18"/>
              </w:rPr>
            </w:pPr>
            <w:r w:rsidRPr="00816C4A">
              <w:rPr>
                <w:rFonts w:ascii="Arial" w:hAnsi="Arial"/>
                <w:sz w:val="18"/>
              </w:rPr>
              <w:t>3 to X+2</w:t>
            </w:r>
          </w:p>
        </w:tc>
        <w:tc>
          <w:tcPr>
            <w:tcW w:w="4820" w:type="dxa"/>
          </w:tcPr>
          <w:p w14:paraId="2A6CA4D1" w14:textId="77777777" w:rsidR="002C5E13" w:rsidRPr="00816C4A" w:rsidRDefault="002C5E13" w:rsidP="00C5562E">
            <w:pPr>
              <w:pStyle w:val="TAR"/>
              <w:jc w:val="left"/>
            </w:pPr>
            <w:r>
              <w:t>CAG</w:t>
            </w:r>
            <w:r w:rsidRPr="00816C4A">
              <w:t xml:space="preserve"> </w:t>
            </w:r>
            <w:r>
              <w:t>information list</w:t>
            </w:r>
          </w:p>
        </w:tc>
        <w:tc>
          <w:tcPr>
            <w:tcW w:w="1416" w:type="dxa"/>
          </w:tcPr>
          <w:p w14:paraId="24FBA504" w14:textId="77777777" w:rsidR="002C5E13" w:rsidRPr="00816C4A" w:rsidRDefault="002C5E13" w:rsidP="00C5562E">
            <w:pPr>
              <w:pStyle w:val="PL"/>
              <w:jc w:val="center"/>
              <w:rPr>
                <w:rFonts w:ascii="Arial" w:hAnsi="Arial"/>
                <w:sz w:val="18"/>
              </w:rPr>
            </w:pPr>
            <w:r w:rsidRPr="00816C4A">
              <w:rPr>
                <w:rFonts w:ascii="Arial" w:hAnsi="Arial"/>
                <w:sz w:val="18"/>
              </w:rPr>
              <w:t>X</w:t>
            </w:r>
          </w:p>
        </w:tc>
      </w:tr>
    </w:tbl>
    <w:p w14:paraId="5B1C26CC" w14:textId="77777777" w:rsidR="002C5E13" w:rsidRDefault="002C5E13" w:rsidP="002C5E13">
      <w:pPr>
        <w:pStyle w:val="B1"/>
      </w:pPr>
    </w:p>
    <w:p w14:paraId="6209420A" w14:textId="77777777" w:rsidR="002C5E13" w:rsidRPr="00816C4A" w:rsidRDefault="002C5E13" w:rsidP="002C5E13">
      <w:pPr>
        <w:pStyle w:val="B1"/>
      </w:pPr>
      <w:r w:rsidRPr="00816C4A">
        <w:t xml:space="preserve">Coding of </w:t>
      </w:r>
      <w:r>
        <w:t>CAG</w:t>
      </w:r>
      <w:r w:rsidRPr="00816C4A">
        <w:t xml:space="preserve"> </w:t>
      </w:r>
      <w:r>
        <w:t>information list</w:t>
      </w:r>
      <w:r w:rsidRPr="00816C4A">
        <w:t>:</w:t>
      </w:r>
    </w:p>
    <w:p w14:paraId="183762FC" w14:textId="77777777" w:rsidR="002C5E13" w:rsidRPr="00816C4A" w:rsidRDefault="002C5E13" w:rsidP="002C5E13">
      <w:pPr>
        <w:pStyle w:val="B2"/>
      </w:pPr>
      <w:r w:rsidRPr="00816C4A">
        <w:t xml:space="preserve">As for </w:t>
      </w:r>
      <w:r w:rsidRPr="007C12AC">
        <w:rPr>
          <w:rFonts w:hint="eastAsia"/>
          <w:lang w:val="en-US" w:eastAsia="zh-CN"/>
        </w:rPr>
        <w:t>CAG information list entry</w:t>
      </w:r>
      <w:r w:rsidRPr="007D0212">
        <w:rPr>
          <w:lang w:val="en-US"/>
        </w:rPr>
        <w:t xml:space="preserve"> </w:t>
      </w:r>
      <w:r w:rsidRPr="00816C4A">
        <w:t>in EF</w:t>
      </w:r>
      <w:r w:rsidRPr="00816C4A">
        <w:rPr>
          <w:vertAlign w:val="subscript"/>
        </w:rPr>
        <w:t>C</w:t>
      </w:r>
      <w:r>
        <w:rPr>
          <w:vertAlign w:val="subscript"/>
        </w:rPr>
        <w:t>AG</w:t>
      </w:r>
      <w:r w:rsidRPr="00816C4A">
        <w:t>, in TS 31.102 [14]</w:t>
      </w:r>
    </w:p>
    <w:p w14:paraId="1FDD1FDC" w14:textId="1D61F13C" w:rsidR="002C5E13" w:rsidRPr="00816C4A" w:rsidRDefault="002C7D68" w:rsidP="002C5E13">
      <w:pPr>
        <w:pStyle w:val="Heading2"/>
        <w:rPr>
          <w:lang w:val="pt-BR"/>
        </w:rPr>
      </w:pPr>
      <w:bookmarkStart w:id="3973" w:name="_Toc99609881"/>
      <w:bookmarkStart w:id="3974" w:name="_Toc138673080"/>
      <w:r>
        <w:rPr>
          <w:lang w:val="pt-BR"/>
        </w:rPr>
        <w:lastRenderedPageBreak/>
        <w:t>8.149</w:t>
      </w:r>
      <w:r w:rsidR="002C5E13" w:rsidRPr="00816C4A">
        <w:rPr>
          <w:lang w:val="pt-BR"/>
        </w:rPr>
        <w:tab/>
      </w:r>
      <w:bookmarkEnd w:id="3973"/>
      <w:r w:rsidR="002C5E13">
        <w:t>CAG</w:t>
      </w:r>
      <w:r w:rsidR="002C5E13" w:rsidRPr="00816C4A">
        <w:t xml:space="preserve"> </w:t>
      </w:r>
      <w:r w:rsidR="002C5E13">
        <w:t xml:space="preserve">ID </w:t>
      </w:r>
      <w:r w:rsidR="002C5E13" w:rsidRPr="001B7C50">
        <w:t>human-</w:t>
      </w:r>
      <w:r w:rsidR="002C5E13">
        <w:t>readable network name list</w:t>
      </w:r>
      <w:bookmarkEnd w:id="397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69CF3D28" w14:textId="77777777" w:rsidTr="00C5562E">
        <w:trPr>
          <w:cantSplit/>
          <w:jc w:val="center"/>
        </w:trPr>
        <w:tc>
          <w:tcPr>
            <w:tcW w:w="1559" w:type="dxa"/>
          </w:tcPr>
          <w:p w14:paraId="011C0B40" w14:textId="77777777" w:rsidR="002C5E13" w:rsidRPr="00816C4A" w:rsidRDefault="002C5E13" w:rsidP="00C5562E">
            <w:pPr>
              <w:pStyle w:val="TAH"/>
              <w:rPr>
                <w:lang w:eastAsia="en-GB"/>
              </w:rPr>
            </w:pPr>
            <w:r w:rsidRPr="00816C4A">
              <w:rPr>
                <w:lang w:eastAsia="en-GB"/>
              </w:rPr>
              <w:t>Byte(s)</w:t>
            </w:r>
          </w:p>
        </w:tc>
        <w:tc>
          <w:tcPr>
            <w:tcW w:w="4820" w:type="dxa"/>
          </w:tcPr>
          <w:p w14:paraId="2BE83EF0" w14:textId="77777777" w:rsidR="002C5E13" w:rsidRPr="00816C4A" w:rsidRDefault="002C5E13" w:rsidP="00C5562E">
            <w:pPr>
              <w:pStyle w:val="TAH"/>
              <w:rPr>
                <w:lang w:eastAsia="en-GB"/>
              </w:rPr>
            </w:pPr>
            <w:r w:rsidRPr="00816C4A">
              <w:rPr>
                <w:lang w:eastAsia="en-GB"/>
              </w:rPr>
              <w:t>Description</w:t>
            </w:r>
          </w:p>
        </w:tc>
        <w:tc>
          <w:tcPr>
            <w:tcW w:w="1416" w:type="dxa"/>
          </w:tcPr>
          <w:p w14:paraId="07C348DF" w14:textId="77777777" w:rsidR="002C5E13" w:rsidRPr="00816C4A" w:rsidRDefault="002C5E13" w:rsidP="00C5562E">
            <w:pPr>
              <w:pStyle w:val="TAH"/>
              <w:rPr>
                <w:lang w:eastAsia="en-GB"/>
              </w:rPr>
            </w:pPr>
            <w:r w:rsidRPr="00816C4A">
              <w:rPr>
                <w:lang w:eastAsia="en-GB"/>
              </w:rPr>
              <w:t>Length</w:t>
            </w:r>
          </w:p>
        </w:tc>
      </w:tr>
      <w:tr w:rsidR="002C5E13" w:rsidRPr="00816C4A" w14:paraId="3DAD335D" w14:textId="77777777" w:rsidTr="00C5562E">
        <w:trPr>
          <w:cantSplit/>
          <w:jc w:val="center"/>
        </w:trPr>
        <w:tc>
          <w:tcPr>
            <w:tcW w:w="1559" w:type="dxa"/>
          </w:tcPr>
          <w:p w14:paraId="4E6A1B2F" w14:textId="77777777" w:rsidR="002C5E13" w:rsidRPr="00816C4A" w:rsidRDefault="002C5E13" w:rsidP="00C5562E">
            <w:pPr>
              <w:pStyle w:val="TAC"/>
              <w:rPr>
                <w:lang w:eastAsia="en-GB"/>
              </w:rPr>
            </w:pPr>
            <w:r w:rsidRPr="00816C4A">
              <w:rPr>
                <w:lang w:eastAsia="en-GB"/>
              </w:rPr>
              <w:t>1</w:t>
            </w:r>
          </w:p>
        </w:tc>
        <w:tc>
          <w:tcPr>
            <w:tcW w:w="4820" w:type="dxa"/>
          </w:tcPr>
          <w:p w14:paraId="57A1AE98" w14:textId="77777777" w:rsidR="002C5E13" w:rsidRPr="00816C4A" w:rsidRDefault="002C5E13" w:rsidP="00C5562E">
            <w:pPr>
              <w:pStyle w:val="TAL"/>
              <w:rPr>
                <w:lang w:val="de-DE"/>
              </w:rPr>
            </w:pPr>
            <w:r>
              <w:t>CAG</w:t>
            </w:r>
            <w:r w:rsidRPr="00816C4A">
              <w:t xml:space="preserve"> </w:t>
            </w:r>
            <w:r>
              <w:t xml:space="preserve">ID </w:t>
            </w:r>
            <w:r w:rsidRPr="001B7C50">
              <w:t>human-</w:t>
            </w:r>
            <w:r>
              <w:t>readable network name list</w:t>
            </w:r>
            <w:r>
              <w:rPr>
                <w:lang w:val="de-DE"/>
              </w:rPr>
              <w:t xml:space="preserve"> </w:t>
            </w:r>
            <w:r w:rsidRPr="00816C4A">
              <w:rPr>
                <w:lang w:val="de-DE"/>
              </w:rPr>
              <w:t>tag</w:t>
            </w:r>
          </w:p>
        </w:tc>
        <w:tc>
          <w:tcPr>
            <w:tcW w:w="1416" w:type="dxa"/>
          </w:tcPr>
          <w:p w14:paraId="70B3D2DC" w14:textId="77777777" w:rsidR="002C5E13" w:rsidRPr="00816C4A" w:rsidRDefault="002C5E13" w:rsidP="00C5562E">
            <w:pPr>
              <w:pStyle w:val="TAC"/>
              <w:rPr>
                <w:lang w:eastAsia="en-GB"/>
              </w:rPr>
            </w:pPr>
            <w:r w:rsidRPr="00816C4A">
              <w:rPr>
                <w:lang w:eastAsia="en-GB"/>
              </w:rPr>
              <w:t>1</w:t>
            </w:r>
          </w:p>
        </w:tc>
      </w:tr>
      <w:tr w:rsidR="002C5E13" w:rsidRPr="00816C4A" w14:paraId="71350F89" w14:textId="77777777" w:rsidTr="00C5562E">
        <w:trPr>
          <w:cantSplit/>
          <w:jc w:val="center"/>
        </w:trPr>
        <w:tc>
          <w:tcPr>
            <w:tcW w:w="1559" w:type="dxa"/>
          </w:tcPr>
          <w:p w14:paraId="389850ED" w14:textId="77777777" w:rsidR="002C5E13" w:rsidRPr="00816C4A" w:rsidRDefault="002C5E13" w:rsidP="00C5562E">
            <w:pPr>
              <w:pStyle w:val="TAC"/>
              <w:rPr>
                <w:lang w:eastAsia="en-GB"/>
              </w:rPr>
            </w:pPr>
            <w:r w:rsidRPr="00816C4A">
              <w:rPr>
                <w:lang w:eastAsia="en-GB"/>
              </w:rPr>
              <w:t>2</w:t>
            </w:r>
            <w:r>
              <w:rPr>
                <w:lang w:eastAsia="en-GB"/>
              </w:rPr>
              <w:t xml:space="preserve"> to 1 + X</w:t>
            </w:r>
          </w:p>
        </w:tc>
        <w:tc>
          <w:tcPr>
            <w:tcW w:w="4820" w:type="dxa"/>
          </w:tcPr>
          <w:p w14:paraId="46655B48" w14:textId="77777777" w:rsidR="002C5E13" w:rsidRPr="00816C4A" w:rsidRDefault="002C5E13" w:rsidP="00C5562E">
            <w:pPr>
              <w:pStyle w:val="TAL"/>
            </w:pPr>
            <w:r w:rsidRPr="00816C4A">
              <w:t xml:space="preserve">Length </w:t>
            </w:r>
          </w:p>
        </w:tc>
        <w:tc>
          <w:tcPr>
            <w:tcW w:w="1416" w:type="dxa"/>
          </w:tcPr>
          <w:p w14:paraId="396BA210" w14:textId="77777777" w:rsidR="002C5E13" w:rsidRPr="00816C4A" w:rsidRDefault="002C5E13" w:rsidP="00C5562E">
            <w:pPr>
              <w:pStyle w:val="TAC"/>
              <w:rPr>
                <w:lang w:eastAsia="en-GB"/>
              </w:rPr>
            </w:pPr>
            <w:r>
              <w:rPr>
                <w:lang w:eastAsia="en-GB"/>
              </w:rPr>
              <w:t>X</w:t>
            </w:r>
          </w:p>
        </w:tc>
      </w:tr>
      <w:tr w:rsidR="002C5E13" w:rsidRPr="00816C4A" w14:paraId="09D5481E" w14:textId="77777777" w:rsidTr="00C5562E">
        <w:trPr>
          <w:cantSplit/>
          <w:jc w:val="center"/>
        </w:trPr>
        <w:tc>
          <w:tcPr>
            <w:tcW w:w="1559" w:type="dxa"/>
          </w:tcPr>
          <w:p w14:paraId="1BA1DECD" w14:textId="77777777" w:rsidR="002C5E13" w:rsidRPr="00816C4A" w:rsidRDefault="002C5E13" w:rsidP="00C5562E">
            <w:pPr>
              <w:pStyle w:val="PL"/>
              <w:jc w:val="center"/>
              <w:rPr>
                <w:rFonts w:ascii="Arial" w:hAnsi="Arial"/>
                <w:sz w:val="18"/>
              </w:rPr>
            </w:pPr>
            <w:r w:rsidRPr="003E2BAA">
              <w:rPr>
                <w:rFonts w:ascii="Arial" w:hAnsi="Arial"/>
                <w:sz w:val="18"/>
              </w:rPr>
              <w:t>(</w:t>
            </w:r>
            <w:r>
              <w:rPr>
                <w:rFonts w:ascii="Arial" w:hAnsi="Arial"/>
                <w:sz w:val="18"/>
              </w:rPr>
              <w:t>X</w:t>
            </w:r>
            <w:r w:rsidRPr="003E2BAA">
              <w:rPr>
                <w:rFonts w:ascii="Arial" w:hAnsi="Arial"/>
                <w:sz w:val="18"/>
              </w:rPr>
              <w:t>+2) to (Y+X+1)</w:t>
            </w:r>
          </w:p>
        </w:tc>
        <w:tc>
          <w:tcPr>
            <w:tcW w:w="4820" w:type="dxa"/>
          </w:tcPr>
          <w:p w14:paraId="2BED24D5" w14:textId="77777777" w:rsidR="002C5E13" w:rsidRPr="00816C4A" w:rsidRDefault="002C5E13" w:rsidP="00C5562E">
            <w:pPr>
              <w:pStyle w:val="TAR"/>
              <w:jc w:val="left"/>
            </w:pPr>
            <w:r>
              <w:t>CAG</w:t>
            </w:r>
            <w:r w:rsidRPr="00816C4A">
              <w:t xml:space="preserve"> </w:t>
            </w:r>
            <w:r>
              <w:t xml:space="preserve">ID </w:t>
            </w:r>
            <w:r w:rsidRPr="001B7C50">
              <w:t>human-</w:t>
            </w:r>
            <w:r>
              <w:t>readable network name list</w:t>
            </w:r>
          </w:p>
        </w:tc>
        <w:tc>
          <w:tcPr>
            <w:tcW w:w="1416" w:type="dxa"/>
          </w:tcPr>
          <w:p w14:paraId="43AAC85C" w14:textId="77777777" w:rsidR="002C5E13" w:rsidRPr="00816C4A" w:rsidRDefault="002C5E13" w:rsidP="00C5562E">
            <w:pPr>
              <w:pStyle w:val="PL"/>
              <w:jc w:val="center"/>
              <w:rPr>
                <w:rFonts w:ascii="Arial" w:hAnsi="Arial"/>
                <w:sz w:val="18"/>
              </w:rPr>
            </w:pPr>
            <w:r>
              <w:rPr>
                <w:rFonts w:ascii="Arial" w:hAnsi="Arial"/>
                <w:sz w:val="18"/>
              </w:rPr>
              <w:t>Y</w:t>
            </w:r>
          </w:p>
        </w:tc>
      </w:tr>
    </w:tbl>
    <w:p w14:paraId="563C6071" w14:textId="77777777" w:rsidR="002C5E13" w:rsidRDefault="002C5E13" w:rsidP="002C5E13">
      <w:pPr>
        <w:pStyle w:val="B1"/>
      </w:pPr>
    </w:p>
    <w:p w14:paraId="654CBC12" w14:textId="77777777" w:rsidR="002C5E13" w:rsidRPr="003E2BAA" w:rsidRDefault="002C5E13" w:rsidP="002C5E13">
      <w:pPr>
        <w:pStyle w:val="TAR"/>
        <w:jc w:val="left"/>
      </w:pPr>
      <w:r>
        <w:t>CAG</w:t>
      </w:r>
      <w:r w:rsidRPr="00816C4A">
        <w:t xml:space="preserve"> </w:t>
      </w:r>
      <w:r>
        <w:t xml:space="preserve">ID </w:t>
      </w:r>
      <w:r w:rsidRPr="001B7C50">
        <w:t>human-</w:t>
      </w:r>
      <w:r>
        <w:t>readable network name list</w:t>
      </w:r>
      <w:r w:rsidRPr="00816C4A">
        <w:rPr>
          <w:lang w:val="en-US"/>
        </w:rPr>
        <w:t>:</w:t>
      </w:r>
    </w:p>
    <w:p w14:paraId="4BD7E364" w14:textId="77777777" w:rsidR="002C5E13" w:rsidRDefault="002C5E13" w:rsidP="002C5E13">
      <w:pPr>
        <w:pStyle w:val="B1"/>
        <w:ind w:left="0" w:firstLine="0"/>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2C5E13" w:rsidRPr="00816C4A" w14:paraId="5CBCEE0D"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343B5FE6" w14:textId="77777777" w:rsidR="002C5E13" w:rsidRPr="00816C4A" w:rsidRDefault="002C5E13" w:rsidP="00C5562E">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4DADBF6" w14:textId="77777777" w:rsidR="002C5E13" w:rsidRPr="00816C4A" w:rsidRDefault="002C5E13" w:rsidP="00C5562E">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3B354B4D" w14:textId="77777777" w:rsidR="002C5E13" w:rsidRPr="00816C4A" w:rsidRDefault="002C5E13" w:rsidP="00C5562E">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696A823" w14:textId="77777777" w:rsidR="002C5E13" w:rsidRPr="00816C4A" w:rsidRDefault="002C5E13" w:rsidP="00C5562E">
            <w:pPr>
              <w:pStyle w:val="TF"/>
              <w:keepLines w:val="0"/>
              <w:spacing w:after="0"/>
              <w:rPr>
                <w:lang w:val="en-US" w:eastAsia="en-GB"/>
              </w:rPr>
            </w:pPr>
            <w:r w:rsidRPr="00816C4A">
              <w:rPr>
                <w:lang w:val="en-US" w:eastAsia="en-GB"/>
              </w:rPr>
              <w:t>Length (bytes)</w:t>
            </w:r>
          </w:p>
        </w:tc>
      </w:tr>
      <w:tr w:rsidR="002C5E13" w:rsidRPr="00816C4A" w14:paraId="2DA35087"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705506C" w14:textId="77777777" w:rsidR="002C5E13" w:rsidRPr="00816C4A" w:rsidRDefault="002C5E13" w:rsidP="00C5562E">
            <w:pPr>
              <w:pStyle w:val="TAL"/>
              <w:rPr>
                <w:snapToGrid w:val="0"/>
                <w:lang w:val="en-US"/>
              </w:rPr>
            </w:pPr>
            <w:r>
              <w:t>1</w:t>
            </w:r>
            <w:r w:rsidRPr="00F97D47">
              <w:rPr>
                <w:vertAlign w:val="superscript"/>
              </w:rPr>
              <w:t>st</w:t>
            </w:r>
            <w:r>
              <w:t xml:space="preserve"> CAG</w:t>
            </w:r>
            <w:r w:rsidRPr="00816C4A">
              <w:t xml:space="preserve"> </w:t>
            </w:r>
            <w:r>
              <w:t xml:space="preserve">ID </w:t>
            </w:r>
            <w:r w:rsidRPr="001B7C50">
              <w:t>human-</w:t>
            </w:r>
            <w:r>
              <w:t>readable network name</w:t>
            </w:r>
            <w:r w:rsidRPr="00816C4A">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01EB2810" w14:textId="77777777" w:rsidR="002C5E13" w:rsidRPr="00816C4A" w:rsidRDefault="002C5E13" w:rsidP="00C5562E">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356CA5B6" w14:textId="77777777" w:rsidR="002C5E13" w:rsidRPr="00816C4A" w:rsidRDefault="002C5E13" w:rsidP="00C5562E">
            <w:pPr>
              <w:pStyle w:val="TAC"/>
              <w:rPr>
                <w:snapToGrid w:val="0"/>
                <w:lang w:val="en-US" w:eastAsia="en-GB"/>
              </w:rPr>
            </w:pPr>
            <w:r>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41DFDEE" w14:textId="77777777" w:rsidR="002C5E13" w:rsidRPr="00816C4A" w:rsidRDefault="002C5E13" w:rsidP="00C5562E">
            <w:pPr>
              <w:pStyle w:val="TAC"/>
              <w:rPr>
                <w:lang w:val="en-US" w:eastAsia="en-GB"/>
              </w:rPr>
            </w:pPr>
            <w:r w:rsidRPr="00816C4A">
              <w:rPr>
                <w:lang w:val="en-US" w:eastAsia="en-GB"/>
              </w:rPr>
              <w:t>1</w:t>
            </w:r>
          </w:p>
        </w:tc>
      </w:tr>
      <w:tr w:rsidR="002C5E13" w:rsidRPr="00816C4A" w14:paraId="4E279EFA"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6D55264E" w14:textId="77777777" w:rsidR="002C5E13" w:rsidRPr="00816C4A" w:rsidRDefault="002C5E13" w:rsidP="00C5562E">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6AB6150" w14:textId="77777777" w:rsidR="002C5E13" w:rsidRPr="00816C4A" w:rsidRDefault="002C5E13" w:rsidP="00C5562E">
            <w:pPr>
              <w:pStyle w:val="TAC"/>
              <w:rPr>
                <w:snapToGrid w:val="0"/>
                <w:lang w:val="en-US" w:eastAsia="en-GB"/>
              </w:rPr>
            </w:pPr>
            <w:r>
              <w:rPr>
                <w:snapToGrid w:val="0"/>
                <w:lang w:val="en-US" w:eastAsia="en-GB"/>
              </w:rPr>
              <w:t>4+</w:t>
            </w:r>
            <w:r w:rsidRPr="00816C4A">
              <w:rPr>
                <w:snapToGrid w:val="0"/>
                <w:lang w:val="en-US" w:eastAsia="en-GB"/>
              </w:rPr>
              <w:t>A</w:t>
            </w:r>
            <w:r>
              <w:rPr>
                <w:snapToGrid w:val="0"/>
                <w:lang w:val="en-US" w:eastAsia="en-GB"/>
              </w:rPr>
              <w:t>1</w:t>
            </w:r>
          </w:p>
        </w:tc>
        <w:tc>
          <w:tcPr>
            <w:tcW w:w="876" w:type="dxa"/>
            <w:tcBorders>
              <w:top w:val="single" w:sz="4" w:space="0" w:color="auto"/>
              <w:left w:val="single" w:sz="4" w:space="0" w:color="auto"/>
              <w:bottom w:val="single" w:sz="4" w:space="0" w:color="auto"/>
              <w:right w:val="single" w:sz="4" w:space="0" w:color="auto"/>
            </w:tcBorders>
            <w:hideMark/>
          </w:tcPr>
          <w:p w14:paraId="27C13852" w14:textId="77777777" w:rsidR="002C5E13" w:rsidRPr="00816C4A" w:rsidRDefault="002C5E13" w:rsidP="00C5562E">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A9A57D0" w14:textId="77777777" w:rsidR="002C5E13" w:rsidRPr="00816C4A" w:rsidRDefault="002C5E13" w:rsidP="00C5562E">
            <w:pPr>
              <w:pStyle w:val="TAC"/>
              <w:rPr>
                <w:lang w:val="en-US" w:eastAsia="en-GB"/>
              </w:rPr>
            </w:pPr>
            <w:r w:rsidRPr="00816C4A">
              <w:rPr>
                <w:lang w:val="en-US" w:eastAsia="en-GB"/>
              </w:rPr>
              <w:t>1</w:t>
            </w:r>
          </w:p>
        </w:tc>
      </w:tr>
      <w:tr w:rsidR="002C5E13" w:rsidRPr="00816C4A" w14:paraId="1F450103"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610AC38C" w14:textId="77777777" w:rsidR="002C5E13" w:rsidRPr="00816C4A" w:rsidRDefault="002C5E13" w:rsidP="00C5562E">
            <w:pPr>
              <w:pStyle w:val="TAL"/>
              <w:rPr>
                <w:snapToGrid w:val="0"/>
                <w:lang w:val="en-US"/>
              </w:rPr>
            </w:pPr>
            <w:r>
              <w:t>1</w:t>
            </w:r>
            <w:r w:rsidRPr="00F97D47">
              <w:rPr>
                <w:vertAlign w:val="superscript"/>
              </w:rPr>
              <w:t>st</w:t>
            </w:r>
            <w:r>
              <w:t xml:space="preserve"> CAG</w:t>
            </w:r>
            <w:r w:rsidRPr="00816C4A">
              <w:t xml:space="preserve"> </w:t>
            </w:r>
            <w:r>
              <w:t xml:space="preserve">ID </w:t>
            </w:r>
          </w:p>
        </w:tc>
        <w:tc>
          <w:tcPr>
            <w:tcW w:w="1644" w:type="dxa"/>
            <w:tcBorders>
              <w:top w:val="single" w:sz="4" w:space="0" w:color="auto"/>
              <w:left w:val="single" w:sz="4" w:space="0" w:color="auto"/>
              <w:bottom w:val="single" w:sz="4" w:space="0" w:color="auto"/>
              <w:right w:val="single" w:sz="4" w:space="0" w:color="auto"/>
            </w:tcBorders>
            <w:hideMark/>
          </w:tcPr>
          <w:p w14:paraId="74FCACD2" w14:textId="77777777" w:rsidR="002C5E13" w:rsidRPr="00816C4A" w:rsidRDefault="002C5E13" w:rsidP="00C5562E">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1C7EE1C3" w14:textId="77777777" w:rsidR="002C5E13" w:rsidRPr="00816C4A" w:rsidRDefault="002C5E13" w:rsidP="00C5562E">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4AA7B7DA" w14:textId="77777777" w:rsidR="002C5E13" w:rsidRPr="00816C4A" w:rsidRDefault="002C5E13" w:rsidP="00C5562E">
            <w:pPr>
              <w:pStyle w:val="TAC"/>
              <w:rPr>
                <w:snapToGrid w:val="0"/>
                <w:lang w:val="en-US" w:eastAsia="en-GB"/>
              </w:rPr>
            </w:pPr>
            <w:r>
              <w:rPr>
                <w:snapToGrid w:val="0"/>
                <w:lang w:val="en-US" w:eastAsia="en-GB"/>
              </w:rPr>
              <w:t>4</w:t>
            </w:r>
          </w:p>
        </w:tc>
      </w:tr>
      <w:tr w:rsidR="002C5E13" w:rsidRPr="00816C4A" w14:paraId="7892FF1E"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35448943" w14:textId="77777777" w:rsidR="002C5E13" w:rsidRPr="00816C4A" w:rsidRDefault="002C5E13" w:rsidP="00C5562E">
            <w:pPr>
              <w:pStyle w:val="TAL"/>
              <w:rPr>
                <w:snapToGrid w:val="0"/>
                <w:lang w:val="en-US"/>
              </w:rPr>
            </w:pPr>
            <w:r>
              <w:t>1</w:t>
            </w:r>
            <w:r w:rsidRPr="00F97D47">
              <w:rPr>
                <w:vertAlign w:val="superscript"/>
              </w:rPr>
              <w:t>st</w:t>
            </w:r>
            <w:r>
              <w:t xml:space="preserve"> CAG</w:t>
            </w:r>
            <w:r w:rsidRPr="00816C4A">
              <w:t xml:space="preserve"> </w:t>
            </w:r>
            <w:r>
              <w:t xml:space="preserve">ID </w:t>
            </w:r>
            <w:r w:rsidRPr="001B7C50">
              <w:t>human-</w:t>
            </w:r>
            <w:r>
              <w:t>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21529985" w14:textId="77777777" w:rsidR="002C5E13" w:rsidRPr="00816C4A" w:rsidRDefault="002C5E13" w:rsidP="00C5562E">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8D85669" w14:textId="77777777" w:rsidR="002C5E13" w:rsidRPr="00816C4A" w:rsidRDefault="002C5E13" w:rsidP="00C5562E">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E77E4D8" w14:textId="77777777" w:rsidR="002C5E13" w:rsidRPr="00816C4A" w:rsidRDefault="002C5E13" w:rsidP="00C5562E">
            <w:pPr>
              <w:pStyle w:val="TAC"/>
              <w:rPr>
                <w:snapToGrid w:val="0"/>
                <w:lang w:val="en-US" w:eastAsia="en-GB"/>
              </w:rPr>
            </w:pPr>
            <w:r>
              <w:rPr>
                <w:lang w:val="en-US" w:eastAsia="en-GB"/>
              </w:rPr>
              <w:t>A1</w:t>
            </w:r>
          </w:p>
        </w:tc>
      </w:tr>
      <w:tr w:rsidR="002C5E13" w:rsidRPr="00816C4A" w14:paraId="278ABEC2" w14:textId="77777777" w:rsidTr="00C5562E">
        <w:tc>
          <w:tcPr>
            <w:tcW w:w="3420" w:type="dxa"/>
            <w:tcBorders>
              <w:top w:val="single" w:sz="4" w:space="0" w:color="auto"/>
              <w:left w:val="single" w:sz="4" w:space="0" w:color="auto"/>
              <w:bottom w:val="single" w:sz="4" w:space="0" w:color="auto"/>
              <w:right w:val="single" w:sz="4" w:space="0" w:color="auto"/>
            </w:tcBorders>
          </w:tcPr>
          <w:p w14:paraId="3A521B22" w14:textId="77777777" w:rsidR="002C5E13" w:rsidRDefault="002C5E13" w:rsidP="00C5562E">
            <w:pPr>
              <w:pStyle w:val="TAL"/>
            </w:pPr>
            <w:r>
              <w:t>…</w:t>
            </w:r>
          </w:p>
        </w:tc>
        <w:tc>
          <w:tcPr>
            <w:tcW w:w="1644" w:type="dxa"/>
            <w:tcBorders>
              <w:top w:val="single" w:sz="4" w:space="0" w:color="auto"/>
              <w:left w:val="single" w:sz="4" w:space="0" w:color="auto"/>
              <w:bottom w:val="single" w:sz="4" w:space="0" w:color="auto"/>
              <w:right w:val="single" w:sz="4" w:space="0" w:color="auto"/>
            </w:tcBorders>
          </w:tcPr>
          <w:p w14:paraId="7AE7BD4B" w14:textId="77777777" w:rsidR="002C5E13" w:rsidRPr="00816C4A" w:rsidRDefault="002C5E13" w:rsidP="00C5562E">
            <w:pPr>
              <w:pStyle w:val="TAC"/>
              <w:rPr>
                <w:snapToGrid w:val="0"/>
                <w:lang w:val="en-US" w:eastAsia="en-GB"/>
              </w:rPr>
            </w:pPr>
          </w:p>
        </w:tc>
        <w:tc>
          <w:tcPr>
            <w:tcW w:w="876" w:type="dxa"/>
            <w:tcBorders>
              <w:top w:val="single" w:sz="4" w:space="0" w:color="auto"/>
              <w:left w:val="single" w:sz="4" w:space="0" w:color="auto"/>
              <w:bottom w:val="single" w:sz="4" w:space="0" w:color="auto"/>
              <w:right w:val="single" w:sz="4" w:space="0" w:color="auto"/>
            </w:tcBorders>
          </w:tcPr>
          <w:p w14:paraId="2755CD33" w14:textId="77777777" w:rsidR="002C5E13" w:rsidRPr="00816C4A" w:rsidRDefault="002C5E13" w:rsidP="00C5562E">
            <w:pPr>
              <w:pStyle w:val="TAC"/>
              <w:rPr>
                <w:snapToGrid w:val="0"/>
                <w:lang w:val="en-US" w:eastAsia="en-GB"/>
              </w:rPr>
            </w:pPr>
          </w:p>
        </w:tc>
        <w:tc>
          <w:tcPr>
            <w:tcW w:w="1621" w:type="dxa"/>
            <w:tcBorders>
              <w:top w:val="single" w:sz="4" w:space="0" w:color="auto"/>
              <w:left w:val="single" w:sz="4" w:space="0" w:color="auto"/>
              <w:bottom w:val="single" w:sz="4" w:space="0" w:color="auto"/>
              <w:right w:val="single" w:sz="4" w:space="0" w:color="auto"/>
            </w:tcBorders>
          </w:tcPr>
          <w:p w14:paraId="21ADE72F" w14:textId="77777777" w:rsidR="002C5E13" w:rsidRPr="00816C4A" w:rsidRDefault="002C5E13" w:rsidP="00C5562E">
            <w:pPr>
              <w:pStyle w:val="TAC"/>
              <w:rPr>
                <w:lang w:val="en-US" w:eastAsia="en-GB"/>
              </w:rPr>
            </w:pPr>
          </w:p>
        </w:tc>
      </w:tr>
      <w:tr w:rsidR="002C5E13" w:rsidRPr="00816C4A" w14:paraId="61206F36"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C4D34C" w14:textId="77777777" w:rsidR="002C5E13" w:rsidRPr="00F97D47" w:rsidRDefault="002C5E13" w:rsidP="00C5562E">
            <w:pPr>
              <w:pStyle w:val="TAL"/>
            </w:pPr>
            <w:r>
              <w:t>Last CAG</w:t>
            </w:r>
            <w:r w:rsidRPr="00816C4A">
              <w:t xml:space="preserve"> </w:t>
            </w:r>
            <w:r>
              <w:t xml:space="preserve">ID </w:t>
            </w:r>
            <w:r w:rsidRPr="001B7C50">
              <w:t>human-</w:t>
            </w:r>
            <w:r>
              <w:t>readable network name</w:t>
            </w:r>
            <w:r w:rsidRPr="00F97D47">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69EAD4A3" w14:textId="77777777" w:rsidR="002C5E13" w:rsidRPr="00816C4A" w:rsidRDefault="002C5E13" w:rsidP="00C5562E">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70EC5CBC" w14:textId="77777777" w:rsidR="002C5E13" w:rsidRPr="00816C4A" w:rsidRDefault="002C5E13" w:rsidP="00C5562E">
            <w:pPr>
              <w:pStyle w:val="TAC"/>
              <w:rPr>
                <w:snapToGrid w:val="0"/>
                <w:lang w:val="en-US" w:eastAsia="en-GB"/>
              </w:rPr>
            </w:pPr>
            <w:r>
              <w:rPr>
                <w:snapToGrid w:val="0"/>
                <w:lang w:val="en-US"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36AE8B3D" w14:textId="77777777" w:rsidR="002C5E13" w:rsidRPr="00816C4A" w:rsidRDefault="002C5E13" w:rsidP="00C5562E">
            <w:pPr>
              <w:pStyle w:val="TAC"/>
              <w:rPr>
                <w:lang w:val="en-US" w:eastAsia="en-GB"/>
              </w:rPr>
            </w:pPr>
            <w:r w:rsidRPr="00816C4A">
              <w:rPr>
                <w:lang w:val="en-US" w:eastAsia="en-GB"/>
              </w:rPr>
              <w:t>1</w:t>
            </w:r>
          </w:p>
        </w:tc>
      </w:tr>
      <w:tr w:rsidR="002C5E13" w:rsidRPr="00816C4A" w14:paraId="10BB973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34575278" w14:textId="77777777" w:rsidR="002C5E13" w:rsidRPr="00F97D47" w:rsidRDefault="002C5E13" w:rsidP="00C5562E">
            <w:pPr>
              <w:pStyle w:val="TAL"/>
            </w:pPr>
            <w:r w:rsidRPr="00F97D47">
              <w:t>Length</w:t>
            </w:r>
          </w:p>
        </w:tc>
        <w:tc>
          <w:tcPr>
            <w:tcW w:w="1644" w:type="dxa"/>
            <w:tcBorders>
              <w:top w:val="single" w:sz="4" w:space="0" w:color="auto"/>
              <w:left w:val="single" w:sz="4" w:space="0" w:color="auto"/>
              <w:bottom w:val="single" w:sz="4" w:space="0" w:color="auto"/>
              <w:right w:val="single" w:sz="4" w:space="0" w:color="auto"/>
            </w:tcBorders>
            <w:hideMark/>
          </w:tcPr>
          <w:p w14:paraId="150395FF" w14:textId="77777777" w:rsidR="002C5E13" w:rsidRPr="00816C4A" w:rsidRDefault="002C5E13" w:rsidP="00C5562E">
            <w:pPr>
              <w:pStyle w:val="TAC"/>
              <w:rPr>
                <w:snapToGrid w:val="0"/>
                <w:lang w:val="en-US" w:eastAsia="en-GB"/>
              </w:rPr>
            </w:pPr>
            <w:r>
              <w:rPr>
                <w:snapToGrid w:val="0"/>
                <w:lang w:val="en-US" w:eastAsia="en-GB"/>
              </w:rPr>
              <w:t>4+</w:t>
            </w:r>
            <w:r w:rsidRPr="00816C4A">
              <w:rPr>
                <w:snapToGrid w:val="0"/>
                <w:lang w:val="en-US" w:eastAsia="en-GB"/>
              </w:rPr>
              <w:t>A</w:t>
            </w:r>
            <w:r>
              <w:rPr>
                <w:snapToGrid w:val="0"/>
                <w:lang w:val="en-US" w:eastAsia="en-GB"/>
              </w:rPr>
              <w:t>n</w:t>
            </w:r>
          </w:p>
        </w:tc>
        <w:tc>
          <w:tcPr>
            <w:tcW w:w="876" w:type="dxa"/>
            <w:tcBorders>
              <w:top w:val="single" w:sz="4" w:space="0" w:color="auto"/>
              <w:left w:val="single" w:sz="4" w:space="0" w:color="auto"/>
              <w:bottom w:val="single" w:sz="4" w:space="0" w:color="auto"/>
              <w:right w:val="single" w:sz="4" w:space="0" w:color="auto"/>
            </w:tcBorders>
            <w:hideMark/>
          </w:tcPr>
          <w:p w14:paraId="459E074B" w14:textId="77777777" w:rsidR="002C5E13" w:rsidRPr="00816C4A" w:rsidRDefault="002C5E13" w:rsidP="00C5562E">
            <w:pPr>
              <w:pStyle w:val="TAC"/>
              <w:rPr>
                <w:snapToGrid w:val="0"/>
                <w:lang w:val="en-US" w:eastAsia="en-GB"/>
              </w:rPr>
            </w:pPr>
            <w:r>
              <w:rPr>
                <w:snapToGrid w:val="0"/>
                <w:lang w:val="en-US"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5A8A8FCD" w14:textId="77777777" w:rsidR="002C5E13" w:rsidRPr="00816C4A" w:rsidRDefault="002C5E13" w:rsidP="00C5562E">
            <w:pPr>
              <w:pStyle w:val="TAC"/>
              <w:rPr>
                <w:lang w:val="en-US" w:eastAsia="en-GB"/>
              </w:rPr>
            </w:pPr>
            <w:r w:rsidRPr="00816C4A">
              <w:rPr>
                <w:lang w:val="en-US" w:eastAsia="en-GB"/>
              </w:rPr>
              <w:t>1</w:t>
            </w:r>
          </w:p>
        </w:tc>
      </w:tr>
      <w:tr w:rsidR="002C5E13" w:rsidRPr="00816C4A" w14:paraId="14B596B6"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07A520D4" w14:textId="77777777" w:rsidR="002C5E13" w:rsidRPr="00F97D47" w:rsidRDefault="002C5E13" w:rsidP="00C5562E">
            <w:pPr>
              <w:pStyle w:val="TAL"/>
            </w:pPr>
            <w:r>
              <w:t>Last CAG</w:t>
            </w:r>
            <w:r w:rsidRPr="00816C4A">
              <w:t xml:space="preserve"> </w:t>
            </w:r>
            <w:r>
              <w:t xml:space="preserve">ID </w:t>
            </w:r>
          </w:p>
        </w:tc>
        <w:tc>
          <w:tcPr>
            <w:tcW w:w="1644" w:type="dxa"/>
            <w:tcBorders>
              <w:top w:val="single" w:sz="4" w:space="0" w:color="auto"/>
              <w:left w:val="single" w:sz="4" w:space="0" w:color="auto"/>
              <w:bottom w:val="single" w:sz="4" w:space="0" w:color="auto"/>
              <w:right w:val="single" w:sz="4" w:space="0" w:color="auto"/>
            </w:tcBorders>
            <w:hideMark/>
          </w:tcPr>
          <w:p w14:paraId="64E9248E" w14:textId="77777777" w:rsidR="002C5E13" w:rsidRPr="00816C4A" w:rsidRDefault="002C5E13" w:rsidP="00C5562E">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F2C369F" w14:textId="77777777" w:rsidR="002C5E13" w:rsidRPr="00816C4A" w:rsidRDefault="002C5E13" w:rsidP="00C5562E">
            <w:pPr>
              <w:pStyle w:val="TAC"/>
              <w:rPr>
                <w:snapToGrid w:val="0"/>
                <w:lang w:val="en-US" w:eastAsia="en-GB"/>
              </w:rPr>
            </w:pPr>
            <w:r>
              <w:rPr>
                <w:snapToGrid w:val="0"/>
                <w:lang w:val="en-US"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3E386633" w14:textId="77777777" w:rsidR="002C5E13" w:rsidRPr="00F97D47" w:rsidRDefault="002C5E13" w:rsidP="00C5562E">
            <w:pPr>
              <w:pStyle w:val="TAC"/>
              <w:rPr>
                <w:lang w:val="en-US" w:eastAsia="en-GB"/>
              </w:rPr>
            </w:pPr>
            <w:r w:rsidRPr="00F97D47">
              <w:rPr>
                <w:lang w:val="en-US" w:eastAsia="en-GB"/>
              </w:rPr>
              <w:t>4</w:t>
            </w:r>
          </w:p>
        </w:tc>
      </w:tr>
      <w:tr w:rsidR="002C5E13" w:rsidRPr="00816C4A" w14:paraId="29880132"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56371FA" w14:textId="77777777" w:rsidR="002C5E13" w:rsidRPr="00F97D47" w:rsidRDefault="002C5E13" w:rsidP="00C5562E">
            <w:pPr>
              <w:pStyle w:val="TAL"/>
            </w:pPr>
            <w:r>
              <w:t>Last CAG</w:t>
            </w:r>
            <w:r w:rsidRPr="00816C4A">
              <w:t xml:space="preserve"> </w:t>
            </w:r>
            <w:r>
              <w:t xml:space="preserve">ID </w:t>
            </w:r>
            <w:r w:rsidRPr="001B7C50">
              <w:t>human-</w:t>
            </w:r>
            <w:r>
              <w:t>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23183D98" w14:textId="77777777" w:rsidR="002C5E13" w:rsidRPr="00816C4A" w:rsidRDefault="002C5E13" w:rsidP="00C5562E">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FFA56A" w14:textId="77777777" w:rsidR="002C5E13" w:rsidRPr="00816C4A" w:rsidRDefault="002C5E13" w:rsidP="00C5562E">
            <w:pPr>
              <w:pStyle w:val="TAC"/>
              <w:rPr>
                <w:snapToGrid w:val="0"/>
                <w:lang w:val="en-US" w:eastAsia="en-GB"/>
              </w:rPr>
            </w:pPr>
            <w:r>
              <w:rPr>
                <w:snapToGrid w:val="0"/>
                <w:lang w:val="en-US"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3179D25D" w14:textId="77777777" w:rsidR="002C5E13" w:rsidRPr="00F97D47" w:rsidRDefault="002C5E13" w:rsidP="00C5562E">
            <w:pPr>
              <w:pStyle w:val="TAC"/>
              <w:rPr>
                <w:lang w:val="en-US" w:eastAsia="en-GB"/>
              </w:rPr>
            </w:pPr>
            <w:r>
              <w:rPr>
                <w:lang w:val="en-US" w:eastAsia="en-GB"/>
              </w:rPr>
              <w:t>An</w:t>
            </w:r>
          </w:p>
        </w:tc>
      </w:tr>
    </w:tbl>
    <w:p w14:paraId="61A2929C" w14:textId="77777777" w:rsidR="002C5E13" w:rsidRDefault="002C5E13" w:rsidP="002C5E13">
      <w:pPr>
        <w:pStyle w:val="B1"/>
        <w:ind w:left="0" w:firstLine="0"/>
      </w:pPr>
    </w:p>
    <w:p w14:paraId="34DF5466" w14:textId="77777777" w:rsidR="002C5E13" w:rsidRPr="00816C4A" w:rsidRDefault="002C5E13" w:rsidP="002C5E13">
      <w:r w:rsidRPr="00816C4A">
        <w:t xml:space="preserve">The </w:t>
      </w:r>
      <w:r>
        <w:t>CAG</w:t>
      </w:r>
      <w:r w:rsidRPr="00816C4A">
        <w:t xml:space="preserve"> </w:t>
      </w:r>
      <w:r>
        <w:t xml:space="preserve">ID </w:t>
      </w:r>
      <w:r w:rsidRPr="001B7C50">
        <w:t>human-</w:t>
      </w:r>
      <w:r>
        <w:t>readable network name list</w:t>
      </w:r>
      <w:r w:rsidRPr="00816C4A">
        <w:t xml:space="preserve"> </w:t>
      </w:r>
      <w:r>
        <w:t xml:space="preserve">shall </w:t>
      </w:r>
      <w:r w:rsidRPr="00816C4A">
        <w:t xml:space="preserve">contain </w:t>
      </w:r>
      <w:r>
        <w:t xml:space="preserve">at least </w:t>
      </w:r>
      <w:r w:rsidRPr="00816C4A">
        <w:t xml:space="preserve">one </w:t>
      </w:r>
      <w:r>
        <w:t>CAG</w:t>
      </w:r>
      <w:r w:rsidRPr="00816C4A">
        <w:t xml:space="preserve"> </w:t>
      </w:r>
      <w:r>
        <w:t xml:space="preserve">ID </w:t>
      </w:r>
      <w:r w:rsidRPr="001B7C50">
        <w:t>human-</w:t>
      </w:r>
      <w:r>
        <w:t>readable network name</w:t>
      </w:r>
      <w:r w:rsidRPr="00816C4A">
        <w:rPr>
          <w:snapToGrid w:val="0"/>
          <w:lang w:val="en-US"/>
        </w:rPr>
        <w:t xml:space="preserve"> Tag</w:t>
      </w:r>
      <w:r w:rsidRPr="00816C4A">
        <w:t>, Tag '80'.</w:t>
      </w:r>
    </w:p>
    <w:p w14:paraId="76B58BD7" w14:textId="77777777" w:rsidR="002C5E13" w:rsidRPr="00816C4A" w:rsidRDefault="002C5E13" w:rsidP="002C5E13">
      <w:r w:rsidRPr="00816C4A">
        <w:t xml:space="preserve">Coding of </w:t>
      </w:r>
      <w:r>
        <w:t>CAG</w:t>
      </w:r>
      <w:r w:rsidRPr="00816C4A">
        <w:t xml:space="preserve"> </w:t>
      </w:r>
      <w:r>
        <w:t xml:space="preserve">ID </w:t>
      </w:r>
      <w:r w:rsidRPr="001B7C50">
        <w:t>human-</w:t>
      </w:r>
      <w:r>
        <w:t>readable network name</w:t>
      </w:r>
      <w:r w:rsidRPr="00816C4A">
        <w:rPr>
          <w:snapToGrid w:val="0"/>
          <w:lang w:val="en-US"/>
        </w:rPr>
        <w:t xml:space="preserve"> </w:t>
      </w:r>
      <w:r w:rsidRPr="00816C4A">
        <w:t>(Tag '80'):</w:t>
      </w:r>
    </w:p>
    <w:p w14:paraId="2DC2BF8D" w14:textId="77777777" w:rsidR="002C5E13" w:rsidRPr="00816C4A" w:rsidRDefault="002C5E13" w:rsidP="002C5E13">
      <w:pPr>
        <w:pStyle w:val="B1"/>
      </w:pPr>
      <w:r w:rsidRPr="00816C4A">
        <w:t>Content:</w:t>
      </w:r>
    </w:p>
    <w:p w14:paraId="233B5539" w14:textId="77777777" w:rsidR="002C5E13" w:rsidRDefault="002C5E13" w:rsidP="002C5E13">
      <w:pPr>
        <w:pStyle w:val="B2"/>
      </w:pPr>
      <w:r>
        <w:t>CAG</w:t>
      </w:r>
      <w:r w:rsidRPr="00816C4A">
        <w:t xml:space="preserve"> </w:t>
      </w:r>
      <w:r>
        <w:t>ID on 32</w:t>
      </w:r>
      <w:r w:rsidRPr="005F7EB0">
        <w:t xml:space="preserve"> bit</w:t>
      </w:r>
      <w:r>
        <w:t>s</w:t>
      </w:r>
      <w:r w:rsidRPr="005F7EB0">
        <w:t xml:space="preserve"> </w:t>
      </w:r>
      <w:r>
        <w:t>followed by CAG</w:t>
      </w:r>
      <w:r w:rsidRPr="00816C4A">
        <w:t xml:space="preserve"> </w:t>
      </w:r>
      <w:r>
        <w:t xml:space="preserve">ID </w:t>
      </w:r>
      <w:r w:rsidRPr="001B7C50">
        <w:t>human-</w:t>
      </w:r>
      <w:r>
        <w:t>readable network name</w:t>
      </w:r>
      <w:r w:rsidRPr="00816C4A">
        <w:t>.</w:t>
      </w:r>
    </w:p>
    <w:p w14:paraId="36412CBF" w14:textId="77777777" w:rsidR="002C5E13" w:rsidRDefault="002C5E13" w:rsidP="002C5E13">
      <w:pPr>
        <w:pStyle w:val="B2"/>
        <w:ind w:left="0" w:firstLine="0"/>
      </w:pPr>
      <w:r w:rsidRPr="00816C4A">
        <w:t xml:space="preserve">Coding of </w:t>
      </w:r>
      <w:r>
        <w:t>CAG</w:t>
      </w:r>
      <w:r w:rsidRPr="00816C4A">
        <w:t xml:space="preserve"> </w:t>
      </w:r>
      <w:r>
        <w:t>ID:</w:t>
      </w:r>
    </w:p>
    <w:p w14:paraId="7D5E6856" w14:textId="77777777" w:rsidR="002C5E13" w:rsidRDefault="002C5E13" w:rsidP="002C5E13">
      <w:pPr>
        <w:pStyle w:val="B2"/>
        <w:ind w:left="0" w:firstLine="284"/>
      </w:pPr>
      <w:r w:rsidRPr="005F7EB0">
        <w:t xml:space="preserve">The coding of the </w:t>
      </w:r>
      <w:r>
        <w:t>CAG-ID</w:t>
      </w:r>
      <w:r w:rsidRPr="005F7EB0">
        <w:t xml:space="preserve"> is defined</w:t>
      </w:r>
      <w:r>
        <w:t xml:space="preserve"> as the CAG-Identifier</w:t>
      </w:r>
      <w:r w:rsidRPr="005F7EB0">
        <w:t xml:space="preserve"> in 3GPP TS 23.003 [</w:t>
      </w:r>
      <w:r>
        <w:t>30</w:t>
      </w:r>
      <w:r w:rsidRPr="005F7EB0">
        <w:t>]</w:t>
      </w:r>
    </w:p>
    <w:p w14:paraId="29D599FD" w14:textId="77777777" w:rsidR="002C5E13" w:rsidRDefault="002C5E13" w:rsidP="002C5E13">
      <w:pPr>
        <w:pStyle w:val="B2"/>
        <w:ind w:left="0" w:firstLine="0"/>
      </w:pPr>
      <w:r w:rsidRPr="00816C4A">
        <w:t xml:space="preserve">Coding of </w:t>
      </w:r>
      <w:r>
        <w:t>CAG</w:t>
      </w:r>
      <w:r w:rsidRPr="00816C4A">
        <w:t xml:space="preserve"> </w:t>
      </w:r>
      <w:r>
        <w:t xml:space="preserve">ID </w:t>
      </w:r>
      <w:r w:rsidRPr="001B7C50">
        <w:t>human-</w:t>
      </w:r>
      <w:r>
        <w:t>readable network name:</w:t>
      </w:r>
    </w:p>
    <w:p w14:paraId="2D88F179" w14:textId="1F42DD98" w:rsidR="002C5E13" w:rsidRPr="006746F6" w:rsidRDefault="002C5E13" w:rsidP="002C5E13">
      <w:pPr>
        <w:pStyle w:val="B2"/>
        <w:ind w:left="0" w:firstLine="284"/>
      </w:pPr>
      <w:r w:rsidRPr="005F7EB0">
        <w:t xml:space="preserve">The coding </w:t>
      </w:r>
      <w:r>
        <w:t>is HRNN coding as defined in TS 23</w:t>
      </w:r>
      <w:r w:rsidRPr="007D0212">
        <w:t>.</w:t>
      </w:r>
      <w:r>
        <w:t>003</w:t>
      </w:r>
      <w:r w:rsidRPr="007D0212">
        <w:t xml:space="preserve"> [</w:t>
      </w:r>
      <w:r>
        <w:t>30</w:t>
      </w:r>
      <w:r w:rsidRPr="007D0212">
        <w:t>].</w:t>
      </w:r>
    </w:p>
    <w:p w14:paraId="5B043BC8" w14:textId="77777777" w:rsidR="00E86E7B" w:rsidRPr="00816C4A" w:rsidRDefault="00E86E7B" w:rsidP="00E86E7B">
      <w:pPr>
        <w:pStyle w:val="Heading1"/>
      </w:pPr>
      <w:bookmarkStart w:id="3975" w:name="_Toc3201099"/>
      <w:bookmarkStart w:id="3976" w:name="_Toc20392842"/>
      <w:bookmarkStart w:id="3977" w:name="_Toc27774489"/>
      <w:bookmarkStart w:id="3978" w:name="_Toc36482949"/>
      <w:bookmarkStart w:id="3979" w:name="_Toc36484611"/>
      <w:bookmarkStart w:id="3980" w:name="_Toc44933541"/>
      <w:bookmarkStart w:id="3981" w:name="_Toc50972494"/>
      <w:bookmarkStart w:id="3982" w:name="_Toc57105248"/>
      <w:bookmarkStart w:id="3983" w:name="_Toc138673081"/>
      <w:r w:rsidRPr="00816C4A">
        <w:t>9</w:t>
      </w:r>
      <w:r w:rsidRPr="00816C4A">
        <w:tab/>
        <w:t>Tag values</w:t>
      </w:r>
      <w:bookmarkEnd w:id="3975"/>
      <w:bookmarkEnd w:id="3976"/>
      <w:bookmarkEnd w:id="3977"/>
      <w:bookmarkEnd w:id="3978"/>
      <w:bookmarkEnd w:id="3979"/>
      <w:bookmarkEnd w:id="3980"/>
      <w:bookmarkEnd w:id="3981"/>
      <w:bookmarkEnd w:id="3982"/>
      <w:bookmarkEnd w:id="3983"/>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3984" w:name="_Toc3201100"/>
      <w:bookmarkStart w:id="3985" w:name="_Toc20392843"/>
      <w:bookmarkStart w:id="3986" w:name="_Toc27774490"/>
      <w:bookmarkStart w:id="3987" w:name="_Toc36482950"/>
      <w:bookmarkStart w:id="3988" w:name="_Toc36484612"/>
      <w:bookmarkStart w:id="3989" w:name="_Toc44933542"/>
      <w:bookmarkStart w:id="3990" w:name="_Toc50972495"/>
      <w:bookmarkStart w:id="3991" w:name="_Toc57105249"/>
      <w:bookmarkStart w:id="3992" w:name="_Toc138673082"/>
      <w:r w:rsidRPr="00816C4A">
        <w:lastRenderedPageBreak/>
        <w:t>9.1</w:t>
      </w:r>
      <w:r w:rsidRPr="00816C4A">
        <w:tab/>
        <w:t>BER-TLV tags in ME to UICC direction</w:t>
      </w:r>
      <w:bookmarkEnd w:id="3984"/>
      <w:bookmarkEnd w:id="3985"/>
      <w:bookmarkEnd w:id="3986"/>
      <w:bookmarkEnd w:id="3987"/>
      <w:bookmarkEnd w:id="3988"/>
      <w:bookmarkEnd w:id="3989"/>
      <w:bookmarkEnd w:id="3990"/>
      <w:bookmarkEnd w:id="3991"/>
      <w:bookmarkEnd w:id="3992"/>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r w:rsidRPr="00816C4A">
              <w:t>ProSe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E86E7B" w:rsidRPr="00816C4A" w14:paraId="424966CD" w14:textId="77777777" w:rsidTr="00B27DCC">
        <w:trPr>
          <w:gridAfter w:val="1"/>
          <w:wAfter w:w="18" w:type="dxa"/>
          <w:jc w:val="center"/>
        </w:trPr>
        <w:tc>
          <w:tcPr>
            <w:tcW w:w="3023" w:type="dxa"/>
          </w:tcPr>
          <w:p w14:paraId="54043CFF" w14:textId="77777777" w:rsidR="00E86E7B" w:rsidRPr="00816C4A" w:rsidRDefault="00E86E7B" w:rsidP="00B27DCC">
            <w:pPr>
              <w:pStyle w:val="TAC"/>
              <w:jc w:val="left"/>
            </w:pPr>
            <w:r w:rsidRPr="00816C4A">
              <w:t>Reserved for 3GPP (for future usage)</w:t>
            </w:r>
          </w:p>
        </w:tc>
        <w:tc>
          <w:tcPr>
            <w:tcW w:w="1276" w:type="dxa"/>
            <w:gridSpan w:val="3"/>
          </w:tcPr>
          <w:p w14:paraId="41A4F50D" w14:textId="77777777" w:rsidR="00E86E7B" w:rsidRPr="00816C4A" w:rsidRDefault="00E86E7B" w:rsidP="00B27DCC">
            <w:pPr>
              <w:pStyle w:val="TAC"/>
            </w:pPr>
            <w:r w:rsidRPr="00816C4A">
              <w:t>1</w:t>
            </w:r>
          </w:p>
        </w:tc>
        <w:tc>
          <w:tcPr>
            <w:tcW w:w="612" w:type="dxa"/>
          </w:tcPr>
          <w:p w14:paraId="7059DB92" w14:textId="77777777" w:rsidR="00E86E7B" w:rsidRPr="00816C4A" w:rsidRDefault="00E86E7B" w:rsidP="00B27DCC">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3993" w:name="_Toc3201101"/>
      <w:bookmarkStart w:id="3994" w:name="_Toc20392844"/>
      <w:bookmarkStart w:id="3995" w:name="_Toc27774491"/>
      <w:bookmarkStart w:id="3996" w:name="_Toc36482951"/>
      <w:bookmarkStart w:id="3997" w:name="_Toc36484613"/>
      <w:bookmarkStart w:id="3998" w:name="_Toc44933543"/>
      <w:bookmarkStart w:id="3999" w:name="_Toc50972496"/>
      <w:bookmarkStart w:id="4000" w:name="_Toc57105250"/>
      <w:bookmarkStart w:id="4001" w:name="_Toc138673083"/>
      <w:r w:rsidRPr="00816C4A">
        <w:t>9.2</w:t>
      </w:r>
      <w:r w:rsidRPr="00816C4A">
        <w:tab/>
        <w:t>BER-TLV tags in UICC TO ME direction</w:t>
      </w:r>
      <w:bookmarkEnd w:id="3993"/>
      <w:bookmarkEnd w:id="3994"/>
      <w:bookmarkEnd w:id="3995"/>
      <w:bookmarkEnd w:id="3996"/>
      <w:bookmarkEnd w:id="3997"/>
      <w:bookmarkEnd w:id="3998"/>
      <w:bookmarkEnd w:id="3999"/>
      <w:bookmarkEnd w:id="4000"/>
      <w:bookmarkEnd w:id="4001"/>
    </w:p>
    <w:p w14:paraId="3938AD5B" w14:textId="77777777" w:rsidR="00E86E7B" w:rsidRPr="00816C4A" w:rsidRDefault="00E86E7B" w:rsidP="00E86E7B">
      <w:r w:rsidRPr="00816C4A">
        <w:t>No additional tag is defined.</w:t>
      </w:r>
    </w:p>
    <w:p w14:paraId="54C7F665" w14:textId="77777777" w:rsidR="005355DD" w:rsidRDefault="003E3061" w:rsidP="005355DD">
      <w:pPr>
        <w:pStyle w:val="Heading2"/>
      </w:pPr>
      <w:bookmarkStart w:id="4002" w:name="_Toc3201102"/>
      <w:bookmarkStart w:id="4003" w:name="_Toc20392845"/>
      <w:bookmarkStart w:id="4004" w:name="_Toc27774492"/>
      <w:bookmarkStart w:id="4005" w:name="_Toc36482952"/>
      <w:bookmarkStart w:id="4006" w:name="_Toc36484614"/>
      <w:bookmarkStart w:id="4007" w:name="_Toc44933544"/>
      <w:bookmarkStart w:id="4008" w:name="_Toc50972497"/>
      <w:bookmarkStart w:id="4009" w:name="_Toc57105251"/>
      <w:bookmarkStart w:id="4010" w:name="_Toc3201103"/>
      <w:bookmarkStart w:id="4011" w:name="_Toc20392846"/>
      <w:bookmarkStart w:id="4012" w:name="_Toc27774493"/>
      <w:bookmarkStart w:id="4013" w:name="_Toc36482953"/>
      <w:bookmarkStart w:id="4014" w:name="_Toc36484615"/>
      <w:bookmarkStart w:id="4015" w:name="_Toc44933545"/>
      <w:bookmarkStart w:id="4016" w:name="_Toc50972498"/>
      <w:bookmarkStart w:id="4017" w:name="_Toc57105252"/>
      <w:bookmarkStart w:id="4018" w:name="_Toc138673084"/>
      <w:r w:rsidRPr="00816C4A">
        <w:lastRenderedPageBreak/>
        <w:t>9.3</w:t>
      </w:r>
      <w:r w:rsidRPr="00816C4A">
        <w:tab/>
      </w:r>
      <w:bookmarkEnd w:id="4002"/>
      <w:bookmarkEnd w:id="4003"/>
      <w:bookmarkEnd w:id="4004"/>
      <w:bookmarkEnd w:id="4005"/>
      <w:bookmarkEnd w:id="4006"/>
      <w:bookmarkEnd w:id="4007"/>
      <w:r w:rsidRPr="00816C4A">
        <w:t>COMPREHENSION-TLV tags in both directions</w:t>
      </w:r>
      <w:bookmarkEnd w:id="4008"/>
      <w:bookmarkEnd w:id="4009"/>
      <w:bookmarkEnd w:id="4018"/>
    </w:p>
    <w:p w14:paraId="164452BE" w14:textId="77777777" w:rsidR="005355DD" w:rsidRDefault="005355DD" w:rsidP="005355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355DD" w14:paraId="5323124D" w14:textId="77777777" w:rsidTr="000A2074">
        <w:trPr>
          <w:jc w:val="center"/>
        </w:trPr>
        <w:tc>
          <w:tcPr>
            <w:tcW w:w="3332" w:type="dxa"/>
          </w:tcPr>
          <w:p w14:paraId="5626F287" w14:textId="77777777" w:rsidR="005355DD" w:rsidRDefault="005355DD" w:rsidP="000A2074">
            <w:pPr>
              <w:pStyle w:val="TAH"/>
            </w:pPr>
            <w:bookmarkStart w:id="4019" w:name="MCCQCTEMPBM_00000142"/>
            <w:r>
              <w:t>Description</w:t>
            </w:r>
          </w:p>
        </w:tc>
        <w:tc>
          <w:tcPr>
            <w:tcW w:w="1296" w:type="dxa"/>
          </w:tcPr>
          <w:p w14:paraId="2F330507" w14:textId="77777777" w:rsidR="005355DD" w:rsidRDefault="005355DD" w:rsidP="000A2074">
            <w:pPr>
              <w:pStyle w:val="TAH"/>
            </w:pPr>
            <w:r>
              <w:t>Length of tag</w:t>
            </w:r>
          </w:p>
        </w:tc>
        <w:tc>
          <w:tcPr>
            <w:tcW w:w="1721" w:type="dxa"/>
          </w:tcPr>
          <w:p w14:paraId="5354AB2B" w14:textId="77777777" w:rsidR="005355DD" w:rsidRDefault="005355DD" w:rsidP="000A2074">
            <w:pPr>
              <w:pStyle w:val="TAH"/>
            </w:pPr>
            <w:r>
              <w:t>Tag value, bits 1-7 (Range: '01' - '7E')</w:t>
            </w:r>
          </w:p>
        </w:tc>
        <w:tc>
          <w:tcPr>
            <w:tcW w:w="1787" w:type="dxa"/>
          </w:tcPr>
          <w:p w14:paraId="7237715A" w14:textId="77777777" w:rsidR="005355DD" w:rsidRDefault="005355DD" w:rsidP="000A2074">
            <w:pPr>
              <w:pStyle w:val="TAH"/>
            </w:pPr>
            <w:r>
              <w:t>Tag</w:t>
            </w:r>
          </w:p>
          <w:p w14:paraId="540476A4" w14:textId="77777777" w:rsidR="005355DD" w:rsidRDefault="005355DD" w:rsidP="000A2074">
            <w:pPr>
              <w:pStyle w:val="TAH"/>
            </w:pPr>
            <w:r>
              <w:t>(CR and Tag value)</w:t>
            </w:r>
          </w:p>
        </w:tc>
        <w:tc>
          <w:tcPr>
            <w:tcW w:w="1220" w:type="dxa"/>
          </w:tcPr>
          <w:p w14:paraId="4A484F9D" w14:textId="77777777" w:rsidR="005355DD" w:rsidRDefault="005355DD" w:rsidP="000A2074">
            <w:pPr>
              <w:pStyle w:val="TAH"/>
            </w:pPr>
            <w:r>
              <w:t>Reassign (see NOTE)</w:t>
            </w:r>
          </w:p>
        </w:tc>
      </w:tr>
      <w:tr w:rsidR="005355DD" w14:paraId="0517F5B2" w14:textId="77777777" w:rsidTr="000A2074">
        <w:trPr>
          <w:trHeight w:val="104"/>
          <w:jc w:val="center"/>
        </w:trPr>
        <w:tc>
          <w:tcPr>
            <w:tcW w:w="3332" w:type="dxa"/>
          </w:tcPr>
          <w:p w14:paraId="0381ECC4" w14:textId="77777777" w:rsidR="005355DD" w:rsidRDefault="005355DD" w:rsidP="000A2074">
            <w:pPr>
              <w:pStyle w:val="TAL"/>
            </w:pPr>
            <w:r>
              <w:t>SS string tag</w:t>
            </w:r>
          </w:p>
        </w:tc>
        <w:tc>
          <w:tcPr>
            <w:tcW w:w="1296" w:type="dxa"/>
            <w:vMerge w:val="restart"/>
          </w:tcPr>
          <w:p w14:paraId="2A64D80C" w14:textId="77777777" w:rsidR="005355DD" w:rsidRDefault="005355DD" w:rsidP="000A2074">
            <w:pPr>
              <w:pStyle w:val="TAC"/>
            </w:pPr>
            <w:r>
              <w:t>1</w:t>
            </w:r>
          </w:p>
        </w:tc>
        <w:tc>
          <w:tcPr>
            <w:tcW w:w="1721" w:type="dxa"/>
            <w:vMerge w:val="restart"/>
          </w:tcPr>
          <w:p w14:paraId="79C10AB7" w14:textId="77777777" w:rsidR="005355DD" w:rsidRDefault="005355DD" w:rsidP="000A2074">
            <w:pPr>
              <w:pStyle w:val="TAC"/>
            </w:pPr>
            <w:r>
              <w:t>'09'</w:t>
            </w:r>
          </w:p>
        </w:tc>
        <w:tc>
          <w:tcPr>
            <w:tcW w:w="1787" w:type="dxa"/>
            <w:vMerge w:val="restart"/>
          </w:tcPr>
          <w:p w14:paraId="7DC4FDD2" w14:textId="77777777" w:rsidR="005355DD" w:rsidRDefault="005355DD" w:rsidP="000A2074">
            <w:pPr>
              <w:pStyle w:val="TAC"/>
            </w:pPr>
            <w:r>
              <w:t>'09' or '89'</w:t>
            </w:r>
          </w:p>
        </w:tc>
        <w:tc>
          <w:tcPr>
            <w:tcW w:w="1220" w:type="dxa"/>
            <w:vMerge w:val="restart"/>
          </w:tcPr>
          <w:p w14:paraId="094A5E7F" w14:textId="77777777" w:rsidR="005355DD" w:rsidRDefault="005355DD" w:rsidP="000A2074">
            <w:pPr>
              <w:pStyle w:val="TAC"/>
            </w:pPr>
            <w:r>
              <w:t>yes</w:t>
            </w:r>
          </w:p>
        </w:tc>
      </w:tr>
      <w:tr w:rsidR="005355DD" w14:paraId="7D32C667" w14:textId="77777777" w:rsidTr="000A2074">
        <w:trPr>
          <w:trHeight w:val="103"/>
          <w:jc w:val="center"/>
        </w:trPr>
        <w:tc>
          <w:tcPr>
            <w:tcW w:w="3332" w:type="dxa"/>
          </w:tcPr>
          <w:p w14:paraId="0339730D" w14:textId="77777777" w:rsidR="005355DD" w:rsidRDefault="005355DD" w:rsidP="000A2074">
            <w:pPr>
              <w:pStyle w:val="TAL"/>
            </w:pPr>
            <w:r>
              <w:t>BSSID tag</w:t>
            </w:r>
          </w:p>
        </w:tc>
        <w:tc>
          <w:tcPr>
            <w:tcW w:w="1296" w:type="dxa"/>
            <w:vMerge/>
          </w:tcPr>
          <w:p w14:paraId="4DFF74D7" w14:textId="77777777" w:rsidR="005355DD" w:rsidRDefault="005355DD" w:rsidP="000A2074">
            <w:pPr>
              <w:pStyle w:val="TAC"/>
            </w:pPr>
          </w:p>
        </w:tc>
        <w:tc>
          <w:tcPr>
            <w:tcW w:w="1721" w:type="dxa"/>
            <w:vMerge/>
          </w:tcPr>
          <w:p w14:paraId="5C324202" w14:textId="77777777" w:rsidR="005355DD" w:rsidRDefault="005355DD" w:rsidP="000A2074">
            <w:pPr>
              <w:pStyle w:val="TAC"/>
            </w:pPr>
          </w:p>
        </w:tc>
        <w:tc>
          <w:tcPr>
            <w:tcW w:w="1787" w:type="dxa"/>
            <w:vMerge/>
          </w:tcPr>
          <w:p w14:paraId="0F1B38C5" w14:textId="77777777" w:rsidR="005355DD" w:rsidRDefault="005355DD" w:rsidP="000A2074">
            <w:pPr>
              <w:pStyle w:val="TAC"/>
            </w:pPr>
          </w:p>
        </w:tc>
        <w:tc>
          <w:tcPr>
            <w:tcW w:w="1220" w:type="dxa"/>
            <w:vMerge/>
          </w:tcPr>
          <w:p w14:paraId="225DA294" w14:textId="77777777" w:rsidR="005355DD" w:rsidRDefault="005355DD" w:rsidP="000A2074">
            <w:pPr>
              <w:pStyle w:val="TAC"/>
            </w:pPr>
          </w:p>
        </w:tc>
      </w:tr>
      <w:tr w:rsidR="005355DD" w14:paraId="76D45FAE" w14:textId="77777777" w:rsidTr="000A2074">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1FF257EE" w14:textId="77777777" w:rsidR="005355DD" w:rsidRDefault="005355DD" w:rsidP="000A2074">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2F23F857" w14:textId="77777777" w:rsidR="005355DD" w:rsidRDefault="005355DD" w:rsidP="000A2074">
            <w:pPr>
              <w:pStyle w:val="TAC"/>
            </w:pPr>
            <w:r>
              <w:t>1</w:t>
            </w:r>
          </w:p>
        </w:tc>
        <w:tc>
          <w:tcPr>
            <w:tcW w:w="1721" w:type="dxa"/>
            <w:vMerge w:val="restart"/>
            <w:tcBorders>
              <w:top w:val="single" w:sz="6" w:space="0" w:color="auto"/>
              <w:left w:val="single" w:sz="6" w:space="0" w:color="auto"/>
              <w:right w:val="single" w:sz="6" w:space="0" w:color="auto"/>
            </w:tcBorders>
          </w:tcPr>
          <w:p w14:paraId="11FAE1E6" w14:textId="77777777" w:rsidR="005355DD" w:rsidRDefault="005355DD" w:rsidP="000A2074">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60B8E22F" w14:textId="77777777" w:rsidR="005355DD" w:rsidRDefault="005355DD" w:rsidP="000A2074">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FCA16AB" w14:textId="77777777" w:rsidR="005355DD" w:rsidRDefault="005355DD" w:rsidP="000A2074">
            <w:pPr>
              <w:pStyle w:val="TAC"/>
            </w:pPr>
            <w:r>
              <w:t>yes</w:t>
            </w:r>
          </w:p>
        </w:tc>
      </w:tr>
      <w:tr w:rsidR="005355DD" w14:paraId="09D71BF7" w14:textId="77777777" w:rsidTr="000A2074">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4C6793F1" w14:textId="77777777" w:rsidR="005355DD" w:rsidRDefault="005355DD" w:rsidP="000A207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3CA35699" w14:textId="77777777" w:rsidR="005355DD" w:rsidRDefault="005355DD" w:rsidP="000A2074">
            <w:pPr>
              <w:pStyle w:val="TAC"/>
            </w:pPr>
          </w:p>
        </w:tc>
        <w:tc>
          <w:tcPr>
            <w:tcW w:w="1721" w:type="dxa"/>
            <w:vMerge/>
            <w:tcBorders>
              <w:left w:val="single" w:sz="6" w:space="0" w:color="auto"/>
              <w:bottom w:val="single" w:sz="6" w:space="0" w:color="auto"/>
              <w:right w:val="single" w:sz="6" w:space="0" w:color="auto"/>
            </w:tcBorders>
          </w:tcPr>
          <w:p w14:paraId="613E0173" w14:textId="77777777" w:rsidR="005355DD" w:rsidRDefault="005355DD" w:rsidP="000A2074">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2CA78C3" w14:textId="77777777" w:rsidR="005355DD" w:rsidRDefault="005355DD" w:rsidP="000A2074">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4C879E77" w14:textId="77777777" w:rsidR="005355DD" w:rsidRDefault="005355DD" w:rsidP="000A2074">
            <w:pPr>
              <w:pStyle w:val="TAC"/>
            </w:pPr>
          </w:p>
        </w:tc>
      </w:tr>
      <w:tr w:rsidR="005355DD" w14:paraId="68C4A528" w14:textId="77777777" w:rsidTr="000A2074">
        <w:trPr>
          <w:trHeight w:val="104"/>
          <w:jc w:val="center"/>
        </w:trPr>
        <w:tc>
          <w:tcPr>
            <w:tcW w:w="3332" w:type="dxa"/>
          </w:tcPr>
          <w:p w14:paraId="1C589951" w14:textId="77777777" w:rsidR="005355DD" w:rsidRDefault="005355DD" w:rsidP="000A2074">
            <w:pPr>
              <w:pStyle w:val="TAL"/>
            </w:pPr>
            <w:r>
              <w:t>USSD string tag</w:t>
            </w:r>
          </w:p>
        </w:tc>
        <w:tc>
          <w:tcPr>
            <w:tcW w:w="1296" w:type="dxa"/>
            <w:vMerge w:val="restart"/>
          </w:tcPr>
          <w:p w14:paraId="0DFE6FF3" w14:textId="77777777" w:rsidR="005355DD" w:rsidRDefault="005355DD" w:rsidP="000A2074">
            <w:pPr>
              <w:pStyle w:val="TAC"/>
            </w:pPr>
            <w:r>
              <w:t>1</w:t>
            </w:r>
          </w:p>
        </w:tc>
        <w:tc>
          <w:tcPr>
            <w:tcW w:w="1721" w:type="dxa"/>
            <w:vMerge w:val="restart"/>
          </w:tcPr>
          <w:p w14:paraId="7519879A" w14:textId="77777777" w:rsidR="005355DD" w:rsidRDefault="005355DD" w:rsidP="000A2074">
            <w:pPr>
              <w:pStyle w:val="TAC"/>
            </w:pPr>
            <w:r>
              <w:t>'0A'</w:t>
            </w:r>
          </w:p>
        </w:tc>
        <w:tc>
          <w:tcPr>
            <w:tcW w:w="1787" w:type="dxa"/>
            <w:vMerge w:val="restart"/>
          </w:tcPr>
          <w:p w14:paraId="6F742657" w14:textId="77777777" w:rsidR="005355DD" w:rsidRDefault="005355DD" w:rsidP="000A2074">
            <w:pPr>
              <w:pStyle w:val="TAC"/>
            </w:pPr>
            <w:r>
              <w:t>'0A' or '8A'</w:t>
            </w:r>
          </w:p>
        </w:tc>
        <w:tc>
          <w:tcPr>
            <w:tcW w:w="1220" w:type="dxa"/>
            <w:vMerge w:val="restart"/>
          </w:tcPr>
          <w:p w14:paraId="55EFBA23" w14:textId="77777777" w:rsidR="005355DD" w:rsidRDefault="005355DD" w:rsidP="000A2074">
            <w:pPr>
              <w:pStyle w:val="TAC"/>
            </w:pPr>
            <w:r>
              <w:t>yes</w:t>
            </w:r>
          </w:p>
        </w:tc>
      </w:tr>
      <w:tr w:rsidR="005355DD" w14:paraId="578B04FE" w14:textId="77777777" w:rsidTr="000A2074">
        <w:trPr>
          <w:trHeight w:val="103"/>
          <w:jc w:val="center"/>
        </w:trPr>
        <w:tc>
          <w:tcPr>
            <w:tcW w:w="3332" w:type="dxa"/>
          </w:tcPr>
          <w:p w14:paraId="5B00E491" w14:textId="77777777" w:rsidR="005355DD" w:rsidRDefault="005355DD" w:rsidP="000A2074">
            <w:pPr>
              <w:pStyle w:val="TAL"/>
            </w:pPr>
            <w:r>
              <w:t>HESSID tag</w:t>
            </w:r>
          </w:p>
        </w:tc>
        <w:tc>
          <w:tcPr>
            <w:tcW w:w="1296" w:type="dxa"/>
            <w:vMerge/>
          </w:tcPr>
          <w:p w14:paraId="4C4D843D" w14:textId="77777777" w:rsidR="005355DD" w:rsidRDefault="005355DD" w:rsidP="000A2074">
            <w:pPr>
              <w:pStyle w:val="TAC"/>
            </w:pPr>
          </w:p>
        </w:tc>
        <w:tc>
          <w:tcPr>
            <w:tcW w:w="1721" w:type="dxa"/>
            <w:vMerge/>
          </w:tcPr>
          <w:p w14:paraId="54D6F1C6" w14:textId="77777777" w:rsidR="005355DD" w:rsidRDefault="005355DD" w:rsidP="000A2074">
            <w:pPr>
              <w:pStyle w:val="TAC"/>
            </w:pPr>
          </w:p>
        </w:tc>
        <w:tc>
          <w:tcPr>
            <w:tcW w:w="1787" w:type="dxa"/>
            <w:vMerge/>
          </w:tcPr>
          <w:p w14:paraId="55061C0F" w14:textId="77777777" w:rsidR="005355DD" w:rsidRDefault="005355DD" w:rsidP="000A2074">
            <w:pPr>
              <w:pStyle w:val="TAC"/>
            </w:pPr>
          </w:p>
        </w:tc>
        <w:tc>
          <w:tcPr>
            <w:tcW w:w="1220" w:type="dxa"/>
            <w:vMerge/>
          </w:tcPr>
          <w:p w14:paraId="666F5133" w14:textId="77777777" w:rsidR="005355DD" w:rsidRDefault="005355DD" w:rsidP="000A2074">
            <w:pPr>
              <w:pStyle w:val="TAC"/>
            </w:pPr>
          </w:p>
        </w:tc>
      </w:tr>
      <w:tr w:rsidR="005355DD" w14:paraId="352F1940" w14:textId="77777777" w:rsidTr="000A2074">
        <w:trPr>
          <w:jc w:val="center"/>
        </w:trPr>
        <w:tc>
          <w:tcPr>
            <w:tcW w:w="3332" w:type="dxa"/>
          </w:tcPr>
          <w:p w14:paraId="0B4B5A98" w14:textId="77777777" w:rsidR="005355DD" w:rsidRDefault="005355DD" w:rsidP="000A2074">
            <w:pPr>
              <w:pStyle w:val="TAL"/>
            </w:pPr>
            <w:r>
              <w:t>SMS TPDU tag</w:t>
            </w:r>
          </w:p>
        </w:tc>
        <w:tc>
          <w:tcPr>
            <w:tcW w:w="1296" w:type="dxa"/>
            <w:vMerge w:val="restart"/>
          </w:tcPr>
          <w:p w14:paraId="64DF3649" w14:textId="77777777" w:rsidR="005355DD" w:rsidRDefault="005355DD" w:rsidP="000A2074">
            <w:pPr>
              <w:pStyle w:val="TAC"/>
            </w:pPr>
            <w:r>
              <w:t>1</w:t>
            </w:r>
          </w:p>
        </w:tc>
        <w:tc>
          <w:tcPr>
            <w:tcW w:w="1721" w:type="dxa"/>
            <w:vMerge w:val="restart"/>
          </w:tcPr>
          <w:p w14:paraId="623269C8" w14:textId="77777777" w:rsidR="005355DD" w:rsidRDefault="005355DD" w:rsidP="000A2074">
            <w:pPr>
              <w:pStyle w:val="TAC"/>
            </w:pPr>
            <w:r>
              <w:t>'0B'</w:t>
            </w:r>
          </w:p>
        </w:tc>
        <w:tc>
          <w:tcPr>
            <w:tcW w:w="1787" w:type="dxa"/>
            <w:vMerge w:val="restart"/>
          </w:tcPr>
          <w:p w14:paraId="431100A3" w14:textId="77777777" w:rsidR="005355DD" w:rsidRDefault="005355DD" w:rsidP="000A2074">
            <w:pPr>
              <w:pStyle w:val="TAC"/>
            </w:pPr>
            <w:r>
              <w:t>'0B' or '8B'</w:t>
            </w:r>
          </w:p>
        </w:tc>
        <w:tc>
          <w:tcPr>
            <w:tcW w:w="1220" w:type="dxa"/>
            <w:vMerge w:val="restart"/>
          </w:tcPr>
          <w:p w14:paraId="7E524507" w14:textId="77777777" w:rsidR="005355DD" w:rsidRDefault="005355DD" w:rsidP="000A2074">
            <w:pPr>
              <w:pStyle w:val="TAC"/>
            </w:pPr>
            <w:r>
              <w:t>yes</w:t>
            </w:r>
          </w:p>
        </w:tc>
      </w:tr>
      <w:tr w:rsidR="005355DD" w:rsidRPr="00F424E6" w14:paraId="323B63FC" w14:textId="77777777" w:rsidTr="000A2074">
        <w:trPr>
          <w:jc w:val="center"/>
        </w:trPr>
        <w:tc>
          <w:tcPr>
            <w:tcW w:w="3332" w:type="dxa"/>
          </w:tcPr>
          <w:p w14:paraId="6AE881E4" w14:textId="77777777" w:rsidR="005355DD" w:rsidRPr="00A30CB0" w:rsidRDefault="005355DD" w:rsidP="000A2074">
            <w:pPr>
              <w:pStyle w:val="TAL"/>
              <w:rPr>
                <w:lang w:val="fr-FR"/>
              </w:rPr>
            </w:pPr>
            <w:r w:rsidRPr="00816C4A">
              <w:rPr>
                <w:lang w:val="fr-FR"/>
              </w:rPr>
              <w:t>PDP/PDN/PDU type tag</w:t>
            </w:r>
          </w:p>
        </w:tc>
        <w:tc>
          <w:tcPr>
            <w:tcW w:w="1296" w:type="dxa"/>
            <w:vMerge/>
          </w:tcPr>
          <w:p w14:paraId="74CBF944" w14:textId="77777777" w:rsidR="005355DD" w:rsidRPr="00A30CB0" w:rsidRDefault="005355DD" w:rsidP="000A2074">
            <w:pPr>
              <w:pStyle w:val="TAC"/>
              <w:rPr>
                <w:lang w:val="fr-FR"/>
              </w:rPr>
            </w:pPr>
          </w:p>
        </w:tc>
        <w:tc>
          <w:tcPr>
            <w:tcW w:w="1721" w:type="dxa"/>
            <w:vMerge/>
          </w:tcPr>
          <w:p w14:paraId="5026A634" w14:textId="77777777" w:rsidR="005355DD" w:rsidRPr="00A30CB0" w:rsidRDefault="005355DD" w:rsidP="000A2074">
            <w:pPr>
              <w:pStyle w:val="TAC"/>
              <w:rPr>
                <w:lang w:val="fr-FR"/>
              </w:rPr>
            </w:pPr>
          </w:p>
        </w:tc>
        <w:tc>
          <w:tcPr>
            <w:tcW w:w="1787" w:type="dxa"/>
            <w:vMerge/>
          </w:tcPr>
          <w:p w14:paraId="75C30682" w14:textId="77777777" w:rsidR="005355DD" w:rsidRPr="00A30CB0" w:rsidRDefault="005355DD" w:rsidP="000A2074">
            <w:pPr>
              <w:pStyle w:val="TAC"/>
              <w:rPr>
                <w:lang w:val="fr-FR"/>
              </w:rPr>
            </w:pPr>
          </w:p>
        </w:tc>
        <w:tc>
          <w:tcPr>
            <w:tcW w:w="1220" w:type="dxa"/>
            <w:vMerge/>
          </w:tcPr>
          <w:p w14:paraId="55DD9F76" w14:textId="77777777" w:rsidR="005355DD" w:rsidRPr="00A30CB0" w:rsidRDefault="005355DD" w:rsidP="000A2074">
            <w:pPr>
              <w:pStyle w:val="TAC"/>
              <w:rPr>
                <w:lang w:val="fr-FR"/>
              </w:rPr>
            </w:pPr>
          </w:p>
        </w:tc>
      </w:tr>
      <w:tr w:rsidR="005355DD" w14:paraId="186CAEF8" w14:textId="77777777" w:rsidTr="000A2074">
        <w:trPr>
          <w:jc w:val="center"/>
        </w:trPr>
        <w:tc>
          <w:tcPr>
            <w:tcW w:w="3332" w:type="dxa"/>
          </w:tcPr>
          <w:p w14:paraId="2B778687" w14:textId="77777777" w:rsidR="005355DD" w:rsidRDefault="005355DD" w:rsidP="000A2074">
            <w:pPr>
              <w:pStyle w:val="TAL"/>
            </w:pPr>
            <w:r>
              <w:t>Cell Broadcast page tag</w:t>
            </w:r>
          </w:p>
        </w:tc>
        <w:tc>
          <w:tcPr>
            <w:tcW w:w="1296" w:type="dxa"/>
            <w:vMerge w:val="restart"/>
          </w:tcPr>
          <w:p w14:paraId="2370A390" w14:textId="77777777" w:rsidR="005355DD" w:rsidRDefault="005355DD" w:rsidP="000A2074">
            <w:pPr>
              <w:pStyle w:val="TAC"/>
            </w:pPr>
            <w:r>
              <w:t>1</w:t>
            </w:r>
          </w:p>
        </w:tc>
        <w:tc>
          <w:tcPr>
            <w:tcW w:w="1721" w:type="dxa"/>
            <w:vMerge w:val="restart"/>
          </w:tcPr>
          <w:p w14:paraId="333F9FD5" w14:textId="77777777" w:rsidR="005355DD" w:rsidRDefault="005355DD" w:rsidP="000A2074">
            <w:pPr>
              <w:pStyle w:val="TAC"/>
            </w:pPr>
            <w:r>
              <w:t>'0C'</w:t>
            </w:r>
          </w:p>
        </w:tc>
        <w:tc>
          <w:tcPr>
            <w:tcW w:w="1787" w:type="dxa"/>
            <w:vMerge w:val="restart"/>
          </w:tcPr>
          <w:p w14:paraId="2AE38406" w14:textId="77777777" w:rsidR="005355DD" w:rsidRDefault="005355DD" w:rsidP="000A2074">
            <w:pPr>
              <w:pStyle w:val="TAC"/>
            </w:pPr>
            <w:r>
              <w:t>'0C' or '8C'</w:t>
            </w:r>
          </w:p>
        </w:tc>
        <w:tc>
          <w:tcPr>
            <w:tcW w:w="1220" w:type="dxa"/>
            <w:vMerge w:val="restart"/>
          </w:tcPr>
          <w:p w14:paraId="754CA541" w14:textId="77777777" w:rsidR="005355DD" w:rsidRDefault="005355DD" w:rsidP="000A2074">
            <w:pPr>
              <w:pStyle w:val="TAC"/>
            </w:pPr>
            <w:r>
              <w:t>yes</w:t>
            </w:r>
          </w:p>
        </w:tc>
      </w:tr>
      <w:tr w:rsidR="005355DD" w14:paraId="799EADDE" w14:textId="77777777" w:rsidTr="000A2074">
        <w:trPr>
          <w:jc w:val="center"/>
        </w:trPr>
        <w:tc>
          <w:tcPr>
            <w:tcW w:w="3332" w:type="dxa"/>
          </w:tcPr>
          <w:p w14:paraId="1C81196B" w14:textId="77777777" w:rsidR="005355DD" w:rsidRDefault="005355DD" w:rsidP="000A2074">
            <w:pPr>
              <w:pStyle w:val="TAL"/>
            </w:pPr>
            <w:r w:rsidRPr="00816C4A">
              <w:t>PDU session establishment parameters tag</w:t>
            </w:r>
          </w:p>
        </w:tc>
        <w:tc>
          <w:tcPr>
            <w:tcW w:w="1296" w:type="dxa"/>
            <w:vMerge/>
          </w:tcPr>
          <w:p w14:paraId="1FB8CFA0" w14:textId="77777777" w:rsidR="005355DD" w:rsidRDefault="005355DD" w:rsidP="000A2074">
            <w:pPr>
              <w:pStyle w:val="TAC"/>
            </w:pPr>
          </w:p>
        </w:tc>
        <w:tc>
          <w:tcPr>
            <w:tcW w:w="1721" w:type="dxa"/>
            <w:vMerge/>
          </w:tcPr>
          <w:p w14:paraId="1001F7FB" w14:textId="77777777" w:rsidR="005355DD" w:rsidRDefault="005355DD" w:rsidP="000A2074">
            <w:pPr>
              <w:pStyle w:val="TAC"/>
            </w:pPr>
          </w:p>
        </w:tc>
        <w:tc>
          <w:tcPr>
            <w:tcW w:w="1787" w:type="dxa"/>
            <w:vMerge/>
          </w:tcPr>
          <w:p w14:paraId="36931D45" w14:textId="77777777" w:rsidR="005355DD" w:rsidRDefault="005355DD" w:rsidP="000A2074">
            <w:pPr>
              <w:pStyle w:val="TAC"/>
            </w:pPr>
          </w:p>
        </w:tc>
        <w:tc>
          <w:tcPr>
            <w:tcW w:w="1220" w:type="dxa"/>
            <w:vMerge/>
          </w:tcPr>
          <w:p w14:paraId="44D6A5AD" w14:textId="77777777" w:rsidR="005355DD" w:rsidRDefault="005355DD" w:rsidP="000A2074">
            <w:pPr>
              <w:pStyle w:val="TAC"/>
            </w:pPr>
          </w:p>
        </w:tc>
      </w:tr>
      <w:tr w:rsidR="005355DD" w14:paraId="3B047B92" w14:textId="77777777" w:rsidTr="000A2074">
        <w:trPr>
          <w:jc w:val="center"/>
        </w:trPr>
        <w:tc>
          <w:tcPr>
            <w:tcW w:w="3332" w:type="dxa"/>
          </w:tcPr>
          <w:p w14:paraId="57811D8D" w14:textId="77777777" w:rsidR="005355DD" w:rsidRDefault="005355DD" w:rsidP="000A2074">
            <w:pPr>
              <w:pStyle w:val="TAL"/>
              <w:rPr>
                <w:lang w:val="fr-FR"/>
              </w:rPr>
            </w:pPr>
            <w:r>
              <w:rPr>
                <w:lang w:val="fr-FR"/>
              </w:rPr>
              <w:t>Cause tag</w:t>
            </w:r>
          </w:p>
        </w:tc>
        <w:tc>
          <w:tcPr>
            <w:tcW w:w="1296" w:type="dxa"/>
          </w:tcPr>
          <w:p w14:paraId="0F578676" w14:textId="77777777" w:rsidR="005355DD" w:rsidRDefault="005355DD" w:rsidP="000A2074">
            <w:pPr>
              <w:pStyle w:val="TAC"/>
              <w:rPr>
                <w:lang w:val="fr-FR"/>
              </w:rPr>
            </w:pPr>
            <w:r>
              <w:rPr>
                <w:lang w:val="fr-FR"/>
              </w:rPr>
              <w:t>1</w:t>
            </w:r>
          </w:p>
        </w:tc>
        <w:tc>
          <w:tcPr>
            <w:tcW w:w="1721" w:type="dxa"/>
          </w:tcPr>
          <w:p w14:paraId="2BCE2759" w14:textId="77777777" w:rsidR="005355DD" w:rsidRDefault="005355DD" w:rsidP="000A2074">
            <w:pPr>
              <w:pStyle w:val="TAC"/>
              <w:rPr>
                <w:lang w:val="fr-FR"/>
              </w:rPr>
            </w:pPr>
            <w:r>
              <w:rPr>
                <w:lang w:val="fr-FR"/>
              </w:rPr>
              <w:t>'1A'</w:t>
            </w:r>
          </w:p>
        </w:tc>
        <w:tc>
          <w:tcPr>
            <w:tcW w:w="1787" w:type="dxa"/>
          </w:tcPr>
          <w:p w14:paraId="1EC849F1" w14:textId="77777777" w:rsidR="005355DD" w:rsidRDefault="005355DD" w:rsidP="000A2074">
            <w:pPr>
              <w:pStyle w:val="TAC"/>
            </w:pPr>
            <w:r>
              <w:t>'1A' or '9A'</w:t>
            </w:r>
          </w:p>
        </w:tc>
        <w:tc>
          <w:tcPr>
            <w:tcW w:w="1220" w:type="dxa"/>
          </w:tcPr>
          <w:p w14:paraId="04C95668" w14:textId="77777777" w:rsidR="005355DD" w:rsidRDefault="005355DD" w:rsidP="000A2074">
            <w:pPr>
              <w:pStyle w:val="TAC"/>
            </w:pPr>
            <w:r>
              <w:t>yes</w:t>
            </w:r>
          </w:p>
        </w:tc>
      </w:tr>
      <w:tr w:rsidR="005355DD" w14:paraId="79CEC598" w14:textId="77777777" w:rsidTr="000A2074">
        <w:trPr>
          <w:jc w:val="center"/>
        </w:trPr>
        <w:tc>
          <w:tcPr>
            <w:tcW w:w="3332" w:type="dxa"/>
          </w:tcPr>
          <w:p w14:paraId="360554D3" w14:textId="77777777" w:rsidR="005355DD" w:rsidRDefault="005355DD" w:rsidP="000A2074">
            <w:pPr>
              <w:pStyle w:val="TAL"/>
            </w:pPr>
            <w:r>
              <w:t>BCCH channel list tag</w:t>
            </w:r>
          </w:p>
        </w:tc>
        <w:tc>
          <w:tcPr>
            <w:tcW w:w="1296" w:type="dxa"/>
            <w:vMerge w:val="restart"/>
          </w:tcPr>
          <w:p w14:paraId="0593F2C1" w14:textId="77777777" w:rsidR="005355DD" w:rsidRDefault="005355DD" w:rsidP="000A2074">
            <w:pPr>
              <w:pStyle w:val="TAC"/>
            </w:pPr>
            <w:r>
              <w:t>1</w:t>
            </w:r>
          </w:p>
        </w:tc>
        <w:tc>
          <w:tcPr>
            <w:tcW w:w="1721" w:type="dxa"/>
            <w:vMerge w:val="restart"/>
          </w:tcPr>
          <w:p w14:paraId="17D49043" w14:textId="77777777" w:rsidR="005355DD" w:rsidRDefault="005355DD" w:rsidP="000A2074">
            <w:pPr>
              <w:pStyle w:val="TAC"/>
            </w:pPr>
            <w:r>
              <w:t>'1D'</w:t>
            </w:r>
          </w:p>
        </w:tc>
        <w:tc>
          <w:tcPr>
            <w:tcW w:w="1787" w:type="dxa"/>
            <w:vMerge w:val="restart"/>
          </w:tcPr>
          <w:p w14:paraId="50AF0C04" w14:textId="77777777" w:rsidR="005355DD" w:rsidRDefault="005355DD" w:rsidP="000A2074">
            <w:pPr>
              <w:pStyle w:val="TAC"/>
            </w:pPr>
            <w:r>
              <w:t>'1D' or '9D'</w:t>
            </w:r>
          </w:p>
        </w:tc>
        <w:tc>
          <w:tcPr>
            <w:tcW w:w="1220" w:type="dxa"/>
            <w:vMerge w:val="restart"/>
          </w:tcPr>
          <w:p w14:paraId="666CDFB3" w14:textId="77777777" w:rsidR="005355DD" w:rsidRDefault="005355DD" w:rsidP="000A2074">
            <w:pPr>
              <w:pStyle w:val="TAC"/>
            </w:pPr>
            <w:r>
              <w:t>yes</w:t>
            </w:r>
          </w:p>
        </w:tc>
      </w:tr>
      <w:tr w:rsidR="005355DD" w14:paraId="33BE41B8" w14:textId="77777777" w:rsidTr="000A2074">
        <w:trPr>
          <w:jc w:val="center"/>
        </w:trPr>
        <w:tc>
          <w:tcPr>
            <w:tcW w:w="3332" w:type="dxa"/>
          </w:tcPr>
          <w:p w14:paraId="0C7F43D2" w14:textId="77777777" w:rsidR="005355DD" w:rsidRDefault="005355DD" w:rsidP="000A2074">
            <w:pPr>
              <w:pStyle w:val="TAL"/>
            </w:pPr>
            <w:r w:rsidRPr="00816C4A">
              <w:t>Data connection status tag</w:t>
            </w:r>
          </w:p>
        </w:tc>
        <w:tc>
          <w:tcPr>
            <w:tcW w:w="1296" w:type="dxa"/>
            <w:vMerge/>
          </w:tcPr>
          <w:p w14:paraId="09597C79" w14:textId="77777777" w:rsidR="005355DD" w:rsidRDefault="005355DD" w:rsidP="000A2074">
            <w:pPr>
              <w:pStyle w:val="TAC"/>
            </w:pPr>
          </w:p>
        </w:tc>
        <w:tc>
          <w:tcPr>
            <w:tcW w:w="1721" w:type="dxa"/>
            <w:vMerge/>
          </w:tcPr>
          <w:p w14:paraId="4908F5BD" w14:textId="77777777" w:rsidR="005355DD" w:rsidRDefault="005355DD" w:rsidP="000A2074">
            <w:pPr>
              <w:pStyle w:val="TAC"/>
            </w:pPr>
          </w:p>
        </w:tc>
        <w:tc>
          <w:tcPr>
            <w:tcW w:w="1787" w:type="dxa"/>
            <w:vMerge/>
          </w:tcPr>
          <w:p w14:paraId="77C82DF2" w14:textId="77777777" w:rsidR="005355DD" w:rsidRDefault="005355DD" w:rsidP="000A2074">
            <w:pPr>
              <w:pStyle w:val="TAC"/>
            </w:pPr>
          </w:p>
        </w:tc>
        <w:tc>
          <w:tcPr>
            <w:tcW w:w="1220" w:type="dxa"/>
            <w:vMerge/>
          </w:tcPr>
          <w:p w14:paraId="55979865" w14:textId="77777777" w:rsidR="005355DD" w:rsidRDefault="005355DD" w:rsidP="000A2074">
            <w:pPr>
              <w:pStyle w:val="TAC"/>
            </w:pPr>
          </w:p>
        </w:tc>
      </w:tr>
      <w:tr w:rsidR="005355DD" w14:paraId="0D00C4B7" w14:textId="77777777" w:rsidTr="000A2074">
        <w:trPr>
          <w:jc w:val="center"/>
        </w:trPr>
        <w:tc>
          <w:tcPr>
            <w:tcW w:w="3332" w:type="dxa"/>
          </w:tcPr>
          <w:p w14:paraId="24EC0052" w14:textId="77777777" w:rsidR="005355DD" w:rsidRDefault="005355DD" w:rsidP="000A2074">
            <w:pPr>
              <w:pStyle w:val="TAL"/>
              <w:tabs>
                <w:tab w:val="left" w:pos="3012"/>
              </w:tabs>
            </w:pPr>
            <w:r>
              <w:t>BC Repeat Indicator tag</w:t>
            </w:r>
          </w:p>
        </w:tc>
        <w:tc>
          <w:tcPr>
            <w:tcW w:w="1296" w:type="dxa"/>
            <w:vMerge w:val="restart"/>
          </w:tcPr>
          <w:p w14:paraId="0CD5006A" w14:textId="77777777" w:rsidR="005355DD" w:rsidRDefault="005355DD" w:rsidP="000A2074">
            <w:pPr>
              <w:pStyle w:val="TAC"/>
            </w:pPr>
            <w:r>
              <w:t>1</w:t>
            </w:r>
          </w:p>
        </w:tc>
        <w:tc>
          <w:tcPr>
            <w:tcW w:w="1721" w:type="dxa"/>
            <w:vMerge w:val="restart"/>
          </w:tcPr>
          <w:p w14:paraId="627DA5F1" w14:textId="77777777" w:rsidR="005355DD" w:rsidRDefault="005355DD" w:rsidP="000A2074">
            <w:pPr>
              <w:pStyle w:val="TAC"/>
            </w:pPr>
            <w:r>
              <w:t>'2A'</w:t>
            </w:r>
          </w:p>
        </w:tc>
        <w:tc>
          <w:tcPr>
            <w:tcW w:w="1787" w:type="dxa"/>
            <w:vMerge w:val="restart"/>
          </w:tcPr>
          <w:p w14:paraId="0953FAAD" w14:textId="77777777" w:rsidR="005355DD" w:rsidRDefault="005355DD" w:rsidP="000A2074">
            <w:pPr>
              <w:pStyle w:val="TAC"/>
            </w:pPr>
            <w:r>
              <w:t>'2A' or 'AA'</w:t>
            </w:r>
          </w:p>
        </w:tc>
        <w:tc>
          <w:tcPr>
            <w:tcW w:w="1220" w:type="dxa"/>
            <w:vMerge w:val="restart"/>
          </w:tcPr>
          <w:p w14:paraId="75C47671" w14:textId="77777777" w:rsidR="005355DD" w:rsidRDefault="005355DD" w:rsidP="000A2074">
            <w:pPr>
              <w:pStyle w:val="TAC"/>
            </w:pPr>
            <w:r>
              <w:t>yes</w:t>
            </w:r>
          </w:p>
        </w:tc>
      </w:tr>
      <w:tr w:rsidR="005355DD" w14:paraId="6DDFFEC8" w14:textId="77777777" w:rsidTr="000A2074">
        <w:trPr>
          <w:jc w:val="center"/>
        </w:trPr>
        <w:tc>
          <w:tcPr>
            <w:tcW w:w="3332" w:type="dxa"/>
          </w:tcPr>
          <w:p w14:paraId="7187571A" w14:textId="77777777" w:rsidR="005355DD" w:rsidRDefault="005355DD" w:rsidP="000A2074">
            <w:pPr>
              <w:pStyle w:val="TAL"/>
              <w:tabs>
                <w:tab w:val="left" w:pos="3012"/>
              </w:tabs>
            </w:pPr>
            <w:r w:rsidRPr="00816C4A">
              <w:t>Data connection type tag</w:t>
            </w:r>
          </w:p>
        </w:tc>
        <w:tc>
          <w:tcPr>
            <w:tcW w:w="1296" w:type="dxa"/>
            <w:vMerge/>
          </w:tcPr>
          <w:p w14:paraId="70256A3E" w14:textId="77777777" w:rsidR="005355DD" w:rsidRDefault="005355DD" w:rsidP="000A2074">
            <w:pPr>
              <w:pStyle w:val="TAC"/>
            </w:pPr>
          </w:p>
        </w:tc>
        <w:tc>
          <w:tcPr>
            <w:tcW w:w="1721" w:type="dxa"/>
            <w:vMerge/>
          </w:tcPr>
          <w:p w14:paraId="6669B8A5" w14:textId="77777777" w:rsidR="005355DD" w:rsidRDefault="005355DD" w:rsidP="000A2074">
            <w:pPr>
              <w:pStyle w:val="TAC"/>
            </w:pPr>
          </w:p>
        </w:tc>
        <w:tc>
          <w:tcPr>
            <w:tcW w:w="1787" w:type="dxa"/>
            <w:vMerge/>
          </w:tcPr>
          <w:p w14:paraId="00DD6FFB" w14:textId="77777777" w:rsidR="005355DD" w:rsidRDefault="005355DD" w:rsidP="000A2074">
            <w:pPr>
              <w:pStyle w:val="TAC"/>
            </w:pPr>
          </w:p>
        </w:tc>
        <w:tc>
          <w:tcPr>
            <w:tcW w:w="1220" w:type="dxa"/>
            <w:vMerge/>
          </w:tcPr>
          <w:p w14:paraId="4A1DA216" w14:textId="77777777" w:rsidR="005355DD" w:rsidRDefault="005355DD" w:rsidP="000A2074">
            <w:pPr>
              <w:pStyle w:val="TAC"/>
            </w:pPr>
          </w:p>
        </w:tc>
      </w:tr>
      <w:tr w:rsidR="005355DD" w14:paraId="1CD565F1" w14:textId="77777777" w:rsidTr="000A2074">
        <w:trPr>
          <w:jc w:val="center"/>
        </w:trPr>
        <w:tc>
          <w:tcPr>
            <w:tcW w:w="3332" w:type="dxa"/>
          </w:tcPr>
          <w:p w14:paraId="453E2D53" w14:textId="77777777" w:rsidR="005355DD" w:rsidRDefault="005355DD" w:rsidP="000A2074">
            <w:pPr>
              <w:pStyle w:val="TAL"/>
              <w:tabs>
                <w:tab w:val="left" w:pos="3012"/>
              </w:tabs>
            </w:pPr>
            <w:r>
              <w:t>Timing Advance tag</w:t>
            </w:r>
          </w:p>
        </w:tc>
        <w:tc>
          <w:tcPr>
            <w:tcW w:w="1296" w:type="dxa"/>
            <w:vMerge w:val="restart"/>
          </w:tcPr>
          <w:p w14:paraId="7D5DADED" w14:textId="77777777" w:rsidR="005355DD" w:rsidRDefault="005355DD" w:rsidP="000A2074">
            <w:pPr>
              <w:pStyle w:val="TAC"/>
            </w:pPr>
            <w:r>
              <w:t>1</w:t>
            </w:r>
          </w:p>
        </w:tc>
        <w:tc>
          <w:tcPr>
            <w:tcW w:w="1721" w:type="dxa"/>
            <w:vMerge w:val="restart"/>
          </w:tcPr>
          <w:p w14:paraId="0DE66911" w14:textId="77777777" w:rsidR="005355DD" w:rsidRDefault="005355DD" w:rsidP="000A2074">
            <w:pPr>
              <w:pStyle w:val="TAC"/>
            </w:pPr>
            <w:r>
              <w:t>'2E'</w:t>
            </w:r>
          </w:p>
        </w:tc>
        <w:tc>
          <w:tcPr>
            <w:tcW w:w="1787" w:type="dxa"/>
            <w:vMerge w:val="restart"/>
          </w:tcPr>
          <w:p w14:paraId="5B597057" w14:textId="77777777" w:rsidR="005355DD" w:rsidRDefault="005355DD" w:rsidP="000A2074">
            <w:pPr>
              <w:pStyle w:val="TAC"/>
            </w:pPr>
            <w:r>
              <w:t>'2E' or 'AE'</w:t>
            </w:r>
          </w:p>
        </w:tc>
        <w:tc>
          <w:tcPr>
            <w:tcW w:w="1220" w:type="dxa"/>
            <w:vMerge w:val="restart"/>
          </w:tcPr>
          <w:p w14:paraId="1137982B" w14:textId="77777777" w:rsidR="005355DD" w:rsidRDefault="005355DD" w:rsidP="000A2074">
            <w:pPr>
              <w:pStyle w:val="TAC"/>
            </w:pPr>
            <w:r>
              <w:t>yes</w:t>
            </w:r>
          </w:p>
        </w:tc>
      </w:tr>
      <w:tr w:rsidR="005355DD" w:rsidRPr="00F424E6" w14:paraId="5DDB01E9" w14:textId="77777777" w:rsidTr="000A2074">
        <w:trPr>
          <w:jc w:val="center"/>
        </w:trPr>
        <w:tc>
          <w:tcPr>
            <w:tcW w:w="3332" w:type="dxa"/>
          </w:tcPr>
          <w:p w14:paraId="41B48A7E" w14:textId="77777777" w:rsidR="005355DD" w:rsidRPr="00504795" w:rsidRDefault="005355DD" w:rsidP="000A2074">
            <w:pPr>
              <w:pStyle w:val="TAL"/>
              <w:tabs>
                <w:tab w:val="left" w:pos="3012"/>
              </w:tabs>
              <w:rPr>
                <w:lang w:val="fr-FR"/>
              </w:rPr>
            </w:pPr>
            <w:r w:rsidRPr="00816C4A">
              <w:rPr>
                <w:lang w:val="fr-FR"/>
              </w:rPr>
              <w:t>(E/5G)SM cause tag</w:t>
            </w:r>
          </w:p>
        </w:tc>
        <w:tc>
          <w:tcPr>
            <w:tcW w:w="1296" w:type="dxa"/>
            <w:vMerge/>
          </w:tcPr>
          <w:p w14:paraId="4631E99A" w14:textId="77777777" w:rsidR="005355DD" w:rsidRPr="00504795" w:rsidRDefault="005355DD" w:rsidP="000A2074">
            <w:pPr>
              <w:pStyle w:val="TAC"/>
              <w:rPr>
                <w:lang w:val="fr-FR"/>
              </w:rPr>
            </w:pPr>
          </w:p>
        </w:tc>
        <w:tc>
          <w:tcPr>
            <w:tcW w:w="1721" w:type="dxa"/>
            <w:vMerge/>
          </w:tcPr>
          <w:p w14:paraId="03DB8D05" w14:textId="77777777" w:rsidR="005355DD" w:rsidRPr="00504795" w:rsidRDefault="005355DD" w:rsidP="000A2074">
            <w:pPr>
              <w:pStyle w:val="TAC"/>
              <w:rPr>
                <w:lang w:val="fr-FR"/>
              </w:rPr>
            </w:pPr>
          </w:p>
        </w:tc>
        <w:tc>
          <w:tcPr>
            <w:tcW w:w="1787" w:type="dxa"/>
            <w:vMerge/>
          </w:tcPr>
          <w:p w14:paraId="18BDA4A7" w14:textId="77777777" w:rsidR="005355DD" w:rsidRPr="00504795" w:rsidRDefault="005355DD" w:rsidP="000A2074">
            <w:pPr>
              <w:pStyle w:val="TAC"/>
              <w:rPr>
                <w:lang w:val="fr-FR"/>
              </w:rPr>
            </w:pPr>
          </w:p>
        </w:tc>
        <w:tc>
          <w:tcPr>
            <w:tcW w:w="1220" w:type="dxa"/>
            <w:vMerge/>
          </w:tcPr>
          <w:p w14:paraId="3E62581C" w14:textId="77777777" w:rsidR="005355DD" w:rsidRPr="00504795" w:rsidRDefault="005355DD" w:rsidP="000A2074">
            <w:pPr>
              <w:pStyle w:val="TAC"/>
              <w:rPr>
                <w:lang w:val="fr-FR"/>
              </w:rPr>
            </w:pPr>
          </w:p>
        </w:tc>
      </w:tr>
      <w:tr w:rsidR="005355DD" w14:paraId="4CC2D85D" w14:textId="77777777" w:rsidTr="000A2074">
        <w:trPr>
          <w:jc w:val="center"/>
        </w:trPr>
        <w:tc>
          <w:tcPr>
            <w:tcW w:w="3332" w:type="dxa"/>
          </w:tcPr>
          <w:p w14:paraId="35E53C62" w14:textId="77777777" w:rsidR="005355DD" w:rsidRDefault="005355DD" w:rsidP="000A2074">
            <w:pPr>
              <w:pStyle w:val="TAL"/>
              <w:tabs>
                <w:tab w:val="left" w:pos="3012"/>
              </w:tabs>
            </w:pPr>
            <w:r>
              <w:t>PDP context Activation parameters tag</w:t>
            </w:r>
          </w:p>
        </w:tc>
        <w:tc>
          <w:tcPr>
            <w:tcW w:w="1296" w:type="dxa"/>
            <w:vMerge w:val="restart"/>
          </w:tcPr>
          <w:p w14:paraId="364A554B" w14:textId="77777777" w:rsidR="005355DD" w:rsidRDefault="005355DD" w:rsidP="000A2074">
            <w:pPr>
              <w:pStyle w:val="TAC"/>
            </w:pPr>
            <w:r>
              <w:t>1</w:t>
            </w:r>
          </w:p>
        </w:tc>
        <w:tc>
          <w:tcPr>
            <w:tcW w:w="1721" w:type="dxa"/>
            <w:vMerge w:val="restart"/>
          </w:tcPr>
          <w:p w14:paraId="5CB6E1FB" w14:textId="77777777" w:rsidR="005355DD" w:rsidRDefault="005355DD" w:rsidP="000A2074">
            <w:pPr>
              <w:pStyle w:val="TAC"/>
            </w:pPr>
            <w:r>
              <w:t>'52'</w:t>
            </w:r>
          </w:p>
        </w:tc>
        <w:tc>
          <w:tcPr>
            <w:tcW w:w="1787" w:type="dxa"/>
            <w:vMerge w:val="restart"/>
          </w:tcPr>
          <w:p w14:paraId="6F083BD0" w14:textId="77777777" w:rsidR="005355DD" w:rsidRDefault="005355DD" w:rsidP="000A2074">
            <w:pPr>
              <w:pStyle w:val="TAC"/>
            </w:pPr>
            <w:r>
              <w:t>'52' or 'D2'</w:t>
            </w:r>
          </w:p>
        </w:tc>
        <w:tc>
          <w:tcPr>
            <w:tcW w:w="1220" w:type="dxa"/>
            <w:vMerge w:val="restart"/>
          </w:tcPr>
          <w:p w14:paraId="29EB8E67" w14:textId="77777777" w:rsidR="005355DD" w:rsidRDefault="005355DD" w:rsidP="000A2074">
            <w:pPr>
              <w:pStyle w:val="TAC"/>
            </w:pPr>
            <w:r>
              <w:t>yes</w:t>
            </w:r>
          </w:p>
        </w:tc>
      </w:tr>
      <w:tr w:rsidR="005355DD" w14:paraId="5A1575DB" w14:textId="77777777" w:rsidTr="000A2074">
        <w:trPr>
          <w:jc w:val="center"/>
        </w:trPr>
        <w:tc>
          <w:tcPr>
            <w:tcW w:w="3332" w:type="dxa"/>
          </w:tcPr>
          <w:p w14:paraId="69F3448B" w14:textId="77777777" w:rsidR="005355DD" w:rsidRDefault="005355DD" w:rsidP="000A2074">
            <w:pPr>
              <w:pStyle w:val="TAL"/>
              <w:tabs>
                <w:tab w:val="left" w:pos="3012"/>
              </w:tabs>
            </w:pPr>
            <w:r w:rsidRPr="00816C4A">
              <w:rPr>
                <w:lang w:val="sv-SE"/>
              </w:rPr>
              <w:t>Surrounding macrocells tag</w:t>
            </w:r>
          </w:p>
        </w:tc>
        <w:tc>
          <w:tcPr>
            <w:tcW w:w="1296" w:type="dxa"/>
            <w:vMerge/>
          </w:tcPr>
          <w:p w14:paraId="349983C1" w14:textId="77777777" w:rsidR="005355DD" w:rsidRDefault="005355DD" w:rsidP="000A2074">
            <w:pPr>
              <w:pStyle w:val="TAC"/>
            </w:pPr>
          </w:p>
        </w:tc>
        <w:tc>
          <w:tcPr>
            <w:tcW w:w="1721" w:type="dxa"/>
            <w:vMerge/>
          </w:tcPr>
          <w:p w14:paraId="0060553D" w14:textId="77777777" w:rsidR="005355DD" w:rsidRDefault="005355DD" w:rsidP="000A2074">
            <w:pPr>
              <w:pStyle w:val="TAC"/>
            </w:pPr>
          </w:p>
        </w:tc>
        <w:tc>
          <w:tcPr>
            <w:tcW w:w="1787" w:type="dxa"/>
            <w:vMerge/>
          </w:tcPr>
          <w:p w14:paraId="0AB2BBA3" w14:textId="77777777" w:rsidR="005355DD" w:rsidRDefault="005355DD" w:rsidP="000A2074">
            <w:pPr>
              <w:pStyle w:val="TAC"/>
            </w:pPr>
          </w:p>
        </w:tc>
        <w:tc>
          <w:tcPr>
            <w:tcW w:w="1220" w:type="dxa"/>
            <w:vMerge/>
          </w:tcPr>
          <w:p w14:paraId="05D511B8" w14:textId="77777777" w:rsidR="005355DD" w:rsidRDefault="005355DD" w:rsidP="000A2074">
            <w:pPr>
              <w:pStyle w:val="TAC"/>
            </w:pPr>
          </w:p>
        </w:tc>
      </w:tr>
      <w:tr w:rsidR="005355DD" w14:paraId="116AF369" w14:textId="77777777" w:rsidTr="000A2074">
        <w:trPr>
          <w:jc w:val="center"/>
        </w:trPr>
        <w:tc>
          <w:tcPr>
            <w:tcW w:w="3332" w:type="dxa"/>
          </w:tcPr>
          <w:p w14:paraId="04574215" w14:textId="77777777" w:rsidR="005355DD" w:rsidRDefault="005355DD" w:rsidP="000A207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228EE550" w14:textId="77777777" w:rsidR="005355DD" w:rsidRDefault="005355DD" w:rsidP="000A2074">
            <w:pPr>
              <w:pStyle w:val="TAC"/>
            </w:pPr>
            <w:r>
              <w:t>1</w:t>
            </w:r>
          </w:p>
        </w:tc>
        <w:tc>
          <w:tcPr>
            <w:tcW w:w="1721" w:type="dxa"/>
            <w:vMerge w:val="restart"/>
          </w:tcPr>
          <w:p w14:paraId="5F00050D" w14:textId="77777777" w:rsidR="005355DD" w:rsidRDefault="005355DD" w:rsidP="000A2074">
            <w:pPr>
              <w:pStyle w:val="TAC"/>
            </w:pPr>
            <w:r>
              <w:t>'69'</w:t>
            </w:r>
          </w:p>
        </w:tc>
        <w:tc>
          <w:tcPr>
            <w:tcW w:w="1787" w:type="dxa"/>
            <w:vMerge w:val="restart"/>
          </w:tcPr>
          <w:p w14:paraId="1ECEBF82" w14:textId="77777777" w:rsidR="005355DD" w:rsidRDefault="005355DD" w:rsidP="000A2074">
            <w:pPr>
              <w:pStyle w:val="TAC"/>
            </w:pPr>
            <w:r>
              <w:t>'69' or 'E9'</w:t>
            </w:r>
          </w:p>
        </w:tc>
        <w:tc>
          <w:tcPr>
            <w:tcW w:w="1220" w:type="dxa"/>
            <w:vMerge w:val="restart"/>
          </w:tcPr>
          <w:p w14:paraId="7C959465" w14:textId="77777777" w:rsidR="005355DD" w:rsidRDefault="005355DD" w:rsidP="000A2074">
            <w:pPr>
              <w:pStyle w:val="TAC"/>
            </w:pPr>
            <w:r>
              <w:t>yes</w:t>
            </w:r>
          </w:p>
        </w:tc>
      </w:tr>
      <w:tr w:rsidR="005355DD" w14:paraId="072C844B" w14:textId="77777777" w:rsidTr="000A2074">
        <w:trPr>
          <w:jc w:val="center"/>
        </w:trPr>
        <w:tc>
          <w:tcPr>
            <w:tcW w:w="3332" w:type="dxa"/>
          </w:tcPr>
          <w:p w14:paraId="4F08BB6A" w14:textId="77777777" w:rsidR="005355DD" w:rsidRDefault="005355DD" w:rsidP="000A2074">
            <w:pPr>
              <w:pStyle w:val="TAL"/>
              <w:tabs>
                <w:tab w:val="left" w:pos="3012"/>
              </w:tabs>
            </w:pPr>
            <w:r w:rsidRPr="00816C4A">
              <w:rPr>
                <w:lang w:val="sv-SE"/>
              </w:rPr>
              <w:t>IP address list tag</w:t>
            </w:r>
          </w:p>
        </w:tc>
        <w:tc>
          <w:tcPr>
            <w:tcW w:w="1296" w:type="dxa"/>
            <w:vMerge/>
          </w:tcPr>
          <w:p w14:paraId="1D0ABB29" w14:textId="77777777" w:rsidR="005355DD" w:rsidRDefault="005355DD" w:rsidP="000A2074">
            <w:pPr>
              <w:pStyle w:val="TAC"/>
            </w:pPr>
          </w:p>
        </w:tc>
        <w:tc>
          <w:tcPr>
            <w:tcW w:w="1721" w:type="dxa"/>
            <w:vMerge/>
          </w:tcPr>
          <w:p w14:paraId="3FBACBB7" w14:textId="77777777" w:rsidR="005355DD" w:rsidRDefault="005355DD" w:rsidP="000A2074">
            <w:pPr>
              <w:pStyle w:val="TAC"/>
            </w:pPr>
          </w:p>
        </w:tc>
        <w:tc>
          <w:tcPr>
            <w:tcW w:w="1787" w:type="dxa"/>
            <w:vMerge/>
          </w:tcPr>
          <w:p w14:paraId="7C2611AE" w14:textId="77777777" w:rsidR="005355DD" w:rsidRDefault="005355DD" w:rsidP="000A2074">
            <w:pPr>
              <w:pStyle w:val="TAC"/>
            </w:pPr>
          </w:p>
        </w:tc>
        <w:tc>
          <w:tcPr>
            <w:tcW w:w="1220" w:type="dxa"/>
            <w:vMerge/>
          </w:tcPr>
          <w:p w14:paraId="5B81371F" w14:textId="77777777" w:rsidR="005355DD" w:rsidRDefault="005355DD" w:rsidP="000A2074">
            <w:pPr>
              <w:pStyle w:val="TAC"/>
            </w:pPr>
          </w:p>
        </w:tc>
      </w:tr>
      <w:tr w:rsidR="005355DD" w14:paraId="0CE829CB" w14:textId="77777777" w:rsidTr="000A2074">
        <w:trPr>
          <w:trHeight w:val="104"/>
          <w:jc w:val="center"/>
        </w:trPr>
        <w:tc>
          <w:tcPr>
            <w:tcW w:w="3332" w:type="dxa"/>
          </w:tcPr>
          <w:p w14:paraId="51DBF787" w14:textId="77777777" w:rsidR="005355DD" w:rsidRDefault="005355DD" w:rsidP="000A2074">
            <w:pPr>
              <w:pStyle w:val="TAL"/>
              <w:tabs>
                <w:tab w:val="left" w:pos="3012"/>
              </w:tabs>
            </w:pPr>
            <w:r>
              <w:t>I-WLAN Identifier tag</w:t>
            </w:r>
          </w:p>
        </w:tc>
        <w:tc>
          <w:tcPr>
            <w:tcW w:w="1296" w:type="dxa"/>
            <w:vMerge w:val="restart"/>
          </w:tcPr>
          <w:p w14:paraId="7EB3DE6A" w14:textId="77777777" w:rsidR="005355DD" w:rsidRDefault="005355DD" w:rsidP="000A2074">
            <w:pPr>
              <w:pStyle w:val="TAC"/>
            </w:pPr>
            <w:r>
              <w:t>1</w:t>
            </w:r>
          </w:p>
        </w:tc>
        <w:tc>
          <w:tcPr>
            <w:tcW w:w="1721" w:type="dxa"/>
            <w:vMerge w:val="restart"/>
          </w:tcPr>
          <w:p w14:paraId="556889AF" w14:textId="77777777" w:rsidR="005355DD" w:rsidRDefault="005355DD" w:rsidP="000A2074">
            <w:pPr>
              <w:pStyle w:val="TAC"/>
            </w:pPr>
            <w:r>
              <w:t>'4A'</w:t>
            </w:r>
          </w:p>
        </w:tc>
        <w:tc>
          <w:tcPr>
            <w:tcW w:w="1787" w:type="dxa"/>
            <w:vMerge w:val="restart"/>
          </w:tcPr>
          <w:p w14:paraId="2676DE1C" w14:textId="77777777" w:rsidR="005355DD" w:rsidRDefault="005355DD" w:rsidP="000A2074">
            <w:pPr>
              <w:pStyle w:val="TAC"/>
            </w:pPr>
            <w:r>
              <w:t>'4A' or 'CA'</w:t>
            </w:r>
          </w:p>
        </w:tc>
        <w:tc>
          <w:tcPr>
            <w:tcW w:w="1220" w:type="dxa"/>
            <w:vMerge w:val="restart"/>
          </w:tcPr>
          <w:p w14:paraId="3933A25A" w14:textId="77777777" w:rsidR="005355DD" w:rsidRDefault="005355DD" w:rsidP="000A2074">
            <w:pPr>
              <w:pStyle w:val="TAC"/>
            </w:pPr>
            <w:r>
              <w:t>yes</w:t>
            </w:r>
          </w:p>
        </w:tc>
      </w:tr>
      <w:tr w:rsidR="005355DD" w14:paraId="37430019" w14:textId="77777777" w:rsidTr="000A2074">
        <w:trPr>
          <w:trHeight w:val="103"/>
          <w:jc w:val="center"/>
        </w:trPr>
        <w:tc>
          <w:tcPr>
            <w:tcW w:w="3332" w:type="dxa"/>
          </w:tcPr>
          <w:p w14:paraId="41981515" w14:textId="77777777" w:rsidR="005355DD" w:rsidRDefault="005355DD" w:rsidP="000A2074">
            <w:pPr>
              <w:pStyle w:val="TAL"/>
              <w:tabs>
                <w:tab w:val="left" w:pos="3012"/>
              </w:tabs>
            </w:pPr>
            <w:r>
              <w:t>SSID tag</w:t>
            </w:r>
          </w:p>
        </w:tc>
        <w:tc>
          <w:tcPr>
            <w:tcW w:w="1296" w:type="dxa"/>
            <w:vMerge/>
          </w:tcPr>
          <w:p w14:paraId="026D9349" w14:textId="77777777" w:rsidR="005355DD" w:rsidRDefault="005355DD" w:rsidP="000A2074">
            <w:pPr>
              <w:pStyle w:val="TAC"/>
            </w:pPr>
          </w:p>
        </w:tc>
        <w:tc>
          <w:tcPr>
            <w:tcW w:w="1721" w:type="dxa"/>
            <w:vMerge/>
          </w:tcPr>
          <w:p w14:paraId="40B80407" w14:textId="77777777" w:rsidR="005355DD" w:rsidRDefault="005355DD" w:rsidP="000A2074">
            <w:pPr>
              <w:pStyle w:val="TAC"/>
            </w:pPr>
          </w:p>
        </w:tc>
        <w:tc>
          <w:tcPr>
            <w:tcW w:w="1787" w:type="dxa"/>
            <w:vMerge/>
          </w:tcPr>
          <w:p w14:paraId="6E7F5656" w14:textId="77777777" w:rsidR="005355DD" w:rsidRDefault="005355DD" w:rsidP="000A2074">
            <w:pPr>
              <w:pStyle w:val="TAC"/>
            </w:pPr>
          </w:p>
        </w:tc>
        <w:tc>
          <w:tcPr>
            <w:tcW w:w="1220" w:type="dxa"/>
            <w:vMerge/>
          </w:tcPr>
          <w:p w14:paraId="26201143" w14:textId="77777777" w:rsidR="005355DD" w:rsidRDefault="005355DD" w:rsidP="000A2074">
            <w:pPr>
              <w:pStyle w:val="TAC"/>
            </w:pPr>
          </w:p>
        </w:tc>
      </w:tr>
      <w:tr w:rsidR="005355DD" w14:paraId="05BFF287" w14:textId="77777777" w:rsidTr="000A2074">
        <w:trPr>
          <w:jc w:val="center"/>
        </w:trPr>
        <w:tc>
          <w:tcPr>
            <w:tcW w:w="3332" w:type="dxa"/>
          </w:tcPr>
          <w:p w14:paraId="206780DF" w14:textId="77777777" w:rsidR="005355DD" w:rsidRDefault="005355DD" w:rsidP="000A2074">
            <w:pPr>
              <w:pStyle w:val="TAL"/>
              <w:tabs>
                <w:tab w:val="left" w:pos="3012"/>
              </w:tabs>
              <w:rPr>
                <w:lang w:val="sv-SE"/>
              </w:rPr>
            </w:pPr>
            <w:r>
              <w:rPr>
                <w:lang w:val="sv-SE"/>
              </w:rPr>
              <w:t>(I-)WLAN Access Status tag</w:t>
            </w:r>
          </w:p>
        </w:tc>
        <w:tc>
          <w:tcPr>
            <w:tcW w:w="1296" w:type="dxa"/>
          </w:tcPr>
          <w:p w14:paraId="3DC7B0EC" w14:textId="77777777" w:rsidR="005355DD" w:rsidRDefault="005355DD" w:rsidP="000A2074">
            <w:pPr>
              <w:pStyle w:val="TAC"/>
            </w:pPr>
            <w:r>
              <w:t>1</w:t>
            </w:r>
          </w:p>
        </w:tc>
        <w:tc>
          <w:tcPr>
            <w:tcW w:w="1721" w:type="dxa"/>
          </w:tcPr>
          <w:p w14:paraId="30DB1345" w14:textId="77777777" w:rsidR="005355DD" w:rsidRDefault="005355DD" w:rsidP="000A2074">
            <w:pPr>
              <w:pStyle w:val="TAC"/>
            </w:pPr>
            <w:r>
              <w:t>'4B'</w:t>
            </w:r>
          </w:p>
        </w:tc>
        <w:tc>
          <w:tcPr>
            <w:tcW w:w="1787" w:type="dxa"/>
          </w:tcPr>
          <w:p w14:paraId="5F7F071F" w14:textId="77777777" w:rsidR="005355DD" w:rsidRDefault="005355DD" w:rsidP="000A2074">
            <w:pPr>
              <w:pStyle w:val="TAC"/>
            </w:pPr>
            <w:r>
              <w:t>'4B' or 'CB'</w:t>
            </w:r>
          </w:p>
        </w:tc>
        <w:tc>
          <w:tcPr>
            <w:tcW w:w="1220" w:type="dxa"/>
          </w:tcPr>
          <w:p w14:paraId="27410DED" w14:textId="77777777" w:rsidR="005355DD" w:rsidRDefault="005355DD" w:rsidP="000A2074">
            <w:pPr>
              <w:pStyle w:val="TAC"/>
            </w:pPr>
            <w:r>
              <w:t>yes</w:t>
            </w:r>
          </w:p>
        </w:tc>
      </w:tr>
      <w:tr w:rsidR="005355DD" w14:paraId="4F837A9E" w14:textId="77777777" w:rsidTr="000A2074">
        <w:trPr>
          <w:jc w:val="center"/>
        </w:trPr>
        <w:tc>
          <w:tcPr>
            <w:tcW w:w="3332" w:type="dxa"/>
          </w:tcPr>
          <w:p w14:paraId="2FC7C5B7" w14:textId="77777777" w:rsidR="005355DD" w:rsidRDefault="005355DD" w:rsidP="000A2074">
            <w:pPr>
              <w:pStyle w:val="TAL"/>
              <w:tabs>
                <w:tab w:val="left" w:pos="3012"/>
              </w:tabs>
              <w:rPr>
                <w:lang w:val="sv-SE"/>
              </w:rPr>
            </w:pPr>
            <w:r>
              <w:rPr>
                <w:lang w:val="sv-SE"/>
              </w:rPr>
              <w:t>PLMNwAcT List tag</w:t>
            </w:r>
          </w:p>
        </w:tc>
        <w:tc>
          <w:tcPr>
            <w:tcW w:w="1296" w:type="dxa"/>
          </w:tcPr>
          <w:p w14:paraId="1DF8B874" w14:textId="77777777" w:rsidR="005355DD" w:rsidRDefault="005355DD" w:rsidP="000A2074">
            <w:pPr>
              <w:pStyle w:val="TAC"/>
            </w:pPr>
            <w:r>
              <w:t>1</w:t>
            </w:r>
          </w:p>
        </w:tc>
        <w:tc>
          <w:tcPr>
            <w:tcW w:w="1721" w:type="dxa"/>
          </w:tcPr>
          <w:p w14:paraId="69C8EBBE" w14:textId="77777777" w:rsidR="005355DD" w:rsidRDefault="005355DD" w:rsidP="000A2074">
            <w:pPr>
              <w:pStyle w:val="TAC"/>
            </w:pPr>
            <w:r>
              <w:t>'72'</w:t>
            </w:r>
          </w:p>
        </w:tc>
        <w:tc>
          <w:tcPr>
            <w:tcW w:w="1787" w:type="dxa"/>
          </w:tcPr>
          <w:p w14:paraId="5C08BB4D" w14:textId="77777777" w:rsidR="005355DD" w:rsidRDefault="005355DD" w:rsidP="000A2074">
            <w:pPr>
              <w:pStyle w:val="TAC"/>
            </w:pPr>
            <w:r>
              <w:t>'72' or 'F2'</w:t>
            </w:r>
          </w:p>
        </w:tc>
        <w:tc>
          <w:tcPr>
            <w:tcW w:w="1220" w:type="dxa"/>
          </w:tcPr>
          <w:p w14:paraId="56066CA9" w14:textId="77777777" w:rsidR="005355DD" w:rsidRDefault="005355DD" w:rsidP="000A2074">
            <w:pPr>
              <w:pStyle w:val="TAC"/>
            </w:pPr>
            <w:r>
              <w:t>yes</w:t>
            </w:r>
          </w:p>
        </w:tc>
      </w:tr>
      <w:tr w:rsidR="005355DD" w14:paraId="7A942F5F" w14:textId="77777777" w:rsidTr="000A2074">
        <w:trPr>
          <w:jc w:val="center"/>
        </w:trPr>
        <w:tc>
          <w:tcPr>
            <w:tcW w:w="3332" w:type="dxa"/>
          </w:tcPr>
          <w:p w14:paraId="0203D678" w14:textId="77777777" w:rsidR="005355DD" w:rsidRDefault="005355DD" w:rsidP="000A2074">
            <w:pPr>
              <w:pStyle w:val="TAL"/>
              <w:tabs>
                <w:tab w:val="left" w:pos="3012"/>
              </w:tabs>
              <w:rPr>
                <w:lang w:val="sv-SE"/>
              </w:rPr>
            </w:pPr>
            <w:r>
              <w:rPr>
                <w:lang w:val="sv-SE"/>
              </w:rPr>
              <w:t>Routing Area Information tag</w:t>
            </w:r>
          </w:p>
        </w:tc>
        <w:tc>
          <w:tcPr>
            <w:tcW w:w="1296" w:type="dxa"/>
            <w:vMerge w:val="restart"/>
          </w:tcPr>
          <w:p w14:paraId="68476F9D" w14:textId="77777777" w:rsidR="005355DD" w:rsidRDefault="005355DD" w:rsidP="000A2074">
            <w:pPr>
              <w:pStyle w:val="TAC"/>
            </w:pPr>
            <w:r>
              <w:t>1</w:t>
            </w:r>
          </w:p>
        </w:tc>
        <w:tc>
          <w:tcPr>
            <w:tcW w:w="1721" w:type="dxa"/>
            <w:vMerge w:val="restart"/>
          </w:tcPr>
          <w:p w14:paraId="1791D8D2" w14:textId="77777777" w:rsidR="005355DD" w:rsidRDefault="005355DD" w:rsidP="000A2074">
            <w:pPr>
              <w:pStyle w:val="TAC"/>
            </w:pPr>
            <w:r>
              <w:t>'73'</w:t>
            </w:r>
          </w:p>
        </w:tc>
        <w:tc>
          <w:tcPr>
            <w:tcW w:w="1787" w:type="dxa"/>
            <w:vMerge w:val="restart"/>
          </w:tcPr>
          <w:p w14:paraId="5137A14B" w14:textId="77777777" w:rsidR="005355DD" w:rsidRDefault="005355DD" w:rsidP="000A2074">
            <w:pPr>
              <w:pStyle w:val="TAC"/>
            </w:pPr>
            <w:r>
              <w:t>'73' or 'F3'</w:t>
            </w:r>
          </w:p>
        </w:tc>
        <w:tc>
          <w:tcPr>
            <w:tcW w:w="1220" w:type="dxa"/>
            <w:vMerge w:val="restart"/>
          </w:tcPr>
          <w:p w14:paraId="5E338C24" w14:textId="77777777" w:rsidR="005355DD" w:rsidRDefault="005355DD" w:rsidP="000A2074">
            <w:pPr>
              <w:pStyle w:val="TAC"/>
            </w:pPr>
            <w:r>
              <w:t>yes</w:t>
            </w:r>
          </w:p>
        </w:tc>
      </w:tr>
      <w:tr w:rsidR="005355DD" w14:paraId="02015ABC" w14:textId="77777777" w:rsidTr="000A2074">
        <w:trPr>
          <w:jc w:val="center"/>
        </w:trPr>
        <w:tc>
          <w:tcPr>
            <w:tcW w:w="3332" w:type="dxa"/>
          </w:tcPr>
          <w:p w14:paraId="21EA37BD" w14:textId="77777777" w:rsidR="005355DD" w:rsidRDefault="005355DD" w:rsidP="000A2074">
            <w:pPr>
              <w:pStyle w:val="TAL"/>
              <w:tabs>
                <w:tab w:val="left" w:pos="3012"/>
              </w:tabs>
              <w:rPr>
                <w:lang w:val="sv-SE"/>
              </w:rPr>
            </w:pPr>
            <w:r w:rsidRPr="00816C4A">
              <w:rPr>
                <w:lang w:val="sv-SE"/>
              </w:rPr>
              <w:t>URI truncated</w:t>
            </w:r>
          </w:p>
        </w:tc>
        <w:tc>
          <w:tcPr>
            <w:tcW w:w="1296" w:type="dxa"/>
            <w:vMerge/>
          </w:tcPr>
          <w:p w14:paraId="31691A9D" w14:textId="77777777" w:rsidR="005355DD" w:rsidRDefault="005355DD" w:rsidP="000A2074">
            <w:pPr>
              <w:pStyle w:val="TAC"/>
            </w:pPr>
          </w:p>
        </w:tc>
        <w:tc>
          <w:tcPr>
            <w:tcW w:w="1721" w:type="dxa"/>
            <w:vMerge/>
          </w:tcPr>
          <w:p w14:paraId="282EC16B" w14:textId="77777777" w:rsidR="005355DD" w:rsidRDefault="005355DD" w:rsidP="000A2074">
            <w:pPr>
              <w:pStyle w:val="TAC"/>
            </w:pPr>
          </w:p>
        </w:tc>
        <w:tc>
          <w:tcPr>
            <w:tcW w:w="1787" w:type="dxa"/>
            <w:vMerge/>
          </w:tcPr>
          <w:p w14:paraId="24BEEB2F" w14:textId="77777777" w:rsidR="005355DD" w:rsidRDefault="005355DD" w:rsidP="000A2074">
            <w:pPr>
              <w:pStyle w:val="TAC"/>
            </w:pPr>
          </w:p>
        </w:tc>
        <w:tc>
          <w:tcPr>
            <w:tcW w:w="1220" w:type="dxa"/>
            <w:vMerge/>
          </w:tcPr>
          <w:p w14:paraId="4B511E39" w14:textId="77777777" w:rsidR="005355DD" w:rsidRDefault="005355DD" w:rsidP="000A2074">
            <w:pPr>
              <w:pStyle w:val="TAC"/>
            </w:pPr>
          </w:p>
        </w:tc>
      </w:tr>
      <w:tr w:rsidR="005355DD" w14:paraId="09836DCC" w14:textId="77777777" w:rsidTr="000A2074">
        <w:trPr>
          <w:jc w:val="center"/>
        </w:trPr>
        <w:tc>
          <w:tcPr>
            <w:tcW w:w="3332" w:type="dxa"/>
          </w:tcPr>
          <w:p w14:paraId="0902929A" w14:textId="77777777" w:rsidR="005355DD" w:rsidRPr="00816C4A" w:rsidRDefault="005355DD" w:rsidP="000A2074">
            <w:pPr>
              <w:pStyle w:val="TAL"/>
              <w:tabs>
                <w:tab w:val="left" w:pos="3012"/>
              </w:tabs>
              <w:rPr>
                <w:lang w:val="sv-SE"/>
              </w:rPr>
            </w:pPr>
            <w:r>
              <w:t>SOR-CMCI tag</w:t>
            </w:r>
          </w:p>
        </w:tc>
        <w:tc>
          <w:tcPr>
            <w:tcW w:w="1296" w:type="dxa"/>
            <w:vMerge/>
          </w:tcPr>
          <w:p w14:paraId="42BEC92E" w14:textId="77777777" w:rsidR="005355DD" w:rsidRDefault="005355DD" w:rsidP="000A2074">
            <w:pPr>
              <w:pStyle w:val="TAC"/>
            </w:pPr>
          </w:p>
        </w:tc>
        <w:tc>
          <w:tcPr>
            <w:tcW w:w="1721" w:type="dxa"/>
            <w:vMerge/>
          </w:tcPr>
          <w:p w14:paraId="2C38D321" w14:textId="77777777" w:rsidR="005355DD" w:rsidRDefault="005355DD" w:rsidP="000A2074">
            <w:pPr>
              <w:pStyle w:val="TAC"/>
            </w:pPr>
          </w:p>
        </w:tc>
        <w:tc>
          <w:tcPr>
            <w:tcW w:w="1787" w:type="dxa"/>
            <w:vMerge/>
          </w:tcPr>
          <w:p w14:paraId="1B0852FC" w14:textId="77777777" w:rsidR="005355DD" w:rsidRDefault="005355DD" w:rsidP="000A2074">
            <w:pPr>
              <w:pStyle w:val="TAC"/>
            </w:pPr>
          </w:p>
        </w:tc>
        <w:tc>
          <w:tcPr>
            <w:tcW w:w="1220" w:type="dxa"/>
            <w:vMerge/>
          </w:tcPr>
          <w:p w14:paraId="296457A7" w14:textId="77777777" w:rsidR="005355DD" w:rsidRDefault="005355DD" w:rsidP="000A2074">
            <w:pPr>
              <w:pStyle w:val="TAC"/>
            </w:pPr>
          </w:p>
        </w:tc>
      </w:tr>
      <w:tr w:rsidR="005355DD" w14:paraId="34B85BC0" w14:textId="77777777" w:rsidTr="000A2074">
        <w:trPr>
          <w:trHeight w:val="104"/>
          <w:jc w:val="center"/>
        </w:trPr>
        <w:tc>
          <w:tcPr>
            <w:tcW w:w="3332" w:type="dxa"/>
          </w:tcPr>
          <w:p w14:paraId="1217F391" w14:textId="77777777" w:rsidR="005355DD" w:rsidRDefault="005355DD" w:rsidP="000A2074">
            <w:pPr>
              <w:pStyle w:val="TAL"/>
              <w:tabs>
                <w:tab w:val="left" w:pos="3012"/>
              </w:tabs>
              <w:rPr>
                <w:lang w:val="sv-SE"/>
              </w:rPr>
            </w:pPr>
            <w:r>
              <w:rPr>
                <w:lang w:val="sv-SE"/>
              </w:rPr>
              <w:t>Update/Attach Type tag</w:t>
            </w:r>
          </w:p>
        </w:tc>
        <w:tc>
          <w:tcPr>
            <w:tcW w:w="1296" w:type="dxa"/>
            <w:vMerge w:val="restart"/>
          </w:tcPr>
          <w:p w14:paraId="3BE7CDF4" w14:textId="77777777" w:rsidR="005355DD" w:rsidRDefault="005355DD" w:rsidP="000A2074">
            <w:pPr>
              <w:pStyle w:val="TAC"/>
            </w:pPr>
            <w:r>
              <w:t>1</w:t>
            </w:r>
          </w:p>
        </w:tc>
        <w:tc>
          <w:tcPr>
            <w:tcW w:w="1721" w:type="dxa"/>
            <w:vMerge w:val="restart"/>
          </w:tcPr>
          <w:p w14:paraId="46D4E008" w14:textId="77777777" w:rsidR="005355DD" w:rsidRDefault="005355DD" w:rsidP="000A2074">
            <w:pPr>
              <w:pStyle w:val="TAC"/>
            </w:pPr>
            <w:r>
              <w:t>'74'</w:t>
            </w:r>
          </w:p>
        </w:tc>
        <w:tc>
          <w:tcPr>
            <w:tcW w:w="1787" w:type="dxa"/>
            <w:vMerge w:val="restart"/>
          </w:tcPr>
          <w:p w14:paraId="6FA37D4D" w14:textId="77777777" w:rsidR="005355DD" w:rsidRDefault="005355DD" w:rsidP="000A2074">
            <w:pPr>
              <w:pStyle w:val="TAC"/>
            </w:pPr>
            <w:r>
              <w:t>'74' or 'F4'</w:t>
            </w:r>
          </w:p>
        </w:tc>
        <w:tc>
          <w:tcPr>
            <w:tcW w:w="1220" w:type="dxa"/>
            <w:vMerge w:val="restart"/>
          </w:tcPr>
          <w:p w14:paraId="6E0AF07A" w14:textId="77777777" w:rsidR="005355DD" w:rsidRDefault="005355DD" w:rsidP="000A2074">
            <w:pPr>
              <w:pStyle w:val="TAC"/>
            </w:pPr>
            <w:r>
              <w:t>yes</w:t>
            </w:r>
          </w:p>
        </w:tc>
      </w:tr>
      <w:tr w:rsidR="005355DD" w14:paraId="42A7B4ED" w14:textId="77777777" w:rsidTr="000A2074">
        <w:trPr>
          <w:trHeight w:val="103"/>
          <w:jc w:val="center"/>
        </w:trPr>
        <w:tc>
          <w:tcPr>
            <w:tcW w:w="3332" w:type="dxa"/>
          </w:tcPr>
          <w:p w14:paraId="1FA4B017" w14:textId="77777777" w:rsidR="005355DD" w:rsidRDefault="005355DD" w:rsidP="000A2074">
            <w:pPr>
              <w:pStyle w:val="TAL"/>
              <w:tabs>
                <w:tab w:val="left" w:pos="3012"/>
              </w:tabs>
              <w:rPr>
                <w:lang w:val="sv-SE"/>
              </w:rPr>
            </w:pPr>
            <w:r>
              <w:t>ProSe Report Data Tag</w:t>
            </w:r>
          </w:p>
        </w:tc>
        <w:tc>
          <w:tcPr>
            <w:tcW w:w="1296" w:type="dxa"/>
            <w:vMerge/>
          </w:tcPr>
          <w:p w14:paraId="0C0425F2" w14:textId="77777777" w:rsidR="005355DD" w:rsidRDefault="005355DD" w:rsidP="000A2074">
            <w:pPr>
              <w:pStyle w:val="TAC"/>
            </w:pPr>
          </w:p>
        </w:tc>
        <w:tc>
          <w:tcPr>
            <w:tcW w:w="1721" w:type="dxa"/>
            <w:vMerge/>
          </w:tcPr>
          <w:p w14:paraId="16306240" w14:textId="77777777" w:rsidR="005355DD" w:rsidRDefault="005355DD" w:rsidP="000A2074">
            <w:pPr>
              <w:pStyle w:val="TAC"/>
            </w:pPr>
          </w:p>
        </w:tc>
        <w:tc>
          <w:tcPr>
            <w:tcW w:w="1787" w:type="dxa"/>
            <w:vMerge/>
          </w:tcPr>
          <w:p w14:paraId="5935E09A" w14:textId="77777777" w:rsidR="005355DD" w:rsidRDefault="005355DD" w:rsidP="000A2074">
            <w:pPr>
              <w:pStyle w:val="TAC"/>
            </w:pPr>
          </w:p>
        </w:tc>
        <w:tc>
          <w:tcPr>
            <w:tcW w:w="1220" w:type="dxa"/>
            <w:vMerge/>
          </w:tcPr>
          <w:p w14:paraId="02F66C5C" w14:textId="77777777" w:rsidR="005355DD" w:rsidRDefault="005355DD" w:rsidP="000A2074">
            <w:pPr>
              <w:pStyle w:val="TAC"/>
            </w:pPr>
          </w:p>
        </w:tc>
      </w:tr>
      <w:tr w:rsidR="005355DD" w14:paraId="438374CD" w14:textId="77777777" w:rsidTr="000A2074">
        <w:trPr>
          <w:jc w:val="center"/>
        </w:trPr>
        <w:tc>
          <w:tcPr>
            <w:tcW w:w="3332" w:type="dxa"/>
          </w:tcPr>
          <w:p w14:paraId="36D4C816" w14:textId="77777777" w:rsidR="005355DD" w:rsidRDefault="005355DD" w:rsidP="000A2074">
            <w:pPr>
              <w:pStyle w:val="TAL"/>
              <w:tabs>
                <w:tab w:val="left" w:pos="3012"/>
              </w:tabs>
              <w:rPr>
                <w:lang w:val="sv-SE"/>
              </w:rPr>
            </w:pPr>
            <w:r>
              <w:rPr>
                <w:lang w:val="sv-SE"/>
              </w:rPr>
              <w:t>Rejection Cause Code tag</w:t>
            </w:r>
          </w:p>
        </w:tc>
        <w:tc>
          <w:tcPr>
            <w:tcW w:w="1296" w:type="dxa"/>
          </w:tcPr>
          <w:p w14:paraId="1C0CB243" w14:textId="77777777" w:rsidR="005355DD" w:rsidRDefault="005355DD" w:rsidP="000A2074">
            <w:pPr>
              <w:pStyle w:val="TAC"/>
            </w:pPr>
            <w:r>
              <w:t>1</w:t>
            </w:r>
          </w:p>
        </w:tc>
        <w:tc>
          <w:tcPr>
            <w:tcW w:w="1721" w:type="dxa"/>
          </w:tcPr>
          <w:p w14:paraId="2E1F65A5" w14:textId="77777777" w:rsidR="005355DD" w:rsidRDefault="005355DD" w:rsidP="000A2074">
            <w:pPr>
              <w:pStyle w:val="TAC"/>
            </w:pPr>
            <w:r>
              <w:t>'75'</w:t>
            </w:r>
          </w:p>
        </w:tc>
        <w:tc>
          <w:tcPr>
            <w:tcW w:w="1787" w:type="dxa"/>
          </w:tcPr>
          <w:p w14:paraId="058B325A" w14:textId="77777777" w:rsidR="005355DD" w:rsidRDefault="005355DD" w:rsidP="000A2074">
            <w:pPr>
              <w:pStyle w:val="TAC"/>
            </w:pPr>
            <w:r>
              <w:t>'75' or 'F5'</w:t>
            </w:r>
          </w:p>
        </w:tc>
        <w:tc>
          <w:tcPr>
            <w:tcW w:w="1220" w:type="dxa"/>
          </w:tcPr>
          <w:p w14:paraId="48175E24" w14:textId="77777777" w:rsidR="005355DD" w:rsidRDefault="005355DD" w:rsidP="000A2074">
            <w:pPr>
              <w:pStyle w:val="TAC"/>
            </w:pPr>
            <w:r>
              <w:t>yes</w:t>
            </w:r>
          </w:p>
        </w:tc>
      </w:tr>
      <w:tr w:rsidR="005355DD" w14:paraId="24ECF3F1" w14:textId="77777777" w:rsidTr="000A2074">
        <w:trPr>
          <w:jc w:val="center"/>
        </w:trPr>
        <w:tc>
          <w:tcPr>
            <w:tcW w:w="3332" w:type="dxa"/>
          </w:tcPr>
          <w:p w14:paraId="2524C1A1" w14:textId="77777777" w:rsidR="005355DD" w:rsidRDefault="005355DD" w:rsidP="000A2074">
            <w:pPr>
              <w:pStyle w:val="TAL"/>
              <w:tabs>
                <w:tab w:val="left" w:pos="3012"/>
              </w:tabs>
            </w:pPr>
            <w:r>
              <w:t>Geographical Location Parameters tag</w:t>
            </w:r>
          </w:p>
        </w:tc>
        <w:tc>
          <w:tcPr>
            <w:tcW w:w="1296" w:type="dxa"/>
            <w:vMerge w:val="restart"/>
          </w:tcPr>
          <w:p w14:paraId="0E24F936" w14:textId="77777777" w:rsidR="005355DD" w:rsidRDefault="005355DD" w:rsidP="000A2074">
            <w:pPr>
              <w:pStyle w:val="TAC"/>
            </w:pPr>
            <w:r>
              <w:t>1</w:t>
            </w:r>
          </w:p>
        </w:tc>
        <w:tc>
          <w:tcPr>
            <w:tcW w:w="1721" w:type="dxa"/>
            <w:vMerge w:val="restart"/>
          </w:tcPr>
          <w:p w14:paraId="3B79372D" w14:textId="77777777" w:rsidR="005355DD" w:rsidRDefault="005355DD" w:rsidP="000A2074">
            <w:pPr>
              <w:pStyle w:val="TAC"/>
            </w:pPr>
            <w:r>
              <w:t>'76'</w:t>
            </w:r>
          </w:p>
        </w:tc>
        <w:tc>
          <w:tcPr>
            <w:tcW w:w="1787" w:type="dxa"/>
            <w:vMerge w:val="restart"/>
          </w:tcPr>
          <w:p w14:paraId="344699C8" w14:textId="77777777" w:rsidR="005355DD" w:rsidRDefault="005355DD" w:rsidP="000A2074">
            <w:pPr>
              <w:pStyle w:val="TAC"/>
            </w:pPr>
            <w:r>
              <w:t>'76' or 'F6'</w:t>
            </w:r>
          </w:p>
        </w:tc>
        <w:tc>
          <w:tcPr>
            <w:tcW w:w="1220" w:type="dxa"/>
            <w:vMerge w:val="restart"/>
          </w:tcPr>
          <w:p w14:paraId="13865EBB" w14:textId="77777777" w:rsidR="005355DD" w:rsidRDefault="005355DD" w:rsidP="000A2074">
            <w:pPr>
              <w:pStyle w:val="TAC"/>
            </w:pPr>
            <w:r>
              <w:t>yes</w:t>
            </w:r>
          </w:p>
        </w:tc>
      </w:tr>
      <w:tr w:rsidR="005355DD" w14:paraId="12C9A79B" w14:textId="77777777" w:rsidTr="000A2074">
        <w:trPr>
          <w:jc w:val="center"/>
        </w:trPr>
        <w:tc>
          <w:tcPr>
            <w:tcW w:w="3332" w:type="dxa"/>
          </w:tcPr>
          <w:p w14:paraId="31572D62" w14:textId="77777777" w:rsidR="005355DD" w:rsidRDefault="005355DD" w:rsidP="000A2074">
            <w:pPr>
              <w:pStyle w:val="TAL"/>
              <w:tabs>
                <w:tab w:val="left" w:pos="3012"/>
              </w:tabs>
            </w:pPr>
            <w:r>
              <w:t>IARI tag</w:t>
            </w:r>
          </w:p>
        </w:tc>
        <w:tc>
          <w:tcPr>
            <w:tcW w:w="1296" w:type="dxa"/>
            <w:vMerge/>
          </w:tcPr>
          <w:p w14:paraId="7874D15B" w14:textId="77777777" w:rsidR="005355DD" w:rsidRDefault="005355DD" w:rsidP="000A2074">
            <w:pPr>
              <w:pStyle w:val="TAC"/>
            </w:pPr>
          </w:p>
        </w:tc>
        <w:tc>
          <w:tcPr>
            <w:tcW w:w="1721" w:type="dxa"/>
            <w:vMerge/>
          </w:tcPr>
          <w:p w14:paraId="34907836" w14:textId="77777777" w:rsidR="005355DD" w:rsidRDefault="005355DD" w:rsidP="000A2074">
            <w:pPr>
              <w:pStyle w:val="TAC"/>
            </w:pPr>
          </w:p>
        </w:tc>
        <w:tc>
          <w:tcPr>
            <w:tcW w:w="1787" w:type="dxa"/>
            <w:vMerge/>
          </w:tcPr>
          <w:p w14:paraId="256075AD" w14:textId="77777777" w:rsidR="005355DD" w:rsidRDefault="005355DD" w:rsidP="000A2074">
            <w:pPr>
              <w:pStyle w:val="TAC"/>
            </w:pPr>
          </w:p>
        </w:tc>
        <w:tc>
          <w:tcPr>
            <w:tcW w:w="1220" w:type="dxa"/>
            <w:vMerge/>
          </w:tcPr>
          <w:p w14:paraId="008F4152" w14:textId="77777777" w:rsidR="005355DD" w:rsidRDefault="005355DD" w:rsidP="000A2074">
            <w:pPr>
              <w:pStyle w:val="TAC"/>
            </w:pPr>
          </w:p>
        </w:tc>
      </w:tr>
      <w:tr w:rsidR="005355DD" w14:paraId="73B33F9E" w14:textId="77777777" w:rsidTr="000A2074">
        <w:trPr>
          <w:jc w:val="center"/>
        </w:trPr>
        <w:tc>
          <w:tcPr>
            <w:tcW w:w="3332" w:type="dxa"/>
          </w:tcPr>
          <w:p w14:paraId="5D2F9D5B" w14:textId="77777777" w:rsidR="005355DD" w:rsidRDefault="005355DD" w:rsidP="000A2074">
            <w:pPr>
              <w:pStyle w:val="TAL"/>
              <w:tabs>
                <w:tab w:val="left" w:pos="3012"/>
              </w:tabs>
            </w:pPr>
            <w:r>
              <w:t>GAD shapes tag</w:t>
            </w:r>
          </w:p>
        </w:tc>
        <w:tc>
          <w:tcPr>
            <w:tcW w:w="1296" w:type="dxa"/>
            <w:vMerge w:val="restart"/>
          </w:tcPr>
          <w:p w14:paraId="06B48C4F" w14:textId="77777777" w:rsidR="005355DD" w:rsidRDefault="005355DD" w:rsidP="000A2074">
            <w:pPr>
              <w:pStyle w:val="TAC"/>
            </w:pPr>
            <w:r>
              <w:t>1</w:t>
            </w:r>
          </w:p>
        </w:tc>
        <w:tc>
          <w:tcPr>
            <w:tcW w:w="1721" w:type="dxa"/>
            <w:vMerge w:val="restart"/>
          </w:tcPr>
          <w:p w14:paraId="57775F35" w14:textId="77777777" w:rsidR="005355DD" w:rsidRDefault="005355DD" w:rsidP="000A2074">
            <w:pPr>
              <w:pStyle w:val="TAC"/>
            </w:pPr>
            <w:r>
              <w:t>'77'</w:t>
            </w:r>
          </w:p>
        </w:tc>
        <w:tc>
          <w:tcPr>
            <w:tcW w:w="1787" w:type="dxa"/>
            <w:vMerge w:val="restart"/>
          </w:tcPr>
          <w:p w14:paraId="198C4A0D" w14:textId="77777777" w:rsidR="005355DD" w:rsidRDefault="005355DD" w:rsidP="000A2074">
            <w:pPr>
              <w:pStyle w:val="TAC"/>
            </w:pPr>
            <w:r>
              <w:t>'77' or 'F7'</w:t>
            </w:r>
          </w:p>
        </w:tc>
        <w:tc>
          <w:tcPr>
            <w:tcW w:w="1220" w:type="dxa"/>
            <w:vMerge w:val="restart"/>
          </w:tcPr>
          <w:p w14:paraId="36018760" w14:textId="77777777" w:rsidR="005355DD" w:rsidRDefault="005355DD" w:rsidP="000A2074">
            <w:pPr>
              <w:pStyle w:val="TAC"/>
            </w:pPr>
            <w:r>
              <w:t>yes</w:t>
            </w:r>
          </w:p>
        </w:tc>
      </w:tr>
      <w:tr w:rsidR="005355DD" w14:paraId="5930370B" w14:textId="77777777" w:rsidTr="000A2074">
        <w:trPr>
          <w:jc w:val="center"/>
        </w:trPr>
        <w:tc>
          <w:tcPr>
            <w:tcW w:w="3332" w:type="dxa"/>
          </w:tcPr>
          <w:p w14:paraId="3E9C971F" w14:textId="77777777" w:rsidR="005355DD" w:rsidRDefault="005355DD" w:rsidP="000A2074">
            <w:pPr>
              <w:pStyle w:val="TAL"/>
              <w:tabs>
                <w:tab w:val="left" w:pos="3012"/>
              </w:tabs>
            </w:pPr>
            <w:r>
              <w:t>IMPU list tag</w:t>
            </w:r>
          </w:p>
        </w:tc>
        <w:tc>
          <w:tcPr>
            <w:tcW w:w="1296" w:type="dxa"/>
            <w:vMerge/>
          </w:tcPr>
          <w:p w14:paraId="185E4A85" w14:textId="77777777" w:rsidR="005355DD" w:rsidRDefault="005355DD" w:rsidP="000A2074">
            <w:pPr>
              <w:pStyle w:val="TAC"/>
            </w:pPr>
          </w:p>
        </w:tc>
        <w:tc>
          <w:tcPr>
            <w:tcW w:w="1721" w:type="dxa"/>
            <w:vMerge/>
          </w:tcPr>
          <w:p w14:paraId="745D8404" w14:textId="77777777" w:rsidR="005355DD" w:rsidRDefault="005355DD" w:rsidP="000A2074">
            <w:pPr>
              <w:pStyle w:val="TAC"/>
            </w:pPr>
          </w:p>
        </w:tc>
        <w:tc>
          <w:tcPr>
            <w:tcW w:w="1787" w:type="dxa"/>
            <w:vMerge/>
          </w:tcPr>
          <w:p w14:paraId="429E7408" w14:textId="77777777" w:rsidR="005355DD" w:rsidRDefault="005355DD" w:rsidP="000A2074">
            <w:pPr>
              <w:pStyle w:val="TAC"/>
            </w:pPr>
          </w:p>
        </w:tc>
        <w:tc>
          <w:tcPr>
            <w:tcW w:w="1220" w:type="dxa"/>
            <w:vMerge/>
          </w:tcPr>
          <w:p w14:paraId="53D62402" w14:textId="77777777" w:rsidR="005355DD" w:rsidRDefault="005355DD" w:rsidP="000A2074">
            <w:pPr>
              <w:pStyle w:val="TAC"/>
            </w:pPr>
          </w:p>
        </w:tc>
      </w:tr>
      <w:tr w:rsidR="005355DD" w14:paraId="71A44925" w14:textId="77777777" w:rsidTr="000A2074">
        <w:trPr>
          <w:jc w:val="center"/>
        </w:trPr>
        <w:tc>
          <w:tcPr>
            <w:tcW w:w="3332" w:type="dxa"/>
          </w:tcPr>
          <w:p w14:paraId="29BC846D" w14:textId="77777777" w:rsidR="005355DD" w:rsidRDefault="005355DD" w:rsidP="000A2074">
            <w:pPr>
              <w:pStyle w:val="TAL"/>
              <w:tabs>
                <w:tab w:val="left" w:pos="3012"/>
              </w:tabs>
            </w:pPr>
            <w:r>
              <w:t>NMEA sentence tag</w:t>
            </w:r>
          </w:p>
        </w:tc>
        <w:tc>
          <w:tcPr>
            <w:tcW w:w="1296" w:type="dxa"/>
            <w:vMerge w:val="restart"/>
          </w:tcPr>
          <w:p w14:paraId="403124DC" w14:textId="77777777" w:rsidR="005355DD" w:rsidRDefault="005355DD" w:rsidP="000A2074">
            <w:pPr>
              <w:pStyle w:val="TAC"/>
            </w:pPr>
            <w:r>
              <w:t>1</w:t>
            </w:r>
          </w:p>
        </w:tc>
        <w:tc>
          <w:tcPr>
            <w:tcW w:w="1721" w:type="dxa"/>
            <w:vMerge w:val="restart"/>
          </w:tcPr>
          <w:p w14:paraId="385FEEE7" w14:textId="77777777" w:rsidR="005355DD" w:rsidRDefault="005355DD" w:rsidP="000A2074">
            <w:pPr>
              <w:pStyle w:val="TAC"/>
            </w:pPr>
            <w:r>
              <w:t>'78'</w:t>
            </w:r>
          </w:p>
        </w:tc>
        <w:tc>
          <w:tcPr>
            <w:tcW w:w="1787" w:type="dxa"/>
            <w:vMerge w:val="restart"/>
          </w:tcPr>
          <w:p w14:paraId="535CEBBC" w14:textId="77777777" w:rsidR="005355DD" w:rsidRDefault="005355DD" w:rsidP="000A2074">
            <w:pPr>
              <w:pStyle w:val="TAC"/>
            </w:pPr>
            <w:r>
              <w:t>'78' or 'F8'</w:t>
            </w:r>
          </w:p>
        </w:tc>
        <w:tc>
          <w:tcPr>
            <w:tcW w:w="1220" w:type="dxa"/>
            <w:vMerge w:val="restart"/>
          </w:tcPr>
          <w:p w14:paraId="2ECC60A4" w14:textId="77777777" w:rsidR="005355DD" w:rsidRDefault="005355DD" w:rsidP="000A2074">
            <w:pPr>
              <w:pStyle w:val="TAC"/>
            </w:pPr>
            <w:r>
              <w:t>yes</w:t>
            </w:r>
          </w:p>
        </w:tc>
      </w:tr>
      <w:tr w:rsidR="005355DD" w14:paraId="5F5EAD43" w14:textId="77777777" w:rsidTr="000A2074">
        <w:trPr>
          <w:jc w:val="center"/>
        </w:trPr>
        <w:tc>
          <w:tcPr>
            <w:tcW w:w="3332" w:type="dxa"/>
          </w:tcPr>
          <w:p w14:paraId="4696FAEA" w14:textId="77777777" w:rsidR="005355DD" w:rsidRDefault="005355DD" w:rsidP="000A2074">
            <w:pPr>
              <w:pStyle w:val="TAL"/>
              <w:tabs>
                <w:tab w:val="left" w:pos="3012"/>
              </w:tabs>
            </w:pPr>
            <w:r>
              <w:t>IMS Status-Code tag</w:t>
            </w:r>
          </w:p>
        </w:tc>
        <w:tc>
          <w:tcPr>
            <w:tcW w:w="1296" w:type="dxa"/>
            <w:vMerge/>
          </w:tcPr>
          <w:p w14:paraId="2924C132" w14:textId="77777777" w:rsidR="005355DD" w:rsidRDefault="005355DD" w:rsidP="000A2074">
            <w:pPr>
              <w:pStyle w:val="TAC"/>
            </w:pPr>
          </w:p>
        </w:tc>
        <w:tc>
          <w:tcPr>
            <w:tcW w:w="1721" w:type="dxa"/>
            <w:vMerge/>
          </w:tcPr>
          <w:p w14:paraId="02145B02" w14:textId="77777777" w:rsidR="005355DD" w:rsidRDefault="005355DD" w:rsidP="000A2074">
            <w:pPr>
              <w:pStyle w:val="TAC"/>
            </w:pPr>
          </w:p>
        </w:tc>
        <w:tc>
          <w:tcPr>
            <w:tcW w:w="1787" w:type="dxa"/>
            <w:vMerge/>
          </w:tcPr>
          <w:p w14:paraId="61F405E9" w14:textId="77777777" w:rsidR="005355DD" w:rsidRDefault="005355DD" w:rsidP="000A2074">
            <w:pPr>
              <w:pStyle w:val="TAC"/>
            </w:pPr>
          </w:p>
        </w:tc>
        <w:tc>
          <w:tcPr>
            <w:tcW w:w="1220" w:type="dxa"/>
            <w:vMerge/>
          </w:tcPr>
          <w:p w14:paraId="69939F99" w14:textId="77777777" w:rsidR="005355DD" w:rsidRDefault="005355DD" w:rsidP="000A2074">
            <w:pPr>
              <w:pStyle w:val="TAC"/>
            </w:pPr>
          </w:p>
        </w:tc>
      </w:tr>
      <w:tr w:rsidR="005355DD" w14:paraId="5753549D" w14:textId="77777777" w:rsidTr="000A2074">
        <w:trPr>
          <w:trHeight w:val="104"/>
          <w:jc w:val="center"/>
        </w:trPr>
        <w:tc>
          <w:tcPr>
            <w:tcW w:w="3332" w:type="dxa"/>
          </w:tcPr>
          <w:p w14:paraId="4E29C6C5" w14:textId="77777777" w:rsidR="005355DD" w:rsidRDefault="005355DD" w:rsidP="000A2074">
            <w:pPr>
              <w:pStyle w:val="TAL"/>
              <w:tabs>
                <w:tab w:val="left" w:pos="3012"/>
              </w:tabs>
            </w:pPr>
            <w:r>
              <w:rPr>
                <w:lang w:val="sv-SE"/>
              </w:rPr>
              <w:t>PLMN List tag</w:t>
            </w:r>
          </w:p>
        </w:tc>
        <w:tc>
          <w:tcPr>
            <w:tcW w:w="1296" w:type="dxa"/>
            <w:vMerge w:val="restart"/>
          </w:tcPr>
          <w:p w14:paraId="33BB4ED5" w14:textId="77777777" w:rsidR="005355DD" w:rsidRDefault="005355DD" w:rsidP="000A2074">
            <w:pPr>
              <w:pStyle w:val="TAC"/>
            </w:pPr>
            <w:r>
              <w:t>1</w:t>
            </w:r>
          </w:p>
        </w:tc>
        <w:tc>
          <w:tcPr>
            <w:tcW w:w="1721" w:type="dxa"/>
            <w:vMerge w:val="restart"/>
          </w:tcPr>
          <w:p w14:paraId="33CBFDFF" w14:textId="77777777" w:rsidR="005355DD" w:rsidRDefault="005355DD" w:rsidP="000A2074">
            <w:pPr>
              <w:pStyle w:val="FootnoteText"/>
              <w:jc w:val="center"/>
              <w:rPr>
                <w:rFonts w:ascii="Arial" w:hAnsi="Arial"/>
                <w:sz w:val="18"/>
              </w:rPr>
            </w:pPr>
            <w:r>
              <w:rPr>
                <w:rFonts w:ascii="Arial" w:hAnsi="Arial"/>
                <w:sz w:val="18"/>
              </w:rPr>
              <w:t>'79'</w:t>
            </w:r>
          </w:p>
        </w:tc>
        <w:tc>
          <w:tcPr>
            <w:tcW w:w="1787" w:type="dxa"/>
            <w:vMerge w:val="restart"/>
          </w:tcPr>
          <w:p w14:paraId="33DBF774" w14:textId="77777777" w:rsidR="005355DD" w:rsidRDefault="005355DD" w:rsidP="000A2074">
            <w:pPr>
              <w:pStyle w:val="FootnoteText"/>
              <w:jc w:val="center"/>
              <w:rPr>
                <w:rFonts w:ascii="Arial" w:hAnsi="Arial"/>
                <w:sz w:val="18"/>
              </w:rPr>
            </w:pPr>
            <w:r>
              <w:rPr>
                <w:rFonts w:ascii="Arial" w:hAnsi="Arial"/>
                <w:sz w:val="18"/>
              </w:rPr>
              <w:t>'79' or 'F9'</w:t>
            </w:r>
          </w:p>
        </w:tc>
        <w:tc>
          <w:tcPr>
            <w:tcW w:w="1220" w:type="dxa"/>
            <w:vMerge w:val="restart"/>
          </w:tcPr>
          <w:p w14:paraId="18B0F27D" w14:textId="77777777" w:rsidR="005355DD" w:rsidRDefault="005355DD" w:rsidP="000A2074">
            <w:pPr>
              <w:pStyle w:val="TAC"/>
            </w:pPr>
            <w:r>
              <w:t>yes</w:t>
            </w:r>
          </w:p>
        </w:tc>
      </w:tr>
      <w:tr w:rsidR="005355DD" w14:paraId="157F5D9D" w14:textId="77777777" w:rsidTr="000A2074">
        <w:trPr>
          <w:trHeight w:val="103"/>
          <w:jc w:val="center"/>
        </w:trPr>
        <w:tc>
          <w:tcPr>
            <w:tcW w:w="3332" w:type="dxa"/>
          </w:tcPr>
          <w:p w14:paraId="32E1F582" w14:textId="77777777" w:rsidR="005355DD" w:rsidRDefault="005355DD" w:rsidP="000A2074">
            <w:pPr>
              <w:pStyle w:val="TAL"/>
              <w:tabs>
                <w:tab w:val="left" w:pos="3012"/>
              </w:tabs>
              <w:rPr>
                <w:lang w:val="sv-SE"/>
              </w:rPr>
            </w:pPr>
            <w:r>
              <w:t>E-UTRAN/Satellite E-UTRAN Inter-frequency Network Measurement Results tag</w:t>
            </w:r>
          </w:p>
        </w:tc>
        <w:tc>
          <w:tcPr>
            <w:tcW w:w="1296" w:type="dxa"/>
            <w:vMerge/>
          </w:tcPr>
          <w:p w14:paraId="21945A57" w14:textId="77777777" w:rsidR="005355DD" w:rsidRDefault="005355DD" w:rsidP="000A2074">
            <w:pPr>
              <w:pStyle w:val="TAC"/>
            </w:pPr>
          </w:p>
        </w:tc>
        <w:tc>
          <w:tcPr>
            <w:tcW w:w="1721" w:type="dxa"/>
            <w:vMerge/>
          </w:tcPr>
          <w:p w14:paraId="535A747A" w14:textId="77777777" w:rsidR="005355DD" w:rsidRDefault="005355DD" w:rsidP="000A2074">
            <w:pPr>
              <w:pStyle w:val="FootnoteText"/>
              <w:jc w:val="center"/>
              <w:rPr>
                <w:rFonts w:ascii="Arial" w:hAnsi="Arial"/>
                <w:sz w:val="18"/>
              </w:rPr>
            </w:pPr>
          </w:p>
        </w:tc>
        <w:tc>
          <w:tcPr>
            <w:tcW w:w="1787" w:type="dxa"/>
            <w:vMerge/>
          </w:tcPr>
          <w:p w14:paraId="503340FD" w14:textId="77777777" w:rsidR="005355DD" w:rsidRDefault="005355DD" w:rsidP="000A2074">
            <w:pPr>
              <w:pStyle w:val="FootnoteText"/>
              <w:jc w:val="center"/>
              <w:rPr>
                <w:rFonts w:ascii="Arial" w:hAnsi="Arial"/>
                <w:sz w:val="18"/>
              </w:rPr>
            </w:pPr>
          </w:p>
        </w:tc>
        <w:tc>
          <w:tcPr>
            <w:tcW w:w="1220" w:type="dxa"/>
            <w:vMerge/>
          </w:tcPr>
          <w:p w14:paraId="59510D7D" w14:textId="77777777" w:rsidR="005355DD" w:rsidRDefault="005355DD" w:rsidP="000A2074">
            <w:pPr>
              <w:pStyle w:val="TAC"/>
            </w:pPr>
          </w:p>
        </w:tc>
      </w:tr>
      <w:tr w:rsidR="005355DD" w14:paraId="6BB38C28" w14:textId="77777777" w:rsidTr="000A2074">
        <w:trPr>
          <w:jc w:val="center"/>
        </w:trPr>
        <w:tc>
          <w:tcPr>
            <w:tcW w:w="3332" w:type="dxa"/>
          </w:tcPr>
          <w:p w14:paraId="52370469" w14:textId="77777777" w:rsidR="005355DD" w:rsidRDefault="005355DD" w:rsidP="000A2074">
            <w:pPr>
              <w:pStyle w:val="TAL"/>
              <w:tabs>
                <w:tab w:val="left" w:pos="3012"/>
              </w:tabs>
            </w:pPr>
            <w:r>
              <w:t>EPS PDN connection Activation parameters tag</w:t>
            </w:r>
          </w:p>
        </w:tc>
        <w:tc>
          <w:tcPr>
            <w:tcW w:w="1296" w:type="dxa"/>
          </w:tcPr>
          <w:p w14:paraId="23B108B6" w14:textId="77777777" w:rsidR="005355DD" w:rsidRDefault="005355DD" w:rsidP="000A2074">
            <w:pPr>
              <w:pStyle w:val="TAC"/>
            </w:pPr>
            <w:r>
              <w:t>1</w:t>
            </w:r>
          </w:p>
        </w:tc>
        <w:tc>
          <w:tcPr>
            <w:tcW w:w="1721" w:type="dxa"/>
          </w:tcPr>
          <w:p w14:paraId="59A7FC6A" w14:textId="77777777" w:rsidR="005355DD" w:rsidRDefault="005355DD" w:rsidP="000A2074">
            <w:pPr>
              <w:pStyle w:val="FootnoteText"/>
              <w:jc w:val="center"/>
              <w:rPr>
                <w:rFonts w:ascii="Arial" w:hAnsi="Arial"/>
                <w:sz w:val="18"/>
              </w:rPr>
            </w:pPr>
            <w:r>
              <w:rPr>
                <w:rFonts w:ascii="Arial" w:hAnsi="Arial"/>
                <w:sz w:val="18"/>
              </w:rPr>
              <w:t>'7C'</w:t>
            </w:r>
          </w:p>
        </w:tc>
        <w:tc>
          <w:tcPr>
            <w:tcW w:w="1787" w:type="dxa"/>
          </w:tcPr>
          <w:p w14:paraId="1C8B6798" w14:textId="77777777" w:rsidR="005355DD" w:rsidRDefault="005355DD" w:rsidP="000A2074">
            <w:pPr>
              <w:pStyle w:val="FootnoteText"/>
              <w:jc w:val="center"/>
              <w:rPr>
                <w:rFonts w:ascii="Arial" w:hAnsi="Arial"/>
                <w:sz w:val="18"/>
              </w:rPr>
            </w:pPr>
            <w:r>
              <w:rPr>
                <w:rFonts w:ascii="Arial" w:hAnsi="Arial"/>
                <w:sz w:val="18"/>
              </w:rPr>
              <w:t>'7C' or 'FC'</w:t>
            </w:r>
          </w:p>
        </w:tc>
        <w:tc>
          <w:tcPr>
            <w:tcW w:w="1220" w:type="dxa"/>
          </w:tcPr>
          <w:p w14:paraId="2B11FA14" w14:textId="77777777" w:rsidR="005355DD" w:rsidRDefault="005355DD" w:rsidP="000A2074">
            <w:pPr>
              <w:pStyle w:val="TAC"/>
            </w:pPr>
            <w:r>
              <w:t>yes</w:t>
            </w:r>
          </w:p>
        </w:tc>
      </w:tr>
      <w:tr w:rsidR="005355DD" w14:paraId="0A928577" w14:textId="77777777" w:rsidTr="000A2074">
        <w:trPr>
          <w:jc w:val="center"/>
        </w:trPr>
        <w:tc>
          <w:tcPr>
            <w:tcW w:w="3332" w:type="dxa"/>
          </w:tcPr>
          <w:p w14:paraId="6214D1E4" w14:textId="77777777" w:rsidR="005355DD" w:rsidRDefault="005355DD" w:rsidP="000A2074">
            <w:pPr>
              <w:pStyle w:val="TAL"/>
              <w:tabs>
                <w:tab w:val="left" w:pos="3012"/>
              </w:tabs>
              <w:rPr>
                <w:lang w:val="sv-SE"/>
              </w:rPr>
            </w:pPr>
            <w:r>
              <w:rPr>
                <w:lang w:val="sv-SE"/>
              </w:rPr>
              <w:t>Tracking Area Identification tag</w:t>
            </w:r>
          </w:p>
        </w:tc>
        <w:tc>
          <w:tcPr>
            <w:tcW w:w="1296" w:type="dxa"/>
          </w:tcPr>
          <w:p w14:paraId="53C4FF4E" w14:textId="77777777" w:rsidR="005355DD" w:rsidRDefault="005355DD" w:rsidP="000A2074">
            <w:pPr>
              <w:pStyle w:val="TAC"/>
            </w:pPr>
            <w:r>
              <w:t>1</w:t>
            </w:r>
          </w:p>
        </w:tc>
        <w:tc>
          <w:tcPr>
            <w:tcW w:w="1721" w:type="dxa"/>
          </w:tcPr>
          <w:p w14:paraId="47832741" w14:textId="77777777" w:rsidR="005355DD" w:rsidRDefault="005355DD" w:rsidP="000A2074">
            <w:pPr>
              <w:pStyle w:val="FootnoteText"/>
              <w:jc w:val="center"/>
              <w:rPr>
                <w:rFonts w:ascii="Arial" w:hAnsi="Arial"/>
                <w:sz w:val="18"/>
              </w:rPr>
            </w:pPr>
            <w:r>
              <w:rPr>
                <w:rFonts w:ascii="Arial" w:hAnsi="Arial"/>
                <w:sz w:val="18"/>
              </w:rPr>
              <w:t>'7D'</w:t>
            </w:r>
          </w:p>
        </w:tc>
        <w:tc>
          <w:tcPr>
            <w:tcW w:w="1787" w:type="dxa"/>
          </w:tcPr>
          <w:p w14:paraId="0D85D33D" w14:textId="77777777" w:rsidR="005355DD" w:rsidRDefault="005355DD" w:rsidP="000A2074">
            <w:pPr>
              <w:pStyle w:val="FootnoteText"/>
              <w:jc w:val="center"/>
              <w:rPr>
                <w:rFonts w:ascii="Arial" w:hAnsi="Arial"/>
                <w:sz w:val="18"/>
              </w:rPr>
            </w:pPr>
            <w:r>
              <w:rPr>
                <w:rFonts w:ascii="Arial" w:hAnsi="Arial"/>
                <w:sz w:val="18"/>
              </w:rPr>
              <w:t>'7D' or 'FD'</w:t>
            </w:r>
          </w:p>
        </w:tc>
        <w:tc>
          <w:tcPr>
            <w:tcW w:w="1220" w:type="dxa"/>
          </w:tcPr>
          <w:p w14:paraId="620590D7" w14:textId="77777777" w:rsidR="005355DD" w:rsidRDefault="005355DD" w:rsidP="000A2074">
            <w:pPr>
              <w:pStyle w:val="TAC"/>
            </w:pPr>
            <w:r>
              <w:t>yes</w:t>
            </w:r>
          </w:p>
        </w:tc>
      </w:tr>
      <w:tr w:rsidR="005355DD" w14:paraId="42D90217" w14:textId="77777777" w:rsidTr="000A2074">
        <w:trPr>
          <w:trHeight w:val="104"/>
          <w:jc w:val="center"/>
        </w:trPr>
        <w:tc>
          <w:tcPr>
            <w:tcW w:w="3332" w:type="dxa"/>
          </w:tcPr>
          <w:p w14:paraId="3216D549" w14:textId="77777777" w:rsidR="005355DD" w:rsidRDefault="005355DD" w:rsidP="000A2074">
            <w:pPr>
              <w:pStyle w:val="TAL"/>
              <w:tabs>
                <w:tab w:val="left" w:pos="3012"/>
              </w:tabs>
              <w:rPr>
                <w:lang w:val="sv-SE"/>
              </w:rPr>
            </w:pPr>
            <w:r>
              <w:rPr>
                <w:lang w:val="sv-SE"/>
              </w:rPr>
              <w:t>CSG ID list tag</w:t>
            </w:r>
          </w:p>
        </w:tc>
        <w:tc>
          <w:tcPr>
            <w:tcW w:w="1296" w:type="dxa"/>
            <w:vMerge w:val="restart"/>
          </w:tcPr>
          <w:p w14:paraId="31012E0F" w14:textId="77777777" w:rsidR="005355DD" w:rsidRDefault="005355DD" w:rsidP="000A2074">
            <w:pPr>
              <w:pStyle w:val="TAC"/>
            </w:pPr>
            <w:r>
              <w:t>1</w:t>
            </w:r>
          </w:p>
        </w:tc>
        <w:tc>
          <w:tcPr>
            <w:tcW w:w="1721" w:type="dxa"/>
            <w:vMerge w:val="restart"/>
          </w:tcPr>
          <w:p w14:paraId="1550B571" w14:textId="77777777" w:rsidR="005355DD" w:rsidRDefault="005355DD" w:rsidP="000A2074">
            <w:pPr>
              <w:pStyle w:val="FootnoteText"/>
              <w:jc w:val="center"/>
              <w:rPr>
                <w:rFonts w:ascii="Arial" w:hAnsi="Arial"/>
                <w:sz w:val="18"/>
              </w:rPr>
            </w:pPr>
            <w:r>
              <w:rPr>
                <w:rFonts w:ascii="Arial" w:hAnsi="Arial"/>
                <w:sz w:val="18"/>
              </w:rPr>
              <w:t>'7E'</w:t>
            </w:r>
          </w:p>
        </w:tc>
        <w:tc>
          <w:tcPr>
            <w:tcW w:w="1787" w:type="dxa"/>
            <w:vMerge w:val="restart"/>
          </w:tcPr>
          <w:p w14:paraId="544D682C" w14:textId="77777777" w:rsidR="005355DD" w:rsidRDefault="005355DD" w:rsidP="000A2074">
            <w:pPr>
              <w:pStyle w:val="FootnoteText"/>
              <w:jc w:val="center"/>
              <w:rPr>
                <w:rFonts w:ascii="Arial" w:hAnsi="Arial"/>
                <w:sz w:val="18"/>
              </w:rPr>
            </w:pPr>
            <w:r>
              <w:rPr>
                <w:rFonts w:ascii="Arial" w:hAnsi="Arial"/>
                <w:sz w:val="18"/>
              </w:rPr>
              <w:t>'7E' or 'FE'</w:t>
            </w:r>
          </w:p>
        </w:tc>
        <w:tc>
          <w:tcPr>
            <w:tcW w:w="1220" w:type="dxa"/>
            <w:vMerge w:val="restart"/>
          </w:tcPr>
          <w:p w14:paraId="38A23BB3" w14:textId="77777777" w:rsidR="005355DD" w:rsidRDefault="005355DD" w:rsidP="000A2074">
            <w:pPr>
              <w:pStyle w:val="TAC"/>
            </w:pPr>
            <w:r>
              <w:t>yes</w:t>
            </w:r>
          </w:p>
        </w:tc>
      </w:tr>
      <w:tr w:rsidR="005355DD" w14:paraId="181EEBCB" w14:textId="77777777" w:rsidTr="000A2074">
        <w:trPr>
          <w:trHeight w:val="103"/>
          <w:jc w:val="center"/>
        </w:trPr>
        <w:tc>
          <w:tcPr>
            <w:tcW w:w="3332" w:type="dxa"/>
          </w:tcPr>
          <w:p w14:paraId="1A3211D0" w14:textId="77777777" w:rsidR="005355DD" w:rsidRDefault="005355DD" w:rsidP="000A2074">
            <w:pPr>
              <w:pStyle w:val="TAL"/>
              <w:tabs>
                <w:tab w:val="left" w:pos="3012"/>
              </w:tabs>
              <w:rPr>
                <w:lang w:val="sv-SE"/>
              </w:rPr>
            </w:pPr>
            <w:r>
              <w:t>Media type tag</w:t>
            </w:r>
          </w:p>
        </w:tc>
        <w:tc>
          <w:tcPr>
            <w:tcW w:w="1296" w:type="dxa"/>
            <w:vMerge/>
          </w:tcPr>
          <w:p w14:paraId="0DE209CB" w14:textId="77777777" w:rsidR="005355DD" w:rsidRDefault="005355DD" w:rsidP="000A2074">
            <w:pPr>
              <w:pStyle w:val="TAC"/>
            </w:pPr>
          </w:p>
        </w:tc>
        <w:tc>
          <w:tcPr>
            <w:tcW w:w="1721" w:type="dxa"/>
            <w:vMerge/>
          </w:tcPr>
          <w:p w14:paraId="339E712F" w14:textId="77777777" w:rsidR="005355DD" w:rsidRDefault="005355DD" w:rsidP="000A2074">
            <w:pPr>
              <w:pStyle w:val="FootnoteText"/>
              <w:jc w:val="center"/>
              <w:rPr>
                <w:rFonts w:ascii="Arial" w:hAnsi="Arial"/>
                <w:sz w:val="18"/>
              </w:rPr>
            </w:pPr>
          </w:p>
        </w:tc>
        <w:tc>
          <w:tcPr>
            <w:tcW w:w="1787" w:type="dxa"/>
            <w:vMerge/>
          </w:tcPr>
          <w:p w14:paraId="6068FA01" w14:textId="77777777" w:rsidR="005355DD" w:rsidRDefault="005355DD" w:rsidP="000A2074">
            <w:pPr>
              <w:pStyle w:val="FootnoteText"/>
              <w:jc w:val="center"/>
              <w:rPr>
                <w:rFonts w:ascii="Arial" w:hAnsi="Arial"/>
                <w:sz w:val="18"/>
              </w:rPr>
            </w:pPr>
          </w:p>
        </w:tc>
        <w:tc>
          <w:tcPr>
            <w:tcW w:w="1220" w:type="dxa"/>
            <w:vMerge/>
          </w:tcPr>
          <w:p w14:paraId="364BE1B7" w14:textId="77777777" w:rsidR="005355DD" w:rsidRDefault="005355DD" w:rsidP="000A2074">
            <w:pPr>
              <w:pStyle w:val="TAC"/>
            </w:pPr>
          </w:p>
        </w:tc>
      </w:tr>
      <w:tr w:rsidR="002C5E13" w14:paraId="454604FF" w14:textId="77777777" w:rsidTr="000A2074">
        <w:trPr>
          <w:trHeight w:val="104"/>
          <w:jc w:val="center"/>
        </w:trPr>
        <w:tc>
          <w:tcPr>
            <w:tcW w:w="3332" w:type="dxa"/>
          </w:tcPr>
          <w:p w14:paraId="75489B11" w14:textId="77777777" w:rsidR="002C5E13" w:rsidRDefault="002C5E13" w:rsidP="000A2074">
            <w:pPr>
              <w:pStyle w:val="TAL"/>
              <w:tabs>
                <w:tab w:val="left" w:pos="3012"/>
              </w:tabs>
              <w:rPr>
                <w:lang w:val="sv-SE"/>
              </w:rPr>
            </w:pPr>
            <w:r>
              <w:rPr>
                <w:lang w:val="sv-SE"/>
              </w:rPr>
              <w:t>CSG cell selection status tag</w:t>
            </w:r>
          </w:p>
        </w:tc>
        <w:tc>
          <w:tcPr>
            <w:tcW w:w="1296" w:type="dxa"/>
            <w:vMerge w:val="restart"/>
          </w:tcPr>
          <w:p w14:paraId="7D71D096" w14:textId="77777777" w:rsidR="002C5E13" w:rsidRDefault="002C5E13" w:rsidP="000A2074">
            <w:pPr>
              <w:pStyle w:val="TAC"/>
            </w:pPr>
            <w:r>
              <w:t>1</w:t>
            </w:r>
          </w:p>
        </w:tc>
        <w:tc>
          <w:tcPr>
            <w:tcW w:w="1721" w:type="dxa"/>
            <w:vMerge w:val="restart"/>
          </w:tcPr>
          <w:p w14:paraId="125BFC9C" w14:textId="77777777" w:rsidR="002C5E13" w:rsidRDefault="002C5E13" w:rsidP="000A2074">
            <w:pPr>
              <w:pStyle w:val="FootnoteText"/>
              <w:jc w:val="center"/>
              <w:rPr>
                <w:rFonts w:ascii="Arial" w:hAnsi="Arial"/>
                <w:sz w:val="18"/>
              </w:rPr>
            </w:pPr>
            <w:r>
              <w:rPr>
                <w:rFonts w:ascii="Arial" w:hAnsi="Arial"/>
                <w:sz w:val="18"/>
              </w:rPr>
              <w:t>'55'</w:t>
            </w:r>
          </w:p>
        </w:tc>
        <w:tc>
          <w:tcPr>
            <w:tcW w:w="1787" w:type="dxa"/>
            <w:vMerge w:val="restart"/>
          </w:tcPr>
          <w:p w14:paraId="6DF6B8B9" w14:textId="77777777" w:rsidR="002C5E13" w:rsidRDefault="002C5E13" w:rsidP="000A2074">
            <w:pPr>
              <w:pStyle w:val="FootnoteText"/>
              <w:jc w:val="center"/>
              <w:rPr>
                <w:rFonts w:ascii="Arial" w:hAnsi="Arial"/>
                <w:sz w:val="18"/>
              </w:rPr>
            </w:pPr>
            <w:r>
              <w:rPr>
                <w:rFonts w:ascii="Arial" w:hAnsi="Arial"/>
                <w:sz w:val="18"/>
              </w:rPr>
              <w:t>'55' or 'D5'</w:t>
            </w:r>
          </w:p>
        </w:tc>
        <w:tc>
          <w:tcPr>
            <w:tcW w:w="1220" w:type="dxa"/>
            <w:vMerge w:val="restart"/>
          </w:tcPr>
          <w:p w14:paraId="2D19790F" w14:textId="77777777" w:rsidR="002C5E13" w:rsidRDefault="002C5E13" w:rsidP="000A2074">
            <w:pPr>
              <w:pStyle w:val="TAC"/>
            </w:pPr>
            <w:r>
              <w:t>yes</w:t>
            </w:r>
          </w:p>
        </w:tc>
      </w:tr>
      <w:tr w:rsidR="002C5E13" w14:paraId="21AB7A52" w14:textId="77777777" w:rsidTr="000A2074">
        <w:trPr>
          <w:trHeight w:val="103"/>
          <w:jc w:val="center"/>
        </w:trPr>
        <w:tc>
          <w:tcPr>
            <w:tcW w:w="3332" w:type="dxa"/>
          </w:tcPr>
          <w:p w14:paraId="2A3A8E98" w14:textId="77777777" w:rsidR="002C5E13" w:rsidRDefault="002C5E13" w:rsidP="000A2074">
            <w:pPr>
              <w:pStyle w:val="TAL"/>
              <w:tabs>
                <w:tab w:val="left" w:pos="3012"/>
              </w:tabs>
              <w:rPr>
                <w:lang w:val="sv-SE"/>
              </w:rPr>
            </w:pPr>
            <w:r>
              <w:t>IMS call disconnection cause tag</w:t>
            </w:r>
          </w:p>
        </w:tc>
        <w:tc>
          <w:tcPr>
            <w:tcW w:w="1296" w:type="dxa"/>
            <w:vMerge/>
          </w:tcPr>
          <w:p w14:paraId="237D1C89" w14:textId="77777777" w:rsidR="002C5E13" w:rsidRDefault="002C5E13" w:rsidP="000A2074">
            <w:pPr>
              <w:pStyle w:val="TAC"/>
            </w:pPr>
          </w:p>
        </w:tc>
        <w:tc>
          <w:tcPr>
            <w:tcW w:w="1721" w:type="dxa"/>
            <w:vMerge/>
          </w:tcPr>
          <w:p w14:paraId="11BC79E8" w14:textId="77777777" w:rsidR="002C5E13" w:rsidRDefault="002C5E13" w:rsidP="000A2074">
            <w:pPr>
              <w:pStyle w:val="FootnoteText"/>
              <w:jc w:val="center"/>
              <w:rPr>
                <w:rFonts w:ascii="Arial" w:hAnsi="Arial"/>
                <w:sz w:val="18"/>
              </w:rPr>
            </w:pPr>
          </w:p>
        </w:tc>
        <w:tc>
          <w:tcPr>
            <w:tcW w:w="1787" w:type="dxa"/>
            <w:vMerge/>
          </w:tcPr>
          <w:p w14:paraId="069D6D5C" w14:textId="77777777" w:rsidR="002C5E13" w:rsidRDefault="002C5E13" w:rsidP="000A2074">
            <w:pPr>
              <w:pStyle w:val="FootnoteText"/>
              <w:jc w:val="center"/>
              <w:rPr>
                <w:rFonts w:ascii="Arial" w:hAnsi="Arial"/>
                <w:sz w:val="18"/>
              </w:rPr>
            </w:pPr>
          </w:p>
        </w:tc>
        <w:tc>
          <w:tcPr>
            <w:tcW w:w="1220" w:type="dxa"/>
            <w:vMerge/>
          </w:tcPr>
          <w:p w14:paraId="60791F1D" w14:textId="77777777" w:rsidR="002C5E13" w:rsidRDefault="002C5E13" w:rsidP="000A2074">
            <w:pPr>
              <w:pStyle w:val="TAC"/>
            </w:pPr>
          </w:p>
        </w:tc>
      </w:tr>
      <w:tr w:rsidR="002C5E13" w14:paraId="071D1EB9" w14:textId="77777777" w:rsidTr="000A2074">
        <w:trPr>
          <w:trHeight w:val="103"/>
          <w:jc w:val="center"/>
        </w:trPr>
        <w:tc>
          <w:tcPr>
            <w:tcW w:w="3332" w:type="dxa"/>
          </w:tcPr>
          <w:p w14:paraId="0EBB3C73" w14:textId="722BFF93" w:rsidR="002C5E13" w:rsidRDefault="002C5E13" w:rsidP="002C5E13">
            <w:pPr>
              <w:pStyle w:val="TAL"/>
              <w:tabs>
                <w:tab w:val="left" w:pos="3012"/>
              </w:tabs>
            </w:pPr>
            <w:r>
              <w:rPr>
                <w:lang w:val="sv-SE"/>
              </w:rPr>
              <w:t>CAG cell selection status tag</w:t>
            </w:r>
          </w:p>
        </w:tc>
        <w:tc>
          <w:tcPr>
            <w:tcW w:w="1296" w:type="dxa"/>
            <w:vMerge/>
          </w:tcPr>
          <w:p w14:paraId="400AD002" w14:textId="77777777" w:rsidR="002C5E13" w:rsidRDefault="002C5E13" w:rsidP="002C5E13">
            <w:pPr>
              <w:pStyle w:val="TAC"/>
            </w:pPr>
          </w:p>
        </w:tc>
        <w:tc>
          <w:tcPr>
            <w:tcW w:w="1721" w:type="dxa"/>
            <w:vMerge/>
          </w:tcPr>
          <w:p w14:paraId="79DABA75" w14:textId="77777777" w:rsidR="002C5E13" w:rsidRDefault="002C5E13" w:rsidP="002C5E13">
            <w:pPr>
              <w:pStyle w:val="FootnoteText"/>
              <w:jc w:val="center"/>
              <w:rPr>
                <w:rFonts w:ascii="Arial" w:hAnsi="Arial"/>
                <w:sz w:val="18"/>
              </w:rPr>
            </w:pPr>
          </w:p>
        </w:tc>
        <w:tc>
          <w:tcPr>
            <w:tcW w:w="1787" w:type="dxa"/>
            <w:vMerge/>
          </w:tcPr>
          <w:p w14:paraId="5730239F" w14:textId="77777777" w:rsidR="002C5E13" w:rsidRDefault="002C5E13" w:rsidP="002C5E13">
            <w:pPr>
              <w:pStyle w:val="FootnoteText"/>
              <w:jc w:val="center"/>
              <w:rPr>
                <w:rFonts w:ascii="Arial" w:hAnsi="Arial"/>
                <w:sz w:val="18"/>
              </w:rPr>
            </w:pPr>
          </w:p>
        </w:tc>
        <w:tc>
          <w:tcPr>
            <w:tcW w:w="1220" w:type="dxa"/>
            <w:vMerge/>
          </w:tcPr>
          <w:p w14:paraId="6CD3742F" w14:textId="77777777" w:rsidR="002C5E13" w:rsidRDefault="002C5E13" w:rsidP="002C5E13">
            <w:pPr>
              <w:pStyle w:val="TAC"/>
            </w:pPr>
          </w:p>
        </w:tc>
      </w:tr>
      <w:tr w:rsidR="00AD764D" w14:paraId="7B2908D0" w14:textId="77777777" w:rsidTr="000A2074">
        <w:trPr>
          <w:jc w:val="center"/>
        </w:trPr>
        <w:tc>
          <w:tcPr>
            <w:tcW w:w="3332" w:type="dxa"/>
          </w:tcPr>
          <w:p w14:paraId="4A806D03" w14:textId="77777777" w:rsidR="00AD764D" w:rsidRPr="00816C4A" w:rsidRDefault="00AD764D" w:rsidP="002C5E13">
            <w:pPr>
              <w:pStyle w:val="TAL"/>
              <w:tabs>
                <w:tab w:val="left" w:pos="3012"/>
              </w:tabs>
              <w:rPr>
                <w:lang w:val="sv-SE"/>
              </w:rPr>
            </w:pPr>
            <w:r w:rsidRPr="00816C4A">
              <w:rPr>
                <w:lang w:val="sv-SE"/>
              </w:rPr>
              <w:t>CSG ID tag</w:t>
            </w:r>
          </w:p>
        </w:tc>
        <w:tc>
          <w:tcPr>
            <w:tcW w:w="1296" w:type="dxa"/>
            <w:vMerge w:val="restart"/>
          </w:tcPr>
          <w:p w14:paraId="3BE2E208" w14:textId="77777777" w:rsidR="00AD764D" w:rsidRPr="00816C4A" w:rsidRDefault="00AD764D" w:rsidP="002C5E13">
            <w:pPr>
              <w:pStyle w:val="TAC"/>
              <w:rPr>
                <w:lang w:eastAsia="en-GB"/>
              </w:rPr>
            </w:pPr>
            <w:r w:rsidRPr="00816C4A">
              <w:rPr>
                <w:lang w:eastAsia="en-GB"/>
              </w:rPr>
              <w:t>1</w:t>
            </w:r>
          </w:p>
        </w:tc>
        <w:tc>
          <w:tcPr>
            <w:tcW w:w="1721" w:type="dxa"/>
            <w:vMerge w:val="restart"/>
          </w:tcPr>
          <w:p w14:paraId="0A0633DD" w14:textId="77777777" w:rsidR="00AD764D" w:rsidRPr="00816C4A" w:rsidRDefault="00AD764D" w:rsidP="002C5E13">
            <w:pPr>
              <w:pStyle w:val="FootnoteText"/>
              <w:jc w:val="center"/>
              <w:rPr>
                <w:rFonts w:ascii="Arial" w:hAnsi="Arial"/>
                <w:sz w:val="18"/>
              </w:rPr>
            </w:pPr>
            <w:r w:rsidRPr="00816C4A">
              <w:rPr>
                <w:rFonts w:ascii="Arial" w:hAnsi="Arial"/>
                <w:sz w:val="18"/>
              </w:rPr>
              <w:t>'56'</w:t>
            </w:r>
          </w:p>
        </w:tc>
        <w:tc>
          <w:tcPr>
            <w:tcW w:w="1787" w:type="dxa"/>
            <w:vMerge w:val="restart"/>
          </w:tcPr>
          <w:p w14:paraId="2B00486E" w14:textId="77777777" w:rsidR="00AD764D" w:rsidRPr="00816C4A" w:rsidRDefault="00AD764D" w:rsidP="002C5E13">
            <w:pPr>
              <w:pStyle w:val="FootnoteText"/>
              <w:jc w:val="center"/>
              <w:rPr>
                <w:rFonts w:ascii="Arial" w:hAnsi="Arial"/>
                <w:sz w:val="18"/>
              </w:rPr>
            </w:pPr>
            <w:r w:rsidRPr="00816C4A">
              <w:rPr>
                <w:rFonts w:ascii="Arial" w:hAnsi="Arial"/>
                <w:sz w:val="18"/>
              </w:rPr>
              <w:t>'56' or 'D6'</w:t>
            </w:r>
          </w:p>
        </w:tc>
        <w:tc>
          <w:tcPr>
            <w:tcW w:w="1220" w:type="dxa"/>
            <w:vMerge w:val="restart"/>
          </w:tcPr>
          <w:p w14:paraId="44E75EB4" w14:textId="77777777" w:rsidR="00AD764D" w:rsidRPr="00816C4A" w:rsidRDefault="00AD764D" w:rsidP="002C5E13">
            <w:pPr>
              <w:pStyle w:val="TAC"/>
              <w:rPr>
                <w:lang w:eastAsia="en-GB"/>
              </w:rPr>
            </w:pPr>
            <w:r w:rsidRPr="00816C4A">
              <w:rPr>
                <w:lang w:eastAsia="en-GB"/>
              </w:rPr>
              <w:t>yes</w:t>
            </w:r>
          </w:p>
        </w:tc>
      </w:tr>
      <w:tr w:rsidR="00AD764D" w14:paraId="7CAAD7F6" w14:textId="77777777" w:rsidTr="000A2074">
        <w:trPr>
          <w:jc w:val="center"/>
        </w:trPr>
        <w:tc>
          <w:tcPr>
            <w:tcW w:w="3332" w:type="dxa"/>
          </w:tcPr>
          <w:p w14:paraId="70440334" w14:textId="77777777" w:rsidR="00AD764D" w:rsidRPr="00816C4A" w:rsidRDefault="00AD764D" w:rsidP="002C5E13">
            <w:pPr>
              <w:pStyle w:val="TAL"/>
              <w:tabs>
                <w:tab w:val="left" w:pos="3012"/>
              </w:tabs>
              <w:rPr>
                <w:lang w:val="sv-SE"/>
              </w:rPr>
            </w:pPr>
            <w:r>
              <w:rPr>
                <w:lang w:val="sv-SE"/>
              </w:rPr>
              <w:t>Slice information tag</w:t>
            </w:r>
          </w:p>
        </w:tc>
        <w:tc>
          <w:tcPr>
            <w:tcW w:w="1296" w:type="dxa"/>
            <w:vMerge/>
          </w:tcPr>
          <w:p w14:paraId="7C3BD49A" w14:textId="77777777" w:rsidR="00AD764D" w:rsidRDefault="00AD764D" w:rsidP="002C5E13">
            <w:pPr>
              <w:pStyle w:val="TAC"/>
            </w:pPr>
          </w:p>
        </w:tc>
        <w:tc>
          <w:tcPr>
            <w:tcW w:w="1721" w:type="dxa"/>
            <w:vMerge/>
          </w:tcPr>
          <w:p w14:paraId="1E581BBF" w14:textId="77777777" w:rsidR="00AD764D" w:rsidRDefault="00AD764D" w:rsidP="002C5E13">
            <w:pPr>
              <w:pStyle w:val="FootnoteText"/>
              <w:jc w:val="center"/>
              <w:rPr>
                <w:rFonts w:ascii="Arial" w:hAnsi="Arial"/>
                <w:sz w:val="18"/>
              </w:rPr>
            </w:pPr>
          </w:p>
        </w:tc>
        <w:tc>
          <w:tcPr>
            <w:tcW w:w="1787" w:type="dxa"/>
            <w:vMerge/>
          </w:tcPr>
          <w:p w14:paraId="352D3558" w14:textId="77777777" w:rsidR="00AD764D" w:rsidRDefault="00AD764D" w:rsidP="002C5E13">
            <w:pPr>
              <w:pStyle w:val="FootnoteText"/>
              <w:jc w:val="center"/>
              <w:rPr>
                <w:rFonts w:ascii="Arial" w:hAnsi="Arial"/>
                <w:sz w:val="18"/>
              </w:rPr>
            </w:pPr>
          </w:p>
        </w:tc>
        <w:tc>
          <w:tcPr>
            <w:tcW w:w="1220" w:type="dxa"/>
            <w:vMerge/>
          </w:tcPr>
          <w:p w14:paraId="22644B56" w14:textId="77777777" w:rsidR="00AD764D" w:rsidRDefault="00AD764D" w:rsidP="002C5E13">
            <w:pPr>
              <w:pStyle w:val="TAC"/>
            </w:pPr>
          </w:p>
        </w:tc>
      </w:tr>
      <w:tr w:rsidR="00AD764D" w14:paraId="797436BE" w14:textId="77777777" w:rsidTr="000A2074">
        <w:trPr>
          <w:jc w:val="center"/>
        </w:trPr>
        <w:tc>
          <w:tcPr>
            <w:tcW w:w="3332" w:type="dxa"/>
          </w:tcPr>
          <w:p w14:paraId="3346F581" w14:textId="272C7B96" w:rsidR="00AD764D" w:rsidRDefault="00660539" w:rsidP="002C5E13">
            <w:pPr>
              <w:pStyle w:val="TAL"/>
              <w:tabs>
                <w:tab w:val="left" w:pos="3012"/>
              </w:tabs>
              <w:rPr>
                <w:lang w:val="sv-SE"/>
              </w:rPr>
            </w:pPr>
            <w:r>
              <w:rPr>
                <w:lang w:val="sv-SE"/>
              </w:rPr>
              <w:t>CAG</w:t>
            </w:r>
            <w:r w:rsidR="00AD764D" w:rsidRPr="00816C4A">
              <w:rPr>
                <w:lang w:val="sv-SE"/>
              </w:rPr>
              <w:t xml:space="preserve"> </w:t>
            </w:r>
            <w:r w:rsidR="00AD764D">
              <w:rPr>
                <w:lang w:val="sv-SE"/>
              </w:rPr>
              <w:t>information list</w:t>
            </w:r>
            <w:r w:rsidR="00AD764D" w:rsidRPr="00816C4A">
              <w:rPr>
                <w:lang w:val="sv-SE"/>
              </w:rPr>
              <w:t xml:space="preserve"> tag</w:t>
            </w:r>
          </w:p>
        </w:tc>
        <w:tc>
          <w:tcPr>
            <w:tcW w:w="1296" w:type="dxa"/>
            <w:vMerge/>
          </w:tcPr>
          <w:p w14:paraId="44452E81" w14:textId="77777777" w:rsidR="00AD764D" w:rsidRDefault="00AD764D" w:rsidP="002C5E13">
            <w:pPr>
              <w:pStyle w:val="TAC"/>
            </w:pPr>
          </w:p>
        </w:tc>
        <w:tc>
          <w:tcPr>
            <w:tcW w:w="1721" w:type="dxa"/>
            <w:vMerge/>
          </w:tcPr>
          <w:p w14:paraId="2D15E022" w14:textId="77777777" w:rsidR="00AD764D" w:rsidRDefault="00AD764D" w:rsidP="002C5E13">
            <w:pPr>
              <w:pStyle w:val="FootnoteText"/>
              <w:jc w:val="center"/>
              <w:rPr>
                <w:rFonts w:ascii="Arial" w:hAnsi="Arial"/>
                <w:sz w:val="18"/>
              </w:rPr>
            </w:pPr>
          </w:p>
        </w:tc>
        <w:tc>
          <w:tcPr>
            <w:tcW w:w="1787" w:type="dxa"/>
            <w:vMerge/>
          </w:tcPr>
          <w:p w14:paraId="3B4446F4" w14:textId="77777777" w:rsidR="00AD764D" w:rsidRDefault="00AD764D" w:rsidP="002C5E13">
            <w:pPr>
              <w:pStyle w:val="FootnoteText"/>
              <w:jc w:val="center"/>
              <w:rPr>
                <w:rFonts w:ascii="Arial" w:hAnsi="Arial"/>
                <w:sz w:val="18"/>
              </w:rPr>
            </w:pPr>
          </w:p>
        </w:tc>
        <w:tc>
          <w:tcPr>
            <w:tcW w:w="1220" w:type="dxa"/>
            <w:vMerge/>
          </w:tcPr>
          <w:p w14:paraId="4562C6DF" w14:textId="77777777" w:rsidR="00AD764D" w:rsidRDefault="00AD764D" w:rsidP="002C5E13">
            <w:pPr>
              <w:pStyle w:val="TAC"/>
            </w:pPr>
          </w:p>
        </w:tc>
      </w:tr>
      <w:tr w:rsidR="00AD764D" w14:paraId="736CAA3E" w14:textId="77777777" w:rsidTr="000A2074">
        <w:trPr>
          <w:jc w:val="center"/>
        </w:trPr>
        <w:tc>
          <w:tcPr>
            <w:tcW w:w="3332" w:type="dxa"/>
          </w:tcPr>
          <w:p w14:paraId="7D930E5C" w14:textId="688DA4ED" w:rsidR="00AD764D" w:rsidRPr="00816C4A" w:rsidRDefault="00AD764D" w:rsidP="00AD764D">
            <w:pPr>
              <w:pStyle w:val="TAL"/>
              <w:tabs>
                <w:tab w:val="left" w:pos="3012"/>
              </w:tabs>
              <w:rPr>
                <w:lang w:val="sv-SE"/>
              </w:rPr>
            </w:pPr>
            <w:r>
              <w:t>E-UTRAN Tracking Area Identification (TAC) list Identifier tag</w:t>
            </w:r>
          </w:p>
        </w:tc>
        <w:tc>
          <w:tcPr>
            <w:tcW w:w="1296" w:type="dxa"/>
            <w:vMerge/>
          </w:tcPr>
          <w:p w14:paraId="0D9AC823" w14:textId="77777777" w:rsidR="00AD764D" w:rsidRDefault="00AD764D" w:rsidP="00AD764D">
            <w:pPr>
              <w:pStyle w:val="TAC"/>
            </w:pPr>
          </w:p>
        </w:tc>
        <w:tc>
          <w:tcPr>
            <w:tcW w:w="1721" w:type="dxa"/>
            <w:vMerge/>
          </w:tcPr>
          <w:p w14:paraId="05FCA762" w14:textId="77777777" w:rsidR="00AD764D" w:rsidRDefault="00AD764D" w:rsidP="00AD764D">
            <w:pPr>
              <w:pStyle w:val="FootnoteText"/>
              <w:jc w:val="center"/>
              <w:rPr>
                <w:rFonts w:ascii="Arial" w:hAnsi="Arial"/>
                <w:sz w:val="18"/>
              </w:rPr>
            </w:pPr>
          </w:p>
        </w:tc>
        <w:tc>
          <w:tcPr>
            <w:tcW w:w="1787" w:type="dxa"/>
            <w:vMerge/>
          </w:tcPr>
          <w:p w14:paraId="48AE04B6" w14:textId="77777777" w:rsidR="00AD764D" w:rsidRDefault="00AD764D" w:rsidP="00AD764D">
            <w:pPr>
              <w:pStyle w:val="FootnoteText"/>
              <w:jc w:val="center"/>
              <w:rPr>
                <w:rFonts w:ascii="Arial" w:hAnsi="Arial"/>
                <w:sz w:val="18"/>
              </w:rPr>
            </w:pPr>
          </w:p>
        </w:tc>
        <w:tc>
          <w:tcPr>
            <w:tcW w:w="1220" w:type="dxa"/>
            <w:vMerge/>
          </w:tcPr>
          <w:p w14:paraId="56F7971A" w14:textId="77777777" w:rsidR="00AD764D" w:rsidRDefault="00AD764D" w:rsidP="00AD764D">
            <w:pPr>
              <w:pStyle w:val="TAC"/>
            </w:pPr>
          </w:p>
        </w:tc>
      </w:tr>
      <w:tr w:rsidR="00AD764D" w14:paraId="3B2DEBD9" w14:textId="77777777" w:rsidTr="000A2074">
        <w:trPr>
          <w:jc w:val="center"/>
        </w:trPr>
        <w:tc>
          <w:tcPr>
            <w:tcW w:w="3332" w:type="dxa"/>
          </w:tcPr>
          <w:p w14:paraId="412C01A3" w14:textId="77777777" w:rsidR="00AD764D" w:rsidRDefault="00AD764D" w:rsidP="002C5E13">
            <w:pPr>
              <w:pStyle w:val="TAL"/>
              <w:tabs>
                <w:tab w:val="left" w:pos="3012"/>
              </w:tabs>
              <w:rPr>
                <w:lang w:val="sv-SE"/>
              </w:rPr>
            </w:pPr>
            <w:r>
              <w:rPr>
                <w:lang w:val="sv-SE"/>
              </w:rPr>
              <w:t>HNB name tag</w:t>
            </w:r>
          </w:p>
        </w:tc>
        <w:tc>
          <w:tcPr>
            <w:tcW w:w="1296" w:type="dxa"/>
            <w:vMerge w:val="restart"/>
          </w:tcPr>
          <w:p w14:paraId="50479B10" w14:textId="77777777" w:rsidR="00AD764D" w:rsidRDefault="00AD764D" w:rsidP="002C5E13">
            <w:pPr>
              <w:pStyle w:val="TAC"/>
            </w:pPr>
            <w:r>
              <w:t>1</w:t>
            </w:r>
          </w:p>
        </w:tc>
        <w:tc>
          <w:tcPr>
            <w:tcW w:w="1721" w:type="dxa"/>
            <w:vMerge w:val="restart"/>
          </w:tcPr>
          <w:p w14:paraId="66148E46" w14:textId="77777777" w:rsidR="00AD764D" w:rsidRDefault="00AD764D" w:rsidP="002C5E13">
            <w:pPr>
              <w:pStyle w:val="FootnoteText"/>
              <w:jc w:val="center"/>
              <w:rPr>
                <w:rFonts w:ascii="Arial" w:hAnsi="Arial"/>
                <w:sz w:val="18"/>
              </w:rPr>
            </w:pPr>
            <w:r>
              <w:rPr>
                <w:rFonts w:ascii="Arial" w:hAnsi="Arial"/>
                <w:sz w:val="18"/>
              </w:rPr>
              <w:t>'57'</w:t>
            </w:r>
          </w:p>
        </w:tc>
        <w:tc>
          <w:tcPr>
            <w:tcW w:w="1787" w:type="dxa"/>
            <w:vMerge w:val="restart"/>
          </w:tcPr>
          <w:p w14:paraId="3DA30EFD" w14:textId="77777777" w:rsidR="00AD764D" w:rsidRDefault="00AD764D" w:rsidP="002C5E13">
            <w:pPr>
              <w:pStyle w:val="FootnoteText"/>
              <w:jc w:val="center"/>
              <w:rPr>
                <w:rFonts w:ascii="Arial" w:hAnsi="Arial"/>
                <w:sz w:val="18"/>
              </w:rPr>
            </w:pPr>
            <w:r>
              <w:rPr>
                <w:rFonts w:ascii="Arial" w:hAnsi="Arial"/>
                <w:sz w:val="18"/>
              </w:rPr>
              <w:t>'57' or 'D7'</w:t>
            </w:r>
          </w:p>
        </w:tc>
        <w:tc>
          <w:tcPr>
            <w:tcW w:w="1220" w:type="dxa"/>
            <w:vMerge w:val="restart"/>
          </w:tcPr>
          <w:p w14:paraId="3382C78B" w14:textId="77777777" w:rsidR="00AD764D" w:rsidRDefault="00AD764D" w:rsidP="002C5E13">
            <w:pPr>
              <w:pStyle w:val="TAC"/>
            </w:pPr>
            <w:r>
              <w:t>yes</w:t>
            </w:r>
          </w:p>
        </w:tc>
      </w:tr>
      <w:tr w:rsidR="00AD764D" w:rsidRPr="00F424E6" w14:paraId="5849760B" w14:textId="77777777" w:rsidTr="000A2074">
        <w:trPr>
          <w:jc w:val="center"/>
        </w:trPr>
        <w:tc>
          <w:tcPr>
            <w:tcW w:w="3332" w:type="dxa"/>
          </w:tcPr>
          <w:p w14:paraId="6BBDC131" w14:textId="77777777" w:rsidR="00AD764D" w:rsidRDefault="00AD764D" w:rsidP="002C5E13">
            <w:pPr>
              <w:pStyle w:val="TAL"/>
              <w:tabs>
                <w:tab w:val="left" w:pos="3012"/>
              </w:tabs>
              <w:rPr>
                <w:lang w:val="sv-SE"/>
              </w:rPr>
            </w:pPr>
            <w:r w:rsidRPr="00816C4A">
              <w:rPr>
                <w:lang w:val="fr-FR"/>
              </w:rPr>
              <w:t>Extended rejection cause code tag</w:t>
            </w:r>
          </w:p>
        </w:tc>
        <w:tc>
          <w:tcPr>
            <w:tcW w:w="1296" w:type="dxa"/>
            <w:vMerge/>
          </w:tcPr>
          <w:p w14:paraId="69A95B13" w14:textId="77777777" w:rsidR="00AD764D" w:rsidRPr="007A3066" w:rsidRDefault="00AD764D" w:rsidP="002C5E13">
            <w:pPr>
              <w:pStyle w:val="TAC"/>
              <w:rPr>
                <w:lang w:val="fr-FR"/>
              </w:rPr>
            </w:pPr>
          </w:p>
        </w:tc>
        <w:tc>
          <w:tcPr>
            <w:tcW w:w="1721" w:type="dxa"/>
            <w:vMerge/>
          </w:tcPr>
          <w:p w14:paraId="2117E5DC" w14:textId="77777777" w:rsidR="00AD764D" w:rsidRPr="007A3066" w:rsidRDefault="00AD764D" w:rsidP="002C5E13">
            <w:pPr>
              <w:pStyle w:val="FootnoteText"/>
              <w:jc w:val="center"/>
              <w:rPr>
                <w:rFonts w:ascii="Arial" w:hAnsi="Arial"/>
                <w:sz w:val="18"/>
                <w:lang w:val="fr-FR"/>
              </w:rPr>
            </w:pPr>
          </w:p>
        </w:tc>
        <w:tc>
          <w:tcPr>
            <w:tcW w:w="1787" w:type="dxa"/>
            <w:vMerge/>
          </w:tcPr>
          <w:p w14:paraId="2CD9E95D" w14:textId="77777777" w:rsidR="00AD764D" w:rsidRPr="007A3066" w:rsidRDefault="00AD764D" w:rsidP="002C5E13">
            <w:pPr>
              <w:pStyle w:val="FootnoteText"/>
              <w:jc w:val="center"/>
              <w:rPr>
                <w:rFonts w:ascii="Arial" w:hAnsi="Arial"/>
                <w:sz w:val="18"/>
                <w:lang w:val="fr-FR"/>
              </w:rPr>
            </w:pPr>
          </w:p>
        </w:tc>
        <w:tc>
          <w:tcPr>
            <w:tcW w:w="1220" w:type="dxa"/>
            <w:vMerge/>
          </w:tcPr>
          <w:p w14:paraId="3EDA505B" w14:textId="77777777" w:rsidR="00AD764D" w:rsidRPr="007A3066" w:rsidRDefault="00AD764D" w:rsidP="002C5E13">
            <w:pPr>
              <w:pStyle w:val="TAC"/>
              <w:rPr>
                <w:lang w:val="fr-FR"/>
              </w:rPr>
            </w:pPr>
          </w:p>
        </w:tc>
      </w:tr>
      <w:tr w:rsidR="00AD764D" w:rsidRPr="00F424E6" w14:paraId="2B2F268B" w14:textId="77777777" w:rsidTr="000A2074">
        <w:trPr>
          <w:jc w:val="center"/>
        </w:trPr>
        <w:tc>
          <w:tcPr>
            <w:tcW w:w="3332" w:type="dxa"/>
          </w:tcPr>
          <w:p w14:paraId="1A28FE76" w14:textId="709912EF" w:rsidR="00AD764D" w:rsidRPr="00816C4A" w:rsidRDefault="00AD764D" w:rsidP="002C5E13">
            <w:pPr>
              <w:pStyle w:val="TAL"/>
              <w:tabs>
                <w:tab w:val="left" w:pos="3012"/>
              </w:tabs>
              <w:rPr>
                <w:lang w:val="fr-FR"/>
              </w:rPr>
            </w:pPr>
            <w:r>
              <w:lastRenderedPageBreak/>
              <w:t>CAG</w:t>
            </w:r>
            <w:r w:rsidRPr="00816C4A">
              <w:t xml:space="preserve"> </w:t>
            </w:r>
            <w:r>
              <w:t xml:space="preserve">ID </w:t>
            </w:r>
            <w:r w:rsidRPr="001B7C50">
              <w:t>human-</w:t>
            </w:r>
            <w:r>
              <w:t>readable network name list</w:t>
            </w:r>
            <w:r>
              <w:rPr>
                <w:lang w:val="de-DE"/>
              </w:rPr>
              <w:t xml:space="preserve"> </w:t>
            </w:r>
            <w:r w:rsidRPr="00816C4A">
              <w:rPr>
                <w:lang w:val="de-DE"/>
              </w:rPr>
              <w:t>tag</w:t>
            </w:r>
          </w:p>
        </w:tc>
        <w:tc>
          <w:tcPr>
            <w:tcW w:w="1296" w:type="dxa"/>
            <w:vMerge/>
          </w:tcPr>
          <w:p w14:paraId="31B6A858" w14:textId="77777777" w:rsidR="00AD764D" w:rsidRPr="007A3066" w:rsidRDefault="00AD764D" w:rsidP="002C5E13">
            <w:pPr>
              <w:pStyle w:val="TAC"/>
              <w:rPr>
                <w:lang w:val="fr-FR"/>
              </w:rPr>
            </w:pPr>
          </w:p>
        </w:tc>
        <w:tc>
          <w:tcPr>
            <w:tcW w:w="1721" w:type="dxa"/>
            <w:vMerge/>
          </w:tcPr>
          <w:p w14:paraId="476509A4" w14:textId="77777777" w:rsidR="00AD764D" w:rsidRPr="007A3066" w:rsidRDefault="00AD764D" w:rsidP="002C5E13">
            <w:pPr>
              <w:pStyle w:val="FootnoteText"/>
              <w:jc w:val="center"/>
              <w:rPr>
                <w:rFonts w:ascii="Arial" w:hAnsi="Arial"/>
                <w:sz w:val="18"/>
                <w:lang w:val="fr-FR"/>
              </w:rPr>
            </w:pPr>
          </w:p>
        </w:tc>
        <w:tc>
          <w:tcPr>
            <w:tcW w:w="1787" w:type="dxa"/>
            <w:vMerge/>
          </w:tcPr>
          <w:p w14:paraId="0A2FB1F9" w14:textId="77777777" w:rsidR="00AD764D" w:rsidRPr="007A3066" w:rsidRDefault="00AD764D" w:rsidP="002C5E13">
            <w:pPr>
              <w:pStyle w:val="FootnoteText"/>
              <w:jc w:val="center"/>
              <w:rPr>
                <w:rFonts w:ascii="Arial" w:hAnsi="Arial"/>
                <w:sz w:val="18"/>
                <w:lang w:val="fr-FR"/>
              </w:rPr>
            </w:pPr>
          </w:p>
        </w:tc>
        <w:tc>
          <w:tcPr>
            <w:tcW w:w="1220" w:type="dxa"/>
            <w:vMerge/>
          </w:tcPr>
          <w:p w14:paraId="62CB4551" w14:textId="77777777" w:rsidR="00AD764D" w:rsidRPr="007A3066" w:rsidRDefault="00AD764D" w:rsidP="002C5E13">
            <w:pPr>
              <w:pStyle w:val="TAC"/>
              <w:rPr>
                <w:lang w:val="fr-FR"/>
              </w:rPr>
            </w:pPr>
          </w:p>
        </w:tc>
      </w:tr>
      <w:tr w:rsidR="00AD764D" w:rsidRPr="00F424E6" w14:paraId="56C9898C" w14:textId="77777777" w:rsidTr="000A2074">
        <w:trPr>
          <w:jc w:val="center"/>
        </w:trPr>
        <w:tc>
          <w:tcPr>
            <w:tcW w:w="3332" w:type="dxa"/>
          </w:tcPr>
          <w:p w14:paraId="6F880629" w14:textId="223C7DB1" w:rsidR="00AD764D" w:rsidRDefault="00AD764D" w:rsidP="00AD764D">
            <w:pPr>
              <w:pStyle w:val="TAL"/>
              <w:tabs>
                <w:tab w:val="left" w:pos="3012"/>
              </w:tabs>
            </w:pPr>
            <w:r>
              <w:t>NG-RAN Tracking Area Identification (TAC) list Identifier tag</w:t>
            </w:r>
          </w:p>
        </w:tc>
        <w:tc>
          <w:tcPr>
            <w:tcW w:w="1296" w:type="dxa"/>
            <w:vMerge/>
          </w:tcPr>
          <w:p w14:paraId="50615665" w14:textId="77777777" w:rsidR="00AD764D" w:rsidRPr="007A3066" w:rsidRDefault="00AD764D" w:rsidP="00AD764D">
            <w:pPr>
              <w:pStyle w:val="TAC"/>
              <w:rPr>
                <w:lang w:val="fr-FR"/>
              </w:rPr>
            </w:pPr>
          </w:p>
        </w:tc>
        <w:tc>
          <w:tcPr>
            <w:tcW w:w="1721" w:type="dxa"/>
            <w:vMerge/>
          </w:tcPr>
          <w:p w14:paraId="413C3224" w14:textId="77777777" w:rsidR="00AD764D" w:rsidRPr="007A3066" w:rsidRDefault="00AD764D" w:rsidP="00AD764D">
            <w:pPr>
              <w:pStyle w:val="FootnoteText"/>
              <w:jc w:val="center"/>
              <w:rPr>
                <w:rFonts w:ascii="Arial" w:hAnsi="Arial"/>
                <w:sz w:val="18"/>
                <w:lang w:val="fr-FR"/>
              </w:rPr>
            </w:pPr>
          </w:p>
        </w:tc>
        <w:tc>
          <w:tcPr>
            <w:tcW w:w="1787" w:type="dxa"/>
            <w:vMerge/>
          </w:tcPr>
          <w:p w14:paraId="3D5C5390" w14:textId="77777777" w:rsidR="00AD764D" w:rsidRPr="007A3066" w:rsidRDefault="00AD764D" w:rsidP="00AD764D">
            <w:pPr>
              <w:pStyle w:val="FootnoteText"/>
              <w:jc w:val="center"/>
              <w:rPr>
                <w:rFonts w:ascii="Arial" w:hAnsi="Arial"/>
                <w:sz w:val="18"/>
                <w:lang w:val="fr-FR"/>
              </w:rPr>
            </w:pPr>
          </w:p>
        </w:tc>
        <w:tc>
          <w:tcPr>
            <w:tcW w:w="1220" w:type="dxa"/>
            <w:vMerge/>
          </w:tcPr>
          <w:p w14:paraId="19FE95E7" w14:textId="77777777" w:rsidR="00AD764D" w:rsidRPr="007A3066" w:rsidRDefault="00AD764D" w:rsidP="00AD764D">
            <w:pPr>
              <w:pStyle w:val="TAC"/>
              <w:rPr>
                <w:lang w:val="fr-FR"/>
              </w:rPr>
            </w:pPr>
          </w:p>
        </w:tc>
      </w:tr>
      <w:tr w:rsidR="002C5E13" w14:paraId="6541C718"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15426CAD" w14:textId="77777777" w:rsidR="002C5E13" w:rsidRDefault="002C5E13" w:rsidP="002C5E13">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304FD2CF" w14:textId="77777777" w:rsidR="002C5E13" w:rsidRDefault="002C5E13" w:rsidP="002C5E13">
            <w:pPr>
              <w:pStyle w:val="TAC"/>
            </w:pPr>
            <w:r>
              <w:t>1</w:t>
            </w:r>
          </w:p>
        </w:tc>
        <w:tc>
          <w:tcPr>
            <w:tcW w:w="1721" w:type="dxa"/>
            <w:vMerge w:val="restart"/>
            <w:tcBorders>
              <w:top w:val="single" w:sz="6" w:space="0" w:color="auto"/>
              <w:left w:val="single" w:sz="6" w:space="0" w:color="auto"/>
              <w:right w:val="single" w:sz="6" w:space="0" w:color="auto"/>
            </w:tcBorders>
          </w:tcPr>
          <w:p w14:paraId="01571E41" w14:textId="77777777" w:rsidR="002C5E13" w:rsidRDefault="002C5E13" w:rsidP="002C5E13">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063048EE" w14:textId="77777777" w:rsidR="002C5E13" w:rsidRDefault="002C5E13" w:rsidP="002C5E13">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056A977A" w14:textId="77777777" w:rsidR="002C5E13" w:rsidRDefault="002C5E13" w:rsidP="002C5E13">
            <w:pPr>
              <w:pStyle w:val="TAC"/>
            </w:pPr>
            <w:r>
              <w:t>yes</w:t>
            </w:r>
          </w:p>
        </w:tc>
      </w:tr>
      <w:tr w:rsidR="002C5E13" w14:paraId="618FF6E9"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277FBEE3" w14:textId="77777777" w:rsidR="002C5E13" w:rsidRDefault="002C5E13" w:rsidP="002C5E13">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p>
        </w:tc>
        <w:tc>
          <w:tcPr>
            <w:tcW w:w="1296" w:type="dxa"/>
            <w:vMerge/>
            <w:tcBorders>
              <w:left w:val="single" w:sz="6" w:space="0" w:color="auto"/>
              <w:bottom w:val="single" w:sz="6" w:space="0" w:color="auto"/>
              <w:right w:val="single" w:sz="6" w:space="0" w:color="auto"/>
            </w:tcBorders>
          </w:tcPr>
          <w:p w14:paraId="6ACAC056" w14:textId="77777777" w:rsidR="002C5E13" w:rsidRDefault="002C5E13" w:rsidP="002C5E13">
            <w:pPr>
              <w:pStyle w:val="TAC"/>
            </w:pPr>
          </w:p>
        </w:tc>
        <w:tc>
          <w:tcPr>
            <w:tcW w:w="1721" w:type="dxa"/>
            <w:vMerge/>
            <w:tcBorders>
              <w:left w:val="single" w:sz="6" w:space="0" w:color="auto"/>
              <w:bottom w:val="single" w:sz="6" w:space="0" w:color="auto"/>
              <w:right w:val="single" w:sz="6" w:space="0" w:color="auto"/>
            </w:tcBorders>
          </w:tcPr>
          <w:p w14:paraId="7F419415" w14:textId="77777777" w:rsidR="002C5E13" w:rsidRDefault="002C5E13" w:rsidP="002C5E13">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1DAD8C0" w14:textId="77777777" w:rsidR="002C5E13" w:rsidRDefault="002C5E13" w:rsidP="002C5E13">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B9FF9D" w14:textId="77777777" w:rsidR="002C5E13" w:rsidRDefault="002C5E13" w:rsidP="002C5E13">
            <w:pPr>
              <w:pStyle w:val="TAC"/>
            </w:pPr>
          </w:p>
        </w:tc>
      </w:tr>
      <w:tr w:rsidR="002C5E13" w14:paraId="014E68AB" w14:textId="77777777" w:rsidTr="000A207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B00306B" w14:textId="77777777" w:rsidR="002C5E13" w:rsidRDefault="002C5E13" w:rsidP="002C5E13">
            <w:pPr>
              <w:pStyle w:val="TAC"/>
              <w:ind w:left="824" w:hanging="824"/>
              <w:jc w:val="left"/>
            </w:pPr>
            <w:r>
              <w:rPr>
                <w:szCs w:val="18"/>
              </w:rPr>
              <w:t>NOTE:</w:t>
            </w:r>
            <w:r>
              <w:rPr>
                <w:szCs w:val="18"/>
              </w:rPr>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019"/>
    </w:tbl>
    <w:p w14:paraId="38121BE6" w14:textId="77777777" w:rsidR="005355DD" w:rsidRDefault="005355DD" w:rsidP="005355DD"/>
    <w:p w14:paraId="3CB46DE3" w14:textId="29C50DBD" w:rsidR="00E86E7B" w:rsidRPr="00816C4A" w:rsidRDefault="00E86E7B" w:rsidP="005355DD">
      <w:pPr>
        <w:pStyle w:val="Heading2"/>
      </w:pPr>
      <w:bookmarkStart w:id="4020" w:name="_Toc138673085"/>
      <w:r w:rsidRPr="00816C4A">
        <w:t>9.4</w:t>
      </w:r>
      <w:r>
        <w:tab/>
      </w:r>
      <w:r w:rsidRPr="00816C4A">
        <w:t>Type of Command and Next Action Indicator</w:t>
      </w:r>
      <w:bookmarkEnd w:id="4010"/>
      <w:bookmarkEnd w:id="4011"/>
      <w:bookmarkEnd w:id="4012"/>
      <w:bookmarkEnd w:id="4013"/>
      <w:bookmarkEnd w:id="4014"/>
      <w:bookmarkEnd w:id="4015"/>
      <w:bookmarkEnd w:id="4016"/>
      <w:bookmarkEnd w:id="4017"/>
      <w:bookmarkEnd w:id="4020"/>
    </w:p>
    <w:p w14:paraId="70E86000" w14:textId="77777777" w:rsidR="00E86E7B" w:rsidRPr="00816C4A" w:rsidRDefault="00E86E7B" w:rsidP="00E86E7B">
      <w:pPr>
        <w:keepNext/>
      </w:pPr>
      <w:r w:rsidRPr="00816C4A">
        <w:t>The table below shows the values which shall be used for Type of Command coding (see clause 8.6) and Next Action Indicator coding (see clause 8.24) in addition to those defined in ETSI TS 102 223 [32] clause 9.4.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21" w:name="_Toc3201104"/>
    </w:p>
    <w:p w14:paraId="62D9A7FC" w14:textId="77777777" w:rsidR="00E86E7B" w:rsidRPr="00816C4A" w:rsidRDefault="00E86E7B" w:rsidP="00E86E7B">
      <w:pPr>
        <w:pStyle w:val="Heading1"/>
      </w:pPr>
      <w:bookmarkStart w:id="4022" w:name="_Toc20392847"/>
      <w:bookmarkStart w:id="4023" w:name="_Toc27774494"/>
      <w:bookmarkStart w:id="4024" w:name="_Toc36482954"/>
      <w:bookmarkStart w:id="4025" w:name="_Toc36484616"/>
      <w:bookmarkStart w:id="4026" w:name="_Toc44933546"/>
      <w:bookmarkStart w:id="4027" w:name="_Toc50972499"/>
      <w:bookmarkStart w:id="4028" w:name="_Toc57105253"/>
      <w:bookmarkStart w:id="4029" w:name="_Toc138673086"/>
      <w:r w:rsidRPr="00816C4A">
        <w:t>10</w:t>
      </w:r>
      <w:r w:rsidRPr="00816C4A">
        <w:tab/>
        <w:t>Allowed Type of command and Device identity combinations</w:t>
      </w:r>
      <w:bookmarkEnd w:id="4021"/>
      <w:bookmarkEnd w:id="4022"/>
      <w:bookmarkEnd w:id="4023"/>
      <w:bookmarkEnd w:id="4024"/>
      <w:bookmarkEnd w:id="4025"/>
      <w:bookmarkEnd w:id="4026"/>
      <w:bookmarkEnd w:id="4027"/>
      <w:bookmarkEnd w:id="4028"/>
      <w:bookmarkEnd w:id="4029"/>
    </w:p>
    <w:p w14:paraId="530E526D" w14:textId="77777777" w:rsidR="00E86E7B" w:rsidRPr="00816C4A" w:rsidRDefault="00E86E7B" w:rsidP="00E86E7B">
      <w:r w:rsidRPr="00816C4A">
        <w:t>Only certain types of commands can be issued with certain device identities. These combinations are defined below, in addition to ETSI TS 102 223 [32] clause 10.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30" w:name="_Toc3201105"/>
      <w:bookmarkStart w:id="4031" w:name="_Toc20392848"/>
      <w:bookmarkStart w:id="4032" w:name="_Toc27774495"/>
      <w:bookmarkStart w:id="4033" w:name="_Toc36482955"/>
      <w:bookmarkStart w:id="4034" w:name="_Toc36484617"/>
      <w:bookmarkStart w:id="4035" w:name="_Toc44933547"/>
      <w:bookmarkStart w:id="4036" w:name="_Toc50972500"/>
      <w:bookmarkStart w:id="4037" w:name="_Toc57105254"/>
      <w:bookmarkStart w:id="4038" w:name="_Toc138673087"/>
      <w:r w:rsidRPr="00816C4A">
        <w:t>11</w:t>
      </w:r>
      <w:r w:rsidRPr="00816C4A">
        <w:tab/>
        <w:t>Security requirements</w:t>
      </w:r>
      <w:bookmarkEnd w:id="4030"/>
      <w:bookmarkEnd w:id="4031"/>
      <w:bookmarkEnd w:id="4032"/>
      <w:bookmarkEnd w:id="4033"/>
      <w:bookmarkEnd w:id="4034"/>
      <w:bookmarkEnd w:id="4035"/>
      <w:bookmarkEnd w:id="4036"/>
      <w:bookmarkEnd w:id="4037"/>
      <w:bookmarkEnd w:id="4038"/>
    </w:p>
    <w:p w14:paraId="34FBE4BA" w14:textId="77777777" w:rsidR="00E86E7B" w:rsidRPr="00816C4A" w:rsidRDefault="00E86E7B" w:rsidP="00E86E7B">
      <w:r w:rsidRPr="00816C4A">
        <w:t>TS 31.115 [41] and TS 31.116 [51] specify standardized methods of securing the content of application messages. If it is necessary to secure application messaging to Toolkit applications, then TS 31.115 [41] and TS 31.116 [51]  may be used.</w:t>
      </w:r>
    </w:p>
    <w:p w14:paraId="3E827775" w14:textId="77777777" w:rsidR="00E86E7B" w:rsidRPr="00816C4A" w:rsidRDefault="00E86E7B" w:rsidP="00E86E7B">
      <w:pPr>
        <w:pStyle w:val="Heading8"/>
        <w:keepNext w:val="0"/>
        <w:keepLines w:val="0"/>
      </w:pPr>
      <w:r w:rsidRPr="00816C4A">
        <w:br w:type="page"/>
      </w:r>
      <w:bookmarkStart w:id="4039" w:name="_Toc3201106"/>
      <w:bookmarkStart w:id="4040" w:name="_Toc20392849"/>
      <w:bookmarkStart w:id="4041" w:name="_Toc27774496"/>
      <w:bookmarkStart w:id="4042" w:name="_Toc36482956"/>
      <w:bookmarkStart w:id="4043" w:name="_Toc36484618"/>
      <w:bookmarkStart w:id="4044" w:name="_Toc44933548"/>
      <w:bookmarkStart w:id="4045" w:name="_Toc50972501"/>
      <w:bookmarkStart w:id="4046" w:name="_Toc57105255"/>
      <w:bookmarkStart w:id="4047" w:name="_Toc138673088"/>
      <w:r w:rsidRPr="00816C4A">
        <w:lastRenderedPageBreak/>
        <w:t>Annex A (normative):</w:t>
      </w:r>
      <w:r w:rsidRPr="00816C4A">
        <w:br/>
        <w:t>Support of USAT by Mobile Equipment</w:t>
      </w:r>
      <w:bookmarkEnd w:id="4039"/>
      <w:bookmarkEnd w:id="4040"/>
      <w:bookmarkEnd w:id="4041"/>
      <w:bookmarkEnd w:id="4042"/>
      <w:bookmarkEnd w:id="4043"/>
      <w:bookmarkEnd w:id="4044"/>
      <w:bookmarkEnd w:id="4045"/>
      <w:bookmarkEnd w:id="4046"/>
      <w:bookmarkEnd w:id="4047"/>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32BFF83E" w14:textId="77777777" w:rsidR="00E86E7B" w:rsidRPr="00816C4A" w:rsidRDefault="00E86E7B" w:rsidP="00B27DCC">
            <w:pPr>
              <w:pStyle w:val="TAL"/>
            </w:pPr>
            <w:r w:rsidRPr="00816C4A">
              <w:t xml:space="preserve">See TS 102 223 [32]. </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77777777" w:rsidR="00E86E7B" w:rsidRPr="00816C4A" w:rsidRDefault="00E86E7B" w:rsidP="00B27DCC">
            <w:pPr>
              <w:pStyle w:val="TAL"/>
            </w:pPr>
            <w:r w:rsidRPr="00816C4A">
              <w:t>See TS 102 223 [32]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77777777" w:rsidR="00E86E7B" w:rsidRPr="00816C4A" w:rsidRDefault="00E86E7B" w:rsidP="00B27DCC">
            <w:pPr>
              <w:pStyle w:val="TAL"/>
            </w:pPr>
            <w:r w:rsidRPr="00816C4A">
              <w:t>See TS 102 223 [32]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77777777" w:rsidR="00E86E7B" w:rsidRPr="00816C4A" w:rsidRDefault="00E86E7B" w:rsidP="00B27DCC">
            <w:pPr>
              <w:pStyle w:val="TAL"/>
            </w:pPr>
            <w:r w:rsidRPr="00816C4A">
              <w:t>See TS 102 223 [32]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77777777" w:rsidR="00E86E7B" w:rsidRPr="00816C4A" w:rsidRDefault="00E86E7B" w:rsidP="00B27DCC">
            <w:pPr>
              <w:pStyle w:val="TAL"/>
            </w:pPr>
            <w:r w:rsidRPr="00816C4A">
              <w:t>See TS 102 223 [32]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Proactive command : Provide Local Information (H(e)NB surrounding macrocells)</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77777777" w:rsidR="00E86E7B" w:rsidRPr="00816C4A" w:rsidRDefault="00E86E7B" w:rsidP="00B27DCC">
            <w:pPr>
              <w:pStyle w:val="TAL"/>
            </w:pPr>
            <w:r w:rsidRPr="00816C4A">
              <w:t>Indication of subsequent link with same Network Access Name in CLOSE CHANNEL. See TS 102 223 [32]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77777777" w:rsidR="00E86E7B" w:rsidRPr="00816C4A" w:rsidRDefault="00E86E7B" w:rsidP="00B27DCC">
            <w:pPr>
              <w:pStyle w:val="TAL"/>
            </w:pPr>
            <w:r w:rsidRPr="00816C4A">
              <w:t>DNS server address request for OPEN CHANNEL. See TS 102 223 [32]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77777777" w:rsidR="00E86E7B" w:rsidRPr="00816C4A" w:rsidRDefault="00E86E7B" w:rsidP="00B27DCC">
            <w:pPr>
              <w:pStyle w:val="TAL"/>
            </w:pPr>
            <w:r w:rsidRPr="00816C4A">
              <w:t>Proactive command: LAUNCH BROWSER. See TS 102 223 [32]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77777777" w:rsidR="00E86E7B" w:rsidRPr="00816C4A" w:rsidRDefault="00E86E7B" w:rsidP="00B27DCC">
            <w:pPr>
              <w:pStyle w:val="TAL"/>
            </w:pPr>
            <w:r w:rsidRPr="00816C4A">
              <w:t>See TS 102 223 [32]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77777777" w:rsidR="00E86E7B" w:rsidRPr="00816C4A" w:rsidRDefault="00E86E7B" w:rsidP="00B27DCC">
            <w:pPr>
              <w:pStyle w:val="TAL"/>
            </w:pPr>
            <w:r w:rsidRPr="00816C4A">
              <w:t>Event download: Poll Interval Negotiation. See TS 102 223 [32]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5EE5D351" w14:textId="77777777" w:rsidR="00E86E7B" w:rsidRPr="00816C4A" w:rsidRDefault="00E86E7B" w:rsidP="00B27DCC">
            <w:pPr>
              <w:pStyle w:val="TAL"/>
            </w:pPr>
            <w:r w:rsidRPr="00816C4A">
              <w:rPr>
                <w:rFonts w:cs="Arial"/>
                <w:lang w:val="en-US"/>
              </w:rPr>
              <w:t>Proactive Command: REFRESH with "Application Update" mode.</w:t>
            </w:r>
            <w:r w:rsidRPr="00816C4A">
              <w:t xml:space="preserve"> See TS 102 223 [32]</w:t>
            </w:r>
          </w:p>
        </w:tc>
      </w:tr>
      <w:tr w:rsidR="002C5E13"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2C5E13" w:rsidRPr="00816C4A" w:rsidRDefault="002C5E13" w:rsidP="002C5E13">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55B33BC5" w14:textId="30620A0D" w:rsidR="002C5E13" w:rsidRDefault="002C5E13" w:rsidP="002C5E13">
            <w:pPr>
              <w:pStyle w:val="TAL"/>
            </w:pPr>
            <w:r>
              <w:t>Proactive command : Provide Local Information (CAG</w:t>
            </w:r>
            <w:r w:rsidRPr="00816C4A">
              <w:t xml:space="preserve"> </w:t>
            </w:r>
            <w:r>
              <w:t>information</w:t>
            </w:r>
            <w:r w:rsidRPr="00816C4A">
              <w:t xml:space="preserve"> list</w:t>
            </w:r>
            <w:r>
              <w:t>)</w:t>
            </w:r>
          </w:p>
          <w:p w14:paraId="320B4D38" w14:textId="5808CE7B" w:rsidR="002C5E13" w:rsidRPr="00816C4A" w:rsidRDefault="002C5E13" w:rsidP="002C5E13">
            <w:pPr>
              <w:pStyle w:val="TAL"/>
            </w:pPr>
            <w:r>
              <w:t>Event download : CAG cell selection</w:t>
            </w:r>
          </w:p>
        </w:tc>
      </w:tr>
      <w:tr w:rsidR="00E86E7B"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77777777" w:rsidR="00E86E7B" w:rsidRPr="00816C4A" w:rsidRDefault="00E86E7B" w:rsidP="00B27DCC">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14:paraId="3C6F68CE" w14:textId="77777777" w:rsidR="00E86E7B" w:rsidRPr="00816C4A" w:rsidRDefault="00E86E7B" w:rsidP="00B27DCC">
            <w:pPr>
              <w:pStyle w:val="TAL"/>
            </w:pPr>
            <w:r w:rsidRPr="00816C4A">
              <w:t>Reserved for 3GPP (for future usage)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76C27375" w14:textId="77777777" w:rsidR="00E86E7B" w:rsidRPr="00816C4A" w:rsidRDefault="00E86E7B" w:rsidP="00B27DCC">
            <w:pPr>
              <w:pStyle w:val="TAL"/>
            </w:pPr>
            <w:r w:rsidRPr="00816C4A">
              <w:rPr>
                <w:rFonts w:cs="Arial"/>
              </w:rPr>
              <w:t xml:space="preserve">Proactive command: eUICC OPERATION. </w:t>
            </w:r>
            <w:r w:rsidRPr="00816C4A">
              <w:t>See TS 102 223 [32]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48" w:name="_Toc3201107"/>
      <w:bookmarkStart w:id="4049" w:name="_Toc20392850"/>
      <w:bookmarkStart w:id="4050" w:name="_Toc27774497"/>
      <w:bookmarkStart w:id="4051" w:name="_Toc36482957"/>
      <w:bookmarkStart w:id="4052" w:name="_Toc36484619"/>
      <w:bookmarkStart w:id="4053" w:name="_Toc44933549"/>
      <w:bookmarkStart w:id="4054" w:name="_Toc50972502"/>
      <w:bookmarkStart w:id="4055" w:name="_Toc57105256"/>
      <w:bookmarkStart w:id="4056" w:name="_Toc138673089"/>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4048"/>
      <w:bookmarkEnd w:id="4049"/>
      <w:bookmarkEnd w:id="4050"/>
      <w:bookmarkEnd w:id="4051"/>
      <w:bookmarkEnd w:id="4052"/>
      <w:bookmarkEnd w:id="4053"/>
      <w:bookmarkEnd w:id="4054"/>
      <w:bookmarkEnd w:id="4055"/>
      <w:bookmarkEnd w:id="4056"/>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57" w:name="_Toc3201108"/>
      <w:bookmarkStart w:id="4058" w:name="_Toc20392851"/>
      <w:bookmarkStart w:id="4059" w:name="_Toc27774498"/>
      <w:bookmarkStart w:id="4060" w:name="_Toc36482958"/>
      <w:bookmarkStart w:id="4061" w:name="_Toc36484620"/>
      <w:bookmarkStart w:id="4062" w:name="_Toc44933550"/>
      <w:bookmarkStart w:id="4063" w:name="_Toc50972503"/>
      <w:bookmarkStart w:id="4064" w:name="_Toc57105257"/>
      <w:bookmarkStart w:id="4065" w:name="_Toc138673090"/>
      <w:r w:rsidRPr="00816C4A">
        <w:lastRenderedPageBreak/>
        <w:t>Annex C (normative):</w:t>
      </w:r>
      <w:r w:rsidRPr="00816C4A">
        <w:br/>
        <w:t>Structure of USAT communications</w:t>
      </w:r>
      <w:bookmarkEnd w:id="4057"/>
      <w:bookmarkEnd w:id="4058"/>
      <w:bookmarkEnd w:id="4059"/>
      <w:bookmarkEnd w:id="4060"/>
      <w:bookmarkEnd w:id="4061"/>
      <w:bookmarkEnd w:id="4062"/>
      <w:bookmarkEnd w:id="4063"/>
      <w:bookmarkEnd w:id="4064"/>
      <w:bookmarkEnd w:id="4065"/>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66" w:name="_Toc3201109"/>
      <w:bookmarkStart w:id="4067" w:name="_Toc20392852"/>
      <w:bookmarkStart w:id="4068" w:name="_Toc27774499"/>
      <w:bookmarkStart w:id="4069" w:name="_Toc36482959"/>
      <w:bookmarkStart w:id="4070" w:name="_Toc36484621"/>
      <w:bookmarkStart w:id="4071" w:name="_Toc44933551"/>
      <w:bookmarkStart w:id="4072" w:name="_Toc50972504"/>
      <w:bookmarkStart w:id="4073" w:name="_Toc57105258"/>
      <w:bookmarkStart w:id="4074" w:name="_Toc138673091"/>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4066"/>
      <w:bookmarkEnd w:id="4067"/>
      <w:bookmarkEnd w:id="4068"/>
      <w:bookmarkEnd w:id="4069"/>
      <w:bookmarkEnd w:id="4070"/>
      <w:bookmarkEnd w:id="4071"/>
      <w:bookmarkEnd w:id="4072"/>
      <w:bookmarkEnd w:id="4073"/>
      <w:bookmarkEnd w:id="4074"/>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075" w:name="_Toc3201110"/>
      <w:bookmarkStart w:id="4076" w:name="_Toc20392853"/>
      <w:bookmarkStart w:id="4077" w:name="_Toc27774500"/>
      <w:bookmarkStart w:id="4078" w:name="_Toc36482960"/>
      <w:bookmarkStart w:id="4079" w:name="_Toc36484622"/>
      <w:bookmarkStart w:id="4080" w:name="_Toc44933552"/>
      <w:bookmarkStart w:id="4081" w:name="_Toc50972505"/>
      <w:bookmarkStart w:id="4082" w:name="_Toc57105259"/>
      <w:bookmarkStart w:id="4083" w:name="_Toc138673092"/>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075"/>
      <w:bookmarkEnd w:id="4076"/>
      <w:bookmarkEnd w:id="4077"/>
      <w:bookmarkEnd w:id="4078"/>
      <w:bookmarkEnd w:id="4079"/>
      <w:bookmarkEnd w:id="4080"/>
      <w:bookmarkEnd w:id="4081"/>
      <w:bookmarkEnd w:id="4082"/>
      <w:bookmarkEnd w:id="4083"/>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084" w:name="_Toc3201111"/>
      <w:bookmarkStart w:id="4085" w:name="_Toc20392854"/>
      <w:bookmarkStart w:id="4086" w:name="_Toc27774501"/>
      <w:bookmarkStart w:id="4087" w:name="_Toc36482961"/>
      <w:bookmarkStart w:id="4088" w:name="_Toc36484623"/>
      <w:bookmarkStart w:id="4089" w:name="_Toc44933553"/>
      <w:bookmarkStart w:id="4090" w:name="_Toc50972506"/>
      <w:bookmarkStart w:id="4091" w:name="_Toc57105260"/>
      <w:bookmarkStart w:id="4092" w:name="_Toc138673093"/>
      <w:r w:rsidRPr="00816C4A">
        <w:lastRenderedPageBreak/>
        <w:t>Annex F (</w:t>
      </w:r>
      <w:smartTag w:uri="urn:schemas-microsoft-com:office:smarttags" w:element="PersonName">
        <w:r w:rsidRPr="00816C4A">
          <w:t>info</w:t>
        </w:r>
      </w:smartTag>
      <w:r w:rsidRPr="00816C4A">
        <w:t>rmative):</w:t>
      </w:r>
      <w:r w:rsidRPr="00816C4A">
        <w:br/>
        <w:t>Monitoring of events</w:t>
      </w:r>
      <w:bookmarkEnd w:id="4084"/>
      <w:bookmarkEnd w:id="4085"/>
      <w:bookmarkEnd w:id="4086"/>
      <w:bookmarkEnd w:id="4087"/>
      <w:bookmarkEnd w:id="4088"/>
      <w:bookmarkEnd w:id="4089"/>
      <w:bookmarkEnd w:id="4090"/>
      <w:bookmarkEnd w:id="4091"/>
      <w:bookmarkEnd w:id="4092"/>
    </w:p>
    <w:p w14:paraId="71E421B9" w14:textId="77777777" w:rsidR="002C5E13" w:rsidRPr="00816C4A" w:rsidRDefault="002C5E13" w:rsidP="002C5E13">
      <w:pPr>
        <w:keepNext/>
        <w:keepLines/>
      </w:pPr>
      <w:r w:rsidRPr="00816C4A">
        <w:t>In addition to ETSI TS 102 223 [32] Annex F. , the following is defined:</w:t>
      </w:r>
    </w:p>
    <w:p w14:paraId="57EEA480" w14:textId="77777777" w:rsidR="002C5E13" w:rsidRPr="00816C4A" w:rsidRDefault="002C5E13" w:rsidP="002C5E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2C5E13" w:rsidRPr="00816C4A" w14:paraId="1F1827F9"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929AAB9" w14:textId="77777777" w:rsidR="002C5E13" w:rsidRPr="00816C4A" w:rsidRDefault="002C5E13" w:rsidP="00C5562E">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4E876E72" w14:textId="77777777" w:rsidR="002C5E13" w:rsidRPr="00816C4A" w:rsidRDefault="002C5E13" w:rsidP="00C5562E">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3CA4F357" w14:textId="77777777" w:rsidR="002C5E13" w:rsidRPr="00816C4A" w:rsidRDefault="002C5E13" w:rsidP="00C5562E">
            <w:pPr>
              <w:pStyle w:val="TAH"/>
              <w:rPr>
                <w:lang w:eastAsia="en-GB"/>
              </w:rPr>
            </w:pPr>
            <w:r w:rsidRPr="00816C4A">
              <w:rPr>
                <w:lang w:eastAsia="en-GB"/>
              </w:rPr>
              <w:t>Reported once</w:t>
            </w:r>
          </w:p>
        </w:tc>
      </w:tr>
      <w:tr w:rsidR="002C5E13" w:rsidRPr="00816C4A" w14:paraId="18A71098"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CC24D5A" w14:textId="77777777" w:rsidR="002C5E13" w:rsidRPr="00816C4A" w:rsidRDefault="002C5E13" w:rsidP="00C5562E">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51E63FD"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9EEC923" w14:textId="77777777" w:rsidR="002C5E13" w:rsidRPr="00816C4A" w:rsidRDefault="002C5E13" w:rsidP="00C5562E">
            <w:pPr>
              <w:pStyle w:val="TAC"/>
              <w:ind w:left="284" w:hanging="284"/>
              <w:rPr>
                <w:lang w:eastAsia="en-GB"/>
              </w:rPr>
            </w:pPr>
          </w:p>
        </w:tc>
      </w:tr>
      <w:tr w:rsidR="002C5E13" w:rsidRPr="00816C4A" w14:paraId="4BB606CA"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5C3458A1" w14:textId="77777777" w:rsidR="002C5E13" w:rsidRPr="00816C4A" w:rsidRDefault="002C5E13" w:rsidP="00C5562E">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5F39084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9FF8C4C" w14:textId="77777777" w:rsidR="002C5E13" w:rsidRPr="00816C4A" w:rsidRDefault="002C5E13" w:rsidP="00C5562E">
            <w:pPr>
              <w:pStyle w:val="TAC"/>
              <w:ind w:left="284" w:hanging="284"/>
              <w:rPr>
                <w:lang w:eastAsia="en-GB"/>
              </w:rPr>
            </w:pPr>
          </w:p>
        </w:tc>
      </w:tr>
      <w:tr w:rsidR="002C5E13" w:rsidRPr="00816C4A" w14:paraId="71AADFB4"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212F62A7" w14:textId="77777777" w:rsidR="002C5E13" w:rsidRPr="00816C4A" w:rsidRDefault="002C5E13" w:rsidP="00C5562E">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1E87065"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D2C905C" w14:textId="77777777" w:rsidR="002C5E13" w:rsidRPr="00816C4A" w:rsidRDefault="002C5E13" w:rsidP="00C5562E">
            <w:pPr>
              <w:pStyle w:val="TAC"/>
              <w:ind w:left="284" w:hanging="284"/>
              <w:rPr>
                <w:lang w:eastAsia="en-GB"/>
              </w:rPr>
            </w:pPr>
          </w:p>
        </w:tc>
      </w:tr>
      <w:tr w:rsidR="002C5E13" w:rsidRPr="00816C4A" w14:paraId="32EFB3FB"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4354E4C4" w14:textId="77777777" w:rsidR="002C5E13" w:rsidRPr="00816C4A" w:rsidRDefault="002C5E13" w:rsidP="00C5562E">
            <w:pPr>
              <w:pStyle w:val="TAC"/>
              <w:ind w:left="284" w:hanging="284"/>
              <w:jc w:val="left"/>
              <w:rPr>
                <w:lang w:eastAsia="en-GB"/>
              </w:rPr>
            </w:pPr>
            <w:r w:rsidRPr="00816C4A">
              <w:rPr>
                <w:lang w:eastAsia="en-GB"/>
              </w:rPr>
              <w:t>C</w:t>
            </w:r>
            <w:r>
              <w:rPr>
                <w:lang w:eastAsia="en-GB"/>
              </w:rPr>
              <w:t>A</w:t>
            </w:r>
            <w:r w:rsidRPr="00816C4A">
              <w:rPr>
                <w:lang w:eastAsia="en-GB"/>
              </w:rPr>
              <w:t>G cell selection</w:t>
            </w:r>
          </w:p>
        </w:tc>
        <w:tc>
          <w:tcPr>
            <w:tcW w:w="2551" w:type="dxa"/>
            <w:tcBorders>
              <w:top w:val="single" w:sz="6" w:space="0" w:color="auto"/>
              <w:left w:val="single" w:sz="6" w:space="0" w:color="auto"/>
              <w:bottom w:val="single" w:sz="6" w:space="0" w:color="auto"/>
              <w:right w:val="single" w:sz="6" w:space="0" w:color="auto"/>
            </w:tcBorders>
          </w:tcPr>
          <w:p w14:paraId="2AD90E1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3FE6EDB" w14:textId="77777777" w:rsidR="002C5E13" w:rsidRPr="00816C4A" w:rsidRDefault="002C5E13" w:rsidP="00C5562E">
            <w:pPr>
              <w:pStyle w:val="TAC"/>
              <w:ind w:left="284" w:hanging="284"/>
              <w:rPr>
                <w:lang w:eastAsia="en-GB"/>
              </w:rPr>
            </w:pPr>
          </w:p>
        </w:tc>
      </w:tr>
    </w:tbl>
    <w:p w14:paraId="30D877A8" w14:textId="77777777" w:rsidR="002C5E13" w:rsidRPr="00816C4A" w:rsidRDefault="002C5E13" w:rsidP="002C5E13"/>
    <w:p w14:paraId="484E22EA" w14:textId="77777777" w:rsidR="00E86E7B" w:rsidRPr="00816C4A" w:rsidRDefault="00E86E7B" w:rsidP="00E86E7B">
      <w:pPr>
        <w:pStyle w:val="Heading8"/>
      </w:pPr>
      <w:r w:rsidRPr="00816C4A">
        <w:br w:type="page"/>
      </w:r>
      <w:bookmarkStart w:id="4093" w:name="_Toc3201112"/>
      <w:bookmarkStart w:id="4094" w:name="_Toc20392855"/>
      <w:bookmarkStart w:id="4095" w:name="_Toc27774502"/>
      <w:bookmarkStart w:id="4096" w:name="_Toc36482962"/>
      <w:bookmarkStart w:id="4097" w:name="_Toc36484624"/>
      <w:bookmarkStart w:id="4098" w:name="_Toc44933554"/>
      <w:bookmarkStart w:id="4099" w:name="_Toc50972507"/>
      <w:bookmarkStart w:id="4100" w:name="_Toc57105261"/>
      <w:bookmarkStart w:id="4101" w:name="_Toc138673094"/>
      <w:r w:rsidRPr="00816C4A">
        <w:lastRenderedPageBreak/>
        <w:t>Annex G (normative):</w:t>
      </w:r>
      <w:r w:rsidRPr="00816C4A">
        <w:br/>
        <w:t>Support of Multiple Card Operation</w:t>
      </w:r>
      <w:bookmarkEnd w:id="4093"/>
      <w:bookmarkEnd w:id="4094"/>
      <w:bookmarkEnd w:id="4095"/>
      <w:bookmarkEnd w:id="4096"/>
      <w:bookmarkEnd w:id="4097"/>
      <w:bookmarkEnd w:id="4098"/>
      <w:bookmarkEnd w:id="4099"/>
      <w:bookmarkEnd w:id="4100"/>
      <w:bookmarkEnd w:id="4101"/>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02" w:name="_Toc3201113"/>
      <w:bookmarkStart w:id="4103" w:name="_Toc20392856"/>
      <w:bookmarkStart w:id="4104" w:name="_Toc27774503"/>
      <w:bookmarkStart w:id="4105" w:name="_Toc36482963"/>
      <w:bookmarkStart w:id="4106" w:name="_Toc36484625"/>
      <w:bookmarkStart w:id="4107" w:name="_Toc44933555"/>
      <w:bookmarkStart w:id="4108" w:name="_Toc50972508"/>
      <w:bookmarkStart w:id="4109" w:name="_Toc57105262"/>
      <w:bookmarkStart w:id="4110" w:name="_Toc138673095"/>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4102"/>
      <w:bookmarkEnd w:id="4103"/>
      <w:bookmarkEnd w:id="4104"/>
      <w:bookmarkEnd w:id="4105"/>
      <w:bookmarkEnd w:id="4106"/>
      <w:bookmarkEnd w:id="4107"/>
      <w:bookmarkEnd w:id="4108"/>
      <w:bookmarkEnd w:id="4109"/>
      <w:bookmarkEnd w:id="4110"/>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11" w:name="_Toc3201114"/>
      <w:bookmarkStart w:id="4112" w:name="_Toc20392857"/>
      <w:bookmarkStart w:id="4113" w:name="_Toc27774504"/>
      <w:bookmarkStart w:id="4114" w:name="_Toc36482964"/>
      <w:bookmarkStart w:id="4115" w:name="_Toc36484626"/>
      <w:bookmarkStart w:id="4116" w:name="_Toc44933556"/>
      <w:bookmarkStart w:id="4117" w:name="_Toc50972509"/>
      <w:bookmarkStart w:id="4118" w:name="_Toc57105263"/>
      <w:bookmarkStart w:id="4119" w:name="_Toc138673096"/>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4111"/>
      <w:bookmarkEnd w:id="4112"/>
      <w:bookmarkEnd w:id="4113"/>
      <w:bookmarkEnd w:id="4114"/>
      <w:bookmarkEnd w:id="4115"/>
      <w:bookmarkEnd w:id="4116"/>
      <w:bookmarkEnd w:id="4117"/>
      <w:bookmarkEnd w:id="4118"/>
      <w:bookmarkEnd w:id="4119"/>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20" w:name="_Toc3201115"/>
      <w:bookmarkStart w:id="4121" w:name="_Toc20392858"/>
      <w:bookmarkStart w:id="4122" w:name="_Toc27774505"/>
      <w:bookmarkStart w:id="4123" w:name="_Toc36482965"/>
      <w:bookmarkStart w:id="4124" w:name="_Toc36484627"/>
      <w:bookmarkStart w:id="4125" w:name="_Toc44933557"/>
      <w:bookmarkStart w:id="4126" w:name="_Toc50972510"/>
      <w:bookmarkStart w:id="4127" w:name="_Toc57105264"/>
      <w:bookmarkStart w:id="4128" w:name="_Toc138673097"/>
      <w:r w:rsidRPr="00816C4A">
        <w:lastRenderedPageBreak/>
        <w:t>Annex J (</w:t>
      </w:r>
      <w:smartTag w:uri="urn:schemas-microsoft-com:office:smarttags" w:element="PersonName">
        <w:r w:rsidRPr="00816C4A">
          <w:t>info</w:t>
        </w:r>
      </w:smartTag>
      <w:r w:rsidRPr="00816C4A">
        <w:t>rmative):</w:t>
      </w:r>
      <w:r w:rsidRPr="00816C4A">
        <w:br/>
        <w:t>WAP References</w:t>
      </w:r>
      <w:bookmarkEnd w:id="4120"/>
      <w:bookmarkEnd w:id="4121"/>
      <w:bookmarkEnd w:id="4122"/>
      <w:bookmarkEnd w:id="4123"/>
      <w:bookmarkEnd w:id="4124"/>
      <w:bookmarkEnd w:id="4125"/>
      <w:bookmarkEnd w:id="4126"/>
      <w:bookmarkEnd w:id="4127"/>
      <w:bookmarkEnd w:id="4128"/>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29" w:name="_Toc3201116"/>
      <w:bookmarkStart w:id="4130" w:name="_Toc20392859"/>
      <w:bookmarkStart w:id="4131" w:name="_Toc27774506"/>
      <w:bookmarkStart w:id="4132" w:name="_Toc36482966"/>
      <w:bookmarkStart w:id="4133" w:name="_Toc36484628"/>
      <w:bookmarkStart w:id="4134" w:name="_Toc44933558"/>
      <w:bookmarkStart w:id="4135" w:name="_Toc50972511"/>
      <w:bookmarkStart w:id="4136" w:name="_Toc57105265"/>
      <w:bookmarkStart w:id="4137" w:name="_Toc138673098"/>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29"/>
      <w:bookmarkEnd w:id="4130"/>
      <w:bookmarkEnd w:id="4131"/>
      <w:bookmarkEnd w:id="4132"/>
      <w:bookmarkEnd w:id="4133"/>
      <w:bookmarkEnd w:id="4134"/>
      <w:bookmarkEnd w:id="4135"/>
      <w:bookmarkEnd w:id="4136"/>
      <w:bookmarkEnd w:id="4137"/>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38" w:name="_Toc3201117"/>
      <w:bookmarkStart w:id="4139" w:name="_Toc20392860"/>
      <w:bookmarkStart w:id="4140" w:name="_Toc27774507"/>
      <w:bookmarkStart w:id="4141" w:name="_Toc36482967"/>
      <w:bookmarkStart w:id="4142" w:name="_Toc36484629"/>
      <w:bookmarkStart w:id="4143" w:name="_Toc44933559"/>
      <w:bookmarkStart w:id="4144" w:name="_Toc50972512"/>
      <w:bookmarkStart w:id="4145" w:name="_Toc57105266"/>
      <w:bookmarkStart w:id="4146" w:name="_Toc138673099"/>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4138"/>
      <w:bookmarkEnd w:id="4139"/>
      <w:bookmarkEnd w:id="4140"/>
      <w:bookmarkEnd w:id="4141"/>
      <w:bookmarkEnd w:id="4142"/>
      <w:bookmarkEnd w:id="4143"/>
      <w:bookmarkEnd w:id="4144"/>
      <w:bookmarkEnd w:id="4145"/>
      <w:bookmarkEnd w:id="4146"/>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47" w:name="_Toc3201118"/>
      <w:bookmarkStart w:id="4148" w:name="_Toc20392861"/>
      <w:bookmarkStart w:id="4149" w:name="_Toc27774508"/>
      <w:bookmarkStart w:id="4150" w:name="_Toc36482968"/>
      <w:bookmarkStart w:id="4151" w:name="_Toc36484630"/>
      <w:bookmarkStart w:id="4152" w:name="_Toc44933560"/>
      <w:bookmarkStart w:id="4153" w:name="_Toc50972513"/>
      <w:bookmarkStart w:id="4154" w:name="_Toc57105267"/>
      <w:bookmarkStart w:id="4155" w:name="_Toc138673100"/>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47"/>
      <w:bookmarkEnd w:id="4148"/>
      <w:bookmarkEnd w:id="4149"/>
      <w:bookmarkEnd w:id="4150"/>
      <w:bookmarkEnd w:id="4151"/>
      <w:bookmarkEnd w:id="4152"/>
      <w:bookmarkEnd w:id="4153"/>
      <w:bookmarkEnd w:id="4154"/>
      <w:bookmarkEnd w:id="4155"/>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56" w:name="_Toc3201119"/>
      <w:bookmarkStart w:id="4157" w:name="_Toc20392862"/>
      <w:bookmarkStart w:id="4158" w:name="_Toc27774509"/>
      <w:bookmarkStart w:id="4159" w:name="_Toc36482969"/>
      <w:bookmarkStart w:id="4160" w:name="_Toc36484631"/>
      <w:bookmarkStart w:id="4161" w:name="_Toc44933561"/>
      <w:bookmarkStart w:id="4162" w:name="_Toc50972514"/>
      <w:bookmarkStart w:id="4163" w:name="_Toc57105268"/>
      <w:bookmarkStart w:id="4164" w:name="_Toc138673101"/>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56"/>
      <w:bookmarkEnd w:id="4157"/>
      <w:bookmarkEnd w:id="4158"/>
      <w:bookmarkEnd w:id="4159"/>
      <w:bookmarkEnd w:id="4160"/>
      <w:bookmarkEnd w:id="4161"/>
      <w:bookmarkEnd w:id="4162"/>
      <w:bookmarkEnd w:id="4163"/>
      <w:bookmarkEnd w:id="4164"/>
    </w:p>
    <w:p w14:paraId="489DDE04" w14:textId="77777777" w:rsidR="00E86E7B" w:rsidRPr="00816C4A" w:rsidRDefault="00E86E7B" w:rsidP="00E86E7B">
      <w:pPr>
        <w:pStyle w:val="Heading1"/>
      </w:pPr>
      <w:bookmarkStart w:id="4165" w:name="_Toc3201120"/>
      <w:bookmarkStart w:id="4166" w:name="_Toc20392863"/>
      <w:bookmarkStart w:id="4167" w:name="_Toc27774510"/>
      <w:bookmarkStart w:id="4168" w:name="_Toc36482970"/>
      <w:bookmarkStart w:id="4169" w:name="_Toc36484632"/>
      <w:bookmarkStart w:id="4170" w:name="_Toc44933562"/>
      <w:bookmarkStart w:id="4171" w:name="_Toc50972515"/>
      <w:bookmarkStart w:id="4172" w:name="_Toc57105269"/>
      <w:bookmarkStart w:id="4173" w:name="_Toc138673102"/>
      <w:r w:rsidRPr="00816C4A">
        <w:t>N.1</w:t>
      </w:r>
      <w:r w:rsidRPr="00816C4A">
        <w:tab/>
        <w:t>MMI Mode</w:t>
      </w:r>
      <w:bookmarkEnd w:id="4165"/>
      <w:bookmarkEnd w:id="4166"/>
      <w:bookmarkEnd w:id="4167"/>
      <w:bookmarkEnd w:id="4168"/>
      <w:bookmarkEnd w:id="4169"/>
      <w:bookmarkEnd w:id="4170"/>
      <w:bookmarkEnd w:id="4171"/>
      <w:bookmarkEnd w:id="4172"/>
      <w:bookmarkEnd w:id="4173"/>
    </w:p>
    <w:p w14:paraId="6B5B1731" w14:textId="77777777" w:rsidR="00E86E7B" w:rsidRPr="00816C4A" w:rsidRDefault="00E86E7B" w:rsidP="00E86E7B">
      <w:smartTag w:uri="urn:schemas-microsoft-com:office:smarttags" w:element="place">
        <w:smartTag w:uri="urn:schemas-microsoft-com:office:smarttags" w:element="City">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174" w:name="_Toc3201121"/>
      <w:bookmarkStart w:id="4175" w:name="_Toc20392864"/>
      <w:bookmarkStart w:id="4176" w:name="_Toc27774511"/>
      <w:bookmarkStart w:id="4177" w:name="_Toc36482971"/>
      <w:bookmarkStart w:id="4178" w:name="_Toc36484633"/>
      <w:bookmarkStart w:id="4179" w:name="_Toc44933563"/>
      <w:bookmarkStart w:id="4180" w:name="_Toc50972516"/>
      <w:bookmarkStart w:id="4181" w:name="_Toc57105270"/>
      <w:bookmarkStart w:id="4182" w:name="_Toc138673103"/>
      <w:r w:rsidRPr="00816C4A">
        <w:lastRenderedPageBreak/>
        <w:t>N.2</w:t>
      </w:r>
      <w:r w:rsidRPr="00816C4A">
        <w:tab/>
        <w:t>Application Mode</w:t>
      </w:r>
      <w:bookmarkEnd w:id="4174"/>
      <w:bookmarkEnd w:id="4175"/>
      <w:bookmarkEnd w:id="4176"/>
      <w:bookmarkEnd w:id="4177"/>
      <w:bookmarkEnd w:id="4178"/>
      <w:bookmarkEnd w:id="4179"/>
      <w:bookmarkEnd w:id="4180"/>
      <w:bookmarkEnd w:id="4181"/>
      <w:bookmarkEnd w:id="4182"/>
    </w:p>
    <w:p w14:paraId="236BEBB9" w14:textId="77777777" w:rsidR="00E86E7B" w:rsidRPr="00816C4A" w:rsidRDefault="00E86E7B" w:rsidP="00E86E7B">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bookmarkStart w:id="4183" w:name="MCCQCTEMPBM_00000038"/>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bookmarkEnd w:id="4183"/>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bookmarkStart w:id="4184" w:name="MCCQCTEMPBM_00000039"/>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bookmarkStart w:id="4185" w:name="MCCQCTEMPBM_00000040"/>
            <w:bookmarkEnd w:id="4184"/>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bookmarkStart w:id="4186" w:name="MCCQCTEMPBM_00000041"/>
            <w:bookmarkEnd w:id="4185"/>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bookmarkEnd w:id="4186"/>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bookmarkStart w:id="4187" w:name="MCCQCTEMPBM_00000042"/>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bookmarkEnd w:id="4187"/>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bookmarkStart w:id="4188" w:name="MCCQCTEMPBM_00000043"/>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bookmarkEnd w:id="4188"/>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189" w:name="_Toc3201122"/>
      <w:bookmarkStart w:id="4190" w:name="_Toc20392865"/>
      <w:bookmarkStart w:id="4191" w:name="_Toc27774512"/>
      <w:bookmarkStart w:id="4192" w:name="_Toc36482972"/>
      <w:bookmarkStart w:id="4193" w:name="_Toc36484634"/>
      <w:bookmarkStart w:id="4194" w:name="_Toc44933564"/>
      <w:bookmarkStart w:id="4195" w:name="_Toc50972517"/>
      <w:bookmarkStart w:id="4196" w:name="_Toc57105271"/>
      <w:bookmarkStart w:id="4197" w:name="_Toc138673104"/>
      <w:r w:rsidRPr="00816C4A">
        <w:lastRenderedPageBreak/>
        <w:t>N.3</w:t>
      </w:r>
      <w:r w:rsidRPr="00816C4A">
        <w:tab/>
        <w:t>USSD Data Download</w:t>
      </w:r>
      <w:bookmarkEnd w:id="4189"/>
      <w:bookmarkEnd w:id="4190"/>
      <w:bookmarkEnd w:id="4191"/>
      <w:bookmarkEnd w:id="4192"/>
      <w:bookmarkEnd w:id="4193"/>
      <w:bookmarkEnd w:id="4194"/>
      <w:bookmarkEnd w:id="4195"/>
      <w:bookmarkEnd w:id="4196"/>
      <w:bookmarkEnd w:id="4197"/>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bookmarkStart w:id="4198" w:name="MCCQCTEMPBM_00000044"/>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bookmarkStart w:id="4199" w:name="MCCQCTEMPBM_00000045"/>
            <w:bookmarkEnd w:id="4198"/>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bookmarkStart w:id="4200" w:name="MCCQCTEMPBM_00000046"/>
            <w:bookmarkEnd w:id="4199"/>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bookmarkEnd w:id="4200"/>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bookmarkStart w:id="4201" w:name="MCCQCTEMPBM_00000047"/>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bookmarkStart w:id="4202" w:name="MCCQCTEMPBM_00000048"/>
            <w:bookmarkEnd w:id="4201"/>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bookmarkStart w:id="4203" w:name="MCCQCTEMPBM_00000049"/>
            <w:bookmarkEnd w:id="4202"/>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bookmarkEnd w:id="4203"/>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bookmarkStart w:id="4204" w:name="MCCQCTEMPBM_00000050"/>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bookmarkStart w:id="4205" w:name="MCCQCTEMPBM_00000051"/>
            <w:bookmarkEnd w:id="4204"/>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bookmarkStart w:id="4206" w:name="MCCQCTEMPBM_00000052"/>
            <w:bookmarkEnd w:id="4205"/>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bookmarkEnd w:id="4206"/>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bookmarkStart w:id="4207" w:name="MCCQCTEMPBM_00000053"/>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bookmarkEnd w:id="4207"/>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bookmarkStart w:id="4208" w:name="MCCQCTEMPBM_00000054"/>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bookmarkStart w:id="4209" w:name="MCCQCTEMPBM_00000055"/>
            <w:bookmarkEnd w:id="4208"/>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bookmarkStart w:id="4210" w:name="MCCQCTEMPBM_00000056"/>
            <w:bookmarkEnd w:id="4209"/>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bookmarkEnd w:id="4210"/>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bookmarkStart w:id="4211" w:name="MCCQCTEMPBM_00000057"/>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bookmarkStart w:id="4212" w:name="MCCQCTEMPBM_00000058"/>
            <w:bookmarkEnd w:id="4211"/>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bookmarkStart w:id="4213" w:name="MCCQCTEMPBM_00000059"/>
            <w:bookmarkEnd w:id="4212"/>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bookmarkEnd w:id="4213"/>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bookmarkStart w:id="4214" w:name="MCCQCTEMPBM_00000060"/>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bookmarkEnd w:id="4214"/>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215" w:name="_Toc3201123"/>
      <w:bookmarkStart w:id="4216" w:name="_Toc20392866"/>
      <w:bookmarkStart w:id="4217" w:name="_Toc27774513"/>
      <w:bookmarkStart w:id="4218" w:name="_Toc36482973"/>
      <w:bookmarkStart w:id="4219" w:name="_Toc36484635"/>
      <w:bookmarkStart w:id="4220" w:name="_Toc44933565"/>
      <w:bookmarkStart w:id="4221" w:name="_Toc50972518"/>
      <w:bookmarkStart w:id="4222" w:name="_Toc57105272"/>
      <w:bookmarkStart w:id="4223" w:name="_Toc138673105"/>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215"/>
      <w:bookmarkEnd w:id="4216"/>
      <w:bookmarkEnd w:id="4217"/>
      <w:bookmarkEnd w:id="4218"/>
      <w:bookmarkEnd w:id="4219"/>
      <w:bookmarkEnd w:id="4220"/>
      <w:bookmarkEnd w:id="4221"/>
      <w:bookmarkEnd w:id="4222"/>
      <w:bookmarkEnd w:id="4223"/>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bookmarkStart w:id="4224" w:name="MCCQCTEMPBM_00000061"/>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bookmarkEnd w:id="4224"/>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bookmarkStart w:id="4225" w:name="MCCQCTEMPBM_00000062"/>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bookmarkStart w:id="4226" w:name="MCCQCTEMPBM_00000063"/>
            <w:bookmarkEnd w:id="4225"/>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bookmarkStart w:id="4227" w:name="MCCQCTEMPBM_00000064"/>
            <w:bookmarkEnd w:id="4226"/>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bookmarkEnd w:id="4227"/>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bookmarkStart w:id="4228" w:name="MCCQCTEMPBM_00000065"/>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bookmarkEnd w:id="4228"/>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29" w:name="_Toc3201124"/>
      <w:bookmarkStart w:id="4230" w:name="_Toc20392867"/>
      <w:bookmarkStart w:id="4231" w:name="_Toc27774514"/>
      <w:bookmarkStart w:id="4232" w:name="_Toc36482974"/>
      <w:bookmarkStart w:id="4233" w:name="_Toc36484636"/>
      <w:bookmarkStart w:id="4234" w:name="_Toc44933566"/>
      <w:bookmarkStart w:id="4235" w:name="_Toc50972519"/>
      <w:bookmarkStart w:id="4236" w:name="_Toc57105273"/>
      <w:bookmarkStart w:id="4237" w:name="_Toc138673106"/>
      <w:r w:rsidRPr="00816C4A">
        <w:lastRenderedPageBreak/>
        <w:t>Annex P (normative):</w:t>
      </w:r>
      <w:r w:rsidRPr="00816C4A">
        <w:br/>
        <w:t>Support of USAT by Terminals with reduced feature capabilities.</w:t>
      </w:r>
      <w:bookmarkEnd w:id="4229"/>
      <w:bookmarkEnd w:id="4230"/>
      <w:bookmarkEnd w:id="4231"/>
      <w:bookmarkEnd w:id="4232"/>
      <w:bookmarkEnd w:id="4233"/>
      <w:bookmarkEnd w:id="4234"/>
      <w:bookmarkEnd w:id="4235"/>
      <w:bookmarkEnd w:id="4236"/>
      <w:bookmarkEnd w:id="4237"/>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38" w:name="_Toc3201125"/>
      <w:bookmarkStart w:id="4239" w:name="_Toc20392868"/>
      <w:bookmarkStart w:id="4240" w:name="_Toc27774515"/>
      <w:bookmarkStart w:id="4241" w:name="_Toc36482975"/>
      <w:bookmarkStart w:id="4242" w:name="_Toc36484637"/>
      <w:bookmarkStart w:id="4243" w:name="_Toc44933567"/>
      <w:bookmarkStart w:id="4244" w:name="_Toc50972520"/>
      <w:bookmarkStart w:id="4245" w:name="_Toc57105274"/>
      <w:bookmarkStart w:id="4246" w:name="_Toc138673107"/>
      <w:r w:rsidRPr="00816C4A">
        <w:lastRenderedPageBreak/>
        <w:t>Annex Q (normative):</w:t>
      </w:r>
      <w:r w:rsidRPr="00816C4A">
        <w:br/>
        <w:t>Default routing for USAT over AT interface</w:t>
      </w:r>
      <w:bookmarkEnd w:id="4238"/>
      <w:bookmarkEnd w:id="4239"/>
      <w:bookmarkEnd w:id="4240"/>
      <w:bookmarkEnd w:id="4241"/>
      <w:bookmarkEnd w:id="4242"/>
      <w:bookmarkEnd w:id="4243"/>
      <w:bookmarkEnd w:id="4244"/>
      <w:bookmarkEnd w:id="4245"/>
      <w:bookmarkEnd w:id="4246"/>
    </w:p>
    <w:p w14:paraId="4F288603" w14:textId="77777777" w:rsidR="00E86E7B" w:rsidRPr="00816C4A" w:rsidRDefault="00E86E7B" w:rsidP="00401CA8">
      <w:pPr>
        <w:pStyle w:val="Heading1"/>
      </w:pPr>
      <w:bookmarkStart w:id="4247" w:name="_Toc3201126"/>
      <w:bookmarkStart w:id="4248" w:name="_Toc20392869"/>
      <w:bookmarkStart w:id="4249" w:name="_Toc27774516"/>
      <w:bookmarkStart w:id="4250" w:name="_Toc36482976"/>
      <w:bookmarkStart w:id="4251" w:name="_Toc36484638"/>
      <w:bookmarkStart w:id="4252" w:name="_Toc44933568"/>
      <w:bookmarkStart w:id="4253" w:name="_Toc50972521"/>
      <w:bookmarkStart w:id="4254" w:name="_Toc57105275"/>
      <w:bookmarkStart w:id="4255" w:name="_Toc138673108"/>
      <w:r w:rsidRPr="00816C4A">
        <w:t>Q.0</w:t>
      </w:r>
      <w:r w:rsidRPr="00816C4A">
        <w:tab/>
        <w:t>3GPP-specific facilities</w:t>
      </w:r>
      <w:bookmarkEnd w:id="4247"/>
      <w:bookmarkEnd w:id="4248"/>
      <w:bookmarkEnd w:id="4249"/>
      <w:bookmarkEnd w:id="4250"/>
      <w:bookmarkEnd w:id="4251"/>
      <w:bookmarkEnd w:id="4252"/>
      <w:bookmarkEnd w:id="4253"/>
      <w:bookmarkEnd w:id="4254"/>
      <w:bookmarkEnd w:id="4255"/>
    </w:p>
    <w:p w14:paraId="60A9FADA" w14:textId="77777777" w:rsidR="00E86E7B" w:rsidRPr="00816C4A" w:rsidRDefault="00E86E7B" w:rsidP="00E86E7B">
      <w:r w:rsidRPr="00816C4A">
        <w:t>The provisions of ETSI TS 102 223 [32] Annex T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61040E91" w14:textId="77777777" w:rsidR="005355DD" w:rsidRPr="00816C4A" w:rsidRDefault="005355DD" w:rsidP="005355DD">
      <w:bookmarkStart w:id="4256" w:name="_Toc3201127"/>
      <w:bookmarkStart w:id="4257" w:name="_Toc20392870"/>
      <w:bookmarkStart w:id="4258" w:name="_Toc27774517"/>
      <w:bookmarkStart w:id="4259" w:name="_Toc36482977"/>
      <w:bookmarkStart w:id="4260" w:name="_Toc36484639"/>
      <w:bookmarkStart w:id="4261" w:name="_Toc44933569"/>
      <w:bookmarkStart w:id="4262" w:name="_Toc50972522"/>
      <w:bookmarkStart w:id="4263" w:name="_Toc57105276"/>
      <w:r w:rsidRPr="00816C4A">
        <w:sym w:font="Wingdings" w:char="F09F"/>
      </w:r>
      <w:r w:rsidRPr="00816C4A">
        <w:tab/>
        <w:t>PROVIDE LOCAL INFORMATION (NMR(UTRAN/E-UTRAN</w:t>
      </w:r>
      <w:r>
        <w:t>/Satellite E-UTRAN</w:t>
      </w:r>
      <w:r w:rsidRPr="00816C4A">
        <w:t>))</w:t>
      </w:r>
    </w:p>
    <w:p w14:paraId="47B201CD" w14:textId="77777777" w:rsidR="00E86E7B" w:rsidRPr="00816C4A" w:rsidRDefault="00E86E7B" w:rsidP="00401CA8">
      <w:pPr>
        <w:pStyle w:val="Heading1"/>
      </w:pPr>
      <w:bookmarkStart w:id="4264" w:name="_Toc138673109"/>
      <w:r w:rsidRPr="00816C4A">
        <w:t>Q.1</w:t>
      </w:r>
      <w:r w:rsidRPr="00816C4A">
        <w:tab/>
        <w:t>Default routing mechanism</w:t>
      </w:r>
      <w:bookmarkEnd w:id="4256"/>
      <w:bookmarkEnd w:id="4257"/>
      <w:bookmarkEnd w:id="4258"/>
      <w:bookmarkEnd w:id="4259"/>
      <w:bookmarkEnd w:id="4260"/>
      <w:bookmarkEnd w:id="4261"/>
      <w:bookmarkEnd w:id="4262"/>
      <w:bookmarkEnd w:id="4263"/>
      <w:bookmarkEnd w:id="4264"/>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401CA8">
      <w:pPr>
        <w:pStyle w:val="Heading1"/>
      </w:pPr>
      <w:bookmarkStart w:id="4265" w:name="_Toc3201128"/>
      <w:bookmarkStart w:id="4266" w:name="_Toc20392871"/>
      <w:bookmarkStart w:id="4267" w:name="_Toc27774518"/>
      <w:bookmarkStart w:id="4268" w:name="_Toc36482978"/>
      <w:bookmarkStart w:id="4269" w:name="_Toc36484640"/>
      <w:bookmarkStart w:id="4270" w:name="_Toc44933570"/>
      <w:bookmarkStart w:id="4271" w:name="_Toc50972523"/>
      <w:bookmarkStart w:id="4272" w:name="_Toc57105277"/>
      <w:bookmarkStart w:id="4273" w:name="_Toc138673110"/>
      <w:r w:rsidRPr="00816C4A">
        <w:t>Q.2</w:t>
      </w:r>
      <w:r w:rsidRPr="00816C4A">
        <w:tab/>
        <w:t>Combination rules for terminal profiles</w:t>
      </w:r>
      <w:bookmarkEnd w:id="4265"/>
      <w:bookmarkEnd w:id="4266"/>
      <w:bookmarkEnd w:id="4267"/>
      <w:bookmarkEnd w:id="4268"/>
      <w:bookmarkEnd w:id="4269"/>
      <w:bookmarkEnd w:id="4270"/>
      <w:bookmarkEnd w:id="4271"/>
      <w:bookmarkEnd w:id="4272"/>
      <w:bookmarkEnd w:id="4273"/>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r w:rsidRPr="00816C4A">
        <w:br w:type="page"/>
      </w:r>
      <w:bookmarkStart w:id="4274" w:name="_Toc3201129"/>
      <w:bookmarkStart w:id="4275" w:name="_Toc20392872"/>
      <w:bookmarkStart w:id="4276" w:name="_Toc27774519"/>
      <w:bookmarkStart w:id="4277" w:name="_Toc36482979"/>
      <w:bookmarkStart w:id="4278" w:name="_Toc36484641"/>
      <w:bookmarkStart w:id="4279" w:name="_Toc44933571"/>
      <w:bookmarkStart w:id="4280" w:name="_Toc50972524"/>
      <w:bookmarkStart w:id="4281" w:name="_Toc57105278"/>
      <w:bookmarkStart w:id="4282" w:name="_Toc138673111"/>
      <w:r w:rsidRPr="00816C4A">
        <w:lastRenderedPageBreak/>
        <w:t>Annex R (</w:t>
      </w:r>
      <w:smartTag w:uri="urn:schemas-microsoft-com:office:smarttags" w:element="PersonName">
        <w:r w:rsidRPr="00816C4A">
          <w:t>info</w:t>
        </w:r>
      </w:smartTag>
      <w:r w:rsidRPr="00816C4A">
        <w:t>rmative):</w:t>
      </w:r>
      <w:r w:rsidR="0067290F">
        <w:br/>
      </w:r>
      <w:r w:rsidRPr="00816C4A">
        <w:t>UICC access to IMS, command flow examples</w:t>
      </w:r>
      <w:bookmarkEnd w:id="4274"/>
      <w:bookmarkEnd w:id="4275"/>
      <w:bookmarkEnd w:id="4276"/>
      <w:bookmarkEnd w:id="4277"/>
      <w:bookmarkEnd w:id="4278"/>
      <w:bookmarkEnd w:id="4279"/>
      <w:bookmarkEnd w:id="4280"/>
      <w:bookmarkEnd w:id="4281"/>
      <w:bookmarkEnd w:id="4282"/>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401CA8">
      <w:pPr>
        <w:pStyle w:val="Heading1"/>
      </w:pPr>
      <w:bookmarkStart w:id="4283" w:name="_Toc3201130"/>
      <w:bookmarkStart w:id="4284" w:name="_Toc20392873"/>
      <w:bookmarkStart w:id="4285" w:name="_Toc27774520"/>
      <w:bookmarkStart w:id="4286" w:name="_Toc36482980"/>
      <w:bookmarkStart w:id="4287" w:name="_Toc36484642"/>
      <w:bookmarkStart w:id="4288" w:name="_Toc44933572"/>
      <w:bookmarkStart w:id="4289" w:name="_Toc50972525"/>
      <w:bookmarkStart w:id="4290" w:name="_Toc57105279"/>
      <w:bookmarkStart w:id="4291" w:name="_Toc138673112"/>
      <w:r w:rsidRPr="00816C4A">
        <w:t>R.1</w:t>
      </w:r>
      <w:r w:rsidRPr="00816C4A">
        <w:tab/>
        <w:t>Discovery of the UICC's IARI and IMS Registration</w:t>
      </w:r>
      <w:bookmarkEnd w:id="4283"/>
      <w:bookmarkEnd w:id="4284"/>
      <w:bookmarkEnd w:id="4285"/>
      <w:bookmarkEnd w:id="4286"/>
      <w:bookmarkEnd w:id="4287"/>
      <w:bookmarkEnd w:id="4288"/>
      <w:bookmarkEnd w:id="4289"/>
      <w:bookmarkEnd w:id="4290"/>
      <w:bookmarkEnd w:id="4291"/>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bookmarkStart w:id="4292" w:name="MCCQCTEMPBM_00000066"/>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bookmarkEnd w:id="4292"/>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bookmarkStart w:id="4293" w:name="MCCQCTEMPBM_00000067"/>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bookmarkEnd w:id="4293"/>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bookmarkStart w:id="4294" w:name="MCCQCTEMPBM_00000068"/>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bookmarkEnd w:id="4294"/>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bookmarkStart w:id="4295" w:name="MCCQCTEMPBM_00000069"/>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bookmarkEnd w:id="4295"/>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bookmarkStart w:id="4296" w:name="MCCQCTEMPBM_00000070"/>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bookmarkEnd w:id="4296"/>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bookmarkStart w:id="4297" w:name="MCCQCTEMPBM_00000071"/>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bookmarkEnd w:id="4297"/>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bookmarkStart w:id="4298" w:name="MCCQCTEMPBM_00000072"/>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bookmarkEnd w:id="4298"/>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bookmarkStart w:id="4299" w:name="MCCQCTEMPBM_00000073"/>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bookmarkEnd w:id="4299"/>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bookmarkStart w:id="4300" w:name="MCCQCTEMPBM_00000074"/>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bookmarkStart w:id="4301" w:name="MCCQCTEMPBM_00000075"/>
            <w:bookmarkEnd w:id="4300"/>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bookmarkEnd w:id="4301"/>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lastRenderedPageBreak/>
        <w:t>Since the IMS Registration and Incoming IMS data events may occur at anytime, it is assumed that the UICC will keep monitoring both events.</w:t>
      </w:r>
    </w:p>
    <w:p w14:paraId="2F5CE39F" w14:textId="77777777" w:rsidR="00E86E7B" w:rsidRPr="00816C4A" w:rsidRDefault="00E86E7B" w:rsidP="00401CA8">
      <w:pPr>
        <w:pStyle w:val="Heading1"/>
      </w:pPr>
      <w:bookmarkStart w:id="4302" w:name="_Toc3201131"/>
      <w:bookmarkStart w:id="4303" w:name="_Toc20392874"/>
      <w:bookmarkStart w:id="4304" w:name="_Toc27774521"/>
      <w:bookmarkStart w:id="4305" w:name="_Toc36482981"/>
      <w:bookmarkStart w:id="4306" w:name="_Toc36484643"/>
      <w:bookmarkStart w:id="4307" w:name="_Toc44933573"/>
      <w:bookmarkStart w:id="4308" w:name="_Toc50972526"/>
      <w:bookmarkStart w:id="4309" w:name="_Toc57105280"/>
      <w:bookmarkStart w:id="4310" w:name="_Toc138673113"/>
      <w:r w:rsidRPr="00816C4A">
        <w:t>R.2</w:t>
      </w:r>
      <w:r w:rsidRPr="00816C4A">
        <w:tab/>
        <w:t>Notification of Incoming IMS data</w:t>
      </w:r>
      <w:bookmarkEnd w:id="4302"/>
      <w:bookmarkEnd w:id="4303"/>
      <w:bookmarkEnd w:id="4304"/>
      <w:bookmarkEnd w:id="4305"/>
      <w:bookmarkEnd w:id="4306"/>
      <w:bookmarkEnd w:id="4307"/>
      <w:bookmarkEnd w:id="4308"/>
      <w:bookmarkEnd w:id="4309"/>
      <w:bookmarkEnd w:id="4310"/>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bookmarkStart w:id="4311" w:name="MCCQCTEMPBM_00000143"/>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bookmarkEnd w:id="4311"/>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lastRenderedPageBreak/>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401CA8">
      <w:pPr>
        <w:pStyle w:val="Heading1"/>
        <w:rPr>
          <w:noProof/>
        </w:rPr>
      </w:pPr>
      <w:bookmarkStart w:id="4312" w:name="_Toc3201132"/>
      <w:bookmarkStart w:id="4313" w:name="_Toc20392875"/>
      <w:bookmarkStart w:id="4314" w:name="_Toc27774522"/>
      <w:bookmarkStart w:id="4315" w:name="_Toc36482982"/>
      <w:bookmarkStart w:id="4316" w:name="_Toc36484644"/>
      <w:bookmarkStart w:id="4317" w:name="_Toc44933574"/>
      <w:bookmarkStart w:id="4318" w:name="_Toc50972527"/>
      <w:bookmarkStart w:id="4319" w:name="_Toc57105281"/>
      <w:bookmarkStart w:id="4320" w:name="_Toc138673114"/>
      <w:r w:rsidRPr="00816C4A">
        <w:rPr>
          <w:noProof/>
        </w:rPr>
        <w:t>R.3</w:t>
      </w:r>
      <w:r w:rsidRPr="00816C4A">
        <w:rPr>
          <w:noProof/>
        </w:rPr>
        <w:tab/>
        <w:t>UICC originating a SIP message</w:t>
      </w:r>
      <w:bookmarkEnd w:id="4312"/>
      <w:bookmarkEnd w:id="4313"/>
      <w:bookmarkEnd w:id="4314"/>
      <w:bookmarkEnd w:id="4315"/>
      <w:bookmarkEnd w:id="4316"/>
      <w:bookmarkEnd w:id="4317"/>
      <w:bookmarkEnd w:id="4318"/>
      <w:bookmarkEnd w:id="4319"/>
      <w:bookmarkEnd w:id="4320"/>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bookmarkStart w:id="4321" w:name="MCCQCTEMPBM_00000076"/>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bookmarkEnd w:id="4321"/>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bookmarkStart w:id="4322" w:name="MCCQCTEMPBM_00000077"/>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bookmarkEnd w:id="4322"/>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bookmarkStart w:id="4323" w:name="MCCQCTEMPBM_00000078"/>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bookmarkEnd w:id="4323"/>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bookmarkStart w:id="4324" w:name="MCCQCTEMPBM_00000079"/>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bookmarkEnd w:id="4324"/>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bookmarkStart w:id="4325" w:name="MCCQCTEMPBM_00000080"/>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bookmarkEnd w:id="4325"/>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bookmarkStart w:id="4326" w:name="MCCQCTEMPBM_00000081"/>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bookmarkEnd w:id="4326"/>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bookmarkStart w:id="4327" w:name="MCCQCTEMPBM_00000082"/>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bookmarkEnd w:id="4327"/>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bookmarkStart w:id="4328" w:name="MCCQCTEMPBM_00000083"/>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bookmarkEnd w:id="4328"/>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bookmarkStart w:id="4329" w:name="MCCQCTEMPBM_00000084"/>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bookmarkEnd w:id="4329"/>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bookmarkStart w:id="4330" w:name="MCCQCTEMPBM_00000085"/>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bookmarkEnd w:id="4330"/>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bookmarkStart w:id="4331" w:name="MCCQCTEMPBM_00000086"/>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bookmarkEnd w:id="4331"/>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bookmarkStart w:id="4332" w:name="MCCQCTEMPBM_00000087"/>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bookmarkEnd w:id="4332"/>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bookmarkStart w:id="4333" w:name="MCCQCTEMPBM_00000088"/>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bookmarkEnd w:id="4333"/>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bookmarkStart w:id="4334" w:name="MCCQCTEMPBM_00000089"/>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bookmarkStart w:id="4335" w:name="MCCQCTEMPBM_00000090"/>
            <w:bookmarkEnd w:id="4334"/>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bookmarkStart w:id="4336" w:name="MCCQCTEMPBM_00000091"/>
            <w:bookmarkEnd w:id="4335"/>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bookmarkStart w:id="4337" w:name="MCCQCTEMPBM_00000092"/>
            <w:bookmarkEnd w:id="4336"/>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bookmarkEnd w:id="4337"/>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338" w:name="_Toc3201133"/>
      <w:bookmarkStart w:id="4339" w:name="_Toc20392876"/>
      <w:bookmarkStart w:id="4340" w:name="_Toc27774523"/>
      <w:bookmarkStart w:id="4341" w:name="_Toc36482983"/>
      <w:bookmarkStart w:id="4342" w:name="_Toc36484645"/>
      <w:bookmarkStart w:id="4343" w:name="_Toc44933575"/>
      <w:bookmarkStart w:id="4344" w:name="_Toc50972528"/>
      <w:bookmarkStart w:id="4345" w:name="_Toc57105282"/>
      <w:bookmarkStart w:id="4346" w:name="_Toc138673115"/>
      <w:r w:rsidRPr="00816C4A">
        <w:t>Annex S (normative):</w:t>
      </w:r>
      <w:r w:rsidR="0067290F">
        <w:br/>
      </w:r>
      <w:r w:rsidRPr="00816C4A">
        <w:t>3GPP PS data off and Bearer Independent Protocol</w:t>
      </w:r>
      <w:bookmarkEnd w:id="4338"/>
      <w:bookmarkEnd w:id="4339"/>
      <w:bookmarkEnd w:id="4340"/>
      <w:bookmarkEnd w:id="4341"/>
      <w:bookmarkEnd w:id="4342"/>
      <w:bookmarkEnd w:id="4343"/>
      <w:bookmarkEnd w:id="4344"/>
      <w:bookmarkEnd w:id="4345"/>
      <w:bookmarkEnd w:id="4346"/>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lastRenderedPageBreak/>
        <w:t>If the UE supports the 3GPP PS data off, the UE may be configured with an indication whether the Bearer Independent Protocol is a 3GPP PS data off exempt service using one or more of the following methods:</w:t>
      </w:r>
    </w:p>
    <w:p w14:paraId="5A5235BD" w14:textId="77777777"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TS 31.102 [14];</w:t>
      </w:r>
    </w:p>
    <w:p w14:paraId="1EE48A46" w14:textId="77777777" w:rsidR="00E86E7B" w:rsidRPr="00816C4A" w:rsidRDefault="00E86E7B" w:rsidP="00E86E7B">
      <w:pPr>
        <w:pStyle w:val="B1"/>
      </w:pPr>
      <w:r>
        <w:t>-</w:t>
      </w:r>
      <w:r>
        <w:tab/>
      </w:r>
      <w:r w:rsidRPr="00816C4A">
        <w:t>the 3GPP_PS_data_off/Bearer_independent_protocol node of 3GPP TS 24.368 [68].</w:t>
      </w:r>
    </w:p>
    <w:p w14:paraId="40996783" w14:textId="77777777" w:rsidR="00E86E7B" w:rsidRPr="00816C4A" w:rsidRDefault="00E86E7B" w:rsidP="00E86E7B">
      <w:r w:rsidRPr="00816C4A">
        <w:t>If the UE is configured with both the BIP_exempt node of 3GPP TS 24.368 [68] and the Bearer Independent Protocol indication of the EF</w:t>
      </w:r>
      <w:r w:rsidRPr="00816C4A">
        <w:rPr>
          <w:vertAlign w:val="subscript"/>
        </w:rPr>
        <w:t>3GPPPSDATAOFF</w:t>
      </w:r>
      <w:r w:rsidRPr="00816C4A">
        <w:t xml:space="preserve"> file described in 3GPP TS 31.102 [14], then the Bearer Independent Protocol indication of the EF</w:t>
      </w:r>
      <w:r w:rsidRPr="00816C4A">
        <w:rPr>
          <w:vertAlign w:val="subscript"/>
        </w:rPr>
        <w:t>3GPPPSDATAOFF</w:t>
      </w:r>
      <w:r w:rsidRPr="00816C4A">
        <w:t xml:space="preserve"> file shall take precedence.</w:t>
      </w:r>
    </w:p>
    <w:p w14:paraId="5824DC63" w14:textId="77777777" w:rsidR="00E86E7B" w:rsidRPr="00816C4A" w:rsidRDefault="00E86E7B" w:rsidP="00E86E7B">
      <w:pPr>
        <w:pStyle w:val="Heading8"/>
      </w:pPr>
      <w:bookmarkStart w:id="4347" w:name="_Toc3201134"/>
      <w:bookmarkStart w:id="4348" w:name="_Toc20392877"/>
      <w:bookmarkStart w:id="4349" w:name="_Toc27774524"/>
      <w:bookmarkStart w:id="4350" w:name="_Toc36482984"/>
      <w:bookmarkStart w:id="4351" w:name="_Toc36484646"/>
      <w:bookmarkStart w:id="4352" w:name="_Toc44933576"/>
      <w:bookmarkStart w:id="4353" w:name="_Toc50972529"/>
      <w:bookmarkStart w:id="4354" w:name="_Toc57105283"/>
      <w:bookmarkStart w:id="4355" w:name="_Toc138673116"/>
      <w:r w:rsidRPr="00816C4A">
        <w:t>Annex T (</w:t>
      </w:r>
      <w:smartTag w:uri="urn:schemas-microsoft-com:office:smarttags" w:element="PersonName">
        <w:r w:rsidRPr="00816C4A">
          <w:t>info</w:t>
        </w:r>
      </w:smartTag>
      <w:r w:rsidRPr="00816C4A">
        <w:t xml:space="preserve">rmative): </w:t>
      </w:r>
      <w:r w:rsidRPr="00816C4A">
        <w:br/>
        <w:t>Data Connection Status change event, command flow examples</w:t>
      </w:r>
      <w:bookmarkEnd w:id="4347"/>
      <w:bookmarkEnd w:id="4348"/>
      <w:bookmarkEnd w:id="4349"/>
      <w:bookmarkEnd w:id="4350"/>
      <w:bookmarkEnd w:id="4351"/>
      <w:bookmarkEnd w:id="4352"/>
      <w:bookmarkEnd w:id="4353"/>
      <w:bookmarkEnd w:id="4354"/>
      <w:bookmarkEnd w:id="4355"/>
    </w:p>
    <w:p w14:paraId="1927ACF7" w14:textId="77777777" w:rsidR="00E86E7B" w:rsidRPr="00816C4A" w:rsidRDefault="00E86E7B" w:rsidP="00401CA8">
      <w:pPr>
        <w:pStyle w:val="Heading1"/>
      </w:pPr>
      <w:bookmarkStart w:id="4356" w:name="_Toc3201135"/>
      <w:bookmarkStart w:id="4357" w:name="_Toc20392878"/>
      <w:bookmarkStart w:id="4358" w:name="_Toc27774525"/>
      <w:bookmarkStart w:id="4359" w:name="_Toc36482985"/>
      <w:bookmarkStart w:id="4360" w:name="_Toc36484647"/>
      <w:bookmarkStart w:id="4361" w:name="_Toc44933577"/>
      <w:bookmarkStart w:id="4362" w:name="_Toc50972530"/>
      <w:bookmarkStart w:id="4363" w:name="_Toc57105284"/>
      <w:bookmarkStart w:id="4364" w:name="_Toc138673117"/>
      <w:r w:rsidRPr="00816C4A">
        <w:t>T.1</w:t>
      </w:r>
      <w:r w:rsidRPr="00816C4A">
        <w:tab/>
        <w:t>Introduction</w:t>
      </w:r>
      <w:bookmarkEnd w:id="4356"/>
      <w:bookmarkEnd w:id="4357"/>
      <w:bookmarkEnd w:id="4358"/>
      <w:bookmarkEnd w:id="4359"/>
      <w:bookmarkEnd w:id="4360"/>
      <w:bookmarkEnd w:id="4361"/>
      <w:bookmarkEnd w:id="4362"/>
      <w:bookmarkEnd w:id="4363"/>
      <w:bookmarkEnd w:id="4364"/>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401CA8">
      <w:pPr>
        <w:pStyle w:val="Heading1"/>
      </w:pPr>
      <w:bookmarkStart w:id="4365" w:name="_Toc3201136"/>
      <w:bookmarkStart w:id="4366" w:name="_Toc20392879"/>
      <w:bookmarkStart w:id="4367" w:name="_Toc27774526"/>
      <w:bookmarkStart w:id="4368" w:name="_Toc36482986"/>
      <w:bookmarkStart w:id="4369" w:name="_Toc36484648"/>
      <w:bookmarkStart w:id="4370" w:name="_Toc44933578"/>
      <w:bookmarkStart w:id="4371" w:name="_Toc50972531"/>
      <w:bookmarkStart w:id="4372" w:name="_Toc57105285"/>
      <w:bookmarkStart w:id="4373" w:name="_Toc138673118"/>
      <w:r w:rsidRPr="00816C4A">
        <w:t>T.2</w:t>
      </w:r>
      <w:r w:rsidRPr="00816C4A">
        <w:tab/>
        <w:t>Success activation of PDP/PDN/PDU request flow example</w:t>
      </w:r>
      <w:bookmarkEnd w:id="4365"/>
      <w:bookmarkEnd w:id="4366"/>
      <w:bookmarkEnd w:id="4367"/>
      <w:bookmarkEnd w:id="4368"/>
      <w:bookmarkEnd w:id="4369"/>
      <w:bookmarkEnd w:id="4370"/>
      <w:bookmarkEnd w:id="4371"/>
      <w:bookmarkEnd w:id="4372"/>
      <w:bookmarkEnd w:id="4373"/>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bookmarkStart w:id="4374" w:name="MCCQCTEMPBM_00000093"/>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bookmarkEnd w:id="4374"/>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bookmarkStart w:id="4375" w:name="MCCQCTEMPBM_00000094"/>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bookmarkStart w:id="4376" w:name="MCCQCTEMPBM_00000095"/>
            <w:bookmarkEnd w:id="4375"/>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bookmarkEnd w:id="4376"/>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bookmarkStart w:id="4377" w:name="MCCQCTEMPBM_00000096"/>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bookmarkEnd w:id="4377"/>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bookmarkStart w:id="4378" w:name="MCCQCTEMPBM_00000097"/>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bookmarkEnd w:id="4378"/>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lastRenderedPageBreak/>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bookmarkStart w:id="4379" w:name="MCCQCTEMPBM_00000098"/>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bookmarkEnd w:id="4379"/>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bookmarkStart w:id="4380" w:name="MCCQCTEMPBM_00000099"/>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bookmarkStart w:id="4381" w:name="MCCQCTEMPBM_00000100"/>
            <w:bookmarkEnd w:id="4380"/>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bookmarkEnd w:id="4381"/>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bookmarkStart w:id="4382" w:name="MCCQCTEMPBM_00000101"/>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bookmarkEnd w:id="4382"/>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bookmarkStart w:id="4383" w:name="MCCQCTEMPBM_00000102"/>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bookmarkEnd w:id="4383"/>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bookmarkStart w:id="4384" w:name="MCCQCTEMPBM_00000103"/>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bookmarkEnd w:id="4384"/>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bookmarkStart w:id="4385" w:name="MCCQCTEMPBM_00000104"/>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bookmarkStart w:id="4386" w:name="MCCQCTEMPBM_00000105"/>
            <w:bookmarkEnd w:id="4385"/>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bookmarkEnd w:id="4386"/>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bookmarkStart w:id="4387" w:name="MCCQCTEMPBM_00000106"/>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bookmarkEnd w:id="4387"/>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401CA8">
      <w:pPr>
        <w:pStyle w:val="Heading1"/>
      </w:pPr>
      <w:bookmarkStart w:id="4388" w:name="_Toc3201137"/>
      <w:bookmarkStart w:id="4389" w:name="_Toc20392880"/>
      <w:bookmarkStart w:id="4390" w:name="_Toc27774527"/>
      <w:bookmarkStart w:id="4391" w:name="_Toc36482987"/>
      <w:bookmarkStart w:id="4392" w:name="_Toc36484649"/>
      <w:bookmarkStart w:id="4393" w:name="_Toc44933579"/>
      <w:bookmarkStart w:id="4394" w:name="_Toc50972532"/>
      <w:bookmarkStart w:id="4395" w:name="_Toc57105286"/>
      <w:bookmarkStart w:id="4396" w:name="_Toc138673119"/>
      <w:r w:rsidRPr="00816C4A">
        <w:t>T.3</w:t>
      </w:r>
      <w:r w:rsidRPr="00816C4A">
        <w:tab/>
        <w:t>Rejected activation of PDP/PDN/PDU request flow example</w:t>
      </w:r>
      <w:bookmarkEnd w:id="4388"/>
      <w:bookmarkEnd w:id="4389"/>
      <w:bookmarkEnd w:id="4390"/>
      <w:bookmarkEnd w:id="4391"/>
      <w:bookmarkEnd w:id="4392"/>
      <w:bookmarkEnd w:id="4393"/>
      <w:bookmarkEnd w:id="4394"/>
      <w:bookmarkEnd w:id="4395"/>
      <w:bookmarkEnd w:id="4396"/>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bookmarkStart w:id="4397" w:name="MCCQCTEMPBM_00000107"/>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bookmarkEnd w:id="4397"/>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bookmarkStart w:id="4398" w:name="MCCQCTEMPBM_00000108"/>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bookmarkStart w:id="4399" w:name="MCCQCTEMPBM_00000109"/>
            <w:bookmarkEnd w:id="4398"/>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bookmarkEnd w:id="4399"/>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bookmarkStart w:id="4400" w:name="MCCQCTEMPBM_00000110"/>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bookmarkEnd w:id="4400"/>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bookmarkStart w:id="4401" w:name="MCCQCTEMPBM_00000111"/>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bookmarkEnd w:id="4401"/>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lastRenderedPageBreak/>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bookmarkStart w:id="4402" w:name="MCCQCTEMPBM_00000112"/>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bookmarkEnd w:id="4402"/>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bookmarkStart w:id="4403" w:name="MCCQCTEMPBM_00000113"/>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bookmarkStart w:id="4404" w:name="MCCQCTEMPBM_00000114"/>
            <w:bookmarkEnd w:id="4403"/>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bookmarkEnd w:id="4404"/>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bookmarkStart w:id="4405" w:name="MCCQCTEMPBM_00000115"/>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bookmarkEnd w:id="4405"/>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bookmarkStart w:id="4406" w:name="MCCQCTEMPBM_00000116"/>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bookmarkEnd w:id="4406"/>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Initial status – PDU session not establihed</w:t>
            </w:r>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bookmarkStart w:id="4407" w:name="MCCQCTEMPBM_00000117"/>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bookmarkEnd w:id="4407"/>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bookmarkStart w:id="4408" w:name="MCCQCTEMPBM_00000118"/>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bookmarkStart w:id="4409" w:name="MCCQCTEMPBM_00000119"/>
            <w:bookmarkEnd w:id="4408"/>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bookmarkStart w:id="4410" w:name="MCCQCTEMPBM_00000120"/>
            <w:bookmarkEnd w:id="4409"/>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bookmarkEnd w:id="4410"/>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bookmarkStart w:id="4411" w:name="MCCQCTEMPBM_00000121"/>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bookmarkEnd w:id="4411"/>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401CA8">
      <w:pPr>
        <w:pStyle w:val="Heading1"/>
      </w:pPr>
      <w:bookmarkStart w:id="4412" w:name="_Toc3201138"/>
      <w:bookmarkStart w:id="4413" w:name="_Toc20392881"/>
      <w:bookmarkStart w:id="4414" w:name="_Toc27774528"/>
      <w:bookmarkStart w:id="4415" w:name="_Toc36482988"/>
      <w:bookmarkStart w:id="4416" w:name="_Toc36484650"/>
      <w:bookmarkStart w:id="4417" w:name="_Toc44933580"/>
      <w:bookmarkStart w:id="4418" w:name="_Toc50972533"/>
      <w:bookmarkStart w:id="4419" w:name="_Toc57105287"/>
      <w:bookmarkStart w:id="4420" w:name="_Toc138673120"/>
      <w:r w:rsidRPr="00816C4A">
        <w:t>T.4</w:t>
      </w:r>
      <w:r w:rsidRPr="00816C4A">
        <w:tab/>
        <w:t>PDP/PDN/PDU Data connection deactivated flow example</w:t>
      </w:r>
      <w:bookmarkEnd w:id="4412"/>
      <w:bookmarkEnd w:id="4413"/>
      <w:bookmarkEnd w:id="4414"/>
      <w:bookmarkEnd w:id="4415"/>
      <w:bookmarkEnd w:id="4416"/>
      <w:bookmarkEnd w:id="4417"/>
      <w:bookmarkEnd w:id="4418"/>
      <w:bookmarkEnd w:id="4419"/>
      <w:bookmarkEnd w:id="4420"/>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lastRenderedPageBreak/>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bookmarkStart w:id="4421" w:name="MCCQCTEMPBM_00000122"/>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bookmarkEnd w:id="4421"/>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bookmarkStart w:id="4422" w:name="MCCQCTEMPBM_00000123"/>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bookmarkStart w:id="4423" w:name="MCCQCTEMPBM_00000124"/>
            <w:bookmarkEnd w:id="4422"/>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bookmarkEnd w:id="4423"/>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bookmarkStart w:id="4424" w:name="MCCQCTEMPBM_00000125"/>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bookmarkEnd w:id="4424"/>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bookmarkStart w:id="4425" w:name="MCCQCTEMPBM_00000126"/>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bookmarkEnd w:id="4425"/>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bookmarkStart w:id="4426" w:name="MCCQCTEMPBM_00000127"/>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bookmarkEnd w:id="4426"/>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bookmarkStart w:id="4427" w:name="MCCQCTEMPBM_00000128"/>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bookmarkEnd w:id="4427"/>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bookmarkStart w:id="4428" w:name="MCCQCTEMPBM_00000129"/>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bookmarkEnd w:id="4428"/>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bookmarkStart w:id="4429" w:name="MCCQCTEMPBM_00000130"/>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bookmarkEnd w:id="4429"/>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bookmarkStart w:id="4430" w:name="MCCQCTEMPBM_00000131"/>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bookmarkEnd w:id="4430"/>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bookmarkStart w:id="4431" w:name="MCCQCTEMPBM_00000132"/>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bookmarkStart w:id="4432" w:name="MCCQCTEMPBM_00000133"/>
            <w:bookmarkEnd w:id="4431"/>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bookmarkEnd w:id="4432"/>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bookmarkStart w:id="4433" w:name="MCCQCTEMPBM_00000134"/>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bookmarkEnd w:id="4433"/>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bookmarkStart w:id="4434" w:name="MCCQCTEMPBM_00000135"/>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bookmarkStart w:id="4435" w:name="MCCQCTEMPBM_00000136"/>
            <w:bookmarkEnd w:id="4434"/>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bookmarkEnd w:id="4435"/>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bookmarkStart w:id="4436" w:name="MCCQCTEMPBM_00000137"/>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bookmarkEnd w:id="4436"/>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bookmarkStart w:id="4437" w:name="MCCQCTEMPBM_00000138"/>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bookmarkEnd w:id="4437"/>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438"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bookmarkStart w:id="4439" w:name="MCCQCTEMPBM_00000139"/>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bookmarkEnd w:id="4439"/>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bookmarkStart w:id="4440" w:name="MCCQCTEMPBM_00000140"/>
            <w:bookmarkEnd w:id="4438"/>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bookmarkEnd w:id="4440"/>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bookmarkStart w:id="4441" w:name="MCCQCTEMPBM_00000141"/>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bookmarkEnd w:id="4441"/>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4FCA17DB" w14:textId="77777777" w:rsidR="00E86E7B" w:rsidRPr="00816C4A" w:rsidRDefault="00E86E7B" w:rsidP="00E86E7B">
      <w:pPr>
        <w:pStyle w:val="TF"/>
      </w:pPr>
    </w:p>
    <w:p w14:paraId="1701FE75" w14:textId="77777777" w:rsidR="00E86E7B" w:rsidRPr="00816C4A" w:rsidRDefault="00E86E7B" w:rsidP="00E86E7B">
      <w:pPr>
        <w:pStyle w:val="Heading8"/>
      </w:pPr>
      <w:bookmarkStart w:id="4442" w:name="historyclause"/>
      <w:r w:rsidRPr="00816C4A">
        <w:br w:type="page"/>
      </w:r>
      <w:bookmarkStart w:id="4443" w:name="_Toc3201139"/>
      <w:bookmarkStart w:id="4444" w:name="_Toc20392882"/>
      <w:bookmarkStart w:id="4445" w:name="_Toc27774529"/>
      <w:bookmarkStart w:id="4446" w:name="_Toc36482989"/>
      <w:bookmarkStart w:id="4447" w:name="_Toc36484651"/>
      <w:bookmarkStart w:id="4448" w:name="_Toc44933581"/>
      <w:bookmarkStart w:id="4449" w:name="_Toc50972534"/>
      <w:bookmarkStart w:id="4450" w:name="_Toc57105288"/>
      <w:bookmarkStart w:id="4451" w:name="_Toc138673121"/>
      <w:r w:rsidRPr="00816C4A">
        <w:lastRenderedPageBreak/>
        <w:t>Annex U (</w:t>
      </w:r>
      <w:smartTag w:uri="urn:schemas-microsoft-com:office:smarttags" w:element="PersonName">
        <w:r w:rsidRPr="00816C4A">
          <w:t>info</w:t>
        </w:r>
      </w:smartTag>
      <w:r w:rsidRPr="00816C4A">
        <w:t>rmative):</w:t>
      </w:r>
      <w:r w:rsidRPr="00816C4A">
        <w:br/>
        <w:t>Change History</w:t>
      </w:r>
      <w:bookmarkEnd w:id="4443"/>
      <w:bookmarkEnd w:id="4444"/>
      <w:bookmarkEnd w:id="4445"/>
      <w:bookmarkEnd w:id="4446"/>
      <w:bookmarkEnd w:id="4447"/>
      <w:bookmarkEnd w:id="4448"/>
      <w:bookmarkEnd w:id="4449"/>
      <w:bookmarkEnd w:id="4450"/>
      <w:bookmarkEnd w:id="4451"/>
    </w:p>
    <w:tbl>
      <w:tblPr>
        <w:tblW w:w="1034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942"/>
        <w:gridCol w:w="708"/>
        <w:gridCol w:w="567"/>
        <w:gridCol w:w="284"/>
        <w:gridCol w:w="425"/>
        <w:gridCol w:w="5954"/>
        <w:gridCol w:w="708"/>
      </w:tblGrid>
      <w:tr w:rsidR="00DF4D17" w:rsidRPr="00816C4A" w14:paraId="11CBF4DD" w14:textId="77777777" w:rsidTr="00B26AE7">
        <w:trPr>
          <w:cantSplit/>
          <w:tblHeader/>
        </w:trPr>
        <w:tc>
          <w:tcPr>
            <w:tcW w:w="760" w:type="dxa"/>
            <w:tcBorders>
              <w:bottom w:val="single" w:sz="4" w:space="0" w:color="auto"/>
            </w:tcBorders>
            <w:shd w:val="pct10" w:color="auto" w:fill="FFFFFF"/>
          </w:tcPr>
          <w:bookmarkEnd w:id="4442"/>
          <w:p w14:paraId="428B966F" w14:textId="26032D9F" w:rsidR="00DF4D17" w:rsidRPr="00816C4A" w:rsidRDefault="00DF4D17" w:rsidP="00B27DCC">
            <w:pPr>
              <w:pStyle w:val="TAH"/>
              <w:rPr>
                <w:sz w:val="16"/>
                <w:szCs w:val="16"/>
                <w:lang w:eastAsia="en-GB"/>
              </w:rPr>
            </w:pPr>
            <w:r>
              <w:rPr>
                <w:sz w:val="16"/>
                <w:szCs w:val="16"/>
                <w:lang w:eastAsia="en-GB"/>
              </w:rPr>
              <w:t>Date</w:t>
            </w:r>
          </w:p>
        </w:tc>
        <w:tc>
          <w:tcPr>
            <w:tcW w:w="942" w:type="dxa"/>
            <w:tcBorders>
              <w:bottom w:val="single" w:sz="4" w:space="0" w:color="auto"/>
            </w:tcBorders>
            <w:shd w:val="pct10" w:color="auto" w:fill="FFFFFF"/>
          </w:tcPr>
          <w:p w14:paraId="0017088E" w14:textId="77777777" w:rsidR="00DF4D17" w:rsidRPr="00816C4A" w:rsidRDefault="00DF4D17" w:rsidP="00B27DCC">
            <w:pPr>
              <w:pStyle w:val="TAH"/>
              <w:rPr>
                <w:sz w:val="16"/>
                <w:szCs w:val="16"/>
                <w:lang w:eastAsia="en-GB"/>
              </w:rPr>
            </w:pPr>
            <w:r w:rsidRPr="00816C4A">
              <w:rPr>
                <w:sz w:val="16"/>
                <w:szCs w:val="16"/>
                <w:lang w:eastAsia="en-GB"/>
              </w:rPr>
              <w:t>TSG TD#</w:t>
            </w:r>
          </w:p>
        </w:tc>
        <w:tc>
          <w:tcPr>
            <w:tcW w:w="708" w:type="dxa"/>
            <w:tcBorders>
              <w:bottom w:val="single" w:sz="4" w:space="0" w:color="auto"/>
            </w:tcBorders>
            <w:shd w:val="pct10" w:color="auto" w:fill="FFFFFF"/>
          </w:tcPr>
          <w:p w14:paraId="06E82190" w14:textId="0174D4D9" w:rsidR="00DF4D17" w:rsidRPr="00816C4A" w:rsidRDefault="00DF4D17" w:rsidP="00B27DCC">
            <w:pPr>
              <w:pStyle w:val="TAH"/>
              <w:rPr>
                <w:sz w:val="16"/>
                <w:szCs w:val="16"/>
                <w:lang w:eastAsia="en-GB"/>
              </w:rPr>
            </w:pPr>
            <w:r>
              <w:rPr>
                <w:sz w:val="16"/>
                <w:szCs w:val="16"/>
                <w:lang w:eastAsia="en-GB"/>
              </w:rPr>
              <w:t>TSG</w:t>
            </w:r>
          </w:p>
        </w:tc>
        <w:tc>
          <w:tcPr>
            <w:tcW w:w="567" w:type="dxa"/>
            <w:tcBorders>
              <w:bottom w:val="single" w:sz="4" w:space="0" w:color="auto"/>
            </w:tcBorders>
            <w:shd w:val="pct10" w:color="auto" w:fill="FFFFFF"/>
          </w:tcPr>
          <w:p w14:paraId="0EAFD61A" w14:textId="3D447924" w:rsidR="00DF4D17" w:rsidRPr="00816C4A" w:rsidRDefault="00DF4D17" w:rsidP="00B27DCC">
            <w:pPr>
              <w:pStyle w:val="TAH"/>
              <w:rPr>
                <w:sz w:val="16"/>
                <w:szCs w:val="16"/>
                <w:lang w:eastAsia="en-GB"/>
              </w:rPr>
            </w:pPr>
            <w:r w:rsidRPr="00816C4A">
              <w:rPr>
                <w:sz w:val="16"/>
                <w:szCs w:val="16"/>
                <w:lang w:eastAsia="en-GB"/>
              </w:rPr>
              <w:t>CR</w:t>
            </w:r>
          </w:p>
        </w:tc>
        <w:tc>
          <w:tcPr>
            <w:tcW w:w="284" w:type="dxa"/>
            <w:tcBorders>
              <w:bottom w:val="single" w:sz="4" w:space="0" w:color="auto"/>
            </w:tcBorders>
            <w:shd w:val="pct10" w:color="auto" w:fill="FFFFFF"/>
          </w:tcPr>
          <w:p w14:paraId="0AB564DD" w14:textId="77777777" w:rsidR="00DF4D17" w:rsidRPr="00816C4A" w:rsidRDefault="00DF4D17" w:rsidP="00B27DCC">
            <w:pPr>
              <w:pStyle w:val="TAH"/>
              <w:rPr>
                <w:sz w:val="16"/>
                <w:szCs w:val="16"/>
                <w:lang w:eastAsia="en-GB"/>
              </w:rPr>
            </w:pPr>
            <w:r w:rsidRPr="00816C4A">
              <w:rPr>
                <w:sz w:val="16"/>
                <w:szCs w:val="16"/>
                <w:lang w:eastAsia="en-GB"/>
              </w:rPr>
              <w:t>Rev</w:t>
            </w:r>
          </w:p>
        </w:tc>
        <w:tc>
          <w:tcPr>
            <w:tcW w:w="425" w:type="dxa"/>
            <w:tcBorders>
              <w:bottom w:val="single" w:sz="4" w:space="0" w:color="auto"/>
            </w:tcBorders>
            <w:shd w:val="pct10" w:color="auto" w:fill="FFFFFF"/>
          </w:tcPr>
          <w:p w14:paraId="6BEB2301" w14:textId="77777777" w:rsidR="00DF4D17" w:rsidRPr="00816C4A" w:rsidRDefault="00DF4D17" w:rsidP="00B27DCC">
            <w:pPr>
              <w:pStyle w:val="TAH"/>
              <w:rPr>
                <w:sz w:val="16"/>
                <w:szCs w:val="16"/>
                <w:lang w:eastAsia="en-GB"/>
              </w:rPr>
            </w:pPr>
            <w:r w:rsidRPr="00816C4A">
              <w:rPr>
                <w:sz w:val="16"/>
                <w:szCs w:val="16"/>
                <w:lang w:eastAsia="en-GB"/>
              </w:rPr>
              <w:t>Cat</w:t>
            </w:r>
          </w:p>
        </w:tc>
        <w:tc>
          <w:tcPr>
            <w:tcW w:w="5954" w:type="dxa"/>
            <w:tcBorders>
              <w:bottom w:val="single" w:sz="4" w:space="0" w:color="auto"/>
            </w:tcBorders>
            <w:shd w:val="pct10" w:color="auto" w:fill="FFFFFF"/>
          </w:tcPr>
          <w:p w14:paraId="36AAD844" w14:textId="77777777" w:rsidR="00DF4D17" w:rsidRPr="00816C4A" w:rsidRDefault="00DF4D17" w:rsidP="00B27DCC">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DF4D17" w:rsidRPr="00816C4A" w:rsidRDefault="00DF4D17" w:rsidP="00B27DCC">
            <w:pPr>
              <w:pStyle w:val="TAH"/>
              <w:rPr>
                <w:sz w:val="16"/>
                <w:szCs w:val="16"/>
                <w:lang w:eastAsia="en-GB"/>
              </w:rPr>
            </w:pPr>
            <w:r w:rsidRPr="00816C4A">
              <w:rPr>
                <w:sz w:val="16"/>
                <w:szCs w:val="16"/>
                <w:lang w:eastAsia="en-GB"/>
              </w:rPr>
              <w:t>New</w:t>
            </w:r>
          </w:p>
        </w:tc>
      </w:tr>
      <w:tr w:rsidR="00DF4D17" w:rsidRPr="00816C4A" w14:paraId="41DB385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DF4D17" w:rsidRPr="00816C4A" w:rsidRDefault="00DF4D17" w:rsidP="00B27DCC">
            <w:pPr>
              <w:pStyle w:val="TAL"/>
              <w:rPr>
                <w:sz w:val="16"/>
                <w:szCs w:val="16"/>
              </w:rPr>
            </w:pPr>
            <w:r w:rsidRPr="00816C4A">
              <w:rPr>
                <w:sz w:val="16"/>
                <w:szCs w:val="16"/>
              </w:rPr>
              <w:t>CT-28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1E3FDF" w14:textId="77777777" w:rsidR="00DF4D17" w:rsidRPr="00816C4A" w:rsidRDefault="00DF4D17" w:rsidP="00B27DCC">
            <w:pPr>
              <w:pStyle w:val="TAL"/>
              <w:rPr>
                <w:rFonts w:cs="Arial"/>
                <w:color w:val="000000"/>
                <w:sz w:val="16"/>
                <w:szCs w:val="16"/>
              </w:rPr>
            </w:pPr>
            <w:r w:rsidRPr="00816C4A">
              <w:rPr>
                <w:rFonts w:cs="Arial"/>
                <w:color w:val="000000"/>
                <w:sz w:val="16"/>
                <w:szCs w:val="16"/>
              </w:rPr>
              <w:t>CP-050141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125C4FB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DF4D17" w:rsidRPr="00816C4A" w:rsidRDefault="00DF4D17" w:rsidP="00B27DCC">
            <w:pPr>
              <w:pStyle w:val="TAL"/>
              <w:rPr>
                <w:snapToGrid w:val="0"/>
                <w:color w:val="000000"/>
                <w:sz w:val="16"/>
                <w:szCs w:val="16"/>
              </w:rPr>
            </w:pPr>
            <w:r w:rsidRPr="00816C4A">
              <w:rPr>
                <w:snapToGrid w:val="0"/>
                <w:color w:val="000000"/>
                <w:sz w:val="16"/>
                <w:szCs w:val="16"/>
              </w:rPr>
              <w:t>7.0.0</w:t>
            </w:r>
          </w:p>
        </w:tc>
      </w:tr>
      <w:tr w:rsidR="00DF4D17" w:rsidRPr="00816C4A" w14:paraId="700867A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DF4D17" w:rsidRPr="00816C4A" w:rsidRDefault="00DF4D17" w:rsidP="00B27DCC">
            <w:pPr>
              <w:pStyle w:val="TAL"/>
              <w:rPr>
                <w:sz w:val="16"/>
                <w:szCs w:val="16"/>
              </w:rPr>
            </w:pPr>
            <w:r w:rsidRPr="00816C4A">
              <w:rPr>
                <w:sz w:val="16"/>
                <w:szCs w:val="16"/>
              </w:rPr>
              <w:t>CT-29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D4570C" w14:textId="77777777" w:rsidR="00DF4D17" w:rsidRPr="00816C4A" w:rsidRDefault="00DF4D17" w:rsidP="00B27DCC">
            <w:pPr>
              <w:pStyle w:val="TAL"/>
              <w:rPr>
                <w:rFonts w:cs="Arial"/>
                <w:color w:val="000000"/>
                <w:sz w:val="16"/>
                <w:szCs w:val="16"/>
              </w:rPr>
            </w:pPr>
            <w:r w:rsidRPr="00816C4A">
              <w:rPr>
                <w:rFonts w:cs="Arial"/>
                <w:color w:val="000000"/>
                <w:sz w:val="16"/>
                <w:szCs w:val="16"/>
              </w:rPr>
              <w:t>CP-050341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07EE158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DF4D17" w:rsidRPr="00816C4A" w:rsidRDefault="00DF4D17" w:rsidP="00B27DCC">
            <w:pPr>
              <w:pStyle w:val="TAL"/>
              <w:rPr>
                <w:snapToGrid w:val="0"/>
                <w:color w:val="000000"/>
                <w:sz w:val="16"/>
                <w:szCs w:val="16"/>
              </w:rPr>
            </w:pPr>
            <w:r w:rsidRPr="00816C4A">
              <w:rPr>
                <w:snapToGrid w:val="0"/>
                <w:color w:val="000000"/>
                <w:sz w:val="16"/>
                <w:szCs w:val="16"/>
              </w:rPr>
              <w:t>7.1.0</w:t>
            </w:r>
          </w:p>
        </w:tc>
      </w:tr>
      <w:tr w:rsidR="00DF4D17" w:rsidRPr="00816C4A" w14:paraId="6F88FDA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BE9A54" w14:textId="77777777" w:rsidR="00DF4D17" w:rsidRPr="00816C4A" w:rsidRDefault="00DF4D17" w:rsidP="00B27DCC">
            <w:pPr>
              <w:pStyle w:val="TAL"/>
              <w:rPr>
                <w:rFonts w:cs="Arial"/>
                <w:color w:val="000000"/>
                <w:sz w:val="16"/>
                <w:szCs w:val="16"/>
              </w:rPr>
            </w:pPr>
            <w:r w:rsidRPr="00816C4A">
              <w:rPr>
                <w:rFonts w:cs="Arial"/>
                <w:color w:val="000000"/>
                <w:sz w:val="16"/>
                <w:szCs w:val="16"/>
              </w:rPr>
              <w:t>CP-050500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7353715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6B7B063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1FBBB8F" w14:textId="77777777" w:rsidR="00DF4D17" w:rsidRPr="00816C4A" w:rsidRDefault="00DF4D17" w:rsidP="00B27DCC">
            <w:pPr>
              <w:pStyle w:val="TAL"/>
              <w:rPr>
                <w:rFonts w:cs="Arial"/>
                <w:color w:val="000000"/>
                <w:sz w:val="16"/>
                <w:szCs w:val="16"/>
              </w:rPr>
            </w:pPr>
            <w:r w:rsidRPr="00816C4A">
              <w:rPr>
                <w:rFonts w:cs="Arial"/>
                <w:color w:val="000000"/>
                <w:sz w:val="16"/>
                <w:szCs w:val="16"/>
              </w:rPr>
              <w:t>CP-050500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58CDC6C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0FCA0D4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9C90D1" w14:textId="77777777" w:rsidR="00DF4D17" w:rsidRPr="00816C4A" w:rsidRDefault="00DF4D17" w:rsidP="00B27DCC">
            <w:pPr>
              <w:pStyle w:val="TAL"/>
              <w:rPr>
                <w:rFonts w:cs="Arial"/>
                <w:color w:val="000000"/>
                <w:sz w:val="16"/>
                <w:szCs w:val="16"/>
              </w:rPr>
            </w:pPr>
            <w:r w:rsidRPr="00816C4A">
              <w:rPr>
                <w:rFonts w:cs="Arial"/>
                <w:color w:val="000000"/>
                <w:sz w:val="16"/>
                <w:szCs w:val="16"/>
              </w:rPr>
              <w:t>CP-050497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4FFE32B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674959D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9549B9"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64B086E0"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064CD73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1D0A95"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3D1B64F8"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213A7FD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581760"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363D735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30FFB46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5DD2BE"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1E6EB901"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7775E5A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A66D4C" w14:textId="77777777" w:rsidR="00DF4D17" w:rsidRPr="00816C4A" w:rsidRDefault="00DF4D17" w:rsidP="00B27DCC">
            <w:pPr>
              <w:pStyle w:val="TAL"/>
              <w:rPr>
                <w:rFonts w:cs="Arial"/>
                <w:color w:val="000000"/>
                <w:sz w:val="16"/>
                <w:szCs w:val="16"/>
              </w:rPr>
            </w:pPr>
            <w:r w:rsidRPr="00816C4A">
              <w:rPr>
                <w:rFonts w:cs="Arial"/>
                <w:color w:val="000000"/>
                <w:sz w:val="16"/>
                <w:szCs w:val="16"/>
              </w:rPr>
              <w:t>CP-060157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026C95F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161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100CFFD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DF4D17" w:rsidRPr="00816C4A" w:rsidRDefault="00DF4D17" w:rsidP="00B27DCC">
            <w:pPr>
              <w:pStyle w:val="TAL"/>
              <w:rPr>
                <w:sz w:val="16"/>
                <w:szCs w:val="16"/>
              </w:rPr>
            </w:pPr>
            <w:r w:rsidRPr="00816C4A">
              <w:rPr>
                <w:sz w:val="16"/>
                <w:szCs w:val="16"/>
              </w:rPr>
              <w:t>CT-32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71696B" w14:textId="77777777" w:rsidR="00DF4D17" w:rsidRPr="00816C4A" w:rsidRDefault="00DF4D17" w:rsidP="00B27DCC">
            <w:pPr>
              <w:pStyle w:val="TAL"/>
              <w:rPr>
                <w:rFonts w:cs="Arial"/>
                <w:color w:val="000000"/>
                <w:sz w:val="16"/>
                <w:szCs w:val="16"/>
              </w:rPr>
            </w:pPr>
            <w:r w:rsidRPr="00816C4A">
              <w:rPr>
                <w:rFonts w:cs="Arial"/>
                <w:color w:val="000000"/>
                <w:sz w:val="16"/>
                <w:szCs w:val="16"/>
              </w:rPr>
              <w:t>CP-060244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074E4D3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DF4D17" w:rsidRPr="00816C4A" w:rsidRDefault="00DF4D17" w:rsidP="00B27DCC">
            <w:pPr>
              <w:pStyle w:val="TAL"/>
              <w:rPr>
                <w:snapToGrid w:val="0"/>
                <w:color w:val="000000"/>
                <w:sz w:val="16"/>
                <w:szCs w:val="16"/>
              </w:rPr>
            </w:pPr>
            <w:r w:rsidRPr="00816C4A">
              <w:rPr>
                <w:snapToGrid w:val="0"/>
                <w:color w:val="000000"/>
                <w:sz w:val="16"/>
                <w:szCs w:val="16"/>
              </w:rPr>
              <w:t>7.4.0</w:t>
            </w:r>
          </w:p>
        </w:tc>
      </w:tr>
      <w:tr w:rsidR="00DF4D17" w:rsidRPr="00816C4A" w14:paraId="49D39C8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DF4D17" w:rsidRPr="00816C4A" w:rsidRDefault="00DF4D17" w:rsidP="00B27DCC">
            <w:pPr>
              <w:pStyle w:val="TAL"/>
              <w:rPr>
                <w:sz w:val="16"/>
                <w:szCs w:val="16"/>
              </w:rPr>
            </w:pPr>
            <w:r w:rsidRPr="00816C4A">
              <w:rPr>
                <w:sz w:val="16"/>
                <w:szCs w:val="16"/>
              </w:rPr>
              <w:t>CT-33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EAF571" w14:textId="77777777" w:rsidR="00DF4D17" w:rsidRPr="00816C4A" w:rsidRDefault="00DF4D17" w:rsidP="00B27DCC">
            <w:pPr>
              <w:pStyle w:val="TAL"/>
              <w:rPr>
                <w:rFonts w:cs="Arial"/>
                <w:color w:val="000000"/>
                <w:sz w:val="16"/>
                <w:szCs w:val="16"/>
              </w:rPr>
            </w:pPr>
            <w:r w:rsidRPr="00816C4A">
              <w:rPr>
                <w:rFonts w:cs="Arial"/>
                <w:color w:val="000000"/>
                <w:sz w:val="16"/>
                <w:szCs w:val="16"/>
              </w:rPr>
              <w:t>CP-060476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0D4BEB3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DF4D17" w:rsidRPr="00816C4A" w:rsidRDefault="00DF4D17" w:rsidP="00B27DCC">
            <w:pPr>
              <w:pStyle w:val="TAL"/>
              <w:rPr>
                <w:snapToGrid w:val="0"/>
                <w:color w:val="000000"/>
                <w:sz w:val="16"/>
                <w:szCs w:val="16"/>
              </w:rPr>
            </w:pPr>
            <w:r w:rsidRPr="00816C4A">
              <w:rPr>
                <w:snapToGrid w:val="0"/>
                <w:color w:val="000000"/>
                <w:sz w:val="16"/>
                <w:szCs w:val="16"/>
              </w:rPr>
              <w:t>7.5.0</w:t>
            </w:r>
          </w:p>
        </w:tc>
      </w:tr>
      <w:tr w:rsidR="00DF4D17" w:rsidRPr="00816C4A" w14:paraId="2BA3E26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DF4D17" w:rsidRPr="00816C4A" w:rsidRDefault="00DF4D17" w:rsidP="00B27DCC">
            <w:pPr>
              <w:pStyle w:val="TAL"/>
              <w:rPr>
                <w:sz w:val="16"/>
                <w:szCs w:val="16"/>
              </w:rPr>
            </w:pPr>
            <w:r w:rsidRPr="00816C4A">
              <w:rPr>
                <w:sz w:val="16"/>
                <w:szCs w:val="16"/>
              </w:rPr>
              <w:t>CT-35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9CB4C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CP-070060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019D427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DF4D17" w:rsidRPr="00816C4A" w:rsidRDefault="00DF4D17" w:rsidP="00B27DCC">
            <w:pPr>
              <w:pStyle w:val="TAL"/>
              <w:rPr>
                <w:snapToGrid w:val="0"/>
                <w:color w:val="000000"/>
                <w:sz w:val="16"/>
                <w:szCs w:val="16"/>
              </w:rPr>
            </w:pPr>
            <w:r w:rsidRPr="00816C4A">
              <w:rPr>
                <w:snapToGrid w:val="0"/>
                <w:color w:val="000000"/>
                <w:sz w:val="16"/>
                <w:szCs w:val="16"/>
              </w:rPr>
              <w:t>7.6.0</w:t>
            </w:r>
          </w:p>
        </w:tc>
      </w:tr>
      <w:tr w:rsidR="00DF4D17" w:rsidRPr="00816C4A" w14:paraId="16D05FD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9D412A"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06212C1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281E83E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FE1A4B"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59A03D1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00456D0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26A243"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796E712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09F7CA0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03261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5A55980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00E201B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BC1518"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6A2D448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22E5031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9AE61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4A01E221"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132D9EA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DF4D17" w:rsidRPr="00816C4A" w:rsidRDefault="00DF4D17" w:rsidP="00B27DCC">
            <w:pPr>
              <w:pStyle w:val="TAL"/>
              <w:rPr>
                <w:sz w:val="16"/>
                <w:szCs w:val="16"/>
              </w:rPr>
            </w:pPr>
            <w:r w:rsidRPr="00816C4A">
              <w:rPr>
                <w:sz w:val="16"/>
                <w:szCs w:val="16"/>
              </w:rPr>
              <w:t>CT-38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44D545" w14:textId="77777777" w:rsidR="00DF4D17" w:rsidRPr="00816C4A" w:rsidRDefault="00DF4D17" w:rsidP="00B27DCC">
            <w:pPr>
              <w:pStyle w:val="TAL"/>
              <w:rPr>
                <w:rFonts w:cs="Arial"/>
                <w:color w:val="000000"/>
                <w:sz w:val="16"/>
                <w:szCs w:val="16"/>
              </w:rPr>
            </w:pPr>
            <w:r w:rsidRPr="00816C4A">
              <w:rPr>
                <w:rFonts w:cs="Arial"/>
                <w:color w:val="000000"/>
                <w:sz w:val="16"/>
                <w:szCs w:val="16"/>
              </w:rPr>
              <w:t>CP-070842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3102F43C"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DF4D17" w:rsidRPr="00816C4A" w:rsidRDefault="00DF4D17" w:rsidP="00B27DCC">
            <w:pPr>
              <w:pStyle w:val="TAL"/>
              <w:rPr>
                <w:snapToGrid w:val="0"/>
                <w:color w:val="000000"/>
                <w:sz w:val="16"/>
                <w:szCs w:val="16"/>
              </w:rPr>
            </w:pPr>
            <w:r w:rsidRPr="00816C4A">
              <w:rPr>
                <w:snapToGrid w:val="0"/>
                <w:color w:val="000000"/>
                <w:sz w:val="16"/>
                <w:szCs w:val="16"/>
              </w:rPr>
              <w:t>8.0.0</w:t>
            </w:r>
          </w:p>
        </w:tc>
      </w:tr>
      <w:tr w:rsidR="00DF4D17" w:rsidRPr="00816C4A" w14:paraId="379AA24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DF4D17" w:rsidRPr="00816C4A" w:rsidRDefault="00DF4D17" w:rsidP="00B27DCC">
            <w:pPr>
              <w:pStyle w:val="TAL"/>
              <w:rPr>
                <w:sz w:val="16"/>
                <w:szCs w:val="16"/>
              </w:rPr>
            </w:pPr>
            <w:r w:rsidRPr="00816C4A">
              <w:rPr>
                <w:sz w:val="16"/>
                <w:szCs w:val="16"/>
              </w:rPr>
              <w:t>CT-39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52315A" w14:textId="77777777" w:rsidR="00DF4D17" w:rsidRPr="00816C4A" w:rsidRDefault="00DF4D17" w:rsidP="00B27DCC">
            <w:pPr>
              <w:pStyle w:val="TAL"/>
              <w:rPr>
                <w:rFonts w:cs="Arial"/>
                <w:color w:val="000000"/>
                <w:sz w:val="16"/>
                <w:szCs w:val="16"/>
              </w:rPr>
            </w:pPr>
            <w:r w:rsidRPr="00816C4A">
              <w:rPr>
                <w:rFonts w:cs="Arial"/>
                <w:color w:val="000000"/>
                <w:sz w:val="16"/>
                <w:szCs w:val="16"/>
              </w:rPr>
              <w:t>CP-080169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620CF51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DF4D17" w:rsidRPr="00816C4A" w:rsidRDefault="00DF4D17" w:rsidP="00B27DCC">
            <w:pPr>
              <w:pStyle w:val="TAL"/>
              <w:rPr>
                <w:snapToGrid w:val="0"/>
                <w:color w:val="000000"/>
                <w:sz w:val="16"/>
                <w:szCs w:val="16"/>
              </w:rPr>
            </w:pPr>
            <w:r w:rsidRPr="00816C4A">
              <w:rPr>
                <w:snapToGrid w:val="0"/>
                <w:color w:val="000000"/>
                <w:sz w:val="16"/>
                <w:szCs w:val="16"/>
              </w:rPr>
              <w:t>8.1.0</w:t>
            </w:r>
          </w:p>
        </w:tc>
      </w:tr>
      <w:tr w:rsidR="00DF4D17" w:rsidRPr="00816C4A" w14:paraId="01AE445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DF4D17" w:rsidRPr="00816C4A" w:rsidRDefault="00DF4D17"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4C156B" w14:textId="77777777" w:rsidR="00DF4D17" w:rsidRPr="00816C4A" w:rsidRDefault="00DF4D17" w:rsidP="00B27DCC">
            <w:pPr>
              <w:pStyle w:val="TAL"/>
              <w:rPr>
                <w:rFonts w:cs="Arial"/>
                <w:color w:val="000000"/>
                <w:sz w:val="16"/>
                <w:szCs w:val="16"/>
              </w:rPr>
            </w:pPr>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19AD1059"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DF4D17" w:rsidRPr="00816C4A" w:rsidRDefault="00DF4D17" w:rsidP="00B27DCC">
            <w:pPr>
              <w:pStyle w:val="TAL"/>
              <w:rPr>
                <w:snapToGrid w:val="0"/>
                <w:color w:val="000000"/>
                <w:sz w:val="16"/>
                <w:szCs w:val="16"/>
              </w:rPr>
            </w:pPr>
            <w:r w:rsidRPr="00816C4A">
              <w:rPr>
                <w:snapToGrid w:val="0"/>
                <w:color w:val="000000"/>
                <w:sz w:val="16"/>
                <w:szCs w:val="16"/>
              </w:rPr>
              <w:t>8.1.1</w:t>
            </w:r>
          </w:p>
        </w:tc>
      </w:tr>
      <w:tr w:rsidR="00DF4D17" w:rsidRPr="00816C4A" w14:paraId="1B3B939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DF4D17" w:rsidRPr="00816C4A" w:rsidRDefault="00DF4D17" w:rsidP="00B27DCC">
            <w:pPr>
              <w:pStyle w:val="TAL"/>
              <w:rPr>
                <w:sz w:val="16"/>
                <w:szCs w:val="16"/>
              </w:rPr>
            </w:pPr>
            <w:r w:rsidRPr="00816C4A">
              <w:rPr>
                <w:sz w:val="16"/>
                <w:szCs w:val="16"/>
              </w:rPr>
              <w:t>CT-40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727FC4" w14:textId="77777777" w:rsidR="00DF4D17" w:rsidRPr="00816C4A" w:rsidRDefault="00DF4D17" w:rsidP="00B27DCC">
            <w:pPr>
              <w:pStyle w:val="TAL"/>
              <w:rPr>
                <w:rFonts w:cs="Arial"/>
                <w:color w:val="000000"/>
                <w:sz w:val="16"/>
                <w:szCs w:val="16"/>
              </w:rPr>
            </w:pPr>
            <w:r w:rsidRPr="00816C4A">
              <w:rPr>
                <w:rFonts w:cs="Arial"/>
                <w:color w:val="000000"/>
                <w:sz w:val="16"/>
                <w:szCs w:val="16"/>
              </w:rPr>
              <w:t>CP-080386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313AEE4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DF4D17" w:rsidRPr="00816C4A" w:rsidRDefault="00DF4D17" w:rsidP="00B27DCC">
            <w:pPr>
              <w:pStyle w:val="TAL"/>
              <w:rPr>
                <w:snapToGrid w:val="0"/>
                <w:color w:val="000000"/>
                <w:sz w:val="16"/>
                <w:szCs w:val="16"/>
              </w:rPr>
            </w:pPr>
            <w:r w:rsidRPr="00816C4A">
              <w:rPr>
                <w:snapToGrid w:val="0"/>
                <w:color w:val="000000"/>
                <w:sz w:val="16"/>
                <w:szCs w:val="16"/>
              </w:rPr>
              <w:t>8.2.0</w:t>
            </w:r>
          </w:p>
        </w:tc>
      </w:tr>
      <w:tr w:rsidR="00DF4D17" w:rsidRPr="00816C4A" w14:paraId="477AD77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DF4D17" w:rsidRPr="00816C4A" w:rsidRDefault="00DF4D17"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BE5C1F" w14:textId="77777777" w:rsidR="00DF4D17" w:rsidRPr="00816C4A" w:rsidRDefault="00DF4D17" w:rsidP="00B27DCC">
            <w:pPr>
              <w:pStyle w:val="TAL"/>
              <w:rPr>
                <w:rFonts w:cs="Arial"/>
                <w:color w:val="000000"/>
                <w:sz w:val="16"/>
                <w:szCs w:val="16"/>
              </w:rPr>
            </w:pPr>
            <w:r w:rsidRPr="00816C4A">
              <w:rPr>
                <w:rFonts w:cs="Arial"/>
                <w:color w:val="000000"/>
                <w:sz w:val="16"/>
                <w:szCs w:val="16"/>
              </w:rPr>
              <w:t>CP-080658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09F3F315"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DF4D17" w:rsidRPr="00816C4A" w:rsidRDefault="00DF4D17" w:rsidP="00B27DCC">
            <w:pPr>
              <w:pStyle w:val="TAL"/>
              <w:rPr>
                <w:snapToGrid w:val="0"/>
                <w:color w:val="000000"/>
                <w:sz w:val="16"/>
                <w:szCs w:val="16"/>
              </w:rPr>
            </w:pPr>
            <w:r w:rsidRPr="00816C4A">
              <w:rPr>
                <w:snapToGrid w:val="0"/>
                <w:color w:val="000000"/>
                <w:sz w:val="16"/>
                <w:szCs w:val="16"/>
              </w:rPr>
              <w:t>8.3.0</w:t>
            </w:r>
          </w:p>
        </w:tc>
      </w:tr>
      <w:tr w:rsidR="00DF4D17" w:rsidRPr="00816C4A" w14:paraId="5E3AEB2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DF4D17" w:rsidRPr="00816C4A" w:rsidRDefault="00DF4D17"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C20804" w14:textId="77777777" w:rsidR="00DF4D17" w:rsidRPr="00816C4A" w:rsidRDefault="00DF4D17" w:rsidP="00B27DCC">
            <w:pPr>
              <w:pStyle w:val="TAL"/>
              <w:rPr>
                <w:rFonts w:cs="Arial"/>
                <w:color w:val="000000"/>
                <w:sz w:val="16"/>
                <w:szCs w:val="16"/>
              </w:rPr>
            </w:pPr>
            <w:r w:rsidRPr="00816C4A">
              <w:rPr>
                <w:rFonts w:cs="Arial"/>
                <w:color w:val="000000"/>
                <w:sz w:val="16"/>
                <w:szCs w:val="16"/>
              </w:rPr>
              <w:t>CP-080586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7FBD7736"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DF4D17" w:rsidRPr="00816C4A" w:rsidRDefault="00DF4D17" w:rsidP="00B27DCC">
            <w:pPr>
              <w:pStyle w:val="TAL"/>
              <w:rPr>
                <w:snapToGrid w:val="0"/>
                <w:color w:val="000000"/>
                <w:sz w:val="16"/>
                <w:szCs w:val="16"/>
              </w:rPr>
            </w:pPr>
            <w:r w:rsidRPr="00816C4A">
              <w:rPr>
                <w:snapToGrid w:val="0"/>
                <w:color w:val="000000"/>
                <w:sz w:val="16"/>
                <w:szCs w:val="16"/>
              </w:rPr>
              <w:t>8.3.0</w:t>
            </w:r>
          </w:p>
        </w:tc>
      </w:tr>
      <w:tr w:rsidR="00DF4D17" w:rsidRPr="00816C4A" w14:paraId="6C253A3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DF4D17" w:rsidRPr="00816C4A" w:rsidRDefault="00DF4D17"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B11965" w14:textId="77777777" w:rsidR="00DF4D17" w:rsidRPr="00816C4A" w:rsidRDefault="00DF4D17" w:rsidP="00B27DCC">
            <w:pPr>
              <w:pStyle w:val="TAL"/>
              <w:rPr>
                <w:rFonts w:cs="Arial"/>
                <w:color w:val="000000"/>
                <w:sz w:val="16"/>
                <w:szCs w:val="16"/>
              </w:rPr>
            </w:pPr>
            <w:r w:rsidRPr="00816C4A">
              <w:rPr>
                <w:rFonts w:cs="Arial"/>
                <w:color w:val="000000"/>
                <w:sz w:val="16"/>
                <w:szCs w:val="16"/>
              </w:rPr>
              <w:t>CP-080903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0AF97BB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DF4D17" w:rsidRPr="00816C4A" w:rsidRDefault="00DF4D17" w:rsidP="00B27DCC">
            <w:pPr>
              <w:pStyle w:val="TAL"/>
              <w:rPr>
                <w:snapToGrid w:val="0"/>
                <w:color w:val="000000"/>
                <w:sz w:val="16"/>
                <w:szCs w:val="16"/>
              </w:rPr>
            </w:pPr>
            <w:r w:rsidRPr="00816C4A">
              <w:rPr>
                <w:snapToGrid w:val="0"/>
                <w:color w:val="000000"/>
                <w:sz w:val="16"/>
                <w:szCs w:val="16"/>
              </w:rPr>
              <w:t>8.4.0</w:t>
            </w:r>
          </w:p>
        </w:tc>
      </w:tr>
      <w:tr w:rsidR="00DF4D17" w:rsidRPr="00816C4A" w14:paraId="50923E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DF4D17" w:rsidRPr="00816C4A" w:rsidRDefault="00DF4D17"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67E115" w14:textId="77777777" w:rsidR="00DF4D17" w:rsidRPr="00816C4A" w:rsidRDefault="00DF4D17" w:rsidP="00B27DCC">
            <w:pPr>
              <w:pStyle w:val="TAL"/>
              <w:rPr>
                <w:rFonts w:cs="Arial"/>
                <w:color w:val="000000"/>
                <w:sz w:val="16"/>
                <w:szCs w:val="16"/>
              </w:rPr>
            </w:pPr>
            <w:r w:rsidRPr="00816C4A">
              <w:rPr>
                <w:rFonts w:cs="Arial"/>
                <w:color w:val="000000"/>
                <w:sz w:val="16"/>
                <w:szCs w:val="16"/>
              </w:rPr>
              <w:t>CP-080908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112939B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DF4D17" w:rsidRPr="00816C4A" w:rsidRDefault="00DF4D17" w:rsidP="00B27DCC">
            <w:pPr>
              <w:pStyle w:val="TAL"/>
              <w:rPr>
                <w:snapToGrid w:val="0"/>
                <w:color w:val="000000"/>
                <w:sz w:val="16"/>
                <w:szCs w:val="16"/>
              </w:rPr>
            </w:pPr>
            <w:r w:rsidRPr="00816C4A">
              <w:rPr>
                <w:snapToGrid w:val="0"/>
                <w:color w:val="000000"/>
                <w:sz w:val="16"/>
                <w:szCs w:val="16"/>
              </w:rPr>
              <w:t>8.4.0</w:t>
            </w:r>
          </w:p>
        </w:tc>
      </w:tr>
      <w:tr w:rsidR="00DF4D17" w:rsidRPr="00816C4A" w14:paraId="06BFF6E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DF4D17" w:rsidRPr="00816C4A" w:rsidRDefault="00DF4D17"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B61519" w14:textId="77777777" w:rsidR="00DF4D17" w:rsidRPr="00816C4A" w:rsidRDefault="00DF4D17" w:rsidP="00B27DCC">
            <w:pPr>
              <w:pStyle w:val="TAL"/>
              <w:rPr>
                <w:rFonts w:cs="Arial"/>
                <w:color w:val="000000"/>
                <w:sz w:val="16"/>
                <w:szCs w:val="16"/>
              </w:rPr>
            </w:pPr>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5F07D33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8.4.0</w:t>
            </w:r>
          </w:p>
        </w:tc>
      </w:tr>
      <w:tr w:rsidR="00DF4D17" w:rsidRPr="00816C4A" w14:paraId="38B2BC3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982949"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4C2F6433"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1CBF265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DA270A"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68D3D49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4BD84E8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85522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1D12954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26C36AF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9D516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0E2DCEE3"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398E1BF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2353B7" w14:textId="77777777" w:rsidR="00DF4D17" w:rsidRPr="00816C4A" w:rsidRDefault="00DF4D17" w:rsidP="00B27DCC">
            <w:pPr>
              <w:pStyle w:val="TAL"/>
              <w:rPr>
                <w:rFonts w:cs="Arial"/>
                <w:color w:val="000000"/>
                <w:sz w:val="16"/>
                <w:szCs w:val="16"/>
              </w:rPr>
            </w:pPr>
            <w:r w:rsidRPr="00816C4A">
              <w:rPr>
                <w:rFonts w:cs="Arial"/>
                <w:color w:val="000000"/>
                <w:sz w:val="16"/>
                <w:szCs w:val="16"/>
              </w:rPr>
              <w:t>CP-090240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10A219B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7F045F7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F80114" w14:textId="77777777" w:rsidR="00DF4D17" w:rsidRPr="00816C4A" w:rsidRDefault="00DF4D17" w:rsidP="00B27DCC">
            <w:pPr>
              <w:pStyle w:val="TAL"/>
              <w:rPr>
                <w:rFonts w:cs="Arial"/>
                <w:color w:val="000000"/>
                <w:sz w:val="16"/>
                <w:szCs w:val="16"/>
              </w:rPr>
            </w:pPr>
            <w:r w:rsidRPr="00816C4A">
              <w:rPr>
                <w:rFonts w:cs="Arial"/>
                <w:color w:val="000000"/>
                <w:sz w:val="16"/>
                <w:szCs w:val="16"/>
              </w:rPr>
              <w:t>CP-090242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7818600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3B0E696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DF4D17" w:rsidRPr="00816C4A" w:rsidRDefault="00DF4D17" w:rsidP="00B27DCC">
            <w:pPr>
              <w:pStyle w:val="TAL"/>
              <w:rPr>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070376" w14:textId="77777777" w:rsidR="00DF4D17" w:rsidRPr="00816C4A" w:rsidRDefault="00DF4D17"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5A159EB7" w:rsidR="00DF4D17" w:rsidRPr="00816C4A" w:rsidRDefault="00DF4D17" w:rsidP="00B27DCC">
            <w:pPr>
              <w:pStyle w:val="TAL"/>
              <w:rPr>
                <w:rFonts w:cs="Arial"/>
                <w:color w:val="000000"/>
                <w:sz w:val="16"/>
                <w:szCs w:val="16"/>
                <w:lang w:val="en-US"/>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DF4D17" w:rsidRPr="00816C4A" w:rsidRDefault="00DF4D17" w:rsidP="00B27DCC">
            <w:pPr>
              <w:pStyle w:val="TAL"/>
              <w:jc w:val="center"/>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DF4D17" w:rsidRPr="00816C4A" w:rsidRDefault="00DF4D17" w:rsidP="00B27DCC">
            <w:pPr>
              <w:pStyle w:val="TAL"/>
              <w:jc w:val="center"/>
              <w:rPr>
                <w:rFonts w:cs="Arial"/>
                <w:color w:val="000000"/>
                <w:sz w:val="16"/>
                <w:szCs w:val="16"/>
                <w:lang w:val="en-US"/>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8.5.1</w:t>
            </w:r>
          </w:p>
        </w:tc>
      </w:tr>
      <w:tr w:rsidR="00DF4D17" w:rsidRPr="00816C4A" w14:paraId="563A09D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97E67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04C94275"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630FACA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9C45D7"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085E07F8"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181B171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1C8BF0"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1B8D7DE0"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0D1893B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A1B5C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33A533A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52C443E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DF3681"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3F6C444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371D549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DF4D17" w:rsidRPr="00816C4A" w:rsidRDefault="00DF4D17"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95B45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CP-090716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0E19713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8.7.0</w:t>
            </w:r>
          </w:p>
        </w:tc>
      </w:tr>
      <w:tr w:rsidR="00DF4D17" w:rsidRPr="00816C4A" w14:paraId="0D7C10F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DF4D17" w:rsidRPr="00816C4A" w:rsidRDefault="00DF4D17"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9B956B" w14:textId="77777777" w:rsidR="00DF4D17" w:rsidRPr="00816C4A" w:rsidRDefault="00DF4D17" w:rsidP="00B27DCC">
            <w:pPr>
              <w:pStyle w:val="TAL"/>
              <w:rPr>
                <w:rFonts w:cs="Arial"/>
                <w:color w:val="000000"/>
                <w:sz w:val="16"/>
                <w:szCs w:val="16"/>
              </w:rPr>
            </w:pPr>
            <w:r w:rsidRPr="00816C4A">
              <w:rPr>
                <w:rFonts w:cs="Arial"/>
                <w:color w:val="000000"/>
                <w:sz w:val="16"/>
                <w:szCs w:val="16"/>
              </w:rPr>
              <w:t>CP-090715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597931F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8.7.0</w:t>
            </w:r>
          </w:p>
        </w:tc>
      </w:tr>
      <w:tr w:rsidR="00DF4D17" w:rsidRPr="00816C4A" w14:paraId="23409A6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DF4D17" w:rsidRPr="00816C4A" w:rsidRDefault="00DF4D17"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39DBA9" w14:textId="77777777" w:rsidR="00DF4D17" w:rsidRPr="00816C4A" w:rsidRDefault="00DF4D17" w:rsidP="00B27DCC">
            <w:pPr>
              <w:pStyle w:val="TAL"/>
              <w:rPr>
                <w:rFonts w:cs="Arial"/>
                <w:color w:val="000000"/>
                <w:sz w:val="16"/>
                <w:szCs w:val="16"/>
              </w:rPr>
            </w:pPr>
            <w:r w:rsidRPr="00816C4A">
              <w:rPr>
                <w:rFonts w:cs="Arial"/>
                <w:color w:val="000000"/>
                <w:sz w:val="16"/>
                <w:szCs w:val="16"/>
              </w:rPr>
              <w:t>CP-090994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43BD47AB" w:rsidR="00DF4D17" w:rsidRPr="00816C4A" w:rsidRDefault="00DF4D17" w:rsidP="00B27DCC">
            <w:pPr>
              <w:pStyle w:val="TAL"/>
              <w:rPr>
                <w:rFonts w:cs="Arial"/>
                <w:color w:val="000000"/>
                <w:sz w:val="16"/>
                <w:szCs w:val="16"/>
                <w:lang w:val="en-US"/>
              </w:rPr>
            </w:pPr>
            <w:r w:rsidRPr="00816C4A">
              <w:rPr>
                <w:rFonts w:cs="Arial"/>
                <w:sz w:val="16"/>
                <w:szCs w:val="16"/>
              </w:rPr>
              <w:t>220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DF4D17" w:rsidRPr="00816C4A" w:rsidRDefault="00DF4D17" w:rsidP="00B27DCC">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9.0.0</w:t>
            </w:r>
          </w:p>
        </w:tc>
      </w:tr>
      <w:tr w:rsidR="00DF4D17" w:rsidRPr="00816C4A" w14:paraId="0150A6A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DF4D17" w:rsidRPr="00816C4A" w:rsidRDefault="00DF4D17"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FE7C9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12E77187" w:rsidR="00DF4D17" w:rsidRPr="00816C4A" w:rsidRDefault="00DF4D17" w:rsidP="00B27DCC">
            <w:pPr>
              <w:pStyle w:val="TAL"/>
              <w:rPr>
                <w:rFonts w:cs="Arial"/>
                <w:color w:val="000000"/>
                <w:sz w:val="16"/>
                <w:szCs w:val="16"/>
                <w:lang w:val="en-US"/>
              </w:rPr>
            </w:pPr>
            <w:r w:rsidRPr="00816C4A">
              <w:rPr>
                <w:rFonts w:cs="Arial"/>
                <w:sz w:val="16"/>
                <w:szCs w:val="16"/>
              </w:rPr>
              <w:t>227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DF4D17" w:rsidRPr="00816C4A" w:rsidRDefault="00DF4D17" w:rsidP="00B27DCC">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9.0.0</w:t>
            </w:r>
          </w:p>
        </w:tc>
      </w:tr>
      <w:tr w:rsidR="00DF4D17" w:rsidRPr="00816C4A" w14:paraId="7409EF9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7EF45D"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5EACADB2" w:rsidR="00DF4D17" w:rsidRPr="00816C4A" w:rsidRDefault="00DF4D17" w:rsidP="00B27DCC">
            <w:pPr>
              <w:pStyle w:val="TAL"/>
              <w:rPr>
                <w:rFonts w:cs="Arial"/>
                <w:sz w:val="16"/>
                <w:szCs w:val="16"/>
              </w:rPr>
            </w:pPr>
            <w:r w:rsidRPr="00816C4A">
              <w:rPr>
                <w:rFonts w:cs="Arial"/>
                <w:sz w:val="16"/>
                <w:szCs w:val="16"/>
              </w:rPr>
              <w:t>235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DF4D17" w:rsidRPr="00816C4A" w:rsidRDefault="00DF4D17" w:rsidP="00B27DCC">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3232668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64C084"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3A2E2F3A" w:rsidR="00DF4D17" w:rsidRPr="00816C4A" w:rsidRDefault="00DF4D17" w:rsidP="00B27DCC">
            <w:pPr>
              <w:pStyle w:val="TAL"/>
              <w:rPr>
                <w:rFonts w:cs="Arial"/>
                <w:sz w:val="16"/>
                <w:szCs w:val="16"/>
              </w:rPr>
            </w:pPr>
            <w:r w:rsidRPr="00816C4A">
              <w:rPr>
                <w:rFonts w:cs="Arial"/>
                <w:sz w:val="16"/>
                <w:szCs w:val="16"/>
              </w:rPr>
              <w:t>236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DF4D17" w:rsidRPr="00816C4A" w:rsidRDefault="00DF4D17" w:rsidP="00B27DCC">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13512A5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30442E"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7AD11832" w:rsidR="00DF4D17" w:rsidRPr="00816C4A" w:rsidRDefault="00DF4D17" w:rsidP="00B27DCC">
            <w:pPr>
              <w:pStyle w:val="TAL"/>
              <w:rPr>
                <w:rFonts w:cs="Arial"/>
                <w:sz w:val="16"/>
                <w:szCs w:val="16"/>
              </w:rPr>
            </w:pPr>
            <w:r w:rsidRPr="00816C4A">
              <w:rPr>
                <w:rFonts w:cs="Arial"/>
                <w:sz w:val="16"/>
                <w:szCs w:val="16"/>
              </w:rPr>
              <w:t>231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DF4D17" w:rsidRPr="00816C4A" w:rsidRDefault="00DF4D17" w:rsidP="00B27DCC">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008AB1F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DF4D17" w:rsidRPr="00816C4A" w:rsidRDefault="00DF4D17" w:rsidP="00B27DCC">
            <w:pPr>
              <w:pStyle w:val="TAL"/>
              <w:rPr>
                <w:sz w:val="16"/>
                <w:szCs w:val="16"/>
              </w:rPr>
            </w:pPr>
            <w:r w:rsidRPr="00816C4A">
              <w:rPr>
                <w:sz w:val="16"/>
                <w:szCs w:val="16"/>
              </w:rPr>
              <w:t>CT-48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393622"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2F419BA0" w:rsidR="00DF4D17" w:rsidRPr="00816C4A" w:rsidRDefault="00DF4D17" w:rsidP="00B27DCC">
            <w:pPr>
              <w:pStyle w:val="TAL"/>
              <w:rPr>
                <w:rFonts w:cs="Arial"/>
                <w:sz w:val="16"/>
                <w:szCs w:val="16"/>
              </w:rPr>
            </w:pPr>
            <w:r w:rsidRPr="00816C4A">
              <w:rPr>
                <w:rFonts w:cs="Arial"/>
                <w:sz w:val="16"/>
                <w:szCs w:val="16"/>
              </w:rPr>
              <w:t>0243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DF4D17" w:rsidRPr="00816C4A" w:rsidRDefault="00DF4D17" w:rsidP="00B27DCC">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5C819CD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DF4D17" w:rsidRPr="00816C4A" w:rsidRDefault="00DF4D17"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1679A6"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19558344" w:rsidR="00DF4D17" w:rsidRPr="00816C4A" w:rsidRDefault="00DF4D17" w:rsidP="00B27DCC">
            <w:pPr>
              <w:pStyle w:val="TAL"/>
              <w:rPr>
                <w:rFonts w:cs="Arial"/>
                <w:sz w:val="16"/>
                <w:szCs w:val="16"/>
              </w:rPr>
            </w:pPr>
            <w:r w:rsidRPr="00816C4A">
              <w:rPr>
                <w:rFonts w:cs="Arial"/>
                <w:sz w:val="16"/>
                <w:szCs w:val="16"/>
              </w:rPr>
              <w:t>0240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DF4D17" w:rsidRPr="00816C4A" w:rsidRDefault="00DF4D17" w:rsidP="00B27DCC">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0DCFFB1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DF4D17" w:rsidRPr="00816C4A" w:rsidRDefault="00DF4D17"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B82D538"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1B76581F" w:rsidR="00DF4D17" w:rsidRPr="00816C4A" w:rsidRDefault="00DF4D17" w:rsidP="00B27DCC">
            <w:pPr>
              <w:pStyle w:val="TAL"/>
              <w:rPr>
                <w:rFonts w:cs="Arial"/>
                <w:sz w:val="16"/>
                <w:szCs w:val="16"/>
              </w:rPr>
            </w:pPr>
            <w:r w:rsidRPr="00816C4A">
              <w:rPr>
                <w:rFonts w:cs="Arial"/>
                <w:sz w:val="16"/>
                <w:szCs w:val="16"/>
              </w:rPr>
              <w:t>0248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DF4D17" w:rsidRPr="00816C4A" w:rsidRDefault="00DF4D17" w:rsidP="00B27DCC">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1B854E5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DF4D17" w:rsidRPr="00816C4A" w:rsidRDefault="00DF4D17"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F084A5" w14:textId="77777777" w:rsidR="00DF4D17" w:rsidRPr="00816C4A" w:rsidRDefault="00DF4D17" w:rsidP="00B27DCC">
            <w:pPr>
              <w:pStyle w:val="TAL"/>
              <w:rPr>
                <w:rFonts w:cs="Arial"/>
                <w:color w:val="000000"/>
                <w:sz w:val="16"/>
                <w:szCs w:val="16"/>
              </w:rPr>
            </w:pPr>
            <w:r w:rsidRPr="00816C4A">
              <w:rPr>
                <w:rFonts w:cs="Arial"/>
                <w:sz w:val="16"/>
                <w:szCs w:val="16"/>
              </w:rPr>
              <w:t>CP-100596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1B99F221" w:rsidR="00DF4D17" w:rsidRPr="00816C4A" w:rsidRDefault="00DF4D17" w:rsidP="00B27DCC">
            <w:pPr>
              <w:pStyle w:val="TAL"/>
              <w:rPr>
                <w:rFonts w:cs="Arial"/>
                <w:sz w:val="16"/>
                <w:szCs w:val="16"/>
              </w:rPr>
            </w:pPr>
            <w:r w:rsidRPr="00816C4A">
              <w:rPr>
                <w:rFonts w:cs="Arial"/>
                <w:sz w:val="16"/>
                <w:szCs w:val="16"/>
              </w:rPr>
              <w:t>0254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DF4D17" w:rsidRPr="00816C4A" w:rsidRDefault="00DF4D17" w:rsidP="00B27DCC">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9.3.0</w:t>
            </w:r>
          </w:p>
        </w:tc>
      </w:tr>
      <w:tr w:rsidR="00DF4D17" w:rsidRPr="00816C4A" w14:paraId="21B4406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DF4D17" w:rsidRPr="00816C4A" w:rsidRDefault="00DF4D17"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B01FD6" w14:textId="77777777" w:rsidR="00DF4D17" w:rsidRPr="00816C4A" w:rsidRDefault="00DF4D17" w:rsidP="00B27DCC">
            <w:pPr>
              <w:pStyle w:val="TAL"/>
              <w:rPr>
                <w:rFonts w:cs="Arial"/>
                <w:sz w:val="16"/>
                <w:szCs w:val="16"/>
              </w:rPr>
            </w:pPr>
            <w:r w:rsidRPr="00816C4A">
              <w:rPr>
                <w:rFonts w:cs="Arial"/>
                <w:sz w:val="16"/>
                <w:szCs w:val="16"/>
              </w:rPr>
              <w:t>CP-100595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70762B00" w:rsidR="00DF4D17" w:rsidRPr="00816C4A" w:rsidRDefault="00DF4D17" w:rsidP="00B27DCC">
            <w:pPr>
              <w:pStyle w:val="TAL"/>
              <w:rPr>
                <w:rFonts w:cs="Arial"/>
                <w:sz w:val="16"/>
                <w:szCs w:val="16"/>
              </w:rPr>
            </w:pPr>
            <w:r w:rsidRPr="00816C4A">
              <w:rPr>
                <w:rFonts w:cs="Arial"/>
                <w:sz w:val="16"/>
                <w:szCs w:val="16"/>
              </w:rPr>
              <w:t>0257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DF4D17" w:rsidRPr="00816C4A" w:rsidRDefault="00DF4D17" w:rsidP="00B27DCC">
            <w:pPr>
              <w:pStyle w:val="TAL"/>
              <w:jc w:val="center"/>
              <w:rPr>
                <w:rFonts w:cs="Arial"/>
                <w:sz w:val="16"/>
                <w:szCs w:val="16"/>
              </w:rPr>
            </w:pPr>
            <w:r w:rsidRPr="00816C4A">
              <w:rPr>
                <w:rFonts w:cs="Arial"/>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DF4D17" w:rsidRPr="00816C4A" w:rsidRDefault="00DF4D17" w:rsidP="00B27DCC">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10.0.0</w:t>
            </w:r>
          </w:p>
        </w:tc>
      </w:tr>
      <w:tr w:rsidR="00DF4D17" w:rsidRPr="00816C4A" w14:paraId="4B9A282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DDB968" w14:textId="77777777" w:rsidR="00DF4D17" w:rsidRPr="00816C4A" w:rsidRDefault="00DF4D17" w:rsidP="00B27DCC">
            <w:pPr>
              <w:pStyle w:val="TAL"/>
              <w:rPr>
                <w:rFonts w:cs="Arial"/>
                <w:sz w:val="16"/>
                <w:szCs w:val="16"/>
              </w:rPr>
            </w:pPr>
            <w:r w:rsidRPr="00816C4A">
              <w:rPr>
                <w:rFonts w:cs="Arial"/>
                <w:sz w:val="16"/>
                <w:szCs w:val="16"/>
              </w:rPr>
              <w:t>CP-100828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78E4C735" w:rsidR="00DF4D17" w:rsidRPr="00816C4A" w:rsidRDefault="00DF4D17" w:rsidP="00B27DCC">
            <w:pPr>
              <w:pStyle w:val="TAL"/>
              <w:rPr>
                <w:rFonts w:cs="Arial"/>
                <w:sz w:val="16"/>
                <w:szCs w:val="16"/>
              </w:rPr>
            </w:pPr>
            <w:r w:rsidRPr="00816C4A">
              <w:rPr>
                <w:rFonts w:cs="Arial"/>
                <w:sz w:val="16"/>
                <w:szCs w:val="16"/>
              </w:rPr>
              <w:t>0272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DF4D17" w:rsidRPr="00816C4A" w:rsidRDefault="00DF4D17" w:rsidP="00B27DCC">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67F0E77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E3B776" w14:textId="77777777" w:rsidR="00DF4D17" w:rsidRPr="00816C4A" w:rsidRDefault="00DF4D17" w:rsidP="00B27DCC">
            <w:pPr>
              <w:pStyle w:val="TAL"/>
              <w:rPr>
                <w:rFonts w:cs="Arial"/>
                <w:sz w:val="16"/>
                <w:szCs w:val="16"/>
              </w:rPr>
            </w:pPr>
            <w:r w:rsidRPr="00816C4A">
              <w:rPr>
                <w:rFonts w:cs="Arial"/>
                <w:sz w:val="16"/>
                <w:szCs w:val="16"/>
              </w:rPr>
              <w:t>CP-100828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594791D8" w:rsidR="00DF4D17" w:rsidRPr="00816C4A" w:rsidRDefault="00DF4D17" w:rsidP="00B27DCC">
            <w:pPr>
              <w:pStyle w:val="TAL"/>
              <w:rPr>
                <w:rFonts w:cs="Arial"/>
                <w:sz w:val="16"/>
                <w:szCs w:val="16"/>
              </w:rPr>
            </w:pPr>
            <w:r w:rsidRPr="00816C4A">
              <w:rPr>
                <w:rFonts w:cs="Arial"/>
                <w:sz w:val="16"/>
                <w:szCs w:val="16"/>
              </w:rPr>
              <w:t>0271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DF4D17" w:rsidRPr="00816C4A" w:rsidRDefault="00DF4D17" w:rsidP="00B27DCC">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3487946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21DEDD" w14:textId="77777777" w:rsidR="00DF4D17" w:rsidRPr="00816C4A" w:rsidRDefault="00DF4D17" w:rsidP="00B27DCC">
            <w:pPr>
              <w:pStyle w:val="TAL"/>
              <w:rPr>
                <w:rFonts w:cs="Arial"/>
                <w:sz w:val="16"/>
                <w:szCs w:val="16"/>
              </w:rPr>
            </w:pPr>
            <w:r w:rsidRPr="00816C4A">
              <w:rPr>
                <w:rFonts w:cs="Arial"/>
                <w:sz w:val="16"/>
                <w:szCs w:val="16"/>
              </w:rPr>
              <w:t>CP-100825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5294B105" w:rsidR="00DF4D17" w:rsidRPr="00816C4A" w:rsidRDefault="00DF4D17" w:rsidP="00B27DCC">
            <w:pPr>
              <w:pStyle w:val="TAL"/>
              <w:rPr>
                <w:rFonts w:cs="Arial"/>
                <w:sz w:val="16"/>
                <w:szCs w:val="16"/>
              </w:rPr>
            </w:pPr>
            <w:r w:rsidRPr="00816C4A">
              <w:rPr>
                <w:rFonts w:cs="Arial"/>
                <w:sz w:val="16"/>
                <w:szCs w:val="16"/>
              </w:rPr>
              <w:t>0270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DF4D17" w:rsidRPr="00816C4A" w:rsidRDefault="00DF4D17" w:rsidP="00B27DCC">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6E0F2A4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53994A" w14:textId="77777777" w:rsidR="00DF4D17" w:rsidRPr="00816C4A" w:rsidRDefault="00DF4D17" w:rsidP="00B27DCC">
            <w:pPr>
              <w:pStyle w:val="TAL"/>
              <w:rPr>
                <w:rFonts w:cs="Arial"/>
                <w:sz w:val="16"/>
                <w:szCs w:val="16"/>
              </w:rPr>
            </w:pPr>
            <w:r w:rsidRPr="00816C4A">
              <w:rPr>
                <w:rFonts w:cs="Arial"/>
                <w:sz w:val="16"/>
                <w:szCs w:val="16"/>
              </w:rPr>
              <w:t>CP-100841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22F02D69" w:rsidR="00DF4D17" w:rsidRPr="00816C4A" w:rsidRDefault="00DF4D17" w:rsidP="00B27DCC">
            <w:pPr>
              <w:pStyle w:val="TAL"/>
              <w:rPr>
                <w:rFonts w:cs="Arial"/>
                <w:sz w:val="16"/>
                <w:szCs w:val="16"/>
              </w:rPr>
            </w:pPr>
            <w:r w:rsidRPr="00816C4A">
              <w:rPr>
                <w:rFonts w:cs="Arial"/>
                <w:sz w:val="16"/>
                <w:szCs w:val="16"/>
              </w:rPr>
              <w:t>0274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DF4D17" w:rsidRPr="00816C4A" w:rsidRDefault="00DF4D17" w:rsidP="00B27DCC">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7DE2755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ECF7DA" w14:textId="77777777" w:rsidR="00DF4D17" w:rsidRPr="00816C4A" w:rsidRDefault="00DF4D17" w:rsidP="00B27DCC">
            <w:pPr>
              <w:pStyle w:val="TAL"/>
              <w:rPr>
                <w:rFonts w:cs="Arial"/>
                <w:sz w:val="16"/>
                <w:szCs w:val="16"/>
              </w:rPr>
            </w:pPr>
            <w:r w:rsidRPr="003B453F">
              <w:rPr>
                <w:rFonts w:cs="Arial"/>
                <w:sz w:val="16"/>
                <w:szCs w:val="16"/>
              </w:rPr>
              <w:t>CP-110239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7FB3CDF3" w:rsidR="00DF4D17" w:rsidRPr="00816C4A" w:rsidRDefault="00DF4D17" w:rsidP="00B27DCC">
            <w:pPr>
              <w:pStyle w:val="TAL"/>
              <w:rPr>
                <w:rFonts w:cs="Arial"/>
                <w:sz w:val="16"/>
                <w:szCs w:val="16"/>
              </w:rPr>
            </w:pPr>
            <w:r w:rsidRPr="00816C4A">
              <w:rPr>
                <w:rFonts w:cs="Arial"/>
                <w:sz w:val="16"/>
                <w:szCs w:val="16"/>
              </w:rPr>
              <w:t>0275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DF4D17" w:rsidRPr="00816C4A" w:rsidRDefault="00DF4D17" w:rsidP="00B27DCC">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296518E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B22872" w14:textId="77777777" w:rsidR="00DF4D17" w:rsidRPr="00816C4A" w:rsidRDefault="00DF4D17" w:rsidP="00B27DCC">
            <w:pPr>
              <w:pStyle w:val="TAL"/>
              <w:rPr>
                <w:rFonts w:cs="Arial"/>
                <w:sz w:val="16"/>
                <w:szCs w:val="16"/>
              </w:rPr>
            </w:pPr>
            <w:r w:rsidRPr="003B453F">
              <w:rPr>
                <w:rFonts w:cs="Arial"/>
                <w:sz w:val="16"/>
                <w:szCs w:val="16"/>
              </w:rPr>
              <w:t>CP-110243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4400DDB6" w:rsidR="00DF4D17" w:rsidRPr="00816C4A" w:rsidRDefault="00DF4D17" w:rsidP="00B27DCC">
            <w:pPr>
              <w:pStyle w:val="TAL"/>
              <w:rPr>
                <w:rFonts w:cs="Arial"/>
                <w:sz w:val="16"/>
                <w:szCs w:val="16"/>
              </w:rPr>
            </w:pPr>
            <w:r w:rsidRPr="00816C4A">
              <w:rPr>
                <w:rFonts w:cs="Arial"/>
                <w:sz w:val="16"/>
                <w:szCs w:val="16"/>
              </w:rPr>
              <w:t>0276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DF4D17" w:rsidRPr="00816C4A" w:rsidRDefault="00DF4D17" w:rsidP="00B27DCC">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DF4D17" w:rsidRPr="00816C4A" w:rsidRDefault="00DF4D17" w:rsidP="00B27DCC">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20530C6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5AB109" w14:textId="77777777" w:rsidR="00DF4D17" w:rsidRPr="00816C4A" w:rsidRDefault="00DF4D17"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580472E0" w:rsidR="00DF4D17" w:rsidRPr="00816C4A" w:rsidRDefault="00DF4D17" w:rsidP="00B27DCC">
            <w:pPr>
              <w:pStyle w:val="TAL"/>
              <w:rPr>
                <w:rFonts w:cs="Arial"/>
                <w:sz w:val="16"/>
                <w:szCs w:val="16"/>
              </w:rPr>
            </w:pPr>
            <w:r w:rsidRPr="00816C4A">
              <w:rPr>
                <w:rFonts w:cs="Arial"/>
                <w:sz w:val="16"/>
                <w:szCs w:val="16"/>
              </w:rPr>
              <w:t>0279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DF4D17" w:rsidRPr="00816C4A" w:rsidRDefault="00DF4D17" w:rsidP="00B27DCC">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6B860D7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C79148" w14:textId="77777777" w:rsidR="00DF4D17" w:rsidRPr="00816C4A" w:rsidRDefault="00DF4D17"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4F6D3CCF" w:rsidR="00DF4D17" w:rsidRPr="00816C4A" w:rsidRDefault="00DF4D17" w:rsidP="00B27DCC">
            <w:pPr>
              <w:pStyle w:val="TAL"/>
              <w:rPr>
                <w:rFonts w:cs="Arial"/>
                <w:sz w:val="16"/>
                <w:szCs w:val="16"/>
              </w:rPr>
            </w:pPr>
            <w:r w:rsidRPr="00816C4A">
              <w:rPr>
                <w:rFonts w:cs="Arial"/>
                <w:sz w:val="16"/>
                <w:szCs w:val="16"/>
              </w:rPr>
              <w:t>0280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DF4D17" w:rsidRPr="00816C4A" w:rsidRDefault="00DF4D17" w:rsidP="00B27DCC">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03CA64C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BB90EC" w14:textId="77777777" w:rsidR="00DF4D17" w:rsidRPr="00816C4A" w:rsidRDefault="00DF4D17"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43A6EA9D" w:rsidR="00DF4D17" w:rsidRPr="00816C4A" w:rsidRDefault="00DF4D17" w:rsidP="00B27DCC">
            <w:pPr>
              <w:pStyle w:val="TAL"/>
              <w:rPr>
                <w:rFonts w:cs="Arial"/>
                <w:sz w:val="16"/>
                <w:szCs w:val="16"/>
              </w:rPr>
            </w:pPr>
            <w:r w:rsidRPr="00816C4A">
              <w:rPr>
                <w:rFonts w:cs="Arial"/>
                <w:sz w:val="16"/>
                <w:szCs w:val="16"/>
              </w:rPr>
              <w:t>0281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DF4D17" w:rsidRPr="00816C4A" w:rsidRDefault="00DF4D17" w:rsidP="00B27DCC">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7D6330A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DF4D17" w:rsidRPr="00816C4A" w:rsidRDefault="00DF4D17" w:rsidP="00B27DCC">
            <w:pPr>
              <w:pStyle w:val="TAL"/>
              <w:rPr>
                <w:sz w:val="16"/>
                <w:szCs w:val="16"/>
              </w:rPr>
            </w:pPr>
            <w:r w:rsidRPr="00816C4A">
              <w:rPr>
                <w:sz w:val="16"/>
                <w:szCs w:val="16"/>
              </w:rPr>
              <w:lastRenderedPageBreak/>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67FBD6" w14:textId="77777777" w:rsidR="00DF4D17" w:rsidRPr="00816C4A" w:rsidRDefault="00DF4D17" w:rsidP="00B27DCC">
            <w:pPr>
              <w:pStyle w:val="TAL"/>
              <w:rPr>
                <w:rFonts w:cs="Arial"/>
                <w:sz w:val="16"/>
                <w:szCs w:val="16"/>
              </w:rPr>
            </w:pPr>
            <w:r w:rsidRPr="003B453F">
              <w:rPr>
                <w:rFonts w:cs="Arial"/>
                <w:sz w:val="16"/>
                <w:szCs w:val="16"/>
              </w:rPr>
              <w:t>CP-110298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4DF62BB7" w:rsidR="00DF4D17" w:rsidRPr="00816C4A" w:rsidRDefault="00DF4D17" w:rsidP="00B27DCC">
            <w:pPr>
              <w:pStyle w:val="TAL"/>
              <w:rPr>
                <w:rFonts w:cs="Arial"/>
                <w:sz w:val="16"/>
                <w:szCs w:val="16"/>
              </w:rPr>
            </w:pPr>
            <w:r w:rsidRPr="00816C4A">
              <w:rPr>
                <w:rFonts w:cs="Arial"/>
                <w:sz w:val="16"/>
                <w:szCs w:val="16"/>
              </w:rPr>
              <w:t>0282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DF4D17" w:rsidRPr="00816C4A" w:rsidRDefault="00DF4D17" w:rsidP="00B27DCC">
            <w:pPr>
              <w:pStyle w:val="TAL"/>
              <w:jc w:val="center"/>
              <w:rPr>
                <w:rFonts w:cs="Arial"/>
                <w:sz w:val="16"/>
                <w:szCs w:val="16"/>
              </w:rPr>
            </w:pPr>
            <w:r w:rsidRPr="00816C4A">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DF4D17" w:rsidRPr="00816C4A" w:rsidRDefault="00DF4D17" w:rsidP="00B27DCC">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1AEB568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921A67" w14:textId="77777777" w:rsidR="00DF4D17" w:rsidRPr="00816C4A" w:rsidRDefault="00DF4D17" w:rsidP="00B27DCC">
            <w:pPr>
              <w:pStyle w:val="TAL"/>
              <w:rPr>
                <w:rFonts w:cs="Arial"/>
                <w:sz w:val="16"/>
                <w:szCs w:val="16"/>
              </w:rPr>
            </w:pPr>
            <w:r w:rsidRPr="003B453F">
              <w:rPr>
                <w:rFonts w:cs="Arial"/>
                <w:sz w:val="16"/>
                <w:szCs w:val="16"/>
              </w:rPr>
              <w:t>CP-110243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7F8F2524" w:rsidR="00DF4D17" w:rsidRPr="00816C4A" w:rsidRDefault="00DF4D17" w:rsidP="00B27DCC">
            <w:pPr>
              <w:pStyle w:val="TAL"/>
              <w:rPr>
                <w:rFonts w:cs="Arial"/>
                <w:sz w:val="16"/>
                <w:szCs w:val="16"/>
              </w:rPr>
            </w:pPr>
            <w:r w:rsidRPr="00816C4A">
              <w:rPr>
                <w:rFonts w:cs="Arial"/>
                <w:sz w:val="16"/>
                <w:szCs w:val="16"/>
              </w:rPr>
              <w:t>0290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DF4D17" w:rsidRPr="00816C4A" w:rsidRDefault="00DF4D17" w:rsidP="00B27DCC">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DF4D17" w:rsidRPr="00816C4A" w:rsidRDefault="00DF4D17" w:rsidP="00B27DCC">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52C6E6A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5A84ED" w14:textId="77777777" w:rsidR="00DF4D17" w:rsidRPr="00816C4A" w:rsidRDefault="00DF4D17" w:rsidP="00B27DCC">
            <w:pPr>
              <w:pStyle w:val="TAL"/>
              <w:rPr>
                <w:rFonts w:cs="Arial"/>
                <w:sz w:val="16"/>
                <w:szCs w:val="16"/>
              </w:rPr>
            </w:pPr>
            <w:r w:rsidRPr="003B453F">
              <w:rPr>
                <w:rFonts w:cs="Arial"/>
                <w:sz w:val="16"/>
                <w:szCs w:val="16"/>
              </w:rPr>
              <w:t>CP-110217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1E67C3A9" w:rsidR="00DF4D17" w:rsidRPr="00816C4A" w:rsidRDefault="00DF4D17" w:rsidP="00B27DCC">
            <w:pPr>
              <w:pStyle w:val="TAL"/>
              <w:rPr>
                <w:rFonts w:cs="Arial"/>
                <w:sz w:val="16"/>
                <w:szCs w:val="16"/>
              </w:rPr>
            </w:pPr>
            <w:r w:rsidRPr="00816C4A">
              <w:rPr>
                <w:rFonts w:cs="Arial"/>
                <w:sz w:val="16"/>
                <w:szCs w:val="16"/>
              </w:rPr>
              <w:t>0292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DF4D17" w:rsidRPr="00816C4A" w:rsidRDefault="00DF4D17" w:rsidP="00B27DCC">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162F8FE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328D7D" w14:textId="77777777" w:rsidR="00DF4D17" w:rsidRPr="00816C4A" w:rsidRDefault="00DF4D17"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184DF7C7" w:rsidR="00DF4D17" w:rsidRPr="00816C4A" w:rsidRDefault="00DF4D17" w:rsidP="00B27DCC">
            <w:pPr>
              <w:pStyle w:val="TAL"/>
              <w:rPr>
                <w:rFonts w:cs="Arial"/>
                <w:sz w:val="16"/>
                <w:szCs w:val="16"/>
              </w:rPr>
            </w:pPr>
            <w:r w:rsidRPr="00816C4A">
              <w:rPr>
                <w:rFonts w:cs="Arial"/>
                <w:sz w:val="16"/>
                <w:szCs w:val="16"/>
              </w:rPr>
              <w:t>0291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DF4D17" w:rsidRPr="00816C4A" w:rsidRDefault="00DF4D17" w:rsidP="00B27DCC">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2734F23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A688A6" w14:textId="77777777" w:rsidR="00DF4D17" w:rsidRPr="00816C4A" w:rsidRDefault="00DF4D17"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361500F0" w:rsidR="00DF4D17" w:rsidRPr="00816C4A" w:rsidRDefault="00DF4D17" w:rsidP="00B27DCC">
            <w:pPr>
              <w:pStyle w:val="TAL"/>
              <w:rPr>
                <w:rFonts w:cs="Arial"/>
                <w:sz w:val="16"/>
                <w:szCs w:val="16"/>
              </w:rPr>
            </w:pPr>
            <w:r w:rsidRPr="00816C4A">
              <w:rPr>
                <w:rFonts w:cs="Arial"/>
                <w:sz w:val="16"/>
                <w:szCs w:val="16"/>
              </w:rPr>
              <w:t>0292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DF4D17" w:rsidRPr="00816C4A" w:rsidRDefault="00DF4D17" w:rsidP="00B27DCC">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6EA51D6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5D5CDE" w14:textId="77777777" w:rsidR="00DF4D17" w:rsidRPr="00816C4A" w:rsidRDefault="00DF4D17"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328EFF3F" w:rsidR="00DF4D17" w:rsidRPr="00816C4A" w:rsidRDefault="00DF4D17" w:rsidP="00B27DCC">
            <w:pPr>
              <w:pStyle w:val="TAL"/>
              <w:rPr>
                <w:rFonts w:cs="Arial"/>
                <w:sz w:val="16"/>
                <w:szCs w:val="16"/>
              </w:rPr>
            </w:pPr>
            <w:r w:rsidRPr="00816C4A">
              <w:rPr>
                <w:rFonts w:cs="Arial"/>
                <w:sz w:val="16"/>
                <w:szCs w:val="16"/>
              </w:rPr>
              <w:t>0294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DF4D17" w:rsidRPr="00816C4A" w:rsidRDefault="00DF4D17" w:rsidP="00B27DCC">
            <w:pPr>
              <w:pStyle w:val="TAL"/>
              <w:jc w:val="center"/>
              <w:rPr>
                <w:rFonts w:cs="Arial"/>
                <w:sz w:val="16"/>
                <w:szCs w:val="16"/>
              </w:rPr>
            </w:pPr>
            <w:r w:rsidRPr="00816C4A">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DF4D17" w:rsidRPr="00816C4A" w:rsidRDefault="00DF4D17" w:rsidP="00B27DCC">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5B37A9C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91DBFB" w14:textId="77777777" w:rsidR="00DF4D17" w:rsidRPr="00816C4A" w:rsidRDefault="00DF4D17" w:rsidP="00B27DCC">
            <w:pPr>
              <w:pStyle w:val="TAL"/>
              <w:rPr>
                <w:rFonts w:cs="Arial"/>
                <w:sz w:val="16"/>
                <w:szCs w:val="16"/>
              </w:rPr>
            </w:pPr>
            <w:r w:rsidRPr="003B453F">
              <w:rPr>
                <w:rFonts w:cs="Arial"/>
                <w:sz w:val="16"/>
                <w:szCs w:val="16"/>
              </w:rPr>
              <w:t>CP-110499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42A4F9D6" w:rsidR="00DF4D17" w:rsidRPr="00816C4A" w:rsidRDefault="00DF4D17" w:rsidP="00B27DCC">
            <w:pPr>
              <w:pStyle w:val="TAL"/>
              <w:rPr>
                <w:rFonts w:cs="Arial"/>
                <w:sz w:val="16"/>
                <w:szCs w:val="16"/>
              </w:rPr>
            </w:pPr>
            <w:r w:rsidRPr="00816C4A">
              <w:rPr>
                <w:rFonts w:cs="Arial"/>
                <w:sz w:val="16"/>
                <w:szCs w:val="16"/>
              </w:rPr>
              <w:t>0296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DF4D17" w:rsidRPr="00816C4A" w:rsidRDefault="00DF4D17" w:rsidP="00B27DCC">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4756955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DF4D17" w:rsidRPr="00816C4A" w:rsidRDefault="00DF4D17" w:rsidP="00B27DCC">
            <w:pPr>
              <w:pStyle w:val="TAL"/>
              <w:rPr>
                <w:sz w:val="16"/>
                <w:szCs w:val="16"/>
              </w:rPr>
            </w:pPr>
            <w:r w:rsidRPr="00816C4A">
              <w:rPr>
                <w:sz w:val="16"/>
                <w:szCs w:val="16"/>
              </w:rPr>
              <w:t>CP-53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7434E0" w14:textId="77777777" w:rsidR="00DF4D17" w:rsidRPr="00816C4A" w:rsidRDefault="00DF4D17" w:rsidP="00B27DCC">
            <w:pPr>
              <w:pStyle w:val="TAL"/>
              <w:rPr>
                <w:rFonts w:cs="Arial"/>
                <w:sz w:val="16"/>
                <w:szCs w:val="16"/>
              </w:rPr>
            </w:pPr>
            <w:r w:rsidRPr="00816C4A">
              <w:rPr>
                <w:rFonts w:cs="Arial"/>
                <w:sz w:val="16"/>
                <w:szCs w:val="16"/>
              </w:rPr>
              <w:t>CP-110596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08EFE59E" w:rsidR="00DF4D17" w:rsidRPr="00816C4A" w:rsidRDefault="00DF4D17" w:rsidP="00B27DCC">
            <w:pPr>
              <w:pStyle w:val="TAL"/>
              <w:rPr>
                <w:rFonts w:cs="Arial"/>
                <w:sz w:val="16"/>
                <w:szCs w:val="16"/>
              </w:rPr>
            </w:pPr>
            <w:r w:rsidRPr="00816C4A">
              <w:rPr>
                <w:rFonts w:cs="Arial"/>
                <w:sz w:val="16"/>
                <w:szCs w:val="16"/>
              </w:rPr>
              <w:t>0297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DF4D17" w:rsidRPr="00816C4A" w:rsidRDefault="00DF4D17" w:rsidP="00B27DCC">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10.4.0</w:t>
            </w:r>
          </w:p>
        </w:tc>
      </w:tr>
      <w:tr w:rsidR="00DF4D17" w:rsidRPr="00816C4A" w14:paraId="2431C42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175205"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5B7274A1" w:rsidR="00DF4D17" w:rsidRPr="00816C4A" w:rsidRDefault="00DF4D17" w:rsidP="00B27DCC">
            <w:pPr>
              <w:pStyle w:val="TAL"/>
              <w:rPr>
                <w:rFonts w:cs="Arial"/>
                <w:sz w:val="16"/>
                <w:szCs w:val="16"/>
              </w:rPr>
            </w:pPr>
            <w:r w:rsidRPr="00816C4A">
              <w:rPr>
                <w:rFonts w:cs="Arial"/>
                <w:color w:val="000000"/>
                <w:sz w:val="16"/>
                <w:szCs w:val="16"/>
              </w:rPr>
              <w:t>0300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DF4D17" w:rsidRPr="00816C4A" w:rsidRDefault="00DF4D17"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6C5DCA4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E5E79E"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4E673FB4" w:rsidR="00DF4D17" w:rsidRPr="00816C4A" w:rsidRDefault="00DF4D17" w:rsidP="00B27DCC">
            <w:pPr>
              <w:pStyle w:val="TAL"/>
              <w:rPr>
                <w:rFonts w:cs="Arial"/>
                <w:sz w:val="16"/>
                <w:szCs w:val="16"/>
              </w:rPr>
            </w:pPr>
            <w:r w:rsidRPr="00816C4A">
              <w:rPr>
                <w:rFonts w:cs="Arial"/>
                <w:color w:val="000000"/>
                <w:sz w:val="16"/>
                <w:szCs w:val="16"/>
              </w:rPr>
              <w:t>0304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DF4D17" w:rsidRPr="00816C4A" w:rsidRDefault="00DF4D17" w:rsidP="00B27DCC">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16C10E3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3D7136"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2B3389F4" w:rsidR="00DF4D17" w:rsidRPr="00816C4A" w:rsidRDefault="00DF4D17" w:rsidP="00B27DCC">
            <w:pPr>
              <w:pStyle w:val="TAL"/>
              <w:rPr>
                <w:rFonts w:cs="Arial"/>
                <w:sz w:val="16"/>
                <w:szCs w:val="16"/>
              </w:rPr>
            </w:pPr>
            <w:r w:rsidRPr="00816C4A">
              <w:rPr>
                <w:rFonts w:cs="Arial"/>
                <w:color w:val="000000"/>
                <w:sz w:val="16"/>
                <w:szCs w:val="16"/>
              </w:rPr>
              <w:t>0303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DF4D17" w:rsidRPr="00816C4A" w:rsidRDefault="00DF4D17" w:rsidP="00B27DCC">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1DA29BD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B10C4F"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7CAFFE4A" w:rsidR="00DF4D17" w:rsidRPr="00816C4A" w:rsidRDefault="00DF4D17" w:rsidP="00B27DCC">
            <w:pPr>
              <w:pStyle w:val="TAL"/>
              <w:rPr>
                <w:rFonts w:cs="Arial"/>
                <w:color w:val="000000"/>
                <w:sz w:val="16"/>
                <w:szCs w:val="16"/>
              </w:rPr>
            </w:pPr>
            <w:r w:rsidRPr="00816C4A">
              <w:rPr>
                <w:rFonts w:cs="Arial"/>
                <w:color w:val="000000"/>
                <w:sz w:val="16"/>
                <w:szCs w:val="16"/>
              </w:rPr>
              <w:t>0301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DF4D17" w:rsidRPr="00816C4A" w:rsidRDefault="00DF4D17"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11.0.0</w:t>
            </w:r>
          </w:p>
        </w:tc>
      </w:tr>
      <w:tr w:rsidR="00DF4D17" w:rsidRPr="00816C4A" w14:paraId="19EBE0B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E6315A" w14:textId="77777777" w:rsidR="00DF4D17" w:rsidRPr="00816C4A" w:rsidRDefault="00DF4D17" w:rsidP="00B27DCC">
            <w:pPr>
              <w:pStyle w:val="TAL"/>
              <w:rPr>
                <w:rFonts w:cs="Arial"/>
                <w:sz w:val="16"/>
                <w:szCs w:val="16"/>
              </w:rPr>
            </w:pPr>
            <w:r w:rsidRPr="00816C4A">
              <w:rPr>
                <w:rFonts w:cs="Arial"/>
                <w:sz w:val="16"/>
                <w:szCs w:val="16"/>
              </w:rPr>
              <w:t>CP-110900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5AF4FD80" w:rsidR="00DF4D17" w:rsidRPr="00816C4A" w:rsidRDefault="00DF4D17" w:rsidP="00B27DCC">
            <w:pPr>
              <w:pStyle w:val="TAL"/>
              <w:rPr>
                <w:rFonts w:cs="Arial"/>
                <w:color w:val="000000"/>
                <w:sz w:val="16"/>
                <w:szCs w:val="16"/>
              </w:rPr>
            </w:pPr>
            <w:r w:rsidRPr="00816C4A">
              <w:rPr>
                <w:rFonts w:cs="Arial"/>
                <w:color w:val="000000"/>
                <w:sz w:val="16"/>
                <w:szCs w:val="16"/>
              </w:rPr>
              <w:t>0299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DF4D17" w:rsidRPr="00816C4A" w:rsidRDefault="00DF4D17" w:rsidP="00B27DCC">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11.0.0</w:t>
            </w:r>
          </w:p>
        </w:tc>
      </w:tr>
      <w:tr w:rsidR="00DF4D17" w:rsidRPr="00816C4A" w14:paraId="26CAAED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DF4D17" w:rsidRPr="00816C4A" w:rsidRDefault="00DF4D17"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E1754F" w14:textId="77777777" w:rsidR="00DF4D17" w:rsidRPr="00816C4A" w:rsidRDefault="00DF4D17" w:rsidP="00B27DCC">
            <w:pPr>
              <w:pStyle w:val="TAL"/>
              <w:rPr>
                <w:rFonts w:cs="Arial"/>
                <w:sz w:val="16"/>
                <w:szCs w:val="16"/>
              </w:rPr>
            </w:pPr>
            <w:r w:rsidRPr="00816C4A">
              <w:rPr>
                <w:rFonts w:cs="Arial"/>
                <w:sz w:val="16"/>
                <w:szCs w:val="16"/>
              </w:rPr>
              <w:t>CP-120146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4380833C" w:rsidR="00DF4D17" w:rsidRPr="00816C4A" w:rsidRDefault="00DF4D17" w:rsidP="00B27DCC">
            <w:pPr>
              <w:pStyle w:val="TAL"/>
              <w:rPr>
                <w:rFonts w:cs="Arial"/>
                <w:color w:val="000000"/>
                <w:sz w:val="16"/>
                <w:szCs w:val="16"/>
              </w:rPr>
            </w:pPr>
            <w:r w:rsidRPr="00816C4A">
              <w:rPr>
                <w:rFonts w:cs="Arial"/>
                <w:color w:val="000000"/>
                <w:sz w:val="16"/>
                <w:szCs w:val="16"/>
              </w:rPr>
              <w:t>0313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DF4D17" w:rsidRPr="00816C4A" w:rsidRDefault="00DF4D17" w:rsidP="00B27DCC">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10.6.0</w:t>
            </w:r>
          </w:p>
        </w:tc>
      </w:tr>
      <w:tr w:rsidR="00DF4D17" w:rsidRPr="00816C4A" w14:paraId="75FB1F1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DF4D17" w:rsidRPr="00816C4A" w:rsidRDefault="00DF4D17"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DF6EF7" w14:textId="77777777" w:rsidR="00DF4D17" w:rsidRPr="00816C4A" w:rsidRDefault="00DF4D17" w:rsidP="00B27DCC">
            <w:pPr>
              <w:pStyle w:val="TAL"/>
              <w:rPr>
                <w:rFonts w:cs="Arial"/>
                <w:sz w:val="16"/>
                <w:szCs w:val="16"/>
              </w:rPr>
            </w:pPr>
            <w:r w:rsidRPr="00816C4A">
              <w:rPr>
                <w:rFonts w:cs="Arial"/>
                <w:sz w:val="16"/>
                <w:szCs w:val="16"/>
              </w:rPr>
              <w:t>CP-120147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4C742235" w:rsidR="00DF4D17" w:rsidRPr="00816C4A" w:rsidRDefault="00DF4D17" w:rsidP="00B27DCC">
            <w:pPr>
              <w:pStyle w:val="TAL"/>
              <w:rPr>
                <w:rFonts w:cs="Arial"/>
                <w:color w:val="000000"/>
                <w:sz w:val="16"/>
                <w:szCs w:val="16"/>
              </w:rPr>
            </w:pPr>
            <w:r w:rsidRPr="00816C4A">
              <w:rPr>
                <w:rFonts w:cs="Arial"/>
                <w:color w:val="000000"/>
                <w:sz w:val="16"/>
                <w:szCs w:val="16"/>
              </w:rPr>
              <w:t>0317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DF4D17" w:rsidRPr="00816C4A" w:rsidRDefault="00DF4D17" w:rsidP="00B27DCC">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10.6.0</w:t>
            </w:r>
          </w:p>
        </w:tc>
      </w:tr>
      <w:tr w:rsidR="00DF4D17" w:rsidRPr="00816C4A" w14:paraId="42DCA66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975728" w14:textId="77777777" w:rsidR="00DF4D17" w:rsidRPr="00816C4A" w:rsidRDefault="00DF4D17" w:rsidP="00B27DCC">
            <w:pPr>
              <w:pStyle w:val="TAL"/>
              <w:rPr>
                <w:rFonts w:cs="Arial"/>
                <w:sz w:val="16"/>
                <w:szCs w:val="16"/>
              </w:rPr>
            </w:pPr>
            <w:r w:rsidRPr="00816C4A">
              <w:rPr>
                <w:rFonts w:cs="Arial"/>
                <w:sz w:val="16"/>
                <w:szCs w:val="16"/>
              </w:rPr>
              <w:t>CP-120387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2A5677E7" w:rsidR="00DF4D17" w:rsidRPr="00816C4A" w:rsidRDefault="00DF4D17" w:rsidP="00B27DCC">
            <w:pPr>
              <w:pStyle w:val="TAL"/>
              <w:rPr>
                <w:rFonts w:cs="Arial"/>
                <w:color w:val="000000"/>
                <w:sz w:val="16"/>
                <w:szCs w:val="16"/>
              </w:rPr>
            </w:pPr>
            <w:r w:rsidRPr="00816C4A">
              <w:rPr>
                <w:rFonts w:cs="Arial"/>
                <w:color w:val="000000"/>
                <w:sz w:val="16"/>
                <w:szCs w:val="16"/>
              </w:rPr>
              <w:t>321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DF4D17" w:rsidRPr="00816C4A" w:rsidRDefault="00DF4D17" w:rsidP="00B27DCC">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17F642E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92F835" w14:textId="77777777" w:rsidR="00DF4D17" w:rsidRPr="00816C4A" w:rsidRDefault="00DF4D17" w:rsidP="00B27DCC">
            <w:pPr>
              <w:pStyle w:val="TAL"/>
              <w:rPr>
                <w:rFonts w:cs="Arial"/>
                <w:sz w:val="16"/>
                <w:szCs w:val="16"/>
              </w:rPr>
            </w:pPr>
            <w:r w:rsidRPr="00816C4A">
              <w:rPr>
                <w:rFonts w:cs="Arial"/>
                <w:sz w:val="16"/>
                <w:szCs w:val="16"/>
              </w:rPr>
              <w:t>CP-120388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5E922A8B" w:rsidR="00DF4D17" w:rsidRPr="00816C4A" w:rsidRDefault="00DF4D17" w:rsidP="00B27DCC">
            <w:pPr>
              <w:pStyle w:val="TAL"/>
              <w:rPr>
                <w:rFonts w:cs="Arial"/>
                <w:color w:val="000000"/>
                <w:sz w:val="16"/>
                <w:szCs w:val="16"/>
              </w:rPr>
            </w:pPr>
            <w:r w:rsidRPr="00816C4A">
              <w:rPr>
                <w:rFonts w:cs="Arial"/>
                <w:color w:val="000000"/>
                <w:sz w:val="16"/>
                <w:szCs w:val="16"/>
              </w:rPr>
              <w:t>322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DF4D17" w:rsidRPr="00816C4A" w:rsidRDefault="00DF4D17" w:rsidP="00B27DCC">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77959D3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702F0E" w14:textId="77777777" w:rsidR="00DF4D17" w:rsidRPr="00816C4A" w:rsidRDefault="00DF4D17" w:rsidP="00B27DCC">
            <w:pPr>
              <w:pStyle w:val="TAL"/>
              <w:rPr>
                <w:rFonts w:cs="Arial"/>
                <w:sz w:val="16"/>
                <w:szCs w:val="16"/>
              </w:rPr>
            </w:pPr>
            <w:r w:rsidRPr="00816C4A">
              <w:rPr>
                <w:rFonts w:cs="Arial"/>
                <w:sz w:val="16"/>
                <w:szCs w:val="16"/>
              </w:rPr>
              <w:t>CP-120388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76D1FAB2" w:rsidR="00DF4D17" w:rsidRPr="00816C4A" w:rsidRDefault="00DF4D17" w:rsidP="00B27DCC">
            <w:pPr>
              <w:pStyle w:val="TAL"/>
              <w:rPr>
                <w:rFonts w:cs="Arial"/>
                <w:color w:val="000000"/>
                <w:sz w:val="16"/>
                <w:szCs w:val="16"/>
              </w:rPr>
            </w:pPr>
            <w:r w:rsidRPr="00816C4A">
              <w:rPr>
                <w:rFonts w:cs="Arial"/>
                <w:color w:val="000000"/>
                <w:sz w:val="16"/>
                <w:szCs w:val="16"/>
              </w:rPr>
              <w:t>324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DF4D17" w:rsidRPr="00816C4A" w:rsidRDefault="00DF4D17" w:rsidP="00B27DCC">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7C9DBD8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8DD014" w14:textId="77777777" w:rsidR="00DF4D17" w:rsidRPr="00816C4A" w:rsidRDefault="00DF4D17" w:rsidP="00B27DCC">
            <w:pPr>
              <w:pStyle w:val="TAL"/>
              <w:rPr>
                <w:rFonts w:cs="Arial"/>
                <w:sz w:val="16"/>
                <w:szCs w:val="16"/>
              </w:rPr>
            </w:pPr>
            <w:r w:rsidRPr="00816C4A">
              <w:rPr>
                <w:rFonts w:cs="Arial"/>
                <w:sz w:val="16"/>
                <w:szCs w:val="16"/>
              </w:rPr>
              <w:t>CP-120406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2FB1DD4D" w:rsidR="00DF4D17" w:rsidRPr="00816C4A" w:rsidRDefault="00DF4D17" w:rsidP="00B27DCC">
            <w:pPr>
              <w:pStyle w:val="TAL"/>
              <w:rPr>
                <w:rFonts w:cs="Arial"/>
                <w:color w:val="000000"/>
                <w:sz w:val="16"/>
                <w:szCs w:val="16"/>
              </w:rPr>
            </w:pPr>
            <w:r w:rsidRPr="00816C4A">
              <w:rPr>
                <w:rFonts w:cs="Arial"/>
                <w:color w:val="000000"/>
                <w:sz w:val="16"/>
                <w:szCs w:val="16"/>
              </w:rPr>
              <w:t>315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DF4D17" w:rsidRPr="00816C4A" w:rsidRDefault="00DF4D17" w:rsidP="00B27DCC">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1794383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B4B99D" w14:textId="77777777" w:rsidR="00DF4D17" w:rsidRPr="00816C4A" w:rsidRDefault="00DF4D17" w:rsidP="00B27DCC">
            <w:pPr>
              <w:pStyle w:val="TAL"/>
              <w:rPr>
                <w:rFonts w:cs="Arial"/>
                <w:sz w:val="16"/>
                <w:szCs w:val="16"/>
              </w:rPr>
            </w:pPr>
            <w:r w:rsidRPr="00816C4A">
              <w:rPr>
                <w:rFonts w:cs="Arial"/>
                <w:sz w:val="16"/>
                <w:szCs w:val="16"/>
              </w:rPr>
              <w:t>CP-120406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33FD221A" w:rsidR="00DF4D17" w:rsidRPr="00816C4A" w:rsidRDefault="00DF4D17" w:rsidP="00B27DCC">
            <w:pPr>
              <w:pStyle w:val="TAL"/>
              <w:rPr>
                <w:rFonts w:cs="Arial"/>
                <w:color w:val="000000"/>
                <w:sz w:val="16"/>
                <w:szCs w:val="16"/>
              </w:rPr>
            </w:pPr>
            <w:r w:rsidRPr="00816C4A">
              <w:rPr>
                <w:rFonts w:cs="Arial"/>
                <w:color w:val="000000"/>
                <w:sz w:val="16"/>
                <w:szCs w:val="16"/>
              </w:rPr>
              <w:t>316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DF4D17" w:rsidRPr="00816C4A" w:rsidRDefault="00DF4D17" w:rsidP="00B27DCC">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6226BE7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FA2203" w14:textId="77777777" w:rsidR="00DF4D17" w:rsidRPr="00816C4A" w:rsidRDefault="00DF4D17"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7DFF1B96" w:rsidR="00DF4D17" w:rsidRPr="00816C4A" w:rsidRDefault="00DF4D17" w:rsidP="00B27DCC">
            <w:pPr>
              <w:pStyle w:val="TAL"/>
              <w:rPr>
                <w:rFonts w:cs="Arial"/>
                <w:sz w:val="16"/>
                <w:szCs w:val="16"/>
              </w:rPr>
            </w:pPr>
            <w:r w:rsidRPr="00816C4A">
              <w:rPr>
                <w:rFonts w:cs="Arial"/>
                <w:color w:val="000000"/>
                <w:sz w:val="16"/>
                <w:szCs w:val="16"/>
              </w:rPr>
              <w:t>0328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DF4D17" w:rsidRPr="00816C4A" w:rsidRDefault="00DF4D17" w:rsidP="00B27DCC">
            <w:pPr>
              <w:pStyle w:val="TAL"/>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DF4D17" w:rsidRPr="00816C4A" w:rsidRDefault="00DF4D17" w:rsidP="00B27DCC">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518C31A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49FDF15" w14:textId="77777777" w:rsidR="00DF4D17" w:rsidRPr="00816C4A" w:rsidRDefault="00DF4D17"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2511B35" w:rsidR="00DF4D17" w:rsidRPr="00816C4A" w:rsidRDefault="00DF4D17" w:rsidP="00B27DCC">
            <w:pPr>
              <w:pStyle w:val="TAL"/>
              <w:rPr>
                <w:rFonts w:cs="Arial"/>
                <w:sz w:val="16"/>
                <w:szCs w:val="16"/>
              </w:rPr>
            </w:pPr>
            <w:r w:rsidRPr="00816C4A">
              <w:rPr>
                <w:rFonts w:cs="Arial"/>
                <w:color w:val="000000"/>
                <w:sz w:val="16"/>
                <w:szCs w:val="16"/>
              </w:rPr>
              <w:t>0331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DF4D17" w:rsidRPr="00816C4A" w:rsidRDefault="00DF4D17" w:rsidP="00B27DCC">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20ED905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51BC6D" w14:textId="77777777" w:rsidR="00DF4D17" w:rsidRPr="00816C4A" w:rsidRDefault="00DF4D17"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7EFE80A8" w:rsidR="00DF4D17" w:rsidRPr="00816C4A" w:rsidRDefault="00DF4D17" w:rsidP="00B27DCC">
            <w:pPr>
              <w:pStyle w:val="TAL"/>
              <w:rPr>
                <w:rFonts w:cs="Arial"/>
                <w:sz w:val="16"/>
                <w:szCs w:val="16"/>
              </w:rPr>
            </w:pPr>
            <w:r w:rsidRPr="00816C4A">
              <w:rPr>
                <w:rFonts w:cs="Arial"/>
                <w:color w:val="000000"/>
                <w:sz w:val="16"/>
                <w:szCs w:val="16"/>
              </w:rPr>
              <w:t>0334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DF4D17" w:rsidRPr="00816C4A" w:rsidRDefault="00DF4D17" w:rsidP="00B27DCC">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113CB71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B14A83" w14:textId="77777777" w:rsidR="00DF4D17" w:rsidRPr="00816C4A" w:rsidRDefault="00DF4D17" w:rsidP="00B27DCC">
            <w:pPr>
              <w:pStyle w:val="TAL"/>
              <w:rPr>
                <w:rFonts w:cs="Arial"/>
                <w:sz w:val="16"/>
                <w:szCs w:val="16"/>
              </w:rPr>
            </w:pPr>
            <w:r w:rsidRPr="00816C4A">
              <w:rPr>
                <w:rFonts w:cs="Arial"/>
                <w:sz w:val="16"/>
                <w:szCs w:val="16"/>
              </w:rPr>
              <w:t>CP-120625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3A45A761" w:rsidR="00DF4D17" w:rsidRPr="00816C4A" w:rsidRDefault="00DF4D17" w:rsidP="00B27DCC">
            <w:pPr>
              <w:pStyle w:val="TAL"/>
              <w:rPr>
                <w:rFonts w:cs="Arial"/>
                <w:color w:val="000000"/>
                <w:sz w:val="16"/>
                <w:szCs w:val="16"/>
              </w:rPr>
            </w:pPr>
            <w:r w:rsidRPr="00816C4A">
              <w:rPr>
                <w:rFonts w:cs="Arial"/>
                <w:color w:val="000000"/>
                <w:sz w:val="16"/>
                <w:szCs w:val="16"/>
              </w:rPr>
              <w:t>0344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396717F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0A0F77" w14:textId="77777777" w:rsidR="00DF4D17" w:rsidRPr="00816C4A" w:rsidRDefault="00DF4D17" w:rsidP="00B27DCC">
            <w:pPr>
              <w:pStyle w:val="TAL"/>
              <w:rPr>
                <w:rFonts w:cs="Arial"/>
                <w:sz w:val="16"/>
                <w:szCs w:val="16"/>
              </w:rPr>
            </w:pPr>
            <w:r w:rsidRPr="00816C4A">
              <w:rPr>
                <w:rFonts w:cs="Arial"/>
                <w:sz w:val="16"/>
                <w:szCs w:val="16"/>
              </w:rPr>
              <w:t>CP-120623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48BE9D50" w:rsidR="00DF4D17" w:rsidRPr="00816C4A" w:rsidRDefault="00DF4D17" w:rsidP="00B27DCC">
            <w:pPr>
              <w:pStyle w:val="TAL"/>
              <w:rPr>
                <w:rFonts w:cs="Arial"/>
                <w:color w:val="000000"/>
                <w:sz w:val="16"/>
                <w:szCs w:val="16"/>
              </w:rPr>
            </w:pPr>
            <w:r w:rsidRPr="00816C4A">
              <w:rPr>
                <w:rFonts w:cs="Arial"/>
                <w:color w:val="000000"/>
                <w:sz w:val="16"/>
                <w:szCs w:val="16"/>
              </w:rPr>
              <w:t>0349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4B62315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0DCB2F" w14:textId="77777777" w:rsidR="00DF4D17" w:rsidRPr="00816C4A" w:rsidRDefault="00DF4D17" w:rsidP="00B27DCC">
            <w:pPr>
              <w:pStyle w:val="TAL"/>
              <w:rPr>
                <w:rFonts w:cs="Arial"/>
                <w:sz w:val="16"/>
                <w:szCs w:val="16"/>
              </w:rPr>
            </w:pPr>
            <w:r w:rsidRPr="00816C4A">
              <w:rPr>
                <w:rFonts w:cs="Arial"/>
                <w:sz w:val="16"/>
                <w:szCs w:val="16"/>
              </w:rPr>
              <w:t>CP-120626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1B15EEEA" w:rsidR="00DF4D17" w:rsidRPr="00816C4A" w:rsidRDefault="00DF4D17" w:rsidP="00B27DCC">
            <w:pPr>
              <w:pStyle w:val="TAL"/>
              <w:rPr>
                <w:rFonts w:cs="Arial"/>
                <w:color w:val="000000"/>
                <w:sz w:val="16"/>
                <w:szCs w:val="16"/>
              </w:rPr>
            </w:pPr>
            <w:r w:rsidRPr="00816C4A">
              <w:rPr>
                <w:rFonts w:cs="Arial"/>
                <w:color w:val="000000"/>
                <w:sz w:val="16"/>
                <w:szCs w:val="16"/>
              </w:rPr>
              <w:t>0338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4910D03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8EF775"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1C7376B5" w:rsidR="00DF4D17" w:rsidRPr="00816C4A" w:rsidRDefault="00DF4D17" w:rsidP="00B27DCC">
            <w:pPr>
              <w:pStyle w:val="TAL"/>
              <w:rPr>
                <w:rFonts w:cs="Arial"/>
                <w:sz w:val="16"/>
                <w:szCs w:val="16"/>
              </w:rPr>
            </w:pPr>
            <w:r w:rsidRPr="00816C4A">
              <w:rPr>
                <w:rFonts w:cs="Arial"/>
                <w:color w:val="000000"/>
                <w:sz w:val="16"/>
                <w:szCs w:val="16"/>
              </w:rPr>
              <w:t>0348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DF4D17" w:rsidRPr="00816C4A" w:rsidRDefault="00DF4D17" w:rsidP="00B27DCC">
            <w:pPr>
              <w:pStyle w:val="TAL"/>
              <w:jc w:val="center"/>
              <w:rPr>
                <w:rFonts w:cs="Arial"/>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DF4D17" w:rsidRPr="00816C4A" w:rsidRDefault="00DF4D17" w:rsidP="00B27DCC">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B453AC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95080A"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04E0A55A" w:rsidR="00DF4D17" w:rsidRPr="00816C4A" w:rsidRDefault="00DF4D17" w:rsidP="00B27DCC">
            <w:pPr>
              <w:pStyle w:val="TAL"/>
              <w:rPr>
                <w:rFonts w:cs="Arial"/>
                <w:color w:val="000000"/>
                <w:sz w:val="16"/>
                <w:szCs w:val="16"/>
              </w:rPr>
            </w:pPr>
            <w:r w:rsidRPr="00816C4A">
              <w:rPr>
                <w:rFonts w:cs="Arial"/>
                <w:color w:val="000000"/>
                <w:sz w:val="16"/>
                <w:szCs w:val="16"/>
              </w:rPr>
              <w:t>0353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DF4D17" w:rsidRPr="00816C4A" w:rsidRDefault="00DF4D17" w:rsidP="00B27DCC">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C92A42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5A3D2B"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22BAE633" w:rsidR="00DF4D17" w:rsidRPr="00816C4A" w:rsidRDefault="00DF4D17" w:rsidP="00B27DCC">
            <w:pPr>
              <w:pStyle w:val="TAL"/>
              <w:rPr>
                <w:rFonts w:cs="Arial"/>
                <w:color w:val="000000"/>
                <w:sz w:val="16"/>
                <w:szCs w:val="16"/>
              </w:rPr>
            </w:pPr>
            <w:r w:rsidRPr="00816C4A">
              <w:rPr>
                <w:rFonts w:cs="Arial"/>
                <w:color w:val="000000"/>
                <w:sz w:val="16"/>
                <w:szCs w:val="16"/>
              </w:rPr>
              <w:t>0356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DF4D17" w:rsidRPr="00816C4A" w:rsidRDefault="00DF4D17" w:rsidP="00B27DCC">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7BCC24D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78A9FE"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5132E45A" w:rsidR="00DF4D17" w:rsidRPr="00816C4A" w:rsidRDefault="00DF4D17" w:rsidP="00B27DCC">
            <w:pPr>
              <w:pStyle w:val="TAL"/>
              <w:rPr>
                <w:rFonts w:cs="Arial"/>
                <w:color w:val="000000"/>
                <w:sz w:val="16"/>
                <w:szCs w:val="16"/>
              </w:rPr>
            </w:pPr>
            <w:r w:rsidRPr="00816C4A">
              <w:rPr>
                <w:rFonts w:cs="Arial"/>
                <w:color w:val="000000"/>
                <w:sz w:val="16"/>
                <w:szCs w:val="16"/>
              </w:rPr>
              <w:t>0359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DF4D17" w:rsidRPr="00816C4A" w:rsidRDefault="00DF4D17" w:rsidP="00B27DCC">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7F967F6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ADADC1"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4F297420" w:rsidR="00DF4D17" w:rsidRPr="00816C4A" w:rsidRDefault="00DF4D17" w:rsidP="00B27DCC">
            <w:pPr>
              <w:pStyle w:val="TAL"/>
              <w:rPr>
                <w:rFonts w:cs="Arial"/>
                <w:color w:val="000000"/>
                <w:sz w:val="16"/>
                <w:szCs w:val="16"/>
              </w:rPr>
            </w:pPr>
            <w:r w:rsidRPr="00816C4A">
              <w:rPr>
                <w:rFonts w:cs="Arial"/>
                <w:color w:val="000000"/>
                <w:sz w:val="16"/>
                <w:szCs w:val="16"/>
              </w:rPr>
              <w:t>0350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94AD77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DF4D17" w:rsidRPr="00816C4A" w:rsidRDefault="00DF4D17" w:rsidP="00B27DCC">
            <w:pPr>
              <w:pStyle w:val="TAL"/>
              <w:rPr>
                <w:rFonts w:cs="Arial"/>
                <w:sz w:val="16"/>
                <w:szCs w:val="16"/>
              </w:rPr>
            </w:pPr>
            <w:r w:rsidRPr="00816C4A">
              <w:rPr>
                <w:rFonts w:cs="Arial"/>
                <w:sz w:val="16"/>
                <w:szCs w:val="16"/>
              </w:rPr>
              <w:t>CP-59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17A542" w14:textId="77777777" w:rsidR="00DF4D17" w:rsidRPr="00816C4A" w:rsidRDefault="00DF4D17" w:rsidP="00B27DCC">
            <w:pPr>
              <w:pStyle w:val="TAL"/>
              <w:rPr>
                <w:rFonts w:cs="Arial"/>
                <w:color w:val="000000"/>
                <w:sz w:val="16"/>
                <w:szCs w:val="16"/>
              </w:rPr>
            </w:pPr>
            <w:r w:rsidRPr="00816C4A">
              <w:rPr>
                <w:rFonts w:cs="Arial"/>
                <w:color w:val="000000"/>
                <w:sz w:val="16"/>
                <w:szCs w:val="16"/>
              </w:rPr>
              <w:t>CP-130146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5F1E55EA" w:rsidR="00DF4D17" w:rsidRPr="00816C4A" w:rsidRDefault="00DF4D17" w:rsidP="00B27DCC">
            <w:pPr>
              <w:pStyle w:val="TAL"/>
              <w:rPr>
                <w:rFonts w:cs="Arial"/>
                <w:color w:val="000000"/>
                <w:sz w:val="16"/>
                <w:szCs w:val="16"/>
              </w:rPr>
            </w:pPr>
            <w:r w:rsidRPr="00816C4A">
              <w:rPr>
                <w:rFonts w:cs="Arial"/>
                <w:color w:val="000000"/>
                <w:sz w:val="16"/>
                <w:szCs w:val="16"/>
              </w:rPr>
              <w:t>0363</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11.5.0</w:t>
            </w:r>
          </w:p>
        </w:tc>
      </w:tr>
      <w:tr w:rsidR="00DF4D17" w:rsidRPr="00816C4A" w14:paraId="709101B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16EA68"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1B106566" w:rsidR="00DF4D17" w:rsidRPr="00816C4A" w:rsidRDefault="00DF4D17" w:rsidP="00B27DCC">
            <w:pPr>
              <w:pStyle w:val="TAL"/>
              <w:rPr>
                <w:rFonts w:cs="Arial"/>
                <w:color w:val="000000"/>
                <w:sz w:val="16"/>
                <w:szCs w:val="16"/>
              </w:rPr>
            </w:pPr>
            <w:r w:rsidRPr="00816C4A">
              <w:rPr>
                <w:rFonts w:cs="Arial"/>
                <w:color w:val="000000"/>
                <w:sz w:val="16"/>
                <w:szCs w:val="16"/>
              </w:rPr>
              <w:t>0364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11.6.0</w:t>
            </w:r>
          </w:p>
        </w:tc>
      </w:tr>
      <w:tr w:rsidR="00DF4D17" w:rsidRPr="00816C4A" w14:paraId="25C609A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7D01F8"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514C4A44" w:rsidR="00DF4D17" w:rsidRPr="00816C4A" w:rsidRDefault="00DF4D17" w:rsidP="00B27DCC">
            <w:pPr>
              <w:pStyle w:val="TAL"/>
              <w:rPr>
                <w:rFonts w:cs="Arial"/>
                <w:color w:val="000000"/>
                <w:sz w:val="16"/>
                <w:szCs w:val="16"/>
              </w:rPr>
            </w:pPr>
            <w:r w:rsidRPr="00816C4A">
              <w:rPr>
                <w:rFonts w:cs="Arial"/>
                <w:color w:val="000000"/>
                <w:sz w:val="16"/>
                <w:szCs w:val="16"/>
              </w:rPr>
              <w:t>0367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11.6.0</w:t>
            </w:r>
          </w:p>
        </w:tc>
      </w:tr>
      <w:tr w:rsidR="00DF4D17" w:rsidRPr="00816C4A" w14:paraId="35A50CA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F0844D"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3E4D4218" w:rsidR="00DF4D17" w:rsidRPr="00816C4A" w:rsidRDefault="00DF4D17" w:rsidP="00B27DCC">
            <w:pPr>
              <w:pStyle w:val="TAL"/>
              <w:rPr>
                <w:rFonts w:cs="Arial"/>
                <w:color w:val="000000"/>
                <w:sz w:val="16"/>
                <w:szCs w:val="16"/>
              </w:rPr>
            </w:pPr>
            <w:r w:rsidRPr="00816C4A">
              <w:rPr>
                <w:rFonts w:cs="Arial"/>
                <w:color w:val="000000"/>
                <w:sz w:val="16"/>
                <w:szCs w:val="16"/>
              </w:rPr>
              <w:t>0365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DF4D17" w:rsidRPr="00816C4A" w:rsidRDefault="00DF4D17" w:rsidP="00B27DCC">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12.0.0</w:t>
            </w:r>
          </w:p>
        </w:tc>
      </w:tr>
      <w:tr w:rsidR="00DF4D17" w:rsidRPr="00816C4A" w14:paraId="55AC528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4DBADE"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156FE458" w:rsidR="00DF4D17" w:rsidRPr="00816C4A" w:rsidRDefault="00DF4D17" w:rsidP="00B27DCC">
            <w:pPr>
              <w:pStyle w:val="TAL"/>
              <w:rPr>
                <w:rFonts w:cs="Arial"/>
                <w:color w:val="000000"/>
                <w:sz w:val="16"/>
                <w:szCs w:val="16"/>
              </w:rPr>
            </w:pPr>
            <w:r w:rsidRPr="00816C4A">
              <w:rPr>
                <w:rFonts w:cs="Arial"/>
                <w:color w:val="000000"/>
                <w:sz w:val="16"/>
                <w:szCs w:val="16"/>
              </w:rPr>
              <w:t>0368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12.0.0</w:t>
            </w:r>
          </w:p>
        </w:tc>
      </w:tr>
      <w:tr w:rsidR="00DF4D17" w:rsidRPr="00816C4A" w14:paraId="6D8D016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DF4D17" w:rsidRPr="00816C4A" w:rsidRDefault="00DF4D17" w:rsidP="00B27DCC">
            <w:pPr>
              <w:pStyle w:val="TAL"/>
              <w:rPr>
                <w:rFonts w:cs="Arial"/>
                <w:sz w:val="16"/>
                <w:szCs w:val="16"/>
              </w:rPr>
            </w:pPr>
            <w:r w:rsidRPr="00816C4A">
              <w:rPr>
                <w:rFonts w:cs="Arial"/>
                <w:sz w:val="16"/>
                <w:szCs w:val="16"/>
              </w:rPr>
              <w:t>CP-61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14A2EA" w14:textId="77777777" w:rsidR="00DF4D17" w:rsidRPr="00816C4A" w:rsidRDefault="00DF4D17" w:rsidP="00B27DCC">
            <w:pPr>
              <w:pStyle w:val="TAL"/>
              <w:rPr>
                <w:rFonts w:cs="Arial"/>
                <w:color w:val="000000"/>
                <w:sz w:val="16"/>
                <w:szCs w:val="16"/>
              </w:rPr>
            </w:pPr>
            <w:r w:rsidRPr="00816C4A">
              <w:rPr>
                <w:rFonts w:cs="Arial"/>
                <w:color w:val="000000"/>
                <w:sz w:val="16"/>
                <w:szCs w:val="16"/>
              </w:rPr>
              <w:t>CP-130534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5B2576E4" w:rsidR="00DF4D17" w:rsidRPr="00816C4A" w:rsidRDefault="00DF4D17" w:rsidP="00B27DCC">
            <w:pPr>
              <w:pStyle w:val="TAL"/>
              <w:rPr>
                <w:rFonts w:cs="Arial"/>
                <w:color w:val="000000"/>
                <w:sz w:val="16"/>
                <w:szCs w:val="16"/>
              </w:rPr>
            </w:pPr>
            <w:r w:rsidRPr="00816C4A">
              <w:rPr>
                <w:rFonts w:cs="Arial"/>
                <w:color w:val="000000"/>
                <w:sz w:val="16"/>
                <w:szCs w:val="16"/>
              </w:rPr>
              <w:t>0370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DF4D17" w:rsidRPr="00816C4A" w:rsidRDefault="00DF4D17" w:rsidP="00B27DCC">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12.1.0</w:t>
            </w:r>
          </w:p>
        </w:tc>
      </w:tr>
      <w:tr w:rsidR="00DF4D17" w:rsidRPr="00816C4A" w14:paraId="0765793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DF4D17" w:rsidRPr="00816C4A" w:rsidRDefault="00DF4D17"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C09085" w14:textId="77777777" w:rsidR="00DF4D17" w:rsidRPr="00816C4A" w:rsidRDefault="00DF4D17" w:rsidP="00B27DCC">
            <w:pPr>
              <w:pStyle w:val="TAL"/>
              <w:rPr>
                <w:rFonts w:cs="Arial"/>
                <w:color w:val="000000"/>
                <w:sz w:val="16"/>
                <w:szCs w:val="16"/>
              </w:rPr>
            </w:pPr>
            <w:r w:rsidRPr="00816C4A">
              <w:rPr>
                <w:rFonts w:cs="Arial"/>
                <w:color w:val="000000"/>
                <w:sz w:val="16"/>
                <w:szCs w:val="16"/>
              </w:rPr>
              <w:t>CP-130787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38FB9004" w:rsidR="00DF4D17" w:rsidRPr="00816C4A" w:rsidRDefault="00DF4D17" w:rsidP="00B27DCC">
            <w:pPr>
              <w:pStyle w:val="TAL"/>
              <w:rPr>
                <w:rFonts w:cs="Arial"/>
                <w:color w:val="000000"/>
                <w:sz w:val="16"/>
                <w:szCs w:val="16"/>
              </w:rPr>
            </w:pPr>
            <w:r w:rsidRPr="00816C4A">
              <w:rPr>
                <w:rFonts w:cs="Arial"/>
                <w:color w:val="000000"/>
                <w:sz w:val="16"/>
                <w:szCs w:val="16"/>
              </w:rPr>
              <w:t>0381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12.2.0</w:t>
            </w:r>
          </w:p>
        </w:tc>
      </w:tr>
      <w:tr w:rsidR="00DF4D17" w:rsidRPr="00816C4A" w14:paraId="75049BC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DF4D17" w:rsidRPr="00816C4A" w:rsidRDefault="00DF4D17"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C70A3F" w14:textId="77777777" w:rsidR="00DF4D17" w:rsidRPr="00816C4A" w:rsidRDefault="00DF4D17" w:rsidP="00B27DCC">
            <w:pPr>
              <w:pStyle w:val="TAL"/>
              <w:rPr>
                <w:rFonts w:cs="Arial"/>
                <w:color w:val="000000"/>
                <w:sz w:val="16"/>
                <w:szCs w:val="16"/>
              </w:rPr>
            </w:pPr>
            <w:r w:rsidRPr="00816C4A">
              <w:rPr>
                <w:rFonts w:cs="Arial"/>
                <w:color w:val="000000"/>
                <w:sz w:val="16"/>
                <w:szCs w:val="16"/>
              </w:rPr>
              <w:t>CP-130788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53851591" w:rsidR="00DF4D17" w:rsidRPr="00816C4A" w:rsidRDefault="00DF4D17" w:rsidP="00B27DCC">
            <w:pPr>
              <w:pStyle w:val="TAL"/>
              <w:rPr>
                <w:rFonts w:cs="Arial"/>
                <w:color w:val="000000"/>
                <w:sz w:val="16"/>
                <w:szCs w:val="16"/>
              </w:rPr>
            </w:pPr>
            <w:r w:rsidRPr="00816C4A">
              <w:rPr>
                <w:rFonts w:cs="Arial"/>
                <w:color w:val="000000"/>
                <w:sz w:val="16"/>
                <w:szCs w:val="16"/>
              </w:rPr>
              <w:t>0377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12.2.0</w:t>
            </w:r>
          </w:p>
        </w:tc>
      </w:tr>
      <w:tr w:rsidR="00DF4D17" w:rsidRPr="00816C4A" w14:paraId="309864D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60BA7F"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1792BB88" w:rsidR="00DF4D17" w:rsidRPr="00816C4A" w:rsidRDefault="00DF4D17" w:rsidP="00B27DCC">
            <w:pPr>
              <w:pStyle w:val="TAL"/>
              <w:rPr>
                <w:rFonts w:cs="Arial"/>
                <w:color w:val="000000"/>
                <w:sz w:val="16"/>
                <w:szCs w:val="16"/>
              </w:rPr>
            </w:pPr>
            <w:r w:rsidRPr="00816C4A">
              <w:rPr>
                <w:rFonts w:cs="Arial"/>
                <w:color w:val="000000"/>
                <w:sz w:val="16"/>
                <w:szCs w:val="16"/>
              </w:rPr>
              <w:t>0391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60130BE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B9B2D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3EB035C2" w:rsidR="00DF4D17" w:rsidRPr="00816C4A" w:rsidRDefault="00DF4D17" w:rsidP="00B27DCC">
            <w:pPr>
              <w:pStyle w:val="TAL"/>
              <w:rPr>
                <w:rFonts w:cs="Arial"/>
                <w:color w:val="000000"/>
                <w:sz w:val="16"/>
                <w:szCs w:val="16"/>
              </w:rPr>
            </w:pPr>
            <w:r w:rsidRPr="00816C4A">
              <w:rPr>
                <w:rFonts w:cs="Arial"/>
                <w:color w:val="000000"/>
                <w:sz w:val="16"/>
                <w:szCs w:val="16"/>
              </w:rPr>
              <w:t>0398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4936578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8C6167"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0E6E7BBD" w:rsidR="00DF4D17" w:rsidRPr="00816C4A" w:rsidRDefault="00DF4D17" w:rsidP="00B27DCC">
            <w:pPr>
              <w:pStyle w:val="TAL"/>
              <w:rPr>
                <w:rFonts w:cs="Arial"/>
                <w:color w:val="000000"/>
                <w:sz w:val="16"/>
                <w:szCs w:val="16"/>
              </w:rPr>
            </w:pPr>
            <w:r w:rsidRPr="00816C4A">
              <w:rPr>
                <w:rFonts w:cs="Arial"/>
                <w:color w:val="000000"/>
                <w:sz w:val="16"/>
                <w:szCs w:val="16"/>
              </w:rPr>
              <w:t>0388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24F7D86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6CABBC1"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38E3E2FA" w:rsidR="00DF4D17" w:rsidRPr="00816C4A" w:rsidRDefault="00DF4D17" w:rsidP="00B27DCC">
            <w:pPr>
              <w:pStyle w:val="TAL"/>
              <w:rPr>
                <w:rFonts w:cs="Arial"/>
                <w:color w:val="000000"/>
                <w:sz w:val="16"/>
                <w:szCs w:val="16"/>
              </w:rPr>
            </w:pPr>
            <w:r w:rsidRPr="00816C4A">
              <w:rPr>
                <w:rFonts w:cs="Arial"/>
                <w:color w:val="000000"/>
                <w:sz w:val="16"/>
                <w:szCs w:val="16"/>
              </w:rPr>
              <w:t>0395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6BF8B09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320D18"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78C381B4" w:rsidR="00DF4D17" w:rsidRPr="00816C4A" w:rsidRDefault="00DF4D17" w:rsidP="00B27DCC">
            <w:pPr>
              <w:pStyle w:val="TAL"/>
              <w:rPr>
                <w:rFonts w:cs="Arial"/>
                <w:color w:val="000000"/>
                <w:sz w:val="16"/>
                <w:szCs w:val="16"/>
              </w:rPr>
            </w:pPr>
            <w:r w:rsidRPr="00816C4A">
              <w:rPr>
                <w:rFonts w:cs="Arial"/>
                <w:color w:val="000000"/>
                <w:sz w:val="16"/>
                <w:szCs w:val="16"/>
              </w:rPr>
              <w:t>0392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DF4D17" w:rsidRPr="00816C4A" w:rsidRDefault="00DF4D17" w:rsidP="00B27DCC">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7AC7C83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1E4E8F"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4F08CF35" w:rsidR="00DF4D17" w:rsidRPr="00816C4A" w:rsidRDefault="00DF4D17" w:rsidP="00B27DCC">
            <w:pPr>
              <w:pStyle w:val="TAL"/>
              <w:rPr>
                <w:rFonts w:cs="Arial"/>
                <w:color w:val="000000"/>
                <w:sz w:val="16"/>
                <w:szCs w:val="16"/>
              </w:rPr>
            </w:pPr>
            <w:r w:rsidRPr="00816C4A">
              <w:rPr>
                <w:rFonts w:cs="Arial"/>
                <w:color w:val="000000"/>
                <w:sz w:val="16"/>
                <w:szCs w:val="16"/>
              </w:rPr>
              <w:t>0399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DF4D17" w:rsidRPr="00816C4A" w:rsidRDefault="00DF4D17" w:rsidP="00B27DCC">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5A5DB31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5DE4CB"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05EB4280" w:rsidR="00DF4D17" w:rsidRPr="00816C4A" w:rsidRDefault="00DF4D17" w:rsidP="00B27DCC">
            <w:pPr>
              <w:pStyle w:val="TAL"/>
              <w:rPr>
                <w:rFonts w:cs="Arial"/>
                <w:color w:val="000000"/>
                <w:sz w:val="16"/>
                <w:szCs w:val="16"/>
              </w:rPr>
            </w:pPr>
            <w:r w:rsidRPr="00816C4A">
              <w:rPr>
                <w:rFonts w:cs="Arial"/>
                <w:color w:val="000000"/>
                <w:sz w:val="16"/>
                <w:szCs w:val="16"/>
              </w:rPr>
              <w:t>0401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DF4D17" w:rsidRPr="00816C4A" w:rsidRDefault="00DF4D17" w:rsidP="00B27DCC">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5F0AFCC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350E1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44C615AE" w:rsidR="00DF4D17" w:rsidRPr="00816C4A" w:rsidRDefault="00DF4D17" w:rsidP="00B27DCC">
            <w:pPr>
              <w:pStyle w:val="TAL"/>
              <w:rPr>
                <w:rFonts w:cs="Arial"/>
                <w:color w:val="000000"/>
                <w:sz w:val="16"/>
                <w:szCs w:val="16"/>
              </w:rPr>
            </w:pPr>
            <w:r w:rsidRPr="00816C4A">
              <w:rPr>
                <w:rFonts w:cs="Arial"/>
                <w:color w:val="000000"/>
                <w:sz w:val="16"/>
                <w:szCs w:val="16"/>
              </w:rPr>
              <w:t>0406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DF4D17" w:rsidRPr="00816C4A" w:rsidRDefault="00DF4D17" w:rsidP="00B27DCC">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7116F84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92DB6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2A313A53" w:rsidR="00DF4D17" w:rsidRPr="00816C4A" w:rsidRDefault="00DF4D17" w:rsidP="00B27DCC">
            <w:pPr>
              <w:pStyle w:val="TAL"/>
              <w:rPr>
                <w:rFonts w:cs="Arial"/>
                <w:color w:val="000000"/>
                <w:sz w:val="16"/>
                <w:szCs w:val="16"/>
              </w:rPr>
            </w:pPr>
            <w:r w:rsidRPr="00816C4A">
              <w:rPr>
                <w:rFonts w:cs="Arial"/>
                <w:color w:val="000000"/>
                <w:sz w:val="16"/>
                <w:szCs w:val="16"/>
              </w:rPr>
              <w:t>0396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12BDEBE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FF3C7A"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6EF69BE1" w:rsidR="00DF4D17" w:rsidRPr="00816C4A" w:rsidRDefault="00DF4D17" w:rsidP="00B27DCC">
            <w:pPr>
              <w:pStyle w:val="TAL"/>
              <w:rPr>
                <w:rFonts w:cs="Arial"/>
                <w:color w:val="000000"/>
                <w:sz w:val="16"/>
                <w:szCs w:val="16"/>
              </w:rPr>
            </w:pPr>
            <w:r w:rsidRPr="00816C4A">
              <w:rPr>
                <w:rFonts w:cs="Arial"/>
                <w:color w:val="000000"/>
                <w:sz w:val="16"/>
                <w:szCs w:val="16"/>
              </w:rPr>
              <w:t>0400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DF4D17" w:rsidRPr="00816C4A" w:rsidRDefault="00DF4D17" w:rsidP="00B27DCC">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6F4111D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576C5E"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3D627451" w:rsidR="00DF4D17" w:rsidRPr="00816C4A" w:rsidRDefault="00DF4D17" w:rsidP="00B27DCC">
            <w:pPr>
              <w:pStyle w:val="TAL"/>
              <w:rPr>
                <w:rFonts w:cs="Arial"/>
                <w:color w:val="000000"/>
                <w:sz w:val="16"/>
                <w:szCs w:val="16"/>
              </w:rPr>
            </w:pPr>
            <w:r w:rsidRPr="00816C4A">
              <w:rPr>
                <w:rFonts w:cs="Arial"/>
                <w:color w:val="000000"/>
                <w:sz w:val="16"/>
                <w:szCs w:val="16"/>
              </w:rPr>
              <w:t>0404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DF4D17" w:rsidRPr="00816C4A" w:rsidRDefault="00DF4D17" w:rsidP="00B27DCC">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0CA12A4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3DD983"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18564C1C" w:rsidR="00DF4D17" w:rsidRPr="00816C4A" w:rsidRDefault="00DF4D17" w:rsidP="00B27DCC">
            <w:pPr>
              <w:pStyle w:val="TAL"/>
              <w:rPr>
                <w:rFonts w:cs="Arial"/>
                <w:color w:val="000000"/>
                <w:sz w:val="16"/>
                <w:szCs w:val="16"/>
              </w:rPr>
            </w:pPr>
            <w:r w:rsidRPr="00816C4A">
              <w:rPr>
                <w:rFonts w:cs="Arial"/>
                <w:color w:val="000000"/>
                <w:sz w:val="16"/>
                <w:szCs w:val="16"/>
              </w:rPr>
              <w:t>0384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61AA435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751CBC"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780AB023" w:rsidR="00DF4D17" w:rsidRPr="00816C4A" w:rsidRDefault="00DF4D17" w:rsidP="00B27DCC">
            <w:pPr>
              <w:pStyle w:val="TAL"/>
              <w:rPr>
                <w:rFonts w:cs="Arial"/>
                <w:color w:val="000000"/>
                <w:sz w:val="16"/>
                <w:szCs w:val="16"/>
              </w:rPr>
            </w:pPr>
            <w:r w:rsidRPr="00816C4A">
              <w:rPr>
                <w:rFonts w:cs="Arial"/>
                <w:color w:val="000000"/>
                <w:sz w:val="16"/>
                <w:szCs w:val="16"/>
              </w:rPr>
              <w:t>0408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DF4D17" w:rsidRPr="00816C4A" w:rsidRDefault="00DF4D17" w:rsidP="00B27DCC">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053C2C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56F3992"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1A16A205" w:rsidR="00DF4D17" w:rsidRPr="00816C4A" w:rsidRDefault="00DF4D17" w:rsidP="00B27DCC">
            <w:pPr>
              <w:pStyle w:val="TAL"/>
              <w:rPr>
                <w:rFonts w:cs="Arial"/>
                <w:color w:val="000000"/>
                <w:sz w:val="16"/>
                <w:szCs w:val="16"/>
              </w:rPr>
            </w:pPr>
            <w:r w:rsidRPr="00816C4A">
              <w:rPr>
                <w:rFonts w:cs="Arial"/>
                <w:color w:val="000000"/>
                <w:sz w:val="16"/>
                <w:szCs w:val="16"/>
              </w:rPr>
              <w:t>0407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DF4D17" w:rsidRPr="00816C4A" w:rsidRDefault="00DF4D17" w:rsidP="00B27DCC">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7EFFC3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39DAD7"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000F8988" w:rsidR="00DF4D17" w:rsidRPr="00816C4A" w:rsidRDefault="00DF4D17" w:rsidP="00B27DCC">
            <w:pPr>
              <w:pStyle w:val="TAL"/>
              <w:rPr>
                <w:rFonts w:cs="Arial"/>
                <w:color w:val="000000"/>
                <w:sz w:val="16"/>
                <w:szCs w:val="16"/>
              </w:rPr>
            </w:pPr>
            <w:r w:rsidRPr="00816C4A">
              <w:rPr>
                <w:rFonts w:cs="Arial"/>
                <w:color w:val="000000"/>
                <w:sz w:val="16"/>
                <w:szCs w:val="16"/>
              </w:rPr>
              <w:t>0409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0B2A5F7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2495B4"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190CD597" w:rsidR="00DF4D17" w:rsidRPr="00816C4A" w:rsidRDefault="00DF4D17" w:rsidP="00B27DCC">
            <w:pPr>
              <w:pStyle w:val="TAL"/>
              <w:rPr>
                <w:rFonts w:cs="Arial"/>
                <w:color w:val="000000"/>
                <w:sz w:val="16"/>
                <w:szCs w:val="16"/>
              </w:rPr>
            </w:pPr>
            <w:r w:rsidRPr="00816C4A">
              <w:rPr>
                <w:rFonts w:cs="Arial"/>
                <w:color w:val="000000"/>
                <w:sz w:val="16"/>
                <w:szCs w:val="16"/>
              </w:rPr>
              <w:t>0410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DF4D17" w:rsidRPr="00816C4A" w:rsidRDefault="00DF4D17" w:rsidP="00B27DCC">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435D21C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8E1632"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46873ADC" w:rsidR="00DF4D17" w:rsidRPr="00816C4A" w:rsidRDefault="00DF4D17" w:rsidP="00B27DCC">
            <w:pPr>
              <w:pStyle w:val="TAL"/>
              <w:rPr>
                <w:rFonts w:cs="Arial"/>
                <w:color w:val="000000"/>
                <w:sz w:val="16"/>
                <w:szCs w:val="16"/>
              </w:rPr>
            </w:pPr>
            <w:r w:rsidRPr="00816C4A">
              <w:rPr>
                <w:rFonts w:cs="Arial"/>
                <w:color w:val="000000"/>
                <w:sz w:val="16"/>
                <w:szCs w:val="16"/>
              </w:rPr>
              <w:t>0413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30E7C0A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2F06C9"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42AE4EB4" w:rsidR="00DF4D17" w:rsidRPr="00816C4A" w:rsidRDefault="00DF4D17" w:rsidP="00B27DCC">
            <w:pPr>
              <w:pStyle w:val="TAL"/>
              <w:rPr>
                <w:rFonts w:cs="Arial"/>
                <w:color w:val="000000"/>
                <w:sz w:val="16"/>
                <w:szCs w:val="16"/>
              </w:rPr>
            </w:pPr>
            <w:r w:rsidRPr="00816C4A">
              <w:rPr>
                <w:rFonts w:cs="Arial"/>
                <w:color w:val="000000"/>
                <w:sz w:val="16"/>
                <w:szCs w:val="16"/>
              </w:rPr>
              <w:t>0416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3F76920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282B34F"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1E0011BB" w:rsidR="00DF4D17" w:rsidRPr="00816C4A" w:rsidRDefault="00DF4D17" w:rsidP="00B27DCC">
            <w:pPr>
              <w:pStyle w:val="TAL"/>
              <w:rPr>
                <w:rFonts w:cs="Arial"/>
                <w:color w:val="000000"/>
                <w:sz w:val="16"/>
                <w:szCs w:val="16"/>
              </w:rPr>
            </w:pPr>
            <w:r w:rsidRPr="00816C4A">
              <w:rPr>
                <w:rFonts w:cs="Arial"/>
                <w:color w:val="000000"/>
                <w:sz w:val="16"/>
                <w:szCs w:val="16"/>
              </w:rPr>
              <w:t>0420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DF4D17" w:rsidRPr="00816C4A" w:rsidRDefault="00DF4D17" w:rsidP="00B27DCC">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5993C49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57A51B"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4DF25C13" w:rsidR="00DF4D17" w:rsidRPr="00816C4A" w:rsidRDefault="00DF4D17" w:rsidP="00B27DCC">
            <w:pPr>
              <w:pStyle w:val="TAL"/>
              <w:rPr>
                <w:rFonts w:cs="Arial"/>
                <w:color w:val="000000"/>
                <w:sz w:val="16"/>
                <w:szCs w:val="16"/>
              </w:rPr>
            </w:pPr>
            <w:r w:rsidRPr="00816C4A">
              <w:rPr>
                <w:rFonts w:cs="Arial"/>
                <w:color w:val="000000"/>
                <w:sz w:val="16"/>
                <w:szCs w:val="16"/>
              </w:rPr>
              <w:t>0425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0F8B700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33EA2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0AAA2340" w:rsidR="00DF4D17" w:rsidRPr="00816C4A" w:rsidRDefault="00DF4D17" w:rsidP="00B27DCC">
            <w:pPr>
              <w:pStyle w:val="TAL"/>
              <w:rPr>
                <w:rFonts w:cs="Arial"/>
                <w:color w:val="000000"/>
                <w:sz w:val="16"/>
                <w:szCs w:val="16"/>
              </w:rPr>
            </w:pPr>
            <w:r w:rsidRPr="00816C4A">
              <w:rPr>
                <w:rFonts w:cs="Arial"/>
                <w:color w:val="000000"/>
                <w:sz w:val="16"/>
                <w:szCs w:val="16"/>
              </w:rPr>
              <w:t>0426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6CCE872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EC0BD3"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589BDA66" w:rsidR="00DF4D17" w:rsidRPr="00816C4A" w:rsidRDefault="00DF4D17" w:rsidP="00B27DCC">
            <w:pPr>
              <w:pStyle w:val="TAL"/>
              <w:rPr>
                <w:rFonts w:cs="Arial"/>
                <w:color w:val="000000"/>
                <w:sz w:val="16"/>
                <w:szCs w:val="16"/>
              </w:rPr>
            </w:pPr>
            <w:r w:rsidRPr="00816C4A">
              <w:rPr>
                <w:rFonts w:cs="Arial"/>
                <w:color w:val="000000"/>
                <w:sz w:val="16"/>
                <w:szCs w:val="16"/>
              </w:rPr>
              <w:t>0427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DF4D17" w:rsidRPr="00816C4A" w:rsidRDefault="00DF4D17" w:rsidP="00B27DCC">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2CAF17C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98A42F"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6A42212C" w:rsidR="00DF4D17" w:rsidRPr="00816C4A" w:rsidRDefault="00DF4D17" w:rsidP="00B27DCC">
            <w:pPr>
              <w:pStyle w:val="TAL"/>
              <w:rPr>
                <w:rFonts w:cs="Arial"/>
                <w:color w:val="000000"/>
                <w:sz w:val="16"/>
                <w:szCs w:val="16"/>
              </w:rPr>
            </w:pPr>
            <w:r w:rsidRPr="00816C4A">
              <w:rPr>
                <w:rFonts w:cs="Arial"/>
                <w:color w:val="000000"/>
                <w:sz w:val="16"/>
                <w:szCs w:val="16"/>
              </w:rPr>
              <w:t>0428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0E96D86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2262E8"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34D254BD" w:rsidR="00DF4D17" w:rsidRPr="00816C4A" w:rsidRDefault="00DF4D17" w:rsidP="00B27DCC">
            <w:pPr>
              <w:pStyle w:val="TAL"/>
              <w:rPr>
                <w:rFonts w:cs="Arial"/>
                <w:color w:val="000000"/>
                <w:sz w:val="16"/>
                <w:szCs w:val="16"/>
              </w:rPr>
            </w:pPr>
            <w:r w:rsidRPr="00816C4A">
              <w:rPr>
                <w:rFonts w:cs="Arial"/>
                <w:color w:val="000000"/>
                <w:sz w:val="16"/>
                <w:szCs w:val="16"/>
              </w:rPr>
              <w:t>0432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14DC78F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9F87A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7F32D94B" w:rsidR="00DF4D17" w:rsidRPr="00816C4A" w:rsidRDefault="00DF4D17" w:rsidP="00B27DCC">
            <w:pPr>
              <w:pStyle w:val="TAL"/>
              <w:rPr>
                <w:rFonts w:cs="Arial"/>
                <w:color w:val="000000"/>
                <w:sz w:val="16"/>
                <w:szCs w:val="16"/>
              </w:rPr>
            </w:pPr>
            <w:r w:rsidRPr="00816C4A">
              <w:rPr>
                <w:rFonts w:cs="Arial"/>
                <w:color w:val="000000"/>
                <w:sz w:val="16"/>
                <w:szCs w:val="16"/>
              </w:rPr>
              <w:t>0433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453B95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B8EC6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5CF60DB2" w:rsidR="00DF4D17" w:rsidRPr="00816C4A" w:rsidRDefault="00DF4D17" w:rsidP="00B27DCC">
            <w:pPr>
              <w:pStyle w:val="TAL"/>
              <w:rPr>
                <w:rFonts w:cs="Arial"/>
                <w:color w:val="000000"/>
                <w:sz w:val="16"/>
                <w:szCs w:val="16"/>
              </w:rPr>
            </w:pPr>
            <w:r w:rsidRPr="00816C4A">
              <w:rPr>
                <w:rFonts w:cs="Arial"/>
                <w:color w:val="000000"/>
                <w:sz w:val="16"/>
                <w:szCs w:val="16"/>
              </w:rPr>
              <w:t>0437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55D8DF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249CD1"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2E31A926" w:rsidR="00DF4D17" w:rsidRPr="00816C4A" w:rsidRDefault="00DF4D17" w:rsidP="00B27DCC">
            <w:pPr>
              <w:pStyle w:val="TAL"/>
              <w:rPr>
                <w:rFonts w:cs="Arial"/>
                <w:color w:val="000000"/>
                <w:sz w:val="16"/>
                <w:szCs w:val="16"/>
              </w:rPr>
            </w:pPr>
            <w:r w:rsidRPr="00816C4A">
              <w:rPr>
                <w:rFonts w:cs="Arial"/>
                <w:color w:val="000000"/>
                <w:sz w:val="16"/>
                <w:szCs w:val="16"/>
              </w:rPr>
              <w:t>0424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DF4D17" w:rsidRPr="00816C4A" w:rsidRDefault="00DF4D17" w:rsidP="00B27DCC">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6B85A29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DF4D17" w:rsidRPr="00816C4A" w:rsidRDefault="00DF4D17" w:rsidP="00B27DCC">
            <w:pPr>
              <w:pStyle w:val="TAL"/>
              <w:rPr>
                <w:rFonts w:cs="Arial"/>
                <w:sz w:val="16"/>
                <w:szCs w:val="16"/>
              </w:rPr>
            </w:pPr>
            <w:r w:rsidRPr="00816C4A">
              <w:rPr>
                <w:rFonts w:cs="Arial"/>
                <w:sz w:val="16"/>
                <w:szCs w:val="16"/>
              </w:rPr>
              <w:lastRenderedPageBreak/>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57A376"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355B31BB" w:rsidR="00DF4D17" w:rsidRPr="00816C4A" w:rsidRDefault="00DF4D17" w:rsidP="00B27DCC">
            <w:pPr>
              <w:pStyle w:val="TAL"/>
              <w:rPr>
                <w:rFonts w:cs="Arial"/>
                <w:color w:val="000000"/>
                <w:sz w:val="16"/>
                <w:szCs w:val="16"/>
              </w:rPr>
            </w:pPr>
            <w:r w:rsidRPr="00816C4A">
              <w:rPr>
                <w:rFonts w:cs="Arial"/>
                <w:color w:val="000000"/>
                <w:sz w:val="16"/>
                <w:szCs w:val="16"/>
              </w:rPr>
              <w:t>0434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54D6EAA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AB95A0"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4D324426" w:rsidR="00DF4D17" w:rsidRPr="00816C4A" w:rsidRDefault="00DF4D17" w:rsidP="00B27DCC">
            <w:pPr>
              <w:pStyle w:val="TAL"/>
              <w:rPr>
                <w:rFonts w:cs="Arial"/>
                <w:color w:val="000000"/>
                <w:sz w:val="16"/>
                <w:szCs w:val="16"/>
              </w:rPr>
            </w:pPr>
            <w:r w:rsidRPr="00816C4A">
              <w:rPr>
                <w:rFonts w:cs="Arial"/>
                <w:color w:val="000000"/>
                <w:sz w:val="16"/>
                <w:szCs w:val="16"/>
              </w:rPr>
              <w:t>0429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DF4D17" w:rsidRPr="00816C4A" w:rsidRDefault="00DF4D17" w:rsidP="00B27DCC">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3D1925C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C2B383"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281538C2" w:rsidR="00DF4D17" w:rsidRPr="00816C4A" w:rsidRDefault="00DF4D17" w:rsidP="00B27DCC">
            <w:pPr>
              <w:pStyle w:val="TAL"/>
              <w:rPr>
                <w:rFonts w:cs="Arial"/>
                <w:color w:val="000000"/>
                <w:sz w:val="16"/>
                <w:szCs w:val="16"/>
              </w:rPr>
            </w:pPr>
            <w:r w:rsidRPr="00816C4A">
              <w:rPr>
                <w:rFonts w:cs="Arial"/>
                <w:color w:val="000000"/>
                <w:sz w:val="16"/>
                <w:szCs w:val="16"/>
              </w:rPr>
              <w:t>0435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57C4A08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DF4D17" w:rsidRPr="00816C4A" w:rsidRDefault="00DF4D17"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73D10C" w14:textId="77777777" w:rsidR="00DF4D17" w:rsidRPr="00816C4A" w:rsidRDefault="00DF4D17" w:rsidP="00B27DCC">
            <w:pPr>
              <w:pStyle w:val="TAL"/>
              <w:rPr>
                <w:rFonts w:cs="Arial"/>
                <w:color w:val="000000"/>
                <w:sz w:val="16"/>
                <w:szCs w:val="16"/>
              </w:rPr>
            </w:pPr>
            <w:r w:rsidRPr="00816C4A">
              <w:rPr>
                <w:rFonts w:cs="Arial"/>
                <w:color w:val="000000"/>
                <w:sz w:val="16"/>
                <w:szCs w:val="16"/>
              </w:rPr>
              <w:t>CP-150563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1C685418" w:rsidR="00DF4D17" w:rsidRPr="00816C4A" w:rsidRDefault="00DF4D17" w:rsidP="00B27DCC">
            <w:pPr>
              <w:pStyle w:val="TAL"/>
              <w:rPr>
                <w:rFonts w:cs="Arial"/>
                <w:color w:val="000000"/>
                <w:sz w:val="16"/>
                <w:szCs w:val="16"/>
              </w:rPr>
            </w:pPr>
            <w:r w:rsidRPr="00816C4A">
              <w:rPr>
                <w:rFonts w:cs="Arial"/>
                <w:color w:val="000000"/>
                <w:sz w:val="16"/>
                <w:szCs w:val="16"/>
              </w:rPr>
              <w:t>0436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DF4D17" w:rsidRPr="00816C4A" w:rsidRDefault="00DF4D17" w:rsidP="00B27DCC">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13.1.0</w:t>
            </w:r>
          </w:p>
        </w:tc>
      </w:tr>
      <w:tr w:rsidR="00DF4D17" w:rsidRPr="00816C4A" w14:paraId="04247DB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DF4D17" w:rsidRPr="00816C4A" w:rsidRDefault="00DF4D17"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24162B" w14:textId="77777777" w:rsidR="00DF4D17" w:rsidRPr="00816C4A" w:rsidRDefault="00DF4D17"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5BE537F2" w:rsidR="00DF4D17" w:rsidRPr="00816C4A" w:rsidRDefault="00DF4D17" w:rsidP="00B27DCC">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DF4D17" w:rsidRPr="00816C4A" w:rsidRDefault="00DF4D17" w:rsidP="00B27DCC">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DF4D17" w:rsidRPr="00816C4A" w:rsidRDefault="00DF4D17" w:rsidP="00B27DCC">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DF4D17" w:rsidRPr="00816C4A" w:rsidRDefault="00DF4D17" w:rsidP="00B27DCC">
            <w:pPr>
              <w:pStyle w:val="TAL"/>
              <w:rPr>
                <w:rFonts w:cs="Arial"/>
                <w:snapToGrid w:val="0"/>
                <w:color w:val="000000"/>
                <w:sz w:val="16"/>
                <w:szCs w:val="16"/>
              </w:rPr>
            </w:pPr>
          </w:p>
        </w:tc>
      </w:tr>
      <w:tr w:rsidR="00DF4D17" w:rsidRPr="00816C4A" w14:paraId="102F12A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DF4D17" w:rsidRPr="00816C4A" w:rsidRDefault="00DF4D17"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558F07" w14:textId="77777777" w:rsidR="00DF4D17" w:rsidRPr="00816C4A" w:rsidRDefault="00DF4D17" w:rsidP="00B27DCC">
            <w:pPr>
              <w:pStyle w:val="TAL"/>
              <w:rPr>
                <w:rFonts w:cs="Arial"/>
                <w:color w:val="000000"/>
                <w:sz w:val="16"/>
                <w:szCs w:val="16"/>
              </w:rPr>
            </w:pPr>
            <w:r w:rsidRPr="00816C4A">
              <w:rPr>
                <w:rFonts w:cs="Arial"/>
                <w:color w:val="000000"/>
                <w:sz w:val="16"/>
                <w:szCs w:val="16"/>
              </w:rPr>
              <w:t>CP-150563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326378F2" w:rsidR="00DF4D17" w:rsidRPr="00816C4A" w:rsidRDefault="00DF4D17" w:rsidP="00B27DCC">
            <w:pPr>
              <w:pStyle w:val="TAL"/>
              <w:rPr>
                <w:rFonts w:cs="Arial"/>
                <w:color w:val="000000"/>
                <w:sz w:val="16"/>
                <w:szCs w:val="16"/>
              </w:rPr>
            </w:pPr>
            <w:r w:rsidRPr="00816C4A">
              <w:rPr>
                <w:rFonts w:cs="Arial"/>
                <w:color w:val="000000"/>
                <w:sz w:val="16"/>
                <w:szCs w:val="16"/>
              </w:rPr>
              <w:t>0627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13.1.0</w:t>
            </w:r>
          </w:p>
        </w:tc>
      </w:tr>
      <w:tr w:rsidR="00DF4D17" w:rsidRPr="00816C4A" w14:paraId="1C69E7D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DF4D17" w:rsidRPr="00816C4A" w:rsidRDefault="00DF4D17"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BD4FD4" w14:textId="77777777" w:rsidR="00DF4D17" w:rsidRPr="00816C4A" w:rsidRDefault="00DF4D17" w:rsidP="00B27DCC">
            <w:pPr>
              <w:pStyle w:val="TAL"/>
              <w:rPr>
                <w:rFonts w:cs="Arial"/>
                <w:color w:val="000000"/>
                <w:sz w:val="16"/>
                <w:szCs w:val="16"/>
              </w:rPr>
            </w:pPr>
            <w:r w:rsidRPr="00816C4A">
              <w:rPr>
                <w:rFonts w:cs="Arial"/>
                <w:color w:val="000000"/>
                <w:sz w:val="16"/>
                <w:szCs w:val="16"/>
              </w:rPr>
              <w:t>CP-150831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4E315C96" w:rsidR="00DF4D17" w:rsidRPr="00816C4A" w:rsidRDefault="00DF4D17" w:rsidP="00B27DCC">
            <w:pPr>
              <w:pStyle w:val="TAL"/>
              <w:rPr>
                <w:rFonts w:cs="Arial"/>
                <w:color w:val="000000"/>
                <w:sz w:val="16"/>
                <w:szCs w:val="16"/>
              </w:rPr>
            </w:pPr>
            <w:r w:rsidRPr="00816C4A">
              <w:rPr>
                <w:rFonts w:cs="Arial"/>
                <w:color w:val="000000"/>
                <w:sz w:val="16"/>
                <w:szCs w:val="16"/>
              </w:rPr>
              <w:t>0629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13.2.0</w:t>
            </w:r>
          </w:p>
        </w:tc>
      </w:tr>
      <w:tr w:rsidR="00DF4D17" w:rsidRPr="00816C4A" w14:paraId="6AE6889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DF4D17" w:rsidRPr="00816C4A" w:rsidRDefault="00DF4D17"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5D75AD" w14:textId="77777777" w:rsidR="00DF4D17" w:rsidRPr="00816C4A" w:rsidRDefault="00DF4D17" w:rsidP="00B27DCC">
            <w:pPr>
              <w:pStyle w:val="TAL"/>
              <w:rPr>
                <w:rFonts w:cs="Arial"/>
                <w:color w:val="000000"/>
                <w:sz w:val="16"/>
                <w:szCs w:val="16"/>
              </w:rPr>
            </w:pPr>
            <w:r w:rsidRPr="00816C4A">
              <w:rPr>
                <w:rFonts w:cs="Arial"/>
                <w:color w:val="000000"/>
                <w:sz w:val="16"/>
                <w:szCs w:val="16"/>
              </w:rPr>
              <w:t>CP-150827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3002E3D1" w:rsidR="00DF4D17" w:rsidRPr="00816C4A" w:rsidRDefault="00DF4D17" w:rsidP="00B27DCC">
            <w:pPr>
              <w:pStyle w:val="TAL"/>
              <w:rPr>
                <w:rFonts w:cs="Arial"/>
                <w:color w:val="000000"/>
                <w:sz w:val="16"/>
                <w:szCs w:val="16"/>
              </w:rPr>
            </w:pPr>
            <w:r w:rsidRPr="00816C4A">
              <w:rPr>
                <w:rFonts w:cs="Arial"/>
                <w:color w:val="000000"/>
                <w:sz w:val="16"/>
                <w:szCs w:val="16"/>
              </w:rPr>
              <w:t>0630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DF4D17" w:rsidRPr="00816C4A" w:rsidRDefault="00DF4D17" w:rsidP="00B27DCC">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13.2.0</w:t>
            </w:r>
          </w:p>
        </w:tc>
      </w:tr>
      <w:tr w:rsidR="00DF4D17" w:rsidRPr="00816C4A" w14:paraId="3F80731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DF4D17" w:rsidRPr="00816C4A" w:rsidRDefault="00DF4D17"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ADAB99" w14:textId="77777777" w:rsidR="00DF4D17" w:rsidRPr="00816C4A" w:rsidRDefault="00DF4D17" w:rsidP="00B27DCC">
            <w:pPr>
              <w:pStyle w:val="TAL"/>
              <w:rPr>
                <w:rFonts w:cs="Arial"/>
                <w:color w:val="000000"/>
                <w:sz w:val="16"/>
                <w:szCs w:val="16"/>
              </w:rPr>
            </w:pPr>
            <w:r w:rsidRPr="00816C4A">
              <w:rPr>
                <w:rFonts w:cs="Arial"/>
                <w:color w:val="000000"/>
                <w:sz w:val="16"/>
                <w:szCs w:val="16"/>
              </w:rPr>
              <w:t>CP-160142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39DD6617" w:rsidR="00DF4D17" w:rsidRPr="00816C4A" w:rsidRDefault="00DF4D17" w:rsidP="00B27DCC">
            <w:pPr>
              <w:pStyle w:val="TAL"/>
              <w:rPr>
                <w:rFonts w:cs="Arial"/>
                <w:color w:val="000000"/>
                <w:sz w:val="16"/>
                <w:szCs w:val="16"/>
              </w:rPr>
            </w:pPr>
            <w:r w:rsidRPr="00816C4A">
              <w:rPr>
                <w:rFonts w:cs="Arial"/>
                <w:color w:val="000000"/>
                <w:sz w:val="16"/>
                <w:szCs w:val="16"/>
              </w:rPr>
              <w:t>0631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13.3.0</w:t>
            </w:r>
          </w:p>
        </w:tc>
      </w:tr>
      <w:tr w:rsidR="00DF4D17" w:rsidRPr="00816C4A" w14:paraId="1CCC3B6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DF4D17" w:rsidRPr="00816C4A" w:rsidRDefault="00DF4D17"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C923EE" w14:textId="77777777" w:rsidR="00DF4D17" w:rsidRPr="00816C4A" w:rsidRDefault="00DF4D17" w:rsidP="00B27DCC">
            <w:pPr>
              <w:pStyle w:val="TAL"/>
              <w:rPr>
                <w:rFonts w:cs="Arial"/>
                <w:color w:val="000000"/>
                <w:sz w:val="16"/>
                <w:szCs w:val="16"/>
              </w:rPr>
            </w:pPr>
            <w:r w:rsidRPr="00816C4A">
              <w:rPr>
                <w:rFonts w:cs="Arial"/>
                <w:color w:val="000000"/>
                <w:sz w:val="16"/>
                <w:szCs w:val="16"/>
              </w:rPr>
              <w:t>CP-160144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588200CD" w:rsidR="00DF4D17" w:rsidRPr="00816C4A" w:rsidRDefault="00DF4D17" w:rsidP="00B27DCC">
            <w:pPr>
              <w:pStyle w:val="TAL"/>
              <w:rPr>
                <w:rFonts w:cs="Arial"/>
                <w:color w:val="000000"/>
                <w:sz w:val="16"/>
                <w:szCs w:val="16"/>
              </w:rPr>
            </w:pPr>
            <w:r w:rsidRPr="00816C4A">
              <w:rPr>
                <w:rFonts w:cs="Arial"/>
                <w:color w:val="000000"/>
                <w:sz w:val="16"/>
                <w:szCs w:val="16"/>
              </w:rPr>
              <w:t>0632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13.3.0</w:t>
            </w:r>
          </w:p>
        </w:tc>
      </w:tr>
      <w:tr w:rsidR="00DF4D17" w:rsidRPr="00816C4A" w14:paraId="46D08F7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DF4D17" w:rsidRPr="00816C4A" w:rsidRDefault="00DF4D17" w:rsidP="00B27DCC">
            <w:pPr>
              <w:pStyle w:val="TAL"/>
              <w:rPr>
                <w:rFonts w:cs="Arial"/>
                <w:sz w:val="16"/>
                <w:szCs w:val="16"/>
              </w:rPr>
            </w:pPr>
            <w:r w:rsidRPr="00816C4A">
              <w:rPr>
                <w:rFonts w:cs="Arial"/>
                <w:sz w:val="16"/>
                <w:szCs w:val="16"/>
              </w:rPr>
              <w:t>CP-72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16F96C" w14:textId="77777777" w:rsidR="00DF4D17" w:rsidRPr="00816C4A" w:rsidRDefault="00DF4D17" w:rsidP="00B27DCC">
            <w:pPr>
              <w:pStyle w:val="TAL"/>
              <w:rPr>
                <w:rFonts w:cs="Arial"/>
                <w:color w:val="000000"/>
                <w:sz w:val="16"/>
                <w:szCs w:val="16"/>
              </w:rPr>
            </w:pPr>
            <w:r w:rsidRPr="00816C4A">
              <w:rPr>
                <w:rFonts w:cs="Arial"/>
                <w:color w:val="000000"/>
                <w:sz w:val="16"/>
                <w:szCs w:val="16"/>
              </w:rPr>
              <w:t>CP-160348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6A6E4FF0" w:rsidR="00DF4D17" w:rsidRPr="00816C4A" w:rsidRDefault="00DF4D17" w:rsidP="00B27DCC">
            <w:pPr>
              <w:pStyle w:val="TAL"/>
              <w:rPr>
                <w:rFonts w:cs="Arial"/>
                <w:color w:val="000000"/>
                <w:sz w:val="16"/>
                <w:szCs w:val="16"/>
              </w:rPr>
            </w:pPr>
            <w:r w:rsidRPr="00816C4A">
              <w:rPr>
                <w:rFonts w:cs="Arial"/>
                <w:color w:val="000000"/>
                <w:sz w:val="16"/>
                <w:szCs w:val="16"/>
              </w:rPr>
              <w:t>0635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13.4.0</w:t>
            </w:r>
          </w:p>
        </w:tc>
      </w:tr>
      <w:tr w:rsidR="00DF4D17" w:rsidRPr="00816C4A" w14:paraId="3D3C7E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DF4D17" w:rsidRPr="00816C4A" w:rsidRDefault="00DF4D17" w:rsidP="00B27DCC">
            <w:pPr>
              <w:pStyle w:val="TAL"/>
              <w:rPr>
                <w:rFonts w:cs="Arial"/>
                <w:sz w:val="16"/>
                <w:szCs w:val="16"/>
              </w:rPr>
            </w:pPr>
            <w:r w:rsidRPr="00816C4A">
              <w:rPr>
                <w:rFonts w:cs="Arial"/>
                <w:sz w:val="16"/>
                <w:szCs w:val="16"/>
              </w:rPr>
              <w:t>CP-73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E2E571" w14:textId="77777777" w:rsidR="00DF4D17" w:rsidRPr="00816C4A" w:rsidRDefault="00DF4D17" w:rsidP="00B27DCC">
            <w:pPr>
              <w:pStyle w:val="TAL"/>
              <w:rPr>
                <w:rFonts w:cs="Arial"/>
                <w:color w:val="000000"/>
                <w:sz w:val="16"/>
                <w:szCs w:val="16"/>
              </w:rPr>
            </w:pPr>
            <w:r w:rsidRPr="00816C4A">
              <w:rPr>
                <w:rFonts w:cs="Arial"/>
                <w:color w:val="000000"/>
                <w:sz w:val="16"/>
                <w:szCs w:val="16"/>
              </w:rPr>
              <w:t>CP-160549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30ACE4F4" w:rsidR="00DF4D17" w:rsidRPr="00816C4A" w:rsidRDefault="00DF4D17" w:rsidP="00B27DCC">
            <w:pPr>
              <w:pStyle w:val="TAL"/>
              <w:rPr>
                <w:rFonts w:cs="Arial"/>
                <w:color w:val="000000"/>
                <w:sz w:val="16"/>
                <w:szCs w:val="16"/>
              </w:rPr>
            </w:pPr>
            <w:r w:rsidRPr="00816C4A">
              <w:rPr>
                <w:rFonts w:cs="Arial"/>
                <w:color w:val="000000"/>
                <w:sz w:val="16"/>
                <w:szCs w:val="16"/>
              </w:rPr>
              <w:t>0636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DF4D17" w:rsidRPr="00816C4A" w:rsidRDefault="00DF4D17" w:rsidP="00B27DCC">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13.4.0</w:t>
            </w:r>
          </w:p>
        </w:tc>
      </w:tr>
      <w:tr w:rsidR="00DF4D17" w:rsidRPr="00816C4A" w14:paraId="0F7349C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D993F0B"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4660EEB4" w:rsidR="00DF4D17" w:rsidRPr="00816C4A" w:rsidRDefault="00DF4D17" w:rsidP="00B27DCC">
            <w:pPr>
              <w:pStyle w:val="TAL"/>
              <w:rPr>
                <w:rFonts w:cs="Arial"/>
                <w:color w:val="000000"/>
                <w:sz w:val="16"/>
                <w:szCs w:val="16"/>
              </w:rPr>
            </w:pPr>
            <w:r w:rsidRPr="00816C4A">
              <w:rPr>
                <w:rFonts w:cs="Arial"/>
                <w:color w:val="000000"/>
                <w:sz w:val="16"/>
                <w:szCs w:val="16"/>
              </w:rPr>
              <w:t>0644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1541C21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E6C34F"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489B8C7B" w:rsidR="00DF4D17" w:rsidRPr="00816C4A" w:rsidRDefault="00DF4D17" w:rsidP="00B27DCC">
            <w:pPr>
              <w:pStyle w:val="TAL"/>
              <w:rPr>
                <w:rFonts w:cs="Arial"/>
                <w:color w:val="000000"/>
                <w:sz w:val="16"/>
                <w:szCs w:val="16"/>
              </w:rPr>
            </w:pPr>
            <w:r w:rsidRPr="00816C4A">
              <w:rPr>
                <w:rFonts w:cs="Arial"/>
                <w:color w:val="000000"/>
                <w:sz w:val="16"/>
                <w:szCs w:val="16"/>
              </w:rPr>
              <w:t>0652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62C42C3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48CF44"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67013678" w:rsidR="00DF4D17" w:rsidRPr="00816C4A" w:rsidRDefault="00DF4D17" w:rsidP="00B27DCC">
            <w:pPr>
              <w:pStyle w:val="TAL"/>
              <w:rPr>
                <w:rFonts w:cs="Arial"/>
                <w:color w:val="000000"/>
                <w:sz w:val="16"/>
                <w:szCs w:val="16"/>
              </w:rPr>
            </w:pPr>
            <w:r w:rsidRPr="00816C4A">
              <w:rPr>
                <w:rFonts w:cs="Arial"/>
                <w:color w:val="000000"/>
                <w:sz w:val="16"/>
                <w:szCs w:val="16"/>
              </w:rPr>
              <w:t>0654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45FEF5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A06876B"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1C27084E" w:rsidR="00DF4D17" w:rsidRPr="00816C4A" w:rsidRDefault="00DF4D17" w:rsidP="00B27DCC">
            <w:pPr>
              <w:pStyle w:val="TAL"/>
              <w:rPr>
                <w:rFonts w:cs="Arial"/>
                <w:color w:val="000000"/>
                <w:sz w:val="16"/>
                <w:szCs w:val="16"/>
              </w:rPr>
            </w:pPr>
            <w:r w:rsidRPr="00816C4A">
              <w:rPr>
                <w:rFonts w:cs="Arial"/>
                <w:color w:val="000000"/>
                <w:sz w:val="16"/>
                <w:szCs w:val="16"/>
              </w:rPr>
              <w:t>0648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3091AA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0B1137"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74950440" w:rsidR="00DF4D17" w:rsidRPr="00816C4A" w:rsidRDefault="00DF4D17" w:rsidP="00B27DCC">
            <w:pPr>
              <w:pStyle w:val="TAL"/>
              <w:rPr>
                <w:rFonts w:cs="Arial"/>
                <w:color w:val="000000"/>
                <w:sz w:val="16"/>
                <w:szCs w:val="16"/>
              </w:rPr>
            </w:pPr>
            <w:r w:rsidRPr="00816C4A">
              <w:rPr>
                <w:rFonts w:cs="Arial"/>
                <w:color w:val="000000"/>
                <w:sz w:val="16"/>
                <w:szCs w:val="16"/>
              </w:rPr>
              <w:t>0653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B83B60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D57806"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53ABCA2A" w:rsidR="00DF4D17" w:rsidRPr="00816C4A" w:rsidRDefault="00DF4D17" w:rsidP="00B27DCC">
            <w:pPr>
              <w:pStyle w:val="TAL"/>
              <w:rPr>
                <w:rFonts w:cs="Arial"/>
                <w:color w:val="000000"/>
                <w:sz w:val="16"/>
                <w:szCs w:val="16"/>
              </w:rPr>
            </w:pPr>
            <w:r w:rsidRPr="00816C4A">
              <w:rPr>
                <w:rFonts w:cs="Arial"/>
                <w:color w:val="000000"/>
                <w:sz w:val="16"/>
                <w:szCs w:val="16"/>
              </w:rPr>
              <w:t>0638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7D2C425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EE96F5"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076F1A43" w:rsidR="00DF4D17" w:rsidRPr="00816C4A" w:rsidRDefault="00DF4D17" w:rsidP="00B27DCC">
            <w:pPr>
              <w:pStyle w:val="TAL"/>
              <w:rPr>
                <w:rFonts w:cs="Arial"/>
                <w:color w:val="000000"/>
                <w:sz w:val="16"/>
                <w:szCs w:val="16"/>
              </w:rPr>
            </w:pPr>
            <w:r w:rsidRPr="00816C4A">
              <w:rPr>
                <w:rFonts w:cs="Arial"/>
                <w:color w:val="000000"/>
                <w:sz w:val="16"/>
                <w:szCs w:val="16"/>
              </w:rPr>
              <w:t>0649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DF4D17" w:rsidRPr="00816C4A" w:rsidRDefault="00DF4D17" w:rsidP="00B27DCC">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18CC9D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15F359"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15DE971C" w:rsidR="00DF4D17" w:rsidRPr="00816C4A" w:rsidRDefault="00DF4D17" w:rsidP="00B27DCC">
            <w:pPr>
              <w:pStyle w:val="TAL"/>
              <w:rPr>
                <w:rFonts w:cs="Arial"/>
                <w:color w:val="000000"/>
                <w:sz w:val="16"/>
                <w:szCs w:val="16"/>
              </w:rPr>
            </w:pPr>
            <w:r w:rsidRPr="00816C4A">
              <w:rPr>
                <w:rFonts w:cs="Arial"/>
                <w:color w:val="000000"/>
                <w:sz w:val="16"/>
                <w:szCs w:val="16"/>
              </w:rPr>
              <w:t>0650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7C3F6FB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DF4D17" w:rsidRPr="00816C4A" w:rsidRDefault="00DF4D17"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5433E2" w14:textId="77777777" w:rsidR="00DF4D17" w:rsidRPr="00816C4A" w:rsidRDefault="00DF4D17" w:rsidP="00B27DCC">
            <w:pPr>
              <w:pStyle w:val="TAL"/>
              <w:rPr>
                <w:rFonts w:cs="Arial"/>
                <w:color w:val="000000"/>
                <w:sz w:val="16"/>
                <w:szCs w:val="16"/>
              </w:rPr>
            </w:pPr>
            <w:r w:rsidRPr="00816C4A">
              <w:rPr>
                <w:rFonts w:cs="Arial"/>
                <w:color w:val="000000"/>
                <w:sz w:val="16"/>
                <w:szCs w:val="16"/>
              </w:rPr>
              <w:t>CP-170212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1DE80212" w:rsidR="00DF4D17" w:rsidRPr="00816C4A" w:rsidRDefault="00DF4D17" w:rsidP="00B27DCC">
            <w:pPr>
              <w:pStyle w:val="TAL"/>
              <w:rPr>
                <w:rFonts w:cs="Arial"/>
                <w:color w:val="000000"/>
                <w:sz w:val="16"/>
                <w:szCs w:val="16"/>
              </w:rPr>
            </w:pPr>
            <w:r w:rsidRPr="00816C4A">
              <w:rPr>
                <w:rFonts w:cs="Arial"/>
                <w:color w:val="000000"/>
                <w:sz w:val="16"/>
                <w:szCs w:val="16"/>
              </w:rPr>
              <w:t>0655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DF4D17" w:rsidRPr="00816C4A" w:rsidRDefault="00DF4D17" w:rsidP="00B27DCC">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14.2.0</w:t>
            </w:r>
          </w:p>
        </w:tc>
      </w:tr>
      <w:tr w:rsidR="00DF4D17" w:rsidRPr="00816C4A" w14:paraId="20B9A37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DF4D17" w:rsidRPr="00816C4A" w:rsidRDefault="00DF4D17"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A708CD" w14:textId="77777777" w:rsidR="00DF4D17" w:rsidRPr="00816C4A" w:rsidRDefault="00DF4D17" w:rsidP="00B27DCC">
            <w:pPr>
              <w:pStyle w:val="TAL"/>
              <w:rPr>
                <w:rFonts w:cs="Arial"/>
                <w:color w:val="000000"/>
                <w:sz w:val="16"/>
                <w:szCs w:val="16"/>
              </w:rPr>
            </w:pPr>
            <w:r w:rsidRPr="00816C4A">
              <w:rPr>
                <w:rFonts w:cs="Arial"/>
                <w:color w:val="000000"/>
                <w:sz w:val="16"/>
                <w:szCs w:val="16"/>
              </w:rPr>
              <w:t>CP-170213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7FE237C7" w:rsidR="00DF4D17" w:rsidRPr="00816C4A" w:rsidRDefault="00DF4D17" w:rsidP="00B27DCC">
            <w:pPr>
              <w:pStyle w:val="TAL"/>
              <w:rPr>
                <w:rFonts w:cs="Arial"/>
                <w:color w:val="000000"/>
                <w:sz w:val="16"/>
                <w:szCs w:val="16"/>
              </w:rPr>
            </w:pPr>
            <w:r w:rsidRPr="00816C4A">
              <w:rPr>
                <w:rFonts w:cs="Arial"/>
                <w:color w:val="000000"/>
                <w:sz w:val="16"/>
                <w:szCs w:val="16"/>
              </w:rPr>
              <w:t>0656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DF4D17" w:rsidRPr="00816C4A" w:rsidRDefault="00DF4D17" w:rsidP="00B27DCC">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14.2.0</w:t>
            </w:r>
          </w:p>
        </w:tc>
      </w:tr>
      <w:tr w:rsidR="00DF4D17" w:rsidRPr="00816C4A" w14:paraId="3A55AA4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DF4D17" w:rsidRPr="00816C4A" w:rsidRDefault="00DF4D17"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99C06B" w14:textId="77777777" w:rsidR="00DF4D17" w:rsidRPr="00816C4A" w:rsidRDefault="00DF4D17" w:rsidP="00B27DCC">
            <w:pPr>
              <w:pStyle w:val="TAL"/>
              <w:rPr>
                <w:rFonts w:cs="Arial"/>
                <w:color w:val="000000"/>
                <w:sz w:val="16"/>
                <w:szCs w:val="16"/>
              </w:rPr>
            </w:pPr>
            <w:r w:rsidRPr="00816C4A">
              <w:rPr>
                <w:rFonts w:cs="Arial"/>
                <w:color w:val="000000"/>
                <w:sz w:val="16"/>
                <w:szCs w:val="16"/>
              </w:rPr>
              <w:t>CP-171165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4B095C53" w:rsidR="00DF4D17" w:rsidRPr="00816C4A" w:rsidRDefault="00DF4D17" w:rsidP="00B27DCC">
            <w:pPr>
              <w:pStyle w:val="TAL"/>
              <w:rPr>
                <w:rFonts w:cs="Arial"/>
                <w:color w:val="000000"/>
                <w:sz w:val="16"/>
                <w:szCs w:val="16"/>
              </w:rPr>
            </w:pPr>
            <w:r w:rsidRPr="00816C4A">
              <w:rPr>
                <w:rFonts w:cs="Arial"/>
                <w:color w:val="000000"/>
                <w:sz w:val="16"/>
                <w:szCs w:val="16"/>
              </w:rPr>
              <w:t>0658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14.3.0</w:t>
            </w:r>
          </w:p>
        </w:tc>
      </w:tr>
      <w:tr w:rsidR="00DF4D17" w:rsidRPr="00816C4A" w14:paraId="6889DA7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DF4D17" w:rsidRPr="00816C4A" w:rsidRDefault="00DF4D17"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BDDE7F" w14:textId="77777777" w:rsidR="00DF4D17" w:rsidRPr="00816C4A" w:rsidRDefault="00DF4D17" w:rsidP="00B27DCC">
            <w:pPr>
              <w:pStyle w:val="TAL"/>
              <w:rPr>
                <w:rFonts w:cs="Arial"/>
                <w:color w:val="000000"/>
                <w:sz w:val="16"/>
                <w:szCs w:val="16"/>
              </w:rPr>
            </w:pPr>
            <w:r w:rsidRPr="00816C4A">
              <w:rPr>
                <w:rFonts w:cs="Arial"/>
                <w:color w:val="000000"/>
                <w:sz w:val="16"/>
                <w:szCs w:val="16"/>
              </w:rPr>
              <w:t>CP-171166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2EAB1E59" w:rsidR="00DF4D17" w:rsidRPr="00816C4A" w:rsidRDefault="00DF4D17" w:rsidP="00B27DCC">
            <w:pPr>
              <w:pStyle w:val="TAL"/>
              <w:rPr>
                <w:rFonts w:cs="Arial"/>
                <w:color w:val="000000"/>
                <w:sz w:val="16"/>
                <w:szCs w:val="16"/>
              </w:rPr>
            </w:pPr>
            <w:r w:rsidRPr="00816C4A">
              <w:rPr>
                <w:rFonts w:cs="Arial"/>
                <w:color w:val="000000"/>
                <w:sz w:val="16"/>
                <w:szCs w:val="16"/>
              </w:rPr>
              <w:t>0663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14.3.0</w:t>
            </w:r>
          </w:p>
        </w:tc>
      </w:tr>
      <w:tr w:rsidR="00DF4D17" w:rsidRPr="00816C4A" w14:paraId="4311984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6917B8"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2FD8E2F2" w:rsidR="00DF4D17" w:rsidRPr="00816C4A" w:rsidRDefault="00DF4D17" w:rsidP="00B27DCC">
            <w:pPr>
              <w:pStyle w:val="TAL"/>
              <w:rPr>
                <w:rFonts w:cs="Arial"/>
                <w:color w:val="000000"/>
                <w:sz w:val="16"/>
                <w:szCs w:val="16"/>
              </w:rPr>
            </w:pPr>
            <w:r w:rsidRPr="00816C4A">
              <w:rPr>
                <w:rFonts w:cs="Arial"/>
                <w:color w:val="000000"/>
                <w:sz w:val="16"/>
                <w:szCs w:val="16"/>
              </w:rPr>
              <w:t>0664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DF4D17" w:rsidRPr="00816C4A" w:rsidRDefault="00DF4D17" w:rsidP="00B27DCC">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57C3E4A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83EC6F"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1278CF8D" w:rsidR="00DF4D17" w:rsidRPr="00816C4A" w:rsidRDefault="00DF4D17" w:rsidP="00B27DCC">
            <w:pPr>
              <w:pStyle w:val="TAL"/>
              <w:rPr>
                <w:rFonts w:cs="Arial"/>
                <w:color w:val="000000"/>
                <w:sz w:val="16"/>
                <w:szCs w:val="16"/>
              </w:rPr>
            </w:pPr>
            <w:r w:rsidRPr="00816C4A">
              <w:rPr>
                <w:rFonts w:cs="Arial"/>
                <w:color w:val="000000"/>
                <w:sz w:val="16"/>
                <w:szCs w:val="16"/>
              </w:rPr>
              <w:t>0664a</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6A05BEC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28EFA7"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DFBF6AF" w:rsidR="00DF4D17" w:rsidRPr="00816C4A" w:rsidRDefault="00DF4D17" w:rsidP="00B27DCC">
            <w:pPr>
              <w:pStyle w:val="TAL"/>
              <w:rPr>
                <w:rFonts w:cs="Arial"/>
                <w:color w:val="000000"/>
                <w:sz w:val="16"/>
                <w:szCs w:val="16"/>
              </w:rPr>
            </w:pPr>
            <w:r w:rsidRPr="00816C4A">
              <w:rPr>
                <w:rFonts w:cs="Arial"/>
                <w:color w:val="000000"/>
                <w:sz w:val="16"/>
                <w:szCs w:val="16"/>
              </w:rPr>
              <w:t>0665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DF4D17" w:rsidRPr="00816C4A" w:rsidRDefault="00DF4D17" w:rsidP="00B27DCC">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259B5AB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19557B"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5D5C4F25" w:rsidR="00DF4D17" w:rsidRPr="00816C4A" w:rsidRDefault="00DF4D17" w:rsidP="00B27DCC">
            <w:pPr>
              <w:pStyle w:val="TAL"/>
              <w:rPr>
                <w:rFonts w:cs="Arial"/>
                <w:color w:val="000000"/>
                <w:sz w:val="16"/>
                <w:szCs w:val="16"/>
              </w:rPr>
            </w:pPr>
            <w:r w:rsidRPr="00816C4A">
              <w:rPr>
                <w:rFonts w:cs="Arial"/>
                <w:color w:val="000000"/>
                <w:sz w:val="16"/>
                <w:szCs w:val="16"/>
              </w:rPr>
              <w:t>0667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DF4D17" w:rsidRPr="00816C4A" w:rsidRDefault="00DF4D17" w:rsidP="00B27DCC">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6B9C192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DF4D17" w:rsidRPr="00816C4A" w:rsidRDefault="00DF4D17"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88258A" w14:textId="77777777" w:rsidR="00DF4D17" w:rsidRPr="00816C4A" w:rsidRDefault="00DF4D17" w:rsidP="00B27DCC">
            <w:pPr>
              <w:pStyle w:val="TAL"/>
              <w:rPr>
                <w:rFonts w:cs="Arial"/>
                <w:color w:val="000000"/>
                <w:sz w:val="16"/>
                <w:szCs w:val="16"/>
              </w:rPr>
            </w:pPr>
            <w:r w:rsidRPr="00816C4A">
              <w:rPr>
                <w:rFonts w:cs="Arial"/>
                <w:color w:val="000000"/>
                <w:sz w:val="16"/>
                <w:szCs w:val="16"/>
              </w:rPr>
              <w:t>CP-173143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13F56CC6" w:rsidR="00DF4D17" w:rsidRPr="00816C4A" w:rsidRDefault="00DF4D17" w:rsidP="00B27DCC">
            <w:pPr>
              <w:pStyle w:val="TAL"/>
              <w:rPr>
                <w:rFonts w:cs="Arial"/>
                <w:color w:val="000000"/>
                <w:sz w:val="16"/>
                <w:szCs w:val="16"/>
              </w:rPr>
            </w:pPr>
            <w:r w:rsidRPr="00816C4A">
              <w:rPr>
                <w:rFonts w:cs="Arial"/>
                <w:color w:val="000000"/>
                <w:sz w:val="16"/>
                <w:szCs w:val="16"/>
              </w:rPr>
              <w:t>0671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DF4D17" w:rsidRPr="00816C4A" w:rsidRDefault="00DF4D17" w:rsidP="00B27DCC">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14.5.0</w:t>
            </w:r>
          </w:p>
        </w:tc>
      </w:tr>
      <w:tr w:rsidR="00DF4D17" w:rsidRPr="00816C4A" w14:paraId="14FB12E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DF4D17" w:rsidRPr="00816C4A" w:rsidRDefault="00DF4D17"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24635D" w14:textId="77777777" w:rsidR="00DF4D17" w:rsidRPr="00816C4A" w:rsidRDefault="00DF4D17" w:rsidP="00B27DCC">
            <w:pPr>
              <w:pStyle w:val="TAL"/>
              <w:rPr>
                <w:rFonts w:cs="Arial"/>
                <w:color w:val="000000"/>
                <w:sz w:val="16"/>
                <w:szCs w:val="16"/>
              </w:rPr>
            </w:pPr>
            <w:r w:rsidRPr="00816C4A">
              <w:rPr>
                <w:rFonts w:cs="Arial"/>
                <w:color w:val="000000"/>
                <w:sz w:val="16"/>
                <w:szCs w:val="16"/>
              </w:rPr>
              <w:t>CP-173143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372D923E" w:rsidR="00DF4D17" w:rsidRPr="00816C4A" w:rsidRDefault="00DF4D17" w:rsidP="00B27DCC">
            <w:pPr>
              <w:pStyle w:val="TAL"/>
              <w:rPr>
                <w:rFonts w:cs="Arial"/>
                <w:color w:val="000000"/>
                <w:sz w:val="16"/>
                <w:szCs w:val="16"/>
              </w:rPr>
            </w:pPr>
            <w:r w:rsidRPr="00816C4A">
              <w:rPr>
                <w:rFonts w:cs="Arial"/>
                <w:color w:val="000000"/>
                <w:sz w:val="16"/>
                <w:szCs w:val="16"/>
              </w:rPr>
              <w:t>0672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DF4D17" w:rsidRPr="00816C4A" w:rsidRDefault="00DF4D17" w:rsidP="00B27DCC">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14.5.0</w:t>
            </w:r>
          </w:p>
        </w:tc>
      </w:tr>
      <w:tr w:rsidR="00DF4D17" w:rsidRPr="00816C4A" w14:paraId="4366FDD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DF4D17" w:rsidRPr="00816C4A" w:rsidRDefault="00DF4D17"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B7C39F" w14:textId="77777777" w:rsidR="00DF4D17" w:rsidRPr="00816C4A" w:rsidRDefault="00DF4D17" w:rsidP="00B27DCC">
            <w:pPr>
              <w:pStyle w:val="TAL"/>
              <w:rPr>
                <w:rFonts w:cs="Arial"/>
                <w:color w:val="000000"/>
                <w:sz w:val="16"/>
                <w:szCs w:val="16"/>
              </w:rPr>
            </w:pPr>
            <w:r w:rsidRPr="00816C4A">
              <w:rPr>
                <w:rFonts w:cs="Arial"/>
                <w:color w:val="000000"/>
                <w:sz w:val="16"/>
                <w:szCs w:val="16"/>
              </w:rPr>
              <w:t>CP-180134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208B3D69" w:rsidR="00DF4D17" w:rsidRPr="00816C4A" w:rsidRDefault="00DF4D17" w:rsidP="00B27DCC">
            <w:pPr>
              <w:pStyle w:val="TAL"/>
              <w:rPr>
                <w:rFonts w:cs="Arial"/>
                <w:color w:val="000000"/>
                <w:sz w:val="16"/>
                <w:szCs w:val="16"/>
              </w:rPr>
            </w:pPr>
            <w:r w:rsidRPr="00816C4A">
              <w:rPr>
                <w:rFonts w:cs="Arial"/>
                <w:color w:val="000000"/>
                <w:sz w:val="16"/>
                <w:szCs w:val="16"/>
              </w:rPr>
              <w:t>0673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5FF7CD9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DF4D17" w:rsidRPr="00816C4A" w:rsidRDefault="00DF4D17"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FCD40A" w14:textId="77777777" w:rsidR="00DF4D17" w:rsidRPr="00816C4A" w:rsidRDefault="00DF4D17" w:rsidP="00B27DCC">
            <w:pPr>
              <w:pStyle w:val="TAL"/>
              <w:rPr>
                <w:rFonts w:cs="Arial"/>
                <w:color w:val="000000"/>
                <w:sz w:val="16"/>
                <w:szCs w:val="16"/>
              </w:rPr>
            </w:pPr>
            <w:r w:rsidRPr="00816C4A">
              <w:rPr>
                <w:rFonts w:cs="Arial"/>
                <w:color w:val="000000"/>
                <w:sz w:val="16"/>
                <w:szCs w:val="16"/>
              </w:rPr>
              <w:t>CP-180134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08E76218" w:rsidR="00DF4D17" w:rsidRPr="00816C4A" w:rsidRDefault="00DF4D17" w:rsidP="00B27DCC">
            <w:pPr>
              <w:pStyle w:val="TAL"/>
              <w:rPr>
                <w:rFonts w:cs="Arial"/>
                <w:color w:val="000000"/>
                <w:sz w:val="16"/>
                <w:szCs w:val="16"/>
              </w:rPr>
            </w:pPr>
            <w:r w:rsidRPr="00816C4A">
              <w:rPr>
                <w:rFonts w:cs="Arial"/>
                <w:color w:val="000000"/>
                <w:sz w:val="16"/>
                <w:szCs w:val="16"/>
              </w:rPr>
              <w:t>0674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765ECE9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B89EF5" w14:textId="77777777" w:rsidR="00DF4D17" w:rsidRPr="00816C4A" w:rsidRDefault="00DF4D17" w:rsidP="00B27DCC">
            <w:pPr>
              <w:pStyle w:val="TAL"/>
              <w:rPr>
                <w:rFonts w:cs="Arial"/>
                <w:color w:val="000000"/>
                <w:sz w:val="16"/>
                <w:szCs w:val="16"/>
              </w:rPr>
            </w:pPr>
            <w:r w:rsidRPr="00816C4A">
              <w:rPr>
                <w:rStyle w:val="TALChar"/>
                <w:color w:val="000000"/>
                <w:sz w:val="16"/>
              </w:rPr>
              <w:t>CP-181152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49792768" w:rsidR="00DF4D17" w:rsidRPr="00816C4A" w:rsidRDefault="00DF4D17" w:rsidP="00B27DCC">
            <w:pPr>
              <w:pStyle w:val="TAL"/>
              <w:rPr>
                <w:rFonts w:cs="Arial"/>
                <w:color w:val="000000"/>
                <w:sz w:val="16"/>
                <w:szCs w:val="16"/>
              </w:rPr>
            </w:pPr>
            <w:r w:rsidRPr="00816C4A">
              <w:rPr>
                <w:rFonts w:cs="Arial"/>
                <w:color w:val="000000"/>
                <w:sz w:val="16"/>
                <w:szCs w:val="16"/>
              </w:rPr>
              <w:t>0677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DF4D17" w:rsidRPr="00816C4A" w:rsidRDefault="00DF4D17" w:rsidP="00B27DCC">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2681CBE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510D67" w14:textId="77777777" w:rsidR="00DF4D17" w:rsidRPr="00816C4A" w:rsidRDefault="00DF4D17" w:rsidP="00B27DCC">
            <w:pPr>
              <w:pStyle w:val="TAL"/>
              <w:rPr>
                <w:rFonts w:cs="Arial"/>
                <w:color w:val="000000"/>
                <w:sz w:val="16"/>
                <w:szCs w:val="16"/>
              </w:rPr>
            </w:pPr>
            <w:r w:rsidRPr="00816C4A">
              <w:rPr>
                <w:rFonts w:cs="Arial"/>
                <w:color w:val="000000"/>
                <w:sz w:val="16"/>
                <w:szCs w:val="16"/>
              </w:rPr>
              <w:t>CP-181152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67819B92" w:rsidR="00DF4D17" w:rsidRPr="00816C4A" w:rsidRDefault="00DF4D17" w:rsidP="00B27DCC">
            <w:pPr>
              <w:pStyle w:val="TAL"/>
              <w:rPr>
                <w:rFonts w:cs="Arial"/>
                <w:color w:val="000000"/>
                <w:sz w:val="16"/>
                <w:szCs w:val="16"/>
              </w:rPr>
            </w:pPr>
            <w:r w:rsidRPr="00816C4A">
              <w:rPr>
                <w:rFonts w:cs="Arial"/>
                <w:color w:val="000000"/>
                <w:sz w:val="16"/>
                <w:szCs w:val="16"/>
              </w:rPr>
              <w:t>0679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DF4D17" w:rsidRPr="00816C4A" w:rsidRDefault="00DF4D17" w:rsidP="00B27DCC">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14B5A8A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1DA94A"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3A0C7238" w:rsidR="00DF4D17" w:rsidRPr="00816C4A" w:rsidRDefault="00DF4D17" w:rsidP="00B27DCC">
            <w:pPr>
              <w:pStyle w:val="TAL"/>
              <w:rPr>
                <w:rFonts w:cs="Arial"/>
                <w:color w:val="000000"/>
                <w:sz w:val="16"/>
                <w:szCs w:val="16"/>
              </w:rPr>
            </w:pPr>
            <w:r w:rsidRPr="00816C4A">
              <w:rPr>
                <w:rFonts w:cs="Arial"/>
                <w:color w:val="000000"/>
                <w:sz w:val="16"/>
                <w:szCs w:val="16"/>
              </w:rPr>
              <w:t>0680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5256C00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F37477"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68768132" w:rsidR="00DF4D17" w:rsidRPr="00816C4A" w:rsidRDefault="00DF4D17" w:rsidP="00B27DCC">
            <w:pPr>
              <w:pStyle w:val="TAL"/>
              <w:rPr>
                <w:rFonts w:cs="Arial"/>
                <w:color w:val="000000"/>
                <w:sz w:val="16"/>
                <w:szCs w:val="16"/>
              </w:rPr>
            </w:pPr>
            <w:r w:rsidRPr="00816C4A">
              <w:rPr>
                <w:rFonts w:cs="Arial"/>
                <w:color w:val="000000"/>
                <w:sz w:val="16"/>
                <w:szCs w:val="16"/>
              </w:rPr>
              <w:t>0681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1414C8C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04A553"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3B5B4FE9" w:rsidR="00DF4D17" w:rsidRPr="00816C4A" w:rsidRDefault="00DF4D17" w:rsidP="00B27DCC">
            <w:pPr>
              <w:pStyle w:val="TAL"/>
              <w:rPr>
                <w:rFonts w:cs="Arial"/>
                <w:color w:val="000000"/>
                <w:sz w:val="16"/>
                <w:szCs w:val="16"/>
              </w:rPr>
            </w:pPr>
            <w:r w:rsidRPr="00816C4A">
              <w:rPr>
                <w:rFonts w:cs="Arial"/>
                <w:color w:val="000000"/>
                <w:sz w:val="16"/>
                <w:szCs w:val="16"/>
              </w:rPr>
              <w:t>0682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DF4D17" w:rsidRPr="00816C4A" w:rsidRDefault="00DF4D17"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5453AC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457C66"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0698AD1A" w:rsidR="00DF4D17" w:rsidRPr="00816C4A" w:rsidRDefault="00DF4D17" w:rsidP="00B27DCC">
            <w:pPr>
              <w:pStyle w:val="TAL"/>
              <w:rPr>
                <w:rFonts w:cs="Arial"/>
                <w:color w:val="000000"/>
                <w:sz w:val="16"/>
                <w:szCs w:val="16"/>
              </w:rPr>
            </w:pPr>
            <w:r w:rsidRPr="00816C4A">
              <w:rPr>
                <w:rFonts w:cs="Arial"/>
                <w:color w:val="000000"/>
                <w:sz w:val="16"/>
                <w:szCs w:val="16"/>
              </w:rPr>
              <w:t>0683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DF4D17" w:rsidRPr="00816C4A" w:rsidRDefault="00DF4D17" w:rsidP="00B27DCC">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2711C0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2E912E"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61E9DF2D" w:rsidR="00DF4D17" w:rsidRPr="00816C4A" w:rsidRDefault="00DF4D17" w:rsidP="00B27DCC">
            <w:pPr>
              <w:pStyle w:val="TAL"/>
              <w:rPr>
                <w:rFonts w:cs="Arial"/>
                <w:color w:val="000000"/>
                <w:sz w:val="16"/>
                <w:szCs w:val="16"/>
              </w:rPr>
            </w:pPr>
            <w:r w:rsidRPr="00816C4A">
              <w:rPr>
                <w:rFonts w:cs="Arial"/>
                <w:color w:val="000000"/>
                <w:sz w:val="16"/>
                <w:szCs w:val="16"/>
              </w:rPr>
              <w:t>0686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DF4D17" w:rsidRPr="00816C4A" w:rsidRDefault="00DF4D17"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0C1778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DF4D17" w:rsidRPr="00816C4A" w:rsidRDefault="00DF4D17"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B7778D" w14:textId="77777777" w:rsidR="00DF4D17" w:rsidRPr="00816C4A" w:rsidRDefault="00DF4D17"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491BA309" w:rsidR="00DF4D17" w:rsidRPr="00816C4A" w:rsidRDefault="00DF4D17" w:rsidP="00B27DCC">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DF4D17" w:rsidRPr="00816C4A" w:rsidRDefault="00DF4D17" w:rsidP="00B27DCC">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DF4D17" w:rsidRPr="00816C4A" w:rsidRDefault="00DF4D17" w:rsidP="00B27DCC">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15.3.1</w:t>
            </w:r>
          </w:p>
        </w:tc>
      </w:tr>
      <w:tr w:rsidR="00DF4D17" w:rsidRPr="00816C4A" w14:paraId="5D7C47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110F40"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752ECD57" w:rsidR="00DF4D17" w:rsidRPr="00816C4A" w:rsidRDefault="00DF4D17" w:rsidP="00B27DCC">
            <w:pPr>
              <w:pStyle w:val="TAL"/>
              <w:rPr>
                <w:rFonts w:cs="Arial"/>
                <w:color w:val="000000"/>
                <w:sz w:val="16"/>
                <w:szCs w:val="16"/>
              </w:rPr>
            </w:pPr>
            <w:r w:rsidRPr="00816C4A">
              <w:rPr>
                <w:rFonts w:cs="Arial"/>
                <w:color w:val="000000"/>
                <w:sz w:val="16"/>
                <w:szCs w:val="16"/>
              </w:rPr>
              <w:t>0684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DF4D17" w:rsidRPr="00816C4A" w:rsidRDefault="00DF4D17" w:rsidP="00B27DCC">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175A273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35D96E"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54510276" w:rsidR="00DF4D17" w:rsidRPr="00816C4A" w:rsidRDefault="00DF4D17" w:rsidP="00B27DCC">
            <w:pPr>
              <w:pStyle w:val="TAL"/>
              <w:rPr>
                <w:rFonts w:cs="Arial"/>
                <w:color w:val="000000"/>
                <w:sz w:val="16"/>
                <w:szCs w:val="16"/>
              </w:rPr>
            </w:pPr>
            <w:r w:rsidRPr="00816C4A">
              <w:rPr>
                <w:rFonts w:cs="Arial"/>
                <w:color w:val="000000"/>
                <w:sz w:val="16"/>
                <w:szCs w:val="16"/>
              </w:rPr>
              <w:t>0687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7283A64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5EEB1FC"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7E50023D" w:rsidR="00DF4D17" w:rsidRPr="00816C4A" w:rsidRDefault="00DF4D17" w:rsidP="00B27DCC">
            <w:pPr>
              <w:pStyle w:val="TAL"/>
              <w:rPr>
                <w:rFonts w:cs="Arial"/>
                <w:color w:val="000000"/>
                <w:sz w:val="16"/>
                <w:szCs w:val="16"/>
              </w:rPr>
            </w:pPr>
            <w:r w:rsidRPr="00816C4A">
              <w:rPr>
                <w:rFonts w:cs="Arial"/>
                <w:color w:val="000000"/>
                <w:sz w:val="16"/>
                <w:szCs w:val="16"/>
              </w:rPr>
              <w:t>0689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5450A6B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2AB4108"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79DD2F87" w:rsidR="00DF4D17" w:rsidRPr="00816C4A" w:rsidRDefault="00DF4D17" w:rsidP="00B27DCC">
            <w:pPr>
              <w:pStyle w:val="TAL"/>
              <w:rPr>
                <w:rFonts w:cs="Arial"/>
                <w:color w:val="000000"/>
                <w:sz w:val="16"/>
                <w:szCs w:val="16"/>
              </w:rPr>
            </w:pPr>
            <w:r w:rsidRPr="00816C4A">
              <w:rPr>
                <w:rFonts w:cs="Arial"/>
                <w:color w:val="000000"/>
                <w:sz w:val="16"/>
                <w:szCs w:val="16"/>
              </w:rPr>
              <w:t>0690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7DB3B31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41D1E29"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70F13113" w:rsidR="00DF4D17" w:rsidRPr="00816C4A" w:rsidRDefault="00DF4D17" w:rsidP="00B27DCC">
            <w:pPr>
              <w:pStyle w:val="TAL"/>
              <w:rPr>
                <w:rFonts w:cs="Arial"/>
                <w:color w:val="000000"/>
                <w:sz w:val="16"/>
                <w:szCs w:val="16"/>
              </w:rPr>
            </w:pPr>
            <w:r w:rsidRPr="00816C4A">
              <w:rPr>
                <w:rFonts w:cs="Arial"/>
                <w:color w:val="000000"/>
                <w:sz w:val="16"/>
                <w:szCs w:val="16"/>
              </w:rPr>
              <w:t>0691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0271398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DF3435"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17A94ABA" w:rsidR="00DF4D17" w:rsidRPr="00816C4A" w:rsidRDefault="00DF4D17" w:rsidP="00B27DCC">
            <w:pPr>
              <w:pStyle w:val="TAL"/>
              <w:rPr>
                <w:rFonts w:cs="Arial"/>
                <w:color w:val="000000"/>
                <w:sz w:val="16"/>
                <w:szCs w:val="16"/>
              </w:rPr>
            </w:pPr>
            <w:r w:rsidRPr="00816C4A">
              <w:rPr>
                <w:rFonts w:cs="Arial"/>
                <w:color w:val="000000"/>
                <w:sz w:val="16"/>
                <w:szCs w:val="16"/>
              </w:rPr>
              <w:t>0692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655C4F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E4CFEB"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47A07733" w:rsidR="00DF4D17" w:rsidRPr="00816C4A" w:rsidRDefault="00DF4D17" w:rsidP="00B27DCC">
            <w:pPr>
              <w:pStyle w:val="TAL"/>
              <w:rPr>
                <w:rFonts w:cs="Arial"/>
                <w:color w:val="000000"/>
                <w:sz w:val="16"/>
                <w:szCs w:val="16"/>
              </w:rPr>
            </w:pPr>
            <w:r w:rsidRPr="00816C4A">
              <w:rPr>
                <w:rFonts w:cs="Arial"/>
                <w:color w:val="000000"/>
                <w:sz w:val="16"/>
                <w:szCs w:val="16"/>
              </w:rPr>
              <w:t>0693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DF4D17" w:rsidRPr="00816C4A" w:rsidRDefault="00DF4D17" w:rsidP="00B27DCC">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53F1B9C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2B2FAA"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79896349" w:rsidR="00DF4D17" w:rsidRPr="00816C4A" w:rsidRDefault="00DF4D17" w:rsidP="00B27DCC">
            <w:pPr>
              <w:pStyle w:val="TAL"/>
              <w:rPr>
                <w:rFonts w:cs="Arial"/>
                <w:color w:val="000000"/>
                <w:sz w:val="16"/>
                <w:szCs w:val="16"/>
              </w:rPr>
            </w:pPr>
            <w:r w:rsidRPr="00816C4A">
              <w:rPr>
                <w:rFonts w:cs="Arial"/>
                <w:color w:val="000000"/>
                <w:sz w:val="16"/>
                <w:szCs w:val="16"/>
              </w:rPr>
              <w:t>0694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DF4D17" w:rsidRPr="00816C4A" w:rsidRDefault="00DF4D17" w:rsidP="00B27DCC">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62ECD6A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CA5684"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34C1A060" w:rsidR="00DF4D17" w:rsidRPr="00816C4A" w:rsidRDefault="00DF4D17" w:rsidP="00B27DCC">
            <w:pPr>
              <w:pStyle w:val="TAL"/>
              <w:rPr>
                <w:rFonts w:cs="Arial"/>
                <w:color w:val="000000"/>
                <w:sz w:val="16"/>
                <w:szCs w:val="16"/>
              </w:rPr>
            </w:pPr>
            <w:r w:rsidRPr="00816C4A">
              <w:rPr>
                <w:rFonts w:cs="Arial"/>
                <w:color w:val="000000"/>
                <w:sz w:val="16"/>
                <w:szCs w:val="16"/>
              </w:rPr>
              <w:t>0695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4EB2698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BFD6A9"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3AAEF199" w:rsidR="00DF4D17" w:rsidRPr="00816C4A" w:rsidRDefault="00DF4D17" w:rsidP="00B27DCC">
            <w:pPr>
              <w:pStyle w:val="TAL"/>
              <w:rPr>
                <w:rFonts w:cs="Arial"/>
                <w:color w:val="000000"/>
                <w:sz w:val="16"/>
                <w:szCs w:val="16"/>
              </w:rPr>
            </w:pPr>
            <w:r w:rsidRPr="00816C4A">
              <w:rPr>
                <w:rFonts w:cs="Arial"/>
                <w:color w:val="000000"/>
                <w:sz w:val="16"/>
                <w:szCs w:val="16"/>
              </w:rPr>
              <w:t>0705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 xml:space="preserve">B </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DF4D17" w:rsidRPr="00816C4A" w:rsidRDefault="00DF4D17" w:rsidP="00B27DCC">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47D56B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4BF9A0"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4F818C55" w:rsidR="00DF4D17" w:rsidRPr="00816C4A" w:rsidRDefault="00DF4D17" w:rsidP="00B27DCC">
            <w:pPr>
              <w:pStyle w:val="TAL"/>
              <w:rPr>
                <w:rFonts w:cs="Arial"/>
                <w:color w:val="000000"/>
                <w:sz w:val="16"/>
                <w:szCs w:val="16"/>
              </w:rPr>
            </w:pPr>
            <w:r w:rsidRPr="00816C4A">
              <w:rPr>
                <w:rFonts w:cs="Arial"/>
                <w:color w:val="000000"/>
                <w:sz w:val="16"/>
                <w:szCs w:val="16"/>
              </w:rPr>
              <w:t>0706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DF4D17" w:rsidRPr="00816C4A" w:rsidRDefault="00DF4D17" w:rsidP="00B27DCC">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DF4D17" w:rsidRPr="00816C4A" w:rsidRDefault="00DF4D17" w:rsidP="00B27DCC">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2F0DB01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A49EFB"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470F7464" w:rsidR="00DF4D17" w:rsidRPr="00816C4A" w:rsidRDefault="00DF4D17" w:rsidP="00B27DCC">
            <w:pPr>
              <w:pStyle w:val="TAL"/>
              <w:rPr>
                <w:rFonts w:cs="Arial"/>
                <w:color w:val="000000"/>
                <w:sz w:val="16"/>
                <w:szCs w:val="16"/>
              </w:rPr>
            </w:pPr>
            <w:r w:rsidRPr="00816C4A">
              <w:rPr>
                <w:rFonts w:cs="Arial"/>
                <w:color w:val="000000"/>
                <w:sz w:val="16"/>
                <w:szCs w:val="16"/>
              </w:rPr>
              <w:t>0707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DF4D17" w:rsidRPr="00816C4A" w:rsidRDefault="00DF4D17" w:rsidP="00B27DCC">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764DC36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5CE048"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57638227" w:rsidR="00DF4D17" w:rsidRPr="00816C4A" w:rsidRDefault="00DF4D17" w:rsidP="00B27DCC">
            <w:pPr>
              <w:pStyle w:val="TAL"/>
              <w:rPr>
                <w:rFonts w:cs="Arial"/>
                <w:color w:val="000000"/>
                <w:sz w:val="16"/>
                <w:szCs w:val="16"/>
              </w:rPr>
            </w:pPr>
            <w:r w:rsidRPr="00816C4A">
              <w:rPr>
                <w:rFonts w:cs="Arial"/>
                <w:color w:val="000000"/>
                <w:sz w:val="16"/>
                <w:szCs w:val="16"/>
              </w:rPr>
              <w:t>0708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DF4D17" w:rsidRPr="00816C4A" w:rsidRDefault="00DF4D17" w:rsidP="00B27DCC">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532FD59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D1CF6B"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49E31473" w:rsidR="00DF4D17" w:rsidRPr="00816C4A" w:rsidRDefault="00DF4D17" w:rsidP="00B27DCC">
            <w:pPr>
              <w:pStyle w:val="TAL"/>
              <w:rPr>
                <w:rFonts w:cs="Arial"/>
                <w:color w:val="000000"/>
                <w:sz w:val="16"/>
                <w:szCs w:val="16"/>
              </w:rPr>
            </w:pPr>
            <w:r w:rsidRPr="00816C4A">
              <w:rPr>
                <w:rFonts w:cs="Arial"/>
                <w:color w:val="000000"/>
                <w:sz w:val="16"/>
                <w:szCs w:val="16"/>
              </w:rPr>
              <w:t>0710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170ED21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C1761D"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0183D0F8" w:rsidR="00DF4D17" w:rsidRPr="00816C4A" w:rsidRDefault="00DF4D17" w:rsidP="00B27DCC">
            <w:pPr>
              <w:pStyle w:val="TAL"/>
              <w:rPr>
                <w:rFonts w:cs="Arial"/>
                <w:color w:val="000000"/>
                <w:sz w:val="16"/>
                <w:szCs w:val="16"/>
              </w:rPr>
            </w:pPr>
            <w:r w:rsidRPr="00816C4A">
              <w:rPr>
                <w:rFonts w:cs="Arial"/>
                <w:color w:val="000000"/>
                <w:sz w:val="16"/>
                <w:szCs w:val="16"/>
              </w:rPr>
              <w:t>0711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04DB575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EC0684"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1677F08E" w:rsidR="00DF4D17" w:rsidRPr="00816C4A" w:rsidRDefault="00DF4D17" w:rsidP="00B27DCC">
            <w:pPr>
              <w:pStyle w:val="TAL"/>
              <w:rPr>
                <w:rFonts w:cs="Arial"/>
                <w:color w:val="000000"/>
                <w:sz w:val="16"/>
                <w:szCs w:val="16"/>
              </w:rPr>
            </w:pPr>
            <w:r w:rsidRPr="00816C4A">
              <w:rPr>
                <w:rFonts w:cs="Arial"/>
                <w:color w:val="000000"/>
                <w:sz w:val="16"/>
                <w:szCs w:val="16"/>
              </w:rPr>
              <w:t>0713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63EA408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50C434"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4635063F" w:rsidR="00DF4D17" w:rsidRPr="00816C4A" w:rsidRDefault="00DF4D17" w:rsidP="00B27DCC">
            <w:pPr>
              <w:pStyle w:val="TAL"/>
              <w:rPr>
                <w:rFonts w:cs="Arial"/>
                <w:color w:val="000000"/>
                <w:sz w:val="16"/>
                <w:szCs w:val="16"/>
              </w:rPr>
            </w:pPr>
            <w:r w:rsidRPr="00816C4A">
              <w:rPr>
                <w:rFonts w:cs="Arial"/>
                <w:color w:val="000000"/>
                <w:sz w:val="16"/>
                <w:szCs w:val="16"/>
              </w:rPr>
              <w:t>0716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DF4D17" w:rsidRPr="00816C4A" w:rsidRDefault="00DF4D17" w:rsidP="00B27DCC">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06F99A5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AC6AD6"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7FD76E8A" w:rsidR="00DF4D17" w:rsidRPr="00816C4A" w:rsidRDefault="00DF4D17" w:rsidP="00B27DCC">
            <w:pPr>
              <w:pStyle w:val="TAL"/>
              <w:rPr>
                <w:rFonts w:cs="Arial"/>
                <w:color w:val="000000"/>
                <w:sz w:val="16"/>
                <w:szCs w:val="16"/>
              </w:rPr>
            </w:pPr>
            <w:r w:rsidRPr="00816C4A">
              <w:rPr>
                <w:rFonts w:cs="Arial"/>
                <w:color w:val="000000"/>
                <w:sz w:val="16"/>
                <w:szCs w:val="16"/>
              </w:rPr>
              <w:t>0717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DF4D17" w:rsidRPr="00816C4A" w:rsidRDefault="00DF4D17" w:rsidP="00B27DCC">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7782DF4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8D1390"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76C9EEDD" w:rsidR="00DF4D17" w:rsidRPr="00816C4A" w:rsidRDefault="00DF4D17" w:rsidP="00B27DCC">
            <w:pPr>
              <w:pStyle w:val="TAL"/>
              <w:rPr>
                <w:rFonts w:cs="Arial"/>
                <w:color w:val="000000"/>
                <w:sz w:val="16"/>
                <w:szCs w:val="16"/>
              </w:rPr>
            </w:pPr>
            <w:r w:rsidRPr="00816C4A">
              <w:rPr>
                <w:rFonts w:cs="Arial"/>
                <w:color w:val="000000"/>
                <w:sz w:val="16"/>
                <w:szCs w:val="16"/>
              </w:rPr>
              <w:t>0718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5E5AB82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FE3D6B"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3B8B5421" w:rsidR="00DF4D17" w:rsidRPr="00816C4A" w:rsidRDefault="00DF4D17" w:rsidP="00B27DCC">
            <w:pPr>
              <w:pStyle w:val="TAL"/>
              <w:rPr>
                <w:rFonts w:cs="Arial"/>
                <w:color w:val="000000"/>
                <w:sz w:val="16"/>
                <w:szCs w:val="16"/>
              </w:rPr>
            </w:pPr>
            <w:r w:rsidRPr="00816C4A">
              <w:rPr>
                <w:rFonts w:cs="Arial"/>
                <w:color w:val="000000"/>
                <w:sz w:val="16"/>
                <w:szCs w:val="16"/>
              </w:rPr>
              <w:t>0721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17CDA4D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83EEE8"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5EC0E317" w:rsidR="00DF4D17" w:rsidRPr="00816C4A" w:rsidRDefault="00DF4D17" w:rsidP="00B27DCC">
            <w:pPr>
              <w:pStyle w:val="TAL"/>
              <w:rPr>
                <w:rFonts w:cs="Arial"/>
                <w:color w:val="000000"/>
                <w:sz w:val="16"/>
                <w:szCs w:val="16"/>
              </w:rPr>
            </w:pPr>
            <w:r w:rsidRPr="00816C4A">
              <w:rPr>
                <w:rFonts w:cs="Arial"/>
                <w:color w:val="000000"/>
                <w:sz w:val="16"/>
                <w:szCs w:val="16"/>
              </w:rPr>
              <w:t>0720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DF4D17" w:rsidRPr="00816C4A" w:rsidRDefault="00DF4D17" w:rsidP="00B27DCC">
            <w:pPr>
              <w:pStyle w:val="TAL"/>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7A0E4B4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DF4D17" w:rsidRPr="00816C4A" w:rsidRDefault="00DF4D17" w:rsidP="00B27DCC">
            <w:pPr>
              <w:pStyle w:val="TAL"/>
              <w:rPr>
                <w:rFonts w:cs="Arial"/>
                <w:color w:val="000000"/>
                <w:sz w:val="16"/>
                <w:szCs w:val="16"/>
              </w:rPr>
            </w:pPr>
            <w:r>
              <w:rPr>
                <w:rFonts w:cs="Arial"/>
                <w:color w:val="000000"/>
                <w:sz w:val="16"/>
                <w:szCs w:val="16"/>
              </w:rPr>
              <w:t>2019-09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3B0C7F" w14:textId="77777777" w:rsidR="00DF4D17" w:rsidRPr="00816C4A" w:rsidRDefault="00DF4D17" w:rsidP="00B27DCC">
            <w:pPr>
              <w:pStyle w:val="TAL"/>
              <w:rPr>
                <w:rFonts w:cs="Arial"/>
                <w:color w:val="000000"/>
                <w:sz w:val="16"/>
                <w:szCs w:val="16"/>
              </w:rPr>
            </w:pPr>
            <w:r>
              <w:rPr>
                <w:rFonts w:cs="Arial"/>
                <w:color w:val="000000"/>
                <w:sz w:val="16"/>
                <w:szCs w:val="16"/>
              </w:rPr>
              <w:t>CP-192014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084244F5" w:rsidR="00DF4D17" w:rsidRPr="00816C4A" w:rsidRDefault="00DF4D17" w:rsidP="00B27DCC">
            <w:pPr>
              <w:pStyle w:val="TAL"/>
              <w:rPr>
                <w:rFonts w:cs="Arial"/>
                <w:color w:val="000000"/>
                <w:sz w:val="16"/>
                <w:szCs w:val="16"/>
              </w:rPr>
            </w:pPr>
            <w:r>
              <w:rPr>
                <w:rFonts w:cs="Arial"/>
                <w:color w:val="000000"/>
                <w:sz w:val="16"/>
                <w:szCs w:val="16"/>
              </w:rPr>
              <w:t>0723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DF4D17" w:rsidRPr="00816C4A" w:rsidRDefault="00DF4D17" w:rsidP="00B27DCC">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DF4D17" w:rsidRPr="00816C4A" w:rsidRDefault="00DF4D17"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DF4D17" w:rsidRPr="00816C4A" w:rsidRDefault="00DF4D17" w:rsidP="00B27DCC">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DF4D17" w:rsidRPr="00816C4A" w:rsidRDefault="00DF4D17" w:rsidP="00B27DCC">
            <w:pPr>
              <w:pStyle w:val="TAL"/>
              <w:rPr>
                <w:rFonts w:cs="Arial"/>
                <w:color w:val="000000"/>
                <w:sz w:val="16"/>
                <w:szCs w:val="16"/>
              </w:rPr>
            </w:pPr>
            <w:r>
              <w:rPr>
                <w:rFonts w:cs="Arial"/>
                <w:color w:val="000000"/>
                <w:sz w:val="16"/>
                <w:szCs w:val="16"/>
              </w:rPr>
              <w:t>15.7.0</w:t>
            </w:r>
          </w:p>
        </w:tc>
      </w:tr>
      <w:tr w:rsidR="00DF4D17" w:rsidRPr="00816C4A" w14:paraId="6D58361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DF4D17" w:rsidRDefault="00DF4D17" w:rsidP="00B27DCC">
            <w:pPr>
              <w:pStyle w:val="TAL"/>
              <w:rPr>
                <w:rFonts w:cs="Arial"/>
                <w:color w:val="000000"/>
                <w:sz w:val="16"/>
                <w:szCs w:val="16"/>
              </w:rPr>
            </w:pPr>
            <w:r>
              <w:rPr>
                <w:rFonts w:cs="Arial"/>
                <w:color w:val="000000"/>
                <w:sz w:val="16"/>
                <w:szCs w:val="16"/>
              </w:rPr>
              <w:t>2019-12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9423A5" w14:textId="77777777" w:rsidR="00DF4D17" w:rsidRDefault="00DF4D17" w:rsidP="00B27DCC">
            <w:pPr>
              <w:pStyle w:val="TAL"/>
              <w:rPr>
                <w:rFonts w:cs="Arial"/>
                <w:color w:val="000000"/>
                <w:sz w:val="16"/>
                <w:szCs w:val="16"/>
              </w:rPr>
            </w:pPr>
            <w:r>
              <w:rPr>
                <w:rFonts w:cs="Arial"/>
                <w:color w:val="000000"/>
                <w:sz w:val="16"/>
                <w:szCs w:val="16"/>
              </w:rPr>
              <w:t>CP-193076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752430B3" w:rsidR="00DF4D17" w:rsidRDefault="00DF4D17" w:rsidP="00B27DCC">
            <w:pPr>
              <w:pStyle w:val="TAL"/>
              <w:rPr>
                <w:rFonts w:cs="Arial"/>
                <w:color w:val="000000"/>
                <w:sz w:val="16"/>
                <w:szCs w:val="16"/>
              </w:rPr>
            </w:pPr>
            <w:r>
              <w:rPr>
                <w:rFonts w:cs="Arial"/>
                <w:color w:val="000000"/>
                <w:sz w:val="16"/>
                <w:szCs w:val="16"/>
              </w:rPr>
              <w:t>0726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DF4D17" w:rsidRDefault="00DF4D17" w:rsidP="00B27DCC">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DF4D17" w:rsidRDefault="00DF4D17"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DF4D17" w:rsidRPr="00131253" w:rsidRDefault="00DF4D17" w:rsidP="00B27DCC">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DF4D17" w:rsidRDefault="00DF4D17" w:rsidP="00B27DCC">
            <w:pPr>
              <w:pStyle w:val="TAL"/>
              <w:rPr>
                <w:rFonts w:cs="Arial"/>
                <w:color w:val="000000"/>
                <w:sz w:val="16"/>
                <w:szCs w:val="16"/>
              </w:rPr>
            </w:pPr>
            <w:r>
              <w:rPr>
                <w:rFonts w:cs="Arial"/>
                <w:color w:val="000000"/>
                <w:sz w:val="16"/>
                <w:szCs w:val="16"/>
              </w:rPr>
              <w:t>15.8.0</w:t>
            </w:r>
          </w:p>
        </w:tc>
      </w:tr>
      <w:tr w:rsidR="00DF4D17" w:rsidRPr="00816C4A" w14:paraId="3E5C065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DF4D17" w:rsidRDefault="00DF4D17" w:rsidP="00B27DCC">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133AE3" w14:textId="77777777" w:rsidR="00DF4D17" w:rsidRDefault="00DF4D17" w:rsidP="00B27DCC">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60579B99" w:rsidR="00DF4D17" w:rsidRDefault="00DF4D17" w:rsidP="00B27DCC">
            <w:pPr>
              <w:pStyle w:val="TAL"/>
              <w:rPr>
                <w:rFonts w:cs="Arial"/>
                <w:color w:val="000000"/>
                <w:sz w:val="16"/>
                <w:szCs w:val="16"/>
              </w:rPr>
            </w:pPr>
            <w:r>
              <w:rPr>
                <w:rFonts w:cs="Arial"/>
                <w:color w:val="000000"/>
                <w:sz w:val="16"/>
                <w:szCs w:val="16"/>
              </w:rPr>
              <w:t>0725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DF4D17" w:rsidRDefault="00DF4D17" w:rsidP="00B27DCC">
            <w:pPr>
              <w:pStyle w:val="TAL"/>
              <w:jc w:val="center"/>
              <w:rPr>
                <w:rFonts w:cs="Arial"/>
                <w:color w:val="000000"/>
                <w:sz w:val="16"/>
                <w:szCs w:val="16"/>
              </w:rPr>
            </w:pPr>
            <w:r>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DF4D17" w:rsidRDefault="00DF4D17"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DF4D17" w:rsidRPr="000848DE" w:rsidRDefault="00DF4D17" w:rsidP="00B27DCC">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DF4D17" w:rsidRDefault="00DF4D17" w:rsidP="00B27DCC">
            <w:pPr>
              <w:pStyle w:val="TAL"/>
              <w:rPr>
                <w:rFonts w:cs="Arial"/>
                <w:color w:val="000000"/>
                <w:sz w:val="16"/>
                <w:szCs w:val="16"/>
              </w:rPr>
            </w:pPr>
            <w:r>
              <w:rPr>
                <w:rFonts w:cs="Arial"/>
                <w:color w:val="000000"/>
                <w:sz w:val="16"/>
                <w:szCs w:val="16"/>
              </w:rPr>
              <w:t>16.0.0</w:t>
            </w:r>
          </w:p>
        </w:tc>
      </w:tr>
      <w:tr w:rsidR="00DF4D17" w:rsidRPr="00816C4A" w14:paraId="02700D3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DF4D17" w:rsidRDefault="00DF4D17"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8A10A0" w14:textId="77777777" w:rsidR="00DF4D17" w:rsidRDefault="00DF4D17"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3D8AA2A8" w:rsidR="00DF4D17" w:rsidRDefault="00DF4D17" w:rsidP="00E86E7B">
            <w:pPr>
              <w:pStyle w:val="TAL"/>
              <w:rPr>
                <w:rFonts w:cs="Arial"/>
                <w:color w:val="000000"/>
                <w:sz w:val="16"/>
                <w:szCs w:val="16"/>
              </w:rPr>
            </w:pPr>
            <w:r>
              <w:rPr>
                <w:rFonts w:cs="Arial"/>
                <w:color w:val="000000"/>
                <w:sz w:val="16"/>
                <w:szCs w:val="16"/>
              </w:rPr>
              <w:t>0727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DF4D17" w:rsidRDefault="00DF4D17" w:rsidP="00E86E7B">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DF4D17" w:rsidRDefault="00DF4D17" w:rsidP="00E86E7B">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DF4D17" w:rsidRPr="000848DE" w:rsidRDefault="00DF4D17" w:rsidP="00E86E7B">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2C737EF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DF4D17" w:rsidRDefault="00DF4D17" w:rsidP="00E86E7B">
            <w:pPr>
              <w:pStyle w:val="TAL"/>
              <w:rPr>
                <w:rFonts w:cs="Arial"/>
                <w:color w:val="000000"/>
                <w:sz w:val="16"/>
                <w:szCs w:val="16"/>
              </w:rPr>
            </w:pPr>
            <w:r>
              <w:rPr>
                <w:rFonts w:cs="Arial"/>
                <w:color w:val="000000"/>
                <w:sz w:val="16"/>
                <w:szCs w:val="16"/>
              </w:rPr>
              <w:lastRenderedPageBreak/>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18E385" w14:textId="77777777" w:rsidR="00DF4D17" w:rsidRDefault="00DF4D17"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26EDF5D5" w:rsidR="00DF4D17" w:rsidRDefault="00DF4D17" w:rsidP="00E86E7B">
            <w:pPr>
              <w:pStyle w:val="TAL"/>
              <w:rPr>
                <w:rFonts w:cs="Arial"/>
                <w:color w:val="000000"/>
                <w:sz w:val="16"/>
                <w:szCs w:val="16"/>
              </w:rPr>
            </w:pPr>
            <w:r>
              <w:rPr>
                <w:rFonts w:cs="Arial"/>
                <w:color w:val="000000"/>
                <w:sz w:val="16"/>
                <w:szCs w:val="16"/>
              </w:rPr>
              <w:t>0729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DF4D17" w:rsidRDefault="00DF4D17" w:rsidP="00E86E7B">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DF4D17" w:rsidRDefault="00DF4D17" w:rsidP="00E86E7B">
            <w:pPr>
              <w:pStyle w:val="TAL"/>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DF4D17" w:rsidRPr="000848DE" w:rsidRDefault="00DF4D17" w:rsidP="00E86E7B">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5D8A256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DF4D17" w:rsidRDefault="00DF4D17"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7E709C" w14:textId="77777777" w:rsidR="00DF4D17" w:rsidRDefault="00DF4D17"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253F72B4" w:rsidR="00DF4D17" w:rsidRDefault="00DF4D17" w:rsidP="00E86E7B">
            <w:pPr>
              <w:pStyle w:val="TAL"/>
              <w:rPr>
                <w:rFonts w:cs="Arial"/>
                <w:color w:val="000000"/>
                <w:sz w:val="16"/>
                <w:szCs w:val="16"/>
              </w:rPr>
            </w:pPr>
            <w:r>
              <w:rPr>
                <w:rFonts w:cs="Arial"/>
                <w:color w:val="000000"/>
                <w:sz w:val="16"/>
                <w:szCs w:val="16"/>
              </w:rPr>
              <w:t>0730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DF4D17" w:rsidRDefault="00DF4D17" w:rsidP="00E86E7B">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DF4D17" w:rsidRDefault="00DF4D17" w:rsidP="00E86E7B">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DF4D17" w:rsidRPr="004A2796" w:rsidRDefault="00DF4D17" w:rsidP="00E86E7B">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2AC8A64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DF4D17" w:rsidRDefault="00DF4D17" w:rsidP="00E86E7B">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C732F5" w14:textId="77777777" w:rsidR="00DF4D17" w:rsidRDefault="00DF4D17" w:rsidP="00E86E7B">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0483C180" w:rsidR="00DF4D17" w:rsidRDefault="00DF4D17" w:rsidP="00E86E7B">
            <w:pPr>
              <w:pStyle w:val="TAL"/>
              <w:rPr>
                <w:rFonts w:cs="Arial"/>
                <w:color w:val="000000"/>
                <w:sz w:val="16"/>
                <w:szCs w:val="16"/>
              </w:rPr>
            </w:pPr>
            <w:r>
              <w:rPr>
                <w:rFonts w:cs="Arial"/>
                <w:color w:val="000000"/>
                <w:sz w:val="16"/>
                <w:szCs w:val="16"/>
              </w:rPr>
              <w:t>0732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DF4D17" w:rsidRDefault="00DF4D17" w:rsidP="00E86E7B">
            <w:pPr>
              <w:pStyle w:val="TAL"/>
              <w:jc w:val="center"/>
              <w:rPr>
                <w:rFonts w:cs="Arial"/>
                <w:color w:val="000000"/>
                <w:sz w:val="16"/>
                <w:szCs w:val="16"/>
              </w:rPr>
            </w:pPr>
            <w:r>
              <w:rPr>
                <w:rFonts w:cs="Arial"/>
                <w:color w:val="000000"/>
                <w:sz w:val="16"/>
                <w:szCs w:val="16"/>
              </w:rPr>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DF4D17" w:rsidRDefault="00DF4D17" w:rsidP="00E86E7B">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DF4D17" w:rsidRPr="004A2796" w:rsidRDefault="00DF4D17" w:rsidP="00E86E7B">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DF4D17" w:rsidRDefault="00DF4D17" w:rsidP="00E86E7B">
            <w:pPr>
              <w:pStyle w:val="TAL"/>
              <w:rPr>
                <w:rFonts w:cs="Arial"/>
                <w:color w:val="000000"/>
                <w:sz w:val="16"/>
                <w:szCs w:val="16"/>
              </w:rPr>
            </w:pPr>
            <w:r>
              <w:rPr>
                <w:rFonts w:cs="Arial"/>
                <w:color w:val="000000"/>
                <w:sz w:val="16"/>
                <w:szCs w:val="16"/>
              </w:rPr>
              <w:t>16.1.0</w:t>
            </w:r>
          </w:p>
        </w:tc>
      </w:tr>
      <w:tr w:rsidR="00DF4D17" w:rsidRPr="00816C4A" w14:paraId="275C377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83E35F" w14:textId="77777777" w:rsidR="00DF4D17" w:rsidRDefault="00DF4D17" w:rsidP="00EF7705">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7FCC3D9F" w:rsidR="00DF4D17" w:rsidRDefault="00DF4D17" w:rsidP="00EF7705">
            <w:pPr>
              <w:pStyle w:val="TAL"/>
              <w:rPr>
                <w:rFonts w:cs="Arial"/>
                <w:color w:val="000000"/>
                <w:sz w:val="16"/>
                <w:szCs w:val="16"/>
              </w:rPr>
            </w:pPr>
            <w:r>
              <w:rPr>
                <w:rFonts w:cs="Arial"/>
                <w:color w:val="000000"/>
                <w:sz w:val="16"/>
                <w:szCs w:val="16"/>
              </w:rPr>
              <w:t>0735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DF4D17" w:rsidRDefault="00DF4D17" w:rsidP="00EF7705">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DF4D17" w:rsidRDefault="00DF4D17" w:rsidP="00EF7705">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DF4D17" w:rsidRPr="004A2796" w:rsidRDefault="00DF4D17" w:rsidP="00EF7705">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4B66483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725694" w14:textId="77777777" w:rsidR="00DF4D17" w:rsidRDefault="00DF4D17" w:rsidP="00EF7705">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0FBCDEC3" w:rsidR="00DF4D17" w:rsidRDefault="00DF4D17" w:rsidP="00EF7705">
            <w:pPr>
              <w:pStyle w:val="TAL"/>
              <w:rPr>
                <w:rFonts w:cs="Arial"/>
                <w:color w:val="000000"/>
                <w:sz w:val="16"/>
                <w:szCs w:val="16"/>
              </w:rPr>
            </w:pPr>
            <w:r>
              <w:rPr>
                <w:rFonts w:cs="Arial"/>
                <w:color w:val="000000"/>
                <w:sz w:val="16"/>
                <w:szCs w:val="16"/>
              </w:rPr>
              <w:t>0737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DF4D17" w:rsidRDefault="00DF4D17" w:rsidP="00EF7705">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DF4D17" w:rsidRDefault="00DF4D17" w:rsidP="00EF7705">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DF4D17" w:rsidRPr="004A2796" w:rsidRDefault="00DF4D17" w:rsidP="00EF7705">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7814220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6483CF" w14:textId="77777777" w:rsidR="00DF4D17" w:rsidRDefault="00DF4D17" w:rsidP="00EF7705">
            <w:pPr>
              <w:pStyle w:val="TAL"/>
              <w:rPr>
                <w:rFonts w:cs="Arial"/>
                <w:color w:val="000000"/>
                <w:sz w:val="16"/>
                <w:szCs w:val="16"/>
              </w:rPr>
            </w:pPr>
            <w:r>
              <w:rPr>
                <w:rFonts w:cs="Arial"/>
                <w:color w:val="000000"/>
                <w:sz w:val="16"/>
                <w:szCs w:val="16"/>
              </w:rPr>
              <w:t>CP-201141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21B10666" w:rsidR="00DF4D17" w:rsidRDefault="00DF4D17" w:rsidP="00EF7705">
            <w:pPr>
              <w:pStyle w:val="TAL"/>
              <w:rPr>
                <w:rFonts w:cs="Arial"/>
                <w:color w:val="000000"/>
                <w:sz w:val="16"/>
                <w:szCs w:val="16"/>
              </w:rPr>
            </w:pPr>
            <w:r>
              <w:rPr>
                <w:rFonts w:cs="Arial"/>
                <w:color w:val="000000"/>
                <w:sz w:val="16"/>
                <w:szCs w:val="16"/>
              </w:rPr>
              <w:t>0734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DF4D17" w:rsidRDefault="00DF4D17" w:rsidP="00EF7705">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DF4D17" w:rsidRDefault="00DF4D17" w:rsidP="00EF7705">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DF4D17" w:rsidRPr="004A2796" w:rsidRDefault="00DF4D17" w:rsidP="00EF7705">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7A88532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DF4D17" w:rsidRDefault="00DF4D17" w:rsidP="00EF7705">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7FA5C6" w14:textId="77777777" w:rsidR="00DF4D17" w:rsidRDefault="00DF4D17" w:rsidP="00EF7705">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3DD435E9" w:rsidR="00DF4D17" w:rsidRDefault="00DF4D17" w:rsidP="00EF7705">
            <w:pPr>
              <w:pStyle w:val="TAL"/>
              <w:rPr>
                <w:rFonts w:cs="Arial"/>
                <w:color w:val="000000"/>
                <w:sz w:val="16"/>
                <w:szCs w:val="16"/>
              </w:rPr>
            </w:pPr>
            <w:r>
              <w:rPr>
                <w:rFonts w:cs="Arial"/>
                <w:color w:val="000000"/>
                <w:sz w:val="16"/>
                <w:szCs w:val="16"/>
              </w:rPr>
              <w:t>0740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DF4D17" w:rsidRDefault="00DF4D17" w:rsidP="00EF7705">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DF4D17" w:rsidRDefault="00DF4D17" w:rsidP="00EF7705">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DF4D17" w:rsidRPr="00366D38" w:rsidRDefault="00DF4D17" w:rsidP="00EF7705">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DF4D17" w:rsidRDefault="00DF4D17" w:rsidP="00EF7705">
            <w:pPr>
              <w:pStyle w:val="TAL"/>
              <w:rPr>
                <w:rFonts w:cs="Arial"/>
                <w:color w:val="000000"/>
                <w:sz w:val="16"/>
                <w:szCs w:val="16"/>
              </w:rPr>
            </w:pPr>
            <w:r>
              <w:rPr>
                <w:rFonts w:cs="Arial"/>
                <w:color w:val="000000"/>
                <w:sz w:val="16"/>
                <w:szCs w:val="16"/>
              </w:rPr>
              <w:t>16.2.0</w:t>
            </w:r>
          </w:p>
        </w:tc>
      </w:tr>
      <w:tr w:rsidR="00DF4D17" w:rsidRPr="00816C4A" w14:paraId="7DF0FB9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DF4D17" w:rsidRDefault="00DF4D17"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79B5F2" w14:textId="77777777" w:rsidR="00DF4D17" w:rsidRDefault="00DF4D17" w:rsidP="004D7397">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54E2D11F" w:rsidR="00DF4D17" w:rsidRDefault="00DF4D17" w:rsidP="004D7397">
            <w:pPr>
              <w:pStyle w:val="TAL"/>
              <w:rPr>
                <w:rFonts w:cs="Arial"/>
                <w:color w:val="000000"/>
                <w:sz w:val="16"/>
                <w:szCs w:val="16"/>
              </w:rPr>
            </w:pPr>
            <w:r>
              <w:rPr>
                <w:rFonts w:cs="Arial"/>
                <w:color w:val="000000"/>
                <w:sz w:val="16"/>
                <w:szCs w:val="16"/>
              </w:rPr>
              <w:t>0743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DF4D17" w:rsidRDefault="00DF4D17"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DF4D17" w:rsidRPr="00366D38" w:rsidRDefault="00DF4D17" w:rsidP="004D7397">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DF4D17" w:rsidRDefault="00DF4D17" w:rsidP="004D7397">
            <w:pPr>
              <w:pStyle w:val="TAL"/>
              <w:rPr>
                <w:rFonts w:cs="Arial"/>
                <w:color w:val="000000"/>
                <w:sz w:val="16"/>
                <w:szCs w:val="16"/>
              </w:rPr>
            </w:pPr>
            <w:r>
              <w:rPr>
                <w:rFonts w:cs="Arial"/>
                <w:color w:val="000000"/>
                <w:sz w:val="16"/>
                <w:szCs w:val="16"/>
              </w:rPr>
              <w:t>16.2.0</w:t>
            </w:r>
          </w:p>
        </w:tc>
      </w:tr>
      <w:tr w:rsidR="00DF4D17" w:rsidRPr="00816C4A" w14:paraId="064BB3B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DF4D17" w:rsidRDefault="00DF4D17"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6E56D1" w14:textId="77777777" w:rsidR="00DF4D17" w:rsidRDefault="00DF4D17" w:rsidP="004D7397">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1597315E" w:rsidR="00DF4D17" w:rsidRDefault="00DF4D17" w:rsidP="004D7397">
            <w:pPr>
              <w:pStyle w:val="TAL"/>
              <w:rPr>
                <w:rFonts w:cs="Arial"/>
                <w:color w:val="000000"/>
                <w:sz w:val="16"/>
                <w:szCs w:val="16"/>
              </w:rPr>
            </w:pPr>
            <w:r>
              <w:rPr>
                <w:rFonts w:cs="Arial"/>
                <w:color w:val="000000"/>
                <w:sz w:val="16"/>
                <w:szCs w:val="16"/>
              </w:rPr>
              <w:t>0744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DF4D17" w:rsidRDefault="00DF4D17"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DF4D17" w:rsidRPr="00366D38" w:rsidRDefault="00DF4D17" w:rsidP="004D7397">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DF4D17" w:rsidRDefault="00DF4D17" w:rsidP="004D7397">
            <w:pPr>
              <w:pStyle w:val="TAL"/>
              <w:rPr>
                <w:rFonts w:cs="Arial"/>
                <w:color w:val="000000"/>
                <w:sz w:val="16"/>
                <w:szCs w:val="16"/>
              </w:rPr>
            </w:pPr>
            <w:r>
              <w:rPr>
                <w:rFonts w:cs="Arial"/>
                <w:color w:val="000000"/>
                <w:sz w:val="16"/>
                <w:szCs w:val="16"/>
              </w:rPr>
              <w:t>16.2.0</w:t>
            </w:r>
          </w:p>
        </w:tc>
      </w:tr>
      <w:tr w:rsidR="00DF4D17" w:rsidRPr="00816C4A" w14:paraId="0A7546D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DF4D17" w:rsidRDefault="00DF4D17" w:rsidP="004D7397">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95A165" w14:textId="77777777" w:rsidR="00DF4D17" w:rsidRDefault="00DF4D17" w:rsidP="004D7397">
            <w:pPr>
              <w:pStyle w:val="TAL"/>
              <w:rPr>
                <w:rFonts w:cs="Arial"/>
                <w:color w:val="000000"/>
                <w:sz w:val="16"/>
                <w:szCs w:val="16"/>
              </w:rPr>
            </w:pPr>
            <w:r>
              <w:rPr>
                <w:rFonts w:cs="Arial"/>
                <w:color w:val="000000"/>
                <w:sz w:val="16"/>
                <w:szCs w:val="16"/>
              </w:rPr>
              <w:t>CP-203088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0F506D09" w:rsidR="00DF4D17" w:rsidRDefault="00DF4D17" w:rsidP="004D7397">
            <w:pPr>
              <w:pStyle w:val="TAL"/>
              <w:rPr>
                <w:rFonts w:cs="Arial"/>
                <w:color w:val="000000"/>
                <w:sz w:val="16"/>
                <w:szCs w:val="16"/>
              </w:rPr>
            </w:pPr>
            <w:r>
              <w:rPr>
                <w:rFonts w:cs="Arial"/>
                <w:color w:val="000000"/>
                <w:sz w:val="16"/>
                <w:szCs w:val="16"/>
              </w:rPr>
              <w:t>0747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DF4D17" w:rsidRDefault="00DF4D17"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DF4D17" w:rsidRPr="003F5A7C" w:rsidRDefault="00DF4D17" w:rsidP="004D7397">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DF4D17" w:rsidRDefault="00DF4D17" w:rsidP="004D7397">
            <w:pPr>
              <w:pStyle w:val="TAL"/>
              <w:rPr>
                <w:rFonts w:cs="Arial"/>
                <w:color w:val="000000"/>
                <w:sz w:val="16"/>
                <w:szCs w:val="16"/>
              </w:rPr>
            </w:pPr>
            <w:r>
              <w:rPr>
                <w:rFonts w:cs="Arial"/>
                <w:color w:val="000000"/>
                <w:sz w:val="16"/>
                <w:szCs w:val="16"/>
              </w:rPr>
              <w:t>16.3.0</w:t>
            </w:r>
          </w:p>
        </w:tc>
      </w:tr>
      <w:tr w:rsidR="00DF4D17" w:rsidRPr="00816C4A" w14:paraId="523221A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DF4D17" w:rsidRDefault="00DF4D17" w:rsidP="003F5A7C">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A8E62D" w14:textId="77777777" w:rsidR="00DF4D17" w:rsidRDefault="00DF4D17" w:rsidP="003F5A7C">
            <w:pPr>
              <w:pStyle w:val="TAL"/>
              <w:rPr>
                <w:rFonts w:cs="Arial"/>
                <w:color w:val="000000"/>
                <w:sz w:val="16"/>
                <w:szCs w:val="16"/>
              </w:rPr>
            </w:pPr>
            <w:r>
              <w:rPr>
                <w:rFonts w:cs="Arial"/>
                <w:color w:val="000000"/>
                <w:sz w:val="16"/>
                <w:szCs w:val="16"/>
              </w:rPr>
              <w:t>CP-203089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DF4D17" w:rsidRDefault="00DF4D17" w:rsidP="003F5A7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3CCA57A8" w:rsidR="00DF4D17" w:rsidRDefault="00DF4D17" w:rsidP="003F5A7C">
            <w:pPr>
              <w:pStyle w:val="TAL"/>
              <w:rPr>
                <w:rFonts w:cs="Arial"/>
                <w:color w:val="000000"/>
                <w:sz w:val="16"/>
                <w:szCs w:val="16"/>
              </w:rPr>
            </w:pPr>
            <w:r>
              <w:rPr>
                <w:rFonts w:cs="Arial"/>
                <w:color w:val="000000"/>
                <w:sz w:val="16"/>
                <w:szCs w:val="16"/>
              </w:rPr>
              <w:t>0746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DF4D17" w:rsidRDefault="00DF4D17" w:rsidP="003F5A7C">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DF4D17" w:rsidRDefault="00DF4D17" w:rsidP="003F5A7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DF4D17" w:rsidRPr="003F5A7C" w:rsidRDefault="00DF4D17" w:rsidP="003F5A7C">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DF4D17" w:rsidRDefault="00DF4D17" w:rsidP="003F5A7C">
            <w:pPr>
              <w:pStyle w:val="TAL"/>
              <w:rPr>
                <w:rFonts w:cs="Arial"/>
                <w:color w:val="000000"/>
                <w:sz w:val="16"/>
                <w:szCs w:val="16"/>
              </w:rPr>
            </w:pPr>
            <w:r>
              <w:rPr>
                <w:rFonts w:cs="Arial"/>
                <w:color w:val="000000"/>
                <w:sz w:val="16"/>
                <w:szCs w:val="16"/>
              </w:rPr>
              <w:t>16.3.0</w:t>
            </w:r>
          </w:p>
        </w:tc>
      </w:tr>
      <w:tr w:rsidR="00DF4D17" w:rsidRPr="00816C4A" w14:paraId="53D29AC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DF4D17" w:rsidRDefault="00DF4D17" w:rsidP="006A3D03">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64822F2" w14:textId="77777777" w:rsidR="00DF4D17" w:rsidRDefault="00DF4D17" w:rsidP="006A3D03">
            <w:pPr>
              <w:pStyle w:val="TAL"/>
              <w:rPr>
                <w:rFonts w:cs="Arial"/>
                <w:color w:val="000000"/>
                <w:sz w:val="16"/>
                <w:szCs w:val="16"/>
              </w:rPr>
            </w:pPr>
            <w:r>
              <w:rPr>
                <w:rFonts w:cs="Arial"/>
                <w:color w:val="000000"/>
                <w:sz w:val="16"/>
                <w:szCs w:val="16"/>
              </w:rPr>
              <w:t>CP-203089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DF4D17" w:rsidRDefault="00DF4D17" w:rsidP="006A3D0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22915E79" w:rsidR="00DF4D17" w:rsidRDefault="00DF4D17" w:rsidP="006A3D03">
            <w:pPr>
              <w:pStyle w:val="TAL"/>
              <w:rPr>
                <w:rFonts w:cs="Arial"/>
                <w:color w:val="000000"/>
                <w:sz w:val="16"/>
                <w:szCs w:val="16"/>
              </w:rPr>
            </w:pPr>
            <w:r>
              <w:rPr>
                <w:rFonts w:cs="Arial"/>
                <w:color w:val="000000"/>
                <w:sz w:val="16"/>
                <w:szCs w:val="16"/>
              </w:rPr>
              <w:t>0748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DF4D17" w:rsidRDefault="00DF4D17" w:rsidP="006A3D0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DF4D17" w:rsidRDefault="00DF4D17" w:rsidP="006A3D0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DF4D17" w:rsidRPr="003F5A7C" w:rsidRDefault="00DF4D17" w:rsidP="006A3D0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DF4D17" w:rsidRDefault="00DF4D17" w:rsidP="006A3D03">
            <w:pPr>
              <w:pStyle w:val="TAL"/>
              <w:rPr>
                <w:rFonts w:cs="Arial"/>
                <w:color w:val="000000"/>
                <w:sz w:val="16"/>
                <w:szCs w:val="16"/>
              </w:rPr>
            </w:pPr>
            <w:r>
              <w:rPr>
                <w:rFonts w:cs="Arial"/>
                <w:color w:val="000000"/>
                <w:sz w:val="16"/>
                <w:szCs w:val="16"/>
              </w:rPr>
              <w:t>17.0.0</w:t>
            </w:r>
          </w:p>
        </w:tc>
      </w:tr>
      <w:tr w:rsidR="00DF4D17" w:rsidRPr="00816C4A" w14:paraId="5E3399D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DF4D17" w:rsidRDefault="00DF4D17" w:rsidP="002601BD">
            <w:pPr>
              <w:pStyle w:val="TAL"/>
              <w:rPr>
                <w:rFonts w:cs="Arial"/>
                <w:color w:val="000000"/>
                <w:sz w:val="16"/>
                <w:szCs w:val="16"/>
              </w:rPr>
            </w:pPr>
            <w:r>
              <w:rPr>
                <w:rFonts w:cs="Arial"/>
                <w:color w:val="000000"/>
                <w:sz w:val="16"/>
                <w:szCs w:val="16"/>
              </w:rPr>
              <w:t>2021-09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AECBF0" w14:textId="04139117" w:rsidR="00DF4D17" w:rsidRDefault="00DF4D17" w:rsidP="002601BD">
            <w:pPr>
              <w:pStyle w:val="TAL"/>
              <w:rPr>
                <w:rFonts w:cs="Arial"/>
                <w:color w:val="000000"/>
                <w:sz w:val="16"/>
                <w:szCs w:val="16"/>
              </w:rPr>
            </w:pPr>
            <w:r>
              <w:rPr>
                <w:rFonts w:cs="Arial"/>
                <w:color w:val="000000"/>
                <w:sz w:val="16"/>
                <w:szCs w:val="16"/>
              </w:rPr>
              <w:t>CP-212093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DF4D17" w:rsidRDefault="00DF4D17" w:rsidP="002601B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21410575" w:rsidR="00DF4D17" w:rsidRDefault="00DF4D17" w:rsidP="002601BD">
            <w:pPr>
              <w:pStyle w:val="TAL"/>
              <w:rPr>
                <w:rFonts w:cs="Arial"/>
                <w:color w:val="000000"/>
                <w:sz w:val="16"/>
                <w:szCs w:val="16"/>
              </w:rPr>
            </w:pPr>
            <w:r>
              <w:rPr>
                <w:rFonts w:cs="Arial"/>
                <w:color w:val="000000"/>
                <w:sz w:val="16"/>
                <w:szCs w:val="16"/>
              </w:rPr>
              <w:t>0751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DF4D17" w:rsidRDefault="00DF4D17" w:rsidP="002601BD">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DF4D17" w:rsidRDefault="00DF4D17" w:rsidP="002601B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DF4D17" w:rsidRPr="003F5A7C" w:rsidRDefault="00DF4D17" w:rsidP="002601BD">
            <w:pPr>
              <w:pStyle w:val="TAL"/>
              <w:rPr>
                <w:rFonts w:cs="Arial"/>
                <w:color w:val="000000"/>
                <w:sz w:val="16"/>
                <w:szCs w:val="16"/>
              </w:rPr>
            </w:pPr>
            <w:r>
              <w:rPr>
                <w:rFonts w:cs="Arial"/>
                <w:color w:val="000000"/>
                <w:sz w:val="16"/>
                <w:szCs w:val="16"/>
              </w:rPr>
              <w:t>REFRESH SoR-CMCI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DF4D17" w:rsidRDefault="00DF4D17" w:rsidP="002601BD">
            <w:pPr>
              <w:pStyle w:val="TAL"/>
              <w:rPr>
                <w:rFonts w:cs="Arial"/>
                <w:color w:val="000000"/>
                <w:sz w:val="16"/>
                <w:szCs w:val="16"/>
              </w:rPr>
            </w:pPr>
            <w:r>
              <w:rPr>
                <w:rFonts w:cs="Arial"/>
                <w:color w:val="000000"/>
                <w:sz w:val="16"/>
                <w:szCs w:val="16"/>
              </w:rPr>
              <w:t>17.1.0</w:t>
            </w:r>
          </w:p>
        </w:tc>
      </w:tr>
      <w:tr w:rsidR="00DF4D17" w:rsidRPr="00816C4A" w14:paraId="0EE8208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DF4D17" w:rsidRDefault="00DF4D17" w:rsidP="002601BD">
            <w:pPr>
              <w:pStyle w:val="TAL"/>
              <w:rPr>
                <w:rFonts w:cs="Arial"/>
                <w:color w:val="000000"/>
                <w:sz w:val="16"/>
                <w:szCs w:val="16"/>
              </w:rPr>
            </w:pPr>
            <w:r>
              <w:rPr>
                <w:rFonts w:cs="Arial"/>
                <w:color w:val="000000"/>
                <w:sz w:val="16"/>
                <w:szCs w:val="16"/>
              </w:rPr>
              <w:t>2021-09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77EEDE" w14:textId="41296D53" w:rsidR="00DF4D17" w:rsidRDefault="00DF4D17" w:rsidP="002601BD">
            <w:pPr>
              <w:pStyle w:val="TAL"/>
              <w:rPr>
                <w:rFonts w:cs="Arial"/>
                <w:color w:val="000000"/>
                <w:sz w:val="16"/>
                <w:szCs w:val="16"/>
              </w:rPr>
            </w:pPr>
            <w:r>
              <w:rPr>
                <w:rFonts w:cs="Arial"/>
                <w:color w:val="000000"/>
                <w:sz w:val="16"/>
                <w:szCs w:val="16"/>
              </w:rPr>
              <w:t>CP-212090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DF4D17" w:rsidRDefault="00DF4D17" w:rsidP="002601B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49D8E8EA" w:rsidR="00DF4D17" w:rsidRDefault="00DF4D17" w:rsidP="002601BD">
            <w:pPr>
              <w:pStyle w:val="TAL"/>
              <w:rPr>
                <w:rFonts w:cs="Arial"/>
                <w:color w:val="000000"/>
                <w:sz w:val="16"/>
                <w:szCs w:val="16"/>
              </w:rPr>
            </w:pPr>
            <w:r>
              <w:rPr>
                <w:rFonts w:cs="Arial"/>
                <w:color w:val="000000"/>
                <w:sz w:val="16"/>
                <w:szCs w:val="16"/>
              </w:rPr>
              <w:t>0753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DF4D17" w:rsidRDefault="00DF4D17" w:rsidP="002601B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DF4D17" w:rsidRDefault="00DF4D17" w:rsidP="002601B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DF4D17" w:rsidRDefault="00DF4D17" w:rsidP="002601BD">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DF4D17" w:rsidRDefault="00DF4D17" w:rsidP="002601BD">
            <w:pPr>
              <w:pStyle w:val="TAL"/>
              <w:rPr>
                <w:rFonts w:cs="Arial"/>
                <w:color w:val="000000"/>
                <w:sz w:val="16"/>
                <w:szCs w:val="16"/>
              </w:rPr>
            </w:pPr>
            <w:r>
              <w:rPr>
                <w:rFonts w:cs="Arial"/>
                <w:color w:val="000000"/>
                <w:sz w:val="16"/>
                <w:szCs w:val="16"/>
              </w:rPr>
              <w:t>17.1.0</w:t>
            </w:r>
          </w:p>
        </w:tc>
      </w:tr>
      <w:tr w:rsidR="00DF4D17" w:rsidRPr="00816C4A" w14:paraId="3D37477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DF4D17" w:rsidRDefault="00DF4D17" w:rsidP="00DF4D17">
            <w:pPr>
              <w:pStyle w:val="TAL"/>
              <w:rPr>
                <w:rFonts w:cs="Arial"/>
                <w:color w:val="000000"/>
                <w:sz w:val="16"/>
                <w:szCs w:val="16"/>
              </w:rPr>
            </w:pPr>
            <w:r>
              <w:rPr>
                <w:rFonts w:cs="Arial"/>
                <w:color w:val="000000"/>
                <w:sz w:val="16"/>
                <w:szCs w:val="16"/>
              </w:rPr>
              <w:t>2021-12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8BFC28" w14:textId="1212BD15" w:rsidR="00DF4D17" w:rsidRDefault="00DF4D17" w:rsidP="00DF4D17">
            <w:pPr>
              <w:pStyle w:val="TAL"/>
              <w:rPr>
                <w:rFonts w:cs="Arial"/>
                <w:color w:val="000000"/>
                <w:sz w:val="16"/>
                <w:szCs w:val="16"/>
              </w:rPr>
            </w:pPr>
            <w:r>
              <w:rPr>
                <w:rFonts w:cs="Arial"/>
                <w:color w:val="000000"/>
                <w:sz w:val="16"/>
                <w:szCs w:val="16"/>
              </w:rPr>
              <w:t>CP-213165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DF4D17" w:rsidRDefault="00DF4D17" w:rsidP="00DF4D17">
            <w:pPr>
              <w:pStyle w:val="TAL"/>
              <w:rPr>
                <w:rFonts w:cs="Arial"/>
                <w:color w:val="000000"/>
                <w:sz w:val="16"/>
                <w:szCs w:val="16"/>
              </w:rPr>
            </w:pPr>
            <w:r>
              <w:rPr>
                <w:rFonts w:cs="Arial"/>
                <w:color w:val="000000"/>
                <w:sz w:val="16"/>
                <w:szCs w:val="16"/>
              </w:rPr>
              <w:t>CT#94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4E29562A" w:rsidR="00DF4D17" w:rsidRDefault="00DF4D17" w:rsidP="00DF4D17">
            <w:pPr>
              <w:pStyle w:val="TAL"/>
              <w:rPr>
                <w:rFonts w:cs="Arial"/>
                <w:color w:val="000000"/>
                <w:sz w:val="16"/>
                <w:szCs w:val="16"/>
              </w:rPr>
            </w:pPr>
            <w:r>
              <w:rPr>
                <w:rFonts w:cs="Arial"/>
                <w:color w:val="000000"/>
                <w:sz w:val="16"/>
                <w:szCs w:val="16"/>
              </w:rPr>
              <w:t>0755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DF4D17" w:rsidRDefault="00DF4D17"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DF4D17" w:rsidRDefault="00DF4D17" w:rsidP="00DF4D17">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DF4D17" w:rsidRDefault="00DF4D17" w:rsidP="00DF4D17">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DF4D17" w:rsidRDefault="00DF4D17" w:rsidP="00DF4D17">
            <w:pPr>
              <w:pStyle w:val="TAL"/>
              <w:rPr>
                <w:rFonts w:cs="Arial"/>
                <w:color w:val="000000"/>
                <w:sz w:val="16"/>
                <w:szCs w:val="16"/>
              </w:rPr>
            </w:pPr>
            <w:r>
              <w:rPr>
                <w:rFonts w:cs="Arial"/>
                <w:color w:val="000000"/>
                <w:sz w:val="16"/>
                <w:szCs w:val="16"/>
              </w:rPr>
              <w:t>17.2.0</w:t>
            </w:r>
          </w:p>
        </w:tc>
      </w:tr>
      <w:tr w:rsidR="004024EE" w:rsidRPr="00816C4A" w14:paraId="768152D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4024EE" w:rsidRDefault="004024EE"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6716A1" w14:textId="7BC9A468" w:rsidR="004024EE" w:rsidRDefault="004024EE"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BDE41" w14:textId="6CD2F1B5" w:rsidR="004024EE" w:rsidRDefault="004024EE"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6C22617F" w:rsidR="004024EE" w:rsidRDefault="004024EE" w:rsidP="00DF4D17">
            <w:pPr>
              <w:pStyle w:val="TAL"/>
              <w:rPr>
                <w:rFonts w:cs="Arial"/>
                <w:color w:val="000000"/>
                <w:sz w:val="16"/>
                <w:szCs w:val="16"/>
              </w:rPr>
            </w:pPr>
            <w:r>
              <w:rPr>
                <w:rFonts w:cs="Arial"/>
                <w:color w:val="000000"/>
                <w:sz w:val="16"/>
                <w:szCs w:val="16"/>
              </w:rPr>
              <w:t>0759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4024EE" w:rsidRDefault="004024EE" w:rsidP="00DF4D1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4024EE" w:rsidRDefault="004024EE" w:rsidP="00DF4D1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4024EE" w:rsidRDefault="004024EE" w:rsidP="00DF4D17">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4024EE" w:rsidRDefault="004024EE" w:rsidP="00DF4D17">
            <w:pPr>
              <w:pStyle w:val="TAL"/>
              <w:rPr>
                <w:rFonts w:cs="Arial"/>
                <w:color w:val="000000"/>
                <w:sz w:val="16"/>
                <w:szCs w:val="16"/>
              </w:rPr>
            </w:pPr>
            <w:r>
              <w:rPr>
                <w:rFonts w:cs="Arial"/>
                <w:color w:val="000000"/>
                <w:sz w:val="16"/>
                <w:szCs w:val="16"/>
              </w:rPr>
              <w:t>17.3.0</w:t>
            </w:r>
          </w:p>
        </w:tc>
      </w:tr>
      <w:tr w:rsidR="004024EE" w:rsidRPr="00816C4A" w14:paraId="23DAD27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4024EE" w:rsidRDefault="004024EE"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F8060C" w14:textId="08AB9EBC" w:rsidR="004024EE" w:rsidRDefault="004024EE"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CC54A" w14:textId="7C7698DB" w:rsidR="004024EE" w:rsidRDefault="004024EE"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72EE0B41" w:rsidR="004024EE" w:rsidRDefault="004024EE" w:rsidP="00DF4D17">
            <w:pPr>
              <w:pStyle w:val="TAL"/>
              <w:rPr>
                <w:rFonts w:cs="Arial"/>
                <w:color w:val="000000"/>
                <w:sz w:val="16"/>
                <w:szCs w:val="16"/>
              </w:rPr>
            </w:pPr>
            <w:r>
              <w:rPr>
                <w:rFonts w:cs="Arial"/>
                <w:color w:val="000000"/>
                <w:sz w:val="16"/>
                <w:szCs w:val="16"/>
              </w:rPr>
              <w:t>0761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4024EE" w:rsidRDefault="004024EE" w:rsidP="00DF4D17">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4024EE" w:rsidRDefault="004024EE"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4024EE" w:rsidRDefault="004024EE" w:rsidP="00DF4D17">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4024EE" w:rsidRDefault="004024EE" w:rsidP="00DF4D17">
            <w:pPr>
              <w:pStyle w:val="TAL"/>
              <w:rPr>
                <w:rFonts w:cs="Arial"/>
                <w:color w:val="000000"/>
                <w:sz w:val="16"/>
                <w:szCs w:val="16"/>
              </w:rPr>
            </w:pPr>
            <w:r>
              <w:rPr>
                <w:rFonts w:cs="Arial"/>
                <w:color w:val="000000"/>
                <w:sz w:val="16"/>
                <w:szCs w:val="16"/>
              </w:rPr>
              <w:t>17.3.0</w:t>
            </w:r>
          </w:p>
        </w:tc>
      </w:tr>
      <w:tr w:rsidR="004F6A18" w:rsidRPr="00816C4A" w14:paraId="0868C34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4F6A18" w:rsidRDefault="004F6A18"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E96F99" w14:textId="79BCA242" w:rsidR="004F6A18" w:rsidRDefault="004F6A18"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B02E6" w14:textId="67C49AE1" w:rsidR="004F6A18" w:rsidRDefault="004F6A18"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0F4639F1" w:rsidR="004F6A18" w:rsidRDefault="004F6A18" w:rsidP="00DF4D17">
            <w:pPr>
              <w:pStyle w:val="TAL"/>
              <w:rPr>
                <w:rFonts w:cs="Arial"/>
                <w:color w:val="000000"/>
                <w:sz w:val="16"/>
                <w:szCs w:val="16"/>
              </w:rPr>
            </w:pPr>
            <w:r>
              <w:rPr>
                <w:rFonts w:cs="Arial"/>
                <w:color w:val="000000"/>
                <w:sz w:val="16"/>
                <w:szCs w:val="16"/>
              </w:rPr>
              <w:t>0762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4F6A18" w:rsidRDefault="004F6A18" w:rsidP="00DF4D17">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4F6A18" w:rsidRDefault="004F6A18" w:rsidP="00DF4D1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4F6A18" w:rsidRDefault="004F6A18" w:rsidP="00DF4D17">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4F6A18" w:rsidRDefault="004F6A18" w:rsidP="00DF4D17">
            <w:pPr>
              <w:pStyle w:val="TAL"/>
              <w:rPr>
                <w:rFonts w:cs="Arial"/>
                <w:color w:val="000000"/>
                <w:sz w:val="16"/>
                <w:szCs w:val="16"/>
              </w:rPr>
            </w:pPr>
            <w:r>
              <w:rPr>
                <w:rFonts w:cs="Arial"/>
                <w:color w:val="000000"/>
                <w:sz w:val="16"/>
                <w:szCs w:val="16"/>
              </w:rPr>
              <w:t>17.3.0</w:t>
            </w:r>
          </w:p>
        </w:tc>
      </w:tr>
      <w:tr w:rsidR="004F6A18" w:rsidRPr="00816C4A" w14:paraId="0C9D2FC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4F6A18" w:rsidRDefault="004F6A18"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DB4C55" w14:textId="30098234" w:rsidR="004F6A18" w:rsidRDefault="004F6A18"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0C0D8E" w14:textId="70AE3F70" w:rsidR="004F6A18" w:rsidRDefault="004F6A18"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A502B95" w:rsidR="004F6A18" w:rsidRDefault="004F6A18" w:rsidP="00DF4D17">
            <w:pPr>
              <w:pStyle w:val="TAL"/>
              <w:rPr>
                <w:rFonts w:cs="Arial"/>
                <w:color w:val="000000"/>
                <w:sz w:val="16"/>
                <w:szCs w:val="16"/>
              </w:rPr>
            </w:pPr>
            <w:r>
              <w:rPr>
                <w:rFonts w:cs="Arial"/>
                <w:color w:val="000000"/>
                <w:sz w:val="16"/>
                <w:szCs w:val="16"/>
              </w:rPr>
              <w:t>0765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4F6A18" w:rsidRDefault="004F6A18"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4F6A18" w:rsidRDefault="004F6A18"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4F6A18" w:rsidRDefault="004F6A18" w:rsidP="00DF4D17">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4F6A18" w:rsidRDefault="004F6A18" w:rsidP="00DF4D17">
            <w:pPr>
              <w:pStyle w:val="TAL"/>
              <w:rPr>
                <w:rFonts w:cs="Arial"/>
                <w:color w:val="000000"/>
                <w:sz w:val="16"/>
                <w:szCs w:val="16"/>
              </w:rPr>
            </w:pPr>
            <w:r>
              <w:rPr>
                <w:rFonts w:cs="Arial"/>
                <w:color w:val="000000"/>
                <w:sz w:val="16"/>
                <w:szCs w:val="16"/>
              </w:rPr>
              <w:t>17.3.0</w:t>
            </w:r>
          </w:p>
        </w:tc>
      </w:tr>
      <w:tr w:rsidR="009934D1" w:rsidRPr="00816C4A" w14:paraId="2512138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9934D1" w:rsidRDefault="009934D1"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543981" w14:textId="7D8A3F91" w:rsidR="009934D1" w:rsidRDefault="009934D1" w:rsidP="00DF4D17">
            <w:pPr>
              <w:pStyle w:val="TAL"/>
              <w:rPr>
                <w:rFonts w:cs="Arial"/>
                <w:color w:val="000000"/>
                <w:sz w:val="16"/>
                <w:szCs w:val="16"/>
              </w:rPr>
            </w:pPr>
            <w:r>
              <w:rPr>
                <w:rFonts w:cs="Arial"/>
                <w:color w:val="000000"/>
                <w:sz w:val="16"/>
                <w:szCs w:val="16"/>
              </w:rPr>
              <w:t>CP-220139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ECBCD" w14:textId="4D31203A" w:rsidR="009934D1" w:rsidRDefault="009934D1"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4C74C7A6" w:rsidR="009934D1" w:rsidRDefault="009934D1" w:rsidP="00DF4D17">
            <w:pPr>
              <w:pStyle w:val="TAL"/>
              <w:rPr>
                <w:rFonts w:cs="Arial"/>
                <w:color w:val="000000"/>
                <w:sz w:val="16"/>
                <w:szCs w:val="16"/>
              </w:rPr>
            </w:pPr>
            <w:r>
              <w:rPr>
                <w:rFonts w:cs="Arial"/>
                <w:color w:val="000000"/>
                <w:sz w:val="16"/>
                <w:szCs w:val="16"/>
              </w:rPr>
              <w:t>0766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9934D1" w:rsidRDefault="009934D1" w:rsidP="00DF4D17">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9934D1" w:rsidRDefault="009934D1"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9934D1" w:rsidRDefault="009934D1" w:rsidP="00DF4D17">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9934D1" w:rsidRDefault="009934D1" w:rsidP="00DF4D17">
            <w:pPr>
              <w:pStyle w:val="TAL"/>
              <w:rPr>
                <w:rFonts w:cs="Arial"/>
                <w:color w:val="000000"/>
                <w:sz w:val="16"/>
                <w:szCs w:val="16"/>
              </w:rPr>
            </w:pPr>
            <w:r>
              <w:rPr>
                <w:rFonts w:cs="Arial"/>
                <w:color w:val="000000"/>
                <w:sz w:val="16"/>
                <w:szCs w:val="16"/>
              </w:rPr>
              <w:t>17.3.0</w:t>
            </w:r>
          </w:p>
        </w:tc>
      </w:tr>
      <w:tr w:rsidR="00C26031" w:rsidRPr="00816C4A" w14:paraId="53686E1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C26031" w:rsidRDefault="00C26031"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200763" w14:textId="0F7D376C" w:rsidR="00C26031" w:rsidRDefault="00C26031"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834F6" w14:textId="5F3D4947" w:rsidR="00C26031" w:rsidRDefault="00C26031"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24B575CE" w:rsidR="00C26031" w:rsidRDefault="00C26031" w:rsidP="00DF4D17">
            <w:pPr>
              <w:pStyle w:val="TAL"/>
              <w:rPr>
                <w:rFonts w:cs="Arial"/>
                <w:color w:val="000000"/>
                <w:sz w:val="16"/>
                <w:szCs w:val="16"/>
              </w:rPr>
            </w:pPr>
            <w:r>
              <w:rPr>
                <w:rFonts w:cs="Arial"/>
                <w:color w:val="000000"/>
                <w:sz w:val="16"/>
                <w:szCs w:val="16"/>
              </w:rPr>
              <w:t>0768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C26031" w:rsidRDefault="00C26031"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C26031" w:rsidRDefault="00C26031" w:rsidP="00DF4D1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339440" w14:textId="2A9609DC" w:rsidR="00C26031" w:rsidRDefault="00C26031" w:rsidP="00DF4D17">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C26031" w:rsidRDefault="00C26031" w:rsidP="00DF4D17">
            <w:pPr>
              <w:pStyle w:val="TAL"/>
              <w:rPr>
                <w:rFonts w:cs="Arial"/>
                <w:color w:val="000000"/>
                <w:sz w:val="16"/>
                <w:szCs w:val="16"/>
              </w:rPr>
            </w:pPr>
            <w:r>
              <w:rPr>
                <w:rFonts w:cs="Arial"/>
                <w:color w:val="000000"/>
                <w:sz w:val="16"/>
                <w:szCs w:val="16"/>
              </w:rPr>
              <w:t>17.3.0</w:t>
            </w:r>
          </w:p>
        </w:tc>
      </w:tr>
      <w:tr w:rsidR="00C26031" w:rsidRPr="00816C4A" w14:paraId="13B2094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C26031" w:rsidRDefault="00C26031"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6FCE6F" w14:textId="0CA2F74A" w:rsidR="00C26031" w:rsidRDefault="00C26031" w:rsidP="00DF4D17">
            <w:pPr>
              <w:pStyle w:val="TAL"/>
              <w:rPr>
                <w:rFonts w:cs="Arial"/>
                <w:color w:val="000000"/>
                <w:sz w:val="16"/>
                <w:szCs w:val="16"/>
              </w:rPr>
            </w:pPr>
            <w:r>
              <w:rPr>
                <w:rFonts w:cs="Arial"/>
                <w:color w:val="000000"/>
                <w:sz w:val="16"/>
                <w:szCs w:val="16"/>
              </w:rPr>
              <w:t>CP-220141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F402F" w14:textId="0E90ACAE" w:rsidR="00C26031" w:rsidRDefault="00C26031"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66ADF07C" w:rsidR="00C26031" w:rsidRDefault="00C26031" w:rsidP="00DF4D17">
            <w:pPr>
              <w:pStyle w:val="TAL"/>
              <w:rPr>
                <w:rFonts w:cs="Arial"/>
                <w:color w:val="000000"/>
                <w:sz w:val="16"/>
                <w:szCs w:val="16"/>
              </w:rPr>
            </w:pPr>
            <w:r>
              <w:rPr>
                <w:rFonts w:cs="Arial"/>
                <w:color w:val="000000"/>
                <w:sz w:val="16"/>
                <w:szCs w:val="16"/>
              </w:rPr>
              <w:t>0769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C26031" w:rsidRDefault="00C26031"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C26031" w:rsidRDefault="00C26031"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C26031" w:rsidRDefault="00C26031" w:rsidP="00DF4D17">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C26031" w:rsidRDefault="00C26031" w:rsidP="00DF4D17">
            <w:pPr>
              <w:pStyle w:val="TAL"/>
              <w:rPr>
                <w:rFonts w:cs="Arial"/>
                <w:color w:val="000000"/>
                <w:sz w:val="16"/>
                <w:szCs w:val="16"/>
              </w:rPr>
            </w:pPr>
            <w:r>
              <w:rPr>
                <w:rFonts w:cs="Arial"/>
                <w:color w:val="000000"/>
                <w:sz w:val="16"/>
                <w:szCs w:val="16"/>
              </w:rPr>
              <w:t>17.3.0</w:t>
            </w:r>
          </w:p>
        </w:tc>
      </w:tr>
      <w:tr w:rsidR="00663A5D" w:rsidRPr="00816C4A" w14:paraId="05F665F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78A80C" w14:textId="2D1C0CF3" w:rsidR="00663A5D" w:rsidRDefault="00663A5D" w:rsidP="00663A5D">
            <w:pPr>
              <w:pStyle w:val="TAL"/>
              <w:rPr>
                <w:rFonts w:cs="Arial"/>
                <w:color w:val="000000"/>
                <w:sz w:val="16"/>
                <w:szCs w:val="16"/>
              </w:rPr>
            </w:pPr>
            <w:r>
              <w:rPr>
                <w:rFonts w:cs="Arial"/>
                <w:color w:val="000000"/>
                <w:sz w:val="16"/>
                <w:szCs w:val="16"/>
              </w:rPr>
              <w:t>2022-06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D3D6AA" w14:textId="6B3D0030" w:rsidR="00663A5D" w:rsidRDefault="00663A5D" w:rsidP="00663A5D">
            <w:pPr>
              <w:pStyle w:val="TAL"/>
              <w:rPr>
                <w:rFonts w:cs="Arial"/>
                <w:color w:val="000000"/>
                <w:sz w:val="16"/>
                <w:szCs w:val="16"/>
              </w:rPr>
            </w:pPr>
            <w:r>
              <w:rPr>
                <w:rFonts w:cs="Arial"/>
                <w:color w:val="000000"/>
                <w:sz w:val="16"/>
                <w:szCs w:val="16"/>
              </w:rPr>
              <w:t>CP-221170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EE670" w14:textId="765DFBC5" w:rsidR="00663A5D" w:rsidRDefault="00663A5D" w:rsidP="00663A5D">
            <w:pPr>
              <w:pStyle w:val="TAL"/>
              <w:rPr>
                <w:rFonts w:cs="Arial"/>
                <w:color w:val="000000"/>
                <w:sz w:val="16"/>
                <w:szCs w:val="16"/>
              </w:rPr>
            </w:pPr>
            <w:r>
              <w:rPr>
                <w:rFonts w:cs="Arial"/>
                <w:color w:val="000000"/>
                <w:sz w:val="16"/>
                <w:szCs w:val="16"/>
              </w:rPr>
              <w:t>CT#96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36BF" w14:textId="0FEAEE7E" w:rsidR="00663A5D" w:rsidRDefault="00663A5D" w:rsidP="00663A5D">
            <w:pPr>
              <w:pStyle w:val="TAL"/>
              <w:rPr>
                <w:rFonts w:cs="Arial"/>
                <w:color w:val="000000"/>
                <w:sz w:val="16"/>
                <w:szCs w:val="16"/>
              </w:rPr>
            </w:pPr>
            <w:r>
              <w:rPr>
                <w:rFonts w:cs="Arial"/>
                <w:color w:val="000000"/>
                <w:sz w:val="16"/>
                <w:szCs w:val="16"/>
              </w:rPr>
              <w:t>0770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B01221" w14:textId="282BEFAF" w:rsidR="00663A5D" w:rsidRDefault="00663A5D" w:rsidP="00663A5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4668A" w14:textId="0CD0A7B0" w:rsidR="00663A5D" w:rsidRDefault="00663A5D" w:rsidP="00663A5D">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CE7AD8" w14:textId="7A0DB0DD" w:rsidR="00663A5D" w:rsidRDefault="00663A5D" w:rsidP="00663A5D">
            <w:pPr>
              <w:pStyle w:val="TAL"/>
              <w:rPr>
                <w:rFonts w:cs="Arial"/>
                <w:color w:val="000000"/>
                <w:sz w:val="16"/>
                <w:szCs w:val="16"/>
              </w:rPr>
            </w:pPr>
            <w:r>
              <w:rPr>
                <w:rFonts w:cs="Arial"/>
                <w:color w:val="000000"/>
                <w:sz w:val="16"/>
                <w:szCs w:val="16"/>
              </w:rPr>
              <w:t>Correction on TERMINAL PROFILE Thirty-sixth byte coding (bit8 and bit7)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BB1F2" w14:textId="2456C685" w:rsidR="00663A5D" w:rsidRDefault="00663A5D" w:rsidP="00663A5D">
            <w:pPr>
              <w:pStyle w:val="TAL"/>
              <w:rPr>
                <w:rFonts w:cs="Arial"/>
                <w:color w:val="000000"/>
                <w:sz w:val="16"/>
                <w:szCs w:val="16"/>
              </w:rPr>
            </w:pPr>
            <w:r>
              <w:rPr>
                <w:rFonts w:cs="Arial"/>
                <w:color w:val="000000"/>
                <w:sz w:val="16"/>
                <w:szCs w:val="16"/>
              </w:rPr>
              <w:t>17.4.0</w:t>
            </w:r>
          </w:p>
        </w:tc>
      </w:tr>
      <w:tr w:rsidR="00663A5D" w:rsidRPr="00816C4A" w14:paraId="3D60CC30"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54466" w14:textId="45861D89" w:rsidR="00663A5D" w:rsidRDefault="00663A5D" w:rsidP="00663A5D">
            <w:pPr>
              <w:pStyle w:val="TAL"/>
              <w:rPr>
                <w:rFonts w:cs="Arial"/>
                <w:color w:val="000000"/>
                <w:sz w:val="16"/>
                <w:szCs w:val="16"/>
              </w:rPr>
            </w:pPr>
            <w:r>
              <w:rPr>
                <w:rFonts w:cs="Arial"/>
                <w:color w:val="000000"/>
                <w:sz w:val="16"/>
                <w:szCs w:val="16"/>
              </w:rPr>
              <w:t>2022-06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2DE727" w14:textId="41DC8393" w:rsidR="00663A5D" w:rsidRDefault="00663A5D" w:rsidP="00663A5D">
            <w:pPr>
              <w:pStyle w:val="TAL"/>
              <w:rPr>
                <w:rFonts w:cs="Arial"/>
                <w:color w:val="000000"/>
                <w:sz w:val="16"/>
                <w:szCs w:val="16"/>
              </w:rPr>
            </w:pPr>
            <w:r>
              <w:rPr>
                <w:rFonts w:cs="Arial"/>
                <w:color w:val="000000"/>
                <w:sz w:val="16"/>
                <w:szCs w:val="16"/>
              </w:rPr>
              <w:t>CP-221183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09A4CC" w14:textId="1C8BEA58" w:rsidR="00663A5D" w:rsidRDefault="00663A5D" w:rsidP="00663A5D">
            <w:pPr>
              <w:pStyle w:val="TAL"/>
              <w:rPr>
                <w:rFonts w:cs="Arial"/>
                <w:color w:val="000000"/>
                <w:sz w:val="16"/>
                <w:szCs w:val="16"/>
              </w:rPr>
            </w:pPr>
            <w:r>
              <w:rPr>
                <w:rFonts w:cs="Arial"/>
                <w:color w:val="000000"/>
                <w:sz w:val="16"/>
                <w:szCs w:val="16"/>
              </w:rPr>
              <w:t>CT#96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419F2" w14:textId="3A0FAE82" w:rsidR="00663A5D" w:rsidRDefault="00663A5D" w:rsidP="00663A5D">
            <w:pPr>
              <w:pStyle w:val="TAL"/>
              <w:rPr>
                <w:rFonts w:cs="Arial"/>
                <w:color w:val="000000"/>
                <w:sz w:val="16"/>
                <w:szCs w:val="16"/>
              </w:rPr>
            </w:pPr>
            <w:r>
              <w:rPr>
                <w:rFonts w:cs="Arial"/>
                <w:color w:val="000000"/>
                <w:sz w:val="16"/>
                <w:szCs w:val="16"/>
              </w:rPr>
              <w:t>0771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64523A" w14:textId="3F936CF1" w:rsidR="00663A5D" w:rsidRDefault="00663A5D" w:rsidP="00663A5D">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3318A" w14:textId="14C0C3E0" w:rsidR="00663A5D" w:rsidRDefault="00663A5D" w:rsidP="00663A5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807D5C" w14:textId="735B553B" w:rsidR="00663A5D" w:rsidRDefault="00663A5D" w:rsidP="00663A5D">
            <w:pPr>
              <w:pStyle w:val="TAL"/>
              <w:rPr>
                <w:rFonts w:cs="Arial"/>
                <w:color w:val="000000"/>
                <w:sz w:val="16"/>
                <w:szCs w:val="16"/>
              </w:rPr>
            </w:pPr>
            <w:r>
              <w:rPr>
                <w:rFonts w:cs="Arial"/>
                <w:color w:val="000000"/>
                <w:sz w:val="16"/>
                <w:szCs w:val="16"/>
              </w:rPr>
              <w:t>Satellite E-UTRAN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560092" w14:textId="712FFA19" w:rsidR="00663A5D" w:rsidRDefault="00663A5D" w:rsidP="00663A5D">
            <w:pPr>
              <w:pStyle w:val="TAL"/>
              <w:rPr>
                <w:rFonts w:cs="Arial"/>
                <w:color w:val="000000"/>
                <w:sz w:val="16"/>
                <w:szCs w:val="16"/>
              </w:rPr>
            </w:pPr>
            <w:r>
              <w:rPr>
                <w:rFonts w:cs="Arial"/>
                <w:color w:val="000000"/>
                <w:sz w:val="16"/>
                <w:szCs w:val="16"/>
              </w:rPr>
              <w:t>17.4.0</w:t>
            </w:r>
          </w:p>
        </w:tc>
      </w:tr>
      <w:tr w:rsidR="00924E3A" w:rsidRPr="00816C4A" w14:paraId="719A89C0"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36315" w14:textId="2FBD2F64" w:rsidR="00924E3A" w:rsidRDefault="00924E3A" w:rsidP="00663A5D">
            <w:pPr>
              <w:pStyle w:val="TAL"/>
              <w:rPr>
                <w:rFonts w:cs="Arial"/>
                <w:color w:val="000000"/>
                <w:sz w:val="16"/>
                <w:szCs w:val="16"/>
              </w:rPr>
            </w:pPr>
            <w:r>
              <w:rPr>
                <w:rFonts w:cs="Arial"/>
                <w:color w:val="000000"/>
                <w:sz w:val="16"/>
                <w:szCs w:val="16"/>
              </w:rPr>
              <w:t>2022-09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DD0767" w14:textId="6F87288D" w:rsidR="00924E3A" w:rsidRDefault="00924E3A" w:rsidP="00663A5D">
            <w:pPr>
              <w:pStyle w:val="TAL"/>
              <w:rPr>
                <w:rFonts w:cs="Arial"/>
                <w:color w:val="000000"/>
                <w:sz w:val="16"/>
                <w:szCs w:val="16"/>
              </w:rPr>
            </w:pPr>
            <w:r>
              <w:rPr>
                <w:rFonts w:cs="Arial"/>
                <w:color w:val="000000"/>
                <w:sz w:val="16"/>
                <w:szCs w:val="16"/>
              </w:rPr>
              <w:t>CP-222084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71CE1C" w14:textId="75E5102C" w:rsidR="00924E3A" w:rsidRDefault="00924E3A" w:rsidP="00663A5D">
            <w:pPr>
              <w:pStyle w:val="TAL"/>
              <w:rPr>
                <w:rFonts w:cs="Arial"/>
                <w:color w:val="000000"/>
                <w:sz w:val="16"/>
                <w:szCs w:val="16"/>
              </w:rPr>
            </w:pPr>
            <w:r>
              <w:rPr>
                <w:rFonts w:cs="Arial"/>
                <w:color w:val="000000"/>
                <w:sz w:val="16"/>
                <w:szCs w:val="16"/>
              </w:rPr>
              <w:t>CT#97e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D0440" w14:textId="2F4485B8" w:rsidR="00924E3A" w:rsidRDefault="00924E3A" w:rsidP="00663A5D">
            <w:pPr>
              <w:pStyle w:val="TAL"/>
              <w:rPr>
                <w:rFonts w:cs="Arial"/>
                <w:color w:val="000000"/>
                <w:sz w:val="16"/>
                <w:szCs w:val="16"/>
              </w:rPr>
            </w:pPr>
            <w:r>
              <w:rPr>
                <w:rFonts w:cs="Arial"/>
                <w:color w:val="000000"/>
                <w:sz w:val="16"/>
                <w:szCs w:val="16"/>
              </w:rPr>
              <w:t>0772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9903A8" w14:textId="66E173FC" w:rsidR="00924E3A" w:rsidRDefault="00924E3A" w:rsidP="00663A5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E4042" w14:textId="0A29486D" w:rsidR="00924E3A" w:rsidRDefault="00924E3A" w:rsidP="00663A5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642A78" w14:textId="731E5991" w:rsidR="00924E3A" w:rsidRDefault="00924E3A" w:rsidP="00663A5D">
            <w:pPr>
              <w:pStyle w:val="TAL"/>
              <w:rPr>
                <w:rFonts w:cs="Arial"/>
                <w:color w:val="000000"/>
                <w:sz w:val="16"/>
                <w:szCs w:val="16"/>
              </w:rPr>
            </w:pPr>
            <w:r>
              <w:rPr>
                <w:rFonts w:cs="Arial"/>
                <w:color w:val="000000"/>
                <w:sz w:val="16"/>
                <w:szCs w:val="16"/>
              </w:rPr>
              <w:t>Toolkit support of CAG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E3F98" w14:textId="17D497F9" w:rsidR="00924E3A" w:rsidRDefault="00924E3A" w:rsidP="00663A5D">
            <w:pPr>
              <w:pStyle w:val="TAL"/>
              <w:rPr>
                <w:rFonts w:cs="Arial"/>
                <w:color w:val="000000"/>
                <w:sz w:val="16"/>
                <w:szCs w:val="16"/>
              </w:rPr>
            </w:pPr>
            <w:r>
              <w:rPr>
                <w:rFonts w:cs="Arial"/>
                <w:color w:val="000000"/>
                <w:sz w:val="16"/>
                <w:szCs w:val="16"/>
              </w:rPr>
              <w:t>17.5.0</w:t>
            </w:r>
          </w:p>
        </w:tc>
      </w:tr>
      <w:tr w:rsidR="00AD764D" w:rsidRPr="00816C4A" w14:paraId="5D826D64"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89A84" w14:textId="6FAB880A" w:rsidR="00AD764D" w:rsidRDefault="00AD764D" w:rsidP="00AD764D">
            <w:pPr>
              <w:pStyle w:val="TAL"/>
              <w:rPr>
                <w:rFonts w:cs="Arial"/>
                <w:color w:val="000000"/>
                <w:sz w:val="16"/>
                <w:szCs w:val="16"/>
              </w:rPr>
            </w:pPr>
            <w:r>
              <w:rPr>
                <w:rFonts w:cs="Arial"/>
                <w:color w:val="000000"/>
                <w:sz w:val="16"/>
                <w:szCs w:val="16"/>
              </w:rPr>
              <w:t>2022-09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9C8867" w14:textId="228EEB5C" w:rsidR="00AD764D" w:rsidRDefault="00AD764D" w:rsidP="00AD764D">
            <w:pPr>
              <w:pStyle w:val="TAL"/>
              <w:rPr>
                <w:rFonts w:cs="Arial"/>
                <w:color w:val="000000"/>
                <w:sz w:val="16"/>
                <w:szCs w:val="16"/>
              </w:rPr>
            </w:pPr>
            <w:r>
              <w:rPr>
                <w:rFonts w:cs="Arial"/>
                <w:color w:val="000000"/>
                <w:sz w:val="16"/>
                <w:szCs w:val="16"/>
              </w:rPr>
              <w:t>CP-222084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29B813" w14:textId="28860673" w:rsidR="00AD764D" w:rsidRDefault="00AD764D" w:rsidP="00AD764D">
            <w:pPr>
              <w:pStyle w:val="TAL"/>
              <w:rPr>
                <w:rFonts w:cs="Arial"/>
                <w:color w:val="000000"/>
                <w:sz w:val="16"/>
                <w:szCs w:val="16"/>
              </w:rPr>
            </w:pPr>
            <w:r>
              <w:rPr>
                <w:rFonts w:cs="Arial"/>
                <w:color w:val="000000"/>
                <w:sz w:val="16"/>
                <w:szCs w:val="16"/>
              </w:rPr>
              <w:t>CT#97e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96E0" w14:textId="383E7BA8" w:rsidR="00AD764D" w:rsidRDefault="00AD764D" w:rsidP="00AD764D">
            <w:pPr>
              <w:pStyle w:val="TAL"/>
              <w:rPr>
                <w:rFonts w:cs="Arial"/>
                <w:color w:val="000000"/>
                <w:sz w:val="16"/>
                <w:szCs w:val="16"/>
              </w:rPr>
            </w:pPr>
            <w:r>
              <w:rPr>
                <w:rFonts w:cs="Arial"/>
                <w:color w:val="000000"/>
                <w:sz w:val="16"/>
                <w:szCs w:val="16"/>
              </w:rPr>
              <w:t>0773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B417D3" w14:textId="2A52EE1C" w:rsidR="00AD764D" w:rsidRDefault="00AD764D" w:rsidP="00AD764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2A44A" w14:textId="7CBA3733" w:rsidR="00AD764D" w:rsidRDefault="00AD764D" w:rsidP="00AD764D">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656BEB" w14:textId="757CE755" w:rsidR="00AD764D" w:rsidRDefault="00AD764D" w:rsidP="00AD764D">
            <w:pPr>
              <w:pStyle w:val="TAL"/>
              <w:rPr>
                <w:rFonts w:cs="Arial"/>
                <w:color w:val="000000"/>
                <w:sz w:val="16"/>
                <w:szCs w:val="16"/>
              </w:rPr>
            </w:pPr>
            <w:r>
              <w:rPr>
                <w:rFonts w:cs="Arial"/>
                <w:color w:val="000000"/>
                <w:sz w:val="16"/>
                <w:szCs w:val="16"/>
              </w:rPr>
              <w:t>Correction to Clause 7.1.1 SMS-PP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A09AF" w14:textId="0F65B577" w:rsidR="00AD764D" w:rsidRDefault="00AD764D" w:rsidP="00AD764D">
            <w:pPr>
              <w:pStyle w:val="TAL"/>
              <w:rPr>
                <w:rFonts w:cs="Arial"/>
                <w:color w:val="000000"/>
                <w:sz w:val="16"/>
                <w:szCs w:val="16"/>
              </w:rPr>
            </w:pPr>
            <w:r>
              <w:rPr>
                <w:rFonts w:cs="Arial"/>
                <w:color w:val="000000"/>
                <w:sz w:val="16"/>
                <w:szCs w:val="16"/>
              </w:rPr>
              <w:t>17.5.0</w:t>
            </w:r>
          </w:p>
        </w:tc>
      </w:tr>
      <w:tr w:rsidR="00AD764D" w:rsidRPr="00816C4A" w14:paraId="3DF7A791"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9A51" w14:textId="60E44941" w:rsidR="00AD764D" w:rsidRDefault="00AD764D" w:rsidP="00AD764D">
            <w:pPr>
              <w:pStyle w:val="TAL"/>
              <w:rPr>
                <w:rFonts w:cs="Arial"/>
                <w:color w:val="000000"/>
                <w:sz w:val="16"/>
                <w:szCs w:val="16"/>
              </w:rPr>
            </w:pPr>
            <w:r>
              <w:rPr>
                <w:rFonts w:cs="Arial"/>
                <w:color w:val="000000"/>
                <w:sz w:val="16"/>
                <w:szCs w:val="16"/>
              </w:rPr>
              <w:t>2022-09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3F0F44" w14:textId="3CC41D16" w:rsidR="00AD764D" w:rsidRDefault="00AD764D" w:rsidP="00AD764D">
            <w:pPr>
              <w:pStyle w:val="TAL"/>
              <w:rPr>
                <w:rFonts w:cs="Arial"/>
                <w:color w:val="000000"/>
                <w:sz w:val="16"/>
                <w:szCs w:val="16"/>
              </w:rPr>
            </w:pPr>
            <w:r>
              <w:rPr>
                <w:rFonts w:cs="Arial"/>
                <w:color w:val="000000"/>
                <w:sz w:val="16"/>
                <w:szCs w:val="16"/>
              </w:rPr>
              <w:t>CP-222087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395528" w14:textId="0471FF36" w:rsidR="00AD764D" w:rsidRDefault="00AD764D" w:rsidP="00AD764D">
            <w:pPr>
              <w:pStyle w:val="TAL"/>
              <w:rPr>
                <w:rFonts w:cs="Arial"/>
                <w:color w:val="000000"/>
                <w:sz w:val="16"/>
                <w:szCs w:val="16"/>
              </w:rPr>
            </w:pPr>
            <w:r>
              <w:rPr>
                <w:rFonts w:cs="Arial"/>
                <w:color w:val="000000"/>
                <w:sz w:val="16"/>
                <w:szCs w:val="16"/>
              </w:rPr>
              <w:t>CT#97e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4B4DF" w14:textId="6566AF53" w:rsidR="00AD764D" w:rsidRDefault="00AD764D" w:rsidP="00AD764D">
            <w:pPr>
              <w:pStyle w:val="TAL"/>
              <w:rPr>
                <w:rFonts w:cs="Arial"/>
                <w:color w:val="000000"/>
                <w:sz w:val="16"/>
                <w:szCs w:val="16"/>
              </w:rPr>
            </w:pPr>
            <w:r>
              <w:rPr>
                <w:rFonts w:cs="Arial"/>
                <w:color w:val="000000"/>
                <w:sz w:val="16"/>
                <w:szCs w:val="16"/>
              </w:rPr>
              <w:t>0776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1BCAF1" w14:textId="363AFDB5" w:rsidR="00AD764D" w:rsidRDefault="00AD764D" w:rsidP="00AD764D">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56A06" w14:textId="4B42D831" w:rsidR="00AD764D" w:rsidRDefault="00AD764D" w:rsidP="00AD764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01464B" w14:textId="0BF69042" w:rsidR="00AD764D" w:rsidRDefault="00AD764D" w:rsidP="00AD764D">
            <w:pPr>
              <w:pStyle w:val="TAL"/>
              <w:rPr>
                <w:rFonts w:cs="Arial"/>
                <w:color w:val="000000"/>
                <w:sz w:val="16"/>
                <w:szCs w:val="16"/>
              </w:rPr>
            </w:pPr>
            <w:r>
              <w:rPr>
                <w:rFonts w:cs="Arial"/>
                <w:color w:val="000000"/>
                <w:sz w:val="16"/>
                <w:szCs w:val="16"/>
              </w:rPr>
              <w:t>Enhance Location Information object to accommodate complete TAI list along with current TAI for Satellite E-UTRAN and Satellite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2641F" w14:textId="45D61038" w:rsidR="00AD764D" w:rsidRDefault="00AD764D" w:rsidP="00AD764D">
            <w:pPr>
              <w:pStyle w:val="TAL"/>
              <w:rPr>
                <w:rFonts w:cs="Arial"/>
                <w:color w:val="000000"/>
                <w:sz w:val="16"/>
                <w:szCs w:val="16"/>
              </w:rPr>
            </w:pPr>
            <w:r>
              <w:rPr>
                <w:rFonts w:cs="Arial"/>
                <w:color w:val="000000"/>
                <w:sz w:val="16"/>
                <w:szCs w:val="16"/>
              </w:rPr>
              <w:t>17.5.0</w:t>
            </w:r>
          </w:p>
        </w:tc>
      </w:tr>
      <w:tr w:rsidR="00AD764D" w:rsidRPr="00816C4A" w14:paraId="76A54986"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0DA998" w14:textId="3E028C2C" w:rsidR="00AD764D" w:rsidRDefault="00AD764D" w:rsidP="00AD764D">
            <w:pPr>
              <w:pStyle w:val="TAL"/>
              <w:rPr>
                <w:rFonts w:cs="Arial"/>
                <w:color w:val="000000"/>
                <w:sz w:val="16"/>
                <w:szCs w:val="16"/>
              </w:rPr>
            </w:pPr>
            <w:r>
              <w:rPr>
                <w:rFonts w:cs="Arial"/>
                <w:color w:val="000000"/>
                <w:sz w:val="16"/>
                <w:szCs w:val="16"/>
              </w:rPr>
              <w:t>2022-09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3011AD" w14:textId="02C83C72" w:rsidR="00AD764D" w:rsidRDefault="00AD764D" w:rsidP="00AD764D">
            <w:pPr>
              <w:pStyle w:val="TAL"/>
              <w:rPr>
                <w:rFonts w:cs="Arial"/>
                <w:color w:val="000000"/>
                <w:sz w:val="16"/>
                <w:szCs w:val="16"/>
              </w:rPr>
            </w:pPr>
            <w:r>
              <w:rPr>
                <w:rFonts w:cs="Arial"/>
                <w:color w:val="000000"/>
                <w:sz w:val="16"/>
                <w:szCs w:val="16"/>
              </w:rPr>
              <w:t>CP-222087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2CB3A" w14:textId="362A9D0C" w:rsidR="00AD764D" w:rsidRDefault="00AD764D" w:rsidP="00AD764D">
            <w:pPr>
              <w:pStyle w:val="TAL"/>
              <w:rPr>
                <w:rFonts w:cs="Arial"/>
                <w:color w:val="000000"/>
                <w:sz w:val="16"/>
                <w:szCs w:val="16"/>
              </w:rPr>
            </w:pPr>
            <w:r>
              <w:rPr>
                <w:rFonts w:cs="Arial"/>
                <w:color w:val="000000"/>
                <w:sz w:val="16"/>
                <w:szCs w:val="16"/>
              </w:rPr>
              <w:t>CT#97e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B3E71" w14:textId="621D109E" w:rsidR="00AD764D" w:rsidRDefault="00AD764D" w:rsidP="00AD764D">
            <w:pPr>
              <w:pStyle w:val="TAL"/>
              <w:rPr>
                <w:rFonts w:cs="Arial"/>
                <w:color w:val="000000"/>
                <w:sz w:val="16"/>
                <w:szCs w:val="16"/>
              </w:rPr>
            </w:pPr>
            <w:r>
              <w:rPr>
                <w:rFonts w:cs="Arial"/>
                <w:color w:val="000000"/>
                <w:sz w:val="16"/>
                <w:szCs w:val="16"/>
              </w:rPr>
              <w:t>0774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2F7751B" w14:textId="51656C90" w:rsidR="00AD764D" w:rsidRDefault="00AD764D" w:rsidP="00AD764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509E" w14:textId="72D2EE7B" w:rsidR="00AD764D" w:rsidRDefault="00AD764D" w:rsidP="00AD764D">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A5A600" w14:textId="10F92465" w:rsidR="00AD764D" w:rsidRDefault="00AD764D" w:rsidP="00AD764D">
            <w:pPr>
              <w:pStyle w:val="TAL"/>
              <w:rPr>
                <w:rFonts w:cs="Arial"/>
                <w:color w:val="000000"/>
                <w:sz w:val="16"/>
                <w:szCs w:val="16"/>
              </w:rPr>
            </w:pPr>
            <w:r>
              <w:rPr>
                <w:rFonts w:cs="Arial"/>
                <w:color w:val="000000"/>
                <w:sz w:val="16"/>
                <w:szCs w:val="16"/>
              </w:rPr>
              <w:t>Removing editor's note network rejection event for satellite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E2E5B" w14:textId="24214FA3" w:rsidR="00AD764D" w:rsidRDefault="00AD764D" w:rsidP="00AD764D">
            <w:pPr>
              <w:pStyle w:val="TAL"/>
              <w:rPr>
                <w:rFonts w:cs="Arial"/>
                <w:color w:val="000000"/>
                <w:sz w:val="16"/>
                <w:szCs w:val="16"/>
              </w:rPr>
            </w:pPr>
            <w:r>
              <w:rPr>
                <w:rFonts w:cs="Arial"/>
                <w:color w:val="000000"/>
                <w:sz w:val="16"/>
                <w:szCs w:val="16"/>
              </w:rPr>
              <w:t>17.5.0</w:t>
            </w:r>
          </w:p>
        </w:tc>
      </w:tr>
      <w:tr w:rsidR="00660539" w:rsidRPr="00816C4A" w14:paraId="1547DAE1"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94AEE" w14:textId="10A6030C" w:rsidR="00660539" w:rsidRDefault="00660539" w:rsidP="00AD764D">
            <w:pPr>
              <w:pStyle w:val="TAL"/>
              <w:rPr>
                <w:rFonts w:cs="Arial"/>
                <w:color w:val="000000"/>
                <w:sz w:val="16"/>
                <w:szCs w:val="16"/>
              </w:rPr>
            </w:pPr>
            <w:r>
              <w:rPr>
                <w:rFonts w:cs="Arial"/>
                <w:color w:val="000000"/>
                <w:sz w:val="16"/>
                <w:szCs w:val="16"/>
              </w:rPr>
              <w:t>2022-12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5C6241" w14:textId="567266CE" w:rsidR="00660539" w:rsidRDefault="00660539" w:rsidP="00AD764D">
            <w:pPr>
              <w:pStyle w:val="TAL"/>
              <w:rPr>
                <w:rFonts w:cs="Arial"/>
                <w:color w:val="000000"/>
                <w:sz w:val="16"/>
                <w:szCs w:val="16"/>
              </w:rPr>
            </w:pPr>
            <w:r>
              <w:rPr>
                <w:rFonts w:cs="Arial"/>
                <w:color w:val="000000"/>
                <w:sz w:val="16"/>
                <w:szCs w:val="16"/>
              </w:rPr>
              <w:t>CP-223076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230A2" w14:textId="2AB58C7A" w:rsidR="00660539" w:rsidRDefault="00660539" w:rsidP="00AD764D">
            <w:pPr>
              <w:pStyle w:val="TAL"/>
              <w:rPr>
                <w:rFonts w:cs="Arial"/>
                <w:color w:val="000000"/>
                <w:sz w:val="16"/>
                <w:szCs w:val="16"/>
              </w:rPr>
            </w:pPr>
            <w:r>
              <w:rPr>
                <w:rFonts w:cs="Arial"/>
                <w:color w:val="000000"/>
                <w:sz w:val="16"/>
                <w:szCs w:val="16"/>
              </w:rPr>
              <w:t>CT#98e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623C" w14:textId="7664955E" w:rsidR="00660539" w:rsidRDefault="00660539" w:rsidP="00AD764D">
            <w:pPr>
              <w:pStyle w:val="TAL"/>
              <w:rPr>
                <w:rFonts w:cs="Arial"/>
                <w:color w:val="000000"/>
                <w:sz w:val="16"/>
                <w:szCs w:val="16"/>
              </w:rPr>
            </w:pPr>
            <w:r>
              <w:rPr>
                <w:rFonts w:cs="Arial"/>
                <w:color w:val="000000"/>
                <w:sz w:val="16"/>
                <w:szCs w:val="16"/>
              </w:rPr>
              <w:t>0779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D457828" w14:textId="574416A7" w:rsidR="00660539" w:rsidRDefault="00660539" w:rsidP="00AD764D">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F60A2" w14:textId="48ED1D60" w:rsidR="00660539" w:rsidRDefault="00660539" w:rsidP="00AD764D">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CB1958" w14:textId="70C0C3B6" w:rsidR="00660539" w:rsidRDefault="00660539" w:rsidP="00AD764D">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80D6C" w14:textId="38C92108" w:rsidR="00660539" w:rsidRDefault="00660539" w:rsidP="00AD764D">
            <w:pPr>
              <w:pStyle w:val="TAL"/>
              <w:rPr>
                <w:rFonts w:cs="Arial"/>
                <w:color w:val="000000"/>
                <w:sz w:val="16"/>
                <w:szCs w:val="16"/>
              </w:rPr>
            </w:pPr>
            <w:r>
              <w:rPr>
                <w:rFonts w:cs="Arial"/>
                <w:color w:val="000000"/>
                <w:sz w:val="16"/>
                <w:szCs w:val="16"/>
              </w:rPr>
              <w:t>17.6.0</w:t>
            </w:r>
          </w:p>
        </w:tc>
      </w:tr>
      <w:tr w:rsidR="00660539" w:rsidRPr="00816C4A" w14:paraId="11359D13"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342363" w14:textId="50D79048" w:rsidR="00660539" w:rsidRDefault="00660539" w:rsidP="00AD764D">
            <w:pPr>
              <w:pStyle w:val="TAL"/>
              <w:rPr>
                <w:rFonts w:cs="Arial"/>
                <w:color w:val="000000"/>
                <w:sz w:val="16"/>
                <w:szCs w:val="16"/>
              </w:rPr>
            </w:pPr>
            <w:r>
              <w:rPr>
                <w:rFonts w:cs="Arial"/>
                <w:color w:val="000000"/>
                <w:sz w:val="16"/>
                <w:szCs w:val="16"/>
              </w:rPr>
              <w:t>2022-12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3E5C51" w14:textId="7C22F764" w:rsidR="00660539" w:rsidRDefault="00660539" w:rsidP="00AD764D">
            <w:pPr>
              <w:pStyle w:val="TAL"/>
              <w:rPr>
                <w:rFonts w:cs="Arial"/>
                <w:color w:val="000000"/>
                <w:sz w:val="16"/>
                <w:szCs w:val="16"/>
              </w:rPr>
            </w:pPr>
            <w:r>
              <w:rPr>
                <w:rFonts w:cs="Arial"/>
                <w:color w:val="000000"/>
                <w:sz w:val="16"/>
                <w:szCs w:val="16"/>
              </w:rPr>
              <w:t>CP-223078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68509D" w14:textId="59477A84" w:rsidR="00660539" w:rsidRDefault="00660539" w:rsidP="00AD764D">
            <w:pPr>
              <w:pStyle w:val="TAL"/>
              <w:rPr>
                <w:rFonts w:cs="Arial"/>
                <w:color w:val="000000"/>
                <w:sz w:val="16"/>
                <w:szCs w:val="16"/>
              </w:rPr>
            </w:pPr>
            <w:r>
              <w:rPr>
                <w:rFonts w:cs="Arial"/>
                <w:color w:val="000000"/>
                <w:sz w:val="16"/>
                <w:szCs w:val="16"/>
              </w:rPr>
              <w:t>CT#98e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971EB" w14:textId="291BC729" w:rsidR="00660539" w:rsidRDefault="00660539" w:rsidP="00AD764D">
            <w:pPr>
              <w:pStyle w:val="TAL"/>
              <w:rPr>
                <w:rFonts w:cs="Arial"/>
                <w:color w:val="000000"/>
                <w:sz w:val="16"/>
                <w:szCs w:val="16"/>
              </w:rPr>
            </w:pPr>
            <w:r>
              <w:rPr>
                <w:rFonts w:cs="Arial"/>
                <w:color w:val="000000"/>
                <w:sz w:val="16"/>
                <w:szCs w:val="16"/>
              </w:rPr>
              <w:t>0781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5C4513C" w14:textId="00251506" w:rsidR="00660539" w:rsidRDefault="00660539" w:rsidP="00AD764D">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D5739" w14:textId="19E44DCE" w:rsidR="00660539" w:rsidRDefault="00660539" w:rsidP="00AD764D">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8B7D2D0" w14:textId="48C30A6E" w:rsidR="00660539" w:rsidRDefault="00660539" w:rsidP="00AD764D">
            <w:pPr>
              <w:pStyle w:val="TAL"/>
              <w:rPr>
                <w:rFonts w:cs="Arial"/>
                <w:color w:val="000000"/>
                <w:sz w:val="16"/>
                <w:szCs w:val="16"/>
              </w:rPr>
            </w:pPr>
            <w:r>
              <w:rPr>
                <w:rFonts w:cs="Arial"/>
                <w:color w:val="000000"/>
                <w:sz w:val="16"/>
                <w:szCs w:val="16"/>
              </w:rPr>
              <w:t>31.111 corrections Rel-17 to TERMINAL PROFILE bits name and TERMINAL RESPONSE command length and Slice information length and CAG information list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5CBE" w14:textId="736DB46A" w:rsidR="00660539" w:rsidRDefault="00660539" w:rsidP="00AD764D">
            <w:pPr>
              <w:pStyle w:val="TAL"/>
              <w:rPr>
                <w:rFonts w:cs="Arial"/>
                <w:color w:val="000000"/>
                <w:sz w:val="16"/>
                <w:szCs w:val="16"/>
              </w:rPr>
            </w:pPr>
            <w:r>
              <w:rPr>
                <w:rFonts w:cs="Arial"/>
                <w:color w:val="000000"/>
                <w:sz w:val="16"/>
                <w:szCs w:val="16"/>
              </w:rPr>
              <w:t>17.6.0</w:t>
            </w:r>
          </w:p>
        </w:tc>
      </w:tr>
      <w:tr w:rsidR="003D2319" w:rsidRPr="00816C4A" w14:paraId="1B6ACBB8"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2D537" w14:textId="14DCC42E" w:rsidR="003D2319" w:rsidRDefault="003D2319" w:rsidP="00AD764D">
            <w:pPr>
              <w:pStyle w:val="TAL"/>
              <w:rPr>
                <w:rFonts w:cs="Arial"/>
                <w:color w:val="000000"/>
                <w:sz w:val="16"/>
                <w:szCs w:val="16"/>
              </w:rPr>
            </w:pPr>
            <w:r>
              <w:rPr>
                <w:rFonts w:cs="Arial"/>
                <w:color w:val="000000"/>
                <w:sz w:val="16"/>
                <w:szCs w:val="16"/>
              </w:rPr>
              <w:t>2023-06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BA84BC" w14:textId="2B132ECA" w:rsidR="003D2319" w:rsidRDefault="003D2319" w:rsidP="00AD764D">
            <w:pPr>
              <w:pStyle w:val="TAL"/>
              <w:rPr>
                <w:rFonts w:cs="Arial"/>
                <w:color w:val="000000"/>
                <w:sz w:val="16"/>
                <w:szCs w:val="16"/>
              </w:rPr>
            </w:pPr>
            <w:r>
              <w:rPr>
                <w:rFonts w:cs="Arial"/>
                <w:color w:val="000000"/>
                <w:sz w:val="16"/>
                <w:szCs w:val="16"/>
              </w:rPr>
              <w:t>CP-231102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2ED8D" w14:textId="3BE360EF" w:rsidR="003D2319" w:rsidRDefault="003D2319" w:rsidP="00AD764D">
            <w:pPr>
              <w:pStyle w:val="TAL"/>
              <w:rPr>
                <w:rFonts w:cs="Arial"/>
                <w:color w:val="000000"/>
                <w:sz w:val="16"/>
                <w:szCs w:val="16"/>
              </w:rPr>
            </w:pPr>
            <w:r>
              <w:rPr>
                <w:rFonts w:cs="Arial"/>
                <w:color w:val="000000"/>
                <w:sz w:val="16"/>
                <w:szCs w:val="16"/>
              </w:rPr>
              <w:t>CT#100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FF81E" w14:textId="30869655" w:rsidR="003D2319" w:rsidRDefault="003D2319" w:rsidP="00AD764D">
            <w:pPr>
              <w:pStyle w:val="TAL"/>
              <w:rPr>
                <w:rFonts w:cs="Arial"/>
                <w:color w:val="000000"/>
                <w:sz w:val="16"/>
                <w:szCs w:val="16"/>
              </w:rPr>
            </w:pPr>
            <w:r>
              <w:rPr>
                <w:rFonts w:cs="Arial"/>
                <w:color w:val="000000"/>
                <w:sz w:val="16"/>
                <w:szCs w:val="16"/>
              </w:rPr>
              <w:t>0789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3E4BB9" w14:textId="1F4FD1F5" w:rsidR="003D2319" w:rsidRDefault="003D2319" w:rsidP="00AD764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D438" w14:textId="488C8464" w:rsidR="003D2319" w:rsidRDefault="003D2319" w:rsidP="00AD764D">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394448" w14:textId="47A72F2E" w:rsidR="003D2319" w:rsidRDefault="003D2319" w:rsidP="00AD764D">
            <w:pPr>
              <w:pStyle w:val="TAL"/>
              <w:rPr>
                <w:rFonts w:cs="Arial"/>
                <w:color w:val="000000"/>
                <w:sz w:val="16"/>
                <w:szCs w:val="16"/>
              </w:rPr>
            </w:pPr>
            <w:r>
              <w:rPr>
                <w:rFonts w:cs="Arial"/>
                <w:color w:val="000000"/>
                <w:sz w:val="16"/>
                <w:szCs w:val="16"/>
              </w:rPr>
              <w:t>Correction of CAG Cell Selection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D5321" w14:textId="33F42C44" w:rsidR="003D2319" w:rsidRDefault="003D2319" w:rsidP="00AD764D">
            <w:pPr>
              <w:pStyle w:val="TAL"/>
              <w:rPr>
                <w:rFonts w:cs="Arial"/>
                <w:color w:val="000000"/>
                <w:sz w:val="16"/>
                <w:szCs w:val="16"/>
              </w:rPr>
            </w:pPr>
            <w:r>
              <w:rPr>
                <w:rFonts w:cs="Arial"/>
                <w:color w:val="000000"/>
                <w:sz w:val="16"/>
                <w:szCs w:val="16"/>
              </w:rPr>
              <w:t>17.7.0</w:t>
            </w:r>
          </w:p>
        </w:tc>
      </w:tr>
    </w:tbl>
    <w:p w14:paraId="51886FAD" w14:textId="77777777" w:rsidR="00080512" w:rsidRDefault="00080512" w:rsidP="00B27DC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D780B" w14:textId="77777777" w:rsidR="00E4104D" w:rsidRDefault="00E4104D">
      <w:r>
        <w:separator/>
      </w:r>
    </w:p>
  </w:endnote>
  <w:endnote w:type="continuationSeparator" w:id="0">
    <w:p w14:paraId="03F949CC" w14:textId="77777777" w:rsidR="00E4104D" w:rsidRDefault="00E41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DDF69" w14:textId="77777777" w:rsidR="00E4104D" w:rsidRDefault="00E4104D">
      <w:r>
        <w:separator/>
      </w:r>
    </w:p>
  </w:footnote>
  <w:footnote w:type="continuationSeparator" w:id="0">
    <w:p w14:paraId="50D7B658" w14:textId="77777777" w:rsidR="00E4104D" w:rsidRDefault="00E41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9095C" w14:textId="1D3A328C"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2319">
      <w:rPr>
        <w:rFonts w:ascii="Arial" w:hAnsi="Arial" w:cs="Arial"/>
        <w:b/>
        <w:noProof/>
        <w:sz w:val="18"/>
        <w:szCs w:val="18"/>
      </w:rPr>
      <w:t>3GPP TS 31.111 V17.7.0 (2023-06)</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31DE5DB6"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2319">
      <w:rPr>
        <w:rFonts w:ascii="Arial" w:hAnsi="Arial" w:cs="Arial"/>
        <w:b/>
        <w:noProof/>
        <w:sz w:val="18"/>
        <w:szCs w:val="18"/>
      </w:rPr>
      <w:t>Release 17</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0"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31"/>
  </w:num>
  <w:num w:numId="5" w16cid:durableId="630483575">
    <w:abstractNumId w:val="14"/>
  </w:num>
  <w:num w:numId="6" w16cid:durableId="2083946276">
    <w:abstractNumId w:val="36"/>
  </w:num>
  <w:num w:numId="7" w16cid:durableId="1201360040">
    <w:abstractNumId w:val="30"/>
  </w:num>
  <w:num w:numId="8" w16cid:durableId="1792019662">
    <w:abstractNumId w:val="24"/>
  </w:num>
  <w:num w:numId="9" w16cid:durableId="268435929">
    <w:abstractNumId w:val="11"/>
  </w:num>
  <w:num w:numId="10" w16cid:durableId="1234197495">
    <w:abstractNumId w:val="8"/>
  </w:num>
  <w:num w:numId="11" w16cid:durableId="559251348">
    <w:abstractNumId w:val="27"/>
  </w:num>
  <w:num w:numId="12" w16cid:durableId="227109863">
    <w:abstractNumId w:val="37"/>
  </w:num>
  <w:num w:numId="13" w16cid:durableId="1248148202">
    <w:abstractNumId w:val="17"/>
  </w:num>
  <w:num w:numId="14" w16cid:durableId="1574389446">
    <w:abstractNumId w:val="25"/>
  </w:num>
  <w:num w:numId="15" w16cid:durableId="142897886">
    <w:abstractNumId w:val="7"/>
  </w:num>
  <w:num w:numId="16" w16cid:durableId="1224289688">
    <w:abstractNumId w:val="34"/>
  </w:num>
  <w:num w:numId="17" w16cid:durableId="451097987">
    <w:abstractNumId w:val="32"/>
  </w:num>
  <w:num w:numId="18" w16cid:durableId="131294518">
    <w:abstractNumId w:val="38"/>
  </w:num>
  <w:num w:numId="19" w16cid:durableId="272516378">
    <w:abstractNumId w:val="14"/>
  </w:num>
  <w:num w:numId="20" w16cid:durableId="837885139">
    <w:abstractNumId w:val="6"/>
  </w:num>
  <w:num w:numId="21" w16cid:durableId="1533683703">
    <w:abstractNumId w:val="28"/>
  </w:num>
  <w:num w:numId="22" w16cid:durableId="2003511053">
    <w:abstractNumId w:val="16"/>
  </w:num>
  <w:num w:numId="23" w16cid:durableId="1945383204">
    <w:abstractNumId w:val="12"/>
  </w:num>
  <w:num w:numId="24" w16cid:durableId="2111273260">
    <w:abstractNumId w:val="5"/>
  </w:num>
  <w:num w:numId="25" w16cid:durableId="194930252">
    <w:abstractNumId w:val="13"/>
  </w:num>
  <w:num w:numId="26" w16cid:durableId="2042319739">
    <w:abstractNumId w:val="21"/>
  </w:num>
  <w:num w:numId="27" w16cid:durableId="639312451">
    <w:abstractNumId w:val="18"/>
  </w:num>
  <w:num w:numId="28" w16cid:durableId="2063749461">
    <w:abstractNumId w:val="20"/>
  </w:num>
  <w:num w:numId="29" w16cid:durableId="355929013">
    <w:abstractNumId w:val="19"/>
  </w:num>
  <w:num w:numId="30" w16cid:durableId="1546987249">
    <w:abstractNumId w:val="15"/>
  </w:num>
  <w:num w:numId="31" w16cid:durableId="293487542">
    <w:abstractNumId w:val="9"/>
  </w:num>
  <w:num w:numId="32" w16cid:durableId="948900937">
    <w:abstractNumId w:val="29"/>
  </w:num>
  <w:num w:numId="33" w16cid:durableId="575481589">
    <w:abstractNumId w:val="35"/>
  </w:num>
  <w:num w:numId="34" w16cid:durableId="903100878">
    <w:abstractNumId w:val="26"/>
  </w:num>
  <w:num w:numId="35" w16cid:durableId="1997951611">
    <w:abstractNumId w:val="33"/>
  </w:num>
  <w:num w:numId="36" w16cid:durableId="236981730">
    <w:abstractNumId w:val="4"/>
  </w:num>
  <w:num w:numId="37" w16cid:durableId="1675036862">
    <w:abstractNumId w:val="10"/>
  </w:num>
  <w:num w:numId="38" w16cid:durableId="302587053">
    <w:abstractNumId w:val="22"/>
  </w:num>
  <w:num w:numId="39" w16cid:durableId="575827577">
    <w:abstractNumId w:val="23"/>
  </w:num>
  <w:num w:numId="40" w16cid:durableId="659894314">
    <w:abstractNumId w:val="1"/>
  </w:num>
  <w:num w:numId="41" w16cid:durableId="1108934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4AB1"/>
    <w:rsid w:val="000655A6"/>
    <w:rsid w:val="00080512"/>
    <w:rsid w:val="000848DE"/>
    <w:rsid w:val="00095A3E"/>
    <w:rsid w:val="00097939"/>
    <w:rsid w:val="000C47C3"/>
    <w:rsid w:val="000D58AB"/>
    <w:rsid w:val="00133525"/>
    <w:rsid w:val="00141D2D"/>
    <w:rsid w:val="001A4C42"/>
    <w:rsid w:val="001A7420"/>
    <w:rsid w:val="001B6637"/>
    <w:rsid w:val="001C1054"/>
    <w:rsid w:val="001C21C3"/>
    <w:rsid w:val="001D02C2"/>
    <w:rsid w:val="001F0C1D"/>
    <w:rsid w:val="001F1132"/>
    <w:rsid w:val="001F168B"/>
    <w:rsid w:val="00224077"/>
    <w:rsid w:val="002347A2"/>
    <w:rsid w:val="0024638B"/>
    <w:rsid w:val="002601BD"/>
    <w:rsid w:val="002675F0"/>
    <w:rsid w:val="002B6339"/>
    <w:rsid w:val="002C5E13"/>
    <w:rsid w:val="002C7D68"/>
    <w:rsid w:val="002E00EE"/>
    <w:rsid w:val="003172DC"/>
    <w:rsid w:val="0035462D"/>
    <w:rsid w:val="00366D38"/>
    <w:rsid w:val="003765B8"/>
    <w:rsid w:val="003B453F"/>
    <w:rsid w:val="003C3971"/>
    <w:rsid w:val="003D2319"/>
    <w:rsid w:val="003E3061"/>
    <w:rsid w:val="003F5A7C"/>
    <w:rsid w:val="00401CA8"/>
    <w:rsid w:val="004024EE"/>
    <w:rsid w:val="00423334"/>
    <w:rsid w:val="004345EC"/>
    <w:rsid w:val="00465515"/>
    <w:rsid w:val="004A2796"/>
    <w:rsid w:val="004C22F7"/>
    <w:rsid w:val="004D3578"/>
    <w:rsid w:val="004D7397"/>
    <w:rsid w:val="004E213A"/>
    <w:rsid w:val="004F0988"/>
    <w:rsid w:val="004F3340"/>
    <w:rsid w:val="004F6A18"/>
    <w:rsid w:val="0053388B"/>
    <w:rsid w:val="005355DD"/>
    <w:rsid w:val="00535773"/>
    <w:rsid w:val="00543E6C"/>
    <w:rsid w:val="00552651"/>
    <w:rsid w:val="00554D01"/>
    <w:rsid w:val="00562EB0"/>
    <w:rsid w:val="00565087"/>
    <w:rsid w:val="00597B11"/>
    <w:rsid w:val="005D2E01"/>
    <w:rsid w:val="005D7526"/>
    <w:rsid w:val="005E4BB2"/>
    <w:rsid w:val="00601B04"/>
    <w:rsid w:val="00602AEA"/>
    <w:rsid w:val="00614FDF"/>
    <w:rsid w:val="0063543D"/>
    <w:rsid w:val="00647114"/>
    <w:rsid w:val="00660539"/>
    <w:rsid w:val="00663A5D"/>
    <w:rsid w:val="0067290F"/>
    <w:rsid w:val="006746F6"/>
    <w:rsid w:val="0069568F"/>
    <w:rsid w:val="006A323F"/>
    <w:rsid w:val="006A3D03"/>
    <w:rsid w:val="006B30D0"/>
    <w:rsid w:val="006B4DE1"/>
    <w:rsid w:val="006C3D95"/>
    <w:rsid w:val="006E5C86"/>
    <w:rsid w:val="00701116"/>
    <w:rsid w:val="00713C44"/>
    <w:rsid w:val="00734A5B"/>
    <w:rsid w:val="0074026F"/>
    <w:rsid w:val="007429F6"/>
    <w:rsid w:val="00744E76"/>
    <w:rsid w:val="00774DA4"/>
    <w:rsid w:val="00781F0F"/>
    <w:rsid w:val="007B600E"/>
    <w:rsid w:val="007E21F7"/>
    <w:rsid w:val="007F0F4A"/>
    <w:rsid w:val="008028A4"/>
    <w:rsid w:val="00816B9D"/>
    <w:rsid w:val="00830747"/>
    <w:rsid w:val="008768CA"/>
    <w:rsid w:val="008C384C"/>
    <w:rsid w:val="008F07B2"/>
    <w:rsid w:val="0090271F"/>
    <w:rsid w:val="00902E23"/>
    <w:rsid w:val="009114D7"/>
    <w:rsid w:val="0091348E"/>
    <w:rsid w:val="00917CCB"/>
    <w:rsid w:val="00924E3A"/>
    <w:rsid w:val="00942EC2"/>
    <w:rsid w:val="00957842"/>
    <w:rsid w:val="009934D1"/>
    <w:rsid w:val="009F37B7"/>
    <w:rsid w:val="00A10F02"/>
    <w:rsid w:val="00A164B4"/>
    <w:rsid w:val="00A20508"/>
    <w:rsid w:val="00A26956"/>
    <w:rsid w:val="00A27486"/>
    <w:rsid w:val="00A53724"/>
    <w:rsid w:val="00A56066"/>
    <w:rsid w:val="00A73129"/>
    <w:rsid w:val="00A82346"/>
    <w:rsid w:val="00A92BA1"/>
    <w:rsid w:val="00AB66DA"/>
    <w:rsid w:val="00AC6BC6"/>
    <w:rsid w:val="00AD764D"/>
    <w:rsid w:val="00AD765B"/>
    <w:rsid w:val="00AE65E2"/>
    <w:rsid w:val="00B15449"/>
    <w:rsid w:val="00B26AE7"/>
    <w:rsid w:val="00B27DCC"/>
    <w:rsid w:val="00B93086"/>
    <w:rsid w:val="00BA19ED"/>
    <w:rsid w:val="00BA4B8D"/>
    <w:rsid w:val="00BB7FBD"/>
    <w:rsid w:val="00BC0F7D"/>
    <w:rsid w:val="00BD7D31"/>
    <w:rsid w:val="00BE3255"/>
    <w:rsid w:val="00BF128E"/>
    <w:rsid w:val="00C074DD"/>
    <w:rsid w:val="00C110AD"/>
    <w:rsid w:val="00C1496A"/>
    <w:rsid w:val="00C26031"/>
    <w:rsid w:val="00C33079"/>
    <w:rsid w:val="00C45231"/>
    <w:rsid w:val="00C72833"/>
    <w:rsid w:val="00C80F1D"/>
    <w:rsid w:val="00C93F40"/>
    <w:rsid w:val="00CA3D0C"/>
    <w:rsid w:val="00CB4585"/>
    <w:rsid w:val="00CD4ED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4104D"/>
    <w:rsid w:val="00E44582"/>
    <w:rsid w:val="00E77645"/>
    <w:rsid w:val="00E86E7B"/>
    <w:rsid w:val="00EA15B0"/>
    <w:rsid w:val="00EA5EA7"/>
    <w:rsid w:val="00EC4A25"/>
    <w:rsid w:val="00EE1456"/>
    <w:rsid w:val="00EF7705"/>
    <w:rsid w:val="00F025A2"/>
    <w:rsid w:val="00F04712"/>
    <w:rsid w:val="00F13360"/>
    <w:rsid w:val="00F22EC7"/>
    <w:rsid w:val="00F325C8"/>
    <w:rsid w:val="00F46E70"/>
    <w:rsid w:val="00F653B8"/>
    <w:rsid w:val="00F9008D"/>
    <w:rsid w:val="00FA1266"/>
    <w:rsid w:val="00FA4000"/>
    <w:rsid w:val="00FC1192"/>
    <w:rsid w:val="00FD6098"/>
    <w:rsid w:val="00FE6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qFormat/>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 w:type="character" w:customStyle="1" w:styleId="PLChar">
    <w:name w:val="PL Char"/>
    <w:link w:val="PL"/>
    <w:qFormat/>
    <w:rsid w:val="00663A5D"/>
    <w:rPr>
      <w:rFonts w:ascii="Courier New" w:hAnsi="Courier New"/>
      <w:sz w:val="16"/>
      <w:lang w:eastAsia="en-US"/>
    </w:rPr>
  </w:style>
  <w:style w:type="paragraph" w:styleId="Revision">
    <w:name w:val="Revision"/>
    <w:hidden/>
    <w:uiPriority w:val="99"/>
    <w:semiHidden/>
    <w:rsid w:val="00924E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1</Pages>
  <Words>53537</Words>
  <Characters>305164</Characters>
  <Application>Microsoft Office Word</Application>
  <DocSecurity>0</DocSecurity>
  <Lines>2543</Lines>
  <Paragraphs>715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357986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31.111_CR0789_(Rel-17)_TEI17</cp:lastModifiedBy>
  <cp:revision>51</cp:revision>
  <cp:lastPrinted>2019-02-25T14:05:00Z</cp:lastPrinted>
  <dcterms:created xsi:type="dcterms:W3CDTF">2020-03-30T15:41:00Z</dcterms:created>
  <dcterms:modified xsi:type="dcterms:W3CDTF">2023-06-26T09:59:00Z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vt:lpwstr>
  </property>
</Properties>
</file>