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B9E0A30"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r w:rsidR="000E33A5">
              <w:t>6</w:t>
            </w:r>
            <w:r w:rsidR="00E134FC">
              <w:t>.0</w:t>
            </w:r>
            <w:r w:rsidRPr="004D3578">
              <w:t xml:space="preserve"> </w:t>
            </w:r>
            <w:r w:rsidRPr="00133525">
              <w:rPr>
                <w:sz w:val="32"/>
              </w:rPr>
              <w:t>(</w:t>
            </w:r>
            <w:r w:rsidR="00E134FC">
              <w:rPr>
                <w:sz w:val="32"/>
              </w:rPr>
              <w:t>2022-0</w:t>
            </w:r>
            <w:r w:rsidR="000E33A5">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E12D4B" w:rsidR="00E16509" w:rsidRPr="00133525" w:rsidRDefault="00E16509" w:rsidP="00133525">
            <w:pPr>
              <w:pStyle w:val="FP"/>
              <w:jc w:val="center"/>
              <w:rPr>
                <w:noProof/>
                <w:sz w:val="18"/>
              </w:rPr>
            </w:pPr>
            <w:r w:rsidRPr="00133525">
              <w:rPr>
                <w:noProof/>
                <w:sz w:val="18"/>
              </w:rPr>
              <w:t xml:space="preserve">© </w:t>
            </w:r>
            <w:r w:rsidR="00E134FC">
              <w:rPr>
                <w:noProof/>
                <w:sz w:val="18"/>
              </w:rPr>
              <w:t>2022</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5443CA75" w14:textId="0951CD76" w:rsidR="0029216D" w:rsidRDefault="00CA17F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29216D">
        <w:rPr>
          <w:noProof/>
        </w:rPr>
        <w:t>Foreword</w:t>
      </w:r>
      <w:r w:rsidR="0029216D">
        <w:rPr>
          <w:noProof/>
        </w:rPr>
        <w:tab/>
      </w:r>
      <w:r w:rsidR="0029216D">
        <w:rPr>
          <w:noProof/>
        </w:rPr>
        <w:fldChar w:fldCharType="begin" w:fldLock="1"/>
      </w:r>
      <w:r w:rsidR="0029216D">
        <w:rPr>
          <w:noProof/>
        </w:rPr>
        <w:instrText xml:space="preserve"> PAGEREF _Toc106640613 \h </w:instrText>
      </w:r>
      <w:r w:rsidR="0029216D">
        <w:rPr>
          <w:noProof/>
        </w:rPr>
      </w:r>
      <w:r w:rsidR="0029216D">
        <w:rPr>
          <w:noProof/>
        </w:rPr>
        <w:fldChar w:fldCharType="separate"/>
      </w:r>
      <w:r w:rsidR="0029216D">
        <w:rPr>
          <w:noProof/>
        </w:rPr>
        <w:t>8</w:t>
      </w:r>
      <w:r w:rsidR="0029216D">
        <w:rPr>
          <w:noProof/>
        </w:rPr>
        <w:fldChar w:fldCharType="end"/>
      </w:r>
    </w:p>
    <w:p w14:paraId="47BABA14" w14:textId="0C7B8B49" w:rsidR="0029216D" w:rsidRDefault="0029216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_Toc106640614 \h </w:instrText>
      </w:r>
      <w:r>
        <w:rPr>
          <w:noProof/>
        </w:rPr>
      </w:r>
      <w:r>
        <w:rPr>
          <w:noProof/>
        </w:rPr>
        <w:fldChar w:fldCharType="separate"/>
      </w:r>
      <w:r>
        <w:rPr>
          <w:noProof/>
        </w:rPr>
        <w:t>9</w:t>
      </w:r>
      <w:r>
        <w:rPr>
          <w:noProof/>
        </w:rPr>
        <w:fldChar w:fldCharType="end"/>
      </w:r>
    </w:p>
    <w:p w14:paraId="6181675B" w14:textId="7CA42EC6" w:rsidR="0029216D" w:rsidRDefault="0029216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_Toc106640615 \h </w:instrText>
      </w:r>
      <w:r>
        <w:rPr>
          <w:noProof/>
        </w:rPr>
      </w:r>
      <w:r>
        <w:rPr>
          <w:noProof/>
        </w:rPr>
        <w:fldChar w:fldCharType="separate"/>
      </w:r>
      <w:r>
        <w:rPr>
          <w:noProof/>
        </w:rPr>
        <w:t>9</w:t>
      </w:r>
      <w:r>
        <w:rPr>
          <w:noProof/>
        </w:rPr>
        <w:fldChar w:fldCharType="end"/>
      </w:r>
    </w:p>
    <w:p w14:paraId="3C6702F3" w14:textId="2B432569" w:rsidR="0029216D" w:rsidRDefault="0029216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_Toc106640616 \h </w:instrText>
      </w:r>
      <w:r>
        <w:rPr>
          <w:noProof/>
        </w:rPr>
      </w:r>
      <w:r>
        <w:rPr>
          <w:noProof/>
        </w:rPr>
        <w:fldChar w:fldCharType="separate"/>
      </w:r>
      <w:r>
        <w:rPr>
          <w:noProof/>
        </w:rPr>
        <w:t>10</w:t>
      </w:r>
      <w:r>
        <w:rPr>
          <w:noProof/>
        </w:rPr>
        <w:fldChar w:fldCharType="end"/>
      </w:r>
    </w:p>
    <w:p w14:paraId="56E8E58A" w14:textId="51634A43" w:rsidR="0029216D" w:rsidRDefault="0029216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_Toc106640617 \h </w:instrText>
      </w:r>
      <w:r>
        <w:rPr>
          <w:noProof/>
        </w:rPr>
      </w:r>
      <w:r>
        <w:rPr>
          <w:noProof/>
        </w:rPr>
        <w:fldChar w:fldCharType="separate"/>
      </w:r>
      <w:r>
        <w:rPr>
          <w:noProof/>
        </w:rPr>
        <w:t>10</w:t>
      </w:r>
      <w:r>
        <w:rPr>
          <w:noProof/>
        </w:rPr>
        <w:fldChar w:fldCharType="end"/>
      </w:r>
    </w:p>
    <w:p w14:paraId="3FBAC0FD" w14:textId="6D46D39C" w:rsidR="0029216D" w:rsidRDefault="0029216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_Toc106640618 \h </w:instrText>
      </w:r>
      <w:r>
        <w:rPr>
          <w:noProof/>
        </w:rPr>
      </w:r>
      <w:r>
        <w:rPr>
          <w:noProof/>
        </w:rPr>
        <w:fldChar w:fldCharType="separate"/>
      </w:r>
      <w:r>
        <w:rPr>
          <w:noProof/>
        </w:rPr>
        <w:t>10</w:t>
      </w:r>
      <w:r>
        <w:rPr>
          <w:noProof/>
        </w:rPr>
        <w:fldChar w:fldCharType="end"/>
      </w:r>
    </w:p>
    <w:p w14:paraId="7A8A8C4A" w14:textId="41DD179C" w:rsidR="0029216D" w:rsidRDefault="0029216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_Toc106640619 \h </w:instrText>
      </w:r>
      <w:r>
        <w:rPr>
          <w:noProof/>
        </w:rPr>
      </w:r>
      <w:r>
        <w:rPr>
          <w:noProof/>
        </w:rPr>
        <w:fldChar w:fldCharType="separate"/>
      </w:r>
      <w:r>
        <w:rPr>
          <w:noProof/>
        </w:rPr>
        <w:t>10</w:t>
      </w:r>
      <w:r>
        <w:rPr>
          <w:noProof/>
        </w:rPr>
        <w:fldChar w:fldCharType="end"/>
      </w:r>
    </w:p>
    <w:p w14:paraId="3034DFAE" w14:textId="6426AEB3" w:rsidR="0029216D" w:rsidRDefault="0029216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_Toc106640620 \h </w:instrText>
      </w:r>
      <w:r>
        <w:rPr>
          <w:noProof/>
        </w:rPr>
      </w:r>
      <w:r>
        <w:rPr>
          <w:noProof/>
        </w:rPr>
        <w:fldChar w:fldCharType="separate"/>
      </w:r>
      <w:r>
        <w:rPr>
          <w:noProof/>
        </w:rPr>
        <w:t>10</w:t>
      </w:r>
      <w:r>
        <w:rPr>
          <w:noProof/>
        </w:rPr>
        <w:fldChar w:fldCharType="end"/>
      </w:r>
    </w:p>
    <w:p w14:paraId="7775E628" w14:textId="15D602DF" w:rsidR="0029216D" w:rsidRDefault="0029216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UDSF</w:t>
      </w:r>
      <w:r>
        <w:rPr>
          <w:noProof/>
        </w:rPr>
        <w:tab/>
      </w:r>
      <w:r>
        <w:rPr>
          <w:noProof/>
        </w:rPr>
        <w:fldChar w:fldCharType="begin" w:fldLock="1"/>
      </w:r>
      <w:r>
        <w:rPr>
          <w:noProof/>
        </w:rPr>
        <w:instrText xml:space="preserve"> PAGEREF _Toc106640621 \h </w:instrText>
      </w:r>
      <w:r>
        <w:rPr>
          <w:noProof/>
        </w:rPr>
      </w:r>
      <w:r>
        <w:rPr>
          <w:noProof/>
        </w:rPr>
        <w:fldChar w:fldCharType="separate"/>
      </w:r>
      <w:r>
        <w:rPr>
          <w:noProof/>
        </w:rPr>
        <w:t>11</w:t>
      </w:r>
      <w:r>
        <w:rPr>
          <w:noProof/>
        </w:rPr>
        <w:fldChar w:fldCharType="end"/>
      </w:r>
    </w:p>
    <w:p w14:paraId="010B8578" w14:textId="1A70E16C" w:rsidR="0029216D" w:rsidRDefault="0029216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_Toc106640622 \h </w:instrText>
      </w:r>
      <w:r>
        <w:rPr>
          <w:noProof/>
        </w:rPr>
      </w:r>
      <w:r>
        <w:rPr>
          <w:noProof/>
        </w:rPr>
        <w:fldChar w:fldCharType="separate"/>
      </w:r>
      <w:r>
        <w:rPr>
          <w:noProof/>
        </w:rPr>
        <w:t>11</w:t>
      </w:r>
      <w:r>
        <w:rPr>
          <w:noProof/>
        </w:rPr>
        <w:fldChar w:fldCharType="end"/>
      </w:r>
    </w:p>
    <w:p w14:paraId="320C06AA" w14:textId="675BCE9B" w:rsidR="0029216D" w:rsidRDefault="0029216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Nudsf_DataRepository Service</w:t>
      </w:r>
      <w:r>
        <w:rPr>
          <w:noProof/>
        </w:rPr>
        <w:tab/>
      </w:r>
      <w:r>
        <w:rPr>
          <w:noProof/>
        </w:rPr>
        <w:fldChar w:fldCharType="begin" w:fldLock="1"/>
      </w:r>
      <w:r>
        <w:rPr>
          <w:noProof/>
        </w:rPr>
        <w:instrText xml:space="preserve"> PAGEREF _Toc106640623 \h </w:instrText>
      </w:r>
      <w:r>
        <w:rPr>
          <w:noProof/>
        </w:rPr>
      </w:r>
      <w:r>
        <w:rPr>
          <w:noProof/>
        </w:rPr>
        <w:fldChar w:fldCharType="separate"/>
      </w:r>
      <w:r>
        <w:rPr>
          <w:noProof/>
        </w:rPr>
        <w:t>11</w:t>
      </w:r>
      <w:r>
        <w:rPr>
          <w:noProof/>
        </w:rPr>
        <w:fldChar w:fldCharType="end"/>
      </w:r>
    </w:p>
    <w:p w14:paraId="126878D6" w14:textId="7DF481C4" w:rsidR="0029216D" w:rsidRDefault="0029216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_Toc106640624 \h </w:instrText>
      </w:r>
      <w:r>
        <w:rPr>
          <w:noProof/>
        </w:rPr>
      </w:r>
      <w:r>
        <w:rPr>
          <w:noProof/>
        </w:rPr>
        <w:fldChar w:fldCharType="separate"/>
      </w:r>
      <w:r>
        <w:rPr>
          <w:noProof/>
        </w:rPr>
        <w:t>11</w:t>
      </w:r>
      <w:r>
        <w:rPr>
          <w:noProof/>
        </w:rPr>
        <w:fldChar w:fldCharType="end"/>
      </w:r>
    </w:p>
    <w:p w14:paraId="4CF056E3" w14:textId="12C87895" w:rsidR="0029216D" w:rsidRDefault="0029216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_Toc106640625 \h </w:instrText>
      </w:r>
      <w:r>
        <w:rPr>
          <w:noProof/>
        </w:rPr>
      </w:r>
      <w:r>
        <w:rPr>
          <w:noProof/>
        </w:rPr>
        <w:fldChar w:fldCharType="separate"/>
      </w:r>
      <w:r>
        <w:rPr>
          <w:noProof/>
        </w:rPr>
        <w:t>12</w:t>
      </w:r>
      <w:r>
        <w:rPr>
          <w:noProof/>
        </w:rPr>
        <w:fldChar w:fldCharType="end"/>
      </w:r>
    </w:p>
    <w:p w14:paraId="3B4219F2" w14:textId="5567F67A" w:rsidR="0029216D" w:rsidRDefault="0029216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_Toc106640626 \h </w:instrText>
      </w:r>
      <w:r>
        <w:rPr>
          <w:noProof/>
        </w:rPr>
      </w:r>
      <w:r>
        <w:rPr>
          <w:noProof/>
        </w:rPr>
        <w:fldChar w:fldCharType="separate"/>
      </w:r>
      <w:r>
        <w:rPr>
          <w:noProof/>
        </w:rPr>
        <w:t>12</w:t>
      </w:r>
      <w:r>
        <w:rPr>
          <w:noProof/>
        </w:rPr>
        <w:fldChar w:fldCharType="end"/>
      </w:r>
    </w:p>
    <w:p w14:paraId="71EA220B" w14:textId="7481D871" w:rsidR="0029216D" w:rsidRDefault="0029216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Query</w:t>
      </w:r>
      <w:r>
        <w:rPr>
          <w:noProof/>
        </w:rPr>
        <w:tab/>
      </w:r>
      <w:r>
        <w:rPr>
          <w:noProof/>
        </w:rPr>
        <w:fldChar w:fldCharType="begin" w:fldLock="1"/>
      </w:r>
      <w:r>
        <w:rPr>
          <w:noProof/>
        </w:rPr>
        <w:instrText xml:space="preserve"> PAGEREF _Toc106640627 \h </w:instrText>
      </w:r>
      <w:r>
        <w:rPr>
          <w:noProof/>
        </w:rPr>
      </w:r>
      <w:r>
        <w:rPr>
          <w:noProof/>
        </w:rPr>
        <w:fldChar w:fldCharType="separate"/>
      </w:r>
      <w:r>
        <w:rPr>
          <w:noProof/>
        </w:rPr>
        <w:t>12</w:t>
      </w:r>
      <w:r>
        <w:rPr>
          <w:noProof/>
        </w:rPr>
        <w:fldChar w:fldCharType="end"/>
      </w:r>
    </w:p>
    <w:p w14:paraId="3E28E4A0" w14:textId="659A007D" w:rsidR="0029216D" w:rsidRDefault="0029216D">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_Toc106640628 \h </w:instrText>
      </w:r>
      <w:r>
        <w:rPr>
          <w:noProof/>
        </w:rPr>
      </w:r>
      <w:r>
        <w:rPr>
          <w:noProof/>
        </w:rPr>
        <w:fldChar w:fldCharType="separate"/>
      </w:r>
      <w:r>
        <w:rPr>
          <w:noProof/>
        </w:rPr>
        <w:t>12</w:t>
      </w:r>
      <w:r>
        <w:rPr>
          <w:noProof/>
        </w:rPr>
        <w:fldChar w:fldCharType="end"/>
      </w:r>
    </w:p>
    <w:p w14:paraId="41D7A5DE" w14:textId="477C0EB2" w:rsidR="0029216D" w:rsidRDefault="0029216D">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Record Retrieval</w:t>
      </w:r>
      <w:r>
        <w:rPr>
          <w:noProof/>
        </w:rPr>
        <w:tab/>
      </w:r>
      <w:r>
        <w:rPr>
          <w:noProof/>
        </w:rPr>
        <w:fldChar w:fldCharType="begin" w:fldLock="1"/>
      </w:r>
      <w:r>
        <w:rPr>
          <w:noProof/>
        </w:rPr>
        <w:instrText xml:space="preserve"> PAGEREF _Toc106640629 \h </w:instrText>
      </w:r>
      <w:r>
        <w:rPr>
          <w:noProof/>
        </w:rPr>
      </w:r>
      <w:r>
        <w:rPr>
          <w:noProof/>
        </w:rPr>
        <w:fldChar w:fldCharType="separate"/>
      </w:r>
      <w:r>
        <w:rPr>
          <w:noProof/>
        </w:rPr>
        <w:t>12</w:t>
      </w:r>
      <w:r>
        <w:rPr>
          <w:noProof/>
        </w:rPr>
        <w:fldChar w:fldCharType="end"/>
      </w:r>
    </w:p>
    <w:p w14:paraId="09030407" w14:textId="57095AFE" w:rsidR="0029216D" w:rsidRDefault="0029216D">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Meta Retrieval</w:t>
      </w:r>
      <w:r>
        <w:rPr>
          <w:noProof/>
        </w:rPr>
        <w:tab/>
      </w:r>
      <w:r>
        <w:rPr>
          <w:noProof/>
        </w:rPr>
        <w:fldChar w:fldCharType="begin" w:fldLock="1"/>
      </w:r>
      <w:r>
        <w:rPr>
          <w:noProof/>
        </w:rPr>
        <w:instrText xml:space="preserve"> PAGEREF _Toc106640630 \h </w:instrText>
      </w:r>
      <w:r>
        <w:rPr>
          <w:noProof/>
        </w:rPr>
      </w:r>
      <w:r>
        <w:rPr>
          <w:noProof/>
        </w:rPr>
        <w:fldChar w:fldCharType="separate"/>
      </w:r>
      <w:r>
        <w:rPr>
          <w:noProof/>
        </w:rPr>
        <w:t>13</w:t>
      </w:r>
      <w:r>
        <w:rPr>
          <w:noProof/>
        </w:rPr>
        <w:fldChar w:fldCharType="end"/>
      </w:r>
    </w:p>
    <w:p w14:paraId="53BE33DE" w14:textId="6AFA4C24" w:rsidR="0029216D" w:rsidRDefault="0029216D">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Blocks Retrieval</w:t>
      </w:r>
      <w:r>
        <w:rPr>
          <w:noProof/>
        </w:rPr>
        <w:tab/>
      </w:r>
      <w:r>
        <w:rPr>
          <w:noProof/>
        </w:rPr>
        <w:fldChar w:fldCharType="begin" w:fldLock="1"/>
      </w:r>
      <w:r>
        <w:rPr>
          <w:noProof/>
        </w:rPr>
        <w:instrText xml:space="preserve"> PAGEREF _Toc106640631 \h </w:instrText>
      </w:r>
      <w:r>
        <w:rPr>
          <w:noProof/>
        </w:rPr>
      </w:r>
      <w:r>
        <w:rPr>
          <w:noProof/>
        </w:rPr>
        <w:fldChar w:fldCharType="separate"/>
      </w:r>
      <w:r>
        <w:rPr>
          <w:noProof/>
        </w:rPr>
        <w:t>13</w:t>
      </w:r>
      <w:r>
        <w:rPr>
          <w:noProof/>
        </w:rPr>
        <w:fldChar w:fldCharType="end"/>
      </w:r>
    </w:p>
    <w:p w14:paraId="42D8B5BF" w14:textId="28ACB49C" w:rsidR="0029216D" w:rsidRDefault="0029216D">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Block Retrieval</w:t>
      </w:r>
      <w:r>
        <w:rPr>
          <w:noProof/>
        </w:rPr>
        <w:tab/>
      </w:r>
      <w:r>
        <w:rPr>
          <w:noProof/>
        </w:rPr>
        <w:fldChar w:fldCharType="begin" w:fldLock="1"/>
      </w:r>
      <w:r>
        <w:rPr>
          <w:noProof/>
        </w:rPr>
        <w:instrText xml:space="preserve"> PAGEREF _Toc106640632 \h </w:instrText>
      </w:r>
      <w:r>
        <w:rPr>
          <w:noProof/>
        </w:rPr>
      </w:r>
      <w:r>
        <w:rPr>
          <w:noProof/>
        </w:rPr>
        <w:fldChar w:fldCharType="separate"/>
      </w:r>
      <w:r>
        <w:rPr>
          <w:noProof/>
        </w:rPr>
        <w:t>14</w:t>
      </w:r>
      <w:r>
        <w:rPr>
          <w:noProof/>
        </w:rPr>
        <w:fldChar w:fldCharType="end"/>
      </w:r>
    </w:p>
    <w:p w14:paraId="0EC14206" w14:textId="1418CB69" w:rsidR="0029216D" w:rsidRDefault="0029216D">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_Toc106640633 \h </w:instrText>
      </w:r>
      <w:r>
        <w:rPr>
          <w:noProof/>
        </w:rPr>
      </w:r>
      <w:r>
        <w:rPr>
          <w:noProof/>
        </w:rPr>
        <w:fldChar w:fldCharType="separate"/>
      </w:r>
      <w:r>
        <w:rPr>
          <w:noProof/>
        </w:rPr>
        <w:t>14</w:t>
      </w:r>
      <w:r>
        <w:rPr>
          <w:noProof/>
        </w:rPr>
        <w:fldChar w:fldCharType="end"/>
      </w:r>
    </w:p>
    <w:p w14:paraId="270E874B" w14:textId="6E8E231C" w:rsidR="0029216D" w:rsidRDefault="0029216D">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Subscriptions Retrieval</w:t>
      </w:r>
      <w:r>
        <w:rPr>
          <w:noProof/>
        </w:rPr>
        <w:tab/>
      </w:r>
      <w:r>
        <w:rPr>
          <w:noProof/>
        </w:rPr>
        <w:fldChar w:fldCharType="begin" w:fldLock="1"/>
      </w:r>
      <w:r>
        <w:rPr>
          <w:noProof/>
        </w:rPr>
        <w:instrText xml:space="preserve"> PAGEREF _Toc106640634 \h </w:instrText>
      </w:r>
      <w:r>
        <w:rPr>
          <w:noProof/>
        </w:rPr>
      </w:r>
      <w:r>
        <w:rPr>
          <w:noProof/>
        </w:rPr>
        <w:fldChar w:fldCharType="separate"/>
      </w:r>
      <w:r>
        <w:rPr>
          <w:noProof/>
        </w:rPr>
        <w:t>15</w:t>
      </w:r>
      <w:r>
        <w:rPr>
          <w:noProof/>
        </w:rPr>
        <w:fldChar w:fldCharType="end"/>
      </w:r>
    </w:p>
    <w:p w14:paraId="73691B0A" w14:textId="3068D603" w:rsidR="0029216D" w:rsidRDefault="0029216D">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Individual Subscription Retrieval</w:t>
      </w:r>
      <w:r>
        <w:rPr>
          <w:noProof/>
        </w:rPr>
        <w:tab/>
      </w:r>
      <w:r>
        <w:rPr>
          <w:noProof/>
        </w:rPr>
        <w:fldChar w:fldCharType="begin" w:fldLock="1"/>
      </w:r>
      <w:r>
        <w:rPr>
          <w:noProof/>
        </w:rPr>
        <w:instrText xml:space="preserve"> PAGEREF _Toc106640635 \h </w:instrText>
      </w:r>
      <w:r>
        <w:rPr>
          <w:noProof/>
        </w:rPr>
      </w:r>
      <w:r>
        <w:rPr>
          <w:noProof/>
        </w:rPr>
        <w:fldChar w:fldCharType="separate"/>
      </w:r>
      <w:r>
        <w:rPr>
          <w:noProof/>
        </w:rPr>
        <w:t>15</w:t>
      </w:r>
      <w:r>
        <w:rPr>
          <w:noProof/>
        </w:rPr>
        <w:fldChar w:fldCharType="end"/>
      </w:r>
    </w:p>
    <w:p w14:paraId="223F43D3" w14:textId="63129B3D" w:rsidR="0029216D" w:rsidRDefault="0029216D">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Meta Schema Retrieval</w:t>
      </w:r>
      <w:r>
        <w:rPr>
          <w:noProof/>
        </w:rPr>
        <w:tab/>
      </w:r>
      <w:r>
        <w:rPr>
          <w:noProof/>
        </w:rPr>
        <w:fldChar w:fldCharType="begin" w:fldLock="1"/>
      </w:r>
      <w:r>
        <w:rPr>
          <w:noProof/>
        </w:rPr>
        <w:instrText xml:space="preserve"> PAGEREF _Toc106640636 \h </w:instrText>
      </w:r>
      <w:r>
        <w:rPr>
          <w:noProof/>
        </w:rPr>
      </w:r>
      <w:r>
        <w:rPr>
          <w:noProof/>
        </w:rPr>
        <w:fldChar w:fldCharType="separate"/>
      </w:r>
      <w:r>
        <w:rPr>
          <w:noProof/>
        </w:rPr>
        <w:t>16</w:t>
      </w:r>
      <w:r>
        <w:rPr>
          <w:noProof/>
        </w:rPr>
        <w:fldChar w:fldCharType="end"/>
      </w:r>
    </w:p>
    <w:p w14:paraId="7019AC6C" w14:textId="5C89E839" w:rsidR="0029216D" w:rsidRDefault="0029216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_Toc106640637 \h </w:instrText>
      </w:r>
      <w:r>
        <w:rPr>
          <w:noProof/>
        </w:rPr>
      </w:r>
      <w:r>
        <w:rPr>
          <w:noProof/>
        </w:rPr>
        <w:fldChar w:fldCharType="separate"/>
      </w:r>
      <w:r>
        <w:rPr>
          <w:noProof/>
        </w:rPr>
        <w:t>16</w:t>
      </w:r>
      <w:r>
        <w:rPr>
          <w:noProof/>
        </w:rPr>
        <w:fldChar w:fldCharType="end"/>
      </w:r>
    </w:p>
    <w:p w14:paraId="23F8A2F9" w14:textId="0C18FD7C" w:rsidR="0029216D" w:rsidRDefault="0029216D">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_Toc106640638 \h </w:instrText>
      </w:r>
      <w:r>
        <w:rPr>
          <w:noProof/>
        </w:rPr>
      </w:r>
      <w:r>
        <w:rPr>
          <w:noProof/>
        </w:rPr>
        <w:fldChar w:fldCharType="separate"/>
      </w:r>
      <w:r>
        <w:rPr>
          <w:noProof/>
        </w:rPr>
        <w:t>16</w:t>
      </w:r>
      <w:r>
        <w:rPr>
          <w:noProof/>
        </w:rPr>
        <w:fldChar w:fldCharType="end"/>
      </w:r>
    </w:p>
    <w:p w14:paraId="1490E820" w14:textId="0026ED66" w:rsidR="0029216D" w:rsidRDefault="0029216D">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Record Create</w:t>
      </w:r>
      <w:r>
        <w:rPr>
          <w:noProof/>
        </w:rPr>
        <w:tab/>
      </w:r>
      <w:r>
        <w:rPr>
          <w:noProof/>
        </w:rPr>
        <w:fldChar w:fldCharType="begin" w:fldLock="1"/>
      </w:r>
      <w:r>
        <w:rPr>
          <w:noProof/>
        </w:rPr>
        <w:instrText xml:space="preserve"> PAGEREF _Toc106640639 \h </w:instrText>
      </w:r>
      <w:r>
        <w:rPr>
          <w:noProof/>
        </w:rPr>
      </w:r>
      <w:r>
        <w:rPr>
          <w:noProof/>
        </w:rPr>
        <w:fldChar w:fldCharType="separate"/>
      </w:r>
      <w:r>
        <w:rPr>
          <w:noProof/>
        </w:rPr>
        <w:t>16</w:t>
      </w:r>
      <w:r>
        <w:rPr>
          <w:noProof/>
        </w:rPr>
        <w:fldChar w:fldCharType="end"/>
      </w:r>
    </w:p>
    <w:p w14:paraId="1625D9E9" w14:textId="324D67A2" w:rsidR="0029216D" w:rsidRDefault="0029216D">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Block Create</w:t>
      </w:r>
      <w:r>
        <w:rPr>
          <w:noProof/>
        </w:rPr>
        <w:tab/>
      </w:r>
      <w:r>
        <w:rPr>
          <w:noProof/>
        </w:rPr>
        <w:fldChar w:fldCharType="begin" w:fldLock="1"/>
      </w:r>
      <w:r>
        <w:rPr>
          <w:noProof/>
        </w:rPr>
        <w:instrText xml:space="preserve"> PAGEREF _Toc106640640 \h </w:instrText>
      </w:r>
      <w:r>
        <w:rPr>
          <w:noProof/>
        </w:rPr>
      </w:r>
      <w:r>
        <w:rPr>
          <w:noProof/>
        </w:rPr>
        <w:fldChar w:fldCharType="separate"/>
      </w:r>
      <w:r>
        <w:rPr>
          <w:noProof/>
        </w:rPr>
        <w:t>17</w:t>
      </w:r>
      <w:r>
        <w:rPr>
          <w:noProof/>
        </w:rPr>
        <w:fldChar w:fldCharType="end"/>
      </w:r>
    </w:p>
    <w:p w14:paraId="452581A8" w14:textId="70DE3832" w:rsidR="0029216D" w:rsidRDefault="0029216D">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Meta Schema Create</w:t>
      </w:r>
      <w:r>
        <w:rPr>
          <w:noProof/>
        </w:rPr>
        <w:tab/>
      </w:r>
      <w:r>
        <w:rPr>
          <w:noProof/>
        </w:rPr>
        <w:fldChar w:fldCharType="begin" w:fldLock="1"/>
      </w:r>
      <w:r>
        <w:rPr>
          <w:noProof/>
        </w:rPr>
        <w:instrText xml:space="preserve"> PAGEREF _Toc106640641 \h </w:instrText>
      </w:r>
      <w:r>
        <w:rPr>
          <w:noProof/>
        </w:rPr>
      </w:r>
      <w:r>
        <w:rPr>
          <w:noProof/>
        </w:rPr>
        <w:fldChar w:fldCharType="separate"/>
      </w:r>
      <w:r>
        <w:rPr>
          <w:noProof/>
        </w:rPr>
        <w:t>17</w:t>
      </w:r>
      <w:r>
        <w:rPr>
          <w:noProof/>
        </w:rPr>
        <w:fldChar w:fldCharType="end"/>
      </w:r>
    </w:p>
    <w:p w14:paraId="4AEBE4D8" w14:textId="1408274A" w:rsidR="0029216D" w:rsidRDefault="0029216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_Toc106640642 \h </w:instrText>
      </w:r>
      <w:r>
        <w:rPr>
          <w:noProof/>
        </w:rPr>
      </w:r>
      <w:r>
        <w:rPr>
          <w:noProof/>
        </w:rPr>
        <w:fldChar w:fldCharType="separate"/>
      </w:r>
      <w:r>
        <w:rPr>
          <w:noProof/>
        </w:rPr>
        <w:t>18</w:t>
      </w:r>
      <w:r>
        <w:rPr>
          <w:noProof/>
        </w:rPr>
        <w:fldChar w:fldCharType="end"/>
      </w:r>
    </w:p>
    <w:p w14:paraId="56B71200" w14:textId="462F4C9D" w:rsidR="0029216D" w:rsidRDefault="0029216D">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_Toc106640643 \h </w:instrText>
      </w:r>
      <w:r>
        <w:rPr>
          <w:noProof/>
        </w:rPr>
      </w:r>
      <w:r>
        <w:rPr>
          <w:noProof/>
        </w:rPr>
        <w:fldChar w:fldCharType="separate"/>
      </w:r>
      <w:r>
        <w:rPr>
          <w:noProof/>
        </w:rPr>
        <w:t>18</w:t>
      </w:r>
      <w:r>
        <w:rPr>
          <w:noProof/>
        </w:rPr>
        <w:fldChar w:fldCharType="end"/>
      </w:r>
    </w:p>
    <w:p w14:paraId="483A7A8B" w14:textId="68EB7C34" w:rsidR="0029216D" w:rsidRDefault="0029216D">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Record Update</w:t>
      </w:r>
      <w:r>
        <w:rPr>
          <w:noProof/>
        </w:rPr>
        <w:tab/>
      </w:r>
      <w:r>
        <w:rPr>
          <w:noProof/>
        </w:rPr>
        <w:fldChar w:fldCharType="begin" w:fldLock="1"/>
      </w:r>
      <w:r>
        <w:rPr>
          <w:noProof/>
        </w:rPr>
        <w:instrText xml:space="preserve"> PAGEREF _Toc106640644 \h </w:instrText>
      </w:r>
      <w:r>
        <w:rPr>
          <w:noProof/>
        </w:rPr>
      </w:r>
      <w:r>
        <w:rPr>
          <w:noProof/>
        </w:rPr>
        <w:fldChar w:fldCharType="separate"/>
      </w:r>
      <w:r>
        <w:rPr>
          <w:noProof/>
        </w:rPr>
        <w:t>18</w:t>
      </w:r>
      <w:r>
        <w:rPr>
          <w:noProof/>
        </w:rPr>
        <w:fldChar w:fldCharType="end"/>
      </w:r>
    </w:p>
    <w:p w14:paraId="067BF998" w14:textId="4EED52F0" w:rsidR="0029216D" w:rsidRDefault="0029216D">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Block Update</w:t>
      </w:r>
      <w:r>
        <w:rPr>
          <w:noProof/>
        </w:rPr>
        <w:tab/>
      </w:r>
      <w:r>
        <w:rPr>
          <w:noProof/>
        </w:rPr>
        <w:fldChar w:fldCharType="begin" w:fldLock="1"/>
      </w:r>
      <w:r>
        <w:rPr>
          <w:noProof/>
        </w:rPr>
        <w:instrText xml:space="preserve"> PAGEREF _Toc106640645 \h </w:instrText>
      </w:r>
      <w:r>
        <w:rPr>
          <w:noProof/>
        </w:rPr>
      </w:r>
      <w:r>
        <w:rPr>
          <w:noProof/>
        </w:rPr>
        <w:fldChar w:fldCharType="separate"/>
      </w:r>
      <w:r>
        <w:rPr>
          <w:noProof/>
        </w:rPr>
        <w:t>19</w:t>
      </w:r>
      <w:r>
        <w:rPr>
          <w:noProof/>
        </w:rPr>
        <w:fldChar w:fldCharType="end"/>
      </w:r>
    </w:p>
    <w:p w14:paraId="5D23008D" w14:textId="46043069" w:rsidR="0029216D" w:rsidRDefault="0029216D">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Meta Update</w:t>
      </w:r>
      <w:r>
        <w:rPr>
          <w:noProof/>
        </w:rPr>
        <w:tab/>
      </w:r>
      <w:r>
        <w:rPr>
          <w:noProof/>
        </w:rPr>
        <w:fldChar w:fldCharType="begin" w:fldLock="1"/>
      </w:r>
      <w:r>
        <w:rPr>
          <w:noProof/>
        </w:rPr>
        <w:instrText xml:space="preserve"> PAGEREF _Toc106640646 \h </w:instrText>
      </w:r>
      <w:r>
        <w:rPr>
          <w:noProof/>
        </w:rPr>
      </w:r>
      <w:r>
        <w:rPr>
          <w:noProof/>
        </w:rPr>
        <w:fldChar w:fldCharType="separate"/>
      </w:r>
      <w:r>
        <w:rPr>
          <w:noProof/>
        </w:rPr>
        <w:t>20</w:t>
      </w:r>
      <w:r>
        <w:rPr>
          <w:noProof/>
        </w:rPr>
        <w:fldChar w:fldCharType="end"/>
      </w:r>
    </w:p>
    <w:p w14:paraId="22D9143D" w14:textId="53EE6D13" w:rsidR="0029216D" w:rsidRDefault="0029216D">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Subscription Notification Update</w:t>
      </w:r>
      <w:r>
        <w:rPr>
          <w:noProof/>
        </w:rPr>
        <w:tab/>
      </w:r>
      <w:r>
        <w:rPr>
          <w:noProof/>
        </w:rPr>
        <w:fldChar w:fldCharType="begin" w:fldLock="1"/>
      </w:r>
      <w:r>
        <w:rPr>
          <w:noProof/>
        </w:rPr>
        <w:instrText xml:space="preserve"> PAGEREF _Toc106640647 \h </w:instrText>
      </w:r>
      <w:r>
        <w:rPr>
          <w:noProof/>
        </w:rPr>
      </w:r>
      <w:r>
        <w:rPr>
          <w:noProof/>
        </w:rPr>
        <w:fldChar w:fldCharType="separate"/>
      </w:r>
      <w:r>
        <w:rPr>
          <w:noProof/>
        </w:rPr>
        <w:t>20</w:t>
      </w:r>
      <w:r>
        <w:rPr>
          <w:noProof/>
        </w:rPr>
        <w:fldChar w:fldCharType="end"/>
      </w:r>
    </w:p>
    <w:p w14:paraId="7CEA3B07" w14:textId="6DDD9915" w:rsidR="0029216D" w:rsidRDefault="0029216D">
      <w:pPr>
        <w:pStyle w:val="TOC5"/>
        <w:rPr>
          <w:rFonts w:asciiTheme="minorHAnsi" w:eastAsiaTheme="minorEastAsia" w:hAnsiTheme="minorHAnsi" w:cstheme="minorBidi"/>
          <w:noProof/>
          <w:sz w:val="22"/>
          <w:szCs w:val="22"/>
          <w:lang w:eastAsia="en-GB"/>
        </w:rPr>
      </w:pPr>
      <w:r>
        <w:rPr>
          <w:noProof/>
        </w:rPr>
        <w:t>5.2.2.4.6</w:t>
      </w:r>
      <w:r>
        <w:rPr>
          <w:rFonts w:asciiTheme="minorHAnsi" w:eastAsiaTheme="minorEastAsia" w:hAnsiTheme="minorHAnsi" w:cstheme="minorBidi"/>
          <w:noProof/>
          <w:sz w:val="22"/>
          <w:szCs w:val="22"/>
          <w:lang w:eastAsia="en-GB"/>
        </w:rPr>
        <w:tab/>
      </w:r>
      <w:r>
        <w:rPr>
          <w:noProof/>
        </w:rPr>
        <w:t>Subscription Notification Update using PUT</w:t>
      </w:r>
      <w:r>
        <w:rPr>
          <w:noProof/>
        </w:rPr>
        <w:tab/>
      </w:r>
      <w:r>
        <w:rPr>
          <w:noProof/>
        </w:rPr>
        <w:fldChar w:fldCharType="begin" w:fldLock="1"/>
      </w:r>
      <w:r>
        <w:rPr>
          <w:noProof/>
        </w:rPr>
        <w:instrText xml:space="preserve"> PAGEREF _Toc106640648 \h </w:instrText>
      </w:r>
      <w:r>
        <w:rPr>
          <w:noProof/>
        </w:rPr>
      </w:r>
      <w:r>
        <w:rPr>
          <w:noProof/>
        </w:rPr>
        <w:fldChar w:fldCharType="separate"/>
      </w:r>
      <w:r>
        <w:rPr>
          <w:noProof/>
        </w:rPr>
        <w:t>21</w:t>
      </w:r>
      <w:r>
        <w:rPr>
          <w:noProof/>
        </w:rPr>
        <w:fldChar w:fldCharType="end"/>
      </w:r>
    </w:p>
    <w:p w14:paraId="40E777B3" w14:textId="333E5763" w:rsidR="0029216D" w:rsidRDefault="0029216D">
      <w:pPr>
        <w:pStyle w:val="TOC5"/>
        <w:rPr>
          <w:rFonts w:asciiTheme="minorHAnsi" w:eastAsiaTheme="minorEastAsia" w:hAnsiTheme="minorHAnsi" w:cstheme="minorBidi"/>
          <w:noProof/>
          <w:sz w:val="22"/>
          <w:szCs w:val="22"/>
          <w:lang w:eastAsia="en-GB"/>
        </w:rPr>
      </w:pPr>
      <w:r>
        <w:rPr>
          <w:noProof/>
        </w:rPr>
        <w:t>5.2.2.4.7</w:t>
      </w:r>
      <w:r>
        <w:rPr>
          <w:rFonts w:asciiTheme="minorHAnsi" w:eastAsiaTheme="minorEastAsia" w:hAnsiTheme="minorHAnsi" w:cstheme="minorBidi"/>
          <w:noProof/>
          <w:sz w:val="22"/>
          <w:szCs w:val="22"/>
          <w:lang w:eastAsia="en-GB"/>
        </w:rPr>
        <w:tab/>
      </w:r>
      <w:r>
        <w:rPr>
          <w:noProof/>
        </w:rPr>
        <w:t>Meta Schema Update</w:t>
      </w:r>
      <w:r>
        <w:rPr>
          <w:noProof/>
        </w:rPr>
        <w:tab/>
      </w:r>
      <w:r>
        <w:rPr>
          <w:noProof/>
        </w:rPr>
        <w:fldChar w:fldCharType="begin" w:fldLock="1"/>
      </w:r>
      <w:r>
        <w:rPr>
          <w:noProof/>
        </w:rPr>
        <w:instrText xml:space="preserve"> PAGEREF _Toc106640649 \h </w:instrText>
      </w:r>
      <w:r>
        <w:rPr>
          <w:noProof/>
        </w:rPr>
      </w:r>
      <w:r>
        <w:rPr>
          <w:noProof/>
        </w:rPr>
        <w:fldChar w:fldCharType="separate"/>
      </w:r>
      <w:r>
        <w:rPr>
          <w:noProof/>
        </w:rPr>
        <w:t>21</w:t>
      </w:r>
      <w:r>
        <w:rPr>
          <w:noProof/>
        </w:rPr>
        <w:fldChar w:fldCharType="end"/>
      </w:r>
    </w:p>
    <w:p w14:paraId="0AE7E71F" w14:textId="60AF5C54" w:rsidR="0029216D" w:rsidRDefault="0029216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_Toc106640650 \h </w:instrText>
      </w:r>
      <w:r>
        <w:rPr>
          <w:noProof/>
        </w:rPr>
      </w:r>
      <w:r>
        <w:rPr>
          <w:noProof/>
        </w:rPr>
        <w:fldChar w:fldCharType="separate"/>
      </w:r>
      <w:r>
        <w:rPr>
          <w:noProof/>
        </w:rPr>
        <w:t>22</w:t>
      </w:r>
      <w:r>
        <w:rPr>
          <w:noProof/>
        </w:rPr>
        <w:fldChar w:fldCharType="end"/>
      </w:r>
    </w:p>
    <w:p w14:paraId="7D9A429C" w14:textId="212D26E0" w:rsidR="0029216D" w:rsidRDefault="0029216D">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_Toc106640651 \h </w:instrText>
      </w:r>
      <w:r>
        <w:rPr>
          <w:noProof/>
        </w:rPr>
      </w:r>
      <w:r>
        <w:rPr>
          <w:noProof/>
        </w:rPr>
        <w:fldChar w:fldCharType="separate"/>
      </w:r>
      <w:r>
        <w:rPr>
          <w:noProof/>
        </w:rPr>
        <w:t>22</w:t>
      </w:r>
      <w:r>
        <w:rPr>
          <w:noProof/>
        </w:rPr>
        <w:fldChar w:fldCharType="end"/>
      </w:r>
    </w:p>
    <w:p w14:paraId="21FA5D46" w14:textId="02B734BC" w:rsidR="0029216D" w:rsidRDefault="0029216D">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Record Delete</w:t>
      </w:r>
      <w:r>
        <w:rPr>
          <w:noProof/>
        </w:rPr>
        <w:tab/>
      </w:r>
      <w:r>
        <w:rPr>
          <w:noProof/>
        </w:rPr>
        <w:fldChar w:fldCharType="begin" w:fldLock="1"/>
      </w:r>
      <w:r>
        <w:rPr>
          <w:noProof/>
        </w:rPr>
        <w:instrText xml:space="preserve"> PAGEREF _Toc106640652 \h </w:instrText>
      </w:r>
      <w:r>
        <w:rPr>
          <w:noProof/>
        </w:rPr>
      </w:r>
      <w:r>
        <w:rPr>
          <w:noProof/>
        </w:rPr>
        <w:fldChar w:fldCharType="separate"/>
      </w:r>
      <w:r>
        <w:rPr>
          <w:noProof/>
        </w:rPr>
        <w:t>22</w:t>
      </w:r>
      <w:r>
        <w:rPr>
          <w:noProof/>
        </w:rPr>
        <w:fldChar w:fldCharType="end"/>
      </w:r>
    </w:p>
    <w:p w14:paraId="1CD910FC" w14:textId="6A232EBA" w:rsidR="0029216D" w:rsidRDefault="0029216D">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Block Delete</w:t>
      </w:r>
      <w:r>
        <w:rPr>
          <w:noProof/>
        </w:rPr>
        <w:tab/>
      </w:r>
      <w:r>
        <w:rPr>
          <w:noProof/>
        </w:rPr>
        <w:fldChar w:fldCharType="begin" w:fldLock="1"/>
      </w:r>
      <w:r>
        <w:rPr>
          <w:noProof/>
        </w:rPr>
        <w:instrText xml:space="preserve"> PAGEREF _Toc106640653 \h </w:instrText>
      </w:r>
      <w:r>
        <w:rPr>
          <w:noProof/>
        </w:rPr>
      </w:r>
      <w:r>
        <w:rPr>
          <w:noProof/>
        </w:rPr>
        <w:fldChar w:fldCharType="separate"/>
      </w:r>
      <w:r>
        <w:rPr>
          <w:noProof/>
        </w:rPr>
        <w:t>23</w:t>
      </w:r>
      <w:r>
        <w:rPr>
          <w:noProof/>
        </w:rPr>
        <w:fldChar w:fldCharType="end"/>
      </w:r>
    </w:p>
    <w:p w14:paraId="4E6D631F" w14:textId="50F36978" w:rsidR="0029216D" w:rsidRDefault="0029216D">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Meta Schema Delete</w:t>
      </w:r>
      <w:r>
        <w:rPr>
          <w:noProof/>
        </w:rPr>
        <w:tab/>
      </w:r>
      <w:r>
        <w:rPr>
          <w:noProof/>
        </w:rPr>
        <w:fldChar w:fldCharType="begin" w:fldLock="1"/>
      </w:r>
      <w:r>
        <w:rPr>
          <w:noProof/>
        </w:rPr>
        <w:instrText xml:space="preserve"> PAGEREF _Toc106640654 \h </w:instrText>
      </w:r>
      <w:r>
        <w:rPr>
          <w:noProof/>
        </w:rPr>
      </w:r>
      <w:r>
        <w:rPr>
          <w:noProof/>
        </w:rPr>
        <w:fldChar w:fldCharType="separate"/>
      </w:r>
      <w:r>
        <w:rPr>
          <w:noProof/>
        </w:rPr>
        <w:t>24</w:t>
      </w:r>
      <w:r>
        <w:rPr>
          <w:noProof/>
        </w:rPr>
        <w:fldChar w:fldCharType="end"/>
      </w:r>
    </w:p>
    <w:p w14:paraId="5580725A" w14:textId="599502B1" w:rsidR="0029216D" w:rsidRDefault="0029216D">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Bulk Records Delete</w:t>
      </w:r>
      <w:r>
        <w:rPr>
          <w:noProof/>
        </w:rPr>
        <w:tab/>
      </w:r>
      <w:r>
        <w:rPr>
          <w:noProof/>
        </w:rPr>
        <w:fldChar w:fldCharType="begin" w:fldLock="1"/>
      </w:r>
      <w:r>
        <w:rPr>
          <w:noProof/>
        </w:rPr>
        <w:instrText xml:space="preserve"> PAGEREF _Toc106640655 \h </w:instrText>
      </w:r>
      <w:r>
        <w:rPr>
          <w:noProof/>
        </w:rPr>
      </w:r>
      <w:r>
        <w:rPr>
          <w:noProof/>
        </w:rPr>
        <w:fldChar w:fldCharType="separate"/>
      </w:r>
      <w:r>
        <w:rPr>
          <w:noProof/>
        </w:rPr>
        <w:t>24</w:t>
      </w:r>
      <w:r>
        <w:rPr>
          <w:noProof/>
        </w:rPr>
        <w:fldChar w:fldCharType="end"/>
      </w:r>
    </w:p>
    <w:p w14:paraId="3BAFDB96" w14:textId="659A6263" w:rsidR="0029216D" w:rsidRDefault="0029216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_Toc106640656 \h </w:instrText>
      </w:r>
      <w:r>
        <w:rPr>
          <w:noProof/>
        </w:rPr>
      </w:r>
      <w:r>
        <w:rPr>
          <w:noProof/>
        </w:rPr>
        <w:fldChar w:fldCharType="separate"/>
      </w:r>
      <w:r>
        <w:rPr>
          <w:noProof/>
        </w:rPr>
        <w:t>25</w:t>
      </w:r>
      <w:r>
        <w:rPr>
          <w:noProof/>
        </w:rPr>
        <w:fldChar w:fldCharType="end"/>
      </w:r>
    </w:p>
    <w:p w14:paraId="6487CAC1" w14:textId="573FC8E6" w:rsidR="0029216D" w:rsidRDefault="0029216D">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_Toc106640657 \h </w:instrText>
      </w:r>
      <w:r>
        <w:rPr>
          <w:noProof/>
        </w:rPr>
      </w:r>
      <w:r>
        <w:rPr>
          <w:noProof/>
        </w:rPr>
        <w:fldChar w:fldCharType="separate"/>
      </w:r>
      <w:r>
        <w:rPr>
          <w:noProof/>
        </w:rPr>
        <w:t>25</w:t>
      </w:r>
      <w:r>
        <w:rPr>
          <w:noProof/>
        </w:rPr>
        <w:fldChar w:fldCharType="end"/>
      </w:r>
    </w:p>
    <w:p w14:paraId="487A2FF8" w14:textId="7B249A4F" w:rsidR="0029216D" w:rsidRDefault="0029216D">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Record Expiry Notify</w:t>
      </w:r>
      <w:r>
        <w:rPr>
          <w:noProof/>
        </w:rPr>
        <w:tab/>
      </w:r>
      <w:r>
        <w:rPr>
          <w:noProof/>
        </w:rPr>
        <w:fldChar w:fldCharType="begin" w:fldLock="1"/>
      </w:r>
      <w:r>
        <w:rPr>
          <w:noProof/>
        </w:rPr>
        <w:instrText xml:space="preserve"> PAGEREF _Toc106640658 \h </w:instrText>
      </w:r>
      <w:r>
        <w:rPr>
          <w:noProof/>
        </w:rPr>
      </w:r>
      <w:r>
        <w:rPr>
          <w:noProof/>
        </w:rPr>
        <w:fldChar w:fldCharType="separate"/>
      </w:r>
      <w:r>
        <w:rPr>
          <w:noProof/>
        </w:rPr>
        <w:t>25</w:t>
      </w:r>
      <w:r>
        <w:rPr>
          <w:noProof/>
        </w:rPr>
        <w:fldChar w:fldCharType="end"/>
      </w:r>
    </w:p>
    <w:p w14:paraId="128F1F7A" w14:textId="4256BCD2" w:rsidR="0029216D" w:rsidRDefault="0029216D">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_Toc106640659 \h </w:instrText>
      </w:r>
      <w:r>
        <w:rPr>
          <w:noProof/>
        </w:rPr>
      </w:r>
      <w:r>
        <w:rPr>
          <w:noProof/>
        </w:rPr>
        <w:fldChar w:fldCharType="separate"/>
      </w:r>
      <w:r>
        <w:rPr>
          <w:noProof/>
        </w:rPr>
        <w:t>26</w:t>
      </w:r>
      <w:r>
        <w:rPr>
          <w:noProof/>
        </w:rPr>
        <w:fldChar w:fldCharType="end"/>
      </w:r>
    </w:p>
    <w:p w14:paraId="17B751C1" w14:textId="428242A2" w:rsidR="0029216D" w:rsidRDefault="0029216D">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_Toc106640660 \h </w:instrText>
      </w:r>
      <w:r>
        <w:rPr>
          <w:noProof/>
        </w:rPr>
      </w:r>
      <w:r>
        <w:rPr>
          <w:noProof/>
        </w:rPr>
        <w:fldChar w:fldCharType="separate"/>
      </w:r>
      <w:r>
        <w:rPr>
          <w:noProof/>
        </w:rPr>
        <w:t>26</w:t>
      </w:r>
      <w:r>
        <w:rPr>
          <w:noProof/>
        </w:rPr>
        <w:fldChar w:fldCharType="end"/>
      </w:r>
    </w:p>
    <w:p w14:paraId="6EC8290F" w14:textId="2B5FA7E8" w:rsidR="0029216D" w:rsidRDefault="0029216D">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_Toc106640661 \h </w:instrText>
      </w:r>
      <w:r>
        <w:rPr>
          <w:noProof/>
        </w:rPr>
      </w:r>
      <w:r>
        <w:rPr>
          <w:noProof/>
        </w:rPr>
        <w:fldChar w:fldCharType="separate"/>
      </w:r>
      <w:r>
        <w:rPr>
          <w:noProof/>
        </w:rPr>
        <w:t>26</w:t>
      </w:r>
      <w:r>
        <w:rPr>
          <w:noProof/>
        </w:rPr>
        <w:fldChar w:fldCharType="end"/>
      </w:r>
    </w:p>
    <w:p w14:paraId="0FDC1D63" w14:textId="6C12E176" w:rsidR="0029216D" w:rsidRDefault="0029216D">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_Toc106640662 \h </w:instrText>
      </w:r>
      <w:r>
        <w:rPr>
          <w:noProof/>
        </w:rPr>
      </w:r>
      <w:r>
        <w:rPr>
          <w:noProof/>
        </w:rPr>
        <w:fldChar w:fldCharType="separate"/>
      </w:r>
      <w:r>
        <w:rPr>
          <w:noProof/>
        </w:rPr>
        <w:t>26</w:t>
      </w:r>
      <w:r>
        <w:rPr>
          <w:noProof/>
        </w:rPr>
        <w:fldChar w:fldCharType="end"/>
      </w:r>
    </w:p>
    <w:p w14:paraId="0A60190A" w14:textId="6EB3BD26" w:rsidR="0029216D" w:rsidRDefault="0029216D">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_Toc106640663 \h </w:instrText>
      </w:r>
      <w:r>
        <w:rPr>
          <w:noProof/>
        </w:rPr>
      </w:r>
      <w:r>
        <w:rPr>
          <w:noProof/>
        </w:rPr>
        <w:fldChar w:fldCharType="separate"/>
      </w:r>
      <w:r>
        <w:rPr>
          <w:noProof/>
        </w:rPr>
        <w:t>27</w:t>
      </w:r>
      <w:r>
        <w:rPr>
          <w:noProof/>
        </w:rPr>
        <w:fldChar w:fldCharType="end"/>
      </w:r>
    </w:p>
    <w:p w14:paraId="23AD3F58" w14:textId="192EEBAF" w:rsidR="0029216D" w:rsidRDefault="0029216D">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_Toc106640664 \h </w:instrText>
      </w:r>
      <w:r>
        <w:rPr>
          <w:noProof/>
        </w:rPr>
      </w:r>
      <w:r>
        <w:rPr>
          <w:noProof/>
        </w:rPr>
        <w:fldChar w:fldCharType="separate"/>
      </w:r>
      <w:r>
        <w:rPr>
          <w:noProof/>
        </w:rPr>
        <w:t>27</w:t>
      </w:r>
      <w:r>
        <w:rPr>
          <w:noProof/>
        </w:rPr>
        <w:fldChar w:fldCharType="end"/>
      </w:r>
    </w:p>
    <w:p w14:paraId="4863DAFA" w14:textId="6A567230" w:rsidR="0029216D" w:rsidRDefault="0029216D">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_Toc106640665 \h </w:instrText>
      </w:r>
      <w:r>
        <w:rPr>
          <w:noProof/>
        </w:rPr>
      </w:r>
      <w:r>
        <w:rPr>
          <w:noProof/>
        </w:rPr>
        <w:fldChar w:fldCharType="separate"/>
      </w:r>
      <w:r>
        <w:rPr>
          <w:noProof/>
        </w:rPr>
        <w:t>27</w:t>
      </w:r>
      <w:r>
        <w:rPr>
          <w:noProof/>
        </w:rPr>
        <w:fldChar w:fldCharType="end"/>
      </w:r>
    </w:p>
    <w:p w14:paraId="39D471A7" w14:textId="656FA622" w:rsidR="0029216D" w:rsidRDefault="0029216D">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Unsubscription to notifications of data change</w:t>
      </w:r>
      <w:r>
        <w:rPr>
          <w:noProof/>
        </w:rPr>
        <w:tab/>
      </w:r>
      <w:r>
        <w:rPr>
          <w:noProof/>
        </w:rPr>
        <w:fldChar w:fldCharType="begin" w:fldLock="1"/>
      </w:r>
      <w:r>
        <w:rPr>
          <w:noProof/>
        </w:rPr>
        <w:instrText xml:space="preserve"> PAGEREF _Toc106640666 \h </w:instrText>
      </w:r>
      <w:r>
        <w:rPr>
          <w:noProof/>
        </w:rPr>
      </w:r>
      <w:r>
        <w:rPr>
          <w:noProof/>
        </w:rPr>
        <w:fldChar w:fldCharType="separate"/>
      </w:r>
      <w:r>
        <w:rPr>
          <w:noProof/>
        </w:rPr>
        <w:t>27</w:t>
      </w:r>
      <w:r>
        <w:rPr>
          <w:noProof/>
        </w:rPr>
        <w:fldChar w:fldCharType="end"/>
      </w:r>
    </w:p>
    <w:p w14:paraId="2618DC6D" w14:textId="3E21AACD" w:rsidR="0029216D" w:rsidRDefault="0029216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Nudsf_Timer Service</w:t>
      </w:r>
      <w:r>
        <w:rPr>
          <w:noProof/>
        </w:rPr>
        <w:tab/>
      </w:r>
      <w:r>
        <w:rPr>
          <w:noProof/>
        </w:rPr>
        <w:fldChar w:fldCharType="begin" w:fldLock="1"/>
      </w:r>
      <w:r>
        <w:rPr>
          <w:noProof/>
        </w:rPr>
        <w:instrText xml:space="preserve"> PAGEREF _Toc106640667 \h </w:instrText>
      </w:r>
      <w:r>
        <w:rPr>
          <w:noProof/>
        </w:rPr>
      </w:r>
      <w:r>
        <w:rPr>
          <w:noProof/>
        </w:rPr>
        <w:fldChar w:fldCharType="separate"/>
      </w:r>
      <w:r>
        <w:rPr>
          <w:noProof/>
        </w:rPr>
        <w:t>28</w:t>
      </w:r>
      <w:r>
        <w:rPr>
          <w:noProof/>
        </w:rPr>
        <w:fldChar w:fldCharType="end"/>
      </w:r>
    </w:p>
    <w:p w14:paraId="22CD0363" w14:textId="097A66EA" w:rsidR="0029216D" w:rsidRDefault="0029216D">
      <w:pPr>
        <w:pStyle w:val="TOC3"/>
        <w:rPr>
          <w:rFonts w:asciiTheme="minorHAnsi" w:eastAsiaTheme="minorEastAsia" w:hAnsiTheme="minorHAnsi" w:cstheme="minorBidi"/>
          <w:noProof/>
          <w:sz w:val="22"/>
          <w:szCs w:val="22"/>
          <w:lang w:eastAsia="en-GB"/>
        </w:rPr>
      </w:pPr>
      <w:r>
        <w:rPr>
          <w:noProof/>
        </w:rPr>
        <w:lastRenderedPageBreak/>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_Toc106640668 \h </w:instrText>
      </w:r>
      <w:r>
        <w:rPr>
          <w:noProof/>
        </w:rPr>
      </w:r>
      <w:r>
        <w:rPr>
          <w:noProof/>
        </w:rPr>
        <w:fldChar w:fldCharType="separate"/>
      </w:r>
      <w:r>
        <w:rPr>
          <w:noProof/>
        </w:rPr>
        <w:t>28</w:t>
      </w:r>
      <w:r>
        <w:rPr>
          <w:noProof/>
        </w:rPr>
        <w:fldChar w:fldCharType="end"/>
      </w:r>
    </w:p>
    <w:p w14:paraId="2E07B2E0" w14:textId="2E1AD52F" w:rsidR="0029216D" w:rsidRDefault="0029216D">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_Toc106640669 \h </w:instrText>
      </w:r>
      <w:r>
        <w:rPr>
          <w:noProof/>
        </w:rPr>
      </w:r>
      <w:r>
        <w:rPr>
          <w:noProof/>
        </w:rPr>
        <w:fldChar w:fldCharType="separate"/>
      </w:r>
      <w:r>
        <w:rPr>
          <w:noProof/>
        </w:rPr>
        <w:t>28</w:t>
      </w:r>
      <w:r>
        <w:rPr>
          <w:noProof/>
        </w:rPr>
        <w:fldChar w:fldCharType="end"/>
      </w:r>
    </w:p>
    <w:p w14:paraId="786600E8" w14:textId="42B4851F" w:rsidR="0029216D" w:rsidRDefault="0029216D">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_Toc106640670 \h </w:instrText>
      </w:r>
      <w:r>
        <w:rPr>
          <w:noProof/>
        </w:rPr>
      </w:r>
      <w:r>
        <w:rPr>
          <w:noProof/>
        </w:rPr>
        <w:fldChar w:fldCharType="separate"/>
      </w:r>
      <w:r>
        <w:rPr>
          <w:noProof/>
        </w:rPr>
        <w:t>28</w:t>
      </w:r>
      <w:r>
        <w:rPr>
          <w:noProof/>
        </w:rPr>
        <w:fldChar w:fldCharType="end"/>
      </w:r>
    </w:p>
    <w:p w14:paraId="7C3DB3B2" w14:textId="26C2F5E6" w:rsidR="0029216D" w:rsidRDefault="0029216D">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Start</w:t>
      </w:r>
      <w:r>
        <w:rPr>
          <w:noProof/>
        </w:rPr>
        <w:tab/>
      </w:r>
      <w:r>
        <w:rPr>
          <w:noProof/>
        </w:rPr>
        <w:fldChar w:fldCharType="begin" w:fldLock="1"/>
      </w:r>
      <w:r>
        <w:rPr>
          <w:noProof/>
        </w:rPr>
        <w:instrText xml:space="preserve"> PAGEREF _Toc106640671 \h </w:instrText>
      </w:r>
      <w:r>
        <w:rPr>
          <w:noProof/>
        </w:rPr>
      </w:r>
      <w:r>
        <w:rPr>
          <w:noProof/>
        </w:rPr>
        <w:fldChar w:fldCharType="separate"/>
      </w:r>
      <w:r>
        <w:rPr>
          <w:noProof/>
        </w:rPr>
        <w:t>29</w:t>
      </w:r>
      <w:r>
        <w:rPr>
          <w:noProof/>
        </w:rPr>
        <w:fldChar w:fldCharType="end"/>
      </w:r>
    </w:p>
    <w:p w14:paraId="6623B7C3" w14:textId="50A4CF2D" w:rsidR="0029216D" w:rsidRDefault="0029216D">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_Toc106640672 \h </w:instrText>
      </w:r>
      <w:r>
        <w:rPr>
          <w:noProof/>
        </w:rPr>
      </w:r>
      <w:r>
        <w:rPr>
          <w:noProof/>
        </w:rPr>
        <w:fldChar w:fldCharType="separate"/>
      </w:r>
      <w:r>
        <w:rPr>
          <w:noProof/>
        </w:rPr>
        <w:t>29</w:t>
      </w:r>
      <w:r>
        <w:rPr>
          <w:noProof/>
        </w:rPr>
        <w:fldChar w:fldCharType="end"/>
      </w:r>
    </w:p>
    <w:p w14:paraId="034D96AD" w14:textId="38B06882" w:rsidR="0029216D" w:rsidRDefault="0029216D">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Timer Start</w:t>
      </w:r>
      <w:r>
        <w:rPr>
          <w:noProof/>
        </w:rPr>
        <w:tab/>
      </w:r>
      <w:r>
        <w:rPr>
          <w:noProof/>
        </w:rPr>
        <w:fldChar w:fldCharType="begin" w:fldLock="1"/>
      </w:r>
      <w:r>
        <w:rPr>
          <w:noProof/>
        </w:rPr>
        <w:instrText xml:space="preserve"> PAGEREF _Toc106640673 \h </w:instrText>
      </w:r>
      <w:r>
        <w:rPr>
          <w:noProof/>
        </w:rPr>
      </w:r>
      <w:r>
        <w:rPr>
          <w:noProof/>
        </w:rPr>
        <w:fldChar w:fldCharType="separate"/>
      </w:r>
      <w:r>
        <w:rPr>
          <w:noProof/>
        </w:rPr>
        <w:t>29</w:t>
      </w:r>
      <w:r>
        <w:rPr>
          <w:noProof/>
        </w:rPr>
        <w:fldChar w:fldCharType="end"/>
      </w:r>
    </w:p>
    <w:p w14:paraId="529A0E5D" w14:textId="7040CDF1" w:rsidR="0029216D" w:rsidRDefault="0029216D">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_Toc106640674 \h </w:instrText>
      </w:r>
      <w:r>
        <w:rPr>
          <w:noProof/>
        </w:rPr>
      </w:r>
      <w:r>
        <w:rPr>
          <w:noProof/>
        </w:rPr>
        <w:fldChar w:fldCharType="separate"/>
      </w:r>
      <w:r>
        <w:rPr>
          <w:noProof/>
        </w:rPr>
        <w:t>29</w:t>
      </w:r>
      <w:r>
        <w:rPr>
          <w:noProof/>
        </w:rPr>
        <w:fldChar w:fldCharType="end"/>
      </w:r>
    </w:p>
    <w:p w14:paraId="7B25E35F" w14:textId="569DAAB1" w:rsidR="0029216D" w:rsidRDefault="0029216D">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_Toc106640675 \h </w:instrText>
      </w:r>
      <w:r>
        <w:rPr>
          <w:noProof/>
        </w:rPr>
      </w:r>
      <w:r>
        <w:rPr>
          <w:noProof/>
        </w:rPr>
        <w:fldChar w:fldCharType="separate"/>
      </w:r>
      <w:r>
        <w:rPr>
          <w:noProof/>
        </w:rPr>
        <w:t>29</w:t>
      </w:r>
      <w:r>
        <w:rPr>
          <w:noProof/>
        </w:rPr>
        <w:fldChar w:fldCharType="end"/>
      </w:r>
    </w:p>
    <w:p w14:paraId="77909F55" w14:textId="698A6200" w:rsidR="0029216D" w:rsidRDefault="0029216D">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Timer Update</w:t>
      </w:r>
      <w:r>
        <w:rPr>
          <w:noProof/>
        </w:rPr>
        <w:tab/>
      </w:r>
      <w:r>
        <w:rPr>
          <w:noProof/>
        </w:rPr>
        <w:fldChar w:fldCharType="begin" w:fldLock="1"/>
      </w:r>
      <w:r>
        <w:rPr>
          <w:noProof/>
        </w:rPr>
        <w:instrText xml:space="preserve"> PAGEREF _Toc106640676 \h </w:instrText>
      </w:r>
      <w:r>
        <w:rPr>
          <w:noProof/>
        </w:rPr>
      </w:r>
      <w:r>
        <w:rPr>
          <w:noProof/>
        </w:rPr>
        <w:fldChar w:fldCharType="separate"/>
      </w:r>
      <w:r>
        <w:rPr>
          <w:noProof/>
        </w:rPr>
        <w:t>29</w:t>
      </w:r>
      <w:r>
        <w:rPr>
          <w:noProof/>
        </w:rPr>
        <w:fldChar w:fldCharType="end"/>
      </w:r>
    </w:p>
    <w:p w14:paraId="023D6868" w14:textId="4BC27960" w:rsidR="0029216D" w:rsidRDefault="0029216D">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Stop</w:t>
      </w:r>
      <w:r>
        <w:rPr>
          <w:noProof/>
        </w:rPr>
        <w:tab/>
      </w:r>
      <w:r>
        <w:rPr>
          <w:noProof/>
        </w:rPr>
        <w:fldChar w:fldCharType="begin" w:fldLock="1"/>
      </w:r>
      <w:r>
        <w:rPr>
          <w:noProof/>
        </w:rPr>
        <w:instrText xml:space="preserve"> PAGEREF _Toc106640677 \h </w:instrText>
      </w:r>
      <w:r>
        <w:rPr>
          <w:noProof/>
        </w:rPr>
      </w:r>
      <w:r>
        <w:rPr>
          <w:noProof/>
        </w:rPr>
        <w:fldChar w:fldCharType="separate"/>
      </w:r>
      <w:r>
        <w:rPr>
          <w:noProof/>
        </w:rPr>
        <w:t>30</w:t>
      </w:r>
      <w:r>
        <w:rPr>
          <w:noProof/>
        </w:rPr>
        <w:fldChar w:fldCharType="end"/>
      </w:r>
    </w:p>
    <w:p w14:paraId="08DB203F" w14:textId="2A281947" w:rsidR="0029216D" w:rsidRDefault="0029216D">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_Toc106640678 \h </w:instrText>
      </w:r>
      <w:r>
        <w:rPr>
          <w:noProof/>
        </w:rPr>
      </w:r>
      <w:r>
        <w:rPr>
          <w:noProof/>
        </w:rPr>
        <w:fldChar w:fldCharType="separate"/>
      </w:r>
      <w:r>
        <w:rPr>
          <w:noProof/>
        </w:rPr>
        <w:t>30</w:t>
      </w:r>
      <w:r>
        <w:rPr>
          <w:noProof/>
        </w:rPr>
        <w:fldChar w:fldCharType="end"/>
      </w:r>
    </w:p>
    <w:p w14:paraId="5970C8C9" w14:textId="72D5369D" w:rsidR="0029216D" w:rsidRDefault="0029216D">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Single Timer Stop</w:t>
      </w:r>
      <w:r>
        <w:rPr>
          <w:noProof/>
        </w:rPr>
        <w:tab/>
      </w:r>
      <w:r>
        <w:rPr>
          <w:noProof/>
        </w:rPr>
        <w:fldChar w:fldCharType="begin" w:fldLock="1"/>
      </w:r>
      <w:r>
        <w:rPr>
          <w:noProof/>
        </w:rPr>
        <w:instrText xml:space="preserve"> PAGEREF _Toc106640679 \h </w:instrText>
      </w:r>
      <w:r>
        <w:rPr>
          <w:noProof/>
        </w:rPr>
      </w:r>
      <w:r>
        <w:rPr>
          <w:noProof/>
        </w:rPr>
        <w:fldChar w:fldCharType="separate"/>
      </w:r>
      <w:r>
        <w:rPr>
          <w:noProof/>
        </w:rPr>
        <w:t>30</w:t>
      </w:r>
      <w:r>
        <w:rPr>
          <w:noProof/>
        </w:rPr>
        <w:fldChar w:fldCharType="end"/>
      </w:r>
    </w:p>
    <w:p w14:paraId="56D3A4D2" w14:textId="7DB83E64" w:rsidR="0029216D" w:rsidRDefault="0029216D">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Multiple Timer Stop</w:t>
      </w:r>
      <w:r>
        <w:rPr>
          <w:noProof/>
        </w:rPr>
        <w:tab/>
      </w:r>
      <w:r>
        <w:rPr>
          <w:noProof/>
        </w:rPr>
        <w:fldChar w:fldCharType="begin" w:fldLock="1"/>
      </w:r>
      <w:r>
        <w:rPr>
          <w:noProof/>
        </w:rPr>
        <w:instrText xml:space="preserve"> PAGEREF _Toc106640680 \h </w:instrText>
      </w:r>
      <w:r>
        <w:rPr>
          <w:noProof/>
        </w:rPr>
      </w:r>
      <w:r>
        <w:rPr>
          <w:noProof/>
        </w:rPr>
        <w:fldChar w:fldCharType="separate"/>
      </w:r>
      <w:r>
        <w:rPr>
          <w:noProof/>
        </w:rPr>
        <w:t>30</w:t>
      </w:r>
      <w:r>
        <w:rPr>
          <w:noProof/>
        </w:rPr>
        <w:fldChar w:fldCharType="end"/>
      </w:r>
    </w:p>
    <w:p w14:paraId="1066E6BB" w14:textId="5CB216A1" w:rsidR="0029216D" w:rsidRDefault="0029216D">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_Toc106640681 \h </w:instrText>
      </w:r>
      <w:r>
        <w:rPr>
          <w:noProof/>
        </w:rPr>
      </w:r>
      <w:r>
        <w:rPr>
          <w:noProof/>
        </w:rPr>
        <w:fldChar w:fldCharType="separate"/>
      </w:r>
      <w:r>
        <w:rPr>
          <w:noProof/>
        </w:rPr>
        <w:t>31</w:t>
      </w:r>
      <w:r>
        <w:rPr>
          <w:noProof/>
        </w:rPr>
        <w:fldChar w:fldCharType="end"/>
      </w:r>
    </w:p>
    <w:p w14:paraId="56AE50A0" w14:textId="67942FFE" w:rsidR="0029216D" w:rsidRDefault="0029216D">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_Toc106640682 \h </w:instrText>
      </w:r>
      <w:r>
        <w:rPr>
          <w:noProof/>
        </w:rPr>
      </w:r>
      <w:r>
        <w:rPr>
          <w:noProof/>
        </w:rPr>
        <w:fldChar w:fldCharType="separate"/>
      </w:r>
      <w:r>
        <w:rPr>
          <w:noProof/>
        </w:rPr>
        <w:t>31</w:t>
      </w:r>
      <w:r>
        <w:rPr>
          <w:noProof/>
        </w:rPr>
        <w:fldChar w:fldCharType="end"/>
      </w:r>
    </w:p>
    <w:p w14:paraId="7857E8E8" w14:textId="0D6F3E64" w:rsidR="0029216D" w:rsidRDefault="0029216D">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Expired Timer Search</w:t>
      </w:r>
      <w:r>
        <w:rPr>
          <w:noProof/>
        </w:rPr>
        <w:tab/>
      </w:r>
      <w:r>
        <w:rPr>
          <w:noProof/>
        </w:rPr>
        <w:fldChar w:fldCharType="begin" w:fldLock="1"/>
      </w:r>
      <w:r>
        <w:rPr>
          <w:noProof/>
        </w:rPr>
        <w:instrText xml:space="preserve"> PAGEREF _Toc106640683 \h </w:instrText>
      </w:r>
      <w:r>
        <w:rPr>
          <w:noProof/>
        </w:rPr>
      </w:r>
      <w:r>
        <w:rPr>
          <w:noProof/>
        </w:rPr>
        <w:fldChar w:fldCharType="separate"/>
      </w:r>
      <w:r>
        <w:rPr>
          <w:noProof/>
        </w:rPr>
        <w:t>31</w:t>
      </w:r>
      <w:r>
        <w:rPr>
          <w:noProof/>
        </w:rPr>
        <w:fldChar w:fldCharType="end"/>
      </w:r>
    </w:p>
    <w:p w14:paraId="5F8F03DD" w14:textId="2F10F464" w:rsidR="0029216D" w:rsidRDefault="0029216D">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Tagged Timer Search</w:t>
      </w:r>
      <w:r>
        <w:rPr>
          <w:noProof/>
        </w:rPr>
        <w:tab/>
      </w:r>
      <w:r>
        <w:rPr>
          <w:noProof/>
        </w:rPr>
        <w:fldChar w:fldCharType="begin" w:fldLock="1"/>
      </w:r>
      <w:r>
        <w:rPr>
          <w:noProof/>
        </w:rPr>
        <w:instrText xml:space="preserve"> PAGEREF _Toc106640684 \h </w:instrText>
      </w:r>
      <w:r>
        <w:rPr>
          <w:noProof/>
        </w:rPr>
      </w:r>
      <w:r>
        <w:rPr>
          <w:noProof/>
        </w:rPr>
        <w:fldChar w:fldCharType="separate"/>
      </w:r>
      <w:r>
        <w:rPr>
          <w:noProof/>
        </w:rPr>
        <w:t>32</w:t>
      </w:r>
      <w:r>
        <w:rPr>
          <w:noProof/>
        </w:rPr>
        <w:fldChar w:fldCharType="end"/>
      </w:r>
    </w:p>
    <w:p w14:paraId="0C943198" w14:textId="2AA2D142" w:rsidR="0029216D" w:rsidRDefault="0029216D">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_Toc106640685 \h </w:instrText>
      </w:r>
      <w:r>
        <w:rPr>
          <w:noProof/>
        </w:rPr>
      </w:r>
      <w:r>
        <w:rPr>
          <w:noProof/>
        </w:rPr>
        <w:fldChar w:fldCharType="separate"/>
      </w:r>
      <w:r>
        <w:rPr>
          <w:noProof/>
        </w:rPr>
        <w:t>32</w:t>
      </w:r>
      <w:r>
        <w:rPr>
          <w:noProof/>
        </w:rPr>
        <w:fldChar w:fldCharType="end"/>
      </w:r>
    </w:p>
    <w:p w14:paraId="2C3F54CF" w14:textId="2363A30C" w:rsidR="0029216D" w:rsidRDefault="0029216D">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_Toc106640686 \h </w:instrText>
      </w:r>
      <w:r>
        <w:rPr>
          <w:noProof/>
        </w:rPr>
      </w:r>
      <w:r>
        <w:rPr>
          <w:noProof/>
        </w:rPr>
        <w:fldChar w:fldCharType="separate"/>
      </w:r>
      <w:r>
        <w:rPr>
          <w:noProof/>
        </w:rPr>
        <w:t>32</w:t>
      </w:r>
      <w:r>
        <w:rPr>
          <w:noProof/>
        </w:rPr>
        <w:fldChar w:fldCharType="end"/>
      </w:r>
    </w:p>
    <w:p w14:paraId="14A552B5" w14:textId="25F8B70B" w:rsidR="0029216D" w:rsidRDefault="0029216D">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Timer Expiry Notify</w:t>
      </w:r>
      <w:r>
        <w:rPr>
          <w:noProof/>
        </w:rPr>
        <w:tab/>
      </w:r>
      <w:r>
        <w:rPr>
          <w:noProof/>
        </w:rPr>
        <w:fldChar w:fldCharType="begin" w:fldLock="1"/>
      </w:r>
      <w:r>
        <w:rPr>
          <w:noProof/>
        </w:rPr>
        <w:instrText xml:space="preserve"> PAGEREF _Toc106640687 \h </w:instrText>
      </w:r>
      <w:r>
        <w:rPr>
          <w:noProof/>
        </w:rPr>
      </w:r>
      <w:r>
        <w:rPr>
          <w:noProof/>
        </w:rPr>
        <w:fldChar w:fldCharType="separate"/>
      </w:r>
      <w:r>
        <w:rPr>
          <w:noProof/>
        </w:rPr>
        <w:t>32</w:t>
      </w:r>
      <w:r>
        <w:rPr>
          <w:noProof/>
        </w:rPr>
        <w:fldChar w:fldCharType="end"/>
      </w:r>
    </w:p>
    <w:p w14:paraId="2562A480" w14:textId="576F8E75" w:rsidR="0029216D" w:rsidRDefault="0029216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_Toc106640688 \h </w:instrText>
      </w:r>
      <w:r>
        <w:rPr>
          <w:noProof/>
        </w:rPr>
      </w:r>
      <w:r>
        <w:rPr>
          <w:noProof/>
        </w:rPr>
        <w:fldChar w:fldCharType="separate"/>
      </w:r>
      <w:r>
        <w:rPr>
          <w:noProof/>
        </w:rPr>
        <w:t>33</w:t>
      </w:r>
      <w:r>
        <w:rPr>
          <w:noProof/>
        </w:rPr>
        <w:fldChar w:fldCharType="end"/>
      </w:r>
    </w:p>
    <w:p w14:paraId="544D858F" w14:textId="2053A4D3" w:rsidR="0029216D" w:rsidRDefault="0029216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Nudsf_DataRepository Service API</w:t>
      </w:r>
      <w:r>
        <w:rPr>
          <w:noProof/>
        </w:rPr>
        <w:tab/>
      </w:r>
      <w:r>
        <w:rPr>
          <w:noProof/>
        </w:rPr>
        <w:fldChar w:fldCharType="begin" w:fldLock="1"/>
      </w:r>
      <w:r>
        <w:rPr>
          <w:noProof/>
        </w:rPr>
        <w:instrText xml:space="preserve"> PAGEREF _Toc106640689 \h </w:instrText>
      </w:r>
      <w:r>
        <w:rPr>
          <w:noProof/>
        </w:rPr>
      </w:r>
      <w:r>
        <w:rPr>
          <w:noProof/>
        </w:rPr>
        <w:fldChar w:fldCharType="separate"/>
      </w:r>
      <w:r>
        <w:rPr>
          <w:noProof/>
        </w:rPr>
        <w:t>33</w:t>
      </w:r>
      <w:r>
        <w:rPr>
          <w:noProof/>
        </w:rPr>
        <w:fldChar w:fldCharType="end"/>
      </w:r>
    </w:p>
    <w:p w14:paraId="3D09AE98" w14:textId="65F104D8" w:rsidR="0029216D" w:rsidRDefault="0029216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_Toc106640690 \h </w:instrText>
      </w:r>
      <w:r>
        <w:rPr>
          <w:noProof/>
        </w:rPr>
      </w:r>
      <w:r>
        <w:rPr>
          <w:noProof/>
        </w:rPr>
        <w:fldChar w:fldCharType="separate"/>
      </w:r>
      <w:r>
        <w:rPr>
          <w:noProof/>
        </w:rPr>
        <w:t>33</w:t>
      </w:r>
      <w:r>
        <w:rPr>
          <w:noProof/>
        </w:rPr>
        <w:fldChar w:fldCharType="end"/>
      </w:r>
    </w:p>
    <w:p w14:paraId="377BC96C" w14:textId="2B5DEC2D" w:rsidR="0029216D" w:rsidRDefault="0029216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_Toc106640691 \h </w:instrText>
      </w:r>
      <w:r>
        <w:rPr>
          <w:noProof/>
        </w:rPr>
      </w:r>
      <w:r>
        <w:rPr>
          <w:noProof/>
        </w:rPr>
        <w:fldChar w:fldCharType="separate"/>
      </w:r>
      <w:r>
        <w:rPr>
          <w:noProof/>
        </w:rPr>
        <w:t>33</w:t>
      </w:r>
      <w:r>
        <w:rPr>
          <w:noProof/>
        </w:rPr>
        <w:fldChar w:fldCharType="end"/>
      </w:r>
    </w:p>
    <w:p w14:paraId="22EB03A9" w14:textId="4ABD34D7" w:rsidR="0029216D" w:rsidRDefault="0029216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_Toc106640692 \h </w:instrText>
      </w:r>
      <w:r>
        <w:rPr>
          <w:noProof/>
        </w:rPr>
      </w:r>
      <w:r>
        <w:rPr>
          <w:noProof/>
        </w:rPr>
        <w:fldChar w:fldCharType="separate"/>
      </w:r>
      <w:r>
        <w:rPr>
          <w:noProof/>
        </w:rPr>
        <w:t>33</w:t>
      </w:r>
      <w:r>
        <w:rPr>
          <w:noProof/>
        </w:rPr>
        <w:fldChar w:fldCharType="end"/>
      </w:r>
    </w:p>
    <w:p w14:paraId="2CF8328D" w14:textId="0542943E" w:rsidR="0029216D" w:rsidRDefault="0029216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_Toc106640693 \h </w:instrText>
      </w:r>
      <w:r>
        <w:rPr>
          <w:noProof/>
        </w:rPr>
      </w:r>
      <w:r>
        <w:rPr>
          <w:noProof/>
        </w:rPr>
        <w:fldChar w:fldCharType="separate"/>
      </w:r>
      <w:r>
        <w:rPr>
          <w:noProof/>
        </w:rPr>
        <w:t>33</w:t>
      </w:r>
      <w:r>
        <w:rPr>
          <w:noProof/>
        </w:rPr>
        <w:fldChar w:fldCharType="end"/>
      </w:r>
    </w:p>
    <w:p w14:paraId="48B821FD" w14:textId="5955D59D" w:rsidR="0029216D" w:rsidRDefault="0029216D">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_Toc106640694 \h </w:instrText>
      </w:r>
      <w:r>
        <w:rPr>
          <w:noProof/>
        </w:rPr>
      </w:r>
      <w:r>
        <w:rPr>
          <w:noProof/>
        </w:rPr>
        <w:fldChar w:fldCharType="separate"/>
      </w:r>
      <w:r>
        <w:rPr>
          <w:noProof/>
        </w:rPr>
        <w:t>33</w:t>
      </w:r>
      <w:r>
        <w:rPr>
          <w:noProof/>
        </w:rPr>
        <w:fldChar w:fldCharType="end"/>
      </w:r>
    </w:p>
    <w:p w14:paraId="5AFCCDC9" w14:textId="67EA3276" w:rsidR="0029216D" w:rsidRDefault="0029216D">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_Toc106640695 \h </w:instrText>
      </w:r>
      <w:r>
        <w:rPr>
          <w:noProof/>
        </w:rPr>
      </w:r>
      <w:r>
        <w:rPr>
          <w:noProof/>
        </w:rPr>
        <w:fldChar w:fldCharType="separate"/>
      </w:r>
      <w:r>
        <w:rPr>
          <w:noProof/>
        </w:rPr>
        <w:t>33</w:t>
      </w:r>
      <w:r>
        <w:rPr>
          <w:noProof/>
        </w:rPr>
        <w:fldChar w:fldCharType="end"/>
      </w:r>
    </w:p>
    <w:p w14:paraId="2F6F80EC" w14:textId="7D171079" w:rsidR="0029216D" w:rsidRDefault="0029216D">
      <w:pPr>
        <w:pStyle w:val="TOC5"/>
        <w:rPr>
          <w:rFonts w:asciiTheme="minorHAnsi" w:eastAsiaTheme="minorEastAsia" w:hAnsiTheme="minorHAnsi" w:cstheme="minorBidi"/>
          <w:noProof/>
          <w:sz w:val="22"/>
          <w:szCs w:val="22"/>
          <w:lang w:eastAsia="en-GB"/>
        </w:rPr>
      </w:pPr>
      <w:r w:rsidRPr="00AF1D06">
        <w:rPr>
          <w:noProof/>
          <w:lang w:val="es-ES"/>
        </w:rPr>
        <w:t>6.1.2.2.3</w:t>
      </w:r>
      <w:r>
        <w:rPr>
          <w:rFonts w:asciiTheme="minorHAnsi" w:eastAsiaTheme="minorEastAsia" w:hAnsiTheme="minorHAnsi" w:cstheme="minorBidi"/>
          <w:noProof/>
          <w:sz w:val="22"/>
          <w:szCs w:val="22"/>
          <w:lang w:eastAsia="en-GB"/>
        </w:rPr>
        <w:tab/>
      </w:r>
      <w:r w:rsidRPr="00AF1D06">
        <w:rPr>
          <w:noProof/>
          <w:lang w:val="es-ES"/>
        </w:rPr>
        <w:t>Cache-Control</w:t>
      </w:r>
      <w:r>
        <w:rPr>
          <w:noProof/>
        </w:rPr>
        <w:tab/>
      </w:r>
      <w:r>
        <w:rPr>
          <w:noProof/>
        </w:rPr>
        <w:fldChar w:fldCharType="begin" w:fldLock="1"/>
      </w:r>
      <w:r>
        <w:rPr>
          <w:noProof/>
        </w:rPr>
        <w:instrText xml:space="preserve"> PAGEREF _Toc106640696 \h </w:instrText>
      </w:r>
      <w:r>
        <w:rPr>
          <w:noProof/>
        </w:rPr>
      </w:r>
      <w:r>
        <w:rPr>
          <w:noProof/>
        </w:rPr>
        <w:fldChar w:fldCharType="separate"/>
      </w:r>
      <w:r>
        <w:rPr>
          <w:noProof/>
        </w:rPr>
        <w:t>34</w:t>
      </w:r>
      <w:r>
        <w:rPr>
          <w:noProof/>
        </w:rPr>
        <w:fldChar w:fldCharType="end"/>
      </w:r>
    </w:p>
    <w:p w14:paraId="63B19C99" w14:textId="6FAD8B2C" w:rsidR="0029216D" w:rsidRDefault="0029216D">
      <w:pPr>
        <w:pStyle w:val="TOC5"/>
        <w:rPr>
          <w:rFonts w:asciiTheme="minorHAnsi" w:eastAsiaTheme="minorEastAsia" w:hAnsiTheme="minorHAnsi" w:cstheme="minorBidi"/>
          <w:noProof/>
          <w:sz w:val="22"/>
          <w:szCs w:val="22"/>
          <w:lang w:eastAsia="en-GB"/>
        </w:rPr>
      </w:pPr>
      <w:r>
        <w:rPr>
          <w:noProof/>
        </w:rPr>
        <w:t>6.1.2.2.4</w:t>
      </w:r>
      <w:r>
        <w:rPr>
          <w:rFonts w:asciiTheme="minorHAnsi" w:eastAsiaTheme="minorEastAsia" w:hAnsiTheme="minorHAnsi" w:cstheme="minorBidi"/>
          <w:noProof/>
          <w:sz w:val="22"/>
          <w:szCs w:val="22"/>
          <w:lang w:eastAsia="en-GB"/>
        </w:rPr>
        <w:tab/>
      </w:r>
      <w:r>
        <w:rPr>
          <w:noProof/>
        </w:rPr>
        <w:t>ETag</w:t>
      </w:r>
      <w:r>
        <w:rPr>
          <w:noProof/>
        </w:rPr>
        <w:tab/>
      </w:r>
      <w:r>
        <w:rPr>
          <w:noProof/>
        </w:rPr>
        <w:fldChar w:fldCharType="begin" w:fldLock="1"/>
      </w:r>
      <w:r>
        <w:rPr>
          <w:noProof/>
        </w:rPr>
        <w:instrText xml:space="preserve"> PAGEREF _Toc106640697 \h </w:instrText>
      </w:r>
      <w:r>
        <w:rPr>
          <w:noProof/>
        </w:rPr>
      </w:r>
      <w:r>
        <w:rPr>
          <w:noProof/>
        </w:rPr>
        <w:fldChar w:fldCharType="separate"/>
      </w:r>
      <w:r>
        <w:rPr>
          <w:noProof/>
        </w:rPr>
        <w:t>34</w:t>
      </w:r>
      <w:r>
        <w:rPr>
          <w:noProof/>
        </w:rPr>
        <w:fldChar w:fldCharType="end"/>
      </w:r>
    </w:p>
    <w:p w14:paraId="2FD182A2" w14:textId="4202C8AC" w:rsidR="0029216D" w:rsidRDefault="0029216D">
      <w:pPr>
        <w:pStyle w:val="TOC5"/>
        <w:rPr>
          <w:rFonts w:asciiTheme="minorHAnsi" w:eastAsiaTheme="minorEastAsia" w:hAnsiTheme="minorHAnsi" w:cstheme="minorBidi"/>
          <w:noProof/>
          <w:sz w:val="22"/>
          <w:szCs w:val="22"/>
          <w:lang w:eastAsia="en-GB"/>
        </w:rPr>
      </w:pPr>
      <w:r>
        <w:rPr>
          <w:noProof/>
        </w:rPr>
        <w:t>6.1.2.2.5</w:t>
      </w:r>
      <w:r>
        <w:rPr>
          <w:rFonts w:asciiTheme="minorHAnsi" w:eastAsiaTheme="minorEastAsia" w:hAnsiTheme="minorHAnsi" w:cstheme="minorBidi"/>
          <w:noProof/>
          <w:sz w:val="22"/>
          <w:szCs w:val="22"/>
          <w:lang w:eastAsia="en-GB"/>
        </w:rPr>
        <w:tab/>
      </w:r>
      <w:r>
        <w:rPr>
          <w:noProof/>
        </w:rPr>
        <w:t>If-None-Match</w:t>
      </w:r>
      <w:r>
        <w:rPr>
          <w:noProof/>
        </w:rPr>
        <w:tab/>
      </w:r>
      <w:r>
        <w:rPr>
          <w:noProof/>
        </w:rPr>
        <w:fldChar w:fldCharType="begin" w:fldLock="1"/>
      </w:r>
      <w:r>
        <w:rPr>
          <w:noProof/>
        </w:rPr>
        <w:instrText xml:space="preserve"> PAGEREF _Toc106640698 \h </w:instrText>
      </w:r>
      <w:r>
        <w:rPr>
          <w:noProof/>
        </w:rPr>
      </w:r>
      <w:r>
        <w:rPr>
          <w:noProof/>
        </w:rPr>
        <w:fldChar w:fldCharType="separate"/>
      </w:r>
      <w:r>
        <w:rPr>
          <w:noProof/>
        </w:rPr>
        <w:t>34</w:t>
      </w:r>
      <w:r>
        <w:rPr>
          <w:noProof/>
        </w:rPr>
        <w:fldChar w:fldCharType="end"/>
      </w:r>
    </w:p>
    <w:p w14:paraId="138D4DA8" w14:textId="195F746A" w:rsidR="0029216D" w:rsidRDefault="0029216D">
      <w:pPr>
        <w:pStyle w:val="TOC5"/>
        <w:rPr>
          <w:rFonts w:asciiTheme="minorHAnsi" w:eastAsiaTheme="minorEastAsia" w:hAnsiTheme="minorHAnsi" w:cstheme="minorBidi"/>
          <w:noProof/>
          <w:sz w:val="22"/>
          <w:szCs w:val="22"/>
          <w:lang w:eastAsia="en-GB"/>
        </w:rPr>
      </w:pPr>
      <w:r>
        <w:rPr>
          <w:noProof/>
        </w:rPr>
        <w:t>6.1.2.2.6</w:t>
      </w:r>
      <w:r>
        <w:rPr>
          <w:rFonts w:asciiTheme="minorHAnsi" w:eastAsiaTheme="minorEastAsia" w:hAnsiTheme="minorHAnsi" w:cstheme="minorBidi"/>
          <w:noProof/>
          <w:sz w:val="22"/>
          <w:szCs w:val="22"/>
          <w:lang w:eastAsia="en-GB"/>
        </w:rPr>
        <w:tab/>
      </w:r>
      <w:r>
        <w:rPr>
          <w:noProof/>
        </w:rPr>
        <w:t>If-Match</w:t>
      </w:r>
      <w:r>
        <w:rPr>
          <w:noProof/>
        </w:rPr>
        <w:tab/>
      </w:r>
      <w:r>
        <w:rPr>
          <w:noProof/>
        </w:rPr>
        <w:fldChar w:fldCharType="begin" w:fldLock="1"/>
      </w:r>
      <w:r>
        <w:rPr>
          <w:noProof/>
        </w:rPr>
        <w:instrText xml:space="preserve"> PAGEREF _Toc106640699 \h </w:instrText>
      </w:r>
      <w:r>
        <w:rPr>
          <w:noProof/>
        </w:rPr>
      </w:r>
      <w:r>
        <w:rPr>
          <w:noProof/>
        </w:rPr>
        <w:fldChar w:fldCharType="separate"/>
      </w:r>
      <w:r>
        <w:rPr>
          <w:noProof/>
        </w:rPr>
        <w:t>34</w:t>
      </w:r>
      <w:r>
        <w:rPr>
          <w:noProof/>
        </w:rPr>
        <w:fldChar w:fldCharType="end"/>
      </w:r>
    </w:p>
    <w:p w14:paraId="2EE8E07A" w14:textId="7F62F712" w:rsidR="0029216D" w:rsidRDefault="0029216D">
      <w:pPr>
        <w:pStyle w:val="TOC5"/>
        <w:rPr>
          <w:rFonts w:asciiTheme="minorHAnsi" w:eastAsiaTheme="minorEastAsia" w:hAnsiTheme="minorHAnsi" w:cstheme="minorBidi"/>
          <w:noProof/>
          <w:sz w:val="22"/>
          <w:szCs w:val="22"/>
          <w:lang w:eastAsia="en-GB"/>
        </w:rPr>
      </w:pPr>
      <w:r>
        <w:rPr>
          <w:noProof/>
        </w:rPr>
        <w:t>6.1.2.2.7</w:t>
      </w:r>
      <w:r>
        <w:rPr>
          <w:rFonts w:asciiTheme="minorHAnsi" w:eastAsiaTheme="minorEastAsia" w:hAnsiTheme="minorHAnsi" w:cstheme="minorBidi"/>
          <w:noProof/>
          <w:sz w:val="22"/>
          <w:szCs w:val="22"/>
          <w:lang w:eastAsia="en-GB"/>
        </w:rPr>
        <w:tab/>
      </w:r>
      <w:r>
        <w:rPr>
          <w:noProof/>
        </w:rPr>
        <w:t>Last-Modified</w:t>
      </w:r>
      <w:r>
        <w:rPr>
          <w:noProof/>
        </w:rPr>
        <w:tab/>
      </w:r>
      <w:r>
        <w:rPr>
          <w:noProof/>
        </w:rPr>
        <w:fldChar w:fldCharType="begin" w:fldLock="1"/>
      </w:r>
      <w:r>
        <w:rPr>
          <w:noProof/>
        </w:rPr>
        <w:instrText xml:space="preserve"> PAGEREF _Toc106640700 \h </w:instrText>
      </w:r>
      <w:r>
        <w:rPr>
          <w:noProof/>
        </w:rPr>
      </w:r>
      <w:r>
        <w:rPr>
          <w:noProof/>
        </w:rPr>
        <w:fldChar w:fldCharType="separate"/>
      </w:r>
      <w:r>
        <w:rPr>
          <w:noProof/>
        </w:rPr>
        <w:t>34</w:t>
      </w:r>
      <w:r>
        <w:rPr>
          <w:noProof/>
        </w:rPr>
        <w:fldChar w:fldCharType="end"/>
      </w:r>
    </w:p>
    <w:p w14:paraId="36F875DF" w14:textId="4420CBE8" w:rsidR="0029216D" w:rsidRDefault="0029216D">
      <w:pPr>
        <w:pStyle w:val="TOC5"/>
        <w:rPr>
          <w:rFonts w:asciiTheme="minorHAnsi" w:eastAsiaTheme="minorEastAsia" w:hAnsiTheme="minorHAnsi" w:cstheme="minorBidi"/>
          <w:noProof/>
          <w:sz w:val="22"/>
          <w:szCs w:val="22"/>
          <w:lang w:eastAsia="en-GB"/>
        </w:rPr>
      </w:pPr>
      <w:r>
        <w:rPr>
          <w:noProof/>
        </w:rPr>
        <w:t>6.1.2.2.8</w:t>
      </w:r>
      <w:r>
        <w:rPr>
          <w:rFonts w:asciiTheme="minorHAnsi" w:eastAsiaTheme="minorEastAsia" w:hAnsiTheme="minorHAnsi" w:cstheme="minorBidi"/>
          <w:noProof/>
          <w:sz w:val="22"/>
          <w:szCs w:val="22"/>
          <w:lang w:eastAsia="en-GB"/>
        </w:rPr>
        <w:tab/>
      </w:r>
      <w:r>
        <w:rPr>
          <w:noProof/>
        </w:rPr>
        <w:t>If-Modified-Since</w:t>
      </w:r>
      <w:r>
        <w:rPr>
          <w:noProof/>
        </w:rPr>
        <w:tab/>
      </w:r>
      <w:r>
        <w:rPr>
          <w:noProof/>
        </w:rPr>
        <w:fldChar w:fldCharType="begin" w:fldLock="1"/>
      </w:r>
      <w:r>
        <w:rPr>
          <w:noProof/>
        </w:rPr>
        <w:instrText xml:space="preserve"> PAGEREF _Toc106640701 \h </w:instrText>
      </w:r>
      <w:r>
        <w:rPr>
          <w:noProof/>
        </w:rPr>
      </w:r>
      <w:r>
        <w:rPr>
          <w:noProof/>
        </w:rPr>
        <w:fldChar w:fldCharType="separate"/>
      </w:r>
      <w:r>
        <w:rPr>
          <w:noProof/>
        </w:rPr>
        <w:t>34</w:t>
      </w:r>
      <w:r>
        <w:rPr>
          <w:noProof/>
        </w:rPr>
        <w:fldChar w:fldCharType="end"/>
      </w:r>
    </w:p>
    <w:p w14:paraId="74CEC5C6" w14:textId="38123BBF" w:rsidR="0029216D" w:rsidRDefault="0029216D">
      <w:pPr>
        <w:pStyle w:val="TOC5"/>
        <w:rPr>
          <w:rFonts w:asciiTheme="minorHAnsi" w:eastAsiaTheme="minorEastAsia" w:hAnsiTheme="minorHAnsi" w:cstheme="minorBidi"/>
          <w:noProof/>
          <w:sz w:val="22"/>
          <w:szCs w:val="22"/>
          <w:lang w:eastAsia="en-GB"/>
        </w:rPr>
      </w:pPr>
      <w:r>
        <w:rPr>
          <w:noProof/>
        </w:rPr>
        <w:t>6.1.2.2.9</w:t>
      </w:r>
      <w:r>
        <w:rPr>
          <w:rFonts w:asciiTheme="minorHAnsi" w:eastAsiaTheme="minorEastAsia" w:hAnsiTheme="minorHAnsi" w:cstheme="minorBidi"/>
          <w:noProof/>
          <w:sz w:val="22"/>
          <w:szCs w:val="22"/>
          <w:lang w:eastAsia="en-GB"/>
        </w:rPr>
        <w:tab/>
      </w:r>
      <w:r>
        <w:rPr>
          <w:noProof/>
        </w:rPr>
        <w:t>When to Use Entity-Tags and Last-Modified Dates</w:t>
      </w:r>
      <w:r>
        <w:rPr>
          <w:noProof/>
        </w:rPr>
        <w:tab/>
      </w:r>
      <w:r>
        <w:rPr>
          <w:noProof/>
        </w:rPr>
        <w:fldChar w:fldCharType="begin" w:fldLock="1"/>
      </w:r>
      <w:r>
        <w:rPr>
          <w:noProof/>
        </w:rPr>
        <w:instrText xml:space="preserve"> PAGEREF _Toc106640702 \h </w:instrText>
      </w:r>
      <w:r>
        <w:rPr>
          <w:noProof/>
        </w:rPr>
      </w:r>
      <w:r>
        <w:rPr>
          <w:noProof/>
        </w:rPr>
        <w:fldChar w:fldCharType="separate"/>
      </w:r>
      <w:r>
        <w:rPr>
          <w:noProof/>
        </w:rPr>
        <w:t>34</w:t>
      </w:r>
      <w:r>
        <w:rPr>
          <w:noProof/>
        </w:rPr>
        <w:fldChar w:fldCharType="end"/>
      </w:r>
    </w:p>
    <w:p w14:paraId="3B862DFF" w14:textId="3FBF0007" w:rsidR="0029216D" w:rsidRDefault="0029216D">
      <w:pPr>
        <w:pStyle w:val="TOC5"/>
        <w:rPr>
          <w:rFonts w:asciiTheme="minorHAnsi" w:eastAsiaTheme="minorEastAsia" w:hAnsiTheme="minorHAnsi" w:cstheme="minorBidi"/>
          <w:noProof/>
          <w:sz w:val="22"/>
          <w:szCs w:val="22"/>
          <w:lang w:eastAsia="en-GB"/>
        </w:rPr>
      </w:pPr>
      <w:r>
        <w:rPr>
          <w:noProof/>
        </w:rPr>
        <w:t>6.1.2.2.10</w:t>
      </w:r>
      <w:r>
        <w:rPr>
          <w:rFonts w:asciiTheme="minorHAnsi" w:eastAsiaTheme="minorEastAsia" w:hAnsiTheme="minorHAnsi" w:cstheme="minorBidi"/>
          <w:noProof/>
          <w:sz w:val="22"/>
          <w:szCs w:val="22"/>
          <w:lang w:eastAsia="en-GB"/>
        </w:rPr>
        <w:tab/>
      </w:r>
      <w:r>
        <w:rPr>
          <w:noProof/>
        </w:rPr>
        <w:t>Content-Location</w:t>
      </w:r>
      <w:r>
        <w:rPr>
          <w:noProof/>
        </w:rPr>
        <w:tab/>
      </w:r>
      <w:r>
        <w:rPr>
          <w:noProof/>
        </w:rPr>
        <w:fldChar w:fldCharType="begin" w:fldLock="1"/>
      </w:r>
      <w:r>
        <w:rPr>
          <w:noProof/>
        </w:rPr>
        <w:instrText xml:space="preserve"> PAGEREF _Toc106640703 \h </w:instrText>
      </w:r>
      <w:r>
        <w:rPr>
          <w:noProof/>
        </w:rPr>
      </w:r>
      <w:r>
        <w:rPr>
          <w:noProof/>
        </w:rPr>
        <w:fldChar w:fldCharType="separate"/>
      </w:r>
      <w:r>
        <w:rPr>
          <w:noProof/>
        </w:rPr>
        <w:t>34</w:t>
      </w:r>
      <w:r>
        <w:rPr>
          <w:noProof/>
        </w:rPr>
        <w:fldChar w:fldCharType="end"/>
      </w:r>
    </w:p>
    <w:p w14:paraId="259F6D39" w14:textId="65DE5ECF" w:rsidR="0029216D" w:rsidRDefault="0029216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_Toc106640704 \h </w:instrText>
      </w:r>
      <w:r>
        <w:rPr>
          <w:noProof/>
        </w:rPr>
      </w:r>
      <w:r>
        <w:rPr>
          <w:noProof/>
        </w:rPr>
        <w:fldChar w:fldCharType="separate"/>
      </w:r>
      <w:r>
        <w:rPr>
          <w:noProof/>
        </w:rPr>
        <w:t>35</w:t>
      </w:r>
      <w:r>
        <w:rPr>
          <w:noProof/>
        </w:rPr>
        <w:fldChar w:fldCharType="end"/>
      </w:r>
    </w:p>
    <w:p w14:paraId="702DF886" w14:textId="33FB07B2" w:rsidR="0029216D" w:rsidRDefault="0029216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_Toc106640705 \h </w:instrText>
      </w:r>
      <w:r>
        <w:rPr>
          <w:noProof/>
        </w:rPr>
      </w:r>
      <w:r>
        <w:rPr>
          <w:noProof/>
        </w:rPr>
        <w:fldChar w:fldCharType="separate"/>
      </w:r>
      <w:r>
        <w:rPr>
          <w:noProof/>
        </w:rPr>
        <w:t>35</w:t>
      </w:r>
      <w:r>
        <w:rPr>
          <w:noProof/>
        </w:rPr>
        <w:fldChar w:fldCharType="end"/>
      </w:r>
    </w:p>
    <w:p w14:paraId="2EA41E33" w14:textId="64D3FEDF" w:rsidR="0029216D" w:rsidRDefault="0029216D">
      <w:pPr>
        <w:pStyle w:val="TOC5"/>
        <w:rPr>
          <w:rFonts w:asciiTheme="minorHAnsi" w:eastAsiaTheme="minorEastAsia" w:hAnsiTheme="minorHAnsi" w:cstheme="minorBidi"/>
          <w:noProof/>
          <w:sz w:val="22"/>
          <w:szCs w:val="22"/>
          <w:lang w:eastAsia="en-GB"/>
        </w:rPr>
      </w:pPr>
      <w:r>
        <w:rPr>
          <w:noProof/>
        </w:rPr>
        <w:t>6.1.2.4.1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_Toc106640706 \h </w:instrText>
      </w:r>
      <w:r>
        <w:rPr>
          <w:noProof/>
        </w:rPr>
      </w:r>
      <w:r>
        <w:rPr>
          <w:noProof/>
        </w:rPr>
        <w:fldChar w:fldCharType="separate"/>
      </w:r>
      <w:r>
        <w:rPr>
          <w:noProof/>
        </w:rPr>
        <w:t>35</w:t>
      </w:r>
      <w:r>
        <w:rPr>
          <w:noProof/>
        </w:rPr>
        <w:fldChar w:fldCharType="end"/>
      </w:r>
    </w:p>
    <w:p w14:paraId="69274532" w14:textId="2976489A" w:rsidR="0029216D" w:rsidRDefault="0029216D">
      <w:pPr>
        <w:pStyle w:val="TOC5"/>
        <w:rPr>
          <w:rFonts w:asciiTheme="minorHAnsi" w:eastAsiaTheme="minorEastAsia" w:hAnsiTheme="minorHAnsi" w:cstheme="minorBidi"/>
          <w:noProof/>
          <w:sz w:val="22"/>
          <w:szCs w:val="22"/>
          <w:lang w:eastAsia="en-GB"/>
        </w:rPr>
      </w:pPr>
      <w:r>
        <w:rPr>
          <w:noProof/>
        </w:rPr>
        <w:t>6.1.2.4.2</w:t>
      </w:r>
      <w:r>
        <w:rPr>
          <w:rFonts w:asciiTheme="minorHAnsi" w:eastAsiaTheme="minorEastAsia" w:hAnsiTheme="minorHAnsi" w:cstheme="minorBidi"/>
          <w:noProof/>
          <w:sz w:val="22"/>
          <w:szCs w:val="22"/>
          <w:lang w:eastAsia="en-GB"/>
        </w:rPr>
        <w:tab/>
      </w:r>
      <w:r>
        <w:rPr>
          <w:noProof/>
        </w:rPr>
        <w:t>Record</w:t>
      </w:r>
      <w:r>
        <w:rPr>
          <w:noProof/>
        </w:rPr>
        <w:tab/>
      </w:r>
      <w:r>
        <w:rPr>
          <w:noProof/>
        </w:rPr>
        <w:fldChar w:fldCharType="begin" w:fldLock="1"/>
      </w:r>
      <w:r>
        <w:rPr>
          <w:noProof/>
        </w:rPr>
        <w:instrText xml:space="preserve"> PAGEREF _Toc106640707 \h </w:instrText>
      </w:r>
      <w:r>
        <w:rPr>
          <w:noProof/>
        </w:rPr>
      </w:r>
      <w:r>
        <w:rPr>
          <w:noProof/>
        </w:rPr>
        <w:fldChar w:fldCharType="separate"/>
      </w:r>
      <w:r>
        <w:rPr>
          <w:noProof/>
        </w:rPr>
        <w:t>35</w:t>
      </w:r>
      <w:r>
        <w:rPr>
          <w:noProof/>
        </w:rPr>
        <w:fldChar w:fldCharType="end"/>
      </w:r>
    </w:p>
    <w:p w14:paraId="2296719F" w14:textId="6466A65D" w:rsidR="0029216D" w:rsidRDefault="0029216D">
      <w:pPr>
        <w:pStyle w:val="TOC5"/>
        <w:rPr>
          <w:rFonts w:asciiTheme="minorHAnsi" w:eastAsiaTheme="minorEastAsia" w:hAnsiTheme="minorHAnsi" w:cstheme="minorBidi"/>
          <w:noProof/>
          <w:sz w:val="22"/>
          <w:szCs w:val="22"/>
          <w:lang w:eastAsia="en-GB"/>
        </w:rPr>
      </w:pPr>
      <w:r>
        <w:rPr>
          <w:noProof/>
        </w:rPr>
        <w:t>6.1.2.4.3</w:t>
      </w:r>
      <w:r>
        <w:rPr>
          <w:rFonts w:asciiTheme="minorHAnsi" w:eastAsiaTheme="minorEastAsia" w:hAnsiTheme="minorHAnsi" w:cstheme="minorBidi"/>
          <w:noProof/>
          <w:sz w:val="22"/>
          <w:szCs w:val="22"/>
          <w:lang w:eastAsia="en-GB"/>
        </w:rPr>
        <w:tab/>
      </w:r>
      <w:r>
        <w:rPr>
          <w:noProof/>
        </w:rPr>
        <w:t>BlockCollection</w:t>
      </w:r>
      <w:r>
        <w:rPr>
          <w:noProof/>
        </w:rPr>
        <w:tab/>
      </w:r>
      <w:r>
        <w:rPr>
          <w:noProof/>
        </w:rPr>
        <w:fldChar w:fldCharType="begin" w:fldLock="1"/>
      </w:r>
      <w:r>
        <w:rPr>
          <w:noProof/>
        </w:rPr>
        <w:instrText xml:space="preserve"> PAGEREF _Toc106640708 \h </w:instrText>
      </w:r>
      <w:r>
        <w:rPr>
          <w:noProof/>
        </w:rPr>
      </w:r>
      <w:r>
        <w:rPr>
          <w:noProof/>
        </w:rPr>
        <w:fldChar w:fldCharType="separate"/>
      </w:r>
      <w:r>
        <w:rPr>
          <w:noProof/>
        </w:rPr>
        <w:t>35</w:t>
      </w:r>
      <w:r>
        <w:rPr>
          <w:noProof/>
        </w:rPr>
        <w:fldChar w:fldCharType="end"/>
      </w:r>
    </w:p>
    <w:p w14:paraId="0091AE2B" w14:textId="7BE13CE6" w:rsidR="0029216D" w:rsidRDefault="0029216D">
      <w:pPr>
        <w:pStyle w:val="TOC5"/>
        <w:rPr>
          <w:rFonts w:asciiTheme="minorHAnsi" w:eastAsiaTheme="minorEastAsia" w:hAnsiTheme="minorHAnsi" w:cstheme="minorBidi"/>
          <w:noProof/>
          <w:sz w:val="22"/>
          <w:szCs w:val="22"/>
          <w:lang w:eastAsia="en-GB"/>
        </w:rPr>
      </w:pPr>
      <w:r>
        <w:rPr>
          <w:noProof/>
        </w:rPr>
        <w:t>6.1.2.4.4</w:t>
      </w:r>
      <w:r>
        <w:rPr>
          <w:rFonts w:asciiTheme="minorHAnsi" w:eastAsiaTheme="minorEastAsia" w:hAnsiTheme="minorHAnsi" w:cstheme="minorBidi"/>
          <w:noProof/>
          <w:sz w:val="22"/>
          <w:szCs w:val="22"/>
          <w:lang w:eastAsia="en-GB"/>
        </w:rPr>
        <w:tab/>
      </w:r>
      <w:r>
        <w:rPr>
          <w:noProof/>
        </w:rPr>
        <w:t>RecordNotification</w:t>
      </w:r>
      <w:r>
        <w:rPr>
          <w:noProof/>
        </w:rPr>
        <w:tab/>
      </w:r>
      <w:r>
        <w:rPr>
          <w:noProof/>
        </w:rPr>
        <w:fldChar w:fldCharType="begin" w:fldLock="1"/>
      </w:r>
      <w:r>
        <w:rPr>
          <w:noProof/>
        </w:rPr>
        <w:instrText xml:space="preserve"> PAGEREF _Toc106640709 \h </w:instrText>
      </w:r>
      <w:r>
        <w:rPr>
          <w:noProof/>
        </w:rPr>
      </w:r>
      <w:r>
        <w:rPr>
          <w:noProof/>
        </w:rPr>
        <w:fldChar w:fldCharType="separate"/>
      </w:r>
      <w:r>
        <w:rPr>
          <w:noProof/>
        </w:rPr>
        <w:t>35</w:t>
      </w:r>
      <w:r>
        <w:rPr>
          <w:noProof/>
        </w:rPr>
        <w:fldChar w:fldCharType="end"/>
      </w:r>
    </w:p>
    <w:p w14:paraId="6FD34D15" w14:textId="13E575FA" w:rsidR="0029216D" w:rsidRDefault="0029216D">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_Toc106640710 \h </w:instrText>
      </w:r>
      <w:r>
        <w:rPr>
          <w:noProof/>
        </w:rPr>
      </w:r>
      <w:r>
        <w:rPr>
          <w:noProof/>
        </w:rPr>
        <w:fldChar w:fldCharType="separate"/>
      </w:r>
      <w:r>
        <w:rPr>
          <w:noProof/>
        </w:rPr>
        <w:t>36</w:t>
      </w:r>
      <w:r>
        <w:rPr>
          <w:noProof/>
        </w:rPr>
        <w:fldChar w:fldCharType="end"/>
      </w:r>
    </w:p>
    <w:p w14:paraId="184117F1" w14:textId="460B560D" w:rsidR="0029216D" w:rsidRDefault="0029216D">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_Toc106640711 \h </w:instrText>
      </w:r>
      <w:r>
        <w:rPr>
          <w:noProof/>
        </w:rPr>
      </w:r>
      <w:r>
        <w:rPr>
          <w:noProof/>
        </w:rPr>
        <w:fldChar w:fldCharType="separate"/>
      </w:r>
      <w:r>
        <w:rPr>
          <w:noProof/>
        </w:rPr>
        <w:t>36</w:t>
      </w:r>
      <w:r>
        <w:rPr>
          <w:noProof/>
        </w:rPr>
        <w:fldChar w:fldCharType="end"/>
      </w:r>
    </w:p>
    <w:p w14:paraId="14403A91" w14:textId="56E72B65" w:rsidR="0029216D" w:rsidRDefault="0029216D">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RecordCollection (Collection)</w:t>
      </w:r>
      <w:r>
        <w:rPr>
          <w:noProof/>
        </w:rPr>
        <w:tab/>
      </w:r>
      <w:r>
        <w:rPr>
          <w:noProof/>
        </w:rPr>
        <w:fldChar w:fldCharType="begin" w:fldLock="1"/>
      </w:r>
      <w:r>
        <w:rPr>
          <w:noProof/>
        </w:rPr>
        <w:instrText xml:space="preserve"> PAGEREF _Toc106640712 \h </w:instrText>
      </w:r>
      <w:r>
        <w:rPr>
          <w:noProof/>
        </w:rPr>
      </w:r>
      <w:r>
        <w:rPr>
          <w:noProof/>
        </w:rPr>
        <w:fldChar w:fldCharType="separate"/>
      </w:r>
      <w:r>
        <w:rPr>
          <w:noProof/>
        </w:rPr>
        <w:t>37</w:t>
      </w:r>
      <w:r>
        <w:rPr>
          <w:noProof/>
        </w:rPr>
        <w:fldChar w:fldCharType="end"/>
      </w:r>
    </w:p>
    <w:p w14:paraId="7F13811F" w14:textId="3A453EE0" w:rsidR="0029216D" w:rsidRDefault="0029216D">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_Toc106640713 \h </w:instrText>
      </w:r>
      <w:r>
        <w:rPr>
          <w:noProof/>
        </w:rPr>
      </w:r>
      <w:r>
        <w:rPr>
          <w:noProof/>
        </w:rPr>
        <w:fldChar w:fldCharType="separate"/>
      </w:r>
      <w:r>
        <w:rPr>
          <w:noProof/>
        </w:rPr>
        <w:t>37</w:t>
      </w:r>
      <w:r>
        <w:rPr>
          <w:noProof/>
        </w:rPr>
        <w:fldChar w:fldCharType="end"/>
      </w:r>
    </w:p>
    <w:p w14:paraId="2A4D8829" w14:textId="45DF4C19" w:rsidR="0029216D" w:rsidRDefault="0029216D">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_Toc106640714 \h </w:instrText>
      </w:r>
      <w:r>
        <w:rPr>
          <w:noProof/>
        </w:rPr>
      </w:r>
      <w:r>
        <w:rPr>
          <w:noProof/>
        </w:rPr>
        <w:fldChar w:fldCharType="separate"/>
      </w:r>
      <w:r>
        <w:rPr>
          <w:noProof/>
        </w:rPr>
        <w:t>37</w:t>
      </w:r>
      <w:r>
        <w:rPr>
          <w:noProof/>
        </w:rPr>
        <w:fldChar w:fldCharType="end"/>
      </w:r>
    </w:p>
    <w:p w14:paraId="7B6D5725" w14:textId="73AD895B" w:rsidR="0029216D" w:rsidRDefault="0029216D">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_Toc106640715 \h </w:instrText>
      </w:r>
      <w:r>
        <w:rPr>
          <w:noProof/>
        </w:rPr>
      </w:r>
      <w:r>
        <w:rPr>
          <w:noProof/>
        </w:rPr>
        <w:fldChar w:fldCharType="separate"/>
      </w:r>
      <w:r>
        <w:rPr>
          <w:noProof/>
        </w:rPr>
        <w:t>38</w:t>
      </w:r>
      <w:r>
        <w:rPr>
          <w:noProof/>
        </w:rPr>
        <w:fldChar w:fldCharType="end"/>
      </w:r>
    </w:p>
    <w:p w14:paraId="2CB526DF" w14:textId="2690C360" w:rsidR="0029216D" w:rsidRDefault="0029216D">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Record (Document)</w:t>
      </w:r>
      <w:r>
        <w:rPr>
          <w:noProof/>
        </w:rPr>
        <w:tab/>
      </w:r>
      <w:r>
        <w:rPr>
          <w:noProof/>
        </w:rPr>
        <w:fldChar w:fldCharType="begin" w:fldLock="1"/>
      </w:r>
      <w:r>
        <w:rPr>
          <w:noProof/>
        </w:rPr>
        <w:instrText xml:space="preserve"> PAGEREF _Toc106640716 \h </w:instrText>
      </w:r>
      <w:r>
        <w:rPr>
          <w:noProof/>
        </w:rPr>
      </w:r>
      <w:r>
        <w:rPr>
          <w:noProof/>
        </w:rPr>
        <w:fldChar w:fldCharType="separate"/>
      </w:r>
      <w:r>
        <w:rPr>
          <w:noProof/>
        </w:rPr>
        <w:t>39</w:t>
      </w:r>
      <w:r>
        <w:rPr>
          <w:noProof/>
        </w:rPr>
        <w:fldChar w:fldCharType="end"/>
      </w:r>
    </w:p>
    <w:p w14:paraId="3CA0F960" w14:textId="59ADABF3" w:rsidR="0029216D" w:rsidRDefault="0029216D">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_Toc106640717 \h </w:instrText>
      </w:r>
      <w:r>
        <w:rPr>
          <w:noProof/>
        </w:rPr>
      </w:r>
      <w:r>
        <w:rPr>
          <w:noProof/>
        </w:rPr>
        <w:fldChar w:fldCharType="separate"/>
      </w:r>
      <w:r>
        <w:rPr>
          <w:noProof/>
        </w:rPr>
        <w:t>39</w:t>
      </w:r>
      <w:r>
        <w:rPr>
          <w:noProof/>
        </w:rPr>
        <w:fldChar w:fldCharType="end"/>
      </w:r>
    </w:p>
    <w:p w14:paraId="068BB2D7" w14:textId="2A81377F" w:rsidR="0029216D" w:rsidRDefault="0029216D">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_Toc106640718 \h </w:instrText>
      </w:r>
      <w:r>
        <w:rPr>
          <w:noProof/>
        </w:rPr>
      </w:r>
      <w:r>
        <w:rPr>
          <w:noProof/>
        </w:rPr>
        <w:fldChar w:fldCharType="separate"/>
      </w:r>
      <w:r>
        <w:rPr>
          <w:noProof/>
        </w:rPr>
        <w:t>39</w:t>
      </w:r>
      <w:r>
        <w:rPr>
          <w:noProof/>
        </w:rPr>
        <w:fldChar w:fldCharType="end"/>
      </w:r>
    </w:p>
    <w:p w14:paraId="3858A937" w14:textId="1AADE3DD" w:rsidR="0029216D" w:rsidRDefault="0029216D">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_Toc106640719 \h </w:instrText>
      </w:r>
      <w:r>
        <w:rPr>
          <w:noProof/>
        </w:rPr>
      </w:r>
      <w:r>
        <w:rPr>
          <w:noProof/>
        </w:rPr>
        <w:fldChar w:fldCharType="separate"/>
      </w:r>
      <w:r>
        <w:rPr>
          <w:noProof/>
        </w:rPr>
        <w:t>40</w:t>
      </w:r>
      <w:r>
        <w:rPr>
          <w:noProof/>
        </w:rPr>
        <w:fldChar w:fldCharType="end"/>
      </w:r>
    </w:p>
    <w:p w14:paraId="3C6064EB" w14:textId="2C4C433B" w:rsidR="0029216D" w:rsidRDefault="0029216D">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Meta (Document)</w:t>
      </w:r>
      <w:r>
        <w:rPr>
          <w:noProof/>
        </w:rPr>
        <w:tab/>
      </w:r>
      <w:r>
        <w:rPr>
          <w:noProof/>
        </w:rPr>
        <w:fldChar w:fldCharType="begin" w:fldLock="1"/>
      </w:r>
      <w:r>
        <w:rPr>
          <w:noProof/>
        </w:rPr>
        <w:instrText xml:space="preserve"> PAGEREF _Toc106640720 \h </w:instrText>
      </w:r>
      <w:r>
        <w:rPr>
          <w:noProof/>
        </w:rPr>
      </w:r>
      <w:r>
        <w:rPr>
          <w:noProof/>
        </w:rPr>
        <w:fldChar w:fldCharType="separate"/>
      </w:r>
      <w:r>
        <w:rPr>
          <w:noProof/>
        </w:rPr>
        <w:t>42</w:t>
      </w:r>
      <w:r>
        <w:rPr>
          <w:noProof/>
        </w:rPr>
        <w:fldChar w:fldCharType="end"/>
      </w:r>
    </w:p>
    <w:p w14:paraId="590C5F37" w14:textId="09721DEE" w:rsidR="0029216D" w:rsidRDefault="0029216D">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_Toc106640721 \h </w:instrText>
      </w:r>
      <w:r>
        <w:rPr>
          <w:noProof/>
        </w:rPr>
      </w:r>
      <w:r>
        <w:rPr>
          <w:noProof/>
        </w:rPr>
        <w:fldChar w:fldCharType="separate"/>
      </w:r>
      <w:r>
        <w:rPr>
          <w:noProof/>
        </w:rPr>
        <w:t>42</w:t>
      </w:r>
      <w:r>
        <w:rPr>
          <w:noProof/>
        </w:rPr>
        <w:fldChar w:fldCharType="end"/>
      </w:r>
    </w:p>
    <w:p w14:paraId="4AADA4A3" w14:textId="4D87AECF" w:rsidR="0029216D" w:rsidRDefault="0029216D">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_Toc106640722 \h </w:instrText>
      </w:r>
      <w:r>
        <w:rPr>
          <w:noProof/>
        </w:rPr>
      </w:r>
      <w:r>
        <w:rPr>
          <w:noProof/>
        </w:rPr>
        <w:fldChar w:fldCharType="separate"/>
      </w:r>
      <w:r>
        <w:rPr>
          <w:noProof/>
        </w:rPr>
        <w:t>42</w:t>
      </w:r>
      <w:r>
        <w:rPr>
          <w:noProof/>
        </w:rPr>
        <w:fldChar w:fldCharType="end"/>
      </w:r>
    </w:p>
    <w:p w14:paraId="0291CB06" w14:textId="50555580" w:rsidR="0029216D" w:rsidRDefault="0029216D">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_Toc106640723 \h </w:instrText>
      </w:r>
      <w:r>
        <w:rPr>
          <w:noProof/>
        </w:rPr>
      </w:r>
      <w:r>
        <w:rPr>
          <w:noProof/>
        </w:rPr>
        <w:fldChar w:fldCharType="separate"/>
      </w:r>
      <w:r>
        <w:rPr>
          <w:noProof/>
        </w:rPr>
        <w:t>42</w:t>
      </w:r>
      <w:r>
        <w:rPr>
          <w:noProof/>
        </w:rPr>
        <w:fldChar w:fldCharType="end"/>
      </w:r>
    </w:p>
    <w:p w14:paraId="2E26556F" w14:textId="72DBD920" w:rsidR="0029216D" w:rsidRDefault="0029216D">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BlockCollection (Collection)</w:t>
      </w:r>
      <w:r>
        <w:rPr>
          <w:noProof/>
        </w:rPr>
        <w:tab/>
      </w:r>
      <w:r>
        <w:rPr>
          <w:noProof/>
        </w:rPr>
        <w:fldChar w:fldCharType="begin" w:fldLock="1"/>
      </w:r>
      <w:r>
        <w:rPr>
          <w:noProof/>
        </w:rPr>
        <w:instrText xml:space="preserve"> PAGEREF _Toc106640724 \h </w:instrText>
      </w:r>
      <w:r>
        <w:rPr>
          <w:noProof/>
        </w:rPr>
      </w:r>
      <w:r>
        <w:rPr>
          <w:noProof/>
        </w:rPr>
        <w:fldChar w:fldCharType="separate"/>
      </w:r>
      <w:r>
        <w:rPr>
          <w:noProof/>
        </w:rPr>
        <w:t>44</w:t>
      </w:r>
      <w:r>
        <w:rPr>
          <w:noProof/>
        </w:rPr>
        <w:fldChar w:fldCharType="end"/>
      </w:r>
    </w:p>
    <w:p w14:paraId="0FA85C45" w14:textId="336FA577" w:rsidR="0029216D" w:rsidRDefault="0029216D">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_Toc106640725 \h </w:instrText>
      </w:r>
      <w:r>
        <w:rPr>
          <w:noProof/>
        </w:rPr>
      </w:r>
      <w:r>
        <w:rPr>
          <w:noProof/>
        </w:rPr>
        <w:fldChar w:fldCharType="separate"/>
      </w:r>
      <w:r>
        <w:rPr>
          <w:noProof/>
        </w:rPr>
        <w:t>44</w:t>
      </w:r>
      <w:r>
        <w:rPr>
          <w:noProof/>
        </w:rPr>
        <w:fldChar w:fldCharType="end"/>
      </w:r>
    </w:p>
    <w:p w14:paraId="48E87E7C" w14:textId="69FCF011" w:rsidR="0029216D" w:rsidRDefault="0029216D">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_Toc106640726 \h </w:instrText>
      </w:r>
      <w:r>
        <w:rPr>
          <w:noProof/>
        </w:rPr>
      </w:r>
      <w:r>
        <w:rPr>
          <w:noProof/>
        </w:rPr>
        <w:fldChar w:fldCharType="separate"/>
      </w:r>
      <w:r>
        <w:rPr>
          <w:noProof/>
        </w:rPr>
        <w:t>44</w:t>
      </w:r>
      <w:r>
        <w:rPr>
          <w:noProof/>
        </w:rPr>
        <w:fldChar w:fldCharType="end"/>
      </w:r>
    </w:p>
    <w:p w14:paraId="1A493676" w14:textId="099F762F" w:rsidR="0029216D" w:rsidRDefault="0029216D">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_Toc106640727 \h </w:instrText>
      </w:r>
      <w:r>
        <w:rPr>
          <w:noProof/>
        </w:rPr>
      </w:r>
      <w:r>
        <w:rPr>
          <w:noProof/>
        </w:rPr>
        <w:fldChar w:fldCharType="separate"/>
      </w:r>
      <w:r>
        <w:rPr>
          <w:noProof/>
        </w:rPr>
        <w:t>44</w:t>
      </w:r>
      <w:r>
        <w:rPr>
          <w:noProof/>
        </w:rPr>
        <w:fldChar w:fldCharType="end"/>
      </w:r>
    </w:p>
    <w:p w14:paraId="05BB176D" w14:textId="4808C050" w:rsidR="0029216D" w:rsidRDefault="0029216D">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Block (Document)</w:t>
      </w:r>
      <w:r>
        <w:rPr>
          <w:noProof/>
        </w:rPr>
        <w:tab/>
      </w:r>
      <w:r>
        <w:rPr>
          <w:noProof/>
        </w:rPr>
        <w:fldChar w:fldCharType="begin" w:fldLock="1"/>
      </w:r>
      <w:r>
        <w:rPr>
          <w:noProof/>
        </w:rPr>
        <w:instrText xml:space="preserve"> PAGEREF _Toc106640728 \h </w:instrText>
      </w:r>
      <w:r>
        <w:rPr>
          <w:noProof/>
        </w:rPr>
      </w:r>
      <w:r>
        <w:rPr>
          <w:noProof/>
        </w:rPr>
        <w:fldChar w:fldCharType="separate"/>
      </w:r>
      <w:r>
        <w:rPr>
          <w:noProof/>
        </w:rPr>
        <w:t>44</w:t>
      </w:r>
      <w:r>
        <w:rPr>
          <w:noProof/>
        </w:rPr>
        <w:fldChar w:fldCharType="end"/>
      </w:r>
    </w:p>
    <w:p w14:paraId="757E59CE" w14:textId="624E2CDD" w:rsidR="0029216D" w:rsidRDefault="0029216D">
      <w:pPr>
        <w:pStyle w:val="TOC5"/>
        <w:rPr>
          <w:rFonts w:asciiTheme="minorHAnsi" w:eastAsiaTheme="minorEastAsia" w:hAnsiTheme="minorHAnsi" w:cstheme="minorBidi"/>
          <w:noProof/>
          <w:sz w:val="22"/>
          <w:szCs w:val="22"/>
          <w:lang w:eastAsia="en-GB"/>
        </w:rPr>
      </w:pPr>
      <w:r>
        <w:rPr>
          <w:noProof/>
        </w:rPr>
        <w:lastRenderedPageBreak/>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_Toc106640729 \h </w:instrText>
      </w:r>
      <w:r>
        <w:rPr>
          <w:noProof/>
        </w:rPr>
      </w:r>
      <w:r>
        <w:rPr>
          <w:noProof/>
        </w:rPr>
        <w:fldChar w:fldCharType="separate"/>
      </w:r>
      <w:r>
        <w:rPr>
          <w:noProof/>
        </w:rPr>
        <w:t>44</w:t>
      </w:r>
      <w:r>
        <w:rPr>
          <w:noProof/>
        </w:rPr>
        <w:fldChar w:fldCharType="end"/>
      </w:r>
    </w:p>
    <w:p w14:paraId="0B48304C" w14:textId="6AE24D2A" w:rsidR="0029216D" w:rsidRDefault="0029216D">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_Toc106640730 \h </w:instrText>
      </w:r>
      <w:r>
        <w:rPr>
          <w:noProof/>
        </w:rPr>
      </w:r>
      <w:r>
        <w:rPr>
          <w:noProof/>
        </w:rPr>
        <w:fldChar w:fldCharType="separate"/>
      </w:r>
      <w:r>
        <w:rPr>
          <w:noProof/>
        </w:rPr>
        <w:t>45</w:t>
      </w:r>
      <w:r>
        <w:rPr>
          <w:noProof/>
        </w:rPr>
        <w:fldChar w:fldCharType="end"/>
      </w:r>
    </w:p>
    <w:p w14:paraId="6B717BD8" w14:textId="5EF4A56F" w:rsidR="0029216D" w:rsidRDefault="0029216D">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_Toc106640731 \h </w:instrText>
      </w:r>
      <w:r>
        <w:rPr>
          <w:noProof/>
        </w:rPr>
      </w:r>
      <w:r>
        <w:rPr>
          <w:noProof/>
        </w:rPr>
        <w:fldChar w:fldCharType="separate"/>
      </w:r>
      <w:r>
        <w:rPr>
          <w:noProof/>
        </w:rPr>
        <w:t>45</w:t>
      </w:r>
      <w:r>
        <w:rPr>
          <w:noProof/>
        </w:rPr>
        <w:fldChar w:fldCharType="end"/>
      </w:r>
    </w:p>
    <w:p w14:paraId="7BA8FC0F" w14:textId="1CBDD2B6" w:rsidR="0029216D" w:rsidRDefault="0029216D">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NotificationSubscriptions</w:t>
      </w:r>
      <w:r>
        <w:rPr>
          <w:noProof/>
        </w:rPr>
        <w:tab/>
      </w:r>
      <w:r>
        <w:rPr>
          <w:noProof/>
        </w:rPr>
        <w:fldChar w:fldCharType="begin" w:fldLock="1"/>
      </w:r>
      <w:r>
        <w:rPr>
          <w:noProof/>
        </w:rPr>
        <w:instrText xml:space="preserve"> PAGEREF _Toc106640732 \h </w:instrText>
      </w:r>
      <w:r>
        <w:rPr>
          <w:noProof/>
        </w:rPr>
      </w:r>
      <w:r>
        <w:rPr>
          <w:noProof/>
        </w:rPr>
        <w:fldChar w:fldCharType="separate"/>
      </w:r>
      <w:r>
        <w:rPr>
          <w:noProof/>
        </w:rPr>
        <w:t>47</w:t>
      </w:r>
      <w:r>
        <w:rPr>
          <w:noProof/>
        </w:rPr>
        <w:fldChar w:fldCharType="end"/>
      </w:r>
    </w:p>
    <w:p w14:paraId="1CDACF8D" w14:textId="4AE92768"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6.1.3</w:t>
      </w:r>
      <w:r>
        <w:rPr>
          <w:noProof/>
        </w:rPr>
        <w:t>.7</w:t>
      </w:r>
      <w:r w:rsidRPr="00AF1D06">
        <w:rPr>
          <w:rFonts w:eastAsia="DengXian"/>
          <w:noProof/>
        </w:rPr>
        <w:t>.1</w:t>
      </w:r>
      <w:r>
        <w:rPr>
          <w:rFonts w:asciiTheme="minorHAnsi" w:eastAsiaTheme="minorEastAsia" w:hAnsiTheme="minorHAnsi" w:cstheme="minorBidi"/>
          <w:noProof/>
          <w:sz w:val="22"/>
          <w:szCs w:val="22"/>
          <w:lang w:eastAsia="en-GB"/>
        </w:rPr>
        <w:tab/>
      </w:r>
      <w:r w:rsidRPr="00AF1D06">
        <w:rPr>
          <w:rFonts w:eastAsia="DengXian"/>
          <w:noProof/>
        </w:rPr>
        <w:t>Description</w:t>
      </w:r>
      <w:r>
        <w:rPr>
          <w:noProof/>
        </w:rPr>
        <w:tab/>
      </w:r>
      <w:r>
        <w:rPr>
          <w:noProof/>
        </w:rPr>
        <w:fldChar w:fldCharType="begin" w:fldLock="1"/>
      </w:r>
      <w:r>
        <w:rPr>
          <w:noProof/>
        </w:rPr>
        <w:instrText xml:space="preserve"> PAGEREF _Toc106640733 \h </w:instrText>
      </w:r>
      <w:r>
        <w:rPr>
          <w:noProof/>
        </w:rPr>
      </w:r>
      <w:r>
        <w:rPr>
          <w:noProof/>
        </w:rPr>
        <w:fldChar w:fldCharType="separate"/>
      </w:r>
      <w:r>
        <w:rPr>
          <w:noProof/>
        </w:rPr>
        <w:t>47</w:t>
      </w:r>
      <w:r>
        <w:rPr>
          <w:noProof/>
        </w:rPr>
        <w:fldChar w:fldCharType="end"/>
      </w:r>
    </w:p>
    <w:p w14:paraId="115910B1" w14:textId="3C82AAAC"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6.1.3</w:t>
      </w:r>
      <w:r>
        <w:rPr>
          <w:noProof/>
        </w:rPr>
        <w:t>.7</w:t>
      </w:r>
      <w:r w:rsidRPr="00AF1D06">
        <w:rPr>
          <w:rFonts w:eastAsia="DengXian"/>
          <w:noProof/>
        </w:rPr>
        <w:t>.2</w:t>
      </w:r>
      <w:r>
        <w:rPr>
          <w:rFonts w:asciiTheme="minorHAnsi" w:eastAsiaTheme="minorEastAsia" w:hAnsiTheme="minorHAnsi" w:cstheme="minorBidi"/>
          <w:noProof/>
          <w:sz w:val="22"/>
          <w:szCs w:val="22"/>
          <w:lang w:eastAsia="en-GB"/>
        </w:rPr>
        <w:tab/>
      </w:r>
      <w:r w:rsidRPr="00AF1D06">
        <w:rPr>
          <w:rFonts w:eastAsia="DengXian"/>
          <w:noProof/>
        </w:rPr>
        <w:t>Resource Definition</w:t>
      </w:r>
      <w:r>
        <w:rPr>
          <w:noProof/>
        </w:rPr>
        <w:tab/>
      </w:r>
      <w:r>
        <w:rPr>
          <w:noProof/>
        </w:rPr>
        <w:fldChar w:fldCharType="begin" w:fldLock="1"/>
      </w:r>
      <w:r>
        <w:rPr>
          <w:noProof/>
        </w:rPr>
        <w:instrText xml:space="preserve"> PAGEREF _Toc106640734 \h </w:instrText>
      </w:r>
      <w:r>
        <w:rPr>
          <w:noProof/>
        </w:rPr>
      </w:r>
      <w:r>
        <w:rPr>
          <w:noProof/>
        </w:rPr>
        <w:fldChar w:fldCharType="separate"/>
      </w:r>
      <w:r>
        <w:rPr>
          <w:noProof/>
        </w:rPr>
        <w:t>47</w:t>
      </w:r>
      <w:r>
        <w:rPr>
          <w:noProof/>
        </w:rPr>
        <w:fldChar w:fldCharType="end"/>
      </w:r>
    </w:p>
    <w:p w14:paraId="20E2202F" w14:textId="14A344CB" w:rsidR="0029216D" w:rsidRDefault="0029216D">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_Toc106640735 \h </w:instrText>
      </w:r>
      <w:r>
        <w:rPr>
          <w:noProof/>
        </w:rPr>
      </w:r>
      <w:r>
        <w:rPr>
          <w:noProof/>
        </w:rPr>
        <w:fldChar w:fldCharType="separate"/>
      </w:r>
      <w:r>
        <w:rPr>
          <w:noProof/>
        </w:rPr>
        <w:t>47</w:t>
      </w:r>
      <w:r>
        <w:rPr>
          <w:noProof/>
        </w:rPr>
        <w:fldChar w:fldCharType="end"/>
      </w:r>
    </w:p>
    <w:p w14:paraId="1DF9624C" w14:textId="2AA708C5" w:rsidR="0029216D" w:rsidRDefault="0029216D">
      <w:pPr>
        <w:pStyle w:val="TOC4"/>
        <w:rPr>
          <w:rFonts w:asciiTheme="minorHAnsi" w:eastAsiaTheme="minorEastAsia" w:hAnsiTheme="minorHAnsi" w:cstheme="minorBidi"/>
          <w:noProof/>
          <w:sz w:val="22"/>
          <w:szCs w:val="22"/>
          <w:lang w:eastAsia="en-GB"/>
        </w:rPr>
      </w:pPr>
      <w:r w:rsidRPr="00AF1D06">
        <w:rPr>
          <w:rFonts w:eastAsia="DengXian"/>
          <w:noProof/>
        </w:rPr>
        <w:t>6.1.3.8</w:t>
      </w:r>
      <w:r>
        <w:rPr>
          <w:rFonts w:asciiTheme="minorHAnsi" w:eastAsiaTheme="minorEastAsia" w:hAnsiTheme="minorHAnsi" w:cstheme="minorBidi"/>
          <w:noProof/>
          <w:sz w:val="22"/>
          <w:szCs w:val="22"/>
          <w:lang w:eastAsia="en-GB"/>
        </w:rPr>
        <w:tab/>
      </w:r>
      <w:r w:rsidRPr="00AF1D06">
        <w:rPr>
          <w:rFonts w:eastAsia="DengXian"/>
          <w:noProof/>
        </w:rPr>
        <w:t>Resource: IndividualNotificationSubscription</w:t>
      </w:r>
      <w:r>
        <w:rPr>
          <w:noProof/>
        </w:rPr>
        <w:tab/>
      </w:r>
      <w:r>
        <w:rPr>
          <w:noProof/>
        </w:rPr>
        <w:fldChar w:fldCharType="begin" w:fldLock="1"/>
      </w:r>
      <w:r>
        <w:rPr>
          <w:noProof/>
        </w:rPr>
        <w:instrText xml:space="preserve"> PAGEREF _Toc106640736 \h </w:instrText>
      </w:r>
      <w:r>
        <w:rPr>
          <w:noProof/>
        </w:rPr>
      </w:r>
      <w:r>
        <w:rPr>
          <w:noProof/>
        </w:rPr>
        <w:fldChar w:fldCharType="separate"/>
      </w:r>
      <w:r>
        <w:rPr>
          <w:noProof/>
        </w:rPr>
        <w:t>48</w:t>
      </w:r>
      <w:r>
        <w:rPr>
          <w:noProof/>
        </w:rPr>
        <w:fldChar w:fldCharType="end"/>
      </w:r>
    </w:p>
    <w:p w14:paraId="033CD26F" w14:textId="155F142D"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6.1.3.8.1</w:t>
      </w:r>
      <w:r>
        <w:rPr>
          <w:rFonts w:asciiTheme="minorHAnsi" w:eastAsiaTheme="minorEastAsia" w:hAnsiTheme="minorHAnsi" w:cstheme="minorBidi"/>
          <w:noProof/>
          <w:sz w:val="22"/>
          <w:szCs w:val="22"/>
          <w:lang w:eastAsia="en-GB"/>
        </w:rPr>
        <w:tab/>
      </w:r>
      <w:r w:rsidRPr="00AF1D06">
        <w:rPr>
          <w:rFonts w:eastAsia="DengXian"/>
          <w:noProof/>
        </w:rPr>
        <w:t>Description</w:t>
      </w:r>
      <w:r>
        <w:rPr>
          <w:noProof/>
        </w:rPr>
        <w:tab/>
      </w:r>
      <w:r>
        <w:rPr>
          <w:noProof/>
        </w:rPr>
        <w:fldChar w:fldCharType="begin" w:fldLock="1"/>
      </w:r>
      <w:r>
        <w:rPr>
          <w:noProof/>
        </w:rPr>
        <w:instrText xml:space="preserve"> PAGEREF _Toc106640737 \h </w:instrText>
      </w:r>
      <w:r>
        <w:rPr>
          <w:noProof/>
        </w:rPr>
      </w:r>
      <w:r>
        <w:rPr>
          <w:noProof/>
        </w:rPr>
        <w:fldChar w:fldCharType="separate"/>
      </w:r>
      <w:r>
        <w:rPr>
          <w:noProof/>
        </w:rPr>
        <w:t>48</w:t>
      </w:r>
      <w:r>
        <w:rPr>
          <w:noProof/>
        </w:rPr>
        <w:fldChar w:fldCharType="end"/>
      </w:r>
    </w:p>
    <w:p w14:paraId="4F61911D" w14:textId="1F5C82DA"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6.1.3.8.2</w:t>
      </w:r>
      <w:r>
        <w:rPr>
          <w:rFonts w:asciiTheme="minorHAnsi" w:eastAsiaTheme="minorEastAsia" w:hAnsiTheme="minorHAnsi" w:cstheme="minorBidi"/>
          <w:noProof/>
          <w:sz w:val="22"/>
          <w:szCs w:val="22"/>
          <w:lang w:eastAsia="en-GB"/>
        </w:rPr>
        <w:tab/>
      </w:r>
      <w:r w:rsidRPr="00AF1D06">
        <w:rPr>
          <w:rFonts w:eastAsia="DengXian"/>
          <w:noProof/>
        </w:rPr>
        <w:t>Resource Definition</w:t>
      </w:r>
      <w:r>
        <w:rPr>
          <w:noProof/>
        </w:rPr>
        <w:tab/>
      </w:r>
      <w:r>
        <w:rPr>
          <w:noProof/>
        </w:rPr>
        <w:fldChar w:fldCharType="begin" w:fldLock="1"/>
      </w:r>
      <w:r>
        <w:rPr>
          <w:noProof/>
        </w:rPr>
        <w:instrText xml:space="preserve"> PAGEREF _Toc106640738 \h </w:instrText>
      </w:r>
      <w:r>
        <w:rPr>
          <w:noProof/>
        </w:rPr>
      </w:r>
      <w:r>
        <w:rPr>
          <w:noProof/>
        </w:rPr>
        <w:fldChar w:fldCharType="separate"/>
      </w:r>
      <w:r>
        <w:rPr>
          <w:noProof/>
        </w:rPr>
        <w:t>48</w:t>
      </w:r>
      <w:r>
        <w:rPr>
          <w:noProof/>
        </w:rPr>
        <w:fldChar w:fldCharType="end"/>
      </w:r>
    </w:p>
    <w:p w14:paraId="6D08E67E" w14:textId="456DA7E1"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6.1.3.8.3</w:t>
      </w:r>
      <w:r>
        <w:rPr>
          <w:rFonts w:asciiTheme="minorHAnsi" w:eastAsiaTheme="minorEastAsia" w:hAnsiTheme="minorHAnsi" w:cstheme="minorBidi"/>
          <w:noProof/>
          <w:sz w:val="22"/>
          <w:szCs w:val="22"/>
          <w:lang w:eastAsia="en-GB"/>
        </w:rPr>
        <w:tab/>
      </w:r>
      <w:r w:rsidRPr="00AF1D06">
        <w:rPr>
          <w:rFonts w:eastAsia="DengXian"/>
          <w:noProof/>
        </w:rPr>
        <w:t>Resource Standard Methods</w:t>
      </w:r>
      <w:r>
        <w:rPr>
          <w:noProof/>
        </w:rPr>
        <w:tab/>
      </w:r>
      <w:r>
        <w:rPr>
          <w:noProof/>
        </w:rPr>
        <w:fldChar w:fldCharType="begin" w:fldLock="1"/>
      </w:r>
      <w:r>
        <w:rPr>
          <w:noProof/>
        </w:rPr>
        <w:instrText xml:space="preserve"> PAGEREF _Toc106640739 \h </w:instrText>
      </w:r>
      <w:r>
        <w:rPr>
          <w:noProof/>
        </w:rPr>
      </w:r>
      <w:r>
        <w:rPr>
          <w:noProof/>
        </w:rPr>
        <w:fldChar w:fldCharType="separate"/>
      </w:r>
      <w:r>
        <w:rPr>
          <w:noProof/>
        </w:rPr>
        <w:t>48</w:t>
      </w:r>
      <w:r>
        <w:rPr>
          <w:noProof/>
        </w:rPr>
        <w:fldChar w:fldCharType="end"/>
      </w:r>
    </w:p>
    <w:p w14:paraId="097F6244" w14:textId="4A5CBBCD" w:rsidR="0029216D" w:rsidRDefault="0029216D">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Meta Schema (Document)</w:t>
      </w:r>
      <w:r>
        <w:rPr>
          <w:noProof/>
        </w:rPr>
        <w:tab/>
      </w:r>
      <w:r>
        <w:rPr>
          <w:noProof/>
        </w:rPr>
        <w:fldChar w:fldCharType="begin" w:fldLock="1"/>
      </w:r>
      <w:r>
        <w:rPr>
          <w:noProof/>
        </w:rPr>
        <w:instrText xml:space="preserve"> PAGEREF _Toc106640740 \h </w:instrText>
      </w:r>
      <w:r>
        <w:rPr>
          <w:noProof/>
        </w:rPr>
      </w:r>
      <w:r>
        <w:rPr>
          <w:noProof/>
        </w:rPr>
        <w:fldChar w:fldCharType="separate"/>
      </w:r>
      <w:r>
        <w:rPr>
          <w:noProof/>
        </w:rPr>
        <w:t>51</w:t>
      </w:r>
      <w:r>
        <w:rPr>
          <w:noProof/>
        </w:rPr>
        <w:fldChar w:fldCharType="end"/>
      </w:r>
    </w:p>
    <w:p w14:paraId="76E99328" w14:textId="00C26F22" w:rsidR="0029216D" w:rsidRDefault="0029216D">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_Toc106640741 \h </w:instrText>
      </w:r>
      <w:r>
        <w:rPr>
          <w:noProof/>
        </w:rPr>
      </w:r>
      <w:r>
        <w:rPr>
          <w:noProof/>
        </w:rPr>
        <w:fldChar w:fldCharType="separate"/>
      </w:r>
      <w:r>
        <w:rPr>
          <w:noProof/>
        </w:rPr>
        <w:t>51</w:t>
      </w:r>
      <w:r>
        <w:rPr>
          <w:noProof/>
        </w:rPr>
        <w:fldChar w:fldCharType="end"/>
      </w:r>
    </w:p>
    <w:p w14:paraId="79BF582B" w14:textId="1A0BDFEF" w:rsidR="0029216D" w:rsidRDefault="0029216D">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_Toc106640742 \h </w:instrText>
      </w:r>
      <w:r>
        <w:rPr>
          <w:noProof/>
        </w:rPr>
      </w:r>
      <w:r>
        <w:rPr>
          <w:noProof/>
        </w:rPr>
        <w:fldChar w:fldCharType="separate"/>
      </w:r>
      <w:r>
        <w:rPr>
          <w:noProof/>
        </w:rPr>
        <w:t>51</w:t>
      </w:r>
      <w:r>
        <w:rPr>
          <w:noProof/>
        </w:rPr>
        <w:fldChar w:fldCharType="end"/>
      </w:r>
    </w:p>
    <w:p w14:paraId="3CA66687" w14:textId="429FD5B1" w:rsidR="0029216D" w:rsidRDefault="0029216D">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_Toc106640743 \h </w:instrText>
      </w:r>
      <w:r>
        <w:rPr>
          <w:noProof/>
        </w:rPr>
      </w:r>
      <w:r>
        <w:rPr>
          <w:noProof/>
        </w:rPr>
        <w:fldChar w:fldCharType="separate"/>
      </w:r>
      <w:r>
        <w:rPr>
          <w:noProof/>
        </w:rPr>
        <w:t>52</w:t>
      </w:r>
      <w:r>
        <w:rPr>
          <w:noProof/>
        </w:rPr>
        <w:fldChar w:fldCharType="end"/>
      </w:r>
    </w:p>
    <w:p w14:paraId="56B81B17" w14:textId="6D1BAEE2" w:rsidR="0029216D" w:rsidRDefault="0029216D">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_Toc106640744 \h </w:instrText>
      </w:r>
      <w:r>
        <w:rPr>
          <w:noProof/>
        </w:rPr>
      </w:r>
      <w:r>
        <w:rPr>
          <w:noProof/>
        </w:rPr>
        <w:fldChar w:fldCharType="separate"/>
      </w:r>
      <w:r>
        <w:rPr>
          <w:noProof/>
        </w:rPr>
        <w:t>54</w:t>
      </w:r>
      <w:r>
        <w:rPr>
          <w:noProof/>
        </w:rPr>
        <w:fldChar w:fldCharType="end"/>
      </w:r>
    </w:p>
    <w:p w14:paraId="6FF41738" w14:textId="4F994AD1" w:rsidR="0029216D" w:rsidRDefault="0029216D">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_Toc106640745 \h </w:instrText>
      </w:r>
      <w:r>
        <w:rPr>
          <w:noProof/>
        </w:rPr>
      </w:r>
      <w:r>
        <w:rPr>
          <w:noProof/>
        </w:rPr>
        <w:fldChar w:fldCharType="separate"/>
      </w:r>
      <w:r>
        <w:rPr>
          <w:noProof/>
        </w:rPr>
        <w:t>54</w:t>
      </w:r>
      <w:r>
        <w:rPr>
          <w:noProof/>
        </w:rPr>
        <w:fldChar w:fldCharType="end"/>
      </w:r>
    </w:p>
    <w:p w14:paraId="022BC5B2" w14:textId="3BEBCC3D" w:rsidR="0029216D" w:rsidRDefault="0029216D">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_Toc106640746 \h </w:instrText>
      </w:r>
      <w:r>
        <w:rPr>
          <w:noProof/>
        </w:rPr>
      </w:r>
      <w:r>
        <w:rPr>
          <w:noProof/>
        </w:rPr>
        <w:fldChar w:fldCharType="separate"/>
      </w:r>
      <w:r>
        <w:rPr>
          <w:noProof/>
        </w:rPr>
        <w:t>54</w:t>
      </w:r>
      <w:r>
        <w:rPr>
          <w:noProof/>
        </w:rPr>
        <w:fldChar w:fldCharType="end"/>
      </w:r>
    </w:p>
    <w:p w14:paraId="644BE500" w14:textId="53B42A10" w:rsidR="0029216D" w:rsidRDefault="0029216D">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_Toc106640747 \h </w:instrText>
      </w:r>
      <w:r>
        <w:rPr>
          <w:noProof/>
        </w:rPr>
      </w:r>
      <w:r>
        <w:rPr>
          <w:noProof/>
        </w:rPr>
        <w:fldChar w:fldCharType="separate"/>
      </w:r>
      <w:r>
        <w:rPr>
          <w:noProof/>
        </w:rPr>
        <w:t>54</w:t>
      </w:r>
      <w:r>
        <w:rPr>
          <w:noProof/>
        </w:rPr>
        <w:fldChar w:fldCharType="end"/>
      </w:r>
    </w:p>
    <w:p w14:paraId="4E9D18B4" w14:textId="189A86E4" w:rsidR="0029216D" w:rsidRDefault="0029216D">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_Toc106640748 \h </w:instrText>
      </w:r>
      <w:r>
        <w:rPr>
          <w:noProof/>
        </w:rPr>
      </w:r>
      <w:r>
        <w:rPr>
          <w:noProof/>
        </w:rPr>
        <w:fldChar w:fldCharType="separate"/>
      </w:r>
      <w:r>
        <w:rPr>
          <w:noProof/>
        </w:rPr>
        <w:t>54</w:t>
      </w:r>
      <w:r>
        <w:rPr>
          <w:noProof/>
        </w:rPr>
        <w:fldChar w:fldCharType="end"/>
      </w:r>
    </w:p>
    <w:p w14:paraId="7BC98ADA" w14:textId="0A699D88" w:rsidR="0029216D" w:rsidRDefault="0029216D">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_Toc106640749 \h </w:instrText>
      </w:r>
      <w:r>
        <w:rPr>
          <w:noProof/>
        </w:rPr>
      </w:r>
      <w:r>
        <w:rPr>
          <w:noProof/>
        </w:rPr>
        <w:fldChar w:fldCharType="separate"/>
      </w:r>
      <w:r>
        <w:rPr>
          <w:noProof/>
        </w:rPr>
        <w:t>54</w:t>
      </w:r>
      <w:r>
        <w:rPr>
          <w:noProof/>
        </w:rPr>
        <w:fldChar w:fldCharType="end"/>
      </w:r>
    </w:p>
    <w:p w14:paraId="7DE0C8C0" w14:textId="7FE48F4F" w:rsidR="0029216D" w:rsidRDefault="0029216D">
      <w:pPr>
        <w:pStyle w:val="TOC5"/>
        <w:rPr>
          <w:rFonts w:asciiTheme="minorHAnsi" w:eastAsiaTheme="minorEastAsia" w:hAnsiTheme="minorHAnsi" w:cstheme="minorBidi"/>
          <w:noProof/>
          <w:sz w:val="22"/>
          <w:szCs w:val="22"/>
          <w:lang w:eastAsia="en-GB"/>
        </w:rPr>
      </w:pPr>
      <w:r>
        <w:rPr>
          <w:noProof/>
        </w:rPr>
        <w:t>6.1.5.2.3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_Toc106640750 \h </w:instrText>
      </w:r>
      <w:r>
        <w:rPr>
          <w:noProof/>
        </w:rPr>
      </w:r>
      <w:r>
        <w:rPr>
          <w:noProof/>
        </w:rPr>
        <w:fldChar w:fldCharType="separate"/>
      </w:r>
      <w:r>
        <w:rPr>
          <w:noProof/>
        </w:rPr>
        <w:t>54</w:t>
      </w:r>
      <w:r>
        <w:rPr>
          <w:noProof/>
        </w:rPr>
        <w:fldChar w:fldCharType="end"/>
      </w:r>
    </w:p>
    <w:p w14:paraId="33825BD2" w14:textId="7FEB4B0D" w:rsidR="0029216D" w:rsidRDefault="0029216D">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_Toc106640751 \h </w:instrText>
      </w:r>
      <w:r>
        <w:rPr>
          <w:noProof/>
        </w:rPr>
      </w:r>
      <w:r>
        <w:rPr>
          <w:noProof/>
        </w:rPr>
        <w:fldChar w:fldCharType="separate"/>
      </w:r>
      <w:r>
        <w:rPr>
          <w:noProof/>
        </w:rPr>
        <w:t>55</w:t>
      </w:r>
      <w:r>
        <w:rPr>
          <w:noProof/>
        </w:rPr>
        <w:fldChar w:fldCharType="end"/>
      </w:r>
    </w:p>
    <w:p w14:paraId="2B095AB0" w14:textId="3471F5E5" w:rsidR="0029216D" w:rsidRDefault="0029216D">
      <w:pPr>
        <w:pStyle w:val="TOC5"/>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_Toc106640752 \h </w:instrText>
      </w:r>
      <w:r>
        <w:rPr>
          <w:noProof/>
        </w:rPr>
      </w:r>
      <w:r>
        <w:rPr>
          <w:noProof/>
        </w:rPr>
        <w:fldChar w:fldCharType="separate"/>
      </w:r>
      <w:r>
        <w:rPr>
          <w:noProof/>
        </w:rPr>
        <w:t>55</w:t>
      </w:r>
      <w:r>
        <w:rPr>
          <w:noProof/>
        </w:rPr>
        <w:fldChar w:fldCharType="end"/>
      </w:r>
    </w:p>
    <w:p w14:paraId="20E8CBC9" w14:textId="07417CB4" w:rsidR="0029216D" w:rsidRDefault="0029216D">
      <w:pPr>
        <w:pStyle w:val="TOC5"/>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_Toc106640753 \h </w:instrText>
      </w:r>
      <w:r>
        <w:rPr>
          <w:noProof/>
        </w:rPr>
      </w:r>
      <w:r>
        <w:rPr>
          <w:noProof/>
        </w:rPr>
        <w:fldChar w:fldCharType="separate"/>
      </w:r>
      <w:r>
        <w:rPr>
          <w:noProof/>
        </w:rPr>
        <w:t>55</w:t>
      </w:r>
      <w:r>
        <w:rPr>
          <w:noProof/>
        </w:rPr>
        <w:fldChar w:fldCharType="end"/>
      </w:r>
    </w:p>
    <w:p w14:paraId="1DDE9A30" w14:textId="6EB19004" w:rsidR="0029216D" w:rsidRDefault="0029216D">
      <w:pPr>
        <w:pStyle w:val="TOC5"/>
        <w:rPr>
          <w:rFonts w:asciiTheme="minorHAnsi" w:eastAsiaTheme="minorEastAsia" w:hAnsiTheme="minorHAnsi" w:cstheme="minorBidi"/>
          <w:noProof/>
          <w:sz w:val="22"/>
          <w:szCs w:val="22"/>
          <w:lang w:eastAsia="en-GB"/>
        </w:rPr>
      </w:pPr>
      <w:r>
        <w:rPr>
          <w:noProof/>
        </w:rPr>
        <w:t>6.1.5.3.3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_Toc106640754 \h </w:instrText>
      </w:r>
      <w:r>
        <w:rPr>
          <w:noProof/>
        </w:rPr>
      </w:r>
      <w:r>
        <w:rPr>
          <w:noProof/>
        </w:rPr>
        <w:fldChar w:fldCharType="separate"/>
      </w:r>
      <w:r>
        <w:rPr>
          <w:noProof/>
        </w:rPr>
        <w:t>55</w:t>
      </w:r>
      <w:r>
        <w:rPr>
          <w:noProof/>
        </w:rPr>
        <w:fldChar w:fldCharType="end"/>
      </w:r>
    </w:p>
    <w:p w14:paraId="7FCDF7CE" w14:textId="30C02F93" w:rsidR="0029216D" w:rsidRDefault="0029216D">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_Toc106640755 \h </w:instrText>
      </w:r>
      <w:r>
        <w:rPr>
          <w:noProof/>
        </w:rPr>
      </w:r>
      <w:r>
        <w:rPr>
          <w:noProof/>
        </w:rPr>
        <w:fldChar w:fldCharType="separate"/>
      </w:r>
      <w:r>
        <w:rPr>
          <w:noProof/>
        </w:rPr>
        <w:t>55</w:t>
      </w:r>
      <w:r>
        <w:rPr>
          <w:noProof/>
        </w:rPr>
        <w:fldChar w:fldCharType="end"/>
      </w:r>
    </w:p>
    <w:p w14:paraId="1BA887E8" w14:textId="212CB834" w:rsidR="0029216D" w:rsidRDefault="0029216D">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_Toc106640756 \h </w:instrText>
      </w:r>
      <w:r>
        <w:rPr>
          <w:noProof/>
        </w:rPr>
      </w:r>
      <w:r>
        <w:rPr>
          <w:noProof/>
        </w:rPr>
        <w:fldChar w:fldCharType="separate"/>
      </w:r>
      <w:r>
        <w:rPr>
          <w:noProof/>
        </w:rPr>
        <w:t>55</w:t>
      </w:r>
      <w:r>
        <w:rPr>
          <w:noProof/>
        </w:rPr>
        <w:fldChar w:fldCharType="end"/>
      </w:r>
    </w:p>
    <w:p w14:paraId="2B72A2AE" w14:textId="2B8020EB" w:rsidR="0029216D" w:rsidRDefault="0029216D">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_Toc106640757 \h </w:instrText>
      </w:r>
      <w:r>
        <w:rPr>
          <w:noProof/>
        </w:rPr>
      </w:r>
      <w:r>
        <w:rPr>
          <w:noProof/>
        </w:rPr>
        <w:fldChar w:fldCharType="separate"/>
      </w:r>
      <w:r>
        <w:rPr>
          <w:noProof/>
        </w:rPr>
        <w:t>55</w:t>
      </w:r>
      <w:r>
        <w:rPr>
          <w:noProof/>
        </w:rPr>
        <w:fldChar w:fldCharType="end"/>
      </w:r>
    </w:p>
    <w:p w14:paraId="67D7A70E" w14:textId="7D408088" w:rsidR="0029216D" w:rsidRDefault="0029216D">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_Toc106640758 \h </w:instrText>
      </w:r>
      <w:r>
        <w:rPr>
          <w:noProof/>
        </w:rPr>
      </w:r>
      <w:r>
        <w:rPr>
          <w:noProof/>
        </w:rPr>
        <w:fldChar w:fldCharType="separate"/>
      </w:r>
      <w:r>
        <w:rPr>
          <w:noProof/>
        </w:rPr>
        <w:t>56</w:t>
      </w:r>
      <w:r>
        <w:rPr>
          <w:noProof/>
        </w:rPr>
        <w:fldChar w:fldCharType="end"/>
      </w:r>
    </w:p>
    <w:p w14:paraId="5730A69E" w14:textId="01B38157" w:rsidR="0029216D" w:rsidRDefault="0029216D">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_Toc106640759 \h </w:instrText>
      </w:r>
      <w:r>
        <w:rPr>
          <w:noProof/>
        </w:rPr>
      </w:r>
      <w:r>
        <w:rPr>
          <w:noProof/>
        </w:rPr>
        <w:fldChar w:fldCharType="separate"/>
      </w:r>
      <w:r>
        <w:rPr>
          <w:noProof/>
        </w:rPr>
        <w:t>56</w:t>
      </w:r>
      <w:r>
        <w:rPr>
          <w:noProof/>
        </w:rPr>
        <w:fldChar w:fldCharType="end"/>
      </w:r>
    </w:p>
    <w:p w14:paraId="0074CFC6" w14:textId="1E53FC84" w:rsidR="0029216D" w:rsidRDefault="0029216D">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_Toc106640760 \h </w:instrText>
      </w:r>
      <w:r>
        <w:rPr>
          <w:noProof/>
        </w:rPr>
      </w:r>
      <w:r>
        <w:rPr>
          <w:noProof/>
        </w:rPr>
        <w:fldChar w:fldCharType="separate"/>
      </w:r>
      <w:r>
        <w:rPr>
          <w:noProof/>
        </w:rPr>
        <w:t>56</w:t>
      </w:r>
      <w:r>
        <w:rPr>
          <w:noProof/>
        </w:rPr>
        <w:fldChar w:fldCharType="end"/>
      </w:r>
    </w:p>
    <w:p w14:paraId="1C538046" w14:textId="254D1837" w:rsidR="0029216D" w:rsidRDefault="0029216D">
      <w:pPr>
        <w:pStyle w:val="TOC4"/>
        <w:rPr>
          <w:rFonts w:asciiTheme="minorHAnsi" w:eastAsiaTheme="minorEastAsia" w:hAnsiTheme="minorHAnsi" w:cstheme="minorBidi"/>
          <w:noProof/>
          <w:sz w:val="22"/>
          <w:szCs w:val="22"/>
          <w:lang w:eastAsia="en-GB"/>
        </w:rPr>
      </w:pPr>
      <w:r w:rsidRPr="00AF1D06">
        <w:rPr>
          <w:noProof/>
          <w:lang w:val="en-US"/>
        </w:rPr>
        <w:t>6.1.6.2</w:t>
      </w:r>
      <w:r>
        <w:rPr>
          <w:rFonts w:asciiTheme="minorHAnsi" w:eastAsiaTheme="minorEastAsia" w:hAnsiTheme="minorHAnsi" w:cstheme="minorBidi"/>
          <w:noProof/>
          <w:sz w:val="22"/>
          <w:szCs w:val="22"/>
          <w:lang w:eastAsia="en-GB"/>
        </w:rPr>
        <w:tab/>
      </w:r>
      <w:r w:rsidRPr="00AF1D06">
        <w:rPr>
          <w:noProof/>
          <w:lang w:val="en-US"/>
        </w:rPr>
        <w:t>Structured data types</w:t>
      </w:r>
      <w:r>
        <w:rPr>
          <w:noProof/>
        </w:rPr>
        <w:tab/>
      </w:r>
      <w:r>
        <w:rPr>
          <w:noProof/>
        </w:rPr>
        <w:fldChar w:fldCharType="begin" w:fldLock="1"/>
      </w:r>
      <w:r>
        <w:rPr>
          <w:noProof/>
        </w:rPr>
        <w:instrText xml:space="preserve"> PAGEREF _Toc106640761 \h </w:instrText>
      </w:r>
      <w:r>
        <w:rPr>
          <w:noProof/>
        </w:rPr>
      </w:r>
      <w:r>
        <w:rPr>
          <w:noProof/>
        </w:rPr>
        <w:fldChar w:fldCharType="separate"/>
      </w:r>
      <w:r>
        <w:rPr>
          <w:noProof/>
        </w:rPr>
        <w:t>57</w:t>
      </w:r>
      <w:r>
        <w:rPr>
          <w:noProof/>
        </w:rPr>
        <w:fldChar w:fldCharType="end"/>
      </w:r>
    </w:p>
    <w:p w14:paraId="4A6CD0C0" w14:textId="62BB5D8C" w:rsidR="0029216D" w:rsidRDefault="0029216D">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_Toc106640762 \h </w:instrText>
      </w:r>
      <w:r>
        <w:rPr>
          <w:noProof/>
        </w:rPr>
      </w:r>
      <w:r>
        <w:rPr>
          <w:noProof/>
        </w:rPr>
        <w:fldChar w:fldCharType="separate"/>
      </w:r>
      <w:r>
        <w:rPr>
          <w:noProof/>
        </w:rPr>
        <w:t>57</w:t>
      </w:r>
      <w:r>
        <w:rPr>
          <w:noProof/>
        </w:rPr>
        <w:fldChar w:fldCharType="end"/>
      </w:r>
    </w:p>
    <w:p w14:paraId="4B913A7E" w14:textId="1967FE5E" w:rsidR="0029216D" w:rsidRDefault="0029216D">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RecordSearchResult</w:t>
      </w:r>
      <w:r>
        <w:rPr>
          <w:noProof/>
        </w:rPr>
        <w:tab/>
      </w:r>
      <w:r>
        <w:rPr>
          <w:noProof/>
        </w:rPr>
        <w:fldChar w:fldCharType="begin" w:fldLock="1"/>
      </w:r>
      <w:r>
        <w:rPr>
          <w:noProof/>
        </w:rPr>
        <w:instrText xml:space="preserve"> PAGEREF _Toc106640763 \h </w:instrText>
      </w:r>
      <w:r>
        <w:rPr>
          <w:noProof/>
        </w:rPr>
      </w:r>
      <w:r>
        <w:rPr>
          <w:noProof/>
        </w:rPr>
        <w:fldChar w:fldCharType="separate"/>
      </w:r>
      <w:r>
        <w:rPr>
          <w:noProof/>
        </w:rPr>
        <w:t>58</w:t>
      </w:r>
      <w:r>
        <w:rPr>
          <w:noProof/>
        </w:rPr>
        <w:fldChar w:fldCharType="end"/>
      </w:r>
    </w:p>
    <w:p w14:paraId="1D7DC2C0" w14:textId="5AD9A126" w:rsidR="0029216D" w:rsidRDefault="0029216D">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RecordMeta</w:t>
      </w:r>
      <w:r>
        <w:rPr>
          <w:noProof/>
        </w:rPr>
        <w:tab/>
      </w:r>
      <w:r>
        <w:rPr>
          <w:noProof/>
        </w:rPr>
        <w:fldChar w:fldCharType="begin" w:fldLock="1"/>
      </w:r>
      <w:r>
        <w:rPr>
          <w:noProof/>
        </w:rPr>
        <w:instrText xml:space="preserve"> PAGEREF _Toc106640764 \h </w:instrText>
      </w:r>
      <w:r>
        <w:rPr>
          <w:noProof/>
        </w:rPr>
      </w:r>
      <w:r>
        <w:rPr>
          <w:noProof/>
        </w:rPr>
        <w:fldChar w:fldCharType="separate"/>
      </w:r>
      <w:r>
        <w:rPr>
          <w:noProof/>
        </w:rPr>
        <w:t>58</w:t>
      </w:r>
      <w:r>
        <w:rPr>
          <w:noProof/>
        </w:rPr>
        <w:fldChar w:fldCharType="end"/>
      </w:r>
    </w:p>
    <w:p w14:paraId="7CA50475" w14:textId="63C6E894" w:rsidR="0029216D" w:rsidRDefault="0029216D">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RecordBody</w:t>
      </w:r>
      <w:r>
        <w:rPr>
          <w:noProof/>
        </w:rPr>
        <w:tab/>
      </w:r>
      <w:r>
        <w:rPr>
          <w:noProof/>
        </w:rPr>
        <w:fldChar w:fldCharType="begin" w:fldLock="1"/>
      </w:r>
      <w:r>
        <w:rPr>
          <w:noProof/>
        </w:rPr>
        <w:instrText xml:space="preserve"> PAGEREF _Toc106640765 \h </w:instrText>
      </w:r>
      <w:r>
        <w:rPr>
          <w:noProof/>
        </w:rPr>
      </w:r>
      <w:r>
        <w:rPr>
          <w:noProof/>
        </w:rPr>
        <w:fldChar w:fldCharType="separate"/>
      </w:r>
      <w:r>
        <w:rPr>
          <w:noProof/>
        </w:rPr>
        <w:t>58</w:t>
      </w:r>
      <w:r>
        <w:rPr>
          <w:noProof/>
        </w:rPr>
        <w:fldChar w:fldCharType="end"/>
      </w:r>
    </w:p>
    <w:p w14:paraId="61A8EBFF" w14:textId="0CADED54" w:rsidR="0029216D" w:rsidRDefault="0029216D">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Record</w:t>
      </w:r>
      <w:r>
        <w:rPr>
          <w:noProof/>
        </w:rPr>
        <w:tab/>
      </w:r>
      <w:r>
        <w:rPr>
          <w:noProof/>
        </w:rPr>
        <w:fldChar w:fldCharType="begin" w:fldLock="1"/>
      </w:r>
      <w:r>
        <w:rPr>
          <w:noProof/>
        </w:rPr>
        <w:instrText xml:space="preserve"> PAGEREF _Toc106640766 \h </w:instrText>
      </w:r>
      <w:r>
        <w:rPr>
          <w:noProof/>
        </w:rPr>
      </w:r>
      <w:r>
        <w:rPr>
          <w:noProof/>
        </w:rPr>
        <w:fldChar w:fldCharType="separate"/>
      </w:r>
      <w:r>
        <w:rPr>
          <w:noProof/>
        </w:rPr>
        <w:t>59</w:t>
      </w:r>
      <w:r>
        <w:rPr>
          <w:noProof/>
        </w:rPr>
        <w:fldChar w:fldCharType="end"/>
      </w:r>
    </w:p>
    <w:p w14:paraId="28727A44" w14:textId="5A2FC2F0" w:rsidR="0029216D" w:rsidRDefault="0029216D">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BlockBody</w:t>
      </w:r>
      <w:r>
        <w:rPr>
          <w:noProof/>
        </w:rPr>
        <w:tab/>
      </w:r>
      <w:r>
        <w:rPr>
          <w:noProof/>
        </w:rPr>
        <w:fldChar w:fldCharType="begin" w:fldLock="1"/>
      </w:r>
      <w:r>
        <w:rPr>
          <w:noProof/>
        </w:rPr>
        <w:instrText xml:space="preserve"> PAGEREF _Toc106640767 \h </w:instrText>
      </w:r>
      <w:r>
        <w:rPr>
          <w:noProof/>
        </w:rPr>
      </w:r>
      <w:r>
        <w:rPr>
          <w:noProof/>
        </w:rPr>
        <w:fldChar w:fldCharType="separate"/>
      </w:r>
      <w:r>
        <w:rPr>
          <w:noProof/>
        </w:rPr>
        <w:t>59</w:t>
      </w:r>
      <w:r>
        <w:rPr>
          <w:noProof/>
        </w:rPr>
        <w:fldChar w:fldCharType="end"/>
      </w:r>
    </w:p>
    <w:p w14:paraId="4AC95A5E" w14:textId="19F8C486" w:rsidR="0029216D" w:rsidRDefault="0029216D">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Block</w:t>
      </w:r>
      <w:r>
        <w:rPr>
          <w:noProof/>
        </w:rPr>
        <w:tab/>
      </w:r>
      <w:r>
        <w:rPr>
          <w:noProof/>
        </w:rPr>
        <w:fldChar w:fldCharType="begin" w:fldLock="1"/>
      </w:r>
      <w:r>
        <w:rPr>
          <w:noProof/>
        </w:rPr>
        <w:instrText xml:space="preserve"> PAGEREF _Toc106640768 \h </w:instrText>
      </w:r>
      <w:r>
        <w:rPr>
          <w:noProof/>
        </w:rPr>
      </w:r>
      <w:r>
        <w:rPr>
          <w:noProof/>
        </w:rPr>
        <w:fldChar w:fldCharType="separate"/>
      </w:r>
      <w:r>
        <w:rPr>
          <w:noProof/>
        </w:rPr>
        <w:t>59</w:t>
      </w:r>
      <w:r>
        <w:rPr>
          <w:noProof/>
        </w:rPr>
        <w:fldChar w:fldCharType="end"/>
      </w:r>
    </w:p>
    <w:p w14:paraId="299CB5EC" w14:textId="46CFE78A" w:rsidR="0029216D" w:rsidRDefault="0029216D">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_Toc106640769 \h </w:instrText>
      </w:r>
      <w:r>
        <w:rPr>
          <w:noProof/>
        </w:rPr>
      </w:r>
      <w:r>
        <w:rPr>
          <w:noProof/>
        </w:rPr>
        <w:fldChar w:fldCharType="separate"/>
      </w:r>
      <w:r>
        <w:rPr>
          <w:noProof/>
        </w:rPr>
        <w:t>59</w:t>
      </w:r>
      <w:r>
        <w:rPr>
          <w:noProof/>
        </w:rPr>
        <w:fldChar w:fldCharType="end"/>
      </w:r>
    </w:p>
    <w:p w14:paraId="7BFBD62E" w14:textId="2688DE07" w:rsidR="0029216D" w:rsidRDefault="0029216D">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lang w:eastAsia="zh-CN"/>
        </w:rPr>
        <w:t>SearchComparison</w:t>
      </w:r>
      <w:r>
        <w:rPr>
          <w:noProof/>
        </w:rPr>
        <w:tab/>
      </w:r>
      <w:r>
        <w:rPr>
          <w:noProof/>
        </w:rPr>
        <w:fldChar w:fldCharType="begin" w:fldLock="1"/>
      </w:r>
      <w:r>
        <w:rPr>
          <w:noProof/>
        </w:rPr>
        <w:instrText xml:space="preserve"> PAGEREF _Toc106640770 \h </w:instrText>
      </w:r>
      <w:r>
        <w:rPr>
          <w:noProof/>
        </w:rPr>
      </w:r>
      <w:r>
        <w:rPr>
          <w:noProof/>
        </w:rPr>
        <w:fldChar w:fldCharType="separate"/>
      </w:r>
      <w:r>
        <w:rPr>
          <w:noProof/>
        </w:rPr>
        <w:t>60</w:t>
      </w:r>
      <w:r>
        <w:rPr>
          <w:noProof/>
        </w:rPr>
        <w:fldChar w:fldCharType="end"/>
      </w:r>
    </w:p>
    <w:p w14:paraId="07548C70" w14:textId="273183F7" w:rsidR="0029216D" w:rsidRDefault="0029216D">
      <w:pPr>
        <w:pStyle w:val="TOC5"/>
        <w:rPr>
          <w:rFonts w:asciiTheme="minorHAnsi" w:eastAsiaTheme="minorEastAsia" w:hAnsiTheme="minorHAnsi" w:cstheme="minorBidi"/>
          <w:noProof/>
          <w:sz w:val="22"/>
          <w:szCs w:val="22"/>
          <w:lang w:eastAsia="en-GB"/>
        </w:rPr>
      </w:pPr>
      <w:r w:rsidRPr="00AF1D06">
        <w:rPr>
          <w:rFonts w:eastAsia="DengXian"/>
          <w:noProof/>
        </w:rPr>
        <w:t>6.1.6.2.10</w:t>
      </w:r>
      <w:r>
        <w:rPr>
          <w:rFonts w:asciiTheme="minorHAnsi" w:eastAsiaTheme="minorEastAsia" w:hAnsiTheme="minorHAnsi" w:cstheme="minorBidi"/>
          <w:noProof/>
          <w:sz w:val="22"/>
          <w:szCs w:val="22"/>
          <w:lang w:eastAsia="en-GB"/>
        </w:rPr>
        <w:tab/>
      </w:r>
      <w:r w:rsidRPr="00AF1D06">
        <w:rPr>
          <w:rFonts w:eastAsia="DengXian"/>
          <w:noProof/>
        </w:rPr>
        <w:t>Type: NotificationSubscription</w:t>
      </w:r>
      <w:r>
        <w:rPr>
          <w:noProof/>
        </w:rPr>
        <w:tab/>
      </w:r>
      <w:r>
        <w:rPr>
          <w:noProof/>
        </w:rPr>
        <w:fldChar w:fldCharType="begin" w:fldLock="1"/>
      </w:r>
      <w:r>
        <w:rPr>
          <w:noProof/>
        </w:rPr>
        <w:instrText xml:space="preserve"> PAGEREF _Toc106640771 \h </w:instrText>
      </w:r>
      <w:r>
        <w:rPr>
          <w:noProof/>
        </w:rPr>
      </w:r>
      <w:r>
        <w:rPr>
          <w:noProof/>
        </w:rPr>
        <w:fldChar w:fldCharType="separate"/>
      </w:r>
      <w:r>
        <w:rPr>
          <w:noProof/>
        </w:rPr>
        <w:t>61</w:t>
      </w:r>
      <w:r>
        <w:rPr>
          <w:noProof/>
        </w:rPr>
        <w:fldChar w:fldCharType="end"/>
      </w:r>
    </w:p>
    <w:p w14:paraId="519C638D" w14:textId="2D997721" w:rsidR="0029216D" w:rsidRDefault="0029216D">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RecordNotification</w:t>
      </w:r>
      <w:r>
        <w:rPr>
          <w:noProof/>
        </w:rPr>
        <w:tab/>
      </w:r>
      <w:r>
        <w:rPr>
          <w:noProof/>
        </w:rPr>
        <w:fldChar w:fldCharType="begin" w:fldLock="1"/>
      </w:r>
      <w:r>
        <w:rPr>
          <w:noProof/>
        </w:rPr>
        <w:instrText xml:space="preserve"> PAGEREF _Toc106640772 \h </w:instrText>
      </w:r>
      <w:r>
        <w:rPr>
          <w:noProof/>
        </w:rPr>
      </w:r>
      <w:r>
        <w:rPr>
          <w:noProof/>
        </w:rPr>
        <w:fldChar w:fldCharType="separate"/>
      </w:r>
      <w:r>
        <w:rPr>
          <w:noProof/>
        </w:rPr>
        <w:t>64</w:t>
      </w:r>
      <w:r>
        <w:rPr>
          <w:noProof/>
        </w:rPr>
        <w:fldChar w:fldCharType="end"/>
      </w:r>
    </w:p>
    <w:p w14:paraId="77A40145" w14:textId="7CDE824A" w:rsidR="0029216D" w:rsidRDefault="0029216D">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NotificationDescription</w:t>
      </w:r>
      <w:r>
        <w:rPr>
          <w:noProof/>
        </w:rPr>
        <w:tab/>
      </w:r>
      <w:r>
        <w:rPr>
          <w:noProof/>
        </w:rPr>
        <w:fldChar w:fldCharType="begin" w:fldLock="1"/>
      </w:r>
      <w:r>
        <w:rPr>
          <w:noProof/>
        </w:rPr>
        <w:instrText xml:space="preserve"> PAGEREF _Toc106640773 \h </w:instrText>
      </w:r>
      <w:r>
        <w:rPr>
          <w:noProof/>
        </w:rPr>
      </w:r>
      <w:r>
        <w:rPr>
          <w:noProof/>
        </w:rPr>
        <w:fldChar w:fldCharType="separate"/>
      </w:r>
      <w:r>
        <w:rPr>
          <w:noProof/>
        </w:rPr>
        <w:t>64</w:t>
      </w:r>
      <w:r>
        <w:rPr>
          <w:noProof/>
        </w:rPr>
        <w:fldChar w:fldCharType="end"/>
      </w:r>
    </w:p>
    <w:p w14:paraId="69D1A73B" w14:textId="11D1D2C8" w:rsidR="0029216D" w:rsidRDefault="0029216D">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SubscriptionFilter</w:t>
      </w:r>
      <w:r>
        <w:rPr>
          <w:noProof/>
        </w:rPr>
        <w:tab/>
      </w:r>
      <w:r>
        <w:rPr>
          <w:noProof/>
        </w:rPr>
        <w:fldChar w:fldCharType="begin" w:fldLock="1"/>
      </w:r>
      <w:r>
        <w:rPr>
          <w:noProof/>
        </w:rPr>
        <w:instrText xml:space="preserve"> PAGEREF _Toc106640774 \h </w:instrText>
      </w:r>
      <w:r>
        <w:rPr>
          <w:noProof/>
        </w:rPr>
      </w:r>
      <w:r>
        <w:rPr>
          <w:noProof/>
        </w:rPr>
        <w:fldChar w:fldCharType="separate"/>
      </w:r>
      <w:r>
        <w:rPr>
          <w:noProof/>
        </w:rPr>
        <w:t>65</w:t>
      </w:r>
      <w:r>
        <w:rPr>
          <w:noProof/>
        </w:rPr>
        <w:fldChar w:fldCharType="end"/>
      </w:r>
    </w:p>
    <w:p w14:paraId="2B096351" w14:textId="4513BECF" w:rsidR="0029216D" w:rsidRDefault="0029216D">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ClientId</w:t>
      </w:r>
      <w:r>
        <w:rPr>
          <w:noProof/>
        </w:rPr>
        <w:tab/>
      </w:r>
      <w:r>
        <w:rPr>
          <w:noProof/>
        </w:rPr>
        <w:fldChar w:fldCharType="begin" w:fldLock="1"/>
      </w:r>
      <w:r>
        <w:rPr>
          <w:noProof/>
        </w:rPr>
        <w:instrText xml:space="preserve"> PAGEREF _Toc106640775 \h </w:instrText>
      </w:r>
      <w:r>
        <w:rPr>
          <w:noProof/>
        </w:rPr>
      </w:r>
      <w:r>
        <w:rPr>
          <w:noProof/>
        </w:rPr>
        <w:fldChar w:fldCharType="separate"/>
      </w:r>
      <w:r>
        <w:rPr>
          <w:noProof/>
        </w:rPr>
        <w:t>65</w:t>
      </w:r>
      <w:r>
        <w:rPr>
          <w:noProof/>
        </w:rPr>
        <w:fldChar w:fldCharType="end"/>
      </w:r>
    </w:p>
    <w:p w14:paraId="2233EEF2" w14:textId="7B6D12D9" w:rsidR="0029216D" w:rsidRDefault="0029216D">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MetaSchema</w:t>
      </w:r>
      <w:r>
        <w:rPr>
          <w:noProof/>
        </w:rPr>
        <w:tab/>
      </w:r>
      <w:r>
        <w:rPr>
          <w:noProof/>
        </w:rPr>
        <w:fldChar w:fldCharType="begin" w:fldLock="1"/>
      </w:r>
      <w:r>
        <w:rPr>
          <w:noProof/>
        </w:rPr>
        <w:instrText xml:space="preserve"> PAGEREF _Toc106640776 \h </w:instrText>
      </w:r>
      <w:r>
        <w:rPr>
          <w:noProof/>
        </w:rPr>
      </w:r>
      <w:r>
        <w:rPr>
          <w:noProof/>
        </w:rPr>
        <w:fldChar w:fldCharType="separate"/>
      </w:r>
      <w:r>
        <w:rPr>
          <w:noProof/>
        </w:rPr>
        <w:t>66</w:t>
      </w:r>
      <w:r>
        <w:rPr>
          <w:noProof/>
        </w:rPr>
        <w:fldChar w:fldCharType="end"/>
      </w:r>
    </w:p>
    <w:p w14:paraId="3D628F8F" w14:textId="22106E84" w:rsidR="0029216D" w:rsidRDefault="0029216D">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TagType</w:t>
      </w:r>
      <w:r>
        <w:rPr>
          <w:noProof/>
        </w:rPr>
        <w:tab/>
      </w:r>
      <w:r>
        <w:rPr>
          <w:noProof/>
        </w:rPr>
        <w:fldChar w:fldCharType="begin" w:fldLock="1"/>
      </w:r>
      <w:r>
        <w:rPr>
          <w:noProof/>
        </w:rPr>
        <w:instrText xml:space="preserve"> PAGEREF _Toc106640777 \h </w:instrText>
      </w:r>
      <w:r>
        <w:rPr>
          <w:noProof/>
        </w:rPr>
      </w:r>
      <w:r>
        <w:rPr>
          <w:noProof/>
        </w:rPr>
        <w:fldChar w:fldCharType="separate"/>
      </w:r>
      <w:r>
        <w:rPr>
          <w:noProof/>
        </w:rPr>
        <w:t>66</w:t>
      </w:r>
      <w:r>
        <w:rPr>
          <w:noProof/>
        </w:rPr>
        <w:fldChar w:fldCharType="end"/>
      </w:r>
    </w:p>
    <w:p w14:paraId="092A2C08" w14:textId="29A76E19" w:rsidR="0029216D" w:rsidRDefault="0029216D">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RecordIdList</w:t>
      </w:r>
      <w:r>
        <w:rPr>
          <w:noProof/>
        </w:rPr>
        <w:tab/>
      </w:r>
      <w:r>
        <w:rPr>
          <w:noProof/>
        </w:rPr>
        <w:fldChar w:fldCharType="begin" w:fldLock="1"/>
      </w:r>
      <w:r>
        <w:rPr>
          <w:noProof/>
        </w:rPr>
        <w:instrText xml:space="preserve"> PAGEREF _Toc106640778 \h </w:instrText>
      </w:r>
      <w:r>
        <w:rPr>
          <w:noProof/>
        </w:rPr>
      </w:r>
      <w:r>
        <w:rPr>
          <w:noProof/>
        </w:rPr>
        <w:fldChar w:fldCharType="separate"/>
      </w:r>
      <w:r>
        <w:rPr>
          <w:noProof/>
        </w:rPr>
        <w:t>66</w:t>
      </w:r>
      <w:r>
        <w:rPr>
          <w:noProof/>
        </w:rPr>
        <w:fldChar w:fldCharType="end"/>
      </w:r>
    </w:p>
    <w:p w14:paraId="31E7E288" w14:textId="20429656" w:rsidR="0029216D" w:rsidRDefault="0029216D">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NotificationInfo</w:t>
      </w:r>
      <w:r>
        <w:rPr>
          <w:noProof/>
        </w:rPr>
        <w:tab/>
      </w:r>
      <w:r>
        <w:rPr>
          <w:noProof/>
        </w:rPr>
        <w:fldChar w:fldCharType="begin" w:fldLock="1"/>
      </w:r>
      <w:r>
        <w:rPr>
          <w:noProof/>
        </w:rPr>
        <w:instrText xml:space="preserve"> PAGEREF _Toc106640779 \h </w:instrText>
      </w:r>
      <w:r>
        <w:rPr>
          <w:noProof/>
        </w:rPr>
      </w:r>
      <w:r>
        <w:rPr>
          <w:noProof/>
        </w:rPr>
        <w:fldChar w:fldCharType="separate"/>
      </w:r>
      <w:r>
        <w:rPr>
          <w:noProof/>
        </w:rPr>
        <w:t>66</w:t>
      </w:r>
      <w:r>
        <w:rPr>
          <w:noProof/>
        </w:rPr>
        <w:fldChar w:fldCharType="end"/>
      </w:r>
    </w:p>
    <w:p w14:paraId="27EA5B04" w14:textId="38E0D32B" w:rsidR="0029216D" w:rsidRDefault="0029216D">
      <w:pPr>
        <w:pStyle w:val="TOC4"/>
        <w:rPr>
          <w:rFonts w:asciiTheme="minorHAnsi" w:eastAsiaTheme="minorEastAsia" w:hAnsiTheme="minorHAnsi" w:cstheme="minorBidi"/>
          <w:noProof/>
          <w:sz w:val="22"/>
          <w:szCs w:val="22"/>
          <w:lang w:eastAsia="en-GB"/>
        </w:rPr>
      </w:pPr>
      <w:r w:rsidRPr="00AF1D06">
        <w:rPr>
          <w:noProof/>
          <w:lang w:val="en-US"/>
        </w:rPr>
        <w:t>6.1.6.3</w:t>
      </w:r>
      <w:r>
        <w:rPr>
          <w:rFonts w:asciiTheme="minorHAnsi" w:eastAsiaTheme="minorEastAsia" w:hAnsiTheme="minorHAnsi" w:cstheme="minorBidi"/>
          <w:noProof/>
          <w:sz w:val="22"/>
          <w:szCs w:val="22"/>
          <w:lang w:eastAsia="en-GB"/>
        </w:rPr>
        <w:tab/>
      </w:r>
      <w:r w:rsidRPr="00AF1D06">
        <w:rPr>
          <w:noProof/>
          <w:lang w:val="en-US"/>
        </w:rPr>
        <w:t>Simple data types and enumerations</w:t>
      </w:r>
      <w:r>
        <w:rPr>
          <w:noProof/>
        </w:rPr>
        <w:tab/>
      </w:r>
      <w:r>
        <w:rPr>
          <w:noProof/>
        </w:rPr>
        <w:fldChar w:fldCharType="begin" w:fldLock="1"/>
      </w:r>
      <w:r>
        <w:rPr>
          <w:noProof/>
        </w:rPr>
        <w:instrText xml:space="preserve"> PAGEREF _Toc106640780 \h </w:instrText>
      </w:r>
      <w:r>
        <w:rPr>
          <w:noProof/>
        </w:rPr>
      </w:r>
      <w:r>
        <w:rPr>
          <w:noProof/>
        </w:rPr>
        <w:fldChar w:fldCharType="separate"/>
      </w:r>
      <w:r>
        <w:rPr>
          <w:noProof/>
        </w:rPr>
        <w:t>67</w:t>
      </w:r>
      <w:r>
        <w:rPr>
          <w:noProof/>
        </w:rPr>
        <w:fldChar w:fldCharType="end"/>
      </w:r>
    </w:p>
    <w:p w14:paraId="64B27999" w14:textId="246C6587" w:rsidR="0029216D" w:rsidRDefault="0029216D">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_Toc106640781 \h </w:instrText>
      </w:r>
      <w:r>
        <w:rPr>
          <w:noProof/>
        </w:rPr>
      </w:r>
      <w:r>
        <w:rPr>
          <w:noProof/>
        </w:rPr>
        <w:fldChar w:fldCharType="separate"/>
      </w:r>
      <w:r>
        <w:rPr>
          <w:noProof/>
        </w:rPr>
        <w:t>67</w:t>
      </w:r>
      <w:r>
        <w:rPr>
          <w:noProof/>
        </w:rPr>
        <w:fldChar w:fldCharType="end"/>
      </w:r>
    </w:p>
    <w:p w14:paraId="2DEFD7EC" w14:textId="3E00CC58" w:rsidR="0029216D" w:rsidRDefault="0029216D">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_Toc106640782 \h </w:instrText>
      </w:r>
      <w:r>
        <w:rPr>
          <w:noProof/>
        </w:rPr>
      </w:r>
      <w:r>
        <w:rPr>
          <w:noProof/>
        </w:rPr>
        <w:fldChar w:fldCharType="separate"/>
      </w:r>
      <w:r>
        <w:rPr>
          <w:noProof/>
        </w:rPr>
        <w:t>67</w:t>
      </w:r>
      <w:r>
        <w:rPr>
          <w:noProof/>
        </w:rPr>
        <w:fldChar w:fldCharType="end"/>
      </w:r>
    </w:p>
    <w:p w14:paraId="653B3D71" w14:textId="3E12A583" w:rsidR="0029216D" w:rsidRDefault="0029216D">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_Toc106640783 \h </w:instrText>
      </w:r>
      <w:r>
        <w:rPr>
          <w:noProof/>
        </w:rPr>
      </w:r>
      <w:r>
        <w:rPr>
          <w:noProof/>
        </w:rPr>
        <w:fldChar w:fldCharType="separate"/>
      </w:r>
      <w:r>
        <w:rPr>
          <w:noProof/>
        </w:rPr>
        <w:t>67</w:t>
      </w:r>
      <w:r>
        <w:rPr>
          <w:noProof/>
        </w:rPr>
        <w:fldChar w:fldCharType="end"/>
      </w:r>
    </w:p>
    <w:p w14:paraId="2CB1078C" w14:textId="34CAB6E3" w:rsidR="0029216D" w:rsidRDefault="0029216D">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_Toc106640784 \h </w:instrText>
      </w:r>
      <w:r>
        <w:rPr>
          <w:noProof/>
        </w:rPr>
      </w:r>
      <w:r>
        <w:rPr>
          <w:noProof/>
        </w:rPr>
        <w:fldChar w:fldCharType="separate"/>
      </w:r>
      <w:r>
        <w:rPr>
          <w:noProof/>
        </w:rPr>
        <w:t>67</w:t>
      </w:r>
      <w:r>
        <w:rPr>
          <w:noProof/>
        </w:rPr>
        <w:fldChar w:fldCharType="end"/>
      </w:r>
    </w:p>
    <w:p w14:paraId="1E7B4421" w14:textId="5D67EE37" w:rsidR="0029216D" w:rsidRDefault="0029216D">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_Toc106640785 \h </w:instrText>
      </w:r>
      <w:r>
        <w:rPr>
          <w:noProof/>
        </w:rPr>
      </w:r>
      <w:r>
        <w:rPr>
          <w:noProof/>
        </w:rPr>
        <w:fldChar w:fldCharType="separate"/>
      </w:r>
      <w:r>
        <w:rPr>
          <w:noProof/>
        </w:rPr>
        <w:t>67</w:t>
      </w:r>
      <w:r>
        <w:rPr>
          <w:noProof/>
        </w:rPr>
        <w:fldChar w:fldCharType="end"/>
      </w:r>
    </w:p>
    <w:p w14:paraId="79F1574A" w14:textId="1507A66A" w:rsidR="0029216D" w:rsidRDefault="0029216D">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KeyType</w:t>
      </w:r>
      <w:r>
        <w:rPr>
          <w:noProof/>
        </w:rPr>
        <w:tab/>
      </w:r>
      <w:r>
        <w:rPr>
          <w:noProof/>
        </w:rPr>
        <w:fldChar w:fldCharType="begin" w:fldLock="1"/>
      </w:r>
      <w:r>
        <w:rPr>
          <w:noProof/>
        </w:rPr>
        <w:instrText xml:space="preserve"> PAGEREF _Toc106640786 \h </w:instrText>
      </w:r>
      <w:r>
        <w:rPr>
          <w:noProof/>
        </w:rPr>
      </w:r>
      <w:r>
        <w:rPr>
          <w:noProof/>
        </w:rPr>
        <w:fldChar w:fldCharType="separate"/>
      </w:r>
      <w:r>
        <w:rPr>
          <w:noProof/>
        </w:rPr>
        <w:t>68</w:t>
      </w:r>
      <w:r>
        <w:rPr>
          <w:noProof/>
        </w:rPr>
        <w:fldChar w:fldCharType="end"/>
      </w:r>
    </w:p>
    <w:p w14:paraId="3AAE9FA7" w14:textId="53952FD7" w:rsidR="0029216D" w:rsidRDefault="0029216D">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RetrieveRecords</w:t>
      </w:r>
      <w:r>
        <w:rPr>
          <w:noProof/>
        </w:rPr>
        <w:tab/>
      </w:r>
      <w:r>
        <w:rPr>
          <w:noProof/>
        </w:rPr>
        <w:fldChar w:fldCharType="begin" w:fldLock="1"/>
      </w:r>
      <w:r>
        <w:rPr>
          <w:noProof/>
        </w:rPr>
        <w:instrText xml:space="preserve"> PAGEREF _Toc106640787 \h </w:instrText>
      </w:r>
      <w:r>
        <w:rPr>
          <w:noProof/>
        </w:rPr>
      </w:r>
      <w:r>
        <w:rPr>
          <w:noProof/>
        </w:rPr>
        <w:fldChar w:fldCharType="separate"/>
      </w:r>
      <w:r>
        <w:rPr>
          <w:noProof/>
        </w:rPr>
        <w:t>68</w:t>
      </w:r>
      <w:r>
        <w:rPr>
          <w:noProof/>
        </w:rPr>
        <w:fldChar w:fldCharType="end"/>
      </w:r>
    </w:p>
    <w:p w14:paraId="582FA78D" w14:textId="1C78D266" w:rsidR="0029216D" w:rsidRDefault="0029216D">
      <w:pPr>
        <w:pStyle w:val="TOC4"/>
        <w:rPr>
          <w:rFonts w:asciiTheme="minorHAnsi" w:eastAsiaTheme="minorEastAsia" w:hAnsiTheme="minorHAnsi" w:cstheme="minorBidi"/>
          <w:noProof/>
          <w:sz w:val="22"/>
          <w:szCs w:val="22"/>
          <w:lang w:eastAsia="en-GB"/>
        </w:rPr>
      </w:pPr>
      <w:r w:rsidRPr="00AF1D06">
        <w:rPr>
          <w:noProof/>
          <w:lang w:val="en-US"/>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_Toc106640788 \h </w:instrText>
      </w:r>
      <w:r>
        <w:rPr>
          <w:noProof/>
        </w:rPr>
      </w:r>
      <w:r>
        <w:rPr>
          <w:noProof/>
        </w:rPr>
        <w:fldChar w:fldCharType="separate"/>
      </w:r>
      <w:r>
        <w:rPr>
          <w:noProof/>
        </w:rPr>
        <w:t>68</w:t>
      </w:r>
      <w:r>
        <w:rPr>
          <w:noProof/>
        </w:rPr>
        <w:fldChar w:fldCharType="end"/>
      </w:r>
    </w:p>
    <w:p w14:paraId="373BBCEA" w14:textId="1B1CE01D" w:rsidR="0029216D" w:rsidRDefault="0029216D">
      <w:pPr>
        <w:pStyle w:val="TOC5"/>
        <w:rPr>
          <w:rFonts w:asciiTheme="minorHAnsi" w:eastAsiaTheme="minorEastAsia" w:hAnsiTheme="minorHAnsi" w:cstheme="minorBidi"/>
          <w:noProof/>
          <w:sz w:val="22"/>
          <w:szCs w:val="22"/>
          <w:lang w:eastAsia="en-GB"/>
        </w:rPr>
      </w:pPr>
      <w:r>
        <w:rPr>
          <w:noProof/>
        </w:rPr>
        <w:t>6.1.6.4.1</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_Toc106640789 \h </w:instrText>
      </w:r>
      <w:r>
        <w:rPr>
          <w:noProof/>
        </w:rPr>
      </w:r>
      <w:r>
        <w:rPr>
          <w:noProof/>
        </w:rPr>
        <w:fldChar w:fldCharType="separate"/>
      </w:r>
      <w:r>
        <w:rPr>
          <w:noProof/>
        </w:rPr>
        <w:t>68</w:t>
      </w:r>
      <w:r>
        <w:rPr>
          <w:noProof/>
        </w:rPr>
        <w:fldChar w:fldCharType="end"/>
      </w:r>
    </w:p>
    <w:p w14:paraId="09CB3E0B" w14:textId="40252975" w:rsidR="0029216D" w:rsidRDefault="0029216D">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_Toc106640790 \h </w:instrText>
      </w:r>
      <w:r>
        <w:rPr>
          <w:noProof/>
        </w:rPr>
      </w:r>
      <w:r>
        <w:rPr>
          <w:noProof/>
        </w:rPr>
        <w:fldChar w:fldCharType="separate"/>
      </w:r>
      <w:r>
        <w:rPr>
          <w:noProof/>
        </w:rPr>
        <w:t>68</w:t>
      </w:r>
      <w:r>
        <w:rPr>
          <w:noProof/>
        </w:rPr>
        <w:fldChar w:fldCharType="end"/>
      </w:r>
    </w:p>
    <w:p w14:paraId="5517E816" w14:textId="15B7D015" w:rsidR="0029216D" w:rsidRDefault="0029216D">
      <w:pPr>
        <w:pStyle w:val="TOC4"/>
        <w:rPr>
          <w:rFonts w:asciiTheme="minorHAnsi" w:eastAsiaTheme="minorEastAsia" w:hAnsiTheme="minorHAnsi" w:cstheme="minorBidi"/>
          <w:noProof/>
          <w:sz w:val="22"/>
          <w:szCs w:val="22"/>
          <w:lang w:eastAsia="en-GB"/>
        </w:rPr>
      </w:pPr>
      <w:r>
        <w:rPr>
          <w:noProof/>
        </w:rPr>
        <w:lastRenderedPageBreak/>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_Toc106640791 \h </w:instrText>
      </w:r>
      <w:r>
        <w:rPr>
          <w:noProof/>
        </w:rPr>
      </w:r>
      <w:r>
        <w:rPr>
          <w:noProof/>
        </w:rPr>
        <w:fldChar w:fldCharType="separate"/>
      </w:r>
      <w:r>
        <w:rPr>
          <w:noProof/>
        </w:rPr>
        <w:t>68</w:t>
      </w:r>
      <w:r>
        <w:rPr>
          <w:noProof/>
        </w:rPr>
        <w:fldChar w:fldCharType="end"/>
      </w:r>
    </w:p>
    <w:p w14:paraId="112F87C2" w14:textId="7A491819" w:rsidR="0029216D" w:rsidRDefault="0029216D">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_Toc106640792 \h </w:instrText>
      </w:r>
      <w:r>
        <w:rPr>
          <w:noProof/>
        </w:rPr>
      </w:r>
      <w:r>
        <w:rPr>
          <w:noProof/>
        </w:rPr>
        <w:fldChar w:fldCharType="separate"/>
      </w:r>
      <w:r>
        <w:rPr>
          <w:noProof/>
        </w:rPr>
        <w:t>68</w:t>
      </w:r>
      <w:r>
        <w:rPr>
          <w:noProof/>
        </w:rPr>
        <w:fldChar w:fldCharType="end"/>
      </w:r>
    </w:p>
    <w:p w14:paraId="6777E94D" w14:textId="0D33F318" w:rsidR="0029216D" w:rsidRDefault="0029216D">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_Toc106640793 \h </w:instrText>
      </w:r>
      <w:r>
        <w:rPr>
          <w:noProof/>
        </w:rPr>
      </w:r>
      <w:r>
        <w:rPr>
          <w:noProof/>
        </w:rPr>
        <w:fldChar w:fldCharType="separate"/>
      </w:r>
      <w:r>
        <w:rPr>
          <w:noProof/>
        </w:rPr>
        <w:t>68</w:t>
      </w:r>
      <w:r>
        <w:rPr>
          <w:noProof/>
        </w:rPr>
        <w:fldChar w:fldCharType="end"/>
      </w:r>
    </w:p>
    <w:p w14:paraId="7E3E2847" w14:textId="15D8D143" w:rsidR="0029216D" w:rsidRDefault="0029216D">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_Toc106640794 \h </w:instrText>
      </w:r>
      <w:r>
        <w:rPr>
          <w:noProof/>
        </w:rPr>
      </w:r>
      <w:r>
        <w:rPr>
          <w:noProof/>
        </w:rPr>
        <w:fldChar w:fldCharType="separate"/>
      </w:r>
      <w:r>
        <w:rPr>
          <w:noProof/>
        </w:rPr>
        <w:t>69</w:t>
      </w:r>
      <w:r>
        <w:rPr>
          <w:noProof/>
        </w:rPr>
        <w:fldChar w:fldCharType="end"/>
      </w:r>
    </w:p>
    <w:p w14:paraId="319C2EEB" w14:textId="7AA8C38E" w:rsidR="0029216D" w:rsidRDefault="0029216D">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_Toc106640795 \h </w:instrText>
      </w:r>
      <w:r>
        <w:rPr>
          <w:noProof/>
        </w:rPr>
      </w:r>
      <w:r>
        <w:rPr>
          <w:noProof/>
        </w:rPr>
        <w:fldChar w:fldCharType="separate"/>
      </w:r>
      <w:r>
        <w:rPr>
          <w:noProof/>
        </w:rPr>
        <w:t>70</w:t>
      </w:r>
      <w:r>
        <w:rPr>
          <w:noProof/>
        </w:rPr>
        <w:fldChar w:fldCharType="end"/>
      </w:r>
    </w:p>
    <w:p w14:paraId="4FC0C26A" w14:textId="714CDBF6" w:rsidR="0029216D" w:rsidRDefault="0029216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Nudsf_Timer Service API</w:t>
      </w:r>
      <w:r>
        <w:rPr>
          <w:noProof/>
        </w:rPr>
        <w:tab/>
      </w:r>
      <w:r>
        <w:rPr>
          <w:noProof/>
        </w:rPr>
        <w:fldChar w:fldCharType="begin" w:fldLock="1"/>
      </w:r>
      <w:r>
        <w:rPr>
          <w:noProof/>
        </w:rPr>
        <w:instrText xml:space="preserve"> PAGEREF _Toc106640796 \h </w:instrText>
      </w:r>
      <w:r>
        <w:rPr>
          <w:noProof/>
        </w:rPr>
      </w:r>
      <w:r>
        <w:rPr>
          <w:noProof/>
        </w:rPr>
        <w:fldChar w:fldCharType="separate"/>
      </w:r>
      <w:r>
        <w:rPr>
          <w:noProof/>
        </w:rPr>
        <w:t>70</w:t>
      </w:r>
      <w:r>
        <w:rPr>
          <w:noProof/>
        </w:rPr>
        <w:fldChar w:fldCharType="end"/>
      </w:r>
    </w:p>
    <w:p w14:paraId="30EF3C91" w14:textId="0C809F42" w:rsidR="0029216D" w:rsidRDefault="0029216D">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_Toc106640797 \h </w:instrText>
      </w:r>
      <w:r>
        <w:rPr>
          <w:noProof/>
        </w:rPr>
      </w:r>
      <w:r>
        <w:rPr>
          <w:noProof/>
        </w:rPr>
        <w:fldChar w:fldCharType="separate"/>
      </w:r>
      <w:r>
        <w:rPr>
          <w:noProof/>
        </w:rPr>
        <w:t>70</w:t>
      </w:r>
      <w:r>
        <w:rPr>
          <w:noProof/>
        </w:rPr>
        <w:fldChar w:fldCharType="end"/>
      </w:r>
    </w:p>
    <w:p w14:paraId="64F35B45" w14:textId="5776FE14" w:rsidR="0029216D" w:rsidRDefault="0029216D">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_Toc106640798 \h </w:instrText>
      </w:r>
      <w:r>
        <w:rPr>
          <w:noProof/>
        </w:rPr>
      </w:r>
      <w:r>
        <w:rPr>
          <w:noProof/>
        </w:rPr>
        <w:fldChar w:fldCharType="separate"/>
      </w:r>
      <w:r>
        <w:rPr>
          <w:noProof/>
        </w:rPr>
        <w:t>70</w:t>
      </w:r>
      <w:r>
        <w:rPr>
          <w:noProof/>
        </w:rPr>
        <w:fldChar w:fldCharType="end"/>
      </w:r>
    </w:p>
    <w:p w14:paraId="670142AD" w14:textId="1ED9B3A9" w:rsidR="0029216D" w:rsidRDefault="0029216D">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_Toc106640799 \h </w:instrText>
      </w:r>
      <w:r>
        <w:rPr>
          <w:noProof/>
        </w:rPr>
      </w:r>
      <w:r>
        <w:rPr>
          <w:noProof/>
        </w:rPr>
        <w:fldChar w:fldCharType="separate"/>
      </w:r>
      <w:r>
        <w:rPr>
          <w:noProof/>
        </w:rPr>
        <w:t>70</w:t>
      </w:r>
      <w:r>
        <w:rPr>
          <w:noProof/>
        </w:rPr>
        <w:fldChar w:fldCharType="end"/>
      </w:r>
    </w:p>
    <w:p w14:paraId="3667D42B" w14:textId="22B428D3" w:rsidR="0029216D" w:rsidRDefault="0029216D">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_Toc106640800 \h </w:instrText>
      </w:r>
      <w:r>
        <w:rPr>
          <w:noProof/>
        </w:rPr>
      </w:r>
      <w:r>
        <w:rPr>
          <w:noProof/>
        </w:rPr>
        <w:fldChar w:fldCharType="separate"/>
      </w:r>
      <w:r>
        <w:rPr>
          <w:noProof/>
        </w:rPr>
        <w:t>70</w:t>
      </w:r>
      <w:r>
        <w:rPr>
          <w:noProof/>
        </w:rPr>
        <w:fldChar w:fldCharType="end"/>
      </w:r>
    </w:p>
    <w:p w14:paraId="48434FFC" w14:textId="59E22109" w:rsidR="0029216D" w:rsidRDefault="0029216D">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_Toc106640801 \h </w:instrText>
      </w:r>
      <w:r>
        <w:rPr>
          <w:noProof/>
        </w:rPr>
      </w:r>
      <w:r>
        <w:rPr>
          <w:noProof/>
        </w:rPr>
        <w:fldChar w:fldCharType="separate"/>
      </w:r>
      <w:r>
        <w:rPr>
          <w:noProof/>
        </w:rPr>
        <w:t>70</w:t>
      </w:r>
      <w:r>
        <w:rPr>
          <w:noProof/>
        </w:rPr>
        <w:fldChar w:fldCharType="end"/>
      </w:r>
    </w:p>
    <w:p w14:paraId="596052A2" w14:textId="5412517F" w:rsidR="0029216D" w:rsidRDefault="0029216D">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_Toc106640802 \h </w:instrText>
      </w:r>
      <w:r>
        <w:rPr>
          <w:noProof/>
        </w:rPr>
      </w:r>
      <w:r>
        <w:rPr>
          <w:noProof/>
        </w:rPr>
        <w:fldChar w:fldCharType="separate"/>
      </w:r>
      <w:r>
        <w:rPr>
          <w:noProof/>
        </w:rPr>
        <w:t>70</w:t>
      </w:r>
      <w:r>
        <w:rPr>
          <w:noProof/>
        </w:rPr>
        <w:fldChar w:fldCharType="end"/>
      </w:r>
    </w:p>
    <w:p w14:paraId="5F4EF3C1" w14:textId="7F686950" w:rsidR="0029216D" w:rsidRDefault="0029216D">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_Toc106640803 \h </w:instrText>
      </w:r>
      <w:r>
        <w:rPr>
          <w:noProof/>
        </w:rPr>
      </w:r>
      <w:r>
        <w:rPr>
          <w:noProof/>
        </w:rPr>
        <w:fldChar w:fldCharType="separate"/>
      </w:r>
      <w:r>
        <w:rPr>
          <w:noProof/>
        </w:rPr>
        <w:t>71</w:t>
      </w:r>
      <w:r>
        <w:rPr>
          <w:noProof/>
        </w:rPr>
        <w:fldChar w:fldCharType="end"/>
      </w:r>
    </w:p>
    <w:p w14:paraId="72EA2A52" w14:textId="63317BBF" w:rsidR="0029216D" w:rsidRDefault="0029216D">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_Toc106640804 \h </w:instrText>
      </w:r>
      <w:r>
        <w:rPr>
          <w:noProof/>
        </w:rPr>
      </w:r>
      <w:r>
        <w:rPr>
          <w:noProof/>
        </w:rPr>
        <w:fldChar w:fldCharType="separate"/>
      </w:r>
      <w:r>
        <w:rPr>
          <w:noProof/>
        </w:rPr>
        <w:t>71</w:t>
      </w:r>
      <w:r>
        <w:rPr>
          <w:noProof/>
        </w:rPr>
        <w:fldChar w:fldCharType="end"/>
      </w:r>
    </w:p>
    <w:p w14:paraId="1C668B9F" w14:textId="512DF212" w:rsidR="0029216D" w:rsidRDefault="0029216D">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_Toc106640805 \h </w:instrText>
      </w:r>
      <w:r>
        <w:rPr>
          <w:noProof/>
        </w:rPr>
      </w:r>
      <w:r>
        <w:rPr>
          <w:noProof/>
        </w:rPr>
        <w:fldChar w:fldCharType="separate"/>
      </w:r>
      <w:r>
        <w:rPr>
          <w:noProof/>
        </w:rPr>
        <w:t>71</w:t>
      </w:r>
      <w:r>
        <w:rPr>
          <w:noProof/>
        </w:rPr>
        <w:fldChar w:fldCharType="end"/>
      </w:r>
    </w:p>
    <w:p w14:paraId="250701BE" w14:textId="4923F346" w:rsidR="0029216D" w:rsidRDefault="0029216D">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Timers (Store)</w:t>
      </w:r>
      <w:r>
        <w:rPr>
          <w:noProof/>
        </w:rPr>
        <w:tab/>
      </w:r>
      <w:r>
        <w:rPr>
          <w:noProof/>
        </w:rPr>
        <w:fldChar w:fldCharType="begin" w:fldLock="1"/>
      </w:r>
      <w:r>
        <w:rPr>
          <w:noProof/>
        </w:rPr>
        <w:instrText xml:space="preserve"> PAGEREF _Toc106640806 \h </w:instrText>
      </w:r>
      <w:r>
        <w:rPr>
          <w:noProof/>
        </w:rPr>
      </w:r>
      <w:r>
        <w:rPr>
          <w:noProof/>
        </w:rPr>
        <w:fldChar w:fldCharType="separate"/>
      </w:r>
      <w:r>
        <w:rPr>
          <w:noProof/>
        </w:rPr>
        <w:t>72</w:t>
      </w:r>
      <w:r>
        <w:rPr>
          <w:noProof/>
        </w:rPr>
        <w:fldChar w:fldCharType="end"/>
      </w:r>
    </w:p>
    <w:p w14:paraId="18DAAB98" w14:textId="0AD0112E" w:rsidR="0029216D" w:rsidRDefault="0029216D">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_Toc106640807 \h </w:instrText>
      </w:r>
      <w:r>
        <w:rPr>
          <w:noProof/>
        </w:rPr>
      </w:r>
      <w:r>
        <w:rPr>
          <w:noProof/>
        </w:rPr>
        <w:fldChar w:fldCharType="separate"/>
      </w:r>
      <w:r>
        <w:rPr>
          <w:noProof/>
        </w:rPr>
        <w:t>72</w:t>
      </w:r>
      <w:r>
        <w:rPr>
          <w:noProof/>
        </w:rPr>
        <w:fldChar w:fldCharType="end"/>
      </w:r>
    </w:p>
    <w:p w14:paraId="17F5AA55" w14:textId="068A3AB9" w:rsidR="0029216D" w:rsidRDefault="0029216D">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_Toc106640808 \h </w:instrText>
      </w:r>
      <w:r>
        <w:rPr>
          <w:noProof/>
        </w:rPr>
      </w:r>
      <w:r>
        <w:rPr>
          <w:noProof/>
        </w:rPr>
        <w:fldChar w:fldCharType="separate"/>
      </w:r>
      <w:r>
        <w:rPr>
          <w:noProof/>
        </w:rPr>
        <w:t>72</w:t>
      </w:r>
      <w:r>
        <w:rPr>
          <w:noProof/>
        </w:rPr>
        <w:fldChar w:fldCharType="end"/>
      </w:r>
    </w:p>
    <w:p w14:paraId="469436A0" w14:textId="374F90F6" w:rsidR="0029216D" w:rsidRDefault="0029216D">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_Toc106640809 \h </w:instrText>
      </w:r>
      <w:r>
        <w:rPr>
          <w:noProof/>
        </w:rPr>
      </w:r>
      <w:r>
        <w:rPr>
          <w:noProof/>
        </w:rPr>
        <w:fldChar w:fldCharType="separate"/>
      </w:r>
      <w:r>
        <w:rPr>
          <w:noProof/>
        </w:rPr>
        <w:t>72</w:t>
      </w:r>
      <w:r>
        <w:rPr>
          <w:noProof/>
        </w:rPr>
        <w:fldChar w:fldCharType="end"/>
      </w:r>
    </w:p>
    <w:p w14:paraId="3F00775C" w14:textId="308EDB33" w:rsidR="0029216D" w:rsidRDefault="0029216D">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Timer (Document)</w:t>
      </w:r>
      <w:r>
        <w:rPr>
          <w:noProof/>
        </w:rPr>
        <w:tab/>
      </w:r>
      <w:r>
        <w:rPr>
          <w:noProof/>
        </w:rPr>
        <w:fldChar w:fldCharType="begin" w:fldLock="1"/>
      </w:r>
      <w:r>
        <w:rPr>
          <w:noProof/>
        </w:rPr>
        <w:instrText xml:space="preserve"> PAGEREF _Toc106640810 \h </w:instrText>
      </w:r>
      <w:r>
        <w:rPr>
          <w:noProof/>
        </w:rPr>
      </w:r>
      <w:r>
        <w:rPr>
          <w:noProof/>
        </w:rPr>
        <w:fldChar w:fldCharType="separate"/>
      </w:r>
      <w:r>
        <w:rPr>
          <w:noProof/>
        </w:rPr>
        <w:t>74</w:t>
      </w:r>
      <w:r>
        <w:rPr>
          <w:noProof/>
        </w:rPr>
        <w:fldChar w:fldCharType="end"/>
      </w:r>
    </w:p>
    <w:p w14:paraId="0FEFD918" w14:textId="37E278A6" w:rsidR="0029216D" w:rsidRDefault="0029216D">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_Toc106640811 \h </w:instrText>
      </w:r>
      <w:r>
        <w:rPr>
          <w:noProof/>
        </w:rPr>
      </w:r>
      <w:r>
        <w:rPr>
          <w:noProof/>
        </w:rPr>
        <w:fldChar w:fldCharType="separate"/>
      </w:r>
      <w:r>
        <w:rPr>
          <w:noProof/>
        </w:rPr>
        <w:t>74</w:t>
      </w:r>
      <w:r>
        <w:rPr>
          <w:noProof/>
        </w:rPr>
        <w:fldChar w:fldCharType="end"/>
      </w:r>
    </w:p>
    <w:p w14:paraId="7F682AEE" w14:textId="458FCC9D" w:rsidR="0029216D" w:rsidRDefault="0029216D">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_Toc106640812 \h </w:instrText>
      </w:r>
      <w:r>
        <w:rPr>
          <w:noProof/>
        </w:rPr>
      </w:r>
      <w:r>
        <w:rPr>
          <w:noProof/>
        </w:rPr>
        <w:fldChar w:fldCharType="separate"/>
      </w:r>
      <w:r>
        <w:rPr>
          <w:noProof/>
        </w:rPr>
        <w:t>74</w:t>
      </w:r>
      <w:r>
        <w:rPr>
          <w:noProof/>
        </w:rPr>
        <w:fldChar w:fldCharType="end"/>
      </w:r>
    </w:p>
    <w:p w14:paraId="5A43FC06" w14:textId="6B1C0A25" w:rsidR="0029216D" w:rsidRDefault="0029216D">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_Toc106640813 \h </w:instrText>
      </w:r>
      <w:r>
        <w:rPr>
          <w:noProof/>
        </w:rPr>
      </w:r>
      <w:r>
        <w:rPr>
          <w:noProof/>
        </w:rPr>
        <w:fldChar w:fldCharType="separate"/>
      </w:r>
      <w:r>
        <w:rPr>
          <w:noProof/>
        </w:rPr>
        <w:t>74</w:t>
      </w:r>
      <w:r>
        <w:rPr>
          <w:noProof/>
        </w:rPr>
        <w:fldChar w:fldCharType="end"/>
      </w:r>
    </w:p>
    <w:p w14:paraId="7D284CEA" w14:textId="2C1CBE33" w:rsidR="0029216D" w:rsidRDefault="0029216D">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_Toc106640814 \h </w:instrText>
      </w:r>
      <w:r>
        <w:rPr>
          <w:noProof/>
        </w:rPr>
      </w:r>
      <w:r>
        <w:rPr>
          <w:noProof/>
        </w:rPr>
        <w:fldChar w:fldCharType="separate"/>
      </w:r>
      <w:r>
        <w:rPr>
          <w:noProof/>
        </w:rPr>
        <w:t>76</w:t>
      </w:r>
      <w:r>
        <w:rPr>
          <w:noProof/>
        </w:rPr>
        <w:fldChar w:fldCharType="end"/>
      </w:r>
    </w:p>
    <w:p w14:paraId="0E1BABF1" w14:textId="0C261D2F" w:rsidR="0029216D" w:rsidRDefault="0029216D">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_Toc106640815 \h </w:instrText>
      </w:r>
      <w:r>
        <w:rPr>
          <w:noProof/>
        </w:rPr>
      </w:r>
      <w:r>
        <w:rPr>
          <w:noProof/>
        </w:rPr>
        <w:fldChar w:fldCharType="separate"/>
      </w:r>
      <w:r>
        <w:rPr>
          <w:noProof/>
        </w:rPr>
        <w:t>76</w:t>
      </w:r>
      <w:r>
        <w:rPr>
          <w:noProof/>
        </w:rPr>
        <w:fldChar w:fldCharType="end"/>
      </w:r>
    </w:p>
    <w:p w14:paraId="569FE4A3" w14:textId="29FCE509" w:rsidR="0029216D" w:rsidRDefault="0029216D">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_Toc106640816 \h </w:instrText>
      </w:r>
      <w:r>
        <w:rPr>
          <w:noProof/>
        </w:rPr>
      </w:r>
      <w:r>
        <w:rPr>
          <w:noProof/>
        </w:rPr>
        <w:fldChar w:fldCharType="separate"/>
      </w:r>
      <w:r>
        <w:rPr>
          <w:noProof/>
        </w:rPr>
        <w:t>76</w:t>
      </w:r>
      <w:r>
        <w:rPr>
          <w:noProof/>
        </w:rPr>
        <w:fldChar w:fldCharType="end"/>
      </w:r>
    </w:p>
    <w:p w14:paraId="4F1321DF" w14:textId="61B10D12" w:rsidR="0029216D" w:rsidRDefault="0029216D">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_Toc106640817 \h </w:instrText>
      </w:r>
      <w:r>
        <w:rPr>
          <w:noProof/>
        </w:rPr>
      </w:r>
      <w:r>
        <w:rPr>
          <w:noProof/>
        </w:rPr>
        <w:fldChar w:fldCharType="separate"/>
      </w:r>
      <w:r>
        <w:rPr>
          <w:noProof/>
        </w:rPr>
        <w:t>77</w:t>
      </w:r>
      <w:r>
        <w:rPr>
          <w:noProof/>
        </w:rPr>
        <w:fldChar w:fldCharType="end"/>
      </w:r>
    </w:p>
    <w:p w14:paraId="2C074DFE" w14:textId="78E63916" w:rsidR="0029216D" w:rsidRDefault="0029216D">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_Toc106640818 \h </w:instrText>
      </w:r>
      <w:r>
        <w:rPr>
          <w:noProof/>
        </w:rPr>
      </w:r>
      <w:r>
        <w:rPr>
          <w:noProof/>
        </w:rPr>
        <w:fldChar w:fldCharType="separate"/>
      </w:r>
      <w:r>
        <w:rPr>
          <w:noProof/>
        </w:rPr>
        <w:t>77</w:t>
      </w:r>
      <w:r>
        <w:rPr>
          <w:noProof/>
        </w:rPr>
        <w:fldChar w:fldCharType="end"/>
      </w:r>
    </w:p>
    <w:p w14:paraId="2F47C4EB" w14:textId="761E882F" w:rsidR="0029216D" w:rsidRDefault="0029216D">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_Toc106640819 \h </w:instrText>
      </w:r>
      <w:r>
        <w:rPr>
          <w:noProof/>
        </w:rPr>
      </w:r>
      <w:r>
        <w:rPr>
          <w:noProof/>
        </w:rPr>
        <w:fldChar w:fldCharType="separate"/>
      </w:r>
      <w:r>
        <w:rPr>
          <w:noProof/>
        </w:rPr>
        <w:t>77</w:t>
      </w:r>
      <w:r>
        <w:rPr>
          <w:noProof/>
        </w:rPr>
        <w:fldChar w:fldCharType="end"/>
      </w:r>
    </w:p>
    <w:p w14:paraId="6F5A3553" w14:textId="1E448B65" w:rsidR="0029216D" w:rsidRDefault="0029216D">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_Toc106640820 \h </w:instrText>
      </w:r>
      <w:r>
        <w:rPr>
          <w:noProof/>
        </w:rPr>
      </w:r>
      <w:r>
        <w:rPr>
          <w:noProof/>
        </w:rPr>
        <w:fldChar w:fldCharType="separate"/>
      </w:r>
      <w:r>
        <w:rPr>
          <w:noProof/>
        </w:rPr>
        <w:t>77</w:t>
      </w:r>
      <w:r>
        <w:rPr>
          <w:noProof/>
        </w:rPr>
        <w:fldChar w:fldCharType="end"/>
      </w:r>
    </w:p>
    <w:p w14:paraId="72BC95B4" w14:textId="7F6DD224" w:rsidR="0029216D" w:rsidRDefault="0029216D">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_Toc106640821 \h </w:instrText>
      </w:r>
      <w:r>
        <w:rPr>
          <w:noProof/>
        </w:rPr>
      </w:r>
      <w:r>
        <w:rPr>
          <w:noProof/>
        </w:rPr>
        <w:fldChar w:fldCharType="separate"/>
      </w:r>
      <w:r>
        <w:rPr>
          <w:noProof/>
        </w:rPr>
        <w:t>77</w:t>
      </w:r>
      <w:r>
        <w:rPr>
          <w:noProof/>
        </w:rPr>
        <w:fldChar w:fldCharType="end"/>
      </w:r>
    </w:p>
    <w:p w14:paraId="47C8119A" w14:textId="19BEECDC" w:rsidR="0029216D" w:rsidRDefault="0029216D">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_Toc106640822 \h </w:instrText>
      </w:r>
      <w:r>
        <w:rPr>
          <w:noProof/>
        </w:rPr>
      </w:r>
      <w:r>
        <w:rPr>
          <w:noProof/>
        </w:rPr>
        <w:fldChar w:fldCharType="separate"/>
      </w:r>
      <w:r>
        <w:rPr>
          <w:noProof/>
        </w:rPr>
        <w:t>77</w:t>
      </w:r>
      <w:r>
        <w:rPr>
          <w:noProof/>
        </w:rPr>
        <w:fldChar w:fldCharType="end"/>
      </w:r>
    </w:p>
    <w:p w14:paraId="61581A7C" w14:textId="020982F7" w:rsidR="0029216D" w:rsidRDefault="0029216D">
      <w:pPr>
        <w:pStyle w:val="TOC4"/>
        <w:rPr>
          <w:rFonts w:asciiTheme="minorHAnsi" w:eastAsiaTheme="minorEastAsia" w:hAnsiTheme="minorHAnsi" w:cstheme="minorBidi"/>
          <w:noProof/>
          <w:sz w:val="22"/>
          <w:szCs w:val="22"/>
          <w:lang w:eastAsia="en-GB"/>
        </w:rPr>
      </w:pPr>
      <w:r w:rsidRPr="00AF1D06">
        <w:rPr>
          <w:noProof/>
          <w:lang w:val="en-US"/>
        </w:rPr>
        <w:t>6.2.6.2</w:t>
      </w:r>
      <w:r>
        <w:rPr>
          <w:rFonts w:asciiTheme="minorHAnsi" w:eastAsiaTheme="minorEastAsia" w:hAnsiTheme="minorHAnsi" w:cstheme="minorBidi"/>
          <w:noProof/>
          <w:sz w:val="22"/>
          <w:szCs w:val="22"/>
          <w:lang w:eastAsia="en-GB"/>
        </w:rPr>
        <w:tab/>
      </w:r>
      <w:r w:rsidRPr="00AF1D06">
        <w:rPr>
          <w:noProof/>
          <w:lang w:val="en-US"/>
        </w:rPr>
        <w:t>Structured data types</w:t>
      </w:r>
      <w:r>
        <w:rPr>
          <w:noProof/>
        </w:rPr>
        <w:tab/>
      </w:r>
      <w:r>
        <w:rPr>
          <w:noProof/>
        </w:rPr>
        <w:fldChar w:fldCharType="begin" w:fldLock="1"/>
      </w:r>
      <w:r>
        <w:rPr>
          <w:noProof/>
        </w:rPr>
        <w:instrText xml:space="preserve"> PAGEREF _Toc106640823 \h </w:instrText>
      </w:r>
      <w:r>
        <w:rPr>
          <w:noProof/>
        </w:rPr>
      </w:r>
      <w:r>
        <w:rPr>
          <w:noProof/>
        </w:rPr>
        <w:fldChar w:fldCharType="separate"/>
      </w:r>
      <w:r>
        <w:rPr>
          <w:noProof/>
        </w:rPr>
        <w:t>78</w:t>
      </w:r>
      <w:r>
        <w:rPr>
          <w:noProof/>
        </w:rPr>
        <w:fldChar w:fldCharType="end"/>
      </w:r>
    </w:p>
    <w:p w14:paraId="0BFCE336" w14:textId="523E9ABD" w:rsidR="0029216D" w:rsidRDefault="0029216D">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_Toc106640824 \h </w:instrText>
      </w:r>
      <w:r>
        <w:rPr>
          <w:noProof/>
        </w:rPr>
      </w:r>
      <w:r>
        <w:rPr>
          <w:noProof/>
        </w:rPr>
        <w:fldChar w:fldCharType="separate"/>
      </w:r>
      <w:r>
        <w:rPr>
          <w:noProof/>
        </w:rPr>
        <w:t>78</w:t>
      </w:r>
      <w:r>
        <w:rPr>
          <w:noProof/>
        </w:rPr>
        <w:fldChar w:fldCharType="end"/>
      </w:r>
    </w:p>
    <w:p w14:paraId="7FA55220" w14:textId="208AA24F" w:rsidR="0029216D" w:rsidRDefault="0029216D">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Timer</w:t>
      </w:r>
      <w:r>
        <w:rPr>
          <w:noProof/>
        </w:rPr>
        <w:tab/>
      </w:r>
      <w:r>
        <w:rPr>
          <w:noProof/>
        </w:rPr>
        <w:fldChar w:fldCharType="begin" w:fldLock="1"/>
      </w:r>
      <w:r>
        <w:rPr>
          <w:noProof/>
        </w:rPr>
        <w:instrText xml:space="preserve"> PAGEREF _Toc106640825 \h </w:instrText>
      </w:r>
      <w:r>
        <w:rPr>
          <w:noProof/>
        </w:rPr>
      </w:r>
      <w:r>
        <w:rPr>
          <w:noProof/>
        </w:rPr>
        <w:fldChar w:fldCharType="separate"/>
      </w:r>
      <w:r>
        <w:rPr>
          <w:noProof/>
        </w:rPr>
        <w:t>78</w:t>
      </w:r>
      <w:r>
        <w:rPr>
          <w:noProof/>
        </w:rPr>
        <w:fldChar w:fldCharType="end"/>
      </w:r>
    </w:p>
    <w:p w14:paraId="044C88B8" w14:textId="1D730EDD" w:rsidR="0029216D" w:rsidRDefault="0029216D">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TimerIdList</w:t>
      </w:r>
      <w:r>
        <w:rPr>
          <w:noProof/>
        </w:rPr>
        <w:tab/>
      </w:r>
      <w:r>
        <w:rPr>
          <w:noProof/>
        </w:rPr>
        <w:fldChar w:fldCharType="begin" w:fldLock="1"/>
      </w:r>
      <w:r>
        <w:rPr>
          <w:noProof/>
        </w:rPr>
        <w:instrText xml:space="preserve"> PAGEREF _Toc106640826 \h </w:instrText>
      </w:r>
      <w:r>
        <w:rPr>
          <w:noProof/>
        </w:rPr>
      </w:r>
      <w:r>
        <w:rPr>
          <w:noProof/>
        </w:rPr>
        <w:fldChar w:fldCharType="separate"/>
      </w:r>
      <w:r>
        <w:rPr>
          <w:noProof/>
        </w:rPr>
        <w:t>78</w:t>
      </w:r>
      <w:r>
        <w:rPr>
          <w:noProof/>
        </w:rPr>
        <w:fldChar w:fldCharType="end"/>
      </w:r>
    </w:p>
    <w:p w14:paraId="0725AE53" w14:textId="0EC8786B" w:rsidR="0029216D" w:rsidRDefault="0029216D">
      <w:pPr>
        <w:pStyle w:val="TOC4"/>
        <w:rPr>
          <w:rFonts w:asciiTheme="minorHAnsi" w:eastAsiaTheme="minorEastAsia" w:hAnsiTheme="minorHAnsi" w:cstheme="minorBidi"/>
          <w:noProof/>
          <w:sz w:val="22"/>
          <w:szCs w:val="22"/>
          <w:lang w:eastAsia="en-GB"/>
        </w:rPr>
      </w:pPr>
      <w:r w:rsidRPr="00AF1D06">
        <w:rPr>
          <w:noProof/>
          <w:lang w:val="en-US"/>
        </w:rPr>
        <w:t>6.2.6.3</w:t>
      </w:r>
      <w:r>
        <w:rPr>
          <w:rFonts w:asciiTheme="minorHAnsi" w:eastAsiaTheme="minorEastAsia" w:hAnsiTheme="minorHAnsi" w:cstheme="minorBidi"/>
          <w:noProof/>
          <w:sz w:val="22"/>
          <w:szCs w:val="22"/>
          <w:lang w:eastAsia="en-GB"/>
        </w:rPr>
        <w:tab/>
      </w:r>
      <w:r w:rsidRPr="00AF1D06">
        <w:rPr>
          <w:noProof/>
          <w:lang w:val="en-US"/>
        </w:rPr>
        <w:t>Simple data types and enumerations</w:t>
      </w:r>
      <w:r>
        <w:rPr>
          <w:noProof/>
        </w:rPr>
        <w:tab/>
      </w:r>
      <w:r>
        <w:rPr>
          <w:noProof/>
        </w:rPr>
        <w:fldChar w:fldCharType="begin" w:fldLock="1"/>
      </w:r>
      <w:r>
        <w:rPr>
          <w:noProof/>
        </w:rPr>
        <w:instrText xml:space="preserve"> PAGEREF _Toc106640827 \h </w:instrText>
      </w:r>
      <w:r>
        <w:rPr>
          <w:noProof/>
        </w:rPr>
      </w:r>
      <w:r>
        <w:rPr>
          <w:noProof/>
        </w:rPr>
        <w:fldChar w:fldCharType="separate"/>
      </w:r>
      <w:r>
        <w:rPr>
          <w:noProof/>
        </w:rPr>
        <w:t>78</w:t>
      </w:r>
      <w:r>
        <w:rPr>
          <w:noProof/>
        </w:rPr>
        <w:fldChar w:fldCharType="end"/>
      </w:r>
    </w:p>
    <w:p w14:paraId="4B9D5176" w14:textId="369AF4CF" w:rsidR="0029216D" w:rsidRDefault="0029216D">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_Toc106640828 \h </w:instrText>
      </w:r>
      <w:r>
        <w:rPr>
          <w:noProof/>
        </w:rPr>
      </w:r>
      <w:r>
        <w:rPr>
          <w:noProof/>
        </w:rPr>
        <w:fldChar w:fldCharType="separate"/>
      </w:r>
      <w:r>
        <w:rPr>
          <w:noProof/>
        </w:rPr>
        <w:t>78</w:t>
      </w:r>
      <w:r>
        <w:rPr>
          <w:noProof/>
        </w:rPr>
        <w:fldChar w:fldCharType="end"/>
      </w:r>
    </w:p>
    <w:p w14:paraId="6D4AF541" w14:textId="3B88A212" w:rsidR="0029216D" w:rsidRDefault="0029216D">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_Toc106640829 \h </w:instrText>
      </w:r>
      <w:r>
        <w:rPr>
          <w:noProof/>
        </w:rPr>
      </w:r>
      <w:r>
        <w:rPr>
          <w:noProof/>
        </w:rPr>
        <w:fldChar w:fldCharType="separate"/>
      </w:r>
      <w:r>
        <w:rPr>
          <w:noProof/>
        </w:rPr>
        <w:t>78</w:t>
      </w:r>
      <w:r>
        <w:rPr>
          <w:noProof/>
        </w:rPr>
        <w:fldChar w:fldCharType="end"/>
      </w:r>
    </w:p>
    <w:p w14:paraId="6FAFB333" w14:textId="0DCC3024" w:rsidR="0029216D" w:rsidRDefault="0029216D">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_Toc106640830 \h </w:instrText>
      </w:r>
      <w:r>
        <w:rPr>
          <w:noProof/>
        </w:rPr>
      </w:r>
      <w:r>
        <w:rPr>
          <w:noProof/>
        </w:rPr>
        <w:fldChar w:fldCharType="separate"/>
      </w:r>
      <w:r>
        <w:rPr>
          <w:noProof/>
        </w:rPr>
        <w:t>79</w:t>
      </w:r>
      <w:r>
        <w:rPr>
          <w:noProof/>
        </w:rPr>
        <w:fldChar w:fldCharType="end"/>
      </w:r>
    </w:p>
    <w:p w14:paraId="427A9DA5" w14:textId="63364206" w:rsidR="0029216D" w:rsidRDefault="0029216D">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_Toc106640831 \h </w:instrText>
      </w:r>
      <w:r>
        <w:rPr>
          <w:noProof/>
        </w:rPr>
      </w:r>
      <w:r>
        <w:rPr>
          <w:noProof/>
        </w:rPr>
        <w:fldChar w:fldCharType="separate"/>
      </w:r>
      <w:r>
        <w:rPr>
          <w:noProof/>
        </w:rPr>
        <w:t>79</w:t>
      </w:r>
      <w:r>
        <w:rPr>
          <w:noProof/>
        </w:rPr>
        <w:fldChar w:fldCharType="end"/>
      </w:r>
    </w:p>
    <w:p w14:paraId="74FE8EFE" w14:textId="05ACD3EB" w:rsidR="0029216D" w:rsidRDefault="0029216D">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_Toc106640832 \h </w:instrText>
      </w:r>
      <w:r>
        <w:rPr>
          <w:noProof/>
        </w:rPr>
      </w:r>
      <w:r>
        <w:rPr>
          <w:noProof/>
        </w:rPr>
        <w:fldChar w:fldCharType="separate"/>
      </w:r>
      <w:r>
        <w:rPr>
          <w:noProof/>
        </w:rPr>
        <w:t>79</w:t>
      </w:r>
      <w:r>
        <w:rPr>
          <w:noProof/>
        </w:rPr>
        <w:fldChar w:fldCharType="end"/>
      </w:r>
    </w:p>
    <w:p w14:paraId="64C08E1F" w14:textId="452808C0" w:rsidR="0029216D" w:rsidRDefault="0029216D">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_Toc106640833 \h </w:instrText>
      </w:r>
      <w:r>
        <w:rPr>
          <w:noProof/>
        </w:rPr>
      </w:r>
      <w:r>
        <w:rPr>
          <w:noProof/>
        </w:rPr>
        <w:fldChar w:fldCharType="separate"/>
      </w:r>
      <w:r>
        <w:rPr>
          <w:noProof/>
        </w:rPr>
        <w:t>79</w:t>
      </w:r>
      <w:r>
        <w:rPr>
          <w:noProof/>
        </w:rPr>
        <w:fldChar w:fldCharType="end"/>
      </w:r>
    </w:p>
    <w:p w14:paraId="4A19322C" w14:textId="7D35F9E4" w:rsidR="0029216D" w:rsidRDefault="0029216D">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_Toc106640834 \h </w:instrText>
      </w:r>
      <w:r>
        <w:rPr>
          <w:noProof/>
        </w:rPr>
      </w:r>
      <w:r>
        <w:rPr>
          <w:noProof/>
        </w:rPr>
        <w:fldChar w:fldCharType="separate"/>
      </w:r>
      <w:r>
        <w:rPr>
          <w:noProof/>
        </w:rPr>
        <w:t>79</w:t>
      </w:r>
      <w:r>
        <w:rPr>
          <w:noProof/>
        </w:rPr>
        <w:fldChar w:fldCharType="end"/>
      </w:r>
    </w:p>
    <w:p w14:paraId="43A6A5F0" w14:textId="66639004" w:rsidR="0029216D" w:rsidRDefault="0029216D">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_Toc106640835 \h </w:instrText>
      </w:r>
      <w:r>
        <w:rPr>
          <w:noProof/>
        </w:rPr>
      </w:r>
      <w:r>
        <w:rPr>
          <w:noProof/>
        </w:rPr>
        <w:fldChar w:fldCharType="separate"/>
      </w:r>
      <w:r>
        <w:rPr>
          <w:noProof/>
        </w:rPr>
        <w:t>79</w:t>
      </w:r>
      <w:r>
        <w:rPr>
          <w:noProof/>
        </w:rPr>
        <w:fldChar w:fldCharType="end"/>
      </w:r>
    </w:p>
    <w:p w14:paraId="6B38CDDD" w14:textId="1E94A5BF" w:rsidR="0029216D" w:rsidRDefault="0029216D" w:rsidP="0029216D">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_Toc106640836 \h </w:instrText>
      </w:r>
      <w:r>
        <w:rPr>
          <w:noProof/>
        </w:rPr>
      </w:r>
      <w:r>
        <w:rPr>
          <w:noProof/>
        </w:rPr>
        <w:fldChar w:fldCharType="separate"/>
      </w:r>
      <w:r>
        <w:rPr>
          <w:noProof/>
        </w:rPr>
        <w:t>81</w:t>
      </w:r>
      <w:r>
        <w:rPr>
          <w:noProof/>
        </w:rPr>
        <w:fldChar w:fldCharType="end"/>
      </w:r>
    </w:p>
    <w:p w14:paraId="7D3E83C7" w14:textId="68617D32" w:rsidR="0029216D" w:rsidRDefault="0029216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_Toc106640837 \h </w:instrText>
      </w:r>
      <w:r>
        <w:rPr>
          <w:noProof/>
        </w:rPr>
      </w:r>
      <w:r>
        <w:rPr>
          <w:noProof/>
        </w:rPr>
        <w:fldChar w:fldCharType="separate"/>
      </w:r>
      <w:r>
        <w:rPr>
          <w:noProof/>
        </w:rPr>
        <w:t>81</w:t>
      </w:r>
      <w:r>
        <w:rPr>
          <w:noProof/>
        </w:rPr>
        <w:fldChar w:fldCharType="end"/>
      </w:r>
    </w:p>
    <w:p w14:paraId="62526A18" w14:textId="15C868C0" w:rsidR="0029216D" w:rsidRDefault="0029216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Nudsf_DataRepository API</w:t>
      </w:r>
      <w:r>
        <w:rPr>
          <w:noProof/>
        </w:rPr>
        <w:tab/>
      </w:r>
      <w:r>
        <w:rPr>
          <w:noProof/>
        </w:rPr>
        <w:fldChar w:fldCharType="begin" w:fldLock="1"/>
      </w:r>
      <w:r>
        <w:rPr>
          <w:noProof/>
        </w:rPr>
        <w:instrText xml:space="preserve"> PAGEREF _Toc106640838 \h </w:instrText>
      </w:r>
      <w:r>
        <w:rPr>
          <w:noProof/>
        </w:rPr>
      </w:r>
      <w:r>
        <w:rPr>
          <w:noProof/>
        </w:rPr>
        <w:fldChar w:fldCharType="separate"/>
      </w:r>
      <w:r>
        <w:rPr>
          <w:noProof/>
        </w:rPr>
        <w:t>81</w:t>
      </w:r>
      <w:r>
        <w:rPr>
          <w:noProof/>
        </w:rPr>
        <w:fldChar w:fldCharType="end"/>
      </w:r>
    </w:p>
    <w:p w14:paraId="0EBCFDDA" w14:textId="3B5D50B8" w:rsidR="0029216D" w:rsidRDefault="0029216D">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Nudsf_Timer API</w:t>
      </w:r>
      <w:r>
        <w:rPr>
          <w:noProof/>
        </w:rPr>
        <w:tab/>
      </w:r>
      <w:r>
        <w:rPr>
          <w:noProof/>
        </w:rPr>
        <w:fldChar w:fldCharType="begin" w:fldLock="1"/>
      </w:r>
      <w:r>
        <w:rPr>
          <w:noProof/>
        </w:rPr>
        <w:instrText xml:space="preserve"> PAGEREF _Toc106640839 \h </w:instrText>
      </w:r>
      <w:r>
        <w:rPr>
          <w:noProof/>
        </w:rPr>
      </w:r>
      <w:r>
        <w:rPr>
          <w:noProof/>
        </w:rPr>
        <w:fldChar w:fldCharType="separate"/>
      </w:r>
      <w:r>
        <w:rPr>
          <w:noProof/>
        </w:rPr>
        <w:t>110</w:t>
      </w:r>
      <w:r>
        <w:rPr>
          <w:noProof/>
        </w:rPr>
        <w:fldChar w:fldCharType="end"/>
      </w:r>
    </w:p>
    <w:p w14:paraId="03635397" w14:textId="7094A0B3" w:rsidR="0029216D" w:rsidRDefault="0029216D" w:rsidP="0029216D">
      <w:pPr>
        <w:pStyle w:val="TOC8"/>
        <w:rPr>
          <w:rFonts w:asciiTheme="minorHAnsi" w:eastAsiaTheme="minorEastAsia" w:hAnsiTheme="minorHAnsi" w:cstheme="minorBidi"/>
          <w:b w:val="0"/>
          <w:noProof/>
          <w:szCs w:val="22"/>
          <w:lang w:eastAsia="en-GB"/>
        </w:rPr>
      </w:pPr>
      <w:r>
        <w:rPr>
          <w:noProof/>
        </w:rPr>
        <w:t>Annex B (informative): Search Examples</w:t>
      </w:r>
      <w:r>
        <w:rPr>
          <w:noProof/>
        </w:rPr>
        <w:tab/>
      </w:r>
      <w:r>
        <w:rPr>
          <w:noProof/>
        </w:rPr>
        <w:fldChar w:fldCharType="begin" w:fldLock="1"/>
      </w:r>
      <w:r>
        <w:rPr>
          <w:noProof/>
        </w:rPr>
        <w:instrText xml:space="preserve"> PAGEREF _Toc106640840 \h </w:instrText>
      </w:r>
      <w:r>
        <w:rPr>
          <w:noProof/>
        </w:rPr>
      </w:r>
      <w:r>
        <w:rPr>
          <w:noProof/>
        </w:rPr>
        <w:fldChar w:fldCharType="separate"/>
      </w:r>
      <w:r>
        <w:rPr>
          <w:noProof/>
        </w:rPr>
        <w:t>117</w:t>
      </w:r>
      <w:r>
        <w:rPr>
          <w:noProof/>
        </w:rPr>
        <w:fldChar w:fldCharType="end"/>
      </w:r>
    </w:p>
    <w:p w14:paraId="148A6E99" w14:textId="0B3B3955" w:rsidR="0029216D" w:rsidRDefault="0029216D" w:rsidP="0029216D">
      <w:pPr>
        <w:pStyle w:val="TOC8"/>
        <w:rPr>
          <w:rFonts w:asciiTheme="minorHAnsi" w:eastAsiaTheme="minorEastAsia" w:hAnsiTheme="minorHAnsi" w:cstheme="minorBidi"/>
          <w:b w:val="0"/>
          <w:noProof/>
          <w:szCs w:val="22"/>
          <w:lang w:eastAsia="en-GB"/>
        </w:rPr>
      </w:pPr>
      <w:r>
        <w:rPr>
          <w:noProof/>
        </w:rPr>
        <w:t>Annex C (informative): HTTP Multipart Examples</w:t>
      </w:r>
      <w:r>
        <w:rPr>
          <w:noProof/>
        </w:rPr>
        <w:tab/>
      </w:r>
      <w:r>
        <w:rPr>
          <w:noProof/>
        </w:rPr>
        <w:fldChar w:fldCharType="begin" w:fldLock="1"/>
      </w:r>
      <w:r>
        <w:rPr>
          <w:noProof/>
        </w:rPr>
        <w:instrText xml:space="preserve"> PAGEREF _Toc106640841 \h </w:instrText>
      </w:r>
      <w:r>
        <w:rPr>
          <w:noProof/>
        </w:rPr>
      </w:r>
      <w:r>
        <w:rPr>
          <w:noProof/>
        </w:rPr>
        <w:fldChar w:fldCharType="separate"/>
      </w:r>
      <w:r>
        <w:rPr>
          <w:noProof/>
        </w:rPr>
        <w:t>118</w:t>
      </w:r>
      <w:r>
        <w:rPr>
          <w:noProof/>
        </w:rPr>
        <w:fldChar w:fldCharType="end"/>
      </w:r>
    </w:p>
    <w:p w14:paraId="1DC1938A" w14:textId="167EFFFD" w:rsidR="0029216D" w:rsidRDefault="0029216D">
      <w:pPr>
        <w:pStyle w:val="TOC1"/>
        <w:rPr>
          <w:rFonts w:asciiTheme="minorHAnsi" w:eastAsiaTheme="minorEastAsia" w:hAnsiTheme="minorHAnsi" w:cstheme="minorBidi"/>
          <w:noProof/>
          <w:szCs w:val="22"/>
          <w:lang w:eastAsia="en-GB"/>
        </w:rPr>
      </w:pPr>
      <w:r w:rsidRPr="00AF1D06">
        <w:rPr>
          <w:noProof/>
          <w:lang w:val="en-US"/>
        </w:rPr>
        <w:t>C.1</w:t>
      </w:r>
      <w:r>
        <w:rPr>
          <w:rFonts w:asciiTheme="minorHAnsi" w:eastAsiaTheme="minorEastAsia" w:hAnsiTheme="minorHAnsi" w:cstheme="minorBidi"/>
          <w:noProof/>
          <w:szCs w:val="22"/>
          <w:lang w:eastAsia="en-GB"/>
        </w:rPr>
        <w:tab/>
      </w:r>
      <w:r w:rsidRPr="00AF1D06">
        <w:rPr>
          <w:noProof/>
          <w:lang w:val="en-US"/>
        </w:rPr>
        <w:t>General</w:t>
      </w:r>
      <w:r>
        <w:rPr>
          <w:noProof/>
        </w:rPr>
        <w:tab/>
      </w:r>
      <w:r>
        <w:rPr>
          <w:noProof/>
        </w:rPr>
        <w:fldChar w:fldCharType="begin" w:fldLock="1"/>
      </w:r>
      <w:r>
        <w:rPr>
          <w:noProof/>
        </w:rPr>
        <w:instrText xml:space="preserve"> PAGEREF _Toc106640842 \h </w:instrText>
      </w:r>
      <w:r>
        <w:rPr>
          <w:noProof/>
        </w:rPr>
      </w:r>
      <w:r>
        <w:rPr>
          <w:noProof/>
        </w:rPr>
        <w:fldChar w:fldCharType="separate"/>
      </w:r>
      <w:r>
        <w:rPr>
          <w:noProof/>
        </w:rPr>
        <w:t>118</w:t>
      </w:r>
      <w:r>
        <w:rPr>
          <w:noProof/>
        </w:rPr>
        <w:fldChar w:fldCharType="end"/>
      </w:r>
    </w:p>
    <w:p w14:paraId="2645D234" w14:textId="09AAFADA" w:rsidR="0029216D" w:rsidRDefault="0029216D">
      <w:pPr>
        <w:pStyle w:val="TOC1"/>
        <w:rPr>
          <w:rFonts w:asciiTheme="minorHAnsi" w:eastAsiaTheme="minorEastAsia" w:hAnsiTheme="minorHAnsi" w:cstheme="minorBidi"/>
          <w:noProof/>
          <w:szCs w:val="22"/>
          <w:lang w:eastAsia="en-GB"/>
        </w:rPr>
      </w:pPr>
      <w:r w:rsidRPr="00AF1D06">
        <w:rPr>
          <w:noProof/>
          <w:lang w:val="en-US"/>
        </w:rPr>
        <w:t>C.2</w:t>
      </w:r>
      <w:r>
        <w:rPr>
          <w:rFonts w:asciiTheme="minorHAnsi" w:eastAsiaTheme="minorEastAsia" w:hAnsiTheme="minorHAnsi" w:cstheme="minorBidi"/>
          <w:noProof/>
          <w:szCs w:val="22"/>
          <w:lang w:eastAsia="en-GB"/>
        </w:rPr>
        <w:tab/>
      </w:r>
      <w:r w:rsidRPr="00AF1D06">
        <w:rPr>
          <w:noProof/>
          <w:lang w:val="en-US"/>
        </w:rPr>
        <w:t>Example HTTP multipart Record</w:t>
      </w:r>
      <w:r>
        <w:rPr>
          <w:noProof/>
        </w:rPr>
        <w:tab/>
      </w:r>
      <w:r>
        <w:rPr>
          <w:noProof/>
        </w:rPr>
        <w:fldChar w:fldCharType="begin" w:fldLock="1"/>
      </w:r>
      <w:r>
        <w:rPr>
          <w:noProof/>
        </w:rPr>
        <w:instrText xml:space="preserve"> PAGEREF _Toc106640843 \h </w:instrText>
      </w:r>
      <w:r>
        <w:rPr>
          <w:noProof/>
        </w:rPr>
      </w:r>
      <w:r>
        <w:rPr>
          <w:noProof/>
        </w:rPr>
        <w:fldChar w:fldCharType="separate"/>
      </w:r>
      <w:r>
        <w:rPr>
          <w:noProof/>
        </w:rPr>
        <w:t>118</w:t>
      </w:r>
      <w:r>
        <w:rPr>
          <w:noProof/>
        </w:rPr>
        <w:fldChar w:fldCharType="end"/>
      </w:r>
    </w:p>
    <w:p w14:paraId="5F9DC9CA" w14:textId="10BC0134" w:rsidR="0029216D" w:rsidRDefault="0029216D">
      <w:pPr>
        <w:pStyle w:val="TOC1"/>
        <w:rPr>
          <w:rFonts w:asciiTheme="minorHAnsi" w:eastAsiaTheme="minorEastAsia" w:hAnsiTheme="minorHAnsi" w:cstheme="minorBidi"/>
          <w:noProof/>
          <w:szCs w:val="22"/>
          <w:lang w:eastAsia="en-GB"/>
        </w:rPr>
      </w:pPr>
      <w:r w:rsidRPr="00AF1D06">
        <w:rPr>
          <w:noProof/>
          <w:lang w:val="en-US"/>
        </w:rPr>
        <w:t>C.3</w:t>
      </w:r>
      <w:r>
        <w:rPr>
          <w:rFonts w:asciiTheme="minorHAnsi" w:eastAsiaTheme="minorEastAsia" w:hAnsiTheme="minorHAnsi" w:cstheme="minorBidi"/>
          <w:noProof/>
          <w:szCs w:val="22"/>
          <w:lang w:eastAsia="en-GB"/>
        </w:rPr>
        <w:tab/>
      </w:r>
      <w:r w:rsidRPr="00AF1D06">
        <w:rPr>
          <w:noProof/>
          <w:lang w:val="en-US"/>
        </w:rPr>
        <w:t>Example HTTP multipart BlockCollection</w:t>
      </w:r>
      <w:r>
        <w:rPr>
          <w:noProof/>
        </w:rPr>
        <w:tab/>
      </w:r>
      <w:r>
        <w:rPr>
          <w:noProof/>
        </w:rPr>
        <w:fldChar w:fldCharType="begin" w:fldLock="1"/>
      </w:r>
      <w:r>
        <w:rPr>
          <w:noProof/>
        </w:rPr>
        <w:instrText xml:space="preserve"> PAGEREF _Toc106640844 \h </w:instrText>
      </w:r>
      <w:r>
        <w:rPr>
          <w:noProof/>
        </w:rPr>
      </w:r>
      <w:r>
        <w:rPr>
          <w:noProof/>
        </w:rPr>
        <w:fldChar w:fldCharType="separate"/>
      </w:r>
      <w:r>
        <w:rPr>
          <w:noProof/>
        </w:rPr>
        <w:t>118</w:t>
      </w:r>
      <w:r>
        <w:rPr>
          <w:noProof/>
        </w:rPr>
        <w:fldChar w:fldCharType="end"/>
      </w:r>
    </w:p>
    <w:p w14:paraId="43532D5D" w14:textId="18897FEC" w:rsidR="0029216D" w:rsidRDefault="0029216D">
      <w:pPr>
        <w:pStyle w:val="TOC1"/>
        <w:rPr>
          <w:rFonts w:asciiTheme="minorHAnsi" w:eastAsiaTheme="minorEastAsia" w:hAnsiTheme="minorHAnsi" w:cstheme="minorBidi"/>
          <w:noProof/>
          <w:szCs w:val="22"/>
          <w:lang w:eastAsia="en-GB"/>
        </w:rPr>
      </w:pPr>
      <w:r w:rsidRPr="00AF1D06">
        <w:rPr>
          <w:noProof/>
          <w:lang w:val="en-US"/>
        </w:rPr>
        <w:t>C.4</w:t>
      </w:r>
      <w:r>
        <w:rPr>
          <w:rFonts w:asciiTheme="minorHAnsi" w:eastAsiaTheme="minorEastAsia" w:hAnsiTheme="minorHAnsi" w:cstheme="minorBidi"/>
          <w:noProof/>
          <w:szCs w:val="22"/>
          <w:lang w:eastAsia="en-GB"/>
        </w:rPr>
        <w:tab/>
      </w:r>
      <w:r w:rsidRPr="00AF1D06">
        <w:rPr>
          <w:noProof/>
          <w:lang w:val="en-US"/>
        </w:rPr>
        <w:t>Example HTTP multipart RecordNotification</w:t>
      </w:r>
      <w:r>
        <w:rPr>
          <w:noProof/>
        </w:rPr>
        <w:tab/>
      </w:r>
      <w:r>
        <w:rPr>
          <w:noProof/>
        </w:rPr>
        <w:fldChar w:fldCharType="begin" w:fldLock="1"/>
      </w:r>
      <w:r>
        <w:rPr>
          <w:noProof/>
        </w:rPr>
        <w:instrText xml:space="preserve"> PAGEREF _Toc106640845 \h </w:instrText>
      </w:r>
      <w:r>
        <w:rPr>
          <w:noProof/>
        </w:rPr>
      </w:r>
      <w:r>
        <w:rPr>
          <w:noProof/>
        </w:rPr>
        <w:fldChar w:fldCharType="separate"/>
      </w:r>
      <w:r>
        <w:rPr>
          <w:noProof/>
        </w:rPr>
        <w:t>119</w:t>
      </w:r>
      <w:r>
        <w:rPr>
          <w:noProof/>
        </w:rPr>
        <w:fldChar w:fldCharType="end"/>
      </w:r>
    </w:p>
    <w:p w14:paraId="69002099" w14:textId="6DB0158F" w:rsidR="0029216D" w:rsidRDefault="0029216D" w:rsidP="0029216D">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_Toc106640846 \h </w:instrText>
      </w:r>
      <w:r>
        <w:rPr>
          <w:noProof/>
        </w:rPr>
      </w:r>
      <w:r>
        <w:rPr>
          <w:noProof/>
        </w:rPr>
        <w:fldChar w:fldCharType="separate"/>
      </w:r>
      <w:r>
        <w:rPr>
          <w:noProof/>
        </w:rPr>
        <w:t>120</w:t>
      </w:r>
      <w:r>
        <w:rPr>
          <w:noProof/>
        </w:rPr>
        <w:fldChar w:fldCharType="end"/>
      </w:r>
    </w:p>
    <w:p w14:paraId="0B9E3498" w14:textId="44EF894A" w:rsidR="00080512" w:rsidRPr="004D3578" w:rsidRDefault="00CA17F9">
      <w:r>
        <w:rPr>
          <w:noProof/>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Start w:id="11" w:name="_Toc106640613"/>
      <w:bookmarkEnd w:id="9"/>
      <w:r w:rsidRPr="004D3578">
        <w:lastRenderedPageBreak/>
        <w:t>Foreword</w:t>
      </w:r>
      <w:bookmarkEnd w:id="10"/>
      <w:bookmarkEnd w:id="11"/>
    </w:p>
    <w:p w14:paraId="2511FBFA" w14:textId="47EDC463" w:rsidR="00080512" w:rsidRPr="004D3578" w:rsidRDefault="00080512">
      <w:r w:rsidRPr="004D3578">
        <w:t>This Technic</w:t>
      </w:r>
      <w:r w:rsidRPr="00E134FC">
        <w:t xml:space="preserve">al </w:t>
      </w:r>
      <w:bookmarkStart w:id="12" w:name="spectype3"/>
      <w:r w:rsidRPr="00E134FC">
        <w:t>Specification</w:t>
      </w:r>
      <w:bookmarkEnd w:id="12"/>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3" w:name="introduction"/>
      <w:bookmarkStart w:id="14" w:name="_Toc22187525"/>
      <w:bookmarkStart w:id="15" w:name="_Toc22630747"/>
      <w:bookmarkStart w:id="16" w:name="_Toc34226999"/>
      <w:bookmarkStart w:id="17" w:name="_Toc34749714"/>
      <w:bookmarkStart w:id="18" w:name="_Toc34750272"/>
      <w:bookmarkStart w:id="19" w:name="_Toc34750462"/>
      <w:bookmarkStart w:id="20" w:name="_Toc35940868"/>
      <w:bookmarkStart w:id="21" w:name="_Toc35937301"/>
      <w:bookmarkStart w:id="22" w:name="_Toc36463695"/>
      <w:bookmarkStart w:id="23" w:name="_Toc43131618"/>
      <w:bookmarkStart w:id="24" w:name="_Toc45032453"/>
      <w:bookmarkStart w:id="25" w:name="_Toc49782147"/>
      <w:bookmarkStart w:id="26" w:name="_Toc51873583"/>
      <w:bookmarkStart w:id="27" w:name="_Toc57209062"/>
      <w:bookmarkStart w:id="28" w:name="_Toc58588405"/>
      <w:bookmarkStart w:id="29" w:name="_Toc66114745"/>
      <w:bookmarkStart w:id="30" w:name="_Toc67686256"/>
      <w:bookmarkStart w:id="31" w:name="_Toc74994545"/>
      <w:bookmarkStart w:id="32" w:name="_Toc85467798"/>
      <w:bookmarkStart w:id="33" w:name="_Toc89181497"/>
      <w:bookmarkStart w:id="34" w:name="_Toc89182839"/>
      <w:bookmarkStart w:id="35" w:name="_Toc90651141"/>
      <w:bookmarkStart w:id="36" w:name="_Toc96933291"/>
      <w:bookmarkStart w:id="37" w:name="_Toc98507158"/>
      <w:bookmarkStart w:id="38" w:name="_Toc98507611"/>
      <w:bookmarkStart w:id="39" w:name="_Toc106640614"/>
      <w:bookmarkEnd w:id="13"/>
      <w:r w:rsidRPr="00616F0C">
        <w:t>1</w:t>
      </w:r>
      <w:r w:rsidRPr="00616F0C">
        <w:tab/>
        <w:t>Scope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0" w:name="_Toc22187526"/>
      <w:bookmarkStart w:id="41" w:name="_Toc22630748"/>
      <w:bookmarkStart w:id="42" w:name="_Toc34227000"/>
      <w:bookmarkStart w:id="43" w:name="_Toc34749715"/>
      <w:bookmarkStart w:id="44" w:name="_Toc34750273"/>
      <w:bookmarkStart w:id="45" w:name="_Toc34750463"/>
      <w:bookmarkStart w:id="46" w:name="_Toc35940869"/>
      <w:bookmarkStart w:id="47" w:name="_Toc35937302"/>
      <w:bookmarkStart w:id="48" w:name="_Toc36463696"/>
      <w:bookmarkStart w:id="49" w:name="_Toc43131619"/>
      <w:bookmarkStart w:id="50" w:name="_Toc45032454"/>
      <w:bookmarkStart w:id="51" w:name="_Toc49782148"/>
      <w:bookmarkStart w:id="52" w:name="_Toc51873584"/>
      <w:bookmarkStart w:id="53" w:name="_Toc57209063"/>
      <w:bookmarkStart w:id="54" w:name="_Toc58588406"/>
      <w:bookmarkStart w:id="55" w:name="_Toc66114746"/>
      <w:bookmarkStart w:id="56" w:name="_Toc67686257"/>
      <w:bookmarkStart w:id="57" w:name="_Toc74994546"/>
      <w:bookmarkStart w:id="58" w:name="_Toc85467799"/>
      <w:bookmarkStart w:id="59" w:name="_Toc89181498"/>
      <w:bookmarkStart w:id="60" w:name="_Toc89182840"/>
      <w:bookmarkStart w:id="61" w:name="_Toc90651142"/>
      <w:bookmarkStart w:id="62" w:name="_Toc96933292"/>
      <w:bookmarkStart w:id="63" w:name="_Toc98507159"/>
      <w:bookmarkStart w:id="64" w:name="_Toc98507612"/>
      <w:bookmarkStart w:id="65" w:name="_Toc106640615"/>
      <w:r w:rsidRPr="00616F0C">
        <w:t>2</w:t>
      </w:r>
      <w:r w:rsidRPr="00616F0C">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66"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1" w:history="1">
        <w:r>
          <w:rPr>
            <w:rStyle w:val="Hyperlink"/>
            <w:lang w:val="en-US"/>
          </w:rPr>
          <w:t>https://spec.openapis.org/oas/v3.0.0</w:t>
        </w:r>
      </w:hyperlink>
      <w:r>
        <w:rPr>
          <w:lang w:val="en-US"/>
        </w:rPr>
        <w:t>.</w:t>
      </w:r>
    </w:p>
    <w:bookmarkEnd w:id="66"/>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67" w:name="_Toc34750274"/>
      <w:bookmarkStart w:id="68" w:name="_Toc34750464"/>
      <w:bookmarkStart w:id="69" w:name="_Toc35940870"/>
      <w:bookmarkStart w:id="70" w:name="_Toc35937303"/>
      <w:bookmarkStart w:id="71" w:name="_Toc36463697"/>
      <w:bookmarkStart w:id="72" w:name="_Toc43131620"/>
      <w:bookmarkStart w:id="73" w:name="_Toc45032455"/>
      <w:bookmarkStart w:id="74" w:name="_Toc49782149"/>
      <w:bookmarkStart w:id="75" w:name="_Toc51873585"/>
      <w:bookmarkStart w:id="76" w:name="_Toc57209064"/>
      <w:bookmarkStart w:id="77" w:name="_Toc58588407"/>
      <w:bookmarkStart w:id="78" w:name="_Toc66114747"/>
      <w:bookmarkStart w:id="79" w:name="_Toc67686258"/>
      <w:bookmarkStart w:id="80" w:name="_Toc74994547"/>
      <w:bookmarkStart w:id="81" w:name="_Toc85467800"/>
      <w:bookmarkStart w:id="82" w:name="_Toc89181499"/>
      <w:bookmarkStart w:id="83" w:name="_Toc89182841"/>
      <w:bookmarkStart w:id="84" w:name="_Toc90651143"/>
      <w:bookmarkStart w:id="85" w:name="_Toc96933293"/>
      <w:bookmarkStart w:id="86" w:name="_Toc98507160"/>
      <w:bookmarkStart w:id="87" w:name="_Toc98507613"/>
      <w:bookmarkStart w:id="88" w:name="_Toc106640616"/>
      <w:r w:rsidRPr="004D3578">
        <w:t>3</w:t>
      </w:r>
      <w:r w:rsidRPr="004D3578">
        <w:tab/>
        <w:t>Definitions</w:t>
      </w:r>
      <w:r>
        <w:t xml:space="preserve"> of terms,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552E77E" w14:textId="77777777" w:rsidR="00E134FC" w:rsidRDefault="00E134FC" w:rsidP="00E134FC">
      <w:pPr>
        <w:pStyle w:val="Heading2"/>
      </w:pPr>
      <w:bookmarkStart w:id="89" w:name="_Toc34750275"/>
      <w:bookmarkStart w:id="90" w:name="_Toc34750465"/>
      <w:bookmarkStart w:id="91" w:name="_Toc35940871"/>
      <w:bookmarkStart w:id="92" w:name="_Toc35937304"/>
      <w:bookmarkStart w:id="93" w:name="_Toc36463698"/>
      <w:bookmarkStart w:id="94" w:name="_Toc43131621"/>
      <w:bookmarkStart w:id="95" w:name="_Toc45032456"/>
      <w:bookmarkStart w:id="96" w:name="_Toc49782150"/>
      <w:bookmarkStart w:id="97" w:name="_Toc51873586"/>
      <w:bookmarkStart w:id="98" w:name="_Toc57209065"/>
      <w:bookmarkStart w:id="99" w:name="_Toc58588408"/>
      <w:bookmarkStart w:id="100" w:name="_Toc66114748"/>
      <w:bookmarkStart w:id="101" w:name="_Toc67686259"/>
      <w:bookmarkStart w:id="102" w:name="_Toc74994548"/>
      <w:bookmarkStart w:id="103" w:name="_Toc85467801"/>
      <w:bookmarkStart w:id="104" w:name="_Toc89181500"/>
      <w:bookmarkStart w:id="105" w:name="_Toc89182842"/>
      <w:bookmarkStart w:id="106" w:name="_Toc90651144"/>
      <w:bookmarkStart w:id="107" w:name="_Toc96933294"/>
      <w:bookmarkStart w:id="108" w:name="_Toc98507161"/>
      <w:bookmarkStart w:id="109" w:name="_Toc98507614"/>
      <w:bookmarkStart w:id="110" w:name="_Toc106640617"/>
      <w:r w:rsidRPr="004D3578">
        <w:t>3.1</w:t>
      </w:r>
      <w:r w:rsidRPr="004D3578">
        <w:tab/>
      </w:r>
      <w:r>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1" w:name="_Toc34750276"/>
      <w:bookmarkStart w:id="112" w:name="_Toc34750466"/>
      <w:bookmarkStart w:id="113" w:name="_Toc35940872"/>
      <w:bookmarkStart w:id="114" w:name="_Toc35937305"/>
      <w:bookmarkStart w:id="115" w:name="_Toc36463699"/>
      <w:bookmarkStart w:id="116" w:name="_Toc43131622"/>
      <w:bookmarkStart w:id="117" w:name="_Toc45032457"/>
      <w:bookmarkStart w:id="118" w:name="_Toc49782151"/>
      <w:bookmarkStart w:id="119" w:name="_Toc51873587"/>
      <w:bookmarkStart w:id="120" w:name="_Toc57209066"/>
      <w:bookmarkStart w:id="121" w:name="_Toc58588409"/>
      <w:bookmarkStart w:id="122" w:name="_Toc66114749"/>
      <w:bookmarkStart w:id="123" w:name="_Toc67686260"/>
      <w:bookmarkStart w:id="124" w:name="_Toc74994549"/>
      <w:bookmarkStart w:id="125" w:name="_Toc85467802"/>
      <w:bookmarkStart w:id="126" w:name="_Toc89181501"/>
      <w:bookmarkStart w:id="127" w:name="_Toc89182843"/>
      <w:bookmarkStart w:id="128" w:name="_Toc90651145"/>
      <w:bookmarkStart w:id="129" w:name="_Toc96933295"/>
      <w:bookmarkStart w:id="130" w:name="_Toc98507162"/>
      <w:bookmarkStart w:id="131" w:name="_Toc98507615"/>
      <w:bookmarkStart w:id="132" w:name="_Toc106640618"/>
      <w:r w:rsidRPr="004D3578">
        <w:t>3.2</w:t>
      </w:r>
      <w:r w:rsidRPr="004D3578">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33" w:name="_Toc34750277"/>
      <w:bookmarkStart w:id="134" w:name="_Toc34750467"/>
      <w:bookmarkStart w:id="135" w:name="_Toc35940873"/>
      <w:bookmarkStart w:id="136" w:name="_Toc35937306"/>
      <w:bookmarkStart w:id="137" w:name="_Toc36463700"/>
      <w:bookmarkStart w:id="138" w:name="_Toc43131623"/>
      <w:bookmarkStart w:id="139" w:name="_Toc45032458"/>
      <w:bookmarkStart w:id="140" w:name="_Toc49782152"/>
      <w:bookmarkStart w:id="141" w:name="_Toc51873588"/>
      <w:bookmarkStart w:id="142" w:name="_Toc57209067"/>
      <w:bookmarkStart w:id="143" w:name="_Toc58588410"/>
      <w:bookmarkStart w:id="144" w:name="_Toc66114750"/>
      <w:bookmarkStart w:id="145" w:name="_Toc67686261"/>
      <w:bookmarkStart w:id="146" w:name="_Toc74994550"/>
      <w:bookmarkStart w:id="147" w:name="_Toc85467803"/>
      <w:bookmarkStart w:id="148" w:name="_Toc89181502"/>
      <w:bookmarkStart w:id="149" w:name="_Toc89182844"/>
      <w:bookmarkStart w:id="150" w:name="_Toc90651146"/>
      <w:bookmarkStart w:id="151" w:name="_Toc96933296"/>
      <w:bookmarkStart w:id="152" w:name="_Toc98507163"/>
      <w:bookmarkStart w:id="153" w:name="_Toc98507616"/>
      <w:bookmarkStart w:id="154" w:name="_Toc106640619"/>
      <w:r w:rsidRPr="004D3578">
        <w:t>3.3</w:t>
      </w:r>
      <w:r w:rsidRPr="004D3578">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55" w:name="_Toc22187531"/>
      <w:bookmarkStart w:id="156" w:name="_Toc22630753"/>
      <w:bookmarkStart w:id="157" w:name="_Toc34227003"/>
      <w:bookmarkStart w:id="158" w:name="_Toc34749718"/>
      <w:bookmarkStart w:id="159" w:name="_Toc34750278"/>
      <w:bookmarkStart w:id="160" w:name="_Toc34750468"/>
      <w:bookmarkStart w:id="161" w:name="_Toc35940874"/>
      <w:bookmarkStart w:id="162" w:name="_Toc35937307"/>
      <w:bookmarkStart w:id="163" w:name="_Toc36463701"/>
      <w:bookmarkStart w:id="164" w:name="_Toc43131624"/>
      <w:bookmarkStart w:id="165" w:name="_Toc45032459"/>
      <w:bookmarkStart w:id="166" w:name="_Toc49782153"/>
      <w:bookmarkStart w:id="167" w:name="_Toc51873589"/>
      <w:bookmarkStart w:id="168" w:name="_Toc57209068"/>
      <w:bookmarkStart w:id="169" w:name="_Toc58588411"/>
      <w:bookmarkStart w:id="170" w:name="_Toc66114751"/>
      <w:bookmarkStart w:id="171" w:name="_Toc67686262"/>
      <w:bookmarkStart w:id="172" w:name="_Toc74994551"/>
      <w:bookmarkStart w:id="173" w:name="_Toc85467804"/>
      <w:bookmarkStart w:id="174" w:name="_Toc89181503"/>
      <w:bookmarkStart w:id="175" w:name="_Toc89182845"/>
      <w:bookmarkStart w:id="176" w:name="_Toc90651147"/>
      <w:bookmarkStart w:id="177" w:name="_Toc96933297"/>
      <w:bookmarkStart w:id="178" w:name="_Toc98507164"/>
      <w:bookmarkStart w:id="179" w:name="_Toc98507617"/>
      <w:bookmarkStart w:id="180" w:name="_Toc106640620"/>
      <w:r w:rsidRPr="00616F0C">
        <w:t>4</w:t>
      </w:r>
      <w:r w:rsidRPr="00616F0C">
        <w:tab/>
        <w:t>Overview</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in" o:ole="">
            <v:imagedata r:id="rId12" o:title=""/>
          </v:shape>
          <o:OLEObject Type="Embed" ProgID="Visio.Drawing.11" ShapeID="_x0000_i1025" DrawAspect="Content" ObjectID="_1717253696" r:id="rId13"/>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81" w:name="_Toc22187532"/>
      <w:bookmarkStart w:id="182" w:name="_Toc22630754"/>
      <w:bookmarkStart w:id="183" w:name="_Toc34227004"/>
      <w:bookmarkStart w:id="184" w:name="_Toc34749719"/>
      <w:bookmarkStart w:id="185" w:name="_Toc34750279"/>
      <w:bookmarkStart w:id="186" w:name="_Toc34750469"/>
      <w:bookmarkStart w:id="187" w:name="_Toc35940875"/>
      <w:bookmarkStart w:id="188" w:name="_Toc35937308"/>
      <w:bookmarkStart w:id="189" w:name="_Toc36463702"/>
      <w:bookmarkStart w:id="190" w:name="_Toc43131625"/>
      <w:bookmarkStart w:id="191" w:name="_Toc45032460"/>
      <w:bookmarkStart w:id="192" w:name="_Toc49782154"/>
      <w:bookmarkStart w:id="193" w:name="_Toc51873590"/>
      <w:bookmarkStart w:id="194" w:name="_Toc57209069"/>
      <w:bookmarkStart w:id="195" w:name="_Toc58588412"/>
      <w:bookmarkStart w:id="196" w:name="_Toc66114752"/>
      <w:bookmarkStart w:id="197" w:name="_Toc67686263"/>
      <w:bookmarkStart w:id="198" w:name="_Toc74994552"/>
      <w:bookmarkStart w:id="199" w:name="_Toc85467805"/>
      <w:bookmarkStart w:id="200" w:name="_Toc89181504"/>
      <w:bookmarkStart w:id="201" w:name="_Toc89182846"/>
      <w:bookmarkStart w:id="202" w:name="_Toc90651148"/>
      <w:bookmarkStart w:id="203" w:name="_Toc96933298"/>
      <w:bookmarkStart w:id="204" w:name="_Toc98507165"/>
      <w:bookmarkStart w:id="205" w:name="_Toc98507618"/>
      <w:bookmarkStart w:id="206" w:name="_Toc106640621"/>
      <w:r w:rsidRPr="00616F0C">
        <w:t>5</w:t>
      </w:r>
      <w:r w:rsidRPr="00616F0C">
        <w:tab/>
        <w:t>Services offered by the UDSF</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44D3D55" w14:textId="77777777" w:rsidR="00E134FC" w:rsidRPr="00616F0C" w:rsidRDefault="00E134FC" w:rsidP="00E134FC">
      <w:pPr>
        <w:pStyle w:val="Heading2"/>
      </w:pPr>
      <w:bookmarkStart w:id="207" w:name="_Toc22187533"/>
      <w:bookmarkStart w:id="208" w:name="_Toc22630755"/>
      <w:bookmarkStart w:id="209" w:name="_Toc34227005"/>
      <w:bookmarkStart w:id="210" w:name="_Toc34749720"/>
      <w:bookmarkStart w:id="211" w:name="_Toc34750280"/>
      <w:bookmarkStart w:id="212" w:name="_Toc34750470"/>
      <w:bookmarkStart w:id="213" w:name="_Toc35940876"/>
      <w:bookmarkStart w:id="214" w:name="_Toc35937309"/>
      <w:bookmarkStart w:id="215" w:name="_Toc36463703"/>
      <w:bookmarkStart w:id="216" w:name="_Toc43131626"/>
      <w:bookmarkStart w:id="217" w:name="_Toc45032461"/>
      <w:bookmarkStart w:id="218" w:name="_Toc49782155"/>
      <w:bookmarkStart w:id="219" w:name="_Toc51873591"/>
      <w:bookmarkStart w:id="220" w:name="_Toc57209070"/>
      <w:bookmarkStart w:id="221" w:name="_Toc58588413"/>
      <w:bookmarkStart w:id="222" w:name="_Toc66114753"/>
      <w:bookmarkStart w:id="223" w:name="_Toc67686264"/>
      <w:bookmarkStart w:id="224" w:name="_Toc74994553"/>
      <w:bookmarkStart w:id="225" w:name="_Toc85467806"/>
      <w:bookmarkStart w:id="226" w:name="_Toc89181505"/>
      <w:bookmarkStart w:id="227" w:name="_Toc89182847"/>
      <w:bookmarkStart w:id="228" w:name="_Toc90651149"/>
      <w:bookmarkStart w:id="229" w:name="_Toc96933299"/>
      <w:bookmarkStart w:id="230" w:name="_Toc98507166"/>
      <w:bookmarkStart w:id="231" w:name="_Toc98507619"/>
      <w:bookmarkStart w:id="232" w:name="_Toc106640622"/>
      <w:r w:rsidRPr="00616F0C">
        <w:t>5.1</w:t>
      </w:r>
      <w:r w:rsidRPr="00616F0C">
        <w:tab/>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5E63E066" w14:textId="77777777" w:rsidR="00E134FC" w:rsidRDefault="00E134FC" w:rsidP="00E134FC">
      <w:pPr>
        <w:pStyle w:val="EditorsNote"/>
      </w:pPr>
      <w:r>
        <w:t>Editor</w:t>
      </w:r>
      <w:r>
        <w:rPr>
          <w:lang w:eastAsia="zh-CN"/>
        </w:rPr>
        <w:t>'</w:t>
      </w:r>
      <w:r>
        <w:t>s Note:</w:t>
      </w:r>
      <w:r>
        <w:tab/>
        <w:t>Details of the Nudsf_TimerService need to be further reviewed.</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33" w:name="_Toc22187534"/>
      <w:bookmarkStart w:id="234" w:name="_Toc22630756"/>
      <w:bookmarkStart w:id="235" w:name="_Toc34227006"/>
      <w:bookmarkStart w:id="236" w:name="_Toc34749721"/>
      <w:bookmarkStart w:id="237" w:name="_Toc34750281"/>
      <w:bookmarkStart w:id="238" w:name="_Toc34750471"/>
      <w:bookmarkStart w:id="239" w:name="_Toc35940877"/>
      <w:bookmarkStart w:id="240" w:name="_Toc35937310"/>
      <w:bookmarkStart w:id="241" w:name="_Toc36463704"/>
      <w:bookmarkStart w:id="242" w:name="_Toc43131627"/>
      <w:bookmarkStart w:id="243" w:name="_Toc45032462"/>
      <w:bookmarkStart w:id="244" w:name="_Toc49782156"/>
      <w:bookmarkStart w:id="245" w:name="_Toc51873592"/>
      <w:bookmarkStart w:id="246" w:name="_Toc57209071"/>
      <w:bookmarkStart w:id="247" w:name="_Toc58588414"/>
      <w:bookmarkStart w:id="248" w:name="_Toc66114754"/>
      <w:bookmarkStart w:id="249" w:name="_Toc67686265"/>
      <w:bookmarkStart w:id="250" w:name="_Toc74994554"/>
      <w:bookmarkStart w:id="251" w:name="_Toc85467807"/>
      <w:bookmarkStart w:id="252" w:name="_Toc89181506"/>
      <w:bookmarkStart w:id="253" w:name="_Toc89182848"/>
      <w:bookmarkStart w:id="254" w:name="_Toc90651150"/>
      <w:bookmarkStart w:id="255" w:name="_Toc96933300"/>
      <w:bookmarkStart w:id="256" w:name="_Toc98507167"/>
      <w:bookmarkStart w:id="257" w:name="_Toc98507620"/>
      <w:bookmarkStart w:id="258" w:name="_Toc106640623"/>
      <w:r w:rsidRPr="00616F0C">
        <w:t>5.2</w:t>
      </w:r>
      <w:r w:rsidRPr="00616F0C">
        <w:tab/>
        <w:t>Nudsf_DataRepository Service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840AA01" w14:textId="77777777" w:rsidR="00E134FC" w:rsidRPr="00616F0C" w:rsidRDefault="00E134FC" w:rsidP="00E134FC">
      <w:pPr>
        <w:pStyle w:val="Heading3"/>
      </w:pPr>
      <w:bookmarkStart w:id="259" w:name="_Toc22187535"/>
      <w:bookmarkStart w:id="260" w:name="_Toc22630757"/>
      <w:bookmarkStart w:id="261" w:name="_Toc34227007"/>
      <w:bookmarkStart w:id="262" w:name="_Toc34749722"/>
      <w:bookmarkStart w:id="263" w:name="_Toc34750282"/>
      <w:bookmarkStart w:id="264" w:name="_Toc34750472"/>
      <w:bookmarkStart w:id="265" w:name="_Toc35940878"/>
      <w:bookmarkStart w:id="266" w:name="_Toc35937311"/>
      <w:bookmarkStart w:id="267" w:name="_Toc36463705"/>
      <w:bookmarkStart w:id="268" w:name="_Toc43131628"/>
      <w:bookmarkStart w:id="269" w:name="_Toc45032463"/>
      <w:bookmarkStart w:id="270" w:name="_Toc49782157"/>
      <w:bookmarkStart w:id="271" w:name="_Toc51873593"/>
      <w:bookmarkStart w:id="272" w:name="_Toc57209072"/>
      <w:bookmarkStart w:id="273" w:name="_Toc58588415"/>
      <w:bookmarkStart w:id="274" w:name="_Toc66114755"/>
      <w:bookmarkStart w:id="275" w:name="_Toc67686266"/>
      <w:bookmarkStart w:id="276" w:name="_Toc74994555"/>
      <w:bookmarkStart w:id="277" w:name="_Toc85467808"/>
      <w:bookmarkStart w:id="278" w:name="_Toc89181507"/>
      <w:bookmarkStart w:id="279" w:name="_Toc89182849"/>
      <w:bookmarkStart w:id="280" w:name="_Toc90651151"/>
      <w:bookmarkStart w:id="281" w:name="_Toc96933301"/>
      <w:bookmarkStart w:id="282" w:name="_Toc98507168"/>
      <w:bookmarkStart w:id="283" w:name="_Toc98507621"/>
      <w:bookmarkStart w:id="284" w:name="_Toc106640624"/>
      <w:r w:rsidRPr="00616F0C">
        <w:t>5.2.1</w:t>
      </w:r>
      <w:r w:rsidRPr="00616F0C">
        <w:tab/>
        <w:t>Service Description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85" w:name="_Toc22187536"/>
      <w:bookmarkStart w:id="286" w:name="_Toc22630758"/>
      <w:bookmarkStart w:id="287" w:name="_Toc34227008"/>
      <w:bookmarkStart w:id="288" w:name="_Toc34749723"/>
      <w:bookmarkStart w:id="289" w:name="_Toc34750283"/>
      <w:bookmarkStart w:id="290" w:name="_Toc34750473"/>
      <w:bookmarkStart w:id="291" w:name="_Toc35940879"/>
      <w:bookmarkStart w:id="292" w:name="_Toc35937312"/>
      <w:bookmarkStart w:id="293" w:name="_Toc36463706"/>
      <w:bookmarkStart w:id="294" w:name="_Toc43131629"/>
      <w:bookmarkStart w:id="295" w:name="_Toc45032464"/>
      <w:bookmarkStart w:id="296" w:name="_Toc49782158"/>
      <w:bookmarkStart w:id="297" w:name="_Toc51873594"/>
      <w:bookmarkStart w:id="298" w:name="_Toc57209073"/>
      <w:bookmarkStart w:id="299" w:name="_Toc58588416"/>
      <w:bookmarkStart w:id="300" w:name="_Toc66114756"/>
      <w:bookmarkStart w:id="301" w:name="_Toc67686267"/>
      <w:bookmarkStart w:id="302" w:name="_Toc74994556"/>
      <w:bookmarkStart w:id="303" w:name="_Toc85467809"/>
      <w:bookmarkStart w:id="304" w:name="_Toc89181508"/>
      <w:bookmarkStart w:id="305" w:name="_Toc89182850"/>
      <w:bookmarkStart w:id="306" w:name="_Toc90651152"/>
      <w:bookmarkStart w:id="307" w:name="_Toc96933302"/>
      <w:bookmarkStart w:id="308" w:name="_Toc98507169"/>
      <w:bookmarkStart w:id="309" w:name="_Toc98507622"/>
      <w:bookmarkStart w:id="310" w:name="_Toc106640625"/>
      <w:r w:rsidRPr="00616F0C">
        <w:lastRenderedPageBreak/>
        <w:t>5.2.2</w:t>
      </w:r>
      <w:r w:rsidRPr="00616F0C">
        <w:tab/>
        <w:t>Service Operations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52809A8B" w14:textId="77777777" w:rsidR="00E134FC" w:rsidRPr="00616F0C" w:rsidRDefault="00E134FC" w:rsidP="00E134FC">
      <w:pPr>
        <w:pStyle w:val="Heading4"/>
      </w:pPr>
      <w:bookmarkStart w:id="311" w:name="_Toc22187537"/>
      <w:bookmarkStart w:id="312" w:name="_Toc22630759"/>
      <w:bookmarkStart w:id="313" w:name="_Toc34227009"/>
      <w:bookmarkStart w:id="314" w:name="_Toc34749724"/>
      <w:bookmarkStart w:id="315" w:name="_Toc34750284"/>
      <w:bookmarkStart w:id="316" w:name="_Toc34750474"/>
      <w:bookmarkStart w:id="317" w:name="_Toc35940880"/>
      <w:bookmarkStart w:id="318" w:name="_Toc35937313"/>
      <w:bookmarkStart w:id="319" w:name="_Toc36463707"/>
      <w:bookmarkStart w:id="320" w:name="_Toc43131630"/>
      <w:bookmarkStart w:id="321" w:name="_Toc45032465"/>
      <w:bookmarkStart w:id="322" w:name="_Toc49782159"/>
      <w:bookmarkStart w:id="323" w:name="_Toc51873595"/>
      <w:bookmarkStart w:id="324" w:name="_Toc57209074"/>
      <w:bookmarkStart w:id="325" w:name="_Toc58588417"/>
      <w:bookmarkStart w:id="326" w:name="_Toc66114757"/>
      <w:bookmarkStart w:id="327" w:name="_Toc67686268"/>
      <w:bookmarkStart w:id="328" w:name="_Toc74994557"/>
      <w:bookmarkStart w:id="329" w:name="_Toc85467810"/>
      <w:bookmarkStart w:id="330" w:name="_Toc89182851"/>
      <w:bookmarkStart w:id="331" w:name="_Toc90651153"/>
      <w:bookmarkStart w:id="332" w:name="_Toc96933303"/>
      <w:bookmarkStart w:id="333" w:name="_Toc98507170"/>
      <w:bookmarkStart w:id="334" w:name="_Toc98507623"/>
      <w:bookmarkStart w:id="335" w:name="_Toc106640626"/>
      <w:r w:rsidRPr="00616F0C">
        <w:t>5.2.2.1</w:t>
      </w:r>
      <w:r w:rsidRPr="00616F0C">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36" w:name="_Toc22187538"/>
      <w:bookmarkStart w:id="337" w:name="_Toc22630760"/>
      <w:bookmarkStart w:id="338" w:name="_Toc34227010"/>
      <w:bookmarkStart w:id="339" w:name="_Toc34749725"/>
      <w:bookmarkStart w:id="340" w:name="_Toc34750285"/>
      <w:bookmarkStart w:id="341" w:name="_Toc34750475"/>
      <w:bookmarkStart w:id="342" w:name="_Toc35940881"/>
      <w:bookmarkStart w:id="343" w:name="_Toc35937314"/>
      <w:bookmarkStart w:id="344" w:name="_Toc36463708"/>
      <w:bookmarkStart w:id="345" w:name="_Toc43131631"/>
      <w:bookmarkStart w:id="346" w:name="_Toc45032466"/>
      <w:bookmarkStart w:id="347" w:name="_Toc49782160"/>
      <w:bookmarkStart w:id="348" w:name="_Toc51873596"/>
      <w:bookmarkStart w:id="349" w:name="_Toc57209075"/>
      <w:bookmarkStart w:id="350" w:name="_Toc58588418"/>
      <w:bookmarkStart w:id="351" w:name="_Toc66114758"/>
      <w:bookmarkStart w:id="352" w:name="_Toc67686269"/>
      <w:bookmarkStart w:id="353" w:name="_Toc74994558"/>
      <w:bookmarkStart w:id="354" w:name="_Toc85467811"/>
      <w:bookmarkStart w:id="355" w:name="_Toc89182852"/>
      <w:bookmarkStart w:id="356" w:name="_Toc90651154"/>
      <w:bookmarkStart w:id="357" w:name="_Toc96933304"/>
      <w:bookmarkStart w:id="358" w:name="_Toc98507171"/>
      <w:bookmarkStart w:id="359" w:name="_Toc98507624"/>
      <w:bookmarkStart w:id="360" w:name="_Toc106640627"/>
      <w:r w:rsidRPr="00616F0C">
        <w:t>5.2.2.2</w:t>
      </w:r>
      <w:r w:rsidRPr="00616F0C">
        <w:tab/>
        <w:t>Query</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DDA0FF1" w14:textId="77777777" w:rsidR="00E134FC" w:rsidRPr="00616F0C" w:rsidRDefault="00E134FC" w:rsidP="00E134FC">
      <w:pPr>
        <w:pStyle w:val="Heading5"/>
      </w:pPr>
      <w:bookmarkStart w:id="361" w:name="_Toc22187539"/>
      <w:bookmarkStart w:id="362" w:name="_Toc22630761"/>
      <w:bookmarkStart w:id="363" w:name="_Toc34227011"/>
      <w:bookmarkStart w:id="364" w:name="_Toc34749726"/>
      <w:bookmarkStart w:id="365" w:name="_Toc34750286"/>
      <w:bookmarkStart w:id="366" w:name="_Toc34750476"/>
      <w:bookmarkStart w:id="367" w:name="_Toc35940882"/>
      <w:bookmarkStart w:id="368" w:name="_Toc35937315"/>
      <w:bookmarkStart w:id="369" w:name="_Toc36463709"/>
      <w:bookmarkStart w:id="370" w:name="_Toc43131632"/>
      <w:bookmarkStart w:id="371" w:name="_Toc45032467"/>
      <w:bookmarkStart w:id="372" w:name="_Toc49782161"/>
      <w:bookmarkStart w:id="373" w:name="_Toc51873597"/>
      <w:bookmarkStart w:id="374" w:name="_Toc57209076"/>
      <w:bookmarkStart w:id="375" w:name="_Toc58588419"/>
      <w:bookmarkStart w:id="376" w:name="_Toc66114759"/>
      <w:bookmarkStart w:id="377" w:name="_Toc67686270"/>
      <w:bookmarkStart w:id="378" w:name="_Toc74994559"/>
      <w:bookmarkStart w:id="379" w:name="_Toc85467812"/>
      <w:bookmarkStart w:id="380" w:name="_Toc89182853"/>
      <w:bookmarkStart w:id="381" w:name="_Toc90651155"/>
      <w:bookmarkStart w:id="382" w:name="_Toc96933305"/>
      <w:bookmarkStart w:id="383" w:name="_Toc98507172"/>
      <w:bookmarkStart w:id="384" w:name="_Toc98507625"/>
      <w:bookmarkStart w:id="385" w:name="_Toc106640628"/>
      <w:r w:rsidRPr="00616F0C">
        <w:t>5.2.2.2.1</w:t>
      </w:r>
      <w:r w:rsidRPr="00616F0C">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386" w:name="_Toc22187540"/>
      <w:bookmarkStart w:id="387" w:name="_Toc22630762"/>
      <w:bookmarkStart w:id="388" w:name="_Toc34227012"/>
      <w:bookmarkStart w:id="389" w:name="_Toc34749727"/>
      <w:bookmarkStart w:id="390" w:name="_Toc34750287"/>
      <w:bookmarkStart w:id="391" w:name="_Toc34750477"/>
      <w:bookmarkStart w:id="392" w:name="_Toc35940883"/>
      <w:bookmarkStart w:id="393" w:name="_Toc35937316"/>
      <w:bookmarkStart w:id="394" w:name="_Toc36463710"/>
      <w:bookmarkStart w:id="395" w:name="_Toc43131633"/>
      <w:bookmarkStart w:id="396" w:name="_Toc45032468"/>
      <w:bookmarkStart w:id="397" w:name="_Toc49782162"/>
      <w:bookmarkStart w:id="398" w:name="_Toc51873598"/>
      <w:bookmarkStart w:id="399" w:name="_Toc57209077"/>
      <w:bookmarkStart w:id="400" w:name="_Toc58588420"/>
      <w:bookmarkStart w:id="401" w:name="_Toc66114760"/>
      <w:bookmarkStart w:id="402" w:name="_Toc67686271"/>
      <w:bookmarkStart w:id="403" w:name="_Toc74994560"/>
      <w:bookmarkStart w:id="404" w:name="_Toc85467813"/>
      <w:bookmarkStart w:id="405" w:name="_Toc89182854"/>
      <w:bookmarkStart w:id="406" w:name="_Toc90651156"/>
      <w:bookmarkStart w:id="407" w:name="_Toc96933306"/>
      <w:bookmarkStart w:id="408" w:name="_Toc98507173"/>
      <w:bookmarkStart w:id="409" w:name="_Toc98507626"/>
      <w:bookmarkStart w:id="410" w:name="_Toc106640629"/>
      <w:r w:rsidRPr="00616F0C">
        <w:t>5.2.2.2.2</w:t>
      </w:r>
      <w:r w:rsidRPr="00616F0C">
        <w:tab/>
        <w:t>Record Retrieval</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6in;height:115.75pt" o:ole="">
            <v:imagedata r:id="rId14" o:title=""/>
          </v:shape>
          <o:OLEObject Type="Embed" ProgID="Visio.Drawing.11" ShapeID="_x0000_i1026" DrawAspect="Content" ObjectID="_1717253697" r:id="rId15"/>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lastRenderedPageBreak/>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11" w:name="_Toc22187541"/>
      <w:bookmarkStart w:id="412" w:name="_Toc22630763"/>
      <w:bookmarkStart w:id="413" w:name="_Toc34227013"/>
      <w:bookmarkStart w:id="414" w:name="_Toc34749728"/>
      <w:bookmarkStart w:id="415" w:name="_Toc34750288"/>
      <w:bookmarkStart w:id="416" w:name="_Toc34750478"/>
      <w:bookmarkStart w:id="417" w:name="_Toc35940884"/>
      <w:bookmarkStart w:id="418" w:name="_Toc35937317"/>
      <w:bookmarkStart w:id="419" w:name="_Toc36463711"/>
      <w:bookmarkStart w:id="420" w:name="_Toc43131634"/>
      <w:bookmarkStart w:id="421" w:name="_Toc45032469"/>
      <w:bookmarkStart w:id="422" w:name="_Toc49782163"/>
      <w:bookmarkStart w:id="423" w:name="_Toc51873599"/>
      <w:bookmarkStart w:id="424" w:name="_Toc57209078"/>
      <w:bookmarkStart w:id="425" w:name="_Toc58588421"/>
      <w:bookmarkStart w:id="426" w:name="_Toc66114761"/>
      <w:bookmarkStart w:id="427" w:name="_Toc67686272"/>
      <w:bookmarkStart w:id="428" w:name="_Toc74994561"/>
      <w:bookmarkStart w:id="429" w:name="_Toc85467814"/>
      <w:bookmarkStart w:id="430" w:name="_Toc89182855"/>
      <w:bookmarkStart w:id="431" w:name="_Toc90651157"/>
      <w:bookmarkStart w:id="432" w:name="_Toc96933307"/>
      <w:bookmarkStart w:id="433" w:name="_Toc98507174"/>
      <w:bookmarkStart w:id="434" w:name="_Toc98507627"/>
      <w:bookmarkStart w:id="435" w:name="_Toc106640630"/>
      <w:r w:rsidRPr="00616F0C">
        <w:t>5.2.2.2.3</w:t>
      </w:r>
      <w:r w:rsidRPr="00616F0C">
        <w:tab/>
        <w:t>Meta Retrieval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6in;height:116.3pt" o:ole="">
            <v:imagedata r:id="rId16" o:title=""/>
          </v:shape>
          <o:OLEObject Type="Embed" ProgID="Visio.Drawing.11" ShapeID="_x0000_i1027" DrawAspect="Content" ObjectID="_1717253698" r:id="rId17"/>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36" w:name="_Toc34227014"/>
      <w:bookmarkStart w:id="437" w:name="_Toc34749729"/>
      <w:bookmarkStart w:id="438" w:name="_Toc34750289"/>
      <w:bookmarkStart w:id="439" w:name="_Toc34750479"/>
      <w:bookmarkStart w:id="440" w:name="_Toc35940885"/>
      <w:bookmarkStart w:id="441" w:name="_Toc35937318"/>
      <w:bookmarkStart w:id="442" w:name="_Toc36463712"/>
      <w:bookmarkStart w:id="443" w:name="_Toc43131635"/>
      <w:bookmarkStart w:id="444" w:name="_Toc45032470"/>
      <w:bookmarkStart w:id="445" w:name="_Toc49782164"/>
      <w:bookmarkStart w:id="446" w:name="_Toc51873600"/>
      <w:bookmarkStart w:id="447" w:name="_Toc57209079"/>
      <w:bookmarkStart w:id="448" w:name="_Toc58588422"/>
      <w:bookmarkStart w:id="449" w:name="_Toc66114762"/>
      <w:bookmarkStart w:id="450" w:name="_Toc67686273"/>
      <w:bookmarkStart w:id="451" w:name="_Toc74994562"/>
      <w:bookmarkStart w:id="452" w:name="_Toc85467815"/>
      <w:bookmarkStart w:id="453" w:name="_Toc89182856"/>
      <w:bookmarkStart w:id="454" w:name="_Toc90651158"/>
      <w:bookmarkStart w:id="455" w:name="_Toc96933308"/>
      <w:bookmarkStart w:id="456" w:name="_Toc98507175"/>
      <w:bookmarkStart w:id="457" w:name="_Toc98507628"/>
      <w:bookmarkStart w:id="458" w:name="_Toc106640631"/>
      <w:r w:rsidRPr="00616F0C">
        <w:t>5.2.2.2.4</w:t>
      </w:r>
      <w:r w:rsidRPr="00616F0C">
        <w:tab/>
        <w:t>Blocks Retrieval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6in;height:115.75pt" o:ole="">
            <v:imagedata r:id="rId18" o:title=""/>
          </v:shape>
          <o:OLEObject Type="Embed" ProgID="Visio.Drawing.11" ShapeID="_x0000_i1028" DrawAspect="Content" ObjectID="_1717253699" r:id="rId19"/>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59" w:name="_Toc34227015"/>
      <w:bookmarkStart w:id="460" w:name="_Toc34749730"/>
      <w:bookmarkStart w:id="461" w:name="_Toc34750290"/>
      <w:bookmarkStart w:id="462" w:name="_Toc34750480"/>
      <w:bookmarkStart w:id="463" w:name="_Toc35940886"/>
      <w:bookmarkStart w:id="464" w:name="_Toc35937319"/>
      <w:bookmarkStart w:id="465" w:name="_Toc36463713"/>
      <w:bookmarkStart w:id="466" w:name="_Toc43131636"/>
      <w:bookmarkStart w:id="467" w:name="_Toc45032471"/>
      <w:bookmarkStart w:id="468" w:name="_Toc49782165"/>
      <w:bookmarkStart w:id="469" w:name="_Toc51873601"/>
      <w:bookmarkStart w:id="470" w:name="_Toc57209080"/>
      <w:bookmarkStart w:id="471" w:name="_Toc58588423"/>
      <w:bookmarkStart w:id="472" w:name="_Toc66114763"/>
      <w:bookmarkStart w:id="473" w:name="_Toc67686274"/>
      <w:bookmarkStart w:id="474" w:name="_Toc74994563"/>
      <w:bookmarkStart w:id="475" w:name="_Toc85467816"/>
      <w:bookmarkStart w:id="476" w:name="_Toc89182857"/>
      <w:bookmarkStart w:id="477" w:name="_Toc90651159"/>
      <w:bookmarkStart w:id="478" w:name="_Toc96933309"/>
      <w:bookmarkStart w:id="479" w:name="_Toc98507176"/>
      <w:bookmarkStart w:id="480" w:name="_Toc98507629"/>
      <w:bookmarkStart w:id="481" w:name="_Toc106640632"/>
      <w:r w:rsidRPr="00616F0C">
        <w:t>5.2.2.2.5</w:t>
      </w:r>
      <w:r w:rsidRPr="00616F0C">
        <w:tab/>
        <w:t>Block Retrieval</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6in;height:115.75pt" o:ole="">
            <v:imagedata r:id="rId20" o:title=""/>
          </v:shape>
          <o:OLEObject Type="Embed" ProgID="Visio.Drawing.11" ShapeID="_x0000_i1029" DrawAspect="Content" ObjectID="_1717253700" r:id="rId21"/>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482" w:name="_Toc34227016"/>
      <w:bookmarkStart w:id="483" w:name="_Toc34749731"/>
      <w:bookmarkStart w:id="484" w:name="_Toc34750291"/>
      <w:bookmarkStart w:id="485" w:name="_Toc34750481"/>
      <w:bookmarkStart w:id="486" w:name="_Toc35940887"/>
      <w:bookmarkStart w:id="487" w:name="_Toc35937320"/>
      <w:bookmarkStart w:id="488" w:name="_Toc36463714"/>
      <w:bookmarkStart w:id="489" w:name="_Toc43131637"/>
      <w:bookmarkStart w:id="490" w:name="_Toc45032472"/>
      <w:bookmarkStart w:id="491" w:name="_Toc49782166"/>
      <w:bookmarkStart w:id="492" w:name="_Toc51873602"/>
      <w:bookmarkStart w:id="493" w:name="_Toc57209081"/>
      <w:bookmarkStart w:id="494" w:name="_Toc58588424"/>
      <w:bookmarkStart w:id="495" w:name="_Toc66114764"/>
      <w:bookmarkStart w:id="496" w:name="_Toc67686275"/>
      <w:bookmarkStart w:id="497" w:name="_Toc74994564"/>
      <w:bookmarkStart w:id="498" w:name="_Toc85467817"/>
      <w:bookmarkStart w:id="499" w:name="_Toc89182858"/>
      <w:bookmarkStart w:id="500" w:name="_Toc90651160"/>
      <w:bookmarkStart w:id="501" w:name="_Toc96933310"/>
      <w:bookmarkStart w:id="502" w:name="_Toc98507177"/>
      <w:bookmarkStart w:id="503" w:name="_Toc98507630"/>
      <w:bookmarkStart w:id="504" w:name="_Toc106640633"/>
      <w:r w:rsidRPr="00616F0C">
        <w:t>5.2.2.2.6</w:t>
      </w:r>
      <w:r w:rsidRPr="00616F0C">
        <w:tab/>
        <w:t>Search</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6.3pt" o:ole="">
            <v:imagedata r:id="rId22" o:title=""/>
          </v:shape>
          <o:OLEObject Type="Embed" ProgID="Visio.Drawing.11" ShapeID="_x0000_i1030" DrawAspect="Content" ObjectID="_1717253701" r:id="rId23"/>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lastRenderedPageBreak/>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05" w:name="_Toc43131638"/>
      <w:bookmarkStart w:id="506" w:name="_Toc45032473"/>
      <w:bookmarkStart w:id="507" w:name="_Toc49782167"/>
      <w:bookmarkStart w:id="508" w:name="_Toc51873603"/>
      <w:bookmarkStart w:id="509" w:name="_Toc57209082"/>
      <w:bookmarkStart w:id="510" w:name="_Toc58588425"/>
      <w:bookmarkStart w:id="511" w:name="_Toc66114765"/>
      <w:bookmarkStart w:id="512" w:name="_Toc67686276"/>
      <w:bookmarkStart w:id="513" w:name="_Toc74994565"/>
      <w:bookmarkStart w:id="514" w:name="_Toc85467818"/>
      <w:bookmarkStart w:id="515" w:name="_Toc89182859"/>
      <w:bookmarkStart w:id="516" w:name="_Toc90651161"/>
      <w:bookmarkStart w:id="517" w:name="_Toc96933311"/>
      <w:bookmarkStart w:id="518" w:name="_Toc98507178"/>
      <w:bookmarkStart w:id="519" w:name="_Toc98507631"/>
      <w:bookmarkStart w:id="520" w:name="_Toc106640634"/>
      <w:r w:rsidRPr="00616F0C">
        <w:t>5.2.2.2</w:t>
      </w:r>
      <w:r>
        <w:t>.7</w:t>
      </w:r>
      <w:r w:rsidRPr="00616F0C">
        <w:tab/>
      </w:r>
      <w:r>
        <w:t>Subscriptions</w:t>
      </w:r>
      <w:r w:rsidRPr="00616F0C">
        <w:t xml:space="preserve"> Retrieval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6in;height:114.65pt" o:ole="">
            <v:imagedata r:id="rId24" o:title=""/>
          </v:shape>
          <o:OLEObject Type="Embed" ProgID="Visio.Drawing.11" ShapeID="_x0000_i1031" DrawAspect="Content" ObjectID="_1717253702" r:id="rId25"/>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21" w:name="_Toc43131639"/>
      <w:bookmarkStart w:id="522" w:name="_Toc45032474"/>
      <w:bookmarkStart w:id="523" w:name="_Toc49782168"/>
      <w:bookmarkStart w:id="524" w:name="_Toc51873604"/>
      <w:bookmarkStart w:id="525" w:name="_Toc57209083"/>
      <w:bookmarkStart w:id="526" w:name="_Toc58588426"/>
      <w:bookmarkStart w:id="527" w:name="_Toc66114766"/>
      <w:bookmarkStart w:id="528" w:name="_Toc67686277"/>
      <w:bookmarkStart w:id="529" w:name="_Toc74994566"/>
      <w:bookmarkStart w:id="530" w:name="_Toc85467819"/>
      <w:bookmarkStart w:id="531" w:name="_Toc89182860"/>
      <w:bookmarkStart w:id="532" w:name="_Toc90651162"/>
      <w:bookmarkStart w:id="533" w:name="_Toc96933312"/>
      <w:bookmarkStart w:id="534" w:name="_Toc98507179"/>
      <w:bookmarkStart w:id="535" w:name="_Toc98507632"/>
      <w:bookmarkStart w:id="536" w:name="_Toc106640635"/>
      <w:r>
        <w:t>5.2.2.2.8</w:t>
      </w:r>
      <w:r w:rsidRPr="00616F0C">
        <w:tab/>
      </w:r>
      <w:r>
        <w:t>Individual Subscription</w:t>
      </w:r>
      <w:r w:rsidRPr="00616F0C">
        <w:t xml:space="preserve"> Retrieval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6in;height:114.65pt" o:ole="">
            <v:imagedata r:id="rId26" o:title=""/>
          </v:shape>
          <o:OLEObject Type="Embed" ProgID="Visio.Drawing.11" ShapeID="_x0000_i1032" DrawAspect="Content" ObjectID="_1717253703" r:id="rId27"/>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37" w:name="_Toc57209084"/>
      <w:bookmarkStart w:id="538" w:name="_Toc58588427"/>
      <w:bookmarkStart w:id="539" w:name="_Toc66114767"/>
      <w:bookmarkStart w:id="540" w:name="_Toc67686278"/>
      <w:bookmarkStart w:id="541" w:name="_Toc74994567"/>
      <w:bookmarkStart w:id="542" w:name="_Toc85467820"/>
      <w:bookmarkStart w:id="543" w:name="_Toc89182861"/>
      <w:bookmarkStart w:id="544" w:name="_Toc90651163"/>
      <w:bookmarkStart w:id="545" w:name="_Toc96933313"/>
      <w:bookmarkStart w:id="546" w:name="_Toc98507180"/>
      <w:bookmarkStart w:id="547" w:name="_Toc98507633"/>
      <w:bookmarkStart w:id="548" w:name="_Toc106640636"/>
      <w:r w:rsidRPr="00616F0C">
        <w:lastRenderedPageBreak/>
        <w:t>5.2.2.2.</w:t>
      </w:r>
      <w:r w:rsidRPr="00A31EAF">
        <w:t>9</w:t>
      </w:r>
      <w:r w:rsidRPr="00616F0C">
        <w:tab/>
      </w:r>
      <w:r>
        <w:t>Meta Schema</w:t>
      </w:r>
      <w:r w:rsidRPr="00616F0C">
        <w:t xml:space="preserve"> Retrieval</w:t>
      </w:r>
      <w:bookmarkEnd w:id="537"/>
      <w:bookmarkEnd w:id="538"/>
      <w:bookmarkEnd w:id="539"/>
      <w:bookmarkEnd w:id="540"/>
      <w:bookmarkEnd w:id="541"/>
      <w:bookmarkEnd w:id="542"/>
      <w:bookmarkEnd w:id="543"/>
      <w:bookmarkEnd w:id="544"/>
      <w:bookmarkEnd w:id="545"/>
      <w:bookmarkEnd w:id="546"/>
      <w:bookmarkEnd w:id="547"/>
      <w:bookmarkEnd w:id="54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pt;height:150.65pt" o:ole="">
            <v:imagedata r:id="rId28" o:title=""/>
          </v:shape>
          <o:OLEObject Type="Embed" ProgID="Visio.Drawing.11" ShapeID="_x0000_i1033" DrawAspect="Content" ObjectID="_1717253704" r:id="rId29"/>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49" w:name="_Toc22187542"/>
      <w:bookmarkStart w:id="550" w:name="_Toc22630764"/>
      <w:bookmarkStart w:id="551" w:name="_Toc34227017"/>
      <w:bookmarkStart w:id="552" w:name="_Toc34749732"/>
      <w:bookmarkStart w:id="553" w:name="_Toc34750292"/>
      <w:bookmarkStart w:id="554" w:name="_Toc34750482"/>
      <w:bookmarkStart w:id="555" w:name="_Toc35940888"/>
      <w:bookmarkStart w:id="556" w:name="_Toc35937321"/>
      <w:bookmarkStart w:id="557" w:name="_Toc36463715"/>
      <w:bookmarkStart w:id="558" w:name="_Toc43131640"/>
      <w:bookmarkStart w:id="559" w:name="_Toc45032475"/>
      <w:bookmarkStart w:id="560" w:name="_Toc49782169"/>
      <w:bookmarkStart w:id="561" w:name="_Toc51873605"/>
      <w:bookmarkStart w:id="562" w:name="_Toc57209085"/>
      <w:bookmarkStart w:id="563" w:name="_Toc58588428"/>
      <w:bookmarkStart w:id="564" w:name="_Toc66114768"/>
      <w:bookmarkStart w:id="565" w:name="_Toc67686279"/>
      <w:bookmarkStart w:id="566" w:name="_Toc74994568"/>
      <w:bookmarkStart w:id="567" w:name="_Toc85467821"/>
      <w:bookmarkStart w:id="568" w:name="_Toc89182862"/>
      <w:bookmarkStart w:id="569" w:name="_Toc90651164"/>
      <w:bookmarkStart w:id="570" w:name="_Toc96933314"/>
      <w:bookmarkStart w:id="571" w:name="_Toc98507181"/>
      <w:bookmarkStart w:id="572" w:name="_Toc98507634"/>
      <w:bookmarkStart w:id="573" w:name="_Toc106640637"/>
      <w:r w:rsidRPr="00616F0C">
        <w:t>5.2.2.3</w:t>
      </w:r>
      <w:r w:rsidRPr="00616F0C">
        <w:tab/>
      </w:r>
      <w:bookmarkEnd w:id="549"/>
      <w:bookmarkEnd w:id="550"/>
      <w:r w:rsidRPr="00616F0C">
        <w:t>Create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1393EA55" w14:textId="77777777" w:rsidR="00E134FC" w:rsidRPr="00616F0C" w:rsidRDefault="00E134FC" w:rsidP="00E134FC">
      <w:pPr>
        <w:pStyle w:val="Heading5"/>
      </w:pPr>
      <w:bookmarkStart w:id="574" w:name="_Toc34227018"/>
      <w:bookmarkStart w:id="575" w:name="_Toc34749733"/>
      <w:bookmarkStart w:id="576" w:name="_Toc34750293"/>
      <w:bookmarkStart w:id="577" w:name="_Toc34750483"/>
      <w:bookmarkStart w:id="578" w:name="_Toc35940889"/>
      <w:bookmarkStart w:id="579" w:name="_Toc35937322"/>
      <w:bookmarkStart w:id="580" w:name="_Toc36463716"/>
      <w:bookmarkStart w:id="581" w:name="_Toc43131641"/>
      <w:bookmarkStart w:id="582" w:name="_Toc45032476"/>
      <w:bookmarkStart w:id="583" w:name="_Toc49782170"/>
      <w:bookmarkStart w:id="584" w:name="_Toc51873606"/>
      <w:bookmarkStart w:id="585" w:name="_Toc57209086"/>
      <w:bookmarkStart w:id="586" w:name="_Toc58588429"/>
      <w:bookmarkStart w:id="587" w:name="_Toc66114769"/>
      <w:bookmarkStart w:id="588" w:name="_Toc67686280"/>
      <w:bookmarkStart w:id="589" w:name="_Toc74994569"/>
      <w:bookmarkStart w:id="590" w:name="_Toc85467822"/>
      <w:bookmarkStart w:id="591" w:name="_Toc89182863"/>
      <w:bookmarkStart w:id="592" w:name="_Toc90651165"/>
      <w:bookmarkStart w:id="593" w:name="_Toc96933315"/>
      <w:bookmarkStart w:id="594" w:name="_Toc98507182"/>
      <w:bookmarkStart w:id="595" w:name="_Toc98507635"/>
      <w:bookmarkStart w:id="596" w:name="_Toc106640638"/>
      <w:r w:rsidRPr="00616F0C">
        <w:t>5.2.2.3.1</w:t>
      </w:r>
      <w:r w:rsidRPr="00616F0C">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597" w:name="_Toc34227019"/>
      <w:bookmarkStart w:id="598" w:name="_Toc34749734"/>
      <w:bookmarkStart w:id="599" w:name="_Toc34750294"/>
      <w:bookmarkStart w:id="600" w:name="_Toc34750484"/>
      <w:bookmarkStart w:id="601" w:name="_Toc35940890"/>
      <w:bookmarkStart w:id="602" w:name="_Toc35937323"/>
      <w:bookmarkStart w:id="603" w:name="_Toc36463717"/>
      <w:bookmarkStart w:id="604" w:name="_Toc43131642"/>
      <w:bookmarkStart w:id="605" w:name="_Toc45032477"/>
      <w:bookmarkStart w:id="606" w:name="_Toc49782171"/>
      <w:bookmarkStart w:id="607" w:name="_Toc51873607"/>
      <w:bookmarkStart w:id="608" w:name="_Toc57209087"/>
      <w:bookmarkStart w:id="609" w:name="_Toc58588430"/>
      <w:bookmarkStart w:id="610" w:name="_Toc66114770"/>
      <w:bookmarkStart w:id="611" w:name="_Toc67686281"/>
      <w:bookmarkStart w:id="612" w:name="_Toc74994570"/>
      <w:bookmarkStart w:id="613" w:name="_Toc85467823"/>
      <w:bookmarkStart w:id="614" w:name="_Toc89182864"/>
      <w:bookmarkStart w:id="615" w:name="_Toc90651166"/>
      <w:bookmarkStart w:id="616" w:name="_Toc96933316"/>
      <w:bookmarkStart w:id="617" w:name="_Toc98507183"/>
      <w:bookmarkStart w:id="618" w:name="_Toc98507636"/>
      <w:bookmarkStart w:id="619" w:name="_Toc106640639"/>
      <w:r w:rsidRPr="00616F0C">
        <w:t>5.2.2.3.2</w:t>
      </w:r>
      <w:r w:rsidRPr="00616F0C">
        <w:tab/>
        <w:t>Record Create</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6in;height:114.65pt" o:ole="">
            <v:imagedata r:id="rId30" o:title=""/>
          </v:shape>
          <o:OLEObject Type="Embed" ProgID="Visio.Drawing.11" ShapeID="_x0000_i1034" DrawAspect="Content" ObjectID="_1717253705" r:id="rId31"/>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20" w:name="_Toc34227020"/>
      <w:bookmarkStart w:id="621" w:name="_Toc34749735"/>
      <w:bookmarkStart w:id="622" w:name="_Toc34750295"/>
      <w:bookmarkStart w:id="623" w:name="_Toc34750485"/>
      <w:bookmarkStart w:id="624" w:name="_Toc35940891"/>
      <w:bookmarkStart w:id="625" w:name="_Toc35937324"/>
      <w:bookmarkStart w:id="626" w:name="_Toc36463718"/>
      <w:bookmarkStart w:id="627" w:name="_Toc43131643"/>
      <w:bookmarkStart w:id="628" w:name="_Toc45032478"/>
      <w:bookmarkStart w:id="629" w:name="_Toc49782172"/>
      <w:bookmarkStart w:id="630" w:name="_Toc51873608"/>
      <w:bookmarkStart w:id="631" w:name="_Toc57209088"/>
      <w:bookmarkStart w:id="632" w:name="_Toc58588431"/>
      <w:bookmarkStart w:id="633" w:name="_Toc66114771"/>
      <w:bookmarkStart w:id="634" w:name="_Toc67686282"/>
      <w:bookmarkStart w:id="635" w:name="_Toc74994571"/>
      <w:bookmarkStart w:id="636" w:name="_Toc85467824"/>
      <w:bookmarkStart w:id="637" w:name="_Toc89182865"/>
      <w:bookmarkStart w:id="638" w:name="_Toc90651167"/>
      <w:bookmarkStart w:id="639" w:name="_Toc96933317"/>
      <w:bookmarkStart w:id="640" w:name="_Toc98507184"/>
      <w:bookmarkStart w:id="641" w:name="_Toc98507637"/>
      <w:bookmarkStart w:id="642" w:name="_Toc106640640"/>
      <w:r w:rsidRPr="00616F0C">
        <w:t>5.2.2.3.3</w:t>
      </w:r>
      <w:r w:rsidRPr="00616F0C">
        <w:tab/>
        <w:t>Block Create</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6in;height:114.65pt" o:ole="">
            <v:imagedata r:id="rId32" o:title=""/>
          </v:shape>
          <o:OLEObject Type="Embed" ProgID="Visio.Drawing.11" ShapeID="_x0000_i1035" DrawAspect="Content" ObjectID="_1717253706" r:id="rId33"/>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43" w:name="_Toc57209089"/>
      <w:bookmarkStart w:id="644" w:name="_Toc58588432"/>
      <w:bookmarkStart w:id="645" w:name="_Toc66114772"/>
      <w:bookmarkStart w:id="646" w:name="_Toc67686283"/>
      <w:bookmarkStart w:id="647" w:name="_Toc74994572"/>
      <w:bookmarkStart w:id="648" w:name="_Toc85467825"/>
      <w:bookmarkStart w:id="649" w:name="_Toc89182866"/>
      <w:bookmarkStart w:id="650" w:name="_Toc90651168"/>
      <w:bookmarkStart w:id="651" w:name="_Toc96933318"/>
      <w:bookmarkStart w:id="652" w:name="_Toc98507185"/>
      <w:bookmarkStart w:id="653" w:name="_Toc98507638"/>
      <w:bookmarkStart w:id="654" w:name="_Toc34227021"/>
      <w:bookmarkStart w:id="655" w:name="_Toc34749736"/>
      <w:bookmarkStart w:id="656" w:name="_Toc34750296"/>
      <w:bookmarkStart w:id="657" w:name="_Toc34750486"/>
      <w:bookmarkStart w:id="658" w:name="_Toc35940892"/>
      <w:bookmarkStart w:id="659" w:name="_Toc35937325"/>
      <w:bookmarkStart w:id="660" w:name="_Toc36463719"/>
      <w:bookmarkStart w:id="661" w:name="_Toc43131644"/>
      <w:bookmarkStart w:id="662" w:name="_Toc45032479"/>
      <w:bookmarkStart w:id="663" w:name="_Toc49782173"/>
      <w:bookmarkStart w:id="664" w:name="_Toc51873609"/>
      <w:bookmarkStart w:id="665" w:name="_Toc106640641"/>
      <w:r w:rsidRPr="00616F0C">
        <w:t>5.2.2.3.</w:t>
      </w:r>
      <w:r>
        <w:t>4</w:t>
      </w:r>
      <w:r w:rsidRPr="00616F0C">
        <w:tab/>
      </w:r>
      <w:r>
        <w:t>Meta Schema</w:t>
      </w:r>
      <w:r w:rsidRPr="00616F0C">
        <w:t xml:space="preserve"> Create</w:t>
      </w:r>
      <w:bookmarkEnd w:id="643"/>
      <w:bookmarkEnd w:id="644"/>
      <w:bookmarkEnd w:id="645"/>
      <w:bookmarkEnd w:id="646"/>
      <w:bookmarkEnd w:id="647"/>
      <w:bookmarkEnd w:id="648"/>
      <w:bookmarkEnd w:id="649"/>
      <w:bookmarkEnd w:id="650"/>
      <w:bookmarkEnd w:id="651"/>
      <w:bookmarkEnd w:id="652"/>
      <w:bookmarkEnd w:id="653"/>
      <w:bookmarkEnd w:id="66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4.65pt" o:ole="">
            <v:imagedata r:id="rId34" o:title=""/>
          </v:shape>
          <o:OLEObject Type="Embed" ProgID="Visio.Drawing.11" ShapeID="_x0000_i1036" DrawAspect="Content" ObjectID="_1717253707" r:id="rId35"/>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66" w:name="_Toc57209090"/>
      <w:bookmarkStart w:id="667" w:name="_Toc58588433"/>
      <w:bookmarkStart w:id="668" w:name="_Toc66114773"/>
      <w:bookmarkStart w:id="669" w:name="_Toc67686284"/>
      <w:bookmarkStart w:id="670" w:name="_Toc74994573"/>
      <w:bookmarkStart w:id="671" w:name="_Toc85467826"/>
      <w:bookmarkStart w:id="672" w:name="_Toc89182867"/>
      <w:bookmarkStart w:id="673" w:name="_Toc90651169"/>
      <w:bookmarkStart w:id="674" w:name="_Toc96933319"/>
      <w:bookmarkStart w:id="675" w:name="_Toc98507186"/>
      <w:bookmarkStart w:id="676" w:name="_Toc98507639"/>
      <w:bookmarkStart w:id="677" w:name="_Toc106640642"/>
      <w:r w:rsidRPr="00616F0C">
        <w:t>5.2.2.4</w:t>
      </w:r>
      <w:r w:rsidRPr="00616F0C">
        <w:tab/>
        <w:t>Update</w:t>
      </w:r>
      <w:bookmarkEnd w:id="654"/>
      <w:bookmarkEnd w:id="655"/>
      <w:bookmarkEnd w:id="656"/>
      <w:bookmarkEnd w:id="657"/>
      <w:bookmarkEnd w:id="658"/>
      <w:bookmarkEnd w:id="659"/>
      <w:bookmarkEnd w:id="660"/>
      <w:bookmarkEnd w:id="661"/>
      <w:bookmarkEnd w:id="662"/>
      <w:bookmarkEnd w:id="663"/>
      <w:bookmarkEnd w:id="664"/>
      <w:bookmarkEnd w:id="666"/>
      <w:bookmarkEnd w:id="667"/>
      <w:bookmarkEnd w:id="668"/>
      <w:bookmarkEnd w:id="669"/>
      <w:bookmarkEnd w:id="670"/>
      <w:bookmarkEnd w:id="671"/>
      <w:bookmarkEnd w:id="672"/>
      <w:bookmarkEnd w:id="673"/>
      <w:bookmarkEnd w:id="674"/>
      <w:bookmarkEnd w:id="675"/>
      <w:bookmarkEnd w:id="676"/>
      <w:bookmarkEnd w:id="677"/>
    </w:p>
    <w:p w14:paraId="288E14EA" w14:textId="77777777" w:rsidR="00E134FC" w:rsidRPr="00616F0C" w:rsidRDefault="00E134FC" w:rsidP="00E134FC">
      <w:pPr>
        <w:pStyle w:val="Heading5"/>
      </w:pPr>
      <w:bookmarkStart w:id="678" w:name="_Toc34227022"/>
      <w:bookmarkStart w:id="679" w:name="_Toc34749737"/>
      <w:bookmarkStart w:id="680" w:name="_Toc34750297"/>
      <w:bookmarkStart w:id="681" w:name="_Toc34750487"/>
      <w:bookmarkStart w:id="682" w:name="_Toc35940893"/>
      <w:bookmarkStart w:id="683" w:name="_Toc35937326"/>
      <w:bookmarkStart w:id="684" w:name="_Toc36463720"/>
      <w:bookmarkStart w:id="685" w:name="_Toc43131645"/>
      <w:bookmarkStart w:id="686" w:name="_Toc45032480"/>
      <w:bookmarkStart w:id="687" w:name="_Toc49782174"/>
      <w:bookmarkStart w:id="688" w:name="_Toc51873610"/>
      <w:bookmarkStart w:id="689" w:name="_Toc57209091"/>
      <w:bookmarkStart w:id="690" w:name="_Toc58588434"/>
      <w:bookmarkStart w:id="691" w:name="_Toc66114774"/>
      <w:bookmarkStart w:id="692" w:name="_Toc67686285"/>
      <w:bookmarkStart w:id="693" w:name="_Toc74994574"/>
      <w:bookmarkStart w:id="694" w:name="_Toc85467827"/>
      <w:bookmarkStart w:id="695" w:name="_Toc89182868"/>
      <w:bookmarkStart w:id="696" w:name="_Toc90651170"/>
      <w:bookmarkStart w:id="697" w:name="_Toc96933320"/>
      <w:bookmarkStart w:id="698" w:name="_Toc98507187"/>
      <w:bookmarkStart w:id="699" w:name="_Toc98507640"/>
      <w:bookmarkStart w:id="700" w:name="_Toc106640643"/>
      <w:r w:rsidRPr="00616F0C">
        <w:t>5.2.2.4.1</w:t>
      </w:r>
      <w:r w:rsidRPr="00616F0C">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01" w:name="_Toc34227023"/>
      <w:bookmarkStart w:id="702" w:name="_Toc34749738"/>
      <w:bookmarkStart w:id="703" w:name="_Toc34750298"/>
      <w:bookmarkStart w:id="704" w:name="_Toc34750488"/>
      <w:bookmarkStart w:id="705" w:name="_Toc35940894"/>
      <w:bookmarkStart w:id="706" w:name="_Toc35937327"/>
      <w:bookmarkStart w:id="707" w:name="_Toc36463721"/>
      <w:bookmarkStart w:id="708" w:name="_Toc43131646"/>
      <w:bookmarkStart w:id="709" w:name="_Toc45032481"/>
      <w:bookmarkStart w:id="710" w:name="_Toc49782175"/>
      <w:bookmarkStart w:id="711" w:name="_Toc51873611"/>
      <w:r>
        <w:t>-</w:t>
      </w:r>
      <w:r>
        <w:tab/>
        <w:t>Meta Schema Update</w:t>
      </w:r>
    </w:p>
    <w:p w14:paraId="232274C1" w14:textId="77777777" w:rsidR="00E134FC" w:rsidRPr="00616F0C" w:rsidRDefault="00E134FC" w:rsidP="00E134FC">
      <w:pPr>
        <w:pStyle w:val="Heading5"/>
      </w:pPr>
      <w:bookmarkStart w:id="712" w:name="_Toc57209092"/>
      <w:bookmarkStart w:id="713" w:name="_Toc58588435"/>
      <w:bookmarkStart w:id="714" w:name="_Toc66114775"/>
      <w:bookmarkStart w:id="715" w:name="_Toc67686286"/>
      <w:bookmarkStart w:id="716" w:name="_Toc74994575"/>
      <w:bookmarkStart w:id="717" w:name="_Toc85467828"/>
      <w:bookmarkStart w:id="718" w:name="_Toc89182869"/>
      <w:bookmarkStart w:id="719" w:name="_Toc90651171"/>
      <w:bookmarkStart w:id="720" w:name="_Toc96933321"/>
      <w:bookmarkStart w:id="721" w:name="_Toc98507188"/>
      <w:bookmarkStart w:id="722" w:name="_Toc98507641"/>
      <w:bookmarkStart w:id="723" w:name="_Toc106640644"/>
      <w:r w:rsidRPr="00616F0C">
        <w:t>5.2.2.4.2</w:t>
      </w:r>
      <w:r w:rsidRPr="00616F0C">
        <w:tab/>
        <w:t>Record Update</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6in;height:114.1pt" o:ole="">
            <v:imagedata r:id="rId36" o:title=""/>
          </v:shape>
          <o:OLEObject Type="Embed" ProgID="Visio.Drawing.11" ShapeID="_x0000_i1037" DrawAspect="Content" ObjectID="_1717253708" r:id="rId37"/>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24" w:name="_Toc34227024"/>
      <w:bookmarkStart w:id="725" w:name="_Toc34749739"/>
      <w:bookmarkStart w:id="726" w:name="_Toc34750299"/>
      <w:bookmarkStart w:id="727" w:name="_Toc34750489"/>
      <w:bookmarkStart w:id="728" w:name="_Toc35940895"/>
      <w:bookmarkStart w:id="729" w:name="_Toc35937328"/>
      <w:bookmarkStart w:id="730" w:name="_Toc36463722"/>
      <w:bookmarkStart w:id="731" w:name="_Toc43131647"/>
      <w:bookmarkStart w:id="732" w:name="_Toc45032482"/>
      <w:bookmarkStart w:id="733" w:name="_Toc49782176"/>
      <w:bookmarkStart w:id="734" w:name="_Toc51873612"/>
      <w:bookmarkStart w:id="735" w:name="_Toc57209093"/>
      <w:bookmarkStart w:id="736" w:name="_Toc58588436"/>
      <w:bookmarkStart w:id="737" w:name="_Toc66114776"/>
      <w:bookmarkStart w:id="738" w:name="_Toc67686287"/>
      <w:bookmarkStart w:id="739" w:name="_Toc74994576"/>
      <w:bookmarkStart w:id="740" w:name="_Toc85467829"/>
      <w:bookmarkStart w:id="741" w:name="_Toc89182870"/>
      <w:bookmarkStart w:id="742" w:name="_Toc90651172"/>
      <w:bookmarkStart w:id="743" w:name="_Toc96933322"/>
      <w:bookmarkStart w:id="744" w:name="_Toc98507189"/>
      <w:bookmarkStart w:id="745" w:name="_Toc98507642"/>
      <w:bookmarkStart w:id="746" w:name="_Toc106640645"/>
      <w:r w:rsidRPr="00616F0C">
        <w:t>5.2.2.4.3</w:t>
      </w:r>
      <w:r w:rsidRPr="00616F0C">
        <w:tab/>
        <w:t>Block Update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6in;height:114.1pt" o:ole="">
            <v:imagedata r:id="rId38" o:title=""/>
          </v:shape>
          <o:OLEObject Type="Embed" ProgID="Visio.Drawing.11" ShapeID="_x0000_i1038" DrawAspect="Content" ObjectID="_1717253709" r:id="rId39"/>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lastRenderedPageBreak/>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47" w:name="_Toc34227025"/>
      <w:bookmarkStart w:id="748" w:name="_Toc34749740"/>
      <w:bookmarkStart w:id="749" w:name="_Toc34750300"/>
      <w:bookmarkStart w:id="750" w:name="_Toc34750490"/>
      <w:bookmarkStart w:id="751" w:name="_Toc35940896"/>
      <w:bookmarkStart w:id="752" w:name="_Toc35937329"/>
      <w:bookmarkStart w:id="753" w:name="_Toc36463723"/>
      <w:bookmarkStart w:id="754" w:name="_Toc43131648"/>
      <w:bookmarkStart w:id="755" w:name="_Toc45032483"/>
      <w:bookmarkStart w:id="756" w:name="_Toc49782177"/>
      <w:bookmarkStart w:id="757" w:name="_Toc51873613"/>
      <w:bookmarkStart w:id="758" w:name="_Toc57209094"/>
      <w:bookmarkStart w:id="759" w:name="_Toc58588437"/>
      <w:bookmarkStart w:id="760" w:name="_Toc66114777"/>
      <w:bookmarkStart w:id="761" w:name="_Toc67686288"/>
      <w:bookmarkStart w:id="762" w:name="_Toc74994577"/>
      <w:bookmarkStart w:id="763" w:name="_Toc85467830"/>
      <w:bookmarkStart w:id="764" w:name="_Toc89182871"/>
      <w:bookmarkStart w:id="765" w:name="_Toc90651173"/>
      <w:bookmarkStart w:id="766" w:name="_Toc96933323"/>
      <w:bookmarkStart w:id="767" w:name="_Toc98507190"/>
      <w:bookmarkStart w:id="768" w:name="_Toc98507643"/>
      <w:bookmarkStart w:id="769" w:name="_Toc106640646"/>
      <w:r w:rsidRPr="00616F0C">
        <w:t>5.2.2.4.4</w:t>
      </w:r>
      <w:r w:rsidRPr="00616F0C">
        <w:tab/>
        <w:t>Meta Update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6in;height:114.1pt" o:ole="">
            <v:imagedata r:id="rId40" o:title=""/>
          </v:shape>
          <o:OLEObject Type="Embed" ProgID="Visio.Drawing.11" ShapeID="_x0000_i1039" DrawAspect="Content" ObjectID="_1717253710" r:id="rId41"/>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770" w:name="_Toc43131649"/>
      <w:bookmarkStart w:id="771" w:name="_Toc45032484"/>
      <w:bookmarkStart w:id="772" w:name="_Toc49782178"/>
      <w:bookmarkStart w:id="773" w:name="_Toc51873614"/>
      <w:bookmarkStart w:id="774" w:name="_Toc57209095"/>
      <w:bookmarkStart w:id="775" w:name="_Toc58588438"/>
      <w:bookmarkStart w:id="776" w:name="_Toc66114778"/>
      <w:bookmarkStart w:id="777" w:name="_Toc67686289"/>
      <w:bookmarkStart w:id="778" w:name="_Toc74994578"/>
      <w:bookmarkStart w:id="779" w:name="_Toc85467831"/>
      <w:bookmarkStart w:id="780" w:name="_Toc89182872"/>
      <w:bookmarkStart w:id="781" w:name="_Toc90651174"/>
      <w:bookmarkStart w:id="782" w:name="_Toc96933324"/>
      <w:bookmarkStart w:id="783" w:name="_Toc98507191"/>
      <w:bookmarkStart w:id="784" w:name="_Toc98507644"/>
      <w:bookmarkStart w:id="785" w:name="_Toc106640647"/>
      <w:r>
        <w:t>5.2.2.4.5</w:t>
      </w:r>
      <w:r w:rsidRPr="00616F0C">
        <w:tab/>
      </w:r>
      <w:r>
        <w:t>Subscription</w:t>
      </w:r>
      <w:r w:rsidRPr="00616F0C">
        <w:t xml:space="preserve"> </w:t>
      </w:r>
      <w:r>
        <w:t xml:space="preserve">Notification </w:t>
      </w:r>
      <w:r w:rsidRPr="00616F0C">
        <w:t>Update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6in;height:114.1pt" o:ole="">
            <v:imagedata r:id="rId42" o:title=""/>
          </v:shape>
          <o:OLEObject Type="Embed" ProgID="Visio.Drawing.11" ShapeID="_x0000_i1040" DrawAspect="Content" ObjectID="_1717253711" r:id="rId43"/>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lastRenderedPageBreak/>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786" w:name="_Toc43131650"/>
      <w:bookmarkStart w:id="787" w:name="_Toc45032485"/>
      <w:bookmarkStart w:id="788" w:name="_Toc49782179"/>
      <w:bookmarkStart w:id="789" w:name="_Toc51873615"/>
      <w:bookmarkStart w:id="790" w:name="_Toc57209096"/>
      <w:bookmarkStart w:id="791" w:name="_Toc58588439"/>
      <w:bookmarkStart w:id="792" w:name="_Toc66114779"/>
      <w:bookmarkStart w:id="793" w:name="_Toc67686290"/>
      <w:bookmarkStart w:id="794" w:name="_Toc74994579"/>
      <w:bookmarkStart w:id="795" w:name="_Toc85467832"/>
      <w:bookmarkStart w:id="796" w:name="_Toc89182873"/>
      <w:bookmarkStart w:id="797" w:name="_Toc90651175"/>
      <w:bookmarkStart w:id="798" w:name="_Toc96933325"/>
      <w:bookmarkStart w:id="799" w:name="_Toc98507192"/>
      <w:bookmarkStart w:id="800" w:name="_Toc98507645"/>
      <w:bookmarkStart w:id="801" w:name="_Toc106640648"/>
      <w:r>
        <w:t>5.2.2.4.6</w:t>
      </w:r>
      <w:r w:rsidRPr="00B3056F">
        <w:tab/>
      </w:r>
      <w:r>
        <w:t>Subscription</w:t>
      </w:r>
      <w:r w:rsidRPr="00616F0C">
        <w:t xml:space="preserve"> </w:t>
      </w:r>
      <w:r>
        <w:t xml:space="preserve">Notification </w:t>
      </w:r>
      <w:r w:rsidRPr="00616F0C">
        <w:t>Update</w:t>
      </w:r>
      <w:r>
        <w:t xml:space="preserve"> using PUT</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6in;height:2in" o:ole="">
            <v:imagedata r:id="rId44" o:title=""/>
          </v:shape>
          <o:OLEObject Type="Embed" ProgID="Visio.Drawing.11" ShapeID="_x0000_i1041" DrawAspect="Content" ObjectID="_1717253712" r:id="rId45"/>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02" w:name="_Toc57209097"/>
      <w:bookmarkStart w:id="803" w:name="_Toc58588440"/>
      <w:bookmarkStart w:id="804" w:name="_Toc66114780"/>
      <w:bookmarkStart w:id="805" w:name="_Toc67686291"/>
      <w:bookmarkStart w:id="806" w:name="_Toc74994580"/>
      <w:bookmarkStart w:id="807" w:name="_Toc85467833"/>
      <w:bookmarkStart w:id="808" w:name="_Toc89182874"/>
      <w:bookmarkStart w:id="809" w:name="_Toc90651176"/>
      <w:bookmarkStart w:id="810" w:name="_Toc96933326"/>
      <w:bookmarkStart w:id="811" w:name="_Toc98507193"/>
      <w:bookmarkStart w:id="812" w:name="_Toc98507646"/>
      <w:bookmarkStart w:id="813" w:name="_Toc34227026"/>
      <w:bookmarkStart w:id="814" w:name="_Toc34749741"/>
      <w:bookmarkStart w:id="815" w:name="_Toc34750301"/>
      <w:bookmarkStart w:id="816" w:name="_Toc34750491"/>
      <w:bookmarkStart w:id="817" w:name="_Toc35940897"/>
      <w:bookmarkStart w:id="818" w:name="_Toc35937330"/>
      <w:bookmarkStart w:id="819" w:name="_Toc36463724"/>
      <w:bookmarkStart w:id="820" w:name="_Toc43131651"/>
      <w:bookmarkStart w:id="821" w:name="_Toc45032486"/>
      <w:bookmarkStart w:id="822" w:name="_Toc49782180"/>
      <w:bookmarkStart w:id="823" w:name="_Toc51873616"/>
      <w:bookmarkStart w:id="824" w:name="_Toc106640649"/>
      <w:r w:rsidRPr="00616F0C">
        <w:t>5.2.2.4.</w:t>
      </w:r>
      <w:r>
        <w:t>7</w:t>
      </w:r>
      <w:r w:rsidRPr="00616F0C">
        <w:tab/>
      </w:r>
      <w:r>
        <w:t>Meta Schema</w:t>
      </w:r>
      <w:r w:rsidRPr="00616F0C">
        <w:t xml:space="preserve"> Update</w:t>
      </w:r>
      <w:bookmarkEnd w:id="802"/>
      <w:bookmarkEnd w:id="803"/>
      <w:bookmarkEnd w:id="804"/>
      <w:bookmarkEnd w:id="805"/>
      <w:bookmarkEnd w:id="806"/>
      <w:bookmarkEnd w:id="807"/>
      <w:bookmarkEnd w:id="808"/>
      <w:bookmarkEnd w:id="809"/>
      <w:bookmarkEnd w:id="810"/>
      <w:bookmarkEnd w:id="811"/>
      <w:bookmarkEnd w:id="812"/>
      <w:bookmarkEnd w:id="824"/>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pt;height:158.4pt" o:ole="">
            <v:imagedata r:id="rId46" o:title=""/>
          </v:shape>
          <o:OLEObject Type="Embed" ProgID="Visio.Drawing.11" ShapeID="_x0000_i1042" DrawAspect="Content" ObjectID="_1717253713" r:id="rId47"/>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825" w:name="_Toc57209098"/>
      <w:bookmarkStart w:id="826" w:name="_Toc58588441"/>
      <w:bookmarkStart w:id="827" w:name="_Toc66114781"/>
      <w:bookmarkStart w:id="828" w:name="_Toc67686292"/>
      <w:bookmarkStart w:id="829" w:name="_Toc74994581"/>
      <w:bookmarkStart w:id="830" w:name="_Toc85467834"/>
      <w:bookmarkStart w:id="831" w:name="_Toc89182875"/>
      <w:bookmarkStart w:id="832" w:name="_Toc90651177"/>
      <w:bookmarkStart w:id="833" w:name="_Toc96933327"/>
      <w:bookmarkStart w:id="834" w:name="_Toc98507194"/>
      <w:bookmarkStart w:id="835" w:name="_Toc98507647"/>
      <w:bookmarkStart w:id="836" w:name="_Toc106640650"/>
      <w:r w:rsidRPr="00616F0C">
        <w:t>5.2.2.5</w:t>
      </w:r>
      <w:r w:rsidRPr="00616F0C">
        <w:tab/>
      </w:r>
      <w:r w:rsidRPr="005D0F74">
        <w:t>Delete</w:t>
      </w:r>
      <w:bookmarkEnd w:id="813"/>
      <w:bookmarkEnd w:id="814"/>
      <w:bookmarkEnd w:id="815"/>
      <w:bookmarkEnd w:id="816"/>
      <w:bookmarkEnd w:id="817"/>
      <w:bookmarkEnd w:id="818"/>
      <w:bookmarkEnd w:id="819"/>
      <w:bookmarkEnd w:id="820"/>
      <w:bookmarkEnd w:id="821"/>
      <w:bookmarkEnd w:id="822"/>
      <w:bookmarkEnd w:id="823"/>
      <w:bookmarkEnd w:id="825"/>
      <w:bookmarkEnd w:id="826"/>
      <w:bookmarkEnd w:id="827"/>
      <w:bookmarkEnd w:id="828"/>
      <w:bookmarkEnd w:id="829"/>
      <w:bookmarkEnd w:id="830"/>
      <w:bookmarkEnd w:id="831"/>
      <w:bookmarkEnd w:id="832"/>
      <w:bookmarkEnd w:id="833"/>
      <w:bookmarkEnd w:id="834"/>
      <w:bookmarkEnd w:id="835"/>
      <w:bookmarkEnd w:id="836"/>
    </w:p>
    <w:p w14:paraId="5834E3DD" w14:textId="77777777" w:rsidR="00E134FC" w:rsidRPr="00616F0C" w:rsidRDefault="00E134FC" w:rsidP="00E134FC">
      <w:pPr>
        <w:pStyle w:val="Heading5"/>
      </w:pPr>
      <w:bookmarkStart w:id="837" w:name="_Toc34227027"/>
      <w:bookmarkStart w:id="838" w:name="_Toc34749742"/>
      <w:bookmarkStart w:id="839" w:name="_Toc34750302"/>
      <w:bookmarkStart w:id="840" w:name="_Toc34750492"/>
      <w:bookmarkStart w:id="841" w:name="_Toc35940898"/>
      <w:bookmarkStart w:id="842" w:name="_Toc35937331"/>
      <w:bookmarkStart w:id="843" w:name="_Toc36463725"/>
      <w:bookmarkStart w:id="844" w:name="_Toc43131652"/>
      <w:bookmarkStart w:id="845" w:name="_Toc45032487"/>
      <w:bookmarkStart w:id="846" w:name="_Toc49782181"/>
      <w:bookmarkStart w:id="847" w:name="_Toc51873617"/>
      <w:bookmarkStart w:id="848" w:name="_Toc57209099"/>
      <w:bookmarkStart w:id="849" w:name="_Toc58588442"/>
      <w:bookmarkStart w:id="850" w:name="_Toc66114782"/>
      <w:bookmarkStart w:id="851" w:name="_Toc67686293"/>
      <w:bookmarkStart w:id="852" w:name="_Toc74994582"/>
      <w:bookmarkStart w:id="853" w:name="_Toc85467835"/>
      <w:bookmarkStart w:id="854" w:name="_Toc89182876"/>
      <w:bookmarkStart w:id="855" w:name="_Toc90651178"/>
      <w:bookmarkStart w:id="856" w:name="_Toc96933328"/>
      <w:bookmarkStart w:id="857" w:name="_Toc98507195"/>
      <w:bookmarkStart w:id="858" w:name="_Toc98507648"/>
      <w:bookmarkStart w:id="859" w:name="_Toc106640651"/>
      <w:r w:rsidRPr="00616F0C">
        <w:t>5.2.2.5.1</w:t>
      </w:r>
      <w:r w:rsidRPr="00616F0C">
        <w:tab/>
      </w:r>
      <w:r w:rsidRPr="005D0F74">
        <w:t>General</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860" w:name="_Toc34227028"/>
      <w:bookmarkStart w:id="861" w:name="_Toc34749743"/>
      <w:bookmarkStart w:id="862" w:name="_Toc34750303"/>
      <w:bookmarkStart w:id="863" w:name="_Toc34750493"/>
      <w:bookmarkStart w:id="864" w:name="_Toc35940899"/>
      <w:bookmarkStart w:id="865" w:name="_Toc35937332"/>
      <w:bookmarkStart w:id="866" w:name="_Toc36463726"/>
      <w:bookmarkStart w:id="867" w:name="_Toc43131653"/>
      <w:bookmarkStart w:id="868" w:name="_Toc45032488"/>
      <w:bookmarkStart w:id="869" w:name="_Toc49782182"/>
      <w:bookmarkStart w:id="870"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871" w:name="_Toc57209100"/>
      <w:bookmarkStart w:id="872" w:name="_Toc58588443"/>
      <w:bookmarkStart w:id="873" w:name="_Toc66114783"/>
      <w:bookmarkStart w:id="874" w:name="_Toc67686294"/>
      <w:bookmarkStart w:id="875" w:name="_Toc74994583"/>
      <w:bookmarkStart w:id="876" w:name="_Toc85467836"/>
      <w:bookmarkStart w:id="877" w:name="_Toc89182877"/>
      <w:bookmarkStart w:id="878" w:name="_Toc90651179"/>
      <w:bookmarkStart w:id="879" w:name="_Toc96933329"/>
      <w:bookmarkStart w:id="880" w:name="_Toc98507196"/>
      <w:bookmarkStart w:id="881" w:name="_Toc98507649"/>
      <w:bookmarkStart w:id="882" w:name="_Toc106640652"/>
      <w:r w:rsidRPr="00616F0C">
        <w:t>5.2.2.5.2</w:t>
      </w:r>
      <w:r w:rsidRPr="00616F0C">
        <w:tab/>
        <w:t xml:space="preserve">Record </w:t>
      </w:r>
      <w:r w:rsidRPr="005D0F74">
        <w:t>Delete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6in;height:122.95pt" o:ole="">
            <v:imagedata r:id="rId48" o:title=""/>
          </v:shape>
          <o:OLEObject Type="Embed" ProgID="Visio.Drawing.11" ShapeID="_x0000_i1043" DrawAspect="Content" ObjectID="_1717253714" r:id="rId49"/>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883" w:name="_Toc34227029"/>
      <w:bookmarkStart w:id="884" w:name="_Toc34749744"/>
      <w:bookmarkStart w:id="885" w:name="_Toc34750304"/>
      <w:bookmarkStart w:id="886" w:name="_Toc34750494"/>
      <w:bookmarkStart w:id="887" w:name="_Toc35940900"/>
      <w:bookmarkStart w:id="888" w:name="_Toc35937333"/>
      <w:bookmarkStart w:id="889" w:name="_Toc36463727"/>
      <w:bookmarkStart w:id="890" w:name="_Toc43131654"/>
      <w:bookmarkStart w:id="891" w:name="_Toc45032489"/>
      <w:bookmarkStart w:id="892" w:name="_Toc49782183"/>
      <w:bookmarkStart w:id="893" w:name="_Toc51873619"/>
      <w:bookmarkStart w:id="894" w:name="_Toc57209101"/>
      <w:bookmarkStart w:id="895" w:name="_Toc58588444"/>
      <w:bookmarkStart w:id="896" w:name="_Toc66114784"/>
      <w:bookmarkStart w:id="897" w:name="_Toc67686295"/>
      <w:bookmarkStart w:id="898" w:name="_Toc74994584"/>
      <w:bookmarkStart w:id="899" w:name="_Toc85467837"/>
      <w:bookmarkStart w:id="900" w:name="_Toc89182878"/>
      <w:bookmarkStart w:id="901" w:name="_Toc90651180"/>
      <w:bookmarkStart w:id="902" w:name="_Toc96933330"/>
      <w:bookmarkStart w:id="903" w:name="_Toc98507197"/>
      <w:bookmarkStart w:id="904" w:name="_Toc98507650"/>
      <w:bookmarkStart w:id="905" w:name="_Toc106640653"/>
      <w:r w:rsidRPr="00616F0C">
        <w:t>5.2.2.5.3</w:t>
      </w:r>
      <w:r w:rsidRPr="00616F0C">
        <w:tab/>
        <w:t>Block Delete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6in;height:122.95pt" o:ole="">
            <v:imagedata r:id="rId50" o:title=""/>
          </v:shape>
          <o:OLEObject Type="Embed" ProgID="Visio.Drawing.11" ShapeID="_x0000_i1044" DrawAspect="Content" ObjectID="_1717253715" r:id="rId51"/>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06" w:name="_Toc57209102"/>
      <w:bookmarkStart w:id="907" w:name="_Toc58588445"/>
      <w:bookmarkStart w:id="908" w:name="_Toc66114785"/>
      <w:bookmarkStart w:id="909" w:name="_Toc67686296"/>
      <w:bookmarkStart w:id="910" w:name="_Toc74994585"/>
      <w:bookmarkStart w:id="911" w:name="_Toc85467838"/>
      <w:bookmarkStart w:id="912" w:name="_Toc89182879"/>
      <w:bookmarkStart w:id="913" w:name="_Toc90651181"/>
      <w:bookmarkStart w:id="914" w:name="_Toc96933331"/>
      <w:bookmarkStart w:id="915" w:name="_Toc98507198"/>
      <w:bookmarkStart w:id="916" w:name="_Toc98507651"/>
      <w:bookmarkStart w:id="917" w:name="_Toc34227030"/>
      <w:bookmarkStart w:id="918" w:name="_Toc34749745"/>
      <w:bookmarkStart w:id="919" w:name="_Toc34750305"/>
      <w:bookmarkStart w:id="920" w:name="_Toc34750495"/>
      <w:bookmarkStart w:id="921" w:name="_Toc35940901"/>
      <w:bookmarkStart w:id="922" w:name="_Toc35937334"/>
      <w:bookmarkStart w:id="923" w:name="_Toc36463728"/>
      <w:bookmarkStart w:id="924" w:name="_Toc43131655"/>
      <w:bookmarkStart w:id="925" w:name="_Toc45032490"/>
      <w:bookmarkStart w:id="926" w:name="_Toc49782184"/>
      <w:bookmarkStart w:id="927" w:name="_Toc51873620"/>
      <w:bookmarkStart w:id="928" w:name="_Toc106640654"/>
      <w:r w:rsidRPr="00616F0C">
        <w:t>5.2.2.5.</w:t>
      </w:r>
      <w:r>
        <w:t>4</w:t>
      </w:r>
      <w:r w:rsidRPr="00616F0C">
        <w:tab/>
      </w:r>
      <w:r>
        <w:t>Meta Schema</w:t>
      </w:r>
      <w:r w:rsidRPr="00616F0C">
        <w:t xml:space="preserve"> Delete</w:t>
      </w:r>
      <w:bookmarkEnd w:id="906"/>
      <w:bookmarkEnd w:id="907"/>
      <w:bookmarkEnd w:id="908"/>
      <w:bookmarkEnd w:id="909"/>
      <w:bookmarkEnd w:id="910"/>
      <w:bookmarkEnd w:id="911"/>
      <w:bookmarkEnd w:id="912"/>
      <w:bookmarkEnd w:id="913"/>
      <w:bookmarkEnd w:id="914"/>
      <w:bookmarkEnd w:id="915"/>
      <w:bookmarkEnd w:id="916"/>
      <w:bookmarkEnd w:id="928"/>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pt;height:158.4pt" o:ole="">
            <v:imagedata r:id="rId52" o:title=""/>
          </v:shape>
          <o:OLEObject Type="Embed" ProgID="Visio.Drawing.11" ShapeID="_x0000_i1045" DrawAspect="Content" ObjectID="_1717253716" r:id="rId53"/>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929" w:name="_Toc85467839"/>
      <w:bookmarkStart w:id="930" w:name="_Toc89182880"/>
      <w:bookmarkStart w:id="931" w:name="_Toc90651182"/>
      <w:bookmarkStart w:id="932" w:name="_Toc96933332"/>
      <w:bookmarkStart w:id="933" w:name="_Toc98507199"/>
      <w:bookmarkStart w:id="934" w:name="_Toc98507652"/>
      <w:bookmarkStart w:id="935" w:name="_Toc57209103"/>
      <w:bookmarkStart w:id="936" w:name="_Toc58588446"/>
      <w:bookmarkStart w:id="937" w:name="_Toc66114786"/>
      <w:bookmarkStart w:id="938" w:name="_Toc67686297"/>
      <w:bookmarkStart w:id="939" w:name="_Toc74994586"/>
      <w:bookmarkStart w:id="940" w:name="_Toc106640655"/>
      <w:r w:rsidRPr="00616F0C">
        <w:t>5.2.2.5.</w:t>
      </w:r>
      <w:r>
        <w:t>5</w:t>
      </w:r>
      <w:r w:rsidRPr="00616F0C">
        <w:tab/>
      </w:r>
      <w:r>
        <w:t xml:space="preserve">Bulk </w:t>
      </w:r>
      <w:r w:rsidRPr="00616F0C">
        <w:t>Record</w:t>
      </w:r>
      <w:r>
        <w:t>s</w:t>
      </w:r>
      <w:r w:rsidRPr="00616F0C">
        <w:t xml:space="preserve"> Delete</w:t>
      </w:r>
      <w:bookmarkEnd w:id="929"/>
      <w:bookmarkEnd w:id="930"/>
      <w:bookmarkEnd w:id="931"/>
      <w:bookmarkEnd w:id="932"/>
      <w:bookmarkEnd w:id="933"/>
      <w:bookmarkEnd w:id="934"/>
      <w:bookmarkEnd w:id="940"/>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3.1pt;height:122.95pt" o:ole="">
            <v:imagedata r:id="rId54" o:title=""/>
          </v:shape>
          <o:OLEObject Type="Embed" ProgID="Visio.Drawing.11" ShapeID="_x0000_i1046" DrawAspect="Content" ObjectID="_1717253717" r:id="rId55"/>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941" w:name="_Toc96933333"/>
      <w:bookmarkStart w:id="942" w:name="_Toc98507200"/>
      <w:bookmarkStart w:id="943" w:name="_Toc98507653"/>
      <w:bookmarkStart w:id="944" w:name="_Toc106640656"/>
      <w:bookmarkEnd w:id="917"/>
      <w:bookmarkEnd w:id="918"/>
      <w:bookmarkEnd w:id="919"/>
      <w:bookmarkEnd w:id="920"/>
      <w:bookmarkEnd w:id="921"/>
      <w:bookmarkEnd w:id="922"/>
      <w:bookmarkEnd w:id="923"/>
      <w:bookmarkEnd w:id="924"/>
      <w:bookmarkEnd w:id="925"/>
      <w:bookmarkEnd w:id="926"/>
      <w:bookmarkEnd w:id="927"/>
      <w:bookmarkEnd w:id="935"/>
      <w:bookmarkEnd w:id="936"/>
      <w:bookmarkEnd w:id="937"/>
      <w:bookmarkEnd w:id="938"/>
      <w:bookmarkEnd w:id="939"/>
      <w:r>
        <w:t>5.2.2.6</w:t>
      </w:r>
      <w:r>
        <w:tab/>
      </w:r>
      <w:r w:rsidRPr="00616F0C">
        <w:t>Notify</w:t>
      </w:r>
      <w:bookmarkEnd w:id="941"/>
      <w:bookmarkEnd w:id="942"/>
      <w:bookmarkEnd w:id="943"/>
      <w:bookmarkEnd w:id="944"/>
    </w:p>
    <w:p w14:paraId="57A11712" w14:textId="77777777" w:rsidR="00E134FC" w:rsidRPr="00616F0C" w:rsidRDefault="00E134FC" w:rsidP="00E134FC">
      <w:pPr>
        <w:pStyle w:val="Heading5"/>
      </w:pPr>
      <w:bookmarkStart w:id="945" w:name="_Toc34227031"/>
      <w:bookmarkStart w:id="946" w:name="_Toc34749746"/>
      <w:bookmarkStart w:id="947" w:name="_Toc34750306"/>
      <w:bookmarkStart w:id="948" w:name="_Toc34750496"/>
      <w:bookmarkStart w:id="949" w:name="_Toc35940902"/>
      <w:bookmarkStart w:id="950" w:name="_Toc35937335"/>
      <w:bookmarkStart w:id="951" w:name="_Toc36463729"/>
      <w:bookmarkStart w:id="952" w:name="_Toc43131656"/>
      <w:bookmarkStart w:id="953" w:name="_Toc45032491"/>
      <w:bookmarkStart w:id="954" w:name="_Toc49782185"/>
      <w:bookmarkStart w:id="955" w:name="_Toc51873621"/>
      <w:bookmarkStart w:id="956" w:name="_Toc57209104"/>
      <w:bookmarkStart w:id="957" w:name="_Toc58588447"/>
      <w:bookmarkStart w:id="958" w:name="_Toc66114787"/>
      <w:bookmarkStart w:id="959" w:name="_Toc67686298"/>
      <w:bookmarkStart w:id="960" w:name="_Toc74994587"/>
      <w:bookmarkStart w:id="961" w:name="_Toc85467841"/>
      <w:bookmarkStart w:id="962" w:name="_Toc89182882"/>
      <w:bookmarkStart w:id="963" w:name="_Toc90651184"/>
      <w:bookmarkStart w:id="964" w:name="_Toc96933334"/>
      <w:bookmarkStart w:id="965" w:name="_Toc98507201"/>
      <w:bookmarkStart w:id="966" w:name="_Toc98507654"/>
      <w:bookmarkStart w:id="967" w:name="_Toc106640657"/>
      <w:r w:rsidRPr="00616F0C">
        <w:t>5.2.2.6.1</w:t>
      </w:r>
      <w:r w:rsidRPr="00616F0C">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968" w:name="_Toc34227032"/>
      <w:bookmarkStart w:id="969" w:name="_Toc34749747"/>
      <w:bookmarkStart w:id="970" w:name="_Toc34750307"/>
      <w:bookmarkStart w:id="971" w:name="_Toc34750497"/>
      <w:bookmarkStart w:id="972" w:name="_Toc35940903"/>
      <w:bookmarkStart w:id="973" w:name="_Toc35937336"/>
      <w:bookmarkStart w:id="974" w:name="_Toc36463730"/>
      <w:bookmarkStart w:id="975" w:name="_Toc43131657"/>
      <w:bookmarkStart w:id="976" w:name="_Toc45032492"/>
      <w:bookmarkStart w:id="977" w:name="_Toc49782186"/>
      <w:bookmarkStart w:id="978" w:name="_Toc51873622"/>
      <w:bookmarkStart w:id="979" w:name="_Toc57209105"/>
      <w:bookmarkStart w:id="980" w:name="_Toc58588448"/>
      <w:bookmarkStart w:id="981" w:name="_Toc66114788"/>
      <w:bookmarkStart w:id="982" w:name="_Toc67686299"/>
      <w:bookmarkStart w:id="983" w:name="_Toc74994588"/>
      <w:bookmarkStart w:id="984" w:name="_Toc85467842"/>
      <w:bookmarkStart w:id="985" w:name="_Toc89182883"/>
      <w:bookmarkStart w:id="986" w:name="_Toc90651185"/>
      <w:bookmarkStart w:id="987" w:name="_Toc96933335"/>
      <w:bookmarkStart w:id="988" w:name="_Toc98507202"/>
      <w:bookmarkStart w:id="989" w:name="_Toc98507655"/>
      <w:bookmarkStart w:id="990" w:name="_Toc106640658"/>
      <w:r w:rsidRPr="00616F0C">
        <w:t>5.2.2.6.2</w:t>
      </w:r>
      <w:r w:rsidRPr="00616F0C">
        <w:tab/>
        <w:t>Record Expiry Notify</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05pt" o:ole="">
            <v:imagedata r:id="rId56" o:title=""/>
          </v:shape>
          <o:OLEObject Type="Embed" ProgID="Visio.Drawing.15" ShapeID="_x0000_i1047" DrawAspect="Content" ObjectID="_1717253718" r:id="rId57"/>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lastRenderedPageBreak/>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991" w:name="_Toc43131658"/>
      <w:bookmarkStart w:id="992" w:name="_Toc45032493"/>
      <w:bookmarkStart w:id="993" w:name="_Toc49782187"/>
      <w:bookmarkStart w:id="994" w:name="_Toc51873623"/>
      <w:bookmarkStart w:id="995" w:name="_Toc57209106"/>
      <w:bookmarkStart w:id="996" w:name="_Toc58588449"/>
      <w:bookmarkStart w:id="997" w:name="_Toc66114789"/>
      <w:bookmarkStart w:id="998" w:name="_Toc67686300"/>
      <w:bookmarkStart w:id="999" w:name="_Toc74994589"/>
      <w:bookmarkStart w:id="1000" w:name="_Toc85467843"/>
      <w:bookmarkStart w:id="1001" w:name="_Toc89182884"/>
      <w:bookmarkStart w:id="1002" w:name="_Toc90651186"/>
      <w:bookmarkStart w:id="1003" w:name="_Toc96933336"/>
      <w:bookmarkStart w:id="1004" w:name="_Toc98507203"/>
      <w:bookmarkStart w:id="1005" w:name="_Toc98507656"/>
      <w:bookmarkStart w:id="1006" w:name="_Toc106640659"/>
      <w:r>
        <w:t>5.2.2.6.3</w:t>
      </w:r>
      <w:r w:rsidRPr="00616F0C">
        <w:tab/>
        <w:t>Notif</w:t>
      </w:r>
      <w:r>
        <w:t>ication due to Data Change</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05pt" o:ole="">
            <v:imagedata r:id="rId58" o:title=""/>
          </v:shape>
          <o:OLEObject Type="Embed" ProgID="Visio.Drawing.15" ShapeID="_x0000_i1048" DrawAspect="Content" ObjectID="_1717253719" r:id="rId59"/>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007" w:name="_Toc89182885"/>
      <w:bookmarkStart w:id="1008" w:name="_Toc90651187"/>
      <w:bookmarkStart w:id="1009" w:name="_Toc96933337"/>
      <w:bookmarkStart w:id="1010" w:name="_Toc98507204"/>
      <w:bookmarkStart w:id="1011" w:name="_Toc98507657"/>
      <w:bookmarkStart w:id="1012" w:name="_Toc43131659"/>
      <w:bookmarkStart w:id="1013" w:name="_Toc45032494"/>
      <w:bookmarkStart w:id="1014" w:name="_Toc49782188"/>
      <w:bookmarkStart w:id="1015" w:name="_Toc51873624"/>
      <w:bookmarkStart w:id="1016" w:name="_Toc57209107"/>
      <w:bookmarkStart w:id="1017" w:name="_Toc58588450"/>
      <w:bookmarkStart w:id="1018" w:name="_Toc66114790"/>
      <w:bookmarkStart w:id="1019" w:name="_Toc67686301"/>
      <w:bookmarkStart w:id="1020" w:name="_Toc74994590"/>
      <w:bookmarkStart w:id="1021" w:name="_Toc85467844"/>
      <w:bookmarkStart w:id="1022" w:name="_Toc106640660"/>
      <w:r>
        <w:t>5.2.2.6.4</w:t>
      </w:r>
      <w:r w:rsidRPr="00616F0C">
        <w:tab/>
      </w:r>
      <w:r>
        <w:t>Subscription Expiry</w:t>
      </w:r>
      <w:r w:rsidRPr="00B06F7A">
        <w:t xml:space="preserve"> Notification</w:t>
      </w:r>
      <w:bookmarkEnd w:id="1007"/>
      <w:bookmarkEnd w:id="1008"/>
      <w:bookmarkEnd w:id="1009"/>
      <w:bookmarkEnd w:id="1010"/>
      <w:bookmarkEnd w:id="1011"/>
      <w:bookmarkEnd w:id="1022"/>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9pt;height:92.5pt" o:ole="">
            <v:imagedata r:id="rId60" o:title=""/>
          </v:shape>
          <o:OLEObject Type="Embed" ProgID="Visio.Drawing.15" ShapeID="_x0000_i1049" DrawAspect="Content" ObjectID="_1717253720" r:id="rId61"/>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023" w:name="_Toc89182886"/>
      <w:bookmarkStart w:id="1024" w:name="_Toc90651188"/>
      <w:bookmarkStart w:id="1025" w:name="_Toc96933338"/>
      <w:bookmarkStart w:id="1026" w:name="_Toc98507205"/>
      <w:bookmarkStart w:id="1027" w:name="_Toc98507658"/>
      <w:bookmarkStart w:id="1028" w:name="_Toc106640661"/>
      <w:r>
        <w:t>5.2.2.7</w:t>
      </w:r>
      <w:r w:rsidRPr="00B3056F">
        <w:tab/>
        <w:t>Subscribe</w:t>
      </w:r>
      <w:bookmarkEnd w:id="1012"/>
      <w:bookmarkEnd w:id="1013"/>
      <w:bookmarkEnd w:id="1014"/>
      <w:bookmarkEnd w:id="1015"/>
      <w:bookmarkEnd w:id="1016"/>
      <w:bookmarkEnd w:id="1017"/>
      <w:bookmarkEnd w:id="1018"/>
      <w:bookmarkEnd w:id="1019"/>
      <w:bookmarkEnd w:id="1020"/>
      <w:bookmarkEnd w:id="1021"/>
      <w:bookmarkEnd w:id="1023"/>
      <w:bookmarkEnd w:id="1024"/>
      <w:bookmarkEnd w:id="1025"/>
      <w:bookmarkEnd w:id="1026"/>
      <w:bookmarkEnd w:id="1027"/>
      <w:bookmarkEnd w:id="1028"/>
    </w:p>
    <w:p w14:paraId="15B53710" w14:textId="77777777" w:rsidR="00E134FC" w:rsidRPr="00B3056F" w:rsidRDefault="00E134FC" w:rsidP="00E134FC">
      <w:pPr>
        <w:pStyle w:val="Heading5"/>
      </w:pPr>
      <w:bookmarkStart w:id="1029" w:name="_Toc11338363"/>
      <w:bookmarkStart w:id="1030" w:name="_Toc27584968"/>
      <w:bookmarkStart w:id="1031" w:name="_Toc36456911"/>
      <w:bookmarkStart w:id="1032" w:name="_Toc43131660"/>
      <w:bookmarkStart w:id="1033" w:name="_Toc45032495"/>
      <w:bookmarkStart w:id="1034" w:name="_Toc49782189"/>
      <w:bookmarkStart w:id="1035" w:name="_Toc51873625"/>
      <w:bookmarkStart w:id="1036" w:name="_Toc57209108"/>
      <w:bookmarkStart w:id="1037" w:name="_Toc58588451"/>
      <w:bookmarkStart w:id="1038" w:name="_Toc66114791"/>
      <w:bookmarkStart w:id="1039" w:name="_Toc67686302"/>
      <w:bookmarkStart w:id="1040" w:name="_Toc74994591"/>
      <w:bookmarkStart w:id="1041" w:name="_Toc85467845"/>
      <w:bookmarkStart w:id="1042" w:name="_Toc89182887"/>
      <w:bookmarkStart w:id="1043" w:name="_Toc90651189"/>
      <w:bookmarkStart w:id="1044" w:name="_Toc96933339"/>
      <w:bookmarkStart w:id="1045" w:name="_Toc98507206"/>
      <w:bookmarkStart w:id="1046" w:name="_Toc98507659"/>
      <w:bookmarkStart w:id="1047" w:name="_Toc106640662"/>
      <w:r>
        <w:t>5.2.2.7</w:t>
      </w:r>
      <w:r w:rsidRPr="00B3056F">
        <w:t>.1</w:t>
      </w:r>
      <w:r w:rsidRPr="00B3056F">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048" w:name="_Toc11338364"/>
      <w:bookmarkStart w:id="1049" w:name="_Toc27584969"/>
      <w:bookmarkStart w:id="1050" w:name="_Toc36456912"/>
      <w:bookmarkStart w:id="1051" w:name="_Toc43131661"/>
      <w:bookmarkStart w:id="1052" w:name="_Toc45032496"/>
      <w:bookmarkStart w:id="1053" w:name="_Toc49782190"/>
      <w:bookmarkStart w:id="1054" w:name="_Toc51873626"/>
      <w:bookmarkStart w:id="1055" w:name="_Toc57209109"/>
      <w:bookmarkStart w:id="1056" w:name="_Toc58588452"/>
      <w:bookmarkStart w:id="1057" w:name="_Toc66114792"/>
      <w:bookmarkStart w:id="1058" w:name="_Toc67686303"/>
      <w:bookmarkStart w:id="1059" w:name="_Toc74994592"/>
      <w:bookmarkStart w:id="1060" w:name="_Toc85467846"/>
      <w:bookmarkStart w:id="1061" w:name="_Toc89182888"/>
      <w:bookmarkStart w:id="1062" w:name="_Toc90651190"/>
      <w:bookmarkStart w:id="1063" w:name="_Toc96933340"/>
      <w:bookmarkStart w:id="1064" w:name="_Toc98507207"/>
      <w:bookmarkStart w:id="1065" w:name="_Toc98507660"/>
      <w:bookmarkStart w:id="1066" w:name="_Toc106640663"/>
      <w:r>
        <w:lastRenderedPageBreak/>
        <w:t>5.2.2.7</w:t>
      </w:r>
      <w:r w:rsidRPr="00B3056F">
        <w:t>.2</w:t>
      </w:r>
      <w:r w:rsidRPr="00B3056F">
        <w:tab/>
        <w:t>Subscription to notifications of data change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6in;height:2in" o:ole="">
            <v:imagedata r:id="rId62" o:title=""/>
          </v:shape>
          <o:OLEObject Type="Embed" ProgID="Visio.Drawing.11" ShapeID="_x0000_i1050" DrawAspect="Content" ObjectID="_1717253721" r:id="rId63"/>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067" w:name="_Toc57209110"/>
      <w:bookmarkStart w:id="1068" w:name="_Toc58588453"/>
      <w:bookmarkStart w:id="1069" w:name="_Toc66114793"/>
      <w:bookmarkStart w:id="1070" w:name="_Toc67686304"/>
      <w:bookmarkStart w:id="1071" w:name="_Toc74994593"/>
      <w:bookmarkStart w:id="1072" w:name="_Toc85467847"/>
      <w:bookmarkStart w:id="1073" w:name="_Toc89182889"/>
      <w:bookmarkStart w:id="1074" w:name="_Toc90651191"/>
      <w:bookmarkStart w:id="1075" w:name="_Toc96933341"/>
      <w:bookmarkStart w:id="1076" w:name="_Toc98507208"/>
      <w:bookmarkStart w:id="1077" w:name="_Toc98507661"/>
      <w:bookmarkStart w:id="1078" w:name="_Toc106640664"/>
      <w:r>
        <w:t>5.2.2.8</w:t>
      </w:r>
      <w:r w:rsidRPr="00B3056F">
        <w:tab/>
      </w:r>
      <w:r>
        <w:t>Uns</w:t>
      </w:r>
      <w:r w:rsidRPr="00B3056F">
        <w:t>ubscribe</w:t>
      </w:r>
      <w:bookmarkEnd w:id="1067"/>
      <w:bookmarkEnd w:id="1068"/>
      <w:bookmarkEnd w:id="1069"/>
      <w:bookmarkEnd w:id="1070"/>
      <w:bookmarkEnd w:id="1071"/>
      <w:bookmarkEnd w:id="1072"/>
      <w:bookmarkEnd w:id="1073"/>
      <w:bookmarkEnd w:id="1074"/>
      <w:bookmarkEnd w:id="1075"/>
      <w:bookmarkEnd w:id="1076"/>
      <w:bookmarkEnd w:id="1077"/>
      <w:bookmarkEnd w:id="1078"/>
    </w:p>
    <w:p w14:paraId="40721989" w14:textId="77777777" w:rsidR="00E134FC" w:rsidRPr="00B3056F" w:rsidRDefault="00E134FC" w:rsidP="00E134FC">
      <w:pPr>
        <w:pStyle w:val="Heading5"/>
      </w:pPr>
      <w:bookmarkStart w:id="1079" w:name="_Toc57209111"/>
      <w:bookmarkStart w:id="1080" w:name="_Toc58588454"/>
      <w:bookmarkStart w:id="1081" w:name="_Toc66114794"/>
      <w:bookmarkStart w:id="1082" w:name="_Toc67686305"/>
      <w:bookmarkStart w:id="1083" w:name="_Toc74994594"/>
      <w:bookmarkStart w:id="1084" w:name="_Toc85467848"/>
      <w:bookmarkStart w:id="1085" w:name="_Toc89182890"/>
      <w:bookmarkStart w:id="1086" w:name="_Toc90651192"/>
      <w:bookmarkStart w:id="1087" w:name="_Toc96933342"/>
      <w:bookmarkStart w:id="1088" w:name="_Toc98507209"/>
      <w:bookmarkStart w:id="1089" w:name="_Toc98507662"/>
      <w:bookmarkStart w:id="1090" w:name="_Toc106640665"/>
      <w:r>
        <w:t>5.2.2.8</w:t>
      </w:r>
      <w:r w:rsidRPr="00B3056F">
        <w:t>.1</w:t>
      </w:r>
      <w:r w:rsidRPr="00B3056F">
        <w:tab/>
        <w:t>General</w:t>
      </w:r>
      <w:bookmarkEnd w:id="1079"/>
      <w:bookmarkEnd w:id="1080"/>
      <w:bookmarkEnd w:id="1081"/>
      <w:bookmarkEnd w:id="1082"/>
      <w:bookmarkEnd w:id="1083"/>
      <w:bookmarkEnd w:id="1084"/>
      <w:bookmarkEnd w:id="1085"/>
      <w:bookmarkEnd w:id="1086"/>
      <w:bookmarkEnd w:id="1087"/>
      <w:bookmarkEnd w:id="1088"/>
      <w:bookmarkEnd w:id="1089"/>
      <w:bookmarkEnd w:id="1090"/>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091" w:name="_Toc57209112"/>
      <w:bookmarkStart w:id="1092" w:name="_Toc58588455"/>
      <w:bookmarkStart w:id="1093" w:name="_Toc66114795"/>
      <w:bookmarkStart w:id="1094" w:name="_Toc67686306"/>
      <w:bookmarkStart w:id="1095" w:name="_Toc74994595"/>
      <w:bookmarkStart w:id="1096" w:name="_Toc85467849"/>
      <w:bookmarkStart w:id="1097" w:name="_Toc89182891"/>
      <w:bookmarkStart w:id="1098" w:name="_Toc90651193"/>
      <w:bookmarkStart w:id="1099" w:name="_Toc96933343"/>
      <w:bookmarkStart w:id="1100" w:name="_Toc98507210"/>
      <w:bookmarkStart w:id="1101" w:name="_Toc98507663"/>
      <w:bookmarkStart w:id="1102" w:name="_Toc106640666"/>
      <w:r>
        <w:t>5.2.2.8</w:t>
      </w:r>
      <w:r w:rsidRPr="00B3056F">
        <w:t>.2</w:t>
      </w:r>
      <w:r w:rsidRPr="00B3056F">
        <w:tab/>
      </w:r>
      <w:r>
        <w:t>Uns</w:t>
      </w:r>
      <w:r w:rsidRPr="00B3056F">
        <w:t>ubscription to notifications of data change</w:t>
      </w:r>
      <w:bookmarkEnd w:id="1091"/>
      <w:bookmarkEnd w:id="1092"/>
      <w:bookmarkEnd w:id="1093"/>
      <w:bookmarkEnd w:id="1094"/>
      <w:bookmarkEnd w:id="1095"/>
      <w:bookmarkEnd w:id="1096"/>
      <w:bookmarkEnd w:id="1097"/>
      <w:bookmarkEnd w:id="1098"/>
      <w:bookmarkEnd w:id="1099"/>
      <w:bookmarkEnd w:id="1100"/>
      <w:bookmarkEnd w:id="1101"/>
      <w:bookmarkEnd w:id="1102"/>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6in;height:2in" o:ole="">
            <v:imagedata r:id="rId64" o:title=""/>
          </v:shape>
          <o:OLEObject Type="Embed" ProgID="Visio.Drawing.11" ShapeID="_x0000_i1051" DrawAspect="Content" ObjectID="_1717253722" r:id="rId65"/>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103" w:name="_Toc66114796"/>
      <w:bookmarkStart w:id="1104" w:name="_Toc67686307"/>
      <w:bookmarkStart w:id="1105" w:name="_Toc74994596"/>
      <w:bookmarkStart w:id="1106" w:name="_Toc85467850"/>
      <w:bookmarkStart w:id="1107" w:name="_Toc89181509"/>
      <w:bookmarkStart w:id="1108" w:name="_Toc89182892"/>
      <w:bookmarkStart w:id="1109" w:name="_Toc90651194"/>
      <w:bookmarkStart w:id="1110" w:name="_Toc96933344"/>
      <w:bookmarkStart w:id="1111" w:name="_Toc98507211"/>
      <w:bookmarkStart w:id="1112" w:name="_Toc98507664"/>
      <w:bookmarkStart w:id="1113" w:name="_Toc106640667"/>
      <w:r w:rsidRPr="00616F0C">
        <w:t>5.</w:t>
      </w:r>
      <w:r>
        <w:t>3</w:t>
      </w:r>
      <w:r w:rsidRPr="00616F0C">
        <w:tab/>
        <w:t>Nudsf_</w:t>
      </w:r>
      <w:r>
        <w:t>Timer</w:t>
      </w:r>
      <w:r w:rsidRPr="00616F0C">
        <w:t xml:space="preserve"> Service</w:t>
      </w:r>
      <w:bookmarkEnd w:id="1103"/>
      <w:bookmarkEnd w:id="1104"/>
      <w:bookmarkEnd w:id="1105"/>
      <w:bookmarkEnd w:id="1106"/>
      <w:bookmarkEnd w:id="1107"/>
      <w:bookmarkEnd w:id="1108"/>
      <w:bookmarkEnd w:id="1109"/>
      <w:bookmarkEnd w:id="1110"/>
      <w:bookmarkEnd w:id="1111"/>
      <w:bookmarkEnd w:id="1112"/>
      <w:bookmarkEnd w:id="1113"/>
    </w:p>
    <w:p w14:paraId="6DD0F707" w14:textId="77777777" w:rsidR="00E134FC" w:rsidRPr="00616F0C" w:rsidRDefault="00E134FC" w:rsidP="00E134FC">
      <w:pPr>
        <w:pStyle w:val="Heading3"/>
      </w:pPr>
      <w:bookmarkStart w:id="1114" w:name="_Toc66114797"/>
      <w:bookmarkStart w:id="1115" w:name="_Toc67686308"/>
      <w:bookmarkStart w:id="1116" w:name="_Toc74994597"/>
      <w:bookmarkStart w:id="1117" w:name="_Toc85467851"/>
      <w:bookmarkStart w:id="1118" w:name="_Toc89181510"/>
      <w:bookmarkStart w:id="1119" w:name="_Toc89182893"/>
      <w:bookmarkStart w:id="1120" w:name="_Toc90651195"/>
      <w:bookmarkStart w:id="1121" w:name="_Toc96933345"/>
      <w:bookmarkStart w:id="1122" w:name="_Toc98507212"/>
      <w:bookmarkStart w:id="1123" w:name="_Toc98507665"/>
      <w:bookmarkStart w:id="1124" w:name="_Toc106640668"/>
      <w:r w:rsidRPr="00616F0C">
        <w:t>5.</w:t>
      </w:r>
      <w:r>
        <w:t>3</w:t>
      </w:r>
      <w:r w:rsidRPr="00616F0C">
        <w:t>.1</w:t>
      </w:r>
      <w:r w:rsidRPr="00616F0C">
        <w:tab/>
        <w:t>Service Description</w:t>
      </w:r>
      <w:bookmarkEnd w:id="1114"/>
      <w:bookmarkEnd w:id="1115"/>
      <w:bookmarkEnd w:id="1116"/>
      <w:bookmarkEnd w:id="1117"/>
      <w:bookmarkEnd w:id="1118"/>
      <w:bookmarkEnd w:id="1119"/>
      <w:bookmarkEnd w:id="1120"/>
      <w:bookmarkEnd w:id="1121"/>
      <w:bookmarkEnd w:id="1122"/>
      <w:bookmarkEnd w:id="1123"/>
      <w:bookmarkEnd w:id="1124"/>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125" w:name="_Toc66114798"/>
      <w:bookmarkStart w:id="1126" w:name="_Toc67686309"/>
      <w:bookmarkStart w:id="1127" w:name="_Toc74994598"/>
      <w:bookmarkStart w:id="1128" w:name="_Toc85467852"/>
      <w:bookmarkStart w:id="1129" w:name="_Toc89181511"/>
      <w:bookmarkStart w:id="1130" w:name="_Toc89182894"/>
      <w:bookmarkStart w:id="1131" w:name="_Toc90651196"/>
      <w:bookmarkStart w:id="1132" w:name="_Toc96933346"/>
      <w:bookmarkStart w:id="1133" w:name="_Toc98507213"/>
      <w:bookmarkStart w:id="1134" w:name="_Toc98507666"/>
      <w:bookmarkStart w:id="1135" w:name="_Toc106640669"/>
      <w:r w:rsidRPr="00616F0C">
        <w:t>5.</w:t>
      </w:r>
      <w:r>
        <w:t>3</w:t>
      </w:r>
      <w:r w:rsidRPr="00616F0C">
        <w:t>.2</w:t>
      </w:r>
      <w:r w:rsidRPr="00616F0C">
        <w:tab/>
        <w:t>Service Operations</w:t>
      </w:r>
      <w:bookmarkEnd w:id="1125"/>
      <w:bookmarkEnd w:id="1126"/>
      <w:bookmarkEnd w:id="1127"/>
      <w:bookmarkEnd w:id="1128"/>
      <w:bookmarkEnd w:id="1129"/>
      <w:bookmarkEnd w:id="1130"/>
      <w:bookmarkEnd w:id="1131"/>
      <w:bookmarkEnd w:id="1132"/>
      <w:bookmarkEnd w:id="1133"/>
      <w:bookmarkEnd w:id="1134"/>
      <w:bookmarkEnd w:id="1135"/>
    </w:p>
    <w:p w14:paraId="5DD0D071" w14:textId="77777777" w:rsidR="00E134FC" w:rsidRPr="00616F0C" w:rsidRDefault="00E134FC" w:rsidP="00E134FC">
      <w:pPr>
        <w:pStyle w:val="Heading4"/>
      </w:pPr>
      <w:bookmarkStart w:id="1136" w:name="_Toc66114799"/>
      <w:bookmarkStart w:id="1137" w:name="_Toc67686310"/>
      <w:bookmarkStart w:id="1138" w:name="_Toc74994599"/>
      <w:bookmarkStart w:id="1139" w:name="_Toc85467853"/>
      <w:bookmarkStart w:id="1140" w:name="_Toc89182895"/>
      <w:bookmarkStart w:id="1141" w:name="_Toc90651197"/>
      <w:bookmarkStart w:id="1142" w:name="_Toc96933347"/>
      <w:bookmarkStart w:id="1143" w:name="_Toc98507214"/>
      <w:bookmarkStart w:id="1144" w:name="_Toc98507667"/>
      <w:bookmarkStart w:id="1145" w:name="_Toc106640670"/>
      <w:r w:rsidRPr="00616F0C">
        <w:t>5.</w:t>
      </w:r>
      <w:r>
        <w:t>3</w:t>
      </w:r>
      <w:r w:rsidRPr="00616F0C">
        <w:t>.2.1</w:t>
      </w:r>
      <w:r w:rsidRPr="00616F0C">
        <w:tab/>
        <w:t>Introduction</w:t>
      </w:r>
      <w:bookmarkEnd w:id="1136"/>
      <w:bookmarkEnd w:id="1137"/>
      <w:bookmarkEnd w:id="1138"/>
      <w:bookmarkEnd w:id="1139"/>
      <w:bookmarkEnd w:id="1140"/>
      <w:bookmarkEnd w:id="1141"/>
      <w:bookmarkEnd w:id="1142"/>
      <w:bookmarkEnd w:id="1143"/>
      <w:bookmarkEnd w:id="1144"/>
      <w:bookmarkEnd w:id="1145"/>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146" w:name="_Toc66114800"/>
      <w:bookmarkStart w:id="1147" w:name="_Toc67686311"/>
      <w:bookmarkStart w:id="1148" w:name="_Toc74994600"/>
      <w:bookmarkStart w:id="1149" w:name="_Toc85467854"/>
      <w:bookmarkStart w:id="1150" w:name="_Toc89182896"/>
      <w:bookmarkStart w:id="1151" w:name="_Toc90651198"/>
      <w:bookmarkStart w:id="1152" w:name="_Toc96933348"/>
      <w:bookmarkStart w:id="1153" w:name="_Toc98507215"/>
      <w:bookmarkStart w:id="1154" w:name="_Toc98507668"/>
      <w:bookmarkStart w:id="1155" w:name="_Toc106640671"/>
      <w:r w:rsidRPr="00616F0C">
        <w:lastRenderedPageBreak/>
        <w:t>5.</w:t>
      </w:r>
      <w:r>
        <w:t>3</w:t>
      </w:r>
      <w:r w:rsidRPr="00616F0C">
        <w:t>.2.2</w:t>
      </w:r>
      <w:r w:rsidRPr="00616F0C">
        <w:tab/>
      </w:r>
      <w:r>
        <w:t>Start</w:t>
      </w:r>
      <w:bookmarkEnd w:id="1146"/>
      <w:bookmarkEnd w:id="1147"/>
      <w:bookmarkEnd w:id="1148"/>
      <w:bookmarkEnd w:id="1149"/>
      <w:bookmarkEnd w:id="1150"/>
      <w:bookmarkEnd w:id="1151"/>
      <w:bookmarkEnd w:id="1152"/>
      <w:bookmarkEnd w:id="1153"/>
      <w:bookmarkEnd w:id="1154"/>
      <w:bookmarkEnd w:id="1155"/>
    </w:p>
    <w:p w14:paraId="59A13F32" w14:textId="77777777" w:rsidR="00E134FC" w:rsidRPr="00616F0C" w:rsidRDefault="00E134FC" w:rsidP="00E134FC">
      <w:pPr>
        <w:pStyle w:val="Heading5"/>
      </w:pPr>
      <w:bookmarkStart w:id="1156" w:name="_Toc66114801"/>
      <w:bookmarkStart w:id="1157" w:name="_Toc67686312"/>
      <w:bookmarkStart w:id="1158" w:name="_Toc74994601"/>
      <w:bookmarkStart w:id="1159" w:name="_Toc85467855"/>
      <w:bookmarkStart w:id="1160" w:name="_Toc89182897"/>
      <w:bookmarkStart w:id="1161" w:name="_Toc90651199"/>
      <w:bookmarkStart w:id="1162" w:name="_Toc96933349"/>
      <w:bookmarkStart w:id="1163" w:name="_Toc98507216"/>
      <w:bookmarkStart w:id="1164" w:name="_Toc98507669"/>
      <w:bookmarkStart w:id="1165" w:name="_Toc106640672"/>
      <w:r w:rsidRPr="00616F0C">
        <w:t>5.</w:t>
      </w:r>
      <w:r>
        <w:t>3</w:t>
      </w:r>
      <w:r w:rsidRPr="00616F0C">
        <w:t>.2.2.1</w:t>
      </w:r>
      <w:r w:rsidRPr="00616F0C">
        <w:tab/>
        <w:t>General</w:t>
      </w:r>
      <w:bookmarkEnd w:id="1156"/>
      <w:bookmarkEnd w:id="1157"/>
      <w:bookmarkEnd w:id="1158"/>
      <w:bookmarkEnd w:id="1159"/>
      <w:bookmarkEnd w:id="1160"/>
      <w:bookmarkEnd w:id="1161"/>
      <w:bookmarkEnd w:id="1162"/>
      <w:bookmarkEnd w:id="1163"/>
      <w:bookmarkEnd w:id="1164"/>
      <w:bookmarkEnd w:id="116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166" w:name="_Toc66114802"/>
      <w:bookmarkStart w:id="1167" w:name="_Toc67686313"/>
      <w:bookmarkStart w:id="1168" w:name="_Toc74994602"/>
      <w:bookmarkStart w:id="1169" w:name="_Toc85467856"/>
      <w:bookmarkStart w:id="1170" w:name="_Toc89182898"/>
      <w:bookmarkStart w:id="1171" w:name="_Toc90651200"/>
      <w:bookmarkStart w:id="1172" w:name="_Toc96933350"/>
      <w:bookmarkStart w:id="1173" w:name="_Toc98507217"/>
      <w:bookmarkStart w:id="1174" w:name="_Toc98507670"/>
      <w:bookmarkStart w:id="1175" w:name="_Toc106640673"/>
      <w:r w:rsidRPr="00616F0C">
        <w:t>5.</w:t>
      </w:r>
      <w:r>
        <w:t>3</w:t>
      </w:r>
      <w:r w:rsidRPr="00616F0C">
        <w:t>.2.2.2</w:t>
      </w:r>
      <w:r w:rsidRPr="00616F0C">
        <w:tab/>
      </w:r>
      <w:r>
        <w:t>Timer Start</w:t>
      </w:r>
      <w:bookmarkEnd w:id="1166"/>
      <w:bookmarkEnd w:id="1167"/>
      <w:bookmarkEnd w:id="1168"/>
      <w:bookmarkEnd w:id="1169"/>
      <w:bookmarkEnd w:id="1170"/>
      <w:bookmarkEnd w:id="1171"/>
      <w:bookmarkEnd w:id="1172"/>
      <w:bookmarkEnd w:id="1173"/>
      <w:bookmarkEnd w:id="1174"/>
      <w:bookmarkEnd w:id="1175"/>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1pt" o:ole="">
            <v:imagedata r:id="rId66" o:title=""/>
          </v:shape>
          <o:OLEObject Type="Embed" ProgID="Visio.Drawing.11" ShapeID="_x0000_i1052" DrawAspect="Content" ObjectID="_1717253723" r:id="rId67"/>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176" w:name="_Toc66114803"/>
      <w:bookmarkStart w:id="1177" w:name="_Toc67686314"/>
      <w:bookmarkStart w:id="1178" w:name="_Toc74994603"/>
      <w:bookmarkStart w:id="1179" w:name="_Toc85467857"/>
      <w:bookmarkStart w:id="1180" w:name="_Toc89182899"/>
      <w:bookmarkStart w:id="1181" w:name="_Toc90651201"/>
      <w:bookmarkStart w:id="1182" w:name="_Toc96933351"/>
      <w:bookmarkStart w:id="1183" w:name="_Toc98507218"/>
      <w:bookmarkStart w:id="1184" w:name="_Toc98507671"/>
      <w:bookmarkStart w:id="1185" w:name="_Toc106640674"/>
      <w:r w:rsidRPr="00616F0C">
        <w:t>5.</w:t>
      </w:r>
      <w:r>
        <w:t>3</w:t>
      </w:r>
      <w:r w:rsidRPr="00616F0C">
        <w:t>.2.</w:t>
      </w:r>
      <w:r>
        <w:t>3</w:t>
      </w:r>
      <w:r w:rsidRPr="00616F0C">
        <w:tab/>
      </w:r>
      <w:r>
        <w:t>Update</w:t>
      </w:r>
      <w:bookmarkEnd w:id="1176"/>
      <w:bookmarkEnd w:id="1177"/>
      <w:bookmarkEnd w:id="1178"/>
      <w:bookmarkEnd w:id="1179"/>
      <w:bookmarkEnd w:id="1180"/>
      <w:bookmarkEnd w:id="1181"/>
      <w:bookmarkEnd w:id="1182"/>
      <w:bookmarkEnd w:id="1183"/>
      <w:bookmarkEnd w:id="1184"/>
      <w:bookmarkEnd w:id="1185"/>
    </w:p>
    <w:p w14:paraId="6F03C5E5" w14:textId="77777777" w:rsidR="00E134FC" w:rsidRPr="00616F0C" w:rsidRDefault="00E134FC" w:rsidP="00E134FC">
      <w:pPr>
        <w:pStyle w:val="Heading5"/>
      </w:pPr>
      <w:bookmarkStart w:id="1186" w:name="_Toc66114804"/>
      <w:bookmarkStart w:id="1187" w:name="_Toc67686315"/>
      <w:bookmarkStart w:id="1188" w:name="_Toc74994604"/>
      <w:bookmarkStart w:id="1189" w:name="_Toc85467858"/>
      <w:bookmarkStart w:id="1190" w:name="_Toc89182900"/>
      <w:bookmarkStart w:id="1191" w:name="_Toc90651202"/>
      <w:bookmarkStart w:id="1192" w:name="_Toc96933352"/>
      <w:bookmarkStart w:id="1193" w:name="_Toc98507219"/>
      <w:bookmarkStart w:id="1194" w:name="_Toc98507672"/>
      <w:bookmarkStart w:id="1195" w:name="_Toc106640675"/>
      <w:r w:rsidRPr="00616F0C">
        <w:t>5.</w:t>
      </w:r>
      <w:r>
        <w:t>3</w:t>
      </w:r>
      <w:r w:rsidRPr="00616F0C">
        <w:t>.2.</w:t>
      </w:r>
      <w:r>
        <w:t>3</w:t>
      </w:r>
      <w:r w:rsidRPr="00616F0C">
        <w:t>.1</w:t>
      </w:r>
      <w:r w:rsidRPr="00616F0C">
        <w:tab/>
        <w:t>General</w:t>
      </w:r>
      <w:bookmarkEnd w:id="1186"/>
      <w:bookmarkEnd w:id="1187"/>
      <w:bookmarkEnd w:id="1188"/>
      <w:bookmarkEnd w:id="1189"/>
      <w:bookmarkEnd w:id="1190"/>
      <w:bookmarkEnd w:id="1191"/>
      <w:bookmarkEnd w:id="1192"/>
      <w:bookmarkEnd w:id="1193"/>
      <w:bookmarkEnd w:id="1194"/>
      <w:bookmarkEnd w:id="1195"/>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196" w:name="_Toc66114805"/>
      <w:bookmarkStart w:id="1197" w:name="_Toc67686316"/>
      <w:bookmarkStart w:id="1198" w:name="_Toc74994605"/>
      <w:bookmarkStart w:id="1199" w:name="_Toc85467859"/>
      <w:bookmarkStart w:id="1200" w:name="_Toc89182901"/>
      <w:bookmarkStart w:id="1201" w:name="_Toc90651203"/>
      <w:bookmarkStart w:id="1202" w:name="_Toc96933353"/>
      <w:bookmarkStart w:id="1203" w:name="_Toc98507220"/>
      <w:bookmarkStart w:id="1204" w:name="_Toc98507673"/>
      <w:bookmarkStart w:id="1205" w:name="_Toc106640676"/>
      <w:r w:rsidRPr="00616F0C">
        <w:t>5.</w:t>
      </w:r>
      <w:r>
        <w:t>3</w:t>
      </w:r>
      <w:r w:rsidRPr="00616F0C">
        <w:t>.2.</w:t>
      </w:r>
      <w:r>
        <w:t>3</w:t>
      </w:r>
      <w:r w:rsidRPr="00616F0C">
        <w:t>.2</w:t>
      </w:r>
      <w:r w:rsidRPr="00616F0C">
        <w:tab/>
      </w:r>
      <w:r>
        <w:t>Timer Update</w:t>
      </w:r>
      <w:bookmarkEnd w:id="1196"/>
      <w:bookmarkEnd w:id="1197"/>
      <w:bookmarkEnd w:id="1198"/>
      <w:bookmarkEnd w:id="1199"/>
      <w:bookmarkEnd w:id="1200"/>
      <w:bookmarkEnd w:id="1201"/>
      <w:bookmarkEnd w:id="1202"/>
      <w:bookmarkEnd w:id="1203"/>
      <w:bookmarkEnd w:id="1204"/>
      <w:bookmarkEnd w:id="1205"/>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4.65pt" o:ole="">
            <v:imagedata r:id="rId68" o:title=""/>
          </v:shape>
          <o:OLEObject Type="Embed" ProgID="Visio.Drawing.11" ShapeID="_x0000_i1053" DrawAspect="Content" ObjectID="_1717253724" r:id="rId69"/>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206" w:name="_Toc66114806"/>
      <w:bookmarkStart w:id="1207" w:name="_Toc67686317"/>
      <w:bookmarkStart w:id="1208" w:name="_Toc74994606"/>
      <w:bookmarkStart w:id="1209" w:name="_Toc85467860"/>
      <w:bookmarkStart w:id="1210" w:name="_Toc89182902"/>
      <w:bookmarkStart w:id="1211" w:name="_Toc90651204"/>
      <w:bookmarkStart w:id="1212" w:name="_Toc96933354"/>
      <w:bookmarkStart w:id="1213" w:name="_Toc98507221"/>
      <w:bookmarkStart w:id="1214" w:name="_Toc98507674"/>
      <w:bookmarkStart w:id="1215" w:name="_Toc106640677"/>
      <w:r w:rsidRPr="00616F0C">
        <w:t>5.</w:t>
      </w:r>
      <w:r>
        <w:t>3</w:t>
      </w:r>
      <w:r w:rsidRPr="00616F0C">
        <w:t>.2.</w:t>
      </w:r>
      <w:r>
        <w:t>4</w:t>
      </w:r>
      <w:r w:rsidRPr="00616F0C">
        <w:tab/>
      </w:r>
      <w:r>
        <w:t>Stop</w:t>
      </w:r>
      <w:bookmarkEnd w:id="1206"/>
      <w:bookmarkEnd w:id="1207"/>
      <w:bookmarkEnd w:id="1208"/>
      <w:bookmarkEnd w:id="1209"/>
      <w:bookmarkEnd w:id="1210"/>
      <w:bookmarkEnd w:id="1211"/>
      <w:bookmarkEnd w:id="1212"/>
      <w:bookmarkEnd w:id="1213"/>
      <w:bookmarkEnd w:id="1214"/>
      <w:bookmarkEnd w:id="1215"/>
    </w:p>
    <w:p w14:paraId="309E5631" w14:textId="77777777" w:rsidR="00E134FC" w:rsidRPr="00616F0C" w:rsidRDefault="00E134FC" w:rsidP="00E134FC">
      <w:pPr>
        <w:pStyle w:val="Heading5"/>
      </w:pPr>
      <w:bookmarkStart w:id="1216" w:name="_Toc66114807"/>
      <w:bookmarkStart w:id="1217" w:name="_Toc67686318"/>
      <w:bookmarkStart w:id="1218" w:name="_Toc74994607"/>
      <w:bookmarkStart w:id="1219" w:name="_Toc85467861"/>
      <w:bookmarkStart w:id="1220" w:name="_Toc89182903"/>
      <w:bookmarkStart w:id="1221" w:name="_Toc90651205"/>
      <w:bookmarkStart w:id="1222" w:name="_Toc96933355"/>
      <w:bookmarkStart w:id="1223" w:name="_Toc98507222"/>
      <w:bookmarkStart w:id="1224" w:name="_Toc98507675"/>
      <w:bookmarkStart w:id="1225" w:name="_Toc106640678"/>
      <w:r w:rsidRPr="00616F0C">
        <w:t>5.</w:t>
      </w:r>
      <w:r>
        <w:t>3</w:t>
      </w:r>
      <w:r w:rsidRPr="00616F0C">
        <w:t>.2.</w:t>
      </w:r>
      <w:r>
        <w:t>4</w:t>
      </w:r>
      <w:r w:rsidRPr="00616F0C">
        <w:t>.1</w:t>
      </w:r>
      <w:r w:rsidRPr="00616F0C">
        <w:tab/>
        <w:t>General</w:t>
      </w:r>
      <w:bookmarkEnd w:id="1216"/>
      <w:bookmarkEnd w:id="1217"/>
      <w:bookmarkEnd w:id="1218"/>
      <w:bookmarkEnd w:id="1219"/>
      <w:bookmarkEnd w:id="1220"/>
      <w:bookmarkEnd w:id="1221"/>
      <w:bookmarkEnd w:id="1222"/>
      <w:bookmarkEnd w:id="1223"/>
      <w:bookmarkEnd w:id="1224"/>
      <w:bookmarkEnd w:id="1225"/>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226" w:name="_Toc66114808"/>
      <w:bookmarkStart w:id="1227" w:name="_Toc67686319"/>
      <w:bookmarkStart w:id="1228" w:name="_Toc74994608"/>
      <w:bookmarkStart w:id="1229" w:name="_Toc85467862"/>
      <w:bookmarkStart w:id="1230" w:name="_Toc89182904"/>
      <w:bookmarkStart w:id="1231" w:name="_Toc90651206"/>
      <w:bookmarkStart w:id="1232" w:name="_Toc96933356"/>
      <w:bookmarkStart w:id="1233" w:name="_Toc98507223"/>
      <w:bookmarkStart w:id="1234" w:name="_Toc98507676"/>
      <w:bookmarkStart w:id="1235" w:name="_Toc106640679"/>
      <w:r w:rsidRPr="00616F0C">
        <w:t>5.</w:t>
      </w:r>
      <w:r>
        <w:t>3</w:t>
      </w:r>
      <w:r w:rsidRPr="00616F0C">
        <w:t>.2.</w:t>
      </w:r>
      <w:r>
        <w:t>4</w:t>
      </w:r>
      <w:r w:rsidRPr="00616F0C">
        <w:t>.2</w:t>
      </w:r>
      <w:r w:rsidRPr="00616F0C">
        <w:tab/>
      </w:r>
      <w:r>
        <w:t>Single Timer Stop</w:t>
      </w:r>
      <w:bookmarkEnd w:id="1226"/>
      <w:bookmarkEnd w:id="1227"/>
      <w:bookmarkEnd w:id="1228"/>
      <w:bookmarkEnd w:id="1229"/>
      <w:bookmarkEnd w:id="1230"/>
      <w:bookmarkEnd w:id="1231"/>
      <w:bookmarkEnd w:id="1232"/>
      <w:bookmarkEnd w:id="1233"/>
      <w:bookmarkEnd w:id="1234"/>
      <w:bookmarkEnd w:id="1235"/>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4.65pt" o:ole="">
            <v:imagedata r:id="rId70" o:title=""/>
          </v:shape>
          <o:OLEObject Type="Embed" ProgID="Visio.Drawing.11" ShapeID="_x0000_i1054" DrawAspect="Content" ObjectID="_1717253725" r:id="rId71"/>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236" w:name="_Toc66114809"/>
      <w:bookmarkStart w:id="1237" w:name="_Toc67686320"/>
      <w:bookmarkStart w:id="1238" w:name="_Toc74994609"/>
      <w:bookmarkStart w:id="1239" w:name="_Toc85467863"/>
      <w:bookmarkStart w:id="1240" w:name="_Toc89182905"/>
      <w:bookmarkStart w:id="1241" w:name="_Toc90651207"/>
      <w:bookmarkStart w:id="1242" w:name="_Toc96933357"/>
      <w:bookmarkStart w:id="1243" w:name="_Toc98507224"/>
      <w:bookmarkStart w:id="1244" w:name="_Toc98507677"/>
      <w:bookmarkStart w:id="1245" w:name="_Toc106640680"/>
      <w:r w:rsidRPr="00616F0C">
        <w:t>5.</w:t>
      </w:r>
      <w:r>
        <w:t>3</w:t>
      </w:r>
      <w:r w:rsidRPr="00616F0C">
        <w:t>.2.</w:t>
      </w:r>
      <w:r>
        <w:t>4</w:t>
      </w:r>
      <w:r w:rsidRPr="00616F0C">
        <w:t>.</w:t>
      </w:r>
      <w:r>
        <w:t>3</w:t>
      </w:r>
      <w:r w:rsidRPr="00616F0C">
        <w:tab/>
      </w:r>
      <w:r>
        <w:t>Multiple Timer Stop</w:t>
      </w:r>
      <w:bookmarkEnd w:id="1236"/>
      <w:bookmarkEnd w:id="1237"/>
      <w:bookmarkEnd w:id="1238"/>
      <w:bookmarkEnd w:id="1239"/>
      <w:bookmarkEnd w:id="1240"/>
      <w:bookmarkEnd w:id="1241"/>
      <w:bookmarkEnd w:id="1242"/>
      <w:bookmarkEnd w:id="1243"/>
      <w:bookmarkEnd w:id="1244"/>
      <w:bookmarkEnd w:id="1245"/>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4.65pt" o:ole="">
            <v:imagedata r:id="rId72" o:title=""/>
          </v:shape>
          <o:OLEObject Type="Embed" ProgID="Visio.Drawing.11" ShapeID="_x0000_i1055" DrawAspect="Content" ObjectID="_1717253726" r:id="rId73"/>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246" w:name="_Toc66114810"/>
      <w:bookmarkStart w:id="1247" w:name="_Toc67686321"/>
      <w:bookmarkStart w:id="1248" w:name="_Toc74994610"/>
      <w:bookmarkStart w:id="1249" w:name="_Toc85467864"/>
      <w:bookmarkStart w:id="1250" w:name="_Toc89182906"/>
      <w:bookmarkStart w:id="1251" w:name="_Toc90651208"/>
      <w:bookmarkStart w:id="1252" w:name="_Toc96933358"/>
      <w:bookmarkStart w:id="1253" w:name="_Toc98507225"/>
      <w:bookmarkStart w:id="1254" w:name="_Toc98507678"/>
      <w:bookmarkStart w:id="1255" w:name="_Toc106640681"/>
      <w:r w:rsidRPr="00616F0C">
        <w:t>5.</w:t>
      </w:r>
      <w:r>
        <w:t>3</w:t>
      </w:r>
      <w:r w:rsidRPr="00616F0C">
        <w:t>.2.</w:t>
      </w:r>
      <w:r>
        <w:t>5</w:t>
      </w:r>
      <w:r w:rsidRPr="00616F0C">
        <w:tab/>
      </w:r>
      <w:r>
        <w:t>Search</w:t>
      </w:r>
      <w:bookmarkEnd w:id="1246"/>
      <w:bookmarkEnd w:id="1247"/>
      <w:bookmarkEnd w:id="1248"/>
      <w:bookmarkEnd w:id="1249"/>
      <w:bookmarkEnd w:id="1250"/>
      <w:bookmarkEnd w:id="1251"/>
      <w:bookmarkEnd w:id="1252"/>
      <w:bookmarkEnd w:id="1253"/>
      <w:bookmarkEnd w:id="1254"/>
      <w:bookmarkEnd w:id="1255"/>
    </w:p>
    <w:p w14:paraId="105B45CF" w14:textId="77777777" w:rsidR="00E134FC" w:rsidRPr="00616F0C" w:rsidRDefault="00E134FC" w:rsidP="00E134FC">
      <w:pPr>
        <w:pStyle w:val="Heading5"/>
      </w:pPr>
      <w:bookmarkStart w:id="1256" w:name="_Toc66114811"/>
      <w:bookmarkStart w:id="1257" w:name="_Toc67686322"/>
      <w:bookmarkStart w:id="1258" w:name="_Toc74994611"/>
      <w:bookmarkStart w:id="1259" w:name="_Toc85467865"/>
      <w:bookmarkStart w:id="1260" w:name="_Toc89182907"/>
      <w:bookmarkStart w:id="1261" w:name="_Toc90651209"/>
      <w:bookmarkStart w:id="1262" w:name="_Toc96933359"/>
      <w:bookmarkStart w:id="1263" w:name="_Toc98507226"/>
      <w:bookmarkStart w:id="1264" w:name="_Toc98507679"/>
      <w:bookmarkStart w:id="1265" w:name="_Toc106640682"/>
      <w:r w:rsidRPr="00616F0C">
        <w:t>5.</w:t>
      </w:r>
      <w:r>
        <w:t>3</w:t>
      </w:r>
      <w:r w:rsidRPr="00616F0C">
        <w:t>.2.</w:t>
      </w:r>
      <w:r>
        <w:t>5</w:t>
      </w:r>
      <w:r w:rsidRPr="00616F0C">
        <w:t>.1</w:t>
      </w:r>
      <w:r w:rsidRPr="00616F0C">
        <w:tab/>
        <w:t>General</w:t>
      </w:r>
      <w:bookmarkEnd w:id="1256"/>
      <w:bookmarkEnd w:id="1257"/>
      <w:bookmarkEnd w:id="1258"/>
      <w:bookmarkEnd w:id="1259"/>
      <w:bookmarkEnd w:id="1260"/>
      <w:bookmarkEnd w:id="1261"/>
      <w:bookmarkEnd w:id="1262"/>
      <w:bookmarkEnd w:id="1263"/>
      <w:bookmarkEnd w:id="1264"/>
      <w:bookmarkEnd w:id="126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266" w:name="_Toc66114812"/>
      <w:bookmarkStart w:id="1267" w:name="_Toc67686323"/>
      <w:bookmarkStart w:id="1268" w:name="_Toc74994612"/>
      <w:bookmarkStart w:id="1269" w:name="_Toc85467866"/>
      <w:bookmarkStart w:id="1270" w:name="_Toc89182908"/>
      <w:bookmarkStart w:id="1271" w:name="_Toc90651210"/>
      <w:bookmarkStart w:id="1272" w:name="_Toc96933360"/>
      <w:bookmarkStart w:id="1273" w:name="_Toc98507227"/>
      <w:bookmarkStart w:id="1274" w:name="_Toc98507680"/>
      <w:bookmarkStart w:id="1275" w:name="_Toc106640683"/>
      <w:r w:rsidRPr="00616F0C">
        <w:t>5.</w:t>
      </w:r>
      <w:r>
        <w:t>3</w:t>
      </w:r>
      <w:r w:rsidRPr="00616F0C">
        <w:t>.2.</w:t>
      </w:r>
      <w:r>
        <w:t>5</w:t>
      </w:r>
      <w:r w:rsidRPr="00616F0C">
        <w:t>.2</w:t>
      </w:r>
      <w:r w:rsidRPr="00616F0C">
        <w:tab/>
      </w:r>
      <w:r>
        <w:t>Expired Timer Search</w:t>
      </w:r>
      <w:bookmarkEnd w:id="1266"/>
      <w:bookmarkEnd w:id="1267"/>
      <w:bookmarkEnd w:id="1268"/>
      <w:bookmarkEnd w:id="1269"/>
      <w:bookmarkEnd w:id="1270"/>
      <w:bookmarkEnd w:id="1271"/>
      <w:bookmarkEnd w:id="1272"/>
      <w:bookmarkEnd w:id="1273"/>
      <w:bookmarkEnd w:id="1274"/>
      <w:bookmarkEnd w:id="1275"/>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4.65pt" o:ole="">
            <v:imagedata r:id="rId74" o:title=""/>
          </v:shape>
          <o:OLEObject Type="Embed" ProgID="Visio.Drawing.11" ShapeID="_x0000_i1056" DrawAspect="Content" ObjectID="_1717253727" r:id="rId7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276" w:name="_Toc66114813"/>
      <w:bookmarkStart w:id="1277" w:name="_Toc67686324"/>
      <w:bookmarkStart w:id="1278" w:name="_Toc74994613"/>
      <w:bookmarkStart w:id="1279" w:name="_Toc85467867"/>
      <w:bookmarkStart w:id="1280" w:name="_Toc89182909"/>
      <w:bookmarkStart w:id="1281" w:name="_Toc90651211"/>
      <w:bookmarkStart w:id="1282" w:name="_Toc96933361"/>
      <w:bookmarkStart w:id="1283" w:name="_Toc98507228"/>
      <w:bookmarkStart w:id="1284" w:name="_Toc98507681"/>
      <w:bookmarkStart w:id="1285" w:name="_Toc106640684"/>
      <w:r w:rsidRPr="00616F0C">
        <w:lastRenderedPageBreak/>
        <w:t>5.</w:t>
      </w:r>
      <w:r>
        <w:t>3</w:t>
      </w:r>
      <w:r w:rsidRPr="00616F0C">
        <w:t>.2.</w:t>
      </w:r>
      <w:r>
        <w:t>5</w:t>
      </w:r>
      <w:r w:rsidRPr="00616F0C">
        <w:t>.</w:t>
      </w:r>
      <w:r>
        <w:t>3</w:t>
      </w:r>
      <w:r w:rsidRPr="00616F0C">
        <w:tab/>
      </w:r>
      <w:r>
        <w:t>Tagged Timer Search</w:t>
      </w:r>
      <w:bookmarkEnd w:id="1276"/>
      <w:bookmarkEnd w:id="1277"/>
      <w:bookmarkEnd w:id="1278"/>
      <w:bookmarkEnd w:id="1279"/>
      <w:bookmarkEnd w:id="1280"/>
      <w:bookmarkEnd w:id="1281"/>
      <w:bookmarkEnd w:id="1282"/>
      <w:bookmarkEnd w:id="1283"/>
      <w:bookmarkEnd w:id="1284"/>
      <w:bookmarkEnd w:id="1285"/>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4.65pt" o:ole="">
            <v:imagedata r:id="rId76" o:title=""/>
          </v:shape>
          <o:OLEObject Type="Embed" ProgID="Visio.Drawing.11" ShapeID="_x0000_i1057" DrawAspect="Content" ObjectID="_1717253728" r:id="rId7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286" w:name="_Toc66114814"/>
      <w:bookmarkStart w:id="1287" w:name="_Toc67686325"/>
      <w:bookmarkStart w:id="1288" w:name="_Toc74994614"/>
      <w:bookmarkStart w:id="1289" w:name="_Toc85467868"/>
      <w:bookmarkStart w:id="1290" w:name="_Toc89182910"/>
      <w:bookmarkStart w:id="1291" w:name="_Toc90651212"/>
      <w:bookmarkStart w:id="1292" w:name="_Toc96933362"/>
      <w:bookmarkStart w:id="1293" w:name="_Toc98507229"/>
      <w:bookmarkStart w:id="1294" w:name="_Toc98507682"/>
      <w:bookmarkStart w:id="1295" w:name="_Toc106640685"/>
      <w:r w:rsidRPr="00616F0C">
        <w:t>5.</w:t>
      </w:r>
      <w:r>
        <w:t>3</w:t>
      </w:r>
      <w:r w:rsidRPr="00616F0C">
        <w:t>.2.6</w:t>
      </w:r>
      <w:r w:rsidRPr="00616F0C">
        <w:tab/>
        <w:t>Notify</w:t>
      </w:r>
      <w:bookmarkEnd w:id="1286"/>
      <w:bookmarkEnd w:id="1287"/>
      <w:bookmarkEnd w:id="1288"/>
      <w:bookmarkEnd w:id="1289"/>
      <w:bookmarkEnd w:id="1290"/>
      <w:bookmarkEnd w:id="1291"/>
      <w:bookmarkEnd w:id="1292"/>
      <w:bookmarkEnd w:id="1293"/>
      <w:bookmarkEnd w:id="1294"/>
      <w:bookmarkEnd w:id="1295"/>
    </w:p>
    <w:p w14:paraId="00D8E89A" w14:textId="77777777" w:rsidR="00E134FC" w:rsidRPr="00616F0C" w:rsidRDefault="00E134FC" w:rsidP="00E134FC">
      <w:pPr>
        <w:pStyle w:val="Heading5"/>
      </w:pPr>
      <w:bookmarkStart w:id="1296" w:name="_Toc66114815"/>
      <w:bookmarkStart w:id="1297" w:name="_Toc67686326"/>
      <w:bookmarkStart w:id="1298" w:name="_Toc74994615"/>
      <w:bookmarkStart w:id="1299" w:name="_Toc85467869"/>
      <w:bookmarkStart w:id="1300" w:name="_Toc89182911"/>
      <w:bookmarkStart w:id="1301" w:name="_Toc90651213"/>
      <w:bookmarkStart w:id="1302" w:name="_Toc96933363"/>
      <w:bookmarkStart w:id="1303" w:name="_Toc98507230"/>
      <w:bookmarkStart w:id="1304" w:name="_Toc98507683"/>
      <w:bookmarkStart w:id="1305" w:name="_Toc106640686"/>
      <w:r w:rsidRPr="00616F0C">
        <w:t>5.</w:t>
      </w:r>
      <w:r>
        <w:t>3</w:t>
      </w:r>
      <w:r w:rsidRPr="00616F0C">
        <w:t>.2.6.1</w:t>
      </w:r>
      <w:r w:rsidRPr="00616F0C">
        <w:tab/>
        <w:t>General</w:t>
      </w:r>
      <w:bookmarkEnd w:id="1296"/>
      <w:bookmarkEnd w:id="1297"/>
      <w:bookmarkEnd w:id="1298"/>
      <w:bookmarkEnd w:id="1299"/>
      <w:bookmarkEnd w:id="1300"/>
      <w:bookmarkEnd w:id="1301"/>
      <w:bookmarkEnd w:id="1302"/>
      <w:bookmarkEnd w:id="1303"/>
      <w:bookmarkEnd w:id="1304"/>
      <w:bookmarkEnd w:id="1305"/>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306" w:name="_Toc66114816"/>
      <w:bookmarkStart w:id="1307" w:name="_Toc67686327"/>
      <w:bookmarkStart w:id="1308" w:name="_Toc74994616"/>
      <w:bookmarkStart w:id="1309" w:name="_Toc85467870"/>
      <w:bookmarkStart w:id="1310" w:name="_Toc89182912"/>
      <w:bookmarkStart w:id="1311" w:name="_Toc90651214"/>
      <w:bookmarkStart w:id="1312" w:name="_Toc96933364"/>
      <w:bookmarkStart w:id="1313" w:name="_Toc98507231"/>
      <w:bookmarkStart w:id="1314" w:name="_Toc98507684"/>
      <w:bookmarkStart w:id="1315" w:name="_Toc106640687"/>
      <w:r w:rsidRPr="00616F0C">
        <w:t>5.</w:t>
      </w:r>
      <w:r>
        <w:t>3</w:t>
      </w:r>
      <w:r w:rsidRPr="00616F0C">
        <w:t>.2.6.2</w:t>
      </w:r>
      <w:r w:rsidRPr="00616F0C">
        <w:tab/>
      </w:r>
      <w:r>
        <w:t>Timer</w:t>
      </w:r>
      <w:r w:rsidRPr="00616F0C">
        <w:t xml:space="preserve"> Expiry Notify</w:t>
      </w:r>
      <w:bookmarkEnd w:id="1306"/>
      <w:bookmarkEnd w:id="1307"/>
      <w:bookmarkEnd w:id="1308"/>
      <w:bookmarkEnd w:id="1309"/>
      <w:bookmarkEnd w:id="1310"/>
      <w:bookmarkEnd w:id="1311"/>
      <w:bookmarkEnd w:id="1312"/>
      <w:bookmarkEnd w:id="1313"/>
      <w:bookmarkEnd w:id="1314"/>
      <w:bookmarkEnd w:id="1315"/>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6in;height:93.05pt" o:ole="">
            <v:imagedata r:id="rId78" o:title=""/>
          </v:shape>
          <o:OLEObject Type="Embed" ProgID="Visio.Drawing.15" ShapeID="_x0000_i1058" DrawAspect="Content" ObjectID="_1717253729" r:id="rId7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316" w:name="_Toc22187543"/>
      <w:bookmarkStart w:id="1317" w:name="_Toc22630765"/>
      <w:bookmarkStart w:id="1318" w:name="_Toc34227033"/>
      <w:bookmarkStart w:id="1319" w:name="_Toc34749748"/>
      <w:bookmarkStart w:id="1320" w:name="_Toc34750308"/>
      <w:bookmarkStart w:id="1321" w:name="_Toc34750498"/>
      <w:bookmarkStart w:id="1322" w:name="_Toc35940904"/>
      <w:bookmarkStart w:id="1323" w:name="_Toc35937337"/>
      <w:bookmarkStart w:id="1324" w:name="_Toc36463731"/>
      <w:bookmarkStart w:id="1325" w:name="_Toc43131662"/>
      <w:bookmarkStart w:id="1326" w:name="_Toc45032497"/>
      <w:bookmarkStart w:id="1327" w:name="_Toc49782191"/>
      <w:bookmarkStart w:id="1328" w:name="_Toc51873627"/>
      <w:bookmarkStart w:id="1329" w:name="_Toc57209113"/>
      <w:bookmarkStart w:id="1330" w:name="_Toc58588456"/>
      <w:bookmarkStart w:id="1331" w:name="_Toc66114817"/>
      <w:bookmarkStart w:id="1332" w:name="_Toc67686328"/>
      <w:bookmarkStart w:id="1333" w:name="_Toc74994617"/>
      <w:bookmarkStart w:id="1334" w:name="_Toc85467871"/>
      <w:bookmarkStart w:id="1335" w:name="_Toc89181512"/>
      <w:bookmarkStart w:id="1336" w:name="_Toc89182913"/>
      <w:bookmarkStart w:id="1337" w:name="_Toc90651215"/>
      <w:bookmarkStart w:id="1338" w:name="_Toc96933365"/>
      <w:bookmarkStart w:id="1339" w:name="_Toc98507232"/>
      <w:bookmarkStart w:id="1340" w:name="_Toc98507685"/>
      <w:bookmarkStart w:id="1341" w:name="_Toc106640688"/>
      <w:r w:rsidRPr="00616F0C">
        <w:lastRenderedPageBreak/>
        <w:t>6</w:t>
      </w:r>
      <w:r w:rsidRPr="00616F0C">
        <w:tab/>
        <w:t>API Definitions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95605A5" w14:textId="77777777" w:rsidR="00E134FC" w:rsidRPr="00616F0C" w:rsidRDefault="00E134FC" w:rsidP="00E134FC">
      <w:pPr>
        <w:pStyle w:val="Heading2"/>
      </w:pPr>
      <w:bookmarkStart w:id="1342" w:name="_Toc22187544"/>
      <w:bookmarkStart w:id="1343" w:name="_Toc22630766"/>
      <w:bookmarkStart w:id="1344" w:name="_Toc34227034"/>
      <w:bookmarkStart w:id="1345" w:name="_Toc34749749"/>
      <w:bookmarkStart w:id="1346" w:name="_Toc34750309"/>
      <w:bookmarkStart w:id="1347" w:name="_Toc34750499"/>
      <w:bookmarkStart w:id="1348" w:name="_Toc35940905"/>
      <w:bookmarkStart w:id="1349" w:name="_Toc35937338"/>
      <w:bookmarkStart w:id="1350" w:name="_Toc36463732"/>
      <w:bookmarkStart w:id="1351" w:name="_Toc43131663"/>
      <w:bookmarkStart w:id="1352" w:name="_Toc45032498"/>
      <w:bookmarkStart w:id="1353" w:name="_Toc49782192"/>
      <w:bookmarkStart w:id="1354" w:name="_Toc51873628"/>
      <w:bookmarkStart w:id="1355" w:name="_Toc57209114"/>
      <w:bookmarkStart w:id="1356" w:name="_Toc58588457"/>
      <w:bookmarkStart w:id="1357" w:name="_Toc66114818"/>
      <w:bookmarkStart w:id="1358" w:name="_Toc67686329"/>
      <w:bookmarkStart w:id="1359" w:name="_Toc74994618"/>
      <w:bookmarkStart w:id="1360" w:name="_Toc85467872"/>
      <w:bookmarkStart w:id="1361" w:name="_Toc89181513"/>
      <w:bookmarkStart w:id="1362" w:name="_Toc89182914"/>
      <w:bookmarkStart w:id="1363" w:name="_Toc90651216"/>
      <w:bookmarkStart w:id="1364" w:name="_Toc96933366"/>
      <w:bookmarkStart w:id="1365" w:name="_Toc98507233"/>
      <w:bookmarkStart w:id="1366" w:name="_Toc98507686"/>
      <w:bookmarkStart w:id="1367" w:name="_Toc106640689"/>
      <w:r w:rsidRPr="00616F0C">
        <w:t>6.1</w:t>
      </w:r>
      <w:r w:rsidRPr="00616F0C">
        <w:tab/>
        <w:t>Nudsf_DataRepository Service API</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42368FA" w14:textId="77777777" w:rsidR="00E134FC" w:rsidRPr="00616F0C" w:rsidRDefault="00E134FC" w:rsidP="00E134FC">
      <w:pPr>
        <w:pStyle w:val="Heading3"/>
      </w:pPr>
      <w:bookmarkStart w:id="1368" w:name="_Toc22187545"/>
      <w:bookmarkStart w:id="1369" w:name="_Toc22630767"/>
      <w:bookmarkStart w:id="1370" w:name="_Toc34227035"/>
      <w:bookmarkStart w:id="1371" w:name="_Toc34749750"/>
      <w:bookmarkStart w:id="1372" w:name="_Toc34750310"/>
      <w:bookmarkStart w:id="1373" w:name="_Toc34750500"/>
      <w:bookmarkStart w:id="1374" w:name="_Toc35940906"/>
      <w:bookmarkStart w:id="1375" w:name="_Toc35937339"/>
      <w:bookmarkStart w:id="1376" w:name="_Toc36463733"/>
      <w:bookmarkStart w:id="1377" w:name="_Toc43131664"/>
      <w:bookmarkStart w:id="1378" w:name="_Toc45032499"/>
      <w:bookmarkStart w:id="1379" w:name="_Toc49782193"/>
      <w:bookmarkStart w:id="1380" w:name="_Toc51873629"/>
      <w:bookmarkStart w:id="1381" w:name="_Toc57209115"/>
      <w:bookmarkStart w:id="1382" w:name="_Toc58588458"/>
      <w:bookmarkStart w:id="1383" w:name="_Toc66114819"/>
      <w:bookmarkStart w:id="1384" w:name="_Toc67686330"/>
      <w:bookmarkStart w:id="1385" w:name="_Toc74994619"/>
      <w:bookmarkStart w:id="1386" w:name="_Toc85467873"/>
      <w:bookmarkStart w:id="1387" w:name="_Toc89181514"/>
      <w:bookmarkStart w:id="1388" w:name="_Toc89182915"/>
      <w:bookmarkStart w:id="1389" w:name="_Toc90651217"/>
      <w:bookmarkStart w:id="1390" w:name="_Toc96933367"/>
      <w:bookmarkStart w:id="1391" w:name="_Toc98507234"/>
      <w:bookmarkStart w:id="1392" w:name="_Toc98507687"/>
      <w:bookmarkStart w:id="1393" w:name="_Toc106640690"/>
      <w:r w:rsidRPr="00616F0C">
        <w:t>6.1.1</w:t>
      </w:r>
      <w:r w:rsidRPr="00616F0C">
        <w:tab/>
        <w:t>Introduction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394" w:name="_Toc22187546"/>
      <w:bookmarkStart w:id="1395" w:name="_Toc22630768"/>
      <w:bookmarkStart w:id="1396" w:name="_Toc34227036"/>
      <w:bookmarkStart w:id="1397" w:name="_Toc34749751"/>
      <w:bookmarkStart w:id="1398" w:name="_Toc34750311"/>
      <w:bookmarkStart w:id="1399" w:name="_Toc34750501"/>
      <w:bookmarkStart w:id="1400" w:name="_Toc35940907"/>
      <w:bookmarkStart w:id="1401" w:name="_Toc35937340"/>
      <w:bookmarkStart w:id="1402" w:name="_Toc36463734"/>
      <w:bookmarkStart w:id="1403" w:name="_Toc43131665"/>
      <w:bookmarkStart w:id="1404" w:name="_Toc45032500"/>
      <w:bookmarkStart w:id="1405" w:name="_Toc49782194"/>
      <w:bookmarkStart w:id="1406" w:name="_Toc51873630"/>
      <w:bookmarkStart w:id="1407" w:name="_Toc57209116"/>
      <w:bookmarkStart w:id="1408" w:name="_Toc58588459"/>
      <w:bookmarkStart w:id="1409" w:name="_Toc66114820"/>
      <w:bookmarkStart w:id="1410" w:name="_Toc67686331"/>
      <w:bookmarkStart w:id="1411" w:name="_Toc74994620"/>
      <w:bookmarkStart w:id="1412" w:name="_Toc85467874"/>
      <w:bookmarkStart w:id="1413" w:name="_Toc89181515"/>
      <w:bookmarkStart w:id="1414" w:name="_Toc89182916"/>
      <w:bookmarkStart w:id="1415" w:name="_Toc90651218"/>
      <w:bookmarkStart w:id="1416" w:name="_Toc96933368"/>
      <w:bookmarkStart w:id="1417" w:name="_Toc98507235"/>
      <w:bookmarkStart w:id="1418" w:name="_Toc98507688"/>
      <w:bookmarkStart w:id="1419" w:name="_Toc106640691"/>
      <w:r w:rsidRPr="00616F0C">
        <w:t>6.1.2</w:t>
      </w:r>
      <w:r w:rsidRPr="00616F0C">
        <w:tab/>
        <w:t>Usage of HTTP</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1543F97" w14:textId="77777777" w:rsidR="00E134FC" w:rsidRPr="00616F0C" w:rsidRDefault="00E134FC" w:rsidP="00E134FC">
      <w:pPr>
        <w:pStyle w:val="Heading4"/>
      </w:pPr>
      <w:bookmarkStart w:id="1420" w:name="_Toc22187547"/>
      <w:bookmarkStart w:id="1421" w:name="_Toc22630769"/>
      <w:bookmarkStart w:id="1422" w:name="_Toc34227037"/>
      <w:bookmarkStart w:id="1423" w:name="_Toc34749752"/>
      <w:bookmarkStart w:id="1424" w:name="_Toc34750312"/>
      <w:bookmarkStart w:id="1425" w:name="_Toc34750502"/>
      <w:bookmarkStart w:id="1426" w:name="_Toc35940908"/>
      <w:bookmarkStart w:id="1427" w:name="_Toc35937341"/>
      <w:bookmarkStart w:id="1428" w:name="_Toc36463735"/>
      <w:bookmarkStart w:id="1429" w:name="_Toc43131666"/>
      <w:bookmarkStart w:id="1430" w:name="_Toc45032501"/>
      <w:bookmarkStart w:id="1431" w:name="_Toc49782195"/>
      <w:bookmarkStart w:id="1432" w:name="_Toc51873631"/>
      <w:bookmarkStart w:id="1433" w:name="_Toc57209117"/>
      <w:bookmarkStart w:id="1434" w:name="_Toc58588460"/>
      <w:bookmarkStart w:id="1435" w:name="_Toc66114821"/>
      <w:bookmarkStart w:id="1436" w:name="_Toc67686332"/>
      <w:bookmarkStart w:id="1437" w:name="_Toc74994621"/>
      <w:bookmarkStart w:id="1438" w:name="_Toc85467875"/>
      <w:bookmarkStart w:id="1439" w:name="_Toc89182917"/>
      <w:bookmarkStart w:id="1440" w:name="_Toc90651219"/>
      <w:bookmarkStart w:id="1441" w:name="_Toc96933369"/>
      <w:bookmarkStart w:id="1442" w:name="_Toc98507236"/>
      <w:bookmarkStart w:id="1443" w:name="_Toc98507689"/>
      <w:bookmarkStart w:id="1444" w:name="_Toc106640692"/>
      <w:r w:rsidRPr="00616F0C">
        <w:t>6.1.2.1</w:t>
      </w:r>
      <w:r w:rsidRPr="00616F0C">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445" w:name="_Toc22187548"/>
      <w:bookmarkStart w:id="1446" w:name="_Toc22630770"/>
      <w:bookmarkStart w:id="1447" w:name="_Toc34227038"/>
      <w:bookmarkStart w:id="1448" w:name="_Toc34749753"/>
      <w:bookmarkStart w:id="1449" w:name="_Toc34750313"/>
      <w:bookmarkStart w:id="1450" w:name="_Toc34750503"/>
      <w:bookmarkStart w:id="1451" w:name="_Toc35940909"/>
      <w:bookmarkStart w:id="1452" w:name="_Toc35937342"/>
      <w:bookmarkStart w:id="1453" w:name="_Toc36463736"/>
      <w:bookmarkStart w:id="1454" w:name="_Toc43131667"/>
      <w:bookmarkStart w:id="1455" w:name="_Toc45032502"/>
      <w:bookmarkStart w:id="1456" w:name="_Toc49782196"/>
      <w:bookmarkStart w:id="1457" w:name="_Toc51873632"/>
      <w:bookmarkStart w:id="1458" w:name="_Toc57209118"/>
      <w:bookmarkStart w:id="1459" w:name="_Toc58588461"/>
      <w:bookmarkStart w:id="1460" w:name="_Toc66114822"/>
      <w:bookmarkStart w:id="1461" w:name="_Toc67686333"/>
      <w:bookmarkStart w:id="1462" w:name="_Toc74994622"/>
      <w:bookmarkStart w:id="1463" w:name="_Toc85467876"/>
      <w:bookmarkStart w:id="1464" w:name="_Toc89182918"/>
      <w:bookmarkStart w:id="1465" w:name="_Toc90651220"/>
      <w:bookmarkStart w:id="1466" w:name="_Toc96933370"/>
      <w:bookmarkStart w:id="1467" w:name="_Toc98507237"/>
      <w:bookmarkStart w:id="1468" w:name="_Toc98507690"/>
      <w:bookmarkStart w:id="1469" w:name="_Toc106640693"/>
      <w:r w:rsidRPr="00616F0C">
        <w:t>6.1.2.2</w:t>
      </w:r>
      <w:r w:rsidRPr="00616F0C">
        <w:tab/>
        <w:t>HTTP standard headers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6E81D7F" w14:textId="77777777" w:rsidR="00E134FC" w:rsidRPr="00616F0C" w:rsidRDefault="00E134FC" w:rsidP="00E134FC">
      <w:pPr>
        <w:pStyle w:val="Heading5"/>
        <w:rPr>
          <w:lang w:eastAsia="zh-CN"/>
        </w:rPr>
      </w:pPr>
      <w:bookmarkStart w:id="1470" w:name="_Toc22187549"/>
      <w:bookmarkStart w:id="1471" w:name="_Toc22630771"/>
      <w:bookmarkStart w:id="1472" w:name="_Toc34227039"/>
      <w:bookmarkStart w:id="1473" w:name="_Toc34749754"/>
      <w:bookmarkStart w:id="1474" w:name="_Toc34750314"/>
      <w:bookmarkStart w:id="1475" w:name="_Toc34750504"/>
      <w:bookmarkStart w:id="1476" w:name="_Toc35940910"/>
      <w:bookmarkStart w:id="1477" w:name="_Toc35937343"/>
      <w:bookmarkStart w:id="1478" w:name="_Toc36463737"/>
      <w:bookmarkStart w:id="1479" w:name="_Toc43131668"/>
      <w:bookmarkStart w:id="1480" w:name="_Toc45032503"/>
      <w:bookmarkStart w:id="1481" w:name="_Toc49782197"/>
      <w:bookmarkStart w:id="1482" w:name="_Toc51873633"/>
      <w:bookmarkStart w:id="1483" w:name="_Toc57209119"/>
      <w:bookmarkStart w:id="1484" w:name="_Toc58588462"/>
      <w:bookmarkStart w:id="1485" w:name="_Toc66114823"/>
      <w:bookmarkStart w:id="1486" w:name="_Toc67686334"/>
      <w:bookmarkStart w:id="1487" w:name="_Toc74994623"/>
      <w:bookmarkStart w:id="1488" w:name="_Toc85467877"/>
      <w:bookmarkStart w:id="1489" w:name="_Toc89182919"/>
      <w:bookmarkStart w:id="1490" w:name="_Toc90651221"/>
      <w:bookmarkStart w:id="1491" w:name="_Toc96933371"/>
      <w:bookmarkStart w:id="1492" w:name="_Toc98507238"/>
      <w:bookmarkStart w:id="1493" w:name="_Toc98507691"/>
      <w:bookmarkStart w:id="1494" w:name="_Toc106640694"/>
      <w:r w:rsidRPr="00616F0C">
        <w:t>6.1.2.2.1</w:t>
      </w:r>
      <w:r w:rsidRPr="00616F0C">
        <w:rPr>
          <w:rFonts w:hint="eastAsia"/>
          <w:lang w:eastAsia="zh-CN"/>
        </w:rPr>
        <w:tab/>
      </w:r>
      <w:r w:rsidRPr="00616F0C">
        <w:rPr>
          <w:lang w:eastAsia="zh-CN"/>
        </w:rPr>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495" w:name="_Toc22187550"/>
      <w:bookmarkStart w:id="1496" w:name="_Toc22630772"/>
      <w:bookmarkStart w:id="1497" w:name="_Toc34227040"/>
      <w:bookmarkStart w:id="1498" w:name="_Toc34749755"/>
      <w:bookmarkStart w:id="1499" w:name="_Toc34750315"/>
      <w:bookmarkStart w:id="1500" w:name="_Toc34750505"/>
      <w:bookmarkStart w:id="1501" w:name="_Toc35940911"/>
      <w:bookmarkStart w:id="1502" w:name="_Toc35937344"/>
      <w:bookmarkStart w:id="1503" w:name="_Toc36463738"/>
      <w:bookmarkStart w:id="1504" w:name="_Toc43131669"/>
      <w:bookmarkStart w:id="1505" w:name="_Toc45032504"/>
      <w:bookmarkStart w:id="1506" w:name="_Toc49782198"/>
      <w:bookmarkStart w:id="1507" w:name="_Toc51873634"/>
      <w:bookmarkStart w:id="1508" w:name="_Toc57209120"/>
      <w:bookmarkStart w:id="1509" w:name="_Toc58588463"/>
      <w:bookmarkStart w:id="1510" w:name="_Toc66114824"/>
      <w:bookmarkStart w:id="1511" w:name="_Toc67686335"/>
      <w:bookmarkStart w:id="1512" w:name="_Toc74994624"/>
      <w:bookmarkStart w:id="1513" w:name="_Toc85467878"/>
      <w:bookmarkStart w:id="1514" w:name="_Toc89182920"/>
      <w:bookmarkStart w:id="1515" w:name="_Toc90651222"/>
      <w:bookmarkStart w:id="1516" w:name="_Toc96933372"/>
      <w:bookmarkStart w:id="1517" w:name="_Toc98507239"/>
      <w:bookmarkStart w:id="1518" w:name="_Toc98507692"/>
      <w:bookmarkStart w:id="1519" w:name="_Toc106640695"/>
      <w:r w:rsidRPr="00616F0C">
        <w:t>6.1.2.2.2</w:t>
      </w:r>
      <w:r w:rsidRPr="00616F0C">
        <w:tab/>
        <w:t>Content type</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520" w:name="_Toc20120564"/>
      <w:bookmarkStart w:id="1521" w:name="_Toc21623442"/>
      <w:bookmarkStart w:id="1522" w:name="_Toc27587145"/>
      <w:bookmarkStart w:id="1523" w:name="_Toc34227041"/>
      <w:bookmarkStart w:id="1524" w:name="_Toc34749756"/>
      <w:bookmarkStart w:id="1525" w:name="_Toc34750316"/>
      <w:bookmarkStart w:id="1526" w:name="_Toc34750506"/>
      <w:bookmarkStart w:id="1527" w:name="_Toc35940912"/>
      <w:bookmarkStart w:id="1528" w:name="_Toc35937345"/>
      <w:bookmarkStart w:id="1529" w:name="_Toc36463739"/>
      <w:bookmarkStart w:id="1530" w:name="_Toc43131670"/>
      <w:bookmarkStart w:id="1531" w:name="_Toc45032505"/>
      <w:bookmarkStart w:id="1532" w:name="_Toc49782199"/>
      <w:bookmarkStart w:id="1533" w:name="_Toc51873635"/>
      <w:bookmarkStart w:id="1534" w:name="_Toc57209121"/>
      <w:bookmarkStart w:id="1535" w:name="_Toc58588464"/>
      <w:bookmarkStart w:id="1536" w:name="_Toc66114825"/>
      <w:bookmarkStart w:id="1537" w:name="_Toc67686336"/>
      <w:bookmarkStart w:id="1538" w:name="_Toc74994625"/>
      <w:bookmarkStart w:id="1539" w:name="_Toc85467879"/>
      <w:bookmarkStart w:id="1540" w:name="_Toc89182921"/>
      <w:bookmarkStart w:id="1541" w:name="_Toc90651223"/>
      <w:bookmarkStart w:id="1542" w:name="_Toc96933373"/>
      <w:bookmarkStart w:id="1543" w:name="_Toc98507240"/>
      <w:bookmarkStart w:id="1544" w:name="_Toc98507693"/>
      <w:bookmarkStart w:id="1545" w:name="_Toc106640696"/>
      <w:r w:rsidRPr="00616F0C">
        <w:rPr>
          <w:lang w:val="es-ES"/>
        </w:rPr>
        <w:lastRenderedPageBreak/>
        <w:t>6.1.2.2.3</w:t>
      </w:r>
      <w:r w:rsidRPr="00616F0C">
        <w:rPr>
          <w:lang w:val="es-ES"/>
        </w:rPr>
        <w:tab/>
        <w:t>Cache-Control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546" w:name="_Toc20120565"/>
      <w:bookmarkStart w:id="1547" w:name="_Toc21623443"/>
      <w:bookmarkStart w:id="1548" w:name="_Toc27587146"/>
      <w:bookmarkStart w:id="1549" w:name="_Toc34227042"/>
      <w:bookmarkStart w:id="1550" w:name="_Toc34749757"/>
      <w:bookmarkStart w:id="1551" w:name="_Toc34750317"/>
      <w:bookmarkStart w:id="1552" w:name="_Toc34750507"/>
      <w:bookmarkStart w:id="1553" w:name="_Toc35940913"/>
      <w:bookmarkStart w:id="1554" w:name="_Toc35937346"/>
      <w:bookmarkStart w:id="1555" w:name="_Toc36463740"/>
      <w:bookmarkStart w:id="1556" w:name="_Toc43131671"/>
      <w:bookmarkStart w:id="1557" w:name="_Toc45032506"/>
      <w:bookmarkStart w:id="1558" w:name="_Toc49782200"/>
      <w:bookmarkStart w:id="1559" w:name="_Toc51873636"/>
      <w:bookmarkStart w:id="1560" w:name="_Toc57209122"/>
      <w:bookmarkStart w:id="1561" w:name="_Toc58588465"/>
      <w:bookmarkStart w:id="1562" w:name="_Toc66114826"/>
      <w:bookmarkStart w:id="1563" w:name="_Toc67686337"/>
      <w:bookmarkStart w:id="1564" w:name="_Toc74994626"/>
      <w:bookmarkStart w:id="1565" w:name="_Toc85467880"/>
      <w:bookmarkStart w:id="1566" w:name="_Toc89182922"/>
      <w:bookmarkStart w:id="1567" w:name="_Toc90651224"/>
      <w:bookmarkStart w:id="1568" w:name="_Toc96933374"/>
      <w:bookmarkStart w:id="1569" w:name="_Toc98507241"/>
      <w:bookmarkStart w:id="1570" w:name="_Toc98507694"/>
      <w:bookmarkStart w:id="1571" w:name="_Toc106640697"/>
      <w:r w:rsidRPr="00616F0C">
        <w:t>6.1.2.2.4</w:t>
      </w:r>
      <w:r w:rsidRPr="00616F0C">
        <w:tab/>
        <w:t>ETag</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572" w:name="_Toc20120566"/>
      <w:bookmarkStart w:id="1573" w:name="_Toc21623444"/>
      <w:bookmarkStart w:id="1574" w:name="_Toc27587147"/>
      <w:bookmarkStart w:id="1575" w:name="_Toc34227043"/>
      <w:bookmarkStart w:id="1576" w:name="_Toc34749758"/>
      <w:bookmarkStart w:id="1577" w:name="_Toc34750318"/>
      <w:bookmarkStart w:id="1578" w:name="_Toc34750508"/>
      <w:bookmarkStart w:id="1579" w:name="_Toc35940914"/>
      <w:bookmarkStart w:id="1580" w:name="_Toc35937347"/>
      <w:bookmarkStart w:id="1581" w:name="_Toc36463741"/>
      <w:bookmarkStart w:id="1582" w:name="_Toc43131672"/>
      <w:bookmarkStart w:id="1583" w:name="_Toc45032507"/>
      <w:bookmarkStart w:id="1584" w:name="_Toc49782201"/>
      <w:bookmarkStart w:id="1585" w:name="_Toc51873637"/>
      <w:bookmarkStart w:id="1586" w:name="_Toc57209123"/>
      <w:bookmarkStart w:id="1587" w:name="_Toc58588466"/>
      <w:bookmarkStart w:id="1588" w:name="_Toc66114827"/>
      <w:bookmarkStart w:id="1589" w:name="_Toc67686338"/>
      <w:bookmarkStart w:id="1590" w:name="_Toc74994627"/>
      <w:bookmarkStart w:id="1591" w:name="_Toc85467881"/>
      <w:bookmarkStart w:id="1592" w:name="_Toc89182923"/>
      <w:bookmarkStart w:id="1593" w:name="_Toc90651225"/>
      <w:bookmarkStart w:id="1594" w:name="_Toc96933375"/>
      <w:bookmarkStart w:id="1595" w:name="_Toc98507242"/>
      <w:bookmarkStart w:id="1596" w:name="_Toc98507695"/>
      <w:bookmarkStart w:id="1597" w:name="_Toc106640698"/>
      <w:r w:rsidRPr="00616F0C">
        <w:t>6.1.2.2.5</w:t>
      </w:r>
      <w:r w:rsidRPr="00616F0C">
        <w:tab/>
        <w:t>If-None-Match</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598" w:name="_Toc20120567"/>
      <w:bookmarkStart w:id="1599" w:name="_Toc21623445"/>
      <w:bookmarkStart w:id="1600" w:name="_Toc27587148"/>
      <w:bookmarkStart w:id="1601" w:name="_Toc34227044"/>
      <w:bookmarkStart w:id="1602" w:name="_Toc34749759"/>
      <w:bookmarkStart w:id="1603" w:name="_Toc34750319"/>
      <w:bookmarkStart w:id="1604" w:name="_Toc34750509"/>
      <w:bookmarkStart w:id="1605" w:name="_Toc35940915"/>
      <w:bookmarkStart w:id="1606" w:name="_Toc35937348"/>
      <w:bookmarkStart w:id="1607" w:name="_Toc36463742"/>
      <w:bookmarkStart w:id="1608" w:name="_Toc43131673"/>
      <w:bookmarkStart w:id="1609" w:name="_Toc45032508"/>
      <w:bookmarkStart w:id="1610" w:name="_Toc49782202"/>
      <w:bookmarkStart w:id="1611" w:name="_Toc51873638"/>
      <w:bookmarkStart w:id="1612" w:name="_Toc57209124"/>
      <w:bookmarkStart w:id="1613" w:name="_Toc58588467"/>
      <w:bookmarkStart w:id="1614" w:name="_Toc66114828"/>
      <w:bookmarkStart w:id="1615" w:name="_Toc67686339"/>
      <w:bookmarkStart w:id="1616" w:name="_Toc74994628"/>
      <w:bookmarkStart w:id="1617" w:name="_Toc85467882"/>
      <w:bookmarkStart w:id="1618" w:name="_Toc89182924"/>
      <w:bookmarkStart w:id="1619" w:name="_Toc90651226"/>
      <w:bookmarkStart w:id="1620" w:name="_Toc96933376"/>
      <w:bookmarkStart w:id="1621" w:name="_Toc98507243"/>
      <w:bookmarkStart w:id="1622" w:name="_Toc98507696"/>
      <w:bookmarkStart w:id="1623" w:name="_Toc106640699"/>
      <w:r w:rsidRPr="00616F0C">
        <w:t>6.1.2.2.6</w:t>
      </w:r>
      <w:r w:rsidRPr="00616F0C">
        <w:tab/>
        <w:t>If-Match</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624" w:name="_Toc20120568"/>
      <w:bookmarkStart w:id="1625" w:name="_Toc21623446"/>
      <w:bookmarkStart w:id="1626" w:name="_Toc27587149"/>
      <w:bookmarkStart w:id="1627" w:name="_Toc34227045"/>
      <w:bookmarkStart w:id="1628" w:name="_Toc34749760"/>
      <w:bookmarkStart w:id="1629" w:name="_Toc34750320"/>
      <w:bookmarkStart w:id="1630" w:name="_Toc34750510"/>
      <w:bookmarkStart w:id="1631" w:name="_Toc35940916"/>
      <w:bookmarkStart w:id="1632" w:name="_Toc35937349"/>
      <w:bookmarkStart w:id="1633" w:name="_Toc36463743"/>
      <w:bookmarkStart w:id="1634" w:name="_Toc43131674"/>
      <w:bookmarkStart w:id="1635" w:name="_Toc45032509"/>
      <w:bookmarkStart w:id="1636" w:name="_Toc49782203"/>
      <w:bookmarkStart w:id="1637" w:name="_Toc51873639"/>
      <w:bookmarkStart w:id="1638" w:name="_Toc57209125"/>
      <w:bookmarkStart w:id="1639" w:name="_Toc58588468"/>
      <w:bookmarkStart w:id="1640" w:name="_Toc66114829"/>
      <w:bookmarkStart w:id="1641" w:name="_Toc67686340"/>
      <w:bookmarkStart w:id="1642" w:name="_Toc74994629"/>
      <w:bookmarkStart w:id="1643" w:name="_Toc85467883"/>
      <w:bookmarkStart w:id="1644" w:name="_Toc89182925"/>
      <w:bookmarkStart w:id="1645" w:name="_Toc90651227"/>
      <w:bookmarkStart w:id="1646" w:name="_Toc96933377"/>
      <w:bookmarkStart w:id="1647" w:name="_Toc98507244"/>
      <w:bookmarkStart w:id="1648" w:name="_Toc98507697"/>
      <w:bookmarkStart w:id="1649" w:name="_Toc106640700"/>
      <w:r w:rsidRPr="00616F0C">
        <w:t>6.1.2.2.7</w:t>
      </w:r>
      <w:r w:rsidRPr="00616F0C">
        <w:tab/>
        <w:t>Last-Modified</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650" w:name="_Toc20120569"/>
      <w:bookmarkStart w:id="1651" w:name="_Toc21623447"/>
      <w:bookmarkStart w:id="1652" w:name="_Toc27587150"/>
      <w:bookmarkStart w:id="1653" w:name="_Toc34227046"/>
      <w:bookmarkStart w:id="1654" w:name="_Toc34749761"/>
      <w:bookmarkStart w:id="1655" w:name="_Toc34750321"/>
      <w:bookmarkStart w:id="1656" w:name="_Toc34750511"/>
      <w:bookmarkStart w:id="1657" w:name="_Toc35940917"/>
      <w:bookmarkStart w:id="1658" w:name="_Toc35937350"/>
      <w:bookmarkStart w:id="1659" w:name="_Toc36463744"/>
      <w:bookmarkStart w:id="1660" w:name="_Toc43131675"/>
      <w:bookmarkStart w:id="1661" w:name="_Toc45032510"/>
      <w:bookmarkStart w:id="1662" w:name="_Toc49782204"/>
      <w:bookmarkStart w:id="1663" w:name="_Toc51873640"/>
      <w:bookmarkStart w:id="1664" w:name="_Toc57209126"/>
      <w:bookmarkStart w:id="1665" w:name="_Toc58588469"/>
      <w:bookmarkStart w:id="1666" w:name="_Toc66114830"/>
      <w:bookmarkStart w:id="1667" w:name="_Toc67686341"/>
      <w:bookmarkStart w:id="1668" w:name="_Toc74994630"/>
      <w:bookmarkStart w:id="1669" w:name="_Toc85467884"/>
      <w:bookmarkStart w:id="1670" w:name="_Toc89182926"/>
      <w:bookmarkStart w:id="1671" w:name="_Toc90651228"/>
      <w:bookmarkStart w:id="1672" w:name="_Toc96933378"/>
      <w:bookmarkStart w:id="1673" w:name="_Toc98507245"/>
      <w:bookmarkStart w:id="1674" w:name="_Toc98507698"/>
      <w:bookmarkStart w:id="1675" w:name="_Toc106640701"/>
      <w:r w:rsidRPr="00616F0C">
        <w:t>6.1.2.2.8</w:t>
      </w:r>
      <w:r w:rsidRPr="00616F0C">
        <w:tab/>
        <w:t>If-Modified-Since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676" w:name="_Toc20120570"/>
      <w:bookmarkStart w:id="1677" w:name="_Toc21623448"/>
      <w:bookmarkStart w:id="1678" w:name="_Toc27587151"/>
      <w:bookmarkStart w:id="1679" w:name="_Toc34227047"/>
      <w:bookmarkStart w:id="1680" w:name="_Toc34749762"/>
      <w:bookmarkStart w:id="1681" w:name="_Toc34750322"/>
      <w:bookmarkStart w:id="1682" w:name="_Toc34750512"/>
      <w:bookmarkStart w:id="1683" w:name="_Toc35940918"/>
      <w:bookmarkStart w:id="1684" w:name="_Toc35937351"/>
      <w:bookmarkStart w:id="1685" w:name="_Toc36463745"/>
      <w:bookmarkStart w:id="1686" w:name="_Toc43131676"/>
      <w:bookmarkStart w:id="1687" w:name="_Toc45032511"/>
      <w:bookmarkStart w:id="1688" w:name="_Toc49782205"/>
      <w:bookmarkStart w:id="1689" w:name="_Toc51873641"/>
      <w:bookmarkStart w:id="1690" w:name="_Toc57209127"/>
      <w:bookmarkStart w:id="1691" w:name="_Toc58588470"/>
      <w:bookmarkStart w:id="1692" w:name="_Toc66114831"/>
      <w:bookmarkStart w:id="1693" w:name="_Toc67686342"/>
      <w:bookmarkStart w:id="1694" w:name="_Toc74994631"/>
      <w:bookmarkStart w:id="1695" w:name="_Toc85467885"/>
      <w:bookmarkStart w:id="1696" w:name="_Toc89182927"/>
      <w:bookmarkStart w:id="1697" w:name="_Toc90651229"/>
      <w:bookmarkStart w:id="1698" w:name="_Toc96933379"/>
      <w:bookmarkStart w:id="1699" w:name="_Toc98507246"/>
      <w:bookmarkStart w:id="1700" w:name="_Toc98507699"/>
      <w:bookmarkStart w:id="1701" w:name="_Toc106640702"/>
      <w:r w:rsidRPr="00616F0C">
        <w:t>6.1.2.2.9</w:t>
      </w:r>
      <w:r w:rsidRPr="00616F0C">
        <w:tab/>
        <w:t>When to Use Entity-Tags and Last-Modified Dates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702" w:name="_Toc34227048"/>
      <w:bookmarkStart w:id="1703" w:name="_Toc34749763"/>
      <w:bookmarkStart w:id="1704" w:name="_Toc34750323"/>
      <w:bookmarkStart w:id="1705" w:name="_Toc34750513"/>
      <w:bookmarkStart w:id="1706" w:name="_Toc35940919"/>
      <w:bookmarkStart w:id="1707" w:name="_Toc35937352"/>
      <w:bookmarkStart w:id="1708" w:name="_Toc36463746"/>
      <w:bookmarkStart w:id="1709" w:name="_Toc43131677"/>
      <w:bookmarkStart w:id="1710" w:name="_Toc45032512"/>
      <w:bookmarkStart w:id="1711" w:name="_Toc49782206"/>
      <w:bookmarkStart w:id="1712" w:name="_Toc51873642"/>
      <w:bookmarkStart w:id="1713" w:name="_Toc57209128"/>
      <w:bookmarkStart w:id="1714" w:name="_Toc58588471"/>
      <w:bookmarkStart w:id="1715" w:name="_Toc66114832"/>
      <w:bookmarkStart w:id="1716" w:name="_Toc67686343"/>
      <w:bookmarkStart w:id="1717" w:name="_Toc74994632"/>
      <w:bookmarkStart w:id="1718" w:name="_Toc85467886"/>
      <w:bookmarkStart w:id="1719" w:name="_Toc89182928"/>
      <w:bookmarkStart w:id="1720" w:name="_Toc90651230"/>
      <w:bookmarkStart w:id="1721" w:name="_Toc96933380"/>
      <w:bookmarkStart w:id="1722" w:name="_Toc98507247"/>
      <w:bookmarkStart w:id="1723" w:name="_Toc98507700"/>
      <w:bookmarkStart w:id="1724" w:name="_Toc106640703"/>
      <w:r w:rsidRPr="00616F0C">
        <w:rPr>
          <w:noProof/>
        </w:rPr>
        <w:t>6.1.2.2.10</w:t>
      </w:r>
      <w:r w:rsidRPr="00616F0C">
        <w:rPr>
          <w:noProof/>
        </w:rPr>
        <w:tab/>
        <w:t>Content-Location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725" w:name="_Toc22187551"/>
      <w:bookmarkStart w:id="1726" w:name="_Toc22630773"/>
      <w:bookmarkStart w:id="1727" w:name="_Toc34227049"/>
      <w:bookmarkStart w:id="1728" w:name="_Toc34749764"/>
      <w:bookmarkStart w:id="1729" w:name="_Toc34750324"/>
      <w:bookmarkStart w:id="1730" w:name="_Toc34750514"/>
      <w:bookmarkStart w:id="1731" w:name="_Toc35940920"/>
      <w:bookmarkStart w:id="1732" w:name="_Toc35937353"/>
      <w:bookmarkStart w:id="1733" w:name="_Toc36463747"/>
      <w:bookmarkStart w:id="1734" w:name="_Toc43131678"/>
      <w:bookmarkStart w:id="1735" w:name="_Toc45032513"/>
      <w:bookmarkStart w:id="1736" w:name="_Toc49782207"/>
      <w:bookmarkStart w:id="1737" w:name="_Toc51873643"/>
      <w:bookmarkStart w:id="1738" w:name="_Toc57209129"/>
      <w:bookmarkStart w:id="1739" w:name="_Toc58588472"/>
      <w:bookmarkStart w:id="1740" w:name="_Toc66114833"/>
      <w:bookmarkStart w:id="1741" w:name="_Toc67686344"/>
      <w:bookmarkStart w:id="1742" w:name="_Toc74994633"/>
      <w:bookmarkStart w:id="1743" w:name="_Toc85467887"/>
      <w:bookmarkStart w:id="1744" w:name="_Toc89182929"/>
      <w:bookmarkStart w:id="1745" w:name="_Toc90651231"/>
      <w:bookmarkStart w:id="1746" w:name="_Toc96933381"/>
      <w:bookmarkStart w:id="1747" w:name="_Toc98507248"/>
      <w:bookmarkStart w:id="1748" w:name="_Toc98507701"/>
      <w:bookmarkStart w:id="1749" w:name="_Toc106640704"/>
      <w:r w:rsidRPr="00616F0C">
        <w:lastRenderedPageBreak/>
        <w:t>6.1.2.3</w:t>
      </w:r>
      <w:r w:rsidRPr="00616F0C">
        <w:tab/>
        <w:t>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84BF1F8" w14:textId="77777777" w:rsidR="00E134FC" w:rsidRPr="00616F0C" w:rsidRDefault="00E134FC" w:rsidP="00E134FC">
      <w:pPr>
        <w:rPr>
          <w:noProof/>
        </w:rPr>
      </w:pPr>
      <w:bookmarkStart w:id="1750" w:name="_Toc489605322"/>
      <w:bookmarkStart w:id="1751" w:name="_Toc492899753"/>
      <w:bookmarkStart w:id="1752" w:name="_Toc492900032"/>
      <w:bookmarkStart w:id="1753" w:name="_Toc492967834"/>
      <w:bookmarkStart w:id="1754" w:name="_Toc492972922"/>
      <w:bookmarkStart w:id="1755" w:name="_Toc492973142"/>
      <w:bookmarkStart w:id="1756"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757" w:name="_Toc34227050"/>
      <w:bookmarkStart w:id="1758" w:name="_Toc34749765"/>
      <w:bookmarkStart w:id="1759" w:name="_Toc34750325"/>
      <w:bookmarkStart w:id="1760" w:name="_Toc34750515"/>
      <w:bookmarkStart w:id="1761" w:name="_Toc35940921"/>
      <w:bookmarkStart w:id="1762" w:name="_Toc35937354"/>
      <w:bookmarkStart w:id="1763" w:name="_Toc36463748"/>
      <w:bookmarkStart w:id="1764" w:name="_Toc43131679"/>
      <w:bookmarkStart w:id="1765" w:name="_Toc45032514"/>
      <w:bookmarkStart w:id="1766" w:name="_Toc49782208"/>
      <w:bookmarkStart w:id="1767" w:name="_Toc51873644"/>
      <w:bookmarkStart w:id="1768" w:name="_Toc57209130"/>
      <w:bookmarkStart w:id="1769" w:name="_Toc58588473"/>
      <w:bookmarkStart w:id="1770" w:name="_Toc66114834"/>
      <w:bookmarkStart w:id="1771" w:name="_Toc67686345"/>
      <w:bookmarkStart w:id="1772" w:name="_Toc74994634"/>
      <w:bookmarkStart w:id="1773" w:name="_Toc85467888"/>
      <w:bookmarkStart w:id="1774" w:name="_Toc89182930"/>
      <w:bookmarkStart w:id="1775" w:name="_Toc90651232"/>
      <w:bookmarkStart w:id="1776" w:name="_Toc96933382"/>
      <w:bookmarkStart w:id="1777" w:name="_Toc98507249"/>
      <w:bookmarkStart w:id="1778" w:name="_Toc98507702"/>
      <w:bookmarkStart w:id="1779" w:name="_Toc106640705"/>
      <w:r w:rsidRPr="00616F0C">
        <w:t>6.1.2.4</w:t>
      </w:r>
      <w:r w:rsidRPr="00616F0C">
        <w:tab/>
        <w:t>HTTP multipart messages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E775A2F" w14:textId="77777777" w:rsidR="00E134FC" w:rsidRPr="00616F0C" w:rsidRDefault="00E134FC" w:rsidP="00E134FC">
      <w:pPr>
        <w:pStyle w:val="Heading5"/>
      </w:pPr>
      <w:bookmarkStart w:id="1780" w:name="_Toc34227051"/>
      <w:bookmarkStart w:id="1781" w:name="_Toc34749766"/>
      <w:bookmarkStart w:id="1782" w:name="_Toc34750326"/>
      <w:bookmarkStart w:id="1783" w:name="_Toc34750516"/>
      <w:bookmarkStart w:id="1784" w:name="_Toc35940922"/>
      <w:bookmarkStart w:id="1785" w:name="_Toc35937355"/>
      <w:bookmarkStart w:id="1786" w:name="_Toc36463749"/>
      <w:bookmarkStart w:id="1787" w:name="_Toc43131680"/>
      <w:bookmarkStart w:id="1788" w:name="_Toc45032515"/>
      <w:bookmarkStart w:id="1789" w:name="_Toc49782209"/>
      <w:bookmarkStart w:id="1790" w:name="_Toc51873645"/>
      <w:bookmarkStart w:id="1791" w:name="_Toc57209131"/>
      <w:bookmarkStart w:id="1792" w:name="_Toc58588474"/>
      <w:bookmarkStart w:id="1793" w:name="_Toc66114835"/>
      <w:bookmarkStart w:id="1794" w:name="_Toc67686346"/>
      <w:bookmarkStart w:id="1795" w:name="_Toc74994635"/>
      <w:bookmarkStart w:id="1796" w:name="_Toc85467889"/>
      <w:bookmarkStart w:id="1797" w:name="_Toc89182931"/>
      <w:bookmarkStart w:id="1798" w:name="_Toc90651233"/>
      <w:bookmarkStart w:id="1799" w:name="_Toc96933383"/>
      <w:bookmarkStart w:id="1800" w:name="_Toc98507250"/>
      <w:bookmarkStart w:id="1801" w:name="_Toc98507703"/>
      <w:bookmarkStart w:id="1802" w:name="_Toc106640706"/>
      <w:r w:rsidRPr="00616F0C">
        <w:t>6.1.2.4.1</w:t>
      </w:r>
      <w:r w:rsidRPr="00616F0C">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803" w:name="_Toc34227052"/>
      <w:bookmarkStart w:id="1804" w:name="_Toc34749767"/>
      <w:bookmarkStart w:id="1805" w:name="_Toc34750327"/>
      <w:bookmarkStart w:id="1806" w:name="_Toc34750517"/>
      <w:bookmarkStart w:id="1807" w:name="_Toc35940923"/>
      <w:bookmarkStart w:id="1808" w:name="_Toc35937356"/>
      <w:bookmarkStart w:id="1809" w:name="_Toc36463750"/>
      <w:bookmarkStart w:id="1810" w:name="_Toc43131681"/>
      <w:bookmarkStart w:id="1811" w:name="_Toc45032516"/>
      <w:bookmarkStart w:id="1812" w:name="_Toc49782210"/>
      <w:bookmarkStart w:id="1813" w:name="_Toc51873646"/>
      <w:bookmarkStart w:id="1814" w:name="_Toc57209132"/>
      <w:bookmarkStart w:id="1815" w:name="_Toc58588475"/>
      <w:bookmarkStart w:id="1816" w:name="_Toc66114836"/>
      <w:bookmarkStart w:id="1817"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818" w:name="_Toc74994636"/>
      <w:bookmarkStart w:id="1819" w:name="_Toc85467890"/>
      <w:bookmarkStart w:id="1820" w:name="_Toc89182932"/>
      <w:bookmarkStart w:id="1821" w:name="_Toc90651234"/>
      <w:bookmarkStart w:id="1822" w:name="_Toc96933384"/>
      <w:bookmarkStart w:id="1823" w:name="_Toc98507251"/>
      <w:bookmarkStart w:id="1824" w:name="_Toc98507704"/>
      <w:bookmarkStart w:id="1825" w:name="_Toc106640707"/>
      <w:r w:rsidRPr="00616F0C">
        <w:t>6.1.2.4.2</w:t>
      </w:r>
      <w:r w:rsidRPr="00616F0C">
        <w:tab/>
        <w:t>Record</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826" w:name="_Toc34227053"/>
      <w:bookmarkStart w:id="1827" w:name="_Toc34749768"/>
      <w:bookmarkStart w:id="1828" w:name="_Toc34750328"/>
      <w:bookmarkStart w:id="1829" w:name="_Toc34750518"/>
      <w:bookmarkStart w:id="1830" w:name="_Toc35940924"/>
      <w:bookmarkStart w:id="1831" w:name="_Toc35937357"/>
      <w:bookmarkStart w:id="1832" w:name="_Toc36463751"/>
      <w:bookmarkStart w:id="1833" w:name="_Toc43131682"/>
      <w:bookmarkStart w:id="1834" w:name="_Toc45032517"/>
      <w:bookmarkStart w:id="1835" w:name="_Toc49782211"/>
      <w:bookmarkStart w:id="1836" w:name="_Toc51873647"/>
      <w:bookmarkStart w:id="1837" w:name="_Toc57209133"/>
      <w:bookmarkStart w:id="1838" w:name="_Toc58588476"/>
      <w:bookmarkStart w:id="1839" w:name="_Toc66114837"/>
      <w:bookmarkStart w:id="1840" w:name="_Toc67686348"/>
      <w:bookmarkStart w:id="1841" w:name="_Toc74994637"/>
      <w:bookmarkStart w:id="1842" w:name="_Toc85467891"/>
      <w:bookmarkStart w:id="1843" w:name="_Toc89182933"/>
      <w:bookmarkStart w:id="1844" w:name="_Toc90651235"/>
      <w:bookmarkStart w:id="1845" w:name="_Toc96933385"/>
      <w:bookmarkStart w:id="1846" w:name="_Toc98507252"/>
      <w:bookmarkStart w:id="1847" w:name="_Toc98507705"/>
      <w:bookmarkStart w:id="1848" w:name="_Toc106640708"/>
      <w:r w:rsidRPr="00616F0C">
        <w:t>6.1.2.4.3</w:t>
      </w:r>
      <w:r w:rsidRPr="00616F0C">
        <w:tab/>
        <w:t>BlockCollection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849" w:name="_Toc43131683"/>
      <w:bookmarkStart w:id="1850" w:name="_Toc45032518"/>
      <w:bookmarkStart w:id="1851" w:name="_Toc49782212"/>
      <w:bookmarkStart w:id="1852" w:name="_Toc51873648"/>
      <w:bookmarkStart w:id="1853" w:name="_Toc57209134"/>
      <w:bookmarkStart w:id="1854" w:name="_Toc58588477"/>
      <w:bookmarkStart w:id="1855" w:name="_Toc66114838"/>
      <w:bookmarkStart w:id="1856" w:name="_Toc67686349"/>
      <w:bookmarkStart w:id="1857" w:name="_Toc74994638"/>
      <w:bookmarkStart w:id="1858" w:name="_Toc85467892"/>
      <w:bookmarkStart w:id="1859" w:name="_Toc89182934"/>
      <w:bookmarkStart w:id="1860" w:name="_Toc90651236"/>
      <w:bookmarkStart w:id="1861" w:name="_Toc96933386"/>
      <w:bookmarkStart w:id="1862" w:name="_Toc98507253"/>
      <w:bookmarkStart w:id="1863" w:name="_Toc98507706"/>
      <w:bookmarkStart w:id="1864" w:name="_Toc106640709"/>
      <w:r w:rsidRPr="00616F0C">
        <w:t>6.1.2.4</w:t>
      </w:r>
      <w:r>
        <w:t>.4</w:t>
      </w:r>
      <w:r w:rsidRPr="00616F0C">
        <w:tab/>
        <w:t>Record</w:t>
      </w:r>
      <w:r>
        <w:t>Notification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lastRenderedPageBreak/>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865" w:name="_Toc22187552"/>
      <w:bookmarkStart w:id="1866" w:name="_Toc22630774"/>
      <w:bookmarkStart w:id="1867" w:name="_Toc34227054"/>
      <w:bookmarkStart w:id="1868" w:name="_Toc34749769"/>
      <w:bookmarkStart w:id="1869" w:name="_Toc34750329"/>
      <w:bookmarkStart w:id="1870" w:name="_Toc34750519"/>
      <w:bookmarkStart w:id="1871" w:name="_Toc35940925"/>
      <w:bookmarkStart w:id="1872" w:name="_Toc35937358"/>
      <w:bookmarkStart w:id="1873" w:name="_Toc36463752"/>
      <w:bookmarkStart w:id="1874" w:name="_Toc43131684"/>
      <w:bookmarkStart w:id="1875" w:name="_Toc45032519"/>
      <w:bookmarkStart w:id="1876" w:name="_Toc49782213"/>
      <w:bookmarkStart w:id="1877" w:name="_Toc51873649"/>
      <w:bookmarkStart w:id="1878" w:name="_Toc57209135"/>
      <w:bookmarkStart w:id="1879" w:name="_Toc58588478"/>
      <w:bookmarkStart w:id="1880" w:name="_Toc66114839"/>
      <w:bookmarkStart w:id="1881" w:name="_Toc67686350"/>
      <w:bookmarkStart w:id="1882" w:name="_Toc74994639"/>
      <w:bookmarkStart w:id="1883" w:name="_Toc85467893"/>
      <w:bookmarkStart w:id="1884" w:name="_Toc89181516"/>
      <w:bookmarkStart w:id="1885" w:name="_Toc89182935"/>
      <w:bookmarkStart w:id="1886" w:name="_Toc90651237"/>
      <w:bookmarkStart w:id="1887" w:name="_Toc96933387"/>
      <w:bookmarkStart w:id="1888" w:name="_Toc98507254"/>
      <w:bookmarkStart w:id="1889" w:name="_Toc98507707"/>
      <w:bookmarkStart w:id="1890" w:name="_Toc106640710"/>
      <w:bookmarkEnd w:id="1750"/>
      <w:bookmarkEnd w:id="1751"/>
      <w:bookmarkEnd w:id="1752"/>
      <w:bookmarkEnd w:id="1753"/>
      <w:bookmarkEnd w:id="1754"/>
      <w:bookmarkEnd w:id="1755"/>
      <w:bookmarkEnd w:id="1756"/>
      <w:r w:rsidRPr="00616F0C">
        <w:t>6.1.3</w:t>
      </w:r>
      <w:r w:rsidRPr="00616F0C">
        <w:tab/>
        <w:t>Resources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E8176AF" w14:textId="77777777" w:rsidR="00E134FC" w:rsidRPr="00616F0C" w:rsidRDefault="00E134FC" w:rsidP="00E134FC">
      <w:pPr>
        <w:pStyle w:val="Heading4"/>
      </w:pPr>
      <w:bookmarkStart w:id="1891" w:name="_Toc22187553"/>
      <w:bookmarkStart w:id="1892" w:name="_Toc22630775"/>
      <w:bookmarkStart w:id="1893" w:name="_Toc34227055"/>
      <w:bookmarkStart w:id="1894" w:name="_Toc34749770"/>
      <w:bookmarkStart w:id="1895" w:name="_Toc34750330"/>
      <w:bookmarkStart w:id="1896" w:name="_Toc34750520"/>
      <w:bookmarkStart w:id="1897" w:name="_Toc35940926"/>
      <w:bookmarkStart w:id="1898" w:name="_Toc35937359"/>
      <w:bookmarkStart w:id="1899" w:name="_Toc36463753"/>
      <w:bookmarkStart w:id="1900" w:name="_Toc43131685"/>
      <w:bookmarkStart w:id="1901" w:name="_Toc45032520"/>
      <w:bookmarkStart w:id="1902" w:name="_Toc49782214"/>
      <w:bookmarkStart w:id="1903" w:name="_Toc51873650"/>
      <w:bookmarkStart w:id="1904" w:name="_Toc57209136"/>
      <w:bookmarkStart w:id="1905" w:name="_Toc58588479"/>
      <w:bookmarkStart w:id="1906" w:name="_Toc66114840"/>
      <w:bookmarkStart w:id="1907" w:name="_Toc67686351"/>
      <w:bookmarkStart w:id="1908" w:name="_Toc74994640"/>
      <w:bookmarkStart w:id="1909" w:name="_Toc85467894"/>
      <w:bookmarkStart w:id="1910" w:name="_Toc89182936"/>
      <w:bookmarkStart w:id="1911" w:name="_Toc90651238"/>
      <w:bookmarkStart w:id="1912" w:name="_Toc96933388"/>
      <w:bookmarkStart w:id="1913" w:name="_Toc98507255"/>
      <w:bookmarkStart w:id="1914" w:name="_Toc98507708"/>
      <w:bookmarkStart w:id="1915" w:name="_Toc106640711"/>
      <w:r w:rsidRPr="00616F0C">
        <w:t>6.1.3.1</w:t>
      </w:r>
      <w:r w:rsidRPr="00616F0C">
        <w:tab/>
        <w:t>Overview</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7B2C356" w14:textId="77777777" w:rsidR="00E134FC" w:rsidRDefault="00E134FC" w:rsidP="00E134FC">
      <w:pPr>
        <w:pStyle w:val="TH"/>
      </w:pPr>
      <w:r w:rsidRPr="00616F0C">
        <w:object w:dxaOrig="12141" w:dyaOrig="8671" w14:anchorId="0BDAEA41">
          <v:shape id="_x0000_i1059" type="#_x0000_t75" style="width:410.4pt;height:4in" o:ole="">
            <v:imagedata r:id="rId80" o:title=""/>
          </v:shape>
          <o:OLEObject Type="Embed" ProgID="Visio.Drawing.11" ShapeID="_x0000_i1059" DrawAspect="Content" ObjectID="_1717253730" r:id="rId8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1916" w:name="_Toc22187554"/>
            <w:bookmarkStart w:id="1917"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1918" w:name="_Toc34227056"/>
      <w:bookmarkStart w:id="1919" w:name="_Toc34749771"/>
      <w:bookmarkStart w:id="1920" w:name="_Toc34750331"/>
      <w:bookmarkStart w:id="1921" w:name="_Toc34750521"/>
      <w:bookmarkStart w:id="1922" w:name="_Toc35940927"/>
      <w:bookmarkStart w:id="1923" w:name="_Toc35937360"/>
      <w:bookmarkStart w:id="1924" w:name="_Toc36463754"/>
      <w:bookmarkStart w:id="1925" w:name="_Toc43131686"/>
      <w:bookmarkStart w:id="1926" w:name="_Toc45032521"/>
      <w:bookmarkStart w:id="1927" w:name="_Toc49782215"/>
      <w:bookmarkStart w:id="1928" w:name="_Toc51873651"/>
      <w:bookmarkStart w:id="1929" w:name="_Toc57209137"/>
      <w:bookmarkStart w:id="1930" w:name="_Toc58588480"/>
      <w:bookmarkStart w:id="1931" w:name="_Toc66114841"/>
      <w:bookmarkStart w:id="1932" w:name="_Toc67686352"/>
      <w:bookmarkStart w:id="1933" w:name="_Toc74994641"/>
      <w:bookmarkStart w:id="1934" w:name="_Toc85467895"/>
      <w:bookmarkStart w:id="1935" w:name="_Toc89182937"/>
      <w:bookmarkStart w:id="1936" w:name="_Toc90651239"/>
      <w:bookmarkStart w:id="1937" w:name="_Toc96933389"/>
      <w:bookmarkStart w:id="1938" w:name="_Toc98507256"/>
      <w:bookmarkStart w:id="1939" w:name="_Toc98507709"/>
      <w:bookmarkStart w:id="1940" w:name="_Toc106640712"/>
      <w:r w:rsidRPr="00616F0C">
        <w:t>6.1.3.2</w:t>
      </w:r>
      <w:r w:rsidRPr="00616F0C">
        <w:tab/>
        <w:t xml:space="preserve">Resource: </w:t>
      </w:r>
      <w:bookmarkEnd w:id="1916"/>
      <w:bookmarkEnd w:id="1917"/>
      <w:r w:rsidRPr="00616F0C">
        <w:t>RecordCollection (Collection)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41B556F" w14:textId="77777777" w:rsidR="00E134FC" w:rsidRPr="00616F0C" w:rsidRDefault="00E134FC" w:rsidP="00E134FC">
      <w:pPr>
        <w:pStyle w:val="Heading5"/>
      </w:pPr>
      <w:bookmarkStart w:id="1941" w:name="_Toc22187555"/>
      <w:bookmarkStart w:id="1942" w:name="_Toc22630777"/>
      <w:bookmarkStart w:id="1943" w:name="_Toc34227057"/>
      <w:bookmarkStart w:id="1944" w:name="_Toc34749772"/>
      <w:bookmarkStart w:id="1945" w:name="_Toc34750332"/>
      <w:bookmarkStart w:id="1946" w:name="_Toc34750522"/>
      <w:bookmarkStart w:id="1947" w:name="_Toc35940928"/>
      <w:bookmarkStart w:id="1948" w:name="_Toc35937361"/>
      <w:bookmarkStart w:id="1949" w:name="_Toc36463755"/>
      <w:bookmarkStart w:id="1950" w:name="_Toc43131687"/>
      <w:bookmarkStart w:id="1951" w:name="_Toc45032522"/>
      <w:bookmarkStart w:id="1952" w:name="_Toc49782216"/>
      <w:bookmarkStart w:id="1953" w:name="_Toc51873652"/>
      <w:bookmarkStart w:id="1954" w:name="_Toc57209138"/>
      <w:bookmarkStart w:id="1955" w:name="_Toc58588481"/>
      <w:bookmarkStart w:id="1956" w:name="_Toc66114842"/>
      <w:bookmarkStart w:id="1957" w:name="_Toc67686353"/>
      <w:bookmarkStart w:id="1958" w:name="_Toc74994642"/>
      <w:bookmarkStart w:id="1959" w:name="_Toc85467896"/>
      <w:bookmarkStart w:id="1960" w:name="_Toc89182938"/>
      <w:bookmarkStart w:id="1961" w:name="_Toc90651240"/>
      <w:bookmarkStart w:id="1962" w:name="_Toc96933390"/>
      <w:bookmarkStart w:id="1963" w:name="_Toc98507257"/>
      <w:bookmarkStart w:id="1964" w:name="_Toc98507710"/>
      <w:bookmarkStart w:id="1965" w:name="_Toc106640713"/>
      <w:r w:rsidRPr="00616F0C">
        <w:t>6.1.3.2.1</w:t>
      </w:r>
      <w:r w:rsidRPr="00616F0C">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1966" w:name="_Toc22187556"/>
      <w:bookmarkStart w:id="1967" w:name="_Toc22630778"/>
      <w:bookmarkStart w:id="1968" w:name="_Toc34227058"/>
      <w:bookmarkStart w:id="1969" w:name="_Toc34749773"/>
      <w:bookmarkStart w:id="1970" w:name="_Toc34750333"/>
      <w:bookmarkStart w:id="1971" w:name="_Toc34750523"/>
      <w:bookmarkStart w:id="1972" w:name="_Toc35940929"/>
      <w:bookmarkStart w:id="1973" w:name="_Toc35937362"/>
      <w:bookmarkStart w:id="1974" w:name="_Toc36463756"/>
      <w:bookmarkStart w:id="1975" w:name="_Toc43131688"/>
      <w:bookmarkStart w:id="1976" w:name="_Toc45032523"/>
      <w:bookmarkStart w:id="1977" w:name="_Toc49782217"/>
      <w:bookmarkStart w:id="1978" w:name="_Toc51873653"/>
      <w:bookmarkStart w:id="1979" w:name="_Toc57209139"/>
      <w:bookmarkStart w:id="1980" w:name="_Toc58588482"/>
      <w:bookmarkStart w:id="1981" w:name="_Toc66114843"/>
      <w:bookmarkStart w:id="1982" w:name="_Toc67686354"/>
      <w:bookmarkStart w:id="1983" w:name="_Toc74994643"/>
      <w:bookmarkStart w:id="1984" w:name="_Toc85467897"/>
      <w:bookmarkStart w:id="1985" w:name="_Toc89182939"/>
      <w:bookmarkStart w:id="1986" w:name="_Toc90651241"/>
      <w:bookmarkStart w:id="1987" w:name="_Toc96933391"/>
      <w:bookmarkStart w:id="1988" w:name="_Toc98507258"/>
      <w:bookmarkStart w:id="1989" w:name="_Toc98507711"/>
      <w:bookmarkStart w:id="1990" w:name="_Toc106640714"/>
      <w:r w:rsidRPr="00616F0C">
        <w:t>6.1.3.2.2</w:t>
      </w:r>
      <w:r w:rsidRPr="00616F0C">
        <w:tab/>
        <w:t>Resource Definition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1991" w:name="_Toc22187557"/>
      <w:bookmarkStart w:id="1992" w:name="_Toc22630779"/>
      <w:bookmarkStart w:id="1993" w:name="_Toc34227059"/>
      <w:bookmarkStart w:id="1994" w:name="_Toc34749774"/>
      <w:bookmarkStart w:id="1995" w:name="_Toc34750334"/>
      <w:bookmarkStart w:id="1996" w:name="_Toc34750524"/>
      <w:bookmarkStart w:id="1997" w:name="_Toc35940930"/>
      <w:bookmarkStart w:id="1998" w:name="_Toc35937363"/>
      <w:bookmarkStart w:id="1999" w:name="_Toc36463757"/>
      <w:bookmarkStart w:id="2000" w:name="_Toc43131689"/>
      <w:bookmarkStart w:id="2001" w:name="_Toc45032524"/>
      <w:bookmarkStart w:id="2002" w:name="_Toc49782218"/>
      <w:bookmarkStart w:id="2003" w:name="_Toc51873654"/>
      <w:bookmarkStart w:id="2004" w:name="_Toc57209140"/>
      <w:bookmarkStart w:id="2005" w:name="_Toc58588483"/>
      <w:bookmarkStart w:id="2006" w:name="_Toc66114844"/>
      <w:bookmarkStart w:id="2007" w:name="_Toc67686355"/>
      <w:bookmarkStart w:id="2008" w:name="_Toc74994644"/>
      <w:bookmarkStart w:id="2009" w:name="_Toc85467898"/>
      <w:bookmarkStart w:id="2010" w:name="_Toc89182940"/>
      <w:bookmarkStart w:id="2011" w:name="_Toc90651242"/>
      <w:bookmarkStart w:id="2012" w:name="_Toc96933392"/>
      <w:bookmarkStart w:id="2013" w:name="_Toc98507259"/>
      <w:bookmarkStart w:id="2014" w:name="_Toc98507712"/>
      <w:bookmarkStart w:id="2015" w:name="_Toc106640715"/>
      <w:r w:rsidRPr="00616F0C">
        <w:t>6.1.3.2.3</w:t>
      </w:r>
      <w:r w:rsidRPr="00616F0C">
        <w:tab/>
        <w:t>Resource Standard Methods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7A7B248" w14:textId="77777777" w:rsidR="00E134FC" w:rsidRPr="00616F0C" w:rsidRDefault="00E134FC" w:rsidP="00E134FC">
      <w:pPr>
        <w:pStyle w:val="H6"/>
      </w:pPr>
      <w:bookmarkStart w:id="2016" w:name="_Toc22187558"/>
      <w:bookmarkStart w:id="2017" w:name="_Toc22630780"/>
      <w:bookmarkStart w:id="2018" w:name="_Toc34227060"/>
      <w:bookmarkStart w:id="2019" w:name="_Toc34749775"/>
      <w:bookmarkStart w:id="2020" w:name="_Toc34750335"/>
      <w:bookmarkStart w:id="2021" w:name="_Toc34750525"/>
      <w:bookmarkStart w:id="2022" w:name="_Toc35940931"/>
      <w:bookmarkStart w:id="2023" w:name="_Toc35937364"/>
      <w:bookmarkStart w:id="2024" w:name="_Toc36463758"/>
      <w:bookmarkStart w:id="2025" w:name="_Toc43131690"/>
      <w:bookmarkStart w:id="2026" w:name="_Toc45032525"/>
      <w:bookmarkStart w:id="2027" w:name="_Toc49782219"/>
      <w:bookmarkStart w:id="2028" w:name="_Toc51873655"/>
      <w:bookmarkStart w:id="2029" w:name="_Toc57209141"/>
      <w:bookmarkStart w:id="2030" w:name="_Toc58588484"/>
      <w:bookmarkStart w:id="2031" w:name="_Toc66114845"/>
      <w:bookmarkStart w:id="2032" w:name="_Toc67686356"/>
      <w:bookmarkStart w:id="2033" w:name="_Toc74994645"/>
      <w:bookmarkStart w:id="2034" w:name="_Toc85467899"/>
      <w:bookmarkStart w:id="2035" w:name="_Toc89182941"/>
      <w:bookmarkStart w:id="2036" w:name="_Toc90651243"/>
      <w:bookmarkStart w:id="2037" w:name="_Toc96933393"/>
      <w:r w:rsidRPr="00616F0C">
        <w:t>6.1.3.2.3.1</w:t>
      </w:r>
      <w:r w:rsidRPr="00616F0C">
        <w:tab/>
        <w:t>GET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038" w:name="_Toc85467900"/>
      <w:bookmarkStart w:id="2039" w:name="_Toc89182942"/>
      <w:bookmarkStart w:id="2040" w:name="_Toc90651244"/>
      <w:bookmarkStart w:id="2041" w:name="_Toc96933394"/>
      <w:bookmarkStart w:id="2042" w:name="_Toc22187566"/>
      <w:bookmarkStart w:id="2043" w:name="_Toc22630788"/>
      <w:bookmarkStart w:id="2044" w:name="_Toc34227061"/>
      <w:bookmarkStart w:id="2045" w:name="_Toc34749776"/>
      <w:bookmarkStart w:id="2046" w:name="_Toc34750336"/>
      <w:bookmarkStart w:id="2047" w:name="_Toc34750526"/>
      <w:bookmarkStart w:id="2048" w:name="_Toc35940932"/>
      <w:bookmarkStart w:id="2049" w:name="_Toc35937365"/>
      <w:bookmarkStart w:id="2050" w:name="_Toc36463759"/>
      <w:bookmarkStart w:id="2051" w:name="_Toc43131691"/>
      <w:bookmarkStart w:id="2052" w:name="_Toc45032526"/>
      <w:bookmarkStart w:id="2053" w:name="_Toc49782220"/>
      <w:bookmarkStart w:id="2054" w:name="_Toc51873656"/>
      <w:bookmarkStart w:id="2055" w:name="_Toc57209142"/>
      <w:bookmarkStart w:id="2056" w:name="_Toc58588485"/>
      <w:bookmarkStart w:id="2057" w:name="_Toc66114846"/>
      <w:bookmarkStart w:id="2058" w:name="_Toc67686357"/>
      <w:bookmarkStart w:id="2059" w:name="_Toc74994646"/>
      <w:r w:rsidRPr="00616F0C">
        <w:t>6.1.3.2.3.</w:t>
      </w:r>
      <w:r>
        <w:t>2</w:t>
      </w:r>
      <w:r w:rsidRPr="00616F0C">
        <w:tab/>
      </w:r>
      <w:r>
        <w:t>DELETE</w:t>
      </w:r>
      <w:bookmarkEnd w:id="2038"/>
      <w:bookmarkEnd w:id="2039"/>
      <w:bookmarkEnd w:id="2040"/>
      <w:bookmarkEnd w:id="204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060" w:name="_Toc85467901"/>
      <w:bookmarkStart w:id="2061" w:name="_Toc89182943"/>
      <w:bookmarkStart w:id="2062" w:name="_Toc90651245"/>
      <w:bookmarkStart w:id="2063" w:name="_Toc96933395"/>
      <w:bookmarkStart w:id="2064" w:name="_Toc98507260"/>
      <w:bookmarkStart w:id="2065" w:name="_Toc98507713"/>
      <w:bookmarkStart w:id="2066" w:name="_Toc106640716"/>
      <w:r w:rsidRPr="00616F0C">
        <w:t>6.1.3.3</w:t>
      </w:r>
      <w:r w:rsidRPr="00616F0C">
        <w:tab/>
        <w:t xml:space="preserve">Resource: </w:t>
      </w:r>
      <w:bookmarkEnd w:id="2042"/>
      <w:bookmarkEnd w:id="2043"/>
      <w:r w:rsidRPr="00616F0C">
        <w:t>Record (Document)</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A0AF7C9" w14:textId="77777777" w:rsidR="00E134FC" w:rsidRPr="00616F0C" w:rsidRDefault="00E134FC" w:rsidP="00E134FC">
      <w:pPr>
        <w:pStyle w:val="Heading5"/>
      </w:pPr>
      <w:bookmarkStart w:id="2067" w:name="_Toc34227062"/>
      <w:bookmarkStart w:id="2068" w:name="_Toc34749777"/>
      <w:bookmarkStart w:id="2069" w:name="_Toc34750337"/>
      <w:bookmarkStart w:id="2070" w:name="_Toc34750527"/>
      <w:bookmarkStart w:id="2071" w:name="_Toc35940933"/>
      <w:bookmarkStart w:id="2072" w:name="_Toc35937366"/>
      <w:bookmarkStart w:id="2073" w:name="_Toc36463760"/>
      <w:bookmarkStart w:id="2074" w:name="_Toc43131692"/>
      <w:bookmarkStart w:id="2075" w:name="_Toc45032527"/>
      <w:bookmarkStart w:id="2076" w:name="_Toc49782221"/>
      <w:bookmarkStart w:id="2077" w:name="_Toc51873657"/>
      <w:bookmarkStart w:id="2078" w:name="_Toc57209143"/>
      <w:bookmarkStart w:id="2079" w:name="_Toc58588486"/>
      <w:bookmarkStart w:id="2080" w:name="_Toc66114847"/>
      <w:bookmarkStart w:id="2081" w:name="_Toc67686358"/>
      <w:bookmarkStart w:id="2082" w:name="_Toc74994647"/>
      <w:bookmarkStart w:id="2083" w:name="_Toc85467902"/>
      <w:bookmarkStart w:id="2084" w:name="_Toc89182944"/>
      <w:bookmarkStart w:id="2085" w:name="_Toc90651246"/>
      <w:bookmarkStart w:id="2086" w:name="_Toc96933396"/>
      <w:bookmarkStart w:id="2087" w:name="_Toc98507261"/>
      <w:bookmarkStart w:id="2088" w:name="_Toc98507714"/>
      <w:bookmarkStart w:id="2089" w:name="_Toc106640717"/>
      <w:r w:rsidRPr="00616F0C">
        <w:t>6.1.3.3.1</w:t>
      </w:r>
      <w:r w:rsidRPr="00616F0C">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090" w:name="_Toc34227063"/>
      <w:bookmarkStart w:id="2091" w:name="_Toc34749778"/>
      <w:bookmarkStart w:id="2092" w:name="_Toc34750338"/>
      <w:bookmarkStart w:id="2093" w:name="_Toc34750528"/>
      <w:bookmarkStart w:id="2094" w:name="_Toc35940934"/>
      <w:bookmarkStart w:id="2095" w:name="_Toc35937367"/>
      <w:bookmarkStart w:id="2096" w:name="_Toc36463761"/>
      <w:bookmarkStart w:id="2097" w:name="_Toc43131693"/>
      <w:bookmarkStart w:id="2098" w:name="_Toc45032528"/>
      <w:bookmarkStart w:id="2099" w:name="_Toc49782222"/>
      <w:bookmarkStart w:id="2100" w:name="_Toc51873658"/>
      <w:bookmarkStart w:id="2101" w:name="_Toc57209144"/>
      <w:bookmarkStart w:id="2102" w:name="_Toc58588487"/>
      <w:bookmarkStart w:id="2103" w:name="_Toc66114848"/>
      <w:bookmarkStart w:id="2104" w:name="_Toc67686359"/>
      <w:bookmarkStart w:id="2105" w:name="_Toc74994648"/>
      <w:bookmarkStart w:id="2106" w:name="_Toc85467903"/>
      <w:bookmarkStart w:id="2107" w:name="_Toc89182945"/>
      <w:bookmarkStart w:id="2108" w:name="_Toc90651247"/>
      <w:bookmarkStart w:id="2109" w:name="_Toc96933397"/>
      <w:bookmarkStart w:id="2110" w:name="_Toc98507262"/>
      <w:bookmarkStart w:id="2111" w:name="_Toc98507715"/>
      <w:bookmarkStart w:id="2112" w:name="_Toc106640718"/>
      <w:r w:rsidRPr="00616F0C">
        <w:t>6.1.3.3.2</w:t>
      </w:r>
      <w:r w:rsidRPr="00616F0C">
        <w:tab/>
        <w:t>Resource Definition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113" w:name="_Toc34227064"/>
      <w:bookmarkStart w:id="2114" w:name="_Toc34749779"/>
      <w:bookmarkStart w:id="2115" w:name="_Toc34750339"/>
      <w:bookmarkStart w:id="2116" w:name="_Toc34750529"/>
      <w:bookmarkStart w:id="2117" w:name="_Toc35940935"/>
      <w:bookmarkStart w:id="2118" w:name="_Toc35937368"/>
      <w:bookmarkStart w:id="2119" w:name="_Toc36463762"/>
      <w:bookmarkStart w:id="2120" w:name="_Toc43131694"/>
      <w:bookmarkStart w:id="2121" w:name="_Toc45032529"/>
      <w:bookmarkStart w:id="2122" w:name="_Toc49782223"/>
      <w:bookmarkStart w:id="2123" w:name="_Toc51873659"/>
      <w:bookmarkStart w:id="2124" w:name="_Toc57209145"/>
      <w:bookmarkStart w:id="2125" w:name="_Toc58588488"/>
      <w:bookmarkStart w:id="2126" w:name="_Toc66114849"/>
      <w:bookmarkStart w:id="2127" w:name="_Toc67686360"/>
      <w:bookmarkStart w:id="2128" w:name="_Toc74994649"/>
      <w:bookmarkStart w:id="2129" w:name="_Toc85467904"/>
      <w:bookmarkStart w:id="2130" w:name="_Toc89182946"/>
      <w:bookmarkStart w:id="2131" w:name="_Toc90651248"/>
      <w:bookmarkStart w:id="2132" w:name="_Toc96933398"/>
      <w:bookmarkStart w:id="2133" w:name="_Toc98507263"/>
      <w:bookmarkStart w:id="2134" w:name="_Toc98507716"/>
      <w:bookmarkStart w:id="2135" w:name="_Toc106640719"/>
      <w:r w:rsidRPr="00616F0C">
        <w:t>6.1.3.3.3</w:t>
      </w:r>
      <w:r w:rsidRPr="00616F0C">
        <w:tab/>
        <w:t>Resource Standard Methods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2E32D4B" w14:textId="77777777" w:rsidR="00E134FC" w:rsidRPr="00616F0C" w:rsidRDefault="00E134FC" w:rsidP="00E134FC">
      <w:pPr>
        <w:pStyle w:val="H6"/>
      </w:pPr>
      <w:bookmarkStart w:id="2136" w:name="_Toc34227065"/>
      <w:bookmarkStart w:id="2137" w:name="_Toc34749780"/>
      <w:bookmarkStart w:id="2138" w:name="_Toc34750340"/>
      <w:bookmarkStart w:id="2139" w:name="_Toc34750530"/>
      <w:bookmarkStart w:id="2140" w:name="_Toc35940936"/>
      <w:bookmarkStart w:id="2141" w:name="_Toc35937369"/>
      <w:bookmarkStart w:id="2142" w:name="_Toc36463763"/>
      <w:bookmarkStart w:id="2143" w:name="_Toc43131695"/>
      <w:bookmarkStart w:id="2144" w:name="_Toc45032530"/>
      <w:bookmarkStart w:id="2145" w:name="_Toc49782224"/>
      <w:bookmarkStart w:id="2146" w:name="_Toc51873660"/>
      <w:bookmarkStart w:id="2147" w:name="_Toc57209146"/>
      <w:bookmarkStart w:id="2148" w:name="_Toc58588489"/>
      <w:bookmarkStart w:id="2149" w:name="_Toc66114850"/>
      <w:bookmarkStart w:id="2150" w:name="_Toc67686361"/>
      <w:bookmarkStart w:id="2151" w:name="_Toc74994650"/>
      <w:bookmarkStart w:id="2152" w:name="_Toc85467905"/>
      <w:bookmarkStart w:id="2153" w:name="_Toc89182947"/>
      <w:bookmarkStart w:id="2154" w:name="_Toc90651249"/>
      <w:bookmarkStart w:id="2155" w:name="_Toc96933399"/>
      <w:r w:rsidRPr="00616F0C">
        <w:t>6.1.3.3.3.1</w:t>
      </w:r>
      <w:r w:rsidRPr="00616F0C">
        <w:tab/>
        <w:t>GET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156" w:name="_Toc34227066"/>
      <w:bookmarkStart w:id="2157" w:name="_Toc34749781"/>
      <w:bookmarkStart w:id="2158" w:name="_Toc34750341"/>
      <w:bookmarkStart w:id="2159" w:name="_Toc34750531"/>
      <w:bookmarkStart w:id="2160" w:name="_Toc35940937"/>
      <w:bookmarkStart w:id="2161" w:name="_Toc35937370"/>
      <w:bookmarkStart w:id="2162" w:name="_Toc36463764"/>
      <w:bookmarkStart w:id="2163" w:name="_Toc43131696"/>
      <w:bookmarkStart w:id="2164" w:name="_Toc45032531"/>
      <w:bookmarkStart w:id="2165" w:name="_Toc49782225"/>
      <w:bookmarkStart w:id="2166" w:name="_Toc51873661"/>
      <w:bookmarkStart w:id="2167" w:name="_Toc57209147"/>
      <w:bookmarkStart w:id="2168" w:name="_Toc58588490"/>
      <w:bookmarkStart w:id="2169" w:name="_Toc66114851"/>
      <w:bookmarkStart w:id="2170" w:name="_Toc67686362"/>
      <w:bookmarkStart w:id="2171" w:name="_Toc74994651"/>
      <w:bookmarkStart w:id="2172" w:name="_Toc85467906"/>
      <w:bookmarkStart w:id="2173" w:name="_Toc89182948"/>
      <w:bookmarkStart w:id="2174" w:name="_Toc90651250"/>
      <w:bookmarkStart w:id="2175" w:name="_Toc96933400"/>
      <w:r w:rsidRPr="00616F0C">
        <w:t>6.1.3.3.3.2</w:t>
      </w:r>
      <w:r w:rsidRPr="00616F0C">
        <w:tab/>
        <w:t>PUT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176" w:name="_Toc34227067"/>
      <w:bookmarkStart w:id="2177" w:name="_Toc34749782"/>
      <w:bookmarkStart w:id="2178" w:name="_Toc34750342"/>
      <w:bookmarkStart w:id="2179" w:name="_Toc34750532"/>
      <w:bookmarkStart w:id="2180" w:name="_Toc35940938"/>
      <w:bookmarkStart w:id="2181" w:name="_Toc35937371"/>
      <w:bookmarkStart w:id="2182" w:name="_Toc36463765"/>
      <w:bookmarkStart w:id="2183" w:name="_Toc43131697"/>
      <w:bookmarkStart w:id="2184" w:name="_Toc45032532"/>
      <w:bookmarkStart w:id="2185" w:name="_Toc49782226"/>
      <w:bookmarkStart w:id="2186" w:name="_Toc51873662"/>
      <w:bookmarkStart w:id="2187" w:name="_Toc57209148"/>
      <w:bookmarkStart w:id="2188" w:name="_Toc58588491"/>
      <w:bookmarkStart w:id="2189" w:name="_Toc66114852"/>
      <w:bookmarkStart w:id="2190" w:name="_Toc67686363"/>
      <w:bookmarkStart w:id="2191" w:name="_Toc74994652"/>
      <w:bookmarkStart w:id="2192" w:name="_Toc85467907"/>
      <w:bookmarkStart w:id="2193" w:name="_Toc89182949"/>
      <w:bookmarkStart w:id="2194" w:name="_Toc90651251"/>
      <w:bookmarkStart w:id="2195" w:name="_Toc96933401"/>
      <w:r w:rsidRPr="00616F0C">
        <w:t>6.1.3.3.3.3</w:t>
      </w:r>
      <w:r w:rsidRPr="00616F0C">
        <w:tab/>
        <w:t>DELETE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196" w:name="_Toc34227068"/>
      <w:bookmarkStart w:id="2197" w:name="_Toc34749783"/>
      <w:bookmarkStart w:id="2198" w:name="_Toc34750343"/>
      <w:bookmarkStart w:id="2199" w:name="_Toc34750533"/>
      <w:bookmarkStart w:id="2200" w:name="_Toc35940939"/>
      <w:bookmarkStart w:id="2201" w:name="_Toc35937372"/>
      <w:bookmarkStart w:id="2202" w:name="_Toc36463766"/>
      <w:bookmarkStart w:id="2203" w:name="_Toc43131698"/>
      <w:bookmarkStart w:id="2204" w:name="_Toc45032533"/>
      <w:bookmarkStart w:id="2205" w:name="_Toc49782227"/>
      <w:bookmarkStart w:id="2206" w:name="_Toc51873663"/>
      <w:bookmarkStart w:id="2207" w:name="_Toc57209149"/>
      <w:bookmarkStart w:id="2208" w:name="_Toc58588492"/>
      <w:bookmarkStart w:id="2209" w:name="_Toc66114853"/>
      <w:bookmarkStart w:id="2210" w:name="_Toc67686364"/>
      <w:bookmarkStart w:id="2211" w:name="_Toc74994653"/>
      <w:bookmarkStart w:id="2212" w:name="_Toc85467908"/>
      <w:bookmarkStart w:id="2213" w:name="_Toc89182950"/>
      <w:bookmarkStart w:id="2214" w:name="_Toc90651252"/>
      <w:bookmarkStart w:id="2215" w:name="_Toc96933402"/>
      <w:bookmarkStart w:id="2216" w:name="_Toc98507264"/>
      <w:bookmarkStart w:id="2217" w:name="_Toc98507717"/>
      <w:bookmarkStart w:id="2218" w:name="_Toc106640720"/>
      <w:r w:rsidRPr="00616F0C">
        <w:t>6.1.3.4</w:t>
      </w:r>
      <w:r w:rsidRPr="00616F0C">
        <w:tab/>
        <w:t>Resource: Meta (Document)</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0E2D547" w14:textId="77777777" w:rsidR="00E134FC" w:rsidRPr="00616F0C" w:rsidRDefault="00E134FC" w:rsidP="00E134FC">
      <w:pPr>
        <w:pStyle w:val="Heading5"/>
      </w:pPr>
      <w:bookmarkStart w:id="2219" w:name="_Toc34227069"/>
      <w:bookmarkStart w:id="2220" w:name="_Toc34749784"/>
      <w:bookmarkStart w:id="2221" w:name="_Toc34750344"/>
      <w:bookmarkStart w:id="2222" w:name="_Toc34750534"/>
      <w:bookmarkStart w:id="2223" w:name="_Toc35940940"/>
      <w:bookmarkStart w:id="2224" w:name="_Toc35937373"/>
      <w:bookmarkStart w:id="2225" w:name="_Toc36463767"/>
      <w:bookmarkStart w:id="2226" w:name="_Toc43131699"/>
      <w:bookmarkStart w:id="2227" w:name="_Toc45032534"/>
      <w:bookmarkStart w:id="2228" w:name="_Toc49782228"/>
      <w:bookmarkStart w:id="2229" w:name="_Toc51873664"/>
      <w:bookmarkStart w:id="2230" w:name="_Toc57209150"/>
      <w:bookmarkStart w:id="2231" w:name="_Toc58588493"/>
      <w:bookmarkStart w:id="2232" w:name="_Toc66114854"/>
      <w:bookmarkStart w:id="2233" w:name="_Toc67686365"/>
      <w:bookmarkStart w:id="2234" w:name="_Toc74994654"/>
      <w:bookmarkStart w:id="2235" w:name="_Toc85467909"/>
      <w:bookmarkStart w:id="2236" w:name="_Toc89182951"/>
      <w:bookmarkStart w:id="2237" w:name="_Toc90651253"/>
      <w:bookmarkStart w:id="2238" w:name="_Toc96933403"/>
      <w:bookmarkStart w:id="2239" w:name="_Toc98507265"/>
      <w:bookmarkStart w:id="2240" w:name="_Toc98507718"/>
      <w:bookmarkStart w:id="2241" w:name="_Toc106640721"/>
      <w:r w:rsidRPr="00616F0C">
        <w:t>6.1.3.4.1</w:t>
      </w:r>
      <w:r w:rsidRPr="00616F0C">
        <w:tab/>
        <w:t>Description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242" w:name="_Toc34227070"/>
      <w:bookmarkStart w:id="2243" w:name="_Toc34749785"/>
      <w:bookmarkStart w:id="2244" w:name="_Toc34750345"/>
      <w:bookmarkStart w:id="2245" w:name="_Toc34750535"/>
      <w:bookmarkStart w:id="2246" w:name="_Toc35940941"/>
      <w:bookmarkStart w:id="2247" w:name="_Toc35937374"/>
      <w:bookmarkStart w:id="2248" w:name="_Toc36463768"/>
      <w:bookmarkStart w:id="2249" w:name="_Toc43131700"/>
      <w:bookmarkStart w:id="2250" w:name="_Toc45032535"/>
      <w:bookmarkStart w:id="2251" w:name="_Toc49782229"/>
      <w:bookmarkStart w:id="2252" w:name="_Toc51873665"/>
      <w:bookmarkStart w:id="2253" w:name="_Toc57209151"/>
      <w:bookmarkStart w:id="2254" w:name="_Toc58588494"/>
      <w:bookmarkStart w:id="2255" w:name="_Toc66114855"/>
      <w:bookmarkStart w:id="2256" w:name="_Toc67686366"/>
      <w:bookmarkStart w:id="2257" w:name="_Toc74994655"/>
      <w:bookmarkStart w:id="2258" w:name="_Toc85467910"/>
      <w:bookmarkStart w:id="2259" w:name="_Toc89182952"/>
      <w:bookmarkStart w:id="2260" w:name="_Toc90651254"/>
      <w:bookmarkStart w:id="2261" w:name="_Toc96933404"/>
      <w:bookmarkStart w:id="2262" w:name="_Toc98507266"/>
      <w:bookmarkStart w:id="2263" w:name="_Toc98507719"/>
      <w:bookmarkStart w:id="2264" w:name="_Toc106640722"/>
      <w:r w:rsidRPr="00616F0C">
        <w:t>6.1.3.4.2</w:t>
      </w:r>
      <w:r w:rsidRPr="00616F0C">
        <w:tab/>
        <w:t>Resource Definition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265" w:name="_Toc34227071"/>
      <w:bookmarkStart w:id="2266" w:name="_Toc34749786"/>
      <w:bookmarkStart w:id="2267" w:name="_Toc34750346"/>
      <w:bookmarkStart w:id="2268" w:name="_Toc34750536"/>
      <w:bookmarkStart w:id="2269" w:name="_Toc35940942"/>
      <w:bookmarkStart w:id="2270" w:name="_Toc35937375"/>
      <w:bookmarkStart w:id="2271" w:name="_Toc36463769"/>
      <w:bookmarkStart w:id="2272" w:name="_Toc43131701"/>
      <w:bookmarkStart w:id="2273" w:name="_Toc45032536"/>
      <w:bookmarkStart w:id="2274" w:name="_Toc49782230"/>
      <w:bookmarkStart w:id="2275" w:name="_Toc51873666"/>
      <w:bookmarkStart w:id="2276" w:name="_Toc57209152"/>
      <w:bookmarkStart w:id="2277" w:name="_Toc58588495"/>
      <w:bookmarkStart w:id="2278" w:name="_Toc66114856"/>
      <w:bookmarkStart w:id="2279" w:name="_Toc67686367"/>
      <w:bookmarkStart w:id="2280" w:name="_Toc74994656"/>
      <w:bookmarkStart w:id="2281" w:name="_Toc85467911"/>
      <w:bookmarkStart w:id="2282" w:name="_Toc89182953"/>
      <w:bookmarkStart w:id="2283" w:name="_Toc90651255"/>
      <w:bookmarkStart w:id="2284" w:name="_Toc96933405"/>
      <w:bookmarkStart w:id="2285" w:name="_Toc98507267"/>
      <w:bookmarkStart w:id="2286" w:name="_Toc98507720"/>
      <w:bookmarkStart w:id="2287" w:name="_Toc106640723"/>
      <w:r w:rsidRPr="00616F0C">
        <w:t>6.1.3.4.3</w:t>
      </w:r>
      <w:r w:rsidRPr="00616F0C">
        <w:tab/>
        <w:t>Resource Standard Methods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D4B9BEB" w14:textId="77777777" w:rsidR="00E134FC" w:rsidRPr="00616F0C" w:rsidRDefault="00E134FC" w:rsidP="00E134FC">
      <w:pPr>
        <w:pStyle w:val="H6"/>
      </w:pPr>
      <w:bookmarkStart w:id="2288" w:name="_Toc34227072"/>
      <w:bookmarkStart w:id="2289" w:name="_Toc34749787"/>
      <w:bookmarkStart w:id="2290" w:name="_Toc34750347"/>
      <w:bookmarkStart w:id="2291" w:name="_Toc34750537"/>
      <w:bookmarkStart w:id="2292" w:name="_Toc35940943"/>
      <w:bookmarkStart w:id="2293" w:name="_Toc35937376"/>
      <w:bookmarkStart w:id="2294" w:name="_Toc36463770"/>
      <w:bookmarkStart w:id="2295" w:name="_Toc43131702"/>
      <w:bookmarkStart w:id="2296" w:name="_Toc45032537"/>
      <w:bookmarkStart w:id="2297" w:name="_Toc49782231"/>
      <w:bookmarkStart w:id="2298" w:name="_Toc51873667"/>
      <w:bookmarkStart w:id="2299" w:name="_Toc57209153"/>
      <w:bookmarkStart w:id="2300" w:name="_Toc58588496"/>
      <w:bookmarkStart w:id="2301" w:name="_Toc66114857"/>
      <w:bookmarkStart w:id="2302" w:name="_Toc67686368"/>
      <w:bookmarkStart w:id="2303" w:name="_Toc74994657"/>
      <w:bookmarkStart w:id="2304" w:name="_Toc85467912"/>
      <w:bookmarkStart w:id="2305" w:name="_Toc89182954"/>
      <w:bookmarkStart w:id="2306" w:name="_Toc90651256"/>
      <w:bookmarkStart w:id="2307" w:name="_Toc96933406"/>
      <w:r w:rsidRPr="00616F0C">
        <w:t>6.1.3.4.3.1</w:t>
      </w:r>
      <w:r w:rsidRPr="00616F0C">
        <w:tab/>
        <w:t>GET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308" w:name="_Toc34227073"/>
      <w:bookmarkStart w:id="2309" w:name="_Toc34749788"/>
      <w:bookmarkStart w:id="2310" w:name="_Toc34750348"/>
      <w:bookmarkStart w:id="2311" w:name="_Toc34750538"/>
      <w:bookmarkStart w:id="2312" w:name="_Toc35940944"/>
      <w:bookmarkStart w:id="2313" w:name="_Toc35937377"/>
      <w:bookmarkStart w:id="2314" w:name="_Toc36463771"/>
      <w:bookmarkStart w:id="2315" w:name="_Toc43131703"/>
      <w:bookmarkStart w:id="2316" w:name="_Toc45032538"/>
      <w:bookmarkStart w:id="2317" w:name="_Toc49782232"/>
      <w:bookmarkStart w:id="2318" w:name="_Toc51873668"/>
      <w:bookmarkStart w:id="2319" w:name="_Toc57209154"/>
      <w:bookmarkStart w:id="2320" w:name="_Toc58588497"/>
      <w:bookmarkStart w:id="2321" w:name="_Toc66114858"/>
      <w:bookmarkStart w:id="2322" w:name="_Toc67686369"/>
      <w:bookmarkStart w:id="2323" w:name="_Toc74994658"/>
      <w:bookmarkStart w:id="2324" w:name="_Toc85467913"/>
      <w:bookmarkStart w:id="2325" w:name="_Toc89182955"/>
      <w:bookmarkStart w:id="2326" w:name="_Toc90651257"/>
      <w:bookmarkStart w:id="2327" w:name="_Toc96933407"/>
      <w:r w:rsidRPr="00616F0C">
        <w:t>6.1.3.4.3.2</w:t>
      </w:r>
      <w:r w:rsidRPr="00616F0C">
        <w:tab/>
        <w:t>PATCH</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328" w:name="_Toc34227074"/>
      <w:bookmarkStart w:id="2329" w:name="_Toc34749789"/>
      <w:bookmarkStart w:id="2330" w:name="_Toc34750349"/>
      <w:bookmarkStart w:id="2331" w:name="_Toc34750539"/>
      <w:bookmarkStart w:id="2332" w:name="_Toc35940945"/>
      <w:bookmarkStart w:id="2333" w:name="_Toc35937378"/>
      <w:bookmarkStart w:id="2334" w:name="_Toc36463772"/>
      <w:bookmarkStart w:id="2335" w:name="_Toc43131704"/>
      <w:bookmarkStart w:id="2336" w:name="_Toc45032539"/>
      <w:bookmarkStart w:id="2337" w:name="_Toc49782233"/>
      <w:bookmarkStart w:id="2338" w:name="_Toc51873669"/>
      <w:bookmarkStart w:id="2339" w:name="_Toc57209155"/>
      <w:bookmarkStart w:id="2340" w:name="_Toc58588498"/>
      <w:bookmarkStart w:id="2341" w:name="_Toc66114859"/>
      <w:bookmarkStart w:id="2342" w:name="_Toc67686370"/>
      <w:bookmarkStart w:id="2343" w:name="_Toc74994659"/>
      <w:bookmarkStart w:id="2344" w:name="_Toc85467914"/>
      <w:bookmarkStart w:id="2345" w:name="_Toc89182956"/>
      <w:bookmarkStart w:id="2346" w:name="_Toc90651258"/>
      <w:bookmarkStart w:id="2347" w:name="_Toc96933408"/>
      <w:bookmarkStart w:id="2348" w:name="_Toc98507268"/>
      <w:bookmarkStart w:id="2349" w:name="_Toc98507721"/>
      <w:bookmarkStart w:id="2350" w:name="_Toc106640724"/>
      <w:r w:rsidRPr="00616F0C">
        <w:lastRenderedPageBreak/>
        <w:t>6.1.3.5</w:t>
      </w:r>
      <w:r w:rsidRPr="00616F0C">
        <w:tab/>
        <w:t>Resource: BlockCollection (Collection)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0C180DC" w14:textId="77777777" w:rsidR="00E134FC" w:rsidRPr="00616F0C" w:rsidRDefault="00E134FC" w:rsidP="00E134FC">
      <w:pPr>
        <w:pStyle w:val="Heading5"/>
      </w:pPr>
      <w:bookmarkStart w:id="2351" w:name="_Toc34227075"/>
      <w:bookmarkStart w:id="2352" w:name="_Toc34749790"/>
      <w:bookmarkStart w:id="2353" w:name="_Toc34750350"/>
      <w:bookmarkStart w:id="2354" w:name="_Toc34750540"/>
      <w:bookmarkStart w:id="2355" w:name="_Toc35940946"/>
      <w:bookmarkStart w:id="2356" w:name="_Toc35937379"/>
      <w:bookmarkStart w:id="2357" w:name="_Toc36463773"/>
      <w:bookmarkStart w:id="2358" w:name="_Toc43131705"/>
      <w:bookmarkStart w:id="2359" w:name="_Toc45032540"/>
      <w:bookmarkStart w:id="2360" w:name="_Toc49782234"/>
      <w:bookmarkStart w:id="2361" w:name="_Toc51873670"/>
      <w:bookmarkStart w:id="2362" w:name="_Toc57209156"/>
      <w:bookmarkStart w:id="2363" w:name="_Toc58588499"/>
      <w:bookmarkStart w:id="2364" w:name="_Toc66114860"/>
      <w:bookmarkStart w:id="2365" w:name="_Toc67686371"/>
      <w:bookmarkStart w:id="2366" w:name="_Toc74994660"/>
      <w:bookmarkStart w:id="2367" w:name="_Toc85467915"/>
      <w:bookmarkStart w:id="2368" w:name="_Toc89182957"/>
      <w:bookmarkStart w:id="2369" w:name="_Toc90651259"/>
      <w:bookmarkStart w:id="2370" w:name="_Toc96933409"/>
      <w:bookmarkStart w:id="2371" w:name="_Toc98507269"/>
      <w:bookmarkStart w:id="2372" w:name="_Toc98507722"/>
      <w:bookmarkStart w:id="2373" w:name="_Toc106640725"/>
      <w:r w:rsidRPr="00616F0C">
        <w:t>6.1.3.5.1</w:t>
      </w:r>
      <w:r w:rsidRPr="00616F0C">
        <w:tab/>
        <w:t>Description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374" w:name="_Toc34227076"/>
      <w:bookmarkStart w:id="2375" w:name="_Toc34749791"/>
      <w:bookmarkStart w:id="2376" w:name="_Toc34750351"/>
      <w:bookmarkStart w:id="2377" w:name="_Toc34750541"/>
      <w:bookmarkStart w:id="2378" w:name="_Toc35940947"/>
      <w:bookmarkStart w:id="2379" w:name="_Toc35937380"/>
      <w:bookmarkStart w:id="2380" w:name="_Toc36463774"/>
      <w:bookmarkStart w:id="2381" w:name="_Toc43131706"/>
      <w:bookmarkStart w:id="2382" w:name="_Toc45032541"/>
      <w:bookmarkStart w:id="2383" w:name="_Toc49782235"/>
      <w:bookmarkStart w:id="2384" w:name="_Toc51873671"/>
      <w:bookmarkStart w:id="2385" w:name="_Toc57209157"/>
      <w:bookmarkStart w:id="2386" w:name="_Toc58588500"/>
      <w:bookmarkStart w:id="2387" w:name="_Toc66114861"/>
      <w:bookmarkStart w:id="2388" w:name="_Toc67686372"/>
      <w:bookmarkStart w:id="2389" w:name="_Toc74994661"/>
      <w:bookmarkStart w:id="2390" w:name="_Toc85467916"/>
      <w:bookmarkStart w:id="2391" w:name="_Toc89182958"/>
      <w:bookmarkStart w:id="2392" w:name="_Toc90651260"/>
      <w:bookmarkStart w:id="2393" w:name="_Toc96933410"/>
      <w:bookmarkStart w:id="2394" w:name="_Toc98507270"/>
      <w:bookmarkStart w:id="2395" w:name="_Toc98507723"/>
      <w:bookmarkStart w:id="2396" w:name="_Toc106640726"/>
      <w:r w:rsidRPr="00616F0C">
        <w:t>6.1.3.5.2</w:t>
      </w:r>
      <w:r w:rsidRPr="00616F0C">
        <w:tab/>
        <w:t>Resource Definition</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397" w:name="_Toc34227077"/>
      <w:bookmarkStart w:id="2398" w:name="_Toc34749792"/>
      <w:bookmarkStart w:id="2399" w:name="_Toc34750352"/>
      <w:bookmarkStart w:id="2400" w:name="_Toc34750542"/>
      <w:bookmarkStart w:id="2401" w:name="_Toc35940948"/>
      <w:bookmarkStart w:id="2402" w:name="_Toc35937381"/>
      <w:bookmarkStart w:id="2403" w:name="_Toc36463775"/>
      <w:bookmarkStart w:id="2404" w:name="_Toc43131707"/>
      <w:bookmarkStart w:id="2405" w:name="_Toc45032542"/>
      <w:bookmarkStart w:id="2406" w:name="_Toc49782236"/>
      <w:bookmarkStart w:id="2407" w:name="_Toc51873672"/>
      <w:bookmarkStart w:id="2408" w:name="_Toc57209158"/>
      <w:bookmarkStart w:id="2409" w:name="_Toc58588501"/>
      <w:bookmarkStart w:id="2410" w:name="_Toc66114862"/>
      <w:bookmarkStart w:id="2411" w:name="_Toc67686373"/>
      <w:bookmarkStart w:id="2412" w:name="_Toc74994662"/>
      <w:bookmarkStart w:id="2413" w:name="_Toc85467917"/>
      <w:bookmarkStart w:id="2414" w:name="_Toc89182959"/>
      <w:bookmarkStart w:id="2415" w:name="_Toc90651261"/>
      <w:bookmarkStart w:id="2416" w:name="_Toc96933411"/>
      <w:bookmarkStart w:id="2417" w:name="_Toc98507271"/>
      <w:bookmarkStart w:id="2418" w:name="_Toc98507724"/>
      <w:bookmarkStart w:id="2419" w:name="_Toc106640727"/>
      <w:r w:rsidRPr="00616F0C">
        <w:t>6.1.3.5.3</w:t>
      </w:r>
      <w:r w:rsidRPr="00616F0C">
        <w:tab/>
        <w:t>Resource Standard Methods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03FD8F5B" w14:textId="77777777" w:rsidR="00E134FC" w:rsidRPr="00616F0C" w:rsidRDefault="00E134FC" w:rsidP="00E134FC">
      <w:pPr>
        <w:pStyle w:val="H6"/>
      </w:pPr>
      <w:bookmarkStart w:id="2420" w:name="_Toc34227078"/>
      <w:bookmarkStart w:id="2421" w:name="_Toc34749793"/>
      <w:bookmarkStart w:id="2422" w:name="_Toc34750353"/>
      <w:bookmarkStart w:id="2423" w:name="_Toc34750543"/>
      <w:bookmarkStart w:id="2424" w:name="_Toc35940949"/>
      <w:bookmarkStart w:id="2425" w:name="_Toc35937382"/>
      <w:bookmarkStart w:id="2426" w:name="_Toc36463776"/>
      <w:bookmarkStart w:id="2427" w:name="_Toc43131708"/>
      <w:bookmarkStart w:id="2428" w:name="_Toc45032543"/>
      <w:bookmarkStart w:id="2429" w:name="_Toc49782237"/>
      <w:bookmarkStart w:id="2430" w:name="_Toc51873673"/>
      <w:bookmarkStart w:id="2431" w:name="_Toc57209159"/>
      <w:bookmarkStart w:id="2432" w:name="_Toc58588502"/>
      <w:bookmarkStart w:id="2433" w:name="_Toc66114863"/>
      <w:bookmarkStart w:id="2434" w:name="_Toc67686374"/>
      <w:bookmarkStart w:id="2435" w:name="_Toc74994663"/>
      <w:bookmarkStart w:id="2436" w:name="_Toc85467918"/>
      <w:bookmarkStart w:id="2437" w:name="_Toc89182960"/>
      <w:bookmarkStart w:id="2438" w:name="_Toc90651262"/>
      <w:bookmarkStart w:id="2439" w:name="_Toc96933412"/>
      <w:r w:rsidRPr="00616F0C">
        <w:t>6.1.3.5.3.1</w:t>
      </w:r>
      <w:r w:rsidRPr="00616F0C">
        <w:tab/>
        <w:t>GET</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440" w:name="_Toc34227079"/>
      <w:bookmarkStart w:id="2441" w:name="_Toc34749794"/>
      <w:bookmarkStart w:id="2442" w:name="_Toc34750354"/>
      <w:bookmarkStart w:id="2443" w:name="_Toc34750544"/>
      <w:bookmarkStart w:id="2444" w:name="_Toc35940950"/>
      <w:bookmarkStart w:id="2445" w:name="_Toc35937383"/>
      <w:bookmarkStart w:id="2446" w:name="_Toc36463777"/>
      <w:bookmarkStart w:id="2447" w:name="_Toc43131709"/>
      <w:bookmarkStart w:id="2448" w:name="_Toc45032544"/>
      <w:bookmarkStart w:id="2449" w:name="_Toc49782238"/>
      <w:bookmarkStart w:id="2450" w:name="_Toc51873674"/>
      <w:bookmarkStart w:id="2451" w:name="_Toc57209160"/>
      <w:bookmarkStart w:id="2452" w:name="_Toc58588503"/>
      <w:bookmarkStart w:id="2453" w:name="_Toc66114864"/>
      <w:bookmarkStart w:id="2454" w:name="_Toc67686375"/>
      <w:bookmarkStart w:id="2455" w:name="_Toc74994664"/>
      <w:bookmarkStart w:id="2456" w:name="_Toc85467919"/>
      <w:bookmarkStart w:id="2457" w:name="_Toc89182961"/>
      <w:bookmarkStart w:id="2458" w:name="_Toc90651263"/>
      <w:bookmarkStart w:id="2459" w:name="_Toc96933413"/>
      <w:bookmarkStart w:id="2460" w:name="_Toc98507272"/>
      <w:bookmarkStart w:id="2461" w:name="_Toc98507725"/>
      <w:bookmarkStart w:id="2462" w:name="_Toc106640728"/>
      <w:r w:rsidRPr="00616F0C">
        <w:t>6.1.3.6</w:t>
      </w:r>
      <w:r w:rsidRPr="00616F0C">
        <w:tab/>
        <w:t>Resource: Block (Document)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B4184CB" w14:textId="77777777" w:rsidR="00E134FC" w:rsidRPr="00616F0C" w:rsidRDefault="00E134FC" w:rsidP="00E134FC">
      <w:pPr>
        <w:pStyle w:val="Heading5"/>
      </w:pPr>
      <w:bookmarkStart w:id="2463" w:name="_Toc34227080"/>
      <w:bookmarkStart w:id="2464" w:name="_Toc34749795"/>
      <w:bookmarkStart w:id="2465" w:name="_Toc34750355"/>
      <w:bookmarkStart w:id="2466" w:name="_Toc34750545"/>
      <w:bookmarkStart w:id="2467" w:name="_Toc35940951"/>
      <w:bookmarkStart w:id="2468" w:name="_Toc35937384"/>
      <w:bookmarkStart w:id="2469" w:name="_Toc36463778"/>
      <w:bookmarkStart w:id="2470" w:name="_Toc43131710"/>
      <w:bookmarkStart w:id="2471" w:name="_Toc45032545"/>
      <w:bookmarkStart w:id="2472" w:name="_Toc49782239"/>
      <w:bookmarkStart w:id="2473" w:name="_Toc51873675"/>
      <w:bookmarkStart w:id="2474" w:name="_Toc57209161"/>
      <w:bookmarkStart w:id="2475" w:name="_Toc58588504"/>
      <w:bookmarkStart w:id="2476" w:name="_Toc66114865"/>
      <w:bookmarkStart w:id="2477" w:name="_Toc67686376"/>
      <w:bookmarkStart w:id="2478" w:name="_Toc74994665"/>
      <w:bookmarkStart w:id="2479" w:name="_Toc85467920"/>
      <w:bookmarkStart w:id="2480" w:name="_Toc89182962"/>
      <w:bookmarkStart w:id="2481" w:name="_Toc90651264"/>
      <w:bookmarkStart w:id="2482" w:name="_Toc96933414"/>
      <w:bookmarkStart w:id="2483" w:name="_Toc98507273"/>
      <w:bookmarkStart w:id="2484" w:name="_Toc98507726"/>
      <w:bookmarkStart w:id="2485" w:name="_Toc106640729"/>
      <w:r w:rsidRPr="00616F0C">
        <w:t>6.1.3.6.1</w:t>
      </w:r>
      <w:r w:rsidRPr="00616F0C">
        <w:tab/>
        <w:t>Description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486" w:name="_Toc34227081"/>
      <w:bookmarkStart w:id="2487" w:name="_Toc34749796"/>
      <w:bookmarkStart w:id="2488" w:name="_Toc34750356"/>
      <w:bookmarkStart w:id="2489" w:name="_Toc34750546"/>
      <w:bookmarkStart w:id="2490" w:name="_Toc35940952"/>
      <w:bookmarkStart w:id="2491" w:name="_Toc35937385"/>
      <w:bookmarkStart w:id="2492" w:name="_Toc36463779"/>
      <w:bookmarkStart w:id="2493" w:name="_Toc43131711"/>
      <w:bookmarkStart w:id="2494" w:name="_Toc45032546"/>
      <w:bookmarkStart w:id="2495" w:name="_Toc49782240"/>
      <w:bookmarkStart w:id="2496" w:name="_Toc51873676"/>
      <w:bookmarkStart w:id="2497" w:name="_Toc57209162"/>
      <w:bookmarkStart w:id="2498" w:name="_Toc58588505"/>
      <w:bookmarkStart w:id="2499" w:name="_Toc66114866"/>
      <w:bookmarkStart w:id="2500" w:name="_Toc67686377"/>
      <w:bookmarkStart w:id="2501" w:name="_Toc74994666"/>
      <w:bookmarkStart w:id="2502" w:name="_Toc85467921"/>
      <w:bookmarkStart w:id="2503" w:name="_Toc89182963"/>
      <w:bookmarkStart w:id="2504" w:name="_Toc90651265"/>
      <w:bookmarkStart w:id="2505" w:name="_Toc96933415"/>
      <w:bookmarkStart w:id="2506" w:name="_Toc98507274"/>
      <w:bookmarkStart w:id="2507" w:name="_Toc98507727"/>
      <w:bookmarkStart w:id="2508" w:name="_Toc106640730"/>
      <w:r w:rsidRPr="00616F0C">
        <w:lastRenderedPageBreak/>
        <w:t>6.1.3.6.2</w:t>
      </w:r>
      <w:r w:rsidRPr="00616F0C">
        <w:tab/>
        <w:t>Resource Definition</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509" w:name="_Toc34227082"/>
      <w:bookmarkStart w:id="2510" w:name="_Toc34749797"/>
      <w:bookmarkStart w:id="2511" w:name="_Toc34750357"/>
      <w:bookmarkStart w:id="2512" w:name="_Toc34750547"/>
      <w:bookmarkStart w:id="2513" w:name="_Toc35940953"/>
      <w:bookmarkStart w:id="2514" w:name="_Toc35937386"/>
      <w:bookmarkStart w:id="2515" w:name="_Toc36463780"/>
      <w:bookmarkStart w:id="2516" w:name="_Toc43131712"/>
      <w:bookmarkStart w:id="2517" w:name="_Toc45032547"/>
      <w:bookmarkStart w:id="2518" w:name="_Toc49782241"/>
      <w:bookmarkStart w:id="2519" w:name="_Toc51873677"/>
      <w:bookmarkStart w:id="2520" w:name="_Toc57209163"/>
      <w:bookmarkStart w:id="2521" w:name="_Toc58588506"/>
      <w:bookmarkStart w:id="2522" w:name="_Toc66114867"/>
      <w:bookmarkStart w:id="2523" w:name="_Toc67686378"/>
      <w:bookmarkStart w:id="2524" w:name="_Toc74994667"/>
      <w:bookmarkStart w:id="2525" w:name="_Toc85467922"/>
      <w:bookmarkStart w:id="2526" w:name="_Toc89182964"/>
      <w:bookmarkStart w:id="2527" w:name="_Toc90651266"/>
      <w:bookmarkStart w:id="2528" w:name="_Toc96933416"/>
      <w:bookmarkStart w:id="2529" w:name="_Toc98507275"/>
      <w:bookmarkStart w:id="2530" w:name="_Toc98507728"/>
      <w:bookmarkStart w:id="2531" w:name="_Toc106640731"/>
      <w:r w:rsidRPr="00616F0C">
        <w:t>6.1.3.6.3</w:t>
      </w:r>
      <w:r w:rsidRPr="00616F0C">
        <w:tab/>
        <w:t>Resource Standard Methods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A4739CD" w14:textId="77777777" w:rsidR="00E134FC" w:rsidRPr="00616F0C" w:rsidRDefault="00E134FC" w:rsidP="00E134FC">
      <w:pPr>
        <w:pStyle w:val="H6"/>
      </w:pPr>
      <w:bookmarkStart w:id="2532" w:name="_Toc34227083"/>
      <w:bookmarkStart w:id="2533" w:name="_Toc34749798"/>
      <w:bookmarkStart w:id="2534" w:name="_Toc34750358"/>
      <w:bookmarkStart w:id="2535" w:name="_Toc34750548"/>
      <w:bookmarkStart w:id="2536" w:name="_Toc35940954"/>
      <w:bookmarkStart w:id="2537" w:name="_Toc35937387"/>
      <w:bookmarkStart w:id="2538" w:name="_Toc36463781"/>
      <w:bookmarkStart w:id="2539" w:name="_Toc43131713"/>
      <w:bookmarkStart w:id="2540" w:name="_Toc45032548"/>
      <w:bookmarkStart w:id="2541" w:name="_Toc49782242"/>
      <w:bookmarkStart w:id="2542" w:name="_Toc51873678"/>
      <w:bookmarkStart w:id="2543" w:name="_Toc57209164"/>
      <w:bookmarkStart w:id="2544" w:name="_Toc58588507"/>
      <w:bookmarkStart w:id="2545" w:name="_Toc66114868"/>
      <w:bookmarkStart w:id="2546" w:name="_Toc67686379"/>
      <w:bookmarkStart w:id="2547" w:name="_Toc74994668"/>
      <w:bookmarkStart w:id="2548" w:name="_Toc85467923"/>
      <w:bookmarkStart w:id="2549" w:name="_Toc89182965"/>
      <w:bookmarkStart w:id="2550" w:name="_Toc90651267"/>
      <w:bookmarkStart w:id="2551" w:name="_Toc96933417"/>
      <w:r w:rsidRPr="00616F0C">
        <w:t>6.1.3.6.3.1</w:t>
      </w:r>
      <w:r w:rsidRPr="00616F0C">
        <w:tab/>
        <w:t>GET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552" w:name="_Toc34227084"/>
      <w:bookmarkStart w:id="2553" w:name="_Toc34749799"/>
      <w:bookmarkStart w:id="2554" w:name="_Toc34750359"/>
      <w:bookmarkStart w:id="2555" w:name="_Toc34750549"/>
      <w:bookmarkStart w:id="2556" w:name="_Toc35940955"/>
      <w:bookmarkStart w:id="2557" w:name="_Toc35937388"/>
      <w:bookmarkStart w:id="2558" w:name="_Toc36463782"/>
      <w:bookmarkStart w:id="2559" w:name="_Toc43131714"/>
      <w:bookmarkStart w:id="2560" w:name="_Toc45032549"/>
      <w:bookmarkStart w:id="2561" w:name="_Toc49782243"/>
      <w:bookmarkStart w:id="2562" w:name="_Toc51873679"/>
      <w:bookmarkStart w:id="2563" w:name="_Toc57209165"/>
      <w:bookmarkStart w:id="2564" w:name="_Toc58588508"/>
      <w:bookmarkStart w:id="2565" w:name="_Toc66114869"/>
      <w:bookmarkStart w:id="2566" w:name="_Toc67686380"/>
      <w:bookmarkStart w:id="2567" w:name="_Toc74994669"/>
      <w:bookmarkStart w:id="2568" w:name="_Toc85467924"/>
      <w:bookmarkStart w:id="2569" w:name="_Toc89182966"/>
      <w:bookmarkStart w:id="2570" w:name="_Toc90651268"/>
      <w:bookmarkStart w:id="2571" w:name="_Toc96933418"/>
      <w:r w:rsidRPr="00616F0C">
        <w:t>6.1.3.6.3.2</w:t>
      </w:r>
      <w:r w:rsidRPr="00616F0C">
        <w:tab/>
        <w:t>PUT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572" w:name="_Toc34227085"/>
      <w:bookmarkStart w:id="2573" w:name="_Toc34749800"/>
      <w:bookmarkStart w:id="2574" w:name="_Toc34750360"/>
      <w:bookmarkStart w:id="2575" w:name="_Toc34750550"/>
      <w:bookmarkStart w:id="2576" w:name="_Toc35940956"/>
      <w:bookmarkStart w:id="2577" w:name="_Toc35937389"/>
      <w:bookmarkStart w:id="2578" w:name="_Toc36463783"/>
      <w:bookmarkStart w:id="2579" w:name="_Toc43131715"/>
      <w:bookmarkStart w:id="2580" w:name="_Toc45032550"/>
      <w:bookmarkStart w:id="2581" w:name="_Toc49782244"/>
      <w:bookmarkStart w:id="2582" w:name="_Toc51873680"/>
      <w:bookmarkStart w:id="2583" w:name="_Toc57209166"/>
      <w:bookmarkStart w:id="2584" w:name="_Toc58588509"/>
      <w:bookmarkStart w:id="2585" w:name="_Toc66114870"/>
      <w:bookmarkStart w:id="2586" w:name="_Toc67686381"/>
      <w:bookmarkStart w:id="2587" w:name="_Toc74994670"/>
      <w:bookmarkStart w:id="2588" w:name="_Toc85467925"/>
      <w:bookmarkStart w:id="2589" w:name="_Toc89182967"/>
      <w:bookmarkStart w:id="2590" w:name="_Toc90651269"/>
      <w:bookmarkStart w:id="2591" w:name="_Toc96933419"/>
      <w:r w:rsidRPr="00616F0C">
        <w:t>6.1.3.6.3.3</w:t>
      </w:r>
      <w:r w:rsidRPr="00616F0C">
        <w:tab/>
        <w:t>DELETE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592" w:name="_Toc43131716"/>
      <w:bookmarkStart w:id="2593" w:name="_Toc45032551"/>
      <w:bookmarkStart w:id="2594" w:name="_Toc49782245"/>
      <w:bookmarkStart w:id="2595" w:name="_Toc51873681"/>
      <w:bookmarkStart w:id="2596" w:name="_Toc57209167"/>
      <w:bookmarkStart w:id="2597" w:name="_Toc58588510"/>
      <w:bookmarkStart w:id="2598" w:name="_Toc66114871"/>
      <w:bookmarkStart w:id="2599" w:name="_Toc67686382"/>
      <w:bookmarkStart w:id="2600" w:name="_Toc74994671"/>
      <w:bookmarkStart w:id="2601" w:name="_Toc85467926"/>
      <w:bookmarkStart w:id="2602" w:name="_Toc89182968"/>
      <w:bookmarkStart w:id="2603" w:name="_Toc90651270"/>
      <w:bookmarkStart w:id="2604" w:name="_Toc96933420"/>
      <w:bookmarkStart w:id="2605" w:name="_Toc98507276"/>
      <w:bookmarkStart w:id="2606" w:name="_Toc98507729"/>
      <w:bookmarkStart w:id="2607" w:name="_Toc22187567"/>
      <w:bookmarkStart w:id="2608" w:name="_Toc22630789"/>
      <w:bookmarkStart w:id="2609" w:name="_Toc34227086"/>
      <w:bookmarkStart w:id="2610" w:name="_Toc34749801"/>
      <w:bookmarkStart w:id="2611" w:name="_Toc34750361"/>
      <w:bookmarkStart w:id="2612" w:name="_Toc34750551"/>
      <w:bookmarkStart w:id="2613" w:name="_Toc35940957"/>
      <w:bookmarkStart w:id="2614" w:name="_Toc35937390"/>
      <w:bookmarkStart w:id="2615" w:name="_Toc36463784"/>
      <w:bookmarkStart w:id="2616" w:name="_Toc106640732"/>
      <w:r w:rsidRPr="00CF6BF3">
        <w:t>6.1.</w:t>
      </w:r>
      <w:r>
        <w:t>3.7</w:t>
      </w:r>
      <w:r w:rsidRPr="006C6608">
        <w:tab/>
      </w:r>
      <w:r>
        <w:t xml:space="preserve">Resource: </w:t>
      </w:r>
      <w:r w:rsidRPr="006C6608">
        <w:t>Notification</w:t>
      </w:r>
      <w:r>
        <w:t>Subscriptions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16"/>
    </w:p>
    <w:p w14:paraId="7CC2C081" w14:textId="77777777" w:rsidR="00E134FC" w:rsidRPr="00533C32" w:rsidRDefault="00E134FC" w:rsidP="00E134FC">
      <w:pPr>
        <w:pStyle w:val="Heading5"/>
        <w:rPr>
          <w:rFonts w:eastAsia="DengXian"/>
        </w:rPr>
      </w:pPr>
      <w:bookmarkStart w:id="2617" w:name="_Toc43131717"/>
      <w:bookmarkStart w:id="2618" w:name="_Toc45032552"/>
      <w:bookmarkStart w:id="2619" w:name="_Toc49782246"/>
      <w:bookmarkStart w:id="2620" w:name="_Toc51873682"/>
      <w:bookmarkStart w:id="2621" w:name="_Toc57209168"/>
      <w:bookmarkStart w:id="2622" w:name="_Toc58588511"/>
      <w:bookmarkStart w:id="2623" w:name="_Toc66114872"/>
      <w:bookmarkStart w:id="2624" w:name="_Toc67686383"/>
      <w:bookmarkStart w:id="2625" w:name="_Toc74994672"/>
      <w:bookmarkStart w:id="2626" w:name="_Toc85467927"/>
      <w:bookmarkStart w:id="2627" w:name="_Toc89182969"/>
      <w:bookmarkStart w:id="2628" w:name="_Toc90651271"/>
      <w:bookmarkStart w:id="2629" w:name="_Toc96933421"/>
      <w:bookmarkStart w:id="2630" w:name="_Toc98507277"/>
      <w:bookmarkStart w:id="2631" w:name="_Toc98507730"/>
      <w:bookmarkStart w:id="2632" w:name="_Toc106640733"/>
      <w:r>
        <w:rPr>
          <w:rFonts w:eastAsia="DengXian"/>
        </w:rPr>
        <w:t>6.1.3</w:t>
      </w:r>
      <w:r>
        <w:t>.7</w:t>
      </w:r>
      <w:r w:rsidRPr="00533C32">
        <w:rPr>
          <w:rFonts w:eastAsia="DengXian"/>
        </w:rPr>
        <w:t>.1</w:t>
      </w:r>
      <w:r w:rsidRPr="00533C32">
        <w:rPr>
          <w:rFonts w:eastAsia="DengXian"/>
        </w:rPr>
        <w:tab/>
        <w:t>Description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633" w:name="_Toc43131718"/>
      <w:bookmarkStart w:id="2634" w:name="_Toc45032553"/>
      <w:bookmarkStart w:id="2635" w:name="_Toc49782247"/>
      <w:bookmarkStart w:id="2636" w:name="_Toc51873683"/>
      <w:bookmarkStart w:id="2637" w:name="_Toc57209169"/>
      <w:bookmarkStart w:id="2638" w:name="_Toc58588512"/>
      <w:bookmarkStart w:id="2639" w:name="_Toc66114873"/>
      <w:bookmarkStart w:id="2640" w:name="_Toc67686384"/>
      <w:bookmarkStart w:id="2641" w:name="_Toc74994673"/>
      <w:bookmarkStart w:id="2642" w:name="_Toc85467928"/>
      <w:bookmarkStart w:id="2643" w:name="_Toc89182970"/>
      <w:bookmarkStart w:id="2644" w:name="_Toc90651272"/>
      <w:bookmarkStart w:id="2645" w:name="_Toc96933422"/>
      <w:bookmarkStart w:id="2646" w:name="_Toc98507278"/>
      <w:bookmarkStart w:id="2647" w:name="_Toc98507731"/>
      <w:bookmarkStart w:id="2648" w:name="_Toc106640734"/>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649" w:name="_Toc43131719"/>
      <w:bookmarkStart w:id="2650" w:name="_Toc45032554"/>
      <w:bookmarkStart w:id="2651" w:name="_Toc49782248"/>
      <w:bookmarkStart w:id="2652" w:name="_Toc51873684"/>
      <w:bookmarkStart w:id="2653" w:name="_Toc57209170"/>
      <w:bookmarkStart w:id="2654" w:name="_Toc58588513"/>
      <w:bookmarkStart w:id="2655" w:name="_Toc66114874"/>
      <w:bookmarkStart w:id="2656" w:name="_Toc67686385"/>
      <w:bookmarkStart w:id="2657" w:name="_Toc74994674"/>
      <w:bookmarkStart w:id="2658" w:name="_Toc85467929"/>
      <w:bookmarkStart w:id="2659" w:name="_Toc89182971"/>
      <w:bookmarkStart w:id="2660" w:name="_Toc90651273"/>
      <w:bookmarkStart w:id="2661" w:name="_Toc96933423"/>
      <w:bookmarkStart w:id="2662" w:name="_Toc98507279"/>
      <w:bookmarkStart w:id="2663" w:name="_Toc98507732"/>
      <w:bookmarkStart w:id="2664" w:name="_Toc106640735"/>
      <w:r>
        <w:t>6.1.3.7</w:t>
      </w:r>
      <w:r w:rsidRPr="00616F0C">
        <w:rPr>
          <w:noProof/>
        </w:rPr>
        <w:t>.3</w:t>
      </w:r>
      <w:r w:rsidRPr="00616F0C">
        <w:rPr>
          <w:noProof/>
        </w:rPr>
        <w:tab/>
        <w:t>Standard Methods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299903C6" w14:textId="77777777" w:rsidR="00E134FC" w:rsidRPr="00533C32" w:rsidRDefault="00E134FC" w:rsidP="00E134FC">
      <w:pPr>
        <w:pStyle w:val="H6"/>
        <w:rPr>
          <w:rFonts w:eastAsia="DengXian"/>
        </w:rPr>
      </w:pPr>
      <w:bookmarkStart w:id="2665" w:name="_Toc43131720"/>
      <w:bookmarkStart w:id="2666" w:name="_Toc45032555"/>
      <w:bookmarkStart w:id="2667" w:name="_Toc49782249"/>
      <w:bookmarkStart w:id="2668" w:name="_Toc51873685"/>
      <w:bookmarkStart w:id="2669" w:name="_Toc57209171"/>
      <w:bookmarkStart w:id="2670" w:name="_Toc58588514"/>
      <w:bookmarkStart w:id="2671" w:name="_Toc66114875"/>
      <w:bookmarkStart w:id="2672" w:name="_Toc67686386"/>
      <w:bookmarkStart w:id="2673" w:name="_Toc74994675"/>
      <w:bookmarkStart w:id="2674" w:name="_Toc85467930"/>
      <w:bookmarkStart w:id="2675" w:name="_Toc89182972"/>
      <w:bookmarkStart w:id="2676" w:name="_Toc90651274"/>
      <w:bookmarkStart w:id="2677"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678" w:name="_Toc43131721"/>
      <w:bookmarkStart w:id="2679" w:name="_Toc45032556"/>
      <w:bookmarkStart w:id="2680" w:name="_Toc49782250"/>
      <w:bookmarkStart w:id="2681" w:name="_Toc51873686"/>
      <w:bookmarkStart w:id="2682" w:name="_Toc57209172"/>
      <w:bookmarkStart w:id="2683" w:name="_Toc58588515"/>
      <w:bookmarkStart w:id="2684" w:name="_Toc66114876"/>
      <w:bookmarkStart w:id="2685" w:name="_Toc67686387"/>
      <w:bookmarkStart w:id="2686" w:name="_Toc74994676"/>
      <w:bookmarkStart w:id="2687" w:name="_Toc85467931"/>
      <w:bookmarkStart w:id="2688" w:name="_Toc89182973"/>
      <w:bookmarkStart w:id="2689" w:name="_Toc90651275"/>
      <w:bookmarkStart w:id="2690" w:name="_Toc96933425"/>
      <w:bookmarkStart w:id="2691" w:name="_Toc98507280"/>
      <w:bookmarkStart w:id="2692" w:name="_Toc98507733"/>
      <w:bookmarkStart w:id="2693" w:name="_Toc20127047"/>
      <w:bookmarkStart w:id="2694" w:name="_Toc27589023"/>
      <w:bookmarkStart w:id="2695" w:name="_Toc36459822"/>
      <w:bookmarkStart w:id="2696" w:name="_Toc106640736"/>
      <w:r>
        <w:rPr>
          <w:rFonts w:eastAsia="DengXian"/>
        </w:rPr>
        <w:t>6.1.3.8</w:t>
      </w:r>
      <w:r w:rsidRPr="00533C32">
        <w:rPr>
          <w:rFonts w:eastAsia="DengXian"/>
        </w:rPr>
        <w:tab/>
        <w:t xml:space="preserve">Resource: </w:t>
      </w:r>
      <w:r>
        <w:rPr>
          <w:rFonts w:eastAsia="DengXian"/>
        </w:rPr>
        <w:t>IndividualNotificationSubscription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6"/>
    </w:p>
    <w:p w14:paraId="70617876" w14:textId="77777777" w:rsidR="00E134FC" w:rsidRPr="00533C32" w:rsidRDefault="00E134FC" w:rsidP="00E134FC">
      <w:pPr>
        <w:pStyle w:val="Heading5"/>
        <w:rPr>
          <w:rFonts w:eastAsia="DengXian"/>
        </w:rPr>
      </w:pPr>
      <w:bookmarkStart w:id="2697" w:name="_Toc20127048"/>
      <w:bookmarkStart w:id="2698" w:name="_Toc27589024"/>
      <w:bookmarkStart w:id="2699" w:name="_Toc36459823"/>
      <w:bookmarkStart w:id="2700" w:name="_Toc43131722"/>
      <w:bookmarkStart w:id="2701" w:name="_Toc45032557"/>
      <w:bookmarkStart w:id="2702" w:name="_Toc49782251"/>
      <w:bookmarkStart w:id="2703" w:name="_Toc51873687"/>
      <w:bookmarkStart w:id="2704" w:name="_Toc57209173"/>
      <w:bookmarkStart w:id="2705" w:name="_Toc58588516"/>
      <w:bookmarkStart w:id="2706" w:name="_Toc66114877"/>
      <w:bookmarkStart w:id="2707" w:name="_Toc67686388"/>
      <w:bookmarkStart w:id="2708" w:name="_Toc74994677"/>
      <w:bookmarkStart w:id="2709" w:name="_Toc85467932"/>
      <w:bookmarkStart w:id="2710" w:name="_Toc89182974"/>
      <w:bookmarkStart w:id="2711" w:name="_Toc90651276"/>
      <w:bookmarkStart w:id="2712" w:name="_Toc96933426"/>
      <w:bookmarkStart w:id="2713" w:name="_Toc98507281"/>
      <w:bookmarkStart w:id="2714" w:name="_Toc98507734"/>
      <w:bookmarkStart w:id="2715" w:name="_Toc106640737"/>
      <w:bookmarkEnd w:id="2693"/>
      <w:bookmarkEnd w:id="2694"/>
      <w:bookmarkEnd w:id="2695"/>
      <w:r>
        <w:rPr>
          <w:rFonts w:eastAsia="DengXian"/>
        </w:rPr>
        <w:t>6.1.3.8</w:t>
      </w:r>
      <w:r w:rsidRPr="00533C32">
        <w:rPr>
          <w:rFonts w:eastAsia="DengXian"/>
        </w:rPr>
        <w:t>.1</w:t>
      </w:r>
      <w:r w:rsidRPr="00533C32">
        <w:rPr>
          <w:rFonts w:eastAsia="DengXian"/>
        </w:rPr>
        <w:tab/>
        <w:t>Description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716" w:name="_Toc20127049"/>
      <w:bookmarkStart w:id="2717" w:name="_Toc27589025"/>
      <w:bookmarkStart w:id="2718" w:name="_Toc36459824"/>
      <w:bookmarkStart w:id="2719" w:name="_Toc43131723"/>
      <w:bookmarkStart w:id="2720" w:name="_Toc45032558"/>
      <w:bookmarkStart w:id="2721" w:name="_Toc49782252"/>
      <w:bookmarkStart w:id="2722" w:name="_Toc51873688"/>
      <w:bookmarkStart w:id="2723" w:name="_Toc57209174"/>
      <w:bookmarkStart w:id="2724" w:name="_Toc58588517"/>
      <w:bookmarkStart w:id="2725" w:name="_Toc66114878"/>
      <w:bookmarkStart w:id="2726" w:name="_Toc67686389"/>
      <w:bookmarkStart w:id="2727" w:name="_Toc74994678"/>
      <w:bookmarkStart w:id="2728" w:name="_Toc85467933"/>
      <w:bookmarkStart w:id="2729" w:name="_Toc89182975"/>
      <w:bookmarkStart w:id="2730" w:name="_Toc90651277"/>
      <w:bookmarkStart w:id="2731" w:name="_Toc96933427"/>
      <w:bookmarkStart w:id="2732" w:name="_Toc98507282"/>
      <w:bookmarkStart w:id="2733" w:name="_Toc98507735"/>
      <w:bookmarkStart w:id="2734" w:name="_Toc106640738"/>
      <w:r>
        <w:rPr>
          <w:rFonts w:eastAsia="DengXian"/>
        </w:rPr>
        <w:t>6.1.3.8</w:t>
      </w:r>
      <w:r w:rsidRPr="00533C32">
        <w:rPr>
          <w:rFonts w:eastAsia="DengXian"/>
        </w:rPr>
        <w:t>.2</w:t>
      </w:r>
      <w:r w:rsidRPr="00533C32">
        <w:rPr>
          <w:rFonts w:eastAsia="DengXian"/>
        </w:rPr>
        <w:tab/>
        <w:t>Resource Definition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735" w:name="_Toc20127050"/>
      <w:bookmarkStart w:id="2736" w:name="_Toc27589026"/>
      <w:bookmarkStart w:id="2737" w:name="_Toc36459825"/>
      <w:bookmarkStart w:id="2738" w:name="_Toc43131724"/>
      <w:bookmarkStart w:id="2739" w:name="_Toc45032559"/>
      <w:bookmarkStart w:id="2740" w:name="_Toc49782253"/>
      <w:bookmarkStart w:id="2741" w:name="_Toc51873689"/>
      <w:bookmarkStart w:id="2742" w:name="_Toc57209175"/>
      <w:bookmarkStart w:id="2743" w:name="_Toc58588518"/>
      <w:bookmarkStart w:id="2744" w:name="_Toc66114879"/>
      <w:bookmarkStart w:id="2745" w:name="_Toc67686390"/>
      <w:bookmarkStart w:id="2746" w:name="_Toc74994679"/>
      <w:bookmarkStart w:id="2747" w:name="_Toc85467934"/>
      <w:bookmarkStart w:id="2748" w:name="_Toc89182976"/>
      <w:bookmarkStart w:id="2749" w:name="_Toc90651278"/>
      <w:bookmarkStart w:id="2750" w:name="_Toc96933428"/>
      <w:bookmarkStart w:id="2751" w:name="_Toc98507283"/>
      <w:bookmarkStart w:id="2752" w:name="_Toc98507736"/>
      <w:bookmarkStart w:id="2753" w:name="_Toc106640739"/>
      <w:r>
        <w:rPr>
          <w:rFonts w:eastAsia="DengXian"/>
        </w:rPr>
        <w:t>6.1.3.8</w:t>
      </w:r>
      <w:r w:rsidRPr="00533C32">
        <w:rPr>
          <w:rFonts w:eastAsia="DengXian"/>
        </w:rPr>
        <w:t>.3</w:t>
      </w:r>
      <w:r w:rsidRPr="00533C32">
        <w:rPr>
          <w:rFonts w:eastAsia="DengXian"/>
        </w:rPr>
        <w:tab/>
        <w:t>Resource Standard Methods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623F30F" w14:textId="77777777" w:rsidR="00E134FC" w:rsidRPr="00533C32" w:rsidRDefault="00E134FC" w:rsidP="00E134FC">
      <w:pPr>
        <w:pStyle w:val="H6"/>
        <w:rPr>
          <w:rFonts w:eastAsia="DengXian"/>
        </w:rPr>
      </w:pPr>
      <w:bookmarkStart w:id="2754" w:name="_Toc20127051"/>
      <w:bookmarkStart w:id="2755" w:name="_Toc27589027"/>
      <w:bookmarkStart w:id="2756" w:name="_Toc36459826"/>
      <w:bookmarkStart w:id="2757" w:name="_Toc43131725"/>
      <w:bookmarkStart w:id="2758" w:name="_Toc45032560"/>
      <w:bookmarkStart w:id="2759" w:name="_Toc49782254"/>
      <w:bookmarkStart w:id="2760" w:name="_Toc51873690"/>
      <w:bookmarkStart w:id="2761" w:name="_Toc57209176"/>
      <w:bookmarkStart w:id="2762" w:name="_Toc58588519"/>
      <w:bookmarkStart w:id="2763" w:name="_Toc66114880"/>
      <w:bookmarkStart w:id="2764" w:name="_Toc67686391"/>
      <w:bookmarkStart w:id="2765" w:name="_Toc74994680"/>
      <w:bookmarkStart w:id="2766" w:name="_Toc85467935"/>
      <w:bookmarkStart w:id="2767" w:name="_Toc89182977"/>
      <w:bookmarkStart w:id="2768" w:name="_Toc90651279"/>
      <w:bookmarkStart w:id="2769" w:name="_Toc96933429"/>
      <w:r>
        <w:rPr>
          <w:rFonts w:eastAsia="DengXian"/>
        </w:rPr>
        <w:t>6.1.3.8</w:t>
      </w:r>
      <w:r w:rsidRPr="00533C32">
        <w:rPr>
          <w:rFonts w:eastAsia="DengXian"/>
        </w:rPr>
        <w:t>.3.1</w:t>
      </w:r>
      <w:r w:rsidRPr="00533C32">
        <w:rPr>
          <w:rFonts w:eastAsia="DengXian"/>
        </w:rPr>
        <w:tab/>
        <w:t>DELETE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770" w:name="_Toc20127052"/>
      <w:bookmarkStart w:id="2771" w:name="_Toc27589028"/>
      <w:bookmarkStart w:id="2772" w:name="_Toc36459827"/>
      <w:bookmarkStart w:id="2773" w:name="_Toc43131726"/>
      <w:bookmarkStart w:id="2774" w:name="_Toc45032561"/>
      <w:bookmarkStart w:id="2775" w:name="_Toc49782255"/>
      <w:bookmarkStart w:id="2776" w:name="_Toc51873691"/>
      <w:bookmarkStart w:id="2777" w:name="_Toc57209177"/>
      <w:bookmarkStart w:id="2778" w:name="_Toc58588520"/>
      <w:bookmarkStart w:id="2779" w:name="_Toc66114881"/>
      <w:bookmarkStart w:id="2780" w:name="_Toc67686392"/>
      <w:bookmarkStart w:id="2781" w:name="_Toc74994681"/>
      <w:bookmarkStart w:id="2782" w:name="_Toc85467936"/>
      <w:bookmarkStart w:id="2783" w:name="_Toc89182978"/>
      <w:bookmarkStart w:id="2784" w:name="_Toc90651280"/>
      <w:bookmarkStart w:id="2785"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786" w:name="_Toc36459828"/>
      <w:bookmarkStart w:id="2787" w:name="_Toc43131727"/>
      <w:bookmarkStart w:id="2788" w:name="_Toc45032562"/>
      <w:bookmarkStart w:id="2789" w:name="_Toc49782256"/>
      <w:bookmarkStart w:id="2790" w:name="_Toc51873692"/>
      <w:bookmarkStart w:id="2791" w:name="_Toc57209178"/>
      <w:bookmarkStart w:id="2792" w:name="_Toc58588521"/>
      <w:bookmarkStart w:id="2793" w:name="_Toc66114882"/>
      <w:bookmarkStart w:id="2794" w:name="_Toc67686393"/>
      <w:bookmarkStart w:id="2795" w:name="_Toc74994682"/>
      <w:bookmarkStart w:id="2796" w:name="_Toc85467937"/>
      <w:bookmarkStart w:id="2797" w:name="_Toc89182979"/>
      <w:bookmarkStart w:id="2798" w:name="_Toc90651281"/>
      <w:bookmarkStart w:id="2799" w:name="_Toc96933431"/>
      <w:r>
        <w:rPr>
          <w:rFonts w:eastAsia="DengXian"/>
        </w:rPr>
        <w:t>6.1.3.8.3.3</w:t>
      </w:r>
      <w:r w:rsidRPr="00533C32">
        <w:rPr>
          <w:rFonts w:eastAsia="DengXian"/>
        </w:rPr>
        <w:tab/>
      </w:r>
      <w:r>
        <w:rPr>
          <w:rFonts w:eastAsia="DengXian"/>
        </w:rPr>
        <w:t>GET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800" w:name="_Toc43131728"/>
      <w:bookmarkStart w:id="2801" w:name="_Toc45032563"/>
      <w:bookmarkStart w:id="2802" w:name="_Toc49782257"/>
      <w:bookmarkStart w:id="2803" w:name="_Toc51873693"/>
      <w:bookmarkStart w:id="2804" w:name="_Toc57209179"/>
      <w:bookmarkStart w:id="2805" w:name="_Toc58588522"/>
      <w:bookmarkStart w:id="2806" w:name="_Toc66114883"/>
      <w:bookmarkStart w:id="2807" w:name="_Toc67686394"/>
      <w:bookmarkStart w:id="2808" w:name="_Toc74994683"/>
      <w:bookmarkStart w:id="2809" w:name="_Toc85467938"/>
      <w:bookmarkStart w:id="2810" w:name="_Toc89182980"/>
      <w:bookmarkStart w:id="2811" w:name="_Toc90651282"/>
      <w:bookmarkStart w:id="2812" w:name="_Toc96933432"/>
      <w:r>
        <w:t>6.1.3.8</w:t>
      </w:r>
      <w:r w:rsidRPr="00616F0C">
        <w:t>.3</w:t>
      </w:r>
      <w:r w:rsidRPr="00616F0C">
        <w:rPr>
          <w:noProof/>
        </w:rPr>
        <w:t>.</w:t>
      </w:r>
      <w:r>
        <w:rPr>
          <w:noProof/>
        </w:rPr>
        <w:t>4</w:t>
      </w:r>
      <w:r w:rsidRPr="00616F0C">
        <w:rPr>
          <w:noProof/>
        </w:rPr>
        <w:tab/>
        <w:t>P</w:t>
      </w:r>
      <w:r>
        <w:rPr>
          <w:noProof/>
        </w:rPr>
        <w:t>UT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813" w:name="_Toc57209180"/>
      <w:bookmarkStart w:id="2814" w:name="_Toc58588523"/>
      <w:bookmarkStart w:id="2815" w:name="_Toc66114884"/>
      <w:bookmarkStart w:id="2816" w:name="_Toc67686395"/>
      <w:bookmarkStart w:id="2817" w:name="_Toc74994684"/>
      <w:bookmarkStart w:id="2818" w:name="_Toc85467939"/>
      <w:bookmarkStart w:id="2819" w:name="_Toc89182981"/>
      <w:bookmarkStart w:id="2820" w:name="_Toc90651283"/>
      <w:bookmarkStart w:id="2821" w:name="_Toc96933433"/>
      <w:bookmarkStart w:id="2822" w:name="_Toc98507284"/>
      <w:bookmarkStart w:id="2823" w:name="_Toc98507737"/>
      <w:bookmarkStart w:id="2824" w:name="_Toc43131729"/>
      <w:bookmarkStart w:id="2825" w:name="_Toc45032564"/>
      <w:bookmarkStart w:id="2826" w:name="_Toc49782258"/>
      <w:bookmarkStart w:id="2827" w:name="_Toc51873694"/>
      <w:bookmarkStart w:id="2828" w:name="_Toc106640740"/>
      <w:r w:rsidRPr="00616F0C">
        <w:t>6.1.3.</w:t>
      </w:r>
      <w:r>
        <w:t>9</w:t>
      </w:r>
      <w:r w:rsidRPr="00616F0C">
        <w:tab/>
        <w:t xml:space="preserve">Resource: </w:t>
      </w:r>
      <w:r>
        <w:t>Meta Schema</w:t>
      </w:r>
      <w:r w:rsidRPr="00616F0C">
        <w:t xml:space="preserve"> (Document)</w:t>
      </w:r>
      <w:bookmarkEnd w:id="2813"/>
      <w:bookmarkEnd w:id="2814"/>
      <w:bookmarkEnd w:id="2815"/>
      <w:bookmarkEnd w:id="2816"/>
      <w:bookmarkEnd w:id="2817"/>
      <w:bookmarkEnd w:id="2818"/>
      <w:bookmarkEnd w:id="2819"/>
      <w:bookmarkEnd w:id="2820"/>
      <w:bookmarkEnd w:id="2821"/>
      <w:bookmarkEnd w:id="2822"/>
      <w:bookmarkEnd w:id="2823"/>
      <w:bookmarkEnd w:id="2828"/>
    </w:p>
    <w:p w14:paraId="79374B14" w14:textId="77777777" w:rsidR="00E134FC" w:rsidRPr="00616F0C" w:rsidRDefault="00E134FC" w:rsidP="00E134FC">
      <w:pPr>
        <w:pStyle w:val="Heading5"/>
      </w:pPr>
      <w:bookmarkStart w:id="2829" w:name="_Toc57209181"/>
      <w:bookmarkStart w:id="2830" w:name="_Toc58588524"/>
      <w:bookmarkStart w:id="2831" w:name="_Toc66114885"/>
      <w:bookmarkStart w:id="2832" w:name="_Toc67686396"/>
      <w:bookmarkStart w:id="2833" w:name="_Toc74994685"/>
      <w:bookmarkStart w:id="2834" w:name="_Toc85467940"/>
      <w:bookmarkStart w:id="2835" w:name="_Toc89182982"/>
      <w:bookmarkStart w:id="2836" w:name="_Toc90651284"/>
      <w:bookmarkStart w:id="2837" w:name="_Toc96933434"/>
      <w:bookmarkStart w:id="2838" w:name="_Toc98507285"/>
      <w:bookmarkStart w:id="2839" w:name="_Toc98507738"/>
      <w:bookmarkStart w:id="2840" w:name="_Toc106640741"/>
      <w:r w:rsidRPr="00616F0C">
        <w:t>6.1.3.</w:t>
      </w:r>
      <w:r>
        <w:t>9</w:t>
      </w:r>
      <w:r w:rsidRPr="00616F0C">
        <w:t>.1</w:t>
      </w:r>
      <w:r w:rsidRPr="00616F0C">
        <w:tab/>
        <w:t>Description</w:t>
      </w:r>
      <w:bookmarkEnd w:id="2829"/>
      <w:bookmarkEnd w:id="2830"/>
      <w:bookmarkEnd w:id="2831"/>
      <w:bookmarkEnd w:id="2832"/>
      <w:bookmarkEnd w:id="2833"/>
      <w:bookmarkEnd w:id="2834"/>
      <w:bookmarkEnd w:id="2835"/>
      <w:bookmarkEnd w:id="2836"/>
      <w:bookmarkEnd w:id="2837"/>
      <w:bookmarkEnd w:id="2838"/>
      <w:bookmarkEnd w:id="2839"/>
      <w:bookmarkEnd w:id="2840"/>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841" w:name="_Toc57209182"/>
      <w:bookmarkStart w:id="2842" w:name="_Toc58588525"/>
      <w:bookmarkStart w:id="2843" w:name="_Toc66114886"/>
      <w:bookmarkStart w:id="2844" w:name="_Toc67686397"/>
      <w:bookmarkStart w:id="2845" w:name="_Toc74994686"/>
      <w:bookmarkStart w:id="2846" w:name="_Toc85467941"/>
      <w:bookmarkStart w:id="2847" w:name="_Toc89182983"/>
      <w:bookmarkStart w:id="2848" w:name="_Toc90651285"/>
      <w:bookmarkStart w:id="2849" w:name="_Toc96933435"/>
      <w:bookmarkStart w:id="2850" w:name="_Toc98507286"/>
      <w:bookmarkStart w:id="2851" w:name="_Toc98507739"/>
      <w:bookmarkStart w:id="2852" w:name="_Toc106640742"/>
      <w:r w:rsidRPr="00616F0C">
        <w:t>6.1.3.</w:t>
      </w:r>
      <w:r>
        <w:t>9</w:t>
      </w:r>
      <w:r w:rsidRPr="00616F0C">
        <w:t>.2</w:t>
      </w:r>
      <w:r w:rsidRPr="00616F0C">
        <w:tab/>
        <w:t>Resource Definition</w:t>
      </w:r>
      <w:bookmarkEnd w:id="2841"/>
      <w:bookmarkEnd w:id="2842"/>
      <w:bookmarkEnd w:id="2843"/>
      <w:bookmarkEnd w:id="2844"/>
      <w:bookmarkEnd w:id="2845"/>
      <w:bookmarkEnd w:id="2846"/>
      <w:bookmarkEnd w:id="2847"/>
      <w:bookmarkEnd w:id="2848"/>
      <w:bookmarkEnd w:id="2849"/>
      <w:bookmarkEnd w:id="2850"/>
      <w:bookmarkEnd w:id="2851"/>
      <w:bookmarkEnd w:id="2852"/>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853" w:name="_Toc57209183"/>
      <w:bookmarkStart w:id="2854" w:name="_Toc58588526"/>
      <w:bookmarkStart w:id="2855" w:name="_Toc66114887"/>
      <w:bookmarkStart w:id="2856" w:name="_Toc67686398"/>
      <w:bookmarkStart w:id="2857" w:name="_Toc74994687"/>
      <w:bookmarkStart w:id="2858" w:name="_Toc85467942"/>
      <w:bookmarkStart w:id="2859" w:name="_Toc89182984"/>
      <w:bookmarkStart w:id="2860" w:name="_Toc90651286"/>
      <w:bookmarkStart w:id="2861" w:name="_Toc96933436"/>
      <w:bookmarkStart w:id="2862" w:name="_Toc98507287"/>
      <w:bookmarkStart w:id="2863" w:name="_Toc98507740"/>
      <w:bookmarkStart w:id="2864" w:name="_Toc106640743"/>
      <w:r w:rsidRPr="00616F0C">
        <w:lastRenderedPageBreak/>
        <w:t>6.1.3.</w:t>
      </w:r>
      <w:r>
        <w:t>9</w:t>
      </w:r>
      <w:r w:rsidRPr="00616F0C">
        <w:t>.3</w:t>
      </w:r>
      <w:r w:rsidRPr="00616F0C">
        <w:tab/>
        <w:t>Resource Standard Methods</w:t>
      </w:r>
      <w:bookmarkEnd w:id="2853"/>
      <w:bookmarkEnd w:id="2854"/>
      <w:bookmarkEnd w:id="2855"/>
      <w:bookmarkEnd w:id="2856"/>
      <w:bookmarkEnd w:id="2857"/>
      <w:bookmarkEnd w:id="2858"/>
      <w:bookmarkEnd w:id="2859"/>
      <w:bookmarkEnd w:id="2860"/>
      <w:bookmarkEnd w:id="2861"/>
      <w:bookmarkEnd w:id="2862"/>
      <w:bookmarkEnd w:id="2863"/>
      <w:bookmarkEnd w:id="2864"/>
    </w:p>
    <w:p w14:paraId="0D757E57" w14:textId="77777777" w:rsidR="00E134FC" w:rsidRPr="00616F0C" w:rsidRDefault="00E134FC" w:rsidP="00E134FC">
      <w:pPr>
        <w:pStyle w:val="H6"/>
      </w:pPr>
      <w:bookmarkStart w:id="2865" w:name="_Toc57209184"/>
      <w:bookmarkStart w:id="2866" w:name="_Toc58588527"/>
      <w:bookmarkStart w:id="2867" w:name="_Toc66114888"/>
      <w:bookmarkStart w:id="2868" w:name="_Toc67686399"/>
      <w:bookmarkStart w:id="2869" w:name="_Toc74994688"/>
      <w:bookmarkStart w:id="2870" w:name="_Toc85467943"/>
      <w:bookmarkStart w:id="2871" w:name="_Toc89182985"/>
      <w:bookmarkStart w:id="2872" w:name="_Toc90651287"/>
      <w:bookmarkStart w:id="2873" w:name="_Toc96933437"/>
      <w:r w:rsidRPr="00616F0C">
        <w:t>6.1.3.</w:t>
      </w:r>
      <w:r>
        <w:t>9</w:t>
      </w:r>
      <w:r w:rsidRPr="00616F0C">
        <w:t>.3.1</w:t>
      </w:r>
      <w:r w:rsidRPr="00616F0C">
        <w:tab/>
        <w:t>GET</w:t>
      </w:r>
      <w:bookmarkEnd w:id="2865"/>
      <w:bookmarkEnd w:id="2866"/>
      <w:bookmarkEnd w:id="2867"/>
      <w:bookmarkEnd w:id="2868"/>
      <w:bookmarkEnd w:id="2869"/>
      <w:bookmarkEnd w:id="2870"/>
      <w:bookmarkEnd w:id="2871"/>
      <w:bookmarkEnd w:id="2872"/>
      <w:bookmarkEnd w:id="2873"/>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2874" w:name="_Toc57209185"/>
      <w:bookmarkStart w:id="2875" w:name="_Toc58588528"/>
      <w:bookmarkStart w:id="2876" w:name="_Toc66114889"/>
      <w:bookmarkStart w:id="2877" w:name="_Toc67686400"/>
      <w:bookmarkStart w:id="2878" w:name="_Toc74994689"/>
      <w:bookmarkStart w:id="2879" w:name="_Toc85467944"/>
      <w:bookmarkStart w:id="2880" w:name="_Toc89182986"/>
      <w:bookmarkStart w:id="2881" w:name="_Toc90651288"/>
      <w:bookmarkStart w:id="2882" w:name="_Toc96933438"/>
      <w:r w:rsidRPr="00616F0C">
        <w:t>6.1.3.</w:t>
      </w:r>
      <w:r>
        <w:t>9</w:t>
      </w:r>
      <w:r w:rsidRPr="00616F0C">
        <w:t>.3.2</w:t>
      </w:r>
      <w:r w:rsidRPr="00616F0C">
        <w:tab/>
        <w:t>PUT</w:t>
      </w:r>
      <w:bookmarkEnd w:id="2874"/>
      <w:bookmarkEnd w:id="2875"/>
      <w:bookmarkEnd w:id="2876"/>
      <w:bookmarkEnd w:id="2877"/>
      <w:bookmarkEnd w:id="2878"/>
      <w:bookmarkEnd w:id="2879"/>
      <w:bookmarkEnd w:id="2880"/>
      <w:bookmarkEnd w:id="2881"/>
      <w:bookmarkEnd w:id="2882"/>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2883" w:name="_Toc57209186"/>
      <w:bookmarkStart w:id="2884" w:name="_Toc58588529"/>
      <w:bookmarkStart w:id="2885" w:name="_Toc66114890"/>
      <w:bookmarkStart w:id="2886" w:name="_Toc67686401"/>
      <w:bookmarkStart w:id="2887" w:name="_Toc74994690"/>
      <w:bookmarkStart w:id="2888" w:name="_Toc85467945"/>
      <w:bookmarkStart w:id="2889" w:name="_Toc89182987"/>
      <w:bookmarkStart w:id="2890" w:name="_Toc90651289"/>
      <w:bookmarkStart w:id="2891" w:name="_Toc96933439"/>
      <w:r w:rsidRPr="00616F0C">
        <w:t>6.1.3.</w:t>
      </w:r>
      <w:r>
        <w:t>9</w:t>
      </w:r>
      <w:r w:rsidRPr="00616F0C">
        <w:t>.3.3</w:t>
      </w:r>
      <w:r w:rsidRPr="00616F0C">
        <w:tab/>
        <w:t>DELETE</w:t>
      </w:r>
      <w:bookmarkEnd w:id="2883"/>
      <w:bookmarkEnd w:id="2884"/>
      <w:bookmarkEnd w:id="2885"/>
      <w:bookmarkEnd w:id="2886"/>
      <w:bookmarkEnd w:id="2887"/>
      <w:bookmarkEnd w:id="2888"/>
      <w:bookmarkEnd w:id="2889"/>
      <w:bookmarkEnd w:id="2890"/>
      <w:bookmarkEnd w:id="2891"/>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2892" w:name="_Toc57209187"/>
      <w:bookmarkStart w:id="2893" w:name="_Toc58588530"/>
      <w:bookmarkStart w:id="2894" w:name="_Toc66114891"/>
      <w:bookmarkStart w:id="2895" w:name="_Toc67686402"/>
      <w:bookmarkStart w:id="2896" w:name="_Toc74994691"/>
      <w:bookmarkStart w:id="2897" w:name="_Toc85467946"/>
      <w:bookmarkStart w:id="2898" w:name="_Toc89181517"/>
      <w:bookmarkStart w:id="2899" w:name="_Toc89182988"/>
      <w:bookmarkStart w:id="2900" w:name="_Toc90651290"/>
      <w:bookmarkStart w:id="2901" w:name="_Toc96933440"/>
      <w:bookmarkStart w:id="2902" w:name="_Toc98507288"/>
      <w:bookmarkStart w:id="2903" w:name="_Toc98507741"/>
      <w:bookmarkStart w:id="2904" w:name="_Toc106640744"/>
      <w:r w:rsidRPr="00616F0C">
        <w:t>6.1.4</w:t>
      </w:r>
      <w:r w:rsidRPr="00616F0C">
        <w:tab/>
        <w:t>Custom Operations without associated resources</w:t>
      </w:r>
      <w:bookmarkEnd w:id="2607"/>
      <w:bookmarkEnd w:id="2608"/>
      <w:bookmarkEnd w:id="2609"/>
      <w:bookmarkEnd w:id="2610"/>
      <w:bookmarkEnd w:id="2611"/>
      <w:bookmarkEnd w:id="2612"/>
      <w:bookmarkEnd w:id="2613"/>
      <w:bookmarkEnd w:id="2614"/>
      <w:bookmarkEnd w:id="2615"/>
      <w:bookmarkEnd w:id="2824"/>
      <w:bookmarkEnd w:id="2825"/>
      <w:bookmarkEnd w:id="2826"/>
      <w:bookmarkEnd w:id="2827"/>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2905" w:name="_Toc22187573"/>
      <w:bookmarkStart w:id="2906" w:name="_Toc22630795"/>
      <w:bookmarkStart w:id="2907" w:name="_Toc34227087"/>
      <w:bookmarkStart w:id="2908" w:name="_Toc34749802"/>
      <w:bookmarkStart w:id="2909" w:name="_Toc34750362"/>
      <w:bookmarkStart w:id="2910" w:name="_Toc34750552"/>
      <w:bookmarkStart w:id="2911" w:name="_Toc35940958"/>
      <w:bookmarkStart w:id="2912" w:name="_Toc35937391"/>
      <w:bookmarkStart w:id="2913" w:name="_Toc36463785"/>
      <w:bookmarkStart w:id="2914" w:name="_Toc43131730"/>
      <w:bookmarkStart w:id="2915" w:name="_Toc45032565"/>
      <w:bookmarkStart w:id="2916" w:name="_Toc49782259"/>
      <w:bookmarkStart w:id="2917" w:name="_Toc51873695"/>
      <w:bookmarkStart w:id="2918" w:name="_Toc57209188"/>
      <w:bookmarkStart w:id="2919" w:name="_Toc58588531"/>
      <w:bookmarkStart w:id="2920" w:name="_Toc66114892"/>
      <w:bookmarkStart w:id="2921" w:name="_Toc67686403"/>
      <w:bookmarkStart w:id="2922" w:name="_Toc74994692"/>
      <w:bookmarkStart w:id="2923" w:name="_Toc85467947"/>
      <w:bookmarkStart w:id="2924" w:name="_Toc89181518"/>
      <w:bookmarkStart w:id="2925" w:name="_Toc89182989"/>
      <w:bookmarkStart w:id="2926" w:name="_Toc90651291"/>
      <w:bookmarkStart w:id="2927" w:name="_Toc96933441"/>
      <w:bookmarkStart w:id="2928" w:name="_Toc98507289"/>
      <w:bookmarkStart w:id="2929" w:name="_Toc98507742"/>
      <w:bookmarkStart w:id="2930" w:name="_Toc106640745"/>
      <w:r w:rsidRPr="00616F0C">
        <w:t>6.1.5</w:t>
      </w:r>
      <w:r w:rsidRPr="00616F0C">
        <w:tab/>
        <w:t>Notifications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1C1AD69" w14:textId="77777777" w:rsidR="00E134FC" w:rsidRPr="00616F0C" w:rsidRDefault="00E134FC" w:rsidP="00E134FC">
      <w:pPr>
        <w:pStyle w:val="Heading4"/>
      </w:pPr>
      <w:bookmarkStart w:id="2931" w:name="_Toc22187574"/>
      <w:bookmarkStart w:id="2932" w:name="_Toc22630796"/>
      <w:bookmarkStart w:id="2933" w:name="_Toc34227088"/>
      <w:bookmarkStart w:id="2934" w:name="_Toc34749803"/>
      <w:bookmarkStart w:id="2935" w:name="_Toc34750363"/>
      <w:bookmarkStart w:id="2936" w:name="_Toc34750553"/>
      <w:bookmarkStart w:id="2937" w:name="_Toc35940959"/>
      <w:bookmarkStart w:id="2938" w:name="_Toc35937392"/>
      <w:bookmarkStart w:id="2939" w:name="_Toc36463786"/>
      <w:bookmarkStart w:id="2940" w:name="_Toc43131731"/>
      <w:bookmarkStart w:id="2941" w:name="_Toc45032566"/>
      <w:bookmarkStart w:id="2942" w:name="_Toc49782260"/>
      <w:bookmarkStart w:id="2943" w:name="_Toc51873696"/>
      <w:bookmarkStart w:id="2944" w:name="_Toc57209189"/>
      <w:bookmarkStart w:id="2945" w:name="_Toc58588532"/>
      <w:bookmarkStart w:id="2946" w:name="_Toc66114893"/>
      <w:bookmarkStart w:id="2947" w:name="_Toc67686404"/>
      <w:bookmarkStart w:id="2948" w:name="_Toc74994693"/>
      <w:bookmarkStart w:id="2949" w:name="_Toc85467948"/>
      <w:bookmarkStart w:id="2950" w:name="_Toc89182990"/>
      <w:bookmarkStart w:id="2951" w:name="_Toc90651292"/>
      <w:bookmarkStart w:id="2952" w:name="_Toc96933442"/>
      <w:bookmarkStart w:id="2953" w:name="_Toc98507290"/>
      <w:bookmarkStart w:id="2954" w:name="_Toc98507743"/>
      <w:bookmarkStart w:id="2955" w:name="_Toc106640746"/>
      <w:r w:rsidRPr="00616F0C">
        <w:t>6.1.5.1</w:t>
      </w:r>
      <w:r w:rsidRPr="00616F0C">
        <w:tab/>
        <w:t>General</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2956" w:name="_Toc22187575"/>
      <w:bookmarkStart w:id="2957" w:name="_Toc22630797"/>
      <w:bookmarkStart w:id="2958" w:name="_Toc34227089"/>
      <w:bookmarkStart w:id="2959" w:name="_Toc34749804"/>
      <w:bookmarkStart w:id="2960" w:name="_Toc34750364"/>
      <w:bookmarkStart w:id="2961" w:name="_Toc34750554"/>
      <w:bookmarkStart w:id="2962" w:name="_Toc35940960"/>
      <w:bookmarkStart w:id="2963" w:name="_Toc35937393"/>
      <w:bookmarkStart w:id="2964" w:name="_Toc36463787"/>
      <w:bookmarkStart w:id="2965" w:name="_Toc43131732"/>
      <w:bookmarkStart w:id="2966" w:name="_Toc45032567"/>
      <w:bookmarkStart w:id="2967" w:name="_Toc49782261"/>
      <w:bookmarkStart w:id="2968" w:name="_Toc51873697"/>
      <w:bookmarkStart w:id="2969" w:name="_Toc57209190"/>
      <w:bookmarkStart w:id="2970" w:name="_Toc58588533"/>
      <w:bookmarkStart w:id="2971" w:name="_Toc66114894"/>
      <w:bookmarkStart w:id="2972" w:name="_Toc67686405"/>
      <w:bookmarkStart w:id="2973" w:name="_Toc74994694"/>
      <w:bookmarkStart w:id="2974" w:name="_Toc85467949"/>
      <w:bookmarkStart w:id="2975" w:name="_Toc89182991"/>
      <w:bookmarkStart w:id="2976" w:name="_Toc90651293"/>
      <w:bookmarkStart w:id="2977" w:name="_Toc96933443"/>
      <w:bookmarkStart w:id="2978" w:name="_Toc98507291"/>
      <w:bookmarkStart w:id="2979" w:name="_Toc98507744"/>
      <w:bookmarkStart w:id="2980" w:name="_Toc106640747"/>
      <w:r w:rsidRPr="00616F0C">
        <w:t>6.1.5.2</w:t>
      </w:r>
      <w:r w:rsidRPr="00616F0C">
        <w:tab/>
        <w:t>Timer Expiry Notification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7D8CE22" w14:textId="77777777" w:rsidR="00E134FC" w:rsidRPr="00616F0C" w:rsidRDefault="00E134FC" w:rsidP="00E134FC">
      <w:pPr>
        <w:pStyle w:val="Heading5"/>
        <w:rPr>
          <w:noProof/>
        </w:rPr>
      </w:pPr>
      <w:bookmarkStart w:id="2981" w:name="_Toc532994455"/>
      <w:bookmarkStart w:id="2982" w:name="_Toc22187576"/>
      <w:bookmarkStart w:id="2983" w:name="_Toc22630798"/>
      <w:bookmarkStart w:id="2984" w:name="_Toc34227090"/>
      <w:bookmarkStart w:id="2985" w:name="_Toc34749805"/>
      <w:bookmarkStart w:id="2986" w:name="_Toc34750365"/>
      <w:bookmarkStart w:id="2987" w:name="_Toc34750555"/>
      <w:bookmarkStart w:id="2988" w:name="_Toc35940961"/>
      <w:bookmarkStart w:id="2989" w:name="_Toc35937394"/>
      <w:bookmarkStart w:id="2990" w:name="_Toc36463788"/>
      <w:bookmarkStart w:id="2991" w:name="_Toc43131733"/>
      <w:bookmarkStart w:id="2992" w:name="_Toc45032568"/>
      <w:bookmarkStart w:id="2993" w:name="_Toc49782262"/>
      <w:bookmarkStart w:id="2994" w:name="_Toc51873698"/>
      <w:bookmarkStart w:id="2995" w:name="_Toc57209191"/>
      <w:bookmarkStart w:id="2996" w:name="_Toc58588534"/>
      <w:bookmarkStart w:id="2997" w:name="_Toc66114895"/>
      <w:bookmarkStart w:id="2998" w:name="_Toc67686406"/>
      <w:bookmarkStart w:id="2999" w:name="_Toc74994695"/>
      <w:bookmarkStart w:id="3000" w:name="_Toc85467950"/>
      <w:bookmarkStart w:id="3001" w:name="_Toc89182992"/>
      <w:bookmarkStart w:id="3002" w:name="_Toc90651294"/>
      <w:bookmarkStart w:id="3003" w:name="_Toc96933444"/>
      <w:bookmarkStart w:id="3004" w:name="_Toc98507292"/>
      <w:bookmarkStart w:id="3005" w:name="_Toc98507745"/>
      <w:bookmarkStart w:id="3006" w:name="_Toc106640748"/>
      <w:r w:rsidRPr="00616F0C">
        <w:t>6.1.5.2</w:t>
      </w:r>
      <w:r w:rsidRPr="00616F0C">
        <w:rPr>
          <w:noProof/>
        </w:rPr>
        <w:t>.1</w:t>
      </w:r>
      <w:r w:rsidRPr="00616F0C">
        <w:rPr>
          <w:noProof/>
        </w:rPr>
        <w:tab/>
        <w:t>Description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007" w:name="_Toc532994456"/>
      <w:bookmarkStart w:id="3008" w:name="_Toc22187577"/>
      <w:bookmarkStart w:id="3009" w:name="_Toc22630799"/>
      <w:bookmarkStart w:id="3010" w:name="_Toc34227091"/>
      <w:bookmarkStart w:id="3011" w:name="_Toc34749806"/>
      <w:bookmarkStart w:id="3012" w:name="_Toc34750366"/>
      <w:bookmarkStart w:id="3013" w:name="_Toc34750556"/>
      <w:bookmarkStart w:id="3014" w:name="_Toc35940962"/>
      <w:bookmarkStart w:id="3015" w:name="_Toc35937395"/>
      <w:bookmarkStart w:id="3016" w:name="_Toc36463789"/>
      <w:bookmarkStart w:id="3017" w:name="_Toc43131734"/>
      <w:bookmarkStart w:id="3018" w:name="_Toc45032569"/>
      <w:bookmarkStart w:id="3019" w:name="_Toc49782263"/>
      <w:bookmarkStart w:id="3020" w:name="_Toc51873699"/>
      <w:bookmarkStart w:id="3021" w:name="_Toc57209192"/>
      <w:bookmarkStart w:id="3022" w:name="_Toc58588535"/>
      <w:bookmarkStart w:id="3023" w:name="_Toc66114896"/>
      <w:bookmarkStart w:id="3024" w:name="_Toc67686407"/>
      <w:bookmarkStart w:id="3025" w:name="_Toc74994696"/>
      <w:bookmarkStart w:id="3026" w:name="_Toc85467951"/>
      <w:bookmarkStart w:id="3027" w:name="_Toc89182993"/>
      <w:bookmarkStart w:id="3028" w:name="_Toc90651295"/>
      <w:bookmarkStart w:id="3029" w:name="_Toc96933445"/>
      <w:bookmarkStart w:id="3030" w:name="_Toc98507293"/>
      <w:bookmarkStart w:id="3031" w:name="_Toc98507746"/>
      <w:bookmarkStart w:id="3032" w:name="_Toc106640749"/>
      <w:r w:rsidRPr="00616F0C">
        <w:t>6.1.5.2</w:t>
      </w:r>
      <w:r w:rsidRPr="00616F0C">
        <w:rPr>
          <w:noProof/>
        </w:rPr>
        <w:t>.2</w:t>
      </w:r>
      <w:r w:rsidRPr="00616F0C">
        <w:rPr>
          <w:noProof/>
        </w:rPr>
        <w:tab/>
      </w:r>
      <w:r>
        <w:rPr>
          <w:noProof/>
        </w:rPr>
        <w:t>Target</w:t>
      </w:r>
      <w:r w:rsidRPr="00616F0C">
        <w:rPr>
          <w:noProof/>
        </w:rPr>
        <w:t xml:space="preserve"> URI</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033" w:name="_Toc532994457"/>
      <w:bookmarkStart w:id="3034" w:name="_Toc22187578"/>
      <w:bookmarkStart w:id="3035" w:name="_Toc22630800"/>
      <w:bookmarkStart w:id="3036" w:name="_Toc34227092"/>
      <w:bookmarkStart w:id="3037" w:name="_Toc34749807"/>
      <w:bookmarkStart w:id="3038" w:name="_Toc34750367"/>
      <w:bookmarkStart w:id="3039" w:name="_Toc34750557"/>
      <w:bookmarkStart w:id="3040" w:name="_Toc35940963"/>
      <w:bookmarkStart w:id="3041" w:name="_Toc35937396"/>
      <w:bookmarkStart w:id="3042" w:name="_Toc36463790"/>
      <w:bookmarkStart w:id="3043" w:name="_Toc43131735"/>
      <w:bookmarkStart w:id="3044" w:name="_Toc45032570"/>
      <w:bookmarkStart w:id="3045" w:name="_Toc49782264"/>
      <w:bookmarkStart w:id="3046" w:name="_Toc51873700"/>
      <w:bookmarkStart w:id="3047" w:name="_Toc57209193"/>
      <w:bookmarkStart w:id="3048" w:name="_Toc58588536"/>
      <w:bookmarkStart w:id="3049" w:name="_Toc66114897"/>
      <w:bookmarkStart w:id="3050" w:name="_Toc67686408"/>
      <w:bookmarkStart w:id="3051" w:name="_Toc74994697"/>
      <w:bookmarkStart w:id="3052" w:name="_Toc85467952"/>
      <w:bookmarkStart w:id="3053" w:name="_Toc89182994"/>
      <w:bookmarkStart w:id="3054" w:name="_Toc90651296"/>
      <w:bookmarkStart w:id="3055" w:name="_Toc96933446"/>
      <w:bookmarkStart w:id="3056" w:name="_Toc98507294"/>
      <w:bookmarkStart w:id="3057" w:name="_Toc98507747"/>
      <w:bookmarkStart w:id="3058" w:name="_Toc106640750"/>
      <w:r w:rsidRPr="00616F0C">
        <w:t>6.1.5.2</w:t>
      </w:r>
      <w:r w:rsidRPr="00616F0C">
        <w:rPr>
          <w:noProof/>
        </w:rPr>
        <w:t>.3</w:t>
      </w:r>
      <w:r w:rsidRPr="00616F0C">
        <w:rPr>
          <w:noProof/>
        </w:rPr>
        <w:tab/>
        <w:t>Standard Methods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232BAE8B" w14:textId="77777777" w:rsidR="00E134FC" w:rsidRPr="00616F0C" w:rsidRDefault="00E134FC" w:rsidP="00E134FC">
      <w:pPr>
        <w:pStyle w:val="H6"/>
        <w:rPr>
          <w:noProof/>
        </w:rPr>
      </w:pPr>
      <w:bookmarkStart w:id="3059" w:name="_Toc532994458"/>
      <w:bookmarkStart w:id="3060" w:name="_Toc22187579"/>
      <w:bookmarkStart w:id="3061" w:name="_Toc22630801"/>
      <w:bookmarkStart w:id="3062" w:name="_Toc34227093"/>
      <w:bookmarkStart w:id="3063" w:name="_Toc34749808"/>
      <w:bookmarkStart w:id="3064" w:name="_Toc34750368"/>
      <w:bookmarkStart w:id="3065" w:name="_Toc34750558"/>
      <w:bookmarkStart w:id="3066" w:name="_Toc35940964"/>
      <w:bookmarkStart w:id="3067" w:name="_Toc35937397"/>
      <w:bookmarkStart w:id="3068" w:name="_Toc36463791"/>
      <w:bookmarkStart w:id="3069" w:name="_Toc43131736"/>
      <w:bookmarkStart w:id="3070" w:name="_Toc45032571"/>
      <w:bookmarkStart w:id="3071" w:name="_Toc49782265"/>
      <w:bookmarkStart w:id="3072" w:name="_Toc51873701"/>
      <w:bookmarkStart w:id="3073" w:name="_Toc57209194"/>
      <w:bookmarkStart w:id="3074" w:name="_Toc58588537"/>
      <w:bookmarkStart w:id="3075" w:name="_Toc66114898"/>
      <w:bookmarkStart w:id="3076" w:name="_Toc67686409"/>
      <w:bookmarkStart w:id="3077" w:name="_Toc74994698"/>
      <w:bookmarkStart w:id="3078" w:name="_Toc85467953"/>
      <w:bookmarkStart w:id="3079" w:name="_Toc89182995"/>
      <w:bookmarkStart w:id="3080" w:name="_Toc90651297"/>
      <w:bookmarkStart w:id="3081" w:name="_Toc96933447"/>
      <w:r w:rsidRPr="00616F0C">
        <w:t>6.1.5.2.3</w:t>
      </w:r>
      <w:r w:rsidRPr="00616F0C">
        <w:rPr>
          <w:noProof/>
        </w:rPr>
        <w:t>.1</w:t>
      </w:r>
      <w:r w:rsidRPr="00616F0C">
        <w:rPr>
          <w:noProof/>
        </w:rPr>
        <w:tab/>
        <w:t>POST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082" w:name="_Toc43131737"/>
      <w:bookmarkStart w:id="3083" w:name="_Toc45032572"/>
      <w:bookmarkStart w:id="3084" w:name="_Toc49782266"/>
      <w:bookmarkStart w:id="3085" w:name="_Toc51873702"/>
      <w:bookmarkStart w:id="3086" w:name="_Toc57209195"/>
      <w:bookmarkStart w:id="3087" w:name="_Toc58588538"/>
      <w:bookmarkStart w:id="3088" w:name="_Toc66114899"/>
      <w:bookmarkStart w:id="3089" w:name="_Toc67686410"/>
      <w:bookmarkStart w:id="3090" w:name="_Toc74994699"/>
      <w:bookmarkStart w:id="3091" w:name="_Toc85467954"/>
      <w:bookmarkStart w:id="3092" w:name="_Toc89182996"/>
      <w:bookmarkStart w:id="3093" w:name="_Toc90651298"/>
      <w:bookmarkStart w:id="3094" w:name="_Toc96933448"/>
      <w:bookmarkStart w:id="3095" w:name="_Toc98507295"/>
      <w:bookmarkStart w:id="3096" w:name="_Toc98507748"/>
      <w:bookmarkStart w:id="3097" w:name="_Toc22187581"/>
      <w:bookmarkStart w:id="3098" w:name="_Toc22630803"/>
      <w:bookmarkStart w:id="3099" w:name="_Toc34227094"/>
      <w:bookmarkStart w:id="3100" w:name="_Toc34749809"/>
      <w:bookmarkStart w:id="3101" w:name="_Toc34750369"/>
      <w:bookmarkStart w:id="3102" w:name="_Toc34750559"/>
      <w:bookmarkStart w:id="3103" w:name="_Toc35940965"/>
      <w:bookmarkStart w:id="3104" w:name="_Toc35937398"/>
      <w:bookmarkStart w:id="3105" w:name="_Toc36463792"/>
      <w:bookmarkStart w:id="3106" w:name="_Toc106640751"/>
      <w:r>
        <w:t>6.1.5.3</w:t>
      </w:r>
      <w:r w:rsidRPr="00616F0C">
        <w:tab/>
        <w:t>Notification</w:t>
      </w:r>
      <w:r>
        <w:t xml:space="preserve"> due to Data Change</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106"/>
    </w:p>
    <w:p w14:paraId="39DC5AC4" w14:textId="77777777" w:rsidR="00E134FC" w:rsidRPr="00616F0C" w:rsidRDefault="00E134FC" w:rsidP="00E134FC">
      <w:pPr>
        <w:pStyle w:val="Heading5"/>
        <w:rPr>
          <w:noProof/>
        </w:rPr>
      </w:pPr>
      <w:bookmarkStart w:id="3107" w:name="_Toc43131738"/>
      <w:bookmarkStart w:id="3108" w:name="_Toc45032573"/>
      <w:bookmarkStart w:id="3109" w:name="_Toc49782267"/>
      <w:bookmarkStart w:id="3110" w:name="_Toc51873703"/>
      <w:bookmarkStart w:id="3111" w:name="_Toc57209196"/>
      <w:bookmarkStart w:id="3112" w:name="_Toc58588539"/>
      <w:bookmarkStart w:id="3113" w:name="_Toc66114900"/>
      <w:bookmarkStart w:id="3114" w:name="_Toc67686411"/>
      <w:bookmarkStart w:id="3115" w:name="_Toc74994700"/>
      <w:bookmarkStart w:id="3116" w:name="_Toc85467955"/>
      <w:bookmarkStart w:id="3117" w:name="_Toc89182997"/>
      <w:bookmarkStart w:id="3118" w:name="_Toc90651299"/>
      <w:bookmarkStart w:id="3119" w:name="_Toc96933449"/>
      <w:bookmarkStart w:id="3120" w:name="_Toc98507296"/>
      <w:bookmarkStart w:id="3121" w:name="_Toc98507749"/>
      <w:bookmarkStart w:id="3122" w:name="_Toc106640752"/>
      <w:r>
        <w:t>6.1.5.3</w:t>
      </w:r>
      <w:r w:rsidRPr="00616F0C">
        <w:rPr>
          <w:noProof/>
        </w:rPr>
        <w:t>.1</w:t>
      </w:r>
      <w:r w:rsidRPr="00616F0C">
        <w:rPr>
          <w:noProof/>
        </w:rPr>
        <w:tab/>
        <w:t>Description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123" w:name="_Toc43131739"/>
      <w:bookmarkStart w:id="3124" w:name="_Toc45032574"/>
      <w:bookmarkStart w:id="3125" w:name="_Toc49782268"/>
      <w:bookmarkStart w:id="3126" w:name="_Toc51873704"/>
      <w:bookmarkStart w:id="3127" w:name="_Toc57209197"/>
      <w:bookmarkStart w:id="3128" w:name="_Toc58588540"/>
      <w:bookmarkStart w:id="3129" w:name="_Toc66114901"/>
      <w:bookmarkStart w:id="3130" w:name="_Toc67686412"/>
      <w:bookmarkStart w:id="3131" w:name="_Toc74994701"/>
      <w:bookmarkStart w:id="3132" w:name="_Toc85467956"/>
      <w:bookmarkStart w:id="3133" w:name="_Toc89182998"/>
      <w:bookmarkStart w:id="3134" w:name="_Toc90651300"/>
      <w:bookmarkStart w:id="3135" w:name="_Toc96933450"/>
      <w:bookmarkStart w:id="3136" w:name="_Toc98507297"/>
      <w:bookmarkStart w:id="3137" w:name="_Toc98507750"/>
      <w:bookmarkStart w:id="3138" w:name="_Toc106640753"/>
      <w:r>
        <w:t>6.1.5.3</w:t>
      </w:r>
      <w:r w:rsidRPr="00616F0C">
        <w:rPr>
          <w:noProof/>
        </w:rPr>
        <w:t>.2</w:t>
      </w:r>
      <w:r w:rsidRPr="00616F0C">
        <w:rPr>
          <w:noProof/>
        </w:rPr>
        <w:tab/>
      </w:r>
      <w:r>
        <w:rPr>
          <w:noProof/>
        </w:rPr>
        <w:t>Target</w:t>
      </w:r>
      <w:r w:rsidRPr="00616F0C">
        <w:rPr>
          <w:noProof/>
        </w:rPr>
        <w:t xml:space="preserve"> URI</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139" w:name="_Toc43131740"/>
      <w:bookmarkStart w:id="3140" w:name="_Toc45032575"/>
      <w:bookmarkStart w:id="3141" w:name="_Toc49782269"/>
      <w:bookmarkStart w:id="3142" w:name="_Toc51873705"/>
      <w:bookmarkStart w:id="3143" w:name="_Toc57209198"/>
      <w:bookmarkStart w:id="3144" w:name="_Toc58588541"/>
      <w:bookmarkStart w:id="3145" w:name="_Toc66114902"/>
      <w:bookmarkStart w:id="3146" w:name="_Toc67686413"/>
      <w:bookmarkStart w:id="3147" w:name="_Toc74994702"/>
      <w:bookmarkStart w:id="3148" w:name="_Toc85467957"/>
      <w:bookmarkStart w:id="3149" w:name="_Toc89182999"/>
      <w:bookmarkStart w:id="3150" w:name="_Toc90651301"/>
      <w:bookmarkStart w:id="3151" w:name="_Toc96933451"/>
      <w:bookmarkStart w:id="3152" w:name="_Toc98507298"/>
      <w:bookmarkStart w:id="3153" w:name="_Toc98507751"/>
      <w:bookmarkStart w:id="3154" w:name="_Toc106640754"/>
      <w:r>
        <w:t>6.1.5.3</w:t>
      </w:r>
      <w:r w:rsidRPr="00616F0C">
        <w:rPr>
          <w:noProof/>
        </w:rPr>
        <w:t>.3</w:t>
      </w:r>
      <w:r w:rsidRPr="00616F0C">
        <w:rPr>
          <w:noProof/>
        </w:rPr>
        <w:tab/>
        <w:t>Standard Methods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2F7AEEF6" w14:textId="77777777" w:rsidR="00E134FC" w:rsidRPr="00616F0C" w:rsidRDefault="00E134FC" w:rsidP="00E134FC">
      <w:pPr>
        <w:pStyle w:val="H6"/>
        <w:rPr>
          <w:noProof/>
        </w:rPr>
      </w:pPr>
      <w:bookmarkStart w:id="3155" w:name="_Toc43131741"/>
      <w:bookmarkStart w:id="3156" w:name="_Toc45032576"/>
      <w:bookmarkStart w:id="3157" w:name="_Toc49782270"/>
      <w:bookmarkStart w:id="3158" w:name="_Toc51873706"/>
      <w:bookmarkStart w:id="3159" w:name="_Toc57209199"/>
      <w:bookmarkStart w:id="3160" w:name="_Toc58588542"/>
      <w:bookmarkStart w:id="3161" w:name="_Toc66114903"/>
      <w:bookmarkStart w:id="3162" w:name="_Toc67686414"/>
      <w:bookmarkStart w:id="3163" w:name="_Toc74994703"/>
      <w:bookmarkStart w:id="3164" w:name="_Toc85467958"/>
      <w:bookmarkStart w:id="3165" w:name="_Toc89183000"/>
      <w:bookmarkStart w:id="3166" w:name="_Toc90651302"/>
      <w:bookmarkStart w:id="3167" w:name="_Toc96933452"/>
      <w:r>
        <w:t>6.1.5.3</w:t>
      </w:r>
      <w:r w:rsidRPr="00616F0C">
        <w:t>.3</w:t>
      </w:r>
      <w:r w:rsidRPr="00616F0C">
        <w:rPr>
          <w:noProof/>
        </w:rPr>
        <w:t>.1</w:t>
      </w:r>
      <w:r w:rsidRPr="00616F0C">
        <w:rPr>
          <w:noProof/>
        </w:rPr>
        <w:tab/>
        <w:t>POST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168" w:name="_Toc89183001"/>
      <w:bookmarkStart w:id="3169" w:name="_Toc90651303"/>
      <w:bookmarkStart w:id="3170" w:name="_Toc96933453"/>
      <w:bookmarkStart w:id="3171" w:name="_Toc98507299"/>
      <w:bookmarkStart w:id="3172" w:name="_Toc98507752"/>
      <w:bookmarkStart w:id="3173" w:name="_Toc43131742"/>
      <w:bookmarkStart w:id="3174" w:name="_Toc45032577"/>
      <w:bookmarkStart w:id="3175" w:name="_Toc49782271"/>
      <w:bookmarkStart w:id="3176" w:name="_Toc51873707"/>
      <w:bookmarkStart w:id="3177" w:name="_Toc57209200"/>
      <w:bookmarkStart w:id="3178" w:name="_Toc58588543"/>
      <w:bookmarkStart w:id="3179" w:name="_Toc66114904"/>
      <w:bookmarkStart w:id="3180" w:name="_Toc67686415"/>
      <w:bookmarkStart w:id="3181" w:name="_Toc74994704"/>
      <w:bookmarkStart w:id="3182" w:name="_Toc85467959"/>
      <w:bookmarkStart w:id="3183" w:name="_Toc106640755"/>
      <w:r>
        <w:t>6.1.5.4</w:t>
      </w:r>
      <w:r w:rsidRPr="00616F0C">
        <w:tab/>
      </w:r>
      <w:r>
        <w:t>Subscription Expiry</w:t>
      </w:r>
      <w:r w:rsidRPr="00B06F7A">
        <w:t xml:space="preserve"> Notification</w:t>
      </w:r>
      <w:bookmarkEnd w:id="3168"/>
      <w:bookmarkEnd w:id="3169"/>
      <w:bookmarkEnd w:id="3170"/>
      <w:bookmarkEnd w:id="3171"/>
      <w:bookmarkEnd w:id="3172"/>
      <w:bookmarkEnd w:id="3183"/>
    </w:p>
    <w:p w14:paraId="5F97A98F" w14:textId="77777777" w:rsidR="00E134FC" w:rsidRPr="00616F0C" w:rsidRDefault="00E134FC" w:rsidP="00E134FC">
      <w:pPr>
        <w:pStyle w:val="Heading5"/>
        <w:rPr>
          <w:noProof/>
        </w:rPr>
      </w:pPr>
      <w:bookmarkStart w:id="3184" w:name="_Toc89183002"/>
      <w:bookmarkStart w:id="3185" w:name="_Toc90651304"/>
      <w:bookmarkStart w:id="3186" w:name="_Toc96933454"/>
      <w:bookmarkStart w:id="3187" w:name="_Toc98507300"/>
      <w:bookmarkStart w:id="3188" w:name="_Toc98507753"/>
      <w:bookmarkStart w:id="3189" w:name="_Toc106640756"/>
      <w:r>
        <w:t>6.1.5.4</w:t>
      </w:r>
      <w:r w:rsidRPr="00616F0C">
        <w:rPr>
          <w:noProof/>
        </w:rPr>
        <w:t>.1</w:t>
      </w:r>
      <w:r w:rsidRPr="00616F0C">
        <w:rPr>
          <w:noProof/>
        </w:rPr>
        <w:tab/>
        <w:t>Description</w:t>
      </w:r>
      <w:bookmarkEnd w:id="3184"/>
      <w:bookmarkEnd w:id="3185"/>
      <w:bookmarkEnd w:id="3186"/>
      <w:bookmarkEnd w:id="3187"/>
      <w:bookmarkEnd w:id="3188"/>
      <w:bookmarkEnd w:id="3189"/>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190" w:name="_Toc89183003"/>
      <w:bookmarkStart w:id="3191" w:name="_Toc90651305"/>
      <w:bookmarkStart w:id="3192" w:name="_Toc96933455"/>
      <w:bookmarkStart w:id="3193" w:name="_Toc98507301"/>
      <w:bookmarkStart w:id="3194" w:name="_Toc98507754"/>
      <w:bookmarkStart w:id="3195" w:name="_Toc106640757"/>
      <w:r>
        <w:t>6.1.5.4</w:t>
      </w:r>
      <w:r w:rsidRPr="00616F0C">
        <w:rPr>
          <w:noProof/>
        </w:rPr>
        <w:t>.2</w:t>
      </w:r>
      <w:r w:rsidRPr="00616F0C">
        <w:rPr>
          <w:noProof/>
        </w:rPr>
        <w:tab/>
      </w:r>
      <w:r>
        <w:rPr>
          <w:noProof/>
        </w:rPr>
        <w:t>Target</w:t>
      </w:r>
      <w:r w:rsidRPr="00616F0C">
        <w:rPr>
          <w:noProof/>
        </w:rPr>
        <w:t xml:space="preserve"> URI</w:t>
      </w:r>
      <w:bookmarkEnd w:id="3190"/>
      <w:bookmarkEnd w:id="3191"/>
      <w:bookmarkEnd w:id="3192"/>
      <w:bookmarkEnd w:id="3193"/>
      <w:bookmarkEnd w:id="3194"/>
      <w:bookmarkEnd w:id="3195"/>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196" w:name="_Toc89183004"/>
      <w:bookmarkStart w:id="3197" w:name="_Toc90651306"/>
      <w:bookmarkStart w:id="3198" w:name="_Toc96933456"/>
      <w:bookmarkStart w:id="3199" w:name="_Toc98507302"/>
      <w:bookmarkStart w:id="3200" w:name="_Toc98507755"/>
      <w:bookmarkStart w:id="3201" w:name="_Toc106640758"/>
      <w:r>
        <w:t>6.1.5.4</w:t>
      </w:r>
      <w:r w:rsidRPr="00616F0C">
        <w:rPr>
          <w:noProof/>
        </w:rPr>
        <w:t>.3</w:t>
      </w:r>
      <w:r w:rsidRPr="00616F0C">
        <w:rPr>
          <w:noProof/>
        </w:rPr>
        <w:tab/>
        <w:t>Standard Methods</w:t>
      </w:r>
      <w:bookmarkEnd w:id="3196"/>
      <w:bookmarkEnd w:id="3197"/>
      <w:bookmarkEnd w:id="3198"/>
      <w:bookmarkEnd w:id="3199"/>
      <w:bookmarkEnd w:id="3200"/>
      <w:bookmarkEnd w:id="3201"/>
    </w:p>
    <w:p w14:paraId="60CDF386" w14:textId="77777777" w:rsidR="00E134FC" w:rsidRPr="00616F0C" w:rsidRDefault="00E134FC" w:rsidP="00E134FC">
      <w:pPr>
        <w:pStyle w:val="H6"/>
        <w:rPr>
          <w:noProof/>
        </w:rPr>
      </w:pPr>
      <w:bookmarkStart w:id="3202" w:name="_Toc89183005"/>
      <w:bookmarkStart w:id="3203" w:name="_Toc90651307"/>
      <w:bookmarkStart w:id="3204" w:name="_Toc96933457"/>
      <w:r>
        <w:t>6.1.5.4</w:t>
      </w:r>
      <w:r w:rsidRPr="00616F0C">
        <w:t>.3</w:t>
      </w:r>
      <w:r w:rsidRPr="00616F0C">
        <w:rPr>
          <w:noProof/>
        </w:rPr>
        <w:t>.1</w:t>
      </w:r>
      <w:r w:rsidRPr="00616F0C">
        <w:rPr>
          <w:noProof/>
        </w:rPr>
        <w:tab/>
        <w:t>POST</w:t>
      </w:r>
      <w:bookmarkEnd w:id="3202"/>
      <w:bookmarkEnd w:id="3203"/>
      <w:bookmarkEnd w:id="3204"/>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205" w:name="_Toc89181519"/>
      <w:bookmarkStart w:id="3206" w:name="_Toc89183006"/>
      <w:bookmarkStart w:id="3207" w:name="_Toc90651308"/>
      <w:bookmarkStart w:id="3208" w:name="_Toc96933458"/>
      <w:bookmarkStart w:id="3209" w:name="_Toc98507303"/>
      <w:bookmarkStart w:id="3210" w:name="_Toc98507756"/>
      <w:bookmarkStart w:id="3211" w:name="_Toc106640759"/>
      <w:r w:rsidRPr="00616F0C">
        <w:t>6.1.6</w:t>
      </w:r>
      <w:r w:rsidRPr="00616F0C">
        <w:tab/>
        <w:t>Data Model</w:t>
      </w:r>
      <w:bookmarkEnd w:id="3097"/>
      <w:bookmarkEnd w:id="3098"/>
      <w:bookmarkEnd w:id="3099"/>
      <w:bookmarkEnd w:id="3100"/>
      <w:bookmarkEnd w:id="3101"/>
      <w:bookmarkEnd w:id="3102"/>
      <w:bookmarkEnd w:id="3103"/>
      <w:bookmarkEnd w:id="3104"/>
      <w:bookmarkEnd w:id="3105"/>
      <w:bookmarkEnd w:id="3173"/>
      <w:bookmarkEnd w:id="3174"/>
      <w:bookmarkEnd w:id="3175"/>
      <w:bookmarkEnd w:id="3176"/>
      <w:bookmarkEnd w:id="3177"/>
      <w:bookmarkEnd w:id="3178"/>
      <w:bookmarkEnd w:id="3179"/>
      <w:bookmarkEnd w:id="3180"/>
      <w:bookmarkEnd w:id="3181"/>
      <w:bookmarkEnd w:id="3182"/>
      <w:bookmarkEnd w:id="3205"/>
      <w:bookmarkEnd w:id="3206"/>
      <w:bookmarkEnd w:id="3207"/>
      <w:bookmarkEnd w:id="3208"/>
      <w:bookmarkEnd w:id="3209"/>
      <w:bookmarkEnd w:id="3210"/>
      <w:bookmarkEnd w:id="3211"/>
    </w:p>
    <w:p w14:paraId="0F77CFB9" w14:textId="77777777" w:rsidR="00E134FC" w:rsidRPr="00616F0C" w:rsidRDefault="00E134FC" w:rsidP="00E134FC">
      <w:pPr>
        <w:pStyle w:val="Heading4"/>
      </w:pPr>
      <w:bookmarkStart w:id="3212" w:name="_Toc22187582"/>
      <w:bookmarkStart w:id="3213" w:name="_Toc22630804"/>
      <w:bookmarkStart w:id="3214" w:name="_Toc34227095"/>
      <w:bookmarkStart w:id="3215" w:name="_Toc34749810"/>
      <w:bookmarkStart w:id="3216" w:name="_Toc34750370"/>
      <w:bookmarkStart w:id="3217" w:name="_Toc34750560"/>
      <w:bookmarkStart w:id="3218" w:name="_Toc35940966"/>
      <w:bookmarkStart w:id="3219" w:name="_Toc35937399"/>
      <w:bookmarkStart w:id="3220" w:name="_Toc36463793"/>
      <w:bookmarkStart w:id="3221" w:name="_Toc43131743"/>
      <w:bookmarkStart w:id="3222" w:name="_Toc45032578"/>
      <w:bookmarkStart w:id="3223" w:name="_Toc49782272"/>
      <w:bookmarkStart w:id="3224" w:name="_Toc51873708"/>
      <w:bookmarkStart w:id="3225" w:name="_Toc57209201"/>
      <w:bookmarkStart w:id="3226" w:name="_Toc58588544"/>
      <w:bookmarkStart w:id="3227" w:name="_Toc66114905"/>
      <w:bookmarkStart w:id="3228" w:name="_Toc67686416"/>
      <w:bookmarkStart w:id="3229" w:name="_Toc74994705"/>
      <w:bookmarkStart w:id="3230" w:name="_Toc85467960"/>
      <w:bookmarkStart w:id="3231" w:name="_Toc89183007"/>
      <w:bookmarkStart w:id="3232" w:name="_Toc90651309"/>
      <w:bookmarkStart w:id="3233" w:name="_Toc96933459"/>
      <w:bookmarkStart w:id="3234" w:name="_Toc98507304"/>
      <w:bookmarkStart w:id="3235" w:name="_Toc98507757"/>
      <w:bookmarkStart w:id="3236" w:name="_Toc106640760"/>
      <w:r w:rsidRPr="00616F0C">
        <w:t>6.1.6.1</w:t>
      </w:r>
      <w:r w:rsidRPr="00616F0C">
        <w:tab/>
      </w:r>
      <w:r w:rsidRPr="00CE2981">
        <w:t>General</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237" w:name="_Toc22187583"/>
      <w:bookmarkStart w:id="3238" w:name="_Toc22630805"/>
      <w:bookmarkStart w:id="3239" w:name="_Toc34227096"/>
      <w:bookmarkStart w:id="3240" w:name="_Toc34749811"/>
      <w:bookmarkStart w:id="3241" w:name="_Toc34750371"/>
      <w:bookmarkStart w:id="3242" w:name="_Toc34750561"/>
      <w:bookmarkStart w:id="3243" w:name="_Toc35940967"/>
      <w:bookmarkStart w:id="3244" w:name="_Toc35937400"/>
      <w:bookmarkStart w:id="3245" w:name="_Toc36463794"/>
      <w:bookmarkStart w:id="3246" w:name="_Toc43131744"/>
      <w:bookmarkStart w:id="3247" w:name="_Toc45032579"/>
      <w:bookmarkStart w:id="3248" w:name="_Toc49782273"/>
      <w:bookmarkStart w:id="3249" w:name="_Toc51873709"/>
      <w:bookmarkStart w:id="3250" w:name="_Toc57209202"/>
      <w:bookmarkStart w:id="3251" w:name="_Toc58588545"/>
      <w:bookmarkStart w:id="3252" w:name="_Toc66114906"/>
      <w:bookmarkStart w:id="3253" w:name="_Toc67686417"/>
      <w:bookmarkStart w:id="3254" w:name="_Toc74994706"/>
      <w:bookmarkStart w:id="3255" w:name="_Toc85467961"/>
      <w:bookmarkStart w:id="3256" w:name="_Toc89183008"/>
      <w:bookmarkStart w:id="3257" w:name="_Toc90651310"/>
      <w:bookmarkStart w:id="3258" w:name="_Toc96933460"/>
      <w:bookmarkStart w:id="3259" w:name="_Toc98507305"/>
      <w:bookmarkStart w:id="3260" w:name="_Toc98507758"/>
      <w:bookmarkStart w:id="3261" w:name="_Toc106640761"/>
      <w:r w:rsidRPr="00616F0C">
        <w:rPr>
          <w:lang w:val="en-US"/>
        </w:rPr>
        <w:t>6.1.6.2</w:t>
      </w:r>
      <w:r w:rsidRPr="00616F0C">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92ABB9F" w14:textId="77777777" w:rsidR="00E134FC" w:rsidRPr="00616F0C" w:rsidRDefault="00E134FC" w:rsidP="00E134FC">
      <w:pPr>
        <w:pStyle w:val="Heading5"/>
      </w:pPr>
      <w:bookmarkStart w:id="3262" w:name="_Toc22187584"/>
      <w:bookmarkStart w:id="3263" w:name="_Toc22630806"/>
      <w:bookmarkStart w:id="3264" w:name="_Toc34227097"/>
      <w:bookmarkStart w:id="3265" w:name="_Toc34749812"/>
      <w:bookmarkStart w:id="3266" w:name="_Toc34750372"/>
      <w:bookmarkStart w:id="3267" w:name="_Toc34750562"/>
      <w:bookmarkStart w:id="3268" w:name="_Toc35940968"/>
      <w:bookmarkStart w:id="3269" w:name="_Toc35937401"/>
      <w:bookmarkStart w:id="3270" w:name="_Toc36463795"/>
      <w:bookmarkStart w:id="3271" w:name="_Toc43131745"/>
      <w:bookmarkStart w:id="3272" w:name="_Toc45032580"/>
      <w:bookmarkStart w:id="3273" w:name="_Toc49782274"/>
      <w:bookmarkStart w:id="3274" w:name="_Toc51873710"/>
      <w:bookmarkStart w:id="3275" w:name="_Toc57209203"/>
      <w:bookmarkStart w:id="3276" w:name="_Toc58588546"/>
      <w:bookmarkStart w:id="3277" w:name="_Toc66114907"/>
      <w:bookmarkStart w:id="3278" w:name="_Toc67686418"/>
      <w:bookmarkStart w:id="3279" w:name="_Toc74994707"/>
      <w:bookmarkStart w:id="3280" w:name="_Toc85467962"/>
      <w:bookmarkStart w:id="3281" w:name="_Toc89183009"/>
      <w:bookmarkStart w:id="3282" w:name="_Toc90651311"/>
      <w:bookmarkStart w:id="3283" w:name="_Toc96933461"/>
      <w:bookmarkStart w:id="3284" w:name="_Toc98507306"/>
      <w:bookmarkStart w:id="3285" w:name="_Toc98507759"/>
      <w:bookmarkStart w:id="3286" w:name="_Toc106640762"/>
      <w:r w:rsidRPr="00616F0C">
        <w:t>6.1.6.2.1</w:t>
      </w:r>
      <w:r w:rsidRPr="00616F0C">
        <w:tab/>
        <w:t>Introduction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287" w:name="_Toc22187585"/>
      <w:bookmarkStart w:id="3288" w:name="_Toc22630807"/>
      <w:bookmarkStart w:id="3289" w:name="_Toc34227098"/>
      <w:bookmarkStart w:id="3290" w:name="_Toc34749813"/>
      <w:bookmarkStart w:id="3291" w:name="_Toc34750373"/>
      <w:bookmarkStart w:id="3292" w:name="_Toc34750563"/>
      <w:bookmarkStart w:id="3293" w:name="_Toc35940969"/>
      <w:bookmarkStart w:id="3294" w:name="_Toc35937402"/>
      <w:bookmarkStart w:id="3295" w:name="_Toc36463796"/>
      <w:bookmarkStart w:id="3296" w:name="_Toc43131746"/>
      <w:bookmarkStart w:id="3297" w:name="_Toc45032581"/>
      <w:bookmarkStart w:id="3298" w:name="_Toc49782275"/>
      <w:bookmarkStart w:id="3299" w:name="_Toc51873711"/>
      <w:bookmarkStart w:id="3300" w:name="_Toc57209204"/>
      <w:bookmarkStart w:id="3301" w:name="_Toc58588547"/>
      <w:bookmarkStart w:id="3302" w:name="_Toc66114908"/>
      <w:bookmarkStart w:id="3303" w:name="_Toc67686419"/>
      <w:bookmarkStart w:id="3304" w:name="_Toc74994708"/>
      <w:bookmarkStart w:id="3305" w:name="_Toc85467963"/>
      <w:bookmarkStart w:id="3306" w:name="_Toc89183010"/>
      <w:bookmarkStart w:id="3307" w:name="_Toc90651312"/>
      <w:bookmarkStart w:id="3308" w:name="_Toc96933462"/>
      <w:bookmarkStart w:id="3309" w:name="_Toc98507307"/>
      <w:bookmarkStart w:id="3310" w:name="_Toc98507760"/>
      <w:bookmarkStart w:id="3311" w:name="_Toc106640763"/>
      <w:r w:rsidRPr="00616F0C">
        <w:lastRenderedPageBreak/>
        <w:t>6.1.6.2.2</w:t>
      </w:r>
      <w:r w:rsidRPr="00616F0C">
        <w:tab/>
        <w:t>Type: RecordSearchResult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312" w:name="_Toc22187586"/>
      <w:bookmarkStart w:id="3313" w:name="_Toc22630808"/>
      <w:bookmarkStart w:id="3314" w:name="_Toc34227099"/>
      <w:bookmarkStart w:id="3315" w:name="_Toc34749814"/>
      <w:bookmarkStart w:id="3316" w:name="_Toc34750374"/>
      <w:bookmarkStart w:id="3317" w:name="_Toc34750564"/>
      <w:bookmarkStart w:id="3318" w:name="_Toc35940970"/>
      <w:bookmarkStart w:id="3319" w:name="_Toc35937403"/>
      <w:bookmarkStart w:id="3320" w:name="_Toc36463797"/>
      <w:bookmarkStart w:id="3321" w:name="_Toc43131747"/>
      <w:bookmarkStart w:id="3322" w:name="_Toc45032582"/>
      <w:bookmarkStart w:id="3323" w:name="_Toc49782276"/>
      <w:bookmarkStart w:id="3324" w:name="_Toc51873712"/>
      <w:bookmarkStart w:id="3325" w:name="_Toc57209205"/>
      <w:bookmarkStart w:id="3326" w:name="_Toc58588548"/>
      <w:bookmarkStart w:id="3327" w:name="_Toc66114909"/>
      <w:bookmarkStart w:id="3328" w:name="_Toc67686420"/>
      <w:bookmarkStart w:id="3329" w:name="_Toc74994709"/>
      <w:bookmarkStart w:id="3330" w:name="_Toc85467964"/>
      <w:bookmarkStart w:id="3331" w:name="_Toc89183011"/>
      <w:bookmarkStart w:id="3332" w:name="_Toc90651313"/>
      <w:bookmarkStart w:id="3333" w:name="_Toc96933463"/>
      <w:bookmarkStart w:id="3334" w:name="_Toc98507308"/>
      <w:bookmarkStart w:id="3335" w:name="_Toc98507761"/>
      <w:bookmarkStart w:id="3336" w:name="_Toc106640764"/>
      <w:r w:rsidRPr="00616F0C">
        <w:t>6.1.6.2.3</w:t>
      </w:r>
      <w:r w:rsidRPr="00616F0C">
        <w:tab/>
        <w:t>Type: RecordMeta</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337" w:name="_Toc34227100"/>
      <w:bookmarkStart w:id="3338" w:name="_Toc34749815"/>
      <w:bookmarkStart w:id="3339" w:name="_Toc34750375"/>
      <w:bookmarkStart w:id="3340" w:name="_Toc34750565"/>
      <w:bookmarkStart w:id="3341" w:name="_Toc35940971"/>
      <w:bookmarkStart w:id="3342" w:name="_Toc35937404"/>
      <w:bookmarkStart w:id="3343" w:name="_Toc36463798"/>
      <w:bookmarkStart w:id="3344" w:name="_Toc43131748"/>
      <w:bookmarkStart w:id="3345" w:name="_Toc45032583"/>
      <w:bookmarkStart w:id="3346" w:name="_Toc49782277"/>
      <w:bookmarkStart w:id="3347" w:name="_Toc51873713"/>
      <w:bookmarkStart w:id="3348" w:name="_Toc57209206"/>
      <w:bookmarkStart w:id="3349" w:name="_Toc58588549"/>
      <w:bookmarkStart w:id="3350" w:name="_Toc66114910"/>
      <w:bookmarkStart w:id="3351" w:name="_Toc67686421"/>
      <w:bookmarkStart w:id="3352" w:name="_Toc74994710"/>
      <w:bookmarkStart w:id="3353" w:name="_Toc85467965"/>
      <w:bookmarkStart w:id="3354" w:name="_Toc89183012"/>
      <w:bookmarkStart w:id="3355" w:name="_Toc90651314"/>
      <w:bookmarkStart w:id="3356" w:name="_Toc96933464"/>
      <w:bookmarkStart w:id="3357" w:name="_Toc98507309"/>
      <w:bookmarkStart w:id="3358" w:name="_Toc98507762"/>
      <w:bookmarkStart w:id="3359" w:name="_Toc106640765"/>
      <w:r w:rsidRPr="00616F0C">
        <w:t>6.1.6.2.4</w:t>
      </w:r>
      <w:r w:rsidRPr="00616F0C">
        <w:tab/>
        <w:t>Type: RecordBody</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360" w:name="_Toc34227101"/>
      <w:bookmarkStart w:id="3361" w:name="_Toc34749816"/>
      <w:bookmarkStart w:id="3362" w:name="_Toc34750376"/>
      <w:bookmarkStart w:id="3363" w:name="_Toc34750566"/>
      <w:bookmarkStart w:id="3364" w:name="_Toc35940972"/>
      <w:bookmarkStart w:id="3365" w:name="_Toc35937405"/>
      <w:bookmarkStart w:id="3366" w:name="_Toc36463799"/>
      <w:bookmarkStart w:id="3367" w:name="_Toc43131749"/>
      <w:bookmarkStart w:id="3368" w:name="_Toc45032584"/>
      <w:bookmarkStart w:id="3369" w:name="_Toc49782278"/>
      <w:bookmarkStart w:id="3370" w:name="_Toc51873714"/>
      <w:bookmarkStart w:id="3371" w:name="_Toc57209207"/>
      <w:bookmarkStart w:id="3372" w:name="_Toc58588550"/>
      <w:bookmarkStart w:id="3373" w:name="_Toc66114911"/>
      <w:bookmarkStart w:id="3374" w:name="_Toc67686422"/>
      <w:bookmarkStart w:id="3375" w:name="_Toc74994711"/>
      <w:bookmarkStart w:id="3376" w:name="_Toc85467966"/>
      <w:bookmarkStart w:id="3377" w:name="_Toc89183013"/>
      <w:bookmarkStart w:id="3378" w:name="_Toc90651315"/>
      <w:bookmarkStart w:id="3379" w:name="_Toc96933465"/>
      <w:bookmarkStart w:id="3380" w:name="_Toc98507310"/>
      <w:bookmarkStart w:id="3381" w:name="_Toc98507763"/>
      <w:bookmarkStart w:id="3382" w:name="_Toc106640766"/>
      <w:r w:rsidRPr="00616F0C">
        <w:lastRenderedPageBreak/>
        <w:t>6.1.6.2.5</w:t>
      </w:r>
      <w:r w:rsidRPr="00616F0C">
        <w:tab/>
        <w:t>Type: Record</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383" w:name="_Toc34227102"/>
      <w:bookmarkStart w:id="3384" w:name="_Toc34749817"/>
      <w:bookmarkStart w:id="3385" w:name="_Toc34750377"/>
      <w:bookmarkStart w:id="3386" w:name="_Toc34750567"/>
      <w:bookmarkStart w:id="3387" w:name="_Toc35940973"/>
      <w:bookmarkStart w:id="3388" w:name="_Toc35937406"/>
      <w:bookmarkStart w:id="3389" w:name="_Toc36463800"/>
      <w:bookmarkStart w:id="3390" w:name="_Toc43131750"/>
      <w:bookmarkStart w:id="3391" w:name="_Toc45032585"/>
      <w:bookmarkStart w:id="3392" w:name="_Toc49782279"/>
      <w:bookmarkStart w:id="3393" w:name="_Toc51873715"/>
      <w:bookmarkStart w:id="3394" w:name="_Toc57209208"/>
      <w:bookmarkStart w:id="3395" w:name="_Toc58588551"/>
      <w:bookmarkStart w:id="3396" w:name="_Toc66114912"/>
      <w:bookmarkStart w:id="3397" w:name="_Toc67686423"/>
      <w:bookmarkStart w:id="3398" w:name="_Toc74994712"/>
      <w:bookmarkStart w:id="3399" w:name="_Toc85467967"/>
      <w:bookmarkStart w:id="3400" w:name="_Toc89183014"/>
      <w:bookmarkStart w:id="3401" w:name="_Toc90651316"/>
      <w:bookmarkStart w:id="3402" w:name="_Toc96933466"/>
      <w:bookmarkStart w:id="3403" w:name="_Toc98507311"/>
      <w:bookmarkStart w:id="3404" w:name="_Toc98507764"/>
      <w:bookmarkStart w:id="3405" w:name="_Toc106640767"/>
      <w:r w:rsidRPr="00616F0C">
        <w:t>6.1.6.2.6</w:t>
      </w:r>
      <w:r w:rsidRPr="00616F0C">
        <w:tab/>
        <w:t>Type: BlockBody</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406" w:name="_Toc34227103"/>
      <w:bookmarkStart w:id="3407" w:name="_Toc34749818"/>
      <w:bookmarkStart w:id="3408" w:name="_Toc34750378"/>
      <w:bookmarkStart w:id="3409" w:name="_Toc34750568"/>
      <w:bookmarkStart w:id="3410" w:name="_Toc35940974"/>
      <w:bookmarkStart w:id="3411" w:name="_Toc35937407"/>
      <w:bookmarkStart w:id="3412" w:name="_Toc36463801"/>
      <w:bookmarkStart w:id="3413" w:name="_Toc43131751"/>
      <w:bookmarkStart w:id="3414" w:name="_Toc45032586"/>
      <w:bookmarkStart w:id="3415" w:name="_Toc49782280"/>
      <w:bookmarkStart w:id="3416" w:name="_Toc51873716"/>
      <w:bookmarkStart w:id="3417" w:name="_Toc57209209"/>
      <w:bookmarkStart w:id="3418" w:name="_Toc58588552"/>
      <w:bookmarkStart w:id="3419" w:name="_Toc66114913"/>
      <w:bookmarkStart w:id="3420" w:name="_Toc67686424"/>
      <w:bookmarkStart w:id="3421" w:name="_Toc74994713"/>
      <w:bookmarkStart w:id="3422" w:name="_Toc85467968"/>
      <w:bookmarkStart w:id="3423" w:name="_Toc89183015"/>
      <w:bookmarkStart w:id="3424" w:name="_Toc90651317"/>
      <w:bookmarkStart w:id="3425" w:name="_Toc96933467"/>
      <w:bookmarkStart w:id="3426" w:name="_Toc98507312"/>
      <w:bookmarkStart w:id="3427" w:name="_Toc98507765"/>
      <w:bookmarkStart w:id="3428" w:name="_Toc106640768"/>
      <w:r w:rsidRPr="00616F0C">
        <w:t>6.1.6.2.7</w:t>
      </w:r>
      <w:r w:rsidRPr="00616F0C">
        <w:tab/>
        <w:t>Type: Block</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429" w:name="_Toc34227104"/>
      <w:bookmarkStart w:id="3430" w:name="_Toc34749819"/>
      <w:bookmarkStart w:id="3431" w:name="_Toc34750379"/>
      <w:bookmarkStart w:id="3432" w:name="_Toc34750569"/>
      <w:bookmarkStart w:id="3433" w:name="_Toc35940975"/>
      <w:bookmarkStart w:id="3434" w:name="_Toc35937408"/>
      <w:bookmarkStart w:id="3435" w:name="_Toc36463802"/>
      <w:bookmarkStart w:id="3436" w:name="_Toc43131752"/>
      <w:bookmarkStart w:id="3437" w:name="_Toc45032587"/>
      <w:bookmarkStart w:id="3438" w:name="_Toc49782281"/>
      <w:bookmarkStart w:id="3439" w:name="_Toc51873717"/>
      <w:bookmarkStart w:id="3440" w:name="_Toc57209210"/>
      <w:bookmarkStart w:id="3441" w:name="_Toc58588553"/>
      <w:bookmarkStart w:id="3442" w:name="_Toc66114914"/>
      <w:bookmarkStart w:id="3443" w:name="_Toc67686425"/>
      <w:bookmarkStart w:id="3444" w:name="_Toc74994714"/>
      <w:bookmarkStart w:id="3445" w:name="_Toc85467969"/>
      <w:bookmarkStart w:id="3446" w:name="_Toc89183016"/>
      <w:bookmarkStart w:id="3447" w:name="_Toc90651318"/>
      <w:bookmarkStart w:id="3448" w:name="_Toc96933468"/>
      <w:bookmarkStart w:id="3449" w:name="_Toc98507313"/>
      <w:bookmarkStart w:id="3450" w:name="_Toc98507766"/>
      <w:bookmarkStart w:id="3451" w:name="_Toc106640769"/>
      <w:r w:rsidRPr="00616F0C">
        <w:t>6.1.6.2.8</w:t>
      </w:r>
      <w:r w:rsidRPr="00616F0C">
        <w:tab/>
        <w:t xml:space="preserve">Type: </w:t>
      </w:r>
      <w:r w:rsidRPr="00616F0C">
        <w:rPr>
          <w:lang w:eastAsia="zh-CN"/>
        </w:rPr>
        <w:t>SearchCondition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452" w:name="_Toc34227105"/>
      <w:bookmarkStart w:id="3453" w:name="_Toc34749820"/>
      <w:bookmarkStart w:id="3454" w:name="_Toc34750380"/>
      <w:bookmarkStart w:id="3455" w:name="_Toc34750570"/>
      <w:bookmarkStart w:id="3456" w:name="_Toc35940976"/>
      <w:bookmarkStart w:id="3457" w:name="_Toc35937409"/>
      <w:bookmarkStart w:id="3458" w:name="_Toc36463803"/>
      <w:bookmarkStart w:id="3459" w:name="_Toc43131753"/>
      <w:bookmarkStart w:id="3460" w:name="_Toc45032588"/>
      <w:bookmarkStart w:id="3461" w:name="_Toc49782282"/>
      <w:bookmarkStart w:id="3462" w:name="_Toc51873718"/>
      <w:bookmarkStart w:id="3463" w:name="_Toc57209211"/>
      <w:bookmarkStart w:id="3464" w:name="_Toc58588554"/>
      <w:bookmarkStart w:id="3465" w:name="_Toc66114915"/>
      <w:bookmarkStart w:id="3466" w:name="_Toc67686426"/>
      <w:bookmarkStart w:id="3467" w:name="_Toc74994715"/>
      <w:bookmarkStart w:id="3468" w:name="_Toc85467970"/>
      <w:bookmarkStart w:id="3469" w:name="_Toc89183017"/>
      <w:bookmarkStart w:id="3470" w:name="_Toc90651319"/>
      <w:bookmarkStart w:id="3471" w:name="_Toc96933469"/>
      <w:bookmarkStart w:id="3472" w:name="_Toc98507314"/>
      <w:bookmarkStart w:id="3473" w:name="_Toc98507767"/>
      <w:bookmarkStart w:id="3474" w:name="_Toc106640770"/>
      <w:r w:rsidRPr="00616F0C">
        <w:lastRenderedPageBreak/>
        <w:t>6.1.6.2.9</w:t>
      </w:r>
      <w:r w:rsidRPr="00616F0C">
        <w:tab/>
      </w:r>
      <w:r w:rsidRPr="00616F0C">
        <w:rPr>
          <w:lang w:eastAsia="zh-CN"/>
        </w:rPr>
        <w:t>SearchComparison</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475" w:name="_Toc43131754"/>
      <w:bookmarkStart w:id="3476" w:name="_Toc45032589"/>
      <w:bookmarkStart w:id="3477" w:name="_Toc49782283"/>
      <w:bookmarkStart w:id="3478" w:name="_Toc51873719"/>
      <w:bookmarkStart w:id="3479" w:name="_Toc57209212"/>
      <w:bookmarkStart w:id="3480" w:name="_Toc58588555"/>
      <w:bookmarkStart w:id="3481" w:name="_Toc66114916"/>
      <w:bookmarkStart w:id="3482" w:name="_Toc67686427"/>
      <w:bookmarkStart w:id="3483" w:name="_Toc74994716"/>
      <w:bookmarkStart w:id="3484" w:name="_Toc85467971"/>
      <w:bookmarkStart w:id="3485" w:name="_Toc89183018"/>
      <w:bookmarkStart w:id="3486" w:name="_Toc90651320"/>
      <w:bookmarkStart w:id="3487" w:name="_Toc96933470"/>
      <w:bookmarkStart w:id="3488" w:name="_Toc98507315"/>
      <w:bookmarkStart w:id="3489" w:name="_Toc98507768"/>
      <w:bookmarkStart w:id="3490" w:name="_Toc22187587"/>
      <w:bookmarkStart w:id="3491" w:name="_Toc22630809"/>
      <w:bookmarkStart w:id="3492" w:name="_Toc34227106"/>
      <w:bookmarkStart w:id="3493" w:name="_Toc34749821"/>
      <w:bookmarkStart w:id="3494" w:name="_Toc34750381"/>
      <w:bookmarkStart w:id="3495" w:name="_Toc34750571"/>
      <w:bookmarkStart w:id="3496" w:name="_Toc35940977"/>
      <w:bookmarkStart w:id="3497" w:name="_Toc35937410"/>
      <w:bookmarkStart w:id="3498" w:name="_Toc36463804"/>
      <w:bookmarkStart w:id="3499" w:name="_Toc106640771"/>
      <w:r>
        <w:rPr>
          <w:rFonts w:eastAsia="DengXian"/>
        </w:rPr>
        <w:lastRenderedPageBreak/>
        <w:t>6.1.6.2.10</w:t>
      </w:r>
      <w:r w:rsidRPr="00533C32">
        <w:rPr>
          <w:rFonts w:eastAsia="DengXian"/>
        </w:rPr>
        <w:tab/>
        <w:t xml:space="preserve">Type: </w:t>
      </w:r>
      <w:r w:rsidRPr="00CE2981">
        <w:rPr>
          <w:rFonts w:eastAsia="DengXian"/>
        </w:rPr>
        <w:t>NotificationSubscription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500" w:name="_Toc43131755"/>
      <w:bookmarkStart w:id="3501" w:name="_Toc45032590"/>
      <w:bookmarkStart w:id="3502" w:name="_Toc49782284"/>
      <w:bookmarkStart w:id="3503" w:name="_Toc51873720"/>
      <w:bookmarkStart w:id="3504" w:name="_Toc57209213"/>
      <w:bookmarkStart w:id="3505" w:name="_Toc58588556"/>
      <w:bookmarkStart w:id="3506" w:name="_Toc66114917"/>
      <w:bookmarkStart w:id="3507" w:name="_Toc67686428"/>
      <w:bookmarkStart w:id="3508" w:name="_Toc74994717"/>
      <w:bookmarkStart w:id="3509" w:name="_Toc85467972"/>
      <w:bookmarkStart w:id="3510" w:name="_Toc89183019"/>
      <w:bookmarkStart w:id="3511" w:name="_Toc90651321"/>
      <w:bookmarkStart w:id="3512" w:name="_Toc96933471"/>
      <w:bookmarkStart w:id="3513" w:name="_Toc98507316"/>
      <w:bookmarkStart w:id="3514" w:name="_Toc98507769"/>
      <w:bookmarkStart w:id="3515" w:name="_Toc106640772"/>
      <w:r>
        <w:lastRenderedPageBreak/>
        <w:t>6.1.6.2.11</w:t>
      </w:r>
      <w:r w:rsidRPr="00616F0C">
        <w:tab/>
        <w:t xml:space="preserve">Type: </w:t>
      </w:r>
      <w:r>
        <w:t>RecordNotification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516" w:name="_Toc43131756"/>
      <w:bookmarkStart w:id="3517" w:name="_Toc45032591"/>
      <w:bookmarkStart w:id="3518" w:name="_Toc49782285"/>
      <w:bookmarkStart w:id="3519" w:name="_Toc51873721"/>
      <w:bookmarkStart w:id="3520" w:name="_Toc57209214"/>
      <w:bookmarkStart w:id="3521" w:name="_Toc58588557"/>
      <w:bookmarkStart w:id="3522" w:name="_Toc66114918"/>
      <w:bookmarkStart w:id="3523" w:name="_Toc67686429"/>
      <w:bookmarkStart w:id="3524" w:name="_Toc74994718"/>
      <w:bookmarkStart w:id="3525" w:name="_Toc85467973"/>
      <w:bookmarkStart w:id="3526" w:name="_Toc89183020"/>
      <w:bookmarkStart w:id="3527" w:name="_Toc90651322"/>
      <w:bookmarkStart w:id="3528" w:name="_Toc96933472"/>
      <w:bookmarkStart w:id="3529" w:name="_Toc98507317"/>
      <w:bookmarkStart w:id="3530" w:name="_Toc98507770"/>
      <w:bookmarkStart w:id="3531" w:name="_Toc106640773"/>
      <w:r>
        <w:t>6.1.6.2.12</w:t>
      </w:r>
      <w:r w:rsidRPr="00616F0C">
        <w:tab/>
        <w:t xml:space="preserve">Type: </w:t>
      </w:r>
      <w:r>
        <w:t>NotificationDescription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532" w:name="_Toc43131757"/>
      <w:bookmarkStart w:id="3533" w:name="_Toc45032592"/>
      <w:bookmarkStart w:id="3534" w:name="_Toc49782286"/>
      <w:bookmarkStart w:id="3535" w:name="_Toc51873722"/>
      <w:bookmarkStart w:id="3536" w:name="_Toc57209215"/>
      <w:bookmarkStart w:id="3537" w:name="_Toc58588558"/>
      <w:bookmarkStart w:id="3538" w:name="_Toc66114919"/>
      <w:bookmarkStart w:id="3539" w:name="_Toc67686430"/>
      <w:bookmarkStart w:id="3540" w:name="_Toc74994719"/>
      <w:bookmarkStart w:id="3541" w:name="_Toc85467974"/>
      <w:bookmarkStart w:id="3542" w:name="_Toc89183021"/>
      <w:bookmarkStart w:id="3543" w:name="_Toc90651323"/>
      <w:bookmarkStart w:id="3544" w:name="_Toc96933473"/>
      <w:bookmarkStart w:id="3545" w:name="_Toc98507318"/>
      <w:bookmarkStart w:id="3546" w:name="_Toc98507771"/>
      <w:bookmarkStart w:id="3547" w:name="_Toc106640774"/>
      <w:r>
        <w:lastRenderedPageBreak/>
        <w:t>6.1.6.2.13</w:t>
      </w:r>
      <w:r w:rsidRPr="00616F0C">
        <w:tab/>
        <w:t xml:space="preserve">Type: </w:t>
      </w:r>
      <w:r>
        <w:t>SubscriptionFilter</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548" w:name="_Toc43131758"/>
      <w:bookmarkStart w:id="3549" w:name="_Toc45032593"/>
      <w:bookmarkStart w:id="3550" w:name="_Toc49782287"/>
      <w:bookmarkStart w:id="3551" w:name="_Toc51873723"/>
      <w:bookmarkStart w:id="3552" w:name="_Toc57209216"/>
      <w:bookmarkStart w:id="3553" w:name="_Toc58588559"/>
      <w:bookmarkStart w:id="3554" w:name="_Toc66114920"/>
      <w:bookmarkStart w:id="3555" w:name="_Toc67686431"/>
      <w:bookmarkStart w:id="3556" w:name="_Toc74994720"/>
      <w:bookmarkStart w:id="3557" w:name="_Toc85467975"/>
      <w:bookmarkStart w:id="3558" w:name="_Toc89183022"/>
      <w:bookmarkStart w:id="3559" w:name="_Toc90651324"/>
      <w:bookmarkStart w:id="3560" w:name="_Toc96933474"/>
      <w:bookmarkStart w:id="3561" w:name="_Toc98507319"/>
      <w:bookmarkStart w:id="3562" w:name="_Toc98507772"/>
      <w:bookmarkStart w:id="3563" w:name="_Toc106640775"/>
      <w:r>
        <w:t>6.1.6.2.14</w:t>
      </w:r>
      <w:r w:rsidRPr="00616F0C">
        <w:tab/>
        <w:t xml:space="preserve">Type: </w:t>
      </w:r>
      <w:r>
        <w:t>ClientId</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564" w:name="_Toc57209217"/>
      <w:bookmarkStart w:id="3565" w:name="_Toc58588560"/>
      <w:bookmarkStart w:id="3566" w:name="_Toc66114921"/>
      <w:bookmarkStart w:id="3567" w:name="_Toc67686432"/>
      <w:bookmarkStart w:id="3568" w:name="_Toc74994721"/>
      <w:bookmarkStart w:id="3569" w:name="_Toc85467976"/>
      <w:bookmarkStart w:id="3570" w:name="_Toc89183023"/>
      <w:bookmarkStart w:id="3571" w:name="_Toc90651325"/>
      <w:bookmarkStart w:id="3572" w:name="_Toc96933475"/>
      <w:bookmarkStart w:id="3573" w:name="_Toc98507320"/>
      <w:bookmarkStart w:id="3574" w:name="_Toc98507773"/>
      <w:bookmarkStart w:id="3575" w:name="_Toc43131760"/>
      <w:bookmarkStart w:id="3576" w:name="_Toc45032595"/>
      <w:bookmarkStart w:id="3577" w:name="_Toc49782289"/>
      <w:bookmarkStart w:id="3578" w:name="_Toc51873725"/>
      <w:bookmarkStart w:id="3579" w:name="_Toc106640776"/>
      <w:r>
        <w:lastRenderedPageBreak/>
        <w:t>6.1.6.2.15</w:t>
      </w:r>
      <w:r w:rsidRPr="00616F0C">
        <w:tab/>
        <w:t xml:space="preserve">Type: </w:t>
      </w:r>
      <w:r>
        <w:t>MetaSchema</w:t>
      </w:r>
      <w:bookmarkEnd w:id="3564"/>
      <w:bookmarkEnd w:id="3565"/>
      <w:bookmarkEnd w:id="3566"/>
      <w:bookmarkEnd w:id="3567"/>
      <w:bookmarkEnd w:id="3568"/>
      <w:bookmarkEnd w:id="3569"/>
      <w:bookmarkEnd w:id="3570"/>
      <w:bookmarkEnd w:id="3571"/>
      <w:bookmarkEnd w:id="3572"/>
      <w:bookmarkEnd w:id="3573"/>
      <w:bookmarkEnd w:id="3574"/>
      <w:bookmarkEnd w:id="3579"/>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580" w:name="_Toc57209218"/>
      <w:bookmarkStart w:id="3581" w:name="_Toc58588561"/>
      <w:bookmarkStart w:id="3582" w:name="_Toc66114922"/>
      <w:bookmarkStart w:id="3583" w:name="_Toc67686433"/>
      <w:bookmarkStart w:id="3584" w:name="_Toc74994722"/>
      <w:bookmarkStart w:id="3585" w:name="_Toc85467977"/>
      <w:bookmarkStart w:id="3586" w:name="_Toc89183024"/>
      <w:bookmarkStart w:id="3587" w:name="_Toc90651326"/>
      <w:bookmarkStart w:id="3588" w:name="_Toc96933476"/>
      <w:bookmarkStart w:id="3589" w:name="_Toc98507321"/>
      <w:bookmarkStart w:id="3590" w:name="_Toc98507774"/>
      <w:bookmarkStart w:id="3591" w:name="_Toc106640777"/>
      <w:r>
        <w:t>6.1.6.2.16</w:t>
      </w:r>
      <w:r w:rsidRPr="00616F0C">
        <w:tab/>
        <w:t xml:space="preserve">Type: </w:t>
      </w:r>
      <w:r>
        <w:t>TagType</w:t>
      </w:r>
      <w:bookmarkEnd w:id="3580"/>
      <w:bookmarkEnd w:id="3581"/>
      <w:bookmarkEnd w:id="3582"/>
      <w:bookmarkEnd w:id="3583"/>
      <w:bookmarkEnd w:id="3584"/>
      <w:bookmarkEnd w:id="3585"/>
      <w:bookmarkEnd w:id="3586"/>
      <w:bookmarkEnd w:id="3587"/>
      <w:bookmarkEnd w:id="3588"/>
      <w:bookmarkEnd w:id="3589"/>
      <w:bookmarkEnd w:id="3590"/>
      <w:bookmarkEnd w:id="3591"/>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592" w:name="_Toc85467978"/>
      <w:bookmarkStart w:id="3593" w:name="_Toc89183025"/>
      <w:bookmarkStart w:id="3594" w:name="_Toc90651327"/>
      <w:bookmarkStart w:id="3595" w:name="_Toc96933477"/>
      <w:bookmarkStart w:id="3596" w:name="_Toc98507322"/>
      <w:bookmarkStart w:id="3597" w:name="_Toc98507775"/>
      <w:bookmarkStart w:id="3598" w:name="_Toc57209219"/>
      <w:bookmarkStart w:id="3599" w:name="_Toc58588562"/>
      <w:bookmarkStart w:id="3600" w:name="_Toc66114923"/>
      <w:bookmarkStart w:id="3601" w:name="_Toc67686434"/>
      <w:bookmarkStart w:id="3602" w:name="_Toc74994723"/>
      <w:bookmarkStart w:id="3603" w:name="_Toc106640778"/>
      <w:r>
        <w:t>6.1.6.2.</w:t>
      </w:r>
      <w:r w:rsidRPr="00676E3F">
        <w:t>1</w:t>
      </w:r>
      <w:r>
        <w:t>7</w:t>
      </w:r>
      <w:r w:rsidRPr="00616F0C">
        <w:tab/>
        <w:t xml:space="preserve">Type: </w:t>
      </w:r>
      <w:r>
        <w:t>RecordIdList</w:t>
      </w:r>
      <w:bookmarkEnd w:id="3592"/>
      <w:bookmarkEnd w:id="3593"/>
      <w:bookmarkEnd w:id="3594"/>
      <w:bookmarkEnd w:id="3595"/>
      <w:bookmarkEnd w:id="3596"/>
      <w:bookmarkEnd w:id="3597"/>
      <w:bookmarkEnd w:id="3603"/>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604" w:name="_Toc89183026"/>
      <w:bookmarkStart w:id="3605" w:name="_Toc90651328"/>
      <w:bookmarkStart w:id="3606" w:name="_Toc96933478"/>
      <w:bookmarkStart w:id="3607" w:name="_Toc98507323"/>
      <w:bookmarkStart w:id="3608" w:name="_Toc98507776"/>
      <w:bookmarkStart w:id="3609" w:name="_Toc85467979"/>
      <w:bookmarkStart w:id="3610" w:name="_Toc106640779"/>
      <w:r>
        <w:t>6.1.6.2</w:t>
      </w:r>
      <w:r w:rsidRPr="00CE2981">
        <w:t>.18</w:t>
      </w:r>
      <w:r w:rsidRPr="00616F0C">
        <w:tab/>
        <w:t xml:space="preserve">Type: </w:t>
      </w:r>
      <w:r>
        <w:t>NotificationInfo</w:t>
      </w:r>
      <w:bookmarkEnd w:id="3604"/>
      <w:bookmarkEnd w:id="3605"/>
      <w:bookmarkEnd w:id="3606"/>
      <w:bookmarkEnd w:id="3607"/>
      <w:bookmarkEnd w:id="3608"/>
      <w:bookmarkEnd w:id="3610"/>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611" w:name="_Toc89183027"/>
      <w:bookmarkStart w:id="3612" w:name="_Toc90651329"/>
      <w:bookmarkStart w:id="3613" w:name="_Toc96933479"/>
      <w:bookmarkStart w:id="3614" w:name="_Toc98507324"/>
      <w:bookmarkStart w:id="3615" w:name="_Toc98507777"/>
      <w:bookmarkStart w:id="3616" w:name="_Toc106640780"/>
      <w:r w:rsidRPr="00616F0C">
        <w:rPr>
          <w:lang w:val="en-US"/>
        </w:rPr>
        <w:lastRenderedPageBreak/>
        <w:t>6.1.6.3</w:t>
      </w:r>
      <w:r w:rsidRPr="00616F0C">
        <w:rPr>
          <w:lang w:val="en-US"/>
        </w:rPr>
        <w:tab/>
        <w:t>Simple data types and enumerations</w:t>
      </w:r>
      <w:bookmarkEnd w:id="3490"/>
      <w:bookmarkEnd w:id="3491"/>
      <w:bookmarkEnd w:id="3492"/>
      <w:bookmarkEnd w:id="3493"/>
      <w:bookmarkEnd w:id="3494"/>
      <w:bookmarkEnd w:id="3495"/>
      <w:bookmarkEnd w:id="3496"/>
      <w:bookmarkEnd w:id="3497"/>
      <w:bookmarkEnd w:id="3498"/>
      <w:bookmarkEnd w:id="3575"/>
      <w:bookmarkEnd w:id="3576"/>
      <w:bookmarkEnd w:id="3577"/>
      <w:bookmarkEnd w:id="3578"/>
      <w:bookmarkEnd w:id="3598"/>
      <w:bookmarkEnd w:id="3599"/>
      <w:bookmarkEnd w:id="3600"/>
      <w:bookmarkEnd w:id="3601"/>
      <w:bookmarkEnd w:id="3602"/>
      <w:bookmarkEnd w:id="3609"/>
      <w:bookmarkEnd w:id="3611"/>
      <w:bookmarkEnd w:id="3612"/>
      <w:bookmarkEnd w:id="3613"/>
      <w:bookmarkEnd w:id="3614"/>
      <w:bookmarkEnd w:id="3615"/>
      <w:bookmarkEnd w:id="3616"/>
    </w:p>
    <w:p w14:paraId="663E8419" w14:textId="77777777" w:rsidR="00E134FC" w:rsidRPr="00616F0C" w:rsidRDefault="00E134FC" w:rsidP="00E134FC">
      <w:pPr>
        <w:pStyle w:val="Heading5"/>
      </w:pPr>
      <w:bookmarkStart w:id="3617" w:name="_Toc22187588"/>
      <w:bookmarkStart w:id="3618" w:name="_Toc22630810"/>
      <w:bookmarkStart w:id="3619" w:name="_Toc34227107"/>
      <w:bookmarkStart w:id="3620" w:name="_Toc34749822"/>
      <w:bookmarkStart w:id="3621" w:name="_Toc34750382"/>
      <w:bookmarkStart w:id="3622" w:name="_Toc34750572"/>
      <w:bookmarkStart w:id="3623" w:name="_Toc35940978"/>
      <w:bookmarkStart w:id="3624" w:name="_Toc35937411"/>
      <w:bookmarkStart w:id="3625" w:name="_Toc36463805"/>
      <w:bookmarkStart w:id="3626" w:name="_Toc43131761"/>
      <w:bookmarkStart w:id="3627" w:name="_Toc45032596"/>
      <w:bookmarkStart w:id="3628" w:name="_Toc49782290"/>
      <w:bookmarkStart w:id="3629" w:name="_Toc51873726"/>
      <w:bookmarkStart w:id="3630" w:name="_Toc57209220"/>
      <w:bookmarkStart w:id="3631" w:name="_Toc58588563"/>
      <w:bookmarkStart w:id="3632" w:name="_Toc66114924"/>
      <w:bookmarkStart w:id="3633" w:name="_Toc67686435"/>
      <w:bookmarkStart w:id="3634" w:name="_Toc74994724"/>
      <w:bookmarkStart w:id="3635" w:name="_Toc85467980"/>
      <w:bookmarkStart w:id="3636" w:name="_Toc89183028"/>
      <w:bookmarkStart w:id="3637" w:name="_Toc90651330"/>
      <w:bookmarkStart w:id="3638" w:name="_Toc96933480"/>
      <w:bookmarkStart w:id="3639" w:name="_Toc98507325"/>
      <w:bookmarkStart w:id="3640" w:name="_Toc98507778"/>
      <w:bookmarkStart w:id="3641" w:name="_Toc106640781"/>
      <w:r w:rsidRPr="00616F0C">
        <w:t>6.1.6.3.1</w:t>
      </w:r>
      <w:r w:rsidRPr="00616F0C">
        <w:tab/>
        <w:t>Introduction</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642" w:name="_Toc22187589"/>
      <w:bookmarkStart w:id="3643" w:name="_Toc22630811"/>
      <w:bookmarkStart w:id="3644" w:name="_Toc34227108"/>
      <w:bookmarkStart w:id="3645" w:name="_Toc34749823"/>
      <w:bookmarkStart w:id="3646" w:name="_Toc34750383"/>
      <w:bookmarkStart w:id="3647" w:name="_Toc34750573"/>
      <w:bookmarkStart w:id="3648" w:name="_Toc35940979"/>
      <w:bookmarkStart w:id="3649" w:name="_Toc35937412"/>
      <w:bookmarkStart w:id="3650" w:name="_Toc36463806"/>
      <w:bookmarkStart w:id="3651" w:name="_Toc43131762"/>
      <w:bookmarkStart w:id="3652" w:name="_Toc45032597"/>
      <w:bookmarkStart w:id="3653" w:name="_Toc49782291"/>
      <w:bookmarkStart w:id="3654" w:name="_Toc51873727"/>
      <w:bookmarkStart w:id="3655" w:name="_Toc57209221"/>
      <w:bookmarkStart w:id="3656" w:name="_Toc58588564"/>
      <w:bookmarkStart w:id="3657" w:name="_Toc66114925"/>
      <w:bookmarkStart w:id="3658" w:name="_Toc67686436"/>
      <w:bookmarkStart w:id="3659" w:name="_Toc74994725"/>
      <w:bookmarkStart w:id="3660" w:name="_Toc85467981"/>
      <w:bookmarkStart w:id="3661" w:name="_Toc89183029"/>
      <w:bookmarkStart w:id="3662" w:name="_Toc90651331"/>
      <w:bookmarkStart w:id="3663" w:name="_Toc96933481"/>
      <w:bookmarkStart w:id="3664" w:name="_Toc98507326"/>
      <w:bookmarkStart w:id="3665" w:name="_Toc98507779"/>
      <w:bookmarkStart w:id="3666" w:name="_Toc106640782"/>
      <w:r w:rsidRPr="00616F0C">
        <w:t>6.1.6.3.2</w:t>
      </w:r>
      <w:r w:rsidRPr="00616F0C">
        <w:tab/>
        <w:t>Simple data types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667" w:name="_Toc34227109"/>
      <w:bookmarkStart w:id="3668" w:name="_Toc22187590"/>
      <w:bookmarkStart w:id="3669" w:name="_Toc22630812"/>
      <w:bookmarkStart w:id="3670" w:name="_Toc34749824"/>
      <w:bookmarkStart w:id="3671" w:name="_Toc34750384"/>
      <w:bookmarkStart w:id="3672" w:name="_Toc34750574"/>
      <w:bookmarkStart w:id="3673" w:name="_Toc35940980"/>
      <w:bookmarkStart w:id="3674" w:name="_Toc35937413"/>
      <w:bookmarkStart w:id="3675" w:name="_Toc36463807"/>
      <w:bookmarkStart w:id="3676" w:name="_Toc43131763"/>
      <w:bookmarkStart w:id="3677" w:name="_Toc45032598"/>
      <w:bookmarkStart w:id="3678" w:name="_Toc49782292"/>
      <w:bookmarkStart w:id="3679" w:name="_Toc51873728"/>
      <w:bookmarkStart w:id="3680" w:name="_Toc57209222"/>
      <w:bookmarkStart w:id="3681" w:name="_Toc58588565"/>
      <w:bookmarkStart w:id="3682" w:name="_Toc66114926"/>
      <w:bookmarkStart w:id="3683" w:name="_Toc67686437"/>
      <w:bookmarkStart w:id="3684" w:name="_Toc74994726"/>
      <w:bookmarkStart w:id="3685" w:name="_Toc85467982"/>
      <w:bookmarkStart w:id="3686" w:name="_Toc89183030"/>
      <w:bookmarkStart w:id="3687" w:name="_Toc90651332"/>
      <w:bookmarkStart w:id="3688" w:name="_Toc96933482"/>
      <w:bookmarkStart w:id="3689" w:name="_Toc98507327"/>
      <w:bookmarkStart w:id="3690" w:name="_Toc98507780"/>
      <w:bookmarkStart w:id="3691" w:name="_Toc106640783"/>
      <w:r w:rsidRPr="00616F0C">
        <w:t>6.1.6.3.3</w:t>
      </w:r>
      <w:r w:rsidRPr="00616F0C">
        <w:tab/>
        <w:t xml:space="preserve">Enumeration: </w:t>
      </w:r>
      <w:r w:rsidRPr="00616F0C">
        <w:rPr>
          <w:lang w:eastAsia="zh-CN"/>
        </w:rPr>
        <w:t>ComparisonOperator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692" w:name="_Toc22187591"/>
      <w:bookmarkStart w:id="3693" w:name="_Toc22630813"/>
      <w:bookmarkStart w:id="3694" w:name="_Toc34227110"/>
      <w:bookmarkStart w:id="3695" w:name="_Toc34749825"/>
      <w:bookmarkStart w:id="3696" w:name="_Toc34750385"/>
      <w:bookmarkStart w:id="3697" w:name="_Toc34750575"/>
      <w:bookmarkStart w:id="3698" w:name="_Toc35940981"/>
      <w:bookmarkStart w:id="3699" w:name="_Toc35937414"/>
      <w:bookmarkStart w:id="3700" w:name="_Toc36463808"/>
      <w:bookmarkStart w:id="3701" w:name="_Toc43131764"/>
      <w:bookmarkStart w:id="3702" w:name="_Toc45032599"/>
      <w:bookmarkStart w:id="3703" w:name="_Toc49782293"/>
      <w:bookmarkStart w:id="3704" w:name="_Toc51873729"/>
      <w:bookmarkStart w:id="3705" w:name="_Toc57209223"/>
      <w:bookmarkStart w:id="3706" w:name="_Toc58588566"/>
      <w:bookmarkStart w:id="3707" w:name="_Toc66114927"/>
      <w:bookmarkStart w:id="3708" w:name="_Toc67686438"/>
      <w:bookmarkStart w:id="3709" w:name="_Toc74994727"/>
      <w:bookmarkStart w:id="3710" w:name="_Toc85467983"/>
      <w:bookmarkStart w:id="3711" w:name="_Toc89183031"/>
      <w:bookmarkStart w:id="3712" w:name="_Toc90651333"/>
      <w:bookmarkStart w:id="3713" w:name="_Toc96933483"/>
      <w:bookmarkStart w:id="3714" w:name="_Toc98507328"/>
      <w:bookmarkStart w:id="3715" w:name="_Toc98507781"/>
      <w:bookmarkStart w:id="3716" w:name="_Toc106640784"/>
      <w:r w:rsidRPr="00616F0C">
        <w:t>6.1.6.3.4</w:t>
      </w:r>
      <w:r w:rsidRPr="00616F0C">
        <w:tab/>
        <w:t xml:space="preserve">Enumeration: </w:t>
      </w:r>
      <w:r w:rsidRPr="00616F0C">
        <w:rPr>
          <w:rFonts w:hint="eastAsia"/>
          <w:lang w:eastAsia="zh-CN"/>
        </w:rPr>
        <w:t>ConditionOperator</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717" w:name="_Toc57209224"/>
      <w:bookmarkStart w:id="3718" w:name="_Toc58588567"/>
      <w:bookmarkStart w:id="3719" w:name="_Toc66114928"/>
      <w:bookmarkStart w:id="3720" w:name="_Toc67686439"/>
      <w:bookmarkStart w:id="3721" w:name="_Toc74994728"/>
      <w:bookmarkStart w:id="3722" w:name="_Toc85467984"/>
      <w:bookmarkStart w:id="3723" w:name="_Toc89183032"/>
      <w:bookmarkStart w:id="3724" w:name="_Toc90651334"/>
      <w:bookmarkStart w:id="3725" w:name="_Toc96933484"/>
      <w:bookmarkStart w:id="3726" w:name="_Toc98507329"/>
      <w:bookmarkStart w:id="3727" w:name="_Toc98507782"/>
      <w:bookmarkStart w:id="3728" w:name="_Toc22187592"/>
      <w:bookmarkStart w:id="3729" w:name="_Toc22630814"/>
      <w:bookmarkStart w:id="3730" w:name="_Toc34227111"/>
      <w:bookmarkStart w:id="3731" w:name="_Toc34749826"/>
      <w:bookmarkStart w:id="3732" w:name="_Toc34750386"/>
      <w:bookmarkStart w:id="3733" w:name="_Toc34750576"/>
      <w:bookmarkStart w:id="3734" w:name="_Toc35940982"/>
      <w:bookmarkStart w:id="3735" w:name="_Toc35937415"/>
      <w:bookmarkStart w:id="3736" w:name="_Toc36463809"/>
      <w:bookmarkStart w:id="3737" w:name="_Toc43131765"/>
      <w:bookmarkStart w:id="3738" w:name="_Toc45032600"/>
      <w:bookmarkStart w:id="3739" w:name="_Toc49782294"/>
      <w:bookmarkStart w:id="3740" w:name="_Toc51873730"/>
      <w:bookmarkStart w:id="3741" w:name="_Toc106640785"/>
      <w:r w:rsidRPr="00616F0C">
        <w:t>6.1.6</w:t>
      </w:r>
      <w:r>
        <w:t>.3.</w:t>
      </w:r>
      <w:r w:rsidRPr="005826F7">
        <w:t>5</w:t>
      </w:r>
      <w:r w:rsidRPr="00616F0C">
        <w:tab/>
        <w:t xml:space="preserve">Enumeration: </w:t>
      </w:r>
      <w:r>
        <w:rPr>
          <w:lang w:eastAsia="zh-CN"/>
        </w:rPr>
        <w:t>RecordOperation</w:t>
      </w:r>
      <w:bookmarkEnd w:id="3717"/>
      <w:bookmarkEnd w:id="3718"/>
      <w:bookmarkEnd w:id="3719"/>
      <w:bookmarkEnd w:id="3720"/>
      <w:bookmarkEnd w:id="3721"/>
      <w:bookmarkEnd w:id="3722"/>
      <w:bookmarkEnd w:id="3723"/>
      <w:bookmarkEnd w:id="3724"/>
      <w:bookmarkEnd w:id="3725"/>
      <w:bookmarkEnd w:id="3726"/>
      <w:bookmarkEnd w:id="3727"/>
      <w:bookmarkEnd w:id="3741"/>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742" w:name="_Toc57209225"/>
      <w:bookmarkStart w:id="3743" w:name="_Toc58588568"/>
      <w:bookmarkStart w:id="3744" w:name="_Toc66114929"/>
      <w:bookmarkStart w:id="3745" w:name="_Toc67686440"/>
      <w:bookmarkStart w:id="3746" w:name="_Toc74994729"/>
      <w:bookmarkStart w:id="3747" w:name="_Toc85467985"/>
      <w:bookmarkStart w:id="3748" w:name="_Toc89183033"/>
      <w:bookmarkStart w:id="3749" w:name="_Toc90651335"/>
      <w:bookmarkStart w:id="3750" w:name="_Toc96933485"/>
      <w:bookmarkStart w:id="3751" w:name="_Toc98507330"/>
      <w:bookmarkStart w:id="3752" w:name="_Toc98507783"/>
      <w:bookmarkStart w:id="3753" w:name="_Toc106640786"/>
      <w:r w:rsidRPr="00616F0C">
        <w:lastRenderedPageBreak/>
        <w:t>6.1.6.3.</w:t>
      </w:r>
      <w:r>
        <w:t>6</w:t>
      </w:r>
      <w:r w:rsidRPr="00616F0C">
        <w:tab/>
        <w:t xml:space="preserve">Enumeration: </w:t>
      </w:r>
      <w:r>
        <w:t>KeyType</w:t>
      </w:r>
      <w:bookmarkEnd w:id="3742"/>
      <w:bookmarkEnd w:id="3743"/>
      <w:bookmarkEnd w:id="3744"/>
      <w:bookmarkEnd w:id="3745"/>
      <w:bookmarkEnd w:id="3746"/>
      <w:bookmarkEnd w:id="3747"/>
      <w:bookmarkEnd w:id="3748"/>
      <w:bookmarkEnd w:id="3749"/>
      <w:bookmarkEnd w:id="3750"/>
      <w:bookmarkEnd w:id="3751"/>
      <w:bookmarkEnd w:id="3752"/>
      <w:bookmarkEnd w:id="3753"/>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754" w:name="_Toc85467986"/>
      <w:bookmarkStart w:id="3755" w:name="_Toc89183034"/>
      <w:bookmarkStart w:id="3756" w:name="_Toc90651336"/>
      <w:bookmarkStart w:id="3757" w:name="_Toc96933486"/>
      <w:bookmarkStart w:id="3758" w:name="_Toc98507331"/>
      <w:bookmarkStart w:id="3759" w:name="_Toc98507784"/>
      <w:bookmarkStart w:id="3760" w:name="_Toc57209226"/>
      <w:bookmarkStart w:id="3761" w:name="_Toc58588569"/>
      <w:bookmarkStart w:id="3762" w:name="_Toc66114930"/>
      <w:bookmarkStart w:id="3763" w:name="_Toc67686441"/>
      <w:bookmarkStart w:id="3764" w:name="_Toc74994730"/>
      <w:bookmarkStart w:id="3765" w:name="_Toc106640787"/>
      <w:r w:rsidRPr="00616F0C">
        <w:t>6.1.6.3.</w:t>
      </w:r>
      <w:r w:rsidRPr="00F22E85">
        <w:t>7</w:t>
      </w:r>
      <w:r w:rsidRPr="00616F0C">
        <w:tab/>
        <w:t xml:space="preserve">Enumeration: </w:t>
      </w:r>
      <w:r>
        <w:t>RetrieveRecords</w:t>
      </w:r>
      <w:bookmarkEnd w:id="3754"/>
      <w:bookmarkEnd w:id="3755"/>
      <w:bookmarkEnd w:id="3756"/>
      <w:bookmarkEnd w:id="3757"/>
      <w:bookmarkEnd w:id="3758"/>
      <w:bookmarkEnd w:id="3759"/>
      <w:bookmarkEnd w:id="376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766" w:name="_Toc85467987"/>
      <w:bookmarkStart w:id="3767" w:name="_Toc89183035"/>
      <w:bookmarkStart w:id="3768" w:name="_Toc90651337"/>
      <w:bookmarkStart w:id="3769" w:name="_Toc96933487"/>
      <w:bookmarkStart w:id="3770" w:name="_Toc98507332"/>
      <w:bookmarkStart w:id="3771" w:name="_Toc98507785"/>
      <w:bookmarkStart w:id="3772" w:name="_Toc10664078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60"/>
      <w:bookmarkEnd w:id="3761"/>
      <w:bookmarkEnd w:id="3762"/>
      <w:bookmarkEnd w:id="3763"/>
      <w:bookmarkEnd w:id="3764"/>
      <w:bookmarkEnd w:id="3766"/>
      <w:bookmarkEnd w:id="3767"/>
      <w:bookmarkEnd w:id="3768"/>
      <w:bookmarkEnd w:id="3769"/>
      <w:bookmarkEnd w:id="3770"/>
      <w:bookmarkEnd w:id="3771"/>
      <w:bookmarkEnd w:id="3772"/>
    </w:p>
    <w:p w14:paraId="733A0B39" w14:textId="77777777" w:rsidR="00E134FC" w:rsidRPr="00616F0C" w:rsidRDefault="00E134FC" w:rsidP="00E134FC">
      <w:pPr>
        <w:pStyle w:val="Heading5"/>
      </w:pPr>
      <w:bookmarkStart w:id="3773" w:name="_Toc22187593"/>
      <w:bookmarkStart w:id="3774" w:name="_Toc22630815"/>
      <w:bookmarkStart w:id="3775" w:name="_Toc34227112"/>
      <w:bookmarkStart w:id="3776" w:name="_Toc34749827"/>
      <w:bookmarkStart w:id="3777" w:name="_Toc34750387"/>
      <w:bookmarkStart w:id="3778" w:name="_Toc34750577"/>
      <w:bookmarkStart w:id="3779" w:name="_Toc35940983"/>
      <w:bookmarkStart w:id="3780" w:name="_Toc35937416"/>
      <w:bookmarkStart w:id="3781" w:name="_Toc36463810"/>
      <w:bookmarkStart w:id="3782" w:name="_Toc43131766"/>
      <w:bookmarkStart w:id="3783" w:name="_Toc45032601"/>
      <w:bookmarkStart w:id="3784" w:name="_Toc49782295"/>
      <w:bookmarkStart w:id="3785" w:name="_Toc51873731"/>
      <w:bookmarkStart w:id="3786" w:name="_Toc57209227"/>
      <w:bookmarkStart w:id="3787" w:name="_Toc58588570"/>
      <w:bookmarkStart w:id="3788" w:name="_Toc66114931"/>
      <w:bookmarkStart w:id="3789" w:name="_Toc67686442"/>
      <w:bookmarkStart w:id="3790" w:name="_Toc74994731"/>
      <w:bookmarkStart w:id="3791" w:name="_Toc85467988"/>
      <w:bookmarkStart w:id="3792" w:name="_Toc89183036"/>
      <w:bookmarkStart w:id="3793" w:name="_Toc90651338"/>
      <w:bookmarkStart w:id="3794" w:name="_Toc96933488"/>
      <w:bookmarkStart w:id="3795" w:name="_Toc98507333"/>
      <w:bookmarkStart w:id="3796" w:name="_Toc98507786"/>
      <w:bookmarkStart w:id="3797" w:name="_Toc106640789"/>
      <w:r w:rsidRPr="00616F0C">
        <w:t>6.1.6.4.1</w:t>
      </w:r>
      <w:r w:rsidRPr="00616F0C">
        <w:tab/>
        <w:t xml:space="preserve">Type: </w:t>
      </w:r>
      <w:r w:rsidRPr="00616F0C">
        <w:rPr>
          <w:lang w:eastAsia="zh-CN"/>
        </w:rPr>
        <w:t>SearchExpression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798" w:name="_Toc22187596"/>
      <w:bookmarkStart w:id="3799" w:name="_Toc22630818"/>
      <w:bookmarkStart w:id="3800" w:name="_Toc34227113"/>
      <w:bookmarkStart w:id="3801" w:name="_Toc34749828"/>
      <w:bookmarkStart w:id="3802" w:name="_Toc34750388"/>
      <w:bookmarkStart w:id="3803" w:name="_Toc34750578"/>
      <w:bookmarkStart w:id="3804" w:name="_Toc35940984"/>
      <w:bookmarkStart w:id="3805" w:name="_Toc35937417"/>
      <w:bookmarkStart w:id="3806" w:name="_Toc36463811"/>
      <w:bookmarkStart w:id="3807" w:name="_Toc43131767"/>
      <w:bookmarkStart w:id="3808" w:name="_Toc45032602"/>
      <w:bookmarkStart w:id="3809" w:name="_Toc49782296"/>
      <w:bookmarkStart w:id="3810" w:name="_Toc51873732"/>
      <w:bookmarkStart w:id="3811" w:name="_Toc57209228"/>
      <w:bookmarkStart w:id="3812" w:name="_Toc58588571"/>
      <w:bookmarkStart w:id="3813" w:name="_Toc66114932"/>
      <w:bookmarkStart w:id="3814" w:name="_Toc67686443"/>
      <w:bookmarkStart w:id="3815" w:name="_Toc74994732"/>
      <w:bookmarkStart w:id="3816" w:name="_Toc85467989"/>
      <w:bookmarkStart w:id="3817" w:name="_Toc89181520"/>
      <w:bookmarkStart w:id="3818" w:name="_Toc89183037"/>
      <w:bookmarkStart w:id="3819" w:name="_Toc90651339"/>
      <w:bookmarkStart w:id="3820" w:name="_Toc96933489"/>
      <w:bookmarkStart w:id="3821" w:name="_Toc98507334"/>
      <w:bookmarkStart w:id="3822" w:name="_Toc98507787"/>
      <w:bookmarkStart w:id="3823" w:name="_Toc106640790"/>
      <w:r w:rsidRPr="00616F0C">
        <w:t>6.1.7</w:t>
      </w:r>
      <w:r w:rsidRPr="00616F0C">
        <w:tab/>
        <w:t>Error Handling</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927CB11" w14:textId="77777777" w:rsidR="00E134FC" w:rsidRPr="00616F0C" w:rsidRDefault="00E134FC" w:rsidP="00E134FC">
      <w:pPr>
        <w:pStyle w:val="Heading4"/>
      </w:pPr>
      <w:bookmarkStart w:id="3824" w:name="_Toc22187597"/>
      <w:bookmarkStart w:id="3825" w:name="_Toc22630819"/>
      <w:bookmarkStart w:id="3826" w:name="_Toc34227114"/>
      <w:bookmarkStart w:id="3827" w:name="_Toc34749829"/>
      <w:bookmarkStart w:id="3828" w:name="_Toc34750389"/>
      <w:bookmarkStart w:id="3829" w:name="_Toc34750579"/>
      <w:bookmarkStart w:id="3830" w:name="_Toc35940985"/>
      <w:bookmarkStart w:id="3831" w:name="_Toc35937418"/>
      <w:bookmarkStart w:id="3832" w:name="_Toc36463812"/>
      <w:bookmarkStart w:id="3833" w:name="_Toc43131768"/>
      <w:bookmarkStart w:id="3834" w:name="_Toc45032603"/>
      <w:bookmarkStart w:id="3835" w:name="_Toc49782297"/>
      <w:bookmarkStart w:id="3836" w:name="_Toc51873733"/>
      <w:bookmarkStart w:id="3837" w:name="_Toc57209229"/>
      <w:bookmarkStart w:id="3838" w:name="_Toc58588572"/>
      <w:bookmarkStart w:id="3839" w:name="_Toc66114933"/>
      <w:bookmarkStart w:id="3840" w:name="_Toc67686444"/>
      <w:bookmarkStart w:id="3841" w:name="_Toc74994733"/>
      <w:bookmarkStart w:id="3842" w:name="_Toc85467990"/>
      <w:bookmarkStart w:id="3843" w:name="_Toc89183038"/>
      <w:bookmarkStart w:id="3844" w:name="_Toc90651340"/>
      <w:bookmarkStart w:id="3845" w:name="_Toc96933490"/>
      <w:bookmarkStart w:id="3846" w:name="_Toc98507335"/>
      <w:bookmarkStart w:id="3847" w:name="_Toc98507788"/>
      <w:bookmarkStart w:id="3848" w:name="_Toc106640791"/>
      <w:r w:rsidRPr="00616F0C">
        <w:t>6.1.7.1</w:t>
      </w:r>
      <w:r w:rsidRPr="00616F0C">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3849" w:name="_Toc22187598"/>
      <w:bookmarkStart w:id="3850" w:name="_Toc22630820"/>
      <w:bookmarkStart w:id="3851" w:name="_Toc34227115"/>
      <w:bookmarkStart w:id="3852" w:name="_Toc34749830"/>
      <w:bookmarkStart w:id="3853" w:name="_Toc34750390"/>
      <w:bookmarkStart w:id="3854" w:name="_Toc34750580"/>
      <w:bookmarkStart w:id="3855" w:name="_Toc35940986"/>
      <w:bookmarkStart w:id="3856" w:name="_Toc35937419"/>
      <w:bookmarkStart w:id="3857" w:name="_Toc36463813"/>
      <w:bookmarkStart w:id="3858" w:name="_Toc43131769"/>
      <w:bookmarkStart w:id="3859" w:name="_Toc45032604"/>
      <w:bookmarkStart w:id="3860" w:name="_Toc49782298"/>
      <w:bookmarkStart w:id="3861" w:name="_Toc51873734"/>
      <w:bookmarkStart w:id="3862" w:name="_Toc57209230"/>
      <w:bookmarkStart w:id="3863" w:name="_Toc58588573"/>
      <w:bookmarkStart w:id="3864" w:name="_Toc66114934"/>
      <w:bookmarkStart w:id="3865" w:name="_Toc67686445"/>
      <w:bookmarkStart w:id="3866" w:name="_Toc74994734"/>
      <w:bookmarkStart w:id="3867" w:name="_Toc85467991"/>
      <w:bookmarkStart w:id="3868" w:name="_Toc89183039"/>
      <w:bookmarkStart w:id="3869" w:name="_Toc90651341"/>
      <w:bookmarkStart w:id="3870" w:name="_Toc96933491"/>
      <w:bookmarkStart w:id="3871" w:name="_Toc98507336"/>
      <w:bookmarkStart w:id="3872" w:name="_Toc98507789"/>
      <w:bookmarkStart w:id="3873" w:name="_Toc106640792"/>
      <w:r w:rsidRPr="00616F0C">
        <w:t>6.1.7.2</w:t>
      </w:r>
      <w:r w:rsidRPr="00616F0C">
        <w:tab/>
        <w:t>Protocol Errors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3874" w:name="_Toc22187599"/>
      <w:bookmarkStart w:id="3875" w:name="_Toc22630821"/>
      <w:bookmarkStart w:id="3876" w:name="_Toc34227116"/>
      <w:bookmarkStart w:id="3877" w:name="_Toc34749831"/>
      <w:bookmarkStart w:id="3878" w:name="_Toc34750391"/>
      <w:bookmarkStart w:id="3879" w:name="_Toc34750581"/>
      <w:bookmarkStart w:id="3880" w:name="_Toc35940987"/>
      <w:bookmarkStart w:id="3881" w:name="_Toc35937420"/>
      <w:bookmarkStart w:id="3882" w:name="_Toc36463814"/>
      <w:bookmarkStart w:id="3883" w:name="_Toc43131770"/>
      <w:bookmarkStart w:id="3884" w:name="_Toc45032605"/>
      <w:bookmarkStart w:id="3885" w:name="_Toc49782299"/>
      <w:bookmarkStart w:id="3886" w:name="_Toc51873735"/>
      <w:bookmarkStart w:id="3887" w:name="_Toc57209231"/>
      <w:bookmarkStart w:id="3888" w:name="_Toc58588574"/>
      <w:bookmarkStart w:id="3889" w:name="_Toc66114935"/>
      <w:bookmarkStart w:id="3890" w:name="_Toc67686446"/>
      <w:bookmarkStart w:id="3891" w:name="_Toc74994735"/>
      <w:bookmarkStart w:id="3892" w:name="_Toc85467992"/>
      <w:bookmarkStart w:id="3893" w:name="_Toc89183040"/>
      <w:bookmarkStart w:id="3894" w:name="_Toc90651342"/>
      <w:bookmarkStart w:id="3895" w:name="_Toc96933492"/>
      <w:bookmarkStart w:id="3896" w:name="_Toc98507337"/>
      <w:bookmarkStart w:id="3897" w:name="_Toc98507790"/>
      <w:bookmarkStart w:id="3898" w:name="_Toc106640793"/>
      <w:r w:rsidRPr="00616F0C">
        <w:t>6.1.7.3</w:t>
      </w:r>
      <w:r w:rsidRPr="00616F0C">
        <w:tab/>
        <w:t>Application Errors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3899" w:name="_Toc492899751"/>
            <w:bookmarkStart w:id="3900" w:name="_Toc492900030"/>
            <w:bookmarkStart w:id="3901" w:name="_Toc492967832"/>
            <w:bookmarkStart w:id="3902" w:name="_Toc492972920"/>
            <w:bookmarkStart w:id="3903" w:name="_Toc492973140"/>
            <w:bookmarkStart w:id="3904" w:name="_Toc493774060"/>
            <w:bookmarkStart w:id="3905" w:name="_Toc508285804"/>
            <w:bookmarkStart w:id="3906" w:name="_Toc508287269"/>
            <w:bookmarkStart w:id="3907" w:name="_Toc22187600"/>
            <w:bookmarkStart w:id="3908"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3909" w:name="_Toc34227117"/>
      <w:bookmarkStart w:id="3910" w:name="_Toc34749832"/>
      <w:bookmarkStart w:id="3911" w:name="_Toc34750392"/>
      <w:bookmarkStart w:id="3912" w:name="_Toc34750582"/>
      <w:bookmarkStart w:id="3913" w:name="_Toc35940988"/>
      <w:bookmarkStart w:id="3914" w:name="_Toc35937421"/>
      <w:bookmarkStart w:id="3915" w:name="_Toc36463815"/>
      <w:bookmarkStart w:id="3916" w:name="_Toc43131771"/>
      <w:bookmarkStart w:id="3917" w:name="_Toc45032606"/>
      <w:bookmarkStart w:id="3918" w:name="_Toc49782300"/>
      <w:bookmarkStart w:id="3919" w:name="_Toc51873736"/>
      <w:bookmarkStart w:id="3920" w:name="_Toc57209232"/>
      <w:bookmarkStart w:id="3921" w:name="_Toc58588575"/>
      <w:bookmarkStart w:id="3922" w:name="_Toc66114936"/>
      <w:bookmarkStart w:id="3923" w:name="_Toc67686447"/>
      <w:bookmarkStart w:id="3924" w:name="_Toc74994736"/>
      <w:bookmarkStart w:id="3925" w:name="_Toc85467993"/>
      <w:bookmarkStart w:id="3926" w:name="_Toc89181521"/>
      <w:bookmarkStart w:id="3927" w:name="_Toc89183041"/>
      <w:bookmarkStart w:id="3928" w:name="_Toc90651343"/>
      <w:bookmarkStart w:id="3929" w:name="_Toc96933493"/>
      <w:bookmarkStart w:id="3930" w:name="_Toc98507338"/>
      <w:bookmarkStart w:id="3931" w:name="_Toc98507791"/>
      <w:bookmarkStart w:id="3932" w:name="_Toc106640794"/>
      <w:r w:rsidRPr="00616F0C">
        <w:t>6.1.8</w:t>
      </w:r>
      <w:r w:rsidRPr="00616F0C">
        <w:rPr>
          <w:lang w:eastAsia="zh-CN"/>
        </w:rPr>
        <w:tab/>
        <w:t>Feature negotiation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3933" w:name="_Toc532994477"/>
      <w:bookmarkStart w:id="3934" w:name="_Toc22187601"/>
      <w:bookmarkStart w:id="3935" w:name="_Toc22630823"/>
      <w:bookmarkStart w:id="3936" w:name="_Toc34227118"/>
      <w:bookmarkStart w:id="3937" w:name="_Toc34749833"/>
      <w:bookmarkStart w:id="3938" w:name="_Toc34750393"/>
      <w:bookmarkStart w:id="3939" w:name="_Toc34750583"/>
      <w:bookmarkStart w:id="3940" w:name="_Toc35940989"/>
      <w:bookmarkStart w:id="3941" w:name="_Toc35937422"/>
      <w:bookmarkStart w:id="3942" w:name="_Toc36463816"/>
      <w:bookmarkStart w:id="3943" w:name="_Toc43131772"/>
      <w:bookmarkStart w:id="3944" w:name="_Toc45032607"/>
      <w:bookmarkStart w:id="3945" w:name="_Toc49782301"/>
      <w:bookmarkStart w:id="3946" w:name="_Toc51873737"/>
      <w:bookmarkStart w:id="3947" w:name="_Toc57209233"/>
      <w:bookmarkStart w:id="3948" w:name="_Toc58588576"/>
      <w:bookmarkStart w:id="3949" w:name="_Toc66114937"/>
      <w:bookmarkStart w:id="3950" w:name="_Toc67686448"/>
      <w:bookmarkStart w:id="3951" w:name="_Toc74994737"/>
      <w:bookmarkStart w:id="3952" w:name="_Toc85467994"/>
      <w:bookmarkStart w:id="3953" w:name="_Toc89181522"/>
      <w:bookmarkStart w:id="3954" w:name="_Toc89183042"/>
      <w:bookmarkStart w:id="3955" w:name="_Toc90651344"/>
      <w:bookmarkStart w:id="3956" w:name="_Toc96933494"/>
      <w:bookmarkStart w:id="3957" w:name="_Toc98507339"/>
      <w:bookmarkStart w:id="3958" w:name="_Toc98507792"/>
      <w:bookmarkStart w:id="3959" w:name="_Toc106640795"/>
      <w:r w:rsidRPr="00616F0C">
        <w:lastRenderedPageBreak/>
        <w:t>6.1.9</w:t>
      </w:r>
      <w:r w:rsidRPr="00616F0C">
        <w:tab/>
        <w:t>Security</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3960" w:name="_Toc66114938"/>
      <w:bookmarkStart w:id="3961" w:name="_Toc67686449"/>
      <w:bookmarkStart w:id="3962" w:name="_Toc74994738"/>
      <w:bookmarkStart w:id="3963" w:name="_Toc85467995"/>
      <w:bookmarkStart w:id="3964" w:name="_Toc89181523"/>
      <w:bookmarkStart w:id="3965" w:name="_Toc89183043"/>
      <w:bookmarkStart w:id="3966" w:name="_Toc90651345"/>
      <w:bookmarkStart w:id="3967" w:name="_Toc96933495"/>
      <w:bookmarkStart w:id="3968" w:name="_Toc98507340"/>
      <w:bookmarkStart w:id="3969" w:name="_Toc98507793"/>
      <w:bookmarkStart w:id="3970" w:name="_Toc106640796"/>
      <w:r w:rsidRPr="00616F0C">
        <w:t>6.</w:t>
      </w:r>
      <w:r>
        <w:t>2</w:t>
      </w:r>
      <w:r w:rsidRPr="00616F0C">
        <w:tab/>
        <w:t>Nudsf_</w:t>
      </w:r>
      <w:r>
        <w:t>Timer</w:t>
      </w:r>
      <w:r w:rsidRPr="00616F0C">
        <w:t xml:space="preserve"> Service API</w:t>
      </w:r>
      <w:bookmarkEnd w:id="3960"/>
      <w:bookmarkEnd w:id="3961"/>
      <w:bookmarkEnd w:id="3962"/>
      <w:bookmarkEnd w:id="3963"/>
      <w:bookmarkEnd w:id="3964"/>
      <w:bookmarkEnd w:id="3965"/>
      <w:bookmarkEnd w:id="3966"/>
      <w:bookmarkEnd w:id="3967"/>
      <w:bookmarkEnd w:id="3968"/>
      <w:bookmarkEnd w:id="3969"/>
      <w:bookmarkEnd w:id="3970"/>
    </w:p>
    <w:p w14:paraId="75216921" w14:textId="77777777" w:rsidR="00E134FC" w:rsidRPr="00616F0C" w:rsidRDefault="00E134FC" w:rsidP="00E134FC">
      <w:pPr>
        <w:pStyle w:val="Heading3"/>
      </w:pPr>
      <w:bookmarkStart w:id="3971" w:name="_Toc66114939"/>
      <w:bookmarkStart w:id="3972" w:name="_Toc67686450"/>
      <w:bookmarkStart w:id="3973" w:name="_Toc74994739"/>
      <w:bookmarkStart w:id="3974" w:name="_Toc85467996"/>
      <w:bookmarkStart w:id="3975" w:name="_Toc89181524"/>
      <w:bookmarkStart w:id="3976" w:name="_Toc89183044"/>
      <w:bookmarkStart w:id="3977" w:name="_Toc90651346"/>
      <w:bookmarkStart w:id="3978" w:name="_Toc96933496"/>
      <w:bookmarkStart w:id="3979" w:name="_Toc98507341"/>
      <w:bookmarkStart w:id="3980" w:name="_Toc98507794"/>
      <w:bookmarkStart w:id="3981" w:name="_Toc106640797"/>
      <w:r w:rsidRPr="00616F0C">
        <w:t>6.</w:t>
      </w:r>
      <w:r>
        <w:t>2</w:t>
      </w:r>
      <w:r w:rsidRPr="00616F0C">
        <w:t>.1</w:t>
      </w:r>
      <w:r w:rsidRPr="00616F0C">
        <w:tab/>
        <w:t>Introduction</w:t>
      </w:r>
      <w:bookmarkEnd w:id="3971"/>
      <w:bookmarkEnd w:id="3972"/>
      <w:bookmarkEnd w:id="3973"/>
      <w:bookmarkEnd w:id="3974"/>
      <w:bookmarkEnd w:id="3975"/>
      <w:bookmarkEnd w:id="3976"/>
      <w:bookmarkEnd w:id="3977"/>
      <w:bookmarkEnd w:id="3978"/>
      <w:bookmarkEnd w:id="3979"/>
      <w:bookmarkEnd w:id="3980"/>
      <w:bookmarkEnd w:id="3981"/>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3982" w:name="_Toc66114940"/>
      <w:bookmarkStart w:id="3983" w:name="_Toc67686451"/>
      <w:bookmarkStart w:id="3984" w:name="_Toc74994740"/>
      <w:bookmarkStart w:id="3985" w:name="_Toc85467997"/>
      <w:bookmarkStart w:id="3986" w:name="_Toc89181525"/>
      <w:bookmarkStart w:id="3987" w:name="_Toc89183045"/>
      <w:bookmarkStart w:id="3988" w:name="_Toc90651347"/>
      <w:bookmarkStart w:id="3989" w:name="_Toc96933497"/>
      <w:bookmarkStart w:id="3990" w:name="_Toc98507342"/>
      <w:bookmarkStart w:id="3991" w:name="_Toc98507795"/>
      <w:bookmarkStart w:id="3992" w:name="_Toc106640798"/>
      <w:r w:rsidRPr="00616F0C">
        <w:t>6.</w:t>
      </w:r>
      <w:r>
        <w:t>2</w:t>
      </w:r>
      <w:r w:rsidRPr="00616F0C">
        <w:t>.2</w:t>
      </w:r>
      <w:r w:rsidRPr="00616F0C">
        <w:tab/>
        <w:t>Usage of HTTP</w:t>
      </w:r>
      <w:bookmarkEnd w:id="3982"/>
      <w:bookmarkEnd w:id="3983"/>
      <w:bookmarkEnd w:id="3984"/>
      <w:bookmarkEnd w:id="3985"/>
      <w:bookmarkEnd w:id="3986"/>
      <w:bookmarkEnd w:id="3987"/>
      <w:bookmarkEnd w:id="3988"/>
      <w:bookmarkEnd w:id="3989"/>
      <w:bookmarkEnd w:id="3990"/>
      <w:bookmarkEnd w:id="3991"/>
      <w:bookmarkEnd w:id="3992"/>
    </w:p>
    <w:p w14:paraId="2C3EA1CA" w14:textId="77777777" w:rsidR="00E134FC" w:rsidRPr="00616F0C" w:rsidRDefault="00E134FC" w:rsidP="00E134FC">
      <w:pPr>
        <w:pStyle w:val="Heading4"/>
      </w:pPr>
      <w:bookmarkStart w:id="3993" w:name="_Toc66114941"/>
      <w:bookmarkStart w:id="3994" w:name="_Toc67686452"/>
      <w:bookmarkStart w:id="3995" w:name="_Toc74994741"/>
      <w:bookmarkStart w:id="3996" w:name="_Toc85467998"/>
      <w:bookmarkStart w:id="3997" w:name="_Toc89183046"/>
      <w:bookmarkStart w:id="3998" w:name="_Toc90651348"/>
      <w:bookmarkStart w:id="3999" w:name="_Toc96933498"/>
      <w:bookmarkStart w:id="4000" w:name="_Toc98507343"/>
      <w:bookmarkStart w:id="4001" w:name="_Toc98507796"/>
      <w:bookmarkStart w:id="4002" w:name="_Toc106640799"/>
      <w:r w:rsidRPr="00616F0C">
        <w:t>6.</w:t>
      </w:r>
      <w:r>
        <w:t>2</w:t>
      </w:r>
      <w:r w:rsidRPr="00616F0C">
        <w:t>.2.1</w:t>
      </w:r>
      <w:r w:rsidRPr="00616F0C">
        <w:tab/>
        <w:t>General</w:t>
      </w:r>
      <w:bookmarkEnd w:id="3993"/>
      <w:bookmarkEnd w:id="3994"/>
      <w:bookmarkEnd w:id="3995"/>
      <w:bookmarkEnd w:id="3996"/>
      <w:bookmarkEnd w:id="3997"/>
      <w:bookmarkEnd w:id="3998"/>
      <w:bookmarkEnd w:id="3999"/>
      <w:bookmarkEnd w:id="4000"/>
      <w:bookmarkEnd w:id="4001"/>
      <w:bookmarkEnd w:id="4002"/>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003" w:name="_Toc66114942"/>
      <w:bookmarkStart w:id="4004" w:name="_Toc67686453"/>
      <w:bookmarkStart w:id="4005" w:name="_Toc74994742"/>
      <w:bookmarkStart w:id="4006" w:name="_Toc85467999"/>
      <w:bookmarkStart w:id="4007" w:name="_Toc89183047"/>
      <w:bookmarkStart w:id="4008" w:name="_Toc90651349"/>
      <w:bookmarkStart w:id="4009" w:name="_Toc96933499"/>
      <w:bookmarkStart w:id="4010" w:name="_Toc98507344"/>
      <w:bookmarkStart w:id="4011" w:name="_Toc98507797"/>
      <w:bookmarkStart w:id="4012" w:name="_Toc106640800"/>
      <w:r w:rsidRPr="00616F0C">
        <w:t>6.</w:t>
      </w:r>
      <w:r>
        <w:t>2</w:t>
      </w:r>
      <w:r w:rsidRPr="00616F0C">
        <w:t>.2.2</w:t>
      </w:r>
      <w:r w:rsidRPr="00616F0C">
        <w:tab/>
        <w:t>HTTP standard headers</w:t>
      </w:r>
      <w:bookmarkEnd w:id="4003"/>
      <w:bookmarkEnd w:id="4004"/>
      <w:bookmarkEnd w:id="4005"/>
      <w:bookmarkEnd w:id="4006"/>
      <w:bookmarkEnd w:id="4007"/>
      <w:bookmarkEnd w:id="4008"/>
      <w:bookmarkEnd w:id="4009"/>
      <w:bookmarkEnd w:id="4010"/>
      <w:bookmarkEnd w:id="4011"/>
      <w:bookmarkEnd w:id="4012"/>
    </w:p>
    <w:p w14:paraId="63BEAF2B" w14:textId="77777777" w:rsidR="00E134FC" w:rsidRPr="00616F0C" w:rsidRDefault="00E134FC" w:rsidP="00E134FC">
      <w:pPr>
        <w:pStyle w:val="Heading5"/>
        <w:rPr>
          <w:lang w:eastAsia="zh-CN"/>
        </w:rPr>
      </w:pPr>
      <w:bookmarkStart w:id="4013" w:name="_Toc66114943"/>
      <w:bookmarkStart w:id="4014" w:name="_Toc67686454"/>
      <w:bookmarkStart w:id="4015" w:name="_Toc74994743"/>
      <w:bookmarkStart w:id="4016" w:name="_Toc85468000"/>
      <w:bookmarkStart w:id="4017" w:name="_Toc89183048"/>
      <w:bookmarkStart w:id="4018" w:name="_Toc90651350"/>
      <w:bookmarkStart w:id="4019" w:name="_Toc96933500"/>
      <w:bookmarkStart w:id="4020" w:name="_Toc98507345"/>
      <w:bookmarkStart w:id="4021" w:name="_Toc98507798"/>
      <w:bookmarkStart w:id="4022" w:name="_Toc106640801"/>
      <w:r w:rsidRPr="00616F0C">
        <w:t>6.</w:t>
      </w:r>
      <w:r>
        <w:t>2</w:t>
      </w:r>
      <w:r w:rsidRPr="00616F0C">
        <w:t>.2.2.1</w:t>
      </w:r>
      <w:r w:rsidRPr="00616F0C">
        <w:rPr>
          <w:rFonts w:hint="eastAsia"/>
          <w:lang w:eastAsia="zh-CN"/>
        </w:rPr>
        <w:tab/>
      </w:r>
      <w:r w:rsidRPr="00616F0C">
        <w:rPr>
          <w:lang w:eastAsia="zh-CN"/>
        </w:rPr>
        <w:t>General</w:t>
      </w:r>
      <w:bookmarkEnd w:id="4013"/>
      <w:bookmarkEnd w:id="4014"/>
      <w:bookmarkEnd w:id="4015"/>
      <w:bookmarkEnd w:id="4016"/>
      <w:bookmarkEnd w:id="4017"/>
      <w:bookmarkEnd w:id="4018"/>
      <w:bookmarkEnd w:id="4019"/>
      <w:bookmarkEnd w:id="4020"/>
      <w:bookmarkEnd w:id="4021"/>
      <w:bookmarkEnd w:id="4022"/>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023" w:name="_Toc66114944"/>
      <w:bookmarkStart w:id="4024" w:name="_Toc67686455"/>
      <w:bookmarkStart w:id="4025" w:name="_Toc74994744"/>
      <w:bookmarkStart w:id="4026" w:name="_Toc85468001"/>
      <w:bookmarkStart w:id="4027" w:name="_Toc89183049"/>
      <w:bookmarkStart w:id="4028" w:name="_Toc90651351"/>
      <w:bookmarkStart w:id="4029" w:name="_Toc96933501"/>
      <w:bookmarkStart w:id="4030" w:name="_Toc98507346"/>
      <w:bookmarkStart w:id="4031" w:name="_Toc98507799"/>
      <w:bookmarkStart w:id="4032" w:name="_Toc106640802"/>
      <w:r w:rsidRPr="00616F0C">
        <w:t>6.</w:t>
      </w:r>
      <w:r>
        <w:t>2</w:t>
      </w:r>
      <w:r w:rsidRPr="00616F0C">
        <w:t>.2.2.2</w:t>
      </w:r>
      <w:r w:rsidRPr="00616F0C">
        <w:tab/>
        <w:t>Content type</w:t>
      </w:r>
      <w:bookmarkEnd w:id="4023"/>
      <w:bookmarkEnd w:id="4024"/>
      <w:bookmarkEnd w:id="4025"/>
      <w:bookmarkEnd w:id="4026"/>
      <w:bookmarkEnd w:id="4027"/>
      <w:bookmarkEnd w:id="4028"/>
      <w:bookmarkEnd w:id="4029"/>
      <w:bookmarkEnd w:id="4030"/>
      <w:bookmarkEnd w:id="4031"/>
      <w:bookmarkEnd w:id="4032"/>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033" w:name="_Toc66114945"/>
      <w:bookmarkStart w:id="4034" w:name="_Toc67686456"/>
      <w:bookmarkStart w:id="4035" w:name="_Toc74994745"/>
      <w:bookmarkStart w:id="4036" w:name="_Toc85468002"/>
      <w:bookmarkStart w:id="4037" w:name="_Toc89183050"/>
      <w:bookmarkStart w:id="4038" w:name="_Toc90651352"/>
      <w:bookmarkStart w:id="4039" w:name="_Toc96933502"/>
      <w:bookmarkStart w:id="4040" w:name="_Toc98507347"/>
      <w:bookmarkStart w:id="4041" w:name="_Toc98507800"/>
      <w:bookmarkStart w:id="4042" w:name="_Toc106640803"/>
      <w:r w:rsidRPr="00616F0C">
        <w:t>6.</w:t>
      </w:r>
      <w:r>
        <w:t>2</w:t>
      </w:r>
      <w:r w:rsidRPr="00616F0C">
        <w:t>.2.3</w:t>
      </w:r>
      <w:r w:rsidRPr="00616F0C">
        <w:tab/>
        <w:t>HTTP custom headers</w:t>
      </w:r>
      <w:bookmarkEnd w:id="4033"/>
      <w:bookmarkEnd w:id="4034"/>
      <w:bookmarkEnd w:id="4035"/>
      <w:bookmarkEnd w:id="4036"/>
      <w:bookmarkEnd w:id="4037"/>
      <w:bookmarkEnd w:id="4038"/>
      <w:bookmarkEnd w:id="4039"/>
      <w:bookmarkEnd w:id="4040"/>
      <w:bookmarkEnd w:id="4041"/>
      <w:bookmarkEnd w:id="4042"/>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043" w:name="_Toc66114946"/>
      <w:bookmarkStart w:id="4044" w:name="_Toc67686457"/>
      <w:bookmarkStart w:id="4045" w:name="_Toc74994746"/>
      <w:bookmarkStart w:id="4046" w:name="_Toc85468003"/>
      <w:bookmarkStart w:id="4047" w:name="_Toc89181526"/>
      <w:bookmarkStart w:id="4048" w:name="_Toc89183051"/>
      <w:bookmarkStart w:id="4049" w:name="_Toc90651353"/>
      <w:bookmarkStart w:id="4050" w:name="_Toc96933503"/>
      <w:bookmarkStart w:id="4051" w:name="_Toc98507348"/>
      <w:bookmarkStart w:id="4052" w:name="_Toc98507801"/>
      <w:bookmarkStart w:id="4053" w:name="_Toc106640804"/>
      <w:r w:rsidRPr="00616F0C">
        <w:t>6.</w:t>
      </w:r>
      <w:r>
        <w:t>2</w:t>
      </w:r>
      <w:r w:rsidRPr="00616F0C">
        <w:t>.3</w:t>
      </w:r>
      <w:r w:rsidRPr="00616F0C">
        <w:tab/>
        <w:t>Resources</w:t>
      </w:r>
      <w:bookmarkEnd w:id="4043"/>
      <w:bookmarkEnd w:id="4044"/>
      <w:bookmarkEnd w:id="4045"/>
      <w:bookmarkEnd w:id="4046"/>
      <w:bookmarkEnd w:id="4047"/>
      <w:bookmarkEnd w:id="4048"/>
      <w:bookmarkEnd w:id="4049"/>
      <w:bookmarkEnd w:id="4050"/>
      <w:bookmarkEnd w:id="4051"/>
      <w:bookmarkEnd w:id="4052"/>
      <w:bookmarkEnd w:id="4053"/>
    </w:p>
    <w:p w14:paraId="52E01BD1" w14:textId="77777777" w:rsidR="00E134FC" w:rsidRPr="00616F0C" w:rsidRDefault="00E134FC" w:rsidP="00E134FC">
      <w:pPr>
        <w:pStyle w:val="Heading4"/>
      </w:pPr>
      <w:bookmarkStart w:id="4054" w:name="_Toc66114947"/>
      <w:bookmarkStart w:id="4055" w:name="_Toc67686458"/>
      <w:bookmarkStart w:id="4056" w:name="_Toc74994747"/>
      <w:bookmarkStart w:id="4057" w:name="_Toc85468004"/>
      <w:bookmarkStart w:id="4058" w:name="_Toc89183052"/>
      <w:bookmarkStart w:id="4059" w:name="_Toc90651354"/>
      <w:bookmarkStart w:id="4060" w:name="_Toc96933504"/>
      <w:bookmarkStart w:id="4061" w:name="_Toc98507349"/>
      <w:bookmarkStart w:id="4062" w:name="_Toc98507802"/>
      <w:bookmarkStart w:id="4063" w:name="_Toc106640805"/>
      <w:r w:rsidRPr="00616F0C">
        <w:t>6.</w:t>
      </w:r>
      <w:r>
        <w:t>2</w:t>
      </w:r>
      <w:r w:rsidRPr="00616F0C">
        <w:t>.3.1</w:t>
      </w:r>
      <w:r w:rsidRPr="00616F0C">
        <w:tab/>
        <w:t>Overview</w:t>
      </w:r>
      <w:bookmarkEnd w:id="4054"/>
      <w:bookmarkEnd w:id="4055"/>
      <w:bookmarkEnd w:id="4056"/>
      <w:bookmarkEnd w:id="4057"/>
      <w:bookmarkEnd w:id="4058"/>
      <w:bookmarkEnd w:id="4059"/>
      <w:bookmarkEnd w:id="4060"/>
      <w:bookmarkEnd w:id="4061"/>
      <w:bookmarkEnd w:id="4062"/>
      <w:bookmarkEnd w:id="4063"/>
    </w:p>
    <w:p w14:paraId="7A9807B9" w14:textId="77777777" w:rsidR="00E134FC" w:rsidRDefault="00E134FC" w:rsidP="00E134FC">
      <w:pPr>
        <w:pStyle w:val="TH"/>
      </w:pPr>
      <w:r w:rsidRPr="00616F0C">
        <w:object w:dxaOrig="12141" w:dyaOrig="4351" w14:anchorId="68596680">
          <v:shape id="_x0000_i1060" type="#_x0000_t75" style="width:410.4pt;height:2in" o:ole="">
            <v:imagedata r:id="rId82" o:title=""/>
          </v:shape>
          <o:OLEObject Type="Embed" ProgID="Visio.Drawing.11" ShapeID="_x0000_i1060" DrawAspect="Content" ObjectID="_1717253731" r:id="rId8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064" w:name="_Toc66114948"/>
      <w:bookmarkStart w:id="4065" w:name="_Toc67686459"/>
      <w:bookmarkStart w:id="4066" w:name="_Toc74994748"/>
      <w:bookmarkStart w:id="4067" w:name="_Toc85468005"/>
      <w:bookmarkStart w:id="4068" w:name="_Toc89183053"/>
      <w:bookmarkStart w:id="4069" w:name="_Toc90651355"/>
      <w:bookmarkStart w:id="4070" w:name="_Toc96933505"/>
      <w:bookmarkStart w:id="4071" w:name="_Toc98507350"/>
      <w:bookmarkStart w:id="4072" w:name="_Toc98507803"/>
      <w:bookmarkStart w:id="4073" w:name="_Toc106640806"/>
      <w:r w:rsidRPr="00616F0C">
        <w:lastRenderedPageBreak/>
        <w:t>6.</w:t>
      </w:r>
      <w:r>
        <w:t>2</w:t>
      </w:r>
      <w:r w:rsidRPr="00616F0C">
        <w:t>.3.2</w:t>
      </w:r>
      <w:r w:rsidRPr="00616F0C">
        <w:tab/>
        <w:t xml:space="preserve">Resource: </w:t>
      </w:r>
      <w:r>
        <w:t>Timers</w:t>
      </w:r>
      <w:r w:rsidRPr="00616F0C">
        <w:t xml:space="preserve"> (</w:t>
      </w:r>
      <w:r>
        <w:t>Store</w:t>
      </w:r>
      <w:r w:rsidRPr="00616F0C">
        <w:t>)</w:t>
      </w:r>
      <w:bookmarkEnd w:id="4064"/>
      <w:bookmarkEnd w:id="4065"/>
      <w:bookmarkEnd w:id="4066"/>
      <w:bookmarkEnd w:id="4067"/>
      <w:bookmarkEnd w:id="4068"/>
      <w:bookmarkEnd w:id="4069"/>
      <w:bookmarkEnd w:id="4070"/>
      <w:bookmarkEnd w:id="4071"/>
      <w:bookmarkEnd w:id="4072"/>
      <w:bookmarkEnd w:id="4073"/>
    </w:p>
    <w:p w14:paraId="1D768E67" w14:textId="77777777" w:rsidR="00E134FC" w:rsidRPr="00616F0C" w:rsidRDefault="00E134FC" w:rsidP="00E134FC">
      <w:pPr>
        <w:pStyle w:val="Heading5"/>
      </w:pPr>
      <w:bookmarkStart w:id="4074" w:name="_Toc66114949"/>
      <w:bookmarkStart w:id="4075" w:name="_Toc67686460"/>
      <w:bookmarkStart w:id="4076" w:name="_Toc74994749"/>
      <w:bookmarkStart w:id="4077" w:name="_Toc85468006"/>
      <w:bookmarkStart w:id="4078" w:name="_Toc89183054"/>
      <w:bookmarkStart w:id="4079" w:name="_Toc90651356"/>
      <w:bookmarkStart w:id="4080" w:name="_Toc96933506"/>
      <w:bookmarkStart w:id="4081" w:name="_Toc98507351"/>
      <w:bookmarkStart w:id="4082" w:name="_Toc98507804"/>
      <w:bookmarkStart w:id="4083" w:name="_Toc106640807"/>
      <w:r w:rsidRPr="00616F0C">
        <w:t>6.</w:t>
      </w:r>
      <w:r>
        <w:t>2</w:t>
      </w:r>
      <w:r w:rsidRPr="00616F0C">
        <w:t>.3.2.1</w:t>
      </w:r>
      <w:r w:rsidRPr="00616F0C">
        <w:tab/>
        <w:t>Description</w:t>
      </w:r>
      <w:bookmarkEnd w:id="4074"/>
      <w:bookmarkEnd w:id="4075"/>
      <w:bookmarkEnd w:id="4076"/>
      <w:bookmarkEnd w:id="4077"/>
      <w:bookmarkEnd w:id="4078"/>
      <w:bookmarkEnd w:id="4079"/>
      <w:bookmarkEnd w:id="4080"/>
      <w:bookmarkEnd w:id="4081"/>
      <w:bookmarkEnd w:id="4082"/>
      <w:bookmarkEnd w:id="4083"/>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084" w:name="_Toc66114950"/>
      <w:bookmarkStart w:id="4085" w:name="_Toc67686461"/>
      <w:bookmarkStart w:id="4086" w:name="_Toc74994750"/>
      <w:bookmarkStart w:id="4087" w:name="_Toc85468007"/>
      <w:bookmarkStart w:id="4088" w:name="_Toc89183055"/>
      <w:bookmarkStart w:id="4089" w:name="_Toc90651357"/>
      <w:bookmarkStart w:id="4090" w:name="_Toc96933507"/>
      <w:bookmarkStart w:id="4091" w:name="_Toc98507352"/>
      <w:bookmarkStart w:id="4092" w:name="_Toc98507805"/>
      <w:bookmarkStart w:id="4093" w:name="_Toc106640808"/>
      <w:r w:rsidRPr="00616F0C">
        <w:t>6.</w:t>
      </w:r>
      <w:r>
        <w:t>2</w:t>
      </w:r>
      <w:r w:rsidRPr="00616F0C">
        <w:t>.3.2.2</w:t>
      </w:r>
      <w:r w:rsidRPr="00616F0C">
        <w:tab/>
        <w:t>Resource Definition</w:t>
      </w:r>
      <w:bookmarkEnd w:id="4084"/>
      <w:bookmarkEnd w:id="4085"/>
      <w:bookmarkEnd w:id="4086"/>
      <w:bookmarkEnd w:id="4087"/>
      <w:bookmarkEnd w:id="4088"/>
      <w:bookmarkEnd w:id="4089"/>
      <w:bookmarkEnd w:id="4090"/>
      <w:bookmarkEnd w:id="4091"/>
      <w:bookmarkEnd w:id="4092"/>
      <w:bookmarkEnd w:id="4093"/>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094" w:name="_Toc66114951"/>
      <w:bookmarkStart w:id="4095" w:name="_Toc67686462"/>
      <w:bookmarkStart w:id="4096" w:name="_Toc74994751"/>
      <w:bookmarkStart w:id="4097" w:name="_Toc85468008"/>
      <w:bookmarkStart w:id="4098" w:name="_Toc89183056"/>
      <w:bookmarkStart w:id="4099" w:name="_Toc90651358"/>
      <w:bookmarkStart w:id="4100" w:name="_Toc96933508"/>
      <w:bookmarkStart w:id="4101" w:name="_Toc98507353"/>
      <w:bookmarkStart w:id="4102" w:name="_Toc98507806"/>
      <w:bookmarkStart w:id="4103" w:name="_Toc106640809"/>
      <w:r w:rsidRPr="00616F0C">
        <w:t>6.</w:t>
      </w:r>
      <w:r>
        <w:t>2</w:t>
      </w:r>
      <w:r w:rsidRPr="00616F0C">
        <w:t>.3.2.3</w:t>
      </w:r>
      <w:r w:rsidRPr="00616F0C">
        <w:tab/>
        <w:t>Resource Standard Methods</w:t>
      </w:r>
      <w:bookmarkEnd w:id="4094"/>
      <w:bookmarkEnd w:id="4095"/>
      <w:bookmarkEnd w:id="4096"/>
      <w:bookmarkEnd w:id="4097"/>
      <w:bookmarkEnd w:id="4098"/>
      <w:bookmarkEnd w:id="4099"/>
      <w:bookmarkEnd w:id="4100"/>
      <w:bookmarkEnd w:id="4101"/>
      <w:bookmarkEnd w:id="4102"/>
      <w:bookmarkEnd w:id="4103"/>
    </w:p>
    <w:p w14:paraId="40291788" w14:textId="77777777" w:rsidR="00E134FC" w:rsidRPr="00616F0C" w:rsidRDefault="00E134FC" w:rsidP="00E134FC">
      <w:pPr>
        <w:pStyle w:val="H6"/>
      </w:pPr>
      <w:bookmarkStart w:id="4104" w:name="_Toc66114952"/>
      <w:bookmarkStart w:id="4105" w:name="_Toc67686463"/>
      <w:bookmarkStart w:id="4106" w:name="_Toc74994752"/>
      <w:bookmarkStart w:id="4107" w:name="_Toc85468009"/>
      <w:bookmarkStart w:id="4108" w:name="_Toc89183057"/>
      <w:bookmarkStart w:id="4109" w:name="_Toc90651359"/>
      <w:bookmarkStart w:id="4110" w:name="_Toc96933509"/>
      <w:r w:rsidRPr="00616F0C">
        <w:t>6.</w:t>
      </w:r>
      <w:r>
        <w:t>2</w:t>
      </w:r>
      <w:r w:rsidRPr="00616F0C">
        <w:t>.3.2.3.1</w:t>
      </w:r>
      <w:r w:rsidRPr="00616F0C">
        <w:tab/>
        <w:t>GET</w:t>
      </w:r>
      <w:bookmarkEnd w:id="4104"/>
      <w:bookmarkEnd w:id="4105"/>
      <w:bookmarkEnd w:id="4106"/>
      <w:bookmarkEnd w:id="4107"/>
      <w:bookmarkEnd w:id="4108"/>
      <w:bookmarkEnd w:id="4109"/>
      <w:bookmarkEnd w:id="4110"/>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111" w:name="_Toc66114953"/>
      <w:bookmarkStart w:id="4112" w:name="_Toc67686464"/>
      <w:bookmarkStart w:id="4113" w:name="_Toc74994753"/>
      <w:bookmarkStart w:id="4114" w:name="_Toc85468010"/>
      <w:bookmarkStart w:id="4115" w:name="_Toc89183058"/>
      <w:bookmarkStart w:id="4116" w:name="_Toc90651360"/>
      <w:bookmarkStart w:id="4117" w:name="_Toc96933510"/>
      <w:r w:rsidRPr="00616F0C">
        <w:t>6.</w:t>
      </w:r>
      <w:r>
        <w:t>2</w:t>
      </w:r>
      <w:r w:rsidRPr="00616F0C">
        <w:t>.3.2.3.</w:t>
      </w:r>
      <w:r>
        <w:t>2</w:t>
      </w:r>
      <w:r w:rsidRPr="00616F0C">
        <w:tab/>
      </w:r>
      <w:r>
        <w:t>DELETE</w:t>
      </w:r>
      <w:bookmarkEnd w:id="4111"/>
      <w:bookmarkEnd w:id="4112"/>
      <w:bookmarkEnd w:id="4113"/>
      <w:bookmarkEnd w:id="4114"/>
      <w:bookmarkEnd w:id="4115"/>
      <w:bookmarkEnd w:id="4116"/>
      <w:bookmarkEnd w:id="4117"/>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118" w:name="_Toc66114954"/>
      <w:bookmarkStart w:id="4119" w:name="_Toc67686465"/>
      <w:bookmarkStart w:id="4120" w:name="_Toc74994754"/>
      <w:bookmarkStart w:id="4121" w:name="_Toc85468011"/>
      <w:bookmarkStart w:id="4122" w:name="_Toc89183059"/>
      <w:bookmarkStart w:id="4123" w:name="_Toc90651361"/>
      <w:bookmarkStart w:id="4124" w:name="_Toc96933511"/>
      <w:bookmarkStart w:id="4125" w:name="_Toc98507354"/>
      <w:bookmarkStart w:id="4126" w:name="_Toc98507807"/>
      <w:bookmarkStart w:id="4127" w:name="_Toc106640810"/>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118"/>
      <w:bookmarkEnd w:id="4119"/>
      <w:bookmarkEnd w:id="4120"/>
      <w:bookmarkEnd w:id="4121"/>
      <w:bookmarkEnd w:id="4122"/>
      <w:bookmarkEnd w:id="4123"/>
      <w:bookmarkEnd w:id="4124"/>
      <w:bookmarkEnd w:id="4125"/>
      <w:bookmarkEnd w:id="4126"/>
      <w:bookmarkEnd w:id="4127"/>
    </w:p>
    <w:p w14:paraId="0FFEC1E7" w14:textId="77777777" w:rsidR="00E134FC" w:rsidRPr="00616F0C" w:rsidRDefault="00E134FC" w:rsidP="00E134FC">
      <w:pPr>
        <w:pStyle w:val="Heading5"/>
      </w:pPr>
      <w:bookmarkStart w:id="4128" w:name="_Toc66114955"/>
      <w:bookmarkStart w:id="4129" w:name="_Toc67686466"/>
      <w:bookmarkStart w:id="4130" w:name="_Toc74994755"/>
      <w:bookmarkStart w:id="4131" w:name="_Toc85468012"/>
      <w:bookmarkStart w:id="4132" w:name="_Toc89183060"/>
      <w:bookmarkStart w:id="4133" w:name="_Toc90651362"/>
      <w:bookmarkStart w:id="4134" w:name="_Toc96933512"/>
      <w:bookmarkStart w:id="4135" w:name="_Toc98507355"/>
      <w:bookmarkStart w:id="4136" w:name="_Toc98507808"/>
      <w:bookmarkStart w:id="4137" w:name="_Toc106640811"/>
      <w:r w:rsidRPr="00616F0C">
        <w:t>6.</w:t>
      </w:r>
      <w:r>
        <w:t>2</w:t>
      </w:r>
      <w:r w:rsidRPr="00616F0C">
        <w:t>.3.</w:t>
      </w:r>
      <w:r>
        <w:t>3</w:t>
      </w:r>
      <w:r w:rsidRPr="00616F0C">
        <w:t>.1</w:t>
      </w:r>
      <w:r w:rsidRPr="00616F0C">
        <w:tab/>
        <w:t>Description</w:t>
      </w:r>
      <w:bookmarkEnd w:id="4128"/>
      <w:bookmarkEnd w:id="4129"/>
      <w:bookmarkEnd w:id="4130"/>
      <w:bookmarkEnd w:id="4131"/>
      <w:bookmarkEnd w:id="4132"/>
      <w:bookmarkEnd w:id="4133"/>
      <w:bookmarkEnd w:id="4134"/>
      <w:bookmarkEnd w:id="4135"/>
      <w:bookmarkEnd w:id="4136"/>
      <w:bookmarkEnd w:id="4137"/>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138" w:name="_Toc66114956"/>
      <w:bookmarkStart w:id="4139" w:name="_Toc67686467"/>
      <w:bookmarkStart w:id="4140" w:name="_Toc74994756"/>
      <w:bookmarkStart w:id="4141" w:name="_Toc85468013"/>
      <w:bookmarkStart w:id="4142" w:name="_Toc89183061"/>
      <w:bookmarkStart w:id="4143" w:name="_Toc90651363"/>
      <w:bookmarkStart w:id="4144" w:name="_Toc96933513"/>
      <w:bookmarkStart w:id="4145" w:name="_Toc98507356"/>
      <w:bookmarkStart w:id="4146" w:name="_Toc98507809"/>
      <w:bookmarkStart w:id="4147" w:name="_Toc106640812"/>
      <w:r w:rsidRPr="00616F0C">
        <w:t>6.</w:t>
      </w:r>
      <w:r>
        <w:t>2</w:t>
      </w:r>
      <w:r w:rsidRPr="00616F0C">
        <w:t>.3.</w:t>
      </w:r>
      <w:r>
        <w:t>3</w:t>
      </w:r>
      <w:r w:rsidRPr="00616F0C">
        <w:t>.2</w:t>
      </w:r>
      <w:r w:rsidRPr="00616F0C">
        <w:tab/>
        <w:t>Resource Definition</w:t>
      </w:r>
      <w:bookmarkEnd w:id="4138"/>
      <w:bookmarkEnd w:id="4139"/>
      <w:bookmarkEnd w:id="4140"/>
      <w:bookmarkEnd w:id="4141"/>
      <w:bookmarkEnd w:id="4142"/>
      <w:bookmarkEnd w:id="4143"/>
      <w:bookmarkEnd w:id="4144"/>
      <w:bookmarkEnd w:id="4145"/>
      <w:bookmarkEnd w:id="4146"/>
      <w:bookmarkEnd w:id="414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148" w:name="_Toc66114957"/>
      <w:bookmarkStart w:id="4149" w:name="_Toc67686468"/>
      <w:bookmarkStart w:id="4150" w:name="_Toc74994757"/>
      <w:bookmarkStart w:id="4151" w:name="_Toc85468014"/>
      <w:bookmarkStart w:id="4152" w:name="_Toc89183062"/>
      <w:bookmarkStart w:id="4153" w:name="_Toc90651364"/>
      <w:bookmarkStart w:id="4154" w:name="_Toc96933514"/>
      <w:bookmarkStart w:id="4155" w:name="_Toc98507357"/>
      <w:bookmarkStart w:id="4156" w:name="_Toc98507810"/>
      <w:bookmarkStart w:id="4157" w:name="_Toc106640813"/>
      <w:r w:rsidRPr="00616F0C">
        <w:t>6.</w:t>
      </w:r>
      <w:r>
        <w:t>2</w:t>
      </w:r>
      <w:r w:rsidRPr="00616F0C">
        <w:t>.3.</w:t>
      </w:r>
      <w:r>
        <w:t>3</w:t>
      </w:r>
      <w:r w:rsidRPr="00616F0C">
        <w:t>.3</w:t>
      </w:r>
      <w:r w:rsidRPr="00616F0C">
        <w:tab/>
        <w:t>Resource Standard Methods</w:t>
      </w:r>
      <w:bookmarkEnd w:id="4148"/>
      <w:bookmarkEnd w:id="4149"/>
      <w:bookmarkEnd w:id="4150"/>
      <w:bookmarkEnd w:id="4151"/>
      <w:bookmarkEnd w:id="4152"/>
      <w:bookmarkEnd w:id="4153"/>
      <w:bookmarkEnd w:id="4154"/>
      <w:bookmarkEnd w:id="4155"/>
      <w:bookmarkEnd w:id="4156"/>
      <w:bookmarkEnd w:id="4157"/>
    </w:p>
    <w:p w14:paraId="2FACB692" w14:textId="77777777" w:rsidR="00E134FC" w:rsidRPr="00616F0C" w:rsidRDefault="00E134FC" w:rsidP="00E134FC">
      <w:pPr>
        <w:pStyle w:val="H6"/>
      </w:pPr>
      <w:bookmarkStart w:id="4158" w:name="_Toc66114958"/>
      <w:bookmarkStart w:id="4159" w:name="_Toc67686469"/>
      <w:bookmarkStart w:id="4160" w:name="_Toc74994758"/>
      <w:bookmarkStart w:id="4161" w:name="_Toc85468015"/>
      <w:bookmarkStart w:id="4162" w:name="_Toc89183063"/>
      <w:bookmarkStart w:id="4163" w:name="_Toc90651365"/>
      <w:bookmarkStart w:id="4164" w:name="_Toc96933515"/>
      <w:r w:rsidRPr="00616F0C">
        <w:t>6.</w:t>
      </w:r>
      <w:r>
        <w:t>2</w:t>
      </w:r>
      <w:r w:rsidRPr="00616F0C">
        <w:t>.3.</w:t>
      </w:r>
      <w:r>
        <w:t>3</w:t>
      </w:r>
      <w:r w:rsidRPr="00616F0C">
        <w:t>.3.1</w:t>
      </w:r>
      <w:r w:rsidRPr="00616F0C">
        <w:tab/>
      </w:r>
      <w:r>
        <w:t>PUT</w:t>
      </w:r>
      <w:bookmarkEnd w:id="4158"/>
      <w:bookmarkEnd w:id="4159"/>
      <w:bookmarkEnd w:id="4160"/>
      <w:bookmarkEnd w:id="4161"/>
      <w:bookmarkEnd w:id="4162"/>
      <w:bookmarkEnd w:id="4163"/>
      <w:bookmarkEnd w:id="4164"/>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165" w:name="_Toc66114959"/>
      <w:bookmarkStart w:id="4166" w:name="_Toc67686470"/>
      <w:bookmarkStart w:id="4167" w:name="_Toc74994759"/>
      <w:bookmarkStart w:id="4168" w:name="_Toc85468016"/>
      <w:bookmarkStart w:id="4169" w:name="_Toc89183064"/>
      <w:bookmarkStart w:id="4170" w:name="_Toc90651366"/>
      <w:bookmarkStart w:id="4171" w:name="_Toc96933516"/>
      <w:r w:rsidRPr="00616F0C">
        <w:t>6.</w:t>
      </w:r>
      <w:r>
        <w:t>2</w:t>
      </w:r>
      <w:r w:rsidRPr="00616F0C">
        <w:t>.3.</w:t>
      </w:r>
      <w:r>
        <w:t>3</w:t>
      </w:r>
      <w:r w:rsidRPr="00616F0C">
        <w:t>.3.</w:t>
      </w:r>
      <w:r>
        <w:t>2</w:t>
      </w:r>
      <w:r w:rsidRPr="00616F0C">
        <w:tab/>
      </w:r>
      <w:r>
        <w:t>PATCH</w:t>
      </w:r>
      <w:bookmarkEnd w:id="4165"/>
      <w:bookmarkEnd w:id="4166"/>
      <w:bookmarkEnd w:id="4167"/>
      <w:bookmarkEnd w:id="4168"/>
      <w:bookmarkEnd w:id="4169"/>
      <w:bookmarkEnd w:id="4170"/>
      <w:bookmarkEnd w:id="4171"/>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172" w:name="_Toc66114960"/>
      <w:bookmarkStart w:id="4173" w:name="_Toc67686471"/>
      <w:bookmarkStart w:id="4174" w:name="_Toc74994760"/>
      <w:bookmarkStart w:id="4175" w:name="_Toc85468017"/>
      <w:bookmarkStart w:id="4176" w:name="_Toc89183065"/>
      <w:bookmarkStart w:id="4177" w:name="_Toc90651367"/>
      <w:bookmarkStart w:id="4178" w:name="_Toc96933517"/>
      <w:r w:rsidRPr="00616F0C">
        <w:t>6.</w:t>
      </w:r>
      <w:r>
        <w:t>2</w:t>
      </w:r>
      <w:r w:rsidRPr="00616F0C">
        <w:t>.3.</w:t>
      </w:r>
      <w:r>
        <w:t>3</w:t>
      </w:r>
      <w:r w:rsidRPr="00616F0C">
        <w:t>.3.</w:t>
      </w:r>
      <w:r>
        <w:t>3</w:t>
      </w:r>
      <w:r w:rsidRPr="00616F0C">
        <w:tab/>
      </w:r>
      <w:r>
        <w:t>DELETE</w:t>
      </w:r>
      <w:bookmarkEnd w:id="4172"/>
      <w:bookmarkEnd w:id="4173"/>
      <w:bookmarkEnd w:id="4174"/>
      <w:bookmarkEnd w:id="4175"/>
      <w:bookmarkEnd w:id="4176"/>
      <w:bookmarkEnd w:id="4177"/>
      <w:bookmarkEnd w:id="4178"/>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179" w:name="_Toc66114961"/>
      <w:bookmarkStart w:id="4180" w:name="_Toc67686472"/>
      <w:bookmarkStart w:id="4181" w:name="_Toc74994761"/>
      <w:bookmarkStart w:id="4182" w:name="_Toc85468018"/>
      <w:bookmarkStart w:id="4183" w:name="_Toc89183066"/>
      <w:bookmarkStart w:id="4184" w:name="_Toc90651368"/>
      <w:bookmarkStart w:id="4185" w:name="_Toc96933518"/>
      <w:r w:rsidRPr="00616F0C">
        <w:t>6.</w:t>
      </w:r>
      <w:r>
        <w:t>2</w:t>
      </w:r>
      <w:r w:rsidRPr="00616F0C">
        <w:t>.3.</w:t>
      </w:r>
      <w:r>
        <w:t>3</w:t>
      </w:r>
      <w:r w:rsidRPr="00616F0C">
        <w:t>.3.</w:t>
      </w:r>
      <w:r>
        <w:t>4</w:t>
      </w:r>
      <w:r w:rsidRPr="00616F0C">
        <w:tab/>
      </w:r>
      <w:r>
        <w:t>GET</w:t>
      </w:r>
      <w:bookmarkEnd w:id="4179"/>
      <w:bookmarkEnd w:id="4180"/>
      <w:bookmarkEnd w:id="4181"/>
      <w:bookmarkEnd w:id="4182"/>
      <w:bookmarkEnd w:id="4183"/>
      <w:bookmarkEnd w:id="4184"/>
      <w:bookmarkEnd w:id="4185"/>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186" w:name="_Toc66114962"/>
      <w:bookmarkStart w:id="4187" w:name="_Toc67686473"/>
      <w:bookmarkStart w:id="4188" w:name="_Toc74994762"/>
      <w:bookmarkStart w:id="4189" w:name="_Toc85468019"/>
      <w:bookmarkStart w:id="4190" w:name="_Toc89181527"/>
      <w:bookmarkStart w:id="4191" w:name="_Toc89183067"/>
      <w:bookmarkStart w:id="4192" w:name="_Toc90651369"/>
      <w:bookmarkStart w:id="4193" w:name="_Toc96933519"/>
      <w:bookmarkStart w:id="4194" w:name="_Toc98507358"/>
      <w:bookmarkStart w:id="4195" w:name="_Toc98507811"/>
      <w:bookmarkStart w:id="4196" w:name="_Toc106640814"/>
      <w:r w:rsidRPr="00616F0C">
        <w:t>6.</w:t>
      </w:r>
      <w:r>
        <w:t>2</w:t>
      </w:r>
      <w:r w:rsidRPr="00616F0C">
        <w:t>.4</w:t>
      </w:r>
      <w:r w:rsidRPr="00616F0C">
        <w:tab/>
        <w:t>Custom Operations without associated resources</w:t>
      </w:r>
      <w:bookmarkEnd w:id="4186"/>
      <w:bookmarkEnd w:id="4187"/>
      <w:bookmarkEnd w:id="4188"/>
      <w:bookmarkEnd w:id="4189"/>
      <w:bookmarkEnd w:id="4190"/>
      <w:bookmarkEnd w:id="4191"/>
      <w:bookmarkEnd w:id="4192"/>
      <w:bookmarkEnd w:id="4193"/>
      <w:bookmarkEnd w:id="4194"/>
      <w:bookmarkEnd w:id="4195"/>
      <w:bookmarkEnd w:id="419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197" w:name="_Toc66114963"/>
      <w:bookmarkStart w:id="4198" w:name="_Toc67686474"/>
      <w:bookmarkStart w:id="4199" w:name="_Toc74994763"/>
      <w:bookmarkStart w:id="4200" w:name="_Toc85468020"/>
      <w:bookmarkStart w:id="4201" w:name="_Toc89181528"/>
      <w:bookmarkStart w:id="4202" w:name="_Toc89183068"/>
      <w:bookmarkStart w:id="4203" w:name="_Toc90651370"/>
      <w:bookmarkStart w:id="4204" w:name="_Toc96933520"/>
      <w:bookmarkStart w:id="4205" w:name="_Toc98507359"/>
      <w:bookmarkStart w:id="4206" w:name="_Toc98507812"/>
      <w:bookmarkStart w:id="4207" w:name="_Toc106640815"/>
      <w:r w:rsidRPr="00616F0C">
        <w:t>6.</w:t>
      </w:r>
      <w:r>
        <w:t>2</w:t>
      </w:r>
      <w:r w:rsidRPr="00616F0C">
        <w:t>.5</w:t>
      </w:r>
      <w:r w:rsidRPr="00616F0C">
        <w:tab/>
        <w:t>Notifications</w:t>
      </w:r>
      <w:bookmarkEnd w:id="4197"/>
      <w:bookmarkEnd w:id="4198"/>
      <w:bookmarkEnd w:id="4199"/>
      <w:bookmarkEnd w:id="4200"/>
      <w:bookmarkEnd w:id="4201"/>
      <w:bookmarkEnd w:id="4202"/>
      <w:bookmarkEnd w:id="4203"/>
      <w:bookmarkEnd w:id="4204"/>
      <w:bookmarkEnd w:id="4205"/>
      <w:bookmarkEnd w:id="4206"/>
      <w:bookmarkEnd w:id="4207"/>
    </w:p>
    <w:p w14:paraId="083DE089" w14:textId="77777777" w:rsidR="00E134FC" w:rsidRPr="00616F0C" w:rsidRDefault="00E134FC" w:rsidP="00E134FC">
      <w:pPr>
        <w:pStyle w:val="Heading4"/>
      </w:pPr>
      <w:bookmarkStart w:id="4208" w:name="_Toc66114964"/>
      <w:bookmarkStart w:id="4209" w:name="_Toc67686475"/>
      <w:bookmarkStart w:id="4210" w:name="_Toc74994764"/>
      <w:bookmarkStart w:id="4211" w:name="_Toc85468021"/>
      <w:bookmarkStart w:id="4212" w:name="_Toc89183069"/>
      <w:bookmarkStart w:id="4213" w:name="_Toc90651371"/>
      <w:bookmarkStart w:id="4214" w:name="_Toc96933521"/>
      <w:bookmarkStart w:id="4215" w:name="_Toc98507360"/>
      <w:bookmarkStart w:id="4216" w:name="_Toc98507813"/>
      <w:bookmarkStart w:id="4217" w:name="_Toc106640816"/>
      <w:r w:rsidRPr="00616F0C">
        <w:t>6.</w:t>
      </w:r>
      <w:r>
        <w:t>2</w:t>
      </w:r>
      <w:r w:rsidRPr="00616F0C">
        <w:t>.5.1</w:t>
      </w:r>
      <w:r w:rsidRPr="00616F0C">
        <w:tab/>
        <w:t>General</w:t>
      </w:r>
      <w:bookmarkEnd w:id="4208"/>
      <w:bookmarkEnd w:id="4209"/>
      <w:bookmarkEnd w:id="4210"/>
      <w:bookmarkEnd w:id="4211"/>
      <w:bookmarkEnd w:id="4212"/>
      <w:bookmarkEnd w:id="4213"/>
      <w:bookmarkEnd w:id="4214"/>
      <w:bookmarkEnd w:id="4215"/>
      <w:bookmarkEnd w:id="4216"/>
      <w:bookmarkEnd w:id="4217"/>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218" w:name="_Toc66114965"/>
      <w:bookmarkStart w:id="4219" w:name="_Toc67686476"/>
      <w:bookmarkStart w:id="4220" w:name="_Toc74994765"/>
      <w:bookmarkStart w:id="4221" w:name="_Toc85468022"/>
      <w:bookmarkStart w:id="4222" w:name="_Toc89183070"/>
      <w:bookmarkStart w:id="4223" w:name="_Toc90651372"/>
      <w:bookmarkStart w:id="4224" w:name="_Toc96933522"/>
      <w:bookmarkStart w:id="4225" w:name="_Toc98507361"/>
      <w:bookmarkStart w:id="4226" w:name="_Toc98507814"/>
      <w:bookmarkStart w:id="4227" w:name="_Toc106640817"/>
      <w:r w:rsidRPr="00616F0C">
        <w:lastRenderedPageBreak/>
        <w:t>6.</w:t>
      </w:r>
      <w:r>
        <w:t>2</w:t>
      </w:r>
      <w:r w:rsidRPr="00616F0C">
        <w:t>.5.2</w:t>
      </w:r>
      <w:r w:rsidRPr="00616F0C">
        <w:tab/>
        <w:t>Timer Expiry Notification</w:t>
      </w:r>
      <w:bookmarkEnd w:id="4218"/>
      <w:bookmarkEnd w:id="4219"/>
      <w:bookmarkEnd w:id="4220"/>
      <w:bookmarkEnd w:id="4221"/>
      <w:bookmarkEnd w:id="4222"/>
      <w:bookmarkEnd w:id="4223"/>
      <w:bookmarkEnd w:id="4224"/>
      <w:bookmarkEnd w:id="4225"/>
      <w:bookmarkEnd w:id="4226"/>
      <w:bookmarkEnd w:id="4227"/>
    </w:p>
    <w:p w14:paraId="352B4826" w14:textId="77777777" w:rsidR="00E134FC" w:rsidRPr="00616F0C" w:rsidRDefault="00E134FC" w:rsidP="00E134FC">
      <w:pPr>
        <w:pStyle w:val="Heading5"/>
        <w:rPr>
          <w:noProof/>
        </w:rPr>
      </w:pPr>
      <w:bookmarkStart w:id="4228" w:name="_Toc66114966"/>
      <w:bookmarkStart w:id="4229" w:name="_Toc67686477"/>
      <w:bookmarkStart w:id="4230" w:name="_Toc74994766"/>
      <w:bookmarkStart w:id="4231" w:name="_Toc85468023"/>
      <w:bookmarkStart w:id="4232" w:name="_Toc89183071"/>
      <w:bookmarkStart w:id="4233" w:name="_Toc90651373"/>
      <w:bookmarkStart w:id="4234" w:name="_Toc96933523"/>
      <w:bookmarkStart w:id="4235" w:name="_Toc98507362"/>
      <w:bookmarkStart w:id="4236" w:name="_Toc98507815"/>
      <w:bookmarkStart w:id="4237" w:name="_Toc106640818"/>
      <w:r w:rsidRPr="00616F0C">
        <w:t>6.</w:t>
      </w:r>
      <w:r>
        <w:t>2</w:t>
      </w:r>
      <w:r w:rsidRPr="00616F0C">
        <w:t>.5.2</w:t>
      </w:r>
      <w:r w:rsidRPr="00616F0C">
        <w:rPr>
          <w:noProof/>
        </w:rPr>
        <w:t>.1</w:t>
      </w:r>
      <w:r w:rsidRPr="00616F0C">
        <w:rPr>
          <w:noProof/>
        </w:rPr>
        <w:tab/>
        <w:t>Description</w:t>
      </w:r>
      <w:bookmarkEnd w:id="4228"/>
      <w:bookmarkEnd w:id="4229"/>
      <w:bookmarkEnd w:id="4230"/>
      <w:bookmarkEnd w:id="4231"/>
      <w:bookmarkEnd w:id="4232"/>
      <w:bookmarkEnd w:id="4233"/>
      <w:bookmarkEnd w:id="4234"/>
      <w:bookmarkEnd w:id="4235"/>
      <w:bookmarkEnd w:id="4236"/>
      <w:bookmarkEnd w:id="4237"/>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238" w:name="_Toc66114967"/>
      <w:bookmarkStart w:id="4239" w:name="_Toc67686478"/>
      <w:bookmarkStart w:id="4240" w:name="_Toc74994767"/>
      <w:bookmarkStart w:id="4241" w:name="_Toc85468024"/>
      <w:bookmarkStart w:id="4242" w:name="_Toc89183072"/>
      <w:bookmarkStart w:id="4243" w:name="_Toc90651374"/>
      <w:bookmarkStart w:id="4244" w:name="_Toc96933524"/>
      <w:bookmarkStart w:id="4245" w:name="_Toc98507363"/>
      <w:bookmarkStart w:id="4246" w:name="_Toc98507816"/>
      <w:bookmarkStart w:id="4247" w:name="_Toc10664081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238"/>
      <w:bookmarkEnd w:id="4239"/>
      <w:bookmarkEnd w:id="4240"/>
      <w:bookmarkEnd w:id="4241"/>
      <w:bookmarkEnd w:id="4242"/>
      <w:bookmarkEnd w:id="4243"/>
      <w:bookmarkEnd w:id="4244"/>
      <w:bookmarkEnd w:id="4245"/>
      <w:bookmarkEnd w:id="4246"/>
      <w:bookmarkEnd w:id="424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248" w:name="_Toc66114968"/>
      <w:bookmarkStart w:id="4249" w:name="_Toc67686479"/>
      <w:bookmarkStart w:id="4250" w:name="_Toc74994768"/>
      <w:bookmarkStart w:id="4251" w:name="_Toc85468025"/>
      <w:bookmarkStart w:id="4252" w:name="_Toc89183073"/>
      <w:bookmarkStart w:id="4253" w:name="_Toc90651375"/>
      <w:bookmarkStart w:id="4254" w:name="_Toc96933525"/>
      <w:bookmarkStart w:id="4255" w:name="_Toc98507364"/>
      <w:bookmarkStart w:id="4256" w:name="_Toc98507817"/>
      <w:bookmarkStart w:id="4257" w:name="_Toc106640820"/>
      <w:r w:rsidRPr="00616F0C">
        <w:t>6.</w:t>
      </w:r>
      <w:r>
        <w:t>2</w:t>
      </w:r>
      <w:r w:rsidRPr="00616F0C">
        <w:t>.5.2</w:t>
      </w:r>
      <w:r w:rsidRPr="00616F0C">
        <w:rPr>
          <w:noProof/>
        </w:rPr>
        <w:t>.3</w:t>
      </w:r>
      <w:r w:rsidRPr="00616F0C">
        <w:rPr>
          <w:noProof/>
        </w:rPr>
        <w:tab/>
        <w:t>Standard Methods</w:t>
      </w:r>
      <w:bookmarkEnd w:id="4248"/>
      <w:bookmarkEnd w:id="4249"/>
      <w:bookmarkEnd w:id="4250"/>
      <w:bookmarkEnd w:id="4251"/>
      <w:bookmarkEnd w:id="4252"/>
      <w:bookmarkEnd w:id="4253"/>
      <w:bookmarkEnd w:id="4254"/>
      <w:bookmarkEnd w:id="4255"/>
      <w:bookmarkEnd w:id="4256"/>
      <w:bookmarkEnd w:id="4257"/>
    </w:p>
    <w:p w14:paraId="62300934" w14:textId="77777777" w:rsidR="00E134FC" w:rsidRPr="00616F0C" w:rsidRDefault="00E134FC" w:rsidP="00E134FC">
      <w:pPr>
        <w:pStyle w:val="H6"/>
        <w:rPr>
          <w:noProof/>
        </w:rPr>
      </w:pPr>
      <w:bookmarkStart w:id="4258" w:name="_Toc66114969"/>
      <w:bookmarkStart w:id="4259" w:name="_Toc67686480"/>
      <w:bookmarkStart w:id="4260" w:name="_Toc74994769"/>
      <w:bookmarkStart w:id="4261" w:name="_Toc85468026"/>
      <w:bookmarkStart w:id="4262" w:name="_Toc89183074"/>
      <w:bookmarkStart w:id="4263" w:name="_Toc90651376"/>
      <w:bookmarkStart w:id="4264" w:name="_Toc96933526"/>
      <w:r w:rsidRPr="00616F0C">
        <w:t>6.</w:t>
      </w:r>
      <w:r>
        <w:t>2</w:t>
      </w:r>
      <w:r w:rsidRPr="00616F0C">
        <w:t>.5.2.3</w:t>
      </w:r>
      <w:r w:rsidRPr="00616F0C">
        <w:rPr>
          <w:noProof/>
        </w:rPr>
        <w:t>.1</w:t>
      </w:r>
      <w:r w:rsidRPr="00616F0C">
        <w:rPr>
          <w:noProof/>
        </w:rPr>
        <w:tab/>
        <w:t>POST</w:t>
      </w:r>
      <w:bookmarkEnd w:id="4258"/>
      <w:bookmarkEnd w:id="4259"/>
      <w:bookmarkEnd w:id="4260"/>
      <w:bookmarkEnd w:id="4261"/>
      <w:bookmarkEnd w:id="4262"/>
      <w:bookmarkEnd w:id="4263"/>
      <w:bookmarkEnd w:id="4264"/>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265" w:name="_Toc66114970"/>
      <w:bookmarkStart w:id="4266" w:name="_Toc67686481"/>
      <w:bookmarkStart w:id="4267" w:name="_Toc74994770"/>
      <w:bookmarkStart w:id="4268" w:name="_Toc85468027"/>
      <w:bookmarkStart w:id="4269" w:name="_Toc89181529"/>
      <w:bookmarkStart w:id="4270" w:name="_Toc89183075"/>
      <w:bookmarkStart w:id="4271" w:name="_Toc90651377"/>
      <w:bookmarkStart w:id="4272" w:name="_Toc96933527"/>
      <w:bookmarkStart w:id="4273" w:name="_Toc98507365"/>
      <w:bookmarkStart w:id="4274" w:name="_Toc98507818"/>
      <w:bookmarkStart w:id="4275" w:name="_Toc106640821"/>
      <w:r w:rsidRPr="00616F0C">
        <w:t>6.</w:t>
      </w:r>
      <w:r>
        <w:t>2</w:t>
      </w:r>
      <w:r w:rsidRPr="00616F0C">
        <w:t>.6</w:t>
      </w:r>
      <w:r w:rsidRPr="00616F0C">
        <w:tab/>
        <w:t>Data Model</w:t>
      </w:r>
      <w:bookmarkEnd w:id="4265"/>
      <w:bookmarkEnd w:id="4266"/>
      <w:bookmarkEnd w:id="4267"/>
      <w:bookmarkEnd w:id="4268"/>
      <w:bookmarkEnd w:id="4269"/>
      <w:bookmarkEnd w:id="4270"/>
      <w:bookmarkEnd w:id="4271"/>
      <w:bookmarkEnd w:id="4272"/>
      <w:bookmarkEnd w:id="4273"/>
      <w:bookmarkEnd w:id="4274"/>
      <w:bookmarkEnd w:id="4275"/>
    </w:p>
    <w:p w14:paraId="66EBE0DB" w14:textId="77777777" w:rsidR="00E134FC" w:rsidRPr="00616F0C" w:rsidRDefault="00E134FC" w:rsidP="00E134FC">
      <w:pPr>
        <w:pStyle w:val="Heading4"/>
      </w:pPr>
      <w:bookmarkStart w:id="4276" w:name="_Toc66114971"/>
      <w:bookmarkStart w:id="4277" w:name="_Toc67686482"/>
      <w:bookmarkStart w:id="4278" w:name="_Toc74994771"/>
      <w:bookmarkStart w:id="4279" w:name="_Toc85468028"/>
      <w:bookmarkStart w:id="4280" w:name="_Toc89183076"/>
      <w:bookmarkStart w:id="4281" w:name="_Toc90651378"/>
      <w:bookmarkStart w:id="4282" w:name="_Toc96933528"/>
      <w:bookmarkStart w:id="4283" w:name="_Toc98507366"/>
      <w:bookmarkStart w:id="4284" w:name="_Toc98507819"/>
      <w:bookmarkStart w:id="4285" w:name="_Toc106640822"/>
      <w:r w:rsidRPr="00616F0C">
        <w:t>6.</w:t>
      </w:r>
      <w:r>
        <w:t>2</w:t>
      </w:r>
      <w:r w:rsidRPr="00616F0C">
        <w:t>.6.1</w:t>
      </w:r>
      <w:r w:rsidRPr="00616F0C">
        <w:tab/>
        <w:t>General</w:t>
      </w:r>
      <w:bookmarkEnd w:id="4276"/>
      <w:bookmarkEnd w:id="4277"/>
      <w:bookmarkEnd w:id="4278"/>
      <w:bookmarkEnd w:id="4279"/>
      <w:bookmarkEnd w:id="4280"/>
      <w:bookmarkEnd w:id="4281"/>
      <w:bookmarkEnd w:id="4282"/>
      <w:bookmarkEnd w:id="4283"/>
      <w:bookmarkEnd w:id="4284"/>
      <w:bookmarkEnd w:id="428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286" w:name="_Toc66114972"/>
      <w:bookmarkStart w:id="4287" w:name="_Toc67686483"/>
      <w:bookmarkStart w:id="4288" w:name="_Toc74994772"/>
      <w:bookmarkStart w:id="4289" w:name="_Toc85468029"/>
      <w:bookmarkStart w:id="4290" w:name="_Toc89183077"/>
      <w:bookmarkStart w:id="4291" w:name="_Toc90651379"/>
      <w:bookmarkStart w:id="4292" w:name="_Toc96933529"/>
      <w:bookmarkStart w:id="4293" w:name="_Toc98507367"/>
      <w:bookmarkStart w:id="4294" w:name="_Toc98507820"/>
      <w:bookmarkStart w:id="4295" w:name="_Toc106640823"/>
      <w:r w:rsidRPr="00616F0C">
        <w:rPr>
          <w:lang w:val="en-US"/>
        </w:rPr>
        <w:t>6.</w:t>
      </w:r>
      <w:r>
        <w:rPr>
          <w:lang w:val="en-US"/>
        </w:rPr>
        <w:t>2</w:t>
      </w:r>
      <w:r w:rsidRPr="00616F0C">
        <w:rPr>
          <w:lang w:val="en-US"/>
        </w:rPr>
        <w:t>.6.2</w:t>
      </w:r>
      <w:r w:rsidRPr="00616F0C">
        <w:rPr>
          <w:lang w:val="en-US"/>
        </w:rPr>
        <w:tab/>
        <w:t>Structured data types</w:t>
      </w:r>
      <w:bookmarkEnd w:id="4286"/>
      <w:bookmarkEnd w:id="4287"/>
      <w:bookmarkEnd w:id="4288"/>
      <w:bookmarkEnd w:id="4289"/>
      <w:bookmarkEnd w:id="4290"/>
      <w:bookmarkEnd w:id="4291"/>
      <w:bookmarkEnd w:id="4292"/>
      <w:bookmarkEnd w:id="4293"/>
      <w:bookmarkEnd w:id="4294"/>
      <w:bookmarkEnd w:id="4295"/>
    </w:p>
    <w:p w14:paraId="55C7863F" w14:textId="77777777" w:rsidR="00E134FC" w:rsidRPr="00616F0C" w:rsidRDefault="00E134FC" w:rsidP="00E134FC">
      <w:pPr>
        <w:pStyle w:val="Heading5"/>
      </w:pPr>
      <w:bookmarkStart w:id="4296" w:name="_Toc66114973"/>
      <w:bookmarkStart w:id="4297" w:name="_Toc67686484"/>
      <w:bookmarkStart w:id="4298" w:name="_Toc74994773"/>
      <w:bookmarkStart w:id="4299" w:name="_Toc85468030"/>
      <w:bookmarkStart w:id="4300" w:name="_Toc89183078"/>
      <w:bookmarkStart w:id="4301" w:name="_Toc90651380"/>
      <w:bookmarkStart w:id="4302" w:name="_Toc96933530"/>
      <w:bookmarkStart w:id="4303" w:name="_Toc98507368"/>
      <w:bookmarkStart w:id="4304" w:name="_Toc98507821"/>
      <w:bookmarkStart w:id="4305" w:name="_Toc106640824"/>
      <w:r w:rsidRPr="00616F0C">
        <w:t>6.</w:t>
      </w:r>
      <w:r>
        <w:t>2</w:t>
      </w:r>
      <w:r w:rsidRPr="00616F0C">
        <w:t>.6.2.1</w:t>
      </w:r>
      <w:r w:rsidRPr="00616F0C">
        <w:tab/>
        <w:t>Introduction</w:t>
      </w:r>
      <w:bookmarkEnd w:id="4296"/>
      <w:bookmarkEnd w:id="4297"/>
      <w:bookmarkEnd w:id="4298"/>
      <w:bookmarkEnd w:id="4299"/>
      <w:bookmarkEnd w:id="4300"/>
      <w:bookmarkEnd w:id="4301"/>
      <w:bookmarkEnd w:id="4302"/>
      <w:bookmarkEnd w:id="4303"/>
      <w:bookmarkEnd w:id="4304"/>
      <w:bookmarkEnd w:id="430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306" w:name="_Toc66114974"/>
      <w:bookmarkStart w:id="4307" w:name="_Toc67686485"/>
      <w:bookmarkStart w:id="4308" w:name="_Toc74994774"/>
      <w:bookmarkStart w:id="4309" w:name="_Toc85468031"/>
      <w:bookmarkStart w:id="4310" w:name="_Toc89183079"/>
      <w:bookmarkStart w:id="4311" w:name="_Toc90651381"/>
      <w:bookmarkStart w:id="4312" w:name="_Toc96933531"/>
      <w:bookmarkStart w:id="4313" w:name="_Toc98507369"/>
      <w:bookmarkStart w:id="4314" w:name="_Toc98507822"/>
      <w:bookmarkStart w:id="4315" w:name="_Toc106640825"/>
      <w:r w:rsidRPr="00616F0C">
        <w:t>6.</w:t>
      </w:r>
      <w:r>
        <w:t>2</w:t>
      </w:r>
      <w:r w:rsidRPr="00616F0C">
        <w:t>.6.2.2</w:t>
      </w:r>
      <w:r w:rsidRPr="00616F0C">
        <w:tab/>
        <w:t xml:space="preserve">Type: </w:t>
      </w:r>
      <w:r>
        <w:t>Timer</w:t>
      </w:r>
      <w:bookmarkEnd w:id="4306"/>
      <w:bookmarkEnd w:id="4307"/>
      <w:bookmarkEnd w:id="4308"/>
      <w:bookmarkEnd w:id="4309"/>
      <w:bookmarkEnd w:id="4310"/>
      <w:bookmarkEnd w:id="4311"/>
      <w:bookmarkEnd w:id="4312"/>
      <w:bookmarkEnd w:id="4313"/>
      <w:bookmarkEnd w:id="4314"/>
      <w:bookmarkEnd w:id="4315"/>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316" w:name="_Toc66114975"/>
      <w:bookmarkStart w:id="4317" w:name="_Toc67686486"/>
      <w:bookmarkStart w:id="4318" w:name="_Toc74994775"/>
      <w:bookmarkStart w:id="4319" w:name="_Toc85468032"/>
      <w:bookmarkStart w:id="4320" w:name="_Toc89183080"/>
      <w:bookmarkStart w:id="4321" w:name="_Toc90651382"/>
      <w:bookmarkStart w:id="4322" w:name="_Toc96933532"/>
      <w:bookmarkStart w:id="4323" w:name="_Toc98507370"/>
      <w:bookmarkStart w:id="4324" w:name="_Toc98507823"/>
      <w:bookmarkStart w:id="4325" w:name="_Toc106640826"/>
      <w:r w:rsidRPr="00616F0C">
        <w:t>6.</w:t>
      </w:r>
      <w:r>
        <w:t>2</w:t>
      </w:r>
      <w:r w:rsidRPr="00616F0C">
        <w:t>.6.2.</w:t>
      </w:r>
      <w:r>
        <w:t>3</w:t>
      </w:r>
      <w:r w:rsidRPr="00616F0C">
        <w:tab/>
        <w:t xml:space="preserve">Type: </w:t>
      </w:r>
      <w:r>
        <w:t>TimerIdList</w:t>
      </w:r>
      <w:bookmarkEnd w:id="4316"/>
      <w:bookmarkEnd w:id="4317"/>
      <w:bookmarkEnd w:id="4318"/>
      <w:bookmarkEnd w:id="4319"/>
      <w:bookmarkEnd w:id="4320"/>
      <w:bookmarkEnd w:id="4321"/>
      <w:bookmarkEnd w:id="4322"/>
      <w:bookmarkEnd w:id="4323"/>
      <w:bookmarkEnd w:id="4324"/>
      <w:bookmarkEnd w:id="4325"/>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326" w:name="_Toc66114976"/>
      <w:bookmarkStart w:id="4327" w:name="_Toc67686487"/>
      <w:bookmarkStart w:id="4328" w:name="_Toc74994776"/>
      <w:bookmarkStart w:id="4329" w:name="_Toc85468033"/>
      <w:bookmarkStart w:id="4330" w:name="_Toc89183081"/>
      <w:bookmarkStart w:id="4331" w:name="_Toc90651383"/>
      <w:bookmarkStart w:id="4332" w:name="_Toc96933533"/>
      <w:bookmarkStart w:id="4333" w:name="_Toc98507371"/>
      <w:bookmarkStart w:id="4334" w:name="_Toc98507824"/>
      <w:bookmarkStart w:id="4335" w:name="_Toc106640827"/>
      <w:r w:rsidRPr="00616F0C">
        <w:rPr>
          <w:lang w:val="en-US"/>
        </w:rPr>
        <w:t>6.</w:t>
      </w:r>
      <w:r>
        <w:rPr>
          <w:lang w:val="en-US"/>
        </w:rPr>
        <w:t>2</w:t>
      </w:r>
      <w:r w:rsidRPr="00616F0C">
        <w:rPr>
          <w:lang w:val="en-US"/>
        </w:rPr>
        <w:t>.6.3</w:t>
      </w:r>
      <w:r w:rsidRPr="00616F0C">
        <w:rPr>
          <w:lang w:val="en-US"/>
        </w:rPr>
        <w:tab/>
        <w:t>Simple data types and enumerations</w:t>
      </w:r>
      <w:bookmarkEnd w:id="4326"/>
      <w:bookmarkEnd w:id="4327"/>
      <w:bookmarkEnd w:id="4328"/>
      <w:bookmarkEnd w:id="4329"/>
      <w:bookmarkEnd w:id="4330"/>
      <w:bookmarkEnd w:id="4331"/>
      <w:bookmarkEnd w:id="4332"/>
      <w:bookmarkEnd w:id="4333"/>
      <w:bookmarkEnd w:id="4334"/>
      <w:bookmarkEnd w:id="4335"/>
    </w:p>
    <w:p w14:paraId="384D9D8B" w14:textId="77777777" w:rsidR="00E134FC" w:rsidRPr="00616F0C" w:rsidRDefault="00E134FC" w:rsidP="00E134FC">
      <w:pPr>
        <w:pStyle w:val="Heading5"/>
      </w:pPr>
      <w:bookmarkStart w:id="4336" w:name="_Toc66114977"/>
      <w:bookmarkStart w:id="4337" w:name="_Toc67686488"/>
      <w:bookmarkStart w:id="4338" w:name="_Toc74994777"/>
      <w:bookmarkStart w:id="4339" w:name="_Toc85468034"/>
      <w:bookmarkStart w:id="4340" w:name="_Toc89183082"/>
      <w:bookmarkStart w:id="4341" w:name="_Toc90651384"/>
      <w:bookmarkStart w:id="4342" w:name="_Toc96933534"/>
      <w:bookmarkStart w:id="4343" w:name="_Toc98507372"/>
      <w:bookmarkStart w:id="4344" w:name="_Toc98507825"/>
      <w:bookmarkStart w:id="4345" w:name="_Toc106640828"/>
      <w:r w:rsidRPr="00616F0C">
        <w:t>6.</w:t>
      </w:r>
      <w:r>
        <w:t>2</w:t>
      </w:r>
      <w:r w:rsidRPr="00616F0C">
        <w:t>.6.3.1</w:t>
      </w:r>
      <w:r w:rsidRPr="00616F0C">
        <w:tab/>
        <w:t>Introduction</w:t>
      </w:r>
      <w:bookmarkEnd w:id="4336"/>
      <w:bookmarkEnd w:id="4337"/>
      <w:bookmarkEnd w:id="4338"/>
      <w:bookmarkEnd w:id="4339"/>
      <w:bookmarkEnd w:id="4340"/>
      <w:bookmarkEnd w:id="4341"/>
      <w:bookmarkEnd w:id="4342"/>
      <w:bookmarkEnd w:id="4343"/>
      <w:bookmarkEnd w:id="4344"/>
      <w:bookmarkEnd w:id="4345"/>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346" w:name="_Toc66114978"/>
      <w:bookmarkStart w:id="4347" w:name="_Toc67686489"/>
      <w:bookmarkStart w:id="4348" w:name="_Toc74994778"/>
      <w:bookmarkStart w:id="4349" w:name="_Toc85468035"/>
      <w:bookmarkStart w:id="4350" w:name="_Toc89183083"/>
      <w:bookmarkStart w:id="4351" w:name="_Toc90651385"/>
      <w:bookmarkStart w:id="4352" w:name="_Toc96933535"/>
      <w:bookmarkStart w:id="4353" w:name="_Toc98507373"/>
      <w:bookmarkStart w:id="4354" w:name="_Toc98507826"/>
      <w:bookmarkStart w:id="4355" w:name="_Toc106640829"/>
      <w:r w:rsidRPr="00616F0C">
        <w:t>6.</w:t>
      </w:r>
      <w:r>
        <w:t>2</w:t>
      </w:r>
      <w:r w:rsidRPr="00616F0C">
        <w:t>.6.3.2</w:t>
      </w:r>
      <w:r w:rsidRPr="00616F0C">
        <w:tab/>
        <w:t>Simple data types</w:t>
      </w:r>
      <w:bookmarkEnd w:id="4346"/>
      <w:bookmarkEnd w:id="4347"/>
      <w:bookmarkEnd w:id="4348"/>
      <w:bookmarkEnd w:id="4349"/>
      <w:bookmarkEnd w:id="4350"/>
      <w:bookmarkEnd w:id="4351"/>
      <w:bookmarkEnd w:id="4352"/>
      <w:bookmarkEnd w:id="4353"/>
      <w:bookmarkEnd w:id="4354"/>
      <w:bookmarkEnd w:id="4355"/>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356" w:name="_Toc66114979"/>
      <w:bookmarkStart w:id="4357" w:name="_Toc67686490"/>
      <w:bookmarkStart w:id="4358" w:name="_Toc74994779"/>
      <w:bookmarkStart w:id="4359" w:name="_Toc85468036"/>
      <w:bookmarkStart w:id="4360" w:name="_Toc89181530"/>
      <w:bookmarkStart w:id="4361" w:name="_Toc89183084"/>
      <w:bookmarkStart w:id="4362" w:name="_Toc90651386"/>
      <w:bookmarkStart w:id="4363" w:name="_Toc96933536"/>
      <w:bookmarkStart w:id="4364" w:name="_Toc98507374"/>
      <w:bookmarkStart w:id="4365" w:name="_Toc98507827"/>
      <w:bookmarkStart w:id="4366" w:name="_Toc106640830"/>
      <w:r w:rsidRPr="00616F0C">
        <w:t>6.</w:t>
      </w:r>
      <w:r>
        <w:t>2</w:t>
      </w:r>
      <w:r w:rsidRPr="00616F0C">
        <w:t>.7</w:t>
      </w:r>
      <w:r w:rsidRPr="00616F0C">
        <w:tab/>
        <w:t>Error Handling</w:t>
      </w:r>
      <w:bookmarkEnd w:id="4356"/>
      <w:bookmarkEnd w:id="4357"/>
      <w:bookmarkEnd w:id="4358"/>
      <w:bookmarkEnd w:id="4359"/>
      <w:bookmarkEnd w:id="4360"/>
      <w:bookmarkEnd w:id="4361"/>
      <w:bookmarkEnd w:id="4362"/>
      <w:bookmarkEnd w:id="4363"/>
      <w:bookmarkEnd w:id="4364"/>
      <w:bookmarkEnd w:id="4365"/>
      <w:bookmarkEnd w:id="4366"/>
    </w:p>
    <w:p w14:paraId="6026F245" w14:textId="77777777" w:rsidR="00E134FC" w:rsidRPr="00616F0C" w:rsidRDefault="00E134FC" w:rsidP="00E134FC">
      <w:pPr>
        <w:pStyle w:val="Heading4"/>
      </w:pPr>
      <w:bookmarkStart w:id="4367" w:name="_Toc66114980"/>
      <w:bookmarkStart w:id="4368" w:name="_Toc67686491"/>
      <w:bookmarkStart w:id="4369" w:name="_Toc74994780"/>
      <w:bookmarkStart w:id="4370" w:name="_Toc85468037"/>
      <w:bookmarkStart w:id="4371" w:name="_Toc89183085"/>
      <w:bookmarkStart w:id="4372" w:name="_Toc90651387"/>
      <w:bookmarkStart w:id="4373" w:name="_Toc96933537"/>
      <w:bookmarkStart w:id="4374" w:name="_Toc98507375"/>
      <w:bookmarkStart w:id="4375" w:name="_Toc98507828"/>
      <w:bookmarkStart w:id="4376" w:name="_Toc106640831"/>
      <w:r w:rsidRPr="00616F0C">
        <w:t>6.</w:t>
      </w:r>
      <w:r>
        <w:t>2</w:t>
      </w:r>
      <w:r w:rsidRPr="00616F0C">
        <w:t>.7.1</w:t>
      </w:r>
      <w:r w:rsidRPr="00616F0C">
        <w:tab/>
        <w:t>General</w:t>
      </w:r>
      <w:bookmarkEnd w:id="4367"/>
      <w:bookmarkEnd w:id="4368"/>
      <w:bookmarkEnd w:id="4369"/>
      <w:bookmarkEnd w:id="4370"/>
      <w:bookmarkEnd w:id="4371"/>
      <w:bookmarkEnd w:id="4372"/>
      <w:bookmarkEnd w:id="4373"/>
      <w:bookmarkEnd w:id="4374"/>
      <w:bookmarkEnd w:id="4375"/>
      <w:bookmarkEnd w:id="4376"/>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377" w:name="_Toc66114981"/>
      <w:bookmarkStart w:id="4378" w:name="_Toc67686492"/>
      <w:bookmarkStart w:id="4379" w:name="_Toc74994781"/>
      <w:bookmarkStart w:id="4380" w:name="_Toc85468038"/>
      <w:bookmarkStart w:id="4381" w:name="_Toc89183086"/>
      <w:bookmarkStart w:id="4382" w:name="_Toc90651388"/>
      <w:bookmarkStart w:id="4383" w:name="_Toc96933538"/>
      <w:bookmarkStart w:id="4384" w:name="_Toc98507376"/>
      <w:bookmarkStart w:id="4385" w:name="_Toc98507829"/>
      <w:bookmarkStart w:id="4386" w:name="_Toc106640832"/>
      <w:r w:rsidRPr="00616F0C">
        <w:t>6.</w:t>
      </w:r>
      <w:r>
        <w:t>2</w:t>
      </w:r>
      <w:r w:rsidRPr="00616F0C">
        <w:t>.7.2</w:t>
      </w:r>
      <w:r w:rsidRPr="00616F0C">
        <w:tab/>
        <w:t>Protocol Errors</w:t>
      </w:r>
      <w:bookmarkEnd w:id="4377"/>
      <w:bookmarkEnd w:id="4378"/>
      <w:bookmarkEnd w:id="4379"/>
      <w:bookmarkEnd w:id="4380"/>
      <w:bookmarkEnd w:id="4381"/>
      <w:bookmarkEnd w:id="4382"/>
      <w:bookmarkEnd w:id="4383"/>
      <w:bookmarkEnd w:id="4384"/>
      <w:bookmarkEnd w:id="4385"/>
      <w:bookmarkEnd w:id="4386"/>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387" w:name="_Toc66114982"/>
      <w:bookmarkStart w:id="4388" w:name="_Toc67686493"/>
      <w:bookmarkStart w:id="4389" w:name="_Toc74994782"/>
      <w:bookmarkStart w:id="4390" w:name="_Toc85468039"/>
      <w:bookmarkStart w:id="4391" w:name="_Toc89183087"/>
      <w:bookmarkStart w:id="4392" w:name="_Toc90651389"/>
      <w:bookmarkStart w:id="4393" w:name="_Toc96933539"/>
      <w:bookmarkStart w:id="4394" w:name="_Toc98507377"/>
      <w:bookmarkStart w:id="4395" w:name="_Toc98507830"/>
      <w:bookmarkStart w:id="4396" w:name="_Toc106640833"/>
      <w:r w:rsidRPr="00616F0C">
        <w:t>6.</w:t>
      </w:r>
      <w:r>
        <w:t>2</w:t>
      </w:r>
      <w:r w:rsidRPr="00616F0C">
        <w:t>.7.3</w:t>
      </w:r>
      <w:r w:rsidRPr="00616F0C">
        <w:tab/>
        <w:t>Application Errors</w:t>
      </w:r>
      <w:bookmarkEnd w:id="4387"/>
      <w:bookmarkEnd w:id="4388"/>
      <w:bookmarkEnd w:id="4389"/>
      <w:bookmarkEnd w:id="4390"/>
      <w:bookmarkEnd w:id="4391"/>
      <w:bookmarkEnd w:id="4392"/>
      <w:bookmarkEnd w:id="4393"/>
      <w:bookmarkEnd w:id="4394"/>
      <w:bookmarkEnd w:id="4395"/>
      <w:bookmarkEnd w:id="4396"/>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397" w:name="_Toc66114983"/>
      <w:bookmarkStart w:id="4398" w:name="_Toc67686494"/>
      <w:bookmarkStart w:id="4399" w:name="_Toc74994783"/>
      <w:bookmarkStart w:id="4400" w:name="_Toc85468040"/>
      <w:bookmarkStart w:id="4401" w:name="_Toc89181531"/>
      <w:bookmarkStart w:id="4402" w:name="_Toc89183088"/>
      <w:bookmarkStart w:id="4403" w:name="_Toc90651390"/>
      <w:bookmarkStart w:id="4404" w:name="_Toc96933540"/>
      <w:bookmarkStart w:id="4405" w:name="_Toc98507378"/>
      <w:bookmarkStart w:id="4406" w:name="_Toc98507831"/>
      <w:bookmarkStart w:id="4407" w:name="_Toc106640834"/>
      <w:r w:rsidRPr="00616F0C">
        <w:t>6.</w:t>
      </w:r>
      <w:r>
        <w:t>2</w:t>
      </w:r>
      <w:r w:rsidRPr="00616F0C">
        <w:t>.8</w:t>
      </w:r>
      <w:r w:rsidRPr="00616F0C">
        <w:rPr>
          <w:lang w:eastAsia="zh-CN"/>
        </w:rPr>
        <w:tab/>
        <w:t>Feature negotiation</w:t>
      </w:r>
      <w:bookmarkEnd w:id="4397"/>
      <w:bookmarkEnd w:id="4398"/>
      <w:bookmarkEnd w:id="4399"/>
      <w:bookmarkEnd w:id="4400"/>
      <w:bookmarkEnd w:id="4401"/>
      <w:bookmarkEnd w:id="4402"/>
      <w:bookmarkEnd w:id="4403"/>
      <w:bookmarkEnd w:id="4404"/>
      <w:bookmarkEnd w:id="4405"/>
      <w:bookmarkEnd w:id="4406"/>
      <w:bookmarkEnd w:id="440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408" w:name="_Toc66114984"/>
      <w:bookmarkStart w:id="4409" w:name="_Toc67686495"/>
      <w:bookmarkStart w:id="4410" w:name="_Toc74994784"/>
      <w:bookmarkStart w:id="4411" w:name="_Toc85468041"/>
      <w:bookmarkStart w:id="4412" w:name="_Toc89181532"/>
      <w:bookmarkStart w:id="4413" w:name="_Toc89183089"/>
      <w:bookmarkStart w:id="4414" w:name="_Toc90651391"/>
      <w:bookmarkStart w:id="4415" w:name="_Toc96933541"/>
      <w:bookmarkStart w:id="4416" w:name="_Toc98507379"/>
      <w:bookmarkStart w:id="4417" w:name="_Toc98507832"/>
      <w:bookmarkStart w:id="4418" w:name="_Toc106640835"/>
      <w:r w:rsidRPr="00616F0C">
        <w:t>6.</w:t>
      </w:r>
      <w:r>
        <w:t>2</w:t>
      </w:r>
      <w:r w:rsidRPr="00616F0C">
        <w:t>.9</w:t>
      </w:r>
      <w:r w:rsidRPr="00616F0C">
        <w:tab/>
        <w:t>Security</w:t>
      </w:r>
      <w:bookmarkEnd w:id="4408"/>
      <w:bookmarkEnd w:id="4409"/>
      <w:bookmarkEnd w:id="4410"/>
      <w:bookmarkEnd w:id="4411"/>
      <w:bookmarkEnd w:id="4412"/>
      <w:bookmarkEnd w:id="4413"/>
      <w:bookmarkEnd w:id="4414"/>
      <w:bookmarkEnd w:id="4415"/>
      <w:bookmarkEnd w:id="4416"/>
      <w:bookmarkEnd w:id="4417"/>
      <w:bookmarkEnd w:id="4418"/>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419" w:name="_Toc22187602"/>
      <w:bookmarkStart w:id="4420" w:name="_Toc22630824"/>
      <w:bookmarkStart w:id="4421" w:name="_Toc34227119"/>
      <w:bookmarkStart w:id="4422" w:name="_Toc34749834"/>
      <w:bookmarkStart w:id="4423" w:name="_Toc34750394"/>
      <w:bookmarkStart w:id="4424" w:name="_Toc34750584"/>
      <w:bookmarkStart w:id="4425" w:name="_Toc35940990"/>
      <w:bookmarkStart w:id="4426" w:name="_Toc35937423"/>
      <w:bookmarkStart w:id="4427" w:name="_Toc36463817"/>
      <w:bookmarkStart w:id="4428" w:name="_Toc43131773"/>
      <w:bookmarkStart w:id="4429" w:name="_Toc45032608"/>
      <w:bookmarkStart w:id="4430" w:name="_Toc49782302"/>
      <w:bookmarkStart w:id="4431" w:name="_Toc51873738"/>
      <w:bookmarkStart w:id="4432" w:name="_Toc57209234"/>
      <w:bookmarkStart w:id="4433" w:name="_Toc58588577"/>
      <w:bookmarkStart w:id="4434" w:name="_Toc66114985"/>
      <w:bookmarkStart w:id="4435" w:name="_Toc67686496"/>
      <w:bookmarkStart w:id="4436" w:name="_Toc74994785"/>
      <w:bookmarkStart w:id="4437" w:name="_Toc85468042"/>
      <w:bookmarkStart w:id="4438" w:name="_Toc89183090"/>
      <w:bookmarkStart w:id="4439" w:name="_Toc90651392"/>
      <w:bookmarkStart w:id="4440" w:name="_Toc96933542"/>
      <w:bookmarkStart w:id="4441" w:name="_Toc98507380"/>
      <w:bookmarkStart w:id="4442" w:name="_Toc98507833"/>
      <w:bookmarkStart w:id="4443" w:name="_Toc106640836"/>
      <w:r w:rsidRPr="00616F0C">
        <w:lastRenderedPageBreak/>
        <w:t>Annex A (normative):</w:t>
      </w:r>
      <w:r w:rsidRPr="00616F0C">
        <w:br/>
        <w:t>OpenAPI specification</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4BD10EC" w14:textId="77777777" w:rsidR="00E134FC" w:rsidRPr="00616F0C" w:rsidRDefault="00E134FC" w:rsidP="0029216D">
      <w:pPr>
        <w:pStyle w:val="Heading1"/>
      </w:pPr>
      <w:bookmarkStart w:id="4444" w:name="_Toc22187603"/>
      <w:bookmarkStart w:id="4445" w:name="_Toc22630825"/>
      <w:bookmarkStart w:id="4446" w:name="_Toc34227120"/>
      <w:bookmarkStart w:id="4447" w:name="_Toc34749835"/>
      <w:bookmarkStart w:id="4448" w:name="_Toc34750395"/>
      <w:bookmarkStart w:id="4449" w:name="_Toc34750585"/>
      <w:bookmarkStart w:id="4450" w:name="_Toc35940991"/>
      <w:bookmarkStart w:id="4451" w:name="_Toc35937424"/>
      <w:bookmarkStart w:id="4452" w:name="_Toc36463818"/>
      <w:bookmarkStart w:id="4453" w:name="_Toc43131774"/>
      <w:bookmarkStart w:id="4454" w:name="_Toc45032609"/>
      <w:bookmarkStart w:id="4455" w:name="_Toc49782303"/>
      <w:bookmarkStart w:id="4456" w:name="_Toc51873739"/>
      <w:bookmarkStart w:id="4457" w:name="_Toc57209235"/>
      <w:bookmarkStart w:id="4458" w:name="_Toc58588578"/>
      <w:bookmarkStart w:id="4459" w:name="_Toc66114986"/>
      <w:bookmarkStart w:id="4460" w:name="_Toc67686497"/>
      <w:bookmarkStart w:id="4461" w:name="_Toc74994786"/>
      <w:bookmarkStart w:id="4462" w:name="_Toc85468043"/>
      <w:bookmarkStart w:id="4463" w:name="_Toc89181533"/>
      <w:bookmarkStart w:id="4464" w:name="_Toc89183091"/>
      <w:bookmarkStart w:id="4465" w:name="_Toc90651393"/>
      <w:bookmarkStart w:id="4466" w:name="_Toc96933543"/>
      <w:bookmarkStart w:id="4467" w:name="_Toc98507381"/>
      <w:bookmarkStart w:id="4468" w:name="_Toc98507834"/>
      <w:bookmarkStart w:id="4469" w:name="_Toc106640837"/>
      <w:r w:rsidRPr="00616F0C">
        <w:t>A.1</w:t>
      </w:r>
      <w:r w:rsidRPr="00616F0C">
        <w:tab/>
        <w:t>General</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470" w:name="_Toc22187604"/>
      <w:bookmarkStart w:id="4471" w:name="_Toc22630826"/>
      <w:bookmarkStart w:id="4472" w:name="_Toc34227121"/>
      <w:bookmarkStart w:id="4473" w:name="_Toc34749836"/>
      <w:bookmarkStart w:id="4474" w:name="_Toc34750396"/>
      <w:bookmarkStart w:id="4475" w:name="_Toc34750586"/>
      <w:bookmarkStart w:id="4476" w:name="_Toc35940992"/>
      <w:bookmarkStart w:id="4477" w:name="_Toc35937425"/>
      <w:bookmarkStart w:id="4478" w:name="_Toc36463819"/>
      <w:bookmarkStart w:id="4479" w:name="_Toc43131775"/>
      <w:bookmarkStart w:id="4480" w:name="_Toc45032610"/>
      <w:bookmarkStart w:id="4481" w:name="_Toc49782304"/>
      <w:bookmarkStart w:id="4482" w:name="_Toc51873740"/>
      <w:bookmarkStart w:id="4483" w:name="_Toc57209236"/>
      <w:bookmarkStart w:id="4484" w:name="_Toc58588579"/>
      <w:bookmarkStart w:id="4485" w:name="_Toc66114987"/>
      <w:bookmarkStart w:id="4486" w:name="_Toc67686498"/>
      <w:bookmarkStart w:id="4487" w:name="_Toc74994787"/>
      <w:bookmarkStart w:id="4488" w:name="_Toc85468044"/>
      <w:bookmarkStart w:id="4489" w:name="_Toc89181534"/>
      <w:bookmarkStart w:id="4490" w:name="_Toc89183092"/>
      <w:bookmarkStart w:id="4491" w:name="_Toc90651394"/>
      <w:bookmarkStart w:id="4492" w:name="_Toc96933544"/>
      <w:bookmarkStart w:id="4493" w:name="_Toc98507382"/>
      <w:bookmarkStart w:id="4494" w:name="_Toc98507835"/>
      <w:bookmarkStart w:id="4495" w:name="_Toc106640838"/>
      <w:r w:rsidRPr="00616F0C">
        <w:t>A.2</w:t>
      </w:r>
      <w:r w:rsidRPr="00616F0C">
        <w:tab/>
        <w:t>Nudsf_DataRepository API</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A35072B"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7F60C899" w:rsidR="00E134FC" w:rsidRPr="00616F0C" w:rsidRDefault="00E134FC" w:rsidP="00E134FC">
      <w:pPr>
        <w:pStyle w:val="PL"/>
      </w:pPr>
      <w:r w:rsidRPr="00616F0C">
        <w:t xml:space="preserve">    © 202</w:t>
      </w:r>
      <w:r w:rsidR="008E16EE">
        <w:t>2</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EFC8D78"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lastRenderedPageBreak/>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lastRenderedPageBreak/>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lastRenderedPageBreak/>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lastRenderedPageBreak/>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lastRenderedPageBreak/>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lastRenderedPageBreak/>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lastRenderedPageBreak/>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lastRenderedPageBreak/>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lastRenderedPageBreak/>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lastRenderedPageBreak/>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lastRenderedPageBreak/>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lastRenderedPageBreak/>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lastRenderedPageBreak/>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lastRenderedPageBreak/>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1381479B" w14:textId="77777777" w:rsidR="00E134FC" w:rsidRPr="00616F0C" w:rsidRDefault="00E134FC" w:rsidP="00E134FC">
      <w:pPr>
        <w:pStyle w:val="PL"/>
        <w:rPr>
          <w:lang w:val="en-US"/>
        </w:rPr>
      </w:pPr>
      <w:r w:rsidRPr="003F79A8">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lastRenderedPageBreak/>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32527" w:rsidRDefault="00E134FC" w:rsidP="00E134FC">
      <w:pPr>
        <w:pStyle w:val="PL"/>
        <w:rPr>
          <w:lang w:val="sv-SE"/>
        </w:rPr>
      </w:pPr>
      <w:r w:rsidRPr="00616F0C">
        <w:rPr>
          <w:lang w:val="en-US"/>
        </w:rPr>
        <w:t xml:space="preserve">      </w:t>
      </w:r>
      <w:r w:rsidRPr="00832527">
        <w:rPr>
          <w:lang w:val="sv-SE"/>
        </w:rPr>
        <w:t>operationId: DeleteMetaSchema</w:t>
      </w:r>
    </w:p>
    <w:p w14:paraId="682CFFDD" w14:textId="77777777" w:rsidR="00E134FC" w:rsidRPr="00832527" w:rsidRDefault="00E134FC" w:rsidP="00E134FC">
      <w:pPr>
        <w:pStyle w:val="PL"/>
        <w:rPr>
          <w:lang w:val="sv-SE"/>
        </w:rPr>
      </w:pPr>
      <w:r w:rsidRPr="00832527">
        <w:rPr>
          <w:lang w:val="sv-SE"/>
        </w:rPr>
        <w:t xml:space="preserve">      tags:</w:t>
      </w:r>
    </w:p>
    <w:p w14:paraId="2160A04C" w14:textId="77777777" w:rsidR="00E134FC" w:rsidRPr="00832527" w:rsidRDefault="00E134FC" w:rsidP="00E134FC">
      <w:pPr>
        <w:pStyle w:val="PL"/>
        <w:rPr>
          <w:lang w:val="sv-SE"/>
        </w:rPr>
      </w:pPr>
      <w:r w:rsidRPr="00832527">
        <w:rPr>
          <w:lang w:val="sv-SE"/>
        </w:rPr>
        <w:t xml:space="preserve">        - MetaSchema CRUD</w:t>
      </w:r>
    </w:p>
    <w:p w14:paraId="12F24360" w14:textId="77777777" w:rsidR="00E134FC" w:rsidRPr="00832527" w:rsidRDefault="00E134FC" w:rsidP="00E134FC">
      <w:pPr>
        <w:pStyle w:val="PL"/>
        <w:rPr>
          <w:lang w:val="sv-SE"/>
        </w:rPr>
      </w:pPr>
      <w:r w:rsidRPr="00832527">
        <w:rPr>
          <w:lang w:val="sv-SE"/>
        </w:rPr>
        <w:t xml:space="preserve">      parameters:</w:t>
      </w:r>
    </w:p>
    <w:p w14:paraId="730F8374" w14:textId="77777777" w:rsidR="00E134FC" w:rsidRPr="00616F0C" w:rsidRDefault="00E134FC" w:rsidP="00E134FC">
      <w:pPr>
        <w:pStyle w:val="PL"/>
        <w:rPr>
          <w:lang w:val="en-US"/>
        </w:rPr>
      </w:pPr>
      <w:r w:rsidRPr="00832527">
        <w:rPr>
          <w:lang w:val="sv-SE"/>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lastRenderedPageBreak/>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lastRenderedPageBreak/>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lastRenderedPageBreak/>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lastRenderedPageBreak/>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lastRenderedPageBreak/>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lastRenderedPageBreak/>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lastRenderedPageBreak/>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lastRenderedPageBreak/>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496" w:name="_Toc66114988"/>
      <w:bookmarkStart w:id="4497" w:name="_Toc67686499"/>
      <w:bookmarkStart w:id="4498" w:name="_Toc74994788"/>
      <w:bookmarkStart w:id="4499" w:name="_Toc85468045"/>
      <w:bookmarkStart w:id="4500" w:name="_Toc89181535"/>
      <w:bookmarkStart w:id="4501" w:name="_Toc89183093"/>
      <w:bookmarkStart w:id="4502" w:name="_Toc90651395"/>
      <w:bookmarkStart w:id="4503" w:name="_Toc96933545"/>
      <w:bookmarkStart w:id="4504" w:name="_Toc98507383"/>
      <w:bookmarkStart w:id="4505" w:name="_Toc98507836"/>
      <w:bookmarkStart w:id="4506" w:name="historyclause"/>
      <w:bookmarkStart w:id="4507" w:name="_Toc106640839"/>
      <w:r w:rsidRPr="00616F0C">
        <w:t>A.</w:t>
      </w:r>
      <w:r>
        <w:t>3</w:t>
      </w:r>
      <w:r w:rsidRPr="00616F0C">
        <w:tab/>
        <w:t>Nudsf_</w:t>
      </w:r>
      <w:r>
        <w:t>Timer</w:t>
      </w:r>
      <w:r w:rsidRPr="00616F0C">
        <w:t xml:space="preserve"> API</w:t>
      </w:r>
      <w:bookmarkEnd w:id="4496"/>
      <w:bookmarkEnd w:id="4497"/>
      <w:bookmarkEnd w:id="4498"/>
      <w:bookmarkEnd w:id="4499"/>
      <w:bookmarkEnd w:id="4500"/>
      <w:bookmarkEnd w:id="4501"/>
      <w:bookmarkEnd w:id="4502"/>
      <w:bookmarkEnd w:id="4503"/>
      <w:bookmarkEnd w:id="4504"/>
      <w:bookmarkEnd w:id="4505"/>
      <w:bookmarkEnd w:id="450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FF04AA">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lastRenderedPageBreak/>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lastRenderedPageBreak/>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lastRenderedPageBreak/>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332BD2" w:rsidRDefault="00E134FC" w:rsidP="00E134FC">
      <w:pPr>
        <w:pStyle w:val="PL"/>
        <w:rPr>
          <w:lang w:val="sv-SE"/>
        </w:rPr>
      </w:pPr>
      <w:r w:rsidRPr="00616F0C">
        <w:rPr>
          <w:lang w:val="en-US"/>
        </w:rPr>
        <w:t xml:space="preserve">      </w:t>
      </w:r>
      <w:r w:rsidRPr="00332BD2">
        <w:rPr>
          <w:lang w:val="sv-SE"/>
        </w:rPr>
        <w:t>operationId: UpdateTimer</w:t>
      </w:r>
    </w:p>
    <w:p w14:paraId="26C46354" w14:textId="77777777" w:rsidR="00E134FC" w:rsidRPr="00332BD2" w:rsidRDefault="00E134FC" w:rsidP="00E134FC">
      <w:pPr>
        <w:pStyle w:val="PL"/>
        <w:rPr>
          <w:lang w:val="sv-SE"/>
        </w:rPr>
      </w:pPr>
      <w:r w:rsidRPr="00332BD2">
        <w:rPr>
          <w:lang w:val="sv-SE"/>
        </w:rPr>
        <w:t xml:space="preserve">      tags:</w:t>
      </w:r>
    </w:p>
    <w:p w14:paraId="5723560C" w14:textId="77777777" w:rsidR="00E134FC" w:rsidRPr="00332BD2" w:rsidRDefault="00E134FC" w:rsidP="00E134FC">
      <w:pPr>
        <w:pStyle w:val="PL"/>
        <w:rPr>
          <w:lang w:val="sv-SE"/>
        </w:rPr>
      </w:pPr>
      <w:r w:rsidRPr="00332BD2">
        <w:rPr>
          <w:lang w:val="sv-SE"/>
        </w:rPr>
        <w:t xml:space="preserve">      - Timer Update</w:t>
      </w:r>
    </w:p>
    <w:p w14:paraId="01A8DD9C" w14:textId="77777777" w:rsidR="00E134FC" w:rsidRPr="00332BD2" w:rsidRDefault="00E134FC" w:rsidP="00E134FC">
      <w:pPr>
        <w:pStyle w:val="PL"/>
        <w:rPr>
          <w:lang w:val="sv-SE"/>
        </w:rPr>
      </w:pPr>
      <w:r w:rsidRPr="00332BD2">
        <w:rPr>
          <w:lang w:val="sv-SE"/>
        </w:rPr>
        <w:t xml:space="preserve">      parameters:</w:t>
      </w:r>
    </w:p>
    <w:p w14:paraId="464A5594" w14:textId="77777777" w:rsidR="00E134FC" w:rsidRPr="00616F0C" w:rsidRDefault="00E134FC" w:rsidP="00E134FC">
      <w:pPr>
        <w:pStyle w:val="PL"/>
        <w:rPr>
          <w:lang w:val="en-US"/>
        </w:rPr>
      </w:pPr>
      <w:r w:rsidRPr="00332BD2">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lastRenderedPageBreak/>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lastRenderedPageBreak/>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508" w:name="_Toc34227122"/>
      <w:bookmarkStart w:id="4509" w:name="_Toc34749837"/>
      <w:bookmarkStart w:id="4510" w:name="_Toc34750397"/>
      <w:bookmarkStart w:id="4511" w:name="_Toc34750587"/>
      <w:bookmarkStart w:id="4512" w:name="_Toc35940993"/>
      <w:bookmarkStart w:id="4513" w:name="_Toc35937426"/>
      <w:bookmarkStart w:id="4514" w:name="_Toc36463820"/>
      <w:bookmarkStart w:id="4515" w:name="_Toc43131776"/>
      <w:bookmarkStart w:id="4516" w:name="_Toc45032611"/>
      <w:bookmarkStart w:id="4517" w:name="_Toc49782305"/>
      <w:bookmarkStart w:id="4518" w:name="_Toc51873741"/>
      <w:bookmarkStart w:id="4519" w:name="_Toc57209237"/>
      <w:bookmarkStart w:id="4520" w:name="_Toc58588580"/>
      <w:bookmarkStart w:id="4521" w:name="_Toc66114989"/>
      <w:bookmarkStart w:id="4522" w:name="_Toc67686500"/>
      <w:bookmarkStart w:id="4523" w:name="_Toc74994789"/>
      <w:bookmarkStart w:id="4524" w:name="_Toc85468046"/>
      <w:bookmarkStart w:id="4525" w:name="_Toc89183094"/>
      <w:bookmarkStart w:id="4526" w:name="_Toc90651396"/>
      <w:bookmarkStart w:id="4527" w:name="_Toc96933546"/>
      <w:bookmarkStart w:id="4528" w:name="_Toc98507384"/>
      <w:bookmarkStart w:id="4529" w:name="_Toc98507837"/>
      <w:bookmarkStart w:id="4530" w:name="_Toc22187605"/>
      <w:bookmarkStart w:id="4531" w:name="_Toc22630827"/>
      <w:bookmarkStart w:id="4532" w:name="_Toc106640840"/>
      <w:r w:rsidRPr="00616F0C">
        <w:lastRenderedPageBreak/>
        <w:t>Annex B (informative):</w:t>
      </w:r>
      <w:r w:rsidRPr="00616F0C">
        <w:br/>
        <w:t>Search Examples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2"/>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75pt;height:50.4pt" o:ole="">
            <v:imagedata r:id="rId84" o:title=""/>
          </v:shape>
          <o:OLEObject Type="Embed" ProgID="Word.Document.12" ShapeID="_x0000_i1061" DrawAspect="Content" ObjectID="_1717253732" r:id="rId8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35pt;height:130.7pt" o:ole="">
            <v:imagedata r:id="rId86" o:title=""/>
          </v:shape>
          <o:OLEObject Type="Embed" ProgID="Word.Document.12" ShapeID="_x0000_i1062" DrawAspect="Content" ObjectID="_1717253733" r:id="rId8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5.35pt;height:50.4pt" o:ole="">
            <v:imagedata r:id="rId88" o:title=""/>
          </v:shape>
          <o:OLEObject Type="Embed" ProgID="Word.Document.12" ShapeID="_x0000_i1063" DrawAspect="Content" ObjectID="_1717253734" r:id="rId8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6pt;height:28.25pt" o:ole="">
            <v:imagedata r:id="rId91" o:title=""/>
          </v:shape>
          <o:OLEObject Type="Embed" ProgID="Word.Document.12" ShapeID="_x0000_i1064" DrawAspect="Content" ObjectID="_1717253735" r:id="rId9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533" w:name="_Toc34227123"/>
      <w:bookmarkStart w:id="4534" w:name="_Toc34749838"/>
      <w:bookmarkStart w:id="4535" w:name="_Toc34750398"/>
      <w:bookmarkStart w:id="4536" w:name="_Toc34750588"/>
      <w:bookmarkStart w:id="4537" w:name="_Toc35940994"/>
      <w:bookmarkStart w:id="4538" w:name="_Toc35937427"/>
      <w:bookmarkStart w:id="4539" w:name="_Toc36463821"/>
      <w:bookmarkStart w:id="4540" w:name="_Toc43131777"/>
      <w:bookmarkStart w:id="4541" w:name="_Toc45032612"/>
      <w:bookmarkStart w:id="4542" w:name="_Toc49782306"/>
      <w:bookmarkStart w:id="4543" w:name="_Toc51873742"/>
      <w:bookmarkStart w:id="4544" w:name="_Toc57209238"/>
      <w:bookmarkStart w:id="4545" w:name="_Toc58588581"/>
      <w:bookmarkStart w:id="4546" w:name="_Toc66114990"/>
      <w:bookmarkStart w:id="4547" w:name="_Toc67686501"/>
      <w:bookmarkStart w:id="4548" w:name="_Toc74994790"/>
      <w:bookmarkStart w:id="4549" w:name="_Toc85468047"/>
      <w:bookmarkStart w:id="4550" w:name="_Toc89183095"/>
      <w:bookmarkStart w:id="4551" w:name="_Toc90651397"/>
      <w:bookmarkStart w:id="4552" w:name="_Toc96933547"/>
      <w:bookmarkStart w:id="4553" w:name="_Toc98507385"/>
      <w:bookmarkStart w:id="4554" w:name="_Toc98507838"/>
      <w:bookmarkStart w:id="4555" w:name="_Toc106640841"/>
      <w:r w:rsidRPr="00616F0C">
        <w:t>Annex C (informative):</w:t>
      </w:r>
      <w:r w:rsidRPr="00616F0C">
        <w:br/>
        <w:t>HTTP Multipart Examples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957F487" w14:textId="77777777" w:rsidR="00E134FC" w:rsidRPr="00616F0C" w:rsidRDefault="00E134FC" w:rsidP="0029216D">
      <w:pPr>
        <w:pStyle w:val="Heading1"/>
        <w:rPr>
          <w:lang w:val="en-US"/>
        </w:rPr>
      </w:pPr>
      <w:bookmarkStart w:id="4556" w:name="_Toc25074014"/>
      <w:bookmarkStart w:id="4557" w:name="_Toc27584654"/>
      <w:bookmarkStart w:id="4558" w:name="_Toc34227124"/>
      <w:bookmarkStart w:id="4559" w:name="_Toc34749839"/>
      <w:bookmarkStart w:id="4560" w:name="_Toc34750399"/>
      <w:bookmarkStart w:id="4561" w:name="_Toc34750589"/>
      <w:bookmarkStart w:id="4562" w:name="_Toc35940995"/>
      <w:bookmarkStart w:id="4563" w:name="_Toc35937428"/>
      <w:bookmarkStart w:id="4564" w:name="_Toc36463822"/>
      <w:bookmarkStart w:id="4565" w:name="_Toc43131778"/>
      <w:bookmarkStart w:id="4566" w:name="_Toc45032613"/>
      <w:bookmarkStart w:id="4567" w:name="_Toc49782307"/>
      <w:bookmarkStart w:id="4568" w:name="_Toc51873743"/>
      <w:bookmarkStart w:id="4569" w:name="_Toc57209239"/>
      <w:bookmarkStart w:id="4570" w:name="_Toc58588582"/>
      <w:bookmarkStart w:id="4571" w:name="_Toc66114991"/>
      <w:bookmarkStart w:id="4572" w:name="_Toc67686502"/>
      <w:bookmarkStart w:id="4573" w:name="_Toc74994791"/>
      <w:bookmarkStart w:id="4574" w:name="_Toc85468048"/>
      <w:bookmarkStart w:id="4575" w:name="_Toc89181536"/>
      <w:bookmarkStart w:id="4576" w:name="_Toc89183096"/>
      <w:bookmarkStart w:id="4577" w:name="_Toc90651398"/>
      <w:bookmarkStart w:id="4578" w:name="_Toc96933548"/>
      <w:bookmarkStart w:id="4579" w:name="_Toc98507386"/>
      <w:bookmarkStart w:id="4580" w:name="_Toc98507839"/>
      <w:bookmarkStart w:id="4581" w:name="_Toc106640842"/>
      <w:r w:rsidRPr="00616F0C">
        <w:rPr>
          <w:lang w:val="en-US"/>
        </w:rPr>
        <w:t>C.1</w:t>
      </w:r>
      <w:r w:rsidRPr="00616F0C">
        <w:rPr>
          <w:lang w:val="en-US"/>
        </w:rPr>
        <w:tab/>
        <w:t>General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4582" w:name="_Toc34227125"/>
      <w:bookmarkStart w:id="4583" w:name="_Toc34749840"/>
      <w:bookmarkStart w:id="4584" w:name="_Toc34750400"/>
      <w:bookmarkStart w:id="4585" w:name="_Toc34750590"/>
      <w:bookmarkStart w:id="4586" w:name="_Toc35940996"/>
      <w:bookmarkStart w:id="4587" w:name="_Toc35937429"/>
      <w:bookmarkStart w:id="4588" w:name="_Toc36463823"/>
      <w:bookmarkStart w:id="4589" w:name="_Toc43131779"/>
      <w:bookmarkStart w:id="4590" w:name="_Toc45032614"/>
      <w:bookmarkStart w:id="4591" w:name="_Toc49782308"/>
      <w:bookmarkStart w:id="4592" w:name="_Toc51873744"/>
      <w:bookmarkStart w:id="4593" w:name="_Toc57209240"/>
      <w:bookmarkStart w:id="4594" w:name="_Toc58588583"/>
      <w:bookmarkStart w:id="4595" w:name="_Toc66114992"/>
      <w:bookmarkStart w:id="4596" w:name="_Toc67686503"/>
      <w:bookmarkStart w:id="4597" w:name="_Toc74994792"/>
      <w:bookmarkStart w:id="4598" w:name="_Toc85468049"/>
      <w:bookmarkStart w:id="4599" w:name="_Toc89181537"/>
      <w:bookmarkStart w:id="4600" w:name="_Toc89183097"/>
      <w:bookmarkStart w:id="4601" w:name="_Toc90651399"/>
      <w:bookmarkStart w:id="4602" w:name="_Toc96933549"/>
      <w:bookmarkStart w:id="4603" w:name="_Toc98507387"/>
      <w:bookmarkStart w:id="4604" w:name="_Toc98507840"/>
      <w:bookmarkStart w:id="4605" w:name="_Toc106640843"/>
      <w:r w:rsidRPr="00616F0C">
        <w:rPr>
          <w:lang w:val="en-US"/>
        </w:rPr>
        <w:t>C.2</w:t>
      </w:r>
      <w:r w:rsidRPr="00616F0C">
        <w:rPr>
          <w:lang w:val="en-US"/>
        </w:rPr>
        <w:tab/>
        <w:t>Example HTTP multipart Record</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4606" w:name="_Toc34227126"/>
      <w:bookmarkStart w:id="4607" w:name="_Toc34749841"/>
      <w:bookmarkStart w:id="4608" w:name="_Toc34750401"/>
      <w:bookmarkStart w:id="4609" w:name="_Toc34750591"/>
      <w:bookmarkStart w:id="4610" w:name="_Toc35940997"/>
      <w:bookmarkStart w:id="4611" w:name="_Toc35937430"/>
      <w:bookmarkStart w:id="4612" w:name="_Toc36463824"/>
      <w:bookmarkStart w:id="4613" w:name="_Toc43131780"/>
      <w:bookmarkStart w:id="4614" w:name="_Toc45032615"/>
      <w:bookmarkStart w:id="4615" w:name="_Toc49782309"/>
      <w:bookmarkStart w:id="4616" w:name="_Toc51873745"/>
      <w:bookmarkStart w:id="4617" w:name="_Toc57209241"/>
      <w:bookmarkStart w:id="4618" w:name="_Toc58588584"/>
      <w:bookmarkStart w:id="4619" w:name="_Toc66114993"/>
      <w:bookmarkStart w:id="4620" w:name="_Toc67686504"/>
      <w:bookmarkStart w:id="4621" w:name="_Toc74994793"/>
      <w:bookmarkStart w:id="4622" w:name="_Toc85468050"/>
      <w:bookmarkStart w:id="4623" w:name="_Toc89181538"/>
      <w:bookmarkStart w:id="4624" w:name="_Toc89183098"/>
      <w:bookmarkStart w:id="4625" w:name="_Toc90651400"/>
      <w:bookmarkStart w:id="4626" w:name="_Toc96933550"/>
      <w:bookmarkStart w:id="4627" w:name="_Toc98507388"/>
      <w:bookmarkStart w:id="4628" w:name="_Toc98507841"/>
      <w:bookmarkStart w:id="4629" w:name="_Toc106640844"/>
      <w:r w:rsidRPr="00616F0C">
        <w:rPr>
          <w:lang w:val="en-US"/>
        </w:rPr>
        <w:t>C.3</w:t>
      </w:r>
      <w:r w:rsidRPr="00616F0C">
        <w:rPr>
          <w:lang w:val="en-US"/>
        </w:rPr>
        <w:tab/>
        <w:t>Example HTTP multipart BlockCollection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4630" w:name="_Toc43131781"/>
      <w:bookmarkStart w:id="4631" w:name="_Toc45032616"/>
      <w:bookmarkStart w:id="4632" w:name="_Toc49782310"/>
      <w:bookmarkStart w:id="4633" w:name="_Toc51873746"/>
      <w:bookmarkStart w:id="4634" w:name="_Toc57209242"/>
      <w:bookmarkStart w:id="4635" w:name="_Toc58588585"/>
      <w:bookmarkStart w:id="4636" w:name="_Toc66114994"/>
      <w:bookmarkStart w:id="4637" w:name="_Toc67686505"/>
      <w:bookmarkStart w:id="4638" w:name="_Toc74994794"/>
      <w:bookmarkStart w:id="4639" w:name="_Toc85468051"/>
      <w:bookmarkStart w:id="4640" w:name="_Toc89181539"/>
      <w:bookmarkStart w:id="4641" w:name="_Toc89183099"/>
      <w:bookmarkStart w:id="4642" w:name="_Toc90651401"/>
      <w:bookmarkStart w:id="4643" w:name="_Toc96933551"/>
      <w:bookmarkStart w:id="4644" w:name="_Toc98507389"/>
      <w:bookmarkStart w:id="4645" w:name="_Toc98507842"/>
      <w:bookmarkStart w:id="4646" w:name="_Toc106640845"/>
      <w:r>
        <w:rPr>
          <w:lang w:val="en-US"/>
        </w:rPr>
        <w:t>C.4</w:t>
      </w:r>
      <w:r w:rsidRPr="00616F0C">
        <w:rPr>
          <w:lang w:val="en-US"/>
        </w:rPr>
        <w:tab/>
        <w:t>Example HTTP multipart Record</w:t>
      </w:r>
      <w:r>
        <w:rPr>
          <w:lang w:val="en-US"/>
        </w:rPr>
        <w:t>Notification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647" w:name="_Toc34227127"/>
      <w:bookmarkStart w:id="4648" w:name="_Toc34749842"/>
      <w:bookmarkStart w:id="4649" w:name="_Toc34750402"/>
      <w:bookmarkStart w:id="4650" w:name="_Toc34750592"/>
      <w:bookmarkStart w:id="4651" w:name="_Toc35940998"/>
      <w:bookmarkStart w:id="4652" w:name="_Toc35937431"/>
      <w:bookmarkStart w:id="4653" w:name="_Toc36463825"/>
      <w:bookmarkStart w:id="4654" w:name="_Toc43131782"/>
      <w:bookmarkStart w:id="4655" w:name="_Toc45032617"/>
      <w:bookmarkStart w:id="4656" w:name="_Toc49782311"/>
      <w:bookmarkStart w:id="4657" w:name="_Toc51873747"/>
      <w:bookmarkStart w:id="4658" w:name="_Toc57209243"/>
      <w:bookmarkStart w:id="4659" w:name="_Toc58588586"/>
      <w:bookmarkStart w:id="4660" w:name="_Toc66114995"/>
      <w:bookmarkStart w:id="4661" w:name="_Toc67686506"/>
      <w:bookmarkStart w:id="4662" w:name="_Toc74994795"/>
      <w:bookmarkStart w:id="4663" w:name="_Toc85468052"/>
      <w:bookmarkStart w:id="4664" w:name="_Toc89183100"/>
      <w:bookmarkStart w:id="4665" w:name="_Toc90651402"/>
      <w:bookmarkStart w:id="4666" w:name="_Toc96933552"/>
      <w:bookmarkStart w:id="4667" w:name="_Toc98507390"/>
      <w:bookmarkStart w:id="4668" w:name="_Toc98507843"/>
      <w:bookmarkStart w:id="4669" w:name="_Toc106640846"/>
      <w:r w:rsidRPr="00616F0C">
        <w:lastRenderedPageBreak/>
        <w:t>Annex D (informative):</w:t>
      </w:r>
      <w:r w:rsidRPr="00616F0C">
        <w:br/>
        <w:t>Change history</w:t>
      </w:r>
      <w:bookmarkEnd w:id="4530"/>
      <w:bookmarkEnd w:id="4531"/>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bookmarkEnd w:id="450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bl>
    <w:p w14:paraId="6AE5F0B0" w14:textId="77777777" w:rsidR="00080512" w:rsidRDefault="00080512" w:rsidP="00E134FC"/>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D3EC8" w14:textId="77777777" w:rsidR="001E5635" w:rsidRDefault="001E5635">
      <w:r>
        <w:separator/>
      </w:r>
    </w:p>
  </w:endnote>
  <w:endnote w:type="continuationSeparator" w:id="0">
    <w:p w14:paraId="69891940" w14:textId="77777777" w:rsidR="001E5635" w:rsidRDefault="001E5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E16EE" w:rsidRDefault="008E16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ED1FD" w14:textId="77777777" w:rsidR="001E5635" w:rsidRDefault="001E5635">
      <w:r>
        <w:separator/>
      </w:r>
    </w:p>
  </w:footnote>
  <w:footnote w:type="continuationSeparator" w:id="0">
    <w:p w14:paraId="39F91361" w14:textId="77777777" w:rsidR="001E5635" w:rsidRDefault="001E56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860F7B8" w:rsidR="008E16EE" w:rsidRDefault="008E16E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216D">
      <w:rPr>
        <w:rFonts w:ascii="Arial" w:hAnsi="Arial" w:cs="Arial"/>
        <w:b/>
        <w:noProof/>
        <w:sz w:val="18"/>
        <w:szCs w:val="18"/>
      </w:rPr>
      <w:t>3GPP TS 29.598 V17.6.0 (2022-06)</w:t>
    </w:r>
    <w:r>
      <w:rPr>
        <w:rFonts w:ascii="Arial" w:hAnsi="Arial" w:cs="Arial"/>
        <w:b/>
        <w:sz w:val="18"/>
        <w:szCs w:val="18"/>
      </w:rPr>
      <w:fldChar w:fldCharType="end"/>
    </w:r>
  </w:p>
  <w:p w14:paraId="7A6BC72E" w14:textId="77777777" w:rsidR="008E16EE" w:rsidRDefault="008E16E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73E88">
      <w:rPr>
        <w:rFonts w:ascii="Arial" w:hAnsi="Arial" w:cs="Arial"/>
        <w:b/>
        <w:noProof/>
        <w:sz w:val="18"/>
        <w:szCs w:val="18"/>
      </w:rPr>
      <w:t>120</w:t>
    </w:r>
    <w:r>
      <w:rPr>
        <w:rFonts w:ascii="Arial" w:hAnsi="Arial" w:cs="Arial"/>
        <w:b/>
        <w:sz w:val="18"/>
        <w:szCs w:val="18"/>
      </w:rPr>
      <w:fldChar w:fldCharType="end"/>
    </w:r>
  </w:p>
  <w:p w14:paraId="13C538E8" w14:textId="761FF506" w:rsidR="008E16EE" w:rsidRDefault="008E16E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216D">
      <w:rPr>
        <w:rFonts w:ascii="Arial" w:hAnsi="Arial" w:cs="Arial"/>
        <w:b/>
        <w:noProof/>
        <w:sz w:val="18"/>
        <w:szCs w:val="18"/>
      </w:rPr>
      <w:t>Release 17</w:t>
    </w:r>
    <w:r>
      <w:rPr>
        <w:rFonts w:ascii="Arial" w:hAnsi="Arial" w:cs="Arial"/>
        <w:b/>
        <w:sz w:val="18"/>
        <w:szCs w:val="18"/>
      </w:rPr>
      <w:fldChar w:fldCharType="end"/>
    </w:r>
  </w:p>
  <w:p w14:paraId="1024E63D" w14:textId="77777777" w:rsidR="008E16EE" w:rsidRDefault="008E16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15"/>
  </w:num>
  <w:num w:numId="6">
    <w:abstractNumId w:val="13"/>
  </w:num>
  <w:num w:numId="7">
    <w:abstractNumId w:val="14"/>
  </w:num>
  <w:num w:numId="8">
    <w:abstractNumId w:val="12"/>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33A5"/>
    <w:rsid w:val="001227DE"/>
    <w:rsid w:val="00133525"/>
    <w:rsid w:val="001A4C42"/>
    <w:rsid w:val="001A7420"/>
    <w:rsid w:val="001B6637"/>
    <w:rsid w:val="001C21C3"/>
    <w:rsid w:val="001D02C2"/>
    <w:rsid w:val="001E5635"/>
    <w:rsid w:val="001F0C1D"/>
    <w:rsid w:val="001F1132"/>
    <w:rsid w:val="001F168B"/>
    <w:rsid w:val="002347A2"/>
    <w:rsid w:val="002675F0"/>
    <w:rsid w:val="002760EE"/>
    <w:rsid w:val="0029216D"/>
    <w:rsid w:val="002B6339"/>
    <w:rsid w:val="002E00EE"/>
    <w:rsid w:val="003172DC"/>
    <w:rsid w:val="0035462D"/>
    <w:rsid w:val="00356555"/>
    <w:rsid w:val="00363EFC"/>
    <w:rsid w:val="003765B8"/>
    <w:rsid w:val="003C3971"/>
    <w:rsid w:val="00423334"/>
    <w:rsid w:val="004345EC"/>
    <w:rsid w:val="00465515"/>
    <w:rsid w:val="00473E88"/>
    <w:rsid w:val="0049751D"/>
    <w:rsid w:val="004C30AC"/>
    <w:rsid w:val="004D3578"/>
    <w:rsid w:val="004E213A"/>
    <w:rsid w:val="004F0988"/>
    <w:rsid w:val="004F3340"/>
    <w:rsid w:val="0053388B"/>
    <w:rsid w:val="00535773"/>
    <w:rsid w:val="00543E6C"/>
    <w:rsid w:val="00565087"/>
    <w:rsid w:val="00597B11"/>
    <w:rsid w:val="005D1638"/>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675A9"/>
    <w:rsid w:val="00774DA4"/>
    <w:rsid w:val="00781F0F"/>
    <w:rsid w:val="007B600E"/>
    <w:rsid w:val="007F0F4A"/>
    <w:rsid w:val="008028A4"/>
    <w:rsid w:val="00830747"/>
    <w:rsid w:val="008768CA"/>
    <w:rsid w:val="008C384C"/>
    <w:rsid w:val="008E16EE"/>
    <w:rsid w:val="008E2D68"/>
    <w:rsid w:val="008E6756"/>
    <w:rsid w:val="0090271F"/>
    <w:rsid w:val="00902E23"/>
    <w:rsid w:val="009114D7"/>
    <w:rsid w:val="0091348E"/>
    <w:rsid w:val="00917CCB"/>
    <w:rsid w:val="00933FB0"/>
    <w:rsid w:val="00942EC2"/>
    <w:rsid w:val="009D3827"/>
    <w:rsid w:val="009F37B7"/>
    <w:rsid w:val="00A10F02"/>
    <w:rsid w:val="00A164B4"/>
    <w:rsid w:val="00A26956"/>
    <w:rsid w:val="00A27486"/>
    <w:rsid w:val="00A53724"/>
    <w:rsid w:val="00A56066"/>
    <w:rsid w:val="00A73129"/>
    <w:rsid w:val="00A82346"/>
    <w:rsid w:val="00A87859"/>
    <w:rsid w:val="00A92BA1"/>
    <w:rsid w:val="00A95A32"/>
    <w:rsid w:val="00A977B1"/>
    <w:rsid w:val="00AB4A5D"/>
    <w:rsid w:val="00AC6BC6"/>
    <w:rsid w:val="00AE65E2"/>
    <w:rsid w:val="00AF1460"/>
    <w:rsid w:val="00B15449"/>
    <w:rsid w:val="00B93086"/>
    <w:rsid w:val="00BA19ED"/>
    <w:rsid w:val="00BA4B8D"/>
    <w:rsid w:val="00BA6C9B"/>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34FC"/>
    <w:rsid w:val="00E16509"/>
    <w:rsid w:val="00E44582"/>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2.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package" Target="embeddings/Microsoft_Word_Document6.doc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vsdx"/><Relationship Id="rId87" Type="http://schemas.openxmlformats.org/officeDocument/2006/relationships/package" Target="embeddings/Microsoft_Word_Document4.docx"/><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image" Target="media/image38.emf"/><Relationship Id="rId90" Type="http://schemas.openxmlformats.org/officeDocument/2006/relationships/hyperlink" Target="https://bottlecaps.de/rr/ui" TargetMode="External"/><Relationship Id="rId95"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5.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docx"/><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oleObject" Target="embeddings/Microsoft_Visio_2003-2010_Drawing24.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1.vsd"/><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0.vsd"/><Relationship Id="rId86" Type="http://schemas.openxmlformats.org/officeDocument/2006/relationships/image" Target="media/image40.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9DEACE-A8F1-4996-8AD6-F89CCFB6B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995</TotalTime>
  <Pages>1</Pages>
  <Words>38062</Words>
  <Characters>216957</Characters>
  <Application>Microsoft Office Word</Application>
  <DocSecurity>0</DocSecurity>
  <Lines>1807</Lines>
  <Paragraphs>509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2022-03-18T13:52:00Z</dcterms:created>
  <dcterms:modified xsi:type="dcterms:W3CDTF">2022-06-20T16:07:00Z</dcterms:modified>
</cp:coreProperties>
</file>