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C9C8EB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7D403E">
              <w:t>10</w:t>
            </w:r>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7D403E">
              <w:rPr>
                <w:sz w:val="32"/>
              </w:rPr>
              <w:t>06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4.5pt" o:ole="">
                  <v:imagedata r:id="rId9" o:title=""/>
                </v:shape>
                <o:OLEObject Type="Embed" ProgID="Word.Picture.8" ShapeID="_x0000_i1025" DrawAspect="Content" ObjectID="_1811581754"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7185302F" w14:textId="41A9BBD1" w:rsidR="00FB619F" w:rsidRDefault="00974513">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FB619F">
        <w:rPr>
          <w:noProof/>
        </w:rPr>
        <w:t>Foreword</w:t>
      </w:r>
      <w:r w:rsidR="00FB619F">
        <w:rPr>
          <w:noProof/>
        </w:rPr>
        <w:tab/>
      </w:r>
      <w:r w:rsidR="00FB619F">
        <w:rPr>
          <w:noProof/>
        </w:rPr>
        <w:fldChar w:fldCharType="begin" w:fldLock="1"/>
      </w:r>
      <w:r w:rsidR="00FB619F">
        <w:rPr>
          <w:noProof/>
        </w:rPr>
        <w:instrText xml:space="preserve"> PAGEREF _Toc200971395 \h </w:instrText>
      </w:r>
      <w:r w:rsidR="00FB619F">
        <w:rPr>
          <w:noProof/>
        </w:rPr>
      </w:r>
      <w:r w:rsidR="00FB619F">
        <w:rPr>
          <w:noProof/>
        </w:rPr>
        <w:fldChar w:fldCharType="separate"/>
      </w:r>
      <w:r w:rsidR="00FB619F">
        <w:rPr>
          <w:noProof/>
        </w:rPr>
        <w:t>10</w:t>
      </w:r>
      <w:r w:rsidR="00FB619F">
        <w:rPr>
          <w:noProof/>
        </w:rPr>
        <w:fldChar w:fldCharType="end"/>
      </w:r>
    </w:p>
    <w:p w14:paraId="1D96603B" w14:textId="1ACCF6C2"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_Toc200971396 \h </w:instrText>
      </w:r>
      <w:r>
        <w:rPr>
          <w:noProof/>
        </w:rPr>
      </w:r>
      <w:r>
        <w:rPr>
          <w:noProof/>
        </w:rPr>
        <w:fldChar w:fldCharType="separate"/>
      </w:r>
      <w:r>
        <w:rPr>
          <w:noProof/>
        </w:rPr>
        <w:t>11</w:t>
      </w:r>
      <w:r>
        <w:rPr>
          <w:noProof/>
        </w:rPr>
        <w:fldChar w:fldCharType="end"/>
      </w:r>
    </w:p>
    <w:p w14:paraId="2CF6734E" w14:textId="32398056"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_Toc200971397 \h </w:instrText>
      </w:r>
      <w:r>
        <w:rPr>
          <w:noProof/>
        </w:rPr>
      </w:r>
      <w:r>
        <w:rPr>
          <w:noProof/>
        </w:rPr>
        <w:fldChar w:fldCharType="separate"/>
      </w:r>
      <w:r>
        <w:rPr>
          <w:noProof/>
        </w:rPr>
        <w:t>11</w:t>
      </w:r>
      <w:r>
        <w:rPr>
          <w:noProof/>
        </w:rPr>
        <w:fldChar w:fldCharType="end"/>
      </w:r>
    </w:p>
    <w:p w14:paraId="05B22FD6" w14:textId="47343EB1"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_Toc200971398 \h </w:instrText>
      </w:r>
      <w:r>
        <w:rPr>
          <w:noProof/>
        </w:rPr>
      </w:r>
      <w:r>
        <w:rPr>
          <w:noProof/>
        </w:rPr>
        <w:fldChar w:fldCharType="separate"/>
      </w:r>
      <w:r>
        <w:rPr>
          <w:noProof/>
        </w:rPr>
        <w:t>12</w:t>
      </w:r>
      <w:r>
        <w:rPr>
          <w:noProof/>
        </w:rPr>
        <w:fldChar w:fldCharType="end"/>
      </w:r>
    </w:p>
    <w:p w14:paraId="1FE1D692" w14:textId="144CDEBE"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_Toc200971399 \h </w:instrText>
      </w:r>
      <w:r>
        <w:rPr>
          <w:noProof/>
        </w:rPr>
      </w:r>
      <w:r>
        <w:rPr>
          <w:noProof/>
        </w:rPr>
        <w:fldChar w:fldCharType="separate"/>
      </w:r>
      <w:r>
        <w:rPr>
          <w:noProof/>
        </w:rPr>
        <w:t>12</w:t>
      </w:r>
      <w:r>
        <w:rPr>
          <w:noProof/>
        </w:rPr>
        <w:fldChar w:fldCharType="end"/>
      </w:r>
    </w:p>
    <w:p w14:paraId="35F170DD" w14:textId="7047A84C"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_Toc200971400 \h </w:instrText>
      </w:r>
      <w:r>
        <w:rPr>
          <w:noProof/>
        </w:rPr>
      </w:r>
      <w:r>
        <w:rPr>
          <w:noProof/>
        </w:rPr>
        <w:fldChar w:fldCharType="separate"/>
      </w:r>
      <w:r>
        <w:rPr>
          <w:noProof/>
        </w:rPr>
        <w:t>13</w:t>
      </w:r>
      <w:r>
        <w:rPr>
          <w:noProof/>
        </w:rPr>
        <w:fldChar w:fldCharType="end"/>
      </w:r>
    </w:p>
    <w:p w14:paraId="0A838F40" w14:textId="3D34669C"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_Toc200971401 \h </w:instrText>
      </w:r>
      <w:r>
        <w:rPr>
          <w:noProof/>
        </w:rPr>
      </w:r>
      <w:r>
        <w:rPr>
          <w:noProof/>
        </w:rPr>
        <w:fldChar w:fldCharType="separate"/>
      </w:r>
      <w:r>
        <w:rPr>
          <w:noProof/>
        </w:rPr>
        <w:t>13</w:t>
      </w:r>
      <w:r>
        <w:rPr>
          <w:noProof/>
        </w:rPr>
        <w:fldChar w:fldCharType="end"/>
      </w:r>
    </w:p>
    <w:p w14:paraId="741B503B" w14:textId="19A0534C"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_Toc200971402 \h </w:instrText>
      </w:r>
      <w:r>
        <w:rPr>
          <w:noProof/>
        </w:rPr>
      </w:r>
      <w:r>
        <w:rPr>
          <w:noProof/>
        </w:rPr>
        <w:fldChar w:fldCharType="separate"/>
      </w:r>
      <w:r>
        <w:rPr>
          <w:noProof/>
        </w:rPr>
        <w:t>13</w:t>
      </w:r>
      <w:r>
        <w:rPr>
          <w:noProof/>
        </w:rPr>
        <w:fldChar w:fldCharType="end"/>
      </w:r>
    </w:p>
    <w:p w14:paraId="56E1DA4C" w14:textId="67100FEB"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sidRPr="009A4923">
        <w:rPr>
          <w:rFonts w:eastAsia="SimSun"/>
          <w:noProof/>
        </w:rPr>
        <w:t>4.1</w:t>
      </w:r>
      <w:r>
        <w:rPr>
          <w:rFonts w:asciiTheme="minorHAnsi" w:eastAsiaTheme="minorEastAsia" w:hAnsiTheme="minorHAnsi" w:cstheme="minorBidi"/>
          <w:noProof/>
          <w:kern w:val="2"/>
          <w:sz w:val="24"/>
          <w:szCs w:val="24"/>
          <w:lang w:eastAsia="ko-KR"/>
          <w14:ligatures w14:val="standardContextual"/>
        </w:rPr>
        <w:tab/>
      </w:r>
      <w:r w:rsidRPr="009A4923">
        <w:rPr>
          <w:rFonts w:eastAsia="SimSun"/>
          <w:noProof/>
        </w:rPr>
        <w:t>Introduction</w:t>
      </w:r>
      <w:r>
        <w:rPr>
          <w:noProof/>
        </w:rPr>
        <w:tab/>
      </w:r>
      <w:r>
        <w:rPr>
          <w:noProof/>
        </w:rPr>
        <w:fldChar w:fldCharType="begin" w:fldLock="1"/>
      </w:r>
      <w:r>
        <w:rPr>
          <w:noProof/>
        </w:rPr>
        <w:instrText xml:space="preserve"> PAGEREF _Toc200971403 \h </w:instrText>
      </w:r>
      <w:r>
        <w:rPr>
          <w:noProof/>
        </w:rPr>
      </w:r>
      <w:r>
        <w:rPr>
          <w:noProof/>
        </w:rPr>
        <w:fldChar w:fldCharType="separate"/>
      </w:r>
      <w:r>
        <w:rPr>
          <w:noProof/>
        </w:rPr>
        <w:t>13</w:t>
      </w:r>
      <w:r>
        <w:rPr>
          <w:noProof/>
        </w:rPr>
        <w:fldChar w:fldCharType="end"/>
      </w:r>
    </w:p>
    <w:p w14:paraId="318080FC" w14:textId="7C1CC4FE"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sidRPr="009A4923">
        <w:rPr>
          <w:rFonts w:eastAsia="SimSun"/>
          <w:noProof/>
        </w:rPr>
        <w:t>4.2</w:t>
      </w:r>
      <w:r>
        <w:rPr>
          <w:rFonts w:asciiTheme="minorHAnsi" w:eastAsiaTheme="minorEastAsia" w:hAnsiTheme="minorHAnsi" w:cstheme="minorBidi"/>
          <w:noProof/>
          <w:kern w:val="2"/>
          <w:sz w:val="24"/>
          <w:szCs w:val="24"/>
          <w:lang w:eastAsia="ko-KR"/>
          <w14:ligatures w14:val="standardContextual"/>
        </w:rPr>
        <w:tab/>
      </w:r>
      <w:r w:rsidRPr="009A4923">
        <w:rPr>
          <w:rFonts w:eastAsia="SimSun"/>
          <w:noProof/>
        </w:rPr>
        <w:t>Service Architecture</w:t>
      </w:r>
      <w:r>
        <w:rPr>
          <w:noProof/>
        </w:rPr>
        <w:tab/>
      </w:r>
      <w:r>
        <w:rPr>
          <w:noProof/>
        </w:rPr>
        <w:fldChar w:fldCharType="begin" w:fldLock="1"/>
      </w:r>
      <w:r>
        <w:rPr>
          <w:noProof/>
        </w:rPr>
        <w:instrText xml:space="preserve"> PAGEREF _Toc200971404 \h </w:instrText>
      </w:r>
      <w:r>
        <w:rPr>
          <w:noProof/>
        </w:rPr>
      </w:r>
      <w:r>
        <w:rPr>
          <w:noProof/>
        </w:rPr>
        <w:fldChar w:fldCharType="separate"/>
      </w:r>
      <w:r>
        <w:rPr>
          <w:noProof/>
        </w:rPr>
        <w:t>13</w:t>
      </w:r>
      <w:r>
        <w:rPr>
          <w:noProof/>
        </w:rPr>
        <w:fldChar w:fldCharType="end"/>
      </w:r>
    </w:p>
    <w:p w14:paraId="29E10230" w14:textId="346F56E5"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_Toc200971405 \h </w:instrText>
      </w:r>
      <w:r>
        <w:rPr>
          <w:noProof/>
        </w:rPr>
      </w:r>
      <w:r>
        <w:rPr>
          <w:noProof/>
        </w:rPr>
        <w:fldChar w:fldCharType="separate"/>
      </w:r>
      <w:r>
        <w:rPr>
          <w:noProof/>
        </w:rPr>
        <w:t>14</w:t>
      </w:r>
      <w:r>
        <w:rPr>
          <w:noProof/>
        </w:rPr>
        <w:fldChar w:fldCharType="end"/>
      </w:r>
    </w:p>
    <w:p w14:paraId="381DBF95" w14:textId="0FA7C6F7"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_Toc200971406 \h </w:instrText>
      </w:r>
      <w:r>
        <w:rPr>
          <w:noProof/>
        </w:rPr>
      </w:r>
      <w:r>
        <w:rPr>
          <w:noProof/>
        </w:rPr>
        <w:fldChar w:fldCharType="separate"/>
      </w:r>
      <w:r>
        <w:rPr>
          <w:noProof/>
        </w:rPr>
        <w:t>14</w:t>
      </w:r>
      <w:r>
        <w:rPr>
          <w:noProof/>
        </w:rPr>
        <w:fldChar w:fldCharType="end"/>
      </w:r>
    </w:p>
    <w:p w14:paraId="684B904B" w14:textId="12D459A8"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_Toc200971407 \h </w:instrText>
      </w:r>
      <w:r>
        <w:rPr>
          <w:noProof/>
        </w:rPr>
      </w:r>
      <w:r>
        <w:rPr>
          <w:noProof/>
        </w:rPr>
        <w:fldChar w:fldCharType="separate"/>
      </w:r>
      <w:r>
        <w:rPr>
          <w:noProof/>
        </w:rPr>
        <w:t>15</w:t>
      </w:r>
      <w:r>
        <w:rPr>
          <w:noProof/>
        </w:rPr>
        <w:fldChar w:fldCharType="end"/>
      </w:r>
    </w:p>
    <w:p w14:paraId="35EB6CEE" w14:textId="0C1C1B8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_Toc200971408 \h </w:instrText>
      </w:r>
      <w:r>
        <w:rPr>
          <w:noProof/>
        </w:rPr>
      </w:r>
      <w:r>
        <w:rPr>
          <w:noProof/>
        </w:rPr>
        <w:fldChar w:fldCharType="separate"/>
      </w:r>
      <w:r>
        <w:rPr>
          <w:noProof/>
        </w:rPr>
        <w:t>15</w:t>
      </w:r>
      <w:r>
        <w:rPr>
          <w:noProof/>
        </w:rPr>
        <w:fldChar w:fldCharType="end"/>
      </w:r>
    </w:p>
    <w:p w14:paraId="23BEBE94" w14:textId="580FD56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_Toc200971409 \h </w:instrText>
      </w:r>
      <w:r>
        <w:rPr>
          <w:noProof/>
        </w:rPr>
      </w:r>
      <w:r>
        <w:rPr>
          <w:noProof/>
        </w:rPr>
        <w:fldChar w:fldCharType="separate"/>
      </w:r>
      <w:r>
        <w:rPr>
          <w:noProof/>
        </w:rPr>
        <w:t>15</w:t>
      </w:r>
      <w:r>
        <w:rPr>
          <w:noProof/>
        </w:rPr>
        <w:fldChar w:fldCharType="end"/>
      </w:r>
    </w:p>
    <w:p w14:paraId="67A1FE9E" w14:textId="17FE9A9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_Toc200971410 \h </w:instrText>
      </w:r>
      <w:r>
        <w:rPr>
          <w:noProof/>
        </w:rPr>
      </w:r>
      <w:r>
        <w:rPr>
          <w:noProof/>
        </w:rPr>
        <w:fldChar w:fldCharType="separate"/>
      </w:r>
      <w:r>
        <w:rPr>
          <w:noProof/>
        </w:rPr>
        <w:t>15</w:t>
      </w:r>
      <w:r>
        <w:rPr>
          <w:noProof/>
        </w:rPr>
        <w:fldChar w:fldCharType="end"/>
      </w:r>
    </w:p>
    <w:p w14:paraId="4CB1DED8" w14:textId="5302474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_Toc200971411 \h </w:instrText>
      </w:r>
      <w:r>
        <w:rPr>
          <w:noProof/>
        </w:rPr>
      </w:r>
      <w:r>
        <w:rPr>
          <w:noProof/>
        </w:rPr>
        <w:fldChar w:fldCharType="separate"/>
      </w:r>
      <w:r>
        <w:rPr>
          <w:noProof/>
        </w:rPr>
        <w:t>15</w:t>
      </w:r>
      <w:r>
        <w:rPr>
          <w:noProof/>
        </w:rPr>
        <w:fldChar w:fldCharType="end"/>
      </w:r>
    </w:p>
    <w:p w14:paraId="5EBEF070" w14:textId="4447652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_Toc200971412 \h </w:instrText>
      </w:r>
      <w:r>
        <w:rPr>
          <w:noProof/>
        </w:rPr>
      </w:r>
      <w:r>
        <w:rPr>
          <w:noProof/>
        </w:rPr>
        <w:fldChar w:fldCharType="separate"/>
      </w:r>
      <w:r>
        <w:rPr>
          <w:noProof/>
        </w:rPr>
        <w:t>16</w:t>
      </w:r>
      <w:r>
        <w:rPr>
          <w:noProof/>
        </w:rPr>
        <w:fldChar w:fldCharType="end"/>
      </w:r>
    </w:p>
    <w:p w14:paraId="5E1AEF13" w14:textId="79D6D0F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_Toc200971413 \h </w:instrText>
      </w:r>
      <w:r>
        <w:rPr>
          <w:noProof/>
        </w:rPr>
      </w:r>
      <w:r>
        <w:rPr>
          <w:noProof/>
        </w:rPr>
        <w:fldChar w:fldCharType="separate"/>
      </w:r>
      <w:r>
        <w:rPr>
          <w:noProof/>
        </w:rPr>
        <w:t>16</w:t>
      </w:r>
      <w:r>
        <w:rPr>
          <w:noProof/>
        </w:rPr>
        <w:fldChar w:fldCharType="end"/>
      </w:r>
    </w:p>
    <w:p w14:paraId="4A528571" w14:textId="363ABA2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_Toc200971414 \h </w:instrText>
      </w:r>
      <w:r>
        <w:rPr>
          <w:noProof/>
        </w:rPr>
      </w:r>
      <w:r>
        <w:rPr>
          <w:noProof/>
        </w:rPr>
        <w:fldChar w:fldCharType="separate"/>
      </w:r>
      <w:r>
        <w:rPr>
          <w:noProof/>
        </w:rPr>
        <w:t>16</w:t>
      </w:r>
      <w:r>
        <w:rPr>
          <w:noProof/>
        </w:rPr>
        <w:fldChar w:fldCharType="end"/>
      </w:r>
    </w:p>
    <w:p w14:paraId="5AD61C36" w14:textId="6662D12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Ntsctsf_TimeSynchronization_CapsSubscribe</w:t>
      </w:r>
      <w:r>
        <w:rPr>
          <w:noProof/>
        </w:rPr>
        <w:tab/>
      </w:r>
      <w:r>
        <w:rPr>
          <w:noProof/>
        </w:rPr>
        <w:fldChar w:fldCharType="begin" w:fldLock="1"/>
      </w:r>
      <w:r>
        <w:rPr>
          <w:noProof/>
        </w:rPr>
        <w:instrText xml:space="preserve"> PAGEREF _Toc200971415 \h </w:instrText>
      </w:r>
      <w:r>
        <w:rPr>
          <w:noProof/>
        </w:rPr>
      </w:r>
      <w:r>
        <w:rPr>
          <w:noProof/>
        </w:rPr>
        <w:fldChar w:fldCharType="separate"/>
      </w:r>
      <w:r>
        <w:rPr>
          <w:noProof/>
        </w:rPr>
        <w:t>17</w:t>
      </w:r>
      <w:r>
        <w:rPr>
          <w:noProof/>
        </w:rPr>
        <w:fldChar w:fldCharType="end"/>
      </w:r>
    </w:p>
    <w:p w14:paraId="63052D7D" w14:textId="407B12D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_Toc200971416 \h </w:instrText>
      </w:r>
      <w:r>
        <w:rPr>
          <w:noProof/>
        </w:rPr>
      </w:r>
      <w:r>
        <w:rPr>
          <w:noProof/>
        </w:rPr>
        <w:fldChar w:fldCharType="separate"/>
      </w:r>
      <w:r>
        <w:rPr>
          <w:noProof/>
        </w:rPr>
        <w:t>17</w:t>
      </w:r>
      <w:r>
        <w:rPr>
          <w:noProof/>
        </w:rPr>
        <w:fldChar w:fldCharType="end"/>
      </w:r>
    </w:p>
    <w:p w14:paraId="58AF0780" w14:textId="6D3D529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_Toc200971417 \h </w:instrText>
      </w:r>
      <w:r>
        <w:rPr>
          <w:noProof/>
        </w:rPr>
      </w:r>
      <w:r>
        <w:rPr>
          <w:noProof/>
        </w:rPr>
        <w:fldChar w:fldCharType="separate"/>
      </w:r>
      <w:r>
        <w:rPr>
          <w:noProof/>
        </w:rPr>
        <w:t>17</w:t>
      </w:r>
      <w:r>
        <w:rPr>
          <w:noProof/>
        </w:rPr>
        <w:fldChar w:fldCharType="end"/>
      </w:r>
    </w:p>
    <w:p w14:paraId="4DBF9357" w14:textId="7669B69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_Toc200971418 \h </w:instrText>
      </w:r>
      <w:r>
        <w:rPr>
          <w:noProof/>
        </w:rPr>
      </w:r>
      <w:r>
        <w:rPr>
          <w:noProof/>
        </w:rPr>
        <w:fldChar w:fldCharType="separate"/>
      </w:r>
      <w:r>
        <w:rPr>
          <w:noProof/>
        </w:rPr>
        <w:t>20</w:t>
      </w:r>
      <w:r>
        <w:rPr>
          <w:noProof/>
        </w:rPr>
        <w:fldChar w:fldCharType="end"/>
      </w:r>
    </w:p>
    <w:p w14:paraId="49844247" w14:textId="1BCC9E4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9A4923">
        <w:rPr>
          <w:rFonts w:cs="Arial"/>
          <w:noProof/>
          <w:lang w:val="en-US"/>
        </w:rPr>
        <w:t>Ntsctsf_TimeSynchronization_CapsUnsubscribe</w:t>
      </w:r>
      <w:r>
        <w:rPr>
          <w:noProof/>
        </w:rPr>
        <w:tab/>
      </w:r>
      <w:r>
        <w:rPr>
          <w:noProof/>
        </w:rPr>
        <w:fldChar w:fldCharType="begin" w:fldLock="1"/>
      </w:r>
      <w:r>
        <w:rPr>
          <w:noProof/>
        </w:rPr>
        <w:instrText xml:space="preserve"> PAGEREF _Toc200971419 \h </w:instrText>
      </w:r>
      <w:r>
        <w:rPr>
          <w:noProof/>
        </w:rPr>
      </w:r>
      <w:r>
        <w:rPr>
          <w:noProof/>
        </w:rPr>
        <w:fldChar w:fldCharType="separate"/>
      </w:r>
      <w:r>
        <w:rPr>
          <w:noProof/>
        </w:rPr>
        <w:t>21</w:t>
      </w:r>
      <w:r>
        <w:rPr>
          <w:noProof/>
        </w:rPr>
        <w:fldChar w:fldCharType="end"/>
      </w:r>
    </w:p>
    <w:p w14:paraId="71EF772E" w14:textId="70E7C6E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_Toc200971420 \h </w:instrText>
      </w:r>
      <w:r>
        <w:rPr>
          <w:noProof/>
        </w:rPr>
      </w:r>
      <w:r>
        <w:rPr>
          <w:noProof/>
        </w:rPr>
        <w:fldChar w:fldCharType="separate"/>
      </w:r>
      <w:r>
        <w:rPr>
          <w:noProof/>
        </w:rPr>
        <w:t>21</w:t>
      </w:r>
      <w:r>
        <w:rPr>
          <w:noProof/>
        </w:rPr>
        <w:fldChar w:fldCharType="end"/>
      </w:r>
    </w:p>
    <w:p w14:paraId="0ABC144E" w14:textId="73C2235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_Toc200971421 \h </w:instrText>
      </w:r>
      <w:r>
        <w:rPr>
          <w:noProof/>
        </w:rPr>
      </w:r>
      <w:r>
        <w:rPr>
          <w:noProof/>
        </w:rPr>
        <w:fldChar w:fldCharType="separate"/>
      </w:r>
      <w:r>
        <w:rPr>
          <w:noProof/>
        </w:rPr>
        <w:t>21</w:t>
      </w:r>
      <w:r>
        <w:rPr>
          <w:noProof/>
        </w:rPr>
        <w:fldChar w:fldCharType="end"/>
      </w:r>
    </w:p>
    <w:p w14:paraId="6C6399B9" w14:textId="3351BB2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_Toc200971422 \h </w:instrText>
      </w:r>
      <w:r>
        <w:rPr>
          <w:noProof/>
        </w:rPr>
      </w:r>
      <w:r>
        <w:rPr>
          <w:noProof/>
        </w:rPr>
        <w:fldChar w:fldCharType="separate"/>
      </w:r>
      <w:r>
        <w:rPr>
          <w:noProof/>
        </w:rPr>
        <w:t>22</w:t>
      </w:r>
      <w:r>
        <w:rPr>
          <w:noProof/>
        </w:rPr>
        <w:fldChar w:fldCharType="end"/>
      </w:r>
    </w:p>
    <w:p w14:paraId="440D408C" w14:textId="57CE57F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_Toc200971423 \h </w:instrText>
      </w:r>
      <w:r>
        <w:rPr>
          <w:noProof/>
        </w:rPr>
      </w:r>
      <w:r>
        <w:rPr>
          <w:noProof/>
        </w:rPr>
        <w:fldChar w:fldCharType="separate"/>
      </w:r>
      <w:r>
        <w:rPr>
          <w:noProof/>
        </w:rPr>
        <w:t>22</w:t>
      </w:r>
      <w:r>
        <w:rPr>
          <w:noProof/>
        </w:rPr>
        <w:fldChar w:fldCharType="end"/>
      </w:r>
    </w:p>
    <w:p w14:paraId="4B721BE4" w14:textId="73089C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_Toc200971424 \h </w:instrText>
      </w:r>
      <w:r>
        <w:rPr>
          <w:noProof/>
        </w:rPr>
      </w:r>
      <w:r>
        <w:rPr>
          <w:noProof/>
        </w:rPr>
        <w:fldChar w:fldCharType="separate"/>
      </w:r>
      <w:r>
        <w:rPr>
          <w:noProof/>
        </w:rPr>
        <w:t>22</w:t>
      </w:r>
      <w:r>
        <w:rPr>
          <w:noProof/>
        </w:rPr>
        <w:fldChar w:fldCharType="end"/>
      </w:r>
    </w:p>
    <w:p w14:paraId="73A4DC48" w14:textId="2CFCD9A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_Toc200971425 \h </w:instrText>
      </w:r>
      <w:r>
        <w:rPr>
          <w:noProof/>
        </w:rPr>
      </w:r>
      <w:r>
        <w:rPr>
          <w:noProof/>
        </w:rPr>
        <w:fldChar w:fldCharType="separate"/>
      </w:r>
      <w:r>
        <w:rPr>
          <w:noProof/>
        </w:rPr>
        <w:t>23</w:t>
      </w:r>
      <w:r>
        <w:rPr>
          <w:noProof/>
        </w:rPr>
        <w:fldChar w:fldCharType="end"/>
      </w:r>
    </w:p>
    <w:p w14:paraId="16A3A9EC" w14:textId="46F89C6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_Toc200971426 \h </w:instrText>
      </w:r>
      <w:r>
        <w:rPr>
          <w:noProof/>
        </w:rPr>
      </w:r>
      <w:r>
        <w:rPr>
          <w:noProof/>
        </w:rPr>
        <w:fldChar w:fldCharType="separate"/>
      </w:r>
      <w:r>
        <w:rPr>
          <w:noProof/>
        </w:rPr>
        <w:t>23</w:t>
      </w:r>
      <w:r>
        <w:rPr>
          <w:noProof/>
        </w:rPr>
        <w:fldChar w:fldCharType="end"/>
      </w:r>
    </w:p>
    <w:p w14:paraId="1FBA8EA4" w14:textId="76A86E8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_Toc200971427 \h </w:instrText>
      </w:r>
      <w:r>
        <w:rPr>
          <w:noProof/>
        </w:rPr>
      </w:r>
      <w:r>
        <w:rPr>
          <w:noProof/>
        </w:rPr>
        <w:fldChar w:fldCharType="separate"/>
      </w:r>
      <w:r>
        <w:rPr>
          <w:noProof/>
        </w:rPr>
        <w:t>23</w:t>
      </w:r>
      <w:r>
        <w:rPr>
          <w:noProof/>
        </w:rPr>
        <w:fldChar w:fldCharType="end"/>
      </w:r>
    </w:p>
    <w:p w14:paraId="52FEDD21" w14:textId="6B83203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_Toc200971428 \h </w:instrText>
      </w:r>
      <w:r>
        <w:rPr>
          <w:noProof/>
        </w:rPr>
      </w:r>
      <w:r>
        <w:rPr>
          <w:noProof/>
        </w:rPr>
        <w:fldChar w:fldCharType="separate"/>
      </w:r>
      <w:r>
        <w:rPr>
          <w:noProof/>
        </w:rPr>
        <w:t>26</w:t>
      </w:r>
      <w:r>
        <w:rPr>
          <w:noProof/>
        </w:rPr>
        <w:fldChar w:fldCharType="end"/>
      </w:r>
    </w:p>
    <w:p w14:paraId="167613A2" w14:textId="1734C31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_Toc200971429 \h </w:instrText>
      </w:r>
      <w:r>
        <w:rPr>
          <w:noProof/>
        </w:rPr>
      </w:r>
      <w:r>
        <w:rPr>
          <w:noProof/>
        </w:rPr>
        <w:fldChar w:fldCharType="separate"/>
      </w:r>
      <w:r>
        <w:rPr>
          <w:noProof/>
        </w:rPr>
        <w:t>26</w:t>
      </w:r>
      <w:r>
        <w:rPr>
          <w:noProof/>
        </w:rPr>
        <w:fldChar w:fldCharType="end"/>
      </w:r>
    </w:p>
    <w:p w14:paraId="4ADBDCC2" w14:textId="04DCA5A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_Toc200971430 \h </w:instrText>
      </w:r>
      <w:r>
        <w:rPr>
          <w:noProof/>
        </w:rPr>
      </w:r>
      <w:r>
        <w:rPr>
          <w:noProof/>
        </w:rPr>
        <w:fldChar w:fldCharType="separate"/>
      </w:r>
      <w:r>
        <w:rPr>
          <w:noProof/>
        </w:rPr>
        <w:t>26</w:t>
      </w:r>
      <w:r>
        <w:rPr>
          <w:noProof/>
        </w:rPr>
        <w:fldChar w:fldCharType="end"/>
      </w:r>
    </w:p>
    <w:p w14:paraId="6FB0CD13" w14:textId="6AFB407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_Toc200971431 \h </w:instrText>
      </w:r>
      <w:r>
        <w:rPr>
          <w:noProof/>
        </w:rPr>
      </w:r>
      <w:r>
        <w:rPr>
          <w:noProof/>
        </w:rPr>
        <w:fldChar w:fldCharType="separate"/>
      </w:r>
      <w:r>
        <w:rPr>
          <w:noProof/>
        </w:rPr>
        <w:t>30</w:t>
      </w:r>
      <w:r>
        <w:rPr>
          <w:noProof/>
        </w:rPr>
        <w:fldChar w:fldCharType="end"/>
      </w:r>
    </w:p>
    <w:p w14:paraId="6CB8407E" w14:textId="69DBAAC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_Toc200971432 \h </w:instrText>
      </w:r>
      <w:r>
        <w:rPr>
          <w:noProof/>
        </w:rPr>
      </w:r>
      <w:r>
        <w:rPr>
          <w:noProof/>
        </w:rPr>
        <w:fldChar w:fldCharType="separate"/>
      </w:r>
      <w:r>
        <w:rPr>
          <w:noProof/>
        </w:rPr>
        <w:t>30</w:t>
      </w:r>
      <w:r>
        <w:rPr>
          <w:noProof/>
        </w:rPr>
        <w:fldChar w:fldCharType="end"/>
      </w:r>
    </w:p>
    <w:p w14:paraId="738F25DF" w14:textId="5C770D0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_Toc200971433 \h </w:instrText>
      </w:r>
      <w:r>
        <w:rPr>
          <w:noProof/>
        </w:rPr>
      </w:r>
      <w:r>
        <w:rPr>
          <w:noProof/>
        </w:rPr>
        <w:fldChar w:fldCharType="separate"/>
      </w:r>
      <w:r>
        <w:rPr>
          <w:noProof/>
        </w:rPr>
        <w:t>30</w:t>
      </w:r>
      <w:r>
        <w:rPr>
          <w:noProof/>
        </w:rPr>
        <w:fldChar w:fldCharType="end"/>
      </w:r>
    </w:p>
    <w:p w14:paraId="55ACBED7" w14:textId="77C9296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_Toc200971434 \h </w:instrText>
      </w:r>
      <w:r>
        <w:rPr>
          <w:noProof/>
        </w:rPr>
      </w:r>
      <w:r>
        <w:rPr>
          <w:noProof/>
        </w:rPr>
        <w:fldChar w:fldCharType="separate"/>
      </w:r>
      <w:r>
        <w:rPr>
          <w:noProof/>
        </w:rPr>
        <w:t>30</w:t>
      </w:r>
      <w:r>
        <w:rPr>
          <w:noProof/>
        </w:rPr>
        <w:fldChar w:fldCharType="end"/>
      </w:r>
    </w:p>
    <w:p w14:paraId="5F222E6C" w14:textId="4F2F2BD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_Toc200971435 \h </w:instrText>
      </w:r>
      <w:r>
        <w:rPr>
          <w:noProof/>
        </w:rPr>
      </w:r>
      <w:r>
        <w:rPr>
          <w:noProof/>
        </w:rPr>
        <w:fldChar w:fldCharType="separate"/>
      </w:r>
      <w:r>
        <w:rPr>
          <w:noProof/>
        </w:rPr>
        <w:t>30</w:t>
      </w:r>
      <w:r>
        <w:rPr>
          <w:noProof/>
        </w:rPr>
        <w:fldChar w:fldCharType="end"/>
      </w:r>
    </w:p>
    <w:p w14:paraId="3D5BC9CA" w14:textId="19B927D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_Toc200971436 \h </w:instrText>
      </w:r>
      <w:r>
        <w:rPr>
          <w:noProof/>
        </w:rPr>
      </w:r>
      <w:r>
        <w:rPr>
          <w:noProof/>
        </w:rPr>
        <w:fldChar w:fldCharType="separate"/>
      </w:r>
      <w:r>
        <w:rPr>
          <w:noProof/>
        </w:rPr>
        <w:t>31</w:t>
      </w:r>
      <w:r>
        <w:rPr>
          <w:noProof/>
        </w:rPr>
        <w:fldChar w:fldCharType="end"/>
      </w:r>
    </w:p>
    <w:p w14:paraId="05591B16" w14:textId="3D58BA5A"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_Toc200971437 \h </w:instrText>
      </w:r>
      <w:r>
        <w:rPr>
          <w:noProof/>
        </w:rPr>
      </w:r>
      <w:r>
        <w:rPr>
          <w:noProof/>
        </w:rPr>
        <w:fldChar w:fldCharType="separate"/>
      </w:r>
      <w:r>
        <w:rPr>
          <w:noProof/>
        </w:rPr>
        <w:t>32</w:t>
      </w:r>
      <w:r>
        <w:rPr>
          <w:noProof/>
        </w:rPr>
        <w:fldChar w:fldCharType="end"/>
      </w:r>
    </w:p>
    <w:p w14:paraId="4670C028" w14:textId="72FDF76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_Toc200971438 \h </w:instrText>
      </w:r>
      <w:r>
        <w:rPr>
          <w:noProof/>
        </w:rPr>
      </w:r>
      <w:r>
        <w:rPr>
          <w:noProof/>
        </w:rPr>
        <w:fldChar w:fldCharType="separate"/>
      </w:r>
      <w:r>
        <w:rPr>
          <w:noProof/>
        </w:rPr>
        <w:t>32</w:t>
      </w:r>
      <w:r>
        <w:rPr>
          <w:noProof/>
        </w:rPr>
        <w:fldChar w:fldCharType="end"/>
      </w:r>
    </w:p>
    <w:p w14:paraId="6E889BF7" w14:textId="5E4F8B9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_Toc200971439 \h </w:instrText>
      </w:r>
      <w:r>
        <w:rPr>
          <w:noProof/>
        </w:rPr>
      </w:r>
      <w:r>
        <w:rPr>
          <w:noProof/>
        </w:rPr>
        <w:fldChar w:fldCharType="separate"/>
      </w:r>
      <w:r>
        <w:rPr>
          <w:noProof/>
        </w:rPr>
        <w:t>32</w:t>
      </w:r>
      <w:r>
        <w:rPr>
          <w:noProof/>
        </w:rPr>
        <w:fldChar w:fldCharType="end"/>
      </w:r>
    </w:p>
    <w:p w14:paraId="09D43FFB" w14:textId="710BB6F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_Toc200971440 \h </w:instrText>
      </w:r>
      <w:r>
        <w:rPr>
          <w:noProof/>
        </w:rPr>
      </w:r>
      <w:r>
        <w:rPr>
          <w:noProof/>
        </w:rPr>
        <w:fldChar w:fldCharType="separate"/>
      </w:r>
      <w:r>
        <w:rPr>
          <w:noProof/>
        </w:rPr>
        <w:t>32</w:t>
      </w:r>
      <w:r>
        <w:rPr>
          <w:noProof/>
        </w:rPr>
        <w:fldChar w:fldCharType="end"/>
      </w:r>
    </w:p>
    <w:p w14:paraId="2EA72D5E" w14:textId="15E557E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_Toc200971441 \h </w:instrText>
      </w:r>
      <w:r>
        <w:rPr>
          <w:noProof/>
        </w:rPr>
      </w:r>
      <w:r>
        <w:rPr>
          <w:noProof/>
        </w:rPr>
        <w:fldChar w:fldCharType="separate"/>
      </w:r>
      <w:r>
        <w:rPr>
          <w:noProof/>
        </w:rPr>
        <w:t>32</w:t>
      </w:r>
      <w:r>
        <w:rPr>
          <w:noProof/>
        </w:rPr>
        <w:fldChar w:fldCharType="end"/>
      </w:r>
    </w:p>
    <w:p w14:paraId="5E8436EE" w14:textId="0AC5766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_Toc200971442 \h </w:instrText>
      </w:r>
      <w:r>
        <w:rPr>
          <w:noProof/>
        </w:rPr>
      </w:r>
      <w:r>
        <w:rPr>
          <w:noProof/>
        </w:rPr>
        <w:fldChar w:fldCharType="separate"/>
      </w:r>
      <w:r>
        <w:rPr>
          <w:noProof/>
        </w:rPr>
        <w:t>32</w:t>
      </w:r>
      <w:r>
        <w:rPr>
          <w:noProof/>
        </w:rPr>
        <w:fldChar w:fldCharType="end"/>
      </w:r>
    </w:p>
    <w:p w14:paraId="113C22C1" w14:textId="07101F64"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_Toc200971443 \h </w:instrText>
      </w:r>
      <w:r>
        <w:rPr>
          <w:noProof/>
        </w:rPr>
      </w:r>
      <w:r>
        <w:rPr>
          <w:noProof/>
        </w:rPr>
        <w:fldChar w:fldCharType="separate"/>
      </w:r>
      <w:r>
        <w:rPr>
          <w:noProof/>
        </w:rPr>
        <w:t>32</w:t>
      </w:r>
      <w:r>
        <w:rPr>
          <w:noProof/>
        </w:rPr>
        <w:fldChar w:fldCharType="end"/>
      </w:r>
    </w:p>
    <w:p w14:paraId="4B0DF4DE" w14:textId="3A155DE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_Toc200971444 \h </w:instrText>
      </w:r>
      <w:r>
        <w:rPr>
          <w:noProof/>
        </w:rPr>
      </w:r>
      <w:r>
        <w:rPr>
          <w:noProof/>
        </w:rPr>
        <w:fldChar w:fldCharType="separate"/>
      </w:r>
      <w:r>
        <w:rPr>
          <w:noProof/>
        </w:rPr>
        <w:t>32</w:t>
      </w:r>
      <w:r>
        <w:rPr>
          <w:noProof/>
        </w:rPr>
        <w:fldChar w:fldCharType="end"/>
      </w:r>
    </w:p>
    <w:p w14:paraId="7177CFAC" w14:textId="63F36ED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Ntsctsf_QoSandTSCAssistance_Create</w:t>
      </w:r>
      <w:r>
        <w:rPr>
          <w:noProof/>
        </w:rPr>
        <w:tab/>
      </w:r>
      <w:r>
        <w:rPr>
          <w:noProof/>
        </w:rPr>
        <w:fldChar w:fldCharType="begin" w:fldLock="1"/>
      </w:r>
      <w:r>
        <w:rPr>
          <w:noProof/>
        </w:rPr>
        <w:instrText xml:space="preserve"> PAGEREF _Toc200971445 \h </w:instrText>
      </w:r>
      <w:r>
        <w:rPr>
          <w:noProof/>
        </w:rPr>
      </w:r>
      <w:r>
        <w:rPr>
          <w:noProof/>
        </w:rPr>
        <w:fldChar w:fldCharType="separate"/>
      </w:r>
      <w:r>
        <w:rPr>
          <w:noProof/>
        </w:rPr>
        <w:t>33</w:t>
      </w:r>
      <w:r>
        <w:rPr>
          <w:noProof/>
        </w:rPr>
        <w:fldChar w:fldCharType="end"/>
      </w:r>
    </w:p>
    <w:p w14:paraId="1C66F053" w14:textId="2EE19C4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_Toc200971446 \h </w:instrText>
      </w:r>
      <w:r>
        <w:rPr>
          <w:noProof/>
        </w:rPr>
      </w:r>
      <w:r>
        <w:rPr>
          <w:noProof/>
        </w:rPr>
        <w:fldChar w:fldCharType="separate"/>
      </w:r>
      <w:r>
        <w:rPr>
          <w:noProof/>
        </w:rPr>
        <w:t>33</w:t>
      </w:r>
      <w:r>
        <w:rPr>
          <w:noProof/>
        </w:rPr>
        <w:fldChar w:fldCharType="end"/>
      </w:r>
    </w:p>
    <w:p w14:paraId="341E56ED" w14:textId="3556DCB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_Toc200971447 \h </w:instrText>
      </w:r>
      <w:r>
        <w:rPr>
          <w:noProof/>
        </w:rPr>
      </w:r>
      <w:r>
        <w:rPr>
          <w:noProof/>
        </w:rPr>
        <w:fldChar w:fldCharType="separate"/>
      </w:r>
      <w:r>
        <w:rPr>
          <w:noProof/>
        </w:rPr>
        <w:t>33</w:t>
      </w:r>
      <w:r>
        <w:rPr>
          <w:noProof/>
        </w:rPr>
        <w:fldChar w:fldCharType="end"/>
      </w:r>
    </w:p>
    <w:p w14:paraId="0AF99379" w14:textId="04DC903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_Toc200971448 \h </w:instrText>
      </w:r>
      <w:r>
        <w:rPr>
          <w:noProof/>
        </w:rPr>
      </w:r>
      <w:r>
        <w:rPr>
          <w:noProof/>
        </w:rPr>
        <w:fldChar w:fldCharType="separate"/>
      </w:r>
      <w:r>
        <w:rPr>
          <w:noProof/>
        </w:rPr>
        <w:t>37</w:t>
      </w:r>
      <w:r>
        <w:rPr>
          <w:noProof/>
        </w:rPr>
        <w:fldChar w:fldCharType="end"/>
      </w:r>
    </w:p>
    <w:p w14:paraId="239B467A" w14:textId="14A468B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_Toc200971449 \h </w:instrText>
      </w:r>
      <w:r>
        <w:rPr>
          <w:noProof/>
        </w:rPr>
      </w:r>
      <w:r>
        <w:rPr>
          <w:noProof/>
        </w:rPr>
        <w:fldChar w:fldCharType="separate"/>
      </w:r>
      <w:r>
        <w:rPr>
          <w:noProof/>
        </w:rPr>
        <w:t>37</w:t>
      </w:r>
      <w:r>
        <w:rPr>
          <w:noProof/>
        </w:rPr>
        <w:fldChar w:fldCharType="end"/>
      </w:r>
    </w:p>
    <w:p w14:paraId="16EB6EAB" w14:textId="656EF5F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_Toc200971450 \h </w:instrText>
      </w:r>
      <w:r>
        <w:rPr>
          <w:noProof/>
        </w:rPr>
      </w:r>
      <w:r>
        <w:rPr>
          <w:noProof/>
        </w:rPr>
        <w:fldChar w:fldCharType="separate"/>
      </w:r>
      <w:r>
        <w:rPr>
          <w:noProof/>
        </w:rPr>
        <w:t>37</w:t>
      </w:r>
      <w:r>
        <w:rPr>
          <w:noProof/>
        </w:rPr>
        <w:fldChar w:fldCharType="end"/>
      </w:r>
    </w:p>
    <w:p w14:paraId="61016060" w14:textId="417A727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_Toc200971451 \h </w:instrText>
      </w:r>
      <w:r>
        <w:rPr>
          <w:noProof/>
        </w:rPr>
      </w:r>
      <w:r>
        <w:rPr>
          <w:noProof/>
        </w:rPr>
        <w:fldChar w:fldCharType="separate"/>
      </w:r>
      <w:r>
        <w:rPr>
          <w:noProof/>
        </w:rPr>
        <w:t>37</w:t>
      </w:r>
      <w:r>
        <w:rPr>
          <w:noProof/>
        </w:rPr>
        <w:fldChar w:fldCharType="end"/>
      </w:r>
    </w:p>
    <w:p w14:paraId="0CDB1CF1" w14:textId="7BF687B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_Toc200971452 \h </w:instrText>
      </w:r>
      <w:r>
        <w:rPr>
          <w:noProof/>
        </w:rPr>
      </w:r>
      <w:r>
        <w:rPr>
          <w:noProof/>
        </w:rPr>
        <w:fldChar w:fldCharType="separate"/>
      </w:r>
      <w:r>
        <w:rPr>
          <w:noProof/>
        </w:rPr>
        <w:t>38</w:t>
      </w:r>
      <w:r>
        <w:rPr>
          <w:noProof/>
        </w:rPr>
        <w:fldChar w:fldCharType="end"/>
      </w:r>
    </w:p>
    <w:p w14:paraId="4CF209C4" w14:textId="4AC4B41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SimSun"/>
          <w:noProof/>
        </w:rPr>
        <w:t>5.3.2.3</w:t>
      </w:r>
      <w:r>
        <w:rPr>
          <w:rFonts w:asciiTheme="minorHAnsi" w:eastAsiaTheme="minorEastAsia" w:hAnsiTheme="minorHAnsi" w:cstheme="minorBidi"/>
          <w:noProof/>
          <w:kern w:val="2"/>
          <w:sz w:val="24"/>
          <w:szCs w:val="24"/>
          <w:lang w:eastAsia="ko-KR"/>
          <w14:ligatures w14:val="standardContextual"/>
        </w:rPr>
        <w:tab/>
      </w:r>
      <w:r w:rsidRPr="009A4923">
        <w:rPr>
          <w:rFonts w:eastAsia="SimSun"/>
          <w:noProof/>
        </w:rPr>
        <w:t>Ntsctsf_QoSandTSCAssistance_Update</w:t>
      </w:r>
      <w:r>
        <w:rPr>
          <w:noProof/>
        </w:rPr>
        <w:tab/>
      </w:r>
      <w:r>
        <w:rPr>
          <w:noProof/>
        </w:rPr>
        <w:fldChar w:fldCharType="begin" w:fldLock="1"/>
      </w:r>
      <w:r>
        <w:rPr>
          <w:noProof/>
        </w:rPr>
        <w:instrText xml:space="preserve"> PAGEREF _Toc200971453 \h </w:instrText>
      </w:r>
      <w:r>
        <w:rPr>
          <w:noProof/>
        </w:rPr>
      </w:r>
      <w:r>
        <w:rPr>
          <w:noProof/>
        </w:rPr>
        <w:fldChar w:fldCharType="separate"/>
      </w:r>
      <w:r>
        <w:rPr>
          <w:noProof/>
        </w:rPr>
        <w:t>40</w:t>
      </w:r>
      <w:r>
        <w:rPr>
          <w:noProof/>
        </w:rPr>
        <w:fldChar w:fldCharType="end"/>
      </w:r>
    </w:p>
    <w:p w14:paraId="7C6D713A" w14:textId="638DB4C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_Toc200971454 \h </w:instrText>
      </w:r>
      <w:r>
        <w:rPr>
          <w:noProof/>
        </w:rPr>
      </w:r>
      <w:r>
        <w:rPr>
          <w:noProof/>
        </w:rPr>
        <w:fldChar w:fldCharType="separate"/>
      </w:r>
      <w:r>
        <w:rPr>
          <w:noProof/>
        </w:rPr>
        <w:t>40</w:t>
      </w:r>
      <w:r>
        <w:rPr>
          <w:noProof/>
        </w:rPr>
        <w:fldChar w:fldCharType="end"/>
      </w:r>
    </w:p>
    <w:p w14:paraId="0D9DB3C9" w14:textId="6A890DA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_Toc200971455 \h </w:instrText>
      </w:r>
      <w:r>
        <w:rPr>
          <w:noProof/>
        </w:rPr>
      </w:r>
      <w:r>
        <w:rPr>
          <w:noProof/>
        </w:rPr>
        <w:fldChar w:fldCharType="separate"/>
      </w:r>
      <w:r>
        <w:rPr>
          <w:noProof/>
        </w:rPr>
        <w:t>40</w:t>
      </w:r>
      <w:r>
        <w:rPr>
          <w:noProof/>
        </w:rPr>
        <w:fldChar w:fldCharType="end"/>
      </w:r>
    </w:p>
    <w:p w14:paraId="7606E747" w14:textId="7091163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_Toc200971456 \h </w:instrText>
      </w:r>
      <w:r>
        <w:rPr>
          <w:noProof/>
        </w:rPr>
      </w:r>
      <w:r>
        <w:rPr>
          <w:noProof/>
        </w:rPr>
        <w:fldChar w:fldCharType="separate"/>
      </w:r>
      <w:r>
        <w:rPr>
          <w:noProof/>
        </w:rPr>
        <w:t>43</w:t>
      </w:r>
      <w:r>
        <w:rPr>
          <w:noProof/>
        </w:rPr>
        <w:fldChar w:fldCharType="end"/>
      </w:r>
    </w:p>
    <w:p w14:paraId="01E39704" w14:textId="2E8BDC6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_Toc200971457 \h </w:instrText>
      </w:r>
      <w:r>
        <w:rPr>
          <w:noProof/>
        </w:rPr>
      </w:r>
      <w:r>
        <w:rPr>
          <w:noProof/>
        </w:rPr>
        <w:fldChar w:fldCharType="separate"/>
      </w:r>
      <w:r>
        <w:rPr>
          <w:noProof/>
        </w:rPr>
        <w:t>43</w:t>
      </w:r>
      <w:r>
        <w:rPr>
          <w:noProof/>
        </w:rPr>
        <w:fldChar w:fldCharType="end"/>
      </w:r>
    </w:p>
    <w:p w14:paraId="132530A0" w14:textId="1D9D648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_Toc200971458 \h </w:instrText>
      </w:r>
      <w:r>
        <w:rPr>
          <w:noProof/>
        </w:rPr>
      </w:r>
      <w:r>
        <w:rPr>
          <w:noProof/>
        </w:rPr>
        <w:fldChar w:fldCharType="separate"/>
      </w:r>
      <w:r>
        <w:rPr>
          <w:noProof/>
        </w:rPr>
        <w:t>43</w:t>
      </w:r>
      <w:r>
        <w:rPr>
          <w:noProof/>
        </w:rPr>
        <w:fldChar w:fldCharType="end"/>
      </w:r>
    </w:p>
    <w:p w14:paraId="14C71823" w14:textId="36187B8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_Toc200971459 \h </w:instrText>
      </w:r>
      <w:r>
        <w:rPr>
          <w:noProof/>
        </w:rPr>
      </w:r>
      <w:r>
        <w:rPr>
          <w:noProof/>
        </w:rPr>
        <w:fldChar w:fldCharType="separate"/>
      </w:r>
      <w:r>
        <w:rPr>
          <w:noProof/>
        </w:rPr>
        <w:t>44</w:t>
      </w:r>
      <w:r>
        <w:rPr>
          <w:noProof/>
        </w:rPr>
        <w:fldChar w:fldCharType="end"/>
      </w:r>
    </w:p>
    <w:p w14:paraId="34F5AF10" w14:textId="5F9EB61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_Toc200971460 \h </w:instrText>
      </w:r>
      <w:r>
        <w:rPr>
          <w:noProof/>
        </w:rPr>
      </w:r>
      <w:r>
        <w:rPr>
          <w:noProof/>
        </w:rPr>
        <w:fldChar w:fldCharType="separate"/>
      </w:r>
      <w:r>
        <w:rPr>
          <w:noProof/>
        </w:rPr>
        <w:t>44</w:t>
      </w:r>
      <w:r>
        <w:rPr>
          <w:noProof/>
        </w:rPr>
        <w:fldChar w:fldCharType="end"/>
      </w:r>
    </w:p>
    <w:p w14:paraId="5049C311" w14:textId="62FBE10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_Toc200971461 \h </w:instrText>
      </w:r>
      <w:r>
        <w:rPr>
          <w:noProof/>
        </w:rPr>
      </w:r>
      <w:r>
        <w:rPr>
          <w:noProof/>
        </w:rPr>
        <w:fldChar w:fldCharType="separate"/>
      </w:r>
      <w:r>
        <w:rPr>
          <w:noProof/>
        </w:rPr>
        <w:t>45</w:t>
      </w:r>
      <w:r>
        <w:rPr>
          <w:noProof/>
        </w:rPr>
        <w:fldChar w:fldCharType="end"/>
      </w:r>
    </w:p>
    <w:p w14:paraId="38CD3D3E" w14:textId="783876D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SimSun"/>
          <w:noProof/>
        </w:rPr>
        <w:t>5.3.2.4</w:t>
      </w:r>
      <w:r>
        <w:rPr>
          <w:rFonts w:asciiTheme="minorHAnsi" w:eastAsiaTheme="minorEastAsia" w:hAnsiTheme="minorHAnsi" w:cstheme="minorBidi"/>
          <w:noProof/>
          <w:kern w:val="2"/>
          <w:sz w:val="24"/>
          <w:szCs w:val="24"/>
          <w:lang w:eastAsia="ko-KR"/>
          <w14:ligatures w14:val="standardContextual"/>
        </w:rPr>
        <w:tab/>
      </w:r>
      <w:r w:rsidRPr="009A4923">
        <w:rPr>
          <w:rFonts w:eastAsia="SimSun"/>
          <w:noProof/>
        </w:rPr>
        <w:t>Ntsctsf_QoSandTSCAssistance_Delete</w:t>
      </w:r>
      <w:r>
        <w:rPr>
          <w:noProof/>
        </w:rPr>
        <w:tab/>
      </w:r>
      <w:r>
        <w:rPr>
          <w:noProof/>
        </w:rPr>
        <w:fldChar w:fldCharType="begin" w:fldLock="1"/>
      </w:r>
      <w:r>
        <w:rPr>
          <w:noProof/>
        </w:rPr>
        <w:instrText xml:space="preserve"> PAGEREF _Toc200971462 \h </w:instrText>
      </w:r>
      <w:r>
        <w:rPr>
          <w:noProof/>
        </w:rPr>
      </w:r>
      <w:r>
        <w:rPr>
          <w:noProof/>
        </w:rPr>
        <w:fldChar w:fldCharType="separate"/>
      </w:r>
      <w:r>
        <w:rPr>
          <w:noProof/>
        </w:rPr>
        <w:t>45</w:t>
      </w:r>
      <w:r>
        <w:rPr>
          <w:noProof/>
        </w:rPr>
        <w:fldChar w:fldCharType="end"/>
      </w:r>
    </w:p>
    <w:p w14:paraId="34B333BD" w14:textId="7E09FED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_Toc200971463 \h </w:instrText>
      </w:r>
      <w:r>
        <w:rPr>
          <w:noProof/>
        </w:rPr>
      </w:r>
      <w:r>
        <w:rPr>
          <w:noProof/>
        </w:rPr>
        <w:fldChar w:fldCharType="separate"/>
      </w:r>
      <w:r>
        <w:rPr>
          <w:noProof/>
        </w:rPr>
        <w:t>45</w:t>
      </w:r>
      <w:r>
        <w:rPr>
          <w:noProof/>
        </w:rPr>
        <w:fldChar w:fldCharType="end"/>
      </w:r>
    </w:p>
    <w:p w14:paraId="59D4A6AF" w14:textId="1B84722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sidRPr="009A4923">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9A4923">
        <w:rPr>
          <w:noProof/>
          <w:lang w:val="fr-FR"/>
        </w:rPr>
        <w:t>TSC AF application session context termination</w:t>
      </w:r>
      <w:r>
        <w:rPr>
          <w:noProof/>
        </w:rPr>
        <w:tab/>
      </w:r>
      <w:r>
        <w:rPr>
          <w:noProof/>
        </w:rPr>
        <w:fldChar w:fldCharType="begin" w:fldLock="1"/>
      </w:r>
      <w:r>
        <w:rPr>
          <w:noProof/>
        </w:rPr>
        <w:instrText xml:space="preserve"> PAGEREF _Toc200971464 \h </w:instrText>
      </w:r>
      <w:r>
        <w:rPr>
          <w:noProof/>
        </w:rPr>
      </w:r>
      <w:r>
        <w:rPr>
          <w:noProof/>
        </w:rPr>
        <w:fldChar w:fldCharType="separate"/>
      </w:r>
      <w:r>
        <w:rPr>
          <w:noProof/>
        </w:rPr>
        <w:t>45</w:t>
      </w:r>
      <w:r>
        <w:rPr>
          <w:noProof/>
        </w:rPr>
        <w:fldChar w:fldCharType="end"/>
      </w:r>
    </w:p>
    <w:p w14:paraId="4E0B7D49" w14:textId="475F7F1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_Toc200971465 \h </w:instrText>
      </w:r>
      <w:r>
        <w:rPr>
          <w:noProof/>
        </w:rPr>
      </w:r>
      <w:r>
        <w:rPr>
          <w:noProof/>
        </w:rPr>
        <w:fldChar w:fldCharType="separate"/>
      </w:r>
      <w:r>
        <w:rPr>
          <w:noProof/>
        </w:rPr>
        <w:t>46</w:t>
      </w:r>
      <w:r>
        <w:rPr>
          <w:noProof/>
        </w:rPr>
        <w:fldChar w:fldCharType="end"/>
      </w:r>
    </w:p>
    <w:p w14:paraId="29D24112" w14:textId="372864B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_Toc200971466 \h </w:instrText>
      </w:r>
      <w:r>
        <w:rPr>
          <w:noProof/>
        </w:rPr>
      </w:r>
      <w:r>
        <w:rPr>
          <w:noProof/>
        </w:rPr>
        <w:fldChar w:fldCharType="separate"/>
      </w:r>
      <w:r>
        <w:rPr>
          <w:noProof/>
        </w:rPr>
        <w:t>47</w:t>
      </w:r>
      <w:r>
        <w:rPr>
          <w:noProof/>
        </w:rPr>
        <w:fldChar w:fldCharType="end"/>
      </w:r>
    </w:p>
    <w:p w14:paraId="02172A6E" w14:textId="1510BA4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_Toc200971467 \h </w:instrText>
      </w:r>
      <w:r>
        <w:rPr>
          <w:noProof/>
        </w:rPr>
      </w:r>
      <w:r>
        <w:rPr>
          <w:noProof/>
        </w:rPr>
        <w:fldChar w:fldCharType="separate"/>
      </w:r>
      <w:r>
        <w:rPr>
          <w:noProof/>
        </w:rPr>
        <w:t>47</w:t>
      </w:r>
      <w:r>
        <w:rPr>
          <w:noProof/>
        </w:rPr>
        <w:fldChar w:fldCharType="end"/>
      </w:r>
    </w:p>
    <w:p w14:paraId="4DC37E19" w14:textId="74C7C4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_Toc200971468 \h </w:instrText>
      </w:r>
      <w:r>
        <w:rPr>
          <w:noProof/>
        </w:rPr>
      </w:r>
      <w:r>
        <w:rPr>
          <w:noProof/>
        </w:rPr>
        <w:fldChar w:fldCharType="separate"/>
      </w:r>
      <w:r>
        <w:rPr>
          <w:noProof/>
        </w:rPr>
        <w:t>47</w:t>
      </w:r>
      <w:r>
        <w:rPr>
          <w:noProof/>
        </w:rPr>
        <w:fldChar w:fldCharType="end"/>
      </w:r>
    </w:p>
    <w:p w14:paraId="5FC97181" w14:textId="081828B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5.2.2.5.3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_Toc200971469 \h </w:instrText>
      </w:r>
      <w:r>
        <w:rPr>
          <w:noProof/>
        </w:rPr>
      </w:r>
      <w:r>
        <w:rPr>
          <w:noProof/>
        </w:rPr>
        <w:fldChar w:fldCharType="separate"/>
      </w:r>
      <w:r>
        <w:rPr>
          <w:noProof/>
        </w:rPr>
        <w:t>48</w:t>
      </w:r>
      <w:r>
        <w:rPr>
          <w:noProof/>
        </w:rPr>
        <w:fldChar w:fldCharType="end"/>
      </w:r>
    </w:p>
    <w:p w14:paraId="4E144C56" w14:textId="7511C8B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_Toc200971470 \h </w:instrText>
      </w:r>
      <w:r>
        <w:rPr>
          <w:noProof/>
        </w:rPr>
      </w:r>
      <w:r>
        <w:rPr>
          <w:noProof/>
        </w:rPr>
        <w:fldChar w:fldCharType="separate"/>
      </w:r>
      <w:r>
        <w:rPr>
          <w:noProof/>
        </w:rPr>
        <w:t>49</w:t>
      </w:r>
      <w:r>
        <w:rPr>
          <w:noProof/>
        </w:rPr>
        <w:fldChar w:fldCharType="end"/>
      </w:r>
    </w:p>
    <w:p w14:paraId="7BC15D59" w14:textId="4A473B3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_Toc200971471 \h </w:instrText>
      </w:r>
      <w:r>
        <w:rPr>
          <w:noProof/>
        </w:rPr>
      </w:r>
      <w:r>
        <w:rPr>
          <w:noProof/>
        </w:rPr>
        <w:fldChar w:fldCharType="separate"/>
      </w:r>
      <w:r>
        <w:rPr>
          <w:noProof/>
        </w:rPr>
        <w:t>50</w:t>
      </w:r>
      <w:r>
        <w:rPr>
          <w:noProof/>
        </w:rPr>
        <w:fldChar w:fldCharType="end"/>
      </w:r>
    </w:p>
    <w:p w14:paraId="442724EE" w14:textId="297FA38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_Toc200971472 \h </w:instrText>
      </w:r>
      <w:r>
        <w:rPr>
          <w:noProof/>
        </w:rPr>
      </w:r>
      <w:r>
        <w:rPr>
          <w:noProof/>
        </w:rPr>
        <w:fldChar w:fldCharType="separate"/>
      </w:r>
      <w:r>
        <w:rPr>
          <w:noProof/>
        </w:rPr>
        <w:t>50</w:t>
      </w:r>
      <w:r>
        <w:rPr>
          <w:noProof/>
        </w:rPr>
        <w:fldChar w:fldCharType="end"/>
      </w:r>
    </w:p>
    <w:p w14:paraId="2CC09335" w14:textId="5AC72FC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_Toc200971473 \h </w:instrText>
      </w:r>
      <w:r>
        <w:rPr>
          <w:noProof/>
        </w:rPr>
      </w:r>
      <w:r>
        <w:rPr>
          <w:noProof/>
        </w:rPr>
        <w:fldChar w:fldCharType="separate"/>
      </w:r>
      <w:r>
        <w:rPr>
          <w:noProof/>
        </w:rPr>
        <w:t>50</w:t>
      </w:r>
      <w:r>
        <w:rPr>
          <w:noProof/>
        </w:rPr>
        <w:fldChar w:fldCharType="end"/>
      </w:r>
    </w:p>
    <w:p w14:paraId="72DC1C70" w14:textId="191019F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_Toc200971474 \h </w:instrText>
      </w:r>
      <w:r>
        <w:rPr>
          <w:noProof/>
        </w:rPr>
      </w:r>
      <w:r>
        <w:rPr>
          <w:noProof/>
        </w:rPr>
        <w:fldChar w:fldCharType="separate"/>
      </w:r>
      <w:r>
        <w:rPr>
          <w:noProof/>
        </w:rPr>
        <w:t>51</w:t>
      </w:r>
      <w:r>
        <w:rPr>
          <w:noProof/>
        </w:rPr>
        <w:fldChar w:fldCharType="end"/>
      </w:r>
    </w:p>
    <w:p w14:paraId="013BD9C5" w14:textId="62EAAD7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_Toc200971475 \h </w:instrText>
      </w:r>
      <w:r>
        <w:rPr>
          <w:noProof/>
        </w:rPr>
      </w:r>
      <w:r>
        <w:rPr>
          <w:noProof/>
        </w:rPr>
        <w:fldChar w:fldCharType="separate"/>
      </w:r>
      <w:r>
        <w:rPr>
          <w:noProof/>
        </w:rPr>
        <w:t>51</w:t>
      </w:r>
      <w:r>
        <w:rPr>
          <w:noProof/>
        </w:rPr>
        <w:fldChar w:fldCharType="end"/>
      </w:r>
    </w:p>
    <w:p w14:paraId="701E0F63" w14:textId="704C312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SimSun"/>
          <w:noProof/>
        </w:rPr>
        <w:t>5.3.2.6</w:t>
      </w:r>
      <w:r>
        <w:rPr>
          <w:rFonts w:asciiTheme="minorHAnsi" w:eastAsiaTheme="minorEastAsia" w:hAnsiTheme="minorHAnsi" w:cstheme="minorBidi"/>
          <w:noProof/>
          <w:kern w:val="2"/>
          <w:sz w:val="24"/>
          <w:szCs w:val="24"/>
          <w:lang w:eastAsia="ko-KR"/>
          <w14:ligatures w14:val="standardContextual"/>
        </w:rPr>
        <w:tab/>
      </w:r>
      <w:r w:rsidRPr="009A4923">
        <w:rPr>
          <w:rFonts w:eastAsia="SimSun"/>
          <w:noProof/>
        </w:rPr>
        <w:t>Ntsctsf_QoSandTSCAssistance_Subscribe</w:t>
      </w:r>
      <w:r>
        <w:rPr>
          <w:noProof/>
        </w:rPr>
        <w:tab/>
      </w:r>
      <w:r>
        <w:rPr>
          <w:noProof/>
        </w:rPr>
        <w:fldChar w:fldCharType="begin" w:fldLock="1"/>
      </w:r>
      <w:r>
        <w:rPr>
          <w:noProof/>
        </w:rPr>
        <w:instrText xml:space="preserve"> PAGEREF _Toc200971476 \h </w:instrText>
      </w:r>
      <w:r>
        <w:rPr>
          <w:noProof/>
        </w:rPr>
      </w:r>
      <w:r>
        <w:rPr>
          <w:noProof/>
        </w:rPr>
        <w:fldChar w:fldCharType="separate"/>
      </w:r>
      <w:r>
        <w:rPr>
          <w:noProof/>
        </w:rPr>
        <w:t>52</w:t>
      </w:r>
      <w:r>
        <w:rPr>
          <w:noProof/>
        </w:rPr>
        <w:fldChar w:fldCharType="end"/>
      </w:r>
    </w:p>
    <w:p w14:paraId="4C414B57" w14:textId="0C99CEB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_Toc200971477 \h </w:instrText>
      </w:r>
      <w:r>
        <w:rPr>
          <w:noProof/>
        </w:rPr>
      </w:r>
      <w:r>
        <w:rPr>
          <w:noProof/>
        </w:rPr>
        <w:fldChar w:fldCharType="separate"/>
      </w:r>
      <w:r>
        <w:rPr>
          <w:noProof/>
        </w:rPr>
        <w:t>52</w:t>
      </w:r>
      <w:r>
        <w:rPr>
          <w:noProof/>
        </w:rPr>
        <w:fldChar w:fldCharType="end"/>
      </w:r>
    </w:p>
    <w:p w14:paraId="7FF43014" w14:textId="27342B6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_Toc200971478 \h </w:instrText>
      </w:r>
      <w:r>
        <w:rPr>
          <w:noProof/>
        </w:rPr>
      </w:r>
      <w:r>
        <w:rPr>
          <w:noProof/>
        </w:rPr>
        <w:fldChar w:fldCharType="separate"/>
      </w:r>
      <w:r>
        <w:rPr>
          <w:noProof/>
        </w:rPr>
        <w:t>52</w:t>
      </w:r>
      <w:r>
        <w:rPr>
          <w:noProof/>
        </w:rPr>
        <w:fldChar w:fldCharType="end"/>
      </w:r>
    </w:p>
    <w:p w14:paraId="55E5698C" w14:textId="7D29961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_Toc200971479 \h </w:instrText>
      </w:r>
      <w:r>
        <w:rPr>
          <w:noProof/>
        </w:rPr>
      </w:r>
      <w:r>
        <w:rPr>
          <w:noProof/>
        </w:rPr>
        <w:fldChar w:fldCharType="separate"/>
      </w:r>
      <w:r>
        <w:rPr>
          <w:noProof/>
        </w:rPr>
        <w:t>54</w:t>
      </w:r>
      <w:r>
        <w:rPr>
          <w:noProof/>
        </w:rPr>
        <w:fldChar w:fldCharType="end"/>
      </w:r>
    </w:p>
    <w:p w14:paraId="5D0F0A7B" w14:textId="7745340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_Toc200971480 \h </w:instrText>
      </w:r>
      <w:r>
        <w:rPr>
          <w:noProof/>
        </w:rPr>
      </w:r>
      <w:r>
        <w:rPr>
          <w:noProof/>
        </w:rPr>
        <w:fldChar w:fldCharType="separate"/>
      </w:r>
      <w:r>
        <w:rPr>
          <w:noProof/>
        </w:rPr>
        <w:t>54</w:t>
      </w:r>
      <w:r>
        <w:rPr>
          <w:noProof/>
        </w:rPr>
        <w:fldChar w:fldCharType="end"/>
      </w:r>
    </w:p>
    <w:p w14:paraId="2511FCBB" w14:textId="38D22D1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rFonts w:eastAsia="SimSun"/>
          <w:noProof/>
        </w:rPr>
        <w:t>5.3.2.7</w:t>
      </w:r>
      <w:r>
        <w:rPr>
          <w:rFonts w:asciiTheme="minorHAnsi" w:eastAsiaTheme="minorEastAsia" w:hAnsiTheme="minorHAnsi" w:cstheme="minorBidi"/>
          <w:noProof/>
          <w:kern w:val="2"/>
          <w:sz w:val="24"/>
          <w:szCs w:val="24"/>
          <w:lang w:eastAsia="ko-KR"/>
          <w14:ligatures w14:val="standardContextual"/>
        </w:rPr>
        <w:tab/>
      </w:r>
      <w:r w:rsidRPr="009A4923">
        <w:rPr>
          <w:rFonts w:eastAsia="SimSun"/>
          <w:noProof/>
        </w:rPr>
        <w:t>Ntsctsf_QoSandTSCAssistance_Unsubscribe</w:t>
      </w:r>
      <w:r>
        <w:rPr>
          <w:noProof/>
        </w:rPr>
        <w:tab/>
      </w:r>
      <w:r>
        <w:rPr>
          <w:noProof/>
        </w:rPr>
        <w:fldChar w:fldCharType="begin" w:fldLock="1"/>
      </w:r>
      <w:r>
        <w:rPr>
          <w:noProof/>
        </w:rPr>
        <w:instrText xml:space="preserve"> PAGEREF _Toc200971481 \h </w:instrText>
      </w:r>
      <w:r>
        <w:rPr>
          <w:noProof/>
        </w:rPr>
      </w:r>
      <w:r>
        <w:rPr>
          <w:noProof/>
        </w:rPr>
        <w:fldChar w:fldCharType="separate"/>
      </w:r>
      <w:r>
        <w:rPr>
          <w:noProof/>
        </w:rPr>
        <w:t>55</w:t>
      </w:r>
      <w:r>
        <w:rPr>
          <w:noProof/>
        </w:rPr>
        <w:fldChar w:fldCharType="end"/>
      </w:r>
    </w:p>
    <w:p w14:paraId="3E1968ED" w14:textId="044A5A8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_Toc200971482 \h </w:instrText>
      </w:r>
      <w:r>
        <w:rPr>
          <w:noProof/>
        </w:rPr>
      </w:r>
      <w:r>
        <w:rPr>
          <w:noProof/>
        </w:rPr>
        <w:fldChar w:fldCharType="separate"/>
      </w:r>
      <w:r>
        <w:rPr>
          <w:noProof/>
        </w:rPr>
        <w:t>55</w:t>
      </w:r>
      <w:r>
        <w:rPr>
          <w:noProof/>
        </w:rPr>
        <w:fldChar w:fldCharType="end"/>
      </w:r>
    </w:p>
    <w:p w14:paraId="6FDB2183" w14:textId="49A715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_Toc200971483 \h </w:instrText>
      </w:r>
      <w:r>
        <w:rPr>
          <w:noProof/>
        </w:rPr>
      </w:r>
      <w:r>
        <w:rPr>
          <w:noProof/>
        </w:rPr>
        <w:fldChar w:fldCharType="separate"/>
      </w:r>
      <w:r>
        <w:rPr>
          <w:noProof/>
        </w:rPr>
        <w:t>55</w:t>
      </w:r>
      <w:r>
        <w:rPr>
          <w:noProof/>
        </w:rPr>
        <w:fldChar w:fldCharType="end"/>
      </w:r>
    </w:p>
    <w:p w14:paraId="44A1A17D" w14:textId="09DB3786"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_Toc200971484 \h </w:instrText>
      </w:r>
      <w:r>
        <w:rPr>
          <w:noProof/>
        </w:rPr>
      </w:r>
      <w:r>
        <w:rPr>
          <w:noProof/>
        </w:rPr>
        <w:fldChar w:fldCharType="separate"/>
      </w:r>
      <w:r>
        <w:rPr>
          <w:noProof/>
        </w:rPr>
        <w:t>56</w:t>
      </w:r>
      <w:r>
        <w:rPr>
          <w:noProof/>
        </w:rPr>
        <w:fldChar w:fldCharType="end"/>
      </w:r>
    </w:p>
    <w:p w14:paraId="07BD1ED7" w14:textId="18345C1B"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_Toc200971485 \h </w:instrText>
      </w:r>
      <w:r>
        <w:rPr>
          <w:noProof/>
        </w:rPr>
      </w:r>
      <w:r>
        <w:rPr>
          <w:noProof/>
        </w:rPr>
        <w:fldChar w:fldCharType="separate"/>
      </w:r>
      <w:r>
        <w:rPr>
          <w:noProof/>
        </w:rPr>
        <w:t>56</w:t>
      </w:r>
      <w:r>
        <w:rPr>
          <w:noProof/>
        </w:rPr>
        <w:fldChar w:fldCharType="end"/>
      </w:r>
    </w:p>
    <w:p w14:paraId="7D54DD31" w14:textId="43FBF51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_Toc200971486 \h </w:instrText>
      </w:r>
      <w:r>
        <w:rPr>
          <w:noProof/>
        </w:rPr>
      </w:r>
      <w:r>
        <w:rPr>
          <w:noProof/>
        </w:rPr>
        <w:fldChar w:fldCharType="separate"/>
      </w:r>
      <w:r>
        <w:rPr>
          <w:noProof/>
        </w:rPr>
        <w:t>56</w:t>
      </w:r>
      <w:r>
        <w:rPr>
          <w:noProof/>
        </w:rPr>
        <w:fldChar w:fldCharType="end"/>
      </w:r>
    </w:p>
    <w:p w14:paraId="3BB69EC1" w14:textId="4F03E86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_Toc200971487 \h </w:instrText>
      </w:r>
      <w:r>
        <w:rPr>
          <w:noProof/>
        </w:rPr>
      </w:r>
      <w:r>
        <w:rPr>
          <w:noProof/>
        </w:rPr>
        <w:fldChar w:fldCharType="separate"/>
      </w:r>
      <w:r>
        <w:rPr>
          <w:noProof/>
        </w:rPr>
        <w:t>56</w:t>
      </w:r>
      <w:r>
        <w:rPr>
          <w:noProof/>
        </w:rPr>
        <w:fldChar w:fldCharType="end"/>
      </w:r>
    </w:p>
    <w:p w14:paraId="67F538FD" w14:textId="6D88ED1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_Toc200971488 \h </w:instrText>
      </w:r>
      <w:r>
        <w:rPr>
          <w:noProof/>
        </w:rPr>
      </w:r>
      <w:r>
        <w:rPr>
          <w:noProof/>
        </w:rPr>
        <w:fldChar w:fldCharType="separate"/>
      </w:r>
      <w:r>
        <w:rPr>
          <w:noProof/>
        </w:rPr>
        <w:t>56</w:t>
      </w:r>
      <w:r>
        <w:rPr>
          <w:noProof/>
        </w:rPr>
        <w:fldChar w:fldCharType="end"/>
      </w:r>
    </w:p>
    <w:p w14:paraId="45982ACF" w14:textId="3174E502"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_Toc200971489 \h </w:instrText>
      </w:r>
      <w:r>
        <w:rPr>
          <w:noProof/>
        </w:rPr>
      </w:r>
      <w:r>
        <w:rPr>
          <w:noProof/>
        </w:rPr>
        <w:fldChar w:fldCharType="separate"/>
      </w:r>
      <w:r>
        <w:rPr>
          <w:noProof/>
        </w:rPr>
        <w:t>57</w:t>
      </w:r>
      <w:r>
        <w:rPr>
          <w:noProof/>
        </w:rPr>
        <w:fldChar w:fldCharType="end"/>
      </w:r>
    </w:p>
    <w:p w14:paraId="79AF2C6D" w14:textId="0CA5BED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_Toc200971490 \h </w:instrText>
      </w:r>
      <w:r>
        <w:rPr>
          <w:noProof/>
        </w:rPr>
      </w:r>
      <w:r>
        <w:rPr>
          <w:noProof/>
        </w:rPr>
        <w:fldChar w:fldCharType="separate"/>
      </w:r>
      <w:r>
        <w:rPr>
          <w:noProof/>
        </w:rPr>
        <w:t>57</w:t>
      </w:r>
      <w:r>
        <w:rPr>
          <w:noProof/>
        </w:rPr>
        <w:fldChar w:fldCharType="end"/>
      </w:r>
    </w:p>
    <w:p w14:paraId="50483AA5" w14:textId="72542B2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_Toc200971491 \h </w:instrText>
      </w:r>
      <w:r>
        <w:rPr>
          <w:noProof/>
        </w:rPr>
      </w:r>
      <w:r>
        <w:rPr>
          <w:noProof/>
        </w:rPr>
        <w:fldChar w:fldCharType="separate"/>
      </w:r>
      <w:r>
        <w:rPr>
          <w:noProof/>
        </w:rPr>
        <w:t>57</w:t>
      </w:r>
      <w:r>
        <w:rPr>
          <w:noProof/>
        </w:rPr>
        <w:fldChar w:fldCharType="end"/>
      </w:r>
    </w:p>
    <w:p w14:paraId="7DFEBF41" w14:textId="1B77A17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_Toc200971492 \h </w:instrText>
      </w:r>
      <w:r>
        <w:rPr>
          <w:noProof/>
        </w:rPr>
      </w:r>
      <w:r>
        <w:rPr>
          <w:noProof/>
        </w:rPr>
        <w:fldChar w:fldCharType="separate"/>
      </w:r>
      <w:r>
        <w:rPr>
          <w:noProof/>
        </w:rPr>
        <w:t>57</w:t>
      </w:r>
      <w:r>
        <w:rPr>
          <w:noProof/>
        </w:rPr>
        <w:fldChar w:fldCharType="end"/>
      </w:r>
    </w:p>
    <w:p w14:paraId="30FC0F5C" w14:textId="0CBF043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_Toc200971493 \h </w:instrText>
      </w:r>
      <w:r>
        <w:rPr>
          <w:noProof/>
        </w:rPr>
      </w:r>
      <w:r>
        <w:rPr>
          <w:noProof/>
        </w:rPr>
        <w:fldChar w:fldCharType="separate"/>
      </w:r>
      <w:r>
        <w:rPr>
          <w:noProof/>
        </w:rPr>
        <w:t>57</w:t>
      </w:r>
      <w:r>
        <w:rPr>
          <w:noProof/>
        </w:rPr>
        <w:fldChar w:fldCharType="end"/>
      </w:r>
    </w:p>
    <w:p w14:paraId="50E601E1" w14:textId="720063E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_Toc200971494 \h </w:instrText>
      </w:r>
      <w:r>
        <w:rPr>
          <w:noProof/>
        </w:rPr>
      </w:r>
      <w:r>
        <w:rPr>
          <w:noProof/>
        </w:rPr>
        <w:fldChar w:fldCharType="separate"/>
      </w:r>
      <w:r>
        <w:rPr>
          <w:noProof/>
        </w:rPr>
        <w:t>57</w:t>
      </w:r>
      <w:r>
        <w:rPr>
          <w:noProof/>
        </w:rPr>
        <w:fldChar w:fldCharType="end"/>
      </w:r>
    </w:p>
    <w:p w14:paraId="22E2FD31" w14:textId="1F0A1C4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w:t>
      </w:r>
      <w:r w:rsidRPr="009A4923">
        <w:rPr>
          <w:noProof/>
          <w:lang w:val="en-US" w:eastAsia="zh-CN"/>
        </w:rPr>
        <w:t>Update</w:t>
      </w:r>
      <w:r>
        <w:rPr>
          <w:noProof/>
        </w:rPr>
        <w:tab/>
      </w:r>
      <w:r>
        <w:rPr>
          <w:noProof/>
        </w:rPr>
        <w:fldChar w:fldCharType="begin" w:fldLock="1"/>
      </w:r>
      <w:r>
        <w:rPr>
          <w:noProof/>
        </w:rPr>
        <w:instrText xml:space="preserve"> PAGEREF _Toc200971495 \h </w:instrText>
      </w:r>
      <w:r>
        <w:rPr>
          <w:noProof/>
        </w:rPr>
      </w:r>
      <w:r>
        <w:rPr>
          <w:noProof/>
        </w:rPr>
        <w:fldChar w:fldCharType="separate"/>
      </w:r>
      <w:r>
        <w:rPr>
          <w:noProof/>
        </w:rPr>
        <w:t>60</w:t>
      </w:r>
      <w:r>
        <w:rPr>
          <w:noProof/>
        </w:rPr>
        <w:fldChar w:fldCharType="end"/>
      </w:r>
    </w:p>
    <w:p w14:paraId="7917FC37" w14:textId="1E7C858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_Toc200971496 \h </w:instrText>
      </w:r>
      <w:r>
        <w:rPr>
          <w:noProof/>
        </w:rPr>
      </w:r>
      <w:r>
        <w:rPr>
          <w:noProof/>
        </w:rPr>
        <w:fldChar w:fldCharType="separate"/>
      </w:r>
      <w:r>
        <w:rPr>
          <w:noProof/>
        </w:rPr>
        <w:t>60</w:t>
      </w:r>
      <w:r>
        <w:rPr>
          <w:noProof/>
        </w:rPr>
        <w:fldChar w:fldCharType="end"/>
      </w:r>
    </w:p>
    <w:p w14:paraId="2833CBC2" w14:textId="7B02486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_Toc200971497 \h </w:instrText>
      </w:r>
      <w:r>
        <w:rPr>
          <w:noProof/>
        </w:rPr>
      </w:r>
      <w:r>
        <w:rPr>
          <w:noProof/>
        </w:rPr>
        <w:fldChar w:fldCharType="separate"/>
      </w:r>
      <w:r>
        <w:rPr>
          <w:noProof/>
        </w:rPr>
        <w:t>60</w:t>
      </w:r>
      <w:r>
        <w:rPr>
          <w:noProof/>
        </w:rPr>
        <w:fldChar w:fldCharType="end"/>
      </w:r>
    </w:p>
    <w:p w14:paraId="661C9C07" w14:textId="7827F22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ASTI_Delete</w:t>
      </w:r>
      <w:r>
        <w:rPr>
          <w:noProof/>
        </w:rPr>
        <w:tab/>
      </w:r>
      <w:r>
        <w:rPr>
          <w:noProof/>
        </w:rPr>
        <w:fldChar w:fldCharType="begin" w:fldLock="1"/>
      </w:r>
      <w:r>
        <w:rPr>
          <w:noProof/>
        </w:rPr>
        <w:instrText xml:space="preserve"> PAGEREF _Toc200971498 \h </w:instrText>
      </w:r>
      <w:r>
        <w:rPr>
          <w:noProof/>
        </w:rPr>
      </w:r>
      <w:r>
        <w:rPr>
          <w:noProof/>
        </w:rPr>
        <w:fldChar w:fldCharType="separate"/>
      </w:r>
      <w:r>
        <w:rPr>
          <w:noProof/>
        </w:rPr>
        <w:t>62</w:t>
      </w:r>
      <w:r>
        <w:rPr>
          <w:noProof/>
        </w:rPr>
        <w:fldChar w:fldCharType="end"/>
      </w:r>
    </w:p>
    <w:p w14:paraId="729AAE7A" w14:textId="587F2F6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_Toc200971499 \h </w:instrText>
      </w:r>
      <w:r>
        <w:rPr>
          <w:noProof/>
        </w:rPr>
      </w:r>
      <w:r>
        <w:rPr>
          <w:noProof/>
        </w:rPr>
        <w:fldChar w:fldCharType="separate"/>
      </w:r>
      <w:r>
        <w:rPr>
          <w:noProof/>
        </w:rPr>
        <w:t>62</w:t>
      </w:r>
      <w:r>
        <w:rPr>
          <w:noProof/>
        </w:rPr>
        <w:fldChar w:fldCharType="end"/>
      </w:r>
    </w:p>
    <w:p w14:paraId="33247AC7" w14:textId="27CEE15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_Toc200971500 \h </w:instrText>
      </w:r>
      <w:r>
        <w:rPr>
          <w:noProof/>
        </w:rPr>
      </w:r>
      <w:r>
        <w:rPr>
          <w:noProof/>
        </w:rPr>
        <w:fldChar w:fldCharType="separate"/>
      </w:r>
      <w:r>
        <w:rPr>
          <w:noProof/>
        </w:rPr>
        <w:t>62</w:t>
      </w:r>
      <w:r>
        <w:rPr>
          <w:noProof/>
        </w:rPr>
        <w:fldChar w:fldCharType="end"/>
      </w:r>
    </w:p>
    <w:p w14:paraId="1986F2E5" w14:textId="651FEAE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ASTI_Get</w:t>
      </w:r>
      <w:r>
        <w:rPr>
          <w:noProof/>
        </w:rPr>
        <w:tab/>
      </w:r>
      <w:r>
        <w:rPr>
          <w:noProof/>
        </w:rPr>
        <w:fldChar w:fldCharType="begin" w:fldLock="1"/>
      </w:r>
      <w:r>
        <w:rPr>
          <w:noProof/>
        </w:rPr>
        <w:instrText xml:space="preserve"> PAGEREF _Toc200971501 \h </w:instrText>
      </w:r>
      <w:r>
        <w:rPr>
          <w:noProof/>
        </w:rPr>
      </w:r>
      <w:r>
        <w:rPr>
          <w:noProof/>
        </w:rPr>
        <w:fldChar w:fldCharType="separate"/>
      </w:r>
      <w:r>
        <w:rPr>
          <w:noProof/>
        </w:rPr>
        <w:t>63</w:t>
      </w:r>
      <w:r>
        <w:rPr>
          <w:noProof/>
        </w:rPr>
        <w:fldChar w:fldCharType="end"/>
      </w:r>
    </w:p>
    <w:p w14:paraId="6921036C" w14:textId="4CA4403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_Toc200971502 \h </w:instrText>
      </w:r>
      <w:r>
        <w:rPr>
          <w:noProof/>
        </w:rPr>
      </w:r>
      <w:r>
        <w:rPr>
          <w:noProof/>
        </w:rPr>
        <w:fldChar w:fldCharType="separate"/>
      </w:r>
      <w:r>
        <w:rPr>
          <w:noProof/>
        </w:rPr>
        <w:t>63</w:t>
      </w:r>
      <w:r>
        <w:rPr>
          <w:noProof/>
        </w:rPr>
        <w:fldChar w:fldCharType="end"/>
      </w:r>
    </w:p>
    <w:p w14:paraId="328D23F9" w14:textId="644B454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9A4923">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_Toc200971503 \h </w:instrText>
      </w:r>
      <w:r>
        <w:rPr>
          <w:noProof/>
        </w:rPr>
      </w:r>
      <w:r>
        <w:rPr>
          <w:noProof/>
        </w:rPr>
        <w:fldChar w:fldCharType="separate"/>
      </w:r>
      <w:r>
        <w:rPr>
          <w:noProof/>
        </w:rPr>
        <w:t>63</w:t>
      </w:r>
      <w:r>
        <w:rPr>
          <w:noProof/>
        </w:rPr>
        <w:fldChar w:fldCharType="end"/>
      </w:r>
    </w:p>
    <w:p w14:paraId="6BA9C3D9" w14:textId="28E143C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9A4923">
        <w:rPr>
          <w:noProof/>
          <w:lang w:val="en-US"/>
        </w:rPr>
        <w:t>ASTI_</w:t>
      </w:r>
      <w:r w:rsidRPr="009A4923">
        <w:rPr>
          <w:noProof/>
          <w:lang w:val="en-US" w:eastAsia="zh-CN"/>
        </w:rPr>
        <w:t>UpdateNotify</w:t>
      </w:r>
      <w:r>
        <w:rPr>
          <w:noProof/>
        </w:rPr>
        <w:tab/>
      </w:r>
      <w:r>
        <w:rPr>
          <w:noProof/>
        </w:rPr>
        <w:fldChar w:fldCharType="begin" w:fldLock="1"/>
      </w:r>
      <w:r>
        <w:rPr>
          <w:noProof/>
        </w:rPr>
        <w:instrText xml:space="preserve"> PAGEREF _Toc200971504 \h </w:instrText>
      </w:r>
      <w:r>
        <w:rPr>
          <w:noProof/>
        </w:rPr>
      </w:r>
      <w:r>
        <w:rPr>
          <w:noProof/>
        </w:rPr>
        <w:fldChar w:fldCharType="separate"/>
      </w:r>
      <w:r>
        <w:rPr>
          <w:noProof/>
        </w:rPr>
        <w:t>64</w:t>
      </w:r>
      <w:r>
        <w:rPr>
          <w:noProof/>
        </w:rPr>
        <w:fldChar w:fldCharType="end"/>
      </w:r>
    </w:p>
    <w:p w14:paraId="6ACB451B" w14:textId="245A566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_Toc200971505 \h </w:instrText>
      </w:r>
      <w:r>
        <w:rPr>
          <w:noProof/>
        </w:rPr>
      </w:r>
      <w:r>
        <w:rPr>
          <w:noProof/>
        </w:rPr>
        <w:fldChar w:fldCharType="separate"/>
      </w:r>
      <w:r>
        <w:rPr>
          <w:noProof/>
        </w:rPr>
        <w:t>64</w:t>
      </w:r>
      <w:r>
        <w:rPr>
          <w:noProof/>
        </w:rPr>
        <w:fldChar w:fldCharType="end"/>
      </w:r>
    </w:p>
    <w:p w14:paraId="1326FE98" w14:textId="120E559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_Toc200971506 \h </w:instrText>
      </w:r>
      <w:r>
        <w:rPr>
          <w:noProof/>
        </w:rPr>
      </w:r>
      <w:r>
        <w:rPr>
          <w:noProof/>
        </w:rPr>
        <w:fldChar w:fldCharType="separate"/>
      </w:r>
      <w:r>
        <w:rPr>
          <w:noProof/>
        </w:rPr>
        <w:t>65</w:t>
      </w:r>
      <w:r>
        <w:rPr>
          <w:noProof/>
        </w:rPr>
        <w:fldChar w:fldCharType="end"/>
      </w:r>
    </w:p>
    <w:p w14:paraId="5A01C257" w14:textId="015F1BC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_Toc200971507 \h </w:instrText>
      </w:r>
      <w:r>
        <w:rPr>
          <w:noProof/>
        </w:rPr>
      </w:r>
      <w:r>
        <w:rPr>
          <w:noProof/>
        </w:rPr>
        <w:fldChar w:fldCharType="separate"/>
      </w:r>
      <w:r>
        <w:rPr>
          <w:noProof/>
        </w:rPr>
        <w:t>65</w:t>
      </w:r>
      <w:r>
        <w:rPr>
          <w:noProof/>
        </w:rPr>
        <w:fldChar w:fldCharType="end"/>
      </w:r>
    </w:p>
    <w:p w14:paraId="10897B7E" w14:textId="227D1A1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_Toc200971508 \h </w:instrText>
      </w:r>
      <w:r>
        <w:rPr>
          <w:noProof/>
        </w:rPr>
      </w:r>
      <w:r>
        <w:rPr>
          <w:noProof/>
        </w:rPr>
        <w:fldChar w:fldCharType="separate"/>
      </w:r>
      <w:r>
        <w:rPr>
          <w:noProof/>
        </w:rPr>
        <w:t>66</w:t>
      </w:r>
      <w:r>
        <w:rPr>
          <w:noProof/>
        </w:rPr>
        <w:fldChar w:fldCharType="end"/>
      </w:r>
    </w:p>
    <w:p w14:paraId="05535C3B" w14:textId="4913BFBD"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_Toc200971509 \h </w:instrText>
      </w:r>
      <w:r>
        <w:rPr>
          <w:noProof/>
        </w:rPr>
      </w:r>
      <w:r>
        <w:rPr>
          <w:noProof/>
        </w:rPr>
        <w:fldChar w:fldCharType="separate"/>
      </w:r>
      <w:r>
        <w:rPr>
          <w:noProof/>
        </w:rPr>
        <w:t>66</w:t>
      </w:r>
      <w:r>
        <w:rPr>
          <w:noProof/>
        </w:rPr>
        <w:fldChar w:fldCharType="end"/>
      </w:r>
    </w:p>
    <w:p w14:paraId="6A05F389" w14:textId="253AA5B3"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_Toc200971510 \h </w:instrText>
      </w:r>
      <w:r>
        <w:rPr>
          <w:noProof/>
        </w:rPr>
      </w:r>
      <w:r>
        <w:rPr>
          <w:noProof/>
        </w:rPr>
        <w:fldChar w:fldCharType="separate"/>
      </w:r>
      <w:r>
        <w:rPr>
          <w:noProof/>
        </w:rPr>
        <w:t>66</w:t>
      </w:r>
      <w:r>
        <w:rPr>
          <w:noProof/>
        </w:rPr>
        <w:fldChar w:fldCharType="end"/>
      </w:r>
    </w:p>
    <w:p w14:paraId="015CC024" w14:textId="68BD93A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_Toc200971511 \h </w:instrText>
      </w:r>
      <w:r>
        <w:rPr>
          <w:noProof/>
        </w:rPr>
      </w:r>
      <w:r>
        <w:rPr>
          <w:noProof/>
        </w:rPr>
        <w:fldChar w:fldCharType="separate"/>
      </w:r>
      <w:r>
        <w:rPr>
          <w:noProof/>
        </w:rPr>
        <w:t>66</w:t>
      </w:r>
      <w:r>
        <w:rPr>
          <w:noProof/>
        </w:rPr>
        <w:fldChar w:fldCharType="end"/>
      </w:r>
    </w:p>
    <w:p w14:paraId="5E43D1BC" w14:textId="2B1FDE6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_Toc200971512 \h </w:instrText>
      </w:r>
      <w:r>
        <w:rPr>
          <w:noProof/>
        </w:rPr>
      </w:r>
      <w:r>
        <w:rPr>
          <w:noProof/>
        </w:rPr>
        <w:fldChar w:fldCharType="separate"/>
      </w:r>
      <w:r>
        <w:rPr>
          <w:noProof/>
        </w:rPr>
        <w:t>67</w:t>
      </w:r>
      <w:r>
        <w:rPr>
          <w:noProof/>
        </w:rPr>
        <w:fldChar w:fldCharType="end"/>
      </w:r>
    </w:p>
    <w:p w14:paraId="6AD1FD06" w14:textId="0B84181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_Toc200971513 \h </w:instrText>
      </w:r>
      <w:r>
        <w:rPr>
          <w:noProof/>
        </w:rPr>
      </w:r>
      <w:r>
        <w:rPr>
          <w:noProof/>
        </w:rPr>
        <w:fldChar w:fldCharType="separate"/>
      </w:r>
      <w:r>
        <w:rPr>
          <w:noProof/>
        </w:rPr>
        <w:t>67</w:t>
      </w:r>
      <w:r>
        <w:rPr>
          <w:noProof/>
        </w:rPr>
        <w:fldChar w:fldCharType="end"/>
      </w:r>
    </w:p>
    <w:p w14:paraId="14E4D1C8" w14:textId="6C4DF33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_Toc200971514 \h </w:instrText>
      </w:r>
      <w:r>
        <w:rPr>
          <w:noProof/>
        </w:rPr>
      </w:r>
      <w:r>
        <w:rPr>
          <w:noProof/>
        </w:rPr>
        <w:fldChar w:fldCharType="separate"/>
      </w:r>
      <w:r>
        <w:rPr>
          <w:noProof/>
        </w:rPr>
        <w:t>67</w:t>
      </w:r>
      <w:r>
        <w:rPr>
          <w:noProof/>
        </w:rPr>
        <w:fldChar w:fldCharType="end"/>
      </w:r>
    </w:p>
    <w:p w14:paraId="2950B036" w14:textId="2289BDA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_Toc200971515 \h </w:instrText>
      </w:r>
      <w:r>
        <w:rPr>
          <w:noProof/>
        </w:rPr>
      </w:r>
      <w:r>
        <w:rPr>
          <w:noProof/>
        </w:rPr>
        <w:fldChar w:fldCharType="separate"/>
      </w:r>
      <w:r>
        <w:rPr>
          <w:noProof/>
        </w:rPr>
        <w:t>67</w:t>
      </w:r>
      <w:r>
        <w:rPr>
          <w:noProof/>
        </w:rPr>
        <w:fldChar w:fldCharType="end"/>
      </w:r>
    </w:p>
    <w:p w14:paraId="1784D732" w14:textId="501154E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_Toc200971516 \h </w:instrText>
      </w:r>
      <w:r>
        <w:rPr>
          <w:noProof/>
        </w:rPr>
      </w:r>
      <w:r>
        <w:rPr>
          <w:noProof/>
        </w:rPr>
        <w:fldChar w:fldCharType="separate"/>
      </w:r>
      <w:r>
        <w:rPr>
          <w:noProof/>
        </w:rPr>
        <w:t>67</w:t>
      </w:r>
      <w:r>
        <w:rPr>
          <w:noProof/>
        </w:rPr>
        <w:fldChar w:fldCharType="end"/>
      </w:r>
    </w:p>
    <w:p w14:paraId="5E4048E4" w14:textId="103520E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_Toc200971517 \h </w:instrText>
      </w:r>
      <w:r>
        <w:rPr>
          <w:noProof/>
        </w:rPr>
      </w:r>
      <w:r>
        <w:rPr>
          <w:noProof/>
        </w:rPr>
        <w:fldChar w:fldCharType="separate"/>
      </w:r>
      <w:r>
        <w:rPr>
          <w:noProof/>
        </w:rPr>
        <w:t>67</w:t>
      </w:r>
      <w:r>
        <w:rPr>
          <w:noProof/>
        </w:rPr>
        <w:fldChar w:fldCharType="end"/>
      </w:r>
    </w:p>
    <w:p w14:paraId="633947B7" w14:textId="744BF22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_Toc200971518 \h </w:instrText>
      </w:r>
      <w:r>
        <w:rPr>
          <w:noProof/>
        </w:rPr>
      </w:r>
      <w:r>
        <w:rPr>
          <w:noProof/>
        </w:rPr>
        <w:fldChar w:fldCharType="separate"/>
      </w:r>
      <w:r>
        <w:rPr>
          <w:noProof/>
        </w:rPr>
        <w:t>67</w:t>
      </w:r>
      <w:r>
        <w:rPr>
          <w:noProof/>
        </w:rPr>
        <w:fldChar w:fldCharType="end"/>
      </w:r>
    </w:p>
    <w:p w14:paraId="27811F1C" w14:textId="7DA39C5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_Toc200971519 \h </w:instrText>
      </w:r>
      <w:r>
        <w:rPr>
          <w:noProof/>
        </w:rPr>
      </w:r>
      <w:r>
        <w:rPr>
          <w:noProof/>
        </w:rPr>
        <w:fldChar w:fldCharType="separate"/>
      </w:r>
      <w:r>
        <w:rPr>
          <w:noProof/>
        </w:rPr>
        <w:t>67</w:t>
      </w:r>
      <w:r>
        <w:rPr>
          <w:noProof/>
        </w:rPr>
        <w:fldChar w:fldCharType="end"/>
      </w:r>
    </w:p>
    <w:p w14:paraId="1F9330AB" w14:textId="7407429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_Toc200971520 \h </w:instrText>
      </w:r>
      <w:r>
        <w:rPr>
          <w:noProof/>
        </w:rPr>
      </w:r>
      <w:r>
        <w:rPr>
          <w:noProof/>
        </w:rPr>
        <w:fldChar w:fldCharType="separate"/>
      </w:r>
      <w:r>
        <w:rPr>
          <w:noProof/>
        </w:rPr>
        <w:t>69</w:t>
      </w:r>
      <w:r>
        <w:rPr>
          <w:noProof/>
        </w:rPr>
        <w:fldChar w:fldCharType="end"/>
      </w:r>
    </w:p>
    <w:p w14:paraId="6CBECC23" w14:textId="4A87E1D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_Toc200971521 \h </w:instrText>
      </w:r>
      <w:r>
        <w:rPr>
          <w:noProof/>
        </w:rPr>
      </w:r>
      <w:r>
        <w:rPr>
          <w:noProof/>
        </w:rPr>
        <w:fldChar w:fldCharType="separate"/>
      </w:r>
      <w:r>
        <w:rPr>
          <w:noProof/>
        </w:rPr>
        <w:t>69</w:t>
      </w:r>
      <w:r>
        <w:rPr>
          <w:noProof/>
        </w:rPr>
        <w:fldChar w:fldCharType="end"/>
      </w:r>
    </w:p>
    <w:p w14:paraId="6EAA4782" w14:textId="2AAABEB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_Toc200971522 \h </w:instrText>
      </w:r>
      <w:r>
        <w:rPr>
          <w:noProof/>
        </w:rPr>
      </w:r>
      <w:r>
        <w:rPr>
          <w:noProof/>
        </w:rPr>
        <w:fldChar w:fldCharType="separate"/>
      </w:r>
      <w:r>
        <w:rPr>
          <w:noProof/>
        </w:rPr>
        <w:t>69</w:t>
      </w:r>
      <w:r>
        <w:rPr>
          <w:noProof/>
        </w:rPr>
        <w:fldChar w:fldCharType="end"/>
      </w:r>
    </w:p>
    <w:p w14:paraId="15863C8B" w14:textId="6339796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_Toc200971523 \h </w:instrText>
      </w:r>
      <w:r>
        <w:rPr>
          <w:noProof/>
        </w:rPr>
      </w:r>
      <w:r>
        <w:rPr>
          <w:noProof/>
        </w:rPr>
        <w:fldChar w:fldCharType="separate"/>
      </w:r>
      <w:r>
        <w:rPr>
          <w:noProof/>
        </w:rPr>
        <w:t>69</w:t>
      </w:r>
      <w:r>
        <w:rPr>
          <w:noProof/>
        </w:rPr>
        <w:fldChar w:fldCharType="end"/>
      </w:r>
    </w:p>
    <w:p w14:paraId="59CD4CC7" w14:textId="1EFF226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_Toc200971524 \h </w:instrText>
      </w:r>
      <w:r>
        <w:rPr>
          <w:noProof/>
        </w:rPr>
      </w:r>
      <w:r>
        <w:rPr>
          <w:noProof/>
        </w:rPr>
        <w:fldChar w:fldCharType="separate"/>
      </w:r>
      <w:r>
        <w:rPr>
          <w:noProof/>
        </w:rPr>
        <w:t>69</w:t>
      </w:r>
      <w:r>
        <w:rPr>
          <w:noProof/>
        </w:rPr>
        <w:fldChar w:fldCharType="end"/>
      </w:r>
    </w:p>
    <w:p w14:paraId="3407558C" w14:textId="4A18F0E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_Toc200971525 \h </w:instrText>
      </w:r>
      <w:r>
        <w:rPr>
          <w:noProof/>
        </w:rPr>
      </w:r>
      <w:r>
        <w:rPr>
          <w:noProof/>
        </w:rPr>
        <w:fldChar w:fldCharType="separate"/>
      </w:r>
      <w:r>
        <w:rPr>
          <w:noProof/>
        </w:rPr>
        <w:t>70</w:t>
      </w:r>
      <w:r>
        <w:rPr>
          <w:noProof/>
        </w:rPr>
        <w:fldChar w:fldCharType="end"/>
      </w:r>
    </w:p>
    <w:p w14:paraId="18699AE0" w14:textId="1FC8A0C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_Toc200971526 \h </w:instrText>
      </w:r>
      <w:r>
        <w:rPr>
          <w:noProof/>
        </w:rPr>
      </w:r>
      <w:r>
        <w:rPr>
          <w:noProof/>
        </w:rPr>
        <w:fldChar w:fldCharType="separate"/>
      </w:r>
      <w:r>
        <w:rPr>
          <w:noProof/>
        </w:rPr>
        <w:t>70</w:t>
      </w:r>
      <w:r>
        <w:rPr>
          <w:noProof/>
        </w:rPr>
        <w:fldChar w:fldCharType="end"/>
      </w:r>
    </w:p>
    <w:p w14:paraId="26675400" w14:textId="4507F67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_Toc200971527 \h </w:instrText>
      </w:r>
      <w:r>
        <w:rPr>
          <w:noProof/>
        </w:rPr>
      </w:r>
      <w:r>
        <w:rPr>
          <w:noProof/>
        </w:rPr>
        <w:fldChar w:fldCharType="separate"/>
      </w:r>
      <w:r>
        <w:rPr>
          <w:noProof/>
        </w:rPr>
        <w:t>70</w:t>
      </w:r>
      <w:r>
        <w:rPr>
          <w:noProof/>
        </w:rPr>
        <w:fldChar w:fldCharType="end"/>
      </w:r>
    </w:p>
    <w:p w14:paraId="650E488F" w14:textId="4077DF9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_Toc200971528 \h </w:instrText>
      </w:r>
      <w:r>
        <w:rPr>
          <w:noProof/>
        </w:rPr>
      </w:r>
      <w:r>
        <w:rPr>
          <w:noProof/>
        </w:rPr>
        <w:fldChar w:fldCharType="separate"/>
      </w:r>
      <w:r>
        <w:rPr>
          <w:noProof/>
        </w:rPr>
        <w:t>70</w:t>
      </w:r>
      <w:r>
        <w:rPr>
          <w:noProof/>
        </w:rPr>
        <w:fldChar w:fldCharType="end"/>
      </w:r>
    </w:p>
    <w:p w14:paraId="70027781" w14:textId="1EE0DF4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_Toc200971529 \h </w:instrText>
      </w:r>
      <w:r>
        <w:rPr>
          <w:noProof/>
        </w:rPr>
      </w:r>
      <w:r>
        <w:rPr>
          <w:noProof/>
        </w:rPr>
        <w:fldChar w:fldCharType="separate"/>
      </w:r>
      <w:r>
        <w:rPr>
          <w:noProof/>
        </w:rPr>
        <w:t>70</w:t>
      </w:r>
      <w:r>
        <w:rPr>
          <w:noProof/>
        </w:rPr>
        <w:fldChar w:fldCharType="end"/>
      </w:r>
    </w:p>
    <w:p w14:paraId="29AF7CBC" w14:textId="30F33733"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_Toc200971530 \h </w:instrText>
      </w:r>
      <w:r>
        <w:rPr>
          <w:noProof/>
        </w:rPr>
      </w:r>
      <w:r>
        <w:rPr>
          <w:noProof/>
        </w:rPr>
        <w:fldChar w:fldCharType="separate"/>
      </w:r>
      <w:r>
        <w:rPr>
          <w:noProof/>
        </w:rPr>
        <w:t>70</w:t>
      </w:r>
      <w:r>
        <w:rPr>
          <w:noProof/>
        </w:rPr>
        <w:fldChar w:fldCharType="end"/>
      </w:r>
    </w:p>
    <w:p w14:paraId="4C510F4A" w14:textId="05E84E0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_Toc200971531 \h </w:instrText>
      </w:r>
      <w:r>
        <w:rPr>
          <w:noProof/>
        </w:rPr>
      </w:r>
      <w:r>
        <w:rPr>
          <w:noProof/>
        </w:rPr>
        <w:fldChar w:fldCharType="separate"/>
      </w:r>
      <w:r>
        <w:rPr>
          <w:noProof/>
        </w:rPr>
        <w:t>71</w:t>
      </w:r>
      <w:r>
        <w:rPr>
          <w:noProof/>
        </w:rPr>
        <w:fldChar w:fldCharType="end"/>
      </w:r>
    </w:p>
    <w:p w14:paraId="5CC45F4D" w14:textId="1E9BD8B8"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_Toc200971532 \h </w:instrText>
      </w:r>
      <w:r>
        <w:rPr>
          <w:noProof/>
        </w:rPr>
      </w:r>
      <w:r>
        <w:rPr>
          <w:noProof/>
        </w:rPr>
        <w:fldChar w:fldCharType="separate"/>
      </w:r>
      <w:r>
        <w:rPr>
          <w:noProof/>
        </w:rPr>
        <w:t>72</w:t>
      </w:r>
      <w:r>
        <w:rPr>
          <w:noProof/>
        </w:rPr>
        <w:fldChar w:fldCharType="end"/>
      </w:r>
    </w:p>
    <w:p w14:paraId="7488E982" w14:textId="6AF7FF6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_Toc200971533 \h </w:instrText>
      </w:r>
      <w:r>
        <w:rPr>
          <w:noProof/>
        </w:rPr>
      </w:r>
      <w:r>
        <w:rPr>
          <w:noProof/>
        </w:rPr>
        <w:fldChar w:fldCharType="separate"/>
      </w:r>
      <w:r>
        <w:rPr>
          <w:noProof/>
        </w:rPr>
        <w:t>74</w:t>
      </w:r>
      <w:r>
        <w:rPr>
          <w:noProof/>
        </w:rPr>
        <w:fldChar w:fldCharType="end"/>
      </w:r>
    </w:p>
    <w:p w14:paraId="43730694" w14:textId="6DBB648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_Toc200971534 \h </w:instrText>
      </w:r>
      <w:r>
        <w:rPr>
          <w:noProof/>
        </w:rPr>
      </w:r>
      <w:r>
        <w:rPr>
          <w:noProof/>
        </w:rPr>
        <w:fldChar w:fldCharType="separate"/>
      </w:r>
      <w:r>
        <w:rPr>
          <w:noProof/>
        </w:rPr>
        <w:t>74</w:t>
      </w:r>
      <w:r>
        <w:rPr>
          <w:noProof/>
        </w:rPr>
        <w:fldChar w:fldCharType="end"/>
      </w:r>
    </w:p>
    <w:p w14:paraId="2ED03A67" w14:textId="7BE5C82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_Toc200971535 \h </w:instrText>
      </w:r>
      <w:r>
        <w:rPr>
          <w:noProof/>
        </w:rPr>
      </w:r>
      <w:r>
        <w:rPr>
          <w:noProof/>
        </w:rPr>
        <w:fldChar w:fldCharType="separate"/>
      </w:r>
      <w:r>
        <w:rPr>
          <w:noProof/>
        </w:rPr>
        <w:t>74</w:t>
      </w:r>
      <w:r>
        <w:rPr>
          <w:noProof/>
        </w:rPr>
        <w:fldChar w:fldCharType="end"/>
      </w:r>
    </w:p>
    <w:p w14:paraId="055D44B5" w14:textId="4B9C8D7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_Toc200971536 \h </w:instrText>
      </w:r>
      <w:r>
        <w:rPr>
          <w:noProof/>
        </w:rPr>
      </w:r>
      <w:r>
        <w:rPr>
          <w:noProof/>
        </w:rPr>
        <w:fldChar w:fldCharType="separate"/>
      </w:r>
      <w:r>
        <w:rPr>
          <w:noProof/>
        </w:rPr>
        <w:t>74</w:t>
      </w:r>
      <w:r>
        <w:rPr>
          <w:noProof/>
        </w:rPr>
        <w:fldChar w:fldCharType="end"/>
      </w:r>
    </w:p>
    <w:p w14:paraId="66218B93" w14:textId="584C679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_Toc200971537 \h </w:instrText>
      </w:r>
      <w:r>
        <w:rPr>
          <w:noProof/>
        </w:rPr>
      </w:r>
      <w:r>
        <w:rPr>
          <w:noProof/>
        </w:rPr>
        <w:fldChar w:fldCharType="separate"/>
      </w:r>
      <w:r>
        <w:rPr>
          <w:noProof/>
        </w:rPr>
        <w:t>74</w:t>
      </w:r>
      <w:r>
        <w:rPr>
          <w:noProof/>
        </w:rPr>
        <w:fldChar w:fldCharType="end"/>
      </w:r>
    </w:p>
    <w:p w14:paraId="2FF46C9B" w14:textId="064B4FB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_Toc200971538 \h </w:instrText>
      </w:r>
      <w:r>
        <w:rPr>
          <w:noProof/>
        </w:rPr>
      </w:r>
      <w:r>
        <w:rPr>
          <w:noProof/>
        </w:rPr>
        <w:fldChar w:fldCharType="separate"/>
      </w:r>
      <w:r>
        <w:rPr>
          <w:noProof/>
        </w:rPr>
        <w:t>74</w:t>
      </w:r>
      <w:r>
        <w:rPr>
          <w:noProof/>
        </w:rPr>
        <w:fldChar w:fldCharType="end"/>
      </w:r>
    </w:p>
    <w:p w14:paraId="4EF746DB" w14:textId="0432C10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_Toc200971539 \h </w:instrText>
      </w:r>
      <w:r>
        <w:rPr>
          <w:noProof/>
        </w:rPr>
      </w:r>
      <w:r>
        <w:rPr>
          <w:noProof/>
        </w:rPr>
        <w:fldChar w:fldCharType="separate"/>
      </w:r>
      <w:r>
        <w:rPr>
          <w:noProof/>
        </w:rPr>
        <w:t>75</w:t>
      </w:r>
      <w:r>
        <w:rPr>
          <w:noProof/>
        </w:rPr>
        <w:fldChar w:fldCharType="end"/>
      </w:r>
    </w:p>
    <w:p w14:paraId="7F662382" w14:textId="132E7CD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_Toc200971540 \h </w:instrText>
      </w:r>
      <w:r>
        <w:rPr>
          <w:noProof/>
        </w:rPr>
      </w:r>
      <w:r>
        <w:rPr>
          <w:noProof/>
        </w:rPr>
        <w:fldChar w:fldCharType="separate"/>
      </w:r>
      <w:r>
        <w:rPr>
          <w:noProof/>
        </w:rPr>
        <w:t>76</w:t>
      </w:r>
      <w:r>
        <w:rPr>
          <w:noProof/>
        </w:rPr>
        <w:fldChar w:fldCharType="end"/>
      </w:r>
    </w:p>
    <w:p w14:paraId="0C6D3E45" w14:textId="2CCF5B8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_Toc200971541 \h </w:instrText>
      </w:r>
      <w:r>
        <w:rPr>
          <w:noProof/>
        </w:rPr>
      </w:r>
      <w:r>
        <w:rPr>
          <w:noProof/>
        </w:rPr>
        <w:fldChar w:fldCharType="separate"/>
      </w:r>
      <w:r>
        <w:rPr>
          <w:noProof/>
        </w:rPr>
        <w:t>76</w:t>
      </w:r>
      <w:r>
        <w:rPr>
          <w:noProof/>
        </w:rPr>
        <w:fldChar w:fldCharType="end"/>
      </w:r>
    </w:p>
    <w:p w14:paraId="55FAA346" w14:textId="6A9DA62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_Toc200971542 \h </w:instrText>
      </w:r>
      <w:r>
        <w:rPr>
          <w:noProof/>
        </w:rPr>
      </w:r>
      <w:r>
        <w:rPr>
          <w:noProof/>
        </w:rPr>
        <w:fldChar w:fldCharType="separate"/>
      </w:r>
      <w:r>
        <w:rPr>
          <w:noProof/>
        </w:rPr>
        <w:t>76</w:t>
      </w:r>
      <w:r>
        <w:rPr>
          <w:noProof/>
        </w:rPr>
        <w:fldChar w:fldCharType="end"/>
      </w:r>
    </w:p>
    <w:p w14:paraId="0B5695D7" w14:textId="6BCD40B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_Toc200971543 \h </w:instrText>
      </w:r>
      <w:r>
        <w:rPr>
          <w:noProof/>
        </w:rPr>
      </w:r>
      <w:r>
        <w:rPr>
          <w:noProof/>
        </w:rPr>
        <w:fldChar w:fldCharType="separate"/>
      </w:r>
      <w:r>
        <w:rPr>
          <w:noProof/>
        </w:rPr>
        <w:t>76</w:t>
      </w:r>
      <w:r>
        <w:rPr>
          <w:noProof/>
        </w:rPr>
        <w:fldChar w:fldCharType="end"/>
      </w:r>
    </w:p>
    <w:p w14:paraId="13BF11AE" w14:textId="021821A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_Toc200971544 \h </w:instrText>
      </w:r>
      <w:r>
        <w:rPr>
          <w:noProof/>
        </w:rPr>
      </w:r>
      <w:r>
        <w:rPr>
          <w:noProof/>
        </w:rPr>
        <w:fldChar w:fldCharType="separate"/>
      </w:r>
      <w:r>
        <w:rPr>
          <w:noProof/>
        </w:rPr>
        <w:t>76</w:t>
      </w:r>
      <w:r>
        <w:rPr>
          <w:noProof/>
        </w:rPr>
        <w:fldChar w:fldCharType="end"/>
      </w:r>
    </w:p>
    <w:p w14:paraId="2415F902" w14:textId="3E438AA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_Toc200971545 \h </w:instrText>
      </w:r>
      <w:r>
        <w:rPr>
          <w:noProof/>
        </w:rPr>
      </w:r>
      <w:r>
        <w:rPr>
          <w:noProof/>
        </w:rPr>
        <w:fldChar w:fldCharType="separate"/>
      </w:r>
      <w:r>
        <w:rPr>
          <w:noProof/>
        </w:rPr>
        <w:t>77</w:t>
      </w:r>
      <w:r>
        <w:rPr>
          <w:noProof/>
        </w:rPr>
        <w:fldChar w:fldCharType="end"/>
      </w:r>
    </w:p>
    <w:p w14:paraId="79FE8F6D" w14:textId="45EC4CA8"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_Toc200971546 \h </w:instrText>
      </w:r>
      <w:r>
        <w:rPr>
          <w:noProof/>
        </w:rPr>
      </w:r>
      <w:r>
        <w:rPr>
          <w:noProof/>
        </w:rPr>
        <w:fldChar w:fldCharType="separate"/>
      </w:r>
      <w:r>
        <w:rPr>
          <w:noProof/>
        </w:rPr>
        <w:t>78</w:t>
      </w:r>
      <w:r>
        <w:rPr>
          <w:noProof/>
        </w:rPr>
        <w:fldChar w:fldCharType="end"/>
      </w:r>
    </w:p>
    <w:p w14:paraId="35D1304D" w14:textId="039F284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_Toc200971547 \h </w:instrText>
      </w:r>
      <w:r>
        <w:rPr>
          <w:noProof/>
        </w:rPr>
      </w:r>
      <w:r>
        <w:rPr>
          <w:noProof/>
        </w:rPr>
        <w:fldChar w:fldCharType="separate"/>
      </w:r>
      <w:r>
        <w:rPr>
          <w:noProof/>
        </w:rPr>
        <w:t>80</w:t>
      </w:r>
      <w:r>
        <w:rPr>
          <w:noProof/>
        </w:rPr>
        <w:fldChar w:fldCharType="end"/>
      </w:r>
    </w:p>
    <w:p w14:paraId="3536BC6F" w14:textId="6D14EA8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_Toc200971548 \h </w:instrText>
      </w:r>
      <w:r>
        <w:rPr>
          <w:noProof/>
        </w:rPr>
      </w:r>
      <w:r>
        <w:rPr>
          <w:noProof/>
        </w:rPr>
        <w:fldChar w:fldCharType="separate"/>
      </w:r>
      <w:r>
        <w:rPr>
          <w:noProof/>
        </w:rPr>
        <w:t>80</w:t>
      </w:r>
      <w:r>
        <w:rPr>
          <w:noProof/>
        </w:rPr>
        <w:fldChar w:fldCharType="end"/>
      </w:r>
    </w:p>
    <w:p w14:paraId="0FE7CC96" w14:textId="5DFE8ED8"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_Toc200971549 \h </w:instrText>
      </w:r>
      <w:r>
        <w:rPr>
          <w:noProof/>
        </w:rPr>
      </w:r>
      <w:r>
        <w:rPr>
          <w:noProof/>
        </w:rPr>
        <w:fldChar w:fldCharType="separate"/>
      </w:r>
      <w:r>
        <w:rPr>
          <w:noProof/>
        </w:rPr>
        <w:t>80</w:t>
      </w:r>
      <w:r>
        <w:rPr>
          <w:noProof/>
        </w:rPr>
        <w:fldChar w:fldCharType="end"/>
      </w:r>
    </w:p>
    <w:p w14:paraId="4AA05D4D" w14:textId="39F7598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_Toc200971550 \h </w:instrText>
      </w:r>
      <w:r>
        <w:rPr>
          <w:noProof/>
        </w:rPr>
      </w:r>
      <w:r>
        <w:rPr>
          <w:noProof/>
        </w:rPr>
        <w:fldChar w:fldCharType="separate"/>
      </w:r>
      <w:r>
        <w:rPr>
          <w:noProof/>
        </w:rPr>
        <w:t>80</w:t>
      </w:r>
      <w:r>
        <w:rPr>
          <w:noProof/>
        </w:rPr>
        <w:fldChar w:fldCharType="end"/>
      </w:r>
    </w:p>
    <w:p w14:paraId="05281F67" w14:textId="5A9CE06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_Toc200971551 \h </w:instrText>
      </w:r>
      <w:r>
        <w:rPr>
          <w:noProof/>
        </w:rPr>
      </w:r>
      <w:r>
        <w:rPr>
          <w:noProof/>
        </w:rPr>
        <w:fldChar w:fldCharType="separate"/>
      </w:r>
      <w:r>
        <w:rPr>
          <w:noProof/>
        </w:rPr>
        <w:t>80</w:t>
      </w:r>
      <w:r>
        <w:rPr>
          <w:noProof/>
        </w:rPr>
        <w:fldChar w:fldCharType="end"/>
      </w:r>
    </w:p>
    <w:p w14:paraId="6F497062" w14:textId="4E93CDE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_Toc200971552 \h </w:instrText>
      </w:r>
      <w:r>
        <w:rPr>
          <w:noProof/>
        </w:rPr>
      </w:r>
      <w:r>
        <w:rPr>
          <w:noProof/>
        </w:rPr>
        <w:fldChar w:fldCharType="separate"/>
      </w:r>
      <w:r>
        <w:rPr>
          <w:noProof/>
        </w:rPr>
        <w:t>80</w:t>
      </w:r>
      <w:r>
        <w:rPr>
          <w:noProof/>
        </w:rPr>
        <w:fldChar w:fldCharType="end"/>
      </w:r>
    </w:p>
    <w:p w14:paraId="6F6941C1" w14:textId="070774E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_Toc200971553 \h </w:instrText>
      </w:r>
      <w:r>
        <w:rPr>
          <w:noProof/>
        </w:rPr>
      </w:r>
      <w:r>
        <w:rPr>
          <w:noProof/>
        </w:rPr>
        <w:fldChar w:fldCharType="separate"/>
      </w:r>
      <w:r>
        <w:rPr>
          <w:noProof/>
        </w:rPr>
        <w:t>80</w:t>
      </w:r>
      <w:r>
        <w:rPr>
          <w:noProof/>
        </w:rPr>
        <w:fldChar w:fldCharType="end"/>
      </w:r>
    </w:p>
    <w:p w14:paraId="340C8785" w14:textId="584A3CB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_Toc200971554 \h </w:instrText>
      </w:r>
      <w:r>
        <w:rPr>
          <w:noProof/>
        </w:rPr>
      </w:r>
      <w:r>
        <w:rPr>
          <w:noProof/>
        </w:rPr>
        <w:fldChar w:fldCharType="separate"/>
      </w:r>
      <w:r>
        <w:rPr>
          <w:noProof/>
        </w:rPr>
        <w:t>80</w:t>
      </w:r>
      <w:r>
        <w:rPr>
          <w:noProof/>
        </w:rPr>
        <w:fldChar w:fldCharType="end"/>
      </w:r>
    </w:p>
    <w:p w14:paraId="5FB7BD46" w14:textId="3429B34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_Toc200971555 \h </w:instrText>
      </w:r>
      <w:r>
        <w:rPr>
          <w:noProof/>
        </w:rPr>
      </w:r>
      <w:r>
        <w:rPr>
          <w:noProof/>
        </w:rPr>
        <w:fldChar w:fldCharType="separate"/>
      </w:r>
      <w:r>
        <w:rPr>
          <w:noProof/>
        </w:rPr>
        <w:t>81</w:t>
      </w:r>
      <w:r>
        <w:rPr>
          <w:noProof/>
        </w:rPr>
        <w:fldChar w:fldCharType="end"/>
      </w:r>
    </w:p>
    <w:p w14:paraId="26E51CF8" w14:textId="6A9D26B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_Toc200971556 \h </w:instrText>
      </w:r>
      <w:r>
        <w:rPr>
          <w:noProof/>
        </w:rPr>
      </w:r>
      <w:r>
        <w:rPr>
          <w:noProof/>
        </w:rPr>
        <w:fldChar w:fldCharType="separate"/>
      </w:r>
      <w:r>
        <w:rPr>
          <w:noProof/>
        </w:rPr>
        <w:t>81</w:t>
      </w:r>
      <w:r>
        <w:rPr>
          <w:noProof/>
        </w:rPr>
        <w:fldChar w:fldCharType="end"/>
      </w:r>
    </w:p>
    <w:p w14:paraId="3E951735" w14:textId="023EB65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_Toc200971557 \h </w:instrText>
      </w:r>
      <w:r>
        <w:rPr>
          <w:noProof/>
        </w:rPr>
      </w:r>
      <w:r>
        <w:rPr>
          <w:noProof/>
        </w:rPr>
        <w:fldChar w:fldCharType="separate"/>
      </w:r>
      <w:r>
        <w:rPr>
          <w:noProof/>
        </w:rPr>
        <w:t>81</w:t>
      </w:r>
      <w:r>
        <w:rPr>
          <w:noProof/>
        </w:rPr>
        <w:fldChar w:fldCharType="end"/>
      </w:r>
    </w:p>
    <w:p w14:paraId="78A8202C" w14:textId="720042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_Toc200971558 \h </w:instrText>
      </w:r>
      <w:r>
        <w:rPr>
          <w:noProof/>
        </w:rPr>
      </w:r>
      <w:r>
        <w:rPr>
          <w:noProof/>
        </w:rPr>
        <w:fldChar w:fldCharType="separate"/>
      </w:r>
      <w:r>
        <w:rPr>
          <w:noProof/>
        </w:rPr>
        <w:t>82</w:t>
      </w:r>
      <w:r>
        <w:rPr>
          <w:noProof/>
        </w:rPr>
        <w:fldChar w:fldCharType="end"/>
      </w:r>
    </w:p>
    <w:p w14:paraId="64E7229B" w14:textId="55E482DB"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_Toc200971559 \h </w:instrText>
      </w:r>
      <w:r>
        <w:rPr>
          <w:noProof/>
        </w:rPr>
      </w:r>
      <w:r>
        <w:rPr>
          <w:noProof/>
        </w:rPr>
        <w:fldChar w:fldCharType="separate"/>
      </w:r>
      <w:r>
        <w:rPr>
          <w:noProof/>
        </w:rPr>
        <w:t>82</w:t>
      </w:r>
      <w:r>
        <w:rPr>
          <w:noProof/>
        </w:rPr>
        <w:fldChar w:fldCharType="end"/>
      </w:r>
    </w:p>
    <w:p w14:paraId="1227806F" w14:textId="6B1B1AD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_Toc200971560 \h </w:instrText>
      </w:r>
      <w:r>
        <w:rPr>
          <w:noProof/>
        </w:rPr>
      </w:r>
      <w:r>
        <w:rPr>
          <w:noProof/>
        </w:rPr>
        <w:fldChar w:fldCharType="separate"/>
      </w:r>
      <w:r>
        <w:rPr>
          <w:noProof/>
        </w:rPr>
        <w:t>82</w:t>
      </w:r>
      <w:r>
        <w:rPr>
          <w:noProof/>
        </w:rPr>
        <w:fldChar w:fldCharType="end"/>
      </w:r>
    </w:p>
    <w:p w14:paraId="1076D9ED" w14:textId="60CB993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_Toc200971561 \h </w:instrText>
      </w:r>
      <w:r>
        <w:rPr>
          <w:noProof/>
        </w:rPr>
      </w:r>
      <w:r>
        <w:rPr>
          <w:noProof/>
        </w:rPr>
        <w:fldChar w:fldCharType="separate"/>
      </w:r>
      <w:r>
        <w:rPr>
          <w:noProof/>
        </w:rPr>
        <w:t>82</w:t>
      </w:r>
      <w:r>
        <w:rPr>
          <w:noProof/>
        </w:rPr>
        <w:fldChar w:fldCharType="end"/>
      </w:r>
    </w:p>
    <w:p w14:paraId="3A930408" w14:textId="337DC24A"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_Toc200971562 \h </w:instrText>
      </w:r>
      <w:r>
        <w:rPr>
          <w:noProof/>
        </w:rPr>
      </w:r>
      <w:r>
        <w:rPr>
          <w:noProof/>
        </w:rPr>
        <w:fldChar w:fldCharType="separate"/>
      </w:r>
      <w:r>
        <w:rPr>
          <w:noProof/>
        </w:rPr>
        <w:t>84</w:t>
      </w:r>
      <w:r>
        <w:rPr>
          <w:noProof/>
        </w:rPr>
        <w:fldChar w:fldCharType="end"/>
      </w:r>
    </w:p>
    <w:p w14:paraId="350E83D1" w14:textId="45EB343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_Toc200971563 \h </w:instrText>
      </w:r>
      <w:r>
        <w:rPr>
          <w:noProof/>
        </w:rPr>
      </w:r>
      <w:r>
        <w:rPr>
          <w:noProof/>
        </w:rPr>
        <w:fldChar w:fldCharType="separate"/>
      </w:r>
      <w:r>
        <w:rPr>
          <w:noProof/>
        </w:rPr>
        <w:t>84</w:t>
      </w:r>
      <w:r>
        <w:rPr>
          <w:noProof/>
        </w:rPr>
        <w:fldChar w:fldCharType="end"/>
      </w:r>
    </w:p>
    <w:p w14:paraId="08E3CBC3" w14:textId="14A7946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_Toc200971564 \h </w:instrText>
      </w:r>
      <w:r>
        <w:rPr>
          <w:noProof/>
        </w:rPr>
      </w:r>
      <w:r>
        <w:rPr>
          <w:noProof/>
        </w:rPr>
        <w:fldChar w:fldCharType="separate"/>
      </w:r>
      <w:r>
        <w:rPr>
          <w:noProof/>
        </w:rPr>
        <w:t>85</w:t>
      </w:r>
      <w:r>
        <w:rPr>
          <w:noProof/>
        </w:rPr>
        <w:fldChar w:fldCharType="end"/>
      </w:r>
    </w:p>
    <w:p w14:paraId="260C9B5C" w14:textId="0B3AF70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_Toc200971565 \h </w:instrText>
      </w:r>
      <w:r>
        <w:rPr>
          <w:noProof/>
        </w:rPr>
      </w:r>
      <w:r>
        <w:rPr>
          <w:noProof/>
        </w:rPr>
        <w:fldChar w:fldCharType="separate"/>
      </w:r>
      <w:r>
        <w:rPr>
          <w:noProof/>
        </w:rPr>
        <w:t>87</w:t>
      </w:r>
      <w:r>
        <w:rPr>
          <w:noProof/>
        </w:rPr>
        <w:fldChar w:fldCharType="end"/>
      </w:r>
    </w:p>
    <w:p w14:paraId="4CB0CFA5" w14:textId="286495F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_Toc200971566 \h </w:instrText>
      </w:r>
      <w:r>
        <w:rPr>
          <w:noProof/>
        </w:rPr>
      </w:r>
      <w:r>
        <w:rPr>
          <w:noProof/>
        </w:rPr>
        <w:fldChar w:fldCharType="separate"/>
      </w:r>
      <w:r>
        <w:rPr>
          <w:noProof/>
        </w:rPr>
        <w:t>87</w:t>
      </w:r>
      <w:r>
        <w:rPr>
          <w:noProof/>
        </w:rPr>
        <w:fldChar w:fldCharType="end"/>
      </w:r>
    </w:p>
    <w:p w14:paraId="361AC1C3" w14:textId="7955503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_Toc200971567 \h </w:instrText>
      </w:r>
      <w:r>
        <w:rPr>
          <w:noProof/>
        </w:rPr>
      </w:r>
      <w:r>
        <w:rPr>
          <w:noProof/>
        </w:rPr>
        <w:fldChar w:fldCharType="separate"/>
      </w:r>
      <w:r>
        <w:rPr>
          <w:noProof/>
        </w:rPr>
        <w:t>88</w:t>
      </w:r>
      <w:r>
        <w:rPr>
          <w:noProof/>
        </w:rPr>
        <w:fldChar w:fldCharType="end"/>
      </w:r>
    </w:p>
    <w:p w14:paraId="3B8820FE" w14:textId="3D56912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_Toc200971568 \h </w:instrText>
      </w:r>
      <w:r>
        <w:rPr>
          <w:noProof/>
        </w:rPr>
      </w:r>
      <w:r>
        <w:rPr>
          <w:noProof/>
        </w:rPr>
        <w:fldChar w:fldCharType="separate"/>
      </w:r>
      <w:r>
        <w:rPr>
          <w:noProof/>
        </w:rPr>
        <w:t>88</w:t>
      </w:r>
      <w:r>
        <w:rPr>
          <w:noProof/>
        </w:rPr>
        <w:fldChar w:fldCharType="end"/>
      </w:r>
    </w:p>
    <w:p w14:paraId="7066913A" w14:textId="7835177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_Toc200971569 \h </w:instrText>
      </w:r>
      <w:r>
        <w:rPr>
          <w:noProof/>
        </w:rPr>
      </w:r>
      <w:r>
        <w:rPr>
          <w:noProof/>
        </w:rPr>
        <w:fldChar w:fldCharType="separate"/>
      </w:r>
      <w:r>
        <w:rPr>
          <w:noProof/>
        </w:rPr>
        <w:t>89</w:t>
      </w:r>
      <w:r>
        <w:rPr>
          <w:noProof/>
        </w:rPr>
        <w:fldChar w:fldCharType="end"/>
      </w:r>
    </w:p>
    <w:p w14:paraId="29DE5FEC" w14:textId="5770115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_Toc200971570 \h </w:instrText>
      </w:r>
      <w:r>
        <w:rPr>
          <w:noProof/>
        </w:rPr>
      </w:r>
      <w:r>
        <w:rPr>
          <w:noProof/>
        </w:rPr>
        <w:fldChar w:fldCharType="separate"/>
      </w:r>
      <w:r>
        <w:rPr>
          <w:noProof/>
        </w:rPr>
        <w:t>89</w:t>
      </w:r>
      <w:r>
        <w:rPr>
          <w:noProof/>
        </w:rPr>
        <w:fldChar w:fldCharType="end"/>
      </w:r>
    </w:p>
    <w:p w14:paraId="5312B255" w14:textId="2449572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_Toc200971571 \h </w:instrText>
      </w:r>
      <w:r>
        <w:rPr>
          <w:noProof/>
        </w:rPr>
      </w:r>
      <w:r>
        <w:rPr>
          <w:noProof/>
        </w:rPr>
        <w:fldChar w:fldCharType="separate"/>
      </w:r>
      <w:r>
        <w:rPr>
          <w:noProof/>
        </w:rPr>
        <w:t>90</w:t>
      </w:r>
      <w:r>
        <w:rPr>
          <w:noProof/>
        </w:rPr>
        <w:fldChar w:fldCharType="end"/>
      </w:r>
    </w:p>
    <w:p w14:paraId="0F50394E" w14:textId="299D47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_Toc200971572 \h </w:instrText>
      </w:r>
      <w:r>
        <w:rPr>
          <w:noProof/>
        </w:rPr>
      </w:r>
      <w:r>
        <w:rPr>
          <w:noProof/>
        </w:rPr>
        <w:fldChar w:fldCharType="separate"/>
      </w:r>
      <w:r>
        <w:rPr>
          <w:noProof/>
        </w:rPr>
        <w:t>91</w:t>
      </w:r>
      <w:r>
        <w:rPr>
          <w:noProof/>
        </w:rPr>
        <w:fldChar w:fldCharType="end"/>
      </w:r>
    </w:p>
    <w:p w14:paraId="13B31152" w14:textId="7552F81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_Toc200971573 \h </w:instrText>
      </w:r>
      <w:r>
        <w:rPr>
          <w:noProof/>
        </w:rPr>
      </w:r>
      <w:r>
        <w:rPr>
          <w:noProof/>
        </w:rPr>
        <w:fldChar w:fldCharType="separate"/>
      </w:r>
      <w:r>
        <w:rPr>
          <w:noProof/>
        </w:rPr>
        <w:t>92</w:t>
      </w:r>
      <w:r>
        <w:rPr>
          <w:noProof/>
        </w:rPr>
        <w:fldChar w:fldCharType="end"/>
      </w:r>
    </w:p>
    <w:p w14:paraId="57AC422A" w14:textId="6EF9483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_Toc200971574 \h </w:instrText>
      </w:r>
      <w:r>
        <w:rPr>
          <w:noProof/>
        </w:rPr>
      </w:r>
      <w:r>
        <w:rPr>
          <w:noProof/>
        </w:rPr>
        <w:fldChar w:fldCharType="separate"/>
      </w:r>
      <w:r>
        <w:rPr>
          <w:noProof/>
        </w:rPr>
        <w:t>95</w:t>
      </w:r>
      <w:r>
        <w:rPr>
          <w:noProof/>
        </w:rPr>
        <w:fldChar w:fldCharType="end"/>
      </w:r>
    </w:p>
    <w:p w14:paraId="06733B20" w14:textId="0592656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_Toc200971575 \h </w:instrText>
      </w:r>
      <w:r>
        <w:rPr>
          <w:noProof/>
        </w:rPr>
      </w:r>
      <w:r>
        <w:rPr>
          <w:noProof/>
        </w:rPr>
        <w:fldChar w:fldCharType="separate"/>
      </w:r>
      <w:r>
        <w:rPr>
          <w:noProof/>
        </w:rPr>
        <w:t>95</w:t>
      </w:r>
      <w:r>
        <w:rPr>
          <w:noProof/>
        </w:rPr>
        <w:fldChar w:fldCharType="end"/>
      </w:r>
    </w:p>
    <w:p w14:paraId="0DAFE364" w14:textId="314CE42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_Toc200971576 \h </w:instrText>
      </w:r>
      <w:r>
        <w:rPr>
          <w:noProof/>
        </w:rPr>
      </w:r>
      <w:r>
        <w:rPr>
          <w:noProof/>
        </w:rPr>
        <w:fldChar w:fldCharType="separate"/>
      </w:r>
      <w:r>
        <w:rPr>
          <w:noProof/>
        </w:rPr>
        <w:t>95</w:t>
      </w:r>
      <w:r>
        <w:rPr>
          <w:noProof/>
        </w:rPr>
        <w:fldChar w:fldCharType="end"/>
      </w:r>
    </w:p>
    <w:p w14:paraId="2FB31F9D" w14:textId="52FACA8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_Toc200971577 \h </w:instrText>
      </w:r>
      <w:r>
        <w:rPr>
          <w:noProof/>
        </w:rPr>
      </w:r>
      <w:r>
        <w:rPr>
          <w:noProof/>
        </w:rPr>
        <w:fldChar w:fldCharType="separate"/>
      </w:r>
      <w:r>
        <w:rPr>
          <w:noProof/>
        </w:rPr>
        <w:t>95</w:t>
      </w:r>
      <w:r>
        <w:rPr>
          <w:noProof/>
        </w:rPr>
        <w:fldChar w:fldCharType="end"/>
      </w:r>
    </w:p>
    <w:p w14:paraId="05D08AED" w14:textId="6CCC951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_Toc200971578 \h </w:instrText>
      </w:r>
      <w:r>
        <w:rPr>
          <w:noProof/>
        </w:rPr>
      </w:r>
      <w:r>
        <w:rPr>
          <w:noProof/>
        </w:rPr>
        <w:fldChar w:fldCharType="separate"/>
      </w:r>
      <w:r>
        <w:rPr>
          <w:noProof/>
        </w:rPr>
        <w:t>95</w:t>
      </w:r>
      <w:r>
        <w:rPr>
          <w:noProof/>
        </w:rPr>
        <w:fldChar w:fldCharType="end"/>
      </w:r>
    </w:p>
    <w:p w14:paraId="2C6E651D" w14:textId="78DDD8C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_Toc200971579 \h </w:instrText>
      </w:r>
      <w:r>
        <w:rPr>
          <w:noProof/>
        </w:rPr>
      </w:r>
      <w:r>
        <w:rPr>
          <w:noProof/>
        </w:rPr>
        <w:fldChar w:fldCharType="separate"/>
      </w:r>
      <w:r>
        <w:rPr>
          <w:noProof/>
        </w:rPr>
        <w:t>95</w:t>
      </w:r>
      <w:r>
        <w:rPr>
          <w:noProof/>
        </w:rPr>
        <w:fldChar w:fldCharType="end"/>
      </w:r>
    </w:p>
    <w:p w14:paraId="2229DA29" w14:textId="28E5114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_Toc200971580 \h </w:instrText>
      </w:r>
      <w:r>
        <w:rPr>
          <w:noProof/>
        </w:rPr>
      </w:r>
      <w:r>
        <w:rPr>
          <w:noProof/>
        </w:rPr>
        <w:fldChar w:fldCharType="separate"/>
      </w:r>
      <w:r>
        <w:rPr>
          <w:noProof/>
        </w:rPr>
        <w:t>96</w:t>
      </w:r>
      <w:r>
        <w:rPr>
          <w:noProof/>
        </w:rPr>
        <w:fldChar w:fldCharType="end"/>
      </w:r>
    </w:p>
    <w:p w14:paraId="3AA31B74" w14:textId="13881A4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_Toc200971581 \h </w:instrText>
      </w:r>
      <w:r>
        <w:rPr>
          <w:noProof/>
        </w:rPr>
      </w:r>
      <w:r>
        <w:rPr>
          <w:noProof/>
        </w:rPr>
        <w:fldChar w:fldCharType="separate"/>
      </w:r>
      <w:r>
        <w:rPr>
          <w:noProof/>
        </w:rPr>
        <w:t>96</w:t>
      </w:r>
      <w:r>
        <w:rPr>
          <w:noProof/>
        </w:rPr>
        <w:fldChar w:fldCharType="end"/>
      </w:r>
    </w:p>
    <w:p w14:paraId="1E6112B3" w14:textId="2EE11A9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_Toc200971582 \h </w:instrText>
      </w:r>
      <w:r>
        <w:rPr>
          <w:noProof/>
        </w:rPr>
      </w:r>
      <w:r>
        <w:rPr>
          <w:noProof/>
        </w:rPr>
        <w:fldChar w:fldCharType="separate"/>
      </w:r>
      <w:r>
        <w:rPr>
          <w:noProof/>
        </w:rPr>
        <w:t>96</w:t>
      </w:r>
      <w:r>
        <w:rPr>
          <w:noProof/>
        </w:rPr>
        <w:fldChar w:fldCharType="end"/>
      </w:r>
    </w:p>
    <w:p w14:paraId="0D17238A" w14:textId="51C7AD2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_Toc200971583 \h </w:instrText>
      </w:r>
      <w:r>
        <w:rPr>
          <w:noProof/>
        </w:rPr>
      </w:r>
      <w:r>
        <w:rPr>
          <w:noProof/>
        </w:rPr>
        <w:fldChar w:fldCharType="separate"/>
      </w:r>
      <w:r>
        <w:rPr>
          <w:noProof/>
        </w:rPr>
        <w:t>96</w:t>
      </w:r>
      <w:r>
        <w:rPr>
          <w:noProof/>
        </w:rPr>
        <w:fldChar w:fldCharType="end"/>
      </w:r>
    </w:p>
    <w:p w14:paraId="4BBB15B0" w14:textId="18367E52"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_Toc200971584 \h </w:instrText>
      </w:r>
      <w:r>
        <w:rPr>
          <w:noProof/>
        </w:rPr>
      </w:r>
      <w:r>
        <w:rPr>
          <w:noProof/>
        </w:rPr>
        <w:fldChar w:fldCharType="separate"/>
      </w:r>
      <w:r>
        <w:rPr>
          <w:noProof/>
        </w:rPr>
        <w:t>96</w:t>
      </w:r>
      <w:r>
        <w:rPr>
          <w:noProof/>
        </w:rPr>
        <w:fldChar w:fldCharType="end"/>
      </w:r>
    </w:p>
    <w:p w14:paraId="633BCF63" w14:textId="45E94A4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_Toc200971585 \h </w:instrText>
      </w:r>
      <w:r>
        <w:rPr>
          <w:noProof/>
        </w:rPr>
      </w:r>
      <w:r>
        <w:rPr>
          <w:noProof/>
        </w:rPr>
        <w:fldChar w:fldCharType="separate"/>
      </w:r>
      <w:r>
        <w:rPr>
          <w:noProof/>
        </w:rPr>
        <w:t>96</w:t>
      </w:r>
      <w:r>
        <w:rPr>
          <w:noProof/>
        </w:rPr>
        <w:fldChar w:fldCharType="end"/>
      </w:r>
    </w:p>
    <w:p w14:paraId="088FE9A0" w14:textId="2063FE5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_Toc200971586 \h </w:instrText>
      </w:r>
      <w:r>
        <w:rPr>
          <w:noProof/>
        </w:rPr>
      </w:r>
      <w:r>
        <w:rPr>
          <w:noProof/>
        </w:rPr>
        <w:fldChar w:fldCharType="separate"/>
      </w:r>
      <w:r>
        <w:rPr>
          <w:noProof/>
        </w:rPr>
        <w:t>97</w:t>
      </w:r>
      <w:r>
        <w:rPr>
          <w:noProof/>
        </w:rPr>
        <w:fldChar w:fldCharType="end"/>
      </w:r>
    </w:p>
    <w:p w14:paraId="14025EBE" w14:textId="750242B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_Toc200971587 \h </w:instrText>
      </w:r>
      <w:r>
        <w:rPr>
          <w:noProof/>
        </w:rPr>
      </w:r>
      <w:r>
        <w:rPr>
          <w:noProof/>
        </w:rPr>
        <w:fldChar w:fldCharType="separate"/>
      </w:r>
      <w:r>
        <w:rPr>
          <w:noProof/>
        </w:rPr>
        <w:t>97</w:t>
      </w:r>
      <w:r>
        <w:rPr>
          <w:noProof/>
        </w:rPr>
        <w:fldChar w:fldCharType="end"/>
      </w:r>
    </w:p>
    <w:p w14:paraId="39F95AAB" w14:textId="03C3D8F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_Toc200971588 \h </w:instrText>
      </w:r>
      <w:r>
        <w:rPr>
          <w:noProof/>
        </w:rPr>
      </w:r>
      <w:r>
        <w:rPr>
          <w:noProof/>
        </w:rPr>
        <w:fldChar w:fldCharType="separate"/>
      </w:r>
      <w:r>
        <w:rPr>
          <w:noProof/>
        </w:rPr>
        <w:t>97</w:t>
      </w:r>
      <w:r>
        <w:rPr>
          <w:noProof/>
        </w:rPr>
        <w:fldChar w:fldCharType="end"/>
      </w:r>
    </w:p>
    <w:p w14:paraId="2E181C14" w14:textId="4366B1F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_Toc200971589 \h </w:instrText>
      </w:r>
      <w:r>
        <w:rPr>
          <w:noProof/>
        </w:rPr>
      </w:r>
      <w:r>
        <w:rPr>
          <w:noProof/>
        </w:rPr>
        <w:fldChar w:fldCharType="separate"/>
      </w:r>
      <w:r>
        <w:rPr>
          <w:noProof/>
        </w:rPr>
        <w:t>97</w:t>
      </w:r>
      <w:r>
        <w:rPr>
          <w:noProof/>
        </w:rPr>
        <w:fldChar w:fldCharType="end"/>
      </w:r>
    </w:p>
    <w:p w14:paraId="6DF9E974" w14:textId="7148F09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_Toc200971590 \h </w:instrText>
      </w:r>
      <w:r>
        <w:rPr>
          <w:noProof/>
        </w:rPr>
      </w:r>
      <w:r>
        <w:rPr>
          <w:noProof/>
        </w:rPr>
        <w:fldChar w:fldCharType="separate"/>
      </w:r>
      <w:r>
        <w:rPr>
          <w:noProof/>
        </w:rPr>
        <w:t>97</w:t>
      </w:r>
      <w:r>
        <w:rPr>
          <w:noProof/>
        </w:rPr>
        <w:fldChar w:fldCharType="end"/>
      </w:r>
    </w:p>
    <w:p w14:paraId="277DFE34" w14:textId="3E024BC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_Toc200971591 \h </w:instrText>
      </w:r>
      <w:r>
        <w:rPr>
          <w:noProof/>
        </w:rPr>
      </w:r>
      <w:r>
        <w:rPr>
          <w:noProof/>
        </w:rPr>
        <w:fldChar w:fldCharType="separate"/>
      </w:r>
      <w:r>
        <w:rPr>
          <w:noProof/>
        </w:rPr>
        <w:t>97</w:t>
      </w:r>
      <w:r>
        <w:rPr>
          <w:noProof/>
        </w:rPr>
        <w:fldChar w:fldCharType="end"/>
      </w:r>
    </w:p>
    <w:p w14:paraId="278DDC7F" w14:textId="6973636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_Toc200971592 \h </w:instrText>
      </w:r>
      <w:r>
        <w:rPr>
          <w:noProof/>
        </w:rPr>
      </w:r>
      <w:r>
        <w:rPr>
          <w:noProof/>
        </w:rPr>
        <w:fldChar w:fldCharType="separate"/>
      </w:r>
      <w:r>
        <w:rPr>
          <w:noProof/>
        </w:rPr>
        <w:t>97</w:t>
      </w:r>
      <w:r>
        <w:rPr>
          <w:noProof/>
        </w:rPr>
        <w:fldChar w:fldCharType="end"/>
      </w:r>
    </w:p>
    <w:p w14:paraId="0850B22E" w14:textId="1930101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_Toc200971593 \h </w:instrText>
      </w:r>
      <w:r>
        <w:rPr>
          <w:noProof/>
        </w:rPr>
      </w:r>
      <w:r>
        <w:rPr>
          <w:noProof/>
        </w:rPr>
        <w:fldChar w:fldCharType="separate"/>
      </w:r>
      <w:r>
        <w:rPr>
          <w:noProof/>
        </w:rPr>
        <w:t>97</w:t>
      </w:r>
      <w:r>
        <w:rPr>
          <w:noProof/>
        </w:rPr>
        <w:fldChar w:fldCharType="end"/>
      </w:r>
    </w:p>
    <w:p w14:paraId="1AD0517A" w14:textId="4723209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_Toc200971594 \h </w:instrText>
      </w:r>
      <w:r>
        <w:rPr>
          <w:noProof/>
        </w:rPr>
      </w:r>
      <w:r>
        <w:rPr>
          <w:noProof/>
        </w:rPr>
        <w:fldChar w:fldCharType="separate"/>
      </w:r>
      <w:r>
        <w:rPr>
          <w:noProof/>
        </w:rPr>
        <w:t>98</w:t>
      </w:r>
      <w:r>
        <w:rPr>
          <w:noProof/>
        </w:rPr>
        <w:fldChar w:fldCharType="end"/>
      </w:r>
    </w:p>
    <w:p w14:paraId="44D262BA" w14:textId="4753077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_Toc200971595 \h </w:instrText>
      </w:r>
      <w:r>
        <w:rPr>
          <w:noProof/>
        </w:rPr>
      </w:r>
      <w:r>
        <w:rPr>
          <w:noProof/>
        </w:rPr>
        <w:fldChar w:fldCharType="separate"/>
      </w:r>
      <w:r>
        <w:rPr>
          <w:noProof/>
        </w:rPr>
        <w:t>98</w:t>
      </w:r>
      <w:r>
        <w:rPr>
          <w:noProof/>
        </w:rPr>
        <w:fldChar w:fldCharType="end"/>
      </w:r>
    </w:p>
    <w:p w14:paraId="56225641" w14:textId="0C0C100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_Toc200971596 \h </w:instrText>
      </w:r>
      <w:r>
        <w:rPr>
          <w:noProof/>
        </w:rPr>
      </w:r>
      <w:r>
        <w:rPr>
          <w:noProof/>
        </w:rPr>
        <w:fldChar w:fldCharType="separate"/>
      </w:r>
      <w:r>
        <w:rPr>
          <w:noProof/>
        </w:rPr>
        <w:t>99</w:t>
      </w:r>
      <w:r>
        <w:rPr>
          <w:noProof/>
        </w:rPr>
        <w:fldChar w:fldCharType="end"/>
      </w:r>
    </w:p>
    <w:p w14:paraId="7E53EFE6" w14:textId="6FD064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_Toc200971597 \h </w:instrText>
      </w:r>
      <w:r>
        <w:rPr>
          <w:noProof/>
        </w:rPr>
      </w:r>
      <w:r>
        <w:rPr>
          <w:noProof/>
        </w:rPr>
        <w:fldChar w:fldCharType="separate"/>
      </w:r>
      <w:r>
        <w:rPr>
          <w:noProof/>
        </w:rPr>
        <w:t>99</w:t>
      </w:r>
      <w:r>
        <w:rPr>
          <w:noProof/>
        </w:rPr>
        <w:fldChar w:fldCharType="end"/>
      </w:r>
    </w:p>
    <w:p w14:paraId="75274728" w14:textId="627F2CF6"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_Toc200971598 \h </w:instrText>
      </w:r>
      <w:r>
        <w:rPr>
          <w:noProof/>
        </w:rPr>
      </w:r>
      <w:r>
        <w:rPr>
          <w:noProof/>
        </w:rPr>
        <w:fldChar w:fldCharType="separate"/>
      </w:r>
      <w:r>
        <w:rPr>
          <w:noProof/>
        </w:rPr>
        <w:t>99</w:t>
      </w:r>
      <w:r>
        <w:rPr>
          <w:noProof/>
        </w:rPr>
        <w:fldChar w:fldCharType="end"/>
      </w:r>
    </w:p>
    <w:p w14:paraId="7EE1CC6D" w14:textId="66D841D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_Toc200971599 \h </w:instrText>
      </w:r>
      <w:r>
        <w:rPr>
          <w:noProof/>
        </w:rPr>
      </w:r>
      <w:r>
        <w:rPr>
          <w:noProof/>
        </w:rPr>
        <w:fldChar w:fldCharType="separate"/>
      </w:r>
      <w:r>
        <w:rPr>
          <w:noProof/>
        </w:rPr>
        <w:t>100</w:t>
      </w:r>
      <w:r>
        <w:rPr>
          <w:noProof/>
        </w:rPr>
        <w:fldChar w:fldCharType="end"/>
      </w:r>
    </w:p>
    <w:p w14:paraId="376C7E64" w14:textId="78FE6C2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_Toc200971600 \h </w:instrText>
      </w:r>
      <w:r>
        <w:rPr>
          <w:noProof/>
        </w:rPr>
      </w:r>
      <w:r>
        <w:rPr>
          <w:noProof/>
        </w:rPr>
        <w:fldChar w:fldCharType="separate"/>
      </w:r>
      <w:r>
        <w:rPr>
          <w:noProof/>
        </w:rPr>
        <w:t>100</w:t>
      </w:r>
      <w:r>
        <w:rPr>
          <w:noProof/>
        </w:rPr>
        <w:fldChar w:fldCharType="end"/>
      </w:r>
    </w:p>
    <w:p w14:paraId="5839817E" w14:textId="3336AA3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_Toc200971601 \h </w:instrText>
      </w:r>
      <w:r>
        <w:rPr>
          <w:noProof/>
        </w:rPr>
      </w:r>
      <w:r>
        <w:rPr>
          <w:noProof/>
        </w:rPr>
        <w:fldChar w:fldCharType="separate"/>
      </w:r>
      <w:r>
        <w:rPr>
          <w:noProof/>
        </w:rPr>
        <w:t>100</w:t>
      </w:r>
      <w:r>
        <w:rPr>
          <w:noProof/>
        </w:rPr>
        <w:fldChar w:fldCharType="end"/>
      </w:r>
    </w:p>
    <w:p w14:paraId="31299D56" w14:textId="28FF83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_Toc200971602 \h </w:instrText>
      </w:r>
      <w:r>
        <w:rPr>
          <w:noProof/>
        </w:rPr>
      </w:r>
      <w:r>
        <w:rPr>
          <w:noProof/>
        </w:rPr>
        <w:fldChar w:fldCharType="separate"/>
      </w:r>
      <w:r>
        <w:rPr>
          <w:noProof/>
        </w:rPr>
        <w:t>100</w:t>
      </w:r>
      <w:r>
        <w:rPr>
          <w:noProof/>
        </w:rPr>
        <w:fldChar w:fldCharType="end"/>
      </w:r>
    </w:p>
    <w:p w14:paraId="2485A890" w14:textId="19F1FDF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_Toc200971603 \h </w:instrText>
      </w:r>
      <w:r>
        <w:rPr>
          <w:noProof/>
        </w:rPr>
      </w:r>
      <w:r>
        <w:rPr>
          <w:noProof/>
        </w:rPr>
        <w:fldChar w:fldCharType="separate"/>
      </w:r>
      <w:r>
        <w:rPr>
          <w:noProof/>
        </w:rPr>
        <w:t>100</w:t>
      </w:r>
      <w:r>
        <w:rPr>
          <w:noProof/>
        </w:rPr>
        <w:fldChar w:fldCharType="end"/>
      </w:r>
    </w:p>
    <w:p w14:paraId="36A05842" w14:textId="63E390DA"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_Toc200971604 \h </w:instrText>
      </w:r>
      <w:r>
        <w:rPr>
          <w:noProof/>
        </w:rPr>
      </w:r>
      <w:r>
        <w:rPr>
          <w:noProof/>
        </w:rPr>
        <w:fldChar w:fldCharType="separate"/>
      </w:r>
      <w:r>
        <w:rPr>
          <w:noProof/>
        </w:rPr>
        <w:t>100</w:t>
      </w:r>
      <w:r>
        <w:rPr>
          <w:noProof/>
        </w:rPr>
        <w:fldChar w:fldCharType="end"/>
      </w:r>
    </w:p>
    <w:p w14:paraId="40669B71" w14:textId="12E0C701"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_Toc200971605 \h </w:instrText>
      </w:r>
      <w:r>
        <w:rPr>
          <w:noProof/>
        </w:rPr>
      </w:r>
      <w:r>
        <w:rPr>
          <w:noProof/>
        </w:rPr>
        <w:fldChar w:fldCharType="separate"/>
      </w:r>
      <w:r>
        <w:rPr>
          <w:noProof/>
        </w:rPr>
        <w:t>101</w:t>
      </w:r>
      <w:r>
        <w:rPr>
          <w:noProof/>
        </w:rPr>
        <w:fldChar w:fldCharType="end"/>
      </w:r>
    </w:p>
    <w:p w14:paraId="3B66121F" w14:textId="6091941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_Toc200971606 \h </w:instrText>
      </w:r>
      <w:r>
        <w:rPr>
          <w:noProof/>
        </w:rPr>
      </w:r>
      <w:r>
        <w:rPr>
          <w:noProof/>
        </w:rPr>
        <w:fldChar w:fldCharType="separate"/>
      </w:r>
      <w:r>
        <w:rPr>
          <w:noProof/>
        </w:rPr>
        <w:t>103</w:t>
      </w:r>
      <w:r>
        <w:rPr>
          <w:noProof/>
        </w:rPr>
        <w:fldChar w:fldCharType="end"/>
      </w:r>
    </w:p>
    <w:p w14:paraId="55D20175" w14:textId="3CC7EE1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_Toc200971607 \h </w:instrText>
      </w:r>
      <w:r>
        <w:rPr>
          <w:noProof/>
        </w:rPr>
      </w:r>
      <w:r>
        <w:rPr>
          <w:noProof/>
        </w:rPr>
        <w:fldChar w:fldCharType="separate"/>
      </w:r>
      <w:r>
        <w:rPr>
          <w:noProof/>
        </w:rPr>
        <w:t>103</w:t>
      </w:r>
      <w:r>
        <w:rPr>
          <w:noProof/>
        </w:rPr>
        <w:fldChar w:fldCharType="end"/>
      </w:r>
    </w:p>
    <w:p w14:paraId="748EC94E" w14:textId="07D30B27"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_Toc200971608 \h </w:instrText>
      </w:r>
      <w:r>
        <w:rPr>
          <w:noProof/>
        </w:rPr>
      </w:r>
      <w:r>
        <w:rPr>
          <w:noProof/>
        </w:rPr>
        <w:fldChar w:fldCharType="separate"/>
      </w:r>
      <w:r>
        <w:rPr>
          <w:noProof/>
        </w:rPr>
        <w:t>103</w:t>
      </w:r>
      <w:r>
        <w:rPr>
          <w:noProof/>
        </w:rPr>
        <w:fldChar w:fldCharType="end"/>
      </w:r>
    </w:p>
    <w:p w14:paraId="24CDB371" w14:textId="6DE182BF"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_Toc200971609 \h </w:instrText>
      </w:r>
      <w:r>
        <w:rPr>
          <w:noProof/>
        </w:rPr>
      </w:r>
      <w:r>
        <w:rPr>
          <w:noProof/>
        </w:rPr>
        <w:fldChar w:fldCharType="separate"/>
      </w:r>
      <w:r>
        <w:rPr>
          <w:noProof/>
        </w:rPr>
        <w:t>103</w:t>
      </w:r>
      <w:r>
        <w:rPr>
          <w:noProof/>
        </w:rPr>
        <w:fldChar w:fldCharType="end"/>
      </w:r>
    </w:p>
    <w:p w14:paraId="0269C481" w14:textId="5C05D8F9"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_Toc200971610 \h </w:instrText>
      </w:r>
      <w:r>
        <w:rPr>
          <w:noProof/>
        </w:rPr>
      </w:r>
      <w:r>
        <w:rPr>
          <w:noProof/>
        </w:rPr>
        <w:fldChar w:fldCharType="separate"/>
      </w:r>
      <w:r>
        <w:rPr>
          <w:noProof/>
        </w:rPr>
        <w:t>103</w:t>
      </w:r>
      <w:r>
        <w:rPr>
          <w:noProof/>
        </w:rPr>
        <w:fldChar w:fldCharType="end"/>
      </w:r>
    </w:p>
    <w:p w14:paraId="2EA44329" w14:textId="2516315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_Toc200971611 \h </w:instrText>
      </w:r>
      <w:r>
        <w:rPr>
          <w:noProof/>
        </w:rPr>
      </w:r>
      <w:r>
        <w:rPr>
          <w:noProof/>
        </w:rPr>
        <w:fldChar w:fldCharType="separate"/>
      </w:r>
      <w:r>
        <w:rPr>
          <w:noProof/>
        </w:rPr>
        <w:t>104</w:t>
      </w:r>
      <w:r>
        <w:rPr>
          <w:noProof/>
        </w:rPr>
        <w:fldChar w:fldCharType="end"/>
      </w:r>
    </w:p>
    <w:p w14:paraId="6EB13B82" w14:textId="66CB310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_Toc200971612 \h </w:instrText>
      </w:r>
      <w:r>
        <w:rPr>
          <w:noProof/>
        </w:rPr>
      </w:r>
      <w:r>
        <w:rPr>
          <w:noProof/>
        </w:rPr>
        <w:fldChar w:fldCharType="separate"/>
      </w:r>
      <w:r>
        <w:rPr>
          <w:noProof/>
        </w:rPr>
        <w:t>104</w:t>
      </w:r>
      <w:r>
        <w:rPr>
          <w:noProof/>
        </w:rPr>
        <w:fldChar w:fldCharType="end"/>
      </w:r>
    </w:p>
    <w:p w14:paraId="2044E33D" w14:textId="4943ADA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_Toc200971613 \h </w:instrText>
      </w:r>
      <w:r>
        <w:rPr>
          <w:noProof/>
        </w:rPr>
      </w:r>
      <w:r>
        <w:rPr>
          <w:noProof/>
        </w:rPr>
        <w:fldChar w:fldCharType="separate"/>
      </w:r>
      <w:r>
        <w:rPr>
          <w:noProof/>
        </w:rPr>
        <w:t>105</w:t>
      </w:r>
      <w:r>
        <w:rPr>
          <w:noProof/>
        </w:rPr>
        <w:fldChar w:fldCharType="end"/>
      </w:r>
    </w:p>
    <w:p w14:paraId="0DCE5C20" w14:textId="2C47331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_Toc200971614 \h </w:instrText>
      </w:r>
      <w:r>
        <w:rPr>
          <w:noProof/>
        </w:rPr>
      </w:r>
      <w:r>
        <w:rPr>
          <w:noProof/>
        </w:rPr>
        <w:fldChar w:fldCharType="separate"/>
      </w:r>
      <w:r>
        <w:rPr>
          <w:noProof/>
        </w:rPr>
        <w:t>105</w:t>
      </w:r>
      <w:r>
        <w:rPr>
          <w:noProof/>
        </w:rPr>
        <w:fldChar w:fldCharType="end"/>
      </w:r>
    </w:p>
    <w:p w14:paraId="40B0FD9C" w14:textId="2A905E7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_Toc200971615 \h </w:instrText>
      </w:r>
      <w:r>
        <w:rPr>
          <w:noProof/>
        </w:rPr>
      </w:r>
      <w:r>
        <w:rPr>
          <w:noProof/>
        </w:rPr>
        <w:fldChar w:fldCharType="separate"/>
      </w:r>
      <w:r>
        <w:rPr>
          <w:noProof/>
        </w:rPr>
        <w:t>105</w:t>
      </w:r>
      <w:r>
        <w:rPr>
          <w:noProof/>
        </w:rPr>
        <w:fldChar w:fldCharType="end"/>
      </w:r>
    </w:p>
    <w:p w14:paraId="60FE162C" w14:textId="6CA6A6EE"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_Toc200971616 \h </w:instrText>
      </w:r>
      <w:r>
        <w:rPr>
          <w:noProof/>
        </w:rPr>
      </w:r>
      <w:r>
        <w:rPr>
          <w:noProof/>
        </w:rPr>
        <w:fldChar w:fldCharType="separate"/>
      </w:r>
      <w:r>
        <w:rPr>
          <w:noProof/>
        </w:rPr>
        <w:t>106</w:t>
      </w:r>
      <w:r>
        <w:rPr>
          <w:noProof/>
        </w:rPr>
        <w:fldChar w:fldCharType="end"/>
      </w:r>
    </w:p>
    <w:p w14:paraId="0EA58149" w14:textId="12431F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_Toc200971617 \h </w:instrText>
      </w:r>
      <w:r>
        <w:rPr>
          <w:noProof/>
        </w:rPr>
      </w:r>
      <w:r>
        <w:rPr>
          <w:noProof/>
        </w:rPr>
        <w:fldChar w:fldCharType="separate"/>
      </w:r>
      <w:r>
        <w:rPr>
          <w:noProof/>
        </w:rPr>
        <w:t>107</w:t>
      </w:r>
      <w:r>
        <w:rPr>
          <w:noProof/>
        </w:rPr>
        <w:fldChar w:fldCharType="end"/>
      </w:r>
    </w:p>
    <w:p w14:paraId="7E5D8530" w14:textId="4186D716"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_Toc200971618 \h </w:instrText>
      </w:r>
      <w:r>
        <w:rPr>
          <w:noProof/>
        </w:rPr>
      </w:r>
      <w:r>
        <w:rPr>
          <w:noProof/>
        </w:rPr>
        <w:fldChar w:fldCharType="separate"/>
      </w:r>
      <w:r>
        <w:rPr>
          <w:noProof/>
        </w:rPr>
        <w:t>107</w:t>
      </w:r>
      <w:r>
        <w:rPr>
          <w:noProof/>
        </w:rPr>
        <w:fldChar w:fldCharType="end"/>
      </w:r>
    </w:p>
    <w:p w14:paraId="64CB8110" w14:textId="1DD8C7F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_Toc200971619 \h </w:instrText>
      </w:r>
      <w:r>
        <w:rPr>
          <w:noProof/>
        </w:rPr>
      </w:r>
      <w:r>
        <w:rPr>
          <w:noProof/>
        </w:rPr>
        <w:fldChar w:fldCharType="separate"/>
      </w:r>
      <w:r>
        <w:rPr>
          <w:noProof/>
        </w:rPr>
        <w:t>107</w:t>
      </w:r>
      <w:r>
        <w:rPr>
          <w:noProof/>
        </w:rPr>
        <w:fldChar w:fldCharType="end"/>
      </w:r>
    </w:p>
    <w:p w14:paraId="6E23421D" w14:textId="3FD941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_Toc200971620 \h </w:instrText>
      </w:r>
      <w:r>
        <w:rPr>
          <w:noProof/>
        </w:rPr>
      </w:r>
      <w:r>
        <w:rPr>
          <w:noProof/>
        </w:rPr>
        <w:fldChar w:fldCharType="separate"/>
      </w:r>
      <w:r>
        <w:rPr>
          <w:noProof/>
        </w:rPr>
        <w:t>107</w:t>
      </w:r>
      <w:r>
        <w:rPr>
          <w:noProof/>
        </w:rPr>
        <w:fldChar w:fldCharType="end"/>
      </w:r>
    </w:p>
    <w:p w14:paraId="59AC43AD" w14:textId="4E48BC05"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_Toc200971621 \h </w:instrText>
      </w:r>
      <w:r>
        <w:rPr>
          <w:noProof/>
        </w:rPr>
      </w:r>
      <w:r>
        <w:rPr>
          <w:noProof/>
        </w:rPr>
        <w:fldChar w:fldCharType="separate"/>
      </w:r>
      <w:r>
        <w:rPr>
          <w:noProof/>
        </w:rPr>
        <w:t>108</w:t>
      </w:r>
      <w:r>
        <w:rPr>
          <w:noProof/>
        </w:rPr>
        <w:fldChar w:fldCharType="end"/>
      </w:r>
    </w:p>
    <w:p w14:paraId="40AD287A" w14:textId="5877C8A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_Toc200971622 \h </w:instrText>
      </w:r>
      <w:r>
        <w:rPr>
          <w:noProof/>
        </w:rPr>
      </w:r>
      <w:r>
        <w:rPr>
          <w:noProof/>
        </w:rPr>
        <w:fldChar w:fldCharType="separate"/>
      </w:r>
      <w:r>
        <w:rPr>
          <w:noProof/>
        </w:rPr>
        <w:t>108</w:t>
      </w:r>
      <w:r>
        <w:rPr>
          <w:noProof/>
        </w:rPr>
        <w:fldChar w:fldCharType="end"/>
      </w:r>
    </w:p>
    <w:p w14:paraId="4DF6A7FC" w14:textId="49CBEE7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_Toc200971623 \h </w:instrText>
      </w:r>
      <w:r>
        <w:rPr>
          <w:noProof/>
        </w:rPr>
      </w:r>
      <w:r>
        <w:rPr>
          <w:noProof/>
        </w:rPr>
        <w:fldChar w:fldCharType="separate"/>
      </w:r>
      <w:r>
        <w:rPr>
          <w:noProof/>
        </w:rPr>
        <w:t>108</w:t>
      </w:r>
      <w:r>
        <w:rPr>
          <w:noProof/>
        </w:rPr>
        <w:fldChar w:fldCharType="end"/>
      </w:r>
    </w:p>
    <w:p w14:paraId="0A975C52" w14:textId="5B604BF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_Toc200971624 \h </w:instrText>
      </w:r>
      <w:r>
        <w:rPr>
          <w:noProof/>
        </w:rPr>
      </w:r>
      <w:r>
        <w:rPr>
          <w:noProof/>
        </w:rPr>
        <w:fldChar w:fldCharType="separate"/>
      </w:r>
      <w:r>
        <w:rPr>
          <w:noProof/>
        </w:rPr>
        <w:t>108</w:t>
      </w:r>
      <w:r>
        <w:rPr>
          <w:noProof/>
        </w:rPr>
        <w:fldChar w:fldCharType="end"/>
      </w:r>
    </w:p>
    <w:p w14:paraId="6BBD6D3C" w14:textId="7963E24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_Toc200971625 \h </w:instrText>
      </w:r>
      <w:r>
        <w:rPr>
          <w:noProof/>
        </w:rPr>
      </w:r>
      <w:r>
        <w:rPr>
          <w:noProof/>
        </w:rPr>
        <w:fldChar w:fldCharType="separate"/>
      </w:r>
      <w:r>
        <w:rPr>
          <w:noProof/>
        </w:rPr>
        <w:t>108</w:t>
      </w:r>
      <w:r>
        <w:rPr>
          <w:noProof/>
        </w:rPr>
        <w:fldChar w:fldCharType="end"/>
      </w:r>
    </w:p>
    <w:p w14:paraId="5D148085" w14:textId="0038C04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_Toc200971626 \h </w:instrText>
      </w:r>
      <w:r>
        <w:rPr>
          <w:noProof/>
        </w:rPr>
      </w:r>
      <w:r>
        <w:rPr>
          <w:noProof/>
        </w:rPr>
        <w:fldChar w:fldCharType="separate"/>
      </w:r>
      <w:r>
        <w:rPr>
          <w:noProof/>
        </w:rPr>
        <w:t>109</w:t>
      </w:r>
      <w:r>
        <w:rPr>
          <w:noProof/>
        </w:rPr>
        <w:fldChar w:fldCharType="end"/>
      </w:r>
    </w:p>
    <w:p w14:paraId="7693538B" w14:textId="76A340D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_Toc200971627 \h </w:instrText>
      </w:r>
      <w:r>
        <w:rPr>
          <w:noProof/>
        </w:rPr>
      </w:r>
      <w:r>
        <w:rPr>
          <w:noProof/>
        </w:rPr>
        <w:fldChar w:fldCharType="separate"/>
      </w:r>
      <w:r>
        <w:rPr>
          <w:noProof/>
        </w:rPr>
        <w:t>109</w:t>
      </w:r>
      <w:r>
        <w:rPr>
          <w:noProof/>
        </w:rPr>
        <w:fldChar w:fldCharType="end"/>
      </w:r>
    </w:p>
    <w:p w14:paraId="0CF8E48D" w14:textId="5C7EACD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_Toc200971628 \h </w:instrText>
      </w:r>
      <w:r>
        <w:rPr>
          <w:noProof/>
        </w:rPr>
      </w:r>
      <w:r>
        <w:rPr>
          <w:noProof/>
        </w:rPr>
        <w:fldChar w:fldCharType="separate"/>
      </w:r>
      <w:r>
        <w:rPr>
          <w:noProof/>
        </w:rPr>
        <w:t>109</w:t>
      </w:r>
      <w:r>
        <w:rPr>
          <w:noProof/>
        </w:rPr>
        <w:fldChar w:fldCharType="end"/>
      </w:r>
    </w:p>
    <w:p w14:paraId="43649BD0" w14:textId="26A9AE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_Toc200971629 \h </w:instrText>
      </w:r>
      <w:r>
        <w:rPr>
          <w:noProof/>
        </w:rPr>
      </w:r>
      <w:r>
        <w:rPr>
          <w:noProof/>
        </w:rPr>
        <w:fldChar w:fldCharType="separate"/>
      </w:r>
      <w:r>
        <w:rPr>
          <w:noProof/>
        </w:rPr>
        <w:t>109</w:t>
      </w:r>
      <w:r>
        <w:rPr>
          <w:noProof/>
        </w:rPr>
        <w:fldChar w:fldCharType="end"/>
      </w:r>
    </w:p>
    <w:p w14:paraId="05BA42F2" w14:textId="1699A44D"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_Toc200971630 \h </w:instrText>
      </w:r>
      <w:r>
        <w:rPr>
          <w:noProof/>
        </w:rPr>
      </w:r>
      <w:r>
        <w:rPr>
          <w:noProof/>
        </w:rPr>
        <w:fldChar w:fldCharType="separate"/>
      </w:r>
      <w:r>
        <w:rPr>
          <w:noProof/>
        </w:rPr>
        <w:t>109</w:t>
      </w:r>
      <w:r>
        <w:rPr>
          <w:noProof/>
        </w:rPr>
        <w:fldChar w:fldCharType="end"/>
      </w:r>
    </w:p>
    <w:p w14:paraId="55A70339" w14:textId="6F298A0B"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_Toc200971631 \h </w:instrText>
      </w:r>
      <w:r>
        <w:rPr>
          <w:noProof/>
        </w:rPr>
      </w:r>
      <w:r>
        <w:rPr>
          <w:noProof/>
        </w:rPr>
        <w:fldChar w:fldCharType="separate"/>
      </w:r>
      <w:r>
        <w:rPr>
          <w:noProof/>
        </w:rPr>
        <w:t>110</w:t>
      </w:r>
      <w:r>
        <w:rPr>
          <w:noProof/>
        </w:rPr>
        <w:fldChar w:fldCharType="end"/>
      </w:r>
    </w:p>
    <w:p w14:paraId="03337C39" w14:textId="6547AD3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_Toc200971632 \h </w:instrText>
      </w:r>
      <w:r>
        <w:rPr>
          <w:noProof/>
        </w:rPr>
      </w:r>
      <w:r>
        <w:rPr>
          <w:noProof/>
        </w:rPr>
        <w:fldChar w:fldCharType="separate"/>
      </w:r>
      <w:r>
        <w:rPr>
          <w:noProof/>
        </w:rPr>
        <w:t>110</w:t>
      </w:r>
      <w:r>
        <w:rPr>
          <w:noProof/>
        </w:rPr>
        <w:fldChar w:fldCharType="end"/>
      </w:r>
    </w:p>
    <w:p w14:paraId="69315A5D" w14:textId="700E3D7C"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lastRenderedPageBreak/>
        <w:t>6.2.6.2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_Toc200971633 \h </w:instrText>
      </w:r>
      <w:r>
        <w:rPr>
          <w:noProof/>
        </w:rPr>
      </w:r>
      <w:r>
        <w:rPr>
          <w:noProof/>
        </w:rPr>
        <w:fldChar w:fldCharType="separate"/>
      </w:r>
      <w:r>
        <w:rPr>
          <w:noProof/>
        </w:rPr>
        <w:t>114</w:t>
      </w:r>
      <w:r>
        <w:rPr>
          <w:noProof/>
        </w:rPr>
        <w:fldChar w:fldCharType="end"/>
      </w:r>
    </w:p>
    <w:p w14:paraId="2564A2D1" w14:textId="42254FD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_Toc200971634 \h </w:instrText>
      </w:r>
      <w:r>
        <w:rPr>
          <w:noProof/>
        </w:rPr>
      </w:r>
      <w:r>
        <w:rPr>
          <w:noProof/>
        </w:rPr>
        <w:fldChar w:fldCharType="separate"/>
      </w:r>
      <w:r>
        <w:rPr>
          <w:noProof/>
        </w:rPr>
        <w:t>114</w:t>
      </w:r>
      <w:r>
        <w:rPr>
          <w:noProof/>
        </w:rPr>
        <w:fldChar w:fldCharType="end"/>
      </w:r>
    </w:p>
    <w:p w14:paraId="20C6EE2A" w14:textId="673C526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_Toc200971635 \h </w:instrText>
      </w:r>
      <w:r>
        <w:rPr>
          <w:noProof/>
        </w:rPr>
      </w:r>
      <w:r>
        <w:rPr>
          <w:noProof/>
        </w:rPr>
        <w:fldChar w:fldCharType="separate"/>
      </w:r>
      <w:r>
        <w:rPr>
          <w:noProof/>
        </w:rPr>
        <w:t>115</w:t>
      </w:r>
      <w:r>
        <w:rPr>
          <w:noProof/>
        </w:rPr>
        <w:fldChar w:fldCharType="end"/>
      </w:r>
    </w:p>
    <w:p w14:paraId="0AAB8A9E" w14:textId="19211FC6"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_Toc200971636 \h </w:instrText>
      </w:r>
      <w:r>
        <w:rPr>
          <w:noProof/>
        </w:rPr>
      </w:r>
      <w:r>
        <w:rPr>
          <w:noProof/>
        </w:rPr>
        <w:fldChar w:fldCharType="separate"/>
      </w:r>
      <w:r>
        <w:rPr>
          <w:noProof/>
        </w:rPr>
        <w:t>117</w:t>
      </w:r>
      <w:r>
        <w:rPr>
          <w:noProof/>
        </w:rPr>
        <w:fldChar w:fldCharType="end"/>
      </w:r>
    </w:p>
    <w:p w14:paraId="71F17C34" w14:textId="30C46FB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_Toc200971637 \h </w:instrText>
      </w:r>
      <w:r>
        <w:rPr>
          <w:noProof/>
        </w:rPr>
      </w:r>
      <w:r>
        <w:rPr>
          <w:noProof/>
        </w:rPr>
        <w:fldChar w:fldCharType="separate"/>
      </w:r>
      <w:r>
        <w:rPr>
          <w:noProof/>
        </w:rPr>
        <w:t>118</w:t>
      </w:r>
      <w:r>
        <w:rPr>
          <w:noProof/>
        </w:rPr>
        <w:fldChar w:fldCharType="end"/>
      </w:r>
    </w:p>
    <w:p w14:paraId="5836C88E" w14:textId="4E89D70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_Toc200971638 \h </w:instrText>
      </w:r>
      <w:r>
        <w:rPr>
          <w:noProof/>
        </w:rPr>
      </w:r>
      <w:r>
        <w:rPr>
          <w:noProof/>
        </w:rPr>
        <w:fldChar w:fldCharType="separate"/>
      </w:r>
      <w:r>
        <w:rPr>
          <w:noProof/>
        </w:rPr>
        <w:t>118</w:t>
      </w:r>
      <w:r>
        <w:rPr>
          <w:noProof/>
        </w:rPr>
        <w:fldChar w:fldCharType="end"/>
      </w:r>
    </w:p>
    <w:p w14:paraId="48B8DE8E" w14:textId="15B8CD5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_Toc200971639 \h </w:instrText>
      </w:r>
      <w:r>
        <w:rPr>
          <w:noProof/>
        </w:rPr>
      </w:r>
      <w:r>
        <w:rPr>
          <w:noProof/>
        </w:rPr>
        <w:fldChar w:fldCharType="separate"/>
      </w:r>
      <w:r>
        <w:rPr>
          <w:noProof/>
        </w:rPr>
        <w:t>119</w:t>
      </w:r>
      <w:r>
        <w:rPr>
          <w:noProof/>
        </w:rPr>
        <w:fldChar w:fldCharType="end"/>
      </w:r>
    </w:p>
    <w:p w14:paraId="773EC7CC" w14:textId="0955B827"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_Toc200971640 \h </w:instrText>
      </w:r>
      <w:r>
        <w:rPr>
          <w:noProof/>
        </w:rPr>
      </w:r>
      <w:r>
        <w:rPr>
          <w:noProof/>
        </w:rPr>
        <w:fldChar w:fldCharType="separate"/>
      </w:r>
      <w:r>
        <w:rPr>
          <w:noProof/>
        </w:rPr>
        <w:t>120</w:t>
      </w:r>
      <w:r>
        <w:rPr>
          <w:noProof/>
        </w:rPr>
        <w:fldChar w:fldCharType="end"/>
      </w:r>
    </w:p>
    <w:p w14:paraId="3E83D1A0" w14:textId="5AC9A73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_Toc200971641 \h </w:instrText>
      </w:r>
      <w:r>
        <w:rPr>
          <w:noProof/>
        </w:rPr>
      </w:r>
      <w:r>
        <w:rPr>
          <w:noProof/>
        </w:rPr>
        <w:fldChar w:fldCharType="separate"/>
      </w:r>
      <w:r>
        <w:rPr>
          <w:noProof/>
        </w:rPr>
        <w:t>120</w:t>
      </w:r>
      <w:r>
        <w:rPr>
          <w:noProof/>
        </w:rPr>
        <w:fldChar w:fldCharType="end"/>
      </w:r>
    </w:p>
    <w:p w14:paraId="620DABFB" w14:textId="028D810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_Toc200971642 \h </w:instrText>
      </w:r>
      <w:r>
        <w:rPr>
          <w:noProof/>
        </w:rPr>
      </w:r>
      <w:r>
        <w:rPr>
          <w:noProof/>
        </w:rPr>
        <w:fldChar w:fldCharType="separate"/>
      </w:r>
      <w:r>
        <w:rPr>
          <w:noProof/>
        </w:rPr>
        <w:t>121</w:t>
      </w:r>
      <w:r>
        <w:rPr>
          <w:noProof/>
        </w:rPr>
        <w:fldChar w:fldCharType="end"/>
      </w:r>
    </w:p>
    <w:p w14:paraId="418BB99D" w14:textId="1212E03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_Toc200971643 \h </w:instrText>
      </w:r>
      <w:r>
        <w:rPr>
          <w:noProof/>
        </w:rPr>
      </w:r>
      <w:r>
        <w:rPr>
          <w:noProof/>
        </w:rPr>
        <w:fldChar w:fldCharType="separate"/>
      </w:r>
      <w:r>
        <w:rPr>
          <w:noProof/>
        </w:rPr>
        <w:t>121</w:t>
      </w:r>
      <w:r>
        <w:rPr>
          <w:noProof/>
        </w:rPr>
        <w:fldChar w:fldCharType="end"/>
      </w:r>
    </w:p>
    <w:p w14:paraId="285C986C" w14:textId="0D00684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_Toc200971644 \h </w:instrText>
      </w:r>
      <w:r>
        <w:rPr>
          <w:noProof/>
        </w:rPr>
      </w:r>
      <w:r>
        <w:rPr>
          <w:noProof/>
        </w:rPr>
        <w:fldChar w:fldCharType="separate"/>
      </w:r>
      <w:r>
        <w:rPr>
          <w:noProof/>
        </w:rPr>
        <w:t>121</w:t>
      </w:r>
      <w:r>
        <w:rPr>
          <w:noProof/>
        </w:rPr>
        <w:fldChar w:fldCharType="end"/>
      </w:r>
    </w:p>
    <w:p w14:paraId="03503FA7" w14:textId="7B7D99C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_Toc200971645 \h </w:instrText>
      </w:r>
      <w:r>
        <w:rPr>
          <w:noProof/>
        </w:rPr>
      </w:r>
      <w:r>
        <w:rPr>
          <w:noProof/>
        </w:rPr>
        <w:fldChar w:fldCharType="separate"/>
      </w:r>
      <w:r>
        <w:rPr>
          <w:noProof/>
        </w:rPr>
        <w:t>121</w:t>
      </w:r>
      <w:r>
        <w:rPr>
          <w:noProof/>
        </w:rPr>
        <w:fldChar w:fldCharType="end"/>
      </w:r>
    </w:p>
    <w:p w14:paraId="38A6AA08" w14:textId="01C7267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_Toc200971646 \h </w:instrText>
      </w:r>
      <w:r>
        <w:rPr>
          <w:noProof/>
        </w:rPr>
      </w:r>
      <w:r>
        <w:rPr>
          <w:noProof/>
        </w:rPr>
        <w:fldChar w:fldCharType="separate"/>
      </w:r>
      <w:r>
        <w:rPr>
          <w:noProof/>
        </w:rPr>
        <w:t>122</w:t>
      </w:r>
      <w:r>
        <w:rPr>
          <w:noProof/>
        </w:rPr>
        <w:fldChar w:fldCharType="end"/>
      </w:r>
    </w:p>
    <w:p w14:paraId="6CD5CFDE" w14:textId="768940D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_Toc200971647 \h </w:instrText>
      </w:r>
      <w:r>
        <w:rPr>
          <w:noProof/>
        </w:rPr>
      </w:r>
      <w:r>
        <w:rPr>
          <w:noProof/>
        </w:rPr>
        <w:fldChar w:fldCharType="separate"/>
      </w:r>
      <w:r>
        <w:rPr>
          <w:noProof/>
        </w:rPr>
        <w:t>122</w:t>
      </w:r>
      <w:r>
        <w:rPr>
          <w:noProof/>
        </w:rPr>
        <w:fldChar w:fldCharType="end"/>
      </w:r>
    </w:p>
    <w:p w14:paraId="61947C1F" w14:textId="510842D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_Toc200971648 \h </w:instrText>
      </w:r>
      <w:r>
        <w:rPr>
          <w:noProof/>
        </w:rPr>
      </w:r>
      <w:r>
        <w:rPr>
          <w:noProof/>
        </w:rPr>
        <w:fldChar w:fldCharType="separate"/>
      </w:r>
      <w:r>
        <w:rPr>
          <w:noProof/>
        </w:rPr>
        <w:t>122</w:t>
      </w:r>
      <w:r>
        <w:rPr>
          <w:noProof/>
        </w:rPr>
        <w:fldChar w:fldCharType="end"/>
      </w:r>
    </w:p>
    <w:p w14:paraId="186A9080" w14:textId="4DB2075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_Toc200971649 \h </w:instrText>
      </w:r>
      <w:r>
        <w:rPr>
          <w:noProof/>
        </w:rPr>
      </w:r>
      <w:r>
        <w:rPr>
          <w:noProof/>
        </w:rPr>
        <w:fldChar w:fldCharType="separate"/>
      </w:r>
      <w:r>
        <w:rPr>
          <w:noProof/>
        </w:rPr>
        <w:t>122</w:t>
      </w:r>
      <w:r>
        <w:rPr>
          <w:noProof/>
        </w:rPr>
        <w:fldChar w:fldCharType="end"/>
      </w:r>
    </w:p>
    <w:p w14:paraId="4B362CCE" w14:textId="0B0F969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_Toc200971650 \h </w:instrText>
      </w:r>
      <w:r>
        <w:rPr>
          <w:noProof/>
        </w:rPr>
      </w:r>
      <w:r>
        <w:rPr>
          <w:noProof/>
        </w:rPr>
        <w:fldChar w:fldCharType="separate"/>
      </w:r>
      <w:r>
        <w:rPr>
          <w:noProof/>
        </w:rPr>
        <w:t>122</w:t>
      </w:r>
      <w:r>
        <w:rPr>
          <w:noProof/>
        </w:rPr>
        <w:fldChar w:fldCharType="end"/>
      </w:r>
    </w:p>
    <w:p w14:paraId="7861BE6A" w14:textId="60CB9E5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_Toc200971651 \h </w:instrText>
      </w:r>
      <w:r>
        <w:rPr>
          <w:noProof/>
        </w:rPr>
      </w:r>
      <w:r>
        <w:rPr>
          <w:noProof/>
        </w:rPr>
        <w:fldChar w:fldCharType="separate"/>
      </w:r>
      <w:r>
        <w:rPr>
          <w:noProof/>
        </w:rPr>
        <w:t>122</w:t>
      </w:r>
      <w:r>
        <w:rPr>
          <w:noProof/>
        </w:rPr>
        <w:fldChar w:fldCharType="end"/>
      </w:r>
    </w:p>
    <w:p w14:paraId="58D2D1B5" w14:textId="684C0EB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_Toc200971652 \h </w:instrText>
      </w:r>
      <w:r>
        <w:rPr>
          <w:noProof/>
        </w:rPr>
      </w:r>
      <w:r>
        <w:rPr>
          <w:noProof/>
        </w:rPr>
        <w:fldChar w:fldCharType="separate"/>
      </w:r>
      <w:r>
        <w:rPr>
          <w:noProof/>
        </w:rPr>
        <w:t>122</w:t>
      </w:r>
      <w:r>
        <w:rPr>
          <w:noProof/>
        </w:rPr>
        <w:fldChar w:fldCharType="end"/>
      </w:r>
    </w:p>
    <w:p w14:paraId="2AC3E77E" w14:textId="45B7A030"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_Toc200971653 \h </w:instrText>
      </w:r>
      <w:r>
        <w:rPr>
          <w:noProof/>
        </w:rPr>
      </w:r>
      <w:r>
        <w:rPr>
          <w:noProof/>
        </w:rPr>
        <w:fldChar w:fldCharType="separate"/>
      </w:r>
      <w:r>
        <w:rPr>
          <w:noProof/>
        </w:rPr>
        <w:t>123</w:t>
      </w:r>
      <w:r>
        <w:rPr>
          <w:noProof/>
        </w:rPr>
        <w:fldChar w:fldCharType="end"/>
      </w:r>
    </w:p>
    <w:p w14:paraId="3894A557" w14:textId="0483C65A"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_Toc200971654 \h </w:instrText>
      </w:r>
      <w:r>
        <w:rPr>
          <w:noProof/>
        </w:rPr>
      </w:r>
      <w:r>
        <w:rPr>
          <w:noProof/>
        </w:rPr>
        <w:fldChar w:fldCharType="separate"/>
      </w:r>
      <w:r>
        <w:rPr>
          <w:noProof/>
        </w:rPr>
        <w:t>123</w:t>
      </w:r>
      <w:r>
        <w:rPr>
          <w:noProof/>
        </w:rPr>
        <w:fldChar w:fldCharType="end"/>
      </w:r>
    </w:p>
    <w:p w14:paraId="3997C8E8" w14:textId="42112EF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_Toc200971655 \h </w:instrText>
      </w:r>
      <w:r>
        <w:rPr>
          <w:noProof/>
        </w:rPr>
      </w:r>
      <w:r>
        <w:rPr>
          <w:noProof/>
        </w:rPr>
        <w:fldChar w:fldCharType="separate"/>
      </w:r>
      <w:r>
        <w:rPr>
          <w:noProof/>
        </w:rPr>
        <w:t>123</w:t>
      </w:r>
      <w:r>
        <w:rPr>
          <w:noProof/>
        </w:rPr>
        <w:fldChar w:fldCharType="end"/>
      </w:r>
    </w:p>
    <w:p w14:paraId="0F033F01" w14:textId="76112B3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_Toc200971656 \h </w:instrText>
      </w:r>
      <w:r>
        <w:rPr>
          <w:noProof/>
        </w:rPr>
      </w:r>
      <w:r>
        <w:rPr>
          <w:noProof/>
        </w:rPr>
        <w:fldChar w:fldCharType="separate"/>
      </w:r>
      <w:r>
        <w:rPr>
          <w:noProof/>
        </w:rPr>
        <w:t>124</w:t>
      </w:r>
      <w:r>
        <w:rPr>
          <w:noProof/>
        </w:rPr>
        <w:fldChar w:fldCharType="end"/>
      </w:r>
    </w:p>
    <w:p w14:paraId="0A94D139" w14:textId="0851EE0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_Toc200971657 \h </w:instrText>
      </w:r>
      <w:r>
        <w:rPr>
          <w:noProof/>
        </w:rPr>
      </w:r>
      <w:r>
        <w:rPr>
          <w:noProof/>
        </w:rPr>
        <w:fldChar w:fldCharType="separate"/>
      </w:r>
      <w:r>
        <w:rPr>
          <w:noProof/>
        </w:rPr>
        <w:t>124</w:t>
      </w:r>
      <w:r>
        <w:rPr>
          <w:noProof/>
        </w:rPr>
        <w:fldChar w:fldCharType="end"/>
      </w:r>
    </w:p>
    <w:p w14:paraId="0A2B329B" w14:textId="652A88D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_Toc200971658 \h </w:instrText>
      </w:r>
      <w:r>
        <w:rPr>
          <w:noProof/>
        </w:rPr>
      </w:r>
      <w:r>
        <w:rPr>
          <w:noProof/>
        </w:rPr>
        <w:fldChar w:fldCharType="separate"/>
      </w:r>
      <w:r>
        <w:rPr>
          <w:noProof/>
        </w:rPr>
        <w:t>124</w:t>
      </w:r>
      <w:r>
        <w:rPr>
          <w:noProof/>
        </w:rPr>
        <w:fldChar w:fldCharType="end"/>
      </w:r>
    </w:p>
    <w:p w14:paraId="36410EF2" w14:textId="3DE0AD4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_Toc200971659 \h </w:instrText>
      </w:r>
      <w:r>
        <w:rPr>
          <w:noProof/>
        </w:rPr>
      </w:r>
      <w:r>
        <w:rPr>
          <w:noProof/>
        </w:rPr>
        <w:fldChar w:fldCharType="separate"/>
      </w:r>
      <w:r>
        <w:rPr>
          <w:noProof/>
        </w:rPr>
        <w:t>124</w:t>
      </w:r>
      <w:r>
        <w:rPr>
          <w:noProof/>
        </w:rPr>
        <w:fldChar w:fldCharType="end"/>
      </w:r>
    </w:p>
    <w:p w14:paraId="78E71AF3" w14:textId="77B69C8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_Toc200971660 \h </w:instrText>
      </w:r>
      <w:r>
        <w:rPr>
          <w:noProof/>
        </w:rPr>
      </w:r>
      <w:r>
        <w:rPr>
          <w:noProof/>
        </w:rPr>
        <w:fldChar w:fldCharType="separate"/>
      </w:r>
      <w:r>
        <w:rPr>
          <w:noProof/>
        </w:rPr>
        <w:t>124</w:t>
      </w:r>
      <w:r>
        <w:rPr>
          <w:noProof/>
        </w:rPr>
        <w:fldChar w:fldCharType="end"/>
      </w:r>
    </w:p>
    <w:p w14:paraId="5501CF97" w14:textId="4F44E4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_Toc200971661 \h </w:instrText>
      </w:r>
      <w:r>
        <w:rPr>
          <w:noProof/>
        </w:rPr>
      </w:r>
      <w:r>
        <w:rPr>
          <w:noProof/>
        </w:rPr>
        <w:fldChar w:fldCharType="separate"/>
      </w:r>
      <w:r>
        <w:rPr>
          <w:noProof/>
        </w:rPr>
        <w:t>124</w:t>
      </w:r>
      <w:r>
        <w:rPr>
          <w:noProof/>
        </w:rPr>
        <w:fldChar w:fldCharType="end"/>
      </w:r>
    </w:p>
    <w:p w14:paraId="4185C2AD" w14:textId="2EEFDD07"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_Toc200971662 \h </w:instrText>
      </w:r>
      <w:r>
        <w:rPr>
          <w:noProof/>
        </w:rPr>
      </w:r>
      <w:r>
        <w:rPr>
          <w:noProof/>
        </w:rPr>
        <w:fldChar w:fldCharType="separate"/>
      </w:r>
      <w:r>
        <w:rPr>
          <w:noProof/>
        </w:rPr>
        <w:t>124</w:t>
      </w:r>
      <w:r>
        <w:rPr>
          <w:noProof/>
        </w:rPr>
        <w:fldChar w:fldCharType="end"/>
      </w:r>
    </w:p>
    <w:p w14:paraId="438A3320" w14:textId="308C27B3"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_Toc200971663 \h </w:instrText>
      </w:r>
      <w:r>
        <w:rPr>
          <w:noProof/>
        </w:rPr>
      </w:r>
      <w:r>
        <w:rPr>
          <w:noProof/>
        </w:rPr>
        <w:fldChar w:fldCharType="separate"/>
      </w:r>
      <w:r>
        <w:rPr>
          <w:noProof/>
        </w:rPr>
        <w:t>124</w:t>
      </w:r>
      <w:r>
        <w:rPr>
          <w:noProof/>
        </w:rPr>
        <w:fldChar w:fldCharType="end"/>
      </w:r>
    </w:p>
    <w:p w14:paraId="27D82905" w14:textId="29956B9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_Toc200971664 \h </w:instrText>
      </w:r>
      <w:r>
        <w:rPr>
          <w:noProof/>
        </w:rPr>
      </w:r>
      <w:r>
        <w:rPr>
          <w:noProof/>
        </w:rPr>
        <w:fldChar w:fldCharType="separate"/>
      </w:r>
      <w:r>
        <w:rPr>
          <w:noProof/>
        </w:rPr>
        <w:t>125</w:t>
      </w:r>
      <w:r>
        <w:rPr>
          <w:noProof/>
        </w:rPr>
        <w:fldChar w:fldCharType="end"/>
      </w:r>
    </w:p>
    <w:p w14:paraId="2AAA68DA" w14:textId="5BD1E78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_Toc200971665 \h </w:instrText>
      </w:r>
      <w:r>
        <w:rPr>
          <w:noProof/>
        </w:rPr>
      </w:r>
      <w:r>
        <w:rPr>
          <w:noProof/>
        </w:rPr>
        <w:fldChar w:fldCharType="separate"/>
      </w:r>
      <w:r>
        <w:rPr>
          <w:noProof/>
        </w:rPr>
        <w:t>125</w:t>
      </w:r>
      <w:r>
        <w:rPr>
          <w:noProof/>
        </w:rPr>
        <w:fldChar w:fldCharType="end"/>
      </w:r>
    </w:p>
    <w:p w14:paraId="66854A56" w14:textId="71F6BE4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_Toc200971666 \h </w:instrText>
      </w:r>
      <w:r>
        <w:rPr>
          <w:noProof/>
        </w:rPr>
      </w:r>
      <w:r>
        <w:rPr>
          <w:noProof/>
        </w:rPr>
        <w:fldChar w:fldCharType="separate"/>
      </w:r>
      <w:r>
        <w:rPr>
          <w:noProof/>
        </w:rPr>
        <w:t>125</w:t>
      </w:r>
      <w:r>
        <w:rPr>
          <w:noProof/>
        </w:rPr>
        <w:fldChar w:fldCharType="end"/>
      </w:r>
    </w:p>
    <w:p w14:paraId="2281A899" w14:textId="34ED268B"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_Toc200971667 \h </w:instrText>
      </w:r>
      <w:r>
        <w:rPr>
          <w:noProof/>
        </w:rPr>
      </w:r>
      <w:r>
        <w:rPr>
          <w:noProof/>
        </w:rPr>
        <w:fldChar w:fldCharType="separate"/>
      </w:r>
      <w:r>
        <w:rPr>
          <w:noProof/>
        </w:rPr>
        <w:t>126</w:t>
      </w:r>
      <w:r>
        <w:rPr>
          <w:noProof/>
        </w:rPr>
        <w:fldChar w:fldCharType="end"/>
      </w:r>
    </w:p>
    <w:p w14:paraId="632DC9E0" w14:textId="16D41C22"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_Toc200971668 \h </w:instrText>
      </w:r>
      <w:r>
        <w:rPr>
          <w:noProof/>
        </w:rPr>
      </w:r>
      <w:r>
        <w:rPr>
          <w:noProof/>
        </w:rPr>
        <w:fldChar w:fldCharType="separate"/>
      </w:r>
      <w:r>
        <w:rPr>
          <w:noProof/>
        </w:rPr>
        <w:t>126</w:t>
      </w:r>
      <w:r>
        <w:rPr>
          <w:noProof/>
        </w:rPr>
        <w:fldChar w:fldCharType="end"/>
      </w:r>
    </w:p>
    <w:p w14:paraId="6EA67D79" w14:textId="156FD27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_Toc200971669 \h </w:instrText>
      </w:r>
      <w:r>
        <w:rPr>
          <w:noProof/>
        </w:rPr>
      </w:r>
      <w:r>
        <w:rPr>
          <w:noProof/>
        </w:rPr>
        <w:fldChar w:fldCharType="separate"/>
      </w:r>
      <w:r>
        <w:rPr>
          <w:noProof/>
        </w:rPr>
        <w:t>126</w:t>
      </w:r>
      <w:r>
        <w:rPr>
          <w:noProof/>
        </w:rPr>
        <w:fldChar w:fldCharType="end"/>
      </w:r>
    </w:p>
    <w:p w14:paraId="042888C4" w14:textId="22E24A23"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_Toc200971670 \h </w:instrText>
      </w:r>
      <w:r>
        <w:rPr>
          <w:noProof/>
        </w:rPr>
      </w:r>
      <w:r>
        <w:rPr>
          <w:noProof/>
        </w:rPr>
        <w:fldChar w:fldCharType="separate"/>
      </w:r>
      <w:r>
        <w:rPr>
          <w:noProof/>
        </w:rPr>
        <w:t>126</w:t>
      </w:r>
      <w:r>
        <w:rPr>
          <w:noProof/>
        </w:rPr>
        <w:fldChar w:fldCharType="end"/>
      </w:r>
    </w:p>
    <w:p w14:paraId="221379C8" w14:textId="489BCC2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_Toc200971671 \h </w:instrText>
      </w:r>
      <w:r>
        <w:rPr>
          <w:noProof/>
        </w:rPr>
      </w:r>
      <w:r>
        <w:rPr>
          <w:noProof/>
        </w:rPr>
        <w:fldChar w:fldCharType="separate"/>
      </w:r>
      <w:r>
        <w:rPr>
          <w:noProof/>
        </w:rPr>
        <w:t>127</w:t>
      </w:r>
      <w:r>
        <w:rPr>
          <w:noProof/>
        </w:rPr>
        <w:fldChar w:fldCharType="end"/>
      </w:r>
    </w:p>
    <w:p w14:paraId="6033B86F" w14:textId="64643015"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_Toc200971672 \h </w:instrText>
      </w:r>
      <w:r>
        <w:rPr>
          <w:noProof/>
        </w:rPr>
      </w:r>
      <w:r>
        <w:rPr>
          <w:noProof/>
        </w:rPr>
        <w:fldChar w:fldCharType="separate"/>
      </w:r>
      <w:r>
        <w:rPr>
          <w:noProof/>
        </w:rPr>
        <w:t>127</w:t>
      </w:r>
      <w:r>
        <w:rPr>
          <w:noProof/>
        </w:rPr>
        <w:fldChar w:fldCharType="end"/>
      </w:r>
    </w:p>
    <w:p w14:paraId="3B375ECE" w14:textId="16B9860A" w:rsidR="00FB619F" w:rsidRDefault="00FB619F">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_Toc200971673 \h </w:instrText>
      </w:r>
      <w:r>
        <w:rPr>
          <w:noProof/>
        </w:rPr>
      </w:r>
      <w:r>
        <w:rPr>
          <w:noProof/>
        </w:rPr>
        <w:fldChar w:fldCharType="separate"/>
      </w:r>
      <w:r>
        <w:rPr>
          <w:noProof/>
        </w:rPr>
        <w:t>127</w:t>
      </w:r>
      <w:r>
        <w:rPr>
          <w:noProof/>
        </w:rPr>
        <w:fldChar w:fldCharType="end"/>
      </w:r>
    </w:p>
    <w:p w14:paraId="563CCE90" w14:textId="742B77D4"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_Toc200971674 \h </w:instrText>
      </w:r>
      <w:r>
        <w:rPr>
          <w:noProof/>
        </w:rPr>
      </w:r>
      <w:r>
        <w:rPr>
          <w:noProof/>
        </w:rPr>
        <w:fldChar w:fldCharType="separate"/>
      </w:r>
      <w:r>
        <w:rPr>
          <w:noProof/>
        </w:rPr>
        <w:t>128</w:t>
      </w:r>
      <w:r>
        <w:rPr>
          <w:noProof/>
        </w:rPr>
        <w:fldChar w:fldCharType="end"/>
      </w:r>
    </w:p>
    <w:p w14:paraId="75CD6052" w14:textId="5F066B60"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_Toc200971675 \h </w:instrText>
      </w:r>
      <w:r>
        <w:rPr>
          <w:noProof/>
        </w:rPr>
      </w:r>
      <w:r>
        <w:rPr>
          <w:noProof/>
        </w:rPr>
        <w:fldChar w:fldCharType="separate"/>
      </w:r>
      <w:r>
        <w:rPr>
          <w:noProof/>
        </w:rPr>
        <w:t>128</w:t>
      </w:r>
      <w:r>
        <w:rPr>
          <w:noProof/>
        </w:rPr>
        <w:fldChar w:fldCharType="end"/>
      </w:r>
    </w:p>
    <w:p w14:paraId="62F52D36" w14:textId="1D27638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_Toc200971676 \h </w:instrText>
      </w:r>
      <w:r>
        <w:rPr>
          <w:noProof/>
        </w:rPr>
      </w:r>
      <w:r>
        <w:rPr>
          <w:noProof/>
        </w:rPr>
        <w:fldChar w:fldCharType="separate"/>
      </w:r>
      <w:r>
        <w:rPr>
          <w:noProof/>
        </w:rPr>
        <w:t>128</w:t>
      </w:r>
      <w:r>
        <w:rPr>
          <w:noProof/>
        </w:rPr>
        <w:fldChar w:fldCharType="end"/>
      </w:r>
    </w:p>
    <w:p w14:paraId="72D46188" w14:textId="7C9D7B2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_Toc200971677 \h </w:instrText>
      </w:r>
      <w:r>
        <w:rPr>
          <w:noProof/>
        </w:rPr>
      </w:r>
      <w:r>
        <w:rPr>
          <w:noProof/>
        </w:rPr>
        <w:fldChar w:fldCharType="separate"/>
      </w:r>
      <w:r>
        <w:rPr>
          <w:noProof/>
        </w:rPr>
        <w:t>128</w:t>
      </w:r>
      <w:r>
        <w:rPr>
          <w:noProof/>
        </w:rPr>
        <w:fldChar w:fldCharType="end"/>
      </w:r>
    </w:p>
    <w:p w14:paraId="58AE9458" w14:textId="57D6AB35"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_Toc200971678 \h </w:instrText>
      </w:r>
      <w:r>
        <w:rPr>
          <w:noProof/>
        </w:rPr>
      </w:r>
      <w:r>
        <w:rPr>
          <w:noProof/>
        </w:rPr>
        <w:fldChar w:fldCharType="separate"/>
      </w:r>
      <w:r>
        <w:rPr>
          <w:noProof/>
        </w:rPr>
        <w:t>128</w:t>
      </w:r>
      <w:r>
        <w:rPr>
          <w:noProof/>
        </w:rPr>
        <w:fldChar w:fldCharType="end"/>
      </w:r>
    </w:p>
    <w:p w14:paraId="3C7DCA36" w14:textId="3A239660"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_Toc200971679 \h </w:instrText>
      </w:r>
      <w:r>
        <w:rPr>
          <w:noProof/>
        </w:rPr>
      </w:r>
      <w:r>
        <w:rPr>
          <w:noProof/>
        </w:rPr>
        <w:fldChar w:fldCharType="separate"/>
      </w:r>
      <w:r>
        <w:rPr>
          <w:noProof/>
        </w:rPr>
        <w:t>128</w:t>
      </w:r>
      <w:r>
        <w:rPr>
          <w:noProof/>
        </w:rPr>
        <w:fldChar w:fldCharType="end"/>
      </w:r>
    </w:p>
    <w:p w14:paraId="40C35614" w14:textId="7A92BBC9"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_Toc200971680 \h </w:instrText>
      </w:r>
      <w:r>
        <w:rPr>
          <w:noProof/>
        </w:rPr>
      </w:r>
      <w:r>
        <w:rPr>
          <w:noProof/>
        </w:rPr>
        <w:fldChar w:fldCharType="separate"/>
      </w:r>
      <w:r>
        <w:rPr>
          <w:noProof/>
        </w:rPr>
        <w:t>129</w:t>
      </w:r>
      <w:r>
        <w:rPr>
          <w:noProof/>
        </w:rPr>
        <w:fldChar w:fldCharType="end"/>
      </w:r>
    </w:p>
    <w:p w14:paraId="20CA1CA7" w14:textId="237596E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_Toc200971681 \h </w:instrText>
      </w:r>
      <w:r>
        <w:rPr>
          <w:noProof/>
        </w:rPr>
      </w:r>
      <w:r>
        <w:rPr>
          <w:noProof/>
        </w:rPr>
        <w:fldChar w:fldCharType="separate"/>
      </w:r>
      <w:r>
        <w:rPr>
          <w:noProof/>
        </w:rPr>
        <w:t>130</w:t>
      </w:r>
      <w:r>
        <w:rPr>
          <w:noProof/>
        </w:rPr>
        <w:fldChar w:fldCharType="end"/>
      </w:r>
    </w:p>
    <w:p w14:paraId="04B9EEEA" w14:textId="51C447D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_Toc200971682 \h </w:instrText>
      </w:r>
      <w:r>
        <w:rPr>
          <w:noProof/>
        </w:rPr>
      </w:r>
      <w:r>
        <w:rPr>
          <w:noProof/>
        </w:rPr>
        <w:fldChar w:fldCharType="separate"/>
      </w:r>
      <w:r>
        <w:rPr>
          <w:noProof/>
        </w:rPr>
        <w:t>130</w:t>
      </w:r>
      <w:r>
        <w:rPr>
          <w:noProof/>
        </w:rPr>
        <w:fldChar w:fldCharType="end"/>
      </w:r>
    </w:p>
    <w:p w14:paraId="6C0F3BFB" w14:textId="40CE052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_Toc200971683 \h </w:instrText>
      </w:r>
      <w:r>
        <w:rPr>
          <w:noProof/>
        </w:rPr>
      </w:r>
      <w:r>
        <w:rPr>
          <w:noProof/>
        </w:rPr>
        <w:fldChar w:fldCharType="separate"/>
      </w:r>
      <w:r>
        <w:rPr>
          <w:noProof/>
        </w:rPr>
        <w:t>131</w:t>
      </w:r>
      <w:r>
        <w:rPr>
          <w:noProof/>
        </w:rPr>
        <w:fldChar w:fldCharType="end"/>
      </w:r>
    </w:p>
    <w:p w14:paraId="1F7CF622" w14:textId="6F81B2E6"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_Toc200971684 \h </w:instrText>
      </w:r>
      <w:r>
        <w:rPr>
          <w:noProof/>
        </w:rPr>
      </w:r>
      <w:r>
        <w:rPr>
          <w:noProof/>
        </w:rPr>
        <w:fldChar w:fldCharType="separate"/>
      </w:r>
      <w:r>
        <w:rPr>
          <w:noProof/>
        </w:rPr>
        <w:t>131</w:t>
      </w:r>
      <w:r>
        <w:rPr>
          <w:noProof/>
        </w:rPr>
        <w:fldChar w:fldCharType="end"/>
      </w:r>
    </w:p>
    <w:p w14:paraId="17FB4A33" w14:textId="6AB54FA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_Toc200971685 \h </w:instrText>
      </w:r>
      <w:r>
        <w:rPr>
          <w:noProof/>
        </w:rPr>
      </w:r>
      <w:r>
        <w:rPr>
          <w:noProof/>
        </w:rPr>
        <w:fldChar w:fldCharType="separate"/>
      </w:r>
      <w:r>
        <w:rPr>
          <w:noProof/>
        </w:rPr>
        <w:t>131</w:t>
      </w:r>
      <w:r>
        <w:rPr>
          <w:noProof/>
        </w:rPr>
        <w:fldChar w:fldCharType="end"/>
      </w:r>
    </w:p>
    <w:p w14:paraId="1E5A43D2" w14:textId="56AFD0E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_Toc200971686 \h </w:instrText>
      </w:r>
      <w:r>
        <w:rPr>
          <w:noProof/>
        </w:rPr>
      </w:r>
      <w:r>
        <w:rPr>
          <w:noProof/>
        </w:rPr>
        <w:fldChar w:fldCharType="separate"/>
      </w:r>
      <w:r>
        <w:rPr>
          <w:noProof/>
        </w:rPr>
        <w:t>131</w:t>
      </w:r>
      <w:r>
        <w:rPr>
          <w:noProof/>
        </w:rPr>
        <w:fldChar w:fldCharType="end"/>
      </w:r>
    </w:p>
    <w:p w14:paraId="07E89919" w14:textId="02FF35C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_Toc200971687 \h </w:instrText>
      </w:r>
      <w:r>
        <w:rPr>
          <w:noProof/>
        </w:rPr>
      </w:r>
      <w:r>
        <w:rPr>
          <w:noProof/>
        </w:rPr>
        <w:fldChar w:fldCharType="separate"/>
      </w:r>
      <w:r>
        <w:rPr>
          <w:noProof/>
        </w:rPr>
        <w:t>131</w:t>
      </w:r>
      <w:r>
        <w:rPr>
          <w:noProof/>
        </w:rPr>
        <w:fldChar w:fldCharType="end"/>
      </w:r>
    </w:p>
    <w:p w14:paraId="01460457" w14:textId="2EFB3EC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_Toc200971688 \h </w:instrText>
      </w:r>
      <w:r>
        <w:rPr>
          <w:noProof/>
        </w:rPr>
      </w:r>
      <w:r>
        <w:rPr>
          <w:noProof/>
        </w:rPr>
        <w:fldChar w:fldCharType="separate"/>
      </w:r>
      <w:r>
        <w:rPr>
          <w:noProof/>
        </w:rPr>
        <w:t>131</w:t>
      </w:r>
      <w:r>
        <w:rPr>
          <w:noProof/>
        </w:rPr>
        <w:fldChar w:fldCharType="end"/>
      </w:r>
    </w:p>
    <w:p w14:paraId="7621302E" w14:textId="12510F7F" w:rsidR="00FB619F" w:rsidRDefault="00FB619F">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_Toc200971689 \h </w:instrText>
      </w:r>
      <w:r>
        <w:rPr>
          <w:noProof/>
        </w:rPr>
      </w:r>
      <w:r>
        <w:rPr>
          <w:noProof/>
        </w:rPr>
        <w:fldChar w:fldCharType="separate"/>
      </w:r>
      <w:r>
        <w:rPr>
          <w:noProof/>
        </w:rPr>
        <w:t>131</w:t>
      </w:r>
      <w:r>
        <w:rPr>
          <w:noProof/>
        </w:rPr>
        <w:fldChar w:fldCharType="end"/>
      </w:r>
    </w:p>
    <w:p w14:paraId="724245DA" w14:textId="06ED8DF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_Toc200971690 \h </w:instrText>
      </w:r>
      <w:r>
        <w:rPr>
          <w:noProof/>
        </w:rPr>
      </w:r>
      <w:r>
        <w:rPr>
          <w:noProof/>
        </w:rPr>
        <w:fldChar w:fldCharType="separate"/>
      </w:r>
      <w:r>
        <w:rPr>
          <w:noProof/>
        </w:rPr>
        <w:t>132</w:t>
      </w:r>
      <w:r>
        <w:rPr>
          <w:noProof/>
        </w:rPr>
        <w:fldChar w:fldCharType="end"/>
      </w:r>
    </w:p>
    <w:p w14:paraId="737EAC36" w14:textId="69DABC58"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_Toc200971691 \h </w:instrText>
      </w:r>
      <w:r>
        <w:rPr>
          <w:noProof/>
        </w:rPr>
      </w:r>
      <w:r>
        <w:rPr>
          <w:noProof/>
        </w:rPr>
        <w:fldChar w:fldCharType="separate"/>
      </w:r>
      <w:r>
        <w:rPr>
          <w:noProof/>
        </w:rPr>
        <w:t>132</w:t>
      </w:r>
      <w:r>
        <w:rPr>
          <w:noProof/>
        </w:rPr>
        <w:fldChar w:fldCharType="end"/>
      </w:r>
    </w:p>
    <w:p w14:paraId="5DA182BC" w14:textId="31CE531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_Toc200971692 \h </w:instrText>
      </w:r>
      <w:r>
        <w:rPr>
          <w:noProof/>
        </w:rPr>
      </w:r>
      <w:r>
        <w:rPr>
          <w:noProof/>
        </w:rPr>
        <w:fldChar w:fldCharType="separate"/>
      </w:r>
      <w:r>
        <w:rPr>
          <w:noProof/>
        </w:rPr>
        <w:t>134</w:t>
      </w:r>
      <w:r>
        <w:rPr>
          <w:noProof/>
        </w:rPr>
        <w:fldChar w:fldCharType="end"/>
      </w:r>
    </w:p>
    <w:p w14:paraId="18214E86" w14:textId="17014E25"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_Toc200971693 \h </w:instrText>
      </w:r>
      <w:r>
        <w:rPr>
          <w:noProof/>
        </w:rPr>
      </w:r>
      <w:r>
        <w:rPr>
          <w:noProof/>
        </w:rPr>
        <w:fldChar w:fldCharType="separate"/>
      </w:r>
      <w:r>
        <w:rPr>
          <w:noProof/>
        </w:rPr>
        <w:t>134</w:t>
      </w:r>
      <w:r>
        <w:rPr>
          <w:noProof/>
        </w:rPr>
        <w:fldChar w:fldCharType="end"/>
      </w:r>
    </w:p>
    <w:p w14:paraId="50CE378E" w14:textId="5B70852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_Toc200971694 \h </w:instrText>
      </w:r>
      <w:r>
        <w:rPr>
          <w:noProof/>
        </w:rPr>
      </w:r>
      <w:r>
        <w:rPr>
          <w:noProof/>
        </w:rPr>
        <w:fldChar w:fldCharType="separate"/>
      </w:r>
      <w:r>
        <w:rPr>
          <w:noProof/>
        </w:rPr>
        <w:t>134</w:t>
      </w:r>
      <w:r>
        <w:rPr>
          <w:noProof/>
        </w:rPr>
        <w:fldChar w:fldCharType="end"/>
      </w:r>
    </w:p>
    <w:p w14:paraId="12362A5D" w14:textId="6AF5C5F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_Toc200971695 \h </w:instrText>
      </w:r>
      <w:r>
        <w:rPr>
          <w:noProof/>
        </w:rPr>
      </w:r>
      <w:r>
        <w:rPr>
          <w:noProof/>
        </w:rPr>
        <w:fldChar w:fldCharType="separate"/>
      </w:r>
      <w:r>
        <w:rPr>
          <w:noProof/>
        </w:rPr>
        <w:t>135</w:t>
      </w:r>
      <w:r>
        <w:rPr>
          <w:noProof/>
        </w:rPr>
        <w:fldChar w:fldCharType="end"/>
      </w:r>
    </w:p>
    <w:p w14:paraId="4303FB37" w14:textId="06140F98"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_Toc200971696 \h </w:instrText>
      </w:r>
      <w:r>
        <w:rPr>
          <w:noProof/>
        </w:rPr>
      </w:r>
      <w:r>
        <w:rPr>
          <w:noProof/>
        </w:rPr>
        <w:fldChar w:fldCharType="separate"/>
      </w:r>
      <w:r>
        <w:rPr>
          <w:noProof/>
        </w:rPr>
        <w:t>135</w:t>
      </w:r>
      <w:r>
        <w:rPr>
          <w:noProof/>
        </w:rPr>
        <w:fldChar w:fldCharType="end"/>
      </w:r>
    </w:p>
    <w:p w14:paraId="0AC9471F" w14:textId="276A8AC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_Toc200971697 \h </w:instrText>
      </w:r>
      <w:r>
        <w:rPr>
          <w:noProof/>
        </w:rPr>
      </w:r>
      <w:r>
        <w:rPr>
          <w:noProof/>
        </w:rPr>
        <w:fldChar w:fldCharType="separate"/>
      </w:r>
      <w:r>
        <w:rPr>
          <w:noProof/>
        </w:rPr>
        <w:t>136</w:t>
      </w:r>
      <w:r>
        <w:rPr>
          <w:noProof/>
        </w:rPr>
        <w:fldChar w:fldCharType="end"/>
      </w:r>
    </w:p>
    <w:p w14:paraId="66BA3771" w14:textId="546F12D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_Toc200971698 \h </w:instrText>
      </w:r>
      <w:r>
        <w:rPr>
          <w:noProof/>
        </w:rPr>
      </w:r>
      <w:r>
        <w:rPr>
          <w:noProof/>
        </w:rPr>
        <w:fldChar w:fldCharType="separate"/>
      </w:r>
      <w:r>
        <w:rPr>
          <w:noProof/>
        </w:rPr>
        <w:t>136</w:t>
      </w:r>
      <w:r>
        <w:rPr>
          <w:noProof/>
        </w:rPr>
        <w:fldChar w:fldCharType="end"/>
      </w:r>
    </w:p>
    <w:p w14:paraId="10EDD953" w14:textId="494595A3"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_Toc200971699 \h </w:instrText>
      </w:r>
      <w:r>
        <w:rPr>
          <w:noProof/>
        </w:rPr>
      </w:r>
      <w:r>
        <w:rPr>
          <w:noProof/>
        </w:rPr>
        <w:fldChar w:fldCharType="separate"/>
      </w:r>
      <w:r>
        <w:rPr>
          <w:noProof/>
        </w:rPr>
        <w:t>136</w:t>
      </w:r>
      <w:r>
        <w:rPr>
          <w:noProof/>
        </w:rPr>
        <w:fldChar w:fldCharType="end"/>
      </w:r>
    </w:p>
    <w:p w14:paraId="0FB6EE84" w14:textId="5DA3D5E1"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_Toc200971700 \h </w:instrText>
      </w:r>
      <w:r>
        <w:rPr>
          <w:noProof/>
        </w:rPr>
      </w:r>
      <w:r>
        <w:rPr>
          <w:noProof/>
        </w:rPr>
        <w:fldChar w:fldCharType="separate"/>
      </w:r>
      <w:r>
        <w:rPr>
          <w:noProof/>
        </w:rPr>
        <w:t>137</w:t>
      </w:r>
      <w:r>
        <w:rPr>
          <w:noProof/>
        </w:rPr>
        <w:fldChar w:fldCharType="end"/>
      </w:r>
    </w:p>
    <w:p w14:paraId="77E8FB9E" w14:textId="4474321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_Toc200971701 \h </w:instrText>
      </w:r>
      <w:r>
        <w:rPr>
          <w:noProof/>
        </w:rPr>
      </w:r>
      <w:r>
        <w:rPr>
          <w:noProof/>
        </w:rPr>
        <w:fldChar w:fldCharType="separate"/>
      </w:r>
      <w:r>
        <w:rPr>
          <w:noProof/>
        </w:rPr>
        <w:t>137</w:t>
      </w:r>
      <w:r>
        <w:rPr>
          <w:noProof/>
        </w:rPr>
        <w:fldChar w:fldCharType="end"/>
      </w:r>
    </w:p>
    <w:p w14:paraId="4009C90B" w14:textId="5CCAA659"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_Toc200971702 \h </w:instrText>
      </w:r>
      <w:r>
        <w:rPr>
          <w:noProof/>
        </w:rPr>
      </w:r>
      <w:r>
        <w:rPr>
          <w:noProof/>
        </w:rPr>
        <w:fldChar w:fldCharType="separate"/>
      </w:r>
      <w:r>
        <w:rPr>
          <w:noProof/>
        </w:rPr>
        <w:t>137</w:t>
      </w:r>
      <w:r>
        <w:rPr>
          <w:noProof/>
        </w:rPr>
        <w:fldChar w:fldCharType="end"/>
      </w:r>
    </w:p>
    <w:p w14:paraId="52729385" w14:textId="0DD5CEEE"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_Toc200971703 \h </w:instrText>
      </w:r>
      <w:r>
        <w:rPr>
          <w:noProof/>
        </w:rPr>
      </w:r>
      <w:r>
        <w:rPr>
          <w:noProof/>
        </w:rPr>
        <w:fldChar w:fldCharType="separate"/>
      </w:r>
      <w:r>
        <w:rPr>
          <w:noProof/>
        </w:rPr>
        <w:t>137</w:t>
      </w:r>
      <w:r>
        <w:rPr>
          <w:noProof/>
        </w:rPr>
        <w:fldChar w:fldCharType="end"/>
      </w:r>
    </w:p>
    <w:p w14:paraId="10923E12" w14:textId="34E62AC2"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_Toc200971704 \h </w:instrText>
      </w:r>
      <w:r>
        <w:rPr>
          <w:noProof/>
        </w:rPr>
      </w:r>
      <w:r>
        <w:rPr>
          <w:noProof/>
        </w:rPr>
        <w:fldChar w:fldCharType="separate"/>
      </w:r>
      <w:r>
        <w:rPr>
          <w:noProof/>
        </w:rPr>
        <w:t>137</w:t>
      </w:r>
      <w:r>
        <w:rPr>
          <w:noProof/>
        </w:rPr>
        <w:fldChar w:fldCharType="end"/>
      </w:r>
    </w:p>
    <w:p w14:paraId="5563E977" w14:textId="0BCD6AB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_Toc200971705 \h </w:instrText>
      </w:r>
      <w:r>
        <w:rPr>
          <w:noProof/>
        </w:rPr>
      </w:r>
      <w:r>
        <w:rPr>
          <w:noProof/>
        </w:rPr>
        <w:fldChar w:fldCharType="separate"/>
      </w:r>
      <w:r>
        <w:rPr>
          <w:noProof/>
        </w:rPr>
        <w:t>137</w:t>
      </w:r>
      <w:r>
        <w:rPr>
          <w:noProof/>
        </w:rPr>
        <w:fldChar w:fldCharType="end"/>
      </w:r>
    </w:p>
    <w:p w14:paraId="75006B85" w14:textId="3F487C0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_Toc200971706 \h </w:instrText>
      </w:r>
      <w:r>
        <w:rPr>
          <w:noProof/>
        </w:rPr>
      </w:r>
      <w:r>
        <w:rPr>
          <w:noProof/>
        </w:rPr>
        <w:fldChar w:fldCharType="separate"/>
      </w:r>
      <w:r>
        <w:rPr>
          <w:noProof/>
        </w:rPr>
        <w:t>137</w:t>
      </w:r>
      <w:r>
        <w:rPr>
          <w:noProof/>
        </w:rPr>
        <w:fldChar w:fldCharType="end"/>
      </w:r>
    </w:p>
    <w:p w14:paraId="2C29BFBC" w14:textId="25BB419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_Toc200971707 \h </w:instrText>
      </w:r>
      <w:r>
        <w:rPr>
          <w:noProof/>
        </w:rPr>
      </w:r>
      <w:r>
        <w:rPr>
          <w:noProof/>
        </w:rPr>
        <w:fldChar w:fldCharType="separate"/>
      </w:r>
      <w:r>
        <w:rPr>
          <w:noProof/>
        </w:rPr>
        <w:t>138</w:t>
      </w:r>
      <w:r>
        <w:rPr>
          <w:noProof/>
        </w:rPr>
        <w:fldChar w:fldCharType="end"/>
      </w:r>
    </w:p>
    <w:p w14:paraId="58AD50DC" w14:textId="3C0AE6E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_Toc200971708 \h </w:instrText>
      </w:r>
      <w:r>
        <w:rPr>
          <w:noProof/>
        </w:rPr>
      </w:r>
      <w:r>
        <w:rPr>
          <w:noProof/>
        </w:rPr>
        <w:fldChar w:fldCharType="separate"/>
      </w:r>
      <w:r>
        <w:rPr>
          <w:noProof/>
        </w:rPr>
        <w:t>138</w:t>
      </w:r>
      <w:r>
        <w:rPr>
          <w:noProof/>
        </w:rPr>
        <w:fldChar w:fldCharType="end"/>
      </w:r>
    </w:p>
    <w:p w14:paraId="0C03DF4B" w14:textId="472D30F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_Toc200971709 \h </w:instrText>
      </w:r>
      <w:r>
        <w:rPr>
          <w:noProof/>
        </w:rPr>
      </w:r>
      <w:r>
        <w:rPr>
          <w:noProof/>
        </w:rPr>
        <w:fldChar w:fldCharType="separate"/>
      </w:r>
      <w:r>
        <w:rPr>
          <w:noProof/>
        </w:rPr>
        <w:t>138</w:t>
      </w:r>
      <w:r>
        <w:rPr>
          <w:noProof/>
        </w:rPr>
        <w:fldChar w:fldCharType="end"/>
      </w:r>
    </w:p>
    <w:p w14:paraId="0B99EBC8" w14:textId="7BE4914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_Toc200971710 \h </w:instrText>
      </w:r>
      <w:r>
        <w:rPr>
          <w:noProof/>
        </w:rPr>
      </w:r>
      <w:r>
        <w:rPr>
          <w:noProof/>
        </w:rPr>
        <w:fldChar w:fldCharType="separate"/>
      </w:r>
      <w:r>
        <w:rPr>
          <w:noProof/>
        </w:rPr>
        <w:t>138</w:t>
      </w:r>
      <w:r>
        <w:rPr>
          <w:noProof/>
        </w:rPr>
        <w:fldChar w:fldCharType="end"/>
      </w:r>
    </w:p>
    <w:p w14:paraId="2AF71F97" w14:textId="29818D80"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_Toc200971711 \h </w:instrText>
      </w:r>
      <w:r>
        <w:rPr>
          <w:noProof/>
        </w:rPr>
      </w:r>
      <w:r>
        <w:rPr>
          <w:noProof/>
        </w:rPr>
        <w:fldChar w:fldCharType="separate"/>
      </w:r>
      <w:r>
        <w:rPr>
          <w:noProof/>
        </w:rPr>
        <w:t>139</w:t>
      </w:r>
      <w:r>
        <w:rPr>
          <w:noProof/>
        </w:rPr>
        <w:fldChar w:fldCharType="end"/>
      </w:r>
    </w:p>
    <w:p w14:paraId="6583A5B7" w14:textId="7C53F600"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_Toc200971712 \h </w:instrText>
      </w:r>
      <w:r>
        <w:rPr>
          <w:noProof/>
        </w:rPr>
      </w:r>
      <w:r>
        <w:rPr>
          <w:noProof/>
        </w:rPr>
        <w:fldChar w:fldCharType="separate"/>
      </w:r>
      <w:r>
        <w:rPr>
          <w:noProof/>
        </w:rPr>
        <w:t>139</w:t>
      </w:r>
      <w:r>
        <w:rPr>
          <w:noProof/>
        </w:rPr>
        <w:fldChar w:fldCharType="end"/>
      </w:r>
    </w:p>
    <w:p w14:paraId="067950B9" w14:textId="4673F31C"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_Toc200971713 \h </w:instrText>
      </w:r>
      <w:r>
        <w:rPr>
          <w:noProof/>
        </w:rPr>
      </w:r>
      <w:r>
        <w:rPr>
          <w:noProof/>
        </w:rPr>
        <w:fldChar w:fldCharType="separate"/>
      </w:r>
      <w:r>
        <w:rPr>
          <w:noProof/>
        </w:rPr>
        <w:t>139</w:t>
      </w:r>
      <w:r>
        <w:rPr>
          <w:noProof/>
        </w:rPr>
        <w:fldChar w:fldCharType="end"/>
      </w:r>
    </w:p>
    <w:p w14:paraId="771A8A9E" w14:textId="05D6325D"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_Toc200971714 \h </w:instrText>
      </w:r>
      <w:r>
        <w:rPr>
          <w:noProof/>
        </w:rPr>
      </w:r>
      <w:r>
        <w:rPr>
          <w:noProof/>
        </w:rPr>
        <w:fldChar w:fldCharType="separate"/>
      </w:r>
      <w:r>
        <w:rPr>
          <w:noProof/>
        </w:rPr>
        <w:t>150</w:t>
      </w:r>
      <w:r>
        <w:rPr>
          <w:noProof/>
        </w:rPr>
        <w:fldChar w:fldCharType="end"/>
      </w:r>
    </w:p>
    <w:p w14:paraId="5044BF31" w14:textId="2A168E0F"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_Toc200971715 \h </w:instrText>
      </w:r>
      <w:r>
        <w:rPr>
          <w:noProof/>
        </w:rPr>
      </w:r>
      <w:r>
        <w:rPr>
          <w:noProof/>
        </w:rPr>
        <w:fldChar w:fldCharType="separate"/>
      </w:r>
      <w:r>
        <w:rPr>
          <w:noProof/>
        </w:rPr>
        <w:t>161</w:t>
      </w:r>
      <w:r>
        <w:rPr>
          <w:noProof/>
        </w:rPr>
        <w:fldChar w:fldCharType="end"/>
      </w:r>
    </w:p>
    <w:p w14:paraId="786794F0" w14:textId="25811AFF"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_Toc200971716 \h </w:instrText>
      </w:r>
      <w:r>
        <w:rPr>
          <w:noProof/>
        </w:rPr>
      </w:r>
      <w:r>
        <w:rPr>
          <w:noProof/>
        </w:rPr>
        <w:fldChar w:fldCharType="separate"/>
      </w:r>
      <w:r>
        <w:rPr>
          <w:noProof/>
        </w:rPr>
        <w:t>167</w:t>
      </w:r>
      <w:r>
        <w:rPr>
          <w:noProof/>
        </w:rPr>
        <w:fldChar w:fldCharType="end"/>
      </w:r>
    </w:p>
    <w:p w14:paraId="38C9A8BC" w14:textId="4DA194BF"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_Toc200971717 \h </w:instrText>
      </w:r>
      <w:r>
        <w:rPr>
          <w:noProof/>
        </w:rPr>
      </w:r>
      <w:r>
        <w:rPr>
          <w:noProof/>
        </w:rPr>
        <w:fldChar w:fldCharType="separate"/>
      </w:r>
      <w:r>
        <w:rPr>
          <w:noProof/>
        </w:rPr>
        <w:t>167</w:t>
      </w:r>
      <w:r>
        <w:rPr>
          <w:noProof/>
        </w:rPr>
        <w:fldChar w:fldCharType="end"/>
      </w:r>
    </w:p>
    <w:p w14:paraId="2B5AFD5B" w14:textId="1BFE73C2"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_Toc200971718 \h </w:instrText>
      </w:r>
      <w:r>
        <w:rPr>
          <w:noProof/>
        </w:rPr>
      </w:r>
      <w:r>
        <w:rPr>
          <w:noProof/>
        </w:rPr>
        <w:fldChar w:fldCharType="separate"/>
      </w:r>
      <w:r>
        <w:rPr>
          <w:noProof/>
        </w:rPr>
        <w:t>167</w:t>
      </w:r>
      <w:r>
        <w:rPr>
          <w:noProof/>
        </w:rPr>
        <w:fldChar w:fldCharType="end"/>
      </w:r>
    </w:p>
    <w:p w14:paraId="5CB6435B" w14:textId="71101320"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_Toc200971719 \h </w:instrText>
      </w:r>
      <w:r>
        <w:rPr>
          <w:noProof/>
        </w:rPr>
      </w:r>
      <w:r>
        <w:rPr>
          <w:noProof/>
        </w:rPr>
        <w:fldChar w:fldCharType="separate"/>
      </w:r>
      <w:r>
        <w:rPr>
          <w:noProof/>
        </w:rPr>
        <w:t>168</w:t>
      </w:r>
      <w:r>
        <w:rPr>
          <w:noProof/>
        </w:rPr>
        <w:fldChar w:fldCharType="end"/>
      </w:r>
    </w:p>
    <w:p w14:paraId="5742D5D8" w14:textId="5B4F057F"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_Toc200971720 \h </w:instrText>
      </w:r>
      <w:r>
        <w:rPr>
          <w:noProof/>
        </w:rPr>
      </w:r>
      <w:r>
        <w:rPr>
          <w:noProof/>
        </w:rPr>
        <w:fldChar w:fldCharType="separate"/>
      </w:r>
      <w:r>
        <w:rPr>
          <w:noProof/>
        </w:rPr>
        <w:t>168</w:t>
      </w:r>
      <w:r>
        <w:rPr>
          <w:noProof/>
        </w:rPr>
        <w:fldChar w:fldCharType="end"/>
      </w:r>
    </w:p>
    <w:p w14:paraId="3A12ACDD" w14:textId="77A145B3"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_Toc200971721 \h </w:instrText>
      </w:r>
      <w:r>
        <w:rPr>
          <w:noProof/>
        </w:rPr>
      </w:r>
      <w:r>
        <w:rPr>
          <w:noProof/>
        </w:rPr>
        <w:fldChar w:fldCharType="separate"/>
      </w:r>
      <w:r>
        <w:rPr>
          <w:noProof/>
        </w:rPr>
        <w:t>168</w:t>
      </w:r>
      <w:r>
        <w:rPr>
          <w:noProof/>
        </w:rPr>
        <w:fldChar w:fldCharType="end"/>
      </w:r>
    </w:p>
    <w:p w14:paraId="797E7B9D" w14:textId="4946C0B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_Toc200971722 \h </w:instrText>
      </w:r>
      <w:r>
        <w:rPr>
          <w:noProof/>
        </w:rPr>
      </w:r>
      <w:r>
        <w:rPr>
          <w:noProof/>
        </w:rPr>
        <w:fldChar w:fldCharType="separate"/>
      </w:r>
      <w:r>
        <w:rPr>
          <w:noProof/>
        </w:rPr>
        <w:t>169</w:t>
      </w:r>
      <w:r>
        <w:rPr>
          <w:noProof/>
        </w:rPr>
        <w:fldChar w:fldCharType="end"/>
      </w:r>
    </w:p>
    <w:p w14:paraId="0459345E" w14:textId="6672AECD"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_Toc200971723 \h </w:instrText>
      </w:r>
      <w:r>
        <w:rPr>
          <w:noProof/>
        </w:rPr>
      </w:r>
      <w:r>
        <w:rPr>
          <w:noProof/>
        </w:rPr>
        <w:fldChar w:fldCharType="separate"/>
      </w:r>
      <w:r>
        <w:rPr>
          <w:noProof/>
        </w:rPr>
        <w:t>169</w:t>
      </w:r>
      <w:r>
        <w:rPr>
          <w:noProof/>
        </w:rPr>
        <w:fldChar w:fldCharType="end"/>
      </w:r>
    </w:p>
    <w:p w14:paraId="6D3AB736" w14:textId="63CF4271"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_Toc200971724 \h </w:instrText>
      </w:r>
      <w:r>
        <w:rPr>
          <w:noProof/>
        </w:rPr>
      </w:r>
      <w:r>
        <w:rPr>
          <w:noProof/>
        </w:rPr>
        <w:fldChar w:fldCharType="separate"/>
      </w:r>
      <w:r>
        <w:rPr>
          <w:noProof/>
        </w:rPr>
        <w:t>170</w:t>
      </w:r>
      <w:r>
        <w:rPr>
          <w:noProof/>
        </w:rPr>
        <w:fldChar w:fldCharType="end"/>
      </w:r>
    </w:p>
    <w:p w14:paraId="0093943F" w14:textId="5B74D7E5"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_Toc200971725 \h </w:instrText>
      </w:r>
      <w:r>
        <w:rPr>
          <w:noProof/>
        </w:rPr>
      </w:r>
      <w:r>
        <w:rPr>
          <w:noProof/>
        </w:rPr>
        <w:fldChar w:fldCharType="separate"/>
      </w:r>
      <w:r>
        <w:rPr>
          <w:noProof/>
        </w:rPr>
        <w:t>170</w:t>
      </w:r>
      <w:r>
        <w:rPr>
          <w:noProof/>
        </w:rPr>
        <w:fldChar w:fldCharType="end"/>
      </w:r>
    </w:p>
    <w:p w14:paraId="38AAF1A8" w14:textId="6A25125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_Toc200971726 \h </w:instrText>
      </w:r>
      <w:r>
        <w:rPr>
          <w:noProof/>
        </w:rPr>
      </w:r>
      <w:r>
        <w:rPr>
          <w:noProof/>
        </w:rPr>
        <w:fldChar w:fldCharType="separate"/>
      </w:r>
      <w:r>
        <w:rPr>
          <w:noProof/>
        </w:rPr>
        <w:t>170</w:t>
      </w:r>
      <w:r>
        <w:rPr>
          <w:noProof/>
        </w:rPr>
        <w:fldChar w:fldCharType="end"/>
      </w:r>
    </w:p>
    <w:p w14:paraId="1105796D" w14:textId="44C7BD49"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_Toc200971727 \h </w:instrText>
      </w:r>
      <w:r>
        <w:rPr>
          <w:noProof/>
        </w:rPr>
      </w:r>
      <w:r>
        <w:rPr>
          <w:noProof/>
        </w:rPr>
        <w:fldChar w:fldCharType="separate"/>
      </w:r>
      <w:r>
        <w:rPr>
          <w:noProof/>
        </w:rPr>
        <w:t>170</w:t>
      </w:r>
      <w:r>
        <w:rPr>
          <w:noProof/>
        </w:rPr>
        <w:fldChar w:fldCharType="end"/>
      </w:r>
    </w:p>
    <w:p w14:paraId="1A0FFCCD" w14:textId="5878EF0E"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_Toc200971728 \h </w:instrText>
      </w:r>
      <w:r>
        <w:rPr>
          <w:noProof/>
        </w:rPr>
      </w:r>
      <w:r>
        <w:rPr>
          <w:noProof/>
        </w:rPr>
        <w:fldChar w:fldCharType="separate"/>
      </w:r>
      <w:r>
        <w:rPr>
          <w:noProof/>
        </w:rPr>
        <w:t>170</w:t>
      </w:r>
      <w:r>
        <w:rPr>
          <w:noProof/>
        </w:rPr>
        <w:fldChar w:fldCharType="end"/>
      </w:r>
    </w:p>
    <w:p w14:paraId="726212C5" w14:textId="0A39A27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_Toc200971729 \h </w:instrText>
      </w:r>
      <w:r>
        <w:rPr>
          <w:noProof/>
        </w:rPr>
      </w:r>
      <w:r>
        <w:rPr>
          <w:noProof/>
        </w:rPr>
        <w:fldChar w:fldCharType="separate"/>
      </w:r>
      <w:r>
        <w:rPr>
          <w:noProof/>
        </w:rPr>
        <w:t>170</w:t>
      </w:r>
      <w:r>
        <w:rPr>
          <w:noProof/>
        </w:rPr>
        <w:fldChar w:fldCharType="end"/>
      </w:r>
    </w:p>
    <w:p w14:paraId="377708A7" w14:textId="6607546E"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_Toc200971730 \h </w:instrText>
      </w:r>
      <w:r>
        <w:rPr>
          <w:noProof/>
        </w:rPr>
      </w:r>
      <w:r>
        <w:rPr>
          <w:noProof/>
        </w:rPr>
        <w:fldChar w:fldCharType="separate"/>
      </w:r>
      <w:r>
        <w:rPr>
          <w:noProof/>
        </w:rPr>
        <w:t>170</w:t>
      </w:r>
      <w:r>
        <w:rPr>
          <w:noProof/>
        </w:rPr>
        <w:fldChar w:fldCharType="end"/>
      </w:r>
    </w:p>
    <w:p w14:paraId="6C93B686" w14:textId="3C2636D9"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_Toc200971731 \h </w:instrText>
      </w:r>
      <w:r>
        <w:rPr>
          <w:noProof/>
        </w:rPr>
      </w:r>
      <w:r>
        <w:rPr>
          <w:noProof/>
        </w:rPr>
        <w:fldChar w:fldCharType="separate"/>
      </w:r>
      <w:r>
        <w:rPr>
          <w:noProof/>
        </w:rPr>
        <w:t>171</w:t>
      </w:r>
      <w:r>
        <w:rPr>
          <w:noProof/>
        </w:rPr>
        <w:fldChar w:fldCharType="end"/>
      </w:r>
    </w:p>
    <w:p w14:paraId="79CE13EF" w14:textId="22C939E1"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_Toc200971732 \h </w:instrText>
      </w:r>
      <w:r>
        <w:rPr>
          <w:noProof/>
        </w:rPr>
      </w:r>
      <w:r>
        <w:rPr>
          <w:noProof/>
        </w:rPr>
        <w:fldChar w:fldCharType="separate"/>
      </w:r>
      <w:r>
        <w:rPr>
          <w:noProof/>
        </w:rPr>
        <w:t>171</w:t>
      </w:r>
      <w:r>
        <w:rPr>
          <w:noProof/>
        </w:rPr>
        <w:fldChar w:fldCharType="end"/>
      </w:r>
    </w:p>
    <w:p w14:paraId="71DFAF55" w14:textId="29BAAF8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_Toc200971733 \h </w:instrText>
      </w:r>
      <w:r>
        <w:rPr>
          <w:noProof/>
        </w:rPr>
      </w:r>
      <w:r>
        <w:rPr>
          <w:noProof/>
        </w:rPr>
        <w:fldChar w:fldCharType="separate"/>
      </w:r>
      <w:r>
        <w:rPr>
          <w:noProof/>
        </w:rPr>
        <w:t>171</w:t>
      </w:r>
      <w:r>
        <w:rPr>
          <w:noProof/>
        </w:rPr>
        <w:fldChar w:fldCharType="end"/>
      </w:r>
    </w:p>
    <w:p w14:paraId="2D56454B" w14:textId="02328902"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_Toc200971734 \h </w:instrText>
      </w:r>
      <w:r>
        <w:rPr>
          <w:noProof/>
        </w:rPr>
      </w:r>
      <w:r>
        <w:rPr>
          <w:noProof/>
        </w:rPr>
        <w:fldChar w:fldCharType="separate"/>
      </w:r>
      <w:r>
        <w:rPr>
          <w:noProof/>
        </w:rPr>
        <w:t>171</w:t>
      </w:r>
      <w:r>
        <w:rPr>
          <w:noProof/>
        </w:rPr>
        <w:fldChar w:fldCharType="end"/>
      </w:r>
    </w:p>
    <w:p w14:paraId="61AD19FF" w14:textId="57D38FC0"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_Toc200971735 \h </w:instrText>
      </w:r>
      <w:r>
        <w:rPr>
          <w:noProof/>
        </w:rPr>
      </w:r>
      <w:r>
        <w:rPr>
          <w:noProof/>
        </w:rPr>
        <w:fldChar w:fldCharType="separate"/>
      </w:r>
      <w:r>
        <w:rPr>
          <w:noProof/>
        </w:rPr>
        <w:t>171</w:t>
      </w:r>
      <w:r>
        <w:rPr>
          <w:noProof/>
        </w:rPr>
        <w:fldChar w:fldCharType="end"/>
      </w:r>
    </w:p>
    <w:p w14:paraId="48CB3DFA" w14:textId="3CDF38DB"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_Toc200971736 \h </w:instrText>
      </w:r>
      <w:r>
        <w:rPr>
          <w:noProof/>
        </w:rPr>
      </w:r>
      <w:r>
        <w:rPr>
          <w:noProof/>
        </w:rPr>
        <w:fldChar w:fldCharType="separate"/>
      </w:r>
      <w:r>
        <w:rPr>
          <w:noProof/>
        </w:rPr>
        <w:t>171</w:t>
      </w:r>
      <w:r>
        <w:rPr>
          <w:noProof/>
        </w:rPr>
        <w:fldChar w:fldCharType="end"/>
      </w:r>
    </w:p>
    <w:p w14:paraId="381580B4" w14:textId="12F1E307"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_Toc200971737 \h </w:instrText>
      </w:r>
      <w:r>
        <w:rPr>
          <w:noProof/>
        </w:rPr>
      </w:r>
      <w:r>
        <w:rPr>
          <w:noProof/>
        </w:rPr>
        <w:fldChar w:fldCharType="separate"/>
      </w:r>
      <w:r>
        <w:rPr>
          <w:noProof/>
        </w:rPr>
        <w:t>172</w:t>
      </w:r>
      <w:r>
        <w:rPr>
          <w:noProof/>
        </w:rPr>
        <w:fldChar w:fldCharType="end"/>
      </w:r>
    </w:p>
    <w:p w14:paraId="2BF74DE9" w14:textId="25152515"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_Toc200971738 \h </w:instrText>
      </w:r>
      <w:r>
        <w:rPr>
          <w:noProof/>
        </w:rPr>
      </w:r>
      <w:r>
        <w:rPr>
          <w:noProof/>
        </w:rPr>
        <w:fldChar w:fldCharType="separate"/>
      </w:r>
      <w:r>
        <w:rPr>
          <w:noProof/>
        </w:rPr>
        <w:t>172</w:t>
      </w:r>
      <w:r>
        <w:rPr>
          <w:noProof/>
        </w:rPr>
        <w:fldChar w:fldCharType="end"/>
      </w:r>
    </w:p>
    <w:p w14:paraId="4974B94A" w14:textId="2D5FBB5B" w:rsidR="00FB619F" w:rsidRDefault="00FB619F">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_Toc200971739 \h </w:instrText>
      </w:r>
      <w:r>
        <w:rPr>
          <w:noProof/>
        </w:rPr>
      </w:r>
      <w:r>
        <w:rPr>
          <w:noProof/>
        </w:rPr>
        <w:fldChar w:fldCharType="separate"/>
      </w:r>
      <w:r>
        <w:rPr>
          <w:noProof/>
        </w:rPr>
        <w:t>173</w:t>
      </w:r>
      <w:r>
        <w:rPr>
          <w:noProof/>
        </w:rPr>
        <w:fldChar w:fldCharType="end"/>
      </w:r>
    </w:p>
    <w:p w14:paraId="1DF516F7" w14:textId="1D8746D2"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_Toc200971740 \h </w:instrText>
      </w:r>
      <w:r>
        <w:rPr>
          <w:noProof/>
        </w:rPr>
      </w:r>
      <w:r>
        <w:rPr>
          <w:noProof/>
        </w:rPr>
        <w:fldChar w:fldCharType="separate"/>
      </w:r>
      <w:r>
        <w:rPr>
          <w:noProof/>
        </w:rPr>
        <w:t>173</w:t>
      </w:r>
      <w:r>
        <w:rPr>
          <w:noProof/>
        </w:rPr>
        <w:fldChar w:fldCharType="end"/>
      </w:r>
    </w:p>
    <w:p w14:paraId="5E7EB55B" w14:textId="4E35AC88" w:rsidR="00FB619F" w:rsidRDefault="00FB619F">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_Toc200971741 \h </w:instrText>
      </w:r>
      <w:r>
        <w:rPr>
          <w:noProof/>
        </w:rPr>
      </w:r>
      <w:r>
        <w:rPr>
          <w:noProof/>
        </w:rPr>
        <w:fldChar w:fldCharType="separate"/>
      </w:r>
      <w:r>
        <w:rPr>
          <w:noProof/>
        </w:rPr>
        <w:t>173</w:t>
      </w:r>
      <w:r>
        <w:rPr>
          <w:noProof/>
        </w:rPr>
        <w:fldChar w:fldCharType="end"/>
      </w:r>
    </w:p>
    <w:p w14:paraId="3E0043AB" w14:textId="4E43271D"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_Toc200971742 \h </w:instrText>
      </w:r>
      <w:r>
        <w:rPr>
          <w:noProof/>
        </w:rPr>
      </w:r>
      <w:r>
        <w:rPr>
          <w:noProof/>
        </w:rPr>
        <w:fldChar w:fldCharType="separate"/>
      </w:r>
      <w:r>
        <w:rPr>
          <w:noProof/>
        </w:rPr>
        <w:t>173</w:t>
      </w:r>
      <w:r>
        <w:rPr>
          <w:noProof/>
        </w:rPr>
        <w:fldChar w:fldCharType="end"/>
      </w:r>
    </w:p>
    <w:p w14:paraId="2B30C845" w14:textId="1B90F18F"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Structured data types</w:t>
      </w:r>
      <w:r>
        <w:rPr>
          <w:noProof/>
        </w:rPr>
        <w:tab/>
      </w:r>
      <w:r>
        <w:rPr>
          <w:noProof/>
        </w:rPr>
        <w:fldChar w:fldCharType="begin" w:fldLock="1"/>
      </w:r>
      <w:r>
        <w:rPr>
          <w:noProof/>
        </w:rPr>
        <w:instrText xml:space="preserve"> PAGEREF _Toc200971743 \h </w:instrText>
      </w:r>
      <w:r>
        <w:rPr>
          <w:noProof/>
        </w:rPr>
      </w:r>
      <w:r>
        <w:rPr>
          <w:noProof/>
        </w:rPr>
        <w:fldChar w:fldCharType="separate"/>
      </w:r>
      <w:r>
        <w:rPr>
          <w:noProof/>
        </w:rPr>
        <w:t>174</w:t>
      </w:r>
      <w:r>
        <w:rPr>
          <w:noProof/>
        </w:rPr>
        <w:fldChar w:fldCharType="end"/>
      </w:r>
    </w:p>
    <w:p w14:paraId="097FCE0B" w14:textId="36DCD0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_Toc200971744 \h </w:instrText>
      </w:r>
      <w:r>
        <w:rPr>
          <w:noProof/>
        </w:rPr>
      </w:r>
      <w:r>
        <w:rPr>
          <w:noProof/>
        </w:rPr>
        <w:fldChar w:fldCharType="separate"/>
      </w:r>
      <w:r>
        <w:rPr>
          <w:noProof/>
        </w:rPr>
        <w:t>174</w:t>
      </w:r>
      <w:r>
        <w:rPr>
          <w:noProof/>
        </w:rPr>
        <w:fldChar w:fldCharType="end"/>
      </w:r>
    </w:p>
    <w:p w14:paraId="071040B6" w14:textId="08B02D4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_Toc200971745 \h </w:instrText>
      </w:r>
      <w:r>
        <w:rPr>
          <w:noProof/>
        </w:rPr>
      </w:r>
      <w:r>
        <w:rPr>
          <w:noProof/>
        </w:rPr>
        <w:fldChar w:fldCharType="separate"/>
      </w:r>
      <w:r>
        <w:rPr>
          <w:noProof/>
        </w:rPr>
        <w:t>174</w:t>
      </w:r>
      <w:r>
        <w:rPr>
          <w:noProof/>
        </w:rPr>
        <w:fldChar w:fldCharType="end"/>
      </w:r>
    </w:p>
    <w:p w14:paraId="158F28E3" w14:textId="6352061C"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_Toc200971746 \h </w:instrText>
      </w:r>
      <w:r>
        <w:rPr>
          <w:noProof/>
        </w:rPr>
      </w:r>
      <w:r>
        <w:rPr>
          <w:noProof/>
        </w:rPr>
        <w:fldChar w:fldCharType="separate"/>
      </w:r>
      <w:r>
        <w:rPr>
          <w:noProof/>
        </w:rPr>
        <w:t>174</w:t>
      </w:r>
      <w:r>
        <w:rPr>
          <w:noProof/>
        </w:rPr>
        <w:fldChar w:fldCharType="end"/>
      </w:r>
    </w:p>
    <w:p w14:paraId="30204ABB" w14:textId="030405BD"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_Toc200971747 \h </w:instrText>
      </w:r>
      <w:r>
        <w:rPr>
          <w:noProof/>
        </w:rPr>
      </w:r>
      <w:r>
        <w:rPr>
          <w:noProof/>
        </w:rPr>
        <w:fldChar w:fldCharType="separate"/>
      </w:r>
      <w:r>
        <w:rPr>
          <w:noProof/>
        </w:rPr>
        <w:t>175</w:t>
      </w:r>
      <w:r>
        <w:rPr>
          <w:noProof/>
        </w:rPr>
        <w:fldChar w:fldCharType="end"/>
      </w:r>
    </w:p>
    <w:p w14:paraId="61DFBF99" w14:textId="688275B1" w:rsidR="00FB619F" w:rsidRDefault="00FB619F">
      <w:pPr>
        <w:pStyle w:val="TOC4"/>
        <w:rPr>
          <w:rFonts w:asciiTheme="minorHAnsi" w:eastAsiaTheme="minorEastAsia" w:hAnsiTheme="minorHAnsi" w:cstheme="minorBidi"/>
          <w:noProof/>
          <w:kern w:val="2"/>
          <w:sz w:val="24"/>
          <w:szCs w:val="24"/>
          <w:lang w:eastAsia="ko-KR"/>
          <w14:ligatures w14:val="standardContextual"/>
        </w:rPr>
      </w:pPr>
      <w:r w:rsidRPr="009A4923">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9A4923">
        <w:rPr>
          <w:noProof/>
          <w:lang w:val="en-US"/>
        </w:rPr>
        <w:t>Simple data types and enumerations</w:t>
      </w:r>
      <w:r>
        <w:rPr>
          <w:noProof/>
        </w:rPr>
        <w:tab/>
      </w:r>
      <w:r>
        <w:rPr>
          <w:noProof/>
        </w:rPr>
        <w:fldChar w:fldCharType="begin" w:fldLock="1"/>
      </w:r>
      <w:r>
        <w:rPr>
          <w:noProof/>
        </w:rPr>
        <w:instrText xml:space="preserve"> PAGEREF _Toc200971748 \h </w:instrText>
      </w:r>
      <w:r>
        <w:rPr>
          <w:noProof/>
        </w:rPr>
      </w:r>
      <w:r>
        <w:rPr>
          <w:noProof/>
        </w:rPr>
        <w:fldChar w:fldCharType="separate"/>
      </w:r>
      <w:r>
        <w:rPr>
          <w:noProof/>
        </w:rPr>
        <w:t>175</w:t>
      </w:r>
      <w:r>
        <w:rPr>
          <w:noProof/>
        </w:rPr>
        <w:fldChar w:fldCharType="end"/>
      </w:r>
    </w:p>
    <w:p w14:paraId="5FC63E5A" w14:textId="344E660F"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_Toc200971749 \h </w:instrText>
      </w:r>
      <w:r>
        <w:rPr>
          <w:noProof/>
        </w:rPr>
      </w:r>
      <w:r>
        <w:rPr>
          <w:noProof/>
        </w:rPr>
        <w:fldChar w:fldCharType="separate"/>
      </w:r>
      <w:r>
        <w:rPr>
          <w:noProof/>
        </w:rPr>
        <w:t>175</w:t>
      </w:r>
      <w:r>
        <w:rPr>
          <w:noProof/>
        </w:rPr>
        <w:fldChar w:fldCharType="end"/>
      </w:r>
    </w:p>
    <w:p w14:paraId="5352E081" w14:textId="26C87C5A"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_Toc200971750 \h </w:instrText>
      </w:r>
      <w:r>
        <w:rPr>
          <w:noProof/>
        </w:rPr>
      </w:r>
      <w:r>
        <w:rPr>
          <w:noProof/>
        </w:rPr>
        <w:fldChar w:fldCharType="separate"/>
      </w:r>
      <w:r>
        <w:rPr>
          <w:noProof/>
        </w:rPr>
        <w:t>175</w:t>
      </w:r>
      <w:r>
        <w:rPr>
          <w:noProof/>
        </w:rPr>
        <w:fldChar w:fldCharType="end"/>
      </w:r>
    </w:p>
    <w:p w14:paraId="2D7B9E97" w14:textId="77C23854" w:rsidR="00FB619F" w:rsidRDefault="00FB619F">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9A4923">
        <w:rPr>
          <w:noProof/>
          <w:lang w:val="en-US"/>
        </w:rPr>
        <w:t>3gpp-5gs-node-configuration-status</w:t>
      </w:r>
      <w:r>
        <w:rPr>
          <w:noProof/>
        </w:rPr>
        <w:tab/>
      </w:r>
      <w:r>
        <w:rPr>
          <w:noProof/>
        </w:rPr>
        <w:fldChar w:fldCharType="begin" w:fldLock="1"/>
      </w:r>
      <w:r>
        <w:rPr>
          <w:noProof/>
        </w:rPr>
        <w:instrText xml:space="preserve"> PAGEREF _Toc200971751 \h </w:instrText>
      </w:r>
      <w:r>
        <w:rPr>
          <w:noProof/>
        </w:rPr>
      </w:r>
      <w:r>
        <w:rPr>
          <w:noProof/>
        </w:rPr>
        <w:fldChar w:fldCharType="separate"/>
      </w:r>
      <w:r>
        <w:rPr>
          <w:noProof/>
        </w:rPr>
        <w:t>175</w:t>
      </w:r>
      <w:r>
        <w:rPr>
          <w:noProof/>
        </w:rPr>
        <w:fldChar w:fldCharType="end"/>
      </w:r>
    </w:p>
    <w:p w14:paraId="7A7FC5A4" w14:textId="3542E60B"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_Toc200971752 \h </w:instrText>
      </w:r>
      <w:r>
        <w:rPr>
          <w:noProof/>
        </w:rPr>
      </w:r>
      <w:r>
        <w:rPr>
          <w:noProof/>
        </w:rPr>
        <w:fldChar w:fldCharType="separate"/>
      </w:r>
      <w:r>
        <w:rPr>
          <w:noProof/>
        </w:rPr>
        <w:t>177</w:t>
      </w:r>
      <w:r>
        <w:rPr>
          <w:noProof/>
        </w:rPr>
        <w:fldChar w:fldCharType="end"/>
      </w:r>
    </w:p>
    <w:p w14:paraId="12CE2D07" w14:textId="5DDAD357"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_Toc200971753 \h </w:instrText>
      </w:r>
      <w:r>
        <w:rPr>
          <w:noProof/>
        </w:rPr>
      </w:r>
      <w:r>
        <w:rPr>
          <w:noProof/>
        </w:rPr>
        <w:fldChar w:fldCharType="separate"/>
      </w:r>
      <w:r>
        <w:rPr>
          <w:noProof/>
        </w:rPr>
        <w:t>177</w:t>
      </w:r>
      <w:r>
        <w:rPr>
          <w:noProof/>
        </w:rPr>
        <w:fldChar w:fldCharType="end"/>
      </w:r>
    </w:p>
    <w:p w14:paraId="0AA2102E" w14:textId="25BB51E8" w:rsidR="00FB619F" w:rsidRDefault="00FB619F">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_Toc200971754 \h </w:instrText>
      </w:r>
      <w:r>
        <w:rPr>
          <w:noProof/>
        </w:rPr>
      </w:r>
      <w:r>
        <w:rPr>
          <w:noProof/>
        </w:rPr>
        <w:fldChar w:fldCharType="separate"/>
      </w:r>
      <w:r>
        <w:rPr>
          <w:noProof/>
        </w:rPr>
        <w:t>177</w:t>
      </w:r>
      <w:r>
        <w:rPr>
          <w:noProof/>
        </w:rPr>
        <w:fldChar w:fldCharType="end"/>
      </w:r>
    </w:p>
    <w:p w14:paraId="065375C1" w14:textId="6318D983" w:rsidR="00FB619F" w:rsidRDefault="00FB61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_Toc200971755 \h </w:instrText>
      </w:r>
      <w:r>
        <w:rPr>
          <w:noProof/>
        </w:rPr>
      </w:r>
      <w:r>
        <w:rPr>
          <w:noProof/>
        </w:rPr>
        <w:fldChar w:fldCharType="separate"/>
      </w:r>
      <w:r>
        <w:rPr>
          <w:noProof/>
        </w:rPr>
        <w:t>179</w:t>
      </w:r>
      <w:r>
        <w:rPr>
          <w:noProof/>
        </w:rPr>
        <w:fldChar w:fldCharType="end"/>
      </w:r>
    </w:p>
    <w:p w14:paraId="7CD6A724" w14:textId="4AD913B3" w:rsidR="00080512" w:rsidRPr="004D3578" w:rsidRDefault="00974513"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00971395"/>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00971396"/>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00971397"/>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00971398"/>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Heading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00971399"/>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00971400"/>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00971401"/>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00971402"/>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Heading2"/>
        <w:rPr>
          <w:rFonts w:eastAsia="SimSun"/>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00971403"/>
      <w:r w:rsidRPr="00BA3AC8">
        <w:rPr>
          <w:rFonts w:eastAsia="SimSun"/>
        </w:rPr>
        <w:t>4.1</w:t>
      </w:r>
      <w:r w:rsidRPr="00BA3AC8">
        <w:rPr>
          <w:rFonts w:eastAsia="SimSun"/>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00971404"/>
      <w:r w:rsidRPr="00BA3AC8">
        <w:rPr>
          <w:rFonts w:eastAsia="SimSun"/>
        </w:rPr>
        <w:t>4.2</w:t>
      </w:r>
      <w:r w:rsidRPr="00BA3AC8">
        <w:rPr>
          <w:rFonts w:eastAsia="SimSun"/>
        </w:rPr>
        <w:tab/>
      </w:r>
      <w:bookmarkEnd w:id="127"/>
      <w:r w:rsidRPr="00BA3AC8">
        <w:rPr>
          <w:rFonts w:eastAsia="SimSun"/>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158175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11581756"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00971405"/>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Heading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00971406"/>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00971407"/>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Heading3"/>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00971408"/>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Heading4"/>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00971409"/>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00971410"/>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Heading5"/>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00971411"/>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5" w:name="_Toc185516838"/>
      <w:bookmarkStart w:id="236" w:name="_Toc200971412"/>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7" w:name="_Toc185516839"/>
      <w:bookmarkStart w:id="248" w:name="_Toc200971413"/>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Heading4"/>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00971414"/>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SimSun"/>
        </w:rPr>
      </w:pPr>
      <w:bookmarkStart w:id="261" w:name="_Toc510696591"/>
      <w:bookmarkStart w:id="262" w:name="_Toc35971383"/>
      <w:bookmarkStart w:id="26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00971415"/>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Heading5"/>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00971416"/>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00971417"/>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8.95pt" o:ole="">
            <v:imagedata r:id="rId17" o:title=""/>
          </v:shape>
          <o:OLEObject Type="Embed" ProgID="Visio.Drawing.11" ShapeID="_x0000_i1028" DrawAspect="Content" ObjectID="_181158175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00971418"/>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pt" o:ole="">
            <v:imagedata r:id="rId19" o:title=""/>
          </v:shape>
          <o:OLEObject Type="Embed" ProgID="Visio.Drawing.11" ShapeID="_x0000_i1029" DrawAspect="Content" ObjectID="_181158175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00971419"/>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Heading5"/>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00971420"/>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00971421"/>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pt" o:ole="">
            <v:imagedata r:id="rId21" o:title=""/>
          </v:shape>
          <o:OLEObject Type="Embed" ProgID="Visio.Drawing.11" ShapeID="_x0000_i1030" DrawAspect="Content" ObjectID="_181158175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00971422"/>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Heading5"/>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00971423"/>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00971424"/>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158176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00971425"/>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Heading5"/>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00971426"/>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00971427"/>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pt" o:ole="">
            <v:imagedata r:id="rId25" o:title=""/>
          </v:shape>
          <o:OLEObject Type="Embed" ProgID="Visio.Drawing.11" ShapeID="_x0000_i1032" DrawAspect="Content" ObjectID="_181158176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00971428"/>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Heading5"/>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00971429"/>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00971430"/>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pt" o:ole="">
            <v:imagedata r:id="rId27" o:title=""/>
          </v:shape>
          <o:OLEObject Type="Embed" ProgID="Visio.Drawing.11" ShapeID="_x0000_i1033" DrawAspect="Content" ObjectID="_181158176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00971431"/>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Heading5"/>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00971432"/>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00971433"/>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pt" o:ole="">
            <v:imagedata r:id="rId29" o:title=""/>
          </v:shape>
          <o:OLEObject Type="Embed" ProgID="Visio.Drawing.11" ShapeID="_x0000_i1034" DrawAspect="Content" ObjectID="_181158176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00971434"/>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Heading5"/>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00971435"/>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00971436"/>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158176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00971437"/>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Heading3"/>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00971438"/>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Heading4"/>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00971439"/>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00971440"/>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Heading5"/>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00971441"/>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00971442"/>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00971443"/>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Heading4"/>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00971444"/>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00971445"/>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00971446"/>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00971447"/>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0.75pt" o:ole="">
            <v:imagedata r:id="rId33" o:title=""/>
          </v:shape>
          <o:OLEObject Type="Embed" ProgID="Visio.Drawing.15" ShapeID="_x0000_i1036" DrawAspect="Content" ObjectID="_181158176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00971448"/>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00971449"/>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00971450"/>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00971451"/>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0" w:name="_Toc138762221"/>
      <w:bookmarkStart w:id="631" w:name="_Toc145708414"/>
      <w:bookmarkStart w:id="632" w:name="_Toc153827088"/>
      <w:bookmarkStart w:id="633" w:name="_Toc185516878"/>
      <w:bookmarkStart w:id="634" w:name="_Toc200971452"/>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00971453"/>
      <w:r w:rsidRPr="00773E80">
        <w:rPr>
          <w:rFonts w:eastAsia="SimSun"/>
        </w:rPr>
        <w:t>5.3.2.3</w:t>
      </w:r>
      <w:r w:rsidRPr="00773E80">
        <w:rPr>
          <w:rFonts w:eastAsia="SimSun"/>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Heading5"/>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00971454"/>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00971455"/>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1.5pt" o:ole="">
            <v:imagedata r:id="rId35" o:title=""/>
          </v:shape>
          <o:OLEObject Type="Embed" ProgID="Visio.Drawing.15" ShapeID="_x0000_i1037" DrawAspect="Content" ObjectID="_181158176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00971456"/>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00971457"/>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00971458"/>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00971459"/>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00971460"/>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15" w:name="_Toc185516887"/>
      <w:bookmarkStart w:id="716" w:name="_Toc200971461"/>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00971462"/>
      <w:r w:rsidRPr="00773E80">
        <w:rPr>
          <w:rFonts w:eastAsia="SimSun"/>
        </w:rPr>
        <w:t>5.3.2.4</w:t>
      </w:r>
      <w:r w:rsidRPr="00773E80">
        <w:rPr>
          <w:rFonts w:eastAsia="SimSun"/>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Heading5"/>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00971463"/>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00971464"/>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49.7pt" o:ole="">
            <v:imagedata r:id="rId37" o:title=""/>
          </v:shape>
          <o:OLEObject Type="Embed" ProgID="Visio.Drawing.15" ShapeID="_x0000_i1038" DrawAspect="Content" ObjectID="_181158176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00971465"/>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89295610"/>
      <w:bookmarkStart w:id="764" w:name="_Toc200971466"/>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4"/>
    </w:p>
    <w:p w14:paraId="4834377B" w14:textId="101A59CB" w:rsidR="00E555B2" w:rsidRDefault="00E555B2" w:rsidP="00E555B2">
      <w:pPr>
        <w:pStyle w:val="Heading5"/>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00971467"/>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00971468"/>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0.75pt" o:ole="">
            <v:imagedata r:id="rId39" o:title=""/>
          </v:shape>
          <o:OLEObject Type="Embed" ProgID="Visio.Drawing.15" ShapeID="_x0000_i1039" DrawAspect="Content" ObjectID="_181158176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00971469"/>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pt;height:149.7pt" o:ole="">
            <v:imagedata r:id="rId41" o:title=""/>
          </v:shape>
          <o:OLEObject Type="Embed" ProgID="Visio.Drawing.15" ShapeID="_x0000_i1040" DrawAspect="Content" ObjectID="_1811581769"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00971470"/>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99" w:name="_Toc138762240"/>
      <w:bookmarkStart w:id="800" w:name="_Toc145708433"/>
      <w:bookmarkStart w:id="801" w:name="_Toc153827107"/>
      <w:bookmarkStart w:id="802" w:name="_Toc185516897"/>
      <w:bookmarkStart w:id="803" w:name="_Toc200971471"/>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00971472"/>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00971473"/>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27" w:name="_Toc185516900"/>
      <w:bookmarkStart w:id="828" w:name="_Toc200971474"/>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35" w:name="_Toc185516901"/>
      <w:bookmarkStart w:id="836" w:name="_Toc200971475"/>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837" w:name="_Toc138762245"/>
      <w:bookmarkStart w:id="838" w:name="_Toc145708438"/>
      <w:bookmarkStart w:id="839" w:name="_Toc153827112"/>
      <w:bookmarkStart w:id="840" w:name="_Toc185516902"/>
      <w:bookmarkStart w:id="841" w:name="_Toc200971476"/>
      <w:r w:rsidRPr="00773E80">
        <w:rPr>
          <w:rFonts w:eastAsia="SimSun"/>
        </w:rPr>
        <w:t>5.3.2.6</w:t>
      </w:r>
      <w:r w:rsidRPr="00773E80">
        <w:rPr>
          <w:rFonts w:eastAsia="SimSun"/>
        </w:rPr>
        <w:tab/>
        <w:t>Ntsctsf_QoSandTSCAssistance_Subscribe</w:t>
      </w:r>
      <w:bookmarkEnd w:id="763"/>
      <w:bookmarkEnd w:id="832"/>
      <w:bookmarkEnd w:id="833"/>
      <w:bookmarkEnd w:id="834"/>
      <w:bookmarkEnd w:id="837"/>
      <w:bookmarkEnd w:id="838"/>
      <w:bookmarkEnd w:id="839"/>
      <w:bookmarkEnd w:id="840"/>
      <w:bookmarkEnd w:id="841"/>
    </w:p>
    <w:p w14:paraId="3BC59016" w14:textId="77777777" w:rsidR="005F72AC" w:rsidRDefault="005F72AC" w:rsidP="005F72AC">
      <w:pPr>
        <w:pStyle w:val="Heading5"/>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00971477"/>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00971478"/>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49.7pt" o:ole="">
            <v:imagedata r:id="rId43" o:title=""/>
          </v:shape>
          <o:OLEObject Type="Embed" ProgID="Visio.Drawing.15" ShapeID="_x0000_i1041" DrawAspect="Content" ObjectID="_181158177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49.7pt" o:ole="">
            <v:imagedata r:id="rId45" o:title=""/>
          </v:shape>
          <o:OLEObject Type="Embed" ProgID="Visio.Drawing.15" ShapeID="_x0000_i1042" DrawAspect="Content" ObjectID="_181158177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00971479"/>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67" w:name="_Toc138762249"/>
      <w:bookmarkStart w:id="868" w:name="_Toc145708442"/>
      <w:bookmarkStart w:id="869" w:name="_Toc153827116"/>
      <w:bookmarkStart w:id="870" w:name="_Toc185516906"/>
      <w:bookmarkStart w:id="871" w:name="_Toc200971480"/>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00971481"/>
      <w:r w:rsidRPr="00773E80">
        <w:rPr>
          <w:rFonts w:eastAsia="SimSun"/>
        </w:rPr>
        <w:t>5.3.2.7</w:t>
      </w:r>
      <w:r w:rsidRPr="00773E80">
        <w:rPr>
          <w:rFonts w:eastAsia="SimSun"/>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Heading5"/>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00971482"/>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00971483"/>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49.7pt" o:ole="">
            <v:imagedata r:id="rId47" o:title=""/>
          </v:shape>
          <o:OLEObject Type="Embed" ProgID="Visio.Drawing.15" ShapeID="_x0000_i1043" DrawAspect="Content" ObjectID="_181158177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00971484"/>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Heading3"/>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00971485"/>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Heading4"/>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00971486"/>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00971487"/>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Heading5"/>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00971488"/>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00971489"/>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00971490"/>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Heading4"/>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00971491"/>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00971492"/>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Heading5"/>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00971493"/>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00971494"/>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95pt" o:ole="">
            <v:imagedata r:id="rId49" o:title=""/>
          </v:shape>
          <o:OLEObject Type="Embed" ProgID="Visio.Drawing.11" ShapeID="_x0000_i1044" DrawAspect="Content" ObjectID="_181158177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00971495"/>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Heading5"/>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00971496"/>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00971497"/>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95pt" o:ole="">
            <v:imagedata r:id="rId51" o:title=""/>
          </v:shape>
          <o:OLEObject Type="Embed" ProgID="Visio.Drawing.11" ShapeID="_x0000_i1045" DrawAspect="Content" ObjectID="_181158177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00971498"/>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Heading5"/>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00971499"/>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00971500"/>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95pt" o:ole="">
            <v:imagedata r:id="rId53" o:title=""/>
          </v:shape>
          <o:OLEObject Type="Embed" ProgID="Visio.Drawing.11" ShapeID="_x0000_i1046" DrawAspect="Content" ObjectID="_181158177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00971501"/>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Heading5"/>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00971502"/>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00971503"/>
      <w:r>
        <w:t>5.4.2.5.2</w:t>
      </w:r>
      <w:r>
        <w:tab/>
      </w:r>
      <w:r>
        <w:rPr>
          <w:noProof/>
        </w:rPr>
        <w:t xml:space="preserve">Retrieve the status of </w:t>
      </w:r>
      <w:r>
        <w:rPr>
          <w:rFonts w:eastAsia="맑은 고딕"/>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95pt" o:ole="">
            <v:imagedata r:id="rId55" o:title=""/>
          </v:shape>
          <o:OLEObject Type="Embed" ProgID="Visio.Drawing.11" ShapeID="_x0000_i1047" DrawAspect="Content" ObjectID="_1811581776"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42" w:name="_Toc185516930"/>
      <w:bookmarkStart w:id="1043" w:name="_Toc200971504"/>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Heading5"/>
      </w:pPr>
      <w:bookmarkStart w:id="1044" w:name="_Toc138762274"/>
      <w:bookmarkStart w:id="1045" w:name="_Toc145708467"/>
      <w:bookmarkStart w:id="1046" w:name="_Toc153827141"/>
      <w:bookmarkStart w:id="1047" w:name="_Toc185516931"/>
      <w:bookmarkStart w:id="1048" w:name="_Toc200971505"/>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49" w:name="_Toc138762275"/>
      <w:bookmarkStart w:id="1050" w:name="_Toc145708468"/>
      <w:bookmarkStart w:id="1051" w:name="_Toc153827142"/>
      <w:bookmarkStart w:id="1052" w:name="_Toc185516932"/>
      <w:bookmarkStart w:id="1053" w:name="_Toc200971506"/>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4pt" o:ole="">
            <v:imagedata r:id="rId57" o:title=""/>
          </v:shape>
          <o:OLEObject Type="Embed" ProgID="Visio.Drawing.15" ShapeID="_x0000_i1048" DrawAspect="Content" ObjectID="_181158177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55" w:name="_Toc138762276"/>
      <w:bookmarkStart w:id="1056" w:name="_Toc145708469"/>
      <w:bookmarkStart w:id="1057" w:name="_Toc153827143"/>
      <w:bookmarkStart w:id="1058" w:name="_Toc185516933"/>
      <w:bookmarkStart w:id="1059" w:name="_Toc200971507"/>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60" w:name="_Toc145708470"/>
      <w:bookmarkStart w:id="1061" w:name="_Toc153827144"/>
      <w:bookmarkStart w:id="1062" w:name="_Toc185516934"/>
      <w:bookmarkStart w:id="1063" w:name="_Toc200971508"/>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00971509"/>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Heading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00971510"/>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Heading3"/>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00971511"/>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00971512"/>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Heading4"/>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00971513"/>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34" w:name="_Toc185516940"/>
      <w:bookmarkStart w:id="1135" w:name="_Toc200971514"/>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Heading5"/>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00971515"/>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00971516"/>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Heading4"/>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00971517"/>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00971518"/>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Heading4"/>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00971519"/>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85pt" o:ole="">
            <v:imagedata r:id="rId59" o:title=""/>
          </v:shape>
          <o:OLEObject Type="Embed" ProgID="Visio.Drawing.15" ShapeID="_x0000_i1049" DrawAspect="Content" ObjectID="_181158177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Heading4"/>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00971520"/>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Heading5"/>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00971521"/>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510696612"/>
      <w:bookmarkStart w:id="1242" w:name="_Toc200971522"/>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00971523"/>
      <w:r>
        <w:t>6.1.3.2.3</w:t>
      </w:r>
      <w:r>
        <w:tab/>
        <w:t>Resource Standard Methods</w:t>
      </w:r>
      <w:bookmarkEnd w:id="1241"/>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D208E0">
      <w:pPr>
        <w:pStyle w:val="Heading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bookmarkStart w:id="1262" w:name="_Toc200971524"/>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bookmarkEnd w:id="126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63" w:name="_Toc510696615"/>
      <w:bookmarkStart w:id="1264" w:name="_Toc35971406"/>
      <w:bookmarkStart w:id="1265" w:name="_Toc67903528"/>
      <w:bookmarkStart w:id="1266" w:name="_Toc89295635"/>
      <w:bookmarkStart w:id="1267" w:name="_Toc94261356"/>
      <w:bookmarkStart w:id="1268" w:name="_Toc104199028"/>
      <w:bookmarkStart w:id="1269" w:name="_Toc104489464"/>
      <w:bookmarkStart w:id="1270" w:name="_Toc138762293"/>
      <w:bookmarkStart w:id="1271" w:name="_Toc145708487"/>
      <w:bookmarkStart w:id="1272" w:name="_Toc153827161"/>
      <w:bookmarkStart w:id="1273" w:name="_Toc185516951"/>
      <w:bookmarkStart w:id="1274" w:name="_Toc200971525"/>
      <w:r>
        <w:t>6.1.3.2.4</w:t>
      </w:r>
      <w:r>
        <w:tab/>
        <w:t>Resource Custom Operations</w:t>
      </w:r>
      <w:bookmarkEnd w:id="1263"/>
      <w:bookmarkEnd w:id="1264"/>
      <w:bookmarkEnd w:id="1265"/>
      <w:bookmarkEnd w:id="1266"/>
      <w:bookmarkEnd w:id="1267"/>
      <w:bookmarkEnd w:id="1268"/>
      <w:bookmarkEnd w:id="1269"/>
      <w:bookmarkEnd w:id="1270"/>
      <w:bookmarkEnd w:id="1271"/>
      <w:bookmarkEnd w:id="1272"/>
      <w:bookmarkEnd w:id="1273"/>
      <w:bookmarkEnd w:id="1274"/>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75" w:name="_Toc510696621"/>
      <w:bookmarkStart w:id="1276" w:name="_Toc35971412"/>
      <w:bookmarkStart w:id="1277" w:name="_Toc67903529"/>
      <w:bookmarkStart w:id="1278" w:name="_Toc89295636"/>
      <w:bookmarkStart w:id="1279" w:name="_Toc94261357"/>
      <w:bookmarkStart w:id="1280" w:name="_Toc104199029"/>
      <w:bookmarkStart w:id="1281" w:name="_Toc104489465"/>
      <w:bookmarkStart w:id="1282" w:name="_Toc138762294"/>
      <w:bookmarkStart w:id="1283" w:name="_Toc145708488"/>
      <w:bookmarkStart w:id="1284" w:name="_Toc153827162"/>
      <w:bookmarkStart w:id="1285" w:name="_Toc185516952"/>
      <w:bookmarkStart w:id="1286" w:name="_Toc200971526"/>
      <w:r>
        <w:t>6.1.3.3</w:t>
      </w:r>
      <w:r>
        <w:tab/>
        <w:t xml:space="preserve">Resource: </w:t>
      </w:r>
      <w:r w:rsidR="00027A75">
        <w:t xml:space="preserve">Individual </w:t>
      </w:r>
      <w:r w:rsidR="00027A75">
        <w:rPr>
          <w:lang w:eastAsia="zh-CN"/>
        </w:rPr>
        <w:t>Time Synchronization</w:t>
      </w:r>
      <w:r w:rsidR="00027A75">
        <w:t xml:space="preserve"> Exposure Subscription</w:t>
      </w:r>
      <w:bookmarkEnd w:id="1275"/>
      <w:bookmarkEnd w:id="1276"/>
      <w:bookmarkEnd w:id="1277"/>
      <w:bookmarkEnd w:id="1278"/>
      <w:bookmarkEnd w:id="1279"/>
      <w:bookmarkEnd w:id="1280"/>
      <w:bookmarkEnd w:id="1281"/>
      <w:bookmarkEnd w:id="1282"/>
      <w:bookmarkEnd w:id="1283"/>
      <w:bookmarkEnd w:id="1284"/>
      <w:bookmarkEnd w:id="1285"/>
      <w:bookmarkEnd w:id="1286"/>
    </w:p>
    <w:p w14:paraId="1BB51C27" w14:textId="77777777" w:rsidR="00027A75" w:rsidRDefault="00027A75" w:rsidP="00027A75">
      <w:pPr>
        <w:pStyle w:val="Heading5"/>
      </w:pPr>
      <w:bookmarkStart w:id="1287" w:name="_Toc89295637"/>
      <w:bookmarkStart w:id="1288" w:name="_Toc94261358"/>
      <w:bookmarkStart w:id="1289" w:name="_Toc104199030"/>
      <w:bookmarkStart w:id="1290" w:name="_Toc104489466"/>
      <w:bookmarkStart w:id="1291" w:name="_Toc138762295"/>
      <w:bookmarkStart w:id="1292" w:name="_Toc145708489"/>
      <w:bookmarkStart w:id="1293" w:name="_Toc153827163"/>
      <w:bookmarkStart w:id="1294" w:name="_Toc185516953"/>
      <w:bookmarkStart w:id="1295" w:name="_Toc200971527"/>
      <w:r>
        <w:t>6.1.3.3.1</w:t>
      </w:r>
      <w:r>
        <w:tab/>
        <w:t>Description</w:t>
      </w:r>
      <w:bookmarkEnd w:id="1287"/>
      <w:bookmarkEnd w:id="1288"/>
      <w:bookmarkEnd w:id="1289"/>
      <w:bookmarkEnd w:id="1290"/>
      <w:bookmarkEnd w:id="1291"/>
      <w:bookmarkEnd w:id="1292"/>
      <w:bookmarkEnd w:id="1293"/>
      <w:bookmarkEnd w:id="1294"/>
      <w:bookmarkEnd w:id="129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296" w:name="_Toc89295638"/>
      <w:bookmarkStart w:id="1297" w:name="_Toc94261359"/>
      <w:bookmarkStart w:id="1298" w:name="_Toc104199031"/>
      <w:bookmarkStart w:id="1299" w:name="_Toc104489467"/>
      <w:bookmarkStart w:id="1300" w:name="_Toc138762296"/>
      <w:bookmarkStart w:id="1301" w:name="_Toc145708490"/>
      <w:bookmarkStart w:id="1302" w:name="_Toc153827164"/>
      <w:bookmarkStart w:id="1303" w:name="_Toc185516954"/>
      <w:bookmarkStart w:id="1304" w:name="_Toc200971528"/>
      <w:r>
        <w:t>6.1.3.3.2</w:t>
      </w:r>
      <w:r>
        <w:tab/>
        <w:t>Resource Definition</w:t>
      </w:r>
      <w:bookmarkEnd w:id="1296"/>
      <w:bookmarkEnd w:id="1297"/>
      <w:bookmarkEnd w:id="1298"/>
      <w:bookmarkEnd w:id="1299"/>
      <w:bookmarkEnd w:id="1300"/>
      <w:bookmarkEnd w:id="1301"/>
      <w:bookmarkEnd w:id="1302"/>
      <w:bookmarkEnd w:id="1303"/>
      <w:bookmarkEnd w:id="130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05" w:name="_Toc89295639"/>
      <w:bookmarkStart w:id="1306" w:name="_Toc94261360"/>
      <w:bookmarkStart w:id="1307" w:name="_Toc104199032"/>
      <w:bookmarkStart w:id="1308" w:name="_Toc104489468"/>
      <w:bookmarkStart w:id="1309" w:name="_Toc138762297"/>
      <w:bookmarkStart w:id="1310" w:name="_Toc145708491"/>
      <w:bookmarkStart w:id="1311" w:name="_Toc153827165"/>
      <w:bookmarkStart w:id="1312" w:name="_Toc185516955"/>
      <w:bookmarkStart w:id="1313" w:name="_Toc200971529"/>
      <w:r>
        <w:t>6.1.3.3.3</w:t>
      </w:r>
      <w:r>
        <w:tab/>
        <w:t>Resource Standard Methods</w:t>
      </w:r>
      <w:bookmarkEnd w:id="1305"/>
      <w:bookmarkEnd w:id="1306"/>
      <w:bookmarkEnd w:id="1307"/>
      <w:bookmarkEnd w:id="1308"/>
      <w:bookmarkEnd w:id="1309"/>
      <w:bookmarkEnd w:id="1310"/>
      <w:bookmarkEnd w:id="1311"/>
      <w:bookmarkEnd w:id="1312"/>
      <w:bookmarkEnd w:id="1313"/>
    </w:p>
    <w:p w14:paraId="30811337" w14:textId="77777777" w:rsidR="00027A75" w:rsidRPr="00D61D2C" w:rsidRDefault="00027A75" w:rsidP="00027A75">
      <w:pPr>
        <w:pStyle w:val="Heading6"/>
      </w:pPr>
      <w:bookmarkStart w:id="1314" w:name="_Toc89295640"/>
      <w:bookmarkStart w:id="1315" w:name="_Toc94261361"/>
      <w:bookmarkStart w:id="1316" w:name="_Toc104199033"/>
      <w:bookmarkStart w:id="1317" w:name="_Toc104489469"/>
      <w:bookmarkStart w:id="1318" w:name="_Toc138762298"/>
      <w:bookmarkStart w:id="1319" w:name="_Toc145708492"/>
      <w:bookmarkStart w:id="1320" w:name="_Toc153827166"/>
      <w:bookmarkStart w:id="1321" w:name="_Toc185516956"/>
      <w:bookmarkStart w:id="1322" w:name="_Toc200971530"/>
      <w:r w:rsidRPr="00D61D2C">
        <w:t>6.1.3.3.3.1</w:t>
      </w:r>
      <w:r w:rsidRPr="00D61D2C">
        <w:tab/>
        <w:t>GET</w:t>
      </w:r>
      <w:bookmarkEnd w:id="1314"/>
      <w:bookmarkEnd w:id="1315"/>
      <w:bookmarkEnd w:id="1316"/>
      <w:bookmarkEnd w:id="1317"/>
      <w:bookmarkEnd w:id="1318"/>
      <w:bookmarkEnd w:id="1319"/>
      <w:bookmarkEnd w:id="1320"/>
      <w:bookmarkEnd w:id="1321"/>
      <w:bookmarkEnd w:id="132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323" w:name="_Toc89295641"/>
      <w:bookmarkStart w:id="1324" w:name="_Toc94261362"/>
      <w:bookmarkStart w:id="1325" w:name="_Toc104199034"/>
      <w:bookmarkStart w:id="1326" w:name="_Toc104489470"/>
      <w:bookmarkStart w:id="1327" w:name="_Toc138762299"/>
      <w:bookmarkStart w:id="1328" w:name="_Toc145708493"/>
      <w:bookmarkStart w:id="1329" w:name="_Toc153827167"/>
      <w:bookmarkStart w:id="1330" w:name="_Toc185516957"/>
      <w:bookmarkStart w:id="1331" w:name="_Toc200971531"/>
      <w:r w:rsidRPr="00384E92">
        <w:t>6.</w:t>
      </w:r>
      <w:r>
        <w:t>1.3.3.3</w:t>
      </w:r>
      <w:r w:rsidRPr="00384E92">
        <w:t>.</w:t>
      </w:r>
      <w:r>
        <w:t>2</w:t>
      </w:r>
      <w:r w:rsidRPr="00384E92">
        <w:tab/>
      </w:r>
      <w:r>
        <w:t>DELETE</w:t>
      </w:r>
      <w:bookmarkEnd w:id="1323"/>
      <w:bookmarkEnd w:id="1324"/>
      <w:bookmarkEnd w:id="1325"/>
      <w:bookmarkEnd w:id="1326"/>
      <w:bookmarkEnd w:id="1327"/>
      <w:bookmarkEnd w:id="1328"/>
      <w:bookmarkEnd w:id="1329"/>
      <w:bookmarkEnd w:id="1330"/>
      <w:bookmarkEnd w:id="133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332" w:name="_Toc104199035"/>
      <w:bookmarkStart w:id="1333" w:name="_Toc104489471"/>
      <w:bookmarkStart w:id="1334" w:name="_Toc138762300"/>
      <w:bookmarkStart w:id="1335" w:name="_Toc145708494"/>
      <w:bookmarkStart w:id="1336" w:name="_Toc153827168"/>
      <w:bookmarkStart w:id="1337" w:name="_Toc185516958"/>
      <w:bookmarkStart w:id="1338" w:name="_Toc200971532"/>
      <w:r w:rsidRPr="00384E92">
        <w:t>6.</w:t>
      </w:r>
      <w:r>
        <w:t>1.3.3.3</w:t>
      </w:r>
      <w:r w:rsidRPr="00384E92">
        <w:t>.</w:t>
      </w:r>
      <w:r>
        <w:t>3</w:t>
      </w:r>
      <w:r w:rsidRPr="00384E92">
        <w:tab/>
      </w:r>
      <w:r>
        <w:t>PUT</w:t>
      </w:r>
      <w:bookmarkEnd w:id="1332"/>
      <w:bookmarkEnd w:id="1333"/>
      <w:bookmarkEnd w:id="1334"/>
      <w:bookmarkEnd w:id="1335"/>
      <w:bookmarkEnd w:id="1336"/>
      <w:bookmarkEnd w:id="1337"/>
      <w:bookmarkEnd w:id="133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39" w:name="_Toc89295642"/>
      <w:bookmarkStart w:id="1340" w:name="_Toc94261363"/>
      <w:bookmarkStart w:id="1341" w:name="_Toc104199036"/>
      <w:bookmarkStart w:id="1342" w:name="_Toc104489472"/>
      <w:bookmarkStart w:id="1343" w:name="_Toc138762301"/>
      <w:bookmarkStart w:id="1344" w:name="_Toc145708495"/>
      <w:bookmarkStart w:id="1345" w:name="_Toc153827169"/>
      <w:bookmarkStart w:id="1346" w:name="_Toc185516959"/>
      <w:bookmarkStart w:id="1347" w:name="_Toc200971533"/>
      <w:r w:rsidRPr="00AA2E4A">
        <w:lastRenderedPageBreak/>
        <w:t>6.1.3.</w:t>
      </w:r>
      <w:r>
        <w:t>3</w:t>
      </w:r>
      <w:r w:rsidRPr="00AA2E4A">
        <w:t>.4</w:t>
      </w:r>
      <w:r w:rsidRPr="00AA2E4A">
        <w:tab/>
        <w:t>Resource Custom Operations</w:t>
      </w:r>
      <w:bookmarkEnd w:id="1339"/>
      <w:bookmarkEnd w:id="1340"/>
      <w:bookmarkEnd w:id="1341"/>
      <w:bookmarkEnd w:id="1342"/>
      <w:bookmarkEnd w:id="1343"/>
      <w:bookmarkEnd w:id="1344"/>
      <w:bookmarkEnd w:id="1345"/>
      <w:bookmarkEnd w:id="1346"/>
      <w:bookmarkEnd w:id="134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48" w:name="_Toc89295643"/>
      <w:bookmarkStart w:id="1349" w:name="_Toc94261364"/>
      <w:bookmarkStart w:id="1350" w:name="_Toc104199037"/>
      <w:bookmarkStart w:id="1351" w:name="_Toc104489473"/>
      <w:bookmarkStart w:id="1352" w:name="_Toc138762302"/>
      <w:bookmarkStart w:id="1353" w:name="_Toc145708496"/>
      <w:bookmarkStart w:id="1354" w:name="_Toc153827170"/>
      <w:bookmarkStart w:id="1355" w:name="_Toc185516960"/>
      <w:bookmarkStart w:id="1356" w:name="_Toc200971534"/>
      <w:r>
        <w:t>6.1.3.4</w:t>
      </w:r>
      <w:r>
        <w:tab/>
        <w:t xml:space="preserve">Resource: </w:t>
      </w:r>
      <w:r>
        <w:rPr>
          <w:lang w:eastAsia="zh-CN"/>
        </w:rPr>
        <w:t>Time Synchronization</w:t>
      </w:r>
      <w:r>
        <w:t xml:space="preserve"> Exposure Configurations</w:t>
      </w:r>
      <w:bookmarkEnd w:id="1348"/>
      <w:bookmarkEnd w:id="1349"/>
      <w:bookmarkEnd w:id="1350"/>
      <w:bookmarkEnd w:id="1351"/>
      <w:bookmarkEnd w:id="1352"/>
      <w:bookmarkEnd w:id="1353"/>
      <w:bookmarkEnd w:id="1354"/>
      <w:bookmarkEnd w:id="1355"/>
      <w:bookmarkEnd w:id="1356"/>
    </w:p>
    <w:p w14:paraId="2B710773" w14:textId="77777777" w:rsidR="00027A75" w:rsidRDefault="00027A75" w:rsidP="00027A75">
      <w:pPr>
        <w:pStyle w:val="Heading5"/>
      </w:pPr>
      <w:bookmarkStart w:id="1357" w:name="_Toc89295644"/>
      <w:bookmarkStart w:id="1358" w:name="_Toc94261365"/>
      <w:bookmarkStart w:id="1359" w:name="_Toc104199038"/>
      <w:bookmarkStart w:id="1360" w:name="_Toc104489474"/>
      <w:bookmarkStart w:id="1361" w:name="_Toc138762303"/>
      <w:bookmarkStart w:id="1362" w:name="_Toc145708497"/>
      <w:bookmarkStart w:id="1363" w:name="_Toc153827171"/>
      <w:bookmarkStart w:id="1364" w:name="_Toc185516961"/>
      <w:bookmarkStart w:id="1365" w:name="_Toc200971535"/>
      <w:r>
        <w:t>6.1.3.4.1</w:t>
      </w:r>
      <w:r>
        <w:tab/>
        <w:t>Description</w:t>
      </w:r>
      <w:bookmarkEnd w:id="1357"/>
      <w:bookmarkEnd w:id="1358"/>
      <w:bookmarkEnd w:id="1359"/>
      <w:bookmarkEnd w:id="1360"/>
      <w:bookmarkEnd w:id="1361"/>
      <w:bookmarkEnd w:id="1362"/>
      <w:bookmarkEnd w:id="1363"/>
      <w:bookmarkEnd w:id="1364"/>
      <w:bookmarkEnd w:id="136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66" w:name="_Toc89295645"/>
      <w:bookmarkStart w:id="1367" w:name="_Toc94261366"/>
      <w:bookmarkStart w:id="1368" w:name="_Toc104199039"/>
      <w:bookmarkStart w:id="1369" w:name="_Toc104489475"/>
      <w:bookmarkStart w:id="1370" w:name="_Toc138762304"/>
      <w:bookmarkStart w:id="1371" w:name="_Toc145708498"/>
      <w:bookmarkStart w:id="1372" w:name="_Toc153827172"/>
      <w:bookmarkStart w:id="1373" w:name="_Toc185516962"/>
      <w:bookmarkStart w:id="1374" w:name="_Toc200971536"/>
      <w:r>
        <w:t>6.1.3.4.2</w:t>
      </w:r>
      <w:r>
        <w:tab/>
        <w:t>Resource Definition</w:t>
      </w:r>
      <w:bookmarkEnd w:id="1366"/>
      <w:bookmarkEnd w:id="1367"/>
      <w:bookmarkEnd w:id="1368"/>
      <w:bookmarkEnd w:id="1369"/>
      <w:bookmarkEnd w:id="1370"/>
      <w:bookmarkEnd w:id="1371"/>
      <w:bookmarkEnd w:id="1372"/>
      <w:bookmarkEnd w:id="1373"/>
      <w:bookmarkEnd w:id="137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75" w:name="_Toc89295646"/>
      <w:bookmarkStart w:id="1376" w:name="_Toc94261367"/>
      <w:bookmarkStart w:id="1377" w:name="_Toc104199040"/>
      <w:bookmarkStart w:id="1378" w:name="_Toc104489476"/>
      <w:bookmarkStart w:id="1379" w:name="_Toc138762305"/>
      <w:bookmarkStart w:id="1380" w:name="_Toc145708499"/>
      <w:bookmarkStart w:id="1381" w:name="_Toc153827173"/>
      <w:bookmarkStart w:id="1382" w:name="_Toc185516963"/>
      <w:bookmarkStart w:id="1383" w:name="_Toc200971537"/>
      <w:r>
        <w:t>6.1.3.4.3</w:t>
      </w:r>
      <w:r>
        <w:tab/>
        <w:t>Resource Standard Methods</w:t>
      </w:r>
      <w:bookmarkEnd w:id="1375"/>
      <w:bookmarkEnd w:id="1376"/>
      <w:bookmarkEnd w:id="1377"/>
      <w:bookmarkEnd w:id="1378"/>
      <w:bookmarkEnd w:id="1379"/>
      <w:bookmarkEnd w:id="1380"/>
      <w:bookmarkEnd w:id="1381"/>
      <w:bookmarkEnd w:id="1382"/>
      <w:bookmarkEnd w:id="1383"/>
    </w:p>
    <w:p w14:paraId="216C8939" w14:textId="77777777" w:rsidR="00027A75" w:rsidRPr="00384E92" w:rsidRDefault="00027A75" w:rsidP="00027A75">
      <w:pPr>
        <w:pStyle w:val="Heading6"/>
      </w:pPr>
      <w:bookmarkStart w:id="1384" w:name="_Toc89295647"/>
      <w:bookmarkStart w:id="1385" w:name="_Toc94261368"/>
      <w:bookmarkStart w:id="1386" w:name="_Toc104199041"/>
      <w:bookmarkStart w:id="1387" w:name="_Toc104489477"/>
      <w:bookmarkStart w:id="1388" w:name="_Toc138762306"/>
      <w:bookmarkStart w:id="1389" w:name="_Toc145708500"/>
      <w:bookmarkStart w:id="1390" w:name="_Toc153827174"/>
      <w:bookmarkStart w:id="1391" w:name="_Toc185516964"/>
      <w:bookmarkStart w:id="1392" w:name="_Toc200971538"/>
      <w:r w:rsidRPr="00384E92">
        <w:t>6.</w:t>
      </w:r>
      <w:r>
        <w:t>1.3.4.3</w:t>
      </w:r>
      <w:r w:rsidRPr="00384E92">
        <w:t>.1</w:t>
      </w:r>
      <w:r w:rsidRPr="00384E92">
        <w:tab/>
      </w:r>
      <w:r>
        <w:t>POST</w:t>
      </w:r>
      <w:bookmarkEnd w:id="1384"/>
      <w:bookmarkEnd w:id="1385"/>
      <w:bookmarkEnd w:id="1386"/>
      <w:bookmarkEnd w:id="1387"/>
      <w:bookmarkEnd w:id="1388"/>
      <w:bookmarkEnd w:id="1389"/>
      <w:bookmarkEnd w:id="1390"/>
      <w:bookmarkEnd w:id="1391"/>
      <w:bookmarkEnd w:id="139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393" w:name="_Toc89295648"/>
      <w:bookmarkStart w:id="1394" w:name="_Toc94261369"/>
      <w:bookmarkStart w:id="1395" w:name="_Toc104199042"/>
      <w:bookmarkStart w:id="1396" w:name="_Toc104489478"/>
      <w:bookmarkStart w:id="1397" w:name="_Toc138762307"/>
      <w:bookmarkStart w:id="1398" w:name="_Toc145708501"/>
      <w:bookmarkStart w:id="1399" w:name="_Toc153827175"/>
      <w:bookmarkStart w:id="1400" w:name="_Toc185516965"/>
      <w:bookmarkStart w:id="1401" w:name="_Toc200971539"/>
      <w:r>
        <w:t>6.1.3.4.4</w:t>
      </w:r>
      <w:r>
        <w:tab/>
        <w:t>Resource Custom Operations</w:t>
      </w:r>
      <w:bookmarkEnd w:id="1393"/>
      <w:bookmarkEnd w:id="1394"/>
      <w:bookmarkEnd w:id="1395"/>
      <w:bookmarkEnd w:id="1396"/>
      <w:bookmarkEnd w:id="1397"/>
      <w:bookmarkEnd w:id="1398"/>
      <w:bookmarkEnd w:id="1399"/>
      <w:bookmarkEnd w:id="1400"/>
      <w:bookmarkEnd w:id="140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02" w:name="_Toc89295649"/>
      <w:bookmarkStart w:id="1403" w:name="_Toc94261370"/>
      <w:bookmarkStart w:id="1404" w:name="_Toc104199043"/>
      <w:bookmarkStart w:id="1405" w:name="_Toc104489479"/>
      <w:bookmarkStart w:id="1406" w:name="_Toc138762308"/>
      <w:bookmarkStart w:id="1407" w:name="_Toc145708502"/>
      <w:bookmarkStart w:id="1408" w:name="_Toc153827176"/>
      <w:bookmarkStart w:id="1409" w:name="_Toc185516966"/>
      <w:bookmarkStart w:id="1410" w:name="_Toc200971540"/>
      <w:r>
        <w:lastRenderedPageBreak/>
        <w:t>6.1.3.5</w:t>
      </w:r>
      <w:r>
        <w:tab/>
        <w:t xml:space="preserve">Resource: Individual </w:t>
      </w:r>
      <w:r>
        <w:rPr>
          <w:lang w:eastAsia="zh-CN"/>
        </w:rPr>
        <w:t>Time Synchronization</w:t>
      </w:r>
      <w:r>
        <w:t xml:space="preserve"> Exposure Configuration</w:t>
      </w:r>
      <w:bookmarkEnd w:id="1402"/>
      <w:bookmarkEnd w:id="1403"/>
      <w:bookmarkEnd w:id="1404"/>
      <w:bookmarkEnd w:id="1405"/>
      <w:bookmarkEnd w:id="1406"/>
      <w:bookmarkEnd w:id="1407"/>
      <w:bookmarkEnd w:id="1408"/>
      <w:bookmarkEnd w:id="1409"/>
      <w:bookmarkEnd w:id="1410"/>
    </w:p>
    <w:p w14:paraId="108B5080" w14:textId="77777777" w:rsidR="00027A75" w:rsidRDefault="00027A75" w:rsidP="00027A75">
      <w:pPr>
        <w:pStyle w:val="Heading5"/>
      </w:pPr>
      <w:bookmarkStart w:id="1411" w:name="_Toc89295650"/>
      <w:bookmarkStart w:id="1412" w:name="_Toc94261371"/>
      <w:bookmarkStart w:id="1413" w:name="_Toc104199044"/>
      <w:bookmarkStart w:id="1414" w:name="_Toc104489480"/>
      <w:bookmarkStart w:id="1415" w:name="_Toc138762309"/>
      <w:bookmarkStart w:id="1416" w:name="_Toc145708503"/>
      <w:bookmarkStart w:id="1417" w:name="_Toc153827177"/>
      <w:bookmarkStart w:id="1418" w:name="_Toc185516967"/>
      <w:bookmarkStart w:id="1419" w:name="_Toc200971541"/>
      <w:r>
        <w:t>6.1.3.5.1</w:t>
      </w:r>
      <w:r>
        <w:tab/>
        <w:t>Description</w:t>
      </w:r>
      <w:bookmarkEnd w:id="1411"/>
      <w:bookmarkEnd w:id="1412"/>
      <w:bookmarkEnd w:id="1413"/>
      <w:bookmarkEnd w:id="1414"/>
      <w:bookmarkEnd w:id="1415"/>
      <w:bookmarkEnd w:id="1416"/>
      <w:bookmarkEnd w:id="1417"/>
      <w:bookmarkEnd w:id="1418"/>
      <w:bookmarkEnd w:id="141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20" w:name="_Toc89295651"/>
      <w:bookmarkStart w:id="1421" w:name="_Toc94261372"/>
      <w:bookmarkStart w:id="1422" w:name="_Toc104199045"/>
      <w:bookmarkStart w:id="1423" w:name="_Toc104489481"/>
      <w:bookmarkStart w:id="1424" w:name="_Toc138762310"/>
      <w:bookmarkStart w:id="1425" w:name="_Toc145708504"/>
      <w:bookmarkStart w:id="1426" w:name="_Toc153827178"/>
      <w:bookmarkStart w:id="1427" w:name="_Toc185516968"/>
      <w:bookmarkStart w:id="1428" w:name="_Toc200971542"/>
      <w:r>
        <w:t>6.1.3.5.2</w:t>
      </w:r>
      <w:r>
        <w:tab/>
        <w:t>Resource Definition</w:t>
      </w:r>
      <w:bookmarkEnd w:id="1420"/>
      <w:bookmarkEnd w:id="1421"/>
      <w:bookmarkEnd w:id="1422"/>
      <w:bookmarkEnd w:id="1423"/>
      <w:bookmarkEnd w:id="1424"/>
      <w:bookmarkEnd w:id="1425"/>
      <w:bookmarkEnd w:id="1426"/>
      <w:bookmarkEnd w:id="1427"/>
      <w:bookmarkEnd w:id="142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29" w:name="_Toc89295652"/>
      <w:bookmarkStart w:id="1430" w:name="_Toc94261373"/>
      <w:bookmarkStart w:id="1431" w:name="_Toc104199046"/>
      <w:bookmarkStart w:id="1432" w:name="_Toc104489482"/>
      <w:bookmarkStart w:id="1433" w:name="_Toc138762311"/>
      <w:bookmarkStart w:id="1434" w:name="_Toc145708505"/>
      <w:bookmarkStart w:id="1435" w:name="_Toc153827179"/>
      <w:bookmarkStart w:id="1436" w:name="_Toc185516969"/>
      <w:bookmarkStart w:id="1437" w:name="_Toc200971543"/>
      <w:r>
        <w:t>6.1.3.5.3</w:t>
      </w:r>
      <w:r>
        <w:tab/>
        <w:t>Resource Standard Methods</w:t>
      </w:r>
      <w:bookmarkEnd w:id="1429"/>
      <w:bookmarkEnd w:id="1430"/>
      <w:bookmarkEnd w:id="1431"/>
      <w:bookmarkEnd w:id="1432"/>
      <w:bookmarkEnd w:id="1433"/>
      <w:bookmarkEnd w:id="1434"/>
      <w:bookmarkEnd w:id="1435"/>
      <w:bookmarkEnd w:id="1436"/>
      <w:bookmarkEnd w:id="1437"/>
    </w:p>
    <w:p w14:paraId="37A60C29" w14:textId="77777777" w:rsidR="00027A75" w:rsidRPr="00D61D2C" w:rsidRDefault="00027A75" w:rsidP="00027A75">
      <w:pPr>
        <w:pStyle w:val="Heading6"/>
      </w:pPr>
      <w:bookmarkStart w:id="1438" w:name="_Toc89295653"/>
      <w:bookmarkStart w:id="1439" w:name="_Toc94261374"/>
      <w:bookmarkStart w:id="1440" w:name="_Toc104199047"/>
      <w:bookmarkStart w:id="1441" w:name="_Toc104489483"/>
      <w:bookmarkStart w:id="1442" w:name="_Toc138762312"/>
      <w:bookmarkStart w:id="1443" w:name="_Toc145708506"/>
      <w:bookmarkStart w:id="1444" w:name="_Toc153827180"/>
      <w:bookmarkStart w:id="1445" w:name="_Toc185516970"/>
      <w:bookmarkStart w:id="1446" w:name="_Toc200971544"/>
      <w:r w:rsidRPr="00D61D2C">
        <w:t>6.1.3.</w:t>
      </w:r>
      <w:r>
        <w:t>5</w:t>
      </w:r>
      <w:r w:rsidRPr="00D61D2C">
        <w:t>.3.1</w:t>
      </w:r>
      <w:r w:rsidRPr="00D61D2C">
        <w:tab/>
        <w:t>GET</w:t>
      </w:r>
      <w:bookmarkEnd w:id="1438"/>
      <w:bookmarkEnd w:id="1439"/>
      <w:bookmarkEnd w:id="1440"/>
      <w:bookmarkEnd w:id="1441"/>
      <w:bookmarkEnd w:id="1442"/>
      <w:bookmarkEnd w:id="1443"/>
      <w:bookmarkEnd w:id="1444"/>
      <w:bookmarkEnd w:id="1445"/>
      <w:bookmarkEnd w:id="14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447" w:name="_Toc89295654"/>
      <w:bookmarkStart w:id="1448" w:name="_Toc94261375"/>
      <w:bookmarkStart w:id="1449" w:name="_Toc104199048"/>
      <w:bookmarkStart w:id="1450" w:name="_Toc104489484"/>
      <w:bookmarkStart w:id="1451" w:name="_Toc138762313"/>
      <w:bookmarkStart w:id="1452" w:name="_Toc145708507"/>
      <w:bookmarkStart w:id="1453" w:name="_Toc153827181"/>
      <w:bookmarkStart w:id="1454" w:name="_Toc185516971"/>
      <w:bookmarkStart w:id="1455" w:name="_Toc200971545"/>
      <w:r w:rsidRPr="00384E92">
        <w:t>6.</w:t>
      </w:r>
      <w:r>
        <w:t>1.3.5.3</w:t>
      </w:r>
      <w:r w:rsidRPr="00384E92">
        <w:t>.</w:t>
      </w:r>
      <w:r>
        <w:t>2</w:t>
      </w:r>
      <w:r w:rsidRPr="00384E92">
        <w:tab/>
      </w:r>
      <w:r>
        <w:t>PUT</w:t>
      </w:r>
      <w:bookmarkEnd w:id="1447"/>
      <w:bookmarkEnd w:id="1448"/>
      <w:bookmarkEnd w:id="1449"/>
      <w:bookmarkEnd w:id="1450"/>
      <w:bookmarkEnd w:id="1451"/>
      <w:bookmarkEnd w:id="1452"/>
      <w:bookmarkEnd w:id="1453"/>
      <w:bookmarkEnd w:id="1454"/>
      <w:bookmarkEnd w:id="14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456" w:name="_Toc89295655"/>
      <w:bookmarkStart w:id="1457" w:name="_Toc94261376"/>
      <w:bookmarkStart w:id="1458" w:name="_Toc104199049"/>
      <w:bookmarkStart w:id="1459" w:name="_Toc104489485"/>
      <w:bookmarkStart w:id="1460" w:name="_Toc138762314"/>
      <w:bookmarkStart w:id="1461" w:name="_Toc145708508"/>
      <w:bookmarkStart w:id="1462" w:name="_Toc153827182"/>
      <w:bookmarkStart w:id="1463" w:name="_Toc185516972"/>
      <w:bookmarkStart w:id="1464" w:name="_Toc200971546"/>
      <w:r w:rsidRPr="00384E92">
        <w:t>6.</w:t>
      </w:r>
      <w:r>
        <w:t>1.3.5.3</w:t>
      </w:r>
      <w:r w:rsidRPr="00384E92">
        <w:t>.</w:t>
      </w:r>
      <w:r>
        <w:t>3</w:t>
      </w:r>
      <w:r w:rsidRPr="00384E92">
        <w:tab/>
      </w:r>
      <w:r>
        <w:t>DELETE</w:t>
      </w:r>
      <w:bookmarkEnd w:id="1456"/>
      <w:bookmarkEnd w:id="1457"/>
      <w:bookmarkEnd w:id="1458"/>
      <w:bookmarkEnd w:id="1459"/>
      <w:bookmarkEnd w:id="1460"/>
      <w:bookmarkEnd w:id="1461"/>
      <w:bookmarkEnd w:id="1462"/>
      <w:bookmarkEnd w:id="1463"/>
      <w:bookmarkEnd w:id="146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65" w:name="_Toc89295656"/>
      <w:bookmarkStart w:id="1466" w:name="_Toc94261377"/>
      <w:bookmarkStart w:id="1467" w:name="_Toc104199050"/>
      <w:bookmarkStart w:id="1468" w:name="_Toc104489486"/>
      <w:bookmarkStart w:id="1469" w:name="_Toc138762315"/>
      <w:bookmarkStart w:id="1470" w:name="_Toc145708509"/>
      <w:bookmarkStart w:id="1471" w:name="_Toc153827183"/>
      <w:bookmarkStart w:id="1472" w:name="_Toc185516973"/>
      <w:bookmarkStart w:id="1473" w:name="_Toc200971547"/>
      <w:r>
        <w:lastRenderedPageBreak/>
        <w:t>6.1.3.5.4</w:t>
      </w:r>
      <w:r>
        <w:tab/>
        <w:t>Resource Custom Operations</w:t>
      </w:r>
      <w:bookmarkEnd w:id="1465"/>
      <w:bookmarkEnd w:id="1466"/>
      <w:bookmarkEnd w:id="1467"/>
      <w:bookmarkEnd w:id="1468"/>
      <w:bookmarkEnd w:id="1469"/>
      <w:bookmarkEnd w:id="1470"/>
      <w:bookmarkEnd w:id="1471"/>
      <w:bookmarkEnd w:id="1472"/>
      <w:bookmarkEnd w:id="147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74" w:name="_Toc510696622"/>
      <w:bookmarkStart w:id="1475" w:name="_Toc35971413"/>
      <w:bookmarkStart w:id="1476" w:name="_Toc67903530"/>
      <w:bookmarkStart w:id="1477" w:name="_Toc89295674"/>
      <w:bookmarkStart w:id="1478" w:name="_Toc94261395"/>
      <w:bookmarkStart w:id="1479" w:name="_Toc104199051"/>
      <w:bookmarkStart w:id="1480" w:name="_Toc104489487"/>
      <w:bookmarkStart w:id="1481" w:name="_Toc138762316"/>
      <w:bookmarkStart w:id="1482" w:name="_Toc145708510"/>
      <w:bookmarkStart w:id="1483" w:name="_Toc153827184"/>
      <w:bookmarkStart w:id="1484" w:name="_Toc185516974"/>
      <w:bookmarkStart w:id="1485" w:name="_Toc200971548"/>
      <w:r>
        <w:t>6.1.4</w:t>
      </w:r>
      <w:r>
        <w:tab/>
        <w:t>Custom Operations without associated resources</w:t>
      </w:r>
      <w:bookmarkEnd w:id="1474"/>
      <w:bookmarkEnd w:id="1475"/>
      <w:bookmarkEnd w:id="1476"/>
      <w:bookmarkEnd w:id="1477"/>
      <w:bookmarkEnd w:id="1478"/>
      <w:bookmarkEnd w:id="1479"/>
      <w:bookmarkEnd w:id="1480"/>
      <w:bookmarkEnd w:id="1481"/>
      <w:bookmarkEnd w:id="1482"/>
      <w:bookmarkEnd w:id="1483"/>
      <w:bookmarkEnd w:id="1484"/>
      <w:bookmarkEnd w:id="148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486" w:name="_Toc510696628"/>
      <w:bookmarkStart w:id="1487" w:name="_Toc35971419"/>
      <w:bookmarkStart w:id="1488" w:name="_Toc67903536"/>
      <w:bookmarkStart w:id="1489" w:name="_Toc89295680"/>
      <w:bookmarkStart w:id="1490" w:name="_Toc94261396"/>
      <w:bookmarkStart w:id="1491" w:name="_Toc104199052"/>
      <w:bookmarkStart w:id="1492" w:name="_Toc104489488"/>
      <w:bookmarkStart w:id="1493" w:name="_Toc138762317"/>
      <w:bookmarkStart w:id="1494" w:name="_Toc145708511"/>
      <w:bookmarkStart w:id="1495" w:name="_Toc153827185"/>
      <w:bookmarkStart w:id="1496" w:name="_Toc185516975"/>
      <w:bookmarkStart w:id="1497" w:name="_Toc200971549"/>
      <w:r>
        <w:t>6.1.5</w:t>
      </w:r>
      <w:r>
        <w:tab/>
        <w:t>Notifications</w:t>
      </w:r>
      <w:bookmarkEnd w:id="1486"/>
      <w:bookmarkEnd w:id="1487"/>
      <w:bookmarkEnd w:id="1488"/>
      <w:bookmarkEnd w:id="1489"/>
      <w:bookmarkEnd w:id="1490"/>
      <w:bookmarkEnd w:id="1491"/>
      <w:bookmarkEnd w:id="1492"/>
      <w:bookmarkEnd w:id="1493"/>
      <w:bookmarkEnd w:id="1494"/>
      <w:bookmarkEnd w:id="1495"/>
      <w:bookmarkEnd w:id="1496"/>
      <w:bookmarkEnd w:id="1497"/>
    </w:p>
    <w:p w14:paraId="44D25D2E" w14:textId="77777777" w:rsidR="008A6D4A" w:rsidRPr="000A7435" w:rsidRDefault="008A6D4A" w:rsidP="00662390">
      <w:pPr>
        <w:pStyle w:val="Heading4"/>
      </w:pPr>
      <w:bookmarkStart w:id="1498" w:name="_Toc510696629"/>
      <w:bookmarkStart w:id="1499" w:name="_Toc35971420"/>
      <w:bookmarkStart w:id="1500" w:name="_Toc67903537"/>
      <w:bookmarkStart w:id="1501" w:name="_Toc89295681"/>
      <w:bookmarkStart w:id="1502" w:name="_Toc94261397"/>
      <w:bookmarkStart w:id="1503" w:name="_Toc104199053"/>
      <w:bookmarkStart w:id="1504" w:name="_Toc104489489"/>
      <w:bookmarkStart w:id="1505" w:name="_Toc138762318"/>
      <w:bookmarkStart w:id="1506" w:name="_Toc145708512"/>
      <w:bookmarkStart w:id="1507" w:name="_Toc153827186"/>
      <w:bookmarkStart w:id="1508" w:name="_Toc185516976"/>
      <w:bookmarkStart w:id="1509" w:name="_Toc200971550"/>
      <w:r>
        <w:t>6.1.5.1</w:t>
      </w:r>
      <w: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1A5BBDA3" w14:textId="77777777" w:rsidR="00E105F0" w:rsidRDefault="00E105F0" w:rsidP="00E105F0">
      <w:pPr>
        <w:rPr>
          <w:noProof/>
        </w:rPr>
      </w:pPr>
      <w:bookmarkStart w:id="1510" w:name="_Toc510696630"/>
      <w:bookmarkStart w:id="151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12" w:name="_Toc35971421"/>
      <w:bookmarkStart w:id="1513" w:name="_Toc67903538"/>
      <w:bookmarkStart w:id="1514" w:name="_Toc89295682"/>
      <w:bookmarkStart w:id="1515" w:name="_Toc94261398"/>
      <w:bookmarkStart w:id="1516" w:name="_Toc104199054"/>
      <w:bookmarkStart w:id="1517" w:name="_Toc104489490"/>
      <w:bookmarkStart w:id="1518" w:name="_Toc138762319"/>
      <w:bookmarkStart w:id="1519" w:name="_Toc145708513"/>
      <w:bookmarkStart w:id="1520" w:name="_Toc153827187"/>
      <w:bookmarkStart w:id="1521" w:name="_Toc185516977"/>
      <w:bookmarkStart w:id="1522" w:name="_Toc200971551"/>
      <w:r>
        <w:t>6.1.5.2</w:t>
      </w:r>
      <w:r>
        <w:tab/>
      </w:r>
      <w:r w:rsidR="006E70E7" w:rsidRPr="00677A45">
        <w:t>Time Sync</w:t>
      </w:r>
      <w:r w:rsidR="006E70E7">
        <w:t>hronization</w:t>
      </w:r>
      <w:r w:rsidR="006E70E7" w:rsidRPr="00677A45">
        <w:t xml:space="preserve"> Capability Notification</w:t>
      </w:r>
      <w:bookmarkEnd w:id="1510"/>
      <w:bookmarkEnd w:id="1512"/>
      <w:bookmarkEnd w:id="1513"/>
      <w:bookmarkEnd w:id="1514"/>
      <w:bookmarkEnd w:id="1515"/>
      <w:bookmarkEnd w:id="1516"/>
      <w:bookmarkEnd w:id="1517"/>
      <w:bookmarkEnd w:id="1518"/>
      <w:bookmarkEnd w:id="1519"/>
      <w:bookmarkEnd w:id="1520"/>
      <w:bookmarkEnd w:id="1521"/>
      <w:bookmarkEnd w:id="1522"/>
    </w:p>
    <w:p w14:paraId="207A7693" w14:textId="77777777" w:rsidR="00E105F0" w:rsidRPr="00986E88" w:rsidRDefault="00E105F0" w:rsidP="00662390">
      <w:pPr>
        <w:pStyle w:val="Heading5"/>
        <w:rPr>
          <w:noProof/>
        </w:rPr>
      </w:pPr>
      <w:bookmarkStart w:id="1523" w:name="_Toc532994455"/>
      <w:bookmarkStart w:id="1524" w:name="_Toc35971422"/>
      <w:bookmarkStart w:id="1525" w:name="_Toc67903539"/>
      <w:bookmarkStart w:id="1526" w:name="_Toc89295683"/>
      <w:bookmarkStart w:id="1527" w:name="_Toc94261399"/>
      <w:bookmarkStart w:id="1528" w:name="_Toc104199055"/>
      <w:bookmarkStart w:id="1529" w:name="_Toc104489491"/>
      <w:bookmarkStart w:id="1530" w:name="_Toc138762320"/>
      <w:bookmarkStart w:id="1531" w:name="_Toc145708514"/>
      <w:bookmarkStart w:id="1532" w:name="_Toc153827188"/>
      <w:bookmarkStart w:id="1533" w:name="_Toc185516978"/>
      <w:bookmarkStart w:id="1534" w:name="_Toc510696631"/>
      <w:bookmarkStart w:id="1535" w:name="_Toc200971552"/>
      <w:r>
        <w:t>6.1.5.2</w:t>
      </w:r>
      <w:r w:rsidRPr="00986E88">
        <w:rPr>
          <w:noProof/>
        </w:rPr>
        <w:t>.1</w:t>
      </w:r>
      <w:r w:rsidRPr="00986E88">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5"/>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36" w:name="_Toc532994456"/>
      <w:bookmarkStart w:id="1537" w:name="_Toc35971423"/>
      <w:bookmarkStart w:id="1538" w:name="_Toc67903540"/>
      <w:bookmarkStart w:id="1539" w:name="_Toc89295684"/>
      <w:bookmarkStart w:id="1540" w:name="_Toc94261400"/>
      <w:bookmarkStart w:id="1541" w:name="_Toc104199056"/>
      <w:bookmarkStart w:id="1542" w:name="_Toc104489492"/>
      <w:bookmarkStart w:id="1543" w:name="_Toc138762321"/>
      <w:bookmarkStart w:id="1544" w:name="_Toc145708515"/>
      <w:bookmarkStart w:id="1545" w:name="_Toc153827189"/>
      <w:bookmarkStart w:id="1546" w:name="_Toc185516979"/>
      <w:bookmarkStart w:id="1547" w:name="_Toc200971553"/>
      <w:r>
        <w:t>6.1.5.2</w:t>
      </w:r>
      <w:r w:rsidRPr="00986E88">
        <w:rPr>
          <w:noProof/>
        </w:rPr>
        <w:t>.2</w:t>
      </w:r>
      <w:r w:rsidRPr="00986E88">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48" w:name="_Toc532994457"/>
      <w:bookmarkStart w:id="1549" w:name="_Toc35971424"/>
      <w:bookmarkStart w:id="1550" w:name="_Toc67903541"/>
      <w:bookmarkStart w:id="1551" w:name="_Toc89295685"/>
      <w:bookmarkStart w:id="1552" w:name="_Toc94261401"/>
      <w:bookmarkStart w:id="1553" w:name="_Toc104199057"/>
      <w:bookmarkStart w:id="1554" w:name="_Toc104489493"/>
      <w:bookmarkStart w:id="1555" w:name="_Toc138762322"/>
      <w:bookmarkStart w:id="1556" w:name="_Toc145708516"/>
      <w:bookmarkStart w:id="1557" w:name="_Toc153827190"/>
      <w:bookmarkStart w:id="1558" w:name="_Toc185516980"/>
      <w:bookmarkStart w:id="1559" w:name="_Toc200971554"/>
      <w:r>
        <w:t>6.1.5.2</w:t>
      </w:r>
      <w:r w:rsidRPr="00986E88">
        <w:rPr>
          <w:noProof/>
        </w:rPr>
        <w:t>.3</w:t>
      </w:r>
      <w:r w:rsidRPr="00986E88">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p>
    <w:p w14:paraId="30CC0A99" w14:textId="77777777" w:rsidR="00E105F0" w:rsidRPr="00986E88" w:rsidRDefault="00E105F0" w:rsidP="00662390">
      <w:pPr>
        <w:pStyle w:val="H6"/>
        <w:rPr>
          <w:noProof/>
        </w:rPr>
      </w:pPr>
      <w:bookmarkStart w:id="1560" w:name="_Toc532994458"/>
      <w:bookmarkStart w:id="1561" w:name="_Toc35971425"/>
      <w:r>
        <w:t>6.1.5.2.3</w:t>
      </w:r>
      <w:r w:rsidRPr="00986E88">
        <w:rPr>
          <w:noProof/>
        </w:rPr>
        <w:t>.1</w:t>
      </w:r>
      <w:r w:rsidRPr="00986E88">
        <w:rPr>
          <w:noProof/>
        </w:rPr>
        <w:tab/>
        <w:t>POST</w:t>
      </w:r>
      <w:bookmarkEnd w:id="1560"/>
      <w:bookmarkEnd w:id="156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62" w:name="_Toc35971426"/>
      <w:bookmarkStart w:id="1563" w:name="_Toc67903542"/>
      <w:bookmarkStart w:id="1564" w:name="_Toc89295686"/>
      <w:bookmarkStart w:id="1565" w:name="_Toc94261402"/>
      <w:bookmarkStart w:id="1566" w:name="_Toc104199058"/>
      <w:bookmarkStart w:id="1567" w:name="_Toc104489494"/>
      <w:bookmarkStart w:id="1568" w:name="_Toc138762323"/>
      <w:bookmarkStart w:id="1569" w:name="_Toc145708517"/>
      <w:bookmarkStart w:id="1570" w:name="_Toc153827191"/>
      <w:bookmarkStart w:id="1571" w:name="_Toc185516981"/>
      <w:bookmarkStart w:id="1572" w:name="_Toc200971555"/>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4"/>
      <w:bookmarkEnd w:id="1562"/>
      <w:bookmarkEnd w:id="1563"/>
      <w:bookmarkEnd w:id="1564"/>
      <w:bookmarkEnd w:id="1565"/>
      <w:bookmarkEnd w:id="1566"/>
      <w:bookmarkEnd w:id="1567"/>
      <w:bookmarkEnd w:id="1568"/>
      <w:bookmarkEnd w:id="1569"/>
      <w:bookmarkEnd w:id="1570"/>
      <w:bookmarkEnd w:id="1571"/>
      <w:bookmarkEnd w:id="1572"/>
    </w:p>
    <w:p w14:paraId="2C221823" w14:textId="77777777" w:rsidR="00E27D8A" w:rsidRPr="00986E88" w:rsidRDefault="00E27D8A" w:rsidP="00E27D8A">
      <w:pPr>
        <w:pStyle w:val="Heading5"/>
        <w:rPr>
          <w:noProof/>
        </w:rPr>
      </w:pPr>
      <w:bookmarkStart w:id="1573" w:name="_Toc89295687"/>
      <w:bookmarkStart w:id="1574" w:name="_Toc94261403"/>
      <w:bookmarkStart w:id="1575" w:name="_Toc104199059"/>
      <w:bookmarkStart w:id="1576" w:name="_Toc104489495"/>
      <w:bookmarkStart w:id="1577" w:name="_Toc138762324"/>
      <w:bookmarkStart w:id="1578" w:name="_Toc145708518"/>
      <w:bookmarkStart w:id="1579" w:name="_Toc153827192"/>
      <w:bookmarkStart w:id="1580" w:name="_Toc185516982"/>
      <w:bookmarkStart w:id="1581" w:name="_Toc200971556"/>
      <w:r>
        <w:t>6.1.5.3</w:t>
      </w:r>
      <w:r w:rsidRPr="00986E88">
        <w:rPr>
          <w:noProof/>
        </w:rPr>
        <w:t>.1</w:t>
      </w:r>
      <w:r w:rsidRPr="00986E88">
        <w:rPr>
          <w:noProof/>
        </w:rPr>
        <w:tab/>
        <w:t>Description</w:t>
      </w:r>
      <w:bookmarkEnd w:id="1573"/>
      <w:bookmarkEnd w:id="1574"/>
      <w:bookmarkEnd w:id="1575"/>
      <w:bookmarkEnd w:id="1576"/>
      <w:bookmarkEnd w:id="1577"/>
      <w:bookmarkEnd w:id="1578"/>
      <w:bookmarkEnd w:id="1579"/>
      <w:bookmarkEnd w:id="1580"/>
      <w:bookmarkEnd w:id="15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582" w:name="_Toc89295688"/>
      <w:bookmarkStart w:id="1583" w:name="_Toc94261404"/>
      <w:bookmarkStart w:id="1584" w:name="_Toc104199060"/>
      <w:bookmarkStart w:id="1585" w:name="_Toc104489496"/>
      <w:bookmarkStart w:id="1586" w:name="_Toc138762325"/>
      <w:bookmarkStart w:id="1587" w:name="_Toc145708519"/>
      <w:bookmarkStart w:id="1588" w:name="_Toc153827193"/>
      <w:bookmarkStart w:id="1589" w:name="_Toc185516983"/>
      <w:bookmarkStart w:id="1590" w:name="_Toc200971557"/>
      <w:r>
        <w:t>6.1.5.3</w:t>
      </w:r>
      <w:r w:rsidRPr="00986E88">
        <w:rPr>
          <w:noProof/>
        </w:rPr>
        <w:t>.2</w:t>
      </w:r>
      <w:r w:rsidRPr="00986E88">
        <w:rPr>
          <w:noProof/>
        </w:rPr>
        <w:tab/>
        <w:t>Target URI</w:t>
      </w:r>
      <w:bookmarkEnd w:id="1582"/>
      <w:bookmarkEnd w:id="1583"/>
      <w:bookmarkEnd w:id="1584"/>
      <w:bookmarkEnd w:id="1585"/>
      <w:bookmarkEnd w:id="1586"/>
      <w:bookmarkEnd w:id="1587"/>
      <w:bookmarkEnd w:id="1588"/>
      <w:bookmarkEnd w:id="1589"/>
      <w:bookmarkEnd w:id="159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591" w:name="_Toc89295689"/>
      <w:bookmarkStart w:id="1592" w:name="_Toc94261405"/>
      <w:bookmarkStart w:id="1593" w:name="_Toc104199061"/>
      <w:bookmarkStart w:id="1594" w:name="_Toc104489497"/>
      <w:bookmarkStart w:id="1595" w:name="_Toc138762326"/>
      <w:bookmarkStart w:id="1596" w:name="_Toc145708520"/>
      <w:bookmarkStart w:id="1597" w:name="_Toc153827194"/>
      <w:bookmarkStart w:id="1598" w:name="_Toc185516984"/>
      <w:bookmarkStart w:id="1599" w:name="_Toc200971558"/>
      <w:r>
        <w:lastRenderedPageBreak/>
        <w:t>6.1.5.3</w:t>
      </w:r>
      <w:r w:rsidRPr="00986E88">
        <w:rPr>
          <w:noProof/>
        </w:rPr>
        <w:t>.3</w:t>
      </w:r>
      <w:r w:rsidRPr="00986E88">
        <w:rPr>
          <w:noProof/>
        </w:rPr>
        <w:tab/>
        <w:t>Standard Methods</w:t>
      </w:r>
      <w:bookmarkEnd w:id="1591"/>
      <w:bookmarkEnd w:id="1592"/>
      <w:bookmarkEnd w:id="1593"/>
      <w:bookmarkEnd w:id="1594"/>
      <w:bookmarkEnd w:id="1595"/>
      <w:bookmarkEnd w:id="1596"/>
      <w:bookmarkEnd w:id="1597"/>
      <w:bookmarkEnd w:id="1598"/>
      <w:bookmarkEnd w:id="1599"/>
    </w:p>
    <w:p w14:paraId="55E89023" w14:textId="77777777" w:rsidR="00E27D8A" w:rsidRPr="00986E88" w:rsidRDefault="00E27D8A" w:rsidP="00D208E0">
      <w:pPr>
        <w:pStyle w:val="Heading6"/>
        <w:rPr>
          <w:noProof/>
        </w:rPr>
      </w:pPr>
      <w:bookmarkStart w:id="1600" w:name="_Toc104199062"/>
      <w:bookmarkStart w:id="1601" w:name="_Toc104489498"/>
      <w:bookmarkStart w:id="1602" w:name="_Toc138762327"/>
      <w:bookmarkStart w:id="1603" w:name="_Toc145708521"/>
      <w:bookmarkStart w:id="1604" w:name="_Toc153827195"/>
      <w:bookmarkStart w:id="1605" w:name="_Toc185516985"/>
      <w:bookmarkStart w:id="1606" w:name="_Toc200971559"/>
      <w:r>
        <w:t>6.1.5.3.3</w:t>
      </w:r>
      <w:r w:rsidRPr="00986E88">
        <w:rPr>
          <w:noProof/>
        </w:rPr>
        <w:t>.1</w:t>
      </w:r>
      <w:r w:rsidRPr="00986E88">
        <w:rPr>
          <w:noProof/>
        </w:rPr>
        <w:tab/>
        <w:t>POST</w:t>
      </w:r>
      <w:bookmarkEnd w:id="1600"/>
      <w:bookmarkEnd w:id="1601"/>
      <w:bookmarkEnd w:id="1602"/>
      <w:bookmarkEnd w:id="1603"/>
      <w:bookmarkEnd w:id="1604"/>
      <w:bookmarkEnd w:id="1605"/>
      <w:bookmarkEnd w:id="16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07" w:name="_Toc35971427"/>
      <w:bookmarkStart w:id="1608" w:name="_Toc67903543"/>
      <w:bookmarkStart w:id="1609" w:name="_Toc89295690"/>
      <w:bookmarkStart w:id="1610" w:name="_Toc94261406"/>
      <w:bookmarkStart w:id="1611" w:name="_Toc104199063"/>
      <w:bookmarkStart w:id="1612" w:name="_Toc104489499"/>
      <w:bookmarkStart w:id="1613" w:name="_Toc138762328"/>
      <w:bookmarkStart w:id="1614" w:name="_Toc145708522"/>
      <w:bookmarkStart w:id="1615" w:name="_Toc153827196"/>
      <w:bookmarkStart w:id="1616" w:name="_Toc185516986"/>
      <w:bookmarkStart w:id="1617" w:name="_Toc200971560"/>
      <w:r>
        <w:t>6.1.6</w:t>
      </w:r>
      <w:r>
        <w:tab/>
        <w:t>Data Model</w:t>
      </w:r>
      <w:bookmarkEnd w:id="1511"/>
      <w:bookmarkEnd w:id="1607"/>
      <w:bookmarkEnd w:id="1608"/>
      <w:bookmarkEnd w:id="1609"/>
      <w:bookmarkEnd w:id="1610"/>
      <w:bookmarkEnd w:id="1611"/>
      <w:bookmarkEnd w:id="1612"/>
      <w:bookmarkEnd w:id="1613"/>
      <w:bookmarkEnd w:id="1614"/>
      <w:bookmarkEnd w:id="1615"/>
      <w:bookmarkEnd w:id="1616"/>
      <w:bookmarkEnd w:id="1617"/>
    </w:p>
    <w:p w14:paraId="405EFF41" w14:textId="77777777" w:rsidR="008A6D4A" w:rsidRDefault="008A6D4A" w:rsidP="008A6D4A">
      <w:pPr>
        <w:pStyle w:val="Heading4"/>
      </w:pPr>
      <w:bookmarkStart w:id="1618" w:name="_Toc510696633"/>
      <w:bookmarkStart w:id="1619" w:name="_Toc35971428"/>
      <w:bookmarkStart w:id="1620" w:name="_Toc67903544"/>
      <w:bookmarkStart w:id="1621" w:name="_Toc89295691"/>
      <w:bookmarkStart w:id="1622" w:name="_Toc94261407"/>
      <w:bookmarkStart w:id="1623" w:name="_Toc104199064"/>
      <w:bookmarkStart w:id="1624" w:name="_Toc104489500"/>
      <w:bookmarkStart w:id="1625" w:name="_Toc138762329"/>
      <w:bookmarkStart w:id="1626" w:name="_Toc145708523"/>
      <w:bookmarkStart w:id="1627" w:name="_Toc153827197"/>
      <w:bookmarkStart w:id="1628" w:name="_Toc185516987"/>
      <w:bookmarkStart w:id="1629" w:name="_Toc200971561"/>
      <w:r>
        <w:t>6.1.6.1</w:t>
      </w:r>
      <w: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0" w:name="_Toc510696634"/>
      <w:bookmarkStart w:id="1631" w:name="_Toc35971429"/>
      <w:bookmarkStart w:id="1632" w:name="_Toc67903545"/>
      <w:bookmarkStart w:id="1633" w:name="_Toc89295692"/>
      <w:bookmarkStart w:id="1634" w:name="_Toc94261408"/>
      <w:bookmarkStart w:id="1635" w:name="_Toc104199065"/>
      <w:bookmarkStart w:id="1636" w:name="_Toc104489501"/>
      <w:bookmarkStart w:id="1637" w:name="_Toc138762330"/>
      <w:bookmarkStart w:id="1638" w:name="_Toc145708524"/>
      <w:bookmarkStart w:id="163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40" w:name="_Toc185516988"/>
      <w:bookmarkStart w:id="1641" w:name="_Toc20097156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bookmarkEnd w:id="1639"/>
      <w:bookmarkEnd w:id="1640"/>
      <w:bookmarkEnd w:id="1641"/>
    </w:p>
    <w:p w14:paraId="672B9C59" w14:textId="77777777" w:rsidR="008A6D4A" w:rsidRDefault="008A6D4A" w:rsidP="008A6D4A">
      <w:pPr>
        <w:pStyle w:val="Heading5"/>
      </w:pPr>
      <w:bookmarkStart w:id="1642" w:name="_Toc510696635"/>
      <w:bookmarkStart w:id="1643" w:name="_Toc35971430"/>
      <w:bookmarkStart w:id="1644" w:name="_Toc67903546"/>
      <w:bookmarkStart w:id="1645" w:name="_Toc89295693"/>
      <w:bookmarkStart w:id="1646" w:name="_Toc94261409"/>
      <w:bookmarkStart w:id="1647" w:name="_Toc104199066"/>
      <w:bookmarkStart w:id="1648" w:name="_Toc104489502"/>
      <w:bookmarkStart w:id="1649" w:name="_Toc138762331"/>
      <w:bookmarkStart w:id="1650" w:name="_Toc145708525"/>
      <w:bookmarkStart w:id="1651" w:name="_Toc153827199"/>
      <w:bookmarkStart w:id="1652" w:name="_Toc185516989"/>
      <w:bookmarkStart w:id="1653" w:name="_Toc200971563"/>
      <w:r>
        <w:t>6.1.6.2.1</w:t>
      </w:r>
      <w:r>
        <w:tab/>
        <w:t>Introduction</w:t>
      </w:r>
      <w:bookmarkEnd w:id="1642"/>
      <w:bookmarkEnd w:id="1643"/>
      <w:bookmarkEnd w:id="1644"/>
      <w:bookmarkEnd w:id="1645"/>
      <w:bookmarkEnd w:id="1646"/>
      <w:bookmarkEnd w:id="1647"/>
      <w:bookmarkEnd w:id="1648"/>
      <w:bookmarkEnd w:id="1649"/>
      <w:bookmarkEnd w:id="1650"/>
      <w:bookmarkEnd w:id="1651"/>
      <w:bookmarkEnd w:id="1652"/>
      <w:bookmarkEnd w:id="165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54" w:name="_Toc510696636"/>
      <w:bookmarkStart w:id="1655" w:name="_Toc35971431"/>
      <w:bookmarkStart w:id="1656" w:name="_Toc67903547"/>
      <w:bookmarkStart w:id="1657" w:name="_Toc89295694"/>
      <w:bookmarkStart w:id="1658" w:name="_Toc94261410"/>
      <w:bookmarkStart w:id="1659" w:name="_Toc104199067"/>
      <w:bookmarkStart w:id="1660" w:name="_Toc104489503"/>
      <w:bookmarkStart w:id="1661" w:name="_Toc138762332"/>
      <w:bookmarkStart w:id="1662" w:name="_Toc145708526"/>
      <w:bookmarkStart w:id="1663" w:name="_Toc153827200"/>
      <w:bookmarkStart w:id="1664" w:name="_Toc185516990"/>
      <w:bookmarkStart w:id="1665" w:name="_Toc200971564"/>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4"/>
      <w:bookmarkEnd w:id="1655"/>
      <w:bookmarkEnd w:id="1656"/>
      <w:bookmarkEnd w:id="1657"/>
      <w:bookmarkEnd w:id="1658"/>
      <w:bookmarkEnd w:id="1659"/>
      <w:bookmarkEnd w:id="1660"/>
      <w:bookmarkEnd w:id="1661"/>
      <w:bookmarkEnd w:id="1662"/>
      <w:bookmarkEnd w:id="1663"/>
      <w:bookmarkEnd w:id="1664"/>
      <w:bookmarkEnd w:id="166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66" w:name="_Toc510696637"/>
      <w:bookmarkStart w:id="1667" w:name="_Toc35971432"/>
      <w:bookmarkStart w:id="1668" w:name="_Toc67903548"/>
      <w:bookmarkStart w:id="1669" w:name="_Toc89295695"/>
      <w:bookmarkStart w:id="1670" w:name="_Toc94261411"/>
      <w:bookmarkStart w:id="1671" w:name="_Toc104199068"/>
      <w:bookmarkStart w:id="1672" w:name="_Toc104489504"/>
      <w:bookmarkStart w:id="1673" w:name="_Toc138762333"/>
      <w:bookmarkStart w:id="1674" w:name="_Toc145708527"/>
      <w:bookmarkStart w:id="1675" w:name="_Toc153827201"/>
      <w:bookmarkStart w:id="1676" w:name="_Toc185516991"/>
      <w:bookmarkStart w:id="1677" w:name="_Toc200971565"/>
      <w:r>
        <w:t>6.1.6.2.3</w:t>
      </w:r>
      <w:r>
        <w:tab/>
        <w:t xml:space="preserve">Type: </w:t>
      </w:r>
      <w:r w:rsidR="000D3A48">
        <w:rPr>
          <w:lang w:eastAsia="zh-CN"/>
        </w:rPr>
        <w:t>TimeSyncExposureSubsNotif</w:t>
      </w:r>
      <w:bookmarkEnd w:id="1666"/>
      <w:bookmarkEnd w:id="1667"/>
      <w:bookmarkEnd w:id="1668"/>
      <w:bookmarkEnd w:id="1669"/>
      <w:bookmarkEnd w:id="1670"/>
      <w:bookmarkEnd w:id="1671"/>
      <w:bookmarkEnd w:id="1672"/>
      <w:bookmarkEnd w:id="1673"/>
      <w:bookmarkEnd w:id="1674"/>
      <w:bookmarkEnd w:id="1675"/>
      <w:bookmarkEnd w:id="1676"/>
      <w:bookmarkEnd w:id="167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678" w:name="_Toc28011587"/>
      <w:bookmarkStart w:id="1679" w:name="_Toc34210703"/>
      <w:bookmarkStart w:id="1680" w:name="_Toc36037728"/>
      <w:bookmarkStart w:id="1681" w:name="_Toc39063162"/>
      <w:bookmarkStart w:id="1682" w:name="_Toc43298220"/>
      <w:bookmarkStart w:id="1683" w:name="_Toc45132997"/>
      <w:bookmarkStart w:id="1684" w:name="_Toc49935464"/>
      <w:bookmarkStart w:id="1685" w:name="_Toc50023810"/>
      <w:bookmarkStart w:id="1686" w:name="_Toc51761300"/>
      <w:bookmarkStart w:id="1687" w:name="_Toc56672230"/>
      <w:bookmarkStart w:id="1688" w:name="_Toc66277788"/>
      <w:bookmarkStart w:id="1689" w:name="_Toc68166470"/>
      <w:bookmarkStart w:id="1690" w:name="_Toc89295696"/>
      <w:bookmarkStart w:id="1691" w:name="_Toc94261412"/>
      <w:bookmarkStart w:id="1692" w:name="_Toc104199069"/>
      <w:bookmarkStart w:id="1693" w:name="_Toc104489505"/>
      <w:bookmarkStart w:id="1694" w:name="_Toc138762334"/>
      <w:bookmarkStart w:id="1695" w:name="_Toc145708528"/>
      <w:bookmarkStart w:id="1696" w:name="_Toc153827202"/>
      <w:bookmarkStart w:id="1697" w:name="_Toc185516992"/>
      <w:bookmarkStart w:id="1698" w:name="_Toc200971566"/>
      <w:r>
        <w:t>6.1.6.2.4</w:t>
      </w:r>
      <w:r>
        <w:tab/>
        <w:t>Type SubsEvent</w:t>
      </w:r>
      <w:bookmarkEnd w:id="1678"/>
      <w:bookmarkEnd w:id="1679"/>
      <w:bookmarkEnd w:id="1680"/>
      <w:bookmarkEnd w:id="1681"/>
      <w:bookmarkEnd w:id="1682"/>
      <w:bookmarkEnd w:id="1683"/>
      <w:bookmarkEnd w:id="1684"/>
      <w:bookmarkEnd w:id="1685"/>
      <w:bookmarkEnd w:id="1686"/>
      <w:bookmarkEnd w:id="1687"/>
      <w:bookmarkEnd w:id="1688"/>
      <w:bookmarkEnd w:id="1689"/>
      <w:r>
        <w:t>Notification</w:t>
      </w:r>
      <w:bookmarkEnd w:id="1690"/>
      <w:bookmarkEnd w:id="1691"/>
      <w:bookmarkEnd w:id="1692"/>
      <w:bookmarkEnd w:id="1693"/>
      <w:bookmarkEnd w:id="1694"/>
      <w:bookmarkEnd w:id="1695"/>
      <w:bookmarkEnd w:id="1696"/>
      <w:bookmarkEnd w:id="1697"/>
      <w:bookmarkEnd w:id="169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699" w:name="_Toc73716346"/>
      <w:bookmarkStart w:id="1700" w:name="_Toc89295697"/>
      <w:bookmarkStart w:id="1701" w:name="_Toc94261413"/>
      <w:bookmarkStart w:id="1702" w:name="_Toc104199070"/>
      <w:bookmarkStart w:id="1703" w:name="_Toc104489506"/>
      <w:bookmarkStart w:id="1704" w:name="_Toc138762335"/>
      <w:bookmarkStart w:id="1705" w:name="_Toc145708529"/>
      <w:bookmarkStart w:id="1706" w:name="_Toc153827203"/>
      <w:bookmarkStart w:id="1707" w:name="_Toc185516993"/>
      <w:bookmarkStart w:id="1708" w:name="_Toc200971567"/>
      <w:r>
        <w:lastRenderedPageBreak/>
        <w:t>6.1.6.2.5</w:t>
      </w:r>
      <w:r>
        <w:tab/>
        <w:t xml:space="preserve">Type: </w:t>
      </w:r>
      <w:r>
        <w:rPr>
          <w:noProof/>
        </w:rPr>
        <w:t>TimeSyncCapability</w:t>
      </w:r>
      <w:bookmarkEnd w:id="1699"/>
      <w:bookmarkEnd w:id="1700"/>
      <w:bookmarkEnd w:id="1701"/>
      <w:bookmarkEnd w:id="1702"/>
      <w:bookmarkEnd w:id="1703"/>
      <w:bookmarkEnd w:id="1704"/>
      <w:bookmarkEnd w:id="1705"/>
      <w:bookmarkEnd w:id="1706"/>
      <w:bookmarkEnd w:id="1707"/>
      <w:bookmarkEnd w:id="170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09" w:name="_Toc89295698"/>
      <w:bookmarkStart w:id="1710" w:name="_Toc94261414"/>
      <w:bookmarkStart w:id="1711" w:name="_Toc104199071"/>
      <w:bookmarkStart w:id="1712" w:name="_Toc104489507"/>
      <w:bookmarkStart w:id="1713" w:name="_Toc138762336"/>
      <w:bookmarkStart w:id="1714" w:name="_Toc145708530"/>
      <w:bookmarkStart w:id="1715" w:name="_Toc153827204"/>
      <w:bookmarkStart w:id="1716" w:name="_Toc185516994"/>
      <w:bookmarkStart w:id="1717" w:name="_Toc200971568"/>
      <w:r>
        <w:t>6.1.6.2.</w:t>
      </w:r>
      <w:r w:rsidR="00D44E53">
        <w:t>6</w:t>
      </w:r>
      <w:r>
        <w:tab/>
        <w:t xml:space="preserve">Type: </w:t>
      </w:r>
      <w:r>
        <w:rPr>
          <w:rFonts w:hint="eastAsia"/>
        </w:rPr>
        <w:t>Ptp</w:t>
      </w:r>
      <w:r>
        <w:t>CapabilitiesPerUe</w:t>
      </w:r>
      <w:bookmarkEnd w:id="1709"/>
      <w:bookmarkEnd w:id="1710"/>
      <w:bookmarkEnd w:id="1711"/>
      <w:bookmarkEnd w:id="1712"/>
      <w:bookmarkEnd w:id="1713"/>
      <w:bookmarkEnd w:id="1714"/>
      <w:bookmarkEnd w:id="1715"/>
      <w:bookmarkEnd w:id="1716"/>
      <w:bookmarkEnd w:id="171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18" w:name="_Toc82747466"/>
      <w:bookmarkStart w:id="1719" w:name="_Toc94261420"/>
      <w:bookmarkStart w:id="1720" w:name="_Toc104199072"/>
      <w:bookmarkStart w:id="1721" w:name="_Toc104489508"/>
      <w:bookmarkStart w:id="1722" w:name="_Toc138762337"/>
      <w:bookmarkStart w:id="1723" w:name="_Toc145708531"/>
      <w:bookmarkStart w:id="1724" w:name="_Toc153827205"/>
      <w:bookmarkStart w:id="1725" w:name="_Toc185516995"/>
      <w:bookmarkStart w:id="1726" w:name="_Toc200971569"/>
      <w:r>
        <w:lastRenderedPageBreak/>
        <w:t>6.1.6.2.</w:t>
      </w:r>
      <w:r w:rsidR="00D62A29">
        <w:t>7</w:t>
      </w:r>
      <w:r>
        <w:tab/>
        <w:t xml:space="preserve">Type: </w:t>
      </w:r>
      <w:r>
        <w:rPr>
          <w:lang w:eastAsia="zh-CN"/>
        </w:rPr>
        <w:t>TimeSyncExposureConfigNotif</w:t>
      </w:r>
      <w:bookmarkEnd w:id="1718"/>
      <w:bookmarkEnd w:id="1719"/>
      <w:bookmarkEnd w:id="1720"/>
      <w:bookmarkEnd w:id="1721"/>
      <w:bookmarkEnd w:id="1722"/>
      <w:bookmarkEnd w:id="1723"/>
      <w:bookmarkEnd w:id="1724"/>
      <w:bookmarkEnd w:id="1725"/>
      <w:bookmarkEnd w:id="172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27" w:name="_Toc94261421"/>
      <w:bookmarkStart w:id="1728" w:name="_Toc104199073"/>
      <w:bookmarkStart w:id="1729" w:name="_Toc104489509"/>
      <w:bookmarkStart w:id="1730" w:name="_Toc138762338"/>
      <w:bookmarkStart w:id="1731" w:name="_Toc145708532"/>
      <w:bookmarkStart w:id="1732" w:name="_Toc153827206"/>
      <w:bookmarkStart w:id="1733" w:name="_Toc185516996"/>
      <w:bookmarkStart w:id="1734" w:name="_Toc200971570"/>
      <w:r>
        <w:t>6.1.6.2.</w:t>
      </w:r>
      <w:r w:rsidR="00D62A29">
        <w:t>8</w:t>
      </w:r>
      <w:r>
        <w:tab/>
        <w:t xml:space="preserve">Type: </w:t>
      </w:r>
      <w:bookmarkEnd w:id="1727"/>
      <w:r w:rsidR="00C33FAA">
        <w:rPr>
          <w:lang w:eastAsia="zh-CN"/>
        </w:rPr>
        <w:t>StateOfConfiguration</w:t>
      </w:r>
      <w:bookmarkEnd w:id="1728"/>
      <w:bookmarkEnd w:id="1729"/>
      <w:bookmarkEnd w:id="1730"/>
      <w:bookmarkEnd w:id="1731"/>
      <w:bookmarkEnd w:id="1732"/>
      <w:bookmarkEnd w:id="1733"/>
      <w:bookmarkEnd w:id="173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35" w:name="_Toc90658239"/>
      <w:bookmarkStart w:id="1736" w:name="_Toc94261422"/>
      <w:bookmarkStart w:id="1737" w:name="_Toc104199074"/>
      <w:bookmarkStart w:id="1738" w:name="_Toc104489510"/>
      <w:bookmarkStart w:id="1739" w:name="_Toc138762339"/>
      <w:bookmarkStart w:id="1740" w:name="_Toc145708533"/>
      <w:bookmarkStart w:id="1741" w:name="_Toc153827207"/>
      <w:bookmarkStart w:id="1742" w:name="_Toc185516997"/>
      <w:bookmarkStart w:id="1743" w:name="_Toc200971571"/>
      <w:r>
        <w:lastRenderedPageBreak/>
        <w:t>6.1.6.2.</w:t>
      </w:r>
      <w:r w:rsidR="00D62A29">
        <w:t>9</w:t>
      </w:r>
      <w:r w:rsidR="003416B7">
        <w:tab/>
        <w:t>Type: TimeSyncExposureConfig</w:t>
      </w:r>
      <w:bookmarkEnd w:id="1735"/>
      <w:bookmarkEnd w:id="1736"/>
      <w:bookmarkEnd w:id="1737"/>
      <w:bookmarkEnd w:id="1738"/>
      <w:bookmarkEnd w:id="1739"/>
      <w:bookmarkEnd w:id="1740"/>
      <w:bookmarkEnd w:id="1741"/>
      <w:bookmarkEnd w:id="1742"/>
      <w:bookmarkEnd w:id="174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44" w:name="_Toc90658245"/>
      <w:bookmarkStart w:id="1745" w:name="_Toc94261423"/>
      <w:bookmarkStart w:id="1746" w:name="_Toc104199075"/>
      <w:bookmarkStart w:id="1747" w:name="_Toc104489511"/>
      <w:bookmarkStart w:id="1748" w:name="_Toc138762340"/>
      <w:bookmarkStart w:id="1749" w:name="_Toc145708534"/>
      <w:bookmarkStart w:id="1750" w:name="_Toc153827208"/>
      <w:bookmarkStart w:id="1751" w:name="_Toc185516998"/>
      <w:bookmarkStart w:id="1752" w:name="_Toc200971572"/>
      <w:r>
        <w:lastRenderedPageBreak/>
        <w:t>6.1.6.2.1</w:t>
      </w:r>
      <w:r w:rsidR="00D62A29">
        <w:t>0</w:t>
      </w:r>
      <w:r w:rsidR="003416B7">
        <w:tab/>
        <w:t xml:space="preserve">Type: </w:t>
      </w:r>
      <w:r w:rsidR="003416B7">
        <w:rPr>
          <w:lang w:eastAsia="zh-CN"/>
        </w:rPr>
        <w:t>PtpInstance</w:t>
      </w:r>
      <w:bookmarkEnd w:id="1744"/>
      <w:bookmarkEnd w:id="1745"/>
      <w:bookmarkEnd w:id="1746"/>
      <w:bookmarkEnd w:id="1747"/>
      <w:bookmarkEnd w:id="1748"/>
      <w:bookmarkEnd w:id="1749"/>
      <w:bookmarkEnd w:id="1750"/>
      <w:bookmarkEnd w:id="1751"/>
      <w:bookmarkEnd w:id="175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53" w:name="_Toc94261424"/>
      <w:bookmarkStart w:id="1754" w:name="_Toc104199076"/>
      <w:bookmarkStart w:id="1755" w:name="_Toc104489512"/>
      <w:bookmarkStart w:id="1756" w:name="_Toc138762341"/>
      <w:bookmarkStart w:id="1757" w:name="_Toc145708535"/>
      <w:bookmarkStart w:id="1758" w:name="_Toc153827209"/>
      <w:bookmarkStart w:id="1759" w:name="_Toc185516999"/>
      <w:bookmarkStart w:id="1760" w:name="_Toc200971573"/>
      <w:r>
        <w:lastRenderedPageBreak/>
        <w:t>6.1.6.2.</w:t>
      </w:r>
      <w:r w:rsidR="00D62A29">
        <w:t>11</w:t>
      </w:r>
      <w:r w:rsidR="003416B7">
        <w:tab/>
        <w:t xml:space="preserve">Type: </w:t>
      </w:r>
      <w:r w:rsidR="003416B7">
        <w:rPr>
          <w:lang w:eastAsia="zh-CN"/>
        </w:rPr>
        <w:t>ConfigForPort</w:t>
      </w:r>
      <w:bookmarkEnd w:id="1753"/>
      <w:bookmarkEnd w:id="1754"/>
      <w:bookmarkEnd w:id="1755"/>
      <w:bookmarkEnd w:id="1756"/>
      <w:bookmarkEnd w:id="1757"/>
      <w:bookmarkEnd w:id="1758"/>
      <w:bookmarkEnd w:id="1759"/>
      <w:bookmarkEnd w:id="1760"/>
    </w:p>
    <w:p w14:paraId="5B33CB51" w14:textId="77777777" w:rsidR="007F21AA" w:rsidRDefault="007F21AA" w:rsidP="007F21AA">
      <w:pPr>
        <w:pStyle w:val="TH"/>
      </w:pPr>
      <w:bookmarkStart w:id="1761" w:name="_Toc104199077"/>
      <w:bookmarkStart w:id="1762" w:name="_Toc104489513"/>
      <w:bookmarkStart w:id="1763" w:name="_Toc138762342"/>
      <w:bookmarkStart w:id="1764" w:name="_Toc145708536"/>
      <w:bookmarkStart w:id="176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맑은 고딕"/>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맑은 고딕"/>
              </w:rPr>
            </w:pPr>
            <w:r w:rsidRPr="000347D0">
              <w:rPr>
                <w:rFonts w:eastAsia="맑은 고딕"/>
              </w:rPr>
              <w:t>Identifies the UE</w:t>
            </w:r>
            <w:r>
              <w:rPr>
                <w:rFonts w:eastAsia="맑은 고딕"/>
              </w:rPr>
              <w:t>/</w:t>
            </w:r>
            <w:r>
              <w:t xml:space="preserve"> DS-TT to which the provided configuration parameters apply.</w:t>
            </w:r>
          </w:p>
          <w:p w14:paraId="70767DDB" w14:textId="77777777" w:rsidR="007F21AA" w:rsidRDefault="007F21AA" w:rsidP="00D91CA2">
            <w:pPr>
              <w:pStyle w:val="TAL"/>
              <w:rPr>
                <w:rFonts w:eastAsia="맑은 고딕"/>
              </w:rPr>
            </w:pPr>
          </w:p>
          <w:p w14:paraId="0CC727E2" w14:textId="77777777" w:rsidR="007F21AA" w:rsidRDefault="007F21AA" w:rsidP="00D91CA2">
            <w:pPr>
              <w:pStyle w:val="TAL"/>
            </w:pPr>
            <w:r w:rsidRPr="000347D0">
              <w:rPr>
                <w:rFonts w:eastAsia="맑은 고딕"/>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맑은 고딕"/>
              </w:rPr>
              <w:t>"</w:t>
            </w:r>
            <w:r>
              <w:t>false</w:t>
            </w:r>
            <w:r w:rsidRPr="00C8321B">
              <w:rPr>
                <w:rFonts w:eastAsia="맑은 고딕"/>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맑은 고딕"/>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맑은 고딕"/>
              </w:rPr>
              <w:t>ptpEnable</w:t>
            </w:r>
          </w:p>
        </w:tc>
        <w:tc>
          <w:tcPr>
            <w:tcW w:w="2033" w:type="dxa"/>
          </w:tcPr>
          <w:p w14:paraId="6B400317" w14:textId="77777777" w:rsidR="007F21AA" w:rsidRDefault="007F21AA" w:rsidP="00D91CA2">
            <w:pPr>
              <w:pStyle w:val="TAL"/>
              <w:rPr>
                <w:lang w:eastAsia="zh-CN"/>
              </w:rPr>
            </w:pPr>
            <w:r>
              <w:rPr>
                <w:rFonts w:eastAsia="맑은 고딕"/>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맑은 고딕"/>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맑은 고딕"/>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맑은 고딕"/>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맑은 고딕"/>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맑은 고딕"/>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맑은 고딕"/>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맑은 고딕"/>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SimSun"/>
        </w:rPr>
      </w:pPr>
    </w:p>
    <w:p w14:paraId="77722EE0" w14:textId="1536630A" w:rsidR="008221DD" w:rsidRDefault="008221DD" w:rsidP="008221DD">
      <w:pPr>
        <w:pStyle w:val="Heading5"/>
      </w:pPr>
      <w:bookmarkStart w:id="1766" w:name="_Toc185517000"/>
      <w:bookmarkStart w:id="1767" w:name="_Toc200971574"/>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1"/>
      <w:bookmarkEnd w:id="1762"/>
      <w:bookmarkEnd w:id="1763"/>
      <w:bookmarkEnd w:id="1764"/>
      <w:bookmarkEnd w:id="1765"/>
      <w:bookmarkEnd w:id="1766"/>
      <w:bookmarkEnd w:id="176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768" w:name="_Toc510696638"/>
      <w:bookmarkStart w:id="1769" w:name="_Toc35971433"/>
      <w:bookmarkStart w:id="1770" w:name="_Toc67903549"/>
      <w:bookmarkStart w:id="1771" w:name="_Toc89295704"/>
      <w:bookmarkStart w:id="1772" w:name="_Toc94261425"/>
      <w:bookmarkStart w:id="1773" w:name="_Toc104199078"/>
      <w:bookmarkStart w:id="1774" w:name="_Toc104489514"/>
      <w:bookmarkStart w:id="1775" w:name="_Toc138762343"/>
      <w:bookmarkStart w:id="1776" w:name="_Toc145708537"/>
      <w:bookmarkStart w:id="1777" w:name="_Toc153827211"/>
      <w:bookmarkStart w:id="1778" w:name="_Toc185517001"/>
      <w:bookmarkStart w:id="1779" w:name="_Toc20097157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8"/>
      <w:bookmarkEnd w:id="1769"/>
      <w:bookmarkEnd w:id="1770"/>
      <w:bookmarkEnd w:id="1771"/>
      <w:bookmarkEnd w:id="1772"/>
      <w:bookmarkEnd w:id="1773"/>
      <w:bookmarkEnd w:id="1774"/>
      <w:bookmarkEnd w:id="1775"/>
      <w:bookmarkEnd w:id="1776"/>
      <w:bookmarkEnd w:id="1777"/>
      <w:bookmarkEnd w:id="1778"/>
      <w:bookmarkEnd w:id="1779"/>
    </w:p>
    <w:p w14:paraId="65A70611" w14:textId="77777777" w:rsidR="008A6D4A" w:rsidRPr="00384E92" w:rsidRDefault="008A6D4A" w:rsidP="008A6D4A">
      <w:pPr>
        <w:pStyle w:val="Heading5"/>
      </w:pPr>
      <w:bookmarkStart w:id="1780" w:name="_Toc510696639"/>
      <w:bookmarkStart w:id="1781" w:name="_Toc35971434"/>
      <w:bookmarkStart w:id="1782" w:name="_Toc67903550"/>
      <w:bookmarkStart w:id="1783" w:name="_Toc89295705"/>
      <w:bookmarkStart w:id="1784" w:name="_Toc94261426"/>
      <w:bookmarkStart w:id="1785" w:name="_Toc104199079"/>
      <w:bookmarkStart w:id="1786" w:name="_Toc104489515"/>
      <w:bookmarkStart w:id="1787" w:name="_Toc138762344"/>
      <w:bookmarkStart w:id="1788" w:name="_Toc145708538"/>
      <w:bookmarkStart w:id="1789" w:name="_Toc153827212"/>
      <w:bookmarkStart w:id="1790" w:name="_Toc185517002"/>
      <w:bookmarkStart w:id="1791" w:name="_Toc200971576"/>
      <w:r>
        <w:t>6.1.6.3.1</w:t>
      </w:r>
      <w:r w:rsidRPr="00384E92">
        <w:tab/>
        <w:t>Introduction</w:t>
      </w:r>
      <w:bookmarkEnd w:id="1780"/>
      <w:bookmarkEnd w:id="1781"/>
      <w:bookmarkEnd w:id="1782"/>
      <w:bookmarkEnd w:id="1783"/>
      <w:bookmarkEnd w:id="1784"/>
      <w:bookmarkEnd w:id="1785"/>
      <w:bookmarkEnd w:id="1786"/>
      <w:bookmarkEnd w:id="1787"/>
      <w:bookmarkEnd w:id="1788"/>
      <w:bookmarkEnd w:id="1789"/>
      <w:bookmarkEnd w:id="1790"/>
      <w:bookmarkEnd w:id="17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792" w:name="_Toc510696640"/>
      <w:bookmarkStart w:id="1793" w:name="_Toc35971435"/>
      <w:bookmarkStart w:id="1794" w:name="_Toc67903551"/>
      <w:bookmarkStart w:id="1795" w:name="_Toc89295706"/>
      <w:bookmarkStart w:id="1796" w:name="_Toc94261427"/>
      <w:bookmarkStart w:id="1797" w:name="_Toc104199080"/>
      <w:bookmarkStart w:id="1798" w:name="_Toc104489516"/>
      <w:bookmarkStart w:id="1799" w:name="_Toc138762345"/>
      <w:bookmarkStart w:id="1800" w:name="_Toc145708539"/>
      <w:bookmarkStart w:id="1801" w:name="_Toc153827213"/>
      <w:bookmarkStart w:id="1802" w:name="_Toc185517003"/>
      <w:bookmarkStart w:id="1803" w:name="_Toc200971577"/>
      <w:r>
        <w:t>6.1.6.3.2</w:t>
      </w:r>
      <w:r w:rsidRPr="00384E92">
        <w:tab/>
        <w:t>Simple data types</w:t>
      </w:r>
      <w:bookmarkEnd w:id="1792"/>
      <w:bookmarkEnd w:id="1793"/>
      <w:bookmarkEnd w:id="1794"/>
      <w:bookmarkEnd w:id="1795"/>
      <w:bookmarkEnd w:id="1796"/>
      <w:bookmarkEnd w:id="1797"/>
      <w:bookmarkEnd w:id="1798"/>
      <w:bookmarkEnd w:id="1799"/>
      <w:bookmarkEnd w:id="1800"/>
      <w:bookmarkEnd w:id="1801"/>
      <w:bookmarkEnd w:id="1802"/>
      <w:bookmarkEnd w:id="180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4"/>
    </w:tbl>
    <w:p w14:paraId="0C231322" w14:textId="77777777" w:rsidR="008A6D4A" w:rsidRPr="00384E92" w:rsidRDefault="008A6D4A" w:rsidP="008A6D4A"/>
    <w:p w14:paraId="04FC5104" w14:textId="77777777" w:rsidR="008A6D4A" w:rsidRDefault="008A6D4A" w:rsidP="00662390">
      <w:pPr>
        <w:pStyle w:val="Heading3"/>
      </w:pPr>
      <w:bookmarkStart w:id="1805" w:name="_Toc510696647"/>
      <w:bookmarkStart w:id="1806" w:name="_Toc35971443"/>
      <w:bookmarkStart w:id="1807" w:name="_Toc67903560"/>
      <w:bookmarkStart w:id="1808" w:name="_Toc89295715"/>
      <w:bookmarkStart w:id="1809" w:name="_Toc94261428"/>
      <w:bookmarkStart w:id="1810" w:name="_Toc104199081"/>
      <w:bookmarkStart w:id="1811" w:name="_Toc104489517"/>
      <w:bookmarkStart w:id="1812" w:name="_Toc138762346"/>
      <w:bookmarkStart w:id="1813" w:name="_Toc145708540"/>
      <w:bookmarkStart w:id="1814" w:name="_Toc153827214"/>
      <w:bookmarkStart w:id="1815" w:name="_Toc185517004"/>
      <w:bookmarkStart w:id="1816" w:name="_Toc200971578"/>
      <w:r>
        <w:t>6.1.7</w:t>
      </w:r>
      <w:r>
        <w:tab/>
        <w:t>Error Handling</w:t>
      </w:r>
      <w:bookmarkEnd w:id="1805"/>
      <w:bookmarkEnd w:id="1806"/>
      <w:bookmarkEnd w:id="1807"/>
      <w:bookmarkEnd w:id="1808"/>
      <w:bookmarkEnd w:id="1809"/>
      <w:bookmarkEnd w:id="1810"/>
      <w:bookmarkEnd w:id="1811"/>
      <w:bookmarkEnd w:id="1812"/>
      <w:bookmarkEnd w:id="1813"/>
      <w:bookmarkEnd w:id="1814"/>
      <w:bookmarkEnd w:id="1815"/>
      <w:bookmarkEnd w:id="1816"/>
    </w:p>
    <w:p w14:paraId="07F0DFC0" w14:textId="77777777" w:rsidR="008A6D4A" w:rsidRPr="00971458" w:rsidRDefault="008A6D4A" w:rsidP="008A6D4A">
      <w:pPr>
        <w:pStyle w:val="Heading4"/>
      </w:pPr>
      <w:bookmarkStart w:id="1817" w:name="_Toc35971444"/>
      <w:bookmarkStart w:id="1818" w:name="_Toc67903561"/>
      <w:bookmarkStart w:id="1819" w:name="_Toc89295716"/>
      <w:bookmarkStart w:id="1820" w:name="_Toc94261429"/>
      <w:bookmarkStart w:id="1821" w:name="_Toc104199082"/>
      <w:bookmarkStart w:id="1822" w:name="_Toc104489518"/>
      <w:bookmarkStart w:id="1823" w:name="_Toc138762347"/>
      <w:bookmarkStart w:id="1824" w:name="_Toc145708541"/>
      <w:bookmarkStart w:id="1825" w:name="_Toc153827215"/>
      <w:bookmarkStart w:id="1826" w:name="_Toc185517005"/>
      <w:bookmarkStart w:id="1827" w:name="_Toc200971579"/>
      <w:r w:rsidRPr="00971458">
        <w:t>6.1.7.1</w:t>
      </w:r>
      <w:r w:rsidRPr="00971458">
        <w:tab/>
        <w:t>General</w:t>
      </w:r>
      <w:bookmarkEnd w:id="1817"/>
      <w:bookmarkEnd w:id="1818"/>
      <w:bookmarkEnd w:id="1819"/>
      <w:bookmarkEnd w:id="1820"/>
      <w:bookmarkEnd w:id="1821"/>
      <w:bookmarkEnd w:id="1822"/>
      <w:bookmarkEnd w:id="1823"/>
      <w:bookmarkEnd w:id="1824"/>
      <w:bookmarkEnd w:id="1825"/>
      <w:bookmarkEnd w:id="1826"/>
      <w:bookmarkEnd w:id="182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28" w:name="_Toc35971445"/>
      <w:bookmarkStart w:id="1829" w:name="_Toc67903562"/>
      <w:bookmarkStart w:id="1830" w:name="_Toc89295717"/>
      <w:bookmarkStart w:id="1831" w:name="_Toc94261430"/>
      <w:bookmarkStart w:id="1832" w:name="_Toc104199083"/>
      <w:bookmarkStart w:id="1833" w:name="_Toc104489519"/>
      <w:bookmarkStart w:id="1834" w:name="_Toc138762348"/>
      <w:bookmarkStart w:id="1835" w:name="_Toc145708542"/>
      <w:bookmarkStart w:id="1836" w:name="_Toc153827216"/>
      <w:bookmarkStart w:id="1837" w:name="_Toc185517006"/>
      <w:bookmarkStart w:id="1838" w:name="_Toc200971580"/>
      <w:r w:rsidRPr="00971458">
        <w:lastRenderedPageBreak/>
        <w:t>6.1.7.2</w:t>
      </w:r>
      <w:r w:rsidRPr="00971458">
        <w:tab/>
        <w:t>Protocol Errors</w:t>
      </w:r>
      <w:bookmarkEnd w:id="1828"/>
      <w:bookmarkEnd w:id="1829"/>
      <w:bookmarkEnd w:id="1830"/>
      <w:bookmarkEnd w:id="1831"/>
      <w:bookmarkEnd w:id="1832"/>
      <w:bookmarkEnd w:id="1833"/>
      <w:bookmarkEnd w:id="1834"/>
      <w:bookmarkEnd w:id="1835"/>
      <w:bookmarkEnd w:id="1836"/>
      <w:bookmarkEnd w:id="1837"/>
      <w:bookmarkEnd w:id="183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39" w:name="_Toc35971446"/>
      <w:bookmarkStart w:id="1840" w:name="_Toc67903563"/>
      <w:bookmarkStart w:id="1841" w:name="_Toc89295718"/>
      <w:bookmarkStart w:id="1842" w:name="_Toc94261431"/>
      <w:bookmarkStart w:id="1843" w:name="_Toc104199084"/>
      <w:bookmarkStart w:id="1844" w:name="_Toc104489520"/>
      <w:bookmarkStart w:id="1845" w:name="_Toc138762349"/>
      <w:bookmarkStart w:id="1846" w:name="_Toc145708543"/>
      <w:bookmarkStart w:id="1847" w:name="_Toc153827217"/>
      <w:bookmarkStart w:id="1848" w:name="_Toc185517007"/>
      <w:bookmarkStart w:id="1849" w:name="_Toc200971581"/>
      <w:r>
        <w:t>6.1.7.3</w:t>
      </w:r>
      <w:r>
        <w:tab/>
        <w:t>Application Errors</w:t>
      </w:r>
      <w:bookmarkEnd w:id="1839"/>
      <w:bookmarkEnd w:id="1840"/>
      <w:bookmarkEnd w:id="1841"/>
      <w:bookmarkEnd w:id="1842"/>
      <w:bookmarkEnd w:id="1843"/>
      <w:bookmarkEnd w:id="1844"/>
      <w:bookmarkEnd w:id="1845"/>
      <w:bookmarkEnd w:id="1846"/>
      <w:bookmarkEnd w:id="1847"/>
      <w:bookmarkEnd w:id="1848"/>
      <w:bookmarkEnd w:id="184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0" w:name="_Toc492899751"/>
      <w:bookmarkStart w:id="1851" w:name="_Toc492900030"/>
      <w:bookmarkStart w:id="1852" w:name="_Toc492967832"/>
      <w:bookmarkStart w:id="1853" w:name="_Toc492972920"/>
      <w:bookmarkStart w:id="1854" w:name="_Toc492973140"/>
      <w:bookmarkStart w:id="1855" w:name="_Toc493774060"/>
      <w:bookmarkStart w:id="1856" w:name="_Toc508285804"/>
      <w:bookmarkStart w:id="1857" w:name="_Toc508287269"/>
      <w:bookmarkStart w:id="1858" w:name="_Toc510696648"/>
      <w:bookmarkStart w:id="185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60" w:name="_Toc67903564"/>
      <w:bookmarkStart w:id="1861" w:name="_Toc89295719"/>
      <w:bookmarkStart w:id="1862" w:name="_Toc94261432"/>
      <w:bookmarkStart w:id="1863" w:name="_Toc104199085"/>
      <w:bookmarkStart w:id="1864" w:name="_Toc104489521"/>
      <w:bookmarkStart w:id="1865" w:name="_Toc138762350"/>
      <w:bookmarkStart w:id="1866" w:name="_Toc145708544"/>
      <w:bookmarkStart w:id="1867" w:name="_Toc153827218"/>
      <w:bookmarkStart w:id="1868" w:name="_Toc185517008"/>
      <w:bookmarkStart w:id="1869" w:name="_Toc200971582"/>
      <w:r>
        <w:t>6.1.8</w:t>
      </w:r>
      <w:r w:rsidRPr="0023018E">
        <w:rPr>
          <w:lang w:eastAsia="zh-CN"/>
        </w:rPr>
        <w:tab/>
        <w:t>Feature negotiation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870" w:name="_Toc532994477"/>
      <w:bookmarkStart w:id="1871" w:name="_Toc35971448"/>
      <w:bookmarkStart w:id="1872" w:name="_Toc67903565"/>
      <w:bookmarkStart w:id="1873" w:name="_Toc89295720"/>
      <w:bookmarkStart w:id="1874" w:name="_Toc94261433"/>
      <w:bookmarkStart w:id="1875" w:name="_Toc104199086"/>
      <w:bookmarkStart w:id="1876" w:name="_Toc104489522"/>
      <w:bookmarkStart w:id="1877" w:name="_Toc138762351"/>
      <w:bookmarkStart w:id="1878" w:name="_Toc145708545"/>
      <w:bookmarkStart w:id="1879" w:name="_Toc153827219"/>
      <w:bookmarkStart w:id="1880" w:name="_Toc185517009"/>
      <w:bookmarkStart w:id="1881" w:name="_Hlk525137310"/>
      <w:bookmarkStart w:id="1882" w:name="_Toc510696649"/>
      <w:bookmarkStart w:id="1883" w:name="_Toc200971583"/>
      <w:r>
        <w:t>6.1.9</w:t>
      </w:r>
      <w:r w:rsidRPr="001E7573">
        <w:tab/>
        <w:t>Security</w:t>
      </w:r>
      <w:bookmarkEnd w:id="1870"/>
      <w:bookmarkEnd w:id="1871"/>
      <w:bookmarkEnd w:id="1872"/>
      <w:bookmarkEnd w:id="1873"/>
      <w:bookmarkEnd w:id="1874"/>
      <w:bookmarkEnd w:id="1875"/>
      <w:bookmarkEnd w:id="1876"/>
      <w:bookmarkEnd w:id="1877"/>
      <w:bookmarkEnd w:id="1878"/>
      <w:bookmarkEnd w:id="1879"/>
      <w:bookmarkEnd w:id="1880"/>
      <w:bookmarkEnd w:id="188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4" w:name="_Hlk530142087"/>
      <w:bookmarkEnd w:id="188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885" w:name="_Toc35971449"/>
      <w:bookmarkStart w:id="1886" w:name="_Toc67903566"/>
      <w:bookmarkStart w:id="1887" w:name="_Toc89295721"/>
      <w:bookmarkStart w:id="1888" w:name="_Toc94261434"/>
      <w:bookmarkStart w:id="1889" w:name="_Toc104199087"/>
      <w:bookmarkStart w:id="1890" w:name="_Toc104489523"/>
      <w:bookmarkStart w:id="1891" w:name="_Toc138762352"/>
      <w:bookmarkStart w:id="1892" w:name="_Toc145708546"/>
      <w:bookmarkStart w:id="1893" w:name="_Toc153827220"/>
      <w:bookmarkStart w:id="1894" w:name="_Toc185517010"/>
      <w:bookmarkStart w:id="1895" w:name="_Toc200971584"/>
      <w:bookmarkEnd w:id="1884"/>
      <w:r>
        <w:t>6.2</w:t>
      </w:r>
      <w:r>
        <w:tab/>
      </w:r>
      <w:r w:rsidR="00D615CF">
        <w:t>Ntsctsf_QoSand</w:t>
      </w:r>
      <w:r w:rsidR="005F5F2F">
        <w:t>TSC</w:t>
      </w:r>
      <w:r w:rsidR="00D615CF">
        <w:t>Assistance</w:t>
      </w:r>
      <w:r>
        <w:t xml:space="preserve"> Service API</w:t>
      </w:r>
      <w:bookmarkEnd w:id="1882"/>
      <w:bookmarkEnd w:id="1885"/>
      <w:bookmarkEnd w:id="1886"/>
      <w:bookmarkEnd w:id="1887"/>
      <w:bookmarkEnd w:id="1888"/>
      <w:bookmarkEnd w:id="1889"/>
      <w:bookmarkEnd w:id="1890"/>
      <w:bookmarkEnd w:id="1891"/>
      <w:bookmarkEnd w:id="1892"/>
      <w:bookmarkEnd w:id="1893"/>
      <w:bookmarkEnd w:id="1894"/>
      <w:bookmarkEnd w:id="1895"/>
    </w:p>
    <w:p w14:paraId="1DD4AE2F" w14:textId="77777777" w:rsidR="00E32AAC" w:rsidRDefault="00E32AAC" w:rsidP="00E32AAC">
      <w:pPr>
        <w:pStyle w:val="Heading3"/>
      </w:pPr>
      <w:bookmarkStart w:id="1896" w:name="_Toc89295722"/>
      <w:bookmarkStart w:id="1897" w:name="_Toc94261435"/>
      <w:bookmarkStart w:id="1898" w:name="_Toc104199088"/>
      <w:bookmarkStart w:id="1899" w:name="_Toc104489524"/>
      <w:bookmarkStart w:id="1900" w:name="_Toc138762353"/>
      <w:bookmarkStart w:id="1901" w:name="_Toc145708547"/>
      <w:bookmarkStart w:id="1902" w:name="_Toc153827221"/>
      <w:bookmarkStart w:id="1903" w:name="_Toc185517011"/>
      <w:bookmarkStart w:id="1904" w:name="_Toc200971585"/>
      <w:r>
        <w:t>6.2.1</w:t>
      </w:r>
      <w:r>
        <w:tab/>
        <w:t>Introduction</w:t>
      </w:r>
      <w:bookmarkEnd w:id="1896"/>
      <w:bookmarkEnd w:id="1897"/>
      <w:bookmarkEnd w:id="1898"/>
      <w:bookmarkEnd w:id="1899"/>
      <w:bookmarkEnd w:id="1900"/>
      <w:bookmarkEnd w:id="1901"/>
      <w:bookmarkEnd w:id="1902"/>
      <w:bookmarkEnd w:id="1903"/>
      <w:bookmarkEnd w:id="190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05" w:name="_Toc89295723"/>
      <w:bookmarkStart w:id="1906" w:name="_Toc94261436"/>
      <w:bookmarkStart w:id="1907" w:name="_Toc104199089"/>
      <w:bookmarkStart w:id="1908" w:name="_Toc104489525"/>
      <w:bookmarkStart w:id="1909" w:name="_Toc138762354"/>
      <w:bookmarkStart w:id="1910" w:name="_Toc145708548"/>
      <w:bookmarkStart w:id="1911" w:name="_Toc153827222"/>
      <w:bookmarkStart w:id="1912" w:name="_Toc185517012"/>
      <w:bookmarkStart w:id="1913" w:name="_Toc200971586"/>
      <w:r>
        <w:t>6.2.2</w:t>
      </w:r>
      <w:r>
        <w:tab/>
        <w:t>Usage of HTTP</w:t>
      </w:r>
      <w:bookmarkEnd w:id="1905"/>
      <w:bookmarkEnd w:id="1906"/>
      <w:bookmarkEnd w:id="1907"/>
      <w:bookmarkEnd w:id="1908"/>
      <w:bookmarkEnd w:id="1909"/>
      <w:bookmarkEnd w:id="1910"/>
      <w:bookmarkEnd w:id="1911"/>
      <w:bookmarkEnd w:id="1912"/>
      <w:bookmarkEnd w:id="1913"/>
    </w:p>
    <w:p w14:paraId="2D2CB30A" w14:textId="77777777" w:rsidR="00E32AAC" w:rsidRPr="000C5200" w:rsidRDefault="00E32AAC" w:rsidP="00E32AAC">
      <w:pPr>
        <w:pStyle w:val="Heading4"/>
      </w:pPr>
      <w:bookmarkStart w:id="1914" w:name="_Toc89295724"/>
      <w:bookmarkStart w:id="1915" w:name="_Toc94261437"/>
      <w:bookmarkStart w:id="1916" w:name="_Toc104199090"/>
      <w:bookmarkStart w:id="1917" w:name="_Toc104489526"/>
      <w:bookmarkStart w:id="1918" w:name="_Toc138762355"/>
      <w:bookmarkStart w:id="1919" w:name="_Toc145708549"/>
      <w:bookmarkStart w:id="1920" w:name="_Toc153827223"/>
      <w:bookmarkStart w:id="1921" w:name="_Toc185517013"/>
      <w:bookmarkStart w:id="1922" w:name="_Toc200971587"/>
      <w:r>
        <w:t>6.2.2.1</w:t>
      </w:r>
      <w:r>
        <w:tab/>
        <w:t>General</w:t>
      </w:r>
      <w:bookmarkEnd w:id="1914"/>
      <w:bookmarkEnd w:id="1915"/>
      <w:bookmarkEnd w:id="1916"/>
      <w:bookmarkEnd w:id="1917"/>
      <w:bookmarkEnd w:id="1918"/>
      <w:bookmarkEnd w:id="1919"/>
      <w:bookmarkEnd w:id="1920"/>
      <w:bookmarkEnd w:id="1921"/>
      <w:bookmarkEnd w:id="192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3" w:name="_Toc89295725"/>
      <w:bookmarkStart w:id="1924" w:name="_Toc94261438"/>
      <w:bookmarkStart w:id="1925" w:name="_Toc104199091"/>
      <w:bookmarkStart w:id="1926" w:name="_Toc104489527"/>
      <w:bookmarkStart w:id="1927" w:name="_Toc138762356"/>
      <w:bookmarkStart w:id="1928" w:name="_Toc145708550"/>
      <w:bookmarkStart w:id="192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30" w:name="_Toc185517014"/>
      <w:bookmarkStart w:id="1931" w:name="_Toc200971588"/>
      <w:r>
        <w:t>6.2.2.2</w:t>
      </w:r>
      <w:r>
        <w:tab/>
        <w:t>HTTP standard headers</w:t>
      </w:r>
      <w:bookmarkEnd w:id="1923"/>
      <w:bookmarkEnd w:id="1924"/>
      <w:bookmarkEnd w:id="1925"/>
      <w:bookmarkEnd w:id="1926"/>
      <w:bookmarkEnd w:id="1927"/>
      <w:bookmarkEnd w:id="1928"/>
      <w:bookmarkEnd w:id="1929"/>
      <w:bookmarkEnd w:id="1930"/>
      <w:bookmarkEnd w:id="1931"/>
    </w:p>
    <w:p w14:paraId="75FD6301" w14:textId="77777777" w:rsidR="00E32AAC" w:rsidRDefault="00E32AAC" w:rsidP="00E32AAC">
      <w:pPr>
        <w:pStyle w:val="Heading5"/>
        <w:rPr>
          <w:lang w:eastAsia="zh-CN"/>
        </w:rPr>
      </w:pPr>
      <w:bookmarkStart w:id="1932" w:name="_Toc89295726"/>
      <w:bookmarkStart w:id="1933" w:name="_Toc94261439"/>
      <w:bookmarkStart w:id="1934" w:name="_Toc104199092"/>
      <w:bookmarkStart w:id="1935" w:name="_Toc104489528"/>
      <w:bookmarkStart w:id="1936" w:name="_Toc138762357"/>
      <w:bookmarkStart w:id="1937" w:name="_Toc145708551"/>
      <w:bookmarkStart w:id="1938" w:name="_Toc153827225"/>
      <w:bookmarkStart w:id="1939" w:name="_Toc185517015"/>
      <w:bookmarkStart w:id="1940" w:name="_Toc200971589"/>
      <w:r>
        <w:t>6.2.2.2.1</w:t>
      </w:r>
      <w:r>
        <w:rPr>
          <w:rFonts w:hint="eastAsia"/>
          <w:lang w:eastAsia="zh-CN"/>
        </w:rPr>
        <w:tab/>
      </w:r>
      <w:r>
        <w:rPr>
          <w:lang w:eastAsia="zh-CN"/>
        </w:rPr>
        <w:t>General</w:t>
      </w:r>
      <w:bookmarkEnd w:id="1932"/>
      <w:bookmarkEnd w:id="1933"/>
      <w:bookmarkEnd w:id="1934"/>
      <w:bookmarkEnd w:id="1935"/>
      <w:bookmarkEnd w:id="1936"/>
      <w:bookmarkEnd w:id="1937"/>
      <w:bookmarkEnd w:id="1938"/>
      <w:bookmarkEnd w:id="1939"/>
      <w:bookmarkEnd w:id="19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41" w:name="_Toc89295727"/>
      <w:bookmarkStart w:id="1942" w:name="_Toc94261440"/>
      <w:bookmarkStart w:id="1943" w:name="_Toc104199093"/>
      <w:bookmarkStart w:id="1944" w:name="_Toc104489529"/>
      <w:bookmarkStart w:id="1945" w:name="_Toc138762358"/>
      <w:bookmarkStart w:id="1946" w:name="_Toc145708552"/>
      <w:bookmarkStart w:id="1947" w:name="_Toc153827226"/>
      <w:bookmarkStart w:id="1948" w:name="_Toc185517016"/>
      <w:bookmarkStart w:id="1949" w:name="_Toc200971590"/>
      <w:r>
        <w:t>6.2.2.2.2</w:t>
      </w:r>
      <w:r>
        <w:tab/>
        <w:t>Content type</w:t>
      </w:r>
      <w:bookmarkEnd w:id="1941"/>
      <w:bookmarkEnd w:id="1942"/>
      <w:bookmarkEnd w:id="1943"/>
      <w:bookmarkEnd w:id="1944"/>
      <w:bookmarkEnd w:id="1945"/>
      <w:bookmarkEnd w:id="1946"/>
      <w:bookmarkEnd w:id="1947"/>
      <w:bookmarkEnd w:id="1948"/>
      <w:bookmarkEnd w:id="194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50" w:name="_Toc89295728"/>
      <w:bookmarkStart w:id="1951" w:name="_Toc94261441"/>
      <w:bookmarkStart w:id="1952" w:name="_Toc104199094"/>
      <w:bookmarkStart w:id="1953" w:name="_Toc104489530"/>
      <w:bookmarkStart w:id="1954" w:name="_Toc138762359"/>
      <w:bookmarkStart w:id="1955" w:name="_Toc145708553"/>
      <w:bookmarkStart w:id="1956" w:name="_Toc153827227"/>
      <w:bookmarkStart w:id="1957" w:name="_Toc185517017"/>
      <w:bookmarkStart w:id="1958" w:name="_Toc200971591"/>
      <w:r>
        <w:t>6.2.2.3</w:t>
      </w:r>
      <w:r>
        <w:tab/>
        <w:t>HTTP custom headers</w:t>
      </w:r>
      <w:bookmarkEnd w:id="1950"/>
      <w:bookmarkEnd w:id="1951"/>
      <w:bookmarkEnd w:id="1952"/>
      <w:bookmarkEnd w:id="1953"/>
      <w:bookmarkEnd w:id="1954"/>
      <w:bookmarkEnd w:id="1955"/>
      <w:bookmarkEnd w:id="1956"/>
      <w:bookmarkEnd w:id="1957"/>
      <w:bookmarkEnd w:id="195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59" w:name="_Toc89295729"/>
      <w:bookmarkStart w:id="1960" w:name="_Toc94261442"/>
      <w:bookmarkStart w:id="1961" w:name="_Toc104199095"/>
      <w:bookmarkStart w:id="1962" w:name="_Toc104489531"/>
      <w:bookmarkStart w:id="1963" w:name="_Toc138762360"/>
      <w:bookmarkStart w:id="1964" w:name="_Toc145708554"/>
      <w:bookmarkStart w:id="1965" w:name="_Toc153827228"/>
      <w:bookmarkStart w:id="1966" w:name="_Toc185517018"/>
      <w:bookmarkStart w:id="1967" w:name="_Toc200971592"/>
      <w:r>
        <w:t>6.2.3</w:t>
      </w:r>
      <w:r>
        <w:tab/>
        <w:t>Resources</w:t>
      </w:r>
      <w:bookmarkEnd w:id="1959"/>
      <w:bookmarkEnd w:id="1960"/>
      <w:bookmarkEnd w:id="1961"/>
      <w:bookmarkEnd w:id="1962"/>
      <w:bookmarkEnd w:id="1963"/>
      <w:bookmarkEnd w:id="1964"/>
      <w:bookmarkEnd w:id="1965"/>
      <w:bookmarkEnd w:id="1966"/>
      <w:bookmarkEnd w:id="1967"/>
    </w:p>
    <w:p w14:paraId="081C0831" w14:textId="77777777" w:rsidR="00E32AAC" w:rsidRDefault="00E32AAC" w:rsidP="00E32AAC">
      <w:pPr>
        <w:pStyle w:val="Heading4"/>
      </w:pPr>
      <w:bookmarkStart w:id="1968" w:name="_Toc89295730"/>
      <w:bookmarkStart w:id="1969" w:name="_Toc94261443"/>
      <w:bookmarkStart w:id="1970" w:name="_Toc104199096"/>
      <w:bookmarkStart w:id="1971" w:name="_Toc104489532"/>
      <w:bookmarkStart w:id="1972" w:name="_Toc138762361"/>
      <w:bookmarkStart w:id="1973" w:name="_Toc145708555"/>
      <w:bookmarkStart w:id="1974" w:name="_Toc153827229"/>
      <w:bookmarkStart w:id="1975" w:name="_Toc185517019"/>
      <w:bookmarkStart w:id="1976" w:name="_Toc200971593"/>
      <w:r>
        <w:t>6.2.3.1</w:t>
      </w:r>
      <w:r>
        <w:tab/>
        <w:t>Overview</w:t>
      </w:r>
      <w:bookmarkEnd w:id="1968"/>
      <w:bookmarkEnd w:id="1969"/>
      <w:bookmarkEnd w:id="1970"/>
      <w:bookmarkEnd w:id="1971"/>
      <w:bookmarkEnd w:id="1972"/>
      <w:bookmarkEnd w:id="1973"/>
      <w:bookmarkEnd w:id="1974"/>
      <w:bookmarkEnd w:id="1975"/>
      <w:bookmarkEnd w:id="19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4pt" o:ole="">
            <v:imagedata r:id="rId61" o:title=""/>
          </v:shape>
          <o:OLEObject Type="Embed" ProgID="Visio.Drawing.15" ShapeID="_x0000_i1050" DrawAspect="Content" ObjectID="_181158177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7"/>
    </w:tbl>
    <w:p w14:paraId="06D78F16" w14:textId="77777777" w:rsidR="00E32AAC" w:rsidRPr="002A66FC" w:rsidRDefault="00E32AAC" w:rsidP="00E32AAC"/>
    <w:p w14:paraId="1698F34C" w14:textId="77777777" w:rsidR="00E32AAC" w:rsidRDefault="00E32AAC" w:rsidP="00E32AAC">
      <w:pPr>
        <w:pStyle w:val="Heading4"/>
      </w:pPr>
      <w:bookmarkStart w:id="1978" w:name="_Toc89295731"/>
      <w:bookmarkStart w:id="1979" w:name="_Toc94261444"/>
      <w:bookmarkStart w:id="1980" w:name="_Toc104199097"/>
      <w:bookmarkStart w:id="1981" w:name="_Toc104489533"/>
      <w:bookmarkStart w:id="1982" w:name="_Toc138762362"/>
      <w:bookmarkStart w:id="1983" w:name="_Toc145708556"/>
      <w:bookmarkStart w:id="1984" w:name="_Toc153827230"/>
      <w:bookmarkStart w:id="1985" w:name="_Toc185517020"/>
      <w:bookmarkStart w:id="1986" w:name="_Toc200971594"/>
      <w:r>
        <w:t>6.2.3.2</w:t>
      </w:r>
      <w:r>
        <w:tab/>
        <w:t>Resource: TSC Application Sessions</w:t>
      </w:r>
      <w:bookmarkEnd w:id="1978"/>
      <w:bookmarkEnd w:id="1979"/>
      <w:bookmarkEnd w:id="1980"/>
      <w:bookmarkEnd w:id="1981"/>
      <w:bookmarkEnd w:id="1982"/>
      <w:bookmarkEnd w:id="1983"/>
      <w:bookmarkEnd w:id="1984"/>
      <w:bookmarkEnd w:id="1985"/>
      <w:bookmarkEnd w:id="1986"/>
    </w:p>
    <w:p w14:paraId="04BA55D9" w14:textId="77777777" w:rsidR="00E32AAC" w:rsidRDefault="00E32AAC" w:rsidP="00E32AAC">
      <w:pPr>
        <w:pStyle w:val="Heading5"/>
      </w:pPr>
      <w:bookmarkStart w:id="1987" w:name="_Toc89295732"/>
      <w:bookmarkStart w:id="1988" w:name="_Toc94261445"/>
      <w:bookmarkStart w:id="1989" w:name="_Toc104199098"/>
      <w:bookmarkStart w:id="1990" w:name="_Toc104489534"/>
      <w:bookmarkStart w:id="1991" w:name="_Toc138762363"/>
      <w:bookmarkStart w:id="1992" w:name="_Toc145708557"/>
      <w:bookmarkStart w:id="1993" w:name="_Toc153827231"/>
      <w:bookmarkStart w:id="1994" w:name="_Toc185517021"/>
      <w:bookmarkStart w:id="1995" w:name="_Toc200971595"/>
      <w:r>
        <w:t>6.2.3.2.1</w:t>
      </w:r>
      <w:r>
        <w:tab/>
        <w:t>Description</w:t>
      </w:r>
      <w:bookmarkEnd w:id="1987"/>
      <w:bookmarkEnd w:id="1988"/>
      <w:bookmarkEnd w:id="1989"/>
      <w:bookmarkEnd w:id="1990"/>
      <w:bookmarkEnd w:id="1991"/>
      <w:bookmarkEnd w:id="1992"/>
      <w:bookmarkEnd w:id="1993"/>
      <w:bookmarkEnd w:id="1994"/>
      <w:bookmarkEnd w:id="19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996" w:name="_Toc89295733"/>
      <w:bookmarkStart w:id="1997" w:name="_Toc94261446"/>
      <w:bookmarkStart w:id="1998" w:name="_Toc104199099"/>
      <w:bookmarkStart w:id="1999" w:name="_Toc104489535"/>
      <w:bookmarkStart w:id="2000" w:name="_Toc138762364"/>
      <w:bookmarkStart w:id="2001" w:name="_Toc145708558"/>
      <w:bookmarkStart w:id="2002" w:name="_Toc153827232"/>
      <w:bookmarkStart w:id="2003" w:name="_Toc185517022"/>
      <w:bookmarkStart w:id="2004" w:name="_Toc200971596"/>
      <w:r>
        <w:lastRenderedPageBreak/>
        <w:t>6.2.3.2.2</w:t>
      </w:r>
      <w:r>
        <w:tab/>
        <w:t>Resource Definition</w:t>
      </w:r>
      <w:bookmarkEnd w:id="1996"/>
      <w:bookmarkEnd w:id="1997"/>
      <w:bookmarkEnd w:id="1998"/>
      <w:bookmarkEnd w:id="1999"/>
      <w:bookmarkEnd w:id="2000"/>
      <w:bookmarkEnd w:id="2001"/>
      <w:bookmarkEnd w:id="2002"/>
      <w:bookmarkEnd w:id="2003"/>
      <w:bookmarkEnd w:id="20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05" w:name="_Toc89295734"/>
      <w:bookmarkStart w:id="2006" w:name="_Toc94261447"/>
      <w:bookmarkStart w:id="2007" w:name="_Toc104199100"/>
      <w:bookmarkStart w:id="2008" w:name="_Toc104489536"/>
      <w:bookmarkStart w:id="2009" w:name="_Toc138762365"/>
      <w:bookmarkStart w:id="2010" w:name="_Toc145708559"/>
      <w:bookmarkStart w:id="2011" w:name="_Toc153827233"/>
      <w:bookmarkStart w:id="2012" w:name="_Toc185517023"/>
      <w:bookmarkStart w:id="2013" w:name="_Toc200971597"/>
      <w:r>
        <w:t>6.2.3.2.3</w:t>
      </w:r>
      <w:r>
        <w:tab/>
        <w:t>Resource Standard Methods</w:t>
      </w:r>
      <w:bookmarkEnd w:id="2005"/>
      <w:bookmarkEnd w:id="2006"/>
      <w:bookmarkEnd w:id="2007"/>
      <w:bookmarkEnd w:id="2008"/>
      <w:bookmarkEnd w:id="2009"/>
      <w:bookmarkEnd w:id="2010"/>
      <w:bookmarkEnd w:id="2011"/>
      <w:bookmarkEnd w:id="2012"/>
      <w:bookmarkEnd w:id="2013"/>
    </w:p>
    <w:p w14:paraId="53FEB931" w14:textId="77777777" w:rsidR="00E32AAC" w:rsidRPr="00384E92" w:rsidRDefault="00E32AAC" w:rsidP="00D208E0">
      <w:pPr>
        <w:pStyle w:val="Heading6"/>
      </w:pPr>
      <w:bookmarkStart w:id="2014" w:name="_Toc104199101"/>
      <w:bookmarkStart w:id="2015" w:name="_Toc104489537"/>
      <w:bookmarkStart w:id="2016" w:name="_Toc138762366"/>
      <w:bookmarkStart w:id="2017" w:name="_Toc145708560"/>
      <w:bookmarkStart w:id="2018" w:name="_Toc153827234"/>
      <w:bookmarkStart w:id="2019" w:name="_Toc185517024"/>
      <w:bookmarkStart w:id="2020" w:name="_Toc200971598"/>
      <w:r>
        <w:t>6.2.3.2.3</w:t>
      </w:r>
      <w:r w:rsidRPr="00384E92">
        <w:t>.1</w:t>
      </w:r>
      <w:r w:rsidRPr="00384E92">
        <w:tab/>
      </w:r>
      <w:r>
        <w:t>POST</w:t>
      </w:r>
      <w:bookmarkEnd w:id="2014"/>
      <w:bookmarkEnd w:id="2015"/>
      <w:bookmarkEnd w:id="2016"/>
      <w:bookmarkEnd w:id="2017"/>
      <w:bookmarkEnd w:id="2018"/>
      <w:bookmarkEnd w:id="2019"/>
      <w:bookmarkEnd w:id="20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21" w:name="_Toc89295735"/>
      <w:bookmarkStart w:id="2022" w:name="_Toc94261448"/>
      <w:bookmarkStart w:id="2023" w:name="_Toc104199102"/>
      <w:bookmarkStart w:id="2024" w:name="_Toc104489538"/>
      <w:bookmarkStart w:id="2025" w:name="_Toc138762367"/>
      <w:bookmarkStart w:id="2026" w:name="_Toc145708561"/>
      <w:bookmarkStart w:id="2027" w:name="_Toc153827235"/>
      <w:bookmarkStart w:id="2028" w:name="_Toc185517025"/>
      <w:bookmarkStart w:id="2029" w:name="_Toc200971599"/>
      <w:r>
        <w:t>6.2.3.2.4</w:t>
      </w:r>
      <w:r>
        <w:tab/>
        <w:t>Resource Custom Operations</w:t>
      </w:r>
      <w:bookmarkEnd w:id="2021"/>
      <w:bookmarkEnd w:id="2022"/>
      <w:bookmarkEnd w:id="2023"/>
      <w:bookmarkEnd w:id="2024"/>
      <w:bookmarkEnd w:id="2025"/>
      <w:bookmarkEnd w:id="2026"/>
      <w:bookmarkEnd w:id="2027"/>
      <w:bookmarkEnd w:id="2028"/>
      <w:bookmarkEnd w:id="2029"/>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30" w:name="_Toc89295736"/>
      <w:bookmarkStart w:id="2031" w:name="_Toc94261449"/>
      <w:bookmarkStart w:id="2032" w:name="_Toc104199103"/>
      <w:bookmarkStart w:id="2033" w:name="_Toc104489539"/>
      <w:bookmarkStart w:id="2034" w:name="_Toc138762368"/>
      <w:bookmarkStart w:id="2035" w:name="_Toc145708562"/>
      <w:bookmarkStart w:id="2036" w:name="_Toc153827236"/>
      <w:bookmarkStart w:id="2037" w:name="_Toc185517026"/>
      <w:bookmarkStart w:id="2038" w:name="_Toc200971600"/>
      <w:r>
        <w:t>6.2.3.3</w:t>
      </w:r>
      <w:r>
        <w:tab/>
        <w:t>Resource: Individual TSC Application Session</w:t>
      </w:r>
      <w:bookmarkEnd w:id="2030"/>
      <w:bookmarkEnd w:id="2031"/>
      <w:bookmarkEnd w:id="2032"/>
      <w:bookmarkEnd w:id="2033"/>
      <w:r w:rsidR="00132DDB">
        <w:t xml:space="preserve"> Context</w:t>
      </w:r>
      <w:bookmarkEnd w:id="2034"/>
      <w:bookmarkEnd w:id="2035"/>
      <w:bookmarkEnd w:id="2036"/>
      <w:bookmarkEnd w:id="2037"/>
      <w:bookmarkEnd w:id="2038"/>
    </w:p>
    <w:p w14:paraId="435587B3" w14:textId="77777777" w:rsidR="00E32AAC" w:rsidRDefault="00E32AAC" w:rsidP="00E32AAC">
      <w:pPr>
        <w:pStyle w:val="Heading5"/>
      </w:pPr>
      <w:bookmarkStart w:id="2039" w:name="_Toc89295737"/>
      <w:bookmarkStart w:id="2040" w:name="_Toc94261450"/>
      <w:bookmarkStart w:id="2041" w:name="_Toc104199104"/>
      <w:bookmarkStart w:id="2042" w:name="_Toc104489540"/>
      <w:bookmarkStart w:id="2043" w:name="_Toc138762369"/>
      <w:bookmarkStart w:id="2044" w:name="_Toc145708563"/>
      <w:bookmarkStart w:id="2045" w:name="_Toc153827237"/>
      <w:bookmarkStart w:id="2046" w:name="_Toc185517027"/>
      <w:bookmarkStart w:id="2047" w:name="_Toc200971601"/>
      <w:r>
        <w:t>6.2.3.3.1</w:t>
      </w:r>
      <w:r>
        <w:tab/>
        <w:t>Description</w:t>
      </w:r>
      <w:bookmarkEnd w:id="2039"/>
      <w:bookmarkEnd w:id="2040"/>
      <w:bookmarkEnd w:id="2041"/>
      <w:bookmarkEnd w:id="2042"/>
      <w:bookmarkEnd w:id="2043"/>
      <w:bookmarkEnd w:id="2044"/>
      <w:bookmarkEnd w:id="2045"/>
      <w:bookmarkEnd w:id="2046"/>
      <w:bookmarkEnd w:id="204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48" w:name="_Toc89295738"/>
      <w:bookmarkStart w:id="2049" w:name="_Toc94261451"/>
      <w:bookmarkStart w:id="2050" w:name="_Toc104199105"/>
      <w:bookmarkStart w:id="2051" w:name="_Toc104489541"/>
      <w:bookmarkStart w:id="2052" w:name="_Toc138762370"/>
      <w:bookmarkStart w:id="2053" w:name="_Toc145708564"/>
      <w:bookmarkStart w:id="2054" w:name="_Toc153827238"/>
      <w:bookmarkStart w:id="2055" w:name="_Toc185517028"/>
      <w:bookmarkStart w:id="2056" w:name="_Toc200971602"/>
      <w:r>
        <w:t>6.2.3.3.2</w:t>
      </w:r>
      <w:r>
        <w:tab/>
        <w:t>Resource Definition</w:t>
      </w:r>
      <w:bookmarkEnd w:id="2048"/>
      <w:bookmarkEnd w:id="2049"/>
      <w:bookmarkEnd w:id="2050"/>
      <w:bookmarkEnd w:id="2051"/>
      <w:bookmarkEnd w:id="2052"/>
      <w:bookmarkEnd w:id="2053"/>
      <w:bookmarkEnd w:id="2054"/>
      <w:bookmarkEnd w:id="2055"/>
      <w:bookmarkEnd w:id="20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57" w:name="_Toc89295739"/>
      <w:bookmarkStart w:id="2058" w:name="_Toc94261452"/>
      <w:bookmarkStart w:id="2059" w:name="_Toc104199106"/>
      <w:bookmarkStart w:id="2060" w:name="_Toc104489542"/>
      <w:bookmarkStart w:id="2061" w:name="_Toc138762371"/>
      <w:bookmarkStart w:id="2062" w:name="_Toc145708565"/>
      <w:bookmarkStart w:id="2063" w:name="_Toc153827239"/>
      <w:bookmarkStart w:id="2064" w:name="_Toc185517029"/>
      <w:bookmarkStart w:id="2065" w:name="_Toc200971603"/>
      <w:r>
        <w:t>6.2.3.3.3</w:t>
      </w:r>
      <w:r>
        <w:tab/>
        <w:t>Resource Standard Methods</w:t>
      </w:r>
      <w:bookmarkEnd w:id="2057"/>
      <w:bookmarkEnd w:id="2058"/>
      <w:bookmarkEnd w:id="2059"/>
      <w:bookmarkEnd w:id="2060"/>
      <w:bookmarkEnd w:id="2061"/>
      <w:bookmarkEnd w:id="2062"/>
      <w:bookmarkEnd w:id="2063"/>
      <w:bookmarkEnd w:id="2064"/>
      <w:bookmarkEnd w:id="2065"/>
    </w:p>
    <w:p w14:paraId="7F8B463D" w14:textId="77777777" w:rsidR="00E32AAC" w:rsidRPr="00D61D2C" w:rsidRDefault="00E32AAC" w:rsidP="00E32AAC">
      <w:pPr>
        <w:pStyle w:val="Heading6"/>
      </w:pPr>
      <w:bookmarkStart w:id="2066" w:name="_Toc89295740"/>
      <w:bookmarkStart w:id="2067" w:name="_Toc94261453"/>
      <w:bookmarkStart w:id="2068" w:name="_Toc104199107"/>
      <w:bookmarkStart w:id="2069" w:name="_Toc104489543"/>
      <w:bookmarkStart w:id="2070" w:name="_Toc138762372"/>
      <w:bookmarkStart w:id="2071" w:name="_Toc145708566"/>
      <w:bookmarkStart w:id="2072" w:name="_Toc153827240"/>
      <w:bookmarkStart w:id="2073" w:name="_Toc185517030"/>
      <w:bookmarkStart w:id="2074" w:name="_Toc200971604"/>
      <w:r>
        <w:t>6.2</w:t>
      </w:r>
      <w:r w:rsidRPr="00D61D2C">
        <w:t>.3.3.3.1</w:t>
      </w:r>
      <w:r w:rsidRPr="00D61D2C">
        <w:tab/>
        <w:t>GET</w:t>
      </w:r>
      <w:bookmarkEnd w:id="2066"/>
      <w:bookmarkEnd w:id="2067"/>
      <w:bookmarkEnd w:id="2068"/>
      <w:bookmarkEnd w:id="2069"/>
      <w:bookmarkEnd w:id="2070"/>
      <w:bookmarkEnd w:id="2071"/>
      <w:bookmarkEnd w:id="2072"/>
      <w:bookmarkEnd w:id="2073"/>
      <w:bookmarkEnd w:id="207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2075" w:name="_Toc59016975"/>
      <w:bookmarkStart w:id="2076" w:name="_Toc68168140"/>
      <w:bookmarkStart w:id="2077" w:name="_Toc89295741"/>
      <w:bookmarkStart w:id="2078" w:name="_Toc94261454"/>
      <w:bookmarkStart w:id="2079" w:name="_Toc104199108"/>
      <w:bookmarkStart w:id="2080" w:name="_Toc104489544"/>
      <w:bookmarkStart w:id="2081" w:name="_Toc138762373"/>
      <w:bookmarkStart w:id="2082" w:name="_Toc145708567"/>
      <w:bookmarkStart w:id="2083" w:name="_Toc153827241"/>
      <w:bookmarkStart w:id="2084" w:name="_Toc185517031"/>
      <w:bookmarkStart w:id="2085" w:name="_Toc200971605"/>
      <w:r>
        <w:t>6.2.3.3.3.2</w:t>
      </w:r>
      <w:r>
        <w:tab/>
        <w:t>PATCH</w:t>
      </w:r>
      <w:bookmarkEnd w:id="2075"/>
      <w:bookmarkEnd w:id="2076"/>
      <w:bookmarkEnd w:id="2077"/>
      <w:bookmarkEnd w:id="2078"/>
      <w:bookmarkEnd w:id="2079"/>
      <w:bookmarkEnd w:id="2080"/>
      <w:bookmarkEnd w:id="2081"/>
      <w:bookmarkEnd w:id="2082"/>
      <w:bookmarkEnd w:id="2083"/>
      <w:bookmarkEnd w:id="2084"/>
      <w:bookmarkEnd w:id="208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086" w:name="_Toc89295742"/>
      <w:bookmarkStart w:id="2087" w:name="_Toc94261455"/>
      <w:bookmarkStart w:id="2088" w:name="_Toc104199109"/>
      <w:bookmarkStart w:id="2089" w:name="_Toc104489545"/>
      <w:bookmarkStart w:id="2090" w:name="_Toc138762374"/>
      <w:bookmarkStart w:id="2091" w:name="_Toc145708568"/>
      <w:bookmarkStart w:id="2092" w:name="_Toc153827242"/>
      <w:bookmarkStart w:id="2093" w:name="_Toc185517032"/>
      <w:bookmarkStart w:id="2094" w:name="_Toc200971606"/>
      <w:r>
        <w:t>6.2</w:t>
      </w:r>
      <w:r w:rsidRPr="00AA2E4A">
        <w:t>.3.</w:t>
      </w:r>
      <w:r>
        <w:t>3</w:t>
      </w:r>
      <w:r w:rsidRPr="00AA2E4A">
        <w:t>.4</w:t>
      </w:r>
      <w:r w:rsidRPr="00AA2E4A">
        <w:tab/>
        <w:t>Resource Custom Operations</w:t>
      </w:r>
      <w:bookmarkEnd w:id="2086"/>
      <w:bookmarkEnd w:id="2087"/>
      <w:bookmarkEnd w:id="2088"/>
      <w:bookmarkEnd w:id="2089"/>
      <w:bookmarkEnd w:id="2090"/>
      <w:bookmarkEnd w:id="2091"/>
      <w:bookmarkEnd w:id="2092"/>
      <w:bookmarkEnd w:id="2093"/>
      <w:bookmarkEnd w:id="2094"/>
    </w:p>
    <w:p w14:paraId="696357CC" w14:textId="77777777" w:rsidR="00E32AAC" w:rsidRDefault="00E32AAC" w:rsidP="00E32AAC">
      <w:pPr>
        <w:pStyle w:val="Heading6"/>
      </w:pPr>
      <w:bookmarkStart w:id="2095" w:name="_Toc28012428"/>
      <w:bookmarkStart w:id="2096" w:name="_Toc36038381"/>
      <w:bookmarkStart w:id="2097" w:name="_Toc45133651"/>
      <w:bookmarkStart w:id="2098" w:name="_Toc51762405"/>
      <w:bookmarkStart w:id="2099" w:name="_Toc59016977"/>
      <w:bookmarkStart w:id="2100" w:name="_Toc68168142"/>
      <w:bookmarkStart w:id="2101" w:name="_Toc89295743"/>
      <w:bookmarkStart w:id="2102" w:name="_Toc94261456"/>
      <w:bookmarkStart w:id="2103" w:name="_Toc104199110"/>
      <w:bookmarkStart w:id="2104" w:name="_Toc104489546"/>
      <w:bookmarkStart w:id="2105" w:name="_Toc138762375"/>
      <w:bookmarkStart w:id="2106" w:name="_Toc145708569"/>
      <w:bookmarkStart w:id="2107" w:name="_Toc153827243"/>
      <w:bookmarkStart w:id="2108" w:name="_Toc185517033"/>
      <w:bookmarkStart w:id="2109" w:name="_Toc200971607"/>
      <w:r>
        <w:t>6.2</w:t>
      </w:r>
      <w:r w:rsidRPr="00AA2E4A">
        <w:t>.3.</w:t>
      </w:r>
      <w:r>
        <w:t>3</w:t>
      </w:r>
      <w:r w:rsidRPr="00AA2E4A">
        <w:t>.4</w:t>
      </w:r>
      <w:r>
        <w:t>.1</w:t>
      </w:r>
      <w:r>
        <w:tab/>
        <w:t>Overview</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2110" w:name="_Toc28012429"/>
      <w:bookmarkStart w:id="2111" w:name="_Toc36038382"/>
      <w:bookmarkStart w:id="2112" w:name="_Toc45133652"/>
      <w:bookmarkStart w:id="2113" w:name="_Toc51762406"/>
      <w:bookmarkStart w:id="2114" w:name="_Toc59016978"/>
      <w:bookmarkStart w:id="2115" w:name="_Toc68168143"/>
      <w:bookmarkStart w:id="2116" w:name="_Toc89295744"/>
      <w:bookmarkStart w:id="2117" w:name="_Toc94261457"/>
      <w:bookmarkStart w:id="2118" w:name="_Toc104199111"/>
      <w:bookmarkStart w:id="2119" w:name="_Toc104489547"/>
      <w:bookmarkStart w:id="2120" w:name="_Toc138762376"/>
      <w:bookmarkStart w:id="2121" w:name="_Toc145708570"/>
      <w:bookmarkStart w:id="2122" w:name="_Toc153827244"/>
      <w:bookmarkStart w:id="2123" w:name="_Toc185517034"/>
      <w:bookmarkStart w:id="2124" w:name="_Toc200971608"/>
      <w:r>
        <w:t>6.2</w:t>
      </w:r>
      <w:r w:rsidRPr="00AA2E4A">
        <w:t>.3.</w:t>
      </w:r>
      <w:r>
        <w:t>3</w:t>
      </w:r>
      <w:r w:rsidRPr="00AA2E4A">
        <w:t>.4</w:t>
      </w:r>
      <w:r>
        <w:t>.2</w:t>
      </w:r>
      <w:r>
        <w:tab/>
        <w:t>Operation: delete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EF2AC7">
      <w:pPr>
        <w:pStyle w:val="Heading7"/>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bookmarkStart w:id="2139" w:name="_Toc200971609"/>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967C38" w14:textId="77777777" w:rsidR="00E32AAC" w:rsidRDefault="00E32AAC" w:rsidP="00EF2AC7">
      <w:pPr>
        <w:pStyle w:val="Heading7"/>
      </w:pPr>
      <w:bookmarkStart w:id="2140" w:name="_Toc28012431"/>
      <w:bookmarkStart w:id="2141" w:name="_Toc36038384"/>
      <w:bookmarkStart w:id="2142" w:name="_Toc45133654"/>
      <w:bookmarkStart w:id="2143" w:name="_Toc51762408"/>
      <w:bookmarkStart w:id="2144" w:name="_Toc59016980"/>
      <w:bookmarkStart w:id="2145" w:name="_Toc68168145"/>
      <w:bookmarkStart w:id="2146" w:name="_Toc89295746"/>
      <w:bookmarkStart w:id="2147" w:name="_Toc94261459"/>
      <w:bookmarkStart w:id="2148" w:name="_Toc104199113"/>
      <w:bookmarkStart w:id="2149" w:name="_Toc104489549"/>
      <w:bookmarkStart w:id="2150" w:name="_Toc138762378"/>
      <w:bookmarkStart w:id="2151" w:name="_Toc145708572"/>
      <w:bookmarkStart w:id="2152" w:name="_Toc153827246"/>
      <w:bookmarkStart w:id="2153" w:name="_Toc185517036"/>
      <w:bookmarkStart w:id="2154" w:name="_Toc200971610"/>
      <w:r>
        <w:t>6.2</w:t>
      </w:r>
      <w:r w:rsidRPr="00AA2E4A">
        <w:t>.3.</w:t>
      </w:r>
      <w:r>
        <w:t>3</w:t>
      </w:r>
      <w:r w:rsidRPr="00AA2E4A">
        <w:t>.4</w:t>
      </w:r>
      <w:r>
        <w:t>.2.2</w:t>
      </w:r>
      <w:r>
        <w:tab/>
        <w:t>Operation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55" w:name="_Toc89295747"/>
      <w:bookmarkStart w:id="2156" w:name="_Toc94261460"/>
      <w:bookmarkStart w:id="2157" w:name="_Toc104199114"/>
      <w:bookmarkStart w:id="2158" w:name="_Toc104489550"/>
      <w:bookmarkStart w:id="2159" w:name="_Toc138762379"/>
      <w:bookmarkStart w:id="2160" w:name="_Toc145708573"/>
      <w:bookmarkStart w:id="2161" w:name="_Toc153827247"/>
      <w:bookmarkStart w:id="2162" w:name="_Toc185517037"/>
      <w:bookmarkStart w:id="2163" w:name="_Toc200971611"/>
      <w:r>
        <w:t>6.2.3.4</w:t>
      </w:r>
      <w:r>
        <w:tab/>
      </w:r>
      <w:bookmarkStart w:id="2164" w:name="_Toc59016981"/>
      <w:bookmarkStart w:id="2165" w:name="_Toc68168146"/>
      <w:r>
        <w:t>Resource: Events Subscription (Document)</w:t>
      </w:r>
      <w:bookmarkEnd w:id="2155"/>
      <w:bookmarkEnd w:id="2156"/>
      <w:bookmarkEnd w:id="2157"/>
      <w:bookmarkEnd w:id="2158"/>
      <w:bookmarkEnd w:id="2159"/>
      <w:bookmarkEnd w:id="2160"/>
      <w:bookmarkEnd w:id="2161"/>
      <w:bookmarkEnd w:id="2162"/>
      <w:bookmarkEnd w:id="2163"/>
      <w:bookmarkEnd w:id="2164"/>
      <w:bookmarkEnd w:id="2165"/>
    </w:p>
    <w:p w14:paraId="7804445C" w14:textId="77777777" w:rsidR="00E32AAC" w:rsidRDefault="00E32AAC" w:rsidP="00E32AAC">
      <w:pPr>
        <w:pStyle w:val="Heading5"/>
      </w:pPr>
      <w:bookmarkStart w:id="2166" w:name="_Toc28012433"/>
      <w:bookmarkStart w:id="2167" w:name="_Toc36038386"/>
      <w:bookmarkStart w:id="2168" w:name="_Toc45133656"/>
      <w:bookmarkStart w:id="2169" w:name="_Toc51762410"/>
      <w:bookmarkStart w:id="2170" w:name="_Toc59016982"/>
      <w:bookmarkStart w:id="2171" w:name="_Toc68168147"/>
      <w:bookmarkStart w:id="2172" w:name="_Toc89295748"/>
      <w:bookmarkStart w:id="2173" w:name="_Toc94261461"/>
      <w:bookmarkStart w:id="2174" w:name="_Toc104199115"/>
      <w:bookmarkStart w:id="2175" w:name="_Toc104489551"/>
      <w:bookmarkStart w:id="2176" w:name="_Toc138762380"/>
      <w:bookmarkStart w:id="2177" w:name="_Toc145708574"/>
      <w:bookmarkStart w:id="2178" w:name="_Toc153827248"/>
      <w:bookmarkStart w:id="2179" w:name="_Toc185517038"/>
      <w:bookmarkStart w:id="2180" w:name="_Toc200971612"/>
      <w:r>
        <w:t>6.2.3.4.1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181" w:name="_Toc28012434"/>
      <w:bookmarkStart w:id="2182" w:name="_Toc36038387"/>
      <w:bookmarkStart w:id="2183" w:name="_Toc45133657"/>
      <w:bookmarkStart w:id="2184" w:name="_Toc51762411"/>
      <w:bookmarkStart w:id="2185" w:name="_Toc59016983"/>
      <w:bookmarkStart w:id="2186" w:name="_Toc68168148"/>
      <w:bookmarkStart w:id="2187" w:name="_Toc89295749"/>
      <w:bookmarkStart w:id="2188" w:name="_Toc94261462"/>
      <w:bookmarkStart w:id="2189" w:name="_Toc104199116"/>
      <w:bookmarkStart w:id="2190" w:name="_Toc104489552"/>
      <w:bookmarkStart w:id="2191" w:name="_Toc138762381"/>
      <w:bookmarkStart w:id="2192" w:name="_Toc145708575"/>
      <w:bookmarkStart w:id="2193" w:name="_Toc153827249"/>
      <w:bookmarkStart w:id="2194" w:name="_Toc185517039"/>
      <w:bookmarkStart w:id="2195" w:name="_Toc200971613"/>
      <w:r>
        <w:lastRenderedPageBreak/>
        <w:t>6.2.3.4.2</w:t>
      </w:r>
      <w:r>
        <w:tab/>
        <w:t xml:space="preserve">Resource </w:t>
      </w:r>
      <w:r w:rsidR="00F851BD">
        <w:t>Definition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196" w:name="_Toc28012435"/>
      <w:bookmarkStart w:id="2197" w:name="_Toc36038388"/>
      <w:bookmarkStart w:id="2198" w:name="_Toc45133658"/>
      <w:bookmarkStart w:id="2199" w:name="_Toc51762412"/>
      <w:bookmarkStart w:id="2200" w:name="_Toc59016984"/>
      <w:bookmarkStart w:id="2201" w:name="_Toc68168149"/>
      <w:bookmarkStart w:id="2202" w:name="_Toc89295750"/>
      <w:bookmarkStart w:id="2203" w:name="_Toc94261463"/>
      <w:bookmarkStart w:id="2204" w:name="_Toc104199117"/>
      <w:bookmarkStart w:id="2205" w:name="_Toc104489553"/>
      <w:bookmarkStart w:id="2206" w:name="_Toc138762382"/>
      <w:bookmarkStart w:id="2207" w:name="_Toc145708576"/>
      <w:bookmarkStart w:id="2208" w:name="_Toc153827250"/>
      <w:bookmarkStart w:id="2209" w:name="_Toc185517040"/>
      <w:bookmarkStart w:id="2210" w:name="_Toc200971614"/>
      <w:r>
        <w:t>6.2.3.4.3</w:t>
      </w:r>
      <w:r>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5A4BF77" w14:textId="77777777" w:rsidR="00E32AAC" w:rsidRDefault="00E32AAC" w:rsidP="00E32AAC">
      <w:pPr>
        <w:pStyle w:val="Heading6"/>
      </w:pPr>
      <w:bookmarkStart w:id="2211" w:name="_Toc28012436"/>
      <w:bookmarkStart w:id="2212" w:name="_Toc36038389"/>
      <w:bookmarkStart w:id="2213" w:name="_Toc45133659"/>
      <w:bookmarkStart w:id="2214" w:name="_Toc51762413"/>
      <w:bookmarkStart w:id="2215" w:name="_Toc59016985"/>
      <w:bookmarkStart w:id="2216" w:name="_Toc68168150"/>
      <w:bookmarkStart w:id="2217" w:name="_Toc89295751"/>
      <w:bookmarkStart w:id="2218" w:name="_Toc94261464"/>
      <w:bookmarkStart w:id="2219" w:name="_Toc104199118"/>
      <w:bookmarkStart w:id="2220" w:name="_Toc104489554"/>
      <w:bookmarkStart w:id="2221" w:name="_Toc138762383"/>
      <w:bookmarkStart w:id="2222" w:name="_Toc145708577"/>
      <w:bookmarkStart w:id="2223" w:name="_Toc153827251"/>
      <w:bookmarkStart w:id="2224" w:name="_Toc185517041"/>
      <w:bookmarkStart w:id="2225" w:name="_Toc200971615"/>
      <w:r>
        <w:t>6.2.3.4.3.1</w:t>
      </w:r>
      <w:r>
        <w:tab/>
        <w:t>PUT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226" w:name="_Toc28012437"/>
      <w:bookmarkStart w:id="2227" w:name="_Toc36038390"/>
      <w:bookmarkStart w:id="2228" w:name="_Toc45133660"/>
      <w:bookmarkStart w:id="2229" w:name="_Toc51762414"/>
      <w:bookmarkStart w:id="2230" w:name="_Toc59016986"/>
      <w:bookmarkStart w:id="2231" w:name="_Toc68168151"/>
      <w:bookmarkStart w:id="2232" w:name="_Toc89295752"/>
      <w:bookmarkStart w:id="2233" w:name="_Toc94261465"/>
      <w:bookmarkStart w:id="2234" w:name="_Toc104199119"/>
      <w:bookmarkStart w:id="2235" w:name="_Toc104489555"/>
      <w:bookmarkStart w:id="2236" w:name="_Toc138762384"/>
      <w:bookmarkStart w:id="2237" w:name="_Toc145708578"/>
      <w:bookmarkStart w:id="2238" w:name="_Toc153827252"/>
      <w:bookmarkStart w:id="2239" w:name="_Toc185517042"/>
      <w:bookmarkStart w:id="2240" w:name="_Toc200971616"/>
      <w:r>
        <w:t>6.2.3.4.3.2</w:t>
      </w:r>
      <w:r>
        <w:tab/>
        <w:t>DELETE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41" w:name="_Toc28012438"/>
      <w:bookmarkStart w:id="2242" w:name="_Toc36038391"/>
      <w:bookmarkStart w:id="2243" w:name="_Toc45133661"/>
      <w:bookmarkStart w:id="2244" w:name="_Toc51762415"/>
      <w:bookmarkStart w:id="2245" w:name="_Toc59016987"/>
      <w:bookmarkStart w:id="2246" w:name="_Toc68168152"/>
      <w:bookmarkStart w:id="2247" w:name="_Toc89295753"/>
      <w:bookmarkStart w:id="2248" w:name="_Toc94261466"/>
      <w:bookmarkStart w:id="2249" w:name="_Toc104199120"/>
      <w:bookmarkStart w:id="2250" w:name="_Toc104489556"/>
      <w:bookmarkStart w:id="2251" w:name="_Toc138762385"/>
      <w:bookmarkStart w:id="2252" w:name="_Toc145708579"/>
      <w:bookmarkStart w:id="2253" w:name="_Toc153827253"/>
      <w:bookmarkStart w:id="2254" w:name="_Toc185517043"/>
      <w:bookmarkStart w:id="2255" w:name="_Toc200971617"/>
      <w:r>
        <w:t>6.2.3.4.4</w:t>
      </w:r>
      <w:r>
        <w:tab/>
        <w:t>Resource Custom Operations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405F010" w14:textId="77777777" w:rsidR="00E32AAC" w:rsidRPr="004829B1" w:rsidRDefault="00E32AAC" w:rsidP="00E32AAC">
      <w:r>
        <w:t>None.</w:t>
      </w:r>
    </w:p>
    <w:p w14:paraId="62D762E9" w14:textId="77777777" w:rsidR="00E32AAC" w:rsidRDefault="00E32AAC" w:rsidP="00E32AAC">
      <w:pPr>
        <w:pStyle w:val="Heading3"/>
      </w:pPr>
      <w:bookmarkStart w:id="2256" w:name="_Toc89295754"/>
      <w:bookmarkStart w:id="2257" w:name="_Toc94261467"/>
      <w:bookmarkStart w:id="2258" w:name="_Toc104199121"/>
      <w:bookmarkStart w:id="2259" w:name="_Toc104489557"/>
      <w:bookmarkStart w:id="2260" w:name="_Toc138762386"/>
      <w:bookmarkStart w:id="2261" w:name="_Toc145708580"/>
      <w:bookmarkStart w:id="2262" w:name="_Toc153827254"/>
      <w:bookmarkStart w:id="2263" w:name="_Toc185517044"/>
      <w:bookmarkStart w:id="2264" w:name="_Toc200971618"/>
      <w:r>
        <w:t>6.2.4</w:t>
      </w:r>
      <w:r>
        <w:tab/>
        <w:t>Custom Operations without associated resources</w:t>
      </w:r>
      <w:bookmarkEnd w:id="2256"/>
      <w:bookmarkEnd w:id="2257"/>
      <w:bookmarkEnd w:id="2258"/>
      <w:bookmarkEnd w:id="2259"/>
      <w:bookmarkEnd w:id="2260"/>
      <w:bookmarkEnd w:id="2261"/>
      <w:bookmarkEnd w:id="2262"/>
      <w:bookmarkEnd w:id="2263"/>
      <w:bookmarkEnd w:id="22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65" w:name="_Toc89295755"/>
      <w:bookmarkStart w:id="2266" w:name="_Toc94261468"/>
      <w:bookmarkStart w:id="2267" w:name="_Toc104199122"/>
      <w:bookmarkStart w:id="2268" w:name="_Toc104489558"/>
      <w:bookmarkStart w:id="2269" w:name="_Toc138762387"/>
      <w:bookmarkStart w:id="2270" w:name="_Toc145708581"/>
      <w:bookmarkStart w:id="2271" w:name="_Toc153827255"/>
      <w:bookmarkStart w:id="2272" w:name="_Toc185517045"/>
      <w:bookmarkStart w:id="2273" w:name="_Toc78815795"/>
      <w:bookmarkStart w:id="2274" w:name="_Toc200971619"/>
      <w:r>
        <w:t>6.2.5</w:t>
      </w:r>
      <w:r>
        <w:tab/>
        <w:t>Notifications</w:t>
      </w:r>
      <w:bookmarkEnd w:id="2265"/>
      <w:bookmarkEnd w:id="2266"/>
      <w:bookmarkEnd w:id="2267"/>
      <w:bookmarkEnd w:id="2268"/>
      <w:bookmarkEnd w:id="2269"/>
      <w:bookmarkEnd w:id="2270"/>
      <w:bookmarkEnd w:id="2271"/>
      <w:bookmarkEnd w:id="2272"/>
      <w:bookmarkEnd w:id="2274"/>
    </w:p>
    <w:p w14:paraId="7F660D82" w14:textId="77777777" w:rsidR="00E32AAC" w:rsidRPr="000A7435" w:rsidRDefault="00E32AAC" w:rsidP="00E32AAC">
      <w:pPr>
        <w:pStyle w:val="Heading4"/>
      </w:pPr>
      <w:bookmarkStart w:id="2275" w:name="_Toc89295756"/>
      <w:bookmarkStart w:id="2276" w:name="_Toc94261469"/>
      <w:bookmarkStart w:id="2277" w:name="_Toc104199123"/>
      <w:bookmarkStart w:id="2278" w:name="_Toc104489559"/>
      <w:bookmarkStart w:id="2279" w:name="_Toc138762388"/>
      <w:bookmarkStart w:id="2280" w:name="_Toc145708582"/>
      <w:bookmarkStart w:id="2281" w:name="_Toc153827256"/>
      <w:bookmarkStart w:id="2282" w:name="_Toc185517046"/>
      <w:bookmarkStart w:id="2283" w:name="_Toc200971620"/>
      <w:r>
        <w:t>6.2.5.1</w:t>
      </w:r>
      <w:r>
        <w:tab/>
        <w:t>General</w:t>
      </w:r>
      <w:bookmarkEnd w:id="2273"/>
      <w:bookmarkEnd w:id="2275"/>
      <w:bookmarkEnd w:id="2276"/>
      <w:bookmarkEnd w:id="2277"/>
      <w:bookmarkEnd w:id="2278"/>
      <w:bookmarkEnd w:id="2279"/>
      <w:bookmarkEnd w:id="2280"/>
      <w:bookmarkEnd w:id="2281"/>
      <w:bookmarkEnd w:id="2282"/>
      <w:bookmarkEnd w:id="228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284" w:name="_Toc78815796"/>
      <w:bookmarkStart w:id="2285" w:name="_Toc89295757"/>
      <w:bookmarkStart w:id="2286" w:name="_Toc94261470"/>
      <w:bookmarkStart w:id="2287" w:name="_Toc104199124"/>
      <w:bookmarkStart w:id="2288" w:name="_Toc104489560"/>
      <w:bookmarkStart w:id="2289" w:name="_Toc138762389"/>
      <w:bookmarkStart w:id="2290" w:name="_Toc145708583"/>
      <w:bookmarkStart w:id="2291" w:name="_Toc153827257"/>
      <w:bookmarkStart w:id="2292" w:name="_Toc185517047"/>
      <w:bookmarkStart w:id="2293" w:name="_Toc200971621"/>
      <w:r>
        <w:t>6.2.5.2</w:t>
      </w:r>
      <w:r>
        <w:tab/>
      </w:r>
      <w:bookmarkEnd w:id="2284"/>
      <w:r>
        <w:t>Event Notification</w:t>
      </w:r>
      <w:bookmarkEnd w:id="2285"/>
      <w:bookmarkEnd w:id="2286"/>
      <w:bookmarkEnd w:id="2287"/>
      <w:bookmarkEnd w:id="2288"/>
      <w:bookmarkEnd w:id="2289"/>
      <w:bookmarkEnd w:id="2290"/>
      <w:bookmarkEnd w:id="2291"/>
      <w:bookmarkEnd w:id="2292"/>
      <w:bookmarkEnd w:id="2293"/>
    </w:p>
    <w:p w14:paraId="50EDAC9F" w14:textId="77777777" w:rsidR="00E32AAC" w:rsidRPr="00986E88" w:rsidRDefault="00E32AAC" w:rsidP="00E32AAC">
      <w:pPr>
        <w:pStyle w:val="Heading5"/>
        <w:rPr>
          <w:noProof/>
        </w:rPr>
      </w:pPr>
      <w:bookmarkStart w:id="2294" w:name="_Toc78815797"/>
      <w:bookmarkStart w:id="2295" w:name="_Toc89295758"/>
      <w:bookmarkStart w:id="2296" w:name="_Toc94261471"/>
      <w:bookmarkStart w:id="2297" w:name="_Toc104199125"/>
      <w:bookmarkStart w:id="2298" w:name="_Toc104489561"/>
      <w:bookmarkStart w:id="2299" w:name="_Toc138762390"/>
      <w:bookmarkStart w:id="2300" w:name="_Toc145708584"/>
      <w:bookmarkStart w:id="2301" w:name="_Toc153827258"/>
      <w:bookmarkStart w:id="2302" w:name="_Toc185517048"/>
      <w:bookmarkStart w:id="2303" w:name="_Toc200971622"/>
      <w:r>
        <w:t>6.2.5.2</w:t>
      </w:r>
      <w:r w:rsidRPr="00986E88">
        <w:rPr>
          <w:noProof/>
        </w:rPr>
        <w:t>.1</w:t>
      </w:r>
      <w:r w:rsidRPr="00986E88">
        <w:rPr>
          <w:noProof/>
        </w:rPr>
        <w:tab/>
        <w:t>Description</w:t>
      </w:r>
      <w:bookmarkEnd w:id="2294"/>
      <w:bookmarkEnd w:id="2295"/>
      <w:bookmarkEnd w:id="2296"/>
      <w:bookmarkEnd w:id="2297"/>
      <w:bookmarkEnd w:id="2298"/>
      <w:bookmarkEnd w:id="2299"/>
      <w:bookmarkEnd w:id="2300"/>
      <w:bookmarkEnd w:id="2301"/>
      <w:bookmarkEnd w:id="2302"/>
      <w:bookmarkEnd w:id="230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04" w:name="_Toc78815798"/>
      <w:bookmarkStart w:id="2305" w:name="_Toc89295759"/>
      <w:bookmarkStart w:id="2306" w:name="_Toc94261472"/>
      <w:bookmarkStart w:id="2307" w:name="_Toc104199126"/>
      <w:bookmarkStart w:id="2308" w:name="_Toc104489562"/>
      <w:bookmarkStart w:id="2309" w:name="_Toc138762391"/>
      <w:bookmarkStart w:id="2310" w:name="_Toc145708585"/>
      <w:bookmarkStart w:id="2311" w:name="_Toc153827259"/>
      <w:bookmarkStart w:id="2312" w:name="_Toc185517049"/>
      <w:bookmarkStart w:id="2313" w:name="_Toc200971623"/>
      <w:r>
        <w:t>6.2.5.2</w:t>
      </w:r>
      <w:r w:rsidRPr="00986E88">
        <w:rPr>
          <w:noProof/>
        </w:rPr>
        <w:t>.2</w:t>
      </w:r>
      <w:r w:rsidRPr="00986E88">
        <w:rPr>
          <w:noProof/>
        </w:rPr>
        <w:tab/>
        <w:t>Target URI</w:t>
      </w:r>
      <w:bookmarkEnd w:id="2304"/>
      <w:bookmarkEnd w:id="2305"/>
      <w:bookmarkEnd w:id="2306"/>
      <w:bookmarkEnd w:id="2307"/>
      <w:bookmarkEnd w:id="2308"/>
      <w:bookmarkEnd w:id="2309"/>
      <w:bookmarkEnd w:id="2310"/>
      <w:bookmarkEnd w:id="2311"/>
      <w:bookmarkEnd w:id="2312"/>
      <w:bookmarkEnd w:id="231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14" w:name="_Toc78815799"/>
      <w:bookmarkStart w:id="2315" w:name="_Toc89295760"/>
      <w:bookmarkStart w:id="2316" w:name="_Toc94261473"/>
      <w:bookmarkStart w:id="2317" w:name="_Toc104199127"/>
      <w:bookmarkStart w:id="2318" w:name="_Toc104489563"/>
      <w:bookmarkStart w:id="2319" w:name="_Toc138762392"/>
      <w:bookmarkStart w:id="2320" w:name="_Toc145708586"/>
      <w:bookmarkStart w:id="2321" w:name="_Toc153827260"/>
      <w:bookmarkStart w:id="2322" w:name="_Toc185517050"/>
      <w:bookmarkStart w:id="2323" w:name="_Toc200971624"/>
      <w:r>
        <w:t>6.2.5.2</w:t>
      </w:r>
      <w:r w:rsidRPr="00986E88">
        <w:rPr>
          <w:noProof/>
        </w:rPr>
        <w:t>.3</w:t>
      </w:r>
      <w:r w:rsidRPr="00986E88">
        <w:rPr>
          <w:noProof/>
        </w:rPr>
        <w:tab/>
        <w:t>Standard Methods</w:t>
      </w:r>
      <w:bookmarkEnd w:id="2314"/>
      <w:bookmarkEnd w:id="2315"/>
      <w:bookmarkEnd w:id="2316"/>
      <w:bookmarkEnd w:id="2317"/>
      <w:bookmarkEnd w:id="2318"/>
      <w:bookmarkEnd w:id="2319"/>
      <w:bookmarkEnd w:id="2320"/>
      <w:bookmarkEnd w:id="2321"/>
      <w:bookmarkEnd w:id="2322"/>
      <w:bookmarkEnd w:id="2323"/>
    </w:p>
    <w:p w14:paraId="27EFA480" w14:textId="77777777" w:rsidR="00E32AAC" w:rsidRPr="00986E88" w:rsidRDefault="00E32AAC" w:rsidP="00D208E0">
      <w:pPr>
        <w:pStyle w:val="Heading6"/>
        <w:rPr>
          <w:noProof/>
        </w:rPr>
      </w:pPr>
      <w:bookmarkStart w:id="2324" w:name="_Toc104199128"/>
      <w:bookmarkStart w:id="2325" w:name="_Toc104489564"/>
      <w:bookmarkStart w:id="2326" w:name="_Toc138762393"/>
      <w:bookmarkStart w:id="2327" w:name="_Toc145708587"/>
      <w:bookmarkStart w:id="2328" w:name="_Toc153827261"/>
      <w:bookmarkStart w:id="2329" w:name="_Toc185517051"/>
      <w:bookmarkStart w:id="2330" w:name="_Toc200971625"/>
      <w:r>
        <w:t>6.2.5.2.3</w:t>
      </w:r>
      <w:r w:rsidRPr="00986E88">
        <w:rPr>
          <w:noProof/>
        </w:rPr>
        <w:t>.1</w:t>
      </w:r>
      <w:r w:rsidRPr="00986E88">
        <w:rPr>
          <w:noProof/>
        </w:rPr>
        <w:tab/>
        <w:t>POST</w:t>
      </w:r>
      <w:bookmarkEnd w:id="2324"/>
      <w:bookmarkEnd w:id="2325"/>
      <w:bookmarkEnd w:id="2326"/>
      <w:bookmarkEnd w:id="2327"/>
      <w:bookmarkEnd w:id="2328"/>
      <w:bookmarkEnd w:id="2329"/>
      <w:bookmarkEnd w:id="23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31" w:name="_Toc78815800"/>
      <w:bookmarkStart w:id="2332" w:name="_Toc89295761"/>
      <w:bookmarkStart w:id="2333" w:name="_Toc94261474"/>
      <w:bookmarkStart w:id="2334" w:name="_Toc104199129"/>
      <w:bookmarkStart w:id="2335" w:name="_Toc104489565"/>
      <w:bookmarkStart w:id="2336" w:name="_Toc138762394"/>
      <w:bookmarkStart w:id="2337" w:name="_Toc145708588"/>
      <w:bookmarkStart w:id="2338" w:name="_Toc153827262"/>
      <w:bookmarkStart w:id="2339" w:name="_Toc185517052"/>
      <w:bookmarkStart w:id="2340" w:name="_Toc200971626"/>
      <w:r>
        <w:t>6.2.5.3</w:t>
      </w:r>
      <w:r>
        <w:tab/>
      </w:r>
      <w:bookmarkEnd w:id="2331"/>
      <w:r>
        <w:t>Termination Request</w:t>
      </w:r>
      <w:bookmarkEnd w:id="2332"/>
      <w:bookmarkEnd w:id="2333"/>
      <w:bookmarkEnd w:id="2334"/>
      <w:bookmarkEnd w:id="2335"/>
      <w:bookmarkEnd w:id="2336"/>
      <w:bookmarkEnd w:id="2337"/>
      <w:bookmarkEnd w:id="2338"/>
      <w:bookmarkEnd w:id="2339"/>
      <w:bookmarkEnd w:id="2340"/>
    </w:p>
    <w:p w14:paraId="52D543C4" w14:textId="77777777" w:rsidR="00E32AAC" w:rsidRPr="00986E88" w:rsidRDefault="00E32AAC" w:rsidP="00E32AAC">
      <w:pPr>
        <w:pStyle w:val="Heading5"/>
        <w:rPr>
          <w:noProof/>
        </w:rPr>
      </w:pPr>
      <w:bookmarkStart w:id="2341" w:name="_Toc89295762"/>
      <w:bookmarkStart w:id="2342" w:name="_Toc94261475"/>
      <w:bookmarkStart w:id="2343" w:name="_Toc104199130"/>
      <w:bookmarkStart w:id="2344" w:name="_Toc104489566"/>
      <w:bookmarkStart w:id="2345" w:name="_Toc138762395"/>
      <w:bookmarkStart w:id="2346" w:name="_Toc145708589"/>
      <w:bookmarkStart w:id="2347" w:name="_Toc153827263"/>
      <w:bookmarkStart w:id="2348" w:name="_Toc185517053"/>
      <w:bookmarkStart w:id="2349" w:name="_Toc200971627"/>
      <w:r>
        <w:t>6.2.5.3</w:t>
      </w:r>
      <w:r w:rsidRPr="00986E88">
        <w:rPr>
          <w:noProof/>
        </w:rPr>
        <w:t>.1</w:t>
      </w:r>
      <w:r w:rsidRPr="00986E88">
        <w:rPr>
          <w:noProof/>
        </w:rPr>
        <w:tab/>
        <w:t>Description</w:t>
      </w:r>
      <w:bookmarkEnd w:id="2341"/>
      <w:bookmarkEnd w:id="2342"/>
      <w:bookmarkEnd w:id="2343"/>
      <w:bookmarkEnd w:id="2344"/>
      <w:bookmarkEnd w:id="2345"/>
      <w:bookmarkEnd w:id="2346"/>
      <w:bookmarkEnd w:id="2347"/>
      <w:bookmarkEnd w:id="2348"/>
      <w:bookmarkEnd w:id="23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50" w:name="_Toc89295763"/>
      <w:bookmarkStart w:id="2351" w:name="_Toc94261476"/>
      <w:bookmarkStart w:id="2352" w:name="_Toc104199131"/>
      <w:bookmarkStart w:id="2353" w:name="_Toc104489567"/>
      <w:bookmarkStart w:id="2354" w:name="_Toc138762396"/>
      <w:bookmarkStart w:id="2355" w:name="_Toc145708590"/>
      <w:bookmarkStart w:id="2356" w:name="_Toc153827264"/>
      <w:bookmarkStart w:id="2357" w:name="_Toc185517054"/>
      <w:bookmarkStart w:id="2358" w:name="_Toc200971628"/>
      <w:r>
        <w:t>6.2.5.3</w:t>
      </w:r>
      <w:r w:rsidRPr="00986E88">
        <w:rPr>
          <w:noProof/>
        </w:rPr>
        <w:t>.2</w:t>
      </w:r>
      <w:r w:rsidRPr="00986E88">
        <w:rPr>
          <w:noProof/>
        </w:rPr>
        <w:tab/>
        <w:t>Target URI</w:t>
      </w:r>
      <w:bookmarkEnd w:id="2350"/>
      <w:bookmarkEnd w:id="2351"/>
      <w:bookmarkEnd w:id="2352"/>
      <w:bookmarkEnd w:id="2353"/>
      <w:bookmarkEnd w:id="2354"/>
      <w:bookmarkEnd w:id="2355"/>
      <w:bookmarkEnd w:id="2356"/>
      <w:bookmarkEnd w:id="2357"/>
      <w:bookmarkEnd w:id="235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59" w:name="_Toc89295764"/>
      <w:bookmarkStart w:id="2360" w:name="_Toc94261477"/>
      <w:bookmarkStart w:id="2361" w:name="_Toc104199132"/>
      <w:bookmarkStart w:id="2362" w:name="_Toc104489568"/>
      <w:bookmarkStart w:id="2363" w:name="_Toc138762397"/>
      <w:bookmarkStart w:id="2364" w:name="_Toc145708591"/>
      <w:bookmarkStart w:id="2365" w:name="_Toc153827265"/>
      <w:bookmarkStart w:id="2366" w:name="_Toc185517055"/>
      <w:bookmarkStart w:id="2367" w:name="_Toc200971629"/>
      <w:r>
        <w:t>6.2.5.3</w:t>
      </w:r>
      <w:r w:rsidRPr="00986E88">
        <w:rPr>
          <w:noProof/>
        </w:rPr>
        <w:t>.3</w:t>
      </w:r>
      <w:r w:rsidRPr="00986E88">
        <w:rPr>
          <w:noProof/>
        </w:rPr>
        <w:tab/>
        <w:t>Standard Methods</w:t>
      </w:r>
      <w:bookmarkEnd w:id="2359"/>
      <w:bookmarkEnd w:id="2360"/>
      <w:bookmarkEnd w:id="2361"/>
      <w:bookmarkEnd w:id="2362"/>
      <w:bookmarkEnd w:id="2363"/>
      <w:bookmarkEnd w:id="2364"/>
      <w:bookmarkEnd w:id="2365"/>
      <w:bookmarkEnd w:id="2366"/>
      <w:bookmarkEnd w:id="2367"/>
    </w:p>
    <w:p w14:paraId="7DCE8EA9" w14:textId="77777777" w:rsidR="00E32AAC" w:rsidRPr="00986E88" w:rsidRDefault="00E32AAC" w:rsidP="00D208E0">
      <w:pPr>
        <w:pStyle w:val="Heading6"/>
        <w:rPr>
          <w:noProof/>
        </w:rPr>
      </w:pPr>
      <w:bookmarkStart w:id="2368" w:name="_Toc104199133"/>
      <w:bookmarkStart w:id="2369" w:name="_Toc104489569"/>
      <w:bookmarkStart w:id="2370" w:name="_Toc138762398"/>
      <w:bookmarkStart w:id="2371" w:name="_Toc145708592"/>
      <w:bookmarkStart w:id="2372" w:name="_Toc153827266"/>
      <w:bookmarkStart w:id="2373" w:name="_Toc185517056"/>
      <w:bookmarkStart w:id="2374" w:name="_Toc200971630"/>
      <w:r>
        <w:t>6.2.5.3.3</w:t>
      </w:r>
      <w:r w:rsidRPr="00986E88">
        <w:rPr>
          <w:noProof/>
        </w:rPr>
        <w:t>.1</w:t>
      </w:r>
      <w:r w:rsidRPr="00986E88">
        <w:rPr>
          <w:noProof/>
        </w:rPr>
        <w:tab/>
        <w:t>POST</w:t>
      </w:r>
      <w:bookmarkEnd w:id="2368"/>
      <w:bookmarkEnd w:id="2369"/>
      <w:bookmarkEnd w:id="2370"/>
      <w:bookmarkEnd w:id="2371"/>
      <w:bookmarkEnd w:id="2372"/>
      <w:bookmarkEnd w:id="2373"/>
      <w:bookmarkEnd w:id="23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375" w:name="_Toc89295765"/>
      <w:bookmarkStart w:id="2376" w:name="_Toc94261478"/>
      <w:bookmarkStart w:id="2377" w:name="_Toc104199134"/>
      <w:bookmarkStart w:id="2378" w:name="_Toc104489570"/>
      <w:bookmarkStart w:id="2379" w:name="_Toc138762399"/>
      <w:bookmarkStart w:id="2380" w:name="_Toc145708593"/>
      <w:bookmarkStart w:id="2381" w:name="_Toc153827267"/>
      <w:bookmarkStart w:id="2382" w:name="_Toc185517057"/>
      <w:bookmarkStart w:id="2383" w:name="_Toc200971631"/>
      <w:r>
        <w:t>6.2.6</w:t>
      </w:r>
      <w:r>
        <w:tab/>
        <w:t>Data Model</w:t>
      </w:r>
      <w:bookmarkEnd w:id="2375"/>
      <w:bookmarkEnd w:id="2376"/>
      <w:bookmarkEnd w:id="2377"/>
      <w:bookmarkEnd w:id="2378"/>
      <w:bookmarkEnd w:id="2379"/>
      <w:bookmarkEnd w:id="2380"/>
      <w:bookmarkEnd w:id="2381"/>
      <w:bookmarkEnd w:id="2382"/>
      <w:bookmarkEnd w:id="2383"/>
    </w:p>
    <w:p w14:paraId="2E2F1C74" w14:textId="77777777" w:rsidR="00626335" w:rsidRDefault="00626335" w:rsidP="00626335">
      <w:pPr>
        <w:pStyle w:val="Heading4"/>
      </w:pPr>
      <w:bookmarkStart w:id="2384" w:name="_Toc89295766"/>
      <w:bookmarkStart w:id="2385" w:name="_Toc94261479"/>
      <w:bookmarkStart w:id="2386" w:name="_Toc104199135"/>
      <w:bookmarkStart w:id="2387" w:name="_Toc104489571"/>
      <w:bookmarkStart w:id="2388" w:name="_Toc138762400"/>
      <w:bookmarkStart w:id="2389" w:name="_Toc145708594"/>
      <w:bookmarkStart w:id="2390" w:name="_Toc153827268"/>
      <w:bookmarkStart w:id="2391" w:name="_Toc185517058"/>
      <w:bookmarkStart w:id="2392" w:name="_Toc200971632"/>
      <w:r>
        <w:t>6.2.6.1</w:t>
      </w:r>
      <w:r>
        <w:tab/>
        <w:t>General</w:t>
      </w:r>
      <w:bookmarkEnd w:id="2384"/>
      <w:bookmarkEnd w:id="2385"/>
      <w:bookmarkEnd w:id="2386"/>
      <w:bookmarkEnd w:id="2387"/>
      <w:bookmarkEnd w:id="2388"/>
      <w:bookmarkEnd w:id="2389"/>
      <w:bookmarkEnd w:id="2390"/>
      <w:bookmarkEnd w:id="2391"/>
      <w:bookmarkEnd w:id="239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393" w:name="_Toc89295767"/>
      <w:bookmarkStart w:id="2394" w:name="_Toc94261480"/>
      <w:bookmarkStart w:id="2395" w:name="_Toc104199136"/>
      <w:bookmarkStart w:id="2396" w:name="_Toc104489572"/>
      <w:bookmarkStart w:id="2397" w:name="_Toc138762401"/>
      <w:bookmarkStart w:id="2398" w:name="_Toc145708595"/>
      <w:bookmarkStart w:id="2399" w:name="_Toc153827269"/>
      <w:bookmarkStart w:id="2400" w:name="_Toc185517059"/>
      <w:bookmarkStart w:id="2401" w:name="_Toc20097163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3"/>
      <w:bookmarkEnd w:id="2394"/>
      <w:bookmarkEnd w:id="2395"/>
      <w:bookmarkEnd w:id="2396"/>
      <w:bookmarkEnd w:id="2397"/>
      <w:bookmarkEnd w:id="2398"/>
      <w:bookmarkEnd w:id="2399"/>
      <w:bookmarkEnd w:id="2400"/>
      <w:bookmarkEnd w:id="2401"/>
    </w:p>
    <w:p w14:paraId="64CE2041" w14:textId="77777777" w:rsidR="00626335" w:rsidRDefault="00626335" w:rsidP="00626335">
      <w:pPr>
        <w:pStyle w:val="Heading5"/>
      </w:pPr>
      <w:bookmarkStart w:id="2402" w:name="_Toc89295768"/>
      <w:bookmarkStart w:id="2403" w:name="_Toc94261481"/>
      <w:bookmarkStart w:id="2404" w:name="_Toc104199137"/>
      <w:bookmarkStart w:id="2405" w:name="_Toc104489573"/>
      <w:bookmarkStart w:id="2406" w:name="_Toc138762402"/>
      <w:bookmarkStart w:id="2407" w:name="_Toc145708596"/>
      <w:bookmarkStart w:id="2408" w:name="_Toc153827270"/>
      <w:bookmarkStart w:id="2409" w:name="_Toc185517060"/>
      <w:bookmarkStart w:id="2410" w:name="_Toc200971634"/>
      <w:r>
        <w:t>6.2.6.2.1</w:t>
      </w:r>
      <w:r>
        <w:tab/>
        <w:t>Introduction</w:t>
      </w:r>
      <w:bookmarkEnd w:id="2402"/>
      <w:bookmarkEnd w:id="2403"/>
      <w:bookmarkEnd w:id="2404"/>
      <w:bookmarkEnd w:id="2405"/>
      <w:bookmarkEnd w:id="2406"/>
      <w:bookmarkEnd w:id="2407"/>
      <w:bookmarkEnd w:id="2408"/>
      <w:bookmarkEnd w:id="2409"/>
      <w:bookmarkEnd w:id="241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11" w:name="_Toc89295769"/>
      <w:bookmarkStart w:id="2412" w:name="_Toc94261482"/>
      <w:bookmarkStart w:id="2413" w:name="_Toc104199138"/>
      <w:bookmarkStart w:id="2414" w:name="_Toc104489574"/>
      <w:bookmarkStart w:id="2415" w:name="_Toc138762403"/>
      <w:bookmarkStart w:id="2416" w:name="_Toc145708597"/>
      <w:bookmarkStart w:id="2417" w:name="_Toc153827271"/>
      <w:bookmarkStart w:id="2418" w:name="_Toc185517061"/>
      <w:bookmarkStart w:id="2419" w:name="_Toc200971635"/>
      <w:r>
        <w:lastRenderedPageBreak/>
        <w:t>6.2.6.2.2</w:t>
      </w:r>
      <w:r>
        <w:tab/>
        <w:t>Type TscAppSessionContextData</w:t>
      </w:r>
      <w:bookmarkEnd w:id="2411"/>
      <w:bookmarkEnd w:id="2412"/>
      <w:bookmarkEnd w:id="2413"/>
      <w:bookmarkEnd w:id="2414"/>
      <w:bookmarkEnd w:id="2415"/>
      <w:bookmarkEnd w:id="2416"/>
      <w:bookmarkEnd w:id="2417"/>
      <w:bookmarkEnd w:id="2418"/>
      <w:bookmarkEnd w:id="241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420" w:name="_Toc89295770"/>
      <w:bookmarkStart w:id="2421" w:name="_Toc94261483"/>
      <w:bookmarkStart w:id="2422" w:name="_Toc104199139"/>
      <w:bookmarkStart w:id="2423" w:name="_Toc104489575"/>
      <w:bookmarkStart w:id="2424" w:name="_Toc138762404"/>
      <w:bookmarkStart w:id="2425" w:name="_Toc145708598"/>
      <w:bookmarkStart w:id="2426" w:name="_Toc153827272"/>
      <w:bookmarkStart w:id="2427" w:name="_Toc185517062"/>
      <w:bookmarkStart w:id="2428" w:name="_Toc200971636"/>
      <w:r>
        <w:t>6.2.6.2.3</w:t>
      </w:r>
      <w:r>
        <w:tab/>
      </w:r>
      <w:bookmarkStart w:id="2429" w:name="_Toc28012460"/>
      <w:bookmarkStart w:id="2430" w:name="_Toc36038418"/>
      <w:bookmarkStart w:id="2431" w:name="_Toc45133688"/>
      <w:bookmarkStart w:id="2432" w:name="_Toc51762442"/>
      <w:bookmarkStart w:id="2433" w:name="_Toc59017014"/>
      <w:bookmarkStart w:id="2434" w:name="_Toc68168179"/>
      <w:r>
        <w:t>Type EventsSubscReqData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435" w:name="_Toc89295771"/>
      <w:bookmarkStart w:id="2436" w:name="_Toc94261484"/>
      <w:bookmarkStart w:id="2437" w:name="_Toc104199140"/>
      <w:bookmarkStart w:id="2438" w:name="_Toc104489576"/>
      <w:bookmarkStart w:id="2439" w:name="_Toc138762405"/>
      <w:bookmarkStart w:id="2440" w:name="_Toc145708599"/>
      <w:bookmarkStart w:id="2441" w:name="_Toc153827273"/>
      <w:bookmarkStart w:id="2442" w:name="_Toc185517063"/>
      <w:bookmarkStart w:id="2443" w:name="_Toc200971637"/>
      <w:r>
        <w:lastRenderedPageBreak/>
        <w:t>6.2.6.2.</w:t>
      </w:r>
      <w:r w:rsidR="005E4FD4">
        <w:t>4</w:t>
      </w:r>
      <w:r>
        <w:tab/>
        <w:t>Type TscAppSessionContextUpdateData</w:t>
      </w:r>
      <w:bookmarkEnd w:id="2435"/>
      <w:bookmarkEnd w:id="2436"/>
      <w:bookmarkEnd w:id="2437"/>
      <w:bookmarkEnd w:id="2438"/>
      <w:bookmarkEnd w:id="2439"/>
      <w:bookmarkEnd w:id="2440"/>
      <w:bookmarkEnd w:id="2441"/>
      <w:bookmarkEnd w:id="2442"/>
      <w:bookmarkEnd w:id="244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444" w:name="_Toc89295772"/>
      <w:bookmarkStart w:id="2445" w:name="_Toc94261485"/>
      <w:bookmarkStart w:id="2446" w:name="_Toc104199141"/>
      <w:bookmarkStart w:id="2447" w:name="_Toc104489577"/>
      <w:bookmarkStart w:id="2448" w:name="_Toc138762406"/>
      <w:bookmarkStart w:id="2449" w:name="_Toc145708600"/>
      <w:bookmarkStart w:id="2450" w:name="_Toc153827274"/>
      <w:bookmarkStart w:id="2451" w:name="_Toc185517064"/>
      <w:bookmarkStart w:id="2452" w:name="_Toc200971638"/>
      <w:r>
        <w:t>6.2.6.2.</w:t>
      </w:r>
      <w:r w:rsidR="005E4FD4">
        <w:t>5</w:t>
      </w:r>
      <w:r>
        <w:tab/>
        <w:t>Type EventsSubscReqDataRm</w:t>
      </w:r>
      <w:bookmarkEnd w:id="2444"/>
      <w:bookmarkEnd w:id="2445"/>
      <w:bookmarkEnd w:id="2446"/>
      <w:bookmarkEnd w:id="2447"/>
      <w:bookmarkEnd w:id="2448"/>
      <w:bookmarkEnd w:id="2449"/>
      <w:bookmarkEnd w:id="2450"/>
      <w:bookmarkEnd w:id="2451"/>
      <w:bookmarkEnd w:id="245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453" w:name="_Toc28012463"/>
      <w:bookmarkStart w:id="2454" w:name="_Toc36038421"/>
      <w:bookmarkStart w:id="2455" w:name="_Toc45133691"/>
      <w:bookmarkStart w:id="2456" w:name="_Toc51762445"/>
      <w:bookmarkStart w:id="2457" w:name="_Toc59017017"/>
      <w:bookmarkStart w:id="2458" w:name="_Toc68168182"/>
      <w:bookmarkStart w:id="2459" w:name="_Toc89295773"/>
      <w:bookmarkStart w:id="2460" w:name="_Toc94261486"/>
      <w:bookmarkStart w:id="2461" w:name="_Toc104199142"/>
      <w:bookmarkStart w:id="2462" w:name="_Toc104489578"/>
      <w:bookmarkStart w:id="2463" w:name="_Toc138762407"/>
      <w:bookmarkStart w:id="2464" w:name="_Toc145708601"/>
      <w:bookmarkStart w:id="2465" w:name="_Toc153827275"/>
      <w:bookmarkStart w:id="2466" w:name="_Toc185517065"/>
      <w:bookmarkStart w:id="2467" w:name="_Toc200971639"/>
      <w:r>
        <w:t>6.2.6.2.</w:t>
      </w:r>
      <w:r w:rsidR="005E4FD4">
        <w:t>6</w:t>
      </w:r>
      <w:r>
        <w:tab/>
        <w:t>Type EventsNotification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468" w:name="_Toc104199143"/>
      <w:bookmarkStart w:id="2469" w:name="_Toc104489579"/>
      <w:bookmarkStart w:id="2470" w:name="_Toc138762408"/>
      <w:bookmarkStart w:id="2471" w:name="_Toc145708602"/>
      <w:bookmarkStart w:id="2472" w:name="_Toc153827276"/>
      <w:bookmarkStart w:id="2473" w:name="_Toc185517066"/>
      <w:bookmarkStart w:id="2474" w:name="_Toc200971640"/>
      <w:r>
        <w:lastRenderedPageBreak/>
        <w:t>6.2.6.2.</w:t>
      </w:r>
      <w:r w:rsidR="00251BD2">
        <w:rPr>
          <w:lang w:eastAsia="zh-CN"/>
        </w:rPr>
        <w:t>7</w:t>
      </w:r>
      <w:r>
        <w:tab/>
        <w:t>Type EventNotification</w:t>
      </w:r>
      <w:bookmarkEnd w:id="2468"/>
      <w:bookmarkEnd w:id="2469"/>
      <w:bookmarkEnd w:id="2470"/>
      <w:bookmarkEnd w:id="2471"/>
      <w:bookmarkEnd w:id="2472"/>
      <w:bookmarkEnd w:id="2473"/>
      <w:bookmarkEnd w:id="247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2475" w:name="_Toc138762409"/>
      <w:bookmarkStart w:id="2476" w:name="_Toc145708603"/>
      <w:bookmarkStart w:id="2477" w:name="_Toc153827277"/>
      <w:bookmarkStart w:id="2478" w:name="_Toc185517067"/>
      <w:bookmarkStart w:id="2479" w:name="_Toc200971641"/>
      <w:r>
        <w:t>6.2.6.2.8</w:t>
      </w:r>
      <w:r>
        <w:tab/>
        <w:t>Type AdditionalInfoTsctsfQosTscac</w:t>
      </w:r>
      <w:bookmarkEnd w:id="2475"/>
      <w:bookmarkEnd w:id="2476"/>
      <w:bookmarkEnd w:id="2477"/>
      <w:bookmarkEnd w:id="2478"/>
      <w:bookmarkEnd w:id="247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481" w:name="_Toc89295774"/>
      <w:bookmarkStart w:id="2482" w:name="_Toc94261487"/>
      <w:bookmarkStart w:id="2483" w:name="_Toc104199144"/>
      <w:bookmarkStart w:id="2484" w:name="_Toc104489580"/>
      <w:bookmarkStart w:id="2485" w:name="_Toc138762410"/>
      <w:bookmarkStart w:id="2486" w:name="_Toc145708604"/>
      <w:bookmarkStart w:id="2487" w:name="_Toc153827278"/>
      <w:bookmarkStart w:id="2488" w:name="_Toc185517068"/>
      <w:bookmarkStart w:id="2489" w:name="_Toc200971642"/>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1"/>
      <w:bookmarkEnd w:id="2482"/>
      <w:bookmarkEnd w:id="2483"/>
      <w:bookmarkEnd w:id="2484"/>
      <w:bookmarkEnd w:id="2485"/>
      <w:bookmarkEnd w:id="2486"/>
      <w:bookmarkEnd w:id="2487"/>
      <w:bookmarkEnd w:id="2488"/>
      <w:bookmarkEnd w:id="2489"/>
    </w:p>
    <w:p w14:paraId="570D8449" w14:textId="77777777" w:rsidR="00626335" w:rsidRPr="00384E92" w:rsidRDefault="00626335" w:rsidP="00626335">
      <w:pPr>
        <w:pStyle w:val="Heading5"/>
      </w:pPr>
      <w:bookmarkStart w:id="2490" w:name="_Toc89295775"/>
      <w:bookmarkStart w:id="2491" w:name="_Toc94261488"/>
      <w:bookmarkStart w:id="2492" w:name="_Toc104199145"/>
      <w:bookmarkStart w:id="2493" w:name="_Toc104489581"/>
      <w:bookmarkStart w:id="2494" w:name="_Toc138762411"/>
      <w:bookmarkStart w:id="2495" w:name="_Toc145708605"/>
      <w:bookmarkStart w:id="2496" w:name="_Toc153827279"/>
      <w:bookmarkStart w:id="2497" w:name="_Toc185517069"/>
      <w:bookmarkStart w:id="2498" w:name="_Toc200971643"/>
      <w:r>
        <w:t>6.2.6.3.1</w:t>
      </w:r>
      <w:r w:rsidRPr="00384E92">
        <w:tab/>
        <w:t>Introduction</w:t>
      </w:r>
      <w:bookmarkEnd w:id="2490"/>
      <w:bookmarkEnd w:id="2491"/>
      <w:bookmarkEnd w:id="2492"/>
      <w:bookmarkEnd w:id="2493"/>
      <w:bookmarkEnd w:id="2494"/>
      <w:bookmarkEnd w:id="2495"/>
      <w:bookmarkEnd w:id="2496"/>
      <w:bookmarkEnd w:id="2497"/>
      <w:bookmarkEnd w:id="249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499" w:name="_Toc89295776"/>
      <w:bookmarkStart w:id="2500" w:name="_Toc94261489"/>
      <w:bookmarkStart w:id="2501" w:name="_Toc104199146"/>
      <w:bookmarkStart w:id="2502" w:name="_Toc104489582"/>
      <w:bookmarkStart w:id="2503" w:name="_Toc138762412"/>
      <w:bookmarkStart w:id="2504" w:name="_Toc145708606"/>
      <w:bookmarkStart w:id="2505" w:name="_Toc153827280"/>
      <w:bookmarkStart w:id="2506" w:name="_Toc185517070"/>
      <w:bookmarkStart w:id="2507" w:name="_Toc200971644"/>
      <w:r>
        <w:t>6.2.6.3.2</w:t>
      </w:r>
      <w:r w:rsidRPr="00384E92">
        <w:tab/>
        <w:t>Simple data types</w:t>
      </w:r>
      <w:bookmarkEnd w:id="2499"/>
      <w:bookmarkEnd w:id="2500"/>
      <w:bookmarkEnd w:id="2501"/>
      <w:bookmarkEnd w:id="2502"/>
      <w:bookmarkEnd w:id="2503"/>
      <w:bookmarkEnd w:id="2504"/>
      <w:bookmarkEnd w:id="2505"/>
      <w:bookmarkEnd w:id="2506"/>
      <w:bookmarkEnd w:id="25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08" w:name="_Toc89295777"/>
      <w:bookmarkStart w:id="2509" w:name="_Toc94261490"/>
      <w:bookmarkStart w:id="2510" w:name="_Toc104199147"/>
      <w:bookmarkStart w:id="2511" w:name="_Toc104489583"/>
      <w:bookmarkStart w:id="2512" w:name="_Toc138762413"/>
      <w:bookmarkStart w:id="2513" w:name="_Toc145708607"/>
      <w:bookmarkStart w:id="2514" w:name="_Toc153827281"/>
      <w:bookmarkStart w:id="2515" w:name="_Toc185517071"/>
      <w:bookmarkStart w:id="2516" w:name="_Toc200971645"/>
      <w:r>
        <w:t>6.2.6.3.3</w:t>
      </w:r>
      <w:r w:rsidRPr="00BC662F">
        <w:tab/>
        <w:t xml:space="preserve">Enumeration: </w:t>
      </w:r>
      <w:r>
        <w:t>TscEvent</w:t>
      </w:r>
      <w:bookmarkEnd w:id="2508"/>
      <w:bookmarkEnd w:id="2509"/>
      <w:bookmarkEnd w:id="2510"/>
      <w:bookmarkEnd w:id="2511"/>
      <w:bookmarkEnd w:id="2512"/>
      <w:bookmarkEnd w:id="2513"/>
      <w:bookmarkEnd w:id="2514"/>
      <w:bookmarkEnd w:id="2515"/>
      <w:bookmarkEnd w:id="251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517" w:name="_Toc85723411"/>
      <w:bookmarkStart w:id="2518" w:name="_Toc85723862"/>
      <w:bookmarkStart w:id="2519" w:name="_Toc120797765"/>
      <w:bookmarkStart w:id="2520" w:name="_Toc138762414"/>
      <w:bookmarkStart w:id="2521" w:name="_Toc145708608"/>
      <w:bookmarkStart w:id="2522" w:name="_Toc153827282"/>
      <w:bookmarkStart w:id="2523" w:name="_Toc185517072"/>
      <w:bookmarkStart w:id="2524" w:name="_Toc200971646"/>
      <w:r w:rsidRPr="00057EF9">
        <w:lastRenderedPageBreak/>
        <w:t>6.2.6.4</w:t>
      </w:r>
      <w:r w:rsidRPr="00057EF9">
        <w:tab/>
      </w:r>
      <w:r>
        <w:t>D</w:t>
      </w:r>
      <w:r>
        <w:rPr>
          <w:rFonts w:hint="eastAsia"/>
        </w:rPr>
        <w:t>ata types</w:t>
      </w:r>
      <w:r>
        <w:t xml:space="preserve"> describing alternative data types or combinations of data types</w:t>
      </w:r>
      <w:bookmarkEnd w:id="2517"/>
      <w:bookmarkEnd w:id="2518"/>
      <w:bookmarkEnd w:id="2519"/>
      <w:bookmarkEnd w:id="2520"/>
      <w:bookmarkEnd w:id="2521"/>
      <w:bookmarkEnd w:id="2522"/>
      <w:bookmarkEnd w:id="2523"/>
      <w:bookmarkEnd w:id="2524"/>
    </w:p>
    <w:p w14:paraId="2563A801" w14:textId="77777777" w:rsidR="00057EF9" w:rsidRDefault="00057EF9" w:rsidP="00057EF9">
      <w:pPr>
        <w:pStyle w:val="Heading5"/>
      </w:pPr>
      <w:bookmarkStart w:id="2525" w:name="_Toc510696644"/>
      <w:bookmarkStart w:id="2526" w:name="_Toc35971439"/>
      <w:bookmarkStart w:id="2527" w:name="_Toc120797766"/>
      <w:bookmarkStart w:id="2528" w:name="_Toc138762415"/>
      <w:bookmarkStart w:id="2529" w:name="_Toc145708609"/>
      <w:bookmarkStart w:id="2530" w:name="_Toc153827283"/>
      <w:bookmarkStart w:id="2531" w:name="_Toc185517073"/>
      <w:bookmarkStart w:id="2532" w:name="_Toc200971647"/>
      <w:r>
        <w:t>6.2.6.4.1</w:t>
      </w:r>
      <w:r>
        <w:tab/>
        <w:t xml:space="preserve">Type: </w:t>
      </w:r>
      <w:bookmarkEnd w:id="2525"/>
      <w:bookmarkEnd w:id="2526"/>
      <w:bookmarkEnd w:id="2527"/>
      <w:r>
        <w:t>ProblemDetailsTsctsfQosTscac</w:t>
      </w:r>
      <w:bookmarkEnd w:id="2528"/>
      <w:bookmarkEnd w:id="2529"/>
      <w:bookmarkEnd w:id="2530"/>
      <w:bookmarkEnd w:id="2531"/>
      <w:bookmarkEnd w:id="2532"/>
    </w:p>
    <w:p w14:paraId="7B30E296" w14:textId="77777777" w:rsidR="00057EF9" w:rsidRDefault="00057EF9" w:rsidP="00057EF9">
      <w:pPr>
        <w:pStyle w:val="TH"/>
      </w:pPr>
      <w:r>
        <w:rPr>
          <w:noProof/>
        </w:rPr>
        <w:t>Table </w:t>
      </w:r>
      <w:r>
        <w:t xml:space="preserve">6.2.6.4.1-1: </w:t>
      </w:r>
      <w:bookmarkStart w:id="253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534" w:name="_Toc89295778"/>
      <w:bookmarkStart w:id="2535" w:name="_Toc94261491"/>
      <w:bookmarkStart w:id="2536" w:name="_Toc104199148"/>
      <w:bookmarkStart w:id="2537" w:name="_Toc104489584"/>
      <w:bookmarkStart w:id="2538" w:name="_Toc138762416"/>
      <w:bookmarkStart w:id="2539" w:name="_Toc145708610"/>
      <w:bookmarkStart w:id="2540" w:name="_Toc153827284"/>
      <w:bookmarkStart w:id="2541" w:name="_Toc185517074"/>
      <w:bookmarkStart w:id="2542" w:name="_Toc200971648"/>
      <w:r>
        <w:t>6.2.7</w:t>
      </w:r>
      <w:r>
        <w:tab/>
        <w:t>Error Handling</w:t>
      </w:r>
      <w:bookmarkEnd w:id="2534"/>
      <w:bookmarkEnd w:id="2535"/>
      <w:bookmarkEnd w:id="2536"/>
      <w:bookmarkEnd w:id="2537"/>
      <w:bookmarkEnd w:id="2538"/>
      <w:bookmarkEnd w:id="2539"/>
      <w:bookmarkEnd w:id="2540"/>
      <w:bookmarkEnd w:id="2541"/>
      <w:bookmarkEnd w:id="2542"/>
    </w:p>
    <w:p w14:paraId="592D497B" w14:textId="77777777" w:rsidR="00E9110E" w:rsidRPr="00971458" w:rsidRDefault="00E9110E" w:rsidP="00E9110E">
      <w:pPr>
        <w:pStyle w:val="Heading4"/>
      </w:pPr>
      <w:bookmarkStart w:id="2543" w:name="_Toc89295779"/>
      <w:bookmarkStart w:id="2544" w:name="_Toc94261492"/>
      <w:bookmarkStart w:id="2545" w:name="_Toc104199149"/>
      <w:bookmarkStart w:id="2546" w:name="_Toc104489585"/>
      <w:bookmarkStart w:id="2547" w:name="_Toc138762417"/>
      <w:bookmarkStart w:id="2548" w:name="_Toc145708611"/>
      <w:bookmarkStart w:id="2549" w:name="_Toc153827285"/>
      <w:bookmarkStart w:id="2550" w:name="_Toc185517075"/>
      <w:bookmarkStart w:id="2551" w:name="_Toc200971649"/>
      <w:r w:rsidRPr="00971458">
        <w:t>6.</w:t>
      </w:r>
      <w:r>
        <w:t>2</w:t>
      </w:r>
      <w:r w:rsidRPr="00971458">
        <w:t>.7.1</w:t>
      </w:r>
      <w:r w:rsidRPr="00971458">
        <w:tab/>
        <w:t>General</w:t>
      </w:r>
      <w:bookmarkEnd w:id="2543"/>
      <w:bookmarkEnd w:id="2544"/>
      <w:bookmarkEnd w:id="2545"/>
      <w:bookmarkEnd w:id="2546"/>
      <w:bookmarkEnd w:id="2547"/>
      <w:bookmarkEnd w:id="2548"/>
      <w:bookmarkEnd w:id="2549"/>
      <w:bookmarkEnd w:id="2550"/>
      <w:bookmarkEnd w:id="255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552" w:name="_Toc89295780"/>
      <w:bookmarkStart w:id="2553" w:name="_Toc94261493"/>
      <w:bookmarkStart w:id="2554" w:name="_Toc104199150"/>
      <w:bookmarkStart w:id="2555" w:name="_Toc104489586"/>
      <w:bookmarkStart w:id="2556" w:name="_Toc138762418"/>
      <w:bookmarkStart w:id="2557" w:name="_Toc145708612"/>
      <w:bookmarkStart w:id="2558" w:name="_Toc153827286"/>
      <w:bookmarkStart w:id="2559" w:name="_Toc185517076"/>
      <w:bookmarkStart w:id="2560" w:name="_Toc200971650"/>
      <w:r>
        <w:t>6.2</w:t>
      </w:r>
      <w:r w:rsidRPr="00971458">
        <w:t>.7.2</w:t>
      </w:r>
      <w:r w:rsidRPr="00971458">
        <w:tab/>
        <w:t>Protocol Errors</w:t>
      </w:r>
      <w:bookmarkEnd w:id="2552"/>
      <w:bookmarkEnd w:id="2553"/>
      <w:bookmarkEnd w:id="2554"/>
      <w:bookmarkEnd w:id="2555"/>
      <w:bookmarkEnd w:id="2556"/>
      <w:bookmarkEnd w:id="2557"/>
      <w:bookmarkEnd w:id="2558"/>
      <w:bookmarkEnd w:id="2559"/>
      <w:bookmarkEnd w:id="256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561" w:name="_Toc89295781"/>
      <w:bookmarkStart w:id="2562" w:name="_Toc94261494"/>
      <w:bookmarkStart w:id="2563" w:name="_Toc104199151"/>
      <w:bookmarkStart w:id="2564" w:name="_Toc104489587"/>
      <w:bookmarkStart w:id="2565" w:name="_Toc138762419"/>
      <w:bookmarkStart w:id="2566" w:name="_Toc145708613"/>
      <w:bookmarkStart w:id="2567" w:name="_Toc153827287"/>
      <w:bookmarkStart w:id="2568" w:name="_Toc185517077"/>
      <w:bookmarkStart w:id="2569" w:name="_Toc200971651"/>
      <w:r>
        <w:t>6.2.7.3</w:t>
      </w:r>
      <w:r>
        <w:tab/>
        <w:t>Application Errors</w:t>
      </w:r>
      <w:bookmarkEnd w:id="2561"/>
      <w:bookmarkEnd w:id="2562"/>
      <w:bookmarkEnd w:id="2563"/>
      <w:bookmarkEnd w:id="2564"/>
      <w:bookmarkEnd w:id="2565"/>
      <w:bookmarkEnd w:id="2566"/>
      <w:bookmarkEnd w:id="2567"/>
      <w:bookmarkEnd w:id="2568"/>
      <w:bookmarkEnd w:id="25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570" w:name="_Toc89295782"/>
      <w:bookmarkStart w:id="2571" w:name="_Toc94261495"/>
      <w:bookmarkStart w:id="2572" w:name="_Toc104199152"/>
      <w:bookmarkStart w:id="2573" w:name="_Toc104489588"/>
      <w:bookmarkStart w:id="2574" w:name="_Toc138762420"/>
      <w:bookmarkStart w:id="2575" w:name="_Toc145708614"/>
      <w:bookmarkStart w:id="2576" w:name="_Toc153827288"/>
      <w:bookmarkStart w:id="2577" w:name="_Toc185517078"/>
      <w:bookmarkStart w:id="2578" w:name="_Toc200971652"/>
      <w:r>
        <w:t>6.2.8</w:t>
      </w:r>
      <w:r w:rsidRPr="0023018E">
        <w:rPr>
          <w:lang w:eastAsia="zh-CN"/>
        </w:rPr>
        <w:tab/>
        <w:t>Feature negotiation</w:t>
      </w:r>
      <w:bookmarkEnd w:id="2570"/>
      <w:bookmarkEnd w:id="2571"/>
      <w:bookmarkEnd w:id="2572"/>
      <w:bookmarkEnd w:id="2573"/>
      <w:bookmarkEnd w:id="2574"/>
      <w:bookmarkEnd w:id="2575"/>
      <w:bookmarkEnd w:id="2576"/>
      <w:bookmarkEnd w:id="2577"/>
      <w:bookmarkEnd w:id="257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Heading3"/>
      </w:pPr>
      <w:bookmarkStart w:id="2579" w:name="_Toc89295783"/>
      <w:bookmarkStart w:id="2580" w:name="_Toc94261496"/>
      <w:bookmarkStart w:id="2581" w:name="_Toc104199153"/>
      <w:bookmarkStart w:id="2582" w:name="_Toc104489589"/>
      <w:bookmarkStart w:id="2583" w:name="_Toc138762421"/>
      <w:bookmarkStart w:id="2584" w:name="_Toc145708615"/>
      <w:bookmarkStart w:id="2585" w:name="_Toc153827289"/>
      <w:bookmarkStart w:id="2586" w:name="_Toc185517079"/>
      <w:bookmarkStart w:id="2587" w:name="_Toc200971653"/>
      <w:r>
        <w:t>6.2.9</w:t>
      </w:r>
      <w:r w:rsidRPr="001E7573">
        <w:tab/>
        <w:t>Security</w:t>
      </w:r>
      <w:bookmarkEnd w:id="2579"/>
      <w:bookmarkEnd w:id="2580"/>
      <w:bookmarkEnd w:id="2581"/>
      <w:bookmarkEnd w:id="2582"/>
      <w:bookmarkEnd w:id="2583"/>
      <w:bookmarkEnd w:id="2584"/>
      <w:bookmarkEnd w:id="2585"/>
      <w:bookmarkEnd w:id="2586"/>
      <w:bookmarkEnd w:id="258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588" w:name="_Toc104199154"/>
      <w:bookmarkStart w:id="2589" w:name="_Toc104489590"/>
      <w:bookmarkStart w:id="2590" w:name="_Toc138762422"/>
      <w:bookmarkStart w:id="2591" w:name="_Toc145708616"/>
      <w:bookmarkStart w:id="2592" w:name="_Toc153827290"/>
      <w:bookmarkStart w:id="2593" w:name="_Toc185517080"/>
      <w:bookmarkStart w:id="2594" w:name="_Toc200971654"/>
      <w:r>
        <w:t>6.3</w:t>
      </w:r>
      <w:r>
        <w:tab/>
        <w:t>Ntsctsf_ASTI Service API</w:t>
      </w:r>
      <w:bookmarkEnd w:id="2588"/>
      <w:bookmarkEnd w:id="2589"/>
      <w:bookmarkEnd w:id="2590"/>
      <w:bookmarkEnd w:id="2591"/>
      <w:bookmarkEnd w:id="2592"/>
      <w:bookmarkEnd w:id="2593"/>
      <w:bookmarkEnd w:id="2594"/>
    </w:p>
    <w:p w14:paraId="3D1F7046" w14:textId="77777777" w:rsidR="000A047E" w:rsidRDefault="000A047E" w:rsidP="000A047E">
      <w:pPr>
        <w:pStyle w:val="Heading3"/>
      </w:pPr>
      <w:bookmarkStart w:id="2595" w:name="_Toc104199155"/>
      <w:bookmarkStart w:id="2596" w:name="_Toc104489591"/>
      <w:bookmarkStart w:id="2597" w:name="_Toc138762423"/>
      <w:bookmarkStart w:id="2598" w:name="_Toc145708617"/>
      <w:bookmarkStart w:id="2599" w:name="_Toc153827291"/>
      <w:bookmarkStart w:id="2600" w:name="_Toc185517081"/>
      <w:bookmarkStart w:id="2601" w:name="_Toc200971655"/>
      <w:r>
        <w:t>6.3.1</w:t>
      </w:r>
      <w:r>
        <w:tab/>
        <w:t>Introduction</w:t>
      </w:r>
      <w:bookmarkEnd w:id="2595"/>
      <w:bookmarkEnd w:id="2596"/>
      <w:bookmarkEnd w:id="2597"/>
      <w:bookmarkEnd w:id="2598"/>
      <w:bookmarkEnd w:id="2599"/>
      <w:bookmarkEnd w:id="2600"/>
      <w:bookmarkEnd w:id="260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02" w:name="_Toc104199156"/>
      <w:bookmarkStart w:id="2603" w:name="_Toc104489592"/>
      <w:bookmarkStart w:id="2604" w:name="_Toc138762424"/>
      <w:bookmarkStart w:id="2605" w:name="_Toc145708618"/>
      <w:bookmarkStart w:id="2606" w:name="_Toc153827292"/>
      <w:bookmarkStart w:id="2607" w:name="_Toc185517082"/>
      <w:bookmarkStart w:id="2608" w:name="_Toc200971656"/>
      <w:r>
        <w:lastRenderedPageBreak/>
        <w:t>6.3.2</w:t>
      </w:r>
      <w:r>
        <w:tab/>
        <w:t>Usage of HTTP</w:t>
      </w:r>
      <w:bookmarkEnd w:id="2602"/>
      <w:bookmarkEnd w:id="2603"/>
      <w:bookmarkEnd w:id="2604"/>
      <w:bookmarkEnd w:id="2605"/>
      <w:bookmarkEnd w:id="2606"/>
      <w:bookmarkEnd w:id="2607"/>
      <w:bookmarkEnd w:id="2608"/>
    </w:p>
    <w:p w14:paraId="6C94B434" w14:textId="77777777" w:rsidR="000A047E" w:rsidRPr="000C5200" w:rsidRDefault="000A047E" w:rsidP="000A047E">
      <w:pPr>
        <w:pStyle w:val="Heading4"/>
      </w:pPr>
      <w:bookmarkStart w:id="2609" w:name="_Toc104199157"/>
      <w:bookmarkStart w:id="2610" w:name="_Toc104489593"/>
      <w:bookmarkStart w:id="2611" w:name="_Toc138762425"/>
      <w:bookmarkStart w:id="2612" w:name="_Toc145708619"/>
      <w:bookmarkStart w:id="2613" w:name="_Toc153827293"/>
      <w:bookmarkStart w:id="2614" w:name="_Toc185517083"/>
      <w:bookmarkStart w:id="2615" w:name="_Toc200971657"/>
      <w:r>
        <w:t>6.3.2.1</w:t>
      </w:r>
      <w:r>
        <w:tab/>
        <w:t>General</w:t>
      </w:r>
      <w:bookmarkEnd w:id="2609"/>
      <w:bookmarkEnd w:id="2610"/>
      <w:bookmarkEnd w:id="2611"/>
      <w:bookmarkEnd w:id="2612"/>
      <w:bookmarkEnd w:id="2613"/>
      <w:bookmarkEnd w:id="2614"/>
      <w:bookmarkEnd w:id="261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6" w:name="_Toc104199158"/>
      <w:bookmarkStart w:id="2617" w:name="_Toc104489594"/>
      <w:bookmarkStart w:id="2618" w:name="_Toc138762426"/>
      <w:bookmarkStart w:id="2619" w:name="_Toc145708620"/>
      <w:bookmarkStart w:id="262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621" w:name="_Toc185517084"/>
      <w:bookmarkStart w:id="2622" w:name="_Toc200971658"/>
      <w:r>
        <w:t>6.3.2.2</w:t>
      </w:r>
      <w:r>
        <w:tab/>
        <w:t>HTTP standard headers</w:t>
      </w:r>
      <w:bookmarkEnd w:id="2616"/>
      <w:bookmarkEnd w:id="2617"/>
      <w:bookmarkEnd w:id="2618"/>
      <w:bookmarkEnd w:id="2619"/>
      <w:bookmarkEnd w:id="2620"/>
      <w:bookmarkEnd w:id="2621"/>
      <w:bookmarkEnd w:id="2622"/>
    </w:p>
    <w:p w14:paraId="7A9B25F0" w14:textId="77777777" w:rsidR="000A047E" w:rsidRDefault="000A047E" w:rsidP="000A047E">
      <w:pPr>
        <w:pStyle w:val="Heading5"/>
        <w:rPr>
          <w:lang w:eastAsia="zh-CN"/>
        </w:rPr>
      </w:pPr>
      <w:bookmarkStart w:id="2623" w:name="_Toc104199159"/>
      <w:bookmarkStart w:id="2624" w:name="_Toc104489595"/>
      <w:bookmarkStart w:id="2625" w:name="_Toc138762427"/>
      <w:bookmarkStart w:id="2626" w:name="_Toc145708621"/>
      <w:bookmarkStart w:id="2627" w:name="_Toc153827295"/>
      <w:bookmarkStart w:id="2628" w:name="_Toc185517085"/>
      <w:bookmarkStart w:id="2629" w:name="_Toc200971659"/>
      <w:r>
        <w:t>6.3.2.2.1</w:t>
      </w:r>
      <w:r>
        <w:rPr>
          <w:rFonts w:hint="eastAsia"/>
          <w:lang w:eastAsia="zh-CN"/>
        </w:rPr>
        <w:tab/>
      </w:r>
      <w:r>
        <w:rPr>
          <w:lang w:eastAsia="zh-CN"/>
        </w:rPr>
        <w:t>General</w:t>
      </w:r>
      <w:bookmarkEnd w:id="2623"/>
      <w:bookmarkEnd w:id="2624"/>
      <w:bookmarkEnd w:id="2625"/>
      <w:bookmarkEnd w:id="2626"/>
      <w:bookmarkEnd w:id="2627"/>
      <w:bookmarkEnd w:id="2628"/>
      <w:bookmarkEnd w:id="26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630" w:name="_Toc104199160"/>
      <w:bookmarkStart w:id="2631" w:name="_Toc104489596"/>
      <w:bookmarkStart w:id="2632" w:name="_Toc138762428"/>
      <w:bookmarkStart w:id="2633" w:name="_Toc145708622"/>
      <w:bookmarkStart w:id="2634" w:name="_Toc153827296"/>
      <w:bookmarkStart w:id="2635" w:name="_Toc185517086"/>
      <w:bookmarkStart w:id="2636" w:name="_Toc200971660"/>
      <w:r>
        <w:t>6.3.2.2.2</w:t>
      </w:r>
      <w:r>
        <w:tab/>
        <w:t>Content type</w:t>
      </w:r>
      <w:bookmarkEnd w:id="2630"/>
      <w:bookmarkEnd w:id="2631"/>
      <w:bookmarkEnd w:id="2632"/>
      <w:bookmarkEnd w:id="2633"/>
      <w:bookmarkEnd w:id="2634"/>
      <w:bookmarkEnd w:id="2635"/>
      <w:bookmarkEnd w:id="263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637" w:name="_Toc104199161"/>
      <w:bookmarkStart w:id="2638" w:name="_Toc104489597"/>
      <w:bookmarkStart w:id="2639" w:name="_Toc138762429"/>
      <w:bookmarkStart w:id="2640" w:name="_Toc145708623"/>
      <w:bookmarkStart w:id="2641" w:name="_Toc153827297"/>
      <w:bookmarkStart w:id="2642" w:name="_Toc185517087"/>
      <w:bookmarkStart w:id="2643" w:name="_Toc200971661"/>
      <w:r>
        <w:t>6.3.2.3</w:t>
      </w:r>
      <w:r>
        <w:tab/>
        <w:t>HTTP custom headers</w:t>
      </w:r>
      <w:bookmarkEnd w:id="2637"/>
      <w:bookmarkEnd w:id="2638"/>
      <w:bookmarkEnd w:id="2639"/>
      <w:bookmarkEnd w:id="2640"/>
      <w:bookmarkEnd w:id="2641"/>
      <w:bookmarkEnd w:id="2642"/>
      <w:bookmarkEnd w:id="264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644" w:name="_Toc104199162"/>
      <w:bookmarkStart w:id="2645" w:name="_Toc104489598"/>
      <w:bookmarkStart w:id="2646" w:name="_Toc138762430"/>
      <w:bookmarkStart w:id="2647" w:name="_Toc145708624"/>
      <w:bookmarkStart w:id="2648" w:name="_Toc153827298"/>
      <w:bookmarkStart w:id="2649" w:name="_Toc185517088"/>
      <w:bookmarkStart w:id="2650" w:name="_Toc200971662"/>
      <w:r>
        <w:t>6.3.3</w:t>
      </w:r>
      <w:r>
        <w:tab/>
        <w:t>Resources</w:t>
      </w:r>
      <w:bookmarkEnd w:id="2644"/>
      <w:bookmarkEnd w:id="2645"/>
      <w:bookmarkEnd w:id="2646"/>
      <w:bookmarkEnd w:id="2647"/>
      <w:bookmarkEnd w:id="2648"/>
      <w:bookmarkEnd w:id="2649"/>
      <w:bookmarkEnd w:id="2650"/>
    </w:p>
    <w:p w14:paraId="1290669C" w14:textId="77777777" w:rsidR="000A047E" w:rsidRDefault="000A047E" w:rsidP="000A047E">
      <w:pPr>
        <w:pStyle w:val="Heading4"/>
      </w:pPr>
      <w:bookmarkStart w:id="2651" w:name="_Toc104199163"/>
      <w:bookmarkStart w:id="2652" w:name="_Toc104489599"/>
      <w:bookmarkStart w:id="2653" w:name="_Toc138762431"/>
      <w:bookmarkStart w:id="2654" w:name="_Toc145708625"/>
      <w:bookmarkStart w:id="2655" w:name="_Toc153827299"/>
      <w:bookmarkStart w:id="2656" w:name="_Toc185517089"/>
      <w:bookmarkStart w:id="2657" w:name="_Toc200971663"/>
      <w:r>
        <w:t>6.3.3.1</w:t>
      </w:r>
      <w:r>
        <w:tab/>
        <w:t>Overview</w:t>
      </w:r>
      <w:bookmarkEnd w:id="2651"/>
      <w:bookmarkEnd w:id="2652"/>
      <w:bookmarkEnd w:id="2653"/>
      <w:bookmarkEnd w:id="2654"/>
      <w:bookmarkEnd w:id="2655"/>
      <w:bookmarkEnd w:id="2656"/>
      <w:bookmarkEnd w:id="265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1158178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659" w:name="_Toc104199164"/>
      <w:bookmarkStart w:id="2660" w:name="_Toc104489600"/>
      <w:bookmarkStart w:id="2661" w:name="_Toc138762432"/>
      <w:bookmarkStart w:id="2662" w:name="_Toc145708626"/>
      <w:bookmarkStart w:id="2663" w:name="_Toc153827300"/>
      <w:bookmarkStart w:id="2664" w:name="_Toc185517090"/>
      <w:bookmarkStart w:id="2665" w:name="_Toc200971664"/>
      <w:r>
        <w:t>6.3.3.2</w:t>
      </w:r>
      <w:r>
        <w:tab/>
        <w:t xml:space="preserve">Resource: </w:t>
      </w:r>
      <w:r>
        <w:rPr>
          <w:lang w:eastAsia="zh-CN"/>
        </w:rPr>
        <w:t>ASTI Configurations</w:t>
      </w:r>
      <w:bookmarkEnd w:id="2659"/>
      <w:bookmarkEnd w:id="2660"/>
      <w:bookmarkEnd w:id="2661"/>
      <w:bookmarkEnd w:id="2662"/>
      <w:bookmarkEnd w:id="2663"/>
      <w:bookmarkEnd w:id="2664"/>
      <w:bookmarkEnd w:id="2665"/>
    </w:p>
    <w:p w14:paraId="37C2C402" w14:textId="77777777" w:rsidR="000A047E" w:rsidRDefault="000A047E" w:rsidP="000A047E">
      <w:pPr>
        <w:pStyle w:val="Heading5"/>
      </w:pPr>
      <w:bookmarkStart w:id="2666" w:name="_Toc104199165"/>
      <w:bookmarkStart w:id="2667" w:name="_Toc104489601"/>
      <w:bookmarkStart w:id="2668" w:name="_Toc138762433"/>
      <w:bookmarkStart w:id="2669" w:name="_Toc145708627"/>
      <w:bookmarkStart w:id="2670" w:name="_Toc153827301"/>
      <w:bookmarkStart w:id="2671" w:name="_Toc185517091"/>
      <w:bookmarkStart w:id="2672" w:name="_Toc200971665"/>
      <w:r>
        <w:t>6.3.3.2.1</w:t>
      </w:r>
      <w:r>
        <w:tab/>
        <w:t>Description</w:t>
      </w:r>
      <w:bookmarkEnd w:id="2666"/>
      <w:bookmarkEnd w:id="2667"/>
      <w:bookmarkEnd w:id="2668"/>
      <w:bookmarkEnd w:id="2669"/>
      <w:bookmarkEnd w:id="2670"/>
      <w:bookmarkEnd w:id="2671"/>
      <w:bookmarkEnd w:id="26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673" w:name="_Toc104199166"/>
      <w:bookmarkStart w:id="2674" w:name="_Toc104489602"/>
      <w:bookmarkStart w:id="2675" w:name="_Toc138762434"/>
      <w:bookmarkStart w:id="2676" w:name="_Toc145708628"/>
      <w:bookmarkStart w:id="2677" w:name="_Toc153827302"/>
      <w:bookmarkStart w:id="2678" w:name="_Toc185517092"/>
      <w:bookmarkStart w:id="2679" w:name="_Toc200971666"/>
      <w:r>
        <w:t>6.3.3.2.2</w:t>
      </w:r>
      <w:r>
        <w:tab/>
        <w:t>Resource Definition</w:t>
      </w:r>
      <w:bookmarkEnd w:id="2673"/>
      <w:bookmarkEnd w:id="2674"/>
      <w:bookmarkEnd w:id="2675"/>
      <w:bookmarkEnd w:id="2676"/>
      <w:bookmarkEnd w:id="2677"/>
      <w:bookmarkEnd w:id="2678"/>
      <w:bookmarkEnd w:id="267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680" w:name="_Toc104199167"/>
      <w:bookmarkStart w:id="2681" w:name="_Toc104489603"/>
      <w:bookmarkStart w:id="2682" w:name="_Toc138762435"/>
      <w:bookmarkStart w:id="2683" w:name="_Toc145708629"/>
      <w:bookmarkStart w:id="2684" w:name="_Toc153827303"/>
      <w:bookmarkStart w:id="2685" w:name="_Toc185517093"/>
      <w:bookmarkStart w:id="2686" w:name="_Toc200971667"/>
      <w:r>
        <w:t>6.3.3.2.3</w:t>
      </w:r>
      <w:r>
        <w:tab/>
        <w:t>Resource Standard Methods</w:t>
      </w:r>
      <w:bookmarkEnd w:id="2680"/>
      <w:bookmarkEnd w:id="2681"/>
      <w:bookmarkEnd w:id="2682"/>
      <w:bookmarkEnd w:id="2683"/>
      <w:bookmarkEnd w:id="2684"/>
      <w:bookmarkEnd w:id="2685"/>
      <w:bookmarkEnd w:id="2686"/>
    </w:p>
    <w:p w14:paraId="0F1C6FEA" w14:textId="77777777" w:rsidR="000A047E" w:rsidRPr="00384E92" w:rsidRDefault="000A047E" w:rsidP="000A047E">
      <w:pPr>
        <w:pStyle w:val="Heading6"/>
      </w:pPr>
      <w:bookmarkStart w:id="2687" w:name="_Toc104199168"/>
      <w:bookmarkStart w:id="2688" w:name="_Toc104489604"/>
      <w:bookmarkStart w:id="2689" w:name="_Toc138762436"/>
      <w:bookmarkStart w:id="2690" w:name="_Toc145708630"/>
      <w:bookmarkStart w:id="2691" w:name="_Toc153827304"/>
      <w:bookmarkStart w:id="2692" w:name="_Toc185517094"/>
      <w:bookmarkStart w:id="2693" w:name="_Toc200971668"/>
      <w:r>
        <w:t>6.3.3.2.3</w:t>
      </w:r>
      <w:r w:rsidRPr="00384E92">
        <w:t>.1</w:t>
      </w:r>
      <w:r w:rsidRPr="00384E92">
        <w:tab/>
      </w:r>
      <w:r>
        <w:t>POST</w:t>
      </w:r>
      <w:bookmarkEnd w:id="2687"/>
      <w:bookmarkEnd w:id="2688"/>
      <w:bookmarkEnd w:id="2689"/>
      <w:bookmarkEnd w:id="2690"/>
      <w:bookmarkEnd w:id="2691"/>
      <w:bookmarkEnd w:id="2692"/>
      <w:bookmarkEnd w:id="269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694" w:name="_Toc104199169"/>
      <w:bookmarkStart w:id="2695" w:name="_Toc104489605"/>
      <w:bookmarkStart w:id="2696" w:name="_Toc138762437"/>
      <w:bookmarkStart w:id="2697" w:name="_Toc145708631"/>
      <w:bookmarkStart w:id="2698" w:name="_Toc153827305"/>
      <w:bookmarkStart w:id="2699" w:name="_Toc185517095"/>
      <w:bookmarkStart w:id="2700" w:name="_Toc200971669"/>
      <w:r>
        <w:t>6.3.3.2</w:t>
      </w:r>
      <w:r w:rsidRPr="00CB7E9F">
        <w:t>.4</w:t>
      </w:r>
      <w:r w:rsidRPr="00CB7E9F">
        <w:tab/>
        <w:t>Resource Custom Operations</w:t>
      </w:r>
      <w:bookmarkEnd w:id="2694"/>
      <w:bookmarkEnd w:id="2695"/>
      <w:bookmarkEnd w:id="2696"/>
      <w:bookmarkEnd w:id="2697"/>
      <w:bookmarkEnd w:id="2698"/>
      <w:bookmarkEnd w:id="2699"/>
      <w:bookmarkEnd w:id="2700"/>
    </w:p>
    <w:p w14:paraId="0B3CD985" w14:textId="77777777" w:rsidR="000A047E" w:rsidRDefault="000A047E" w:rsidP="000A047E">
      <w:pPr>
        <w:pStyle w:val="Heading6"/>
      </w:pPr>
      <w:bookmarkStart w:id="2701" w:name="_Toc104199170"/>
      <w:bookmarkStart w:id="2702" w:name="_Toc104489606"/>
      <w:bookmarkStart w:id="2703" w:name="_Toc138762438"/>
      <w:bookmarkStart w:id="2704" w:name="_Toc145708632"/>
      <w:bookmarkStart w:id="2705" w:name="_Toc153827306"/>
      <w:bookmarkStart w:id="2706" w:name="_Toc185517096"/>
      <w:bookmarkStart w:id="2707" w:name="_Toc200971670"/>
      <w:r>
        <w:t>6.3.3.2.4.1</w:t>
      </w:r>
      <w:r>
        <w:tab/>
        <w:t>Overview</w:t>
      </w:r>
      <w:bookmarkEnd w:id="2701"/>
      <w:bookmarkEnd w:id="2702"/>
      <w:bookmarkEnd w:id="2703"/>
      <w:bookmarkEnd w:id="2704"/>
      <w:bookmarkEnd w:id="2705"/>
      <w:bookmarkEnd w:id="2706"/>
      <w:bookmarkEnd w:id="270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708" w:name="_Toc104199171"/>
      <w:bookmarkStart w:id="2709" w:name="_Toc104489607"/>
      <w:bookmarkStart w:id="2710" w:name="_Toc138762439"/>
      <w:bookmarkStart w:id="2711" w:name="_Toc145708633"/>
      <w:bookmarkStart w:id="2712" w:name="_Toc153827307"/>
      <w:bookmarkStart w:id="2713" w:name="_Toc185517097"/>
      <w:bookmarkStart w:id="2714" w:name="_Toc200971671"/>
      <w:r>
        <w:lastRenderedPageBreak/>
        <w:t>6.3.3.2</w:t>
      </w:r>
      <w:r w:rsidRPr="00A94431">
        <w:t>.4.2</w:t>
      </w:r>
      <w:r>
        <w:tab/>
        <w:t xml:space="preserve">Operation: </w:t>
      </w:r>
      <w:bookmarkEnd w:id="2708"/>
      <w:bookmarkEnd w:id="2709"/>
      <w:bookmarkEnd w:id="2710"/>
      <w:bookmarkEnd w:id="2711"/>
      <w:bookmarkEnd w:id="2712"/>
      <w:r w:rsidR="00B47C76">
        <w:t>Retrieve</w:t>
      </w:r>
      <w:bookmarkEnd w:id="2713"/>
      <w:bookmarkEnd w:id="2714"/>
    </w:p>
    <w:p w14:paraId="7EDF76D6" w14:textId="77777777" w:rsidR="000A047E" w:rsidRPr="00A94431" w:rsidRDefault="000A047E" w:rsidP="000A047E">
      <w:pPr>
        <w:pStyle w:val="Heading7"/>
      </w:pPr>
      <w:bookmarkStart w:id="2715" w:name="_Toc104199172"/>
      <w:bookmarkStart w:id="2716" w:name="_Toc104489608"/>
      <w:bookmarkStart w:id="2717" w:name="_Toc138762440"/>
      <w:bookmarkStart w:id="2718" w:name="_Toc145708634"/>
      <w:bookmarkStart w:id="2719" w:name="_Toc153827308"/>
      <w:bookmarkStart w:id="2720" w:name="_Toc185517098"/>
      <w:bookmarkStart w:id="2721" w:name="_Toc200971672"/>
      <w:r>
        <w:t>6.3.3.2</w:t>
      </w:r>
      <w:r w:rsidRPr="00A94431">
        <w:t>.4.2.1</w:t>
      </w:r>
      <w:r w:rsidRPr="00A94431">
        <w:tab/>
        <w:t>Description</w:t>
      </w:r>
      <w:bookmarkEnd w:id="2715"/>
      <w:bookmarkEnd w:id="2716"/>
      <w:bookmarkEnd w:id="2717"/>
      <w:bookmarkEnd w:id="2718"/>
      <w:bookmarkEnd w:id="2719"/>
      <w:bookmarkEnd w:id="2720"/>
      <w:bookmarkEnd w:id="2721"/>
    </w:p>
    <w:p w14:paraId="5DDEDC9D" w14:textId="77777777" w:rsidR="000A047E" w:rsidRDefault="000A047E" w:rsidP="000A047E">
      <w:pPr>
        <w:pStyle w:val="Heading7"/>
      </w:pPr>
      <w:bookmarkStart w:id="2722" w:name="_Toc104199173"/>
      <w:bookmarkStart w:id="2723" w:name="_Toc104489609"/>
      <w:bookmarkStart w:id="2724" w:name="_Toc138762441"/>
      <w:bookmarkStart w:id="2725" w:name="_Toc145708635"/>
      <w:bookmarkStart w:id="2726" w:name="_Toc153827309"/>
      <w:bookmarkStart w:id="2727" w:name="_Toc185517099"/>
      <w:bookmarkStart w:id="2728" w:name="_Toc200971673"/>
      <w:r>
        <w:t>6.3.3.2</w:t>
      </w:r>
      <w:r w:rsidRPr="0046632B">
        <w:t>.4.2</w:t>
      </w:r>
      <w:r>
        <w:t>.2</w:t>
      </w:r>
      <w:r>
        <w:tab/>
        <w:t>Operation Definition</w:t>
      </w:r>
      <w:bookmarkEnd w:id="2722"/>
      <w:bookmarkEnd w:id="2723"/>
      <w:bookmarkEnd w:id="2724"/>
      <w:bookmarkEnd w:id="2725"/>
      <w:bookmarkEnd w:id="2726"/>
      <w:bookmarkEnd w:id="2727"/>
      <w:bookmarkEnd w:id="272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729" w:name="_Toc104199174"/>
      <w:bookmarkStart w:id="2730" w:name="_Toc104489610"/>
      <w:bookmarkStart w:id="2731" w:name="_Toc138762442"/>
      <w:bookmarkStart w:id="2732" w:name="_Toc145708636"/>
      <w:bookmarkStart w:id="2733" w:name="_Toc153827310"/>
      <w:bookmarkStart w:id="2734" w:name="_Toc185517100"/>
      <w:bookmarkStart w:id="2735" w:name="_Toc200971674"/>
      <w:r>
        <w:t>6.3.3.3</w:t>
      </w:r>
      <w:r>
        <w:tab/>
        <w:t xml:space="preserve">Resource: Individual </w:t>
      </w:r>
      <w:r>
        <w:rPr>
          <w:lang w:eastAsia="zh-CN"/>
        </w:rPr>
        <w:t>ASTI Configuration</w:t>
      </w:r>
      <w:bookmarkEnd w:id="2729"/>
      <w:bookmarkEnd w:id="2730"/>
      <w:bookmarkEnd w:id="2731"/>
      <w:bookmarkEnd w:id="2732"/>
      <w:bookmarkEnd w:id="2733"/>
      <w:bookmarkEnd w:id="2734"/>
      <w:bookmarkEnd w:id="2735"/>
    </w:p>
    <w:p w14:paraId="2FB3FFF3" w14:textId="77777777" w:rsidR="000A047E" w:rsidRDefault="000A047E" w:rsidP="000A047E">
      <w:pPr>
        <w:pStyle w:val="Heading5"/>
      </w:pPr>
      <w:bookmarkStart w:id="2736" w:name="_Toc104199175"/>
      <w:bookmarkStart w:id="2737" w:name="_Toc104489611"/>
      <w:bookmarkStart w:id="2738" w:name="_Toc138762443"/>
      <w:bookmarkStart w:id="2739" w:name="_Toc145708637"/>
      <w:bookmarkStart w:id="2740" w:name="_Toc153827311"/>
      <w:bookmarkStart w:id="2741" w:name="_Toc185517101"/>
      <w:bookmarkStart w:id="2742" w:name="_Toc200971675"/>
      <w:r>
        <w:t>6.3.3.3.1</w:t>
      </w:r>
      <w:r>
        <w:tab/>
        <w:t>Description</w:t>
      </w:r>
      <w:bookmarkEnd w:id="2736"/>
      <w:bookmarkEnd w:id="2737"/>
      <w:bookmarkEnd w:id="2738"/>
      <w:bookmarkEnd w:id="2739"/>
      <w:bookmarkEnd w:id="2740"/>
      <w:bookmarkEnd w:id="2741"/>
      <w:bookmarkEnd w:id="274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743" w:name="_Toc104199176"/>
      <w:bookmarkStart w:id="2744" w:name="_Toc104489612"/>
      <w:bookmarkStart w:id="2745" w:name="_Toc138762444"/>
      <w:bookmarkStart w:id="2746" w:name="_Toc145708638"/>
      <w:bookmarkStart w:id="2747" w:name="_Toc153827312"/>
      <w:bookmarkStart w:id="2748" w:name="_Toc185517102"/>
      <w:bookmarkStart w:id="2749" w:name="_Toc200971676"/>
      <w:r>
        <w:t>6.3.3.3.2</w:t>
      </w:r>
      <w:r>
        <w:tab/>
        <w:t>Resource Definition</w:t>
      </w:r>
      <w:bookmarkEnd w:id="2743"/>
      <w:bookmarkEnd w:id="2744"/>
      <w:bookmarkEnd w:id="2745"/>
      <w:bookmarkEnd w:id="2746"/>
      <w:bookmarkEnd w:id="2747"/>
      <w:bookmarkEnd w:id="2748"/>
      <w:bookmarkEnd w:id="2749"/>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750" w:name="_Toc104199177"/>
      <w:bookmarkStart w:id="2751" w:name="_Toc104489613"/>
      <w:bookmarkStart w:id="2752" w:name="_Toc138762445"/>
      <w:bookmarkStart w:id="2753" w:name="_Toc145708639"/>
      <w:bookmarkStart w:id="2754" w:name="_Toc153827313"/>
      <w:bookmarkStart w:id="2755" w:name="_Toc185517103"/>
      <w:bookmarkStart w:id="2756" w:name="_Hlk175659187"/>
      <w:bookmarkStart w:id="2757" w:name="_Toc200971677"/>
      <w:r>
        <w:t>6.3.3.3.3</w:t>
      </w:r>
      <w:r>
        <w:tab/>
        <w:t>Resource Standard Methods</w:t>
      </w:r>
      <w:bookmarkEnd w:id="2750"/>
      <w:bookmarkEnd w:id="2751"/>
      <w:bookmarkEnd w:id="2752"/>
      <w:bookmarkEnd w:id="2753"/>
      <w:bookmarkEnd w:id="2754"/>
      <w:bookmarkEnd w:id="2755"/>
      <w:bookmarkEnd w:id="2757"/>
    </w:p>
    <w:p w14:paraId="13A2B0D1" w14:textId="508E5228" w:rsidR="00076333" w:rsidRPr="00076333" w:rsidRDefault="00076333" w:rsidP="00391008">
      <w:pPr>
        <w:pStyle w:val="Heading6"/>
      </w:pPr>
      <w:bookmarkStart w:id="2758" w:name="_Toc185517104"/>
      <w:bookmarkStart w:id="2759" w:name="_Toc200971678"/>
      <w:r>
        <w:t>6.3.3.3.3.1</w:t>
      </w:r>
      <w:r>
        <w:tab/>
        <w:t>Void.</w:t>
      </w:r>
      <w:bookmarkEnd w:id="2758"/>
      <w:bookmarkEnd w:id="2759"/>
    </w:p>
    <w:p w14:paraId="5C036F3C" w14:textId="77777777" w:rsidR="000A047E" w:rsidRDefault="000A047E" w:rsidP="000A047E">
      <w:pPr>
        <w:pStyle w:val="Heading6"/>
      </w:pPr>
      <w:bookmarkStart w:id="2760" w:name="_Toc104199178"/>
      <w:bookmarkStart w:id="2761" w:name="_Toc104489614"/>
      <w:bookmarkStart w:id="2762" w:name="_Toc138762446"/>
      <w:bookmarkStart w:id="2763" w:name="_Toc145708640"/>
      <w:bookmarkStart w:id="2764" w:name="_Toc153827314"/>
      <w:bookmarkStart w:id="2765" w:name="_Toc185517105"/>
      <w:bookmarkStart w:id="2766" w:name="_Toc200971679"/>
      <w:bookmarkEnd w:id="2756"/>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767" w:name="_Toc104199179"/>
      <w:bookmarkStart w:id="2768" w:name="_Toc104489615"/>
      <w:bookmarkStart w:id="2769" w:name="_Toc138762447"/>
      <w:bookmarkStart w:id="2770" w:name="_Toc145708641"/>
      <w:bookmarkStart w:id="2771" w:name="_Toc153827315"/>
      <w:bookmarkStart w:id="2772" w:name="_Toc185517106"/>
      <w:bookmarkStart w:id="2773" w:name="_Toc200971680"/>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774" w:name="_Toc104199180"/>
      <w:bookmarkStart w:id="2775" w:name="_Toc104489616"/>
      <w:bookmarkStart w:id="2776" w:name="_Toc138762448"/>
      <w:bookmarkStart w:id="2777" w:name="_Toc145708642"/>
      <w:bookmarkStart w:id="2778" w:name="_Toc153827316"/>
      <w:bookmarkStart w:id="2779" w:name="_Toc185517107"/>
      <w:bookmarkStart w:id="2780" w:name="_Toc200971681"/>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781" w:name="_Toc104199181"/>
      <w:bookmarkStart w:id="2782" w:name="_Toc104489617"/>
      <w:bookmarkStart w:id="2783" w:name="_Toc138762449"/>
      <w:bookmarkStart w:id="2784" w:name="_Toc145708643"/>
      <w:bookmarkStart w:id="2785" w:name="_Toc153827317"/>
      <w:bookmarkStart w:id="2786" w:name="_Toc185517108"/>
      <w:bookmarkStart w:id="2787" w:name="_Toc200971682"/>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788" w:name="_Toc104199182"/>
      <w:bookmarkStart w:id="2789" w:name="_Toc104489618"/>
      <w:bookmarkStart w:id="2790" w:name="_Toc138762450"/>
      <w:bookmarkStart w:id="2791" w:name="_Toc145708644"/>
      <w:bookmarkStart w:id="2792" w:name="_Toc153827318"/>
      <w:bookmarkStart w:id="2793" w:name="_Toc185517109"/>
      <w:bookmarkStart w:id="2794" w:name="_Toc200971683"/>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Heading4"/>
      </w:pPr>
      <w:bookmarkStart w:id="2795" w:name="_Toc138762451"/>
      <w:bookmarkStart w:id="2796" w:name="_Toc145708645"/>
      <w:bookmarkStart w:id="2797" w:name="_Toc153827319"/>
      <w:bookmarkStart w:id="2798" w:name="_Toc185517110"/>
      <w:bookmarkStart w:id="2799" w:name="_Toc200971684"/>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00" w:name="_Toc138762452"/>
      <w:bookmarkStart w:id="2801" w:name="_Toc145708646"/>
      <w:bookmarkStart w:id="2802" w:name="_Toc153827320"/>
      <w:bookmarkStart w:id="2803" w:name="_Toc185517111"/>
      <w:bookmarkStart w:id="2804" w:name="_Toc200971685"/>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Heading5"/>
        <w:rPr>
          <w:noProof/>
        </w:rPr>
      </w:pPr>
      <w:bookmarkStart w:id="2805" w:name="_Toc138762453"/>
      <w:bookmarkStart w:id="2806" w:name="_Toc145708647"/>
      <w:bookmarkStart w:id="2807" w:name="_Toc153827321"/>
      <w:bookmarkStart w:id="2808" w:name="_Toc185517112"/>
      <w:bookmarkStart w:id="2809" w:name="_Toc200971686"/>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10" w:name="_Toc138762454"/>
      <w:bookmarkStart w:id="2811" w:name="_Toc145708648"/>
      <w:bookmarkStart w:id="2812" w:name="_Toc153827322"/>
      <w:bookmarkStart w:id="2813" w:name="_Toc185517113"/>
      <w:bookmarkStart w:id="2814" w:name="_Toc200971687"/>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815" w:name="_Toc138762455"/>
      <w:bookmarkStart w:id="2816" w:name="_Toc145708649"/>
      <w:bookmarkStart w:id="2817" w:name="_Toc153827323"/>
      <w:bookmarkStart w:id="2818" w:name="_Toc185517114"/>
      <w:bookmarkStart w:id="2819" w:name="_Toc200971688"/>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Heading6"/>
        <w:rPr>
          <w:noProof/>
        </w:rPr>
      </w:pPr>
      <w:bookmarkStart w:id="2820" w:name="_Toc138762456"/>
      <w:bookmarkStart w:id="2821" w:name="_Toc145708650"/>
      <w:bookmarkStart w:id="2822" w:name="_Toc153827324"/>
      <w:bookmarkStart w:id="2823" w:name="_Toc185517115"/>
      <w:bookmarkStart w:id="2824" w:name="_Toc200971689"/>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825" w:name="_Toc104199183"/>
      <w:bookmarkStart w:id="2826" w:name="_Toc104489619"/>
      <w:bookmarkStart w:id="2827" w:name="_Toc138762457"/>
      <w:bookmarkStart w:id="2828" w:name="_Toc145708651"/>
      <w:bookmarkStart w:id="2829" w:name="_Toc153827325"/>
      <w:bookmarkStart w:id="2830" w:name="_Toc185517116"/>
      <w:bookmarkStart w:id="2831" w:name="_Toc200971690"/>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Heading4"/>
      </w:pPr>
      <w:bookmarkStart w:id="2832" w:name="_Toc104199184"/>
      <w:bookmarkStart w:id="2833" w:name="_Toc104489620"/>
      <w:bookmarkStart w:id="2834" w:name="_Toc138762458"/>
      <w:bookmarkStart w:id="2835" w:name="_Toc145708652"/>
      <w:bookmarkStart w:id="2836" w:name="_Toc153827326"/>
      <w:bookmarkStart w:id="2837" w:name="_Toc185517117"/>
      <w:bookmarkStart w:id="2838" w:name="_Toc200971691"/>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839" w:name="_Toc104199185"/>
      <w:bookmarkStart w:id="2840" w:name="_Toc104489621"/>
      <w:bookmarkStart w:id="2841" w:name="_Toc138762459"/>
      <w:bookmarkStart w:id="2842" w:name="_Toc145708653"/>
      <w:bookmarkStart w:id="2843" w:name="_Toc153827327"/>
      <w:bookmarkStart w:id="2844" w:name="_Toc185517118"/>
      <w:bookmarkStart w:id="2845" w:name="_Toc200971692"/>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Heading5"/>
      </w:pPr>
      <w:bookmarkStart w:id="2846" w:name="_Toc104199186"/>
      <w:bookmarkStart w:id="2847" w:name="_Toc104489622"/>
      <w:bookmarkStart w:id="2848" w:name="_Toc138762460"/>
      <w:bookmarkStart w:id="2849" w:name="_Toc145708654"/>
      <w:bookmarkStart w:id="2850" w:name="_Toc153827328"/>
      <w:bookmarkStart w:id="2851" w:name="_Toc185517119"/>
      <w:bookmarkStart w:id="2852" w:name="_Toc200971693"/>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853" w:name="_Toc104199187"/>
      <w:bookmarkStart w:id="2854" w:name="_Toc104489623"/>
      <w:bookmarkStart w:id="2855" w:name="_Toc138762461"/>
      <w:bookmarkStart w:id="2856" w:name="_Toc145708655"/>
      <w:bookmarkStart w:id="2857" w:name="_Toc153827329"/>
      <w:bookmarkStart w:id="2858" w:name="_Toc185517120"/>
      <w:bookmarkStart w:id="2859" w:name="_Toc200971694"/>
      <w:r>
        <w:t>6.3.6.2.2</w:t>
      </w:r>
      <w:r>
        <w:tab/>
        <w:t>Type: AccessTimeDistributionData</w:t>
      </w:r>
      <w:bookmarkEnd w:id="2853"/>
      <w:bookmarkEnd w:id="2854"/>
      <w:bookmarkEnd w:id="2855"/>
      <w:bookmarkEnd w:id="2856"/>
      <w:bookmarkEnd w:id="2857"/>
      <w:bookmarkEnd w:id="2858"/>
      <w:bookmarkEnd w:id="28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860" w:name="_Toc104199188"/>
      <w:bookmarkStart w:id="2861" w:name="_Toc104489624"/>
      <w:bookmarkStart w:id="2862" w:name="_Toc138762462"/>
      <w:bookmarkStart w:id="2863" w:name="_Toc145708656"/>
      <w:bookmarkStart w:id="2864" w:name="_Toc153827330"/>
      <w:bookmarkStart w:id="2865" w:name="_Toc185517121"/>
      <w:bookmarkStart w:id="2866" w:name="_Toc200971695"/>
      <w:r>
        <w:lastRenderedPageBreak/>
        <w:t>6.3.6.2.3</w:t>
      </w:r>
      <w:r>
        <w:tab/>
        <w:t xml:space="preserve">Type: </w:t>
      </w:r>
      <w:bookmarkEnd w:id="2860"/>
      <w:bookmarkEnd w:id="2861"/>
      <w:bookmarkEnd w:id="2862"/>
      <w:bookmarkEnd w:id="2863"/>
      <w:bookmarkEnd w:id="2864"/>
      <w:r w:rsidR="00755742">
        <w:t>AfAsTimeDistributionParam</w:t>
      </w:r>
      <w:bookmarkEnd w:id="2865"/>
      <w:bookmarkEnd w:id="28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867" w:name="_Toc104199189"/>
      <w:bookmarkStart w:id="2868" w:name="_Toc104489625"/>
      <w:bookmarkStart w:id="2869" w:name="_Toc138762463"/>
      <w:bookmarkStart w:id="2870" w:name="_Toc145708657"/>
      <w:bookmarkStart w:id="2871" w:name="_Toc153827331"/>
      <w:bookmarkStart w:id="2872" w:name="_Toc185517122"/>
      <w:bookmarkStart w:id="2873" w:name="_Toc200971696"/>
      <w:r>
        <w:t>6.3.6.2.4</w:t>
      </w:r>
      <w:r>
        <w:tab/>
        <w:t>Type: StatusRequestData</w:t>
      </w:r>
      <w:bookmarkEnd w:id="2867"/>
      <w:bookmarkEnd w:id="2868"/>
      <w:bookmarkEnd w:id="2869"/>
      <w:bookmarkEnd w:id="2870"/>
      <w:bookmarkEnd w:id="2871"/>
      <w:bookmarkEnd w:id="2872"/>
      <w:bookmarkEnd w:id="28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874" w:name="_Toc104199190"/>
      <w:bookmarkStart w:id="2875" w:name="_Toc104489626"/>
      <w:bookmarkStart w:id="2876" w:name="_Toc138762464"/>
      <w:bookmarkStart w:id="2877" w:name="_Toc145708658"/>
      <w:bookmarkStart w:id="2878" w:name="_Toc153827332"/>
      <w:bookmarkStart w:id="2879" w:name="_Toc185517123"/>
      <w:bookmarkStart w:id="2880" w:name="_Toc200971697"/>
      <w:r>
        <w:lastRenderedPageBreak/>
        <w:t>6.3.6.2.5</w:t>
      </w:r>
      <w:r>
        <w:tab/>
        <w:t>Type: StatusResponseData</w:t>
      </w:r>
      <w:bookmarkEnd w:id="2874"/>
      <w:bookmarkEnd w:id="2875"/>
      <w:bookmarkEnd w:id="2876"/>
      <w:bookmarkEnd w:id="2877"/>
      <w:bookmarkEnd w:id="2878"/>
      <w:bookmarkEnd w:id="2879"/>
      <w:bookmarkEnd w:id="288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881" w:name="_Toc104199191"/>
      <w:bookmarkStart w:id="2882" w:name="_Toc104489627"/>
      <w:bookmarkStart w:id="2883" w:name="_Toc138762465"/>
      <w:bookmarkStart w:id="2884" w:name="_Toc145708659"/>
      <w:bookmarkStart w:id="2885" w:name="_Toc153827333"/>
      <w:bookmarkStart w:id="2886" w:name="_Toc185517124"/>
      <w:bookmarkStart w:id="2887" w:name="_Toc200971698"/>
      <w:r>
        <w:t>6.3.6.2.6</w:t>
      </w:r>
      <w:r>
        <w:tab/>
        <w:t xml:space="preserve">Type: </w:t>
      </w:r>
      <w:r>
        <w:rPr>
          <w:lang w:eastAsia="zh-CN"/>
        </w:rPr>
        <w:t>ActiveUe</w:t>
      </w:r>
      <w:bookmarkEnd w:id="2881"/>
      <w:bookmarkEnd w:id="2882"/>
      <w:bookmarkEnd w:id="2883"/>
      <w:bookmarkEnd w:id="2884"/>
      <w:bookmarkEnd w:id="2885"/>
      <w:bookmarkEnd w:id="2886"/>
      <w:bookmarkEnd w:id="28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888" w:name="_Toc138762466"/>
      <w:bookmarkStart w:id="2889" w:name="_Toc145708660"/>
      <w:bookmarkStart w:id="2890" w:name="_Toc153827334"/>
      <w:bookmarkStart w:id="2891" w:name="_Toc185517125"/>
      <w:bookmarkStart w:id="2892" w:name="_Toc200971699"/>
      <w:r>
        <w:t>6.3.6.2.7</w:t>
      </w:r>
      <w:r>
        <w:tab/>
        <w:t>Type AstiConfigNotification</w:t>
      </w:r>
      <w:bookmarkEnd w:id="2888"/>
      <w:bookmarkEnd w:id="2889"/>
      <w:bookmarkEnd w:id="2890"/>
      <w:bookmarkEnd w:id="2891"/>
      <w:bookmarkEnd w:id="28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893" w:name="_Toc153827335"/>
      <w:bookmarkStart w:id="2894" w:name="_Toc185517126"/>
      <w:bookmarkStart w:id="2895" w:name="_Toc200971700"/>
      <w:r>
        <w:lastRenderedPageBreak/>
        <w:t>6.3.6.2.8</w:t>
      </w:r>
      <w:r>
        <w:tab/>
        <w:t>Type AstiConfigStateNotification</w:t>
      </w:r>
      <w:bookmarkEnd w:id="2893"/>
      <w:bookmarkEnd w:id="2894"/>
      <w:bookmarkEnd w:id="2895"/>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896" w:name="_Toc104199192"/>
      <w:bookmarkStart w:id="2897" w:name="_Toc104489628"/>
      <w:bookmarkStart w:id="2898" w:name="_Toc138762467"/>
      <w:bookmarkStart w:id="2899" w:name="_Toc145708661"/>
      <w:bookmarkStart w:id="2900" w:name="_Toc153827336"/>
      <w:bookmarkStart w:id="2901" w:name="_Toc185517127"/>
      <w:bookmarkStart w:id="2902" w:name="_Toc200971701"/>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Heading5"/>
      </w:pPr>
      <w:bookmarkStart w:id="2903" w:name="_Toc104199193"/>
      <w:bookmarkStart w:id="2904" w:name="_Toc104489629"/>
      <w:bookmarkStart w:id="2905" w:name="_Toc138762468"/>
      <w:bookmarkStart w:id="2906" w:name="_Toc145708662"/>
      <w:bookmarkStart w:id="2907" w:name="_Toc153827337"/>
      <w:bookmarkStart w:id="2908" w:name="_Toc185517128"/>
      <w:bookmarkStart w:id="2909" w:name="_Toc200971702"/>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910" w:name="_Toc104199194"/>
      <w:bookmarkStart w:id="2911" w:name="_Toc104489630"/>
      <w:bookmarkStart w:id="2912" w:name="_Toc138762469"/>
      <w:bookmarkStart w:id="2913" w:name="_Toc145708663"/>
      <w:bookmarkStart w:id="2914" w:name="_Toc153827338"/>
      <w:bookmarkStart w:id="2915" w:name="_Toc185517129"/>
      <w:bookmarkStart w:id="2916" w:name="_Toc200971703"/>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Heading5"/>
      </w:pPr>
      <w:bookmarkStart w:id="2918" w:name="_Toc153827339"/>
      <w:bookmarkStart w:id="2919" w:name="_Toc185517130"/>
      <w:bookmarkStart w:id="2920" w:name="_Toc200971704"/>
      <w:r>
        <w:t>6.3.6.3.3</w:t>
      </w:r>
      <w:r w:rsidRPr="00BC662F">
        <w:tab/>
        <w:t xml:space="preserve">Enumeration: </w:t>
      </w:r>
      <w:r>
        <w:t>AstiEvent</w:t>
      </w:r>
      <w:bookmarkEnd w:id="2918"/>
      <w:bookmarkEnd w:id="2919"/>
      <w:bookmarkEnd w:id="29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921" w:name="_Toc104199195"/>
      <w:bookmarkStart w:id="2922" w:name="_Toc104489631"/>
      <w:bookmarkStart w:id="2923" w:name="_Toc138762470"/>
      <w:bookmarkStart w:id="2924" w:name="_Toc145708664"/>
      <w:bookmarkStart w:id="2925" w:name="_Toc153827340"/>
      <w:bookmarkStart w:id="2926" w:name="_Toc185517131"/>
      <w:bookmarkStart w:id="2927" w:name="_Toc200971705"/>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Heading4"/>
      </w:pPr>
      <w:bookmarkStart w:id="2928" w:name="_Toc104199196"/>
      <w:bookmarkStart w:id="2929" w:name="_Toc104489632"/>
      <w:bookmarkStart w:id="2930" w:name="_Toc138762471"/>
      <w:bookmarkStart w:id="2931" w:name="_Toc145708665"/>
      <w:bookmarkStart w:id="2932" w:name="_Toc153827341"/>
      <w:bookmarkStart w:id="2933" w:name="_Toc185517132"/>
      <w:bookmarkStart w:id="2934" w:name="_Toc200971706"/>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935" w:name="_Toc104199197"/>
      <w:bookmarkStart w:id="2936" w:name="_Toc104489633"/>
      <w:bookmarkStart w:id="2937" w:name="_Toc138762472"/>
      <w:bookmarkStart w:id="2938" w:name="_Toc145708666"/>
      <w:bookmarkStart w:id="2939" w:name="_Toc153827342"/>
      <w:bookmarkStart w:id="2940" w:name="_Toc185517133"/>
      <w:bookmarkStart w:id="2941" w:name="_Toc200971707"/>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942" w:name="_Toc104199198"/>
      <w:bookmarkStart w:id="2943" w:name="_Toc104489634"/>
      <w:bookmarkStart w:id="2944" w:name="_Toc138762473"/>
      <w:bookmarkStart w:id="2945" w:name="_Toc145708667"/>
      <w:bookmarkStart w:id="2946" w:name="_Toc153827343"/>
      <w:bookmarkStart w:id="2947" w:name="_Toc185517134"/>
      <w:bookmarkStart w:id="2948" w:name="_Toc200971708"/>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949" w:name="_Toc104199199"/>
      <w:bookmarkStart w:id="2950" w:name="_Toc104489635"/>
      <w:bookmarkStart w:id="2951" w:name="_Toc138762474"/>
      <w:bookmarkStart w:id="2952" w:name="_Toc145708668"/>
      <w:bookmarkStart w:id="2953" w:name="_Toc153827344"/>
      <w:bookmarkStart w:id="2954" w:name="_Toc185517135"/>
      <w:bookmarkStart w:id="2955" w:name="_Toc200971709"/>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r>
              <w:t>ASTIConfigReport</w:t>
            </w:r>
            <w:bookmarkEnd w:id="295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957" w:name="_Toc104199200"/>
      <w:bookmarkStart w:id="2958" w:name="_Toc104489636"/>
      <w:bookmarkStart w:id="2959" w:name="_Toc138762475"/>
      <w:bookmarkStart w:id="2960" w:name="_Toc145708669"/>
      <w:bookmarkStart w:id="2961" w:name="_Toc153827345"/>
      <w:bookmarkStart w:id="2962" w:name="_Toc185517136"/>
      <w:bookmarkStart w:id="2963" w:name="_Toc200971710"/>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85517137"/>
      <w:bookmarkStart w:id="2975" w:name="_Toc200971711"/>
      <w:r w:rsidRPr="004D3578">
        <w:lastRenderedPageBreak/>
        <w:t>Annex A (normative):</w:t>
      </w:r>
      <w:r w:rsidRPr="004D3578">
        <w:br/>
      </w:r>
      <w:r>
        <w:t>OpenAPI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Heading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85517138"/>
      <w:bookmarkStart w:id="2987" w:name="_Toc200971712"/>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85517139"/>
      <w:bookmarkStart w:id="2999" w:name="_Toc200971713"/>
      <w:r>
        <w:t>A.2</w:t>
      </w:r>
      <w:r>
        <w:tab/>
      </w:r>
      <w:r w:rsidR="00D615CF">
        <w:t>Ntsctsf_TimeSynchronization</w:t>
      </w:r>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5" w:name="MCCQCTEMPBM_00000098"/>
      <w:r>
        <w:rPr>
          <w:rFonts w:cs="Courier New"/>
          <w:szCs w:val="16"/>
        </w:rPr>
        <w:t>Individual</w:t>
      </w:r>
      <w:bookmarkEnd w:id="300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r>
        <w:rPr>
          <w:rFonts w:cs="Courier New"/>
          <w:szCs w:val="16"/>
        </w:rPr>
        <w:t>Individual</w:t>
      </w:r>
      <w:bookmarkEnd w:id="300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5" w:name="MCCQCTEMPBM_00000109"/>
      <w:r>
        <w:rPr>
          <w:rFonts w:cs="Courier New"/>
          <w:szCs w:val="16"/>
        </w:rPr>
        <w:t>Individual</w:t>
      </w:r>
      <w:bookmarkEnd w:id="3015"/>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r>
        <w:rPr>
          <w:rFonts w:cs="Courier New"/>
          <w:szCs w:val="16"/>
        </w:rPr>
        <w:t>subscriptionId</w:t>
      </w:r>
      <w:bookmarkEnd w:id="301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26" w:name="MCCQCTEMPBM_00000120"/>
      <w:r>
        <w:rPr>
          <w:rFonts w:cs="Courier New"/>
          <w:szCs w:val="16"/>
        </w:rPr>
        <w:t>Ntsctsf_TimeSynchronization</w:t>
      </w:r>
      <w:bookmarkEnd w:id="302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r>
        <w:rPr>
          <w:lang w:eastAsia="zh-CN"/>
        </w:rPr>
        <w:t>TimeSyncExposure</w:t>
      </w:r>
      <w:r>
        <w:rPr>
          <w:rFonts w:hint="eastAsia"/>
          <w:lang w:eastAsia="zh-CN"/>
        </w:rPr>
        <w:t>Sub</w:t>
      </w:r>
      <w:r>
        <w:rPr>
          <w:lang w:eastAsia="zh-CN"/>
        </w:rPr>
        <w:t>sc</w:t>
      </w:r>
      <w:bookmarkStart w:id="302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gpsis:</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'TS29571_CommonData.yaml#/components/schemas/Gpsi</w:t>
      </w:r>
      <w:bookmarkEnd w:id="303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4"/>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39"/>
      <w:r>
        <w:rPr>
          <w:lang w:eastAsia="zh-CN"/>
        </w:rPr>
        <w:t>subscribed</w:t>
      </w:r>
      <w:r>
        <w:rPr>
          <w:rFonts w:hint="eastAsia"/>
          <w:lang w:eastAsia="zh-CN"/>
        </w:rPr>
        <w:t>Event</w:t>
      </w:r>
      <w:r>
        <w:rPr>
          <w:lang w:eastAsia="zh-CN"/>
        </w:rPr>
        <w:t>s</w:t>
      </w:r>
      <w:bookmarkStart w:id="3040" w:name="MCCQCTEMPBM_00000134"/>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r>
        <w:t>eventFilters</w:t>
      </w:r>
      <w:bookmarkStart w:id="3044" w:name="MCCQCTEMPBM_00000138"/>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r>
        <w:t>subsNotifUri</w:t>
      </w:r>
      <w:bookmarkStart w:id="304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'TS29571_CommonData.yaml#/components/schemas/Uinteger'</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'TS29571_CommonData.yaml#/components/schemas/DateTime'</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r>
        <w:t>DurationSec</w:t>
      </w:r>
      <w:bookmarkStart w:id="305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3" w:name="MCCQCTEMPBM_00000147"/>
      <w:r>
        <w:rPr>
          <w:rFonts w:cs="Courier New"/>
          <w:szCs w:val="16"/>
        </w:rPr>
        <w:t xml:space="preserve">        - </w:t>
      </w:r>
      <w:bookmarkEnd w:id="305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r>
        <w:rPr>
          <w:lang w:eastAsia="zh-CN"/>
        </w:rPr>
        <w:t>TimeSyncExposureSubsNotif</w:t>
      </w:r>
      <w:bookmarkStart w:id="305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r>
        <w:t>SubsEventNotification</w:t>
      </w:r>
      <w:bookmarkStart w:id="305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7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85517140"/>
      <w:bookmarkStart w:id="3090" w:name="_Toc200971714"/>
      <w:bookmarkEnd w:id="3000"/>
      <w:r>
        <w:t>A.3</w:t>
      </w:r>
      <w:r>
        <w:tab/>
      </w:r>
      <w:r w:rsidR="00D615CF">
        <w:t>Ntsctsf_QoSand</w:t>
      </w:r>
      <w:r w:rsidR="005F5F2F">
        <w:t>TSC</w:t>
      </w:r>
      <w:r w:rsidR="00D615CF">
        <w:t>Assistance</w:t>
      </w:r>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r>
        <w:t>Ntsctsf_QoSandTSCAssistance</w:t>
      </w:r>
      <w:bookmarkStart w:id="3092" w:name="MCCQCTEMPBM_00000175"/>
      <w:r>
        <w:rPr>
          <w:rFonts w:cs="Courier New"/>
          <w:szCs w:val="16"/>
        </w:rPr>
        <w:t xml:space="preserve"> Service API</w:t>
      </w:r>
    </w:p>
    <w:p w14:paraId="6B9E54F2" w14:textId="43FD567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7D403E">
        <w:rPr>
          <w:rFonts w:cs="Courier New"/>
          <w:szCs w:val="16"/>
        </w:rPr>
        <w:t>1</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444FCFBF" w:rsidR="00461244" w:rsidRDefault="00461244" w:rsidP="00461244">
      <w:pPr>
        <w:pStyle w:val="PL"/>
      </w:pPr>
      <w:r>
        <w:t xml:space="preserve">    © </w:t>
      </w:r>
      <w:r w:rsidR="007D403E">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4E1A602" w:rsidR="00C46604" w:rsidRDefault="00C46604" w:rsidP="00461244">
      <w:pPr>
        <w:pStyle w:val="PL"/>
      </w:pPr>
      <w:r>
        <w:t xml:space="preserve">    </w:t>
      </w:r>
      <w:r w:rsidR="00461244">
        <w:t xml:space="preserve">3GPP TS 29.565 </w:t>
      </w:r>
      <w:r w:rsidR="001D3650">
        <w:t>V18</w:t>
      </w:r>
      <w:r w:rsidR="00461244">
        <w:t>.</w:t>
      </w:r>
      <w:r w:rsidR="007D403E">
        <w:t>10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5"/>
      <w:r w:rsidRPr="002E255E">
        <w:t>ntsctsf-qos-tscai</w:t>
      </w:r>
      <w:bookmarkStart w:id="309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r>
        <w:t>ProblemDetailsTsctsfQosTscac</w:t>
      </w:r>
      <w:bookmarkStart w:id="3101" w:name="MCCQCTEMPBM_00000184"/>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r>
        <w:t>TscAppSessionContextUpdateData</w:t>
      </w:r>
      <w:bookmarkStart w:id="311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r>
        <w:t>ProblemDetailsTsctsfQosTscac</w:t>
      </w:r>
      <w:bookmarkStart w:id="3115" w:name="MCCQCTEMPBM_00000198"/>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r>
        <w:t>EventsNotification</w:t>
      </w:r>
      <w:bookmarkStart w:id="312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2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r>
        <w:t>Tsc</w:t>
      </w:r>
      <w:bookmarkStart w:id="313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r>
        <w:rPr>
          <w:lang w:eastAsia="zh-CN"/>
        </w:rPr>
        <w:t>ethFlowInfo</w:t>
      </w:r>
      <w:bookmarkStart w:id="314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r>
        <w:rPr>
          <w:rFonts w:eastAsia="Times New Roman"/>
        </w:rPr>
        <w:t>flowInfo</w:t>
      </w:r>
      <w:bookmarkStart w:id="314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'TS29122_CommonData.yaml#/components/schemas/FlowInfo'</w:t>
      </w:r>
      <w:bookmarkStart w:id="3147" w:name="MCCQCTEMPBM_00000230"/>
    </w:p>
    <w:bookmarkEnd w:id="314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r>
        <w:rPr>
          <w:lang w:eastAsia="zh-CN"/>
        </w:rPr>
        <w:t>tscQosReq</w:t>
      </w:r>
      <w:bookmarkStart w:id="315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r>
        <w:rPr>
          <w:rFonts w:hint="eastAsia"/>
          <w:lang w:eastAsia="zh-CN"/>
        </w:rPr>
        <w:t>qosReference</w:t>
      </w:r>
      <w:bookmarkStart w:id="315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r>
        <w:rPr>
          <w:lang w:eastAsia="zh-CN"/>
        </w:rPr>
        <w:t>altQosReferences</w:t>
      </w:r>
      <w:bookmarkStart w:id="315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r>
        <w:rPr>
          <w:lang w:eastAsia="zh-CN"/>
        </w:rPr>
        <w:t>ethFlowInfo</w:t>
      </w:r>
      <w:bookmarkStart w:id="316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r>
        <w:rPr>
          <w:rFonts w:eastAsia="Times New Roman"/>
        </w:rPr>
        <w:t>flowInfo</w:t>
      </w:r>
      <w:bookmarkStart w:id="317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'TS29122_CommonData.yaml#/components/schemas/FlowInfo'</w:t>
      </w:r>
      <w:bookmarkStart w:id="3172" w:name="MCCQCTEMPBM_00000255"/>
    </w:p>
    <w:bookmarkEnd w:id="317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r>
        <w:rPr>
          <w:lang w:eastAsia="zh-CN"/>
        </w:rPr>
        <w:t>tscQosReq</w:t>
      </w:r>
      <w:bookmarkStart w:id="317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r>
        <w:rPr>
          <w:rFonts w:hint="eastAsia"/>
          <w:lang w:eastAsia="zh-CN"/>
        </w:rPr>
        <w:t>qosReference</w:t>
      </w:r>
      <w:bookmarkStart w:id="317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r>
        <w:rPr>
          <w:lang w:eastAsia="zh-CN"/>
        </w:rPr>
        <w:t>altQosReferences</w:t>
      </w:r>
      <w:bookmarkStart w:id="317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r w:rsidR="00461244">
        <w:t>OpenAPI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93"/>
    <w:p w14:paraId="7525BE26" w14:textId="43FCAA4C" w:rsidR="00D16179" w:rsidRDefault="00D16179" w:rsidP="00461244">
      <w:pPr>
        <w:pStyle w:val="PL"/>
        <w:rPr>
          <w:rFonts w:cs="Courier New"/>
          <w:szCs w:val="16"/>
        </w:rPr>
      </w:pPr>
      <w:r w:rsidRPr="00C316C4">
        <w:t xml:space="preserve">          minItems: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r>
        <w:rPr>
          <w:lang w:eastAsia="zh-CN"/>
        </w:rPr>
        <w:t>notifCorreId</w:t>
      </w:r>
      <w:bookmarkStart w:id="319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r>
        <w:t>qosMonReports</w:t>
      </w:r>
      <w:bookmarkStart w:id="320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#/components/schemas/ProblemDetails'</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219" w:name="_Toc185517141"/>
      <w:bookmarkStart w:id="3220" w:name="_Toc200971715"/>
      <w:r>
        <w:t>A.4</w:t>
      </w:r>
      <w:r>
        <w:tab/>
        <w:t>Ntsctsf_ASTI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r w:rsidRPr="00615A8F">
        <w:t>Ntsctsf_</w:t>
      </w:r>
      <w:r>
        <w:t>ASTI</w:t>
      </w:r>
      <w:bookmarkStart w:id="322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5"/>
      <w:r w:rsidRPr="008C1571">
        <w:t>ntsctsf-</w:t>
      </w:r>
      <w:r>
        <w:t>asti</w:t>
      </w:r>
      <w:bookmarkStart w:id="322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29"/>
      <w:r>
        <w:rPr>
          <w:lang w:eastAsia="zh-CN"/>
        </w:rPr>
        <w:t>ASTIConfiguration</w:t>
      </w:r>
      <w:bookmarkStart w:id="323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r>
        <w:t>AccessTimeDistributionData</w:t>
      </w:r>
      <w:bookmarkStart w:id="323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9"/>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3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r>
        <w:t>StatusRequestData</w:t>
      </w:r>
      <w:bookmarkStart w:id="324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r>
        <w:t>StatusResponseData</w:t>
      </w:r>
      <w:bookmarkStart w:id="324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4" w:name="MCCQCTEMPBM_00000330"/>
      <w:r>
        <w:rPr>
          <w:rFonts w:cs="Courier New"/>
          <w:szCs w:val="16"/>
        </w:rPr>
        <w:t>IndividualASTIConfiguration</w:t>
      </w:r>
      <w:bookmarkEnd w:id="3254"/>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Individual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7" w:name="MCCQCTEMPBM_00000333"/>
      <w:r w:rsidRPr="00AA5858">
        <w:rPr>
          <w:rFonts w:cs="Courier New"/>
          <w:szCs w:val="16"/>
        </w:rPr>
        <w:t>onfigId</w:t>
      </w:r>
      <w:bookmarkEnd w:id="325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58" w:name="MCCQCTEMPBM_00000334"/>
      <w:r>
        <w:rPr>
          <w:rFonts w:cs="Courier New"/>
          <w:szCs w:val="16"/>
        </w:rPr>
        <w:t>String identifying an Individual ASTI Configuration.</w:t>
      </w:r>
      <w:bookmarkEnd w:id="325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9" w:name="MCCQCTEMPBM_00000336"/>
      <w:r>
        <w:rPr>
          <w:rFonts w:cs="Courier New"/>
          <w:szCs w:val="16"/>
        </w:rPr>
        <w:t xml:space="preserve">          $ref: 'TS29571_CommonData.yaml#/components/responses/308'</w:t>
      </w:r>
      <w:bookmarkEnd w:id="325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2" w:name="MCCQCTEMPBM_00000339"/>
      <w:r>
        <w:rPr>
          <w:rFonts w:cs="Courier New"/>
          <w:szCs w:val="16"/>
        </w:rPr>
        <w:t>Ntsctsf_ASTI</w:t>
      </w:r>
      <w:bookmarkEnd w:id="326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3" w:name="MCCQCTEMPBM_00000340"/>
      <w:r>
        <w:rPr>
          <w:rFonts w:cs="Courier New"/>
          <w:szCs w:val="16"/>
        </w:rPr>
        <w:t xml:space="preserve">  schemas:</w:t>
      </w:r>
    </w:p>
    <w:bookmarkEnd w:id="326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4" w:name="MCCQCTEMPBM_00000341"/>
      <w:r>
        <w:rPr>
          <w:rFonts w:cs="Courier New"/>
          <w:szCs w:val="16"/>
        </w:rPr>
        <w:t>TS29571_CommonData.yaml</w:t>
      </w:r>
      <w:bookmarkEnd w:id="326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5" w:name="MCCQCTEMPBM_00000342"/>
      <w:r>
        <w:rPr>
          <w:rFonts w:cs="Courier New"/>
          <w:szCs w:val="16"/>
        </w:rPr>
        <w:t>TS29571_CommonData.yaml</w:t>
      </w:r>
      <w:bookmarkEnd w:id="326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6"/>
      <w:r>
        <w:t>'</w:t>
      </w:r>
    </w:p>
    <w:p w14:paraId="52DF293F" w14:textId="77777777" w:rsidR="00B743A0" w:rsidRDefault="00B743A0" w:rsidP="00B743A0">
      <w:pPr>
        <w:pStyle w:val="PL"/>
        <w:rPr>
          <w:rFonts w:cs="Courier New"/>
          <w:szCs w:val="16"/>
        </w:rPr>
      </w:pPr>
      <w:bookmarkStart w:id="326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7"/>
      <w:r>
        <w:t>'</w:t>
      </w:r>
    </w:p>
    <w:p w14:paraId="7E57796A" w14:textId="77777777" w:rsidR="000A047E" w:rsidRDefault="000A047E" w:rsidP="000A047E">
      <w:pPr>
        <w:pStyle w:val="PL"/>
        <w:rPr>
          <w:rFonts w:cs="Courier New"/>
          <w:szCs w:val="16"/>
        </w:rPr>
      </w:pPr>
      <w:bookmarkStart w:id="3268" w:name="MCCQCTEMPBM_00000345"/>
      <w:r>
        <w:rPr>
          <w:rFonts w:cs="Courier New"/>
          <w:szCs w:val="16"/>
        </w:rPr>
        <w:t xml:space="preserve">        </w:t>
      </w:r>
      <w:bookmarkEnd w:id="3268"/>
      <w:r>
        <w:t>asTimeDisParam</w:t>
      </w:r>
      <w:bookmarkStart w:id="326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9"/>
      <w:r w:rsidR="000A7176">
        <w:t>Af</w:t>
      </w:r>
      <w:r>
        <w:t>AsTimeDistributionParam</w:t>
      </w:r>
      <w:bookmarkStart w:id="327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0"/>
      <w:r>
        <w:t>type: array</w:t>
      </w:r>
    </w:p>
    <w:p w14:paraId="1BCC1437" w14:textId="77777777" w:rsidR="008845A2" w:rsidRDefault="008845A2" w:rsidP="008845A2">
      <w:pPr>
        <w:pStyle w:val="PL"/>
        <w:rPr>
          <w:rFonts w:cs="Courier New"/>
          <w:szCs w:val="16"/>
        </w:rPr>
      </w:pPr>
      <w:bookmarkStart w:id="327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1"/>
      <w:r>
        <w:t>items:</w:t>
      </w:r>
    </w:p>
    <w:p w14:paraId="19896EC7" w14:textId="77777777" w:rsidR="008845A2" w:rsidRDefault="008845A2" w:rsidP="008845A2">
      <w:pPr>
        <w:pStyle w:val="PL"/>
        <w:rPr>
          <w:rFonts w:cs="Courier New"/>
          <w:szCs w:val="16"/>
        </w:rPr>
      </w:pPr>
      <w:bookmarkStart w:id="3272" w:name="MCCQCTEMPBM_00000349"/>
      <w:r>
        <w:rPr>
          <w:rFonts w:cs="Courier New"/>
          <w:szCs w:val="16"/>
        </w:rPr>
        <w:t xml:space="preserve">            $ref: '</w:t>
      </w:r>
      <w:bookmarkEnd w:id="3272"/>
      <w:r>
        <w:t>TS29534_Npcf_AMPolicyAuthorization.yaml</w:t>
      </w:r>
      <w:bookmarkStart w:id="327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5" w:name="MCCQCTEMPBM_00000352"/>
      <w:r>
        <w:rPr>
          <w:rFonts w:cs="Courier New"/>
          <w:szCs w:val="16"/>
        </w:rPr>
        <w:t xml:space="preserve">        </w:t>
      </w:r>
      <w:bookmarkEnd w:id="3275"/>
      <w:r w:rsidR="00D458DA">
        <w:rPr>
          <w:rFonts w:eastAsia="맑은 고딕"/>
        </w:rPr>
        <w:t>timeSyncErrBdgt</w:t>
      </w:r>
      <w:bookmarkStart w:id="327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8" w:name="MCCQCTEMPBM_00000355"/>
      <w:r>
        <w:rPr>
          <w:rFonts w:cs="Courier New"/>
          <w:szCs w:val="16"/>
        </w:rPr>
        <w:t>TS29571_CommonData.yaml</w:t>
      </w:r>
      <w:bookmarkEnd w:id="327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9" w:name="MCCQCTEMPBM_00000356"/>
      <w:r>
        <w:rPr>
          <w:rFonts w:cs="Courier New"/>
          <w:szCs w:val="16"/>
        </w:rPr>
        <w:t>TS29571_CommonData.yaml</w:t>
      </w:r>
      <w:bookmarkEnd w:id="327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0" w:name="MCCQCTEMPBM_00000357"/>
      <w:r>
        <w:rPr>
          <w:rFonts w:cs="Courier New"/>
          <w:szCs w:val="16"/>
        </w:rPr>
        <w:t>TS29571_CommonData.yaml</w:t>
      </w:r>
      <w:bookmarkEnd w:id="328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1" w:name="MCCQCTEMPBM_00000358"/>
      <w:r>
        <w:rPr>
          <w:rFonts w:cs="Courier New"/>
          <w:szCs w:val="16"/>
        </w:rPr>
        <w:t>TS29571_CommonData.yaml</w:t>
      </w:r>
      <w:bookmarkEnd w:id="328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2" w:name="MCCQCTEMPBM_00000359"/>
      <w:r>
        <w:rPr>
          <w:rFonts w:cs="Courier New"/>
          <w:szCs w:val="16"/>
        </w:rPr>
        <w:t xml:space="preserve">        </w:t>
      </w:r>
      <w:bookmarkEnd w:id="3282"/>
      <w:r>
        <w:rPr>
          <w:lang w:eastAsia="zh-CN"/>
        </w:rPr>
        <w:t>activeUes</w:t>
      </w:r>
      <w:bookmarkStart w:id="3283" w:name="MCCQCTEMPBM_00000360"/>
      <w:r>
        <w:rPr>
          <w:rFonts w:cs="Courier New"/>
          <w:szCs w:val="16"/>
        </w:rPr>
        <w:t>:</w:t>
      </w:r>
    </w:p>
    <w:bookmarkEnd w:id="328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4" w:name="MCCQCTEMPBM_00000361"/>
    </w:p>
    <w:bookmarkEnd w:id="328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5" w:name="MCCQCTEMPBM_00000362"/>
      <w:r>
        <w:rPr>
          <w:rFonts w:cs="Courier New"/>
          <w:szCs w:val="16"/>
        </w:rPr>
        <w:t>TS29571_CommonData.yaml</w:t>
      </w:r>
      <w:bookmarkEnd w:id="328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6" w:name="MCCQCTEMPBM_00000363"/>
      <w:r>
        <w:rPr>
          <w:rFonts w:cs="Courier New"/>
          <w:szCs w:val="16"/>
        </w:rPr>
        <w:t>TS29571_CommonData.yaml</w:t>
      </w:r>
      <w:bookmarkEnd w:id="3286"/>
      <w:r w:rsidRPr="002B65C6">
        <w:t>#/components/schemas/</w:t>
      </w:r>
      <w:r>
        <w:t>Gpsi</w:t>
      </w:r>
      <w:r w:rsidRPr="002B65C6">
        <w:t>'</w:t>
      </w:r>
    </w:p>
    <w:p w14:paraId="57477DF3" w14:textId="6F708A52" w:rsidR="000A047E" w:rsidRDefault="000A047E" w:rsidP="000A047E">
      <w:pPr>
        <w:pStyle w:val="PL"/>
        <w:rPr>
          <w:rFonts w:cs="Courier New"/>
          <w:szCs w:val="16"/>
        </w:rPr>
      </w:pPr>
      <w:bookmarkStart w:id="3287" w:name="MCCQCTEMPBM_00000364"/>
      <w:r>
        <w:rPr>
          <w:rFonts w:cs="Courier New"/>
          <w:szCs w:val="16"/>
        </w:rPr>
        <w:t xml:space="preserve">        </w:t>
      </w:r>
      <w:bookmarkEnd w:id="3287"/>
      <w:r w:rsidR="00D458DA">
        <w:rPr>
          <w:rFonts w:eastAsia="맑은 고딕"/>
        </w:rPr>
        <w:t>timeSyncErrBdgt</w:t>
      </w:r>
      <w:bookmarkStart w:id="328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8"/>
      <w:r>
        <w:rPr>
          <w:rFonts w:eastAsia="맑은 고딕"/>
        </w:rPr>
        <w:t>oneOf</w:t>
      </w:r>
      <w:bookmarkStart w:id="328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9"/>
      <w:r>
        <w:rPr>
          <w:rFonts w:eastAsia="맑은 고딕"/>
        </w:rPr>
        <w:t>required</w:t>
      </w:r>
      <w:bookmarkStart w:id="329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1" w:name="MCCQCTEMPBM_00000368"/>
      <w:r>
        <w:rPr>
          <w:rFonts w:cs="Courier New"/>
          <w:szCs w:val="16"/>
        </w:rPr>
        <w:t xml:space="preserve">        </w:t>
      </w:r>
      <w:bookmarkEnd w:id="329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292" w:name="_Toc138762481"/>
      <w:bookmarkStart w:id="3293" w:name="_Toc145708675"/>
      <w:bookmarkStart w:id="3294" w:name="_Toc153827351"/>
      <w:bookmarkStart w:id="3295" w:name="_Toc185517142"/>
      <w:bookmarkStart w:id="3296" w:name="_Toc200971716"/>
      <w:r w:rsidRPr="004D3578">
        <w:t xml:space="preserve">Annex </w:t>
      </w:r>
      <w:r>
        <w:t>B</w:t>
      </w:r>
      <w:r w:rsidRPr="004D3578">
        <w:t xml:space="preserve"> (normative):</w:t>
      </w:r>
      <w:r w:rsidRPr="004D3578">
        <w:br/>
      </w:r>
      <w:r>
        <w:t>3GPP extensions for DetNet integration with 5GS</w:t>
      </w:r>
      <w:bookmarkEnd w:id="3292"/>
      <w:bookmarkEnd w:id="3293"/>
      <w:bookmarkEnd w:id="3294"/>
      <w:bookmarkEnd w:id="3295"/>
      <w:bookmarkEnd w:id="3296"/>
    </w:p>
    <w:p w14:paraId="0C90C525" w14:textId="77777777" w:rsidR="00FE2976" w:rsidRDefault="00FE2976" w:rsidP="00D51D24">
      <w:pPr>
        <w:pStyle w:val="Heading1"/>
      </w:pPr>
      <w:bookmarkStart w:id="3297" w:name="_Toc138762482"/>
      <w:bookmarkStart w:id="3298" w:name="_Toc145708676"/>
      <w:bookmarkStart w:id="3299" w:name="_Toc153827352"/>
      <w:bookmarkStart w:id="3300" w:name="_Toc185517143"/>
      <w:bookmarkStart w:id="3301" w:name="MCCQCTEMPBM_00000370"/>
      <w:bookmarkStart w:id="3302" w:name="_Toc200971717"/>
      <w:r>
        <w:t>B.1</w:t>
      </w:r>
      <w:r>
        <w:tab/>
        <w:t>3GPP extensions for DetNet integration with 5GS</w:t>
      </w:r>
      <w:bookmarkEnd w:id="3297"/>
      <w:bookmarkEnd w:id="3298"/>
      <w:bookmarkEnd w:id="3299"/>
      <w:bookmarkEnd w:id="3300"/>
      <w:bookmarkEnd w:id="3302"/>
    </w:p>
    <w:p w14:paraId="28E7CD5F" w14:textId="77777777" w:rsidR="00FE2976" w:rsidRDefault="00FE2976" w:rsidP="00D51D24">
      <w:pPr>
        <w:pStyle w:val="Heading2"/>
      </w:pPr>
      <w:bookmarkStart w:id="3303" w:name="_Toc138762483"/>
      <w:bookmarkStart w:id="3304" w:name="_Toc145708677"/>
      <w:bookmarkStart w:id="3305" w:name="_Toc153827353"/>
      <w:bookmarkStart w:id="3306" w:name="_Toc185517144"/>
      <w:bookmarkStart w:id="3307" w:name="MCCQCTEMPBM_00000371"/>
      <w:bookmarkStart w:id="3308" w:name="_Toc200971718"/>
      <w:bookmarkEnd w:id="3301"/>
      <w:r>
        <w:t>B.1.1</w:t>
      </w:r>
      <w:r>
        <w:tab/>
        <w:t>Introduction</w:t>
      </w:r>
      <w:bookmarkEnd w:id="3303"/>
      <w:bookmarkEnd w:id="3304"/>
      <w:bookmarkEnd w:id="3305"/>
      <w:bookmarkEnd w:id="3306"/>
      <w:bookmarkEnd w:id="3308"/>
    </w:p>
    <w:bookmarkEnd w:id="330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09" w:name="_MON_1738072452"/>
    <w:bookmarkEnd w:id="330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158178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310" w:name="_Toc138762484"/>
      <w:bookmarkStart w:id="3311" w:name="_Toc145708678"/>
      <w:bookmarkStart w:id="3312" w:name="_Toc153827354"/>
      <w:bookmarkStart w:id="3313" w:name="_Toc185517145"/>
      <w:bookmarkStart w:id="3314" w:name="MCCQCTEMPBM_00000372"/>
      <w:bookmarkStart w:id="3315" w:name="_Toc200971719"/>
      <w:r>
        <w:t>B.1.2</w:t>
      </w:r>
      <w:r>
        <w:tab/>
      </w:r>
      <w:bookmarkEnd w:id="3310"/>
      <w:bookmarkEnd w:id="3311"/>
      <w:bookmarkEnd w:id="3312"/>
      <w:r w:rsidR="00F5648C">
        <w:t>3GPP Extension _3gpp-5gs-detnet-node</w:t>
      </w:r>
      <w:bookmarkEnd w:id="3313"/>
      <w:bookmarkEnd w:id="3315"/>
    </w:p>
    <w:p w14:paraId="458B5C04" w14:textId="77777777" w:rsidR="00FE2976" w:rsidRDefault="00FE2976" w:rsidP="00D51D24">
      <w:pPr>
        <w:pStyle w:val="Heading3"/>
      </w:pPr>
      <w:bookmarkStart w:id="3316" w:name="_Toc138762485"/>
      <w:bookmarkStart w:id="3317" w:name="_Toc145708679"/>
      <w:bookmarkStart w:id="3318" w:name="_Toc153827355"/>
      <w:bookmarkStart w:id="3319" w:name="_Toc185517146"/>
      <w:bookmarkStart w:id="3320" w:name="MCCQCTEMPBM_00000373"/>
      <w:bookmarkStart w:id="3321" w:name="_Toc200971720"/>
      <w:bookmarkEnd w:id="3314"/>
      <w:r>
        <w:t>B.1.2.1</w:t>
      </w:r>
      <w:r>
        <w:tab/>
        <w:t>Description</w:t>
      </w:r>
      <w:bookmarkEnd w:id="3316"/>
      <w:bookmarkEnd w:id="3317"/>
      <w:bookmarkEnd w:id="3318"/>
      <w:bookmarkEnd w:id="3319"/>
      <w:bookmarkEnd w:id="3321"/>
    </w:p>
    <w:bookmarkEnd w:id="332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322" w:name="_Toc138762486"/>
      <w:bookmarkStart w:id="3323" w:name="_Toc145708680"/>
      <w:bookmarkStart w:id="3324" w:name="_Toc153827356"/>
      <w:bookmarkStart w:id="3325" w:name="_Toc185517147"/>
      <w:bookmarkStart w:id="3326" w:name="MCCQCTEMPBM_00000374"/>
      <w:bookmarkStart w:id="3327" w:name="_Toc200971721"/>
      <w:r>
        <w:t>B.1.2.2</w:t>
      </w:r>
      <w:r>
        <w:tab/>
        <w:t>Provisioning of 5GS specific traffic characteristics and requirements</w:t>
      </w:r>
      <w:bookmarkEnd w:id="3322"/>
      <w:bookmarkEnd w:id="3323"/>
      <w:bookmarkEnd w:id="3324"/>
      <w:bookmarkEnd w:id="3325"/>
      <w:bookmarkEnd w:id="3327"/>
    </w:p>
    <w:bookmarkEnd w:id="332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328" w:name="_Toc138762487"/>
      <w:bookmarkStart w:id="3329" w:name="_Toc145708681"/>
      <w:bookmarkStart w:id="3330" w:name="_Toc153827357"/>
      <w:bookmarkStart w:id="3331" w:name="_Toc185517148"/>
      <w:bookmarkStart w:id="3332" w:name="MCCQCTEMPBM_00000375"/>
      <w:bookmarkStart w:id="3333" w:name="_Toc200971722"/>
      <w:r>
        <w:t>B.1.2.3</w:t>
      </w:r>
      <w:r>
        <w:tab/>
        <w:t>Report of 5GS DetNet flow(s) status</w:t>
      </w:r>
      <w:bookmarkEnd w:id="3328"/>
      <w:bookmarkEnd w:id="3329"/>
      <w:bookmarkEnd w:id="3330"/>
      <w:bookmarkEnd w:id="3331"/>
      <w:bookmarkEnd w:id="3333"/>
    </w:p>
    <w:bookmarkEnd w:id="333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4" w:name="_Toc138762488"/>
      <w:bookmarkStart w:id="3335" w:name="_Toc145708682"/>
      <w:bookmarkStart w:id="3336" w:name="_Toc153827358"/>
      <w:bookmarkStart w:id="333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338" w:name="_Toc185517149"/>
      <w:bookmarkStart w:id="3339" w:name="_Toc200971723"/>
      <w:r>
        <w:t>B.1.2.4</w:t>
      </w:r>
      <w:r>
        <w:tab/>
        <w:t>Exposure of 5GS DetNet Node Identification</w:t>
      </w:r>
      <w:bookmarkEnd w:id="3334"/>
      <w:bookmarkEnd w:id="3335"/>
      <w:bookmarkEnd w:id="3336"/>
      <w:bookmarkEnd w:id="3338"/>
      <w:bookmarkEnd w:id="3339"/>
    </w:p>
    <w:p w14:paraId="5BB9E35E" w14:textId="77777777" w:rsidR="00F5648C" w:rsidRDefault="00F5648C" w:rsidP="00F5648C">
      <w:pPr>
        <w:rPr>
          <w:lang w:eastAsia="zh-CN"/>
        </w:rPr>
      </w:pPr>
      <w:bookmarkStart w:id="3340" w:name="_Toc138762489"/>
      <w:bookmarkStart w:id="3341" w:name="_Toc145708683"/>
      <w:bookmarkStart w:id="3342" w:name="_Toc153827359"/>
      <w:bookmarkStart w:id="3343" w:name="MCCQCTEMPBM_00000377"/>
      <w:bookmarkEnd w:id="333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344" w:name="_Toc185517150"/>
      <w:bookmarkStart w:id="3345" w:name="_Toc200971724"/>
      <w:r>
        <w:lastRenderedPageBreak/>
        <w:t>B.2</w:t>
      </w:r>
      <w:r>
        <w:tab/>
        <w:t>YANG Module Definitions</w:t>
      </w:r>
      <w:bookmarkEnd w:id="3340"/>
      <w:bookmarkEnd w:id="3341"/>
      <w:bookmarkEnd w:id="3342"/>
      <w:bookmarkEnd w:id="3344"/>
      <w:bookmarkEnd w:id="3345"/>
    </w:p>
    <w:p w14:paraId="42A5CCBD" w14:textId="77777777" w:rsidR="00FE2976" w:rsidRDefault="00FE2976" w:rsidP="00D51D24">
      <w:pPr>
        <w:pStyle w:val="Heading2"/>
      </w:pPr>
      <w:bookmarkStart w:id="3346" w:name="_Toc138762490"/>
      <w:bookmarkStart w:id="3347" w:name="_Toc145708684"/>
      <w:bookmarkStart w:id="3348" w:name="_Toc153827360"/>
      <w:bookmarkStart w:id="3349" w:name="_Toc185517151"/>
      <w:bookmarkStart w:id="3350" w:name="MCCQCTEMPBM_00000378"/>
      <w:bookmarkStart w:id="3351" w:name="_Toc200971725"/>
      <w:bookmarkEnd w:id="3343"/>
      <w:r>
        <w:t>B.2.1</w:t>
      </w:r>
      <w:r>
        <w:tab/>
        <w:t>Introduction</w:t>
      </w:r>
      <w:bookmarkEnd w:id="3346"/>
      <w:bookmarkEnd w:id="3347"/>
      <w:bookmarkEnd w:id="3348"/>
      <w:bookmarkEnd w:id="3349"/>
      <w:bookmarkEnd w:id="3351"/>
    </w:p>
    <w:p w14:paraId="6DAC5349" w14:textId="77777777" w:rsidR="00FE2976" w:rsidRDefault="00FE2976" w:rsidP="00D51D24">
      <w:pPr>
        <w:pStyle w:val="Heading3"/>
      </w:pPr>
      <w:bookmarkStart w:id="3352" w:name="_Toc138762491"/>
      <w:bookmarkStart w:id="3353" w:name="_Toc145708685"/>
      <w:bookmarkStart w:id="3354" w:name="_Toc153827361"/>
      <w:bookmarkStart w:id="3355" w:name="_Toc185517152"/>
      <w:bookmarkStart w:id="3356" w:name="MCCQCTEMPBM_00000379"/>
      <w:bookmarkStart w:id="3357" w:name="_Toc200971726"/>
      <w:bookmarkEnd w:id="3350"/>
      <w:r>
        <w:t>B.2.1.1</w:t>
      </w:r>
      <w:r>
        <w:tab/>
        <w:t>General</w:t>
      </w:r>
      <w:bookmarkEnd w:id="3352"/>
      <w:bookmarkEnd w:id="3353"/>
      <w:bookmarkEnd w:id="3354"/>
      <w:bookmarkEnd w:id="3355"/>
      <w:bookmarkEnd w:id="3357"/>
    </w:p>
    <w:bookmarkEnd w:id="335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358" w:name="_Toc138762492"/>
      <w:bookmarkStart w:id="3359" w:name="_Toc145708686"/>
      <w:bookmarkStart w:id="3360" w:name="_Toc153827362"/>
      <w:bookmarkStart w:id="3361" w:name="_Toc185517153"/>
      <w:bookmarkStart w:id="3362" w:name="MCCQCTEMPBM_00000380"/>
      <w:bookmarkStart w:id="3363" w:name="_Toc200971727"/>
      <w:r>
        <w:t>B.2.1.2</w:t>
      </w:r>
      <w:r>
        <w:tab/>
        <w:t>Module name</w:t>
      </w:r>
      <w:bookmarkEnd w:id="3358"/>
      <w:bookmarkEnd w:id="3359"/>
      <w:bookmarkEnd w:id="3360"/>
      <w:bookmarkEnd w:id="3361"/>
      <w:bookmarkEnd w:id="3363"/>
    </w:p>
    <w:bookmarkEnd w:id="336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4" w:name="_Toc138762493"/>
      <w:bookmarkStart w:id="3365" w:name="_Toc145708687"/>
      <w:bookmarkStart w:id="3366" w:name="_Toc153827363"/>
      <w:bookmarkStart w:id="336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368" w:name="_Toc185517154"/>
      <w:bookmarkStart w:id="3369" w:name="_Toc200971728"/>
      <w:r>
        <w:t>B.2.1.3</w:t>
      </w:r>
      <w:r>
        <w:tab/>
        <w:t>Header information</w:t>
      </w:r>
      <w:bookmarkEnd w:id="3364"/>
      <w:bookmarkEnd w:id="3365"/>
      <w:bookmarkEnd w:id="3366"/>
      <w:bookmarkEnd w:id="3368"/>
      <w:bookmarkEnd w:id="3369"/>
    </w:p>
    <w:p w14:paraId="5675E796" w14:textId="77777777" w:rsidR="00FE2976" w:rsidRDefault="00FE2976" w:rsidP="00D51D24">
      <w:pPr>
        <w:pStyle w:val="Heading4"/>
      </w:pPr>
      <w:bookmarkStart w:id="3370" w:name="_Toc138762494"/>
      <w:bookmarkStart w:id="3371" w:name="_Toc145708688"/>
      <w:bookmarkStart w:id="3372" w:name="_Toc153827364"/>
      <w:bookmarkStart w:id="3373" w:name="_Toc185517155"/>
      <w:bookmarkStart w:id="3374" w:name="MCCQCTEMPBM_00000382"/>
      <w:bookmarkStart w:id="3375" w:name="_Toc200971729"/>
      <w:bookmarkEnd w:id="3367"/>
      <w:r>
        <w:t>B.2.1.3.1</w:t>
      </w:r>
      <w:r>
        <w:tab/>
      </w:r>
      <w:r w:rsidRPr="00826EB1">
        <w:t>&lt;yang-version statement&gt;</w:t>
      </w:r>
      <w:bookmarkEnd w:id="3370"/>
      <w:bookmarkEnd w:id="3371"/>
      <w:bookmarkEnd w:id="3372"/>
      <w:bookmarkEnd w:id="3373"/>
      <w:bookmarkEnd w:id="3375"/>
    </w:p>
    <w:bookmarkEnd w:id="337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376" w:name="_Toc138762495"/>
      <w:bookmarkStart w:id="3377" w:name="_Toc145708689"/>
      <w:bookmarkStart w:id="3378" w:name="_Toc153827365"/>
      <w:bookmarkStart w:id="3379" w:name="_Toc185517156"/>
      <w:bookmarkStart w:id="3380" w:name="MCCQCTEMPBM_00000383"/>
      <w:bookmarkStart w:id="3381" w:name="_Toc200971730"/>
      <w:r>
        <w:t>B.2.1.3.2</w:t>
      </w:r>
      <w:r>
        <w:tab/>
      </w:r>
      <w:r w:rsidRPr="00826EB1">
        <w:t>&lt;</w:t>
      </w:r>
      <w:r>
        <w:t>namespace</w:t>
      </w:r>
      <w:r w:rsidRPr="00826EB1">
        <w:t xml:space="preserve"> statement&gt;</w:t>
      </w:r>
      <w:bookmarkEnd w:id="3376"/>
      <w:bookmarkEnd w:id="3377"/>
      <w:bookmarkEnd w:id="3378"/>
      <w:bookmarkEnd w:id="3379"/>
      <w:bookmarkEnd w:id="3381"/>
    </w:p>
    <w:bookmarkEnd w:id="3380"/>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382" w:name="_Toc138762496"/>
      <w:bookmarkStart w:id="3383" w:name="_Toc145708690"/>
      <w:bookmarkStart w:id="3384" w:name="_Toc153827366"/>
      <w:bookmarkStart w:id="3385" w:name="_Toc185517157"/>
      <w:bookmarkStart w:id="3386" w:name="MCCQCTEMPBM_00000384"/>
      <w:bookmarkStart w:id="3387" w:name="_Toc200971731"/>
      <w:r>
        <w:lastRenderedPageBreak/>
        <w:t>B.2.1.3.3</w:t>
      </w:r>
      <w:r>
        <w:tab/>
      </w:r>
      <w:r w:rsidRPr="00826EB1">
        <w:t>&lt;</w:t>
      </w:r>
      <w:r>
        <w:t>prefix</w:t>
      </w:r>
      <w:r w:rsidRPr="00826EB1">
        <w:t xml:space="preserve"> statement&gt;</w:t>
      </w:r>
      <w:bookmarkEnd w:id="3382"/>
      <w:bookmarkEnd w:id="3383"/>
      <w:bookmarkEnd w:id="3384"/>
      <w:bookmarkEnd w:id="3385"/>
      <w:bookmarkEnd w:id="3387"/>
    </w:p>
    <w:bookmarkEnd w:id="338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388" w:name="_Toc138762497"/>
      <w:bookmarkStart w:id="3389" w:name="_Toc145708691"/>
      <w:bookmarkStart w:id="3390" w:name="_Toc153827367"/>
      <w:bookmarkStart w:id="3391" w:name="_Toc185517158"/>
      <w:bookmarkStart w:id="3392" w:name="MCCQCTEMPBM_00000385"/>
      <w:bookmarkStart w:id="3393" w:name="_Toc200971732"/>
      <w:r>
        <w:t>B.2.1.4</w:t>
      </w:r>
      <w:r>
        <w:tab/>
        <w:t>Meta-information</w:t>
      </w:r>
      <w:bookmarkEnd w:id="3388"/>
      <w:bookmarkEnd w:id="3389"/>
      <w:bookmarkEnd w:id="3390"/>
      <w:bookmarkEnd w:id="3391"/>
      <w:bookmarkEnd w:id="3393"/>
    </w:p>
    <w:p w14:paraId="1F459407" w14:textId="77777777" w:rsidR="00FE2976" w:rsidRDefault="00FE2976" w:rsidP="00D51D24">
      <w:pPr>
        <w:pStyle w:val="Heading4"/>
      </w:pPr>
      <w:bookmarkStart w:id="3394" w:name="_Toc138762498"/>
      <w:bookmarkStart w:id="3395" w:name="_Toc145708692"/>
      <w:bookmarkStart w:id="3396" w:name="_Toc153827368"/>
      <w:bookmarkStart w:id="3397" w:name="_Toc185517159"/>
      <w:bookmarkStart w:id="3398" w:name="MCCQCTEMPBM_00000386"/>
      <w:bookmarkStart w:id="3399" w:name="_Toc200971733"/>
      <w:bookmarkEnd w:id="3392"/>
      <w:r>
        <w:t>B.2.1.4.1</w:t>
      </w:r>
      <w:r>
        <w:tab/>
      </w:r>
      <w:r w:rsidRPr="00826EB1">
        <w:t>&lt;</w:t>
      </w:r>
      <w:r>
        <w:t>organization</w:t>
      </w:r>
      <w:r w:rsidRPr="00826EB1">
        <w:t xml:space="preserve"> statement&gt;</w:t>
      </w:r>
      <w:bookmarkEnd w:id="3394"/>
      <w:bookmarkEnd w:id="3395"/>
      <w:bookmarkEnd w:id="3396"/>
      <w:bookmarkEnd w:id="3397"/>
      <w:bookmarkEnd w:id="3399"/>
    </w:p>
    <w:bookmarkEnd w:id="339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400" w:name="_Toc138762499"/>
      <w:bookmarkStart w:id="3401" w:name="_Toc145708693"/>
      <w:bookmarkStart w:id="3402" w:name="_Toc153827369"/>
      <w:bookmarkStart w:id="3403" w:name="_Toc185517160"/>
      <w:bookmarkStart w:id="3404" w:name="MCCQCTEMPBM_00000387"/>
      <w:bookmarkStart w:id="3405" w:name="_Toc200971734"/>
      <w:r>
        <w:t>B.2.1.4.2</w:t>
      </w:r>
      <w:r>
        <w:tab/>
      </w:r>
      <w:r w:rsidRPr="00826EB1">
        <w:t>&lt;</w:t>
      </w:r>
      <w:r>
        <w:t>contact</w:t>
      </w:r>
      <w:r w:rsidRPr="00826EB1">
        <w:t xml:space="preserve"> statement&gt;</w:t>
      </w:r>
      <w:bookmarkEnd w:id="3400"/>
      <w:bookmarkEnd w:id="3401"/>
      <w:bookmarkEnd w:id="3402"/>
      <w:bookmarkEnd w:id="3403"/>
      <w:bookmarkEnd w:id="3405"/>
    </w:p>
    <w:bookmarkEnd w:id="340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406" w:name="_Toc138762500"/>
      <w:bookmarkStart w:id="3407" w:name="_Toc145708694"/>
      <w:bookmarkStart w:id="3408" w:name="_Toc153827370"/>
      <w:bookmarkStart w:id="3409" w:name="_Toc185517161"/>
      <w:bookmarkStart w:id="3410" w:name="MCCQCTEMPBM_00000388"/>
      <w:bookmarkStart w:id="3411" w:name="_Toc200971735"/>
      <w:r>
        <w:t>B.2.1.4.3</w:t>
      </w:r>
      <w:r>
        <w:tab/>
      </w:r>
      <w:r w:rsidRPr="00826EB1">
        <w:t>&lt;</w:t>
      </w:r>
      <w:r>
        <w:t>descrip</w:t>
      </w:r>
      <w:r w:rsidRPr="00826EB1">
        <w:t>t</w:t>
      </w:r>
      <w:r>
        <w:t>ion statement</w:t>
      </w:r>
      <w:r w:rsidRPr="00826EB1">
        <w:t>&gt;</w:t>
      </w:r>
      <w:bookmarkEnd w:id="3406"/>
      <w:bookmarkEnd w:id="3407"/>
      <w:bookmarkEnd w:id="3408"/>
      <w:bookmarkEnd w:id="3409"/>
      <w:bookmarkEnd w:id="3411"/>
    </w:p>
    <w:bookmarkEnd w:id="341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412" w:name="_Toc138762501"/>
      <w:bookmarkStart w:id="3413" w:name="_Toc145708695"/>
      <w:bookmarkStart w:id="3414" w:name="_Toc153827371"/>
      <w:bookmarkStart w:id="3415" w:name="_Toc185517162"/>
      <w:bookmarkStart w:id="3416" w:name="MCCQCTEMPBM_00000389"/>
      <w:bookmarkStart w:id="3417" w:name="_Toc200971736"/>
      <w:r>
        <w:t>B.2.1.4.4</w:t>
      </w:r>
      <w:r>
        <w:tab/>
      </w:r>
      <w:r w:rsidRPr="00826EB1">
        <w:t>&lt;</w:t>
      </w:r>
      <w:r>
        <w:t>reference</w:t>
      </w:r>
      <w:r w:rsidRPr="00826EB1">
        <w:t xml:space="preserve"> statement&gt;</w:t>
      </w:r>
      <w:bookmarkEnd w:id="3412"/>
      <w:bookmarkEnd w:id="3413"/>
      <w:bookmarkEnd w:id="3414"/>
      <w:bookmarkEnd w:id="3415"/>
      <w:bookmarkEnd w:id="3417"/>
    </w:p>
    <w:bookmarkEnd w:id="341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418" w:name="_Toc138762502"/>
      <w:bookmarkStart w:id="3419" w:name="_Toc145708696"/>
      <w:bookmarkStart w:id="3420" w:name="_Toc153827372"/>
      <w:bookmarkStart w:id="3421" w:name="_Toc185517163"/>
      <w:bookmarkStart w:id="3422" w:name="MCCQCTEMPBM_00000390"/>
      <w:bookmarkStart w:id="3423" w:name="_Toc200971737"/>
      <w:r>
        <w:lastRenderedPageBreak/>
        <w:t>B.2.1.4.5</w:t>
      </w:r>
      <w:r>
        <w:tab/>
        <w:t>&lt;revision statement&gt;</w:t>
      </w:r>
      <w:bookmarkEnd w:id="3418"/>
      <w:bookmarkEnd w:id="3419"/>
      <w:bookmarkEnd w:id="3420"/>
      <w:bookmarkEnd w:id="3421"/>
      <w:bookmarkEnd w:id="3423"/>
    </w:p>
    <w:bookmarkEnd w:id="342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5" w:name="MCCQCTEMPBM_00000413"/>
      <w:bookmarkEnd w:id="342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6" w:name="MCCQCTEMPBM_00000414"/>
      <w:bookmarkEnd w:id="342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7" w:name="MCCQCTEMPBM_00000415"/>
      <w:bookmarkEnd w:id="342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428" w:name="_Toc138762503"/>
      <w:bookmarkStart w:id="3429" w:name="_Toc145708697"/>
      <w:bookmarkStart w:id="3430" w:name="_Toc153827373"/>
      <w:bookmarkStart w:id="3431" w:name="_Toc185517164"/>
      <w:bookmarkStart w:id="3432" w:name="MCCQCTEMPBM_00000391"/>
      <w:bookmarkStart w:id="3433" w:name="_Toc200971738"/>
      <w:r>
        <w:t>B.2.1.2</w:t>
      </w:r>
      <w:r>
        <w:tab/>
        <w:t>Formatting rules</w:t>
      </w:r>
      <w:bookmarkEnd w:id="3428"/>
      <w:bookmarkEnd w:id="3429"/>
      <w:bookmarkEnd w:id="3430"/>
      <w:bookmarkEnd w:id="3431"/>
      <w:bookmarkEnd w:id="3433"/>
    </w:p>
    <w:bookmarkEnd w:id="343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434" w:name="_Toc138762504"/>
      <w:bookmarkStart w:id="3435" w:name="_Toc145708698"/>
      <w:bookmarkStart w:id="3436" w:name="_Toc153827374"/>
      <w:bookmarkStart w:id="3437" w:name="_Toc185517165"/>
      <w:bookmarkStart w:id="3438" w:name="MCCQCTEMPBM_00000392"/>
      <w:bookmarkStart w:id="3439" w:name="_Toc200971739"/>
      <w:r>
        <w:t>B.2.2</w:t>
      </w:r>
      <w:r>
        <w:tab/>
      </w:r>
      <w:r w:rsidR="00F5648C">
        <w:t>_3gpp</w:t>
      </w:r>
      <w:r>
        <w:t>-5gs-detnet-node Module definition</w:t>
      </w:r>
      <w:bookmarkEnd w:id="3434"/>
      <w:bookmarkEnd w:id="3435"/>
      <w:bookmarkEnd w:id="3436"/>
      <w:bookmarkEnd w:id="3437"/>
      <w:bookmarkEnd w:id="3439"/>
    </w:p>
    <w:p w14:paraId="37CEB722" w14:textId="77777777" w:rsidR="00FE2976" w:rsidRDefault="00FE2976" w:rsidP="00D51D24">
      <w:pPr>
        <w:pStyle w:val="Heading3"/>
      </w:pPr>
      <w:bookmarkStart w:id="3440" w:name="_Toc138762505"/>
      <w:bookmarkStart w:id="3441" w:name="_Toc145708699"/>
      <w:bookmarkStart w:id="3442" w:name="_Toc153827375"/>
      <w:bookmarkStart w:id="3443" w:name="_Toc185517166"/>
      <w:bookmarkStart w:id="3444" w:name="MCCQCTEMPBM_00000393"/>
      <w:bookmarkStart w:id="3445" w:name="_Toc200971740"/>
      <w:bookmarkEnd w:id="3438"/>
      <w:r>
        <w:t>B.2.2.1</w:t>
      </w:r>
      <w:r>
        <w:tab/>
        <w:t>Introduction</w:t>
      </w:r>
      <w:bookmarkEnd w:id="3440"/>
      <w:bookmarkEnd w:id="3441"/>
      <w:bookmarkEnd w:id="3442"/>
      <w:bookmarkEnd w:id="3443"/>
      <w:bookmarkEnd w:id="3445"/>
    </w:p>
    <w:p w14:paraId="21C01F69" w14:textId="48E45E35" w:rsidR="007F21AA" w:rsidRDefault="007F21AA" w:rsidP="007F21AA">
      <w:bookmarkStart w:id="3446" w:name="_Toc138762506"/>
      <w:bookmarkStart w:id="3447" w:name="_Toc145708700"/>
      <w:bookmarkStart w:id="3448" w:name="_Toc153827376"/>
      <w:bookmarkStart w:id="3449" w:name="MCCQCTEMPBM_00000394"/>
      <w:bookmarkEnd w:id="3444"/>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450" w:name="_Toc185517167"/>
      <w:bookmarkStart w:id="3451" w:name="_Toc200971741"/>
      <w:r>
        <w:t>B.2.2.2</w:t>
      </w:r>
      <w:r>
        <w:tab/>
        <w:t>Data Model</w:t>
      </w:r>
      <w:bookmarkEnd w:id="3446"/>
      <w:bookmarkEnd w:id="3447"/>
      <w:bookmarkEnd w:id="3448"/>
      <w:bookmarkEnd w:id="3450"/>
      <w:bookmarkEnd w:id="3451"/>
    </w:p>
    <w:p w14:paraId="168520B7" w14:textId="77777777" w:rsidR="00FE2976" w:rsidRDefault="00FE2976" w:rsidP="00FE2976">
      <w:pPr>
        <w:pStyle w:val="Heading4"/>
      </w:pPr>
      <w:bookmarkStart w:id="3452" w:name="_Toc138762507"/>
      <w:bookmarkStart w:id="3453" w:name="_Toc145708701"/>
      <w:bookmarkStart w:id="3454" w:name="_Toc153827377"/>
      <w:bookmarkStart w:id="3455" w:name="_Toc185517168"/>
      <w:bookmarkStart w:id="3456" w:name="_Toc200971742"/>
      <w:bookmarkEnd w:id="3449"/>
      <w:r>
        <w:t>B.2.2.2.1</w:t>
      </w:r>
      <w:r>
        <w:tab/>
        <w:t>General</w:t>
      </w:r>
      <w:bookmarkEnd w:id="3452"/>
      <w:bookmarkEnd w:id="3453"/>
      <w:bookmarkEnd w:id="3454"/>
      <w:bookmarkEnd w:id="3455"/>
      <w:bookmarkEnd w:id="345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457" w:name="_Toc138762508"/>
      <w:bookmarkStart w:id="3458" w:name="_Toc145708702"/>
      <w:bookmarkStart w:id="3459" w:name="_Toc153827378"/>
      <w:bookmarkStart w:id="3460" w:name="_Toc185517169"/>
      <w:bookmarkStart w:id="3461" w:name="MCCQCTEMPBM_00000395"/>
      <w:bookmarkStart w:id="3462" w:name="_Toc200971743"/>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7"/>
      <w:bookmarkEnd w:id="3458"/>
      <w:bookmarkEnd w:id="3459"/>
      <w:bookmarkEnd w:id="3460"/>
      <w:bookmarkEnd w:id="3462"/>
    </w:p>
    <w:p w14:paraId="5524552B" w14:textId="77777777" w:rsidR="00FE2976" w:rsidRDefault="00FE2976" w:rsidP="00D51D24">
      <w:pPr>
        <w:pStyle w:val="Heading5"/>
      </w:pPr>
      <w:bookmarkStart w:id="3463" w:name="_Toc138762509"/>
      <w:bookmarkStart w:id="3464" w:name="_Toc145708703"/>
      <w:bookmarkStart w:id="3465" w:name="_Toc153827379"/>
      <w:bookmarkStart w:id="3466" w:name="_Toc185517170"/>
      <w:bookmarkStart w:id="3467" w:name="MCCQCTEMPBM_00000396"/>
      <w:bookmarkStart w:id="3468" w:name="_Toc200971744"/>
      <w:bookmarkEnd w:id="3461"/>
      <w:r>
        <w:t>B.2.2.2.2.1</w:t>
      </w:r>
      <w:r>
        <w:tab/>
        <w:t>Introduction</w:t>
      </w:r>
      <w:bookmarkEnd w:id="3463"/>
      <w:bookmarkEnd w:id="3464"/>
      <w:bookmarkEnd w:id="3465"/>
      <w:bookmarkEnd w:id="3466"/>
      <w:bookmarkEnd w:id="3468"/>
    </w:p>
    <w:p w14:paraId="7982639C" w14:textId="77777777" w:rsidR="00F5648C" w:rsidRDefault="00F5648C" w:rsidP="00F5648C">
      <w:bookmarkStart w:id="3469" w:name="_Toc138762510"/>
      <w:bookmarkStart w:id="3470" w:name="_Toc145708704"/>
      <w:bookmarkStart w:id="3471" w:name="_Toc153827380"/>
      <w:bookmarkStart w:id="3472" w:name="MCCQCTEMPBM_00000397"/>
      <w:bookmarkEnd w:id="3467"/>
      <w:r>
        <w:t>This clause defines the YANG structures to be used in _3gpp-5gs-detnet-node YANG Module.</w:t>
      </w:r>
    </w:p>
    <w:p w14:paraId="67EBE11F" w14:textId="5489FEB2" w:rsidR="00FE2976" w:rsidRDefault="00FE2976" w:rsidP="00D51D24">
      <w:pPr>
        <w:pStyle w:val="Heading5"/>
      </w:pPr>
      <w:bookmarkStart w:id="3473" w:name="_Toc185517171"/>
      <w:bookmarkStart w:id="3474" w:name="_Toc200971745"/>
      <w:r>
        <w:t>B.2.2.2.2.2</w:t>
      </w:r>
      <w:r>
        <w:tab/>
        <w:t xml:space="preserve">Type: </w:t>
      </w:r>
      <w:r w:rsidR="001648D8">
        <w:t>_3gpp-</w:t>
      </w:r>
      <w:r>
        <w:t>5gs-node-requirements</w:t>
      </w:r>
      <w:bookmarkEnd w:id="3469"/>
      <w:bookmarkEnd w:id="3470"/>
      <w:bookmarkEnd w:id="3471"/>
      <w:bookmarkEnd w:id="3473"/>
      <w:bookmarkEnd w:id="3474"/>
    </w:p>
    <w:bookmarkEnd w:id="347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475" w:name="_Toc138762511"/>
      <w:bookmarkStart w:id="3476" w:name="_Toc145708705"/>
      <w:bookmarkStart w:id="3477" w:name="_Toc153827381"/>
      <w:bookmarkStart w:id="3478" w:name="_Toc185517172"/>
      <w:bookmarkStart w:id="3479" w:name="MCCQCTEMPBM_00000398"/>
      <w:bookmarkStart w:id="3480" w:name="_Toc200971746"/>
      <w:r>
        <w:t>B.2.2.2.2.3</w:t>
      </w:r>
      <w:r>
        <w:tab/>
        <w:t xml:space="preserve">Type: </w:t>
      </w:r>
      <w:r w:rsidR="001648D8">
        <w:t>_3gpp-5gs-node-configuration-outcome</w:t>
      </w:r>
      <w:bookmarkEnd w:id="3475"/>
      <w:bookmarkEnd w:id="3476"/>
      <w:bookmarkEnd w:id="3477"/>
      <w:bookmarkEnd w:id="3478"/>
      <w:bookmarkEnd w:id="3480"/>
    </w:p>
    <w:bookmarkEnd w:id="347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481" w:name="_Toc153827382"/>
      <w:bookmarkStart w:id="3482" w:name="_Toc185517173"/>
      <w:bookmarkStart w:id="3483" w:name="_Toc200971747"/>
      <w:r>
        <w:t>B.2.2.2.2.4</w:t>
      </w:r>
      <w:r>
        <w:tab/>
        <w:t>Type: _3gpp-5gs-node-identity</w:t>
      </w:r>
      <w:bookmarkEnd w:id="3481"/>
      <w:bookmarkEnd w:id="3482"/>
      <w:bookmarkEnd w:id="348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484" w:name="_Toc138762512"/>
      <w:bookmarkStart w:id="3485" w:name="_Toc145708706"/>
      <w:bookmarkStart w:id="3486" w:name="_Toc153827383"/>
      <w:bookmarkStart w:id="3487" w:name="_Toc185517174"/>
      <w:bookmarkStart w:id="3488" w:name="MCCQCTEMPBM_00000399"/>
      <w:bookmarkStart w:id="3489" w:name="_Toc200971748"/>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4"/>
      <w:bookmarkEnd w:id="3485"/>
      <w:bookmarkEnd w:id="3486"/>
      <w:bookmarkEnd w:id="3487"/>
      <w:bookmarkEnd w:id="3489"/>
    </w:p>
    <w:p w14:paraId="33B96C08" w14:textId="77777777" w:rsidR="00FE2976" w:rsidRPr="00384E92" w:rsidRDefault="00FE2976" w:rsidP="00D51D24">
      <w:pPr>
        <w:pStyle w:val="Heading5"/>
      </w:pPr>
      <w:bookmarkStart w:id="3490" w:name="_Toc138762513"/>
      <w:bookmarkStart w:id="3491" w:name="_Toc145708707"/>
      <w:bookmarkStart w:id="3492" w:name="_Toc153827384"/>
      <w:bookmarkStart w:id="3493" w:name="_Toc185517175"/>
      <w:bookmarkStart w:id="3494" w:name="MCCQCTEMPBM_00000400"/>
      <w:bookmarkStart w:id="3495" w:name="_Toc200971749"/>
      <w:bookmarkEnd w:id="3488"/>
      <w:r>
        <w:t>B.2.2.2.3.1</w:t>
      </w:r>
      <w:r w:rsidRPr="00384E92">
        <w:tab/>
        <w:t>Introduction</w:t>
      </w:r>
      <w:bookmarkEnd w:id="3490"/>
      <w:bookmarkEnd w:id="3491"/>
      <w:bookmarkEnd w:id="3492"/>
      <w:bookmarkEnd w:id="3493"/>
      <w:bookmarkEnd w:id="3495"/>
    </w:p>
    <w:bookmarkEnd w:id="349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496" w:name="_Toc138762514"/>
      <w:bookmarkStart w:id="3497" w:name="_Toc145708708"/>
      <w:bookmarkStart w:id="3498" w:name="_Toc153827385"/>
      <w:bookmarkStart w:id="3499" w:name="_Toc185517176"/>
      <w:bookmarkStart w:id="3500" w:name="MCCQCTEMPBM_00000401"/>
      <w:bookmarkStart w:id="3501" w:name="_Toc200971750"/>
      <w:r>
        <w:t>B.2.2.2.3.2</w:t>
      </w:r>
      <w:r w:rsidRPr="00384E92">
        <w:tab/>
        <w:t>Simple data types</w:t>
      </w:r>
      <w:bookmarkEnd w:id="3496"/>
      <w:bookmarkEnd w:id="3497"/>
      <w:bookmarkEnd w:id="3498"/>
      <w:bookmarkEnd w:id="3499"/>
      <w:bookmarkEnd w:id="3501"/>
    </w:p>
    <w:bookmarkEnd w:id="350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502" w:name="_Toc138762515"/>
      <w:bookmarkStart w:id="3503" w:name="_Toc145708709"/>
      <w:bookmarkStart w:id="3504" w:name="_Toc153827386"/>
      <w:bookmarkStart w:id="3505" w:name="_Toc185517177"/>
      <w:bookmarkStart w:id="3506" w:name="MCCQCTEMPBM_00000402"/>
      <w:bookmarkStart w:id="3507" w:name="_Toc200971751"/>
      <w:r>
        <w:t>B.2.2.2.3.3</w:t>
      </w:r>
      <w:r w:rsidRPr="00BC662F">
        <w:tab/>
        <w:t xml:space="preserve">Enumeration: </w:t>
      </w:r>
      <w:r w:rsidR="001C5008">
        <w:t>_</w:t>
      </w:r>
      <w:r w:rsidR="001C5008">
        <w:rPr>
          <w:lang w:val="en-US"/>
        </w:rPr>
        <w:t>3gpp-5gs-node-configuration-status</w:t>
      </w:r>
      <w:bookmarkEnd w:id="3502"/>
      <w:bookmarkEnd w:id="3503"/>
      <w:bookmarkEnd w:id="3504"/>
      <w:bookmarkEnd w:id="3505"/>
      <w:bookmarkEnd w:id="3507"/>
    </w:p>
    <w:bookmarkEnd w:id="350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8"/>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509" w:name="_Toc28013451"/>
      <w:bookmarkStart w:id="3510" w:name="_Toc34222365"/>
      <w:bookmarkStart w:id="3511" w:name="_Toc36040548"/>
      <w:bookmarkStart w:id="3512" w:name="_Toc39134477"/>
      <w:bookmarkStart w:id="3513" w:name="_Toc43283424"/>
      <w:bookmarkStart w:id="3514" w:name="_Toc45134464"/>
      <w:bookmarkStart w:id="3515" w:name="_Toc49930064"/>
      <w:bookmarkStart w:id="3516" w:name="_Toc50024184"/>
      <w:bookmarkStart w:id="3517" w:name="_Toc51763672"/>
      <w:bookmarkStart w:id="3518" w:name="_Toc56594537"/>
      <w:bookmarkStart w:id="3519" w:name="_Toc67493879"/>
      <w:bookmarkStart w:id="3520" w:name="_Toc68169783"/>
      <w:bookmarkStart w:id="3521" w:name="_Toc73459393"/>
      <w:bookmarkStart w:id="3522" w:name="_Toc73459517"/>
      <w:bookmarkStart w:id="3523" w:name="_Toc74743054"/>
      <w:bookmarkStart w:id="3524" w:name="_Toc112918339"/>
      <w:bookmarkStart w:id="3525" w:name="_Toc120652840"/>
      <w:bookmarkStart w:id="3526" w:name="_Toc129205627"/>
      <w:bookmarkStart w:id="3527" w:name="_Toc129244446"/>
      <w:bookmarkStart w:id="3528" w:name="_Toc130549908"/>
      <w:bookmarkStart w:id="3529" w:name="_Toc138762517"/>
      <w:bookmarkStart w:id="3530" w:name="_Toc145708711"/>
      <w:bookmarkStart w:id="3531" w:name="_Toc153827387"/>
      <w:bookmarkStart w:id="3532" w:name="_Toc185517178"/>
      <w:bookmarkStart w:id="3533" w:name="_Toc200971752"/>
      <w:r>
        <w:rPr>
          <w:noProof/>
        </w:rPr>
        <w:lastRenderedPageBreak/>
        <w:t>Annex C (normative):</w:t>
      </w:r>
      <w:r>
        <w:rPr>
          <w:noProof/>
        </w:rPr>
        <w:br/>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Pr>
          <w:noProof/>
        </w:rPr>
        <w:t>YANG module specification</w:t>
      </w:r>
      <w:bookmarkEnd w:id="3529"/>
      <w:bookmarkEnd w:id="3530"/>
      <w:bookmarkEnd w:id="3531"/>
      <w:bookmarkEnd w:id="3532"/>
      <w:bookmarkEnd w:id="3533"/>
    </w:p>
    <w:p w14:paraId="0347AEF6" w14:textId="77777777" w:rsidR="00642221" w:rsidRDefault="00642221" w:rsidP="00642221">
      <w:pPr>
        <w:pStyle w:val="Heading1"/>
        <w:rPr>
          <w:noProof/>
        </w:rPr>
      </w:pPr>
      <w:bookmarkStart w:id="3534" w:name="_Toc28013452"/>
      <w:bookmarkStart w:id="3535" w:name="_Toc34222366"/>
      <w:bookmarkStart w:id="3536" w:name="_Toc36040549"/>
      <w:bookmarkStart w:id="3537" w:name="_Toc39134478"/>
      <w:bookmarkStart w:id="3538" w:name="_Toc43283425"/>
      <w:bookmarkStart w:id="3539" w:name="_Toc45134465"/>
      <w:bookmarkStart w:id="3540" w:name="_Toc49930065"/>
      <w:bookmarkStart w:id="3541" w:name="_Toc50024185"/>
      <w:bookmarkStart w:id="3542" w:name="_Toc51763673"/>
      <w:bookmarkStart w:id="3543" w:name="_Toc56594538"/>
      <w:bookmarkStart w:id="3544" w:name="_Toc67493880"/>
      <w:bookmarkStart w:id="3545" w:name="_Toc68169784"/>
      <w:bookmarkStart w:id="3546" w:name="_Toc73459394"/>
      <w:bookmarkStart w:id="3547" w:name="_Toc73459518"/>
      <w:bookmarkStart w:id="3548" w:name="_Toc74743055"/>
      <w:bookmarkStart w:id="3549" w:name="_Toc112918340"/>
      <w:bookmarkStart w:id="3550" w:name="_Toc120652841"/>
      <w:bookmarkStart w:id="3551" w:name="_Toc129205628"/>
      <w:bookmarkStart w:id="3552" w:name="_Toc129244447"/>
      <w:bookmarkStart w:id="3553" w:name="_Toc130549909"/>
      <w:bookmarkStart w:id="3554" w:name="_Toc138762518"/>
      <w:bookmarkStart w:id="3555" w:name="_Toc145708712"/>
      <w:bookmarkStart w:id="3556" w:name="_Toc153827388"/>
      <w:bookmarkStart w:id="3557" w:name="_Toc185517179"/>
      <w:bookmarkStart w:id="3558" w:name="_Toc200971753"/>
      <w:r>
        <w:rPr>
          <w:noProof/>
        </w:rPr>
        <w:t>C.1</w:t>
      </w:r>
      <w:r>
        <w:rPr>
          <w:noProof/>
        </w:rPr>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00FD54D" w14:textId="74EE3224" w:rsidR="00642221" w:rsidRDefault="00642221" w:rsidP="00642221">
      <w:pPr>
        <w:rPr>
          <w:noProof/>
        </w:rPr>
      </w:pPr>
      <w:r>
        <w:rPr>
          <w:noProof/>
        </w:rPr>
        <w:t>The present Annex contains</w:t>
      </w:r>
      <w:bookmarkStart w:id="355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560" w:name="_Toc28013453"/>
      <w:bookmarkStart w:id="3561" w:name="_Toc34222367"/>
      <w:bookmarkStart w:id="3562" w:name="_Toc36040550"/>
      <w:bookmarkStart w:id="3563" w:name="_Toc39134479"/>
      <w:bookmarkStart w:id="3564" w:name="_Toc43283426"/>
      <w:bookmarkStart w:id="3565" w:name="_Toc45134466"/>
      <w:bookmarkStart w:id="3566" w:name="_Toc49930066"/>
      <w:bookmarkStart w:id="3567" w:name="_Toc50024186"/>
      <w:bookmarkStart w:id="3568" w:name="_Toc51763674"/>
      <w:bookmarkStart w:id="3569" w:name="_Toc56594539"/>
      <w:bookmarkStart w:id="3570" w:name="_Toc67493881"/>
      <w:bookmarkStart w:id="3571" w:name="_Toc68169785"/>
      <w:bookmarkStart w:id="3572" w:name="_Toc73459395"/>
      <w:bookmarkStart w:id="3573" w:name="_Toc73459519"/>
      <w:bookmarkStart w:id="3574" w:name="_Toc74743056"/>
      <w:bookmarkStart w:id="3575" w:name="_Toc112918341"/>
      <w:bookmarkStart w:id="3576" w:name="_Toc120652842"/>
      <w:bookmarkStart w:id="3577" w:name="_Toc129205629"/>
      <w:bookmarkStart w:id="3578" w:name="_Toc129244448"/>
      <w:bookmarkStart w:id="3579" w:name="_Toc130549910"/>
      <w:bookmarkStart w:id="3580" w:name="_Toc138762519"/>
      <w:bookmarkStart w:id="3581" w:name="_Toc145708713"/>
      <w:bookmarkStart w:id="3582" w:name="_Toc153827389"/>
      <w:bookmarkStart w:id="3583" w:name="_Toc185517180"/>
      <w:bookmarkStart w:id="3584" w:name="_Toc200971754"/>
      <w:r>
        <w:rPr>
          <w:noProof/>
        </w:rPr>
        <w:t>C.2</w:t>
      </w:r>
      <w:r>
        <w:rPr>
          <w:noProof/>
        </w:rPr>
        <w:tab/>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r>
        <w:t xml:space="preserve">YANG module </w:t>
      </w:r>
      <w:r w:rsidR="00BD55A7">
        <w:t>_</w:t>
      </w:r>
      <w:r>
        <w:t>3gpp-5gs-detnet-node</w:t>
      </w:r>
      <w:bookmarkEnd w:id="3580"/>
      <w:bookmarkEnd w:id="3581"/>
      <w:bookmarkEnd w:id="3582"/>
      <w:bookmarkEnd w:id="3583"/>
      <w:bookmarkEnd w:id="358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585" w:name="_Toc89295788"/>
      <w:bookmarkStart w:id="3586" w:name="_Toc94261501"/>
      <w:bookmarkStart w:id="3587" w:name="_Toc104199206"/>
      <w:bookmarkStart w:id="3588" w:name="_Toc104489642"/>
      <w:bookmarkStart w:id="3589" w:name="_Toc138762520"/>
      <w:bookmarkStart w:id="3590" w:name="_Toc145708714"/>
      <w:bookmarkStart w:id="3591" w:name="_Toc153827390"/>
      <w:bookmarkStart w:id="3592" w:name="_Toc185517181"/>
      <w:bookmarkStart w:id="3593" w:name="_Toc200971755"/>
      <w:r w:rsidRPr="004D3578">
        <w:lastRenderedPageBreak/>
        <w:t xml:space="preserve">Annex </w:t>
      </w:r>
      <w:r w:rsidR="00560BC3">
        <w:t>D</w:t>
      </w:r>
      <w:r w:rsidRPr="004D3578">
        <w:t xml:space="preserve"> (informative):</w:t>
      </w:r>
      <w:r w:rsidRPr="004D3578">
        <w:br/>
        <w:t>Change history</w:t>
      </w:r>
      <w:bookmarkEnd w:id="3217"/>
      <w:bookmarkEnd w:id="3218"/>
      <w:bookmarkEnd w:id="3585"/>
      <w:bookmarkEnd w:id="3586"/>
      <w:bookmarkEnd w:id="3587"/>
      <w:bookmarkEnd w:id="3588"/>
      <w:bookmarkEnd w:id="3589"/>
      <w:bookmarkEnd w:id="3590"/>
      <w:bookmarkEnd w:id="3591"/>
      <w:bookmarkEnd w:id="3592"/>
      <w:bookmarkEnd w:id="3593"/>
    </w:p>
    <w:p w14:paraId="0824B759" w14:textId="77777777" w:rsidR="008A6D4A" w:rsidRPr="00235394" w:rsidRDefault="008A6D4A" w:rsidP="00795922">
      <w:bookmarkStart w:id="3594" w:name="historyclause"/>
      <w:bookmarkEnd w:id="35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05D075" w14:textId="77777777" w:rsidR="003A47BD" w:rsidRDefault="003A47BD">
      <w:r>
        <w:separator/>
      </w:r>
    </w:p>
  </w:endnote>
  <w:endnote w:type="continuationSeparator" w:id="0">
    <w:p w14:paraId="35F03842" w14:textId="77777777" w:rsidR="003A47BD" w:rsidRDefault="003A4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CD0B1F" w14:textId="77777777" w:rsidR="003A47BD" w:rsidRDefault="003A47BD">
      <w:r>
        <w:separator/>
      </w:r>
    </w:p>
  </w:footnote>
  <w:footnote w:type="continuationSeparator" w:id="0">
    <w:p w14:paraId="7E816DCD" w14:textId="77777777" w:rsidR="003A47BD" w:rsidRDefault="003A47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4AB9EB9"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619F">
      <w:rPr>
        <w:rFonts w:ascii="Arial" w:hAnsi="Arial" w:cs="Arial"/>
        <w:b/>
        <w:noProof/>
        <w:sz w:val="18"/>
        <w:szCs w:val="18"/>
      </w:rPr>
      <w:t>3GPP TS 29.565 V18.10.0 (2025-06)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36ED7026"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619F">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08996416">
    <w:abstractNumId w:val="20"/>
  </w:num>
  <w:num w:numId="2" w16cid:durableId="1867058872">
    <w:abstractNumId w:val="2"/>
  </w:num>
  <w:num w:numId="3" w16cid:durableId="959185848">
    <w:abstractNumId w:val="1"/>
  </w:num>
  <w:num w:numId="4" w16cid:durableId="1636836176">
    <w:abstractNumId w:val="0"/>
  </w:num>
  <w:num w:numId="5" w16cid:durableId="1711880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52189214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669597306">
    <w:abstractNumId w:val="11"/>
  </w:num>
  <w:num w:numId="8" w16cid:durableId="1948927670">
    <w:abstractNumId w:val="34"/>
  </w:num>
  <w:num w:numId="9" w16cid:durableId="1284844170">
    <w:abstractNumId w:val="32"/>
  </w:num>
  <w:num w:numId="10" w16cid:durableId="2026903381">
    <w:abstractNumId w:val="9"/>
  </w:num>
  <w:num w:numId="11" w16cid:durableId="1844975362">
    <w:abstractNumId w:val="7"/>
  </w:num>
  <w:num w:numId="12" w16cid:durableId="456532816">
    <w:abstractNumId w:val="6"/>
  </w:num>
  <w:num w:numId="13" w16cid:durableId="1457600665">
    <w:abstractNumId w:val="5"/>
  </w:num>
  <w:num w:numId="14" w16cid:durableId="1134643021">
    <w:abstractNumId w:val="4"/>
  </w:num>
  <w:num w:numId="15" w16cid:durableId="1002050844">
    <w:abstractNumId w:val="8"/>
  </w:num>
  <w:num w:numId="16" w16cid:durableId="1718046523">
    <w:abstractNumId w:val="3"/>
  </w:num>
  <w:num w:numId="17" w16cid:durableId="1529247621">
    <w:abstractNumId w:val="36"/>
  </w:num>
  <w:num w:numId="18" w16cid:durableId="1178039820">
    <w:abstractNumId w:val="33"/>
  </w:num>
  <w:num w:numId="19" w16cid:durableId="294915643">
    <w:abstractNumId w:val="13"/>
  </w:num>
  <w:num w:numId="20" w16cid:durableId="1625968052">
    <w:abstractNumId w:val="35"/>
  </w:num>
  <w:num w:numId="21" w16cid:durableId="2050762409">
    <w:abstractNumId w:val="12"/>
  </w:num>
  <w:num w:numId="22" w16cid:durableId="1983193046">
    <w:abstractNumId w:val="29"/>
  </w:num>
  <w:num w:numId="23" w16cid:durableId="117647185">
    <w:abstractNumId w:val="28"/>
  </w:num>
  <w:num w:numId="24" w16cid:durableId="553009374">
    <w:abstractNumId w:val="15"/>
  </w:num>
  <w:num w:numId="25" w16cid:durableId="1670253645">
    <w:abstractNumId w:val="31"/>
  </w:num>
  <w:num w:numId="26" w16cid:durableId="1635283703">
    <w:abstractNumId w:val="26"/>
  </w:num>
  <w:num w:numId="27" w16cid:durableId="2091925707">
    <w:abstractNumId w:val="16"/>
  </w:num>
  <w:num w:numId="28" w16cid:durableId="1348866411">
    <w:abstractNumId w:val="19"/>
  </w:num>
  <w:num w:numId="29" w16cid:durableId="2147233723">
    <w:abstractNumId w:val="21"/>
  </w:num>
  <w:num w:numId="30" w16cid:durableId="172039126">
    <w:abstractNumId w:val="18"/>
  </w:num>
  <w:num w:numId="31" w16cid:durableId="1420639331">
    <w:abstractNumId w:val="17"/>
  </w:num>
  <w:num w:numId="32" w16cid:durableId="1021468280">
    <w:abstractNumId w:val="27"/>
  </w:num>
  <w:num w:numId="33" w16cid:durableId="1015620518">
    <w:abstractNumId w:val="23"/>
  </w:num>
  <w:num w:numId="34" w16cid:durableId="1908807302">
    <w:abstractNumId w:val="24"/>
  </w:num>
  <w:num w:numId="35" w16cid:durableId="1005018539">
    <w:abstractNumId w:val="37"/>
  </w:num>
  <w:num w:numId="36" w16cid:durableId="665016490">
    <w:abstractNumId w:val="25"/>
  </w:num>
  <w:num w:numId="37" w16cid:durableId="532425070">
    <w:abstractNumId w:val="22"/>
  </w:num>
  <w:num w:numId="38" w16cid:durableId="752581227">
    <w:abstractNumId w:val="14"/>
  </w:num>
  <w:num w:numId="39" w16cid:durableId="2120560354">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20B4"/>
    <w:rsid w:val="009655FE"/>
    <w:rsid w:val="00966431"/>
    <w:rsid w:val="009664C0"/>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66CF"/>
    <w:rsid w:val="009D55B2"/>
    <w:rsid w:val="009E1640"/>
    <w:rsid w:val="009E4E11"/>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4FD9"/>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181</Pages>
  <Words>68235</Words>
  <Characters>388940</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5</cp:revision>
  <cp:lastPrinted>2019-02-25T14:05:00Z</cp:lastPrinted>
  <dcterms:created xsi:type="dcterms:W3CDTF">2025-06-12T02:15:00Z</dcterms:created>
  <dcterms:modified xsi:type="dcterms:W3CDTF">2025-06-16T10:12:00Z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