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7CEEC03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DA1C97">
              <w:rPr>
                <w:noProof w:val="0"/>
              </w:rPr>
              <w:t>5</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w:t>
            </w:r>
            <w:r w:rsidR="00DA1C97">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77777777" w:rsidR="00FC4C9C" w:rsidRPr="00F91D2F" w:rsidRDefault="00FC4C9C" w:rsidP="00FC4C9C">
            <w:pPr>
              <w:pStyle w:val="ZT"/>
              <w:framePr w:wrap="auto" w:hAnchor="text" w:yAlign="inline"/>
            </w:pPr>
            <w:r w:rsidRPr="00F91D2F">
              <w:t xml:space="preserve">Home Subscriber Server (HSS) Services for </w:t>
            </w:r>
            <w:r w:rsidR="000D4E60">
              <w:t>i</w:t>
            </w:r>
            <w:r w:rsidRPr="00F91D2F">
              <w:t>nterworking with the IP Multimedia Subsystem (IMS);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96FB1A" w14:textId="77777777" w:rsidTr="005E4BB2">
        <w:trPr>
          <w:trHeight w:hRule="exact" w:val="1531"/>
        </w:trPr>
        <w:tc>
          <w:tcPr>
            <w:tcW w:w="4883" w:type="dxa"/>
            <w:shd w:val="clear" w:color="auto" w:fill="auto"/>
          </w:tcPr>
          <w:p w14:paraId="5966A8BE" w14:textId="77777777" w:rsidR="00D57972" w:rsidRDefault="00B90936">
            <w:r>
              <w:rPr>
                <w:i/>
                <w:noProof/>
              </w:rPr>
              <w:drawing>
                <wp:inline distT="0" distB="0" distL="0" distR="0" wp14:anchorId="01C8EFB7" wp14:editId="14A0E65F">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14:paraId="52645ED5" w14:textId="77777777" w:rsidR="00D57972" w:rsidRDefault="00B90936" w:rsidP="00133525">
            <w:pPr>
              <w:jc w:val="right"/>
            </w:pPr>
            <w:bookmarkStart w:id="2" w:name="logos"/>
            <w:r>
              <w:rPr>
                <w:noProof/>
              </w:rPr>
              <w:drawing>
                <wp:inline distT="0" distB="0" distL="0" distR="0" wp14:anchorId="7BB28867" wp14:editId="0B27C99D">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56C2C9B9" w14:textId="60BC73B4" w:rsidR="00157254"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57254">
        <w:t>Foreword</w:t>
      </w:r>
      <w:r w:rsidR="00157254">
        <w:tab/>
      </w:r>
      <w:r w:rsidR="00157254">
        <w:fldChar w:fldCharType="begin" w:fldLock="1"/>
      </w:r>
      <w:r w:rsidR="00157254">
        <w:instrText xml:space="preserve"> PAGEREF _Toc74991250 \h </w:instrText>
      </w:r>
      <w:r w:rsidR="00157254">
        <w:fldChar w:fldCharType="separate"/>
      </w:r>
      <w:r w:rsidR="00157254">
        <w:t>12</w:t>
      </w:r>
      <w:r w:rsidR="00157254">
        <w:fldChar w:fldCharType="end"/>
      </w:r>
    </w:p>
    <w:p w14:paraId="09C1ABC1" w14:textId="3D70FEAB" w:rsidR="00157254" w:rsidRDefault="0015725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_Toc74991251 \h </w:instrText>
      </w:r>
      <w:r>
        <w:fldChar w:fldCharType="separate"/>
      </w:r>
      <w:r>
        <w:t>13</w:t>
      </w:r>
      <w:r>
        <w:fldChar w:fldCharType="end"/>
      </w:r>
    </w:p>
    <w:p w14:paraId="65E6D404" w14:textId="11E2BA52" w:rsidR="00157254" w:rsidRDefault="0015725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_Toc74991252 \h </w:instrText>
      </w:r>
      <w:r>
        <w:fldChar w:fldCharType="separate"/>
      </w:r>
      <w:r>
        <w:t>13</w:t>
      </w:r>
      <w:r>
        <w:fldChar w:fldCharType="end"/>
      </w:r>
    </w:p>
    <w:p w14:paraId="6360938A" w14:textId="57341CB3" w:rsidR="00157254" w:rsidRDefault="0015725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_Toc74991253 \h </w:instrText>
      </w:r>
      <w:r>
        <w:fldChar w:fldCharType="separate"/>
      </w:r>
      <w:r>
        <w:t>15</w:t>
      </w:r>
      <w:r>
        <w:fldChar w:fldCharType="end"/>
      </w:r>
    </w:p>
    <w:p w14:paraId="0B08F92A" w14:textId="12CEC153" w:rsidR="00157254" w:rsidRDefault="0015725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_Toc74991254 \h </w:instrText>
      </w:r>
      <w:r>
        <w:fldChar w:fldCharType="separate"/>
      </w:r>
      <w:r>
        <w:t>15</w:t>
      </w:r>
      <w:r>
        <w:fldChar w:fldCharType="end"/>
      </w:r>
    </w:p>
    <w:p w14:paraId="724B868A" w14:textId="368F33F0" w:rsidR="00157254" w:rsidRDefault="0015725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_Toc74991255 \h </w:instrText>
      </w:r>
      <w:r>
        <w:fldChar w:fldCharType="separate"/>
      </w:r>
      <w:r>
        <w:t>15</w:t>
      </w:r>
      <w:r>
        <w:fldChar w:fldCharType="end"/>
      </w:r>
    </w:p>
    <w:p w14:paraId="56754482" w14:textId="4E44BA9B" w:rsidR="00157254" w:rsidRDefault="0015725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_Toc74991256 \h </w:instrText>
      </w:r>
      <w:r>
        <w:fldChar w:fldCharType="separate"/>
      </w:r>
      <w:r>
        <w:t>16</w:t>
      </w:r>
      <w:r>
        <w:fldChar w:fldCharType="end"/>
      </w:r>
    </w:p>
    <w:p w14:paraId="6BD20A1D" w14:textId="64086BD4" w:rsidR="00157254" w:rsidRDefault="0015725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_Toc74991257 \h </w:instrText>
      </w:r>
      <w:r>
        <w:fldChar w:fldCharType="separate"/>
      </w:r>
      <w:r>
        <w:t>16</w:t>
      </w:r>
      <w:r>
        <w:fldChar w:fldCharType="end"/>
      </w:r>
    </w:p>
    <w:p w14:paraId="73DAE109" w14:textId="0249516A" w:rsidR="00157254" w:rsidRDefault="0015725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_Toc74991258 \h </w:instrText>
      </w:r>
      <w:r>
        <w:fldChar w:fldCharType="separate"/>
      </w:r>
      <w:r>
        <w:t>16</w:t>
      </w:r>
      <w:r>
        <w:fldChar w:fldCharType="end"/>
      </w:r>
    </w:p>
    <w:p w14:paraId="2EF802B1" w14:textId="2464B197" w:rsidR="00157254" w:rsidRDefault="0015725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_Toc74991259 \h </w:instrText>
      </w:r>
      <w:r>
        <w:fldChar w:fldCharType="separate"/>
      </w:r>
      <w:r>
        <w:t>17</w:t>
      </w:r>
      <w:r>
        <w:fldChar w:fldCharType="end"/>
      </w:r>
    </w:p>
    <w:p w14:paraId="7B8C13D8" w14:textId="290C5906" w:rsidR="00157254" w:rsidRDefault="0015725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_Toc74991260 \h </w:instrText>
      </w:r>
      <w:r>
        <w:fldChar w:fldCharType="separate"/>
      </w:r>
      <w:r>
        <w:t>17</w:t>
      </w:r>
      <w:r>
        <w:fldChar w:fldCharType="end"/>
      </w:r>
    </w:p>
    <w:p w14:paraId="47E2339D" w14:textId="0931B6C5" w:rsidR="00157254" w:rsidRDefault="0015725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_Toc74991261 \h </w:instrText>
      </w:r>
      <w:r>
        <w:fldChar w:fldCharType="separate"/>
      </w:r>
      <w:r>
        <w:t>18</w:t>
      </w:r>
      <w:r>
        <w:fldChar w:fldCharType="end"/>
      </w:r>
    </w:p>
    <w:p w14:paraId="4BE2E879" w14:textId="5377A664" w:rsidR="00157254" w:rsidRDefault="0015725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_Toc74991262 \h </w:instrText>
      </w:r>
      <w:r>
        <w:fldChar w:fldCharType="separate"/>
      </w:r>
      <w:r>
        <w:t>18</w:t>
      </w:r>
      <w:r>
        <w:fldChar w:fldCharType="end"/>
      </w:r>
    </w:p>
    <w:p w14:paraId="5AFD4D03" w14:textId="4BC164DA" w:rsidR="00157254" w:rsidRDefault="0015725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_Toc74991263 \h </w:instrText>
      </w:r>
      <w:r>
        <w:fldChar w:fldCharType="separate"/>
      </w:r>
      <w:r>
        <w:t>18</w:t>
      </w:r>
      <w:r>
        <w:fldChar w:fldCharType="end"/>
      </w:r>
    </w:p>
    <w:p w14:paraId="42804AE0" w14:textId="54D4C4FD" w:rsidR="00157254" w:rsidRDefault="0015725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_Toc74991264 \h </w:instrText>
      </w:r>
      <w:r>
        <w:fldChar w:fldCharType="separate"/>
      </w:r>
      <w:r>
        <w:t>18</w:t>
      </w:r>
      <w:r>
        <w:fldChar w:fldCharType="end"/>
      </w:r>
    </w:p>
    <w:p w14:paraId="4EC54499" w14:textId="473C8CD0" w:rsidR="00157254" w:rsidRDefault="0015725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_Toc74991265 \h </w:instrText>
      </w:r>
      <w:r>
        <w:fldChar w:fldCharType="separate"/>
      </w:r>
      <w:r>
        <w:t>18</w:t>
      </w:r>
      <w:r>
        <w:fldChar w:fldCharType="end"/>
      </w:r>
    </w:p>
    <w:p w14:paraId="00E57787" w14:textId="384834D4" w:rsidR="00157254" w:rsidRDefault="0015725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_Toc74991266 \h </w:instrText>
      </w:r>
      <w:r>
        <w:fldChar w:fldCharType="separate"/>
      </w:r>
      <w:r>
        <w:t>18</w:t>
      </w:r>
      <w:r>
        <w:fldChar w:fldCharType="end"/>
      </w:r>
    </w:p>
    <w:p w14:paraId="7E2736A1" w14:textId="4D66C31F" w:rsidR="00157254" w:rsidRDefault="0015725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_Toc74991267 \h </w:instrText>
      </w:r>
      <w:r>
        <w:fldChar w:fldCharType="separate"/>
      </w:r>
      <w:r>
        <w:t>19</w:t>
      </w:r>
      <w:r>
        <w:fldChar w:fldCharType="end"/>
      </w:r>
    </w:p>
    <w:p w14:paraId="4167AE5C" w14:textId="34A82AE1" w:rsidR="00157254" w:rsidRDefault="0015725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_Toc74991268 \h </w:instrText>
      </w:r>
      <w:r>
        <w:fldChar w:fldCharType="separate"/>
      </w:r>
      <w:r>
        <w:t>20</w:t>
      </w:r>
      <w:r>
        <w:fldChar w:fldCharType="end"/>
      </w:r>
    </w:p>
    <w:p w14:paraId="4198C5C8" w14:textId="1E9B11DF" w:rsidR="00157254" w:rsidRDefault="0015725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_Toc74991269 \h </w:instrText>
      </w:r>
      <w:r>
        <w:fldChar w:fldCharType="separate"/>
      </w:r>
      <w:r>
        <w:t>20</w:t>
      </w:r>
      <w:r>
        <w:fldChar w:fldCharType="end"/>
      </w:r>
    </w:p>
    <w:p w14:paraId="1CE852A4" w14:textId="293836F5" w:rsidR="00157254" w:rsidRDefault="0015725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_Toc74991270 \h </w:instrText>
      </w:r>
      <w:r>
        <w:fldChar w:fldCharType="separate"/>
      </w:r>
      <w:r>
        <w:t>20</w:t>
      </w:r>
      <w:r>
        <w:fldChar w:fldCharType="end"/>
      </w:r>
    </w:p>
    <w:p w14:paraId="17B70DE9" w14:textId="7CFB3B2B" w:rsidR="00157254" w:rsidRDefault="0015725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_Toc74991271 \h </w:instrText>
      </w:r>
      <w:r>
        <w:fldChar w:fldCharType="separate"/>
      </w:r>
      <w:r>
        <w:t>20</w:t>
      </w:r>
      <w:r>
        <w:fldChar w:fldCharType="end"/>
      </w:r>
    </w:p>
    <w:p w14:paraId="649D5D30" w14:textId="2F8EFF48" w:rsidR="00157254" w:rsidRDefault="0015725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_Toc74991272 \h </w:instrText>
      </w:r>
      <w:r>
        <w:fldChar w:fldCharType="separate"/>
      </w:r>
      <w:r>
        <w:t>20</w:t>
      </w:r>
      <w:r>
        <w:fldChar w:fldCharType="end"/>
      </w:r>
    </w:p>
    <w:p w14:paraId="040CE776" w14:textId="751F7234" w:rsidR="00157254" w:rsidRDefault="0015725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_Toc74991273 \h </w:instrText>
      </w:r>
      <w:r>
        <w:fldChar w:fldCharType="separate"/>
      </w:r>
      <w:r>
        <w:t>21</w:t>
      </w:r>
      <w:r>
        <w:fldChar w:fldCharType="end"/>
      </w:r>
    </w:p>
    <w:p w14:paraId="7E18585B" w14:textId="4AA6DC4B" w:rsidR="00157254" w:rsidRDefault="0015725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_Toc74991274 \h </w:instrText>
      </w:r>
      <w:r>
        <w:fldChar w:fldCharType="separate"/>
      </w:r>
      <w:r>
        <w:t>21</w:t>
      </w:r>
      <w:r>
        <w:fldChar w:fldCharType="end"/>
      </w:r>
    </w:p>
    <w:p w14:paraId="070287A2" w14:textId="216467FF" w:rsidR="00157254" w:rsidRDefault="0015725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_Toc74991275 \h </w:instrText>
      </w:r>
      <w:r>
        <w:fldChar w:fldCharType="separate"/>
      </w:r>
      <w:r>
        <w:t>21</w:t>
      </w:r>
      <w:r>
        <w:fldChar w:fldCharType="end"/>
      </w:r>
    </w:p>
    <w:p w14:paraId="071A0CF9" w14:textId="5AA20AB8" w:rsidR="00157254" w:rsidRDefault="0015725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_Toc74991276 \h </w:instrText>
      </w:r>
      <w:r>
        <w:fldChar w:fldCharType="separate"/>
      </w:r>
      <w:r>
        <w:t>21</w:t>
      </w:r>
      <w:r>
        <w:fldChar w:fldCharType="end"/>
      </w:r>
    </w:p>
    <w:p w14:paraId="0D706C00" w14:textId="73D5178B" w:rsidR="00157254" w:rsidRDefault="0015725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_Toc74991277 \h </w:instrText>
      </w:r>
      <w:r>
        <w:fldChar w:fldCharType="separate"/>
      </w:r>
      <w:r>
        <w:t>22</w:t>
      </w:r>
      <w:r>
        <w:fldChar w:fldCharType="end"/>
      </w:r>
    </w:p>
    <w:p w14:paraId="2CEBF0AD" w14:textId="5F0E338F" w:rsidR="00157254" w:rsidRDefault="0015725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_Toc74991278 \h </w:instrText>
      </w:r>
      <w:r>
        <w:fldChar w:fldCharType="separate"/>
      </w:r>
      <w:r>
        <w:t>22</w:t>
      </w:r>
      <w:r>
        <w:fldChar w:fldCharType="end"/>
      </w:r>
    </w:p>
    <w:p w14:paraId="727CEAEC" w14:textId="7BFD63DB" w:rsidR="00157254" w:rsidRDefault="00157254">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_Toc74991279 \h </w:instrText>
      </w:r>
      <w:r>
        <w:fldChar w:fldCharType="separate"/>
      </w:r>
      <w:r>
        <w:t>22</w:t>
      </w:r>
      <w:r>
        <w:fldChar w:fldCharType="end"/>
      </w:r>
    </w:p>
    <w:p w14:paraId="3D4D43EA" w14:textId="253831CE" w:rsidR="00157254" w:rsidRDefault="00157254">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_Toc74991280 \h </w:instrText>
      </w:r>
      <w:r>
        <w:fldChar w:fldCharType="separate"/>
      </w:r>
      <w:r>
        <w:t>23</w:t>
      </w:r>
      <w:r>
        <w:fldChar w:fldCharType="end"/>
      </w:r>
    </w:p>
    <w:p w14:paraId="58333C4D" w14:textId="2DFF25CC" w:rsidR="00157254" w:rsidRDefault="0015725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_Toc74991281 \h </w:instrText>
      </w:r>
      <w:r>
        <w:fldChar w:fldCharType="separate"/>
      </w:r>
      <w:r>
        <w:t>23</w:t>
      </w:r>
      <w:r>
        <w:fldChar w:fldCharType="end"/>
      </w:r>
    </w:p>
    <w:p w14:paraId="409D3D13" w14:textId="4B37B113" w:rsidR="00157254" w:rsidRDefault="0015725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_Toc74991282 \h </w:instrText>
      </w:r>
      <w:r>
        <w:fldChar w:fldCharType="separate"/>
      </w:r>
      <w:r>
        <w:t>23</w:t>
      </w:r>
      <w:r>
        <w:fldChar w:fldCharType="end"/>
      </w:r>
    </w:p>
    <w:p w14:paraId="6B3CD957" w14:textId="51F4EE20" w:rsidR="00157254" w:rsidRDefault="00157254">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_Toc74991283 \h </w:instrText>
      </w:r>
      <w:r>
        <w:fldChar w:fldCharType="separate"/>
      </w:r>
      <w:r>
        <w:t>24</w:t>
      </w:r>
      <w:r>
        <w:fldChar w:fldCharType="end"/>
      </w:r>
    </w:p>
    <w:p w14:paraId="186ADDD6" w14:textId="39124EDF" w:rsidR="00157254" w:rsidRDefault="00157254">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_Toc74991284 \h </w:instrText>
      </w:r>
      <w:r>
        <w:fldChar w:fldCharType="separate"/>
      </w:r>
      <w:r>
        <w:t>24</w:t>
      </w:r>
      <w:r>
        <w:fldChar w:fldCharType="end"/>
      </w:r>
    </w:p>
    <w:p w14:paraId="56CD1EB3" w14:textId="23B0DB1B" w:rsidR="00157254" w:rsidRDefault="00157254">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_Toc74991285 \h </w:instrText>
      </w:r>
      <w:r>
        <w:fldChar w:fldCharType="separate"/>
      </w:r>
      <w:r>
        <w:t>24</w:t>
      </w:r>
      <w:r>
        <w:fldChar w:fldCharType="end"/>
      </w:r>
    </w:p>
    <w:p w14:paraId="161FAF91" w14:textId="40ACCF8B" w:rsidR="00157254" w:rsidRDefault="0015725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_Toc74991286 \h </w:instrText>
      </w:r>
      <w:r>
        <w:fldChar w:fldCharType="separate"/>
      </w:r>
      <w:r>
        <w:t>24</w:t>
      </w:r>
      <w:r>
        <w:fldChar w:fldCharType="end"/>
      </w:r>
    </w:p>
    <w:p w14:paraId="589F0ECA" w14:textId="278833F4" w:rsidR="00157254" w:rsidRDefault="0015725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_Toc74991287 \h </w:instrText>
      </w:r>
      <w:r>
        <w:fldChar w:fldCharType="separate"/>
      </w:r>
      <w:r>
        <w:t>24</w:t>
      </w:r>
      <w:r>
        <w:fldChar w:fldCharType="end"/>
      </w:r>
    </w:p>
    <w:p w14:paraId="69072F4D" w14:textId="24FC9737" w:rsidR="00157254" w:rsidRDefault="0015725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_Toc74991288 \h </w:instrText>
      </w:r>
      <w:r>
        <w:fldChar w:fldCharType="separate"/>
      </w:r>
      <w:r>
        <w:t>25</w:t>
      </w:r>
      <w:r>
        <w:fldChar w:fldCharType="end"/>
      </w:r>
    </w:p>
    <w:p w14:paraId="53AE8798" w14:textId="3BD51D4D" w:rsidR="00157254" w:rsidRDefault="0015725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_Toc74991289 \h </w:instrText>
      </w:r>
      <w:r>
        <w:fldChar w:fldCharType="separate"/>
      </w:r>
      <w:r>
        <w:t>25</w:t>
      </w:r>
      <w:r>
        <w:fldChar w:fldCharType="end"/>
      </w:r>
    </w:p>
    <w:p w14:paraId="6994BE43" w14:textId="0F8B3506" w:rsidR="00157254" w:rsidRDefault="0015725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_Toc74991290 \h </w:instrText>
      </w:r>
      <w:r>
        <w:fldChar w:fldCharType="separate"/>
      </w:r>
      <w:r>
        <w:t>25</w:t>
      </w:r>
      <w:r>
        <w:fldChar w:fldCharType="end"/>
      </w:r>
    </w:p>
    <w:p w14:paraId="0A540DB3" w14:textId="695BF966" w:rsidR="00157254" w:rsidRDefault="0015725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_Toc74991291 \h </w:instrText>
      </w:r>
      <w:r>
        <w:fldChar w:fldCharType="separate"/>
      </w:r>
      <w:r>
        <w:t>25</w:t>
      </w:r>
      <w:r>
        <w:fldChar w:fldCharType="end"/>
      </w:r>
    </w:p>
    <w:p w14:paraId="559E3B15" w14:textId="5147C4AF" w:rsidR="00157254" w:rsidRDefault="0015725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_Toc74991292 \h </w:instrText>
      </w:r>
      <w:r>
        <w:fldChar w:fldCharType="separate"/>
      </w:r>
      <w:r>
        <w:t>26</w:t>
      </w:r>
      <w:r>
        <w:fldChar w:fldCharType="end"/>
      </w:r>
    </w:p>
    <w:p w14:paraId="324D712B" w14:textId="443CA80F" w:rsidR="00157254" w:rsidRDefault="00157254">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_Toc74991293 \h </w:instrText>
      </w:r>
      <w:r>
        <w:fldChar w:fldCharType="separate"/>
      </w:r>
      <w:r>
        <w:t>26</w:t>
      </w:r>
      <w:r>
        <w:fldChar w:fldCharType="end"/>
      </w:r>
    </w:p>
    <w:p w14:paraId="5FFB3E9C" w14:textId="72714FAF" w:rsidR="00157254" w:rsidRDefault="00157254">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_Toc74991294 \h </w:instrText>
      </w:r>
      <w:r>
        <w:fldChar w:fldCharType="separate"/>
      </w:r>
      <w:r>
        <w:t>27</w:t>
      </w:r>
      <w:r>
        <w:fldChar w:fldCharType="end"/>
      </w:r>
    </w:p>
    <w:p w14:paraId="449DC528" w14:textId="64F08769" w:rsidR="00157254" w:rsidRDefault="00157254">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_Toc74991295 \h </w:instrText>
      </w:r>
      <w:r>
        <w:fldChar w:fldCharType="separate"/>
      </w:r>
      <w:r>
        <w:t>27</w:t>
      </w:r>
      <w:r>
        <w:fldChar w:fldCharType="end"/>
      </w:r>
    </w:p>
    <w:p w14:paraId="73A16B3E" w14:textId="067FAFB5" w:rsidR="00157254" w:rsidRDefault="00157254">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_Toc74991296 \h </w:instrText>
      </w:r>
      <w:r>
        <w:fldChar w:fldCharType="separate"/>
      </w:r>
      <w:r>
        <w:t>28</w:t>
      </w:r>
      <w:r>
        <w:fldChar w:fldCharType="end"/>
      </w:r>
    </w:p>
    <w:p w14:paraId="129C0FF4" w14:textId="49B516F2" w:rsidR="00157254" w:rsidRDefault="0015725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_Toc74991297 \h </w:instrText>
      </w:r>
      <w:r>
        <w:fldChar w:fldCharType="separate"/>
      </w:r>
      <w:r>
        <w:t>28</w:t>
      </w:r>
      <w:r>
        <w:fldChar w:fldCharType="end"/>
      </w:r>
    </w:p>
    <w:p w14:paraId="081CC2CF" w14:textId="0F2BC090" w:rsidR="00157254" w:rsidRDefault="00157254">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_Toc74991298 \h </w:instrText>
      </w:r>
      <w:r>
        <w:fldChar w:fldCharType="separate"/>
      </w:r>
      <w:r>
        <w:t>28</w:t>
      </w:r>
      <w:r>
        <w:fldChar w:fldCharType="end"/>
      </w:r>
    </w:p>
    <w:p w14:paraId="526A3765" w14:textId="4D78BC23" w:rsidR="00157254" w:rsidRDefault="00157254">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_Toc74991299 \h </w:instrText>
      </w:r>
      <w:r>
        <w:fldChar w:fldCharType="separate"/>
      </w:r>
      <w:r>
        <w:t>29</w:t>
      </w:r>
      <w:r>
        <w:fldChar w:fldCharType="end"/>
      </w:r>
    </w:p>
    <w:p w14:paraId="4FDC005F" w14:textId="1FAF1F9D" w:rsidR="00157254" w:rsidRDefault="00157254">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_Toc74991300 \h </w:instrText>
      </w:r>
      <w:r>
        <w:fldChar w:fldCharType="separate"/>
      </w:r>
      <w:r>
        <w:t>30</w:t>
      </w:r>
      <w:r>
        <w:fldChar w:fldCharType="end"/>
      </w:r>
    </w:p>
    <w:p w14:paraId="46071ED1" w14:textId="2C4210DC" w:rsidR="00157254" w:rsidRDefault="00157254">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_Toc74991301 \h </w:instrText>
      </w:r>
      <w:r>
        <w:fldChar w:fldCharType="separate"/>
      </w:r>
      <w:r>
        <w:t>30</w:t>
      </w:r>
      <w:r>
        <w:fldChar w:fldCharType="end"/>
      </w:r>
    </w:p>
    <w:p w14:paraId="1A361DC2" w14:textId="1385E6A3" w:rsidR="00157254" w:rsidRDefault="0015725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_Toc74991302 \h </w:instrText>
      </w:r>
      <w:r>
        <w:fldChar w:fldCharType="separate"/>
      </w:r>
      <w:r>
        <w:t>31</w:t>
      </w:r>
      <w:r>
        <w:fldChar w:fldCharType="end"/>
      </w:r>
    </w:p>
    <w:p w14:paraId="2920492F" w14:textId="424DA085" w:rsidR="00157254" w:rsidRDefault="00157254">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_Toc74991303 \h </w:instrText>
      </w:r>
      <w:r>
        <w:fldChar w:fldCharType="separate"/>
      </w:r>
      <w:r>
        <w:t>31</w:t>
      </w:r>
      <w:r>
        <w:fldChar w:fldCharType="end"/>
      </w:r>
    </w:p>
    <w:p w14:paraId="56A46245" w14:textId="76317396" w:rsidR="00157254" w:rsidRDefault="00157254">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_Toc74991304 \h </w:instrText>
      </w:r>
      <w:r>
        <w:fldChar w:fldCharType="separate"/>
      </w:r>
      <w:r>
        <w:t>31</w:t>
      </w:r>
      <w:r>
        <w:fldChar w:fldCharType="end"/>
      </w:r>
    </w:p>
    <w:p w14:paraId="7B5AD4DE" w14:textId="548AAB22" w:rsidR="00157254" w:rsidRDefault="00157254">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_Toc74991305 \h </w:instrText>
      </w:r>
      <w:r>
        <w:fldChar w:fldCharType="separate"/>
      </w:r>
      <w:r>
        <w:t>32</w:t>
      </w:r>
      <w:r>
        <w:fldChar w:fldCharType="end"/>
      </w:r>
    </w:p>
    <w:p w14:paraId="66A546C0" w14:textId="188BD9E3" w:rsidR="00157254" w:rsidRDefault="00157254">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_Toc74991306 \h </w:instrText>
      </w:r>
      <w:r>
        <w:fldChar w:fldCharType="separate"/>
      </w:r>
      <w:r>
        <w:t>32</w:t>
      </w:r>
      <w:r>
        <w:fldChar w:fldCharType="end"/>
      </w:r>
    </w:p>
    <w:p w14:paraId="6D982890" w14:textId="31FECA9B" w:rsidR="00157254" w:rsidRDefault="00157254">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_Toc74991307 \h </w:instrText>
      </w:r>
      <w:r>
        <w:fldChar w:fldCharType="separate"/>
      </w:r>
      <w:r>
        <w:t>33</w:t>
      </w:r>
      <w:r>
        <w:fldChar w:fldCharType="end"/>
      </w:r>
    </w:p>
    <w:p w14:paraId="0158FCF9" w14:textId="29F1F72A" w:rsidR="00157254" w:rsidRDefault="00157254">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_Toc74991308 \h </w:instrText>
      </w:r>
      <w:r>
        <w:fldChar w:fldCharType="separate"/>
      </w:r>
      <w:r>
        <w:t>33</w:t>
      </w:r>
      <w:r>
        <w:fldChar w:fldCharType="end"/>
      </w:r>
    </w:p>
    <w:p w14:paraId="4DED9C38" w14:textId="7CD2D2B3" w:rsidR="00157254" w:rsidRDefault="00157254">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_Toc74991309 \h </w:instrText>
      </w:r>
      <w:r>
        <w:fldChar w:fldCharType="separate"/>
      </w:r>
      <w:r>
        <w:t>34</w:t>
      </w:r>
      <w:r>
        <w:fldChar w:fldCharType="end"/>
      </w:r>
    </w:p>
    <w:p w14:paraId="2F8F004A" w14:textId="4DE6EBFE" w:rsidR="00157254" w:rsidRDefault="00157254">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_Toc74991310 \h </w:instrText>
      </w:r>
      <w:r>
        <w:fldChar w:fldCharType="separate"/>
      </w:r>
      <w:r>
        <w:t>34</w:t>
      </w:r>
      <w:r>
        <w:fldChar w:fldCharType="end"/>
      </w:r>
    </w:p>
    <w:p w14:paraId="1C0AE410" w14:textId="45D689DD" w:rsidR="00157254" w:rsidRDefault="00157254">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_Toc74991311 \h </w:instrText>
      </w:r>
      <w:r>
        <w:fldChar w:fldCharType="separate"/>
      </w:r>
      <w:r>
        <w:t>35</w:t>
      </w:r>
      <w:r>
        <w:fldChar w:fldCharType="end"/>
      </w:r>
    </w:p>
    <w:p w14:paraId="68DBF0BC" w14:textId="2CD26B0A" w:rsidR="00157254" w:rsidRDefault="00157254">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_Toc74991312 \h </w:instrText>
      </w:r>
      <w:r>
        <w:fldChar w:fldCharType="separate"/>
      </w:r>
      <w:r>
        <w:t>36</w:t>
      </w:r>
      <w:r>
        <w:fldChar w:fldCharType="end"/>
      </w:r>
    </w:p>
    <w:p w14:paraId="58AF3B9B" w14:textId="333C6C11" w:rsidR="00157254" w:rsidRDefault="00157254">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_Toc74991313 \h </w:instrText>
      </w:r>
      <w:r>
        <w:fldChar w:fldCharType="separate"/>
      </w:r>
      <w:r>
        <w:t>36</w:t>
      </w:r>
      <w:r>
        <w:fldChar w:fldCharType="end"/>
      </w:r>
    </w:p>
    <w:p w14:paraId="558E84F2" w14:textId="4AEE02CC" w:rsidR="00157254" w:rsidRDefault="00157254">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_Toc74991314 \h </w:instrText>
      </w:r>
      <w:r>
        <w:fldChar w:fldCharType="separate"/>
      </w:r>
      <w:r>
        <w:t>37</w:t>
      </w:r>
      <w:r>
        <w:fldChar w:fldCharType="end"/>
      </w:r>
    </w:p>
    <w:p w14:paraId="578F175F" w14:textId="73442288" w:rsidR="00157254" w:rsidRDefault="00157254">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_Toc74991315 \h </w:instrText>
      </w:r>
      <w:r>
        <w:fldChar w:fldCharType="separate"/>
      </w:r>
      <w:r>
        <w:t>37</w:t>
      </w:r>
      <w:r>
        <w:fldChar w:fldCharType="end"/>
      </w:r>
    </w:p>
    <w:p w14:paraId="27808116" w14:textId="34C82778" w:rsidR="00157254" w:rsidRDefault="00157254">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_Toc74991316 \h </w:instrText>
      </w:r>
      <w:r>
        <w:fldChar w:fldCharType="separate"/>
      </w:r>
      <w:r>
        <w:t>38</w:t>
      </w:r>
      <w:r>
        <w:fldChar w:fldCharType="end"/>
      </w:r>
    </w:p>
    <w:p w14:paraId="07E50036" w14:textId="4772983D" w:rsidR="00157254" w:rsidRDefault="00157254">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_Toc74991317 \h </w:instrText>
      </w:r>
      <w:r>
        <w:fldChar w:fldCharType="separate"/>
      </w:r>
      <w:r>
        <w:t>38</w:t>
      </w:r>
      <w:r>
        <w:fldChar w:fldCharType="end"/>
      </w:r>
    </w:p>
    <w:p w14:paraId="7745DB93" w14:textId="0AD42BEC" w:rsidR="00157254" w:rsidRDefault="00157254">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_Toc74991318 \h </w:instrText>
      </w:r>
      <w:r>
        <w:fldChar w:fldCharType="separate"/>
      </w:r>
      <w:r>
        <w:t>38</w:t>
      </w:r>
      <w:r>
        <w:fldChar w:fldCharType="end"/>
      </w:r>
    </w:p>
    <w:p w14:paraId="4E058CF0" w14:textId="38988D74" w:rsidR="00157254" w:rsidRDefault="00157254">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_Toc74991319 \h </w:instrText>
      </w:r>
      <w:r>
        <w:fldChar w:fldCharType="separate"/>
      </w:r>
      <w:r>
        <w:t>39</w:t>
      </w:r>
      <w:r>
        <w:fldChar w:fldCharType="end"/>
      </w:r>
    </w:p>
    <w:p w14:paraId="45FCBAD0" w14:textId="2BBD10D8" w:rsidR="00157254" w:rsidRDefault="00157254">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_Toc74991320 \h </w:instrText>
      </w:r>
      <w:r>
        <w:fldChar w:fldCharType="separate"/>
      </w:r>
      <w:r>
        <w:t>39</w:t>
      </w:r>
      <w:r>
        <w:fldChar w:fldCharType="end"/>
      </w:r>
    </w:p>
    <w:p w14:paraId="0B979F6C" w14:textId="61FD4C4E" w:rsidR="00157254" w:rsidRDefault="00157254">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_Toc74991321 \h </w:instrText>
      </w:r>
      <w:r>
        <w:fldChar w:fldCharType="separate"/>
      </w:r>
      <w:r>
        <w:t>39</w:t>
      </w:r>
      <w:r>
        <w:fldChar w:fldCharType="end"/>
      </w:r>
    </w:p>
    <w:p w14:paraId="52CBAE40" w14:textId="09F1EA34" w:rsidR="00157254" w:rsidRDefault="00157254">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_Toc74991322 \h </w:instrText>
      </w:r>
      <w:r>
        <w:fldChar w:fldCharType="separate"/>
      </w:r>
      <w:r>
        <w:t>40</w:t>
      </w:r>
      <w:r>
        <w:fldChar w:fldCharType="end"/>
      </w:r>
    </w:p>
    <w:p w14:paraId="6AE8BA0B" w14:textId="0649E68F" w:rsidR="00157254" w:rsidRDefault="00157254">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_Toc74991323 \h </w:instrText>
      </w:r>
      <w:r>
        <w:fldChar w:fldCharType="separate"/>
      </w:r>
      <w:r>
        <w:t>40</w:t>
      </w:r>
      <w:r>
        <w:fldChar w:fldCharType="end"/>
      </w:r>
    </w:p>
    <w:p w14:paraId="7D362E4E" w14:textId="1B6AE0AF" w:rsidR="00157254" w:rsidRDefault="0015725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_Toc74991324 \h </w:instrText>
      </w:r>
      <w:r>
        <w:fldChar w:fldCharType="separate"/>
      </w:r>
      <w:r>
        <w:t>41</w:t>
      </w:r>
      <w:r>
        <w:fldChar w:fldCharType="end"/>
      </w:r>
    </w:p>
    <w:p w14:paraId="229B5F59" w14:textId="3A035734" w:rsidR="00157254" w:rsidRDefault="0015725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_Toc74991325 \h </w:instrText>
      </w:r>
      <w:r>
        <w:fldChar w:fldCharType="separate"/>
      </w:r>
      <w:r>
        <w:t>41</w:t>
      </w:r>
      <w:r>
        <w:fldChar w:fldCharType="end"/>
      </w:r>
    </w:p>
    <w:p w14:paraId="3DA59A4C" w14:textId="72457AB4" w:rsidR="00157254" w:rsidRDefault="00157254">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_Toc74991326 \h </w:instrText>
      </w:r>
      <w:r>
        <w:fldChar w:fldCharType="separate"/>
      </w:r>
      <w:r>
        <w:t>41</w:t>
      </w:r>
      <w:r>
        <w:fldChar w:fldCharType="end"/>
      </w:r>
    </w:p>
    <w:p w14:paraId="151D1B98" w14:textId="20746EF7" w:rsidR="00157254" w:rsidRDefault="00157254">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_Toc74991327 \h </w:instrText>
      </w:r>
      <w:r>
        <w:fldChar w:fldCharType="separate"/>
      </w:r>
      <w:r>
        <w:t>41</w:t>
      </w:r>
      <w:r>
        <w:fldChar w:fldCharType="end"/>
      </w:r>
    </w:p>
    <w:p w14:paraId="18B862B9" w14:textId="1EAF003E" w:rsidR="00157254" w:rsidRDefault="00157254">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_Toc74991328 \h </w:instrText>
      </w:r>
      <w:r>
        <w:fldChar w:fldCharType="separate"/>
      </w:r>
      <w:r>
        <w:t>42</w:t>
      </w:r>
      <w:r>
        <w:fldChar w:fldCharType="end"/>
      </w:r>
    </w:p>
    <w:p w14:paraId="74B01823" w14:textId="1F6F8098" w:rsidR="00157254" w:rsidRDefault="0015725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_Toc74991329 \h </w:instrText>
      </w:r>
      <w:r>
        <w:fldChar w:fldCharType="separate"/>
      </w:r>
      <w:r>
        <w:t>43</w:t>
      </w:r>
      <w:r>
        <w:fldChar w:fldCharType="end"/>
      </w:r>
    </w:p>
    <w:p w14:paraId="229AFB1E" w14:textId="741EF41C" w:rsidR="00157254" w:rsidRDefault="0015725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_Toc74991330 \h </w:instrText>
      </w:r>
      <w:r>
        <w:fldChar w:fldCharType="separate"/>
      </w:r>
      <w:r>
        <w:t>43</w:t>
      </w:r>
      <w:r>
        <w:fldChar w:fldCharType="end"/>
      </w:r>
    </w:p>
    <w:p w14:paraId="2EA05FE1" w14:textId="419FCE49" w:rsidR="00157254" w:rsidRDefault="0015725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_Toc74991331 \h </w:instrText>
      </w:r>
      <w:r>
        <w:fldChar w:fldCharType="separate"/>
      </w:r>
      <w:r>
        <w:t>43</w:t>
      </w:r>
      <w:r>
        <w:fldChar w:fldCharType="end"/>
      </w:r>
    </w:p>
    <w:p w14:paraId="598AF422" w14:textId="08AA1D96" w:rsidR="00157254" w:rsidRDefault="00157254">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_Toc74991332 \h </w:instrText>
      </w:r>
      <w:r>
        <w:fldChar w:fldCharType="separate"/>
      </w:r>
      <w:r>
        <w:t>43</w:t>
      </w:r>
      <w:r>
        <w:fldChar w:fldCharType="end"/>
      </w:r>
    </w:p>
    <w:p w14:paraId="42C49B70" w14:textId="403A16E4" w:rsidR="00157254" w:rsidRDefault="00157254">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_Toc74991333 \h </w:instrText>
      </w:r>
      <w:r>
        <w:fldChar w:fldCharType="separate"/>
      </w:r>
      <w:r>
        <w:t>44</w:t>
      </w:r>
      <w:r>
        <w:fldChar w:fldCharType="end"/>
      </w:r>
    </w:p>
    <w:p w14:paraId="0B8BDE6C" w14:textId="3BAEFED9" w:rsidR="00157254" w:rsidRDefault="00157254">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_Toc74991334 \h </w:instrText>
      </w:r>
      <w:r>
        <w:fldChar w:fldCharType="separate"/>
      </w:r>
      <w:r>
        <w:t>45</w:t>
      </w:r>
      <w:r>
        <w:fldChar w:fldCharType="end"/>
      </w:r>
    </w:p>
    <w:p w14:paraId="0FE09AB2" w14:textId="492CAC63" w:rsidR="00157254" w:rsidRDefault="00157254">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_Toc74991335 \h </w:instrText>
      </w:r>
      <w:r>
        <w:fldChar w:fldCharType="separate"/>
      </w:r>
      <w:r>
        <w:t>45</w:t>
      </w:r>
      <w:r>
        <w:fldChar w:fldCharType="end"/>
      </w:r>
    </w:p>
    <w:p w14:paraId="369B60C0" w14:textId="17B7ECE8" w:rsidR="00157254" w:rsidRDefault="00157254">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_Toc74991336 \h </w:instrText>
      </w:r>
      <w:r>
        <w:fldChar w:fldCharType="separate"/>
      </w:r>
      <w:r>
        <w:t>45</w:t>
      </w:r>
      <w:r>
        <w:fldChar w:fldCharType="end"/>
      </w:r>
    </w:p>
    <w:p w14:paraId="01DB8789" w14:textId="27241FA5" w:rsidR="00157254" w:rsidRDefault="00157254">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_Toc74991337 \h </w:instrText>
      </w:r>
      <w:r>
        <w:fldChar w:fldCharType="separate"/>
      </w:r>
      <w:r>
        <w:t>45</w:t>
      </w:r>
      <w:r>
        <w:fldChar w:fldCharType="end"/>
      </w:r>
    </w:p>
    <w:p w14:paraId="5DEB47D1" w14:textId="470CEE0B" w:rsidR="00157254" w:rsidRDefault="00157254">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_Toc74991338 \h </w:instrText>
      </w:r>
      <w:r>
        <w:fldChar w:fldCharType="separate"/>
      </w:r>
      <w:r>
        <w:t>46</w:t>
      </w:r>
      <w:r>
        <w:fldChar w:fldCharType="end"/>
      </w:r>
    </w:p>
    <w:p w14:paraId="262F0DD9" w14:textId="33FCA98C" w:rsidR="00157254" w:rsidRDefault="00157254">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_Toc74991339 \h </w:instrText>
      </w:r>
      <w:r>
        <w:fldChar w:fldCharType="separate"/>
      </w:r>
      <w:r>
        <w:t>47</w:t>
      </w:r>
      <w:r>
        <w:fldChar w:fldCharType="end"/>
      </w:r>
    </w:p>
    <w:p w14:paraId="7632FE0B" w14:textId="4FEF5EB0" w:rsidR="00157254" w:rsidRDefault="00157254">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_Toc74991340 \h </w:instrText>
      </w:r>
      <w:r>
        <w:fldChar w:fldCharType="separate"/>
      </w:r>
      <w:r>
        <w:t>47</w:t>
      </w:r>
      <w:r>
        <w:fldChar w:fldCharType="end"/>
      </w:r>
    </w:p>
    <w:p w14:paraId="1D48DF63" w14:textId="0777813F" w:rsidR="00157254" w:rsidRDefault="00157254">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_Toc74991341 \h </w:instrText>
      </w:r>
      <w:r>
        <w:fldChar w:fldCharType="separate"/>
      </w:r>
      <w:r>
        <w:t>47</w:t>
      </w:r>
      <w:r>
        <w:fldChar w:fldCharType="end"/>
      </w:r>
    </w:p>
    <w:p w14:paraId="0FAEA851" w14:textId="65BE2179" w:rsidR="00157254" w:rsidRDefault="00157254">
      <w:pPr>
        <w:pStyle w:val="TOC5"/>
        <w:tabs>
          <w:tab w:val="left" w:pos="8462"/>
        </w:tabs>
        <w:rPr>
          <w:rFonts w:asciiTheme="minorHAnsi" w:eastAsiaTheme="minorEastAsia" w:hAnsiTheme="minorHAnsi" w:cstheme="minorBidi"/>
          <w:sz w:val="22"/>
          <w:szCs w:val="22"/>
          <w:lang w:eastAsia="en-GB"/>
        </w:rPr>
      </w:pPr>
      <w:r>
        <w:t>In the case of redirection, the NF Service Consumer shall return 3xx status code, which shall contain a Location header with an URI pointing to an alternative notification endpoint.5.3.2.6.3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_Toc74991342 \h </w:instrText>
      </w:r>
      <w:r>
        <w:fldChar w:fldCharType="separate"/>
      </w:r>
      <w:r>
        <w:t>47</w:t>
      </w:r>
      <w:r>
        <w:fldChar w:fldCharType="end"/>
      </w:r>
    </w:p>
    <w:p w14:paraId="3A7BEC9D" w14:textId="2703A3E6" w:rsidR="00157254" w:rsidRDefault="00157254">
      <w:pPr>
        <w:pStyle w:val="TOC4"/>
        <w:tabs>
          <w:tab w:val="left" w:pos="8462"/>
        </w:tabs>
        <w:rPr>
          <w:rFonts w:asciiTheme="minorHAnsi" w:eastAsiaTheme="minorEastAsia" w:hAnsiTheme="minorHAnsi" w:cstheme="minorBidi"/>
          <w:sz w:val="22"/>
          <w:szCs w:val="22"/>
          <w:lang w:eastAsia="en-GB"/>
        </w:rPr>
      </w:pPr>
      <w:r>
        <w:t>In the case of redirection, the NF Service Consumer shall return 3xx status code, which shall contain a Location header with an URI pointing to an alternative notification endpoint.5.3.2.7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_Toc74991343 \h </w:instrText>
      </w:r>
      <w:r>
        <w:fldChar w:fldCharType="separate"/>
      </w:r>
      <w:r>
        <w:t>48</w:t>
      </w:r>
      <w:r>
        <w:fldChar w:fldCharType="end"/>
      </w:r>
    </w:p>
    <w:p w14:paraId="3F311DEC" w14:textId="3424A03D" w:rsidR="00157254" w:rsidRDefault="00157254">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_Toc74991344 \h </w:instrText>
      </w:r>
      <w:r>
        <w:fldChar w:fldCharType="separate"/>
      </w:r>
      <w:r>
        <w:t>48</w:t>
      </w:r>
      <w:r>
        <w:fldChar w:fldCharType="end"/>
      </w:r>
    </w:p>
    <w:p w14:paraId="5A55CD3C" w14:textId="35787F05" w:rsidR="00157254" w:rsidRDefault="00157254">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_Toc74991345 \h </w:instrText>
      </w:r>
      <w:r>
        <w:fldChar w:fldCharType="separate"/>
      </w:r>
      <w:r>
        <w:t>48</w:t>
      </w:r>
      <w:r>
        <w:fldChar w:fldCharType="end"/>
      </w:r>
    </w:p>
    <w:p w14:paraId="28AF6338" w14:textId="0F62E484" w:rsidR="00157254" w:rsidRDefault="00157254">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_Toc74991346 \h </w:instrText>
      </w:r>
      <w:r>
        <w:fldChar w:fldCharType="separate"/>
      </w:r>
      <w:r>
        <w:t>49</w:t>
      </w:r>
      <w:r>
        <w:fldChar w:fldCharType="end"/>
      </w:r>
    </w:p>
    <w:p w14:paraId="6B7E2ED0" w14:textId="6D61B9DC" w:rsidR="00157254" w:rsidRDefault="00157254">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_Toc74991347 \h </w:instrText>
      </w:r>
      <w:r>
        <w:fldChar w:fldCharType="separate"/>
      </w:r>
      <w:r>
        <w:t>49</w:t>
      </w:r>
      <w:r>
        <w:fldChar w:fldCharType="end"/>
      </w:r>
    </w:p>
    <w:p w14:paraId="62D6C8BD" w14:textId="00E18FD7" w:rsidR="00157254" w:rsidRDefault="00157254">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_Toc74991348 \h </w:instrText>
      </w:r>
      <w:r>
        <w:fldChar w:fldCharType="separate"/>
      </w:r>
      <w:r>
        <w:t>50</w:t>
      </w:r>
      <w:r>
        <w:fldChar w:fldCharType="end"/>
      </w:r>
    </w:p>
    <w:p w14:paraId="64DFD925" w14:textId="169CB023" w:rsidR="00157254" w:rsidRDefault="00157254">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_Toc74991349 \h </w:instrText>
      </w:r>
      <w:r>
        <w:fldChar w:fldCharType="separate"/>
      </w:r>
      <w:r>
        <w:t>50</w:t>
      </w:r>
      <w:r>
        <w:fldChar w:fldCharType="end"/>
      </w:r>
    </w:p>
    <w:p w14:paraId="7A9A3C26" w14:textId="09E82614" w:rsidR="00157254" w:rsidRDefault="00157254">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_Toc74991350 \h </w:instrText>
      </w:r>
      <w:r>
        <w:fldChar w:fldCharType="separate"/>
      </w:r>
      <w:r>
        <w:t>51</w:t>
      </w:r>
      <w:r>
        <w:fldChar w:fldCharType="end"/>
      </w:r>
    </w:p>
    <w:p w14:paraId="0A028A99" w14:textId="661E5D99" w:rsidR="00157254" w:rsidRDefault="00157254">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_Toc74991351 \h </w:instrText>
      </w:r>
      <w:r>
        <w:fldChar w:fldCharType="separate"/>
      </w:r>
      <w:r>
        <w:t>52</w:t>
      </w:r>
      <w:r>
        <w:fldChar w:fldCharType="end"/>
      </w:r>
    </w:p>
    <w:p w14:paraId="1E8BCEC0" w14:textId="7E47A45B" w:rsidR="00157254" w:rsidRDefault="0015725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_Toc74991352 \h </w:instrText>
      </w:r>
      <w:r>
        <w:fldChar w:fldCharType="separate"/>
      </w:r>
      <w:r>
        <w:t>52</w:t>
      </w:r>
      <w:r>
        <w:fldChar w:fldCharType="end"/>
      </w:r>
    </w:p>
    <w:p w14:paraId="748753F1" w14:textId="15A91BDF" w:rsidR="00157254" w:rsidRDefault="0015725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_Toc74991353 \h </w:instrText>
      </w:r>
      <w:r>
        <w:fldChar w:fldCharType="separate"/>
      </w:r>
      <w:r>
        <w:t>52</w:t>
      </w:r>
      <w:r>
        <w:fldChar w:fldCharType="end"/>
      </w:r>
    </w:p>
    <w:p w14:paraId="06AC4D99" w14:textId="5FC07DEB" w:rsidR="00157254" w:rsidRDefault="0015725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_Toc74991354 \h </w:instrText>
      </w:r>
      <w:r>
        <w:fldChar w:fldCharType="separate"/>
      </w:r>
      <w:r>
        <w:t>52</w:t>
      </w:r>
      <w:r>
        <w:fldChar w:fldCharType="end"/>
      </w:r>
    </w:p>
    <w:p w14:paraId="1B29A29A" w14:textId="06B8C6D9" w:rsidR="00157254" w:rsidRDefault="0015725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_Toc74991355 \h </w:instrText>
      </w:r>
      <w:r>
        <w:fldChar w:fldCharType="separate"/>
      </w:r>
      <w:r>
        <w:t>52</w:t>
      </w:r>
      <w:r>
        <w:fldChar w:fldCharType="end"/>
      </w:r>
    </w:p>
    <w:p w14:paraId="274FB461" w14:textId="594EFC2C" w:rsidR="00157254" w:rsidRDefault="0015725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_Toc74991356 \h </w:instrText>
      </w:r>
      <w:r>
        <w:fldChar w:fldCharType="separate"/>
      </w:r>
      <w:r>
        <w:t>53</w:t>
      </w:r>
      <w:r>
        <w:fldChar w:fldCharType="end"/>
      </w:r>
    </w:p>
    <w:p w14:paraId="37C7BD30" w14:textId="5165B256" w:rsidR="00157254" w:rsidRDefault="0015725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_Toc74991357 \h </w:instrText>
      </w:r>
      <w:r>
        <w:fldChar w:fldCharType="separate"/>
      </w:r>
      <w:r>
        <w:t>53</w:t>
      </w:r>
      <w:r>
        <w:fldChar w:fldCharType="end"/>
      </w:r>
    </w:p>
    <w:p w14:paraId="04B1AD03" w14:textId="7AA80B4D" w:rsidR="00157254" w:rsidRDefault="00157254">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_Toc74991358 \h </w:instrText>
      </w:r>
      <w:r>
        <w:fldChar w:fldCharType="separate"/>
      </w:r>
      <w:r>
        <w:t>53</w:t>
      </w:r>
      <w:r>
        <w:fldChar w:fldCharType="end"/>
      </w:r>
    </w:p>
    <w:p w14:paraId="2F470603" w14:textId="469FDAD7" w:rsidR="00157254" w:rsidRDefault="0015725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_Toc74991359 \h </w:instrText>
      </w:r>
      <w:r>
        <w:fldChar w:fldCharType="separate"/>
      </w:r>
      <w:r>
        <w:t>53</w:t>
      </w:r>
      <w:r>
        <w:fldChar w:fldCharType="end"/>
      </w:r>
    </w:p>
    <w:p w14:paraId="52BE643A" w14:textId="7FCBE607" w:rsidR="00157254" w:rsidRDefault="0015725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_Toc74991360 \h </w:instrText>
      </w:r>
      <w:r>
        <w:fldChar w:fldCharType="separate"/>
      </w:r>
      <w:r>
        <w:t>53</w:t>
      </w:r>
      <w:r>
        <w:fldChar w:fldCharType="end"/>
      </w:r>
    </w:p>
    <w:p w14:paraId="6D17D551" w14:textId="5A31F151" w:rsidR="00157254" w:rsidRDefault="0015725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_Toc74991361 \h </w:instrText>
      </w:r>
      <w:r>
        <w:fldChar w:fldCharType="separate"/>
      </w:r>
      <w:r>
        <w:t>53</w:t>
      </w:r>
      <w:r>
        <w:fldChar w:fldCharType="end"/>
      </w:r>
    </w:p>
    <w:p w14:paraId="465F72DF" w14:textId="78B82FB2" w:rsidR="00157254" w:rsidRDefault="0015725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_Toc74991362 \h </w:instrText>
      </w:r>
      <w:r>
        <w:fldChar w:fldCharType="separate"/>
      </w:r>
      <w:r>
        <w:t>54</w:t>
      </w:r>
      <w:r>
        <w:fldChar w:fldCharType="end"/>
      </w:r>
    </w:p>
    <w:p w14:paraId="56C6A4F6" w14:textId="123B2053" w:rsidR="00157254" w:rsidRDefault="00157254">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_Toc74991363 \h </w:instrText>
      </w:r>
      <w:r>
        <w:fldChar w:fldCharType="separate"/>
      </w:r>
      <w:r>
        <w:t>54</w:t>
      </w:r>
      <w:r>
        <w:fldChar w:fldCharType="end"/>
      </w:r>
    </w:p>
    <w:p w14:paraId="1DB343F1" w14:textId="2AE50EF1" w:rsidR="00157254" w:rsidRDefault="0015725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_Toc74991364 \h </w:instrText>
      </w:r>
      <w:r>
        <w:fldChar w:fldCharType="separate"/>
      </w:r>
      <w:r>
        <w:t>54</w:t>
      </w:r>
      <w:r>
        <w:fldChar w:fldCharType="end"/>
      </w:r>
    </w:p>
    <w:p w14:paraId="01422E79" w14:textId="405D8F3A" w:rsidR="00157254" w:rsidRDefault="0015725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_Toc74991365 \h </w:instrText>
      </w:r>
      <w:r>
        <w:fldChar w:fldCharType="separate"/>
      </w:r>
      <w:r>
        <w:t>54</w:t>
      </w:r>
      <w:r>
        <w:fldChar w:fldCharType="end"/>
      </w:r>
    </w:p>
    <w:p w14:paraId="62FD9B17" w14:textId="040A955B" w:rsidR="00157254" w:rsidRDefault="0015725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_Toc74991366 \h </w:instrText>
      </w:r>
      <w:r>
        <w:fldChar w:fldCharType="separate"/>
      </w:r>
      <w:r>
        <w:t>54</w:t>
      </w:r>
      <w:r>
        <w:fldChar w:fldCharType="end"/>
      </w:r>
    </w:p>
    <w:p w14:paraId="3633B7F8" w14:textId="19D1D6F0" w:rsidR="00157254" w:rsidRDefault="0015725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_Toc74991367 \h </w:instrText>
      </w:r>
      <w:r>
        <w:fldChar w:fldCharType="separate"/>
      </w:r>
      <w:r>
        <w:t>54</w:t>
      </w:r>
      <w:r>
        <w:fldChar w:fldCharType="end"/>
      </w:r>
    </w:p>
    <w:p w14:paraId="792578A3" w14:textId="2A9A9C1E" w:rsidR="00157254" w:rsidRDefault="0015725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_Toc74991368 \h </w:instrText>
      </w:r>
      <w:r>
        <w:fldChar w:fldCharType="separate"/>
      </w:r>
      <w:r>
        <w:t>54</w:t>
      </w:r>
      <w:r>
        <w:fldChar w:fldCharType="end"/>
      </w:r>
    </w:p>
    <w:p w14:paraId="2D91F35C" w14:textId="17EEA347" w:rsidR="00157254" w:rsidRDefault="0015725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_Toc74991369 \h </w:instrText>
      </w:r>
      <w:r>
        <w:fldChar w:fldCharType="separate"/>
      </w:r>
      <w:r>
        <w:t>55</w:t>
      </w:r>
      <w:r>
        <w:fldChar w:fldCharType="end"/>
      </w:r>
    </w:p>
    <w:p w14:paraId="5331EADC" w14:textId="4CC769DE" w:rsidR="00157254" w:rsidRDefault="0015725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_Toc74991370 \h </w:instrText>
      </w:r>
      <w:r>
        <w:fldChar w:fldCharType="separate"/>
      </w:r>
      <w:r>
        <w:t>55</w:t>
      </w:r>
      <w:r>
        <w:fldChar w:fldCharType="end"/>
      </w:r>
    </w:p>
    <w:p w14:paraId="3D0BDCFA" w14:textId="3288D140" w:rsidR="00157254" w:rsidRDefault="0015725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_Toc74991371 \h </w:instrText>
      </w:r>
      <w:r>
        <w:fldChar w:fldCharType="separate"/>
      </w:r>
      <w:r>
        <w:t>55</w:t>
      </w:r>
      <w:r>
        <w:fldChar w:fldCharType="end"/>
      </w:r>
    </w:p>
    <w:p w14:paraId="0B29419C" w14:textId="087B075C" w:rsidR="00157254" w:rsidRDefault="0015725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_Toc74991372 \h </w:instrText>
      </w:r>
      <w:r>
        <w:fldChar w:fldCharType="separate"/>
      </w:r>
      <w:r>
        <w:t>55</w:t>
      </w:r>
      <w:r>
        <w:fldChar w:fldCharType="end"/>
      </w:r>
    </w:p>
    <w:p w14:paraId="48C6A888" w14:textId="21CC8EAA" w:rsidR="00157254" w:rsidRDefault="0015725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_Toc74991373 \h </w:instrText>
      </w:r>
      <w:r>
        <w:fldChar w:fldCharType="separate"/>
      </w:r>
      <w:r>
        <w:t>55</w:t>
      </w:r>
      <w:r>
        <w:fldChar w:fldCharType="end"/>
      </w:r>
    </w:p>
    <w:p w14:paraId="083C3F5A" w14:textId="6E594DEC" w:rsidR="00157254" w:rsidRDefault="0015725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_Toc74991374 \h </w:instrText>
      </w:r>
      <w:r>
        <w:fldChar w:fldCharType="separate"/>
      </w:r>
      <w:r>
        <w:t>56</w:t>
      </w:r>
      <w:r>
        <w:fldChar w:fldCharType="end"/>
      </w:r>
    </w:p>
    <w:p w14:paraId="0A572049" w14:textId="5C9CB0CE" w:rsidR="00157254" w:rsidRDefault="0015725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_Toc74991375 \h </w:instrText>
      </w:r>
      <w:r>
        <w:fldChar w:fldCharType="separate"/>
      </w:r>
      <w:r>
        <w:t>56</w:t>
      </w:r>
      <w:r>
        <w:fldChar w:fldCharType="end"/>
      </w:r>
    </w:p>
    <w:p w14:paraId="4B7E5A06" w14:textId="3FA98852" w:rsidR="00157254" w:rsidRDefault="0015725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_Toc74991376 \h </w:instrText>
      </w:r>
      <w:r>
        <w:fldChar w:fldCharType="separate"/>
      </w:r>
      <w:r>
        <w:t>57</w:t>
      </w:r>
      <w:r>
        <w:fldChar w:fldCharType="end"/>
      </w:r>
    </w:p>
    <w:p w14:paraId="49507949" w14:textId="602B3FB2" w:rsidR="00157254" w:rsidRDefault="0015725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_Toc74991377 \h </w:instrText>
      </w:r>
      <w:r>
        <w:fldChar w:fldCharType="separate"/>
      </w:r>
      <w:r>
        <w:t>57</w:t>
      </w:r>
      <w:r>
        <w:fldChar w:fldCharType="end"/>
      </w:r>
    </w:p>
    <w:p w14:paraId="2F49CEF2" w14:textId="2664E163" w:rsidR="00157254" w:rsidRDefault="0015725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_Toc74991378 \h </w:instrText>
      </w:r>
      <w:r>
        <w:fldChar w:fldCharType="separate"/>
      </w:r>
      <w:r>
        <w:t>57</w:t>
      </w:r>
      <w:r>
        <w:fldChar w:fldCharType="end"/>
      </w:r>
    </w:p>
    <w:p w14:paraId="3D94E332" w14:textId="2B9F0888" w:rsidR="00157254" w:rsidRDefault="0015725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_Toc74991379 \h </w:instrText>
      </w:r>
      <w:r>
        <w:fldChar w:fldCharType="separate"/>
      </w:r>
      <w:r>
        <w:t>57</w:t>
      </w:r>
      <w:r>
        <w:fldChar w:fldCharType="end"/>
      </w:r>
    </w:p>
    <w:p w14:paraId="13DCC15F" w14:textId="2C1B06E4" w:rsidR="00157254" w:rsidRDefault="0015725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_Toc74991380 \h </w:instrText>
      </w:r>
      <w:r>
        <w:fldChar w:fldCharType="separate"/>
      </w:r>
      <w:r>
        <w:t>58</w:t>
      </w:r>
      <w:r>
        <w:fldChar w:fldCharType="end"/>
      </w:r>
    </w:p>
    <w:p w14:paraId="16F30293" w14:textId="6CB3BC30" w:rsidR="00157254" w:rsidRDefault="0015725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_Toc74991381 \h </w:instrText>
      </w:r>
      <w:r>
        <w:fldChar w:fldCharType="separate"/>
      </w:r>
      <w:r>
        <w:t>58</w:t>
      </w:r>
      <w:r>
        <w:fldChar w:fldCharType="end"/>
      </w:r>
    </w:p>
    <w:p w14:paraId="03B68990" w14:textId="36E80D62" w:rsidR="00157254" w:rsidRDefault="00157254">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_Toc74991382 \h </w:instrText>
      </w:r>
      <w:r>
        <w:fldChar w:fldCharType="separate"/>
      </w:r>
      <w:r>
        <w:t>59</w:t>
      </w:r>
      <w:r>
        <w:fldChar w:fldCharType="end"/>
      </w:r>
    </w:p>
    <w:p w14:paraId="0CC809B8" w14:textId="6ADAC53E" w:rsidR="00157254" w:rsidRDefault="00157254">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_Toc74991383 \h </w:instrText>
      </w:r>
      <w:r>
        <w:fldChar w:fldCharType="separate"/>
      </w:r>
      <w:r>
        <w:t>60</w:t>
      </w:r>
      <w:r>
        <w:fldChar w:fldCharType="end"/>
      </w:r>
    </w:p>
    <w:p w14:paraId="7129985B" w14:textId="5A2DB9DF" w:rsidR="00157254" w:rsidRDefault="0015725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_Toc74991384 \h </w:instrText>
      </w:r>
      <w:r>
        <w:fldChar w:fldCharType="separate"/>
      </w:r>
      <w:r>
        <w:t>61</w:t>
      </w:r>
      <w:r>
        <w:fldChar w:fldCharType="end"/>
      </w:r>
    </w:p>
    <w:p w14:paraId="63C6C3F5" w14:textId="31D16533" w:rsidR="00157254" w:rsidRDefault="00157254">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_Toc74991385 \h </w:instrText>
      </w:r>
      <w:r>
        <w:fldChar w:fldCharType="separate"/>
      </w:r>
      <w:r>
        <w:t>61</w:t>
      </w:r>
      <w:r>
        <w:fldChar w:fldCharType="end"/>
      </w:r>
    </w:p>
    <w:p w14:paraId="5B58733B" w14:textId="1BEECB4C" w:rsidR="00157254" w:rsidRDefault="00157254">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_Toc74991386 \h </w:instrText>
      </w:r>
      <w:r>
        <w:fldChar w:fldCharType="separate"/>
      </w:r>
      <w:r>
        <w:t>61</w:t>
      </w:r>
      <w:r>
        <w:fldChar w:fldCharType="end"/>
      </w:r>
    </w:p>
    <w:p w14:paraId="6B49877B" w14:textId="2040633D" w:rsidR="00157254" w:rsidRDefault="00157254">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_Toc74991387 \h </w:instrText>
      </w:r>
      <w:r>
        <w:fldChar w:fldCharType="separate"/>
      </w:r>
      <w:r>
        <w:t>61</w:t>
      </w:r>
      <w:r>
        <w:fldChar w:fldCharType="end"/>
      </w:r>
    </w:p>
    <w:p w14:paraId="7EDF6CD8" w14:textId="410FFA36" w:rsidR="00157254" w:rsidRDefault="00157254">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_Toc74991388 \h </w:instrText>
      </w:r>
      <w:r>
        <w:fldChar w:fldCharType="separate"/>
      </w:r>
      <w:r>
        <w:t>61</w:t>
      </w:r>
      <w:r>
        <w:fldChar w:fldCharType="end"/>
      </w:r>
    </w:p>
    <w:p w14:paraId="5C5FA1B7" w14:textId="74F3934B" w:rsidR="00157254" w:rsidRDefault="0015725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_Toc74991389 \h </w:instrText>
      </w:r>
      <w:r>
        <w:fldChar w:fldCharType="separate"/>
      </w:r>
      <w:r>
        <w:t>62</w:t>
      </w:r>
      <w:r>
        <w:fldChar w:fldCharType="end"/>
      </w:r>
    </w:p>
    <w:p w14:paraId="5BCBBE13" w14:textId="51986FB2" w:rsidR="00157254" w:rsidRDefault="0015725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_Toc74991390 \h </w:instrText>
      </w:r>
      <w:r>
        <w:fldChar w:fldCharType="separate"/>
      </w:r>
      <w:r>
        <w:t>62</w:t>
      </w:r>
      <w:r>
        <w:fldChar w:fldCharType="end"/>
      </w:r>
    </w:p>
    <w:p w14:paraId="3247BB84" w14:textId="571CA769" w:rsidR="00157254" w:rsidRDefault="0015725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_Toc74991391 \h </w:instrText>
      </w:r>
      <w:r>
        <w:fldChar w:fldCharType="separate"/>
      </w:r>
      <w:r>
        <w:t>62</w:t>
      </w:r>
      <w:r>
        <w:fldChar w:fldCharType="end"/>
      </w:r>
    </w:p>
    <w:p w14:paraId="04F17DEA" w14:textId="516FF5F2" w:rsidR="00157254" w:rsidRDefault="0015725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_Toc74991392 \h </w:instrText>
      </w:r>
      <w:r>
        <w:fldChar w:fldCharType="separate"/>
      </w:r>
      <w:r>
        <w:t>63</w:t>
      </w:r>
      <w:r>
        <w:fldChar w:fldCharType="end"/>
      </w:r>
    </w:p>
    <w:p w14:paraId="3F782E02" w14:textId="20AF7FA7" w:rsidR="00157254" w:rsidRDefault="0015725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_Toc74991393 \h </w:instrText>
      </w:r>
      <w:r>
        <w:fldChar w:fldCharType="separate"/>
      </w:r>
      <w:r>
        <w:t>63</w:t>
      </w:r>
      <w:r>
        <w:fldChar w:fldCharType="end"/>
      </w:r>
    </w:p>
    <w:p w14:paraId="0089DED1" w14:textId="51592C10" w:rsidR="00157254" w:rsidRDefault="00157254">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_Toc74991394 \h </w:instrText>
      </w:r>
      <w:r>
        <w:fldChar w:fldCharType="separate"/>
      </w:r>
      <w:r>
        <w:t>64</w:t>
      </w:r>
      <w:r>
        <w:fldChar w:fldCharType="end"/>
      </w:r>
    </w:p>
    <w:p w14:paraId="4435B478" w14:textId="247B9593" w:rsidR="00157254" w:rsidRDefault="0015725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_Toc74991395 \h </w:instrText>
      </w:r>
      <w:r>
        <w:fldChar w:fldCharType="separate"/>
      </w:r>
      <w:r>
        <w:t>64</w:t>
      </w:r>
      <w:r>
        <w:fldChar w:fldCharType="end"/>
      </w:r>
    </w:p>
    <w:p w14:paraId="5B593071" w14:textId="1CD07E62" w:rsidR="00157254" w:rsidRDefault="0015725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391A60">
        <w:rPr>
          <w:rFonts w:eastAsia="SimSun"/>
        </w:rPr>
        <w:t>Authorization</w:t>
      </w:r>
      <w:r>
        <w:t>Request</w:t>
      </w:r>
      <w:r>
        <w:tab/>
      </w:r>
      <w:r>
        <w:fldChar w:fldCharType="begin" w:fldLock="1"/>
      </w:r>
      <w:r>
        <w:instrText xml:space="preserve"> PAGEREF _Toc74991396 \h </w:instrText>
      </w:r>
      <w:r>
        <w:fldChar w:fldCharType="separate"/>
      </w:r>
      <w:r>
        <w:t>65</w:t>
      </w:r>
      <w:r>
        <w:fldChar w:fldCharType="end"/>
      </w:r>
    </w:p>
    <w:p w14:paraId="07A443FC" w14:textId="5E8E68C3" w:rsidR="00157254" w:rsidRDefault="0015725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_Toc74991397 \h </w:instrText>
      </w:r>
      <w:r>
        <w:fldChar w:fldCharType="separate"/>
      </w:r>
      <w:r>
        <w:t>65</w:t>
      </w:r>
      <w:r>
        <w:fldChar w:fldCharType="end"/>
      </w:r>
    </w:p>
    <w:p w14:paraId="43D0C15C" w14:textId="109C744F" w:rsidR="00157254" w:rsidRDefault="0015725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_Toc74991398 \h </w:instrText>
      </w:r>
      <w:r>
        <w:fldChar w:fldCharType="separate"/>
      </w:r>
      <w:r>
        <w:t>65</w:t>
      </w:r>
      <w:r>
        <w:fldChar w:fldCharType="end"/>
      </w:r>
    </w:p>
    <w:p w14:paraId="3A96C3B5" w14:textId="0341243C" w:rsidR="00157254" w:rsidRDefault="0015725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_Toc74991399 \h </w:instrText>
      </w:r>
      <w:r>
        <w:fldChar w:fldCharType="separate"/>
      </w:r>
      <w:r>
        <w:t>66</w:t>
      </w:r>
      <w:r>
        <w:fldChar w:fldCharType="end"/>
      </w:r>
    </w:p>
    <w:p w14:paraId="44DED610" w14:textId="438599F3" w:rsidR="00157254" w:rsidRDefault="0015725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_Toc74991400 \h </w:instrText>
      </w:r>
      <w:r>
        <w:fldChar w:fldCharType="separate"/>
      </w:r>
      <w:r>
        <w:t>66</w:t>
      </w:r>
      <w:r>
        <w:fldChar w:fldCharType="end"/>
      </w:r>
    </w:p>
    <w:p w14:paraId="33C6FF73" w14:textId="56F3A5AD" w:rsidR="00157254" w:rsidRDefault="0015725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391A60">
        <w:rPr>
          <w:lang w:val="en-US" w:eastAsia="zh-CN"/>
        </w:rPr>
        <w:t>RestorationInfo</w:t>
      </w:r>
      <w:r>
        <w:tab/>
      </w:r>
      <w:r>
        <w:fldChar w:fldCharType="begin" w:fldLock="1"/>
      </w:r>
      <w:r>
        <w:instrText xml:space="preserve"> PAGEREF _Toc74991401 \h </w:instrText>
      </w:r>
      <w:r>
        <w:fldChar w:fldCharType="separate"/>
      </w:r>
      <w:r>
        <w:t>66</w:t>
      </w:r>
      <w:r>
        <w:fldChar w:fldCharType="end"/>
      </w:r>
    </w:p>
    <w:p w14:paraId="7442BE3C" w14:textId="2D0573B5" w:rsidR="00157254" w:rsidRDefault="0015725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391A60">
        <w:rPr>
          <w:lang w:val="en-US" w:eastAsia="zh-CN"/>
        </w:rPr>
        <w:t>SubscriptionInfo</w:t>
      </w:r>
      <w:r>
        <w:tab/>
      </w:r>
      <w:r>
        <w:fldChar w:fldCharType="begin" w:fldLock="1"/>
      </w:r>
      <w:r>
        <w:instrText xml:space="preserve"> PAGEREF _Toc74991402 \h </w:instrText>
      </w:r>
      <w:r>
        <w:fldChar w:fldCharType="separate"/>
      </w:r>
      <w:r>
        <w:t>66</w:t>
      </w:r>
      <w:r>
        <w:fldChar w:fldCharType="end"/>
      </w:r>
    </w:p>
    <w:p w14:paraId="3F88ED5F" w14:textId="34569F27" w:rsidR="00157254" w:rsidRDefault="0015725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391A60">
        <w:rPr>
          <w:lang w:val="en-US" w:eastAsia="zh-CN"/>
        </w:rPr>
        <w:t>PcscfSubscriptionInfo</w:t>
      </w:r>
      <w:r>
        <w:tab/>
      </w:r>
      <w:r>
        <w:fldChar w:fldCharType="begin" w:fldLock="1"/>
      </w:r>
      <w:r>
        <w:instrText xml:space="preserve"> PAGEREF _Toc74991403 \h </w:instrText>
      </w:r>
      <w:r>
        <w:fldChar w:fldCharType="separate"/>
      </w:r>
      <w:r>
        <w:t>67</w:t>
      </w:r>
      <w:r>
        <w:fldChar w:fldCharType="end"/>
      </w:r>
    </w:p>
    <w:p w14:paraId="03072CCF" w14:textId="63FFBF27" w:rsidR="00157254" w:rsidRDefault="0015725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_Toc74991404 \h </w:instrText>
      </w:r>
      <w:r>
        <w:fldChar w:fldCharType="separate"/>
      </w:r>
      <w:r>
        <w:t>68</w:t>
      </w:r>
      <w:r>
        <w:fldChar w:fldCharType="end"/>
      </w:r>
    </w:p>
    <w:p w14:paraId="454EA5C4" w14:textId="5292B070" w:rsidR="00157254" w:rsidRDefault="0015725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_Toc74991405 \h </w:instrText>
      </w:r>
      <w:r>
        <w:fldChar w:fldCharType="separate"/>
      </w:r>
      <w:r>
        <w:t>70</w:t>
      </w:r>
      <w:r>
        <w:fldChar w:fldCharType="end"/>
      </w:r>
    </w:p>
    <w:p w14:paraId="753A1C41" w14:textId="4C946DBF" w:rsidR="00157254" w:rsidRDefault="0015725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_Toc74991406 \h </w:instrText>
      </w:r>
      <w:r>
        <w:fldChar w:fldCharType="separate"/>
      </w:r>
      <w:r>
        <w:t>70</w:t>
      </w:r>
      <w:r>
        <w:fldChar w:fldCharType="end"/>
      </w:r>
    </w:p>
    <w:p w14:paraId="515AE877" w14:textId="7F9A62D1" w:rsidR="00157254" w:rsidRDefault="0015725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_Toc74991407 \h </w:instrText>
      </w:r>
      <w:r>
        <w:fldChar w:fldCharType="separate"/>
      </w:r>
      <w:r>
        <w:t>71</w:t>
      </w:r>
      <w:r>
        <w:fldChar w:fldCharType="end"/>
      </w:r>
    </w:p>
    <w:p w14:paraId="27950B01" w14:textId="288327F3" w:rsidR="00157254" w:rsidRDefault="0015725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_Toc74991408 \h </w:instrText>
      </w:r>
      <w:r>
        <w:fldChar w:fldCharType="separate"/>
      </w:r>
      <w:r>
        <w:t>71</w:t>
      </w:r>
      <w:r>
        <w:fldChar w:fldCharType="end"/>
      </w:r>
    </w:p>
    <w:p w14:paraId="1BD3DCD0" w14:textId="0E76CE86" w:rsidR="00157254" w:rsidRDefault="0015725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391A60">
        <w:rPr>
          <w:lang w:val="en-US"/>
        </w:rPr>
        <w:t>EmergencyRegisteredIdentity</w:t>
      </w:r>
      <w:r>
        <w:tab/>
      </w:r>
      <w:r>
        <w:fldChar w:fldCharType="begin" w:fldLock="1"/>
      </w:r>
      <w:r>
        <w:instrText xml:space="preserve"> PAGEREF _Toc74991409 \h </w:instrText>
      </w:r>
      <w:r>
        <w:fldChar w:fldCharType="separate"/>
      </w:r>
      <w:r>
        <w:t>71</w:t>
      </w:r>
      <w:r>
        <w:fldChar w:fldCharType="end"/>
      </w:r>
    </w:p>
    <w:p w14:paraId="29CADAED" w14:textId="15E23ECB" w:rsidR="00157254" w:rsidRDefault="00157254">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_Toc74991410 \h </w:instrText>
      </w:r>
      <w:r>
        <w:fldChar w:fldCharType="separate"/>
      </w:r>
      <w:r>
        <w:t>71</w:t>
      </w:r>
      <w:r>
        <w:fldChar w:fldCharType="end"/>
      </w:r>
    </w:p>
    <w:p w14:paraId="663D74E3" w14:textId="0DCB4C85" w:rsidR="00157254" w:rsidRDefault="0015725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_Toc74991411 \h </w:instrText>
      </w:r>
      <w:r>
        <w:fldChar w:fldCharType="separate"/>
      </w:r>
      <w:r>
        <w:t>71</w:t>
      </w:r>
      <w:r>
        <w:fldChar w:fldCharType="end"/>
      </w:r>
    </w:p>
    <w:p w14:paraId="5EBA0A8B" w14:textId="3B414FAB" w:rsidR="00157254" w:rsidRDefault="0015725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_Toc74991412 \h </w:instrText>
      </w:r>
      <w:r>
        <w:fldChar w:fldCharType="separate"/>
      </w:r>
      <w:r>
        <w:t>71</w:t>
      </w:r>
      <w:r>
        <w:fldChar w:fldCharType="end"/>
      </w:r>
    </w:p>
    <w:p w14:paraId="22336DC9" w14:textId="4604A1E6" w:rsidR="00157254" w:rsidRDefault="0015725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_Toc74991413 \h </w:instrText>
      </w:r>
      <w:r>
        <w:fldChar w:fldCharType="separate"/>
      </w:r>
      <w:r>
        <w:t>72</w:t>
      </w:r>
      <w:r>
        <w:fldChar w:fldCharType="end"/>
      </w:r>
    </w:p>
    <w:p w14:paraId="2A077217" w14:textId="57AEDF82" w:rsidR="00157254" w:rsidRDefault="0015725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_Toc74991414 \h </w:instrText>
      </w:r>
      <w:r>
        <w:fldChar w:fldCharType="separate"/>
      </w:r>
      <w:r>
        <w:t>72</w:t>
      </w:r>
      <w:r>
        <w:fldChar w:fldCharType="end"/>
      </w:r>
    </w:p>
    <w:p w14:paraId="7AB0AD6D" w14:textId="57C8DFD0" w:rsidR="00157254" w:rsidRDefault="0015725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_Toc74991415 \h </w:instrText>
      </w:r>
      <w:r>
        <w:fldChar w:fldCharType="separate"/>
      </w:r>
      <w:r>
        <w:t>72</w:t>
      </w:r>
      <w:r>
        <w:fldChar w:fldCharType="end"/>
      </w:r>
    </w:p>
    <w:p w14:paraId="66FA1CF7" w14:textId="7ACDFEAB" w:rsidR="00157254" w:rsidRDefault="0015725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_Toc74991416 \h </w:instrText>
      </w:r>
      <w:r>
        <w:fldChar w:fldCharType="separate"/>
      </w:r>
      <w:r>
        <w:t>72</w:t>
      </w:r>
      <w:r>
        <w:fldChar w:fldCharType="end"/>
      </w:r>
    </w:p>
    <w:p w14:paraId="24361F00" w14:textId="619FAB7A" w:rsidR="00157254" w:rsidRDefault="0015725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_Toc74991417 \h </w:instrText>
      </w:r>
      <w:r>
        <w:fldChar w:fldCharType="separate"/>
      </w:r>
      <w:r>
        <w:t>73</w:t>
      </w:r>
      <w:r>
        <w:fldChar w:fldCharType="end"/>
      </w:r>
    </w:p>
    <w:p w14:paraId="4B5012B9" w14:textId="7D8DC0D9" w:rsidR="00157254" w:rsidRDefault="0015725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_Toc74991418 \h </w:instrText>
      </w:r>
      <w:r>
        <w:fldChar w:fldCharType="separate"/>
      </w:r>
      <w:r>
        <w:t>73</w:t>
      </w:r>
      <w:r>
        <w:fldChar w:fldCharType="end"/>
      </w:r>
    </w:p>
    <w:p w14:paraId="59EB273C" w14:textId="559E1D8A" w:rsidR="00157254" w:rsidRDefault="0015725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_Toc74991419 \h </w:instrText>
      </w:r>
      <w:r>
        <w:fldChar w:fldCharType="separate"/>
      </w:r>
      <w:r>
        <w:t>74</w:t>
      </w:r>
      <w:r>
        <w:fldChar w:fldCharType="end"/>
      </w:r>
    </w:p>
    <w:p w14:paraId="2D4D1572" w14:textId="169FB7AB" w:rsidR="00157254" w:rsidRDefault="0015725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_Toc74991420 \h </w:instrText>
      </w:r>
      <w:r>
        <w:fldChar w:fldCharType="separate"/>
      </w:r>
      <w:r>
        <w:t>74</w:t>
      </w:r>
      <w:r>
        <w:fldChar w:fldCharType="end"/>
      </w:r>
    </w:p>
    <w:p w14:paraId="013C786E" w14:textId="7536DE5D" w:rsidR="00157254" w:rsidRDefault="0015725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_Toc74991421 \h </w:instrText>
      </w:r>
      <w:r>
        <w:fldChar w:fldCharType="separate"/>
      </w:r>
      <w:r>
        <w:t>74</w:t>
      </w:r>
      <w:r>
        <w:fldChar w:fldCharType="end"/>
      </w:r>
    </w:p>
    <w:p w14:paraId="07E4C86A" w14:textId="4EA4D424" w:rsidR="00157254" w:rsidRDefault="0015725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_Toc74991422 \h </w:instrText>
      </w:r>
      <w:r>
        <w:fldChar w:fldCharType="separate"/>
      </w:r>
      <w:r>
        <w:t>74</w:t>
      </w:r>
      <w:r>
        <w:fldChar w:fldCharType="end"/>
      </w:r>
    </w:p>
    <w:p w14:paraId="6EE943AD" w14:textId="0F08FF1C" w:rsidR="00157254" w:rsidRDefault="00157254">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_Toc74991423 \h </w:instrText>
      </w:r>
      <w:r>
        <w:fldChar w:fldCharType="separate"/>
      </w:r>
      <w:r>
        <w:t>74</w:t>
      </w:r>
      <w:r>
        <w:fldChar w:fldCharType="end"/>
      </w:r>
    </w:p>
    <w:p w14:paraId="05D63FE5" w14:textId="7C8353C1" w:rsidR="00157254" w:rsidRDefault="00157254">
      <w:pPr>
        <w:pStyle w:val="TOC3"/>
        <w:rPr>
          <w:rFonts w:asciiTheme="minorHAnsi" w:eastAsiaTheme="minorEastAsia" w:hAnsiTheme="minorHAnsi" w:cstheme="minorBidi"/>
          <w:sz w:val="22"/>
          <w:szCs w:val="22"/>
          <w:lang w:eastAsia="en-GB"/>
        </w:rPr>
      </w:pPr>
      <w:r w:rsidRPr="00391A60">
        <w:rPr>
          <w:lang w:val="en-US"/>
        </w:rPr>
        <w:t>6.1.9</w:t>
      </w:r>
      <w:r>
        <w:rPr>
          <w:rFonts w:asciiTheme="minorHAnsi" w:eastAsiaTheme="minorEastAsia" w:hAnsiTheme="minorHAnsi" w:cstheme="minorBidi"/>
          <w:sz w:val="22"/>
          <w:szCs w:val="22"/>
          <w:lang w:eastAsia="en-GB"/>
        </w:rPr>
        <w:tab/>
      </w:r>
      <w:r w:rsidRPr="00391A60">
        <w:rPr>
          <w:lang w:val="en-US"/>
        </w:rPr>
        <w:t>Security</w:t>
      </w:r>
      <w:r>
        <w:tab/>
      </w:r>
      <w:r>
        <w:fldChar w:fldCharType="begin" w:fldLock="1"/>
      </w:r>
      <w:r>
        <w:instrText xml:space="preserve"> PAGEREF _Toc74991424 \h </w:instrText>
      </w:r>
      <w:r>
        <w:fldChar w:fldCharType="separate"/>
      </w:r>
      <w:r>
        <w:t>74</w:t>
      </w:r>
      <w:r>
        <w:fldChar w:fldCharType="end"/>
      </w:r>
    </w:p>
    <w:p w14:paraId="075DEF9D" w14:textId="698EF005" w:rsidR="00157254" w:rsidRDefault="00157254">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_Toc74991425 \h </w:instrText>
      </w:r>
      <w:r>
        <w:fldChar w:fldCharType="separate"/>
      </w:r>
      <w:r>
        <w:t>75</w:t>
      </w:r>
      <w:r>
        <w:fldChar w:fldCharType="end"/>
      </w:r>
    </w:p>
    <w:p w14:paraId="39BE0F16" w14:textId="16C21F35" w:rsidR="00157254" w:rsidRDefault="0015725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_Toc74991426 \h </w:instrText>
      </w:r>
      <w:r>
        <w:fldChar w:fldCharType="separate"/>
      </w:r>
      <w:r>
        <w:t>75</w:t>
      </w:r>
      <w:r>
        <w:fldChar w:fldCharType="end"/>
      </w:r>
    </w:p>
    <w:p w14:paraId="4B55898C" w14:textId="0861C593" w:rsidR="00157254" w:rsidRDefault="0015725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_Toc74991427 \h </w:instrText>
      </w:r>
      <w:r>
        <w:fldChar w:fldCharType="separate"/>
      </w:r>
      <w:r>
        <w:t>75</w:t>
      </w:r>
      <w:r>
        <w:fldChar w:fldCharType="end"/>
      </w:r>
    </w:p>
    <w:p w14:paraId="2B8A8F6F" w14:textId="3AEDFFDD" w:rsidR="00157254" w:rsidRDefault="0015725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_Toc74991428 \h </w:instrText>
      </w:r>
      <w:r>
        <w:fldChar w:fldCharType="separate"/>
      </w:r>
      <w:r>
        <w:t>75</w:t>
      </w:r>
      <w:r>
        <w:fldChar w:fldCharType="end"/>
      </w:r>
    </w:p>
    <w:p w14:paraId="7DAD6B6A" w14:textId="6517A796" w:rsidR="00157254" w:rsidRDefault="0015725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_Toc74991429 \h </w:instrText>
      </w:r>
      <w:r>
        <w:fldChar w:fldCharType="separate"/>
      </w:r>
      <w:r>
        <w:t>75</w:t>
      </w:r>
      <w:r>
        <w:fldChar w:fldCharType="end"/>
      </w:r>
    </w:p>
    <w:p w14:paraId="00FEB666" w14:textId="1667A38A" w:rsidR="00157254" w:rsidRDefault="0015725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_Toc74991430 \h </w:instrText>
      </w:r>
      <w:r>
        <w:fldChar w:fldCharType="separate"/>
      </w:r>
      <w:r>
        <w:t>75</w:t>
      </w:r>
      <w:r>
        <w:fldChar w:fldCharType="end"/>
      </w:r>
    </w:p>
    <w:p w14:paraId="46A82851" w14:textId="0F5BB9EC" w:rsidR="00157254" w:rsidRDefault="0015725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_Toc74991431 \h </w:instrText>
      </w:r>
      <w:r>
        <w:fldChar w:fldCharType="separate"/>
      </w:r>
      <w:r>
        <w:t>75</w:t>
      </w:r>
      <w:r>
        <w:fldChar w:fldCharType="end"/>
      </w:r>
    </w:p>
    <w:p w14:paraId="3C1F8D49" w14:textId="0E911F0B" w:rsidR="00157254" w:rsidRDefault="0015725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_Toc74991432 \h </w:instrText>
      </w:r>
      <w:r>
        <w:fldChar w:fldCharType="separate"/>
      </w:r>
      <w:r>
        <w:t>75</w:t>
      </w:r>
      <w:r>
        <w:fldChar w:fldCharType="end"/>
      </w:r>
    </w:p>
    <w:p w14:paraId="217BF101" w14:textId="5CCA5698" w:rsidR="00157254" w:rsidRDefault="0015725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_Toc74991433 \h </w:instrText>
      </w:r>
      <w:r>
        <w:fldChar w:fldCharType="separate"/>
      </w:r>
      <w:r>
        <w:t>75</w:t>
      </w:r>
      <w:r>
        <w:fldChar w:fldCharType="end"/>
      </w:r>
    </w:p>
    <w:p w14:paraId="2AD971C8" w14:textId="4846CD14" w:rsidR="00157254" w:rsidRDefault="0015725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_Toc74991434 \h </w:instrText>
      </w:r>
      <w:r>
        <w:fldChar w:fldCharType="separate"/>
      </w:r>
      <w:r>
        <w:t>76</w:t>
      </w:r>
      <w:r>
        <w:fldChar w:fldCharType="end"/>
      </w:r>
    </w:p>
    <w:p w14:paraId="72EEC4E5" w14:textId="31F44225" w:rsidR="00157254" w:rsidRDefault="0015725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_Toc74991435 \h </w:instrText>
      </w:r>
      <w:r>
        <w:fldChar w:fldCharType="separate"/>
      </w:r>
      <w:r>
        <w:t>76</w:t>
      </w:r>
      <w:r>
        <w:fldChar w:fldCharType="end"/>
      </w:r>
    </w:p>
    <w:p w14:paraId="4D046AB8" w14:textId="0B5F62AD" w:rsidR="00157254" w:rsidRDefault="0015725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_Toc74991436 \h </w:instrText>
      </w:r>
      <w:r>
        <w:fldChar w:fldCharType="separate"/>
      </w:r>
      <w:r>
        <w:t>79</w:t>
      </w:r>
      <w:r>
        <w:fldChar w:fldCharType="end"/>
      </w:r>
    </w:p>
    <w:p w14:paraId="3D7EF37B" w14:textId="54523FA2" w:rsidR="00157254" w:rsidRDefault="0015725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_Toc74991437 \h </w:instrText>
      </w:r>
      <w:r>
        <w:fldChar w:fldCharType="separate"/>
      </w:r>
      <w:r>
        <w:t>79</w:t>
      </w:r>
      <w:r>
        <w:fldChar w:fldCharType="end"/>
      </w:r>
    </w:p>
    <w:p w14:paraId="4A4F78F8" w14:textId="0E6EEDDA" w:rsidR="00157254" w:rsidRDefault="0015725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_Toc74991438 \h </w:instrText>
      </w:r>
      <w:r>
        <w:fldChar w:fldCharType="separate"/>
      </w:r>
      <w:r>
        <w:t>80</w:t>
      </w:r>
      <w:r>
        <w:fldChar w:fldCharType="end"/>
      </w:r>
    </w:p>
    <w:p w14:paraId="65E0A047" w14:textId="4C481751" w:rsidR="00157254" w:rsidRDefault="0015725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_Toc74991439 \h </w:instrText>
      </w:r>
      <w:r>
        <w:fldChar w:fldCharType="separate"/>
      </w:r>
      <w:r>
        <w:t>80</w:t>
      </w:r>
      <w:r>
        <w:fldChar w:fldCharType="end"/>
      </w:r>
    </w:p>
    <w:p w14:paraId="7571A9FE" w14:textId="0F80232E" w:rsidR="00157254" w:rsidRDefault="0015725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_Toc74991440 \h </w:instrText>
      </w:r>
      <w:r>
        <w:fldChar w:fldCharType="separate"/>
      </w:r>
      <w:r>
        <w:t>80</w:t>
      </w:r>
      <w:r>
        <w:fldChar w:fldCharType="end"/>
      </w:r>
    </w:p>
    <w:p w14:paraId="24936C30" w14:textId="23D516F0" w:rsidR="00157254" w:rsidRDefault="0015725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_Toc74991441 \h </w:instrText>
      </w:r>
      <w:r>
        <w:fldChar w:fldCharType="separate"/>
      </w:r>
      <w:r>
        <w:t>81</w:t>
      </w:r>
      <w:r>
        <w:fldChar w:fldCharType="end"/>
      </w:r>
    </w:p>
    <w:p w14:paraId="46AA2B1A" w14:textId="0B6CCA33" w:rsidR="00157254" w:rsidRDefault="0015725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_Toc74991442 \h </w:instrText>
      </w:r>
      <w:r>
        <w:fldChar w:fldCharType="separate"/>
      </w:r>
      <w:r>
        <w:t>81</w:t>
      </w:r>
      <w:r>
        <w:fldChar w:fldCharType="end"/>
      </w:r>
    </w:p>
    <w:p w14:paraId="09447118" w14:textId="66849CC2" w:rsidR="00157254" w:rsidRDefault="0015725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_Toc74991443 \h </w:instrText>
      </w:r>
      <w:r>
        <w:fldChar w:fldCharType="separate"/>
      </w:r>
      <w:r>
        <w:t>81</w:t>
      </w:r>
      <w:r>
        <w:fldChar w:fldCharType="end"/>
      </w:r>
    </w:p>
    <w:p w14:paraId="21B367BC" w14:textId="4C39DECB" w:rsidR="00157254" w:rsidRDefault="0015725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_Toc74991444 \h </w:instrText>
      </w:r>
      <w:r>
        <w:fldChar w:fldCharType="separate"/>
      </w:r>
      <w:r>
        <w:t>81</w:t>
      </w:r>
      <w:r>
        <w:fldChar w:fldCharType="end"/>
      </w:r>
    </w:p>
    <w:p w14:paraId="7A9F4BBE" w14:textId="3A36A30E" w:rsidR="00157254" w:rsidRDefault="0015725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_Toc74991445 \h </w:instrText>
      </w:r>
      <w:r>
        <w:fldChar w:fldCharType="separate"/>
      </w:r>
      <w:r>
        <w:t>81</w:t>
      </w:r>
      <w:r>
        <w:fldChar w:fldCharType="end"/>
      </w:r>
    </w:p>
    <w:p w14:paraId="4C29BDEB" w14:textId="5A4730F1" w:rsidR="00157254" w:rsidRDefault="0015725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_Toc74991446 \h </w:instrText>
      </w:r>
      <w:r>
        <w:fldChar w:fldCharType="separate"/>
      </w:r>
      <w:r>
        <w:t>82</w:t>
      </w:r>
      <w:r>
        <w:fldChar w:fldCharType="end"/>
      </w:r>
    </w:p>
    <w:p w14:paraId="7867D0FC" w14:textId="7F6D316A" w:rsidR="00157254" w:rsidRDefault="0015725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_Toc74991447 \h </w:instrText>
      </w:r>
      <w:r>
        <w:fldChar w:fldCharType="separate"/>
      </w:r>
      <w:r>
        <w:t>82</w:t>
      </w:r>
      <w:r>
        <w:fldChar w:fldCharType="end"/>
      </w:r>
    </w:p>
    <w:p w14:paraId="41C953F9" w14:textId="1B4771EE" w:rsidR="00157254" w:rsidRDefault="0015725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_Toc74991448 \h </w:instrText>
      </w:r>
      <w:r>
        <w:fldChar w:fldCharType="separate"/>
      </w:r>
      <w:r>
        <w:t>82</w:t>
      </w:r>
      <w:r>
        <w:fldChar w:fldCharType="end"/>
      </w:r>
    </w:p>
    <w:p w14:paraId="63A75E2F" w14:textId="3AD18004" w:rsidR="00157254" w:rsidRDefault="0015725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_Toc74991449 \h </w:instrText>
      </w:r>
      <w:r>
        <w:fldChar w:fldCharType="separate"/>
      </w:r>
      <w:r>
        <w:t>83</w:t>
      </w:r>
      <w:r>
        <w:fldChar w:fldCharType="end"/>
      </w:r>
    </w:p>
    <w:p w14:paraId="26D50C0A" w14:textId="4038B425" w:rsidR="00157254" w:rsidRDefault="00157254">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_Toc74991450 \h </w:instrText>
      </w:r>
      <w:r>
        <w:fldChar w:fldCharType="separate"/>
      </w:r>
      <w:r>
        <w:t>83</w:t>
      </w:r>
      <w:r>
        <w:fldChar w:fldCharType="end"/>
      </w:r>
    </w:p>
    <w:p w14:paraId="563BA2BD" w14:textId="16D5FD4E" w:rsidR="00157254" w:rsidRDefault="0015725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_Toc74991451 \h </w:instrText>
      </w:r>
      <w:r>
        <w:fldChar w:fldCharType="separate"/>
      </w:r>
      <w:r>
        <w:t>84</w:t>
      </w:r>
      <w:r>
        <w:fldChar w:fldCharType="end"/>
      </w:r>
    </w:p>
    <w:p w14:paraId="48DF14F6" w14:textId="5839E1AD" w:rsidR="00157254" w:rsidRDefault="00157254">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_Toc74991452 \h </w:instrText>
      </w:r>
      <w:r>
        <w:fldChar w:fldCharType="separate"/>
      </w:r>
      <w:r>
        <w:t>84</w:t>
      </w:r>
      <w:r>
        <w:fldChar w:fldCharType="end"/>
      </w:r>
    </w:p>
    <w:p w14:paraId="3133F537" w14:textId="41644871" w:rsidR="00157254" w:rsidRDefault="00157254">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_Toc74991453 \h </w:instrText>
      </w:r>
      <w:r>
        <w:fldChar w:fldCharType="separate"/>
      </w:r>
      <w:r>
        <w:t>84</w:t>
      </w:r>
      <w:r>
        <w:fldChar w:fldCharType="end"/>
      </w:r>
    </w:p>
    <w:p w14:paraId="3152FC46" w14:textId="22691EB6" w:rsidR="00157254" w:rsidRDefault="00157254">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_Toc74991454 \h </w:instrText>
      </w:r>
      <w:r>
        <w:fldChar w:fldCharType="separate"/>
      </w:r>
      <w:r>
        <w:t>84</w:t>
      </w:r>
      <w:r>
        <w:fldChar w:fldCharType="end"/>
      </w:r>
    </w:p>
    <w:p w14:paraId="57A4D33C" w14:textId="3598E81A" w:rsidR="00157254" w:rsidRDefault="00157254">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_Toc74991455 \h </w:instrText>
      </w:r>
      <w:r>
        <w:fldChar w:fldCharType="separate"/>
      </w:r>
      <w:r>
        <w:t>84</w:t>
      </w:r>
      <w:r>
        <w:fldChar w:fldCharType="end"/>
      </w:r>
    </w:p>
    <w:p w14:paraId="69487B69" w14:textId="05F4CF6A" w:rsidR="00157254" w:rsidRDefault="0015725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_Toc74991456 \h </w:instrText>
      </w:r>
      <w:r>
        <w:fldChar w:fldCharType="separate"/>
      </w:r>
      <w:r>
        <w:t>85</w:t>
      </w:r>
      <w:r>
        <w:fldChar w:fldCharType="end"/>
      </w:r>
    </w:p>
    <w:p w14:paraId="1CB36A73" w14:textId="3C6DEDAD" w:rsidR="00157254" w:rsidRDefault="00157254">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_Toc74991457 \h </w:instrText>
      </w:r>
      <w:r>
        <w:fldChar w:fldCharType="separate"/>
      </w:r>
      <w:r>
        <w:t>85</w:t>
      </w:r>
      <w:r>
        <w:fldChar w:fldCharType="end"/>
      </w:r>
    </w:p>
    <w:p w14:paraId="2A07888F" w14:textId="08A8DBB6" w:rsidR="00157254" w:rsidRDefault="00157254">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_Toc74991458 \h </w:instrText>
      </w:r>
      <w:r>
        <w:fldChar w:fldCharType="separate"/>
      </w:r>
      <w:r>
        <w:t>85</w:t>
      </w:r>
      <w:r>
        <w:fldChar w:fldCharType="end"/>
      </w:r>
    </w:p>
    <w:p w14:paraId="7E0E9410" w14:textId="033AD360" w:rsidR="00157254" w:rsidRDefault="00157254">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_Toc74991459 \h </w:instrText>
      </w:r>
      <w:r>
        <w:fldChar w:fldCharType="separate"/>
      </w:r>
      <w:r>
        <w:t>86</w:t>
      </w:r>
      <w:r>
        <w:fldChar w:fldCharType="end"/>
      </w:r>
    </w:p>
    <w:p w14:paraId="105319E9" w14:textId="12A87845" w:rsidR="00157254" w:rsidRDefault="00157254">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_Toc74991460 \h </w:instrText>
      </w:r>
      <w:r>
        <w:fldChar w:fldCharType="separate"/>
      </w:r>
      <w:r>
        <w:t>86</w:t>
      </w:r>
      <w:r>
        <w:fldChar w:fldCharType="end"/>
      </w:r>
    </w:p>
    <w:p w14:paraId="5F15A8EE" w14:textId="52B89205" w:rsidR="00157254" w:rsidRDefault="0015725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_Toc74991461 \h </w:instrText>
      </w:r>
      <w:r>
        <w:fldChar w:fldCharType="separate"/>
      </w:r>
      <w:r>
        <w:t>87</w:t>
      </w:r>
      <w:r>
        <w:fldChar w:fldCharType="end"/>
      </w:r>
    </w:p>
    <w:p w14:paraId="5CFE8F85" w14:textId="13E03D9B" w:rsidR="00157254" w:rsidRDefault="0015725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_Toc74991462 \h </w:instrText>
      </w:r>
      <w:r>
        <w:fldChar w:fldCharType="separate"/>
      </w:r>
      <w:r>
        <w:t>87</w:t>
      </w:r>
      <w:r>
        <w:fldChar w:fldCharType="end"/>
      </w:r>
    </w:p>
    <w:p w14:paraId="2CD4D216" w14:textId="70E0F9B6" w:rsidR="00157254" w:rsidRDefault="0015725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_Toc74991463 \h </w:instrText>
      </w:r>
      <w:r>
        <w:fldChar w:fldCharType="separate"/>
      </w:r>
      <w:r>
        <w:t>87</w:t>
      </w:r>
      <w:r>
        <w:fldChar w:fldCharType="end"/>
      </w:r>
    </w:p>
    <w:p w14:paraId="7B8C57A0" w14:textId="102CE4F0" w:rsidR="00157254" w:rsidRDefault="0015725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_Toc74991464 \h </w:instrText>
      </w:r>
      <w:r>
        <w:fldChar w:fldCharType="separate"/>
      </w:r>
      <w:r>
        <w:t>87</w:t>
      </w:r>
      <w:r>
        <w:fldChar w:fldCharType="end"/>
      </w:r>
    </w:p>
    <w:p w14:paraId="520A99D2" w14:textId="6EF0E1B4" w:rsidR="00157254" w:rsidRDefault="00157254">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_Toc74991465 \h </w:instrText>
      </w:r>
      <w:r>
        <w:fldChar w:fldCharType="separate"/>
      </w:r>
      <w:r>
        <w:t>87</w:t>
      </w:r>
      <w:r>
        <w:fldChar w:fldCharType="end"/>
      </w:r>
    </w:p>
    <w:p w14:paraId="7BBC0180" w14:textId="0A9B499F" w:rsidR="00157254" w:rsidRDefault="00157254">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_Toc74991466 \h </w:instrText>
      </w:r>
      <w:r>
        <w:fldChar w:fldCharType="separate"/>
      </w:r>
      <w:r>
        <w:t>88</w:t>
      </w:r>
      <w:r>
        <w:fldChar w:fldCharType="end"/>
      </w:r>
    </w:p>
    <w:p w14:paraId="76928122" w14:textId="585FBB1C" w:rsidR="00157254" w:rsidRDefault="00157254">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_Toc74991467 \h </w:instrText>
      </w:r>
      <w:r>
        <w:fldChar w:fldCharType="separate"/>
      </w:r>
      <w:r>
        <w:t>89</w:t>
      </w:r>
      <w:r>
        <w:fldChar w:fldCharType="end"/>
      </w:r>
    </w:p>
    <w:p w14:paraId="6D70FC72" w14:textId="19232F54" w:rsidR="00157254" w:rsidRDefault="00157254">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_Toc74991468 \h </w:instrText>
      </w:r>
      <w:r>
        <w:fldChar w:fldCharType="separate"/>
      </w:r>
      <w:r>
        <w:t>89</w:t>
      </w:r>
      <w:r>
        <w:fldChar w:fldCharType="end"/>
      </w:r>
    </w:p>
    <w:p w14:paraId="22918E70" w14:textId="33DBA7CE" w:rsidR="00157254" w:rsidRDefault="00157254">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_Toc74991469 \h </w:instrText>
      </w:r>
      <w:r>
        <w:fldChar w:fldCharType="separate"/>
      </w:r>
      <w:r>
        <w:t>89</w:t>
      </w:r>
      <w:r>
        <w:fldChar w:fldCharType="end"/>
      </w:r>
    </w:p>
    <w:p w14:paraId="45121D41" w14:textId="3BE25C7D" w:rsidR="00157254" w:rsidRDefault="00157254">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_Toc74991470 \h </w:instrText>
      </w:r>
      <w:r>
        <w:fldChar w:fldCharType="separate"/>
      </w:r>
      <w:r>
        <w:t>90</w:t>
      </w:r>
      <w:r>
        <w:fldChar w:fldCharType="end"/>
      </w:r>
    </w:p>
    <w:p w14:paraId="62F913CA" w14:textId="5D413804" w:rsidR="00157254" w:rsidRDefault="00157254">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_Toc74991471 \h </w:instrText>
      </w:r>
      <w:r>
        <w:fldChar w:fldCharType="separate"/>
      </w:r>
      <w:r>
        <w:t>90</w:t>
      </w:r>
      <w:r>
        <w:fldChar w:fldCharType="end"/>
      </w:r>
    </w:p>
    <w:p w14:paraId="087909AC" w14:textId="39A21B22" w:rsidR="00157254" w:rsidRDefault="00157254">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_Toc74991472 \h </w:instrText>
      </w:r>
      <w:r>
        <w:fldChar w:fldCharType="separate"/>
      </w:r>
      <w:r>
        <w:t>91</w:t>
      </w:r>
      <w:r>
        <w:fldChar w:fldCharType="end"/>
      </w:r>
    </w:p>
    <w:p w14:paraId="2674C46F" w14:textId="2024CB19" w:rsidR="00157254" w:rsidRDefault="00157254">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_Toc74991473 \h </w:instrText>
      </w:r>
      <w:r>
        <w:fldChar w:fldCharType="separate"/>
      </w:r>
      <w:r>
        <w:t>91</w:t>
      </w:r>
      <w:r>
        <w:fldChar w:fldCharType="end"/>
      </w:r>
    </w:p>
    <w:p w14:paraId="68A08B99" w14:textId="00839CDE" w:rsidR="00157254" w:rsidRDefault="00157254">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_Toc74991474 \h </w:instrText>
      </w:r>
      <w:r>
        <w:fldChar w:fldCharType="separate"/>
      </w:r>
      <w:r>
        <w:t>91</w:t>
      </w:r>
      <w:r>
        <w:fldChar w:fldCharType="end"/>
      </w:r>
    </w:p>
    <w:p w14:paraId="72184C0A" w14:textId="02174AF2" w:rsidR="00157254" w:rsidRDefault="00157254">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_Toc74991475 \h </w:instrText>
      </w:r>
      <w:r>
        <w:fldChar w:fldCharType="separate"/>
      </w:r>
      <w:r>
        <w:t>91</w:t>
      </w:r>
      <w:r>
        <w:fldChar w:fldCharType="end"/>
      </w:r>
    </w:p>
    <w:p w14:paraId="292A0535" w14:textId="51624362" w:rsidR="00157254" w:rsidRDefault="00157254">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_Toc74991476 \h </w:instrText>
      </w:r>
      <w:r>
        <w:fldChar w:fldCharType="separate"/>
      </w:r>
      <w:r>
        <w:t>91</w:t>
      </w:r>
      <w:r>
        <w:fldChar w:fldCharType="end"/>
      </w:r>
    </w:p>
    <w:p w14:paraId="4C16998C" w14:textId="29FDECC9" w:rsidR="00157254" w:rsidRDefault="00157254">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_Toc74991477 \h </w:instrText>
      </w:r>
      <w:r>
        <w:fldChar w:fldCharType="separate"/>
      </w:r>
      <w:r>
        <w:t>92</w:t>
      </w:r>
      <w:r>
        <w:fldChar w:fldCharType="end"/>
      </w:r>
    </w:p>
    <w:p w14:paraId="1A0D5ACA" w14:textId="28E8E962" w:rsidR="00157254" w:rsidRDefault="00157254">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_Toc74991478 \h </w:instrText>
      </w:r>
      <w:r>
        <w:fldChar w:fldCharType="separate"/>
      </w:r>
      <w:r>
        <w:t>93</w:t>
      </w:r>
      <w:r>
        <w:fldChar w:fldCharType="end"/>
      </w:r>
    </w:p>
    <w:p w14:paraId="0D60C370" w14:textId="44839271" w:rsidR="00157254" w:rsidRDefault="00157254">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_Toc74991479 \h </w:instrText>
      </w:r>
      <w:r>
        <w:fldChar w:fldCharType="separate"/>
      </w:r>
      <w:r>
        <w:t>93</w:t>
      </w:r>
      <w:r>
        <w:fldChar w:fldCharType="end"/>
      </w:r>
    </w:p>
    <w:p w14:paraId="5436612D" w14:textId="2B772223" w:rsidR="00157254" w:rsidRDefault="00157254">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_Toc74991480 \h </w:instrText>
      </w:r>
      <w:r>
        <w:fldChar w:fldCharType="separate"/>
      </w:r>
      <w:r>
        <w:t>93</w:t>
      </w:r>
      <w:r>
        <w:fldChar w:fldCharType="end"/>
      </w:r>
    </w:p>
    <w:p w14:paraId="453ACBBF" w14:textId="0B2A5C91" w:rsidR="00157254" w:rsidRDefault="00157254">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_Toc74991481 \h </w:instrText>
      </w:r>
      <w:r>
        <w:fldChar w:fldCharType="separate"/>
      </w:r>
      <w:r>
        <w:t>94</w:t>
      </w:r>
      <w:r>
        <w:fldChar w:fldCharType="end"/>
      </w:r>
    </w:p>
    <w:p w14:paraId="7BA73467" w14:textId="40D43C75" w:rsidR="00157254" w:rsidRDefault="00157254">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_Toc74991482 \h </w:instrText>
      </w:r>
      <w:r>
        <w:fldChar w:fldCharType="separate"/>
      </w:r>
      <w:r>
        <w:t>94</w:t>
      </w:r>
      <w:r>
        <w:fldChar w:fldCharType="end"/>
      </w:r>
    </w:p>
    <w:p w14:paraId="58924156" w14:textId="0E3366C6" w:rsidR="00157254" w:rsidRDefault="00157254">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_Toc74991483 \h </w:instrText>
      </w:r>
      <w:r>
        <w:fldChar w:fldCharType="separate"/>
      </w:r>
      <w:r>
        <w:t>95</w:t>
      </w:r>
      <w:r>
        <w:fldChar w:fldCharType="end"/>
      </w:r>
    </w:p>
    <w:p w14:paraId="7DE16C0F" w14:textId="3985D078" w:rsidR="00157254" w:rsidRDefault="00157254">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_Toc74991484 \h </w:instrText>
      </w:r>
      <w:r>
        <w:fldChar w:fldCharType="separate"/>
      </w:r>
      <w:r>
        <w:t>95</w:t>
      </w:r>
      <w:r>
        <w:fldChar w:fldCharType="end"/>
      </w:r>
    </w:p>
    <w:p w14:paraId="4BFB8A43" w14:textId="5FB1598E" w:rsidR="00157254" w:rsidRDefault="00157254">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_Toc74991485 \h </w:instrText>
      </w:r>
      <w:r>
        <w:fldChar w:fldCharType="separate"/>
      </w:r>
      <w:r>
        <w:t>95</w:t>
      </w:r>
      <w:r>
        <w:fldChar w:fldCharType="end"/>
      </w:r>
    </w:p>
    <w:p w14:paraId="0BF40E46" w14:textId="4F90B813" w:rsidR="00157254" w:rsidRDefault="00157254">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_Toc74991486 \h </w:instrText>
      </w:r>
      <w:r>
        <w:fldChar w:fldCharType="separate"/>
      </w:r>
      <w:r>
        <w:t>95</w:t>
      </w:r>
      <w:r>
        <w:fldChar w:fldCharType="end"/>
      </w:r>
    </w:p>
    <w:p w14:paraId="2CD4566B" w14:textId="4D501E6F" w:rsidR="00157254" w:rsidRDefault="00157254">
      <w:pPr>
        <w:pStyle w:val="TOC6"/>
        <w:rPr>
          <w:rFonts w:asciiTheme="minorHAnsi" w:eastAsiaTheme="minorEastAsia" w:hAnsiTheme="minorHAnsi" w:cstheme="minorBidi"/>
          <w:sz w:val="22"/>
          <w:szCs w:val="22"/>
          <w:lang w:eastAsia="en-GB"/>
        </w:rPr>
      </w:pPr>
      <w:r>
        <w:lastRenderedPageBreak/>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_Toc74991487 \h </w:instrText>
      </w:r>
      <w:r>
        <w:fldChar w:fldCharType="separate"/>
      </w:r>
      <w:r>
        <w:t>95</w:t>
      </w:r>
      <w:r>
        <w:fldChar w:fldCharType="end"/>
      </w:r>
    </w:p>
    <w:p w14:paraId="6904092E" w14:textId="7C5F6D6F" w:rsidR="00157254" w:rsidRDefault="00157254">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_Toc74991488 \h </w:instrText>
      </w:r>
      <w:r>
        <w:fldChar w:fldCharType="separate"/>
      </w:r>
      <w:r>
        <w:t>96</w:t>
      </w:r>
      <w:r>
        <w:fldChar w:fldCharType="end"/>
      </w:r>
    </w:p>
    <w:p w14:paraId="5AE12065" w14:textId="627C21A7" w:rsidR="00157254" w:rsidRDefault="00157254">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_Toc74991489 \h </w:instrText>
      </w:r>
      <w:r>
        <w:fldChar w:fldCharType="separate"/>
      </w:r>
      <w:r>
        <w:t>96</w:t>
      </w:r>
      <w:r>
        <w:fldChar w:fldCharType="end"/>
      </w:r>
    </w:p>
    <w:p w14:paraId="09A4B81C" w14:textId="45331CF7" w:rsidR="00157254" w:rsidRDefault="00157254">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_Toc74991490 \h </w:instrText>
      </w:r>
      <w:r>
        <w:fldChar w:fldCharType="separate"/>
      </w:r>
      <w:r>
        <w:t>96</w:t>
      </w:r>
      <w:r>
        <w:fldChar w:fldCharType="end"/>
      </w:r>
    </w:p>
    <w:p w14:paraId="0F37AF7D" w14:textId="47514C8A" w:rsidR="00157254" w:rsidRDefault="00157254">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_Toc74991491 \h </w:instrText>
      </w:r>
      <w:r>
        <w:fldChar w:fldCharType="separate"/>
      </w:r>
      <w:r>
        <w:t>97</w:t>
      </w:r>
      <w:r>
        <w:fldChar w:fldCharType="end"/>
      </w:r>
    </w:p>
    <w:p w14:paraId="6654136B" w14:textId="4067BD7C" w:rsidR="00157254" w:rsidRDefault="00157254">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_Toc74991492 \h </w:instrText>
      </w:r>
      <w:r>
        <w:fldChar w:fldCharType="separate"/>
      </w:r>
      <w:r>
        <w:t>97</w:t>
      </w:r>
      <w:r>
        <w:fldChar w:fldCharType="end"/>
      </w:r>
    </w:p>
    <w:p w14:paraId="4279D4E0" w14:textId="5E39219B" w:rsidR="00157254" w:rsidRDefault="00157254">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_Toc74991493 \h </w:instrText>
      </w:r>
      <w:r>
        <w:fldChar w:fldCharType="separate"/>
      </w:r>
      <w:r>
        <w:t>98</w:t>
      </w:r>
      <w:r>
        <w:fldChar w:fldCharType="end"/>
      </w:r>
    </w:p>
    <w:p w14:paraId="56E86985" w14:textId="61A82329" w:rsidR="00157254" w:rsidRDefault="00157254">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_Toc74991494 \h </w:instrText>
      </w:r>
      <w:r>
        <w:fldChar w:fldCharType="separate"/>
      </w:r>
      <w:r>
        <w:t>98</w:t>
      </w:r>
      <w:r>
        <w:fldChar w:fldCharType="end"/>
      </w:r>
    </w:p>
    <w:p w14:paraId="2D24EC7C" w14:textId="01C60BB8" w:rsidR="00157254" w:rsidRDefault="00157254">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_Toc74991495 \h </w:instrText>
      </w:r>
      <w:r>
        <w:fldChar w:fldCharType="separate"/>
      </w:r>
      <w:r>
        <w:t>98</w:t>
      </w:r>
      <w:r>
        <w:fldChar w:fldCharType="end"/>
      </w:r>
    </w:p>
    <w:p w14:paraId="7C910A5D" w14:textId="1E3F3151" w:rsidR="00157254" w:rsidRDefault="00157254">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_Toc74991496 \h </w:instrText>
      </w:r>
      <w:r>
        <w:fldChar w:fldCharType="separate"/>
      </w:r>
      <w:r>
        <w:t>98</w:t>
      </w:r>
      <w:r>
        <w:fldChar w:fldCharType="end"/>
      </w:r>
    </w:p>
    <w:p w14:paraId="63479043" w14:textId="634BC4C0" w:rsidR="00157254" w:rsidRDefault="00157254">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_Toc74991497 \h </w:instrText>
      </w:r>
      <w:r>
        <w:fldChar w:fldCharType="separate"/>
      </w:r>
      <w:r>
        <w:t>98</w:t>
      </w:r>
      <w:r>
        <w:fldChar w:fldCharType="end"/>
      </w:r>
    </w:p>
    <w:p w14:paraId="4B764B8E" w14:textId="0018E26B" w:rsidR="00157254" w:rsidRDefault="00157254">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_Toc74991498 \h </w:instrText>
      </w:r>
      <w:r>
        <w:fldChar w:fldCharType="separate"/>
      </w:r>
      <w:r>
        <w:t>99</w:t>
      </w:r>
      <w:r>
        <w:fldChar w:fldCharType="end"/>
      </w:r>
    </w:p>
    <w:p w14:paraId="143D7209" w14:textId="780772A0" w:rsidR="00157254" w:rsidRDefault="00157254">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_Toc74991499 \h </w:instrText>
      </w:r>
      <w:r>
        <w:fldChar w:fldCharType="separate"/>
      </w:r>
      <w:r>
        <w:t>99</w:t>
      </w:r>
      <w:r>
        <w:fldChar w:fldCharType="end"/>
      </w:r>
    </w:p>
    <w:p w14:paraId="144C88E2" w14:textId="5904EE8B" w:rsidR="00157254" w:rsidRDefault="00157254">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_Toc74991500 \h </w:instrText>
      </w:r>
      <w:r>
        <w:fldChar w:fldCharType="separate"/>
      </w:r>
      <w:r>
        <w:t>99</w:t>
      </w:r>
      <w:r>
        <w:fldChar w:fldCharType="end"/>
      </w:r>
    </w:p>
    <w:p w14:paraId="572BEFC3" w14:textId="64AE4C95" w:rsidR="00157254" w:rsidRDefault="00157254">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_Toc74991501 \h </w:instrText>
      </w:r>
      <w:r>
        <w:fldChar w:fldCharType="separate"/>
      </w:r>
      <w:r>
        <w:t>100</w:t>
      </w:r>
      <w:r>
        <w:fldChar w:fldCharType="end"/>
      </w:r>
    </w:p>
    <w:p w14:paraId="4B99E561" w14:textId="3CE3867E" w:rsidR="00157254" w:rsidRDefault="00157254">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_Toc74991502 \h </w:instrText>
      </w:r>
      <w:r>
        <w:fldChar w:fldCharType="separate"/>
      </w:r>
      <w:r>
        <w:t>100</w:t>
      </w:r>
      <w:r>
        <w:fldChar w:fldCharType="end"/>
      </w:r>
    </w:p>
    <w:p w14:paraId="6A019666" w14:textId="26AE3A8E" w:rsidR="00157254" w:rsidRDefault="00157254">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_Toc74991503 \h </w:instrText>
      </w:r>
      <w:r>
        <w:fldChar w:fldCharType="separate"/>
      </w:r>
      <w:r>
        <w:t>101</w:t>
      </w:r>
      <w:r>
        <w:fldChar w:fldCharType="end"/>
      </w:r>
    </w:p>
    <w:p w14:paraId="59F3B0ED" w14:textId="7EF02552" w:rsidR="00157254" w:rsidRDefault="00157254">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_Toc74991504 \h </w:instrText>
      </w:r>
      <w:r>
        <w:fldChar w:fldCharType="separate"/>
      </w:r>
      <w:r>
        <w:t>101</w:t>
      </w:r>
      <w:r>
        <w:fldChar w:fldCharType="end"/>
      </w:r>
    </w:p>
    <w:p w14:paraId="74D7672F" w14:textId="736711A3" w:rsidR="00157254" w:rsidRDefault="00157254">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_Toc74991505 \h </w:instrText>
      </w:r>
      <w:r>
        <w:fldChar w:fldCharType="separate"/>
      </w:r>
      <w:r>
        <w:t>101</w:t>
      </w:r>
      <w:r>
        <w:fldChar w:fldCharType="end"/>
      </w:r>
    </w:p>
    <w:p w14:paraId="069E7648" w14:textId="7EC5DF56" w:rsidR="00157254" w:rsidRDefault="00157254">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_Toc74991506 \h </w:instrText>
      </w:r>
      <w:r>
        <w:fldChar w:fldCharType="separate"/>
      </w:r>
      <w:r>
        <w:t>101</w:t>
      </w:r>
      <w:r>
        <w:fldChar w:fldCharType="end"/>
      </w:r>
    </w:p>
    <w:p w14:paraId="082C538B" w14:textId="36220D32" w:rsidR="00157254" w:rsidRDefault="00157254">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_Toc74991507 \h </w:instrText>
      </w:r>
      <w:r>
        <w:fldChar w:fldCharType="separate"/>
      </w:r>
      <w:r>
        <w:t>101</w:t>
      </w:r>
      <w:r>
        <w:fldChar w:fldCharType="end"/>
      </w:r>
    </w:p>
    <w:p w14:paraId="278DB57E" w14:textId="274BA152" w:rsidR="00157254" w:rsidRDefault="00157254">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_Toc74991508 \h </w:instrText>
      </w:r>
      <w:r>
        <w:fldChar w:fldCharType="separate"/>
      </w:r>
      <w:r>
        <w:t>103</w:t>
      </w:r>
      <w:r>
        <w:fldChar w:fldCharType="end"/>
      </w:r>
    </w:p>
    <w:p w14:paraId="02786CE2" w14:textId="0D8E9782" w:rsidR="00157254" w:rsidRDefault="00157254">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_Toc74991509 \h </w:instrText>
      </w:r>
      <w:r>
        <w:fldChar w:fldCharType="separate"/>
      </w:r>
      <w:r>
        <w:t>103</w:t>
      </w:r>
      <w:r>
        <w:fldChar w:fldCharType="end"/>
      </w:r>
    </w:p>
    <w:p w14:paraId="60F5BFDD" w14:textId="51D45E54" w:rsidR="00157254" w:rsidRDefault="00157254">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_Toc74991510 \h </w:instrText>
      </w:r>
      <w:r>
        <w:fldChar w:fldCharType="separate"/>
      </w:r>
      <w:r>
        <w:t>103</w:t>
      </w:r>
      <w:r>
        <w:fldChar w:fldCharType="end"/>
      </w:r>
    </w:p>
    <w:p w14:paraId="4ECE701B" w14:textId="729A37E5" w:rsidR="00157254" w:rsidRDefault="00157254">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_Toc74991511 \h </w:instrText>
      </w:r>
      <w:r>
        <w:fldChar w:fldCharType="separate"/>
      </w:r>
      <w:r>
        <w:t>104</w:t>
      </w:r>
      <w:r>
        <w:fldChar w:fldCharType="end"/>
      </w:r>
    </w:p>
    <w:p w14:paraId="60AF9F16" w14:textId="7575CCE1" w:rsidR="00157254" w:rsidRDefault="00157254">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_Toc74991512 \h </w:instrText>
      </w:r>
      <w:r>
        <w:fldChar w:fldCharType="separate"/>
      </w:r>
      <w:r>
        <w:t>104</w:t>
      </w:r>
      <w:r>
        <w:fldChar w:fldCharType="end"/>
      </w:r>
    </w:p>
    <w:p w14:paraId="4C7702AE" w14:textId="2FE49825" w:rsidR="00157254" w:rsidRDefault="00157254">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_Toc74991513 \h </w:instrText>
      </w:r>
      <w:r>
        <w:fldChar w:fldCharType="separate"/>
      </w:r>
      <w:r>
        <w:t>105</w:t>
      </w:r>
      <w:r>
        <w:fldChar w:fldCharType="end"/>
      </w:r>
    </w:p>
    <w:p w14:paraId="0CAEB870" w14:textId="3020DC50" w:rsidR="00157254" w:rsidRDefault="00157254">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_Toc74991514 \h </w:instrText>
      </w:r>
      <w:r>
        <w:fldChar w:fldCharType="separate"/>
      </w:r>
      <w:r>
        <w:t>105</w:t>
      </w:r>
      <w:r>
        <w:fldChar w:fldCharType="end"/>
      </w:r>
    </w:p>
    <w:p w14:paraId="25E65165" w14:textId="183BBDC2" w:rsidR="00157254" w:rsidRDefault="00157254">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_Toc74991515 \h </w:instrText>
      </w:r>
      <w:r>
        <w:fldChar w:fldCharType="separate"/>
      </w:r>
      <w:r>
        <w:t>105</w:t>
      </w:r>
      <w:r>
        <w:fldChar w:fldCharType="end"/>
      </w:r>
    </w:p>
    <w:p w14:paraId="0FCD45B8" w14:textId="385DD8F0" w:rsidR="00157254" w:rsidRDefault="00157254">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_Toc74991516 \h </w:instrText>
      </w:r>
      <w:r>
        <w:fldChar w:fldCharType="separate"/>
      </w:r>
      <w:r>
        <w:t>106</w:t>
      </w:r>
      <w:r>
        <w:fldChar w:fldCharType="end"/>
      </w:r>
    </w:p>
    <w:p w14:paraId="50F855E5" w14:textId="304425BC" w:rsidR="00157254" w:rsidRDefault="00157254">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_Toc74991517 \h </w:instrText>
      </w:r>
      <w:r>
        <w:fldChar w:fldCharType="separate"/>
      </w:r>
      <w:r>
        <w:t>106</w:t>
      </w:r>
      <w:r>
        <w:fldChar w:fldCharType="end"/>
      </w:r>
    </w:p>
    <w:p w14:paraId="620418EB" w14:textId="65AC9E2A" w:rsidR="00157254" w:rsidRDefault="00157254">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_Toc74991518 \h </w:instrText>
      </w:r>
      <w:r>
        <w:fldChar w:fldCharType="separate"/>
      </w:r>
      <w:r>
        <w:t>107</w:t>
      </w:r>
      <w:r>
        <w:fldChar w:fldCharType="end"/>
      </w:r>
    </w:p>
    <w:p w14:paraId="523CCA55" w14:textId="7FFA729B" w:rsidR="00157254" w:rsidRDefault="00157254">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_Toc74991519 \h </w:instrText>
      </w:r>
      <w:r>
        <w:fldChar w:fldCharType="separate"/>
      </w:r>
      <w:r>
        <w:t>108</w:t>
      </w:r>
      <w:r>
        <w:fldChar w:fldCharType="end"/>
      </w:r>
    </w:p>
    <w:p w14:paraId="012B0C5A" w14:textId="6BAB65E8" w:rsidR="00157254" w:rsidRDefault="00157254">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_Toc74991520 \h </w:instrText>
      </w:r>
      <w:r>
        <w:fldChar w:fldCharType="separate"/>
      </w:r>
      <w:r>
        <w:t>108</w:t>
      </w:r>
      <w:r>
        <w:fldChar w:fldCharType="end"/>
      </w:r>
    </w:p>
    <w:p w14:paraId="6B859AA1" w14:textId="45B4969F" w:rsidR="00157254" w:rsidRDefault="00157254">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_Toc74991521 \h </w:instrText>
      </w:r>
      <w:r>
        <w:fldChar w:fldCharType="separate"/>
      </w:r>
      <w:r>
        <w:t>108</w:t>
      </w:r>
      <w:r>
        <w:fldChar w:fldCharType="end"/>
      </w:r>
    </w:p>
    <w:p w14:paraId="7F8A0CB2" w14:textId="5B999B68" w:rsidR="00157254" w:rsidRDefault="00157254">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_Toc74991522 \h </w:instrText>
      </w:r>
      <w:r>
        <w:fldChar w:fldCharType="separate"/>
      </w:r>
      <w:r>
        <w:t>109</w:t>
      </w:r>
      <w:r>
        <w:fldChar w:fldCharType="end"/>
      </w:r>
    </w:p>
    <w:p w14:paraId="6E15F7EE" w14:textId="0044B0CD" w:rsidR="00157254" w:rsidRDefault="00157254">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_Toc74991523 \h </w:instrText>
      </w:r>
      <w:r>
        <w:fldChar w:fldCharType="separate"/>
      </w:r>
      <w:r>
        <w:t>109</w:t>
      </w:r>
      <w:r>
        <w:fldChar w:fldCharType="end"/>
      </w:r>
    </w:p>
    <w:p w14:paraId="5BD55B9F" w14:textId="3034BD65" w:rsidR="00157254" w:rsidRDefault="00157254">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_Toc74991524 \h </w:instrText>
      </w:r>
      <w:r>
        <w:fldChar w:fldCharType="separate"/>
      </w:r>
      <w:r>
        <w:t>110</w:t>
      </w:r>
      <w:r>
        <w:fldChar w:fldCharType="end"/>
      </w:r>
    </w:p>
    <w:p w14:paraId="2328CDD6" w14:textId="3834CD64" w:rsidR="00157254" w:rsidRDefault="00157254">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_Toc74991525 \h </w:instrText>
      </w:r>
      <w:r>
        <w:fldChar w:fldCharType="separate"/>
      </w:r>
      <w:r>
        <w:t>111</w:t>
      </w:r>
      <w:r>
        <w:fldChar w:fldCharType="end"/>
      </w:r>
    </w:p>
    <w:p w14:paraId="6F6D53DF" w14:textId="4C8A8AC6" w:rsidR="00157254" w:rsidRDefault="00157254">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_Toc74991526 \h </w:instrText>
      </w:r>
      <w:r>
        <w:fldChar w:fldCharType="separate"/>
      </w:r>
      <w:r>
        <w:t>111</w:t>
      </w:r>
      <w:r>
        <w:fldChar w:fldCharType="end"/>
      </w:r>
    </w:p>
    <w:p w14:paraId="503776A4" w14:textId="6403D132" w:rsidR="00157254" w:rsidRDefault="00157254">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_Toc74991527 \h </w:instrText>
      </w:r>
      <w:r>
        <w:fldChar w:fldCharType="separate"/>
      </w:r>
      <w:r>
        <w:t>111</w:t>
      </w:r>
      <w:r>
        <w:fldChar w:fldCharType="end"/>
      </w:r>
    </w:p>
    <w:p w14:paraId="7ACF4951" w14:textId="6B6C32E8" w:rsidR="00157254" w:rsidRDefault="00157254">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_Toc74991528 \h </w:instrText>
      </w:r>
      <w:r>
        <w:fldChar w:fldCharType="separate"/>
      </w:r>
      <w:r>
        <w:t>111</w:t>
      </w:r>
      <w:r>
        <w:fldChar w:fldCharType="end"/>
      </w:r>
    </w:p>
    <w:p w14:paraId="7D3C9D29" w14:textId="60F50C9E" w:rsidR="00157254" w:rsidRDefault="00157254">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_Toc74991529 \h </w:instrText>
      </w:r>
      <w:r>
        <w:fldChar w:fldCharType="separate"/>
      </w:r>
      <w:r>
        <w:t>111</w:t>
      </w:r>
      <w:r>
        <w:fldChar w:fldCharType="end"/>
      </w:r>
    </w:p>
    <w:p w14:paraId="19662E19" w14:textId="2765F9B1" w:rsidR="00157254" w:rsidRDefault="00157254">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_Toc74991530 \h </w:instrText>
      </w:r>
      <w:r>
        <w:fldChar w:fldCharType="separate"/>
      </w:r>
      <w:r>
        <w:t>112</w:t>
      </w:r>
      <w:r>
        <w:fldChar w:fldCharType="end"/>
      </w:r>
    </w:p>
    <w:p w14:paraId="000346D5" w14:textId="7505199D" w:rsidR="00157254" w:rsidRDefault="00157254">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_Toc74991531 \h </w:instrText>
      </w:r>
      <w:r>
        <w:fldChar w:fldCharType="separate"/>
      </w:r>
      <w:r>
        <w:t>113</w:t>
      </w:r>
      <w:r>
        <w:fldChar w:fldCharType="end"/>
      </w:r>
    </w:p>
    <w:p w14:paraId="18C11360" w14:textId="1317B201" w:rsidR="00157254" w:rsidRDefault="00157254">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_Toc74991532 \h </w:instrText>
      </w:r>
      <w:r>
        <w:fldChar w:fldCharType="separate"/>
      </w:r>
      <w:r>
        <w:t>114</w:t>
      </w:r>
      <w:r>
        <w:fldChar w:fldCharType="end"/>
      </w:r>
    </w:p>
    <w:p w14:paraId="421113FB" w14:textId="1926E08B" w:rsidR="00157254" w:rsidRDefault="00157254">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_Toc74991533 \h </w:instrText>
      </w:r>
      <w:r>
        <w:fldChar w:fldCharType="separate"/>
      </w:r>
      <w:r>
        <w:t>114</w:t>
      </w:r>
      <w:r>
        <w:fldChar w:fldCharType="end"/>
      </w:r>
    </w:p>
    <w:p w14:paraId="24385E23" w14:textId="564F778D" w:rsidR="00157254" w:rsidRDefault="00157254">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_Toc74991534 \h </w:instrText>
      </w:r>
      <w:r>
        <w:fldChar w:fldCharType="separate"/>
      </w:r>
      <w:r>
        <w:t>114</w:t>
      </w:r>
      <w:r>
        <w:fldChar w:fldCharType="end"/>
      </w:r>
    </w:p>
    <w:p w14:paraId="21802DB2" w14:textId="29D77243" w:rsidR="00157254" w:rsidRDefault="00157254">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_Toc74991535 \h </w:instrText>
      </w:r>
      <w:r>
        <w:fldChar w:fldCharType="separate"/>
      </w:r>
      <w:r>
        <w:t>115</w:t>
      </w:r>
      <w:r>
        <w:fldChar w:fldCharType="end"/>
      </w:r>
    </w:p>
    <w:p w14:paraId="4D65DC5B" w14:textId="1E549E02" w:rsidR="00157254" w:rsidRDefault="00157254">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_Toc74991536 \h </w:instrText>
      </w:r>
      <w:r>
        <w:fldChar w:fldCharType="separate"/>
      </w:r>
      <w:r>
        <w:t>115</w:t>
      </w:r>
      <w:r>
        <w:fldChar w:fldCharType="end"/>
      </w:r>
    </w:p>
    <w:p w14:paraId="57C36EF7" w14:textId="6EA577BF" w:rsidR="00157254" w:rsidRDefault="00157254">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_Toc74991537 \h </w:instrText>
      </w:r>
      <w:r>
        <w:fldChar w:fldCharType="separate"/>
      </w:r>
      <w:r>
        <w:t>116</w:t>
      </w:r>
      <w:r>
        <w:fldChar w:fldCharType="end"/>
      </w:r>
    </w:p>
    <w:p w14:paraId="7F84E6BF" w14:textId="49219347" w:rsidR="00157254" w:rsidRDefault="00157254">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_Toc74991538 \h </w:instrText>
      </w:r>
      <w:r>
        <w:fldChar w:fldCharType="separate"/>
      </w:r>
      <w:r>
        <w:t>116</w:t>
      </w:r>
      <w:r>
        <w:fldChar w:fldCharType="end"/>
      </w:r>
    </w:p>
    <w:p w14:paraId="2895389B" w14:textId="4A484860" w:rsidR="00157254" w:rsidRDefault="00157254">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_Toc74991539 \h </w:instrText>
      </w:r>
      <w:r>
        <w:fldChar w:fldCharType="separate"/>
      </w:r>
      <w:r>
        <w:t>116</w:t>
      </w:r>
      <w:r>
        <w:fldChar w:fldCharType="end"/>
      </w:r>
    </w:p>
    <w:p w14:paraId="7FA958AA" w14:textId="51B44611" w:rsidR="00157254" w:rsidRDefault="00157254">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_Toc74991540 \h </w:instrText>
      </w:r>
      <w:r>
        <w:fldChar w:fldCharType="separate"/>
      </w:r>
      <w:r>
        <w:t>116</w:t>
      </w:r>
      <w:r>
        <w:fldChar w:fldCharType="end"/>
      </w:r>
    </w:p>
    <w:p w14:paraId="1EBB611B" w14:textId="60C91F8C" w:rsidR="00157254" w:rsidRDefault="00157254">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_Toc74991541 \h </w:instrText>
      </w:r>
      <w:r>
        <w:fldChar w:fldCharType="separate"/>
      </w:r>
      <w:r>
        <w:t>116</w:t>
      </w:r>
      <w:r>
        <w:fldChar w:fldCharType="end"/>
      </w:r>
    </w:p>
    <w:p w14:paraId="1588F94A" w14:textId="2344F80B" w:rsidR="00157254" w:rsidRDefault="00157254">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_Toc74991542 \h </w:instrText>
      </w:r>
      <w:r>
        <w:fldChar w:fldCharType="separate"/>
      </w:r>
      <w:r>
        <w:t>117</w:t>
      </w:r>
      <w:r>
        <w:fldChar w:fldCharType="end"/>
      </w:r>
    </w:p>
    <w:p w14:paraId="42D0535D" w14:textId="2E25CFE5" w:rsidR="00157254" w:rsidRDefault="00157254">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_Toc74991543 \h </w:instrText>
      </w:r>
      <w:r>
        <w:fldChar w:fldCharType="separate"/>
      </w:r>
      <w:r>
        <w:t>117</w:t>
      </w:r>
      <w:r>
        <w:fldChar w:fldCharType="end"/>
      </w:r>
    </w:p>
    <w:p w14:paraId="4D1AFB90" w14:textId="69383A2C" w:rsidR="00157254" w:rsidRDefault="00157254">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_Toc74991544 \h </w:instrText>
      </w:r>
      <w:r>
        <w:fldChar w:fldCharType="separate"/>
      </w:r>
      <w:r>
        <w:t>117</w:t>
      </w:r>
      <w:r>
        <w:fldChar w:fldCharType="end"/>
      </w:r>
    </w:p>
    <w:p w14:paraId="1F31A8EB" w14:textId="32323C18" w:rsidR="00157254" w:rsidRDefault="00157254">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_Toc74991545 \h </w:instrText>
      </w:r>
      <w:r>
        <w:fldChar w:fldCharType="separate"/>
      </w:r>
      <w:r>
        <w:t>118</w:t>
      </w:r>
      <w:r>
        <w:fldChar w:fldCharType="end"/>
      </w:r>
    </w:p>
    <w:p w14:paraId="4F29FE89" w14:textId="6D8C5ED2" w:rsidR="00157254" w:rsidRDefault="00157254">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_Toc74991546 \h </w:instrText>
      </w:r>
      <w:r>
        <w:fldChar w:fldCharType="separate"/>
      </w:r>
      <w:r>
        <w:t>118</w:t>
      </w:r>
      <w:r>
        <w:fldChar w:fldCharType="end"/>
      </w:r>
    </w:p>
    <w:p w14:paraId="1916AC55" w14:textId="5AF7AA32" w:rsidR="00157254" w:rsidRDefault="00157254">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_Toc74991547 \h </w:instrText>
      </w:r>
      <w:r>
        <w:fldChar w:fldCharType="separate"/>
      </w:r>
      <w:r>
        <w:t>119</w:t>
      </w:r>
      <w:r>
        <w:fldChar w:fldCharType="end"/>
      </w:r>
    </w:p>
    <w:p w14:paraId="15DDF533" w14:textId="7BEBD790" w:rsidR="00157254" w:rsidRDefault="00157254">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_Toc74991548 \h </w:instrText>
      </w:r>
      <w:r>
        <w:fldChar w:fldCharType="separate"/>
      </w:r>
      <w:r>
        <w:t>119</w:t>
      </w:r>
      <w:r>
        <w:fldChar w:fldCharType="end"/>
      </w:r>
    </w:p>
    <w:p w14:paraId="7F146177" w14:textId="33D420BD" w:rsidR="00157254" w:rsidRDefault="00157254">
      <w:pPr>
        <w:pStyle w:val="TOC5"/>
        <w:rPr>
          <w:rFonts w:asciiTheme="minorHAnsi" w:eastAsiaTheme="minorEastAsia" w:hAnsiTheme="minorHAnsi" w:cstheme="minorBidi"/>
          <w:sz w:val="22"/>
          <w:szCs w:val="22"/>
          <w:lang w:eastAsia="en-GB"/>
        </w:rPr>
      </w:pPr>
      <w:r>
        <w:lastRenderedPageBreak/>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_Toc74991549 \h </w:instrText>
      </w:r>
      <w:r>
        <w:fldChar w:fldCharType="separate"/>
      </w:r>
      <w:r>
        <w:t>119</w:t>
      </w:r>
      <w:r>
        <w:fldChar w:fldCharType="end"/>
      </w:r>
    </w:p>
    <w:p w14:paraId="4BEC1E6C" w14:textId="1E309FC6" w:rsidR="00157254" w:rsidRDefault="00157254">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_Toc74991550 \h </w:instrText>
      </w:r>
      <w:r>
        <w:fldChar w:fldCharType="separate"/>
      </w:r>
      <w:r>
        <w:t>119</w:t>
      </w:r>
      <w:r>
        <w:fldChar w:fldCharType="end"/>
      </w:r>
    </w:p>
    <w:p w14:paraId="3C57E961" w14:textId="68D29F83" w:rsidR="00157254" w:rsidRDefault="00157254">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_Toc74991551 \h </w:instrText>
      </w:r>
      <w:r>
        <w:fldChar w:fldCharType="separate"/>
      </w:r>
      <w:r>
        <w:t>119</w:t>
      </w:r>
      <w:r>
        <w:fldChar w:fldCharType="end"/>
      </w:r>
    </w:p>
    <w:p w14:paraId="13A10768" w14:textId="65ADD547" w:rsidR="00157254" w:rsidRDefault="00157254">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_Toc74991552 \h </w:instrText>
      </w:r>
      <w:r>
        <w:fldChar w:fldCharType="separate"/>
      </w:r>
      <w:r>
        <w:t>120</w:t>
      </w:r>
      <w:r>
        <w:fldChar w:fldCharType="end"/>
      </w:r>
    </w:p>
    <w:p w14:paraId="23A5DA1A" w14:textId="63D2B40E" w:rsidR="00157254" w:rsidRDefault="0015725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_Toc74991553 \h </w:instrText>
      </w:r>
      <w:r>
        <w:fldChar w:fldCharType="separate"/>
      </w:r>
      <w:r>
        <w:t>120</w:t>
      </w:r>
      <w:r>
        <w:fldChar w:fldCharType="end"/>
      </w:r>
    </w:p>
    <w:p w14:paraId="2CACEF90" w14:textId="1A7C68D7" w:rsidR="00157254" w:rsidRDefault="00157254">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_Toc74991554 \h </w:instrText>
      </w:r>
      <w:r>
        <w:fldChar w:fldCharType="separate"/>
      </w:r>
      <w:r>
        <w:t>120</w:t>
      </w:r>
      <w:r>
        <w:fldChar w:fldCharType="end"/>
      </w:r>
    </w:p>
    <w:p w14:paraId="016F322C" w14:textId="1471D731" w:rsidR="00157254" w:rsidRDefault="00157254">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_Toc74991555 \h </w:instrText>
      </w:r>
      <w:r>
        <w:fldChar w:fldCharType="separate"/>
      </w:r>
      <w:r>
        <w:t>121</w:t>
      </w:r>
      <w:r>
        <w:fldChar w:fldCharType="end"/>
      </w:r>
    </w:p>
    <w:p w14:paraId="21E460B5" w14:textId="371C1F37" w:rsidR="00157254" w:rsidRDefault="00157254">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_Toc74991556 \h </w:instrText>
      </w:r>
      <w:r>
        <w:fldChar w:fldCharType="separate"/>
      </w:r>
      <w:r>
        <w:t>121</w:t>
      </w:r>
      <w:r>
        <w:fldChar w:fldCharType="end"/>
      </w:r>
    </w:p>
    <w:p w14:paraId="515EC55D" w14:textId="3052B292" w:rsidR="00157254" w:rsidRDefault="00157254">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_Toc74991557 \h </w:instrText>
      </w:r>
      <w:r>
        <w:fldChar w:fldCharType="separate"/>
      </w:r>
      <w:r>
        <w:t>122</w:t>
      </w:r>
      <w:r>
        <w:fldChar w:fldCharType="end"/>
      </w:r>
    </w:p>
    <w:p w14:paraId="3BC65C50" w14:textId="5478C19C" w:rsidR="00157254" w:rsidRDefault="00157254">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_Toc74991558 \h </w:instrText>
      </w:r>
      <w:r>
        <w:fldChar w:fldCharType="separate"/>
      </w:r>
      <w:r>
        <w:t>122</w:t>
      </w:r>
      <w:r>
        <w:fldChar w:fldCharType="end"/>
      </w:r>
    </w:p>
    <w:p w14:paraId="43D02ADA" w14:textId="7BE1E397" w:rsidR="00157254" w:rsidRDefault="00157254">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_Toc74991559 \h </w:instrText>
      </w:r>
      <w:r>
        <w:fldChar w:fldCharType="separate"/>
      </w:r>
      <w:r>
        <w:t>122</w:t>
      </w:r>
      <w:r>
        <w:fldChar w:fldCharType="end"/>
      </w:r>
    </w:p>
    <w:p w14:paraId="2408B31B" w14:textId="26DD0FC5" w:rsidR="00157254" w:rsidRDefault="00157254">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_Toc74991560 \h </w:instrText>
      </w:r>
      <w:r>
        <w:fldChar w:fldCharType="separate"/>
      </w:r>
      <w:r>
        <w:t>122</w:t>
      </w:r>
      <w:r>
        <w:fldChar w:fldCharType="end"/>
      </w:r>
    </w:p>
    <w:p w14:paraId="7CCBD857" w14:textId="5933D0BD" w:rsidR="00157254" w:rsidRDefault="00157254">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_Toc74991561 \h </w:instrText>
      </w:r>
      <w:r>
        <w:fldChar w:fldCharType="separate"/>
      </w:r>
      <w:r>
        <w:t>122</w:t>
      </w:r>
      <w:r>
        <w:fldChar w:fldCharType="end"/>
      </w:r>
    </w:p>
    <w:p w14:paraId="33377106" w14:textId="1E0DB16D" w:rsidR="00157254" w:rsidRDefault="00157254">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_Toc74991562 \h </w:instrText>
      </w:r>
      <w:r>
        <w:fldChar w:fldCharType="separate"/>
      </w:r>
      <w:r>
        <w:t>123</w:t>
      </w:r>
      <w:r>
        <w:fldChar w:fldCharType="end"/>
      </w:r>
    </w:p>
    <w:p w14:paraId="70F7D0EA" w14:textId="19913FFE" w:rsidR="00157254" w:rsidRDefault="00157254">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_Toc74991563 \h </w:instrText>
      </w:r>
      <w:r>
        <w:fldChar w:fldCharType="separate"/>
      </w:r>
      <w:r>
        <w:t>124</w:t>
      </w:r>
      <w:r>
        <w:fldChar w:fldCharType="end"/>
      </w:r>
    </w:p>
    <w:p w14:paraId="6E1683C3" w14:textId="23CE009B" w:rsidR="00157254" w:rsidRDefault="00157254">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_Toc74991564 \h </w:instrText>
      </w:r>
      <w:r>
        <w:fldChar w:fldCharType="separate"/>
      </w:r>
      <w:r>
        <w:t>124</w:t>
      </w:r>
      <w:r>
        <w:fldChar w:fldCharType="end"/>
      </w:r>
    </w:p>
    <w:p w14:paraId="70C9B943" w14:textId="288189ED" w:rsidR="00157254" w:rsidRDefault="00157254">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_Toc74991565 \h </w:instrText>
      </w:r>
      <w:r>
        <w:fldChar w:fldCharType="separate"/>
      </w:r>
      <w:r>
        <w:t>124</w:t>
      </w:r>
      <w:r>
        <w:fldChar w:fldCharType="end"/>
      </w:r>
    </w:p>
    <w:p w14:paraId="05D52F10" w14:textId="61C6886E" w:rsidR="00157254" w:rsidRDefault="00157254">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_Toc74991566 \h </w:instrText>
      </w:r>
      <w:r>
        <w:fldChar w:fldCharType="separate"/>
      </w:r>
      <w:r>
        <w:t>125</w:t>
      </w:r>
      <w:r>
        <w:fldChar w:fldCharType="end"/>
      </w:r>
    </w:p>
    <w:p w14:paraId="5E7B25B1" w14:textId="4846306B" w:rsidR="00157254" w:rsidRDefault="00157254">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_Toc74991567 \h </w:instrText>
      </w:r>
      <w:r>
        <w:fldChar w:fldCharType="separate"/>
      </w:r>
      <w:r>
        <w:t>125</w:t>
      </w:r>
      <w:r>
        <w:fldChar w:fldCharType="end"/>
      </w:r>
    </w:p>
    <w:p w14:paraId="3561EFF0" w14:textId="7734859F" w:rsidR="00157254" w:rsidRDefault="00157254">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_Toc74991568 \h </w:instrText>
      </w:r>
      <w:r>
        <w:fldChar w:fldCharType="separate"/>
      </w:r>
      <w:r>
        <w:t>126</w:t>
      </w:r>
      <w:r>
        <w:fldChar w:fldCharType="end"/>
      </w:r>
    </w:p>
    <w:p w14:paraId="093E8E9A" w14:textId="737B51B4" w:rsidR="00157254" w:rsidRDefault="00157254">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_Toc74991569 \h </w:instrText>
      </w:r>
      <w:r>
        <w:fldChar w:fldCharType="separate"/>
      </w:r>
      <w:r>
        <w:t>126</w:t>
      </w:r>
      <w:r>
        <w:fldChar w:fldCharType="end"/>
      </w:r>
    </w:p>
    <w:p w14:paraId="3FF15734" w14:textId="160BE9F0" w:rsidR="00157254" w:rsidRDefault="00157254">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_Toc74991570 \h </w:instrText>
      </w:r>
      <w:r>
        <w:fldChar w:fldCharType="separate"/>
      </w:r>
      <w:r>
        <w:t>126</w:t>
      </w:r>
      <w:r>
        <w:fldChar w:fldCharType="end"/>
      </w:r>
    </w:p>
    <w:p w14:paraId="28AB34A4" w14:textId="6DA35589" w:rsidR="00157254" w:rsidRDefault="00157254">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_Toc74991571 \h </w:instrText>
      </w:r>
      <w:r>
        <w:fldChar w:fldCharType="separate"/>
      </w:r>
      <w:r>
        <w:t>127</w:t>
      </w:r>
      <w:r>
        <w:fldChar w:fldCharType="end"/>
      </w:r>
    </w:p>
    <w:p w14:paraId="4B0F4DBF" w14:textId="29C75343" w:rsidR="00157254" w:rsidRDefault="00157254">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_Toc74991572 \h </w:instrText>
      </w:r>
      <w:r>
        <w:fldChar w:fldCharType="separate"/>
      </w:r>
      <w:r>
        <w:t>127</w:t>
      </w:r>
      <w:r>
        <w:fldChar w:fldCharType="end"/>
      </w:r>
    </w:p>
    <w:p w14:paraId="25266DE2" w14:textId="34A65A62" w:rsidR="00157254" w:rsidRDefault="00157254">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_Toc74991573 \h </w:instrText>
      </w:r>
      <w:r>
        <w:fldChar w:fldCharType="separate"/>
      </w:r>
      <w:r>
        <w:t>128</w:t>
      </w:r>
      <w:r>
        <w:fldChar w:fldCharType="end"/>
      </w:r>
    </w:p>
    <w:p w14:paraId="4E52343E" w14:textId="5B1BFAA6" w:rsidR="00157254" w:rsidRDefault="00157254">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_Toc74991574 \h </w:instrText>
      </w:r>
      <w:r>
        <w:fldChar w:fldCharType="separate"/>
      </w:r>
      <w:r>
        <w:t>128</w:t>
      </w:r>
      <w:r>
        <w:fldChar w:fldCharType="end"/>
      </w:r>
    </w:p>
    <w:p w14:paraId="42AB10C1" w14:textId="1E887AA4" w:rsidR="00157254" w:rsidRDefault="00157254">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_Toc74991575 \h </w:instrText>
      </w:r>
      <w:r>
        <w:fldChar w:fldCharType="separate"/>
      </w:r>
      <w:r>
        <w:t>128</w:t>
      </w:r>
      <w:r>
        <w:fldChar w:fldCharType="end"/>
      </w:r>
    </w:p>
    <w:p w14:paraId="37AE9AF9" w14:textId="77A44457" w:rsidR="00157254" w:rsidRDefault="00157254">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_Toc74991576 \h </w:instrText>
      </w:r>
      <w:r>
        <w:fldChar w:fldCharType="separate"/>
      </w:r>
      <w:r>
        <w:t>128</w:t>
      </w:r>
      <w:r>
        <w:fldChar w:fldCharType="end"/>
      </w:r>
    </w:p>
    <w:p w14:paraId="407C1AA6" w14:textId="3B548582" w:rsidR="00157254" w:rsidRDefault="00157254">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_Toc74991577 \h </w:instrText>
      </w:r>
      <w:r>
        <w:fldChar w:fldCharType="separate"/>
      </w:r>
      <w:r>
        <w:t>128</w:t>
      </w:r>
      <w:r>
        <w:fldChar w:fldCharType="end"/>
      </w:r>
    </w:p>
    <w:p w14:paraId="74172420" w14:textId="34B0BF86" w:rsidR="00157254" w:rsidRDefault="00157254">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_Toc74991578 \h </w:instrText>
      </w:r>
      <w:r>
        <w:fldChar w:fldCharType="separate"/>
      </w:r>
      <w:r>
        <w:t>130</w:t>
      </w:r>
      <w:r>
        <w:fldChar w:fldCharType="end"/>
      </w:r>
    </w:p>
    <w:p w14:paraId="36D1C6F4" w14:textId="2E6025E2" w:rsidR="00157254" w:rsidRDefault="00157254">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_Toc74991579 \h </w:instrText>
      </w:r>
      <w:r>
        <w:fldChar w:fldCharType="separate"/>
      </w:r>
      <w:r>
        <w:t>130</w:t>
      </w:r>
      <w:r>
        <w:fldChar w:fldCharType="end"/>
      </w:r>
    </w:p>
    <w:p w14:paraId="28CA44B3" w14:textId="3AB939E4" w:rsidR="00157254" w:rsidRDefault="00157254">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_Toc74991580 \h </w:instrText>
      </w:r>
      <w:r>
        <w:fldChar w:fldCharType="separate"/>
      </w:r>
      <w:r>
        <w:t>130</w:t>
      </w:r>
      <w:r>
        <w:fldChar w:fldCharType="end"/>
      </w:r>
    </w:p>
    <w:p w14:paraId="72BA5A7F" w14:textId="55364437" w:rsidR="00157254" w:rsidRDefault="00157254">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_Toc74991581 \h </w:instrText>
      </w:r>
      <w:r>
        <w:fldChar w:fldCharType="separate"/>
      </w:r>
      <w:r>
        <w:t>130</w:t>
      </w:r>
      <w:r>
        <w:fldChar w:fldCharType="end"/>
      </w:r>
    </w:p>
    <w:p w14:paraId="722EA14F" w14:textId="0976760E" w:rsidR="00157254" w:rsidRDefault="00157254">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_Toc74991582 \h </w:instrText>
      </w:r>
      <w:r>
        <w:fldChar w:fldCharType="separate"/>
      </w:r>
      <w:r>
        <w:t>130</w:t>
      </w:r>
      <w:r>
        <w:fldChar w:fldCharType="end"/>
      </w:r>
    </w:p>
    <w:p w14:paraId="01EF588D" w14:textId="23B5A760" w:rsidR="00157254" w:rsidRDefault="00157254">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_Toc74991583 \h </w:instrText>
      </w:r>
      <w:r>
        <w:fldChar w:fldCharType="separate"/>
      </w:r>
      <w:r>
        <w:t>131</w:t>
      </w:r>
      <w:r>
        <w:fldChar w:fldCharType="end"/>
      </w:r>
    </w:p>
    <w:p w14:paraId="5624CEA5" w14:textId="2170D6AE" w:rsidR="00157254" w:rsidRDefault="00157254">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_Toc74991584 \h </w:instrText>
      </w:r>
      <w:r>
        <w:fldChar w:fldCharType="separate"/>
      </w:r>
      <w:r>
        <w:t>131</w:t>
      </w:r>
      <w:r>
        <w:fldChar w:fldCharType="end"/>
      </w:r>
    </w:p>
    <w:p w14:paraId="5D187D56" w14:textId="0B3D7EBD" w:rsidR="00157254" w:rsidRDefault="00157254">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_Toc74991585 \h </w:instrText>
      </w:r>
      <w:r>
        <w:fldChar w:fldCharType="separate"/>
      </w:r>
      <w:r>
        <w:t>131</w:t>
      </w:r>
      <w:r>
        <w:fldChar w:fldCharType="end"/>
      </w:r>
    </w:p>
    <w:p w14:paraId="0F8D4495" w14:textId="1AE1ADA5" w:rsidR="00157254" w:rsidRDefault="00157254">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_Toc74991586 \h </w:instrText>
      </w:r>
      <w:r>
        <w:fldChar w:fldCharType="separate"/>
      </w:r>
      <w:r>
        <w:t>132</w:t>
      </w:r>
      <w:r>
        <w:fldChar w:fldCharType="end"/>
      </w:r>
    </w:p>
    <w:p w14:paraId="398CB0AA" w14:textId="07B9FC41" w:rsidR="00157254" w:rsidRDefault="00157254">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_Toc74991587 \h </w:instrText>
      </w:r>
      <w:r>
        <w:fldChar w:fldCharType="separate"/>
      </w:r>
      <w:r>
        <w:t>132</w:t>
      </w:r>
      <w:r>
        <w:fldChar w:fldCharType="end"/>
      </w:r>
    </w:p>
    <w:p w14:paraId="65624DDC" w14:textId="53D019AF" w:rsidR="00157254" w:rsidRDefault="00157254">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_Toc74991588 \h </w:instrText>
      </w:r>
      <w:r>
        <w:fldChar w:fldCharType="separate"/>
      </w:r>
      <w:r>
        <w:t>133</w:t>
      </w:r>
      <w:r>
        <w:fldChar w:fldCharType="end"/>
      </w:r>
    </w:p>
    <w:p w14:paraId="0751E48A" w14:textId="7DE7B2E1" w:rsidR="00157254" w:rsidRDefault="00157254">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_Toc74991589 \h </w:instrText>
      </w:r>
      <w:r>
        <w:fldChar w:fldCharType="separate"/>
      </w:r>
      <w:r>
        <w:t>134</w:t>
      </w:r>
      <w:r>
        <w:fldChar w:fldCharType="end"/>
      </w:r>
    </w:p>
    <w:p w14:paraId="6BB94005" w14:textId="1CBF7E22" w:rsidR="00157254" w:rsidRDefault="00157254">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_Toc74991590 \h </w:instrText>
      </w:r>
      <w:r>
        <w:fldChar w:fldCharType="separate"/>
      </w:r>
      <w:r>
        <w:t>135</w:t>
      </w:r>
      <w:r>
        <w:fldChar w:fldCharType="end"/>
      </w:r>
    </w:p>
    <w:p w14:paraId="3CDA015E" w14:textId="7D7C5ACB" w:rsidR="00157254" w:rsidRDefault="00157254">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_Toc74991591 \h </w:instrText>
      </w:r>
      <w:r>
        <w:fldChar w:fldCharType="separate"/>
      </w:r>
      <w:r>
        <w:t>135</w:t>
      </w:r>
      <w:r>
        <w:fldChar w:fldCharType="end"/>
      </w:r>
    </w:p>
    <w:p w14:paraId="12734F3D" w14:textId="2D4E0EB4" w:rsidR="00157254" w:rsidRDefault="00157254">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_Toc74991592 \h </w:instrText>
      </w:r>
      <w:r>
        <w:fldChar w:fldCharType="separate"/>
      </w:r>
      <w:r>
        <w:t>135</w:t>
      </w:r>
      <w:r>
        <w:fldChar w:fldCharType="end"/>
      </w:r>
    </w:p>
    <w:p w14:paraId="6CB393B3" w14:textId="09919AAA" w:rsidR="00157254" w:rsidRDefault="00157254">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_Toc74991593 \h </w:instrText>
      </w:r>
      <w:r>
        <w:fldChar w:fldCharType="separate"/>
      </w:r>
      <w:r>
        <w:t>136</w:t>
      </w:r>
      <w:r>
        <w:fldChar w:fldCharType="end"/>
      </w:r>
    </w:p>
    <w:p w14:paraId="4036313D" w14:textId="1458AF48" w:rsidR="00157254" w:rsidRDefault="00157254">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_Toc74991594 \h </w:instrText>
      </w:r>
      <w:r>
        <w:fldChar w:fldCharType="separate"/>
      </w:r>
      <w:r>
        <w:t>136</w:t>
      </w:r>
      <w:r>
        <w:fldChar w:fldCharType="end"/>
      </w:r>
    </w:p>
    <w:p w14:paraId="7A0BCAB2" w14:textId="51A87284" w:rsidR="00157254" w:rsidRDefault="00157254">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_Toc74991595 \h </w:instrText>
      </w:r>
      <w:r>
        <w:fldChar w:fldCharType="separate"/>
      </w:r>
      <w:r>
        <w:t>137</w:t>
      </w:r>
      <w:r>
        <w:fldChar w:fldCharType="end"/>
      </w:r>
    </w:p>
    <w:p w14:paraId="316C1131" w14:textId="6143994B" w:rsidR="00157254" w:rsidRDefault="00157254">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_Toc74991596 \h </w:instrText>
      </w:r>
      <w:r>
        <w:fldChar w:fldCharType="separate"/>
      </w:r>
      <w:r>
        <w:t>138</w:t>
      </w:r>
      <w:r>
        <w:fldChar w:fldCharType="end"/>
      </w:r>
    </w:p>
    <w:p w14:paraId="19DC4877" w14:textId="35316258" w:rsidR="00157254" w:rsidRDefault="00157254">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_Toc74991597 \h </w:instrText>
      </w:r>
      <w:r>
        <w:fldChar w:fldCharType="separate"/>
      </w:r>
      <w:r>
        <w:t>138</w:t>
      </w:r>
      <w:r>
        <w:fldChar w:fldCharType="end"/>
      </w:r>
    </w:p>
    <w:p w14:paraId="32D4B188" w14:textId="62EACC9B" w:rsidR="00157254" w:rsidRDefault="00157254">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_Toc74991598 \h </w:instrText>
      </w:r>
      <w:r>
        <w:fldChar w:fldCharType="separate"/>
      </w:r>
      <w:r>
        <w:t>138</w:t>
      </w:r>
      <w:r>
        <w:fldChar w:fldCharType="end"/>
      </w:r>
    </w:p>
    <w:p w14:paraId="24AB8001" w14:textId="782F77C4" w:rsidR="00157254" w:rsidRDefault="00157254">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_Toc74991599 \h </w:instrText>
      </w:r>
      <w:r>
        <w:fldChar w:fldCharType="separate"/>
      </w:r>
      <w:r>
        <w:t>139</w:t>
      </w:r>
      <w:r>
        <w:fldChar w:fldCharType="end"/>
      </w:r>
    </w:p>
    <w:p w14:paraId="625A78C8" w14:textId="481F4694" w:rsidR="00157254" w:rsidRDefault="00157254">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_Toc74991600 \h </w:instrText>
      </w:r>
      <w:r>
        <w:fldChar w:fldCharType="separate"/>
      </w:r>
      <w:r>
        <w:t>139</w:t>
      </w:r>
      <w:r>
        <w:fldChar w:fldCharType="end"/>
      </w:r>
    </w:p>
    <w:p w14:paraId="43D8895E" w14:textId="5796D068" w:rsidR="00157254" w:rsidRDefault="0015725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_Toc74991601 \h </w:instrText>
      </w:r>
      <w:r>
        <w:fldChar w:fldCharType="separate"/>
      </w:r>
      <w:r>
        <w:t>140</w:t>
      </w:r>
      <w:r>
        <w:fldChar w:fldCharType="end"/>
      </w:r>
    </w:p>
    <w:p w14:paraId="651AA686" w14:textId="607AB2C5" w:rsidR="00157254" w:rsidRDefault="00157254">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_Toc74991602 \h </w:instrText>
      </w:r>
      <w:r>
        <w:fldChar w:fldCharType="separate"/>
      </w:r>
      <w:r>
        <w:t>140</w:t>
      </w:r>
      <w:r>
        <w:fldChar w:fldCharType="end"/>
      </w:r>
    </w:p>
    <w:p w14:paraId="4A73588B" w14:textId="458055BA" w:rsidR="00157254" w:rsidRDefault="00157254">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_Toc74991603 \h </w:instrText>
      </w:r>
      <w:r>
        <w:fldChar w:fldCharType="separate"/>
      </w:r>
      <w:r>
        <w:t>140</w:t>
      </w:r>
      <w:r>
        <w:fldChar w:fldCharType="end"/>
      </w:r>
    </w:p>
    <w:p w14:paraId="46189B9F" w14:textId="3737B835" w:rsidR="00157254" w:rsidRDefault="00157254">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_Toc74991604 \h </w:instrText>
      </w:r>
      <w:r>
        <w:fldChar w:fldCharType="separate"/>
      </w:r>
      <w:r>
        <w:t>140</w:t>
      </w:r>
      <w:r>
        <w:fldChar w:fldCharType="end"/>
      </w:r>
    </w:p>
    <w:p w14:paraId="3916F569" w14:textId="1895471F" w:rsidR="00157254" w:rsidRDefault="00157254">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_Toc74991605 \h </w:instrText>
      </w:r>
      <w:r>
        <w:fldChar w:fldCharType="separate"/>
      </w:r>
      <w:r>
        <w:t>140</w:t>
      </w:r>
      <w:r>
        <w:fldChar w:fldCharType="end"/>
      </w:r>
    </w:p>
    <w:p w14:paraId="40D17E08" w14:textId="2D175E42" w:rsidR="00157254" w:rsidRDefault="00157254">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_Toc74991606 \h </w:instrText>
      </w:r>
      <w:r>
        <w:fldChar w:fldCharType="separate"/>
      </w:r>
      <w:r>
        <w:t>141</w:t>
      </w:r>
      <w:r>
        <w:fldChar w:fldCharType="end"/>
      </w:r>
    </w:p>
    <w:p w14:paraId="3FDCDE49" w14:textId="33922D08" w:rsidR="00157254" w:rsidRDefault="00157254">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_Toc74991607 \h </w:instrText>
      </w:r>
      <w:r>
        <w:fldChar w:fldCharType="separate"/>
      </w:r>
      <w:r>
        <w:t>141</w:t>
      </w:r>
      <w:r>
        <w:fldChar w:fldCharType="end"/>
      </w:r>
    </w:p>
    <w:p w14:paraId="17486725" w14:textId="51D9D378" w:rsidR="00157254" w:rsidRDefault="00157254">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_Toc74991608 \h </w:instrText>
      </w:r>
      <w:r>
        <w:fldChar w:fldCharType="separate"/>
      </w:r>
      <w:r>
        <w:t>141</w:t>
      </w:r>
      <w:r>
        <w:fldChar w:fldCharType="end"/>
      </w:r>
    </w:p>
    <w:p w14:paraId="4FA9BB00" w14:textId="643F24FA" w:rsidR="00157254" w:rsidRDefault="00157254">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_Toc74991609 \h </w:instrText>
      </w:r>
      <w:r>
        <w:fldChar w:fldCharType="separate"/>
      </w:r>
      <w:r>
        <w:t>142</w:t>
      </w:r>
      <w:r>
        <w:fldChar w:fldCharType="end"/>
      </w:r>
    </w:p>
    <w:p w14:paraId="3D77D08F" w14:textId="61CF9F35" w:rsidR="00157254" w:rsidRDefault="00157254">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_Toc74991610 \h </w:instrText>
      </w:r>
      <w:r>
        <w:fldChar w:fldCharType="separate"/>
      </w:r>
      <w:r>
        <w:t>142</w:t>
      </w:r>
      <w:r>
        <w:fldChar w:fldCharType="end"/>
      </w:r>
    </w:p>
    <w:p w14:paraId="3888C475" w14:textId="61080FE0" w:rsidR="00157254" w:rsidRDefault="00157254">
      <w:pPr>
        <w:pStyle w:val="TOC3"/>
        <w:rPr>
          <w:rFonts w:asciiTheme="minorHAnsi" w:eastAsiaTheme="minorEastAsia" w:hAnsiTheme="minorHAnsi" w:cstheme="minorBidi"/>
          <w:sz w:val="22"/>
          <w:szCs w:val="22"/>
          <w:lang w:eastAsia="en-GB"/>
        </w:rPr>
      </w:pPr>
      <w:r w:rsidRPr="00391A60">
        <w:rPr>
          <w:rFonts w:eastAsia="SimSun"/>
        </w:rPr>
        <w:lastRenderedPageBreak/>
        <w:t>6.2.5</w:t>
      </w:r>
      <w:r>
        <w:rPr>
          <w:rFonts w:asciiTheme="minorHAnsi" w:eastAsiaTheme="minorEastAsia" w:hAnsiTheme="minorHAnsi" w:cstheme="minorBidi"/>
          <w:sz w:val="22"/>
          <w:szCs w:val="22"/>
          <w:lang w:eastAsia="en-GB"/>
        </w:rPr>
        <w:tab/>
      </w:r>
      <w:r w:rsidRPr="00391A60">
        <w:rPr>
          <w:rFonts w:eastAsia="SimSun"/>
        </w:rPr>
        <w:t>Notifications</w:t>
      </w:r>
      <w:r>
        <w:tab/>
      </w:r>
      <w:r>
        <w:fldChar w:fldCharType="begin" w:fldLock="1"/>
      </w:r>
      <w:r>
        <w:instrText xml:space="preserve"> PAGEREF _Toc74991611 \h </w:instrText>
      </w:r>
      <w:r>
        <w:fldChar w:fldCharType="separate"/>
      </w:r>
      <w:r>
        <w:t>142</w:t>
      </w:r>
      <w:r>
        <w:fldChar w:fldCharType="end"/>
      </w:r>
    </w:p>
    <w:p w14:paraId="71E5936B" w14:textId="247BA6CE" w:rsidR="00157254" w:rsidRDefault="0015725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_Toc74991612 \h </w:instrText>
      </w:r>
      <w:r>
        <w:fldChar w:fldCharType="separate"/>
      </w:r>
      <w:r>
        <w:t>142</w:t>
      </w:r>
      <w:r>
        <w:fldChar w:fldCharType="end"/>
      </w:r>
    </w:p>
    <w:p w14:paraId="0F5564B0" w14:textId="33442B53" w:rsidR="00157254" w:rsidRDefault="0015725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_Toc74991613 \h </w:instrText>
      </w:r>
      <w:r>
        <w:fldChar w:fldCharType="separate"/>
      </w:r>
      <w:r>
        <w:t>142</w:t>
      </w:r>
      <w:r>
        <w:fldChar w:fldCharType="end"/>
      </w:r>
    </w:p>
    <w:p w14:paraId="5A046E4E" w14:textId="41B5BB60" w:rsidR="00157254" w:rsidRDefault="0015725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_Toc74991614 \h </w:instrText>
      </w:r>
      <w:r>
        <w:fldChar w:fldCharType="separate"/>
      </w:r>
      <w:r>
        <w:t>143</w:t>
      </w:r>
      <w:r>
        <w:fldChar w:fldCharType="end"/>
      </w:r>
    </w:p>
    <w:p w14:paraId="77089347" w14:textId="5E0F0AE4" w:rsidR="00157254" w:rsidRDefault="0015725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_Toc74991615 \h </w:instrText>
      </w:r>
      <w:r>
        <w:fldChar w:fldCharType="separate"/>
      </w:r>
      <w:r>
        <w:t>143</w:t>
      </w:r>
      <w:r>
        <w:fldChar w:fldCharType="end"/>
      </w:r>
    </w:p>
    <w:p w14:paraId="1F070F0B" w14:textId="50EE34D4" w:rsidR="00157254" w:rsidRDefault="00157254">
      <w:pPr>
        <w:pStyle w:val="TOC4"/>
        <w:rPr>
          <w:rFonts w:asciiTheme="minorHAnsi" w:eastAsiaTheme="minorEastAsia" w:hAnsiTheme="minorHAnsi" w:cstheme="minorBidi"/>
          <w:sz w:val="22"/>
          <w:szCs w:val="22"/>
          <w:lang w:eastAsia="en-GB"/>
        </w:rPr>
      </w:pPr>
      <w:r w:rsidRPr="00391A60">
        <w:rPr>
          <w:lang w:val="en-US"/>
        </w:rPr>
        <w:t>6.2.6.2</w:t>
      </w:r>
      <w:r>
        <w:rPr>
          <w:rFonts w:asciiTheme="minorHAnsi" w:eastAsiaTheme="minorEastAsia" w:hAnsiTheme="minorHAnsi" w:cstheme="minorBidi"/>
          <w:sz w:val="22"/>
          <w:szCs w:val="22"/>
          <w:lang w:eastAsia="en-GB"/>
        </w:rPr>
        <w:tab/>
      </w:r>
      <w:r w:rsidRPr="00391A60">
        <w:rPr>
          <w:lang w:val="en-US"/>
        </w:rPr>
        <w:t>Structured data types</w:t>
      </w:r>
      <w:r>
        <w:tab/>
      </w:r>
      <w:r>
        <w:fldChar w:fldCharType="begin" w:fldLock="1"/>
      </w:r>
      <w:r>
        <w:instrText xml:space="preserve"> PAGEREF _Toc74991616 \h </w:instrText>
      </w:r>
      <w:r>
        <w:fldChar w:fldCharType="separate"/>
      </w:r>
      <w:r>
        <w:t>145</w:t>
      </w:r>
      <w:r>
        <w:fldChar w:fldCharType="end"/>
      </w:r>
    </w:p>
    <w:p w14:paraId="6CD8E366" w14:textId="0ABBB08E" w:rsidR="00157254" w:rsidRDefault="0015725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_Toc74991617 \h </w:instrText>
      </w:r>
      <w:r>
        <w:fldChar w:fldCharType="separate"/>
      </w:r>
      <w:r>
        <w:t>145</w:t>
      </w:r>
      <w:r>
        <w:fldChar w:fldCharType="end"/>
      </w:r>
    </w:p>
    <w:p w14:paraId="5798A80E" w14:textId="0E92F112" w:rsidR="00157254" w:rsidRDefault="0015725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_Toc74991618 \h </w:instrText>
      </w:r>
      <w:r>
        <w:fldChar w:fldCharType="separate"/>
      </w:r>
      <w:r>
        <w:t>145</w:t>
      </w:r>
      <w:r>
        <w:fldChar w:fldCharType="end"/>
      </w:r>
    </w:p>
    <w:p w14:paraId="1673FF6C" w14:textId="09F08117" w:rsidR="00157254" w:rsidRDefault="0015725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_Toc74991619 \h </w:instrText>
      </w:r>
      <w:r>
        <w:fldChar w:fldCharType="separate"/>
      </w:r>
      <w:r>
        <w:t>145</w:t>
      </w:r>
      <w:r>
        <w:fldChar w:fldCharType="end"/>
      </w:r>
    </w:p>
    <w:p w14:paraId="7B1AA002" w14:textId="633E483E" w:rsidR="00157254" w:rsidRDefault="0015725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_Toc74991620 \h </w:instrText>
      </w:r>
      <w:r>
        <w:fldChar w:fldCharType="separate"/>
      </w:r>
      <w:r>
        <w:t>146</w:t>
      </w:r>
      <w:r>
        <w:fldChar w:fldCharType="end"/>
      </w:r>
    </w:p>
    <w:p w14:paraId="47795B65" w14:textId="5DC3F55C" w:rsidR="00157254" w:rsidRDefault="0015725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_Toc74991621 \h </w:instrText>
      </w:r>
      <w:r>
        <w:fldChar w:fldCharType="separate"/>
      </w:r>
      <w:r>
        <w:t>146</w:t>
      </w:r>
      <w:r>
        <w:fldChar w:fldCharType="end"/>
      </w:r>
    </w:p>
    <w:p w14:paraId="15B41679" w14:textId="30F29BCB" w:rsidR="00157254" w:rsidRDefault="0015725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_Toc74991622 \h </w:instrText>
      </w:r>
      <w:r>
        <w:fldChar w:fldCharType="separate"/>
      </w:r>
      <w:r>
        <w:t>146</w:t>
      </w:r>
      <w:r>
        <w:fldChar w:fldCharType="end"/>
      </w:r>
    </w:p>
    <w:p w14:paraId="38CEDF33" w14:textId="6DAB4C60" w:rsidR="00157254" w:rsidRDefault="0015725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_Toc74991623 \h </w:instrText>
      </w:r>
      <w:r>
        <w:fldChar w:fldCharType="separate"/>
      </w:r>
      <w:r>
        <w:t>146</w:t>
      </w:r>
      <w:r>
        <w:fldChar w:fldCharType="end"/>
      </w:r>
    </w:p>
    <w:p w14:paraId="735566B0" w14:textId="51D60C63" w:rsidR="00157254" w:rsidRDefault="0015725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_Toc74991624 \h </w:instrText>
      </w:r>
      <w:r>
        <w:fldChar w:fldCharType="separate"/>
      </w:r>
      <w:r>
        <w:t>146</w:t>
      </w:r>
      <w:r>
        <w:fldChar w:fldCharType="end"/>
      </w:r>
    </w:p>
    <w:p w14:paraId="2E5172DD" w14:textId="4F5BF345" w:rsidR="00157254" w:rsidRDefault="0015725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_Toc74991625 \h </w:instrText>
      </w:r>
      <w:r>
        <w:fldChar w:fldCharType="separate"/>
      </w:r>
      <w:r>
        <w:t>147</w:t>
      </w:r>
      <w:r>
        <w:fldChar w:fldCharType="end"/>
      </w:r>
    </w:p>
    <w:p w14:paraId="05B044C2" w14:textId="6ECDDF43" w:rsidR="00157254" w:rsidRDefault="0015725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_Toc74991626 \h </w:instrText>
      </w:r>
      <w:r>
        <w:fldChar w:fldCharType="separate"/>
      </w:r>
      <w:r>
        <w:t>147</w:t>
      </w:r>
      <w:r>
        <w:fldChar w:fldCharType="end"/>
      </w:r>
    </w:p>
    <w:p w14:paraId="564A69FE" w14:textId="4EA80B13" w:rsidR="00157254" w:rsidRDefault="0015725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_Toc74991627 \h </w:instrText>
      </w:r>
      <w:r>
        <w:fldChar w:fldCharType="separate"/>
      </w:r>
      <w:r>
        <w:t>147</w:t>
      </w:r>
      <w:r>
        <w:fldChar w:fldCharType="end"/>
      </w:r>
    </w:p>
    <w:p w14:paraId="7FD112DB" w14:textId="5F315D7C" w:rsidR="00157254" w:rsidRDefault="0015725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_Toc74991628 \h </w:instrText>
      </w:r>
      <w:r>
        <w:fldChar w:fldCharType="separate"/>
      </w:r>
      <w:r>
        <w:t>147</w:t>
      </w:r>
      <w:r>
        <w:fldChar w:fldCharType="end"/>
      </w:r>
    </w:p>
    <w:p w14:paraId="12CD56BE" w14:textId="6E47462E" w:rsidR="00157254" w:rsidRDefault="0015725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_Toc74991629 \h </w:instrText>
      </w:r>
      <w:r>
        <w:fldChar w:fldCharType="separate"/>
      </w:r>
      <w:r>
        <w:t>148</w:t>
      </w:r>
      <w:r>
        <w:fldChar w:fldCharType="end"/>
      </w:r>
    </w:p>
    <w:p w14:paraId="6A85822D" w14:textId="76C570D9" w:rsidR="00157254" w:rsidRDefault="0015725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_Toc74991630 \h </w:instrText>
      </w:r>
      <w:r>
        <w:fldChar w:fldCharType="separate"/>
      </w:r>
      <w:r>
        <w:t>148</w:t>
      </w:r>
      <w:r>
        <w:fldChar w:fldCharType="end"/>
      </w:r>
    </w:p>
    <w:p w14:paraId="1EDFD94F" w14:textId="76CEE215" w:rsidR="00157254" w:rsidRDefault="0015725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_Toc74991631 \h </w:instrText>
      </w:r>
      <w:r>
        <w:fldChar w:fldCharType="separate"/>
      </w:r>
      <w:r>
        <w:t>148</w:t>
      </w:r>
      <w:r>
        <w:fldChar w:fldCharType="end"/>
      </w:r>
    </w:p>
    <w:p w14:paraId="0CA060D4" w14:textId="1B8E5C6D" w:rsidR="00157254" w:rsidRDefault="0015725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_Toc74991632 \h </w:instrText>
      </w:r>
      <w:r>
        <w:fldChar w:fldCharType="separate"/>
      </w:r>
      <w:r>
        <w:t>148</w:t>
      </w:r>
      <w:r>
        <w:fldChar w:fldCharType="end"/>
      </w:r>
    </w:p>
    <w:p w14:paraId="7FAF502C" w14:textId="70A7AE59" w:rsidR="00157254" w:rsidRDefault="0015725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_Toc74991633 \h </w:instrText>
      </w:r>
      <w:r>
        <w:fldChar w:fldCharType="separate"/>
      </w:r>
      <w:r>
        <w:t>149</w:t>
      </w:r>
      <w:r>
        <w:fldChar w:fldCharType="end"/>
      </w:r>
    </w:p>
    <w:p w14:paraId="03A399CE" w14:textId="77809D48" w:rsidR="00157254" w:rsidRDefault="0015725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_Toc74991634 \h </w:instrText>
      </w:r>
      <w:r>
        <w:fldChar w:fldCharType="separate"/>
      </w:r>
      <w:r>
        <w:t>149</w:t>
      </w:r>
      <w:r>
        <w:fldChar w:fldCharType="end"/>
      </w:r>
    </w:p>
    <w:p w14:paraId="36502404" w14:textId="1A832B78" w:rsidR="00157254" w:rsidRDefault="0015725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_Toc74991635 \h </w:instrText>
      </w:r>
      <w:r>
        <w:fldChar w:fldCharType="separate"/>
      </w:r>
      <w:r>
        <w:t>150</w:t>
      </w:r>
      <w:r>
        <w:fldChar w:fldCharType="end"/>
      </w:r>
    </w:p>
    <w:p w14:paraId="3B827F6D" w14:textId="213AC37E" w:rsidR="00157254" w:rsidRDefault="00157254">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_Toc74991636 \h </w:instrText>
      </w:r>
      <w:r>
        <w:fldChar w:fldCharType="separate"/>
      </w:r>
      <w:r>
        <w:t>150</w:t>
      </w:r>
      <w:r>
        <w:fldChar w:fldCharType="end"/>
      </w:r>
    </w:p>
    <w:p w14:paraId="185F4780" w14:textId="214C786F" w:rsidR="00157254" w:rsidRDefault="0015725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_Toc74991637 \h </w:instrText>
      </w:r>
      <w:r>
        <w:fldChar w:fldCharType="separate"/>
      </w:r>
      <w:r>
        <w:t>150</w:t>
      </w:r>
      <w:r>
        <w:fldChar w:fldCharType="end"/>
      </w:r>
    </w:p>
    <w:p w14:paraId="1A46B73E" w14:textId="38515148" w:rsidR="00157254" w:rsidRDefault="0015725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_Toc74991638 \h </w:instrText>
      </w:r>
      <w:r>
        <w:fldChar w:fldCharType="separate"/>
      </w:r>
      <w:r>
        <w:t>150</w:t>
      </w:r>
      <w:r>
        <w:fldChar w:fldCharType="end"/>
      </w:r>
    </w:p>
    <w:p w14:paraId="25F092C7" w14:textId="6755A81D" w:rsidR="00157254" w:rsidRDefault="0015725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_Toc74991639 \h </w:instrText>
      </w:r>
      <w:r>
        <w:fldChar w:fldCharType="separate"/>
      </w:r>
      <w:r>
        <w:t>151</w:t>
      </w:r>
      <w:r>
        <w:fldChar w:fldCharType="end"/>
      </w:r>
    </w:p>
    <w:p w14:paraId="193B9A30" w14:textId="0FD03560" w:rsidR="00157254" w:rsidRDefault="00157254">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_Toc74991640 \h </w:instrText>
      </w:r>
      <w:r>
        <w:fldChar w:fldCharType="separate"/>
      </w:r>
      <w:r>
        <w:t>151</w:t>
      </w:r>
      <w:r>
        <w:fldChar w:fldCharType="end"/>
      </w:r>
    </w:p>
    <w:p w14:paraId="1E96D844" w14:textId="59D0DF08" w:rsidR="00157254" w:rsidRDefault="00157254">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_Toc74991641 \h </w:instrText>
      </w:r>
      <w:r>
        <w:fldChar w:fldCharType="separate"/>
      </w:r>
      <w:r>
        <w:t>151</w:t>
      </w:r>
      <w:r>
        <w:fldChar w:fldCharType="end"/>
      </w:r>
    </w:p>
    <w:p w14:paraId="1BF35E5B" w14:textId="7E11D44E" w:rsidR="00157254" w:rsidRDefault="00157254">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_Toc74991642 \h </w:instrText>
      </w:r>
      <w:r>
        <w:fldChar w:fldCharType="separate"/>
      </w:r>
      <w:r>
        <w:t>151</w:t>
      </w:r>
      <w:r>
        <w:fldChar w:fldCharType="end"/>
      </w:r>
    </w:p>
    <w:p w14:paraId="62777EA1" w14:textId="3C88574E" w:rsidR="00157254" w:rsidRDefault="00157254">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_Toc74991643 \h </w:instrText>
      </w:r>
      <w:r>
        <w:fldChar w:fldCharType="separate"/>
      </w:r>
      <w:r>
        <w:t>152</w:t>
      </w:r>
      <w:r>
        <w:fldChar w:fldCharType="end"/>
      </w:r>
    </w:p>
    <w:p w14:paraId="1D41E1D3" w14:textId="1C37DA46" w:rsidR="00157254" w:rsidRDefault="00157254">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_Toc74991644 \h </w:instrText>
      </w:r>
      <w:r>
        <w:fldChar w:fldCharType="separate"/>
      </w:r>
      <w:r>
        <w:t>152</w:t>
      </w:r>
      <w:r>
        <w:fldChar w:fldCharType="end"/>
      </w:r>
    </w:p>
    <w:p w14:paraId="03810E62" w14:textId="6184D44C" w:rsidR="00157254" w:rsidRDefault="00157254">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_Toc74991645 \h </w:instrText>
      </w:r>
      <w:r>
        <w:fldChar w:fldCharType="separate"/>
      </w:r>
      <w:r>
        <w:t>152</w:t>
      </w:r>
      <w:r>
        <w:fldChar w:fldCharType="end"/>
      </w:r>
    </w:p>
    <w:p w14:paraId="091177F5" w14:textId="728C423A" w:rsidR="00157254" w:rsidRDefault="00157254">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_Toc74991646 \h </w:instrText>
      </w:r>
      <w:r>
        <w:fldChar w:fldCharType="separate"/>
      </w:r>
      <w:r>
        <w:t>153</w:t>
      </w:r>
      <w:r>
        <w:fldChar w:fldCharType="end"/>
      </w:r>
    </w:p>
    <w:p w14:paraId="7E33A7E0" w14:textId="6220AF16" w:rsidR="00157254" w:rsidRDefault="00157254">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_Toc74991647 \h </w:instrText>
      </w:r>
      <w:r>
        <w:fldChar w:fldCharType="separate"/>
      </w:r>
      <w:r>
        <w:t>153</w:t>
      </w:r>
      <w:r>
        <w:fldChar w:fldCharType="end"/>
      </w:r>
    </w:p>
    <w:p w14:paraId="1EBC2D38" w14:textId="23AFD369" w:rsidR="00157254" w:rsidRDefault="00157254">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_Toc74991648 \h </w:instrText>
      </w:r>
      <w:r>
        <w:fldChar w:fldCharType="separate"/>
      </w:r>
      <w:r>
        <w:t>153</w:t>
      </w:r>
      <w:r>
        <w:fldChar w:fldCharType="end"/>
      </w:r>
    </w:p>
    <w:p w14:paraId="341F861A" w14:textId="5837BD16" w:rsidR="00157254" w:rsidRDefault="00157254">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_Toc74991649 \h </w:instrText>
      </w:r>
      <w:r>
        <w:fldChar w:fldCharType="separate"/>
      </w:r>
      <w:r>
        <w:t>153</w:t>
      </w:r>
      <w:r>
        <w:fldChar w:fldCharType="end"/>
      </w:r>
    </w:p>
    <w:p w14:paraId="3868553C" w14:textId="63B7F206" w:rsidR="00157254" w:rsidRDefault="00157254">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_Toc74991650 \h </w:instrText>
      </w:r>
      <w:r>
        <w:fldChar w:fldCharType="separate"/>
      </w:r>
      <w:r>
        <w:t>153</w:t>
      </w:r>
      <w:r>
        <w:fldChar w:fldCharType="end"/>
      </w:r>
    </w:p>
    <w:p w14:paraId="159AA4B5" w14:textId="2AE6F029" w:rsidR="00157254" w:rsidRDefault="00157254">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_Toc74991651 \h </w:instrText>
      </w:r>
      <w:r>
        <w:fldChar w:fldCharType="separate"/>
      </w:r>
      <w:r>
        <w:t>154</w:t>
      </w:r>
      <w:r>
        <w:fldChar w:fldCharType="end"/>
      </w:r>
    </w:p>
    <w:p w14:paraId="68AD7949" w14:textId="7414F361" w:rsidR="00157254" w:rsidRDefault="00157254">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_Toc74991652 \h </w:instrText>
      </w:r>
      <w:r>
        <w:fldChar w:fldCharType="separate"/>
      </w:r>
      <w:r>
        <w:t>154</w:t>
      </w:r>
      <w:r>
        <w:fldChar w:fldCharType="end"/>
      </w:r>
    </w:p>
    <w:p w14:paraId="6212D4F0" w14:textId="2D24E81D" w:rsidR="00157254" w:rsidRDefault="00157254">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_Toc74991653 \h </w:instrText>
      </w:r>
      <w:r>
        <w:fldChar w:fldCharType="separate"/>
      </w:r>
      <w:r>
        <w:t>154</w:t>
      </w:r>
      <w:r>
        <w:fldChar w:fldCharType="end"/>
      </w:r>
    </w:p>
    <w:p w14:paraId="077FD8DA" w14:textId="024E0024" w:rsidR="00157254" w:rsidRDefault="00157254">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_Toc74991654 \h </w:instrText>
      </w:r>
      <w:r>
        <w:fldChar w:fldCharType="separate"/>
      </w:r>
      <w:r>
        <w:t>154</w:t>
      </w:r>
      <w:r>
        <w:fldChar w:fldCharType="end"/>
      </w:r>
    </w:p>
    <w:p w14:paraId="4EAED89E" w14:textId="319260BA" w:rsidR="00157254" w:rsidRDefault="00157254">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_Toc74991655 \h </w:instrText>
      </w:r>
      <w:r>
        <w:fldChar w:fldCharType="separate"/>
      </w:r>
      <w:r>
        <w:t>154</w:t>
      </w:r>
      <w:r>
        <w:fldChar w:fldCharType="end"/>
      </w:r>
    </w:p>
    <w:p w14:paraId="24B912CC" w14:textId="3E12124F" w:rsidR="00157254" w:rsidRDefault="00157254">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_Toc74991656 \h </w:instrText>
      </w:r>
      <w:r>
        <w:fldChar w:fldCharType="separate"/>
      </w:r>
      <w:r>
        <w:t>155</w:t>
      </w:r>
      <w:r>
        <w:fldChar w:fldCharType="end"/>
      </w:r>
    </w:p>
    <w:p w14:paraId="6B12D713" w14:textId="4309C833" w:rsidR="00157254" w:rsidRDefault="00157254">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_Toc74991657 \h </w:instrText>
      </w:r>
      <w:r>
        <w:fldChar w:fldCharType="separate"/>
      </w:r>
      <w:r>
        <w:t>155</w:t>
      </w:r>
      <w:r>
        <w:fldChar w:fldCharType="end"/>
      </w:r>
    </w:p>
    <w:p w14:paraId="4CD1F23B" w14:textId="43313C8E" w:rsidR="00157254" w:rsidRDefault="00157254">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_Toc74991658 \h </w:instrText>
      </w:r>
      <w:r>
        <w:fldChar w:fldCharType="separate"/>
      </w:r>
      <w:r>
        <w:t>155</w:t>
      </w:r>
      <w:r>
        <w:fldChar w:fldCharType="end"/>
      </w:r>
    </w:p>
    <w:p w14:paraId="2D46A4DD" w14:textId="7AD924C9" w:rsidR="00157254" w:rsidRDefault="00157254">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_Toc74991659 \h </w:instrText>
      </w:r>
      <w:r>
        <w:fldChar w:fldCharType="separate"/>
      </w:r>
      <w:r>
        <w:t>155</w:t>
      </w:r>
      <w:r>
        <w:fldChar w:fldCharType="end"/>
      </w:r>
    </w:p>
    <w:p w14:paraId="0A2F8D8D" w14:textId="08175A2B" w:rsidR="00157254" w:rsidRDefault="00157254">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_Toc74991660 \h </w:instrText>
      </w:r>
      <w:r>
        <w:fldChar w:fldCharType="separate"/>
      </w:r>
      <w:r>
        <w:t>155</w:t>
      </w:r>
      <w:r>
        <w:fldChar w:fldCharType="end"/>
      </w:r>
    </w:p>
    <w:p w14:paraId="5D5616D7" w14:textId="18D4D42C" w:rsidR="00157254" w:rsidRDefault="00157254">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_Toc74991661 \h </w:instrText>
      </w:r>
      <w:r>
        <w:fldChar w:fldCharType="separate"/>
      </w:r>
      <w:r>
        <w:t>156</w:t>
      </w:r>
      <w:r>
        <w:fldChar w:fldCharType="end"/>
      </w:r>
    </w:p>
    <w:p w14:paraId="4AB70DEC" w14:textId="5DAE9AF7" w:rsidR="00157254" w:rsidRDefault="00157254">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_Toc74991662 \h </w:instrText>
      </w:r>
      <w:r>
        <w:fldChar w:fldCharType="separate"/>
      </w:r>
      <w:r>
        <w:t>156</w:t>
      </w:r>
      <w:r>
        <w:fldChar w:fldCharType="end"/>
      </w:r>
    </w:p>
    <w:p w14:paraId="6B9DEC13" w14:textId="3778D07B" w:rsidR="00157254" w:rsidRDefault="00157254">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_Toc74991663 \h </w:instrText>
      </w:r>
      <w:r>
        <w:fldChar w:fldCharType="separate"/>
      </w:r>
      <w:r>
        <w:t>156</w:t>
      </w:r>
      <w:r>
        <w:fldChar w:fldCharType="end"/>
      </w:r>
    </w:p>
    <w:p w14:paraId="247690D6" w14:textId="759716E0" w:rsidR="00157254" w:rsidRDefault="00157254">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_Toc74991664 \h </w:instrText>
      </w:r>
      <w:r>
        <w:fldChar w:fldCharType="separate"/>
      </w:r>
      <w:r>
        <w:t>156</w:t>
      </w:r>
      <w:r>
        <w:fldChar w:fldCharType="end"/>
      </w:r>
    </w:p>
    <w:p w14:paraId="739F2600" w14:textId="50BB1CE0" w:rsidR="00157254" w:rsidRDefault="00157254">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_Toc74991665 \h </w:instrText>
      </w:r>
      <w:r>
        <w:fldChar w:fldCharType="separate"/>
      </w:r>
      <w:r>
        <w:t>156</w:t>
      </w:r>
      <w:r>
        <w:fldChar w:fldCharType="end"/>
      </w:r>
    </w:p>
    <w:p w14:paraId="3B81BA0C" w14:textId="7827D1B8" w:rsidR="00157254" w:rsidRDefault="00157254">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_Toc74991666 \h </w:instrText>
      </w:r>
      <w:r>
        <w:fldChar w:fldCharType="separate"/>
      </w:r>
      <w:r>
        <w:t>156</w:t>
      </w:r>
      <w:r>
        <w:fldChar w:fldCharType="end"/>
      </w:r>
    </w:p>
    <w:p w14:paraId="7ACB357F" w14:textId="03CBB344" w:rsidR="00157254" w:rsidRDefault="00157254">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_Toc74991667 \h </w:instrText>
      </w:r>
      <w:r>
        <w:fldChar w:fldCharType="separate"/>
      </w:r>
      <w:r>
        <w:t>157</w:t>
      </w:r>
      <w:r>
        <w:fldChar w:fldCharType="end"/>
      </w:r>
    </w:p>
    <w:p w14:paraId="60D052DA" w14:textId="188EEB27" w:rsidR="00157254" w:rsidRDefault="00157254">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_Toc74991668 \h </w:instrText>
      </w:r>
      <w:r>
        <w:fldChar w:fldCharType="separate"/>
      </w:r>
      <w:r>
        <w:t>157</w:t>
      </w:r>
      <w:r>
        <w:fldChar w:fldCharType="end"/>
      </w:r>
    </w:p>
    <w:p w14:paraId="33077001" w14:textId="401A4229" w:rsidR="00157254" w:rsidRDefault="00157254">
      <w:pPr>
        <w:pStyle w:val="TOC4"/>
        <w:rPr>
          <w:rFonts w:asciiTheme="minorHAnsi" w:eastAsiaTheme="minorEastAsia" w:hAnsiTheme="minorHAnsi" w:cstheme="minorBidi"/>
          <w:sz w:val="22"/>
          <w:szCs w:val="22"/>
          <w:lang w:eastAsia="en-GB"/>
        </w:rPr>
      </w:pPr>
      <w:r w:rsidRPr="00391A60">
        <w:rPr>
          <w:lang w:val="en-US"/>
        </w:rPr>
        <w:t>6.2.6.3</w:t>
      </w:r>
      <w:r>
        <w:rPr>
          <w:rFonts w:asciiTheme="minorHAnsi" w:eastAsiaTheme="minorEastAsia" w:hAnsiTheme="minorHAnsi" w:cstheme="minorBidi"/>
          <w:sz w:val="22"/>
          <w:szCs w:val="22"/>
          <w:lang w:eastAsia="en-GB"/>
        </w:rPr>
        <w:tab/>
      </w:r>
      <w:r w:rsidRPr="00391A60">
        <w:rPr>
          <w:lang w:val="en-US"/>
        </w:rPr>
        <w:t>Simple data types and enumerations</w:t>
      </w:r>
      <w:r>
        <w:tab/>
      </w:r>
      <w:r>
        <w:fldChar w:fldCharType="begin" w:fldLock="1"/>
      </w:r>
      <w:r>
        <w:instrText xml:space="preserve"> PAGEREF _Toc74991669 \h </w:instrText>
      </w:r>
      <w:r>
        <w:fldChar w:fldCharType="separate"/>
      </w:r>
      <w:r>
        <w:t>157</w:t>
      </w:r>
      <w:r>
        <w:fldChar w:fldCharType="end"/>
      </w:r>
    </w:p>
    <w:p w14:paraId="3F60A50A" w14:textId="6522D318" w:rsidR="00157254" w:rsidRDefault="0015725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_Toc74991670 \h </w:instrText>
      </w:r>
      <w:r>
        <w:fldChar w:fldCharType="separate"/>
      </w:r>
      <w:r>
        <w:t>157</w:t>
      </w:r>
      <w:r>
        <w:fldChar w:fldCharType="end"/>
      </w:r>
    </w:p>
    <w:p w14:paraId="79A83FD4" w14:textId="73231D3F" w:rsidR="00157254" w:rsidRDefault="0015725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_Toc74991671 \h </w:instrText>
      </w:r>
      <w:r>
        <w:fldChar w:fldCharType="separate"/>
      </w:r>
      <w:r>
        <w:t>157</w:t>
      </w:r>
      <w:r>
        <w:fldChar w:fldCharType="end"/>
      </w:r>
    </w:p>
    <w:p w14:paraId="46A5A7FE" w14:textId="403E2EEB" w:rsidR="00157254" w:rsidRDefault="0015725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_Toc74991672 \h </w:instrText>
      </w:r>
      <w:r>
        <w:fldChar w:fldCharType="separate"/>
      </w:r>
      <w:r>
        <w:t>158</w:t>
      </w:r>
      <w:r>
        <w:fldChar w:fldCharType="end"/>
      </w:r>
    </w:p>
    <w:p w14:paraId="5C2A9E67" w14:textId="5B5F66DE" w:rsidR="00157254" w:rsidRDefault="00157254">
      <w:pPr>
        <w:pStyle w:val="TOC5"/>
        <w:rPr>
          <w:rFonts w:asciiTheme="minorHAnsi" w:eastAsiaTheme="minorEastAsia" w:hAnsiTheme="minorHAnsi" w:cstheme="minorBidi"/>
          <w:sz w:val="22"/>
          <w:szCs w:val="22"/>
          <w:lang w:eastAsia="en-GB"/>
        </w:rPr>
      </w:pPr>
      <w:r>
        <w:lastRenderedPageBreak/>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_Toc74991673 \h </w:instrText>
      </w:r>
      <w:r>
        <w:fldChar w:fldCharType="separate"/>
      </w:r>
      <w:r>
        <w:t>158</w:t>
      </w:r>
      <w:r>
        <w:fldChar w:fldCharType="end"/>
      </w:r>
    </w:p>
    <w:p w14:paraId="6A0BBB2B" w14:textId="42008407" w:rsidR="00157254" w:rsidRDefault="0015725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_Toc74991674 \h </w:instrText>
      </w:r>
      <w:r>
        <w:fldChar w:fldCharType="separate"/>
      </w:r>
      <w:r>
        <w:t>159</w:t>
      </w:r>
      <w:r>
        <w:fldChar w:fldCharType="end"/>
      </w:r>
    </w:p>
    <w:p w14:paraId="5F185416" w14:textId="11BF2034" w:rsidR="00157254" w:rsidRDefault="0015725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_Toc74991675 \h </w:instrText>
      </w:r>
      <w:r>
        <w:fldChar w:fldCharType="separate"/>
      </w:r>
      <w:r>
        <w:t>159</w:t>
      </w:r>
      <w:r>
        <w:fldChar w:fldCharType="end"/>
      </w:r>
    </w:p>
    <w:p w14:paraId="435EA64F" w14:textId="773ED198" w:rsidR="00157254" w:rsidRDefault="0015725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_Toc74991676 \h </w:instrText>
      </w:r>
      <w:r>
        <w:fldChar w:fldCharType="separate"/>
      </w:r>
      <w:r>
        <w:t>159</w:t>
      </w:r>
      <w:r>
        <w:fldChar w:fldCharType="end"/>
      </w:r>
    </w:p>
    <w:p w14:paraId="211F0822" w14:textId="1DF75EE3" w:rsidR="00157254" w:rsidRDefault="0015725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_Toc74991677 \h </w:instrText>
      </w:r>
      <w:r>
        <w:fldChar w:fldCharType="separate"/>
      </w:r>
      <w:r>
        <w:t>159</w:t>
      </w:r>
      <w:r>
        <w:fldChar w:fldCharType="end"/>
      </w:r>
    </w:p>
    <w:p w14:paraId="3E87B540" w14:textId="7456A280" w:rsidR="00157254" w:rsidRDefault="0015725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_Toc74991678 \h </w:instrText>
      </w:r>
      <w:r>
        <w:fldChar w:fldCharType="separate"/>
      </w:r>
      <w:r>
        <w:t>160</w:t>
      </w:r>
      <w:r>
        <w:fldChar w:fldCharType="end"/>
      </w:r>
    </w:p>
    <w:p w14:paraId="77413B3A" w14:textId="144368EC" w:rsidR="00157254" w:rsidRDefault="0015725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_Toc74991679 \h </w:instrText>
      </w:r>
      <w:r>
        <w:fldChar w:fldCharType="separate"/>
      </w:r>
      <w:r>
        <w:t>160</w:t>
      </w:r>
      <w:r>
        <w:fldChar w:fldCharType="end"/>
      </w:r>
    </w:p>
    <w:p w14:paraId="1C8A1E41" w14:textId="1447A02E" w:rsidR="00157254" w:rsidRDefault="00157254">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_Toc74991680 \h </w:instrText>
      </w:r>
      <w:r>
        <w:fldChar w:fldCharType="separate"/>
      </w:r>
      <w:r>
        <w:t>160</w:t>
      </w:r>
      <w:r>
        <w:fldChar w:fldCharType="end"/>
      </w:r>
    </w:p>
    <w:p w14:paraId="79B75297" w14:textId="3FB6970D" w:rsidR="00157254" w:rsidRDefault="00157254">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_Toc74991681 \h </w:instrText>
      </w:r>
      <w:r>
        <w:fldChar w:fldCharType="separate"/>
      </w:r>
      <w:r>
        <w:t>160</w:t>
      </w:r>
      <w:r>
        <w:fldChar w:fldCharType="end"/>
      </w:r>
    </w:p>
    <w:p w14:paraId="08E866CA" w14:textId="5AA2764D" w:rsidR="00157254" w:rsidRDefault="00157254">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_Toc74991682 \h </w:instrText>
      </w:r>
      <w:r>
        <w:fldChar w:fldCharType="separate"/>
      </w:r>
      <w:r>
        <w:t>161</w:t>
      </w:r>
      <w:r>
        <w:fldChar w:fldCharType="end"/>
      </w:r>
    </w:p>
    <w:p w14:paraId="56BC17A4" w14:textId="4C013306" w:rsidR="00157254" w:rsidRDefault="00157254">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_Toc74991683 \h </w:instrText>
      </w:r>
      <w:r>
        <w:fldChar w:fldCharType="separate"/>
      </w:r>
      <w:r>
        <w:t>161</w:t>
      </w:r>
      <w:r>
        <w:fldChar w:fldCharType="end"/>
      </w:r>
    </w:p>
    <w:p w14:paraId="08E3DAA1" w14:textId="2BA264E4" w:rsidR="00157254" w:rsidRDefault="00157254">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_Toc74991684 \h </w:instrText>
      </w:r>
      <w:r>
        <w:fldChar w:fldCharType="separate"/>
      </w:r>
      <w:r>
        <w:t>161</w:t>
      </w:r>
      <w:r>
        <w:fldChar w:fldCharType="end"/>
      </w:r>
    </w:p>
    <w:p w14:paraId="2847031E" w14:textId="417F098F" w:rsidR="00157254" w:rsidRDefault="00157254">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_Toc74991685 \h </w:instrText>
      </w:r>
      <w:r>
        <w:fldChar w:fldCharType="separate"/>
      </w:r>
      <w:r>
        <w:t>161</w:t>
      </w:r>
      <w:r>
        <w:fldChar w:fldCharType="end"/>
      </w:r>
    </w:p>
    <w:p w14:paraId="474F6B51" w14:textId="21753988" w:rsidR="00157254" w:rsidRDefault="00157254">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_Toc74991686 \h </w:instrText>
      </w:r>
      <w:r>
        <w:fldChar w:fldCharType="separate"/>
      </w:r>
      <w:r>
        <w:t>162</w:t>
      </w:r>
      <w:r>
        <w:fldChar w:fldCharType="end"/>
      </w:r>
    </w:p>
    <w:p w14:paraId="4CD4DEF6" w14:textId="3E398E7D" w:rsidR="00157254" w:rsidRDefault="0015725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_Toc74991687 \h </w:instrText>
      </w:r>
      <w:r>
        <w:fldChar w:fldCharType="separate"/>
      </w:r>
      <w:r>
        <w:t>162</w:t>
      </w:r>
      <w:r>
        <w:fldChar w:fldCharType="end"/>
      </w:r>
    </w:p>
    <w:p w14:paraId="1D7A69B9" w14:textId="3A5686D9" w:rsidR="00157254" w:rsidRDefault="0015725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_Toc74991688 \h </w:instrText>
      </w:r>
      <w:r>
        <w:fldChar w:fldCharType="separate"/>
      </w:r>
      <w:r>
        <w:t>162</w:t>
      </w:r>
      <w:r>
        <w:fldChar w:fldCharType="end"/>
      </w:r>
    </w:p>
    <w:p w14:paraId="7C369653" w14:textId="01738E8D" w:rsidR="00157254" w:rsidRDefault="0015725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_Toc74991689 \h </w:instrText>
      </w:r>
      <w:r>
        <w:fldChar w:fldCharType="separate"/>
      </w:r>
      <w:r>
        <w:t>162</w:t>
      </w:r>
      <w:r>
        <w:fldChar w:fldCharType="end"/>
      </w:r>
    </w:p>
    <w:p w14:paraId="5531F03A" w14:textId="3087C5F3" w:rsidR="00157254" w:rsidRDefault="0015725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_Toc74991690 \h </w:instrText>
      </w:r>
      <w:r>
        <w:fldChar w:fldCharType="separate"/>
      </w:r>
      <w:r>
        <w:t>162</w:t>
      </w:r>
      <w:r>
        <w:fldChar w:fldCharType="end"/>
      </w:r>
    </w:p>
    <w:p w14:paraId="77D9C77F" w14:textId="58F64078" w:rsidR="00157254" w:rsidRDefault="0015725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_Toc74991691 \h </w:instrText>
      </w:r>
      <w:r>
        <w:fldChar w:fldCharType="separate"/>
      </w:r>
      <w:r>
        <w:t>162</w:t>
      </w:r>
      <w:r>
        <w:fldChar w:fldCharType="end"/>
      </w:r>
    </w:p>
    <w:p w14:paraId="78C73896" w14:textId="785BE460" w:rsidR="00157254" w:rsidRDefault="00157254">
      <w:pPr>
        <w:pStyle w:val="TOC3"/>
        <w:rPr>
          <w:rFonts w:asciiTheme="minorHAnsi" w:eastAsiaTheme="minorEastAsia" w:hAnsiTheme="minorHAnsi" w:cstheme="minorBidi"/>
          <w:sz w:val="22"/>
          <w:szCs w:val="22"/>
          <w:lang w:eastAsia="en-GB"/>
        </w:rPr>
      </w:pPr>
      <w:r w:rsidRPr="00391A60">
        <w:rPr>
          <w:lang w:val="en-US"/>
        </w:rPr>
        <w:t>6.2.9</w:t>
      </w:r>
      <w:r>
        <w:rPr>
          <w:rFonts w:asciiTheme="minorHAnsi" w:eastAsiaTheme="minorEastAsia" w:hAnsiTheme="minorHAnsi" w:cstheme="minorBidi"/>
          <w:sz w:val="22"/>
          <w:szCs w:val="22"/>
          <w:lang w:eastAsia="en-GB"/>
        </w:rPr>
        <w:tab/>
      </w:r>
      <w:r w:rsidRPr="00391A60">
        <w:rPr>
          <w:lang w:val="en-US"/>
        </w:rPr>
        <w:t>Security</w:t>
      </w:r>
      <w:r>
        <w:tab/>
      </w:r>
      <w:r>
        <w:fldChar w:fldCharType="begin" w:fldLock="1"/>
      </w:r>
      <w:r>
        <w:instrText xml:space="preserve"> PAGEREF _Toc74991692 \h </w:instrText>
      </w:r>
      <w:r>
        <w:fldChar w:fldCharType="separate"/>
      </w:r>
      <w:r>
        <w:t>163</w:t>
      </w:r>
      <w:r>
        <w:fldChar w:fldCharType="end"/>
      </w:r>
    </w:p>
    <w:p w14:paraId="0DD2D09A" w14:textId="486C5CF4" w:rsidR="00157254" w:rsidRDefault="0015725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_Toc74991693 \h </w:instrText>
      </w:r>
      <w:r>
        <w:fldChar w:fldCharType="separate"/>
      </w:r>
      <w:r>
        <w:t>164</w:t>
      </w:r>
      <w:r>
        <w:fldChar w:fldCharType="end"/>
      </w:r>
    </w:p>
    <w:p w14:paraId="6B994C08" w14:textId="6632FA52" w:rsidR="00157254" w:rsidRDefault="0015725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_Toc74991694 \h </w:instrText>
      </w:r>
      <w:r>
        <w:fldChar w:fldCharType="separate"/>
      </w:r>
      <w:r>
        <w:t>164</w:t>
      </w:r>
      <w:r>
        <w:fldChar w:fldCharType="end"/>
      </w:r>
    </w:p>
    <w:p w14:paraId="7306AF90" w14:textId="3049729F" w:rsidR="00157254" w:rsidRDefault="0015725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_Toc74991695 \h </w:instrText>
      </w:r>
      <w:r>
        <w:fldChar w:fldCharType="separate"/>
      </w:r>
      <w:r>
        <w:t>165</w:t>
      </w:r>
      <w:r>
        <w:fldChar w:fldCharType="end"/>
      </w:r>
    </w:p>
    <w:p w14:paraId="628A0D70" w14:textId="3DD3FC60" w:rsidR="00157254" w:rsidRDefault="0015725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_Toc74991696 \h </w:instrText>
      </w:r>
      <w:r>
        <w:fldChar w:fldCharType="separate"/>
      </w:r>
      <w:r>
        <w:t>165</w:t>
      </w:r>
      <w:r>
        <w:fldChar w:fldCharType="end"/>
      </w:r>
    </w:p>
    <w:p w14:paraId="653271B4" w14:textId="76CCBE77" w:rsidR="00157254" w:rsidRDefault="0015725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_Toc74991697 \h </w:instrText>
      </w:r>
      <w:r>
        <w:fldChar w:fldCharType="separate"/>
      </w:r>
      <w:r>
        <w:t>165</w:t>
      </w:r>
      <w:r>
        <w:fldChar w:fldCharType="end"/>
      </w:r>
    </w:p>
    <w:p w14:paraId="5B40F56F" w14:textId="43C55F74" w:rsidR="00157254" w:rsidRDefault="0015725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_Toc74991698 \h </w:instrText>
      </w:r>
      <w:r>
        <w:fldChar w:fldCharType="separate"/>
      </w:r>
      <w:r>
        <w:t>165</w:t>
      </w:r>
      <w:r>
        <w:fldChar w:fldCharType="end"/>
      </w:r>
    </w:p>
    <w:p w14:paraId="66148481" w14:textId="7D8E0DBC" w:rsidR="00157254" w:rsidRDefault="0015725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_Toc74991699 \h </w:instrText>
      </w:r>
      <w:r>
        <w:fldChar w:fldCharType="separate"/>
      </w:r>
      <w:r>
        <w:t>165</w:t>
      </w:r>
      <w:r>
        <w:fldChar w:fldCharType="end"/>
      </w:r>
    </w:p>
    <w:p w14:paraId="3C2C3942" w14:textId="5FFA8AF7" w:rsidR="00157254" w:rsidRDefault="0015725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_Toc74991700 \h </w:instrText>
      </w:r>
      <w:r>
        <w:fldChar w:fldCharType="separate"/>
      </w:r>
      <w:r>
        <w:t>165</w:t>
      </w:r>
      <w:r>
        <w:fldChar w:fldCharType="end"/>
      </w:r>
    </w:p>
    <w:p w14:paraId="079D5E24" w14:textId="5E5C7BCC" w:rsidR="00157254" w:rsidRDefault="0015725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_Toc74991701 \h </w:instrText>
      </w:r>
      <w:r>
        <w:fldChar w:fldCharType="separate"/>
      </w:r>
      <w:r>
        <w:t>165</w:t>
      </w:r>
      <w:r>
        <w:fldChar w:fldCharType="end"/>
      </w:r>
    </w:p>
    <w:p w14:paraId="3B31314B" w14:textId="6057D806" w:rsidR="00157254" w:rsidRDefault="0015725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_Toc74991702 \h </w:instrText>
      </w:r>
      <w:r>
        <w:fldChar w:fldCharType="separate"/>
      </w:r>
      <w:r>
        <w:t>165</w:t>
      </w:r>
      <w:r>
        <w:fldChar w:fldCharType="end"/>
      </w:r>
    </w:p>
    <w:p w14:paraId="693CD625" w14:textId="60648D8D" w:rsidR="00157254" w:rsidRDefault="0015725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_Toc74991703 \h </w:instrText>
      </w:r>
      <w:r>
        <w:fldChar w:fldCharType="separate"/>
      </w:r>
      <w:r>
        <w:t>165</w:t>
      </w:r>
      <w:r>
        <w:fldChar w:fldCharType="end"/>
      </w:r>
    </w:p>
    <w:p w14:paraId="5DF049B8" w14:textId="7751C327" w:rsidR="00157254" w:rsidRDefault="0015725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_Toc74991704 \h </w:instrText>
      </w:r>
      <w:r>
        <w:fldChar w:fldCharType="separate"/>
      </w:r>
      <w:r>
        <w:t>166</w:t>
      </w:r>
      <w:r>
        <w:fldChar w:fldCharType="end"/>
      </w:r>
    </w:p>
    <w:p w14:paraId="6648F07B" w14:textId="0C3DA0CD" w:rsidR="00157254" w:rsidRDefault="0015725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_Toc74991705 \h </w:instrText>
      </w:r>
      <w:r>
        <w:fldChar w:fldCharType="separate"/>
      </w:r>
      <w:r>
        <w:t>166</w:t>
      </w:r>
      <w:r>
        <w:fldChar w:fldCharType="end"/>
      </w:r>
    </w:p>
    <w:p w14:paraId="173E9A51" w14:textId="083865FB" w:rsidR="00157254" w:rsidRDefault="0015725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_Toc74991706 \h </w:instrText>
      </w:r>
      <w:r>
        <w:fldChar w:fldCharType="separate"/>
      </w:r>
      <w:r>
        <w:t>166</w:t>
      </w:r>
      <w:r>
        <w:fldChar w:fldCharType="end"/>
      </w:r>
    </w:p>
    <w:p w14:paraId="57B2E406" w14:textId="5FA81C27" w:rsidR="00157254" w:rsidRDefault="0015725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_Toc74991707 \h </w:instrText>
      </w:r>
      <w:r>
        <w:fldChar w:fldCharType="separate"/>
      </w:r>
      <w:r>
        <w:t>166</w:t>
      </w:r>
      <w:r>
        <w:fldChar w:fldCharType="end"/>
      </w:r>
    </w:p>
    <w:p w14:paraId="04E2A8C7" w14:textId="54B8E7D1" w:rsidR="00157254" w:rsidRDefault="0015725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_Toc74991708 \h </w:instrText>
      </w:r>
      <w:r>
        <w:fldChar w:fldCharType="separate"/>
      </w:r>
      <w:r>
        <w:t>166</w:t>
      </w:r>
      <w:r>
        <w:fldChar w:fldCharType="end"/>
      </w:r>
    </w:p>
    <w:p w14:paraId="067191AB" w14:textId="5FBC8283" w:rsidR="00157254" w:rsidRDefault="00157254">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_Toc74991709 \h </w:instrText>
      </w:r>
      <w:r>
        <w:fldChar w:fldCharType="separate"/>
      </w:r>
      <w:r>
        <w:t>166</w:t>
      </w:r>
      <w:r>
        <w:fldChar w:fldCharType="end"/>
      </w:r>
    </w:p>
    <w:p w14:paraId="4DEE0983" w14:textId="76F6C9F4" w:rsidR="00157254" w:rsidRDefault="00157254">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_Toc74991710 \h </w:instrText>
      </w:r>
      <w:r>
        <w:fldChar w:fldCharType="separate"/>
      </w:r>
      <w:r>
        <w:t>167</w:t>
      </w:r>
      <w:r>
        <w:fldChar w:fldCharType="end"/>
      </w:r>
    </w:p>
    <w:p w14:paraId="3FEFCFDD" w14:textId="0B88F8E0" w:rsidR="00157254" w:rsidRDefault="00157254">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_Toc74991711 \h </w:instrText>
      </w:r>
      <w:r>
        <w:fldChar w:fldCharType="separate"/>
      </w:r>
      <w:r>
        <w:t>167</w:t>
      </w:r>
      <w:r>
        <w:fldChar w:fldCharType="end"/>
      </w:r>
    </w:p>
    <w:p w14:paraId="6E0632FD" w14:textId="49887C2D" w:rsidR="00157254" w:rsidRDefault="00157254">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_Toc74991712 \h </w:instrText>
      </w:r>
      <w:r>
        <w:fldChar w:fldCharType="separate"/>
      </w:r>
      <w:r>
        <w:t>167</w:t>
      </w:r>
      <w:r>
        <w:fldChar w:fldCharType="end"/>
      </w:r>
    </w:p>
    <w:p w14:paraId="7EDF0EB7" w14:textId="05770037" w:rsidR="00157254" w:rsidRDefault="0015725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_Toc74991713 \h </w:instrText>
      </w:r>
      <w:r>
        <w:fldChar w:fldCharType="separate"/>
      </w:r>
      <w:r>
        <w:t>168</w:t>
      </w:r>
      <w:r>
        <w:fldChar w:fldCharType="end"/>
      </w:r>
    </w:p>
    <w:p w14:paraId="4E447798" w14:textId="72DF75F7" w:rsidR="00157254" w:rsidRDefault="0015725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_Toc74991714 \h </w:instrText>
      </w:r>
      <w:r>
        <w:fldChar w:fldCharType="separate"/>
      </w:r>
      <w:r>
        <w:t>168</w:t>
      </w:r>
      <w:r>
        <w:fldChar w:fldCharType="end"/>
      </w:r>
    </w:p>
    <w:p w14:paraId="33ACD876" w14:textId="23E3AA84" w:rsidR="00157254" w:rsidRDefault="0015725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_Toc74991715 \h </w:instrText>
      </w:r>
      <w:r>
        <w:fldChar w:fldCharType="separate"/>
      </w:r>
      <w:r>
        <w:t>168</w:t>
      </w:r>
      <w:r>
        <w:fldChar w:fldCharType="end"/>
      </w:r>
    </w:p>
    <w:p w14:paraId="08F90355" w14:textId="52E28D59" w:rsidR="00157254" w:rsidRDefault="0015725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_Toc74991716 \h </w:instrText>
      </w:r>
      <w:r>
        <w:fldChar w:fldCharType="separate"/>
      </w:r>
      <w:r>
        <w:t>168</w:t>
      </w:r>
      <w:r>
        <w:fldChar w:fldCharType="end"/>
      </w:r>
    </w:p>
    <w:p w14:paraId="54018CE6" w14:textId="1D7BA247" w:rsidR="00157254" w:rsidRDefault="00157254">
      <w:pPr>
        <w:pStyle w:val="TOC4"/>
        <w:rPr>
          <w:rFonts w:asciiTheme="minorHAnsi" w:eastAsiaTheme="minorEastAsia" w:hAnsiTheme="minorHAnsi" w:cstheme="minorBidi"/>
          <w:sz w:val="22"/>
          <w:szCs w:val="22"/>
          <w:lang w:eastAsia="en-GB"/>
        </w:rPr>
      </w:pPr>
      <w:r w:rsidRPr="00391A60">
        <w:rPr>
          <w:lang w:val="en-US"/>
        </w:rPr>
        <w:t>6.3.6.2</w:t>
      </w:r>
      <w:r>
        <w:rPr>
          <w:rFonts w:asciiTheme="minorHAnsi" w:eastAsiaTheme="minorEastAsia" w:hAnsiTheme="minorHAnsi" w:cstheme="minorBidi"/>
          <w:sz w:val="22"/>
          <w:szCs w:val="22"/>
          <w:lang w:eastAsia="en-GB"/>
        </w:rPr>
        <w:tab/>
      </w:r>
      <w:r w:rsidRPr="00391A60">
        <w:rPr>
          <w:lang w:val="en-US"/>
        </w:rPr>
        <w:t>Structured data types</w:t>
      </w:r>
      <w:r>
        <w:tab/>
      </w:r>
      <w:r>
        <w:fldChar w:fldCharType="begin" w:fldLock="1"/>
      </w:r>
      <w:r>
        <w:instrText xml:space="preserve"> PAGEREF _Toc74991717 \h </w:instrText>
      </w:r>
      <w:r>
        <w:fldChar w:fldCharType="separate"/>
      </w:r>
      <w:r>
        <w:t>168</w:t>
      </w:r>
      <w:r>
        <w:fldChar w:fldCharType="end"/>
      </w:r>
    </w:p>
    <w:p w14:paraId="5A873629" w14:textId="03A6BD4F" w:rsidR="00157254" w:rsidRDefault="0015725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_Toc74991718 \h </w:instrText>
      </w:r>
      <w:r>
        <w:fldChar w:fldCharType="separate"/>
      </w:r>
      <w:r>
        <w:t>168</w:t>
      </w:r>
      <w:r>
        <w:fldChar w:fldCharType="end"/>
      </w:r>
    </w:p>
    <w:p w14:paraId="10359E3C" w14:textId="242CE06A" w:rsidR="00157254" w:rsidRDefault="0015725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_Toc74991719 \h </w:instrText>
      </w:r>
      <w:r>
        <w:fldChar w:fldCharType="separate"/>
      </w:r>
      <w:r>
        <w:t>169</w:t>
      </w:r>
      <w:r>
        <w:fldChar w:fldCharType="end"/>
      </w:r>
    </w:p>
    <w:p w14:paraId="74042761" w14:textId="53273BB5" w:rsidR="00157254" w:rsidRDefault="0015725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_Toc74991720 \h </w:instrText>
      </w:r>
      <w:r>
        <w:fldChar w:fldCharType="separate"/>
      </w:r>
      <w:r>
        <w:t>169</w:t>
      </w:r>
      <w:r>
        <w:fldChar w:fldCharType="end"/>
      </w:r>
    </w:p>
    <w:p w14:paraId="5E67AE4C" w14:textId="5C927F02" w:rsidR="00157254" w:rsidRDefault="0015725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_Toc74991721 \h </w:instrText>
      </w:r>
      <w:r>
        <w:fldChar w:fldCharType="separate"/>
      </w:r>
      <w:r>
        <w:t>169</w:t>
      </w:r>
      <w:r>
        <w:fldChar w:fldCharType="end"/>
      </w:r>
    </w:p>
    <w:p w14:paraId="4A966F67" w14:textId="2901D5D2" w:rsidR="00157254" w:rsidRDefault="00157254">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_Toc74991722 \h </w:instrText>
      </w:r>
      <w:r>
        <w:fldChar w:fldCharType="separate"/>
      </w:r>
      <w:r>
        <w:t>169</w:t>
      </w:r>
      <w:r>
        <w:fldChar w:fldCharType="end"/>
      </w:r>
    </w:p>
    <w:p w14:paraId="083C9B70" w14:textId="6B38CFF7" w:rsidR="00157254" w:rsidRDefault="0015725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_Toc74991723 \h </w:instrText>
      </w:r>
      <w:r>
        <w:fldChar w:fldCharType="separate"/>
      </w:r>
      <w:r>
        <w:t>170</w:t>
      </w:r>
      <w:r>
        <w:fldChar w:fldCharType="end"/>
      </w:r>
    </w:p>
    <w:p w14:paraId="1823C313" w14:textId="2AD2127E" w:rsidR="00157254" w:rsidRDefault="00157254">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_Toc74991724 \h </w:instrText>
      </w:r>
      <w:r>
        <w:fldChar w:fldCharType="separate"/>
      </w:r>
      <w:r>
        <w:t>170</w:t>
      </w:r>
      <w:r>
        <w:fldChar w:fldCharType="end"/>
      </w:r>
    </w:p>
    <w:p w14:paraId="2EFF69E6" w14:textId="6D239740" w:rsidR="00157254" w:rsidRDefault="00157254">
      <w:pPr>
        <w:pStyle w:val="TOC4"/>
        <w:rPr>
          <w:rFonts w:asciiTheme="minorHAnsi" w:eastAsiaTheme="minorEastAsia" w:hAnsiTheme="minorHAnsi" w:cstheme="minorBidi"/>
          <w:sz w:val="22"/>
          <w:szCs w:val="22"/>
          <w:lang w:eastAsia="en-GB"/>
        </w:rPr>
      </w:pPr>
      <w:r w:rsidRPr="00391A60">
        <w:rPr>
          <w:lang w:val="en-US"/>
        </w:rPr>
        <w:t>6.3.6.3</w:t>
      </w:r>
      <w:r>
        <w:rPr>
          <w:rFonts w:asciiTheme="minorHAnsi" w:eastAsiaTheme="minorEastAsia" w:hAnsiTheme="minorHAnsi" w:cstheme="minorBidi"/>
          <w:sz w:val="22"/>
          <w:szCs w:val="22"/>
          <w:lang w:eastAsia="en-GB"/>
        </w:rPr>
        <w:tab/>
      </w:r>
      <w:r w:rsidRPr="00391A60">
        <w:rPr>
          <w:lang w:val="en-US"/>
        </w:rPr>
        <w:t>Simple data types and enumerations</w:t>
      </w:r>
      <w:r>
        <w:tab/>
      </w:r>
      <w:r>
        <w:fldChar w:fldCharType="begin" w:fldLock="1"/>
      </w:r>
      <w:r>
        <w:instrText xml:space="preserve"> PAGEREF _Toc74991725 \h </w:instrText>
      </w:r>
      <w:r>
        <w:fldChar w:fldCharType="separate"/>
      </w:r>
      <w:r>
        <w:t>170</w:t>
      </w:r>
      <w:r>
        <w:fldChar w:fldCharType="end"/>
      </w:r>
    </w:p>
    <w:p w14:paraId="178E66A9" w14:textId="0A2B6E89" w:rsidR="00157254" w:rsidRDefault="0015725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_Toc74991726 \h </w:instrText>
      </w:r>
      <w:r>
        <w:fldChar w:fldCharType="separate"/>
      </w:r>
      <w:r>
        <w:t>170</w:t>
      </w:r>
      <w:r>
        <w:fldChar w:fldCharType="end"/>
      </w:r>
    </w:p>
    <w:p w14:paraId="4D052D85" w14:textId="7D3F53F5" w:rsidR="00157254" w:rsidRDefault="0015725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_Toc74991727 \h </w:instrText>
      </w:r>
      <w:r>
        <w:fldChar w:fldCharType="separate"/>
      </w:r>
      <w:r>
        <w:t>170</w:t>
      </w:r>
      <w:r>
        <w:fldChar w:fldCharType="end"/>
      </w:r>
    </w:p>
    <w:p w14:paraId="5AB03622" w14:textId="346028BB" w:rsidR="00157254" w:rsidRDefault="0015725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_Toc74991728 \h </w:instrText>
      </w:r>
      <w:r>
        <w:fldChar w:fldCharType="separate"/>
      </w:r>
      <w:r>
        <w:t>170</w:t>
      </w:r>
      <w:r>
        <w:fldChar w:fldCharType="end"/>
      </w:r>
    </w:p>
    <w:p w14:paraId="3519A8FE" w14:textId="3E034DC2" w:rsidR="00157254" w:rsidRDefault="00157254">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391A60">
        <w:rPr>
          <w:rFonts w:cs="Arial"/>
        </w:rPr>
        <w:t>SipDigestAlgorithm</w:t>
      </w:r>
      <w:r>
        <w:tab/>
      </w:r>
      <w:r>
        <w:fldChar w:fldCharType="begin" w:fldLock="1"/>
      </w:r>
      <w:r>
        <w:instrText xml:space="preserve"> PAGEREF _Toc74991729 \h </w:instrText>
      </w:r>
      <w:r>
        <w:fldChar w:fldCharType="separate"/>
      </w:r>
      <w:r>
        <w:t>171</w:t>
      </w:r>
      <w:r>
        <w:fldChar w:fldCharType="end"/>
      </w:r>
    </w:p>
    <w:p w14:paraId="3474EEAB" w14:textId="575FC389" w:rsidR="00157254" w:rsidRDefault="0015725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_Toc74991730 \h </w:instrText>
      </w:r>
      <w:r>
        <w:fldChar w:fldCharType="separate"/>
      </w:r>
      <w:r>
        <w:t>171</w:t>
      </w:r>
      <w:r>
        <w:fldChar w:fldCharType="end"/>
      </w:r>
    </w:p>
    <w:p w14:paraId="04F4DA29" w14:textId="0299DFA4" w:rsidR="00157254" w:rsidRDefault="0015725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_Toc74991731 \h </w:instrText>
      </w:r>
      <w:r>
        <w:fldChar w:fldCharType="separate"/>
      </w:r>
      <w:r>
        <w:t>171</w:t>
      </w:r>
      <w:r>
        <w:fldChar w:fldCharType="end"/>
      </w:r>
    </w:p>
    <w:p w14:paraId="406207AC" w14:textId="2A942F27" w:rsidR="00157254" w:rsidRDefault="0015725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_Toc74991732 \h </w:instrText>
      </w:r>
      <w:r>
        <w:fldChar w:fldCharType="separate"/>
      </w:r>
      <w:r>
        <w:t>171</w:t>
      </w:r>
      <w:r>
        <w:fldChar w:fldCharType="end"/>
      </w:r>
    </w:p>
    <w:p w14:paraId="0BCD34D8" w14:textId="6BE0DD08" w:rsidR="00157254" w:rsidRDefault="0015725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_Toc74991733 \h </w:instrText>
      </w:r>
      <w:r>
        <w:fldChar w:fldCharType="separate"/>
      </w:r>
      <w:r>
        <w:t>171</w:t>
      </w:r>
      <w:r>
        <w:fldChar w:fldCharType="end"/>
      </w:r>
    </w:p>
    <w:p w14:paraId="5A70F066" w14:textId="2716DB84" w:rsidR="00157254" w:rsidRDefault="0015725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_Toc74991734 \h </w:instrText>
      </w:r>
      <w:r>
        <w:fldChar w:fldCharType="separate"/>
      </w:r>
      <w:r>
        <w:t>171</w:t>
      </w:r>
      <w:r>
        <w:fldChar w:fldCharType="end"/>
      </w:r>
    </w:p>
    <w:p w14:paraId="39C36028" w14:textId="5DBDE2D9" w:rsidR="00157254" w:rsidRDefault="00157254">
      <w:pPr>
        <w:pStyle w:val="TOC3"/>
        <w:rPr>
          <w:rFonts w:asciiTheme="minorHAnsi" w:eastAsiaTheme="minorEastAsia" w:hAnsiTheme="minorHAnsi" w:cstheme="minorBidi"/>
          <w:sz w:val="22"/>
          <w:szCs w:val="22"/>
          <w:lang w:eastAsia="en-GB"/>
        </w:rPr>
      </w:pPr>
      <w:r w:rsidRPr="00391A60">
        <w:rPr>
          <w:lang w:val="en-US"/>
        </w:rPr>
        <w:lastRenderedPageBreak/>
        <w:t>6.3.8</w:t>
      </w:r>
      <w:r>
        <w:rPr>
          <w:rFonts w:asciiTheme="minorHAnsi" w:eastAsiaTheme="minorEastAsia" w:hAnsiTheme="minorHAnsi" w:cstheme="minorBidi"/>
          <w:sz w:val="22"/>
          <w:szCs w:val="22"/>
          <w:lang w:eastAsia="en-GB"/>
        </w:rPr>
        <w:tab/>
      </w:r>
      <w:r w:rsidRPr="00391A60">
        <w:rPr>
          <w:lang w:val="en-US"/>
        </w:rPr>
        <w:t>Feature Negotiation</w:t>
      </w:r>
      <w:r>
        <w:tab/>
      </w:r>
      <w:r>
        <w:fldChar w:fldCharType="begin" w:fldLock="1"/>
      </w:r>
      <w:r>
        <w:instrText xml:space="preserve"> PAGEREF _Toc74991735 \h </w:instrText>
      </w:r>
      <w:r>
        <w:fldChar w:fldCharType="separate"/>
      </w:r>
      <w:r>
        <w:t>171</w:t>
      </w:r>
      <w:r>
        <w:fldChar w:fldCharType="end"/>
      </w:r>
    </w:p>
    <w:p w14:paraId="174CB5FA" w14:textId="243080DC" w:rsidR="00157254" w:rsidRDefault="00157254">
      <w:pPr>
        <w:pStyle w:val="TOC3"/>
        <w:rPr>
          <w:rFonts w:asciiTheme="minorHAnsi" w:eastAsiaTheme="minorEastAsia" w:hAnsiTheme="minorHAnsi" w:cstheme="minorBidi"/>
          <w:sz w:val="22"/>
          <w:szCs w:val="22"/>
          <w:lang w:eastAsia="en-GB"/>
        </w:rPr>
      </w:pPr>
      <w:r w:rsidRPr="00391A60">
        <w:rPr>
          <w:lang w:val="en-US"/>
        </w:rPr>
        <w:t>6.3.9</w:t>
      </w:r>
      <w:r>
        <w:rPr>
          <w:rFonts w:asciiTheme="minorHAnsi" w:eastAsiaTheme="minorEastAsia" w:hAnsiTheme="minorHAnsi" w:cstheme="minorBidi"/>
          <w:sz w:val="22"/>
          <w:szCs w:val="22"/>
          <w:lang w:eastAsia="en-GB"/>
        </w:rPr>
        <w:tab/>
      </w:r>
      <w:r w:rsidRPr="00391A60">
        <w:rPr>
          <w:lang w:val="en-US"/>
        </w:rPr>
        <w:t>Security</w:t>
      </w:r>
      <w:r>
        <w:tab/>
      </w:r>
      <w:r>
        <w:fldChar w:fldCharType="begin" w:fldLock="1"/>
      </w:r>
      <w:r>
        <w:instrText xml:space="preserve"> PAGEREF _Toc74991736 \h </w:instrText>
      </w:r>
      <w:r>
        <w:fldChar w:fldCharType="separate"/>
      </w:r>
      <w:r>
        <w:t>172</w:t>
      </w:r>
      <w:r>
        <w:fldChar w:fldCharType="end"/>
      </w:r>
    </w:p>
    <w:p w14:paraId="74EDEA52" w14:textId="156095AD" w:rsidR="00157254" w:rsidRDefault="00157254">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_Toc74991737 \h </w:instrText>
      </w:r>
      <w:r>
        <w:fldChar w:fldCharType="separate"/>
      </w:r>
      <w:r>
        <w:t>172</w:t>
      </w:r>
      <w:r>
        <w:fldChar w:fldCharType="end"/>
      </w:r>
    </w:p>
    <w:p w14:paraId="664335F6" w14:textId="7D0B205A" w:rsidR="00157254" w:rsidRDefault="0015725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_Toc74991738 \h </w:instrText>
      </w:r>
      <w:r>
        <w:fldChar w:fldCharType="separate"/>
      </w:r>
      <w:r>
        <w:t>172</w:t>
      </w:r>
      <w:r>
        <w:fldChar w:fldCharType="end"/>
      </w:r>
    </w:p>
    <w:p w14:paraId="3B7A070B" w14:textId="04D2C3BF" w:rsidR="00157254" w:rsidRDefault="0015725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_Toc74991739 \h </w:instrText>
      </w:r>
      <w:r>
        <w:fldChar w:fldCharType="separate"/>
      </w:r>
      <w:r>
        <w:t>172</w:t>
      </w:r>
      <w:r>
        <w:fldChar w:fldCharType="end"/>
      </w:r>
    </w:p>
    <w:p w14:paraId="536D0152" w14:textId="13FD2964" w:rsidR="00157254" w:rsidRDefault="0015725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_Toc74991740 \h </w:instrText>
      </w:r>
      <w:r>
        <w:fldChar w:fldCharType="separate"/>
      </w:r>
      <w:r>
        <w:t>180</w:t>
      </w:r>
      <w:r>
        <w:fldChar w:fldCharType="end"/>
      </w:r>
    </w:p>
    <w:p w14:paraId="17D875D7" w14:textId="72473E74" w:rsidR="00157254" w:rsidRDefault="0015725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_Toc74991741 \h </w:instrText>
      </w:r>
      <w:r>
        <w:fldChar w:fldCharType="separate"/>
      </w:r>
      <w:r>
        <w:t>224</w:t>
      </w:r>
      <w:r>
        <w:fldChar w:fldCharType="end"/>
      </w:r>
    </w:p>
    <w:p w14:paraId="662D84C8" w14:textId="153839E1" w:rsidR="00157254" w:rsidRDefault="00157254">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_Toc74991742 \h </w:instrText>
      </w:r>
      <w:r>
        <w:fldChar w:fldCharType="separate"/>
      </w:r>
      <w:r>
        <w:t>227</w:t>
      </w:r>
      <w:r>
        <w:fldChar w:fldCharType="end"/>
      </w:r>
    </w:p>
    <w:p w14:paraId="7B4BD806" w14:textId="79F60EE9" w:rsidR="00157254" w:rsidRDefault="0015725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_Toc74991743 \h </w:instrText>
      </w:r>
      <w:r>
        <w:fldChar w:fldCharType="separate"/>
      </w:r>
      <w:r>
        <w:t>227</w:t>
      </w:r>
      <w:r>
        <w:fldChar w:fldCharType="end"/>
      </w:r>
    </w:p>
    <w:p w14:paraId="27AB698C" w14:textId="77B7C23B" w:rsidR="00157254" w:rsidRDefault="00157254">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_Toc74991744 \h </w:instrText>
      </w:r>
      <w:r>
        <w:fldChar w:fldCharType="separate"/>
      </w:r>
      <w:r>
        <w:t>228</w:t>
      </w:r>
      <w:r>
        <w:fldChar w:fldCharType="end"/>
      </w:r>
    </w:p>
    <w:p w14:paraId="3F7425D2" w14:textId="75FCF400"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4991250"/>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74991251"/>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FC4C9C">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74991252"/>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FC4C9C">
      <w:pPr>
        <w:pStyle w:val="Heading1"/>
      </w:pPr>
      <w:bookmarkStart w:id="43" w:name="_Toc21948841"/>
      <w:bookmarkStart w:id="44" w:name="_Toc24978714"/>
      <w:bookmarkStart w:id="45" w:name="_Toc34346439"/>
      <w:bookmarkStart w:id="46" w:name="_Toc34740516"/>
      <w:bookmarkStart w:id="47" w:name="_Toc34747875"/>
      <w:bookmarkStart w:id="48" w:name="_Toc34748251"/>
      <w:bookmarkStart w:id="49" w:name="_Toc34749241"/>
      <w:bookmarkStart w:id="50" w:name="_Toc49689688"/>
      <w:bookmarkStart w:id="51" w:name="_Toc56336772"/>
      <w:bookmarkStart w:id="52" w:name="_Toc74991253"/>
      <w:r w:rsidRPr="00F91D2F">
        <w:lastRenderedPageBreak/>
        <w:t>3</w:t>
      </w:r>
      <w:r w:rsidRPr="00F91D2F">
        <w:tab/>
        <w:t>Definitions of terms, symbols and abbreviations</w:t>
      </w:r>
      <w:bookmarkEnd w:id="43"/>
      <w:bookmarkEnd w:id="44"/>
      <w:bookmarkEnd w:id="45"/>
      <w:bookmarkEnd w:id="46"/>
      <w:bookmarkEnd w:id="47"/>
      <w:bookmarkEnd w:id="48"/>
      <w:bookmarkEnd w:id="49"/>
      <w:bookmarkEnd w:id="50"/>
      <w:bookmarkEnd w:id="51"/>
      <w:bookmarkEnd w:id="52"/>
    </w:p>
    <w:p w14:paraId="72DFA88D" w14:textId="77777777" w:rsidR="00FC4C9C" w:rsidRPr="00F91D2F" w:rsidRDefault="00FC4C9C" w:rsidP="00FC4C9C">
      <w:pPr>
        <w:pStyle w:val="Heading2"/>
      </w:pPr>
      <w:bookmarkStart w:id="53" w:name="_Toc21948842"/>
      <w:bookmarkStart w:id="54" w:name="_Toc24978715"/>
      <w:bookmarkStart w:id="55" w:name="_Toc34346440"/>
      <w:bookmarkStart w:id="56" w:name="_Toc34740517"/>
      <w:bookmarkStart w:id="57" w:name="_Toc34747876"/>
      <w:bookmarkStart w:id="58" w:name="_Toc34748252"/>
      <w:bookmarkStart w:id="59" w:name="_Toc34749242"/>
      <w:bookmarkStart w:id="60" w:name="_Toc49689689"/>
      <w:bookmarkStart w:id="61" w:name="_Toc56336773"/>
      <w:bookmarkStart w:id="62" w:name="_Toc74991254"/>
      <w:r w:rsidRPr="00F91D2F">
        <w:t>3.1</w:t>
      </w:r>
      <w:r w:rsidRPr="00F91D2F">
        <w:tab/>
        <w:t>Terms</w:t>
      </w:r>
      <w:bookmarkEnd w:id="53"/>
      <w:bookmarkEnd w:id="54"/>
      <w:bookmarkEnd w:id="55"/>
      <w:bookmarkEnd w:id="56"/>
      <w:bookmarkEnd w:id="57"/>
      <w:bookmarkEnd w:id="58"/>
      <w:bookmarkEnd w:id="59"/>
      <w:bookmarkEnd w:id="60"/>
      <w:bookmarkEnd w:id="61"/>
      <w:bookmarkEnd w:id="62"/>
    </w:p>
    <w:p w14:paraId="09520FCE" w14:textId="77777777" w:rsidR="004A2448" w:rsidRDefault="004A2448" w:rsidP="004A2448">
      <w:pPr>
        <w:keepNext/>
      </w:pPr>
      <w:bookmarkStart w:id="63" w:name="_Toc21948843"/>
      <w:bookmarkStart w:id="64"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65" w:name="_Toc34346441"/>
      <w:bookmarkStart w:id="66" w:name="_Toc34740518"/>
      <w:bookmarkStart w:id="67" w:name="_Toc34747877"/>
      <w:bookmarkStart w:id="68" w:name="_Toc34748253"/>
      <w:bookmarkStart w:id="69" w:name="_Toc34749243"/>
      <w:bookmarkStart w:id="70" w:name="_Toc49689690"/>
      <w:bookmarkStart w:id="71" w:name="_Toc56336774"/>
      <w:bookmarkStart w:id="72" w:name="_Toc74991255"/>
      <w:r w:rsidRPr="00F91D2F">
        <w:t>3.2</w:t>
      </w:r>
      <w:r w:rsidRPr="00F91D2F">
        <w:tab/>
      </w:r>
      <w:bookmarkEnd w:id="63"/>
      <w:bookmarkEnd w:id="64"/>
      <w:bookmarkEnd w:id="65"/>
      <w:bookmarkEnd w:id="66"/>
      <w:bookmarkEnd w:id="67"/>
      <w:bookmarkEnd w:id="68"/>
      <w:r w:rsidR="005877DF">
        <w:t>Symbols</w:t>
      </w:r>
      <w:bookmarkEnd w:id="69"/>
      <w:bookmarkEnd w:id="70"/>
      <w:bookmarkEnd w:id="71"/>
      <w:bookmarkEnd w:id="72"/>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3" w:name="_Toc21948844"/>
      <w:bookmarkStart w:id="74" w:name="_Toc24978717"/>
      <w:bookmarkStart w:id="75" w:name="_Toc34346442"/>
      <w:bookmarkStart w:id="76" w:name="_Toc34740519"/>
      <w:bookmarkStart w:id="77" w:name="_Toc34747878"/>
      <w:bookmarkStart w:id="78" w:name="_Toc34748254"/>
      <w:bookmarkStart w:id="79" w:name="_Toc34749244"/>
      <w:bookmarkStart w:id="80" w:name="_Toc49689691"/>
      <w:bookmarkStart w:id="81" w:name="_Toc56336775"/>
      <w:bookmarkStart w:id="82" w:name="_Toc74991256"/>
      <w:r w:rsidRPr="00F91D2F">
        <w:lastRenderedPageBreak/>
        <w:t>3.3</w:t>
      </w:r>
      <w:r w:rsidRPr="00F91D2F">
        <w:tab/>
        <w:t>Abbreviations</w:t>
      </w:r>
      <w:bookmarkEnd w:id="73"/>
      <w:bookmarkEnd w:id="74"/>
      <w:bookmarkEnd w:id="75"/>
      <w:bookmarkEnd w:id="76"/>
      <w:bookmarkEnd w:id="77"/>
      <w:bookmarkEnd w:id="78"/>
      <w:bookmarkEnd w:id="79"/>
      <w:bookmarkEnd w:id="80"/>
      <w:bookmarkEnd w:id="81"/>
      <w:bookmarkEnd w:id="8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83" w:name="_Toc21948845"/>
      <w:bookmarkStart w:id="84" w:name="_Toc24978718"/>
      <w:bookmarkStart w:id="85" w:name="_Toc34346443"/>
      <w:bookmarkStart w:id="86" w:name="_Toc34740520"/>
      <w:bookmarkStart w:id="87" w:name="_Toc34747879"/>
      <w:bookmarkStart w:id="88" w:name="_Toc34748255"/>
      <w:bookmarkStart w:id="89" w:name="_Toc34749245"/>
      <w:bookmarkStart w:id="90" w:name="_Toc49689692"/>
      <w:bookmarkStart w:id="91" w:name="_Toc56336776"/>
      <w:bookmarkStart w:id="92" w:name="_Toc74991257"/>
      <w:r w:rsidRPr="00F91D2F">
        <w:t>4</w:t>
      </w:r>
      <w:r w:rsidRPr="00F91D2F">
        <w:tab/>
        <w:t>Overview</w:t>
      </w:r>
      <w:bookmarkEnd w:id="83"/>
      <w:bookmarkEnd w:id="84"/>
      <w:bookmarkEnd w:id="85"/>
      <w:bookmarkEnd w:id="86"/>
      <w:bookmarkEnd w:id="87"/>
      <w:bookmarkEnd w:id="88"/>
      <w:bookmarkEnd w:id="89"/>
      <w:bookmarkEnd w:id="90"/>
      <w:bookmarkEnd w:id="91"/>
      <w:bookmarkEnd w:id="92"/>
    </w:p>
    <w:p w14:paraId="11864C0F" w14:textId="77777777" w:rsidR="00FC4C9C" w:rsidRPr="00F91D2F" w:rsidRDefault="00FC4C9C" w:rsidP="00FC4C9C">
      <w:pPr>
        <w:pStyle w:val="Heading2"/>
      </w:pPr>
      <w:bookmarkStart w:id="93" w:name="_Toc21948846"/>
      <w:bookmarkStart w:id="94" w:name="_Toc24978719"/>
      <w:bookmarkStart w:id="95" w:name="_Toc34346444"/>
      <w:bookmarkStart w:id="96" w:name="_Toc34740521"/>
      <w:bookmarkStart w:id="97" w:name="_Toc34747880"/>
      <w:bookmarkStart w:id="98" w:name="_Toc34748256"/>
      <w:bookmarkStart w:id="99" w:name="_Toc34749246"/>
      <w:bookmarkStart w:id="100" w:name="_Toc49689693"/>
      <w:bookmarkStart w:id="101" w:name="_Toc56336777"/>
      <w:bookmarkStart w:id="102" w:name="_Toc74991258"/>
      <w:r w:rsidRPr="00F91D2F">
        <w:t>4.1</w:t>
      </w:r>
      <w:r w:rsidRPr="00F91D2F">
        <w:tab/>
        <w:t>Introduction</w:t>
      </w:r>
      <w:bookmarkEnd w:id="93"/>
      <w:bookmarkEnd w:id="94"/>
      <w:bookmarkEnd w:id="95"/>
      <w:bookmarkEnd w:id="96"/>
      <w:bookmarkEnd w:id="97"/>
      <w:bookmarkEnd w:id="98"/>
      <w:bookmarkEnd w:id="99"/>
      <w:bookmarkEnd w:id="100"/>
      <w:bookmarkEnd w:id="101"/>
      <w:bookmarkEnd w:id="102"/>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75pt;height:246.2pt;mso-position-horizontal:absolute" o:ole="">
            <v:imagedata r:id="rId12" o:title=""/>
          </v:shape>
          <o:OLEObject Type="Embed" ProgID="Visio.Drawing.11" ShapeID="_x0000_i1025" DrawAspect="Content" ObjectID="_1685604641"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03" w:name="_Toc21948847"/>
      <w:bookmarkStart w:id="104" w:name="_Toc24978720"/>
      <w:bookmarkStart w:id="105" w:name="_Toc34346445"/>
      <w:bookmarkStart w:id="106" w:name="_Toc34740522"/>
      <w:bookmarkStart w:id="107" w:name="_Toc34747881"/>
      <w:bookmarkStart w:id="108" w:name="_Toc34748257"/>
      <w:bookmarkStart w:id="109" w:name="_Toc34749247"/>
      <w:bookmarkStart w:id="110" w:name="_Toc49689694"/>
      <w:bookmarkStart w:id="111" w:name="_Toc56336778"/>
      <w:bookmarkStart w:id="112" w:name="_Toc74991259"/>
      <w:r w:rsidRPr="00F91D2F">
        <w:t>5</w:t>
      </w:r>
      <w:r w:rsidRPr="00F91D2F">
        <w:tab/>
        <w:t>Services offered by the HSS</w:t>
      </w:r>
      <w:bookmarkEnd w:id="103"/>
      <w:bookmarkEnd w:id="104"/>
      <w:bookmarkEnd w:id="105"/>
      <w:bookmarkEnd w:id="106"/>
      <w:bookmarkEnd w:id="107"/>
      <w:bookmarkEnd w:id="108"/>
      <w:bookmarkEnd w:id="109"/>
      <w:bookmarkEnd w:id="110"/>
      <w:bookmarkEnd w:id="111"/>
      <w:bookmarkEnd w:id="112"/>
    </w:p>
    <w:p w14:paraId="3E2E6146" w14:textId="77777777" w:rsidR="00FC4C9C" w:rsidRPr="00F91D2F" w:rsidRDefault="00FC4C9C" w:rsidP="00FC4C9C">
      <w:pPr>
        <w:pStyle w:val="Heading2"/>
      </w:pPr>
      <w:bookmarkStart w:id="113" w:name="_Toc21948848"/>
      <w:bookmarkStart w:id="114" w:name="_Toc24978721"/>
      <w:bookmarkStart w:id="115" w:name="_Toc34346446"/>
      <w:bookmarkStart w:id="116" w:name="_Toc34740523"/>
      <w:bookmarkStart w:id="117" w:name="_Toc34747882"/>
      <w:bookmarkStart w:id="118" w:name="_Toc34748258"/>
      <w:bookmarkStart w:id="119" w:name="_Toc34749248"/>
      <w:bookmarkStart w:id="120" w:name="_Toc49689695"/>
      <w:bookmarkStart w:id="121" w:name="_Toc56336779"/>
      <w:bookmarkStart w:id="122" w:name="_Toc74991260"/>
      <w:r w:rsidRPr="00F91D2F">
        <w:t>5.1</w:t>
      </w:r>
      <w:r w:rsidRPr="00F91D2F">
        <w:tab/>
        <w:t>Introduction</w:t>
      </w:r>
      <w:bookmarkEnd w:id="113"/>
      <w:bookmarkEnd w:id="114"/>
      <w:bookmarkEnd w:id="115"/>
      <w:bookmarkEnd w:id="116"/>
      <w:bookmarkEnd w:id="117"/>
      <w:bookmarkEnd w:id="118"/>
      <w:bookmarkEnd w:id="119"/>
      <w:bookmarkEnd w:id="120"/>
      <w:bookmarkEnd w:id="121"/>
      <w:bookmarkEnd w:id="122"/>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23" w:name="_Toc21948849"/>
      <w:bookmarkStart w:id="124" w:name="_Toc24978722"/>
      <w:bookmarkStart w:id="125" w:name="_Toc34346447"/>
      <w:bookmarkStart w:id="126" w:name="_Toc34740524"/>
      <w:bookmarkStart w:id="127" w:name="_Toc34747883"/>
      <w:bookmarkStart w:id="128" w:name="_Toc34748259"/>
      <w:bookmarkStart w:id="129" w:name="_Toc34749249"/>
      <w:bookmarkStart w:id="130" w:name="_Toc49689696"/>
      <w:bookmarkStart w:id="131" w:name="_Toc56336780"/>
      <w:bookmarkStart w:id="132" w:name="_Toc74991261"/>
      <w:r w:rsidRPr="00F91D2F">
        <w:t>5.2</w:t>
      </w:r>
      <w:r w:rsidRPr="00F91D2F">
        <w:tab/>
        <w:t>Nhss_imsUEContextManagement Service</w:t>
      </w:r>
      <w:bookmarkEnd w:id="123"/>
      <w:bookmarkEnd w:id="124"/>
      <w:bookmarkEnd w:id="125"/>
      <w:bookmarkEnd w:id="126"/>
      <w:bookmarkEnd w:id="127"/>
      <w:bookmarkEnd w:id="128"/>
      <w:bookmarkEnd w:id="129"/>
      <w:bookmarkEnd w:id="130"/>
      <w:bookmarkEnd w:id="131"/>
      <w:bookmarkEnd w:id="132"/>
    </w:p>
    <w:p w14:paraId="201C985D" w14:textId="77777777" w:rsidR="00FC4C9C" w:rsidRPr="00F91D2F" w:rsidRDefault="00FC4C9C" w:rsidP="00FC4C9C">
      <w:pPr>
        <w:pStyle w:val="Heading3"/>
      </w:pPr>
      <w:bookmarkStart w:id="133" w:name="_Toc21948850"/>
      <w:bookmarkStart w:id="134" w:name="_Toc24978723"/>
      <w:bookmarkStart w:id="135" w:name="_Toc34346448"/>
      <w:bookmarkStart w:id="136" w:name="_Toc34740525"/>
      <w:bookmarkStart w:id="137" w:name="_Toc34747884"/>
      <w:bookmarkStart w:id="138" w:name="_Toc34748260"/>
      <w:bookmarkStart w:id="139" w:name="_Toc34749250"/>
      <w:bookmarkStart w:id="140" w:name="_Toc49689697"/>
      <w:bookmarkStart w:id="141" w:name="_Toc56336781"/>
      <w:bookmarkStart w:id="142" w:name="_Toc74991262"/>
      <w:r w:rsidRPr="00F91D2F">
        <w:t>5.2.1</w:t>
      </w:r>
      <w:r w:rsidRPr="00F91D2F">
        <w:tab/>
        <w:t>Service Description</w:t>
      </w:r>
      <w:bookmarkEnd w:id="133"/>
      <w:bookmarkEnd w:id="134"/>
      <w:bookmarkEnd w:id="135"/>
      <w:bookmarkEnd w:id="136"/>
      <w:bookmarkEnd w:id="137"/>
      <w:bookmarkEnd w:id="138"/>
      <w:bookmarkEnd w:id="139"/>
      <w:bookmarkEnd w:id="140"/>
      <w:bookmarkEnd w:id="141"/>
      <w:bookmarkEnd w:id="14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43" w:name="_Toc21948851"/>
      <w:bookmarkStart w:id="144" w:name="_Toc24978724"/>
      <w:bookmarkStart w:id="145" w:name="_Toc34346449"/>
      <w:bookmarkStart w:id="146" w:name="_Toc34740526"/>
      <w:bookmarkStart w:id="147" w:name="_Toc34747885"/>
      <w:bookmarkStart w:id="148" w:name="_Toc34748261"/>
      <w:bookmarkStart w:id="149" w:name="_Toc34749251"/>
      <w:bookmarkStart w:id="150" w:name="_Toc49689698"/>
      <w:bookmarkStart w:id="151" w:name="_Toc56336782"/>
      <w:bookmarkStart w:id="152" w:name="_Toc74991263"/>
      <w:r w:rsidRPr="00F91D2F">
        <w:t>5.2.2</w:t>
      </w:r>
      <w:r w:rsidRPr="00F91D2F">
        <w:tab/>
        <w:t>Service Operations</w:t>
      </w:r>
      <w:bookmarkEnd w:id="143"/>
      <w:bookmarkEnd w:id="144"/>
      <w:bookmarkEnd w:id="145"/>
      <w:bookmarkEnd w:id="146"/>
      <w:bookmarkEnd w:id="147"/>
      <w:bookmarkEnd w:id="148"/>
      <w:bookmarkEnd w:id="149"/>
      <w:bookmarkEnd w:id="150"/>
      <w:bookmarkEnd w:id="151"/>
      <w:bookmarkEnd w:id="152"/>
    </w:p>
    <w:p w14:paraId="7801F967" w14:textId="77777777" w:rsidR="00FC4C9C" w:rsidRPr="00F91D2F" w:rsidRDefault="00FC4C9C" w:rsidP="00FC4C9C">
      <w:pPr>
        <w:pStyle w:val="Heading4"/>
      </w:pPr>
      <w:bookmarkStart w:id="153" w:name="_Toc21948852"/>
      <w:bookmarkStart w:id="154" w:name="_Toc24978725"/>
      <w:bookmarkStart w:id="155" w:name="_Toc34346450"/>
      <w:bookmarkStart w:id="156" w:name="_Toc34740527"/>
      <w:bookmarkStart w:id="157" w:name="_Toc34747886"/>
      <w:bookmarkStart w:id="158" w:name="_Toc34748262"/>
      <w:bookmarkStart w:id="159" w:name="_Toc34749252"/>
      <w:bookmarkStart w:id="160" w:name="_Toc49689699"/>
      <w:bookmarkStart w:id="161" w:name="_Toc56336783"/>
      <w:bookmarkStart w:id="162" w:name="_Toc74991264"/>
      <w:r w:rsidRPr="00F91D2F">
        <w:t>5.2.2.1</w:t>
      </w:r>
      <w:r w:rsidRPr="00F91D2F">
        <w:tab/>
        <w:t>Introduction</w:t>
      </w:r>
      <w:bookmarkEnd w:id="153"/>
      <w:bookmarkEnd w:id="154"/>
      <w:bookmarkEnd w:id="155"/>
      <w:bookmarkEnd w:id="156"/>
      <w:bookmarkEnd w:id="157"/>
      <w:bookmarkEnd w:id="158"/>
      <w:bookmarkEnd w:id="159"/>
      <w:bookmarkEnd w:id="160"/>
      <w:bookmarkEnd w:id="161"/>
      <w:bookmarkEnd w:id="16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63" w:name="_Toc21948853"/>
      <w:bookmarkStart w:id="164" w:name="_Toc24978726"/>
      <w:bookmarkStart w:id="165" w:name="_Toc34346451"/>
      <w:bookmarkStart w:id="166" w:name="_Toc34740528"/>
      <w:bookmarkStart w:id="167" w:name="_Toc34747887"/>
      <w:bookmarkStart w:id="168" w:name="_Toc34748263"/>
      <w:bookmarkStart w:id="169" w:name="_Toc34749253"/>
      <w:bookmarkStart w:id="170" w:name="_Toc49689700"/>
      <w:bookmarkStart w:id="171" w:name="_Toc56336784"/>
      <w:bookmarkStart w:id="172" w:name="_Toc74991265"/>
      <w:r w:rsidRPr="00F91D2F">
        <w:t>5.2.2.2</w:t>
      </w:r>
      <w:r w:rsidRPr="00F91D2F">
        <w:tab/>
        <w:t>Registration</w:t>
      </w:r>
      <w:bookmarkEnd w:id="163"/>
      <w:bookmarkEnd w:id="164"/>
      <w:bookmarkEnd w:id="165"/>
      <w:bookmarkEnd w:id="166"/>
      <w:bookmarkEnd w:id="167"/>
      <w:bookmarkEnd w:id="168"/>
      <w:bookmarkEnd w:id="169"/>
      <w:bookmarkEnd w:id="170"/>
      <w:bookmarkEnd w:id="171"/>
      <w:bookmarkEnd w:id="172"/>
    </w:p>
    <w:p w14:paraId="79CF5CFA" w14:textId="77777777" w:rsidR="00FC4C9C" w:rsidRPr="00F91D2F" w:rsidRDefault="00FC4C9C" w:rsidP="00FC4C9C">
      <w:pPr>
        <w:pStyle w:val="Heading5"/>
      </w:pPr>
      <w:bookmarkStart w:id="173" w:name="_Toc21948854"/>
      <w:bookmarkStart w:id="174" w:name="_Toc24978727"/>
      <w:bookmarkStart w:id="175" w:name="_Toc34346452"/>
      <w:bookmarkStart w:id="176" w:name="_Toc34740529"/>
      <w:bookmarkStart w:id="177" w:name="_Toc34747888"/>
      <w:bookmarkStart w:id="178" w:name="_Toc34748264"/>
      <w:bookmarkStart w:id="179" w:name="_Toc34749254"/>
      <w:bookmarkStart w:id="180" w:name="_Toc49689701"/>
      <w:bookmarkStart w:id="181" w:name="_Toc56336785"/>
      <w:bookmarkStart w:id="182" w:name="_Toc74991266"/>
      <w:r w:rsidRPr="00F91D2F">
        <w:t>5.2.2.2.1</w:t>
      </w:r>
      <w:r w:rsidRPr="00F91D2F">
        <w:tab/>
        <w:t>General</w:t>
      </w:r>
      <w:bookmarkEnd w:id="173"/>
      <w:bookmarkEnd w:id="174"/>
      <w:bookmarkEnd w:id="175"/>
      <w:bookmarkEnd w:id="176"/>
      <w:bookmarkEnd w:id="177"/>
      <w:bookmarkEnd w:id="178"/>
      <w:bookmarkEnd w:id="179"/>
      <w:bookmarkEnd w:id="180"/>
      <w:bookmarkEnd w:id="181"/>
      <w:bookmarkEnd w:id="18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183" w:name="_Toc21948855"/>
      <w:bookmarkStart w:id="184" w:name="_Toc24978728"/>
      <w:bookmarkStart w:id="185" w:name="_Toc34346453"/>
      <w:bookmarkStart w:id="186" w:name="_Toc34740530"/>
      <w:bookmarkStart w:id="187" w:name="_Toc34747889"/>
      <w:bookmarkStart w:id="188" w:name="_Toc34748265"/>
      <w:bookmarkStart w:id="189" w:name="_Toc34749255"/>
      <w:bookmarkStart w:id="190" w:name="_Toc49689702"/>
      <w:bookmarkStart w:id="191" w:name="_Toc56336786"/>
      <w:bookmarkStart w:id="192" w:name="_Toc74991267"/>
      <w:r w:rsidRPr="00F91D2F">
        <w:t>5.2.2.2.2</w:t>
      </w:r>
      <w:r w:rsidRPr="00F91D2F">
        <w:tab/>
        <w:t>S-CSCF Registration</w:t>
      </w:r>
      <w:bookmarkEnd w:id="183"/>
      <w:bookmarkEnd w:id="184"/>
      <w:bookmarkEnd w:id="185"/>
      <w:bookmarkEnd w:id="186"/>
      <w:bookmarkEnd w:id="187"/>
      <w:bookmarkEnd w:id="188"/>
      <w:bookmarkEnd w:id="189"/>
      <w:bookmarkEnd w:id="190"/>
      <w:bookmarkEnd w:id="191"/>
      <w:bookmarkEnd w:id="19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6" type="#_x0000_t75" style="width:435pt;height:119.85pt" o:ole="">
            <v:imagedata r:id="rId14" o:title=""/>
          </v:shape>
          <o:OLEObject Type="Embed" ProgID="Visio.Drawing.11" ShapeID="_x0000_i1026" DrawAspect="Content" ObjectID="_1685604642"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bookmarkStart w:id="193" w:name="_Hlk16288267"/>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194" w:name="_Hlk520206353"/>
      <w:bookmarkEnd w:id="193"/>
      <w:r w:rsidRPr="00F91D2F">
        <w:t>On failure, the appropriate HTTP status code indicating the error shall be returned and appropriate additional error information should be returned in the PUT response body.</w:t>
      </w:r>
      <w:bookmarkEnd w:id="194"/>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FC4C9C">
      <w:pPr>
        <w:pStyle w:val="Heading4"/>
      </w:pPr>
      <w:bookmarkStart w:id="204" w:name="_Toc74991268"/>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FC4C9C">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74991269"/>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74991270"/>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7" type="#_x0000_t75" style="width:435pt;height:119.85pt" o:ole="">
            <v:imagedata r:id="rId16" o:title=""/>
          </v:shape>
          <o:OLEObject Type="Embed" ProgID="Visio.Drawing.11" ShapeID="_x0000_i1027" DrawAspect="Content" ObjectID="_1685604643"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5" w:name="_Toc21948859"/>
      <w:bookmarkStart w:id="226" w:name="_Toc24978732"/>
      <w:bookmarkStart w:id="227" w:name="_Toc34346457"/>
      <w:bookmarkStart w:id="228" w:name="_Toc34740534"/>
      <w:bookmarkStart w:id="229" w:name="_Toc34747893"/>
      <w:bookmarkStart w:id="230" w:name="_Toc34748269"/>
      <w:bookmarkStart w:id="231" w:name="_Toc34749259"/>
      <w:bookmarkStart w:id="232" w:name="_Toc49689706"/>
      <w:bookmarkStart w:id="233"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FC4C9C">
      <w:pPr>
        <w:pStyle w:val="Heading4"/>
      </w:pPr>
      <w:bookmarkStart w:id="234" w:name="_Toc74991271"/>
      <w:r w:rsidRPr="00F91D2F">
        <w:t>5.2.2.4</w:t>
      </w:r>
      <w:r w:rsidRPr="00F91D2F">
        <w:tab/>
        <w:t>Deregistration</w:t>
      </w:r>
      <w:bookmarkEnd w:id="225"/>
      <w:bookmarkEnd w:id="226"/>
      <w:bookmarkEnd w:id="227"/>
      <w:bookmarkEnd w:id="228"/>
      <w:bookmarkEnd w:id="229"/>
      <w:bookmarkEnd w:id="230"/>
      <w:bookmarkEnd w:id="231"/>
      <w:bookmarkEnd w:id="232"/>
      <w:bookmarkEnd w:id="233"/>
      <w:bookmarkEnd w:id="234"/>
    </w:p>
    <w:p w14:paraId="47D11396" w14:textId="77777777" w:rsidR="00FC4C9C" w:rsidRPr="00F91D2F" w:rsidRDefault="00FC4C9C" w:rsidP="00FC4C9C">
      <w:pPr>
        <w:pStyle w:val="Heading5"/>
      </w:pPr>
      <w:bookmarkStart w:id="235" w:name="_Toc21948860"/>
      <w:bookmarkStart w:id="236" w:name="_Toc24978733"/>
      <w:bookmarkStart w:id="237" w:name="_Toc34346458"/>
      <w:bookmarkStart w:id="238" w:name="_Toc34740535"/>
      <w:bookmarkStart w:id="239" w:name="_Toc34747894"/>
      <w:bookmarkStart w:id="240" w:name="_Toc34748270"/>
      <w:bookmarkStart w:id="241" w:name="_Toc34749260"/>
      <w:bookmarkStart w:id="242" w:name="_Toc49689707"/>
      <w:bookmarkStart w:id="243" w:name="_Toc56336791"/>
      <w:bookmarkStart w:id="244" w:name="_Toc74991272"/>
      <w:r w:rsidRPr="00F91D2F">
        <w:t>5.2.2.4.1</w:t>
      </w:r>
      <w:r w:rsidRPr="00F91D2F">
        <w:tab/>
        <w:t>General</w:t>
      </w:r>
      <w:bookmarkEnd w:id="235"/>
      <w:bookmarkEnd w:id="236"/>
      <w:bookmarkEnd w:id="237"/>
      <w:bookmarkEnd w:id="238"/>
      <w:bookmarkEnd w:id="239"/>
      <w:bookmarkEnd w:id="240"/>
      <w:bookmarkEnd w:id="241"/>
      <w:bookmarkEnd w:id="242"/>
      <w:bookmarkEnd w:id="243"/>
      <w:bookmarkEnd w:id="24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FC4C9C">
      <w:pPr>
        <w:pStyle w:val="Heading5"/>
      </w:pPr>
      <w:bookmarkStart w:id="245" w:name="_Toc21948861"/>
      <w:bookmarkStart w:id="246" w:name="_Toc24978734"/>
      <w:bookmarkStart w:id="247" w:name="_Toc34346459"/>
      <w:bookmarkStart w:id="248" w:name="_Toc34740536"/>
      <w:bookmarkStart w:id="249" w:name="_Toc34747895"/>
      <w:bookmarkStart w:id="250" w:name="_Toc34748271"/>
      <w:bookmarkStart w:id="251" w:name="_Toc34749261"/>
      <w:bookmarkStart w:id="252" w:name="_Toc49689708"/>
      <w:bookmarkStart w:id="253" w:name="_Toc56336792"/>
      <w:bookmarkStart w:id="254" w:name="_Toc74991273"/>
      <w:r w:rsidRPr="00F91D2F">
        <w:t>5.2.2.4.2</w:t>
      </w:r>
      <w:r w:rsidRPr="00F91D2F">
        <w:tab/>
        <w:t>S-CSCF deregistration</w:t>
      </w:r>
      <w:bookmarkEnd w:id="245"/>
      <w:bookmarkEnd w:id="246"/>
      <w:bookmarkEnd w:id="247"/>
      <w:bookmarkEnd w:id="248"/>
      <w:bookmarkEnd w:id="249"/>
      <w:bookmarkEnd w:id="250"/>
      <w:bookmarkEnd w:id="251"/>
      <w:bookmarkEnd w:id="252"/>
      <w:bookmarkEnd w:id="253"/>
      <w:bookmarkEnd w:id="25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28" type="#_x0000_t75" style="width:436.55pt;height:119.85pt" o:ole="">
            <v:imagedata r:id="rId18" o:title=""/>
          </v:shape>
          <o:OLEObject Type="Embed" ProgID="Visio.Drawing.11" ShapeID="_x0000_i1028" DrawAspect="Content" ObjectID="_1685604644"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5" w:name="_Toc21948862"/>
      <w:bookmarkStart w:id="256" w:name="_Toc24978735"/>
      <w:bookmarkStart w:id="257" w:name="_Toc34346460"/>
      <w:bookmarkStart w:id="258" w:name="_Toc34740537"/>
      <w:bookmarkStart w:id="259" w:name="_Toc34747896"/>
      <w:bookmarkStart w:id="260" w:name="_Toc34748272"/>
      <w:bookmarkStart w:id="261" w:name="_Toc34749262"/>
      <w:bookmarkStart w:id="262" w:name="_Toc49689709"/>
      <w:bookmarkStart w:id="263"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FC4C9C">
      <w:pPr>
        <w:pStyle w:val="Heading4"/>
      </w:pPr>
      <w:bookmarkStart w:id="264" w:name="_Toc74991274"/>
      <w:r w:rsidRPr="00F91D2F">
        <w:t>5.2.2.5</w:t>
      </w:r>
      <w:r w:rsidRPr="00F91D2F">
        <w:tab/>
        <w:t>Authorize</w:t>
      </w:r>
      <w:bookmarkEnd w:id="255"/>
      <w:bookmarkEnd w:id="256"/>
      <w:bookmarkEnd w:id="257"/>
      <w:bookmarkEnd w:id="258"/>
      <w:bookmarkEnd w:id="259"/>
      <w:bookmarkEnd w:id="260"/>
      <w:bookmarkEnd w:id="261"/>
      <w:bookmarkEnd w:id="262"/>
      <w:bookmarkEnd w:id="263"/>
      <w:bookmarkEnd w:id="264"/>
    </w:p>
    <w:p w14:paraId="3BAD54CF" w14:textId="77777777" w:rsidR="00FC4C9C" w:rsidRPr="00F91D2F" w:rsidRDefault="00FC4C9C" w:rsidP="00FC4C9C">
      <w:pPr>
        <w:pStyle w:val="Heading5"/>
      </w:pPr>
      <w:bookmarkStart w:id="265" w:name="_Toc21948863"/>
      <w:bookmarkStart w:id="266" w:name="_Toc24978736"/>
      <w:bookmarkStart w:id="267" w:name="_Toc34346461"/>
      <w:bookmarkStart w:id="268" w:name="_Toc34740538"/>
      <w:bookmarkStart w:id="269" w:name="_Toc34747897"/>
      <w:bookmarkStart w:id="270" w:name="_Toc34748273"/>
      <w:bookmarkStart w:id="271" w:name="_Toc34749263"/>
      <w:bookmarkStart w:id="272" w:name="_Toc49689710"/>
      <w:bookmarkStart w:id="273" w:name="_Toc56336794"/>
      <w:bookmarkStart w:id="274" w:name="_Toc74991275"/>
      <w:r w:rsidRPr="00F91D2F">
        <w:t>5.2.2.5.1</w:t>
      </w:r>
      <w:r w:rsidRPr="00F91D2F">
        <w:tab/>
        <w:t>General</w:t>
      </w:r>
      <w:bookmarkEnd w:id="265"/>
      <w:bookmarkEnd w:id="266"/>
      <w:bookmarkEnd w:id="267"/>
      <w:bookmarkEnd w:id="268"/>
      <w:bookmarkEnd w:id="269"/>
      <w:bookmarkEnd w:id="270"/>
      <w:bookmarkEnd w:id="271"/>
      <w:bookmarkEnd w:id="272"/>
      <w:bookmarkEnd w:id="273"/>
      <w:bookmarkEnd w:id="27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275" w:name="_Toc21948864"/>
      <w:bookmarkStart w:id="276" w:name="_Toc24978737"/>
      <w:bookmarkStart w:id="277" w:name="_Toc34346462"/>
      <w:bookmarkStart w:id="278" w:name="_Toc34740539"/>
      <w:bookmarkStart w:id="279" w:name="_Toc34747898"/>
      <w:bookmarkStart w:id="280" w:name="_Toc34748274"/>
      <w:bookmarkStart w:id="281" w:name="_Toc34749264"/>
      <w:bookmarkStart w:id="282" w:name="_Toc49689711"/>
      <w:bookmarkStart w:id="283" w:name="_Toc56336795"/>
      <w:bookmarkStart w:id="284" w:name="_Toc74991276"/>
      <w:r w:rsidRPr="00F91D2F">
        <w:t>5.2.2.5.2</w:t>
      </w:r>
      <w:r w:rsidRPr="00F91D2F">
        <w:tab/>
        <w:t>Authorization request</w:t>
      </w:r>
      <w:bookmarkEnd w:id="275"/>
      <w:bookmarkEnd w:id="276"/>
      <w:bookmarkEnd w:id="277"/>
      <w:bookmarkEnd w:id="278"/>
      <w:bookmarkEnd w:id="279"/>
      <w:bookmarkEnd w:id="280"/>
      <w:bookmarkEnd w:id="281"/>
      <w:bookmarkEnd w:id="282"/>
      <w:bookmarkEnd w:id="283"/>
      <w:bookmarkEnd w:id="28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29" type="#_x0000_t75" style="width:341.85pt;height:113.3pt" o:ole="">
            <v:imagedata r:id="rId20" o:title=""/>
          </v:shape>
          <o:OLEObject Type="Embed" ProgID="Visio.Drawing.11" ShapeID="_x0000_i1029" DrawAspect="Content" ObjectID="_1685604645"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5" w:name="_Toc34346463"/>
      <w:bookmarkStart w:id="286" w:name="_Toc34740540"/>
      <w:bookmarkStart w:id="287" w:name="_Toc34747899"/>
      <w:bookmarkStart w:id="288" w:name="_Toc34748275"/>
      <w:bookmarkStart w:id="289" w:name="_Toc34749265"/>
      <w:bookmarkStart w:id="290" w:name="_Toc49689712"/>
      <w:bookmarkStart w:id="291" w:name="_Toc56336796"/>
      <w:bookmarkStart w:id="292" w:name="_Toc21948865"/>
      <w:bookmarkStart w:id="29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211D99">
      <w:pPr>
        <w:pStyle w:val="Heading4"/>
      </w:pPr>
      <w:bookmarkStart w:id="294" w:name="_Toc74991277"/>
      <w:r w:rsidRPr="00F91D2F">
        <w:t>5.2.2.</w:t>
      </w:r>
      <w:r>
        <w:t>6</w:t>
      </w:r>
      <w:r w:rsidRPr="00F91D2F">
        <w:tab/>
        <w:t>RestorationInfoGet</w:t>
      </w:r>
      <w:bookmarkEnd w:id="285"/>
      <w:bookmarkEnd w:id="286"/>
      <w:bookmarkEnd w:id="287"/>
      <w:bookmarkEnd w:id="288"/>
      <w:bookmarkEnd w:id="289"/>
      <w:bookmarkEnd w:id="290"/>
      <w:bookmarkEnd w:id="291"/>
      <w:bookmarkEnd w:id="294"/>
    </w:p>
    <w:p w14:paraId="548BF77D" w14:textId="77777777" w:rsidR="00211D99" w:rsidRDefault="00211D99" w:rsidP="00211D99">
      <w:pPr>
        <w:pStyle w:val="Heading5"/>
      </w:pPr>
      <w:bookmarkStart w:id="295" w:name="_Toc34346464"/>
      <w:bookmarkStart w:id="296" w:name="_Toc34740541"/>
      <w:bookmarkStart w:id="297" w:name="_Toc34747900"/>
      <w:bookmarkStart w:id="298" w:name="_Toc34748276"/>
      <w:bookmarkStart w:id="299" w:name="_Toc34749266"/>
      <w:bookmarkStart w:id="300" w:name="_Toc49689713"/>
      <w:bookmarkStart w:id="301" w:name="_Toc56336797"/>
      <w:bookmarkStart w:id="302" w:name="_Toc74991278"/>
      <w:r w:rsidRPr="00F91D2F">
        <w:t>5.2.2.</w:t>
      </w:r>
      <w:r>
        <w:t>6</w:t>
      </w:r>
      <w:r w:rsidRPr="00F91D2F">
        <w:t>.1</w:t>
      </w:r>
      <w:r w:rsidRPr="00F91D2F">
        <w:tab/>
        <w:t>General</w:t>
      </w:r>
      <w:bookmarkEnd w:id="295"/>
      <w:bookmarkEnd w:id="296"/>
      <w:bookmarkEnd w:id="297"/>
      <w:bookmarkEnd w:id="298"/>
      <w:bookmarkEnd w:id="299"/>
      <w:bookmarkEnd w:id="300"/>
      <w:bookmarkEnd w:id="301"/>
      <w:bookmarkEnd w:id="30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03" w:name="_Toc34346465"/>
      <w:bookmarkStart w:id="304" w:name="_Toc34740542"/>
      <w:bookmarkStart w:id="305" w:name="_Toc34747901"/>
      <w:bookmarkStart w:id="306" w:name="_Toc34748277"/>
      <w:bookmarkStart w:id="307" w:name="_Toc34749267"/>
      <w:bookmarkStart w:id="308" w:name="_Toc49689714"/>
      <w:bookmarkStart w:id="309" w:name="_Toc56336798"/>
      <w:bookmarkStart w:id="310" w:name="_Toc74991279"/>
      <w:r>
        <w:t>5.2.2.6.2</w:t>
      </w:r>
      <w:r w:rsidRPr="00F91D2F">
        <w:tab/>
        <w:t>Restoration</w:t>
      </w:r>
      <w:r>
        <w:t xml:space="preserve"> </w:t>
      </w:r>
      <w:r w:rsidRPr="000B71E3">
        <w:t>Information Retrieval</w:t>
      </w:r>
      <w:bookmarkEnd w:id="303"/>
      <w:bookmarkEnd w:id="304"/>
      <w:bookmarkEnd w:id="305"/>
      <w:bookmarkEnd w:id="306"/>
      <w:bookmarkEnd w:id="307"/>
      <w:bookmarkEnd w:id="308"/>
      <w:bookmarkEnd w:id="309"/>
      <w:bookmarkEnd w:id="31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0" type="#_x0000_t75" style="width:342.4pt;height:112.3pt" o:ole="">
            <v:imagedata r:id="rId22" o:title=""/>
          </v:shape>
          <o:OLEObject Type="Embed" ProgID="Visio.Drawing.11" ShapeID="_x0000_i1030" DrawAspect="Content" ObjectID="_1685604646"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1" w:name="_Toc34346466"/>
      <w:bookmarkStart w:id="312" w:name="_Toc34740543"/>
      <w:bookmarkStart w:id="313" w:name="_Toc34747902"/>
      <w:bookmarkStart w:id="314" w:name="_Toc34748278"/>
      <w:bookmarkStart w:id="315" w:name="_Toc34749268"/>
      <w:bookmarkStart w:id="316" w:name="_Toc49689715"/>
      <w:bookmarkStart w:id="31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211D99">
      <w:pPr>
        <w:pStyle w:val="Heading4"/>
      </w:pPr>
      <w:bookmarkStart w:id="318" w:name="_Toc74991280"/>
      <w:r w:rsidRPr="00F91D2F">
        <w:t>5.2.2.</w:t>
      </w:r>
      <w:r>
        <w:t>7</w:t>
      </w:r>
      <w:r w:rsidRPr="00F91D2F">
        <w:tab/>
        <w:t>RestorationInfoUpdate</w:t>
      </w:r>
      <w:bookmarkEnd w:id="311"/>
      <w:bookmarkEnd w:id="312"/>
      <w:bookmarkEnd w:id="313"/>
      <w:bookmarkEnd w:id="314"/>
      <w:bookmarkEnd w:id="315"/>
      <w:bookmarkEnd w:id="316"/>
      <w:bookmarkEnd w:id="317"/>
      <w:bookmarkEnd w:id="318"/>
    </w:p>
    <w:p w14:paraId="7473C3A4" w14:textId="77777777" w:rsidR="00211D99" w:rsidRDefault="00211D99" w:rsidP="00211D99">
      <w:pPr>
        <w:pStyle w:val="Heading5"/>
      </w:pPr>
      <w:bookmarkStart w:id="319" w:name="_Toc34346467"/>
      <w:bookmarkStart w:id="320" w:name="_Toc34740544"/>
      <w:bookmarkStart w:id="321" w:name="_Toc34747903"/>
      <w:bookmarkStart w:id="322" w:name="_Toc34748279"/>
      <w:bookmarkStart w:id="323" w:name="_Toc34749269"/>
      <w:bookmarkStart w:id="324" w:name="_Toc49689716"/>
      <w:bookmarkStart w:id="325" w:name="_Toc56336800"/>
      <w:bookmarkStart w:id="326" w:name="_Toc74991281"/>
      <w:r w:rsidRPr="00F91D2F">
        <w:t>5.2.2.</w:t>
      </w:r>
      <w:r>
        <w:t>7</w:t>
      </w:r>
      <w:r w:rsidRPr="00F91D2F">
        <w:t>.1</w:t>
      </w:r>
      <w:r w:rsidRPr="00F91D2F">
        <w:tab/>
        <w:t>General</w:t>
      </w:r>
      <w:bookmarkEnd w:id="319"/>
      <w:bookmarkEnd w:id="320"/>
      <w:bookmarkEnd w:id="321"/>
      <w:bookmarkEnd w:id="322"/>
      <w:bookmarkEnd w:id="323"/>
      <w:bookmarkEnd w:id="324"/>
      <w:bookmarkEnd w:id="325"/>
      <w:bookmarkEnd w:id="32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27" w:name="_Toc34346468"/>
      <w:bookmarkStart w:id="328" w:name="_Toc34740545"/>
      <w:bookmarkStart w:id="329" w:name="_Toc34747904"/>
      <w:bookmarkStart w:id="330" w:name="_Toc34748280"/>
      <w:bookmarkStart w:id="331" w:name="_Toc34749270"/>
      <w:bookmarkStart w:id="332" w:name="_Toc49689717"/>
      <w:bookmarkStart w:id="333" w:name="_Toc56336801"/>
      <w:bookmarkStart w:id="334" w:name="_Toc74991282"/>
      <w:r>
        <w:t>5.2.2.7.2</w:t>
      </w:r>
      <w:r w:rsidRPr="00F91D2F">
        <w:tab/>
        <w:t>Restoration</w:t>
      </w:r>
      <w:r>
        <w:t xml:space="preserve"> </w:t>
      </w:r>
      <w:r w:rsidRPr="000B71E3">
        <w:t>Information</w:t>
      </w:r>
      <w:r>
        <w:rPr>
          <w:rFonts w:hint="eastAsia"/>
          <w:lang w:eastAsia="zh-CN"/>
        </w:rPr>
        <w:t xml:space="preserve"> Update</w:t>
      </w:r>
      <w:bookmarkEnd w:id="327"/>
      <w:bookmarkEnd w:id="328"/>
      <w:bookmarkEnd w:id="329"/>
      <w:bookmarkEnd w:id="330"/>
      <w:bookmarkEnd w:id="331"/>
      <w:bookmarkEnd w:id="332"/>
      <w:bookmarkEnd w:id="333"/>
      <w:bookmarkEnd w:id="33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1" type="#_x0000_t75" style="width:342.4pt;height:112.3pt" o:ole="">
            <v:imagedata r:id="rId24" o:title=""/>
          </v:shape>
          <o:OLEObject Type="Embed" ProgID="Visio.Drawing.11" ShapeID="_x0000_i1031" DrawAspect="Content" ObjectID="_1685604647"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5" w:name="_Toc34346469"/>
      <w:bookmarkStart w:id="336" w:name="_Toc34740546"/>
      <w:bookmarkStart w:id="337" w:name="_Toc34747905"/>
      <w:bookmarkStart w:id="338" w:name="_Toc34748281"/>
      <w:bookmarkStart w:id="339" w:name="_Toc34749271"/>
      <w:bookmarkStart w:id="340" w:name="_Toc49689718"/>
      <w:bookmarkStart w:id="34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211D99">
      <w:pPr>
        <w:pStyle w:val="Heading4"/>
      </w:pPr>
      <w:bookmarkStart w:id="342" w:name="_Toc74991283"/>
      <w:r w:rsidRPr="00F91D2F">
        <w:t>5.2.2.</w:t>
      </w:r>
      <w:r>
        <w:t>8</w:t>
      </w:r>
      <w:r>
        <w:tab/>
        <w:t>RestorationInfoDelete</w:t>
      </w:r>
      <w:bookmarkEnd w:id="335"/>
      <w:bookmarkEnd w:id="336"/>
      <w:bookmarkEnd w:id="337"/>
      <w:bookmarkEnd w:id="338"/>
      <w:bookmarkEnd w:id="339"/>
      <w:bookmarkEnd w:id="340"/>
      <w:bookmarkEnd w:id="341"/>
      <w:bookmarkEnd w:id="342"/>
    </w:p>
    <w:p w14:paraId="2CF1B28D" w14:textId="77777777" w:rsidR="00211D99" w:rsidRDefault="00211D99" w:rsidP="00211D99">
      <w:pPr>
        <w:pStyle w:val="Heading5"/>
      </w:pPr>
      <w:bookmarkStart w:id="343" w:name="_Toc34346470"/>
      <w:bookmarkStart w:id="344" w:name="_Toc34740547"/>
      <w:bookmarkStart w:id="345" w:name="_Toc34747906"/>
      <w:bookmarkStart w:id="346" w:name="_Toc34748282"/>
      <w:bookmarkStart w:id="347" w:name="_Toc34749272"/>
      <w:bookmarkStart w:id="348" w:name="_Toc49689719"/>
      <w:bookmarkStart w:id="349" w:name="_Toc56336803"/>
      <w:bookmarkStart w:id="350" w:name="_Toc74991284"/>
      <w:r w:rsidRPr="00F91D2F">
        <w:t>5.2.2.</w:t>
      </w:r>
      <w:r>
        <w:t>8</w:t>
      </w:r>
      <w:r w:rsidRPr="00F91D2F">
        <w:t>.1</w:t>
      </w:r>
      <w:r w:rsidRPr="00F91D2F">
        <w:tab/>
        <w:t>General</w:t>
      </w:r>
      <w:bookmarkEnd w:id="343"/>
      <w:bookmarkEnd w:id="344"/>
      <w:bookmarkEnd w:id="345"/>
      <w:bookmarkEnd w:id="346"/>
      <w:bookmarkEnd w:id="347"/>
      <w:bookmarkEnd w:id="348"/>
      <w:bookmarkEnd w:id="349"/>
      <w:bookmarkEnd w:id="35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51" w:name="_Toc34346471"/>
      <w:bookmarkStart w:id="352" w:name="_Toc34740548"/>
      <w:bookmarkStart w:id="353" w:name="_Toc34747907"/>
      <w:bookmarkStart w:id="354" w:name="_Toc34748283"/>
      <w:bookmarkStart w:id="355" w:name="_Toc34749273"/>
      <w:bookmarkStart w:id="356" w:name="_Toc49689720"/>
      <w:bookmarkStart w:id="357" w:name="_Toc56336804"/>
      <w:bookmarkStart w:id="358" w:name="_Toc74991285"/>
      <w:r>
        <w:t>5.2.2.8.2</w:t>
      </w:r>
      <w:r w:rsidRPr="00F91D2F">
        <w:tab/>
        <w:t>Restoration</w:t>
      </w:r>
      <w:r>
        <w:t xml:space="preserve"> </w:t>
      </w:r>
      <w:r w:rsidRPr="000B71E3">
        <w:t>Information</w:t>
      </w:r>
      <w:r>
        <w:rPr>
          <w:rFonts w:hint="eastAsia"/>
          <w:lang w:eastAsia="zh-CN"/>
        </w:rPr>
        <w:t xml:space="preserve"> </w:t>
      </w:r>
      <w:r>
        <w:rPr>
          <w:lang w:eastAsia="zh-CN"/>
        </w:rPr>
        <w:t>Delete</w:t>
      </w:r>
      <w:bookmarkEnd w:id="351"/>
      <w:bookmarkEnd w:id="352"/>
      <w:bookmarkEnd w:id="353"/>
      <w:bookmarkEnd w:id="354"/>
      <w:bookmarkEnd w:id="355"/>
      <w:bookmarkEnd w:id="356"/>
      <w:bookmarkEnd w:id="357"/>
      <w:bookmarkEnd w:id="35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2" type="#_x0000_t75" style="width:342.4pt;height:112.3pt" o:ole="">
            <v:imagedata r:id="rId26" o:title=""/>
          </v:shape>
          <o:OLEObject Type="Embed" ProgID="Visio.Drawing.11" ShapeID="_x0000_i1032" DrawAspect="Content" ObjectID="_1685604648"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59" w:name="_Toc34346472"/>
      <w:bookmarkStart w:id="360" w:name="_Toc34740549"/>
      <w:bookmarkStart w:id="361" w:name="_Toc34747908"/>
      <w:bookmarkStart w:id="362" w:name="_Toc34748284"/>
      <w:bookmarkStart w:id="363" w:name="_Toc34749274"/>
      <w:bookmarkStart w:id="364" w:name="_Toc49689721"/>
      <w:bookmarkStart w:id="36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FC4C9C">
      <w:pPr>
        <w:pStyle w:val="Heading2"/>
      </w:pPr>
      <w:bookmarkStart w:id="366" w:name="_Toc74991286"/>
      <w:r w:rsidRPr="00F91D2F">
        <w:t>5.3</w:t>
      </w:r>
      <w:r w:rsidRPr="00F91D2F">
        <w:tab/>
        <w:t>Nhss_imsSubscriberDataManagement Service</w:t>
      </w:r>
      <w:bookmarkEnd w:id="292"/>
      <w:bookmarkEnd w:id="293"/>
      <w:bookmarkEnd w:id="359"/>
      <w:bookmarkEnd w:id="360"/>
      <w:bookmarkEnd w:id="361"/>
      <w:bookmarkEnd w:id="362"/>
      <w:bookmarkEnd w:id="363"/>
      <w:bookmarkEnd w:id="364"/>
      <w:bookmarkEnd w:id="365"/>
      <w:bookmarkEnd w:id="366"/>
    </w:p>
    <w:p w14:paraId="08C37299" w14:textId="77777777" w:rsidR="00FC4C9C" w:rsidRPr="00F91D2F" w:rsidRDefault="00FC4C9C" w:rsidP="00FC4C9C">
      <w:pPr>
        <w:pStyle w:val="Heading3"/>
      </w:pPr>
      <w:bookmarkStart w:id="367" w:name="_Toc21948866"/>
      <w:bookmarkStart w:id="368" w:name="_Toc24978739"/>
      <w:bookmarkStart w:id="369" w:name="_Toc34346473"/>
      <w:bookmarkStart w:id="370" w:name="_Toc34740550"/>
      <w:bookmarkStart w:id="371" w:name="_Toc34747909"/>
      <w:bookmarkStart w:id="372" w:name="_Toc34748285"/>
      <w:bookmarkStart w:id="373" w:name="_Toc34749275"/>
      <w:bookmarkStart w:id="374" w:name="_Toc49689722"/>
      <w:bookmarkStart w:id="375" w:name="_Toc56336806"/>
      <w:bookmarkStart w:id="376" w:name="_Toc74991287"/>
      <w:r w:rsidRPr="00F91D2F">
        <w:t>5.3.1</w:t>
      </w:r>
      <w:r w:rsidRPr="00F91D2F">
        <w:tab/>
        <w:t>Service Description</w:t>
      </w:r>
      <w:bookmarkEnd w:id="367"/>
      <w:bookmarkEnd w:id="368"/>
      <w:bookmarkEnd w:id="369"/>
      <w:bookmarkEnd w:id="370"/>
      <w:bookmarkEnd w:id="371"/>
      <w:bookmarkEnd w:id="372"/>
      <w:bookmarkEnd w:id="373"/>
      <w:bookmarkEnd w:id="374"/>
      <w:bookmarkEnd w:id="375"/>
      <w:bookmarkEnd w:id="37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377" w:name="_Toc21948867"/>
      <w:bookmarkStart w:id="378" w:name="_Toc24978740"/>
      <w:bookmarkStart w:id="379" w:name="_Toc34346474"/>
      <w:bookmarkStart w:id="380" w:name="_Toc34740551"/>
      <w:bookmarkStart w:id="381" w:name="_Toc34747910"/>
      <w:bookmarkStart w:id="382" w:name="_Toc34748286"/>
      <w:bookmarkStart w:id="383" w:name="_Toc34749276"/>
      <w:bookmarkStart w:id="384" w:name="_Toc49689723"/>
      <w:bookmarkStart w:id="385" w:name="_Toc56336807"/>
      <w:bookmarkStart w:id="386" w:name="_Toc74991288"/>
      <w:r w:rsidRPr="00F91D2F">
        <w:lastRenderedPageBreak/>
        <w:t>5.3.2</w:t>
      </w:r>
      <w:r w:rsidRPr="00F91D2F">
        <w:tab/>
        <w:t>Service Operations</w:t>
      </w:r>
      <w:bookmarkEnd w:id="377"/>
      <w:bookmarkEnd w:id="378"/>
      <w:bookmarkEnd w:id="379"/>
      <w:bookmarkEnd w:id="380"/>
      <w:bookmarkEnd w:id="381"/>
      <w:bookmarkEnd w:id="382"/>
      <w:bookmarkEnd w:id="383"/>
      <w:bookmarkEnd w:id="384"/>
      <w:bookmarkEnd w:id="385"/>
      <w:bookmarkEnd w:id="386"/>
    </w:p>
    <w:p w14:paraId="035750F1" w14:textId="77777777" w:rsidR="00FC4C9C" w:rsidRPr="00F91D2F" w:rsidRDefault="00FC4C9C" w:rsidP="00FC4C9C">
      <w:pPr>
        <w:pStyle w:val="Heading4"/>
      </w:pPr>
      <w:bookmarkStart w:id="387" w:name="_Toc21948868"/>
      <w:bookmarkStart w:id="388" w:name="_Toc24978741"/>
      <w:bookmarkStart w:id="389" w:name="_Toc34346475"/>
      <w:bookmarkStart w:id="390" w:name="_Toc34740552"/>
      <w:bookmarkStart w:id="391" w:name="_Toc34747911"/>
      <w:bookmarkStart w:id="392" w:name="_Toc34748287"/>
      <w:bookmarkStart w:id="393" w:name="_Toc34749277"/>
      <w:bookmarkStart w:id="394" w:name="_Toc49689724"/>
      <w:bookmarkStart w:id="395" w:name="_Toc56336808"/>
      <w:bookmarkStart w:id="396" w:name="_Toc74991289"/>
      <w:r w:rsidRPr="00F91D2F">
        <w:t>5.3.2.1</w:t>
      </w:r>
      <w:r w:rsidRPr="00F91D2F">
        <w:tab/>
        <w:t>Introduction</w:t>
      </w:r>
      <w:bookmarkEnd w:id="387"/>
      <w:bookmarkEnd w:id="388"/>
      <w:bookmarkEnd w:id="389"/>
      <w:bookmarkEnd w:id="390"/>
      <w:bookmarkEnd w:id="391"/>
      <w:bookmarkEnd w:id="392"/>
      <w:bookmarkEnd w:id="393"/>
      <w:bookmarkEnd w:id="394"/>
      <w:bookmarkEnd w:id="395"/>
      <w:bookmarkEnd w:id="39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397" w:name="_Toc21948869"/>
      <w:bookmarkStart w:id="398" w:name="_Toc24978742"/>
      <w:bookmarkStart w:id="399" w:name="_Toc34346476"/>
      <w:bookmarkStart w:id="400" w:name="_Toc34740553"/>
      <w:bookmarkStart w:id="401" w:name="_Toc34747912"/>
      <w:bookmarkStart w:id="402" w:name="_Toc34748288"/>
      <w:bookmarkStart w:id="403" w:name="_Toc34749278"/>
      <w:bookmarkStart w:id="404" w:name="_Toc49689725"/>
      <w:bookmarkStart w:id="405" w:name="_Toc56336809"/>
      <w:bookmarkStart w:id="406" w:name="_Toc74991290"/>
      <w:r w:rsidRPr="00F91D2F">
        <w:t>5.3.2.2</w:t>
      </w:r>
      <w:r w:rsidRPr="00F91D2F">
        <w:tab/>
        <w:t>Get</w:t>
      </w:r>
      <w:bookmarkEnd w:id="397"/>
      <w:bookmarkEnd w:id="398"/>
      <w:bookmarkEnd w:id="399"/>
      <w:bookmarkEnd w:id="400"/>
      <w:bookmarkEnd w:id="401"/>
      <w:bookmarkEnd w:id="402"/>
      <w:bookmarkEnd w:id="403"/>
      <w:bookmarkEnd w:id="404"/>
      <w:bookmarkEnd w:id="405"/>
      <w:bookmarkEnd w:id="406"/>
    </w:p>
    <w:p w14:paraId="069F462F" w14:textId="77777777" w:rsidR="00FC4C9C" w:rsidRPr="00F91D2F" w:rsidRDefault="00FC4C9C" w:rsidP="00FC4C9C">
      <w:pPr>
        <w:pStyle w:val="Heading5"/>
      </w:pPr>
      <w:bookmarkStart w:id="407" w:name="_Toc21948870"/>
      <w:bookmarkStart w:id="408" w:name="_Toc24978743"/>
      <w:bookmarkStart w:id="409" w:name="_Toc34346477"/>
      <w:bookmarkStart w:id="410" w:name="_Toc34740554"/>
      <w:bookmarkStart w:id="411" w:name="_Toc34747913"/>
      <w:bookmarkStart w:id="412" w:name="_Toc34748289"/>
      <w:bookmarkStart w:id="413" w:name="_Toc34749279"/>
      <w:bookmarkStart w:id="414" w:name="_Toc49689726"/>
      <w:bookmarkStart w:id="415" w:name="_Toc56336810"/>
      <w:bookmarkStart w:id="416" w:name="_Toc74991291"/>
      <w:r w:rsidRPr="00F91D2F">
        <w:t>5.3.2.2.1</w:t>
      </w:r>
      <w:r w:rsidRPr="00F91D2F">
        <w:tab/>
        <w:t>General</w:t>
      </w:r>
      <w:bookmarkEnd w:id="407"/>
      <w:bookmarkEnd w:id="408"/>
      <w:bookmarkEnd w:id="409"/>
      <w:bookmarkEnd w:id="410"/>
      <w:bookmarkEnd w:id="411"/>
      <w:bookmarkEnd w:id="412"/>
      <w:bookmarkEnd w:id="413"/>
      <w:bookmarkEnd w:id="414"/>
      <w:bookmarkEnd w:id="415"/>
      <w:bookmarkEnd w:id="41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17" w:name="_Toc34346478"/>
      <w:bookmarkStart w:id="418" w:name="_Toc34740555"/>
      <w:bookmarkStart w:id="419" w:name="_Toc34747914"/>
      <w:bookmarkStart w:id="420" w:name="_Toc34748290"/>
      <w:bookmarkStart w:id="421" w:name="_Toc34749280"/>
      <w:bookmarkStart w:id="422" w:name="_Toc49689727"/>
      <w:bookmarkStart w:id="423" w:name="_Toc56336811"/>
      <w:bookmarkStart w:id="424" w:name="_Toc74991292"/>
      <w:r>
        <w:t>5.3.2.2.2</w:t>
      </w:r>
      <w:r>
        <w:tab/>
        <w:t>Identity Data</w:t>
      </w:r>
      <w:bookmarkEnd w:id="417"/>
      <w:bookmarkEnd w:id="418"/>
      <w:bookmarkEnd w:id="419"/>
      <w:bookmarkEnd w:id="420"/>
      <w:bookmarkEnd w:id="421"/>
      <w:bookmarkEnd w:id="422"/>
      <w:bookmarkEnd w:id="423"/>
      <w:bookmarkEnd w:id="424"/>
    </w:p>
    <w:p w14:paraId="11FA9BC6" w14:textId="77777777" w:rsidR="00A20EF2" w:rsidRPr="00F91D2F" w:rsidRDefault="00A20EF2" w:rsidP="00BC05CA">
      <w:pPr>
        <w:pStyle w:val="Heading6"/>
      </w:pPr>
      <w:bookmarkStart w:id="425" w:name="_Toc21948871"/>
      <w:bookmarkStart w:id="426" w:name="_Toc24978744"/>
      <w:bookmarkStart w:id="427" w:name="_Toc34346479"/>
      <w:bookmarkStart w:id="428" w:name="_Toc34740556"/>
      <w:bookmarkStart w:id="429" w:name="_Toc34747915"/>
      <w:bookmarkStart w:id="430" w:name="_Toc34748291"/>
      <w:bookmarkStart w:id="431" w:name="_Toc34749281"/>
      <w:bookmarkStart w:id="432" w:name="_Toc49689728"/>
      <w:bookmarkStart w:id="433" w:name="_Toc56336812"/>
      <w:bookmarkStart w:id="434" w:name="_Toc74991293"/>
      <w:r w:rsidRPr="00F91D2F">
        <w:t>5.3.2.2.</w:t>
      </w:r>
      <w:r>
        <w:t>2.1</w:t>
      </w:r>
      <w:r w:rsidRPr="00F91D2F">
        <w:tab/>
        <w:t>IMS Identity Data Retrieval</w:t>
      </w:r>
      <w:bookmarkEnd w:id="425"/>
      <w:bookmarkEnd w:id="426"/>
      <w:bookmarkEnd w:id="427"/>
      <w:bookmarkEnd w:id="428"/>
      <w:bookmarkEnd w:id="429"/>
      <w:bookmarkEnd w:id="430"/>
      <w:bookmarkEnd w:id="431"/>
      <w:bookmarkEnd w:id="432"/>
      <w:bookmarkEnd w:id="433"/>
      <w:bookmarkEnd w:id="43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3" type="#_x0000_t75" style="width:434.5pt;height:119.85pt" o:ole="">
            <v:imagedata r:id="rId28" o:title=""/>
          </v:shape>
          <o:OLEObject Type="Embed" ProgID="Visio.Drawing.11" ShapeID="_x0000_i1033" DrawAspect="Content" ObjectID="_1685604649"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5" w:name="_Toc21948872"/>
      <w:bookmarkStart w:id="436" w:name="_Toc24978745"/>
      <w:bookmarkStart w:id="437" w:name="_Toc34346480"/>
      <w:bookmarkStart w:id="438" w:name="_Toc34740557"/>
      <w:bookmarkStart w:id="439" w:name="_Toc34747916"/>
      <w:bookmarkStart w:id="440" w:name="_Toc34748292"/>
      <w:bookmarkStart w:id="441" w:name="_Toc34749282"/>
      <w:bookmarkStart w:id="442" w:name="_Toc49689729"/>
      <w:bookmarkStart w:id="44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BC05CA">
      <w:pPr>
        <w:pStyle w:val="Heading6"/>
      </w:pPr>
      <w:bookmarkStart w:id="444" w:name="_Toc74991294"/>
      <w:r w:rsidRPr="00F91D2F">
        <w:lastRenderedPageBreak/>
        <w:t>5.3.2.2.</w:t>
      </w:r>
      <w:r>
        <w:t>2.2</w:t>
      </w:r>
      <w:r w:rsidRPr="00F91D2F">
        <w:tab/>
      </w:r>
      <w:r>
        <w:t>MSISDN(s)</w:t>
      </w:r>
      <w:r w:rsidRPr="00F91D2F">
        <w:t xml:space="preserve"> Retrieval</w:t>
      </w:r>
      <w:bookmarkEnd w:id="435"/>
      <w:bookmarkEnd w:id="436"/>
      <w:bookmarkEnd w:id="437"/>
      <w:bookmarkEnd w:id="438"/>
      <w:bookmarkEnd w:id="439"/>
      <w:bookmarkEnd w:id="440"/>
      <w:bookmarkEnd w:id="441"/>
      <w:bookmarkEnd w:id="442"/>
      <w:bookmarkEnd w:id="443"/>
      <w:bookmarkEnd w:id="44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4" type="#_x0000_t75" style="width:434.5pt;height:119.85pt" o:ole="">
            <v:imagedata r:id="rId30" o:title=""/>
          </v:shape>
          <o:OLEObject Type="Embed" ProgID="Visio.Drawing.11" ShapeID="_x0000_i1034" DrawAspect="Content" ObjectID="_1685604650"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5" w:name="_Toc21948873"/>
      <w:bookmarkStart w:id="446" w:name="_Toc24978746"/>
      <w:bookmarkStart w:id="447" w:name="_Toc34346481"/>
      <w:bookmarkStart w:id="448" w:name="_Toc34740558"/>
      <w:bookmarkStart w:id="449" w:name="_Toc34747917"/>
      <w:bookmarkStart w:id="450" w:name="_Toc34748293"/>
      <w:bookmarkStart w:id="451" w:name="_Toc34749283"/>
      <w:bookmarkStart w:id="452" w:name="_Toc49689730"/>
      <w:bookmarkStart w:id="45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BC05CA">
      <w:pPr>
        <w:pStyle w:val="Heading6"/>
      </w:pPr>
      <w:bookmarkStart w:id="454" w:name="_Toc74991295"/>
      <w:r w:rsidRPr="00F91D2F">
        <w:t>5.3.2.2.</w:t>
      </w:r>
      <w:r>
        <w:t>2.3</w:t>
      </w:r>
      <w:r w:rsidRPr="00F91D2F">
        <w:tab/>
      </w:r>
      <w:r>
        <w:t>Private Identities</w:t>
      </w:r>
      <w:r w:rsidRPr="00F91D2F">
        <w:t xml:space="preserve"> Retrieval</w:t>
      </w:r>
      <w:bookmarkEnd w:id="445"/>
      <w:bookmarkEnd w:id="446"/>
      <w:bookmarkEnd w:id="447"/>
      <w:bookmarkEnd w:id="448"/>
      <w:bookmarkEnd w:id="449"/>
      <w:bookmarkEnd w:id="450"/>
      <w:bookmarkEnd w:id="451"/>
      <w:bookmarkEnd w:id="452"/>
      <w:bookmarkEnd w:id="453"/>
      <w:bookmarkEnd w:id="45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5" type="#_x0000_t75" style="width:352.95pt;height:123.35pt" o:ole="">
            <v:imagedata r:id="rId32" o:title=""/>
          </v:shape>
          <o:OLEObject Type="Embed" ProgID="Visio.Drawing.11" ShapeID="_x0000_i1035" DrawAspect="Content" ObjectID="_1685604651"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5" w:name="_Toc49689731"/>
      <w:bookmarkStart w:id="456" w:name="_Toc56336815"/>
      <w:bookmarkStart w:id="457" w:name="_Toc34346482"/>
      <w:bookmarkStart w:id="458" w:name="_Toc34740559"/>
      <w:bookmarkStart w:id="459" w:name="_Toc34747918"/>
      <w:bookmarkStart w:id="460" w:name="_Toc34748294"/>
      <w:bookmarkStart w:id="46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2234A2">
      <w:pPr>
        <w:pStyle w:val="Heading6"/>
      </w:pPr>
      <w:bookmarkStart w:id="462" w:name="_Toc74991296"/>
      <w:r w:rsidRPr="00F91D2F">
        <w:t>5.3.2.2.</w:t>
      </w:r>
      <w:r>
        <w:t>2.4</w:t>
      </w:r>
      <w:r w:rsidRPr="00F91D2F">
        <w:tab/>
      </w:r>
      <w:r>
        <w:t>IMEI(SV)</w:t>
      </w:r>
      <w:r w:rsidRPr="00F91D2F">
        <w:t xml:space="preserve"> Retrieval</w:t>
      </w:r>
      <w:bookmarkEnd w:id="455"/>
      <w:bookmarkEnd w:id="456"/>
      <w:bookmarkEnd w:id="46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6" type="#_x0000_t75" style="width:388.7pt;height:127.9pt" o:ole="">
            <v:imagedata r:id="rId34" o:title=""/>
          </v:shape>
          <o:OLEObject Type="Embed" ProgID="Visio.Drawing.15" ShapeID="_x0000_i1036" DrawAspect="Content" ObjectID="_1685604652"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3" w:name="_Toc49689732"/>
      <w:bookmarkStart w:id="46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A20EF2">
      <w:pPr>
        <w:pStyle w:val="Heading5"/>
      </w:pPr>
      <w:bookmarkStart w:id="465" w:name="_Toc74991297"/>
      <w:r>
        <w:t>5.3.2.2.3</w:t>
      </w:r>
      <w:r>
        <w:tab/>
        <w:t>IMS Location Data and Status</w:t>
      </w:r>
      <w:bookmarkEnd w:id="457"/>
      <w:bookmarkEnd w:id="458"/>
      <w:bookmarkEnd w:id="459"/>
      <w:bookmarkEnd w:id="460"/>
      <w:bookmarkEnd w:id="461"/>
      <w:bookmarkEnd w:id="463"/>
      <w:bookmarkEnd w:id="464"/>
      <w:bookmarkEnd w:id="465"/>
    </w:p>
    <w:p w14:paraId="39DFB7E8" w14:textId="77777777" w:rsidR="00A20EF2" w:rsidRPr="00F91D2F" w:rsidRDefault="00A20EF2" w:rsidP="00BC05CA">
      <w:pPr>
        <w:pStyle w:val="Heading6"/>
      </w:pPr>
      <w:bookmarkStart w:id="466" w:name="_Toc21948874"/>
      <w:bookmarkStart w:id="467" w:name="_Toc24978747"/>
      <w:bookmarkStart w:id="468" w:name="_Toc34346483"/>
      <w:bookmarkStart w:id="469" w:name="_Toc34740560"/>
      <w:bookmarkStart w:id="470" w:name="_Toc34747919"/>
      <w:bookmarkStart w:id="471" w:name="_Toc34748295"/>
      <w:bookmarkStart w:id="472" w:name="_Toc34749285"/>
      <w:bookmarkStart w:id="473" w:name="_Toc49689733"/>
      <w:bookmarkStart w:id="474" w:name="_Toc56336817"/>
      <w:bookmarkStart w:id="475" w:name="_Toc74991298"/>
      <w:r w:rsidRPr="00F91D2F">
        <w:t>5.3.2.2.</w:t>
      </w:r>
      <w:r>
        <w:t>3.1</w:t>
      </w:r>
      <w:r w:rsidRPr="00F91D2F">
        <w:tab/>
      </w:r>
      <w:r>
        <w:t>S-CSCF Capabilities</w:t>
      </w:r>
      <w:r w:rsidRPr="00F91D2F">
        <w:t xml:space="preserve"> Retrieval</w:t>
      </w:r>
      <w:bookmarkEnd w:id="466"/>
      <w:bookmarkEnd w:id="467"/>
      <w:bookmarkEnd w:id="468"/>
      <w:bookmarkEnd w:id="469"/>
      <w:bookmarkEnd w:id="470"/>
      <w:bookmarkEnd w:id="471"/>
      <w:bookmarkEnd w:id="472"/>
      <w:bookmarkEnd w:id="473"/>
      <w:bookmarkEnd w:id="474"/>
      <w:bookmarkEnd w:id="47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7" type="#_x0000_t75" style="width:435pt;height:119.35pt" o:ole="">
            <v:imagedata r:id="rId36" o:title=""/>
          </v:shape>
          <o:OLEObject Type="Embed" ProgID="Visio.Drawing.11" ShapeID="_x0000_i1037" DrawAspect="Content" ObjectID="_1685604653"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6" w:name="_Toc34346484"/>
      <w:bookmarkStart w:id="477" w:name="_Toc34740561"/>
      <w:bookmarkStart w:id="478" w:name="_Toc34747920"/>
      <w:bookmarkStart w:id="479" w:name="_Toc34748296"/>
      <w:bookmarkStart w:id="480" w:name="_Toc34749286"/>
      <w:bookmarkStart w:id="481" w:name="_Toc49689734"/>
      <w:bookmarkStart w:id="48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BC05CA">
      <w:pPr>
        <w:pStyle w:val="Heading6"/>
      </w:pPr>
      <w:bookmarkStart w:id="483" w:name="_Toc7499129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6"/>
      <w:bookmarkEnd w:id="477"/>
      <w:bookmarkEnd w:id="478"/>
      <w:bookmarkEnd w:id="479"/>
      <w:bookmarkEnd w:id="480"/>
      <w:bookmarkEnd w:id="481"/>
      <w:bookmarkEnd w:id="482"/>
      <w:bookmarkEnd w:id="48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38" type="#_x0000_t75" style="width:388.2pt;height:127.9pt" o:ole="">
            <v:imagedata r:id="rId38" o:title=""/>
          </v:shape>
          <o:OLEObject Type="Embed" ProgID="Visio.Drawing.15" ShapeID="_x0000_i1038" DrawAspect="Content" ObjectID="_1685604654"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4" w:name="_Toc34346485"/>
      <w:bookmarkStart w:id="485" w:name="_Toc34740562"/>
      <w:bookmarkStart w:id="486" w:name="_Toc34747921"/>
      <w:bookmarkStart w:id="487" w:name="_Toc34748297"/>
      <w:bookmarkStart w:id="488" w:name="_Toc34749287"/>
      <w:bookmarkStart w:id="489" w:name="_Toc49689735"/>
      <w:bookmarkStart w:id="49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BC05CA">
      <w:pPr>
        <w:pStyle w:val="Heading6"/>
      </w:pPr>
      <w:bookmarkStart w:id="491" w:name="_Toc74991300"/>
      <w:r w:rsidRPr="00F91D2F">
        <w:lastRenderedPageBreak/>
        <w:t>5.3.2.2.</w:t>
      </w:r>
      <w:r>
        <w:t>3.3</w:t>
      </w:r>
      <w:r w:rsidRPr="00F91D2F">
        <w:tab/>
      </w:r>
      <w:r>
        <w:t>IMS Registration Status Retrieval</w:t>
      </w:r>
      <w:bookmarkEnd w:id="484"/>
      <w:bookmarkEnd w:id="485"/>
      <w:bookmarkEnd w:id="486"/>
      <w:bookmarkEnd w:id="487"/>
      <w:bookmarkEnd w:id="488"/>
      <w:bookmarkEnd w:id="489"/>
      <w:bookmarkEnd w:id="490"/>
      <w:bookmarkEnd w:id="49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39" type="#_x0000_t75" style="width:388.2pt;height:127.9pt" o:ole="">
            <v:imagedata r:id="rId40" o:title=""/>
          </v:shape>
          <o:OLEObject Type="Embed" ProgID="Visio.Drawing.15" ShapeID="_x0000_i1039" DrawAspect="Content" ObjectID="_1685604655"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2" w:name="_Toc56336820"/>
      <w:bookmarkStart w:id="493" w:name="_Toc34346486"/>
      <w:bookmarkStart w:id="494" w:name="_Toc34740563"/>
      <w:bookmarkStart w:id="495" w:name="_Toc34747922"/>
      <w:bookmarkStart w:id="496" w:name="_Toc34748298"/>
      <w:bookmarkStart w:id="497" w:name="_Toc34749288"/>
      <w:bookmarkStart w:id="49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B8430A">
      <w:pPr>
        <w:pStyle w:val="Heading6"/>
      </w:pPr>
      <w:bookmarkStart w:id="499" w:name="_Toc74991301"/>
      <w:r w:rsidRPr="00F91D2F">
        <w:t>5.3.2.2.</w:t>
      </w:r>
      <w:r>
        <w:t>3.4</w:t>
      </w:r>
      <w:r w:rsidRPr="00F91D2F">
        <w:tab/>
      </w:r>
      <w:r>
        <w:t>S-CSCF Selection Assistance Information</w:t>
      </w:r>
      <w:r w:rsidRPr="00F91D2F">
        <w:t xml:space="preserve"> Retrieval</w:t>
      </w:r>
      <w:bookmarkEnd w:id="492"/>
      <w:bookmarkEnd w:id="49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500" w:name="_Hlk55842017"/>
    </w:p>
    <w:p w14:paraId="72D2CBAD" w14:textId="6F9C7137" w:rsidR="00B8430A" w:rsidRDefault="00B8430A" w:rsidP="00061564">
      <w:pPr>
        <w:pStyle w:val="TH"/>
      </w:pPr>
      <w:r w:rsidRPr="00126589">
        <w:t xml:space="preserve"> </w:t>
      </w:r>
      <w:bookmarkEnd w:id="500"/>
      <w:r w:rsidR="008E6524" w:rsidRPr="00F91D2F">
        <w:object w:dxaOrig="8709" w:dyaOrig="2392" w14:anchorId="2F4D9B6B">
          <v:shape id="_x0000_i1040" type="#_x0000_t75" style="width:433pt;height:118.3pt" o:ole="">
            <v:imagedata r:id="rId42" o:title=""/>
          </v:shape>
          <o:OLEObject Type="Embed" ProgID="Visio.Drawing.11" ShapeID="_x0000_i1040" DrawAspect="Content" ObjectID="_1685604656"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A20EF2">
      <w:pPr>
        <w:pStyle w:val="Heading5"/>
      </w:pPr>
      <w:bookmarkStart w:id="502" w:name="_Toc74991302"/>
      <w:r>
        <w:t>5.3.2.2.4</w:t>
      </w:r>
      <w:r>
        <w:tab/>
        <w:t>IMS Profile Data</w:t>
      </w:r>
      <w:bookmarkEnd w:id="493"/>
      <w:bookmarkEnd w:id="494"/>
      <w:bookmarkEnd w:id="495"/>
      <w:bookmarkEnd w:id="496"/>
      <w:bookmarkEnd w:id="497"/>
      <w:bookmarkEnd w:id="498"/>
      <w:bookmarkEnd w:id="501"/>
      <w:bookmarkEnd w:id="502"/>
    </w:p>
    <w:p w14:paraId="01991A7E" w14:textId="77777777" w:rsidR="00DD5DBA" w:rsidRPr="00F91D2F" w:rsidRDefault="00DD5DBA" w:rsidP="00BC05CA">
      <w:pPr>
        <w:pStyle w:val="Heading6"/>
      </w:pPr>
      <w:bookmarkStart w:id="503" w:name="_Toc24978748"/>
      <w:bookmarkStart w:id="504" w:name="_Toc34346487"/>
      <w:bookmarkStart w:id="505" w:name="_Toc34740564"/>
      <w:bookmarkStart w:id="506" w:name="_Toc34747923"/>
      <w:bookmarkStart w:id="507" w:name="_Toc34748299"/>
      <w:bookmarkStart w:id="508" w:name="_Toc34749289"/>
      <w:bookmarkStart w:id="509" w:name="_Toc49689737"/>
      <w:bookmarkStart w:id="510" w:name="_Toc56336822"/>
      <w:bookmarkStart w:id="511" w:name="_Toc74991303"/>
      <w:r w:rsidRPr="00F91D2F">
        <w:t>5.3.2.2.</w:t>
      </w:r>
      <w:r>
        <w:t>4.1</w:t>
      </w:r>
      <w:r w:rsidRPr="00F91D2F">
        <w:tab/>
      </w:r>
      <w:r>
        <w:t>IMS User Profile</w:t>
      </w:r>
      <w:r w:rsidRPr="00F91D2F">
        <w:t xml:space="preserve"> Retrieval</w:t>
      </w:r>
      <w:bookmarkEnd w:id="503"/>
      <w:bookmarkEnd w:id="504"/>
      <w:bookmarkEnd w:id="505"/>
      <w:bookmarkEnd w:id="506"/>
      <w:bookmarkEnd w:id="507"/>
      <w:bookmarkEnd w:id="508"/>
      <w:bookmarkEnd w:id="509"/>
      <w:bookmarkEnd w:id="510"/>
      <w:bookmarkEnd w:id="51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1" type="#_x0000_t75" style="width:434pt;height:119.85pt" o:ole="">
            <v:imagedata r:id="rId44" o:title=""/>
          </v:shape>
          <o:OLEObject Type="Embed" ProgID="Visio.Drawing.15" ShapeID="_x0000_i1041" DrawAspect="Content" ObjectID="_1685604657"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2" w:name="_Toc34346488"/>
      <w:bookmarkStart w:id="513" w:name="_Toc34740565"/>
      <w:bookmarkStart w:id="514" w:name="_Toc34747924"/>
      <w:bookmarkStart w:id="515" w:name="_Toc34748300"/>
      <w:bookmarkStart w:id="516" w:name="_Toc34749290"/>
      <w:bookmarkStart w:id="517" w:name="_Toc49689738"/>
      <w:bookmarkStart w:id="51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BC05CA">
      <w:pPr>
        <w:pStyle w:val="Heading6"/>
      </w:pPr>
      <w:bookmarkStart w:id="519" w:name="_Toc74991304"/>
      <w:r w:rsidRPr="00F91D2F">
        <w:t>5.3.2.2.</w:t>
      </w:r>
      <w:r>
        <w:t>4.2</w:t>
      </w:r>
      <w:r w:rsidRPr="00F91D2F">
        <w:tab/>
      </w:r>
      <w:r>
        <w:t>Service Priority Level Information</w:t>
      </w:r>
      <w:r w:rsidRPr="00F91D2F">
        <w:t xml:space="preserve"> Retrieval</w:t>
      </w:r>
      <w:bookmarkEnd w:id="512"/>
      <w:bookmarkEnd w:id="513"/>
      <w:bookmarkEnd w:id="514"/>
      <w:bookmarkEnd w:id="515"/>
      <w:bookmarkEnd w:id="516"/>
      <w:bookmarkEnd w:id="517"/>
      <w:bookmarkEnd w:id="518"/>
      <w:bookmarkEnd w:id="51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2" type="#_x0000_t75" style="width:388.2pt;height:130.9pt" o:ole="">
            <v:imagedata r:id="rId46" o:title=""/>
          </v:shape>
          <o:OLEObject Type="Embed" ProgID="Visio.Drawing.15" ShapeID="_x0000_i1042" DrawAspect="Content" ObjectID="_1685604658"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0" w:name="_Toc34346489"/>
      <w:bookmarkStart w:id="521" w:name="_Toc34740566"/>
      <w:bookmarkStart w:id="522" w:name="_Toc34747925"/>
      <w:bookmarkStart w:id="523" w:name="_Toc34748301"/>
      <w:bookmarkStart w:id="524" w:name="_Toc34749291"/>
      <w:bookmarkStart w:id="525" w:name="_Toc49689739"/>
      <w:bookmarkStart w:id="52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BC05CA">
      <w:pPr>
        <w:pStyle w:val="Heading6"/>
      </w:pPr>
      <w:bookmarkStart w:id="527" w:name="_Toc74991305"/>
      <w:r w:rsidRPr="00F91D2F">
        <w:t>5.3.2.2.</w:t>
      </w:r>
      <w:r>
        <w:t>4.3</w:t>
      </w:r>
      <w:r w:rsidRPr="00F91D2F">
        <w:tab/>
      </w:r>
      <w:r>
        <w:t>Initial Filter Criteria</w:t>
      </w:r>
      <w:r w:rsidRPr="00F91D2F">
        <w:t xml:space="preserve"> Retrieval</w:t>
      </w:r>
      <w:bookmarkEnd w:id="520"/>
      <w:bookmarkEnd w:id="521"/>
      <w:bookmarkEnd w:id="522"/>
      <w:bookmarkEnd w:id="523"/>
      <w:bookmarkEnd w:id="524"/>
      <w:bookmarkEnd w:id="525"/>
      <w:bookmarkEnd w:id="526"/>
      <w:bookmarkEnd w:id="52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3" type="#_x0000_t75" style="width:401.3pt;height:132.4pt" o:ole="">
            <v:imagedata r:id="rId48" o:title=""/>
          </v:shape>
          <o:OLEObject Type="Embed" ProgID="Visio.Drawing.15" ShapeID="_x0000_i1043" DrawAspect="Content" ObjectID="_1685604659"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8" w:name="_Toc34346490"/>
      <w:bookmarkStart w:id="529" w:name="_Toc34740567"/>
      <w:bookmarkStart w:id="530" w:name="_Toc34747926"/>
      <w:bookmarkStart w:id="531" w:name="_Toc34748302"/>
      <w:bookmarkStart w:id="532" w:name="_Toc34749292"/>
      <w:bookmarkStart w:id="533" w:name="_Toc49689740"/>
      <w:bookmarkStart w:id="53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BC05CA">
      <w:pPr>
        <w:pStyle w:val="Heading6"/>
      </w:pPr>
      <w:bookmarkStart w:id="535" w:name="_Toc74991306"/>
      <w:r w:rsidRPr="00F91D2F">
        <w:t>5.3.2.2.</w:t>
      </w:r>
      <w:r>
        <w:t>4.4</w:t>
      </w:r>
      <w:r w:rsidRPr="00F91D2F">
        <w:tab/>
      </w:r>
      <w:r>
        <w:t>Service Trace Level Information</w:t>
      </w:r>
      <w:r w:rsidRPr="00F91D2F">
        <w:t xml:space="preserve"> Retrieval</w:t>
      </w:r>
      <w:bookmarkEnd w:id="528"/>
      <w:bookmarkEnd w:id="529"/>
      <w:bookmarkEnd w:id="530"/>
      <w:bookmarkEnd w:id="531"/>
      <w:bookmarkEnd w:id="532"/>
      <w:bookmarkEnd w:id="533"/>
      <w:bookmarkEnd w:id="534"/>
      <w:bookmarkEnd w:id="53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4" type="#_x0000_t75" style="width:388.2pt;height:128.4pt" o:ole="">
            <v:imagedata r:id="rId50" o:title=""/>
          </v:shape>
          <o:OLEObject Type="Embed" ProgID="Visio.Drawing.15" ShapeID="_x0000_i1044" DrawAspect="Content" ObjectID="_1685604660"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6" w:name="_Toc34346491"/>
      <w:bookmarkStart w:id="537" w:name="_Toc34740568"/>
      <w:bookmarkStart w:id="538" w:name="_Toc34747927"/>
      <w:bookmarkStart w:id="539" w:name="_Toc34748303"/>
      <w:bookmarkStart w:id="540" w:name="_Toc34749293"/>
      <w:bookmarkStart w:id="541" w:name="_Toc49689741"/>
      <w:bookmarkStart w:id="542"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A20EF2">
      <w:pPr>
        <w:pStyle w:val="Heading5"/>
      </w:pPr>
      <w:bookmarkStart w:id="543" w:name="_Toc74991307"/>
      <w:r>
        <w:t>5.3.2.2.5</w:t>
      </w:r>
      <w:r>
        <w:tab/>
        <w:t>Access Data</w:t>
      </w:r>
      <w:bookmarkEnd w:id="536"/>
      <w:bookmarkEnd w:id="537"/>
      <w:bookmarkEnd w:id="538"/>
      <w:bookmarkEnd w:id="539"/>
      <w:bookmarkEnd w:id="540"/>
      <w:bookmarkEnd w:id="541"/>
      <w:bookmarkEnd w:id="542"/>
      <w:bookmarkEnd w:id="543"/>
    </w:p>
    <w:p w14:paraId="6FA144E2" w14:textId="77777777" w:rsidR="00DD5DBA" w:rsidRPr="00F91D2F" w:rsidRDefault="00DD5DBA" w:rsidP="00BC05CA">
      <w:pPr>
        <w:pStyle w:val="Heading6"/>
      </w:pPr>
      <w:bookmarkStart w:id="544" w:name="_Toc34346492"/>
      <w:bookmarkStart w:id="545" w:name="_Toc34740569"/>
      <w:bookmarkStart w:id="546" w:name="_Toc34747928"/>
      <w:bookmarkStart w:id="547" w:name="_Toc34748304"/>
      <w:bookmarkStart w:id="548" w:name="_Toc34749294"/>
      <w:bookmarkStart w:id="549" w:name="_Toc49689742"/>
      <w:bookmarkStart w:id="550" w:name="_Toc56336827"/>
      <w:bookmarkStart w:id="551" w:name="_Toc74991308"/>
      <w:r w:rsidRPr="00F91D2F">
        <w:t>5.3.2.2.</w:t>
      </w:r>
      <w:r>
        <w:t>5.1</w:t>
      </w:r>
      <w:r w:rsidRPr="00F91D2F">
        <w:tab/>
      </w:r>
      <w:r>
        <w:t>Location Information</w:t>
      </w:r>
      <w:r w:rsidRPr="00F91D2F">
        <w:t xml:space="preserve"> Retrieval</w:t>
      </w:r>
      <w:r>
        <w:t xml:space="preserve"> for CS/PS Domains</w:t>
      </w:r>
      <w:bookmarkEnd w:id="544"/>
      <w:bookmarkEnd w:id="545"/>
      <w:bookmarkEnd w:id="546"/>
      <w:bookmarkEnd w:id="547"/>
      <w:bookmarkEnd w:id="548"/>
      <w:bookmarkEnd w:id="549"/>
      <w:bookmarkEnd w:id="550"/>
      <w:bookmarkEnd w:id="55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5" type="#_x0000_t75" style="width:388.7pt;height:129.4pt" o:ole="">
            <v:imagedata r:id="rId52" o:title=""/>
          </v:shape>
          <o:OLEObject Type="Embed" ProgID="Visio.Drawing.15" ShapeID="_x0000_i1045" DrawAspect="Content" ObjectID="_1685604661"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2" w:name="_Toc49689743"/>
      <w:bookmarkStart w:id="553" w:name="_Toc56336828"/>
      <w:bookmarkStart w:id="554" w:name="_Toc34346493"/>
      <w:bookmarkStart w:id="555" w:name="_Toc34740570"/>
      <w:bookmarkStart w:id="556" w:name="_Toc34747929"/>
      <w:bookmarkStart w:id="557" w:name="_Toc34748305"/>
      <w:bookmarkStart w:id="55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2234A2">
      <w:pPr>
        <w:pStyle w:val="Heading6"/>
      </w:pPr>
      <w:bookmarkStart w:id="559" w:name="_Toc74991309"/>
      <w:r w:rsidRPr="00F91D2F">
        <w:t>5.3.2.2.</w:t>
      </w:r>
      <w:r>
        <w:t>5.2</w:t>
      </w:r>
      <w:r w:rsidRPr="00F91D2F">
        <w:tab/>
      </w:r>
      <w:r>
        <w:t>IP Address Information</w:t>
      </w:r>
      <w:r w:rsidRPr="00F91D2F">
        <w:t xml:space="preserve"> Retrieval</w:t>
      </w:r>
      <w:bookmarkEnd w:id="552"/>
      <w:bookmarkEnd w:id="553"/>
      <w:bookmarkEnd w:id="55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6" type="#_x0000_t75" style="width:388.2pt;height:128.4pt" o:ole="">
            <v:imagedata r:id="rId54" o:title=""/>
          </v:shape>
          <o:OLEObject Type="Embed" ProgID="Visio.Drawing.15" ShapeID="_x0000_i1046" DrawAspect="Content" ObjectID="_1685604662"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0" w:name="_Toc49689744"/>
      <w:bookmarkStart w:id="56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2234A2">
      <w:pPr>
        <w:pStyle w:val="Heading6"/>
      </w:pPr>
      <w:bookmarkStart w:id="562" w:name="_Toc74991310"/>
      <w:r w:rsidRPr="00F91D2F">
        <w:t>5.3.2.2.</w:t>
      </w:r>
      <w:r>
        <w:t>5.3</w:t>
      </w:r>
      <w:r w:rsidRPr="00F91D2F">
        <w:tab/>
      </w:r>
      <w:r>
        <w:t>T-ADS Information</w:t>
      </w:r>
      <w:r w:rsidRPr="00F91D2F">
        <w:t xml:space="preserve"> Retrieval</w:t>
      </w:r>
      <w:bookmarkEnd w:id="560"/>
      <w:bookmarkEnd w:id="561"/>
      <w:bookmarkEnd w:id="56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7" type="#_x0000_t75" style="width:388.2pt;height:128.4pt" o:ole="">
            <v:imagedata r:id="rId56" o:title=""/>
          </v:shape>
          <o:OLEObject Type="Embed" ProgID="Visio.Drawing.15" ShapeID="_x0000_i1047" DrawAspect="Content" ObjectID="_1685604663"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3" w:name="_Toc49689745"/>
      <w:bookmarkStart w:id="56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BF707D">
      <w:pPr>
        <w:pStyle w:val="Heading6"/>
      </w:pPr>
      <w:bookmarkStart w:id="565" w:name="_Toc74991311"/>
      <w:r w:rsidRPr="00F91D2F">
        <w:t>5.3.2.2.</w:t>
      </w:r>
      <w:r>
        <w:t>5.4</w:t>
      </w:r>
      <w:r w:rsidRPr="00F91D2F">
        <w:tab/>
      </w:r>
      <w:r>
        <w:t>User State</w:t>
      </w:r>
      <w:r w:rsidRPr="00F91D2F">
        <w:t xml:space="preserve"> Retrieval</w:t>
      </w:r>
      <w:r>
        <w:t xml:space="preserve"> for CS/PS Domains</w:t>
      </w:r>
      <w:bookmarkEnd w:id="563"/>
      <w:bookmarkEnd w:id="564"/>
      <w:bookmarkEnd w:id="56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48" type="#_x0000_t75" style="width:388.7pt;height:129.4pt" o:ole="">
            <v:imagedata r:id="rId58" o:title=""/>
          </v:shape>
          <o:OLEObject Type="Embed" ProgID="Visio.Drawing.15" ShapeID="_x0000_i1048" DrawAspect="Content" ObjectID="_1685604664"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6" w:name="_Toc49689746"/>
      <w:bookmarkStart w:id="56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2234A2">
      <w:pPr>
        <w:pStyle w:val="Heading6"/>
      </w:pPr>
      <w:bookmarkStart w:id="568" w:name="_Toc74991312"/>
      <w:r w:rsidRPr="00F91D2F">
        <w:t>5.3.2.2.</w:t>
      </w:r>
      <w:r>
        <w:t>5.5</w:t>
      </w:r>
      <w:r w:rsidRPr="00F91D2F">
        <w:tab/>
      </w:r>
      <w:r>
        <w:t xml:space="preserve">CSRN </w:t>
      </w:r>
      <w:r w:rsidRPr="00F91D2F">
        <w:t>Retrieval</w:t>
      </w:r>
      <w:bookmarkEnd w:id="566"/>
      <w:bookmarkEnd w:id="567"/>
      <w:bookmarkEnd w:id="568"/>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49" type="#_x0000_t75" style="width:388.2pt;height:127.9pt" o:ole="">
            <v:imagedata r:id="rId60" o:title=""/>
          </v:shape>
          <o:OLEObject Type="Embed" ProgID="Visio.Drawing.15" ShapeID="_x0000_i1049" DrawAspect="Content" ObjectID="_1685604665"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69" w:name="_Toc49689747"/>
      <w:bookmarkStart w:id="57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2234A2">
      <w:pPr>
        <w:pStyle w:val="Heading6"/>
      </w:pPr>
      <w:bookmarkStart w:id="571" w:name="_Toc74991313"/>
      <w:r w:rsidRPr="00F91D2F">
        <w:t>5.3.2.2.</w:t>
      </w:r>
      <w:r>
        <w:t>5.6</w:t>
      </w:r>
      <w:r w:rsidRPr="00F91D2F">
        <w:tab/>
      </w:r>
      <w:r>
        <w:t>Reference Location Information</w:t>
      </w:r>
      <w:r w:rsidRPr="00F91D2F">
        <w:t xml:space="preserve"> Retrieval</w:t>
      </w:r>
      <w:bookmarkEnd w:id="569"/>
      <w:bookmarkEnd w:id="570"/>
      <w:bookmarkEnd w:id="57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0" type="#_x0000_t75" style="width:388.2pt;height:127.4pt" o:ole="">
            <v:imagedata r:id="rId62" o:title=""/>
          </v:shape>
          <o:OLEObject Type="Embed" ProgID="Visio.Drawing.15" ShapeID="_x0000_i1050" DrawAspect="Content" ObjectID="_1685604666"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2" w:name="_Toc49689748"/>
      <w:bookmarkStart w:id="57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C57482">
      <w:pPr>
        <w:pStyle w:val="Heading5"/>
      </w:pPr>
      <w:bookmarkStart w:id="574" w:name="_Toc74991314"/>
      <w:r>
        <w:t>5.3.2.2.6</w:t>
      </w:r>
      <w:r>
        <w:tab/>
        <w:t>SRVCC Data</w:t>
      </w:r>
      <w:bookmarkEnd w:id="554"/>
      <w:bookmarkEnd w:id="555"/>
      <w:bookmarkEnd w:id="556"/>
      <w:bookmarkEnd w:id="557"/>
      <w:bookmarkEnd w:id="558"/>
      <w:bookmarkEnd w:id="572"/>
      <w:bookmarkEnd w:id="573"/>
      <w:bookmarkEnd w:id="574"/>
    </w:p>
    <w:p w14:paraId="540C995E" w14:textId="77777777" w:rsidR="00DD5DBA" w:rsidRPr="00F91D2F" w:rsidRDefault="00DD5DBA" w:rsidP="00BC05CA">
      <w:pPr>
        <w:pStyle w:val="Heading6"/>
      </w:pPr>
      <w:bookmarkStart w:id="575" w:name="_Toc34346494"/>
      <w:bookmarkStart w:id="576" w:name="_Toc34740571"/>
      <w:bookmarkStart w:id="577" w:name="_Toc34747930"/>
      <w:bookmarkStart w:id="578" w:name="_Toc34748306"/>
      <w:bookmarkStart w:id="579" w:name="_Toc34749296"/>
      <w:bookmarkStart w:id="580" w:name="_Toc49689749"/>
      <w:bookmarkStart w:id="581" w:name="_Toc56336834"/>
      <w:bookmarkStart w:id="582" w:name="_Toc74991315"/>
      <w:r w:rsidRPr="00F91D2F">
        <w:t>5.3.2.2.</w:t>
      </w:r>
      <w:r w:rsidR="00C57482">
        <w:t>6</w:t>
      </w:r>
      <w:r>
        <w:t>.</w:t>
      </w:r>
      <w:r w:rsidR="00C57482">
        <w:t>1</w:t>
      </w:r>
      <w:r w:rsidRPr="00F91D2F">
        <w:tab/>
      </w:r>
      <w:r>
        <w:t>SRVCC Data Retrieval</w:t>
      </w:r>
      <w:bookmarkEnd w:id="575"/>
      <w:bookmarkEnd w:id="576"/>
      <w:bookmarkEnd w:id="577"/>
      <w:bookmarkEnd w:id="578"/>
      <w:bookmarkEnd w:id="579"/>
      <w:bookmarkEnd w:id="580"/>
      <w:bookmarkEnd w:id="581"/>
      <w:bookmarkEnd w:id="58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1" type="#_x0000_t75" style="width:388.2pt;height:127.9pt" o:ole="">
            <v:imagedata r:id="rId64" o:title=""/>
          </v:shape>
          <o:OLEObject Type="Embed" ProgID="Visio.Drawing.15" ShapeID="_x0000_i1051" DrawAspect="Content" ObjectID="_1685604667"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3" w:name="_Toc34346495"/>
      <w:bookmarkStart w:id="584" w:name="_Toc34740572"/>
      <w:bookmarkStart w:id="585" w:name="_Toc34747931"/>
      <w:bookmarkStart w:id="586" w:name="_Toc34748307"/>
      <w:bookmarkStart w:id="587" w:name="_Toc34749297"/>
      <w:bookmarkStart w:id="588" w:name="_Toc49689750"/>
      <w:bookmarkStart w:id="589"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BC05CA">
      <w:pPr>
        <w:pStyle w:val="Heading5"/>
      </w:pPr>
      <w:bookmarkStart w:id="590" w:name="_Toc74991316"/>
      <w:r>
        <w:t>5.3.2.2.</w:t>
      </w:r>
      <w:r w:rsidR="00C57482">
        <w:t>7</w:t>
      </w:r>
      <w:r>
        <w:tab/>
        <w:t>Service Data</w:t>
      </w:r>
      <w:bookmarkEnd w:id="583"/>
      <w:bookmarkEnd w:id="584"/>
      <w:bookmarkEnd w:id="585"/>
      <w:bookmarkEnd w:id="586"/>
      <w:bookmarkEnd w:id="587"/>
      <w:bookmarkEnd w:id="588"/>
      <w:bookmarkEnd w:id="589"/>
      <w:bookmarkEnd w:id="590"/>
    </w:p>
    <w:p w14:paraId="2D3932C7" w14:textId="77777777" w:rsidR="00DD5DBA" w:rsidRPr="00F91D2F" w:rsidRDefault="00DD5DBA" w:rsidP="00BC05CA">
      <w:pPr>
        <w:pStyle w:val="Heading6"/>
      </w:pPr>
      <w:bookmarkStart w:id="591" w:name="_Toc34346496"/>
      <w:bookmarkStart w:id="592" w:name="_Toc34740573"/>
      <w:bookmarkStart w:id="593" w:name="_Toc34747932"/>
      <w:bookmarkStart w:id="594" w:name="_Toc34748308"/>
      <w:bookmarkStart w:id="595" w:name="_Toc34749298"/>
      <w:bookmarkStart w:id="596" w:name="_Toc49689751"/>
      <w:bookmarkStart w:id="597" w:name="_Toc56336836"/>
      <w:bookmarkStart w:id="598" w:name="_Toc74991317"/>
      <w:r w:rsidRPr="00F91D2F">
        <w:t>5.3.2.2.</w:t>
      </w:r>
      <w:r w:rsidR="00C57482">
        <w:t>7</w:t>
      </w:r>
      <w:r>
        <w:t>.1</w:t>
      </w:r>
      <w:r w:rsidRPr="00F91D2F">
        <w:tab/>
      </w:r>
      <w:r>
        <w:t>PSI Activation State Retrieval</w:t>
      </w:r>
      <w:bookmarkEnd w:id="591"/>
      <w:bookmarkEnd w:id="592"/>
      <w:bookmarkEnd w:id="593"/>
      <w:bookmarkEnd w:id="594"/>
      <w:bookmarkEnd w:id="595"/>
      <w:bookmarkEnd w:id="596"/>
      <w:bookmarkEnd w:id="597"/>
      <w:bookmarkEnd w:id="59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2" type="#_x0000_t75" style="width:388.2pt;height:128.4pt" o:ole="">
            <v:imagedata r:id="rId66" o:title=""/>
          </v:shape>
          <o:OLEObject Type="Embed" ProgID="Visio.Drawing.15" ShapeID="_x0000_i1052" DrawAspect="Content" ObjectID="_1685604668"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99" w:name="_Toc49689752"/>
      <w:bookmarkStart w:id="600" w:name="_Toc56336837"/>
      <w:bookmarkStart w:id="601" w:name="_Toc34346497"/>
      <w:bookmarkStart w:id="602" w:name="_Toc34740574"/>
      <w:bookmarkStart w:id="603" w:name="_Toc34747933"/>
      <w:bookmarkStart w:id="604" w:name="_Toc34748309"/>
      <w:bookmarkStart w:id="60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CB590A">
      <w:pPr>
        <w:pStyle w:val="Heading6"/>
      </w:pPr>
      <w:bookmarkStart w:id="606" w:name="_Toc74991318"/>
      <w:r w:rsidRPr="00F91D2F">
        <w:t>5.3.2.2.</w:t>
      </w:r>
      <w:r>
        <w:t>7.2</w:t>
      </w:r>
      <w:r w:rsidRPr="00F91D2F">
        <w:tab/>
      </w:r>
      <w:r>
        <w:t>SMS Registration Information retrieval</w:t>
      </w:r>
      <w:bookmarkEnd w:id="599"/>
      <w:bookmarkEnd w:id="600"/>
      <w:bookmarkEnd w:id="60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3" type="#_x0000_t75" style="width:388.2pt;height:127.9pt" o:ole="">
            <v:imagedata r:id="rId68" o:title=""/>
          </v:shape>
          <o:OLEObject Type="Embed" ProgID="Visio.Drawing.15" ShapeID="_x0000_i1053" DrawAspect="Content" ObjectID="_1685604669"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7" w:name="_Toc49689753"/>
      <w:bookmarkStart w:id="60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B1392B">
      <w:pPr>
        <w:pStyle w:val="Heading6"/>
      </w:pPr>
      <w:bookmarkStart w:id="609" w:name="_Toc74991319"/>
      <w:r w:rsidRPr="00F91D2F">
        <w:t>5.3.2.2.</w:t>
      </w:r>
      <w:r>
        <w:t>7.3</w:t>
      </w:r>
      <w:r w:rsidRPr="00F91D2F">
        <w:tab/>
      </w:r>
      <w:r>
        <w:t>DSAI Information retrieval</w:t>
      </w:r>
      <w:bookmarkEnd w:id="607"/>
      <w:bookmarkEnd w:id="608"/>
      <w:bookmarkEnd w:id="60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4" type="#_x0000_t75" style="width:388.7pt;height:128.4pt" o:ole="">
            <v:imagedata r:id="rId70" o:title=""/>
          </v:shape>
          <o:OLEObject Type="Embed" ProgID="Visio.Drawing.15" ShapeID="_x0000_i1054" DrawAspect="Content" ObjectID="_1685604670"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0" w:name="_Toc49689754"/>
      <w:bookmarkStart w:id="61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BC05CA">
      <w:pPr>
        <w:pStyle w:val="Heading5"/>
      </w:pPr>
      <w:bookmarkStart w:id="612" w:name="_Toc74991320"/>
      <w:r>
        <w:t>5.3.2.2.</w:t>
      </w:r>
      <w:r w:rsidR="00C57482">
        <w:t>8</w:t>
      </w:r>
      <w:r>
        <w:tab/>
        <w:t>Repository Data</w:t>
      </w:r>
      <w:bookmarkEnd w:id="601"/>
      <w:bookmarkEnd w:id="602"/>
      <w:bookmarkEnd w:id="603"/>
      <w:bookmarkEnd w:id="604"/>
      <w:bookmarkEnd w:id="605"/>
      <w:bookmarkEnd w:id="610"/>
      <w:bookmarkEnd w:id="611"/>
      <w:bookmarkEnd w:id="612"/>
    </w:p>
    <w:p w14:paraId="6556FE64" w14:textId="77777777" w:rsidR="00FC4C9C" w:rsidRPr="00F91D2F" w:rsidRDefault="00FC4C9C" w:rsidP="00BC05CA">
      <w:pPr>
        <w:pStyle w:val="Heading6"/>
      </w:pPr>
      <w:bookmarkStart w:id="613" w:name="_Toc34346498"/>
      <w:bookmarkStart w:id="614" w:name="_Toc34740575"/>
      <w:bookmarkStart w:id="615" w:name="_Toc34747934"/>
      <w:bookmarkStart w:id="616" w:name="_Toc34748310"/>
      <w:bookmarkStart w:id="617" w:name="_Toc34749300"/>
      <w:bookmarkStart w:id="618" w:name="_Toc49689755"/>
      <w:bookmarkStart w:id="619" w:name="_Toc56336840"/>
      <w:bookmarkStart w:id="620" w:name="_Toc74991321"/>
      <w:r w:rsidRPr="00F91D2F">
        <w:t>5.3.2.2.</w:t>
      </w:r>
      <w:r w:rsidR="00C57482">
        <w:t>8</w:t>
      </w:r>
      <w:r w:rsidR="00DD5DBA">
        <w:t>.1</w:t>
      </w:r>
      <w:r w:rsidRPr="00F91D2F">
        <w:tab/>
        <w:t>Repository Data Retrieval</w:t>
      </w:r>
      <w:bookmarkEnd w:id="613"/>
      <w:bookmarkEnd w:id="614"/>
      <w:bookmarkEnd w:id="615"/>
      <w:bookmarkEnd w:id="616"/>
      <w:bookmarkEnd w:id="617"/>
      <w:bookmarkEnd w:id="618"/>
      <w:bookmarkEnd w:id="619"/>
      <w:bookmarkEnd w:id="62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5" type="#_x0000_t75" style="width:435pt;height:119.35pt" o:ole="">
            <v:imagedata r:id="rId72" o:title=""/>
          </v:shape>
          <o:OLEObject Type="Embed" ProgID="Visio.Drawing.11" ShapeID="_x0000_i1055" DrawAspect="Content" ObjectID="_1685604671"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1" w:name="_Toc34346499"/>
      <w:bookmarkStart w:id="622" w:name="_Toc34740576"/>
      <w:bookmarkStart w:id="623" w:name="_Toc34747935"/>
      <w:bookmarkStart w:id="624" w:name="_Toc34748311"/>
      <w:bookmarkStart w:id="625" w:name="_Toc34749301"/>
      <w:bookmarkStart w:id="626" w:name="_Toc49689756"/>
      <w:bookmarkStart w:id="627" w:name="_Toc56336841"/>
      <w:bookmarkStart w:id="628" w:name="_Toc11338358"/>
      <w:bookmarkStart w:id="629" w:name="_Toc27584961"/>
      <w:bookmarkStart w:id="630" w:name="_Toc27584967"/>
      <w:bookmarkStart w:id="631" w:name="_Toc21948875"/>
      <w:bookmarkStart w:id="632"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BC05CA">
      <w:pPr>
        <w:pStyle w:val="Heading5"/>
      </w:pPr>
      <w:bookmarkStart w:id="633" w:name="_Toc74991322"/>
      <w:r>
        <w:t>5.3.2.2.</w:t>
      </w:r>
      <w:r w:rsidR="00C57482">
        <w:t>9</w:t>
      </w:r>
      <w:r>
        <w:tab/>
        <w:t>Shared Subscription Data</w:t>
      </w:r>
      <w:bookmarkEnd w:id="621"/>
      <w:bookmarkEnd w:id="622"/>
      <w:bookmarkEnd w:id="623"/>
      <w:bookmarkEnd w:id="624"/>
      <w:bookmarkEnd w:id="625"/>
      <w:bookmarkEnd w:id="626"/>
      <w:bookmarkEnd w:id="627"/>
      <w:bookmarkEnd w:id="633"/>
    </w:p>
    <w:p w14:paraId="3D20399E" w14:textId="77777777" w:rsidR="00DF5F91" w:rsidRPr="006A7EE2" w:rsidRDefault="00DF5F91" w:rsidP="00BC05CA">
      <w:pPr>
        <w:pStyle w:val="Heading6"/>
      </w:pPr>
      <w:bookmarkStart w:id="634" w:name="_Toc34346500"/>
      <w:bookmarkStart w:id="635" w:name="_Toc34740577"/>
      <w:bookmarkStart w:id="636" w:name="_Toc34747936"/>
      <w:bookmarkStart w:id="637" w:name="_Toc34748312"/>
      <w:bookmarkStart w:id="638" w:name="_Toc34749302"/>
      <w:bookmarkStart w:id="639" w:name="_Toc49689757"/>
      <w:bookmarkStart w:id="640" w:name="_Toc56336842"/>
      <w:bookmarkStart w:id="641" w:name="_Toc74991323"/>
      <w:r w:rsidRPr="006A7EE2">
        <w:t>5.</w:t>
      </w:r>
      <w:r>
        <w:t>3</w:t>
      </w:r>
      <w:r w:rsidRPr="006A7EE2">
        <w:t>.2.2.</w:t>
      </w:r>
      <w:r w:rsidR="00C57482">
        <w:t>9</w:t>
      </w:r>
      <w:r w:rsidR="00DD5DBA">
        <w:t>.</w:t>
      </w:r>
      <w:r>
        <w:t>1</w:t>
      </w:r>
      <w:r w:rsidRPr="006A7EE2">
        <w:tab/>
        <w:t>Shared Subscription Data Retrieval</w:t>
      </w:r>
      <w:bookmarkEnd w:id="628"/>
      <w:bookmarkEnd w:id="629"/>
      <w:bookmarkEnd w:id="634"/>
      <w:bookmarkEnd w:id="635"/>
      <w:bookmarkEnd w:id="636"/>
      <w:bookmarkEnd w:id="637"/>
      <w:bookmarkEnd w:id="638"/>
      <w:bookmarkEnd w:id="639"/>
      <w:bookmarkEnd w:id="640"/>
      <w:bookmarkEnd w:id="64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6" type="#_x0000_t75" style="width:435.5pt;height:119.85pt" o:ole="">
            <v:imagedata r:id="rId74" o:title=""/>
          </v:shape>
          <o:OLEObject Type="Embed" ProgID="Visio.Drawing.11" ShapeID="_x0000_i1056" DrawAspect="Content" ObjectID="_1685604672"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2" w:name="_Toc34346501"/>
      <w:bookmarkStart w:id="643" w:name="_Toc34740578"/>
      <w:bookmarkStart w:id="644" w:name="_Toc34747937"/>
      <w:bookmarkStart w:id="645" w:name="_Toc34748313"/>
      <w:bookmarkStart w:id="646" w:name="_Toc34749303"/>
      <w:bookmarkStart w:id="647" w:name="_Toc49689758"/>
      <w:bookmarkStart w:id="648"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FA6EB7">
      <w:pPr>
        <w:pStyle w:val="Heading4"/>
      </w:pPr>
      <w:bookmarkStart w:id="649" w:name="_Toc74991324"/>
      <w:r w:rsidRPr="006A7EE2">
        <w:t>5.</w:t>
      </w:r>
      <w:r>
        <w:t>3</w:t>
      </w:r>
      <w:r w:rsidRPr="006A7EE2">
        <w:t>.2.</w:t>
      </w:r>
      <w:r>
        <w:t>3</w:t>
      </w:r>
      <w:r w:rsidRPr="006A7EE2">
        <w:tab/>
        <w:t>Subscribe</w:t>
      </w:r>
      <w:bookmarkEnd w:id="630"/>
      <w:bookmarkEnd w:id="642"/>
      <w:bookmarkEnd w:id="643"/>
      <w:bookmarkEnd w:id="644"/>
      <w:bookmarkEnd w:id="645"/>
      <w:bookmarkEnd w:id="646"/>
      <w:bookmarkEnd w:id="647"/>
      <w:bookmarkEnd w:id="648"/>
      <w:bookmarkEnd w:id="649"/>
    </w:p>
    <w:p w14:paraId="3E43956E" w14:textId="77777777" w:rsidR="00FA6EB7" w:rsidRPr="006A7EE2" w:rsidRDefault="00FA6EB7" w:rsidP="00FA6EB7">
      <w:pPr>
        <w:pStyle w:val="Heading5"/>
      </w:pPr>
      <w:bookmarkStart w:id="650" w:name="_Toc11338363"/>
      <w:bookmarkStart w:id="651" w:name="_Toc27584968"/>
      <w:bookmarkStart w:id="652" w:name="_Toc34346502"/>
      <w:bookmarkStart w:id="653" w:name="_Toc34740579"/>
      <w:bookmarkStart w:id="654" w:name="_Toc34747938"/>
      <w:bookmarkStart w:id="655" w:name="_Toc34748314"/>
      <w:bookmarkStart w:id="656" w:name="_Toc34749304"/>
      <w:bookmarkStart w:id="657" w:name="_Toc49689759"/>
      <w:bookmarkStart w:id="658" w:name="_Toc56336844"/>
      <w:bookmarkStart w:id="659" w:name="_Toc74991325"/>
      <w:r w:rsidRPr="006A7EE2">
        <w:t>5.</w:t>
      </w:r>
      <w:r>
        <w:t>3</w:t>
      </w:r>
      <w:r w:rsidRPr="006A7EE2">
        <w:t>.2.</w:t>
      </w:r>
      <w:r>
        <w:t>3</w:t>
      </w:r>
      <w:r w:rsidRPr="006A7EE2">
        <w:t>.1</w:t>
      </w:r>
      <w:r w:rsidRPr="006A7EE2">
        <w:tab/>
        <w:t>General</w:t>
      </w:r>
      <w:bookmarkEnd w:id="650"/>
      <w:bookmarkEnd w:id="651"/>
      <w:bookmarkEnd w:id="652"/>
      <w:bookmarkEnd w:id="653"/>
      <w:bookmarkEnd w:id="654"/>
      <w:bookmarkEnd w:id="655"/>
      <w:bookmarkEnd w:id="656"/>
      <w:bookmarkEnd w:id="657"/>
      <w:bookmarkEnd w:id="658"/>
      <w:bookmarkEnd w:id="65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660" w:name="_Toc11338364"/>
      <w:bookmarkStart w:id="661" w:name="_Toc27584969"/>
      <w:bookmarkStart w:id="662" w:name="_Toc34346503"/>
      <w:bookmarkStart w:id="663" w:name="_Toc34740580"/>
      <w:bookmarkStart w:id="664" w:name="_Toc34747939"/>
      <w:bookmarkStart w:id="665" w:name="_Toc34748315"/>
      <w:bookmarkStart w:id="666" w:name="_Toc34749305"/>
      <w:bookmarkStart w:id="667" w:name="_Toc49689760"/>
      <w:bookmarkStart w:id="668" w:name="_Toc56336845"/>
      <w:bookmarkStart w:id="669" w:name="_Toc74991326"/>
      <w:r w:rsidRPr="006A7EE2">
        <w:t>5.</w:t>
      </w:r>
      <w:r>
        <w:t>3</w:t>
      </w:r>
      <w:r w:rsidRPr="006A7EE2">
        <w:t>.2.</w:t>
      </w:r>
      <w:r>
        <w:t>3</w:t>
      </w:r>
      <w:r w:rsidRPr="006A7EE2">
        <w:t>.2</w:t>
      </w:r>
      <w:r w:rsidRPr="006A7EE2">
        <w:tab/>
        <w:t>Subscription to notifications of data change</w:t>
      </w:r>
      <w:bookmarkEnd w:id="660"/>
      <w:bookmarkEnd w:id="661"/>
      <w:bookmarkEnd w:id="662"/>
      <w:bookmarkEnd w:id="663"/>
      <w:bookmarkEnd w:id="664"/>
      <w:bookmarkEnd w:id="665"/>
      <w:bookmarkEnd w:id="666"/>
      <w:bookmarkEnd w:id="667"/>
      <w:bookmarkEnd w:id="668"/>
      <w:bookmarkEnd w:id="669"/>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7" type="#_x0000_t75" style="width:436.55pt;height:120.85pt" o:ole="">
            <v:imagedata r:id="rId76" o:title=""/>
          </v:shape>
          <o:OLEObject Type="Embed" ProgID="Visio.Drawing.11" ShapeID="_x0000_i1057" DrawAspect="Content" ObjectID="_1685604673"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0" w:name="_Toc11338365"/>
      <w:bookmarkStart w:id="671" w:name="_Toc27584970"/>
      <w:bookmarkStart w:id="672" w:name="_Toc34346504"/>
      <w:bookmarkStart w:id="673" w:name="_Toc34740581"/>
      <w:bookmarkStart w:id="674" w:name="_Toc34747940"/>
      <w:bookmarkStart w:id="675" w:name="_Toc34748316"/>
      <w:bookmarkStart w:id="676" w:name="_Toc34749306"/>
      <w:bookmarkStart w:id="677" w:name="_Toc49689761"/>
      <w:bookmarkStart w:id="678" w:name="_Toc56336846"/>
      <w:bookmarkStart w:id="679" w:name="_Toc11338366"/>
      <w:bookmarkStart w:id="680"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FA6EB7">
      <w:pPr>
        <w:pStyle w:val="Heading5"/>
      </w:pPr>
      <w:bookmarkStart w:id="681" w:name="_Toc74991327"/>
      <w:r w:rsidRPr="006A7EE2">
        <w:t>5.</w:t>
      </w:r>
      <w:r>
        <w:t>3</w:t>
      </w:r>
      <w:r w:rsidRPr="006A7EE2">
        <w:t>.2.</w:t>
      </w:r>
      <w:r>
        <w:t>3</w:t>
      </w:r>
      <w:r w:rsidRPr="006A7EE2">
        <w:t>.3</w:t>
      </w:r>
      <w:r w:rsidRPr="006A7EE2">
        <w:tab/>
        <w:t>Subscription to notifications of shared data change</w:t>
      </w:r>
      <w:bookmarkEnd w:id="670"/>
      <w:bookmarkEnd w:id="671"/>
      <w:bookmarkEnd w:id="672"/>
      <w:bookmarkEnd w:id="673"/>
      <w:bookmarkEnd w:id="674"/>
      <w:bookmarkEnd w:id="675"/>
      <w:bookmarkEnd w:id="676"/>
      <w:bookmarkEnd w:id="677"/>
      <w:bookmarkEnd w:id="678"/>
      <w:bookmarkEnd w:id="68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58" type="#_x0000_t75" style="width:434pt;height:119.35pt" o:ole="">
            <v:imagedata r:id="rId78" o:title=""/>
          </v:shape>
          <o:OLEObject Type="Embed" ProgID="Visio.Drawing.11" ShapeID="_x0000_i1058" DrawAspect="Content" ObjectID="_1685604674"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2" w:name="_Toc49689762"/>
      <w:bookmarkStart w:id="683" w:name="_Toc56336847"/>
      <w:bookmarkStart w:id="684" w:name="_Toc34346505"/>
      <w:bookmarkStart w:id="685" w:name="_Toc34740582"/>
      <w:bookmarkStart w:id="686" w:name="_Toc34747941"/>
      <w:bookmarkStart w:id="687" w:name="_Toc34748317"/>
      <w:bookmarkStart w:id="68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D50462">
      <w:pPr>
        <w:pStyle w:val="Heading5"/>
      </w:pPr>
      <w:bookmarkStart w:id="689" w:name="_Toc74991328"/>
      <w:r w:rsidRPr="00F91D2F">
        <w:t>5.3.2.</w:t>
      </w:r>
      <w:r>
        <w:t>3</w:t>
      </w:r>
      <w:r w:rsidRPr="00F91D2F">
        <w:t>.</w:t>
      </w:r>
      <w:r>
        <w:t>4</w:t>
      </w:r>
      <w:r w:rsidRPr="00F91D2F">
        <w:tab/>
      </w:r>
      <w:r>
        <w:t>Subscriptions to notification of UE Reachability for IP</w:t>
      </w:r>
      <w:bookmarkEnd w:id="682"/>
      <w:bookmarkEnd w:id="683"/>
      <w:bookmarkEnd w:id="68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983C79">
      <w:pPr>
        <w:pStyle w:val="TH"/>
        <w:ind w:hanging="284"/>
      </w:pPr>
      <w:r>
        <w:object w:dxaOrig="10166" w:dyaOrig="3120" w14:anchorId="39236FD3">
          <v:shape id="_x0000_i1059" type="#_x0000_t75" style="width:360.5pt;height:106.75pt" o:ole="">
            <v:imagedata r:id="rId80" o:title=""/>
          </v:shape>
          <o:OLEObject Type="Embed" ProgID="Visio.Drawing.15" ShapeID="_x0000_i1059" DrawAspect="Content" ObjectID="_1685604675"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0" w:name="_Toc49689763"/>
      <w:bookmarkStart w:id="69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FA6EB7">
      <w:pPr>
        <w:pStyle w:val="Heading4"/>
      </w:pPr>
      <w:bookmarkStart w:id="692" w:name="_Toc74991329"/>
      <w:r w:rsidRPr="006A7EE2">
        <w:t>5.</w:t>
      </w:r>
      <w:r>
        <w:t>3</w:t>
      </w:r>
      <w:r w:rsidRPr="006A7EE2">
        <w:t>.2.</w:t>
      </w:r>
      <w:r>
        <w:t>4</w:t>
      </w:r>
      <w:r w:rsidRPr="006A7EE2">
        <w:tab/>
        <w:t>Unsubscribe</w:t>
      </w:r>
      <w:bookmarkEnd w:id="679"/>
      <w:bookmarkEnd w:id="680"/>
      <w:bookmarkEnd w:id="684"/>
      <w:bookmarkEnd w:id="685"/>
      <w:bookmarkEnd w:id="686"/>
      <w:bookmarkEnd w:id="687"/>
      <w:bookmarkEnd w:id="688"/>
      <w:bookmarkEnd w:id="690"/>
      <w:bookmarkEnd w:id="691"/>
      <w:bookmarkEnd w:id="692"/>
    </w:p>
    <w:p w14:paraId="7C195BD4" w14:textId="77777777" w:rsidR="00FA6EB7" w:rsidRPr="006A7EE2" w:rsidRDefault="00FA6EB7" w:rsidP="00FA6EB7">
      <w:pPr>
        <w:pStyle w:val="Heading5"/>
      </w:pPr>
      <w:bookmarkStart w:id="693" w:name="_Toc11338367"/>
      <w:bookmarkStart w:id="694" w:name="_Toc27584972"/>
      <w:bookmarkStart w:id="695" w:name="_Toc34346506"/>
      <w:bookmarkStart w:id="696" w:name="_Toc34740583"/>
      <w:bookmarkStart w:id="697" w:name="_Toc34747942"/>
      <w:bookmarkStart w:id="698" w:name="_Toc34748318"/>
      <w:bookmarkStart w:id="699" w:name="_Toc34749308"/>
      <w:bookmarkStart w:id="700" w:name="_Toc49689764"/>
      <w:bookmarkStart w:id="701" w:name="_Toc56336849"/>
      <w:bookmarkStart w:id="702" w:name="_Toc74991330"/>
      <w:r w:rsidRPr="006A7EE2">
        <w:t>5.</w:t>
      </w:r>
      <w:r>
        <w:t>3</w:t>
      </w:r>
      <w:r w:rsidRPr="006A7EE2">
        <w:t>.2.</w:t>
      </w:r>
      <w:r>
        <w:t>4</w:t>
      </w:r>
      <w:r w:rsidRPr="006A7EE2">
        <w:t>.1</w:t>
      </w:r>
      <w:r w:rsidRPr="006A7EE2">
        <w:tab/>
        <w:t>General</w:t>
      </w:r>
      <w:bookmarkEnd w:id="693"/>
      <w:bookmarkEnd w:id="694"/>
      <w:bookmarkEnd w:id="695"/>
      <w:bookmarkEnd w:id="696"/>
      <w:bookmarkEnd w:id="697"/>
      <w:bookmarkEnd w:id="698"/>
      <w:bookmarkEnd w:id="699"/>
      <w:bookmarkEnd w:id="700"/>
      <w:bookmarkEnd w:id="701"/>
      <w:bookmarkEnd w:id="70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03" w:name="_Toc11338368"/>
      <w:bookmarkStart w:id="704" w:name="_Toc27584973"/>
      <w:bookmarkStart w:id="705" w:name="_Toc34346507"/>
      <w:bookmarkStart w:id="706" w:name="_Toc34740584"/>
      <w:bookmarkStart w:id="707" w:name="_Toc34747943"/>
      <w:bookmarkStart w:id="708" w:name="_Toc34748319"/>
      <w:bookmarkStart w:id="709" w:name="_Toc34749309"/>
      <w:bookmarkStart w:id="710" w:name="_Toc49689765"/>
      <w:bookmarkStart w:id="711" w:name="_Toc56336850"/>
      <w:bookmarkStart w:id="712" w:name="_Toc74991331"/>
      <w:r w:rsidRPr="006A7EE2">
        <w:t>5.</w:t>
      </w:r>
      <w:r>
        <w:t>3</w:t>
      </w:r>
      <w:r w:rsidRPr="006A7EE2">
        <w:t>.2.</w:t>
      </w:r>
      <w:r>
        <w:t>4</w:t>
      </w:r>
      <w:r w:rsidRPr="006A7EE2">
        <w:t>.2</w:t>
      </w:r>
      <w:r w:rsidRPr="006A7EE2">
        <w:tab/>
        <w:t>Unsubscribe to notifications of data change</w:t>
      </w:r>
      <w:bookmarkEnd w:id="703"/>
      <w:bookmarkEnd w:id="704"/>
      <w:bookmarkEnd w:id="705"/>
      <w:bookmarkEnd w:id="706"/>
      <w:bookmarkEnd w:id="707"/>
      <w:bookmarkEnd w:id="708"/>
      <w:bookmarkEnd w:id="709"/>
      <w:bookmarkEnd w:id="710"/>
      <w:bookmarkEnd w:id="711"/>
      <w:bookmarkEnd w:id="71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0" type="#_x0000_t75" style="width:434pt;height:119.35pt" o:ole="">
            <v:imagedata r:id="rId82" o:title=""/>
          </v:shape>
          <o:OLEObject Type="Embed" ProgID="Visio.Drawing.11" ShapeID="_x0000_i1060" DrawAspect="Content" ObjectID="_1685604676"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3" w:name="_Toc11338369"/>
      <w:bookmarkStart w:id="714" w:name="_Toc27584974"/>
      <w:bookmarkStart w:id="715" w:name="_Toc34346508"/>
      <w:bookmarkStart w:id="716" w:name="_Toc34740585"/>
      <w:bookmarkStart w:id="717" w:name="_Toc34747944"/>
      <w:bookmarkStart w:id="718" w:name="_Toc34748320"/>
      <w:bookmarkStart w:id="719" w:name="_Toc34749310"/>
      <w:bookmarkStart w:id="720" w:name="_Toc49689766"/>
      <w:bookmarkStart w:id="721" w:name="_Toc56336851"/>
      <w:bookmarkStart w:id="722" w:name="_Toc27584984"/>
      <w:bookmarkStart w:id="723" w:name="_Toc11338370"/>
      <w:bookmarkStart w:id="72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FA6EB7">
      <w:pPr>
        <w:pStyle w:val="Heading5"/>
      </w:pPr>
      <w:bookmarkStart w:id="725" w:name="_Toc74991332"/>
      <w:r w:rsidRPr="006A7EE2">
        <w:t>5.</w:t>
      </w:r>
      <w:r>
        <w:t>3</w:t>
      </w:r>
      <w:r w:rsidRPr="006A7EE2">
        <w:t>.2.</w:t>
      </w:r>
      <w:r>
        <w:t>4</w:t>
      </w:r>
      <w:r w:rsidRPr="006A7EE2">
        <w:t>.3</w:t>
      </w:r>
      <w:r w:rsidRPr="006A7EE2">
        <w:tab/>
        <w:t>Unsubscribe to notifications of shared data change</w:t>
      </w:r>
      <w:bookmarkEnd w:id="713"/>
      <w:bookmarkEnd w:id="714"/>
      <w:bookmarkEnd w:id="715"/>
      <w:bookmarkEnd w:id="716"/>
      <w:bookmarkEnd w:id="717"/>
      <w:bookmarkEnd w:id="718"/>
      <w:bookmarkEnd w:id="719"/>
      <w:bookmarkEnd w:id="720"/>
      <w:bookmarkEnd w:id="721"/>
      <w:bookmarkEnd w:id="72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1" type="#_x0000_t75" style="width:436.55pt;height:119.35pt" o:ole="">
            <v:imagedata r:id="rId84" o:title=""/>
          </v:shape>
          <o:OLEObject Type="Embed" ProgID="Visio.Drawing.11" ShapeID="_x0000_i1061" DrawAspect="Content" ObjectID="_1685604677"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6" w:name="_Toc49689767"/>
      <w:bookmarkStart w:id="727" w:name="_Toc56336852"/>
      <w:bookmarkStart w:id="728" w:name="_Toc34346509"/>
      <w:bookmarkStart w:id="729" w:name="_Toc34740586"/>
      <w:bookmarkStart w:id="730" w:name="_Toc34747945"/>
      <w:bookmarkStart w:id="731" w:name="_Toc34748321"/>
      <w:bookmarkStart w:id="732"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D50462">
      <w:pPr>
        <w:pStyle w:val="Heading5"/>
      </w:pPr>
      <w:bookmarkStart w:id="733" w:name="_Toc74991333"/>
      <w:r w:rsidRPr="006A7EE2">
        <w:t>5.</w:t>
      </w:r>
      <w:r>
        <w:t>3</w:t>
      </w:r>
      <w:r w:rsidRPr="006A7EE2">
        <w:t>.2.</w:t>
      </w:r>
      <w:r>
        <w:t>4</w:t>
      </w:r>
      <w:r w:rsidRPr="006A7EE2">
        <w:t>.</w:t>
      </w:r>
      <w:r>
        <w:t>4</w:t>
      </w:r>
      <w:r w:rsidRPr="006A7EE2">
        <w:tab/>
      </w:r>
      <w:r>
        <w:t>Unsubscribe to notification of UE Reachability for IP</w:t>
      </w:r>
      <w:bookmarkEnd w:id="726"/>
      <w:bookmarkEnd w:id="727"/>
      <w:bookmarkEnd w:id="73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2" type="#_x0000_t75" style="width:369.05pt;height:132.4pt" o:ole="">
            <v:imagedata r:id="rId86" o:title=""/>
          </v:shape>
          <o:OLEObject Type="Embed" ProgID="Visio.Drawing.11" ShapeID="_x0000_i1062" DrawAspect="Content" ObjectID="_1685604678"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4" w:name="_Toc49689768"/>
      <w:bookmarkStart w:id="73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FA6EB7">
      <w:pPr>
        <w:pStyle w:val="Heading4"/>
      </w:pPr>
      <w:bookmarkStart w:id="736" w:name="_Toc74991334"/>
      <w:r w:rsidRPr="006A7EE2">
        <w:lastRenderedPageBreak/>
        <w:t>5.</w:t>
      </w:r>
      <w:r>
        <w:t>3</w:t>
      </w:r>
      <w:r w:rsidRPr="006A7EE2">
        <w:t>.2.</w:t>
      </w:r>
      <w:r>
        <w:t>5</w:t>
      </w:r>
      <w:r w:rsidRPr="006A7EE2">
        <w:tab/>
        <w:t>ModifySubscription</w:t>
      </w:r>
      <w:bookmarkEnd w:id="722"/>
      <w:bookmarkEnd w:id="728"/>
      <w:bookmarkEnd w:id="729"/>
      <w:bookmarkEnd w:id="730"/>
      <w:bookmarkEnd w:id="731"/>
      <w:bookmarkEnd w:id="732"/>
      <w:bookmarkEnd w:id="734"/>
      <w:bookmarkEnd w:id="735"/>
      <w:bookmarkEnd w:id="736"/>
    </w:p>
    <w:p w14:paraId="6DDCD5BA" w14:textId="77777777" w:rsidR="00FA6EB7" w:rsidRPr="006A7EE2" w:rsidRDefault="00FA6EB7" w:rsidP="00FA6EB7">
      <w:pPr>
        <w:pStyle w:val="Heading5"/>
      </w:pPr>
      <w:bookmarkStart w:id="737" w:name="_Toc11338378"/>
      <w:bookmarkStart w:id="738" w:name="_Toc27584985"/>
      <w:bookmarkStart w:id="739" w:name="_Toc34346510"/>
      <w:bookmarkStart w:id="740" w:name="_Toc34740587"/>
      <w:bookmarkStart w:id="741" w:name="_Toc34747946"/>
      <w:bookmarkStart w:id="742" w:name="_Toc34748322"/>
      <w:bookmarkStart w:id="743" w:name="_Toc34749312"/>
      <w:bookmarkStart w:id="744" w:name="_Toc49689769"/>
      <w:bookmarkStart w:id="745" w:name="_Toc56336854"/>
      <w:bookmarkStart w:id="746" w:name="_Toc74991335"/>
      <w:r w:rsidRPr="006A7EE2">
        <w:t>5.</w:t>
      </w:r>
      <w:r>
        <w:t>3</w:t>
      </w:r>
      <w:r w:rsidRPr="006A7EE2">
        <w:t>.2.</w:t>
      </w:r>
      <w:r>
        <w:t>5</w:t>
      </w:r>
      <w:r w:rsidRPr="006A7EE2">
        <w:t>.1</w:t>
      </w:r>
      <w:r w:rsidRPr="006A7EE2">
        <w:tab/>
        <w:t>General</w:t>
      </w:r>
      <w:bookmarkEnd w:id="737"/>
      <w:bookmarkEnd w:id="738"/>
      <w:bookmarkEnd w:id="739"/>
      <w:bookmarkEnd w:id="740"/>
      <w:bookmarkEnd w:id="741"/>
      <w:bookmarkEnd w:id="742"/>
      <w:bookmarkEnd w:id="743"/>
      <w:bookmarkEnd w:id="744"/>
      <w:bookmarkEnd w:id="745"/>
      <w:bookmarkEnd w:id="74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747" w:name="_Toc11338379"/>
      <w:bookmarkStart w:id="748" w:name="_Toc27584986"/>
      <w:bookmarkStart w:id="749" w:name="_Toc34346511"/>
      <w:bookmarkStart w:id="750" w:name="_Toc34740588"/>
      <w:bookmarkStart w:id="751" w:name="_Toc34747947"/>
      <w:bookmarkStart w:id="752" w:name="_Toc34748323"/>
      <w:bookmarkStart w:id="753" w:name="_Toc34749313"/>
      <w:bookmarkStart w:id="754" w:name="_Toc49689770"/>
      <w:bookmarkStart w:id="755" w:name="_Toc56336855"/>
      <w:bookmarkStart w:id="756" w:name="_Toc74991336"/>
      <w:r w:rsidRPr="006A7EE2">
        <w:t>5.</w:t>
      </w:r>
      <w:r>
        <w:t>3</w:t>
      </w:r>
      <w:r w:rsidRPr="006A7EE2">
        <w:t>.2.</w:t>
      </w:r>
      <w:r>
        <w:t>5</w:t>
      </w:r>
      <w:r w:rsidRPr="006A7EE2">
        <w:t>.2</w:t>
      </w:r>
      <w:r w:rsidRPr="006A7EE2">
        <w:tab/>
        <w:t>Modification of a subscription to notifications of data change</w:t>
      </w:r>
      <w:bookmarkEnd w:id="747"/>
      <w:bookmarkEnd w:id="748"/>
      <w:bookmarkEnd w:id="749"/>
      <w:bookmarkEnd w:id="750"/>
      <w:bookmarkEnd w:id="751"/>
      <w:bookmarkEnd w:id="752"/>
      <w:bookmarkEnd w:id="753"/>
      <w:bookmarkEnd w:id="754"/>
      <w:bookmarkEnd w:id="755"/>
      <w:bookmarkEnd w:id="75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3" type="#_x0000_t75" style="width:436.55pt;height:119.35pt" o:ole="">
            <v:imagedata r:id="rId88" o:title=""/>
          </v:shape>
          <o:OLEObject Type="Embed" ProgID="Visio.Drawing.11" ShapeID="_x0000_i1063" DrawAspect="Content" ObjectID="_1685604679"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7" w:name="_Toc11338380"/>
      <w:bookmarkStart w:id="758" w:name="_Toc27584987"/>
      <w:bookmarkStart w:id="759" w:name="_Toc34346512"/>
      <w:bookmarkStart w:id="760" w:name="_Toc34740589"/>
      <w:bookmarkStart w:id="761" w:name="_Toc34747948"/>
      <w:bookmarkStart w:id="762" w:name="_Toc34748324"/>
      <w:bookmarkStart w:id="763" w:name="_Toc34749314"/>
      <w:bookmarkStart w:id="764" w:name="_Toc49689771"/>
      <w:bookmarkStart w:id="76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FA6EB7">
      <w:pPr>
        <w:pStyle w:val="Heading5"/>
      </w:pPr>
      <w:bookmarkStart w:id="766" w:name="_Toc74991337"/>
      <w:r w:rsidRPr="006A7EE2">
        <w:t>5.</w:t>
      </w:r>
      <w:r>
        <w:t>3</w:t>
      </w:r>
      <w:r w:rsidRPr="006A7EE2">
        <w:t>.2.</w:t>
      </w:r>
      <w:r>
        <w:t>5</w:t>
      </w:r>
      <w:r w:rsidRPr="006A7EE2">
        <w:t>.3</w:t>
      </w:r>
      <w:r w:rsidRPr="006A7EE2">
        <w:tab/>
        <w:t>Modification of a subscription to notifications of shared data change</w:t>
      </w:r>
      <w:bookmarkEnd w:id="757"/>
      <w:bookmarkEnd w:id="758"/>
      <w:bookmarkEnd w:id="759"/>
      <w:bookmarkEnd w:id="760"/>
      <w:bookmarkEnd w:id="761"/>
      <w:bookmarkEnd w:id="762"/>
      <w:bookmarkEnd w:id="763"/>
      <w:bookmarkEnd w:id="764"/>
      <w:bookmarkEnd w:id="765"/>
      <w:bookmarkEnd w:id="7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4" type="#_x0000_t75" style="width:436.55pt;height:119.35pt" o:ole="">
            <v:imagedata r:id="rId90" o:title=""/>
          </v:shape>
          <o:OLEObject Type="Embed" ProgID="Visio.Drawing.11" ShapeID="_x0000_i1064" DrawAspect="Content" ObjectID="_1685604680"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7" w:name="_Toc49689772"/>
      <w:bookmarkStart w:id="768" w:name="_Toc56336857"/>
      <w:bookmarkStart w:id="769" w:name="_Toc34346513"/>
      <w:bookmarkStart w:id="770" w:name="_Toc34740590"/>
      <w:bookmarkStart w:id="771" w:name="_Toc34747949"/>
      <w:bookmarkStart w:id="772" w:name="_Toc34748325"/>
      <w:bookmarkStart w:id="7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D50462">
      <w:pPr>
        <w:pStyle w:val="Heading5"/>
      </w:pPr>
      <w:bookmarkStart w:id="774" w:name="_Toc74991338"/>
      <w:r w:rsidRPr="006A7EE2">
        <w:t>5.</w:t>
      </w:r>
      <w:r>
        <w:t>3</w:t>
      </w:r>
      <w:r w:rsidRPr="006A7EE2">
        <w:t>.2.</w:t>
      </w:r>
      <w:r>
        <w:t>5</w:t>
      </w:r>
      <w:r w:rsidRPr="006A7EE2">
        <w:t>.</w:t>
      </w:r>
      <w:r>
        <w:t>4</w:t>
      </w:r>
      <w:r w:rsidRPr="006A7EE2">
        <w:tab/>
        <w:t>Modification of a subscription to notifications of data change</w:t>
      </w:r>
      <w:bookmarkEnd w:id="767"/>
      <w:bookmarkEnd w:id="768"/>
      <w:bookmarkEnd w:id="77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5" type="#_x0000_t75" style="width:342.4pt;height:112.3pt" o:ole="">
            <v:imagedata r:id="rId92" o:title=""/>
          </v:shape>
          <o:OLEObject Type="Embed" ProgID="Visio.Drawing.11" ShapeID="_x0000_i1065" DrawAspect="Content" ObjectID="_1685604681"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5" w:name="_Toc49689773"/>
      <w:bookmarkStart w:id="776"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FA6EB7">
      <w:pPr>
        <w:pStyle w:val="Heading4"/>
      </w:pPr>
      <w:bookmarkStart w:id="777" w:name="_Toc74991339"/>
      <w:r w:rsidRPr="006A7EE2">
        <w:t>5.</w:t>
      </w:r>
      <w:r>
        <w:t>3</w:t>
      </w:r>
      <w:r w:rsidRPr="006A7EE2">
        <w:t>.2.</w:t>
      </w:r>
      <w:r>
        <w:t>6</w:t>
      </w:r>
      <w:r w:rsidRPr="006A7EE2">
        <w:tab/>
        <w:t>Notification</w:t>
      </w:r>
      <w:bookmarkEnd w:id="723"/>
      <w:bookmarkEnd w:id="724"/>
      <w:bookmarkEnd w:id="769"/>
      <w:bookmarkEnd w:id="770"/>
      <w:bookmarkEnd w:id="771"/>
      <w:bookmarkEnd w:id="772"/>
      <w:bookmarkEnd w:id="773"/>
      <w:bookmarkEnd w:id="775"/>
      <w:bookmarkEnd w:id="776"/>
      <w:bookmarkEnd w:id="777"/>
    </w:p>
    <w:p w14:paraId="4D0CD405" w14:textId="77777777" w:rsidR="00FA6EB7" w:rsidRPr="006A7EE2" w:rsidRDefault="00FA6EB7" w:rsidP="00FA6EB7">
      <w:pPr>
        <w:pStyle w:val="Heading5"/>
      </w:pPr>
      <w:bookmarkStart w:id="778" w:name="_Toc11338371"/>
      <w:bookmarkStart w:id="779" w:name="_Toc27584976"/>
      <w:bookmarkStart w:id="780" w:name="_Toc34346514"/>
      <w:bookmarkStart w:id="781" w:name="_Toc34740591"/>
      <w:bookmarkStart w:id="782" w:name="_Toc34747950"/>
      <w:bookmarkStart w:id="783" w:name="_Toc34748326"/>
      <w:bookmarkStart w:id="784" w:name="_Toc34749316"/>
      <w:bookmarkStart w:id="785" w:name="_Toc49689774"/>
      <w:bookmarkStart w:id="786" w:name="_Toc56336859"/>
      <w:bookmarkStart w:id="787" w:name="_Toc74991340"/>
      <w:r w:rsidRPr="006A7EE2">
        <w:t>5.</w:t>
      </w:r>
      <w:r>
        <w:t>3</w:t>
      </w:r>
      <w:r w:rsidRPr="006A7EE2">
        <w:t>.2.</w:t>
      </w:r>
      <w:r>
        <w:t>6</w:t>
      </w:r>
      <w:r w:rsidRPr="006A7EE2">
        <w:t>.1</w:t>
      </w:r>
      <w:r w:rsidRPr="006A7EE2">
        <w:tab/>
        <w:t>General</w:t>
      </w:r>
      <w:bookmarkEnd w:id="778"/>
      <w:bookmarkEnd w:id="779"/>
      <w:bookmarkEnd w:id="780"/>
      <w:bookmarkEnd w:id="781"/>
      <w:bookmarkEnd w:id="782"/>
      <w:bookmarkEnd w:id="783"/>
      <w:bookmarkEnd w:id="784"/>
      <w:bookmarkEnd w:id="785"/>
      <w:bookmarkEnd w:id="786"/>
      <w:bookmarkEnd w:id="7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788" w:name="_Toc11338372"/>
      <w:bookmarkStart w:id="789" w:name="_Toc27584977"/>
      <w:bookmarkStart w:id="790" w:name="_Toc34346515"/>
      <w:bookmarkStart w:id="791" w:name="_Toc34740592"/>
      <w:bookmarkStart w:id="792" w:name="_Toc34747951"/>
      <w:bookmarkStart w:id="793" w:name="_Toc34748327"/>
      <w:bookmarkStart w:id="794" w:name="_Toc34749317"/>
      <w:bookmarkStart w:id="795" w:name="_Toc49689775"/>
      <w:bookmarkStart w:id="796" w:name="_Toc56336860"/>
      <w:bookmarkStart w:id="797" w:name="_Toc74991341"/>
      <w:r w:rsidRPr="006A7EE2">
        <w:t>5.</w:t>
      </w:r>
      <w:r>
        <w:t>3</w:t>
      </w:r>
      <w:r w:rsidRPr="006A7EE2">
        <w:t>.2.</w:t>
      </w:r>
      <w:r>
        <w:t>6</w:t>
      </w:r>
      <w:r w:rsidRPr="006A7EE2">
        <w:t>.2</w:t>
      </w:r>
      <w:r w:rsidRPr="006A7EE2">
        <w:tab/>
        <w:t>Data Change Notification To NF</w:t>
      </w:r>
      <w:bookmarkEnd w:id="788"/>
      <w:bookmarkEnd w:id="789"/>
      <w:bookmarkEnd w:id="790"/>
      <w:bookmarkEnd w:id="791"/>
      <w:bookmarkEnd w:id="792"/>
      <w:bookmarkEnd w:id="793"/>
      <w:bookmarkEnd w:id="794"/>
      <w:bookmarkEnd w:id="795"/>
      <w:bookmarkEnd w:id="796"/>
      <w:bookmarkEnd w:id="79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6" type="#_x0000_t75" style="width:436.05pt;height:115.3pt" o:ole="">
            <v:imagedata r:id="rId94" o:title=""/>
          </v:shape>
          <o:OLEObject Type="Embed" ProgID="Visio.Drawing.11" ShapeID="_x0000_i1066" DrawAspect="Content" ObjectID="_1685604682"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07A7BE29" w14:textId="6DBD0245" w:rsidR="00D50462" w:rsidRPr="006A7EE2" w:rsidRDefault="00BA0EC5" w:rsidP="00D50462">
      <w:pPr>
        <w:pStyle w:val="Heading5"/>
      </w:pPr>
      <w:bookmarkStart w:id="798" w:name="_Toc49689776"/>
      <w:bookmarkStart w:id="799" w:name="_Toc56336861"/>
      <w:bookmarkStart w:id="800" w:name="_Toc34346516"/>
      <w:bookmarkStart w:id="801" w:name="_Toc34740593"/>
      <w:bookmarkStart w:id="802" w:name="_Toc34747952"/>
      <w:bookmarkStart w:id="803" w:name="_Toc34748328"/>
      <w:bookmarkStart w:id="804" w:name="_Toc34749318"/>
      <w:bookmarkStart w:id="805" w:name="_Toc11338387"/>
      <w:bookmarkStart w:id="806" w:name="_Toc27584994"/>
      <w:bookmarkStart w:id="807" w:name="_Toc74991342"/>
      <w:r>
        <w:t>In the case of redirection, the NF Service Consumer shall return 3xx status code, which shall contain a Location header with an URI pointing to an alternative notification endpoint</w:t>
      </w:r>
      <w:r w:rsidRPr="00DD52D7">
        <w:t>.</w:t>
      </w:r>
      <w:r w:rsidR="00D50462" w:rsidRPr="006A7EE2">
        <w:t>5.</w:t>
      </w:r>
      <w:r w:rsidR="00D50462">
        <w:t>3</w:t>
      </w:r>
      <w:r w:rsidR="00D50462" w:rsidRPr="006A7EE2">
        <w:t>.2.</w:t>
      </w:r>
      <w:r w:rsidR="00D50462">
        <w:t>6</w:t>
      </w:r>
      <w:r w:rsidR="00D50462" w:rsidRPr="006A7EE2">
        <w:t>.</w:t>
      </w:r>
      <w:r w:rsidR="00D50462">
        <w:t>3</w:t>
      </w:r>
      <w:r w:rsidR="00D50462" w:rsidRPr="006A7EE2">
        <w:tab/>
      </w:r>
      <w:r w:rsidR="00D50462">
        <w:t>UE Reachability for IP</w:t>
      </w:r>
      <w:r w:rsidR="00D50462" w:rsidRPr="006A7EE2">
        <w:t xml:space="preserve"> Notification </w:t>
      </w:r>
      <w:r w:rsidR="00D50462">
        <w:t>t</w:t>
      </w:r>
      <w:r w:rsidR="00D50462" w:rsidRPr="006A7EE2">
        <w:t>o NF</w:t>
      </w:r>
      <w:bookmarkEnd w:id="798"/>
      <w:bookmarkEnd w:id="799"/>
      <w:bookmarkEnd w:id="80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7" type="#_x0000_t75" style="width:355.45pt;height:117.8pt" o:ole="">
            <v:imagedata r:id="rId96" o:title=""/>
          </v:shape>
          <o:OLEObject Type="Embed" ProgID="Visio.Drawing.11" ShapeID="_x0000_i1067" DrawAspect="Content" ObjectID="_1685604683"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1ABA02A" w14:textId="18799721" w:rsidR="0071107A" w:rsidRDefault="00BA0EC5" w:rsidP="0071107A">
      <w:pPr>
        <w:pStyle w:val="Heading4"/>
      </w:pPr>
      <w:bookmarkStart w:id="808" w:name="_Toc49689777"/>
      <w:bookmarkStart w:id="809" w:name="_Toc56336862"/>
      <w:bookmarkStart w:id="810" w:name="_Toc74991343"/>
      <w:r>
        <w:t>In the case of redirection, the NF Service Consumer shall return 3xx status code, which shall contain a Location header with an URI pointing to an alternative notification endpoint</w:t>
      </w:r>
      <w:r w:rsidRPr="00DD52D7">
        <w:t>.</w:t>
      </w:r>
      <w:r w:rsidR="0071107A">
        <w:t>5.3.2.7</w:t>
      </w:r>
      <w:r w:rsidR="0071107A">
        <w:tab/>
        <w:t>Update</w:t>
      </w:r>
      <w:bookmarkEnd w:id="800"/>
      <w:bookmarkEnd w:id="801"/>
      <w:bookmarkEnd w:id="802"/>
      <w:bookmarkEnd w:id="803"/>
      <w:bookmarkEnd w:id="804"/>
      <w:bookmarkEnd w:id="808"/>
      <w:bookmarkEnd w:id="809"/>
      <w:bookmarkEnd w:id="810"/>
    </w:p>
    <w:p w14:paraId="602C55BB" w14:textId="77777777" w:rsidR="0071107A" w:rsidRDefault="0071107A" w:rsidP="0071107A">
      <w:pPr>
        <w:pStyle w:val="Heading5"/>
      </w:pPr>
      <w:bookmarkStart w:id="811" w:name="_Toc34346517"/>
      <w:bookmarkStart w:id="812" w:name="_Toc34740594"/>
      <w:bookmarkStart w:id="813" w:name="_Toc34747953"/>
      <w:bookmarkStart w:id="814" w:name="_Toc34748329"/>
      <w:bookmarkStart w:id="815" w:name="_Toc34749319"/>
      <w:bookmarkStart w:id="816" w:name="_Toc49689778"/>
      <w:bookmarkStart w:id="817" w:name="_Toc56336863"/>
      <w:bookmarkStart w:id="818" w:name="_Toc74991344"/>
      <w:r>
        <w:t>5.3.2.7.1</w:t>
      </w:r>
      <w:r>
        <w:tab/>
        <w:t>General</w:t>
      </w:r>
      <w:bookmarkEnd w:id="811"/>
      <w:bookmarkEnd w:id="812"/>
      <w:bookmarkEnd w:id="813"/>
      <w:bookmarkEnd w:id="814"/>
      <w:bookmarkEnd w:id="815"/>
      <w:bookmarkEnd w:id="816"/>
      <w:bookmarkEnd w:id="817"/>
      <w:bookmarkEnd w:id="81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819" w:name="_Toc34346518"/>
      <w:bookmarkStart w:id="820" w:name="_Toc34740595"/>
      <w:bookmarkStart w:id="821" w:name="_Toc34747954"/>
      <w:bookmarkStart w:id="822" w:name="_Toc34748330"/>
      <w:bookmarkStart w:id="823" w:name="_Toc34749320"/>
      <w:bookmarkStart w:id="824" w:name="_Toc49689779"/>
      <w:bookmarkStart w:id="825" w:name="_Toc56336864"/>
      <w:bookmarkStart w:id="826" w:name="_Toc74991345"/>
      <w:r w:rsidRPr="006A7EE2">
        <w:t>5.3.2.</w:t>
      </w:r>
      <w:r>
        <w:t>7</w:t>
      </w:r>
      <w:r w:rsidRPr="006A7EE2">
        <w:t>.2</w:t>
      </w:r>
      <w:r w:rsidRPr="006A7EE2">
        <w:tab/>
      </w:r>
      <w:r>
        <w:t>Repository Data Creation or Update</w:t>
      </w:r>
      <w:bookmarkEnd w:id="819"/>
      <w:bookmarkEnd w:id="820"/>
      <w:bookmarkEnd w:id="821"/>
      <w:bookmarkEnd w:id="822"/>
      <w:bookmarkEnd w:id="823"/>
      <w:bookmarkEnd w:id="824"/>
      <w:bookmarkEnd w:id="825"/>
      <w:bookmarkEnd w:id="82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68" type="#_x0000_t75" style="width:359pt;height:113.3pt" o:ole="">
            <v:imagedata r:id="rId98" o:title=""/>
          </v:shape>
          <o:OLEObject Type="Embed" ProgID="Visio.Drawing.11" ShapeID="_x0000_i1068" DrawAspect="Content" ObjectID="_1685604684"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7" w:name="_Toc34346519"/>
      <w:bookmarkStart w:id="828" w:name="_Toc34740596"/>
      <w:bookmarkStart w:id="829" w:name="_Toc34747955"/>
      <w:bookmarkStart w:id="830" w:name="_Toc34748331"/>
      <w:bookmarkStart w:id="831" w:name="_Toc34749321"/>
      <w:bookmarkStart w:id="832" w:name="_Toc49689780"/>
      <w:bookmarkStart w:id="833"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C17A86">
      <w:pPr>
        <w:pStyle w:val="Heading5"/>
      </w:pPr>
      <w:bookmarkStart w:id="834" w:name="_Toc74991346"/>
      <w:r w:rsidRPr="006A7EE2">
        <w:t>5.3.2.</w:t>
      </w:r>
      <w:r>
        <w:t>7</w:t>
      </w:r>
      <w:r w:rsidRPr="006A7EE2">
        <w:t>.</w:t>
      </w:r>
      <w:r>
        <w:t>3</w:t>
      </w:r>
      <w:r w:rsidRPr="006A7EE2">
        <w:tab/>
      </w:r>
      <w:r>
        <w:t>Repository Data Deletion</w:t>
      </w:r>
      <w:bookmarkEnd w:id="827"/>
      <w:bookmarkEnd w:id="828"/>
      <w:bookmarkEnd w:id="829"/>
      <w:bookmarkEnd w:id="830"/>
      <w:bookmarkEnd w:id="831"/>
      <w:bookmarkEnd w:id="832"/>
      <w:bookmarkEnd w:id="833"/>
      <w:bookmarkEnd w:id="8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69" type="#_x0000_t75" style="width:359pt;height:112.3pt" o:ole="">
            <v:imagedata r:id="rId100" o:title=""/>
          </v:shape>
          <o:OLEObject Type="Embed" ProgID="Visio.Drawing.11" ShapeID="_x0000_i1069" DrawAspect="Content" ObjectID="_1685604685"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5" w:name="_Toc34346520"/>
      <w:bookmarkStart w:id="836" w:name="_Toc34740597"/>
      <w:bookmarkStart w:id="837" w:name="_Toc34747956"/>
      <w:bookmarkStart w:id="838" w:name="_Toc34748332"/>
      <w:bookmarkStart w:id="839" w:name="_Toc34749322"/>
      <w:bookmarkStart w:id="840" w:name="_Toc49689781"/>
      <w:bookmarkStart w:id="84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1107A">
      <w:pPr>
        <w:pStyle w:val="Heading5"/>
      </w:pPr>
      <w:bookmarkStart w:id="842" w:name="_Toc74991347"/>
      <w:r w:rsidRPr="006A7EE2">
        <w:t>5.3.2.</w:t>
      </w:r>
      <w:r>
        <w:t>7</w:t>
      </w:r>
      <w:r w:rsidRPr="006A7EE2">
        <w:t>.</w:t>
      </w:r>
      <w:r w:rsidR="00C17A86">
        <w:t>4</w:t>
      </w:r>
      <w:r w:rsidRPr="006A7EE2">
        <w:tab/>
      </w:r>
      <w:bookmarkEnd w:id="805"/>
      <w:bookmarkEnd w:id="806"/>
      <w:r>
        <w:t>STN-SR update</w:t>
      </w:r>
      <w:bookmarkEnd w:id="835"/>
      <w:bookmarkEnd w:id="836"/>
      <w:bookmarkEnd w:id="837"/>
      <w:bookmarkEnd w:id="838"/>
      <w:bookmarkEnd w:id="839"/>
      <w:bookmarkEnd w:id="840"/>
      <w:bookmarkEnd w:id="841"/>
      <w:bookmarkEnd w:id="84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0" type="#_x0000_t75" style="width:426.95pt;height:134.45pt" o:ole="">
            <v:imagedata r:id="rId102" o:title=""/>
          </v:shape>
          <o:OLEObject Type="Embed" ProgID="Visio.Drawing.11" ShapeID="_x0000_i1070" DrawAspect="Content" ObjectID="_1685604686"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3" w:name="_Toc34346521"/>
      <w:bookmarkStart w:id="844" w:name="_Toc34740598"/>
      <w:bookmarkStart w:id="845" w:name="_Toc34747957"/>
      <w:bookmarkStart w:id="846" w:name="_Toc34748333"/>
      <w:bookmarkStart w:id="847" w:name="_Toc34749323"/>
      <w:bookmarkStart w:id="848" w:name="_Toc49689782"/>
      <w:bookmarkStart w:id="84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20000B">
      <w:pPr>
        <w:pStyle w:val="Heading5"/>
      </w:pPr>
      <w:bookmarkStart w:id="850" w:name="_Toc74991348"/>
      <w:r w:rsidRPr="006A7EE2">
        <w:t>5.3.2.</w:t>
      </w:r>
      <w:r>
        <w:t>7</w:t>
      </w:r>
      <w:r w:rsidRPr="006A7EE2">
        <w:t>.</w:t>
      </w:r>
      <w:r w:rsidR="00C17A86">
        <w:t>5</w:t>
      </w:r>
      <w:r w:rsidRPr="006A7EE2">
        <w:tab/>
      </w:r>
      <w:r>
        <w:t>PSI activation state update</w:t>
      </w:r>
      <w:bookmarkEnd w:id="843"/>
      <w:bookmarkEnd w:id="844"/>
      <w:bookmarkEnd w:id="845"/>
      <w:bookmarkEnd w:id="846"/>
      <w:bookmarkEnd w:id="847"/>
      <w:bookmarkEnd w:id="848"/>
      <w:bookmarkEnd w:id="849"/>
      <w:bookmarkEnd w:id="85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1" type="#_x0000_t75" style="width:359pt;height:112.3pt" o:ole="">
            <v:imagedata r:id="rId104" o:title=""/>
          </v:shape>
          <o:OLEObject Type="Embed" ProgID="Visio.Drawing.11" ShapeID="_x0000_i1071" DrawAspect="Content" ObjectID="_1685604687"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1" w:name="_Toc49689783"/>
      <w:bookmarkStart w:id="852" w:name="_Toc56336868"/>
      <w:bookmarkStart w:id="853" w:name="_Toc34346522"/>
      <w:bookmarkStart w:id="854" w:name="_Toc34740599"/>
      <w:bookmarkStart w:id="855" w:name="_Toc34747958"/>
      <w:bookmarkStart w:id="856" w:name="_Toc34748334"/>
      <w:bookmarkStart w:id="85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0C5347">
      <w:pPr>
        <w:pStyle w:val="Heading5"/>
      </w:pPr>
      <w:bookmarkStart w:id="858" w:name="_Toc74991349"/>
      <w:r w:rsidRPr="006A7EE2">
        <w:t>5.3.2.</w:t>
      </w:r>
      <w:r>
        <w:t>7</w:t>
      </w:r>
      <w:r w:rsidRPr="006A7EE2">
        <w:t>.</w:t>
      </w:r>
      <w:r>
        <w:t>6</w:t>
      </w:r>
      <w:r w:rsidRPr="006A7EE2">
        <w:tab/>
      </w:r>
      <w:r>
        <w:t>SMS Registration Information Creation or Update</w:t>
      </w:r>
      <w:bookmarkEnd w:id="851"/>
      <w:bookmarkEnd w:id="852"/>
      <w:bookmarkEnd w:id="85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2" type="#_x0000_t75" style="width:359pt;height:113.3pt" o:ole="">
            <v:imagedata r:id="rId106" o:title=""/>
          </v:shape>
          <o:OLEObject Type="Embed" ProgID="Visio.Drawing.11" ShapeID="_x0000_i1072" DrawAspect="Content" ObjectID="_1685604688"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59" w:name="_Toc49689784"/>
      <w:bookmarkStart w:id="86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0C5347">
      <w:pPr>
        <w:pStyle w:val="Heading5"/>
      </w:pPr>
      <w:bookmarkStart w:id="861" w:name="_Toc74991350"/>
      <w:r w:rsidRPr="006A7EE2">
        <w:t>5.3.2.</w:t>
      </w:r>
      <w:r>
        <w:t>7</w:t>
      </w:r>
      <w:r w:rsidRPr="006A7EE2">
        <w:t>.</w:t>
      </w:r>
      <w:r>
        <w:t>7</w:t>
      </w:r>
      <w:r w:rsidRPr="006A7EE2">
        <w:tab/>
      </w:r>
      <w:r>
        <w:t>SMS Registration Information Deletion</w:t>
      </w:r>
      <w:bookmarkEnd w:id="859"/>
      <w:bookmarkEnd w:id="860"/>
      <w:bookmarkEnd w:id="86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3" type="#_x0000_t75" style="width:359pt;height:112.8pt" o:ole="">
            <v:imagedata r:id="rId108" o:title=""/>
          </v:shape>
          <o:OLEObject Type="Embed" ProgID="Visio.Drawing.11" ShapeID="_x0000_i1073" DrawAspect="Content" ObjectID="_1685604689"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2" w:name="_Toc49689785"/>
      <w:bookmarkStart w:id="86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B1392B">
      <w:pPr>
        <w:pStyle w:val="Heading5"/>
      </w:pPr>
      <w:bookmarkStart w:id="864" w:name="_Toc74991351"/>
      <w:r w:rsidRPr="006A7EE2">
        <w:t>5.3.2.</w:t>
      </w:r>
      <w:r>
        <w:t>7</w:t>
      </w:r>
      <w:r w:rsidRPr="006A7EE2">
        <w:t>.</w:t>
      </w:r>
      <w:r>
        <w:t>8</w:t>
      </w:r>
      <w:r w:rsidRPr="006A7EE2">
        <w:tab/>
      </w:r>
      <w:r>
        <w:t>DSAI tag activation state update</w:t>
      </w:r>
      <w:bookmarkEnd w:id="862"/>
      <w:bookmarkEnd w:id="863"/>
      <w:bookmarkEnd w:id="86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4" type="#_x0000_t75" style="width:359.5pt;height:113.3pt" o:ole="">
            <v:imagedata r:id="rId110" o:title=""/>
          </v:shape>
          <o:OLEObject Type="Embed" ProgID="Visio.Drawing.11" ShapeID="_x0000_i1074" DrawAspect="Content" ObjectID="_1685604690"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5" w:name="_Toc49689786"/>
      <w:bookmarkStart w:id="86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FC4C9C">
      <w:pPr>
        <w:pStyle w:val="Heading2"/>
        <w:ind w:left="0" w:firstLine="0"/>
      </w:pPr>
      <w:bookmarkStart w:id="867" w:name="_Toc74991352"/>
      <w:r w:rsidRPr="00F91D2F">
        <w:t>5.</w:t>
      </w:r>
      <w:r>
        <w:t>4</w:t>
      </w:r>
      <w:r w:rsidRPr="00F91D2F">
        <w:tab/>
      </w:r>
      <w:r>
        <w:t xml:space="preserve">Nhss_imsUEAuthentication </w:t>
      </w:r>
      <w:r w:rsidRPr="00F91D2F">
        <w:t>Service</w:t>
      </w:r>
      <w:bookmarkEnd w:id="631"/>
      <w:bookmarkEnd w:id="632"/>
      <w:bookmarkEnd w:id="853"/>
      <w:bookmarkEnd w:id="854"/>
      <w:bookmarkEnd w:id="855"/>
      <w:bookmarkEnd w:id="856"/>
      <w:bookmarkEnd w:id="857"/>
      <w:bookmarkEnd w:id="865"/>
      <w:bookmarkEnd w:id="866"/>
      <w:bookmarkEnd w:id="867"/>
    </w:p>
    <w:p w14:paraId="7CA84179" w14:textId="77777777" w:rsidR="00FC4C9C" w:rsidRPr="00F91D2F" w:rsidRDefault="00FC4C9C" w:rsidP="00FC4C9C">
      <w:pPr>
        <w:pStyle w:val="Heading3"/>
      </w:pPr>
      <w:bookmarkStart w:id="868" w:name="_Toc21948876"/>
      <w:bookmarkStart w:id="869" w:name="_Toc24978750"/>
      <w:bookmarkStart w:id="870" w:name="_Toc34346523"/>
      <w:bookmarkStart w:id="871" w:name="_Toc34740600"/>
      <w:bookmarkStart w:id="872" w:name="_Toc34747959"/>
      <w:bookmarkStart w:id="873" w:name="_Toc34748335"/>
      <w:bookmarkStart w:id="874" w:name="_Toc34749325"/>
      <w:bookmarkStart w:id="875" w:name="_Toc49689787"/>
      <w:bookmarkStart w:id="876" w:name="_Toc56336872"/>
      <w:bookmarkStart w:id="877" w:name="_Toc74991353"/>
      <w:r w:rsidRPr="00F91D2F">
        <w:t>5.</w:t>
      </w:r>
      <w:r>
        <w:t>4</w:t>
      </w:r>
      <w:r w:rsidRPr="00F91D2F">
        <w:t>.1</w:t>
      </w:r>
      <w:r w:rsidRPr="00F91D2F">
        <w:tab/>
        <w:t>Service Description</w:t>
      </w:r>
      <w:bookmarkEnd w:id="868"/>
      <w:bookmarkEnd w:id="869"/>
      <w:bookmarkEnd w:id="870"/>
      <w:bookmarkEnd w:id="871"/>
      <w:bookmarkEnd w:id="872"/>
      <w:bookmarkEnd w:id="873"/>
      <w:bookmarkEnd w:id="874"/>
      <w:bookmarkEnd w:id="875"/>
      <w:bookmarkEnd w:id="876"/>
      <w:bookmarkEnd w:id="87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878" w:name="_Toc21948877"/>
      <w:bookmarkStart w:id="879" w:name="_Toc24978751"/>
      <w:bookmarkStart w:id="880" w:name="_Toc34346524"/>
      <w:bookmarkStart w:id="881" w:name="_Toc34740601"/>
      <w:bookmarkStart w:id="882" w:name="_Toc34747960"/>
      <w:bookmarkStart w:id="883" w:name="_Toc34748336"/>
      <w:bookmarkStart w:id="884" w:name="_Toc34749326"/>
      <w:bookmarkStart w:id="885" w:name="_Toc49689788"/>
      <w:bookmarkStart w:id="886" w:name="_Toc56336873"/>
      <w:bookmarkStart w:id="887" w:name="_Toc74991354"/>
      <w:r w:rsidRPr="00F91D2F">
        <w:t>5.</w:t>
      </w:r>
      <w:r>
        <w:t>4</w:t>
      </w:r>
      <w:r w:rsidRPr="00F91D2F">
        <w:t>.2</w:t>
      </w:r>
      <w:r w:rsidRPr="00F91D2F">
        <w:tab/>
        <w:t>Service Operations</w:t>
      </w:r>
      <w:bookmarkEnd w:id="878"/>
      <w:bookmarkEnd w:id="879"/>
      <w:bookmarkEnd w:id="880"/>
      <w:bookmarkEnd w:id="881"/>
      <w:bookmarkEnd w:id="882"/>
      <w:bookmarkEnd w:id="883"/>
      <w:bookmarkEnd w:id="884"/>
      <w:bookmarkEnd w:id="885"/>
      <w:bookmarkEnd w:id="886"/>
      <w:bookmarkEnd w:id="887"/>
    </w:p>
    <w:p w14:paraId="524CDD2A" w14:textId="77777777" w:rsidR="00FC4C9C" w:rsidRPr="00F91D2F" w:rsidRDefault="00FC4C9C" w:rsidP="00FC4C9C">
      <w:pPr>
        <w:pStyle w:val="Heading4"/>
      </w:pPr>
      <w:bookmarkStart w:id="888" w:name="_Toc21948878"/>
      <w:bookmarkStart w:id="889" w:name="_Toc24978752"/>
      <w:bookmarkStart w:id="890" w:name="_Toc34346525"/>
      <w:bookmarkStart w:id="891" w:name="_Toc34740602"/>
      <w:bookmarkStart w:id="892" w:name="_Toc34747961"/>
      <w:bookmarkStart w:id="893" w:name="_Toc34748337"/>
      <w:bookmarkStart w:id="894" w:name="_Toc34749327"/>
      <w:bookmarkStart w:id="895" w:name="_Toc49689789"/>
      <w:bookmarkStart w:id="896" w:name="_Toc56336874"/>
      <w:bookmarkStart w:id="897" w:name="_Toc74991355"/>
      <w:r w:rsidRPr="00F91D2F">
        <w:t>5.</w:t>
      </w:r>
      <w:r>
        <w:t>4</w:t>
      </w:r>
      <w:r w:rsidRPr="00F91D2F">
        <w:t>.2.1</w:t>
      </w:r>
      <w:r w:rsidRPr="00F91D2F">
        <w:tab/>
        <w:t>Introduction</w:t>
      </w:r>
      <w:bookmarkEnd w:id="888"/>
      <w:bookmarkEnd w:id="889"/>
      <w:bookmarkEnd w:id="890"/>
      <w:bookmarkEnd w:id="891"/>
      <w:bookmarkEnd w:id="892"/>
      <w:bookmarkEnd w:id="893"/>
      <w:bookmarkEnd w:id="894"/>
      <w:bookmarkEnd w:id="895"/>
      <w:bookmarkEnd w:id="896"/>
      <w:bookmarkEnd w:id="89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898" w:name="_Toc21948879"/>
      <w:bookmarkStart w:id="899" w:name="_Toc24978753"/>
      <w:bookmarkStart w:id="900" w:name="_Toc34346526"/>
      <w:bookmarkStart w:id="901" w:name="_Toc34740603"/>
      <w:bookmarkStart w:id="902" w:name="_Toc34747962"/>
      <w:bookmarkStart w:id="903" w:name="_Toc34748338"/>
      <w:bookmarkStart w:id="904" w:name="_Toc34749328"/>
      <w:bookmarkStart w:id="905" w:name="_Toc49689790"/>
      <w:bookmarkStart w:id="906" w:name="_Toc56336875"/>
      <w:bookmarkStart w:id="907" w:name="_Toc74991356"/>
      <w:r w:rsidRPr="00F91D2F">
        <w:lastRenderedPageBreak/>
        <w:t>5.</w:t>
      </w:r>
      <w:r>
        <w:t>4</w:t>
      </w:r>
      <w:r w:rsidRPr="00F91D2F">
        <w:t>.2.2</w:t>
      </w:r>
      <w:r w:rsidRPr="00F91D2F">
        <w:tab/>
        <w:t>Get</w:t>
      </w:r>
      <w:bookmarkEnd w:id="898"/>
      <w:bookmarkEnd w:id="899"/>
      <w:bookmarkEnd w:id="900"/>
      <w:bookmarkEnd w:id="901"/>
      <w:bookmarkEnd w:id="902"/>
      <w:bookmarkEnd w:id="903"/>
      <w:bookmarkEnd w:id="904"/>
      <w:bookmarkEnd w:id="905"/>
      <w:bookmarkEnd w:id="906"/>
      <w:bookmarkEnd w:id="907"/>
    </w:p>
    <w:p w14:paraId="264624ED" w14:textId="77777777" w:rsidR="00FC4C9C" w:rsidRPr="00F91D2F" w:rsidRDefault="00FC4C9C" w:rsidP="00FC4C9C">
      <w:pPr>
        <w:pStyle w:val="Heading5"/>
      </w:pPr>
      <w:bookmarkStart w:id="908" w:name="_Toc21948880"/>
      <w:bookmarkStart w:id="909" w:name="_Toc24978754"/>
      <w:bookmarkStart w:id="910" w:name="_Toc34346527"/>
      <w:bookmarkStart w:id="911" w:name="_Toc34740604"/>
      <w:bookmarkStart w:id="912" w:name="_Toc34747963"/>
      <w:bookmarkStart w:id="913" w:name="_Toc34748339"/>
      <w:bookmarkStart w:id="914" w:name="_Toc34749329"/>
      <w:bookmarkStart w:id="915" w:name="_Toc49689791"/>
      <w:bookmarkStart w:id="916" w:name="_Toc56336876"/>
      <w:bookmarkStart w:id="917" w:name="_Toc74991357"/>
      <w:r w:rsidRPr="00F91D2F">
        <w:t>5.</w:t>
      </w:r>
      <w:r>
        <w:t>4</w:t>
      </w:r>
      <w:r w:rsidRPr="00F91D2F">
        <w:t>.2.2.1</w:t>
      </w:r>
      <w:r w:rsidRPr="00F91D2F">
        <w:tab/>
        <w:t>General</w:t>
      </w:r>
      <w:bookmarkEnd w:id="908"/>
      <w:bookmarkEnd w:id="909"/>
      <w:bookmarkEnd w:id="910"/>
      <w:bookmarkEnd w:id="911"/>
      <w:bookmarkEnd w:id="912"/>
      <w:bookmarkEnd w:id="913"/>
      <w:bookmarkEnd w:id="914"/>
      <w:bookmarkEnd w:id="915"/>
      <w:bookmarkEnd w:id="916"/>
      <w:bookmarkEnd w:id="91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918" w:name="_Toc11338422"/>
      <w:bookmarkStart w:id="919" w:name="_Toc21948881"/>
      <w:bookmarkStart w:id="920" w:name="_Toc24978755"/>
      <w:bookmarkStart w:id="921" w:name="_Toc34346528"/>
      <w:bookmarkStart w:id="922" w:name="_Toc34740605"/>
      <w:bookmarkStart w:id="923" w:name="_Toc34747964"/>
      <w:bookmarkStart w:id="924" w:name="_Toc34748340"/>
      <w:bookmarkStart w:id="925" w:name="_Toc34749330"/>
      <w:bookmarkStart w:id="926" w:name="_Toc49689792"/>
      <w:bookmarkStart w:id="927" w:name="_Toc56336877"/>
      <w:bookmarkStart w:id="928" w:name="_Toc74991358"/>
      <w:r w:rsidRPr="000B71E3">
        <w:t>5.4.2.2.2</w:t>
      </w:r>
      <w:r w:rsidRPr="000B71E3">
        <w:tab/>
        <w:t>Authentication Information Retrieval</w:t>
      </w:r>
      <w:bookmarkEnd w:id="918"/>
      <w:bookmarkEnd w:id="919"/>
      <w:bookmarkEnd w:id="920"/>
      <w:bookmarkEnd w:id="921"/>
      <w:bookmarkEnd w:id="922"/>
      <w:bookmarkEnd w:id="923"/>
      <w:bookmarkEnd w:id="924"/>
      <w:bookmarkEnd w:id="925"/>
      <w:bookmarkEnd w:id="926"/>
      <w:bookmarkEnd w:id="927"/>
      <w:bookmarkEnd w:id="92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5" type="#_x0000_t75" style="width:369.05pt;height:120.35pt" o:ole="">
            <v:imagedata r:id="rId112" o:title=""/>
          </v:shape>
          <o:OLEObject Type="Embed" ProgID="Visio.Drawing.11" ShapeID="_x0000_i1075" DrawAspect="Content" ObjectID="_1685604691"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FC4C9C">
      <w:pPr>
        <w:pStyle w:val="Heading1"/>
      </w:pPr>
      <w:bookmarkStart w:id="929" w:name="_Toc21948882"/>
      <w:bookmarkStart w:id="930" w:name="_Toc24978756"/>
      <w:bookmarkStart w:id="931" w:name="_Toc34346529"/>
      <w:bookmarkStart w:id="932" w:name="_Toc34740606"/>
      <w:bookmarkStart w:id="933" w:name="_Toc34747965"/>
      <w:bookmarkStart w:id="934" w:name="_Toc34748341"/>
      <w:bookmarkStart w:id="935" w:name="_Toc34749331"/>
      <w:bookmarkStart w:id="936" w:name="_Toc49689793"/>
      <w:bookmarkStart w:id="937" w:name="_Toc56336878"/>
      <w:bookmarkStart w:id="938" w:name="_Toc74991359"/>
      <w:r w:rsidRPr="00F91D2F">
        <w:t>6</w:t>
      </w:r>
      <w:r w:rsidRPr="00F91D2F">
        <w:tab/>
        <w:t>API Definitions</w:t>
      </w:r>
      <w:bookmarkEnd w:id="929"/>
      <w:bookmarkEnd w:id="930"/>
      <w:bookmarkEnd w:id="931"/>
      <w:bookmarkEnd w:id="932"/>
      <w:bookmarkEnd w:id="933"/>
      <w:bookmarkEnd w:id="934"/>
      <w:bookmarkEnd w:id="935"/>
      <w:bookmarkEnd w:id="936"/>
      <w:bookmarkEnd w:id="937"/>
      <w:bookmarkEnd w:id="938"/>
    </w:p>
    <w:p w14:paraId="35090B51" w14:textId="77777777" w:rsidR="00FC4C9C" w:rsidRPr="00F91D2F" w:rsidRDefault="00FC4C9C" w:rsidP="00FC4C9C">
      <w:pPr>
        <w:pStyle w:val="Heading2"/>
      </w:pPr>
      <w:bookmarkStart w:id="939" w:name="_Toc21948883"/>
      <w:bookmarkStart w:id="940" w:name="_Toc24978757"/>
      <w:bookmarkStart w:id="941" w:name="_Toc34346530"/>
      <w:bookmarkStart w:id="942" w:name="_Toc34740607"/>
      <w:bookmarkStart w:id="943" w:name="_Toc34747966"/>
      <w:bookmarkStart w:id="944" w:name="_Toc34748342"/>
      <w:bookmarkStart w:id="945" w:name="_Toc34749332"/>
      <w:bookmarkStart w:id="946" w:name="_Toc49689794"/>
      <w:bookmarkStart w:id="947" w:name="_Toc56336879"/>
      <w:bookmarkStart w:id="948" w:name="_Toc74991360"/>
      <w:r w:rsidRPr="00F91D2F">
        <w:t>6.1</w:t>
      </w:r>
      <w:r w:rsidRPr="00F91D2F">
        <w:tab/>
        <w:t>Nhss_imsUEContextManagement Service API</w:t>
      </w:r>
      <w:bookmarkEnd w:id="939"/>
      <w:bookmarkEnd w:id="940"/>
      <w:bookmarkEnd w:id="941"/>
      <w:bookmarkEnd w:id="942"/>
      <w:bookmarkEnd w:id="943"/>
      <w:bookmarkEnd w:id="944"/>
      <w:bookmarkEnd w:id="945"/>
      <w:bookmarkEnd w:id="946"/>
      <w:bookmarkEnd w:id="947"/>
      <w:bookmarkEnd w:id="948"/>
    </w:p>
    <w:p w14:paraId="3703F17A" w14:textId="77777777" w:rsidR="00FC4C9C" w:rsidRPr="00F91D2F" w:rsidRDefault="00FC4C9C" w:rsidP="00FC4C9C">
      <w:pPr>
        <w:pStyle w:val="Heading3"/>
      </w:pPr>
      <w:bookmarkStart w:id="949" w:name="_Toc21948884"/>
      <w:bookmarkStart w:id="950" w:name="_Toc24978758"/>
      <w:bookmarkStart w:id="951" w:name="_Toc34346531"/>
      <w:bookmarkStart w:id="952" w:name="_Toc34740608"/>
      <w:bookmarkStart w:id="953" w:name="_Toc34747967"/>
      <w:bookmarkStart w:id="954" w:name="_Toc34748343"/>
      <w:bookmarkStart w:id="955" w:name="_Toc34749333"/>
      <w:bookmarkStart w:id="956" w:name="_Toc49689795"/>
      <w:bookmarkStart w:id="957" w:name="_Toc56336880"/>
      <w:bookmarkStart w:id="958" w:name="_Toc74991361"/>
      <w:r w:rsidRPr="00F91D2F">
        <w:t>6.1.1</w:t>
      </w:r>
      <w:r w:rsidRPr="00F91D2F">
        <w:tab/>
        <w:t>Introduction</w:t>
      </w:r>
      <w:bookmarkEnd w:id="949"/>
      <w:bookmarkEnd w:id="950"/>
      <w:bookmarkEnd w:id="951"/>
      <w:bookmarkEnd w:id="952"/>
      <w:bookmarkEnd w:id="953"/>
      <w:bookmarkEnd w:id="954"/>
      <w:bookmarkEnd w:id="955"/>
      <w:bookmarkEnd w:id="956"/>
      <w:bookmarkEnd w:id="957"/>
      <w:bookmarkEnd w:id="958"/>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959" w:name="_Toc21948885"/>
      <w:bookmarkStart w:id="960" w:name="_Toc24978759"/>
      <w:bookmarkStart w:id="961" w:name="_Toc34346532"/>
      <w:bookmarkStart w:id="962" w:name="_Toc34740609"/>
      <w:bookmarkStart w:id="963" w:name="_Toc34747968"/>
      <w:bookmarkStart w:id="964" w:name="_Toc34748344"/>
      <w:bookmarkStart w:id="965" w:name="_Toc34749334"/>
      <w:bookmarkStart w:id="966" w:name="_Toc49689796"/>
      <w:bookmarkStart w:id="967" w:name="_Toc56336881"/>
      <w:bookmarkStart w:id="968" w:name="_Toc74991362"/>
      <w:r w:rsidRPr="00F91D2F">
        <w:lastRenderedPageBreak/>
        <w:t>6.1.2</w:t>
      </w:r>
      <w:r w:rsidRPr="00F91D2F">
        <w:tab/>
        <w:t>Usage of HTTP</w:t>
      </w:r>
      <w:bookmarkEnd w:id="959"/>
      <w:bookmarkEnd w:id="960"/>
      <w:bookmarkEnd w:id="961"/>
      <w:bookmarkEnd w:id="962"/>
      <w:bookmarkEnd w:id="963"/>
      <w:bookmarkEnd w:id="964"/>
      <w:bookmarkEnd w:id="965"/>
      <w:bookmarkEnd w:id="966"/>
      <w:bookmarkEnd w:id="967"/>
      <w:bookmarkEnd w:id="968"/>
    </w:p>
    <w:p w14:paraId="3A00CD6E" w14:textId="77777777" w:rsidR="00FC4C9C" w:rsidRPr="00F91D2F" w:rsidRDefault="00FC4C9C" w:rsidP="00FC4C9C">
      <w:pPr>
        <w:pStyle w:val="Heading4"/>
      </w:pPr>
      <w:bookmarkStart w:id="969" w:name="_Toc21948886"/>
      <w:bookmarkStart w:id="970" w:name="_Toc24978760"/>
      <w:bookmarkStart w:id="971" w:name="_Toc34346533"/>
      <w:bookmarkStart w:id="972" w:name="_Toc34740610"/>
      <w:bookmarkStart w:id="973" w:name="_Toc34747969"/>
      <w:bookmarkStart w:id="974" w:name="_Toc34748345"/>
      <w:bookmarkStart w:id="975" w:name="_Toc34749335"/>
      <w:bookmarkStart w:id="976" w:name="_Toc49689797"/>
      <w:bookmarkStart w:id="977" w:name="_Toc56336882"/>
      <w:bookmarkStart w:id="978" w:name="_Toc74991363"/>
      <w:r w:rsidRPr="00F91D2F">
        <w:t>6.1.2.1</w:t>
      </w:r>
      <w:r w:rsidRPr="00F91D2F">
        <w:tab/>
        <w:t>General</w:t>
      </w:r>
      <w:bookmarkEnd w:id="969"/>
      <w:bookmarkEnd w:id="970"/>
      <w:bookmarkEnd w:id="971"/>
      <w:bookmarkEnd w:id="972"/>
      <w:bookmarkEnd w:id="973"/>
      <w:bookmarkEnd w:id="974"/>
      <w:bookmarkEnd w:id="975"/>
      <w:bookmarkEnd w:id="976"/>
      <w:bookmarkEnd w:id="977"/>
      <w:bookmarkEnd w:id="978"/>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979" w:name="_Toc21948887"/>
      <w:bookmarkStart w:id="980" w:name="_Toc24978761"/>
      <w:bookmarkStart w:id="981" w:name="_Toc34346534"/>
      <w:bookmarkStart w:id="982" w:name="_Toc34740611"/>
      <w:bookmarkStart w:id="983" w:name="_Toc34747970"/>
      <w:bookmarkStart w:id="984" w:name="_Toc34748346"/>
      <w:bookmarkStart w:id="985" w:name="_Toc34749336"/>
      <w:bookmarkStart w:id="986" w:name="_Toc49689798"/>
      <w:bookmarkStart w:id="987" w:name="_Toc56336883"/>
      <w:bookmarkStart w:id="988" w:name="_Toc74991364"/>
      <w:r w:rsidRPr="00F91D2F">
        <w:t>6.1.2.2</w:t>
      </w:r>
      <w:r w:rsidRPr="00F91D2F">
        <w:tab/>
        <w:t>HTTP standard headers</w:t>
      </w:r>
      <w:bookmarkEnd w:id="979"/>
      <w:bookmarkEnd w:id="980"/>
      <w:bookmarkEnd w:id="981"/>
      <w:bookmarkEnd w:id="982"/>
      <w:bookmarkEnd w:id="983"/>
      <w:bookmarkEnd w:id="984"/>
      <w:bookmarkEnd w:id="985"/>
      <w:bookmarkEnd w:id="986"/>
      <w:bookmarkEnd w:id="987"/>
      <w:bookmarkEnd w:id="988"/>
    </w:p>
    <w:p w14:paraId="1A79EC95" w14:textId="77777777" w:rsidR="00FC4C9C" w:rsidRPr="00F91D2F" w:rsidRDefault="00FC4C9C" w:rsidP="00FC4C9C">
      <w:pPr>
        <w:pStyle w:val="Heading5"/>
        <w:rPr>
          <w:lang w:eastAsia="zh-CN"/>
        </w:rPr>
      </w:pPr>
      <w:bookmarkStart w:id="989" w:name="_Toc21948888"/>
      <w:bookmarkStart w:id="990" w:name="_Toc24978762"/>
      <w:bookmarkStart w:id="991" w:name="_Toc34346535"/>
      <w:bookmarkStart w:id="992" w:name="_Toc34740612"/>
      <w:bookmarkStart w:id="993" w:name="_Toc34747971"/>
      <w:bookmarkStart w:id="994" w:name="_Toc34748347"/>
      <w:bookmarkStart w:id="995" w:name="_Toc34749337"/>
      <w:bookmarkStart w:id="996" w:name="_Toc49689799"/>
      <w:bookmarkStart w:id="997" w:name="_Toc56336884"/>
      <w:bookmarkStart w:id="998" w:name="_Toc74991365"/>
      <w:r w:rsidRPr="00F91D2F">
        <w:t>6.1.2.2.1</w:t>
      </w:r>
      <w:r w:rsidRPr="00F91D2F">
        <w:rPr>
          <w:lang w:eastAsia="zh-CN"/>
        </w:rPr>
        <w:tab/>
        <w:t>General</w:t>
      </w:r>
      <w:bookmarkEnd w:id="989"/>
      <w:bookmarkEnd w:id="990"/>
      <w:bookmarkEnd w:id="991"/>
      <w:bookmarkEnd w:id="992"/>
      <w:bookmarkEnd w:id="993"/>
      <w:bookmarkEnd w:id="994"/>
      <w:bookmarkEnd w:id="995"/>
      <w:bookmarkEnd w:id="996"/>
      <w:bookmarkEnd w:id="997"/>
      <w:bookmarkEnd w:id="99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999" w:name="_Toc21948889"/>
      <w:bookmarkStart w:id="1000" w:name="_Toc24978763"/>
      <w:bookmarkStart w:id="1001" w:name="_Toc34346536"/>
      <w:bookmarkStart w:id="1002" w:name="_Toc34740613"/>
      <w:bookmarkStart w:id="1003" w:name="_Toc34747972"/>
      <w:bookmarkStart w:id="1004" w:name="_Toc34748348"/>
      <w:bookmarkStart w:id="1005" w:name="_Toc34749338"/>
      <w:bookmarkStart w:id="1006" w:name="_Toc49689800"/>
      <w:bookmarkStart w:id="1007" w:name="_Toc56336885"/>
      <w:bookmarkStart w:id="1008" w:name="_Toc74991366"/>
      <w:r w:rsidRPr="00F91D2F">
        <w:t>6.1.2.2.2</w:t>
      </w:r>
      <w:r w:rsidRPr="00F91D2F">
        <w:tab/>
        <w:t>Content type</w:t>
      </w:r>
      <w:bookmarkEnd w:id="999"/>
      <w:bookmarkEnd w:id="1000"/>
      <w:bookmarkEnd w:id="1001"/>
      <w:bookmarkEnd w:id="1002"/>
      <w:bookmarkEnd w:id="1003"/>
      <w:bookmarkEnd w:id="1004"/>
      <w:bookmarkEnd w:id="1005"/>
      <w:bookmarkEnd w:id="1006"/>
      <w:bookmarkEnd w:id="1007"/>
      <w:bookmarkEnd w:id="100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009" w:name="_Toc21948890"/>
      <w:bookmarkStart w:id="1010" w:name="_Toc24978764"/>
      <w:bookmarkStart w:id="1011" w:name="_Toc34346537"/>
      <w:bookmarkStart w:id="1012" w:name="_Toc34740614"/>
      <w:bookmarkStart w:id="1013" w:name="_Toc34747973"/>
      <w:bookmarkStart w:id="1014" w:name="_Toc34748349"/>
      <w:bookmarkStart w:id="1015" w:name="_Toc34749339"/>
      <w:bookmarkStart w:id="1016" w:name="_Toc49689801"/>
      <w:bookmarkStart w:id="1017" w:name="_Toc56336886"/>
      <w:bookmarkStart w:id="1018" w:name="_Toc74991367"/>
      <w:r w:rsidRPr="00F91D2F">
        <w:t>6.1.2.3</w:t>
      </w:r>
      <w:r w:rsidRPr="00F91D2F">
        <w:tab/>
        <w:t>HTTP custom headers</w:t>
      </w:r>
      <w:bookmarkEnd w:id="1009"/>
      <w:bookmarkEnd w:id="1010"/>
      <w:bookmarkEnd w:id="1011"/>
      <w:bookmarkEnd w:id="1012"/>
      <w:bookmarkEnd w:id="1013"/>
      <w:bookmarkEnd w:id="1014"/>
      <w:bookmarkEnd w:id="1015"/>
      <w:bookmarkEnd w:id="1016"/>
      <w:bookmarkEnd w:id="1017"/>
      <w:bookmarkEnd w:id="1018"/>
    </w:p>
    <w:p w14:paraId="72866BAA" w14:textId="77777777" w:rsidR="00FC4C9C" w:rsidRPr="00F91D2F" w:rsidRDefault="00FC4C9C" w:rsidP="00FC4C9C">
      <w:pPr>
        <w:pStyle w:val="Heading5"/>
        <w:rPr>
          <w:lang w:eastAsia="zh-CN"/>
        </w:rPr>
      </w:pPr>
      <w:bookmarkStart w:id="1019" w:name="_Toc21948891"/>
      <w:bookmarkStart w:id="1020" w:name="_Toc24978765"/>
      <w:bookmarkStart w:id="1021" w:name="_Toc34346538"/>
      <w:bookmarkStart w:id="1022" w:name="_Toc34740615"/>
      <w:bookmarkStart w:id="1023" w:name="_Toc34747974"/>
      <w:bookmarkStart w:id="1024" w:name="_Toc34748350"/>
      <w:bookmarkStart w:id="1025" w:name="_Toc34749340"/>
      <w:bookmarkStart w:id="1026" w:name="_Toc49689802"/>
      <w:bookmarkStart w:id="1027" w:name="_Toc56336887"/>
      <w:bookmarkStart w:id="1028" w:name="_Toc74991368"/>
      <w:r w:rsidRPr="00F91D2F">
        <w:t>6.1.2.3.1</w:t>
      </w:r>
      <w:r w:rsidRPr="00F91D2F">
        <w:rPr>
          <w:lang w:eastAsia="zh-CN"/>
        </w:rPr>
        <w:tab/>
        <w:t>General</w:t>
      </w:r>
      <w:bookmarkEnd w:id="1019"/>
      <w:bookmarkEnd w:id="1020"/>
      <w:bookmarkEnd w:id="1021"/>
      <w:bookmarkEnd w:id="1022"/>
      <w:bookmarkEnd w:id="1023"/>
      <w:bookmarkEnd w:id="1024"/>
      <w:bookmarkEnd w:id="1025"/>
      <w:bookmarkEnd w:id="1026"/>
      <w:bookmarkEnd w:id="1027"/>
      <w:bookmarkEnd w:id="102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029" w:name="_Toc21948892"/>
      <w:bookmarkStart w:id="1030" w:name="_Toc24978766"/>
      <w:bookmarkStart w:id="1031" w:name="_Toc34346539"/>
      <w:bookmarkStart w:id="1032" w:name="_Toc34740616"/>
      <w:bookmarkStart w:id="1033" w:name="_Toc34747975"/>
      <w:bookmarkStart w:id="1034" w:name="_Toc34748351"/>
      <w:bookmarkStart w:id="1035" w:name="_Toc34749341"/>
      <w:bookmarkStart w:id="1036" w:name="_Toc49689803"/>
      <w:bookmarkStart w:id="1037" w:name="_Toc56336888"/>
      <w:bookmarkStart w:id="1038" w:name="_Toc74991369"/>
      <w:r w:rsidRPr="00F91D2F">
        <w:lastRenderedPageBreak/>
        <w:t>6.1.3</w:t>
      </w:r>
      <w:r w:rsidRPr="00F91D2F">
        <w:tab/>
        <w:t>Resources</w:t>
      </w:r>
      <w:bookmarkEnd w:id="1029"/>
      <w:bookmarkEnd w:id="1030"/>
      <w:bookmarkEnd w:id="1031"/>
      <w:bookmarkEnd w:id="1032"/>
      <w:bookmarkEnd w:id="1033"/>
      <w:bookmarkEnd w:id="1034"/>
      <w:bookmarkEnd w:id="1035"/>
      <w:bookmarkEnd w:id="1036"/>
      <w:bookmarkEnd w:id="1037"/>
      <w:bookmarkEnd w:id="1038"/>
    </w:p>
    <w:p w14:paraId="15A72066" w14:textId="77777777" w:rsidR="00FC4C9C" w:rsidRPr="00F91D2F" w:rsidRDefault="00FC4C9C" w:rsidP="00FC4C9C">
      <w:pPr>
        <w:pStyle w:val="Heading4"/>
      </w:pPr>
      <w:bookmarkStart w:id="1039" w:name="_Toc21948893"/>
      <w:bookmarkStart w:id="1040" w:name="_Toc24978767"/>
      <w:bookmarkStart w:id="1041" w:name="_Toc34346540"/>
      <w:bookmarkStart w:id="1042" w:name="_Toc34740617"/>
      <w:bookmarkStart w:id="1043" w:name="_Toc34747976"/>
      <w:bookmarkStart w:id="1044" w:name="_Toc34748352"/>
      <w:bookmarkStart w:id="1045" w:name="_Toc34749342"/>
      <w:bookmarkStart w:id="1046" w:name="_Toc49689804"/>
      <w:bookmarkStart w:id="1047" w:name="_Toc56336889"/>
      <w:bookmarkStart w:id="1048" w:name="_Toc74991370"/>
      <w:r w:rsidRPr="00F91D2F">
        <w:t>6.1.3.1</w:t>
      </w:r>
      <w:r w:rsidRPr="00F91D2F">
        <w:tab/>
        <w:t>Overview</w:t>
      </w:r>
      <w:bookmarkEnd w:id="1039"/>
      <w:bookmarkEnd w:id="1040"/>
      <w:bookmarkEnd w:id="1041"/>
      <w:bookmarkEnd w:id="1042"/>
      <w:bookmarkEnd w:id="1043"/>
      <w:bookmarkEnd w:id="1044"/>
      <w:bookmarkEnd w:id="1045"/>
      <w:bookmarkEnd w:id="1046"/>
      <w:bookmarkEnd w:id="1047"/>
      <w:bookmarkEnd w:id="1048"/>
    </w:p>
    <w:p w14:paraId="479298C9" w14:textId="77777777" w:rsidR="00FC4C9C" w:rsidRPr="00F91D2F" w:rsidRDefault="00F31710" w:rsidP="00FC4C9C">
      <w:pPr>
        <w:pStyle w:val="TH"/>
      </w:pPr>
      <w:r>
        <w:object w:dxaOrig="6471" w:dyaOrig="4641" w14:anchorId="69698128">
          <v:shape id="_x0000_i1076" type="#_x0000_t75" style="width:322.75pt;height:232.1pt" o:ole="">
            <v:imagedata r:id="rId114" o:title=""/>
          </v:shape>
          <o:OLEObject Type="Embed" ProgID="Visio.Drawing.11" ShapeID="_x0000_i1076" DrawAspect="Content" ObjectID="_1685604692"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049" w:name="_Toc21948894"/>
      <w:bookmarkStart w:id="1050" w:name="_Toc24978768"/>
      <w:bookmarkStart w:id="1051" w:name="_Toc34346541"/>
      <w:bookmarkStart w:id="1052" w:name="_Toc34740618"/>
      <w:bookmarkStart w:id="1053" w:name="_Toc34747977"/>
      <w:bookmarkStart w:id="1054" w:name="_Toc34748353"/>
      <w:bookmarkStart w:id="1055" w:name="_Toc34749343"/>
      <w:bookmarkStart w:id="1056" w:name="_Toc49689805"/>
      <w:bookmarkStart w:id="1057" w:name="_Toc56336890"/>
      <w:bookmarkStart w:id="1058" w:name="_Toc74991371"/>
      <w:r w:rsidRPr="00F91D2F">
        <w:t>6.1.3.2</w:t>
      </w:r>
      <w:r w:rsidRPr="00F91D2F">
        <w:tab/>
        <w:t xml:space="preserve">Resource: </w:t>
      </w:r>
      <w:r>
        <w:t>Scscf R</w:t>
      </w:r>
      <w:r w:rsidRPr="000B71E3">
        <w:t>egis</w:t>
      </w:r>
      <w:r>
        <w:t>t</w:t>
      </w:r>
      <w:r w:rsidRPr="000B71E3">
        <w:t>ration</w:t>
      </w:r>
      <w:bookmarkEnd w:id="1049"/>
      <w:bookmarkEnd w:id="1050"/>
      <w:bookmarkEnd w:id="1051"/>
      <w:bookmarkEnd w:id="1052"/>
      <w:bookmarkEnd w:id="1053"/>
      <w:bookmarkEnd w:id="1054"/>
      <w:bookmarkEnd w:id="1055"/>
      <w:bookmarkEnd w:id="1056"/>
      <w:bookmarkEnd w:id="1057"/>
      <w:bookmarkEnd w:id="1058"/>
    </w:p>
    <w:p w14:paraId="6873C706" w14:textId="77777777" w:rsidR="00FC4C9C" w:rsidRPr="00F91D2F" w:rsidRDefault="00FC4C9C" w:rsidP="00FC4C9C">
      <w:pPr>
        <w:pStyle w:val="Heading5"/>
      </w:pPr>
      <w:bookmarkStart w:id="1059" w:name="_Toc21948895"/>
      <w:bookmarkStart w:id="1060" w:name="_Toc24978769"/>
      <w:bookmarkStart w:id="1061" w:name="_Toc34346542"/>
      <w:bookmarkStart w:id="1062" w:name="_Toc34740619"/>
      <w:bookmarkStart w:id="1063" w:name="_Toc34747978"/>
      <w:bookmarkStart w:id="1064" w:name="_Toc34748354"/>
      <w:bookmarkStart w:id="1065" w:name="_Toc34749344"/>
      <w:bookmarkStart w:id="1066" w:name="_Toc49689806"/>
      <w:bookmarkStart w:id="1067" w:name="_Toc56336891"/>
      <w:bookmarkStart w:id="1068" w:name="_Toc74991372"/>
      <w:r w:rsidRPr="00F91D2F">
        <w:t>6.1.3.2.1</w:t>
      </w:r>
      <w:r w:rsidRPr="00F91D2F">
        <w:tab/>
        <w:t>Description</w:t>
      </w:r>
      <w:bookmarkEnd w:id="1059"/>
      <w:bookmarkEnd w:id="1060"/>
      <w:bookmarkEnd w:id="1061"/>
      <w:bookmarkEnd w:id="1062"/>
      <w:bookmarkEnd w:id="1063"/>
      <w:bookmarkEnd w:id="1064"/>
      <w:bookmarkEnd w:id="1065"/>
      <w:bookmarkEnd w:id="1066"/>
      <w:bookmarkEnd w:id="1067"/>
      <w:bookmarkEnd w:id="106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069" w:name="_Toc21948896"/>
      <w:bookmarkStart w:id="1070" w:name="_Toc24978770"/>
      <w:bookmarkStart w:id="1071" w:name="_Toc34346543"/>
      <w:bookmarkStart w:id="1072" w:name="_Toc34740620"/>
      <w:bookmarkStart w:id="1073" w:name="_Toc34747979"/>
      <w:bookmarkStart w:id="1074" w:name="_Toc34748355"/>
      <w:bookmarkStart w:id="1075" w:name="_Toc34749345"/>
      <w:bookmarkStart w:id="1076" w:name="_Toc49689807"/>
      <w:bookmarkStart w:id="1077" w:name="_Toc56336892"/>
      <w:bookmarkStart w:id="1078" w:name="_Toc74991373"/>
      <w:r w:rsidRPr="00F91D2F">
        <w:t>6.1.3.2.2</w:t>
      </w:r>
      <w:r w:rsidRPr="00F91D2F">
        <w:tab/>
        <w:t>Resource Definition</w:t>
      </w:r>
      <w:bookmarkEnd w:id="1069"/>
      <w:bookmarkEnd w:id="1070"/>
      <w:bookmarkEnd w:id="1071"/>
      <w:bookmarkEnd w:id="1072"/>
      <w:bookmarkEnd w:id="1073"/>
      <w:bookmarkEnd w:id="1074"/>
      <w:bookmarkEnd w:id="1075"/>
      <w:bookmarkEnd w:id="1076"/>
      <w:bookmarkEnd w:id="1077"/>
      <w:bookmarkEnd w:id="107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079" w:name="_Toc21948897"/>
      <w:bookmarkStart w:id="1080" w:name="_Toc24978771"/>
      <w:bookmarkStart w:id="1081" w:name="_Toc34346544"/>
      <w:bookmarkStart w:id="1082" w:name="_Toc34740621"/>
      <w:bookmarkStart w:id="1083" w:name="_Toc34747980"/>
      <w:bookmarkStart w:id="1084" w:name="_Toc34748356"/>
      <w:bookmarkStart w:id="1085" w:name="_Toc34749346"/>
      <w:bookmarkStart w:id="1086" w:name="_Toc49689808"/>
      <w:bookmarkStart w:id="1087" w:name="_Toc56336893"/>
      <w:bookmarkStart w:id="1088" w:name="_Toc74991374"/>
      <w:r w:rsidRPr="00F91D2F">
        <w:t>6.1.3.2.3</w:t>
      </w:r>
      <w:r w:rsidRPr="00F91D2F">
        <w:tab/>
        <w:t>Resource Standard Methods</w:t>
      </w:r>
      <w:bookmarkEnd w:id="1079"/>
      <w:bookmarkEnd w:id="1080"/>
      <w:bookmarkEnd w:id="1081"/>
      <w:bookmarkEnd w:id="1082"/>
      <w:bookmarkEnd w:id="1083"/>
      <w:bookmarkEnd w:id="1084"/>
      <w:bookmarkEnd w:id="1085"/>
      <w:bookmarkEnd w:id="1086"/>
      <w:bookmarkEnd w:id="1087"/>
      <w:bookmarkEnd w:id="1088"/>
    </w:p>
    <w:p w14:paraId="467DC179" w14:textId="77777777" w:rsidR="00FC4C9C" w:rsidRPr="00F91D2F" w:rsidRDefault="00FC4C9C" w:rsidP="00FC4C9C">
      <w:pPr>
        <w:pStyle w:val="Heading6"/>
      </w:pPr>
      <w:bookmarkStart w:id="1089" w:name="_Toc21948898"/>
      <w:bookmarkStart w:id="1090" w:name="_Toc24978772"/>
      <w:bookmarkStart w:id="1091" w:name="_Toc34346545"/>
      <w:bookmarkStart w:id="1092" w:name="_Toc34740622"/>
      <w:bookmarkStart w:id="1093" w:name="_Toc34747981"/>
      <w:bookmarkStart w:id="1094" w:name="_Toc34748357"/>
      <w:bookmarkStart w:id="1095" w:name="_Toc34749347"/>
      <w:bookmarkStart w:id="1096" w:name="_Toc49689809"/>
      <w:bookmarkStart w:id="1097" w:name="_Toc56336894"/>
      <w:bookmarkStart w:id="1098" w:name="_Toc74991375"/>
      <w:r w:rsidRPr="00F91D2F">
        <w:t>6.1.3.2.3.1</w:t>
      </w:r>
      <w:r w:rsidRPr="00F91D2F">
        <w:tab/>
      </w:r>
      <w:r>
        <w:t>PUT</w:t>
      </w:r>
      <w:bookmarkEnd w:id="1089"/>
      <w:bookmarkEnd w:id="1090"/>
      <w:bookmarkEnd w:id="1091"/>
      <w:bookmarkEnd w:id="1092"/>
      <w:bookmarkEnd w:id="1093"/>
      <w:bookmarkEnd w:id="1094"/>
      <w:bookmarkEnd w:id="1095"/>
      <w:bookmarkEnd w:id="1096"/>
      <w:bookmarkEnd w:id="1097"/>
      <w:bookmarkEnd w:id="109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099" w:name="_Toc21948900"/>
      <w:bookmarkStart w:id="1100" w:name="_Toc24978774"/>
      <w:bookmarkStart w:id="1101" w:name="_Toc34346546"/>
      <w:bookmarkStart w:id="1102" w:name="_Toc34740623"/>
      <w:bookmarkStart w:id="1103" w:name="_Toc34747982"/>
      <w:bookmarkStart w:id="1104" w:name="_Toc34748358"/>
      <w:bookmarkStart w:id="1105" w:name="_Toc34749348"/>
      <w:bookmarkStart w:id="1106" w:name="_Toc49689810"/>
      <w:bookmarkStart w:id="1107" w:name="_Toc56336895"/>
      <w:bookmarkStart w:id="1108" w:name="_Toc74991376"/>
      <w:r w:rsidRPr="00F91D2F">
        <w:t>6.1.3.2.4</w:t>
      </w:r>
      <w:r w:rsidRPr="00F91D2F">
        <w:tab/>
        <w:t>Resource Custom Operations</w:t>
      </w:r>
      <w:bookmarkEnd w:id="1099"/>
      <w:bookmarkEnd w:id="1100"/>
      <w:bookmarkEnd w:id="1101"/>
      <w:bookmarkEnd w:id="1102"/>
      <w:bookmarkEnd w:id="1103"/>
      <w:bookmarkEnd w:id="1104"/>
      <w:bookmarkEnd w:id="1105"/>
      <w:bookmarkEnd w:id="1106"/>
      <w:bookmarkEnd w:id="1107"/>
      <w:bookmarkEnd w:id="11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109" w:name="_Toc34346547"/>
      <w:bookmarkStart w:id="1110" w:name="_Toc34740624"/>
      <w:bookmarkStart w:id="1111" w:name="_Toc34747983"/>
      <w:bookmarkStart w:id="1112" w:name="_Toc34748359"/>
      <w:bookmarkStart w:id="1113" w:name="_Toc34749349"/>
      <w:bookmarkStart w:id="1114" w:name="_Toc49689811"/>
      <w:bookmarkStart w:id="1115" w:name="_Toc56336896"/>
      <w:bookmarkStart w:id="1116" w:name="_Toc21948907"/>
      <w:bookmarkStart w:id="1117" w:name="_Toc24978781"/>
      <w:bookmarkStart w:id="1118" w:name="_Toc7499137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09"/>
      <w:bookmarkEnd w:id="1110"/>
      <w:bookmarkEnd w:id="1111"/>
      <w:bookmarkEnd w:id="1112"/>
      <w:bookmarkEnd w:id="1113"/>
      <w:bookmarkEnd w:id="1114"/>
      <w:bookmarkEnd w:id="1115"/>
      <w:bookmarkEnd w:id="1118"/>
    </w:p>
    <w:p w14:paraId="4EB2CDCD" w14:textId="77777777" w:rsidR="00211D99" w:rsidRPr="00302BE4" w:rsidRDefault="00211D99" w:rsidP="00211D99">
      <w:pPr>
        <w:pStyle w:val="Heading5"/>
      </w:pPr>
      <w:bookmarkStart w:id="1119" w:name="_Toc34346548"/>
      <w:bookmarkStart w:id="1120" w:name="_Toc34740625"/>
      <w:bookmarkStart w:id="1121" w:name="_Toc34747984"/>
      <w:bookmarkStart w:id="1122" w:name="_Toc34748360"/>
      <w:bookmarkStart w:id="1123" w:name="_Toc34749350"/>
      <w:bookmarkStart w:id="1124" w:name="_Toc49689812"/>
      <w:bookmarkStart w:id="1125" w:name="_Toc56336897"/>
      <w:bookmarkStart w:id="1126" w:name="_Toc74991378"/>
      <w:r w:rsidRPr="00302BE4">
        <w:t>6.</w:t>
      </w:r>
      <w:r>
        <w:t>1</w:t>
      </w:r>
      <w:r w:rsidRPr="00302BE4">
        <w:t>.3.</w:t>
      </w:r>
      <w:r>
        <w:t>3</w:t>
      </w:r>
      <w:r w:rsidRPr="00302BE4">
        <w:t>.1</w:t>
      </w:r>
      <w:r w:rsidRPr="00302BE4">
        <w:tab/>
        <w:t>Description</w:t>
      </w:r>
      <w:bookmarkEnd w:id="1119"/>
      <w:bookmarkEnd w:id="1120"/>
      <w:bookmarkEnd w:id="1121"/>
      <w:bookmarkEnd w:id="1122"/>
      <w:bookmarkEnd w:id="1123"/>
      <w:bookmarkEnd w:id="1124"/>
      <w:bookmarkEnd w:id="1125"/>
      <w:bookmarkEnd w:id="112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127" w:name="_Toc34346549"/>
      <w:bookmarkStart w:id="1128" w:name="_Toc34740626"/>
      <w:bookmarkStart w:id="1129" w:name="_Toc34747985"/>
      <w:bookmarkStart w:id="1130" w:name="_Toc34748361"/>
      <w:bookmarkStart w:id="1131" w:name="_Toc34749351"/>
      <w:bookmarkStart w:id="1132" w:name="_Toc49689813"/>
      <w:bookmarkStart w:id="1133" w:name="_Toc56336898"/>
      <w:bookmarkStart w:id="1134" w:name="_Toc74991379"/>
      <w:r w:rsidRPr="00302BE4">
        <w:t>6.</w:t>
      </w:r>
      <w:r>
        <w:t>1</w:t>
      </w:r>
      <w:r w:rsidRPr="00302BE4">
        <w:t>.3.</w:t>
      </w:r>
      <w:r>
        <w:t>3</w:t>
      </w:r>
      <w:r w:rsidRPr="00302BE4">
        <w:t>.2</w:t>
      </w:r>
      <w:r w:rsidRPr="00302BE4">
        <w:tab/>
        <w:t>Resource Definition</w:t>
      </w:r>
      <w:bookmarkEnd w:id="1127"/>
      <w:bookmarkEnd w:id="1128"/>
      <w:bookmarkEnd w:id="1129"/>
      <w:bookmarkEnd w:id="1130"/>
      <w:bookmarkEnd w:id="1131"/>
      <w:bookmarkEnd w:id="1132"/>
      <w:bookmarkEnd w:id="1133"/>
      <w:bookmarkEnd w:id="11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lastRenderedPageBreak/>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77777777"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14:paraId="24453CC5" w14:textId="77777777" w:rsidR="002945FE" w:rsidRDefault="002945FE" w:rsidP="002945FE">
      <w:bookmarkStart w:id="1135" w:name="_Toc34346550"/>
      <w:bookmarkStart w:id="1136" w:name="_Toc34740627"/>
    </w:p>
    <w:p w14:paraId="0F391082" w14:textId="77777777" w:rsidR="00211D99" w:rsidRPr="00302BE4" w:rsidRDefault="00211D99" w:rsidP="00211D99">
      <w:pPr>
        <w:pStyle w:val="Heading5"/>
      </w:pPr>
      <w:bookmarkStart w:id="1137" w:name="_Toc34747986"/>
      <w:bookmarkStart w:id="1138" w:name="_Toc34748362"/>
      <w:bookmarkStart w:id="1139" w:name="_Toc34749352"/>
      <w:bookmarkStart w:id="1140" w:name="_Toc49689814"/>
      <w:bookmarkStart w:id="1141" w:name="_Toc56336899"/>
      <w:bookmarkStart w:id="1142" w:name="_Toc74991380"/>
      <w:r w:rsidRPr="00302BE4">
        <w:t>6.</w:t>
      </w:r>
      <w:r>
        <w:t>1</w:t>
      </w:r>
      <w:r w:rsidRPr="00302BE4">
        <w:t>.3.</w:t>
      </w:r>
      <w:r>
        <w:t>3</w:t>
      </w:r>
      <w:r w:rsidRPr="00302BE4">
        <w:t>.3</w:t>
      </w:r>
      <w:r w:rsidRPr="00302BE4">
        <w:tab/>
        <w:t>Resource Standard Methods</w:t>
      </w:r>
      <w:bookmarkEnd w:id="1135"/>
      <w:bookmarkEnd w:id="1136"/>
      <w:bookmarkEnd w:id="1137"/>
      <w:bookmarkEnd w:id="1138"/>
      <w:bookmarkEnd w:id="1139"/>
      <w:bookmarkEnd w:id="1140"/>
      <w:bookmarkEnd w:id="1141"/>
      <w:bookmarkEnd w:id="1142"/>
    </w:p>
    <w:p w14:paraId="1B3B14E2" w14:textId="77777777" w:rsidR="00211D99" w:rsidRPr="00302BE4" w:rsidRDefault="00211D99" w:rsidP="00211D99">
      <w:pPr>
        <w:pStyle w:val="Heading6"/>
      </w:pPr>
      <w:bookmarkStart w:id="1143" w:name="_Toc34346551"/>
      <w:bookmarkStart w:id="1144" w:name="_Toc34740628"/>
      <w:bookmarkStart w:id="1145" w:name="_Toc34747987"/>
      <w:bookmarkStart w:id="1146" w:name="_Toc34748363"/>
      <w:bookmarkStart w:id="1147" w:name="_Toc34749353"/>
      <w:bookmarkStart w:id="1148" w:name="_Toc49689815"/>
      <w:bookmarkStart w:id="1149" w:name="_Toc56336900"/>
      <w:bookmarkStart w:id="1150" w:name="_Toc74991381"/>
      <w:r w:rsidRPr="00302BE4">
        <w:t>6.</w:t>
      </w:r>
      <w:r>
        <w:t>1</w:t>
      </w:r>
      <w:r w:rsidRPr="00302BE4">
        <w:t>.3.</w:t>
      </w:r>
      <w:r>
        <w:t>3</w:t>
      </w:r>
      <w:r w:rsidRPr="00302BE4">
        <w:t>.3.1</w:t>
      </w:r>
      <w:r w:rsidRPr="00302BE4">
        <w:tab/>
        <w:t>GET</w:t>
      </w:r>
      <w:bookmarkEnd w:id="1143"/>
      <w:bookmarkEnd w:id="1144"/>
      <w:bookmarkEnd w:id="1145"/>
      <w:bookmarkEnd w:id="1146"/>
      <w:bookmarkEnd w:id="1147"/>
      <w:bookmarkEnd w:id="1148"/>
      <w:bookmarkEnd w:id="1149"/>
      <w:bookmarkEnd w:id="11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AD087D">
            <w:pPr>
              <w:pStyle w:val="TAN"/>
              <w:ind w:left="0" w:firstLine="0"/>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AD087D">
            <w:pPr>
              <w:pStyle w:val="TAN"/>
              <w:ind w:left="0" w:firstLine="0"/>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151" w:name="_Toc34346552"/>
      <w:bookmarkStart w:id="1152" w:name="_Toc34740629"/>
      <w:bookmarkStart w:id="1153" w:name="_Toc34747988"/>
      <w:bookmarkStart w:id="1154" w:name="_Toc34748364"/>
      <w:bookmarkStart w:id="1155" w:name="_Toc34749354"/>
      <w:bookmarkStart w:id="1156" w:name="_Toc49689816"/>
      <w:bookmarkStart w:id="1157" w:name="_Toc56336901"/>
      <w:bookmarkStart w:id="1158" w:name="_Toc74991382"/>
      <w:r w:rsidRPr="00F91D2F">
        <w:t>6.1.3.</w:t>
      </w:r>
      <w:r>
        <w:t>3</w:t>
      </w:r>
      <w:r w:rsidRPr="00F91D2F">
        <w:t>.3.</w:t>
      </w:r>
      <w:r>
        <w:t>2</w:t>
      </w:r>
      <w:r w:rsidRPr="00F91D2F">
        <w:tab/>
      </w:r>
      <w:r>
        <w:t>PUT</w:t>
      </w:r>
      <w:bookmarkEnd w:id="1151"/>
      <w:bookmarkEnd w:id="1152"/>
      <w:bookmarkEnd w:id="1153"/>
      <w:bookmarkEnd w:id="1154"/>
      <w:bookmarkEnd w:id="1155"/>
      <w:bookmarkEnd w:id="1156"/>
      <w:bookmarkEnd w:id="1157"/>
      <w:bookmarkEnd w:id="11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211D99">
      <w:pPr>
        <w:pStyle w:val="Heading6"/>
      </w:pPr>
      <w:bookmarkStart w:id="1159" w:name="_Toc34346553"/>
      <w:bookmarkStart w:id="1160" w:name="_Toc34740630"/>
      <w:bookmarkStart w:id="1161" w:name="_Toc34747989"/>
      <w:bookmarkStart w:id="1162" w:name="_Toc34748365"/>
      <w:bookmarkStart w:id="1163" w:name="_Toc34749355"/>
      <w:bookmarkStart w:id="1164" w:name="_Toc49689817"/>
      <w:bookmarkStart w:id="1165" w:name="_Toc56336902"/>
      <w:bookmarkStart w:id="1166" w:name="_Toc74991383"/>
      <w:r w:rsidRPr="00F91D2F">
        <w:t>6.1.3.</w:t>
      </w:r>
      <w:r>
        <w:t>3</w:t>
      </w:r>
      <w:r w:rsidRPr="00F91D2F">
        <w:t>.3.</w:t>
      </w:r>
      <w:r>
        <w:t>3</w:t>
      </w:r>
      <w:r w:rsidRPr="00F91D2F">
        <w:tab/>
      </w:r>
      <w:r>
        <w:t>DELETE</w:t>
      </w:r>
      <w:bookmarkEnd w:id="1159"/>
      <w:bookmarkEnd w:id="1160"/>
      <w:bookmarkEnd w:id="1161"/>
      <w:bookmarkEnd w:id="1162"/>
      <w:bookmarkEnd w:id="1163"/>
      <w:bookmarkEnd w:id="1164"/>
      <w:bookmarkEnd w:id="1165"/>
      <w:bookmarkEnd w:id="11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7" w:name="_Toc34346554"/>
      <w:bookmarkStart w:id="11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FC4C9C">
      <w:pPr>
        <w:pStyle w:val="Heading3"/>
      </w:pPr>
      <w:bookmarkStart w:id="1169" w:name="_Toc34747990"/>
      <w:bookmarkStart w:id="1170" w:name="_Toc34748366"/>
      <w:bookmarkStart w:id="1171" w:name="_Toc34749356"/>
      <w:bookmarkStart w:id="1172" w:name="_Toc49689818"/>
      <w:bookmarkStart w:id="1173" w:name="_Toc56336903"/>
      <w:bookmarkStart w:id="1174" w:name="_Toc74991384"/>
      <w:r w:rsidRPr="00F91D2F">
        <w:t>6.1.4</w:t>
      </w:r>
      <w:r w:rsidRPr="00F91D2F">
        <w:tab/>
        <w:t>Custom Operations without associated resources</w:t>
      </w:r>
      <w:bookmarkEnd w:id="1116"/>
      <w:bookmarkEnd w:id="1117"/>
      <w:bookmarkEnd w:id="1167"/>
      <w:bookmarkEnd w:id="1168"/>
      <w:bookmarkEnd w:id="1169"/>
      <w:bookmarkEnd w:id="1170"/>
      <w:bookmarkEnd w:id="1171"/>
      <w:bookmarkEnd w:id="1172"/>
      <w:bookmarkEnd w:id="1173"/>
      <w:bookmarkEnd w:id="1174"/>
    </w:p>
    <w:p w14:paraId="190C14B0" w14:textId="77777777" w:rsidR="00FC4C9C" w:rsidRPr="00F91D2F" w:rsidRDefault="00FC4C9C" w:rsidP="00FC4C9C">
      <w:pPr>
        <w:pStyle w:val="Heading4"/>
      </w:pPr>
      <w:bookmarkStart w:id="1175" w:name="_Toc21948908"/>
      <w:bookmarkStart w:id="1176" w:name="_Toc24978782"/>
      <w:bookmarkStart w:id="1177" w:name="_Toc34346555"/>
      <w:bookmarkStart w:id="1178" w:name="_Toc34740632"/>
      <w:bookmarkStart w:id="1179" w:name="_Toc34747991"/>
      <w:bookmarkStart w:id="1180" w:name="_Toc34748367"/>
      <w:bookmarkStart w:id="1181" w:name="_Toc34749357"/>
      <w:bookmarkStart w:id="1182" w:name="_Toc49689819"/>
      <w:bookmarkStart w:id="1183" w:name="_Toc56336904"/>
      <w:bookmarkStart w:id="1184" w:name="_Toc74991385"/>
      <w:r w:rsidRPr="00F91D2F">
        <w:t>6.1.4.1</w:t>
      </w:r>
      <w:r w:rsidRPr="00F91D2F">
        <w:tab/>
        <w:t>Overview</w:t>
      </w:r>
      <w:bookmarkEnd w:id="1175"/>
      <w:bookmarkEnd w:id="1176"/>
      <w:bookmarkEnd w:id="1177"/>
      <w:bookmarkEnd w:id="1178"/>
      <w:bookmarkEnd w:id="1179"/>
      <w:bookmarkEnd w:id="1180"/>
      <w:bookmarkEnd w:id="1181"/>
      <w:bookmarkEnd w:id="1182"/>
      <w:bookmarkEnd w:id="1183"/>
      <w:bookmarkEnd w:id="1184"/>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185" w:name="_Toc21948909"/>
      <w:bookmarkStart w:id="1186" w:name="_Toc24978783"/>
      <w:bookmarkStart w:id="1187" w:name="_Toc34346556"/>
      <w:bookmarkStart w:id="1188" w:name="_Toc34740633"/>
      <w:bookmarkStart w:id="1189" w:name="_Toc34747992"/>
      <w:bookmarkStart w:id="1190" w:name="_Toc34748368"/>
      <w:bookmarkStart w:id="1191" w:name="_Toc34749358"/>
      <w:bookmarkStart w:id="1192" w:name="_Toc49689820"/>
      <w:bookmarkStart w:id="1193" w:name="_Toc56336905"/>
      <w:bookmarkStart w:id="1194" w:name="_Toc74991386"/>
      <w:r w:rsidRPr="00F91D2F">
        <w:t>6.1.4.2</w:t>
      </w:r>
      <w:r w:rsidRPr="00F91D2F">
        <w:tab/>
        <w:t xml:space="preserve">Operation: </w:t>
      </w:r>
      <w:r>
        <w:t>Authorize</w:t>
      </w:r>
      <w:bookmarkEnd w:id="1185"/>
      <w:bookmarkEnd w:id="1186"/>
      <w:bookmarkEnd w:id="1187"/>
      <w:bookmarkEnd w:id="1188"/>
      <w:bookmarkEnd w:id="1189"/>
      <w:bookmarkEnd w:id="1190"/>
      <w:bookmarkEnd w:id="1191"/>
      <w:bookmarkEnd w:id="1192"/>
      <w:bookmarkEnd w:id="1193"/>
      <w:bookmarkEnd w:id="1194"/>
    </w:p>
    <w:p w14:paraId="2FC5D227" w14:textId="77777777" w:rsidR="00FC4C9C" w:rsidRPr="00F91D2F" w:rsidRDefault="00FC4C9C" w:rsidP="00FC4C9C">
      <w:pPr>
        <w:pStyle w:val="Heading5"/>
      </w:pPr>
      <w:bookmarkStart w:id="1195" w:name="_Toc21948910"/>
      <w:bookmarkStart w:id="1196" w:name="_Toc24978784"/>
      <w:bookmarkStart w:id="1197" w:name="_Toc34346557"/>
      <w:bookmarkStart w:id="1198" w:name="_Toc34740634"/>
      <w:bookmarkStart w:id="1199" w:name="_Toc34747993"/>
      <w:bookmarkStart w:id="1200" w:name="_Toc34748369"/>
      <w:bookmarkStart w:id="1201" w:name="_Toc34749359"/>
      <w:bookmarkStart w:id="1202" w:name="_Toc49689821"/>
      <w:bookmarkStart w:id="1203" w:name="_Toc56336906"/>
      <w:bookmarkStart w:id="1204" w:name="_Toc74991387"/>
      <w:r w:rsidRPr="00F91D2F">
        <w:t>6.1.4.2.1</w:t>
      </w:r>
      <w:r w:rsidRPr="00F91D2F">
        <w:tab/>
        <w:t>Description</w:t>
      </w:r>
      <w:bookmarkEnd w:id="1195"/>
      <w:bookmarkEnd w:id="1196"/>
      <w:bookmarkEnd w:id="1197"/>
      <w:bookmarkEnd w:id="1198"/>
      <w:bookmarkEnd w:id="1199"/>
      <w:bookmarkEnd w:id="1200"/>
      <w:bookmarkEnd w:id="1201"/>
      <w:bookmarkEnd w:id="1202"/>
      <w:bookmarkEnd w:id="1203"/>
      <w:bookmarkEnd w:id="120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205" w:name="_Toc21948911"/>
      <w:bookmarkStart w:id="1206" w:name="_Toc24978785"/>
      <w:bookmarkStart w:id="1207" w:name="_Toc34346558"/>
      <w:bookmarkStart w:id="1208" w:name="_Toc34740635"/>
      <w:bookmarkStart w:id="1209" w:name="_Toc34747994"/>
      <w:bookmarkStart w:id="1210" w:name="_Toc34748370"/>
      <w:bookmarkStart w:id="1211" w:name="_Toc34749360"/>
      <w:bookmarkStart w:id="1212" w:name="_Toc49689822"/>
      <w:bookmarkStart w:id="1213" w:name="_Toc56336907"/>
      <w:bookmarkStart w:id="1214" w:name="_Toc74991388"/>
      <w:r w:rsidRPr="00F91D2F">
        <w:t>6.1.4.2.2</w:t>
      </w:r>
      <w:r w:rsidRPr="00F91D2F">
        <w:tab/>
        <w:t>Operation Definition</w:t>
      </w:r>
      <w:bookmarkEnd w:id="1205"/>
      <w:bookmarkEnd w:id="1206"/>
      <w:bookmarkEnd w:id="1207"/>
      <w:bookmarkEnd w:id="1208"/>
      <w:bookmarkEnd w:id="1209"/>
      <w:bookmarkEnd w:id="1210"/>
      <w:bookmarkEnd w:id="1211"/>
      <w:bookmarkEnd w:id="1212"/>
      <w:bookmarkEnd w:id="1213"/>
      <w:bookmarkEnd w:id="1214"/>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215" w:name="_Toc21948913"/>
      <w:bookmarkStart w:id="1216" w:name="_Toc24978787"/>
      <w:bookmarkStart w:id="1217" w:name="_Toc34346559"/>
      <w:bookmarkStart w:id="1218" w:name="_Toc34740636"/>
      <w:bookmarkStart w:id="1219" w:name="_Toc34747995"/>
      <w:bookmarkStart w:id="1220" w:name="_Toc34748371"/>
      <w:bookmarkStart w:id="1221" w:name="_Toc34749361"/>
      <w:bookmarkStart w:id="1222" w:name="_Toc49689823"/>
      <w:bookmarkStart w:id="1223" w:name="_Toc56336908"/>
      <w:bookmarkStart w:id="1224" w:name="_Toc74991389"/>
      <w:r w:rsidRPr="00F91D2F">
        <w:t>6.1.5</w:t>
      </w:r>
      <w:r w:rsidRPr="00F91D2F">
        <w:tab/>
        <w:t>Notifications</w:t>
      </w:r>
      <w:bookmarkEnd w:id="1215"/>
      <w:bookmarkEnd w:id="1216"/>
      <w:bookmarkEnd w:id="1217"/>
      <w:bookmarkEnd w:id="1218"/>
      <w:bookmarkEnd w:id="1219"/>
      <w:bookmarkEnd w:id="1220"/>
      <w:bookmarkEnd w:id="1221"/>
      <w:bookmarkEnd w:id="1222"/>
      <w:bookmarkEnd w:id="1223"/>
      <w:bookmarkEnd w:id="1224"/>
    </w:p>
    <w:p w14:paraId="1728728B" w14:textId="77777777" w:rsidR="00FC4C9C" w:rsidRPr="00F91D2F" w:rsidRDefault="00FC4C9C" w:rsidP="00FC4C9C">
      <w:pPr>
        <w:pStyle w:val="Heading4"/>
      </w:pPr>
      <w:bookmarkStart w:id="1225" w:name="_Toc21948914"/>
      <w:bookmarkStart w:id="1226" w:name="_Toc24978788"/>
      <w:bookmarkStart w:id="1227" w:name="_Toc34346560"/>
      <w:bookmarkStart w:id="1228" w:name="_Toc34740637"/>
      <w:bookmarkStart w:id="1229" w:name="_Toc34747996"/>
      <w:bookmarkStart w:id="1230" w:name="_Toc34748372"/>
      <w:bookmarkStart w:id="1231" w:name="_Toc34749362"/>
      <w:bookmarkStart w:id="1232" w:name="_Toc49689824"/>
      <w:bookmarkStart w:id="1233" w:name="_Toc56336909"/>
      <w:bookmarkStart w:id="1234" w:name="_Toc74991390"/>
      <w:r w:rsidRPr="00F91D2F">
        <w:t>6.1.5.1</w:t>
      </w:r>
      <w:r w:rsidRPr="00F91D2F">
        <w:tab/>
        <w:t>General</w:t>
      </w:r>
      <w:bookmarkEnd w:id="1225"/>
      <w:bookmarkEnd w:id="1226"/>
      <w:bookmarkEnd w:id="1227"/>
      <w:bookmarkEnd w:id="1228"/>
      <w:bookmarkEnd w:id="1229"/>
      <w:bookmarkEnd w:id="1230"/>
      <w:bookmarkEnd w:id="1231"/>
      <w:bookmarkEnd w:id="1232"/>
      <w:bookmarkEnd w:id="1233"/>
      <w:bookmarkEnd w:id="1234"/>
    </w:p>
    <w:p w14:paraId="05BF011C" w14:textId="77777777" w:rsidR="00FC4C9C" w:rsidRDefault="00FC4C9C" w:rsidP="00FC4C9C">
      <w:pPr>
        <w:pStyle w:val="Heading4"/>
      </w:pPr>
      <w:bookmarkStart w:id="1235" w:name="_Toc21948915"/>
      <w:bookmarkStart w:id="1236" w:name="_Toc24978789"/>
      <w:bookmarkStart w:id="1237" w:name="_Toc34346561"/>
      <w:bookmarkStart w:id="1238" w:name="_Toc34740638"/>
      <w:bookmarkStart w:id="1239" w:name="_Toc34747997"/>
      <w:bookmarkStart w:id="1240" w:name="_Toc34748373"/>
      <w:bookmarkStart w:id="1241" w:name="_Toc34749363"/>
      <w:bookmarkStart w:id="1242" w:name="_Toc49689825"/>
      <w:bookmarkStart w:id="1243" w:name="_Toc56336910"/>
      <w:bookmarkStart w:id="1244" w:name="_Toc74991391"/>
      <w:r w:rsidRPr="00F91D2F">
        <w:t>6.1.5.2</w:t>
      </w:r>
      <w:r w:rsidRPr="00F91D2F">
        <w:tab/>
      </w:r>
      <w:bookmarkEnd w:id="1235"/>
      <w:bookmarkEnd w:id="1236"/>
      <w:r w:rsidR="00C91AF8" w:rsidRPr="000B71E3">
        <w:t>Deregistration Notification</w:t>
      </w:r>
      <w:bookmarkEnd w:id="1237"/>
      <w:bookmarkEnd w:id="1238"/>
      <w:bookmarkEnd w:id="1239"/>
      <w:bookmarkEnd w:id="1240"/>
      <w:bookmarkEnd w:id="1241"/>
      <w:bookmarkEnd w:id="1242"/>
      <w:bookmarkEnd w:id="1243"/>
      <w:bookmarkEnd w:id="1244"/>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245" w:name="_Toc21948917"/>
      <w:bookmarkStart w:id="1246" w:name="_Toc24978791"/>
      <w:bookmarkStart w:id="1247" w:name="_Toc34346562"/>
      <w:bookmarkStart w:id="1248" w:name="_Toc34740639"/>
      <w:bookmarkStart w:id="1249" w:name="_Toc34747998"/>
      <w:bookmarkStart w:id="1250" w:name="_Toc34748374"/>
      <w:bookmarkStart w:id="1251" w:name="_Toc34749364"/>
      <w:bookmarkStart w:id="1252" w:name="_Toc49689826"/>
      <w:bookmarkStart w:id="1253" w:name="_Toc56336911"/>
      <w:bookmarkStart w:id="1254" w:name="_Toc74991392"/>
      <w:r w:rsidRPr="00F91D2F">
        <w:t>6.1.6</w:t>
      </w:r>
      <w:r w:rsidRPr="00F91D2F">
        <w:tab/>
        <w:t>Data Model</w:t>
      </w:r>
      <w:bookmarkEnd w:id="1245"/>
      <w:bookmarkEnd w:id="1246"/>
      <w:bookmarkEnd w:id="1247"/>
      <w:bookmarkEnd w:id="1248"/>
      <w:bookmarkEnd w:id="1249"/>
      <w:bookmarkEnd w:id="1250"/>
      <w:bookmarkEnd w:id="1251"/>
      <w:bookmarkEnd w:id="1252"/>
      <w:bookmarkEnd w:id="1253"/>
      <w:bookmarkEnd w:id="1254"/>
    </w:p>
    <w:p w14:paraId="5C86D6D2" w14:textId="77777777" w:rsidR="00FC4C9C" w:rsidRPr="00F91D2F" w:rsidRDefault="00FC4C9C" w:rsidP="00FC4C9C">
      <w:pPr>
        <w:pStyle w:val="Heading4"/>
      </w:pPr>
      <w:bookmarkStart w:id="1255" w:name="_Toc21948918"/>
      <w:bookmarkStart w:id="1256" w:name="_Toc24978792"/>
      <w:bookmarkStart w:id="1257" w:name="_Toc34346563"/>
      <w:bookmarkStart w:id="1258" w:name="_Toc34740640"/>
      <w:bookmarkStart w:id="1259" w:name="_Toc34747999"/>
      <w:bookmarkStart w:id="1260" w:name="_Toc34748375"/>
      <w:bookmarkStart w:id="1261" w:name="_Toc34749365"/>
      <w:bookmarkStart w:id="1262" w:name="_Toc49689827"/>
      <w:bookmarkStart w:id="1263" w:name="_Toc56336912"/>
      <w:bookmarkStart w:id="1264" w:name="_Toc74991393"/>
      <w:r w:rsidRPr="00F91D2F">
        <w:t>6.1.6.1</w:t>
      </w:r>
      <w:r w:rsidRPr="00F91D2F">
        <w:tab/>
        <w:t>General</w:t>
      </w:r>
      <w:bookmarkEnd w:id="1255"/>
      <w:bookmarkEnd w:id="1256"/>
      <w:bookmarkEnd w:id="1257"/>
      <w:bookmarkEnd w:id="1258"/>
      <w:bookmarkEnd w:id="1259"/>
      <w:bookmarkEnd w:id="1260"/>
      <w:bookmarkEnd w:id="1261"/>
      <w:bookmarkEnd w:id="1262"/>
      <w:bookmarkEnd w:id="1263"/>
      <w:bookmarkEnd w:id="126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265" w:name="_Toc21948919"/>
      <w:bookmarkStart w:id="1266" w:name="_Toc24978793"/>
      <w:bookmarkStart w:id="1267" w:name="_Toc34346564"/>
      <w:bookmarkStart w:id="1268" w:name="_Toc34740641"/>
      <w:bookmarkStart w:id="1269" w:name="_Toc34748000"/>
      <w:bookmarkStart w:id="1270" w:name="_Toc34748376"/>
      <w:bookmarkStart w:id="1271" w:name="_Toc34749366"/>
      <w:bookmarkStart w:id="1272" w:name="_Toc49689828"/>
      <w:bookmarkStart w:id="1273" w:name="_Toc56336913"/>
      <w:bookmarkStart w:id="1274" w:name="_Toc74991394"/>
      <w:r w:rsidRPr="00F91D2F">
        <w:t>6.1.6.2</w:t>
      </w:r>
      <w:r w:rsidRPr="00F91D2F">
        <w:tab/>
        <w:t>Structured data types</w:t>
      </w:r>
      <w:bookmarkEnd w:id="1265"/>
      <w:bookmarkEnd w:id="1266"/>
      <w:bookmarkEnd w:id="1267"/>
      <w:bookmarkEnd w:id="1268"/>
      <w:bookmarkEnd w:id="1269"/>
      <w:bookmarkEnd w:id="1270"/>
      <w:bookmarkEnd w:id="1271"/>
      <w:bookmarkEnd w:id="1272"/>
      <w:bookmarkEnd w:id="1273"/>
      <w:bookmarkEnd w:id="1274"/>
    </w:p>
    <w:p w14:paraId="09344AE7" w14:textId="77777777" w:rsidR="00FC4C9C" w:rsidRPr="00F91D2F" w:rsidRDefault="00FC4C9C" w:rsidP="00FC4C9C">
      <w:pPr>
        <w:pStyle w:val="Heading5"/>
      </w:pPr>
      <w:bookmarkStart w:id="1275" w:name="_Toc21948920"/>
      <w:bookmarkStart w:id="1276" w:name="_Toc24978794"/>
      <w:bookmarkStart w:id="1277" w:name="_Toc34346565"/>
      <w:bookmarkStart w:id="1278" w:name="_Toc34740642"/>
      <w:bookmarkStart w:id="1279" w:name="_Toc34748001"/>
      <w:bookmarkStart w:id="1280" w:name="_Toc34748377"/>
      <w:bookmarkStart w:id="1281" w:name="_Toc34749367"/>
      <w:bookmarkStart w:id="1282" w:name="_Toc49689829"/>
      <w:bookmarkStart w:id="1283" w:name="_Toc56336914"/>
      <w:bookmarkStart w:id="1284" w:name="_Toc74991395"/>
      <w:r w:rsidRPr="00F91D2F">
        <w:t>6.1.6.2.1</w:t>
      </w:r>
      <w:r w:rsidRPr="00F91D2F">
        <w:tab/>
        <w:t>Introduction</w:t>
      </w:r>
      <w:bookmarkEnd w:id="1275"/>
      <w:bookmarkEnd w:id="1276"/>
      <w:bookmarkEnd w:id="1277"/>
      <w:bookmarkEnd w:id="1278"/>
      <w:bookmarkEnd w:id="1279"/>
      <w:bookmarkEnd w:id="1280"/>
      <w:bookmarkEnd w:id="1281"/>
      <w:bookmarkEnd w:id="1282"/>
      <w:bookmarkEnd w:id="1283"/>
      <w:bookmarkEnd w:id="1284"/>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285" w:name="_Toc21948921"/>
      <w:bookmarkStart w:id="1286" w:name="_Toc24978795"/>
      <w:bookmarkStart w:id="1287" w:name="_Toc34346566"/>
      <w:bookmarkStart w:id="1288" w:name="_Toc34740643"/>
      <w:bookmarkStart w:id="1289" w:name="_Toc34748002"/>
      <w:bookmarkStart w:id="1290" w:name="_Toc34748378"/>
      <w:bookmarkStart w:id="1291" w:name="_Toc34749368"/>
      <w:bookmarkStart w:id="1292" w:name="_Toc49689830"/>
      <w:bookmarkStart w:id="1293" w:name="_Toc56336915"/>
      <w:bookmarkStart w:id="1294" w:name="_Toc74991396"/>
      <w:r w:rsidRPr="00F91D2F">
        <w:lastRenderedPageBreak/>
        <w:t>6.1.6.2.2</w:t>
      </w:r>
      <w:r w:rsidRPr="00F91D2F">
        <w:tab/>
        <w:t xml:space="preserve">Type: </w:t>
      </w:r>
      <w:r w:rsidR="0038165E" w:rsidRPr="006635DB">
        <w:rPr>
          <w:rFonts w:eastAsia="SimSun"/>
        </w:rPr>
        <w:t>Authorization</w:t>
      </w:r>
      <w:r w:rsidR="0038165E">
        <w:t>Request</w:t>
      </w:r>
      <w:bookmarkEnd w:id="1285"/>
      <w:bookmarkEnd w:id="1286"/>
      <w:bookmarkEnd w:id="1287"/>
      <w:bookmarkEnd w:id="1288"/>
      <w:bookmarkEnd w:id="1289"/>
      <w:bookmarkEnd w:id="1290"/>
      <w:bookmarkEnd w:id="1291"/>
      <w:bookmarkEnd w:id="1292"/>
      <w:bookmarkEnd w:id="1293"/>
      <w:bookmarkEnd w:id="129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5" w:name="_Toc21948922"/>
      <w:bookmarkStart w:id="1296" w:name="_Toc24978796"/>
    </w:p>
    <w:p w14:paraId="1B1FD001" w14:textId="77777777" w:rsidR="00FC4C9C" w:rsidRPr="00F91D2F" w:rsidRDefault="00FC4C9C" w:rsidP="00FC4C9C">
      <w:pPr>
        <w:pStyle w:val="Heading5"/>
      </w:pPr>
      <w:bookmarkStart w:id="1297" w:name="_Toc34346567"/>
      <w:bookmarkStart w:id="1298" w:name="_Toc34740644"/>
      <w:bookmarkStart w:id="1299" w:name="_Toc34748003"/>
      <w:bookmarkStart w:id="1300" w:name="_Toc34748379"/>
      <w:bookmarkStart w:id="1301" w:name="_Toc34749369"/>
      <w:bookmarkStart w:id="1302" w:name="_Toc49689831"/>
      <w:bookmarkStart w:id="1303" w:name="_Toc56336916"/>
      <w:bookmarkStart w:id="1304" w:name="_Toc74991397"/>
      <w:r w:rsidRPr="00F91D2F">
        <w:t>6.1.6.2.3</w:t>
      </w:r>
      <w:r w:rsidRPr="00F91D2F">
        <w:tab/>
        <w:t xml:space="preserve">Type: </w:t>
      </w:r>
      <w:r w:rsidR="00B569E6" w:rsidRPr="005059A5">
        <w:t>Auth</w:t>
      </w:r>
      <w:r w:rsidR="00B569E6">
        <w:t>orizationResponse</w:t>
      </w:r>
      <w:bookmarkEnd w:id="1295"/>
      <w:bookmarkEnd w:id="1296"/>
      <w:bookmarkEnd w:id="1297"/>
      <w:bookmarkEnd w:id="1298"/>
      <w:bookmarkEnd w:id="1299"/>
      <w:bookmarkEnd w:id="1300"/>
      <w:bookmarkEnd w:id="1301"/>
      <w:bookmarkEnd w:id="1302"/>
      <w:bookmarkEnd w:id="1303"/>
      <w:bookmarkEnd w:id="1304"/>
    </w:p>
    <w:p w14:paraId="2E7B7920" w14:textId="77777777" w:rsidR="00B569E6" w:rsidRPr="00F91D2F" w:rsidRDefault="00B569E6" w:rsidP="00B569E6">
      <w:pPr>
        <w:pStyle w:val="TH"/>
      </w:pPr>
      <w:bookmarkStart w:id="130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306" w:name="_Toc34346568"/>
      <w:bookmarkStart w:id="1307" w:name="_Toc34740645"/>
      <w:bookmarkStart w:id="1308" w:name="_Toc34748004"/>
      <w:bookmarkStart w:id="1309" w:name="_Toc34748380"/>
      <w:bookmarkStart w:id="1310" w:name="_Toc34749370"/>
      <w:bookmarkStart w:id="1311" w:name="_Toc49689832"/>
      <w:bookmarkStart w:id="1312" w:name="_Toc56336917"/>
      <w:bookmarkStart w:id="1313" w:name="_Toc24978797"/>
      <w:bookmarkStart w:id="1314" w:name="_Toc74991398"/>
      <w:r w:rsidRPr="00F91D2F">
        <w:t>6.1.6.2.</w:t>
      </w:r>
      <w:r>
        <w:t>4</w:t>
      </w:r>
      <w:r w:rsidRPr="00F91D2F">
        <w:tab/>
        <w:t xml:space="preserve">Type: </w:t>
      </w:r>
      <w:r w:rsidRPr="00615227">
        <w:t>Scscf</w:t>
      </w:r>
      <w:r w:rsidRPr="00615227">
        <w:rPr>
          <w:rFonts w:hint="eastAsia"/>
          <w:lang w:eastAsia="zh-CN"/>
        </w:rPr>
        <w:t>Restoration</w:t>
      </w:r>
      <w:r w:rsidRPr="00615227">
        <w:t>Info</w:t>
      </w:r>
      <w:bookmarkEnd w:id="1306"/>
      <w:bookmarkEnd w:id="1307"/>
      <w:bookmarkEnd w:id="1308"/>
      <w:bookmarkEnd w:id="1309"/>
      <w:bookmarkEnd w:id="1310"/>
      <w:bookmarkEnd w:id="1311"/>
      <w:bookmarkEnd w:id="1312"/>
      <w:bookmarkEnd w:id="131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315" w:name="_Toc34346569"/>
      <w:bookmarkStart w:id="1316" w:name="_Toc34740646"/>
      <w:bookmarkStart w:id="1317" w:name="_Toc34748005"/>
      <w:bookmarkStart w:id="1318" w:name="_Toc34748381"/>
      <w:bookmarkStart w:id="1319" w:name="_Toc34749371"/>
      <w:bookmarkStart w:id="1320" w:name="_Toc49689833"/>
      <w:bookmarkStart w:id="1321" w:name="_Toc56336918"/>
      <w:bookmarkStart w:id="1322" w:name="_Toc7499139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5"/>
      <w:bookmarkEnd w:id="1316"/>
      <w:bookmarkEnd w:id="1317"/>
      <w:bookmarkEnd w:id="1318"/>
      <w:bookmarkEnd w:id="1319"/>
      <w:bookmarkEnd w:id="1320"/>
      <w:bookmarkEnd w:id="1321"/>
      <w:bookmarkEnd w:id="132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323" w:name="_Toc34346570"/>
      <w:bookmarkStart w:id="1324" w:name="_Toc34740647"/>
      <w:bookmarkStart w:id="1325" w:name="_Toc34748006"/>
      <w:bookmarkStart w:id="1326" w:name="_Toc34748382"/>
      <w:bookmarkStart w:id="1327" w:name="_Toc34749372"/>
      <w:bookmarkStart w:id="1328" w:name="_Toc49689834"/>
      <w:bookmarkStart w:id="1329" w:name="_Toc56336919"/>
      <w:bookmarkStart w:id="1330" w:name="_Toc7499140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3"/>
      <w:bookmarkEnd w:id="1324"/>
      <w:bookmarkEnd w:id="1325"/>
      <w:bookmarkEnd w:id="1326"/>
      <w:bookmarkEnd w:id="1327"/>
      <w:bookmarkEnd w:id="1328"/>
      <w:bookmarkEnd w:id="1329"/>
      <w:bookmarkEnd w:id="13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331" w:name="_Toc34346571"/>
      <w:bookmarkStart w:id="1332" w:name="_Toc34740648"/>
      <w:bookmarkStart w:id="1333" w:name="_Toc34748007"/>
      <w:bookmarkStart w:id="1334" w:name="_Toc34748383"/>
      <w:bookmarkStart w:id="1335" w:name="_Toc34749373"/>
      <w:bookmarkStart w:id="1336" w:name="_Toc49689835"/>
      <w:bookmarkStart w:id="1337" w:name="_Toc56336920"/>
      <w:bookmarkStart w:id="1338" w:name="_Toc74991401"/>
      <w:r w:rsidRPr="00F91D2F">
        <w:t>6.1.6.2.</w:t>
      </w:r>
      <w:r>
        <w:t>7</w:t>
      </w:r>
      <w:r w:rsidRPr="00F91D2F">
        <w:tab/>
        <w:t xml:space="preserve">Type: </w:t>
      </w:r>
      <w:r>
        <w:rPr>
          <w:lang w:val="en-US" w:eastAsia="zh-CN"/>
        </w:rPr>
        <w:t>RestorationInfo</w:t>
      </w:r>
      <w:bookmarkEnd w:id="1331"/>
      <w:bookmarkEnd w:id="1332"/>
      <w:bookmarkEnd w:id="1333"/>
      <w:bookmarkEnd w:id="1334"/>
      <w:bookmarkEnd w:id="1335"/>
      <w:bookmarkEnd w:id="1336"/>
      <w:bookmarkEnd w:id="1337"/>
      <w:bookmarkEnd w:id="133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339" w:name="_Toc34346572"/>
      <w:bookmarkStart w:id="1340" w:name="_Toc34740649"/>
      <w:bookmarkStart w:id="1341" w:name="_Toc34748008"/>
      <w:bookmarkStart w:id="1342" w:name="_Toc34748384"/>
      <w:bookmarkStart w:id="1343" w:name="_Toc34749374"/>
      <w:bookmarkStart w:id="1344" w:name="_Toc49689836"/>
      <w:bookmarkStart w:id="1345" w:name="_Toc56336921"/>
      <w:bookmarkStart w:id="1346" w:name="_Toc74991402"/>
      <w:r w:rsidRPr="00F91D2F">
        <w:t>6.1.6.2.</w:t>
      </w:r>
      <w:r>
        <w:t>8</w:t>
      </w:r>
      <w:r w:rsidRPr="00F91D2F">
        <w:tab/>
        <w:t xml:space="preserve">Type: </w:t>
      </w:r>
      <w:r>
        <w:t>Ue</w:t>
      </w:r>
      <w:r w:rsidRPr="00C94B72">
        <w:rPr>
          <w:lang w:val="en-US" w:eastAsia="zh-CN"/>
        </w:rPr>
        <w:t>SubscriptionInfo</w:t>
      </w:r>
      <w:bookmarkEnd w:id="1339"/>
      <w:bookmarkEnd w:id="1340"/>
      <w:bookmarkEnd w:id="1341"/>
      <w:bookmarkEnd w:id="1342"/>
      <w:bookmarkEnd w:id="1343"/>
      <w:bookmarkEnd w:id="1344"/>
      <w:bookmarkEnd w:id="1345"/>
      <w:bookmarkEnd w:id="134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347" w:name="_Toc34346573"/>
      <w:bookmarkStart w:id="1348" w:name="_Toc34740650"/>
      <w:bookmarkStart w:id="1349" w:name="_Toc34748009"/>
      <w:bookmarkStart w:id="1350" w:name="_Toc34748385"/>
      <w:bookmarkStart w:id="1351" w:name="_Toc34749375"/>
      <w:bookmarkStart w:id="1352" w:name="_Toc49689837"/>
      <w:bookmarkStart w:id="1353" w:name="_Toc56336922"/>
      <w:bookmarkStart w:id="1354" w:name="_Toc7499140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7"/>
      <w:bookmarkEnd w:id="1348"/>
      <w:bookmarkEnd w:id="1349"/>
      <w:bookmarkEnd w:id="1350"/>
      <w:bookmarkEnd w:id="1351"/>
      <w:bookmarkEnd w:id="1352"/>
      <w:bookmarkEnd w:id="1353"/>
      <w:bookmarkEnd w:id="13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355" w:name="_Toc26199563"/>
      <w:bookmarkStart w:id="1356" w:name="_Toc34346574"/>
      <w:bookmarkStart w:id="1357" w:name="_Toc34740651"/>
      <w:bookmarkStart w:id="1358" w:name="_Toc34748010"/>
      <w:bookmarkStart w:id="1359" w:name="_Toc34748386"/>
      <w:bookmarkStart w:id="1360" w:name="_Toc34749376"/>
      <w:bookmarkStart w:id="1361" w:name="_Toc49689838"/>
      <w:bookmarkStart w:id="1362" w:name="_Toc56336923"/>
      <w:bookmarkStart w:id="1363" w:name="_Toc74991404"/>
      <w:r w:rsidRPr="00F91D2F">
        <w:lastRenderedPageBreak/>
        <w:t>6.1.6.2.</w:t>
      </w:r>
      <w:r>
        <w:t>10</w:t>
      </w:r>
      <w:r w:rsidRPr="00F91D2F">
        <w:tab/>
        <w:t xml:space="preserve">Type: </w:t>
      </w:r>
      <w:bookmarkEnd w:id="1355"/>
      <w:r>
        <w:t>ScscfRegistration</w:t>
      </w:r>
      <w:bookmarkEnd w:id="1356"/>
      <w:bookmarkEnd w:id="1357"/>
      <w:bookmarkEnd w:id="1358"/>
      <w:bookmarkEnd w:id="1359"/>
      <w:bookmarkEnd w:id="1360"/>
      <w:bookmarkEnd w:id="1361"/>
      <w:bookmarkEnd w:id="1362"/>
      <w:bookmarkEnd w:id="136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364" w:name="_Toc34346575"/>
      <w:bookmarkStart w:id="1365" w:name="_Toc34740652"/>
      <w:bookmarkStart w:id="1366" w:name="_Toc34748011"/>
      <w:bookmarkStart w:id="1367" w:name="_Toc34748387"/>
      <w:bookmarkStart w:id="1368" w:name="_Toc34749377"/>
      <w:bookmarkStart w:id="1369" w:name="_Toc49689839"/>
      <w:bookmarkStart w:id="1370" w:name="_Toc56336924"/>
      <w:bookmarkStart w:id="1371" w:name="_Toc74991405"/>
      <w:r w:rsidRPr="00F91D2F">
        <w:t>6.1.6.2.</w:t>
      </w:r>
      <w:r>
        <w:t>11</w:t>
      </w:r>
      <w:r w:rsidRPr="00F91D2F">
        <w:tab/>
        <w:t xml:space="preserve">Type: </w:t>
      </w:r>
      <w:r>
        <w:t>ExtendedProblemDetails</w:t>
      </w:r>
      <w:bookmarkEnd w:id="1364"/>
      <w:bookmarkEnd w:id="1365"/>
      <w:bookmarkEnd w:id="1366"/>
      <w:bookmarkEnd w:id="1367"/>
      <w:bookmarkEnd w:id="1368"/>
      <w:bookmarkEnd w:id="1369"/>
      <w:bookmarkEnd w:id="1370"/>
      <w:bookmarkEnd w:id="1371"/>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372" w:name="_Toc34346576"/>
      <w:bookmarkStart w:id="1373" w:name="_Toc34740653"/>
      <w:bookmarkStart w:id="1374" w:name="_Toc34748012"/>
      <w:bookmarkStart w:id="1375" w:name="_Toc34748388"/>
      <w:bookmarkStart w:id="1376" w:name="_Toc34749378"/>
      <w:bookmarkStart w:id="1377" w:name="_Toc49689840"/>
      <w:bookmarkStart w:id="1378" w:name="_Toc56336925"/>
      <w:bookmarkStart w:id="1379" w:name="_Toc74991406"/>
      <w:r w:rsidRPr="00F91D2F">
        <w:t>6.1.6.2.</w:t>
      </w:r>
      <w:r>
        <w:t>12</w:t>
      </w:r>
      <w:r w:rsidRPr="00F91D2F">
        <w:tab/>
        <w:t xml:space="preserve">Type: </w:t>
      </w:r>
      <w:r>
        <w:t>AdditionalInfo</w:t>
      </w:r>
      <w:bookmarkEnd w:id="1372"/>
      <w:bookmarkEnd w:id="1373"/>
      <w:bookmarkEnd w:id="1374"/>
      <w:bookmarkEnd w:id="1375"/>
      <w:bookmarkEnd w:id="1376"/>
      <w:bookmarkEnd w:id="1377"/>
      <w:bookmarkEnd w:id="1378"/>
      <w:bookmarkEnd w:id="137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380" w:name="_Toc34346577"/>
      <w:bookmarkStart w:id="1381" w:name="_Toc34740654"/>
      <w:bookmarkStart w:id="1382" w:name="_Toc34748013"/>
      <w:bookmarkStart w:id="1383" w:name="_Toc34748389"/>
      <w:bookmarkStart w:id="1384" w:name="_Toc34749379"/>
      <w:bookmarkStart w:id="1385" w:name="_Toc49689841"/>
      <w:bookmarkStart w:id="1386" w:name="_Toc56336926"/>
      <w:bookmarkStart w:id="1387" w:name="_Toc74991407"/>
      <w:r w:rsidRPr="00F91D2F">
        <w:lastRenderedPageBreak/>
        <w:t>6.1.6.2.</w:t>
      </w:r>
      <w:r>
        <w:t>13</w:t>
      </w:r>
      <w:r w:rsidRPr="00F91D2F">
        <w:tab/>
        <w:t xml:space="preserve">Type: </w:t>
      </w:r>
      <w:r>
        <w:t>Deregistrat</w:t>
      </w:r>
      <w:r w:rsidR="001530C9">
        <w:t>i</w:t>
      </w:r>
      <w:r>
        <w:t>onData</w:t>
      </w:r>
      <w:bookmarkEnd w:id="1380"/>
      <w:bookmarkEnd w:id="1381"/>
      <w:bookmarkEnd w:id="1382"/>
      <w:bookmarkEnd w:id="1383"/>
      <w:bookmarkEnd w:id="1384"/>
      <w:bookmarkEnd w:id="1385"/>
      <w:bookmarkEnd w:id="1386"/>
      <w:bookmarkEnd w:id="138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388" w:name="_Toc34346578"/>
      <w:bookmarkStart w:id="1389" w:name="_Toc34740655"/>
      <w:bookmarkStart w:id="1390" w:name="_Toc34748014"/>
      <w:bookmarkStart w:id="1391" w:name="_Toc34748390"/>
      <w:bookmarkStart w:id="1392" w:name="_Toc34749380"/>
      <w:bookmarkStart w:id="1393" w:name="_Toc49689842"/>
      <w:bookmarkStart w:id="1394" w:name="_Toc56336927"/>
      <w:bookmarkStart w:id="1395" w:name="_Toc74991408"/>
      <w:r w:rsidRPr="00F91D2F">
        <w:t>6.1.6.2.</w:t>
      </w:r>
      <w:r>
        <w:t>14</w:t>
      </w:r>
      <w:r w:rsidRPr="00F91D2F">
        <w:tab/>
        <w:t xml:space="preserve">Type: </w:t>
      </w:r>
      <w:r>
        <w:t>DeregistrationReason</w:t>
      </w:r>
      <w:bookmarkEnd w:id="1388"/>
      <w:bookmarkEnd w:id="1389"/>
      <w:bookmarkEnd w:id="1390"/>
      <w:bookmarkEnd w:id="1391"/>
      <w:bookmarkEnd w:id="1392"/>
      <w:bookmarkEnd w:id="1393"/>
      <w:bookmarkEnd w:id="1394"/>
      <w:bookmarkEnd w:id="139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396" w:name="_Toc34346579"/>
      <w:bookmarkStart w:id="1397" w:name="_Toc34740656"/>
      <w:bookmarkStart w:id="1398" w:name="_Toc34748015"/>
      <w:bookmarkStart w:id="1399" w:name="_Toc34748391"/>
      <w:bookmarkStart w:id="1400" w:name="_Toc34749381"/>
      <w:bookmarkStart w:id="1401" w:name="_Toc49689843"/>
      <w:bookmarkStart w:id="1402" w:name="_Toc56336928"/>
      <w:bookmarkStart w:id="1403" w:name="_Toc74991409"/>
      <w:r w:rsidRPr="00F91D2F">
        <w:t>6.1.6.2.</w:t>
      </w:r>
      <w:r>
        <w:t>15</w:t>
      </w:r>
      <w:r w:rsidRPr="00F91D2F">
        <w:tab/>
        <w:t xml:space="preserve">Type: </w:t>
      </w:r>
      <w:r>
        <w:rPr>
          <w:lang w:val="en-US"/>
        </w:rPr>
        <w:t>E</w:t>
      </w:r>
      <w:r w:rsidRPr="008927BE">
        <w:rPr>
          <w:lang w:val="en-US"/>
        </w:rPr>
        <w:t>mergencyRegist</w:t>
      </w:r>
      <w:r>
        <w:rPr>
          <w:lang w:val="en-US"/>
        </w:rPr>
        <w:t>eredIdentity</w:t>
      </w:r>
      <w:bookmarkEnd w:id="1396"/>
      <w:bookmarkEnd w:id="1397"/>
      <w:bookmarkEnd w:id="1398"/>
      <w:bookmarkEnd w:id="1399"/>
      <w:bookmarkEnd w:id="1400"/>
      <w:bookmarkEnd w:id="1401"/>
      <w:bookmarkEnd w:id="1402"/>
      <w:bookmarkEnd w:id="140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404" w:name="_Toc34346580"/>
      <w:bookmarkStart w:id="1405" w:name="_Toc34740657"/>
      <w:bookmarkStart w:id="1406" w:name="_Toc34748016"/>
      <w:bookmarkStart w:id="1407" w:name="_Toc34748392"/>
      <w:bookmarkStart w:id="1408" w:name="_Toc34749382"/>
      <w:bookmarkStart w:id="1409" w:name="_Toc49689844"/>
      <w:bookmarkStart w:id="1410" w:name="_Toc56336929"/>
      <w:bookmarkStart w:id="1411" w:name="_Toc74991410"/>
      <w:r w:rsidRPr="00F91D2F">
        <w:t>6.1.6.3</w:t>
      </w:r>
      <w:r w:rsidRPr="00F91D2F">
        <w:tab/>
        <w:t>Simple data types and enumerations</w:t>
      </w:r>
      <w:bookmarkEnd w:id="1305"/>
      <w:bookmarkEnd w:id="1313"/>
      <w:bookmarkEnd w:id="1404"/>
      <w:bookmarkEnd w:id="1405"/>
      <w:bookmarkEnd w:id="1406"/>
      <w:bookmarkEnd w:id="1407"/>
      <w:bookmarkEnd w:id="1408"/>
      <w:bookmarkEnd w:id="1409"/>
      <w:bookmarkEnd w:id="1410"/>
      <w:bookmarkEnd w:id="1411"/>
    </w:p>
    <w:p w14:paraId="47D5C637" w14:textId="77777777" w:rsidR="00FC4C9C" w:rsidRPr="00F91D2F" w:rsidRDefault="00FC4C9C" w:rsidP="00FC4C9C">
      <w:pPr>
        <w:pStyle w:val="Heading5"/>
      </w:pPr>
      <w:bookmarkStart w:id="1412" w:name="_Toc21948924"/>
      <w:bookmarkStart w:id="1413" w:name="_Toc24978798"/>
      <w:bookmarkStart w:id="1414" w:name="_Toc34346581"/>
      <w:bookmarkStart w:id="1415" w:name="_Toc34740658"/>
      <w:bookmarkStart w:id="1416" w:name="_Toc34748017"/>
      <w:bookmarkStart w:id="1417" w:name="_Toc34748393"/>
      <w:bookmarkStart w:id="1418" w:name="_Toc34749383"/>
      <w:bookmarkStart w:id="1419" w:name="_Toc49689845"/>
      <w:bookmarkStart w:id="1420" w:name="_Toc56336930"/>
      <w:bookmarkStart w:id="1421" w:name="_Toc74991411"/>
      <w:r w:rsidRPr="00F91D2F">
        <w:t>6.1.6.3.1</w:t>
      </w:r>
      <w:r w:rsidRPr="00F91D2F">
        <w:tab/>
        <w:t>Introduction</w:t>
      </w:r>
      <w:bookmarkEnd w:id="1412"/>
      <w:bookmarkEnd w:id="1413"/>
      <w:bookmarkEnd w:id="1414"/>
      <w:bookmarkEnd w:id="1415"/>
      <w:bookmarkEnd w:id="1416"/>
      <w:bookmarkEnd w:id="1417"/>
      <w:bookmarkEnd w:id="1418"/>
      <w:bookmarkEnd w:id="1419"/>
      <w:bookmarkEnd w:id="1420"/>
      <w:bookmarkEnd w:id="142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422" w:name="_Toc21948925"/>
      <w:bookmarkStart w:id="1423" w:name="_Toc24978799"/>
      <w:bookmarkStart w:id="1424" w:name="_Toc34346582"/>
      <w:bookmarkStart w:id="1425" w:name="_Toc34740659"/>
      <w:bookmarkStart w:id="1426" w:name="_Toc34748018"/>
      <w:bookmarkStart w:id="1427" w:name="_Toc34748394"/>
      <w:bookmarkStart w:id="1428" w:name="_Toc34749384"/>
      <w:bookmarkStart w:id="1429" w:name="_Toc49689846"/>
      <w:bookmarkStart w:id="1430" w:name="_Toc56336931"/>
      <w:bookmarkStart w:id="1431" w:name="_Toc74991412"/>
      <w:r w:rsidRPr="00F91D2F">
        <w:t>6.1.6.3.2</w:t>
      </w:r>
      <w:r w:rsidRPr="00F91D2F">
        <w:tab/>
        <w:t>Simple data types</w:t>
      </w:r>
      <w:bookmarkEnd w:id="1422"/>
      <w:bookmarkEnd w:id="1423"/>
      <w:bookmarkEnd w:id="1424"/>
      <w:bookmarkEnd w:id="1425"/>
      <w:bookmarkEnd w:id="1426"/>
      <w:bookmarkEnd w:id="1427"/>
      <w:bookmarkEnd w:id="1428"/>
      <w:bookmarkEnd w:id="1429"/>
      <w:bookmarkEnd w:id="1430"/>
      <w:bookmarkEnd w:id="143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432" w:name="_Toc21948926"/>
      <w:bookmarkStart w:id="1433" w:name="_Toc24978800"/>
      <w:bookmarkStart w:id="1434" w:name="_Toc34346583"/>
      <w:bookmarkStart w:id="1435" w:name="_Toc34740660"/>
      <w:bookmarkStart w:id="1436" w:name="_Toc34748019"/>
      <w:bookmarkStart w:id="1437" w:name="_Toc34748395"/>
      <w:bookmarkStart w:id="1438" w:name="_Toc34749385"/>
      <w:bookmarkStart w:id="1439" w:name="_Toc49689847"/>
      <w:bookmarkStart w:id="1440" w:name="_Toc56336932"/>
      <w:bookmarkStart w:id="1441" w:name="_Toc74991413"/>
      <w:r w:rsidRPr="00F91D2F">
        <w:lastRenderedPageBreak/>
        <w:t>6.1.6.3.3</w:t>
      </w:r>
      <w:r w:rsidRPr="00F91D2F">
        <w:tab/>
        <w:t xml:space="preserve">Enumeration: </w:t>
      </w:r>
      <w:r w:rsidR="00B569E6">
        <w:t>AuthorizationType</w:t>
      </w:r>
      <w:bookmarkEnd w:id="1432"/>
      <w:bookmarkEnd w:id="1433"/>
      <w:bookmarkEnd w:id="1434"/>
      <w:bookmarkEnd w:id="1435"/>
      <w:bookmarkEnd w:id="1436"/>
      <w:bookmarkEnd w:id="1437"/>
      <w:bookmarkEnd w:id="1438"/>
      <w:bookmarkEnd w:id="1439"/>
      <w:bookmarkEnd w:id="1440"/>
      <w:bookmarkEnd w:id="144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442" w:name="_Toc21948927"/>
      <w:bookmarkStart w:id="1443" w:name="_Toc24978801"/>
      <w:bookmarkStart w:id="1444" w:name="_Toc34346584"/>
      <w:bookmarkStart w:id="1445" w:name="_Toc34740661"/>
      <w:bookmarkStart w:id="1446" w:name="_Toc34748020"/>
      <w:bookmarkStart w:id="1447" w:name="_Toc34748396"/>
      <w:bookmarkStart w:id="1448" w:name="_Toc34749386"/>
      <w:bookmarkStart w:id="1449" w:name="_Toc49689848"/>
      <w:bookmarkStart w:id="1450" w:name="_Toc56336933"/>
      <w:bookmarkStart w:id="1451" w:name="_Toc74991414"/>
      <w:r w:rsidRPr="00F91D2F">
        <w:t>6.1.6.3.4</w:t>
      </w:r>
      <w:r w:rsidRPr="00F91D2F">
        <w:tab/>
        <w:t xml:space="preserve">Enumeration: </w:t>
      </w:r>
      <w:r w:rsidR="00B569E6">
        <w:t>AuthorizationResult</w:t>
      </w:r>
      <w:bookmarkEnd w:id="1442"/>
      <w:bookmarkEnd w:id="1443"/>
      <w:bookmarkEnd w:id="1444"/>
      <w:bookmarkEnd w:id="1445"/>
      <w:bookmarkEnd w:id="1446"/>
      <w:bookmarkEnd w:id="1447"/>
      <w:bookmarkEnd w:id="1448"/>
      <w:bookmarkEnd w:id="1449"/>
      <w:bookmarkEnd w:id="1450"/>
      <w:bookmarkEnd w:id="145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453" w:name="_Toc34346585"/>
      <w:bookmarkStart w:id="1454" w:name="_Toc34740662"/>
      <w:bookmarkStart w:id="1455" w:name="_Toc34748021"/>
      <w:bookmarkStart w:id="1456" w:name="_Toc34748397"/>
      <w:bookmarkStart w:id="1457" w:name="_Toc34749387"/>
      <w:bookmarkStart w:id="1458" w:name="_Toc49689849"/>
      <w:bookmarkStart w:id="1459" w:name="_Toc56336934"/>
      <w:bookmarkStart w:id="1460" w:name="_Toc24978802"/>
      <w:bookmarkStart w:id="1461" w:name="_Toc74991415"/>
      <w:r>
        <w:t>6.1.6.3.5</w:t>
      </w:r>
      <w:r>
        <w:tab/>
        <w:t>Enumeration: ImsRegistrationType</w:t>
      </w:r>
      <w:bookmarkEnd w:id="1453"/>
      <w:bookmarkEnd w:id="1454"/>
      <w:bookmarkEnd w:id="1455"/>
      <w:bookmarkEnd w:id="1456"/>
      <w:bookmarkEnd w:id="1457"/>
      <w:bookmarkEnd w:id="1458"/>
      <w:bookmarkEnd w:id="1459"/>
      <w:bookmarkEnd w:id="1461"/>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462" w:name="_Toc34346586"/>
      <w:bookmarkStart w:id="1463" w:name="_Toc34740663"/>
      <w:bookmarkStart w:id="1464" w:name="_Toc34748022"/>
      <w:bookmarkStart w:id="1465" w:name="_Toc34748398"/>
      <w:bookmarkStart w:id="1466" w:name="_Toc34749388"/>
      <w:bookmarkStart w:id="1467" w:name="_Toc49689850"/>
      <w:bookmarkStart w:id="1468" w:name="_Toc56336935"/>
      <w:bookmarkStart w:id="1469" w:name="_Toc74991416"/>
      <w:r>
        <w:t>6.1.6.3.6</w:t>
      </w:r>
      <w:r>
        <w:tab/>
        <w:t>Enumeration: LooseRouteIndication</w:t>
      </w:r>
      <w:bookmarkEnd w:id="1462"/>
      <w:bookmarkEnd w:id="1463"/>
      <w:bookmarkEnd w:id="1464"/>
      <w:bookmarkEnd w:id="1465"/>
      <w:bookmarkEnd w:id="1466"/>
      <w:bookmarkEnd w:id="1467"/>
      <w:bookmarkEnd w:id="1468"/>
      <w:bookmarkEnd w:id="1469"/>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470" w:name="_Toc34346587"/>
      <w:bookmarkStart w:id="1471" w:name="_Toc34740664"/>
      <w:bookmarkStart w:id="1472" w:name="_Toc34748023"/>
      <w:bookmarkStart w:id="1473" w:name="_Toc34748399"/>
      <w:bookmarkStart w:id="1474" w:name="_Toc34749389"/>
      <w:bookmarkStart w:id="1475" w:name="_Toc49689851"/>
      <w:bookmarkStart w:id="1476" w:name="_Toc56336936"/>
      <w:bookmarkStart w:id="1477" w:name="_Toc74991417"/>
      <w:r>
        <w:t>6.1.6.3.7</w:t>
      </w:r>
      <w:r>
        <w:tab/>
        <w:t>Enumeration: DeregistrationReasonCode</w:t>
      </w:r>
      <w:bookmarkEnd w:id="1470"/>
      <w:bookmarkEnd w:id="1471"/>
      <w:bookmarkEnd w:id="1472"/>
      <w:bookmarkEnd w:id="1473"/>
      <w:bookmarkEnd w:id="1474"/>
      <w:bookmarkEnd w:id="1475"/>
      <w:bookmarkEnd w:id="1476"/>
      <w:bookmarkEnd w:id="147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478" w:name="_Toc34346588"/>
      <w:bookmarkStart w:id="1479" w:name="_Toc34740665"/>
      <w:bookmarkStart w:id="1480" w:name="_Toc34748024"/>
      <w:bookmarkStart w:id="1481" w:name="_Toc34748400"/>
      <w:bookmarkStart w:id="1482" w:name="_Toc34749390"/>
      <w:bookmarkStart w:id="1483" w:name="_Toc49689852"/>
      <w:bookmarkStart w:id="1484" w:name="_Toc56336937"/>
      <w:bookmarkStart w:id="1485" w:name="_Toc74991418"/>
      <w:r w:rsidRPr="00F91D2F">
        <w:t>6.1.6.4</w:t>
      </w:r>
      <w:r w:rsidRPr="00F91D2F">
        <w:tab/>
      </w:r>
      <w:r w:rsidRPr="00F91D2F">
        <w:rPr>
          <w:lang w:eastAsia="zh-CN"/>
        </w:rPr>
        <w:t>Data types describing alternative data types or combinations of data types</w:t>
      </w:r>
      <w:bookmarkEnd w:id="1452"/>
      <w:bookmarkEnd w:id="1460"/>
      <w:bookmarkEnd w:id="1478"/>
      <w:bookmarkEnd w:id="1479"/>
      <w:bookmarkEnd w:id="1480"/>
      <w:bookmarkEnd w:id="1481"/>
      <w:bookmarkEnd w:id="1482"/>
      <w:bookmarkEnd w:id="1483"/>
      <w:bookmarkEnd w:id="1484"/>
      <w:bookmarkEnd w:id="1485"/>
    </w:p>
    <w:p w14:paraId="20825159" w14:textId="77777777" w:rsidR="00FA2343" w:rsidRDefault="00FA2343" w:rsidP="00FA2343">
      <w:bookmarkStart w:id="1486" w:name="_Toc21948929"/>
      <w:bookmarkStart w:id="1487" w:name="_Toc24978803"/>
      <w:r>
        <w:t>There are no alternative data types, neither combinations of data types</w:t>
      </w:r>
    </w:p>
    <w:p w14:paraId="427787D1" w14:textId="77777777" w:rsidR="00FC4C9C" w:rsidRPr="00F91D2F" w:rsidRDefault="00FC4C9C" w:rsidP="00FC4C9C">
      <w:pPr>
        <w:pStyle w:val="Heading3"/>
      </w:pPr>
      <w:bookmarkStart w:id="1488" w:name="_Toc21948932"/>
      <w:bookmarkStart w:id="1489" w:name="_Toc24978806"/>
      <w:bookmarkStart w:id="1490" w:name="_Toc34346589"/>
      <w:bookmarkStart w:id="1491" w:name="_Toc34740666"/>
      <w:bookmarkStart w:id="1492" w:name="_Toc34748025"/>
      <w:bookmarkStart w:id="1493" w:name="_Toc34748401"/>
      <w:bookmarkStart w:id="1494" w:name="_Toc34749391"/>
      <w:bookmarkStart w:id="1495" w:name="_Toc49689853"/>
      <w:bookmarkStart w:id="1496" w:name="_Toc56336938"/>
      <w:bookmarkStart w:id="1497" w:name="_Toc74991419"/>
      <w:bookmarkEnd w:id="1486"/>
      <w:bookmarkEnd w:id="1487"/>
      <w:r w:rsidRPr="00F91D2F">
        <w:lastRenderedPageBreak/>
        <w:t>6.1.7</w:t>
      </w:r>
      <w:r w:rsidRPr="00F91D2F">
        <w:tab/>
        <w:t>Error Handling</w:t>
      </w:r>
      <w:bookmarkEnd w:id="1488"/>
      <w:bookmarkEnd w:id="1489"/>
      <w:bookmarkEnd w:id="1490"/>
      <w:bookmarkEnd w:id="1491"/>
      <w:bookmarkEnd w:id="1492"/>
      <w:bookmarkEnd w:id="1493"/>
      <w:bookmarkEnd w:id="1494"/>
      <w:bookmarkEnd w:id="1495"/>
      <w:bookmarkEnd w:id="1496"/>
      <w:bookmarkEnd w:id="1497"/>
    </w:p>
    <w:p w14:paraId="7EA23783" w14:textId="77777777" w:rsidR="00FC4C9C" w:rsidRPr="00F91D2F" w:rsidRDefault="00FC4C9C" w:rsidP="00FC4C9C">
      <w:pPr>
        <w:pStyle w:val="Heading4"/>
      </w:pPr>
      <w:bookmarkStart w:id="1498" w:name="_Toc21948933"/>
      <w:bookmarkStart w:id="1499" w:name="_Toc24978807"/>
      <w:bookmarkStart w:id="1500" w:name="_Toc34346590"/>
      <w:bookmarkStart w:id="1501" w:name="_Toc34740667"/>
      <w:bookmarkStart w:id="1502" w:name="_Toc34748026"/>
      <w:bookmarkStart w:id="1503" w:name="_Toc34748402"/>
      <w:bookmarkStart w:id="1504" w:name="_Toc34749392"/>
      <w:bookmarkStart w:id="1505" w:name="_Toc49689854"/>
      <w:bookmarkStart w:id="1506" w:name="_Toc56336939"/>
      <w:bookmarkStart w:id="1507" w:name="_Toc74991420"/>
      <w:r w:rsidRPr="00F91D2F">
        <w:t>6.1.7.1</w:t>
      </w:r>
      <w:r w:rsidRPr="00F91D2F">
        <w:tab/>
        <w:t>General</w:t>
      </w:r>
      <w:bookmarkEnd w:id="1498"/>
      <w:bookmarkEnd w:id="1499"/>
      <w:bookmarkEnd w:id="1500"/>
      <w:bookmarkEnd w:id="1501"/>
      <w:bookmarkEnd w:id="1502"/>
      <w:bookmarkEnd w:id="1503"/>
      <w:bookmarkEnd w:id="1504"/>
      <w:bookmarkEnd w:id="1505"/>
      <w:bookmarkEnd w:id="1506"/>
      <w:bookmarkEnd w:id="15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508" w:name="_Toc21948934"/>
      <w:bookmarkStart w:id="1509" w:name="_Toc24978808"/>
      <w:bookmarkStart w:id="1510" w:name="_Toc34346591"/>
      <w:bookmarkStart w:id="1511" w:name="_Toc34740668"/>
      <w:bookmarkStart w:id="1512" w:name="_Toc34748027"/>
      <w:bookmarkStart w:id="1513" w:name="_Toc34748403"/>
      <w:bookmarkStart w:id="1514" w:name="_Toc34749393"/>
      <w:bookmarkStart w:id="1515" w:name="_Toc49689855"/>
      <w:bookmarkStart w:id="1516" w:name="_Toc56336940"/>
      <w:bookmarkStart w:id="1517" w:name="_Toc74991421"/>
      <w:r w:rsidRPr="00F91D2F">
        <w:t>6.1.7.2</w:t>
      </w:r>
      <w:r w:rsidRPr="00F91D2F">
        <w:tab/>
        <w:t>Protocol Errors</w:t>
      </w:r>
      <w:bookmarkEnd w:id="1508"/>
      <w:bookmarkEnd w:id="1509"/>
      <w:bookmarkEnd w:id="1510"/>
      <w:bookmarkEnd w:id="1511"/>
      <w:bookmarkEnd w:id="1512"/>
      <w:bookmarkEnd w:id="1513"/>
      <w:bookmarkEnd w:id="1514"/>
      <w:bookmarkEnd w:id="1515"/>
      <w:bookmarkEnd w:id="1516"/>
      <w:bookmarkEnd w:id="1517"/>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518" w:name="_Toc21948935"/>
      <w:bookmarkStart w:id="1519" w:name="_Toc24978809"/>
      <w:bookmarkStart w:id="1520" w:name="_Toc34346592"/>
      <w:bookmarkStart w:id="1521" w:name="_Toc34740669"/>
      <w:bookmarkStart w:id="1522" w:name="_Toc34748028"/>
      <w:bookmarkStart w:id="1523" w:name="_Toc34748404"/>
      <w:bookmarkStart w:id="1524" w:name="_Toc34749394"/>
      <w:bookmarkStart w:id="1525" w:name="_Toc49689856"/>
      <w:bookmarkStart w:id="1526" w:name="_Toc56336941"/>
      <w:bookmarkStart w:id="1527" w:name="_Toc74991422"/>
      <w:r w:rsidRPr="00F91D2F">
        <w:t>6.1.7.3</w:t>
      </w:r>
      <w:r w:rsidRPr="00F91D2F">
        <w:tab/>
        <w:t>Application Errors</w:t>
      </w:r>
      <w:bookmarkEnd w:id="1518"/>
      <w:bookmarkEnd w:id="1519"/>
      <w:bookmarkEnd w:id="1520"/>
      <w:bookmarkEnd w:id="1521"/>
      <w:bookmarkEnd w:id="1522"/>
      <w:bookmarkEnd w:id="1523"/>
      <w:bookmarkEnd w:id="1524"/>
      <w:bookmarkEnd w:id="1525"/>
      <w:bookmarkEnd w:id="1526"/>
      <w:bookmarkEnd w:id="1527"/>
    </w:p>
    <w:p w14:paraId="0AF7359A" w14:textId="77777777" w:rsidR="007B3BF0" w:rsidRDefault="007B3BF0" w:rsidP="007B3BF0">
      <w:bookmarkStart w:id="1528" w:name="_Toc21948936"/>
      <w:bookmarkStart w:id="152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530" w:name="_Toc34346593"/>
      <w:bookmarkStart w:id="1531" w:name="_Toc34740670"/>
      <w:bookmarkStart w:id="1532" w:name="_Toc34748029"/>
      <w:bookmarkStart w:id="1533" w:name="_Toc34748405"/>
      <w:bookmarkStart w:id="1534" w:name="_Toc34749395"/>
      <w:bookmarkStart w:id="1535" w:name="_Toc49689857"/>
      <w:bookmarkStart w:id="1536" w:name="_Toc56336942"/>
      <w:bookmarkStart w:id="1537" w:name="_Toc74991423"/>
      <w:r w:rsidRPr="00F91D2F">
        <w:t>6.1.8</w:t>
      </w:r>
      <w:r w:rsidRPr="00F91D2F">
        <w:rPr>
          <w:lang w:eastAsia="zh-CN"/>
        </w:rPr>
        <w:tab/>
        <w:t>Feature negotiation</w:t>
      </w:r>
      <w:bookmarkEnd w:id="1528"/>
      <w:bookmarkEnd w:id="1529"/>
      <w:bookmarkEnd w:id="1530"/>
      <w:bookmarkEnd w:id="1531"/>
      <w:bookmarkEnd w:id="1532"/>
      <w:bookmarkEnd w:id="1533"/>
      <w:bookmarkEnd w:id="1534"/>
      <w:bookmarkEnd w:id="1535"/>
      <w:bookmarkEnd w:id="1536"/>
      <w:bookmarkEnd w:id="1537"/>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538" w:name="_Toc49689858"/>
      <w:bookmarkStart w:id="1539" w:name="_Toc56336943"/>
      <w:bookmarkStart w:id="1540" w:name="_Toc21948937"/>
      <w:bookmarkStart w:id="1541" w:name="_Toc24978811"/>
      <w:bookmarkStart w:id="1542" w:name="_Toc34346594"/>
      <w:bookmarkStart w:id="1543" w:name="_Toc34740671"/>
      <w:bookmarkStart w:id="1544" w:name="_Toc34748030"/>
      <w:bookmarkStart w:id="1545" w:name="_Toc34748406"/>
      <w:bookmarkStart w:id="1546" w:name="_Toc34749396"/>
      <w:bookmarkStart w:id="1547" w:name="_Toc74991424"/>
      <w:r>
        <w:rPr>
          <w:lang w:val="en-US"/>
        </w:rPr>
        <w:t>6.1.9</w:t>
      </w:r>
      <w:r>
        <w:rPr>
          <w:lang w:val="en-US"/>
        </w:rPr>
        <w:tab/>
        <w:t>Security</w:t>
      </w:r>
      <w:bookmarkEnd w:id="1538"/>
      <w:bookmarkEnd w:id="1539"/>
      <w:bookmarkEnd w:id="1547"/>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548" w:name="_Toc49689859"/>
      <w:bookmarkStart w:id="1549" w:name="_Toc56336944"/>
      <w:bookmarkStart w:id="1550" w:name="_Toc74991425"/>
      <w:r w:rsidRPr="00F91D2F">
        <w:t>6.2</w:t>
      </w:r>
      <w:r w:rsidRPr="00F91D2F">
        <w:tab/>
        <w:t>Nhss_imsSubscriberDataManagement Service API</w:t>
      </w:r>
      <w:bookmarkEnd w:id="1540"/>
      <w:bookmarkEnd w:id="1541"/>
      <w:bookmarkEnd w:id="1542"/>
      <w:bookmarkEnd w:id="1543"/>
      <w:bookmarkEnd w:id="1544"/>
      <w:bookmarkEnd w:id="1545"/>
      <w:bookmarkEnd w:id="1546"/>
      <w:bookmarkEnd w:id="1548"/>
      <w:bookmarkEnd w:id="1549"/>
      <w:bookmarkEnd w:id="1550"/>
    </w:p>
    <w:p w14:paraId="4908055E" w14:textId="77777777" w:rsidR="00FC4C9C" w:rsidRPr="00F91D2F" w:rsidRDefault="00FC4C9C" w:rsidP="00FC4C9C">
      <w:pPr>
        <w:pStyle w:val="Heading3"/>
      </w:pPr>
      <w:bookmarkStart w:id="1551" w:name="_Toc21948938"/>
      <w:bookmarkStart w:id="1552" w:name="_Toc24978812"/>
      <w:bookmarkStart w:id="1553" w:name="_Toc34346595"/>
      <w:bookmarkStart w:id="1554" w:name="_Toc34740672"/>
      <w:bookmarkStart w:id="1555" w:name="_Toc34748031"/>
      <w:bookmarkStart w:id="1556" w:name="_Toc34748407"/>
      <w:bookmarkStart w:id="1557" w:name="_Toc34749397"/>
      <w:bookmarkStart w:id="1558" w:name="_Toc49689860"/>
      <w:bookmarkStart w:id="1559" w:name="_Toc56336945"/>
      <w:bookmarkStart w:id="1560" w:name="_Toc74991426"/>
      <w:r w:rsidRPr="00F91D2F">
        <w:t>6.2.1</w:t>
      </w:r>
      <w:r w:rsidRPr="00F91D2F">
        <w:tab/>
        <w:t>API URI</w:t>
      </w:r>
      <w:bookmarkEnd w:id="1551"/>
      <w:bookmarkEnd w:id="1552"/>
      <w:bookmarkEnd w:id="1553"/>
      <w:bookmarkEnd w:id="1554"/>
      <w:bookmarkEnd w:id="1555"/>
      <w:bookmarkEnd w:id="1556"/>
      <w:bookmarkEnd w:id="1557"/>
      <w:bookmarkEnd w:id="1558"/>
      <w:bookmarkEnd w:id="1559"/>
      <w:bookmarkEnd w:id="156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561" w:name="_Toc21948939"/>
      <w:bookmarkStart w:id="1562" w:name="_Toc24978813"/>
      <w:bookmarkStart w:id="1563" w:name="_Toc34346596"/>
      <w:bookmarkStart w:id="1564" w:name="_Toc34740673"/>
      <w:bookmarkStart w:id="1565" w:name="_Toc34748032"/>
      <w:bookmarkStart w:id="1566" w:name="_Toc34748408"/>
      <w:bookmarkStart w:id="1567" w:name="_Toc34749398"/>
      <w:bookmarkStart w:id="1568" w:name="_Toc49689861"/>
      <w:bookmarkStart w:id="1569" w:name="_Toc56336946"/>
      <w:bookmarkStart w:id="1570" w:name="_Toc74991427"/>
      <w:r w:rsidRPr="00F91D2F">
        <w:t>6.2.2</w:t>
      </w:r>
      <w:r w:rsidRPr="00F91D2F">
        <w:tab/>
        <w:t>Usage of HTTP</w:t>
      </w:r>
      <w:bookmarkEnd w:id="1561"/>
      <w:bookmarkEnd w:id="1562"/>
      <w:bookmarkEnd w:id="1563"/>
      <w:bookmarkEnd w:id="1564"/>
      <w:bookmarkEnd w:id="1565"/>
      <w:bookmarkEnd w:id="1566"/>
      <w:bookmarkEnd w:id="1567"/>
      <w:bookmarkEnd w:id="1568"/>
      <w:bookmarkEnd w:id="1569"/>
      <w:bookmarkEnd w:id="1570"/>
    </w:p>
    <w:p w14:paraId="50631347" w14:textId="77777777" w:rsidR="00FC4C9C" w:rsidRPr="00F91D2F" w:rsidRDefault="00FC4C9C" w:rsidP="00FC4C9C">
      <w:pPr>
        <w:pStyle w:val="Heading4"/>
      </w:pPr>
      <w:bookmarkStart w:id="1571" w:name="_Toc21948940"/>
      <w:bookmarkStart w:id="1572" w:name="_Toc24978814"/>
      <w:bookmarkStart w:id="1573" w:name="_Toc34346597"/>
      <w:bookmarkStart w:id="1574" w:name="_Toc34740674"/>
      <w:bookmarkStart w:id="1575" w:name="_Toc34748033"/>
      <w:bookmarkStart w:id="1576" w:name="_Toc34748409"/>
      <w:bookmarkStart w:id="1577" w:name="_Toc34749399"/>
      <w:bookmarkStart w:id="1578" w:name="_Toc49689862"/>
      <w:bookmarkStart w:id="1579" w:name="_Toc56336947"/>
      <w:bookmarkStart w:id="1580" w:name="_Toc74991428"/>
      <w:r w:rsidRPr="00F91D2F">
        <w:t>6.2.2.1</w:t>
      </w:r>
      <w:r w:rsidRPr="00F91D2F">
        <w:tab/>
        <w:t>General</w:t>
      </w:r>
      <w:bookmarkEnd w:id="1571"/>
      <w:bookmarkEnd w:id="1572"/>
      <w:bookmarkEnd w:id="1573"/>
      <w:bookmarkEnd w:id="1574"/>
      <w:bookmarkEnd w:id="1575"/>
      <w:bookmarkEnd w:id="1576"/>
      <w:bookmarkEnd w:id="1577"/>
      <w:bookmarkEnd w:id="1578"/>
      <w:bookmarkEnd w:id="1579"/>
      <w:bookmarkEnd w:id="158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581" w:name="_Toc21948941"/>
      <w:bookmarkStart w:id="1582" w:name="_Toc24978815"/>
      <w:bookmarkStart w:id="1583" w:name="_Toc34346598"/>
      <w:bookmarkStart w:id="1584" w:name="_Toc34740675"/>
      <w:bookmarkStart w:id="1585" w:name="_Toc34748034"/>
      <w:bookmarkStart w:id="1586" w:name="_Toc34748410"/>
      <w:bookmarkStart w:id="1587" w:name="_Toc34749400"/>
      <w:bookmarkStart w:id="1588" w:name="_Toc49689863"/>
      <w:bookmarkStart w:id="1589" w:name="_Toc56336948"/>
      <w:bookmarkStart w:id="1590" w:name="_Toc74991429"/>
      <w:r w:rsidRPr="00F91D2F">
        <w:t>6.2.2.2</w:t>
      </w:r>
      <w:r w:rsidRPr="00F91D2F">
        <w:tab/>
        <w:t>HTTP standard headers</w:t>
      </w:r>
      <w:bookmarkEnd w:id="1581"/>
      <w:bookmarkEnd w:id="1582"/>
      <w:bookmarkEnd w:id="1583"/>
      <w:bookmarkEnd w:id="1584"/>
      <w:bookmarkEnd w:id="1585"/>
      <w:bookmarkEnd w:id="1586"/>
      <w:bookmarkEnd w:id="1587"/>
      <w:bookmarkEnd w:id="1588"/>
      <w:bookmarkEnd w:id="1589"/>
      <w:bookmarkEnd w:id="1590"/>
    </w:p>
    <w:p w14:paraId="66874B77" w14:textId="77777777" w:rsidR="00FC4C9C" w:rsidRPr="00F91D2F" w:rsidRDefault="00FC4C9C" w:rsidP="00FC4C9C">
      <w:pPr>
        <w:pStyle w:val="Heading5"/>
        <w:rPr>
          <w:lang w:eastAsia="zh-CN"/>
        </w:rPr>
      </w:pPr>
      <w:bookmarkStart w:id="1591" w:name="_Toc21948942"/>
      <w:bookmarkStart w:id="1592" w:name="_Toc24978816"/>
      <w:bookmarkStart w:id="1593" w:name="_Toc34346599"/>
      <w:bookmarkStart w:id="1594" w:name="_Toc34740676"/>
      <w:bookmarkStart w:id="1595" w:name="_Toc34748035"/>
      <w:bookmarkStart w:id="1596" w:name="_Toc34748411"/>
      <w:bookmarkStart w:id="1597" w:name="_Toc34749401"/>
      <w:bookmarkStart w:id="1598" w:name="_Toc49689864"/>
      <w:bookmarkStart w:id="1599" w:name="_Toc56336949"/>
      <w:bookmarkStart w:id="1600" w:name="_Toc74991430"/>
      <w:r w:rsidRPr="00F91D2F">
        <w:t>6.2.2.2.1</w:t>
      </w:r>
      <w:r w:rsidRPr="00F91D2F">
        <w:rPr>
          <w:lang w:eastAsia="zh-CN"/>
        </w:rPr>
        <w:tab/>
        <w:t>General</w:t>
      </w:r>
      <w:bookmarkEnd w:id="1591"/>
      <w:bookmarkEnd w:id="1592"/>
      <w:bookmarkEnd w:id="1593"/>
      <w:bookmarkEnd w:id="1594"/>
      <w:bookmarkEnd w:id="1595"/>
      <w:bookmarkEnd w:id="1596"/>
      <w:bookmarkEnd w:id="1597"/>
      <w:bookmarkEnd w:id="1598"/>
      <w:bookmarkEnd w:id="1599"/>
      <w:bookmarkEnd w:id="160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601" w:name="_Toc21948943"/>
      <w:bookmarkStart w:id="1602" w:name="_Toc24978817"/>
      <w:bookmarkStart w:id="1603" w:name="_Toc34346600"/>
      <w:bookmarkStart w:id="1604" w:name="_Toc34740677"/>
      <w:bookmarkStart w:id="1605" w:name="_Toc34748036"/>
      <w:bookmarkStart w:id="1606" w:name="_Toc34748412"/>
      <w:bookmarkStart w:id="1607" w:name="_Toc34749402"/>
      <w:bookmarkStart w:id="1608" w:name="_Toc49689865"/>
      <w:bookmarkStart w:id="1609" w:name="_Toc56336950"/>
      <w:bookmarkStart w:id="1610" w:name="_Toc74991431"/>
      <w:r w:rsidRPr="00F91D2F">
        <w:t>6.2.2.2.2</w:t>
      </w:r>
      <w:r w:rsidRPr="00F91D2F">
        <w:tab/>
        <w:t>Content type</w:t>
      </w:r>
      <w:bookmarkEnd w:id="1601"/>
      <w:bookmarkEnd w:id="1602"/>
      <w:bookmarkEnd w:id="1603"/>
      <w:bookmarkEnd w:id="1604"/>
      <w:bookmarkEnd w:id="1605"/>
      <w:bookmarkEnd w:id="1606"/>
      <w:bookmarkEnd w:id="1607"/>
      <w:bookmarkEnd w:id="1608"/>
      <w:bookmarkEnd w:id="1609"/>
      <w:bookmarkEnd w:id="161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611" w:name="_Toc21948944"/>
      <w:bookmarkStart w:id="1612" w:name="_Toc24978818"/>
      <w:bookmarkStart w:id="1613" w:name="_Toc34346601"/>
      <w:bookmarkStart w:id="1614" w:name="_Toc34740678"/>
      <w:bookmarkStart w:id="1615" w:name="_Toc34748037"/>
      <w:bookmarkStart w:id="1616" w:name="_Toc34748413"/>
      <w:bookmarkStart w:id="1617" w:name="_Toc34749403"/>
      <w:bookmarkStart w:id="1618" w:name="_Toc49689866"/>
      <w:bookmarkStart w:id="1619" w:name="_Toc56336951"/>
      <w:bookmarkStart w:id="1620" w:name="_Toc74991432"/>
      <w:r w:rsidRPr="00F91D2F">
        <w:t>6.2.2.3</w:t>
      </w:r>
      <w:r w:rsidRPr="00F91D2F">
        <w:tab/>
        <w:t>HTTP custom headers</w:t>
      </w:r>
      <w:bookmarkEnd w:id="1611"/>
      <w:bookmarkEnd w:id="1612"/>
      <w:bookmarkEnd w:id="1613"/>
      <w:bookmarkEnd w:id="1614"/>
      <w:bookmarkEnd w:id="1615"/>
      <w:bookmarkEnd w:id="1616"/>
      <w:bookmarkEnd w:id="1617"/>
      <w:bookmarkEnd w:id="1618"/>
      <w:bookmarkEnd w:id="1619"/>
      <w:bookmarkEnd w:id="1620"/>
    </w:p>
    <w:p w14:paraId="2FC0EDA2" w14:textId="77777777" w:rsidR="00FC4C9C" w:rsidRPr="00F91D2F" w:rsidRDefault="00FC4C9C" w:rsidP="00FC4C9C">
      <w:pPr>
        <w:pStyle w:val="Heading5"/>
        <w:rPr>
          <w:lang w:eastAsia="zh-CN"/>
        </w:rPr>
      </w:pPr>
      <w:bookmarkStart w:id="1621" w:name="_Toc21948945"/>
      <w:bookmarkStart w:id="1622" w:name="_Toc24978819"/>
      <w:bookmarkStart w:id="1623" w:name="_Toc34346602"/>
      <w:bookmarkStart w:id="1624" w:name="_Toc34740679"/>
      <w:bookmarkStart w:id="1625" w:name="_Toc34748038"/>
      <w:bookmarkStart w:id="1626" w:name="_Toc34748414"/>
      <w:bookmarkStart w:id="1627" w:name="_Toc34749404"/>
      <w:bookmarkStart w:id="1628" w:name="_Toc49689867"/>
      <w:bookmarkStart w:id="1629" w:name="_Toc56336952"/>
      <w:bookmarkStart w:id="1630" w:name="_Toc74991433"/>
      <w:r w:rsidRPr="00F91D2F">
        <w:t>6.2.2.3.1</w:t>
      </w:r>
      <w:r w:rsidRPr="00F91D2F">
        <w:rPr>
          <w:lang w:eastAsia="zh-CN"/>
        </w:rPr>
        <w:tab/>
        <w:t>General</w:t>
      </w:r>
      <w:bookmarkEnd w:id="1621"/>
      <w:bookmarkEnd w:id="1622"/>
      <w:bookmarkEnd w:id="1623"/>
      <w:bookmarkEnd w:id="1624"/>
      <w:bookmarkEnd w:id="1625"/>
      <w:bookmarkEnd w:id="1626"/>
      <w:bookmarkEnd w:id="1627"/>
      <w:bookmarkEnd w:id="1628"/>
      <w:bookmarkEnd w:id="1629"/>
      <w:bookmarkEnd w:id="163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631" w:name="_Toc21948946"/>
      <w:bookmarkStart w:id="1632" w:name="_Toc24978820"/>
      <w:bookmarkStart w:id="1633" w:name="_Toc34346603"/>
      <w:bookmarkStart w:id="1634" w:name="_Toc34740680"/>
      <w:bookmarkStart w:id="1635" w:name="_Toc34748039"/>
      <w:bookmarkStart w:id="1636" w:name="_Toc34748415"/>
      <w:bookmarkStart w:id="1637" w:name="_Toc34749405"/>
      <w:bookmarkStart w:id="1638" w:name="_Toc49689868"/>
      <w:bookmarkStart w:id="1639" w:name="_Toc56336953"/>
      <w:bookmarkStart w:id="1640" w:name="_Toc74991434"/>
      <w:r w:rsidRPr="00F91D2F">
        <w:lastRenderedPageBreak/>
        <w:t>6.2.3</w:t>
      </w:r>
      <w:r w:rsidRPr="00F91D2F">
        <w:tab/>
        <w:t>Resources</w:t>
      </w:r>
      <w:bookmarkEnd w:id="1631"/>
      <w:bookmarkEnd w:id="1632"/>
      <w:bookmarkEnd w:id="1633"/>
      <w:bookmarkEnd w:id="1634"/>
      <w:bookmarkEnd w:id="1635"/>
      <w:bookmarkEnd w:id="1636"/>
      <w:bookmarkEnd w:id="1637"/>
      <w:bookmarkEnd w:id="1638"/>
      <w:bookmarkEnd w:id="1639"/>
      <w:bookmarkEnd w:id="1640"/>
    </w:p>
    <w:p w14:paraId="772F9965" w14:textId="77777777" w:rsidR="00FC4C9C" w:rsidRPr="00F91D2F" w:rsidRDefault="00FC4C9C" w:rsidP="00FC4C9C">
      <w:pPr>
        <w:pStyle w:val="Heading4"/>
      </w:pPr>
      <w:bookmarkStart w:id="1641" w:name="_Toc21948947"/>
      <w:bookmarkStart w:id="1642" w:name="_Toc24978821"/>
      <w:bookmarkStart w:id="1643" w:name="_Toc34346604"/>
      <w:bookmarkStart w:id="1644" w:name="_Toc34740681"/>
      <w:bookmarkStart w:id="1645" w:name="_Toc34748040"/>
      <w:bookmarkStart w:id="1646" w:name="_Toc34748416"/>
      <w:bookmarkStart w:id="1647" w:name="_Toc34749406"/>
      <w:bookmarkStart w:id="1648" w:name="_Toc49689869"/>
      <w:bookmarkStart w:id="1649" w:name="_Toc56336954"/>
      <w:bookmarkStart w:id="1650" w:name="_Toc74991435"/>
      <w:r w:rsidRPr="00F91D2F">
        <w:t>6.2.3.1</w:t>
      </w:r>
      <w:r w:rsidRPr="00F91D2F">
        <w:tab/>
        <w:t>Overview</w:t>
      </w:r>
      <w:bookmarkEnd w:id="1641"/>
      <w:bookmarkEnd w:id="1642"/>
      <w:bookmarkEnd w:id="1643"/>
      <w:bookmarkEnd w:id="1644"/>
      <w:bookmarkEnd w:id="1645"/>
      <w:bookmarkEnd w:id="1646"/>
      <w:bookmarkEnd w:id="1647"/>
      <w:bookmarkEnd w:id="1648"/>
      <w:bookmarkEnd w:id="1649"/>
      <w:bookmarkEnd w:id="1650"/>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7" type="#_x0000_t75" style="width:361.5pt;height:617.3pt" o:ole="">
            <v:imagedata r:id="rId116" o:title="" cropbottom="5501f"/>
          </v:shape>
          <o:OLEObject Type="Embed" ProgID="Visio.Drawing.11" ShapeID="_x0000_i1077" DrawAspect="Content" ObjectID="_1685604693"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78" type="#_x0000_t75" style="width:343.4pt;height:690.3pt" o:ole="">
            <v:imagedata r:id="rId118" o:title=""/>
          </v:shape>
          <o:OLEObject Type="Embed" ProgID="Visio.Drawing.11" ShapeID="_x0000_i1078" DrawAspect="Content" ObjectID="_1685604694"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651" w:name="_Toc21948948"/>
      <w:bookmarkStart w:id="1652" w:name="_Toc24978822"/>
      <w:bookmarkStart w:id="1653" w:name="_Toc34346605"/>
      <w:bookmarkStart w:id="1654" w:name="_Toc34740682"/>
      <w:bookmarkStart w:id="1655" w:name="_Toc34748041"/>
      <w:bookmarkStart w:id="1656" w:name="_Toc34748417"/>
      <w:bookmarkStart w:id="1657" w:name="_Toc34749407"/>
      <w:bookmarkStart w:id="1658" w:name="_Toc49689870"/>
      <w:bookmarkStart w:id="1659" w:name="_Toc56336955"/>
      <w:bookmarkStart w:id="1660" w:name="_Toc74991436"/>
      <w:r>
        <w:t>6.2.3.2</w:t>
      </w:r>
      <w:r>
        <w:tab/>
        <w:t>Resource: IMS Associated Identities</w:t>
      </w:r>
      <w:bookmarkEnd w:id="1651"/>
      <w:bookmarkEnd w:id="1652"/>
      <w:bookmarkEnd w:id="1653"/>
      <w:bookmarkEnd w:id="1654"/>
      <w:bookmarkEnd w:id="1655"/>
      <w:bookmarkEnd w:id="1656"/>
      <w:bookmarkEnd w:id="1657"/>
      <w:bookmarkEnd w:id="1658"/>
      <w:bookmarkEnd w:id="1659"/>
      <w:bookmarkEnd w:id="1660"/>
    </w:p>
    <w:p w14:paraId="3CD80569" w14:textId="77777777" w:rsidR="00FC4C9C" w:rsidRDefault="00FC4C9C" w:rsidP="00FC4C9C">
      <w:pPr>
        <w:pStyle w:val="Heading5"/>
      </w:pPr>
      <w:bookmarkStart w:id="1661" w:name="_Toc510696610"/>
      <w:bookmarkStart w:id="1662" w:name="_Toc18356523"/>
      <w:bookmarkStart w:id="1663" w:name="_Toc21948949"/>
      <w:bookmarkStart w:id="1664" w:name="_Toc24978823"/>
      <w:bookmarkStart w:id="1665" w:name="_Toc34346606"/>
      <w:bookmarkStart w:id="1666" w:name="_Toc34740683"/>
      <w:bookmarkStart w:id="1667" w:name="_Toc34748042"/>
      <w:bookmarkStart w:id="1668" w:name="_Toc34748418"/>
      <w:bookmarkStart w:id="1669" w:name="_Toc34749408"/>
      <w:bookmarkStart w:id="1670" w:name="_Toc49689871"/>
      <w:bookmarkStart w:id="1671" w:name="_Toc56336956"/>
      <w:bookmarkStart w:id="1672" w:name="_Toc74991437"/>
      <w:r>
        <w:t>6.2.3.2.1</w:t>
      </w:r>
      <w:r>
        <w:tab/>
        <w:t>Description</w:t>
      </w:r>
      <w:bookmarkEnd w:id="1661"/>
      <w:bookmarkEnd w:id="1662"/>
      <w:bookmarkEnd w:id="1663"/>
      <w:bookmarkEnd w:id="1664"/>
      <w:bookmarkEnd w:id="1665"/>
      <w:bookmarkEnd w:id="1666"/>
      <w:bookmarkEnd w:id="1667"/>
      <w:bookmarkEnd w:id="1668"/>
      <w:bookmarkEnd w:id="1669"/>
      <w:bookmarkEnd w:id="1670"/>
      <w:bookmarkEnd w:id="1671"/>
      <w:bookmarkEnd w:id="167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673" w:name="_Toc510696611"/>
      <w:bookmarkStart w:id="1674" w:name="_Toc18356524"/>
      <w:bookmarkStart w:id="1675" w:name="_Toc21948950"/>
      <w:bookmarkStart w:id="1676" w:name="_Toc24978824"/>
      <w:bookmarkStart w:id="1677" w:name="_Toc34346607"/>
      <w:bookmarkStart w:id="1678" w:name="_Toc34740684"/>
      <w:bookmarkStart w:id="1679" w:name="_Toc34748043"/>
      <w:bookmarkStart w:id="1680" w:name="_Toc34748419"/>
      <w:bookmarkStart w:id="1681" w:name="_Toc34749409"/>
      <w:bookmarkStart w:id="1682" w:name="_Toc49689872"/>
      <w:bookmarkStart w:id="1683" w:name="_Toc56336957"/>
      <w:bookmarkStart w:id="1684" w:name="_Toc74991438"/>
      <w:r>
        <w:lastRenderedPageBreak/>
        <w:t>6.2.3.2.2</w:t>
      </w:r>
      <w:r>
        <w:tab/>
        <w:t>Resource Definition</w:t>
      </w:r>
      <w:bookmarkEnd w:id="1673"/>
      <w:bookmarkEnd w:id="1674"/>
      <w:bookmarkEnd w:id="1675"/>
      <w:bookmarkEnd w:id="1676"/>
      <w:bookmarkEnd w:id="1677"/>
      <w:bookmarkEnd w:id="1678"/>
      <w:bookmarkEnd w:id="1679"/>
      <w:bookmarkEnd w:id="1680"/>
      <w:bookmarkEnd w:id="1681"/>
      <w:bookmarkEnd w:id="1682"/>
      <w:bookmarkEnd w:id="1683"/>
      <w:bookmarkEnd w:id="168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29114C5E" w14:textId="77777777" w:rsidR="00FC4C9C" w:rsidRPr="00384E92" w:rsidRDefault="00FC4C9C" w:rsidP="00FC4C9C"/>
    <w:p w14:paraId="17AB6EC5" w14:textId="77777777" w:rsidR="00FC4C9C" w:rsidRDefault="00FC4C9C" w:rsidP="00FC4C9C">
      <w:pPr>
        <w:pStyle w:val="Heading5"/>
      </w:pPr>
      <w:bookmarkStart w:id="1685" w:name="_Toc510696612"/>
      <w:bookmarkStart w:id="1686" w:name="_Toc18356525"/>
      <w:bookmarkStart w:id="1687" w:name="_Toc21948951"/>
      <w:bookmarkStart w:id="1688" w:name="_Toc24978825"/>
      <w:bookmarkStart w:id="1689" w:name="_Toc34346608"/>
      <w:bookmarkStart w:id="1690" w:name="_Toc34740685"/>
      <w:bookmarkStart w:id="1691" w:name="_Toc34748044"/>
      <w:bookmarkStart w:id="1692" w:name="_Toc34748420"/>
      <w:bookmarkStart w:id="1693" w:name="_Toc34749410"/>
      <w:bookmarkStart w:id="1694" w:name="_Toc49689873"/>
      <w:bookmarkStart w:id="1695" w:name="_Toc56336958"/>
      <w:bookmarkStart w:id="1696" w:name="_Toc74991439"/>
      <w:r>
        <w:t>6.2.3.2.3</w:t>
      </w:r>
      <w:r>
        <w:tab/>
        <w:t>Resource Standard Methods</w:t>
      </w:r>
      <w:bookmarkEnd w:id="1685"/>
      <w:bookmarkEnd w:id="1686"/>
      <w:bookmarkEnd w:id="1687"/>
      <w:bookmarkEnd w:id="1688"/>
      <w:bookmarkEnd w:id="1689"/>
      <w:bookmarkEnd w:id="1690"/>
      <w:bookmarkEnd w:id="1691"/>
      <w:bookmarkEnd w:id="1692"/>
      <w:bookmarkEnd w:id="1693"/>
      <w:bookmarkEnd w:id="1694"/>
      <w:bookmarkEnd w:id="1695"/>
      <w:bookmarkEnd w:id="1696"/>
    </w:p>
    <w:p w14:paraId="26C52D05" w14:textId="77777777" w:rsidR="00FC4C9C" w:rsidRPr="00384E92" w:rsidRDefault="00FC4C9C" w:rsidP="00FC4C9C">
      <w:pPr>
        <w:pStyle w:val="Heading6"/>
      </w:pPr>
      <w:bookmarkStart w:id="1697" w:name="_Toc510696613"/>
      <w:bookmarkStart w:id="1698" w:name="_Toc18356526"/>
      <w:bookmarkStart w:id="1699" w:name="_Toc21948952"/>
      <w:bookmarkStart w:id="1700" w:name="_Toc24978826"/>
      <w:bookmarkStart w:id="1701" w:name="_Toc34346609"/>
      <w:bookmarkStart w:id="1702" w:name="_Toc34740686"/>
      <w:bookmarkStart w:id="1703" w:name="_Toc34748045"/>
      <w:bookmarkStart w:id="1704" w:name="_Toc34748421"/>
      <w:bookmarkStart w:id="1705" w:name="_Toc34749411"/>
      <w:bookmarkStart w:id="1706" w:name="_Toc49689874"/>
      <w:bookmarkStart w:id="1707" w:name="_Toc56336959"/>
      <w:bookmarkStart w:id="1708" w:name="_Toc74991440"/>
      <w:r w:rsidRPr="00384E92">
        <w:t>6.</w:t>
      </w:r>
      <w:r>
        <w:t>2.3.2.3</w:t>
      </w:r>
      <w:r w:rsidRPr="00384E92">
        <w:t>.1</w:t>
      </w:r>
      <w:r w:rsidRPr="00384E92">
        <w:tab/>
      </w:r>
      <w:bookmarkEnd w:id="1697"/>
      <w:bookmarkEnd w:id="1698"/>
      <w:r>
        <w:t>GET</w:t>
      </w:r>
      <w:bookmarkEnd w:id="1699"/>
      <w:bookmarkEnd w:id="1700"/>
      <w:bookmarkEnd w:id="1701"/>
      <w:bookmarkEnd w:id="1702"/>
      <w:bookmarkEnd w:id="1703"/>
      <w:bookmarkEnd w:id="1704"/>
      <w:bookmarkEnd w:id="1705"/>
      <w:bookmarkEnd w:id="1706"/>
      <w:bookmarkEnd w:id="1707"/>
      <w:bookmarkEnd w:id="17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FC4C9C">
      <w:pPr>
        <w:pStyle w:val="Heading4"/>
      </w:pPr>
      <w:bookmarkStart w:id="1709" w:name="_Toc21948953"/>
      <w:bookmarkStart w:id="1710" w:name="_Toc24978827"/>
      <w:bookmarkStart w:id="1711" w:name="_Toc34346610"/>
      <w:bookmarkStart w:id="1712" w:name="_Toc34740687"/>
      <w:bookmarkStart w:id="1713" w:name="_Toc34748046"/>
      <w:bookmarkStart w:id="1714" w:name="_Toc34748422"/>
      <w:bookmarkStart w:id="1715" w:name="_Toc34749412"/>
      <w:bookmarkStart w:id="1716" w:name="_Toc49689875"/>
      <w:bookmarkStart w:id="1717" w:name="_Toc56336960"/>
      <w:bookmarkStart w:id="1718" w:name="_Toc74991441"/>
      <w:r>
        <w:t>6.2.3.3</w:t>
      </w:r>
      <w:r>
        <w:tab/>
        <w:t>Resource: MSISDNS</w:t>
      </w:r>
      <w:bookmarkEnd w:id="1709"/>
      <w:bookmarkEnd w:id="1710"/>
      <w:bookmarkEnd w:id="1711"/>
      <w:bookmarkEnd w:id="1712"/>
      <w:bookmarkEnd w:id="1713"/>
      <w:bookmarkEnd w:id="1714"/>
      <w:bookmarkEnd w:id="1715"/>
      <w:bookmarkEnd w:id="1716"/>
      <w:bookmarkEnd w:id="1717"/>
      <w:bookmarkEnd w:id="1718"/>
    </w:p>
    <w:p w14:paraId="089FB3B5" w14:textId="77777777" w:rsidR="00FC4C9C" w:rsidRDefault="00FC4C9C" w:rsidP="00FC4C9C">
      <w:pPr>
        <w:pStyle w:val="Heading5"/>
      </w:pPr>
      <w:bookmarkStart w:id="1719" w:name="_Toc21948954"/>
      <w:bookmarkStart w:id="1720" w:name="_Toc24978828"/>
      <w:bookmarkStart w:id="1721" w:name="_Toc34346611"/>
      <w:bookmarkStart w:id="1722" w:name="_Toc34740688"/>
      <w:bookmarkStart w:id="1723" w:name="_Toc34748047"/>
      <w:bookmarkStart w:id="1724" w:name="_Toc34748423"/>
      <w:bookmarkStart w:id="1725" w:name="_Toc34749413"/>
      <w:bookmarkStart w:id="1726" w:name="_Toc49689876"/>
      <w:bookmarkStart w:id="1727" w:name="_Toc56336961"/>
      <w:bookmarkStart w:id="1728" w:name="_Toc74991442"/>
      <w:r>
        <w:t>6.2.3.3.1</w:t>
      </w:r>
      <w:r>
        <w:tab/>
        <w:t>Description</w:t>
      </w:r>
      <w:bookmarkEnd w:id="1719"/>
      <w:bookmarkEnd w:id="1720"/>
      <w:bookmarkEnd w:id="1721"/>
      <w:bookmarkEnd w:id="1722"/>
      <w:bookmarkEnd w:id="1723"/>
      <w:bookmarkEnd w:id="1724"/>
      <w:bookmarkEnd w:id="1725"/>
      <w:bookmarkEnd w:id="1726"/>
      <w:bookmarkEnd w:id="1727"/>
      <w:bookmarkEnd w:id="172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729" w:name="_Toc21948955"/>
      <w:bookmarkStart w:id="1730" w:name="_Toc24978829"/>
      <w:bookmarkStart w:id="1731" w:name="_Toc34346612"/>
      <w:bookmarkStart w:id="1732" w:name="_Toc34740689"/>
      <w:bookmarkStart w:id="1733" w:name="_Toc34748048"/>
      <w:bookmarkStart w:id="1734" w:name="_Toc34748424"/>
      <w:bookmarkStart w:id="1735" w:name="_Toc34749414"/>
      <w:bookmarkStart w:id="1736" w:name="_Toc49689877"/>
      <w:bookmarkStart w:id="1737" w:name="_Toc56336962"/>
      <w:bookmarkStart w:id="1738" w:name="_Toc74991443"/>
      <w:r>
        <w:t>6.2.3.3.2</w:t>
      </w:r>
      <w:r>
        <w:tab/>
        <w:t>Resource Definition</w:t>
      </w:r>
      <w:bookmarkEnd w:id="1729"/>
      <w:bookmarkEnd w:id="1730"/>
      <w:bookmarkEnd w:id="1731"/>
      <w:bookmarkEnd w:id="1732"/>
      <w:bookmarkEnd w:id="1733"/>
      <w:bookmarkEnd w:id="1734"/>
      <w:bookmarkEnd w:id="1735"/>
      <w:bookmarkEnd w:id="1736"/>
      <w:bookmarkEnd w:id="1737"/>
      <w:bookmarkEnd w:id="173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77777777"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6954C439" w14:textId="77777777" w:rsidR="00FC4C9C" w:rsidRPr="00384E92" w:rsidRDefault="00FC4C9C" w:rsidP="00FC4C9C"/>
    <w:p w14:paraId="73F8B325" w14:textId="77777777" w:rsidR="00FC4C9C" w:rsidRDefault="00FC4C9C" w:rsidP="00FC4C9C">
      <w:pPr>
        <w:pStyle w:val="Heading5"/>
      </w:pPr>
      <w:bookmarkStart w:id="1739" w:name="_Toc21948956"/>
      <w:bookmarkStart w:id="1740" w:name="_Toc24978830"/>
      <w:bookmarkStart w:id="1741" w:name="_Toc34346613"/>
      <w:bookmarkStart w:id="1742" w:name="_Toc34740690"/>
      <w:bookmarkStart w:id="1743" w:name="_Toc34748049"/>
      <w:bookmarkStart w:id="1744" w:name="_Toc34748425"/>
      <w:bookmarkStart w:id="1745" w:name="_Toc34749415"/>
      <w:bookmarkStart w:id="1746" w:name="_Toc49689878"/>
      <w:bookmarkStart w:id="1747" w:name="_Toc56336963"/>
      <w:bookmarkStart w:id="1748" w:name="_Toc74991444"/>
      <w:r>
        <w:t>6.2.3.3.3</w:t>
      </w:r>
      <w:r>
        <w:tab/>
        <w:t>Resource Standard Methods</w:t>
      </w:r>
      <w:bookmarkEnd w:id="1739"/>
      <w:bookmarkEnd w:id="1740"/>
      <w:bookmarkEnd w:id="1741"/>
      <w:bookmarkEnd w:id="1742"/>
      <w:bookmarkEnd w:id="1743"/>
      <w:bookmarkEnd w:id="1744"/>
      <w:bookmarkEnd w:id="1745"/>
      <w:bookmarkEnd w:id="1746"/>
      <w:bookmarkEnd w:id="1747"/>
      <w:bookmarkEnd w:id="1748"/>
    </w:p>
    <w:p w14:paraId="26FD8DA0" w14:textId="77777777" w:rsidR="00FC4C9C" w:rsidRPr="00384E92" w:rsidRDefault="00FC4C9C" w:rsidP="00FC4C9C">
      <w:pPr>
        <w:pStyle w:val="Heading6"/>
      </w:pPr>
      <w:bookmarkStart w:id="1749" w:name="_Toc21948957"/>
      <w:bookmarkStart w:id="1750" w:name="_Toc24978831"/>
      <w:bookmarkStart w:id="1751" w:name="_Toc34346614"/>
      <w:bookmarkStart w:id="1752" w:name="_Toc34740691"/>
      <w:bookmarkStart w:id="1753" w:name="_Toc34748050"/>
      <w:bookmarkStart w:id="1754" w:name="_Toc34748426"/>
      <w:bookmarkStart w:id="1755" w:name="_Toc34749416"/>
      <w:bookmarkStart w:id="1756" w:name="_Toc49689879"/>
      <w:bookmarkStart w:id="1757" w:name="_Toc56336964"/>
      <w:bookmarkStart w:id="1758" w:name="_Toc74991445"/>
      <w:r w:rsidRPr="00384E92">
        <w:t>6.</w:t>
      </w:r>
      <w:r>
        <w:t>2.3.3.3</w:t>
      </w:r>
      <w:r w:rsidRPr="00384E92">
        <w:t>.1</w:t>
      </w:r>
      <w:r w:rsidRPr="00384E92">
        <w:tab/>
      </w:r>
      <w:r>
        <w:t>GET</w:t>
      </w:r>
      <w:bookmarkEnd w:id="1749"/>
      <w:bookmarkEnd w:id="1750"/>
      <w:bookmarkEnd w:id="1751"/>
      <w:bookmarkEnd w:id="1752"/>
      <w:bookmarkEnd w:id="1753"/>
      <w:bookmarkEnd w:id="1754"/>
      <w:bookmarkEnd w:id="1755"/>
      <w:bookmarkEnd w:id="1756"/>
      <w:bookmarkEnd w:id="1757"/>
      <w:bookmarkEnd w:id="175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7777777"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FC4C9C">
      <w:pPr>
        <w:pStyle w:val="Heading4"/>
      </w:pPr>
      <w:bookmarkStart w:id="1759" w:name="_Toc21948958"/>
      <w:bookmarkStart w:id="1760" w:name="_Toc24978832"/>
      <w:bookmarkStart w:id="1761" w:name="_Toc34346615"/>
      <w:bookmarkStart w:id="1762" w:name="_Toc34740692"/>
      <w:bookmarkStart w:id="1763" w:name="_Toc34748051"/>
      <w:bookmarkStart w:id="1764" w:name="_Toc34748427"/>
      <w:bookmarkStart w:id="1765" w:name="_Toc34749417"/>
      <w:bookmarkStart w:id="1766" w:name="_Toc49689880"/>
      <w:bookmarkStart w:id="1767" w:name="_Toc56336965"/>
      <w:bookmarkStart w:id="1768" w:name="_Toc74991446"/>
      <w:r>
        <w:t>6.2.3.4</w:t>
      </w:r>
      <w:r>
        <w:tab/>
        <w:t>Resource: S-CSCF Capabilities</w:t>
      </w:r>
      <w:bookmarkEnd w:id="1759"/>
      <w:bookmarkEnd w:id="1760"/>
      <w:bookmarkEnd w:id="1761"/>
      <w:bookmarkEnd w:id="1762"/>
      <w:bookmarkEnd w:id="1763"/>
      <w:bookmarkEnd w:id="1764"/>
      <w:bookmarkEnd w:id="1765"/>
      <w:bookmarkEnd w:id="1766"/>
      <w:bookmarkEnd w:id="1767"/>
      <w:bookmarkEnd w:id="1768"/>
    </w:p>
    <w:p w14:paraId="04B4C741" w14:textId="77777777" w:rsidR="00FC4C9C" w:rsidRDefault="00FC4C9C" w:rsidP="00FC4C9C">
      <w:pPr>
        <w:pStyle w:val="Heading5"/>
      </w:pPr>
      <w:bookmarkStart w:id="1769" w:name="_Toc21948959"/>
      <w:bookmarkStart w:id="1770" w:name="_Toc24978833"/>
      <w:bookmarkStart w:id="1771" w:name="_Toc34346616"/>
      <w:bookmarkStart w:id="1772" w:name="_Toc34740693"/>
      <w:bookmarkStart w:id="1773" w:name="_Toc34748052"/>
      <w:bookmarkStart w:id="1774" w:name="_Toc34748428"/>
      <w:bookmarkStart w:id="1775" w:name="_Toc34749418"/>
      <w:bookmarkStart w:id="1776" w:name="_Toc49689881"/>
      <w:bookmarkStart w:id="1777" w:name="_Toc56336966"/>
      <w:bookmarkStart w:id="1778" w:name="_Toc74991447"/>
      <w:r>
        <w:t>6.2.3.4.1</w:t>
      </w:r>
      <w:r>
        <w:tab/>
        <w:t>Description</w:t>
      </w:r>
      <w:bookmarkEnd w:id="1769"/>
      <w:bookmarkEnd w:id="1770"/>
      <w:bookmarkEnd w:id="1771"/>
      <w:bookmarkEnd w:id="1772"/>
      <w:bookmarkEnd w:id="1773"/>
      <w:bookmarkEnd w:id="1774"/>
      <w:bookmarkEnd w:id="1775"/>
      <w:bookmarkEnd w:id="1776"/>
      <w:bookmarkEnd w:id="1777"/>
      <w:bookmarkEnd w:id="1778"/>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779" w:name="_Toc21948960"/>
      <w:bookmarkStart w:id="1780" w:name="_Toc24978834"/>
      <w:bookmarkStart w:id="1781" w:name="_Toc34346617"/>
      <w:bookmarkStart w:id="1782" w:name="_Toc34740694"/>
      <w:bookmarkStart w:id="1783" w:name="_Toc34748053"/>
      <w:bookmarkStart w:id="1784" w:name="_Toc34748429"/>
      <w:bookmarkStart w:id="1785" w:name="_Toc34749419"/>
      <w:bookmarkStart w:id="1786" w:name="_Toc49689882"/>
      <w:bookmarkStart w:id="1787" w:name="_Toc56336967"/>
      <w:bookmarkStart w:id="1788" w:name="_Toc74991448"/>
      <w:r>
        <w:t>6.2.3.4.2</w:t>
      </w:r>
      <w:r>
        <w:tab/>
        <w:t>Resource Definition</w:t>
      </w:r>
      <w:bookmarkEnd w:id="1779"/>
      <w:bookmarkEnd w:id="1780"/>
      <w:bookmarkEnd w:id="1781"/>
      <w:bookmarkEnd w:id="1782"/>
      <w:bookmarkEnd w:id="1783"/>
      <w:bookmarkEnd w:id="1784"/>
      <w:bookmarkEnd w:id="1785"/>
      <w:bookmarkEnd w:id="1786"/>
      <w:bookmarkEnd w:id="1787"/>
      <w:bookmarkEnd w:id="17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59D34565" w14:textId="77777777" w:rsidR="00FC4C9C" w:rsidRPr="00384E92" w:rsidRDefault="00FC4C9C" w:rsidP="00FC4C9C"/>
    <w:p w14:paraId="191A2799" w14:textId="77777777" w:rsidR="00FC4C9C" w:rsidRDefault="00FC4C9C" w:rsidP="00FC4C9C">
      <w:pPr>
        <w:pStyle w:val="Heading5"/>
      </w:pPr>
      <w:bookmarkStart w:id="1789" w:name="_Toc21948961"/>
      <w:bookmarkStart w:id="1790" w:name="_Toc24978835"/>
      <w:bookmarkStart w:id="1791" w:name="_Toc34346618"/>
      <w:bookmarkStart w:id="1792" w:name="_Toc34740695"/>
      <w:bookmarkStart w:id="1793" w:name="_Toc34748054"/>
      <w:bookmarkStart w:id="1794" w:name="_Toc34748430"/>
      <w:bookmarkStart w:id="1795" w:name="_Toc34749420"/>
      <w:bookmarkStart w:id="1796" w:name="_Toc49689883"/>
      <w:bookmarkStart w:id="1797" w:name="_Toc56336968"/>
      <w:bookmarkStart w:id="1798" w:name="_Toc74991449"/>
      <w:r>
        <w:t>6.2.3.4.3</w:t>
      </w:r>
      <w:r>
        <w:tab/>
        <w:t>Resource Standard Methods</w:t>
      </w:r>
      <w:bookmarkEnd w:id="1789"/>
      <w:bookmarkEnd w:id="1790"/>
      <w:bookmarkEnd w:id="1791"/>
      <w:bookmarkEnd w:id="1792"/>
      <w:bookmarkEnd w:id="1793"/>
      <w:bookmarkEnd w:id="1794"/>
      <w:bookmarkEnd w:id="1795"/>
      <w:bookmarkEnd w:id="1796"/>
      <w:bookmarkEnd w:id="1797"/>
      <w:bookmarkEnd w:id="1798"/>
    </w:p>
    <w:p w14:paraId="1B6DE310" w14:textId="77777777" w:rsidR="00FC4C9C" w:rsidRPr="00384E92" w:rsidRDefault="00FC4C9C" w:rsidP="00FC4C9C">
      <w:pPr>
        <w:pStyle w:val="Heading6"/>
      </w:pPr>
      <w:bookmarkStart w:id="1799" w:name="_Toc21948962"/>
      <w:bookmarkStart w:id="1800" w:name="_Toc24978836"/>
      <w:bookmarkStart w:id="1801" w:name="_Toc34346619"/>
      <w:bookmarkStart w:id="1802" w:name="_Toc34740696"/>
      <w:bookmarkStart w:id="1803" w:name="_Toc34748055"/>
      <w:bookmarkStart w:id="1804" w:name="_Toc34748431"/>
      <w:bookmarkStart w:id="1805" w:name="_Toc34749421"/>
      <w:bookmarkStart w:id="1806" w:name="_Toc49689884"/>
      <w:bookmarkStart w:id="1807" w:name="_Toc56336969"/>
      <w:bookmarkStart w:id="1808" w:name="_Toc74991450"/>
      <w:r w:rsidRPr="00384E92">
        <w:t>6.</w:t>
      </w:r>
      <w:r>
        <w:t>2.3.4.3</w:t>
      </w:r>
      <w:r w:rsidRPr="00384E92">
        <w:t>.1</w:t>
      </w:r>
      <w:r w:rsidRPr="00384E92">
        <w:tab/>
      </w:r>
      <w:r>
        <w:t>GET</w:t>
      </w:r>
      <w:bookmarkEnd w:id="1799"/>
      <w:bookmarkEnd w:id="1800"/>
      <w:bookmarkEnd w:id="1801"/>
      <w:bookmarkEnd w:id="1802"/>
      <w:bookmarkEnd w:id="1803"/>
      <w:bookmarkEnd w:id="1804"/>
      <w:bookmarkEnd w:id="1805"/>
      <w:bookmarkEnd w:id="1806"/>
      <w:bookmarkEnd w:id="1807"/>
      <w:bookmarkEnd w:id="180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607A2B">
      <w:pPr>
        <w:pStyle w:val="Heading4"/>
      </w:pPr>
      <w:bookmarkStart w:id="1809" w:name="_Toc24978837"/>
      <w:bookmarkStart w:id="1810" w:name="_Toc34346620"/>
      <w:bookmarkStart w:id="1811" w:name="_Toc34740697"/>
      <w:bookmarkStart w:id="1812" w:name="_Toc34748056"/>
      <w:bookmarkStart w:id="1813" w:name="_Toc34748432"/>
      <w:bookmarkStart w:id="1814" w:name="_Toc34749422"/>
      <w:bookmarkStart w:id="1815" w:name="_Toc49689885"/>
      <w:bookmarkStart w:id="1816" w:name="_Toc56336970"/>
      <w:bookmarkStart w:id="1817" w:name="_Toc21948963"/>
      <w:bookmarkStart w:id="1818" w:name="_Toc74991451"/>
      <w:r>
        <w:t>6.2.3.5</w:t>
      </w:r>
      <w:r>
        <w:tab/>
        <w:t>Resource: IMS Profile Data</w:t>
      </w:r>
      <w:bookmarkEnd w:id="1809"/>
      <w:bookmarkEnd w:id="1810"/>
      <w:bookmarkEnd w:id="1811"/>
      <w:bookmarkEnd w:id="1812"/>
      <w:bookmarkEnd w:id="1813"/>
      <w:bookmarkEnd w:id="1814"/>
      <w:bookmarkEnd w:id="1815"/>
      <w:bookmarkEnd w:id="1816"/>
      <w:bookmarkEnd w:id="1818"/>
    </w:p>
    <w:p w14:paraId="6A61E43C" w14:textId="77777777" w:rsidR="00607A2B" w:rsidRDefault="00607A2B" w:rsidP="00607A2B">
      <w:pPr>
        <w:pStyle w:val="Heading5"/>
      </w:pPr>
      <w:bookmarkStart w:id="1819" w:name="_Toc24978838"/>
      <w:bookmarkStart w:id="1820" w:name="_Toc34346621"/>
      <w:bookmarkStart w:id="1821" w:name="_Toc34740698"/>
      <w:bookmarkStart w:id="1822" w:name="_Toc34748057"/>
      <w:bookmarkStart w:id="1823" w:name="_Toc34748433"/>
      <w:bookmarkStart w:id="1824" w:name="_Toc34749423"/>
      <w:bookmarkStart w:id="1825" w:name="_Toc49689886"/>
      <w:bookmarkStart w:id="1826" w:name="_Toc56336971"/>
      <w:bookmarkStart w:id="1827" w:name="_Toc74991452"/>
      <w:r>
        <w:t>6.2.3.5.1</w:t>
      </w:r>
      <w:r>
        <w:tab/>
        <w:t>Description</w:t>
      </w:r>
      <w:bookmarkEnd w:id="1819"/>
      <w:bookmarkEnd w:id="1820"/>
      <w:bookmarkEnd w:id="1821"/>
      <w:bookmarkEnd w:id="1822"/>
      <w:bookmarkEnd w:id="1823"/>
      <w:bookmarkEnd w:id="1824"/>
      <w:bookmarkEnd w:id="1825"/>
      <w:bookmarkEnd w:id="1826"/>
      <w:bookmarkEnd w:id="182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1828" w:name="_Toc24978839"/>
      <w:bookmarkStart w:id="1829" w:name="_Toc34346622"/>
      <w:bookmarkStart w:id="1830" w:name="_Toc34740699"/>
      <w:bookmarkStart w:id="1831" w:name="_Toc34748058"/>
      <w:bookmarkStart w:id="1832" w:name="_Toc34748434"/>
      <w:bookmarkStart w:id="1833" w:name="_Toc34749424"/>
      <w:bookmarkStart w:id="1834" w:name="_Toc49689887"/>
      <w:bookmarkStart w:id="1835" w:name="_Toc56336972"/>
      <w:bookmarkStart w:id="1836" w:name="_Toc74991453"/>
      <w:r>
        <w:t>6.2.3.5.2</w:t>
      </w:r>
      <w:r>
        <w:tab/>
        <w:t>Resource Definition</w:t>
      </w:r>
      <w:bookmarkEnd w:id="1828"/>
      <w:bookmarkEnd w:id="1829"/>
      <w:bookmarkEnd w:id="1830"/>
      <w:bookmarkEnd w:id="1831"/>
      <w:bookmarkEnd w:id="1832"/>
      <w:bookmarkEnd w:id="1833"/>
      <w:bookmarkEnd w:id="1834"/>
      <w:bookmarkEnd w:id="1835"/>
      <w:bookmarkEnd w:id="18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77777777"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14:paraId="5745CE53" w14:textId="77777777" w:rsidR="00607A2B" w:rsidRPr="00384E92" w:rsidRDefault="00607A2B" w:rsidP="0029754B"/>
    <w:p w14:paraId="2C0919D9" w14:textId="77777777" w:rsidR="00607A2B" w:rsidRDefault="00607A2B" w:rsidP="00607A2B">
      <w:pPr>
        <w:pStyle w:val="Heading5"/>
      </w:pPr>
      <w:bookmarkStart w:id="1837" w:name="_Toc24978840"/>
      <w:bookmarkStart w:id="1838" w:name="_Toc34346623"/>
      <w:bookmarkStart w:id="1839" w:name="_Toc34740700"/>
      <w:bookmarkStart w:id="1840" w:name="_Toc34748059"/>
      <w:bookmarkStart w:id="1841" w:name="_Toc34748435"/>
      <w:bookmarkStart w:id="1842" w:name="_Toc34749425"/>
      <w:bookmarkStart w:id="1843" w:name="_Toc49689888"/>
      <w:bookmarkStart w:id="1844" w:name="_Toc56336973"/>
      <w:bookmarkStart w:id="1845" w:name="_Toc74991454"/>
      <w:r>
        <w:t>6.2.3.5.3</w:t>
      </w:r>
      <w:r>
        <w:tab/>
        <w:t>Resource Standard Methods</w:t>
      </w:r>
      <w:bookmarkEnd w:id="1837"/>
      <w:bookmarkEnd w:id="1838"/>
      <w:bookmarkEnd w:id="1839"/>
      <w:bookmarkEnd w:id="1840"/>
      <w:bookmarkEnd w:id="1841"/>
      <w:bookmarkEnd w:id="1842"/>
      <w:bookmarkEnd w:id="1843"/>
      <w:bookmarkEnd w:id="1844"/>
      <w:bookmarkEnd w:id="1845"/>
    </w:p>
    <w:p w14:paraId="74316F8C" w14:textId="77777777" w:rsidR="00607A2B" w:rsidRPr="00384E92" w:rsidRDefault="00607A2B" w:rsidP="00607A2B">
      <w:pPr>
        <w:pStyle w:val="Heading6"/>
      </w:pPr>
      <w:bookmarkStart w:id="1846" w:name="_Toc24978841"/>
      <w:bookmarkStart w:id="1847" w:name="_Toc34346624"/>
      <w:bookmarkStart w:id="1848" w:name="_Toc34740701"/>
      <w:bookmarkStart w:id="1849" w:name="_Toc34748060"/>
      <w:bookmarkStart w:id="1850" w:name="_Toc34748436"/>
      <w:bookmarkStart w:id="1851" w:name="_Toc34749426"/>
      <w:bookmarkStart w:id="1852" w:name="_Toc49689889"/>
      <w:bookmarkStart w:id="1853" w:name="_Toc56336974"/>
      <w:bookmarkStart w:id="1854" w:name="_Toc74991455"/>
      <w:r w:rsidRPr="00384E92">
        <w:t>6.</w:t>
      </w:r>
      <w:r>
        <w:t>2.3.5.3</w:t>
      </w:r>
      <w:r w:rsidRPr="00384E92">
        <w:t>.1</w:t>
      </w:r>
      <w:r w:rsidRPr="00384E92">
        <w:tab/>
      </w:r>
      <w:r>
        <w:t>GET</w:t>
      </w:r>
      <w:bookmarkEnd w:id="1846"/>
      <w:bookmarkEnd w:id="1847"/>
      <w:bookmarkEnd w:id="1848"/>
      <w:bookmarkEnd w:id="1849"/>
      <w:bookmarkEnd w:id="1850"/>
      <w:bookmarkEnd w:id="1851"/>
      <w:bookmarkEnd w:id="1852"/>
      <w:bookmarkEnd w:id="1853"/>
      <w:bookmarkEnd w:id="185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FA6EB7">
      <w:pPr>
        <w:pStyle w:val="Heading4"/>
      </w:pPr>
      <w:bookmarkStart w:id="1855" w:name="_Toc11338480"/>
      <w:bookmarkStart w:id="1856" w:name="_Toc27585112"/>
      <w:bookmarkStart w:id="1857" w:name="_Toc34346625"/>
      <w:bookmarkStart w:id="1858" w:name="_Toc34740702"/>
      <w:bookmarkStart w:id="1859" w:name="_Toc34748061"/>
      <w:bookmarkStart w:id="1860" w:name="_Toc34748437"/>
      <w:bookmarkStart w:id="1861" w:name="_Toc34749427"/>
      <w:bookmarkStart w:id="1862" w:name="_Toc49689890"/>
      <w:bookmarkStart w:id="1863" w:name="_Toc56336975"/>
      <w:bookmarkStart w:id="1864" w:name="_Toc24978842"/>
      <w:bookmarkStart w:id="1865" w:name="_Toc74991456"/>
      <w:r w:rsidRPr="006A7EE2">
        <w:t>6.</w:t>
      </w:r>
      <w:r>
        <w:t>2</w:t>
      </w:r>
      <w:r w:rsidRPr="006A7EE2">
        <w:t>.3.</w:t>
      </w:r>
      <w:r>
        <w:t>6</w:t>
      </w:r>
      <w:r w:rsidRPr="006A7EE2">
        <w:tab/>
        <w:t>Resource: Subscriptions</w:t>
      </w:r>
      <w:bookmarkEnd w:id="1855"/>
      <w:bookmarkEnd w:id="1856"/>
      <w:bookmarkEnd w:id="1857"/>
      <w:bookmarkEnd w:id="1858"/>
      <w:bookmarkEnd w:id="1859"/>
      <w:bookmarkEnd w:id="1860"/>
      <w:bookmarkEnd w:id="1861"/>
      <w:bookmarkEnd w:id="1862"/>
      <w:bookmarkEnd w:id="1863"/>
      <w:bookmarkEnd w:id="1865"/>
    </w:p>
    <w:p w14:paraId="5C715921" w14:textId="77777777" w:rsidR="00FA6EB7" w:rsidRPr="006A7EE2" w:rsidRDefault="00FA6EB7" w:rsidP="00FA6EB7">
      <w:pPr>
        <w:pStyle w:val="Heading5"/>
      </w:pPr>
      <w:bookmarkStart w:id="1866" w:name="_Toc11338481"/>
      <w:bookmarkStart w:id="1867" w:name="_Toc27585113"/>
      <w:bookmarkStart w:id="1868" w:name="_Toc34346626"/>
      <w:bookmarkStart w:id="1869" w:name="_Toc34740703"/>
      <w:bookmarkStart w:id="1870" w:name="_Toc34748062"/>
      <w:bookmarkStart w:id="1871" w:name="_Toc34748438"/>
      <w:bookmarkStart w:id="1872" w:name="_Toc34749428"/>
      <w:bookmarkStart w:id="1873" w:name="_Toc49689891"/>
      <w:bookmarkStart w:id="1874" w:name="_Toc56336976"/>
      <w:bookmarkStart w:id="1875" w:name="_Toc74991457"/>
      <w:r w:rsidRPr="006A7EE2">
        <w:t>6.</w:t>
      </w:r>
      <w:r>
        <w:t>2</w:t>
      </w:r>
      <w:r w:rsidRPr="006A7EE2">
        <w:t>.3.</w:t>
      </w:r>
      <w:r>
        <w:t>6</w:t>
      </w:r>
      <w:r w:rsidRPr="006A7EE2">
        <w:t>.1</w:t>
      </w:r>
      <w:r w:rsidRPr="006A7EE2">
        <w:tab/>
        <w:t>Description</w:t>
      </w:r>
      <w:bookmarkEnd w:id="1866"/>
      <w:bookmarkEnd w:id="1867"/>
      <w:bookmarkEnd w:id="1868"/>
      <w:bookmarkEnd w:id="1869"/>
      <w:bookmarkEnd w:id="1870"/>
      <w:bookmarkEnd w:id="1871"/>
      <w:bookmarkEnd w:id="1872"/>
      <w:bookmarkEnd w:id="1873"/>
      <w:bookmarkEnd w:id="1874"/>
      <w:bookmarkEnd w:id="18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1876" w:name="_Toc11338482"/>
      <w:bookmarkStart w:id="1877" w:name="_Toc27585114"/>
      <w:bookmarkStart w:id="1878" w:name="_Toc34346627"/>
      <w:bookmarkStart w:id="1879" w:name="_Toc34740704"/>
      <w:bookmarkStart w:id="1880" w:name="_Toc34748063"/>
      <w:bookmarkStart w:id="1881" w:name="_Toc34748439"/>
      <w:bookmarkStart w:id="1882" w:name="_Toc34749429"/>
      <w:bookmarkStart w:id="1883" w:name="_Toc49689892"/>
      <w:bookmarkStart w:id="1884" w:name="_Toc56336977"/>
      <w:bookmarkStart w:id="1885" w:name="_Toc74991458"/>
      <w:r w:rsidRPr="006A7EE2">
        <w:t>6.</w:t>
      </w:r>
      <w:r>
        <w:t>2</w:t>
      </w:r>
      <w:r w:rsidRPr="006A7EE2">
        <w:t>.3.</w:t>
      </w:r>
      <w:r>
        <w:t>6</w:t>
      </w:r>
      <w:r w:rsidRPr="006A7EE2">
        <w:t>.2</w:t>
      </w:r>
      <w:r w:rsidRPr="006A7EE2">
        <w:tab/>
        <w:t>Resource Definition</w:t>
      </w:r>
      <w:bookmarkEnd w:id="1876"/>
      <w:bookmarkEnd w:id="1877"/>
      <w:bookmarkEnd w:id="1878"/>
      <w:bookmarkEnd w:id="1879"/>
      <w:bookmarkEnd w:id="1880"/>
      <w:bookmarkEnd w:id="1881"/>
      <w:bookmarkEnd w:id="1882"/>
      <w:bookmarkEnd w:id="1883"/>
      <w:bookmarkEnd w:id="1884"/>
      <w:bookmarkEnd w:id="188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1886" w:name="_Toc11338483"/>
      <w:bookmarkStart w:id="1887" w:name="_Toc27585115"/>
      <w:bookmarkStart w:id="1888" w:name="_Toc34346628"/>
      <w:bookmarkStart w:id="1889" w:name="_Toc34740705"/>
      <w:bookmarkStart w:id="1890" w:name="_Toc34748064"/>
      <w:bookmarkStart w:id="1891" w:name="_Toc34748440"/>
      <w:bookmarkStart w:id="1892" w:name="_Toc34749430"/>
      <w:bookmarkStart w:id="1893" w:name="_Toc49689893"/>
      <w:bookmarkStart w:id="1894" w:name="_Toc56336978"/>
      <w:bookmarkStart w:id="1895" w:name="_Toc74991459"/>
      <w:r w:rsidRPr="006A7EE2">
        <w:t>6.</w:t>
      </w:r>
      <w:r>
        <w:t>2</w:t>
      </w:r>
      <w:r w:rsidRPr="006A7EE2">
        <w:t>.3.</w:t>
      </w:r>
      <w:r>
        <w:t>6</w:t>
      </w:r>
      <w:r w:rsidRPr="006A7EE2">
        <w:t>.3</w:t>
      </w:r>
      <w:r w:rsidRPr="006A7EE2">
        <w:tab/>
        <w:t>Resource Standard Methods</w:t>
      </w:r>
      <w:bookmarkEnd w:id="1886"/>
      <w:bookmarkEnd w:id="1887"/>
      <w:bookmarkEnd w:id="1888"/>
      <w:bookmarkEnd w:id="1889"/>
      <w:bookmarkEnd w:id="1890"/>
      <w:bookmarkEnd w:id="1891"/>
      <w:bookmarkEnd w:id="1892"/>
      <w:bookmarkEnd w:id="1893"/>
      <w:bookmarkEnd w:id="1894"/>
      <w:bookmarkEnd w:id="1895"/>
    </w:p>
    <w:p w14:paraId="7B40747D" w14:textId="77777777" w:rsidR="00FA6EB7" w:rsidRPr="006A7EE2" w:rsidRDefault="00FA6EB7" w:rsidP="00FA6EB7">
      <w:pPr>
        <w:pStyle w:val="Heading6"/>
      </w:pPr>
      <w:bookmarkStart w:id="1896" w:name="_Toc11338484"/>
      <w:bookmarkStart w:id="1897" w:name="_Toc27585116"/>
      <w:bookmarkStart w:id="1898" w:name="_Toc34346629"/>
      <w:bookmarkStart w:id="1899" w:name="_Toc34740706"/>
      <w:bookmarkStart w:id="1900" w:name="_Toc34748065"/>
      <w:bookmarkStart w:id="1901" w:name="_Toc34748441"/>
      <w:bookmarkStart w:id="1902" w:name="_Toc34749431"/>
      <w:bookmarkStart w:id="1903" w:name="_Toc49689894"/>
      <w:bookmarkStart w:id="1904" w:name="_Toc56336979"/>
      <w:bookmarkStart w:id="1905" w:name="_Toc74991460"/>
      <w:r w:rsidRPr="006A7EE2">
        <w:t>6.</w:t>
      </w:r>
      <w:r>
        <w:t>2</w:t>
      </w:r>
      <w:r w:rsidRPr="006A7EE2">
        <w:t>.3.</w:t>
      </w:r>
      <w:r>
        <w:t>6</w:t>
      </w:r>
      <w:r w:rsidRPr="006A7EE2">
        <w:t>.3.1</w:t>
      </w:r>
      <w:r w:rsidRPr="006A7EE2">
        <w:tab/>
        <w:t>POST</w:t>
      </w:r>
      <w:bookmarkEnd w:id="1896"/>
      <w:bookmarkEnd w:id="1897"/>
      <w:bookmarkEnd w:id="1898"/>
      <w:bookmarkEnd w:id="1899"/>
      <w:bookmarkEnd w:id="1900"/>
      <w:bookmarkEnd w:id="1901"/>
      <w:bookmarkEnd w:id="1902"/>
      <w:bookmarkEnd w:id="1903"/>
      <w:bookmarkEnd w:id="1904"/>
      <w:bookmarkEnd w:id="1905"/>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6" w:name="_Toc11338485"/>
      <w:bookmarkStart w:id="1907"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FA6EB7">
      <w:pPr>
        <w:pStyle w:val="Heading4"/>
      </w:pPr>
      <w:bookmarkStart w:id="1908" w:name="_Toc34346630"/>
      <w:bookmarkStart w:id="1909" w:name="_Toc34740707"/>
      <w:bookmarkStart w:id="1910" w:name="_Toc34748066"/>
      <w:bookmarkStart w:id="1911" w:name="_Toc34748442"/>
      <w:bookmarkStart w:id="1912" w:name="_Toc34749432"/>
      <w:bookmarkStart w:id="1913" w:name="_Toc49689895"/>
      <w:bookmarkStart w:id="1914" w:name="_Toc56336980"/>
      <w:bookmarkStart w:id="1915" w:name="_Toc74991461"/>
      <w:r w:rsidRPr="006A7EE2">
        <w:t>6.</w:t>
      </w:r>
      <w:r>
        <w:t>2</w:t>
      </w:r>
      <w:r w:rsidRPr="006A7EE2">
        <w:t>.3.</w:t>
      </w:r>
      <w:r>
        <w:t>7</w:t>
      </w:r>
      <w:r w:rsidRPr="006A7EE2">
        <w:tab/>
        <w:t>Resource: Individual subscription</w:t>
      </w:r>
      <w:bookmarkEnd w:id="1906"/>
      <w:bookmarkEnd w:id="1907"/>
      <w:bookmarkEnd w:id="1908"/>
      <w:bookmarkEnd w:id="1909"/>
      <w:bookmarkEnd w:id="1910"/>
      <w:bookmarkEnd w:id="1911"/>
      <w:bookmarkEnd w:id="1912"/>
      <w:bookmarkEnd w:id="1913"/>
      <w:bookmarkEnd w:id="1914"/>
      <w:bookmarkEnd w:id="1915"/>
    </w:p>
    <w:p w14:paraId="5723529E" w14:textId="77777777" w:rsidR="00FA6EB7" w:rsidRPr="006A7EE2" w:rsidRDefault="00FA6EB7" w:rsidP="00FA6EB7">
      <w:pPr>
        <w:pStyle w:val="Heading5"/>
      </w:pPr>
      <w:bookmarkStart w:id="1916" w:name="_Toc11338486"/>
      <w:bookmarkStart w:id="1917" w:name="_Toc27585118"/>
      <w:bookmarkStart w:id="1918" w:name="_Toc34346631"/>
      <w:bookmarkStart w:id="1919" w:name="_Toc34740708"/>
      <w:bookmarkStart w:id="1920" w:name="_Toc34748067"/>
      <w:bookmarkStart w:id="1921" w:name="_Toc34748443"/>
      <w:bookmarkStart w:id="1922" w:name="_Toc34749433"/>
      <w:bookmarkStart w:id="1923" w:name="_Toc49689896"/>
      <w:bookmarkStart w:id="1924" w:name="_Toc56336981"/>
      <w:bookmarkStart w:id="1925" w:name="_Toc74991462"/>
      <w:r w:rsidRPr="006A7EE2">
        <w:t>6.</w:t>
      </w:r>
      <w:r>
        <w:t>2</w:t>
      </w:r>
      <w:r w:rsidRPr="006A7EE2">
        <w:t>.3.</w:t>
      </w:r>
      <w:r>
        <w:t>7</w:t>
      </w:r>
      <w:r w:rsidRPr="006A7EE2">
        <w:t>.1</w:t>
      </w:r>
      <w:r w:rsidRPr="006A7EE2">
        <w:tab/>
        <w:t>Description</w:t>
      </w:r>
      <w:bookmarkEnd w:id="1916"/>
      <w:bookmarkEnd w:id="1917"/>
      <w:bookmarkEnd w:id="1918"/>
      <w:bookmarkEnd w:id="1919"/>
      <w:bookmarkEnd w:id="1920"/>
      <w:bookmarkEnd w:id="1921"/>
      <w:bookmarkEnd w:id="1922"/>
      <w:bookmarkEnd w:id="1923"/>
      <w:bookmarkEnd w:id="1924"/>
      <w:bookmarkEnd w:id="192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1926" w:name="_Toc11338487"/>
      <w:bookmarkStart w:id="1927" w:name="_Toc27585119"/>
      <w:bookmarkStart w:id="1928" w:name="_Toc34346632"/>
      <w:bookmarkStart w:id="1929" w:name="_Toc34740709"/>
      <w:bookmarkStart w:id="1930" w:name="_Toc34748068"/>
      <w:bookmarkStart w:id="1931" w:name="_Toc34748444"/>
      <w:bookmarkStart w:id="1932" w:name="_Toc34749434"/>
      <w:bookmarkStart w:id="1933" w:name="_Toc49689897"/>
      <w:bookmarkStart w:id="1934" w:name="_Toc56336982"/>
      <w:bookmarkStart w:id="1935" w:name="_Toc74991463"/>
      <w:r w:rsidRPr="006A7EE2">
        <w:t>6.</w:t>
      </w:r>
      <w:r>
        <w:t>2</w:t>
      </w:r>
      <w:r w:rsidRPr="006A7EE2">
        <w:t>.3.</w:t>
      </w:r>
      <w:r>
        <w:t>7</w:t>
      </w:r>
      <w:r w:rsidRPr="006A7EE2">
        <w:t>.2</w:t>
      </w:r>
      <w:r w:rsidRPr="006A7EE2">
        <w:tab/>
        <w:t>Resource Definition</w:t>
      </w:r>
      <w:bookmarkEnd w:id="1926"/>
      <w:bookmarkEnd w:id="1927"/>
      <w:bookmarkEnd w:id="1928"/>
      <w:bookmarkEnd w:id="1929"/>
      <w:bookmarkEnd w:id="1930"/>
      <w:bookmarkEnd w:id="1931"/>
      <w:bookmarkEnd w:id="1932"/>
      <w:bookmarkEnd w:id="1933"/>
      <w:bookmarkEnd w:id="1934"/>
      <w:bookmarkEnd w:id="193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1936" w:name="_Toc11338488"/>
      <w:bookmarkStart w:id="1937" w:name="_Toc27585120"/>
      <w:bookmarkStart w:id="1938" w:name="_Toc34346633"/>
      <w:bookmarkStart w:id="1939" w:name="_Toc34740710"/>
      <w:bookmarkStart w:id="1940" w:name="_Toc34748069"/>
      <w:bookmarkStart w:id="1941" w:name="_Toc34748445"/>
      <w:bookmarkStart w:id="1942" w:name="_Toc34749435"/>
      <w:bookmarkStart w:id="1943" w:name="_Toc49689898"/>
      <w:bookmarkStart w:id="1944" w:name="_Toc56336983"/>
      <w:bookmarkStart w:id="1945" w:name="_Toc74991464"/>
      <w:r w:rsidRPr="006A7EE2">
        <w:t>6.</w:t>
      </w:r>
      <w:r>
        <w:t>2</w:t>
      </w:r>
      <w:r w:rsidRPr="006A7EE2">
        <w:t>.3.</w:t>
      </w:r>
      <w:r>
        <w:t>7</w:t>
      </w:r>
      <w:r w:rsidRPr="006A7EE2">
        <w:t>.3</w:t>
      </w:r>
      <w:r w:rsidRPr="006A7EE2">
        <w:tab/>
        <w:t>Resource Standard Methods</w:t>
      </w:r>
      <w:bookmarkEnd w:id="1936"/>
      <w:bookmarkEnd w:id="1937"/>
      <w:bookmarkEnd w:id="1938"/>
      <w:bookmarkEnd w:id="1939"/>
      <w:bookmarkEnd w:id="1940"/>
      <w:bookmarkEnd w:id="1941"/>
      <w:bookmarkEnd w:id="1942"/>
      <w:bookmarkEnd w:id="1943"/>
      <w:bookmarkEnd w:id="1944"/>
      <w:bookmarkEnd w:id="1945"/>
    </w:p>
    <w:p w14:paraId="3E5827E9" w14:textId="77777777" w:rsidR="00FA6EB7" w:rsidRPr="006A7EE2" w:rsidRDefault="00FA6EB7" w:rsidP="00FA6EB7">
      <w:pPr>
        <w:pStyle w:val="Heading6"/>
      </w:pPr>
      <w:bookmarkStart w:id="1946" w:name="_Toc11338489"/>
      <w:bookmarkStart w:id="1947" w:name="_Toc27585121"/>
      <w:bookmarkStart w:id="1948" w:name="_Toc34346634"/>
      <w:bookmarkStart w:id="1949" w:name="_Toc34740711"/>
      <w:bookmarkStart w:id="1950" w:name="_Toc34748070"/>
      <w:bookmarkStart w:id="1951" w:name="_Toc34748446"/>
      <w:bookmarkStart w:id="1952" w:name="_Toc34749436"/>
      <w:bookmarkStart w:id="1953" w:name="_Toc49689899"/>
      <w:bookmarkStart w:id="1954" w:name="_Toc56336984"/>
      <w:bookmarkStart w:id="1955" w:name="_Toc74991465"/>
      <w:r w:rsidRPr="006A7EE2">
        <w:t>6.</w:t>
      </w:r>
      <w:r>
        <w:t>2</w:t>
      </w:r>
      <w:r w:rsidRPr="006A7EE2">
        <w:t>.3.</w:t>
      </w:r>
      <w:r>
        <w:t>7</w:t>
      </w:r>
      <w:r w:rsidRPr="006A7EE2">
        <w:t>.3.1</w:t>
      </w:r>
      <w:r w:rsidRPr="006A7EE2">
        <w:tab/>
        <w:t>DELETE</w:t>
      </w:r>
      <w:bookmarkEnd w:id="1946"/>
      <w:bookmarkEnd w:id="1947"/>
      <w:bookmarkEnd w:id="1948"/>
      <w:bookmarkEnd w:id="1949"/>
      <w:bookmarkEnd w:id="1950"/>
      <w:bookmarkEnd w:id="1951"/>
      <w:bookmarkEnd w:id="1952"/>
      <w:bookmarkEnd w:id="1953"/>
      <w:bookmarkEnd w:id="1954"/>
      <w:bookmarkEnd w:id="195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1956" w:name="_Toc11338490"/>
      <w:bookmarkStart w:id="1957" w:name="_Toc27585122"/>
      <w:bookmarkStart w:id="1958" w:name="_Toc34346635"/>
      <w:bookmarkStart w:id="1959" w:name="_Toc34740712"/>
      <w:bookmarkStart w:id="1960" w:name="_Toc34748071"/>
      <w:bookmarkStart w:id="1961" w:name="_Toc34748447"/>
      <w:bookmarkStart w:id="1962" w:name="_Toc34749437"/>
      <w:bookmarkStart w:id="1963" w:name="_Toc49689900"/>
      <w:bookmarkStart w:id="1964" w:name="_Toc56336985"/>
      <w:bookmarkStart w:id="1965" w:name="_Toc74991466"/>
      <w:r w:rsidRPr="006A7EE2">
        <w:t>6.</w:t>
      </w:r>
      <w:r>
        <w:t>2</w:t>
      </w:r>
      <w:r w:rsidRPr="006A7EE2">
        <w:t>.3.</w:t>
      </w:r>
      <w:r>
        <w:t>7</w:t>
      </w:r>
      <w:r w:rsidRPr="006A7EE2">
        <w:t>.3.2</w:t>
      </w:r>
      <w:r w:rsidRPr="006A7EE2">
        <w:tab/>
        <w:t>PATCH</w:t>
      </w:r>
      <w:bookmarkEnd w:id="1956"/>
      <w:bookmarkEnd w:id="1957"/>
      <w:bookmarkEnd w:id="1958"/>
      <w:bookmarkEnd w:id="1959"/>
      <w:bookmarkEnd w:id="1960"/>
      <w:bookmarkEnd w:id="1961"/>
      <w:bookmarkEnd w:id="1962"/>
      <w:bookmarkEnd w:id="1963"/>
      <w:bookmarkEnd w:id="1964"/>
      <w:bookmarkEnd w:id="196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FA6EB7">
      <w:pPr>
        <w:pStyle w:val="Heading4"/>
      </w:pPr>
      <w:bookmarkStart w:id="1966" w:name="_Toc11338546"/>
      <w:bookmarkStart w:id="1967" w:name="_Toc27585178"/>
      <w:bookmarkStart w:id="1968" w:name="_Toc34346636"/>
      <w:bookmarkStart w:id="1969" w:name="_Toc34740713"/>
      <w:bookmarkStart w:id="1970" w:name="_Toc34748072"/>
      <w:bookmarkStart w:id="1971" w:name="_Toc34748448"/>
      <w:bookmarkStart w:id="1972" w:name="_Toc34749438"/>
      <w:bookmarkStart w:id="1973" w:name="_Toc49689901"/>
      <w:bookmarkStart w:id="1974" w:name="_Toc56336986"/>
      <w:bookmarkStart w:id="1975" w:name="_Toc74991467"/>
      <w:r w:rsidRPr="006A7EE2">
        <w:t>6.</w:t>
      </w:r>
      <w:r>
        <w:t>2</w:t>
      </w:r>
      <w:r w:rsidRPr="006A7EE2">
        <w:t>.3.</w:t>
      </w:r>
      <w:r>
        <w:t>8</w:t>
      </w:r>
      <w:r w:rsidRPr="006A7EE2">
        <w:tab/>
        <w:t>Resource: SharedDataSubscriptions</w:t>
      </w:r>
      <w:bookmarkEnd w:id="1966"/>
      <w:bookmarkEnd w:id="1967"/>
      <w:bookmarkEnd w:id="1968"/>
      <w:bookmarkEnd w:id="1969"/>
      <w:bookmarkEnd w:id="1970"/>
      <w:bookmarkEnd w:id="1971"/>
      <w:bookmarkEnd w:id="1972"/>
      <w:bookmarkEnd w:id="1973"/>
      <w:bookmarkEnd w:id="1974"/>
      <w:bookmarkEnd w:id="1975"/>
    </w:p>
    <w:p w14:paraId="6D49609B" w14:textId="77777777" w:rsidR="00FA6EB7" w:rsidRPr="006A7EE2" w:rsidRDefault="00FA6EB7" w:rsidP="00FA6EB7">
      <w:pPr>
        <w:pStyle w:val="Heading5"/>
      </w:pPr>
      <w:bookmarkStart w:id="1976" w:name="_Toc11338547"/>
      <w:bookmarkStart w:id="1977" w:name="_Toc27585179"/>
      <w:bookmarkStart w:id="1978" w:name="_Toc34346637"/>
      <w:bookmarkStart w:id="1979" w:name="_Toc34740714"/>
      <w:bookmarkStart w:id="1980" w:name="_Toc34748073"/>
      <w:bookmarkStart w:id="1981" w:name="_Toc34748449"/>
      <w:bookmarkStart w:id="1982" w:name="_Toc34749439"/>
      <w:bookmarkStart w:id="1983" w:name="_Toc49689902"/>
      <w:bookmarkStart w:id="1984" w:name="_Toc56336987"/>
      <w:bookmarkStart w:id="1985" w:name="_Toc74991468"/>
      <w:r w:rsidRPr="006A7EE2">
        <w:t>6.</w:t>
      </w:r>
      <w:r>
        <w:t>2</w:t>
      </w:r>
      <w:r w:rsidRPr="006A7EE2">
        <w:t>.3.</w:t>
      </w:r>
      <w:r>
        <w:t>8</w:t>
      </w:r>
      <w:r w:rsidRPr="006A7EE2">
        <w:t>.1</w:t>
      </w:r>
      <w:r w:rsidRPr="006A7EE2">
        <w:tab/>
        <w:t>Description</w:t>
      </w:r>
      <w:bookmarkEnd w:id="1976"/>
      <w:bookmarkEnd w:id="1977"/>
      <w:bookmarkEnd w:id="1978"/>
      <w:bookmarkEnd w:id="1979"/>
      <w:bookmarkEnd w:id="1980"/>
      <w:bookmarkEnd w:id="1981"/>
      <w:bookmarkEnd w:id="1982"/>
      <w:bookmarkEnd w:id="1983"/>
      <w:bookmarkEnd w:id="1984"/>
      <w:bookmarkEnd w:id="198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1986" w:name="_Toc11338548"/>
      <w:bookmarkStart w:id="1987" w:name="_Toc27585180"/>
      <w:bookmarkStart w:id="1988" w:name="_Toc34346638"/>
      <w:bookmarkStart w:id="1989" w:name="_Toc34740715"/>
      <w:bookmarkStart w:id="1990" w:name="_Toc34748074"/>
      <w:bookmarkStart w:id="1991" w:name="_Toc34748450"/>
      <w:bookmarkStart w:id="1992" w:name="_Toc34749440"/>
      <w:bookmarkStart w:id="1993" w:name="_Toc49689903"/>
      <w:bookmarkStart w:id="1994" w:name="_Toc56336988"/>
      <w:bookmarkStart w:id="1995" w:name="_Toc74991469"/>
      <w:r w:rsidRPr="006A7EE2">
        <w:t>6.</w:t>
      </w:r>
      <w:r>
        <w:t>2</w:t>
      </w:r>
      <w:r w:rsidRPr="006A7EE2">
        <w:t>.3.</w:t>
      </w:r>
      <w:r>
        <w:t>8</w:t>
      </w:r>
      <w:r w:rsidRPr="006A7EE2">
        <w:t>.2</w:t>
      </w:r>
      <w:r w:rsidRPr="006A7EE2">
        <w:tab/>
        <w:t>Resource Definition</w:t>
      </w:r>
      <w:bookmarkEnd w:id="1986"/>
      <w:bookmarkEnd w:id="1987"/>
      <w:bookmarkEnd w:id="1988"/>
      <w:bookmarkEnd w:id="1989"/>
      <w:bookmarkEnd w:id="1990"/>
      <w:bookmarkEnd w:id="1991"/>
      <w:bookmarkEnd w:id="1992"/>
      <w:bookmarkEnd w:id="1993"/>
      <w:bookmarkEnd w:id="1994"/>
      <w:bookmarkEnd w:id="199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1996" w:name="_Toc11338549"/>
      <w:bookmarkStart w:id="1997" w:name="_Toc27585181"/>
      <w:bookmarkStart w:id="1998" w:name="_Toc34346639"/>
      <w:bookmarkStart w:id="1999" w:name="_Toc34740716"/>
      <w:bookmarkStart w:id="2000" w:name="_Toc34748075"/>
      <w:bookmarkStart w:id="2001" w:name="_Toc34748451"/>
      <w:bookmarkStart w:id="2002" w:name="_Toc34749441"/>
      <w:bookmarkStart w:id="2003" w:name="_Toc49689904"/>
      <w:bookmarkStart w:id="2004" w:name="_Toc56336989"/>
      <w:bookmarkStart w:id="2005" w:name="_Toc74991470"/>
      <w:r w:rsidRPr="006A7EE2">
        <w:lastRenderedPageBreak/>
        <w:t>6.</w:t>
      </w:r>
      <w:r>
        <w:t>2</w:t>
      </w:r>
      <w:r w:rsidRPr="006A7EE2">
        <w:t>.3.</w:t>
      </w:r>
      <w:r>
        <w:t>8</w:t>
      </w:r>
      <w:r w:rsidRPr="006A7EE2">
        <w:t>.3</w:t>
      </w:r>
      <w:r w:rsidRPr="006A7EE2">
        <w:tab/>
        <w:t>Resource Standard Methods</w:t>
      </w:r>
      <w:bookmarkEnd w:id="1996"/>
      <w:bookmarkEnd w:id="1997"/>
      <w:bookmarkEnd w:id="1998"/>
      <w:bookmarkEnd w:id="1999"/>
      <w:bookmarkEnd w:id="2000"/>
      <w:bookmarkEnd w:id="2001"/>
      <w:bookmarkEnd w:id="2002"/>
      <w:bookmarkEnd w:id="2003"/>
      <w:bookmarkEnd w:id="2004"/>
      <w:bookmarkEnd w:id="2005"/>
    </w:p>
    <w:p w14:paraId="1E81B90B" w14:textId="77777777" w:rsidR="00FA6EB7" w:rsidRPr="006A7EE2" w:rsidRDefault="00FA6EB7" w:rsidP="00FA6EB7">
      <w:pPr>
        <w:pStyle w:val="Heading6"/>
      </w:pPr>
      <w:bookmarkStart w:id="2006" w:name="_Toc11338550"/>
      <w:bookmarkStart w:id="2007" w:name="_Toc27585182"/>
      <w:bookmarkStart w:id="2008" w:name="_Toc34346640"/>
      <w:bookmarkStart w:id="2009" w:name="_Toc34740717"/>
      <w:bookmarkStart w:id="2010" w:name="_Toc34748076"/>
      <w:bookmarkStart w:id="2011" w:name="_Toc34748452"/>
      <w:bookmarkStart w:id="2012" w:name="_Toc34749442"/>
      <w:bookmarkStart w:id="2013" w:name="_Toc49689905"/>
      <w:bookmarkStart w:id="2014" w:name="_Toc56336990"/>
      <w:bookmarkStart w:id="2015" w:name="_Toc74991471"/>
      <w:r w:rsidRPr="006A7EE2">
        <w:t>6.</w:t>
      </w:r>
      <w:r>
        <w:t>2</w:t>
      </w:r>
      <w:r w:rsidRPr="006A7EE2">
        <w:t>.3.</w:t>
      </w:r>
      <w:r w:rsidR="001E6DA6">
        <w:t>8</w:t>
      </w:r>
      <w:r w:rsidRPr="006A7EE2">
        <w:t>.3.1</w:t>
      </w:r>
      <w:r w:rsidRPr="006A7EE2">
        <w:tab/>
        <w:t>POST</w:t>
      </w:r>
      <w:bookmarkEnd w:id="2006"/>
      <w:bookmarkEnd w:id="2007"/>
      <w:bookmarkEnd w:id="2008"/>
      <w:bookmarkEnd w:id="2009"/>
      <w:bookmarkEnd w:id="2010"/>
      <w:bookmarkEnd w:id="2011"/>
      <w:bookmarkEnd w:id="2012"/>
      <w:bookmarkEnd w:id="2013"/>
      <w:bookmarkEnd w:id="2014"/>
      <w:bookmarkEnd w:id="201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6" w:name="_Toc11338551"/>
      <w:bookmarkStart w:id="201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FA6EB7">
      <w:pPr>
        <w:pStyle w:val="Heading4"/>
      </w:pPr>
      <w:bookmarkStart w:id="2018" w:name="_Toc34346641"/>
      <w:bookmarkStart w:id="2019" w:name="_Toc34740718"/>
      <w:bookmarkStart w:id="2020" w:name="_Toc34748077"/>
      <w:bookmarkStart w:id="2021" w:name="_Toc34748453"/>
      <w:bookmarkStart w:id="2022" w:name="_Toc34749443"/>
      <w:bookmarkStart w:id="2023" w:name="_Toc49689906"/>
      <w:bookmarkStart w:id="2024" w:name="_Toc56336991"/>
      <w:bookmarkStart w:id="2025" w:name="_Toc74991472"/>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6"/>
      <w:bookmarkEnd w:id="2017"/>
      <w:bookmarkEnd w:id="2018"/>
      <w:bookmarkEnd w:id="2019"/>
      <w:bookmarkEnd w:id="2020"/>
      <w:bookmarkEnd w:id="2021"/>
      <w:bookmarkEnd w:id="2022"/>
      <w:bookmarkEnd w:id="2023"/>
      <w:bookmarkEnd w:id="2024"/>
      <w:bookmarkEnd w:id="2025"/>
    </w:p>
    <w:p w14:paraId="614C8DA7" w14:textId="77777777" w:rsidR="00FA6EB7" w:rsidRPr="006A7EE2" w:rsidRDefault="00FA6EB7" w:rsidP="00FA6EB7">
      <w:pPr>
        <w:pStyle w:val="Heading5"/>
      </w:pPr>
      <w:bookmarkStart w:id="2026" w:name="_Toc11338552"/>
      <w:bookmarkStart w:id="2027" w:name="_Toc27585184"/>
      <w:bookmarkStart w:id="2028" w:name="_Toc34346642"/>
      <w:bookmarkStart w:id="2029" w:name="_Toc34740719"/>
      <w:bookmarkStart w:id="2030" w:name="_Toc34748078"/>
      <w:bookmarkStart w:id="2031" w:name="_Toc34748454"/>
      <w:bookmarkStart w:id="2032" w:name="_Toc34749444"/>
      <w:bookmarkStart w:id="2033" w:name="_Toc49689907"/>
      <w:bookmarkStart w:id="2034" w:name="_Toc56336992"/>
      <w:bookmarkStart w:id="2035" w:name="_Toc74991473"/>
      <w:r w:rsidRPr="006A7EE2">
        <w:t>6.</w:t>
      </w:r>
      <w:r>
        <w:t>2</w:t>
      </w:r>
      <w:r w:rsidRPr="006A7EE2">
        <w:t>.3.</w:t>
      </w:r>
      <w:r w:rsidR="001E6DA6">
        <w:t>9</w:t>
      </w:r>
      <w:r w:rsidRPr="006A7EE2">
        <w:t>.1</w:t>
      </w:r>
      <w:r w:rsidRPr="006A7EE2">
        <w:tab/>
        <w:t>Description</w:t>
      </w:r>
      <w:bookmarkEnd w:id="2026"/>
      <w:bookmarkEnd w:id="2027"/>
      <w:bookmarkEnd w:id="2028"/>
      <w:bookmarkEnd w:id="2029"/>
      <w:bookmarkEnd w:id="2030"/>
      <w:bookmarkEnd w:id="2031"/>
      <w:bookmarkEnd w:id="2032"/>
      <w:bookmarkEnd w:id="2033"/>
      <w:bookmarkEnd w:id="2034"/>
      <w:bookmarkEnd w:id="2035"/>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036" w:name="_Toc11338553"/>
      <w:bookmarkStart w:id="2037" w:name="_Toc27585185"/>
      <w:bookmarkStart w:id="2038" w:name="_Toc34346643"/>
      <w:bookmarkStart w:id="2039" w:name="_Toc34740720"/>
      <w:bookmarkStart w:id="2040" w:name="_Toc34748079"/>
      <w:bookmarkStart w:id="2041" w:name="_Toc34748455"/>
      <w:bookmarkStart w:id="2042" w:name="_Toc34749445"/>
      <w:bookmarkStart w:id="2043" w:name="_Toc49689908"/>
      <w:bookmarkStart w:id="2044" w:name="_Toc56336993"/>
      <w:bookmarkStart w:id="2045" w:name="_Toc74991474"/>
      <w:r w:rsidRPr="006A7EE2">
        <w:t>6.</w:t>
      </w:r>
      <w:r>
        <w:t>2</w:t>
      </w:r>
      <w:r w:rsidRPr="006A7EE2">
        <w:t>.3.</w:t>
      </w:r>
      <w:r w:rsidR="001E6DA6">
        <w:t>9</w:t>
      </w:r>
      <w:r w:rsidRPr="006A7EE2">
        <w:t>.2</w:t>
      </w:r>
      <w:r w:rsidRPr="006A7EE2">
        <w:tab/>
        <w:t>Resource Definition</w:t>
      </w:r>
      <w:bookmarkEnd w:id="2036"/>
      <w:bookmarkEnd w:id="2037"/>
      <w:bookmarkEnd w:id="2038"/>
      <w:bookmarkEnd w:id="2039"/>
      <w:bookmarkEnd w:id="2040"/>
      <w:bookmarkEnd w:id="2041"/>
      <w:bookmarkEnd w:id="2042"/>
      <w:bookmarkEnd w:id="2043"/>
      <w:bookmarkEnd w:id="2044"/>
      <w:bookmarkEnd w:id="204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046" w:name="_Toc11338554"/>
      <w:bookmarkStart w:id="2047" w:name="_Toc27585186"/>
      <w:bookmarkStart w:id="2048" w:name="_Toc34346644"/>
      <w:bookmarkStart w:id="2049" w:name="_Toc34740721"/>
      <w:bookmarkStart w:id="2050" w:name="_Toc34748080"/>
      <w:bookmarkStart w:id="2051" w:name="_Toc34748456"/>
      <w:bookmarkStart w:id="2052" w:name="_Toc34749446"/>
      <w:bookmarkStart w:id="2053" w:name="_Toc49689909"/>
      <w:bookmarkStart w:id="2054" w:name="_Toc56336994"/>
      <w:bookmarkStart w:id="2055" w:name="_Toc74991475"/>
      <w:r w:rsidRPr="006A7EE2">
        <w:t>6.</w:t>
      </w:r>
      <w:r>
        <w:t>2</w:t>
      </w:r>
      <w:r w:rsidRPr="006A7EE2">
        <w:t>.3.</w:t>
      </w:r>
      <w:r w:rsidR="001E6DA6">
        <w:t>9</w:t>
      </w:r>
      <w:r w:rsidRPr="006A7EE2">
        <w:t>.3</w:t>
      </w:r>
      <w:r w:rsidRPr="006A7EE2">
        <w:tab/>
        <w:t>Resource Standard Methods</w:t>
      </w:r>
      <w:bookmarkEnd w:id="2046"/>
      <w:bookmarkEnd w:id="2047"/>
      <w:bookmarkEnd w:id="2048"/>
      <w:bookmarkEnd w:id="2049"/>
      <w:bookmarkEnd w:id="2050"/>
      <w:bookmarkEnd w:id="2051"/>
      <w:bookmarkEnd w:id="2052"/>
      <w:bookmarkEnd w:id="2053"/>
      <w:bookmarkEnd w:id="2054"/>
      <w:bookmarkEnd w:id="2055"/>
    </w:p>
    <w:p w14:paraId="71CAEADC" w14:textId="77777777" w:rsidR="00FA6EB7" w:rsidRPr="006A7EE2" w:rsidRDefault="00FA6EB7" w:rsidP="00FA6EB7">
      <w:pPr>
        <w:pStyle w:val="Heading6"/>
      </w:pPr>
      <w:bookmarkStart w:id="2056" w:name="_Toc11338555"/>
      <w:bookmarkStart w:id="2057" w:name="_Toc27585187"/>
      <w:bookmarkStart w:id="2058" w:name="_Toc34346645"/>
      <w:bookmarkStart w:id="2059" w:name="_Toc34740722"/>
      <w:bookmarkStart w:id="2060" w:name="_Toc34748081"/>
      <w:bookmarkStart w:id="2061" w:name="_Toc34748457"/>
      <w:bookmarkStart w:id="2062" w:name="_Toc34749447"/>
      <w:bookmarkStart w:id="2063" w:name="_Toc49689910"/>
      <w:bookmarkStart w:id="2064" w:name="_Toc56336995"/>
      <w:bookmarkStart w:id="2065" w:name="_Toc74991476"/>
      <w:r w:rsidRPr="006A7EE2">
        <w:t>6.</w:t>
      </w:r>
      <w:r>
        <w:t>2</w:t>
      </w:r>
      <w:r w:rsidRPr="006A7EE2">
        <w:t>.3.</w:t>
      </w:r>
      <w:r w:rsidR="001E6DA6">
        <w:t>9</w:t>
      </w:r>
      <w:r w:rsidRPr="006A7EE2">
        <w:t>.3.1</w:t>
      </w:r>
      <w:r w:rsidRPr="006A7EE2">
        <w:tab/>
        <w:t>DELETE</w:t>
      </w:r>
      <w:bookmarkEnd w:id="2056"/>
      <w:bookmarkEnd w:id="2057"/>
      <w:bookmarkEnd w:id="2058"/>
      <w:bookmarkEnd w:id="2059"/>
      <w:bookmarkEnd w:id="2060"/>
      <w:bookmarkEnd w:id="2061"/>
      <w:bookmarkEnd w:id="2062"/>
      <w:bookmarkEnd w:id="2063"/>
      <w:bookmarkEnd w:id="2064"/>
      <w:bookmarkEnd w:id="206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066" w:name="_Toc11338556"/>
      <w:bookmarkStart w:id="2067" w:name="_Toc27585188"/>
      <w:bookmarkStart w:id="2068" w:name="_Toc34346646"/>
      <w:bookmarkStart w:id="2069" w:name="_Toc34740723"/>
      <w:bookmarkStart w:id="2070" w:name="_Toc34748082"/>
      <w:bookmarkStart w:id="2071" w:name="_Toc34748458"/>
      <w:bookmarkStart w:id="2072" w:name="_Toc34749448"/>
      <w:bookmarkStart w:id="2073" w:name="_Toc49689911"/>
      <w:bookmarkStart w:id="2074" w:name="_Toc56336996"/>
      <w:bookmarkStart w:id="2075" w:name="_Toc74991477"/>
      <w:r w:rsidRPr="006A7EE2">
        <w:t>6.</w:t>
      </w:r>
      <w:r>
        <w:t>2</w:t>
      </w:r>
      <w:r w:rsidRPr="006A7EE2">
        <w:t>.3.</w:t>
      </w:r>
      <w:r w:rsidR="001E6DA6">
        <w:t>9</w:t>
      </w:r>
      <w:r w:rsidRPr="006A7EE2">
        <w:t>.3.2</w:t>
      </w:r>
      <w:r w:rsidRPr="006A7EE2">
        <w:tab/>
        <w:t>PATCH</w:t>
      </w:r>
      <w:bookmarkEnd w:id="2066"/>
      <w:bookmarkEnd w:id="2067"/>
      <w:bookmarkEnd w:id="2068"/>
      <w:bookmarkEnd w:id="2069"/>
      <w:bookmarkEnd w:id="2070"/>
      <w:bookmarkEnd w:id="2071"/>
      <w:bookmarkEnd w:id="2072"/>
      <w:bookmarkEnd w:id="2073"/>
      <w:bookmarkEnd w:id="2074"/>
      <w:bookmarkEnd w:id="207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2A194B">
      <w:pPr>
        <w:pStyle w:val="Heading4"/>
      </w:pPr>
      <w:bookmarkStart w:id="2076" w:name="_Toc26199600"/>
      <w:bookmarkStart w:id="2077" w:name="_Toc34346647"/>
      <w:bookmarkStart w:id="2078" w:name="_Toc34740724"/>
      <w:bookmarkStart w:id="2079" w:name="_Toc34748083"/>
      <w:bookmarkStart w:id="2080" w:name="_Toc34748459"/>
      <w:bookmarkStart w:id="2081" w:name="_Toc34749449"/>
      <w:bookmarkStart w:id="2082" w:name="_Toc49689912"/>
      <w:bookmarkStart w:id="2083" w:name="_Toc56336997"/>
      <w:bookmarkStart w:id="2084" w:name="_Toc11338574"/>
      <w:bookmarkStart w:id="2085" w:name="_Toc27585226"/>
      <w:bookmarkStart w:id="2086" w:name="_Toc74991478"/>
      <w:r>
        <w:t>6.2.3.10</w:t>
      </w:r>
      <w:r>
        <w:tab/>
        <w:t xml:space="preserve">Resource: </w:t>
      </w:r>
      <w:bookmarkEnd w:id="2076"/>
      <w:r>
        <w:t>IMS Registration Status</w:t>
      </w:r>
      <w:bookmarkEnd w:id="2077"/>
      <w:bookmarkEnd w:id="2078"/>
      <w:bookmarkEnd w:id="2079"/>
      <w:bookmarkEnd w:id="2080"/>
      <w:bookmarkEnd w:id="2081"/>
      <w:bookmarkEnd w:id="2082"/>
      <w:bookmarkEnd w:id="2083"/>
      <w:bookmarkEnd w:id="2086"/>
    </w:p>
    <w:p w14:paraId="1A852E2D" w14:textId="77777777" w:rsidR="002A194B" w:rsidRDefault="002A194B" w:rsidP="002A194B">
      <w:pPr>
        <w:pStyle w:val="Heading5"/>
      </w:pPr>
      <w:bookmarkStart w:id="2087" w:name="_Toc26199601"/>
      <w:bookmarkStart w:id="2088" w:name="_Toc34346648"/>
      <w:bookmarkStart w:id="2089" w:name="_Toc34740725"/>
      <w:bookmarkStart w:id="2090" w:name="_Toc34748084"/>
      <w:bookmarkStart w:id="2091" w:name="_Toc34748460"/>
      <w:bookmarkStart w:id="2092" w:name="_Toc34749450"/>
      <w:bookmarkStart w:id="2093" w:name="_Toc49689913"/>
      <w:bookmarkStart w:id="2094" w:name="_Toc56336998"/>
      <w:bookmarkStart w:id="2095" w:name="_Toc74991479"/>
      <w:r>
        <w:t>6.2.3.10.1</w:t>
      </w:r>
      <w:r>
        <w:tab/>
        <w:t>Description</w:t>
      </w:r>
      <w:bookmarkEnd w:id="2087"/>
      <w:bookmarkEnd w:id="2088"/>
      <w:bookmarkEnd w:id="2089"/>
      <w:bookmarkEnd w:id="2090"/>
      <w:bookmarkEnd w:id="2091"/>
      <w:bookmarkEnd w:id="2092"/>
      <w:bookmarkEnd w:id="2093"/>
      <w:bookmarkEnd w:id="2094"/>
      <w:bookmarkEnd w:id="209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096" w:name="_Toc26199602"/>
      <w:bookmarkStart w:id="2097" w:name="_Toc34346649"/>
      <w:bookmarkStart w:id="2098" w:name="_Toc34740726"/>
      <w:bookmarkStart w:id="2099" w:name="_Toc34748085"/>
      <w:bookmarkStart w:id="2100" w:name="_Toc34748461"/>
      <w:bookmarkStart w:id="2101" w:name="_Toc34749451"/>
      <w:bookmarkStart w:id="2102" w:name="_Toc49689914"/>
      <w:bookmarkStart w:id="2103" w:name="_Toc56336999"/>
      <w:bookmarkStart w:id="2104" w:name="_Toc74991480"/>
      <w:r>
        <w:t>6.2.3.10.2</w:t>
      </w:r>
      <w:r>
        <w:tab/>
        <w:t>Resource Definition</w:t>
      </w:r>
      <w:bookmarkEnd w:id="2096"/>
      <w:bookmarkEnd w:id="2097"/>
      <w:bookmarkEnd w:id="2098"/>
      <w:bookmarkEnd w:id="2099"/>
      <w:bookmarkEnd w:id="2100"/>
      <w:bookmarkEnd w:id="2101"/>
      <w:bookmarkEnd w:id="2102"/>
      <w:bookmarkEnd w:id="2103"/>
      <w:bookmarkEnd w:id="210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77777777"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14:paraId="44DF326E" w14:textId="77777777" w:rsidR="002A194B" w:rsidRPr="00384E92" w:rsidRDefault="002A194B" w:rsidP="002A194B"/>
    <w:p w14:paraId="419E8A84" w14:textId="77777777" w:rsidR="002A194B" w:rsidRDefault="002A194B" w:rsidP="002A194B">
      <w:pPr>
        <w:pStyle w:val="Heading5"/>
      </w:pPr>
      <w:bookmarkStart w:id="2105" w:name="_Toc26199603"/>
      <w:bookmarkStart w:id="2106" w:name="_Toc34346650"/>
      <w:bookmarkStart w:id="2107" w:name="_Toc34740727"/>
      <w:bookmarkStart w:id="2108" w:name="_Toc34748086"/>
      <w:bookmarkStart w:id="2109" w:name="_Toc34748462"/>
      <w:bookmarkStart w:id="2110" w:name="_Toc34749452"/>
      <w:bookmarkStart w:id="2111" w:name="_Toc49689915"/>
      <w:bookmarkStart w:id="2112" w:name="_Toc56337000"/>
      <w:bookmarkStart w:id="2113" w:name="_Toc74991481"/>
      <w:r>
        <w:t>6.2.3.10.3</w:t>
      </w:r>
      <w:r>
        <w:tab/>
        <w:t>Resource Standard Methods</w:t>
      </w:r>
      <w:bookmarkEnd w:id="2105"/>
      <w:bookmarkEnd w:id="2106"/>
      <w:bookmarkEnd w:id="2107"/>
      <w:bookmarkEnd w:id="2108"/>
      <w:bookmarkEnd w:id="2109"/>
      <w:bookmarkEnd w:id="2110"/>
      <w:bookmarkEnd w:id="2111"/>
      <w:bookmarkEnd w:id="2112"/>
      <w:bookmarkEnd w:id="2113"/>
    </w:p>
    <w:p w14:paraId="7A34BAA6" w14:textId="77777777" w:rsidR="002A194B" w:rsidRPr="00384E92" w:rsidRDefault="002A194B" w:rsidP="002A194B">
      <w:pPr>
        <w:pStyle w:val="Heading6"/>
      </w:pPr>
      <w:bookmarkStart w:id="2114" w:name="_Toc26199604"/>
      <w:bookmarkStart w:id="2115" w:name="_Toc34346651"/>
      <w:bookmarkStart w:id="2116" w:name="_Toc34740728"/>
      <w:bookmarkStart w:id="2117" w:name="_Toc34748087"/>
      <w:bookmarkStart w:id="2118" w:name="_Toc34748463"/>
      <w:bookmarkStart w:id="2119" w:name="_Toc34749453"/>
      <w:bookmarkStart w:id="2120" w:name="_Toc49689916"/>
      <w:bookmarkStart w:id="2121" w:name="_Toc56337001"/>
      <w:bookmarkStart w:id="2122" w:name="_Toc74991482"/>
      <w:r w:rsidRPr="00384E92">
        <w:t>6.</w:t>
      </w:r>
      <w:r>
        <w:t>2.3.10.3</w:t>
      </w:r>
      <w:r w:rsidRPr="00384E92">
        <w:t>.1</w:t>
      </w:r>
      <w:r w:rsidRPr="00384E92">
        <w:tab/>
      </w:r>
      <w:r>
        <w:t>GET</w:t>
      </w:r>
      <w:bookmarkEnd w:id="2114"/>
      <w:bookmarkEnd w:id="2115"/>
      <w:bookmarkEnd w:id="2116"/>
      <w:bookmarkEnd w:id="2117"/>
      <w:bookmarkEnd w:id="2118"/>
      <w:bookmarkEnd w:id="2119"/>
      <w:bookmarkEnd w:id="2120"/>
      <w:bookmarkEnd w:id="2121"/>
      <w:bookmarkEnd w:id="21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6124A2">
      <w:pPr>
        <w:pStyle w:val="Heading4"/>
      </w:pPr>
      <w:bookmarkStart w:id="2123" w:name="_Toc34346652"/>
      <w:bookmarkStart w:id="2124" w:name="_Toc34740729"/>
      <w:bookmarkStart w:id="2125" w:name="_Toc34748088"/>
      <w:bookmarkStart w:id="2126" w:name="_Toc34748464"/>
      <w:bookmarkStart w:id="2127" w:name="_Toc34749454"/>
      <w:bookmarkStart w:id="2128" w:name="_Toc49689917"/>
      <w:bookmarkStart w:id="2129" w:name="_Toc56337002"/>
      <w:bookmarkStart w:id="2130" w:name="_Toc74991483"/>
      <w:r>
        <w:t>6.2.3.11</w:t>
      </w:r>
      <w:r>
        <w:tab/>
        <w:t>Resource: Service Priority Information</w:t>
      </w:r>
      <w:bookmarkEnd w:id="2123"/>
      <w:bookmarkEnd w:id="2124"/>
      <w:bookmarkEnd w:id="2125"/>
      <w:bookmarkEnd w:id="2126"/>
      <w:bookmarkEnd w:id="2127"/>
      <w:bookmarkEnd w:id="2128"/>
      <w:bookmarkEnd w:id="2129"/>
      <w:bookmarkEnd w:id="2130"/>
    </w:p>
    <w:p w14:paraId="6AA1CC6D" w14:textId="77777777" w:rsidR="006124A2" w:rsidRDefault="006124A2" w:rsidP="006124A2">
      <w:pPr>
        <w:pStyle w:val="Heading5"/>
      </w:pPr>
      <w:bookmarkStart w:id="2131" w:name="_Toc34346653"/>
      <w:bookmarkStart w:id="2132" w:name="_Toc34740730"/>
      <w:bookmarkStart w:id="2133" w:name="_Toc34748089"/>
      <w:bookmarkStart w:id="2134" w:name="_Toc34748465"/>
      <w:bookmarkStart w:id="2135" w:name="_Toc34749455"/>
      <w:bookmarkStart w:id="2136" w:name="_Toc49689918"/>
      <w:bookmarkStart w:id="2137" w:name="_Toc56337003"/>
      <w:bookmarkStart w:id="2138" w:name="_Toc74991484"/>
      <w:r>
        <w:t>6.2.3.11.1</w:t>
      </w:r>
      <w:r>
        <w:tab/>
        <w:t>Description</w:t>
      </w:r>
      <w:bookmarkEnd w:id="2131"/>
      <w:bookmarkEnd w:id="2132"/>
      <w:bookmarkEnd w:id="2133"/>
      <w:bookmarkEnd w:id="2134"/>
      <w:bookmarkEnd w:id="2135"/>
      <w:bookmarkEnd w:id="2136"/>
      <w:bookmarkEnd w:id="2137"/>
      <w:bookmarkEnd w:id="21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139" w:name="_Toc34346654"/>
      <w:bookmarkStart w:id="2140" w:name="_Toc34740731"/>
      <w:bookmarkStart w:id="2141" w:name="_Toc34748090"/>
      <w:bookmarkStart w:id="2142" w:name="_Toc34748466"/>
      <w:bookmarkStart w:id="2143" w:name="_Toc34749456"/>
      <w:bookmarkStart w:id="2144" w:name="_Toc49689919"/>
      <w:bookmarkStart w:id="2145" w:name="_Toc56337004"/>
      <w:bookmarkStart w:id="2146" w:name="_Toc74991485"/>
      <w:r>
        <w:t>6.2.3.11.2</w:t>
      </w:r>
      <w:r>
        <w:tab/>
        <w:t>Resource Definition</w:t>
      </w:r>
      <w:bookmarkEnd w:id="2139"/>
      <w:bookmarkEnd w:id="2140"/>
      <w:bookmarkEnd w:id="2141"/>
      <w:bookmarkEnd w:id="2142"/>
      <w:bookmarkEnd w:id="2143"/>
      <w:bookmarkEnd w:id="2144"/>
      <w:bookmarkEnd w:id="2145"/>
      <w:bookmarkEnd w:id="214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77777777"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14:paraId="7C1C944A" w14:textId="77777777" w:rsidR="006124A2" w:rsidRPr="00384E92" w:rsidRDefault="006124A2" w:rsidP="006124A2"/>
    <w:p w14:paraId="6F71E858" w14:textId="77777777" w:rsidR="006124A2" w:rsidRDefault="006124A2" w:rsidP="006124A2">
      <w:pPr>
        <w:pStyle w:val="Heading5"/>
      </w:pPr>
      <w:bookmarkStart w:id="2147" w:name="_Toc34346655"/>
      <w:bookmarkStart w:id="2148" w:name="_Toc34740732"/>
      <w:bookmarkStart w:id="2149" w:name="_Toc34748091"/>
      <w:bookmarkStart w:id="2150" w:name="_Toc34748467"/>
      <w:bookmarkStart w:id="2151" w:name="_Toc34749457"/>
      <w:bookmarkStart w:id="2152" w:name="_Toc49689920"/>
      <w:bookmarkStart w:id="2153" w:name="_Toc56337005"/>
      <w:bookmarkStart w:id="2154" w:name="_Toc74991486"/>
      <w:r>
        <w:t>6.2.3.11.3</w:t>
      </w:r>
      <w:r>
        <w:tab/>
        <w:t>Resource Standard Methods</w:t>
      </w:r>
      <w:bookmarkEnd w:id="2147"/>
      <w:bookmarkEnd w:id="2148"/>
      <w:bookmarkEnd w:id="2149"/>
      <w:bookmarkEnd w:id="2150"/>
      <w:bookmarkEnd w:id="2151"/>
      <w:bookmarkEnd w:id="2152"/>
      <w:bookmarkEnd w:id="2153"/>
      <w:bookmarkEnd w:id="2154"/>
    </w:p>
    <w:p w14:paraId="7FEB75C5" w14:textId="77777777" w:rsidR="006124A2" w:rsidRPr="00384E92" w:rsidRDefault="006124A2" w:rsidP="006124A2">
      <w:pPr>
        <w:pStyle w:val="Heading6"/>
      </w:pPr>
      <w:bookmarkStart w:id="2155" w:name="_Toc34346656"/>
      <w:bookmarkStart w:id="2156" w:name="_Toc34740733"/>
      <w:bookmarkStart w:id="2157" w:name="_Toc34748092"/>
      <w:bookmarkStart w:id="2158" w:name="_Toc34748468"/>
      <w:bookmarkStart w:id="2159" w:name="_Toc34749458"/>
      <w:bookmarkStart w:id="2160" w:name="_Toc49689921"/>
      <w:bookmarkStart w:id="2161" w:name="_Toc56337006"/>
      <w:bookmarkStart w:id="2162" w:name="_Toc74991487"/>
      <w:r w:rsidRPr="00384E92">
        <w:t>6.</w:t>
      </w:r>
      <w:r>
        <w:t>2.3.11.3</w:t>
      </w:r>
      <w:r w:rsidRPr="00384E92">
        <w:t>.1</w:t>
      </w:r>
      <w:r w:rsidRPr="00384E92">
        <w:tab/>
      </w:r>
      <w:r>
        <w:t>GET</w:t>
      </w:r>
      <w:bookmarkEnd w:id="2155"/>
      <w:bookmarkEnd w:id="2156"/>
      <w:bookmarkEnd w:id="2157"/>
      <w:bookmarkEnd w:id="2158"/>
      <w:bookmarkEnd w:id="2159"/>
      <w:bookmarkEnd w:id="2160"/>
      <w:bookmarkEnd w:id="2161"/>
      <w:bookmarkEnd w:id="2162"/>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866F74">
      <w:pPr>
        <w:pStyle w:val="Heading4"/>
      </w:pPr>
      <w:bookmarkStart w:id="2163" w:name="_Toc34346657"/>
      <w:bookmarkStart w:id="2164" w:name="_Toc34740734"/>
      <w:bookmarkStart w:id="2165" w:name="_Toc34748093"/>
      <w:bookmarkStart w:id="2166" w:name="_Toc34748469"/>
      <w:bookmarkStart w:id="2167" w:name="_Toc34749459"/>
      <w:bookmarkStart w:id="2168" w:name="_Toc49689922"/>
      <w:bookmarkStart w:id="2169" w:name="_Toc56337007"/>
      <w:bookmarkStart w:id="2170" w:name="_Toc74991488"/>
      <w:r>
        <w:t>6.2.3.12</w:t>
      </w:r>
      <w:r>
        <w:tab/>
        <w:t>Resource: Initial Filter Criteria</w:t>
      </w:r>
      <w:bookmarkEnd w:id="2163"/>
      <w:bookmarkEnd w:id="2164"/>
      <w:bookmarkEnd w:id="2165"/>
      <w:bookmarkEnd w:id="2166"/>
      <w:bookmarkEnd w:id="2167"/>
      <w:bookmarkEnd w:id="2168"/>
      <w:bookmarkEnd w:id="2169"/>
      <w:bookmarkEnd w:id="2170"/>
    </w:p>
    <w:p w14:paraId="1CBF3B50" w14:textId="77777777" w:rsidR="00866F74" w:rsidRDefault="00866F74" w:rsidP="00866F74">
      <w:pPr>
        <w:pStyle w:val="Heading5"/>
      </w:pPr>
      <w:bookmarkStart w:id="2171" w:name="_Toc34346658"/>
      <w:bookmarkStart w:id="2172" w:name="_Toc34740735"/>
      <w:bookmarkStart w:id="2173" w:name="_Toc34748094"/>
      <w:bookmarkStart w:id="2174" w:name="_Toc34748470"/>
      <w:bookmarkStart w:id="2175" w:name="_Toc34749460"/>
      <w:bookmarkStart w:id="2176" w:name="_Toc49689923"/>
      <w:bookmarkStart w:id="2177" w:name="_Toc56337008"/>
      <w:bookmarkStart w:id="2178" w:name="_Toc74991489"/>
      <w:r>
        <w:t>6.2.3.12.1</w:t>
      </w:r>
      <w:r>
        <w:tab/>
        <w:t>Description</w:t>
      </w:r>
      <w:bookmarkEnd w:id="2171"/>
      <w:bookmarkEnd w:id="2172"/>
      <w:bookmarkEnd w:id="2173"/>
      <w:bookmarkEnd w:id="2174"/>
      <w:bookmarkEnd w:id="2175"/>
      <w:bookmarkEnd w:id="2176"/>
      <w:bookmarkEnd w:id="2177"/>
      <w:bookmarkEnd w:id="217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866F74">
      <w:pPr>
        <w:pStyle w:val="Heading5"/>
      </w:pPr>
      <w:bookmarkStart w:id="2179" w:name="_Toc34346659"/>
      <w:bookmarkStart w:id="2180" w:name="_Toc34740736"/>
      <w:bookmarkStart w:id="2181" w:name="_Toc34748095"/>
      <w:bookmarkStart w:id="2182" w:name="_Toc34748471"/>
      <w:bookmarkStart w:id="2183" w:name="_Toc34749461"/>
      <w:bookmarkStart w:id="2184" w:name="_Toc49689924"/>
      <w:bookmarkStart w:id="2185" w:name="_Toc56337009"/>
      <w:bookmarkStart w:id="2186" w:name="_Toc74991490"/>
      <w:r>
        <w:t>6.2.3.12.2</w:t>
      </w:r>
      <w:r>
        <w:tab/>
        <w:t>Resource Definition</w:t>
      </w:r>
      <w:bookmarkEnd w:id="2179"/>
      <w:bookmarkEnd w:id="2180"/>
      <w:bookmarkEnd w:id="2181"/>
      <w:bookmarkEnd w:id="2182"/>
      <w:bookmarkEnd w:id="2183"/>
      <w:bookmarkEnd w:id="2184"/>
      <w:bookmarkEnd w:id="2185"/>
      <w:bookmarkEnd w:id="218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77777777"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14:paraId="7174C5DD" w14:textId="77777777" w:rsidR="00866F74" w:rsidRPr="00384E92" w:rsidRDefault="00866F74" w:rsidP="00866F74"/>
    <w:p w14:paraId="27D79F74" w14:textId="77777777" w:rsidR="00866F74" w:rsidRDefault="00866F74" w:rsidP="00866F74">
      <w:pPr>
        <w:pStyle w:val="Heading5"/>
      </w:pPr>
      <w:bookmarkStart w:id="2187" w:name="_Toc34346660"/>
      <w:bookmarkStart w:id="2188" w:name="_Toc34740737"/>
      <w:bookmarkStart w:id="2189" w:name="_Toc34748096"/>
      <w:bookmarkStart w:id="2190" w:name="_Toc34748472"/>
      <w:bookmarkStart w:id="2191" w:name="_Toc34749462"/>
      <w:bookmarkStart w:id="2192" w:name="_Toc49689925"/>
      <w:bookmarkStart w:id="2193" w:name="_Toc56337010"/>
      <w:bookmarkStart w:id="2194" w:name="_Toc74991491"/>
      <w:r>
        <w:t>6.2.3.12.3</w:t>
      </w:r>
      <w:r>
        <w:tab/>
        <w:t>Resource Standard Methods</w:t>
      </w:r>
      <w:bookmarkEnd w:id="2187"/>
      <w:bookmarkEnd w:id="2188"/>
      <w:bookmarkEnd w:id="2189"/>
      <w:bookmarkEnd w:id="2190"/>
      <w:bookmarkEnd w:id="2191"/>
      <w:bookmarkEnd w:id="2192"/>
      <w:bookmarkEnd w:id="2193"/>
      <w:bookmarkEnd w:id="2194"/>
    </w:p>
    <w:p w14:paraId="160CFBD6" w14:textId="77777777" w:rsidR="00866F74" w:rsidRPr="00384E92" w:rsidRDefault="00866F74" w:rsidP="00866F74">
      <w:pPr>
        <w:pStyle w:val="Heading6"/>
      </w:pPr>
      <w:bookmarkStart w:id="2195" w:name="_Toc34346661"/>
      <w:bookmarkStart w:id="2196" w:name="_Toc34740738"/>
      <w:bookmarkStart w:id="2197" w:name="_Toc34748097"/>
      <w:bookmarkStart w:id="2198" w:name="_Toc34748473"/>
      <w:bookmarkStart w:id="2199" w:name="_Toc34749463"/>
      <w:bookmarkStart w:id="2200" w:name="_Toc49689926"/>
      <w:bookmarkStart w:id="2201" w:name="_Toc56337011"/>
      <w:bookmarkStart w:id="2202" w:name="_Toc74991492"/>
      <w:r w:rsidRPr="00384E92">
        <w:t>6.</w:t>
      </w:r>
      <w:r>
        <w:t>2.3.12.3</w:t>
      </w:r>
      <w:r w:rsidRPr="00384E92">
        <w:t>.1</w:t>
      </w:r>
      <w:r w:rsidRPr="00384E92">
        <w:tab/>
      </w:r>
      <w:r>
        <w:t>GET</w:t>
      </w:r>
      <w:bookmarkEnd w:id="2195"/>
      <w:bookmarkEnd w:id="2196"/>
      <w:bookmarkEnd w:id="2197"/>
      <w:bookmarkEnd w:id="2198"/>
      <w:bookmarkEnd w:id="2199"/>
      <w:bookmarkEnd w:id="2200"/>
      <w:bookmarkEnd w:id="2201"/>
      <w:bookmarkEnd w:id="220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3A1DFC">
            <w:pPr>
              <w:pStyle w:val="TAC"/>
              <w:jc w:val="left"/>
            </w:pPr>
            <w:r>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614BBA">
      <w:pPr>
        <w:pStyle w:val="Heading4"/>
      </w:pPr>
      <w:bookmarkStart w:id="2203" w:name="_Toc34346662"/>
      <w:bookmarkStart w:id="2204" w:name="_Toc34740739"/>
      <w:bookmarkStart w:id="2205" w:name="_Toc34748098"/>
      <w:bookmarkStart w:id="2206" w:name="_Toc34748474"/>
      <w:bookmarkStart w:id="2207" w:name="_Toc34749464"/>
      <w:bookmarkStart w:id="2208" w:name="_Toc49689927"/>
      <w:bookmarkStart w:id="2209" w:name="_Toc56337012"/>
      <w:bookmarkStart w:id="2210" w:name="_Toc74991493"/>
      <w:r>
        <w:t>6.2.3.13</w:t>
      </w:r>
      <w:r>
        <w:tab/>
        <w:t>Resource: IMS Location Data</w:t>
      </w:r>
      <w:bookmarkEnd w:id="2203"/>
      <w:bookmarkEnd w:id="2204"/>
      <w:bookmarkEnd w:id="2205"/>
      <w:bookmarkEnd w:id="2206"/>
      <w:bookmarkEnd w:id="2207"/>
      <w:bookmarkEnd w:id="2208"/>
      <w:bookmarkEnd w:id="2209"/>
      <w:bookmarkEnd w:id="2210"/>
    </w:p>
    <w:p w14:paraId="299922B2" w14:textId="77777777" w:rsidR="00614BBA" w:rsidRDefault="00614BBA" w:rsidP="00614BBA">
      <w:pPr>
        <w:pStyle w:val="Heading5"/>
      </w:pPr>
      <w:bookmarkStart w:id="2211" w:name="_Toc34346663"/>
      <w:bookmarkStart w:id="2212" w:name="_Toc34740740"/>
      <w:bookmarkStart w:id="2213" w:name="_Toc34748099"/>
      <w:bookmarkStart w:id="2214" w:name="_Toc34748475"/>
      <w:bookmarkStart w:id="2215" w:name="_Toc34749465"/>
      <w:bookmarkStart w:id="2216" w:name="_Toc49689928"/>
      <w:bookmarkStart w:id="2217" w:name="_Toc56337013"/>
      <w:bookmarkStart w:id="2218" w:name="_Toc74991494"/>
      <w:r>
        <w:t>6.2.3.13.1</w:t>
      </w:r>
      <w:r>
        <w:tab/>
        <w:t>Description</w:t>
      </w:r>
      <w:bookmarkEnd w:id="2211"/>
      <w:bookmarkEnd w:id="2212"/>
      <w:bookmarkEnd w:id="2213"/>
      <w:bookmarkEnd w:id="2214"/>
      <w:bookmarkEnd w:id="2215"/>
      <w:bookmarkEnd w:id="2216"/>
      <w:bookmarkEnd w:id="2217"/>
      <w:bookmarkEnd w:id="2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219" w:name="_Toc34346664"/>
      <w:bookmarkStart w:id="2220" w:name="_Toc34740741"/>
      <w:bookmarkStart w:id="2221" w:name="_Toc34748100"/>
      <w:bookmarkStart w:id="2222" w:name="_Toc34748476"/>
      <w:bookmarkStart w:id="2223" w:name="_Toc34749466"/>
      <w:bookmarkStart w:id="2224" w:name="_Toc49689929"/>
      <w:bookmarkStart w:id="2225" w:name="_Toc56337014"/>
      <w:bookmarkStart w:id="2226" w:name="_Toc74991495"/>
      <w:r>
        <w:t>6.2.3.13.2</w:t>
      </w:r>
      <w:r>
        <w:tab/>
        <w:t>Resource Definition</w:t>
      </w:r>
      <w:bookmarkEnd w:id="2219"/>
      <w:bookmarkEnd w:id="2220"/>
      <w:bookmarkEnd w:id="2221"/>
      <w:bookmarkEnd w:id="2222"/>
      <w:bookmarkEnd w:id="2223"/>
      <w:bookmarkEnd w:id="2224"/>
      <w:bookmarkEnd w:id="2225"/>
      <w:bookmarkEnd w:id="222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77777777"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14:paraId="688D660A" w14:textId="77777777" w:rsidR="00614BBA" w:rsidRPr="00384E92" w:rsidRDefault="00614BBA" w:rsidP="00614BBA"/>
    <w:p w14:paraId="139076E9" w14:textId="77777777" w:rsidR="00614BBA" w:rsidRDefault="00614BBA" w:rsidP="00614BBA">
      <w:pPr>
        <w:pStyle w:val="Heading5"/>
      </w:pPr>
      <w:bookmarkStart w:id="2227" w:name="_Toc34346665"/>
      <w:bookmarkStart w:id="2228" w:name="_Toc34740742"/>
      <w:bookmarkStart w:id="2229" w:name="_Toc34748101"/>
      <w:bookmarkStart w:id="2230" w:name="_Toc34748477"/>
      <w:bookmarkStart w:id="2231" w:name="_Toc34749467"/>
      <w:bookmarkStart w:id="2232" w:name="_Toc49689930"/>
      <w:bookmarkStart w:id="2233" w:name="_Toc56337015"/>
      <w:bookmarkStart w:id="2234" w:name="_Toc74991496"/>
      <w:r>
        <w:t>6.2.3.13.3</w:t>
      </w:r>
      <w:r>
        <w:tab/>
        <w:t>Resource Standard Methods</w:t>
      </w:r>
      <w:bookmarkEnd w:id="2227"/>
      <w:bookmarkEnd w:id="2228"/>
      <w:bookmarkEnd w:id="2229"/>
      <w:bookmarkEnd w:id="2230"/>
      <w:bookmarkEnd w:id="2231"/>
      <w:bookmarkEnd w:id="2232"/>
      <w:bookmarkEnd w:id="2233"/>
      <w:bookmarkEnd w:id="2234"/>
    </w:p>
    <w:p w14:paraId="282E83FD" w14:textId="77777777" w:rsidR="00614BBA" w:rsidRPr="00384E92" w:rsidRDefault="00614BBA" w:rsidP="00614BBA">
      <w:pPr>
        <w:pStyle w:val="Heading6"/>
      </w:pPr>
      <w:bookmarkStart w:id="2235" w:name="_Toc34346666"/>
      <w:bookmarkStart w:id="2236" w:name="_Toc34740743"/>
      <w:bookmarkStart w:id="2237" w:name="_Toc34748102"/>
      <w:bookmarkStart w:id="2238" w:name="_Toc34748478"/>
      <w:bookmarkStart w:id="2239" w:name="_Toc34749468"/>
      <w:bookmarkStart w:id="2240" w:name="_Toc49689931"/>
      <w:bookmarkStart w:id="2241" w:name="_Toc56337016"/>
      <w:bookmarkStart w:id="2242" w:name="_Toc74991497"/>
      <w:r w:rsidRPr="00384E92">
        <w:t>6.</w:t>
      </w:r>
      <w:r>
        <w:t>2.3.13.3</w:t>
      </w:r>
      <w:r w:rsidRPr="00384E92">
        <w:t>.1</w:t>
      </w:r>
      <w:r w:rsidRPr="00384E92">
        <w:tab/>
      </w:r>
      <w:r>
        <w:t>GET</w:t>
      </w:r>
      <w:bookmarkEnd w:id="2235"/>
      <w:bookmarkEnd w:id="2236"/>
      <w:bookmarkEnd w:id="2237"/>
      <w:bookmarkEnd w:id="2238"/>
      <w:bookmarkEnd w:id="2239"/>
      <w:bookmarkEnd w:id="2240"/>
      <w:bookmarkEnd w:id="2241"/>
      <w:bookmarkEnd w:id="224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C340A3">
      <w:pPr>
        <w:pStyle w:val="Heading4"/>
      </w:pPr>
      <w:bookmarkStart w:id="2243" w:name="_Toc34346667"/>
      <w:bookmarkStart w:id="2244" w:name="_Toc34740744"/>
      <w:bookmarkStart w:id="2245" w:name="_Toc34748103"/>
      <w:bookmarkStart w:id="2246" w:name="_Toc34748479"/>
      <w:bookmarkStart w:id="2247" w:name="_Toc34749469"/>
      <w:bookmarkStart w:id="2248" w:name="_Toc49689932"/>
      <w:bookmarkStart w:id="2249" w:name="_Toc56337017"/>
      <w:bookmarkStart w:id="2250" w:name="_Toc74991498"/>
      <w:r>
        <w:t>6.2.3.14</w:t>
      </w:r>
      <w:r>
        <w:tab/>
        <w:t>Resource: Service Level Trace Information</w:t>
      </w:r>
      <w:bookmarkEnd w:id="2243"/>
      <w:bookmarkEnd w:id="2244"/>
      <w:bookmarkEnd w:id="2245"/>
      <w:bookmarkEnd w:id="2246"/>
      <w:bookmarkEnd w:id="2247"/>
      <w:bookmarkEnd w:id="2248"/>
      <w:bookmarkEnd w:id="2249"/>
      <w:bookmarkEnd w:id="2250"/>
    </w:p>
    <w:p w14:paraId="0FB1F027" w14:textId="77777777" w:rsidR="00C340A3" w:rsidRDefault="00C340A3" w:rsidP="00C340A3">
      <w:pPr>
        <w:pStyle w:val="Heading5"/>
      </w:pPr>
      <w:bookmarkStart w:id="2251" w:name="_Toc34346668"/>
      <w:bookmarkStart w:id="2252" w:name="_Toc34740745"/>
      <w:bookmarkStart w:id="2253" w:name="_Toc34748104"/>
      <w:bookmarkStart w:id="2254" w:name="_Toc34748480"/>
      <w:bookmarkStart w:id="2255" w:name="_Toc34749470"/>
      <w:bookmarkStart w:id="2256" w:name="_Toc49689933"/>
      <w:bookmarkStart w:id="2257" w:name="_Toc56337018"/>
      <w:bookmarkStart w:id="2258" w:name="_Toc74991499"/>
      <w:r>
        <w:t>6.2.3.14.1</w:t>
      </w:r>
      <w:r>
        <w:tab/>
        <w:t>Description</w:t>
      </w:r>
      <w:bookmarkEnd w:id="2251"/>
      <w:bookmarkEnd w:id="2252"/>
      <w:bookmarkEnd w:id="2253"/>
      <w:bookmarkEnd w:id="2254"/>
      <w:bookmarkEnd w:id="2255"/>
      <w:bookmarkEnd w:id="2256"/>
      <w:bookmarkEnd w:id="2257"/>
      <w:bookmarkEnd w:id="225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259" w:name="_Toc34346669"/>
      <w:bookmarkStart w:id="2260" w:name="_Toc34740746"/>
      <w:bookmarkStart w:id="2261" w:name="_Toc34748105"/>
      <w:bookmarkStart w:id="2262" w:name="_Toc34748481"/>
      <w:bookmarkStart w:id="2263" w:name="_Toc34749471"/>
      <w:bookmarkStart w:id="2264" w:name="_Toc49689934"/>
      <w:bookmarkStart w:id="2265" w:name="_Toc56337019"/>
      <w:bookmarkStart w:id="2266" w:name="_Toc74991500"/>
      <w:r>
        <w:t>6.2.3.14.2</w:t>
      </w:r>
      <w:r>
        <w:tab/>
        <w:t>Resource Definition</w:t>
      </w:r>
      <w:bookmarkEnd w:id="2259"/>
      <w:bookmarkEnd w:id="2260"/>
      <w:bookmarkEnd w:id="2261"/>
      <w:bookmarkEnd w:id="2262"/>
      <w:bookmarkEnd w:id="2263"/>
      <w:bookmarkEnd w:id="2264"/>
      <w:bookmarkEnd w:id="2265"/>
      <w:bookmarkEnd w:id="226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77777777"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14:paraId="7CF623B3" w14:textId="77777777" w:rsidR="00C340A3" w:rsidRPr="00384E92" w:rsidRDefault="00C340A3" w:rsidP="00C340A3"/>
    <w:p w14:paraId="09C48ECE" w14:textId="77777777" w:rsidR="00C340A3" w:rsidRDefault="00C340A3" w:rsidP="00C340A3">
      <w:pPr>
        <w:pStyle w:val="Heading5"/>
      </w:pPr>
      <w:bookmarkStart w:id="2267" w:name="_Toc34346670"/>
      <w:bookmarkStart w:id="2268" w:name="_Toc34740747"/>
      <w:bookmarkStart w:id="2269" w:name="_Toc34748106"/>
      <w:bookmarkStart w:id="2270" w:name="_Toc34748482"/>
      <w:bookmarkStart w:id="2271" w:name="_Toc34749472"/>
      <w:bookmarkStart w:id="2272" w:name="_Toc49689935"/>
      <w:bookmarkStart w:id="2273" w:name="_Toc56337020"/>
      <w:bookmarkStart w:id="2274" w:name="_Toc74991501"/>
      <w:r>
        <w:t>6.2.3.14.3</w:t>
      </w:r>
      <w:r>
        <w:tab/>
        <w:t>Resource Standard Methods</w:t>
      </w:r>
      <w:bookmarkEnd w:id="2267"/>
      <w:bookmarkEnd w:id="2268"/>
      <w:bookmarkEnd w:id="2269"/>
      <w:bookmarkEnd w:id="2270"/>
      <w:bookmarkEnd w:id="2271"/>
      <w:bookmarkEnd w:id="2272"/>
      <w:bookmarkEnd w:id="2273"/>
      <w:bookmarkEnd w:id="2274"/>
    </w:p>
    <w:p w14:paraId="54A72337" w14:textId="77777777" w:rsidR="00C340A3" w:rsidRPr="00384E92" w:rsidRDefault="00C340A3" w:rsidP="00C340A3">
      <w:pPr>
        <w:pStyle w:val="Heading6"/>
      </w:pPr>
      <w:bookmarkStart w:id="2275" w:name="_Toc34346671"/>
      <w:bookmarkStart w:id="2276" w:name="_Toc34740748"/>
      <w:bookmarkStart w:id="2277" w:name="_Toc34748107"/>
      <w:bookmarkStart w:id="2278" w:name="_Toc34748483"/>
      <w:bookmarkStart w:id="2279" w:name="_Toc34749473"/>
      <w:bookmarkStart w:id="2280" w:name="_Toc49689936"/>
      <w:bookmarkStart w:id="2281" w:name="_Toc56337021"/>
      <w:bookmarkStart w:id="2282" w:name="_Toc74991502"/>
      <w:r w:rsidRPr="00384E92">
        <w:t>6.</w:t>
      </w:r>
      <w:r>
        <w:t>2.3.14.3</w:t>
      </w:r>
      <w:r w:rsidRPr="00384E92">
        <w:t>.1</w:t>
      </w:r>
      <w:r w:rsidRPr="00384E92">
        <w:tab/>
      </w:r>
      <w:r>
        <w:t>GET</w:t>
      </w:r>
      <w:bookmarkEnd w:id="2275"/>
      <w:bookmarkEnd w:id="2276"/>
      <w:bookmarkEnd w:id="2277"/>
      <w:bookmarkEnd w:id="2278"/>
      <w:bookmarkEnd w:id="2279"/>
      <w:bookmarkEnd w:id="2280"/>
      <w:bookmarkEnd w:id="2281"/>
      <w:bookmarkEnd w:id="228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264041">
      <w:pPr>
        <w:pStyle w:val="Heading4"/>
      </w:pPr>
      <w:bookmarkStart w:id="2283" w:name="_Toc34346672"/>
      <w:bookmarkStart w:id="2284" w:name="_Toc34740749"/>
      <w:bookmarkStart w:id="2285" w:name="_Toc34748108"/>
      <w:bookmarkStart w:id="2286" w:name="_Toc34748484"/>
      <w:bookmarkStart w:id="2287" w:name="_Toc34749474"/>
      <w:bookmarkStart w:id="2288" w:name="_Toc49689937"/>
      <w:bookmarkStart w:id="2289" w:name="_Toc56337022"/>
      <w:bookmarkStart w:id="2290" w:name="_Toc74991503"/>
      <w:r>
        <w:t>6.2.3.15</w:t>
      </w:r>
      <w:r>
        <w:tab/>
        <w:t>Resource: PS location Information</w:t>
      </w:r>
      <w:bookmarkEnd w:id="2283"/>
      <w:bookmarkEnd w:id="2284"/>
      <w:bookmarkEnd w:id="2285"/>
      <w:bookmarkEnd w:id="2286"/>
      <w:bookmarkEnd w:id="2287"/>
      <w:bookmarkEnd w:id="2288"/>
      <w:bookmarkEnd w:id="2289"/>
      <w:bookmarkEnd w:id="2290"/>
    </w:p>
    <w:p w14:paraId="5CF28009" w14:textId="77777777" w:rsidR="00264041" w:rsidRDefault="00264041" w:rsidP="00264041">
      <w:pPr>
        <w:pStyle w:val="Heading5"/>
      </w:pPr>
      <w:bookmarkStart w:id="2291" w:name="_Toc34346673"/>
      <w:bookmarkStart w:id="2292" w:name="_Toc34740750"/>
      <w:bookmarkStart w:id="2293" w:name="_Toc34748109"/>
      <w:bookmarkStart w:id="2294" w:name="_Toc34748485"/>
      <w:bookmarkStart w:id="2295" w:name="_Toc34749475"/>
      <w:bookmarkStart w:id="2296" w:name="_Toc49689938"/>
      <w:bookmarkStart w:id="2297" w:name="_Toc56337023"/>
      <w:bookmarkStart w:id="2298" w:name="_Toc74991504"/>
      <w:r>
        <w:t>6.2.3.15.1</w:t>
      </w:r>
      <w:r>
        <w:tab/>
        <w:t>Description</w:t>
      </w:r>
      <w:bookmarkEnd w:id="2291"/>
      <w:bookmarkEnd w:id="2292"/>
      <w:bookmarkEnd w:id="2293"/>
      <w:bookmarkEnd w:id="2294"/>
      <w:bookmarkEnd w:id="2295"/>
      <w:bookmarkEnd w:id="2296"/>
      <w:bookmarkEnd w:id="2297"/>
      <w:bookmarkEnd w:id="229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299" w:name="_Toc34346674"/>
      <w:bookmarkStart w:id="2300" w:name="_Toc34740751"/>
      <w:bookmarkStart w:id="2301" w:name="_Toc34748110"/>
      <w:bookmarkStart w:id="2302" w:name="_Toc34748486"/>
      <w:bookmarkStart w:id="2303" w:name="_Toc34749476"/>
      <w:bookmarkStart w:id="2304" w:name="_Toc49689939"/>
      <w:bookmarkStart w:id="2305" w:name="_Toc56337024"/>
      <w:bookmarkStart w:id="2306" w:name="_Toc74991505"/>
      <w:r>
        <w:t>6.2.3.15.2</w:t>
      </w:r>
      <w:r>
        <w:tab/>
        <w:t>Resource Definition</w:t>
      </w:r>
      <w:bookmarkEnd w:id="2299"/>
      <w:bookmarkEnd w:id="2300"/>
      <w:bookmarkEnd w:id="2301"/>
      <w:bookmarkEnd w:id="2302"/>
      <w:bookmarkEnd w:id="2303"/>
      <w:bookmarkEnd w:id="2304"/>
      <w:bookmarkEnd w:id="2305"/>
      <w:bookmarkEnd w:id="23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70D34892" w:rsidR="00264041" w:rsidRDefault="00264041" w:rsidP="00264041">
            <w:pPr>
              <w:pStyle w:val="TAL"/>
            </w:pPr>
            <w:r w:rsidRPr="000B71E3">
              <w:t xml:space="preserve">Represents the </w:t>
            </w:r>
            <w:r>
              <w:t>IMS Public Identity (i.e. IMS Public User identity or Public Service Identity) or the IMS private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307" w:name="_Toc34346675"/>
      <w:bookmarkStart w:id="2308" w:name="_Toc34740752"/>
      <w:bookmarkStart w:id="2309" w:name="_Toc34748111"/>
      <w:bookmarkStart w:id="2310" w:name="_Toc34748487"/>
      <w:bookmarkStart w:id="2311" w:name="_Toc34749477"/>
      <w:bookmarkStart w:id="2312" w:name="_Toc49689940"/>
      <w:bookmarkStart w:id="2313" w:name="_Toc56337025"/>
      <w:bookmarkStart w:id="2314" w:name="_Toc74991506"/>
      <w:r>
        <w:t>6.2.3.15.3</w:t>
      </w:r>
      <w:r>
        <w:tab/>
        <w:t>Resource Standard Methods</w:t>
      </w:r>
      <w:bookmarkEnd w:id="2307"/>
      <w:bookmarkEnd w:id="2308"/>
      <w:bookmarkEnd w:id="2309"/>
      <w:bookmarkEnd w:id="2310"/>
      <w:bookmarkEnd w:id="2311"/>
      <w:bookmarkEnd w:id="2312"/>
      <w:bookmarkEnd w:id="2313"/>
      <w:bookmarkEnd w:id="2314"/>
    </w:p>
    <w:p w14:paraId="0E8B1FE2" w14:textId="77777777" w:rsidR="00264041" w:rsidRPr="00384E92" w:rsidRDefault="00264041" w:rsidP="00264041">
      <w:pPr>
        <w:pStyle w:val="Heading6"/>
      </w:pPr>
      <w:bookmarkStart w:id="2315" w:name="_Toc34346676"/>
      <w:bookmarkStart w:id="2316" w:name="_Toc34740753"/>
      <w:bookmarkStart w:id="2317" w:name="_Toc34748112"/>
      <w:bookmarkStart w:id="2318" w:name="_Toc34748488"/>
      <w:bookmarkStart w:id="2319" w:name="_Toc34749478"/>
      <w:bookmarkStart w:id="2320" w:name="_Toc49689941"/>
      <w:bookmarkStart w:id="2321" w:name="_Toc56337026"/>
      <w:bookmarkStart w:id="2322" w:name="_Toc74991507"/>
      <w:r w:rsidRPr="00384E92">
        <w:t>6.</w:t>
      </w:r>
      <w:r>
        <w:t>2.3.15.3</w:t>
      </w:r>
      <w:r w:rsidRPr="00384E92">
        <w:t>.1</w:t>
      </w:r>
      <w:r w:rsidRPr="00384E92">
        <w:tab/>
      </w:r>
      <w:r>
        <w:t>GET</w:t>
      </w:r>
      <w:bookmarkEnd w:id="2315"/>
      <w:bookmarkEnd w:id="2316"/>
      <w:bookmarkEnd w:id="2317"/>
      <w:bookmarkEnd w:id="2318"/>
      <w:bookmarkEnd w:id="2319"/>
      <w:bookmarkEnd w:id="2320"/>
      <w:bookmarkEnd w:id="2321"/>
      <w:bookmarkEnd w:id="232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7777777"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264041">
      <w:pPr>
        <w:pStyle w:val="Heading4"/>
      </w:pPr>
      <w:bookmarkStart w:id="2323" w:name="_Toc34346677"/>
      <w:bookmarkStart w:id="2324" w:name="_Toc34740754"/>
      <w:bookmarkStart w:id="2325" w:name="_Toc34748113"/>
      <w:bookmarkStart w:id="2326" w:name="_Toc34748489"/>
      <w:bookmarkStart w:id="2327" w:name="_Toc34749479"/>
      <w:bookmarkStart w:id="2328" w:name="_Toc49689942"/>
      <w:bookmarkStart w:id="2329" w:name="_Toc56337027"/>
      <w:bookmarkStart w:id="2330" w:name="_Toc74991508"/>
      <w:r>
        <w:t>6.2.3.16</w:t>
      </w:r>
      <w:r>
        <w:tab/>
        <w:t>Resource: CS location Information</w:t>
      </w:r>
      <w:bookmarkEnd w:id="2323"/>
      <w:bookmarkEnd w:id="2324"/>
      <w:bookmarkEnd w:id="2325"/>
      <w:bookmarkEnd w:id="2326"/>
      <w:bookmarkEnd w:id="2327"/>
      <w:bookmarkEnd w:id="2328"/>
      <w:bookmarkEnd w:id="2329"/>
      <w:bookmarkEnd w:id="2330"/>
    </w:p>
    <w:p w14:paraId="202D8008" w14:textId="77777777" w:rsidR="00264041" w:rsidRDefault="00264041" w:rsidP="00264041">
      <w:pPr>
        <w:pStyle w:val="Heading5"/>
      </w:pPr>
      <w:bookmarkStart w:id="2331" w:name="_Toc34346678"/>
      <w:bookmarkStart w:id="2332" w:name="_Toc34740755"/>
      <w:bookmarkStart w:id="2333" w:name="_Toc34748114"/>
      <w:bookmarkStart w:id="2334" w:name="_Toc34748490"/>
      <w:bookmarkStart w:id="2335" w:name="_Toc34749480"/>
      <w:bookmarkStart w:id="2336" w:name="_Toc49689943"/>
      <w:bookmarkStart w:id="2337" w:name="_Toc56337028"/>
      <w:bookmarkStart w:id="2338" w:name="_Toc74991509"/>
      <w:r>
        <w:t>6.2.3.16.1</w:t>
      </w:r>
      <w:r>
        <w:tab/>
        <w:t>Description</w:t>
      </w:r>
      <w:bookmarkEnd w:id="2331"/>
      <w:bookmarkEnd w:id="2332"/>
      <w:bookmarkEnd w:id="2333"/>
      <w:bookmarkEnd w:id="2334"/>
      <w:bookmarkEnd w:id="2335"/>
      <w:bookmarkEnd w:id="2336"/>
      <w:bookmarkEnd w:id="2337"/>
      <w:bookmarkEnd w:id="233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339" w:name="_Toc34346679"/>
      <w:bookmarkStart w:id="2340" w:name="_Toc34740756"/>
      <w:bookmarkStart w:id="2341" w:name="_Toc34748115"/>
      <w:bookmarkStart w:id="2342" w:name="_Toc34748491"/>
      <w:bookmarkStart w:id="2343" w:name="_Toc34749481"/>
      <w:bookmarkStart w:id="2344" w:name="_Toc49689944"/>
      <w:bookmarkStart w:id="2345" w:name="_Toc56337029"/>
      <w:bookmarkStart w:id="2346" w:name="_Toc74991510"/>
      <w:r>
        <w:t>6.2.3.16.2</w:t>
      </w:r>
      <w:r>
        <w:tab/>
        <w:t>Resource Definition</w:t>
      </w:r>
      <w:bookmarkEnd w:id="2339"/>
      <w:bookmarkEnd w:id="2340"/>
      <w:bookmarkEnd w:id="2341"/>
      <w:bookmarkEnd w:id="2342"/>
      <w:bookmarkEnd w:id="2343"/>
      <w:bookmarkEnd w:id="2344"/>
      <w:bookmarkEnd w:id="2345"/>
      <w:bookmarkEnd w:id="234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940963" w:rsidR="00264041" w:rsidRDefault="00264041" w:rsidP="00264041">
            <w:pPr>
              <w:pStyle w:val="TAL"/>
            </w:pPr>
            <w:r w:rsidRPr="000B71E3">
              <w:t xml:space="preserve">Represents the </w:t>
            </w:r>
            <w:r>
              <w:t>IMS Public Identity (i.e. IMS Public User identity or Public Service Identity) or the IMS private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347" w:name="_Toc34346680"/>
      <w:bookmarkStart w:id="2348" w:name="_Toc34740757"/>
      <w:bookmarkStart w:id="2349" w:name="_Toc34748116"/>
      <w:bookmarkStart w:id="2350" w:name="_Toc34748492"/>
      <w:bookmarkStart w:id="2351" w:name="_Toc34749482"/>
      <w:bookmarkStart w:id="2352" w:name="_Toc49689945"/>
      <w:bookmarkStart w:id="2353" w:name="_Toc56337030"/>
      <w:bookmarkStart w:id="2354" w:name="_Toc74991511"/>
      <w:r>
        <w:t>6.2.3.16.3</w:t>
      </w:r>
      <w:r>
        <w:tab/>
        <w:t>Resource Standard Methods</w:t>
      </w:r>
      <w:bookmarkEnd w:id="2347"/>
      <w:bookmarkEnd w:id="2348"/>
      <w:bookmarkEnd w:id="2349"/>
      <w:bookmarkEnd w:id="2350"/>
      <w:bookmarkEnd w:id="2351"/>
      <w:bookmarkEnd w:id="2352"/>
      <w:bookmarkEnd w:id="2353"/>
      <w:bookmarkEnd w:id="2354"/>
    </w:p>
    <w:p w14:paraId="33379199" w14:textId="77777777" w:rsidR="00264041" w:rsidRPr="00384E92" w:rsidRDefault="00264041" w:rsidP="00264041">
      <w:pPr>
        <w:pStyle w:val="Heading6"/>
      </w:pPr>
      <w:bookmarkStart w:id="2355" w:name="_Toc34346681"/>
      <w:bookmarkStart w:id="2356" w:name="_Toc34740758"/>
      <w:bookmarkStart w:id="2357" w:name="_Toc34748117"/>
      <w:bookmarkStart w:id="2358" w:name="_Toc34748493"/>
      <w:bookmarkStart w:id="2359" w:name="_Toc34749483"/>
      <w:bookmarkStart w:id="2360" w:name="_Toc49689946"/>
      <w:bookmarkStart w:id="2361" w:name="_Toc56337031"/>
      <w:bookmarkStart w:id="2362" w:name="_Toc74991512"/>
      <w:r w:rsidRPr="00384E92">
        <w:t>6.</w:t>
      </w:r>
      <w:r>
        <w:t>2.3.16.3</w:t>
      </w:r>
      <w:r w:rsidRPr="00384E92">
        <w:t>.1</w:t>
      </w:r>
      <w:r w:rsidRPr="00384E92">
        <w:tab/>
      </w:r>
      <w:r>
        <w:t>GET</w:t>
      </w:r>
      <w:bookmarkEnd w:id="2355"/>
      <w:bookmarkEnd w:id="2356"/>
      <w:bookmarkEnd w:id="2357"/>
      <w:bookmarkEnd w:id="2358"/>
      <w:bookmarkEnd w:id="2359"/>
      <w:bookmarkEnd w:id="2360"/>
      <w:bookmarkEnd w:id="2361"/>
      <w:bookmarkEnd w:id="2362"/>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1107A">
      <w:pPr>
        <w:pStyle w:val="Heading4"/>
      </w:pPr>
      <w:bookmarkStart w:id="2363" w:name="_Toc34346682"/>
      <w:bookmarkStart w:id="2364" w:name="_Toc34740759"/>
      <w:bookmarkStart w:id="2365" w:name="_Toc34748118"/>
      <w:bookmarkStart w:id="2366" w:name="_Toc34748494"/>
      <w:bookmarkStart w:id="2367" w:name="_Toc34749484"/>
      <w:bookmarkStart w:id="2368" w:name="_Toc49689947"/>
      <w:bookmarkStart w:id="2369" w:name="_Toc56337032"/>
      <w:bookmarkStart w:id="2370" w:name="_Toc74991513"/>
      <w:r>
        <w:t>6.2.3.17</w:t>
      </w:r>
      <w:r>
        <w:tab/>
        <w:t>Resource: SRVCC data</w:t>
      </w:r>
      <w:bookmarkEnd w:id="2363"/>
      <w:bookmarkEnd w:id="2364"/>
      <w:bookmarkEnd w:id="2365"/>
      <w:bookmarkEnd w:id="2366"/>
      <w:bookmarkEnd w:id="2367"/>
      <w:bookmarkEnd w:id="2368"/>
      <w:bookmarkEnd w:id="2369"/>
      <w:bookmarkEnd w:id="2370"/>
    </w:p>
    <w:p w14:paraId="1E28B669" w14:textId="77777777" w:rsidR="0071107A" w:rsidRDefault="0071107A" w:rsidP="0071107A">
      <w:pPr>
        <w:pStyle w:val="Heading5"/>
      </w:pPr>
      <w:bookmarkStart w:id="2371" w:name="_Toc34346683"/>
      <w:bookmarkStart w:id="2372" w:name="_Toc34740760"/>
      <w:bookmarkStart w:id="2373" w:name="_Toc34748119"/>
      <w:bookmarkStart w:id="2374" w:name="_Toc34748495"/>
      <w:bookmarkStart w:id="2375" w:name="_Toc34749485"/>
      <w:bookmarkStart w:id="2376" w:name="_Toc49689948"/>
      <w:bookmarkStart w:id="2377" w:name="_Toc56337033"/>
      <w:bookmarkStart w:id="2378" w:name="_Toc74991514"/>
      <w:r>
        <w:t>6.2.3.17.1</w:t>
      </w:r>
      <w:r>
        <w:tab/>
        <w:t>Description</w:t>
      </w:r>
      <w:bookmarkEnd w:id="2371"/>
      <w:bookmarkEnd w:id="2372"/>
      <w:bookmarkEnd w:id="2373"/>
      <w:bookmarkEnd w:id="2374"/>
      <w:bookmarkEnd w:id="2375"/>
      <w:bookmarkEnd w:id="2376"/>
      <w:bookmarkEnd w:id="2377"/>
      <w:bookmarkEnd w:id="237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379" w:name="_Toc34346684"/>
      <w:bookmarkStart w:id="2380" w:name="_Toc34740761"/>
      <w:bookmarkStart w:id="2381" w:name="_Toc34748120"/>
      <w:bookmarkStart w:id="2382" w:name="_Toc34748496"/>
      <w:bookmarkStart w:id="2383" w:name="_Toc34749486"/>
      <w:bookmarkStart w:id="2384" w:name="_Toc49689949"/>
      <w:bookmarkStart w:id="2385" w:name="_Toc56337034"/>
      <w:bookmarkStart w:id="2386" w:name="_Toc74991515"/>
      <w:r>
        <w:t>6.2.3.17.2</w:t>
      </w:r>
      <w:r>
        <w:tab/>
        <w:t>Resource Definition</w:t>
      </w:r>
      <w:bookmarkEnd w:id="2379"/>
      <w:bookmarkEnd w:id="2380"/>
      <w:bookmarkEnd w:id="2381"/>
      <w:bookmarkEnd w:id="2382"/>
      <w:bookmarkEnd w:id="2383"/>
      <w:bookmarkEnd w:id="2384"/>
      <w:bookmarkEnd w:id="2385"/>
      <w:bookmarkEnd w:id="238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6E392102" w:rsidR="0071107A" w:rsidRDefault="0071107A" w:rsidP="0071107A">
            <w:pPr>
              <w:pStyle w:val="TAL"/>
            </w:pPr>
            <w:r w:rsidRPr="000B71E3">
              <w:t xml:space="preserve">Represents the </w:t>
            </w:r>
            <w:r>
              <w:t>IMS Public Identity (i.e. IMS Public User identity or Public Service Identity) or the IMS private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387" w:name="_Toc34346685"/>
      <w:bookmarkStart w:id="2388" w:name="_Toc34740762"/>
      <w:bookmarkStart w:id="2389" w:name="_Toc34748121"/>
      <w:bookmarkStart w:id="2390" w:name="_Toc34748497"/>
      <w:bookmarkStart w:id="2391" w:name="_Toc34749487"/>
      <w:bookmarkStart w:id="2392" w:name="_Toc49689950"/>
      <w:bookmarkStart w:id="2393" w:name="_Toc56337035"/>
      <w:bookmarkStart w:id="2394" w:name="_Toc74991516"/>
      <w:r>
        <w:t>6.2.3.17.3</w:t>
      </w:r>
      <w:r>
        <w:tab/>
        <w:t>Resource Standard Methods</w:t>
      </w:r>
      <w:bookmarkEnd w:id="2387"/>
      <w:bookmarkEnd w:id="2388"/>
      <w:bookmarkEnd w:id="2389"/>
      <w:bookmarkEnd w:id="2390"/>
      <w:bookmarkEnd w:id="2391"/>
      <w:bookmarkEnd w:id="2392"/>
      <w:bookmarkEnd w:id="2393"/>
      <w:bookmarkEnd w:id="2394"/>
    </w:p>
    <w:p w14:paraId="6C58A734" w14:textId="77777777" w:rsidR="0071107A" w:rsidRPr="00384E92" w:rsidRDefault="0071107A" w:rsidP="0071107A">
      <w:pPr>
        <w:pStyle w:val="Heading6"/>
      </w:pPr>
      <w:bookmarkStart w:id="2395" w:name="_Toc34346686"/>
      <w:bookmarkStart w:id="2396" w:name="_Toc34740763"/>
      <w:bookmarkStart w:id="2397" w:name="_Toc34748122"/>
      <w:bookmarkStart w:id="2398" w:name="_Toc34748498"/>
      <w:bookmarkStart w:id="2399" w:name="_Toc34749488"/>
      <w:bookmarkStart w:id="2400" w:name="_Toc49689951"/>
      <w:bookmarkStart w:id="2401" w:name="_Toc56337036"/>
      <w:bookmarkStart w:id="2402" w:name="_Toc74991517"/>
      <w:r w:rsidRPr="00384E92">
        <w:t>6.</w:t>
      </w:r>
      <w:r>
        <w:t>2.3.17.3</w:t>
      </w:r>
      <w:r w:rsidRPr="00384E92">
        <w:t>.1</w:t>
      </w:r>
      <w:r w:rsidRPr="00384E92">
        <w:tab/>
      </w:r>
      <w:r>
        <w:t>GET</w:t>
      </w:r>
      <w:bookmarkEnd w:id="2395"/>
      <w:bookmarkEnd w:id="2396"/>
      <w:bookmarkEnd w:id="2397"/>
      <w:bookmarkEnd w:id="2398"/>
      <w:bookmarkEnd w:id="2399"/>
      <w:bookmarkEnd w:id="2400"/>
      <w:bookmarkEnd w:id="2401"/>
      <w:bookmarkEnd w:id="240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D16F2">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1107A">
      <w:pPr>
        <w:pStyle w:val="Heading6"/>
      </w:pPr>
      <w:bookmarkStart w:id="2403" w:name="_Toc34346687"/>
      <w:bookmarkStart w:id="2404" w:name="_Toc34740764"/>
      <w:bookmarkStart w:id="2405" w:name="_Toc34748123"/>
      <w:bookmarkStart w:id="2406" w:name="_Toc34748499"/>
      <w:bookmarkStart w:id="2407" w:name="_Toc34749489"/>
      <w:bookmarkStart w:id="2408" w:name="_Toc49689952"/>
      <w:bookmarkStart w:id="2409" w:name="_Toc56337037"/>
      <w:bookmarkStart w:id="2410" w:name="_Toc74991518"/>
      <w:r w:rsidRPr="00384E92">
        <w:t>6.</w:t>
      </w:r>
      <w:r>
        <w:t>2.3.17.3</w:t>
      </w:r>
      <w:r w:rsidRPr="00384E92">
        <w:t>.</w:t>
      </w:r>
      <w:r>
        <w:t>2</w:t>
      </w:r>
      <w:r w:rsidRPr="00384E92">
        <w:tab/>
      </w:r>
      <w:r>
        <w:t>PATCH</w:t>
      </w:r>
      <w:bookmarkEnd w:id="2403"/>
      <w:bookmarkEnd w:id="2404"/>
      <w:bookmarkEnd w:id="2405"/>
      <w:bookmarkEnd w:id="2406"/>
      <w:bookmarkEnd w:id="2407"/>
      <w:bookmarkEnd w:id="2408"/>
      <w:bookmarkEnd w:id="2409"/>
      <w:bookmarkEnd w:id="241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20000B">
      <w:pPr>
        <w:pStyle w:val="Heading4"/>
      </w:pPr>
      <w:bookmarkStart w:id="2411" w:name="_Toc34346688"/>
      <w:bookmarkStart w:id="2412" w:name="_Toc34740765"/>
      <w:bookmarkStart w:id="2413" w:name="_Toc34748124"/>
      <w:bookmarkStart w:id="2414" w:name="_Toc34748500"/>
      <w:bookmarkStart w:id="2415" w:name="_Toc34749490"/>
      <w:bookmarkStart w:id="2416" w:name="_Toc49689953"/>
      <w:bookmarkStart w:id="2417" w:name="_Toc56337038"/>
      <w:bookmarkStart w:id="2418" w:name="_Toc74991519"/>
      <w:r>
        <w:t>6.2.3.18</w:t>
      </w:r>
      <w:r>
        <w:tab/>
        <w:t>Resource: PSI activation state</w:t>
      </w:r>
      <w:bookmarkEnd w:id="2411"/>
      <w:bookmarkEnd w:id="2412"/>
      <w:bookmarkEnd w:id="2413"/>
      <w:bookmarkEnd w:id="2414"/>
      <w:bookmarkEnd w:id="2415"/>
      <w:bookmarkEnd w:id="2416"/>
      <w:bookmarkEnd w:id="2417"/>
      <w:bookmarkEnd w:id="2418"/>
    </w:p>
    <w:p w14:paraId="36B2E00B" w14:textId="77777777" w:rsidR="0020000B" w:rsidRDefault="0020000B" w:rsidP="0020000B">
      <w:pPr>
        <w:pStyle w:val="Heading5"/>
      </w:pPr>
      <w:bookmarkStart w:id="2419" w:name="_Toc34346689"/>
      <w:bookmarkStart w:id="2420" w:name="_Toc34740766"/>
      <w:bookmarkStart w:id="2421" w:name="_Toc34748125"/>
      <w:bookmarkStart w:id="2422" w:name="_Toc34748501"/>
      <w:bookmarkStart w:id="2423" w:name="_Toc34749491"/>
      <w:bookmarkStart w:id="2424" w:name="_Toc49689954"/>
      <w:bookmarkStart w:id="2425" w:name="_Toc56337039"/>
      <w:bookmarkStart w:id="2426" w:name="_Toc74991520"/>
      <w:r>
        <w:t>6.2.3.18.1</w:t>
      </w:r>
      <w:r>
        <w:tab/>
        <w:t>Description</w:t>
      </w:r>
      <w:bookmarkEnd w:id="2419"/>
      <w:bookmarkEnd w:id="2420"/>
      <w:bookmarkEnd w:id="2421"/>
      <w:bookmarkEnd w:id="2422"/>
      <w:bookmarkEnd w:id="2423"/>
      <w:bookmarkEnd w:id="2424"/>
      <w:bookmarkEnd w:id="2425"/>
      <w:bookmarkEnd w:id="242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427" w:name="_Toc34346690"/>
      <w:bookmarkStart w:id="2428" w:name="_Toc34740767"/>
      <w:bookmarkStart w:id="2429" w:name="_Toc34748126"/>
      <w:bookmarkStart w:id="2430" w:name="_Toc34748502"/>
      <w:bookmarkStart w:id="2431" w:name="_Toc34749492"/>
      <w:bookmarkStart w:id="2432" w:name="_Toc49689955"/>
      <w:bookmarkStart w:id="2433" w:name="_Toc56337040"/>
      <w:bookmarkStart w:id="2434" w:name="_Toc74991521"/>
      <w:r>
        <w:t>6.2.3.18.2</w:t>
      </w:r>
      <w:r>
        <w:tab/>
        <w:t>Resource Definition</w:t>
      </w:r>
      <w:bookmarkEnd w:id="2427"/>
      <w:bookmarkEnd w:id="2428"/>
      <w:bookmarkEnd w:id="2429"/>
      <w:bookmarkEnd w:id="2430"/>
      <w:bookmarkEnd w:id="2431"/>
      <w:bookmarkEnd w:id="2432"/>
      <w:bookmarkEnd w:id="2433"/>
      <w:bookmarkEnd w:id="243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lastRenderedPageBreak/>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435" w:name="_Toc34346691"/>
      <w:bookmarkStart w:id="2436" w:name="_Toc34740768"/>
      <w:bookmarkStart w:id="2437" w:name="_Toc34748127"/>
      <w:bookmarkStart w:id="2438" w:name="_Toc34748503"/>
      <w:bookmarkStart w:id="2439" w:name="_Toc34749493"/>
      <w:bookmarkStart w:id="2440" w:name="_Toc49689956"/>
      <w:bookmarkStart w:id="2441" w:name="_Toc56337041"/>
      <w:bookmarkStart w:id="2442" w:name="_Toc74991522"/>
      <w:r>
        <w:t>6.2.3.18.3</w:t>
      </w:r>
      <w:r>
        <w:tab/>
        <w:t>Resource Standard Methods</w:t>
      </w:r>
      <w:bookmarkEnd w:id="2435"/>
      <w:bookmarkEnd w:id="2436"/>
      <w:bookmarkEnd w:id="2437"/>
      <w:bookmarkEnd w:id="2438"/>
      <w:bookmarkEnd w:id="2439"/>
      <w:bookmarkEnd w:id="2440"/>
      <w:bookmarkEnd w:id="2441"/>
      <w:bookmarkEnd w:id="2442"/>
    </w:p>
    <w:p w14:paraId="6B55F06E" w14:textId="77777777" w:rsidR="0020000B" w:rsidRPr="00384E92" w:rsidRDefault="0020000B" w:rsidP="0020000B">
      <w:pPr>
        <w:pStyle w:val="Heading6"/>
      </w:pPr>
      <w:bookmarkStart w:id="2443" w:name="_Toc34346692"/>
      <w:bookmarkStart w:id="2444" w:name="_Toc34740769"/>
      <w:bookmarkStart w:id="2445" w:name="_Toc34748128"/>
      <w:bookmarkStart w:id="2446" w:name="_Toc34748504"/>
      <w:bookmarkStart w:id="2447" w:name="_Toc34749494"/>
      <w:bookmarkStart w:id="2448" w:name="_Toc49689957"/>
      <w:bookmarkStart w:id="2449" w:name="_Toc56337042"/>
      <w:bookmarkStart w:id="2450" w:name="_Toc74991523"/>
      <w:r w:rsidRPr="00384E92">
        <w:t>6.</w:t>
      </w:r>
      <w:r>
        <w:t>2.3.18.3</w:t>
      </w:r>
      <w:r w:rsidRPr="00384E92">
        <w:t>.1</w:t>
      </w:r>
      <w:r w:rsidRPr="00384E92">
        <w:tab/>
      </w:r>
      <w:r>
        <w:t>GET</w:t>
      </w:r>
      <w:bookmarkEnd w:id="2443"/>
      <w:bookmarkEnd w:id="2444"/>
      <w:bookmarkEnd w:id="2445"/>
      <w:bookmarkEnd w:id="2446"/>
      <w:bookmarkEnd w:id="2447"/>
      <w:bookmarkEnd w:id="2448"/>
      <w:bookmarkEnd w:id="2449"/>
      <w:bookmarkEnd w:id="245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20000B">
      <w:pPr>
        <w:pStyle w:val="Heading6"/>
      </w:pPr>
      <w:bookmarkStart w:id="2451" w:name="_Toc34346693"/>
      <w:bookmarkStart w:id="2452" w:name="_Toc34740770"/>
      <w:bookmarkStart w:id="2453" w:name="_Toc34748129"/>
      <w:bookmarkStart w:id="2454" w:name="_Toc34748505"/>
      <w:bookmarkStart w:id="2455" w:name="_Toc34749495"/>
      <w:bookmarkStart w:id="2456" w:name="_Toc49689958"/>
      <w:bookmarkStart w:id="2457" w:name="_Toc56337043"/>
      <w:bookmarkStart w:id="2458" w:name="_Toc74991524"/>
      <w:r w:rsidRPr="00384E92">
        <w:t>6.</w:t>
      </w:r>
      <w:r>
        <w:t>2.3.18.3</w:t>
      </w:r>
      <w:r w:rsidRPr="00384E92">
        <w:t>.</w:t>
      </w:r>
      <w:r>
        <w:t>2</w:t>
      </w:r>
      <w:r w:rsidRPr="00384E92">
        <w:tab/>
      </w:r>
      <w:r>
        <w:t>PATCH</w:t>
      </w:r>
      <w:bookmarkEnd w:id="2451"/>
      <w:bookmarkEnd w:id="2452"/>
      <w:bookmarkEnd w:id="2453"/>
      <w:bookmarkEnd w:id="2454"/>
      <w:bookmarkEnd w:id="2455"/>
      <w:bookmarkEnd w:id="2456"/>
      <w:bookmarkEnd w:id="2457"/>
      <w:bookmarkEnd w:id="245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59" w:name="_Toc34346694"/>
      <w:bookmarkStart w:id="2460"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C17A86">
      <w:pPr>
        <w:pStyle w:val="Heading4"/>
      </w:pPr>
      <w:bookmarkStart w:id="2461" w:name="_Toc34748130"/>
      <w:bookmarkStart w:id="2462" w:name="_Toc34748506"/>
      <w:bookmarkStart w:id="2463" w:name="_Toc34749496"/>
      <w:bookmarkStart w:id="2464" w:name="_Toc49689959"/>
      <w:bookmarkStart w:id="2465" w:name="_Toc56337044"/>
      <w:bookmarkStart w:id="2466" w:name="_Toc74991525"/>
      <w:r>
        <w:t>6.2.3.19</w:t>
      </w:r>
      <w:r>
        <w:tab/>
        <w:t>Resource: Repository Data</w:t>
      </w:r>
      <w:bookmarkEnd w:id="2459"/>
      <w:bookmarkEnd w:id="2460"/>
      <w:bookmarkEnd w:id="2461"/>
      <w:bookmarkEnd w:id="2462"/>
      <w:bookmarkEnd w:id="2463"/>
      <w:bookmarkEnd w:id="2464"/>
      <w:bookmarkEnd w:id="2465"/>
      <w:bookmarkEnd w:id="2466"/>
    </w:p>
    <w:p w14:paraId="24882F76" w14:textId="77777777" w:rsidR="00C17A86" w:rsidRDefault="00C17A86" w:rsidP="00C17A86">
      <w:pPr>
        <w:pStyle w:val="Heading5"/>
      </w:pPr>
      <w:bookmarkStart w:id="2467" w:name="_Toc26199591"/>
      <w:bookmarkStart w:id="2468" w:name="_Toc34346695"/>
      <w:bookmarkStart w:id="2469" w:name="_Toc34740772"/>
      <w:bookmarkStart w:id="2470" w:name="_Toc34748131"/>
      <w:bookmarkStart w:id="2471" w:name="_Toc34748507"/>
      <w:bookmarkStart w:id="2472" w:name="_Toc34749497"/>
      <w:bookmarkStart w:id="2473" w:name="_Toc49689960"/>
      <w:bookmarkStart w:id="2474" w:name="_Toc56337045"/>
      <w:bookmarkStart w:id="2475" w:name="_Toc74991526"/>
      <w:r>
        <w:t>6.2.3.19.1</w:t>
      </w:r>
      <w:r>
        <w:tab/>
        <w:t>Description</w:t>
      </w:r>
      <w:bookmarkEnd w:id="2467"/>
      <w:bookmarkEnd w:id="2468"/>
      <w:bookmarkEnd w:id="2469"/>
      <w:bookmarkEnd w:id="2470"/>
      <w:bookmarkEnd w:id="2471"/>
      <w:bookmarkEnd w:id="2472"/>
      <w:bookmarkEnd w:id="2473"/>
      <w:bookmarkEnd w:id="2474"/>
      <w:bookmarkEnd w:id="2475"/>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476" w:name="_Toc26199592"/>
      <w:bookmarkStart w:id="2477" w:name="_Toc34346696"/>
      <w:bookmarkStart w:id="2478" w:name="_Toc34740773"/>
      <w:bookmarkStart w:id="2479" w:name="_Toc34748132"/>
      <w:bookmarkStart w:id="2480" w:name="_Toc34748508"/>
      <w:bookmarkStart w:id="2481" w:name="_Toc34749498"/>
      <w:bookmarkStart w:id="2482" w:name="_Toc49689961"/>
      <w:bookmarkStart w:id="2483" w:name="_Toc56337046"/>
      <w:bookmarkStart w:id="2484" w:name="_Toc74991527"/>
      <w:r>
        <w:t>6.2.3.19.2</w:t>
      </w:r>
      <w:r>
        <w:tab/>
        <w:t>Resource Definition</w:t>
      </w:r>
      <w:bookmarkEnd w:id="2476"/>
      <w:bookmarkEnd w:id="2477"/>
      <w:bookmarkEnd w:id="2478"/>
      <w:bookmarkEnd w:id="2479"/>
      <w:bookmarkEnd w:id="2480"/>
      <w:bookmarkEnd w:id="2481"/>
      <w:bookmarkEnd w:id="2482"/>
      <w:bookmarkEnd w:id="2483"/>
      <w:bookmarkEnd w:id="248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77777777"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485" w:name="_Toc26199593"/>
      <w:bookmarkStart w:id="2486" w:name="_Toc34346697"/>
      <w:bookmarkStart w:id="2487" w:name="_Toc34740774"/>
      <w:bookmarkStart w:id="2488" w:name="_Toc34748133"/>
      <w:bookmarkStart w:id="2489" w:name="_Toc34748509"/>
      <w:bookmarkStart w:id="2490" w:name="_Toc34749499"/>
      <w:bookmarkStart w:id="2491" w:name="_Toc49689962"/>
      <w:bookmarkStart w:id="2492" w:name="_Toc56337047"/>
      <w:bookmarkStart w:id="2493" w:name="_Toc74991528"/>
      <w:r>
        <w:t>6.2.3.19.3</w:t>
      </w:r>
      <w:r>
        <w:tab/>
        <w:t>Resource Standard Methods</w:t>
      </w:r>
      <w:bookmarkEnd w:id="2485"/>
      <w:bookmarkEnd w:id="2486"/>
      <w:bookmarkEnd w:id="2487"/>
      <w:bookmarkEnd w:id="2488"/>
      <w:bookmarkEnd w:id="2489"/>
      <w:bookmarkEnd w:id="2490"/>
      <w:bookmarkEnd w:id="2491"/>
      <w:bookmarkEnd w:id="2492"/>
      <w:bookmarkEnd w:id="2493"/>
    </w:p>
    <w:p w14:paraId="33AD48D3" w14:textId="77777777" w:rsidR="00C17A86" w:rsidRPr="00384E92" w:rsidRDefault="00C17A86" w:rsidP="00C17A86">
      <w:pPr>
        <w:pStyle w:val="Heading6"/>
      </w:pPr>
      <w:bookmarkStart w:id="2494" w:name="_Toc26199594"/>
      <w:bookmarkStart w:id="2495" w:name="_Toc34346698"/>
      <w:bookmarkStart w:id="2496" w:name="_Toc34740775"/>
      <w:bookmarkStart w:id="2497" w:name="_Toc34748134"/>
      <w:bookmarkStart w:id="2498" w:name="_Toc34748510"/>
      <w:bookmarkStart w:id="2499" w:name="_Toc34749500"/>
      <w:bookmarkStart w:id="2500" w:name="_Toc49689963"/>
      <w:bookmarkStart w:id="2501" w:name="_Toc56337048"/>
      <w:bookmarkStart w:id="2502" w:name="_Toc74991529"/>
      <w:r w:rsidRPr="00384E92">
        <w:t>6.</w:t>
      </w:r>
      <w:r>
        <w:t>2.3.19.3</w:t>
      </w:r>
      <w:r w:rsidRPr="00384E92">
        <w:t>.1</w:t>
      </w:r>
      <w:r w:rsidRPr="00384E92">
        <w:tab/>
      </w:r>
      <w:r>
        <w:t>GET</w:t>
      </w:r>
      <w:bookmarkEnd w:id="2494"/>
      <w:bookmarkEnd w:id="2495"/>
      <w:bookmarkEnd w:id="2496"/>
      <w:bookmarkEnd w:id="2497"/>
      <w:bookmarkEnd w:id="2498"/>
      <w:bookmarkEnd w:id="2499"/>
      <w:bookmarkEnd w:id="2500"/>
      <w:bookmarkEnd w:id="2501"/>
      <w:bookmarkEnd w:id="250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C17A86">
      <w:pPr>
        <w:pStyle w:val="Heading6"/>
      </w:pPr>
      <w:bookmarkStart w:id="2503" w:name="_Toc34346699"/>
      <w:bookmarkStart w:id="2504" w:name="_Toc34740776"/>
      <w:bookmarkStart w:id="2505" w:name="_Toc34748135"/>
      <w:bookmarkStart w:id="2506" w:name="_Toc34748511"/>
      <w:bookmarkStart w:id="2507" w:name="_Toc34749501"/>
      <w:bookmarkStart w:id="2508" w:name="_Toc49689964"/>
      <w:bookmarkStart w:id="2509" w:name="_Toc56337049"/>
      <w:bookmarkStart w:id="2510" w:name="_Toc74991530"/>
      <w:r w:rsidRPr="00384E92">
        <w:t>6.</w:t>
      </w:r>
      <w:r>
        <w:t>2.3.19.3</w:t>
      </w:r>
      <w:r w:rsidRPr="00384E92">
        <w:t>.</w:t>
      </w:r>
      <w:r>
        <w:t>2</w:t>
      </w:r>
      <w:r w:rsidRPr="00384E92">
        <w:tab/>
      </w:r>
      <w:r>
        <w:t>PUT</w:t>
      </w:r>
      <w:bookmarkEnd w:id="2503"/>
      <w:bookmarkEnd w:id="2504"/>
      <w:bookmarkEnd w:id="2505"/>
      <w:bookmarkEnd w:id="2506"/>
      <w:bookmarkEnd w:id="2507"/>
      <w:bookmarkEnd w:id="2508"/>
      <w:bookmarkEnd w:id="2509"/>
      <w:bookmarkEnd w:id="251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C17A86">
      <w:pPr>
        <w:pStyle w:val="Heading6"/>
      </w:pPr>
      <w:bookmarkStart w:id="2511" w:name="_Toc34346700"/>
      <w:bookmarkStart w:id="2512" w:name="_Toc34740777"/>
      <w:bookmarkStart w:id="2513" w:name="_Toc34748136"/>
      <w:bookmarkStart w:id="2514" w:name="_Toc34748512"/>
      <w:bookmarkStart w:id="2515" w:name="_Toc34749502"/>
      <w:bookmarkStart w:id="2516" w:name="_Toc49689965"/>
      <w:bookmarkStart w:id="2517" w:name="_Toc56337050"/>
      <w:bookmarkStart w:id="2518" w:name="_Toc74991531"/>
      <w:r w:rsidRPr="00384E92">
        <w:t>6.</w:t>
      </w:r>
      <w:r>
        <w:t>2.3.19.3</w:t>
      </w:r>
      <w:r w:rsidRPr="00384E92">
        <w:t>.</w:t>
      </w:r>
      <w:r>
        <w:t>3</w:t>
      </w:r>
      <w:r w:rsidRPr="00384E92">
        <w:tab/>
      </w:r>
      <w:r>
        <w:t>DELETE</w:t>
      </w:r>
      <w:bookmarkEnd w:id="2511"/>
      <w:bookmarkEnd w:id="2512"/>
      <w:bookmarkEnd w:id="2513"/>
      <w:bookmarkEnd w:id="2514"/>
      <w:bookmarkEnd w:id="2515"/>
      <w:bookmarkEnd w:id="2516"/>
      <w:bookmarkEnd w:id="2517"/>
      <w:bookmarkEnd w:id="251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DF5F91">
      <w:pPr>
        <w:pStyle w:val="Heading4"/>
      </w:pPr>
      <w:bookmarkStart w:id="2519" w:name="_Toc11338541"/>
      <w:bookmarkStart w:id="2520" w:name="_Toc27585173"/>
      <w:bookmarkStart w:id="2521" w:name="_Toc34346701"/>
      <w:bookmarkStart w:id="2522" w:name="_Toc34740778"/>
      <w:bookmarkStart w:id="2523" w:name="_Toc34748137"/>
      <w:bookmarkStart w:id="2524" w:name="_Toc34748513"/>
      <w:bookmarkStart w:id="2525" w:name="_Toc34749503"/>
      <w:bookmarkStart w:id="2526" w:name="_Toc49689966"/>
      <w:bookmarkStart w:id="2527" w:name="_Toc56337051"/>
      <w:bookmarkStart w:id="2528" w:name="_Toc74991532"/>
      <w:r w:rsidRPr="006A7EE2">
        <w:t>6.</w:t>
      </w:r>
      <w:r>
        <w:t>2</w:t>
      </w:r>
      <w:r w:rsidRPr="006A7EE2">
        <w:t>.3.</w:t>
      </w:r>
      <w:r>
        <w:t>20</w:t>
      </w:r>
      <w:r w:rsidRPr="006A7EE2">
        <w:tab/>
        <w:t>Resource: SharedData</w:t>
      </w:r>
      <w:bookmarkEnd w:id="2519"/>
      <w:bookmarkEnd w:id="2520"/>
      <w:bookmarkEnd w:id="2521"/>
      <w:bookmarkEnd w:id="2522"/>
      <w:bookmarkEnd w:id="2523"/>
      <w:bookmarkEnd w:id="2524"/>
      <w:bookmarkEnd w:id="2525"/>
      <w:bookmarkEnd w:id="2526"/>
      <w:bookmarkEnd w:id="2527"/>
      <w:bookmarkEnd w:id="2528"/>
    </w:p>
    <w:p w14:paraId="07E20B8A" w14:textId="77777777" w:rsidR="00DF5F91" w:rsidRPr="006A7EE2" w:rsidRDefault="00DF5F91" w:rsidP="00DF5F91">
      <w:pPr>
        <w:pStyle w:val="Heading5"/>
      </w:pPr>
      <w:bookmarkStart w:id="2529" w:name="_Toc11338542"/>
      <w:bookmarkStart w:id="2530" w:name="_Toc27585174"/>
      <w:bookmarkStart w:id="2531" w:name="_Toc34346702"/>
      <w:bookmarkStart w:id="2532" w:name="_Toc34740779"/>
      <w:bookmarkStart w:id="2533" w:name="_Toc34748138"/>
      <w:bookmarkStart w:id="2534" w:name="_Toc34748514"/>
      <w:bookmarkStart w:id="2535" w:name="_Toc34749504"/>
      <w:bookmarkStart w:id="2536" w:name="_Toc49689967"/>
      <w:bookmarkStart w:id="2537" w:name="_Toc56337052"/>
      <w:bookmarkStart w:id="2538" w:name="_Toc74991533"/>
      <w:r w:rsidRPr="006A7EE2">
        <w:t>6.</w:t>
      </w:r>
      <w:r>
        <w:t>2</w:t>
      </w:r>
      <w:r w:rsidRPr="006A7EE2">
        <w:t>.3.</w:t>
      </w:r>
      <w:r>
        <w:t>20</w:t>
      </w:r>
      <w:r w:rsidRPr="006A7EE2">
        <w:t>.1</w:t>
      </w:r>
      <w:r w:rsidRPr="006A7EE2">
        <w:tab/>
        <w:t>Description</w:t>
      </w:r>
      <w:bookmarkEnd w:id="2529"/>
      <w:bookmarkEnd w:id="2530"/>
      <w:bookmarkEnd w:id="2531"/>
      <w:bookmarkEnd w:id="2532"/>
      <w:bookmarkEnd w:id="2533"/>
      <w:bookmarkEnd w:id="2534"/>
      <w:bookmarkEnd w:id="2535"/>
      <w:bookmarkEnd w:id="2536"/>
      <w:bookmarkEnd w:id="2537"/>
      <w:bookmarkEnd w:id="253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539" w:name="_Toc11338543"/>
      <w:bookmarkStart w:id="2540" w:name="_Toc27585175"/>
      <w:bookmarkStart w:id="2541" w:name="_Toc34346703"/>
      <w:bookmarkStart w:id="2542" w:name="_Toc34740780"/>
      <w:bookmarkStart w:id="2543" w:name="_Toc34748139"/>
      <w:bookmarkStart w:id="2544" w:name="_Toc34748515"/>
      <w:bookmarkStart w:id="2545" w:name="_Toc34749505"/>
      <w:bookmarkStart w:id="2546" w:name="_Toc49689968"/>
      <w:bookmarkStart w:id="2547" w:name="_Toc56337053"/>
      <w:bookmarkStart w:id="2548" w:name="_Toc74991534"/>
      <w:r w:rsidRPr="006A7EE2">
        <w:t>6.</w:t>
      </w:r>
      <w:r>
        <w:t>2</w:t>
      </w:r>
      <w:r w:rsidRPr="006A7EE2">
        <w:t>.3.</w:t>
      </w:r>
      <w:r>
        <w:t>20</w:t>
      </w:r>
      <w:r w:rsidRPr="006A7EE2">
        <w:t>.2</w:t>
      </w:r>
      <w:r w:rsidRPr="006A7EE2">
        <w:tab/>
        <w:t>Resource Definition</w:t>
      </w:r>
      <w:bookmarkEnd w:id="2539"/>
      <w:bookmarkEnd w:id="2540"/>
      <w:bookmarkEnd w:id="2541"/>
      <w:bookmarkEnd w:id="2542"/>
      <w:bookmarkEnd w:id="2543"/>
      <w:bookmarkEnd w:id="2544"/>
      <w:bookmarkEnd w:id="2545"/>
      <w:bookmarkEnd w:id="2546"/>
      <w:bookmarkEnd w:id="2547"/>
      <w:bookmarkEnd w:id="254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549" w:name="_Toc11338544"/>
      <w:bookmarkStart w:id="2550" w:name="_Toc27585176"/>
      <w:bookmarkStart w:id="2551" w:name="_Toc34346704"/>
      <w:bookmarkStart w:id="2552" w:name="_Toc34740781"/>
      <w:bookmarkStart w:id="2553" w:name="_Toc34748140"/>
      <w:bookmarkStart w:id="2554" w:name="_Toc34748516"/>
      <w:bookmarkStart w:id="2555" w:name="_Toc34749506"/>
      <w:bookmarkStart w:id="2556" w:name="_Toc49689969"/>
      <w:bookmarkStart w:id="2557" w:name="_Toc56337054"/>
      <w:bookmarkStart w:id="2558" w:name="_Toc74991535"/>
      <w:r w:rsidRPr="006A7EE2">
        <w:t>6.</w:t>
      </w:r>
      <w:r>
        <w:t>2</w:t>
      </w:r>
      <w:r w:rsidRPr="006A7EE2">
        <w:t>.3.</w:t>
      </w:r>
      <w:r>
        <w:t>20</w:t>
      </w:r>
      <w:r w:rsidRPr="006A7EE2">
        <w:t>.3</w:t>
      </w:r>
      <w:r w:rsidRPr="006A7EE2">
        <w:tab/>
        <w:t>Resource Standard Methods</w:t>
      </w:r>
      <w:bookmarkEnd w:id="2549"/>
      <w:bookmarkEnd w:id="2550"/>
      <w:bookmarkEnd w:id="2551"/>
      <w:bookmarkEnd w:id="2552"/>
      <w:bookmarkEnd w:id="2553"/>
      <w:bookmarkEnd w:id="2554"/>
      <w:bookmarkEnd w:id="2555"/>
      <w:bookmarkEnd w:id="2556"/>
      <w:bookmarkEnd w:id="2557"/>
      <w:bookmarkEnd w:id="2558"/>
    </w:p>
    <w:p w14:paraId="19DB5D22" w14:textId="77777777" w:rsidR="00DF5F91" w:rsidRPr="006A7EE2" w:rsidRDefault="00DF5F91" w:rsidP="00DF5F91">
      <w:pPr>
        <w:pStyle w:val="Heading6"/>
      </w:pPr>
      <w:bookmarkStart w:id="2559" w:name="_Toc11338545"/>
      <w:bookmarkStart w:id="2560" w:name="_Toc27585177"/>
      <w:bookmarkStart w:id="2561" w:name="_Toc34346705"/>
      <w:bookmarkStart w:id="2562" w:name="_Toc34740782"/>
      <w:bookmarkStart w:id="2563" w:name="_Toc34748141"/>
      <w:bookmarkStart w:id="2564" w:name="_Toc34748517"/>
      <w:bookmarkStart w:id="2565" w:name="_Toc34749507"/>
      <w:bookmarkStart w:id="2566" w:name="_Toc49689970"/>
      <w:bookmarkStart w:id="2567" w:name="_Toc56337055"/>
      <w:bookmarkStart w:id="2568" w:name="_Toc74991536"/>
      <w:r w:rsidRPr="006A7EE2">
        <w:t>6.</w:t>
      </w:r>
      <w:r>
        <w:t>2</w:t>
      </w:r>
      <w:r w:rsidRPr="006A7EE2">
        <w:t>.3.</w:t>
      </w:r>
      <w:r>
        <w:t>20</w:t>
      </w:r>
      <w:r w:rsidRPr="006A7EE2">
        <w:t>.3.1</w:t>
      </w:r>
      <w:r w:rsidRPr="006A7EE2">
        <w:tab/>
        <w:t>GET</w:t>
      </w:r>
      <w:bookmarkEnd w:id="2559"/>
      <w:bookmarkEnd w:id="2560"/>
      <w:bookmarkEnd w:id="2561"/>
      <w:bookmarkEnd w:id="2562"/>
      <w:bookmarkEnd w:id="2563"/>
      <w:bookmarkEnd w:id="2564"/>
      <w:bookmarkEnd w:id="2565"/>
      <w:bookmarkEnd w:id="2566"/>
      <w:bookmarkEnd w:id="2567"/>
      <w:bookmarkEnd w:id="256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4F1906">
      <w:pPr>
        <w:pStyle w:val="Heading4"/>
      </w:pPr>
      <w:bookmarkStart w:id="2569" w:name="_Toc49689971"/>
      <w:bookmarkStart w:id="2570" w:name="_Toc56337056"/>
      <w:bookmarkStart w:id="2571" w:name="_Toc74991537"/>
      <w:r>
        <w:t>6.2.3.21</w:t>
      </w:r>
      <w:r>
        <w:tab/>
        <w:t>Resource: ImeiSvInformation</w:t>
      </w:r>
      <w:bookmarkEnd w:id="2569"/>
      <w:bookmarkEnd w:id="2570"/>
      <w:bookmarkEnd w:id="2571"/>
    </w:p>
    <w:p w14:paraId="213BA04C" w14:textId="77777777" w:rsidR="004F1906" w:rsidRDefault="004F1906" w:rsidP="004F1906">
      <w:pPr>
        <w:pStyle w:val="Heading5"/>
      </w:pPr>
      <w:bookmarkStart w:id="2572" w:name="_Toc49689972"/>
      <w:bookmarkStart w:id="2573" w:name="_Toc56337057"/>
      <w:bookmarkStart w:id="2574" w:name="_Toc74991538"/>
      <w:r>
        <w:t>6.2.3.21.1</w:t>
      </w:r>
      <w:r>
        <w:tab/>
        <w:t>Description</w:t>
      </w:r>
      <w:bookmarkEnd w:id="2572"/>
      <w:bookmarkEnd w:id="2573"/>
      <w:bookmarkEnd w:id="257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575" w:name="_Toc49689973"/>
      <w:bookmarkStart w:id="2576" w:name="_Toc56337058"/>
      <w:bookmarkStart w:id="2577" w:name="_Toc74991539"/>
      <w:r>
        <w:t>6.2.3.21.2</w:t>
      </w:r>
      <w:r>
        <w:tab/>
        <w:t>Resource Definition</w:t>
      </w:r>
      <w:bookmarkEnd w:id="2575"/>
      <w:bookmarkEnd w:id="2576"/>
      <w:bookmarkEnd w:id="257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93BB257" w:rsidR="004F1906" w:rsidRDefault="004F1906" w:rsidP="004F1906">
            <w:pPr>
              <w:pStyle w:val="TAL"/>
            </w:pPr>
            <w:r w:rsidRPr="000B71E3">
              <w:t xml:space="preserve">Represents the </w:t>
            </w:r>
            <w:r>
              <w:t>IMS Public Identity (i.e. IMS Public User identity) or the IMS Private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578" w:name="_Toc49689974"/>
      <w:bookmarkStart w:id="2579" w:name="_Toc56337059"/>
      <w:bookmarkStart w:id="2580" w:name="_Toc74991540"/>
      <w:r>
        <w:t>6.2.3.21.3</w:t>
      </w:r>
      <w:r>
        <w:tab/>
        <w:t>Resource Standard Methods</w:t>
      </w:r>
      <w:bookmarkEnd w:id="2578"/>
      <w:bookmarkEnd w:id="2579"/>
      <w:bookmarkEnd w:id="2580"/>
    </w:p>
    <w:p w14:paraId="57C66403" w14:textId="77777777" w:rsidR="004F1906" w:rsidRPr="00384E92" w:rsidRDefault="004F1906" w:rsidP="004F1906">
      <w:pPr>
        <w:pStyle w:val="Heading6"/>
      </w:pPr>
      <w:bookmarkStart w:id="2581" w:name="_Toc49689975"/>
      <w:bookmarkStart w:id="2582" w:name="_Toc56337060"/>
      <w:bookmarkStart w:id="2583" w:name="_Toc74991541"/>
      <w:r>
        <w:t>6.2.3.21.3</w:t>
      </w:r>
      <w:r w:rsidRPr="00384E92">
        <w:t>.1</w:t>
      </w:r>
      <w:r w:rsidRPr="00384E92">
        <w:tab/>
      </w:r>
      <w:r>
        <w:t>GET</w:t>
      </w:r>
      <w:bookmarkEnd w:id="2581"/>
      <w:bookmarkEnd w:id="2582"/>
      <w:bookmarkEnd w:id="2583"/>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D95FFC">
      <w:pPr>
        <w:pStyle w:val="Heading4"/>
      </w:pPr>
      <w:bookmarkStart w:id="2584" w:name="_Toc49689976"/>
      <w:bookmarkStart w:id="2585" w:name="_Toc56337061"/>
      <w:bookmarkStart w:id="2586" w:name="_Toc74991542"/>
      <w:r>
        <w:t>6.2.3.22</w:t>
      </w:r>
      <w:r>
        <w:tab/>
        <w:t>Resource: IP Address</w:t>
      </w:r>
      <w:bookmarkEnd w:id="2584"/>
      <w:bookmarkEnd w:id="2585"/>
      <w:bookmarkEnd w:id="2586"/>
    </w:p>
    <w:p w14:paraId="1C65AC03" w14:textId="77777777" w:rsidR="00D95FFC" w:rsidRDefault="00D95FFC" w:rsidP="00D95FFC">
      <w:pPr>
        <w:pStyle w:val="Heading5"/>
      </w:pPr>
      <w:bookmarkStart w:id="2587" w:name="_Toc49689977"/>
      <w:bookmarkStart w:id="2588" w:name="_Toc56337062"/>
      <w:bookmarkStart w:id="2589" w:name="_Toc74991543"/>
      <w:r>
        <w:t>6.2.3.22.1</w:t>
      </w:r>
      <w:r>
        <w:tab/>
        <w:t>Description</w:t>
      </w:r>
      <w:bookmarkEnd w:id="2587"/>
      <w:bookmarkEnd w:id="2588"/>
      <w:bookmarkEnd w:id="258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590" w:name="_Toc49689978"/>
      <w:bookmarkStart w:id="2591" w:name="_Toc56337063"/>
      <w:bookmarkStart w:id="2592" w:name="_Toc74991544"/>
      <w:r>
        <w:t>6.2.3.22.2</w:t>
      </w:r>
      <w:r>
        <w:tab/>
        <w:t>Resource Definition</w:t>
      </w:r>
      <w:bookmarkEnd w:id="2590"/>
      <w:bookmarkEnd w:id="2591"/>
      <w:bookmarkEnd w:id="259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593" w:name="_Toc49689979"/>
      <w:bookmarkStart w:id="2594" w:name="_Toc56337064"/>
      <w:bookmarkStart w:id="2595" w:name="_Toc74991545"/>
      <w:r>
        <w:t>6.2.3.22.3</w:t>
      </w:r>
      <w:r>
        <w:tab/>
        <w:t>Resource Standard Methods</w:t>
      </w:r>
      <w:bookmarkEnd w:id="2593"/>
      <w:bookmarkEnd w:id="2594"/>
      <w:bookmarkEnd w:id="2595"/>
    </w:p>
    <w:p w14:paraId="19ECA08F" w14:textId="77777777" w:rsidR="00D95FFC" w:rsidRPr="00384E92" w:rsidRDefault="00D95FFC" w:rsidP="00D95FFC">
      <w:pPr>
        <w:pStyle w:val="Heading6"/>
      </w:pPr>
      <w:bookmarkStart w:id="2596" w:name="_Toc49689980"/>
      <w:bookmarkStart w:id="2597" w:name="_Toc56337065"/>
      <w:bookmarkStart w:id="2598" w:name="_Toc74991546"/>
      <w:r>
        <w:t>6.2.3.22.3</w:t>
      </w:r>
      <w:r w:rsidRPr="00384E92">
        <w:t>.1</w:t>
      </w:r>
      <w:r w:rsidRPr="00384E92">
        <w:tab/>
      </w:r>
      <w:r>
        <w:t>GET</w:t>
      </w:r>
      <w:bookmarkEnd w:id="2596"/>
      <w:bookmarkEnd w:id="2597"/>
      <w:bookmarkEnd w:id="259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6F6573">
      <w:pPr>
        <w:pStyle w:val="Heading4"/>
      </w:pPr>
      <w:bookmarkStart w:id="2599" w:name="_Toc49689981"/>
      <w:bookmarkStart w:id="2600" w:name="_Toc56337066"/>
      <w:bookmarkStart w:id="2601" w:name="_Toc74991547"/>
      <w:r>
        <w:t>6.2.3.23</w:t>
      </w:r>
      <w:r>
        <w:tab/>
        <w:t>Resource: T-ADS Info</w:t>
      </w:r>
      <w:bookmarkEnd w:id="2599"/>
      <w:bookmarkEnd w:id="2600"/>
      <w:bookmarkEnd w:id="2601"/>
    </w:p>
    <w:p w14:paraId="207C4355" w14:textId="77777777" w:rsidR="006F6573" w:rsidRDefault="006F6573" w:rsidP="006F6573">
      <w:pPr>
        <w:pStyle w:val="Heading5"/>
      </w:pPr>
      <w:bookmarkStart w:id="2602" w:name="_Toc49689982"/>
      <w:bookmarkStart w:id="2603" w:name="_Toc56337067"/>
      <w:bookmarkStart w:id="2604" w:name="_Toc74991548"/>
      <w:r>
        <w:t>6.2.3.23.1</w:t>
      </w:r>
      <w:r>
        <w:tab/>
        <w:t>Description</w:t>
      </w:r>
      <w:bookmarkEnd w:id="2602"/>
      <w:bookmarkEnd w:id="2603"/>
      <w:bookmarkEnd w:id="260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605" w:name="_Toc49689983"/>
      <w:bookmarkStart w:id="2606" w:name="_Toc56337068"/>
      <w:bookmarkStart w:id="2607" w:name="_Toc74991549"/>
      <w:r>
        <w:t>6.2.3.23.2</w:t>
      </w:r>
      <w:r>
        <w:tab/>
        <w:t>Resource Definition</w:t>
      </w:r>
      <w:bookmarkEnd w:id="2605"/>
      <w:bookmarkEnd w:id="2606"/>
      <w:bookmarkEnd w:id="260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1235892D" w:rsidR="006F6573" w:rsidRDefault="006F6573" w:rsidP="00BF707D">
            <w:pPr>
              <w:pStyle w:val="TAL"/>
            </w:pPr>
            <w:r w:rsidRPr="000B71E3">
              <w:t xml:space="preserve">Represents the </w:t>
            </w:r>
            <w:r>
              <w:t>IMS Public Identity (i.e. IMS Public User identity) or the IMS Private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608" w:name="_Toc49689984"/>
      <w:bookmarkStart w:id="2609" w:name="_Toc56337069"/>
      <w:bookmarkStart w:id="2610" w:name="_Toc74991550"/>
      <w:r>
        <w:t>6.2.3.23.3</w:t>
      </w:r>
      <w:r>
        <w:tab/>
        <w:t>Resource Standard Methods</w:t>
      </w:r>
      <w:bookmarkEnd w:id="2608"/>
      <w:bookmarkEnd w:id="2609"/>
      <w:bookmarkEnd w:id="2610"/>
    </w:p>
    <w:p w14:paraId="65161F71" w14:textId="77777777" w:rsidR="006F6573" w:rsidRPr="00384E92" w:rsidRDefault="006F6573" w:rsidP="006F6573">
      <w:pPr>
        <w:pStyle w:val="Heading6"/>
      </w:pPr>
      <w:bookmarkStart w:id="2611" w:name="_Toc49689985"/>
      <w:bookmarkStart w:id="2612" w:name="_Toc56337070"/>
      <w:bookmarkStart w:id="2613" w:name="_Toc74991551"/>
      <w:r>
        <w:t>6.2.3.23.3</w:t>
      </w:r>
      <w:r w:rsidRPr="00384E92">
        <w:t>.1</w:t>
      </w:r>
      <w:r w:rsidRPr="00384E92">
        <w:tab/>
      </w:r>
      <w:r>
        <w:t>GET</w:t>
      </w:r>
      <w:bookmarkEnd w:id="2611"/>
      <w:bookmarkEnd w:id="2612"/>
      <w:bookmarkEnd w:id="261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lastRenderedPageBreak/>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F03141">
      <w:pPr>
        <w:pStyle w:val="Heading4"/>
      </w:pPr>
      <w:bookmarkStart w:id="2614" w:name="_Toc49689986"/>
      <w:bookmarkStart w:id="2615" w:name="_Toc56337071"/>
      <w:bookmarkStart w:id="2616" w:name="_Toc74991552"/>
      <w:r>
        <w:t>6.2.3.24</w:t>
      </w:r>
      <w:r w:rsidRPr="006A7EE2">
        <w:tab/>
        <w:t xml:space="preserve">Resource: </w:t>
      </w:r>
      <w:r w:rsidRPr="00F91D2F">
        <w:t>Ue</w:t>
      </w:r>
      <w:r>
        <w:t>Reachability</w:t>
      </w:r>
      <w:r w:rsidRPr="00F91D2F">
        <w:t>Subscriptions</w:t>
      </w:r>
      <w:bookmarkEnd w:id="2614"/>
      <w:bookmarkEnd w:id="2615"/>
      <w:bookmarkEnd w:id="2616"/>
    </w:p>
    <w:p w14:paraId="2150773E" w14:textId="77777777" w:rsidR="00F03141" w:rsidRPr="006A7EE2" w:rsidRDefault="00F03141" w:rsidP="00F03141">
      <w:pPr>
        <w:pStyle w:val="Heading5"/>
      </w:pPr>
      <w:bookmarkStart w:id="2617" w:name="_Toc49689987"/>
      <w:bookmarkStart w:id="2618" w:name="_Toc56337072"/>
      <w:bookmarkStart w:id="2619" w:name="_Toc74991553"/>
      <w:r>
        <w:t>6.2.3.24</w:t>
      </w:r>
      <w:r w:rsidRPr="006A7EE2">
        <w:tab/>
        <w:t>Description</w:t>
      </w:r>
      <w:bookmarkEnd w:id="2617"/>
      <w:bookmarkEnd w:id="2618"/>
      <w:bookmarkEnd w:id="2619"/>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620" w:name="_Toc49689988"/>
      <w:bookmarkStart w:id="2621" w:name="_Toc56337073"/>
      <w:bookmarkStart w:id="2622" w:name="_Toc74991554"/>
      <w:r>
        <w:t>6.2.3.24</w:t>
      </w:r>
      <w:r w:rsidRPr="006A7EE2">
        <w:t>.2</w:t>
      </w:r>
      <w:r w:rsidRPr="006A7EE2">
        <w:tab/>
        <w:t>Resource Definition</w:t>
      </w:r>
      <w:bookmarkEnd w:id="2620"/>
      <w:bookmarkEnd w:id="2621"/>
      <w:bookmarkEnd w:id="262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623" w:name="_Toc49689989"/>
      <w:bookmarkStart w:id="2624" w:name="_Toc56337074"/>
      <w:bookmarkStart w:id="2625" w:name="_Toc74991555"/>
      <w:r>
        <w:t>6.2.3.24</w:t>
      </w:r>
      <w:r w:rsidRPr="006A7EE2">
        <w:t>.3</w:t>
      </w:r>
      <w:r w:rsidRPr="006A7EE2">
        <w:tab/>
        <w:t>Resource Standard Methods</w:t>
      </w:r>
      <w:bookmarkEnd w:id="2623"/>
      <w:bookmarkEnd w:id="2624"/>
      <w:bookmarkEnd w:id="2625"/>
    </w:p>
    <w:p w14:paraId="012F856C" w14:textId="77777777" w:rsidR="00F03141" w:rsidRPr="006A7EE2" w:rsidRDefault="00F03141" w:rsidP="00F03141">
      <w:pPr>
        <w:pStyle w:val="Heading6"/>
      </w:pPr>
      <w:bookmarkStart w:id="2626" w:name="_Toc49689990"/>
      <w:bookmarkStart w:id="2627" w:name="_Toc56337075"/>
      <w:bookmarkStart w:id="2628" w:name="_Toc74991556"/>
      <w:r>
        <w:t>6.2.3.24</w:t>
      </w:r>
      <w:r w:rsidRPr="006A7EE2">
        <w:t>.3.1</w:t>
      </w:r>
      <w:r w:rsidRPr="006A7EE2">
        <w:tab/>
        <w:t>POST</w:t>
      </w:r>
      <w:bookmarkEnd w:id="2626"/>
      <w:bookmarkEnd w:id="2627"/>
      <w:bookmarkEnd w:id="262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F03141">
      <w:pPr>
        <w:pStyle w:val="Heading4"/>
      </w:pPr>
      <w:bookmarkStart w:id="2629" w:name="_Toc49689991"/>
      <w:bookmarkStart w:id="2630" w:name="_Toc56337076"/>
      <w:bookmarkStart w:id="2631" w:name="_Toc74991557"/>
      <w:r>
        <w:t>6.2.3.25</w:t>
      </w:r>
      <w:r w:rsidRPr="006A7EE2">
        <w:tab/>
        <w:t xml:space="preserve">Resource: </w:t>
      </w:r>
      <w:r w:rsidR="00B61ECD">
        <w:t xml:space="preserve">UE reachability </w:t>
      </w:r>
      <w:r w:rsidRPr="006A7EE2">
        <w:t>Individual subscription</w:t>
      </w:r>
      <w:bookmarkEnd w:id="2629"/>
      <w:bookmarkEnd w:id="2630"/>
      <w:bookmarkEnd w:id="2631"/>
    </w:p>
    <w:p w14:paraId="625D717A" w14:textId="77777777" w:rsidR="00F03141" w:rsidRPr="006A7EE2" w:rsidRDefault="00F03141" w:rsidP="00F03141">
      <w:pPr>
        <w:pStyle w:val="Heading5"/>
      </w:pPr>
      <w:bookmarkStart w:id="2632" w:name="_Toc49689992"/>
      <w:bookmarkStart w:id="2633" w:name="_Toc56337077"/>
      <w:bookmarkStart w:id="2634" w:name="_Toc74991558"/>
      <w:r>
        <w:t>6.2.3.25</w:t>
      </w:r>
      <w:r w:rsidRPr="006A7EE2">
        <w:t>.1</w:t>
      </w:r>
      <w:r w:rsidRPr="006A7EE2">
        <w:tab/>
        <w:t>Description</w:t>
      </w:r>
      <w:bookmarkEnd w:id="2632"/>
      <w:bookmarkEnd w:id="2633"/>
      <w:bookmarkEnd w:id="263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635" w:name="_Toc49689993"/>
      <w:bookmarkStart w:id="2636" w:name="_Toc56337078"/>
      <w:bookmarkStart w:id="2637" w:name="_Toc74991559"/>
      <w:r>
        <w:t>6.2.3.25</w:t>
      </w:r>
      <w:r w:rsidRPr="006A7EE2">
        <w:t>.2</w:t>
      </w:r>
      <w:r w:rsidRPr="006A7EE2">
        <w:tab/>
        <w:t>Resource Definition</w:t>
      </w:r>
      <w:bookmarkEnd w:id="2635"/>
      <w:bookmarkEnd w:id="2636"/>
      <w:bookmarkEnd w:id="263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638" w:name="_Toc49689994"/>
      <w:bookmarkStart w:id="2639" w:name="_Toc56337079"/>
      <w:bookmarkStart w:id="2640" w:name="_Toc74991560"/>
      <w:r>
        <w:t>6.2.3.25</w:t>
      </w:r>
      <w:r w:rsidRPr="006A7EE2">
        <w:t>.3</w:t>
      </w:r>
      <w:r w:rsidRPr="006A7EE2">
        <w:tab/>
        <w:t>Resource Standard Methods</w:t>
      </w:r>
      <w:bookmarkEnd w:id="2638"/>
      <w:bookmarkEnd w:id="2639"/>
      <w:bookmarkEnd w:id="2640"/>
    </w:p>
    <w:p w14:paraId="202AD107" w14:textId="77777777" w:rsidR="00F03141" w:rsidRPr="006A7EE2" w:rsidRDefault="00F03141" w:rsidP="00F03141">
      <w:pPr>
        <w:pStyle w:val="Heading6"/>
      </w:pPr>
      <w:bookmarkStart w:id="2641" w:name="_Toc49689995"/>
      <w:bookmarkStart w:id="2642" w:name="_Toc56337080"/>
      <w:bookmarkStart w:id="2643" w:name="_Toc74991561"/>
      <w:r>
        <w:t>6.2.3.25</w:t>
      </w:r>
      <w:r w:rsidRPr="006A7EE2">
        <w:t>.3.1</w:t>
      </w:r>
      <w:r w:rsidRPr="006A7EE2">
        <w:tab/>
        <w:t>DELETE</w:t>
      </w:r>
      <w:bookmarkEnd w:id="2641"/>
      <w:bookmarkEnd w:id="2642"/>
      <w:bookmarkEnd w:id="264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644" w:name="_Toc49689996"/>
      <w:bookmarkStart w:id="2645" w:name="_Toc56337081"/>
      <w:bookmarkStart w:id="2646" w:name="_Toc74991562"/>
      <w:r>
        <w:t>6.2.3.25</w:t>
      </w:r>
      <w:r w:rsidRPr="006A7EE2">
        <w:t>.3.2</w:t>
      </w:r>
      <w:r w:rsidRPr="006A7EE2">
        <w:tab/>
        <w:t>PATCH</w:t>
      </w:r>
      <w:bookmarkEnd w:id="2644"/>
      <w:bookmarkEnd w:id="2645"/>
      <w:bookmarkEnd w:id="264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BF707D">
      <w:pPr>
        <w:pStyle w:val="Heading4"/>
      </w:pPr>
      <w:bookmarkStart w:id="2647" w:name="_Toc49689997"/>
      <w:bookmarkStart w:id="2648" w:name="_Toc56337082"/>
      <w:bookmarkStart w:id="2649" w:name="_Toc74991563"/>
      <w:r>
        <w:t>6.2.3.26</w:t>
      </w:r>
      <w:r>
        <w:tab/>
        <w:t>Resource: PS User State</w:t>
      </w:r>
      <w:bookmarkEnd w:id="2647"/>
      <w:bookmarkEnd w:id="2648"/>
      <w:bookmarkEnd w:id="2649"/>
    </w:p>
    <w:p w14:paraId="41292215" w14:textId="77777777" w:rsidR="00BF707D" w:rsidRDefault="00BF707D" w:rsidP="00BF707D">
      <w:pPr>
        <w:pStyle w:val="Heading5"/>
      </w:pPr>
      <w:bookmarkStart w:id="2650" w:name="_Toc49689998"/>
      <w:bookmarkStart w:id="2651" w:name="_Toc56337083"/>
      <w:bookmarkStart w:id="2652" w:name="_Toc74991564"/>
      <w:r>
        <w:t>6.2.3.26.1</w:t>
      </w:r>
      <w:r>
        <w:tab/>
        <w:t>Description</w:t>
      </w:r>
      <w:bookmarkEnd w:id="2650"/>
      <w:bookmarkEnd w:id="2651"/>
      <w:bookmarkEnd w:id="265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653" w:name="_Toc49689999"/>
      <w:bookmarkStart w:id="2654" w:name="_Toc56337084"/>
      <w:bookmarkStart w:id="2655" w:name="_Toc74991565"/>
      <w:r>
        <w:t>6.2.3.26.2</w:t>
      </w:r>
      <w:r>
        <w:tab/>
        <w:t>Resource Definition</w:t>
      </w:r>
      <w:bookmarkEnd w:id="2653"/>
      <w:bookmarkEnd w:id="2654"/>
      <w:bookmarkEnd w:id="265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lastRenderedPageBreak/>
        <w:t>This resource shall support the resource URI variables defined in table 6.2.3.26.2-1</w:t>
      </w:r>
      <w:r>
        <w:rPr>
          <w:rFonts w:ascii="Arial" w:hAnsi="Arial" w:cs="Arial"/>
        </w:rPr>
        <w:t>.</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30F34E8B" w:rsidR="00BF707D" w:rsidRDefault="00BF707D" w:rsidP="00BF707D">
            <w:pPr>
              <w:pStyle w:val="TAL"/>
            </w:pPr>
            <w:r w:rsidRPr="000B71E3">
              <w:t xml:space="preserve">Represents the </w:t>
            </w:r>
            <w:r>
              <w:t>IMS Public Identity (i.e. IMS Public User identity or Public Service Identity) or the IMS private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656" w:name="_Toc49690000"/>
      <w:bookmarkStart w:id="2657" w:name="_Toc56337085"/>
      <w:bookmarkStart w:id="2658" w:name="_Toc74991566"/>
      <w:r>
        <w:t>6.2.3.26.3</w:t>
      </w:r>
      <w:r>
        <w:tab/>
        <w:t>Resource Standard Methods</w:t>
      </w:r>
      <w:bookmarkEnd w:id="2656"/>
      <w:bookmarkEnd w:id="2657"/>
      <w:bookmarkEnd w:id="2658"/>
    </w:p>
    <w:p w14:paraId="6DD8900F" w14:textId="77777777" w:rsidR="00BF707D" w:rsidRPr="00384E92" w:rsidRDefault="00BF707D" w:rsidP="00BF707D">
      <w:pPr>
        <w:pStyle w:val="Heading6"/>
      </w:pPr>
      <w:bookmarkStart w:id="2659" w:name="_Toc49690001"/>
      <w:bookmarkStart w:id="2660" w:name="_Toc56337086"/>
      <w:bookmarkStart w:id="2661" w:name="_Toc74991567"/>
      <w:r>
        <w:t>6.2.3.26.3</w:t>
      </w:r>
      <w:r w:rsidRPr="00384E92">
        <w:t>.1</w:t>
      </w:r>
      <w:r w:rsidRPr="00384E92">
        <w:tab/>
      </w:r>
      <w:r>
        <w:t>GET</w:t>
      </w:r>
      <w:bookmarkEnd w:id="2659"/>
      <w:bookmarkEnd w:id="2660"/>
      <w:bookmarkEnd w:id="2661"/>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77777777"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BF707D">
      <w:pPr>
        <w:pStyle w:val="Heading4"/>
      </w:pPr>
      <w:bookmarkStart w:id="2662" w:name="_Toc49690002"/>
      <w:bookmarkStart w:id="2663" w:name="_Toc56337087"/>
      <w:bookmarkStart w:id="2664" w:name="_Toc74991568"/>
      <w:r>
        <w:t>6.2.3.27</w:t>
      </w:r>
      <w:r>
        <w:tab/>
        <w:t>Resource: CS User State</w:t>
      </w:r>
      <w:bookmarkEnd w:id="2662"/>
      <w:bookmarkEnd w:id="2663"/>
      <w:bookmarkEnd w:id="2664"/>
    </w:p>
    <w:p w14:paraId="77B07C69" w14:textId="77777777" w:rsidR="00BF707D" w:rsidRDefault="00BF707D" w:rsidP="00BF707D">
      <w:pPr>
        <w:pStyle w:val="Heading5"/>
      </w:pPr>
      <w:bookmarkStart w:id="2665" w:name="_Toc49690003"/>
      <w:bookmarkStart w:id="2666" w:name="_Toc56337088"/>
      <w:bookmarkStart w:id="2667" w:name="_Toc74991569"/>
      <w:r>
        <w:t>6.2.3.27.1</w:t>
      </w:r>
      <w:r>
        <w:tab/>
        <w:t>Description</w:t>
      </w:r>
      <w:bookmarkEnd w:id="2665"/>
      <w:bookmarkEnd w:id="2666"/>
      <w:bookmarkEnd w:id="266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668" w:name="_Toc49690004"/>
      <w:bookmarkStart w:id="2669" w:name="_Toc56337089"/>
      <w:bookmarkStart w:id="2670" w:name="_Toc74991570"/>
      <w:r>
        <w:t>6.2.3.27.2</w:t>
      </w:r>
      <w:r>
        <w:tab/>
        <w:t>Resource Definition</w:t>
      </w:r>
      <w:bookmarkEnd w:id="2668"/>
      <w:bookmarkEnd w:id="2669"/>
      <w:bookmarkEnd w:id="267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3662BA8E" w:rsidR="00BF707D" w:rsidRDefault="00BF707D" w:rsidP="00BF707D">
            <w:pPr>
              <w:pStyle w:val="TAL"/>
            </w:pPr>
            <w:r w:rsidRPr="000B71E3">
              <w:t xml:space="preserve">Represents the </w:t>
            </w:r>
            <w:r>
              <w:t>IMS Public Identity (i.e. IMS Public User identity or Public Service Identity) or the IMS private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671" w:name="_Toc49690005"/>
      <w:bookmarkStart w:id="2672" w:name="_Toc56337090"/>
      <w:bookmarkStart w:id="2673" w:name="_Toc74991571"/>
      <w:r>
        <w:t>6.2.3.27.3</w:t>
      </w:r>
      <w:r>
        <w:tab/>
        <w:t>Resource Standard Methods</w:t>
      </w:r>
      <w:bookmarkEnd w:id="2671"/>
      <w:bookmarkEnd w:id="2672"/>
      <w:bookmarkEnd w:id="2673"/>
    </w:p>
    <w:p w14:paraId="4A29F7AF" w14:textId="77777777" w:rsidR="00BF707D" w:rsidRPr="00384E92" w:rsidRDefault="00BF707D" w:rsidP="00BF707D">
      <w:pPr>
        <w:pStyle w:val="Heading6"/>
      </w:pPr>
      <w:bookmarkStart w:id="2674" w:name="_Toc49690006"/>
      <w:bookmarkStart w:id="2675" w:name="_Toc56337091"/>
      <w:bookmarkStart w:id="2676" w:name="_Toc74991572"/>
      <w:r>
        <w:t>6.2.3.27.3</w:t>
      </w:r>
      <w:r w:rsidRPr="00384E92">
        <w:t>.1</w:t>
      </w:r>
      <w:r w:rsidRPr="00384E92">
        <w:tab/>
      </w:r>
      <w:r>
        <w:t>GET</w:t>
      </w:r>
      <w:bookmarkEnd w:id="2674"/>
      <w:bookmarkEnd w:id="2675"/>
      <w:bookmarkEnd w:id="26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F21D74">
      <w:pPr>
        <w:pStyle w:val="Heading4"/>
      </w:pPr>
      <w:bookmarkStart w:id="2677" w:name="_Toc49690007"/>
      <w:bookmarkStart w:id="2678" w:name="_Toc56337092"/>
      <w:bookmarkStart w:id="2679" w:name="_Toc74991573"/>
      <w:r>
        <w:t>6.2.3.28</w:t>
      </w:r>
      <w:r>
        <w:tab/>
        <w:t>Resource: C</w:t>
      </w:r>
      <w:r w:rsidR="00B61ECD">
        <w:t>srn</w:t>
      </w:r>
      <w:bookmarkEnd w:id="2677"/>
      <w:bookmarkEnd w:id="2678"/>
      <w:bookmarkEnd w:id="2679"/>
    </w:p>
    <w:p w14:paraId="0FB3124D" w14:textId="77777777" w:rsidR="00F21D74" w:rsidRDefault="00F21D74" w:rsidP="00F21D74">
      <w:pPr>
        <w:pStyle w:val="Heading5"/>
      </w:pPr>
      <w:bookmarkStart w:id="2680" w:name="_Toc49690008"/>
      <w:bookmarkStart w:id="2681" w:name="_Toc56337093"/>
      <w:bookmarkStart w:id="2682" w:name="_Toc74991574"/>
      <w:r>
        <w:t>6.2.3.28.1</w:t>
      </w:r>
      <w:r>
        <w:tab/>
        <w:t>Description</w:t>
      </w:r>
      <w:bookmarkEnd w:id="2680"/>
      <w:bookmarkEnd w:id="2681"/>
      <w:bookmarkEnd w:id="268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2683" w:name="_Toc49690009"/>
      <w:bookmarkStart w:id="2684" w:name="_Toc56337094"/>
      <w:bookmarkStart w:id="2685" w:name="_Toc74991575"/>
      <w:r>
        <w:t>6.2.3.28.2</w:t>
      </w:r>
      <w:r>
        <w:tab/>
        <w:t>Resource Definition</w:t>
      </w:r>
      <w:bookmarkEnd w:id="2683"/>
      <w:bookmarkEnd w:id="2684"/>
      <w:bookmarkEnd w:id="268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049BA50B" w:rsidR="00F21D74" w:rsidRDefault="00F21D74" w:rsidP="00CB590A">
            <w:pPr>
              <w:pStyle w:val="TAL"/>
            </w:pPr>
            <w:r w:rsidRPr="000B71E3">
              <w:t xml:space="preserve">Represents the </w:t>
            </w:r>
            <w:r>
              <w:t>IMS Public Identity (i.e. IMS Public User identity) or the IMS Private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2686" w:name="_Toc49690010"/>
      <w:bookmarkStart w:id="2687" w:name="_Toc56337095"/>
      <w:bookmarkStart w:id="2688" w:name="_Toc74991576"/>
      <w:r>
        <w:t>6.2.3.28.3</w:t>
      </w:r>
      <w:r>
        <w:tab/>
        <w:t>Resource Standard Methods</w:t>
      </w:r>
      <w:bookmarkEnd w:id="2686"/>
      <w:bookmarkEnd w:id="2687"/>
      <w:bookmarkEnd w:id="2688"/>
    </w:p>
    <w:p w14:paraId="39A5781A" w14:textId="77777777" w:rsidR="00F21D74" w:rsidRPr="00384E92" w:rsidRDefault="00F21D74" w:rsidP="00F21D74">
      <w:pPr>
        <w:pStyle w:val="Heading6"/>
      </w:pPr>
      <w:bookmarkStart w:id="2689" w:name="_Toc49690011"/>
      <w:bookmarkStart w:id="2690" w:name="_Toc56337096"/>
      <w:bookmarkStart w:id="2691" w:name="_Toc74991577"/>
      <w:r>
        <w:t>6.2.3.28.3</w:t>
      </w:r>
      <w:r w:rsidRPr="00384E92">
        <w:t>.1</w:t>
      </w:r>
      <w:r w:rsidRPr="00384E92">
        <w:tab/>
      </w:r>
      <w:r>
        <w:t>GET</w:t>
      </w:r>
      <w:bookmarkEnd w:id="2689"/>
      <w:bookmarkEnd w:id="2690"/>
      <w:bookmarkEnd w:id="269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D70AEC">
            <w:pPr>
              <w:pStyle w:val="TAC"/>
              <w:jc w:val="left"/>
            </w:pPr>
            <w:r>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64A41">
            <w:pPr>
              <w:pStyle w:val="TAC"/>
              <w:jc w:val="left"/>
            </w:pPr>
            <w:r>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672A10">
      <w:pPr>
        <w:pStyle w:val="Heading4"/>
      </w:pPr>
      <w:bookmarkStart w:id="2692" w:name="_Toc49690012"/>
      <w:bookmarkStart w:id="2693" w:name="_Toc56337097"/>
      <w:bookmarkStart w:id="2694" w:name="_Toc74991578"/>
      <w:r>
        <w:t>6.2.3.29</w:t>
      </w:r>
      <w:r>
        <w:tab/>
        <w:t>Resource: Reference</w:t>
      </w:r>
      <w:r w:rsidR="00B61ECD">
        <w:t>Access</w:t>
      </w:r>
      <w:r>
        <w:t>Location</w:t>
      </w:r>
      <w:bookmarkEnd w:id="2692"/>
      <w:bookmarkEnd w:id="2693"/>
      <w:bookmarkEnd w:id="2694"/>
    </w:p>
    <w:p w14:paraId="1E8DB117" w14:textId="77777777" w:rsidR="00672A10" w:rsidRDefault="00672A10" w:rsidP="00672A10">
      <w:pPr>
        <w:pStyle w:val="Heading5"/>
      </w:pPr>
      <w:bookmarkStart w:id="2695" w:name="_Toc49690013"/>
      <w:bookmarkStart w:id="2696" w:name="_Toc56337098"/>
      <w:bookmarkStart w:id="2697" w:name="_Toc74991579"/>
      <w:r>
        <w:t>6.2.3.29.1</w:t>
      </w:r>
      <w:r>
        <w:tab/>
        <w:t>Description</w:t>
      </w:r>
      <w:bookmarkEnd w:id="2695"/>
      <w:bookmarkEnd w:id="2696"/>
      <w:bookmarkEnd w:id="269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2698" w:name="_Toc49690014"/>
      <w:bookmarkStart w:id="2699" w:name="_Toc56337099"/>
      <w:bookmarkStart w:id="2700" w:name="_Toc74991580"/>
      <w:r>
        <w:t>6.2.3.29.2</w:t>
      </w:r>
      <w:r>
        <w:tab/>
        <w:t>Resource Definition</w:t>
      </w:r>
      <w:bookmarkEnd w:id="2698"/>
      <w:bookmarkEnd w:id="2699"/>
      <w:bookmarkEnd w:id="27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20F7B73" w:rsidR="00672A10" w:rsidRDefault="00672A10" w:rsidP="00CB590A">
            <w:pPr>
              <w:pStyle w:val="TAL"/>
            </w:pPr>
            <w:r w:rsidRPr="000B71E3">
              <w:t xml:space="preserve">Represents the </w:t>
            </w:r>
            <w:r>
              <w:t>IMS Public Identity (i.e. IMS Public User identity) or the IMS Private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2701" w:name="_Toc49690015"/>
      <w:bookmarkStart w:id="2702" w:name="_Toc56337100"/>
      <w:bookmarkStart w:id="2703" w:name="_Toc74991581"/>
      <w:r>
        <w:t>6.2.3.29.3</w:t>
      </w:r>
      <w:r>
        <w:tab/>
        <w:t>Resource Standard Methods</w:t>
      </w:r>
      <w:bookmarkEnd w:id="2701"/>
      <w:bookmarkEnd w:id="2702"/>
      <w:bookmarkEnd w:id="2703"/>
    </w:p>
    <w:p w14:paraId="62F53C77" w14:textId="77777777" w:rsidR="00672A10" w:rsidRPr="00384E92" w:rsidRDefault="00672A10" w:rsidP="00672A10">
      <w:pPr>
        <w:pStyle w:val="Heading6"/>
      </w:pPr>
      <w:bookmarkStart w:id="2704" w:name="_Toc49690016"/>
      <w:bookmarkStart w:id="2705" w:name="_Toc56337101"/>
      <w:bookmarkStart w:id="2706" w:name="_Toc74991582"/>
      <w:r>
        <w:t>6.2.3.29.3</w:t>
      </w:r>
      <w:r w:rsidRPr="00384E92">
        <w:t>.1</w:t>
      </w:r>
      <w:r w:rsidRPr="00384E92">
        <w:tab/>
      </w:r>
      <w:r>
        <w:t>GET</w:t>
      </w:r>
      <w:bookmarkEnd w:id="2704"/>
      <w:bookmarkEnd w:id="2705"/>
      <w:bookmarkEnd w:id="270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lastRenderedPageBreak/>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0C5347">
      <w:pPr>
        <w:pStyle w:val="Heading4"/>
      </w:pPr>
      <w:bookmarkStart w:id="2707" w:name="_Toc49690017"/>
      <w:bookmarkStart w:id="2708" w:name="_Toc56337102"/>
      <w:bookmarkStart w:id="2709" w:name="_Toc74991583"/>
      <w:r>
        <w:t>6.2.3.30</w:t>
      </w:r>
      <w:r>
        <w:tab/>
        <w:t>Resource: SMSRegistrationInfo</w:t>
      </w:r>
      <w:bookmarkEnd w:id="2707"/>
      <w:bookmarkEnd w:id="2708"/>
      <w:bookmarkEnd w:id="2709"/>
    </w:p>
    <w:p w14:paraId="7F224FFD" w14:textId="77777777" w:rsidR="000C5347" w:rsidRDefault="000C5347" w:rsidP="000C5347">
      <w:pPr>
        <w:pStyle w:val="Heading5"/>
      </w:pPr>
      <w:bookmarkStart w:id="2710" w:name="_Toc49690018"/>
      <w:bookmarkStart w:id="2711" w:name="_Toc56337103"/>
      <w:bookmarkStart w:id="2712" w:name="_Toc74991584"/>
      <w:r>
        <w:t>6.2.3.30.1</w:t>
      </w:r>
      <w:r>
        <w:tab/>
        <w:t>Description</w:t>
      </w:r>
      <w:bookmarkEnd w:id="2710"/>
      <w:bookmarkEnd w:id="2711"/>
      <w:bookmarkEnd w:id="271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2713" w:name="_Toc49690019"/>
      <w:bookmarkStart w:id="2714" w:name="_Toc56337104"/>
      <w:bookmarkStart w:id="2715" w:name="_Toc74991585"/>
      <w:r>
        <w:t>6.2.3.30.2</w:t>
      </w:r>
      <w:r>
        <w:tab/>
        <w:t>Resource Definition</w:t>
      </w:r>
      <w:bookmarkEnd w:id="2713"/>
      <w:bookmarkEnd w:id="2714"/>
      <w:bookmarkEnd w:id="27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lastRenderedPageBreak/>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FFBDCD" w:rsidR="000C5347" w:rsidRDefault="000C5347" w:rsidP="00B1392B">
            <w:pPr>
              <w:pStyle w:val="TAL"/>
            </w:pPr>
            <w:r w:rsidRPr="000B71E3">
              <w:t xml:space="preserve">Represents the </w:t>
            </w:r>
            <w:r>
              <w:t>IMS Public Identity (i.e. IMS Public User identity) or the IMS private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2716" w:name="_Toc49690020"/>
      <w:bookmarkStart w:id="2717" w:name="_Toc56337105"/>
      <w:bookmarkStart w:id="2718" w:name="_Toc74991586"/>
      <w:r>
        <w:t>6.2.3.30.3</w:t>
      </w:r>
      <w:r>
        <w:tab/>
        <w:t>Resource Standard Methods</w:t>
      </w:r>
      <w:bookmarkEnd w:id="2716"/>
      <w:bookmarkEnd w:id="2717"/>
      <w:bookmarkEnd w:id="2718"/>
    </w:p>
    <w:p w14:paraId="6DA6F3B8" w14:textId="77777777" w:rsidR="000C5347" w:rsidRPr="00384E92" w:rsidRDefault="000C5347" w:rsidP="000C5347">
      <w:pPr>
        <w:pStyle w:val="Heading6"/>
      </w:pPr>
      <w:bookmarkStart w:id="2719" w:name="_Toc49690021"/>
      <w:bookmarkStart w:id="2720" w:name="_Toc56337106"/>
      <w:bookmarkStart w:id="2721" w:name="_Toc74991587"/>
      <w:r>
        <w:t>6.2.3.30.3</w:t>
      </w:r>
      <w:r w:rsidRPr="00384E92">
        <w:t>.1</w:t>
      </w:r>
      <w:r w:rsidRPr="00384E92">
        <w:tab/>
      </w:r>
      <w:r>
        <w:t>GET</w:t>
      </w:r>
      <w:bookmarkEnd w:id="2719"/>
      <w:bookmarkEnd w:id="2720"/>
      <w:bookmarkEnd w:id="272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lastRenderedPageBreak/>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0C5347">
      <w:pPr>
        <w:pStyle w:val="Heading6"/>
      </w:pPr>
      <w:bookmarkStart w:id="2722" w:name="_Toc49690022"/>
      <w:bookmarkStart w:id="2723" w:name="_Toc56337107"/>
      <w:bookmarkStart w:id="2724" w:name="_Toc74991588"/>
      <w:r>
        <w:t>6.2.3.30.3</w:t>
      </w:r>
      <w:r w:rsidRPr="00384E92">
        <w:t>.</w:t>
      </w:r>
      <w:r>
        <w:t>2</w:t>
      </w:r>
      <w:r w:rsidRPr="00384E92">
        <w:tab/>
      </w:r>
      <w:r>
        <w:t>PUT</w:t>
      </w:r>
      <w:bookmarkEnd w:id="2722"/>
      <w:bookmarkEnd w:id="2723"/>
      <w:bookmarkEnd w:id="272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0C5347">
      <w:pPr>
        <w:pStyle w:val="Heading6"/>
      </w:pPr>
      <w:bookmarkStart w:id="2725" w:name="_Toc49690023"/>
      <w:bookmarkStart w:id="2726" w:name="_Toc56337108"/>
      <w:bookmarkStart w:id="2727" w:name="_Toc74991589"/>
      <w:r>
        <w:t>6.2.3.30.3</w:t>
      </w:r>
      <w:r w:rsidRPr="00384E92">
        <w:t>.</w:t>
      </w:r>
      <w:r>
        <w:t>3</w:t>
      </w:r>
      <w:r w:rsidRPr="00384E92">
        <w:tab/>
      </w:r>
      <w:r>
        <w:t>DELETE</w:t>
      </w:r>
      <w:bookmarkEnd w:id="2725"/>
      <w:bookmarkEnd w:id="2726"/>
      <w:bookmarkEnd w:id="272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B1392B">
      <w:pPr>
        <w:pStyle w:val="Heading4"/>
      </w:pPr>
      <w:bookmarkStart w:id="2728" w:name="_Toc49690024"/>
      <w:bookmarkStart w:id="2729" w:name="_Toc56337109"/>
      <w:bookmarkStart w:id="2730" w:name="_Toc74991590"/>
      <w:r>
        <w:t>6.2.3.31</w:t>
      </w:r>
      <w:r>
        <w:tab/>
        <w:t>Resource: Dsai</w:t>
      </w:r>
      <w:bookmarkEnd w:id="2728"/>
      <w:bookmarkEnd w:id="2729"/>
      <w:bookmarkEnd w:id="2730"/>
    </w:p>
    <w:p w14:paraId="33712363" w14:textId="77777777" w:rsidR="00B1392B" w:rsidRDefault="00B1392B" w:rsidP="00B1392B">
      <w:pPr>
        <w:pStyle w:val="Heading5"/>
      </w:pPr>
      <w:bookmarkStart w:id="2731" w:name="_Toc49690025"/>
      <w:bookmarkStart w:id="2732" w:name="_Toc56337110"/>
      <w:bookmarkStart w:id="2733" w:name="_Toc74991591"/>
      <w:r>
        <w:t>6.2.3.31.1</w:t>
      </w:r>
      <w:r>
        <w:tab/>
        <w:t>Description</w:t>
      </w:r>
      <w:bookmarkEnd w:id="2731"/>
      <w:bookmarkEnd w:id="2732"/>
      <w:bookmarkEnd w:id="27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2734" w:name="_Toc49690026"/>
      <w:bookmarkStart w:id="2735" w:name="_Toc56337111"/>
      <w:bookmarkStart w:id="2736" w:name="_Toc74991592"/>
      <w:r>
        <w:t>6.2.3.31.2</w:t>
      </w:r>
      <w:r>
        <w:tab/>
        <w:t>Resource Definition</w:t>
      </w:r>
      <w:bookmarkEnd w:id="2734"/>
      <w:bookmarkEnd w:id="2735"/>
      <w:bookmarkEnd w:id="273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2737" w:name="_Toc49690027"/>
      <w:bookmarkStart w:id="2738" w:name="_Toc56337112"/>
      <w:bookmarkStart w:id="2739" w:name="_Toc74991593"/>
      <w:r>
        <w:t>6.2.3.31.3</w:t>
      </w:r>
      <w:r>
        <w:tab/>
        <w:t>Resource Standard Methods</w:t>
      </w:r>
      <w:bookmarkEnd w:id="2737"/>
      <w:bookmarkEnd w:id="2738"/>
      <w:bookmarkEnd w:id="2739"/>
    </w:p>
    <w:p w14:paraId="2985A391" w14:textId="77777777" w:rsidR="00B1392B" w:rsidRPr="00384E92" w:rsidRDefault="00B1392B" w:rsidP="00B1392B">
      <w:pPr>
        <w:pStyle w:val="Heading6"/>
      </w:pPr>
      <w:bookmarkStart w:id="2740" w:name="_Toc49690028"/>
      <w:bookmarkStart w:id="2741" w:name="_Toc56337113"/>
      <w:bookmarkStart w:id="2742" w:name="_Toc74991594"/>
      <w:r>
        <w:t>6.2.3.31.3</w:t>
      </w:r>
      <w:r w:rsidRPr="00384E92">
        <w:t>.1</w:t>
      </w:r>
      <w:r w:rsidRPr="00384E92">
        <w:tab/>
      </w:r>
      <w:r>
        <w:t>GET</w:t>
      </w:r>
      <w:bookmarkEnd w:id="2740"/>
      <w:bookmarkEnd w:id="2741"/>
      <w:bookmarkEnd w:id="2742"/>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3A1DFC">
            <w:pPr>
              <w:pStyle w:val="TAC"/>
              <w:jc w:val="left"/>
            </w:pPr>
            <w:r>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3A1DFC">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3A1DFC">
            <w:pPr>
              <w:pStyle w:val="TAC"/>
              <w:jc w:val="left"/>
            </w:pPr>
            <w:r>
              <w:rPr>
                <w:rFonts w:hint="eastAsia"/>
                <w:lang w:eastAsia="zh-CN"/>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B1392B">
      <w:pPr>
        <w:pStyle w:val="Heading6"/>
      </w:pPr>
      <w:bookmarkStart w:id="2743" w:name="_Toc49690029"/>
      <w:bookmarkStart w:id="2744" w:name="_Toc56337114"/>
      <w:bookmarkStart w:id="2745" w:name="_Toc74991595"/>
      <w:r>
        <w:t>6.2.3.31.3</w:t>
      </w:r>
      <w:r w:rsidRPr="00384E92">
        <w:t>.</w:t>
      </w:r>
      <w:r>
        <w:t>2</w:t>
      </w:r>
      <w:r w:rsidRPr="00384E92">
        <w:tab/>
      </w:r>
      <w:r>
        <w:t>PATCH</w:t>
      </w:r>
      <w:bookmarkEnd w:id="2743"/>
      <w:bookmarkEnd w:id="2744"/>
      <w:bookmarkEnd w:id="2745"/>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DC22E9">
      <w:pPr>
        <w:pStyle w:val="Heading4"/>
      </w:pPr>
      <w:bookmarkStart w:id="2746" w:name="_Toc56337115"/>
      <w:bookmarkStart w:id="2747" w:name="_Toc74991596"/>
      <w:r>
        <w:t>6.2.3.32</w:t>
      </w:r>
      <w:r>
        <w:tab/>
        <w:t>Resource: Private Identities</w:t>
      </w:r>
      <w:bookmarkEnd w:id="2746"/>
      <w:bookmarkEnd w:id="2747"/>
    </w:p>
    <w:p w14:paraId="4386765A" w14:textId="77777777" w:rsidR="00DC22E9" w:rsidRDefault="00DC22E9" w:rsidP="00DC22E9">
      <w:pPr>
        <w:pStyle w:val="Heading5"/>
      </w:pPr>
      <w:bookmarkStart w:id="2748" w:name="_Toc51872344"/>
      <w:bookmarkStart w:id="2749" w:name="_Toc56337116"/>
      <w:bookmarkStart w:id="2750" w:name="_Toc74991597"/>
      <w:r>
        <w:t>6.2.3.32.1</w:t>
      </w:r>
      <w:r>
        <w:tab/>
        <w:t>Description</w:t>
      </w:r>
      <w:bookmarkEnd w:id="2748"/>
      <w:bookmarkEnd w:id="2749"/>
      <w:bookmarkEnd w:id="275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2751" w:name="_Toc51872345"/>
      <w:bookmarkStart w:id="2752" w:name="_Toc56337117"/>
      <w:bookmarkStart w:id="2753" w:name="_Toc74991598"/>
      <w:r>
        <w:t>6.2.3.32.2</w:t>
      </w:r>
      <w:r>
        <w:tab/>
        <w:t>Resource Definition</w:t>
      </w:r>
      <w:bookmarkEnd w:id="2751"/>
      <w:bookmarkEnd w:id="2752"/>
      <w:bookmarkEnd w:id="275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7777777" w:rsidR="00DC22E9" w:rsidRDefault="00DC22E9" w:rsidP="00B8430A">
            <w:pPr>
              <w:pStyle w:val="TAL"/>
            </w:pPr>
            <w:r w:rsidRPr="000B71E3">
              <w:br/>
              <w:t>pattern: "</w:t>
            </w:r>
            <w:r>
              <w:t>^(</w:t>
            </w:r>
            <w:r w:rsidRPr="00292D54">
              <w:t>sip\:([a-zA-Z0-9_\-.!~*()&amp;=+$,;?\/]+)\@([A-Za-z0-9]+([-A-Za-z0-9]+)\.)+[a-z]{2,}|tel\:\+[0-9]{5,15}</w:t>
            </w:r>
            <w:r>
              <w:t>)</w:t>
            </w:r>
            <w:r w:rsidRPr="00292D54">
              <w:t>$</w:t>
            </w:r>
            <w:r w:rsidRPr="000B71E3">
              <w:t>"</w:t>
            </w:r>
          </w:p>
        </w:tc>
      </w:tr>
    </w:tbl>
    <w:p w14:paraId="3F49467B" w14:textId="77777777" w:rsidR="00DC22E9" w:rsidRPr="00384E92" w:rsidRDefault="00DC22E9" w:rsidP="00DC22E9"/>
    <w:p w14:paraId="7921A49D" w14:textId="77777777" w:rsidR="00DC22E9" w:rsidRDefault="00DC22E9" w:rsidP="00DC22E9">
      <w:pPr>
        <w:pStyle w:val="Heading5"/>
      </w:pPr>
      <w:bookmarkStart w:id="2754" w:name="_Toc51872346"/>
      <w:bookmarkStart w:id="2755" w:name="_Toc56337118"/>
      <w:bookmarkStart w:id="2756" w:name="_Toc74991599"/>
      <w:r>
        <w:t>6.2.3.32.3</w:t>
      </w:r>
      <w:r>
        <w:tab/>
        <w:t>Resource Standard Methods</w:t>
      </w:r>
      <w:bookmarkEnd w:id="2754"/>
      <w:bookmarkEnd w:id="2755"/>
      <w:bookmarkEnd w:id="2756"/>
    </w:p>
    <w:p w14:paraId="1AB50343" w14:textId="77777777" w:rsidR="00DC22E9" w:rsidRPr="00384E92" w:rsidRDefault="00DC22E9" w:rsidP="00DC22E9">
      <w:pPr>
        <w:pStyle w:val="Heading6"/>
      </w:pPr>
      <w:bookmarkStart w:id="2757" w:name="_Toc51872347"/>
      <w:bookmarkStart w:id="2758" w:name="_Toc56337119"/>
      <w:bookmarkStart w:id="2759" w:name="_Toc74991600"/>
      <w:r w:rsidRPr="00384E92">
        <w:t>6.</w:t>
      </w:r>
      <w:r>
        <w:t>2.3.32.3</w:t>
      </w:r>
      <w:r w:rsidRPr="00384E92">
        <w:t>.1</w:t>
      </w:r>
      <w:r w:rsidRPr="00384E92">
        <w:tab/>
      </w:r>
      <w:r>
        <w:t>GET</w:t>
      </w:r>
      <w:bookmarkEnd w:id="2757"/>
      <w:bookmarkEnd w:id="2758"/>
      <w:bookmarkEnd w:id="275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64A41">
            <w:pPr>
              <w:pStyle w:val="TAC"/>
              <w:jc w:val="left"/>
            </w:pPr>
            <w:r>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B8430A">
      <w:pPr>
        <w:pStyle w:val="Heading4"/>
      </w:pPr>
      <w:bookmarkStart w:id="2760" w:name="_Toc56337120"/>
      <w:bookmarkStart w:id="2761" w:name="_Toc74991601"/>
      <w:r>
        <w:t>6.2.3.33</w:t>
      </w:r>
      <w:r>
        <w:tab/>
        <w:t>Resource: S-CSCF Selection Assistance Information</w:t>
      </w:r>
      <w:bookmarkEnd w:id="2760"/>
      <w:bookmarkEnd w:id="2761"/>
    </w:p>
    <w:p w14:paraId="4B749757" w14:textId="77777777" w:rsidR="00B8430A" w:rsidRDefault="00B8430A" w:rsidP="00B8430A">
      <w:pPr>
        <w:pStyle w:val="Heading5"/>
      </w:pPr>
      <w:bookmarkStart w:id="2762" w:name="_Toc56337121"/>
      <w:bookmarkStart w:id="2763" w:name="_Toc74991602"/>
      <w:r>
        <w:t>6.2.3.33.1</w:t>
      </w:r>
      <w:r>
        <w:tab/>
        <w:t>Description</w:t>
      </w:r>
      <w:bookmarkEnd w:id="2762"/>
      <w:bookmarkEnd w:id="276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2764" w:name="_Toc56337122"/>
      <w:bookmarkStart w:id="2765" w:name="_Toc74991603"/>
      <w:r>
        <w:t>6.2.3.33.2</w:t>
      </w:r>
      <w:r>
        <w:tab/>
        <w:t>Resource Definition</w:t>
      </w:r>
      <w:bookmarkEnd w:id="2764"/>
      <w:bookmarkEnd w:id="276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77777777" w:rsidR="00B8430A" w:rsidRDefault="00B8430A" w:rsidP="00B8430A">
            <w:pPr>
              <w:pStyle w:val="TAL"/>
            </w:pPr>
            <w:r w:rsidRPr="000B71E3">
              <w:br/>
              <w:t>pattern: "</w:t>
            </w:r>
            <w:r>
              <w:t>^(</w:t>
            </w:r>
            <w:r w:rsidRPr="00292D54">
              <w:t>sip\:([a-zA-Z0-9_\-.!~*()&amp;=+$,;?\/]+)\@([A-Za-z0-9]+([-A-Za-z0-9]+)\.)+[a-z]{2,}|tel\:\+[0-9]{5,15}</w:t>
            </w:r>
            <w:r>
              <w:t>)</w:t>
            </w:r>
            <w:r w:rsidRPr="00292D54">
              <w:t>$</w:t>
            </w:r>
            <w:r w:rsidRPr="000B71E3">
              <w:t>"</w:t>
            </w:r>
          </w:p>
        </w:tc>
      </w:tr>
    </w:tbl>
    <w:p w14:paraId="1D5D5056" w14:textId="77777777" w:rsidR="00B8430A" w:rsidRPr="00384E92" w:rsidRDefault="00B8430A" w:rsidP="00B8430A"/>
    <w:p w14:paraId="1FDFA66C" w14:textId="77777777" w:rsidR="00B8430A" w:rsidRDefault="00B8430A" w:rsidP="00B8430A">
      <w:pPr>
        <w:pStyle w:val="Heading5"/>
      </w:pPr>
      <w:bookmarkStart w:id="2766" w:name="_Toc56337123"/>
      <w:bookmarkStart w:id="2767" w:name="_Toc74991604"/>
      <w:r>
        <w:t>6.2.3.33.3</w:t>
      </w:r>
      <w:r>
        <w:tab/>
        <w:t>Resource Standard Methods</w:t>
      </w:r>
      <w:bookmarkEnd w:id="2766"/>
      <w:bookmarkEnd w:id="2767"/>
    </w:p>
    <w:p w14:paraId="62003308" w14:textId="77777777" w:rsidR="00B8430A" w:rsidRPr="00384E92" w:rsidRDefault="00B8430A" w:rsidP="00B8430A">
      <w:pPr>
        <w:pStyle w:val="Heading6"/>
      </w:pPr>
      <w:bookmarkStart w:id="2768" w:name="_Toc56337124"/>
      <w:bookmarkStart w:id="2769" w:name="_Toc74991605"/>
      <w:r w:rsidRPr="00384E92">
        <w:t>6.</w:t>
      </w:r>
      <w:r>
        <w:t>2.3.33.3</w:t>
      </w:r>
      <w:r w:rsidRPr="00384E92">
        <w:t>.1</w:t>
      </w:r>
      <w:r w:rsidRPr="00384E92">
        <w:tab/>
      </w:r>
      <w:r>
        <w:t>GET</w:t>
      </w:r>
      <w:bookmarkEnd w:id="2768"/>
      <w:bookmarkEnd w:id="276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A4135F">
      <w:pPr>
        <w:pStyle w:val="Heading4"/>
      </w:pPr>
      <w:bookmarkStart w:id="2770" w:name="_Toc49690030"/>
      <w:bookmarkStart w:id="2771" w:name="_Toc56337125"/>
      <w:bookmarkStart w:id="2772" w:name="_Toc74991606"/>
      <w:r>
        <w:t>6.2.3.34</w:t>
      </w:r>
      <w:r>
        <w:tab/>
        <w:t>Resource: Charging Information</w:t>
      </w:r>
      <w:bookmarkEnd w:id="2772"/>
    </w:p>
    <w:p w14:paraId="76958BEC" w14:textId="347DCEFA" w:rsidR="00A4135F" w:rsidRDefault="00A4135F" w:rsidP="00A4135F">
      <w:pPr>
        <w:pStyle w:val="Heading5"/>
      </w:pPr>
      <w:bookmarkStart w:id="2773" w:name="_Toc74991607"/>
      <w:r>
        <w:t>6.2.3.34.1</w:t>
      </w:r>
      <w:r>
        <w:tab/>
        <w:t>Description</w:t>
      </w:r>
      <w:bookmarkEnd w:id="2773"/>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A4135F">
      <w:pPr>
        <w:pStyle w:val="Heading5"/>
      </w:pPr>
      <w:bookmarkStart w:id="2774" w:name="_Toc74991608"/>
      <w:r>
        <w:t>6.2.3.34.2</w:t>
      </w:r>
      <w:r>
        <w:tab/>
        <w:t>Resource Definition</w:t>
      </w:r>
      <w:bookmarkEnd w:id="277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A4135F">
      <w:pPr>
        <w:rPr>
          <w:rFonts w:ascii="Arial" w:hAnsi="Arial" w:cs="Arial"/>
        </w:rPr>
      </w:pPr>
      <w:r>
        <w:t>This resource shall support the resource URI variables defined in table 6.2.3.34.2-1</w:t>
      </w:r>
      <w:r>
        <w:rPr>
          <w:rFonts w:ascii="Arial" w:hAnsi="Arial" w:cs="Arial"/>
        </w:rPr>
        <w:t>.</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77777777" w:rsidR="00A4135F" w:rsidRDefault="00A4135F" w:rsidP="00420E9E">
            <w:pPr>
              <w:pStyle w:val="TAL"/>
            </w:pPr>
            <w:r w:rsidRPr="000B71E3">
              <w:br/>
              <w:t>pattern: "</w:t>
            </w:r>
            <w:r>
              <w:t>^(</w:t>
            </w:r>
            <w:r w:rsidRPr="00292D54">
              <w:t>sip\:([a-zA-Z0-9_\-.!~*()&amp;=+$,;?\/]+)\@([A-Za-z0-9]+([-A-Za-z0-9]+)\.)+[a-z]{2,}|tel\:\+[0-9]{5,15}</w:t>
            </w:r>
            <w:r>
              <w:t>)</w:t>
            </w:r>
            <w:r w:rsidRPr="00292D54">
              <w:t>$</w:t>
            </w:r>
            <w:r w:rsidRPr="000B71E3">
              <w:t>"</w:t>
            </w:r>
          </w:p>
        </w:tc>
      </w:tr>
    </w:tbl>
    <w:p w14:paraId="74D3659A" w14:textId="77777777" w:rsidR="00A4135F" w:rsidRPr="00384E92" w:rsidRDefault="00A4135F" w:rsidP="00A4135F"/>
    <w:p w14:paraId="6CEDAE38" w14:textId="307F59A4" w:rsidR="00A4135F" w:rsidRDefault="00A4135F" w:rsidP="00A4135F">
      <w:pPr>
        <w:pStyle w:val="Heading5"/>
      </w:pPr>
      <w:bookmarkStart w:id="2775" w:name="_Toc74991609"/>
      <w:r>
        <w:t>6.2.3.34.3</w:t>
      </w:r>
      <w:r>
        <w:tab/>
        <w:t>Resource Standard Methods</w:t>
      </w:r>
      <w:bookmarkEnd w:id="2775"/>
    </w:p>
    <w:p w14:paraId="75417C1F" w14:textId="4D5B1E15" w:rsidR="00A4135F" w:rsidRPr="00384E92" w:rsidRDefault="00A4135F" w:rsidP="00A4135F">
      <w:pPr>
        <w:pStyle w:val="Heading6"/>
      </w:pPr>
      <w:bookmarkStart w:id="2776" w:name="_Toc74991610"/>
      <w:r w:rsidRPr="00384E92">
        <w:t>6.</w:t>
      </w:r>
      <w:r>
        <w:t>2.3.34.3</w:t>
      </w:r>
      <w:r w:rsidRPr="00384E92">
        <w:t>.1</w:t>
      </w:r>
      <w:r w:rsidRPr="00384E92">
        <w:tab/>
      </w:r>
      <w:r>
        <w:t>GET</w:t>
      </w:r>
      <w:bookmarkEnd w:id="2776"/>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420E9E">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2234A2">
      <w:pPr>
        <w:pStyle w:val="Heading3"/>
        <w:rPr>
          <w:rFonts w:eastAsia="SimSun"/>
        </w:rPr>
      </w:pPr>
      <w:bookmarkStart w:id="2777" w:name="_Toc74991611"/>
      <w:r w:rsidRPr="00DD2065">
        <w:rPr>
          <w:rFonts w:eastAsia="SimSun"/>
        </w:rPr>
        <w:t>6.</w:t>
      </w:r>
      <w:r>
        <w:rPr>
          <w:rFonts w:eastAsia="SimSun"/>
        </w:rPr>
        <w:t>2</w:t>
      </w:r>
      <w:r w:rsidRPr="00DD2065">
        <w:rPr>
          <w:rFonts w:eastAsia="SimSun"/>
        </w:rPr>
        <w:t>.5</w:t>
      </w:r>
      <w:r w:rsidRPr="00DD2065">
        <w:rPr>
          <w:rFonts w:eastAsia="SimSun"/>
        </w:rPr>
        <w:tab/>
        <w:t>Notifications</w:t>
      </w:r>
      <w:bookmarkEnd w:id="2770"/>
      <w:bookmarkEnd w:id="2771"/>
      <w:bookmarkEnd w:id="2777"/>
    </w:p>
    <w:p w14:paraId="47AC3551" w14:textId="77777777" w:rsidR="001E6DA6" w:rsidRPr="006A7EE2" w:rsidRDefault="001E6DA6" w:rsidP="001E6DA6">
      <w:pPr>
        <w:pStyle w:val="Heading4"/>
      </w:pPr>
      <w:bookmarkStart w:id="2778" w:name="_Toc34346706"/>
      <w:bookmarkStart w:id="2779" w:name="_Toc34740783"/>
      <w:bookmarkStart w:id="2780" w:name="_Toc34748142"/>
      <w:bookmarkStart w:id="2781" w:name="_Toc34748518"/>
      <w:bookmarkStart w:id="2782" w:name="_Toc34749508"/>
      <w:bookmarkStart w:id="2783" w:name="_Toc49690031"/>
      <w:bookmarkStart w:id="2784" w:name="_Toc56337126"/>
      <w:bookmarkStart w:id="2785" w:name="_Toc74991612"/>
      <w:r w:rsidRPr="006A7EE2">
        <w:t>6.</w:t>
      </w:r>
      <w:r>
        <w:t>2</w:t>
      </w:r>
      <w:r w:rsidRPr="006A7EE2">
        <w:t>.5.1</w:t>
      </w:r>
      <w:r w:rsidRPr="006A7EE2">
        <w:tab/>
        <w:t>General</w:t>
      </w:r>
      <w:bookmarkEnd w:id="2084"/>
      <w:bookmarkEnd w:id="2085"/>
      <w:bookmarkEnd w:id="2778"/>
      <w:bookmarkEnd w:id="2779"/>
      <w:bookmarkEnd w:id="2780"/>
      <w:bookmarkEnd w:id="2781"/>
      <w:bookmarkEnd w:id="2782"/>
      <w:bookmarkEnd w:id="2783"/>
      <w:bookmarkEnd w:id="2784"/>
      <w:bookmarkEnd w:id="278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2786" w:name="_Toc11338575"/>
      <w:bookmarkStart w:id="2787" w:name="_Toc27585227"/>
      <w:bookmarkStart w:id="2788" w:name="_Toc34346707"/>
      <w:bookmarkStart w:id="2789" w:name="_Toc34740784"/>
      <w:bookmarkStart w:id="2790" w:name="_Toc34748143"/>
      <w:bookmarkStart w:id="2791" w:name="_Toc34748519"/>
      <w:bookmarkStart w:id="2792" w:name="_Toc34749509"/>
      <w:bookmarkStart w:id="2793" w:name="_Toc49690032"/>
      <w:bookmarkStart w:id="2794" w:name="_Toc56337127"/>
      <w:bookmarkStart w:id="2795" w:name="_Toc74991613"/>
      <w:r w:rsidRPr="006A7EE2">
        <w:t>6.</w:t>
      </w:r>
      <w:r>
        <w:t>2</w:t>
      </w:r>
      <w:r w:rsidRPr="006A7EE2">
        <w:t>.5.2</w:t>
      </w:r>
      <w:r w:rsidRPr="006A7EE2">
        <w:tab/>
        <w:t>Data Change Notification</w:t>
      </w:r>
      <w:bookmarkEnd w:id="2786"/>
      <w:bookmarkEnd w:id="2787"/>
      <w:bookmarkEnd w:id="2788"/>
      <w:bookmarkEnd w:id="2789"/>
      <w:bookmarkEnd w:id="2790"/>
      <w:bookmarkEnd w:id="2791"/>
      <w:bookmarkEnd w:id="2792"/>
      <w:bookmarkEnd w:id="2793"/>
      <w:bookmarkEnd w:id="2794"/>
      <w:bookmarkEnd w:id="2795"/>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0C5926">
      <w:pPr>
        <w:pStyle w:val="Heading3"/>
      </w:pPr>
      <w:bookmarkStart w:id="2796" w:name="_Toc34346708"/>
      <w:bookmarkStart w:id="2797" w:name="_Toc34740785"/>
      <w:bookmarkStart w:id="2798" w:name="_Toc34748144"/>
      <w:bookmarkStart w:id="2799" w:name="_Toc34748520"/>
      <w:bookmarkStart w:id="2800" w:name="_Toc34749510"/>
      <w:bookmarkStart w:id="2801" w:name="_Toc49690033"/>
      <w:bookmarkStart w:id="2802" w:name="_Toc56337128"/>
      <w:bookmarkStart w:id="2803" w:name="_Toc74991614"/>
      <w:r w:rsidRPr="00D67AB2">
        <w:t>6.</w:t>
      </w:r>
      <w:r>
        <w:t>2</w:t>
      </w:r>
      <w:r w:rsidRPr="00D67AB2">
        <w:t>.6</w:t>
      </w:r>
      <w:r w:rsidRPr="00D67AB2">
        <w:tab/>
        <w:t>Data Model</w:t>
      </w:r>
      <w:bookmarkEnd w:id="1864"/>
      <w:bookmarkEnd w:id="2796"/>
      <w:bookmarkEnd w:id="2797"/>
      <w:bookmarkEnd w:id="2798"/>
      <w:bookmarkEnd w:id="2799"/>
      <w:bookmarkEnd w:id="2800"/>
      <w:bookmarkEnd w:id="2801"/>
      <w:bookmarkEnd w:id="2802"/>
      <w:bookmarkEnd w:id="2803"/>
    </w:p>
    <w:p w14:paraId="3908FF7A" w14:textId="77777777" w:rsidR="000C5926" w:rsidRPr="00D67AB2" w:rsidRDefault="000C5926" w:rsidP="000C5926">
      <w:pPr>
        <w:pStyle w:val="Heading4"/>
      </w:pPr>
      <w:bookmarkStart w:id="2804" w:name="_Toc11338781"/>
      <w:bookmarkStart w:id="2805" w:name="_Toc24978843"/>
      <w:bookmarkStart w:id="2806" w:name="_Toc34346709"/>
      <w:bookmarkStart w:id="2807" w:name="_Toc34740786"/>
      <w:bookmarkStart w:id="2808" w:name="_Toc34748145"/>
      <w:bookmarkStart w:id="2809" w:name="_Toc34748521"/>
      <w:bookmarkStart w:id="2810" w:name="_Toc34749511"/>
      <w:bookmarkStart w:id="2811" w:name="_Toc49690034"/>
      <w:bookmarkStart w:id="2812" w:name="_Toc56337129"/>
      <w:bookmarkStart w:id="2813" w:name="_Toc74991615"/>
      <w:r w:rsidRPr="00D67AB2">
        <w:t>6.</w:t>
      </w:r>
      <w:r>
        <w:t>2</w:t>
      </w:r>
      <w:r w:rsidRPr="00D67AB2">
        <w:t>.6.1</w:t>
      </w:r>
      <w:r w:rsidRPr="00D67AB2">
        <w:tab/>
        <w:t>General</w:t>
      </w:r>
      <w:bookmarkEnd w:id="2804"/>
      <w:bookmarkEnd w:id="2805"/>
      <w:bookmarkEnd w:id="2806"/>
      <w:bookmarkEnd w:id="2807"/>
      <w:bookmarkEnd w:id="2808"/>
      <w:bookmarkEnd w:id="2809"/>
      <w:bookmarkEnd w:id="2810"/>
      <w:bookmarkEnd w:id="2811"/>
      <w:bookmarkEnd w:id="2812"/>
      <w:bookmarkEnd w:id="281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2814" w:name="_Toc11338578"/>
      <w:bookmarkStart w:id="2815" w:name="_Toc24978844"/>
      <w:bookmarkStart w:id="2816" w:name="_Toc34346710"/>
      <w:bookmarkStart w:id="2817" w:name="_Toc34740787"/>
      <w:bookmarkStart w:id="2818" w:name="_Toc34748146"/>
      <w:bookmarkStart w:id="2819" w:name="_Toc34748522"/>
      <w:bookmarkStart w:id="2820" w:name="_Toc34749512"/>
      <w:bookmarkStart w:id="2821" w:name="_Toc49690035"/>
      <w:bookmarkStart w:id="2822" w:name="_Toc56337130"/>
      <w:bookmarkStart w:id="2823" w:name="_Toc11338784"/>
      <w:bookmarkStart w:id="2824" w:name="_Toc74991616"/>
      <w:r w:rsidRPr="00D67AB2">
        <w:rPr>
          <w:lang w:val="en-US"/>
        </w:rPr>
        <w:t>6.</w:t>
      </w:r>
      <w:r>
        <w:rPr>
          <w:lang w:val="en-US"/>
        </w:rPr>
        <w:t>2</w:t>
      </w:r>
      <w:r w:rsidRPr="00D67AB2">
        <w:rPr>
          <w:lang w:val="en-US"/>
        </w:rPr>
        <w:t>.6.2</w:t>
      </w:r>
      <w:r w:rsidRPr="00D67AB2">
        <w:rPr>
          <w:lang w:val="en-US"/>
        </w:rPr>
        <w:tab/>
        <w:t>Structured data types</w:t>
      </w:r>
      <w:bookmarkEnd w:id="2814"/>
      <w:bookmarkEnd w:id="2815"/>
      <w:bookmarkEnd w:id="2816"/>
      <w:bookmarkEnd w:id="2817"/>
      <w:bookmarkEnd w:id="2818"/>
      <w:bookmarkEnd w:id="2819"/>
      <w:bookmarkEnd w:id="2820"/>
      <w:bookmarkEnd w:id="2821"/>
      <w:bookmarkEnd w:id="2822"/>
      <w:bookmarkEnd w:id="2824"/>
    </w:p>
    <w:p w14:paraId="573DF369" w14:textId="77777777" w:rsidR="0071623F" w:rsidRPr="00D67AB2" w:rsidRDefault="0071623F" w:rsidP="0071623F">
      <w:pPr>
        <w:pStyle w:val="Heading5"/>
      </w:pPr>
      <w:bookmarkStart w:id="2825" w:name="_Toc11338579"/>
      <w:bookmarkStart w:id="2826" w:name="_Toc24978845"/>
      <w:bookmarkStart w:id="2827" w:name="_Toc34346711"/>
      <w:bookmarkStart w:id="2828" w:name="_Toc34740788"/>
      <w:bookmarkStart w:id="2829" w:name="_Toc34748147"/>
      <w:bookmarkStart w:id="2830" w:name="_Toc34748523"/>
      <w:bookmarkStart w:id="2831" w:name="_Toc34749513"/>
      <w:bookmarkStart w:id="2832" w:name="_Toc49690036"/>
      <w:bookmarkStart w:id="2833" w:name="_Toc56337131"/>
      <w:bookmarkStart w:id="2834" w:name="_Toc74991617"/>
      <w:r w:rsidRPr="00D67AB2">
        <w:t>6.</w:t>
      </w:r>
      <w:r>
        <w:t>2</w:t>
      </w:r>
      <w:r w:rsidRPr="00D67AB2">
        <w:t>.6.2.1</w:t>
      </w:r>
      <w:r w:rsidRPr="00D67AB2">
        <w:tab/>
        <w:t>Introduction</w:t>
      </w:r>
      <w:bookmarkEnd w:id="2825"/>
      <w:bookmarkEnd w:id="2826"/>
      <w:bookmarkEnd w:id="2827"/>
      <w:bookmarkEnd w:id="2828"/>
      <w:bookmarkEnd w:id="2829"/>
      <w:bookmarkEnd w:id="2830"/>
      <w:bookmarkEnd w:id="2831"/>
      <w:bookmarkEnd w:id="2832"/>
      <w:bookmarkEnd w:id="2833"/>
      <w:bookmarkEnd w:id="283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2835" w:name="_Toc24978846"/>
      <w:bookmarkStart w:id="2836" w:name="_Toc34346712"/>
      <w:bookmarkStart w:id="2837" w:name="_Toc34740789"/>
      <w:bookmarkStart w:id="2838" w:name="_Toc34748148"/>
      <w:bookmarkStart w:id="2839" w:name="_Toc34748524"/>
      <w:bookmarkStart w:id="2840" w:name="_Toc34749514"/>
      <w:bookmarkStart w:id="2841" w:name="_Toc49690037"/>
      <w:bookmarkStart w:id="2842" w:name="_Toc56337132"/>
      <w:bookmarkStart w:id="2843" w:name="_Toc74991618"/>
      <w:r w:rsidRPr="00D67AB2">
        <w:t>6.</w:t>
      </w:r>
      <w:r>
        <w:t>2</w:t>
      </w:r>
      <w:r w:rsidRPr="00D67AB2">
        <w:t>.6.2.</w:t>
      </w:r>
      <w:r w:rsidR="0071623F">
        <w:t>2</w:t>
      </w:r>
      <w:r w:rsidRPr="00D67AB2">
        <w:tab/>
        <w:t xml:space="preserve">Type: </w:t>
      </w:r>
      <w:bookmarkEnd w:id="2823"/>
      <w:r w:rsidRPr="00C81210">
        <w:t>ScscfCapabilit</w:t>
      </w:r>
      <w:r>
        <w:t>yList</w:t>
      </w:r>
      <w:bookmarkEnd w:id="2835"/>
      <w:bookmarkEnd w:id="2836"/>
      <w:bookmarkEnd w:id="2837"/>
      <w:bookmarkEnd w:id="2838"/>
      <w:bookmarkEnd w:id="2839"/>
      <w:bookmarkEnd w:id="2840"/>
      <w:bookmarkEnd w:id="2841"/>
      <w:bookmarkEnd w:id="2842"/>
      <w:bookmarkEnd w:id="2843"/>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2844" w:name="_Toc24978847"/>
      <w:bookmarkStart w:id="2845" w:name="_Toc34346713"/>
      <w:bookmarkStart w:id="2846" w:name="_Toc34740790"/>
      <w:bookmarkStart w:id="2847" w:name="_Toc34748149"/>
      <w:bookmarkStart w:id="2848" w:name="_Toc34748525"/>
      <w:bookmarkStart w:id="2849" w:name="_Toc34749515"/>
      <w:bookmarkStart w:id="2850" w:name="_Toc49690038"/>
      <w:bookmarkStart w:id="2851" w:name="_Toc56337133"/>
      <w:bookmarkStart w:id="2852" w:name="_Toc74991619"/>
      <w:r w:rsidRPr="00D67AB2">
        <w:t>6.</w:t>
      </w:r>
      <w:r>
        <w:t>2</w:t>
      </w:r>
      <w:r w:rsidRPr="00D67AB2">
        <w:t>.6.2.</w:t>
      </w:r>
      <w:r w:rsidR="0071623F">
        <w:t>3</w:t>
      </w:r>
      <w:r w:rsidRPr="00D67AB2">
        <w:tab/>
        <w:t xml:space="preserve">Type: </w:t>
      </w:r>
      <w:r w:rsidRPr="00E952AF">
        <w:t>Capabilit</w:t>
      </w:r>
      <w:r>
        <w:t>ies</w:t>
      </w:r>
      <w:bookmarkEnd w:id="2844"/>
      <w:bookmarkEnd w:id="2845"/>
      <w:bookmarkEnd w:id="2846"/>
      <w:bookmarkEnd w:id="2847"/>
      <w:bookmarkEnd w:id="2848"/>
      <w:bookmarkEnd w:id="2849"/>
      <w:bookmarkEnd w:id="2850"/>
      <w:bookmarkEnd w:id="2851"/>
      <w:bookmarkEnd w:id="285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2853" w:name="_Toc24978848"/>
      <w:bookmarkStart w:id="2854" w:name="_Toc34346714"/>
      <w:bookmarkStart w:id="2855" w:name="_Toc34740791"/>
      <w:bookmarkStart w:id="2856" w:name="_Toc34748150"/>
      <w:bookmarkStart w:id="2857" w:name="_Toc34748526"/>
      <w:bookmarkStart w:id="2858" w:name="_Toc34749516"/>
      <w:bookmarkStart w:id="2859" w:name="_Toc49690039"/>
      <w:bookmarkStart w:id="2860" w:name="_Toc56337134"/>
      <w:bookmarkStart w:id="2861" w:name="_Toc74991620"/>
      <w:r w:rsidRPr="00D67AB2">
        <w:lastRenderedPageBreak/>
        <w:t>6.</w:t>
      </w:r>
      <w:r>
        <w:t>2</w:t>
      </w:r>
      <w:r w:rsidRPr="00D67AB2">
        <w:t>.6.2.</w:t>
      </w:r>
      <w:r>
        <w:t>4</w:t>
      </w:r>
      <w:r w:rsidRPr="00D67AB2">
        <w:tab/>
        <w:t xml:space="preserve">Type: </w:t>
      </w:r>
      <w:r>
        <w:t>ImsProfileData</w:t>
      </w:r>
      <w:bookmarkEnd w:id="2853"/>
      <w:bookmarkEnd w:id="2854"/>
      <w:bookmarkEnd w:id="2855"/>
      <w:bookmarkEnd w:id="2856"/>
      <w:bookmarkEnd w:id="2857"/>
      <w:bookmarkEnd w:id="2858"/>
      <w:bookmarkEnd w:id="2859"/>
      <w:bookmarkEnd w:id="2860"/>
      <w:bookmarkEnd w:id="286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2862" w:name="_Toc11338605"/>
      <w:bookmarkStart w:id="2863" w:name="_Toc24978849"/>
      <w:bookmarkStart w:id="2864" w:name="_Toc34346715"/>
      <w:bookmarkStart w:id="2865" w:name="_Toc34740792"/>
      <w:bookmarkStart w:id="2866" w:name="_Toc34748151"/>
      <w:bookmarkStart w:id="2867" w:name="_Toc34748527"/>
      <w:bookmarkStart w:id="2868" w:name="_Toc34749517"/>
      <w:bookmarkStart w:id="2869" w:name="_Toc49690040"/>
      <w:bookmarkStart w:id="2870" w:name="_Toc56337135"/>
      <w:bookmarkStart w:id="2871" w:name="_Toc74991621"/>
      <w:r w:rsidRPr="00D67AB2">
        <w:t>6.</w:t>
      </w:r>
      <w:r>
        <w:t>2</w:t>
      </w:r>
      <w:r w:rsidRPr="00D67AB2">
        <w:t>.6.2.</w:t>
      </w:r>
      <w:r>
        <w:t>5</w:t>
      </w:r>
      <w:r w:rsidRPr="00D67AB2">
        <w:tab/>
        <w:t>Type: SharedData</w:t>
      </w:r>
      <w:bookmarkEnd w:id="2862"/>
      <w:bookmarkEnd w:id="2863"/>
      <w:bookmarkEnd w:id="2864"/>
      <w:bookmarkEnd w:id="2865"/>
      <w:bookmarkEnd w:id="2866"/>
      <w:bookmarkEnd w:id="2867"/>
      <w:bookmarkEnd w:id="2868"/>
      <w:bookmarkEnd w:id="2869"/>
      <w:bookmarkEnd w:id="2870"/>
      <w:bookmarkEnd w:id="287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2872" w:name="_Toc24978850"/>
      <w:bookmarkStart w:id="2873" w:name="_Toc34346716"/>
      <w:bookmarkStart w:id="2874" w:name="_Toc34740793"/>
      <w:bookmarkStart w:id="2875" w:name="_Toc34748152"/>
      <w:bookmarkStart w:id="2876" w:name="_Toc34748528"/>
      <w:bookmarkStart w:id="2877" w:name="_Toc34749518"/>
      <w:bookmarkStart w:id="2878" w:name="_Toc49690041"/>
      <w:bookmarkStart w:id="2879" w:name="_Toc56337136"/>
      <w:bookmarkStart w:id="2880" w:name="_Toc74991622"/>
      <w:r w:rsidRPr="00D67AB2">
        <w:t>6.</w:t>
      </w:r>
      <w:r>
        <w:t>2</w:t>
      </w:r>
      <w:r w:rsidRPr="00D67AB2">
        <w:t>.6.2.</w:t>
      </w:r>
      <w:r>
        <w:t>6</w:t>
      </w:r>
      <w:r w:rsidRPr="00D67AB2">
        <w:tab/>
        <w:t xml:space="preserve">Type: </w:t>
      </w:r>
      <w:r>
        <w:t>ImsDataSets</w:t>
      </w:r>
      <w:bookmarkEnd w:id="2872"/>
      <w:bookmarkEnd w:id="2873"/>
      <w:bookmarkEnd w:id="2874"/>
      <w:bookmarkEnd w:id="2875"/>
      <w:bookmarkEnd w:id="2876"/>
      <w:bookmarkEnd w:id="2877"/>
      <w:bookmarkEnd w:id="2878"/>
      <w:bookmarkEnd w:id="2879"/>
      <w:bookmarkEnd w:id="2880"/>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2881" w:name="_Toc24978851"/>
      <w:bookmarkStart w:id="2882" w:name="_Toc34346717"/>
      <w:bookmarkStart w:id="2883" w:name="_Toc34740794"/>
      <w:bookmarkStart w:id="2884" w:name="_Toc34748153"/>
      <w:bookmarkStart w:id="2885" w:name="_Toc34748529"/>
      <w:bookmarkStart w:id="2886" w:name="_Toc34749519"/>
      <w:bookmarkStart w:id="2887" w:name="_Toc49690042"/>
      <w:bookmarkStart w:id="2888" w:name="_Toc56337137"/>
      <w:bookmarkStart w:id="2889" w:name="_Toc74991623"/>
      <w:r w:rsidRPr="00D67AB2">
        <w:t>6.</w:t>
      </w:r>
      <w:r>
        <w:t>2</w:t>
      </w:r>
      <w:r w:rsidRPr="00D67AB2">
        <w:t>.6.2.</w:t>
      </w:r>
      <w:r>
        <w:t>7</w:t>
      </w:r>
      <w:r w:rsidRPr="00D67AB2">
        <w:tab/>
        <w:t xml:space="preserve">Type: </w:t>
      </w:r>
      <w:r>
        <w:t>RepositoryData</w:t>
      </w:r>
      <w:bookmarkEnd w:id="2881"/>
      <w:bookmarkEnd w:id="2882"/>
      <w:bookmarkEnd w:id="2883"/>
      <w:bookmarkEnd w:id="2884"/>
      <w:bookmarkEnd w:id="2885"/>
      <w:bookmarkEnd w:id="2886"/>
      <w:bookmarkEnd w:id="2887"/>
      <w:bookmarkEnd w:id="2888"/>
      <w:bookmarkEnd w:id="2889"/>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2890" w:name="_Toc24978852"/>
      <w:bookmarkStart w:id="2891" w:name="_Toc34346718"/>
      <w:bookmarkStart w:id="2892" w:name="_Toc34740795"/>
      <w:bookmarkStart w:id="2893" w:name="_Toc34748154"/>
      <w:bookmarkStart w:id="2894" w:name="_Toc34748530"/>
      <w:bookmarkStart w:id="2895" w:name="_Toc34749520"/>
      <w:bookmarkStart w:id="2896" w:name="_Toc49690043"/>
      <w:bookmarkStart w:id="2897" w:name="_Toc56337138"/>
      <w:bookmarkStart w:id="2898" w:name="_Toc74991624"/>
      <w:r w:rsidRPr="00D67AB2">
        <w:t>6.</w:t>
      </w:r>
      <w:r>
        <w:t>2</w:t>
      </w:r>
      <w:r w:rsidRPr="00D67AB2">
        <w:t>.6.2.</w:t>
      </w:r>
      <w:r>
        <w:t>8</w:t>
      </w:r>
      <w:r w:rsidRPr="00D67AB2">
        <w:tab/>
        <w:t xml:space="preserve">Type: </w:t>
      </w:r>
      <w:r>
        <w:t>M</w:t>
      </w:r>
      <w:r w:rsidRPr="00767839">
        <w:t>sisdnList</w:t>
      </w:r>
      <w:bookmarkEnd w:id="2890"/>
      <w:bookmarkEnd w:id="2891"/>
      <w:bookmarkEnd w:id="2892"/>
      <w:bookmarkEnd w:id="2893"/>
      <w:bookmarkEnd w:id="2894"/>
      <w:bookmarkEnd w:id="2895"/>
      <w:bookmarkEnd w:id="2896"/>
      <w:bookmarkEnd w:id="2897"/>
      <w:bookmarkEnd w:id="2898"/>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2899" w:name="_Toc24978853"/>
      <w:bookmarkStart w:id="2900" w:name="_Toc34346719"/>
      <w:bookmarkStart w:id="2901" w:name="_Toc34740796"/>
      <w:bookmarkStart w:id="2902" w:name="_Toc34748155"/>
      <w:bookmarkStart w:id="2903" w:name="_Toc34748531"/>
      <w:bookmarkStart w:id="2904" w:name="_Toc34749521"/>
      <w:bookmarkStart w:id="2905" w:name="_Toc49690044"/>
      <w:bookmarkStart w:id="2906" w:name="_Toc56337139"/>
      <w:bookmarkStart w:id="2907" w:name="_Toc74991625"/>
      <w:r w:rsidRPr="00D67AB2">
        <w:lastRenderedPageBreak/>
        <w:t>6.</w:t>
      </w:r>
      <w:r>
        <w:t>2</w:t>
      </w:r>
      <w:r w:rsidRPr="00D67AB2">
        <w:t>.6.2.</w:t>
      </w:r>
      <w:r>
        <w:t>9</w:t>
      </w:r>
      <w:r w:rsidRPr="00D67AB2">
        <w:tab/>
        <w:t xml:space="preserve">Type: </w:t>
      </w:r>
      <w:r>
        <w:t>PublicIdentities</w:t>
      </w:r>
      <w:bookmarkEnd w:id="2899"/>
      <w:bookmarkEnd w:id="2900"/>
      <w:bookmarkEnd w:id="2901"/>
      <w:bookmarkEnd w:id="2902"/>
      <w:bookmarkEnd w:id="2903"/>
      <w:bookmarkEnd w:id="2904"/>
      <w:bookmarkEnd w:id="2905"/>
      <w:bookmarkEnd w:id="2906"/>
      <w:bookmarkEnd w:id="290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2908" w:name="_Toc24978854"/>
      <w:bookmarkStart w:id="2909" w:name="_Toc34346720"/>
      <w:bookmarkStart w:id="2910" w:name="_Toc34740797"/>
      <w:bookmarkStart w:id="2911" w:name="_Toc34748156"/>
      <w:bookmarkStart w:id="2912" w:name="_Toc34748532"/>
      <w:bookmarkStart w:id="2913" w:name="_Toc34749522"/>
      <w:bookmarkStart w:id="2914" w:name="_Toc49690045"/>
      <w:bookmarkStart w:id="2915" w:name="_Toc56337140"/>
      <w:bookmarkStart w:id="2916" w:name="_Toc74991626"/>
      <w:r w:rsidRPr="00D67AB2">
        <w:t>6.</w:t>
      </w:r>
      <w:r>
        <w:t>2</w:t>
      </w:r>
      <w:r w:rsidRPr="00D67AB2">
        <w:t>.6.2.</w:t>
      </w:r>
      <w:r>
        <w:t>10</w:t>
      </w:r>
      <w:r w:rsidRPr="00D67AB2">
        <w:tab/>
        <w:t xml:space="preserve">Type: </w:t>
      </w:r>
      <w:r>
        <w:t>PublicIdentity</w:t>
      </w:r>
      <w:bookmarkEnd w:id="2908"/>
      <w:bookmarkEnd w:id="2909"/>
      <w:bookmarkEnd w:id="2910"/>
      <w:bookmarkEnd w:id="2911"/>
      <w:bookmarkEnd w:id="2912"/>
      <w:bookmarkEnd w:id="2913"/>
      <w:bookmarkEnd w:id="2914"/>
      <w:bookmarkEnd w:id="2915"/>
      <w:bookmarkEnd w:id="2916"/>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2917" w:name="_Toc34346721"/>
      <w:bookmarkStart w:id="2918" w:name="_Toc34740798"/>
      <w:bookmarkStart w:id="2919" w:name="_Toc34748157"/>
      <w:bookmarkStart w:id="2920" w:name="_Toc34748533"/>
      <w:bookmarkStart w:id="2921" w:name="_Toc34749523"/>
      <w:bookmarkStart w:id="2922" w:name="_Toc49690046"/>
      <w:bookmarkStart w:id="2923" w:name="_Toc56337141"/>
      <w:bookmarkStart w:id="2924" w:name="_Toc24978855"/>
      <w:bookmarkStart w:id="2925" w:name="_Toc74991627"/>
      <w:r w:rsidRPr="006A7EE2">
        <w:t>6.</w:t>
      </w:r>
      <w:r>
        <w:t>2</w:t>
      </w:r>
      <w:r w:rsidRPr="006A7EE2">
        <w:t>.6.2.</w:t>
      </w:r>
      <w:r>
        <w:t>11</w:t>
      </w:r>
      <w:r w:rsidRPr="006A7EE2">
        <w:tab/>
        <w:t xml:space="preserve">Type: </w:t>
      </w:r>
      <w:r>
        <w:t>Ims</w:t>
      </w:r>
      <w:r w:rsidRPr="006A7EE2">
        <w:t>SdmSubscription</w:t>
      </w:r>
      <w:bookmarkEnd w:id="2917"/>
      <w:bookmarkEnd w:id="2918"/>
      <w:bookmarkEnd w:id="2919"/>
      <w:bookmarkEnd w:id="2920"/>
      <w:bookmarkEnd w:id="2921"/>
      <w:bookmarkEnd w:id="2922"/>
      <w:bookmarkEnd w:id="2923"/>
      <w:bookmarkEnd w:id="292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2926" w:name="_Toc26199614"/>
      <w:bookmarkStart w:id="2927" w:name="_Toc34346722"/>
      <w:bookmarkStart w:id="2928" w:name="_Toc34740799"/>
      <w:bookmarkStart w:id="2929" w:name="_Toc34748158"/>
      <w:bookmarkStart w:id="2930" w:name="_Toc34748534"/>
      <w:bookmarkStart w:id="2931" w:name="_Toc34749524"/>
      <w:bookmarkStart w:id="2932" w:name="_Toc49690047"/>
      <w:bookmarkStart w:id="2933" w:name="_Toc56337142"/>
      <w:bookmarkStart w:id="2934" w:name="_Toc74991628"/>
      <w:r w:rsidRPr="00D67AB2">
        <w:t>6.</w:t>
      </w:r>
      <w:r>
        <w:t>2</w:t>
      </w:r>
      <w:r w:rsidRPr="00D67AB2">
        <w:t>.6.</w:t>
      </w:r>
      <w:r>
        <w:t>2.12</w:t>
      </w:r>
      <w:r w:rsidRPr="00D67AB2">
        <w:tab/>
        <w:t xml:space="preserve">Type: </w:t>
      </w:r>
      <w:bookmarkEnd w:id="2926"/>
      <w:r>
        <w:t>ImsRegistrationStatus</w:t>
      </w:r>
      <w:bookmarkEnd w:id="2927"/>
      <w:bookmarkEnd w:id="2928"/>
      <w:bookmarkEnd w:id="2929"/>
      <w:bookmarkEnd w:id="2930"/>
      <w:bookmarkEnd w:id="2931"/>
      <w:bookmarkEnd w:id="2932"/>
      <w:bookmarkEnd w:id="2933"/>
      <w:bookmarkEnd w:id="2934"/>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2935" w:name="_Toc34346723"/>
      <w:bookmarkStart w:id="2936" w:name="_Toc34740800"/>
      <w:bookmarkStart w:id="2937" w:name="_Toc34748159"/>
      <w:bookmarkStart w:id="2938" w:name="_Toc34748535"/>
      <w:bookmarkStart w:id="2939" w:name="_Toc34749525"/>
      <w:bookmarkStart w:id="2940" w:name="_Toc49690048"/>
      <w:bookmarkStart w:id="2941" w:name="_Toc56337143"/>
      <w:bookmarkStart w:id="2942" w:name="_Toc74991629"/>
      <w:r w:rsidRPr="00D67AB2">
        <w:lastRenderedPageBreak/>
        <w:t>6.</w:t>
      </w:r>
      <w:r>
        <w:t>2</w:t>
      </w:r>
      <w:r w:rsidRPr="00D67AB2">
        <w:t>.6.</w:t>
      </w:r>
      <w:r>
        <w:t>2.13</w:t>
      </w:r>
      <w:r w:rsidRPr="00D67AB2">
        <w:tab/>
        <w:t xml:space="preserve">Type: </w:t>
      </w:r>
      <w:r>
        <w:t>PriorityLevels</w:t>
      </w:r>
      <w:bookmarkEnd w:id="2935"/>
      <w:bookmarkEnd w:id="2936"/>
      <w:bookmarkEnd w:id="2937"/>
      <w:bookmarkEnd w:id="2938"/>
      <w:bookmarkEnd w:id="2939"/>
      <w:bookmarkEnd w:id="2940"/>
      <w:bookmarkEnd w:id="2941"/>
      <w:bookmarkEnd w:id="294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2943" w:name="_Toc34346724"/>
      <w:bookmarkStart w:id="2944" w:name="_Toc34740801"/>
      <w:bookmarkStart w:id="2945" w:name="_Toc34748160"/>
      <w:bookmarkStart w:id="2946" w:name="_Toc34748536"/>
      <w:bookmarkStart w:id="2947" w:name="_Toc34749526"/>
      <w:bookmarkStart w:id="2948" w:name="_Toc49690049"/>
      <w:bookmarkStart w:id="2949" w:name="_Toc56337144"/>
      <w:bookmarkStart w:id="2950" w:name="_Toc74991630"/>
      <w:r w:rsidRPr="00D67AB2">
        <w:t>6.</w:t>
      </w:r>
      <w:r>
        <w:t>2</w:t>
      </w:r>
      <w:r w:rsidRPr="00D67AB2">
        <w:t>.6.</w:t>
      </w:r>
      <w:r>
        <w:t>2.14</w:t>
      </w:r>
      <w:r w:rsidRPr="00D67AB2">
        <w:tab/>
        <w:t xml:space="preserve">Type: </w:t>
      </w:r>
      <w:r>
        <w:t>Ifcs</w:t>
      </w:r>
      <w:bookmarkEnd w:id="2943"/>
      <w:bookmarkEnd w:id="2944"/>
      <w:bookmarkEnd w:id="2945"/>
      <w:bookmarkEnd w:id="2946"/>
      <w:bookmarkEnd w:id="2947"/>
      <w:bookmarkEnd w:id="2948"/>
      <w:bookmarkEnd w:id="2949"/>
      <w:bookmarkEnd w:id="2950"/>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2951" w:name="_Toc34346725"/>
      <w:bookmarkStart w:id="2952" w:name="_Toc34740802"/>
      <w:bookmarkStart w:id="2953" w:name="_Toc34748161"/>
      <w:bookmarkStart w:id="2954" w:name="_Toc34748537"/>
      <w:bookmarkStart w:id="2955" w:name="_Toc34749527"/>
      <w:bookmarkStart w:id="2956" w:name="_Toc49690050"/>
      <w:bookmarkStart w:id="2957" w:name="_Toc56337145"/>
      <w:bookmarkStart w:id="2958" w:name="_Toc74991631"/>
      <w:r w:rsidRPr="00D67AB2">
        <w:t>6.</w:t>
      </w:r>
      <w:r>
        <w:t>2</w:t>
      </w:r>
      <w:r w:rsidRPr="00D67AB2">
        <w:t>.6.</w:t>
      </w:r>
      <w:r>
        <w:t>2</w:t>
      </w:r>
      <w:r w:rsidRPr="00D67AB2">
        <w:t>.</w:t>
      </w:r>
      <w:r>
        <w:t>15</w:t>
      </w:r>
      <w:r w:rsidRPr="00D67AB2">
        <w:tab/>
        <w:t xml:space="preserve">Type: </w:t>
      </w:r>
      <w:r>
        <w:t>Ifc</w:t>
      </w:r>
      <w:bookmarkEnd w:id="2951"/>
      <w:bookmarkEnd w:id="2952"/>
      <w:bookmarkEnd w:id="2953"/>
      <w:bookmarkEnd w:id="2954"/>
      <w:bookmarkEnd w:id="2955"/>
      <w:bookmarkEnd w:id="2956"/>
      <w:bookmarkEnd w:id="2957"/>
      <w:bookmarkEnd w:id="29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2959" w:name="_Toc34346726"/>
      <w:bookmarkStart w:id="2960" w:name="_Toc34740803"/>
      <w:bookmarkStart w:id="2961" w:name="_Toc34748162"/>
      <w:bookmarkStart w:id="2962" w:name="_Toc34748538"/>
      <w:bookmarkStart w:id="2963" w:name="_Toc34749528"/>
      <w:bookmarkStart w:id="2964" w:name="_Toc49690051"/>
      <w:bookmarkStart w:id="2965" w:name="_Toc56337146"/>
      <w:bookmarkStart w:id="2966" w:name="_Toc74991632"/>
      <w:r w:rsidRPr="00D67AB2">
        <w:t>6.</w:t>
      </w:r>
      <w:r>
        <w:t>2</w:t>
      </w:r>
      <w:r w:rsidRPr="00D67AB2">
        <w:t>.6.</w:t>
      </w:r>
      <w:r>
        <w:t>2.16</w:t>
      </w:r>
      <w:r w:rsidRPr="00D67AB2">
        <w:tab/>
        <w:t xml:space="preserve">Type: </w:t>
      </w:r>
      <w:r>
        <w:t>TriggerPoint</w:t>
      </w:r>
      <w:bookmarkEnd w:id="2959"/>
      <w:bookmarkEnd w:id="2960"/>
      <w:bookmarkEnd w:id="2961"/>
      <w:bookmarkEnd w:id="2962"/>
      <w:bookmarkEnd w:id="2963"/>
      <w:bookmarkEnd w:id="2964"/>
      <w:bookmarkEnd w:id="2965"/>
      <w:bookmarkEnd w:id="296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2967" w:name="_Toc34346727"/>
      <w:bookmarkStart w:id="2968" w:name="_Toc34740804"/>
      <w:bookmarkStart w:id="2969" w:name="_Toc34748163"/>
      <w:bookmarkStart w:id="2970" w:name="_Toc34748539"/>
      <w:bookmarkStart w:id="2971" w:name="_Toc34749529"/>
      <w:bookmarkStart w:id="2972" w:name="_Toc49690052"/>
      <w:bookmarkStart w:id="2973" w:name="_Toc56337147"/>
      <w:bookmarkStart w:id="2974" w:name="_Toc74991633"/>
      <w:r w:rsidRPr="00D67AB2">
        <w:lastRenderedPageBreak/>
        <w:t>6.</w:t>
      </w:r>
      <w:r>
        <w:t>2</w:t>
      </w:r>
      <w:r w:rsidRPr="00D67AB2">
        <w:t>.6.</w:t>
      </w:r>
      <w:r>
        <w:t>2.17</w:t>
      </w:r>
      <w:r w:rsidRPr="00D67AB2">
        <w:tab/>
        <w:t xml:space="preserve">Type: </w:t>
      </w:r>
      <w:r>
        <w:t>Spt</w:t>
      </w:r>
      <w:bookmarkEnd w:id="2967"/>
      <w:bookmarkEnd w:id="2968"/>
      <w:bookmarkEnd w:id="2969"/>
      <w:bookmarkEnd w:id="2970"/>
      <w:bookmarkEnd w:id="2971"/>
      <w:bookmarkEnd w:id="2972"/>
      <w:bookmarkEnd w:id="2973"/>
      <w:bookmarkEnd w:id="2974"/>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2975" w:name="_Toc34346728"/>
      <w:bookmarkStart w:id="2976" w:name="_Toc34740805"/>
      <w:bookmarkStart w:id="2977" w:name="_Toc34748164"/>
      <w:bookmarkStart w:id="2978" w:name="_Toc34748540"/>
      <w:bookmarkStart w:id="2979" w:name="_Toc34749530"/>
      <w:bookmarkStart w:id="2980" w:name="_Toc49690053"/>
      <w:bookmarkStart w:id="2981" w:name="_Toc56337148"/>
      <w:bookmarkStart w:id="2982" w:name="_Toc74991634"/>
      <w:r w:rsidRPr="00D67AB2">
        <w:t>6.</w:t>
      </w:r>
      <w:r>
        <w:t>2</w:t>
      </w:r>
      <w:r w:rsidRPr="00D67AB2">
        <w:t>.6.</w:t>
      </w:r>
      <w:r>
        <w:t>2.18</w:t>
      </w:r>
      <w:r w:rsidRPr="00D67AB2">
        <w:tab/>
        <w:t xml:space="preserve">Type: </w:t>
      </w:r>
      <w:r>
        <w:t>HeaderSipRequest</w:t>
      </w:r>
      <w:bookmarkEnd w:id="2975"/>
      <w:bookmarkEnd w:id="2976"/>
      <w:bookmarkEnd w:id="2977"/>
      <w:bookmarkEnd w:id="2978"/>
      <w:bookmarkEnd w:id="2979"/>
      <w:bookmarkEnd w:id="2980"/>
      <w:bookmarkEnd w:id="2981"/>
      <w:bookmarkEnd w:id="2982"/>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2983" w:name="_Toc34346729"/>
      <w:bookmarkStart w:id="2984" w:name="_Toc34740806"/>
      <w:bookmarkStart w:id="2985" w:name="_Toc34748165"/>
      <w:bookmarkStart w:id="2986" w:name="_Toc34748541"/>
      <w:bookmarkStart w:id="2987" w:name="_Toc34749531"/>
      <w:bookmarkStart w:id="2988" w:name="_Toc49690054"/>
      <w:bookmarkStart w:id="2989" w:name="_Toc56337149"/>
      <w:bookmarkStart w:id="2990" w:name="_Toc74991635"/>
      <w:r w:rsidRPr="00D67AB2">
        <w:lastRenderedPageBreak/>
        <w:t>6.</w:t>
      </w:r>
      <w:r>
        <w:t>2</w:t>
      </w:r>
      <w:r w:rsidRPr="00D67AB2">
        <w:t>.6.</w:t>
      </w:r>
      <w:r>
        <w:t>2.</w:t>
      </w:r>
      <w:r w:rsidR="00F60ED6">
        <w:t>19</w:t>
      </w:r>
      <w:r w:rsidRPr="00D67AB2">
        <w:tab/>
        <w:t xml:space="preserve">Type: </w:t>
      </w:r>
      <w:r>
        <w:t>SdpDescription</w:t>
      </w:r>
      <w:bookmarkEnd w:id="2983"/>
      <w:bookmarkEnd w:id="2984"/>
      <w:bookmarkEnd w:id="2985"/>
      <w:bookmarkEnd w:id="2986"/>
      <w:bookmarkEnd w:id="2987"/>
      <w:bookmarkEnd w:id="2988"/>
      <w:bookmarkEnd w:id="2989"/>
      <w:bookmarkEnd w:id="299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2991" w:name="_Toc34346730"/>
      <w:bookmarkStart w:id="2992" w:name="_Toc34740807"/>
      <w:bookmarkStart w:id="2993" w:name="_Toc34748166"/>
      <w:bookmarkStart w:id="2994" w:name="_Toc34748542"/>
      <w:bookmarkStart w:id="2995" w:name="_Toc34749532"/>
      <w:bookmarkStart w:id="2996" w:name="_Toc49690055"/>
      <w:bookmarkStart w:id="2997" w:name="_Toc56337150"/>
      <w:bookmarkStart w:id="2998" w:name="_Toc74991636"/>
      <w:r w:rsidRPr="00D67AB2">
        <w:t>6.</w:t>
      </w:r>
      <w:r>
        <w:t>2</w:t>
      </w:r>
      <w:r w:rsidRPr="00D67AB2">
        <w:t>.6.</w:t>
      </w:r>
      <w:r>
        <w:t>2.</w:t>
      </w:r>
      <w:r w:rsidR="00F60ED6">
        <w:t>20</w:t>
      </w:r>
      <w:r w:rsidRPr="00D67AB2">
        <w:tab/>
        <w:t xml:space="preserve">Type: </w:t>
      </w:r>
      <w:r>
        <w:t>ApplicationServer</w:t>
      </w:r>
      <w:bookmarkEnd w:id="2991"/>
      <w:bookmarkEnd w:id="2992"/>
      <w:bookmarkEnd w:id="2993"/>
      <w:bookmarkEnd w:id="2994"/>
      <w:bookmarkEnd w:id="2995"/>
      <w:bookmarkEnd w:id="2996"/>
      <w:bookmarkEnd w:id="2997"/>
      <w:bookmarkEnd w:id="2998"/>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2999" w:name="_Toc34346731"/>
      <w:bookmarkStart w:id="3000" w:name="_Toc34740808"/>
      <w:bookmarkStart w:id="3001" w:name="_Toc34748167"/>
      <w:bookmarkStart w:id="3002" w:name="_Toc34748543"/>
      <w:bookmarkStart w:id="3003" w:name="_Toc34749533"/>
      <w:bookmarkStart w:id="3004" w:name="_Toc49690056"/>
      <w:bookmarkStart w:id="3005" w:name="_Toc56337151"/>
      <w:bookmarkStart w:id="3006" w:name="_Toc74991637"/>
      <w:r w:rsidRPr="00D67AB2">
        <w:t>6.</w:t>
      </w:r>
      <w:r>
        <w:t>2</w:t>
      </w:r>
      <w:r w:rsidRPr="00D67AB2">
        <w:t>.6.</w:t>
      </w:r>
      <w:r>
        <w:t>2.21</w:t>
      </w:r>
      <w:r w:rsidRPr="00D67AB2">
        <w:tab/>
        <w:t xml:space="preserve">Type: </w:t>
      </w:r>
      <w:r>
        <w:t>ImsLocationData</w:t>
      </w:r>
      <w:bookmarkEnd w:id="2999"/>
      <w:bookmarkEnd w:id="3000"/>
      <w:bookmarkEnd w:id="3001"/>
      <w:bookmarkEnd w:id="3002"/>
      <w:bookmarkEnd w:id="3003"/>
      <w:bookmarkEnd w:id="3004"/>
      <w:bookmarkEnd w:id="3005"/>
      <w:bookmarkEnd w:id="300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007" w:name="_Toc34346732"/>
      <w:bookmarkStart w:id="3008" w:name="_Toc34740809"/>
      <w:bookmarkStart w:id="3009" w:name="_Toc34748168"/>
      <w:bookmarkStart w:id="3010" w:name="_Toc34748544"/>
      <w:bookmarkStart w:id="3011" w:name="_Toc34749534"/>
      <w:bookmarkStart w:id="3012" w:name="_Toc49690057"/>
      <w:bookmarkStart w:id="3013" w:name="_Toc56337152"/>
      <w:bookmarkStart w:id="3014" w:name="_Toc74991638"/>
      <w:r w:rsidRPr="00D67AB2">
        <w:t>6.</w:t>
      </w:r>
      <w:r>
        <w:t>2</w:t>
      </w:r>
      <w:r w:rsidRPr="00D67AB2">
        <w:t>.6.</w:t>
      </w:r>
      <w:r>
        <w:t>2.22</w:t>
      </w:r>
      <w:r w:rsidRPr="00D67AB2">
        <w:tab/>
        <w:t xml:space="preserve">Type: </w:t>
      </w:r>
      <w:r w:rsidRPr="00F91D2F">
        <w:t>ServiceLevelTraceInformation</w:t>
      </w:r>
      <w:bookmarkEnd w:id="3007"/>
      <w:bookmarkEnd w:id="3008"/>
      <w:bookmarkEnd w:id="3009"/>
      <w:bookmarkEnd w:id="3010"/>
      <w:bookmarkEnd w:id="3011"/>
      <w:bookmarkEnd w:id="3012"/>
      <w:bookmarkEnd w:id="3013"/>
      <w:bookmarkEnd w:id="3014"/>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015" w:name="_Toc34346733"/>
      <w:bookmarkStart w:id="3016" w:name="_Toc34740810"/>
      <w:bookmarkStart w:id="3017" w:name="_Toc34748169"/>
      <w:bookmarkStart w:id="3018" w:name="_Toc34748545"/>
      <w:bookmarkStart w:id="3019" w:name="_Toc34749535"/>
      <w:bookmarkStart w:id="3020" w:name="_Toc49690058"/>
      <w:bookmarkStart w:id="3021" w:name="_Toc56337153"/>
      <w:bookmarkStart w:id="3022" w:name="_Toc74991639"/>
      <w:r w:rsidRPr="00D67AB2">
        <w:lastRenderedPageBreak/>
        <w:t>6.</w:t>
      </w:r>
      <w:r>
        <w:t>2</w:t>
      </w:r>
      <w:r w:rsidRPr="00D67AB2">
        <w:t>.6.</w:t>
      </w:r>
      <w:r>
        <w:t>2.23</w:t>
      </w:r>
      <w:r w:rsidRPr="00D67AB2">
        <w:tab/>
        <w:t xml:space="preserve">Type: </w:t>
      </w:r>
      <w:r>
        <w:t>PsLocation</w:t>
      </w:r>
      <w:bookmarkEnd w:id="3015"/>
      <w:bookmarkEnd w:id="3016"/>
      <w:bookmarkEnd w:id="3017"/>
      <w:bookmarkEnd w:id="3018"/>
      <w:bookmarkEnd w:id="3019"/>
      <w:bookmarkEnd w:id="3020"/>
      <w:bookmarkEnd w:id="3021"/>
      <w:bookmarkEnd w:id="302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023" w:name="_Toc34346734"/>
      <w:bookmarkStart w:id="3024" w:name="_Toc34740811"/>
      <w:bookmarkStart w:id="3025" w:name="_Toc34748170"/>
      <w:bookmarkStart w:id="3026" w:name="_Toc34748546"/>
      <w:bookmarkStart w:id="3027" w:name="_Toc34749536"/>
      <w:bookmarkStart w:id="3028" w:name="_Toc49690059"/>
      <w:bookmarkStart w:id="3029" w:name="_Toc56337154"/>
      <w:bookmarkStart w:id="3030" w:name="_Toc74991640"/>
      <w:r w:rsidRPr="00D67AB2">
        <w:t>6.</w:t>
      </w:r>
      <w:r>
        <w:t>2</w:t>
      </w:r>
      <w:r w:rsidRPr="00D67AB2">
        <w:t>.6.</w:t>
      </w:r>
      <w:r>
        <w:t>2.24</w:t>
      </w:r>
      <w:r w:rsidRPr="00D67AB2">
        <w:tab/>
        <w:t xml:space="preserve">Type: </w:t>
      </w:r>
      <w:r>
        <w:t>SgsnLocationData</w:t>
      </w:r>
      <w:bookmarkEnd w:id="3023"/>
      <w:bookmarkEnd w:id="3024"/>
      <w:bookmarkEnd w:id="3025"/>
      <w:bookmarkEnd w:id="3026"/>
      <w:bookmarkEnd w:id="3027"/>
      <w:bookmarkEnd w:id="3028"/>
      <w:bookmarkEnd w:id="3029"/>
      <w:bookmarkEnd w:id="3030"/>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031" w:name="_Toc34346735"/>
      <w:bookmarkStart w:id="3032" w:name="_Toc34740812"/>
      <w:bookmarkStart w:id="3033" w:name="_Toc34748171"/>
      <w:bookmarkStart w:id="3034" w:name="_Toc34748547"/>
      <w:bookmarkStart w:id="3035" w:name="_Toc34749537"/>
      <w:bookmarkStart w:id="3036" w:name="_Toc49690060"/>
      <w:bookmarkStart w:id="3037" w:name="_Toc56337155"/>
      <w:bookmarkStart w:id="3038" w:name="_Toc74991641"/>
      <w:r w:rsidRPr="00D67AB2">
        <w:t>6.</w:t>
      </w:r>
      <w:r>
        <w:t>2</w:t>
      </w:r>
      <w:r w:rsidRPr="00D67AB2">
        <w:t>.6.</w:t>
      </w:r>
      <w:r>
        <w:t>2.25</w:t>
      </w:r>
      <w:r w:rsidRPr="00D67AB2">
        <w:tab/>
        <w:t xml:space="preserve">Type: </w:t>
      </w:r>
      <w:r>
        <w:t>MmeLocationData</w:t>
      </w:r>
      <w:bookmarkEnd w:id="3031"/>
      <w:bookmarkEnd w:id="3032"/>
      <w:bookmarkEnd w:id="3033"/>
      <w:bookmarkEnd w:id="3034"/>
      <w:bookmarkEnd w:id="3035"/>
      <w:bookmarkEnd w:id="3036"/>
      <w:bookmarkEnd w:id="3037"/>
      <w:bookmarkEnd w:id="303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039" w:name="_Toc34346736"/>
      <w:bookmarkStart w:id="3040" w:name="_Toc34740813"/>
      <w:bookmarkStart w:id="3041" w:name="_Toc34748172"/>
      <w:bookmarkStart w:id="3042" w:name="_Toc34748548"/>
      <w:bookmarkStart w:id="3043" w:name="_Toc34749538"/>
      <w:bookmarkStart w:id="3044" w:name="_Toc49690061"/>
      <w:bookmarkStart w:id="3045" w:name="_Toc56337156"/>
      <w:bookmarkStart w:id="3046" w:name="_Toc74991642"/>
      <w:r w:rsidRPr="00D67AB2">
        <w:t>6.</w:t>
      </w:r>
      <w:r>
        <w:t>2</w:t>
      </w:r>
      <w:r w:rsidRPr="00D67AB2">
        <w:t>.6.</w:t>
      </w:r>
      <w:r>
        <w:t>2.26</w:t>
      </w:r>
      <w:r w:rsidRPr="00D67AB2">
        <w:tab/>
        <w:t xml:space="preserve">Type: </w:t>
      </w:r>
      <w:r>
        <w:t>AmfLocationData</w:t>
      </w:r>
      <w:bookmarkEnd w:id="3039"/>
      <w:bookmarkEnd w:id="3040"/>
      <w:bookmarkEnd w:id="3041"/>
      <w:bookmarkEnd w:id="3042"/>
      <w:bookmarkEnd w:id="3043"/>
      <w:bookmarkEnd w:id="3044"/>
      <w:bookmarkEnd w:id="3045"/>
      <w:bookmarkEnd w:id="304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77777777"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047" w:name="_Toc34346737"/>
      <w:bookmarkStart w:id="3048" w:name="_Toc34740814"/>
      <w:bookmarkStart w:id="3049" w:name="_Toc34748173"/>
      <w:bookmarkStart w:id="3050" w:name="_Toc34748549"/>
      <w:bookmarkStart w:id="3051" w:name="_Toc34749539"/>
      <w:bookmarkStart w:id="3052" w:name="_Toc49690062"/>
      <w:bookmarkStart w:id="3053" w:name="_Toc56337157"/>
      <w:bookmarkStart w:id="3054" w:name="_Toc74991643"/>
      <w:r w:rsidRPr="00D67AB2">
        <w:lastRenderedPageBreak/>
        <w:t>6.</w:t>
      </w:r>
      <w:r>
        <w:t>2</w:t>
      </w:r>
      <w:r w:rsidRPr="00D67AB2">
        <w:t>.6.</w:t>
      </w:r>
      <w:r>
        <w:t>2.27</w:t>
      </w:r>
      <w:r w:rsidRPr="00D67AB2">
        <w:tab/>
        <w:t xml:space="preserve">Type: </w:t>
      </w:r>
      <w:r>
        <w:t>TwanLocationData</w:t>
      </w:r>
      <w:bookmarkEnd w:id="3047"/>
      <w:bookmarkEnd w:id="3048"/>
      <w:bookmarkEnd w:id="3049"/>
      <w:bookmarkEnd w:id="3050"/>
      <w:bookmarkEnd w:id="3051"/>
      <w:bookmarkEnd w:id="3052"/>
      <w:bookmarkEnd w:id="3053"/>
      <w:bookmarkEnd w:id="3054"/>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055" w:name="_Toc34346738"/>
      <w:bookmarkStart w:id="3056" w:name="_Toc34740815"/>
      <w:bookmarkStart w:id="3057" w:name="_Toc34748174"/>
      <w:bookmarkStart w:id="3058" w:name="_Toc34748550"/>
      <w:bookmarkStart w:id="3059" w:name="_Toc34749540"/>
      <w:bookmarkStart w:id="3060" w:name="_Toc49690063"/>
      <w:bookmarkStart w:id="3061" w:name="_Toc56337158"/>
      <w:bookmarkStart w:id="3062" w:name="_Toc74991644"/>
      <w:r w:rsidRPr="00D67AB2">
        <w:t>6.</w:t>
      </w:r>
      <w:r>
        <w:t>2</w:t>
      </w:r>
      <w:r w:rsidRPr="00D67AB2">
        <w:t>.6.</w:t>
      </w:r>
      <w:r>
        <w:t>2.28</w:t>
      </w:r>
      <w:r w:rsidRPr="00D67AB2">
        <w:tab/>
        <w:t xml:space="preserve">Type: </w:t>
      </w:r>
      <w:r>
        <w:t>CsLocation</w:t>
      </w:r>
      <w:bookmarkEnd w:id="3055"/>
      <w:bookmarkEnd w:id="3056"/>
      <w:bookmarkEnd w:id="3057"/>
      <w:bookmarkEnd w:id="3058"/>
      <w:bookmarkEnd w:id="3059"/>
      <w:bookmarkEnd w:id="3060"/>
      <w:bookmarkEnd w:id="3061"/>
      <w:bookmarkEnd w:id="3062"/>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063" w:name="_Toc34346739"/>
      <w:bookmarkStart w:id="3064" w:name="_Toc34740816"/>
      <w:bookmarkStart w:id="3065" w:name="_Toc34748175"/>
      <w:bookmarkStart w:id="3066" w:name="_Toc34748551"/>
      <w:bookmarkStart w:id="3067" w:name="_Toc34749541"/>
      <w:bookmarkStart w:id="3068" w:name="_Toc49690064"/>
      <w:bookmarkStart w:id="3069" w:name="_Toc56337159"/>
      <w:bookmarkStart w:id="3070" w:name="_Toc74991645"/>
      <w:r w:rsidRPr="00D67AB2">
        <w:t>6.</w:t>
      </w:r>
      <w:r>
        <w:t>2</w:t>
      </w:r>
      <w:r w:rsidRPr="00D67AB2">
        <w:t>.6.</w:t>
      </w:r>
      <w:r>
        <w:t>2.29</w:t>
      </w:r>
      <w:r w:rsidRPr="00D67AB2">
        <w:tab/>
        <w:t xml:space="preserve">Type: </w:t>
      </w:r>
      <w:r>
        <w:t>CsgInformation</w:t>
      </w:r>
      <w:bookmarkEnd w:id="3063"/>
      <w:bookmarkEnd w:id="3064"/>
      <w:bookmarkEnd w:id="3065"/>
      <w:bookmarkEnd w:id="3066"/>
      <w:bookmarkEnd w:id="3067"/>
      <w:bookmarkEnd w:id="3068"/>
      <w:bookmarkEnd w:id="3069"/>
      <w:bookmarkEnd w:id="307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071" w:name="_Toc34346740"/>
      <w:bookmarkStart w:id="3072" w:name="_Toc34740817"/>
      <w:bookmarkStart w:id="3073" w:name="_Toc34748176"/>
      <w:bookmarkStart w:id="3074" w:name="_Toc34748552"/>
      <w:bookmarkStart w:id="3075" w:name="_Toc34749542"/>
      <w:bookmarkStart w:id="3076" w:name="_Toc49690065"/>
      <w:bookmarkStart w:id="3077" w:name="_Toc56337160"/>
      <w:bookmarkStart w:id="3078" w:name="_Toc74991646"/>
      <w:r w:rsidRPr="00D67AB2">
        <w:lastRenderedPageBreak/>
        <w:t>6.</w:t>
      </w:r>
      <w:r>
        <w:t>2</w:t>
      </w:r>
      <w:r w:rsidRPr="00D67AB2">
        <w:t>.6.</w:t>
      </w:r>
      <w:r>
        <w:t>2.30</w:t>
      </w:r>
      <w:r w:rsidRPr="00D67AB2">
        <w:tab/>
        <w:t xml:space="preserve">Type: </w:t>
      </w:r>
      <w:r>
        <w:t>SrvccData</w:t>
      </w:r>
      <w:bookmarkEnd w:id="3071"/>
      <w:bookmarkEnd w:id="3072"/>
      <w:bookmarkEnd w:id="3073"/>
      <w:bookmarkEnd w:id="3074"/>
      <w:bookmarkEnd w:id="3075"/>
      <w:bookmarkEnd w:id="3076"/>
      <w:bookmarkEnd w:id="3077"/>
      <w:bookmarkEnd w:id="3078"/>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079" w:name="_Toc34346741"/>
      <w:bookmarkStart w:id="3080" w:name="_Toc34740818"/>
      <w:bookmarkStart w:id="3081" w:name="_Toc34748177"/>
      <w:bookmarkStart w:id="3082" w:name="_Toc34748553"/>
      <w:bookmarkStart w:id="3083" w:name="_Toc34749543"/>
      <w:bookmarkStart w:id="3084" w:name="_Toc49690066"/>
      <w:bookmarkStart w:id="3085" w:name="_Toc56337161"/>
      <w:bookmarkStart w:id="3086" w:name="_Toc74991647"/>
      <w:r w:rsidRPr="00D67AB2">
        <w:t>6.</w:t>
      </w:r>
      <w:r>
        <w:t>2</w:t>
      </w:r>
      <w:r w:rsidRPr="00D67AB2">
        <w:t>.6.</w:t>
      </w:r>
      <w:r>
        <w:t>2.31</w:t>
      </w:r>
      <w:r w:rsidRPr="00D67AB2">
        <w:tab/>
        <w:t xml:space="preserve">Type: </w:t>
      </w:r>
      <w:r>
        <w:t>PsiActivationState</w:t>
      </w:r>
      <w:bookmarkEnd w:id="3079"/>
      <w:bookmarkEnd w:id="3080"/>
      <w:bookmarkEnd w:id="3081"/>
      <w:bookmarkEnd w:id="3082"/>
      <w:bookmarkEnd w:id="3083"/>
      <w:bookmarkEnd w:id="3084"/>
      <w:bookmarkEnd w:id="3085"/>
      <w:bookmarkEnd w:id="308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087" w:name="_Toc34346742"/>
      <w:bookmarkStart w:id="3088" w:name="_Toc34740819"/>
      <w:bookmarkStart w:id="3089" w:name="_Toc34748178"/>
      <w:bookmarkStart w:id="3090" w:name="_Toc34748554"/>
      <w:bookmarkStart w:id="3091" w:name="_Toc34749544"/>
      <w:bookmarkStart w:id="3092" w:name="_Toc49690067"/>
      <w:bookmarkStart w:id="3093" w:name="_Toc56337162"/>
      <w:bookmarkStart w:id="3094" w:name="_Toc74991648"/>
      <w:r w:rsidRPr="00D67AB2">
        <w:t>6.</w:t>
      </w:r>
      <w:r>
        <w:t>2</w:t>
      </w:r>
      <w:r w:rsidRPr="00D67AB2">
        <w:t>.6.</w:t>
      </w:r>
      <w:r>
        <w:t>2.32</w:t>
      </w:r>
      <w:r w:rsidRPr="00D67AB2">
        <w:tab/>
        <w:t xml:space="preserve">Type: </w:t>
      </w:r>
      <w:r>
        <w:t>ImsServiceProfile</w:t>
      </w:r>
      <w:bookmarkEnd w:id="3087"/>
      <w:bookmarkEnd w:id="3088"/>
      <w:bookmarkEnd w:id="3089"/>
      <w:bookmarkEnd w:id="3090"/>
      <w:bookmarkEnd w:id="3091"/>
      <w:bookmarkEnd w:id="3092"/>
      <w:bookmarkEnd w:id="3093"/>
      <w:bookmarkEnd w:id="3094"/>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095" w:name="_Toc34346743"/>
      <w:bookmarkStart w:id="3096" w:name="_Toc34740820"/>
      <w:bookmarkStart w:id="3097" w:name="_Toc34748179"/>
      <w:bookmarkStart w:id="3098" w:name="_Toc34748555"/>
      <w:bookmarkStart w:id="3099" w:name="_Toc34749545"/>
      <w:bookmarkStart w:id="3100" w:name="_Toc49690068"/>
      <w:bookmarkStart w:id="3101" w:name="_Toc56337163"/>
      <w:bookmarkStart w:id="3102" w:name="_Toc74991649"/>
      <w:r w:rsidRPr="00D67AB2">
        <w:t>6.</w:t>
      </w:r>
      <w:r>
        <w:t>2</w:t>
      </w:r>
      <w:r w:rsidRPr="00D67AB2">
        <w:t>.6.</w:t>
      </w:r>
      <w:r>
        <w:t>2.33</w:t>
      </w:r>
      <w:r w:rsidRPr="00D67AB2">
        <w:tab/>
        <w:t xml:space="preserve">Type: </w:t>
      </w:r>
      <w:r>
        <w:t>PublicIdentifier</w:t>
      </w:r>
      <w:bookmarkEnd w:id="3095"/>
      <w:bookmarkEnd w:id="3096"/>
      <w:bookmarkEnd w:id="3097"/>
      <w:bookmarkEnd w:id="3098"/>
      <w:bookmarkEnd w:id="3099"/>
      <w:bookmarkEnd w:id="3100"/>
      <w:bookmarkEnd w:id="3101"/>
      <w:bookmarkEnd w:id="310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103" w:name="_Toc49690069"/>
      <w:bookmarkStart w:id="3104" w:name="_Toc56337164"/>
      <w:bookmarkStart w:id="3105" w:name="_Toc34346744"/>
      <w:bookmarkStart w:id="3106" w:name="_Toc34740821"/>
      <w:bookmarkStart w:id="3107" w:name="_Toc34748180"/>
      <w:bookmarkStart w:id="3108" w:name="_Toc34748556"/>
      <w:bookmarkStart w:id="3109" w:name="_Toc34749546"/>
      <w:bookmarkStart w:id="3110" w:name="_Toc74991650"/>
      <w:r w:rsidRPr="00D67AB2">
        <w:t>6.</w:t>
      </w:r>
      <w:r>
        <w:t>2</w:t>
      </w:r>
      <w:r w:rsidRPr="00D67AB2">
        <w:t>.6.</w:t>
      </w:r>
      <w:r>
        <w:t>2.34</w:t>
      </w:r>
      <w:r w:rsidRPr="00D67AB2">
        <w:tab/>
        <w:t xml:space="preserve">Type: </w:t>
      </w:r>
      <w:r>
        <w:t>ImeiSvInformation</w:t>
      </w:r>
      <w:bookmarkEnd w:id="3103"/>
      <w:bookmarkEnd w:id="3104"/>
      <w:bookmarkEnd w:id="311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111" w:name="_Toc49690070"/>
      <w:bookmarkStart w:id="3112" w:name="_Toc56337165"/>
      <w:bookmarkStart w:id="3113" w:name="_Toc74991651"/>
      <w:r w:rsidRPr="00D67AB2">
        <w:lastRenderedPageBreak/>
        <w:t>6.</w:t>
      </w:r>
      <w:r>
        <w:t>2</w:t>
      </w:r>
      <w:r w:rsidRPr="00D67AB2">
        <w:t>.6.</w:t>
      </w:r>
      <w:r>
        <w:t>2.35</w:t>
      </w:r>
      <w:r w:rsidRPr="00D67AB2">
        <w:tab/>
        <w:t xml:space="preserve">Type: </w:t>
      </w:r>
      <w:r>
        <w:t>IpAddress</w:t>
      </w:r>
      <w:bookmarkEnd w:id="3111"/>
      <w:bookmarkEnd w:id="3112"/>
      <w:bookmarkEnd w:id="3113"/>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114" w:name="_Toc49690071"/>
      <w:bookmarkStart w:id="3115" w:name="_Toc56337166"/>
      <w:bookmarkStart w:id="3116" w:name="_Toc74991652"/>
      <w:r w:rsidRPr="00D67AB2">
        <w:t>6.</w:t>
      </w:r>
      <w:r>
        <w:t>2</w:t>
      </w:r>
      <w:r w:rsidRPr="00D67AB2">
        <w:t>.6.</w:t>
      </w:r>
      <w:r>
        <w:t>2.36</w:t>
      </w:r>
      <w:r w:rsidRPr="00D67AB2">
        <w:tab/>
        <w:t xml:space="preserve">Type: </w:t>
      </w:r>
      <w:r>
        <w:t>TadsInformation</w:t>
      </w:r>
      <w:bookmarkEnd w:id="3114"/>
      <w:bookmarkEnd w:id="3115"/>
      <w:bookmarkEnd w:id="311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117" w:name="_Toc49690072"/>
      <w:bookmarkStart w:id="3118" w:name="_Toc56337167"/>
      <w:bookmarkStart w:id="3119" w:name="_Toc74991653"/>
      <w:r w:rsidRPr="00D67AB2">
        <w:t>6.</w:t>
      </w:r>
      <w:r>
        <w:t>2</w:t>
      </w:r>
      <w:r w:rsidRPr="00D67AB2">
        <w:t>.6.</w:t>
      </w:r>
      <w:r>
        <w:t>2.37</w:t>
      </w:r>
      <w:r w:rsidRPr="00D67AB2">
        <w:tab/>
        <w:t xml:space="preserve">Type: </w:t>
      </w:r>
      <w:r>
        <w:t>UeReachabilitySubscription</w:t>
      </w:r>
      <w:bookmarkEnd w:id="3117"/>
      <w:bookmarkEnd w:id="3118"/>
      <w:bookmarkEnd w:id="3119"/>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120" w:name="_Toc49690073"/>
      <w:bookmarkStart w:id="3121" w:name="_Toc56337168"/>
      <w:bookmarkStart w:id="3122" w:name="_Toc74991654"/>
      <w:r w:rsidRPr="00D67AB2">
        <w:t>6.</w:t>
      </w:r>
      <w:r>
        <w:t>2</w:t>
      </w:r>
      <w:r w:rsidRPr="00D67AB2">
        <w:t>.6.</w:t>
      </w:r>
      <w:r>
        <w:t>2.38</w:t>
      </w:r>
      <w:r w:rsidRPr="00D67AB2">
        <w:tab/>
        <w:t xml:space="preserve">Type: </w:t>
      </w:r>
      <w:r>
        <w:t>UeReachabilityNotification</w:t>
      </w:r>
      <w:bookmarkEnd w:id="3120"/>
      <w:bookmarkEnd w:id="3121"/>
      <w:bookmarkEnd w:id="312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123" w:name="_Toc49690074"/>
      <w:bookmarkStart w:id="3124" w:name="_Toc56337169"/>
      <w:bookmarkStart w:id="3125" w:name="_Toc74991655"/>
      <w:r w:rsidRPr="00D67AB2">
        <w:t>6.</w:t>
      </w:r>
      <w:r>
        <w:t>2</w:t>
      </w:r>
      <w:r w:rsidRPr="00D67AB2">
        <w:t>.6.</w:t>
      </w:r>
      <w:r>
        <w:t>2.39</w:t>
      </w:r>
      <w:r w:rsidRPr="00D67AB2">
        <w:tab/>
        <w:t xml:space="preserve">Type: </w:t>
      </w:r>
      <w:r>
        <w:t>PsUserState</w:t>
      </w:r>
      <w:bookmarkEnd w:id="3123"/>
      <w:bookmarkEnd w:id="3124"/>
      <w:bookmarkEnd w:id="312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126" w:name="_Toc49690075"/>
      <w:bookmarkStart w:id="3127" w:name="_Toc56337170"/>
      <w:bookmarkStart w:id="3128" w:name="_Toc74991656"/>
      <w:r w:rsidRPr="00D67AB2">
        <w:lastRenderedPageBreak/>
        <w:t>6.</w:t>
      </w:r>
      <w:r>
        <w:t>2</w:t>
      </w:r>
      <w:r w:rsidRPr="00D67AB2">
        <w:t>.6.</w:t>
      </w:r>
      <w:r>
        <w:t>2.40</w:t>
      </w:r>
      <w:r w:rsidRPr="00D67AB2">
        <w:tab/>
        <w:t xml:space="preserve">Type: </w:t>
      </w:r>
      <w:r>
        <w:t>CsUserState</w:t>
      </w:r>
      <w:bookmarkEnd w:id="3126"/>
      <w:bookmarkEnd w:id="3127"/>
      <w:bookmarkEnd w:id="3128"/>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129" w:name="_Toc49690076"/>
      <w:bookmarkStart w:id="3130" w:name="_Toc56337171"/>
      <w:bookmarkStart w:id="3131" w:name="_Toc74991657"/>
      <w:r w:rsidRPr="00D67AB2">
        <w:t>6.</w:t>
      </w:r>
      <w:r>
        <w:t>2</w:t>
      </w:r>
      <w:r w:rsidRPr="00D67AB2">
        <w:t>.6.</w:t>
      </w:r>
      <w:r>
        <w:t>2.41</w:t>
      </w:r>
      <w:r w:rsidRPr="00D67AB2">
        <w:tab/>
        <w:t xml:space="preserve">Type: </w:t>
      </w:r>
      <w:r>
        <w:t>Csrn</w:t>
      </w:r>
      <w:bookmarkEnd w:id="3129"/>
      <w:bookmarkEnd w:id="3130"/>
      <w:bookmarkEnd w:id="313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132" w:name="_Toc49690077"/>
      <w:bookmarkStart w:id="3133" w:name="_Toc56337172"/>
      <w:bookmarkStart w:id="3134" w:name="_Toc74991658"/>
      <w:r w:rsidRPr="00D67AB2">
        <w:t>6.</w:t>
      </w:r>
      <w:r>
        <w:t>2</w:t>
      </w:r>
      <w:r w:rsidRPr="00D67AB2">
        <w:t>.6.</w:t>
      </w:r>
      <w:r>
        <w:t>2.42</w:t>
      </w:r>
      <w:r w:rsidRPr="00D67AB2">
        <w:tab/>
        <w:t xml:space="preserve">Type: </w:t>
      </w:r>
      <w:r>
        <w:t>ReferenceLocationInformation</w:t>
      </w:r>
      <w:bookmarkEnd w:id="3132"/>
      <w:bookmarkEnd w:id="3133"/>
      <w:bookmarkEnd w:id="3134"/>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135" w:name="_Toc49690078"/>
      <w:bookmarkStart w:id="3136" w:name="_Toc56337173"/>
      <w:bookmarkStart w:id="3137" w:name="_Toc74991659"/>
      <w:r w:rsidRPr="00D67AB2">
        <w:t>6.</w:t>
      </w:r>
      <w:r>
        <w:t>2</w:t>
      </w:r>
      <w:r w:rsidRPr="00D67AB2">
        <w:t>.6.</w:t>
      </w:r>
      <w:r>
        <w:t>2.43</w:t>
      </w:r>
      <w:r w:rsidRPr="00D67AB2">
        <w:tab/>
        <w:t xml:space="preserve">Type: </w:t>
      </w:r>
      <w:r>
        <w:t>SmsRegistrationInfo</w:t>
      </w:r>
      <w:bookmarkEnd w:id="3135"/>
      <w:bookmarkEnd w:id="3136"/>
      <w:bookmarkEnd w:id="313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138" w:name="_Toc49690079"/>
      <w:bookmarkStart w:id="3139" w:name="_Toc56337174"/>
      <w:bookmarkStart w:id="3140" w:name="_Toc74991660"/>
      <w:r w:rsidRPr="00D67AB2">
        <w:t>6.</w:t>
      </w:r>
      <w:r>
        <w:t>2</w:t>
      </w:r>
      <w:r w:rsidRPr="00D67AB2">
        <w:t>.6.</w:t>
      </w:r>
      <w:r>
        <w:t>2.44</w:t>
      </w:r>
      <w:r w:rsidRPr="00D67AB2">
        <w:tab/>
        <w:t xml:space="preserve">Type: </w:t>
      </w:r>
      <w:r>
        <w:t>IpSmGwAddress</w:t>
      </w:r>
      <w:bookmarkEnd w:id="3138"/>
      <w:bookmarkEnd w:id="3139"/>
      <w:bookmarkEnd w:id="3140"/>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141" w:name="_Toc35940593"/>
      <w:bookmarkStart w:id="3142" w:name="_Toc49690080"/>
      <w:bookmarkStart w:id="3143" w:name="_Toc56337175"/>
      <w:bookmarkStart w:id="3144" w:name="_Toc74991661"/>
      <w:r>
        <w:lastRenderedPageBreak/>
        <w:t>6.2.6.2.45</w:t>
      </w:r>
      <w:r>
        <w:tab/>
        <w:t>Type: ImsAssociatedIdentities</w:t>
      </w:r>
      <w:bookmarkEnd w:id="3141"/>
      <w:bookmarkEnd w:id="3142"/>
      <w:bookmarkEnd w:id="3143"/>
      <w:bookmarkEnd w:id="314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145" w:name="_Toc49690081"/>
      <w:bookmarkStart w:id="3146" w:name="_Toc56337176"/>
      <w:bookmarkStart w:id="3147" w:name="_Toc74991662"/>
      <w:r w:rsidRPr="00D67AB2">
        <w:t>6.</w:t>
      </w:r>
      <w:r>
        <w:t>2</w:t>
      </w:r>
      <w:r w:rsidRPr="00D67AB2">
        <w:t>.6.</w:t>
      </w:r>
      <w:r>
        <w:t>2.46</w:t>
      </w:r>
      <w:r w:rsidRPr="00D67AB2">
        <w:tab/>
        <w:t xml:space="preserve">Type: </w:t>
      </w:r>
      <w:r>
        <w:t>DsaiTagInformation</w:t>
      </w:r>
      <w:bookmarkEnd w:id="3145"/>
      <w:bookmarkEnd w:id="3146"/>
      <w:bookmarkEnd w:id="314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148" w:name="_Toc49690082"/>
      <w:bookmarkStart w:id="3149" w:name="_Toc56337177"/>
      <w:bookmarkStart w:id="3150" w:name="_Toc74991663"/>
      <w:r w:rsidRPr="00D67AB2">
        <w:t>6.</w:t>
      </w:r>
      <w:r>
        <w:t>2</w:t>
      </w:r>
      <w:r w:rsidRPr="00D67AB2">
        <w:t>.6.</w:t>
      </w:r>
      <w:r>
        <w:t>2.47</w:t>
      </w:r>
      <w:r w:rsidRPr="00D67AB2">
        <w:tab/>
        <w:t xml:space="preserve">Type: </w:t>
      </w:r>
      <w:r>
        <w:t>DsaiTagStatus</w:t>
      </w:r>
      <w:bookmarkEnd w:id="3148"/>
      <w:bookmarkEnd w:id="3149"/>
      <w:bookmarkEnd w:id="3150"/>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151" w:name="_Toc56337178"/>
      <w:bookmarkStart w:id="3152" w:name="_Toc74991664"/>
      <w:r w:rsidRPr="00D67AB2">
        <w:t>6.</w:t>
      </w:r>
      <w:r>
        <w:t>2</w:t>
      </w:r>
      <w:r w:rsidRPr="00D67AB2">
        <w:t>.6.</w:t>
      </w:r>
      <w:r>
        <w:t>2.48</w:t>
      </w:r>
      <w:r w:rsidRPr="00D67AB2">
        <w:tab/>
        <w:t xml:space="preserve">Type: </w:t>
      </w:r>
      <w:r>
        <w:t>CreatedUeReachabilitySubscription</w:t>
      </w:r>
      <w:bookmarkEnd w:id="3151"/>
      <w:bookmarkEnd w:id="315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153" w:name="_Toc56337179"/>
      <w:bookmarkStart w:id="3154" w:name="_Toc74991665"/>
      <w:r w:rsidRPr="00D67AB2">
        <w:t>6.</w:t>
      </w:r>
      <w:r>
        <w:t>2</w:t>
      </w:r>
      <w:r w:rsidRPr="00D67AB2">
        <w:t>.6.2.</w:t>
      </w:r>
      <w:r>
        <w:t>49</w:t>
      </w:r>
      <w:r w:rsidRPr="00D67AB2">
        <w:tab/>
        <w:t xml:space="preserve">Type: </w:t>
      </w:r>
      <w:r>
        <w:t>PrivateIdentities</w:t>
      </w:r>
      <w:bookmarkEnd w:id="3153"/>
      <w:bookmarkEnd w:id="315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155" w:name="_Toc56337180"/>
      <w:bookmarkStart w:id="3156" w:name="_Toc74991666"/>
      <w:r w:rsidRPr="00D67AB2">
        <w:t>6.</w:t>
      </w:r>
      <w:r>
        <w:t>2</w:t>
      </w:r>
      <w:r w:rsidRPr="00D67AB2">
        <w:t>.6.2.</w:t>
      </w:r>
      <w:r>
        <w:t>50</w:t>
      </w:r>
      <w:r w:rsidRPr="00D67AB2">
        <w:tab/>
        <w:t xml:space="preserve">Type: </w:t>
      </w:r>
      <w:r>
        <w:t>PrivateIdentity</w:t>
      </w:r>
      <w:bookmarkEnd w:id="3155"/>
      <w:bookmarkEnd w:id="3156"/>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157" w:name="_Toc56337181"/>
      <w:bookmarkStart w:id="3158" w:name="_Toc74991667"/>
      <w:r w:rsidRPr="00D67AB2">
        <w:lastRenderedPageBreak/>
        <w:t>6.</w:t>
      </w:r>
      <w:r>
        <w:t>2</w:t>
      </w:r>
      <w:r w:rsidRPr="00D67AB2">
        <w:t>.6.</w:t>
      </w:r>
      <w:r>
        <w:t>2.51</w:t>
      </w:r>
      <w:r w:rsidRPr="00D67AB2">
        <w:tab/>
        <w:t xml:space="preserve">Type: </w:t>
      </w:r>
      <w:r>
        <w:t>ScscfSelectionAssistanceInformation</w:t>
      </w:r>
      <w:bookmarkEnd w:id="3157"/>
      <w:bookmarkEnd w:id="315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A4135F">
      <w:pPr>
        <w:pStyle w:val="Heading5"/>
      </w:pPr>
      <w:bookmarkStart w:id="3159" w:name="_Toc49690083"/>
      <w:bookmarkStart w:id="3160" w:name="_Toc56337182"/>
      <w:bookmarkStart w:id="3161" w:name="_Toc74991668"/>
      <w:r w:rsidRPr="00D67AB2">
        <w:t>6.</w:t>
      </w:r>
      <w:r>
        <w:t>2</w:t>
      </w:r>
      <w:r w:rsidRPr="00D67AB2">
        <w:t>.6.</w:t>
      </w:r>
      <w:r>
        <w:t>2.52</w:t>
      </w:r>
      <w:r w:rsidRPr="00D67AB2">
        <w:tab/>
        <w:t xml:space="preserve">Type: </w:t>
      </w:r>
      <w:r>
        <w:t>ChargingInfo</w:t>
      </w:r>
      <w:bookmarkEnd w:id="3161"/>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420E9E">
            <w:pPr>
              <w:pStyle w:val="TAH"/>
              <w:jc w:val="left"/>
            </w:pPr>
            <w:r w:rsidRPr="00D67AB2">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0C5926">
      <w:pPr>
        <w:pStyle w:val="Heading4"/>
        <w:rPr>
          <w:lang w:val="en-US"/>
        </w:rPr>
      </w:pPr>
      <w:bookmarkStart w:id="3162" w:name="_Toc74991669"/>
      <w:r w:rsidRPr="00D67AB2">
        <w:rPr>
          <w:lang w:val="en-US"/>
        </w:rPr>
        <w:t>6.</w:t>
      </w:r>
      <w:r>
        <w:rPr>
          <w:lang w:val="en-US"/>
        </w:rPr>
        <w:t>2</w:t>
      </w:r>
      <w:r w:rsidRPr="00D67AB2">
        <w:rPr>
          <w:lang w:val="en-US"/>
        </w:rPr>
        <w:t>.6.3</w:t>
      </w:r>
      <w:r w:rsidRPr="00D67AB2">
        <w:rPr>
          <w:lang w:val="en-US"/>
        </w:rPr>
        <w:tab/>
        <w:t>Simple data types and enumerations</w:t>
      </w:r>
      <w:bookmarkEnd w:id="2924"/>
      <w:bookmarkEnd w:id="3105"/>
      <w:bookmarkEnd w:id="3106"/>
      <w:bookmarkEnd w:id="3107"/>
      <w:bookmarkEnd w:id="3108"/>
      <w:bookmarkEnd w:id="3109"/>
      <w:bookmarkEnd w:id="3159"/>
      <w:bookmarkEnd w:id="3160"/>
      <w:bookmarkEnd w:id="3162"/>
    </w:p>
    <w:p w14:paraId="668A1093" w14:textId="77777777" w:rsidR="000C5926" w:rsidRPr="00D67AB2" w:rsidRDefault="000C5926" w:rsidP="000C5926">
      <w:pPr>
        <w:pStyle w:val="Heading5"/>
      </w:pPr>
      <w:bookmarkStart w:id="3163" w:name="_Toc11338795"/>
      <w:bookmarkStart w:id="3164" w:name="_Toc24978856"/>
      <w:bookmarkStart w:id="3165" w:name="_Toc34346745"/>
      <w:bookmarkStart w:id="3166" w:name="_Toc34740822"/>
      <w:bookmarkStart w:id="3167" w:name="_Toc34748181"/>
      <w:bookmarkStart w:id="3168" w:name="_Toc34748557"/>
      <w:bookmarkStart w:id="3169" w:name="_Toc34749547"/>
      <w:bookmarkStart w:id="3170" w:name="_Toc49690084"/>
      <w:bookmarkStart w:id="3171" w:name="_Toc56337183"/>
      <w:bookmarkStart w:id="3172" w:name="_Toc74991670"/>
      <w:r w:rsidRPr="00D67AB2">
        <w:t>6.</w:t>
      </w:r>
      <w:r>
        <w:t>2</w:t>
      </w:r>
      <w:r w:rsidRPr="00D67AB2">
        <w:t>.6.3.1</w:t>
      </w:r>
      <w:r w:rsidRPr="00D67AB2">
        <w:tab/>
        <w:t>Introduction</w:t>
      </w:r>
      <w:bookmarkEnd w:id="3163"/>
      <w:bookmarkEnd w:id="3164"/>
      <w:bookmarkEnd w:id="3165"/>
      <w:bookmarkEnd w:id="3166"/>
      <w:bookmarkEnd w:id="3167"/>
      <w:bookmarkEnd w:id="3168"/>
      <w:bookmarkEnd w:id="3169"/>
      <w:bookmarkEnd w:id="3170"/>
      <w:bookmarkEnd w:id="3171"/>
      <w:bookmarkEnd w:id="317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173" w:name="_Toc11338796"/>
      <w:bookmarkStart w:id="3174" w:name="_Toc24978857"/>
      <w:bookmarkStart w:id="3175" w:name="_Toc34346746"/>
      <w:bookmarkStart w:id="3176" w:name="_Toc34740823"/>
      <w:bookmarkStart w:id="3177" w:name="_Toc34748182"/>
      <w:bookmarkStart w:id="3178" w:name="_Toc34748558"/>
      <w:bookmarkStart w:id="3179" w:name="_Toc34749548"/>
      <w:bookmarkStart w:id="3180" w:name="_Toc49690085"/>
      <w:bookmarkStart w:id="3181" w:name="_Toc56337184"/>
      <w:bookmarkStart w:id="3182" w:name="_Toc74991671"/>
      <w:r w:rsidRPr="00D67AB2">
        <w:t>6.</w:t>
      </w:r>
      <w:r>
        <w:t>2</w:t>
      </w:r>
      <w:r w:rsidRPr="00D67AB2">
        <w:t>.6.3.2</w:t>
      </w:r>
      <w:r w:rsidRPr="00D67AB2">
        <w:tab/>
        <w:t>Simple data types</w:t>
      </w:r>
      <w:bookmarkEnd w:id="3173"/>
      <w:bookmarkEnd w:id="3174"/>
      <w:bookmarkEnd w:id="3175"/>
      <w:bookmarkEnd w:id="3176"/>
      <w:bookmarkEnd w:id="3177"/>
      <w:bookmarkEnd w:id="3178"/>
      <w:bookmarkEnd w:id="3179"/>
      <w:bookmarkEnd w:id="3180"/>
      <w:bookmarkEnd w:id="3181"/>
      <w:bookmarkEnd w:id="3182"/>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183" w:name="_Toc24978858"/>
      <w:bookmarkStart w:id="3184" w:name="_Toc34346747"/>
      <w:bookmarkStart w:id="3185" w:name="_Toc34740824"/>
      <w:bookmarkStart w:id="3186" w:name="_Toc34748183"/>
      <w:bookmarkStart w:id="3187" w:name="_Toc34748559"/>
      <w:bookmarkStart w:id="3188" w:name="_Toc34749549"/>
      <w:bookmarkStart w:id="3189" w:name="_Toc49690086"/>
      <w:bookmarkStart w:id="3190" w:name="_Toc56337185"/>
      <w:bookmarkStart w:id="3191" w:name="_Toc74991672"/>
      <w:r w:rsidRPr="00D67AB2">
        <w:t>6.</w:t>
      </w:r>
      <w:r>
        <w:t>2</w:t>
      </w:r>
      <w:r w:rsidRPr="00D67AB2">
        <w:t>.6.</w:t>
      </w:r>
      <w:r>
        <w:t>3</w:t>
      </w:r>
      <w:r w:rsidRPr="00D67AB2">
        <w:t>.</w:t>
      </w:r>
      <w:r>
        <w:t>3</w:t>
      </w:r>
      <w:r w:rsidRPr="00D67AB2">
        <w:tab/>
        <w:t>Enumeration: DataSetName</w:t>
      </w:r>
      <w:bookmarkEnd w:id="3183"/>
      <w:bookmarkEnd w:id="3184"/>
      <w:bookmarkEnd w:id="3185"/>
      <w:bookmarkEnd w:id="3186"/>
      <w:bookmarkEnd w:id="3187"/>
      <w:bookmarkEnd w:id="3188"/>
      <w:bookmarkEnd w:id="3189"/>
      <w:bookmarkEnd w:id="3190"/>
      <w:bookmarkEnd w:id="319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24323">
      <w:pPr>
        <w:pStyle w:val="Heading5"/>
      </w:pPr>
      <w:bookmarkStart w:id="3192" w:name="_Toc11338835"/>
      <w:bookmarkStart w:id="3193" w:name="_Toc24978859"/>
      <w:bookmarkStart w:id="3194" w:name="_Toc34346748"/>
      <w:bookmarkStart w:id="3195" w:name="_Toc34740825"/>
      <w:bookmarkStart w:id="3196" w:name="_Toc34748184"/>
      <w:bookmarkStart w:id="3197" w:name="_Toc34748560"/>
      <w:bookmarkStart w:id="3198" w:name="_Toc34749550"/>
      <w:bookmarkStart w:id="3199" w:name="_Toc49690087"/>
      <w:bookmarkStart w:id="3200" w:name="_Toc56337186"/>
      <w:bookmarkStart w:id="3201" w:name="_Toc74991673"/>
      <w:r w:rsidRPr="00D67AB2">
        <w:t>6.</w:t>
      </w:r>
      <w:r>
        <w:t>2</w:t>
      </w:r>
      <w:r w:rsidRPr="00D67AB2">
        <w:t>.6.3.</w:t>
      </w:r>
      <w:r>
        <w:t>4</w:t>
      </w:r>
      <w:r w:rsidRPr="00D67AB2">
        <w:tab/>
        <w:t xml:space="preserve">Enumeration: </w:t>
      </w:r>
      <w:bookmarkEnd w:id="3192"/>
      <w:r w:rsidRPr="00D67AB2">
        <w:t xml:space="preserve"> </w:t>
      </w:r>
      <w:r>
        <w:t>IdentityType</w:t>
      </w:r>
      <w:bookmarkEnd w:id="3193"/>
      <w:bookmarkEnd w:id="3194"/>
      <w:bookmarkEnd w:id="3195"/>
      <w:bookmarkEnd w:id="3196"/>
      <w:bookmarkEnd w:id="3197"/>
      <w:bookmarkEnd w:id="3198"/>
      <w:bookmarkEnd w:id="3199"/>
      <w:bookmarkEnd w:id="3200"/>
      <w:bookmarkEnd w:id="320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202" w:name="_Toc26199627"/>
      <w:bookmarkStart w:id="3203" w:name="_Toc34346749"/>
      <w:bookmarkStart w:id="3204" w:name="_Toc34740826"/>
      <w:bookmarkStart w:id="3205" w:name="_Toc34748185"/>
      <w:bookmarkStart w:id="3206" w:name="_Toc34748561"/>
      <w:bookmarkStart w:id="3207" w:name="_Toc34749551"/>
      <w:bookmarkStart w:id="3208" w:name="_Toc49690088"/>
      <w:bookmarkStart w:id="3209" w:name="_Toc56337187"/>
      <w:bookmarkStart w:id="3210" w:name="_Toc26199662"/>
      <w:bookmarkStart w:id="3211" w:name="_Toc24978860"/>
      <w:bookmarkStart w:id="3212" w:name="_Toc74991674"/>
      <w:r w:rsidRPr="00D67AB2">
        <w:t>6.</w:t>
      </w:r>
      <w:r>
        <w:t>2</w:t>
      </w:r>
      <w:r w:rsidRPr="00D67AB2">
        <w:t>.6.3.</w:t>
      </w:r>
      <w:r>
        <w:t>5</w:t>
      </w:r>
      <w:r w:rsidRPr="00D67AB2">
        <w:tab/>
        <w:t xml:space="preserve">Enumeration:  </w:t>
      </w:r>
      <w:bookmarkEnd w:id="3202"/>
      <w:r>
        <w:t>ImsRegistrationState</w:t>
      </w:r>
      <w:bookmarkEnd w:id="3203"/>
      <w:bookmarkEnd w:id="3204"/>
      <w:bookmarkEnd w:id="3205"/>
      <w:bookmarkEnd w:id="3206"/>
      <w:bookmarkEnd w:id="3207"/>
      <w:bookmarkEnd w:id="3208"/>
      <w:bookmarkEnd w:id="3209"/>
      <w:bookmarkEnd w:id="3212"/>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213" w:name="_Toc34346750"/>
      <w:bookmarkStart w:id="3214" w:name="_Toc34740827"/>
      <w:bookmarkStart w:id="3215" w:name="_Toc34748186"/>
      <w:bookmarkStart w:id="3216" w:name="_Toc34748562"/>
      <w:bookmarkStart w:id="3217" w:name="_Toc34749552"/>
      <w:bookmarkStart w:id="3218" w:name="_Toc49690089"/>
      <w:bookmarkStart w:id="3219" w:name="_Toc56337188"/>
      <w:bookmarkStart w:id="3220" w:name="_Toc74991675"/>
      <w:r>
        <w:t>6.2.6.3.6</w:t>
      </w:r>
      <w:r>
        <w:tab/>
        <w:t>Enumeration: TypeOfCondition</w:t>
      </w:r>
      <w:bookmarkEnd w:id="3213"/>
      <w:bookmarkEnd w:id="3214"/>
      <w:bookmarkEnd w:id="3215"/>
      <w:bookmarkEnd w:id="3216"/>
      <w:bookmarkEnd w:id="3217"/>
      <w:bookmarkEnd w:id="3218"/>
      <w:bookmarkEnd w:id="3219"/>
      <w:bookmarkEnd w:id="322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221" w:name="_Toc34346751"/>
      <w:bookmarkStart w:id="3222" w:name="_Toc34740828"/>
      <w:bookmarkStart w:id="3223" w:name="_Toc34748187"/>
      <w:bookmarkStart w:id="3224" w:name="_Toc34748563"/>
      <w:bookmarkStart w:id="3225" w:name="_Toc34749553"/>
      <w:bookmarkStart w:id="3226" w:name="_Toc49690090"/>
      <w:bookmarkStart w:id="3227" w:name="_Toc56337189"/>
      <w:bookmarkStart w:id="3228" w:name="_Toc74991676"/>
      <w:r>
        <w:t>6.2.6.3.7</w:t>
      </w:r>
      <w:r>
        <w:tab/>
        <w:t>Enumeration: RegistrationType</w:t>
      </w:r>
      <w:bookmarkEnd w:id="3221"/>
      <w:bookmarkEnd w:id="3222"/>
      <w:bookmarkEnd w:id="3223"/>
      <w:bookmarkEnd w:id="3224"/>
      <w:bookmarkEnd w:id="3225"/>
      <w:bookmarkEnd w:id="3226"/>
      <w:bookmarkEnd w:id="3227"/>
      <w:bookmarkEnd w:id="322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229" w:name="_Toc34346752"/>
      <w:bookmarkStart w:id="3230" w:name="_Toc34740829"/>
      <w:bookmarkStart w:id="3231" w:name="_Toc34748188"/>
      <w:bookmarkStart w:id="3232" w:name="_Toc34748564"/>
      <w:bookmarkStart w:id="3233" w:name="_Toc34749554"/>
      <w:bookmarkStart w:id="3234" w:name="_Toc49690091"/>
      <w:bookmarkStart w:id="3235" w:name="_Toc56337190"/>
      <w:bookmarkStart w:id="3236" w:name="_Toc74991677"/>
      <w:r>
        <w:t>6.2.6.3.8</w:t>
      </w:r>
      <w:r>
        <w:tab/>
        <w:t>Enumeration: RequestDirection</w:t>
      </w:r>
      <w:bookmarkEnd w:id="3229"/>
      <w:bookmarkEnd w:id="3230"/>
      <w:bookmarkEnd w:id="3231"/>
      <w:bookmarkEnd w:id="3232"/>
      <w:bookmarkEnd w:id="3233"/>
      <w:bookmarkEnd w:id="3234"/>
      <w:bookmarkEnd w:id="3235"/>
      <w:bookmarkEnd w:id="323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237" w:name="_Toc34346753"/>
      <w:bookmarkStart w:id="3238" w:name="_Toc34740830"/>
      <w:bookmarkStart w:id="3239" w:name="_Toc34748189"/>
      <w:bookmarkStart w:id="3240" w:name="_Toc34748565"/>
      <w:bookmarkStart w:id="3241" w:name="_Toc34749555"/>
      <w:bookmarkStart w:id="3242" w:name="_Toc49690092"/>
      <w:bookmarkStart w:id="3243" w:name="_Toc56337191"/>
      <w:bookmarkStart w:id="3244" w:name="_Toc74991678"/>
      <w:r>
        <w:t>6.2.6.3.9</w:t>
      </w:r>
      <w:r>
        <w:tab/>
        <w:t>Enumeration: ServiceInformation</w:t>
      </w:r>
      <w:bookmarkEnd w:id="3237"/>
      <w:bookmarkEnd w:id="3238"/>
      <w:bookmarkEnd w:id="3239"/>
      <w:bookmarkEnd w:id="3240"/>
      <w:bookmarkEnd w:id="3241"/>
      <w:bookmarkEnd w:id="3242"/>
      <w:bookmarkEnd w:id="3243"/>
      <w:bookmarkEnd w:id="3244"/>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245" w:name="_Toc26199568"/>
      <w:bookmarkStart w:id="3246" w:name="_Toc34346754"/>
      <w:bookmarkStart w:id="3247" w:name="_Toc34740831"/>
      <w:bookmarkStart w:id="3248" w:name="_Toc34748190"/>
      <w:bookmarkStart w:id="3249" w:name="_Toc34748566"/>
      <w:bookmarkStart w:id="3250" w:name="_Toc34749556"/>
      <w:bookmarkStart w:id="3251" w:name="_Toc49690093"/>
      <w:bookmarkStart w:id="3252" w:name="_Toc56337192"/>
      <w:bookmarkStart w:id="3253" w:name="_Toc74991679"/>
      <w:r w:rsidRPr="00F91D2F">
        <w:t>6.</w:t>
      </w:r>
      <w:r w:rsidR="001A5BBB">
        <w:t>2</w:t>
      </w:r>
      <w:r w:rsidRPr="00F91D2F">
        <w:t>.6.3.</w:t>
      </w:r>
      <w:r>
        <w:t>10</w:t>
      </w:r>
      <w:r w:rsidRPr="00F91D2F">
        <w:tab/>
        <w:t xml:space="preserve">Enumeration: </w:t>
      </w:r>
      <w:bookmarkEnd w:id="3245"/>
      <w:r>
        <w:t>RequestedNode</w:t>
      </w:r>
      <w:bookmarkEnd w:id="3246"/>
      <w:bookmarkEnd w:id="3247"/>
      <w:bookmarkEnd w:id="3248"/>
      <w:bookmarkEnd w:id="3249"/>
      <w:bookmarkEnd w:id="3250"/>
      <w:bookmarkEnd w:id="3251"/>
      <w:bookmarkEnd w:id="3252"/>
      <w:bookmarkEnd w:id="325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254" w:name="_Toc34346755"/>
      <w:bookmarkStart w:id="3255" w:name="_Toc34740832"/>
      <w:bookmarkStart w:id="3256" w:name="_Toc34748191"/>
      <w:bookmarkStart w:id="3257" w:name="_Toc34748567"/>
      <w:bookmarkStart w:id="3258" w:name="_Toc34749557"/>
      <w:bookmarkStart w:id="3259" w:name="_Toc49690094"/>
      <w:bookmarkStart w:id="3260" w:name="_Toc56337193"/>
      <w:bookmarkStart w:id="3261" w:name="_Toc74991680"/>
      <w:r w:rsidRPr="00D67AB2">
        <w:t>6.</w:t>
      </w:r>
      <w:r>
        <w:t>2</w:t>
      </w:r>
      <w:r w:rsidRPr="00D67AB2">
        <w:t>.6.3.</w:t>
      </w:r>
      <w:r>
        <w:t>11</w:t>
      </w:r>
      <w:r w:rsidRPr="00D67AB2">
        <w:tab/>
        <w:t xml:space="preserve">Enumeration:  </w:t>
      </w:r>
      <w:r>
        <w:t>SrvccCapability</w:t>
      </w:r>
      <w:bookmarkEnd w:id="3254"/>
      <w:bookmarkEnd w:id="3255"/>
      <w:bookmarkEnd w:id="3256"/>
      <w:bookmarkEnd w:id="3257"/>
      <w:bookmarkEnd w:id="3258"/>
      <w:bookmarkEnd w:id="3259"/>
      <w:bookmarkEnd w:id="3260"/>
      <w:bookmarkEnd w:id="326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262" w:name="_Toc34346756"/>
      <w:bookmarkStart w:id="3263" w:name="_Toc34740833"/>
      <w:bookmarkStart w:id="3264" w:name="_Toc34748192"/>
      <w:bookmarkStart w:id="3265" w:name="_Toc34748568"/>
      <w:bookmarkStart w:id="3266" w:name="_Toc34749558"/>
      <w:bookmarkStart w:id="3267" w:name="_Toc49690095"/>
      <w:bookmarkStart w:id="3268" w:name="_Toc56337194"/>
      <w:bookmarkStart w:id="3269" w:name="_Toc74991681"/>
      <w:r w:rsidRPr="00D67AB2">
        <w:t>6.</w:t>
      </w:r>
      <w:r>
        <w:t>2</w:t>
      </w:r>
      <w:r w:rsidRPr="00D67AB2">
        <w:t>.6.3.</w:t>
      </w:r>
      <w:r>
        <w:t>12</w:t>
      </w:r>
      <w:r w:rsidRPr="00D67AB2">
        <w:tab/>
        <w:t xml:space="preserve">Enumeration:  </w:t>
      </w:r>
      <w:r w:rsidR="00B1392B">
        <w:t>Activation</w:t>
      </w:r>
      <w:r>
        <w:t>State</w:t>
      </w:r>
      <w:bookmarkEnd w:id="3262"/>
      <w:bookmarkEnd w:id="3263"/>
      <w:bookmarkEnd w:id="3264"/>
      <w:bookmarkEnd w:id="3265"/>
      <w:bookmarkEnd w:id="3266"/>
      <w:bookmarkEnd w:id="3267"/>
      <w:bookmarkEnd w:id="3268"/>
      <w:bookmarkEnd w:id="3269"/>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270" w:name="_Toc49690096"/>
      <w:bookmarkStart w:id="3271" w:name="_Toc56337195"/>
      <w:bookmarkStart w:id="3272" w:name="_Toc34346757"/>
      <w:bookmarkStart w:id="3273" w:name="_Toc34740834"/>
      <w:bookmarkStart w:id="3274" w:name="_Toc34748193"/>
      <w:bookmarkStart w:id="3275" w:name="_Toc34748569"/>
      <w:bookmarkStart w:id="3276" w:name="_Toc34749559"/>
      <w:bookmarkStart w:id="3277" w:name="_Toc74991682"/>
      <w:r>
        <w:t>6.2.6.3.13</w:t>
      </w:r>
      <w:r>
        <w:tab/>
        <w:t xml:space="preserve">Enumeration: </w:t>
      </w:r>
      <w:r w:rsidRPr="00CA0C0D">
        <w:t>ImsVoiceOverPsSessionSupport</w:t>
      </w:r>
      <w:bookmarkEnd w:id="3270"/>
      <w:bookmarkEnd w:id="3271"/>
      <w:bookmarkEnd w:id="327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278" w:name="_Toc49690097"/>
      <w:bookmarkStart w:id="3279" w:name="_Toc56337196"/>
      <w:bookmarkStart w:id="3280" w:name="_Toc74991683"/>
      <w:r>
        <w:t>6.2.6.3.14</w:t>
      </w:r>
      <w:r>
        <w:tab/>
        <w:t>Enumeration: AccessType</w:t>
      </w:r>
      <w:bookmarkEnd w:id="3278"/>
      <w:bookmarkEnd w:id="3279"/>
      <w:bookmarkEnd w:id="32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281" w:name="_Toc49690098"/>
      <w:bookmarkStart w:id="3282" w:name="_Toc56337197"/>
      <w:bookmarkStart w:id="3283" w:name="_Toc74991684"/>
      <w:r>
        <w:t>6.2.6.3.15</w:t>
      </w:r>
      <w:r>
        <w:tab/>
        <w:t>Enumeration: UserStatePs</w:t>
      </w:r>
      <w:bookmarkEnd w:id="3281"/>
      <w:bookmarkEnd w:id="3282"/>
      <w:bookmarkEnd w:id="3283"/>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284" w:name="_Toc49690099"/>
      <w:bookmarkStart w:id="3285" w:name="_Toc56337198"/>
      <w:bookmarkStart w:id="3286" w:name="_Toc74991685"/>
      <w:r>
        <w:t>6.2.6.3.16</w:t>
      </w:r>
      <w:r>
        <w:tab/>
        <w:t>Enumeration: UserStateCs</w:t>
      </w:r>
      <w:bookmarkEnd w:id="3284"/>
      <w:bookmarkEnd w:id="3285"/>
      <w:bookmarkEnd w:id="32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287" w:name="_Toc51872560"/>
      <w:bookmarkStart w:id="3288" w:name="_Toc56337199"/>
      <w:bookmarkStart w:id="3289" w:name="_Toc74991686"/>
      <w:r w:rsidRPr="00D67AB2">
        <w:lastRenderedPageBreak/>
        <w:t>6.</w:t>
      </w:r>
      <w:r>
        <w:t>2</w:t>
      </w:r>
      <w:r w:rsidRPr="00D67AB2">
        <w:t>.6.3.</w:t>
      </w:r>
      <w:r>
        <w:t>17</w:t>
      </w:r>
      <w:r w:rsidRPr="00D67AB2">
        <w:tab/>
        <w:t xml:space="preserve">Enumeration: </w:t>
      </w:r>
      <w:r>
        <w:t>PrivateIdentityType</w:t>
      </w:r>
      <w:bookmarkEnd w:id="3287"/>
      <w:bookmarkEnd w:id="3288"/>
      <w:bookmarkEnd w:id="328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290" w:name="_Toc49690100"/>
      <w:bookmarkStart w:id="3291" w:name="_Toc56337200"/>
      <w:bookmarkStart w:id="3292" w:name="_Toc74991687"/>
      <w:r w:rsidRPr="000B71E3">
        <w:t>6.</w:t>
      </w:r>
      <w:r>
        <w:t>2</w:t>
      </w:r>
      <w:r w:rsidRPr="000B71E3">
        <w:t>.7</w:t>
      </w:r>
      <w:r w:rsidRPr="000B71E3">
        <w:tab/>
        <w:t>Error Handling</w:t>
      </w:r>
      <w:bookmarkEnd w:id="3210"/>
      <w:bookmarkEnd w:id="3272"/>
      <w:bookmarkEnd w:id="3273"/>
      <w:bookmarkEnd w:id="3274"/>
      <w:bookmarkEnd w:id="3275"/>
      <w:bookmarkEnd w:id="3276"/>
      <w:bookmarkEnd w:id="3290"/>
      <w:bookmarkEnd w:id="3291"/>
      <w:bookmarkEnd w:id="3292"/>
    </w:p>
    <w:p w14:paraId="29989320" w14:textId="77777777" w:rsidR="00EC7B4E" w:rsidRPr="000B71E3" w:rsidRDefault="00EC7B4E" w:rsidP="00EC7B4E">
      <w:pPr>
        <w:pStyle w:val="Heading4"/>
      </w:pPr>
      <w:bookmarkStart w:id="3293" w:name="_Toc26199663"/>
      <w:bookmarkStart w:id="3294" w:name="_Toc34346758"/>
      <w:bookmarkStart w:id="3295" w:name="_Toc34740835"/>
      <w:bookmarkStart w:id="3296" w:name="_Toc34748194"/>
      <w:bookmarkStart w:id="3297" w:name="_Toc34748570"/>
      <w:bookmarkStart w:id="3298" w:name="_Toc34749560"/>
      <w:bookmarkStart w:id="3299" w:name="_Toc49690101"/>
      <w:bookmarkStart w:id="3300" w:name="_Toc56337201"/>
      <w:bookmarkStart w:id="3301" w:name="_Toc74991688"/>
      <w:r w:rsidRPr="000B71E3">
        <w:t>6.</w:t>
      </w:r>
      <w:r>
        <w:t>2</w:t>
      </w:r>
      <w:r w:rsidRPr="000B71E3">
        <w:t>.7.1</w:t>
      </w:r>
      <w:r w:rsidRPr="000B71E3">
        <w:tab/>
        <w:t>General</w:t>
      </w:r>
      <w:bookmarkEnd w:id="3293"/>
      <w:bookmarkEnd w:id="3294"/>
      <w:bookmarkEnd w:id="3295"/>
      <w:bookmarkEnd w:id="3296"/>
      <w:bookmarkEnd w:id="3297"/>
      <w:bookmarkEnd w:id="3298"/>
      <w:bookmarkEnd w:id="3299"/>
      <w:bookmarkEnd w:id="3300"/>
      <w:bookmarkEnd w:id="3301"/>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302" w:name="_Toc26199664"/>
      <w:bookmarkStart w:id="3303" w:name="_Toc34346759"/>
      <w:bookmarkStart w:id="3304" w:name="_Toc34740836"/>
      <w:bookmarkStart w:id="3305" w:name="_Toc34748195"/>
      <w:bookmarkStart w:id="3306" w:name="_Toc34748571"/>
      <w:bookmarkStart w:id="3307" w:name="_Toc34749561"/>
      <w:bookmarkStart w:id="3308" w:name="_Toc49690102"/>
      <w:bookmarkStart w:id="3309" w:name="_Toc56337202"/>
      <w:bookmarkStart w:id="3310" w:name="_Toc74991689"/>
      <w:r w:rsidRPr="000B71E3">
        <w:t>6.</w:t>
      </w:r>
      <w:r>
        <w:t>2</w:t>
      </w:r>
      <w:r w:rsidRPr="000B71E3">
        <w:t>.7.2</w:t>
      </w:r>
      <w:r w:rsidRPr="000B71E3">
        <w:tab/>
        <w:t>Protocol Errors</w:t>
      </w:r>
      <w:bookmarkEnd w:id="3302"/>
      <w:bookmarkEnd w:id="3303"/>
      <w:bookmarkEnd w:id="3304"/>
      <w:bookmarkEnd w:id="3305"/>
      <w:bookmarkEnd w:id="3306"/>
      <w:bookmarkEnd w:id="3307"/>
      <w:bookmarkEnd w:id="3308"/>
      <w:bookmarkEnd w:id="3309"/>
      <w:bookmarkEnd w:id="3310"/>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311" w:name="_Toc26199665"/>
      <w:bookmarkStart w:id="3312" w:name="_Toc34346760"/>
      <w:bookmarkStart w:id="3313" w:name="_Toc34740837"/>
      <w:bookmarkStart w:id="3314" w:name="_Toc34748196"/>
      <w:bookmarkStart w:id="3315" w:name="_Toc34748572"/>
      <w:bookmarkStart w:id="3316" w:name="_Toc34749562"/>
      <w:bookmarkStart w:id="3317" w:name="_Toc49690103"/>
      <w:bookmarkStart w:id="3318" w:name="_Toc56337203"/>
      <w:bookmarkStart w:id="3319" w:name="_Toc74991690"/>
      <w:r w:rsidRPr="000B71E3">
        <w:t>6.</w:t>
      </w:r>
      <w:r>
        <w:t>2</w:t>
      </w:r>
      <w:r w:rsidRPr="000B71E3">
        <w:t>.7.3</w:t>
      </w:r>
      <w:r w:rsidRPr="000B71E3">
        <w:tab/>
        <w:t>Application Errors</w:t>
      </w:r>
      <w:bookmarkEnd w:id="3311"/>
      <w:bookmarkEnd w:id="3312"/>
      <w:bookmarkEnd w:id="3313"/>
      <w:bookmarkEnd w:id="3314"/>
      <w:bookmarkEnd w:id="3315"/>
      <w:bookmarkEnd w:id="3316"/>
      <w:bookmarkEnd w:id="3317"/>
      <w:bookmarkEnd w:id="3318"/>
      <w:bookmarkEnd w:id="3319"/>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320" w:name="_Toc34346761"/>
      <w:bookmarkStart w:id="3321" w:name="_Toc34740838"/>
      <w:bookmarkStart w:id="3322" w:name="_Toc34748197"/>
      <w:bookmarkStart w:id="3323" w:name="_Toc34748573"/>
      <w:bookmarkStart w:id="3324" w:name="_Toc34749563"/>
      <w:bookmarkStart w:id="3325" w:name="_Toc49690104"/>
      <w:bookmarkStart w:id="3326" w:name="_Toc56337204"/>
      <w:bookmarkStart w:id="3327" w:name="_Toc74991691"/>
      <w:r w:rsidRPr="00F91D2F">
        <w:t>6.</w:t>
      </w:r>
      <w:r>
        <w:t>2</w:t>
      </w:r>
      <w:r w:rsidRPr="00F91D2F">
        <w:t>.8</w:t>
      </w:r>
      <w:r w:rsidRPr="00F91D2F">
        <w:rPr>
          <w:lang w:eastAsia="zh-CN"/>
        </w:rPr>
        <w:tab/>
        <w:t>Feature negotiation</w:t>
      </w:r>
      <w:bookmarkEnd w:id="3211"/>
      <w:bookmarkEnd w:id="3320"/>
      <w:bookmarkEnd w:id="3321"/>
      <w:bookmarkEnd w:id="3322"/>
      <w:bookmarkEnd w:id="3323"/>
      <w:bookmarkEnd w:id="3324"/>
      <w:bookmarkEnd w:id="3325"/>
      <w:bookmarkEnd w:id="3326"/>
      <w:bookmarkEnd w:id="3327"/>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328" w:name="_Toc49690105"/>
      <w:bookmarkStart w:id="3329" w:name="_Toc56337205"/>
      <w:bookmarkStart w:id="3330" w:name="_Toc24978861"/>
      <w:bookmarkStart w:id="3331" w:name="_Toc34346762"/>
      <w:bookmarkStart w:id="3332" w:name="_Toc34740839"/>
      <w:bookmarkStart w:id="3333" w:name="_Toc34748198"/>
      <w:bookmarkStart w:id="3334" w:name="_Toc34748574"/>
      <w:bookmarkStart w:id="3335" w:name="_Toc34749564"/>
      <w:bookmarkStart w:id="3336" w:name="_Toc74991692"/>
      <w:r>
        <w:rPr>
          <w:lang w:val="en-US"/>
        </w:rPr>
        <w:t>6.2.9</w:t>
      </w:r>
      <w:r>
        <w:rPr>
          <w:lang w:val="en-US"/>
        </w:rPr>
        <w:tab/>
        <w:t>Security</w:t>
      </w:r>
      <w:bookmarkEnd w:id="3328"/>
      <w:bookmarkEnd w:id="3329"/>
      <w:bookmarkEnd w:id="3336"/>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337" w:name="_Toc49690106"/>
      <w:bookmarkStart w:id="3338" w:name="_Toc56337206"/>
      <w:bookmarkStart w:id="3339" w:name="_Toc74991693"/>
      <w:r w:rsidRPr="00F91D2F">
        <w:t>6.</w:t>
      </w:r>
      <w:r>
        <w:t>3</w:t>
      </w:r>
      <w:r w:rsidRPr="00F91D2F">
        <w:tab/>
        <w:t>Nhss_</w:t>
      </w:r>
      <w:r>
        <w:t xml:space="preserve">imsUEAuthentication </w:t>
      </w:r>
      <w:r w:rsidRPr="00F91D2F">
        <w:t>Service API</w:t>
      </w:r>
      <w:bookmarkEnd w:id="1817"/>
      <w:bookmarkEnd w:id="3330"/>
      <w:bookmarkEnd w:id="3331"/>
      <w:bookmarkEnd w:id="3332"/>
      <w:bookmarkEnd w:id="3333"/>
      <w:bookmarkEnd w:id="3334"/>
      <w:bookmarkEnd w:id="3335"/>
      <w:bookmarkEnd w:id="3337"/>
      <w:bookmarkEnd w:id="3338"/>
      <w:bookmarkEnd w:id="3339"/>
    </w:p>
    <w:p w14:paraId="698AA77C" w14:textId="77777777" w:rsidR="00FC4C9C" w:rsidRPr="00F91D2F" w:rsidRDefault="00FC4C9C" w:rsidP="00FC4C9C">
      <w:pPr>
        <w:pStyle w:val="Heading3"/>
      </w:pPr>
      <w:bookmarkStart w:id="3340" w:name="_Toc21948964"/>
      <w:bookmarkStart w:id="3341" w:name="_Toc24978862"/>
      <w:bookmarkStart w:id="3342" w:name="_Toc34346763"/>
      <w:bookmarkStart w:id="3343" w:name="_Toc34740840"/>
      <w:bookmarkStart w:id="3344" w:name="_Toc34748199"/>
      <w:bookmarkStart w:id="3345" w:name="_Toc34748575"/>
      <w:bookmarkStart w:id="3346" w:name="_Toc34749565"/>
      <w:bookmarkStart w:id="3347" w:name="_Toc49690107"/>
      <w:bookmarkStart w:id="3348" w:name="_Toc56337207"/>
      <w:bookmarkStart w:id="3349" w:name="_Toc74991694"/>
      <w:r w:rsidRPr="00F91D2F">
        <w:t>6.</w:t>
      </w:r>
      <w:r>
        <w:t>3</w:t>
      </w:r>
      <w:r w:rsidRPr="00F91D2F">
        <w:t>.1</w:t>
      </w:r>
      <w:r w:rsidRPr="00F91D2F">
        <w:tab/>
        <w:t>API URI</w:t>
      </w:r>
      <w:bookmarkEnd w:id="3340"/>
      <w:bookmarkEnd w:id="3341"/>
      <w:bookmarkEnd w:id="3342"/>
      <w:bookmarkEnd w:id="3343"/>
      <w:bookmarkEnd w:id="3344"/>
      <w:bookmarkEnd w:id="3345"/>
      <w:bookmarkEnd w:id="3346"/>
      <w:bookmarkEnd w:id="3347"/>
      <w:bookmarkEnd w:id="3348"/>
      <w:bookmarkEnd w:id="334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350" w:name="_Toc21948965"/>
      <w:bookmarkStart w:id="3351" w:name="_Toc24978863"/>
      <w:bookmarkStart w:id="3352" w:name="_Toc34346764"/>
      <w:bookmarkStart w:id="3353" w:name="_Toc34740841"/>
      <w:bookmarkStart w:id="3354" w:name="_Toc34748200"/>
      <w:bookmarkStart w:id="3355" w:name="_Toc34748576"/>
      <w:bookmarkStart w:id="3356" w:name="_Toc34749566"/>
      <w:bookmarkStart w:id="3357" w:name="_Toc49690108"/>
      <w:bookmarkStart w:id="3358" w:name="_Toc56337208"/>
      <w:bookmarkStart w:id="3359" w:name="_Toc74991695"/>
      <w:r w:rsidRPr="00F91D2F">
        <w:t>6.</w:t>
      </w:r>
      <w:r>
        <w:t>3</w:t>
      </w:r>
      <w:r w:rsidRPr="00F91D2F">
        <w:t>.2</w:t>
      </w:r>
      <w:r w:rsidRPr="00F91D2F">
        <w:tab/>
        <w:t>Usage of HTTP</w:t>
      </w:r>
      <w:bookmarkEnd w:id="3350"/>
      <w:bookmarkEnd w:id="3351"/>
      <w:bookmarkEnd w:id="3352"/>
      <w:bookmarkEnd w:id="3353"/>
      <w:bookmarkEnd w:id="3354"/>
      <w:bookmarkEnd w:id="3355"/>
      <w:bookmarkEnd w:id="3356"/>
      <w:bookmarkEnd w:id="3357"/>
      <w:bookmarkEnd w:id="3358"/>
      <w:bookmarkEnd w:id="3359"/>
    </w:p>
    <w:p w14:paraId="764F4967" w14:textId="77777777" w:rsidR="00FC4C9C" w:rsidRPr="00F91D2F" w:rsidRDefault="00FC4C9C" w:rsidP="00FC4C9C">
      <w:pPr>
        <w:pStyle w:val="Heading4"/>
      </w:pPr>
      <w:bookmarkStart w:id="3360" w:name="_Toc21948966"/>
      <w:bookmarkStart w:id="3361" w:name="_Toc24978864"/>
      <w:bookmarkStart w:id="3362" w:name="_Toc34346765"/>
      <w:bookmarkStart w:id="3363" w:name="_Toc34740842"/>
      <w:bookmarkStart w:id="3364" w:name="_Toc34748201"/>
      <w:bookmarkStart w:id="3365" w:name="_Toc34748577"/>
      <w:bookmarkStart w:id="3366" w:name="_Toc34749567"/>
      <w:bookmarkStart w:id="3367" w:name="_Toc49690109"/>
      <w:bookmarkStart w:id="3368" w:name="_Toc56337209"/>
      <w:bookmarkStart w:id="3369" w:name="_Toc74991696"/>
      <w:r w:rsidRPr="00F91D2F">
        <w:t>6.</w:t>
      </w:r>
      <w:r>
        <w:t>3</w:t>
      </w:r>
      <w:r w:rsidRPr="00F91D2F">
        <w:t>.2.1</w:t>
      </w:r>
      <w:r w:rsidRPr="00F91D2F">
        <w:tab/>
        <w:t>General</w:t>
      </w:r>
      <w:bookmarkEnd w:id="3360"/>
      <w:bookmarkEnd w:id="3361"/>
      <w:bookmarkEnd w:id="3362"/>
      <w:bookmarkEnd w:id="3363"/>
      <w:bookmarkEnd w:id="3364"/>
      <w:bookmarkEnd w:id="3365"/>
      <w:bookmarkEnd w:id="3366"/>
      <w:bookmarkEnd w:id="3367"/>
      <w:bookmarkEnd w:id="3368"/>
      <w:bookmarkEnd w:id="3369"/>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370" w:name="_Toc21948967"/>
      <w:bookmarkStart w:id="3371" w:name="_Toc24978865"/>
      <w:bookmarkStart w:id="3372" w:name="_Toc34346766"/>
      <w:bookmarkStart w:id="3373" w:name="_Toc34740843"/>
      <w:bookmarkStart w:id="3374" w:name="_Toc34748202"/>
      <w:bookmarkStart w:id="3375" w:name="_Toc34748578"/>
      <w:bookmarkStart w:id="3376" w:name="_Toc34749568"/>
      <w:bookmarkStart w:id="3377" w:name="_Toc49690110"/>
      <w:bookmarkStart w:id="3378" w:name="_Toc56337210"/>
      <w:bookmarkStart w:id="3379" w:name="_Toc74991697"/>
      <w:r w:rsidRPr="00F91D2F">
        <w:t>6.</w:t>
      </w:r>
      <w:r>
        <w:t>3</w:t>
      </w:r>
      <w:r w:rsidRPr="00F91D2F">
        <w:t>.2.2</w:t>
      </w:r>
      <w:r w:rsidRPr="00F91D2F">
        <w:tab/>
        <w:t>HTTP standard headers</w:t>
      </w:r>
      <w:bookmarkEnd w:id="3370"/>
      <w:bookmarkEnd w:id="3371"/>
      <w:bookmarkEnd w:id="3372"/>
      <w:bookmarkEnd w:id="3373"/>
      <w:bookmarkEnd w:id="3374"/>
      <w:bookmarkEnd w:id="3375"/>
      <w:bookmarkEnd w:id="3376"/>
      <w:bookmarkEnd w:id="3377"/>
      <w:bookmarkEnd w:id="3378"/>
      <w:bookmarkEnd w:id="3379"/>
    </w:p>
    <w:p w14:paraId="5901E6C6" w14:textId="77777777" w:rsidR="00FC4C9C" w:rsidRPr="00F91D2F" w:rsidRDefault="00FC4C9C" w:rsidP="00FC4C9C">
      <w:pPr>
        <w:pStyle w:val="Heading5"/>
        <w:rPr>
          <w:lang w:eastAsia="zh-CN"/>
        </w:rPr>
      </w:pPr>
      <w:bookmarkStart w:id="3380" w:name="_Toc21948968"/>
      <w:bookmarkStart w:id="3381" w:name="_Toc24978866"/>
      <w:bookmarkStart w:id="3382" w:name="_Toc34346767"/>
      <w:bookmarkStart w:id="3383" w:name="_Toc34740844"/>
      <w:bookmarkStart w:id="3384" w:name="_Toc34748203"/>
      <w:bookmarkStart w:id="3385" w:name="_Toc34748579"/>
      <w:bookmarkStart w:id="3386" w:name="_Toc34749569"/>
      <w:bookmarkStart w:id="3387" w:name="_Toc49690111"/>
      <w:bookmarkStart w:id="3388" w:name="_Toc56337211"/>
      <w:bookmarkStart w:id="3389" w:name="_Toc74991698"/>
      <w:r w:rsidRPr="00F91D2F">
        <w:t>6.</w:t>
      </w:r>
      <w:r>
        <w:t>3</w:t>
      </w:r>
      <w:r w:rsidRPr="00F91D2F">
        <w:t>.2.2.1</w:t>
      </w:r>
      <w:r w:rsidRPr="00F91D2F">
        <w:rPr>
          <w:lang w:eastAsia="zh-CN"/>
        </w:rPr>
        <w:tab/>
        <w:t>General</w:t>
      </w:r>
      <w:bookmarkEnd w:id="3380"/>
      <w:bookmarkEnd w:id="3381"/>
      <w:bookmarkEnd w:id="3382"/>
      <w:bookmarkEnd w:id="3383"/>
      <w:bookmarkEnd w:id="3384"/>
      <w:bookmarkEnd w:id="3385"/>
      <w:bookmarkEnd w:id="3386"/>
      <w:bookmarkEnd w:id="3387"/>
      <w:bookmarkEnd w:id="3388"/>
      <w:bookmarkEnd w:id="3389"/>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390" w:name="_Toc21948969"/>
      <w:bookmarkStart w:id="3391" w:name="_Toc24978867"/>
      <w:bookmarkStart w:id="3392" w:name="_Toc34346768"/>
      <w:bookmarkStart w:id="3393" w:name="_Toc34740845"/>
      <w:bookmarkStart w:id="3394" w:name="_Toc34748204"/>
      <w:bookmarkStart w:id="3395" w:name="_Toc34748580"/>
      <w:bookmarkStart w:id="3396" w:name="_Toc34749570"/>
      <w:bookmarkStart w:id="3397" w:name="_Toc49690112"/>
      <w:bookmarkStart w:id="3398" w:name="_Toc56337212"/>
      <w:bookmarkStart w:id="3399" w:name="_Toc74991699"/>
      <w:r w:rsidRPr="00F91D2F">
        <w:t>6.</w:t>
      </w:r>
      <w:r>
        <w:t>3</w:t>
      </w:r>
      <w:r w:rsidRPr="00F91D2F">
        <w:t>.2.2.2</w:t>
      </w:r>
      <w:r w:rsidRPr="00F91D2F">
        <w:tab/>
        <w:t>Content type</w:t>
      </w:r>
      <w:bookmarkEnd w:id="3390"/>
      <w:bookmarkEnd w:id="3391"/>
      <w:bookmarkEnd w:id="3392"/>
      <w:bookmarkEnd w:id="3393"/>
      <w:bookmarkEnd w:id="3394"/>
      <w:bookmarkEnd w:id="3395"/>
      <w:bookmarkEnd w:id="3396"/>
      <w:bookmarkEnd w:id="3397"/>
      <w:bookmarkEnd w:id="3398"/>
      <w:bookmarkEnd w:id="339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400" w:name="_Toc21948970"/>
      <w:bookmarkStart w:id="3401" w:name="_Toc24978868"/>
      <w:bookmarkStart w:id="3402" w:name="_Toc34346769"/>
      <w:bookmarkStart w:id="3403" w:name="_Toc34740846"/>
      <w:bookmarkStart w:id="3404" w:name="_Toc34748205"/>
      <w:bookmarkStart w:id="3405" w:name="_Toc34748581"/>
      <w:bookmarkStart w:id="3406" w:name="_Toc34749571"/>
      <w:bookmarkStart w:id="3407" w:name="_Toc49690113"/>
      <w:bookmarkStart w:id="3408" w:name="_Toc56337213"/>
      <w:bookmarkStart w:id="3409" w:name="_Toc74991700"/>
      <w:r w:rsidRPr="00F91D2F">
        <w:t>6.</w:t>
      </w:r>
      <w:r>
        <w:t>3</w:t>
      </w:r>
      <w:r w:rsidRPr="00F91D2F">
        <w:t>.2.3</w:t>
      </w:r>
      <w:r w:rsidRPr="00F91D2F">
        <w:tab/>
        <w:t>HTTP custom headers</w:t>
      </w:r>
      <w:bookmarkEnd w:id="3400"/>
      <w:bookmarkEnd w:id="3401"/>
      <w:bookmarkEnd w:id="3402"/>
      <w:bookmarkEnd w:id="3403"/>
      <w:bookmarkEnd w:id="3404"/>
      <w:bookmarkEnd w:id="3405"/>
      <w:bookmarkEnd w:id="3406"/>
      <w:bookmarkEnd w:id="3407"/>
      <w:bookmarkEnd w:id="3408"/>
      <w:bookmarkEnd w:id="3409"/>
    </w:p>
    <w:p w14:paraId="1742AB44" w14:textId="77777777" w:rsidR="00FC4C9C" w:rsidRPr="00F91D2F" w:rsidRDefault="00FC4C9C" w:rsidP="00FC4C9C">
      <w:pPr>
        <w:pStyle w:val="Heading5"/>
        <w:rPr>
          <w:lang w:eastAsia="zh-CN"/>
        </w:rPr>
      </w:pPr>
      <w:bookmarkStart w:id="3410" w:name="_Toc21948971"/>
      <w:bookmarkStart w:id="3411" w:name="_Toc24978869"/>
      <w:bookmarkStart w:id="3412" w:name="_Toc34346770"/>
      <w:bookmarkStart w:id="3413" w:name="_Toc34740847"/>
      <w:bookmarkStart w:id="3414" w:name="_Toc34748206"/>
      <w:bookmarkStart w:id="3415" w:name="_Toc34748582"/>
      <w:bookmarkStart w:id="3416" w:name="_Toc34749572"/>
      <w:bookmarkStart w:id="3417" w:name="_Toc49690114"/>
      <w:bookmarkStart w:id="3418" w:name="_Toc56337214"/>
      <w:bookmarkStart w:id="3419" w:name="_Toc74991701"/>
      <w:r w:rsidRPr="00F91D2F">
        <w:t>6.</w:t>
      </w:r>
      <w:r>
        <w:t>3</w:t>
      </w:r>
      <w:r w:rsidRPr="00F91D2F">
        <w:t>.2.3.1</w:t>
      </w:r>
      <w:r w:rsidRPr="00F91D2F">
        <w:rPr>
          <w:lang w:eastAsia="zh-CN"/>
        </w:rPr>
        <w:tab/>
        <w:t>General</w:t>
      </w:r>
      <w:bookmarkEnd w:id="3410"/>
      <w:bookmarkEnd w:id="3411"/>
      <w:bookmarkEnd w:id="3412"/>
      <w:bookmarkEnd w:id="3413"/>
      <w:bookmarkEnd w:id="3414"/>
      <w:bookmarkEnd w:id="3415"/>
      <w:bookmarkEnd w:id="3416"/>
      <w:bookmarkEnd w:id="3417"/>
      <w:bookmarkEnd w:id="3418"/>
      <w:bookmarkEnd w:id="3419"/>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420" w:name="_Toc21948972"/>
      <w:bookmarkStart w:id="3421" w:name="_Toc24978870"/>
      <w:bookmarkStart w:id="3422" w:name="_Toc34346771"/>
      <w:bookmarkStart w:id="3423" w:name="_Toc34740848"/>
      <w:bookmarkStart w:id="3424" w:name="_Toc34748207"/>
      <w:bookmarkStart w:id="3425" w:name="_Toc34748583"/>
      <w:bookmarkStart w:id="3426" w:name="_Toc34749573"/>
      <w:bookmarkStart w:id="3427" w:name="_Toc49690115"/>
      <w:bookmarkStart w:id="3428" w:name="_Toc56337215"/>
      <w:bookmarkStart w:id="3429" w:name="_Toc74991702"/>
      <w:r w:rsidRPr="00F91D2F">
        <w:t>6.</w:t>
      </w:r>
      <w:r>
        <w:t>3</w:t>
      </w:r>
      <w:r w:rsidRPr="00F91D2F">
        <w:t>.3</w:t>
      </w:r>
      <w:r w:rsidRPr="00F91D2F">
        <w:tab/>
        <w:t>Resources</w:t>
      </w:r>
      <w:bookmarkEnd w:id="3420"/>
      <w:bookmarkEnd w:id="3421"/>
      <w:bookmarkEnd w:id="3422"/>
      <w:bookmarkEnd w:id="3423"/>
      <w:bookmarkEnd w:id="3424"/>
      <w:bookmarkEnd w:id="3425"/>
      <w:bookmarkEnd w:id="3426"/>
      <w:bookmarkEnd w:id="3427"/>
      <w:bookmarkEnd w:id="3428"/>
      <w:bookmarkEnd w:id="3429"/>
    </w:p>
    <w:p w14:paraId="6D1606C4" w14:textId="77777777" w:rsidR="00FC4C9C" w:rsidRPr="00F91D2F" w:rsidRDefault="00FC4C9C" w:rsidP="00FC4C9C">
      <w:pPr>
        <w:pStyle w:val="Heading4"/>
      </w:pPr>
      <w:bookmarkStart w:id="3430" w:name="_Toc21948973"/>
      <w:bookmarkStart w:id="3431" w:name="_Toc24978871"/>
      <w:bookmarkStart w:id="3432" w:name="_Toc34346772"/>
      <w:bookmarkStart w:id="3433" w:name="_Toc34740849"/>
      <w:bookmarkStart w:id="3434" w:name="_Toc34748208"/>
      <w:bookmarkStart w:id="3435" w:name="_Toc34748584"/>
      <w:bookmarkStart w:id="3436" w:name="_Toc34749574"/>
      <w:bookmarkStart w:id="3437" w:name="_Toc49690116"/>
      <w:bookmarkStart w:id="3438" w:name="_Toc56337216"/>
      <w:bookmarkStart w:id="3439" w:name="_Toc74991703"/>
      <w:r w:rsidRPr="00F91D2F">
        <w:t>6.</w:t>
      </w:r>
      <w:r>
        <w:t>3</w:t>
      </w:r>
      <w:r w:rsidRPr="00F91D2F">
        <w:t>.3.1</w:t>
      </w:r>
      <w:r w:rsidRPr="00F91D2F">
        <w:tab/>
        <w:t>Overview</w:t>
      </w:r>
      <w:bookmarkEnd w:id="3430"/>
      <w:bookmarkEnd w:id="3431"/>
      <w:bookmarkEnd w:id="3432"/>
      <w:bookmarkEnd w:id="3433"/>
      <w:bookmarkEnd w:id="3434"/>
      <w:bookmarkEnd w:id="3435"/>
      <w:bookmarkEnd w:id="3436"/>
      <w:bookmarkEnd w:id="3437"/>
      <w:bookmarkEnd w:id="3438"/>
      <w:bookmarkEnd w:id="3439"/>
    </w:p>
    <w:p w14:paraId="010E9055" w14:textId="77777777" w:rsidR="00FC4C9C" w:rsidRPr="00F91D2F" w:rsidRDefault="00FC4C9C" w:rsidP="00FC4C9C">
      <w:pPr>
        <w:pStyle w:val="TH"/>
      </w:pPr>
      <w:r w:rsidRPr="00F91D2F">
        <w:object w:dxaOrig="11727" w:dyaOrig="5905" w14:anchorId="7015734D">
          <v:shape id="_x0000_i1079" type="#_x0000_t75" style="width:196.35pt;height:112.3pt" o:ole="">
            <v:imagedata r:id="rId120" o:title="" cropbottom="22141f" cropright="27488f"/>
          </v:shape>
          <o:OLEObject Type="Embed" ProgID="Visio.Drawing.15" ShapeID="_x0000_i1079" DrawAspect="Content" ObjectID="_1685604695"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440" w:name="_Toc11338717"/>
      <w:bookmarkStart w:id="3441" w:name="_Toc21948974"/>
      <w:bookmarkStart w:id="3442" w:name="_Toc24978872"/>
      <w:bookmarkStart w:id="3443" w:name="_Toc34346773"/>
      <w:bookmarkStart w:id="3444" w:name="_Toc34740850"/>
      <w:bookmarkStart w:id="3445" w:name="_Toc34748209"/>
      <w:bookmarkStart w:id="3446" w:name="_Toc34748585"/>
      <w:bookmarkStart w:id="3447" w:name="_Toc34749575"/>
      <w:bookmarkStart w:id="3448" w:name="_Toc49690117"/>
      <w:bookmarkStart w:id="3449" w:name="_Toc56337217"/>
      <w:bookmarkStart w:id="3450" w:name="_Toc74991704"/>
      <w:r w:rsidRPr="000B71E3">
        <w:t>6.3.3.2</w:t>
      </w:r>
      <w:r w:rsidRPr="000B71E3">
        <w:tab/>
        <w:t>Resource: SecurityInformation</w:t>
      </w:r>
      <w:bookmarkEnd w:id="3440"/>
      <w:bookmarkEnd w:id="3441"/>
      <w:bookmarkEnd w:id="3442"/>
      <w:bookmarkEnd w:id="3443"/>
      <w:bookmarkEnd w:id="3444"/>
      <w:bookmarkEnd w:id="3445"/>
      <w:bookmarkEnd w:id="3446"/>
      <w:bookmarkEnd w:id="3447"/>
      <w:bookmarkEnd w:id="3448"/>
      <w:bookmarkEnd w:id="3449"/>
      <w:bookmarkEnd w:id="3450"/>
    </w:p>
    <w:p w14:paraId="7E311A29" w14:textId="77777777" w:rsidR="00FC4C9C" w:rsidRPr="000B71E3" w:rsidRDefault="00FC4C9C" w:rsidP="00FC4C9C">
      <w:pPr>
        <w:pStyle w:val="Heading5"/>
      </w:pPr>
      <w:bookmarkStart w:id="3451" w:name="_Toc11338718"/>
      <w:bookmarkStart w:id="3452" w:name="_Toc21948975"/>
      <w:bookmarkStart w:id="3453" w:name="_Toc24978873"/>
      <w:bookmarkStart w:id="3454" w:name="_Toc34346774"/>
      <w:bookmarkStart w:id="3455" w:name="_Toc34740851"/>
      <w:bookmarkStart w:id="3456" w:name="_Toc34748210"/>
      <w:bookmarkStart w:id="3457" w:name="_Toc34748586"/>
      <w:bookmarkStart w:id="3458" w:name="_Toc34749576"/>
      <w:bookmarkStart w:id="3459" w:name="_Toc49690118"/>
      <w:bookmarkStart w:id="3460" w:name="_Toc56337218"/>
      <w:bookmarkStart w:id="3461" w:name="_Toc74991705"/>
      <w:r w:rsidRPr="000B71E3">
        <w:t>6.3.3.2.1</w:t>
      </w:r>
      <w:r w:rsidRPr="000B71E3">
        <w:tab/>
        <w:t>Description</w:t>
      </w:r>
      <w:bookmarkEnd w:id="3451"/>
      <w:bookmarkEnd w:id="3452"/>
      <w:bookmarkEnd w:id="3453"/>
      <w:bookmarkEnd w:id="3454"/>
      <w:bookmarkEnd w:id="3455"/>
      <w:bookmarkEnd w:id="3456"/>
      <w:bookmarkEnd w:id="3457"/>
      <w:bookmarkEnd w:id="3458"/>
      <w:bookmarkEnd w:id="3459"/>
      <w:bookmarkEnd w:id="3460"/>
      <w:bookmarkEnd w:id="346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462" w:name="_Toc11338719"/>
      <w:bookmarkStart w:id="3463" w:name="_Toc21948976"/>
      <w:bookmarkStart w:id="3464" w:name="_Toc24978874"/>
      <w:bookmarkStart w:id="3465" w:name="_Toc34346775"/>
      <w:bookmarkStart w:id="3466" w:name="_Toc34740852"/>
      <w:bookmarkStart w:id="3467" w:name="_Toc34748211"/>
      <w:bookmarkStart w:id="3468" w:name="_Toc34748587"/>
      <w:bookmarkStart w:id="3469" w:name="_Toc34749577"/>
      <w:bookmarkStart w:id="3470" w:name="_Toc49690119"/>
      <w:bookmarkStart w:id="3471" w:name="_Toc56337219"/>
      <w:bookmarkStart w:id="3472" w:name="_Toc74991706"/>
      <w:r w:rsidRPr="000B71E3">
        <w:t>6.3.3.2.2</w:t>
      </w:r>
      <w:r w:rsidRPr="000B71E3">
        <w:tab/>
        <w:t>Resource Definition</w:t>
      </w:r>
      <w:bookmarkEnd w:id="3462"/>
      <w:bookmarkEnd w:id="3463"/>
      <w:bookmarkEnd w:id="3464"/>
      <w:bookmarkEnd w:id="3465"/>
      <w:bookmarkEnd w:id="3466"/>
      <w:bookmarkEnd w:id="3467"/>
      <w:bookmarkEnd w:id="3468"/>
      <w:bookmarkEnd w:id="3469"/>
      <w:bookmarkEnd w:id="3470"/>
      <w:bookmarkEnd w:id="3471"/>
      <w:bookmarkEnd w:id="347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473" w:name="_Toc11338720"/>
      <w:bookmarkStart w:id="3474" w:name="_Toc21948977"/>
      <w:bookmarkStart w:id="3475" w:name="_Toc24978875"/>
      <w:bookmarkStart w:id="3476" w:name="_Toc34346776"/>
      <w:bookmarkStart w:id="3477" w:name="_Toc34740853"/>
      <w:bookmarkStart w:id="3478" w:name="_Toc34748212"/>
      <w:bookmarkStart w:id="3479" w:name="_Toc34748588"/>
      <w:bookmarkStart w:id="3480" w:name="_Toc34749578"/>
      <w:bookmarkStart w:id="3481" w:name="_Toc49690120"/>
      <w:bookmarkStart w:id="3482" w:name="_Toc56337220"/>
      <w:bookmarkStart w:id="3483" w:name="_Toc74991707"/>
      <w:r w:rsidRPr="000B71E3">
        <w:t>6.3.3.2.3</w:t>
      </w:r>
      <w:r w:rsidRPr="000B71E3">
        <w:tab/>
        <w:t>Resource Standard Methods</w:t>
      </w:r>
      <w:bookmarkEnd w:id="3473"/>
      <w:bookmarkEnd w:id="3474"/>
      <w:bookmarkEnd w:id="3475"/>
      <w:bookmarkEnd w:id="3476"/>
      <w:bookmarkEnd w:id="3477"/>
      <w:bookmarkEnd w:id="3478"/>
      <w:bookmarkEnd w:id="3479"/>
      <w:bookmarkEnd w:id="3480"/>
      <w:bookmarkEnd w:id="3481"/>
      <w:bookmarkEnd w:id="3482"/>
      <w:bookmarkEnd w:id="3483"/>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484" w:name="_Toc11338721"/>
      <w:bookmarkStart w:id="3485" w:name="_Toc21948978"/>
      <w:bookmarkStart w:id="3486" w:name="_Toc24978876"/>
      <w:bookmarkStart w:id="3487" w:name="_Toc34346777"/>
      <w:bookmarkStart w:id="3488" w:name="_Toc34740854"/>
      <w:bookmarkStart w:id="3489" w:name="_Toc34748213"/>
      <w:bookmarkStart w:id="3490" w:name="_Toc34748589"/>
      <w:bookmarkStart w:id="3491" w:name="_Toc34749579"/>
      <w:bookmarkStart w:id="3492" w:name="_Toc49690121"/>
      <w:bookmarkStart w:id="3493" w:name="_Toc56337221"/>
      <w:bookmarkStart w:id="3494" w:name="_Toc74991708"/>
      <w:r w:rsidRPr="000B71E3">
        <w:t>6.3.3.2.4</w:t>
      </w:r>
      <w:r w:rsidRPr="000B71E3">
        <w:tab/>
        <w:t>Resource Custom Operations</w:t>
      </w:r>
      <w:bookmarkEnd w:id="3484"/>
      <w:bookmarkEnd w:id="3485"/>
      <w:bookmarkEnd w:id="3486"/>
      <w:bookmarkEnd w:id="3487"/>
      <w:bookmarkEnd w:id="3488"/>
      <w:bookmarkEnd w:id="3489"/>
      <w:bookmarkEnd w:id="3490"/>
      <w:bookmarkEnd w:id="3491"/>
      <w:bookmarkEnd w:id="3492"/>
      <w:bookmarkEnd w:id="3493"/>
      <w:bookmarkEnd w:id="3494"/>
    </w:p>
    <w:p w14:paraId="591B2602" w14:textId="77777777" w:rsidR="00FC4C9C" w:rsidRPr="000B71E3" w:rsidRDefault="00FC4C9C" w:rsidP="00FC4C9C">
      <w:pPr>
        <w:pStyle w:val="Heading6"/>
        <w:ind w:left="0" w:firstLine="0"/>
      </w:pPr>
      <w:bookmarkStart w:id="3495" w:name="_Toc11338722"/>
      <w:bookmarkStart w:id="3496" w:name="_Toc21948979"/>
      <w:bookmarkStart w:id="3497" w:name="_Toc24978877"/>
      <w:bookmarkStart w:id="3498" w:name="_Toc34346778"/>
      <w:bookmarkStart w:id="3499" w:name="_Toc34740855"/>
      <w:bookmarkStart w:id="3500" w:name="_Toc34748214"/>
      <w:bookmarkStart w:id="3501" w:name="_Toc34748590"/>
      <w:bookmarkStart w:id="3502" w:name="_Toc34749580"/>
      <w:bookmarkStart w:id="3503" w:name="_Toc49690122"/>
      <w:bookmarkStart w:id="3504" w:name="_Toc56337222"/>
      <w:bookmarkStart w:id="3505" w:name="_Toc74991709"/>
      <w:r w:rsidRPr="000B71E3">
        <w:t>6.3.3.2.4.1</w:t>
      </w:r>
      <w:r w:rsidRPr="000B71E3">
        <w:tab/>
        <w:t>Overview</w:t>
      </w:r>
      <w:bookmarkEnd w:id="3495"/>
      <w:bookmarkEnd w:id="3496"/>
      <w:bookmarkEnd w:id="3497"/>
      <w:bookmarkEnd w:id="3498"/>
      <w:bookmarkEnd w:id="3499"/>
      <w:bookmarkEnd w:id="3500"/>
      <w:bookmarkEnd w:id="3501"/>
      <w:bookmarkEnd w:id="3502"/>
      <w:bookmarkEnd w:id="3503"/>
      <w:bookmarkEnd w:id="3504"/>
      <w:bookmarkEnd w:id="350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506" w:name="_Toc11338723"/>
      <w:bookmarkStart w:id="3507" w:name="_Toc21948980"/>
      <w:bookmarkStart w:id="3508" w:name="_Toc24978878"/>
      <w:bookmarkStart w:id="3509" w:name="_Toc34346779"/>
      <w:bookmarkStart w:id="3510" w:name="_Toc34740856"/>
      <w:bookmarkStart w:id="3511" w:name="_Toc34748215"/>
      <w:bookmarkStart w:id="3512" w:name="_Toc34748591"/>
      <w:bookmarkStart w:id="3513" w:name="_Toc34749581"/>
      <w:bookmarkStart w:id="3514" w:name="_Toc49690123"/>
      <w:bookmarkStart w:id="3515" w:name="_Toc56337223"/>
      <w:bookmarkStart w:id="3516" w:name="_Toc74991710"/>
      <w:r w:rsidRPr="000B71E3">
        <w:lastRenderedPageBreak/>
        <w:t>6.3.3.2.4.2</w:t>
      </w:r>
      <w:r w:rsidRPr="000B71E3">
        <w:tab/>
        <w:t>Operation: generate-</w:t>
      </w:r>
      <w:r>
        <w:t>sip-</w:t>
      </w:r>
      <w:r w:rsidRPr="000B71E3">
        <w:t>auth-data</w:t>
      </w:r>
      <w:bookmarkEnd w:id="3506"/>
      <w:bookmarkEnd w:id="3507"/>
      <w:bookmarkEnd w:id="3508"/>
      <w:bookmarkEnd w:id="3509"/>
      <w:bookmarkEnd w:id="3510"/>
      <w:bookmarkEnd w:id="3511"/>
      <w:bookmarkEnd w:id="3512"/>
      <w:bookmarkEnd w:id="3513"/>
      <w:bookmarkEnd w:id="3514"/>
      <w:bookmarkEnd w:id="3515"/>
      <w:bookmarkEnd w:id="3516"/>
    </w:p>
    <w:p w14:paraId="482D4F00" w14:textId="77777777" w:rsidR="00FC4C9C" w:rsidRPr="000B71E3" w:rsidRDefault="00FC4C9C" w:rsidP="00FC4C9C">
      <w:pPr>
        <w:pStyle w:val="Heading7"/>
      </w:pPr>
      <w:bookmarkStart w:id="3517" w:name="_Toc11338724"/>
      <w:bookmarkStart w:id="3518" w:name="_Toc21948981"/>
      <w:bookmarkStart w:id="3519" w:name="_Toc24978879"/>
      <w:bookmarkStart w:id="3520" w:name="_Toc34346780"/>
      <w:bookmarkStart w:id="3521" w:name="_Toc34740857"/>
      <w:bookmarkStart w:id="3522" w:name="_Toc34748216"/>
      <w:bookmarkStart w:id="3523" w:name="_Toc34748592"/>
      <w:bookmarkStart w:id="3524" w:name="_Toc34749582"/>
      <w:bookmarkStart w:id="3525" w:name="_Toc49690124"/>
      <w:bookmarkStart w:id="3526" w:name="_Toc56337224"/>
      <w:bookmarkStart w:id="3527" w:name="_Toc74991711"/>
      <w:r w:rsidRPr="000B71E3">
        <w:t>6.3.3.2.4.2.1</w:t>
      </w:r>
      <w:r w:rsidRPr="000B71E3">
        <w:tab/>
        <w:t>Description</w:t>
      </w:r>
      <w:bookmarkEnd w:id="3517"/>
      <w:bookmarkEnd w:id="3518"/>
      <w:bookmarkEnd w:id="3519"/>
      <w:bookmarkEnd w:id="3520"/>
      <w:bookmarkEnd w:id="3521"/>
      <w:bookmarkEnd w:id="3522"/>
      <w:bookmarkEnd w:id="3523"/>
      <w:bookmarkEnd w:id="3524"/>
      <w:bookmarkEnd w:id="3525"/>
      <w:bookmarkEnd w:id="3526"/>
      <w:bookmarkEnd w:id="352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528" w:name="_Toc11338725"/>
      <w:bookmarkStart w:id="3529" w:name="_Toc21948982"/>
      <w:bookmarkStart w:id="3530" w:name="_Toc24978880"/>
      <w:bookmarkStart w:id="3531" w:name="_Toc34346781"/>
      <w:bookmarkStart w:id="3532" w:name="_Toc34740858"/>
      <w:bookmarkStart w:id="3533" w:name="_Toc34748217"/>
      <w:bookmarkStart w:id="3534" w:name="_Toc34748593"/>
      <w:bookmarkStart w:id="3535" w:name="_Toc34749583"/>
      <w:bookmarkStart w:id="3536" w:name="_Toc49690125"/>
      <w:bookmarkStart w:id="3537" w:name="_Toc56337225"/>
      <w:bookmarkStart w:id="3538" w:name="_Toc74991712"/>
      <w:r w:rsidRPr="000B71E3">
        <w:t>6.3.3.2.4.2.2</w:t>
      </w:r>
      <w:r w:rsidRPr="000B71E3">
        <w:tab/>
        <w:t>Operation Definition</w:t>
      </w:r>
      <w:bookmarkEnd w:id="3528"/>
      <w:bookmarkEnd w:id="3529"/>
      <w:bookmarkEnd w:id="3530"/>
      <w:bookmarkEnd w:id="3531"/>
      <w:bookmarkEnd w:id="3532"/>
      <w:bookmarkEnd w:id="3533"/>
      <w:bookmarkEnd w:id="3534"/>
      <w:bookmarkEnd w:id="3535"/>
      <w:bookmarkEnd w:id="3536"/>
      <w:bookmarkEnd w:id="3537"/>
      <w:bookmarkEnd w:id="353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3539" w:name="_Toc11338731"/>
      <w:bookmarkStart w:id="3540" w:name="_Toc21948983"/>
      <w:bookmarkStart w:id="3541" w:name="_Toc24978881"/>
      <w:bookmarkStart w:id="3542" w:name="_Toc34346782"/>
      <w:bookmarkStart w:id="3543" w:name="_Toc34740859"/>
      <w:bookmarkStart w:id="3544" w:name="_Toc34748218"/>
      <w:bookmarkStart w:id="3545" w:name="_Toc34748594"/>
      <w:bookmarkStart w:id="3546" w:name="_Toc34749584"/>
      <w:bookmarkStart w:id="3547" w:name="_Toc49690126"/>
      <w:bookmarkStart w:id="3548" w:name="_Toc56337226"/>
      <w:bookmarkStart w:id="3549" w:name="_Toc74991713"/>
      <w:r w:rsidRPr="000B71E3">
        <w:lastRenderedPageBreak/>
        <w:t>6.3.4</w:t>
      </w:r>
      <w:r w:rsidRPr="000B71E3">
        <w:tab/>
        <w:t>Custom Operations without associated resources</w:t>
      </w:r>
      <w:bookmarkEnd w:id="3539"/>
      <w:bookmarkEnd w:id="3540"/>
      <w:bookmarkEnd w:id="3541"/>
      <w:bookmarkEnd w:id="3542"/>
      <w:bookmarkEnd w:id="3543"/>
      <w:bookmarkEnd w:id="3544"/>
      <w:bookmarkEnd w:id="3545"/>
      <w:bookmarkEnd w:id="3546"/>
      <w:bookmarkEnd w:id="3547"/>
      <w:bookmarkEnd w:id="3548"/>
      <w:bookmarkEnd w:id="354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3550" w:name="_Toc11338732"/>
      <w:bookmarkStart w:id="3551" w:name="_Toc21948984"/>
      <w:bookmarkStart w:id="3552" w:name="_Toc24978882"/>
      <w:bookmarkStart w:id="3553" w:name="_Toc34346783"/>
      <w:bookmarkStart w:id="3554" w:name="_Toc34740860"/>
      <w:bookmarkStart w:id="3555" w:name="_Toc34748219"/>
      <w:bookmarkStart w:id="3556" w:name="_Toc34748595"/>
      <w:bookmarkStart w:id="3557" w:name="_Toc34749585"/>
      <w:bookmarkStart w:id="3558" w:name="_Toc49690127"/>
      <w:bookmarkStart w:id="3559" w:name="_Toc56337227"/>
      <w:bookmarkStart w:id="3560" w:name="_Toc74991714"/>
      <w:r w:rsidRPr="000B71E3">
        <w:t>6.3.5</w:t>
      </w:r>
      <w:r w:rsidRPr="000B71E3">
        <w:tab/>
        <w:t>Notifications</w:t>
      </w:r>
      <w:bookmarkEnd w:id="3550"/>
      <w:bookmarkEnd w:id="3551"/>
      <w:bookmarkEnd w:id="3552"/>
      <w:bookmarkEnd w:id="3553"/>
      <w:bookmarkEnd w:id="3554"/>
      <w:bookmarkEnd w:id="3555"/>
      <w:bookmarkEnd w:id="3556"/>
      <w:bookmarkEnd w:id="3557"/>
      <w:bookmarkEnd w:id="3558"/>
      <w:bookmarkEnd w:id="3559"/>
      <w:bookmarkEnd w:id="3560"/>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3561" w:name="_Toc11338733"/>
      <w:bookmarkStart w:id="3562" w:name="_Toc21948985"/>
      <w:bookmarkStart w:id="3563" w:name="_Toc24978883"/>
      <w:bookmarkStart w:id="3564" w:name="_Toc34346784"/>
      <w:bookmarkStart w:id="3565" w:name="_Toc34740861"/>
      <w:bookmarkStart w:id="3566" w:name="_Toc34748220"/>
      <w:bookmarkStart w:id="3567" w:name="_Toc34748596"/>
      <w:bookmarkStart w:id="3568" w:name="_Toc34749586"/>
      <w:bookmarkStart w:id="3569" w:name="_Toc49690128"/>
      <w:bookmarkStart w:id="3570" w:name="_Toc56337228"/>
      <w:bookmarkStart w:id="3571" w:name="_Toc74991715"/>
      <w:r w:rsidRPr="000B71E3">
        <w:t>6.3.6</w:t>
      </w:r>
      <w:r w:rsidRPr="000B71E3">
        <w:tab/>
        <w:t>Data Model</w:t>
      </w:r>
      <w:bookmarkEnd w:id="3561"/>
      <w:bookmarkEnd w:id="3562"/>
      <w:bookmarkEnd w:id="3563"/>
      <w:bookmarkEnd w:id="3564"/>
      <w:bookmarkEnd w:id="3565"/>
      <w:bookmarkEnd w:id="3566"/>
      <w:bookmarkEnd w:id="3567"/>
      <w:bookmarkEnd w:id="3568"/>
      <w:bookmarkEnd w:id="3569"/>
      <w:bookmarkEnd w:id="3570"/>
      <w:bookmarkEnd w:id="3571"/>
    </w:p>
    <w:p w14:paraId="70BD0AFB" w14:textId="77777777" w:rsidR="00FC4C9C" w:rsidRPr="000B71E3" w:rsidRDefault="00FC4C9C" w:rsidP="00FC4C9C">
      <w:pPr>
        <w:pStyle w:val="Heading4"/>
      </w:pPr>
      <w:bookmarkStart w:id="3572" w:name="_Toc11338734"/>
      <w:bookmarkStart w:id="3573" w:name="_Toc21948986"/>
      <w:bookmarkStart w:id="3574" w:name="_Toc24978884"/>
      <w:bookmarkStart w:id="3575" w:name="_Toc34346785"/>
      <w:bookmarkStart w:id="3576" w:name="_Toc34740862"/>
      <w:bookmarkStart w:id="3577" w:name="_Toc34748221"/>
      <w:bookmarkStart w:id="3578" w:name="_Toc34748597"/>
      <w:bookmarkStart w:id="3579" w:name="_Toc34749587"/>
      <w:bookmarkStart w:id="3580" w:name="_Toc49690129"/>
      <w:bookmarkStart w:id="3581" w:name="_Toc56337229"/>
      <w:bookmarkStart w:id="3582" w:name="_Toc74991716"/>
      <w:r w:rsidRPr="000B71E3">
        <w:t>6.3.6.1</w:t>
      </w:r>
      <w:r w:rsidRPr="000B71E3">
        <w:tab/>
        <w:t>General</w:t>
      </w:r>
      <w:bookmarkEnd w:id="3572"/>
      <w:bookmarkEnd w:id="3573"/>
      <w:bookmarkEnd w:id="3574"/>
      <w:bookmarkEnd w:id="3575"/>
      <w:bookmarkEnd w:id="3576"/>
      <w:bookmarkEnd w:id="3577"/>
      <w:bookmarkEnd w:id="3578"/>
      <w:bookmarkEnd w:id="3579"/>
      <w:bookmarkEnd w:id="3580"/>
      <w:bookmarkEnd w:id="3581"/>
      <w:bookmarkEnd w:id="358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3583" w:name="_Toc24978885"/>
      <w:bookmarkStart w:id="3584" w:name="_Toc34346786"/>
      <w:bookmarkStart w:id="3585" w:name="_Toc34740863"/>
      <w:bookmarkStart w:id="3586" w:name="_Toc34748222"/>
      <w:bookmarkStart w:id="3587" w:name="_Toc34748598"/>
      <w:bookmarkStart w:id="3588" w:name="_Toc34749588"/>
      <w:bookmarkStart w:id="3589" w:name="_Toc49690130"/>
      <w:bookmarkStart w:id="3590" w:name="_Toc56337230"/>
      <w:bookmarkStart w:id="3591" w:name="_Toc11338749"/>
      <w:bookmarkStart w:id="3592" w:name="_Toc21948987"/>
      <w:bookmarkStart w:id="3593" w:name="_Toc74991717"/>
      <w:r w:rsidRPr="00D67AB2">
        <w:rPr>
          <w:lang w:val="en-US"/>
        </w:rPr>
        <w:t>6.</w:t>
      </w:r>
      <w:r>
        <w:rPr>
          <w:lang w:val="en-US"/>
        </w:rPr>
        <w:t>3</w:t>
      </w:r>
      <w:r w:rsidRPr="00D67AB2">
        <w:rPr>
          <w:lang w:val="en-US"/>
        </w:rPr>
        <w:t>.6.2</w:t>
      </w:r>
      <w:r w:rsidRPr="00D67AB2">
        <w:rPr>
          <w:lang w:val="en-US"/>
        </w:rPr>
        <w:tab/>
        <w:t>Structured data types</w:t>
      </w:r>
      <w:bookmarkEnd w:id="3583"/>
      <w:bookmarkEnd w:id="3584"/>
      <w:bookmarkEnd w:id="3585"/>
      <w:bookmarkEnd w:id="3586"/>
      <w:bookmarkEnd w:id="3587"/>
      <w:bookmarkEnd w:id="3588"/>
      <w:bookmarkEnd w:id="3589"/>
      <w:bookmarkEnd w:id="3590"/>
      <w:bookmarkEnd w:id="3593"/>
    </w:p>
    <w:p w14:paraId="3A0D94DE" w14:textId="77777777" w:rsidR="00266DE9" w:rsidRPr="00D67AB2" w:rsidRDefault="00266DE9" w:rsidP="00266DE9">
      <w:pPr>
        <w:pStyle w:val="Heading5"/>
      </w:pPr>
      <w:bookmarkStart w:id="3594" w:name="_Toc24978886"/>
      <w:bookmarkStart w:id="3595" w:name="_Toc34346787"/>
      <w:bookmarkStart w:id="3596" w:name="_Toc34740864"/>
      <w:bookmarkStart w:id="3597" w:name="_Toc34748223"/>
      <w:bookmarkStart w:id="3598" w:name="_Toc34748599"/>
      <w:bookmarkStart w:id="3599" w:name="_Toc34749589"/>
      <w:bookmarkStart w:id="3600" w:name="_Toc49690131"/>
      <w:bookmarkStart w:id="3601" w:name="_Toc56337231"/>
      <w:bookmarkStart w:id="3602" w:name="_Toc74991718"/>
      <w:r w:rsidRPr="00D67AB2">
        <w:t>6.</w:t>
      </w:r>
      <w:r>
        <w:t>3</w:t>
      </w:r>
      <w:r w:rsidRPr="00D67AB2">
        <w:t>.6.2.1</w:t>
      </w:r>
      <w:r w:rsidRPr="00D67AB2">
        <w:tab/>
        <w:t>Introduction</w:t>
      </w:r>
      <w:bookmarkEnd w:id="3594"/>
      <w:bookmarkEnd w:id="3595"/>
      <w:bookmarkEnd w:id="3596"/>
      <w:bookmarkEnd w:id="3597"/>
      <w:bookmarkEnd w:id="3598"/>
      <w:bookmarkEnd w:id="3599"/>
      <w:bookmarkEnd w:id="3600"/>
      <w:bookmarkEnd w:id="3601"/>
      <w:bookmarkEnd w:id="360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3603" w:name="_Toc24978887"/>
      <w:bookmarkStart w:id="3604" w:name="_Toc34346788"/>
      <w:bookmarkStart w:id="3605" w:name="_Toc34740865"/>
      <w:bookmarkStart w:id="3606" w:name="_Toc34748224"/>
      <w:bookmarkStart w:id="3607" w:name="_Toc34748600"/>
      <w:bookmarkStart w:id="3608" w:name="_Toc34749590"/>
      <w:bookmarkStart w:id="3609" w:name="_Toc49690132"/>
      <w:bookmarkStart w:id="3610" w:name="_Toc56337232"/>
      <w:bookmarkStart w:id="3611" w:name="_Toc74991719"/>
      <w:r w:rsidRPr="00D67AB2">
        <w:lastRenderedPageBreak/>
        <w:t>6.</w:t>
      </w:r>
      <w:r>
        <w:t>3</w:t>
      </w:r>
      <w:r w:rsidRPr="00D67AB2">
        <w:t>.6.2.</w:t>
      </w:r>
      <w:r>
        <w:t>2</w:t>
      </w:r>
      <w:r w:rsidRPr="00D67AB2">
        <w:tab/>
        <w:t xml:space="preserve">Type: </w:t>
      </w:r>
      <w:r w:rsidR="006C2407">
        <w:t>Sip</w:t>
      </w:r>
      <w:r w:rsidRPr="00D67AB2">
        <w:t>AuthenticationInfoRequest</w:t>
      </w:r>
      <w:bookmarkEnd w:id="3603"/>
      <w:bookmarkEnd w:id="3604"/>
      <w:bookmarkEnd w:id="3605"/>
      <w:bookmarkEnd w:id="3606"/>
      <w:bookmarkEnd w:id="3607"/>
      <w:bookmarkEnd w:id="3608"/>
      <w:bookmarkEnd w:id="3609"/>
      <w:bookmarkEnd w:id="3610"/>
      <w:bookmarkEnd w:id="361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2" w:name="_Toc24978888"/>
    </w:p>
    <w:p w14:paraId="03542BD6" w14:textId="77777777" w:rsidR="00266DE9" w:rsidRPr="00D67AB2" w:rsidRDefault="00266DE9" w:rsidP="00266DE9">
      <w:pPr>
        <w:pStyle w:val="Heading5"/>
      </w:pPr>
      <w:bookmarkStart w:id="3613" w:name="_Toc34346789"/>
      <w:bookmarkStart w:id="3614" w:name="_Toc34740866"/>
      <w:bookmarkStart w:id="3615" w:name="_Toc34748225"/>
      <w:bookmarkStart w:id="3616" w:name="_Toc34748601"/>
      <w:bookmarkStart w:id="3617" w:name="_Toc34749591"/>
      <w:bookmarkStart w:id="3618" w:name="_Toc49690133"/>
      <w:bookmarkStart w:id="3619" w:name="_Toc56337233"/>
      <w:bookmarkStart w:id="3620" w:name="_Toc74991720"/>
      <w:r w:rsidRPr="00D67AB2">
        <w:t>6.</w:t>
      </w:r>
      <w:r>
        <w:t>3</w:t>
      </w:r>
      <w:r w:rsidRPr="00D67AB2">
        <w:t>.6.2.</w:t>
      </w:r>
      <w:r>
        <w:t>3</w:t>
      </w:r>
      <w:r w:rsidRPr="00D67AB2">
        <w:tab/>
        <w:t xml:space="preserve">Type: </w:t>
      </w:r>
      <w:r w:rsidR="006C2407">
        <w:t>Sip</w:t>
      </w:r>
      <w:r w:rsidRPr="00D67AB2">
        <w:t>AuthenticationInfoResult</w:t>
      </w:r>
      <w:bookmarkEnd w:id="3612"/>
      <w:bookmarkEnd w:id="3613"/>
      <w:bookmarkEnd w:id="3614"/>
      <w:bookmarkEnd w:id="3615"/>
      <w:bookmarkEnd w:id="3616"/>
      <w:bookmarkEnd w:id="3617"/>
      <w:bookmarkEnd w:id="3618"/>
      <w:bookmarkEnd w:id="3619"/>
      <w:bookmarkEnd w:id="362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3621" w:name="_Toc24978889"/>
      <w:bookmarkStart w:id="3622" w:name="_Toc34346790"/>
      <w:bookmarkStart w:id="3623" w:name="_Toc34740867"/>
      <w:bookmarkStart w:id="3624" w:name="_Toc34748226"/>
      <w:bookmarkStart w:id="3625" w:name="_Toc34748602"/>
      <w:bookmarkStart w:id="3626" w:name="_Toc34749592"/>
      <w:bookmarkStart w:id="3627" w:name="_Toc49690134"/>
      <w:bookmarkStart w:id="3628" w:name="_Toc56337234"/>
      <w:bookmarkStart w:id="3629" w:name="_Toc74991721"/>
      <w:r w:rsidRPr="00D67AB2">
        <w:t>6.</w:t>
      </w:r>
      <w:r>
        <w:t>3</w:t>
      </w:r>
      <w:r w:rsidRPr="00D67AB2">
        <w:t>.6.2.</w:t>
      </w:r>
      <w:r>
        <w:t>4</w:t>
      </w:r>
      <w:r w:rsidRPr="00D67AB2">
        <w:tab/>
        <w:t>Type: ResynchronizationInfo</w:t>
      </w:r>
      <w:bookmarkEnd w:id="3621"/>
      <w:bookmarkEnd w:id="3622"/>
      <w:bookmarkEnd w:id="3623"/>
      <w:bookmarkEnd w:id="3624"/>
      <w:bookmarkEnd w:id="3625"/>
      <w:bookmarkEnd w:id="3626"/>
      <w:bookmarkEnd w:id="3627"/>
      <w:bookmarkEnd w:id="3628"/>
      <w:bookmarkEnd w:id="3629"/>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0" w:name="_Toc24978890"/>
    </w:p>
    <w:p w14:paraId="392A013E" w14:textId="77777777" w:rsidR="00266DE9" w:rsidRPr="00D67AB2" w:rsidRDefault="00266DE9" w:rsidP="00266DE9">
      <w:pPr>
        <w:pStyle w:val="Heading5"/>
      </w:pPr>
      <w:bookmarkStart w:id="3631" w:name="_Toc34346791"/>
      <w:bookmarkStart w:id="3632" w:name="_Toc34740868"/>
      <w:bookmarkStart w:id="3633" w:name="_Toc34748227"/>
      <w:bookmarkStart w:id="3634" w:name="_Toc34748603"/>
      <w:bookmarkStart w:id="3635" w:name="_Toc34749593"/>
      <w:bookmarkStart w:id="3636" w:name="_Toc49690135"/>
      <w:bookmarkStart w:id="3637" w:name="_Toc56337235"/>
      <w:bookmarkStart w:id="3638" w:name="_Toc74991722"/>
      <w:r w:rsidRPr="00D67AB2">
        <w:t>6.</w:t>
      </w:r>
      <w:r>
        <w:t>3</w:t>
      </w:r>
      <w:r w:rsidRPr="00D67AB2">
        <w:t>.6.2.</w:t>
      </w:r>
      <w:r>
        <w:t>5</w:t>
      </w:r>
      <w:r w:rsidRPr="00D67AB2">
        <w:tab/>
        <w:t xml:space="preserve">Type: </w:t>
      </w:r>
      <w:r w:rsidRPr="00AB0ECE">
        <w:t>3</w:t>
      </w:r>
      <w:r>
        <w:t>G</w:t>
      </w:r>
      <w:r w:rsidRPr="00AB0ECE">
        <w:t>AkaAv</w:t>
      </w:r>
      <w:bookmarkEnd w:id="3630"/>
      <w:bookmarkEnd w:id="3631"/>
      <w:bookmarkEnd w:id="3632"/>
      <w:bookmarkEnd w:id="3633"/>
      <w:bookmarkEnd w:id="3634"/>
      <w:bookmarkEnd w:id="3635"/>
      <w:bookmarkEnd w:id="3636"/>
      <w:bookmarkEnd w:id="3637"/>
      <w:bookmarkEnd w:id="363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3639" w:name="_Toc34346792"/>
      <w:bookmarkStart w:id="3640" w:name="_Toc34740869"/>
      <w:bookmarkStart w:id="3641" w:name="_Toc34748228"/>
      <w:bookmarkStart w:id="3642" w:name="_Toc34748604"/>
      <w:bookmarkStart w:id="3643" w:name="_Toc34749594"/>
      <w:bookmarkStart w:id="3644" w:name="_Toc49690136"/>
      <w:bookmarkStart w:id="3645" w:name="_Toc56337236"/>
      <w:bookmarkStart w:id="3646" w:name="_Toc24978891"/>
      <w:bookmarkStart w:id="3647" w:name="_Toc74991723"/>
      <w:r w:rsidRPr="00D67AB2">
        <w:lastRenderedPageBreak/>
        <w:t>6.</w:t>
      </w:r>
      <w:r>
        <w:t>3</w:t>
      </w:r>
      <w:r w:rsidRPr="00D67AB2">
        <w:t>.6.2.</w:t>
      </w:r>
      <w:r>
        <w:t>6</w:t>
      </w:r>
      <w:r w:rsidRPr="00D67AB2">
        <w:tab/>
        <w:t xml:space="preserve">Type: </w:t>
      </w:r>
      <w:r>
        <w:t>DigestAuthentication</w:t>
      </w:r>
      <w:bookmarkEnd w:id="3639"/>
      <w:bookmarkEnd w:id="3640"/>
      <w:bookmarkEnd w:id="3641"/>
      <w:bookmarkEnd w:id="3642"/>
      <w:bookmarkEnd w:id="3643"/>
      <w:bookmarkEnd w:id="3644"/>
      <w:bookmarkEnd w:id="3645"/>
      <w:bookmarkEnd w:id="364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3648" w:name="_Toc34346793"/>
      <w:bookmarkStart w:id="3649" w:name="_Toc34740870"/>
      <w:bookmarkStart w:id="3650" w:name="_Toc34748229"/>
      <w:bookmarkStart w:id="3651" w:name="_Toc34748605"/>
      <w:bookmarkStart w:id="3652" w:name="_Toc34749595"/>
      <w:bookmarkStart w:id="3653" w:name="_Toc49690137"/>
      <w:bookmarkStart w:id="3654" w:name="_Toc56337237"/>
      <w:bookmarkStart w:id="3655" w:name="_Toc74991724"/>
      <w:r>
        <w:t>6.3.6.2.7</w:t>
      </w:r>
      <w:r>
        <w:tab/>
        <w:t xml:space="preserve">Type: </w:t>
      </w:r>
      <w:r w:rsidRPr="006A7EE2">
        <w:t>IpAddress</w:t>
      </w:r>
      <w:bookmarkEnd w:id="3648"/>
      <w:bookmarkEnd w:id="3649"/>
      <w:bookmarkEnd w:id="3650"/>
      <w:bookmarkEnd w:id="3651"/>
      <w:bookmarkEnd w:id="3652"/>
      <w:bookmarkEnd w:id="3653"/>
      <w:bookmarkEnd w:id="3654"/>
      <w:bookmarkEnd w:id="3655"/>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3656" w:name="_Toc34346794"/>
      <w:bookmarkStart w:id="3657" w:name="_Toc34740871"/>
      <w:bookmarkStart w:id="3658" w:name="_Toc34748230"/>
      <w:bookmarkStart w:id="3659" w:name="_Toc34748606"/>
      <w:bookmarkStart w:id="3660" w:name="_Toc34749596"/>
      <w:bookmarkStart w:id="3661" w:name="_Toc49690138"/>
      <w:bookmarkStart w:id="3662" w:name="_Toc56337238"/>
      <w:bookmarkStart w:id="3663" w:name="_Toc74991725"/>
      <w:r w:rsidRPr="00D67AB2">
        <w:rPr>
          <w:lang w:val="en-US"/>
        </w:rPr>
        <w:t>6.</w:t>
      </w:r>
      <w:r>
        <w:rPr>
          <w:lang w:val="en-US"/>
        </w:rPr>
        <w:t>3</w:t>
      </w:r>
      <w:r w:rsidRPr="00D67AB2">
        <w:rPr>
          <w:lang w:val="en-US"/>
        </w:rPr>
        <w:t>.6.3</w:t>
      </w:r>
      <w:r w:rsidRPr="00D67AB2">
        <w:rPr>
          <w:lang w:val="en-US"/>
        </w:rPr>
        <w:tab/>
        <w:t>Simple data types and enumerations</w:t>
      </w:r>
      <w:bookmarkEnd w:id="3646"/>
      <w:bookmarkEnd w:id="3656"/>
      <w:bookmarkEnd w:id="3657"/>
      <w:bookmarkEnd w:id="3658"/>
      <w:bookmarkEnd w:id="3659"/>
      <w:bookmarkEnd w:id="3660"/>
      <w:bookmarkEnd w:id="3661"/>
      <w:bookmarkEnd w:id="3662"/>
      <w:bookmarkEnd w:id="3663"/>
    </w:p>
    <w:p w14:paraId="34577DAC" w14:textId="77777777" w:rsidR="00266DE9" w:rsidRPr="00D67AB2" w:rsidRDefault="00266DE9" w:rsidP="00266DE9">
      <w:pPr>
        <w:pStyle w:val="Heading5"/>
      </w:pPr>
      <w:bookmarkStart w:id="3664" w:name="_Toc24978892"/>
      <w:bookmarkStart w:id="3665" w:name="_Toc34346795"/>
      <w:bookmarkStart w:id="3666" w:name="_Toc34740872"/>
      <w:bookmarkStart w:id="3667" w:name="_Toc34748231"/>
      <w:bookmarkStart w:id="3668" w:name="_Toc34748607"/>
      <w:bookmarkStart w:id="3669" w:name="_Toc34749597"/>
      <w:bookmarkStart w:id="3670" w:name="_Toc49690139"/>
      <w:bookmarkStart w:id="3671" w:name="_Toc56337239"/>
      <w:bookmarkStart w:id="3672" w:name="_Toc74991726"/>
      <w:r w:rsidRPr="00D67AB2">
        <w:t>6.</w:t>
      </w:r>
      <w:r>
        <w:t>3</w:t>
      </w:r>
      <w:r w:rsidRPr="00D67AB2">
        <w:t>.6.3.1</w:t>
      </w:r>
      <w:r w:rsidRPr="00D67AB2">
        <w:tab/>
        <w:t>Introduction</w:t>
      </w:r>
      <w:bookmarkEnd w:id="3664"/>
      <w:bookmarkEnd w:id="3665"/>
      <w:bookmarkEnd w:id="3666"/>
      <w:bookmarkEnd w:id="3667"/>
      <w:bookmarkEnd w:id="3668"/>
      <w:bookmarkEnd w:id="3669"/>
      <w:bookmarkEnd w:id="3670"/>
      <w:bookmarkEnd w:id="3671"/>
      <w:bookmarkEnd w:id="367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3673" w:name="_Toc24978893"/>
      <w:bookmarkStart w:id="3674" w:name="_Toc34346796"/>
      <w:bookmarkStart w:id="3675" w:name="_Toc34740873"/>
      <w:bookmarkStart w:id="3676" w:name="_Toc34748232"/>
      <w:bookmarkStart w:id="3677" w:name="_Toc34748608"/>
      <w:bookmarkStart w:id="3678" w:name="_Toc34749598"/>
      <w:bookmarkStart w:id="3679" w:name="_Toc49690140"/>
      <w:bookmarkStart w:id="3680" w:name="_Toc56337240"/>
      <w:bookmarkStart w:id="3681" w:name="_Toc74991727"/>
      <w:r w:rsidRPr="00D67AB2">
        <w:t>6.</w:t>
      </w:r>
      <w:r>
        <w:t>3</w:t>
      </w:r>
      <w:r w:rsidRPr="00D67AB2">
        <w:t>.6.3.2</w:t>
      </w:r>
      <w:r w:rsidRPr="00D67AB2">
        <w:tab/>
        <w:t>Simple data types</w:t>
      </w:r>
      <w:bookmarkEnd w:id="3673"/>
      <w:bookmarkEnd w:id="3674"/>
      <w:bookmarkEnd w:id="3675"/>
      <w:bookmarkEnd w:id="3676"/>
      <w:bookmarkEnd w:id="3677"/>
      <w:bookmarkEnd w:id="3678"/>
      <w:bookmarkEnd w:id="3679"/>
      <w:bookmarkEnd w:id="3680"/>
      <w:bookmarkEnd w:id="3681"/>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3682" w:name="_Toc11338747"/>
      <w:bookmarkStart w:id="3683" w:name="_Toc34346797"/>
      <w:bookmarkStart w:id="3684" w:name="_Toc34740874"/>
      <w:bookmarkStart w:id="3685" w:name="_Toc34748233"/>
      <w:bookmarkStart w:id="3686" w:name="_Toc34748609"/>
      <w:bookmarkStart w:id="3687" w:name="_Toc34749599"/>
      <w:bookmarkStart w:id="3688" w:name="_Toc49690141"/>
      <w:bookmarkStart w:id="3689" w:name="_Toc56337241"/>
      <w:bookmarkStart w:id="3690" w:name="_Toc24978894"/>
      <w:bookmarkStart w:id="3691" w:name="_Toc74991728"/>
      <w:r>
        <w:t>6.3.6.3.3</w:t>
      </w:r>
      <w:r>
        <w:tab/>
        <w:t xml:space="preserve">Enumeration: </w:t>
      </w:r>
      <w:bookmarkEnd w:id="3682"/>
      <w:r>
        <w:t>SipAuthenticationScheme</w:t>
      </w:r>
      <w:bookmarkEnd w:id="3683"/>
      <w:bookmarkEnd w:id="3684"/>
      <w:bookmarkEnd w:id="3685"/>
      <w:bookmarkEnd w:id="3686"/>
      <w:bookmarkEnd w:id="3687"/>
      <w:bookmarkEnd w:id="3688"/>
      <w:bookmarkEnd w:id="3689"/>
      <w:bookmarkEnd w:id="3691"/>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3692" w:name="_Toc34346798"/>
      <w:bookmarkStart w:id="3693" w:name="_Toc34740875"/>
      <w:bookmarkStart w:id="3694" w:name="_Toc34748234"/>
      <w:bookmarkStart w:id="3695" w:name="_Toc34748610"/>
      <w:bookmarkStart w:id="3696" w:name="_Toc34749600"/>
      <w:bookmarkStart w:id="3697" w:name="_Toc49690142"/>
      <w:bookmarkStart w:id="3698" w:name="_Toc56337242"/>
      <w:bookmarkStart w:id="3699" w:name="_Toc74991729"/>
      <w:r>
        <w:lastRenderedPageBreak/>
        <w:t>6.3.6.3.4</w:t>
      </w:r>
      <w:r>
        <w:tab/>
        <w:t xml:space="preserve">Enumeration: </w:t>
      </w:r>
      <w:r>
        <w:rPr>
          <w:rFonts w:cs="Arial"/>
          <w:szCs w:val="18"/>
        </w:rPr>
        <w:t>SipDigestAlgorithm</w:t>
      </w:r>
      <w:bookmarkEnd w:id="3692"/>
      <w:bookmarkEnd w:id="3693"/>
      <w:bookmarkEnd w:id="3694"/>
      <w:bookmarkEnd w:id="3695"/>
      <w:bookmarkEnd w:id="3696"/>
      <w:bookmarkEnd w:id="3697"/>
      <w:bookmarkEnd w:id="3698"/>
      <w:bookmarkEnd w:id="369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3700" w:name="_Toc34346799"/>
      <w:bookmarkStart w:id="3701" w:name="_Toc34740876"/>
      <w:bookmarkStart w:id="3702" w:name="_Toc34748235"/>
      <w:bookmarkStart w:id="3703" w:name="_Toc34748611"/>
      <w:bookmarkStart w:id="3704" w:name="_Toc34749601"/>
      <w:bookmarkStart w:id="3705" w:name="_Toc49690143"/>
      <w:bookmarkStart w:id="3706" w:name="_Toc56337243"/>
      <w:bookmarkStart w:id="3707" w:name="_Toc74991730"/>
      <w:r>
        <w:t>6.3.6.3.5</w:t>
      </w:r>
      <w:r>
        <w:tab/>
        <w:t>Enumeration: SipDigestQop</w:t>
      </w:r>
      <w:bookmarkEnd w:id="3700"/>
      <w:bookmarkEnd w:id="3701"/>
      <w:bookmarkEnd w:id="3702"/>
      <w:bookmarkEnd w:id="3703"/>
      <w:bookmarkEnd w:id="3704"/>
      <w:bookmarkEnd w:id="3705"/>
      <w:bookmarkEnd w:id="3706"/>
      <w:bookmarkEnd w:id="370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3708" w:name="_Toc34346800"/>
      <w:bookmarkStart w:id="3709" w:name="_Toc34740877"/>
      <w:bookmarkStart w:id="3710" w:name="_Toc34748236"/>
      <w:bookmarkStart w:id="3711" w:name="_Toc34748612"/>
      <w:bookmarkStart w:id="3712" w:name="_Toc34749602"/>
      <w:bookmarkStart w:id="3713" w:name="_Toc49690144"/>
      <w:bookmarkStart w:id="3714" w:name="_Toc56337244"/>
      <w:bookmarkStart w:id="3715" w:name="_Toc74991731"/>
      <w:r w:rsidRPr="000B71E3">
        <w:t>6.3.7</w:t>
      </w:r>
      <w:r w:rsidRPr="000B71E3">
        <w:tab/>
        <w:t>Error Handling</w:t>
      </w:r>
      <w:bookmarkEnd w:id="3591"/>
      <w:bookmarkEnd w:id="3592"/>
      <w:bookmarkEnd w:id="3690"/>
      <w:bookmarkEnd w:id="3708"/>
      <w:bookmarkEnd w:id="3709"/>
      <w:bookmarkEnd w:id="3710"/>
      <w:bookmarkEnd w:id="3711"/>
      <w:bookmarkEnd w:id="3712"/>
      <w:bookmarkEnd w:id="3713"/>
      <w:bookmarkEnd w:id="3714"/>
      <w:bookmarkEnd w:id="3715"/>
    </w:p>
    <w:p w14:paraId="26542FB9" w14:textId="77777777" w:rsidR="00FC4C9C" w:rsidRPr="000B71E3" w:rsidRDefault="00FC4C9C" w:rsidP="00FC4C9C">
      <w:pPr>
        <w:pStyle w:val="Heading4"/>
      </w:pPr>
      <w:bookmarkStart w:id="3716" w:name="_Toc11338750"/>
      <w:bookmarkStart w:id="3717" w:name="_Toc21948988"/>
      <w:bookmarkStart w:id="3718" w:name="_Toc24978895"/>
      <w:bookmarkStart w:id="3719" w:name="_Toc34346801"/>
      <w:bookmarkStart w:id="3720" w:name="_Toc34740878"/>
      <w:bookmarkStart w:id="3721" w:name="_Toc34748237"/>
      <w:bookmarkStart w:id="3722" w:name="_Toc34748613"/>
      <w:bookmarkStart w:id="3723" w:name="_Toc34749603"/>
      <w:bookmarkStart w:id="3724" w:name="_Toc49690145"/>
      <w:bookmarkStart w:id="3725" w:name="_Toc56337245"/>
      <w:bookmarkStart w:id="3726" w:name="_Toc74991732"/>
      <w:r w:rsidRPr="000B71E3">
        <w:t>6.3.7.1</w:t>
      </w:r>
      <w:r w:rsidRPr="000B71E3">
        <w:tab/>
        <w:t>General</w:t>
      </w:r>
      <w:bookmarkEnd w:id="3716"/>
      <w:bookmarkEnd w:id="3717"/>
      <w:bookmarkEnd w:id="3718"/>
      <w:bookmarkEnd w:id="3719"/>
      <w:bookmarkEnd w:id="3720"/>
      <w:bookmarkEnd w:id="3721"/>
      <w:bookmarkEnd w:id="3722"/>
      <w:bookmarkEnd w:id="3723"/>
      <w:bookmarkEnd w:id="3724"/>
      <w:bookmarkEnd w:id="3725"/>
      <w:bookmarkEnd w:id="3726"/>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3727" w:name="_Toc11338751"/>
      <w:bookmarkStart w:id="3728" w:name="_Toc21948989"/>
      <w:bookmarkStart w:id="3729" w:name="_Toc24978896"/>
      <w:bookmarkStart w:id="3730" w:name="_Toc34346802"/>
      <w:bookmarkStart w:id="3731" w:name="_Toc34740879"/>
      <w:bookmarkStart w:id="3732" w:name="_Toc34748238"/>
      <w:bookmarkStart w:id="3733" w:name="_Toc34748614"/>
      <w:bookmarkStart w:id="3734" w:name="_Toc34749604"/>
      <w:bookmarkStart w:id="3735" w:name="_Toc49690146"/>
      <w:bookmarkStart w:id="3736" w:name="_Toc56337246"/>
      <w:bookmarkStart w:id="3737" w:name="_Toc74991733"/>
      <w:r w:rsidRPr="000B71E3">
        <w:t>6.3.7.2</w:t>
      </w:r>
      <w:r w:rsidRPr="000B71E3">
        <w:tab/>
        <w:t>Protocol Errors</w:t>
      </w:r>
      <w:bookmarkEnd w:id="3727"/>
      <w:bookmarkEnd w:id="3728"/>
      <w:bookmarkEnd w:id="3729"/>
      <w:bookmarkEnd w:id="3730"/>
      <w:bookmarkEnd w:id="3731"/>
      <w:bookmarkEnd w:id="3732"/>
      <w:bookmarkEnd w:id="3733"/>
      <w:bookmarkEnd w:id="3734"/>
      <w:bookmarkEnd w:id="3735"/>
      <w:bookmarkEnd w:id="3736"/>
      <w:bookmarkEnd w:id="3737"/>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3738" w:name="_Toc11338752"/>
      <w:bookmarkStart w:id="3739" w:name="_Toc21948990"/>
      <w:bookmarkStart w:id="3740" w:name="_Toc24978897"/>
      <w:bookmarkStart w:id="3741" w:name="_Toc34346803"/>
      <w:bookmarkStart w:id="3742" w:name="_Toc34740880"/>
      <w:bookmarkStart w:id="3743" w:name="_Toc34748239"/>
      <w:bookmarkStart w:id="3744" w:name="_Toc34748615"/>
      <w:bookmarkStart w:id="3745" w:name="_Toc34749605"/>
      <w:bookmarkStart w:id="3746" w:name="_Toc49690147"/>
      <w:bookmarkStart w:id="3747" w:name="_Toc56337247"/>
      <w:bookmarkStart w:id="3748" w:name="_Toc74991734"/>
      <w:r w:rsidRPr="000B71E3">
        <w:t>6.3.7.3</w:t>
      </w:r>
      <w:r w:rsidRPr="000B71E3">
        <w:tab/>
        <w:t>Application Errors</w:t>
      </w:r>
      <w:bookmarkEnd w:id="3738"/>
      <w:bookmarkEnd w:id="3739"/>
      <w:bookmarkEnd w:id="3740"/>
      <w:bookmarkEnd w:id="3741"/>
      <w:bookmarkEnd w:id="3742"/>
      <w:bookmarkEnd w:id="3743"/>
      <w:bookmarkEnd w:id="3744"/>
      <w:bookmarkEnd w:id="3745"/>
      <w:bookmarkEnd w:id="3746"/>
      <w:bookmarkEnd w:id="3747"/>
      <w:bookmarkEnd w:id="3748"/>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3749" w:name="_Toc49690148"/>
      <w:bookmarkStart w:id="3750" w:name="_Toc56337248"/>
      <w:bookmarkStart w:id="3751" w:name="_Toc21948991"/>
      <w:bookmarkStart w:id="3752" w:name="_Toc24978898"/>
      <w:bookmarkStart w:id="3753" w:name="_Toc34346804"/>
      <w:bookmarkStart w:id="3754" w:name="_Toc34740881"/>
      <w:bookmarkStart w:id="3755" w:name="_Toc34748240"/>
      <w:bookmarkStart w:id="3756" w:name="_Toc34748616"/>
      <w:bookmarkStart w:id="3757" w:name="_Toc34749606"/>
      <w:bookmarkStart w:id="3758" w:name="_Toc74991735"/>
      <w:r>
        <w:rPr>
          <w:lang w:val="en-US"/>
        </w:rPr>
        <w:t>6.3.8</w:t>
      </w:r>
      <w:r>
        <w:rPr>
          <w:lang w:val="en-US"/>
        </w:rPr>
        <w:tab/>
        <w:t>Feature Negotiation</w:t>
      </w:r>
      <w:bookmarkEnd w:id="3749"/>
      <w:bookmarkEnd w:id="3750"/>
      <w:bookmarkEnd w:id="3758"/>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3759" w:name="_Toc49690149"/>
      <w:bookmarkStart w:id="3760" w:name="_Toc56337249"/>
      <w:bookmarkStart w:id="3761" w:name="_Toc74991736"/>
      <w:r>
        <w:rPr>
          <w:lang w:val="en-US"/>
        </w:rPr>
        <w:lastRenderedPageBreak/>
        <w:t>6.3.9</w:t>
      </w:r>
      <w:r>
        <w:rPr>
          <w:lang w:val="en-US"/>
        </w:rPr>
        <w:tab/>
        <w:t>Security</w:t>
      </w:r>
      <w:bookmarkEnd w:id="3759"/>
      <w:bookmarkEnd w:id="3760"/>
      <w:bookmarkEnd w:id="376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3762" w:name="_Toc49690150"/>
      <w:bookmarkStart w:id="3763" w:name="_Toc56337250"/>
      <w:bookmarkStart w:id="3764" w:name="_Toc74991737"/>
      <w:r w:rsidRPr="00F91D2F">
        <w:t>Annex A (normative):</w:t>
      </w:r>
      <w:r w:rsidRPr="00F91D2F">
        <w:br/>
        <w:t>OpenAPI specification</w:t>
      </w:r>
      <w:bookmarkEnd w:id="3751"/>
      <w:bookmarkEnd w:id="3752"/>
      <w:bookmarkEnd w:id="3753"/>
      <w:bookmarkEnd w:id="3754"/>
      <w:bookmarkEnd w:id="3755"/>
      <w:bookmarkEnd w:id="3756"/>
      <w:bookmarkEnd w:id="3757"/>
      <w:bookmarkEnd w:id="3762"/>
      <w:bookmarkEnd w:id="3763"/>
      <w:bookmarkEnd w:id="3764"/>
    </w:p>
    <w:p w14:paraId="3BECCB41" w14:textId="77777777" w:rsidR="00FC4C9C" w:rsidRPr="00F91D2F" w:rsidRDefault="00FC4C9C" w:rsidP="00FC4C9C">
      <w:pPr>
        <w:pStyle w:val="Heading1"/>
      </w:pPr>
      <w:bookmarkStart w:id="3765" w:name="_Toc21948992"/>
      <w:bookmarkStart w:id="3766" w:name="_Toc24978899"/>
      <w:bookmarkStart w:id="3767" w:name="_Toc34346805"/>
      <w:bookmarkStart w:id="3768" w:name="_Toc34740882"/>
      <w:bookmarkStart w:id="3769" w:name="_Toc34748241"/>
      <w:bookmarkStart w:id="3770" w:name="_Toc34748617"/>
      <w:bookmarkStart w:id="3771" w:name="_Toc34749607"/>
      <w:bookmarkStart w:id="3772" w:name="_Toc49690151"/>
      <w:bookmarkStart w:id="3773" w:name="_Toc56337251"/>
      <w:bookmarkStart w:id="3774" w:name="_Toc74991738"/>
      <w:r w:rsidRPr="00F91D2F">
        <w:t>A.1</w:t>
      </w:r>
      <w:r w:rsidRPr="00F91D2F">
        <w:tab/>
        <w:t>General</w:t>
      </w:r>
      <w:bookmarkEnd w:id="3765"/>
      <w:bookmarkEnd w:id="3766"/>
      <w:bookmarkEnd w:id="3767"/>
      <w:bookmarkEnd w:id="3768"/>
      <w:bookmarkEnd w:id="3769"/>
      <w:bookmarkEnd w:id="3770"/>
      <w:bookmarkEnd w:id="3771"/>
      <w:bookmarkEnd w:id="3772"/>
      <w:bookmarkEnd w:id="3773"/>
      <w:bookmarkEnd w:id="377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3775" w:name="_Toc21948993"/>
      <w:bookmarkStart w:id="3776" w:name="_Toc24978900"/>
      <w:bookmarkStart w:id="3777" w:name="_Toc34346806"/>
      <w:bookmarkStart w:id="3778" w:name="_Toc34740883"/>
      <w:bookmarkStart w:id="3779" w:name="_Toc34748242"/>
      <w:bookmarkStart w:id="3780" w:name="_Toc34748618"/>
      <w:bookmarkStart w:id="3781" w:name="_Toc34749608"/>
      <w:bookmarkStart w:id="3782" w:name="_Toc49690152"/>
      <w:bookmarkStart w:id="3783" w:name="_Toc56337252"/>
      <w:bookmarkStart w:id="3784" w:name="_Toc74991739"/>
      <w:r w:rsidRPr="00F91D2F">
        <w:t>A.2</w:t>
      </w:r>
      <w:r w:rsidRPr="00F91D2F">
        <w:tab/>
      </w:r>
      <w:r w:rsidR="00B569E6">
        <w:t>Nhss_imsUECM</w:t>
      </w:r>
      <w:r w:rsidRPr="00F91D2F">
        <w:t xml:space="preserve"> API</w:t>
      </w:r>
      <w:bookmarkEnd w:id="3775"/>
      <w:bookmarkEnd w:id="3776"/>
      <w:bookmarkEnd w:id="3777"/>
      <w:bookmarkEnd w:id="3778"/>
      <w:bookmarkEnd w:id="3779"/>
      <w:bookmarkEnd w:id="3780"/>
      <w:bookmarkEnd w:id="3781"/>
      <w:bookmarkEnd w:id="3782"/>
      <w:bookmarkEnd w:id="3783"/>
      <w:bookmarkEnd w:id="3784"/>
    </w:p>
    <w:p w14:paraId="18B714C4" w14:textId="77777777" w:rsidR="00B569E6" w:rsidRPr="00D67AB2" w:rsidRDefault="00B569E6" w:rsidP="00B569E6">
      <w:pPr>
        <w:pStyle w:val="PL"/>
      </w:pPr>
      <w:bookmarkStart w:id="3785" w:name="_Hlk65883215"/>
      <w:bookmarkStart w:id="378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22ED4EA"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AAE68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378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lastRenderedPageBreak/>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lastRenderedPageBreak/>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lastRenderedPageBreak/>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lastRenderedPageBreak/>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lastRenderedPageBreak/>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lastRenderedPageBreak/>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lastRenderedPageBreak/>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3787" w:name="_Toc24978901"/>
      <w:bookmarkStart w:id="3788" w:name="_Toc34346807"/>
      <w:bookmarkStart w:id="3789" w:name="_Toc34740884"/>
      <w:bookmarkStart w:id="3790" w:name="_Toc34748243"/>
      <w:bookmarkStart w:id="3791" w:name="_Toc34748619"/>
      <w:bookmarkStart w:id="3792" w:name="_Toc34749609"/>
      <w:bookmarkStart w:id="3793" w:name="_Toc49690153"/>
      <w:bookmarkStart w:id="3794" w:name="_Toc56337253"/>
      <w:bookmarkStart w:id="3795" w:name="_Toc74991740"/>
      <w:r w:rsidRPr="00F91D2F">
        <w:t>A.3</w:t>
      </w:r>
      <w:r w:rsidRPr="00F91D2F">
        <w:tab/>
      </w:r>
      <w:r w:rsidR="000C5926">
        <w:t>Nhss</w:t>
      </w:r>
      <w:r w:rsidR="000C5926" w:rsidRPr="00D67AB2">
        <w:t>_</w:t>
      </w:r>
      <w:r w:rsidR="000C5926">
        <w:t>ims</w:t>
      </w:r>
      <w:r w:rsidR="000C5926" w:rsidRPr="00D67AB2">
        <w:t>SDM</w:t>
      </w:r>
      <w:r w:rsidRPr="00F91D2F">
        <w:t xml:space="preserve"> API</w:t>
      </w:r>
      <w:bookmarkEnd w:id="3786"/>
      <w:bookmarkEnd w:id="3787"/>
      <w:bookmarkEnd w:id="3788"/>
      <w:bookmarkEnd w:id="3789"/>
      <w:bookmarkEnd w:id="3790"/>
      <w:bookmarkEnd w:id="3791"/>
      <w:bookmarkEnd w:id="3792"/>
      <w:bookmarkEnd w:id="3793"/>
      <w:bookmarkEnd w:id="3794"/>
      <w:bookmarkEnd w:id="3795"/>
    </w:p>
    <w:p w14:paraId="02FA5B84" w14:textId="77777777" w:rsidR="000C5926" w:rsidRPr="00D67AB2" w:rsidRDefault="000C5926" w:rsidP="000C5926">
      <w:pPr>
        <w:pStyle w:val="PL"/>
      </w:pPr>
      <w:bookmarkStart w:id="379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5315EBB8" w:rsidR="000C5926" w:rsidRPr="00D67AB2" w:rsidRDefault="000C5926" w:rsidP="000C5926">
      <w:pPr>
        <w:pStyle w:val="PL"/>
      </w:pPr>
      <w:r w:rsidRPr="00D67AB2">
        <w:t xml:space="preserve">  version: '</w:t>
      </w:r>
      <w:r w:rsidRPr="001F467D">
        <w:t>1.0.</w:t>
      </w:r>
      <w:r w:rsidR="00893210">
        <w:t>3</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0B00C2D8"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373F9982"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893210">
        <w:rPr>
          <w:lang w:val="en-US"/>
        </w:rPr>
        <w:t>5</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lastRenderedPageBreak/>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lastRenderedPageBreak/>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lastRenderedPageBreak/>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lastRenderedPageBreak/>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lastRenderedPageBreak/>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lastRenderedPageBreak/>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lastRenderedPageBreak/>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77777777" w:rsidR="00F14E2D" w:rsidRDefault="00F14E2D" w:rsidP="00F14E2D">
      <w:pPr>
        <w:pStyle w:val="PL"/>
      </w:pPr>
      <w:r>
        <w:t xml:space="preserve">        - name: servingNode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7777777" w:rsidR="00F14E2D" w:rsidRDefault="00F14E2D" w:rsidP="00F14E2D">
      <w:pPr>
        <w:pStyle w:val="PL"/>
      </w:pPr>
      <w:r>
        <w:t xml:space="preserve">        - name: localTime</w:t>
      </w:r>
    </w:p>
    <w:p w14:paraId="3FBE0319" w14:textId="77777777" w:rsidR="00F14E2D" w:rsidRDefault="00F14E2D" w:rsidP="00F14E2D">
      <w:pPr>
        <w:pStyle w:val="PL"/>
      </w:pPr>
      <w:r>
        <w:lastRenderedPageBreak/>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77777777" w:rsidR="00F14E2D" w:rsidRDefault="00F14E2D" w:rsidP="00F14E2D">
      <w:pPr>
        <w:pStyle w:val="PL"/>
      </w:pPr>
      <w:r>
        <w:t xml:space="preserve">        - name: currentLocation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lastRenderedPageBreak/>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w:t>
      </w:r>
      <w:bookmarkStart w:id="3797"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3798" w:name="_Hlk32421410"/>
      <w:r w:rsidRPr="006A7EE2">
        <w:rPr>
          <w:lang w:val="en-US"/>
        </w:rPr>
        <w:t>'TS29571_CommonData.yaml#/components/responses/40</w:t>
      </w:r>
      <w:r>
        <w:rPr>
          <w:lang w:val="en-US"/>
        </w:rPr>
        <w:t>9</w:t>
      </w:r>
      <w:r w:rsidRPr="006A7EE2">
        <w:rPr>
          <w:lang w:val="en-US"/>
        </w:rPr>
        <w:t>'</w:t>
      </w:r>
      <w:bookmarkEnd w:id="3798"/>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3797"/>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77777777" w:rsidR="00724323" w:rsidRPr="003E5927" w:rsidRDefault="00724323" w:rsidP="00724323">
      <w:pPr>
        <w:pStyle w:val="PL"/>
      </w:pPr>
      <w:r w:rsidRPr="003E5927">
        <w:t xml:space="preserve">        - name: privateId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lastRenderedPageBreak/>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lastRenderedPageBreak/>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lastRenderedPageBreak/>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lastRenderedPageBreak/>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lastRenderedPageBreak/>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lastRenderedPageBreak/>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lastRenderedPageBreak/>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lastRenderedPageBreak/>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lastRenderedPageBreak/>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lastRenderedPageBreak/>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lastRenderedPageBreak/>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lastRenderedPageBreak/>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lastRenderedPageBreak/>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7777777" w:rsidR="00D204FD" w:rsidRDefault="00D204FD" w:rsidP="00D204FD">
      <w:pPr>
        <w:pStyle w:val="PL"/>
      </w:pPr>
      <w:r>
        <w:t xml:space="preserve">        - name: requestedNodes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036CB31F" w14:textId="77777777" w:rsidR="00D204FD" w:rsidRDefault="00D204FD" w:rsidP="00D204FD">
      <w:pPr>
        <w:pStyle w:val="PL"/>
      </w:pPr>
      <w:r>
        <w:t xml:space="preserve">          schema:</w:t>
      </w:r>
    </w:p>
    <w:p w14:paraId="7C204C1A" w14:textId="77777777" w:rsidR="00D204FD" w:rsidRDefault="00D204FD" w:rsidP="00D204FD">
      <w:pPr>
        <w:pStyle w:val="PL"/>
      </w:pPr>
      <w:r>
        <w:t xml:space="preserve">            $ref: '#/components/schemas/RequestedNodes'</w:t>
      </w:r>
    </w:p>
    <w:p w14:paraId="466864C0" w14:textId="77777777"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lastRenderedPageBreak/>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lastRenderedPageBreak/>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lastRenderedPageBreak/>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lastRenderedPageBreak/>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lastRenderedPageBreak/>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lastRenderedPageBreak/>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lastRenderedPageBreak/>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lastRenderedPageBreak/>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lastRenderedPageBreak/>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lastRenderedPageBreak/>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3799" w:name="_Hlk30802175"/>
      <w:r w:rsidRPr="006A7EE2">
        <w:t>uniqueItems: true</w:t>
      </w:r>
    </w:p>
    <w:bookmarkEnd w:id="3799"/>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lastRenderedPageBreak/>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lastRenderedPageBreak/>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23F84617" w14:textId="77777777" w:rsidR="00F14E2D" w:rsidRDefault="00F14E2D" w:rsidP="00F14E2D">
      <w:pPr>
        <w:pStyle w:val="PL"/>
      </w:pPr>
      <w:r>
        <w:t xml:space="preserve">    RequestedNodes:</w:t>
      </w:r>
    </w:p>
    <w:p w14:paraId="06A5A345" w14:textId="77777777" w:rsidR="00F14E2D" w:rsidRDefault="00F14E2D" w:rsidP="00F14E2D">
      <w:pPr>
        <w:pStyle w:val="PL"/>
      </w:pPr>
      <w:r>
        <w:t xml:space="preserve">      type: array</w:t>
      </w:r>
    </w:p>
    <w:p w14:paraId="1B75496A" w14:textId="77777777" w:rsidR="00F14E2D" w:rsidRDefault="00F14E2D" w:rsidP="00F14E2D">
      <w:pPr>
        <w:pStyle w:val="PL"/>
      </w:pPr>
      <w:r>
        <w:t xml:space="preserve">      minItems: 1</w:t>
      </w:r>
    </w:p>
    <w:p w14:paraId="7D8E1596" w14:textId="77777777" w:rsidR="00F14E2D" w:rsidRDefault="00F14E2D" w:rsidP="00F14E2D">
      <w:pPr>
        <w:pStyle w:val="PL"/>
      </w:pPr>
      <w:r>
        <w:t xml:space="preserve">      uniqueItems: true</w:t>
      </w:r>
    </w:p>
    <w:p w14:paraId="4EDF1088" w14:textId="77777777" w:rsidR="00F14E2D" w:rsidRDefault="00F14E2D" w:rsidP="00F14E2D">
      <w:pPr>
        <w:pStyle w:val="PL"/>
      </w:pPr>
      <w:r>
        <w:t xml:space="preserve">      properties:</w:t>
      </w:r>
    </w:p>
    <w:p w14:paraId="5E8A00C1" w14:textId="77777777" w:rsidR="00F14E2D" w:rsidRDefault="00F14E2D" w:rsidP="00F14E2D">
      <w:pPr>
        <w:pStyle w:val="PL"/>
      </w:pPr>
      <w:r>
        <w:t xml:space="preserve">        requestedNode:</w:t>
      </w:r>
    </w:p>
    <w:p w14:paraId="6F4BD3A9" w14:textId="77777777" w:rsidR="00F14E2D" w:rsidRDefault="00F14E2D" w:rsidP="00F14E2D">
      <w:pPr>
        <w:pStyle w:val="PL"/>
      </w:pPr>
      <w:r>
        <w:t xml:space="preserve">          $ref: '#/components/schemas/RequestedNode'</w:t>
      </w:r>
    </w:p>
    <w:p w14:paraId="4B03FBA5" w14:textId="77777777" w:rsidR="00F14E2D" w:rsidRDefault="00F14E2D" w:rsidP="00F14E2D">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lastRenderedPageBreak/>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7777777" w:rsidR="00F14E2D" w:rsidRDefault="00F14E2D" w:rsidP="00F14E2D">
      <w:pPr>
        <w:pStyle w:val="PL"/>
      </w:pPr>
      <w:r>
        <w:t xml:space="preserve">        SmsfAddress: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lastRenderedPageBreak/>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lastRenderedPageBreak/>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lastRenderedPageBreak/>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lastRenderedPageBreak/>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lastRenderedPageBreak/>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lastRenderedPageBreak/>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74991741"/>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lastRenderedPageBreak/>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74991742"/>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FC4C9C">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74991743"/>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74991744"/>
      <w:r w:rsidRPr="00F91D2F">
        <w:lastRenderedPageBreak/>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A6119B" w14:textId="77777777" w:rsidR="00A106A1" w:rsidRDefault="00A106A1">
      <w:r>
        <w:separator/>
      </w:r>
    </w:p>
  </w:endnote>
  <w:endnote w:type="continuationSeparator" w:id="0">
    <w:p w14:paraId="3D35BF0E" w14:textId="77777777" w:rsidR="00A106A1" w:rsidRDefault="00A10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383FA4" w:rsidRDefault="00383F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6CFB7D" w14:textId="77777777" w:rsidR="00A106A1" w:rsidRDefault="00A106A1">
      <w:r>
        <w:separator/>
      </w:r>
    </w:p>
  </w:footnote>
  <w:footnote w:type="continuationSeparator" w:id="0">
    <w:p w14:paraId="7AEFDB0D" w14:textId="77777777" w:rsidR="00A106A1" w:rsidRDefault="00A10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621873EC" w:rsidR="00383FA4" w:rsidRDefault="00383F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7254">
      <w:rPr>
        <w:rFonts w:ascii="Arial" w:hAnsi="Arial" w:cs="Arial"/>
        <w:b/>
        <w:noProof/>
        <w:sz w:val="18"/>
        <w:szCs w:val="18"/>
      </w:rPr>
      <w:t>3GPP TS 29.562 V16.5.0 (2021-06)</w:t>
    </w:r>
    <w:r>
      <w:rPr>
        <w:rFonts w:ascii="Arial" w:hAnsi="Arial" w:cs="Arial"/>
        <w:b/>
        <w:sz w:val="18"/>
        <w:szCs w:val="18"/>
      </w:rPr>
      <w:fldChar w:fldCharType="end"/>
    </w:r>
  </w:p>
  <w:p w14:paraId="5FAB906D" w14:textId="77777777" w:rsidR="00383FA4" w:rsidRDefault="00383F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7B2A7FC" w:rsidR="00383FA4" w:rsidRDefault="00383F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7254">
      <w:rPr>
        <w:rFonts w:ascii="Arial" w:hAnsi="Arial" w:cs="Arial"/>
        <w:b/>
        <w:noProof/>
        <w:sz w:val="18"/>
        <w:szCs w:val="18"/>
      </w:rPr>
      <w:t>Release 16</w:t>
    </w:r>
    <w:r>
      <w:rPr>
        <w:rFonts w:ascii="Arial" w:hAnsi="Arial" w:cs="Arial"/>
        <w:b/>
        <w:sz w:val="18"/>
        <w:szCs w:val="18"/>
      </w:rPr>
      <w:fldChar w:fldCharType="end"/>
    </w:r>
  </w:p>
  <w:p w14:paraId="0325814D" w14:textId="77777777" w:rsidR="00383FA4" w:rsidRDefault="00383F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5841"/>
    <w:rsid w:val="00080512"/>
    <w:rsid w:val="00090EEB"/>
    <w:rsid w:val="00093D8E"/>
    <w:rsid w:val="000A2CE7"/>
    <w:rsid w:val="000B21FC"/>
    <w:rsid w:val="000C47C3"/>
    <w:rsid w:val="000C5347"/>
    <w:rsid w:val="000C5926"/>
    <w:rsid w:val="000D4E60"/>
    <w:rsid w:val="000D4FC2"/>
    <w:rsid w:val="000D58AB"/>
    <w:rsid w:val="000D638B"/>
    <w:rsid w:val="00100CB3"/>
    <w:rsid w:val="00112306"/>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F73AD"/>
    <w:rsid w:val="00401278"/>
    <w:rsid w:val="00420E9E"/>
    <w:rsid w:val="00421D1F"/>
    <w:rsid w:val="00423334"/>
    <w:rsid w:val="004345EC"/>
    <w:rsid w:val="00437253"/>
    <w:rsid w:val="004432EE"/>
    <w:rsid w:val="0044391B"/>
    <w:rsid w:val="00465515"/>
    <w:rsid w:val="00480129"/>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88B"/>
    <w:rsid w:val="00535773"/>
    <w:rsid w:val="00543E6C"/>
    <w:rsid w:val="00565087"/>
    <w:rsid w:val="00584F6F"/>
    <w:rsid w:val="0058728E"/>
    <w:rsid w:val="005877DF"/>
    <w:rsid w:val="00594D03"/>
    <w:rsid w:val="00597B11"/>
    <w:rsid w:val="005A130A"/>
    <w:rsid w:val="005C06B6"/>
    <w:rsid w:val="005C77DB"/>
    <w:rsid w:val="005D2E01"/>
    <w:rsid w:val="005D7526"/>
    <w:rsid w:val="005E4BB2"/>
    <w:rsid w:val="00602AEA"/>
    <w:rsid w:val="00607A2B"/>
    <w:rsid w:val="00611A31"/>
    <w:rsid w:val="006124A2"/>
    <w:rsid w:val="00612FD1"/>
    <w:rsid w:val="00614BBA"/>
    <w:rsid w:val="00614FDF"/>
    <w:rsid w:val="00616CA0"/>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F0F4A"/>
    <w:rsid w:val="008028A4"/>
    <w:rsid w:val="00805590"/>
    <w:rsid w:val="00815D67"/>
    <w:rsid w:val="00817169"/>
    <w:rsid w:val="0082373E"/>
    <w:rsid w:val="00830747"/>
    <w:rsid w:val="008444C1"/>
    <w:rsid w:val="00855108"/>
    <w:rsid w:val="00866F74"/>
    <w:rsid w:val="008768CA"/>
    <w:rsid w:val="00877334"/>
    <w:rsid w:val="0088216E"/>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42EC2"/>
    <w:rsid w:val="00983C79"/>
    <w:rsid w:val="00986F18"/>
    <w:rsid w:val="009932A3"/>
    <w:rsid w:val="00995AE4"/>
    <w:rsid w:val="009B31ED"/>
    <w:rsid w:val="009C171C"/>
    <w:rsid w:val="009E3203"/>
    <w:rsid w:val="009E6392"/>
    <w:rsid w:val="009F37B7"/>
    <w:rsid w:val="00A07D9A"/>
    <w:rsid w:val="00A106A1"/>
    <w:rsid w:val="00A10F02"/>
    <w:rsid w:val="00A164B4"/>
    <w:rsid w:val="00A20EF2"/>
    <w:rsid w:val="00A22239"/>
    <w:rsid w:val="00A26956"/>
    <w:rsid w:val="00A27486"/>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D087D"/>
    <w:rsid w:val="00AD4FFD"/>
    <w:rsid w:val="00AE6407"/>
    <w:rsid w:val="00AE65E2"/>
    <w:rsid w:val="00AF4353"/>
    <w:rsid w:val="00B1257F"/>
    <w:rsid w:val="00B1392B"/>
    <w:rsid w:val="00B15449"/>
    <w:rsid w:val="00B221EA"/>
    <w:rsid w:val="00B327E0"/>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21E9"/>
    <w:rsid w:val="00C1496A"/>
    <w:rsid w:val="00C17A86"/>
    <w:rsid w:val="00C329C6"/>
    <w:rsid w:val="00C33079"/>
    <w:rsid w:val="00C340A3"/>
    <w:rsid w:val="00C351FE"/>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F0519"/>
    <w:rsid w:val="00D0785A"/>
    <w:rsid w:val="00D138A6"/>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434C"/>
    <w:rsid w:val="00E14B78"/>
    <w:rsid w:val="00E16509"/>
    <w:rsid w:val="00E20773"/>
    <w:rsid w:val="00E217F2"/>
    <w:rsid w:val="00E44582"/>
    <w:rsid w:val="00E5236C"/>
    <w:rsid w:val="00E61BF9"/>
    <w:rsid w:val="00E70A4F"/>
    <w:rsid w:val="00E75123"/>
    <w:rsid w:val="00E77645"/>
    <w:rsid w:val="00E879FE"/>
    <w:rsid w:val="00EA095B"/>
    <w:rsid w:val="00EA15B0"/>
    <w:rsid w:val="00EA5EA7"/>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21D74"/>
    <w:rsid w:val="00F22EC7"/>
    <w:rsid w:val="00F31710"/>
    <w:rsid w:val="00F31ACC"/>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78522</Words>
  <Characters>447578</Characters>
  <Application>Microsoft Office Word</Application>
  <DocSecurity>0</DocSecurity>
  <Lines>3729</Lines>
  <Paragraphs>1050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525050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5</cp:revision>
  <cp:lastPrinted>2019-02-25T14:05:00Z</cp:lastPrinted>
  <dcterms:created xsi:type="dcterms:W3CDTF">2021-06-01T10:41:00Z</dcterms:created>
  <dcterms:modified xsi:type="dcterms:W3CDTF">2021-06-19T08:42:00Z</dcterms:modified>
</cp:coreProperties>
</file>