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5C039E81" w:rsidR="004F0988" w:rsidRPr="00FF6605" w:rsidRDefault="009267D1" w:rsidP="00F637EC">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421314">
              <w:t>7</w:t>
            </w:r>
            <w:r w:rsidRPr="00FF6605">
              <w:t>.</w:t>
            </w:r>
            <w:r w:rsidR="00F637EC">
              <w:t>4</w:t>
            </w:r>
            <w:r w:rsidRPr="00FF6605">
              <w:t xml:space="preserve">.0 </w:t>
            </w:r>
            <w:r w:rsidRPr="00FF6605">
              <w:rPr>
                <w:sz w:val="32"/>
              </w:rPr>
              <w:t>(</w:t>
            </w:r>
            <w:r w:rsidR="00421314">
              <w:rPr>
                <w:sz w:val="32"/>
                <w:lang w:eastAsia="zh-CN"/>
              </w:rPr>
              <w:t>202</w:t>
            </w:r>
            <w:r w:rsidR="00F637EC">
              <w:rPr>
                <w:sz w:val="32"/>
                <w:lang w:eastAsia="zh-CN"/>
              </w:rPr>
              <w:t>2</w:t>
            </w:r>
            <w:r w:rsidR="00421314">
              <w:rPr>
                <w:sz w:val="32"/>
                <w:lang w:eastAsia="zh-CN"/>
              </w:rPr>
              <w:t>-</w:t>
            </w:r>
            <w:r w:rsidR="00F637EC">
              <w:rPr>
                <w:sz w:val="32"/>
                <w:lang w:eastAsia="zh-CN"/>
              </w:rPr>
              <w:t>03</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7777777" w:rsidR="004F0988" w:rsidRPr="00FF6605" w:rsidRDefault="009267D1" w:rsidP="00DE5E5A">
            <w:pPr>
              <w:pStyle w:val="ZT"/>
              <w:framePr w:wrap="auto" w:hAnchor="text" w:yAlign="inline"/>
              <w:rPr>
                <w:i/>
                <w:sz w:val="28"/>
              </w:rPr>
            </w:pPr>
            <w:r w:rsidRPr="00FF6605">
              <w:t>(</w:t>
            </w:r>
            <w:r w:rsidRPr="00FF6605">
              <w:rPr>
                <w:rStyle w:val="ZGSM"/>
              </w:rPr>
              <w:t>Release 1</w:t>
            </w:r>
            <w:r w:rsidR="00DE5E5A">
              <w:rPr>
                <w:rStyle w:val="ZGSM"/>
              </w:rPr>
              <w:t>7</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8224D0" w:rsidRPr="00FF6605" w14:paraId="0F3D2F13" w14:textId="77777777" w:rsidTr="005E4BB2">
        <w:trPr>
          <w:trHeight w:hRule="exact" w:val="1531"/>
        </w:trPr>
        <w:tc>
          <w:tcPr>
            <w:tcW w:w="4883" w:type="dxa"/>
            <w:shd w:val="clear" w:color="auto" w:fill="auto"/>
          </w:tcPr>
          <w:p w14:paraId="25E41940" w14:textId="0BE8583A" w:rsidR="008224D0" w:rsidRPr="00FF6605" w:rsidRDefault="006A277A" w:rsidP="008224D0">
            <w:r>
              <w:rPr>
                <w:i/>
              </w:rPr>
              <w:pict w14:anchorId="394AF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3AA962B9" w14:textId="289A3EBE" w:rsidR="008224D0" w:rsidRPr="00FF6605" w:rsidRDefault="006A277A" w:rsidP="008224D0">
            <w:pPr>
              <w:jc w:val="right"/>
            </w:pPr>
            <w:bookmarkStart w:id="2" w:name="logos"/>
            <w:r>
              <w:pict w14:anchorId="6B8D58F2">
                <v:shape id="_x0000_i1026" type="#_x0000_t75" style="width:127.95pt;height:75.9pt">
                  <v:imagedata r:id="rId10" o:title="3GPP-logo_web"/>
                </v:shape>
              </w:pict>
            </w:r>
            <w:bookmarkEnd w:id="2"/>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4"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0C33467A"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2A18F4">
              <w:rPr>
                <w:noProof/>
                <w:sz w:val="18"/>
              </w:rPr>
              <w:t>2</w:t>
            </w:r>
            <w:r w:rsidRPr="00FF6605">
              <w:rPr>
                <w:noProof/>
                <w:sz w:val="18"/>
              </w:rPr>
              <w:t>, 3GPP Organizational Partners (ARIB, ATIS, CCSA, ETSI, TSDSI, TTA, TTC).</w:t>
            </w:r>
            <w:bookmarkStart w:id="7" w:name="copyrightaddon"/>
            <w:bookmarkEnd w:id="7"/>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B0D2E45" w14:textId="77777777" w:rsidR="00E16509" w:rsidRPr="00FF6605" w:rsidRDefault="00E16509" w:rsidP="00133525"/>
        </w:tc>
      </w:tr>
      <w:bookmarkEnd w:id="4"/>
    </w:tbl>
    <w:p w14:paraId="02132111" w14:textId="77777777" w:rsidR="00080512" w:rsidRPr="004D3578" w:rsidRDefault="00080512" w:rsidP="00C22B12">
      <w:pPr>
        <w:pStyle w:val="TT"/>
      </w:pPr>
      <w:r w:rsidRPr="004D3578">
        <w:br w:type="page"/>
      </w:r>
      <w:bookmarkStart w:id="8" w:name="tableOfContents"/>
      <w:bookmarkEnd w:id="8"/>
      <w:r w:rsidRPr="004D3578">
        <w:lastRenderedPageBreak/>
        <w:t>Contents</w:t>
      </w:r>
    </w:p>
    <w:p w14:paraId="7E5D262D" w14:textId="5246EC27" w:rsidR="002A18F4"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A18F4">
        <w:t>Foreword</w:t>
      </w:r>
      <w:r w:rsidR="002A18F4">
        <w:tab/>
      </w:r>
      <w:r w:rsidR="002A18F4">
        <w:fldChar w:fldCharType="begin" w:fldLock="1"/>
      </w:r>
      <w:r w:rsidR="002A18F4">
        <w:instrText xml:space="preserve"> PAGEREF _Toc98501638 \h </w:instrText>
      </w:r>
      <w:r w:rsidR="002A18F4">
        <w:fldChar w:fldCharType="separate"/>
      </w:r>
      <w:r w:rsidR="002A18F4">
        <w:t>5</w:t>
      </w:r>
      <w:r w:rsidR="002A18F4">
        <w:fldChar w:fldCharType="end"/>
      </w:r>
    </w:p>
    <w:p w14:paraId="568E94CB" w14:textId="2076FED8" w:rsidR="002A18F4" w:rsidRDefault="002A18F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_Toc98501639 \h </w:instrText>
      </w:r>
      <w:r>
        <w:fldChar w:fldCharType="separate"/>
      </w:r>
      <w:r>
        <w:t>6</w:t>
      </w:r>
      <w:r>
        <w:fldChar w:fldCharType="end"/>
      </w:r>
    </w:p>
    <w:p w14:paraId="36EF00BF" w14:textId="74BD58CA" w:rsidR="002A18F4" w:rsidRDefault="002A18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_Toc98501640 \h </w:instrText>
      </w:r>
      <w:r>
        <w:fldChar w:fldCharType="separate"/>
      </w:r>
      <w:r>
        <w:t>6</w:t>
      </w:r>
      <w:r>
        <w:fldChar w:fldCharType="end"/>
      </w:r>
    </w:p>
    <w:p w14:paraId="09FC606E" w14:textId="1AE3E8E0" w:rsidR="002A18F4" w:rsidRDefault="002A18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_Toc98501641 \h </w:instrText>
      </w:r>
      <w:r>
        <w:fldChar w:fldCharType="separate"/>
      </w:r>
      <w:r>
        <w:t>7</w:t>
      </w:r>
      <w:r>
        <w:fldChar w:fldCharType="end"/>
      </w:r>
    </w:p>
    <w:p w14:paraId="320C028D" w14:textId="33A20E9C" w:rsidR="002A18F4" w:rsidRDefault="002A18F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_Toc98501642 \h </w:instrText>
      </w:r>
      <w:r>
        <w:fldChar w:fldCharType="separate"/>
      </w:r>
      <w:r>
        <w:t>7</w:t>
      </w:r>
      <w:r>
        <w:fldChar w:fldCharType="end"/>
      </w:r>
    </w:p>
    <w:p w14:paraId="11CAA39B" w14:textId="0DDE671F" w:rsidR="002A18F4" w:rsidRDefault="002A18F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_Toc98501643 \h </w:instrText>
      </w:r>
      <w:r>
        <w:fldChar w:fldCharType="separate"/>
      </w:r>
      <w:r>
        <w:t>7</w:t>
      </w:r>
      <w:r>
        <w:fldChar w:fldCharType="end"/>
      </w:r>
    </w:p>
    <w:p w14:paraId="25F3369F" w14:textId="1C174796" w:rsidR="002A18F4" w:rsidRDefault="002A18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_Toc98501644 \h </w:instrText>
      </w:r>
      <w:r>
        <w:fldChar w:fldCharType="separate"/>
      </w:r>
      <w:r>
        <w:t>7</w:t>
      </w:r>
      <w:r>
        <w:fldChar w:fldCharType="end"/>
      </w:r>
    </w:p>
    <w:p w14:paraId="7E8325E9" w14:textId="2B7FF801" w:rsidR="002A18F4" w:rsidRDefault="002A18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_Toc98501645 \h </w:instrText>
      </w:r>
      <w:r>
        <w:fldChar w:fldCharType="separate"/>
      </w:r>
      <w:r>
        <w:t>7</w:t>
      </w:r>
      <w:r>
        <w:fldChar w:fldCharType="end"/>
      </w:r>
    </w:p>
    <w:p w14:paraId="085245AC" w14:textId="0E8D46AF" w:rsidR="002A18F4" w:rsidRDefault="002A18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_Toc98501646 \h </w:instrText>
      </w:r>
      <w:r>
        <w:fldChar w:fldCharType="separate"/>
      </w:r>
      <w:r>
        <w:t>7</w:t>
      </w:r>
      <w:r>
        <w:fldChar w:fldCharType="end"/>
      </w:r>
    </w:p>
    <w:p w14:paraId="57478BDC" w14:textId="1E28BEF7" w:rsidR="002A18F4" w:rsidRDefault="002A18F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_Toc98501647 \h </w:instrText>
      </w:r>
      <w:r>
        <w:fldChar w:fldCharType="separate"/>
      </w:r>
      <w:r>
        <w:t>8</w:t>
      </w:r>
      <w:r>
        <w:fldChar w:fldCharType="end"/>
      </w:r>
    </w:p>
    <w:p w14:paraId="6ECD4F7C" w14:textId="1E7CE2D4" w:rsidR="002A18F4" w:rsidRDefault="002A18F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_Toc98501648 \h </w:instrText>
      </w:r>
      <w:r>
        <w:fldChar w:fldCharType="separate"/>
      </w:r>
      <w:r>
        <w:t>8</w:t>
      </w:r>
      <w:r>
        <w:fldChar w:fldCharType="end"/>
      </w:r>
    </w:p>
    <w:p w14:paraId="556F3CB6" w14:textId="575E2A66" w:rsidR="002A18F4" w:rsidRDefault="002A18F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_Toc98501649 \h </w:instrText>
      </w:r>
      <w:r>
        <w:fldChar w:fldCharType="separate"/>
      </w:r>
      <w:r>
        <w:t>8</w:t>
      </w:r>
      <w:r>
        <w:fldChar w:fldCharType="end"/>
      </w:r>
    </w:p>
    <w:p w14:paraId="2778E4EA" w14:textId="3FD4959B" w:rsidR="002A18F4" w:rsidRDefault="002A18F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_Toc98501650 \h </w:instrText>
      </w:r>
      <w:r>
        <w:fldChar w:fldCharType="separate"/>
      </w:r>
      <w:r>
        <w:t>8</w:t>
      </w:r>
      <w:r>
        <w:fldChar w:fldCharType="end"/>
      </w:r>
    </w:p>
    <w:p w14:paraId="63F2B3D5" w14:textId="1EDA6848" w:rsidR="002A18F4" w:rsidRDefault="002A18F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_Toc98501651 \h </w:instrText>
      </w:r>
      <w:r>
        <w:fldChar w:fldCharType="separate"/>
      </w:r>
      <w:r>
        <w:t>8</w:t>
      </w:r>
      <w:r>
        <w:fldChar w:fldCharType="end"/>
      </w:r>
    </w:p>
    <w:p w14:paraId="70E9CF83" w14:textId="20804AD9" w:rsidR="002A18F4" w:rsidRDefault="002A18F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_Toc98501652 \h </w:instrText>
      </w:r>
      <w:r>
        <w:fldChar w:fldCharType="separate"/>
      </w:r>
      <w:r>
        <w:t>8</w:t>
      </w:r>
      <w:r>
        <w:fldChar w:fldCharType="end"/>
      </w:r>
    </w:p>
    <w:p w14:paraId="54CACC53" w14:textId="40C8AA12" w:rsidR="002A18F4" w:rsidRDefault="002A18F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_Toc98501653 \h </w:instrText>
      </w:r>
      <w:r>
        <w:fldChar w:fldCharType="separate"/>
      </w:r>
      <w:r>
        <w:t>9</w:t>
      </w:r>
      <w:r>
        <w:fldChar w:fldCharType="end"/>
      </w:r>
    </w:p>
    <w:p w14:paraId="030D7030" w14:textId="0B4BCC97" w:rsidR="002A18F4" w:rsidRDefault="002A18F4">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Modify UE Context in SMSF using HTTP PATCH Method</w:t>
      </w:r>
      <w:r>
        <w:tab/>
      </w:r>
      <w:r>
        <w:fldChar w:fldCharType="begin" w:fldLock="1"/>
      </w:r>
      <w:r>
        <w:instrText xml:space="preserve"> PAGEREF _Toc98501654 \h </w:instrText>
      </w:r>
      <w:r>
        <w:fldChar w:fldCharType="separate"/>
      </w:r>
      <w:r>
        <w:t>10</w:t>
      </w:r>
      <w:r>
        <w:fldChar w:fldCharType="end"/>
      </w:r>
    </w:p>
    <w:p w14:paraId="3595815C" w14:textId="4848E5E5" w:rsidR="002A18F4" w:rsidRDefault="002A18F4">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_Toc98501655 \h </w:instrText>
      </w:r>
      <w:r>
        <w:fldChar w:fldCharType="separate"/>
      </w:r>
      <w:r>
        <w:t>10</w:t>
      </w:r>
      <w:r>
        <w:fldChar w:fldCharType="end"/>
      </w:r>
    </w:p>
    <w:p w14:paraId="43906870" w14:textId="1BF543F4" w:rsidR="002A18F4" w:rsidRDefault="002A18F4">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_Toc98501656 \h </w:instrText>
      </w:r>
      <w:r>
        <w:fldChar w:fldCharType="separate"/>
      </w:r>
      <w:r>
        <w:t>10</w:t>
      </w:r>
      <w:r>
        <w:fldChar w:fldCharType="end"/>
      </w:r>
    </w:p>
    <w:p w14:paraId="16035C25" w14:textId="51A3E862" w:rsidR="002A18F4" w:rsidRDefault="002A18F4">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_Toc98501657 \h </w:instrText>
      </w:r>
      <w:r>
        <w:fldChar w:fldCharType="separate"/>
      </w:r>
      <w:r>
        <w:t>11</w:t>
      </w:r>
      <w:r>
        <w:fldChar w:fldCharType="end"/>
      </w:r>
    </w:p>
    <w:p w14:paraId="19F2A78C" w14:textId="7759453B" w:rsidR="002A18F4" w:rsidRDefault="002A18F4">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_Toc98501658 \h </w:instrText>
      </w:r>
      <w:r>
        <w:fldChar w:fldCharType="separate"/>
      </w:r>
      <w:r>
        <w:t>11</w:t>
      </w:r>
      <w:r>
        <w:fldChar w:fldCharType="end"/>
      </w:r>
    </w:p>
    <w:p w14:paraId="0D1270DE" w14:textId="06FC56DF" w:rsidR="002A18F4" w:rsidRDefault="002A18F4">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_Toc98501659 \h </w:instrText>
      </w:r>
      <w:r>
        <w:fldChar w:fldCharType="separate"/>
      </w:r>
      <w:r>
        <w:t>12</w:t>
      </w:r>
      <w:r>
        <w:fldChar w:fldCharType="end"/>
      </w:r>
    </w:p>
    <w:p w14:paraId="1780A14F" w14:textId="3F214EC5" w:rsidR="002A18F4" w:rsidRDefault="002A18F4">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_Toc98501660 \h </w:instrText>
      </w:r>
      <w:r>
        <w:fldChar w:fldCharType="separate"/>
      </w:r>
      <w:r>
        <w:t>12</w:t>
      </w:r>
      <w:r>
        <w:fldChar w:fldCharType="end"/>
      </w:r>
    </w:p>
    <w:p w14:paraId="3CB91111" w14:textId="5118EC50" w:rsidR="002A18F4" w:rsidRDefault="002A18F4">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_Toc98501661 \h </w:instrText>
      </w:r>
      <w:r>
        <w:fldChar w:fldCharType="separate"/>
      </w:r>
      <w:r>
        <w:t>12</w:t>
      </w:r>
      <w:r>
        <w:fldChar w:fldCharType="end"/>
      </w:r>
    </w:p>
    <w:p w14:paraId="22D089F3" w14:textId="2F37CD8A" w:rsidR="002A18F4" w:rsidRDefault="002A18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_Toc98501662 \h </w:instrText>
      </w:r>
      <w:r>
        <w:fldChar w:fldCharType="separate"/>
      </w:r>
      <w:r>
        <w:t>13</w:t>
      </w:r>
      <w:r>
        <w:fldChar w:fldCharType="end"/>
      </w:r>
    </w:p>
    <w:p w14:paraId="354901C6" w14:textId="0CD8A7CE" w:rsidR="002A18F4" w:rsidRDefault="002A18F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_Toc98501663 \h </w:instrText>
      </w:r>
      <w:r>
        <w:fldChar w:fldCharType="separate"/>
      </w:r>
      <w:r>
        <w:t>13</w:t>
      </w:r>
      <w:r>
        <w:fldChar w:fldCharType="end"/>
      </w:r>
    </w:p>
    <w:p w14:paraId="4CD5E23E" w14:textId="78854FE6" w:rsidR="002A18F4" w:rsidRDefault="002A18F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_Toc98501664 \h </w:instrText>
      </w:r>
      <w:r>
        <w:fldChar w:fldCharType="separate"/>
      </w:r>
      <w:r>
        <w:t>13</w:t>
      </w:r>
      <w:r>
        <w:fldChar w:fldCharType="end"/>
      </w:r>
    </w:p>
    <w:p w14:paraId="44555225" w14:textId="0AE93F69" w:rsidR="002A18F4" w:rsidRDefault="002A18F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_Toc98501665 \h </w:instrText>
      </w:r>
      <w:r>
        <w:fldChar w:fldCharType="separate"/>
      </w:r>
      <w:r>
        <w:t>13</w:t>
      </w:r>
      <w:r>
        <w:fldChar w:fldCharType="end"/>
      </w:r>
    </w:p>
    <w:p w14:paraId="183D2551" w14:textId="3CA84E48" w:rsidR="002A18F4" w:rsidRDefault="002A18F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_Toc98501666 \h </w:instrText>
      </w:r>
      <w:r>
        <w:fldChar w:fldCharType="separate"/>
      </w:r>
      <w:r>
        <w:t>13</w:t>
      </w:r>
      <w:r>
        <w:fldChar w:fldCharType="end"/>
      </w:r>
    </w:p>
    <w:p w14:paraId="7CCD6006" w14:textId="4A95DA4D" w:rsidR="002A18F4" w:rsidRDefault="002A18F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_Toc98501667 \h </w:instrText>
      </w:r>
      <w:r>
        <w:fldChar w:fldCharType="separate"/>
      </w:r>
      <w:r>
        <w:t>13</w:t>
      </w:r>
      <w:r>
        <w:fldChar w:fldCharType="end"/>
      </w:r>
    </w:p>
    <w:p w14:paraId="6DE9D0F2" w14:textId="5950F64E" w:rsidR="002A18F4" w:rsidRDefault="002A18F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_Toc98501668 \h </w:instrText>
      </w:r>
      <w:r>
        <w:fldChar w:fldCharType="separate"/>
      </w:r>
      <w:r>
        <w:t>13</w:t>
      </w:r>
      <w:r>
        <w:fldChar w:fldCharType="end"/>
      </w:r>
    </w:p>
    <w:p w14:paraId="3E01BD0A" w14:textId="42535138" w:rsidR="002A18F4" w:rsidRDefault="002A18F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_Toc98501669 \h </w:instrText>
      </w:r>
      <w:r>
        <w:fldChar w:fldCharType="separate"/>
      </w:r>
      <w:r>
        <w:t>13</w:t>
      </w:r>
      <w:r>
        <w:fldChar w:fldCharType="end"/>
      </w:r>
    </w:p>
    <w:p w14:paraId="63BDFC7A" w14:textId="10F292D0" w:rsidR="002A18F4" w:rsidRDefault="002A18F4">
      <w:pPr>
        <w:pStyle w:val="TOC5"/>
        <w:rPr>
          <w:rFonts w:asciiTheme="minorHAnsi" w:eastAsiaTheme="minorEastAsia" w:hAnsiTheme="minorHAnsi" w:cstheme="minorBidi"/>
          <w:sz w:val="22"/>
          <w:szCs w:val="22"/>
          <w:lang w:eastAsia="en-GB"/>
        </w:rPr>
      </w:pPr>
      <w:r w:rsidRPr="002D57D8">
        <w:rPr>
          <w:lang w:val="en-US"/>
        </w:rPr>
        <w:t>6.1.2.2.3</w:t>
      </w:r>
      <w:r>
        <w:rPr>
          <w:rFonts w:asciiTheme="minorHAnsi" w:eastAsiaTheme="minorEastAsia" w:hAnsiTheme="minorHAnsi" w:cstheme="minorBidi"/>
          <w:sz w:val="22"/>
          <w:szCs w:val="22"/>
          <w:lang w:eastAsia="en-GB"/>
        </w:rPr>
        <w:tab/>
      </w:r>
      <w:r w:rsidRPr="002D57D8">
        <w:rPr>
          <w:lang w:val="en-US"/>
        </w:rPr>
        <w:t>ETag</w:t>
      </w:r>
      <w:r>
        <w:tab/>
      </w:r>
      <w:r>
        <w:fldChar w:fldCharType="begin" w:fldLock="1"/>
      </w:r>
      <w:r>
        <w:instrText xml:space="preserve"> PAGEREF _Toc98501670 \h </w:instrText>
      </w:r>
      <w:r>
        <w:fldChar w:fldCharType="separate"/>
      </w:r>
      <w:r>
        <w:t>14</w:t>
      </w:r>
      <w:r>
        <w:fldChar w:fldCharType="end"/>
      </w:r>
    </w:p>
    <w:p w14:paraId="0A8BB7FB" w14:textId="2E5761D9" w:rsidR="002A18F4" w:rsidRDefault="002A18F4">
      <w:pPr>
        <w:pStyle w:val="TOC5"/>
        <w:rPr>
          <w:rFonts w:asciiTheme="minorHAnsi" w:eastAsiaTheme="minorEastAsia" w:hAnsiTheme="minorHAnsi" w:cstheme="minorBidi"/>
          <w:sz w:val="22"/>
          <w:szCs w:val="22"/>
          <w:lang w:eastAsia="en-GB"/>
        </w:rPr>
      </w:pPr>
      <w:r w:rsidRPr="002D57D8">
        <w:rPr>
          <w:lang w:val="en-US"/>
        </w:rPr>
        <w:t>6.1.2.2.4</w:t>
      </w:r>
      <w:r>
        <w:rPr>
          <w:rFonts w:asciiTheme="minorHAnsi" w:eastAsiaTheme="minorEastAsia" w:hAnsiTheme="minorHAnsi" w:cstheme="minorBidi"/>
          <w:sz w:val="22"/>
          <w:szCs w:val="22"/>
          <w:lang w:eastAsia="en-GB"/>
        </w:rPr>
        <w:tab/>
      </w:r>
      <w:r w:rsidRPr="002D57D8">
        <w:rPr>
          <w:lang w:val="en-US"/>
        </w:rPr>
        <w:t>If-Match</w:t>
      </w:r>
      <w:r>
        <w:tab/>
      </w:r>
      <w:r>
        <w:fldChar w:fldCharType="begin" w:fldLock="1"/>
      </w:r>
      <w:r>
        <w:instrText xml:space="preserve"> PAGEREF _Toc98501671 \h </w:instrText>
      </w:r>
      <w:r>
        <w:fldChar w:fldCharType="separate"/>
      </w:r>
      <w:r>
        <w:t>14</w:t>
      </w:r>
      <w:r>
        <w:fldChar w:fldCharType="end"/>
      </w:r>
    </w:p>
    <w:p w14:paraId="2D1DBBA0" w14:textId="15BDB068" w:rsidR="002A18F4" w:rsidRDefault="002A18F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_Toc98501672 \h </w:instrText>
      </w:r>
      <w:r>
        <w:fldChar w:fldCharType="separate"/>
      </w:r>
      <w:r>
        <w:t>14</w:t>
      </w:r>
      <w:r>
        <w:fldChar w:fldCharType="end"/>
      </w:r>
    </w:p>
    <w:p w14:paraId="68B3BFBD" w14:textId="0F3D140E" w:rsidR="002A18F4" w:rsidRDefault="002A18F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_Toc98501673 \h </w:instrText>
      </w:r>
      <w:r>
        <w:fldChar w:fldCharType="separate"/>
      </w:r>
      <w:r>
        <w:t>14</w:t>
      </w:r>
      <w:r>
        <w:fldChar w:fldCharType="end"/>
      </w:r>
    </w:p>
    <w:p w14:paraId="52CFB4F6" w14:textId="29F3A29C" w:rsidR="002A18F4" w:rsidRDefault="002A18F4">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_Toc98501674 \h </w:instrText>
      </w:r>
      <w:r>
        <w:fldChar w:fldCharType="separate"/>
      </w:r>
      <w:r>
        <w:t>14</w:t>
      </w:r>
      <w:r>
        <w:fldChar w:fldCharType="end"/>
      </w:r>
    </w:p>
    <w:p w14:paraId="055E3283" w14:textId="23021907" w:rsidR="002A18F4" w:rsidRDefault="002A18F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_Toc98501675 \h </w:instrText>
      </w:r>
      <w:r>
        <w:fldChar w:fldCharType="separate"/>
      </w:r>
      <w:r>
        <w:t>15</w:t>
      </w:r>
      <w:r>
        <w:fldChar w:fldCharType="end"/>
      </w:r>
    </w:p>
    <w:p w14:paraId="09C489B6" w14:textId="7E03E9C0" w:rsidR="002A18F4" w:rsidRDefault="002A18F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_Toc98501676 \h </w:instrText>
      </w:r>
      <w:r>
        <w:fldChar w:fldCharType="separate"/>
      </w:r>
      <w:r>
        <w:t>15</w:t>
      </w:r>
      <w:r>
        <w:fldChar w:fldCharType="end"/>
      </w:r>
    </w:p>
    <w:p w14:paraId="53E3AE7C" w14:textId="6B988429" w:rsidR="002A18F4" w:rsidRDefault="002A18F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_Toc98501677 \h </w:instrText>
      </w:r>
      <w:r>
        <w:fldChar w:fldCharType="separate"/>
      </w:r>
      <w:r>
        <w:t>16</w:t>
      </w:r>
      <w:r>
        <w:fldChar w:fldCharType="end"/>
      </w:r>
    </w:p>
    <w:p w14:paraId="60A99AB2" w14:textId="4B23D938" w:rsidR="002A18F4" w:rsidRDefault="002A18F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_Toc98501678 \h </w:instrText>
      </w:r>
      <w:r>
        <w:fldChar w:fldCharType="separate"/>
      </w:r>
      <w:r>
        <w:t>16</w:t>
      </w:r>
      <w:r>
        <w:fldChar w:fldCharType="end"/>
      </w:r>
    </w:p>
    <w:p w14:paraId="65A07BB9" w14:textId="29DCF9AF" w:rsidR="002A18F4" w:rsidRDefault="002A18F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_Toc98501679 \h </w:instrText>
      </w:r>
      <w:r>
        <w:fldChar w:fldCharType="separate"/>
      </w:r>
      <w:r>
        <w:t>16</w:t>
      </w:r>
      <w:r>
        <w:fldChar w:fldCharType="end"/>
      </w:r>
    </w:p>
    <w:p w14:paraId="58B758F9" w14:textId="19278876" w:rsidR="002A18F4" w:rsidRDefault="002A18F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_Toc98501680 \h </w:instrText>
      </w:r>
      <w:r>
        <w:fldChar w:fldCharType="separate"/>
      </w:r>
      <w:r>
        <w:t>16</w:t>
      </w:r>
      <w:r>
        <w:fldChar w:fldCharType="end"/>
      </w:r>
    </w:p>
    <w:p w14:paraId="0CDD3076" w14:textId="635C46CE" w:rsidR="002A18F4" w:rsidRDefault="002A18F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_Toc98501681 \h </w:instrText>
      </w:r>
      <w:r>
        <w:fldChar w:fldCharType="separate"/>
      </w:r>
      <w:r>
        <w:t>17</w:t>
      </w:r>
      <w:r>
        <w:fldChar w:fldCharType="end"/>
      </w:r>
    </w:p>
    <w:p w14:paraId="1C98D6D7" w14:textId="4DBA64CF" w:rsidR="002A18F4" w:rsidRDefault="002A18F4">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_Toc98501682 \h </w:instrText>
      </w:r>
      <w:r>
        <w:fldChar w:fldCharType="separate"/>
      </w:r>
      <w:r>
        <w:t>17</w:t>
      </w:r>
      <w:r>
        <w:fldChar w:fldCharType="end"/>
      </w:r>
    </w:p>
    <w:p w14:paraId="2E76C3E2" w14:textId="30321A27" w:rsidR="002A18F4" w:rsidRDefault="002A18F4">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_Toc98501683 \h </w:instrText>
      </w:r>
      <w:r>
        <w:fldChar w:fldCharType="separate"/>
      </w:r>
      <w:r>
        <w:t>17</w:t>
      </w:r>
      <w:r>
        <w:fldChar w:fldCharType="end"/>
      </w:r>
    </w:p>
    <w:p w14:paraId="1D457D69" w14:textId="06D4DDEE" w:rsidR="002A18F4" w:rsidRDefault="002A18F4">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_Toc98501684 \h </w:instrText>
      </w:r>
      <w:r>
        <w:fldChar w:fldCharType="separate"/>
      </w:r>
      <w:r>
        <w:t>17</w:t>
      </w:r>
      <w:r>
        <w:fldChar w:fldCharType="end"/>
      </w:r>
    </w:p>
    <w:p w14:paraId="0DE8E37D" w14:textId="61D351AE" w:rsidR="002A18F4" w:rsidRDefault="002A18F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_Toc98501685 \h </w:instrText>
      </w:r>
      <w:r>
        <w:fldChar w:fldCharType="separate"/>
      </w:r>
      <w:r>
        <w:t>22</w:t>
      </w:r>
      <w:r>
        <w:fldChar w:fldCharType="end"/>
      </w:r>
    </w:p>
    <w:p w14:paraId="3A6BEAAF" w14:textId="437CD8EA" w:rsidR="002A18F4" w:rsidRDefault="002A18F4">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_Toc98501686 \h </w:instrText>
      </w:r>
      <w:r>
        <w:fldChar w:fldCharType="separate"/>
      </w:r>
      <w:r>
        <w:t>22</w:t>
      </w:r>
      <w:r>
        <w:fldChar w:fldCharType="end"/>
      </w:r>
    </w:p>
    <w:p w14:paraId="5916FEDC" w14:textId="402DB2F4" w:rsidR="002A18F4" w:rsidRDefault="002A18F4">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_Toc98501687 \h </w:instrText>
      </w:r>
      <w:r>
        <w:fldChar w:fldCharType="separate"/>
      </w:r>
      <w:r>
        <w:t>22</w:t>
      </w:r>
      <w:r>
        <w:fldChar w:fldCharType="end"/>
      </w:r>
    </w:p>
    <w:p w14:paraId="623C1C1B" w14:textId="06975F00" w:rsidR="002A18F4" w:rsidRDefault="002A18F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_Toc98501688 \h </w:instrText>
      </w:r>
      <w:r>
        <w:fldChar w:fldCharType="separate"/>
      </w:r>
      <w:r>
        <w:t>24</w:t>
      </w:r>
      <w:r>
        <w:fldChar w:fldCharType="end"/>
      </w:r>
    </w:p>
    <w:p w14:paraId="370F1E03" w14:textId="63FEF07E" w:rsidR="002A18F4" w:rsidRDefault="002A18F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_Toc98501689 \h </w:instrText>
      </w:r>
      <w:r>
        <w:fldChar w:fldCharType="separate"/>
      </w:r>
      <w:r>
        <w:t>24</w:t>
      </w:r>
      <w:r>
        <w:fldChar w:fldCharType="end"/>
      </w:r>
    </w:p>
    <w:p w14:paraId="59FF29A3" w14:textId="4E819132" w:rsidR="002A18F4" w:rsidRDefault="002A18F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_Toc98501690 \h </w:instrText>
      </w:r>
      <w:r>
        <w:fldChar w:fldCharType="separate"/>
      </w:r>
      <w:r>
        <w:t>24</w:t>
      </w:r>
      <w:r>
        <w:fldChar w:fldCharType="end"/>
      </w:r>
    </w:p>
    <w:p w14:paraId="2CED362C" w14:textId="1609E3DA" w:rsidR="002A18F4" w:rsidRDefault="002A18F4">
      <w:pPr>
        <w:pStyle w:val="TOC4"/>
        <w:rPr>
          <w:rFonts w:asciiTheme="minorHAnsi" w:eastAsiaTheme="minorEastAsia" w:hAnsiTheme="minorHAnsi" w:cstheme="minorBidi"/>
          <w:sz w:val="22"/>
          <w:szCs w:val="22"/>
          <w:lang w:eastAsia="en-GB"/>
        </w:rPr>
      </w:pPr>
      <w:r>
        <w:lastRenderedPageBreak/>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_Toc98501691 \h </w:instrText>
      </w:r>
      <w:r>
        <w:fldChar w:fldCharType="separate"/>
      </w:r>
      <w:r>
        <w:t>24</w:t>
      </w:r>
      <w:r>
        <w:fldChar w:fldCharType="end"/>
      </w:r>
    </w:p>
    <w:p w14:paraId="2343F54D" w14:textId="3061F6B8" w:rsidR="002A18F4" w:rsidRDefault="002A18F4">
      <w:pPr>
        <w:pStyle w:val="TOC4"/>
        <w:rPr>
          <w:rFonts w:asciiTheme="minorHAnsi" w:eastAsiaTheme="minorEastAsia" w:hAnsiTheme="minorHAnsi" w:cstheme="minorBidi"/>
          <w:sz w:val="22"/>
          <w:szCs w:val="22"/>
          <w:lang w:eastAsia="en-GB"/>
        </w:rPr>
      </w:pPr>
      <w:r w:rsidRPr="002D57D8">
        <w:rPr>
          <w:lang w:val="en-US"/>
        </w:rPr>
        <w:t>6.1.6.2</w:t>
      </w:r>
      <w:r>
        <w:rPr>
          <w:rFonts w:asciiTheme="minorHAnsi" w:eastAsiaTheme="minorEastAsia" w:hAnsiTheme="minorHAnsi" w:cstheme="minorBidi"/>
          <w:sz w:val="22"/>
          <w:szCs w:val="22"/>
          <w:lang w:eastAsia="en-GB"/>
        </w:rPr>
        <w:tab/>
      </w:r>
      <w:r w:rsidRPr="002D57D8">
        <w:rPr>
          <w:lang w:val="en-US"/>
        </w:rPr>
        <w:t>Structured data types</w:t>
      </w:r>
      <w:r>
        <w:tab/>
      </w:r>
      <w:r>
        <w:fldChar w:fldCharType="begin" w:fldLock="1"/>
      </w:r>
      <w:r>
        <w:instrText xml:space="preserve"> PAGEREF _Toc98501692 \h </w:instrText>
      </w:r>
      <w:r>
        <w:fldChar w:fldCharType="separate"/>
      </w:r>
      <w:r>
        <w:t>24</w:t>
      </w:r>
      <w:r>
        <w:fldChar w:fldCharType="end"/>
      </w:r>
    </w:p>
    <w:p w14:paraId="0126511C" w14:textId="2562F721" w:rsidR="002A18F4" w:rsidRDefault="002A18F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_Toc98501693 \h </w:instrText>
      </w:r>
      <w:r>
        <w:fldChar w:fldCharType="separate"/>
      </w:r>
      <w:r>
        <w:t>24</w:t>
      </w:r>
      <w:r>
        <w:fldChar w:fldCharType="end"/>
      </w:r>
    </w:p>
    <w:p w14:paraId="3602533F" w14:textId="69EEC38E" w:rsidR="002A18F4" w:rsidRDefault="002A18F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_Toc98501694 \h </w:instrText>
      </w:r>
      <w:r>
        <w:fldChar w:fldCharType="separate"/>
      </w:r>
      <w:r>
        <w:t>25</w:t>
      </w:r>
      <w:r>
        <w:fldChar w:fldCharType="end"/>
      </w:r>
    </w:p>
    <w:p w14:paraId="12407AF2" w14:textId="78D5D5AC" w:rsidR="002A18F4" w:rsidRDefault="002A18F4">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_Toc98501695 \h </w:instrText>
      </w:r>
      <w:r>
        <w:fldChar w:fldCharType="separate"/>
      </w:r>
      <w:r>
        <w:t>26</w:t>
      </w:r>
      <w:r>
        <w:fldChar w:fldCharType="end"/>
      </w:r>
    </w:p>
    <w:p w14:paraId="4EB959CC" w14:textId="0A77E7AF" w:rsidR="002A18F4" w:rsidRDefault="002A18F4">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_Toc98501696 \h </w:instrText>
      </w:r>
      <w:r>
        <w:fldChar w:fldCharType="separate"/>
      </w:r>
      <w:r>
        <w:t>26</w:t>
      </w:r>
      <w:r>
        <w:fldChar w:fldCharType="end"/>
      </w:r>
    </w:p>
    <w:p w14:paraId="37B6D6AE" w14:textId="68F99BCE" w:rsidR="002A18F4" w:rsidRDefault="002A18F4">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_Toc98501697 \h </w:instrText>
      </w:r>
      <w:r>
        <w:fldChar w:fldCharType="separate"/>
      </w:r>
      <w:r>
        <w:t>26</w:t>
      </w:r>
      <w:r>
        <w:fldChar w:fldCharType="end"/>
      </w:r>
    </w:p>
    <w:p w14:paraId="7C569671" w14:textId="3F648A45" w:rsidR="002A18F4" w:rsidRDefault="002A18F4">
      <w:pPr>
        <w:pStyle w:val="TOC4"/>
        <w:rPr>
          <w:rFonts w:asciiTheme="minorHAnsi" w:eastAsiaTheme="minorEastAsia" w:hAnsiTheme="minorHAnsi" w:cstheme="minorBidi"/>
          <w:sz w:val="22"/>
          <w:szCs w:val="22"/>
          <w:lang w:eastAsia="en-GB"/>
        </w:rPr>
      </w:pPr>
      <w:r w:rsidRPr="002D57D8">
        <w:rPr>
          <w:lang w:val="en-US"/>
        </w:rPr>
        <w:t>6.1.6.3</w:t>
      </w:r>
      <w:r>
        <w:rPr>
          <w:rFonts w:asciiTheme="minorHAnsi" w:eastAsiaTheme="minorEastAsia" w:hAnsiTheme="minorHAnsi" w:cstheme="minorBidi"/>
          <w:sz w:val="22"/>
          <w:szCs w:val="22"/>
          <w:lang w:eastAsia="en-GB"/>
        </w:rPr>
        <w:tab/>
      </w:r>
      <w:r w:rsidRPr="002D57D8">
        <w:rPr>
          <w:lang w:val="en-US"/>
        </w:rPr>
        <w:t>Simple data types and enumerations</w:t>
      </w:r>
      <w:r>
        <w:tab/>
      </w:r>
      <w:r>
        <w:fldChar w:fldCharType="begin" w:fldLock="1"/>
      </w:r>
      <w:r>
        <w:instrText xml:space="preserve"> PAGEREF _Toc98501698 \h </w:instrText>
      </w:r>
      <w:r>
        <w:fldChar w:fldCharType="separate"/>
      </w:r>
      <w:r>
        <w:t>26</w:t>
      </w:r>
      <w:r>
        <w:fldChar w:fldCharType="end"/>
      </w:r>
    </w:p>
    <w:p w14:paraId="20D666F6" w14:textId="7150E3B7" w:rsidR="002A18F4" w:rsidRDefault="002A18F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_Toc98501699 \h </w:instrText>
      </w:r>
      <w:r>
        <w:fldChar w:fldCharType="separate"/>
      </w:r>
      <w:r>
        <w:t>26</w:t>
      </w:r>
      <w:r>
        <w:fldChar w:fldCharType="end"/>
      </w:r>
    </w:p>
    <w:p w14:paraId="5C38B339" w14:textId="172B38AA" w:rsidR="002A18F4" w:rsidRDefault="002A18F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_Toc98501700 \h </w:instrText>
      </w:r>
      <w:r>
        <w:fldChar w:fldCharType="separate"/>
      </w:r>
      <w:r>
        <w:t>26</w:t>
      </w:r>
      <w:r>
        <w:fldChar w:fldCharType="end"/>
      </w:r>
    </w:p>
    <w:p w14:paraId="064072F8" w14:textId="59EE6DE7" w:rsidR="002A18F4" w:rsidRDefault="002A18F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_Toc98501701 \h </w:instrText>
      </w:r>
      <w:r>
        <w:fldChar w:fldCharType="separate"/>
      </w:r>
      <w:r>
        <w:t>26</w:t>
      </w:r>
      <w:r>
        <w:fldChar w:fldCharType="end"/>
      </w:r>
    </w:p>
    <w:p w14:paraId="71873EBA" w14:textId="69CF56B0" w:rsidR="002A18F4" w:rsidRDefault="002A18F4">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_Toc98501702 \h </w:instrText>
      </w:r>
      <w:r>
        <w:fldChar w:fldCharType="separate"/>
      </w:r>
      <w:r>
        <w:t>27</w:t>
      </w:r>
      <w:r>
        <w:fldChar w:fldCharType="end"/>
      </w:r>
    </w:p>
    <w:p w14:paraId="6C7E4CF8" w14:textId="1567DB82" w:rsidR="002A18F4" w:rsidRDefault="002A18F4">
      <w:pPr>
        <w:pStyle w:val="TOC5"/>
        <w:rPr>
          <w:rFonts w:asciiTheme="minorHAnsi" w:eastAsiaTheme="minorEastAsia" w:hAnsiTheme="minorHAnsi" w:cstheme="minorBidi"/>
          <w:sz w:val="22"/>
          <w:szCs w:val="22"/>
          <w:lang w:eastAsia="en-GB"/>
        </w:rPr>
      </w:pPr>
      <w:r w:rsidRPr="002D57D8">
        <w:rPr>
          <w:lang w:val="en-US"/>
        </w:rPr>
        <w:t>6.1.6.4.1</w:t>
      </w:r>
      <w:r>
        <w:rPr>
          <w:rFonts w:asciiTheme="minorHAnsi" w:eastAsiaTheme="minorEastAsia" w:hAnsiTheme="minorHAnsi" w:cstheme="minorBidi"/>
          <w:sz w:val="22"/>
          <w:szCs w:val="22"/>
          <w:lang w:eastAsia="en-GB"/>
        </w:rPr>
        <w:tab/>
      </w:r>
      <w:r w:rsidRPr="002D57D8">
        <w:rPr>
          <w:lang w:val="en-US"/>
        </w:rPr>
        <w:t>Introduction</w:t>
      </w:r>
      <w:r>
        <w:tab/>
      </w:r>
      <w:r>
        <w:fldChar w:fldCharType="begin" w:fldLock="1"/>
      </w:r>
      <w:r>
        <w:instrText xml:space="preserve"> PAGEREF _Toc98501703 \h </w:instrText>
      </w:r>
      <w:r>
        <w:fldChar w:fldCharType="separate"/>
      </w:r>
      <w:r>
        <w:t>27</w:t>
      </w:r>
      <w:r>
        <w:fldChar w:fldCharType="end"/>
      </w:r>
    </w:p>
    <w:p w14:paraId="445BB969" w14:textId="2AC47007" w:rsidR="002A18F4" w:rsidRDefault="002A18F4">
      <w:pPr>
        <w:pStyle w:val="TOC5"/>
        <w:rPr>
          <w:rFonts w:asciiTheme="minorHAnsi" w:eastAsiaTheme="minorEastAsia" w:hAnsiTheme="minorHAnsi" w:cstheme="minorBidi"/>
          <w:sz w:val="22"/>
          <w:szCs w:val="22"/>
          <w:lang w:eastAsia="en-GB"/>
        </w:rPr>
      </w:pPr>
      <w:r w:rsidRPr="002D57D8">
        <w:rPr>
          <w:lang w:val="en-US"/>
        </w:rPr>
        <w:t>6.1.6.4.2</w:t>
      </w:r>
      <w:r>
        <w:rPr>
          <w:rFonts w:asciiTheme="minorHAnsi" w:eastAsiaTheme="minorEastAsia" w:hAnsiTheme="minorHAnsi" w:cstheme="minorBidi"/>
          <w:sz w:val="22"/>
          <w:szCs w:val="22"/>
          <w:lang w:eastAsia="en-GB"/>
        </w:rPr>
        <w:tab/>
      </w:r>
      <w:r w:rsidRPr="002D57D8">
        <w:rPr>
          <w:lang w:val="en-US" w:eastAsia="zh-CN"/>
        </w:rPr>
        <w:t>SMS Payload</w:t>
      </w:r>
      <w:r w:rsidRPr="002D57D8">
        <w:rPr>
          <w:lang w:val="en-US"/>
        </w:rPr>
        <w:t xml:space="preserve"> </w:t>
      </w:r>
      <w:r w:rsidRPr="002D57D8">
        <w:rPr>
          <w:lang w:val="en-US" w:eastAsia="zh-CN"/>
        </w:rPr>
        <w:t>Information</w:t>
      </w:r>
      <w:r>
        <w:tab/>
      </w:r>
      <w:r>
        <w:fldChar w:fldCharType="begin" w:fldLock="1"/>
      </w:r>
      <w:r>
        <w:instrText xml:space="preserve"> PAGEREF _Toc98501704 \h </w:instrText>
      </w:r>
      <w:r>
        <w:fldChar w:fldCharType="separate"/>
      </w:r>
      <w:r>
        <w:t>27</w:t>
      </w:r>
      <w:r>
        <w:fldChar w:fldCharType="end"/>
      </w:r>
    </w:p>
    <w:p w14:paraId="0DE4B99B" w14:textId="4F53E4E8" w:rsidR="002A18F4" w:rsidRDefault="002A18F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_Toc98501705 \h </w:instrText>
      </w:r>
      <w:r>
        <w:fldChar w:fldCharType="separate"/>
      </w:r>
      <w:r>
        <w:t>27</w:t>
      </w:r>
      <w:r>
        <w:fldChar w:fldCharType="end"/>
      </w:r>
    </w:p>
    <w:p w14:paraId="1AB1153A" w14:textId="081514A5" w:rsidR="002A18F4" w:rsidRDefault="002A18F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_Toc98501706 \h </w:instrText>
      </w:r>
      <w:r>
        <w:fldChar w:fldCharType="separate"/>
      </w:r>
      <w:r>
        <w:t>27</w:t>
      </w:r>
      <w:r>
        <w:fldChar w:fldCharType="end"/>
      </w:r>
    </w:p>
    <w:p w14:paraId="1688021A" w14:textId="549427F5" w:rsidR="002A18F4" w:rsidRDefault="002A18F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_Toc98501707 \h </w:instrText>
      </w:r>
      <w:r>
        <w:fldChar w:fldCharType="separate"/>
      </w:r>
      <w:r>
        <w:t>27</w:t>
      </w:r>
      <w:r>
        <w:fldChar w:fldCharType="end"/>
      </w:r>
    </w:p>
    <w:p w14:paraId="7AC5637A" w14:textId="4E795FBB" w:rsidR="002A18F4" w:rsidRDefault="002A18F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_Toc98501708 \h </w:instrText>
      </w:r>
      <w:r>
        <w:fldChar w:fldCharType="separate"/>
      </w:r>
      <w:r>
        <w:t>27</w:t>
      </w:r>
      <w:r>
        <w:fldChar w:fldCharType="end"/>
      </w:r>
    </w:p>
    <w:p w14:paraId="01863CD4" w14:textId="19014AA0" w:rsidR="002A18F4" w:rsidRDefault="002A18F4">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_Toc98501709 \h </w:instrText>
      </w:r>
      <w:r>
        <w:fldChar w:fldCharType="separate"/>
      </w:r>
      <w:r>
        <w:t>27</w:t>
      </w:r>
      <w:r>
        <w:fldChar w:fldCharType="end"/>
      </w:r>
    </w:p>
    <w:p w14:paraId="15D84E16" w14:textId="57DD2527" w:rsidR="002A18F4" w:rsidRDefault="002A18F4">
      <w:pPr>
        <w:pStyle w:val="TOC3"/>
        <w:rPr>
          <w:rFonts w:asciiTheme="minorHAnsi" w:eastAsiaTheme="minorEastAsia" w:hAnsiTheme="minorHAnsi" w:cstheme="minorBidi"/>
          <w:sz w:val="22"/>
          <w:szCs w:val="22"/>
          <w:lang w:eastAsia="en-GB"/>
        </w:rPr>
      </w:pPr>
      <w:r w:rsidRPr="002D57D8">
        <w:rPr>
          <w:lang w:val="en-US"/>
        </w:rPr>
        <w:t>6.1.</w:t>
      </w:r>
      <w:r w:rsidRPr="002D57D8">
        <w:rPr>
          <w:lang w:val="en-US" w:eastAsia="zh-CN"/>
        </w:rPr>
        <w:t>9</w:t>
      </w:r>
      <w:r>
        <w:rPr>
          <w:rFonts w:asciiTheme="minorHAnsi" w:eastAsiaTheme="minorEastAsia" w:hAnsiTheme="minorHAnsi" w:cstheme="minorBidi"/>
          <w:sz w:val="22"/>
          <w:szCs w:val="22"/>
          <w:lang w:eastAsia="en-GB"/>
        </w:rPr>
        <w:tab/>
      </w:r>
      <w:r w:rsidRPr="002D57D8">
        <w:rPr>
          <w:lang w:val="en-US"/>
        </w:rPr>
        <w:t>Security</w:t>
      </w:r>
      <w:r>
        <w:tab/>
      </w:r>
      <w:r>
        <w:fldChar w:fldCharType="begin" w:fldLock="1"/>
      </w:r>
      <w:r>
        <w:instrText xml:space="preserve"> PAGEREF _Toc98501710 \h </w:instrText>
      </w:r>
      <w:r>
        <w:fldChar w:fldCharType="separate"/>
      </w:r>
      <w:r>
        <w:t>28</w:t>
      </w:r>
      <w:r>
        <w:fldChar w:fldCharType="end"/>
      </w:r>
    </w:p>
    <w:p w14:paraId="263856E5" w14:textId="66D95E32" w:rsidR="002A18F4" w:rsidRDefault="002A18F4">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_Toc98501711 \h </w:instrText>
      </w:r>
      <w:r>
        <w:fldChar w:fldCharType="separate"/>
      </w:r>
      <w:r>
        <w:t>28</w:t>
      </w:r>
      <w:r>
        <w:fldChar w:fldCharType="end"/>
      </w:r>
    </w:p>
    <w:p w14:paraId="5A6A574F" w14:textId="3695615E" w:rsidR="002A18F4" w:rsidRDefault="002A18F4">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_Toc98501712 \h </w:instrText>
      </w:r>
      <w:r>
        <w:fldChar w:fldCharType="separate"/>
      </w:r>
      <w:r>
        <w:t>29</w:t>
      </w:r>
      <w:r>
        <w:fldChar w:fldCharType="end"/>
      </w:r>
    </w:p>
    <w:p w14:paraId="3CA4582A" w14:textId="790E8EFA" w:rsidR="002A18F4" w:rsidRDefault="002A18F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_Toc98501713 \h </w:instrText>
      </w:r>
      <w:r>
        <w:fldChar w:fldCharType="separate"/>
      </w:r>
      <w:r>
        <w:t>29</w:t>
      </w:r>
      <w:r>
        <w:fldChar w:fldCharType="end"/>
      </w:r>
    </w:p>
    <w:p w14:paraId="07D718FB" w14:textId="2E8471A2" w:rsidR="002A18F4" w:rsidRDefault="002A18F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_Toc98501714 \h </w:instrText>
      </w:r>
      <w:r>
        <w:fldChar w:fldCharType="separate"/>
      </w:r>
      <w:r>
        <w:t>29</w:t>
      </w:r>
      <w:r>
        <w:fldChar w:fldCharType="end"/>
      </w:r>
    </w:p>
    <w:p w14:paraId="61E600DD" w14:textId="512C66BD" w:rsidR="002A18F4" w:rsidRDefault="002A18F4">
      <w:pPr>
        <w:pStyle w:val="TOC8"/>
        <w:rPr>
          <w:rFonts w:asciiTheme="minorHAnsi" w:eastAsiaTheme="minorEastAsia" w:hAnsiTheme="minorHAnsi" w:cstheme="minorBidi"/>
          <w:b w:val="0"/>
          <w:szCs w:val="22"/>
          <w:lang w:eastAsia="en-GB"/>
        </w:rPr>
      </w:pPr>
      <w:r w:rsidRPr="002D57D8">
        <w:rPr>
          <w:lang w:val="en-US"/>
        </w:rPr>
        <w:t>Annex B (Inform</w:t>
      </w:r>
      <w:r w:rsidRPr="002D57D8">
        <w:rPr>
          <w:lang w:val="fr-FR"/>
        </w:rPr>
        <w:t>ative): HTTP Multipart Messages</w:t>
      </w:r>
      <w:r>
        <w:tab/>
      </w:r>
      <w:r>
        <w:fldChar w:fldCharType="begin" w:fldLock="1"/>
      </w:r>
      <w:r>
        <w:instrText xml:space="preserve"> PAGEREF _Toc98501715 \h </w:instrText>
      </w:r>
      <w:r>
        <w:fldChar w:fldCharType="separate"/>
      </w:r>
      <w:r>
        <w:t>35</w:t>
      </w:r>
      <w:r>
        <w:fldChar w:fldCharType="end"/>
      </w:r>
    </w:p>
    <w:p w14:paraId="4FBC1A84" w14:textId="02647EDD" w:rsidR="002A18F4" w:rsidRDefault="002A18F4">
      <w:pPr>
        <w:pStyle w:val="TOC2"/>
        <w:rPr>
          <w:rFonts w:asciiTheme="minorHAnsi" w:eastAsiaTheme="minorEastAsia" w:hAnsiTheme="minorHAnsi" w:cstheme="minorBidi"/>
          <w:sz w:val="22"/>
          <w:szCs w:val="22"/>
          <w:lang w:eastAsia="en-GB"/>
        </w:rPr>
      </w:pPr>
      <w:r w:rsidRPr="002D57D8">
        <w:rPr>
          <w:lang w:val="en-US"/>
        </w:rPr>
        <w:t>B.1</w:t>
      </w:r>
      <w:r>
        <w:rPr>
          <w:rFonts w:asciiTheme="minorHAnsi" w:eastAsiaTheme="minorEastAsia" w:hAnsiTheme="minorHAnsi" w:cstheme="minorBidi"/>
          <w:sz w:val="22"/>
          <w:szCs w:val="22"/>
          <w:lang w:eastAsia="en-GB"/>
        </w:rPr>
        <w:tab/>
      </w:r>
      <w:r w:rsidRPr="002D57D8">
        <w:rPr>
          <w:lang w:val="en-US"/>
        </w:rPr>
        <w:t>Example of HTTP multipart message</w:t>
      </w:r>
      <w:r>
        <w:tab/>
      </w:r>
      <w:r>
        <w:fldChar w:fldCharType="begin" w:fldLock="1"/>
      </w:r>
      <w:r>
        <w:instrText xml:space="preserve"> PAGEREF _Toc98501716 \h </w:instrText>
      </w:r>
      <w:r>
        <w:fldChar w:fldCharType="separate"/>
      </w:r>
      <w:r>
        <w:t>35</w:t>
      </w:r>
      <w:r>
        <w:fldChar w:fldCharType="end"/>
      </w:r>
    </w:p>
    <w:p w14:paraId="7E5219EF" w14:textId="7D8E375A" w:rsidR="002A18F4" w:rsidRDefault="002A18F4">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_Toc98501717 \h </w:instrText>
      </w:r>
      <w:r>
        <w:fldChar w:fldCharType="separate"/>
      </w:r>
      <w:r>
        <w:t>35</w:t>
      </w:r>
      <w:r>
        <w:fldChar w:fldCharType="end"/>
      </w:r>
    </w:p>
    <w:p w14:paraId="2EB9D9D1" w14:textId="3F194265" w:rsidR="002A18F4" w:rsidRDefault="002A18F4">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2D57D8">
        <w:rPr>
          <w:lang w:val="en-US" w:eastAsia="fr-FR"/>
        </w:rPr>
        <w:t>Example HTTP multipart message with SM</w:t>
      </w:r>
      <w:r w:rsidRPr="002D57D8">
        <w:rPr>
          <w:lang w:val="en-US" w:eastAsia="zh-CN"/>
        </w:rPr>
        <w:t>S</w:t>
      </w:r>
      <w:r w:rsidRPr="002D57D8">
        <w:rPr>
          <w:lang w:val="en-US" w:eastAsia="fr-FR"/>
        </w:rPr>
        <w:t xml:space="preserve"> binary data</w:t>
      </w:r>
      <w:r>
        <w:tab/>
      </w:r>
      <w:r>
        <w:fldChar w:fldCharType="begin" w:fldLock="1"/>
      </w:r>
      <w:r>
        <w:instrText xml:space="preserve"> PAGEREF _Toc98501718 \h </w:instrText>
      </w:r>
      <w:r>
        <w:fldChar w:fldCharType="separate"/>
      </w:r>
      <w:r>
        <w:t>35</w:t>
      </w:r>
      <w:r>
        <w:fldChar w:fldCharType="end"/>
      </w:r>
    </w:p>
    <w:p w14:paraId="2AE5E14C" w14:textId="2710F0B8" w:rsidR="002A18F4" w:rsidRDefault="002A18F4">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_Toc98501719 \h </w:instrText>
      </w:r>
      <w:r>
        <w:fldChar w:fldCharType="separate"/>
      </w:r>
      <w:r>
        <w:t>36</w:t>
      </w:r>
      <w:r>
        <w:fldChar w:fldCharType="end"/>
      </w:r>
    </w:p>
    <w:p w14:paraId="4DB5EB89" w14:textId="5000E731"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98501638"/>
      <w:bookmarkEnd w:id="9"/>
      <w:r w:rsidRPr="004D3578">
        <w:lastRenderedPageBreak/>
        <w:t>Foreword</w:t>
      </w:r>
      <w:bookmarkEnd w:id="10"/>
      <w:bookmarkEnd w:id="11"/>
      <w:bookmarkEnd w:id="12"/>
      <w:bookmarkEnd w:id="13"/>
      <w:bookmarkEnd w:id="14"/>
      <w:bookmarkEnd w:id="15"/>
    </w:p>
    <w:p w14:paraId="11EDB31F"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98501639"/>
      <w:bookmarkEnd w:id="17"/>
      <w:r w:rsidRPr="007021DF">
        <w:t>1</w:t>
      </w:r>
      <w:r w:rsidRPr="007021DF">
        <w:tab/>
        <w:t>Scope</w:t>
      </w:r>
      <w:bookmarkEnd w:id="18"/>
      <w:bookmarkEnd w:id="19"/>
      <w:bookmarkEnd w:id="20"/>
      <w:bookmarkEnd w:id="21"/>
      <w:bookmarkEnd w:id="22"/>
      <w:bookmarkEnd w:id="23"/>
      <w:bookmarkEnd w:id="24"/>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98501640"/>
      <w:r w:rsidRPr="007021DF">
        <w:t>2</w:t>
      </w:r>
      <w:r w:rsidRPr="007021DF">
        <w:tab/>
        <w:t>References</w:t>
      </w:r>
      <w:bookmarkEnd w:id="25"/>
      <w:bookmarkEnd w:id="26"/>
      <w:bookmarkEnd w:id="27"/>
      <w:bookmarkEnd w:id="28"/>
      <w:bookmarkEnd w:id="29"/>
      <w:bookmarkEnd w:id="30"/>
      <w:bookmarkEnd w:id="31"/>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bookmarkStart w:id="32"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1" w:history="1">
        <w:r>
          <w:rPr>
            <w:rStyle w:val="Hyperlink"/>
            <w:lang w:val="en-US"/>
          </w:rPr>
          <w:t>https://spec.openapis.org/oas/v3.0.0</w:t>
        </w:r>
      </w:hyperlink>
      <w:r>
        <w:rPr>
          <w:lang w:val="en-US"/>
        </w:rPr>
        <w:t>.</w:t>
      </w:r>
    </w:p>
    <w:bookmarkEnd w:id="32"/>
    <w:p w14:paraId="054811DE" w14:textId="5A944F29" w:rsidR="00753FB5" w:rsidRPr="006D2D6D"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F641366" w14:textId="77777777" w:rsidR="009267D1" w:rsidRPr="007021DF" w:rsidRDefault="009267D1" w:rsidP="00C22B12">
      <w:pPr>
        <w:pStyle w:val="Heading1"/>
      </w:pPr>
      <w:r w:rsidRPr="007021DF" w:rsidDel="004D67AB">
        <w:t xml:space="preserve"> </w:t>
      </w:r>
      <w:bookmarkStart w:id="33" w:name="_Toc25227216"/>
      <w:bookmarkStart w:id="34" w:name="_Toc34039559"/>
      <w:bookmarkStart w:id="35" w:name="_Toc39046758"/>
      <w:bookmarkStart w:id="36" w:name="_Toc42934340"/>
      <w:bookmarkStart w:id="37" w:name="_Toc49844556"/>
      <w:bookmarkStart w:id="38" w:name="_Toc56519193"/>
      <w:bookmarkStart w:id="39" w:name="_Toc98501641"/>
      <w:r w:rsidRPr="007021DF">
        <w:t>3</w:t>
      </w:r>
      <w:r w:rsidRPr="007021DF">
        <w:tab/>
        <w:t>Definitions and abbreviations</w:t>
      </w:r>
      <w:bookmarkEnd w:id="33"/>
      <w:bookmarkEnd w:id="34"/>
      <w:bookmarkEnd w:id="35"/>
      <w:bookmarkEnd w:id="36"/>
      <w:bookmarkEnd w:id="37"/>
      <w:bookmarkEnd w:id="38"/>
      <w:bookmarkEnd w:id="39"/>
    </w:p>
    <w:p w14:paraId="2D48F464" w14:textId="77777777" w:rsidR="009267D1" w:rsidRPr="007021DF" w:rsidRDefault="009267D1" w:rsidP="00C22B12">
      <w:pPr>
        <w:pStyle w:val="Heading2"/>
      </w:pPr>
      <w:bookmarkStart w:id="40" w:name="_Toc25227217"/>
      <w:bookmarkStart w:id="41" w:name="_Toc34039560"/>
      <w:bookmarkStart w:id="42" w:name="_Toc39046759"/>
      <w:bookmarkStart w:id="43" w:name="_Toc42934341"/>
      <w:bookmarkStart w:id="44" w:name="_Toc49844557"/>
      <w:bookmarkStart w:id="45" w:name="_Toc56519194"/>
      <w:bookmarkStart w:id="46" w:name="_Toc98501642"/>
      <w:r w:rsidRPr="007021DF">
        <w:t>3.1</w:t>
      </w:r>
      <w:r w:rsidRPr="007021DF">
        <w:tab/>
        <w:t>Definitions</w:t>
      </w:r>
      <w:bookmarkEnd w:id="40"/>
      <w:bookmarkEnd w:id="41"/>
      <w:bookmarkEnd w:id="42"/>
      <w:bookmarkEnd w:id="43"/>
      <w:bookmarkEnd w:id="44"/>
      <w:bookmarkEnd w:id="45"/>
      <w:bookmarkEnd w:id="46"/>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47" w:name="_Toc25227218"/>
      <w:bookmarkStart w:id="48" w:name="_Toc34039561"/>
      <w:bookmarkStart w:id="49" w:name="_Toc39046760"/>
      <w:bookmarkStart w:id="50" w:name="_Toc42934342"/>
      <w:bookmarkStart w:id="51" w:name="_Toc49844558"/>
      <w:bookmarkStart w:id="52" w:name="_Toc56519195"/>
      <w:bookmarkStart w:id="53" w:name="_Toc98501643"/>
      <w:r w:rsidRPr="007021DF">
        <w:t>3.2</w:t>
      </w:r>
      <w:r w:rsidRPr="007021DF">
        <w:tab/>
        <w:t>Abbreviations</w:t>
      </w:r>
      <w:bookmarkEnd w:id="47"/>
      <w:bookmarkEnd w:id="48"/>
      <w:bookmarkEnd w:id="49"/>
      <w:bookmarkEnd w:id="50"/>
      <w:bookmarkEnd w:id="51"/>
      <w:bookmarkEnd w:id="52"/>
      <w:bookmarkEnd w:id="53"/>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4" w:name="_Toc25227219"/>
      <w:bookmarkStart w:id="55" w:name="_Toc34039562"/>
      <w:bookmarkStart w:id="56" w:name="_Toc39046761"/>
      <w:bookmarkStart w:id="57" w:name="_Toc42934343"/>
      <w:bookmarkStart w:id="58" w:name="_Toc49844559"/>
      <w:bookmarkStart w:id="59" w:name="_Toc56519196"/>
      <w:bookmarkStart w:id="60" w:name="_Toc98501644"/>
      <w:r w:rsidRPr="007021DF">
        <w:t>4</w:t>
      </w:r>
      <w:r w:rsidRPr="007021DF">
        <w:tab/>
        <w:t>Overview</w:t>
      </w:r>
      <w:bookmarkEnd w:id="54"/>
      <w:bookmarkEnd w:id="55"/>
      <w:bookmarkEnd w:id="56"/>
      <w:bookmarkEnd w:id="57"/>
      <w:bookmarkEnd w:id="58"/>
      <w:bookmarkEnd w:id="59"/>
      <w:bookmarkEnd w:id="60"/>
    </w:p>
    <w:p w14:paraId="4AD4E50D"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77777777" w:rsidR="009267D1" w:rsidRPr="007021DF" w:rsidRDefault="009267D1" w:rsidP="009267D1">
      <w:pPr>
        <w:pStyle w:val="TH"/>
        <w:rPr>
          <w:lang w:eastAsia="zh-CN"/>
        </w:rPr>
      </w:pPr>
      <w:r w:rsidRPr="007021DF">
        <w:object w:dxaOrig="5829" w:dyaOrig="1894" w14:anchorId="3ECDE799">
          <v:shape id="_x0000_i1027" type="#_x0000_t75" style="width:291.3pt;height:94.7pt" o:ole="">
            <v:imagedata r:id="rId12" o:title=""/>
          </v:shape>
          <o:OLEObject Type="Embed" ProgID="Visio.Drawing.11" ShapeID="_x0000_i1027" DrawAspect="Content" ObjectID="_1709114448" r:id="rId13"/>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73B630B6" w14:textId="77777777" w:rsidR="009267D1" w:rsidRPr="007021DF" w:rsidRDefault="009267D1" w:rsidP="00C22B12">
      <w:pPr>
        <w:pStyle w:val="Heading1"/>
        <w:rPr>
          <w:lang w:eastAsia="zh-CN"/>
        </w:rPr>
      </w:pPr>
      <w:bookmarkStart w:id="61" w:name="_Toc25227220"/>
      <w:bookmarkStart w:id="62" w:name="_Toc34039563"/>
      <w:bookmarkStart w:id="63" w:name="_Toc39046762"/>
      <w:bookmarkStart w:id="64" w:name="_Toc42934344"/>
      <w:bookmarkStart w:id="65" w:name="_Toc49844560"/>
      <w:bookmarkStart w:id="66" w:name="_Toc56519197"/>
      <w:bookmarkStart w:id="67" w:name="_Toc98501645"/>
      <w:r w:rsidRPr="007021DF">
        <w:t>5</w:t>
      </w:r>
      <w:r w:rsidRPr="007021DF">
        <w:tab/>
        <w:t xml:space="preserve">Services offered by the </w:t>
      </w:r>
      <w:r w:rsidRPr="007021DF">
        <w:rPr>
          <w:rFonts w:hint="eastAsia"/>
          <w:lang w:eastAsia="zh-CN"/>
        </w:rPr>
        <w:t>SMSF</w:t>
      </w:r>
      <w:bookmarkEnd w:id="61"/>
      <w:bookmarkEnd w:id="62"/>
      <w:bookmarkEnd w:id="63"/>
      <w:bookmarkEnd w:id="64"/>
      <w:bookmarkEnd w:id="65"/>
      <w:bookmarkEnd w:id="66"/>
      <w:bookmarkEnd w:id="67"/>
    </w:p>
    <w:p w14:paraId="2F77BB91" w14:textId="77777777" w:rsidR="009267D1" w:rsidRPr="007021DF" w:rsidRDefault="009267D1" w:rsidP="00C22B12">
      <w:pPr>
        <w:pStyle w:val="Heading2"/>
      </w:pPr>
      <w:bookmarkStart w:id="68" w:name="_Toc25227221"/>
      <w:bookmarkStart w:id="69" w:name="_Toc34039564"/>
      <w:bookmarkStart w:id="70" w:name="_Toc39046763"/>
      <w:bookmarkStart w:id="71" w:name="_Toc42934345"/>
      <w:bookmarkStart w:id="72" w:name="_Toc49844561"/>
      <w:bookmarkStart w:id="73" w:name="_Toc56519198"/>
      <w:bookmarkStart w:id="74" w:name="_Toc98501646"/>
      <w:r w:rsidRPr="007021DF">
        <w:t>5.1</w:t>
      </w:r>
      <w:r w:rsidRPr="007021DF">
        <w:tab/>
        <w:t>Introduction</w:t>
      </w:r>
      <w:bookmarkEnd w:id="68"/>
      <w:bookmarkEnd w:id="69"/>
      <w:bookmarkEnd w:id="70"/>
      <w:bookmarkEnd w:id="71"/>
      <w:bookmarkEnd w:id="72"/>
      <w:bookmarkEnd w:id="73"/>
      <w:bookmarkEnd w:id="7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12949911"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69C0D64C" w14:textId="77777777" w:rsidR="009267D1" w:rsidRPr="00FF6605" w:rsidRDefault="009267D1" w:rsidP="004649DA">
            <w:pPr>
              <w:pStyle w:val="TAC"/>
              <w:rPr>
                <w:lang w:eastAsia="zh-CN"/>
              </w:rPr>
            </w:pPr>
            <w:r w:rsidRPr="00FF6605">
              <w:rPr>
                <w:lang w:eastAsia="zh-CN"/>
              </w:rPr>
              <w:t>AMF</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75" w:name="_Toc25227222"/>
      <w:bookmarkStart w:id="76" w:name="_Toc34039565"/>
      <w:bookmarkStart w:id="77" w:name="_Toc39046764"/>
      <w:bookmarkStart w:id="78" w:name="_Toc42934346"/>
      <w:bookmarkStart w:id="79" w:name="_Toc49844562"/>
      <w:bookmarkStart w:id="80" w:name="_Toc56519199"/>
      <w:bookmarkStart w:id="81" w:name="_Toc98501647"/>
      <w:r w:rsidRPr="007021DF">
        <w:t>5.2</w:t>
      </w:r>
      <w:r w:rsidRPr="007021DF">
        <w:tab/>
      </w:r>
      <w:r w:rsidRPr="007021DF">
        <w:rPr>
          <w:rFonts w:hint="eastAsia"/>
          <w:lang w:eastAsia="zh-CN"/>
        </w:rPr>
        <w:t>Nsmsf_SMService</w:t>
      </w:r>
      <w:r w:rsidRPr="007021DF">
        <w:t xml:space="preserve"> Service</w:t>
      </w:r>
      <w:bookmarkEnd w:id="75"/>
      <w:bookmarkEnd w:id="76"/>
      <w:bookmarkEnd w:id="77"/>
      <w:bookmarkEnd w:id="78"/>
      <w:bookmarkEnd w:id="79"/>
      <w:bookmarkEnd w:id="80"/>
      <w:bookmarkEnd w:id="81"/>
    </w:p>
    <w:p w14:paraId="2BC0EC85" w14:textId="77777777" w:rsidR="009267D1" w:rsidRPr="007021DF" w:rsidRDefault="009267D1" w:rsidP="00C22B12">
      <w:pPr>
        <w:pStyle w:val="Heading3"/>
      </w:pPr>
      <w:bookmarkStart w:id="82" w:name="_Toc25227223"/>
      <w:bookmarkStart w:id="83" w:name="_Toc34039566"/>
      <w:bookmarkStart w:id="84" w:name="_Toc39046765"/>
      <w:bookmarkStart w:id="85" w:name="_Toc42934347"/>
      <w:bookmarkStart w:id="86" w:name="_Toc49844563"/>
      <w:bookmarkStart w:id="87" w:name="_Toc56519200"/>
      <w:bookmarkStart w:id="88" w:name="_Toc98501648"/>
      <w:r w:rsidRPr="007021DF">
        <w:t>5.2.1</w:t>
      </w:r>
      <w:r w:rsidRPr="007021DF">
        <w:tab/>
        <w:t>Service Description</w:t>
      </w:r>
      <w:bookmarkEnd w:id="82"/>
      <w:bookmarkEnd w:id="83"/>
      <w:bookmarkEnd w:id="84"/>
      <w:bookmarkEnd w:id="85"/>
      <w:bookmarkEnd w:id="86"/>
      <w:bookmarkEnd w:id="87"/>
      <w:bookmarkEnd w:id="88"/>
    </w:p>
    <w:p w14:paraId="233E7BA7"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89" w:name="_Toc25227224"/>
      <w:bookmarkStart w:id="90" w:name="_Toc34039567"/>
      <w:bookmarkStart w:id="91" w:name="_Toc39046766"/>
      <w:bookmarkStart w:id="92" w:name="_Toc42934348"/>
      <w:bookmarkStart w:id="93" w:name="_Toc49844564"/>
      <w:bookmarkStart w:id="94" w:name="_Toc56519201"/>
      <w:bookmarkStart w:id="95" w:name="_Toc98501649"/>
      <w:r w:rsidRPr="007021DF">
        <w:t>5.2.2</w:t>
      </w:r>
      <w:r w:rsidRPr="007021DF">
        <w:tab/>
        <w:t>Service Operations</w:t>
      </w:r>
      <w:bookmarkEnd w:id="89"/>
      <w:bookmarkEnd w:id="90"/>
      <w:bookmarkEnd w:id="91"/>
      <w:bookmarkEnd w:id="92"/>
      <w:bookmarkEnd w:id="93"/>
      <w:bookmarkEnd w:id="94"/>
      <w:bookmarkEnd w:id="95"/>
    </w:p>
    <w:p w14:paraId="3D4D5AB5" w14:textId="77777777" w:rsidR="009267D1" w:rsidRPr="007021DF" w:rsidRDefault="009267D1" w:rsidP="00C22B12">
      <w:pPr>
        <w:pStyle w:val="Heading4"/>
      </w:pPr>
      <w:bookmarkStart w:id="96" w:name="_Toc25227225"/>
      <w:bookmarkStart w:id="97" w:name="_Toc34039568"/>
      <w:bookmarkStart w:id="98" w:name="_Toc39046767"/>
      <w:bookmarkStart w:id="99" w:name="_Toc42934349"/>
      <w:bookmarkStart w:id="100" w:name="_Toc49844565"/>
      <w:bookmarkStart w:id="101" w:name="_Toc56519202"/>
      <w:bookmarkStart w:id="102" w:name="_Toc98501650"/>
      <w:r w:rsidRPr="007021DF">
        <w:t>5.2.2.1</w:t>
      </w:r>
      <w:r w:rsidRPr="007021DF">
        <w:tab/>
        <w:t>Introduction</w:t>
      </w:r>
      <w:bookmarkEnd w:id="96"/>
      <w:bookmarkEnd w:id="97"/>
      <w:bookmarkEnd w:id="98"/>
      <w:bookmarkEnd w:id="99"/>
      <w:bookmarkEnd w:id="100"/>
      <w:bookmarkEnd w:id="101"/>
      <w:bookmarkEnd w:id="102"/>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03" w:name="_Toc25227226"/>
      <w:bookmarkStart w:id="104" w:name="_Toc34039569"/>
      <w:bookmarkStart w:id="105" w:name="_Toc39046768"/>
      <w:bookmarkStart w:id="106" w:name="_Toc42934350"/>
      <w:bookmarkStart w:id="107" w:name="_Toc49844566"/>
      <w:bookmarkStart w:id="108" w:name="_Toc56519203"/>
      <w:bookmarkStart w:id="109" w:name="_Toc98501651"/>
      <w:r w:rsidRPr="007021DF">
        <w:t>5.2.2.2</w:t>
      </w:r>
      <w:r w:rsidRPr="007021DF">
        <w:tab/>
      </w:r>
      <w:r w:rsidRPr="007021DF">
        <w:rPr>
          <w:rFonts w:hint="eastAsia"/>
          <w:lang w:eastAsia="zh-CN"/>
        </w:rPr>
        <w:t>Activate</w:t>
      </w:r>
      <w:bookmarkEnd w:id="103"/>
      <w:bookmarkEnd w:id="104"/>
      <w:bookmarkEnd w:id="105"/>
      <w:bookmarkEnd w:id="106"/>
      <w:bookmarkEnd w:id="107"/>
      <w:bookmarkEnd w:id="108"/>
      <w:bookmarkEnd w:id="109"/>
    </w:p>
    <w:p w14:paraId="50AD2109" w14:textId="77777777" w:rsidR="009267D1" w:rsidRPr="007021DF" w:rsidRDefault="009267D1" w:rsidP="00C22B12">
      <w:pPr>
        <w:pStyle w:val="Heading5"/>
      </w:pPr>
      <w:bookmarkStart w:id="110" w:name="_Toc25227227"/>
      <w:bookmarkStart w:id="111" w:name="_Toc34039570"/>
      <w:bookmarkStart w:id="112" w:name="_Toc39046769"/>
      <w:bookmarkStart w:id="113" w:name="_Toc42934351"/>
      <w:bookmarkStart w:id="114" w:name="_Toc49844567"/>
      <w:bookmarkStart w:id="115" w:name="_Toc56519204"/>
      <w:bookmarkStart w:id="116" w:name="_Toc98501652"/>
      <w:r w:rsidRPr="007021DF">
        <w:t>5.2.2.2.1</w:t>
      </w:r>
      <w:r w:rsidRPr="007021DF">
        <w:tab/>
        <w:t>General</w:t>
      </w:r>
      <w:bookmarkEnd w:id="110"/>
      <w:bookmarkEnd w:id="111"/>
      <w:bookmarkEnd w:id="112"/>
      <w:bookmarkEnd w:id="113"/>
      <w:bookmarkEnd w:id="114"/>
      <w:bookmarkEnd w:id="115"/>
      <w:bookmarkEnd w:id="116"/>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17" w:name="_Toc25227228"/>
      <w:bookmarkStart w:id="118" w:name="_Toc34039571"/>
      <w:bookmarkStart w:id="119" w:name="_Toc39046770"/>
      <w:bookmarkStart w:id="120" w:name="_Toc42934352"/>
      <w:bookmarkStart w:id="121" w:name="_Toc49844568"/>
      <w:bookmarkStart w:id="122" w:name="_Toc56519205"/>
      <w:bookmarkStart w:id="123" w:name="_Toc98501653"/>
      <w:r w:rsidRPr="007021DF">
        <w:t>5.2.2.2.2</w:t>
      </w:r>
      <w:r w:rsidRPr="007021DF">
        <w:tab/>
      </w:r>
      <w:r w:rsidRPr="007021DF">
        <w:rPr>
          <w:rFonts w:hint="eastAsia"/>
          <w:lang w:eastAsia="zh-CN"/>
        </w:rPr>
        <w:t>Registration procedure using Activate service operation</w:t>
      </w:r>
      <w:bookmarkEnd w:id="117"/>
      <w:bookmarkEnd w:id="118"/>
      <w:bookmarkEnd w:id="119"/>
      <w:bookmarkEnd w:id="120"/>
      <w:bookmarkEnd w:id="121"/>
      <w:bookmarkEnd w:id="122"/>
      <w:bookmarkEnd w:id="123"/>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5pt;height:174.45pt" o:ole="">
            <v:imagedata r:id="rId14" o:title=""/>
          </v:shape>
          <o:OLEObject Type="Embed" ProgID="Visio.Drawing.11" ShapeID="_x0000_i1028" DrawAspect="Content" ObjectID="_1709114449" r:id="rId15"/>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bookmarkStart w:id="124"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bookmarkEnd w:id="124"/>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bookmarkStart w:id="125"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25"/>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bookmarkStart w:id="126"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26"/>
    <w:p w14:paraId="71A6EDEA" w14:textId="0200B026"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2977A01" w14:textId="77777777" w:rsidR="00470726" w:rsidRPr="007021DF" w:rsidRDefault="00470726" w:rsidP="00470726">
      <w:pPr>
        <w:pStyle w:val="B1"/>
        <w:rPr>
          <w:lang w:eastAsia="zh-CN"/>
        </w:rPr>
      </w:pPr>
      <w:bookmarkStart w:id="127" w:name="_Toc25227229"/>
      <w:bookmarkStart w:id="128" w:name="_Toc34039572"/>
      <w:bookmarkStart w:id="129" w:name="_Toc39046771"/>
      <w:bookmarkStart w:id="130" w:name="_Toc42934353"/>
      <w:bookmarkStart w:id="131" w:name="_Toc49844569"/>
      <w:bookmarkStart w:id="132"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6830592B" w14:textId="77777777" w:rsidR="00470726" w:rsidRPr="007021DF" w:rsidRDefault="00470726" w:rsidP="00470726">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33" w:name="_Toc98501654"/>
      <w:r w:rsidRPr="007021DF">
        <w:lastRenderedPageBreak/>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33"/>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7777777" w:rsidR="008264D6" w:rsidRPr="007021DF" w:rsidRDefault="008264D6" w:rsidP="008264D6">
      <w:pPr>
        <w:pStyle w:val="TH"/>
      </w:pPr>
      <w:r w:rsidRPr="007021DF">
        <w:rPr>
          <w:lang w:val="fr-FR"/>
        </w:rPr>
        <w:object w:dxaOrig="9435" w:dyaOrig="3503" w14:anchorId="200EF252">
          <v:shape id="_x0000_i1029" type="#_x0000_t75" style="width:470.75pt;height:174.45pt" o:ole="">
            <v:imagedata r:id="rId16" o:title=""/>
          </v:shape>
          <o:OLEObject Type="Embed" ProgID="Visio.Drawing.11" ShapeID="_x0000_i1029" DrawAspect="Content" ObjectID="_1709114450" r:id="rId17"/>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34" w:name="_Toc11338442"/>
      <w:bookmarkStart w:id="135" w:name="_Toc27585057"/>
      <w:bookmarkStart w:id="136" w:name="_Toc36457010"/>
      <w:bookmarkStart w:id="137" w:name="_Toc45027893"/>
      <w:bookmarkStart w:id="138" w:name="_Toc45028728"/>
      <w:bookmarkStart w:id="139" w:name="_Toc67681484"/>
      <w:bookmarkStart w:id="140"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624767E6" w14:textId="77777777" w:rsidR="008264D6" w:rsidRPr="00B06F7A" w:rsidRDefault="008264D6" w:rsidP="008264D6">
      <w:pPr>
        <w:pStyle w:val="B1"/>
      </w:pPr>
      <w:r w:rsidRPr="00B06F7A">
        <w:t>2b.</w:t>
      </w:r>
      <w:r w:rsidRPr="00B06F7A">
        <w:tab/>
        <w:t xml:space="preserve">On success, the request is accepted, but </w:t>
      </w:r>
      <w:r w:rsidRPr="00B06F7A">
        <w:rPr>
          <w:lang w:val="en-US" w:eastAsia="zh-CN"/>
        </w:rPr>
        <w:t xml:space="preserve">some of the modification instructions in the PATCH request have been discarded, </w:t>
      </w:r>
      <w:r w:rsidRPr="00B06F7A">
        <w:t xml:space="preserve">the </w:t>
      </w:r>
      <w:r>
        <w:t>SMSF</w:t>
      </w:r>
      <w:r w:rsidRPr="00B06F7A">
        <w:t xml:space="preserve"> shall respond with "</w:t>
      </w:r>
      <w:r w:rsidRPr="00B06F7A">
        <w:rPr>
          <w:lang w:eastAsia="zh-CN"/>
        </w:rPr>
        <w:t>200 OK</w:t>
      </w:r>
      <w:r w:rsidRPr="00B06F7A">
        <w:t xml:space="preserve">" including </w:t>
      </w:r>
      <w:r w:rsidRPr="00B06F7A">
        <w:rPr>
          <w:lang w:eastAsia="zh-CN"/>
        </w:rPr>
        <w:t>PatchResult to indicate the failed modifications</w:t>
      </w:r>
      <w:r w:rsidRPr="00B06F7A">
        <w:t>.</w:t>
      </w:r>
    </w:p>
    <w:p w14:paraId="6869DE1C" w14:textId="77777777" w:rsidR="008264D6" w:rsidRDefault="008264D6" w:rsidP="008264D6">
      <w:pPr>
        <w:pStyle w:val="B1"/>
      </w:pPr>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A ProblemDetails IE shall be included in the payload body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07AC62B" w14:textId="77777777" w:rsidR="008264D6" w:rsidRPr="00B06F7A" w:rsidRDefault="008264D6" w:rsidP="008264D6">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1112BF9" w14:textId="77777777" w:rsidR="008264D6" w:rsidRPr="00B06F7A" w:rsidRDefault="008264D6" w:rsidP="008264D6">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4AD0CCD1" w14:textId="77777777" w:rsidR="008264D6" w:rsidRPr="007021DF" w:rsidRDefault="008264D6" w:rsidP="008264D6">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41" w:name="_Toc98501655"/>
      <w:bookmarkEnd w:id="134"/>
      <w:bookmarkEnd w:id="135"/>
      <w:bookmarkEnd w:id="136"/>
      <w:bookmarkEnd w:id="137"/>
      <w:bookmarkEnd w:id="138"/>
      <w:bookmarkEnd w:id="139"/>
      <w:bookmarkEnd w:id="140"/>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41"/>
    </w:p>
    <w:p w14:paraId="57A254D0" w14:textId="77777777" w:rsidR="009267D1" w:rsidRPr="007021DF" w:rsidRDefault="009267D1" w:rsidP="00C22B12">
      <w:pPr>
        <w:pStyle w:val="Heading5"/>
      </w:pPr>
      <w:bookmarkStart w:id="142" w:name="_Toc25227230"/>
      <w:bookmarkStart w:id="143" w:name="_Toc34039573"/>
      <w:bookmarkStart w:id="144" w:name="_Toc39046772"/>
      <w:bookmarkStart w:id="145" w:name="_Toc42934354"/>
      <w:bookmarkStart w:id="146" w:name="_Toc49844570"/>
      <w:bookmarkStart w:id="147" w:name="_Toc56519207"/>
      <w:bookmarkStart w:id="148" w:name="_Toc98501656"/>
      <w:r w:rsidRPr="007021DF">
        <w:t>5.2.2.</w:t>
      </w:r>
      <w:r w:rsidRPr="007021DF">
        <w:rPr>
          <w:rFonts w:hint="eastAsia"/>
          <w:lang w:eastAsia="zh-CN"/>
        </w:rPr>
        <w:t>3</w:t>
      </w:r>
      <w:r w:rsidRPr="007021DF">
        <w:t>.1</w:t>
      </w:r>
      <w:r w:rsidRPr="007021DF">
        <w:tab/>
        <w:t>General</w:t>
      </w:r>
      <w:bookmarkEnd w:id="142"/>
      <w:bookmarkEnd w:id="143"/>
      <w:bookmarkEnd w:id="144"/>
      <w:bookmarkEnd w:id="145"/>
      <w:bookmarkEnd w:id="146"/>
      <w:bookmarkEnd w:id="147"/>
      <w:bookmarkEnd w:id="14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49" w:name="_Toc25227231"/>
      <w:bookmarkStart w:id="150" w:name="_Toc34039574"/>
      <w:bookmarkStart w:id="151" w:name="_Toc39046773"/>
      <w:bookmarkStart w:id="152" w:name="_Toc42934355"/>
      <w:bookmarkStart w:id="15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54" w:name="_Toc56519208"/>
      <w:bookmarkStart w:id="155" w:name="_Toc98501657"/>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9"/>
      <w:bookmarkEnd w:id="150"/>
      <w:bookmarkEnd w:id="151"/>
      <w:bookmarkEnd w:id="152"/>
      <w:bookmarkEnd w:id="15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54"/>
      <w:bookmarkEnd w:id="155"/>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5pt;height:144.55pt" o:ole="">
            <v:imagedata r:id="rId18" o:title=""/>
          </v:shape>
          <o:OLEObject Type="Embed" ProgID="Visio.Drawing.11" ShapeID="_x0000_i1030" DrawAspect="Content" ObjectID="_1709114451" r:id="rId19"/>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56" w:name="_PERM_MCCTEMPBM_CRPT35160006___3"/>
      <w:r w:rsidRPr="007021DF">
        <w:t>On success, "</w:t>
      </w:r>
      <w:r w:rsidRPr="007021DF">
        <w:rPr>
          <w:rFonts w:hint="eastAsia"/>
        </w:rPr>
        <w:t>204 No Content</w:t>
      </w:r>
      <w:r w:rsidRPr="007021DF">
        <w:t>" shall be returned</w:t>
      </w:r>
      <w:r w:rsidRPr="007021DF">
        <w:rPr>
          <w:rFonts w:hint="eastAsia"/>
        </w:rPr>
        <w:t>.</w:t>
      </w:r>
    </w:p>
    <w:bookmarkEnd w:id="156"/>
    <w:p w14:paraId="442FAC0C" w14:textId="133A1C1D"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953C5B8" w14:textId="77777777" w:rsidR="00DA187A" w:rsidRPr="007021DF" w:rsidRDefault="00DA187A" w:rsidP="00DA187A">
      <w:pPr>
        <w:pStyle w:val="B1"/>
        <w:rPr>
          <w:lang w:eastAsia="zh-CN"/>
        </w:rPr>
      </w:pPr>
      <w:bookmarkStart w:id="157" w:name="_Toc56519209"/>
      <w:bookmarkStart w:id="158" w:name="_Toc25227232"/>
      <w:bookmarkStart w:id="159" w:name="_Toc34039575"/>
      <w:bookmarkStart w:id="160" w:name="_Toc39046774"/>
      <w:bookmarkStart w:id="161" w:name="_Toc42934356"/>
      <w:bookmarkStart w:id="162"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DD50181" w14:textId="77777777" w:rsidR="00DA187A" w:rsidRPr="002907C4" w:rsidRDefault="00DA187A" w:rsidP="00DA187A">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payload body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63" w:name="_Toc98501658"/>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57"/>
      <w:bookmarkEnd w:id="163"/>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5pt;height:142.9pt" o:ole="">
            <v:imagedata r:id="rId20" o:title=""/>
          </v:shape>
          <o:OLEObject Type="Embed" ProgID="Visio.Drawing.11" ShapeID="_x0000_i1031" DrawAspect="Content" ObjectID="_1709114452" r:id="rId21"/>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bookmarkStart w:id="164" w:name="_PERM_MCCTEMPBM_CRPT35160007___3"/>
      <w:r w:rsidRPr="007021DF">
        <w:t>On success, "</w:t>
      </w:r>
      <w:r w:rsidRPr="007021DF">
        <w:rPr>
          <w:rFonts w:hint="eastAsia"/>
        </w:rPr>
        <w:t>204 No Content</w:t>
      </w:r>
      <w:r w:rsidRPr="007021DF">
        <w:t>" shall be returned</w:t>
      </w:r>
      <w:r w:rsidRPr="007021DF">
        <w:rPr>
          <w:rFonts w:hint="eastAsia"/>
        </w:rPr>
        <w:t>.</w:t>
      </w:r>
    </w:p>
    <w:bookmarkEnd w:id="164"/>
    <w:p w14:paraId="01C08E16" w14:textId="5F325025"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bookmarkStart w:id="165" w:name="_PERM_MCCTEMPBM_CRPT35160008___3"/>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1690392" w14:textId="77777777" w:rsidR="001E39A5" w:rsidRPr="007021DF" w:rsidRDefault="001E39A5" w:rsidP="001E39A5">
      <w:pPr>
        <w:pStyle w:val="B1"/>
        <w:rPr>
          <w:lang w:eastAsia="zh-CN"/>
        </w:rPr>
      </w:pPr>
      <w:bookmarkStart w:id="166" w:name="_Toc56519210"/>
      <w:bookmarkEnd w:id="165"/>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BABF38" w14:textId="77777777" w:rsidR="001E39A5" w:rsidRPr="007021DF" w:rsidRDefault="001E39A5" w:rsidP="001E39A5">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67" w:name="_Toc98501659"/>
      <w:r w:rsidRPr="007021DF">
        <w:t>5.2.2.</w:t>
      </w:r>
      <w:r w:rsidRPr="007021DF">
        <w:rPr>
          <w:rFonts w:hint="eastAsia"/>
          <w:lang w:eastAsia="zh-CN"/>
        </w:rPr>
        <w:t>4</w:t>
      </w:r>
      <w:r w:rsidRPr="007021DF">
        <w:tab/>
      </w:r>
      <w:r w:rsidRPr="007021DF">
        <w:rPr>
          <w:rFonts w:hint="eastAsia"/>
          <w:lang w:eastAsia="zh-CN"/>
        </w:rPr>
        <w:t>UplinkSMS</w:t>
      </w:r>
      <w:bookmarkEnd w:id="158"/>
      <w:bookmarkEnd w:id="159"/>
      <w:bookmarkEnd w:id="160"/>
      <w:bookmarkEnd w:id="161"/>
      <w:bookmarkEnd w:id="162"/>
      <w:bookmarkEnd w:id="166"/>
      <w:bookmarkEnd w:id="167"/>
    </w:p>
    <w:p w14:paraId="3DC05274" w14:textId="77777777" w:rsidR="009267D1" w:rsidRPr="007021DF" w:rsidRDefault="009267D1" w:rsidP="00C22B12">
      <w:pPr>
        <w:pStyle w:val="Heading5"/>
      </w:pPr>
      <w:bookmarkStart w:id="168" w:name="_Toc25227233"/>
      <w:bookmarkStart w:id="169" w:name="_Toc34039576"/>
      <w:bookmarkStart w:id="170" w:name="_Toc39046775"/>
      <w:bookmarkStart w:id="171" w:name="_Toc42934357"/>
      <w:bookmarkStart w:id="172" w:name="_Toc49844573"/>
      <w:bookmarkStart w:id="173" w:name="_Toc56519211"/>
      <w:bookmarkStart w:id="174" w:name="_Toc98501660"/>
      <w:r w:rsidRPr="007021DF">
        <w:t>5.2.2.</w:t>
      </w:r>
      <w:r w:rsidRPr="007021DF">
        <w:rPr>
          <w:rFonts w:hint="eastAsia"/>
          <w:lang w:eastAsia="zh-CN"/>
        </w:rPr>
        <w:t>4</w:t>
      </w:r>
      <w:r w:rsidRPr="007021DF">
        <w:t>.1</w:t>
      </w:r>
      <w:r w:rsidRPr="007021DF">
        <w:tab/>
        <w:t>General</w:t>
      </w:r>
      <w:bookmarkEnd w:id="168"/>
      <w:bookmarkEnd w:id="169"/>
      <w:bookmarkEnd w:id="170"/>
      <w:bookmarkEnd w:id="171"/>
      <w:bookmarkEnd w:id="172"/>
      <w:bookmarkEnd w:id="173"/>
      <w:bookmarkEnd w:id="174"/>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75" w:name="_Toc25227234"/>
      <w:bookmarkStart w:id="176" w:name="_Toc34039577"/>
      <w:bookmarkStart w:id="177" w:name="_Toc39046776"/>
      <w:bookmarkStart w:id="178" w:name="_Toc42934358"/>
      <w:bookmarkStart w:id="179" w:name="_Toc49844574"/>
      <w:bookmarkStart w:id="180" w:name="_Toc56519212"/>
      <w:bookmarkStart w:id="181" w:name="_Toc98501661"/>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75"/>
      <w:bookmarkEnd w:id="176"/>
      <w:bookmarkEnd w:id="177"/>
      <w:bookmarkEnd w:id="178"/>
      <w:bookmarkEnd w:id="179"/>
      <w:bookmarkEnd w:id="180"/>
      <w:bookmarkEnd w:id="181"/>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5pt;height:144.55pt" o:ole="">
            <v:imagedata r:id="rId22" o:title=""/>
          </v:shape>
          <o:OLEObject Type="Embed" ProgID="Visio.Drawing.11" ShapeID="_x0000_i1032" DrawAspect="Content" ObjectID="_1709114453" r:id="rId23"/>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09F4DEBC"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121185C7" w14:textId="77777777" w:rsidR="009267D1" w:rsidRPr="007021DF" w:rsidRDefault="009267D1" w:rsidP="009267D1">
      <w:pPr>
        <w:pStyle w:val="B1"/>
        <w:ind w:firstLine="0"/>
      </w:pPr>
      <w:bookmarkStart w:id="182" w:name="_PERM_MCCTEMPBM_CRPT35160009___3"/>
      <w:r w:rsidRPr="007021DF">
        <w:rPr>
          <w:rFonts w:hint="eastAsia"/>
          <w:lang w:eastAsia="zh-CN"/>
        </w:rPr>
        <w:lastRenderedPageBreak/>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182"/>
    <w:p w14:paraId="4545CE9A" w14:textId="4F127C73"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4009757" w14:textId="77777777" w:rsidR="008F2B07" w:rsidRPr="007021DF" w:rsidRDefault="008F2B07" w:rsidP="008F2B07">
      <w:pPr>
        <w:pStyle w:val="B1"/>
        <w:rPr>
          <w:lang w:eastAsia="zh-CN"/>
        </w:rPr>
      </w:pPr>
      <w:bookmarkStart w:id="183" w:name="_Toc25227235"/>
      <w:bookmarkStart w:id="184" w:name="_Toc34039578"/>
      <w:bookmarkStart w:id="185" w:name="_Toc39046777"/>
      <w:bookmarkStart w:id="186" w:name="_Toc42934359"/>
      <w:bookmarkStart w:id="187" w:name="_Toc49844575"/>
      <w:bookmarkStart w:id="188" w:name="_Toc56519213"/>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5BAAD70" w14:textId="77777777" w:rsidR="008F2B07" w:rsidRPr="007021DF" w:rsidRDefault="008F2B07" w:rsidP="008F2B07">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6B398877" w14:textId="77777777" w:rsidR="009267D1" w:rsidRPr="007021DF" w:rsidRDefault="009267D1" w:rsidP="00C22B12">
      <w:pPr>
        <w:pStyle w:val="Heading1"/>
      </w:pPr>
      <w:bookmarkStart w:id="189" w:name="_Toc98501662"/>
      <w:r w:rsidRPr="007021DF">
        <w:t>6</w:t>
      </w:r>
      <w:r w:rsidRPr="007021DF">
        <w:tab/>
        <w:t>API Definitions</w:t>
      </w:r>
      <w:bookmarkEnd w:id="183"/>
      <w:bookmarkEnd w:id="184"/>
      <w:bookmarkEnd w:id="185"/>
      <w:bookmarkEnd w:id="186"/>
      <w:bookmarkEnd w:id="187"/>
      <w:bookmarkEnd w:id="188"/>
      <w:bookmarkEnd w:id="189"/>
    </w:p>
    <w:p w14:paraId="19352F59" w14:textId="77777777" w:rsidR="009267D1" w:rsidRPr="007021DF" w:rsidRDefault="009267D1" w:rsidP="00C22B12">
      <w:pPr>
        <w:pStyle w:val="Heading2"/>
      </w:pPr>
      <w:bookmarkStart w:id="190" w:name="_Toc25227236"/>
      <w:bookmarkStart w:id="191" w:name="_Toc34039579"/>
      <w:bookmarkStart w:id="192" w:name="_Toc39046778"/>
      <w:bookmarkStart w:id="193" w:name="_Toc42934360"/>
      <w:bookmarkStart w:id="194" w:name="_Toc49844576"/>
      <w:bookmarkStart w:id="195" w:name="_Toc56519214"/>
      <w:bookmarkStart w:id="196" w:name="_Toc98501663"/>
      <w:r w:rsidRPr="007021DF">
        <w:t>6.1</w:t>
      </w:r>
      <w:r w:rsidRPr="007021DF">
        <w:tab/>
      </w:r>
      <w:r w:rsidRPr="007021DF">
        <w:rPr>
          <w:rFonts w:hint="eastAsia"/>
          <w:lang w:eastAsia="zh-CN"/>
        </w:rPr>
        <w:t>Nsmsf_SMService</w:t>
      </w:r>
      <w:r w:rsidRPr="007021DF">
        <w:t xml:space="preserve"> Service API</w:t>
      </w:r>
      <w:bookmarkEnd w:id="190"/>
      <w:bookmarkEnd w:id="191"/>
      <w:bookmarkEnd w:id="192"/>
      <w:bookmarkEnd w:id="193"/>
      <w:bookmarkEnd w:id="194"/>
      <w:bookmarkEnd w:id="195"/>
      <w:bookmarkEnd w:id="196"/>
    </w:p>
    <w:p w14:paraId="28663563" w14:textId="77777777" w:rsidR="009267D1" w:rsidRPr="007021DF" w:rsidRDefault="009267D1" w:rsidP="00C22B12">
      <w:pPr>
        <w:pStyle w:val="Heading3"/>
        <w:rPr>
          <w:lang w:eastAsia="zh-CN"/>
        </w:rPr>
      </w:pPr>
      <w:bookmarkStart w:id="197" w:name="_Toc25227237"/>
      <w:bookmarkStart w:id="198" w:name="_Toc34039580"/>
      <w:bookmarkStart w:id="199" w:name="_Toc39046779"/>
      <w:bookmarkStart w:id="200" w:name="_Toc42934361"/>
      <w:bookmarkStart w:id="201" w:name="_Toc49844577"/>
      <w:bookmarkStart w:id="202" w:name="_Toc56519215"/>
      <w:bookmarkStart w:id="203" w:name="_Toc98501664"/>
      <w:r w:rsidRPr="007021DF">
        <w:t>6.1.1</w:t>
      </w:r>
      <w:r w:rsidRPr="007021DF">
        <w:tab/>
      </w:r>
      <w:r w:rsidRPr="007021DF">
        <w:rPr>
          <w:rFonts w:hint="eastAsia"/>
          <w:lang w:eastAsia="zh-CN"/>
        </w:rPr>
        <w:t>API URI</w:t>
      </w:r>
      <w:bookmarkEnd w:id="197"/>
      <w:bookmarkEnd w:id="198"/>
      <w:bookmarkEnd w:id="199"/>
      <w:bookmarkEnd w:id="200"/>
      <w:bookmarkEnd w:id="201"/>
      <w:bookmarkEnd w:id="202"/>
      <w:bookmarkEnd w:id="203"/>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04" w:name="_Toc25227238"/>
      <w:bookmarkStart w:id="205" w:name="_Toc34039581"/>
      <w:bookmarkStart w:id="206" w:name="_Toc39046780"/>
      <w:bookmarkStart w:id="207" w:name="_Toc42934362"/>
      <w:bookmarkStart w:id="208" w:name="_Toc49844578"/>
      <w:bookmarkStart w:id="209" w:name="_Toc56519216"/>
      <w:bookmarkStart w:id="210" w:name="_Toc98501665"/>
      <w:r w:rsidRPr="007021DF">
        <w:t>6.1.2</w:t>
      </w:r>
      <w:r w:rsidRPr="007021DF">
        <w:tab/>
        <w:t>Usage of HTTP</w:t>
      </w:r>
      <w:bookmarkEnd w:id="204"/>
      <w:bookmarkEnd w:id="205"/>
      <w:bookmarkEnd w:id="206"/>
      <w:bookmarkEnd w:id="207"/>
      <w:bookmarkEnd w:id="208"/>
      <w:bookmarkEnd w:id="209"/>
      <w:bookmarkEnd w:id="210"/>
    </w:p>
    <w:p w14:paraId="749F4FAC" w14:textId="77777777" w:rsidR="009267D1" w:rsidRPr="007021DF" w:rsidRDefault="009267D1" w:rsidP="00C22B12">
      <w:pPr>
        <w:pStyle w:val="Heading4"/>
      </w:pPr>
      <w:bookmarkStart w:id="211" w:name="_Toc25227239"/>
      <w:bookmarkStart w:id="212" w:name="_Toc34039582"/>
      <w:bookmarkStart w:id="213" w:name="_Toc39046781"/>
      <w:bookmarkStart w:id="214" w:name="_Toc42934363"/>
      <w:bookmarkStart w:id="215" w:name="_Toc49844579"/>
      <w:bookmarkStart w:id="216" w:name="_Toc56519217"/>
      <w:bookmarkStart w:id="217" w:name="_Toc98501666"/>
      <w:r w:rsidRPr="007021DF">
        <w:t>6.1.2.1</w:t>
      </w:r>
      <w:r w:rsidRPr="007021DF">
        <w:tab/>
        <w:t>General</w:t>
      </w:r>
      <w:bookmarkEnd w:id="211"/>
      <w:bookmarkEnd w:id="212"/>
      <w:bookmarkEnd w:id="213"/>
      <w:bookmarkEnd w:id="214"/>
      <w:bookmarkEnd w:id="215"/>
      <w:bookmarkEnd w:id="216"/>
      <w:bookmarkEnd w:id="217"/>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18" w:name="_Toc25227240"/>
      <w:bookmarkStart w:id="219" w:name="_Toc34039583"/>
      <w:bookmarkStart w:id="220" w:name="_Toc39046782"/>
      <w:bookmarkStart w:id="221" w:name="_Toc42934364"/>
      <w:bookmarkStart w:id="222" w:name="_Toc49844580"/>
      <w:bookmarkStart w:id="223"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24" w:name="_Toc98501667"/>
      <w:r w:rsidRPr="007021DF">
        <w:t>6.1.2.2</w:t>
      </w:r>
      <w:r w:rsidRPr="007021DF">
        <w:tab/>
        <w:t>HTTP standard headers</w:t>
      </w:r>
      <w:bookmarkEnd w:id="218"/>
      <w:bookmarkEnd w:id="219"/>
      <w:bookmarkEnd w:id="220"/>
      <w:bookmarkEnd w:id="221"/>
      <w:bookmarkEnd w:id="222"/>
      <w:bookmarkEnd w:id="223"/>
      <w:bookmarkEnd w:id="224"/>
    </w:p>
    <w:p w14:paraId="77C22152" w14:textId="77777777" w:rsidR="009267D1" w:rsidRPr="007021DF" w:rsidRDefault="009267D1" w:rsidP="00C22B12">
      <w:pPr>
        <w:pStyle w:val="Heading5"/>
        <w:rPr>
          <w:lang w:eastAsia="zh-CN"/>
        </w:rPr>
      </w:pPr>
      <w:bookmarkStart w:id="225" w:name="_Toc25227241"/>
      <w:bookmarkStart w:id="226" w:name="_Toc34039584"/>
      <w:bookmarkStart w:id="227" w:name="_Toc39046783"/>
      <w:bookmarkStart w:id="228" w:name="_Toc42934365"/>
      <w:bookmarkStart w:id="229" w:name="_Toc49844581"/>
      <w:bookmarkStart w:id="230" w:name="_Toc56519219"/>
      <w:bookmarkStart w:id="231" w:name="_Toc98501668"/>
      <w:r w:rsidRPr="007021DF">
        <w:t>6.1.2.2.1</w:t>
      </w:r>
      <w:r w:rsidRPr="007021DF">
        <w:rPr>
          <w:rFonts w:hint="eastAsia"/>
          <w:lang w:eastAsia="zh-CN"/>
        </w:rPr>
        <w:tab/>
      </w:r>
      <w:r w:rsidRPr="007021DF">
        <w:rPr>
          <w:lang w:eastAsia="zh-CN"/>
        </w:rPr>
        <w:t>General</w:t>
      </w:r>
      <w:bookmarkEnd w:id="225"/>
      <w:bookmarkEnd w:id="226"/>
      <w:bookmarkEnd w:id="227"/>
      <w:bookmarkEnd w:id="228"/>
      <w:bookmarkEnd w:id="229"/>
      <w:bookmarkEnd w:id="230"/>
      <w:bookmarkEnd w:id="231"/>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32" w:name="_Toc25227242"/>
      <w:bookmarkStart w:id="233" w:name="_Toc34039585"/>
      <w:bookmarkStart w:id="234" w:name="_Toc39046784"/>
      <w:bookmarkStart w:id="235" w:name="_Toc42934366"/>
      <w:bookmarkStart w:id="236" w:name="_Toc49844582"/>
      <w:bookmarkStart w:id="237" w:name="_Toc56519220"/>
      <w:bookmarkStart w:id="238" w:name="_Toc98501669"/>
      <w:r w:rsidRPr="007021DF">
        <w:t>6.1.2.2.2</w:t>
      </w:r>
      <w:r w:rsidRPr="007021DF">
        <w:tab/>
        <w:t>Content type</w:t>
      </w:r>
      <w:bookmarkEnd w:id="232"/>
      <w:bookmarkEnd w:id="233"/>
      <w:bookmarkEnd w:id="234"/>
      <w:bookmarkEnd w:id="235"/>
      <w:bookmarkEnd w:id="236"/>
      <w:bookmarkEnd w:id="237"/>
      <w:bookmarkEnd w:id="23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lastRenderedPageBreak/>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39" w:name="_Toc56519221"/>
      <w:bookmarkStart w:id="240" w:name="_Toc25227243"/>
      <w:bookmarkStart w:id="241" w:name="_Toc34039586"/>
      <w:bookmarkStart w:id="242" w:name="_Toc39046785"/>
      <w:bookmarkStart w:id="243" w:name="_Toc42934367"/>
      <w:bookmarkStart w:id="244" w:name="_Toc49844583"/>
      <w:bookmarkStart w:id="245" w:name="_Toc98501670"/>
      <w:r w:rsidRPr="00B3056F">
        <w:rPr>
          <w:lang w:val="en-US"/>
        </w:rPr>
        <w:t>6.1.2.2.</w:t>
      </w:r>
      <w:r>
        <w:rPr>
          <w:lang w:val="en-US"/>
        </w:rPr>
        <w:t>3</w:t>
      </w:r>
      <w:r w:rsidRPr="00B3056F">
        <w:rPr>
          <w:lang w:val="en-US"/>
        </w:rPr>
        <w:tab/>
        <w:t>ETag</w:t>
      </w:r>
      <w:bookmarkEnd w:id="239"/>
      <w:bookmarkEnd w:id="245"/>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246" w:name="_Toc11338467"/>
      <w:bookmarkStart w:id="247" w:name="_Toc27585099"/>
      <w:bookmarkStart w:id="248" w:name="_Toc36457055"/>
      <w:bookmarkStart w:id="249" w:name="_Toc45027939"/>
      <w:bookmarkStart w:id="250" w:name="_Toc45028774"/>
      <w:bookmarkStart w:id="251" w:name="_Toc56519222"/>
      <w:bookmarkStart w:id="252" w:name="_Toc98501671"/>
      <w:r w:rsidRPr="00B3056F">
        <w:rPr>
          <w:lang w:val="en-US"/>
        </w:rPr>
        <w:t>6.1.2.2.</w:t>
      </w:r>
      <w:r>
        <w:rPr>
          <w:lang w:val="en-US"/>
        </w:rPr>
        <w:t>4</w:t>
      </w:r>
      <w:r w:rsidRPr="00B3056F">
        <w:rPr>
          <w:lang w:val="en-US"/>
        </w:rPr>
        <w:tab/>
        <w:t>If-Match</w:t>
      </w:r>
      <w:bookmarkEnd w:id="246"/>
      <w:bookmarkEnd w:id="247"/>
      <w:bookmarkEnd w:id="248"/>
      <w:bookmarkEnd w:id="249"/>
      <w:bookmarkEnd w:id="250"/>
      <w:bookmarkEnd w:id="251"/>
      <w:bookmarkEnd w:id="252"/>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253" w:name="_Toc56519223"/>
      <w:bookmarkStart w:id="254" w:name="_Toc98501672"/>
      <w:r w:rsidRPr="007021DF">
        <w:t>6.1.2.3</w:t>
      </w:r>
      <w:r w:rsidRPr="007021DF">
        <w:tab/>
        <w:t>HTTP custom headers</w:t>
      </w:r>
      <w:bookmarkEnd w:id="240"/>
      <w:bookmarkEnd w:id="241"/>
      <w:bookmarkEnd w:id="242"/>
      <w:bookmarkEnd w:id="243"/>
      <w:bookmarkEnd w:id="244"/>
      <w:bookmarkEnd w:id="253"/>
      <w:bookmarkEnd w:id="254"/>
    </w:p>
    <w:p w14:paraId="4497AB15" w14:textId="77777777" w:rsidR="009267D1" w:rsidRPr="007021DF" w:rsidRDefault="009267D1" w:rsidP="00C22B12">
      <w:pPr>
        <w:pStyle w:val="Heading5"/>
        <w:rPr>
          <w:lang w:eastAsia="zh-CN"/>
        </w:rPr>
      </w:pPr>
      <w:bookmarkStart w:id="255" w:name="_Toc25227244"/>
      <w:bookmarkStart w:id="256" w:name="_Toc34039587"/>
      <w:bookmarkStart w:id="257" w:name="_Toc39046786"/>
      <w:bookmarkStart w:id="258" w:name="_Toc42934368"/>
      <w:bookmarkStart w:id="259" w:name="_Toc49844584"/>
      <w:bookmarkStart w:id="260" w:name="_Toc56519224"/>
      <w:bookmarkStart w:id="261" w:name="_Toc98501673"/>
      <w:r w:rsidRPr="007021DF">
        <w:t>6.1.2.3.1</w:t>
      </w:r>
      <w:r w:rsidRPr="007021DF">
        <w:rPr>
          <w:rFonts w:hint="eastAsia"/>
          <w:lang w:eastAsia="zh-CN"/>
        </w:rPr>
        <w:tab/>
      </w:r>
      <w:r w:rsidRPr="007021DF">
        <w:rPr>
          <w:lang w:eastAsia="zh-CN"/>
        </w:rPr>
        <w:t>General</w:t>
      </w:r>
      <w:bookmarkEnd w:id="255"/>
      <w:bookmarkEnd w:id="256"/>
      <w:bookmarkEnd w:id="257"/>
      <w:bookmarkEnd w:id="258"/>
      <w:bookmarkEnd w:id="259"/>
      <w:bookmarkEnd w:id="260"/>
      <w:bookmarkEnd w:id="261"/>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262" w:name="_Toc25227245"/>
      <w:bookmarkStart w:id="263" w:name="_Toc34039588"/>
      <w:bookmarkStart w:id="264" w:name="_Toc39046787"/>
      <w:bookmarkStart w:id="265" w:name="_Toc42934369"/>
      <w:bookmarkStart w:id="266" w:name="_Toc49844585"/>
      <w:bookmarkStart w:id="267" w:name="_Toc56519225"/>
      <w:bookmarkStart w:id="268" w:name="_Toc98501674"/>
      <w:r w:rsidRPr="007021DF">
        <w:t>6.1.2.4</w:t>
      </w:r>
      <w:r w:rsidRPr="007021DF">
        <w:tab/>
        <w:t>HTTP multipart messages</w:t>
      </w:r>
      <w:bookmarkEnd w:id="262"/>
      <w:bookmarkEnd w:id="263"/>
      <w:bookmarkEnd w:id="264"/>
      <w:bookmarkEnd w:id="265"/>
      <w:bookmarkEnd w:id="266"/>
      <w:bookmarkEnd w:id="267"/>
      <w:bookmarkEnd w:id="268"/>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lastRenderedPageBreak/>
        <w:t>Examples of multipart/related messages can be found in Annex B.</w:t>
      </w:r>
    </w:p>
    <w:p w14:paraId="240741E7" w14:textId="77777777" w:rsidR="009267D1" w:rsidRPr="007021DF" w:rsidRDefault="009267D1" w:rsidP="00C22B12">
      <w:pPr>
        <w:pStyle w:val="Heading3"/>
      </w:pPr>
      <w:bookmarkStart w:id="269" w:name="_Toc25227246"/>
      <w:bookmarkStart w:id="270" w:name="_Toc34039589"/>
      <w:bookmarkStart w:id="271" w:name="_Toc39046788"/>
      <w:bookmarkStart w:id="272" w:name="_Toc42934370"/>
      <w:bookmarkStart w:id="273" w:name="_Toc49844586"/>
      <w:bookmarkStart w:id="274" w:name="_Toc56519226"/>
      <w:bookmarkStart w:id="275" w:name="_Toc98501675"/>
      <w:r w:rsidRPr="007021DF">
        <w:t>6.1.3</w:t>
      </w:r>
      <w:r w:rsidRPr="007021DF">
        <w:tab/>
        <w:t>Resources</w:t>
      </w:r>
      <w:bookmarkEnd w:id="269"/>
      <w:bookmarkEnd w:id="270"/>
      <w:bookmarkEnd w:id="271"/>
      <w:bookmarkEnd w:id="272"/>
      <w:bookmarkEnd w:id="273"/>
      <w:bookmarkEnd w:id="274"/>
      <w:bookmarkEnd w:id="275"/>
    </w:p>
    <w:p w14:paraId="4577FB5B" w14:textId="77777777" w:rsidR="009267D1" w:rsidRPr="007021DF" w:rsidRDefault="009267D1" w:rsidP="00C22B12">
      <w:pPr>
        <w:pStyle w:val="Heading4"/>
      </w:pPr>
      <w:bookmarkStart w:id="276" w:name="_Toc25227247"/>
      <w:bookmarkStart w:id="277" w:name="_Toc34039590"/>
      <w:bookmarkStart w:id="278" w:name="_Toc39046789"/>
      <w:bookmarkStart w:id="279" w:name="_Toc42934371"/>
      <w:bookmarkStart w:id="280" w:name="_Toc49844587"/>
      <w:bookmarkStart w:id="281" w:name="_Toc56519227"/>
      <w:bookmarkStart w:id="282" w:name="_Toc98501676"/>
      <w:r w:rsidRPr="007021DF">
        <w:t>6.1.3.1</w:t>
      </w:r>
      <w:r w:rsidRPr="007021DF">
        <w:tab/>
        <w:t>Overview</w:t>
      </w:r>
      <w:bookmarkEnd w:id="276"/>
      <w:bookmarkEnd w:id="277"/>
      <w:bookmarkEnd w:id="278"/>
      <w:bookmarkEnd w:id="279"/>
      <w:bookmarkEnd w:id="280"/>
      <w:bookmarkEnd w:id="281"/>
      <w:bookmarkEnd w:id="282"/>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77777777" w:rsidR="009267D1" w:rsidRPr="007021DF" w:rsidRDefault="00A70CC7" w:rsidP="009267D1">
      <w:pPr>
        <w:pStyle w:val="TH"/>
        <w:rPr>
          <w:lang w:val="en-US" w:eastAsia="zh-CN"/>
        </w:rPr>
      </w:pPr>
      <w:r w:rsidRPr="007021DF">
        <w:object w:dxaOrig="7541" w:dyaOrig="5185" w14:anchorId="3D71EF38">
          <v:shape id="_x0000_i1033" type="#_x0000_t75" style="width:274.7pt;height:187.2pt" o:ole="">
            <v:imagedata r:id="rId24" o:title=""/>
          </v:shape>
          <o:OLEObject Type="Embed" ProgID="Visio.Drawing.11" ShapeID="_x0000_i1033" DrawAspect="Content" ObjectID="_1709114454" r:id="rId25"/>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A70CC7"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3D4006"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3D4006" w:rsidRPr="00FF6605" w:rsidRDefault="003D4006" w:rsidP="004649DA">
            <w:pPr>
              <w:pStyle w:val="TAL"/>
            </w:pPr>
          </w:p>
        </w:tc>
        <w:tc>
          <w:tcPr>
            <w:tcW w:w="1987" w:type="pct"/>
            <w:vMerge/>
            <w:tcBorders>
              <w:left w:val="single" w:sz="4" w:space="0" w:color="auto"/>
              <w:right w:val="single" w:sz="4" w:space="0" w:color="auto"/>
            </w:tcBorders>
          </w:tcPr>
          <w:p w14:paraId="1713537E" w14:textId="77777777" w:rsidR="003D4006" w:rsidRPr="00FF6605" w:rsidRDefault="003D4006"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3D4006" w:rsidRPr="00FF6605" w:rsidRDefault="003D4006"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3D4006" w:rsidRDefault="003D4006" w:rsidP="00216FEB">
            <w:pPr>
              <w:pStyle w:val="TAL"/>
              <w:rPr>
                <w:lang w:eastAsia="zh-CN"/>
              </w:rPr>
            </w:pPr>
            <w:r>
              <w:rPr>
                <w:lang w:eastAsia="zh-CN"/>
              </w:rPr>
              <w:t>It is used for the Activate service operation, for the purpose of:</w:t>
            </w:r>
          </w:p>
          <w:p w14:paraId="781A72A6" w14:textId="7C24E9E8" w:rsidR="003D4006" w:rsidRPr="00FF6605" w:rsidRDefault="003D4006"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3D4006"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3D4006" w:rsidRPr="00FF6605" w:rsidRDefault="003D4006" w:rsidP="004649DA">
            <w:pPr>
              <w:pStyle w:val="TAL"/>
            </w:pPr>
          </w:p>
        </w:tc>
        <w:tc>
          <w:tcPr>
            <w:tcW w:w="1987" w:type="pct"/>
            <w:vMerge/>
            <w:tcBorders>
              <w:left w:val="single" w:sz="4" w:space="0" w:color="auto"/>
              <w:right w:val="single" w:sz="4" w:space="0" w:color="auto"/>
            </w:tcBorders>
          </w:tcPr>
          <w:p w14:paraId="6DE4FBF8" w14:textId="77777777" w:rsidR="003D4006" w:rsidRPr="00FF6605" w:rsidRDefault="003D4006"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3D4006" w:rsidRPr="00FF6605" w:rsidRDefault="003D4006"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3D4006" w:rsidRPr="00FF6605" w:rsidRDefault="003D4006" w:rsidP="004649DA">
            <w:pPr>
              <w:pStyle w:val="TAL"/>
              <w:rPr>
                <w:lang w:eastAsia="zh-CN"/>
              </w:rPr>
            </w:pPr>
            <w:r w:rsidRPr="00FF6605">
              <w:rPr>
                <w:rFonts w:hint="eastAsia"/>
                <w:lang w:eastAsia="zh-CN"/>
              </w:rPr>
              <w:t>It is used for the Deactivate service operation, for the purpose of:</w:t>
            </w:r>
          </w:p>
          <w:p w14:paraId="2F3619D8" w14:textId="77777777" w:rsidR="003D4006" w:rsidRPr="00FF6605" w:rsidRDefault="003D4006"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3D4006" w:rsidRPr="00FF6605" w14:paraId="574B48FA" w14:textId="77777777" w:rsidTr="004649DA">
        <w:trPr>
          <w:jc w:val="center"/>
        </w:trPr>
        <w:tc>
          <w:tcPr>
            <w:tcW w:w="881" w:type="pct"/>
            <w:vMerge/>
            <w:tcBorders>
              <w:left w:val="single" w:sz="4" w:space="0" w:color="auto"/>
              <w:bottom w:val="single" w:sz="4" w:space="0" w:color="auto"/>
              <w:right w:val="single" w:sz="4" w:space="0" w:color="auto"/>
            </w:tcBorders>
          </w:tcPr>
          <w:p w14:paraId="5A0F5E02" w14:textId="77777777" w:rsidR="003D4006" w:rsidRPr="00FF6605" w:rsidRDefault="003D4006" w:rsidP="004649DA">
            <w:pPr>
              <w:pStyle w:val="TAL"/>
              <w:rPr>
                <w:lang w:eastAsia="zh-CN"/>
              </w:rPr>
            </w:pPr>
          </w:p>
        </w:tc>
        <w:tc>
          <w:tcPr>
            <w:tcW w:w="1987" w:type="pct"/>
            <w:tcBorders>
              <w:left w:val="single" w:sz="4" w:space="0" w:color="auto"/>
              <w:bottom w:val="single" w:sz="4" w:space="0" w:color="auto"/>
              <w:right w:val="single" w:sz="4" w:space="0" w:color="auto"/>
            </w:tcBorders>
          </w:tcPr>
          <w:p w14:paraId="1A965410" w14:textId="77777777" w:rsidR="003D4006" w:rsidRPr="00FF6605" w:rsidRDefault="003D4006"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3D4006" w:rsidRPr="00FF6605" w:rsidRDefault="003D4006" w:rsidP="004649DA">
            <w:pPr>
              <w:pStyle w:val="TAL"/>
              <w:rPr>
                <w:lang w:eastAsia="zh-CN"/>
              </w:rPr>
            </w:pPr>
            <w:r w:rsidRPr="00FF6605">
              <w:rPr>
                <w:rFonts w:hint="eastAsia"/>
                <w:lang w:eastAsia="zh-CN"/>
              </w:rPr>
              <w:t>sendsms</w:t>
            </w:r>
          </w:p>
          <w:p w14:paraId="350E14CA" w14:textId="77777777" w:rsidR="003D4006" w:rsidRPr="00FF6605" w:rsidRDefault="003D4006"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3D4006" w:rsidRPr="00FF6605" w:rsidRDefault="003D4006"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283" w:name="_Toc25227248"/>
      <w:bookmarkStart w:id="284" w:name="_Toc34039591"/>
      <w:bookmarkStart w:id="285" w:name="_Toc39046790"/>
      <w:bookmarkStart w:id="286" w:name="_Toc42934372"/>
      <w:bookmarkStart w:id="287" w:name="_Toc49844588"/>
      <w:bookmarkStart w:id="288" w:name="_Toc56519228"/>
      <w:bookmarkStart w:id="289" w:name="_Toc98501677"/>
      <w:r w:rsidRPr="007021DF">
        <w:t>6.1.3.2</w:t>
      </w:r>
      <w:r w:rsidRPr="007021DF">
        <w:tab/>
        <w:t xml:space="preserve">Resource: </w:t>
      </w:r>
      <w:r w:rsidRPr="007021DF">
        <w:rPr>
          <w:rFonts w:hint="eastAsia"/>
          <w:lang w:eastAsia="zh-CN"/>
        </w:rPr>
        <w:t xml:space="preserve"> UEContexts</w:t>
      </w:r>
      <w:bookmarkEnd w:id="283"/>
      <w:r>
        <w:rPr>
          <w:lang w:eastAsia="zh-CN"/>
        </w:rPr>
        <w:t xml:space="preserve"> (Store)</w:t>
      </w:r>
      <w:bookmarkEnd w:id="284"/>
      <w:bookmarkEnd w:id="285"/>
      <w:bookmarkEnd w:id="286"/>
      <w:bookmarkEnd w:id="287"/>
      <w:bookmarkEnd w:id="288"/>
      <w:bookmarkEnd w:id="289"/>
    </w:p>
    <w:p w14:paraId="2BCB2AA7" w14:textId="77777777" w:rsidR="009267D1" w:rsidRPr="007021DF" w:rsidRDefault="009267D1" w:rsidP="00C22B12">
      <w:pPr>
        <w:pStyle w:val="Heading5"/>
      </w:pPr>
      <w:bookmarkStart w:id="290" w:name="_Toc25227249"/>
      <w:bookmarkStart w:id="291" w:name="_Toc34039592"/>
      <w:bookmarkStart w:id="292" w:name="_Toc39046791"/>
      <w:bookmarkStart w:id="293" w:name="_Toc42934373"/>
      <w:bookmarkStart w:id="294" w:name="_Toc49844589"/>
      <w:bookmarkStart w:id="295" w:name="_Toc56519229"/>
      <w:bookmarkStart w:id="296" w:name="_Toc98501678"/>
      <w:r w:rsidRPr="007021DF">
        <w:t>6.1.3.2.1</w:t>
      </w:r>
      <w:r w:rsidRPr="007021DF">
        <w:tab/>
        <w:t>Description</w:t>
      </w:r>
      <w:bookmarkEnd w:id="290"/>
      <w:bookmarkEnd w:id="291"/>
      <w:bookmarkEnd w:id="292"/>
      <w:bookmarkEnd w:id="293"/>
      <w:bookmarkEnd w:id="294"/>
      <w:bookmarkEnd w:id="295"/>
      <w:bookmarkEnd w:id="29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297" w:name="_Toc25227250"/>
      <w:bookmarkStart w:id="298" w:name="_Toc34039593"/>
      <w:bookmarkStart w:id="299" w:name="_Toc39046792"/>
      <w:bookmarkStart w:id="300" w:name="_Toc42934374"/>
      <w:bookmarkStart w:id="301" w:name="_Toc49844590"/>
      <w:bookmarkStart w:id="302" w:name="_Toc56519230"/>
      <w:bookmarkStart w:id="303" w:name="_Toc98501679"/>
      <w:r w:rsidRPr="007021DF">
        <w:t>6.1.3.2.2</w:t>
      </w:r>
      <w:r w:rsidRPr="007021DF">
        <w:tab/>
        <w:t>Resource Definition</w:t>
      </w:r>
      <w:bookmarkEnd w:id="297"/>
      <w:bookmarkEnd w:id="298"/>
      <w:bookmarkEnd w:id="299"/>
      <w:bookmarkEnd w:id="300"/>
      <w:bookmarkEnd w:id="301"/>
      <w:bookmarkEnd w:id="302"/>
      <w:bookmarkEnd w:id="30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04" w:name="_Toc25227251"/>
      <w:bookmarkStart w:id="305" w:name="_Toc34039594"/>
      <w:bookmarkStart w:id="306" w:name="_Toc39046793"/>
      <w:bookmarkStart w:id="307" w:name="_Toc42934375"/>
      <w:bookmarkStart w:id="308" w:name="_Toc49844591"/>
      <w:bookmarkStart w:id="309" w:name="_Toc56519231"/>
      <w:bookmarkStart w:id="310" w:name="_Toc98501680"/>
      <w:r w:rsidRPr="007021DF">
        <w:t>6.1.3.2.3</w:t>
      </w:r>
      <w:r w:rsidRPr="007021DF">
        <w:tab/>
        <w:t>Resource Standard Methods</w:t>
      </w:r>
      <w:bookmarkEnd w:id="304"/>
      <w:bookmarkEnd w:id="305"/>
      <w:bookmarkEnd w:id="306"/>
      <w:bookmarkEnd w:id="307"/>
      <w:bookmarkEnd w:id="308"/>
      <w:bookmarkEnd w:id="309"/>
      <w:bookmarkEnd w:id="310"/>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11" w:name="_Toc25227252"/>
      <w:bookmarkStart w:id="312" w:name="_Toc34039595"/>
      <w:bookmarkStart w:id="313" w:name="_Toc39046794"/>
      <w:bookmarkStart w:id="314" w:name="_Toc42934376"/>
      <w:bookmarkStart w:id="315" w:name="_Toc49844592"/>
      <w:bookmarkStart w:id="316" w:name="_Toc56519232"/>
      <w:bookmarkStart w:id="317" w:name="_Toc98501681"/>
      <w:r w:rsidRPr="007021DF">
        <w:lastRenderedPageBreak/>
        <w:t>6.1.3.3</w:t>
      </w:r>
      <w:r w:rsidRPr="007021DF">
        <w:tab/>
        <w:t xml:space="preserve">Resource: </w:t>
      </w:r>
      <w:r w:rsidRPr="007021DF">
        <w:rPr>
          <w:rFonts w:hint="eastAsia"/>
          <w:lang w:eastAsia="zh-CN"/>
        </w:rPr>
        <w:t xml:space="preserve"> UEContext</w:t>
      </w:r>
      <w:bookmarkEnd w:id="311"/>
      <w:r>
        <w:rPr>
          <w:lang w:eastAsia="zh-CN"/>
        </w:rPr>
        <w:t xml:space="preserve"> (Document)</w:t>
      </w:r>
      <w:bookmarkEnd w:id="312"/>
      <w:bookmarkEnd w:id="313"/>
      <w:bookmarkEnd w:id="314"/>
      <w:bookmarkEnd w:id="315"/>
      <w:bookmarkEnd w:id="316"/>
      <w:bookmarkEnd w:id="317"/>
    </w:p>
    <w:p w14:paraId="7FC66431" w14:textId="77777777" w:rsidR="009267D1" w:rsidRPr="007021DF" w:rsidRDefault="009267D1" w:rsidP="00C22B12">
      <w:pPr>
        <w:pStyle w:val="Heading5"/>
      </w:pPr>
      <w:bookmarkStart w:id="318" w:name="_Toc25227253"/>
      <w:bookmarkStart w:id="319" w:name="_Toc34039596"/>
      <w:bookmarkStart w:id="320" w:name="_Toc39046795"/>
      <w:bookmarkStart w:id="321" w:name="_Toc42934377"/>
      <w:bookmarkStart w:id="322" w:name="_Toc49844593"/>
      <w:bookmarkStart w:id="323" w:name="_Toc56519233"/>
      <w:bookmarkStart w:id="324" w:name="_Toc98501682"/>
      <w:r w:rsidRPr="007021DF">
        <w:t>6.1.3.</w:t>
      </w:r>
      <w:r w:rsidRPr="007021DF">
        <w:rPr>
          <w:rFonts w:hint="eastAsia"/>
          <w:lang w:eastAsia="zh-CN"/>
        </w:rPr>
        <w:t>3</w:t>
      </w:r>
      <w:r w:rsidRPr="007021DF">
        <w:t>.1</w:t>
      </w:r>
      <w:r w:rsidRPr="007021DF">
        <w:tab/>
        <w:t>Description</w:t>
      </w:r>
      <w:bookmarkEnd w:id="318"/>
      <w:bookmarkEnd w:id="319"/>
      <w:bookmarkEnd w:id="320"/>
      <w:bookmarkEnd w:id="321"/>
      <w:bookmarkEnd w:id="322"/>
      <w:bookmarkEnd w:id="323"/>
      <w:bookmarkEnd w:id="324"/>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25" w:name="_Toc25227254"/>
      <w:bookmarkStart w:id="326" w:name="_Toc34039597"/>
      <w:bookmarkStart w:id="327" w:name="_Toc39046796"/>
      <w:bookmarkStart w:id="328" w:name="_Toc42934378"/>
      <w:bookmarkStart w:id="329" w:name="_Toc49844594"/>
      <w:bookmarkStart w:id="330" w:name="_Toc56519234"/>
      <w:bookmarkStart w:id="331" w:name="_Toc98501683"/>
      <w:r w:rsidRPr="007021DF">
        <w:t>6.1.3.</w:t>
      </w:r>
      <w:r w:rsidRPr="007021DF">
        <w:rPr>
          <w:rFonts w:hint="eastAsia"/>
          <w:lang w:eastAsia="zh-CN"/>
        </w:rPr>
        <w:t>3</w:t>
      </w:r>
      <w:r w:rsidRPr="007021DF">
        <w:t>.2</w:t>
      </w:r>
      <w:r w:rsidRPr="007021DF">
        <w:tab/>
        <w:t>Resource Definition</w:t>
      </w:r>
      <w:bookmarkEnd w:id="325"/>
      <w:bookmarkEnd w:id="326"/>
      <w:bookmarkEnd w:id="327"/>
      <w:bookmarkEnd w:id="328"/>
      <w:bookmarkEnd w:id="329"/>
      <w:bookmarkEnd w:id="330"/>
      <w:bookmarkEnd w:id="331"/>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332" w:name="_Toc25227255"/>
      <w:bookmarkStart w:id="333" w:name="_Toc34039598"/>
      <w:bookmarkStart w:id="334" w:name="_Toc39046797"/>
      <w:bookmarkStart w:id="335" w:name="_Toc42934379"/>
      <w:bookmarkStart w:id="336" w:name="_Toc49844595"/>
      <w:bookmarkStart w:id="337" w:name="_Toc56519235"/>
      <w:bookmarkStart w:id="338" w:name="_Toc98501684"/>
      <w:r w:rsidRPr="007021DF">
        <w:t>6.1.3.</w:t>
      </w:r>
      <w:r w:rsidRPr="007021DF">
        <w:rPr>
          <w:rFonts w:hint="eastAsia"/>
          <w:lang w:eastAsia="zh-CN"/>
        </w:rPr>
        <w:t>3</w:t>
      </w:r>
      <w:r w:rsidRPr="007021DF">
        <w:t>.3</w:t>
      </w:r>
      <w:r w:rsidRPr="007021DF">
        <w:tab/>
        <w:t>Resource Standard Methods</w:t>
      </w:r>
      <w:bookmarkEnd w:id="332"/>
      <w:bookmarkEnd w:id="333"/>
      <w:bookmarkEnd w:id="334"/>
      <w:bookmarkEnd w:id="335"/>
      <w:bookmarkEnd w:id="336"/>
      <w:bookmarkEnd w:id="337"/>
      <w:bookmarkEnd w:id="338"/>
    </w:p>
    <w:p w14:paraId="1A511103" w14:textId="77777777" w:rsidR="009267D1" w:rsidRPr="00A422B4" w:rsidRDefault="009267D1" w:rsidP="002A18F4">
      <w:pPr>
        <w:pStyle w:val="H6"/>
      </w:pPr>
      <w:bookmarkStart w:id="339" w:name="_Toc25227256"/>
      <w:bookmarkStart w:id="340" w:name="_Toc34039599"/>
      <w:bookmarkStart w:id="341" w:name="_Toc39046798"/>
      <w:bookmarkStart w:id="342" w:name="_Toc42934380"/>
      <w:bookmarkStart w:id="343" w:name="_Toc49844596"/>
      <w:bookmarkStart w:id="344" w:name="_Toc56519236"/>
      <w:r w:rsidRPr="000200DB">
        <w:t>6.1.3.</w:t>
      </w:r>
      <w:r w:rsidRPr="00A422B4">
        <w:t>3</w:t>
      </w:r>
      <w:r w:rsidRPr="000200DB">
        <w:t>.3.1</w:t>
      </w:r>
      <w:r w:rsidRPr="000200DB">
        <w:tab/>
      </w:r>
      <w:r w:rsidRPr="00A422B4">
        <w:t>PUT</w:t>
      </w:r>
      <w:bookmarkEnd w:id="339"/>
      <w:bookmarkEnd w:id="340"/>
      <w:bookmarkEnd w:id="341"/>
      <w:bookmarkEnd w:id="342"/>
      <w:bookmarkEnd w:id="343"/>
      <w:bookmarkEnd w:id="344"/>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345"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345"/>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346"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346"/>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216F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216F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216F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216F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216FEB">
            <w:pPr>
              <w:pStyle w:val="TAH"/>
            </w:pPr>
            <w:r>
              <w:t>Description</w:t>
            </w:r>
          </w:p>
        </w:tc>
      </w:tr>
      <w:tr w:rsidR="00B52B2E" w14:paraId="77A18F2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216FEB">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216FE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216FEB">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347" w:name="_Toc25227257"/>
      <w:bookmarkStart w:id="348" w:name="_Toc34039600"/>
      <w:bookmarkStart w:id="349" w:name="_Toc39046799"/>
      <w:bookmarkStart w:id="350" w:name="_Toc42934381"/>
      <w:bookmarkStart w:id="351" w:name="_Toc49844597"/>
      <w:r w:rsidRPr="00D67AB2">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5858408F" w:rsidR="007132F5" w:rsidRPr="00D67AB2" w:rsidRDefault="007132F5" w:rsidP="00C601BB">
            <w:pPr>
              <w:pStyle w:val="TAL"/>
            </w:pPr>
            <w:r>
              <w:t xml:space="preserve">Or the same URI, </w:t>
            </w:r>
            <w:r w:rsidRPr="00A563BE">
              <w:t>if a request is redirected to the same target resource via a different SCP.</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4CAC7909" w:rsidR="0002547F" w:rsidRPr="00D67AB2" w:rsidRDefault="0002547F" w:rsidP="00C601BB">
            <w:pPr>
              <w:pStyle w:val="TAL"/>
            </w:pPr>
            <w:r>
              <w:t xml:space="preserve">Or the same URI, </w:t>
            </w:r>
            <w:r w:rsidRPr="00A563BE">
              <w:t>if a request is redirected to the same target resource via a different SCP.</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352" w:name="_Toc56519237"/>
      <w:r w:rsidRPr="000200DB">
        <w:t>6.1.3.</w:t>
      </w:r>
      <w:r w:rsidRPr="00A422B4">
        <w:t>3</w:t>
      </w:r>
      <w:r w:rsidRPr="000200DB">
        <w:t>.3.</w:t>
      </w:r>
      <w:r w:rsidRPr="00A422B4">
        <w:t>2</w:t>
      </w:r>
      <w:r w:rsidRPr="000200DB">
        <w:tab/>
      </w:r>
      <w:r w:rsidRPr="00A422B4">
        <w:t>DELETE</w:t>
      </w:r>
      <w:bookmarkEnd w:id="347"/>
      <w:bookmarkEnd w:id="348"/>
      <w:bookmarkEnd w:id="349"/>
      <w:bookmarkEnd w:id="350"/>
      <w:bookmarkEnd w:id="351"/>
      <w:bookmarkEnd w:id="352"/>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353"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353"/>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354" w:name="_Toc25227258"/>
      <w:bookmarkStart w:id="355" w:name="_Toc34039601"/>
      <w:bookmarkStart w:id="356" w:name="_Toc39046800"/>
      <w:bookmarkStart w:id="357" w:name="_Toc42934382"/>
      <w:bookmarkStart w:id="358" w:name="_Toc49844598"/>
      <w:r>
        <w:lastRenderedPageBreak/>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022C4CAD"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081406A"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359" w:name="_Toc11338490"/>
      <w:bookmarkStart w:id="360" w:name="_Toc27585122"/>
      <w:bookmarkStart w:id="361" w:name="_Toc36457078"/>
      <w:bookmarkStart w:id="362" w:name="_Toc45027962"/>
      <w:bookmarkStart w:id="363" w:name="_Toc45028797"/>
      <w:bookmarkStart w:id="364" w:name="_Toc67681556"/>
      <w:bookmarkStart w:id="365" w:name="_Toc82680132"/>
      <w:bookmarkStart w:id="366" w:name="_Toc88746022"/>
      <w:bookmarkStart w:id="367"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7777777" w:rsidR="000200DB" w:rsidRPr="00B06F7A" w:rsidRDefault="000200DB" w:rsidP="00216FEB">
            <w:pPr>
              <w:pStyle w:val="TAL"/>
            </w:pPr>
            <w:r w:rsidRPr="00B06F7A">
              <w:t>Upon success, an empty response body shall be returned.</w:t>
            </w:r>
            <w:r w:rsidRPr="00B06F7A">
              <w:rPr>
                <w:rFonts w:hint="eastAsia"/>
                <w:lang w:eastAsia="zh-CN"/>
              </w:rPr>
              <w:t xml:space="preserve"> (NOTE </w:t>
            </w:r>
            <w:r>
              <w:rPr>
                <w:lang w:eastAsia="zh-CN"/>
              </w:rPr>
              <w:t>3</w:t>
            </w:r>
            <w:r w:rsidRPr="00B06F7A">
              <w:rPr>
                <w:rFonts w:hint="eastAsia"/>
                <w:lang w:eastAsia="zh-CN"/>
              </w:rPr>
              <w:t>)</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77777777" w:rsidR="000200DB" w:rsidRPr="00B06F7A" w:rsidRDefault="000200DB" w:rsidP="00216FEB">
            <w:pPr>
              <w:pStyle w:val="TAC"/>
            </w:pPr>
            <w:r w:rsidRPr="00B06F7A">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77777777" w:rsidR="000200DB" w:rsidRDefault="000200DB" w:rsidP="00216FEB">
            <w:pPr>
              <w:pStyle w:val="TAL"/>
              <w:rPr>
                <w:lang w:eastAsia="zh-CN"/>
              </w:rPr>
            </w:pPr>
            <w:r w:rsidRPr="00B06F7A">
              <w:rPr>
                <w:rFonts w:hint="eastAsia"/>
                <w:lang w:eastAsia="zh-CN"/>
              </w:rPr>
              <w:t xml:space="preserve">Upon success, the execution report is returned. </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0200DB"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0200DB" w:rsidRPr="00B06F7A" w:rsidRDefault="000200DB"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0200DB" w:rsidRPr="00B06F7A" w:rsidRDefault="000200DB"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0200DB" w:rsidRPr="00B06F7A" w:rsidRDefault="000200DB"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0200DB" w:rsidRPr="00B06F7A" w:rsidRDefault="000200DB"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085DE4A" w14:textId="77777777" w:rsidR="000200DB" w:rsidRDefault="000200DB" w:rsidP="00216FEB">
            <w:pPr>
              <w:pStyle w:val="TAL"/>
            </w:pPr>
            <w:r>
              <w:t>Temporary redirection. The NF service consumer shall generate a Location header field containing a URI pointing to the endpoint of another NF service consumer to which the notification should be sent.</w:t>
            </w:r>
          </w:p>
          <w:p w14:paraId="2AAD5BC1" w14:textId="77777777" w:rsidR="000200DB" w:rsidRDefault="000200DB"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7A5CEA9" w14:textId="77777777" w:rsidR="000200DB" w:rsidRDefault="000200DB" w:rsidP="00216FEB">
            <w:pPr>
              <w:pStyle w:val="TAL"/>
            </w:pPr>
          </w:p>
          <w:p w14:paraId="0EF5FCAE" w14:textId="77777777" w:rsidR="000200DB" w:rsidRPr="00B06F7A" w:rsidRDefault="000200DB" w:rsidP="00216FEB">
            <w:pPr>
              <w:pStyle w:val="TAL"/>
              <w:rPr>
                <w:lang w:eastAsia="zh-CN"/>
              </w:rPr>
            </w:pPr>
            <w:r>
              <w:t>(NOTE 2)</w:t>
            </w:r>
          </w:p>
        </w:tc>
      </w:tr>
      <w:tr w:rsidR="000200DB"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0200DB" w:rsidRPr="00B06F7A" w:rsidRDefault="000200DB"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0200DB" w:rsidRPr="00B06F7A" w:rsidRDefault="000200DB"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0200DB" w:rsidRPr="00B06F7A" w:rsidRDefault="000200DB"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0200DB" w:rsidRPr="00B06F7A" w:rsidRDefault="000200DB"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5418D1F" w14:textId="77777777" w:rsidR="000200DB" w:rsidRDefault="000200DB" w:rsidP="00216FEB">
            <w:pPr>
              <w:pStyle w:val="TAL"/>
            </w:pPr>
            <w:r>
              <w:t>Permanent redirection. The NF service consumer shall generate a Location header field containing a URI pointing to the endpoint of another NF service consumer to which the notification should be sent.</w:t>
            </w:r>
          </w:p>
          <w:p w14:paraId="0ECF9A82" w14:textId="77777777" w:rsidR="000200DB" w:rsidRDefault="000200DB"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D672233" w14:textId="77777777" w:rsidR="000200DB" w:rsidRDefault="000200DB" w:rsidP="00216FEB">
            <w:pPr>
              <w:pStyle w:val="TAL"/>
            </w:pPr>
          </w:p>
          <w:p w14:paraId="0897E87B" w14:textId="77777777" w:rsidR="000200DB" w:rsidRPr="00B06F7A" w:rsidRDefault="000200DB" w:rsidP="00216FEB">
            <w:pPr>
              <w:pStyle w:val="TAL"/>
              <w:rPr>
                <w:lang w:eastAsia="zh-CN"/>
              </w:rPr>
            </w:pPr>
            <w:r>
              <w:t>(NOTE 2)</w:t>
            </w:r>
          </w:p>
        </w:tc>
      </w:tr>
      <w:tr w:rsidR="000200DB"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0200DB" w:rsidRPr="00B06F7A" w:rsidRDefault="000200DB"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0200DB" w:rsidRPr="00B06F7A" w:rsidRDefault="000200DB"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0200DB" w:rsidRPr="00B06F7A" w:rsidRDefault="000200DB"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0200DB" w:rsidRPr="00B06F7A" w:rsidRDefault="000200DB"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0200DB" w:rsidRPr="00B06F7A" w:rsidRDefault="000200DB" w:rsidP="00216FEB">
            <w:pPr>
              <w:pStyle w:val="TAL"/>
              <w:rPr>
                <w:lang w:eastAsia="zh-CN"/>
              </w:rPr>
            </w:pPr>
            <w:r w:rsidRPr="00B06F7A">
              <w:rPr>
                <w:lang w:eastAsia="zh-CN"/>
              </w:rPr>
              <w:t>One or more attributes are not allowed to be modified.</w:t>
            </w:r>
          </w:p>
          <w:p w14:paraId="31542996" w14:textId="77777777" w:rsidR="000200DB" w:rsidRPr="00B06F7A" w:rsidRDefault="000200DB" w:rsidP="00216FEB">
            <w:pPr>
              <w:pStyle w:val="TAL"/>
              <w:rPr>
                <w:lang w:eastAsia="zh-CN"/>
              </w:rPr>
            </w:pPr>
          </w:p>
          <w:p w14:paraId="04CC2614" w14:textId="77777777" w:rsidR="000200DB" w:rsidRPr="00B06F7A" w:rsidRDefault="000200DB" w:rsidP="00216FEB">
            <w:pPr>
              <w:pStyle w:val="TAL"/>
              <w:rPr>
                <w:lang w:eastAsia="zh-CN"/>
              </w:rPr>
            </w:pPr>
            <w:r w:rsidRPr="00B06F7A">
              <w:rPr>
                <w:lang w:eastAsia="zh-CN"/>
              </w:rPr>
              <w:t>The "cause" attribute may be used to indicate one of the following application errors:</w:t>
            </w:r>
          </w:p>
          <w:p w14:paraId="26DD84CA" w14:textId="77777777" w:rsidR="000200DB" w:rsidRPr="00B06F7A" w:rsidRDefault="000200DB"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0200DB"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0200DB" w:rsidRPr="00B06F7A" w:rsidRDefault="000200DB"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0200DB" w:rsidRPr="00B06F7A" w:rsidRDefault="000200DB"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0200DB" w:rsidRPr="00B06F7A" w:rsidRDefault="000200DB"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0200DB" w:rsidRPr="00B06F7A" w:rsidRDefault="000200DB"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0200DB" w:rsidRPr="00B06F7A" w:rsidRDefault="000200DB" w:rsidP="00216FEB">
            <w:pPr>
              <w:pStyle w:val="TAL"/>
            </w:pPr>
            <w:r w:rsidRPr="00B06F7A">
              <w:t>The "cause" attribute may be used to indicate one of the following application errors:</w:t>
            </w:r>
          </w:p>
          <w:p w14:paraId="0724D8D8" w14:textId="77777777" w:rsidR="000200DB" w:rsidRPr="00B06F7A" w:rsidRDefault="000200DB" w:rsidP="00216FEB">
            <w:pPr>
              <w:pStyle w:val="TAL"/>
            </w:pPr>
            <w:r w:rsidRPr="00B06F7A">
              <w:t>- USER_NOT_FOUND</w:t>
            </w:r>
          </w:p>
          <w:p w14:paraId="2B9F8500" w14:textId="77777777" w:rsidR="000200DB" w:rsidRPr="00B06F7A" w:rsidRDefault="000200DB" w:rsidP="00216FEB">
            <w:pPr>
              <w:pStyle w:val="TAL"/>
              <w:rPr>
                <w:lang w:eastAsia="zh-CN"/>
              </w:rPr>
            </w:pPr>
            <w:r w:rsidRPr="00B06F7A">
              <w:t xml:space="preserve">- </w:t>
            </w:r>
            <w:r w:rsidRPr="00FF6605">
              <w:rPr>
                <w:rFonts w:hint="eastAsia"/>
                <w:lang w:eastAsia="zh-CN"/>
              </w:rPr>
              <w:t>CONTEXT_NOT_FOUND</w:t>
            </w:r>
          </w:p>
        </w:tc>
      </w:tr>
      <w:tr w:rsidR="000200DB"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0200DB" w:rsidRDefault="000200DB" w:rsidP="00216FEB">
            <w:pPr>
              <w:pStyle w:val="TAN"/>
            </w:pPr>
            <w:r w:rsidRPr="00B06F7A">
              <w:t>NOTE 1:</w:t>
            </w:r>
            <w:r w:rsidRPr="00B06F7A">
              <w:tab/>
              <w:t>In addition common data structures as listed in table 5.2.7.1-1 of 3GPP TS 29.500 [4] are supported.</w:t>
            </w:r>
          </w:p>
          <w:p w14:paraId="04D94FF3" w14:textId="77777777" w:rsidR="000200DB" w:rsidRPr="00B06F7A" w:rsidRDefault="000200DB"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7777777" w:rsidR="000200DB" w:rsidRPr="00B06F7A" w:rsidRDefault="000200DB" w:rsidP="00216FEB">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Pr="00B06F7A">
              <w:rPr>
                <w:rFonts w:hint="eastAsia"/>
                <w:lang w:val="en-US" w:eastAsia="zh-CN"/>
              </w:rPr>
              <w:t xml:space="preserve">If all the modification instructions in the PATCH request have been implemented, the </w:t>
            </w:r>
            <w:r>
              <w:rPr>
                <w:lang w:val="en-US" w:eastAsia="zh-CN"/>
              </w:rPr>
              <w:t>SMSF</w:t>
            </w:r>
            <w:r w:rsidRPr="00B06F7A">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SMSF</w:t>
            </w:r>
            <w:r w:rsidRPr="00B06F7A">
              <w:rPr>
                <w:rFonts w:hint="eastAsia"/>
                <w:lang w:val="en-US" w:eastAsia="zh-CN"/>
              </w:rPr>
              <w:t xml:space="preserve"> shall respond with PatchResult.</w:t>
            </w:r>
          </w:p>
        </w:tc>
      </w:tr>
    </w:tbl>
    <w:p w14:paraId="55DC96AF" w14:textId="77777777" w:rsidR="000200DB" w:rsidRPr="00B06F7A" w:rsidRDefault="000200DB" w:rsidP="000200DB">
      <w:pPr>
        <w:rPr>
          <w:noProof/>
        </w:rPr>
      </w:pPr>
    </w:p>
    <w:bookmarkEnd w:id="359"/>
    <w:bookmarkEnd w:id="360"/>
    <w:bookmarkEnd w:id="361"/>
    <w:bookmarkEnd w:id="362"/>
    <w:bookmarkEnd w:id="363"/>
    <w:bookmarkEnd w:id="364"/>
    <w:bookmarkEnd w:id="365"/>
    <w:bookmarkEnd w:id="366"/>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368" w:name="_Toc98501685"/>
      <w:r w:rsidRPr="007021DF">
        <w:lastRenderedPageBreak/>
        <w:t>6.1.3.3.4</w:t>
      </w:r>
      <w:r w:rsidRPr="007021DF">
        <w:tab/>
        <w:t>Resource Custom Operations</w:t>
      </w:r>
      <w:bookmarkEnd w:id="354"/>
      <w:bookmarkEnd w:id="355"/>
      <w:bookmarkEnd w:id="356"/>
      <w:bookmarkEnd w:id="357"/>
      <w:bookmarkEnd w:id="358"/>
      <w:bookmarkEnd w:id="367"/>
      <w:bookmarkEnd w:id="368"/>
    </w:p>
    <w:p w14:paraId="18BF9686" w14:textId="77777777" w:rsidR="009267D1" w:rsidRPr="007021DF" w:rsidRDefault="009267D1" w:rsidP="002A18F4">
      <w:pPr>
        <w:pStyle w:val="H6"/>
      </w:pPr>
      <w:bookmarkStart w:id="369" w:name="_Toc25227259"/>
      <w:bookmarkStart w:id="370" w:name="_Toc34039602"/>
      <w:bookmarkStart w:id="371" w:name="_Toc39046801"/>
      <w:bookmarkStart w:id="372" w:name="_Toc42934383"/>
      <w:bookmarkStart w:id="373" w:name="_Toc49844599"/>
      <w:bookmarkStart w:id="374" w:name="_Toc56519239"/>
      <w:r w:rsidRPr="007021DF">
        <w:t>6.1.3.3.4.1</w:t>
      </w:r>
      <w:r w:rsidRPr="007021DF">
        <w:tab/>
        <w:t>Overview</w:t>
      </w:r>
      <w:bookmarkEnd w:id="369"/>
      <w:bookmarkEnd w:id="370"/>
      <w:bookmarkEnd w:id="371"/>
      <w:bookmarkEnd w:id="372"/>
      <w:bookmarkEnd w:id="373"/>
      <w:bookmarkEnd w:id="374"/>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53509B4B" w14:textId="77777777" w:rsidR="009267D1" w:rsidRPr="007021DF" w:rsidRDefault="009267D1" w:rsidP="009267D1"/>
    <w:p w14:paraId="56627E70" w14:textId="77777777" w:rsidR="009267D1" w:rsidRPr="007021DF" w:rsidRDefault="009267D1" w:rsidP="002A18F4">
      <w:pPr>
        <w:pStyle w:val="H6"/>
        <w:rPr>
          <w:lang w:eastAsia="zh-CN"/>
        </w:rPr>
      </w:pPr>
      <w:bookmarkStart w:id="375" w:name="_Toc25227260"/>
      <w:bookmarkStart w:id="376" w:name="_Toc34039603"/>
      <w:bookmarkStart w:id="377" w:name="_Toc39046802"/>
      <w:bookmarkStart w:id="378" w:name="_Toc42934384"/>
      <w:bookmarkStart w:id="379" w:name="_Toc49844600"/>
      <w:bookmarkStart w:id="380" w:name="_Toc56519240"/>
      <w:r w:rsidRPr="007021DF">
        <w:t>6.1.3.3.4.2</w:t>
      </w:r>
      <w:r w:rsidRPr="007021DF">
        <w:tab/>
        <w:t xml:space="preserve">Operation: </w:t>
      </w:r>
      <w:r w:rsidRPr="007021DF">
        <w:rPr>
          <w:rFonts w:hint="eastAsia"/>
          <w:lang w:eastAsia="zh-CN"/>
        </w:rPr>
        <w:t>sendsms</w:t>
      </w:r>
      <w:bookmarkEnd w:id="375"/>
      <w:bookmarkEnd w:id="376"/>
      <w:bookmarkEnd w:id="377"/>
      <w:bookmarkEnd w:id="378"/>
      <w:bookmarkEnd w:id="379"/>
      <w:bookmarkEnd w:id="380"/>
    </w:p>
    <w:p w14:paraId="1B9961A3" w14:textId="77777777" w:rsidR="009267D1" w:rsidRPr="007021DF" w:rsidRDefault="009267D1" w:rsidP="00C22B12">
      <w:pPr>
        <w:pStyle w:val="Heading7"/>
        <w:numPr>
          <w:ilvl w:val="6"/>
          <w:numId w:val="0"/>
        </w:numPr>
        <w:ind w:left="1296" w:hanging="288"/>
        <w:rPr>
          <w:lang w:eastAsia="zh-CN"/>
        </w:rPr>
      </w:pPr>
      <w:bookmarkStart w:id="381" w:name="_Toc25227261"/>
      <w:bookmarkStart w:id="382" w:name="_Toc34039604"/>
      <w:bookmarkStart w:id="383" w:name="_Toc39046803"/>
      <w:bookmarkStart w:id="384" w:name="_Toc42934385"/>
      <w:bookmarkStart w:id="385" w:name="_Toc49844601"/>
      <w:bookmarkStart w:id="386" w:name="_Toc56519241"/>
      <w:bookmarkStart w:id="387" w:name="_Toc98501686"/>
      <w:r w:rsidRPr="007021DF">
        <w:t>6.1.3.3.4.2.1</w:t>
      </w:r>
      <w:r w:rsidRPr="007021DF">
        <w:tab/>
        <w:t>Description</w:t>
      </w:r>
      <w:bookmarkEnd w:id="381"/>
      <w:bookmarkEnd w:id="382"/>
      <w:bookmarkEnd w:id="383"/>
      <w:bookmarkEnd w:id="384"/>
      <w:bookmarkEnd w:id="385"/>
      <w:bookmarkEnd w:id="386"/>
      <w:bookmarkEnd w:id="387"/>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388" w:name="_Toc25227262"/>
      <w:bookmarkStart w:id="389" w:name="_Toc34039605"/>
      <w:bookmarkStart w:id="390" w:name="_Toc39046804"/>
      <w:bookmarkStart w:id="391" w:name="_Toc42934386"/>
      <w:bookmarkStart w:id="392" w:name="_Toc49844602"/>
      <w:bookmarkStart w:id="393" w:name="_Toc56519242"/>
      <w:bookmarkStart w:id="394" w:name="_Toc98501687"/>
      <w:r w:rsidRPr="007021DF">
        <w:t>6.1.3.3.4.2.2</w:t>
      </w:r>
      <w:r w:rsidRPr="007021DF">
        <w:tab/>
        <w:t>Operation Definition</w:t>
      </w:r>
      <w:bookmarkEnd w:id="388"/>
      <w:bookmarkEnd w:id="389"/>
      <w:bookmarkEnd w:id="390"/>
      <w:bookmarkEnd w:id="391"/>
      <w:bookmarkEnd w:id="392"/>
      <w:bookmarkEnd w:id="393"/>
      <w:bookmarkEnd w:id="394"/>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395"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395"/>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396"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396"/>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397"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397"/>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398" w:name="_Toc25227263"/>
      <w:bookmarkStart w:id="399" w:name="_Toc34039606"/>
      <w:bookmarkStart w:id="400" w:name="_Toc39046805"/>
      <w:bookmarkStart w:id="401" w:name="_Toc42934387"/>
      <w:bookmarkStart w:id="402"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99BF94" w:rsidR="00DC5E2B" w:rsidRPr="00D67AB2" w:rsidRDefault="00DC5E2B" w:rsidP="00C601BB">
            <w:pPr>
              <w:pStyle w:val="TAL"/>
            </w:pPr>
            <w:r>
              <w:t xml:space="preserve">Or the same URI, </w:t>
            </w:r>
            <w:r w:rsidRPr="00A563BE">
              <w:t>if a request is redirected to the same target resource via a different SCP.</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5D0041AA" w:rsidR="00E67573" w:rsidRPr="00D67AB2" w:rsidRDefault="00E67573" w:rsidP="00C601BB">
            <w:pPr>
              <w:pStyle w:val="TAL"/>
            </w:pPr>
            <w:r>
              <w:t xml:space="preserve">Or the same URI, </w:t>
            </w:r>
            <w:r w:rsidRPr="00A563BE">
              <w:t>if a request is redirected to the same target resource via a different SCP.</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7BC3E365" w14:textId="77777777" w:rsidR="009267D1" w:rsidRPr="007021DF" w:rsidRDefault="009267D1" w:rsidP="00C22B12">
      <w:pPr>
        <w:pStyle w:val="Heading3"/>
      </w:pPr>
      <w:bookmarkStart w:id="403" w:name="_Toc56519243"/>
      <w:bookmarkStart w:id="404" w:name="_Toc98501688"/>
      <w:r w:rsidRPr="007021DF">
        <w:lastRenderedPageBreak/>
        <w:t>6.1.4</w:t>
      </w:r>
      <w:r w:rsidRPr="007021DF">
        <w:tab/>
        <w:t>Custom Operations without associated resources</w:t>
      </w:r>
      <w:bookmarkEnd w:id="398"/>
      <w:bookmarkEnd w:id="399"/>
      <w:bookmarkEnd w:id="400"/>
      <w:bookmarkEnd w:id="401"/>
      <w:bookmarkEnd w:id="402"/>
      <w:bookmarkEnd w:id="403"/>
      <w:bookmarkEnd w:id="40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05" w:name="_Toc25227264"/>
      <w:bookmarkStart w:id="406" w:name="_Toc34039607"/>
      <w:bookmarkStart w:id="407" w:name="_Toc39046806"/>
      <w:bookmarkStart w:id="408" w:name="_Toc42934388"/>
      <w:bookmarkStart w:id="409" w:name="_Toc49844604"/>
      <w:bookmarkStart w:id="410" w:name="_Toc56519244"/>
      <w:bookmarkStart w:id="411" w:name="_Toc98501689"/>
      <w:r w:rsidRPr="007021DF">
        <w:t>6.1.5</w:t>
      </w:r>
      <w:r w:rsidRPr="007021DF">
        <w:tab/>
        <w:t>Notifications</w:t>
      </w:r>
      <w:bookmarkEnd w:id="405"/>
      <w:bookmarkEnd w:id="406"/>
      <w:bookmarkEnd w:id="407"/>
      <w:bookmarkEnd w:id="408"/>
      <w:bookmarkEnd w:id="409"/>
      <w:bookmarkEnd w:id="410"/>
      <w:bookmarkEnd w:id="41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412" w:name="_Toc25227265"/>
      <w:bookmarkStart w:id="413" w:name="_Toc34039608"/>
      <w:bookmarkStart w:id="414" w:name="_Toc39046807"/>
      <w:bookmarkStart w:id="415" w:name="_Toc42934389"/>
      <w:bookmarkStart w:id="416" w:name="_Toc49844605"/>
      <w:bookmarkStart w:id="417" w:name="_Toc56519245"/>
      <w:bookmarkStart w:id="418" w:name="_Toc98501690"/>
      <w:r w:rsidRPr="007021DF">
        <w:t>6.1.6</w:t>
      </w:r>
      <w:r w:rsidRPr="007021DF">
        <w:tab/>
        <w:t>Data Model</w:t>
      </w:r>
      <w:bookmarkEnd w:id="412"/>
      <w:bookmarkEnd w:id="413"/>
      <w:bookmarkEnd w:id="414"/>
      <w:bookmarkEnd w:id="415"/>
      <w:bookmarkEnd w:id="416"/>
      <w:bookmarkEnd w:id="417"/>
      <w:bookmarkEnd w:id="418"/>
    </w:p>
    <w:p w14:paraId="3F24A6AC" w14:textId="77777777" w:rsidR="009267D1" w:rsidRPr="007021DF" w:rsidRDefault="009267D1" w:rsidP="00C22B12">
      <w:pPr>
        <w:pStyle w:val="Heading4"/>
      </w:pPr>
      <w:bookmarkStart w:id="419" w:name="_Toc25227266"/>
      <w:bookmarkStart w:id="420" w:name="_Toc34039609"/>
      <w:bookmarkStart w:id="421" w:name="_Toc39046808"/>
      <w:bookmarkStart w:id="422" w:name="_Toc42934390"/>
      <w:bookmarkStart w:id="423" w:name="_Toc49844606"/>
      <w:bookmarkStart w:id="424" w:name="_Toc56519246"/>
      <w:bookmarkStart w:id="425" w:name="_Toc98501691"/>
      <w:r w:rsidRPr="007021DF">
        <w:t>6.1.6.1</w:t>
      </w:r>
      <w:r w:rsidRPr="007021DF">
        <w:tab/>
        <w:t>General</w:t>
      </w:r>
      <w:bookmarkEnd w:id="419"/>
      <w:bookmarkEnd w:id="420"/>
      <w:bookmarkEnd w:id="421"/>
      <w:bookmarkEnd w:id="422"/>
      <w:bookmarkEnd w:id="423"/>
      <w:bookmarkEnd w:id="424"/>
      <w:bookmarkEnd w:id="425"/>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426" w:name="_Toc25227267"/>
      <w:bookmarkStart w:id="427" w:name="_Toc34039610"/>
      <w:bookmarkStart w:id="428" w:name="_Toc39046809"/>
      <w:bookmarkStart w:id="429" w:name="_Toc42934391"/>
      <w:bookmarkStart w:id="430" w:name="_Toc49844607"/>
      <w:bookmarkStart w:id="431" w:name="_Toc56519247"/>
      <w:bookmarkStart w:id="432" w:name="_Toc98501692"/>
      <w:r w:rsidRPr="007021DF">
        <w:rPr>
          <w:lang w:val="en-US"/>
        </w:rPr>
        <w:t>6.1.6.2</w:t>
      </w:r>
      <w:r w:rsidRPr="007021DF">
        <w:rPr>
          <w:lang w:val="en-US"/>
        </w:rPr>
        <w:tab/>
        <w:t>Structured data types</w:t>
      </w:r>
      <w:bookmarkEnd w:id="426"/>
      <w:bookmarkEnd w:id="427"/>
      <w:bookmarkEnd w:id="428"/>
      <w:bookmarkEnd w:id="429"/>
      <w:bookmarkEnd w:id="430"/>
      <w:bookmarkEnd w:id="431"/>
      <w:bookmarkEnd w:id="432"/>
    </w:p>
    <w:p w14:paraId="4AEA9E18" w14:textId="77777777" w:rsidR="009267D1" w:rsidRPr="007021DF" w:rsidRDefault="009267D1" w:rsidP="00C22B12">
      <w:pPr>
        <w:pStyle w:val="Heading5"/>
      </w:pPr>
      <w:bookmarkStart w:id="433" w:name="_Toc25227268"/>
      <w:bookmarkStart w:id="434" w:name="_Toc34039611"/>
      <w:bookmarkStart w:id="435" w:name="_Toc39046810"/>
      <w:bookmarkStart w:id="436" w:name="_Toc42934392"/>
      <w:bookmarkStart w:id="437" w:name="_Toc49844608"/>
      <w:bookmarkStart w:id="438" w:name="_Toc56519248"/>
      <w:bookmarkStart w:id="439" w:name="_Toc98501693"/>
      <w:r w:rsidRPr="007021DF">
        <w:t>6.1.6.2.1</w:t>
      </w:r>
      <w:r w:rsidRPr="007021DF">
        <w:tab/>
        <w:t>Introduction</w:t>
      </w:r>
      <w:bookmarkEnd w:id="433"/>
      <w:bookmarkEnd w:id="434"/>
      <w:bookmarkEnd w:id="435"/>
      <w:bookmarkEnd w:id="436"/>
      <w:bookmarkEnd w:id="437"/>
      <w:bookmarkEnd w:id="438"/>
      <w:bookmarkEnd w:id="439"/>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440" w:name="_Toc25227269"/>
      <w:bookmarkStart w:id="441" w:name="_Toc34039612"/>
      <w:bookmarkStart w:id="442" w:name="_Toc39046811"/>
      <w:bookmarkStart w:id="443" w:name="_Toc42934393"/>
      <w:bookmarkStart w:id="444" w:name="_Toc49844609"/>
      <w:bookmarkStart w:id="445" w:name="_Toc56519249"/>
      <w:bookmarkStart w:id="446" w:name="_Toc98501694"/>
      <w:r w:rsidRPr="007021DF">
        <w:lastRenderedPageBreak/>
        <w:t>6.1.6.2.2</w:t>
      </w:r>
      <w:r w:rsidRPr="007021DF">
        <w:tab/>
        <w:t xml:space="preserve">Type: </w:t>
      </w:r>
      <w:r w:rsidRPr="007021DF">
        <w:rPr>
          <w:rFonts w:hint="eastAsia"/>
          <w:lang w:eastAsia="zh-CN"/>
        </w:rPr>
        <w:t>UeSmsContextData</w:t>
      </w:r>
      <w:bookmarkEnd w:id="440"/>
      <w:bookmarkEnd w:id="441"/>
      <w:bookmarkEnd w:id="442"/>
      <w:bookmarkEnd w:id="443"/>
      <w:bookmarkEnd w:id="444"/>
      <w:bookmarkEnd w:id="445"/>
      <w:bookmarkEnd w:id="446"/>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447" w:name="_Toc25227270"/>
      <w:bookmarkStart w:id="448" w:name="_Toc34039613"/>
      <w:bookmarkStart w:id="449" w:name="_Toc39046812"/>
      <w:bookmarkStart w:id="450" w:name="_Toc42934394"/>
      <w:bookmarkStart w:id="451" w:name="_Toc49844610"/>
      <w:bookmarkStart w:id="452" w:name="_Toc56519250"/>
      <w:bookmarkStart w:id="453" w:name="_Toc98501695"/>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47"/>
      <w:bookmarkEnd w:id="448"/>
      <w:bookmarkEnd w:id="449"/>
      <w:bookmarkEnd w:id="450"/>
      <w:bookmarkEnd w:id="451"/>
      <w:bookmarkEnd w:id="452"/>
      <w:bookmarkEnd w:id="453"/>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454" w:name="_Toc25227271"/>
      <w:bookmarkStart w:id="455" w:name="_Toc34039614"/>
      <w:bookmarkStart w:id="456" w:name="_Toc39046813"/>
      <w:bookmarkStart w:id="457" w:name="_Toc42934395"/>
      <w:bookmarkStart w:id="458" w:name="_Toc49844611"/>
      <w:bookmarkStart w:id="459" w:name="_Toc56519251"/>
      <w:bookmarkStart w:id="460" w:name="_Toc98501696"/>
      <w:r w:rsidRPr="007021DF">
        <w:t>6.1.6.2.</w:t>
      </w:r>
      <w:r w:rsidRPr="007021DF">
        <w:rPr>
          <w:rFonts w:hint="eastAsia"/>
          <w:lang w:eastAsia="zh-CN"/>
        </w:rPr>
        <w:t>4</w:t>
      </w:r>
      <w:r w:rsidRPr="007021DF">
        <w:tab/>
      </w:r>
      <w:r w:rsidRPr="007021DF">
        <w:rPr>
          <w:rFonts w:hint="eastAsia"/>
          <w:lang w:eastAsia="zh-CN"/>
        </w:rPr>
        <w:t>Void</w:t>
      </w:r>
      <w:bookmarkEnd w:id="454"/>
      <w:bookmarkEnd w:id="455"/>
      <w:bookmarkEnd w:id="456"/>
      <w:bookmarkEnd w:id="457"/>
      <w:bookmarkEnd w:id="458"/>
      <w:bookmarkEnd w:id="459"/>
      <w:bookmarkEnd w:id="460"/>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461" w:name="_Toc25227272"/>
      <w:bookmarkStart w:id="462" w:name="_Toc34039615"/>
      <w:bookmarkStart w:id="463" w:name="_Toc39046814"/>
      <w:bookmarkStart w:id="464" w:name="_Toc42934396"/>
      <w:bookmarkStart w:id="465" w:name="_Toc49844612"/>
      <w:bookmarkStart w:id="466" w:name="_Toc56519252"/>
      <w:bookmarkStart w:id="467" w:name="_Toc9850169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61"/>
      <w:bookmarkEnd w:id="462"/>
      <w:bookmarkEnd w:id="463"/>
      <w:bookmarkEnd w:id="464"/>
      <w:bookmarkEnd w:id="465"/>
      <w:bookmarkEnd w:id="466"/>
      <w:bookmarkEnd w:id="467"/>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468" w:name="_Toc25227273"/>
      <w:bookmarkStart w:id="469" w:name="_Toc34039616"/>
      <w:bookmarkStart w:id="470" w:name="_Toc39046815"/>
      <w:bookmarkStart w:id="471" w:name="_Toc42934397"/>
      <w:bookmarkStart w:id="472" w:name="_Toc49844613"/>
      <w:bookmarkStart w:id="473" w:name="_Toc56519253"/>
      <w:bookmarkStart w:id="474" w:name="_Toc98501698"/>
      <w:r w:rsidRPr="007021DF">
        <w:rPr>
          <w:lang w:val="en-US"/>
        </w:rPr>
        <w:t>6.1.6.3</w:t>
      </w:r>
      <w:r w:rsidRPr="007021DF">
        <w:rPr>
          <w:lang w:val="en-US"/>
        </w:rPr>
        <w:tab/>
        <w:t>Simple data types and enumerations</w:t>
      </w:r>
      <w:bookmarkEnd w:id="468"/>
      <w:bookmarkEnd w:id="469"/>
      <w:bookmarkEnd w:id="470"/>
      <w:bookmarkEnd w:id="471"/>
      <w:bookmarkEnd w:id="472"/>
      <w:bookmarkEnd w:id="473"/>
      <w:bookmarkEnd w:id="474"/>
    </w:p>
    <w:p w14:paraId="65E8484E" w14:textId="77777777" w:rsidR="009267D1" w:rsidRPr="007021DF" w:rsidRDefault="009267D1" w:rsidP="00C22B12">
      <w:pPr>
        <w:pStyle w:val="Heading5"/>
      </w:pPr>
      <w:bookmarkStart w:id="475" w:name="_Toc25227274"/>
      <w:bookmarkStart w:id="476" w:name="_Toc34039617"/>
      <w:bookmarkStart w:id="477" w:name="_Toc39046816"/>
      <w:bookmarkStart w:id="478" w:name="_Toc42934398"/>
      <w:bookmarkStart w:id="479" w:name="_Toc49844614"/>
      <w:bookmarkStart w:id="480" w:name="_Toc56519254"/>
      <w:bookmarkStart w:id="481" w:name="_Toc98501699"/>
      <w:r w:rsidRPr="007021DF">
        <w:t>6.1.6.3.1</w:t>
      </w:r>
      <w:r w:rsidRPr="007021DF">
        <w:tab/>
        <w:t>Introduction</w:t>
      </w:r>
      <w:bookmarkEnd w:id="475"/>
      <w:bookmarkEnd w:id="476"/>
      <w:bookmarkEnd w:id="477"/>
      <w:bookmarkEnd w:id="478"/>
      <w:bookmarkEnd w:id="479"/>
      <w:bookmarkEnd w:id="480"/>
      <w:bookmarkEnd w:id="4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482" w:name="_Toc25227275"/>
      <w:bookmarkStart w:id="483" w:name="_Toc34039618"/>
      <w:bookmarkStart w:id="484" w:name="_Toc39046817"/>
      <w:bookmarkStart w:id="485" w:name="_Toc42934399"/>
      <w:bookmarkStart w:id="486" w:name="_Toc49844615"/>
      <w:bookmarkStart w:id="487" w:name="_Toc56519255"/>
      <w:bookmarkStart w:id="488" w:name="_Toc98501700"/>
      <w:r w:rsidRPr="007021DF">
        <w:t>6.1.6.3.2</w:t>
      </w:r>
      <w:r w:rsidRPr="007021DF">
        <w:tab/>
        <w:t>Simple data types</w:t>
      </w:r>
      <w:bookmarkEnd w:id="482"/>
      <w:bookmarkEnd w:id="483"/>
      <w:bookmarkEnd w:id="484"/>
      <w:bookmarkEnd w:id="485"/>
      <w:bookmarkEnd w:id="486"/>
      <w:bookmarkEnd w:id="487"/>
      <w:bookmarkEnd w:id="488"/>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489" w:name="_Toc25227276"/>
      <w:bookmarkStart w:id="490" w:name="_Toc34039619"/>
      <w:bookmarkStart w:id="491" w:name="_Toc39046818"/>
      <w:bookmarkStart w:id="492" w:name="_Toc42934400"/>
      <w:bookmarkStart w:id="493" w:name="_Toc49844616"/>
      <w:bookmarkStart w:id="494" w:name="_Toc56519256"/>
      <w:bookmarkStart w:id="495" w:name="_Toc98501701"/>
      <w:r w:rsidRPr="007021DF">
        <w:t>6.1.6.3.3</w:t>
      </w:r>
      <w:r w:rsidRPr="007021DF">
        <w:tab/>
        <w:t xml:space="preserve">Enumeration: </w:t>
      </w:r>
      <w:r w:rsidRPr="007021DF">
        <w:rPr>
          <w:rFonts w:hint="eastAsia"/>
          <w:lang w:eastAsia="zh-CN"/>
        </w:rPr>
        <w:t>SmsDeliveryStatus</w:t>
      </w:r>
      <w:bookmarkEnd w:id="489"/>
      <w:bookmarkEnd w:id="490"/>
      <w:bookmarkEnd w:id="491"/>
      <w:bookmarkEnd w:id="492"/>
      <w:bookmarkEnd w:id="493"/>
      <w:bookmarkEnd w:id="494"/>
      <w:bookmarkEnd w:id="495"/>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496" w:name="_Toc25227277"/>
      <w:bookmarkStart w:id="497" w:name="_Toc34039620"/>
      <w:bookmarkStart w:id="498" w:name="_Toc39046819"/>
      <w:bookmarkStart w:id="499" w:name="_Toc42934401"/>
      <w:bookmarkStart w:id="500" w:name="_Toc49844617"/>
      <w:bookmarkStart w:id="501" w:name="_Toc56519257"/>
      <w:bookmarkStart w:id="502" w:name="_Toc98501702"/>
      <w:r w:rsidRPr="007021DF">
        <w:t>6.1.6.4</w:t>
      </w:r>
      <w:r w:rsidRPr="007021DF">
        <w:tab/>
        <w:t>Binary data</w:t>
      </w:r>
      <w:bookmarkEnd w:id="496"/>
      <w:bookmarkEnd w:id="497"/>
      <w:bookmarkEnd w:id="498"/>
      <w:bookmarkEnd w:id="499"/>
      <w:bookmarkEnd w:id="500"/>
      <w:bookmarkEnd w:id="501"/>
      <w:bookmarkEnd w:id="502"/>
    </w:p>
    <w:p w14:paraId="6877EDD9" w14:textId="77777777" w:rsidR="009267D1" w:rsidRPr="007021DF" w:rsidRDefault="009267D1" w:rsidP="00C22B12">
      <w:pPr>
        <w:pStyle w:val="Heading5"/>
        <w:rPr>
          <w:lang w:val="en-US"/>
        </w:rPr>
      </w:pPr>
      <w:bookmarkStart w:id="503" w:name="_Toc25227278"/>
      <w:bookmarkStart w:id="504" w:name="_Toc34039621"/>
      <w:bookmarkStart w:id="505" w:name="_Toc39046820"/>
      <w:bookmarkStart w:id="506" w:name="_Toc42934402"/>
      <w:bookmarkStart w:id="507" w:name="_Toc49844618"/>
      <w:bookmarkStart w:id="508" w:name="_Toc56519258"/>
      <w:bookmarkStart w:id="509" w:name="_Toc98501703"/>
      <w:r w:rsidRPr="007021DF">
        <w:rPr>
          <w:lang w:val="en-US"/>
        </w:rPr>
        <w:t>6.1.6.4.1</w:t>
      </w:r>
      <w:r w:rsidRPr="007021DF">
        <w:rPr>
          <w:lang w:val="en-US"/>
        </w:rPr>
        <w:tab/>
        <w:t>Introduction</w:t>
      </w:r>
      <w:bookmarkEnd w:id="503"/>
      <w:bookmarkEnd w:id="504"/>
      <w:bookmarkEnd w:id="505"/>
      <w:bookmarkEnd w:id="506"/>
      <w:bookmarkEnd w:id="507"/>
      <w:bookmarkEnd w:id="508"/>
      <w:bookmarkEnd w:id="509"/>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510" w:name="_Toc25227279"/>
      <w:bookmarkStart w:id="511"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512" w:name="_Toc39046821"/>
      <w:bookmarkStart w:id="513" w:name="_Toc42934403"/>
      <w:bookmarkStart w:id="514" w:name="_Toc49844619"/>
      <w:bookmarkStart w:id="515" w:name="_Toc56519259"/>
      <w:bookmarkStart w:id="516" w:name="_Toc9850170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510"/>
      <w:bookmarkEnd w:id="511"/>
      <w:bookmarkEnd w:id="512"/>
      <w:bookmarkEnd w:id="513"/>
      <w:bookmarkEnd w:id="514"/>
      <w:bookmarkEnd w:id="515"/>
      <w:bookmarkEnd w:id="516"/>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517" w:name="_Toc25227280"/>
      <w:bookmarkStart w:id="518" w:name="_Toc34039623"/>
      <w:bookmarkStart w:id="519" w:name="_Toc39046822"/>
      <w:bookmarkStart w:id="520" w:name="_Toc42934404"/>
      <w:bookmarkStart w:id="521" w:name="_Toc49844620"/>
      <w:bookmarkStart w:id="522" w:name="_Toc56519260"/>
      <w:bookmarkStart w:id="523" w:name="_Toc98501705"/>
      <w:r w:rsidRPr="007021DF">
        <w:t>6.1.7</w:t>
      </w:r>
      <w:r w:rsidRPr="007021DF">
        <w:tab/>
        <w:t>Error Handling</w:t>
      </w:r>
      <w:bookmarkEnd w:id="517"/>
      <w:bookmarkEnd w:id="518"/>
      <w:bookmarkEnd w:id="519"/>
      <w:bookmarkEnd w:id="520"/>
      <w:bookmarkEnd w:id="521"/>
      <w:bookmarkEnd w:id="522"/>
      <w:bookmarkEnd w:id="523"/>
    </w:p>
    <w:p w14:paraId="6B905975" w14:textId="77777777" w:rsidR="009267D1" w:rsidRPr="007021DF" w:rsidRDefault="009267D1" w:rsidP="00C22B12">
      <w:pPr>
        <w:pStyle w:val="Heading4"/>
      </w:pPr>
      <w:bookmarkStart w:id="524" w:name="_Toc25227281"/>
      <w:bookmarkStart w:id="525" w:name="_Toc34039624"/>
      <w:bookmarkStart w:id="526" w:name="_Toc39046823"/>
      <w:bookmarkStart w:id="527" w:name="_Toc42934405"/>
      <w:bookmarkStart w:id="528" w:name="_Toc49844621"/>
      <w:bookmarkStart w:id="529" w:name="_Toc56519261"/>
      <w:bookmarkStart w:id="530" w:name="_Toc98501706"/>
      <w:r w:rsidRPr="007021DF">
        <w:t>6.1.7.1</w:t>
      </w:r>
      <w:r w:rsidRPr="007021DF">
        <w:tab/>
        <w:t>General</w:t>
      </w:r>
      <w:bookmarkEnd w:id="524"/>
      <w:bookmarkEnd w:id="525"/>
      <w:bookmarkEnd w:id="526"/>
      <w:bookmarkEnd w:id="527"/>
      <w:bookmarkEnd w:id="528"/>
      <w:bookmarkEnd w:id="529"/>
      <w:bookmarkEnd w:id="530"/>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531" w:name="_Toc25227282"/>
      <w:bookmarkStart w:id="532" w:name="_Toc34039625"/>
      <w:bookmarkStart w:id="533" w:name="_Toc39046824"/>
      <w:bookmarkStart w:id="534" w:name="_Toc42934406"/>
      <w:bookmarkStart w:id="535" w:name="_Toc49844622"/>
      <w:bookmarkStart w:id="536" w:name="_Toc56519262"/>
      <w:bookmarkStart w:id="537" w:name="_Toc98501707"/>
      <w:r w:rsidRPr="007021DF">
        <w:t>6.1.7.2</w:t>
      </w:r>
      <w:r w:rsidRPr="007021DF">
        <w:tab/>
        <w:t>Protocol Errors</w:t>
      </w:r>
      <w:bookmarkEnd w:id="531"/>
      <w:bookmarkEnd w:id="532"/>
      <w:bookmarkEnd w:id="533"/>
      <w:bookmarkEnd w:id="534"/>
      <w:bookmarkEnd w:id="535"/>
      <w:bookmarkEnd w:id="536"/>
      <w:bookmarkEnd w:id="537"/>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538" w:name="_Toc25227283"/>
      <w:bookmarkStart w:id="539" w:name="_Toc34039626"/>
      <w:bookmarkStart w:id="540" w:name="_Toc39046825"/>
      <w:bookmarkStart w:id="541" w:name="_Toc42934407"/>
      <w:bookmarkStart w:id="542" w:name="_Toc49844623"/>
      <w:bookmarkStart w:id="543" w:name="_Toc56519263"/>
      <w:bookmarkStart w:id="544" w:name="_Toc98501708"/>
      <w:r w:rsidRPr="007021DF">
        <w:t>6.1.7.3</w:t>
      </w:r>
      <w:r w:rsidRPr="007021DF">
        <w:tab/>
        <w:t>Application Errors</w:t>
      </w:r>
      <w:bookmarkEnd w:id="538"/>
      <w:bookmarkEnd w:id="539"/>
      <w:bookmarkEnd w:id="540"/>
      <w:bookmarkEnd w:id="541"/>
      <w:bookmarkEnd w:id="542"/>
      <w:bookmarkEnd w:id="543"/>
      <w:bookmarkEnd w:id="54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545" w:name="_Toc25227284"/>
      <w:bookmarkStart w:id="546" w:name="_Toc34039627"/>
      <w:bookmarkStart w:id="547" w:name="_Toc39046826"/>
      <w:bookmarkStart w:id="548" w:name="_Toc42934408"/>
      <w:bookmarkStart w:id="549" w:name="_Toc49844624"/>
      <w:bookmarkStart w:id="550" w:name="_Toc56519264"/>
      <w:bookmarkStart w:id="551" w:name="_Toc98501709"/>
      <w:r w:rsidRPr="007021DF">
        <w:t>6.1.8</w:t>
      </w:r>
      <w:r w:rsidRPr="007021DF">
        <w:tab/>
        <w:t>Feature negotiation</w:t>
      </w:r>
      <w:bookmarkEnd w:id="545"/>
      <w:bookmarkEnd w:id="546"/>
      <w:bookmarkEnd w:id="547"/>
      <w:bookmarkEnd w:id="548"/>
      <w:bookmarkEnd w:id="549"/>
      <w:bookmarkEnd w:id="550"/>
      <w:bookmarkEnd w:id="551"/>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552" w:name="_Toc25227285"/>
      <w:bookmarkStart w:id="553" w:name="_Toc34039628"/>
      <w:bookmarkStart w:id="554" w:name="_Toc39046827"/>
      <w:bookmarkStart w:id="555" w:name="_Toc42934409"/>
      <w:bookmarkStart w:id="556" w:name="_Toc49844625"/>
      <w:bookmarkStart w:id="557" w:name="_Toc56519265"/>
      <w:bookmarkStart w:id="558" w:name="_Toc98501710"/>
      <w:r w:rsidRPr="007021DF">
        <w:rPr>
          <w:lang w:val="en-US"/>
        </w:rPr>
        <w:t>6.1.</w:t>
      </w:r>
      <w:r w:rsidRPr="007021DF">
        <w:rPr>
          <w:rFonts w:hint="eastAsia"/>
          <w:lang w:val="en-US" w:eastAsia="zh-CN"/>
        </w:rPr>
        <w:t>9</w:t>
      </w:r>
      <w:r w:rsidRPr="007021DF">
        <w:rPr>
          <w:lang w:val="en-US"/>
        </w:rPr>
        <w:tab/>
        <w:t>Security</w:t>
      </w:r>
      <w:bookmarkEnd w:id="552"/>
      <w:bookmarkEnd w:id="553"/>
      <w:bookmarkEnd w:id="554"/>
      <w:bookmarkEnd w:id="555"/>
      <w:bookmarkEnd w:id="556"/>
      <w:bookmarkEnd w:id="557"/>
      <w:bookmarkEnd w:id="558"/>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559" w:name="_Toc56519266"/>
      <w:bookmarkStart w:id="560" w:name="_Toc98501711"/>
      <w:r w:rsidRPr="003B2883">
        <w:t>6.1.</w:t>
      </w:r>
      <w:r>
        <w:t>10</w:t>
      </w:r>
      <w:r w:rsidRPr="003B2883">
        <w:tab/>
      </w:r>
      <w:r>
        <w:t>HTTP redirection</w:t>
      </w:r>
      <w:bookmarkEnd w:id="559"/>
      <w:bookmarkEnd w:id="560"/>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CB7047">
        <w:rPr>
          <w:rFonts w:ascii="Times New Roman" w:hAnsi="Times New Roman"/>
          <w:sz w:val="20"/>
          <w:lang w:val="en-US" w:eastAsia="zh-CN"/>
        </w:rPr>
        <w:br w:type="page"/>
      </w:r>
      <w:bookmarkStart w:id="561" w:name="_Toc25227286"/>
      <w:bookmarkStart w:id="562" w:name="_Toc34039629"/>
      <w:bookmarkStart w:id="563" w:name="_Toc39046828"/>
      <w:bookmarkStart w:id="564" w:name="_Toc42934410"/>
      <w:bookmarkStart w:id="565" w:name="_Toc49844626"/>
      <w:bookmarkStart w:id="566" w:name="_Toc56519267"/>
      <w:bookmarkStart w:id="567" w:name="_Toc98501712"/>
      <w:r w:rsidRPr="007021DF">
        <w:lastRenderedPageBreak/>
        <w:t>Annex A (normative):</w:t>
      </w:r>
      <w:r w:rsidRPr="007021DF">
        <w:br/>
        <w:t>OpenAPI specification</w:t>
      </w:r>
      <w:bookmarkEnd w:id="561"/>
      <w:bookmarkEnd w:id="562"/>
      <w:bookmarkEnd w:id="563"/>
      <w:bookmarkEnd w:id="564"/>
      <w:bookmarkEnd w:id="565"/>
      <w:bookmarkEnd w:id="566"/>
      <w:bookmarkEnd w:id="567"/>
    </w:p>
    <w:p w14:paraId="7BB3B230" w14:textId="77777777" w:rsidR="009267D1" w:rsidRPr="007021DF" w:rsidRDefault="009267D1" w:rsidP="00C22B12">
      <w:pPr>
        <w:pStyle w:val="Heading2"/>
      </w:pPr>
      <w:bookmarkStart w:id="568" w:name="_Toc25227287"/>
      <w:bookmarkStart w:id="569" w:name="_Toc34039630"/>
      <w:bookmarkStart w:id="570" w:name="_Toc39046829"/>
      <w:bookmarkStart w:id="571" w:name="_Toc42934411"/>
      <w:bookmarkStart w:id="572" w:name="_Toc49844627"/>
      <w:bookmarkStart w:id="573" w:name="_Toc56519268"/>
      <w:bookmarkStart w:id="574" w:name="_Toc98501713"/>
      <w:r w:rsidRPr="007021DF">
        <w:t>A.1</w:t>
      </w:r>
      <w:r w:rsidRPr="007021DF">
        <w:tab/>
        <w:t>General</w:t>
      </w:r>
      <w:bookmarkEnd w:id="568"/>
      <w:bookmarkEnd w:id="569"/>
      <w:bookmarkEnd w:id="570"/>
      <w:bookmarkEnd w:id="571"/>
      <w:bookmarkEnd w:id="572"/>
      <w:bookmarkEnd w:id="573"/>
      <w:bookmarkEnd w:id="574"/>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C22B12">
      <w:pPr>
        <w:pStyle w:val="Heading2"/>
      </w:pPr>
      <w:bookmarkStart w:id="575" w:name="_Toc25227288"/>
      <w:bookmarkStart w:id="576" w:name="_Toc34039631"/>
      <w:bookmarkStart w:id="577" w:name="_Toc39046830"/>
      <w:bookmarkStart w:id="578" w:name="_Toc42934412"/>
      <w:bookmarkStart w:id="579" w:name="_Toc49844628"/>
      <w:bookmarkStart w:id="580" w:name="_Toc56519269"/>
      <w:bookmarkStart w:id="581" w:name="_Toc98501714"/>
      <w:r w:rsidRPr="007021DF">
        <w:t>A.2</w:t>
      </w:r>
      <w:r w:rsidRPr="007021DF">
        <w:tab/>
      </w:r>
      <w:r w:rsidRPr="007021DF">
        <w:rPr>
          <w:rFonts w:hint="eastAsia"/>
          <w:lang w:eastAsia="zh-CN"/>
        </w:rPr>
        <w:t>Nsmsf_SMService</w:t>
      </w:r>
      <w:r w:rsidRPr="007021DF">
        <w:t xml:space="preserve"> API</w:t>
      </w:r>
      <w:bookmarkEnd w:id="575"/>
      <w:bookmarkEnd w:id="576"/>
      <w:bookmarkEnd w:id="577"/>
      <w:bookmarkEnd w:id="578"/>
      <w:bookmarkEnd w:id="579"/>
      <w:bookmarkEnd w:id="580"/>
      <w:bookmarkEnd w:id="581"/>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133D2E82" w:rsidR="009267D1" w:rsidRPr="007021DF" w:rsidRDefault="009267D1" w:rsidP="009267D1">
      <w:pPr>
        <w:pStyle w:val="PL"/>
      </w:pPr>
      <w:r w:rsidRPr="007021DF">
        <w:t xml:space="preserve">  version: '</w:t>
      </w:r>
      <w:r w:rsidR="001D722E">
        <w:t>2.2.0</w:t>
      </w:r>
      <w:r w:rsidR="00603608">
        <w:t>-alpha.</w:t>
      </w:r>
      <w:r w:rsidR="00115E4D">
        <w:t>5</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2D2DE5D4" w:rsidR="009267D1" w:rsidRDefault="009267D1" w:rsidP="009267D1">
      <w:pPr>
        <w:pStyle w:val="PL"/>
      </w:pPr>
      <w:r>
        <w:t xml:space="preserve">    © </w:t>
      </w:r>
      <w:r w:rsidR="001D722E">
        <w:t>20</w:t>
      </w:r>
      <w:r w:rsidR="001D722E">
        <w:rPr>
          <w:rFonts w:hint="eastAsia"/>
          <w:lang w:eastAsia="zh-CN"/>
        </w:rPr>
        <w:t>2</w:t>
      </w:r>
      <w:r w:rsidR="00115E4D">
        <w:rPr>
          <w:lang w:eastAsia="zh-CN"/>
        </w:rPr>
        <w:t>2</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54D6BD1F" w:rsidR="009267D1" w:rsidRPr="007021DF" w:rsidRDefault="009267D1" w:rsidP="009267D1">
      <w:pPr>
        <w:pStyle w:val="PL"/>
      </w:pPr>
      <w:r w:rsidRPr="007021DF">
        <w:t xml:space="preserve">  description: 3GPP TS 29.540 V</w:t>
      </w:r>
      <w:r w:rsidR="001D722E">
        <w:t>17.</w:t>
      </w:r>
      <w:r w:rsidR="00115E4D">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lastRenderedPageBreak/>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lastRenderedPageBreak/>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1E061D0A" w14:textId="77777777" w:rsidR="00357E89" w:rsidRPr="00B06F7A" w:rsidRDefault="00357E89" w:rsidP="00357E89">
      <w:pPr>
        <w:pStyle w:val="PL"/>
      </w:pPr>
      <w:r w:rsidRPr="00B06F7A">
        <w:t xml:space="preserve">                $ref: 'TS29571_CommonData.yaml#/components/schemas/PatchResult'</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lastRenderedPageBreak/>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lastRenderedPageBreak/>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lastRenderedPageBreak/>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582" w:name="historyclause"/>
      <w:r w:rsidRPr="007021DF">
        <w:br w:type="page"/>
      </w:r>
      <w:bookmarkStart w:id="583" w:name="_Toc25227289"/>
      <w:bookmarkStart w:id="584" w:name="_Toc34039632"/>
      <w:bookmarkStart w:id="585" w:name="_Toc39046831"/>
      <w:bookmarkStart w:id="586" w:name="_Toc42934413"/>
      <w:bookmarkStart w:id="587" w:name="_Toc49844629"/>
      <w:bookmarkStart w:id="588" w:name="_Toc56519270"/>
      <w:bookmarkStart w:id="589" w:name="_Toc98501715"/>
      <w:r w:rsidRPr="007021DF">
        <w:rPr>
          <w:lang w:val="en-US"/>
        </w:rPr>
        <w:lastRenderedPageBreak/>
        <w:t>Annex B (Inform</w:t>
      </w:r>
      <w:r w:rsidRPr="007021DF">
        <w:rPr>
          <w:lang w:val="fr-FR"/>
        </w:rPr>
        <w:t>ative):</w:t>
      </w:r>
      <w:r w:rsidRPr="007021DF">
        <w:rPr>
          <w:lang w:val="fr-FR"/>
        </w:rPr>
        <w:br/>
        <w:t>HTTP Multipart Messages</w:t>
      </w:r>
      <w:bookmarkEnd w:id="583"/>
      <w:bookmarkEnd w:id="584"/>
      <w:bookmarkEnd w:id="585"/>
      <w:bookmarkEnd w:id="586"/>
      <w:bookmarkEnd w:id="587"/>
      <w:bookmarkEnd w:id="588"/>
      <w:bookmarkEnd w:id="589"/>
    </w:p>
    <w:p w14:paraId="3F5D8858" w14:textId="77777777" w:rsidR="009267D1" w:rsidRPr="007021DF" w:rsidRDefault="009267D1" w:rsidP="00C22B12">
      <w:pPr>
        <w:pStyle w:val="Heading2"/>
        <w:rPr>
          <w:lang w:val="en-US"/>
        </w:rPr>
      </w:pPr>
      <w:bookmarkStart w:id="590" w:name="_Toc25227290"/>
      <w:bookmarkStart w:id="591" w:name="_Toc34039633"/>
      <w:bookmarkStart w:id="592" w:name="_Toc39046832"/>
      <w:bookmarkStart w:id="593" w:name="_Toc42934414"/>
      <w:bookmarkStart w:id="594" w:name="_Toc49844630"/>
      <w:bookmarkStart w:id="595" w:name="_Toc56519271"/>
      <w:bookmarkStart w:id="596" w:name="_Toc98501716"/>
      <w:r w:rsidRPr="007021DF">
        <w:rPr>
          <w:lang w:val="en-US"/>
        </w:rPr>
        <w:t>B.1</w:t>
      </w:r>
      <w:r w:rsidRPr="007021DF">
        <w:rPr>
          <w:lang w:val="en-US"/>
        </w:rPr>
        <w:tab/>
        <w:t>Example of HTTP multipart message</w:t>
      </w:r>
      <w:bookmarkEnd w:id="590"/>
      <w:bookmarkEnd w:id="591"/>
      <w:bookmarkEnd w:id="592"/>
      <w:bookmarkEnd w:id="593"/>
      <w:bookmarkEnd w:id="594"/>
      <w:bookmarkEnd w:id="595"/>
      <w:bookmarkEnd w:id="596"/>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C22B12">
      <w:pPr>
        <w:pStyle w:val="Heading2"/>
        <w:rPr>
          <w:lang w:eastAsia="zh-CN"/>
        </w:rPr>
      </w:pPr>
      <w:bookmarkStart w:id="597" w:name="_Toc25227291"/>
      <w:bookmarkStart w:id="598" w:name="_Toc34039634"/>
      <w:bookmarkStart w:id="599" w:name="_Toc39046833"/>
      <w:bookmarkStart w:id="600" w:name="_Toc42934415"/>
      <w:bookmarkStart w:id="601" w:name="_Toc49844631"/>
      <w:bookmarkStart w:id="602" w:name="_Toc56519272"/>
      <w:bookmarkStart w:id="603" w:name="_Toc98501717"/>
      <w:r w:rsidRPr="007021DF">
        <w:t>B.2</w:t>
      </w:r>
      <w:r w:rsidRPr="007021DF">
        <w:tab/>
      </w:r>
      <w:r w:rsidRPr="007021DF">
        <w:rPr>
          <w:rFonts w:hint="eastAsia"/>
          <w:lang w:eastAsia="zh-CN"/>
        </w:rPr>
        <w:t>Void</w:t>
      </w:r>
      <w:bookmarkEnd w:id="597"/>
      <w:bookmarkEnd w:id="598"/>
      <w:bookmarkEnd w:id="599"/>
      <w:bookmarkEnd w:id="600"/>
      <w:bookmarkEnd w:id="601"/>
      <w:bookmarkEnd w:id="602"/>
      <w:bookmarkEnd w:id="603"/>
    </w:p>
    <w:p w14:paraId="6EBEEDB5" w14:textId="77777777" w:rsidR="009267D1" w:rsidRPr="00EF3FFA" w:rsidRDefault="009267D1" w:rsidP="009267D1">
      <w:pPr>
        <w:rPr>
          <w:lang w:val="en-US" w:eastAsia="fr-FR"/>
        </w:rPr>
      </w:pPr>
    </w:p>
    <w:p w14:paraId="2DB231D7" w14:textId="77777777" w:rsidR="009267D1" w:rsidRDefault="009267D1" w:rsidP="00C22B12">
      <w:pPr>
        <w:pStyle w:val="Heading2"/>
      </w:pPr>
      <w:bookmarkStart w:id="604" w:name="_Toc25227292"/>
      <w:bookmarkStart w:id="605" w:name="_Toc34039635"/>
      <w:bookmarkStart w:id="606" w:name="_Toc39046834"/>
      <w:bookmarkStart w:id="607" w:name="_Toc42934416"/>
      <w:bookmarkStart w:id="608" w:name="_Toc49844632"/>
      <w:bookmarkStart w:id="609" w:name="_Toc56519273"/>
      <w:bookmarkStart w:id="610" w:name="_Toc9850171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604"/>
      <w:bookmarkEnd w:id="605"/>
      <w:bookmarkEnd w:id="606"/>
      <w:bookmarkEnd w:id="607"/>
      <w:bookmarkEnd w:id="608"/>
      <w:bookmarkEnd w:id="609"/>
      <w:bookmarkEnd w:id="61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61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61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612" w:name="_Toc25227293"/>
      <w:bookmarkStart w:id="613" w:name="_Toc34039636"/>
      <w:bookmarkStart w:id="614" w:name="_Toc39046835"/>
      <w:bookmarkStart w:id="615" w:name="_Toc42934417"/>
      <w:bookmarkStart w:id="616" w:name="_Toc49844633"/>
      <w:bookmarkStart w:id="617" w:name="_Toc56519274"/>
      <w:bookmarkStart w:id="618" w:name="_Toc98501719"/>
      <w:r w:rsidRPr="007021DF">
        <w:lastRenderedPageBreak/>
        <w:t xml:space="preserve">Annex </w:t>
      </w:r>
      <w:r w:rsidRPr="007021DF">
        <w:rPr>
          <w:rFonts w:hint="eastAsia"/>
          <w:lang w:eastAsia="zh-CN"/>
        </w:rPr>
        <w:t>C</w:t>
      </w:r>
      <w:r w:rsidRPr="007021DF">
        <w:t xml:space="preserve"> (informative):</w:t>
      </w:r>
      <w:r w:rsidRPr="007021DF">
        <w:br/>
        <w:t>Change history</w:t>
      </w:r>
      <w:bookmarkEnd w:id="612"/>
      <w:bookmarkEnd w:id="613"/>
      <w:bookmarkEnd w:id="614"/>
      <w:bookmarkEnd w:id="615"/>
      <w:bookmarkEnd w:id="616"/>
      <w:bookmarkEnd w:id="617"/>
      <w:bookmarkEnd w:id="618"/>
    </w:p>
    <w:bookmarkEnd w:id="582"/>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00F9661" w:rsidR="00216FEB" w:rsidRDefault="00A74EAC" w:rsidP="00C601BB">
            <w:pPr>
              <w:pStyle w:val="TAC"/>
              <w:rPr>
                <w:sz w:val="16"/>
                <w:szCs w:val="16"/>
                <w:lang w:val="en-US" w:eastAsia="zh-CN"/>
              </w:rPr>
            </w:pPr>
            <w:r>
              <w:rPr>
                <w:sz w:val="16"/>
                <w:szCs w:val="16"/>
                <w:lang w:val="en-US" w:eastAsia="zh-CN"/>
              </w:rPr>
              <w:t>C5#95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bl>
    <w:p w14:paraId="331B9E2C" w14:textId="77777777" w:rsidR="00080512" w:rsidRDefault="00080512" w:rsidP="009267D1"/>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97FF1" w14:textId="77777777" w:rsidR="006A277A" w:rsidRDefault="006A277A">
      <w:r>
        <w:separator/>
      </w:r>
    </w:p>
  </w:endnote>
  <w:endnote w:type="continuationSeparator" w:id="0">
    <w:p w14:paraId="576DF43F" w14:textId="77777777" w:rsidR="006A277A" w:rsidRDefault="006A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216FEB" w:rsidRDefault="00216FE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CB023" w14:textId="77777777" w:rsidR="006A277A" w:rsidRDefault="006A277A">
      <w:r>
        <w:separator/>
      </w:r>
    </w:p>
  </w:footnote>
  <w:footnote w:type="continuationSeparator" w:id="0">
    <w:p w14:paraId="4EE40871" w14:textId="77777777" w:rsidR="006A277A" w:rsidRDefault="006A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63AEB9B6" w:rsidR="00216FEB" w:rsidRDefault="00216F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8F4">
      <w:rPr>
        <w:rFonts w:ascii="Arial" w:hAnsi="Arial" w:cs="Arial"/>
        <w:b/>
        <w:noProof/>
        <w:sz w:val="18"/>
        <w:szCs w:val="18"/>
      </w:rPr>
      <w:t>3GPP TS 29.540 V17.4.0 (2022-03)</w:t>
    </w:r>
    <w:r>
      <w:rPr>
        <w:rFonts w:ascii="Arial" w:hAnsi="Arial" w:cs="Arial"/>
        <w:b/>
        <w:sz w:val="18"/>
        <w:szCs w:val="18"/>
      </w:rPr>
      <w:fldChar w:fldCharType="end"/>
    </w:r>
  </w:p>
  <w:p w14:paraId="43A117E7" w14:textId="77777777" w:rsidR="00216FEB" w:rsidRDefault="00216F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22B4">
      <w:rPr>
        <w:rFonts w:ascii="Arial" w:hAnsi="Arial" w:cs="Arial"/>
        <w:b/>
        <w:noProof/>
        <w:sz w:val="18"/>
        <w:szCs w:val="18"/>
      </w:rPr>
      <w:t>22</w:t>
    </w:r>
    <w:r>
      <w:rPr>
        <w:rFonts w:ascii="Arial" w:hAnsi="Arial" w:cs="Arial"/>
        <w:b/>
        <w:sz w:val="18"/>
        <w:szCs w:val="18"/>
      </w:rPr>
      <w:fldChar w:fldCharType="end"/>
    </w:r>
  </w:p>
  <w:p w14:paraId="161EDFF2" w14:textId="38E6585F" w:rsidR="00216FEB" w:rsidRDefault="00216F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8F4">
      <w:rPr>
        <w:rFonts w:ascii="Arial" w:hAnsi="Arial" w:cs="Arial"/>
        <w:b/>
        <w:noProof/>
        <w:sz w:val="18"/>
        <w:szCs w:val="18"/>
      </w:rPr>
      <w:t>Release 17</w:t>
    </w:r>
    <w:r>
      <w:rPr>
        <w:rFonts w:ascii="Arial" w:hAnsi="Arial" w:cs="Arial"/>
        <w:b/>
        <w:sz w:val="18"/>
        <w:szCs w:val="18"/>
      </w:rPr>
      <w:fldChar w:fldCharType="end"/>
    </w:r>
  </w:p>
  <w:p w14:paraId="39821763" w14:textId="77777777" w:rsidR="00216FEB" w:rsidRDefault="00216F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D40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3E5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566B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0638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AAA6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3450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DCAA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E0CB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86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624E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7"/>
  </w:num>
  <w:num w:numId="7">
    <w:abstractNumId w:val="14"/>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714D9"/>
    <w:rsid w:val="000752EE"/>
    <w:rsid w:val="00077EEB"/>
    <w:rsid w:val="00080512"/>
    <w:rsid w:val="00082967"/>
    <w:rsid w:val="000927EE"/>
    <w:rsid w:val="00092E63"/>
    <w:rsid w:val="00094048"/>
    <w:rsid w:val="00096161"/>
    <w:rsid w:val="000A43B7"/>
    <w:rsid w:val="000C1394"/>
    <w:rsid w:val="000C47C3"/>
    <w:rsid w:val="000D290F"/>
    <w:rsid w:val="000D58AB"/>
    <w:rsid w:val="000D626E"/>
    <w:rsid w:val="000E3E8E"/>
    <w:rsid w:val="000E7876"/>
    <w:rsid w:val="00100675"/>
    <w:rsid w:val="0011389E"/>
    <w:rsid w:val="00115E4D"/>
    <w:rsid w:val="00133525"/>
    <w:rsid w:val="0014272B"/>
    <w:rsid w:val="0014542F"/>
    <w:rsid w:val="00146B12"/>
    <w:rsid w:val="0015279E"/>
    <w:rsid w:val="00163AA6"/>
    <w:rsid w:val="001678E7"/>
    <w:rsid w:val="001842E8"/>
    <w:rsid w:val="00196F8F"/>
    <w:rsid w:val="001A0707"/>
    <w:rsid w:val="001A297A"/>
    <w:rsid w:val="001A438C"/>
    <w:rsid w:val="001A4C42"/>
    <w:rsid w:val="001A7420"/>
    <w:rsid w:val="001B6637"/>
    <w:rsid w:val="001C024B"/>
    <w:rsid w:val="001C21C3"/>
    <w:rsid w:val="001C73F5"/>
    <w:rsid w:val="001D02C2"/>
    <w:rsid w:val="001D4885"/>
    <w:rsid w:val="001D722E"/>
    <w:rsid w:val="001E39A5"/>
    <w:rsid w:val="001F0C1D"/>
    <w:rsid w:val="001F1132"/>
    <w:rsid w:val="001F168B"/>
    <w:rsid w:val="00202AB8"/>
    <w:rsid w:val="00216FEB"/>
    <w:rsid w:val="00217FF1"/>
    <w:rsid w:val="002347A2"/>
    <w:rsid w:val="00253DB8"/>
    <w:rsid w:val="002665C2"/>
    <w:rsid w:val="002675F0"/>
    <w:rsid w:val="0027178D"/>
    <w:rsid w:val="00280E8F"/>
    <w:rsid w:val="002930B8"/>
    <w:rsid w:val="00297AD4"/>
    <w:rsid w:val="002A18F4"/>
    <w:rsid w:val="002A77A2"/>
    <w:rsid w:val="002B2F1A"/>
    <w:rsid w:val="002B536F"/>
    <w:rsid w:val="002B6339"/>
    <w:rsid w:val="002C501F"/>
    <w:rsid w:val="002D5784"/>
    <w:rsid w:val="002E00EE"/>
    <w:rsid w:val="002E2B2F"/>
    <w:rsid w:val="002E4040"/>
    <w:rsid w:val="002E6117"/>
    <w:rsid w:val="0030176B"/>
    <w:rsid w:val="00302EA2"/>
    <w:rsid w:val="00303251"/>
    <w:rsid w:val="00305C86"/>
    <w:rsid w:val="00317131"/>
    <w:rsid w:val="003172DC"/>
    <w:rsid w:val="00325BF0"/>
    <w:rsid w:val="0034150A"/>
    <w:rsid w:val="00341F50"/>
    <w:rsid w:val="0035462D"/>
    <w:rsid w:val="00357E89"/>
    <w:rsid w:val="00367427"/>
    <w:rsid w:val="003765B8"/>
    <w:rsid w:val="003A57EF"/>
    <w:rsid w:val="003A6A4A"/>
    <w:rsid w:val="003B1AFE"/>
    <w:rsid w:val="003B79D3"/>
    <w:rsid w:val="003C3971"/>
    <w:rsid w:val="003C5E0F"/>
    <w:rsid w:val="003D4006"/>
    <w:rsid w:val="003D624D"/>
    <w:rsid w:val="003E609A"/>
    <w:rsid w:val="00411162"/>
    <w:rsid w:val="00415464"/>
    <w:rsid w:val="00415C4B"/>
    <w:rsid w:val="00421314"/>
    <w:rsid w:val="00423334"/>
    <w:rsid w:val="00427C10"/>
    <w:rsid w:val="004345EC"/>
    <w:rsid w:val="004536E0"/>
    <w:rsid w:val="004539D1"/>
    <w:rsid w:val="00453DD7"/>
    <w:rsid w:val="004649DA"/>
    <w:rsid w:val="00465515"/>
    <w:rsid w:val="00470726"/>
    <w:rsid w:val="004772E7"/>
    <w:rsid w:val="0049601B"/>
    <w:rsid w:val="004A693C"/>
    <w:rsid w:val="004C2936"/>
    <w:rsid w:val="004D3578"/>
    <w:rsid w:val="004E213A"/>
    <w:rsid w:val="004F0988"/>
    <w:rsid w:val="004F3340"/>
    <w:rsid w:val="004F634E"/>
    <w:rsid w:val="00510A0C"/>
    <w:rsid w:val="00513E7E"/>
    <w:rsid w:val="00520133"/>
    <w:rsid w:val="00522F2B"/>
    <w:rsid w:val="00524B91"/>
    <w:rsid w:val="0053388B"/>
    <w:rsid w:val="00535773"/>
    <w:rsid w:val="00542A19"/>
    <w:rsid w:val="00543E6C"/>
    <w:rsid w:val="00561B51"/>
    <w:rsid w:val="00563198"/>
    <w:rsid w:val="00565087"/>
    <w:rsid w:val="00573C45"/>
    <w:rsid w:val="00577F7C"/>
    <w:rsid w:val="005819ED"/>
    <w:rsid w:val="00583199"/>
    <w:rsid w:val="00584F99"/>
    <w:rsid w:val="00590594"/>
    <w:rsid w:val="00593237"/>
    <w:rsid w:val="00597B11"/>
    <w:rsid w:val="005C1B25"/>
    <w:rsid w:val="005D05CB"/>
    <w:rsid w:val="005D2E01"/>
    <w:rsid w:val="005D2FBE"/>
    <w:rsid w:val="005D4F29"/>
    <w:rsid w:val="005D525B"/>
    <w:rsid w:val="005D7526"/>
    <w:rsid w:val="005E4BB2"/>
    <w:rsid w:val="005F4480"/>
    <w:rsid w:val="006018D7"/>
    <w:rsid w:val="00602303"/>
    <w:rsid w:val="00602AEA"/>
    <w:rsid w:val="00603608"/>
    <w:rsid w:val="00614FDF"/>
    <w:rsid w:val="006174BD"/>
    <w:rsid w:val="006204DF"/>
    <w:rsid w:val="006268BF"/>
    <w:rsid w:val="0063543D"/>
    <w:rsid w:val="00641CD9"/>
    <w:rsid w:val="00647114"/>
    <w:rsid w:val="006543F5"/>
    <w:rsid w:val="00657F44"/>
    <w:rsid w:val="006726C3"/>
    <w:rsid w:val="00672D32"/>
    <w:rsid w:val="00682D24"/>
    <w:rsid w:val="00691B91"/>
    <w:rsid w:val="006A277A"/>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3AD4"/>
    <w:rsid w:val="00734A5B"/>
    <w:rsid w:val="00736E53"/>
    <w:rsid w:val="0074026F"/>
    <w:rsid w:val="007429F6"/>
    <w:rsid w:val="00744E76"/>
    <w:rsid w:val="00747A75"/>
    <w:rsid w:val="00753FB5"/>
    <w:rsid w:val="007558F4"/>
    <w:rsid w:val="007608C0"/>
    <w:rsid w:val="00774DA4"/>
    <w:rsid w:val="0078091B"/>
    <w:rsid w:val="00781F0F"/>
    <w:rsid w:val="0079062F"/>
    <w:rsid w:val="007B600E"/>
    <w:rsid w:val="007C0A1B"/>
    <w:rsid w:val="007D5B68"/>
    <w:rsid w:val="007D7668"/>
    <w:rsid w:val="007E749C"/>
    <w:rsid w:val="007F0F4A"/>
    <w:rsid w:val="007F5F13"/>
    <w:rsid w:val="007F6735"/>
    <w:rsid w:val="008028A4"/>
    <w:rsid w:val="00802B92"/>
    <w:rsid w:val="008224D0"/>
    <w:rsid w:val="00823677"/>
    <w:rsid w:val="008264D6"/>
    <w:rsid w:val="00830747"/>
    <w:rsid w:val="00834ED4"/>
    <w:rsid w:val="0084320F"/>
    <w:rsid w:val="00857B91"/>
    <w:rsid w:val="00861977"/>
    <w:rsid w:val="00862BC9"/>
    <w:rsid w:val="00872CC7"/>
    <w:rsid w:val="008768CA"/>
    <w:rsid w:val="00886568"/>
    <w:rsid w:val="0088692B"/>
    <w:rsid w:val="00887D99"/>
    <w:rsid w:val="00891996"/>
    <w:rsid w:val="00897E61"/>
    <w:rsid w:val="008A38BC"/>
    <w:rsid w:val="008B33FF"/>
    <w:rsid w:val="008B499C"/>
    <w:rsid w:val="008B5C5A"/>
    <w:rsid w:val="008C384C"/>
    <w:rsid w:val="008C5247"/>
    <w:rsid w:val="008D4110"/>
    <w:rsid w:val="008E3B2B"/>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61A21"/>
    <w:rsid w:val="00971ED4"/>
    <w:rsid w:val="009855F1"/>
    <w:rsid w:val="009B18BF"/>
    <w:rsid w:val="009C13FD"/>
    <w:rsid w:val="009D2486"/>
    <w:rsid w:val="009E336F"/>
    <w:rsid w:val="009E675D"/>
    <w:rsid w:val="009F37B7"/>
    <w:rsid w:val="00A02074"/>
    <w:rsid w:val="00A10F02"/>
    <w:rsid w:val="00A164B4"/>
    <w:rsid w:val="00A229A1"/>
    <w:rsid w:val="00A25AF0"/>
    <w:rsid w:val="00A26738"/>
    <w:rsid w:val="00A26956"/>
    <w:rsid w:val="00A27486"/>
    <w:rsid w:val="00A422B4"/>
    <w:rsid w:val="00A53724"/>
    <w:rsid w:val="00A53C64"/>
    <w:rsid w:val="00A53FCC"/>
    <w:rsid w:val="00A56066"/>
    <w:rsid w:val="00A67FD4"/>
    <w:rsid w:val="00A70CC7"/>
    <w:rsid w:val="00A73129"/>
    <w:rsid w:val="00A74EAC"/>
    <w:rsid w:val="00A82346"/>
    <w:rsid w:val="00A83DC9"/>
    <w:rsid w:val="00A92BA1"/>
    <w:rsid w:val="00AA5CA2"/>
    <w:rsid w:val="00AB4970"/>
    <w:rsid w:val="00AC406C"/>
    <w:rsid w:val="00AC6BC6"/>
    <w:rsid w:val="00AD2A51"/>
    <w:rsid w:val="00AD5935"/>
    <w:rsid w:val="00AE5996"/>
    <w:rsid w:val="00AE65E2"/>
    <w:rsid w:val="00B00512"/>
    <w:rsid w:val="00B15449"/>
    <w:rsid w:val="00B34C5B"/>
    <w:rsid w:val="00B35E83"/>
    <w:rsid w:val="00B41FCE"/>
    <w:rsid w:val="00B52B2E"/>
    <w:rsid w:val="00B86EFD"/>
    <w:rsid w:val="00B87713"/>
    <w:rsid w:val="00B93086"/>
    <w:rsid w:val="00B941AC"/>
    <w:rsid w:val="00BA19ED"/>
    <w:rsid w:val="00BA4B8D"/>
    <w:rsid w:val="00BA6B22"/>
    <w:rsid w:val="00BC0F7D"/>
    <w:rsid w:val="00BD7D31"/>
    <w:rsid w:val="00BE3255"/>
    <w:rsid w:val="00BF128E"/>
    <w:rsid w:val="00BF736F"/>
    <w:rsid w:val="00C06ADB"/>
    <w:rsid w:val="00C074DD"/>
    <w:rsid w:val="00C1496A"/>
    <w:rsid w:val="00C22B12"/>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A3D0C"/>
    <w:rsid w:val="00CA7B5B"/>
    <w:rsid w:val="00CB7047"/>
    <w:rsid w:val="00CB74DC"/>
    <w:rsid w:val="00CC6455"/>
    <w:rsid w:val="00CD4373"/>
    <w:rsid w:val="00CE3A46"/>
    <w:rsid w:val="00CE7643"/>
    <w:rsid w:val="00D0146C"/>
    <w:rsid w:val="00D05E34"/>
    <w:rsid w:val="00D102FA"/>
    <w:rsid w:val="00D1692A"/>
    <w:rsid w:val="00D2374A"/>
    <w:rsid w:val="00D51B74"/>
    <w:rsid w:val="00D57972"/>
    <w:rsid w:val="00D62750"/>
    <w:rsid w:val="00D64A6B"/>
    <w:rsid w:val="00D675A9"/>
    <w:rsid w:val="00D738D6"/>
    <w:rsid w:val="00D755EB"/>
    <w:rsid w:val="00D76048"/>
    <w:rsid w:val="00D8286C"/>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13967"/>
    <w:rsid w:val="00E16509"/>
    <w:rsid w:val="00E201D6"/>
    <w:rsid w:val="00E231C5"/>
    <w:rsid w:val="00E342EA"/>
    <w:rsid w:val="00E37776"/>
    <w:rsid w:val="00E3786E"/>
    <w:rsid w:val="00E42B77"/>
    <w:rsid w:val="00E44582"/>
    <w:rsid w:val="00E67573"/>
    <w:rsid w:val="00E67CD8"/>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519C0"/>
    <w:rsid w:val="00F637EC"/>
    <w:rsid w:val="00F653B8"/>
    <w:rsid w:val="00F66263"/>
    <w:rsid w:val="00F667EC"/>
    <w:rsid w:val="00F7631A"/>
    <w:rsid w:val="00F81DE8"/>
    <w:rsid w:val="00F87354"/>
    <w:rsid w:val="00F9008D"/>
    <w:rsid w:val="00FA1266"/>
    <w:rsid w:val="00FA1C36"/>
    <w:rsid w:val="00FA31A4"/>
    <w:rsid w:val="00FA7259"/>
    <w:rsid w:val="00FA7B46"/>
    <w:rsid w:val="00FC1192"/>
    <w:rsid w:val="00FD0128"/>
    <w:rsid w:val="00FF31B9"/>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7633FC68-372D-4D41-8A0F-485280A3C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semiHidden/>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rPr>
      <w:noProof/>
    </w:r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noProof/>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5313B-E22B-4519-8B65-31F3384E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Pages>
  <Words>12884</Words>
  <Characters>73441</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242</cp:revision>
  <cp:lastPrinted>2019-02-25T14:05:00Z</cp:lastPrinted>
  <dcterms:created xsi:type="dcterms:W3CDTF">2020-06-13T02:20:00Z</dcterms:created>
  <dcterms:modified xsi:type="dcterms:W3CDTF">2022-03-18T12:14:00Z</dcterms:modified>
</cp:coreProperties>
</file>