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11417CC1" w:rsidR="004F0988" w:rsidRPr="00C12AA7" w:rsidRDefault="008A6D4A" w:rsidP="00F73358">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r w:rsidR="00F73358">
              <w:t>1</w:t>
            </w:r>
            <w:r w:rsidRPr="00C12AA7">
              <w:t>.</w:t>
            </w:r>
            <w:r w:rsidR="00A92ED0" w:rsidRPr="00C12AA7">
              <w:t>0</w:t>
            </w:r>
            <w:r w:rsidRPr="00C12AA7">
              <w:t xml:space="preserve"> </w:t>
            </w:r>
            <w:r w:rsidRPr="00C12AA7">
              <w:rPr>
                <w:sz w:val="32"/>
              </w:rPr>
              <w:t>(202</w:t>
            </w:r>
            <w:r w:rsidR="00C5054D">
              <w:rPr>
                <w:sz w:val="32"/>
              </w:rPr>
              <w:t>5</w:t>
            </w:r>
            <w:r w:rsidRPr="00C12AA7">
              <w:rPr>
                <w:sz w:val="32"/>
              </w:rPr>
              <w:t>-</w:t>
            </w:r>
            <w:r w:rsidR="00C5054D">
              <w:rPr>
                <w:sz w:val="32"/>
              </w:rPr>
              <w:t>0</w:t>
            </w:r>
            <w:r w:rsidR="00F73358">
              <w:rPr>
                <w:sz w:val="32"/>
              </w:rPr>
              <w:t>6</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11235455" r:id="rId10"/>
              </w:object>
            </w:r>
          </w:p>
        </w:tc>
        <w:tc>
          <w:tcPr>
            <w:tcW w:w="5540" w:type="dxa"/>
            <w:shd w:val="clear" w:color="auto" w:fill="auto"/>
          </w:tcPr>
          <w:p w14:paraId="58DF817D" w14:textId="281F6350" w:rsidR="001A6C9E" w:rsidRPr="00C12AA7" w:rsidRDefault="00000000" w:rsidP="001A6C9E">
            <w:pPr>
              <w:jc w:val="right"/>
            </w:pPr>
            <w:bookmarkStart w:id="3" w:name="logos"/>
            <w:r>
              <w:pict w14:anchorId="2CB49E08">
                <v:shape id="_x0000_i1026" type="#_x0000_t75" style="width:129pt;height:74.3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BC79622"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C5054D">
              <w:rPr>
                <w:noProof/>
                <w:sz w:val="18"/>
              </w:rPr>
              <w:t>5</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7676C55D" w14:textId="5C51C338" w:rsidR="00951E6B" w:rsidRDefault="001F2CDD">
      <w:pPr>
        <w:pStyle w:val="TOC1"/>
        <w:rPr>
          <w:rFonts w:asciiTheme="minorHAnsi" w:eastAsiaTheme="minorEastAsia" w:hAnsiTheme="minorHAnsi" w:cstheme="minorBidi"/>
          <w:noProof/>
          <w:kern w:val="2"/>
          <w:sz w:val="24"/>
          <w:szCs w:val="24"/>
          <w:lang w:eastAsia="en-GB"/>
          <w14:ligatures w14:val="standardContextual"/>
        </w:rPr>
      </w:pPr>
      <w:r w:rsidRPr="00C12AA7">
        <w:fldChar w:fldCharType="begin" w:fldLock="1"/>
      </w:r>
      <w:r w:rsidR="006857B7" w:rsidRPr="00C12AA7">
        <w:instrText xml:space="preserve"> TOC \o "1-9" </w:instrText>
      </w:r>
      <w:r w:rsidRPr="00C12AA7">
        <w:fldChar w:fldCharType="separate"/>
      </w:r>
      <w:r w:rsidR="00951E6B">
        <w:rPr>
          <w:noProof/>
        </w:rPr>
        <w:t>Foreword</w:t>
      </w:r>
      <w:r w:rsidR="00951E6B">
        <w:rPr>
          <w:noProof/>
        </w:rPr>
        <w:tab/>
      </w:r>
      <w:r w:rsidR="00951E6B">
        <w:rPr>
          <w:noProof/>
        </w:rPr>
        <w:fldChar w:fldCharType="begin" w:fldLock="1"/>
      </w:r>
      <w:r w:rsidR="00951E6B">
        <w:rPr>
          <w:noProof/>
        </w:rPr>
        <w:instrText xml:space="preserve"> PAGEREF _Toc200622545 \h </w:instrText>
      </w:r>
      <w:r w:rsidR="00951E6B">
        <w:rPr>
          <w:noProof/>
        </w:rPr>
      </w:r>
      <w:r w:rsidR="00951E6B">
        <w:rPr>
          <w:noProof/>
        </w:rPr>
        <w:fldChar w:fldCharType="separate"/>
      </w:r>
      <w:r w:rsidR="00951E6B">
        <w:rPr>
          <w:noProof/>
        </w:rPr>
        <w:t>7</w:t>
      </w:r>
      <w:r w:rsidR="00951E6B">
        <w:rPr>
          <w:noProof/>
        </w:rPr>
        <w:fldChar w:fldCharType="end"/>
      </w:r>
    </w:p>
    <w:p w14:paraId="457E6B7C" w14:textId="3DBEC11A" w:rsidR="00951E6B" w:rsidRDefault="00951E6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_Toc200622546 \h </w:instrText>
      </w:r>
      <w:r>
        <w:rPr>
          <w:noProof/>
        </w:rPr>
      </w:r>
      <w:r>
        <w:rPr>
          <w:noProof/>
        </w:rPr>
        <w:fldChar w:fldCharType="separate"/>
      </w:r>
      <w:r>
        <w:rPr>
          <w:noProof/>
        </w:rPr>
        <w:t>9</w:t>
      </w:r>
      <w:r>
        <w:rPr>
          <w:noProof/>
        </w:rPr>
        <w:fldChar w:fldCharType="end"/>
      </w:r>
    </w:p>
    <w:p w14:paraId="1DEE40B3" w14:textId="20EEB89B" w:rsidR="00951E6B" w:rsidRDefault="00951E6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_Toc200622547 \h </w:instrText>
      </w:r>
      <w:r>
        <w:rPr>
          <w:noProof/>
        </w:rPr>
      </w:r>
      <w:r>
        <w:rPr>
          <w:noProof/>
        </w:rPr>
        <w:fldChar w:fldCharType="separate"/>
      </w:r>
      <w:r>
        <w:rPr>
          <w:noProof/>
        </w:rPr>
        <w:t>9</w:t>
      </w:r>
      <w:r>
        <w:rPr>
          <w:noProof/>
        </w:rPr>
        <w:fldChar w:fldCharType="end"/>
      </w:r>
    </w:p>
    <w:p w14:paraId="5834E5E6" w14:textId="224DEEAF" w:rsidR="00951E6B" w:rsidRDefault="00951E6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_Toc200622548 \h </w:instrText>
      </w:r>
      <w:r>
        <w:rPr>
          <w:noProof/>
        </w:rPr>
      </w:r>
      <w:r>
        <w:rPr>
          <w:noProof/>
        </w:rPr>
        <w:fldChar w:fldCharType="separate"/>
      </w:r>
      <w:r>
        <w:rPr>
          <w:noProof/>
        </w:rPr>
        <w:t>10</w:t>
      </w:r>
      <w:r>
        <w:rPr>
          <w:noProof/>
        </w:rPr>
        <w:fldChar w:fldCharType="end"/>
      </w:r>
    </w:p>
    <w:p w14:paraId="00647E5A" w14:textId="2CFEFE2F"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_Toc200622549 \h </w:instrText>
      </w:r>
      <w:r>
        <w:rPr>
          <w:noProof/>
        </w:rPr>
      </w:r>
      <w:r>
        <w:rPr>
          <w:noProof/>
        </w:rPr>
        <w:fldChar w:fldCharType="separate"/>
      </w:r>
      <w:r>
        <w:rPr>
          <w:noProof/>
        </w:rPr>
        <w:t>10</w:t>
      </w:r>
      <w:r>
        <w:rPr>
          <w:noProof/>
        </w:rPr>
        <w:fldChar w:fldCharType="end"/>
      </w:r>
    </w:p>
    <w:p w14:paraId="2A4FF559" w14:textId="16D257ED"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_Toc200622550 \h </w:instrText>
      </w:r>
      <w:r>
        <w:rPr>
          <w:noProof/>
        </w:rPr>
      </w:r>
      <w:r>
        <w:rPr>
          <w:noProof/>
        </w:rPr>
        <w:fldChar w:fldCharType="separate"/>
      </w:r>
      <w:r>
        <w:rPr>
          <w:noProof/>
        </w:rPr>
        <w:t>10</w:t>
      </w:r>
      <w:r>
        <w:rPr>
          <w:noProof/>
        </w:rPr>
        <w:fldChar w:fldCharType="end"/>
      </w:r>
    </w:p>
    <w:p w14:paraId="58842914" w14:textId="4BDD64AA" w:rsidR="00951E6B" w:rsidRDefault="00951E6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_Toc200622551 \h </w:instrText>
      </w:r>
      <w:r>
        <w:rPr>
          <w:noProof/>
        </w:rPr>
      </w:r>
      <w:r>
        <w:rPr>
          <w:noProof/>
        </w:rPr>
        <w:fldChar w:fldCharType="separate"/>
      </w:r>
      <w:r>
        <w:rPr>
          <w:noProof/>
        </w:rPr>
        <w:t>10</w:t>
      </w:r>
      <w:r>
        <w:rPr>
          <w:noProof/>
        </w:rPr>
        <w:fldChar w:fldCharType="end"/>
      </w:r>
    </w:p>
    <w:p w14:paraId="6128D302" w14:textId="7568ACD2"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_Toc200622552 \h </w:instrText>
      </w:r>
      <w:r>
        <w:rPr>
          <w:noProof/>
        </w:rPr>
      </w:r>
      <w:r>
        <w:rPr>
          <w:noProof/>
        </w:rPr>
        <w:fldChar w:fldCharType="separate"/>
      </w:r>
      <w:r>
        <w:rPr>
          <w:noProof/>
        </w:rPr>
        <w:t>10</w:t>
      </w:r>
      <w:r>
        <w:rPr>
          <w:noProof/>
        </w:rPr>
        <w:fldChar w:fldCharType="end"/>
      </w:r>
    </w:p>
    <w:p w14:paraId="7633DF65" w14:textId="74FEBFC4"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NSAC Architecture Options</w:t>
      </w:r>
      <w:r>
        <w:rPr>
          <w:noProof/>
        </w:rPr>
        <w:tab/>
      </w:r>
      <w:r>
        <w:rPr>
          <w:noProof/>
        </w:rPr>
        <w:fldChar w:fldCharType="begin" w:fldLock="1"/>
      </w:r>
      <w:r>
        <w:rPr>
          <w:noProof/>
        </w:rPr>
        <w:instrText xml:space="preserve"> PAGEREF _Toc200622553 \h </w:instrText>
      </w:r>
      <w:r>
        <w:rPr>
          <w:noProof/>
        </w:rPr>
      </w:r>
      <w:r>
        <w:rPr>
          <w:noProof/>
        </w:rPr>
        <w:fldChar w:fldCharType="separate"/>
      </w:r>
      <w:r>
        <w:rPr>
          <w:noProof/>
        </w:rPr>
        <w:t>11</w:t>
      </w:r>
      <w:r>
        <w:rPr>
          <w:noProof/>
        </w:rPr>
        <w:fldChar w:fldCharType="end"/>
      </w:r>
    </w:p>
    <w:p w14:paraId="3F0E2692" w14:textId="3CD6A9EA"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_Toc200622554 \h </w:instrText>
      </w:r>
      <w:r>
        <w:rPr>
          <w:noProof/>
        </w:rPr>
      </w:r>
      <w:r>
        <w:rPr>
          <w:noProof/>
        </w:rPr>
        <w:fldChar w:fldCharType="separate"/>
      </w:r>
      <w:r>
        <w:rPr>
          <w:noProof/>
        </w:rPr>
        <w:t>12</w:t>
      </w:r>
      <w:r>
        <w:rPr>
          <w:noProof/>
        </w:rPr>
        <w:fldChar w:fldCharType="end"/>
      </w:r>
    </w:p>
    <w:p w14:paraId="1CEA72B4" w14:textId="074C253F"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Interaction between </w:t>
      </w:r>
      <w:r>
        <w:rPr>
          <w:noProof/>
          <w:lang w:eastAsia="zh-CN"/>
        </w:rPr>
        <w:t>NSACFs</w:t>
      </w:r>
      <w:r>
        <w:rPr>
          <w:noProof/>
        </w:rPr>
        <w:tab/>
      </w:r>
      <w:r>
        <w:rPr>
          <w:noProof/>
        </w:rPr>
        <w:fldChar w:fldCharType="begin" w:fldLock="1"/>
      </w:r>
      <w:r>
        <w:rPr>
          <w:noProof/>
        </w:rPr>
        <w:instrText xml:space="preserve"> PAGEREF _Toc200622555 \h </w:instrText>
      </w:r>
      <w:r>
        <w:rPr>
          <w:noProof/>
        </w:rPr>
      </w:r>
      <w:r>
        <w:rPr>
          <w:noProof/>
        </w:rPr>
        <w:fldChar w:fldCharType="separate"/>
      </w:r>
      <w:r>
        <w:rPr>
          <w:noProof/>
        </w:rPr>
        <w:t>12</w:t>
      </w:r>
      <w:r>
        <w:rPr>
          <w:noProof/>
        </w:rPr>
        <w:fldChar w:fldCharType="end"/>
      </w:r>
    </w:p>
    <w:p w14:paraId="693F17B0" w14:textId="5A0E10C7"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Indirect Network Sharing</w:t>
      </w:r>
      <w:r>
        <w:rPr>
          <w:noProof/>
        </w:rPr>
        <w:tab/>
      </w:r>
      <w:r>
        <w:rPr>
          <w:noProof/>
        </w:rPr>
        <w:fldChar w:fldCharType="begin" w:fldLock="1"/>
      </w:r>
      <w:r>
        <w:rPr>
          <w:noProof/>
        </w:rPr>
        <w:instrText xml:space="preserve"> PAGEREF _Toc200622556 \h </w:instrText>
      </w:r>
      <w:r>
        <w:rPr>
          <w:noProof/>
        </w:rPr>
      </w:r>
      <w:r>
        <w:rPr>
          <w:noProof/>
        </w:rPr>
        <w:fldChar w:fldCharType="separate"/>
      </w:r>
      <w:r>
        <w:rPr>
          <w:noProof/>
        </w:rPr>
        <w:t>12</w:t>
      </w:r>
      <w:r>
        <w:rPr>
          <w:noProof/>
        </w:rPr>
        <w:fldChar w:fldCharType="end"/>
      </w:r>
    </w:p>
    <w:p w14:paraId="347CB2E6" w14:textId="785658E5" w:rsidR="00951E6B" w:rsidRDefault="00951E6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_Toc200622557 \h </w:instrText>
      </w:r>
      <w:r>
        <w:rPr>
          <w:noProof/>
        </w:rPr>
      </w:r>
      <w:r>
        <w:rPr>
          <w:noProof/>
        </w:rPr>
        <w:fldChar w:fldCharType="separate"/>
      </w:r>
      <w:r>
        <w:rPr>
          <w:noProof/>
        </w:rPr>
        <w:t>12</w:t>
      </w:r>
      <w:r>
        <w:rPr>
          <w:noProof/>
        </w:rPr>
        <w:fldChar w:fldCharType="end"/>
      </w:r>
    </w:p>
    <w:p w14:paraId="2EE7F3FA" w14:textId="4422A9A5"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_Toc200622558 \h </w:instrText>
      </w:r>
      <w:r>
        <w:rPr>
          <w:noProof/>
        </w:rPr>
      </w:r>
      <w:r>
        <w:rPr>
          <w:noProof/>
        </w:rPr>
        <w:fldChar w:fldCharType="separate"/>
      </w:r>
      <w:r>
        <w:rPr>
          <w:noProof/>
        </w:rPr>
        <w:t>12</w:t>
      </w:r>
      <w:r>
        <w:rPr>
          <w:noProof/>
        </w:rPr>
        <w:fldChar w:fldCharType="end"/>
      </w:r>
    </w:p>
    <w:p w14:paraId="1387902B" w14:textId="52111ED8"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_Toc200622559 \h </w:instrText>
      </w:r>
      <w:r>
        <w:rPr>
          <w:noProof/>
        </w:rPr>
      </w:r>
      <w:r>
        <w:rPr>
          <w:noProof/>
        </w:rPr>
        <w:fldChar w:fldCharType="separate"/>
      </w:r>
      <w:r>
        <w:rPr>
          <w:noProof/>
        </w:rPr>
        <w:t>13</w:t>
      </w:r>
      <w:r>
        <w:rPr>
          <w:noProof/>
        </w:rPr>
        <w:fldChar w:fldCharType="end"/>
      </w:r>
    </w:p>
    <w:p w14:paraId="52B28D00" w14:textId="4293C0D0"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_Toc200622560 \h </w:instrText>
      </w:r>
      <w:r>
        <w:rPr>
          <w:noProof/>
        </w:rPr>
      </w:r>
      <w:r>
        <w:rPr>
          <w:noProof/>
        </w:rPr>
        <w:fldChar w:fldCharType="separate"/>
      </w:r>
      <w:r>
        <w:rPr>
          <w:noProof/>
        </w:rPr>
        <w:t>13</w:t>
      </w:r>
      <w:r>
        <w:rPr>
          <w:noProof/>
        </w:rPr>
        <w:fldChar w:fldCharType="end"/>
      </w:r>
    </w:p>
    <w:p w14:paraId="26D80880" w14:textId="1971193C"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_Toc200622561 \h </w:instrText>
      </w:r>
      <w:r>
        <w:rPr>
          <w:noProof/>
        </w:rPr>
      </w:r>
      <w:r>
        <w:rPr>
          <w:noProof/>
        </w:rPr>
        <w:fldChar w:fldCharType="separate"/>
      </w:r>
      <w:r>
        <w:rPr>
          <w:noProof/>
        </w:rPr>
        <w:t>14</w:t>
      </w:r>
      <w:r>
        <w:rPr>
          <w:noProof/>
        </w:rPr>
        <w:fldChar w:fldCharType="end"/>
      </w:r>
    </w:p>
    <w:p w14:paraId="48CAE5A0" w14:textId="79B45C34"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_Toc200622562 \h </w:instrText>
      </w:r>
      <w:r>
        <w:rPr>
          <w:noProof/>
        </w:rPr>
      </w:r>
      <w:r>
        <w:rPr>
          <w:noProof/>
        </w:rPr>
        <w:fldChar w:fldCharType="separate"/>
      </w:r>
      <w:r>
        <w:rPr>
          <w:noProof/>
        </w:rPr>
        <w:t>14</w:t>
      </w:r>
      <w:r>
        <w:rPr>
          <w:noProof/>
        </w:rPr>
        <w:fldChar w:fldCharType="end"/>
      </w:r>
    </w:p>
    <w:p w14:paraId="2AD7FDC6" w14:textId="2F95778E"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NumOfUEsUpdate</w:t>
      </w:r>
      <w:r>
        <w:rPr>
          <w:noProof/>
        </w:rPr>
        <w:tab/>
      </w:r>
      <w:r>
        <w:rPr>
          <w:noProof/>
        </w:rPr>
        <w:fldChar w:fldCharType="begin" w:fldLock="1"/>
      </w:r>
      <w:r>
        <w:rPr>
          <w:noProof/>
        </w:rPr>
        <w:instrText xml:space="preserve"> PAGEREF _Toc200622563 \h </w:instrText>
      </w:r>
      <w:r>
        <w:rPr>
          <w:noProof/>
        </w:rPr>
      </w:r>
      <w:r>
        <w:rPr>
          <w:noProof/>
        </w:rPr>
        <w:fldChar w:fldCharType="separate"/>
      </w:r>
      <w:r>
        <w:rPr>
          <w:noProof/>
        </w:rPr>
        <w:t>14</w:t>
      </w:r>
      <w:r>
        <w:rPr>
          <w:noProof/>
        </w:rPr>
        <w:fldChar w:fldCharType="end"/>
      </w:r>
    </w:p>
    <w:p w14:paraId="3B2F55D1" w14:textId="77259E88"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_Toc200622564 \h </w:instrText>
      </w:r>
      <w:r>
        <w:rPr>
          <w:noProof/>
        </w:rPr>
      </w:r>
      <w:r>
        <w:rPr>
          <w:noProof/>
        </w:rPr>
        <w:fldChar w:fldCharType="separate"/>
      </w:r>
      <w:r>
        <w:rPr>
          <w:noProof/>
        </w:rPr>
        <w:t>14</w:t>
      </w:r>
      <w:r>
        <w:rPr>
          <w:noProof/>
        </w:rPr>
        <w:fldChar w:fldCharType="end"/>
      </w:r>
    </w:p>
    <w:p w14:paraId="21FC184E" w14:textId="6F3744EF"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rPr>
        <w:tab/>
      </w:r>
      <w:r>
        <w:rPr>
          <w:noProof/>
        </w:rPr>
        <w:fldChar w:fldCharType="begin" w:fldLock="1"/>
      </w:r>
      <w:r>
        <w:rPr>
          <w:noProof/>
        </w:rPr>
        <w:instrText xml:space="preserve"> PAGEREF _Toc200622565 \h </w:instrText>
      </w:r>
      <w:r>
        <w:rPr>
          <w:noProof/>
        </w:rPr>
      </w:r>
      <w:r>
        <w:rPr>
          <w:noProof/>
        </w:rPr>
        <w:fldChar w:fldCharType="separate"/>
      </w:r>
      <w:r>
        <w:rPr>
          <w:noProof/>
        </w:rPr>
        <w:t>15</w:t>
      </w:r>
      <w:r>
        <w:rPr>
          <w:noProof/>
        </w:rPr>
        <w:fldChar w:fldCharType="end"/>
      </w:r>
    </w:p>
    <w:p w14:paraId="5F3D38F5" w14:textId="7557CF66"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hierarchical NSACF architecture</w:t>
      </w:r>
      <w:r>
        <w:rPr>
          <w:noProof/>
        </w:rPr>
        <w:tab/>
      </w:r>
      <w:r>
        <w:rPr>
          <w:noProof/>
        </w:rPr>
        <w:fldChar w:fldCharType="begin" w:fldLock="1"/>
      </w:r>
      <w:r>
        <w:rPr>
          <w:noProof/>
        </w:rPr>
        <w:instrText xml:space="preserve"> PAGEREF _Toc200622566 \h </w:instrText>
      </w:r>
      <w:r>
        <w:rPr>
          <w:noProof/>
        </w:rPr>
      </w:r>
      <w:r>
        <w:rPr>
          <w:noProof/>
        </w:rPr>
        <w:fldChar w:fldCharType="separate"/>
      </w:r>
      <w:r>
        <w:rPr>
          <w:noProof/>
        </w:rPr>
        <w:t>17</w:t>
      </w:r>
      <w:r>
        <w:rPr>
          <w:noProof/>
        </w:rPr>
        <w:fldChar w:fldCharType="end"/>
      </w:r>
    </w:p>
    <w:p w14:paraId="4ABEF9ED" w14:textId="24A52406"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w:t>
      </w:r>
      <w:r>
        <w:rPr>
          <w:noProof/>
        </w:rPr>
        <w:tab/>
      </w:r>
      <w:r>
        <w:rPr>
          <w:noProof/>
        </w:rPr>
        <w:fldChar w:fldCharType="begin" w:fldLock="1"/>
      </w:r>
      <w:r>
        <w:rPr>
          <w:noProof/>
        </w:rPr>
        <w:instrText xml:space="preserve"> PAGEREF _Toc200622567 \h </w:instrText>
      </w:r>
      <w:r>
        <w:rPr>
          <w:noProof/>
        </w:rPr>
      </w:r>
      <w:r>
        <w:rPr>
          <w:noProof/>
        </w:rPr>
        <w:fldChar w:fldCharType="separate"/>
      </w:r>
      <w:r>
        <w:rPr>
          <w:noProof/>
        </w:rPr>
        <w:t>19</w:t>
      </w:r>
      <w:r>
        <w:rPr>
          <w:noProof/>
        </w:rPr>
        <w:fldChar w:fldCharType="end"/>
      </w:r>
    </w:p>
    <w:p w14:paraId="1B86DAA8" w14:textId="1E5C5442"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case of VPLMN with HPLMN assistance NSAC mode</w:t>
      </w:r>
      <w:r>
        <w:rPr>
          <w:noProof/>
        </w:rPr>
        <w:tab/>
      </w:r>
      <w:r>
        <w:rPr>
          <w:noProof/>
        </w:rPr>
        <w:fldChar w:fldCharType="begin" w:fldLock="1"/>
      </w:r>
      <w:r>
        <w:rPr>
          <w:noProof/>
        </w:rPr>
        <w:instrText xml:space="preserve"> PAGEREF _Toc200622568 \h </w:instrText>
      </w:r>
      <w:r>
        <w:rPr>
          <w:noProof/>
        </w:rPr>
      </w:r>
      <w:r>
        <w:rPr>
          <w:noProof/>
        </w:rPr>
        <w:fldChar w:fldCharType="separate"/>
      </w:r>
      <w:r>
        <w:rPr>
          <w:noProof/>
        </w:rPr>
        <w:t>20</w:t>
      </w:r>
      <w:r>
        <w:rPr>
          <w:noProof/>
        </w:rPr>
        <w:fldChar w:fldCharType="end"/>
      </w:r>
    </w:p>
    <w:p w14:paraId="1F7F258B" w14:textId="14FC3921"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EACNotify</w:t>
      </w:r>
      <w:r>
        <w:rPr>
          <w:noProof/>
        </w:rPr>
        <w:tab/>
      </w:r>
      <w:r>
        <w:rPr>
          <w:noProof/>
        </w:rPr>
        <w:fldChar w:fldCharType="begin" w:fldLock="1"/>
      </w:r>
      <w:r>
        <w:rPr>
          <w:noProof/>
        </w:rPr>
        <w:instrText xml:space="preserve"> PAGEREF _Toc200622569 \h </w:instrText>
      </w:r>
      <w:r>
        <w:rPr>
          <w:noProof/>
        </w:rPr>
      </w:r>
      <w:r>
        <w:rPr>
          <w:noProof/>
        </w:rPr>
        <w:fldChar w:fldCharType="separate"/>
      </w:r>
      <w:r>
        <w:rPr>
          <w:noProof/>
        </w:rPr>
        <w:t>21</w:t>
      </w:r>
      <w:r>
        <w:rPr>
          <w:noProof/>
        </w:rPr>
        <w:fldChar w:fldCharType="end"/>
      </w:r>
    </w:p>
    <w:p w14:paraId="6BCFF60C" w14:textId="7296B51E"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_Toc200622570 \h </w:instrText>
      </w:r>
      <w:r>
        <w:rPr>
          <w:noProof/>
        </w:rPr>
      </w:r>
      <w:r>
        <w:rPr>
          <w:noProof/>
        </w:rPr>
        <w:fldChar w:fldCharType="separate"/>
      </w:r>
      <w:r>
        <w:rPr>
          <w:noProof/>
        </w:rPr>
        <w:t>21</w:t>
      </w:r>
      <w:r>
        <w:rPr>
          <w:noProof/>
        </w:rPr>
        <w:fldChar w:fldCharType="end"/>
      </w:r>
    </w:p>
    <w:p w14:paraId="241F1F2D" w14:textId="5006534D"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_Toc200622571 \h </w:instrText>
      </w:r>
      <w:r>
        <w:rPr>
          <w:noProof/>
        </w:rPr>
      </w:r>
      <w:r>
        <w:rPr>
          <w:noProof/>
        </w:rPr>
        <w:fldChar w:fldCharType="separate"/>
      </w:r>
      <w:r>
        <w:rPr>
          <w:noProof/>
        </w:rPr>
        <w:t>21</w:t>
      </w:r>
      <w:r>
        <w:rPr>
          <w:noProof/>
        </w:rPr>
        <w:fldChar w:fldCharType="end"/>
      </w:r>
    </w:p>
    <w:p w14:paraId="58FBBBB7" w14:textId="62610538"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NumOfPDUsUpdate</w:t>
      </w:r>
      <w:r>
        <w:rPr>
          <w:noProof/>
        </w:rPr>
        <w:tab/>
      </w:r>
      <w:r>
        <w:rPr>
          <w:noProof/>
        </w:rPr>
        <w:fldChar w:fldCharType="begin" w:fldLock="1"/>
      </w:r>
      <w:r>
        <w:rPr>
          <w:noProof/>
        </w:rPr>
        <w:instrText xml:space="preserve"> PAGEREF _Toc200622572 \h </w:instrText>
      </w:r>
      <w:r>
        <w:rPr>
          <w:noProof/>
        </w:rPr>
      </w:r>
      <w:r>
        <w:rPr>
          <w:noProof/>
        </w:rPr>
        <w:fldChar w:fldCharType="separate"/>
      </w:r>
      <w:r>
        <w:rPr>
          <w:noProof/>
        </w:rPr>
        <w:t>22</w:t>
      </w:r>
      <w:r>
        <w:rPr>
          <w:noProof/>
        </w:rPr>
        <w:fldChar w:fldCharType="end"/>
      </w:r>
    </w:p>
    <w:p w14:paraId="4C5D486D" w14:textId="35B30FC9"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_Toc200622573 \h </w:instrText>
      </w:r>
      <w:r>
        <w:rPr>
          <w:noProof/>
        </w:rPr>
      </w:r>
      <w:r>
        <w:rPr>
          <w:noProof/>
        </w:rPr>
        <w:fldChar w:fldCharType="separate"/>
      </w:r>
      <w:r>
        <w:rPr>
          <w:noProof/>
        </w:rPr>
        <w:t>22</w:t>
      </w:r>
      <w:r>
        <w:rPr>
          <w:noProof/>
        </w:rPr>
        <w:fldChar w:fldCharType="end"/>
      </w:r>
    </w:p>
    <w:p w14:paraId="31B05B7C" w14:textId="2B6F6F91"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_Toc200622574 \h </w:instrText>
      </w:r>
      <w:r>
        <w:rPr>
          <w:noProof/>
        </w:rPr>
      </w:r>
      <w:r>
        <w:rPr>
          <w:noProof/>
        </w:rPr>
        <w:fldChar w:fldCharType="separate"/>
      </w:r>
      <w:r>
        <w:rPr>
          <w:noProof/>
        </w:rPr>
        <w:t>22</w:t>
      </w:r>
      <w:r>
        <w:rPr>
          <w:noProof/>
        </w:rPr>
        <w:fldChar w:fldCharType="end"/>
      </w:r>
    </w:p>
    <w:p w14:paraId="55B26E60" w14:textId="2A72C53B"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fldLock="1"/>
      </w:r>
      <w:r>
        <w:rPr>
          <w:noProof/>
        </w:rPr>
        <w:instrText xml:space="preserve"> PAGEREF _Toc200622575 \h </w:instrText>
      </w:r>
      <w:r>
        <w:rPr>
          <w:noProof/>
        </w:rPr>
      </w:r>
      <w:r>
        <w:rPr>
          <w:noProof/>
        </w:rPr>
        <w:fldChar w:fldCharType="separate"/>
      </w:r>
      <w:r>
        <w:rPr>
          <w:noProof/>
        </w:rPr>
        <w:t>25</w:t>
      </w:r>
      <w:r>
        <w:rPr>
          <w:noProof/>
        </w:rPr>
        <w:fldChar w:fldCharType="end"/>
      </w:r>
    </w:p>
    <w:p w14:paraId="394139E8" w14:textId="7983E35C"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fldLock="1"/>
      </w:r>
      <w:r>
        <w:rPr>
          <w:noProof/>
        </w:rPr>
        <w:instrText xml:space="preserve"> PAGEREF _Toc200622576 \h </w:instrText>
      </w:r>
      <w:r>
        <w:rPr>
          <w:noProof/>
        </w:rPr>
      </w:r>
      <w:r>
        <w:rPr>
          <w:noProof/>
        </w:rPr>
        <w:fldChar w:fldCharType="separate"/>
      </w:r>
      <w:r>
        <w:rPr>
          <w:noProof/>
        </w:rPr>
        <w:t>27</w:t>
      </w:r>
      <w:r>
        <w:rPr>
          <w:noProof/>
        </w:rPr>
        <w:fldChar w:fldCharType="end"/>
      </w:r>
    </w:p>
    <w:p w14:paraId="16575BBD" w14:textId="43883310"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5.2.2.4.5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LBO PDU Sessions in case of VPLMN with HPLMN assistance NSAC mode</w:t>
      </w:r>
      <w:r>
        <w:rPr>
          <w:noProof/>
        </w:rPr>
        <w:tab/>
      </w:r>
      <w:r>
        <w:rPr>
          <w:noProof/>
        </w:rPr>
        <w:fldChar w:fldCharType="begin" w:fldLock="1"/>
      </w:r>
      <w:r>
        <w:rPr>
          <w:noProof/>
        </w:rPr>
        <w:instrText xml:space="preserve"> PAGEREF _Toc200622577 \h </w:instrText>
      </w:r>
      <w:r>
        <w:rPr>
          <w:noProof/>
        </w:rPr>
      </w:r>
      <w:r>
        <w:rPr>
          <w:noProof/>
        </w:rPr>
        <w:fldChar w:fldCharType="separate"/>
      </w:r>
      <w:r>
        <w:rPr>
          <w:noProof/>
        </w:rPr>
        <w:t>27</w:t>
      </w:r>
      <w:r>
        <w:rPr>
          <w:noProof/>
        </w:rPr>
        <w:fldChar w:fldCharType="end"/>
      </w:r>
    </w:p>
    <w:p w14:paraId="30672F10" w14:textId="5FD8B766"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LocalNumberUpdate</w:t>
      </w:r>
      <w:r>
        <w:rPr>
          <w:noProof/>
        </w:rPr>
        <w:tab/>
      </w:r>
      <w:r>
        <w:rPr>
          <w:noProof/>
        </w:rPr>
        <w:fldChar w:fldCharType="begin" w:fldLock="1"/>
      </w:r>
      <w:r>
        <w:rPr>
          <w:noProof/>
        </w:rPr>
        <w:instrText xml:space="preserve"> PAGEREF _Toc200622578 \h </w:instrText>
      </w:r>
      <w:r>
        <w:rPr>
          <w:noProof/>
        </w:rPr>
      </w:r>
      <w:r>
        <w:rPr>
          <w:noProof/>
        </w:rPr>
        <w:fldChar w:fldCharType="separate"/>
      </w:r>
      <w:r>
        <w:rPr>
          <w:noProof/>
        </w:rPr>
        <w:t>29</w:t>
      </w:r>
      <w:r>
        <w:rPr>
          <w:noProof/>
        </w:rPr>
        <w:fldChar w:fldCharType="end"/>
      </w:r>
    </w:p>
    <w:p w14:paraId="018544A5" w14:textId="4FADC1AB"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_Toc200622579 \h </w:instrText>
      </w:r>
      <w:r>
        <w:rPr>
          <w:noProof/>
        </w:rPr>
      </w:r>
      <w:r>
        <w:rPr>
          <w:noProof/>
        </w:rPr>
        <w:fldChar w:fldCharType="separate"/>
      </w:r>
      <w:r>
        <w:rPr>
          <w:noProof/>
        </w:rPr>
        <w:t>29</w:t>
      </w:r>
      <w:r>
        <w:rPr>
          <w:noProof/>
        </w:rPr>
        <w:fldChar w:fldCharType="end"/>
      </w:r>
    </w:p>
    <w:p w14:paraId="70A71A85" w14:textId="5B32DBE6"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Update of local maximum number of UEs or PDU sessions</w:t>
      </w:r>
      <w:r>
        <w:rPr>
          <w:noProof/>
        </w:rPr>
        <w:tab/>
      </w:r>
      <w:r>
        <w:rPr>
          <w:noProof/>
        </w:rPr>
        <w:fldChar w:fldCharType="begin" w:fldLock="1"/>
      </w:r>
      <w:r>
        <w:rPr>
          <w:noProof/>
        </w:rPr>
        <w:instrText xml:space="preserve"> PAGEREF _Toc200622580 \h </w:instrText>
      </w:r>
      <w:r>
        <w:rPr>
          <w:noProof/>
        </w:rPr>
      </w:r>
      <w:r>
        <w:rPr>
          <w:noProof/>
        </w:rPr>
        <w:fldChar w:fldCharType="separate"/>
      </w:r>
      <w:r>
        <w:rPr>
          <w:noProof/>
        </w:rPr>
        <w:t>29</w:t>
      </w:r>
      <w:r>
        <w:rPr>
          <w:noProof/>
        </w:rPr>
        <w:fldChar w:fldCharType="end"/>
      </w:r>
    </w:p>
    <w:p w14:paraId="55B16371" w14:textId="2CE60182"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QuotaUpdate</w:t>
      </w:r>
      <w:r>
        <w:rPr>
          <w:noProof/>
        </w:rPr>
        <w:tab/>
      </w:r>
      <w:r>
        <w:rPr>
          <w:noProof/>
        </w:rPr>
        <w:fldChar w:fldCharType="begin" w:fldLock="1"/>
      </w:r>
      <w:r>
        <w:rPr>
          <w:noProof/>
        </w:rPr>
        <w:instrText xml:space="preserve"> PAGEREF _Toc200622581 \h </w:instrText>
      </w:r>
      <w:r>
        <w:rPr>
          <w:noProof/>
        </w:rPr>
      </w:r>
      <w:r>
        <w:rPr>
          <w:noProof/>
        </w:rPr>
        <w:fldChar w:fldCharType="separate"/>
      </w:r>
      <w:r>
        <w:rPr>
          <w:noProof/>
        </w:rPr>
        <w:t>30</w:t>
      </w:r>
      <w:r>
        <w:rPr>
          <w:noProof/>
        </w:rPr>
        <w:fldChar w:fldCharType="end"/>
      </w:r>
    </w:p>
    <w:p w14:paraId="1140C67D" w14:textId="1A6C89D1"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_Toc200622582 \h </w:instrText>
      </w:r>
      <w:r>
        <w:rPr>
          <w:noProof/>
        </w:rPr>
      </w:r>
      <w:r>
        <w:rPr>
          <w:noProof/>
        </w:rPr>
        <w:fldChar w:fldCharType="separate"/>
      </w:r>
      <w:r>
        <w:rPr>
          <w:noProof/>
        </w:rPr>
        <w:t>30</w:t>
      </w:r>
      <w:r>
        <w:rPr>
          <w:noProof/>
        </w:rPr>
        <w:fldChar w:fldCharType="end"/>
      </w:r>
    </w:p>
    <w:p w14:paraId="7D0B541E" w14:textId="42D050AC"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Update of maximum number of UEs and/or PDU sessions</w:t>
      </w:r>
      <w:r>
        <w:rPr>
          <w:noProof/>
        </w:rPr>
        <w:tab/>
      </w:r>
      <w:r>
        <w:rPr>
          <w:noProof/>
        </w:rPr>
        <w:fldChar w:fldCharType="begin" w:fldLock="1"/>
      </w:r>
      <w:r>
        <w:rPr>
          <w:noProof/>
        </w:rPr>
        <w:instrText xml:space="preserve"> PAGEREF _Toc200622583 \h </w:instrText>
      </w:r>
      <w:r>
        <w:rPr>
          <w:noProof/>
        </w:rPr>
      </w:r>
      <w:r>
        <w:rPr>
          <w:noProof/>
        </w:rPr>
        <w:fldChar w:fldCharType="separate"/>
      </w:r>
      <w:r>
        <w:rPr>
          <w:noProof/>
        </w:rPr>
        <w:t>30</w:t>
      </w:r>
      <w:r>
        <w:rPr>
          <w:noProof/>
        </w:rPr>
        <w:fldChar w:fldCharType="end"/>
      </w:r>
    </w:p>
    <w:p w14:paraId="36A6F145" w14:textId="2FB8659C"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_Toc200622584 \h </w:instrText>
      </w:r>
      <w:r>
        <w:rPr>
          <w:noProof/>
        </w:rPr>
      </w:r>
      <w:r>
        <w:rPr>
          <w:noProof/>
        </w:rPr>
        <w:fldChar w:fldCharType="separate"/>
      </w:r>
      <w:r>
        <w:rPr>
          <w:noProof/>
        </w:rPr>
        <w:t>31</w:t>
      </w:r>
      <w:r>
        <w:rPr>
          <w:noProof/>
        </w:rPr>
        <w:fldChar w:fldCharType="end"/>
      </w:r>
    </w:p>
    <w:p w14:paraId="3D82ACF9" w14:textId="7BC6EB7B"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_Toc200622585 \h </w:instrText>
      </w:r>
      <w:r>
        <w:rPr>
          <w:noProof/>
        </w:rPr>
      </w:r>
      <w:r>
        <w:rPr>
          <w:noProof/>
        </w:rPr>
        <w:fldChar w:fldCharType="separate"/>
      </w:r>
      <w:r>
        <w:rPr>
          <w:noProof/>
        </w:rPr>
        <w:t>31</w:t>
      </w:r>
      <w:r>
        <w:rPr>
          <w:noProof/>
        </w:rPr>
        <w:fldChar w:fldCharType="end"/>
      </w:r>
    </w:p>
    <w:p w14:paraId="59329C2E" w14:textId="1A5D9AC0"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_Toc200622586 \h </w:instrText>
      </w:r>
      <w:r>
        <w:rPr>
          <w:noProof/>
        </w:rPr>
      </w:r>
      <w:r>
        <w:rPr>
          <w:noProof/>
        </w:rPr>
        <w:fldChar w:fldCharType="separate"/>
      </w:r>
      <w:r>
        <w:rPr>
          <w:noProof/>
        </w:rPr>
        <w:t>31</w:t>
      </w:r>
      <w:r>
        <w:rPr>
          <w:noProof/>
        </w:rPr>
        <w:fldChar w:fldCharType="end"/>
      </w:r>
    </w:p>
    <w:p w14:paraId="059E74BE" w14:textId="0DB5B94B"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_Toc200622587 \h </w:instrText>
      </w:r>
      <w:r>
        <w:rPr>
          <w:noProof/>
        </w:rPr>
      </w:r>
      <w:r>
        <w:rPr>
          <w:noProof/>
        </w:rPr>
        <w:fldChar w:fldCharType="separate"/>
      </w:r>
      <w:r>
        <w:rPr>
          <w:noProof/>
        </w:rPr>
        <w:t>31</w:t>
      </w:r>
      <w:r>
        <w:rPr>
          <w:noProof/>
        </w:rPr>
        <w:fldChar w:fldCharType="end"/>
      </w:r>
    </w:p>
    <w:p w14:paraId="2AF1634F" w14:textId="0FD67477"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_Toc200622588 \h </w:instrText>
      </w:r>
      <w:r>
        <w:rPr>
          <w:noProof/>
        </w:rPr>
      </w:r>
      <w:r>
        <w:rPr>
          <w:noProof/>
        </w:rPr>
        <w:fldChar w:fldCharType="separate"/>
      </w:r>
      <w:r>
        <w:rPr>
          <w:noProof/>
        </w:rPr>
        <w:t>31</w:t>
      </w:r>
      <w:r>
        <w:rPr>
          <w:noProof/>
        </w:rPr>
        <w:fldChar w:fldCharType="end"/>
      </w:r>
    </w:p>
    <w:p w14:paraId="097B8FB7" w14:textId="6E963C5C"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_Toc200622589 \h </w:instrText>
      </w:r>
      <w:r>
        <w:rPr>
          <w:noProof/>
        </w:rPr>
      </w:r>
      <w:r>
        <w:rPr>
          <w:noProof/>
        </w:rPr>
        <w:fldChar w:fldCharType="separate"/>
      </w:r>
      <w:r>
        <w:rPr>
          <w:noProof/>
        </w:rPr>
        <w:t>31</w:t>
      </w:r>
      <w:r>
        <w:rPr>
          <w:noProof/>
        </w:rPr>
        <w:fldChar w:fldCharType="end"/>
      </w:r>
    </w:p>
    <w:p w14:paraId="644513EE" w14:textId="03425051"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_Toc200622590 \h </w:instrText>
      </w:r>
      <w:r>
        <w:rPr>
          <w:noProof/>
        </w:rPr>
      </w:r>
      <w:r>
        <w:rPr>
          <w:noProof/>
        </w:rPr>
        <w:fldChar w:fldCharType="separate"/>
      </w:r>
      <w:r>
        <w:rPr>
          <w:noProof/>
        </w:rPr>
        <w:t>31</w:t>
      </w:r>
      <w:r>
        <w:rPr>
          <w:noProof/>
        </w:rPr>
        <w:fldChar w:fldCharType="end"/>
      </w:r>
    </w:p>
    <w:p w14:paraId="491A70FF" w14:textId="4C241D21"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_Toc200622591 \h </w:instrText>
      </w:r>
      <w:r>
        <w:rPr>
          <w:noProof/>
        </w:rPr>
      </w:r>
      <w:r>
        <w:rPr>
          <w:noProof/>
        </w:rPr>
        <w:fldChar w:fldCharType="separate"/>
      </w:r>
      <w:r>
        <w:rPr>
          <w:noProof/>
        </w:rPr>
        <w:t>33</w:t>
      </w:r>
      <w:r>
        <w:rPr>
          <w:noProof/>
        </w:rPr>
        <w:fldChar w:fldCharType="end"/>
      </w:r>
    </w:p>
    <w:p w14:paraId="166DB0D2" w14:textId="101BE7E3"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_Toc200622592 \h </w:instrText>
      </w:r>
      <w:r>
        <w:rPr>
          <w:noProof/>
        </w:rPr>
      </w:r>
      <w:r>
        <w:rPr>
          <w:noProof/>
        </w:rPr>
        <w:fldChar w:fldCharType="separate"/>
      </w:r>
      <w:r>
        <w:rPr>
          <w:noProof/>
        </w:rPr>
        <w:t>34</w:t>
      </w:r>
      <w:r>
        <w:rPr>
          <w:noProof/>
        </w:rPr>
        <w:fldChar w:fldCharType="end"/>
      </w:r>
    </w:p>
    <w:p w14:paraId="09251506" w14:textId="099B0ADD"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_Toc200622593 \h </w:instrText>
      </w:r>
      <w:r>
        <w:rPr>
          <w:noProof/>
        </w:rPr>
      </w:r>
      <w:r>
        <w:rPr>
          <w:noProof/>
        </w:rPr>
        <w:fldChar w:fldCharType="separate"/>
      </w:r>
      <w:r>
        <w:rPr>
          <w:noProof/>
        </w:rPr>
        <w:t>35</w:t>
      </w:r>
      <w:r>
        <w:rPr>
          <w:noProof/>
        </w:rPr>
        <w:fldChar w:fldCharType="end"/>
      </w:r>
    </w:p>
    <w:p w14:paraId="6EA44B83" w14:textId="3DFE581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_Toc200622594 \h </w:instrText>
      </w:r>
      <w:r>
        <w:rPr>
          <w:noProof/>
        </w:rPr>
      </w:r>
      <w:r>
        <w:rPr>
          <w:noProof/>
        </w:rPr>
        <w:fldChar w:fldCharType="separate"/>
      </w:r>
      <w:r>
        <w:rPr>
          <w:noProof/>
        </w:rPr>
        <w:t>35</w:t>
      </w:r>
      <w:r>
        <w:rPr>
          <w:noProof/>
        </w:rPr>
        <w:fldChar w:fldCharType="end"/>
      </w:r>
    </w:p>
    <w:p w14:paraId="2FF1D39B" w14:textId="0707C4AE"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_Toc200622595 \h </w:instrText>
      </w:r>
      <w:r>
        <w:rPr>
          <w:noProof/>
        </w:rPr>
      </w:r>
      <w:r>
        <w:rPr>
          <w:noProof/>
        </w:rPr>
        <w:fldChar w:fldCharType="separate"/>
      </w:r>
      <w:r>
        <w:rPr>
          <w:noProof/>
        </w:rPr>
        <w:t>35</w:t>
      </w:r>
      <w:r>
        <w:rPr>
          <w:noProof/>
        </w:rPr>
        <w:fldChar w:fldCharType="end"/>
      </w:r>
    </w:p>
    <w:p w14:paraId="6B4FB440" w14:textId="708DDCAF"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_Toc200622596 \h </w:instrText>
      </w:r>
      <w:r>
        <w:rPr>
          <w:noProof/>
        </w:rPr>
      </w:r>
      <w:r>
        <w:rPr>
          <w:noProof/>
        </w:rPr>
        <w:fldChar w:fldCharType="separate"/>
      </w:r>
      <w:r>
        <w:rPr>
          <w:noProof/>
        </w:rPr>
        <w:t>35</w:t>
      </w:r>
      <w:r>
        <w:rPr>
          <w:noProof/>
        </w:rPr>
        <w:fldChar w:fldCharType="end"/>
      </w:r>
    </w:p>
    <w:p w14:paraId="6BC2FE5F" w14:textId="58C7BE33" w:rsidR="00951E6B" w:rsidRDefault="00951E6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_Toc200622597 \h </w:instrText>
      </w:r>
      <w:r>
        <w:rPr>
          <w:noProof/>
        </w:rPr>
      </w:r>
      <w:r>
        <w:rPr>
          <w:noProof/>
        </w:rPr>
        <w:fldChar w:fldCharType="separate"/>
      </w:r>
      <w:r>
        <w:rPr>
          <w:noProof/>
        </w:rPr>
        <w:t>37</w:t>
      </w:r>
      <w:r>
        <w:rPr>
          <w:noProof/>
        </w:rPr>
        <w:fldChar w:fldCharType="end"/>
      </w:r>
    </w:p>
    <w:p w14:paraId="32A57DEB" w14:textId="61F0D507"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Nnsacf_NSAC Service API</w:t>
      </w:r>
      <w:r>
        <w:rPr>
          <w:noProof/>
        </w:rPr>
        <w:tab/>
      </w:r>
      <w:r>
        <w:rPr>
          <w:noProof/>
        </w:rPr>
        <w:fldChar w:fldCharType="begin" w:fldLock="1"/>
      </w:r>
      <w:r>
        <w:rPr>
          <w:noProof/>
        </w:rPr>
        <w:instrText xml:space="preserve"> PAGEREF _Toc200622598 \h </w:instrText>
      </w:r>
      <w:r>
        <w:rPr>
          <w:noProof/>
        </w:rPr>
      </w:r>
      <w:r>
        <w:rPr>
          <w:noProof/>
        </w:rPr>
        <w:fldChar w:fldCharType="separate"/>
      </w:r>
      <w:r>
        <w:rPr>
          <w:noProof/>
        </w:rPr>
        <w:t>37</w:t>
      </w:r>
      <w:r>
        <w:rPr>
          <w:noProof/>
        </w:rPr>
        <w:fldChar w:fldCharType="end"/>
      </w:r>
    </w:p>
    <w:p w14:paraId="11DC8082" w14:textId="744ECFE9"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_Toc200622599 \h </w:instrText>
      </w:r>
      <w:r>
        <w:rPr>
          <w:noProof/>
        </w:rPr>
      </w:r>
      <w:r>
        <w:rPr>
          <w:noProof/>
        </w:rPr>
        <w:fldChar w:fldCharType="separate"/>
      </w:r>
      <w:r>
        <w:rPr>
          <w:noProof/>
        </w:rPr>
        <w:t>37</w:t>
      </w:r>
      <w:r>
        <w:rPr>
          <w:noProof/>
        </w:rPr>
        <w:fldChar w:fldCharType="end"/>
      </w:r>
    </w:p>
    <w:p w14:paraId="533AB06D" w14:textId="29A22569"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_Toc200622600 \h </w:instrText>
      </w:r>
      <w:r>
        <w:rPr>
          <w:noProof/>
        </w:rPr>
      </w:r>
      <w:r>
        <w:rPr>
          <w:noProof/>
        </w:rPr>
        <w:fldChar w:fldCharType="separate"/>
      </w:r>
      <w:r>
        <w:rPr>
          <w:noProof/>
        </w:rPr>
        <w:t>37</w:t>
      </w:r>
      <w:r>
        <w:rPr>
          <w:noProof/>
        </w:rPr>
        <w:fldChar w:fldCharType="end"/>
      </w:r>
    </w:p>
    <w:p w14:paraId="0D8F1E17" w14:textId="73EE0DD0"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_Toc200622601 \h </w:instrText>
      </w:r>
      <w:r>
        <w:rPr>
          <w:noProof/>
        </w:rPr>
      </w:r>
      <w:r>
        <w:rPr>
          <w:noProof/>
        </w:rPr>
        <w:fldChar w:fldCharType="separate"/>
      </w:r>
      <w:r>
        <w:rPr>
          <w:noProof/>
        </w:rPr>
        <w:t>37</w:t>
      </w:r>
      <w:r>
        <w:rPr>
          <w:noProof/>
        </w:rPr>
        <w:fldChar w:fldCharType="end"/>
      </w:r>
    </w:p>
    <w:p w14:paraId="46821FB0" w14:textId="2FE9B6EE"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_Toc200622602 \h </w:instrText>
      </w:r>
      <w:r>
        <w:rPr>
          <w:noProof/>
        </w:rPr>
      </w:r>
      <w:r>
        <w:rPr>
          <w:noProof/>
        </w:rPr>
        <w:fldChar w:fldCharType="separate"/>
      </w:r>
      <w:r>
        <w:rPr>
          <w:noProof/>
        </w:rPr>
        <w:t>37</w:t>
      </w:r>
      <w:r>
        <w:rPr>
          <w:noProof/>
        </w:rPr>
        <w:fldChar w:fldCharType="end"/>
      </w:r>
    </w:p>
    <w:p w14:paraId="090679C8" w14:textId="737F29B8"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_Toc200622603 \h </w:instrText>
      </w:r>
      <w:r>
        <w:rPr>
          <w:noProof/>
        </w:rPr>
      </w:r>
      <w:r>
        <w:rPr>
          <w:noProof/>
        </w:rPr>
        <w:fldChar w:fldCharType="separate"/>
      </w:r>
      <w:r>
        <w:rPr>
          <w:noProof/>
        </w:rPr>
        <w:t>37</w:t>
      </w:r>
      <w:r>
        <w:rPr>
          <w:noProof/>
        </w:rPr>
        <w:fldChar w:fldCharType="end"/>
      </w:r>
    </w:p>
    <w:p w14:paraId="587AB523" w14:textId="625E4B73"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_Toc200622604 \h </w:instrText>
      </w:r>
      <w:r>
        <w:rPr>
          <w:noProof/>
        </w:rPr>
      </w:r>
      <w:r>
        <w:rPr>
          <w:noProof/>
        </w:rPr>
        <w:fldChar w:fldCharType="separate"/>
      </w:r>
      <w:r>
        <w:rPr>
          <w:noProof/>
        </w:rPr>
        <w:t>37</w:t>
      </w:r>
      <w:r>
        <w:rPr>
          <w:noProof/>
        </w:rPr>
        <w:fldChar w:fldCharType="end"/>
      </w:r>
    </w:p>
    <w:p w14:paraId="7683E47E" w14:textId="5E3A5BD6"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_Toc200622605 \h </w:instrText>
      </w:r>
      <w:r>
        <w:rPr>
          <w:noProof/>
        </w:rPr>
      </w:r>
      <w:r>
        <w:rPr>
          <w:noProof/>
        </w:rPr>
        <w:fldChar w:fldCharType="separate"/>
      </w:r>
      <w:r>
        <w:rPr>
          <w:noProof/>
        </w:rPr>
        <w:t>37</w:t>
      </w:r>
      <w:r>
        <w:rPr>
          <w:noProof/>
        </w:rPr>
        <w:fldChar w:fldCharType="end"/>
      </w:r>
    </w:p>
    <w:p w14:paraId="3CE19B60" w14:textId="09FAAC46"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_Toc200622606 \h </w:instrText>
      </w:r>
      <w:r>
        <w:rPr>
          <w:noProof/>
        </w:rPr>
      </w:r>
      <w:r>
        <w:rPr>
          <w:noProof/>
        </w:rPr>
        <w:fldChar w:fldCharType="separate"/>
      </w:r>
      <w:r>
        <w:rPr>
          <w:noProof/>
        </w:rPr>
        <w:t>38</w:t>
      </w:r>
      <w:r>
        <w:rPr>
          <w:noProof/>
        </w:rPr>
        <w:fldChar w:fldCharType="end"/>
      </w:r>
    </w:p>
    <w:p w14:paraId="36129767" w14:textId="3CA35718"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_Toc200622607 \h </w:instrText>
      </w:r>
      <w:r>
        <w:rPr>
          <w:noProof/>
        </w:rPr>
      </w:r>
      <w:r>
        <w:rPr>
          <w:noProof/>
        </w:rPr>
        <w:fldChar w:fldCharType="separate"/>
      </w:r>
      <w:r>
        <w:rPr>
          <w:noProof/>
        </w:rPr>
        <w:t>38</w:t>
      </w:r>
      <w:r>
        <w:rPr>
          <w:noProof/>
        </w:rPr>
        <w:fldChar w:fldCharType="end"/>
      </w:r>
    </w:p>
    <w:p w14:paraId="024728FB" w14:textId="31EE17D8"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_Toc200622608 \h </w:instrText>
      </w:r>
      <w:r>
        <w:rPr>
          <w:noProof/>
        </w:rPr>
      </w:r>
      <w:r>
        <w:rPr>
          <w:noProof/>
        </w:rPr>
        <w:fldChar w:fldCharType="separate"/>
      </w:r>
      <w:r>
        <w:rPr>
          <w:noProof/>
        </w:rPr>
        <w:t>39</w:t>
      </w:r>
      <w:r>
        <w:rPr>
          <w:noProof/>
        </w:rPr>
        <w:fldChar w:fldCharType="end"/>
      </w:r>
    </w:p>
    <w:p w14:paraId="7EFBE17F" w14:textId="4EA9352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_Toc200622609 \h </w:instrText>
      </w:r>
      <w:r>
        <w:rPr>
          <w:noProof/>
        </w:rPr>
      </w:r>
      <w:r>
        <w:rPr>
          <w:noProof/>
        </w:rPr>
        <w:fldChar w:fldCharType="separate"/>
      </w:r>
      <w:r>
        <w:rPr>
          <w:noProof/>
        </w:rPr>
        <w:t>39</w:t>
      </w:r>
      <w:r>
        <w:rPr>
          <w:noProof/>
        </w:rPr>
        <w:fldChar w:fldCharType="end"/>
      </w:r>
    </w:p>
    <w:p w14:paraId="2006CDCF" w14:textId="2978139F"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_Toc200622610 \h </w:instrText>
      </w:r>
      <w:r>
        <w:rPr>
          <w:noProof/>
        </w:rPr>
      </w:r>
      <w:r>
        <w:rPr>
          <w:noProof/>
        </w:rPr>
        <w:fldChar w:fldCharType="separate"/>
      </w:r>
      <w:r>
        <w:rPr>
          <w:noProof/>
        </w:rPr>
        <w:t>39</w:t>
      </w:r>
      <w:r>
        <w:rPr>
          <w:noProof/>
        </w:rPr>
        <w:fldChar w:fldCharType="end"/>
      </w:r>
    </w:p>
    <w:p w14:paraId="401254BE" w14:textId="24B987C1"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_Toc200622611 \h </w:instrText>
      </w:r>
      <w:r>
        <w:rPr>
          <w:noProof/>
        </w:rPr>
      </w:r>
      <w:r>
        <w:rPr>
          <w:noProof/>
        </w:rPr>
        <w:fldChar w:fldCharType="separate"/>
      </w:r>
      <w:r>
        <w:rPr>
          <w:noProof/>
        </w:rPr>
        <w:t>39</w:t>
      </w:r>
      <w:r>
        <w:rPr>
          <w:noProof/>
        </w:rPr>
        <w:fldChar w:fldCharType="end"/>
      </w:r>
    </w:p>
    <w:p w14:paraId="1A49CEFF" w14:textId="3751774F"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_Toc200622612 \h </w:instrText>
      </w:r>
      <w:r>
        <w:rPr>
          <w:noProof/>
        </w:rPr>
      </w:r>
      <w:r>
        <w:rPr>
          <w:noProof/>
        </w:rPr>
        <w:fldChar w:fldCharType="separate"/>
      </w:r>
      <w:r>
        <w:rPr>
          <w:noProof/>
        </w:rPr>
        <w:t>41</w:t>
      </w:r>
      <w:r>
        <w:rPr>
          <w:noProof/>
        </w:rPr>
        <w:fldChar w:fldCharType="end"/>
      </w:r>
    </w:p>
    <w:p w14:paraId="1C96DB8A" w14:textId="2D5A6AFF"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_Toc200622613 \h </w:instrText>
      </w:r>
      <w:r>
        <w:rPr>
          <w:noProof/>
        </w:rPr>
      </w:r>
      <w:r>
        <w:rPr>
          <w:noProof/>
        </w:rPr>
        <w:fldChar w:fldCharType="separate"/>
      </w:r>
      <w:r>
        <w:rPr>
          <w:noProof/>
        </w:rPr>
        <w:t>41</w:t>
      </w:r>
      <w:r>
        <w:rPr>
          <w:noProof/>
        </w:rPr>
        <w:fldChar w:fldCharType="end"/>
      </w:r>
    </w:p>
    <w:p w14:paraId="6270FADF" w14:textId="1C2FCF3A"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_Toc200622614 \h </w:instrText>
      </w:r>
      <w:r>
        <w:rPr>
          <w:noProof/>
        </w:rPr>
      </w:r>
      <w:r>
        <w:rPr>
          <w:noProof/>
        </w:rPr>
        <w:fldChar w:fldCharType="separate"/>
      </w:r>
      <w:r>
        <w:rPr>
          <w:noProof/>
        </w:rPr>
        <w:t>41</w:t>
      </w:r>
      <w:r>
        <w:rPr>
          <w:noProof/>
        </w:rPr>
        <w:fldChar w:fldCharType="end"/>
      </w:r>
    </w:p>
    <w:p w14:paraId="235530A1" w14:textId="526A7F8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_Toc200622615 \h </w:instrText>
      </w:r>
      <w:r>
        <w:rPr>
          <w:noProof/>
        </w:rPr>
      </w:r>
      <w:r>
        <w:rPr>
          <w:noProof/>
        </w:rPr>
        <w:fldChar w:fldCharType="separate"/>
      </w:r>
      <w:r>
        <w:rPr>
          <w:noProof/>
        </w:rPr>
        <w:t>41</w:t>
      </w:r>
      <w:r>
        <w:rPr>
          <w:noProof/>
        </w:rPr>
        <w:fldChar w:fldCharType="end"/>
      </w:r>
    </w:p>
    <w:p w14:paraId="16374E62" w14:textId="72246121"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_Toc200622616 \h </w:instrText>
      </w:r>
      <w:r>
        <w:rPr>
          <w:noProof/>
        </w:rPr>
      </w:r>
      <w:r>
        <w:rPr>
          <w:noProof/>
        </w:rPr>
        <w:fldChar w:fldCharType="separate"/>
      </w:r>
      <w:r>
        <w:rPr>
          <w:noProof/>
        </w:rPr>
        <w:t>41</w:t>
      </w:r>
      <w:r>
        <w:rPr>
          <w:noProof/>
        </w:rPr>
        <w:fldChar w:fldCharType="end"/>
      </w:r>
    </w:p>
    <w:p w14:paraId="62C6BA6D" w14:textId="3011B558"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_Toc200622617 \h </w:instrText>
      </w:r>
      <w:r>
        <w:rPr>
          <w:noProof/>
        </w:rPr>
      </w:r>
      <w:r>
        <w:rPr>
          <w:noProof/>
        </w:rPr>
        <w:fldChar w:fldCharType="separate"/>
      </w:r>
      <w:r>
        <w:rPr>
          <w:noProof/>
        </w:rPr>
        <w:t>42</w:t>
      </w:r>
      <w:r>
        <w:rPr>
          <w:noProof/>
        </w:rPr>
        <w:fldChar w:fldCharType="end"/>
      </w:r>
    </w:p>
    <w:p w14:paraId="7CEAC39B" w14:textId="4FB13F63"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Slice Collection Configurations</w:t>
      </w:r>
      <w:r>
        <w:rPr>
          <w:noProof/>
        </w:rPr>
        <w:tab/>
      </w:r>
      <w:r>
        <w:rPr>
          <w:noProof/>
        </w:rPr>
        <w:fldChar w:fldCharType="begin" w:fldLock="1"/>
      </w:r>
      <w:r>
        <w:rPr>
          <w:noProof/>
        </w:rPr>
        <w:instrText xml:space="preserve"> PAGEREF _Toc200622618 \h </w:instrText>
      </w:r>
      <w:r>
        <w:rPr>
          <w:noProof/>
        </w:rPr>
      </w:r>
      <w:r>
        <w:rPr>
          <w:noProof/>
        </w:rPr>
        <w:fldChar w:fldCharType="separate"/>
      </w:r>
      <w:r>
        <w:rPr>
          <w:noProof/>
        </w:rPr>
        <w:t>43</w:t>
      </w:r>
      <w:r>
        <w:rPr>
          <w:noProof/>
        </w:rPr>
        <w:fldChar w:fldCharType="end"/>
      </w:r>
    </w:p>
    <w:p w14:paraId="555F139C" w14:textId="6B541894"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_Toc200622619 \h </w:instrText>
      </w:r>
      <w:r>
        <w:rPr>
          <w:noProof/>
        </w:rPr>
      </w:r>
      <w:r>
        <w:rPr>
          <w:noProof/>
        </w:rPr>
        <w:fldChar w:fldCharType="separate"/>
      </w:r>
      <w:r>
        <w:rPr>
          <w:noProof/>
        </w:rPr>
        <w:t>43</w:t>
      </w:r>
      <w:r>
        <w:rPr>
          <w:noProof/>
        </w:rPr>
        <w:fldChar w:fldCharType="end"/>
      </w:r>
    </w:p>
    <w:p w14:paraId="3B801CB7" w14:textId="7E193199"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_Toc200622620 \h </w:instrText>
      </w:r>
      <w:r>
        <w:rPr>
          <w:noProof/>
        </w:rPr>
      </w:r>
      <w:r>
        <w:rPr>
          <w:noProof/>
        </w:rPr>
        <w:fldChar w:fldCharType="separate"/>
      </w:r>
      <w:r>
        <w:rPr>
          <w:noProof/>
        </w:rPr>
        <w:t>43</w:t>
      </w:r>
      <w:r>
        <w:rPr>
          <w:noProof/>
        </w:rPr>
        <w:fldChar w:fldCharType="end"/>
      </w:r>
    </w:p>
    <w:p w14:paraId="3CDA788A" w14:textId="3520E4AD"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_Toc200622621 \h </w:instrText>
      </w:r>
      <w:r>
        <w:rPr>
          <w:noProof/>
        </w:rPr>
      </w:r>
      <w:r>
        <w:rPr>
          <w:noProof/>
        </w:rPr>
        <w:fldChar w:fldCharType="separate"/>
      </w:r>
      <w:r>
        <w:rPr>
          <w:noProof/>
        </w:rPr>
        <w:t>43</w:t>
      </w:r>
      <w:r>
        <w:rPr>
          <w:noProof/>
        </w:rPr>
        <w:fldChar w:fldCharType="end"/>
      </w:r>
    </w:p>
    <w:p w14:paraId="244F1ABB" w14:textId="053F5772"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_Toc200622622 \h </w:instrText>
      </w:r>
      <w:r>
        <w:rPr>
          <w:noProof/>
        </w:rPr>
      </w:r>
      <w:r>
        <w:rPr>
          <w:noProof/>
        </w:rPr>
        <w:fldChar w:fldCharType="separate"/>
      </w:r>
      <w:r>
        <w:rPr>
          <w:noProof/>
        </w:rPr>
        <w:t>43</w:t>
      </w:r>
      <w:r>
        <w:rPr>
          <w:noProof/>
        </w:rPr>
        <w:fldChar w:fldCharType="end"/>
      </w:r>
    </w:p>
    <w:p w14:paraId="09C12E2F" w14:textId="766869B5" w:rsidR="00951E6B" w:rsidRDefault="00951E6B">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_Toc200622623 \h </w:instrText>
      </w:r>
      <w:r>
        <w:rPr>
          <w:noProof/>
        </w:rPr>
      </w:r>
      <w:r>
        <w:rPr>
          <w:noProof/>
        </w:rPr>
        <w:fldChar w:fldCharType="separate"/>
      </w:r>
      <w:r>
        <w:rPr>
          <w:noProof/>
        </w:rPr>
        <w:t>43</w:t>
      </w:r>
      <w:r>
        <w:rPr>
          <w:noProof/>
        </w:rPr>
        <w:fldChar w:fldCharType="end"/>
      </w:r>
    </w:p>
    <w:p w14:paraId="53158808" w14:textId="40A36B31" w:rsidR="00951E6B" w:rsidRDefault="00951E6B">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_Toc200622624 \h </w:instrText>
      </w:r>
      <w:r>
        <w:rPr>
          <w:noProof/>
        </w:rPr>
      </w:r>
      <w:r>
        <w:rPr>
          <w:noProof/>
        </w:rPr>
        <w:fldChar w:fldCharType="separate"/>
      </w:r>
      <w:r>
        <w:rPr>
          <w:noProof/>
        </w:rPr>
        <w:t>43</w:t>
      </w:r>
      <w:r>
        <w:rPr>
          <w:noProof/>
        </w:rPr>
        <w:fldChar w:fldCharType="end"/>
      </w:r>
    </w:p>
    <w:p w14:paraId="7C107544" w14:textId="25610A14"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Slice Collection Roaming Quotas</w:t>
      </w:r>
      <w:r>
        <w:rPr>
          <w:noProof/>
        </w:rPr>
        <w:tab/>
      </w:r>
      <w:r>
        <w:rPr>
          <w:noProof/>
        </w:rPr>
        <w:fldChar w:fldCharType="begin" w:fldLock="1"/>
      </w:r>
      <w:r>
        <w:rPr>
          <w:noProof/>
        </w:rPr>
        <w:instrText xml:space="preserve"> PAGEREF _Toc200622625 \h </w:instrText>
      </w:r>
      <w:r>
        <w:rPr>
          <w:noProof/>
        </w:rPr>
      </w:r>
      <w:r>
        <w:rPr>
          <w:noProof/>
        </w:rPr>
        <w:fldChar w:fldCharType="separate"/>
      </w:r>
      <w:r>
        <w:rPr>
          <w:noProof/>
        </w:rPr>
        <w:t>44</w:t>
      </w:r>
      <w:r>
        <w:rPr>
          <w:noProof/>
        </w:rPr>
        <w:fldChar w:fldCharType="end"/>
      </w:r>
    </w:p>
    <w:p w14:paraId="1E6FB428" w14:textId="3146C13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_Toc200622626 \h </w:instrText>
      </w:r>
      <w:r>
        <w:rPr>
          <w:noProof/>
        </w:rPr>
      </w:r>
      <w:r>
        <w:rPr>
          <w:noProof/>
        </w:rPr>
        <w:fldChar w:fldCharType="separate"/>
      </w:r>
      <w:r>
        <w:rPr>
          <w:noProof/>
        </w:rPr>
        <w:t>44</w:t>
      </w:r>
      <w:r>
        <w:rPr>
          <w:noProof/>
        </w:rPr>
        <w:fldChar w:fldCharType="end"/>
      </w:r>
    </w:p>
    <w:p w14:paraId="3E5F1F26" w14:textId="2C840461"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_Toc200622627 \h </w:instrText>
      </w:r>
      <w:r>
        <w:rPr>
          <w:noProof/>
        </w:rPr>
      </w:r>
      <w:r>
        <w:rPr>
          <w:noProof/>
        </w:rPr>
        <w:fldChar w:fldCharType="separate"/>
      </w:r>
      <w:r>
        <w:rPr>
          <w:noProof/>
        </w:rPr>
        <w:t>44</w:t>
      </w:r>
      <w:r>
        <w:rPr>
          <w:noProof/>
        </w:rPr>
        <w:fldChar w:fldCharType="end"/>
      </w:r>
    </w:p>
    <w:p w14:paraId="623ACC9E" w14:textId="74D5DE37"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_Toc200622628 \h </w:instrText>
      </w:r>
      <w:r>
        <w:rPr>
          <w:noProof/>
        </w:rPr>
      </w:r>
      <w:r>
        <w:rPr>
          <w:noProof/>
        </w:rPr>
        <w:fldChar w:fldCharType="separate"/>
      </w:r>
      <w:r>
        <w:rPr>
          <w:noProof/>
        </w:rPr>
        <w:t>45</w:t>
      </w:r>
      <w:r>
        <w:rPr>
          <w:noProof/>
        </w:rPr>
        <w:fldChar w:fldCharType="end"/>
      </w:r>
    </w:p>
    <w:p w14:paraId="04C8C51C" w14:textId="627194BF"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_Toc200622629 \h </w:instrText>
      </w:r>
      <w:r>
        <w:rPr>
          <w:noProof/>
        </w:rPr>
      </w:r>
      <w:r>
        <w:rPr>
          <w:noProof/>
        </w:rPr>
        <w:fldChar w:fldCharType="separate"/>
      </w:r>
      <w:r>
        <w:rPr>
          <w:noProof/>
        </w:rPr>
        <w:t>45</w:t>
      </w:r>
      <w:r>
        <w:rPr>
          <w:noProof/>
        </w:rPr>
        <w:fldChar w:fldCharType="end"/>
      </w:r>
    </w:p>
    <w:p w14:paraId="253E7261" w14:textId="2E628197" w:rsidR="00951E6B" w:rsidRDefault="00951E6B">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_Toc200622630 \h </w:instrText>
      </w:r>
      <w:r>
        <w:rPr>
          <w:noProof/>
        </w:rPr>
      </w:r>
      <w:r>
        <w:rPr>
          <w:noProof/>
        </w:rPr>
        <w:fldChar w:fldCharType="separate"/>
      </w:r>
      <w:r>
        <w:rPr>
          <w:noProof/>
        </w:rPr>
        <w:t>45</w:t>
      </w:r>
      <w:r>
        <w:rPr>
          <w:noProof/>
        </w:rPr>
        <w:fldChar w:fldCharType="end"/>
      </w:r>
    </w:p>
    <w:p w14:paraId="67B6B759" w14:textId="6DE31D5A" w:rsidR="00951E6B" w:rsidRDefault="00951E6B">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_Toc200622631 \h </w:instrText>
      </w:r>
      <w:r>
        <w:rPr>
          <w:noProof/>
        </w:rPr>
      </w:r>
      <w:r>
        <w:rPr>
          <w:noProof/>
        </w:rPr>
        <w:fldChar w:fldCharType="separate"/>
      </w:r>
      <w:r>
        <w:rPr>
          <w:noProof/>
        </w:rPr>
        <w:t>45</w:t>
      </w:r>
      <w:r>
        <w:rPr>
          <w:noProof/>
        </w:rPr>
        <w:fldChar w:fldCharType="end"/>
      </w:r>
    </w:p>
    <w:p w14:paraId="67A4AF71" w14:textId="25EC91F2"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_Toc200622632 \h </w:instrText>
      </w:r>
      <w:r>
        <w:rPr>
          <w:noProof/>
        </w:rPr>
      </w:r>
      <w:r>
        <w:rPr>
          <w:noProof/>
        </w:rPr>
        <w:fldChar w:fldCharType="separate"/>
      </w:r>
      <w:r>
        <w:rPr>
          <w:noProof/>
        </w:rPr>
        <w:t>46</w:t>
      </w:r>
      <w:r>
        <w:rPr>
          <w:noProof/>
        </w:rPr>
        <w:fldChar w:fldCharType="end"/>
      </w:r>
    </w:p>
    <w:p w14:paraId="33EB6149" w14:textId="2070166C"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_Toc200622633 \h </w:instrText>
      </w:r>
      <w:r>
        <w:rPr>
          <w:noProof/>
        </w:rPr>
      </w:r>
      <w:r>
        <w:rPr>
          <w:noProof/>
        </w:rPr>
        <w:fldChar w:fldCharType="separate"/>
      </w:r>
      <w:r>
        <w:rPr>
          <w:noProof/>
        </w:rPr>
        <w:t>46</w:t>
      </w:r>
      <w:r>
        <w:rPr>
          <w:noProof/>
        </w:rPr>
        <w:fldChar w:fldCharType="end"/>
      </w:r>
    </w:p>
    <w:p w14:paraId="68000230" w14:textId="3EC892C3"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_Toc200622634 \h </w:instrText>
      </w:r>
      <w:r>
        <w:rPr>
          <w:noProof/>
        </w:rPr>
      </w:r>
      <w:r>
        <w:rPr>
          <w:noProof/>
        </w:rPr>
        <w:fldChar w:fldCharType="separate"/>
      </w:r>
      <w:r>
        <w:rPr>
          <w:noProof/>
        </w:rPr>
        <w:t>46</w:t>
      </w:r>
      <w:r>
        <w:rPr>
          <w:noProof/>
        </w:rPr>
        <w:fldChar w:fldCharType="end"/>
      </w:r>
    </w:p>
    <w:p w14:paraId="6360CF04" w14:textId="4DA6BF5D"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EAC Mode Notification</w:t>
      </w:r>
      <w:r>
        <w:rPr>
          <w:noProof/>
        </w:rPr>
        <w:tab/>
      </w:r>
      <w:r>
        <w:rPr>
          <w:noProof/>
        </w:rPr>
        <w:fldChar w:fldCharType="begin" w:fldLock="1"/>
      </w:r>
      <w:r>
        <w:rPr>
          <w:noProof/>
        </w:rPr>
        <w:instrText xml:space="preserve"> PAGEREF _Toc200622635 \h </w:instrText>
      </w:r>
      <w:r>
        <w:rPr>
          <w:noProof/>
        </w:rPr>
      </w:r>
      <w:r>
        <w:rPr>
          <w:noProof/>
        </w:rPr>
        <w:fldChar w:fldCharType="separate"/>
      </w:r>
      <w:r>
        <w:rPr>
          <w:noProof/>
        </w:rPr>
        <w:t>47</w:t>
      </w:r>
      <w:r>
        <w:rPr>
          <w:noProof/>
        </w:rPr>
        <w:fldChar w:fldCharType="end"/>
      </w:r>
    </w:p>
    <w:p w14:paraId="13F2B5A8" w14:textId="5EBE78D3"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_Toc200622636 \h </w:instrText>
      </w:r>
      <w:r>
        <w:rPr>
          <w:noProof/>
        </w:rPr>
      </w:r>
      <w:r>
        <w:rPr>
          <w:noProof/>
        </w:rPr>
        <w:fldChar w:fldCharType="separate"/>
      </w:r>
      <w:r>
        <w:rPr>
          <w:noProof/>
        </w:rPr>
        <w:t>47</w:t>
      </w:r>
      <w:r>
        <w:rPr>
          <w:noProof/>
        </w:rPr>
        <w:fldChar w:fldCharType="end"/>
      </w:r>
    </w:p>
    <w:p w14:paraId="612FA268" w14:textId="3FF7C8A0"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_Toc200622637 \h </w:instrText>
      </w:r>
      <w:r>
        <w:rPr>
          <w:noProof/>
        </w:rPr>
      </w:r>
      <w:r>
        <w:rPr>
          <w:noProof/>
        </w:rPr>
        <w:fldChar w:fldCharType="separate"/>
      </w:r>
      <w:r>
        <w:rPr>
          <w:noProof/>
        </w:rPr>
        <w:t>47</w:t>
      </w:r>
      <w:r>
        <w:rPr>
          <w:noProof/>
        </w:rPr>
        <w:fldChar w:fldCharType="end"/>
      </w:r>
    </w:p>
    <w:p w14:paraId="7B764858" w14:textId="1A7FDB1D"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_Toc200622638 \h </w:instrText>
      </w:r>
      <w:r>
        <w:rPr>
          <w:noProof/>
        </w:rPr>
      </w:r>
      <w:r>
        <w:rPr>
          <w:noProof/>
        </w:rPr>
        <w:fldChar w:fldCharType="separate"/>
      </w:r>
      <w:r>
        <w:rPr>
          <w:noProof/>
        </w:rPr>
        <w:t>47</w:t>
      </w:r>
      <w:r>
        <w:rPr>
          <w:noProof/>
        </w:rPr>
        <w:fldChar w:fldCharType="end"/>
      </w:r>
    </w:p>
    <w:p w14:paraId="03C24CA3" w14:textId="1B34CBC3"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_Toc200622639 \h </w:instrText>
      </w:r>
      <w:r>
        <w:rPr>
          <w:noProof/>
        </w:rPr>
      </w:r>
      <w:r>
        <w:rPr>
          <w:noProof/>
        </w:rPr>
        <w:fldChar w:fldCharType="separate"/>
      </w:r>
      <w:r>
        <w:rPr>
          <w:noProof/>
        </w:rPr>
        <w:t>47</w:t>
      </w:r>
      <w:r>
        <w:rPr>
          <w:noProof/>
        </w:rPr>
        <w:fldChar w:fldCharType="end"/>
      </w:r>
    </w:p>
    <w:p w14:paraId="5002B5A6" w14:textId="35A10402"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_Toc200622640 \h </w:instrText>
      </w:r>
      <w:r>
        <w:rPr>
          <w:noProof/>
        </w:rPr>
      </w:r>
      <w:r>
        <w:rPr>
          <w:noProof/>
        </w:rPr>
        <w:fldChar w:fldCharType="separate"/>
      </w:r>
      <w:r>
        <w:rPr>
          <w:noProof/>
        </w:rPr>
        <w:t>47</w:t>
      </w:r>
      <w:r>
        <w:rPr>
          <w:noProof/>
        </w:rPr>
        <w:fldChar w:fldCharType="end"/>
      </w:r>
    </w:p>
    <w:p w14:paraId="12FF7022" w14:textId="2CAD405F"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sidRPr="007C6C6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C6C64">
        <w:rPr>
          <w:noProof/>
          <w:lang w:val="en-US"/>
        </w:rPr>
        <w:t>Structured data types</w:t>
      </w:r>
      <w:r>
        <w:rPr>
          <w:noProof/>
        </w:rPr>
        <w:tab/>
      </w:r>
      <w:r>
        <w:rPr>
          <w:noProof/>
        </w:rPr>
        <w:fldChar w:fldCharType="begin" w:fldLock="1"/>
      </w:r>
      <w:r>
        <w:rPr>
          <w:noProof/>
        </w:rPr>
        <w:instrText xml:space="preserve"> PAGEREF _Toc200622641 \h </w:instrText>
      </w:r>
      <w:r>
        <w:rPr>
          <w:noProof/>
        </w:rPr>
      </w:r>
      <w:r>
        <w:rPr>
          <w:noProof/>
        </w:rPr>
        <w:fldChar w:fldCharType="separate"/>
      </w:r>
      <w:r>
        <w:rPr>
          <w:noProof/>
        </w:rPr>
        <w:t>49</w:t>
      </w:r>
      <w:r>
        <w:rPr>
          <w:noProof/>
        </w:rPr>
        <w:fldChar w:fldCharType="end"/>
      </w:r>
    </w:p>
    <w:p w14:paraId="6C7D7F1F" w14:textId="1CA212A2"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_Toc200622642 \h </w:instrText>
      </w:r>
      <w:r>
        <w:rPr>
          <w:noProof/>
        </w:rPr>
      </w:r>
      <w:r>
        <w:rPr>
          <w:noProof/>
        </w:rPr>
        <w:fldChar w:fldCharType="separate"/>
      </w:r>
      <w:r>
        <w:rPr>
          <w:noProof/>
        </w:rPr>
        <w:t>49</w:t>
      </w:r>
      <w:r>
        <w:rPr>
          <w:noProof/>
        </w:rPr>
        <w:fldChar w:fldCharType="end"/>
      </w:r>
    </w:p>
    <w:p w14:paraId="2582C000" w14:textId="4A95A55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UeACRequestData</w:t>
      </w:r>
      <w:r>
        <w:rPr>
          <w:noProof/>
        </w:rPr>
        <w:tab/>
      </w:r>
      <w:r>
        <w:rPr>
          <w:noProof/>
        </w:rPr>
        <w:fldChar w:fldCharType="begin" w:fldLock="1"/>
      </w:r>
      <w:r>
        <w:rPr>
          <w:noProof/>
        </w:rPr>
        <w:instrText xml:space="preserve"> PAGEREF _Toc200622643 \h </w:instrText>
      </w:r>
      <w:r>
        <w:rPr>
          <w:noProof/>
        </w:rPr>
      </w:r>
      <w:r>
        <w:rPr>
          <w:noProof/>
        </w:rPr>
        <w:fldChar w:fldCharType="separate"/>
      </w:r>
      <w:r>
        <w:rPr>
          <w:noProof/>
        </w:rPr>
        <w:t>50</w:t>
      </w:r>
      <w:r>
        <w:rPr>
          <w:noProof/>
        </w:rPr>
        <w:fldChar w:fldCharType="end"/>
      </w:r>
    </w:p>
    <w:p w14:paraId="240C7DAB" w14:textId="33E2F7CD"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UeACResponseData</w:t>
      </w:r>
      <w:r>
        <w:rPr>
          <w:noProof/>
        </w:rPr>
        <w:tab/>
      </w:r>
      <w:r>
        <w:rPr>
          <w:noProof/>
        </w:rPr>
        <w:fldChar w:fldCharType="begin" w:fldLock="1"/>
      </w:r>
      <w:r>
        <w:rPr>
          <w:noProof/>
        </w:rPr>
        <w:instrText xml:space="preserve"> PAGEREF _Toc200622644 \h </w:instrText>
      </w:r>
      <w:r>
        <w:rPr>
          <w:noProof/>
        </w:rPr>
      </w:r>
      <w:r>
        <w:rPr>
          <w:noProof/>
        </w:rPr>
        <w:fldChar w:fldCharType="separate"/>
      </w:r>
      <w:r>
        <w:rPr>
          <w:noProof/>
        </w:rPr>
        <w:t>50</w:t>
      </w:r>
      <w:r>
        <w:rPr>
          <w:noProof/>
        </w:rPr>
        <w:fldChar w:fldCharType="end"/>
      </w:r>
    </w:p>
    <w:p w14:paraId="0E3DCF68" w14:textId="1C997CE8"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EacNotification</w:t>
      </w:r>
      <w:r>
        <w:rPr>
          <w:noProof/>
        </w:rPr>
        <w:tab/>
      </w:r>
      <w:r>
        <w:rPr>
          <w:noProof/>
        </w:rPr>
        <w:fldChar w:fldCharType="begin" w:fldLock="1"/>
      </w:r>
      <w:r>
        <w:rPr>
          <w:noProof/>
        </w:rPr>
        <w:instrText xml:space="preserve"> PAGEREF _Toc200622645 \h </w:instrText>
      </w:r>
      <w:r>
        <w:rPr>
          <w:noProof/>
        </w:rPr>
      </w:r>
      <w:r>
        <w:rPr>
          <w:noProof/>
        </w:rPr>
        <w:fldChar w:fldCharType="separate"/>
      </w:r>
      <w:r>
        <w:rPr>
          <w:noProof/>
        </w:rPr>
        <w:t>51</w:t>
      </w:r>
      <w:r>
        <w:rPr>
          <w:noProof/>
        </w:rPr>
        <w:fldChar w:fldCharType="end"/>
      </w:r>
    </w:p>
    <w:p w14:paraId="744A8ACA" w14:textId="0292C242"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AcuOperationItem</w:t>
      </w:r>
      <w:r>
        <w:rPr>
          <w:noProof/>
        </w:rPr>
        <w:tab/>
      </w:r>
      <w:r>
        <w:rPr>
          <w:noProof/>
        </w:rPr>
        <w:fldChar w:fldCharType="begin" w:fldLock="1"/>
      </w:r>
      <w:r>
        <w:rPr>
          <w:noProof/>
        </w:rPr>
        <w:instrText xml:space="preserve"> PAGEREF _Toc200622646 \h </w:instrText>
      </w:r>
      <w:r>
        <w:rPr>
          <w:noProof/>
        </w:rPr>
      </w:r>
      <w:r>
        <w:rPr>
          <w:noProof/>
        </w:rPr>
        <w:fldChar w:fldCharType="separate"/>
      </w:r>
      <w:r>
        <w:rPr>
          <w:noProof/>
        </w:rPr>
        <w:t>51</w:t>
      </w:r>
      <w:r>
        <w:rPr>
          <w:noProof/>
        </w:rPr>
        <w:fldChar w:fldCharType="end"/>
      </w:r>
    </w:p>
    <w:p w14:paraId="6ABB688F" w14:textId="1A762F26"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AcuFailureItem</w:t>
      </w:r>
      <w:r>
        <w:rPr>
          <w:noProof/>
        </w:rPr>
        <w:tab/>
      </w:r>
      <w:r>
        <w:rPr>
          <w:noProof/>
        </w:rPr>
        <w:fldChar w:fldCharType="begin" w:fldLock="1"/>
      </w:r>
      <w:r>
        <w:rPr>
          <w:noProof/>
        </w:rPr>
        <w:instrText xml:space="preserve"> PAGEREF _Toc200622647 \h </w:instrText>
      </w:r>
      <w:r>
        <w:rPr>
          <w:noProof/>
        </w:rPr>
      </w:r>
      <w:r>
        <w:rPr>
          <w:noProof/>
        </w:rPr>
        <w:fldChar w:fldCharType="separate"/>
      </w:r>
      <w:r>
        <w:rPr>
          <w:noProof/>
        </w:rPr>
        <w:t>52</w:t>
      </w:r>
      <w:r>
        <w:rPr>
          <w:noProof/>
        </w:rPr>
        <w:fldChar w:fldCharType="end"/>
      </w:r>
    </w:p>
    <w:p w14:paraId="32A7157C" w14:textId="1B63FB88"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PduACRequestData</w:t>
      </w:r>
      <w:r>
        <w:rPr>
          <w:noProof/>
        </w:rPr>
        <w:tab/>
      </w:r>
      <w:r>
        <w:rPr>
          <w:noProof/>
        </w:rPr>
        <w:fldChar w:fldCharType="begin" w:fldLock="1"/>
      </w:r>
      <w:r>
        <w:rPr>
          <w:noProof/>
        </w:rPr>
        <w:instrText xml:space="preserve"> PAGEREF _Toc200622648 \h </w:instrText>
      </w:r>
      <w:r>
        <w:rPr>
          <w:noProof/>
        </w:rPr>
      </w:r>
      <w:r>
        <w:rPr>
          <w:noProof/>
        </w:rPr>
        <w:fldChar w:fldCharType="separate"/>
      </w:r>
      <w:r>
        <w:rPr>
          <w:noProof/>
        </w:rPr>
        <w:t>52</w:t>
      </w:r>
      <w:r>
        <w:rPr>
          <w:noProof/>
        </w:rPr>
        <w:fldChar w:fldCharType="end"/>
      </w:r>
    </w:p>
    <w:p w14:paraId="4EF0003A" w14:textId="3F108CE7"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PduACResponseData</w:t>
      </w:r>
      <w:r>
        <w:rPr>
          <w:noProof/>
        </w:rPr>
        <w:tab/>
      </w:r>
      <w:r>
        <w:rPr>
          <w:noProof/>
        </w:rPr>
        <w:fldChar w:fldCharType="begin" w:fldLock="1"/>
      </w:r>
      <w:r>
        <w:rPr>
          <w:noProof/>
        </w:rPr>
        <w:instrText xml:space="preserve"> PAGEREF _Toc200622649 \h </w:instrText>
      </w:r>
      <w:r>
        <w:rPr>
          <w:noProof/>
        </w:rPr>
      </w:r>
      <w:r>
        <w:rPr>
          <w:noProof/>
        </w:rPr>
        <w:fldChar w:fldCharType="separate"/>
      </w:r>
      <w:r>
        <w:rPr>
          <w:noProof/>
        </w:rPr>
        <w:t>53</w:t>
      </w:r>
      <w:r>
        <w:rPr>
          <w:noProof/>
        </w:rPr>
        <w:fldChar w:fldCharType="end"/>
      </w:r>
    </w:p>
    <w:p w14:paraId="6845842A" w14:textId="4CF0B8F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UeACRequestInfo</w:t>
      </w:r>
      <w:r>
        <w:rPr>
          <w:noProof/>
        </w:rPr>
        <w:tab/>
      </w:r>
      <w:r>
        <w:rPr>
          <w:noProof/>
        </w:rPr>
        <w:fldChar w:fldCharType="begin" w:fldLock="1"/>
      </w:r>
      <w:r>
        <w:rPr>
          <w:noProof/>
        </w:rPr>
        <w:instrText xml:space="preserve"> PAGEREF _Toc200622650 \h </w:instrText>
      </w:r>
      <w:r>
        <w:rPr>
          <w:noProof/>
        </w:rPr>
      </w:r>
      <w:r>
        <w:rPr>
          <w:noProof/>
        </w:rPr>
        <w:fldChar w:fldCharType="separate"/>
      </w:r>
      <w:r>
        <w:rPr>
          <w:noProof/>
        </w:rPr>
        <w:t>53</w:t>
      </w:r>
      <w:r>
        <w:rPr>
          <w:noProof/>
        </w:rPr>
        <w:fldChar w:fldCharType="end"/>
      </w:r>
    </w:p>
    <w:p w14:paraId="4DEC29F5" w14:textId="39396A36"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PduACRequestInfo</w:t>
      </w:r>
      <w:r>
        <w:rPr>
          <w:noProof/>
        </w:rPr>
        <w:tab/>
      </w:r>
      <w:r>
        <w:rPr>
          <w:noProof/>
        </w:rPr>
        <w:fldChar w:fldCharType="begin" w:fldLock="1"/>
      </w:r>
      <w:r>
        <w:rPr>
          <w:noProof/>
        </w:rPr>
        <w:instrText xml:space="preserve"> PAGEREF _Toc200622651 \h </w:instrText>
      </w:r>
      <w:r>
        <w:rPr>
          <w:noProof/>
        </w:rPr>
      </w:r>
      <w:r>
        <w:rPr>
          <w:noProof/>
        </w:rPr>
        <w:fldChar w:fldCharType="separate"/>
      </w:r>
      <w:r>
        <w:rPr>
          <w:noProof/>
        </w:rPr>
        <w:t>54</w:t>
      </w:r>
      <w:r>
        <w:rPr>
          <w:noProof/>
        </w:rPr>
        <w:fldChar w:fldCharType="end"/>
      </w:r>
    </w:p>
    <w:p w14:paraId="781268A7" w14:textId="27254A5A"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UeAdmissionValue</w:t>
      </w:r>
      <w:r>
        <w:rPr>
          <w:noProof/>
        </w:rPr>
        <w:tab/>
      </w:r>
      <w:r>
        <w:rPr>
          <w:noProof/>
        </w:rPr>
        <w:fldChar w:fldCharType="begin" w:fldLock="1"/>
      </w:r>
      <w:r>
        <w:rPr>
          <w:noProof/>
        </w:rPr>
        <w:instrText xml:space="preserve"> PAGEREF _Toc200622652 \h </w:instrText>
      </w:r>
      <w:r>
        <w:rPr>
          <w:noProof/>
        </w:rPr>
      </w:r>
      <w:r>
        <w:rPr>
          <w:noProof/>
        </w:rPr>
        <w:fldChar w:fldCharType="separate"/>
      </w:r>
      <w:r>
        <w:rPr>
          <w:noProof/>
        </w:rPr>
        <w:t>54</w:t>
      </w:r>
      <w:r>
        <w:rPr>
          <w:noProof/>
        </w:rPr>
        <w:fldChar w:fldCharType="end"/>
      </w:r>
    </w:p>
    <w:p w14:paraId="7545C7E6" w14:textId="172F4666"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PduAdmissionValue</w:t>
      </w:r>
      <w:r>
        <w:rPr>
          <w:noProof/>
        </w:rPr>
        <w:tab/>
      </w:r>
      <w:r>
        <w:rPr>
          <w:noProof/>
        </w:rPr>
        <w:fldChar w:fldCharType="begin" w:fldLock="1"/>
      </w:r>
      <w:r>
        <w:rPr>
          <w:noProof/>
        </w:rPr>
        <w:instrText xml:space="preserve"> PAGEREF _Toc200622653 \h </w:instrText>
      </w:r>
      <w:r>
        <w:rPr>
          <w:noProof/>
        </w:rPr>
      </w:r>
      <w:r>
        <w:rPr>
          <w:noProof/>
        </w:rPr>
        <w:fldChar w:fldCharType="separate"/>
      </w:r>
      <w:r>
        <w:rPr>
          <w:noProof/>
        </w:rPr>
        <w:t>55</w:t>
      </w:r>
      <w:r>
        <w:rPr>
          <w:noProof/>
        </w:rPr>
        <w:fldChar w:fldCharType="end"/>
      </w:r>
    </w:p>
    <w:p w14:paraId="1112BEDD" w14:textId="6028917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ACUpdateData</w:t>
      </w:r>
      <w:r>
        <w:rPr>
          <w:noProof/>
        </w:rPr>
        <w:tab/>
      </w:r>
      <w:r>
        <w:rPr>
          <w:noProof/>
        </w:rPr>
        <w:fldChar w:fldCharType="begin" w:fldLock="1"/>
      </w:r>
      <w:r>
        <w:rPr>
          <w:noProof/>
        </w:rPr>
        <w:instrText xml:space="preserve"> PAGEREF _Toc200622654 \h </w:instrText>
      </w:r>
      <w:r>
        <w:rPr>
          <w:noProof/>
        </w:rPr>
      </w:r>
      <w:r>
        <w:rPr>
          <w:noProof/>
        </w:rPr>
        <w:fldChar w:fldCharType="separate"/>
      </w:r>
      <w:r>
        <w:rPr>
          <w:noProof/>
        </w:rPr>
        <w:t>55</w:t>
      </w:r>
      <w:r>
        <w:rPr>
          <w:noProof/>
        </w:rPr>
        <w:fldChar w:fldCharType="end"/>
      </w:r>
    </w:p>
    <w:p w14:paraId="1730E4F3" w14:textId="23BD82EC"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6.1.6.2.14</w:t>
      </w:r>
      <w:r>
        <w:rPr>
          <w:rFonts w:asciiTheme="minorHAnsi" w:eastAsiaTheme="minorEastAsia" w:hAnsiTheme="minorHAnsi" w:cstheme="minorBidi"/>
          <w:noProof/>
          <w:kern w:val="2"/>
          <w:sz w:val="24"/>
          <w:szCs w:val="24"/>
          <w:lang w:eastAsia="en-GB"/>
          <w14:ligatures w14:val="standardContextual"/>
        </w:rPr>
        <w:tab/>
      </w:r>
      <w:r>
        <w:rPr>
          <w:noProof/>
        </w:rPr>
        <w:t>Type: QuotaUpdateRequestData</w:t>
      </w:r>
      <w:r>
        <w:rPr>
          <w:noProof/>
        </w:rPr>
        <w:tab/>
      </w:r>
      <w:r>
        <w:rPr>
          <w:noProof/>
        </w:rPr>
        <w:fldChar w:fldCharType="begin" w:fldLock="1"/>
      </w:r>
      <w:r>
        <w:rPr>
          <w:noProof/>
        </w:rPr>
        <w:instrText xml:space="preserve"> PAGEREF _Toc200622655 \h </w:instrText>
      </w:r>
      <w:r>
        <w:rPr>
          <w:noProof/>
        </w:rPr>
      </w:r>
      <w:r>
        <w:rPr>
          <w:noProof/>
        </w:rPr>
        <w:fldChar w:fldCharType="separate"/>
      </w:r>
      <w:r>
        <w:rPr>
          <w:noProof/>
        </w:rPr>
        <w:t>55</w:t>
      </w:r>
      <w:r>
        <w:rPr>
          <w:noProof/>
        </w:rPr>
        <w:fldChar w:fldCharType="end"/>
      </w:r>
    </w:p>
    <w:p w14:paraId="49CC0EC0" w14:textId="124EBCEB"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QuotaUpdateResponseData</w:t>
      </w:r>
      <w:r>
        <w:rPr>
          <w:noProof/>
        </w:rPr>
        <w:tab/>
      </w:r>
      <w:r>
        <w:rPr>
          <w:noProof/>
        </w:rPr>
        <w:fldChar w:fldCharType="begin" w:fldLock="1"/>
      </w:r>
      <w:r>
        <w:rPr>
          <w:noProof/>
        </w:rPr>
        <w:instrText xml:space="preserve"> PAGEREF _Toc200622656 \h </w:instrText>
      </w:r>
      <w:r>
        <w:rPr>
          <w:noProof/>
        </w:rPr>
      </w:r>
      <w:r>
        <w:rPr>
          <w:noProof/>
        </w:rPr>
        <w:fldChar w:fldCharType="separate"/>
      </w:r>
      <w:r>
        <w:rPr>
          <w:noProof/>
        </w:rPr>
        <w:t>55</w:t>
      </w:r>
      <w:r>
        <w:rPr>
          <w:noProof/>
        </w:rPr>
        <w:fldChar w:fldCharType="end"/>
      </w:r>
    </w:p>
    <w:p w14:paraId="345EB8BD" w14:textId="1AE80C6A"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sidRPr="007C6C6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C6C64">
        <w:rPr>
          <w:noProof/>
          <w:lang w:val="en-US"/>
        </w:rPr>
        <w:t>Simple data types and enumerations</w:t>
      </w:r>
      <w:r>
        <w:rPr>
          <w:noProof/>
        </w:rPr>
        <w:tab/>
      </w:r>
      <w:r>
        <w:rPr>
          <w:noProof/>
        </w:rPr>
        <w:fldChar w:fldCharType="begin" w:fldLock="1"/>
      </w:r>
      <w:r>
        <w:rPr>
          <w:noProof/>
        </w:rPr>
        <w:instrText xml:space="preserve"> PAGEREF _Toc200622657 \h </w:instrText>
      </w:r>
      <w:r>
        <w:rPr>
          <w:noProof/>
        </w:rPr>
      </w:r>
      <w:r>
        <w:rPr>
          <w:noProof/>
        </w:rPr>
        <w:fldChar w:fldCharType="separate"/>
      </w:r>
      <w:r>
        <w:rPr>
          <w:noProof/>
        </w:rPr>
        <w:t>56</w:t>
      </w:r>
      <w:r>
        <w:rPr>
          <w:noProof/>
        </w:rPr>
        <w:fldChar w:fldCharType="end"/>
      </w:r>
    </w:p>
    <w:p w14:paraId="30E1EE19" w14:textId="54119D7A"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_Toc200622658 \h </w:instrText>
      </w:r>
      <w:r>
        <w:rPr>
          <w:noProof/>
        </w:rPr>
      </w:r>
      <w:r>
        <w:rPr>
          <w:noProof/>
        </w:rPr>
        <w:fldChar w:fldCharType="separate"/>
      </w:r>
      <w:r>
        <w:rPr>
          <w:noProof/>
        </w:rPr>
        <w:t>56</w:t>
      </w:r>
      <w:r>
        <w:rPr>
          <w:noProof/>
        </w:rPr>
        <w:fldChar w:fldCharType="end"/>
      </w:r>
    </w:p>
    <w:p w14:paraId="6677FAD7" w14:textId="368024B4"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_Toc200622659 \h </w:instrText>
      </w:r>
      <w:r>
        <w:rPr>
          <w:noProof/>
        </w:rPr>
      </w:r>
      <w:r>
        <w:rPr>
          <w:noProof/>
        </w:rPr>
        <w:fldChar w:fldCharType="separate"/>
      </w:r>
      <w:r>
        <w:rPr>
          <w:noProof/>
        </w:rPr>
        <w:t>56</w:t>
      </w:r>
      <w:r>
        <w:rPr>
          <w:noProof/>
        </w:rPr>
        <w:fldChar w:fldCharType="end"/>
      </w:r>
    </w:p>
    <w:p w14:paraId="23DEE811" w14:textId="43A86258"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EACMode</w:t>
      </w:r>
      <w:r>
        <w:rPr>
          <w:noProof/>
        </w:rPr>
        <w:tab/>
      </w:r>
      <w:r>
        <w:rPr>
          <w:noProof/>
        </w:rPr>
        <w:fldChar w:fldCharType="begin" w:fldLock="1"/>
      </w:r>
      <w:r>
        <w:rPr>
          <w:noProof/>
        </w:rPr>
        <w:instrText xml:space="preserve"> PAGEREF _Toc200622660 \h </w:instrText>
      </w:r>
      <w:r>
        <w:rPr>
          <w:noProof/>
        </w:rPr>
      </w:r>
      <w:r>
        <w:rPr>
          <w:noProof/>
        </w:rPr>
        <w:fldChar w:fldCharType="separate"/>
      </w:r>
      <w:r>
        <w:rPr>
          <w:noProof/>
        </w:rPr>
        <w:t>56</w:t>
      </w:r>
      <w:r>
        <w:rPr>
          <w:noProof/>
        </w:rPr>
        <w:fldChar w:fldCharType="end"/>
      </w:r>
    </w:p>
    <w:p w14:paraId="3979A579" w14:textId="483A8592"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AcuFlag</w:t>
      </w:r>
      <w:r>
        <w:rPr>
          <w:noProof/>
        </w:rPr>
        <w:tab/>
      </w:r>
      <w:r>
        <w:rPr>
          <w:noProof/>
        </w:rPr>
        <w:fldChar w:fldCharType="begin" w:fldLock="1"/>
      </w:r>
      <w:r>
        <w:rPr>
          <w:noProof/>
        </w:rPr>
        <w:instrText xml:space="preserve"> PAGEREF _Toc200622661 \h </w:instrText>
      </w:r>
      <w:r>
        <w:rPr>
          <w:noProof/>
        </w:rPr>
      </w:r>
      <w:r>
        <w:rPr>
          <w:noProof/>
        </w:rPr>
        <w:fldChar w:fldCharType="separate"/>
      </w:r>
      <w:r>
        <w:rPr>
          <w:noProof/>
        </w:rPr>
        <w:t>56</w:t>
      </w:r>
      <w:r>
        <w:rPr>
          <w:noProof/>
        </w:rPr>
        <w:fldChar w:fldCharType="end"/>
      </w:r>
    </w:p>
    <w:p w14:paraId="0ACDEFDF" w14:textId="55485157"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_Toc200622662 \h </w:instrText>
      </w:r>
      <w:r>
        <w:rPr>
          <w:noProof/>
        </w:rPr>
      </w:r>
      <w:r>
        <w:rPr>
          <w:noProof/>
        </w:rPr>
        <w:fldChar w:fldCharType="separate"/>
      </w:r>
      <w:r>
        <w:rPr>
          <w:noProof/>
        </w:rPr>
        <w:t>56</w:t>
      </w:r>
      <w:r>
        <w:rPr>
          <w:noProof/>
        </w:rPr>
        <w:fldChar w:fldCharType="end"/>
      </w:r>
    </w:p>
    <w:p w14:paraId="1977FA7B" w14:textId="4B50F669"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SliceQuotaType</w:t>
      </w:r>
      <w:r>
        <w:rPr>
          <w:noProof/>
        </w:rPr>
        <w:tab/>
      </w:r>
      <w:r>
        <w:rPr>
          <w:noProof/>
        </w:rPr>
        <w:fldChar w:fldCharType="begin" w:fldLock="1"/>
      </w:r>
      <w:r>
        <w:rPr>
          <w:noProof/>
        </w:rPr>
        <w:instrText xml:space="preserve"> PAGEREF _Toc200622663 \h </w:instrText>
      </w:r>
      <w:r>
        <w:rPr>
          <w:noProof/>
        </w:rPr>
      </w:r>
      <w:r>
        <w:rPr>
          <w:noProof/>
        </w:rPr>
        <w:fldChar w:fldCharType="separate"/>
      </w:r>
      <w:r>
        <w:rPr>
          <w:noProof/>
        </w:rPr>
        <w:t>57</w:t>
      </w:r>
      <w:r>
        <w:rPr>
          <w:noProof/>
        </w:rPr>
        <w:fldChar w:fldCharType="end"/>
      </w:r>
    </w:p>
    <w:p w14:paraId="2AD10A91" w14:textId="372322C3"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NsacAdmissionMode</w:t>
      </w:r>
      <w:r>
        <w:rPr>
          <w:noProof/>
        </w:rPr>
        <w:tab/>
      </w:r>
      <w:r>
        <w:rPr>
          <w:noProof/>
        </w:rPr>
        <w:fldChar w:fldCharType="begin" w:fldLock="1"/>
      </w:r>
      <w:r>
        <w:rPr>
          <w:noProof/>
        </w:rPr>
        <w:instrText xml:space="preserve"> PAGEREF _Toc200622664 \h </w:instrText>
      </w:r>
      <w:r>
        <w:rPr>
          <w:noProof/>
        </w:rPr>
      </w:r>
      <w:r>
        <w:rPr>
          <w:noProof/>
        </w:rPr>
        <w:fldChar w:fldCharType="separate"/>
      </w:r>
      <w:r>
        <w:rPr>
          <w:noProof/>
        </w:rPr>
        <w:t>57</w:t>
      </w:r>
      <w:r>
        <w:rPr>
          <w:noProof/>
        </w:rPr>
        <w:fldChar w:fldCharType="end"/>
      </w:r>
    </w:p>
    <w:p w14:paraId="308F13E6" w14:textId="50A7DF9B"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QuotaExceedIndication</w:t>
      </w:r>
      <w:r>
        <w:rPr>
          <w:noProof/>
        </w:rPr>
        <w:tab/>
      </w:r>
      <w:r>
        <w:rPr>
          <w:noProof/>
        </w:rPr>
        <w:fldChar w:fldCharType="begin" w:fldLock="1"/>
      </w:r>
      <w:r>
        <w:rPr>
          <w:noProof/>
        </w:rPr>
        <w:instrText xml:space="preserve"> PAGEREF _Toc200622665 \h </w:instrText>
      </w:r>
      <w:r>
        <w:rPr>
          <w:noProof/>
        </w:rPr>
      </w:r>
      <w:r>
        <w:rPr>
          <w:noProof/>
        </w:rPr>
        <w:fldChar w:fldCharType="separate"/>
      </w:r>
      <w:r>
        <w:rPr>
          <w:noProof/>
        </w:rPr>
        <w:t>58</w:t>
      </w:r>
      <w:r>
        <w:rPr>
          <w:noProof/>
        </w:rPr>
        <w:fldChar w:fldCharType="end"/>
      </w:r>
    </w:p>
    <w:p w14:paraId="7BFB335F" w14:textId="4C148B35"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sidRPr="007C6C6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_Toc200622666 \h </w:instrText>
      </w:r>
      <w:r>
        <w:rPr>
          <w:noProof/>
        </w:rPr>
      </w:r>
      <w:r>
        <w:rPr>
          <w:noProof/>
        </w:rPr>
        <w:fldChar w:fldCharType="separate"/>
      </w:r>
      <w:r>
        <w:rPr>
          <w:noProof/>
        </w:rPr>
        <w:t>58</w:t>
      </w:r>
      <w:r>
        <w:rPr>
          <w:noProof/>
        </w:rPr>
        <w:fldChar w:fldCharType="end"/>
      </w:r>
    </w:p>
    <w:p w14:paraId="6EEEB507" w14:textId="56755811"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_Toc200622667 \h </w:instrText>
      </w:r>
      <w:r>
        <w:rPr>
          <w:noProof/>
        </w:rPr>
      </w:r>
      <w:r>
        <w:rPr>
          <w:noProof/>
        </w:rPr>
        <w:fldChar w:fldCharType="separate"/>
      </w:r>
      <w:r>
        <w:rPr>
          <w:noProof/>
        </w:rPr>
        <w:t>58</w:t>
      </w:r>
      <w:r>
        <w:rPr>
          <w:noProof/>
        </w:rPr>
        <w:fldChar w:fldCharType="end"/>
      </w:r>
    </w:p>
    <w:p w14:paraId="56A3AE93" w14:textId="2C1AECC6"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_Toc200622668 \h </w:instrText>
      </w:r>
      <w:r>
        <w:rPr>
          <w:noProof/>
        </w:rPr>
      </w:r>
      <w:r>
        <w:rPr>
          <w:noProof/>
        </w:rPr>
        <w:fldChar w:fldCharType="separate"/>
      </w:r>
      <w:r>
        <w:rPr>
          <w:noProof/>
        </w:rPr>
        <w:t>58</w:t>
      </w:r>
      <w:r>
        <w:rPr>
          <w:noProof/>
        </w:rPr>
        <w:fldChar w:fldCharType="end"/>
      </w:r>
    </w:p>
    <w:p w14:paraId="606D1FEE" w14:textId="7188A9B0"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_Toc200622669 \h </w:instrText>
      </w:r>
      <w:r>
        <w:rPr>
          <w:noProof/>
        </w:rPr>
      </w:r>
      <w:r>
        <w:rPr>
          <w:noProof/>
        </w:rPr>
        <w:fldChar w:fldCharType="separate"/>
      </w:r>
      <w:r>
        <w:rPr>
          <w:noProof/>
        </w:rPr>
        <w:t>58</w:t>
      </w:r>
      <w:r>
        <w:rPr>
          <w:noProof/>
        </w:rPr>
        <w:fldChar w:fldCharType="end"/>
      </w:r>
    </w:p>
    <w:p w14:paraId="556EE831" w14:textId="480AD5AA"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_Toc200622670 \h </w:instrText>
      </w:r>
      <w:r>
        <w:rPr>
          <w:noProof/>
        </w:rPr>
      </w:r>
      <w:r>
        <w:rPr>
          <w:noProof/>
        </w:rPr>
        <w:fldChar w:fldCharType="separate"/>
      </w:r>
      <w:r>
        <w:rPr>
          <w:noProof/>
        </w:rPr>
        <w:t>58</w:t>
      </w:r>
      <w:r>
        <w:rPr>
          <w:noProof/>
        </w:rPr>
        <w:fldChar w:fldCharType="end"/>
      </w:r>
    </w:p>
    <w:p w14:paraId="1ACE8DDF" w14:textId="0F357341"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_Toc200622671 \h </w:instrText>
      </w:r>
      <w:r>
        <w:rPr>
          <w:noProof/>
        </w:rPr>
      </w:r>
      <w:r>
        <w:rPr>
          <w:noProof/>
        </w:rPr>
        <w:fldChar w:fldCharType="separate"/>
      </w:r>
      <w:r>
        <w:rPr>
          <w:noProof/>
        </w:rPr>
        <w:t>58</w:t>
      </w:r>
      <w:r>
        <w:rPr>
          <w:noProof/>
        </w:rPr>
        <w:fldChar w:fldCharType="end"/>
      </w:r>
    </w:p>
    <w:p w14:paraId="01257756" w14:textId="3C2BF724"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_Toc200622672 \h </w:instrText>
      </w:r>
      <w:r>
        <w:rPr>
          <w:noProof/>
        </w:rPr>
      </w:r>
      <w:r>
        <w:rPr>
          <w:noProof/>
        </w:rPr>
        <w:fldChar w:fldCharType="separate"/>
      </w:r>
      <w:r>
        <w:rPr>
          <w:noProof/>
        </w:rPr>
        <w:t>59</w:t>
      </w:r>
      <w:r>
        <w:rPr>
          <w:noProof/>
        </w:rPr>
        <w:fldChar w:fldCharType="end"/>
      </w:r>
    </w:p>
    <w:p w14:paraId="155FD11F" w14:textId="3CC32E48"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_Toc200622673 \h </w:instrText>
      </w:r>
      <w:r>
        <w:rPr>
          <w:noProof/>
        </w:rPr>
      </w:r>
      <w:r>
        <w:rPr>
          <w:noProof/>
        </w:rPr>
        <w:fldChar w:fldCharType="separate"/>
      </w:r>
      <w:r>
        <w:rPr>
          <w:noProof/>
        </w:rPr>
        <w:t>59</w:t>
      </w:r>
      <w:r>
        <w:rPr>
          <w:noProof/>
        </w:rPr>
        <w:fldChar w:fldCharType="end"/>
      </w:r>
    </w:p>
    <w:p w14:paraId="17E6528E" w14:textId="14CD9F75"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sidRPr="007C6C6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7C6C64">
        <w:rPr>
          <w:noProof/>
          <w:lang w:val="en-US"/>
        </w:rPr>
        <w:t>HTTP redirection</w:t>
      </w:r>
      <w:r>
        <w:rPr>
          <w:noProof/>
        </w:rPr>
        <w:tab/>
      </w:r>
      <w:r>
        <w:rPr>
          <w:noProof/>
        </w:rPr>
        <w:fldChar w:fldCharType="begin" w:fldLock="1"/>
      </w:r>
      <w:r>
        <w:rPr>
          <w:noProof/>
        </w:rPr>
        <w:instrText xml:space="preserve"> PAGEREF _Toc200622674 \h </w:instrText>
      </w:r>
      <w:r>
        <w:rPr>
          <w:noProof/>
        </w:rPr>
      </w:r>
      <w:r>
        <w:rPr>
          <w:noProof/>
        </w:rPr>
        <w:fldChar w:fldCharType="separate"/>
      </w:r>
      <w:r>
        <w:rPr>
          <w:noProof/>
        </w:rPr>
        <w:t>60</w:t>
      </w:r>
      <w:r>
        <w:rPr>
          <w:noProof/>
        </w:rPr>
        <w:fldChar w:fldCharType="end"/>
      </w:r>
    </w:p>
    <w:p w14:paraId="79F9CAB7" w14:textId="608EE9B3" w:rsidR="00951E6B" w:rsidRDefault="00951E6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_Toc200622675 \h </w:instrText>
      </w:r>
      <w:r>
        <w:rPr>
          <w:noProof/>
        </w:rPr>
      </w:r>
      <w:r>
        <w:rPr>
          <w:noProof/>
        </w:rPr>
        <w:fldChar w:fldCharType="separate"/>
      </w:r>
      <w:r>
        <w:rPr>
          <w:noProof/>
        </w:rPr>
        <w:t>60</w:t>
      </w:r>
      <w:r>
        <w:rPr>
          <w:noProof/>
        </w:rPr>
        <w:fldChar w:fldCharType="end"/>
      </w:r>
    </w:p>
    <w:p w14:paraId="7EE2CEB7" w14:textId="7370E2E2"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_Toc200622676 \h </w:instrText>
      </w:r>
      <w:r>
        <w:rPr>
          <w:noProof/>
        </w:rPr>
      </w:r>
      <w:r>
        <w:rPr>
          <w:noProof/>
        </w:rPr>
        <w:fldChar w:fldCharType="separate"/>
      </w:r>
      <w:r>
        <w:rPr>
          <w:noProof/>
        </w:rPr>
        <w:t>60</w:t>
      </w:r>
      <w:r>
        <w:rPr>
          <w:noProof/>
        </w:rPr>
        <w:fldChar w:fldCharType="end"/>
      </w:r>
    </w:p>
    <w:p w14:paraId="5E215138" w14:textId="2329DE73"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_Toc200622677 \h </w:instrText>
      </w:r>
      <w:r>
        <w:rPr>
          <w:noProof/>
        </w:rPr>
      </w:r>
      <w:r>
        <w:rPr>
          <w:noProof/>
        </w:rPr>
        <w:fldChar w:fldCharType="separate"/>
      </w:r>
      <w:r>
        <w:rPr>
          <w:noProof/>
        </w:rPr>
        <w:t>61</w:t>
      </w:r>
      <w:r>
        <w:rPr>
          <w:noProof/>
        </w:rPr>
        <w:fldChar w:fldCharType="end"/>
      </w:r>
    </w:p>
    <w:p w14:paraId="3F35AC3B" w14:textId="57A0B53A"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_Toc200622678 \h </w:instrText>
      </w:r>
      <w:r>
        <w:rPr>
          <w:noProof/>
        </w:rPr>
      </w:r>
      <w:r>
        <w:rPr>
          <w:noProof/>
        </w:rPr>
        <w:fldChar w:fldCharType="separate"/>
      </w:r>
      <w:r>
        <w:rPr>
          <w:noProof/>
        </w:rPr>
        <w:t>61</w:t>
      </w:r>
      <w:r>
        <w:rPr>
          <w:noProof/>
        </w:rPr>
        <w:fldChar w:fldCharType="end"/>
      </w:r>
    </w:p>
    <w:p w14:paraId="091D39F0" w14:textId="2AC12F54"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_Toc200622679 \h </w:instrText>
      </w:r>
      <w:r>
        <w:rPr>
          <w:noProof/>
        </w:rPr>
      </w:r>
      <w:r>
        <w:rPr>
          <w:noProof/>
        </w:rPr>
        <w:fldChar w:fldCharType="separate"/>
      </w:r>
      <w:r>
        <w:rPr>
          <w:noProof/>
        </w:rPr>
        <w:t>61</w:t>
      </w:r>
      <w:r>
        <w:rPr>
          <w:noProof/>
        </w:rPr>
        <w:fldChar w:fldCharType="end"/>
      </w:r>
    </w:p>
    <w:p w14:paraId="4144723F" w14:textId="65AF9AD9"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_Toc200622680 \h </w:instrText>
      </w:r>
      <w:r>
        <w:rPr>
          <w:noProof/>
        </w:rPr>
      </w:r>
      <w:r>
        <w:rPr>
          <w:noProof/>
        </w:rPr>
        <w:fldChar w:fldCharType="separate"/>
      </w:r>
      <w:r>
        <w:rPr>
          <w:noProof/>
        </w:rPr>
        <w:t>61</w:t>
      </w:r>
      <w:r>
        <w:rPr>
          <w:noProof/>
        </w:rPr>
        <w:fldChar w:fldCharType="end"/>
      </w:r>
    </w:p>
    <w:p w14:paraId="79DFAE5B" w14:textId="08716B71"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_Toc200622681 \h </w:instrText>
      </w:r>
      <w:r>
        <w:rPr>
          <w:noProof/>
        </w:rPr>
      </w:r>
      <w:r>
        <w:rPr>
          <w:noProof/>
        </w:rPr>
        <w:fldChar w:fldCharType="separate"/>
      </w:r>
      <w:r>
        <w:rPr>
          <w:noProof/>
        </w:rPr>
        <w:t>61</w:t>
      </w:r>
      <w:r>
        <w:rPr>
          <w:noProof/>
        </w:rPr>
        <w:fldChar w:fldCharType="end"/>
      </w:r>
    </w:p>
    <w:p w14:paraId="1530C03D" w14:textId="39CE6755"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_Toc200622682 \h </w:instrText>
      </w:r>
      <w:r>
        <w:rPr>
          <w:noProof/>
        </w:rPr>
      </w:r>
      <w:r>
        <w:rPr>
          <w:noProof/>
        </w:rPr>
        <w:fldChar w:fldCharType="separate"/>
      </w:r>
      <w:r>
        <w:rPr>
          <w:noProof/>
        </w:rPr>
        <w:t>61</w:t>
      </w:r>
      <w:r>
        <w:rPr>
          <w:noProof/>
        </w:rPr>
        <w:fldChar w:fldCharType="end"/>
      </w:r>
    </w:p>
    <w:p w14:paraId="0A4B9C49" w14:textId="000E7BFE"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_Toc200622683 \h </w:instrText>
      </w:r>
      <w:r>
        <w:rPr>
          <w:noProof/>
        </w:rPr>
      </w:r>
      <w:r>
        <w:rPr>
          <w:noProof/>
        </w:rPr>
        <w:fldChar w:fldCharType="separate"/>
      </w:r>
      <w:r>
        <w:rPr>
          <w:noProof/>
        </w:rPr>
        <w:t>61</w:t>
      </w:r>
      <w:r>
        <w:rPr>
          <w:noProof/>
        </w:rPr>
        <w:fldChar w:fldCharType="end"/>
      </w:r>
    </w:p>
    <w:p w14:paraId="11B751DF" w14:textId="38C7426A"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_Toc200622684 \h </w:instrText>
      </w:r>
      <w:r>
        <w:rPr>
          <w:noProof/>
        </w:rPr>
      </w:r>
      <w:r>
        <w:rPr>
          <w:noProof/>
        </w:rPr>
        <w:fldChar w:fldCharType="separate"/>
      </w:r>
      <w:r>
        <w:rPr>
          <w:noProof/>
        </w:rPr>
        <w:t>61</w:t>
      </w:r>
      <w:r>
        <w:rPr>
          <w:noProof/>
        </w:rPr>
        <w:fldChar w:fldCharType="end"/>
      </w:r>
    </w:p>
    <w:p w14:paraId="40CC9813" w14:textId="4B788D33"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_Toc200622685 \h </w:instrText>
      </w:r>
      <w:r>
        <w:rPr>
          <w:noProof/>
        </w:rPr>
      </w:r>
      <w:r>
        <w:rPr>
          <w:noProof/>
        </w:rPr>
        <w:fldChar w:fldCharType="separate"/>
      </w:r>
      <w:r>
        <w:rPr>
          <w:noProof/>
        </w:rPr>
        <w:t>62</w:t>
      </w:r>
      <w:r>
        <w:rPr>
          <w:noProof/>
        </w:rPr>
        <w:fldChar w:fldCharType="end"/>
      </w:r>
    </w:p>
    <w:p w14:paraId="03F2F65C" w14:textId="20B8FBE9"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_Toc200622686 \h </w:instrText>
      </w:r>
      <w:r>
        <w:rPr>
          <w:noProof/>
        </w:rPr>
      </w:r>
      <w:r>
        <w:rPr>
          <w:noProof/>
        </w:rPr>
        <w:fldChar w:fldCharType="separate"/>
      </w:r>
      <w:r>
        <w:rPr>
          <w:noProof/>
        </w:rPr>
        <w:t>62</w:t>
      </w:r>
      <w:r>
        <w:rPr>
          <w:noProof/>
        </w:rPr>
        <w:fldChar w:fldCharType="end"/>
      </w:r>
    </w:p>
    <w:p w14:paraId="1AE1D8A7" w14:textId="14188B4F"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_Toc200622687 \h </w:instrText>
      </w:r>
      <w:r>
        <w:rPr>
          <w:noProof/>
        </w:rPr>
      </w:r>
      <w:r>
        <w:rPr>
          <w:noProof/>
        </w:rPr>
        <w:fldChar w:fldCharType="separate"/>
      </w:r>
      <w:r>
        <w:rPr>
          <w:noProof/>
        </w:rPr>
        <w:t>62</w:t>
      </w:r>
      <w:r>
        <w:rPr>
          <w:noProof/>
        </w:rPr>
        <w:fldChar w:fldCharType="end"/>
      </w:r>
    </w:p>
    <w:p w14:paraId="65413F1B" w14:textId="48FB4A80"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_Toc200622688 \h </w:instrText>
      </w:r>
      <w:r>
        <w:rPr>
          <w:noProof/>
        </w:rPr>
      </w:r>
      <w:r>
        <w:rPr>
          <w:noProof/>
        </w:rPr>
        <w:fldChar w:fldCharType="separate"/>
      </w:r>
      <w:r>
        <w:rPr>
          <w:noProof/>
        </w:rPr>
        <w:t>62</w:t>
      </w:r>
      <w:r>
        <w:rPr>
          <w:noProof/>
        </w:rPr>
        <w:fldChar w:fldCharType="end"/>
      </w:r>
    </w:p>
    <w:p w14:paraId="131ED0BE" w14:textId="7E1502C7"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_Toc200622689 \h </w:instrText>
      </w:r>
      <w:r>
        <w:rPr>
          <w:noProof/>
        </w:rPr>
      </w:r>
      <w:r>
        <w:rPr>
          <w:noProof/>
        </w:rPr>
        <w:fldChar w:fldCharType="separate"/>
      </w:r>
      <w:r>
        <w:rPr>
          <w:noProof/>
        </w:rPr>
        <w:t>64</w:t>
      </w:r>
      <w:r>
        <w:rPr>
          <w:noProof/>
        </w:rPr>
        <w:fldChar w:fldCharType="end"/>
      </w:r>
    </w:p>
    <w:p w14:paraId="203ACC03" w14:textId="4C38081E"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_Toc200622690 \h </w:instrText>
      </w:r>
      <w:r>
        <w:rPr>
          <w:noProof/>
        </w:rPr>
      </w:r>
      <w:r>
        <w:rPr>
          <w:noProof/>
        </w:rPr>
        <w:fldChar w:fldCharType="separate"/>
      </w:r>
      <w:r>
        <w:rPr>
          <w:noProof/>
        </w:rPr>
        <w:t>64</w:t>
      </w:r>
      <w:r>
        <w:rPr>
          <w:noProof/>
        </w:rPr>
        <w:fldChar w:fldCharType="end"/>
      </w:r>
    </w:p>
    <w:p w14:paraId="0AB15168" w14:textId="76F8F13C"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_Toc200622691 \h </w:instrText>
      </w:r>
      <w:r>
        <w:rPr>
          <w:noProof/>
        </w:rPr>
      </w:r>
      <w:r>
        <w:rPr>
          <w:noProof/>
        </w:rPr>
        <w:fldChar w:fldCharType="separate"/>
      </w:r>
      <w:r>
        <w:rPr>
          <w:noProof/>
        </w:rPr>
        <w:t>64</w:t>
      </w:r>
      <w:r>
        <w:rPr>
          <w:noProof/>
        </w:rPr>
        <w:fldChar w:fldCharType="end"/>
      </w:r>
    </w:p>
    <w:p w14:paraId="4F8CACBE" w14:textId="196A756B"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_Toc200622692 \h </w:instrText>
      </w:r>
      <w:r>
        <w:rPr>
          <w:noProof/>
        </w:rPr>
      </w:r>
      <w:r>
        <w:rPr>
          <w:noProof/>
        </w:rPr>
        <w:fldChar w:fldCharType="separate"/>
      </w:r>
      <w:r>
        <w:rPr>
          <w:noProof/>
        </w:rPr>
        <w:t>64</w:t>
      </w:r>
      <w:r>
        <w:rPr>
          <w:noProof/>
        </w:rPr>
        <w:fldChar w:fldCharType="end"/>
      </w:r>
    </w:p>
    <w:p w14:paraId="62CBC412" w14:textId="1596ECBB"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_Toc200622693 \h </w:instrText>
      </w:r>
      <w:r>
        <w:rPr>
          <w:noProof/>
        </w:rPr>
      </w:r>
      <w:r>
        <w:rPr>
          <w:noProof/>
        </w:rPr>
        <w:fldChar w:fldCharType="separate"/>
      </w:r>
      <w:r>
        <w:rPr>
          <w:noProof/>
        </w:rPr>
        <w:t>64</w:t>
      </w:r>
      <w:r>
        <w:rPr>
          <w:noProof/>
        </w:rPr>
        <w:fldChar w:fldCharType="end"/>
      </w:r>
    </w:p>
    <w:p w14:paraId="3E2DD895" w14:textId="0E2BDC1C"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_Toc200622694 \h </w:instrText>
      </w:r>
      <w:r>
        <w:rPr>
          <w:noProof/>
        </w:rPr>
      </w:r>
      <w:r>
        <w:rPr>
          <w:noProof/>
        </w:rPr>
        <w:fldChar w:fldCharType="separate"/>
      </w:r>
      <w:r>
        <w:rPr>
          <w:noProof/>
        </w:rPr>
        <w:t>68</w:t>
      </w:r>
      <w:r>
        <w:rPr>
          <w:noProof/>
        </w:rPr>
        <w:fldChar w:fldCharType="end"/>
      </w:r>
    </w:p>
    <w:p w14:paraId="7FDA9122" w14:textId="59572F28"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_Toc200622695 \h </w:instrText>
      </w:r>
      <w:r>
        <w:rPr>
          <w:noProof/>
        </w:rPr>
      </w:r>
      <w:r>
        <w:rPr>
          <w:noProof/>
        </w:rPr>
        <w:fldChar w:fldCharType="separate"/>
      </w:r>
      <w:r>
        <w:rPr>
          <w:noProof/>
        </w:rPr>
        <w:t>68</w:t>
      </w:r>
      <w:r>
        <w:rPr>
          <w:noProof/>
        </w:rPr>
        <w:fldChar w:fldCharType="end"/>
      </w:r>
    </w:p>
    <w:p w14:paraId="7EFED0B7" w14:textId="33F52D1E"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_Toc200622696 \h </w:instrText>
      </w:r>
      <w:r>
        <w:rPr>
          <w:noProof/>
        </w:rPr>
      </w:r>
      <w:r>
        <w:rPr>
          <w:noProof/>
        </w:rPr>
        <w:fldChar w:fldCharType="separate"/>
      </w:r>
      <w:r>
        <w:rPr>
          <w:noProof/>
        </w:rPr>
        <w:t>68</w:t>
      </w:r>
      <w:r>
        <w:rPr>
          <w:noProof/>
        </w:rPr>
        <w:fldChar w:fldCharType="end"/>
      </w:r>
    </w:p>
    <w:p w14:paraId="1099F6FE" w14:textId="7F53E5AD"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_Toc200622697 \h </w:instrText>
      </w:r>
      <w:r>
        <w:rPr>
          <w:noProof/>
        </w:rPr>
      </w:r>
      <w:r>
        <w:rPr>
          <w:noProof/>
        </w:rPr>
        <w:fldChar w:fldCharType="separate"/>
      </w:r>
      <w:r>
        <w:rPr>
          <w:noProof/>
        </w:rPr>
        <w:t>68</w:t>
      </w:r>
      <w:r>
        <w:rPr>
          <w:noProof/>
        </w:rPr>
        <w:fldChar w:fldCharType="end"/>
      </w:r>
    </w:p>
    <w:p w14:paraId="7DA52125" w14:textId="728B2500"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_Toc200622698 \h </w:instrText>
      </w:r>
      <w:r>
        <w:rPr>
          <w:noProof/>
        </w:rPr>
      </w:r>
      <w:r>
        <w:rPr>
          <w:noProof/>
        </w:rPr>
        <w:fldChar w:fldCharType="separate"/>
      </w:r>
      <w:r>
        <w:rPr>
          <w:noProof/>
        </w:rPr>
        <w:t>68</w:t>
      </w:r>
      <w:r>
        <w:rPr>
          <w:noProof/>
        </w:rPr>
        <w:fldChar w:fldCharType="end"/>
      </w:r>
    </w:p>
    <w:p w14:paraId="42F59575" w14:textId="4BEBB80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_Toc200622699 \h </w:instrText>
      </w:r>
      <w:r>
        <w:rPr>
          <w:noProof/>
        </w:rPr>
      </w:r>
      <w:r>
        <w:rPr>
          <w:noProof/>
        </w:rPr>
        <w:fldChar w:fldCharType="separate"/>
      </w:r>
      <w:r>
        <w:rPr>
          <w:noProof/>
        </w:rPr>
        <w:t>68</w:t>
      </w:r>
      <w:r>
        <w:rPr>
          <w:noProof/>
        </w:rPr>
        <w:fldChar w:fldCharType="end"/>
      </w:r>
    </w:p>
    <w:p w14:paraId="62737DA6" w14:textId="2C3FBF28"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_Toc200622700 \h </w:instrText>
      </w:r>
      <w:r>
        <w:rPr>
          <w:noProof/>
        </w:rPr>
      </w:r>
      <w:r>
        <w:rPr>
          <w:noProof/>
        </w:rPr>
        <w:fldChar w:fldCharType="separate"/>
      </w:r>
      <w:r>
        <w:rPr>
          <w:noProof/>
        </w:rPr>
        <w:t>68</w:t>
      </w:r>
      <w:r>
        <w:rPr>
          <w:noProof/>
        </w:rPr>
        <w:fldChar w:fldCharType="end"/>
      </w:r>
    </w:p>
    <w:p w14:paraId="03A82279" w14:textId="4F15D34A"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_Toc200622701 \h </w:instrText>
      </w:r>
      <w:r>
        <w:rPr>
          <w:noProof/>
        </w:rPr>
      </w:r>
      <w:r>
        <w:rPr>
          <w:noProof/>
        </w:rPr>
        <w:fldChar w:fldCharType="separate"/>
      </w:r>
      <w:r>
        <w:rPr>
          <w:noProof/>
        </w:rPr>
        <w:t>69</w:t>
      </w:r>
      <w:r>
        <w:rPr>
          <w:noProof/>
        </w:rPr>
        <w:fldChar w:fldCharType="end"/>
      </w:r>
    </w:p>
    <w:p w14:paraId="643F3546" w14:textId="66B48A3A"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_Toc200622702 \h </w:instrText>
      </w:r>
      <w:r>
        <w:rPr>
          <w:noProof/>
        </w:rPr>
      </w:r>
      <w:r>
        <w:rPr>
          <w:noProof/>
        </w:rPr>
        <w:fldChar w:fldCharType="separate"/>
      </w:r>
      <w:r>
        <w:rPr>
          <w:noProof/>
        </w:rPr>
        <w:t>69</w:t>
      </w:r>
      <w:r>
        <w:rPr>
          <w:noProof/>
        </w:rPr>
        <w:fldChar w:fldCharType="end"/>
      </w:r>
    </w:p>
    <w:p w14:paraId="67EBBCE8" w14:textId="2A50D83F"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sidRPr="007C6C64">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C6C64">
        <w:rPr>
          <w:noProof/>
          <w:lang w:val="en-US"/>
        </w:rPr>
        <w:t>Structured data types</w:t>
      </w:r>
      <w:r>
        <w:rPr>
          <w:noProof/>
        </w:rPr>
        <w:tab/>
      </w:r>
      <w:r>
        <w:rPr>
          <w:noProof/>
        </w:rPr>
        <w:fldChar w:fldCharType="begin" w:fldLock="1"/>
      </w:r>
      <w:r>
        <w:rPr>
          <w:noProof/>
        </w:rPr>
        <w:instrText xml:space="preserve"> PAGEREF _Toc200622703 \h </w:instrText>
      </w:r>
      <w:r>
        <w:rPr>
          <w:noProof/>
        </w:rPr>
      </w:r>
      <w:r>
        <w:rPr>
          <w:noProof/>
        </w:rPr>
        <w:fldChar w:fldCharType="separate"/>
      </w:r>
      <w:r>
        <w:rPr>
          <w:noProof/>
        </w:rPr>
        <w:t>70</w:t>
      </w:r>
      <w:r>
        <w:rPr>
          <w:noProof/>
        </w:rPr>
        <w:fldChar w:fldCharType="end"/>
      </w:r>
    </w:p>
    <w:p w14:paraId="59BB017F" w14:textId="7881A720"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_Toc200622704 \h </w:instrText>
      </w:r>
      <w:r>
        <w:rPr>
          <w:noProof/>
        </w:rPr>
      </w:r>
      <w:r>
        <w:rPr>
          <w:noProof/>
        </w:rPr>
        <w:fldChar w:fldCharType="separate"/>
      </w:r>
      <w:r>
        <w:rPr>
          <w:noProof/>
        </w:rPr>
        <w:t>70</w:t>
      </w:r>
      <w:r>
        <w:rPr>
          <w:noProof/>
        </w:rPr>
        <w:fldChar w:fldCharType="end"/>
      </w:r>
    </w:p>
    <w:p w14:paraId="76355095" w14:textId="12B09BFB"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_Toc200622705 \h </w:instrText>
      </w:r>
      <w:r>
        <w:rPr>
          <w:noProof/>
        </w:rPr>
      </w:r>
      <w:r>
        <w:rPr>
          <w:noProof/>
        </w:rPr>
        <w:fldChar w:fldCharType="separate"/>
      </w:r>
      <w:r>
        <w:rPr>
          <w:noProof/>
        </w:rPr>
        <w:t>71</w:t>
      </w:r>
      <w:r>
        <w:rPr>
          <w:noProof/>
        </w:rPr>
        <w:fldChar w:fldCharType="end"/>
      </w:r>
    </w:p>
    <w:p w14:paraId="76615019" w14:textId="2AB4E752"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_Toc200622706 \h </w:instrText>
      </w:r>
      <w:r>
        <w:rPr>
          <w:noProof/>
        </w:rPr>
      </w:r>
      <w:r>
        <w:rPr>
          <w:noProof/>
        </w:rPr>
        <w:fldChar w:fldCharType="separate"/>
      </w:r>
      <w:r>
        <w:rPr>
          <w:noProof/>
        </w:rPr>
        <w:t>72</w:t>
      </w:r>
      <w:r>
        <w:rPr>
          <w:noProof/>
        </w:rPr>
        <w:fldChar w:fldCharType="end"/>
      </w:r>
    </w:p>
    <w:p w14:paraId="0E4AC58C" w14:textId="2AB7ABB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SACEventReport</w:t>
      </w:r>
      <w:r>
        <w:rPr>
          <w:noProof/>
        </w:rPr>
        <w:tab/>
      </w:r>
      <w:r>
        <w:rPr>
          <w:noProof/>
        </w:rPr>
        <w:fldChar w:fldCharType="begin" w:fldLock="1"/>
      </w:r>
      <w:r>
        <w:rPr>
          <w:noProof/>
        </w:rPr>
        <w:instrText xml:space="preserve"> PAGEREF _Toc200622707 \h </w:instrText>
      </w:r>
      <w:r>
        <w:rPr>
          <w:noProof/>
        </w:rPr>
      </w:r>
      <w:r>
        <w:rPr>
          <w:noProof/>
        </w:rPr>
        <w:fldChar w:fldCharType="separate"/>
      </w:r>
      <w:r>
        <w:rPr>
          <w:noProof/>
        </w:rPr>
        <w:t>72</w:t>
      </w:r>
      <w:r>
        <w:rPr>
          <w:noProof/>
        </w:rPr>
        <w:fldChar w:fldCharType="end"/>
      </w:r>
    </w:p>
    <w:p w14:paraId="65894614" w14:textId="5F7CF981"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SACEvent</w:t>
      </w:r>
      <w:r>
        <w:rPr>
          <w:noProof/>
        </w:rPr>
        <w:tab/>
      </w:r>
      <w:r>
        <w:rPr>
          <w:noProof/>
        </w:rPr>
        <w:fldChar w:fldCharType="begin" w:fldLock="1"/>
      </w:r>
      <w:r>
        <w:rPr>
          <w:noProof/>
        </w:rPr>
        <w:instrText xml:space="preserve"> PAGEREF _Toc200622708 \h </w:instrText>
      </w:r>
      <w:r>
        <w:rPr>
          <w:noProof/>
        </w:rPr>
      </w:r>
      <w:r>
        <w:rPr>
          <w:noProof/>
        </w:rPr>
        <w:fldChar w:fldCharType="separate"/>
      </w:r>
      <w:r>
        <w:rPr>
          <w:noProof/>
        </w:rPr>
        <w:t>73</w:t>
      </w:r>
      <w:r>
        <w:rPr>
          <w:noProof/>
        </w:rPr>
        <w:fldChar w:fldCharType="end"/>
      </w:r>
    </w:p>
    <w:p w14:paraId="5E524C46" w14:textId="1AC3AEA7"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SACEventReportItem</w:t>
      </w:r>
      <w:r>
        <w:rPr>
          <w:noProof/>
        </w:rPr>
        <w:tab/>
      </w:r>
      <w:r>
        <w:rPr>
          <w:noProof/>
        </w:rPr>
        <w:fldChar w:fldCharType="begin" w:fldLock="1"/>
      </w:r>
      <w:r>
        <w:rPr>
          <w:noProof/>
        </w:rPr>
        <w:instrText xml:space="preserve"> PAGEREF _Toc200622709 \h </w:instrText>
      </w:r>
      <w:r>
        <w:rPr>
          <w:noProof/>
        </w:rPr>
      </w:r>
      <w:r>
        <w:rPr>
          <w:noProof/>
        </w:rPr>
        <w:fldChar w:fldCharType="separate"/>
      </w:r>
      <w:r>
        <w:rPr>
          <w:noProof/>
        </w:rPr>
        <w:t>74</w:t>
      </w:r>
      <w:r>
        <w:rPr>
          <w:noProof/>
        </w:rPr>
        <w:fldChar w:fldCharType="end"/>
      </w:r>
    </w:p>
    <w:p w14:paraId="1644FF8F" w14:textId="278A4915"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SACEventState</w:t>
      </w:r>
      <w:r>
        <w:rPr>
          <w:noProof/>
        </w:rPr>
        <w:tab/>
      </w:r>
      <w:r>
        <w:rPr>
          <w:noProof/>
        </w:rPr>
        <w:fldChar w:fldCharType="begin" w:fldLock="1"/>
      </w:r>
      <w:r>
        <w:rPr>
          <w:noProof/>
        </w:rPr>
        <w:instrText xml:space="preserve"> PAGEREF _Toc200622710 \h </w:instrText>
      </w:r>
      <w:r>
        <w:rPr>
          <w:noProof/>
        </w:rPr>
      </w:r>
      <w:r>
        <w:rPr>
          <w:noProof/>
        </w:rPr>
        <w:fldChar w:fldCharType="separate"/>
      </w:r>
      <w:r>
        <w:rPr>
          <w:noProof/>
        </w:rPr>
        <w:t>74</w:t>
      </w:r>
      <w:r>
        <w:rPr>
          <w:noProof/>
        </w:rPr>
        <w:fldChar w:fldCharType="end"/>
      </w:r>
    </w:p>
    <w:p w14:paraId="700CDA87" w14:textId="06CD40BF"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sidRPr="007C6C64">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C6C64">
        <w:rPr>
          <w:noProof/>
          <w:lang w:val="en-US"/>
        </w:rPr>
        <w:t>Simple data types and enumerations</w:t>
      </w:r>
      <w:r>
        <w:rPr>
          <w:noProof/>
        </w:rPr>
        <w:tab/>
      </w:r>
      <w:r>
        <w:rPr>
          <w:noProof/>
        </w:rPr>
        <w:fldChar w:fldCharType="begin" w:fldLock="1"/>
      </w:r>
      <w:r>
        <w:rPr>
          <w:noProof/>
        </w:rPr>
        <w:instrText xml:space="preserve"> PAGEREF _Toc200622711 \h </w:instrText>
      </w:r>
      <w:r>
        <w:rPr>
          <w:noProof/>
        </w:rPr>
      </w:r>
      <w:r>
        <w:rPr>
          <w:noProof/>
        </w:rPr>
        <w:fldChar w:fldCharType="separate"/>
      </w:r>
      <w:r>
        <w:rPr>
          <w:noProof/>
        </w:rPr>
        <w:t>75</w:t>
      </w:r>
      <w:r>
        <w:rPr>
          <w:noProof/>
        </w:rPr>
        <w:fldChar w:fldCharType="end"/>
      </w:r>
    </w:p>
    <w:p w14:paraId="3828551F" w14:textId="6C10F89F"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_Toc200622712 \h </w:instrText>
      </w:r>
      <w:r>
        <w:rPr>
          <w:noProof/>
        </w:rPr>
      </w:r>
      <w:r>
        <w:rPr>
          <w:noProof/>
        </w:rPr>
        <w:fldChar w:fldCharType="separate"/>
      </w:r>
      <w:r>
        <w:rPr>
          <w:noProof/>
        </w:rPr>
        <w:t>75</w:t>
      </w:r>
      <w:r>
        <w:rPr>
          <w:noProof/>
        </w:rPr>
        <w:fldChar w:fldCharType="end"/>
      </w:r>
    </w:p>
    <w:p w14:paraId="7E564546" w14:textId="406677CB"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_Toc200622713 \h </w:instrText>
      </w:r>
      <w:r>
        <w:rPr>
          <w:noProof/>
        </w:rPr>
      </w:r>
      <w:r>
        <w:rPr>
          <w:noProof/>
        </w:rPr>
        <w:fldChar w:fldCharType="separate"/>
      </w:r>
      <w:r>
        <w:rPr>
          <w:noProof/>
        </w:rPr>
        <w:t>75</w:t>
      </w:r>
      <w:r>
        <w:rPr>
          <w:noProof/>
        </w:rPr>
        <w:fldChar w:fldCharType="end"/>
      </w:r>
    </w:p>
    <w:p w14:paraId="4EAC856A" w14:textId="65B7D33E"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_Toc200622714 \h </w:instrText>
      </w:r>
      <w:r>
        <w:rPr>
          <w:noProof/>
        </w:rPr>
      </w:r>
      <w:r>
        <w:rPr>
          <w:noProof/>
        </w:rPr>
        <w:fldChar w:fldCharType="separate"/>
      </w:r>
      <w:r>
        <w:rPr>
          <w:noProof/>
        </w:rPr>
        <w:t>75</w:t>
      </w:r>
      <w:r>
        <w:rPr>
          <w:noProof/>
        </w:rPr>
        <w:fldChar w:fldCharType="end"/>
      </w:r>
    </w:p>
    <w:p w14:paraId="4B871E6E" w14:textId="5D85A1D3" w:rsidR="00951E6B" w:rsidRDefault="00951E6B">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_Toc200622715 \h </w:instrText>
      </w:r>
      <w:r>
        <w:rPr>
          <w:noProof/>
        </w:rPr>
      </w:r>
      <w:r>
        <w:rPr>
          <w:noProof/>
        </w:rPr>
        <w:fldChar w:fldCharType="separate"/>
      </w:r>
      <w:r>
        <w:rPr>
          <w:noProof/>
        </w:rPr>
        <w:t>75</w:t>
      </w:r>
      <w:r>
        <w:rPr>
          <w:noProof/>
        </w:rPr>
        <w:fldChar w:fldCharType="end"/>
      </w:r>
    </w:p>
    <w:p w14:paraId="19A74385" w14:textId="37036560"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sidRPr="007C6C64">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_Toc200622716 \h </w:instrText>
      </w:r>
      <w:r>
        <w:rPr>
          <w:noProof/>
        </w:rPr>
      </w:r>
      <w:r>
        <w:rPr>
          <w:noProof/>
        </w:rPr>
        <w:fldChar w:fldCharType="separate"/>
      </w:r>
      <w:r>
        <w:rPr>
          <w:noProof/>
        </w:rPr>
        <w:t>75</w:t>
      </w:r>
      <w:r>
        <w:rPr>
          <w:noProof/>
        </w:rPr>
        <w:fldChar w:fldCharType="end"/>
      </w:r>
    </w:p>
    <w:p w14:paraId="40D60BD3" w14:textId="59CFFC50"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_Toc200622717 \h </w:instrText>
      </w:r>
      <w:r>
        <w:rPr>
          <w:noProof/>
        </w:rPr>
      </w:r>
      <w:r>
        <w:rPr>
          <w:noProof/>
        </w:rPr>
        <w:fldChar w:fldCharType="separate"/>
      </w:r>
      <w:r>
        <w:rPr>
          <w:noProof/>
        </w:rPr>
        <w:t>75</w:t>
      </w:r>
      <w:r>
        <w:rPr>
          <w:noProof/>
        </w:rPr>
        <w:fldChar w:fldCharType="end"/>
      </w:r>
    </w:p>
    <w:p w14:paraId="6E907491" w14:textId="0472690B"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_Toc200622718 \h </w:instrText>
      </w:r>
      <w:r>
        <w:rPr>
          <w:noProof/>
        </w:rPr>
      </w:r>
      <w:r>
        <w:rPr>
          <w:noProof/>
        </w:rPr>
        <w:fldChar w:fldCharType="separate"/>
      </w:r>
      <w:r>
        <w:rPr>
          <w:noProof/>
        </w:rPr>
        <w:t>75</w:t>
      </w:r>
      <w:r>
        <w:rPr>
          <w:noProof/>
        </w:rPr>
        <w:fldChar w:fldCharType="end"/>
      </w:r>
    </w:p>
    <w:p w14:paraId="36D4D37D" w14:textId="416F0ABF"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_Toc200622719 \h </w:instrText>
      </w:r>
      <w:r>
        <w:rPr>
          <w:noProof/>
        </w:rPr>
      </w:r>
      <w:r>
        <w:rPr>
          <w:noProof/>
        </w:rPr>
        <w:fldChar w:fldCharType="separate"/>
      </w:r>
      <w:r>
        <w:rPr>
          <w:noProof/>
        </w:rPr>
        <w:t>75</w:t>
      </w:r>
      <w:r>
        <w:rPr>
          <w:noProof/>
        </w:rPr>
        <w:fldChar w:fldCharType="end"/>
      </w:r>
    </w:p>
    <w:p w14:paraId="1DC24325" w14:textId="058C5DAB"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_Toc200622720 \h </w:instrText>
      </w:r>
      <w:r>
        <w:rPr>
          <w:noProof/>
        </w:rPr>
      </w:r>
      <w:r>
        <w:rPr>
          <w:noProof/>
        </w:rPr>
        <w:fldChar w:fldCharType="separate"/>
      </w:r>
      <w:r>
        <w:rPr>
          <w:noProof/>
        </w:rPr>
        <w:t>76</w:t>
      </w:r>
      <w:r>
        <w:rPr>
          <w:noProof/>
        </w:rPr>
        <w:fldChar w:fldCharType="end"/>
      </w:r>
    </w:p>
    <w:p w14:paraId="4096A906" w14:textId="59D65A18" w:rsidR="00951E6B" w:rsidRDefault="00951E6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_Toc200622721 \h </w:instrText>
      </w:r>
      <w:r>
        <w:rPr>
          <w:noProof/>
        </w:rPr>
      </w:r>
      <w:r>
        <w:rPr>
          <w:noProof/>
        </w:rPr>
        <w:fldChar w:fldCharType="separate"/>
      </w:r>
      <w:r>
        <w:rPr>
          <w:noProof/>
        </w:rPr>
        <w:t>76</w:t>
      </w:r>
      <w:r>
        <w:rPr>
          <w:noProof/>
        </w:rPr>
        <w:fldChar w:fldCharType="end"/>
      </w:r>
    </w:p>
    <w:p w14:paraId="6EDF2910" w14:textId="49EF7393"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_Toc200622722 \h </w:instrText>
      </w:r>
      <w:r>
        <w:rPr>
          <w:noProof/>
        </w:rPr>
      </w:r>
      <w:r>
        <w:rPr>
          <w:noProof/>
        </w:rPr>
        <w:fldChar w:fldCharType="separate"/>
      </w:r>
      <w:r>
        <w:rPr>
          <w:noProof/>
        </w:rPr>
        <w:t>76</w:t>
      </w:r>
      <w:r>
        <w:rPr>
          <w:noProof/>
        </w:rPr>
        <w:fldChar w:fldCharType="end"/>
      </w:r>
    </w:p>
    <w:p w14:paraId="02373B82" w14:textId="2FC66B9C"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_Toc200622723 \h </w:instrText>
      </w:r>
      <w:r>
        <w:rPr>
          <w:noProof/>
        </w:rPr>
      </w:r>
      <w:r>
        <w:rPr>
          <w:noProof/>
        </w:rPr>
        <w:fldChar w:fldCharType="separate"/>
      </w:r>
      <w:r>
        <w:rPr>
          <w:noProof/>
        </w:rPr>
        <w:t>76</w:t>
      </w:r>
      <w:r>
        <w:rPr>
          <w:noProof/>
        </w:rPr>
        <w:fldChar w:fldCharType="end"/>
      </w:r>
    </w:p>
    <w:p w14:paraId="1BF2A4E6" w14:textId="7B95BB6B" w:rsidR="00951E6B" w:rsidRDefault="00951E6B">
      <w:pPr>
        <w:pStyle w:val="TOC3"/>
        <w:rPr>
          <w:rFonts w:asciiTheme="minorHAnsi" w:eastAsiaTheme="minorEastAsia" w:hAnsiTheme="minorHAnsi" w:cstheme="minorBidi"/>
          <w:noProof/>
          <w:kern w:val="2"/>
          <w:sz w:val="24"/>
          <w:szCs w:val="24"/>
          <w:lang w:eastAsia="en-GB"/>
          <w14:ligatures w14:val="standardContextual"/>
        </w:rPr>
      </w:pPr>
      <w:r w:rsidRPr="007C6C64">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7C6C64">
        <w:rPr>
          <w:noProof/>
          <w:lang w:val="en-US"/>
        </w:rPr>
        <w:t>HTTP redirection</w:t>
      </w:r>
      <w:r>
        <w:rPr>
          <w:noProof/>
        </w:rPr>
        <w:tab/>
      </w:r>
      <w:r>
        <w:rPr>
          <w:noProof/>
        </w:rPr>
        <w:fldChar w:fldCharType="begin" w:fldLock="1"/>
      </w:r>
      <w:r>
        <w:rPr>
          <w:noProof/>
        </w:rPr>
        <w:instrText xml:space="preserve"> PAGEREF _Toc200622724 \h </w:instrText>
      </w:r>
      <w:r>
        <w:rPr>
          <w:noProof/>
        </w:rPr>
      </w:r>
      <w:r>
        <w:rPr>
          <w:noProof/>
        </w:rPr>
        <w:fldChar w:fldCharType="separate"/>
      </w:r>
      <w:r>
        <w:rPr>
          <w:noProof/>
        </w:rPr>
        <w:t>77</w:t>
      </w:r>
      <w:r>
        <w:rPr>
          <w:noProof/>
        </w:rPr>
        <w:fldChar w:fldCharType="end"/>
      </w:r>
    </w:p>
    <w:p w14:paraId="46ACC7A6" w14:textId="0E83F4EC" w:rsidR="00951E6B" w:rsidRDefault="00951E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_Toc200622725 \h </w:instrText>
      </w:r>
      <w:r>
        <w:rPr>
          <w:noProof/>
        </w:rPr>
      </w:r>
      <w:r>
        <w:rPr>
          <w:noProof/>
        </w:rPr>
        <w:fldChar w:fldCharType="separate"/>
      </w:r>
      <w:r>
        <w:rPr>
          <w:noProof/>
        </w:rPr>
        <w:t>78</w:t>
      </w:r>
      <w:r>
        <w:rPr>
          <w:noProof/>
        </w:rPr>
        <w:fldChar w:fldCharType="end"/>
      </w:r>
    </w:p>
    <w:p w14:paraId="6D740FB5" w14:textId="7DBB9071" w:rsidR="00951E6B" w:rsidRDefault="00951E6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_Toc200622726 \h </w:instrText>
      </w:r>
      <w:r>
        <w:rPr>
          <w:noProof/>
        </w:rPr>
      </w:r>
      <w:r>
        <w:rPr>
          <w:noProof/>
        </w:rPr>
        <w:fldChar w:fldCharType="separate"/>
      </w:r>
      <w:r>
        <w:rPr>
          <w:noProof/>
        </w:rPr>
        <w:t>78</w:t>
      </w:r>
      <w:r>
        <w:rPr>
          <w:noProof/>
        </w:rPr>
        <w:fldChar w:fldCharType="end"/>
      </w:r>
    </w:p>
    <w:p w14:paraId="188B7BE2" w14:textId="15D87A29" w:rsidR="00951E6B" w:rsidRDefault="00951E6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Nnsacf_NSAC API</w:t>
      </w:r>
      <w:r>
        <w:rPr>
          <w:noProof/>
        </w:rPr>
        <w:tab/>
      </w:r>
      <w:r>
        <w:rPr>
          <w:noProof/>
        </w:rPr>
        <w:fldChar w:fldCharType="begin" w:fldLock="1"/>
      </w:r>
      <w:r>
        <w:rPr>
          <w:noProof/>
        </w:rPr>
        <w:instrText xml:space="preserve"> PAGEREF _Toc200622727 \h </w:instrText>
      </w:r>
      <w:r>
        <w:rPr>
          <w:noProof/>
        </w:rPr>
      </w:r>
      <w:r>
        <w:rPr>
          <w:noProof/>
        </w:rPr>
        <w:fldChar w:fldCharType="separate"/>
      </w:r>
      <w:r>
        <w:rPr>
          <w:noProof/>
        </w:rPr>
        <w:t>78</w:t>
      </w:r>
      <w:r>
        <w:rPr>
          <w:noProof/>
        </w:rPr>
        <w:fldChar w:fldCharType="end"/>
      </w:r>
    </w:p>
    <w:p w14:paraId="3A1C3A95" w14:textId="790D1750" w:rsidR="00951E6B" w:rsidRDefault="00951E6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_Toc200622728 \h </w:instrText>
      </w:r>
      <w:r>
        <w:rPr>
          <w:noProof/>
        </w:rPr>
      </w:r>
      <w:r>
        <w:rPr>
          <w:noProof/>
        </w:rPr>
        <w:fldChar w:fldCharType="separate"/>
      </w:r>
      <w:r>
        <w:rPr>
          <w:noProof/>
        </w:rPr>
        <w:t>87</w:t>
      </w:r>
      <w:r>
        <w:rPr>
          <w:noProof/>
        </w:rPr>
        <w:fldChar w:fldCharType="end"/>
      </w:r>
    </w:p>
    <w:p w14:paraId="680049C8" w14:textId="7AFDA837" w:rsidR="00951E6B" w:rsidRDefault="00951E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_Toc200622729 \h </w:instrText>
      </w:r>
      <w:r>
        <w:rPr>
          <w:noProof/>
        </w:rPr>
      </w:r>
      <w:r>
        <w:rPr>
          <w:noProof/>
        </w:rPr>
        <w:fldChar w:fldCharType="separate"/>
      </w:r>
      <w:r>
        <w:rPr>
          <w:noProof/>
        </w:rPr>
        <w:t>94</w:t>
      </w:r>
      <w:r>
        <w:rPr>
          <w:noProof/>
        </w:rPr>
        <w:fldChar w:fldCharType="end"/>
      </w:r>
    </w:p>
    <w:p w14:paraId="09B22CB4" w14:textId="6E1B6DD2"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91324174"/>
      <w:bookmarkStart w:id="18" w:name="_Toc200622545"/>
      <w:bookmarkEnd w:id="10"/>
      <w:r w:rsidRPr="00C12AA7">
        <w:lastRenderedPageBreak/>
        <w:t>Foreword</w:t>
      </w:r>
      <w:bookmarkEnd w:id="11"/>
      <w:bookmarkEnd w:id="12"/>
      <w:bookmarkEnd w:id="13"/>
      <w:bookmarkEnd w:id="14"/>
      <w:bookmarkEnd w:id="15"/>
      <w:bookmarkEnd w:id="16"/>
      <w:bookmarkEnd w:id="17"/>
      <w:bookmarkEnd w:id="18"/>
    </w:p>
    <w:p w14:paraId="5618CE7C" w14:textId="77777777" w:rsidR="00080512" w:rsidRPr="00C12AA7" w:rsidRDefault="00080512">
      <w:r w:rsidRPr="00C12AA7">
        <w:t xml:space="preserve">This Technical </w:t>
      </w:r>
      <w:bookmarkStart w:id="19" w:name="spectype3"/>
      <w:r w:rsidRPr="00C12AA7">
        <w:t>Specification</w:t>
      </w:r>
      <w:bookmarkEnd w:id="19"/>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0" w:name="introduction"/>
      <w:bookmarkEnd w:id="20"/>
      <w:r w:rsidRPr="00C12AA7">
        <w:br w:type="page"/>
      </w:r>
      <w:bookmarkStart w:id="21" w:name="_Toc510696578"/>
      <w:bookmarkStart w:id="22" w:name="_Toc35971370"/>
      <w:bookmarkStart w:id="23" w:name="_Toc70325087"/>
      <w:bookmarkStart w:id="24" w:name="_Toc81226645"/>
      <w:bookmarkStart w:id="25" w:name="_Toc93868934"/>
      <w:bookmarkStart w:id="26" w:name="_Toc148445622"/>
      <w:bookmarkStart w:id="27" w:name="_Toc191324175"/>
      <w:bookmarkStart w:id="28" w:name="_Toc200622546"/>
      <w:r w:rsidRPr="00C12AA7">
        <w:lastRenderedPageBreak/>
        <w:t>1</w:t>
      </w:r>
      <w:r w:rsidRPr="00C12AA7">
        <w:tab/>
        <w:t>Scope</w:t>
      </w:r>
      <w:bookmarkEnd w:id="21"/>
      <w:bookmarkEnd w:id="22"/>
      <w:bookmarkEnd w:id="23"/>
      <w:bookmarkEnd w:id="24"/>
      <w:bookmarkEnd w:id="25"/>
      <w:bookmarkEnd w:id="26"/>
      <w:bookmarkEnd w:id="27"/>
      <w:bookmarkEnd w:id="28"/>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9" w:name="_Toc510696579"/>
      <w:bookmarkStart w:id="30" w:name="_Toc35971371"/>
      <w:bookmarkStart w:id="31" w:name="_Toc70325088"/>
      <w:bookmarkStart w:id="32" w:name="_Toc81226646"/>
      <w:bookmarkStart w:id="33" w:name="_Toc93868935"/>
      <w:bookmarkStart w:id="34" w:name="_Toc148445623"/>
      <w:bookmarkStart w:id="35" w:name="_Toc191324176"/>
      <w:bookmarkStart w:id="36" w:name="_Toc200622547"/>
      <w:r w:rsidRPr="00C12AA7">
        <w:t>2</w:t>
      </w:r>
      <w:r w:rsidRPr="00C12AA7">
        <w:tab/>
        <w:t>References</w:t>
      </w:r>
      <w:bookmarkEnd w:id="29"/>
      <w:bookmarkEnd w:id="30"/>
      <w:bookmarkEnd w:id="31"/>
      <w:bookmarkEnd w:id="32"/>
      <w:bookmarkEnd w:id="33"/>
      <w:bookmarkEnd w:id="34"/>
      <w:bookmarkEnd w:id="35"/>
      <w:bookmarkEnd w:id="36"/>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7"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7"/>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8" w:name="_Toc510696580"/>
      <w:bookmarkStart w:id="39" w:name="_Toc35971372"/>
      <w:bookmarkStart w:id="40"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026881EA" w:rsidR="00306591" w:rsidRPr="00C12AA7" w:rsidRDefault="00306591" w:rsidP="004029F7">
      <w:pPr>
        <w:pStyle w:val="EX"/>
      </w:pPr>
      <w:r w:rsidRPr="00C12AA7">
        <w:t>[</w:t>
      </w:r>
      <w:r w:rsidR="00950A24" w:rsidRPr="00C12AA7">
        <w:t>15</w:t>
      </w:r>
      <w:r w:rsidRPr="00C12AA7">
        <w:t>]</w:t>
      </w:r>
      <w:r w:rsidRPr="00C12AA7">
        <w:tab/>
        <w:t>3GPP TS 29.518: "5G System; Access and Mobility Management Service; Stage 3".</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6DD808BD" w:rsidR="008621BA" w:rsidRPr="00C12AA7" w:rsidRDefault="008621BA" w:rsidP="008621BA">
      <w:pPr>
        <w:pStyle w:val="EX"/>
      </w:pPr>
      <w:r w:rsidRPr="00C12AA7">
        <w:t>[17]</w:t>
      </w:r>
      <w:r w:rsidRPr="00C12AA7">
        <w:tab/>
        <w:t>3GPP TS 29.510: "</w:t>
      </w:r>
      <w:r w:rsidRPr="00C12AA7">
        <w:rPr>
          <w:lang w:eastAsia="zh-CN"/>
        </w:rPr>
        <w:t xml:space="preserve">5G System; </w:t>
      </w:r>
      <w:r w:rsidRPr="00C12AA7">
        <w:t>Network Function Repository Services;</w:t>
      </w:r>
      <w:r w:rsidRPr="00C12AA7">
        <w:rPr>
          <w:lang w:eastAsia="zh-CN"/>
        </w:rPr>
        <w:t xml:space="preserve"> Stage 3</w:t>
      </w:r>
      <w:r w:rsidRPr="00C12AA7">
        <w:t>".</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1" w:name="_Toc81226647"/>
      <w:bookmarkStart w:id="42" w:name="_Toc93868936"/>
      <w:bookmarkStart w:id="43" w:name="_Toc148445624"/>
      <w:bookmarkStart w:id="44" w:name="_Toc191324177"/>
      <w:bookmarkStart w:id="45" w:name="_Toc200622548"/>
      <w:r w:rsidRPr="00C12AA7">
        <w:lastRenderedPageBreak/>
        <w:t>3</w:t>
      </w:r>
      <w:r w:rsidRPr="00C12AA7">
        <w:tab/>
        <w:t>Definitions, abbreviations</w:t>
      </w:r>
      <w:bookmarkEnd w:id="38"/>
      <w:bookmarkEnd w:id="39"/>
      <w:bookmarkEnd w:id="40"/>
      <w:bookmarkEnd w:id="41"/>
      <w:bookmarkEnd w:id="42"/>
      <w:bookmarkEnd w:id="43"/>
      <w:bookmarkEnd w:id="44"/>
      <w:bookmarkEnd w:id="45"/>
    </w:p>
    <w:p w14:paraId="53753FD6" w14:textId="77777777" w:rsidR="008A6D4A" w:rsidRPr="00C12AA7" w:rsidRDefault="008A6D4A" w:rsidP="001773FF">
      <w:pPr>
        <w:pStyle w:val="Heading2"/>
      </w:pPr>
      <w:bookmarkStart w:id="46" w:name="_Toc510696581"/>
      <w:bookmarkStart w:id="47" w:name="_Toc35971373"/>
      <w:bookmarkStart w:id="48" w:name="_Toc70325090"/>
      <w:bookmarkStart w:id="49" w:name="_Toc81226648"/>
      <w:bookmarkStart w:id="50" w:name="_Toc93868937"/>
      <w:bookmarkStart w:id="51" w:name="_Toc148445625"/>
      <w:bookmarkStart w:id="52" w:name="_Toc191324178"/>
      <w:bookmarkStart w:id="53" w:name="_Toc200622549"/>
      <w:r w:rsidRPr="00C12AA7">
        <w:t>3.1</w:t>
      </w:r>
      <w:r w:rsidRPr="00C12AA7">
        <w:tab/>
        <w:t>Definitions</w:t>
      </w:r>
      <w:bookmarkEnd w:id="46"/>
      <w:bookmarkEnd w:id="47"/>
      <w:bookmarkEnd w:id="48"/>
      <w:bookmarkEnd w:id="49"/>
      <w:bookmarkEnd w:id="50"/>
      <w:bookmarkEnd w:id="51"/>
      <w:bookmarkEnd w:id="52"/>
      <w:bookmarkEnd w:id="53"/>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4" w:name="_Toc510696583"/>
      <w:bookmarkStart w:id="55" w:name="_Toc35971375"/>
      <w:bookmarkStart w:id="56" w:name="_Toc70325091"/>
      <w:bookmarkStart w:id="57" w:name="_Toc81226649"/>
      <w:bookmarkStart w:id="58" w:name="_Toc93868938"/>
      <w:bookmarkStart w:id="59" w:name="_Toc148445626"/>
      <w:bookmarkStart w:id="60" w:name="_Toc191324179"/>
      <w:bookmarkStart w:id="61" w:name="_Toc200622550"/>
      <w:r w:rsidRPr="00C12AA7">
        <w:t>3.</w:t>
      </w:r>
      <w:r w:rsidR="00DC3503" w:rsidRPr="00C12AA7">
        <w:t>2</w:t>
      </w:r>
      <w:r w:rsidRPr="00C12AA7">
        <w:tab/>
        <w:t>Abbreviations</w:t>
      </w:r>
      <w:bookmarkEnd w:id="54"/>
      <w:bookmarkEnd w:id="55"/>
      <w:bookmarkEnd w:id="56"/>
      <w:bookmarkEnd w:id="57"/>
      <w:bookmarkEnd w:id="58"/>
      <w:bookmarkEnd w:id="59"/>
      <w:bookmarkEnd w:id="60"/>
      <w:bookmarkEnd w:id="61"/>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2" w:name="_Toc510696584"/>
      <w:bookmarkStart w:id="63" w:name="_Toc35971376"/>
      <w:bookmarkStart w:id="64" w:name="_Toc70325092"/>
      <w:bookmarkStart w:id="65"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6" w:name="_Toc93868939"/>
      <w:bookmarkStart w:id="67"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8" w:name="_Toc191324180"/>
      <w:bookmarkStart w:id="69" w:name="_Toc200622551"/>
      <w:r w:rsidRPr="00C12AA7">
        <w:t>4</w:t>
      </w:r>
      <w:r w:rsidRPr="00C12AA7">
        <w:tab/>
        <w:t>Overview</w:t>
      </w:r>
      <w:bookmarkEnd w:id="62"/>
      <w:bookmarkEnd w:id="63"/>
      <w:bookmarkEnd w:id="64"/>
      <w:bookmarkEnd w:id="65"/>
      <w:bookmarkEnd w:id="66"/>
      <w:bookmarkEnd w:id="67"/>
      <w:bookmarkEnd w:id="68"/>
      <w:bookmarkEnd w:id="69"/>
    </w:p>
    <w:p w14:paraId="121421BE" w14:textId="77777777" w:rsidR="00487F40" w:rsidRPr="00C12AA7" w:rsidRDefault="00487F40" w:rsidP="001773FF">
      <w:pPr>
        <w:pStyle w:val="Heading2"/>
        <w:rPr>
          <w:lang w:eastAsia="zh-CN"/>
        </w:rPr>
      </w:pPr>
      <w:bookmarkStart w:id="70" w:name="_Toc93868940"/>
      <w:bookmarkStart w:id="71" w:name="_Toc148445628"/>
      <w:bookmarkStart w:id="72" w:name="_Toc191324181"/>
      <w:bookmarkStart w:id="73" w:name="_Toc200622552"/>
      <w:r w:rsidRPr="00C12AA7">
        <w:rPr>
          <w:rFonts w:hint="eastAsia"/>
          <w:lang w:eastAsia="zh-CN"/>
        </w:rPr>
        <w:t>4</w:t>
      </w:r>
      <w:r w:rsidRPr="00C12AA7">
        <w:t>.1</w:t>
      </w:r>
      <w:r w:rsidRPr="00C12AA7">
        <w:tab/>
      </w:r>
      <w:r w:rsidRPr="00C12AA7">
        <w:rPr>
          <w:lang w:eastAsia="zh-CN"/>
        </w:rPr>
        <w:t>General</w:t>
      </w:r>
      <w:bookmarkEnd w:id="70"/>
      <w:bookmarkEnd w:id="71"/>
      <w:bookmarkEnd w:id="72"/>
      <w:bookmarkEnd w:id="73"/>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6.55pt;height:200.45pt" o:ole="">
            <v:imagedata r:id="rId13" o:title=""/>
          </v:shape>
          <o:OLEObject Type="Embed" ProgID="Visio.Drawing.15" ShapeID="_x0000_i1027" DrawAspect="Content" ObjectID="_1811235456"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4" w:name="_Toc148445629"/>
      <w:bookmarkStart w:id="75" w:name="_Toc191324182"/>
      <w:bookmarkStart w:id="76" w:name="_Toc93868941"/>
      <w:bookmarkStart w:id="77" w:name="_Toc200622553"/>
      <w:r w:rsidRPr="00C12AA7">
        <w:rPr>
          <w:rFonts w:hint="eastAsia"/>
          <w:lang w:eastAsia="zh-CN"/>
        </w:rPr>
        <w:t>4</w:t>
      </w:r>
      <w:r w:rsidRPr="00C12AA7">
        <w:t>.1A</w:t>
      </w:r>
      <w:r w:rsidRPr="00C12AA7">
        <w:tab/>
        <w:t>NSAC Architecture Options</w:t>
      </w:r>
      <w:bookmarkEnd w:id="74"/>
      <w:bookmarkEnd w:id="75"/>
      <w:bookmarkEnd w:id="77"/>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8"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9" w:name="_Toc191324183"/>
      <w:bookmarkStart w:id="80" w:name="_Toc200622554"/>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76"/>
      <w:bookmarkEnd w:id="78"/>
      <w:bookmarkEnd w:id="79"/>
      <w:bookmarkEnd w:id="80"/>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1" w:name="_Toc148445631"/>
      <w:bookmarkStart w:id="82" w:name="_Toc191324184"/>
      <w:bookmarkStart w:id="83" w:name="_Toc200622555"/>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1"/>
      <w:bookmarkEnd w:id="82"/>
      <w:bookmarkEnd w:id="83"/>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84" w:name="_Toc191324185"/>
      <w:bookmarkStart w:id="85" w:name="_Toc200622556"/>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4"/>
      <w:bookmarkEnd w:id="85"/>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6" w:name="_Toc510696585"/>
      <w:bookmarkStart w:id="87" w:name="_Toc35971377"/>
      <w:bookmarkStart w:id="88" w:name="_Toc70325093"/>
      <w:bookmarkStart w:id="89" w:name="_Toc81226651"/>
      <w:bookmarkStart w:id="90" w:name="_Toc93868942"/>
      <w:bookmarkStart w:id="91" w:name="_Toc148445632"/>
      <w:bookmarkStart w:id="92" w:name="_Toc191324186"/>
      <w:bookmarkStart w:id="93" w:name="_Toc200622557"/>
      <w:r w:rsidRPr="00C12AA7">
        <w:t>5</w:t>
      </w:r>
      <w:r w:rsidRPr="00C12AA7">
        <w:tab/>
        <w:t xml:space="preserve">Services offered by the </w:t>
      </w:r>
      <w:bookmarkEnd w:id="86"/>
      <w:bookmarkEnd w:id="87"/>
      <w:r w:rsidR="00997B58" w:rsidRPr="00C12AA7">
        <w:t>NSACF</w:t>
      </w:r>
      <w:bookmarkEnd w:id="88"/>
      <w:bookmarkEnd w:id="89"/>
      <w:bookmarkEnd w:id="90"/>
      <w:bookmarkEnd w:id="91"/>
      <w:bookmarkEnd w:id="92"/>
      <w:bookmarkEnd w:id="93"/>
    </w:p>
    <w:p w14:paraId="2FAAB735" w14:textId="77777777" w:rsidR="008A6D4A" w:rsidRPr="00C12AA7" w:rsidRDefault="008A6D4A" w:rsidP="001773FF">
      <w:pPr>
        <w:pStyle w:val="Heading2"/>
      </w:pPr>
      <w:bookmarkStart w:id="94" w:name="_Toc510696586"/>
      <w:bookmarkStart w:id="95" w:name="_Toc35971378"/>
      <w:bookmarkStart w:id="96" w:name="_Toc70325094"/>
      <w:bookmarkStart w:id="97" w:name="_Toc81226652"/>
      <w:bookmarkStart w:id="98" w:name="_Toc93868943"/>
      <w:bookmarkStart w:id="99" w:name="_Toc148445633"/>
      <w:bookmarkStart w:id="100" w:name="_Toc191324187"/>
      <w:bookmarkStart w:id="101" w:name="_Toc200622558"/>
      <w:r w:rsidRPr="00C12AA7">
        <w:t>5.1</w:t>
      </w:r>
      <w:r w:rsidRPr="00C12AA7">
        <w:tab/>
        <w:t>Introduction</w:t>
      </w:r>
      <w:bookmarkEnd w:id="94"/>
      <w:bookmarkEnd w:id="95"/>
      <w:bookmarkEnd w:id="96"/>
      <w:bookmarkEnd w:id="97"/>
      <w:bookmarkEnd w:id="98"/>
      <w:bookmarkEnd w:id="99"/>
      <w:bookmarkEnd w:id="100"/>
      <w:bookmarkEnd w:id="101"/>
    </w:p>
    <w:p w14:paraId="676309B3" w14:textId="77777777" w:rsidR="00FC45B5" w:rsidRPr="00C12AA7" w:rsidRDefault="00FC45B5" w:rsidP="00FC45B5">
      <w:pPr>
        <w:rPr>
          <w:lang w:val="en-US"/>
        </w:rPr>
      </w:pPr>
      <w:bookmarkStart w:id="102" w:name="_Toc510696587"/>
      <w:bookmarkStart w:id="103"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4" w:name="_Toc70325095"/>
      <w:bookmarkStart w:id="105" w:name="_Toc81226653"/>
      <w:bookmarkStart w:id="106" w:name="_Toc93868944"/>
      <w:bookmarkStart w:id="107" w:name="_Toc148445634"/>
      <w:bookmarkStart w:id="108" w:name="_Toc191324188"/>
      <w:bookmarkStart w:id="109" w:name="_Toc200622559"/>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2"/>
      <w:bookmarkEnd w:id="103"/>
      <w:bookmarkEnd w:id="104"/>
      <w:bookmarkEnd w:id="105"/>
      <w:bookmarkEnd w:id="106"/>
      <w:bookmarkEnd w:id="107"/>
      <w:bookmarkEnd w:id="108"/>
      <w:bookmarkEnd w:id="109"/>
    </w:p>
    <w:p w14:paraId="273A6649" w14:textId="77777777" w:rsidR="008A6D4A" w:rsidRPr="00C12AA7" w:rsidRDefault="008A6D4A" w:rsidP="001773FF">
      <w:pPr>
        <w:pStyle w:val="Heading3"/>
      </w:pPr>
      <w:bookmarkStart w:id="110" w:name="_Toc510696588"/>
      <w:bookmarkStart w:id="111" w:name="_Toc35971380"/>
      <w:bookmarkStart w:id="112" w:name="_Toc70325096"/>
      <w:bookmarkStart w:id="113" w:name="_Toc81226654"/>
      <w:bookmarkStart w:id="114" w:name="_Toc93868945"/>
      <w:bookmarkStart w:id="115" w:name="_Toc148445635"/>
      <w:bookmarkStart w:id="116" w:name="_Toc191324189"/>
      <w:bookmarkStart w:id="117" w:name="_Toc200622560"/>
      <w:r w:rsidRPr="00C12AA7">
        <w:t>5.2.1</w:t>
      </w:r>
      <w:r w:rsidRPr="00C12AA7">
        <w:tab/>
        <w:t>Service Description</w:t>
      </w:r>
      <w:bookmarkEnd w:id="110"/>
      <w:bookmarkEnd w:id="111"/>
      <w:bookmarkEnd w:id="112"/>
      <w:bookmarkEnd w:id="113"/>
      <w:bookmarkEnd w:id="114"/>
      <w:bookmarkEnd w:id="115"/>
      <w:bookmarkEnd w:id="116"/>
      <w:bookmarkEnd w:id="117"/>
    </w:p>
    <w:p w14:paraId="3B6AD0E9" w14:textId="78B73FEA" w:rsidR="00401587" w:rsidRPr="00C12AA7" w:rsidRDefault="00401587" w:rsidP="00401587">
      <w:bookmarkStart w:id="118" w:name="_Toc510696589"/>
      <w:bookmarkStart w:id="119"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0" w:name="_Toc70325097"/>
      <w:bookmarkStart w:id="121" w:name="_Toc81226655"/>
      <w:bookmarkStart w:id="122"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3" w:name="_Toc148445636"/>
      <w:bookmarkStart w:id="124" w:name="_Toc191324190"/>
      <w:bookmarkStart w:id="125" w:name="_Toc200622561"/>
      <w:r w:rsidRPr="00C12AA7">
        <w:t>5.2.2</w:t>
      </w:r>
      <w:r w:rsidRPr="00C12AA7">
        <w:tab/>
        <w:t>Service Operations</w:t>
      </w:r>
      <w:bookmarkEnd w:id="118"/>
      <w:bookmarkEnd w:id="119"/>
      <w:bookmarkEnd w:id="120"/>
      <w:bookmarkEnd w:id="121"/>
      <w:bookmarkEnd w:id="122"/>
      <w:bookmarkEnd w:id="123"/>
      <w:bookmarkEnd w:id="124"/>
      <w:bookmarkEnd w:id="125"/>
    </w:p>
    <w:p w14:paraId="28DEDDB0" w14:textId="77777777" w:rsidR="008A6D4A" w:rsidRPr="00C12AA7" w:rsidRDefault="008A6D4A" w:rsidP="001773FF">
      <w:pPr>
        <w:pStyle w:val="Heading4"/>
      </w:pPr>
      <w:bookmarkStart w:id="126" w:name="_Toc510696590"/>
      <w:bookmarkStart w:id="127" w:name="_Toc35971382"/>
      <w:bookmarkStart w:id="128" w:name="_Toc70325098"/>
      <w:bookmarkStart w:id="129" w:name="_Toc81226656"/>
      <w:bookmarkStart w:id="130" w:name="_Toc93868947"/>
      <w:bookmarkStart w:id="131" w:name="_Toc148445637"/>
      <w:bookmarkStart w:id="132" w:name="_Toc191324191"/>
      <w:bookmarkStart w:id="133" w:name="_Toc200622562"/>
      <w:r w:rsidRPr="00C12AA7">
        <w:t>5.2.2.1</w:t>
      </w:r>
      <w:r w:rsidRPr="00C12AA7">
        <w:tab/>
        <w:t>Introduction</w:t>
      </w:r>
      <w:bookmarkEnd w:id="126"/>
      <w:bookmarkEnd w:id="127"/>
      <w:bookmarkEnd w:id="128"/>
      <w:bookmarkEnd w:id="129"/>
      <w:bookmarkEnd w:id="130"/>
      <w:bookmarkEnd w:id="131"/>
      <w:bookmarkEnd w:id="132"/>
      <w:bookmarkEnd w:id="133"/>
    </w:p>
    <w:p w14:paraId="3CD288D8" w14:textId="10DA55D2" w:rsidR="00EC7932" w:rsidRPr="00C12AA7" w:rsidRDefault="00EC7932" w:rsidP="00EC7932">
      <w:pPr>
        <w:rPr>
          <w:lang w:val="en-US"/>
        </w:rPr>
      </w:pPr>
      <w:bookmarkStart w:id="134" w:name="_Toc510696591"/>
      <w:bookmarkStart w:id="135"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6" w:name="_Toc70325099"/>
      <w:bookmarkStart w:id="137" w:name="_Toc81226657"/>
      <w:bookmarkStart w:id="138" w:name="_Toc93868948"/>
      <w:bookmarkStart w:id="139" w:name="_Toc148445638"/>
      <w:bookmarkStart w:id="140" w:name="_Toc191324192"/>
      <w:bookmarkStart w:id="141" w:name="_Toc200622563"/>
      <w:r w:rsidRPr="00C12AA7">
        <w:t>5.2.2.2</w:t>
      </w:r>
      <w:r w:rsidRPr="00C12AA7">
        <w:tab/>
      </w:r>
      <w:bookmarkEnd w:id="134"/>
      <w:bookmarkEnd w:id="135"/>
      <w:r w:rsidR="00577306" w:rsidRPr="00C12AA7">
        <w:t>NumOfUEsUpdate</w:t>
      </w:r>
      <w:bookmarkEnd w:id="136"/>
      <w:bookmarkEnd w:id="137"/>
      <w:bookmarkEnd w:id="138"/>
      <w:bookmarkEnd w:id="139"/>
      <w:bookmarkEnd w:id="140"/>
      <w:bookmarkEnd w:id="141"/>
    </w:p>
    <w:p w14:paraId="0C9B3676" w14:textId="77777777" w:rsidR="008A6D4A" w:rsidRPr="00C12AA7" w:rsidRDefault="008A6D4A" w:rsidP="001773FF">
      <w:pPr>
        <w:pStyle w:val="Heading5"/>
      </w:pPr>
      <w:bookmarkStart w:id="142" w:name="_Toc510696592"/>
      <w:bookmarkStart w:id="143" w:name="_Toc35971384"/>
      <w:bookmarkStart w:id="144" w:name="_Toc70325100"/>
      <w:bookmarkStart w:id="145" w:name="_Toc81226658"/>
      <w:bookmarkStart w:id="146" w:name="_Toc93868949"/>
      <w:bookmarkStart w:id="147" w:name="_Toc148445639"/>
      <w:bookmarkStart w:id="148" w:name="_Toc191324193"/>
      <w:bookmarkStart w:id="149" w:name="_Toc200622564"/>
      <w:r w:rsidRPr="00C12AA7">
        <w:t>5.2.2.2.1</w:t>
      </w:r>
      <w:r w:rsidRPr="00C12AA7">
        <w:tab/>
        <w:t>General</w:t>
      </w:r>
      <w:bookmarkEnd w:id="142"/>
      <w:bookmarkEnd w:id="143"/>
      <w:bookmarkEnd w:id="144"/>
      <w:bookmarkEnd w:id="145"/>
      <w:bookmarkEnd w:id="146"/>
      <w:bookmarkEnd w:id="147"/>
      <w:bookmarkEnd w:id="148"/>
      <w:bookmarkEnd w:id="149"/>
    </w:p>
    <w:p w14:paraId="49F18BAE" w14:textId="2D1385E3" w:rsidR="00582752" w:rsidRPr="00C12AA7" w:rsidRDefault="00582752" w:rsidP="00582752">
      <w:pPr>
        <w:rPr>
          <w:lang w:eastAsia="zh-CN"/>
        </w:rPr>
      </w:pPr>
      <w:bookmarkStart w:id="150" w:name="_Toc510696593"/>
      <w:bookmarkStart w:id="151"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287DDBC" w14:textId="77777777" w:rsidR="00280425" w:rsidRPr="00C12AA7" w:rsidRDefault="00280425" w:rsidP="00280425">
      <w:pPr>
        <w:pStyle w:val="B1"/>
        <w:rPr>
          <w:lang w:eastAsia="zh-CN"/>
        </w:rPr>
      </w:pPr>
      <w:bookmarkStart w:id="152" w:name="_Toc70325101"/>
      <w:bookmarkStart w:id="153" w:name="_Toc81226659"/>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4" w:name="_Toc93868950"/>
      <w:bookmarkStart w:id="155" w:name="_Toc148445640"/>
      <w:bookmarkStart w:id="156" w:name="_Toc191324194"/>
      <w:bookmarkStart w:id="157" w:name="_Toc200622565"/>
      <w:r w:rsidRPr="00C12AA7">
        <w:t>5.2.2.2.2</w:t>
      </w:r>
      <w:bookmarkEnd w:id="150"/>
      <w:bookmarkEnd w:id="151"/>
      <w:r w:rsidR="001A6C9E" w:rsidRPr="00C12AA7">
        <w:tab/>
      </w:r>
      <w:bookmarkEnd w:id="152"/>
      <w:bookmarkEnd w:id="153"/>
      <w:r w:rsidR="008D2537" w:rsidRPr="00C12AA7">
        <w:t>NSAC</w:t>
      </w:r>
      <w:r w:rsidR="00A310C0" w:rsidRPr="00C12AA7">
        <w:t xml:space="preserve"> for controlling the number of UEs</w:t>
      </w:r>
      <w:bookmarkEnd w:id="154"/>
      <w:bookmarkEnd w:id="155"/>
      <w:bookmarkEnd w:id="156"/>
      <w:bookmarkEnd w:id="157"/>
    </w:p>
    <w:p w14:paraId="7DC9E8EA" w14:textId="658DB884" w:rsidR="008F3070" w:rsidRPr="00C12AA7" w:rsidRDefault="008F3070" w:rsidP="008F3070">
      <w:bookmarkStart w:id="158" w:name="_Toc510696594"/>
      <w:bookmarkStart w:id="159"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9pt;height:174.55pt" o:ole="">
            <v:imagedata r:id="rId15" o:title=""/>
          </v:shape>
          <o:OLEObject Type="Embed" ProgID="Visio.Drawing.11" ShapeID="_x0000_i1028" DrawAspect="Content" ObjectID="_1811235457"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lastRenderedPageBreak/>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w:t>
      </w:r>
      <w:r w:rsidR="00A25372" w:rsidRPr="00C12AA7">
        <w:lastRenderedPageBreak/>
        <w:t>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0" w:name="_Toc510696595"/>
      <w:bookmarkStart w:id="161" w:name="_Toc35971387"/>
      <w:bookmarkStart w:id="162" w:name="_Toc70325102"/>
      <w:bookmarkEnd w:id="158"/>
      <w:bookmarkEnd w:id="159"/>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3"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4" w:name="_Toc148445641"/>
      <w:bookmarkStart w:id="165" w:name="_Toc191324195"/>
      <w:bookmarkStart w:id="166" w:name="_Toc93868951"/>
      <w:bookmarkStart w:id="167" w:name="_Toc200622566"/>
      <w:r w:rsidRPr="00C12AA7">
        <w:t>5.2.2.2.3</w:t>
      </w:r>
      <w:r w:rsidRPr="00C12AA7">
        <w:tab/>
      </w:r>
      <w:r w:rsidR="008D2537" w:rsidRPr="00C12AA7">
        <w:t>NSAC</w:t>
      </w:r>
      <w:r w:rsidRPr="00C12AA7">
        <w:t xml:space="preserve"> for controlling the number of UEs in hierarchical NSACF architecture</w:t>
      </w:r>
      <w:bookmarkEnd w:id="164"/>
      <w:bookmarkEnd w:id="165"/>
      <w:bookmarkEnd w:id="167"/>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25pt;height:195.25pt" o:ole="">
            <v:imagedata r:id="rId17" o:title=""/>
          </v:shape>
          <o:OLEObject Type="Embed" ProgID="Visio.Drawing.15" ShapeID="_x0000_i1029" DrawAspect="Content" ObjectID="_1811235458"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8" w:name="_Toc148445642"/>
      <w:bookmarkStart w:id="169" w:name="_Toc191324196"/>
      <w:bookmarkStart w:id="170" w:name="_Toc200622567"/>
      <w:r w:rsidRPr="00C12AA7">
        <w:t>5.2.2.2.4</w:t>
      </w:r>
      <w:r w:rsidRPr="00C12AA7">
        <w:tab/>
        <w:t>NSAC for controlling the number of UEs</w:t>
      </w:r>
      <w:r w:rsidRPr="00C12AA7">
        <w:rPr>
          <w:lang w:eastAsia="zh-CN"/>
        </w:rPr>
        <w:t xml:space="preserve"> with at least one PDU session/PDN connection</w:t>
      </w:r>
      <w:bookmarkEnd w:id="168"/>
      <w:bookmarkEnd w:id="169"/>
      <w:bookmarkEnd w:id="170"/>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71" w:name="_Toc144111596"/>
      <w:bookmarkStart w:id="172"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3" w:name="_Toc191324197"/>
      <w:bookmarkStart w:id="174" w:name="_Toc200622568"/>
      <w:r w:rsidRPr="00C12AA7">
        <w:lastRenderedPageBreak/>
        <w:t>5.2.2.2.5</w:t>
      </w:r>
      <w:r w:rsidRPr="00C12AA7">
        <w:tab/>
      </w:r>
      <w:bookmarkEnd w:id="171"/>
      <w:r w:rsidRPr="00C12AA7">
        <w:t>NSAC for controlling the number of UEs in case of VPLMN with HPLMN assistance NSAC mode</w:t>
      </w:r>
      <w:bookmarkEnd w:id="172"/>
      <w:bookmarkEnd w:id="173"/>
      <w:bookmarkEnd w:id="174"/>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8.8pt;height:195.25pt" o:ole="">
            <v:imagedata r:id="rId19" o:title=""/>
          </v:shape>
          <o:OLEObject Type="Embed" ProgID="Visio.Drawing.15" ShapeID="_x0000_i1030" DrawAspect="Content" ObjectID="_1811235459"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5" w:name="_Toc148445644"/>
      <w:bookmarkStart w:id="176" w:name="_Toc191324198"/>
      <w:bookmarkStart w:id="177" w:name="_Toc200622569"/>
      <w:r w:rsidRPr="00C12AA7">
        <w:t>5.2.2.3</w:t>
      </w:r>
      <w:bookmarkEnd w:id="160"/>
      <w:bookmarkEnd w:id="161"/>
      <w:r w:rsidR="001A6C9E" w:rsidRPr="00C12AA7">
        <w:tab/>
      </w:r>
      <w:r w:rsidR="00101294" w:rsidRPr="00C12AA7">
        <w:t>EACNotify</w:t>
      </w:r>
      <w:bookmarkEnd w:id="162"/>
      <w:bookmarkEnd w:id="163"/>
      <w:bookmarkEnd w:id="166"/>
      <w:bookmarkEnd w:id="175"/>
      <w:bookmarkEnd w:id="176"/>
      <w:bookmarkEnd w:id="177"/>
    </w:p>
    <w:p w14:paraId="72D91E6B" w14:textId="77777777" w:rsidR="00101294" w:rsidRPr="00C12AA7" w:rsidRDefault="00101294" w:rsidP="001773FF">
      <w:pPr>
        <w:pStyle w:val="Heading5"/>
      </w:pPr>
      <w:bookmarkStart w:id="178" w:name="_Toc70325103"/>
      <w:bookmarkStart w:id="179" w:name="_Toc81226661"/>
      <w:bookmarkStart w:id="180" w:name="_Toc93868952"/>
      <w:bookmarkStart w:id="181" w:name="_Toc148445645"/>
      <w:bookmarkStart w:id="182" w:name="_Toc191324199"/>
      <w:bookmarkStart w:id="183" w:name="_Toc510696596"/>
      <w:bookmarkStart w:id="184" w:name="_Toc35971388"/>
      <w:bookmarkStart w:id="185" w:name="_Toc200622570"/>
      <w:r w:rsidRPr="00C12AA7">
        <w:t>5.2.2.3.1</w:t>
      </w:r>
      <w:r w:rsidRPr="00C12AA7">
        <w:tab/>
        <w:t>General</w:t>
      </w:r>
      <w:bookmarkEnd w:id="178"/>
      <w:bookmarkEnd w:id="179"/>
      <w:bookmarkEnd w:id="180"/>
      <w:bookmarkEnd w:id="181"/>
      <w:bookmarkEnd w:id="182"/>
      <w:bookmarkEnd w:id="185"/>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6" w:name="_Toc70325104"/>
      <w:bookmarkStart w:id="187" w:name="_Toc81226662"/>
      <w:bookmarkStart w:id="188" w:name="_Toc93868953"/>
      <w:bookmarkStart w:id="189" w:name="_Toc148445646"/>
      <w:bookmarkStart w:id="190" w:name="_Toc191324200"/>
      <w:bookmarkStart w:id="191" w:name="_Toc200622571"/>
      <w:r w:rsidRPr="00C12AA7">
        <w:t>5.2.2.3.2</w:t>
      </w:r>
      <w:r w:rsidRPr="00C12AA7">
        <w:tab/>
        <w:t>NSACF initiated EAC mode configuration</w:t>
      </w:r>
      <w:bookmarkEnd w:id="186"/>
      <w:bookmarkEnd w:id="187"/>
      <w:bookmarkEnd w:id="188"/>
      <w:bookmarkEnd w:id="189"/>
      <w:bookmarkEnd w:id="190"/>
      <w:bookmarkEnd w:id="191"/>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2.9pt;height:2in" o:ole="">
            <v:imagedata r:id="rId21" o:title=""/>
          </v:shape>
          <o:OLEObject Type="Embed" ProgID="Visio.Drawing.11" ShapeID="_x0000_i1031" DrawAspect="Content" ObjectID="_1811235460"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83"/>
    <w:bookmarkEnd w:id="184"/>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2" w:name="_Toc73369634"/>
      <w:bookmarkStart w:id="193"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4" w:name="_Toc93868954"/>
      <w:bookmarkStart w:id="195" w:name="_Toc148445647"/>
      <w:bookmarkStart w:id="196" w:name="_Toc191324201"/>
      <w:bookmarkStart w:id="197" w:name="_Toc200622572"/>
      <w:r w:rsidRPr="00C12AA7">
        <w:t>5.</w:t>
      </w:r>
      <w:r w:rsidR="00302F5A" w:rsidRPr="00C12AA7">
        <w:t>2</w:t>
      </w:r>
      <w:r w:rsidRPr="00C12AA7">
        <w:t>.2.</w:t>
      </w:r>
      <w:r w:rsidR="00302F5A" w:rsidRPr="00C12AA7">
        <w:t>4</w:t>
      </w:r>
      <w:r w:rsidRPr="00C12AA7">
        <w:tab/>
      </w:r>
      <w:r w:rsidR="00302F5A" w:rsidRPr="00C12AA7">
        <w:t>NumOfPDUsUpdate</w:t>
      </w:r>
      <w:bookmarkEnd w:id="192"/>
      <w:bookmarkEnd w:id="193"/>
      <w:bookmarkEnd w:id="194"/>
      <w:bookmarkEnd w:id="195"/>
      <w:bookmarkEnd w:id="196"/>
      <w:bookmarkEnd w:id="197"/>
    </w:p>
    <w:p w14:paraId="3BFE0BE6" w14:textId="5695353C" w:rsidR="00DB1200" w:rsidRPr="00C12AA7" w:rsidRDefault="00DB1200" w:rsidP="001773FF">
      <w:pPr>
        <w:pStyle w:val="Heading5"/>
      </w:pPr>
      <w:bookmarkStart w:id="198" w:name="_Toc73369635"/>
      <w:bookmarkStart w:id="199" w:name="_Toc81226664"/>
      <w:bookmarkStart w:id="200" w:name="_Toc93868955"/>
      <w:bookmarkStart w:id="201" w:name="_Toc148445648"/>
      <w:bookmarkStart w:id="202" w:name="_Toc191324202"/>
      <w:bookmarkStart w:id="203" w:name="_Toc200622573"/>
      <w:r w:rsidRPr="00C12AA7">
        <w:t>5.</w:t>
      </w:r>
      <w:r w:rsidR="00302F5A" w:rsidRPr="00C12AA7">
        <w:t>2</w:t>
      </w:r>
      <w:r w:rsidRPr="00C12AA7">
        <w:t>.2.</w:t>
      </w:r>
      <w:r w:rsidR="00302F5A" w:rsidRPr="00C12AA7">
        <w:t>4</w:t>
      </w:r>
      <w:r w:rsidRPr="00C12AA7">
        <w:t>.1</w:t>
      </w:r>
      <w:r w:rsidRPr="00C12AA7">
        <w:tab/>
        <w:t>General</w:t>
      </w:r>
      <w:bookmarkEnd w:id="198"/>
      <w:bookmarkEnd w:id="199"/>
      <w:bookmarkEnd w:id="200"/>
      <w:bookmarkEnd w:id="201"/>
      <w:bookmarkEnd w:id="202"/>
      <w:bookmarkEnd w:id="203"/>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204" w:name="_Toc73369636"/>
      <w:bookmarkStart w:id="20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6" w:name="_Toc93868956"/>
      <w:bookmarkStart w:id="207" w:name="_Toc148445649"/>
      <w:bookmarkStart w:id="208" w:name="_Toc191324203"/>
      <w:bookmarkStart w:id="209" w:name="_Toc200622574"/>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4"/>
      <w:bookmarkEnd w:id="205"/>
      <w:bookmarkEnd w:id="206"/>
      <w:bookmarkEnd w:id="207"/>
      <w:bookmarkEnd w:id="208"/>
      <w:bookmarkEnd w:id="209"/>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3pt;height:169.9pt" o:ole="">
            <v:imagedata r:id="rId23" o:title=""/>
          </v:shape>
          <o:OLEObject Type="Embed" ProgID="Visio.Drawing.11" ShapeID="_x0000_i1032" DrawAspect="Content" ObjectID="_1811235461"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0" w:name="_Toc148445650"/>
      <w:bookmarkStart w:id="211" w:name="_Toc191324204"/>
      <w:bookmarkStart w:id="212" w:name="_Toc200622575"/>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0"/>
      <w:bookmarkEnd w:id="211"/>
      <w:bookmarkEnd w:id="212"/>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3pt;height:164.75pt" o:ole="">
            <v:imagedata r:id="rId25" o:title=""/>
          </v:shape>
          <o:OLEObject Type="Embed" ProgID="Visio.Drawing.15" ShapeID="_x0000_i1033" DrawAspect="Content" ObjectID="_1811235462"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3" w:name="_Toc148445651"/>
      <w:bookmarkStart w:id="214" w:name="_Toc191324205"/>
      <w:bookmarkStart w:id="215" w:name="_Toc200622576"/>
      <w:r w:rsidRPr="00C12AA7">
        <w:lastRenderedPageBreak/>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3"/>
      <w:bookmarkEnd w:id="214"/>
      <w:bookmarkEnd w:id="215"/>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6" w:name="_Toc144111604"/>
      <w:bookmarkStart w:id="217"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218" w:name="_Toc191324206"/>
      <w:bookmarkStart w:id="219" w:name="_Toc200622577"/>
      <w:r w:rsidRPr="00C12AA7">
        <w:t>5.2.2.4.5</w:t>
      </w:r>
      <w:r w:rsidRPr="00C12AA7">
        <w:tab/>
      </w:r>
      <w:bookmarkEnd w:id="216"/>
      <w:r w:rsidRPr="00C12AA7">
        <w:t xml:space="preserve">NSAC for controlling the number of LBO PDU Sessions in case of VPLMN with HPLMN assistance </w:t>
      </w:r>
      <w:bookmarkStart w:id="220" w:name="_Hlk147997610"/>
      <w:r w:rsidRPr="00C12AA7">
        <w:t>NSAC mode</w:t>
      </w:r>
      <w:bookmarkEnd w:id="217"/>
      <w:bookmarkEnd w:id="218"/>
      <w:bookmarkEnd w:id="219"/>
      <w:bookmarkEnd w:id="220"/>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25pt;height:164.15pt" o:ole="">
            <v:imagedata r:id="rId27" o:title=""/>
          </v:shape>
          <o:OLEObject Type="Embed" ProgID="Visio.Drawing.15" ShapeID="_x0000_i1034" DrawAspect="Content" ObjectID="_1811235463"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lastRenderedPageBreak/>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1" w:name="_Toc148445653"/>
      <w:bookmarkStart w:id="222" w:name="_Toc191324207"/>
      <w:bookmarkStart w:id="223" w:name="_Toc200622578"/>
      <w:r w:rsidRPr="00C12AA7">
        <w:t>5.2.2.5</w:t>
      </w:r>
      <w:r w:rsidRPr="00C12AA7">
        <w:tab/>
        <w:t>LocalNumberUpdate</w:t>
      </w:r>
      <w:bookmarkEnd w:id="221"/>
      <w:bookmarkEnd w:id="222"/>
      <w:bookmarkEnd w:id="223"/>
    </w:p>
    <w:p w14:paraId="3D365CD1" w14:textId="41665C5D" w:rsidR="00276FFF" w:rsidRPr="00C12AA7" w:rsidRDefault="00276FFF" w:rsidP="00276FFF">
      <w:pPr>
        <w:pStyle w:val="Heading5"/>
      </w:pPr>
      <w:bookmarkStart w:id="224" w:name="_Toc148445654"/>
      <w:bookmarkStart w:id="225" w:name="_Toc191324208"/>
      <w:bookmarkStart w:id="226" w:name="_Toc200622579"/>
      <w:r w:rsidRPr="00C12AA7">
        <w:t>5.2.2.5.1</w:t>
      </w:r>
      <w:r w:rsidRPr="00C12AA7">
        <w:tab/>
        <w:t>General</w:t>
      </w:r>
      <w:bookmarkEnd w:id="224"/>
      <w:bookmarkEnd w:id="225"/>
      <w:bookmarkEnd w:id="226"/>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7" w:name="_Toc148445655"/>
      <w:bookmarkStart w:id="228" w:name="_Toc191324209"/>
      <w:bookmarkStart w:id="229" w:name="_Toc200622580"/>
      <w:r w:rsidRPr="00C12AA7">
        <w:t>5.2.2.5.2</w:t>
      </w:r>
      <w:r w:rsidRPr="00C12AA7">
        <w:tab/>
        <w:t>Update of local maximum number of UEs or PDU sessions</w:t>
      </w:r>
      <w:bookmarkEnd w:id="227"/>
      <w:bookmarkEnd w:id="228"/>
      <w:bookmarkEnd w:id="229"/>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8pt;height:159.55pt" o:ole="">
            <v:imagedata r:id="rId29" o:title=""/>
          </v:shape>
          <o:OLEObject Type="Embed" ProgID="Visio.Drawing.11" ShapeID="_x0000_i1035" DrawAspect="Content" ObjectID="_1811235464"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lastRenderedPageBreak/>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0" w:name="_Toc148445656"/>
      <w:bookmarkStart w:id="231" w:name="_Toc191324210"/>
      <w:bookmarkStart w:id="232" w:name="_Hlk141110694"/>
      <w:bookmarkStart w:id="233" w:name="_Toc510696597"/>
      <w:bookmarkStart w:id="234" w:name="_Toc35971389"/>
      <w:bookmarkStart w:id="235" w:name="_Toc70325106"/>
      <w:bookmarkStart w:id="236" w:name="_Toc200622581"/>
      <w:r w:rsidRPr="00C12AA7">
        <w:t>5.2.2.6</w:t>
      </w:r>
      <w:r w:rsidRPr="00C12AA7">
        <w:tab/>
        <w:t>QuotaUpdate</w:t>
      </w:r>
      <w:bookmarkEnd w:id="230"/>
      <w:bookmarkEnd w:id="231"/>
      <w:bookmarkEnd w:id="236"/>
    </w:p>
    <w:p w14:paraId="2594EF78" w14:textId="12378432" w:rsidR="00006B6D" w:rsidRPr="00C12AA7" w:rsidRDefault="00006B6D" w:rsidP="00006B6D">
      <w:pPr>
        <w:pStyle w:val="Heading5"/>
      </w:pPr>
      <w:bookmarkStart w:id="237" w:name="_Toc148445657"/>
      <w:bookmarkStart w:id="238" w:name="_Toc191324211"/>
      <w:bookmarkStart w:id="239" w:name="_Toc200622582"/>
      <w:r w:rsidRPr="00C12AA7">
        <w:t>5.2.2.6.1</w:t>
      </w:r>
      <w:r w:rsidRPr="00C12AA7">
        <w:tab/>
        <w:t>General</w:t>
      </w:r>
      <w:bookmarkEnd w:id="237"/>
      <w:bookmarkEnd w:id="238"/>
      <w:bookmarkEnd w:id="239"/>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0" w:name="_Toc148445658"/>
      <w:bookmarkStart w:id="241" w:name="_Toc191324212"/>
      <w:bookmarkStart w:id="242" w:name="_Toc200622583"/>
      <w:r w:rsidRPr="00C12AA7">
        <w:t>5.2.2.6.2</w:t>
      </w:r>
      <w:r w:rsidRPr="00C12AA7">
        <w:tab/>
        <w:t>Update of maximum number of UEs and/or PDU sessions</w:t>
      </w:r>
      <w:bookmarkEnd w:id="240"/>
      <w:bookmarkEnd w:id="241"/>
      <w:bookmarkEnd w:id="242"/>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6.8pt;height:154.35pt" o:ole="">
            <v:imagedata r:id="rId31" o:title=""/>
          </v:shape>
          <o:OLEObject Type="Embed" ProgID="Visio.Drawing.11" ShapeID="_x0000_i1036" DrawAspect="Content" ObjectID="_1811235465"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lastRenderedPageBreak/>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2"/>
    </w:p>
    <w:p w14:paraId="3E1453B3" w14:textId="14C5C568" w:rsidR="00E51031" w:rsidRPr="00C12AA7" w:rsidRDefault="00E51031" w:rsidP="001773FF">
      <w:pPr>
        <w:pStyle w:val="Heading2"/>
      </w:pPr>
      <w:bookmarkStart w:id="243" w:name="_Toc148445659"/>
      <w:bookmarkStart w:id="244" w:name="_Toc191324213"/>
      <w:bookmarkStart w:id="245" w:name="_Toc200622584"/>
      <w:r w:rsidRPr="00C12AA7">
        <w:t>5.</w:t>
      </w:r>
      <w:r w:rsidR="000757AC" w:rsidRPr="00C12AA7">
        <w:rPr>
          <w:lang w:eastAsia="zh-CN"/>
        </w:rPr>
        <w:t>3</w:t>
      </w:r>
      <w:r w:rsidRPr="00C12AA7">
        <w:tab/>
        <w:t>Nnsacf_SliceEventExposure Service</w:t>
      </w:r>
      <w:bookmarkEnd w:id="243"/>
      <w:bookmarkEnd w:id="244"/>
      <w:bookmarkEnd w:id="245"/>
    </w:p>
    <w:p w14:paraId="2CDBD4EB" w14:textId="0232F0AA" w:rsidR="00E51031" w:rsidRPr="00C12AA7" w:rsidRDefault="00E51031" w:rsidP="001773FF">
      <w:pPr>
        <w:pStyle w:val="Heading3"/>
      </w:pPr>
      <w:bookmarkStart w:id="246" w:name="_Toc148445660"/>
      <w:bookmarkStart w:id="247" w:name="_Toc191324214"/>
      <w:bookmarkStart w:id="248" w:name="_Toc200622585"/>
      <w:r w:rsidRPr="00C12AA7">
        <w:t>5.</w:t>
      </w:r>
      <w:r w:rsidR="000757AC" w:rsidRPr="00C12AA7">
        <w:rPr>
          <w:lang w:eastAsia="zh-CN"/>
        </w:rPr>
        <w:t>3</w:t>
      </w:r>
      <w:r w:rsidRPr="00C12AA7">
        <w:t>.1</w:t>
      </w:r>
      <w:r w:rsidRPr="00C12AA7">
        <w:tab/>
        <w:t>Service Description</w:t>
      </w:r>
      <w:bookmarkEnd w:id="246"/>
      <w:bookmarkEnd w:id="247"/>
      <w:bookmarkEnd w:id="248"/>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49" w:name="_Toc148445661"/>
      <w:bookmarkStart w:id="250" w:name="_Toc191324215"/>
      <w:bookmarkStart w:id="251" w:name="_Toc200622586"/>
      <w:r w:rsidRPr="00C12AA7">
        <w:t>5.</w:t>
      </w:r>
      <w:r w:rsidR="000757AC" w:rsidRPr="00C12AA7">
        <w:t>3</w:t>
      </w:r>
      <w:r w:rsidRPr="00C12AA7">
        <w:t>.2</w:t>
      </w:r>
      <w:r w:rsidRPr="00C12AA7">
        <w:tab/>
        <w:t>Service Operations</w:t>
      </w:r>
      <w:bookmarkEnd w:id="249"/>
      <w:bookmarkEnd w:id="250"/>
      <w:bookmarkEnd w:id="251"/>
    </w:p>
    <w:p w14:paraId="2A2431C7" w14:textId="08605202" w:rsidR="00E51031" w:rsidRPr="00C12AA7" w:rsidRDefault="00E51031" w:rsidP="001773FF">
      <w:pPr>
        <w:pStyle w:val="Heading4"/>
      </w:pPr>
      <w:bookmarkStart w:id="252" w:name="_Toc148445662"/>
      <w:bookmarkStart w:id="253" w:name="_Toc191324216"/>
      <w:bookmarkStart w:id="254" w:name="_Toc200622587"/>
      <w:r w:rsidRPr="00C12AA7">
        <w:t>5.</w:t>
      </w:r>
      <w:r w:rsidR="000757AC" w:rsidRPr="00C12AA7">
        <w:rPr>
          <w:lang w:eastAsia="zh-CN"/>
        </w:rPr>
        <w:t>3</w:t>
      </w:r>
      <w:r w:rsidRPr="00C12AA7">
        <w:t>.2.1</w:t>
      </w:r>
      <w:r w:rsidRPr="00C12AA7">
        <w:tab/>
        <w:t>Introduction</w:t>
      </w:r>
      <w:bookmarkEnd w:id="252"/>
      <w:bookmarkEnd w:id="253"/>
      <w:bookmarkEnd w:id="254"/>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5" w:name="_Toc148445663"/>
      <w:bookmarkStart w:id="256" w:name="_Toc191324217"/>
      <w:bookmarkStart w:id="257" w:name="_Toc200622588"/>
      <w:r w:rsidRPr="00C12AA7">
        <w:t>5.</w:t>
      </w:r>
      <w:r w:rsidR="000757AC" w:rsidRPr="00C12AA7">
        <w:rPr>
          <w:lang w:eastAsia="zh-CN"/>
        </w:rPr>
        <w:t>3</w:t>
      </w:r>
      <w:r w:rsidRPr="00C12AA7">
        <w:t>.2.2</w:t>
      </w:r>
      <w:r w:rsidRPr="00C12AA7">
        <w:tab/>
        <w:t>Subscribe</w:t>
      </w:r>
      <w:bookmarkEnd w:id="255"/>
      <w:bookmarkEnd w:id="256"/>
      <w:bookmarkEnd w:id="257"/>
    </w:p>
    <w:p w14:paraId="004FC6CF" w14:textId="3C343056" w:rsidR="00E51031" w:rsidRPr="00C12AA7" w:rsidRDefault="00E51031" w:rsidP="001773FF">
      <w:pPr>
        <w:pStyle w:val="Heading5"/>
      </w:pPr>
      <w:bookmarkStart w:id="258" w:name="_Toc148445664"/>
      <w:bookmarkStart w:id="259" w:name="_Toc191324218"/>
      <w:bookmarkStart w:id="260" w:name="_Toc200622589"/>
      <w:r w:rsidRPr="00C12AA7">
        <w:t>5.</w:t>
      </w:r>
      <w:r w:rsidR="000757AC" w:rsidRPr="00C12AA7">
        <w:rPr>
          <w:lang w:eastAsia="zh-CN"/>
        </w:rPr>
        <w:t>3</w:t>
      </w:r>
      <w:r w:rsidRPr="00C12AA7">
        <w:t>.2.2.1</w:t>
      </w:r>
      <w:r w:rsidRPr="00C12AA7">
        <w:tab/>
        <w:t>General</w:t>
      </w:r>
      <w:bookmarkEnd w:id="258"/>
      <w:bookmarkEnd w:id="259"/>
      <w:bookmarkEnd w:id="260"/>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61" w:name="_Toc148445665"/>
      <w:bookmarkStart w:id="262" w:name="_Toc191324219"/>
      <w:bookmarkStart w:id="263" w:name="_Toc200622590"/>
      <w:r w:rsidRPr="00C12AA7">
        <w:t>5.</w:t>
      </w:r>
      <w:r w:rsidR="000757AC" w:rsidRPr="00C12AA7">
        <w:rPr>
          <w:lang w:eastAsia="zh-CN"/>
        </w:rPr>
        <w:t>3</w:t>
      </w:r>
      <w:r w:rsidRPr="00C12AA7">
        <w:t>.2.2.2</w:t>
      </w:r>
      <w:r w:rsidRPr="00C12AA7">
        <w:tab/>
        <w:t>Creation of a subscription</w:t>
      </w:r>
      <w:bookmarkEnd w:id="261"/>
      <w:bookmarkEnd w:id="262"/>
      <w:bookmarkEnd w:id="263"/>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lastRenderedPageBreak/>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2pt;height:107.7pt" o:ole="">
            <v:imagedata r:id="rId33" o:title=""/>
          </v:shape>
          <o:OLEObject Type="Embed" ProgID="Visio.Drawing.11" ShapeID="_x0000_i1037" DrawAspect="Content" ObjectID="_1811235466"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lastRenderedPageBreak/>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4" w:name="_Toc148445666"/>
      <w:bookmarkStart w:id="265" w:name="_Toc191324220"/>
      <w:bookmarkStart w:id="266" w:name="_Toc200622591"/>
      <w:r w:rsidRPr="00C12AA7">
        <w:t>5.</w:t>
      </w:r>
      <w:r w:rsidR="00026AE9" w:rsidRPr="00C12AA7">
        <w:rPr>
          <w:lang w:eastAsia="zh-CN"/>
        </w:rPr>
        <w:t>3</w:t>
      </w:r>
      <w:r w:rsidRPr="00C12AA7">
        <w:t>.2.2.3</w:t>
      </w:r>
      <w:r w:rsidRPr="00C12AA7">
        <w:tab/>
        <w:t>Modification of a subscription</w:t>
      </w:r>
      <w:bookmarkEnd w:id="264"/>
      <w:bookmarkEnd w:id="265"/>
      <w:bookmarkEnd w:id="266"/>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9pt;height:2in" o:ole="">
            <v:imagedata r:id="rId35" o:title=""/>
          </v:shape>
          <o:OLEObject Type="Embed" ProgID="Visio.Drawing.11" ShapeID="_x0000_i1038" DrawAspect="Content" ObjectID="_1811235467"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7"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7"/>
    <w:p w14:paraId="4E894E68" w14:textId="6A1284AC" w:rsidR="00E51031" w:rsidRPr="00C12AA7" w:rsidRDefault="00E51031" w:rsidP="00E51031">
      <w:pPr>
        <w:pStyle w:val="B1"/>
        <w:rPr>
          <w:lang w:eastAsia="zh-CN"/>
        </w:rPr>
      </w:pPr>
      <w:r w:rsidRPr="00C12AA7">
        <w:rPr>
          <w:lang w:eastAsia="zh-CN"/>
        </w:rPr>
        <w:lastRenderedPageBreak/>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9pt;height:2in" o:ole="">
            <v:imagedata r:id="rId37" o:title=""/>
          </v:shape>
          <o:OLEObject Type="Embed" ProgID="Visio.Drawing.11" ShapeID="_x0000_i1039" DrawAspect="Content" ObjectID="_1811235468"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8" w:name="_Toc148445667"/>
      <w:bookmarkStart w:id="269" w:name="_Toc191324221"/>
      <w:bookmarkStart w:id="270" w:name="_Toc200622592"/>
      <w:r w:rsidRPr="00C12AA7">
        <w:t>5.3.2.2.4</w:t>
      </w:r>
      <w:r w:rsidRPr="00C12AA7">
        <w:tab/>
        <w:t>Creation of a one time and immediate reporting subscription</w:t>
      </w:r>
      <w:bookmarkEnd w:id="268"/>
      <w:bookmarkEnd w:id="269"/>
      <w:bookmarkEnd w:id="270"/>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lastRenderedPageBreak/>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1" w:name="_Toc148445668"/>
      <w:bookmarkStart w:id="272" w:name="_Toc191324222"/>
      <w:bookmarkStart w:id="273" w:name="_Toc200622593"/>
      <w:r w:rsidRPr="00C12AA7">
        <w:t>5.</w:t>
      </w:r>
      <w:r w:rsidR="002B72EE" w:rsidRPr="00C12AA7">
        <w:rPr>
          <w:lang w:eastAsia="zh-CN"/>
        </w:rPr>
        <w:t>3</w:t>
      </w:r>
      <w:r w:rsidRPr="00C12AA7">
        <w:t>.2.3</w:t>
      </w:r>
      <w:r w:rsidR="001A6C9E" w:rsidRPr="00C12AA7">
        <w:tab/>
      </w:r>
      <w:r w:rsidRPr="00C12AA7">
        <w:t>Unsubscribe</w:t>
      </w:r>
      <w:bookmarkEnd w:id="271"/>
      <w:bookmarkEnd w:id="272"/>
      <w:bookmarkEnd w:id="273"/>
    </w:p>
    <w:p w14:paraId="09089825" w14:textId="5D2119C4" w:rsidR="00E51031" w:rsidRPr="00C12AA7" w:rsidRDefault="00E51031" w:rsidP="001773FF">
      <w:pPr>
        <w:pStyle w:val="Heading5"/>
      </w:pPr>
      <w:bookmarkStart w:id="274" w:name="_Toc148445669"/>
      <w:bookmarkStart w:id="275" w:name="_Toc191324223"/>
      <w:bookmarkStart w:id="276" w:name="_Toc200622594"/>
      <w:r w:rsidRPr="00C12AA7">
        <w:t>5.</w:t>
      </w:r>
      <w:r w:rsidR="002B72EE" w:rsidRPr="00C12AA7">
        <w:rPr>
          <w:lang w:eastAsia="zh-CN"/>
        </w:rPr>
        <w:t>3</w:t>
      </w:r>
      <w:r w:rsidRPr="00C12AA7">
        <w:t>.2.3.1</w:t>
      </w:r>
      <w:r w:rsidRPr="00C12AA7">
        <w:tab/>
        <w:t>General</w:t>
      </w:r>
      <w:bookmarkEnd w:id="274"/>
      <w:bookmarkEnd w:id="275"/>
      <w:bookmarkEnd w:id="276"/>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9pt;height:2in" o:ole="">
            <v:imagedata r:id="rId39" o:title=""/>
          </v:shape>
          <o:OLEObject Type="Embed" ProgID="Visio.Drawing.11" ShapeID="_x0000_i1040" DrawAspect="Content" ObjectID="_1811235469"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7" w:name="_Toc148445670"/>
      <w:bookmarkStart w:id="278" w:name="_Toc191324224"/>
      <w:bookmarkStart w:id="279" w:name="_Toc200622595"/>
      <w:r w:rsidRPr="00C12AA7">
        <w:t>5.</w:t>
      </w:r>
      <w:r w:rsidR="002B72EE" w:rsidRPr="00C12AA7">
        <w:t>3</w:t>
      </w:r>
      <w:r w:rsidRPr="00C12AA7">
        <w:t>.2.4</w:t>
      </w:r>
      <w:r w:rsidR="001A6C9E" w:rsidRPr="00C12AA7">
        <w:tab/>
      </w:r>
      <w:r w:rsidRPr="00C12AA7">
        <w:t>Notify</w:t>
      </w:r>
      <w:bookmarkEnd w:id="277"/>
      <w:bookmarkEnd w:id="278"/>
      <w:bookmarkEnd w:id="279"/>
    </w:p>
    <w:p w14:paraId="2D1187F5" w14:textId="17A1B3AC" w:rsidR="00E51031" w:rsidRPr="00C12AA7" w:rsidRDefault="00E51031" w:rsidP="001773FF">
      <w:pPr>
        <w:pStyle w:val="Heading5"/>
      </w:pPr>
      <w:bookmarkStart w:id="280" w:name="_Toc148445671"/>
      <w:bookmarkStart w:id="281" w:name="_Toc191324225"/>
      <w:bookmarkStart w:id="282" w:name="_Toc200622596"/>
      <w:r w:rsidRPr="00C12AA7">
        <w:t>5.</w:t>
      </w:r>
      <w:r w:rsidR="002B72EE" w:rsidRPr="00C12AA7">
        <w:t>3</w:t>
      </w:r>
      <w:r w:rsidRPr="00C12AA7">
        <w:t>.2.4.1</w:t>
      </w:r>
      <w:r w:rsidRPr="00C12AA7">
        <w:tab/>
        <w:t>General</w:t>
      </w:r>
      <w:bookmarkEnd w:id="280"/>
      <w:bookmarkEnd w:id="281"/>
      <w:bookmarkEnd w:id="282"/>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9pt;height:2in" o:ole="">
            <v:imagedata r:id="rId41" o:title=""/>
          </v:shape>
          <o:OLEObject Type="Embed" ProgID="Visio.Drawing.11" ShapeID="_x0000_i1041" DrawAspect="Content" ObjectID="_1811235470"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3" w:name="_Toc81226666"/>
      <w:bookmarkStart w:id="284" w:name="_Toc93868957"/>
      <w:bookmarkStart w:id="285" w:name="_Toc148445672"/>
      <w:bookmarkStart w:id="286" w:name="_Toc191324226"/>
      <w:bookmarkStart w:id="287" w:name="_Toc200622597"/>
      <w:r w:rsidRPr="00C12AA7">
        <w:lastRenderedPageBreak/>
        <w:t>6</w:t>
      </w:r>
      <w:r w:rsidRPr="00C12AA7">
        <w:tab/>
        <w:t>API Definitions</w:t>
      </w:r>
      <w:bookmarkEnd w:id="233"/>
      <w:bookmarkEnd w:id="234"/>
      <w:bookmarkEnd w:id="235"/>
      <w:bookmarkEnd w:id="283"/>
      <w:bookmarkEnd w:id="284"/>
      <w:bookmarkEnd w:id="285"/>
      <w:bookmarkEnd w:id="286"/>
      <w:bookmarkEnd w:id="287"/>
    </w:p>
    <w:p w14:paraId="49A90AEE" w14:textId="29F93225" w:rsidR="008A6D4A" w:rsidRPr="00C12AA7" w:rsidRDefault="008A6D4A" w:rsidP="001773FF">
      <w:pPr>
        <w:pStyle w:val="Heading2"/>
      </w:pPr>
      <w:bookmarkStart w:id="288" w:name="_Toc510696598"/>
      <w:bookmarkStart w:id="289" w:name="_Toc35971390"/>
      <w:bookmarkStart w:id="290" w:name="_Toc70325107"/>
      <w:bookmarkStart w:id="291" w:name="_Toc81226667"/>
      <w:bookmarkStart w:id="292" w:name="_Toc93868958"/>
      <w:bookmarkStart w:id="293" w:name="_Toc148445673"/>
      <w:bookmarkStart w:id="294" w:name="_Toc191324227"/>
      <w:bookmarkStart w:id="295" w:name="_Toc200622598"/>
      <w:r w:rsidRPr="00C12AA7">
        <w:t>6.1</w:t>
      </w:r>
      <w:r w:rsidRPr="00C12AA7">
        <w:tab/>
      </w:r>
      <w:r w:rsidR="009427A2" w:rsidRPr="00C12AA7">
        <w:t>Nnsacf_</w:t>
      </w:r>
      <w:r w:rsidR="00F6320F" w:rsidRPr="00C12AA7">
        <w:t>NSAC</w:t>
      </w:r>
      <w:r w:rsidRPr="00C12AA7">
        <w:t xml:space="preserve"> Service API</w:t>
      </w:r>
      <w:bookmarkEnd w:id="288"/>
      <w:bookmarkEnd w:id="289"/>
      <w:bookmarkEnd w:id="290"/>
      <w:bookmarkEnd w:id="291"/>
      <w:bookmarkEnd w:id="292"/>
      <w:bookmarkEnd w:id="293"/>
      <w:bookmarkEnd w:id="294"/>
      <w:bookmarkEnd w:id="295"/>
    </w:p>
    <w:p w14:paraId="49F4CC6B" w14:textId="77777777" w:rsidR="008A6D4A" w:rsidRPr="00C12AA7" w:rsidRDefault="008A6D4A" w:rsidP="001773FF">
      <w:pPr>
        <w:pStyle w:val="Heading3"/>
      </w:pPr>
      <w:bookmarkStart w:id="296" w:name="_Toc510696599"/>
      <w:bookmarkStart w:id="297" w:name="_Toc35971391"/>
      <w:bookmarkStart w:id="298" w:name="_Toc70325108"/>
      <w:bookmarkStart w:id="299" w:name="_Toc81226668"/>
      <w:bookmarkStart w:id="300" w:name="_Toc93868959"/>
      <w:bookmarkStart w:id="301" w:name="_Toc148445674"/>
      <w:bookmarkStart w:id="302" w:name="_Toc191324228"/>
      <w:bookmarkStart w:id="303" w:name="_Toc200622599"/>
      <w:r w:rsidRPr="00C12AA7">
        <w:t>6.1.1</w:t>
      </w:r>
      <w:r w:rsidRPr="00C12AA7">
        <w:tab/>
        <w:t>Introduction</w:t>
      </w:r>
      <w:bookmarkEnd w:id="296"/>
      <w:bookmarkEnd w:id="297"/>
      <w:bookmarkEnd w:id="298"/>
      <w:bookmarkEnd w:id="299"/>
      <w:bookmarkEnd w:id="300"/>
      <w:bookmarkEnd w:id="301"/>
      <w:bookmarkEnd w:id="302"/>
      <w:bookmarkEnd w:id="303"/>
    </w:p>
    <w:p w14:paraId="735FC1C1" w14:textId="65D86B89" w:rsidR="00DB0D4A" w:rsidRPr="00C12AA7" w:rsidRDefault="00DB0D4A" w:rsidP="00DB0D4A">
      <w:pPr>
        <w:rPr>
          <w:noProof/>
          <w:lang w:eastAsia="zh-CN"/>
        </w:rPr>
      </w:pPr>
      <w:bookmarkStart w:id="304" w:name="_Toc510696600"/>
      <w:bookmarkStart w:id="305"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6" w:name="_Toc70325109"/>
      <w:bookmarkStart w:id="307" w:name="_Toc81226669"/>
      <w:bookmarkStart w:id="308" w:name="_Toc93868960"/>
      <w:bookmarkStart w:id="309" w:name="_Toc148445675"/>
      <w:bookmarkStart w:id="310" w:name="_Toc191324229"/>
      <w:bookmarkStart w:id="311" w:name="_Toc200622600"/>
      <w:r w:rsidRPr="00C12AA7">
        <w:t>6.1.2</w:t>
      </w:r>
      <w:r w:rsidRPr="00C12AA7">
        <w:tab/>
        <w:t>Usage of HTTP</w:t>
      </w:r>
      <w:bookmarkEnd w:id="304"/>
      <w:bookmarkEnd w:id="305"/>
      <w:bookmarkEnd w:id="306"/>
      <w:bookmarkEnd w:id="307"/>
      <w:bookmarkEnd w:id="308"/>
      <w:bookmarkEnd w:id="309"/>
      <w:bookmarkEnd w:id="310"/>
      <w:bookmarkEnd w:id="311"/>
    </w:p>
    <w:p w14:paraId="6BE20AEE" w14:textId="77777777" w:rsidR="008A6D4A" w:rsidRPr="00C12AA7" w:rsidRDefault="008A6D4A" w:rsidP="001773FF">
      <w:pPr>
        <w:pStyle w:val="Heading4"/>
      </w:pPr>
      <w:bookmarkStart w:id="312" w:name="_Toc510696601"/>
      <w:bookmarkStart w:id="313" w:name="_Toc35971393"/>
      <w:bookmarkStart w:id="314" w:name="_Toc70325110"/>
      <w:bookmarkStart w:id="315" w:name="_Toc81226670"/>
      <w:bookmarkStart w:id="316" w:name="_Toc93868961"/>
      <w:bookmarkStart w:id="317" w:name="_Toc148445676"/>
      <w:bookmarkStart w:id="318" w:name="_Toc191324230"/>
      <w:bookmarkStart w:id="319" w:name="_Toc200622601"/>
      <w:r w:rsidRPr="00C12AA7">
        <w:t>6.1.2.1</w:t>
      </w:r>
      <w:r w:rsidRPr="00C12AA7">
        <w:tab/>
        <w:t>General</w:t>
      </w:r>
      <w:bookmarkEnd w:id="312"/>
      <w:bookmarkEnd w:id="313"/>
      <w:bookmarkEnd w:id="314"/>
      <w:bookmarkEnd w:id="315"/>
      <w:bookmarkEnd w:id="316"/>
      <w:bookmarkEnd w:id="317"/>
      <w:bookmarkEnd w:id="318"/>
      <w:bookmarkEnd w:id="319"/>
    </w:p>
    <w:p w14:paraId="40117155" w14:textId="3E90DC2B" w:rsidR="008A6D4A" w:rsidRPr="00C12AA7" w:rsidRDefault="008A6D4A" w:rsidP="008A6D4A">
      <w:pPr>
        <w:rPr>
          <w:noProof/>
        </w:rPr>
      </w:pPr>
      <w:bookmarkStart w:id="320"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321" w:name="_Toc35971394"/>
      <w:bookmarkStart w:id="322" w:name="_Toc70325111"/>
      <w:bookmarkStart w:id="323" w:name="_Toc81226671"/>
      <w:bookmarkStart w:id="324" w:name="_Toc93868962"/>
      <w:bookmarkStart w:id="325" w:name="_Toc148445677"/>
      <w:bookmarkStart w:id="326" w:name="_Toc191324231"/>
      <w:bookmarkStart w:id="327" w:name="_Toc200622602"/>
      <w:r w:rsidRPr="00C12AA7">
        <w:t>6.1.2.2</w:t>
      </w:r>
      <w:r w:rsidRPr="00C12AA7">
        <w:tab/>
        <w:t>HTTP standard headers</w:t>
      </w:r>
      <w:bookmarkEnd w:id="320"/>
      <w:bookmarkEnd w:id="321"/>
      <w:bookmarkEnd w:id="322"/>
      <w:bookmarkEnd w:id="323"/>
      <w:bookmarkEnd w:id="324"/>
      <w:bookmarkEnd w:id="325"/>
      <w:bookmarkEnd w:id="326"/>
      <w:bookmarkEnd w:id="327"/>
    </w:p>
    <w:p w14:paraId="5BC5A0BC" w14:textId="77777777" w:rsidR="008A6D4A" w:rsidRPr="00C12AA7" w:rsidRDefault="008A6D4A" w:rsidP="001773FF">
      <w:pPr>
        <w:pStyle w:val="Heading5"/>
        <w:rPr>
          <w:lang w:eastAsia="zh-CN"/>
        </w:rPr>
      </w:pPr>
      <w:bookmarkStart w:id="328" w:name="_Toc510696603"/>
      <w:bookmarkStart w:id="329" w:name="_Toc35971395"/>
      <w:bookmarkStart w:id="330" w:name="_Toc70325112"/>
      <w:bookmarkStart w:id="331" w:name="_Toc81226672"/>
      <w:bookmarkStart w:id="332" w:name="_Toc93868963"/>
      <w:bookmarkStart w:id="333" w:name="_Toc148445678"/>
      <w:bookmarkStart w:id="334" w:name="_Toc191324232"/>
      <w:bookmarkStart w:id="335" w:name="_Toc200622603"/>
      <w:r w:rsidRPr="00C12AA7">
        <w:t>6.1.2.2.1</w:t>
      </w:r>
      <w:r w:rsidRPr="00C12AA7">
        <w:rPr>
          <w:rFonts w:hint="eastAsia"/>
          <w:lang w:eastAsia="zh-CN"/>
        </w:rPr>
        <w:tab/>
      </w:r>
      <w:r w:rsidRPr="00C12AA7">
        <w:rPr>
          <w:lang w:eastAsia="zh-CN"/>
        </w:rPr>
        <w:t>General</w:t>
      </w:r>
      <w:bookmarkEnd w:id="328"/>
      <w:bookmarkEnd w:id="329"/>
      <w:bookmarkEnd w:id="330"/>
      <w:bookmarkEnd w:id="331"/>
      <w:bookmarkEnd w:id="332"/>
      <w:bookmarkEnd w:id="333"/>
      <w:bookmarkEnd w:id="334"/>
      <w:bookmarkEnd w:id="335"/>
    </w:p>
    <w:p w14:paraId="47B445E8" w14:textId="77777777" w:rsidR="008A6D4A" w:rsidRPr="00C12AA7" w:rsidRDefault="008A6D4A" w:rsidP="008A6D4A">
      <w:pPr>
        <w:rPr>
          <w:noProof/>
        </w:rPr>
      </w:pPr>
      <w:bookmarkStart w:id="336"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337" w:name="_Toc35971396"/>
      <w:bookmarkStart w:id="338" w:name="_Toc70325113"/>
      <w:bookmarkStart w:id="339" w:name="_Toc81226673"/>
      <w:bookmarkStart w:id="340" w:name="_Toc93868964"/>
      <w:bookmarkStart w:id="341" w:name="_Toc148445679"/>
      <w:bookmarkStart w:id="342" w:name="_Toc191324233"/>
      <w:bookmarkStart w:id="343" w:name="_Toc200622604"/>
      <w:r w:rsidRPr="00C12AA7">
        <w:t>6.1.2.2.2</w:t>
      </w:r>
      <w:r w:rsidRPr="00C12AA7">
        <w:tab/>
        <w:t>Content type</w:t>
      </w:r>
      <w:bookmarkEnd w:id="336"/>
      <w:bookmarkEnd w:id="337"/>
      <w:bookmarkEnd w:id="338"/>
      <w:bookmarkEnd w:id="339"/>
      <w:bookmarkEnd w:id="340"/>
      <w:bookmarkEnd w:id="341"/>
      <w:bookmarkEnd w:id="342"/>
      <w:bookmarkEnd w:id="343"/>
    </w:p>
    <w:p w14:paraId="3E043ABA" w14:textId="77777777" w:rsidR="008A6D4A" w:rsidRPr="00C12AA7" w:rsidRDefault="008A6D4A" w:rsidP="008A6D4A">
      <w:bookmarkStart w:id="344"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345" w:name="_Toc35971397"/>
      <w:bookmarkStart w:id="346" w:name="_Toc70325114"/>
      <w:bookmarkStart w:id="347" w:name="_Toc81226674"/>
      <w:bookmarkStart w:id="348" w:name="_Toc93868965"/>
      <w:bookmarkStart w:id="349" w:name="_Toc148445680"/>
      <w:bookmarkStart w:id="350" w:name="_Toc191324234"/>
      <w:bookmarkStart w:id="351" w:name="_Toc200622605"/>
      <w:r w:rsidRPr="00C12AA7">
        <w:t>6.1.2.3</w:t>
      </w:r>
      <w:r w:rsidRPr="00C12AA7">
        <w:tab/>
        <w:t>HTTP custom headers</w:t>
      </w:r>
      <w:bookmarkEnd w:id="344"/>
      <w:bookmarkEnd w:id="345"/>
      <w:bookmarkEnd w:id="346"/>
      <w:bookmarkEnd w:id="347"/>
      <w:bookmarkEnd w:id="348"/>
      <w:bookmarkEnd w:id="349"/>
      <w:bookmarkEnd w:id="350"/>
      <w:bookmarkEnd w:id="351"/>
    </w:p>
    <w:p w14:paraId="51F282AC" w14:textId="2AF5ACC7" w:rsidR="008A6D4A" w:rsidRPr="00C12AA7" w:rsidRDefault="008A6D4A" w:rsidP="008A6D4A">
      <w:pPr>
        <w:rPr>
          <w:noProof/>
        </w:rPr>
      </w:pPr>
      <w:bookmarkStart w:id="352" w:name="_Toc489605322"/>
      <w:bookmarkStart w:id="353" w:name="_Toc492899753"/>
      <w:bookmarkStart w:id="354" w:name="_Toc492900032"/>
      <w:bookmarkStart w:id="355" w:name="_Toc492967834"/>
      <w:bookmarkStart w:id="356" w:name="_Toc492972922"/>
      <w:bookmarkStart w:id="357" w:name="_Toc492973142"/>
      <w:bookmarkStart w:id="358" w:name="_Toc492974840"/>
      <w:bookmarkStart w:id="359"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360" w:name="_Toc510696607"/>
      <w:bookmarkStart w:id="361" w:name="_Toc35971398"/>
      <w:bookmarkStart w:id="362" w:name="_Toc70325115"/>
      <w:bookmarkStart w:id="363" w:name="_Toc81226675"/>
      <w:bookmarkStart w:id="364" w:name="_Toc93868966"/>
      <w:bookmarkStart w:id="365" w:name="_Toc148445681"/>
      <w:bookmarkStart w:id="366" w:name="_Toc191324235"/>
      <w:bookmarkStart w:id="367" w:name="_Toc200622606"/>
      <w:bookmarkEnd w:id="352"/>
      <w:bookmarkEnd w:id="353"/>
      <w:bookmarkEnd w:id="354"/>
      <w:bookmarkEnd w:id="355"/>
      <w:bookmarkEnd w:id="356"/>
      <w:bookmarkEnd w:id="357"/>
      <w:bookmarkEnd w:id="358"/>
      <w:bookmarkEnd w:id="359"/>
      <w:r w:rsidRPr="00C12AA7">
        <w:lastRenderedPageBreak/>
        <w:t>6.1.3</w:t>
      </w:r>
      <w:r w:rsidRPr="00C12AA7">
        <w:tab/>
        <w:t>Resources</w:t>
      </w:r>
      <w:bookmarkEnd w:id="360"/>
      <w:bookmarkEnd w:id="361"/>
      <w:bookmarkEnd w:id="362"/>
      <w:bookmarkEnd w:id="363"/>
      <w:bookmarkEnd w:id="364"/>
      <w:bookmarkEnd w:id="365"/>
      <w:bookmarkEnd w:id="366"/>
      <w:bookmarkEnd w:id="367"/>
    </w:p>
    <w:p w14:paraId="5C8D92CB" w14:textId="77777777" w:rsidR="008A6D4A" w:rsidRPr="00C12AA7" w:rsidRDefault="008A6D4A" w:rsidP="001773FF">
      <w:pPr>
        <w:pStyle w:val="Heading4"/>
      </w:pPr>
      <w:bookmarkStart w:id="368" w:name="_Toc510696608"/>
      <w:bookmarkStart w:id="369" w:name="_Toc35971399"/>
      <w:bookmarkStart w:id="370" w:name="_Toc70325116"/>
      <w:bookmarkStart w:id="371" w:name="_Toc81226676"/>
      <w:bookmarkStart w:id="372" w:name="_Toc93868967"/>
      <w:bookmarkStart w:id="373" w:name="_Toc148445682"/>
      <w:bookmarkStart w:id="374" w:name="_Toc191324236"/>
      <w:bookmarkStart w:id="375" w:name="_Toc200622607"/>
      <w:r w:rsidRPr="00C12AA7">
        <w:t>6.1.3.1</w:t>
      </w:r>
      <w:r w:rsidRPr="00C12AA7">
        <w:tab/>
        <w:t>Overview</w:t>
      </w:r>
      <w:bookmarkEnd w:id="368"/>
      <w:bookmarkEnd w:id="369"/>
      <w:bookmarkEnd w:id="370"/>
      <w:bookmarkEnd w:id="371"/>
      <w:bookmarkEnd w:id="372"/>
      <w:bookmarkEnd w:id="373"/>
      <w:bookmarkEnd w:id="374"/>
      <w:bookmarkEnd w:id="375"/>
    </w:p>
    <w:p w14:paraId="1B33AB09" w14:textId="77777777" w:rsidR="00471A11" w:rsidRPr="00C12AA7" w:rsidRDefault="00471A11" w:rsidP="00471A11">
      <w:pPr>
        <w:rPr>
          <w:lang w:eastAsia="zh-CN"/>
        </w:rPr>
      </w:pPr>
      <w:bookmarkStart w:id="376" w:name="_Toc510696609"/>
      <w:bookmarkStart w:id="377"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1.75pt" o:ole="">
            <v:imagedata r:id="rId43" o:title=""/>
          </v:shape>
          <o:OLEObject Type="Embed" ProgID="Visio.Drawing.11" ShapeID="_x0000_i1042" DrawAspect="Content" ObjectID="_1811235471"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8" w:name="_Toc70325117"/>
      <w:bookmarkStart w:id="379" w:name="_Toc81226677"/>
      <w:bookmarkStart w:id="380" w:name="_Toc93868968"/>
      <w:bookmarkStart w:id="381" w:name="_Toc148445683"/>
      <w:bookmarkStart w:id="382" w:name="_Toc191324237"/>
      <w:bookmarkStart w:id="383" w:name="_Toc200622608"/>
      <w:r w:rsidRPr="00C12AA7">
        <w:t>6.1.3.2</w:t>
      </w:r>
      <w:r w:rsidRPr="00C12AA7">
        <w:tab/>
        <w:t xml:space="preserve">Resource: </w:t>
      </w:r>
      <w:bookmarkEnd w:id="376"/>
      <w:bookmarkEnd w:id="377"/>
      <w:r w:rsidR="006E742F" w:rsidRPr="00C12AA7">
        <w:t>Slice Collection Subject to NSAC</w:t>
      </w:r>
      <w:bookmarkEnd w:id="378"/>
      <w:r w:rsidR="0059485B" w:rsidRPr="00C12AA7">
        <w:t xml:space="preserve"> for UEs</w:t>
      </w:r>
      <w:bookmarkEnd w:id="379"/>
      <w:bookmarkEnd w:id="380"/>
      <w:bookmarkEnd w:id="381"/>
      <w:bookmarkEnd w:id="382"/>
      <w:bookmarkEnd w:id="383"/>
    </w:p>
    <w:p w14:paraId="4ED0F1B2" w14:textId="77777777" w:rsidR="008A6D4A" w:rsidRPr="00C12AA7" w:rsidRDefault="008A6D4A" w:rsidP="001773FF">
      <w:pPr>
        <w:pStyle w:val="Heading5"/>
      </w:pPr>
      <w:bookmarkStart w:id="384" w:name="_Toc510696610"/>
      <w:bookmarkStart w:id="385" w:name="_Toc35971401"/>
      <w:bookmarkStart w:id="386" w:name="_Toc70325118"/>
      <w:bookmarkStart w:id="387" w:name="_Toc81226678"/>
      <w:bookmarkStart w:id="388" w:name="_Toc93868969"/>
      <w:bookmarkStart w:id="389" w:name="_Toc148445684"/>
      <w:bookmarkStart w:id="390" w:name="_Toc191324238"/>
      <w:bookmarkStart w:id="391" w:name="_Toc200622609"/>
      <w:r w:rsidRPr="00C12AA7">
        <w:t>6.1.3.2.1</w:t>
      </w:r>
      <w:r w:rsidRPr="00C12AA7">
        <w:tab/>
        <w:t>Description</w:t>
      </w:r>
      <w:bookmarkEnd w:id="384"/>
      <w:bookmarkEnd w:id="385"/>
      <w:bookmarkEnd w:id="386"/>
      <w:bookmarkEnd w:id="387"/>
      <w:bookmarkEnd w:id="388"/>
      <w:bookmarkEnd w:id="389"/>
      <w:bookmarkEnd w:id="390"/>
      <w:bookmarkEnd w:id="391"/>
    </w:p>
    <w:p w14:paraId="4F526B3F" w14:textId="4A8F16EC" w:rsidR="00907A16" w:rsidRPr="00C12AA7" w:rsidRDefault="00907A16" w:rsidP="00907A16">
      <w:pPr>
        <w:rPr>
          <w:lang w:eastAsia="zh-CN"/>
        </w:rPr>
      </w:pPr>
      <w:bookmarkStart w:id="392" w:name="_Toc35971402"/>
      <w:bookmarkStart w:id="393"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94" w:name="_Toc70325119"/>
      <w:bookmarkStart w:id="395" w:name="_Toc81226679"/>
      <w:bookmarkStart w:id="396" w:name="_Toc93868970"/>
      <w:bookmarkStart w:id="397" w:name="_Toc148445685"/>
      <w:bookmarkStart w:id="398" w:name="_Toc191324239"/>
      <w:bookmarkStart w:id="399" w:name="_Toc200622610"/>
      <w:r w:rsidRPr="00C12AA7">
        <w:t>6.1.3.2.2</w:t>
      </w:r>
      <w:r w:rsidRPr="00C12AA7">
        <w:tab/>
        <w:t>Resource Definition</w:t>
      </w:r>
      <w:bookmarkEnd w:id="392"/>
      <w:bookmarkEnd w:id="394"/>
      <w:bookmarkEnd w:id="395"/>
      <w:bookmarkEnd w:id="396"/>
      <w:bookmarkEnd w:id="397"/>
      <w:bookmarkEnd w:id="398"/>
      <w:bookmarkEnd w:id="399"/>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0" w:name="_Toc35971403"/>
      <w:bookmarkStart w:id="401" w:name="_Toc70325120"/>
      <w:bookmarkStart w:id="402" w:name="_Toc81226680"/>
      <w:bookmarkStart w:id="403" w:name="_Toc93868971"/>
      <w:bookmarkStart w:id="404" w:name="_Toc148445686"/>
      <w:bookmarkStart w:id="405" w:name="_Toc191324240"/>
      <w:bookmarkStart w:id="406" w:name="_Toc200622611"/>
      <w:r w:rsidRPr="00C12AA7">
        <w:t>6.1.3.2.3</w:t>
      </w:r>
      <w:r w:rsidRPr="00C12AA7">
        <w:tab/>
        <w:t>Resource Standard Methods</w:t>
      </w:r>
      <w:bookmarkEnd w:id="393"/>
      <w:bookmarkEnd w:id="400"/>
      <w:bookmarkEnd w:id="401"/>
      <w:bookmarkEnd w:id="402"/>
      <w:bookmarkEnd w:id="403"/>
      <w:bookmarkEnd w:id="404"/>
      <w:bookmarkEnd w:id="405"/>
      <w:bookmarkEnd w:id="406"/>
    </w:p>
    <w:p w14:paraId="1753A67F" w14:textId="394D08EE" w:rsidR="008A6D4A" w:rsidRPr="00C12AA7" w:rsidRDefault="008A6D4A" w:rsidP="001773FF">
      <w:pPr>
        <w:pStyle w:val="H6"/>
      </w:pPr>
      <w:bookmarkStart w:id="407" w:name="_Toc510696613"/>
      <w:bookmarkStart w:id="408" w:name="_Toc35971404"/>
      <w:bookmarkStart w:id="409" w:name="_Toc70325121"/>
      <w:bookmarkStart w:id="410" w:name="_Toc81226681"/>
      <w:bookmarkStart w:id="411" w:name="_Toc93868972"/>
      <w:r w:rsidRPr="00C12AA7">
        <w:t>6.1.3.2.3.1</w:t>
      </w:r>
      <w:r w:rsidRPr="00C12AA7">
        <w:tab/>
      </w:r>
      <w:bookmarkEnd w:id="407"/>
      <w:bookmarkEnd w:id="408"/>
      <w:r w:rsidR="006623A9" w:rsidRPr="00C12AA7">
        <w:t>POST</w:t>
      </w:r>
      <w:bookmarkEnd w:id="409"/>
      <w:bookmarkEnd w:id="410"/>
      <w:bookmarkEnd w:id="411"/>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2" w:name="_Toc510696615"/>
      <w:bookmarkStart w:id="413" w:name="_Toc35971406"/>
      <w:bookmarkStart w:id="414" w:name="_Toc70325122"/>
      <w:bookmarkStart w:id="415" w:name="_Toc81226682"/>
      <w:bookmarkStart w:id="416" w:name="_Toc93868973"/>
      <w:bookmarkStart w:id="417" w:name="_Toc148445687"/>
      <w:bookmarkStart w:id="418" w:name="_Toc191324241"/>
      <w:bookmarkStart w:id="419" w:name="_Toc200622612"/>
      <w:r w:rsidRPr="00C12AA7">
        <w:t>6.1.3.2.4</w:t>
      </w:r>
      <w:r w:rsidRPr="00C12AA7">
        <w:tab/>
        <w:t>Resource Custom Operations</w:t>
      </w:r>
      <w:bookmarkEnd w:id="412"/>
      <w:bookmarkEnd w:id="413"/>
      <w:bookmarkEnd w:id="414"/>
      <w:bookmarkEnd w:id="415"/>
      <w:bookmarkEnd w:id="416"/>
      <w:bookmarkEnd w:id="417"/>
      <w:bookmarkEnd w:id="418"/>
      <w:bookmarkEnd w:id="419"/>
    </w:p>
    <w:p w14:paraId="3971D13F" w14:textId="77777777" w:rsidR="00001FCC" w:rsidRPr="00C12AA7" w:rsidRDefault="00001FCC" w:rsidP="00001FCC">
      <w:bookmarkStart w:id="420" w:name="_Toc510696616"/>
      <w:bookmarkStart w:id="421"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2" w:name="_Toc81226683"/>
      <w:bookmarkStart w:id="423" w:name="_Toc93868974"/>
      <w:bookmarkStart w:id="424" w:name="_Toc148445688"/>
      <w:bookmarkStart w:id="425" w:name="_Toc191324242"/>
      <w:bookmarkStart w:id="426" w:name="_Toc510696622"/>
      <w:bookmarkStart w:id="427" w:name="_Toc35971413"/>
      <w:bookmarkStart w:id="428" w:name="_Toc70325123"/>
      <w:bookmarkStart w:id="429" w:name="_Toc200622613"/>
      <w:bookmarkEnd w:id="420"/>
      <w:bookmarkEnd w:id="421"/>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2"/>
      <w:bookmarkEnd w:id="423"/>
      <w:bookmarkEnd w:id="424"/>
      <w:bookmarkEnd w:id="425"/>
      <w:bookmarkEnd w:id="429"/>
    </w:p>
    <w:p w14:paraId="7347A7D8" w14:textId="3A635115" w:rsidR="00A40E99" w:rsidRPr="00C12AA7" w:rsidRDefault="00A40E99" w:rsidP="001773FF">
      <w:pPr>
        <w:pStyle w:val="Heading5"/>
      </w:pPr>
      <w:bookmarkStart w:id="430" w:name="_Toc73369696"/>
      <w:bookmarkStart w:id="431" w:name="_Toc81226684"/>
      <w:bookmarkStart w:id="432" w:name="_Toc93868975"/>
      <w:bookmarkStart w:id="433" w:name="_Toc148445689"/>
      <w:bookmarkStart w:id="434" w:name="_Toc191324243"/>
      <w:bookmarkStart w:id="435" w:name="_Toc200622614"/>
      <w:r w:rsidRPr="00C12AA7">
        <w:t>6.</w:t>
      </w:r>
      <w:r w:rsidR="004F39E9" w:rsidRPr="00C12AA7">
        <w:t>1</w:t>
      </w:r>
      <w:r w:rsidRPr="00C12AA7">
        <w:t>.3.</w:t>
      </w:r>
      <w:r w:rsidR="004F39E9" w:rsidRPr="00C12AA7">
        <w:t>3</w:t>
      </w:r>
      <w:r w:rsidRPr="00C12AA7">
        <w:t>.1</w:t>
      </w:r>
      <w:r w:rsidRPr="00C12AA7">
        <w:tab/>
        <w:t>Description</w:t>
      </w:r>
      <w:bookmarkEnd w:id="430"/>
      <w:bookmarkEnd w:id="431"/>
      <w:bookmarkEnd w:id="432"/>
      <w:bookmarkEnd w:id="433"/>
      <w:bookmarkEnd w:id="434"/>
      <w:bookmarkEnd w:id="435"/>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436" w:name="_Toc73369697"/>
      <w:bookmarkStart w:id="437" w:name="_Toc81226685"/>
      <w:bookmarkStart w:id="438" w:name="_Toc93868976"/>
      <w:bookmarkStart w:id="439" w:name="_Toc148445690"/>
      <w:bookmarkStart w:id="440" w:name="_Toc191324244"/>
      <w:bookmarkStart w:id="441" w:name="_Toc200622615"/>
      <w:r w:rsidRPr="00C12AA7">
        <w:t>6.</w:t>
      </w:r>
      <w:r w:rsidR="0049794F" w:rsidRPr="00C12AA7">
        <w:t>1</w:t>
      </w:r>
      <w:r w:rsidRPr="00C12AA7">
        <w:t>.3.</w:t>
      </w:r>
      <w:r w:rsidR="0049794F" w:rsidRPr="00C12AA7">
        <w:t>3</w:t>
      </w:r>
      <w:r w:rsidRPr="00C12AA7">
        <w:t>.2</w:t>
      </w:r>
      <w:r w:rsidRPr="00C12AA7">
        <w:tab/>
        <w:t>Resource Definition</w:t>
      </w:r>
      <w:bookmarkEnd w:id="436"/>
      <w:bookmarkEnd w:id="437"/>
      <w:bookmarkEnd w:id="438"/>
      <w:bookmarkEnd w:id="439"/>
      <w:bookmarkEnd w:id="440"/>
      <w:bookmarkEnd w:id="441"/>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2" w:name="_Toc73369698"/>
      <w:bookmarkStart w:id="443" w:name="_Toc81226686"/>
      <w:bookmarkStart w:id="444" w:name="_Toc93868977"/>
      <w:bookmarkStart w:id="445" w:name="_Toc148445691"/>
      <w:bookmarkStart w:id="446" w:name="_Toc191324245"/>
      <w:bookmarkStart w:id="447" w:name="_Toc200622616"/>
      <w:r w:rsidRPr="00C12AA7">
        <w:t>6.</w:t>
      </w:r>
      <w:r w:rsidR="00EE1ECD" w:rsidRPr="00C12AA7">
        <w:t>1</w:t>
      </w:r>
      <w:r w:rsidRPr="00C12AA7">
        <w:t>.3.</w:t>
      </w:r>
      <w:r w:rsidR="00EE1ECD" w:rsidRPr="00C12AA7">
        <w:t>3</w:t>
      </w:r>
      <w:r w:rsidRPr="00C12AA7">
        <w:t>.3</w:t>
      </w:r>
      <w:r w:rsidRPr="00C12AA7">
        <w:tab/>
        <w:t>Resource Standard Methods</w:t>
      </w:r>
      <w:bookmarkEnd w:id="442"/>
      <w:bookmarkEnd w:id="443"/>
      <w:bookmarkEnd w:id="444"/>
      <w:bookmarkEnd w:id="445"/>
      <w:bookmarkEnd w:id="446"/>
      <w:bookmarkEnd w:id="447"/>
    </w:p>
    <w:p w14:paraId="70C68EA5" w14:textId="20C9C03F" w:rsidR="00A40E99" w:rsidRPr="00C12AA7" w:rsidRDefault="00A40E99" w:rsidP="001773FF">
      <w:pPr>
        <w:pStyle w:val="H6"/>
      </w:pPr>
      <w:bookmarkStart w:id="448" w:name="_Toc73369699"/>
      <w:bookmarkStart w:id="449" w:name="_Toc81226687"/>
      <w:bookmarkStart w:id="450" w:name="_Toc93868978"/>
      <w:r w:rsidRPr="00C12AA7">
        <w:t>6.</w:t>
      </w:r>
      <w:r w:rsidR="00EE1ECD" w:rsidRPr="00C12AA7">
        <w:t>1</w:t>
      </w:r>
      <w:r w:rsidRPr="00C12AA7">
        <w:t>.3.</w:t>
      </w:r>
      <w:r w:rsidR="00EE1ECD" w:rsidRPr="00C12AA7">
        <w:t>3</w:t>
      </w:r>
      <w:r w:rsidRPr="00C12AA7">
        <w:t>.3.1</w:t>
      </w:r>
      <w:r w:rsidRPr="00C12AA7">
        <w:tab/>
        <w:t>POST</w:t>
      </w:r>
      <w:bookmarkEnd w:id="448"/>
      <w:bookmarkEnd w:id="449"/>
      <w:bookmarkEnd w:id="450"/>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1" w:name="_Toc73369700"/>
      <w:bookmarkStart w:id="452" w:name="_Toc81226688"/>
      <w:bookmarkStart w:id="453" w:name="_Toc93868979"/>
      <w:bookmarkStart w:id="454" w:name="_Toc148445692"/>
      <w:bookmarkStart w:id="455" w:name="_Toc191324246"/>
      <w:bookmarkStart w:id="456" w:name="_Toc200622617"/>
      <w:r w:rsidRPr="00C12AA7">
        <w:t>6.</w:t>
      </w:r>
      <w:r w:rsidR="00D23CC8" w:rsidRPr="00C12AA7">
        <w:t>1</w:t>
      </w:r>
      <w:r w:rsidRPr="00C12AA7">
        <w:t>.3.</w:t>
      </w:r>
      <w:r w:rsidR="00D23CC8" w:rsidRPr="00C12AA7">
        <w:t>3</w:t>
      </w:r>
      <w:r w:rsidRPr="00C12AA7">
        <w:t>.4</w:t>
      </w:r>
      <w:r w:rsidRPr="00C12AA7">
        <w:tab/>
        <w:t>Resource Custom Operations</w:t>
      </w:r>
      <w:bookmarkEnd w:id="451"/>
      <w:bookmarkEnd w:id="452"/>
      <w:bookmarkEnd w:id="453"/>
      <w:bookmarkEnd w:id="454"/>
      <w:bookmarkEnd w:id="455"/>
      <w:bookmarkEnd w:id="456"/>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7" w:name="_Toc148445693"/>
      <w:bookmarkStart w:id="458" w:name="_Toc191324247"/>
      <w:bookmarkStart w:id="459" w:name="_Toc81226689"/>
      <w:bookmarkStart w:id="460" w:name="_Toc93868980"/>
      <w:bookmarkStart w:id="461" w:name="_Toc200622618"/>
      <w:r w:rsidRPr="00C12AA7">
        <w:lastRenderedPageBreak/>
        <w:t>6.1.3.4</w:t>
      </w:r>
      <w:r w:rsidRPr="00C12AA7">
        <w:tab/>
        <w:t xml:space="preserve">Resource: Slice Collection </w:t>
      </w:r>
      <w:r w:rsidR="0043749D" w:rsidRPr="00C12AA7">
        <w:t>C</w:t>
      </w:r>
      <w:r w:rsidRPr="00C12AA7">
        <w:t>onfiguration</w:t>
      </w:r>
      <w:r w:rsidR="0043749D" w:rsidRPr="00C12AA7">
        <w:t>s</w:t>
      </w:r>
      <w:bookmarkEnd w:id="457"/>
      <w:bookmarkEnd w:id="458"/>
      <w:bookmarkEnd w:id="461"/>
    </w:p>
    <w:p w14:paraId="45A4EAD7" w14:textId="16E563E7" w:rsidR="009C5A91" w:rsidRPr="00C12AA7" w:rsidRDefault="009C5A91" w:rsidP="009C5A91">
      <w:pPr>
        <w:pStyle w:val="Heading5"/>
      </w:pPr>
      <w:bookmarkStart w:id="462" w:name="_Toc148445694"/>
      <w:bookmarkStart w:id="463" w:name="_Toc191324248"/>
      <w:bookmarkStart w:id="464" w:name="_Toc200622619"/>
      <w:r w:rsidRPr="00C12AA7">
        <w:t>6.1.3.4.1</w:t>
      </w:r>
      <w:r w:rsidRPr="00C12AA7">
        <w:tab/>
        <w:t>Description</w:t>
      </w:r>
      <w:bookmarkEnd w:id="462"/>
      <w:bookmarkEnd w:id="463"/>
      <w:bookmarkEnd w:id="464"/>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5" w:name="_Toc148445695"/>
      <w:bookmarkStart w:id="466" w:name="_Toc191324249"/>
      <w:bookmarkStart w:id="467" w:name="_Toc200622620"/>
      <w:r w:rsidRPr="00C12AA7">
        <w:t>6.1.3.4.2</w:t>
      </w:r>
      <w:r w:rsidRPr="00C12AA7">
        <w:tab/>
        <w:t>Resource Definition</w:t>
      </w:r>
      <w:bookmarkEnd w:id="465"/>
      <w:bookmarkEnd w:id="466"/>
      <w:bookmarkEnd w:id="467"/>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68" w:name="_Toc148445696"/>
      <w:bookmarkStart w:id="469" w:name="_Toc191324250"/>
      <w:bookmarkStart w:id="470" w:name="_Toc200622621"/>
      <w:r w:rsidRPr="00C12AA7">
        <w:t>6.1.3.4.3</w:t>
      </w:r>
      <w:r w:rsidRPr="00C12AA7">
        <w:tab/>
        <w:t>Resource Standard Methods</w:t>
      </w:r>
      <w:bookmarkEnd w:id="468"/>
      <w:bookmarkEnd w:id="469"/>
      <w:bookmarkEnd w:id="470"/>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1" w:name="_Toc148445697"/>
      <w:bookmarkStart w:id="472" w:name="_Toc191324251"/>
      <w:bookmarkStart w:id="473" w:name="_Toc200622622"/>
      <w:r w:rsidRPr="00C12AA7">
        <w:t>6.1.3.4.4</w:t>
      </w:r>
      <w:r w:rsidRPr="00C12AA7">
        <w:tab/>
        <w:t>Resource Custom Operations</w:t>
      </w:r>
      <w:bookmarkEnd w:id="471"/>
      <w:bookmarkEnd w:id="472"/>
      <w:bookmarkEnd w:id="473"/>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4" w:name="_Toc148445698"/>
      <w:bookmarkStart w:id="475" w:name="_Toc191324252"/>
      <w:bookmarkStart w:id="476" w:name="_Toc200622623"/>
      <w:r w:rsidRPr="00C12AA7">
        <w:t>6.1.3.4.4.2.1</w:t>
      </w:r>
      <w:r w:rsidR="007B3044" w:rsidRPr="00C12AA7">
        <w:tab/>
      </w:r>
      <w:r w:rsidRPr="00C12AA7">
        <w:t>Description</w:t>
      </w:r>
      <w:bookmarkEnd w:id="474"/>
      <w:bookmarkEnd w:id="475"/>
      <w:bookmarkEnd w:id="476"/>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7" w:name="_Toc148445699"/>
      <w:bookmarkStart w:id="478" w:name="_Toc191324253"/>
      <w:bookmarkStart w:id="479" w:name="_Toc200622624"/>
      <w:r w:rsidRPr="00C12AA7">
        <w:t>6.1.3.4.4.2.2</w:t>
      </w:r>
      <w:r w:rsidRPr="00C12AA7">
        <w:tab/>
        <w:t>Operation Definition</w:t>
      </w:r>
      <w:bookmarkEnd w:id="477"/>
      <w:bookmarkEnd w:id="478"/>
      <w:bookmarkEnd w:id="479"/>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SimSun"/>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0" w:name="_Toc148445700"/>
      <w:bookmarkStart w:id="481" w:name="_Toc191324254"/>
      <w:bookmarkStart w:id="482" w:name="_Toc200622625"/>
      <w:r w:rsidRPr="00C12AA7">
        <w:t>6.1.3.5</w:t>
      </w:r>
      <w:r w:rsidRPr="00C12AA7">
        <w:tab/>
        <w:t>Resource: Slice Collection Roaming Quotas</w:t>
      </w:r>
      <w:bookmarkEnd w:id="480"/>
      <w:bookmarkEnd w:id="481"/>
      <w:bookmarkEnd w:id="482"/>
    </w:p>
    <w:p w14:paraId="25708262" w14:textId="5108FAD8" w:rsidR="00555F15" w:rsidRPr="00C12AA7" w:rsidRDefault="00555F15" w:rsidP="00555F15">
      <w:pPr>
        <w:pStyle w:val="Heading5"/>
      </w:pPr>
      <w:bookmarkStart w:id="483" w:name="_Toc148445701"/>
      <w:bookmarkStart w:id="484" w:name="_Toc191324255"/>
      <w:bookmarkStart w:id="485" w:name="_Toc200622626"/>
      <w:r w:rsidRPr="00C12AA7">
        <w:t>6.1.3.5.1</w:t>
      </w:r>
      <w:r w:rsidRPr="00C12AA7">
        <w:tab/>
        <w:t>Description</w:t>
      </w:r>
      <w:bookmarkEnd w:id="483"/>
      <w:bookmarkEnd w:id="484"/>
      <w:bookmarkEnd w:id="485"/>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6" w:name="_Toc148445702"/>
      <w:bookmarkStart w:id="487" w:name="_Toc191324256"/>
      <w:bookmarkStart w:id="488" w:name="_Toc200622627"/>
      <w:r w:rsidRPr="00C12AA7">
        <w:t>6.1.3.5.2</w:t>
      </w:r>
      <w:r w:rsidRPr="00C12AA7">
        <w:tab/>
        <w:t>Resource Definition</w:t>
      </w:r>
      <w:bookmarkEnd w:id="486"/>
      <w:bookmarkEnd w:id="487"/>
      <w:bookmarkEnd w:id="488"/>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89" w:name="_Toc148445703"/>
      <w:bookmarkStart w:id="490" w:name="_Toc191324257"/>
      <w:bookmarkStart w:id="491" w:name="_Toc200622628"/>
      <w:r w:rsidRPr="00C12AA7">
        <w:t>6.1.3.5.3</w:t>
      </w:r>
      <w:r w:rsidRPr="00C12AA7">
        <w:tab/>
        <w:t>Resource Standard Methods</w:t>
      </w:r>
      <w:bookmarkEnd w:id="489"/>
      <w:bookmarkEnd w:id="490"/>
      <w:bookmarkEnd w:id="491"/>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2" w:name="_Toc148445704"/>
      <w:bookmarkStart w:id="493" w:name="_Toc191324258"/>
      <w:bookmarkStart w:id="494" w:name="_Toc200622629"/>
      <w:r w:rsidRPr="00C12AA7">
        <w:t>6.1.3.5.4</w:t>
      </w:r>
      <w:r w:rsidRPr="00C12AA7">
        <w:tab/>
        <w:t>Resource Custom Operations</w:t>
      </w:r>
      <w:bookmarkEnd w:id="492"/>
      <w:bookmarkEnd w:id="493"/>
      <w:bookmarkEnd w:id="494"/>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5" w:name="_Toc25073879"/>
      <w:bookmarkStart w:id="496" w:name="_Toc34063055"/>
      <w:bookmarkStart w:id="497" w:name="_Toc43120029"/>
      <w:bookmarkStart w:id="498" w:name="_Toc49768084"/>
      <w:bookmarkStart w:id="499" w:name="_Toc56434257"/>
      <w:bookmarkStart w:id="500" w:name="_Toc138323166"/>
      <w:r w:rsidRPr="00C12AA7">
        <w:t>6.1.3.5.4.2</w:t>
      </w:r>
      <w:r w:rsidRPr="00C12AA7">
        <w:tab/>
        <w:t xml:space="preserve">Operation: </w:t>
      </w:r>
      <w:bookmarkEnd w:id="495"/>
      <w:bookmarkEnd w:id="496"/>
      <w:bookmarkEnd w:id="497"/>
      <w:bookmarkEnd w:id="498"/>
      <w:bookmarkEnd w:id="499"/>
      <w:bookmarkEnd w:id="500"/>
      <w:r w:rsidRPr="00C12AA7">
        <w:t>query</w:t>
      </w:r>
    </w:p>
    <w:p w14:paraId="2DBD914D" w14:textId="5741EE27" w:rsidR="00555F15" w:rsidRPr="00C12AA7" w:rsidRDefault="00555F15" w:rsidP="008050A5">
      <w:pPr>
        <w:pStyle w:val="Heading7"/>
        <w:numPr>
          <w:ilvl w:val="0"/>
          <w:numId w:val="0"/>
        </w:numPr>
      </w:pPr>
      <w:bookmarkStart w:id="501" w:name="_Toc25073880"/>
      <w:bookmarkStart w:id="502" w:name="_Toc34063056"/>
      <w:bookmarkStart w:id="503" w:name="_Toc43120030"/>
      <w:bookmarkStart w:id="504" w:name="_Toc49768085"/>
      <w:bookmarkStart w:id="505" w:name="_Toc56434258"/>
      <w:bookmarkStart w:id="506" w:name="_Toc138323167"/>
      <w:bookmarkStart w:id="507" w:name="_Toc148445705"/>
      <w:bookmarkStart w:id="508" w:name="_Toc191324259"/>
      <w:bookmarkStart w:id="509" w:name="_Toc200622630"/>
      <w:r w:rsidRPr="00C12AA7">
        <w:t>6.1.3.5.4.2.1</w:t>
      </w:r>
      <w:r w:rsidRPr="00C12AA7">
        <w:tab/>
        <w:t>Description</w:t>
      </w:r>
      <w:bookmarkEnd w:id="501"/>
      <w:bookmarkEnd w:id="502"/>
      <w:bookmarkEnd w:id="503"/>
      <w:bookmarkEnd w:id="504"/>
      <w:bookmarkEnd w:id="505"/>
      <w:bookmarkEnd w:id="506"/>
      <w:bookmarkEnd w:id="507"/>
      <w:bookmarkEnd w:id="508"/>
      <w:bookmarkEnd w:id="509"/>
    </w:p>
    <w:p w14:paraId="7D6BF085" w14:textId="30F70B1D" w:rsidR="004B6E2A" w:rsidRPr="00C12AA7" w:rsidRDefault="00351D1C" w:rsidP="00802A8E">
      <w:bookmarkStart w:id="510" w:name="_Toc25073881"/>
      <w:bookmarkStart w:id="511" w:name="_Toc34063057"/>
      <w:bookmarkStart w:id="512" w:name="_Toc43120031"/>
      <w:bookmarkStart w:id="513" w:name="_Toc49768086"/>
      <w:bookmarkStart w:id="514" w:name="_Toc56434259"/>
      <w:bookmarkStart w:id="515"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6" w:name="_Toc148445706"/>
    </w:p>
    <w:p w14:paraId="5C7BF9BB" w14:textId="7E5224E0" w:rsidR="00555F15" w:rsidRPr="00C12AA7" w:rsidRDefault="00555F15" w:rsidP="008050A5">
      <w:pPr>
        <w:pStyle w:val="Heading7"/>
        <w:numPr>
          <w:ilvl w:val="0"/>
          <w:numId w:val="0"/>
        </w:numPr>
      </w:pPr>
      <w:bookmarkStart w:id="517" w:name="_Toc191324260"/>
      <w:bookmarkStart w:id="518" w:name="_Toc200622631"/>
      <w:r w:rsidRPr="00C12AA7">
        <w:t>6.1.3.5.4.2.2</w:t>
      </w:r>
      <w:r w:rsidRPr="00C12AA7">
        <w:tab/>
        <w:t>Operation Definition</w:t>
      </w:r>
      <w:bookmarkEnd w:id="510"/>
      <w:bookmarkEnd w:id="511"/>
      <w:bookmarkEnd w:id="512"/>
      <w:bookmarkEnd w:id="513"/>
      <w:bookmarkEnd w:id="514"/>
      <w:bookmarkEnd w:id="515"/>
      <w:bookmarkEnd w:id="516"/>
      <w:bookmarkEnd w:id="517"/>
      <w:bookmarkEnd w:id="518"/>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19" w:name="_Toc148445707"/>
      <w:bookmarkStart w:id="520" w:name="_Toc191324261"/>
      <w:bookmarkStart w:id="521" w:name="_Toc200622632"/>
      <w:r w:rsidRPr="00C12AA7">
        <w:t>6.1.4</w:t>
      </w:r>
      <w:r w:rsidRPr="00C12AA7">
        <w:tab/>
        <w:t>Custom Operations without associated resources</w:t>
      </w:r>
      <w:bookmarkEnd w:id="426"/>
      <w:bookmarkEnd w:id="427"/>
      <w:bookmarkEnd w:id="428"/>
      <w:bookmarkEnd w:id="459"/>
      <w:bookmarkEnd w:id="460"/>
      <w:bookmarkEnd w:id="519"/>
      <w:bookmarkEnd w:id="520"/>
      <w:bookmarkEnd w:id="521"/>
    </w:p>
    <w:p w14:paraId="4DA24AC8" w14:textId="77777777" w:rsidR="00E86298" w:rsidRPr="00C12AA7" w:rsidRDefault="00E86298" w:rsidP="00E86298">
      <w:bookmarkStart w:id="522" w:name="_Toc510696623"/>
      <w:bookmarkStart w:id="523"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4" w:name="_Toc510696628"/>
      <w:bookmarkStart w:id="525" w:name="_Toc35971419"/>
      <w:bookmarkStart w:id="526" w:name="_Toc70325124"/>
      <w:bookmarkStart w:id="527" w:name="_Toc81226690"/>
      <w:bookmarkStart w:id="528" w:name="_Toc93868981"/>
      <w:bookmarkStart w:id="529" w:name="_Toc148445708"/>
      <w:bookmarkStart w:id="530" w:name="_Toc191324262"/>
      <w:bookmarkStart w:id="531" w:name="_Toc200622633"/>
      <w:bookmarkEnd w:id="522"/>
      <w:bookmarkEnd w:id="523"/>
      <w:r w:rsidRPr="00C12AA7">
        <w:t>6.1.5</w:t>
      </w:r>
      <w:r w:rsidRPr="00C12AA7">
        <w:tab/>
        <w:t>Notifications</w:t>
      </w:r>
      <w:bookmarkEnd w:id="524"/>
      <w:bookmarkEnd w:id="525"/>
      <w:bookmarkEnd w:id="526"/>
      <w:bookmarkEnd w:id="527"/>
      <w:bookmarkEnd w:id="528"/>
      <w:bookmarkEnd w:id="529"/>
      <w:bookmarkEnd w:id="530"/>
      <w:bookmarkEnd w:id="531"/>
    </w:p>
    <w:p w14:paraId="329C7304" w14:textId="77777777" w:rsidR="008A6D4A" w:rsidRPr="00C12AA7" w:rsidRDefault="008A6D4A" w:rsidP="001773FF">
      <w:pPr>
        <w:pStyle w:val="Heading4"/>
      </w:pPr>
      <w:bookmarkStart w:id="532" w:name="_Toc510696629"/>
      <w:bookmarkStart w:id="533" w:name="_Toc35971420"/>
      <w:bookmarkStart w:id="534" w:name="_Toc70325125"/>
      <w:bookmarkStart w:id="535" w:name="_Toc81226691"/>
      <w:bookmarkStart w:id="536" w:name="_Toc93868982"/>
      <w:bookmarkStart w:id="537" w:name="_Toc148445709"/>
      <w:bookmarkStart w:id="538" w:name="_Toc191324263"/>
      <w:bookmarkStart w:id="539" w:name="_Toc200622634"/>
      <w:r w:rsidRPr="00C12AA7">
        <w:t>6.1.5.1</w:t>
      </w:r>
      <w:r w:rsidRPr="00C12AA7">
        <w:tab/>
        <w:t>General</w:t>
      </w:r>
      <w:bookmarkEnd w:id="532"/>
      <w:bookmarkEnd w:id="533"/>
      <w:bookmarkEnd w:id="534"/>
      <w:bookmarkEnd w:id="535"/>
      <w:bookmarkEnd w:id="536"/>
      <w:bookmarkEnd w:id="537"/>
      <w:bookmarkEnd w:id="538"/>
      <w:bookmarkEnd w:id="539"/>
    </w:p>
    <w:p w14:paraId="76885AE9" w14:textId="77777777" w:rsidR="00E105F0" w:rsidRPr="00C12AA7" w:rsidRDefault="00E105F0" w:rsidP="00E105F0">
      <w:pPr>
        <w:rPr>
          <w:noProof/>
        </w:rPr>
      </w:pPr>
      <w:bookmarkStart w:id="540" w:name="_Toc510696630"/>
      <w:bookmarkStart w:id="541"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2" w:name="_Toc35971421"/>
      <w:bookmarkStart w:id="543" w:name="_Toc70325126"/>
      <w:bookmarkStart w:id="544" w:name="_Toc81226692"/>
      <w:bookmarkStart w:id="545" w:name="_Toc93868983"/>
      <w:bookmarkStart w:id="546" w:name="_Toc148445710"/>
      <w:bookmarkStart w:id="547" w:name="_Toc191324264"/>
      <w:bookmarkStart w:id="548" w:name="_Toc200622635"/>
      <w:r w:rsidRPr="00C12AA7">
        <w:t>6.1.5.2</w:t>
      </w:r>
      <w:bookmarkEnd w:id="540"/>
      <w:bookmarkEnd w:id="542"/>
      <w:r w:rsidR="001A6C9E" w:rsidRPr="00C12AA7">
        <w:tab/>
      </w:r>
      <w:r w:rsidR="00DF5B60" w:rsidRPr="00C12AA7">
        <w:t>EAC Mode Notification</w:t>
      </w:r>
      <w:bookmarkEnd w:id="543"/>
      <w:bookmarkEnd w:id="544"/>
      <w:bookmarkEnd w:id="545"/>
      <w:bookmarkEnd w:id="546"/>
      <w:bookmarkEnd w:id="547"/>
      <w:bookmarkEnd w:id="548"/>
    </w:p>
    <w:p w14:paraId="3E017F8A" w14:textId="77777777" w:rsidR="00E105F0" w:rsidRPr="00C12AA7" w:rsidRDefault="00E105F0" w:rsidP="001773FF">
      <w:pPr>
        <w:pStyle w:val="Heading5"/>
        <w:rPr>
          <w:noProof/>
        </w:rPr>
      </w:pPr>
      <w:bookmarkStart w:id="549" w:name="_Toc532994455"/>
      <w:bookmarkStart w:id="550" w:name="_Toc35971422"/>
      <w:bookmarkStart w:id="551" w:name="_Toc70325127"/>
      <w:bookmarkStart w:id="552" w:name="_Toc81226693"/>
      <w:bookmarkStart w:id="553" w:name="_Toc93868984"/>
      <w:bookmarkStart w:id="554" w:name="_Toc148445711"/>
      <w:bookmarkStart w:id="555" w:name="_Toc191324265"/>
      <w:bookmarkStart w:id="556" w:name="_Toc510696631"/>
      <w:bookmarkStart w:id="557" w:name="_Toc200622636"/>
      <w:r w:rsidRPr="00C12AA7">
        <w:t>6.1.5.2</w:t>
      </w:r>
      <w:r w:rsidRPr="00C12AA7">
        <w:rPr>
          <w:noProof/>
        </w:rPr>
        <w:t>.1</w:t>
      </w:r>
      <w:r w:rsidRPr="00C12AA7">
        <w:rPr>
          <w:noProof/>
        </w:rPr>
        <w:tab/>
        <w:t>Description</w:t>
      </w:r>
      <w:bookmarkEnd w:id="549"/>
      <w:bookmarkEnd w:id="550"/>
      <w:bookmarkEnd w:id="551"/>
      <w:bookmarkEnd w:id="552"/>
      <w:bookmarkEnd w:id="553"/>
      <w:bookmarkEnd w:id="554"/>
      <w:bookmarkEnd w:id="555"/>
      <w:bookmarkEnd w:id="557"/>
    </w:p>
    <w:p w14:paraId="481ACB7B" w14:textId="77777777" w:rsidR="00DF4E92" w:rsidRPr="00C12AA7" w:rsidRDefault="00DF4E92" w:rsidP="00DF4E92">
      <w:pPr>
        <w:rPr>
          <w:noProof/>
        </w:rPr>
      </w:pPr>
      <w:bookmarkStart w:id="558" w:name="_Toc532994456"/>
      <w:bookmarkStart w:id="559"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0" w:name="_Toc70325128"/>
      <w:bookmarkStart w:id="561" w:name="_Toc81226694"/>
      <w:bookmarkStart w:id="562" w:name="_Toc93868985"/>
      <w:bookmarkStart w:id="563" w:name="_Toc148445712"/>
      <w:bookmarkStart w:id="564" w:name="_Toc191324266"/>
      <w:bookmarkStart w:id="565" w:name="_Toc200622637"/>
      <w:r w:rsidRPr="00C12AA7">
        <w:t>6.1.5.2</w:t>
      </w:r>
      <w:r w:rsidRPr="00C12AA7">
        <w:rPr>
          <w:noProof/>
        </w:rPr>
        <w:t>.2</w:t>
      </w:r>
      <w:r w:rsidRPr="00C12AA7">
        <w:rPr>
          <w:noProof/>
        </w:rPr>
        <w:tab/>
        <w:t>Target URI</w:t>
      </w:r>
      <w:bookmarkEnd w:id="558"/>
      <w:bookmarkEnd w:id="559"/>
      <w:bookmarkEnd w:id="560"/>
      <w:bookmarkEnd w:id="561"/>
      <w:bookmarkEnd w:id="562"/>
      <w:bookmarkEnd w:id="563"/>
      <w:bookmarkEnd w:id="564"/>
      <w:bookmarkEnd w:id="565"/>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6" w:name="_Toc532994457"/>
      <w:bookmarkStart w:id="567" w:name="_Toc35971424"/>
      <w:bookmarkStart w:id="568" w:name="_Toc70325129"/>
      <w:bookmarkStart w:id="569" w:name="_Toc81226695"/>
      <w:bookmarkStart w:id="570" w:name="_Toc93868986"/>
      <w:bookmarkStart w:id="571" w:name="_Toc148445713"/>
      <w:bookmarkStart w:id="572" w:name="_Toc191324267"/>
      <w:bookmarkStart w:id="573" w:name="_Toc200622638"/>
      <w:r w:rsidRPr="00C12AA7">
        <w:t>6.1.5.2</w:t>
      </w:r>
      <w:r w:rsidRPr="00C12AA7">
        <w:rPr>
          <w:noProof/>
        </w:rPr>
        <w:t>.3</w:t>
      </w:r>
      <w:r w:rsidRPr="00C12AA7">
        <w:rPr>
          <w:noProof/>
        </w:rPr>
        <w:tab/>
        <w:t>Standard Methods</w:t>
      </w:r>
      <w:bookmarkEnd w:id="566"/>
      <w:bookmarkEnd w:id="567"/>
      <w:bookmarkEnd w:id="568"/>
      <w:bookmarkEnd w:id="569"/>
      <w:bookmarkEnd w:id="570"/>
      <w:bookmarkEnd w:id="571"/>
      <w:bookmarkEnd w:id="572"/>
      <w:bookmarkEnd w:id="573"/>
    </w:p>
    <w:p w14:paraId="647EA268" w14:textId="77777777" w:rsidR="00E105F0" w:rsidRPr="00C12AA7" w:rsidRDefault="00E105F0" w:rsidP="001773FF">
      <w:pPr>
        <w:pStyle w:val="H6"/>
        <w:rPr>
          <w:noProof/>
        </w:rPr>
      </w:pPr>
      <w:bookmarkStart w:id="574" w:name="_Toc532994458"/>
      <w:bookmarkStart w:id="575" w:name="_Toc35971425"/>
      <w:bookmarkStart w:id="576" w:name="_Toc70325130"/>
      <w:bookmarkStart w:id="577" w:name="_Toc81226696"/>
      <w:bookmarkStart w:id="578" w:name="_Toc93868987"/>
      <w:r w:rsidRPr="00C12AA7">
        <w:t>6.1.5.2.3</w:t>
      </w:r>
      <w:r w:rsidRPr="00C12AA7">
        <w:rPr>
          <w:noProof/>
        </w:rPr>
        <w:t>.1</w:t>
      </w:r>
      <w:r w:rsidRPr="00C12AA7">
        <w:rPr>
          <w:noProof/>
        </w:rPr>
        <w:tab/>
        <w:t>POST</w:t>
      </w:r>
      <w:bookmarkEnd w:id="574"/>
      <w:bookmarkEnd w:id="575"/>
      <w:bookmarkEnd w:id="576"/>
      <w:bookmarkEnd w:id="577"/>
      <w:bookmarkEnd w:id="578"/>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79" w:name="_Toc35971427"/>
      <w:bookmarkStart w:id="580" w:name="_Toc70325131"/>
      <w:bookmarkStart w:id="581" w:name="_Toc81226697"/>
      <w:bookmarkStart w:id="582" w:name="_Toc93868988"/>
      <w:bookmarkStart w:id="583" w:name="_Toc148445714"/>
      <w:bookmarkStart w:id="584" w:name="_Toc191324268"/>
      <w:bookmarkStart w:id="585" w:name="_Toc200622639"/>
      <w:bookmarkEnd w:id="556"/>
      <w:r w:rsidRPr="00C12AA7">
        <w:t>6.1.6</w:t>
      </w:r>
      <w:r w:rsidRPr="00C12AA7">
        <w:tab/>
        <w:t>Data Model</w:t>
      </w:r>
      <w:bookmarkEnd w:id="541"/>
      <w:bookmarkEnd w:id="579"/>
      <w:bookmarkEnd w:id="580"/>
      <w:bookmarkEnd w:id="581"/>
      <w:bookmarkEnd w:id="582"/>
      <w:bookmarkEnd w:id="583"/>
      <w:bookmarkEnd w:id="584"/>
      <w:bookmarkEnd w:id="585"/>
    </w:p>
    <w:p w14:paraId="719BE7CB" w14:textId="77777777" w:rsidR="008A6D4A" w:rsidRPr="00C12AA7" w:rsidRDefault="008A6D4A" w:rsidP="001773FF">
      <w:pPr>
        <w:pStyle w:val="Heading4"/>
      </w:pPr>
      <w:bookmarkStart w:id="586" w:name="_Toc510696633"/>
      <w:bookmarkStart w:id="587" w:name="_Toc35971428"/>
      <w:bookmarkStart w:id="588" w:name="_Toc70325132"/>
      <w:bookmarkStart w:id="589" w:name="_Toc81226698"/>
      <w:bookmarkStart w:id="590" w:name="_Toc93868989"/>
      <w:bookmarkStart w:id="591" w:name="_Toc148445715"/>
      <w:bookmarkStart w:id="592" w:name="_Toc191324269"/>
      <w:bookmarkStart w:id="593" w:name="_Toc200622640"/>
      <w:r w:rsidRPr="00C12AA7">
        <w:t>6.1.6.1</w:t>
      </w:r>
      <w:r w:rsidRPr="00C12AA7">
        <w:tab/>
        <w:t>General</w:t>
      </w:r>
      <w:bookmarkEnd w:id="586"/>
      <w:bookmarkEnd w:id="587"/>
      <w:bookmarkEnd w:id="588"/>
      <w:bookmarkEnd w:id="589"/>
      <w:bookmarkEnd w:id="590"/>
      <w:bookmarkEnd w:id="591"/>
      <w:bookmarkEnd w:id="592"/>
      <w:bookmarkEnd w:id="593"/>
    </w:p>
    <w:p w14:paraId="7433BDDB" w14:textId="77777777" w:rsidR="008B1BEC" w:rsidRPr="00C12AA7" w:rsidRDefault="008B1BEC" w:rsidP="008B1BEC">
      <w:bookmarkStart w:id="594" w:name="_Toc510696634"/>
      <w:bookmarkStart w:id="595"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CD96A32" w:rsidR="00A93727" w:rsidRPr="00C12AA7" w:rsidRDefault="00A93727" w:rsidP="00A93727">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6" w:name="_Toc70325133"/>
      <w:bookmarkStart w:id="597" w:name="_Toc81226699"/>
      <w:bookmarkStart w:id="598" w:name="_Toc93868990"/>
      <w:bookmarkStart w:id="599" w:name="_Toc148445716"/>
      <w:bookmarkStart w:id="600" w:name="_Toc191324270"/>
      <w:bookmarkStart w:id="601" w:name="_Toc200622641"/>
      <w:r w:rsidRPr="00C12AA7">
        <w:rPr>
          <w:lang w:val="en-US"/>
        </w:rPr>
        <w:t>6.1.6.2</w:t>
      </w:r>
      <w:r w:rsidRPr="00C12AA7">
        <w:rPr>
          <w:lang w:val="en-US"/>
        </w:rPr>
        <w:tab/>
        <w:t>Structured data types</w:t>
      </w:r>
      <w:bookmarkEnd w:id="594"/>
      <w:bookmarkEnd w:id="595"/>
      <w:bookmarkEnd w:id="596"/>
      <w:bookmarkEnd w:id="597"/>
      <w:bookmarkEnd w:id="598"/>
      <w:bookmarkEnd w:id="599"/>
      <w:bookmarkEnd w:id="600"/>
      <w:bookmarkEnd w:id="601"/>
    </w:p>
    <w:p w14:paraId="7363E81C" w14:textId="77777777" w:rsidR="008A6D4A" w:rsidRPr="00C12AA7" w:rsidRDefault="008A6D4A" w:rsidP="001773FF">
      <w:pPr>
        <w:pStyle w:val="Heading5"/>
      </w:pPr>
      <w:bookmarkStart w:id="602" w:name="_Toc510696635"/>
      <w:bookmarkStart w:id="603" w:name="_Toc35971430"/>
      <w:bookmarkStart w:id="604" w:name="_Toc70325134"/>
      <w:bookmarkStart w:id="605" w:name="_Toc81226700"/>
      <w:bookmarkStart w:id="606" w:name="_Toc93868991"/>
      <w:bookmarkStart w:id="607" w:name="_Toc148445717"/>
      <w:bookmarkStart w:id="608" w:name="_Toc191324271"/>
      <w:bookmarkStart w:id="609" w:name="_Toc200622642"/>
      <w:r w:rsidRPr="00C12AA7">
        <w:t>6.1.6.2.1</w:t>
      </w:r>
      <w:r w:rsidRPr="00C12AA7">
        <w:tab/>
        <w:t>Introduction</w:t>
      </w:r>
      <w:bookmarkEnd w:id="602"/>
      <w:bookmarkEnd w:id="603"/>
      <w:bookmarkEnd w:id="604"/>
      <w:bookmarkEnd w:id="605"/>
      <w:bookmarkEnd w:id="606"/>
      <w:bookmarkEnd w:id="607"/>
      <w:bookmarkEnd w:id="608"/>
      <w:bookmarkEnd w:id="609"/>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0" w:name="_Toc510696636"/>
      <w:bookmarkStart w:id="611" w:name="_Toc35971431"/>
      <w:bookmarkStart w:id="612" w:name="_Toc70325135"/>
      <w:bookmarkStart w:id="613" w:name="_Toc81226701"/>
      <w:bookmarkStart w:id="614" w:name="_Toc93868992"/>
      <w:bookmarkStart w:id="615" w:name="_Toc148445718"/>
      <w:bookmarkStart w:id="616" w:name="_Toc191324272"/>
      <w:bookmarkStart w:id="617" w:name="_Toc200622643"/>
      <w:r w:rsidRPr="00C12AA7">
        <w:lastRenderedPageBreak/>
        <w:t>6.1.6.2.2</w:t>
      </w:r>
      <w:r w:rsidRPr="00C12AA7">
        <w:tab/>
        <w:t xml:space="preserve">Type: </w:t>
      </w:r>
      <w:bookmarkEnd w:id="610"/>
      <w:bookmarkEnd w:id="611"/>
      <w:r w:rsidR="008B1BEC" w:rsidRPr="00C12AA7">
        <w:t>UeACRequestData</w:t>
      </w:r>
      <w:bookmarkEnd w:id="612"/>
      <w:bookmarkEnd w:id="613"/>
      <w:bookmarkEnd w:id="614"/>
      <w:bookmarkEnd w:id="615"/>
      <w:bookmarkEnd w:id="616"/>
      <w:bookmarkEnd w:id="617"/>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18" w:name="_PERM_MCCTEMPBM_CRPT75500034___1" w:colFirst="4" w:colLast="4"/>
            <w:bookmarkStart w:id="619"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0" w:name="_PERM_MCCTEMPBM_CRPT75500035___1" w:colFirst="4" w:colLast="4"/>
            <w:bookmarkStart w:id="621" w:name="_PERM_MCCTEMPBM_CRPT92130006___1" w:colFirst="4" w:colLast="4"/>
            <w:bookmarkEnd w:id="618"/>
            <w:bookmarkEnd w:id="619"/>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0"/>
      <w:bookmarkEnd w:id="621"/>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2" w:name="_Toc510696637"/>
      <w:bookmarkStart w:id="623" w:name="_Toc35971432"/>
      <w:bookmarkStart w:id="624" w:name="_Toc70325136"/>
      <w:bookmarkStart w:id="625" w:name="_Toc81226702"/>
      <w:bookmarkStart w:id="626" w:name="_Toc93868993"/>
      <w:bookmarkStart w:id="627" w:name="_Toc148445719"/>
      <w:bookmarkStart w:id="628" w:name="_Toc191324273"/>
      <w:bookmarkStart w:id="629" w:name="_Toc200622644"/>
      <w:r w:rsidRPr="00C12AA7">
        <w:t>6.1.6.2.3</w:t>
      </w:r>
      <w:r w:rsidRPr="00C12AA7">
        <w:tab/>
        <w:t xml:space="preserve">Type: </w:t>
      </w:r>
      <w:bookmarkEnd w:id="622"/>
      <w:bookmarkEnd w:id="623"/>
      <w:r w:rsidR="00E53ED0" w:rsidRPr="00C12AA7">
        <w:t>UeACResponseData</w:t>
      </w:r>
      <w:bookmarkEnd w:id="624"/>
      <w:bookmarkEnd w:id="625"/>
      <w:bookmarkEnd w:id="626"/>
      <w:bookmarkEnd w:id="627"/>
      <w:bookmarkEnd w:id="628"/>
      <w:bookmarkEnd w:id="629"/>
    </w:p>
    <w:p w14:paraId="7720F8B2" w14:textId="77777777" w:rsidR="005E185F" w:rsidRPr="00C12AA7" w:rsidRDefault="005E185F" w:rsidP="005E185F">
      <w:pPr>
        <w:pStyle w:val="TH"/>
      </w:pPr>
      <w:bookmarkStart w:id="630" w:name="_Toc510696638"/>
      <w:bookmarkStart w:id="631"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2" w:name="_Toc70325137"/>
      <w:bookmarkStart w:id="633" w:name="_Toc81226703"/>
      <w:bookmarkStart w:id="634" w:name="_Toc93868994"/>
      <w:bookmarkStart w:id="635" w:name="_Toc148445720"/>
      <w:bookmarkStart w:id="636" w:name="_Toc191324274"/>
      <w:bookmarkStart w:id="637" w:name="_Toc200622645"/>
      <w:r w:rsidRPr="00C12AA7">
        <w:lastRenderedPageBreak/>
        <w:t>6.1.6.2.4</w:t>
      </w:r>
      <w:r w:rsidRPr="00C12AA7">
        <w:tab/>
        <w:t>Type: E</w:t>
      </w:r>
      <w:r w:rsidR="00630D65">
        <w:t>ac</w:t>
      </w:r>
      <w:r w:rsidRPr="00C12AA7">
        <w:t>Notification</w:t>
      </w:r>
      <w:bookmarkEnd w:id="632"/>
      <w:bookmarkEnd w:id="633"/>
      <w:bookmarkEnd w:id="634"/>
      <w:bookmarkEnd w:id="635"/>
      <w:bookmarkEnd w:id="636"/>
      <w:bookmarkEnd w:id="637"/>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38" w:name="_Toc81226704"/>
      <w:bookmarkStart w:id="639" w:name="_Toc93868995"/>
      <w:bookmarkStart w:id="640" w:name="_Toc148445721"/>
      <w:bookmarkStart w:id="641" w:name="_Toc191324275"/>
      <w:bookmarkStart w:id="642" w:name="_Toc70325138"/>
      <w:bookmarkStart w:id="643" w:name="_Toc200622646"/>
      <w:r w:rsidRPr="00C12AA7">
        <w:t>6.1.6.2.5</w:t>
      </w:r>
      <w:r w:rsidRPr="00C12AA7">
        <w:tab/>
        <w:t>Type: AcuOperationItem</w:t>
      </w:r>
      <w:bookmarkEnd w:id="638"/>
      <w:bookmarkEnd w:id="639"/>
      <w:bookmarkEnd w:id="640"/>
      <w:bookmarkEnd w:id="641"/>
      <w:bookmarkEnd w:id="643"/>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4" w:name="_Toc81226705"/>
      <w:bookmarkStart w:id="645" w:name="_Toc93868996"/>
      <w:bookmarkStart w:id="646" w:name="_Toc148445722"/>
      <w:bookmarkStart w:id="647" w:name="_Toc191324276"/>
      <w:bookmarkStart w:id="648" w:name="_Toc200622647"/>
      <w:r w:rsidRPr="00C12AA7">
        <w:lastRenderedPageBreak/>
        <w:t>6.1.6.2.6</w:t>
      </w:r>
      <w:r w:rsidRPr="00C12AA7">
        <w:tab/>
        <w:t>Type: AcuFailureItem</w:t>
      </w:r>
      <w:bookmarkEnd w:id="644"/>
      <w:bookmarkEnd w:id="645"/>
      <w:bookmarkEnd w:id="646"/>
      <w:bookmarkEnd w:id="647"/>
      <w:bookmarkEnd w:id="648"/>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49" w:name="_Toc73369707"/>
      <w:bookmarkStart w:id="650" w:name="_Toc81226706"/>
      <w:bookmarkStart w:id="651" w:name="_Toc93868997"/>
      <w:bookmarkStart w:id="652" w:name="_Toc148445723"/>
      <w:bookmarkStart w:id="653" w:name="_Toc191324277"/>
      <w:bookmarkStart w:id="654" w:name="_Toc200622648"/>
      <w:r w:rsidRPr="00C12AA7">
        <w:t>6.1.6.2.</w:t>
      </w:r>
      <w:r w:rsidR="000A2FAB" w:rsidRPr="00C12AA7">
        <w:t>7</w:t>
      </w:r>
      <w:r w:rsidRPr="00C12AA7">
        <w:tab/>
        <w:t>Type: PduACRequestData</w:t>
      </w:r>
      <w:bookmarkEnd w:id="649"/>
      <w:bookmarkEnd w:id="650"/>
      <w:bookmarkEnd w:id="651"/>
      <w:bookmarkEnd w:id="652"/>
      <w:bookmarkEnd w:id="653"/>
      <w:bookmarkEnd w:id="654"/>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5" w:name="_Toc73369708"/>
      <w:bookmarkStart w:id="656" w:name="_Toc81226707"/>
      <w:bookmarkStart w:id="657" w:name="_Toc93868998"/>
      <w:bookmarkStart w:id="658" w:name="_Toc148445724"/>
      <w:bookmarkStart w:id="659" w:name="_Toc191324278"/>
      <w:bookmarkStart w:id="660" w:name="_Toc200622649"/>
      <w:r w:rsidRPr="00C12AA7">
        <w:lastRenderedPageBreak/>
        <w:t>6.1.6.2.</w:t>
      </w:r>
      <w:r w:rsidR="000A2FAB" w:rsidRPr="00C12AA7">
        <w:t>8</w:t>
      </w:r>
      <w:r w:rsidRPr="00C12AA7">
        <w:tab/>
        <w:t>Type: PduACResponseData</w:t>
      </w:r>
      <w:bookmarkEnd w:id="655"/>
      <w:bookmarkEnd w:id="656"/>
      <w:bookmarkEnd w:id="657"/>
      <w:bookmarkEnd w:id="658"/>
      <w:bookmarkEnd w:id="659"/>
      <w:bookmarkEnd w:id="660"/>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1" w:name="_Toc93868999"/>
      <w:bookmarkStart w:id="662" w:name="_Toc148445725"/>
      <w:bookmarkStart w:id="663" w:name="_Toc191324279"/>
      <w:bookmarkStart w:id="664" w:name="_Toc81226708"/>
      <w:bookmarkStart w:id="665" w:name="_Toc200622650"/>
      <w:r w:rsidRPr="00C12AA7">
        <w:t>6.1.6.2.</w:t>
      </w:r>
      <w:r w:rsidR="009953BB" w:rsidRPr="00C12AA7">
        <w:t>9</w:t>
      </w:r>
      <w:r w:rsidRPr="00C12AA7">
        <w:tab/>
        <w:t>Type: UeACRequestInfo</w:t>
      </w:r>
      <w:bookmarkEnd w:id="661"/>
      <w:bookmarkEnd w:id="662"/>
      <w:bookmarkEnd w:id="663"/>
      <w:bookmarkEnd w:id="665"/>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6" w:name="_Toc93869000"/>
      <w:bookmarkStart w:id="667" w:name="_Toc148445726"/>
      <w:bookmarkStart w:id="668" w:name="_Toc191324280"/>
      <w:bookmarkStart w:id="669" w:name="_Toc200622651"/>
      <w:r w:rsidRPr="00C12AA7">
        <w:lastRenderedPageBreak/>
        <w:t>6.1.6.2.</w:t>
      </w:r>
      <w:r w:rsidR="009953BB" w:rsidRPr="00C12AA7">
        <w:t>10</w:t>
      </w:r>
      <w:r w:rsidRPr="00C12AA7">
        <w:tab/>
        <w:t>Type: PduACRequestInfo</w:t>
      </w:r>
      <w:bookmarkEnd w:id="666"/>
      <w:bookmarkEnd w:id="667"/>
      <w:bookmarkEnd w:id="668"/>
      <w:bookmarkEnd w:id="669"/>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0" w:name="_Toc148445727"/>
      <w:bookmarkStart w:id="671" w:name="_Toc191324281"/>
      <w:bookmarkStart w:id="672" w:name="_Toc93869001"/>
      <w:bookmarkStart w:id="673" w:name="_Toc200622652"/>
      <w:r w:rsidRPr="00C12AA7">
        <w:t>6.1.6.2.11</w:t>
      </w:r>
      <w:r w:rsidRPr="00C12AA7">
        <w:tab/>
        <w:t>Type: UeAdmissionValue</w:t>
      </w:r>
      <w:bookmarkEnd w:id="670"/>
      <w:bookmarkEnd w:id="671"/>
      <w:bookmarkEnd w:id="673"/>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4" w:name="_Toc148445728"/>
      <w:bookmarkStart w:id="675" w:name="_Toc191324282"/>
      <w:bookmarkStart w:id="676" w:name="_Toc200622653"/>
      <w:r w:rsidRPr="00C12AA7">
        <w:lastRenderedPageBreak/>
        <w:t>6.1.6.2.12</w:t>
      </w:r>
      <w:r w:rsidRPr="00C12AA7">
        <w:tab/>
        <w:t>Type: PduAdmissionValue</w:t>
      </w:r>
      <w:bookmarkEnd w:id="674"/>
      <w:bookmarkEnd w:id="675"/>
      <w:bookmarkEnd w:id="676"/>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77" w:name="_Toc148445729"/>
      <w:bookmarkStart w:id="678" w:name="_Toc191324283"/>
      <w:bookmarkStart w:id="679" w:name="_Toc200622654"/>
      <w:r w:rsidRPr="00C12AA7">
        <w:t>6.1.6.2.13</w:t>
      </w:r>
      <w:r w:rsidRPr="00C12AA7">
        <w:tab/>
        <w:t xml:space="preserve">Type: </w:t>
      </w:r>
      <w:bookmarkStart w:id="680" w:name="_Hlk134026571"/>
      <w:r w:rsidRPr="00C12AA7">
        <w:t>ACUpdateData</w:t>
      </w:r>
      <w:bookmarkEnd w:id="677"/>
      <w:bookmarkEnd w:id="678"/>
      <w:bookmarkEnd w:id="679"/>
      <w:bookmarkEnd w:id="680"/>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1" w:name="_Hlk134086863"/>
            <w:r w:rsidRPr="00C12AA7">
              <w:rPr>
                <w:rFonts w:ascii="Arial" w:hAnsi="Arial"/>
                <w:sz w:val="18"/>
              </w:rPr>
              <w:t>maxUesNumber</w:t>
            </w:r>
            <w:bookmarkEnd w:id="681"/>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2" w:name="_Hlk134086880"/>
            <w:r w:rsidRPr="00C12AA7">
              <w:rPr>
                <w:rFonts w:ascii="Arial" w:hAnsi="Arial"/>
                <w:sz w:val="18"/>
              </w:rPr>
              <w:t>maxPdusNumber</w:t>
            </w:r>
            <w:bookmarkEnd w:id="682"/>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3" w:name="_Toc148445730"/>
      <w:bookmarkStart w:id="684" w:name="_Toc191324284"/>
      <w:bookmarkStart w:id="685" w:name="_Toc200622655"/>
      <w:r w:rsidRPr="00C12AA7">
        <w:t>6.1.6.2.</w:t>
      </w:r>
      <w:r w:rsidR="00507FF9" w:rsidRPr="00C12AA7">
        <w:t>14</w:t>
      </w:r>
      <w:r w:rsidRPr="00C12AA7">
        <w:tab/>
        <w:t>Type: QuotaUpdateRequestData</w:t>
      </w:r>
      <w:bookmarkEnd w:id="683"/>
      <w:bookmarkEnd w:id="684"/>
      <w:bookmarkEnd w:id="685"/>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6" w:name="_Toc148445731"/>
      <w:bookmarkStart w:id="687" w:name="_Toc191324285"/>
      <w:bookmarkStart w:id="688" w:name="_Toc200622656"/>
      <w:r w:rsidRPr="00C12AA7">
        <w:t>6.1.6.2.</w:t>
      </w:r>
      <w:r w:rsidR="00507FF9" w:rsidRPr="00C12AA7">
        <w:t>15</w:t>
      </w:r>
      <w:r w:rsidRPr="00C12AA7">
        <w:tab/>
        <w:t>Type: QuotaUpdateResponseData</w:t>
      </w:r>
      <w:bookmarkEnd w:id="686"/>
      <w:bookmarkEnd w:id="687"/>
      <w:bookmarkEnd w:id="688"/>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89" w:name="_Toc148445732"/>
      <w:bookmarkStart w:id="690" w:name="_Toc191324286"/>
      <w:bookmarkStart w:id="691" w:name="_Toc200622657"/>
      <w:r w:rsidRPr="00C12AA7">
        <w:rPr>
          <w:lang w:val="en-US"/>
        </w:rPr>
        <w:t>6.1.6.3</w:t>
      </w:r>
      <w:r w:rsidRPr="00C12AA7">
        <w:rPr>
          <w:lang w:val="en-US"/>
        </w:rPr>
        <w:tab/>
        <w:t>Simple data types and enumerations</w:t>
      </w:r>
      <w:bookmarkEnd w:id="630"/>
      <w:bookmarkEnd w:id="631"/>
      <w:bookmarkEnd w:id="642"/>
      <w:bookmarkEnd w:id="664"/>
      <w:bookmarkEnd w:id="672"/>
      <w:bookmarkEnd w:id="689"/>
      <w:bookmarkEnd w:id="690"/>
      <w:bookmarkEnd w:id="691"/>
    </w:p>
    <w:p w14:paraId="0B8DD26B" w14:textId="77777777" w:rsidR="008A6D4A" w:rsidRPr="00C12AA7" w:rsidRDefault="008A6D4A" w:rsidP="001773FF">
      <w:pPr>
        <w:pStyle w:val="Heading5"/>
      </w:pPr>
      <w:bookmarkStart w:id="692" w:name="_Toc510696639"/>
      <w:bookmarkStart w:id="693" w:name="_Toc35971434"/>
      <w:bookmarkStart w:id="694" w:name="_Toc70325139"/>
      <w:bookmarkStart w:id="695" w:name="_Toc81226709"/>
      <w:bookmarkStart w:id="696" w:name="_Toc93869002"/>
      <w:bookmarkStart w:id="697" w:name="_Toc148445733"/>
      <w:bookmarkStart w:id="698" w:name="_Toc191324287"/>
      <w:bookmarkStart w:id="699" w:name="_Toc200622658"/>
      <w:r w:rsidRPr="00C12AA7">
        <w:t>6.1.6.3.1</w:t>
      </w:r>
      <w:r w:rsidRPr="00C12AA7">
        <w:tab/>
        <w:t>Introduction</w:t>
      </w:r>
      <w:bookmarkEnd w:id="692"/>
      <w:bookmarkEnd w:id="693"/>
      <w:bookmarkEnd w:id="694"/>
      <w:bookmarkEnd w:id="695"/>
      <w:bookmarkEnd w:id="696"/>
      <w:bookmarkEnd w:id="697"/>
      <w:bookmarkEnd w:id="698"/>
      <w:bookmarkEnd w:id="699"/>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0" w:name="_Toc510696640"/>
      <w:bookmarkStart w:id="701" w:name="_Toc35971435"/>
      <w:bookmarkStart w:id="702" w:name="_Toc70325140"/>
      <w:bookmarkStart w:id="703" w:name="_Toc81226710"/>
      <w:bookmarkStart w:id="704" w:name="_Toc93869003"/>
      <w:bookmarkStart w:id="705" w:name="_Toc148445734"/>
      <w:bookmarkStart w:id="706" w:name="_Toc191324288"/>
      <w:bookmarkStart w:id="707" w:name="_Toc200622659"/>
      <w:r w:rsidRPr="00C12AA7">
        <w:t>6.1.6.3.2</w:t>
      </w:r>
      <w:r w:rsidRPr="00C12AA7">
        <w:tab/>
        <w:t>Simple data types</w:t>
      </w:r>
      <w:bookmarkEnd w:id="700"/>
      <w:bookmarkEnd w:id="701"/>
      <w:bookmarkEnd w:id="702"/>
      <w:bookmarkEnd w:id="703"/>
      <w:bookmarkEnd w:id="704"/>
      <w:bookmarkEnd w:id="705"/>
      <w:bookmarkEnd w:id="706"/>
      <w:bookmarkEnd w:id="707"/>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08" w:name="_Toc510696641"/>
      <w:bookmarkStart w:id="709" w:name="_Toc35971436"/>
      <w:bookmarkStart w:id="710" w:name="_Toc70325141"/>
      <w:bookmarkStart w:id="711" w:name="_Toc81226711"/>
      <w:bookmarkStart w:id="712" w:name="_Toc93869004"/>
      <w:bookmarkStart w:id="713" w:name="_Toc148445735"/>
      <w:bookmarkStart w:id="714" w:name="_Toc191324289"/>
      <w:bookmarkStart w:id="715" w:name="_Toc200622660"/>
      <w:r w:rsidRPr="00C12AA7">
        <w:t>6.1.6.3.3</w:t>
      </w:r>
      <w:r w:rsidRPr="00C12AA7">
        <w:tab/>
        <w:t xml:space="preserve">Enumeration: </w:t>
      </w:r>
      <w:bookmarkEnd w:id="708"/>
      <w:bookmarkEnd w:id="709"/>
      <w:r w:rsidR="0084288F" w:rsidRPr="00C12AA7">
        <w:t>EACMode</w:t>
      </w:r>
      <w:bookmarkEnd w:id="710"/>
      <w:bookmarkEnd w:id="711"/>
      <w:bookmarkEnd w:id="712"/>
      <w:bookmarkEnd w:id="713"/>
      <w:bookmarkEnd w:id="714"/>
      <w:bookmarkEnd w:id="715"/>
    </w:p>
    <w:p w14:paraId="67850D4A" w14:textId="77777777" w:rsidR="001C4ECF" w:rsidRPr="00C12AA7" w:rsidRDefault="001C4ECF" w:rsidP="001C4ECF">
      <w:bookmarkStart w:id="716" w:name="_Toc510696642"/>
      <w:bookmarkStart w:id="717"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18" w:name="_Toc81226712"/>
      <w:bookmarkStart w:id="719" w:name="_Toc93869005"/>
      <w:bookmarkStart w:id="720" w:name="_Toc148445736"/>
      <w:bookmarkStart w:id="721" w:name="_Toc191324290"/>
      <w:bookmarkStart w:id="722" w:name="_Toc510696643"/>
      <w:bookmarkStart w:id="723" w:name="_Toc35971438"/>
      <w:bookmarkStart w:id="724" w:name="_Toc70325142"/>
      <w:bookmarkStart w:id="725" w:name="_Toc200622661"/>
      <w:bookmarkEnd w:id="716"/>
      <w:bookmarkEnd w:id="717"/>
      <w:r w:rsidRPr="00C12AA7">
        <w:t>6.1.6.3.4</w:t>
      </w:r>
      <w:r w:rsidRPr="00C12AA7">
        <w:tab/>
        <w:t>Enumeration: AcuFlag</w:t>
      </w:r>
      <w:bookmarkEnd w:id="718"/>
      <w:bookmarkEnd w:id="719"/>
      <w:bookmarkEnd w:id="720"/>
      <w:bookmarkEnd w:id="721"/>
      <w:bookmarkEnd w:id="725"/>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6" w:name="_Toc81226713"/>
      <w:bookmarkStart w:id="727" w:name="_Toc93869006"/>
      <w:bookmarkStart w:id="728" w:name="_Toc148445737"/>
      <w:bookmarkStart w:id="729" w:name="_Toc191324291"/>
      <w:bookmarkStart w:id="730" w:name="_Toc200622662"/>
      <w:r w:rsidRPr="00C12AA7">
        <w:t>6.1.6.3.5</w:t>
      </w:r>
      <w:r w:rsidRPr="00C12AA7">
        <w:tab/>
        <w:t>Enumeration: AcuFailureReason</w:t>
      </w:r>
      <w:bookmarkEnd w:id="726"/>
      <w:bookmarkEnd w:id="727"/>
      <w:bookmarkEnd w:id="728"/>
      <w:bookmarkEnd w:id="729"/>
      <w:bookmarkEnd w:id="730"/>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1" w:name="_Toc148445738"/>
      <w:bookmarkStart w:id="732" w:name="_Toc191324292"/>
      <w:bookmarkStart w:id="733" w:name="_Toc81226714"/>
      <w:bookmarkStart w:id="734" w:name="_Toc93869007"/>
      <w:bookmarkStart w:id="735" w:name="_Toc200622663"/>
      <w:r w:rsidRPr="00C12AA7">
        <w:t>6.1.6.3.6</w:t>
      </w:r>
      <w:r w:rsidRPr="00C12AA7">
        <w:tab/>
        <w:t>Enumeration: SliceQuotaType</w:t>
      </w:r>
      <w:bookmarkEnd w:id="731"/>
      <w:bookmarkEnd w:id="732"/>
      <w:bookmarkEnd w:id="735"/>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6" w:name="_Toc148445739"/>
      <w:bookmarkStart w:id="737" w:name="_Toc191324293"/>
      <w:bookmarkStart w:id="738" w:name="_Toc200622664"/>
      <w:r w:rsidRPr="00C12AA7">
        <w:t>6.1.6.3.7</w:t>
      </w:r>
      <w:r w:rsidRPr="00C12AA7">
        <w:tab/>
        <w:t>Enumeration: NsacAdmissionMode</w:t>
      </w:r>
      <w:bookmarkEnd w:id="736"/>
      <w:bookmarkEnd w:id="737"/>
      <w:bookmarkEnd w:id="738"/>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39" w:name="_Toc191324294"/>
      <w:bookmarkStart w:id="740" w:name="_Toc148445740"/>
      <w:bookmarkStart w:id="741" w:name="_Toc200622665"/>
      <w:r w:rsidRPr="00C12AA7">
        <w:t>6.1.6.3.</w:t>
      </w:r>
      <w:r>
        <w:t>8</w:t>
      </w:r>
      <w:r w:rsidRPr="00C12AA7">
        <w:tab/>
        <w:t xml:space="preserve">Enumeration: </w:t>
      </w:r>
      <w:r>
        <w:t>QuotaE</w:t>
      </w:r>
      <w:r w:rsidRPr="007E146F">
        <w:t>xceed</w:t>
      </w:r>
      <w:r>
        <w:t>Indication</w:t>
      </w:r>
      <w:bookmarkEnd w:id="739"/>
      <w:bookmarkEnd w:id="741"/>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2" w:name="_Toc191324295"/>
      <w:bookmarkStart w:id="743" w:name="_Toc200622666"/>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2"/>
      <w:bookmarkEnd w:id="723"/>
      <w:bookmarkEnd w:id="724"/>
      <w:bookmarkEnd w:id="733"/>
      <w:bookmarkEnd w:id="734"/>
      <w:bookmarkEnd w:id="740"/>
      <w:bookmarkEnd w:id="742"/>
      <w:bookmarkEnd w:id="743"/>
    </w:p>
    <w:p w14:paraId="67F4FDF3" w14:textId="77777777" w:rsidR="00F82546" w:rsidRPr="00C12AA7" w:rsidRDefault="00F82546" w:rsidP="00F82546">
      <w:bookmarkStart w:id="744" w:name="_Toc510696644"/>
      <w:bookmarkStart w:id="745"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6" w:name="_Toc510696646"/>
      <w:bookmarkStart w:id="747" w:name="_Toc35971441"/>
      <w:bookmarkStart w:id="748" w:name="_Toc70325143"/>
      <w:bookmarkStart w:id="749" w:name="_Toc81226715"/>
      <w:bookmarkStart w:id="750" w:name="_Toc93869008"/>
      <w:bookmarkStart w:id="751" w:name="_Toc148445741"/>
      <w:bookmarkStart w:id="752" w:name="_Toc191324296"/>
      <w:bookmarkStart w:id="753" w:name="_Toc200622667"/>
      <w:bookmarkEnd w:id="744"/>
      <w:bookmarkEnd w:id="745"/>
      <w:r w:rsidRPr="00C12AA7">
        <w:t>6.1.6.5</w:t>
      </w:r>
      <w:r w:rsidRPr="00C12AA7">
        <w:tab/>
        <w:t>Binary data</w:t>
      </w:r>
      <w:bookmarkEnd w:id="746"/>
      <w:bookmarkEnd w:id="747"/>
      <w:bookmarkEnd w:id="748"/>
      <w:bookmarkEnd w:id="749"/>
      <w:bookmarkEnd w:id="750"/>
      <w:bookmarkEnd w:id="751"/>
      <w:bookmarkEnd w:id="752"/>
      <w:bookmarkEnd w:id="753"/>
    </w:p>
    <w:p w14:paraId="5346C281" w14:textId="77777777" w:rsidR="00345FE0" w:rsidRPr="00C12AA7" w:rsidRDefault="00345FE0" w:rsidP="00345FE0">
      <w:bookmarkStart w:id="754" w:name="_Toc35971442"/>
      <w:r w:rsidRPr="00C12AA7">
        <w:t>In this release, no binary data types are defined in this specification.</w:t>
      </w:r>
    </w:p>
    <w:p w14:paraId="606FBD1A" w14:textId="77777777" w:rsidR="008A6D4A" w:rsidRPr="00C12AA7" w:rsidRDefault="008A6D4A" w:rsidP="001773FF">
      <w:pPr>
        <w:pStyle w:val="Heading3"/>
      </w:pPr>
      <w:bookmarkStart w:id="755" w:name="_Toc510696647"/>
      <w:bookmarkStart w:id="756" w:name="_Toc35971443"/>
      <w:bookmarkStart w:id="757" w:name="_Toc70325144"/>
      <w:bookmarkStart w:id="758" w:name="_Toc81226716"/>
      <w:bookmarkStart w:id="759" w:name="_Toc93869009"/>
      <w:bookmarkStart w:id="760" w:name="_Toc148445742"/>
      <w:bookmarkStart w:id="761" w:name="_Toc191324297"/>
      <w:bookmarkStart w:id="762" w:name="_Toc200622668"/>
      <w:bookmarkEnd w:id="754"/>
      <w:r w:rsidRPr="00C12AA7">
        <w:t>6.1.7</w:t>
      </w:r>
      <w:r w:rsidRPr="00C12AA7">
        <w:tab/>
        <w:t>Error Handling</w:t>
      </w:r>
      <w:bookmarkEnd w:id="755"/>
      <w:bookmarkEnd w:id="756"/>
      <w:bookmarkEnd w:id="757"/>
      <w:bookmarkEnd w:id="758"/>
      <w:bookmarkEnd w:id="759"/>
      <w:bookmarkEnd w:id="760"/>
      <w:bookmarkEnd w:id="761"/>
      <w:bookmarkEnd w:id="762"/>
    </w:p>
    <w:p w14:paraId="292423A7" w14:textId="77777777" w:rsidR="008A6D4A" w:rsidRPr="00C12AA7" w:rsidRDefault="008A6D4A" w:rsidP="001773FF">
      <w:pPr>
        <w:pStyle w:val="Heading4"/>
      </w:pPr>
      <w:bookmarkStart w:id="763" w:name="_Toc35971444"/>
      <w:bookmarkStart w:id="764" w:name="_Toc70325145"/>
      <w:bookmarkStart w:id="765" w:name="_Toc81226717"/>
      <w:bookmarkStart w:id="766" w:name="_Toc93869010"/>
      <w:bookmarkStart w:id="767" w:name="_Toc148445743"/>
      <w:bookmarkStart w:id="768" w:name="_Toc191324298"/>
      <w:bookmarkStart w:id="769" w:name="_Toc200622669"/>
      <w:r w:rsidRPr="00C12AA7">
        <w:t>6.1.7.1</w:t>
      </w:r>
      <w:r w:rsidRPr="00C12AA7">
        <w:tab/>
        <w:t>General</w:t>
      </w:r>
      <w:bookmarkEnd w:id="763"/>
      <w:bookmarkEnd w:id="764"/>
      <w:bookmarkEnd w:id="765"/>
      <w:bookmarkEnd w:id="766"/>
      <w:bookmarkEnd w:id="767"/>
      <w:bookmarkEnd w:id="768"/>
      <w:bookmarkEnd w:id="769"/>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0" w:name="_Toc35971445"/>
      <w:bookmarkStart w:id="771" w:name="_Toc70325146"/>
      <w:bookmarkStart w:id="772" w:name="_Toc81226718"/>
      <w:bookmarkStart w:id="773" w:name="_Toc93869011"/>
      <w:bookmarkStart w:id="774" w:name="_Toc148445744"/>
      <w:bookmarkStart w:id="775" w:name="_Toc191324299"/>
      <w:bookmarkStart w:id="776" w:name="_Toc200622670"/>
      <w:r w:rsidRPr="00C12AA7">
        <w:t>6.1.7.2</w:t>
      </w:r>
      <w:r w:rsidRPr="00C12AA7">
        <w:tab/>
        <w:t>Protocol Errors</w:t>
      </w:r>
      <w:bookmarkEnd w:id="770"/>
      <w:bookmarkEnd w:id="771"/>
      <w:bookmarkEnd w:id="772"/>
      <w:bookmarkEnd w:id="773"/>
      <w:bookmarkEnd w:id="774"/>
      <w:bookmarkEnd w:id="775"/>
      <w:bookmarkEnd w:id="776"/>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77" w:name="_Toc35971446"/>
      <w:bookmarkStart w:id="778" w:name="_Toc70325147"/>
      <w:bookmarkStart w:id="779" w:name="_Toc81226719"/>
      <w:bookmarkStart w:id="780" w:name="_Toc93869012"/>
      <w:bookmarkStart w:id="781" w:name="_Toc148445745"/>
      <w:bookmarkStart w:id="782" w:name="_Toc191324300"/>
      <w:bookmarkStart w:id="783" w:name="_Toc200622671"/>
      <w:r w:rsidRPr="00C12AA7">
        <w:t>6.1.7.3</w:t>
      </w:r>
      <w:r w:rsidRPr="00C12AA7">
        <w:tab/>
        <w:t>Application Errors</w:t>
      </w:r>
      <w:bookmarkEnd w:id="777"/>
      <w:bookmarkEnd w:id="778"/>
      <w:bookmarkEnd w:id="779"/>
      <w:bookmarkEnd w:id="780"/>
      <w:bookmarkEnd w:id="781"/>
      <w:bookmarkEnd w:id="782"/>
      <w:bookmarkEnd w:id="783"/>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4" w:name="_Toc492899751"/>
      <w:bookmarkStart w:id="785" w:name="_Toc492900030"/>
      <w:bookmarkStart w:id="786" w:name="_Toc492967832"/>
      <w:bookmarkStart w:id="787" w:name="_Toc492972920"/>
      <w:bookmarkStart w:id="788" w:name="_Toc492973140"/>
      <w:bookmarkStart w:id="789" w:name="_Toc493774060"/>
      <w:bookmarkStart w:id="790" w:name="_Toc508285804"/>
      <w:bookmarkStart w:id="791" w:name="_Toc508287269"/>
      <w:bookmarkStart w:id="792" w:name="_Toc510696648"/>
      <w:bookmarkStart w:id="793" w:name="_Toc35971447"/>
    </w:p>
    <w:p w14:paraId="28E6B42E" w14:textId="77777777" w:rsidR="008A6D4A" w:rsidRPr="00C12AA7" w:rsidRDefault="008A6D4A" w:rsidP="001773FF">
      <w:pPr>
        <w:pStyle w:val="Heading3"/>
      </w:pPr>
      <w:bookmarkStart w:id="794" w:name="_Toc70325148"/>
      <w:bookmarkStart w:id="795" w:name="_Toc81226720"/>
      <w:bookmarkStart w:id="796" w:name="_Toc93869013"/>
      <w:bookmarkStart w:id="797" w:name="_Toc148445746"/>
      <w:bookmarkStart w:id="798" w:name="_Toc191324301"/>
      <w:bookmarkStart w:id="799" w:name="_Toc200622672"/>
      <w:r w:rsidRPr="00C12AA7">
        <w:t>6.1.8</w:t>
      </w:r>
      <w:r w:rsidRPr="00C12AA7">
        <w:tab/>
        <w:t>Feature negotiation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0" w:name="_Toc532994477"/>
      <w:bookmarkStart w:id="801" w:name="_Toc35971448"/>
      <w:bookmarkStart w:id="802" w:name="_Toc70325149"/>
      <w:bookmarkStart w:id="803" w:name="_Toc81226721"/>
      <w:bookmarkStart w:id="804" w:name="_Toc93869014"/>
      <w:bookmarkStart w:id="805" w:name="_Toc148445747"/>
      <w:bookmarkStart w:id="806" w:name="_Toc191324302"/>
      <w:bookmarkStart w:id="807" w:name="_Toc510696649"/>
      <w:bookmarkStart w:id="808" w:name="_Toc200622673"/>
      <w:r w:rsidRPr="00C12AA7">
        <w:t>6.1.9</w:t>
      </w:r>
      <w:r w:rsidRPr="00C12AA7">
        <w:tab/>
        <w:t>Security</w:t>
      </w:r>
      <w:bookmarkEnd w:id="800"/>
      <w:bookmarkEnd w:id="801"/>
      <w:bookmarkEnd w:id="802"/>
      <w:bookmarkEnd w:id="803"/>
      <w:bookmarkEnd w:id="804"/>
      <w:bookmarkEnd w:id="805"/>
      <w:bookmarkEnd w:id="806"/>
      <w:bookmarkEnd w:id="808"/>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09" w:name="_Toc148445748"/>
      <w:bookmarkStart w:id="810" w:name="_Toc191324303"/>
      <w:bookmarkStart w:id="811" w:name="_Toc200622674"/>
      <w:r w:rsidRPr="00C12AA7">
        <w:rPr>
          <w:lang w:val="en-US"/>
        </w:rPr>
        <w:t>6.1.10</w:t>
      </w:r>
      <w:r w:rsidRPr="00C12AA7">
        <w:rPr>
          <w:lang w:val="en-US"/>
        </w:rPr>
        <w:tab/>
        <w:t>HTTP redirection</w:t>
      </w:r>
      <w:bookmarkEnd w:id="809"/>
      <w:bookmarkEnd w:id="810"/>
      <w:bookmarkEnd w:id="811"/>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2" w:name="_Toc70928041"/>
      <w:bookmarkStart w:id="813" w:name="_Toc81226722"/>
      <w:bookmarkStart w:id="814" w:name="_Toc93869015"/>
      <w:bookmarkStart w:id="815" w:name="_Toc148445749"/>
      <w:bookmarkStart w:id="816" w:name="_Toc191324304"/>
      <w:bookmarkStart w:id="817" w:name="_Toc200622675"/>
      <w:r w:rsidRPr="00C12AA7">
        <w:t>6.</w:t>
      </w:r>
      <w:r w:rsidR="004A575E" w:rsidRPr="00C12AA7">
        <w:t>2</w:t>
      </w:r>
      <w:r w:rsidRPr="00C12AA7">
        <w:tab/>
        <w:t>Nnsacf_SliceEventExposure Service API</w:t>
      </w:r>
      <w:bookmarkEnd w:id="812"/>
      <w:bookmarkEnd w:id="813"/>
      <w:bookmarkEnd w:id="814"/>
      <w:bookmarkEnd w:id="815"/>
      <w:bookmarkEnd w:id="816"/>
      <w:bookmarkEnd w:id="817"/>
    </w:p>
    <w:p w14:paraId="094BD2A4" w14:textId="49F73640" w:rsidR="003F1FCA" w:rsidRPr="00C12AA7" w:rsidRDefault="003F1FCA" w:rsidP="001773FF">
      <w:pPr>
        <w:pStyle w:val="Heading3"/>
      </w:pPr>
      <w:bookmarkStart w:id="818" w:name="_Toc70928042"/>
      <w:bookmarkStart w:id="819" w:name="_Toc81226723"/>
      <w:bookmarkStart w:id="820" w:name="_Toc93869016"/>
      <w:bookmarkStart w:id="821" w:name="_Toc148445750"/>
      <w:bookmarkStart w:id="822" w:name="_Toc191324305"/>
      <w:bookmarkStart w:id="823" w:name="_Toc200622676"/>
      <w:r w:rsidRPr="00C12AA7">
        <w:t>6.</w:t>
      </w:r>
      <w:r w:rsidR="004A575E" w:rsidRPr="00C12AA7">
        <w:t>2</w:t>
      </w:r>
      <w:r w:rsidRPr="00C12AA7">
        <w:t>.1</w:t>
      </w:r>
      <w:r w:rsidRPr="00C12AA7">
        <w:tab/>
        <w:t>Introduction</w:t>
      </w:r>
      <w:bookmarkEnd w:id="818"/>
      <w:bookmarkEnd w:id="819"/>
      <w:bookmarkEnd w:id="820"/>
      <w:bookmarkEnd w:id="821"/>
      <w:bookmarkEnd w:id="822"/>
      <w:bookmarkEnd w:id="823"/>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4" w:name="_Toc70928043"/>
      <w:bookmarkStart w:id="825" w:name="_Toc81226724"/>
      <w:bookmarkStart w:id="826" w:name="_Toc93869017"/>
      <w:bookmarkStart w:id="827" w:name="_Toc148445751"/>
      <w:bookmarkStart w:id="828" w:name="_Toc191324306"/>
      <w:bookmarkStart w:id="829" w:name="_Toc200622677"/>
      <w:r w:rsidRPr="00C12AA7">
        <w:lastRenderedPageBreak/>
        <w:t>6.</w:t>
      </w:r>
      <w:r w:rsidR="004A575E" w:rsidRPr="00C12AA7">
        <w:t>2</w:t>
      </w:r>
      <w:r w:rsidRPr="00C12AA7">
        <w:t>.2</w:t>
      </w:r>
      <w:r w:rsidRPr="00C12AA7">
        <w:tab/>
        <w:t>Usage of HTTP</w:t>
      </w:r>
      <w:bookmarkEnd w:id="824"/>
      <w:bookmarkEnd w:id="825"/>
      <w:bookmarkEnd w:id="826"/>
      <w:bookmarkEnd w:id="827"/>
      <w:bookmarkEnd w:id="828"/>
      <w:bookmarkEnd w:id="829"/>
    </w:p>
    <w:p w14:paraId="6EF51046" w14:textId="258D6732" w:rsidR="003F1FCA" w:rsidRPr="00C12AA7" w:rsidRDefault="003F1FCA" w:rsidP="001773FF">
      <w:pPr>
        <w:pStyle w:val="Heading4"/>
      </w:pPr>
      <w:bookmarkStart w:id="830" w:name="_Toc70928044"/>
      <w:bookmarkStart w:id="831" w:name="_Toc81226725"/>
      <w:bookmarkStart w:id="832" w:name="_Toc93869018"/>
      <w:bookmarkStart w:id="833" w:name="_Toc148445752"/>
      <w:bookmarkStart w:id="834" w:name="_Toc191324307"/>
      <w:bookmarkStart w:id="835" w:name="_Toc200622678"/>
      <w:r w:rsidRPr="00C12AA7">
        <w:t>6.</w:t>
      </w:r>
      <w:r w:rsidR="004A575E" w:rsidRPr="00C12AA7">
        <w:t>2</w:t>
      </w:r>
      <w:r w:rsidRPr="00C12AA7">
        <w:t>.2.1</w:t>
      </w:r>
      <w:r w:rsidRPr="00C12AA7">
        <w:tab/>
        <w:t>General</w:t>
      </w:r>
      <w:bookmarkEnd w:id="830"/>
      <w:bookmarkEnd w:id="831"/>
      <w:bookmarkEnd w:id="832"/>
      <w:bookmarkEnd w:id="833"/>
      <w:bookmarkEnd w:id="834"/>
      <w:bookmarkEnd w:id="835"/>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836" w:name="_Toc70928045"/>
      <w:bookmarkStart w:id="837" w:name="_Toc81226726"/>
      <w:bookmarkStart w:id="838" w:name="_Toc93869019"/>
      <w:bookmarkStart w:id="839" w:name="_Toc148445753"/>
      <w:bookmarkStart w:id="840" w:name="_Toc191324308"/>
      <w:bookmarkStart w:id="841" w:name="_Toc200622679"/>
      <w:r w:rsidRPr="00C12AA7">
        <w:t>6.</w:t>
      </w:r>
      <w:r w:rsidR="00E36E13" w:rsidRPr="00C12AA7">
        <w:t>2</w:t>
      </w:r>
      <w:r w:rsidRPr="00C12AA7">
        <w:t>.2.2</w:t>
      </w:r>
      <w:r w:rsidRPr="00C12AA7">
        <w:tab/>
        <w:t>HTTP standard headers</w:t>
      </w:r>
      <w:bookmarkEnd w:id="836"/>
      <w:bookmarkEnd w:id="837"/>
      <w:bookmarkEnd w:id="838"/>
      <w:bookmarkEnd w:id="839"/>
      <w:bookmarkEnd w:id="840"/>
      <w:bookmarkEnd w:id="841"/>
    </w:p>
    <w:p w14:paraId="748B77C2" w14:textId="2D3655B4" w:rsidR="003F1FCA" w:rsidRPr="00C12AA7" w:rsidRDefault="003F1FCA" w:rsidP="001773FF">
      <w:pPr>
        <w:pStyle w:val="Heading5"/>
        <w:rPr>
          <w:lang w:eastAsia="zh-CN"/>
        </w:rPr>
      </w:pPr>
      <w:bookmarkStart w:id="842" w:name="_Toc70928046"/>
      <w:bookmarkStart w:id="843" w:name="_Toc81226727"/>
      <w:bookmarkStart w:id="844" w:name="_Toc93869020"/>
      <w:bookmarkStart w:id="845" w:name="_Toc148445754"/>
      <w:bookmarkStart w:id="846" w:name="_Toc191324309"/>
      <w:bookmarkStart w:id="847" w:name="_Toc200622680"/>
      <w:r w:rsidRPr="00C12AA7">
        <w:t>6.</w:t>
      </w:r>
      <w:r w:rsidR="00E36E13" w:rsidRPr="00C12AA7">
        <w:t>2</w:t>
      </w:r>
      <w:r w:rsidRPr="00C12AA7">
        <w:t>.2.2.1</w:t>
      </w:r>
      <w:r w:rsidRPr="00C12AA7">
        <w:rPr>
          <w:rFonts w:hint="eastAsia"/>
          <w:lang w:eastAsia="zh-CN"/>
        </w:rPr>
        <w:tab/>
      </w:r>
      <w:r w:rsidRPr="00C12AA7">
        <w:rPr>
          <w:lang w:eastAsia="zh-CN"/>
        </w:rPr>
        <w:t>General</w:t>
      </w:r>
      <w:bookmarkEnd w:id="842"/>
      <w:bookmarkEnd w:id="843"/>
      <w:bookmarkEnd w:id="844"/>
      <w:bookmarkEnd w:id="845"/>
      <w:bookmarkEnd w:id="846"/>
      <w:bookmarkEnd w:id="847"/>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848" w:name="_Toc70928047"/>
      <w:bookmarkStart w:id="849" w:name="_Toc81226728"/>
      <w:bookmarkStart w:id="850" w:name="_Toc93869021"/>
      <w:bookmarkStart w:id="851" w:name="_Toc148445755"/>
      <w:bookmarkStart w:id="852" w:name="_Toc191324310"/>
      <w:bookmarkStart w:id="853" w:name="_Toc200622681"/>
      <w:r w:rsidRPr="00C12AA7">
        <w:t>6.</w:t>
      </w:r>
      <w:r w:rsidR="00E36E13" w:rsidRPr="00C12AA7">
        <w:t>2</w:t>
      </w:r>
      <w:r w:rsidRPr="00C12AA7">
        <w:t>.2.2.2</w:t>
      </w:r>
      <w:r w:rsidRPr="00C12AA7">
        <w:tab/>
        <w:t>Content type</w:t>
      </w:r>
      <w:bookmarkEnd w:id="848"/>
      <w:bookmarkEnd w:id="849"/>
      <w:bookmarkEnd w:id="850"/>
      <w:bookmarkEnd w:id="851"/>
      <w:bookmarkEnd w:id="852"/>
      <w:bookmarkEnd w:id="853"/>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854" w:name="_Toc70928048"/>
      <w:bookmarkStart w:id="855" w:name="_Toc81226729"/>
      <w:bookmarkStart w:id="856" w:name="_Toc93869022"/>
      <w:bookmarkStart w:id="857" w:name="_Toc148445756"/>
      <w:bookmarkStart w:id="858" w:name="_Toc191324311"/>
      <w:bookmarkStart w:id="859" w:name="_Toc200622682"/>
      <w:r w:rsidRPr="00C12AA7">
        <w:t>6.</w:t>
      </w:r>
      <w:r w:rsidR="00E36E13" w:rsidRPr="00C12AA7">
        <w:t>2</w:t>
      </w:r>
      <w:r w:rsidRPr="00C12AA7">
        <w:t>.2.3</w:t>
      </w:r>
      <w:r w:rsidRPr="00C12AA7">
        <w:tab/>
        <w:t>HTTP custom headers</w:t>
      </w:r>
      <w:bookmarkEnd w:id="854"/>
      <w:bookmarkEnd w:id="855"/>
      <w:bookmarkEnd w:id="856"/>
      <w:bookmarkEnd w:id="857"/>
      <w:bookmarkEnd w:id="858"/>
      <w:bookmarkEnd w:id="859"/>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860" w:name="_Toc70928049"/>
      <w:bookmarkStart w:id="861" w:name="_Toc81226730"/>
      <w:bookmarkStart w:id="862" w:name="_Toc93869023"/>
      <w:bookmarkStart w:id="863" w:name="_Toc148445757"/>
      <w:bookmarkStart w:id="864" w:name="_Toc191324312"/>
      <w:bookmarkStart w:id="865" w:name="_Toc200622683"/>
      <w:r w:rsidRPr="00C12AA7">
        <w:t>6.</w:t>
      </w:r>
      <w:r w:rsidR="00E36E13" w:rsidRPr="00C12AA7">
        <w:t>2</w:t>
      </w:r>
      <w:r w:rsidRPr="00C12AA7">
        <w:t>.3</w:t>
      </w:r>
      <w:r w:rsidRPr="00C12AA7">
        <w:tab/>
        <w:t>Resources</w:t>
      </w:r>
      <w:bookmarkEnd w:id="860"/>
      <w:bookmarkEnd w:id="861"/>
      <w:bookmarkEnd w:id="862"/>
      <w:bookmarkEnd w:id="863"/>
      <w:bookmarkEnd w:id="864"/>
      <w:bookmarkEnd w:id="865"/>
    </w:p>
    <w:p w14:paraId="2BEF0B16" w14:textId="738F13E7" w:rsidR="003F1FCA" w:rsidRPr="00C12AA7" w:rsidRDefault="003F1FCA" w:rsidP="001773FF">
      <w:pPr>
        <w:pStyle w:val="Heading4"/>
      </w:pPr>
      <w:bookmarkStart w:id="866" w:name="_Toc70928050"/>
      <w:bookmarkStart w:id="867" w:name="_Toc81226731"/>
      <w:bookmarkStart w:id="868" w:name="_Toc93869024"/>
      <w:bookmarkStart w:id="869" w:name="_Toc148445758"/>
      <w:bookmarkStart w:id="870" w:name="_Toc191324313"/>
      <w:bookmarkStart w:id="871" w:name="_Toc200622684"/>
      <w:r w:rsidRPr="00C12AA7">
        <w:t>6.</w:t>
      </w:r>
      <w:r w:rsidR="00E36E13" w:rsidRPr="00C12AA7">
        <w:t>2</w:t>
      </w:r>
      <w:r w:rsidRPr="00C12AA7">
        <w:t>.3.1</w:t>
      </w:r>
      <w:r w:rsidRPr="00C12AA7">
        <w:tab/>
        <w:t>Overview</w:t>
      </w:r>
      <w:bookmarkEnd w:id="866"/>
      <w:bookmarkEnd w:id="867"/>
      <w:bookmarkEnd w:id="868"/>
      <w:bookmarkEnd w:id="869"/>
      <w:bookmarkEnd w:id="870"/>
      <w:bookmarkEnd w:id="871"/>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3pt;height:108.85pt" o:ole="">
            <v:imagedata r:id="rId45" o:title=""/>
          </v:shape>
          <o:OLEObject Type="Embed" ProgID="Visio.Drawing.15" ShapeID="_x0000_i1043" DrawAspect="Content" ObjectID="_1811235472"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2" w:name="_Toc25156459"/>
      <w:bookmarkStart w:id="873" w:name="_Toc34124763"/>
      <w:bookmarkStart w:id="874" w:name="_Toc43207889"/>
      <w:bookmarkStart w:id="875" w:name="_Toc49857362"/>
      <w:bookmarkStart w:id="876" w:name="_Toc56677203"/>
      <w:bookmarkStart w:id="877" w:name="_Toc56691726"/>
      <w:bookmarkStart w:id="878" w:name="_Toc56698990"/>
      <w:bookmarkStart w:id="879" w:name="_Toc67680959"/>
      <w:bookmarkStart w:id="880" w:name="_Toc148445759"/>
      <w:bookmarkStart w:id="881" w:name="_Toc191324314"/>
      <w:bookmarkStart w:id="882" w:name="_Toc200622685"/>
      <w:r w:rsidRPr="00C12AA7">
        <w:t>6.</w:t>
      </w:r>
      <w:r w:rsidR="00E36E13" w:rsidRPr="00C12AA7">
        <w:t>2</w:t>
      </w:r>
      <w:r w:rsidRPr="00C12AA7">
        <w:t>.3.2</w:t>
      </w:r>
      <w:r w:rsidRPr="00C12AA7">
        <w:tab/>
        <w:t>Resource: Subscriptions collection</w:t>
      </w:r>
      <w:bookmarkEnd w:id="872"/>
      <w:bookmarkEnd w:id="873"/>
      <w:bookmarkEnd w:id="874"/>
      <w:bookmarkEnd w:id="875"/>
      <w:bookmarkEnd w:id="876"/>
      <w:bookmarkEnd w:id="877"/>
      <w:bookmarkEnd w:id="878"/>
      <w:bookmarkEnd w:id="879"/>
      <w:bookmarkEnd w:id="880"/>
      <w:bookmarkEnd w:id="881"/>
      <w:bookmarkEnd w:id="882"/>
    </w:p>
    <w:p w14:paraId="1FA5293E" w14:textId="02F54BA3" w:rsidR="003F1FCA" w:rsidRPr="00C12AA7" w:rsidRDefault="003F1FCA" w:rsidP="001773FF">
      <w:pPr>
        <w:pStyle w:val="Heading5"/>
      </w:pPr>
      <w:bookmarkStart w:id="883" w:name="_Toc25156460"/>
      <w:bookmarkStart w:id="884" w:name="_Toc34124764"/>
      <w:bookmarkStart w:id="885" w:name="_Toc43207890"/>
      <w:bookmarkStart w:id="886" w:name="_Toc49857363"/>
      <w:bookmarkStart w:id="887" w:name="_Toc56677204"/>
      <w:bookmarkStart w:id="888" w:name="_Toc56691727"/>
      <w:bookmarkStart w:id="889" w:name="_Toc56698991"/>
      <w:bookmarkStart w:id="890" w:name="_Toc67680960"/>
      <w:bookmarkStart w:id="891" w:name="_Toc148445760"/>
      <w:bookmarkStart w:id="892" w:name="_Toc191324315"/>
      <w:bookmarkStart w:id="893" w:name="_Toc200622686"/>
      <w:r w:rsidRPr="00C12AA7">
        <w:t>6.</w:t>
      </w:r>
      <w:r w:rsidR="00E36E13" w:rsidRPr="00C12AA7">
        <w:t>2</w:t>
      </w:r>
      <w:r w:rsidRPr="00C12AA7">
        <w:t>.3.2.1</w:t>
      </w:r>
      <w:r w:rsidRPr="00C12AA7">
        <w:tab/>
        <w:t>Description</w:t>
      </w:r>
      <w:bookmarkEnd w:id="883"/>
      <w:bookmarkEnd w:id="884"/>
      <w:bookmarkEnd w:id="885"/>
      <w:bookmarkEnd w:id="886"/>
      <w:bookmarkEnd w:id="887"/>
      <w:bookmarkEnd w:id="888"/>
      <w:bookmarkEnd w:id="889"/>
      <w:bookmarkEnd w:id="890"/>
      <w:bookmarkEnd w:id="891"/>
      <w:bookmarkEnd w:id="892"/>
      <w:bookmarkEnd w:id="893"/>
    </w:p>
    <w:p w14:paraId="1E2BF702" w14:textId="77777777" w:rsidR="003F1FCA" w:rsidRPr="00C12AA7" w:rsidRDefault="003F1FCA" w:rsidP="003F1FCA">
      <w:pPr>
        <w:rPr>
          <w:rFonts w:eastAsia="SimSun"/>
        </w:rPr>
      </w:pPr>
      <w:r w:rsidRPr="00C12AA7">
        <w:rPr>
          <w:rFonts w:eastAsia="SimSun"/>
        </w:rPr>
        <w:t>This resource represents a collection of subscriptions created by NF service consumers of N</w:t>
      </w:r>
      <w:r w:rsidRPr="00C12AA7">
        <w:rPr>
          <w:rFonts w:eastAsia="SimSun" w:hint="eastAsia"/>
          <w:lang w:eastAsia="zh-CN"/>
        </w:rPr>
        <w:t>nsacf</w:t>
      </w:r>
      <w:r w:rsidRPr="00C12AA7">
        <w:rPr>
          <w:rFonts w:eastAsia="SimSun"/>
        </w:rPr>
        <w:t>_SliceEventExposure service.</w:t>
      </w:r>
    </w:p>
    <w:p w14:paraId="17AFC625" w14:textId="77777777" w:rsidR="003F1FCA" w:rsidRPr="00C12AA7" w:rsidRDefault="003F1FCA" w:rsidP="003F1FCA">
      <w:pPr>
        <w:rPr>
          <w:rFonts w:eastAsia="SimSun"/>
        </w:rPr>
      </w:pPr>
      <w:r w:rsidRPr="00C12AA7">
        <w:rPr>
          <w:rFonts w:eastAsia="SimSun"/>
        </w:rPr>
        <w:t>This resource is modelled as the Collection resource archetype (see clause C.2 of 3GPP TS 29.501 [5]).</w:t>
      </w:r>
    </w:p>
    <w:p w14:paraId="4D5138AE" w14:textId="17635760" w:rsidR="003F1FCA" w:rsidRPr="00C12AA7" w:rsidRDefault="003F1FCA" w:rsidP="001773FF">
      <w:pPr>
        <w:pStyle w:val="Heading5"/>
      </w:pPr>
      <w:bookmarkStart w:id="894" w:name="_Toc25156461"/>
      <w:bookmarkStart w:id="895" w:name="_Toc34124765"/>
      <w:bookmarkStart w:id="896" w:name="_Toc43207891"/>
      <w:bookmarkStart w:id="897" w:name="_Toc49857364"/>
      <w:bookmarkStart w:id="898" w:name="_Toc56677205"/>
      <w:bookmarkStart w:id="899" w:name="_Toc56691728"/>
      <w:bookmarkStart w:id="900" w:name="_Toc56698992"/>
      <w:bookmarkStart w:id="901" w:name="_Toc67680961"/>
      <w:bookmarkStart w:id="902" w:name="_Toc148445761"/>
      <w:bookmarkStart w:id="903" w:name="_Toc191324316"/>
      <w:bookmarkStart w:id="904" w:name="_Toc200622687"/>
      <w:r w:rsidRPr="00C12AA7">
        <w:t>6.</w:t>
      </w:r>
      <w:r w:rsidR="00E36E13" w:rsidRPr="00C12AA7">
        <w:t>2</w:t>
      </w:r>
      <w:r w:rsidRPr="00C12AA7">
        <w:t>.3.2.2</w:t>
      </w:r>
      <w:r w:rsidRPr="00C12AA7">
        <w:tab/>
        <w:t>Resource Definition</w:t>
      </w:r>
      <w:bookmarkEnd w:id="894"/>
      <w:bookmarkEnd w:id="895"/>
      <w:bookmarkEnd w:id="896"/>
      <w:bookmarkEnd w:id="897"/>
      <w:bookmarkEnd w:id="898"/>
      <w:bookmarkEnd w:id="899"/>
      <w:bookmarkEnd w:id="900"/>
      <w:bookmarkEnd w:id="901"/>
      <w:bookmarkEnd w:id="902"/>
      <w:bookmarkEnd w:id="903"/>
      <w:bookmarkEnd w:id="904"/>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w:t>
      </w:r>
      <w:r w:rsidRPr="00C12AA7">
        <w:rPr>
          <w:rFonts w:eastAsia="SimSun" w:hint="eastAsia"/>
          <w:b/>
        </w:rPr>
        <w:t>-</w:t>
      </w:r>
      <w:r w:rsidRPr="00C12AA7">
        <w:rPr>
          <w:rFonts w:eastAsia="SimSun"/>
          <w:b/>
        </w:rPr>
        <w:t>ee/&lt;apiVersion&gt;/subscriptions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r w:rsidRPr="00C12AA7">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r w:rsidRPr="00C12AA7">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905" w:name="_Toc70928054"/>
    </w:p>
    <w:p w14:paraId="32169BD0" w14:textId="2E1F13D9" w:rsidR="003F1FCA" w:rsidRPr="00C12AA7" w:rsidRDefault="003F1FCA" w:rsidP="001773FF">
      <w:pPr>
        <w:pStyle w:val="Heading5"/>
      </w:pPr>
      <w:bookmarkStart w:id="906" w:name="_Toc81226732"/>
      <w:bookmarkStart w:id="907" w:name="_Toc93869025"/>
      <w:bookmarkStart w:id="908" w:name="_Toc148445762"/>
      <w:bookmarkStart w:id="909" w:name="_Toc191324317"/>
      <w:bookmarkStart w:id="910" w:name="_Toc200622688"/>
      <w:r w:rsidRPr="00C12AA7">
        <w:t>6.</w:t>
      </w:r>
      <w:r w:rsidR="00E36E13" w:rsidRPr="00C12AA7">
        <w:t>2</w:t>
      </w:r>
      <w:r w:rsidRPr="00C12AA7">
        <w:t>.3.2.3</w:t>
      </w:r>
      <w:r w:rsidRPr="00C12AA7">
        <w:tab/>
        <w:t>Resource Standard Methods</w:t>
      </w:r>
      <w:bookmarkEnd w:id="905"/>
      <w:bookmarkEnd w:id="906"/>
      <w:bookmarkEnd w:id="907"/>
      <w:bookmarkEnd w:id="908"/>
      <w:bookmarkEnd w:id="909"/>
      <w:bookmarkEnd w:id="910"/>
    </w:p>
    <w:p w14:paraId="28645813" w14:textId="79493FAC" w:rsidR="003F1FCA" w:rsidRPr="00C12AA7" w:rsidRDefault="003F1FCA" w:rsidP="001773FF">
      <w:pPr>
        <w:pStyle w:val="H6"/>
      </w:pPr>
      <w:bookmarkStart w:id="911" w:name="_Toc25156463"/>
      <w:bookmarkStart w:id="912" w:name="_Toc34124767"/>
      <w:bookmarkStart w:id="913" w:name="_Toc43207893"/>
      <w:bookmarkStart w:id="914" w:name="_Toc49857366"/>
      <w:bookmarkStart w:id="915" w:name="_Toc56677207"/>
      <w:bookmarkStart w:id="916" w:name="_Toc56691730"/>
      <w:bookmarkStart w:id="917" w:name="_Toc56698994"/>
      <w:bookmarkStart w:id="918" w:name="_Toc67680963"/>
      <w:bookmarkStart w:id="919" w:name="_Toc70928055"/>
      <w:r w:rsidRPr="00C12AA7">
        <w:t>6.</w:t>
      </w:r>
      <w:r w:rsidR="00E36E13" w:rsidRPr="00C12AA7">
        <w:t>2</w:t>
      </w:r>
      <w:r w:rsidRPr="00C12AA7">
        <w:t>.3.2.3.1</w:t>
      </w:r>
      <w:r w:rsidRPr="00C12AA7">
        <w:tab/>
        <w:t>POST</w:t>
      </w:r>
      <w:bookmarkEnd w:id="911"/>
      <w:bookmarkEnd w:id="912"/>
      <w:bookmarkEnd w:id="913"/>
      <w:bookmarkEnd w:id="914"/>
      <w:bookmarkEnd w:id="915"/>
      <w:bookmarkEnd w:id="916"/>
      <w:bookmarkEnd w:id="917"/>
      <w:bookmarkEnd w:id="918"/>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r w:rsidRPr="00C12AA7">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920" w:name="_Toc25156464"/>
      <w:bookmarkStart w:id="921" w:name="_Toc34124768"/>
      <w:bookmarkStart w:id="922" w:name="_Toc43207894"/>
      <w:bookmarkStart w:id="923" w:name="_Toc49857367"/>
      <w:bookmarkStart w:id="924" w:name="_Toc56677208"/>
      <w:bookmarkStart w:id="925" w:name="_Toc56691731"/>
      <w:bookmarkStart w:id="926" w:name="_Toc56698995"/>
      <w:bookmarkStart w:id="927" w:name="_Toc67680964"/>
      <w:bookmarkStart w:id="928" w:name="_Toc148445763"/>
      <w:bookmarkStart w:id="929" w:name="_Toc191324318"/>
      <w:bookmarkStart w:id="930" w:name="_Toc200622689"/>
      <w:r w:rsidRPr="00C12AA7">
        <w:lastRenderedPageBreak/>
        <w:t>6.</w:t>
      </w:r>
      <w:r w:rsidR="00E36E13" w:rsidRPr="00C12AA7">
        <w:t>2</w:t>
      </w:r>
      <w:r w:rsidRPr="00C12AA7">
        <w:t>.3.2.4</w:t>
      </w:r>
      <w:r w:rsidRPr="00C12AA7">
        <w:tab/>
        <w:t>Resource Custom Operations</w:t>
      </w:r>
      <w:bookmarkEnd w:id="920"/>
      <w:bookmarkEnd w:id="921"/>
      <w:bookmarkEnd w:id="922"/>
      <w:bookmarkEnd w:id="923"/>
      <w:bookmarkEnd w:id="924"/>
      <w:bookmarkEnd w:id="925"/>
      <w:bookmarkEnd w:id="926"/>
      <w:bookmarkEnd w:id="927"/>
      <w:bookmarkEnd w:id="928"/>
      <w:bookmarkEnd w:id="929"/>
      <w:bookmarkEnd w:id="930"/>
    </w:p>
    <w:p w14:paraId="2DBAD92E" w14:textId="77777777" w:rsidR="003F1FCA" w:rsidRPr="00C12AA7" w:rsidRDefault="003F1FCA" w:rsidP="003F1FCA">
      <w:bookmarkStart w:id="931" w:name="_Toc25156465"/>
      <w:bookmarkStart w:id="932" w:name="_Toc34124769"/>
      <w:bookmarkStart w:id="933" w:name="_Toc43207895"/>
      <w:bookmarkStart w:id="934" w:name="_Toc49857368"/>
      <w:bookmarkStart w:id="935" w:name="_Toc56677209"/>
      <w:bookmarkStart w:id="936" w:name="_Toc56691732"/>
      <w:bookmarkStart w:id="937" w:name="_Toc56698996"/>
      <w:bookmarkStart w:id="938"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39" w:name="_Toc148445764"/>
      <w:bookmarkStart w:id="940" w:name="_Toc191324319"/>
      <w:bookmarkStart w:id="941" w:name="_Toc200622690"/>
      <w:r w:rsidRPr="00C12AA7">
        <w:t>6.</w:t>
      </w:r>
      <w:r w:rsidR="00E36E13" w:rsidRPr="00C12AA7">
        <w:t>2</w:t>
      </w:r>
      <w:r w:rsidRPr="00C12AA7">
        <w:t>.3.3</w:t>
      </w:r>
      <w:r w:rsidRPr="00C12AA7">
        <w:tab/>
        <w:t>Resource: Individual subscription</w:t>
      </w:r>
      <w:bookmarkEnd w:id="931"/>
      <w:bookmarkEnd w:id="932"/>
      <w:bookmarkEnd w:id="933"/>
      <w:bookmarkEnd w:id="934"/>
      <w:bookmarkEnd w:id="935"/>
      <w:bookmarkEnd w:id="936"/>
      <w:bookmarkEnd w:id="937"/>
      <w:bookmarkEnd w:id="938"/>
      <w:bookmarkEnd w:id="939"/>
      <w:bookmarkEnd w:id="940"/>
      <w:bookmarkEnd w:id="941"/>
    </w:p>
    <w:p w14:paraId="2062BA49" w14:textId="6D5DC659" w:rsidR="003F1FCA" w:rsidRPr="00C12AA7" w:rsidRDefault="003F1FCA" w:rsidP="001773FF">
      <w:pPr>
        <w:pStyle w:val="Heading5"/>
      </w:pPr>
      <w:bookmarkStart w:id="942" w:name="_Toc25156466"/>
      <w:bookmarkStart w:id="943" w:name="_Toc34124770"/>
      <w:bookmarkStart w:id="944" w:name="_Toc43207896"/>
      <w:bookmarkStart w:id="945" w:name="_Toc49857369"/>
      <w:bookmarkStart w:id="946" w:name="_Toc56677210"/>
      <w:bookmarkStart w:id="947" w:name="_Toc56691733"/>
      <w:bookmarkStart w:id="948" w:name="_Toc56698997"/>
      <w:bookmarkStart w:id="949" w:name="_Toc67680966"/>
      <w:bookmarkStart w:id="950" w:name="_Toc148445765"/>
      <w:bookmarkStart w:id="951" w:name="_Toc191324320"/>
      <w:bookmarkStart w:id="952" w:name="_Toc200622691"/>
      <w:r w:rsidRPr="00C12AA7">
        <w:t>6.</w:t>
      </w:r>
      <w:r w:rsidR="00E36E13" w:rsidRPr="00C12AA7">
        <w:t>2</w:t>
      </w:r>
      <w:r w:rsidRPr="00C12AA7">
        <w:t>.3.3.1</w:t>
      </w:r>
      <w:r w:rsidRPr="00C12AA7">
        <w:tab/>
        <w:t>Description</w:t>
      </w:r>
      <w:bookmarkEnd w:id="942"/>
      <w:bookmarkEnd w:id="943"/>
      <w:bookmarkEnd w:id="944"/>
      <w:bookmarkEnd w:id="945"/>
      <w:bookmarkEnd w:id="946"/>
      <w:bookmarkEnd w:id="947"/>
      <w:bookmarkEnd w:id="948"/>
      <w:bookmarkEnd w:id="949"/>
      <w:bookmarkEnd w:id="950"/>
      <w:bookmarkEnd w:id="951"/>
      <w:bookmarkEnd w:id="952"/>
    </w:p>
    <w:p w14:paraId="069141FD" w14:textId="77777777" w:rsidR="003F1FCA" w:rsidRPr="00C12AA7" w:rsidRDefault="003F1FCA" w:rsidP="003F1FCA">
      <w:pPr>
        <w:rPr>
          <w:rFonts w:eastAsia="SimSun"/>
        </w:rPr>
      </w:pPr>
      <w:r w:rsidRPr="00C12AA7">
        <w:rPr>
          <w:rFonts w:eastAsia="SimSun"/>
        </w:rPr>
        <w:t>This resource represents an individual of subscription created by NF service consumers of N</w:t>
      </w:r>
      <w:r w:rsidRPr="00C12AA7">
        <w:rPr>
          <w:rFonts w:eastAsia="SimSun" w:hint="eastAsia"/>
          <w:lang w:eastAsia="zh-CN"/>
        </w:rPr>
        <w:t>nsacf</w:t>
      </w:r>
      <w:r w:rsidRPr="00C12AA7">
        <w:rPr>
          <w:rFonts w:eastAsia="SimSun"/>
        </w:rPr>
        <w:t>_SliceEventExposure service.</w:t>
      </w:r>
    </w:p>
    <w:p w14:paraId="0D9D349F" w14:textId="77777777" w:rsidR="003F1FCA" w:rsidRPr="00C12AA7" w:rsidRDefault="003F1FCA" w:rsidP="003F1FCA">
      <w:pPr>
        <w:rPr>
          <w:rFonts w:eastAsia="SimSun"/>
        </w:rPr>
      </w:pPr>
      <w:r w:rsidRPr="00C12AA7">
        <w:rPr>
          <w:rFonts w:eastAsia="SimSun"/>
        </w:rPr>
        <w:t>This resource is modelled as the Document resource archetype (see clause C.1 of 3GPP TS 29.501 [5]).</w:t>
      </w:r>
    </w:p>
    <w:p w14:paraId="62F86398" w14:textId="418F3879" w:rsidR="003F1FCA" w:rsidRPr="00C12AA7" w:rsidRDefault="003F1FCA" w:rsidP="001773FF">
      <w:pPr>
        <w:pStyle w:val="Heading5"/>
      </w:pPr>
      <w:bookmarkStart w:id="953" w:name="_Toc25156467"/>
      <w:bookmarkStart w:id="954" w:name="_Toc34124771"/>
      <w:bookmarkStart w:id="955" w:name="_Toc43207897"/>
      <w:bookmarkStart w:id="956" w:name="_Toc49857370"/>
      <w:bookmarkStart w:id="957" w:name="_Toc56677211"/>
      <w:bookmarkStart w:id="958" w:name="_Toc56691734"/>
      <w:bookmarkStart w:id="959" w:name="_Toc56698998"/>
      <w:bookmarkStart w:id="960" w:name="_Toc67680967"/>
      <w:bookmarkStart w:id="961" w:name="_Toc148445766"/>
      <w:bookmarkStart w:id="962" w:name="_Toc191324321"/>
      <w:bookmarkStart w:id="963" w:name="_Toc200622692"/>
      <w:r w:rsidRPr="00C12AA7">
        <w:t>6.</w:t>
      </w:r>
      <w:r w:rsidR="00E36E13" w:rsidRPr="00C12AA7">
        <w:t>2</w:t>
      </w:r>
      <w:r w:rsidRPr="00C12AA7">
        <w:t>.3.3.2</w:t>
      </w:r>
      <w:r w:rsidRPr="00C12AA7">
        <w:tab/>
        <w:t>Resource Definition</w:t>
      </w:r>
      <w:bookmarkEnd w:id="953"/>
      <w:bookmarkEnd w:id="954"/>
      <w:bookmarkEnd w:id="955"/>
      <w:bookmarkEnd w:id="956"/>
      <w:bookmarkEnd w:id="957"/>
      <w:bookmarkEnd w:id="958"/>
      <w:bookmarkEnd w:id="959"/>
      <w:bookmarkEnd w:id="960"/>
      <w:bookmarkEnd w:id="961"/>
      <w:bookmarkEnd w:id="962"/>
      <w:bookmarkEnd w:id="963"/>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r w:rsidRPr="00C12AA7">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r w:rsidRPr="00C12AA7">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r w:rsidRPr="00C12AA7">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964" w:name="_Toc25156468"/>
      <w:bookmarkStart w:id="965" w:name="_Toc34124772"/>
      <w:bookmarkStart w:id="966" w:name="_Toc43207898"/>
      <w:bookmarkStart w:id="967" w:name="_Toc49857371"/>
      <w:bookmarkStart w:id="968" w:name="_Toc56677212"/>
      <w:bookmarkStart w:id="969" w:name="_Toc56691735"/>
      <w:bookmarkStart w:id="970" w:name="_Toc56698999"/>
      <w:bookmarkStart w:id="971" w:name="_Toc67680968"/>
    </w:p>
    <w:p w14:paraId="6658539F" w14:textId="2E77A7FC" w:rsidR="003F1FCA" w:rsidRPr="00C12AA7" w:rsidRDefault="003F1FCA" w:rsidP="001773FF">
      <w:pPr>
        <w:pStyle w:val="Heading5"/>
      </w:pPr>
      <w:bookmarkStart w:id="972" w:name="_Toc148445767"/>
      <w:bookmarkStart w:id="973" w:name="_Toc191324322"/>
      <w:bookmarkStart w:id="974" w:name="_Toc200622693"/>
      <w:r w:rsidRPr="00C12AA7">
        <w:t>6.</w:t>
      </w:r>
      <w:r w:rsidR="00E36E13" w:rsidRPr="00C12AA7">
        <w:t>2</w:t>
      </w:r>
      <w:r w:rsidRPr="00C12AA7">
        <w:t>.3.3.3</w:t>
      </w:r>
      <w:r w:rsidRPr="00C12AA7">
        <w:tab/>
        <w:t>Resource Standard Methods</w:t>
      </w:r>
      <w:bookmarkEnd w:id="964"/>
      <w:bookmarkEnd w:id="965"/>
      <w:bookmarkEnd w:id="966"/>
      <w:bookmarkEnd w:id="967"/>
      <w:bookmarkEnd w:id="968"/>
      <w:bookmarkEnd w:id="969"/>
      <w:bookmarkEnd w:id="970"/>
      <w:bookmarkEnd w:id="971"/>
      <w:bookmarkEnd w:id="972"/>
      <w:bookmarkEnd w:id="973"/>
      <w:bookmarkEnd w:id="974"/>
    </w:p>
    <w:p w14:paraId="658CDECA" w14:textId="4D56EF23" w:rsidR="003F1FCA" w:rsidRPr="00C12AA7" w:rsidRDefault="003F1FCA" w:rsidP="001773FF">
      <w:pPr>
        <w:pStyle w:val="H6"/>
      </w:pPr>
      <w:bookmarkStart w:id="975" w:name="_Toc25156469"/>
      <w:bookmarkStart w:id="976" w:name="_Toc34124773"/>
      <w:bookmarkStart w:id="977" w:name="_Toc43207899"/>
      <w:bookmarkStart w:id="978" w:name="_Toc49857372"/>
      <w:bookmarkStart w:id="979" w:name="_Toc56677213"/>
      <w:bookmarkStart w:id="980" w:name="_Toc56691736"/>
      <w:bookmarkStart w:id="981" w:name="_Toc56699000"/>
      <w:bookmarkStart w:id="982" w:name="_Toc67680969"/>
      <w:r w:rsidRPr="00C12AA7">
        <w:t>6.</w:t>
      </w:r>
      <w:r w:rsidR="00E36E13" w:rsidRPr="00C12AA7">
        <w:t>2</w:t>
      </w:r>
      <w:r w:rsidRPr="00C12AA7">
        <w:t>.3.3.3.1</w:t>
      </w:r>
      <w:r w:rsidRPr="00C12AA7">
        <w:tab/>
        <w:t>PATCH</w:t>
      </w:r>
      <w:bookmarkEnd w:id="975"/>
      <w:bookmarkEnd w:id="976"/>
      <w:bookmarkEnd w:id="977"/>
      <w:bookmarkEnd w:id="978"/>
      <w:bookmarkEnd w:id="979"/>
      <w:bookmarkEnd w:id="980"/>
      <w:bookmarkEnd w:id="981"/>
      <w:bookmarkEnd w:id="982"/>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r w:rsidRPr="00C12AA7">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r w:rsidRPr="00C12AA7">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SimSun"/>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983" w:name="_Toc25156470"/>
      <w:bookmarkStart w:id="984" w:name="_Toc34124774"/>
      <w:bookmarkStart w:id="985" w:name="_Toc43207900"/>
      <w:bookmarkStart w:id="986" w:name="_Toc49857373"/>
      <w:bookmarkStart w:id="987" w:name="_Toc56677214"/>
      <w:bookmarkStart w:id="988" w:name="_Toc56691737"/>
      <w:bookmarkStart w:id="989" w:name="_Toc56699001"/>
      <w:bookmarkStart w:id="990" w:name="_Toc67680970"/>
      <w:r w:rsidRPr="00C12AA7">
        <w:t>6.</w:t>
      </w:r>
      <w:r w:rsidR="00E36E13" w:rsidRPr="00C12AA7">
        <w:t>2</w:t>
      </w:r>
      <w:r w:rsidRPr="00C12AA7">
        <w:t>.3.3.3.3</w:t>
      </w:r>
      <w:r w:rsidRPr="00C12AA7">
        <w:tab/>
        <w:t>DELETE</w:t>
      </w:r>
      <w:bookmarkEnd w:id="983"/>
      <w:bookmarkEnd w:id="984"/>
      <w:bookmarkEnd w:id="985"/>
      <w:bookmarkEnd w:id="986"/>
      <w:bookmarkEnd w:id="987"/>
      <w:bookmarkEnd w:id="988"/>
      <w:bookmarkEnd w:id="989"/>
      <w:bookmarkEnd w:id="990"/>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97BD5E"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7D2FFBE9"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991" w:name="_Toc25156471"/>
      <w:bookmarkStart w:id="992" w:name="_Toc34124775"/>
      <w:bookmarkStart w:id="993" w:name="_Toc43207901"/>
      <w:bookmarkStart w:id="994" w:name="_Toc49857374"/>
      <w:bookmarkStart w:id="995" w:name="_Toc56677215"/>
      <w:bookmarkStart w:id="996" w:name="_Toc56691738"/>
      <w:bookmarkStart w:id="997" w:name="_Toc56699002"/>
      <w:bookmarkStart w:id="998" w:name="_Toc67680971"/>
      <w:bookmarkStart w:id="999" w:name="_Toc148445768"/>
      <w:bookmarkStart w:id="1000" w:name="_Toc191324323"/>
      <w:bookmarkStart w:id="1001" w:name="_Toc200622694"/>
      <w:r w:rsidRPr="00C12AA7">
        <w:t>6.</w:t>
      </w:r>
      <w:r w:rsidR="00E36E13" w:rsidRPr="00C12AA7">
        <w:t>2</w:t>
      </w:r>
      <w:r w:rsidRPr="00C12AA7">
        <w:t>.3.3.4</w:t>
      </w:r>
      <w:r w:rsidRPr="00C12AA7">
        <w:tab/>
        <w:t>Resource Custom Operations</w:t>
      </w:r>
      <w:bookmarkEnd w:id="991"/>
      <w:bookmarkEnd w:id="992"/>
      <w:bookmarkEnd w:id="993"/>
      <w:bookmarkEnd w:id="994"/>
      <w:bookmarkEnd w:id="995"/>
      <w:bookmarkEnd w:id="996"/>
      <w:bookmarkEnd w:id="997"/>
      <w:bookmarkEnd w:id="998"/>
      <w:bookmarkEnd w:id="999"/>
      <w:bookmarkEnd w:id="1000"/>
      <w:bookmarkEnd w:id="1001"/>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2" w:name="_Toc70928057"/>
      <w:bookmarkStart w:id="1003" w:name="_Toc81226733"/>
      <w:bookmarkStart w:id="1004" w:name="_Toc93869026"/>
      <w:bookmarkStart w:id="1005" w:name="_Toc148445769"/>
      <w:bookmarkStart w:id="1006" w:name="_Toc191324324"/>
      <w:bookmarkStart w:id="1007" w:name="_Toc200622695"/>
      <w:bookmarkEnd w:id="919"/>
      <w:r w:rsidRPr="00C12AA7">
        <w:t>6.</w:t>
      </w:r>
      <w:r w:rsidR="00E36E13" w:rsidRPr="00C12AA7">
        <w:t>2</w:t>
      </w:r>
      <w:r w:rsidRPr="00C12AA7">
        <w:t>.4</w:t>
      </w:r>
      <w:r w:rsidRPr="00C12AA7">
        <w:tab/>
        <w:t>Custom Operations without associated resources</w:t>
      </w:r>
      <w:bookmarkEnd w:id="1002"/>
      <w:bookmarkEnd w:id="1003"/>
      <w:bookmarkEnd w:id="1004"/>
      <w:bookmarkEnd w:id="1005"/>
      <w:bookmarkEnd w:id="1006"/>
      <w:bookmarkEnd w:id="1007"/>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08" w:name="_Toc25156473"/>
      <w:bookmarkStart w:id="1009" w:name="_Toc34124777"/>
      <w:bookmarkStart w:id="1010" w:name="_Toc43207903"/>
      <w:bookmarkStart w:id="1011" w:name="_Toc49857376"/>
      <w:bookmarkStart w:id="1012" w:name="_Toc56677217"/>
      <w:bookmarkStart w:id="1013" w:name="_Toc56691740"/>
      <w:bookmarkStart w:id="1014" w:name="_Toc56699004"/>
      <w:bookmarkStart w:id="1015" w:name="_Toc67680973"/>
      <w:bookmarkStart w:id="1016" w:name="_Toc148445770"/>
      <w:bookmarkStart w:id="1017" w:name="_Toc191324325"/>
      <w:bookmarkStart w:id="1018" w:name="_Toc200622696"/>
      <w:r w:rsidRPr="00C12AA7">
        <w:t>6.</w:t>
      </w:r>
      <w:r w:rsidR="00E36E13" w:rsidRPr="00C12AA7">
        <w:t>2</w:t>
      </w:r>
      <w:r w:rsidRPr="00C12AA7">
        <w:t>.5</w:t>
      </w:r>
      <w:r w:rsidRPr="00C12AA7">
        <w:tab/>
        <w:t>Notifications</w:t>
      </w:r>
      <w:bookmarkEnd w:id="1008"/>
      <w:bookmarkEnd w:id="1009"/>
      <w:bookmarkEnd w:id="1010"/>
      <w:bookmarkEnd w:id="1011"/>
      <w:bookmarkEnd w:id="1012"/>
      <w:bookmarkEnd w:id="1013"/>
      <w:bookmarkEnd w:id="1014"/>
      <w:bookmarkEnd w:id="1015"/>
      <w:bookmarkEnd w:id="1016"/>
      <w:bookmarkEnd w:id="1017"/>
      <w:bookmarkEnd w:id="1018"/>
    </w:p>
    <w:p w14:paraId="3F5E1C21" w14:textId="3A6A2D36" w:rsidR="003F1FCA" w:rsidRPr="00C12AA7" w:rsidRDefault="003F1FCA" w:rsidP="001773FF">
      <w:pPr>
        <w:pStyle w:val="Heading4"/>
      </w:pPr>
      <w:bookmarkStart w:id="1019" w:name="_Toc25156474"/>
      <w:bookmarkStart w:id="1020" w:name="_Toc34124778"/>
      <w:bookmarkStart w:id="1021" w:name="_Toc43207904"/>
      <w:bookmarkStart w:id="1022" w:name="_Toc49857377"/>
      <w:bookmarkStart w:id="1023" w:name="_Toc56677218"/>
      <w:bookmarkStart w:id="1024" w:name="_Toc56691741"/>
      <w:bookmarkStart w:id="1025" w:name="_Toc56699005"/>
      <w:bookmarkStart w:id="1026" w:name="_Toc67680974"/>
      <w:bookmarkStart w:id="1027" w:name="_Toc148445771"/>
      <w:bookmarkStart w:id="1028" w:name="_Toc191324326"/>
      <w:bookmarkStart w:id="1029" w:name="_Toc200622697"/>
      <w:r w:rsidRPr="00C12AA7">
        <w:t>6.</w:t>
      </w:r>
      <w:r w:rsidR="00E36E13" w:rsidRPr="00C12AA7">
        <w:t>2</w:t>
      </w:r>
      <w:r w:rsidRPr="00C12AA7">
        <w:t>.5.1</w:t>
      </w:r>
      <w:r w:rsidRPr="00C12AA7">
        <w:tab/>
      </w:r>
      <w:bookmarkEnd w:id="1019"/>
      <w:bookmarkEnd w:id="1020"/>
      <w:bookmarkEnd w:id="1021"/>
      <w:bookmarkEnd w:id="1022"/>
      <w:bookmarkEnd w:id="1023"/>
      <w:bookmarkEnd w:id="1024"/>
      <w:bookmarkEnd w:id="1025"/>
      <w:bookmarkEnd w:id="1026"/>
      <w:r w:rsidRPr="00C12AA7">
        <w:t>General</w:t>
      </w:r>
      <w:bookmarkEnd w:id="1027"/>
      <w:bookmarkEnd w:id="1028"/>
      <w:bookmarkEnd w:id="1029"/>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r w:rsidRPr="00C12AA7">
        <w:t>Nnsacf_SliceEventExposure</w:t>
      </w:r>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1030" w:name="_Toc25156475"/>
      <w:bookmarkStart w:id="1031" w:name="_Toc34124779"/>
      <w:bookmarkStart w:id="1032" w:name="_Toc43207905"/>
      <w:bookmarkStart w:id="1033" w:name="_Toc49857378"/>
      <w:bookmarkStart w:id="1034" w:name="_Toc56677219"/>
      <w:bookmarkStart w:id="1035" w:name="_Toc56691742"/>
      <w:bookmarkStart w:id="1036" w:name="_Toc56699006"/>
      <w:bookmarkStart w:id="1037" w:name="_Toc67680975"/>
      <w:bookmarkStart w:id="1038" w:name="_Toc148445772"/>
      <w:bookmarkStart w:id="1039" w:name="_Toc191324327"/>
      <w:bookmarkStart w:id="1040" w:name="_Toc200622698"/>
      <w:r w:rsidRPr="00C12AA7">
        <w:t>6.</w:t>
      </w:r>
      <w:r w:rsidR="00E36E13" w:rsidRPr="00C12AA7">
        <w:t>2</w:t>
      </w:r>
      <w:r w:rsidRPr="00C12AA7">
        <w:t>.5.2</w:t>
      </w:r>
      <w:r w:rsidRPr="00C12AA7">
        <w:tab/>
        <w:t>NSACF Event Notification</w:t>
      </w:r>
      <w:bookmarkEnd w:id="1030"/>
      <w:bookmarkEnd w:id="1031"/>
      <w:bookmarkEnd w:id="1032"/>
      <w:bookmarkEnd w:id="1033"/>
      <w:bookmarkEnd w:id="1034"/>
      <w:bookmarkEnd w:id="1035"/>
      <w:bookmarkEnd w:id="1036"/>
      <w:bookmarkEnd w:id="1037"/>
      <w:bookmarkEnd w:id="1038"/>
      <w:bookmarkEnd w:id="1039"/>
      <w:bookmarkEnd w:id="1040"/>
    </w:p>
    <w:p w14:paraId="0056433D" w14:textId="77777777" w:rsidR="003F1FCA" w:rsidRPr="00C12AA7" w:rsidRDefault="003F1FCA" w:rsidP="003F1FCA">
      <w:pPr>
        <w:rPr>
          <w:rFonts w:eastAsia="SimSun"/>
        </w:rPr>
      </w:pPr>
      <w:r w:rsidRPr="00C12AA7">
        <w:rPr>
          <w:rFonts w:eastAsia="SimSun"/>
        </w:rPr>
        <w:t xml:space="preserve">If a NF service consumer has subscribed to an event(s) supported by </w:t>
      </w:r>
      <w:r w:rsidRPr="00C12AA7">
        <w:t>Nnsacf_SliceEventExposure</w:t>
      </w:r>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041" w:name="_Toc25156476"/>
      <w:bookmarkStart w:id="1042" w:name="_Toc34124780"/>
      <w:bookmarkStart w:id="1043" w:name="_Toc43207906"/>
      <w:bookmarkStart w:id="1044" w:name="_Toc49857379"/>
      <w:bookmarkStart w:id="1045" w:name="_Toc56677220"/>
      <w:bookmarkStart w:id="1046" w:name="_Toc56691743"/>
      <w:bookmarkStart w:id="1047" w:name="_Toc56699007"/>
      <w:bookmarkStart w:id="1048" w:name="_Toc67680976"/>
      <w:bookmarkStart w:id="1049" w:name="_Toc148445773"/>
      <w:bookmarkStart w:id="1050" w:name="_Toc191324328"/>
      <w:bookmarkStart w:id="1051" w:name="_Toc200622699"/>
      <w:r w:rsidRPr="00C12AA7">
        <w:t>6.</w:t>
      </w:r>
      <w:r w:rsidR="00E36E13" w:rsidRPr="00C12AA7">
        <w:t>2</w:t>
      </w:r>
      <w:r w:rsidRPr="00C12AA7">
        <w:t>.5.2.1</w:t>
      </w:r>
      <w:r w:rsidRPr="00C12AA7">
        <w:tab/>
        <w:t>Notification Definition</w:t>
      </w:r>
      <w:bookmarkEnd w:id="1041"/>
      <w:bookmarkEnd w:id="1042"/>
      <w:bookmarkEnd w:id="1043"/>
      <w:bookmarkEnd w:id="1044"/>
      <w:bookmarkEnd w:id="1045"/>
      <w:bookmarkEnd w:id="1046"/>
      <w:bookmarkEnd w:id="1047"/>
      <w:bookmarkEnd w:id="1048"/>
      <w:bookmarkEnd w:id="1049"/>
      <w:bookmarkEnd w:id="1050"/>
      <w:bookmarkEnd w:id="1051"/>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{callbackUri}</w:t>
      </w:r>
    </w:p>
    <w:p w14:paraId="767A22D3" w14:textId="77777777" w:rsidR="003F1FCA" w:rsidRPr="00C12AA7" w:rsidRDefault="003F1FCA" w:rsidP="003F1FCA">
      <w:pPr>
        <w:rPr>
          <w:rFonts w:eastAsia="SimSun"/>
        </w:rPr>
      </w:pPr>
      <w:r w:rsidRPr="00C12AA7">
        <w:rPr>
          <w:rFonts w:eastAsia="SimSun"/>
        </w:rPr>
        <w:t>Call-back URI is "eventNotifyUri" provided by NF Service Consumer during creation of the subscription.</w:t>
      </w:r>
    </w:p>
    <w:p w14:paraId="4696F96B" w14:textId="604C225F" w:rsidR="003F1FCA" w:rsidRPr="00C12AA7" w:rsidRDefault="003F1FCA" w:rsidP="001773FF">
      <w:pPr>
        <w:pStyle w:val="Heading5"/>
      </w:pPr>
      <w:bookmarkStart w:id="1052" w:name="_Toc25156477"/>
      <w:bookmarkStart w:id="1053" w:name="_Toc34124781"/>
      <w:bookmarkStart w:id="1054" w:name="_Toc43207907"/>
      <w:bookmarkStart w:id="1055" w:name="_Toc49857380"/>
      <w:bookmarkStart w:id="1056" w:name="_Toc56677221"/>
      <w:bookmarkStart w:id="1057" w:name="_Toc56691744"/>
      <w:bookmarkStart w:id="1058" w:name="_Toc56699008"/>
      <w:bookmarkStart w:id="1059" w:name="_Toc67680977"/>
      <w:bookmarkStart w:id="1060" w:name="_Toc148445774"/>
      <w:bookmarkStart w:id="1061" w:name="_Toc191324329"/>
      <w:bookmarkStart w:id="1062" w:name="_Toc200622700"/>
      <w:r w:rsidRPr="00C12AA7">
        <w:t>6.</w:t>
      </w:r>
      <w:r w:rsidR="00E36E13" w:rsidRPr="00C12AA7">
        <w:t>2</w:t>
      </w:r>
      <w:r w:rsidRPr="00C12AA7">
        <w:t>.5.2.2</w:t>
      </w:r>
      <w:r w:rsidRPr="00C12AA7">
        <w:tab/>
        <w:t>Notification Standard Methods</w:t>
      </w:r>
      <w:bookmarkEnd w:id="1052"/>
      <w:bookmarkEnd w:id="1053"/>
      <w:bookmarkEnd w:id="1054"/>
      <w:bookmarkEnd w:id="1055"/>
      <w:bookmarkEnd w:id="1056"/>
      <w:bookmarkEnd w:id="1057"/>
      <w:bookmarkEnd w:id="1058"/>
      <w:bookmarkEnd w:id="1059"/>
      <w:bookmarkEnd w:id="1060"/>
      <w:bookmarkEnd w:id="1061"/>
      <w:bookmarkEnd w:id="1062"/>
    </w:p>
    <w:p w14:paraId="28EB4A3A" w14:textId="63CF8807" w:rsidR="003F1FCA" w:rsidRPr="00C12AA7" w:rsidRDefault="003F1FCA" w:rsidP="001773FF">
      <w:pPr>
        <w:pStyle w:val="H6"/>
      </w:pPr>
      <w:bookmarkStart w:id="1063" w:name="_Toc25156478"/>
      <w:bookmarkStart w:id="1064" w:name="_Toc34124782"/>
      <w:bookmarkStart w:id="1065" w:name="_Toc43207908"/>
      <w:bookmarkStart w:id="1066" w:name="_Toc49857381"/>
      <w:bookmarkStart w:id="1067" w:name="_Toc56677222"/>
      <w:bookmarkStart w:id="1068" w:name="_Toc56691745"/>
      <w:bookmarkStart w:id="1069" w:name="_Toc56699009"/>
      <w:bookmarkStart w:id="1070" w:name="_Toc67680978"/>
      <w:r w:rsidRPr="00C12AA7">
        <w:t>6.</w:t>
      </w:r>
      <w:r w:rsidR="00E36E13" w:rsidRPr="00C12AA7">
        <w:t>2</w:t>
      </w:r>
      <w:r w:rsidRPr="00C12AA7">
        <w:t>.5.2.2.1</w:t>
      </w:r>
      <w:r w:rsidRPr="00C12AA7">
        <w:tab/>
        <w:t>POST</w:t>
      </w:r>
      <w:bookmarkEnd w:id="1063"/>
      <w:bookmarkEnd w:id="1064"/>
      <w:bookmarkEnd w:id="1065"/>
      <w:bookmarkEnd w:id="1066"/>
      <w:bookmarkEnd w:id="1067"/>
      <w:bookmarkEnd w:id="1068"/>
      <w:bookmarkEnd w:id="1069"/>
      <w:bookmarkEnd w:id="1070"/>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r w:rsidRPr="00C12AA7">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59CF6A16"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525B88B"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1071" w:name="_Toc70928065"/>
      <w:bookmarkStart w:id="1072" w:name="_Toc81226734"/>
      <w:bookmarkStart w:id="1073" w:name="_Toc93869027"/>
      <w:bookmarkStart w:id="1074" w:name="_Toc148445775"/>
      <w:bookmarkStart w:id="1075" w:name="_Toc191324330"/>
      <w:bookmarkStart w:id="1076" w:name="_Toc200622701"/>
      <w:r w:rsidRPr="00C12AA7">
        <w:t>6.</w:t>
      </w:r>
      <w:r w:rsidR="00E36E13" w:rsidRPr="00C12AA7">
        <w:t>2</w:t>
      </w:r>
      <w:r w:rsidRPr="00C12AA7">
        <w:t>.6</w:t>
      </w:r>
      <w:r w:rsidRPr="00C12AA7">
        <w:tab/>
        <w:t>Data Model</w:t>
      </w:r>
      <w:bookmarkEnd w:id="1071"/>
      <w:bookmarkEnd w:id="1072"/>
      <w:bookmarkEnd w:id="1073"/>
      <w:bookmarkEnd w:id="1074"/>
      <w:bookmarkEnd w:id="1075"/>
      <w:bookmarkEnd w:id="1076"/>
    </w:p>
    <w:p w14:paraId="7AF58CEE" w14:textId="42420524" w:rsidR="003F1FCA" w:rsidRPr="00C12AA7" w:rsidRDefault="003F1FCA" w:rsidP="001773FF">
      <w:pPr>
        <w:pStyle w:val="Heading4"/>
      </w:pPr>
      <w:bookmarkStart w:id="1077" w:name="_Toc70928066"/>
      <w:bookmarkStart w:id="1078" w:name="_Toc81226735"/>
      <w:bookmarkStart w:id="1079" w:name="_Toc93869028"/>
      <w:bookmarkStart w:id="1080" w:name="_Toc148445776"/>
      <w:bookmarkStart w:id="1081" w:name="_Toc191324331"/>
      <w:bookmarkStart w:id="1082" w:name="_Toc200622702"/>
      <w:r w:rsidRPr="00C12AA7">
        <w:t>6.</w:t>
      </w:r>
      <w:r w:rsidR="00E36E13" w:rsidRPr="00C12AA7">
        <w:t>2</w:t>
      </w:r>
      <w:r w:rsidRPr="00C12AA7">
        <w:t>.6.1</w:t>
      </w:r>
      <w:r w:rsidRPr="00C12AA7">
        <w:tab/>
        <w:t>General</w:t>
      </w:r>
      <w:bookmarkEnd w:id="1077"/>
      <w:bookmarkEnd w:id="1078"/>
      <w:bookmarkEnd w:id="1079"/>
      <w:bookmarkEnd w:id="1080"/>
      <w:bookmarkEnd w:id="1081"/>
      <w:bookmarkEnd w:id="1082"/>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3" w:name="_Toc70928067"/>
      <w:bookmarkStart w:id="1084" w:name="_Toc81226736"/>
      <w:bookmarkStart w:id="1085" w:name="_Toc93869029"/>
      <w:bookmarkStart w:id="1086" w:name="_Toc148445777"/>
      <w:bookmarkStart w:id="1087" w:name="_Toc191324332"/>
      <w:bookmarkStart w:id="1088" w:name="_Toc200622703"/>
      <w:r w:rsidRPr="00C12AA7">
        <w:rPr>
          <w:lang w:val="en-US"/>
        </w:rPr>
        <w:t>6.</w:t>
      </w:r>
      <w:r w:rsidR="00E36E13" w:rsidRPr="00C12AA7">
        <w:rPr>
          <w:lang w:val="en-US"/>
        </w:rPr>
        <w:t>2</w:t>
      </w:r>
      <w:r w:rsidRPr="00C12AA7">
        <w:rPr>
          <w:lang w:val="en-US"/>
        </w:rPr>
        <w:t>.6.2</w:t>
      </w:r>
      <w:r w:rsidRPr="00C12AA7">
        <w:rPr>
          <w:lang w:val="en-US"/>
        </w:rPr>
        <w:tab/>
        <w:t>Structured data types</w:t>
      </w:r>
      <w:bookmarkEnd w:id="1083"/>
      <w:bookmarkEnd w:id="1084"/>
      <w:bookmarkEnd w:id="1085"/>
      <w:bookmarkEnd w:id="1086"/>
      <w:bookmarkEnd w:id="1087"/>
      <w:bookmarkEnd w:id="1088"/>
    </w:p>
    <w:p w14:paraId="17BBFF4B" w14:textId="42A7F616" w:rsidR="003F1FCA" w:rsidRPr="00C12AA7" w:rsidRDefault="003F1FCA" w:rsidP="001773FF">
      <w:pPr>
        <w:pStyle w:val="Heading5"/>
      </w:pPr>
      <w:bookmarkStart w:id="1089" w:name="_Toc70928068"/>
      <w:bookmarkStart w:id="1090" w:name="_Toc81226737"/>
      <w:bookmarkStart w:id="1091" w:name="_Toc93869030"/>
      <w:bookmarkStart w:id="1092" w:name="_Toc148445778"/>
      <w:bookmarkStart w:id="1093" w:name="_Toc191324333"/>
      <w:bookmarkStart w:id="1094" w:name="_Toc200622704"/>
      <w:r w:rsidRPr="00C12AA7">
        <w:t>6.</w:t>
      </w:r>
      <w:r w:rsidR="00E36E13" w:rsidRPr="00C12AA7">
        <w:t>2</w:t>
      </w:r>
      <w:r w:rsidRPr="00C12AA7">
        <w:t>.6.2.1</w:t>
      </w:r>
      <w:r w:rsidRPr="00C12AA7">
        <w:tab/>
        <w:t>Introduction</w:t>
      </w:r>
      <w:bookmarkEnd w:id="1089"/>
      <w:bookmarkEnd w:id="1090"/>
      <w:bookmarkEnd w:id="1091"/>
      <w:bookmarkEnd w:id="1092"/>
      <w:bookmarkEnd w:id="1093"/>
      <w:bookmarkEnd w:id="1094"/>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5" w:name="_Toc70928069"/>
      <w:bookmarkStart w:id="1096" w:name="_Toc81226738"/>
      <w:bookmarkStart w:id="1097" w:name="_Toc93869031"/>
      <w:bookmarkStart w:id="1098" w:name="_Toc148445779"/>
      <w:bookmarkStart w:id="1099" w:name="_Toc191324334"/>
      <w:bookmarkStart w:id="1100" w:name="_Toc200622705"/>
      <w:r w:rsidRPr="00C12AA7">
        <w:lastRenderedPageBreak/>
        <w:t>6.</w:t>
      </w:r>
      <w:r w:rsidR="00E36E13" w:rsidRPr="00C12AA7">
        <w:t>2</w:t>
      </w:r>
      <w:r w:rsidRPr="00C12AA7">
        <w:t>.6.2.2</w:t>
      </w:r>
      <w:r w:rsidRPr="00C12AA7">
        <w:tab/>
        <w:t xml:space="preserve">Type: </w:t>
      </w:r>
      <w:bookmarkEnd w:id="1095"/>
      <w:r w:rsidRPr="00C12AA7">
        <w:t>SACEventSubscription</w:t>
      </w:r>
      <w:bookmarkEnd w:id="1096"/>
      <w:bookmarkEnd w:id="1097"/>
      <w:bookmarkEnd w:id="1098"/>
      <w:bookmarkEnd w:id="1099"/>
      <w:bookmarkEnd w:id="1100"/>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1" w:name="_Toc70928070"/>
      <w:bookmarkStart w:id="1102" w:name="_Toc81226739"/>
      <w:bookmarkStart w:id="1103" w:name="_Toc93869032"/>
      <w:bookmarkStart w:id="1104" w:name="_Toc148445780"/>
      <w:bookmarkStart w:id="1105" w:name="_Toc191324335"/>
      <w:bookmarkStart w:id="1106" w:name="_Toc200622706"/>
      <w:r w:rsidRPr="00C12AA7">
        <w:t>6.</w:t>
      </w:r>
      <w:r w:rsidR="00E36E13" w:rsidRPr="00C12AA7">
        <w:t>2</w:t>
      </w:r>
      <w:r w:rsidRPr="00C12AA7">
        <w:t>.6.2.3</w:t>
      </w:r>
      <w:r w:rsidRPr="00C12AA7">
        <w:tab/>
        <w:t xml:space="preserve">Type: </w:t>
      </w:r>
      <w:bookmarkEnd w:id="1101"/>
      <w:r w:rsidRPr="00C12AA7">
        <w:t>CreatedSACEventSubscription</w:t>
      </w:r>
      <w:bookmarkEnd w:id="1102"/>
      <w:bookmarkEnd w:id="1103"/>
      <w:bookmarkEnd w:id="1104"/>
      <w:bookmarkEnd w:id="1105"/>
      <w:bookmarkEnd w:id="1106"/>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C12AA7" w:rsidRDefault="009F32E9" w:rsidP="00F360F4">
            <w:pPr>
              <w:pStyle w:val="TAL"/>
              <w:rPr>
                <w:rFonts w:cs="Arial"/>
                <w:szCs w:val="18"/>
                <w:lang w:eastAsia="zh-CN"/>
              </w:rPr>
            </w:pPr>
            <w:r w:rsidRPr="00C12AA7">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07" w:name="_Toc81226740"/>
      <w:bookmarkStart w:id="1108" w:name="_Toc93869033"/>
      <w:bookmarkStart w:id="1109" w:name="_Toc148445781"/>
      <w:bookmarkStart w:id="1110" w:name="_Toc191324336"/>
      <w:bookmarkStart w:id="1111" w:name="_Toc200622707"/>
      <w:r w:rsidRPr="00C12AA7">
        <w:t>6.</w:t>
      </w:r>
      <w:r w:rsidR="00E36E13" w:rsidRPr="00C12AA7">
        <w:t>2</w:t>
      </w:r>
      <w:r w:rsidRPr="00C12AA7">
        <w:t>.6.2.4</w:t>
      </w:r>
      <w:r w:rsidRPr="00C12AA7">
        <w:tab/>
        <w:t>Type: SACEventReport</w:t>
      </w:r>
      <w:bookmarkEnd w:id="1107"/>
      <w:bookmarkEnd w:id="1108"/>
      <w:bookmarkEnd w:id="1109"/>
      <w:bookmarkEnd w:id="1110"/>
      <w:bookmarkEnd w:id="1111"/>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2" w:name="_Toc81226741"/>
      <w:bookmarkStart w:id="1113" w:name="_Toc93869034"/>
      <w:bookmarkStart w:id="1114" w:name="_Toc148445782"/>
      <w:bookmarkStart w:id="1115" w:name="_Toc191324337"/>
      <w:bookmarkStart w:id="1116" w:name="_Toc70928072"/>
      <w:bookmarkStart w:id="1117" w:name="_Toc200622708"/>
      <w:r w:rsidRPr="00C12AA7">
        <w:lastRenderedPageBreak/>
        <w:t>6.</w:t>
      </w:r>
      <w:r w:rsidR="00E36E13" w:rsidRPr="00C12AA7">
        <w:t>2</w:t>
      </w:r>
      <w:r w:rsidRPr="00C12AA7">
        <w:t>.6.2.</w:t>
      </w:r>
      <w:r w:rsidRPr="00C12AA7">
        <w:rPr>
          <w:rFonts w:hint="eastAsia"/>
          <w:lang w:eastAsia="zh-CN"/>
        </w:rPr>
        <w:t>5</w:t>
      </w:r>
      <w:r w:rsidRPr="00C12AA7">
        <w:tab/>
        <w:t>Type: SACEvent</w:t>
      </w:r>
      <w:bookmarkEnd w:id="1112"/>
      <w:bookmarkEnd w:id="1113"/>
      <w:bookmarkEnd w:id="1114"/>
      <w:bookmarkEnd w:id="1115"/>
      <w:bookmarkEnd w:id="1117"/>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77777777" w:rsidR="002E05E3" w:rsidRPr="00C12AA7" w:rsidRDefault="002E05E3" w:rsidP="002E05E3">
            <w:pPr>
              <w:pStyle w:val="TAL"/>
              <w:rPr>
                <w:noProof/>
                <w:lang w:eastAsia="zh-CN"/>
              </w:rPr>
            </w:pPr>
            <w:r w:rsidRPr="00C12AA7">
              <w:rPr>
                <w:noProof/>
                <w:lang w:eastAsia="zh-CN"/>
              </w:rPr>
              <w:t>See 3GPP TS 23.502 [4],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18" w:name="_Toc81226742"/>
      <w:bookmarkStart w:id="1119" w:name="_Toc93869035"/>
      <w:bookmarkStart w:id="1120" w:name="_Toc148445783"/>
      <w:bookmarkStart w:id="1121" w:name="_Toc191324338"/>
      <w:bookmarkStart w:id="1122" w:name="_Toc200622709"/>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1118"/>
      <w:bookmarkEnd w:id="1119"/>
      <w:bookmarkEnd w:id="1120"/>
      <w:bookmarkEnd w:id="1121"/>
      <w:bookmarkEnd w:id="1122"/>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3" w:name="_Toc25156488"/>
      <w:bookmarkStart w:id="1124" w:name="_Toc34124792"/>
      <w:bookmarkStart w:id="1125" w:name="_Toc43207918"/>
      <w:bookmarkStart w:id="1126" w:name="_Toc49857391"/>
      <w:bookmarkStart w:id="1127" w:name="_Toc56677232"/>
      <w:bookmarkStart w:id="1128" w:name="_Toc56691755"/>
      <w:bookmarkStart w:id="1129" w:name="_Toc56699019"/>
      <w:bookmarkStart w:id="1130" w:name="_Toc75850116"/>
      <w:bookmarkStart w:id="1131" w:name="_Toc81226743"/>
      <w:bookmarkStart w:id="1132" w:name="_Toc93869036"/>
      <w:bookmarkStart w:id="1133" w:name="_Toc148445784"/>
      <w:bookmarkStart w:id="1134" w:name="_Toc191324339"/>
      <w:bookmarkStart w:id="1135" w:name="_Toc200622710"/>
      <w:r w:rsidRPr="00C12AA7">
        <w:t>6.</w:t>
      </w:r>
      <w:r w:rsidR="00E36E13" w:rsidRPr="00C12AA7">
        <w:t>2</w:t>
      </w:r>
      <w:r w:rsidRPr="00C12AA7">
        <w:t>.6.2.</w:t>
      </w:r>
      <w:r w:rsidRPr="00C12AA7">
        <w:rPr>
          <w:rFonts w:hint="eastAsia"/>
          <w:lang w:eastAsia="zh-CN"/>
        </w:rPr>
        <w:t>7</w:t>
      </w:r>
      <w:r w:rsidRPr="00C12AA7">
        <w:tab/>
        <w:t>Type: SACEventState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36" w:name="_Toc81226744"/>
      <w:bookmarkStart w:id="1137" w:name="_Toc93869037"/>
      <w:bookmarkStart w:id="1138" w:name="_Toc148445785"/>
      <w:bookmarkStart w:id="1139" w:name="_Toc191324340"/>
      <w:bookmarkStart w:id="1140" w:name="_Toc200622711"/>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1116"/>
      <w:bookmarkEnd w:id="1136"/>
      <w:bookmarkEnd w:id="1137"/>
      <w:bookmarkEnd w:id="1138"/>
      <w:bookmarkEnd w:id="1139"/>
      <w:bookmarkEnd w:id="1140"/>
    </w:p>
    <w:p w14:paraId="31106546" w14:textId="544BD6AE" w:rsidR="003F1FCA" w:rsidRPr="00C12AA7" w:rsidRDefault="003F1FCA" w:rsidP="001773FF">
      <w:pPr>
        <w:pStyle w:val="Heading5"/>
      </w:pPr>
      <w:bookmarkStart w:id="1141" w:name="_Toc70928073"/>
      <w:bookmarkStart w:id="1142" w:name="_Toc81226745"/>
      <w:bookmarkStart w:id="1143" w:name="_Toc93869038"/>
      <w:bookmarkStart w:id="1144" w:name="_Toc148445786"/>
      <w:bookmarkStart w:id="1145" w:name="_Toc191324341"/>
      <w:bookmarkStart w:id="1146" w:name="_Toc200622712"/>
      <w:r w:rsidRPr="00C12AA7">
        <w:t>6.</w:t>
      </w:r>
      <w:r w:rsidR="00E36E13" w:rsidRPr="00C12AA7">
        <w:t>2</w:t>
      </w:r>
      <w:r w:rsidRPr="00C12AA7">
        <w:t>.6.3.1</w:t>
      </w:r>
      <w:r w:rsidRPr="00C12AA7">
        <w:tab/>
        <w:t>Introduction</w:t>
      </w:r>
      <w:bookmarkEnd w:id="1141"/>
      <w:bookmarkEnd w:id="1142"/>
      <w:bookmarkEnd w:id="1143"/>
      <w:bookmarkEnd w:id="1144"/>
      <w:bookmarkEnd w:id="1145"/>
      <w:bookmarkEnd w:id="1146"/>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47" w:name="_Toc70928074"/>
      <w:bookmarkStart w:id="1148" w:name="_Toc81226746"/>
      <w:bookmarkStart w:id="1149" w:name="_Toc93869039"/>
      <w:bookmarkStart w:id="1150" w:name="_Toc148445787"/>
      <w:bookmarkStart w:id="1151" w:name="_Toc191324342"/>
      <w:bookmarkStart w:id="1152" w:name="_Toc200622713"/>
      <w:r w:rsidRPr="00C12AA7">
        <w:t>6.</w:t>
      </w:r>
      <w:r w:rsidR="00E36E13" w:rsidRPr="00C12AA7">
        <w:t>2</w:t>
      </w:r>
      <w:r w:rsidRPr="00C12AA7">
        <w:t>.6.3.2</w:t>
      </w:r>
      <w:r w:rsidRPr="00C12AA7">
        <w:tab/>
        <w:t>Simple data types</w:t>
      </w:r>
      <w:bookmarkEnd w:id="1147"/>
      <w:bookmarkEnd w:id="1148"/>
      <w:bookmarkEnd w:id="1149"/>
      <w:bookmarkEnd w:id="1150"/>
      <w:bookmarkEnd w:id="1151"/>
      <w:bookmarkEnd w:id="1152"/>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3" w:name="_Toc81226747"/>
      <w:bookmarkStart w:id="1154" w:name="_Toc93869040"/>
      <w:bookmarkStart w:id="1155" w:name="_Toc148445788"/>
      <w:bookmarkStart w:id="1156" w:name="_Toc191324343"/>
      <w:bookmarkStart w:id="1157" w:name="_Toc70928076"/>
      <w:bookmarkStart w:id="1158" w:name="_Toc200622714"/>
      <w:r w:rsidRPr="00C12AA7">
        <w:t>6.</w:t>
      </w:r>
      <w:r w:rsidR="00E36E13" w:rsidRPr="00C12AA7">
        <w:t>2</w:t>
      </w:r>
      <w:r w:rsidRPr="00C12AA7">
        <w:t>.6.3.3</w:t>
      </w:r>
      <w:r w:rsidRPr="00C12AA7">
        <w:tab/>
        <w:t>Enumeration: SACEventType</w:t>
      </w:r>
      <w:bookmarkEnd w:id="1153"/>
      <w:bookmarkEnd w:id="1154"/>
      <w:bookmarkEnd w:id="1155"/>
      <w:bookmarkEnd w:id="1156"/>
      <w:bookmarkEnd w:id="1158"/>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59" w:name="_Toc81226748"/>
      <w:bookmarkStart w:id="1160" w:name="_Toc93869041"/>
      <w:bookmarkStart w:id="1161" w:name="_Toc148445789"/>
      <w:bookmarkStart w:id="1162" w:name="_Toc191324344"/>
      <w:bookmarkStart w:id="1163" w:name="_Toc200622715"/>
      <w:r w:rsidRPr="00C12AA7">
        <w:t>6.</w:t>
      </w:r>
      <w:r w:rsidR="00E36E13" w:rsidRPr="00C12AA7">
        <w:t>2</w:t>
      </w:r>
      <w:r w:rsidRPr="00C12AA7">
        <w:t>.6.3.4</w:t>
      </w:r>
      <w:r w:rsidRPr="00C12AA7">
        <w:tab/>
        <w:t>Enumeration: SACEventTrigger</w:t>
      </w:r>
      <w:bookmarkEnd w:id="1159"/>
      <w:bookmarkEnd w:id="1160"/>
      <w:bookmarkEnd w:id="1161"/>
      <w:bookmarkEnd w:id="1162"/>
      <w:bookmarkEnd w:id="1163"/>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4" w:name="_Toc81226749"/>
      <w:bookmarkStart w:id="1165" w:name="_Toc93869042"/>
      <w:bookmarkStart w:id="1166" w:name="_Toc148445790"/>
      <w:bookmarkStart w:id="1167" w:name="_Toc191324345"/>
      <w:bookmarkStart w:id="1168" w:name="_Toc200622716"/>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57"/>
      <w:bookmarkEnd w:id="1164"/>
      <w:bookmarkEnd w:id="1165"/>
      <w:bookmarkEnd w:id="1166"/>
      <w:bookmarkEnd w:id="1167"/>
      <w:bookmarkEnd w:id="1168"/>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69" w:name="_Toc70928077"/>
      <w:bookmarkStart w:id="1170" w:name="_Toc81226750"/>
      <w:bookmarkStart w:id="1171" w:name="_Toc93869043"/>
      <w:bookmarkStart w:id="1172" w:name="_Toc148445791"/>
      <w:bookmarkStart w:id="1173" w:name="_Toc191324346"/>
      <w:bookmarkStart w:id="1174" w:name="_Toc200622717"/>
      <w:r w:rsidRPr="00C12AA7">
        <w:t>6.</w:t>
      </w:r>
      <w:r w:rsidR="00E36E13" w:rsidRPr="00C12AA7">
        <w:t>2</w:t>
      </w:r>
      <w:r w:rsidRPr="00C12AA7">
        <w:t>.6.5</w:t>
      </w:r>
      <w:r w:rsidRPr="00C12AA7">
        <w:tab/>
        <w:t>Binary data</w:t>
      </w:r>
      <w:bookmarkEnd w:id="1169"/>
      <w:bookmarkEnd w:id="1170"/>
      <w:bookmarkEnd w:id="1171"/>
      <w:bookmarkEnd w:id="1172"/>
      <w:bookmarkEnd w:id="1173"/>
      <w:bookmarkEnd w:id="1174"/>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5" w:name="_Toc70928078"/>
      <w:bookmarkStart w:id="1176" w:name="_Toc81226751"/>
      <w:bookmarkStart w:id="1177" w:name="_Toc93869044"/>
      <w:bookmarkStart w:id="1178" w:name="_Toc148445792"/>
      <w:bookmarkStart w:id="1179" w:name="_Toc191324347"/>
      <w:bookmarkStart w:id="1180" w:name="_Toc200622718"/>
      <w:r w:rsidRPr="00C12AA7">
        <w:t>6.</w:t>
      </w:r>
      <w:r w:rsidR="00E36E13" w:rsidRPr="00C12AA7">
        <w:t>2</w:t>
      </w:r>
      <w:r w:rsidRPr="00C12AA7">
        <w:t>.7</w:t>
      </w:r>
      <w:r w:rsidRPr="00C12AA7">
        <w:tab/>
        <w:t>Error Handling</w:t>
      </w:r>
      <w:bookmarkEnd w:id="1175"/>
      <w:bookmarkEnd w:id="1176"/>
      <w:bookmarkEnd w:id="1177"/>
      <w:bookmarkEnd w:id="1178"/>
      <w:bookmarkEnd w:id="1179"/>
      <w:bookmarkEnd w:id="1180"/>
    </w:p>
    <w:p w14:paraId="2559194B" w14:textId="7763DF2D" w:rsidR="003F1FCA" w:rsidRPr="00C12AA7" w:rsidRDefault="003F1FCA" w:rsidP="001773FF">
      <w:pPr>
        <w:pStyle w:val="Heading4"/>
      </w:pPr>
      <w:bookmarkStart w:id="1181" w:name="_Toc70928079"/>
      <w:bookmarkStart w:id="1182" w:name="_Toc81226752"/>
      <w:bookmarkStart w:id="1183" w:name="_Toc93869045"/>
      <w:bookmarkStart w:id="1184" w:name="_Toc148445793"/>
      <w:bookmarkStart w:id="1185" w:name="_Toc191324348"/>
      <w:bookmarkStart w:id="1186" w:name="_Toc200622719"/>
      <w:r w:rsidRPr="00C12AA7">
        <w:t>6.</w:t>
      </w:r>
      <w:r w:rsidR="00E36E13" w:rsidRPr="00C12AA7">
        <w:t>2</w:t>
      </w:r>
      <w:r w:rsidRPr="00C12AA7">
        <w:t>.7.1</w:t>
      </w:r>
      <w:r w:rsidRPr="00C12AA7">
        <w:tab/>
        <w:t>General</w:t>
      </w:r>
      <w:bookmarkEnd w:id="1181"/>
      <w:bookmarkEnd w:id="1182"/>
      <w:bookmarkEnd w:id="1183"/>
      <w:bookmarkEnd w:id="1184"/>
      <w:bookmarkEnd w:id="1185"/>
      <w:bookmarkEnd w:id="1186"/>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187" w:name="_Toc70928080"/>
      <w:bookmarkStart w:id="1188" w:name="_Toc81226753"/>
      <w:bookmarkStart w:id="1189" w:name="_Toc93869046"/>
      <w:bookmarkStart w:id="1190" w:name="_Toc148445794"/>
      <w:bookmarkStart w:id="1191" w:name="_Toc191324349"/>
      <w:bookmarkStart w:id="1192" w:name="_Toc200622720"/>
      <w:r w:rsidRPr="00C12AA7">
        <w:t>6.</w:t>
      </w:r>
      <w:r w:rsidR="00E36E13" w:rsidRPr="00C12AA7">
        <w:t>2</w:t>
      </w:r>
      <w:r w:rsidRPr="00C12AA7">
        <w:t>.7.2</w:t>
      </w:r>
      <w:r w:rsidRPr="00C12AA7">
        <w:tab/>
        <w:t>Protocol Errors</w:t>
      </w:r>
      <w:bookmarkEnd w:id="1187"/>
      <w:bookmarkEnd w:id="1188"/>
      <w:bookmarkEnd w:id="1189"/>
      <w:bookmarkEnd w:id="1190"/>
      <w:bookmarkEnd w:id="1191"/>
      <w:bookmarkEnd w:id="1192"/>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193" w:name="_Toc70928081"/>
      <w:bookmarkStart w:id="1194" w:name="_Toc81226754"/>
      <w:bookmarkStart w:id="1195" w:name="_Toc93869047"/>
      <w:bookmarkStart w:id="1196" w:name="_Toc148445795"/>
      <w:bookmarkStart w:id="1197" w:name="_Toc191324350"/>
      <w:bookmarkStart w:id="1198" w:name="_Toc200622721"/>
      <w:r w:rsidRPr="00C12AA7">
        <w:t>6.</w:t>
      </w:r>
      <w:r w:rsidR="00E36E13" w:rsidRPr="00C12AA7">
        <w:t>2</w:t>
      </w:r>
      <w:r w:rsidRPr="00C12AA7">
        <w:t>.7.3</w:t>
      </w:r>
      <w:r w:rsidRPr="00C12AA7">
        <w:tab/>
        <w:t>Application Errors</w:t>
      </w:r>
      <w:bookmarkEnd w:id="1193"/>
      <w:bookmarkEnd w:id="1194"/>
      <w:bookmarkEnd w:id="1195"/>
      <w:bookmarkEnd w:id="1196"/>
      <w:bookmarkEnd w:id="1197"/>
      <w:bookmarkEnd w:id="1198"/>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199" w:name="_Toc70928082"/>
      <w:bookmarkStart w:id="1200" w:name="_Toc81226755"/>
      <w:bookmarkStart w:id="1201" w:name="_Toc93869048"/>
      <w:bookmarkStart w:id="1202" w:name="_Toc148445796"/>
      <w:bookmarkStart w:id="1203" w:name="_Toc191324351"/>
      <w:bookmarkStart w:id="1204" w:name="_Toc200622722"/>
      <w:r w:rsidRPr="00C12AA7">
        <w:t>6.</w:t>
      </w:r>
      <w:r w:rsidR="00E36E13" w:rsidRPr="00C12AA7">
        <w:t>2</w:t>
      </w:r>
      <w:r w:rsidRPr="00C12AA7">
        <w:t>.8</w:t>
      </w:r>
      <w:r w:rsidRPr="00C12AA7">
        <w:tab/>
        <w:t>Feature negotiation</w:t>
      </w:r>
      <w:bookmarkEnd w:id="1199"/>
      <w:bookmarkEnd w:id="1200"/>
      <w:bookmarkEnd w:id="1201"/>
      <w:bookmarkEnd w:id="1202"/>
      <w:bookmarkEnd w:id="1203"/>
      <w:bookmarkEnd w:id="1204"/>
    </w:p>
    <w:p w14:paraId="630290AC" w14:textId="77777777" w:rsidR="003F1FCA" w:rsidRPr="00C12AA7" w:rsidRDefault="003F1FCA" w:rsidP="003F1FCA">
      <w:r w:rsidRPr="00C12AA7">
        <w:t>The optional features in table 6.3.8-1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E8208CD" w:rsidR="009551EF" w:rsidRPr="00C12AA7" w:rsidRDefault="009551EF" w:rsidP="009551EF">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[4].</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5" w:name="_Toc70928083"/>
      <w:bookmarkStart w:id="1206" w:name="_Toc81226756"/>
      <w:bookmarkStart w:id="1207" w:name="_Toc93869049"/>
      <w:bookmarkStart w:id="1208" w:name="_Toc148445797"/>
      <w:bookmarkStart w:id="1209" w:name="_Toc191324352"/>
      <w:bookmarkStart w:id="1210" w:name="_Toc200622723"/>
      <w:r w:rsidRPr="00C12AA7">
        <w:t>6.</w:t>
      </w:r>
      <w:r w:rsidR="00E36E13" w:rsidRPr="00C12AA7">
        <w:t>2</w:t>
      </w:r>
      <w:r w:rsidRPr="00C12AA7">
        <w:t>.9</w:t>
      </w:r>
      <w:r w:rsidRPr="00C12AA7">
        <w:tab/>
        <w:t>Security</w:t>
      </w:r>
      <w:bookmarkEnd w:id="1205"/>
      <w:bookmarkEnd w:id="1206"/>
      <w:bookmarkEnd w:id="1207"/>
      <w:bookmarkEnd w:id="1208"/>
      <w:bookmarkEnd w:id="1209"/>
      <w:bookmarkEnd w:id="1210"/>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1" w:name="_Toc148445798"/>
      <w:bookmarkStart w:id="1212" w:name="_Toc191324353"/>
      <w:bookmarkStart w:id="1213" w:name="_Toc200622724"/>
      <w:bookmarkEnd w:id="807"/>
      <w:r w:rsidRPr="00C12AA7">
        <w:rPr>
          <w:lang w:val="en-US"/>
        </w:rPr>
        <w:t>6.2.10</w:t>
      </w:r>
      <w:r w:rsidRPr="00C12AA7">
        <w:rPr>
          <w:lang w:val="en-US"/>
        </w:rPr>
        <w:tab/>
        <w:t>HTTP redirection</w:t>
      </w:r>
      <w:bookmarkEnd w:id="1211"/>
      <w:bookmarkEnd w:id="1212"/>
      <w:bookmarkEnd w:id="1213"/>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214" w:name="_Toc510696650"/>
      <w:bookmarkStart w:id="1215" w:name="_Toc35971450"/>
      <w:bookmarkStart w:id="1216" w:name="_Toc70325151"/>
      <w:bookmarkStart w:id="1217" w:name="_Toc81226757"/>
      <w:bookmarkStart w:id="1218" w:name="_Toc93869050"/>
      <w:bookmarkStart w:id="1219" w:name="_Toc148445799"/>
      <w:bookmarkStart w:id="1220" w:name="_Toc191324354"/>
      <w:bookmarkStart w:id="1221" w:name="_Toc200622725"/>
      <w:r w:rsidRPr="00C12AA7">
        <w:lastRenderedPageBreak/>
        <w:t>Annex A (normative):</w:t>
      </w:r>
      <w:r w:rsidRPr="00C12AA7">
        <w:br/>
        <w:t>OpenAPI specification</w:t>
      </w:r>
      <w:bookmarkEnd w:id="1214"/>
      <w:bookmarkEnd w:id="1215"/>
      <w:bookmarkEnd w:id="1216"/>
      <w:bookmarkEnd w:id="1217"/>
      <w:bookmarkEnd w:id="1218"/>
      <w:bookmarkEnd w:id="1219"/>
      <w:bookmarkEnd w:id="1220"/>
      <w:bookmarkEnd w:id="1221"/>
    </w:p>
    <w:p w14:paraId="617E9779" w14:textId="77777777" w:rsidR="008A6D4A" w:rsidRPr="00C12AA7" w:rsidRDefault="008A6D4A" w:rsidP="007B0D79">
      <w:pPr>
        <w:pStyle w:val="Heading1"/>
      </w:pPr>
      <w:bookmarkStart w:id="1222" w:name="_Toc510696651"/>
      <w:bookmarkStart w:id="1223" w:name="_Toc35971451"/>
      <w:bookmarkStart w:id="1224" w:name="_Toc70325152"/>
      <w:bookmarkStart w:id="1225" w:name="_Toc81226758"/>
      <w:bookmarkStart w:id="1226" w:name="_Toc93869051"/>
      <w:bookmarkStart w:id="1227" w:name="_Toc148445800"/>
      <w:bookmarkStart w:id="1228" w:name="_Toc191324355"/>
      <w:bookmarkStart w:id="1229" w:name="_Toc200622726"/>
      <w:r w:rsidRPr="00C12AA7">
        <w:t>A.1</w:t>
      </w:r>
      <w:r w:rsidRPr="00C12AA7">
        <w:tab/>
        <w:t>General</w:t>
      </w:r>
      <w:bookmarkEnd w:id="1222"/>
      <w:bookmarkEnd w:id="1223"/>
      <w:bookmarkEnd w:id="1224"/>
      <w:bookmarkEnd w:id="1225"/>
      <w:bookmarkEnd w:id="1226"/>
      <w:bookmarkEnd w:id="1227"/>
      <w:bookmarkEnd w:id="1228"/>
      <w:bookmarkEnd w:id="1229"/>
    </w:p>
    <w:p w14:paraId="5085D825" w14:textId="2DF21E2B" w:rsidR="008A6D4A" w:rsidRPr="00C12AA7" w:rsidRDefault="008A6D4A" w:rsidP="008A6D4A">
      <w:bookmarkStart w:id="1230"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231"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232" w:name="_Toc70325153"/>
      <w:bookmarkStart w:id="1233" w:name="_Toc81226759"/>
      <w:bookmarkStart w:id="1234" w:name="_Toc93869052"/>
      <w:bookmarkStart w:id="1235" w:name="_Toc148445801"/>
      <w:bookmarkStart w:id="1236" w:name="_Toc191324356"/>
      <w:bookmarkStart w:id="1237" w:name="_Toc200622727"/>
      <w:r w:rsidRPr="00C12AA7">
        <w:t>A.2</w:t>
      </w:r>
      <w:r w:rsidRPr="00C12AA7">
        <w:tab/>
      </w:r>
      <w:r w:rsidR="004432AA" w:rsidRPr="00C12AA7">
        <w:t>Nnsacf_</w:t>
      </w:r>
      <w:r w:rsidR="001E7415" w:rsidRPr="00C12AA7">
        <w:t>NSAC</w:t>
      </w:r>
      <w:r w:rsidRPr="00C12AA7">
        <w:t xml:space="preserve"> API</w:t>
      </w:r>
      <w:bookmarkEnd w:id="1230"/>
      <w:bookmarkEnd w:id="1231"/>
      <w:bookmarkEnd w:id="1232"/>
      <w:bookmarkEnd w:id="1233"/>
      <w:bookmarkEnd w:id="1234"/>
      <w:bookmarkEnd w:id="1235"/>
      <w:bookmarkEnd w:id="1236"/>
      <w:bookmarkEnd w:id="1237"/>
    </w:p>
    <w:p w14:paraId="1B4DE8C2" w14:textId="77777777" w:rsidR="008A6D4A" w:rsidRPr="00C12AA7" w:rsidRDefault="008A6D4A" w:rsidP="008A6D4A">
      <w:pPr>
        <w:pStyle w:val="PL"/>
      </w:pPr>
      <w:bookmarkStart w:id="1238"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11992267"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0-alpha.</w:t>
      </w:r>
      <w:r w:rsidR="00EC18F4">
        <w:rPr>
          <w:lang w:val="fr-FR"/>
        </w:rPr>
        <w:t>2</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3AC98DD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w:t>
      </w:r>
      <w:r w:rsidR="00EC18F4">
        <w:rPr>
          <w:lang w:val="fr-FR"/>
        </w:rPr>
        <w:t>1</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lastRenderedPageBreak/>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lastRenderedPageBreak/>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lastRenderedPageBreak/>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lastRenderedPageBreak/>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39" w:name="_Toc70928086"/>
      <w:bookmarkStart w:id="1240" w:name="_Toc81226760"/>
      <w:bookmarkStart w:id="1241" w:name="_Toc93869053"/>
      <w:bookmarkStart w:id="1242" w:name="_Toc148445802"/>
      <w:bookmarkStart w:id="1243" w:name="_Toc191324357"/>
      <w:bookmarkStart w:id="1244" w:name="_Toc200622728"/>
      <w:bookmarkEnd w:id="1238"/>
      <w:r w:rsidRPr="00C12AA7">
        <w:t>A.</w:t>
      </w:r>
      <w:r w:rsidR="004A5628" w:rsidRPr="00C12AA7">
        <w:t>3</w:t>
      </w:r>
      <w:r w:rsidRPr="00C12AA7">
        <w:tab/>
        <w:t>Nnsacf_SliceEventExposure API</w:t>
      </w:r>
      <w:bookmarkEnd w:id="1239"/>
      <w:bookmarkEnd w:id="1240"/>
      <w:bookmarkEnd w:id="1241"/>
      <w:bookmarkEnd w:id="1242"/>
      <w:bookmarkEnd w:id="1243"/>
      <w:bookmarkEnd w:id="1244"/>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25096409"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r w:rsidR="0074539F">
        <w:rPr>
          <w:lang w:val="fr-FR"/>
        </w:rPr>
        <w:t>-alpha.</w:t>
      </w:r>
      <w:r w:rsidR="00EC18F4">
        <w:rPr>
          <w:lang w:val="fr-FR"/>
        </w:rPr>
        <w:t>2</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744F6DEE" w:rsidR="009E4CEF" w:rsidRPr="00C12AA7" w:rsidRDefault="009E4CEF" w:rsidP="009E4CEF">
      <w:pPr>
        <w:pStyle w:val="PL"/>
        <w:rPr>
          <w:lang w:val="fr-FR"/>
        </w:rPr>
      </w:pPr>
      <w:r w:rsidRPr="00C12AA7">
        <w:rPr>
          <w:lang w:val="fr-FR"/>
        </w:rPr>
        <w:t xml:space="preserve">  description: 3GPP TS 29.536 V</w:t>
      </w:r>
      <w:r w:rsidR="0074539F">
        <w:rPr>
          <w:lang w:val="fr-FR"/>
        </w:rPr>
        <w:t>19.</w:t>
      </w:r>
      <w:r w:rsidR="00EC18F4">
        <w:rPr>
          <w:lang w:val="fr-FR"/>
        </w:rPr>
        <w:t>1</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5" w:name="_PERM_MCCTEMPBM_CRPT75500243___5"/>
      <w:r w:rsidRPr="00C12AA7">
        <w:rPr>
          <w:lang w:val="fr-FR"/>
        </w:rPr>
        <w:t xml:space="preserve">  url: </w:t>
      </w:r>
      <w:r w:rsidR="004B5480" w:rsidRPr="00C12AA7">
        <w:rPr>
          <w:lang w:val="fr-FR"/>
        </w:rPr>
        <w:t>https://www.3gpp.org/ftp/Specs/archive/29_series/29.536/</w:t>
      </w:r>
    </w:p>
    <w:bookmarkEnd w:id="1245"/>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lastRenderedPageBreak/>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lastRenderedPageBreak/>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lastRenderedPageBreak/>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lastRenderedPageBreak/>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lastRenderedPageBreak/>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lastRenderedPageBreak/>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46" w:name="historyclause"/>
      <w:r w:rsidRPr="00C12AA7">
        <w:br w:type="page"/>
      </w:r>
      <w:bookmarkStart w:id="1247" w:name="_Toc2086459"/>
      <w:bookmarkStart w:id="1248" w:name="_Toc70325155"/>
      <w:bookmarkStart w:id="1249" w:name="_Toc81226761"/>
      <w:bookmarkStart w:id="1250" w:name="_Toc93869054"/>
      <w:bookmarkStart w:id="1251" w:name="_Toc148445803"/>
      <w:bookmarkStart w:id="1252" w:name="_Toc191324358"/>
      <w:bookmarkStart w:id="1253" w:name="_Toc200622729"/>
      <w:bookmarkEnd w:id="1246"/>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247"/>
      <w:bookmarkEnd w:id="1248"/>
      <w:bookmarkEnd w:id="1249"/>
      <w:bookmarkEnd w:id="1250"/>
      <w:bookmarkEnd w:id="1251"/>
      <w:bookmarkEnd w:id="1252"/>
      <w:bookmarkEnd w:id="1253"/>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5E151AE8" w:rsidR="00E559E3" w:rsidRDefault="00E559E3"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1763FCE4" w:rsidR="00B765C4" w:rsidRDefault="00B765C4"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4AA65B68"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19812612"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50CD39DB" w:rsidR="009865B9" w:rsidRDefault="00AC5845"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1815385B"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697499F"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F23D" w14:textId="77777777" w:rsidR="00470FF2" w:rsidRDefault="00470FF2">
      <w:r>
        <w:separator/>
      </w:r>
    </w:p>
  </w:endnote>
  <w:endnote w:type="continuationSeparator" w:id="0">
    <w:p w14:paraId="1781358D" w14:textId="77777777" w:rsidR="00470FF2" w:rsidRDefault="0047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105C94" w:rsidRDefault="00105C9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4875" w14:textId="77777777" w:rsidR="00470FF2" w:rsidRDefault="00470FF2">
      <w:r>
        <w:separator/>
      </w:r>
    </w:p>
  </w:footnote>
  <w:footnote w:type="continuationSeparator" w:id="0">
    <w:p w14:paraId="394772B4" w14:textId="77777777" w:rsidR="00470FF2" w:rsidRDefault="0047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129F6A35"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E6B">
      <w:rPr>
        <w:rFonts w:ascii="Arial" w:hAnsi="Arial" w:cs="Arial"/>
        <w:b/>
        <w:noProof/>
        <w:sz w:val="18"/>
        <w:szCs w:val="18"/>
      </w:rPr>
      <w:t>3GPP TS 29.536 V19.1.0 (2025-06)</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421B">
      <w:rPr>
        <w:rFonts w:ascii="Arial" w:hAnsi="Arial" w:cs="Arial"/>
        <w:b/>
        <w:noProof/>
        <w:sz w:val="18"/>
        <w:szCs w:val="18"/>
      </w:rPr>
      <w:t>20</w:t>
    </w:r>
    <w:r>
      <w:rPr>
        <w:rFonts w:ascii="Arial" w:hAnsi="Arial" w:cs="Arial"/>
        <w:b/>
        <w:sz w:val="18"/>
        <w:szCs w:val="18"/>
      </w:rPr>
      <w:fldChar w:fldCharType="end"/>
    </w:r>
  </w:p>
  <w:p w14:paraId="38A117B3" w14:textId="66CEB83A"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E6B">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154822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2535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1720327">
    <w:abstractNumId w:val="11"/>
  </w:num>
  <w:num w:numId="4" w16cid:durableId="420104469">
    <w:abstractNumId w:val="27"/>
  </w:num>
  <w:num w:numId="5" w16cid:durableId="709764349">
    <w:abstractNumId w:val="24"/>
  </w:num>
  <w:num w:numId="6" w16cid:durableId="270283296">
    <w:abstractNumId w:val="28"/>
  </w:num>
  <w:num w:numId="7" w16cid:durableId="811600779">
    <w:abstractNumId w:val="15"/>
  </w:num>
  <w:num w:numId="8" w16cid:durableId="1259487288">
    <w:abstractNumId w:val="29"/>
  </w:num>
  <w:num w:numId="9" w16cid:durableId="755057099">
    <w:abstractNumId w:val="21"/>
  </w:num>
  <w:num w:numId="10" w16cid:durableId="1840922434">
    <w:abstractNumId w:val="16"/>
  </w:num>
  <w:num w:numId="11" w16cid:durableId="378282514">
    <w:abstractNumId w:val="25"/>
  </w:num>
  <w:num w:numId="12" w16cid:durableId="747507300">
    <w:abstractNumId w:val="18"/>
  </w:num>
  <w:num w:numId="13" w16cid:durableId="878588994">
    <w:abstractNumId w:val="13"/>
  </w:num>
  <w:num w:numId="14" w16cid:durableId="740103330">
    <w:abstractNumId w:val="26"/>
  </w:num>
  <w:num w:numId="15" w16cid:durableId="1366055300">
    <w:abstractNumId w:val="9"/>
  </w:num>
  <w:num w:numId="16" w16cid:durableId="315648996">
    <w:abstractNumId w:val="7"/>
  </w:num>
  <w:num w:numId="17" w16cid:durableId="448596938">
    <w:abstractNumId w:val="6"/>
  </w:num>
  <w:num w:numId="18" w16cid:durableId="2073190028">
    <w:abstractNumId w:val="5"/>
  </w:num>
  <w:num w:numId="19" w16cid:durableId="449134248">
    <w:abstractNumId w:val="4"/>
  </w:num>
  <w:num w:numId="20" w16cid:durableId="982196361">
    <w:abstractNumId w:val="8"/>
  </w:num>
  <w:num w:numId="21" w16cid:durableId="1030841077">
    <w:abstractNumId w:val="3"/>
  </w:num>
  <w:num w:numId="22" w16cid:durableId="450243173">
    <w:abstractNumId w:val="2"/>
  </w:num>
  <w:num w:numId="23" w16cid:durableId="1537499607">
    <w:abstractNumId w:val="1"/>
  </w:num>
  <w:num w:numId="24" w16cid:durableId="887299505">
    <w:abstractNumId w:val="0"/>
  </w:num>
  <w:num w:numId="25" w16cid:durableId="115803908">
    <w:abstractNumId w:val="22"/>
  </w:num>
  <w:num w:numId="26" w16cid:durableId="1313868865">
    <w:abstractNumId w:val="23"/>
  </w:num>
  <w:num w:numId="27" w16cid:durableId="1357192543">
    <w:abstractNumId w:val="30"/>
  </w:num>
  <w:num w:numId="28" w16cid:durableId="1151943489">
    <w:abstractNumId w:val="12"/>
  </w:num>
  <w:num w:numId="29" w16cid:durableId="1454785686">
    <w:abstractNumId w:val="17"/>
  </w:num>
  <w:num w:numId="30" w16cid:durableId="1567301518">
    <w:abstractNumId w:val="19"/>
  </w:num>
  <w:num w:numId="31" w16cid:durableId="761491650">
    <w:abstractNumId w:val="20"/>
  </w:num>
  <w:num w:numId="32" w16cid:durableId="13426586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37CF"/>
    <w:rsid w:val="000041B4"/>
    <w:rsid w:val="0000557B"/>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21F8"/>
    <w:rsid w:val="001149E9"/>
    <w:rsid w:val="00115234"/>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531"/>
    <w:rsid w:val="002838A9"/>
    <w:rsid w:val="002846D1"/>
    <w:rsid w:val="00285615"/>
    <w:rsid w:val="00287833"/>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3086"/>
    <w:rsid w:val="00B94274"/>
    <w:rsid w:val="00B96D1E"/>
    <w:rsid w:val="00BA02AD"/>
    <w:rsid w:val="00BA061E"/>
    <w:rsid w:val="00BA19ED"/>
    <w:rsid w:val="00BA1B4D"/>
    <w:rsid w:val="00BA4B8D"/>
    <w:rsid w:val="00BA5E76"/>
    <w:rsid w:val="00BA6138"/>
    <w:rsid w:val="00BA6541"/>
    <w:rsid w:val="00BA6FEA"/>
    <w:rsid w:val="00BA70FA"/>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EAC"/>
    <w:rsid w:val="00EF485E"/>
    <w:rsid w:val="00EF4BDB"/>
    <w:rsid w:val="00EF5080"/>
    <w:rsid w:val="00EF58CE"/>
    <w:rsid w:val="00EF7908"/>
    <w:rsid w:val="00F008AD"/>
    <w:rsid w:val="00F025A2"/>
    <w:rsid w:val="00F02A35"/>
    <w:rsid w:val="00F04712"/>
    <w:rsid w:val="00F0558B"/>
    <w:rsid w:val="00F07070"/>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6.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0.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package" Target="embeddings/Microsoft_Visio_Drawing5.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4A267-5E6F-4D66-AD3F-C76EE954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955</TotalTime>
  <Pages>1</Pages>
  <Words>35349</Words>
  <Characters>201495</Characters>
  <Application>Microsoft Office Word</Application>
  <DocSecurity>0</DocSecurity>
  <Lines>1679</Lines>
  <Paragraphs>472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29.536</vt:lpstr>
      <vt:lpstr>Foreword</vt:lpstr>
      <vt:lpstr>1	Scope</vt:lpstr>
      <vt:lpstr>2	References</vt:lpstr>
      <vt:lpstr>3	Definitions, abbreviations</vt:lpstr>
      <vt:lpstr>    3.1	Definitions</vt:lpstr>
      <vt:lpstr>    3.2	Abbreviations</vt:lpstr>
      <vt:lpstr>4	Overview</vt:lpstr>
      <vt:lpstr>    4.1	General</vt:lpstr>
      <vt:lpstr>    4.1A	NSAC Architecture Options</vt:lpstr>
      <vt:lpstr>    4.2	NSAC support in roaming</vt:lpstr>
      <vt:lpstr>    4.3	Interaction between NSACFs</vt:lpstr>
      <vt:lpstr>    4.4	NSAC support in Indirect Network Sharing</vt:lpstr>
      <vt:lpstr>5	Services offered by the NSACF</vt:lpstr>
      <vt:lpstr>    5.1	Introduction</vt:lpstr>
      <vt:lpstr>    5.2	Nnsacf_NSAC Service</vt:lpstr>
      <vt:lpstr>        5.2.1	Service Description</vt:lpstr>
      <vt:lpstr>        5.2.2	Service Operations</vt:lpstr>
      <vt:lpstr>    5.3	Nnsacf_SliceEventExposure Service</vt:lpstr>
      <vt:lpstr>        5.3.1	Service Description</vt:lpstr>
      <vt:lpstr>        5.3.2	Service Operations</vt:lpstr>
    </vt:vector>
  </TitlesOfParts>
  <Company>ETSI</Company>
  <LinksUpToDate>false</LinksUpToDate>
  <CharactersWithSpaces>236372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31.130_CR0105R1_(Rel-18)_GBA_U_APIs</cp:lastModifiedBy>
  <cp:revision>442</cp:revision>
  <cp:lastPrinted>2019-02-25T14:05:00Z</cp:lastPrinted>
  <dcterms:created xsi:type="dcterms:W3CDTF">2022-03-04T13:27:00Z</dcterms:created>
  <dcterms:modified xsi:type="dcterms:W3CDTF">2025-06-12T10:10:00Z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