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239D9ECD" w:rsidR="004F0988" w:rsidRPr="00127E7B" w:rsidRDefault="008A6D4A" w:rsidP="00505255">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54317A">
              <w:t>0</w:t>
            </w:r>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r w:rsidR="00505255">
              <w:rPr>
                <w:sz w:val="32"/>
              </w:rPr>
              <w:t>1</w:t>
            </w:r>
            <w:r w:rsidR="0054317A">
              <w:rPr>
                <w:sz w:val="32"/>
              </w:rPr>
              <w:t>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B94274"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85pt">
                  <v:imagedata r:id="rId9" o:title="5G-logo_175px"/>
                </v:shape>
              </w:pict>
            </w:r>
          </w:p>
        </w:tc>
        <w:tc>
          <w:tcPr>
            <w:tcW w:w="5540" w:type="dxa"/>
            <w:shd w:val="clear" w:color="auto" w:fill="auto"/>
          </w:tcPr>
          <w:p w14:paraId="58DF817D" w14:textId="281F6350" w:rsidR="001A6C9E" w:rsidRPr="00127E7B" w:rsidRDefault="00B94274" w:rsidP="001A6C9E">
            <w:pPr>
              <w:jc w:val="right"/>
            </w:pPr>
            <w:bookmarkStart w:id="2" w:name="logos"/>
            <w:r>
              <w:pict w14:anchorId="2CB49E08">
                <v:shape id="_x0000_i1026" type="#_x0000_t75" style="width:128.35pt;height:74.2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pPr>
        <w:pStyle w:val="TT"/>
      </w:pPr>
      <w:r w:rsidRPr="00127E7B">
        <w:br w:type="page"/>
      </w:r>
      <w:bookmarkStart w:id="8" w:name="tableOfContents"/>
      <w:bookmarkEnd w:id="8"/>
      <w:r w:rsidRPr="00127E7B">
        <w:lastRenderedPageBreak/>
        <w:t>Contents</w:t>
      </w:r>
    </w:p>
    <w:p w14:paraId="2D1B8C9F" w14:textId="51400668" w:rsidR="008E3662"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8E3662">
        <w:t>Foreword</w:t>
      </w:r>
      <w:r w:rsidR="008E3662">
        <w:tab/>
      </w:r>
      <w:r w:rsidR="008E3662">
        <w:fldChar w:fldCharType="begin" w:fldLock="1"/>
      </w:r>
      <w:r w:rsidR="008E3662">
        <w:instrText xml:space="preserve"> PAGEREF _Toc89675444 \h </w:instrText>
      </w:r>
      <w:r w:rsidR="008E3662">
        <w:fldChar w:fldCharType="separate"/>
      </w:r>
      <w:r w:rsidR="008E3662">
        <w:t>6</w:t>
      </w:r>
      <w:r w:rsidR="008E3662">
        <w:fldChar w:fldCharType="end"/>
      </w:r>
    </w:p>
    <w:p w14:paraId="14EE7E97" w14:textId="33E631A2" w:rsidR="008E3662" w:rsidRDefault="008E36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_Toc89675445 \h </w:instrText>
      </w:r>
      <w:r>
        <w:fldChar w:fldCharType="separate"/>
      </w:r>
      <w:r>
        <w:t>8</w:t>
      </w:r>
      <w:r>
        <w:fldChar w:fldCharType="end"/>
      </w:r>
    </w:p>
    <w:p w14:paraId="1C7B1DA1" w14:textId="7BACE453" w:rsidR="008E3662" w:rsidRDefault="008E36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_Toc89675446 \h </w:instrText>
      </w:r>
      <w:r>
        <w:fldChar w:fldCharType="separate"/>
      </w:r>
      <w:r>
        <w:t>8</w:t>
      </w:r>
      <w:r>
        <w:fldChar w:fldCharType="end"/>
      </w:r>
    </w:p>
    <w:p w14:paraId="3A2C7ADC" w14:textId="61F82693" w:rsidR="008E3662" w:rsidRDefault="008E36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_Toc89675447 \h </w:instrText>
      </w:r>
      <w:r>
        <w:fldChar w:fldCharType="separate"/>
      </w:r>
      <w:r>
        <w:t>9</w:t>
      </w:r>
      <w:r>
        <w:fldChar w:fldCharType="end"/>
      </w:r>
    </w:p>
    <w:p w14:paraId="57722DCD" w14:textId="1FC0A267" w:rsidR="008E3662" w:rsidRDefault="008E36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_Toc89675448 \h </w:instrText>
      </w:r>
      <w:r>
        <w:fldChar w:fldCharType="separate"/>
      </w:r>
      <w:r>
        <w:t>9</w:t>
      </w:r>
      <w:r>
        <w:fldChar w:fldCharType="end"/>
      </w:r>
    </w:p>
    <w:p w14:paraId="5253F02E" w14:textId="1D7DA7DA" w:rsidR="008E3662" w:rsidRDefault="008E36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_Toc89675449 \h </w:instrText>
      </w:r>
      <w:r>
        <w:fldChar w:fldCharType="separate"/>
      </w:r>
      <w:r>
        <w:t>9</w:t>
      </w:r>
      <w:r>
        <w:fldChar w:fldCharType="end"/>
      </w:r>
    </w:p>
    <w:p w14:paraId="79320553" w14:textId="2A1966E3" w:rsidR="008E3662" w:rsidRDefault="008E36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_Toc89675450 \h </w:instrText>
      </w:r>
      <w:r>
        <w:fldChar w:fldCharType="separate"/>
      </w:r>
      <w:r>
        <w:t>9</w:t>
      </w:r>
      <w:r>
        <w:fldChar w:fldCharType="end"/>
      </w:r>
    </w:p>
    <w:p w14:paraId="0F034195" w14:textId="475613C6" w:rsidR="008E3662" w:rsidRDefault="008E36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_Toc89675451 \h </w:instrText>
      </w:r>
      <w:r>
        <w:fldChar w:fldCharType="separate"/>
      </w:r>
      <w:r>
        <w:t>10</w:t>
      </w:r>
      <w:r>
        <w:fldChar w:fldCharType="end"/>
      </w:r>
    </w:p>
    <w:p w14:paraId="0AF7B17F" w14:textId="572E6DDC" w:rsidR="008E3662" w:rsidRDefault="008E36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_Toc89675452 \h </w:instrText>
      </w:r>
      <w:r>
        <w:fldChar w:fldCharType="separate"/>
      </w:r>
      <w:r>
        <w:t>10</w:t>
      </w:r>
      <w:r>
        <w:fldChar w:fldCharType="end"/>
      </w:r>
    </w:p>
    <w:p w14:paraId="5B6109BC" w14:textId="0FE93082" w:rsidR="008E3662" w:rsidRDefault="008E36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_Toc89675453 \h </w:instrText>
      </w:r>
      <w:r>
        <w:fldChar w:fldCharType="separate"/>
      </w:r>
      <w:r>
        <w:t>10</w:t>
      </w:r>
      <w:r>
        <w:fldChar w:fldCharType="end"/>
      </w:r>
    </w:p>
    <w:p w14:paraId="34BF5EC5" w14:textId="1E189EBF" w:rsidR="008E3662" w:rsidRDefault="008E36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_Toc89675454 \h </w:instrText>
      </w:r>
      <w:r>
        <w:fldChar w:fldCharType="separate"/>
      </w:r>
      <w:r>
        <w:t>10</w:t>
      </w:r>
      <w:r>
        <w:fldChar w:fldCharType="end"/>
      </w:r>
    </w:p>
    <w:p w14:paraId="2CA36D81" w14:textId="0DCD0B05" w:rsidR="008E3662" w:rsidRDefault="008E36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_Toc89675455 \h </w:instrText>
      </w:r>
      <w:r>
        <w:fldChar w:fldCharType="separate"/>
      </w:r>
      <w:r>
        <w:t>11</w:t>
      </w:r>
      <w:r>
        <w:fldChar w:fldCharType="end"/>
      </w:r>
    </w:p>
    <w:p w14:paraId="14ACC1B6" w14:textId="15AB21C4" w:rsidR="008E3662" w:rsidRDefault="008E36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_Toc89675456 \h </w:instrText>
      </w:r>
      <w:r>
        <w:fldChar w:fldCharType="separate"/>
      </w:r>
      <w:r>
        <w:t>11</w:t>
      </w:r>
      <w:r>
        <w:fldChar w:fldCharType="end"/>
      </w:r>
    </w:p>
    <w:p w14:paraId="42902069" w14:textId="73FB9273" w:rsidR="008E3662" w:rsidRDefault="008E36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_Toc89675457 \h </w:instrText>
      </w:r>
      <w:r>
        <w:fldChar w:fldCharType="separate"/>
      </w:r>
      <w:r>
        <w:t>11</w:t>
      </w:r>
      <w:r>
        <w:fldChar w:fldCharType="end"/>
      </w:r>
    </w:p>
    <w:p w14:paraId="2E3825F3" w14:textId="40BD4086" w:rsidR="008E3662" w:rsidRDefault="008E36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_Toc89675458 \h </w:instrText>
      </w:r>
      <w:r>
        <w:fldChar w:fldCharType="separate"/>
      </w:r>
      <w:r>
        <w:t>11</w:t>
      </w:r>
      <w:r>
        <w:fldChar w:fldCharType="end"/>
      </w:r>
    </w:p>
    <w:p w14:paraId="3B14B1E5" w14:textId="296964DE" w:rsidR="008E3662" w:rsidRDefault="008E36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Network slice admission control for controlling the number of UEs</w:t>
      </w:r>
      <w:r>
        <w:tab/>
      </w:r>
      <w:r>
        <w:fldChar w:fldCharType="begin" w:fldLock="1"/>
      </w:r>
      <w:r>
        <w:instrText xml:space="preserve"> PAGEREF _Toc89675459 \h </w:instrText>
      </w:r>
      <w:r>
        <w:fldChar w:fldCharType="separate"/>
      </w:r>
      <w:r>
        <w:t>11</w:t>
      </w:r>
      <w:r>
        <w:fldChar w:fldCharType="end"/>
      </w:r>
    </w:p>
    <w:p w14:paraId="23F97722" w14:textId="1F0D77C6" w:rsidR="008E3662" w:rsidRDefault="008E36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_Toc89675460 \h </w:instrText>
      </w:r>
      <w:r>
        <w:fldChar w:fldCharType="separate"/>
      </w:r>
      <w:r>
        <w:t>13</w:t>
      </w:r>
      <w:r>
        <w:fldChar w:fldCharType="end"/>
      </w:r>
    </w:p>
    <w:p w14:paraId="345C1E22" w14:textId="01534853" w:rsidR="008E3662" w:rsidRDefault="008E366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_Toc89675461 \h </w:instrText>
      </w:r>
      <w:r>
        <w:fldChar w:fldCharType="separate"/>
      </w:r>
      <w:r>
        <w:t>13</w:t>
      </w:r>
      <w:r>
        <w:fldChar w:fldCharType="end"/>
      </w:r>
    </w:p>
    <w:p w14:paraId="4CFCBC77" w14:textId="2566C0C3" w:rsidR="008E3662" w:rsidRDefault="008E366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_Toc89675462 \h </w:instrText>
      </w:r>
      <w:r>
        <w:fldChar w:fldCharType="separate"/>
      </w:r>
      <w:r>
        <w:t>13</w:t>
      </w:r>
      <w:r>
        <w:fldChar w:fldCharType="end"/>
      </w:r>
    </w:p>
    <w:p w14:paraId="16D71153" w14:textId="07AE3125" w:rsidR="008E3662" w:rsidRDefault="008E366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_Toc89675463 \h </w:instrText>
      </w:r>
      <w:r>
        <w:fldChar w:fldCharType="separate"/>
      </w:r>
      <w:r>
        <w:t>14</w:t>
      </w:r>
      <w:r>
        <w:fldChar w:fldCharType="end"/>
      </w:r>
    </w:p>
    <w:p w14:paraId="53C06CCD" w14:textId="26240B7E" w:rsidR="008E3662" w:rsidRDefault="008E366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_Toc89675464 \h </w:instrText>
      </w:r>
      <w:r>
        <w:fldChar w:fldCharType="separate"/>
      </w:r>
      <w:r>
        <w:t>14</w:t>
      </w:r>
      <w:r>
        <w:fldChar w:fldCharType="end"/>
      </w:r>
    </w:p>
    <w:p w14:paraId="181AD189" w14:textId="0379DAA3" w:rsidR="008E3662" w:rsidRDefault="008E3662">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 xml:space="preserve">Network slice admission control for </w:t>
      </w:r>
      <w:r>
        <w:rPr>
          <w:lang w:eastAsia="zh-CN"/>
        </w:rPr>
        <w:t xml:space="preserve">controlling the number of </w:t>
      </w:r>
      <w:r>
        <w:t>PDU sessions</w:t>
      </w:r>
      <w:r>
        <w:tab/>
      </w:r>
      <w:r>
        <w:fldChar w:fldCharType="begin" w:fldLock="1"/>
      </w:r>
      <w:r>
        <w:instrText xml:space="preserve"> PAGEREF _Toc89675465 \h </w:instrText>
      </w:r>
      <w:r>
        <w:fldChar w:fldCharType="separate"/>
      </w:r>
      <w:r>
        <w:t>14</w:t>
      </w:r>
      <w:r>
        <w:fldChar w:fldCharType="end"/>
      </w:r>
    </w:p>
    <w:p w14:paraId="57E53F2C" w14:textId="5DEA2930" w:rsidR="008E3662" w:rsidRDefault="008E36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_Toc89675466 \h </w:instrText>
      </w:r>
      <w:r>
        <w:fldChar w:fldCharType="separate"/>
      </w:r>
      <w:r>
        <w:t>21</w:t>
      </w:r>
      <w:r>
        <w:fldChar w:fldCharType="end"/>
      </w:r>
    </w:p>
    <w:p w14:paraId="10B562FD" w14:textId="1EE6565F" w:rsidR="008E3662" w:rsidRDefault="008E36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_Toc89675467 \h </w:instrText>
      </w:r>
      <w:r>
        <w:fldChar w:fldCharType="separate"/>
      </w:r>
      <w:r>
        <w:t>21</w:t>
      </w:r>
      <w:r>
        <w:fldChar w:fldCharType="end"/>
      </w:r>
    </w:p>
    <w:p w14:paraId="19A33BE2" w14:textId="08B25DAC" w:rsidR="008E3662" w:rsidRDefault="008E36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_Toc89675468 \h </w:instrText>
      </w:r>
      <w:r>
        <w:fldChar w:fldCharType="separate"/>
      </w:r>
      <w:r>
        <w:t>21</w:t>
      </w:r>
      <w:r>
        <w:fldChar w:fldCharType="end"/>
      </w:r>
    </w:p>
    <w:p w14:paraId="263D1AE1" w14:textId="02788179" w:rsidR="008E3662" w:rsidRDefault="008E36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_Toc89675469 \h </w:instrText>
      </w:r>
      <w:r>
        <w:fldChar w:fldCharType="separate"/>
      </w:r>
      <w:r>
        <w:t>22</w:t>
      </w:r>
      <w:r>
        <w:fldChar w:fldCharType="end"/>
      </w:r>
    </w:p>
    <w:p w14:paraId="113CF20C" w14:textId="5DD3D429" w:rsidR="008E3662" w:rsidRDefault="008E36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_Toc89675470 \h </w:instrText>
      </w:r>
      <w:r>
        <w:fldChar w:fldCharType="separate"/>
      </w:r>
      <w:r>
        <w:t>22</w:t>
      </w:r>
      <w:r>
        <w:fldChar w:fldCharType="end"/>
      </w:r>
    </w:p>
    <w:p w14:paraId="6A1E74B3" w14:textId="66B76160" w:rsidR="008E3662" w:rsidRDefault="008E36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_Toc89675471 \h </w:instrText>
      </w:r>
      <w:r>
        <w:fldChar w:fldCharType="separate"/>
      </w:r>
      <w:r>
        <w:t>22</w:t>
      </w:r>
      <w:r>
        <w:fldChar w:fldCharType="end"/>
      </w:r>
    </w:p>
    <w:p w14:paraId="2D6FD5AA" w14:textId="693F5DC0" w:rsidR="008E3662" w:rsidRDefault="008E36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_Toc89675472 \h </w:instrText>
      </w:r>
      <w:r>
        <w:fldChar w:fldCharType="separate"/>
      </w:r>
      <w:r>
        <w:t>22</w:t>
      </w:r>
      <w:r>
        <w:fldChar w:fldCharType="end"/>
      </w:r>
    </w:p>
    <w:p w14:paraId="36649E0B" w14:textId="41F8FB55" w:rsidR="008E3662" w:rsidRDefault="008E36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_Toc89675473 \h </w:instrText>
      </w:r>
      <w:r>
        <w:fldChar w:fldCharType="separate"/>
      </w:r>
      <w:r>
        <w:t>22</w:t>
      </w:r>
      <w:r>
        <w:fldChar w:fldCharType="end"/>
      </w:r>
    </w:p>
    <w:p w14:paraId="4D0FEA2E" w14:textId="691EF185" w:rsidR="008E3662" w:rsidRDefault="008E36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_Toc89675474 \h </w:instrText>
      </w:r>
      <w:r>
        <w:fldChar w:fldCharType="separate"/>
      </w:r>
      <w:r>
        <w:t>22</w:t>
      </w:r>
      <w:r>
        <w:fldChar w:fldCharType="end"/>
      </w:r>
    </w:p>
    <w:p w14:paraId="7697CCE9" w14:textId="175CB830" w:rsidR="008E3662" w:rsidRDefault="008E36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_Toc89675475 \h </w:instrText>
      </w:r>
      <w:r>
        <w:fldChar w:fldCharType="separate"/>
      </w:r>
      <w:r>
        <w:t>22</w:t>
      </w:r>
      <w:r>
        <w:fldChar w:fldCharType="end"/>
      </w:r>
    </w:p>
    <w:p w14:paraId="389CFD8E" w14:textId="25F21001" w:rsidR="008E3662" w:rsidRDefault="008E36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_Toc89675476 \h </w:instrText>
      </w:r>
      <w:r>
        <w:fldChar w:fldCharType="separate"/>
      </w:r>
      <w:r>
        <w:t>22</w:t>
      </w:r>
      <w:r>
        <w:fldChar w:fldCharType="end"/>
      </w:r>
    </w:p>
    <w:p w14:paraId="79B8149D" w14:textId="5D68A193" w:rsidR="008E3662" w:rsidRDefault="008E36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_Toc89675477 \h </w:instrText>
      </w:r>
      <w:r>
        <w:fldChar w:fldCharType="separate"/>
      </w:r>
      <w:r>
        <w:t>23</w:t>
      </w:r>
      <w:r>
        <w:fldChar w:fldCharType="end"/>
      </w:r>
    </w:p>
    <w:p w14:paraId="25FBB7AF" w14:textId="20C413E2" w:rsidR="008E3662" w:rsidRDefault="008E36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_Toc89675478 \h </w:instrText>
      </w:r>
      <w:r>
        <w:fldChar w:fldCharType="separate"/>
      </w:r>
      <w:r>
        <w:t>23</w:t>
      </w:r>
      <w:r>
        <w:fldChar w:fldCharType="end"/>
      </w:r>
    </w:p>
    <w:p w14:paraId="44C276BC" w14:textId="5E08F3AF" w:rsidR="008E3662" w:rsidRDefault="008E36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_Toc89675479 \h </w:instrText>
      </w:r>
      <w:r>
        <w:fldChar w:fldCharType="separate"/>
      </w:r>
      <w:r>
        <w:t>23</w:t>
      </w:r>
      <w:r>
        <w:fldChar w:fldCharType="end"/>
      </w:r>
    </w:p>
    <w:p w14:paraId="7351F30B" w14:textId="5B2CA806" w:rsidR="008E3662" w:rsidRDefault="008E36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_Toc89675480 \h </w:instrText>
      </w:r>
      <w:r>
        <w:fldChar w:fldCharType="separate"/>
      </w:r>
      <w:r>
        <w:t>24</w:t>
      </w:r>
      <w:r>
        <w:fldChar w:fldCharType="end"/>
      </w:r>
    </w:p>
    <w:p w14:paraId="29E5EAA7" w14:textId="652FF0A8" w:rsidR="008E3662" w:rsidRDefault="008E36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_Toc89675481 \h </w:instrText>
      </w:r>
      <w:r>
        <w:fldChar w:fldCharType="separate"/>
      </w:r>
      <w:r>
        <w:t>24</w:t>
      </w:r>
      <w:r>
        <w:fldChar w:fldCharType="end"/>
      </w:r>
    </w:p>
    <w:p w14:paraId="7467D3AB" w14:textId="3D4765AE" w:rsidR="008E3662" w:rsidRDefault="008E366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_Toc89675482 \h </w:instrText>
      </w:r>
      <w:r>
        <w:fldChar w:fldCharType="separate"/>
      </w:r>
      <w:r>
        <w:t>25</w:t>
      </w:r>
      <w:r>
        <w:fldChar w:fldCharType="end"/>
      </w:r>
    </w:p>
    <w:p w14:paraId="4E304081" w14:textId="7D9EEB92" w:rsidR="008E3662" w:rsidRDefault="008E366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_Toc89675483 \h </w:instrText>
      </w:r>
      <w:r>
        <w:fldChar w:fldCharType="separate"/>
      </w:r>
      <w:r>
        <w:t>25</w:t>
      </w:r>
      <w:r>
        <w:fldChar w:fldCharType="end"/>
      </w:r>
    </w:p>
    <w:p w14:paraId="2C277898" w14:textId="0A9C9333" w:rsidR="008E3662" w:rsidRDefault="008E36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_Toc89675484 \h </w:instrText>
      </w:r>
      <w:r>
        <w:fldChar w:fldCharType="separate"/>
      </w:r>
      <w:r>
        <w:t>25</w:t>
      </w:r>
      <w:r>
        <w:fldChar w:fldCharType="end"/>
      </w:r>
    </w:p>
    <w:p w14:paraId="014A2FFF" w14:textId="1BD36B8A" w:rsidR="008E3662" w:rsidRDefault="008E36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_Toc89675485 \h </w:instrText>
      </w:r>
      <w:r>
        <w:fldChar w:fldCharType="separate"/>
      </w:r>
      <w:r>
        <w:t>25</w:t>
      </w:r>
      <w:r>
        <w:fldChar w:fldCharType="end"/>
      </w:r>
    </w:p>
    <w:p w14:paraId="161FF5C6" w14:textId="679927B0" w:rsidR="008E3662" w:rsidRDefault="008E36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_Toc89675486 \h </w:instrText>
      </w:r>
      <w:r>
        <w:fldChar w:fldCharType="separate"/>
      </w:r>
      <w:r>
        <w:t>25</w:t>
      </w:r>
      <w:r>
        <w:fldChar w:fldCharType="end"/>
      </w:r>
    </w:p>
    <w:p w14:paraId="63245FE1" w14:textId="627E00BB" w:rsidR="008E3662" w:rsidRDefault="008E36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_Toc89675487 \h </w:instrText>
      </w:r>
      <w:r>
        <w:fldChar w:fldCharType="separate"/>
      </w:r>
      <w:r>
        <w:t>25</w:t>
      </w:r>
      <w:r>
        <w:fldChar w:fldCharType="end"/>
      </w:r>
    </w:p>
    <w:p w14:paraId="057F33DD" w14:textId="57C03B43" w:rsidR="008E3662" w:rsidRDefault="008E366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_Toc89675488 \h </w:instrText>
      </w:r>
      <w:r>
        <w:fldChar w:fldCharType="separate"/>
      </w:r>
      <w:r>
        <w:t>27</w:t>
      </w:r>
      <w:r>
        <w:fldChar w:fldCharType="end"/>
      </w:r>
    </w:p>
    <w:p w14:paraId="7BF55D7A" w14:textId="7622F28E" w:rsidR="008E3662" w:rsidRDefault="008E36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_Toc89675489 \h </w:instrText>
      </w:r>
      <w:r>
        <w:fldChar w:fldCharType="separate"/>
      </w:r>
      <w:r>
        <w:t>27</w:t>
      </w:r>
      <w:r>
        <w:fldChar w:fldCharType="end"/>
      </w:r>
    </w:p>
    <w:p w14:paraId="0F101A5E" w14:textId="2A42843B" w:rsidR="008E3662" w:rsidRDefault="008E36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_Toc89675490 \h </w:instrText>
      </w:r>
      <w:r>
        <w:fldChar w:fldCharType="separate"/>
      </w:r>
      <w:r>
        <w:t>27</w:t>
      </w:r>
      <w:r>
        <w:fldChar w:fldCharType="end"/>
      </w:r>
    </w:p>
    <w:p w14:paraId="77D0442A" w14:textId="6B86EE9B" w:rsidR="008E3662" w:rsidRDefault="008E36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_Toc89675491 \h </w:instrText>
      </w:r>
      <w:r>
        <w:fldChar w:fldCharType="separate"/>
      </w:r>
      <w:r>
        <w:t>27</w:t>
      </w:r>
      <w:r>
        <w:fldChar w:fldCharType="end"/>
      </w:r>
    </w:p>
    <w:p w14:paraId="0BD3EC0F" w14:textId="7AC64655" w:rsidR="008E3662" w:rsidRDefault="008E366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_Toc89675492 \h </w:instrText>
      </w:r>
      <w:r>
        <w:fldChar w:fldCharType="separate"/>
      </w:r>
      <w:r>
        <w:t>27</w:t>
      </w:r>
      <w:r>
        <w:fldChar w:fldCharType="end"/>
      </w:r>
    </w:p>
    <w:p w14:paraId="5C13A508" w14:textId="2BDD92BA" w:rsidR="008E3662" w:rsidRDefault="008E366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_Toc89675493 \h </w:instrText>
      </w:r>
      <w:r>
        <w:fldChar w:fldCharType="separate"/>
      </w:r>
      <w:r>
        <w:t>27</w:t>
      </w:r>
      <w:r>
        <w:fldChar w:fldCharType="end"/>
      </w:r>
    </w:p>
    <w:p w14:paraId="78AF1CD6" w14:textId="6F4549C8" w:rsidR="008E3662" w:rsidRDefault="008E366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_Toc89675494 \h </w:instrText>
      </w:r>
      <w:r>
        <w:fldChar w:fldCharType="separate"/>
      </w:r>
      <w:r>
        <w:t>27</w:t>
      </w:r>
      <w:r>
        <w:fldChar w:fldCharType="end"/>
      </w:r>
    </w:p>
    <w:p w14:paraId="70F24463" w14:textId="25BAEBAA" w:rsidR="008E3662" w:rsidRDefault="008E3662">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_Toc89675495 \h </w:instrText>
      </w:r>
      <w:r>
        <w:fldChar w:fldCharType="separate"/>
      </w:r>
      <w:r>
        <w:t>27</w:t>
      </w:r>
      <w:r>
        <w:fldChar w:fldCharType="end"/>
      </w:r>
    </w:p>
    <w:p w14:paraId="1936738B" w14:textId="6F94ECE7" w:rsidR="008E3662" w:rsidRDefault="008E3662">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_Toc89675496 \h </w:instrText>
      </w:r>
      <w:r>
        <w:fldChar w:fldCharType="separate"/>
      </w:r>
      <w:r>
        <w:t>27</w:t>
      </w:r>
      <w:r>
        <w:fldChar w:fldCharType="end"/>
      </w:r>
    </w:p>
    <w:p w14:paraId="58FB4C6C" w14:textId="164D916F" w:rsidR="008E3662" w:rsidRDefault="008E3662">
      <w:pPr>
        <w:pStyle w:val="TOC3"/>
        <w:rPr>
          <w:rFonts w:asciiTheme="minorHAnsi" w:eastAsiaTheme="minorEastAsia" w:hAnsiTheme="minorHAnsi" w:cstheme="minorBidi"/>
          <w:sz w:val="22"/>
          <w:szCs w:val="22"/>
          <w:lang w:eastAsia="en-GB"/>
        </w:rPr>
      </w:pPr>
      <w:r>
        <w:lastRenderedPageBreak/>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_Toc89675497 \h </w:instrText>
      </w:r>
      <w:r>
        <w:fldChar w:fldCharType="separate"/>
      </w:r>
      <w:r>
        <w:t>28</w:t>
      </w:r>
      <w:r>
        <w:fldChar w:fldCharType="end"/>
      </w:r>
    </w:p>
    <w:p w14:paraId="3BAFBC87" w14:textId="021BF13F" w:rsidR="008E3662" w:rsidRDefault="008E36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_Toc89675498 \h </w:instrText>
      </w:r>
      <w:r>
        <w:fldChar w:fldCharType="separate"/>
      </w:r>
      <w:r>
        <w:t>28</w:t>
      </w:r>
      <w:r>
        <w:fldChar w:fldCharType="end"/>
      </w:r>
    </w:p>
    <w:p w14:paraId="5FE05318" w14:textId="6397E3DD" w:rsidR="008E3662" w:rsidRDefault="008E3662">
      <w:pPr>
        <w:pStyle w:val="TOC4"/>
        <w:rPr>
          <w:rFonts w:asciiTheme="minorHAnsi" w:eastAsiaTheme="minorEastAsia" w:hAnsiTheme="minorHAnsi" w:cstheme="minorBidi"/>
          <w:sz w:val="22"/>
          <w:szCs w:val="22"/>
          <w:lang w:eastAsia="en-GB"/>
        </w:rPr>
      </w:pPr>
      <w:r w:rsidRPr="00402E8D">
        <w:rPr>
          <w:lang w:val="en-US"/>
        </w:rPr>
        <w:t>6.1.6.2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_Toc89675499 \h </w:instrText>
      </w:r>
      <w:r>
        <w:fldChar w:fldCharType="separate"/>
      </w:r>
      <w:r>
        <w:t>28</w:t>
      </w:r>
      <w:r>
        <w:fldChar w:fldCharType="end"/>
      </w:r>
    </w:p>
    <w:p w14:paraId="3BE0A792" w14:textId="6156E26F" w:rsidR="008E3662" w:rsidRDefault="008E36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_Toc89675500 \h </w:instrText>
      </w:r>
      <w:r>
        <w:fldChar w:fldCharType="separate"/>
      </w:r>
      <w:r>
        <w:t>28</w:t>
      </w:r>
      <w:r>
        <w:fldChar w:fldCharType="end"/>
      </w:r>
    </w:p>
    <w:p w14:paraId="34895C70" w14:textId="0C5A4BEC" w:rsidR="008E3662" w:rsidRDefault="008E36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_Toc89675501 \h </w:instrText>
      </w:r>
      <w:r>
        <w:fldChar w:fldCharType="separate"/>
      </w:r>
      <w:r>
        <w:t>29</w:t>
      </w:r>
      <w:r>
        <w:fldChar w:fldCharType="end"/>
      </w:r>
    </w:p>
    <w:p w14:paraId="14AC0AB5" w14:textId="1201AE9F" w:rsidR="008E3662" w:rsidRDefault="008E36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_Toc89675502 \h </w:instrText>
      </w:r>
      <w:r>
        <w:fldChar w:fldCharType="separate"/>
      </w:r>
      <w:r>
        <w:t>29</w:t>
      </w:r>
      <w:r>
        <w:fldChar w:fldCharType="end"/>
      </w:r>
    </w:p>
    <w:p w14:paraId="27238950" w14:textId="7DA595C6" w:rsidR="008E3662" w:rsidRDefault="008E366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_Toc89675503 \h </w:instrText>
      </w:r>
      <w:r>
        <w:fldChar w:fldCharType="separate"/>
      </w:r>
      <w:r>
        <w:t>29</w:t>
      </w:r>
      <w:r>
        <w:fldChar w:fldCharType="end"/>
      </w:r>
    </w:p>
    <w:p w14:paraId="19578773" w14:textId="0C302084" w:rsidR="008E3662" w:rsidRDefault="008E366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_Toc89675504 \h </w:instrText>
      </w:r>
      <w:r>
        <w:fldChar w:fldCharType="separate"/>
      </w:r>
      <w:r>
        <w:t>30</w:t>
      </w:r>
      <w:r>
        <w:fldChar w:fldCharType="end"/>
      </w:r>
    </w:p>
    <w:p w14:paraId="4DF401E5" w14:textId="432298F9" w:rsidR="008E3662" w:rsidRDefault="008E36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_Toc89675505 \h </w:instrText>
      </w:r>
      <w:r>
        <w:fldChar w:fldCharType="separate"/>
      </w:r>
      <w:r>
        <w:t>30</w:t>
      </w:r>
      <w:r>
        <w:fldChar w:fldCharType="end"/>
      </w:r>
    </w:p>
    <w:p w14:paraId="24F99419" w14:textId="74C8E114" w:rsidR="008E3662" w:rsidRDefault="008E36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_Toc89675506 \h </w:instrText>
      </w:r>
      <w:r>
        <w:fldChar w:fldCharType="separate"/>
      </w:r>
      <w:r>
        <w:t>30</w:t>
      </w:r>
      <w:r>
        <w:fldChar w:fldCharType="end"/>
      </w:r>
    </w:p>
    <w:p w14:paraId="15B337C2" w14:textId="3F266EA7" w:rsidR="008E3662" w:rsidRDefault="008E366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_Toc89675507 \h </w:instrText>
      </w:r>
      <w:r>
        <w:fldChar w:fldCharType="separate"/>
      </w:r>
      <w:r>
        <w:t>30</w:t>
      </w:r>
      <w:r>
        <w:fldChar w:fldCharType="end"/>
      </w:r>
    </w:p>
    <w:p w14:paraId="176EDB8E" w14:textId="4EC2445B" w:rsidR="008E3662" w:rsidRDefault="008E3662">
      <w:pPr>
        <w:pStyle w:val="TOC4"/>
        <w:rPr>
          <w:rFonts w:asciiTheme="minorHAnsi" w:eastAsiaTheme="minorEastAsia" w:hAnsiTheme="minorHAnsi" w:cstheme="minorBidi"/>
          <w:sz w:val="22"/>
          <w:szCs w:val="22"/>
          <w:lang w:eastAsia="en-GB"/>
        </w:rPr>
      </w:pPr>
      <w:r w:rsidRPr="00402E8D">
        <w:rPr>
          <w:lang w:val="en-US"/>
        </w:rPr>
        <w:t>6.1.6.3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_Toc89675508 \h </w:instrText>
      </w:r>
      <w:r>
        <w:fldChar w:fldCharType="separate"/>
      </w:r>
      <w:r>
        <w:t>31</w:t>
      </w:r>
      <w:r>
        <w:fldChar w:fldCharType="end"/>
      </w:r>
    </w:p>
    <w:p w14:paraId="12E99468" w14:textId="08B17174" w:rsidR="008E3662" w:rsidRDefault="008E36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_Toc89675509 \h </w:instrText>
      </w:r>
      <w:r>
        <w:fldChar w:fldCharType="separate"/>
      </w:r>
      <w:r>
        <w:t>31</w:t>
      </w:r>
      <w:r>
        <w:fldChar w:fldCharType="end"/>
      </w:r>
    </w:p>
    <w:p w14:paraId="25EF07A4" w14:textId="5040F5D0" w:rsidR="008E3662" w:rsidRDefault="008E36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_Toc89675510 \h </w:instrText>
      </w:r>
      <w:r>
        <w:fldChar w:fldCharType="separate"/>
      </w:r>
      <w:r>
        <w:t>31</w:t>
      </w:r>
      <w:r>
        <w:fldChar w:fldCharType="end"/>
      </w:r>
    </w:p>
    <w:p w14:paraId="5E04D859" w14:textId="3CAEDA13" w:rsidR="008E3662" w:rsidRDefault="008E36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_Toc89675511 \h </w:instrText>
      </w:r>
      <w:r>
        <w:fldChar w:fldCharType="separate"/>
      </w:r>
      <w:r>
        <w:t>31</w:t>
      </w:r>
      <w:r>
        <w:fldChar w:fldCharType="end"/>
      </w:r>
    </w:p>
    <w:p w14:paraId="7AECA9E4" w14:textId="52DC77A7" w:rsidR="008E3662" w:rsidRDefault="008E36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_Toc89675512 \h </w:instrText>
      </w:r>
      <w:r>
        <w:fldChar w:fldCharType="separate"/>
      </w:r>
      <w:r>
        <w:t>31</w:t>
      </w:r>
      <w:r>
        <w:fldChar w:fldCharType="end"/>
      </w:r>
    </w:p>
    <w:p w14:paraId="643E8EAE" w14:textId="596A74F1" w:rsidR="008E3662" w:rsidRDefault="008E36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_Toc89675513 \h </w:instrText>
      </w:r>
      <w:r>
        <w:fldChar w:fldCharType="separate"/>
      </w:r>
      <w:r>
        <w:t>31</w:t>
      </w:r>
      <w:r>
        <w:fldChar w:fldCharType="end"/>
      </w:r>
    </w:p>
    <w:p w14:paraId="4EF496FB" w14:textId="7253E5CA" w:rsidR="008E3662" w:rsidRDefault="008E3662">
      <w:pPr>
        <w:pStyle w:val="TOC4"/>
        <w:rPr>
          <w:rFonts w:asciiTheme="minorHAnsi" w:eastAsiaTheme="minorEastAsia" w:hAnsiTheme="minorHAnsi" w:cstheme="minorBidi"/>
          <w:sz w:val="22"/>
          <w:szCs w:val="22"/>
          <w:lang w:eastAsia="en-GB"/>
        </w:rPr>
      </w:pPr>
      <w:r w:rsidRPr="00402E8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_Toc89675514 \h </w:instrText>
      </w:r>
      <w:r>
        <w:fldChar w:fldCharType="separate"/>
      </w:r>
      <w:r>
        <w:t>32</w:t>
      </w:r>
      <w:r>
        <w:fldChar w:fldCharType="end"/>
      </w:r>
    </w:p>
    <w:p w14:paraId="1850F8FF" w14:textId="5C00E26D" w:rsidR="008E3662" w:rsidRDefault="008E3662">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_Toc89675515 \h </w:instrText>
      </w:r>
      <w:r>
        <w:fldChar w:fldCharType="separate"/>
      </w:r>
      <w:r>
        <w:t>32</w:t>
      </w:r>
      <w:r>
        <w:fldChar w:fldCharType="end"/>
      </w:r>
    </w:p>
    <w:p w14:paraId="756D11FF" w14:textId="6EEB1451" w:rsidR="008E3662" w:rsidRDefault="008E366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_Toc89675516 \h </w:instrText>
      </w:r>
      <w:r>
        <w:fldChar w:fldCharType="separate"/>
      </w:r>
      <w:r>
        <w:t>32</w:t>
      </w:r>
      <w:r>
        <w:fldChar w:fldCharType="end"/>
      </w:r>
    </w:p>
    <w:p w14:paraId="745848C9" w14:textId="71F702B8" w:rsidR="008E3662" w:rsidRDefault="008E36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_Toc89675517 \h </w:instrText>
      </w:r>
      <w:r>
        <w:fldChar w:fldCharType="separate"/>
      </w:r>
      <w:r>
        <w:t>32</w:t>
      </w:r>
      <w:r>
        <w:fldChar w:fldCharType="end"/>
      </w:r>
    </w:p>
    <w:p w14:paraId="79ED4F9C" w14:textId="0C0CF363" w:rsidR="008E3662" w:rsidRDefault="008E36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_Toc89675518 \h </w:instrText>
      </w:r>
      <w:r>
        <w:fldChar w:fldCharType="separate"/>
      </w:r>
      <w:r>
        <w:t>32</w:t>
      </w:r>
      <w:r>
        <w:fldChar w:fldCharType="end"/>
      </w:r>
    </w:p>
    <w:p w14:paraId="201418F9" w14:textId="1EA46AAC" w:rsidR="008E3662" w:rsidRDefault="008E36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_Toc89675519 \h </w:instrText>
      </w:r>
      <w:r>
        <w:fldChar w:fldCharType="separate"/>
      </w:r>
      <w:r>
        <w:t>32</w:t>
      </w:r>
      <w:r>
        <w:fldChar w:fldCharType="end"/>
      </w:r>
    </w:p>
    <w:p w14:paraId="3E0EC154" w14:textId="50EF3A4C" w:rsidR="008E3662" w:rsidRDefault="008E366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_Toc89675520 \h </w:instrText>
      </w:r>
      <w:r>
        <w:fldChar w:fldCharType="separate"/>
      </w:r>
      <w:r>
        <w:t>33</w:t>
      </w:r>
      <w:r>
        <w:fldChar w:fldCharType="end"/>
      </w:r>
    </w:p>
    <w:p w14:paraId="571B882F" w14:textId="3B2D5075" w:rsidR="008E3662" w:rsidRDefault="008E3662">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_Toc89675521 \h </w:instrText>
      </w:r>
      <w:r>
        <w:fldChar w:fldCharType="separate"/>
      </w:r>
      <w:r>
        <w:t>33</w:t>
      </w:r>
      <w:r>
        <w:fldChar w:fldCharType="end"/>
      </w:r>
    </w:p>
    <w:p w14:paraId="564456A7" w14:textId="78217136" w:rsidR="008E3662" w:rsidRDefault="008E36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_Toc89675522 \h </w:instrText>
      </w:r>
      <w:r>
        <w:fldChar w:fldCharType="separate"/>
      </w:r>
      <w:r>
        <w:t>33</w:t>
      </w:r>
      <w:r>
        <w:fldChar w:fldCharType="end"/>
      </w:r>
    </w:p>
    <w:p w14:paraId="16BD2DDF" w14:textId="0DC5E4F8" w:rsidR="008E3662" w:rsidRDefault="008E36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_Toc89675523 \h </w:instrText>
      </w:r>
      <w:r>
        <w:fldChar w:fldCharType="separate"/>
      </w:r>
      <w:r>
        <w:t>33</w:t>
      </w:r>
      <w:r>
        <w:fldChar w:fldCharType="end"/>
      </w:r>
    </w:p>
    <w:p w14:paraId="72957862" w14:textId="22EDD779" w:rsidR="008E3662" w:rsidRDefault="008E36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_Toc89675524 \h </w:instrText>
      </w:r>
      <w:r>
        <w:fldChar w:fldCharType="separate"/>
      </w:r>
      <w:r>
        <w:t>33</w:t>
      </w:r>
      <w:r>
        <w:fldChar w:fldCharType="end"/>
      </w:r>
    </w:p>
    <w:p w14:paraId="6B384687" w14:textId="394B22D7" w:rsidR="008E3662" w:rsidRDefault="008E36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_Toc89675525 \h </w:instrText>
      </w:r>
      <w:r>
        <w:fldChar w:fldCharType="separate"/>
      </w:r>
      <w:r>
        <w:t>33</w:t>
      </w:r>
      <w:r>
        <w:fldChar w:fldCharType="end"/>
      </w:r>
    </w:p>
    <w:p w14:paraId="68F69DDB" w14:textId="085B05D4" w:rsidR="008E3662" w:rsidRDefault="008E36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_Toc89675526 \h </w:instrText>
      </w:r>
      <w:r>
        <w:fldChar w:fldCharType="separate"/>
      </w:r>
      <w:r>
        <w:t>34</w:t>
      </w:r>
      <w:r>
        <w:fldChar w:fldCharType="end"/>
      </w:r>
    </w:p>
    <w:p w14:paraId="5812BB4A" w14:textId="04BC1155" w:rsidR="008E3662" w:rsidRDefault="008E36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_Toc89675527 \h </w:instrText>
      </w:r>
      <w:r>
        <w:fldChar w:fldCharType="separate"/>
      </w:r>
      <w:r>
        <w:t>34</w:t>
      </w:r>
      <w:r>
        <w:fldChar w:fldCharType="end"/>
      </w:r>
    </w:p>
    <w:p w14:paraId="61A7F2D4" w14:textId="2D51AFEE" w:rsidR="008E3662" w:rsidRDefault="008E36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_Toc89675528 \h </w:instrText>
      </w:r>
      <w:r>
        <w:fldChar w:fldCharType="separate"/>
      </w:r>
      <w:r>
        <w:t>34</w:t>
      </w:r>
      <w:r>
        <w:fldChar w:fldCharType="end"/>
      </w:r>
    </w:p>
    <w:p w14:paraId="031B8CE8" w14:textId="2C236251" w:rsidR="008E3662" w:rsidRDefault="008E36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_Toc89675529 \h </w:instrText>
      </w:r>
      <w:r>
        <w:fldChar w:fldCharType="separate"/>
      </w:r>
      <w:r>
        <w:t>34</w:t>
      </w:r>
      <w:r>
        <w:fldChar w:fldCharType="end"/>
      </w:r>
    </w:p>
    <w:p w14:paraId="52F9443F" w14:textId="26F9FD35" w:rsidR="008E3662" w:rsidRDefault="008E36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_Toc89675530 \h </w:instrText>
      </w:r>
      <w:r>
        <w:fldChar w:fldCharType="separate"/>
      </w:r>
      <w:r>
        <w:t>34</w:t>
      </w:r>
      <w:r>
        <w:fldChar w:fldCharType="end"/>
      </w:r>
    </w:p>
    <w:p w14:paraId="3FBC05EC" w14:textId="0C2C3E6D" w:rsidR="008E3662" w:rsidRDefault="008E366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_Toc89675531 \h </w:instrText>
      </w:r>
      <w:r>
        <w:fldChar w:fldCharType="separate"/>
      </w:r>
      <w:r>
        <w:t>34</w:t>
      </w:r>
      <w:r>
        <w:fldChar w:fldCharType="end"/>
      </w:r>
    </w:p>
    <w:p w14:paraId="2B3C01D5" w14:textId="04E9343D" w:rsidR="008E3662" w:rsidRDefault="008E36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_Toc89675532 \h </w:instrText>
      </w:r>
      <w:r>
        <w:fldChar w:fldCharType="separate"/>
      </w:r>
      <w:r>
        <w:t>35</w:t>
      </w:r>
      <w:r>
        <w:fldChar w:fldCharType="end"/>
      </w:r>
    </w:p>
    <w:p w14:paraId="381F0CB7" w14:textId="320BC5FF" w:rsidR="008E3662" w:rsidRDefault="008E36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_Toc89675533 \h </w:instrText>
      </w:r>
      <w:r>
        <w:fldChar w:fldCharType="separate"/>
      </w:r>
      <w:r>
        <w:t>41</w:t>
      </w:r>
      <w:r>
        <w:fldChar w:fldCharType="end"/>
      </w:r>
    </w:p>
    <w:p w14:paraId="1A379522" w14:textId="38C01C3A" w:rsidR="008E3662" w:rsidRDefault="008E36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_Toc89675534 \h </w:instrText>
      </w:r>
      <w:r>
        <w:fldChar w:fldCharType="separate"/>
      </w:r>
      <w:r>
        <w:t>43</w:t>
      </w:r>
      <w:r>
        <w:fldChar w:fldCharType="end"/>
      </w:r>
    </w:p>
    <w:p w14:paraId="61610C38" w14:textId="2F84653B" w:rsidR="008E3662" w:rsidRDefault="008E36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_Toc89675535 \h </w:instrText>
      </w:r>
      <w:r>
        <w:fldChar w:fldCharType="separate"/>
      </w:r>
      <w:r>
        <w:t>43</w:t>
      </w:r>
      <w:r>
        <w:fldChar w:fldCharType="end"/>
      </w:r>
    </w:p>
    <w:p w14:paraId="631EBC80" w14:textId="40E20342" w:rsidR="008E3662" w:rsidRDefault="008E3662">
      <w:pPr>
        <w:pStyle w:val="TOC4"/>
        <w:rPr>
          <w:rFonts w:asciiTheme="minorHAnsi" w:eastAsiaTheme="minorEastAsia" w:hAnsiTheme="minorHAnsi" w:cstheme="minorBidi"/>
          <w:sz w:val="22"/>
          <w:szCs w:val="22"/>
          <w:lang w:eastAsia="en-GB"/>
        </w:rPr>
      </w:pPr>
      <w:r w:rsidRPr="00402E8D">
        <w:rPr>
          <w:lang w:val="en-US"/>
        </w:rPr>
        <w:t>6.2.6.2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_Toc89675536 \h </w:instrText>
      </w:r>
      <w:r>
        <w:fldChar w:fldCharType="separate"/>
      </w:r>
      <w:r>
        <w:t>44</w:t>
      </w:r>
      <w:r>
        <w:fldChar w:fldCharType="end"/>
      </w:r>
    </w:p>
    <w:p w14:paraId="2D325384" w14:textId="2400F207" w:rsidR="008E3662" w:rsidRDefault="008E36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_Toc89675537 \h </w:instrText>
      </w:r>
      <w:r>
        <w:fldChar w:fldCharType="separate"/>
      </w:r>
      <w:r>
        <w:t>44</w:t>
      </w:r>
      <w:r>
        <w:fldChar w:fldCharType="end"/>
      </w:r>
    </w:p>
    <w:p w14:paraId="7EBAC0B2" w14:textId="097DF714" w:rsidR="008E3662" w:rsidRDefault="008E36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_Toc89675538 \h </w:instrText>
      </w:r>
      <w:r>
        <w:fldChar w:fldCharType="separate"/>
      </w:r>
      <w:r>
        <w:t>45</w:t>
      </w:r>
      <w:r>
        <w:fldChar w:fldCharType="end"/>
      </w:r>
    </w:p>
    <w:p w14:paraId="5D7F7362" w14:textId="48E994A1" w:rsidR="008E3662" w:rsidRDefault="008E36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_Toc89675539 \h </w:instrText>
      </w:r>
      <w:r>
        <w:fldChar w:fldCharType="separate"/>
      </w:r>
      <w:r>
        <w:t>45</w:t>
      </w:r>
      <w:r>
        <w:fldChar w:fldCharType="end"/>
      </w:r>
    </w:p>
    <w:p w14:paraId="7D7A6737" w14:textId="54D42C57" w:rsidR="008E3662" w:rsidRDefault="008E36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_Toc89675540 \h </w:instrText>
      </w:r>
      <w:r>
        <w:fldChar w:fldCharType="separate"/>
      </w:r>
      <w:r>
        <w:t>46</w:t>
      </w:r>
      <w:r>
        <w:fldChar w:fldCharType="end"/>
      </w:r>
    </w:p>
    <w:p w14:paraId="5BD6A968" w14:textId="3319DF3A" w:rsidR="008E3662" w:rsidRDefault="008E3662">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_Toc89675541 \h </w:instrText>
      </w:r>
      <w:r>
        <w:fldChar w:fldCharType="separate"/>
      </w:r>
      <w:r>
        <w:t>46</w:t>
      </w:r>
      <w:r>
        <w:fldChar w:fldCharType="end"/>
      </w:r>
    </w:p>
    <w:p w14:paraId="552DE182" w14:textId="487D77FE" w:rsidR="008E3662" w:rsidRDefault="008E3662">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_Toc89675542 \h </w:instrText>
      </w:r>
      <w:r>
        <w:fldChar w:fldCharType="separate"/>
      </w:r>
      <w:r>
        <w:t>47</w:t>
      </w:r>
      <w:r>
        <w:fldChar w:fldCharType="end"/>
      </w:r>
    </w:p>
    <w:p w14:paraId="5C311330" w14:textId="57D193DF" w:rsidR="008E3662" w:rsidRDefault="008E3662">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_Toc89675543 \h </w:instrText>
      </w:r>
      <w:r>
        <w:fldChar w:fldCharType="separate"/>
      </w:r>
      <w:r>
        <w:t>47</w:t>
      </w:r>
      <w:r>
        <w:fldChar w:fldCharType="end"/>
      </w:r>
    </w:p>
    <w:p w14:paraId="61BA05E8" w14:textId="722C4328" w:rsidR="008E3662" w:rsidRDefault="008E3662">
      <w:pPr>
        <w:pStyle w:val="TOC4"/>
        <w:rPr>
          <w:rFonts w:asciiTheme="minorHAnsi" w:eastAsiaTheme="minorEastAsia" w:hAnsiTheme="minorHAnsi" w:cstheme="minorBidi"/>
          <w:sz w:val="22"/>
          <w:szCs w:val="22"/>
          <w:lang w:eastAsia="en-GB"/>
        </w:rPr>
      </w:pPr>
      <w:r w:rsidRPr="00402E8D">
        <w:rPr>
          <w:lang w:val="en-US"/>
        </w:rPr>
        <w:t>6.2.6.3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_Toc89675544 \h </w:instrText>
      </w:r>
      <w:r>
        <w:fldChar w:fldCharType="separate"/>
      </w:r>
      <w:r>
        <w:t>47</w:t>
      </w:r>
      <w:r>
        <w:fldChar w:fldCharType="end"/>
      </w:r>
    </w:p>
    <w:p w14:paraId="38817D95" w14:textId="0B768311" w:rsidR="008E3662" w:rsidRDefault="008E36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_Toc89675545 \h </w:instrText>
      </w:r>
      <w:r>
        <w:fldChar w:fldCharType="separate"/>
      </w:r>
      <w:r>
        <w:t>47</w:t>
      </w:r>
      <w:r>
        <w:fldChar w:fldCharType="end"/>
      </w:r>
    </w:p>
    <w:p w14:paraId="5ABB90F9" w14:textId="735083D8" w:rsidR="008E3662" w:rsidRDefault="008E36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_Toc89675546 \h </w:instrText>
      </w:r>
      <w:r>
        <w:fldChar w:fldCharType="separate"/>
      </w:r>
      <w:r>
        <w:t>47</w:t>
      </w:r>
      <w:r>
        <w:fldChar w:fldCharType="end"/>
      </w:r>
    </w:p>
    <w:p w14:paraId="68B5841C" w14:textId="39E6B7EE" w:rsidR="008E3662" w:rsidRDefault="008E366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_Toc89675547 \h </w:instrText>
      </w:r>
      <w:r>
        <w:fldChar w:fldCharType="separate"/>
      </w:r>
      <w:r>
        <w:t>48</w:t>
      </w:r>
      <w:r>
        <w:fldChar w:fldCharType="end"/>
      </w:r>
    </w:p>
    <w:p w14:paraId="169A1658" w14:textId="261BF553" w:rsidR="008E3662" w:rsidRDefault="008E3662">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 xml:space="preserve">Enumeration: </w:t>
      </w:r>
      <w:r w:rsidRPr="00402E8D">
        <w:rPr>
          <w:rFonts w:eastAsia="SimSun"/>
        </w:rPr>
        <w:t>SACEventTrigger</w:t>
      </w:r>
      <w:r>
        <w:tab/>
      </w:r>
      <w:r>
        <w:fldChar w:fldCharType="begin" w:fldLock="1"/>
      </w:r>
      <w:r>
        <w:instrText xml:space="preserve"> PAGEREF _Toc89675548 \h </w:instrText>
      </w:r>
      <w:r>
        <w:fldChar w:fldCharType="separate"/>
      </w:r>
      <w:r>
        <w:t>48</w:t>
      </w:r>
      <w:r>
        <w:fldChar w:fldCharType="end"/>
      </w:r>
    </w:p>
    <w:p w14:paraId="3057DE39" w14:textId="6E732F63" w:rsidR="008E3662" w:rsidRDefault="008E3662">
      <w:pPr>
        <w:pStyle w:val="TOC4"/>
        <w:rPr>
          <w:rFonts w:asciiTheme="minorHAnsi" w:eastAsiaTheme="minorEastAsia" w:hAnsiTheme="minorHAnsi" w:cstheme="minorBidi"/>
          <w:sz w:val="22"/>
          <w:szCs w:val="22"/>
          <w:lang w:eastAsia="en-GB"/>
        </w:rPr>
      </w:pPr>
      <w:r w:rsidRPr="00402E8D">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_Toc89675549 \h </w:instrText>
      </w:r>
      <w:r>
        <w:fldChar w:fldCharType="separate"/>
      </w:r>
      <w:r>
        <w:t>48</w:t>
      </w:r>
      <w:r>
        <w:fldChar w:fldCharType="end"/>
      </w:r>
    </w:p>
    <w:p w14:paraId="35F509A6" w14:textId="44D2F28E" w:rsidR="008E3662" w:rsidRDefault="008E3662">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_Toc89675550 \h </w:instrText>
      </w:r>
      <w:r>
        <w:fldChar w:fldCharType="separate"/>
      </w:r>
      <w:r>
        <w:t>48</w:t>
      </w:r>
      <w:r>
        <w:fldChar w:fldCharType="end"/>
      </w:r>
    </w:p>
    <w:p w14:paraId="147FF016" w14:textId="757FC228" w:rsidR="008E3662" w:rsidRDefault="008E36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_Toc89675551 \h </w:instrText>
      </w:r>
      <w:r>
        <w:fldChar w:fldCharType="separate"/>
      </w:r>
      <w:r>
        <w:t>48</w:t>
      </w:r>
      <w:r>
        <w:fldChar w:fldCharType="end"/>
      </w:r>
    </w:p>
    <w:p w14:paraId="0B2A3A1C" w14:textId="0AC518A4" w:rsidR="008E3662" w:rsidRDefault="008E36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_Toc89675552 \h </w:instrText>
      </w:r>
      <w:r>
        <w:fldChar w:fldCharType="separate"/>
      </w:r>
      <w:r>
        <w:t>48</w:t>
      </w:r>
      <w:r>
        <w:fldChar w:fldCharType="end"/>
      </w:r>
    </w:p>
    <w:p w14:paraId="6E040DE6" w14:textId="6543E5F8" w:rsidR="008E3662" w:rsidRDefault="008E36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_Toc89675553 \h </w:instrText>
      </w:r>
      <w:r>
        <w:fldChar w:fldCharType="separate"/>
      </w:r>
      <w:r>
        <w:t>48</w:t>
      </w:r>
      <w:r>
        <w:fldChar w:fldCharType="end"/>
      </w:r>
    </w:p>
    <w:p w14:paraId="2C962691" w14:textId="7394A806" w:rsidR="008E3662" w:rsidRDefault="008E36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_Toc89675554 \h </w:instrText>
      </w:r>
      <w:r>
        <w:fldChar w:fldCharType="separate"/>
      </w:r>
      <w:r>
        <w:t>48</w:t>
      </w:r>
      <w:r>
        <w:fldChar w:fldCharType="end"/>
      </w:r>
    </w:p>
    <w:p w14:paraId="175265D1" w14:textId="175C1EB3" w:rsidR="008E3662" w:rsidRDefault="008E366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_Toc89675555 \h </w:instrText>
      </w:r>
      <w:r>
        <w:fldChar w:fldCharType="separate"/>
      </w:r>
      <w:r>
        <w:t>49</w:t>
      </w:r>
      <w:r>
        <w:fldChar w:fldCharType="end"/>
      </w:r>
    </w:p>
    <w:p w14:paraId="4F18ADEF" w14:textId="399D3E94" w:rsidR="008E3662" w:rsidRDefault="008E36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_Toc89675556 \h </w:instrText>
      </w:r>
      <w:r>
        <w:fldChar w:fldCharType="separate"/>
      </w:r>
      <w:r>
        <w:t>49</w:t>
      </w:r>
      <w:r>
        <w:fldChar w:fldCharType="end"/>
      </w:r>
    </w:p>
    <w:p w14:paraId="00D58DB5" w14:textId="31D1068D" w:rsidR="008E3662" w:rsidRDefault="008E3662">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_Toc89675557 \h </w:instrText>
      </w:r>
      <w:r>
        <w:fldChar w:fldCharType="separate"/>
      </w:r>
      <w:r>
        <w:t>50</w:t>
      </w:r>
      <w:r>
        <w:fldChar w:fldCharType="end"/>
      </w:r>
    </w:p>
    <w:p w14:paraId="1BAA111A" w14:textId="7D2A594D" w:rsidR="008E3662" w:rsidRDefault="008E36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_Toc89675558 \h </w:instrText>
      </w:r>
      <w:r>
        <w:fldChar w:fldCharType="separate"/>
      </w:r>
      <w:r>
        <w:t>50</w:t>
      </w:r>
      <w:r>
        <w:fldChar w:fldCharType="end"/>
      </w:r>
    </w:p>
    <w:p w14:paraId="665EDCB3" w14:textId="7F072D8A" w:rsidR="008E3662" w:rsidRDefault="008E36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_Toc89675559 \h </w:instrText>
      </w:r>
      <w:r>
        <w:fldChar w:fldCharType="separate"/>
      </w:r>
      <w:r>
        <w:t>50</w:t>
      </w:r>
      <w:r>
        <w:fldChar w:fldCharType="end"/>
      </w:r>
    </w:p>
    <w:p w14:paraId="6045A497" w14:textId="2217E2DB" w:rsidR="008E3662" w:rsidRDefault="008E36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_Toc89675560 \h </w:instrText>
      </w:r>
      <w:r>
        <w:fldChar w:fldCharType="separate"/>
      </w:r>
      <w:r>
        <w:t>54</w:t>
      </w:r>
      <w:r>
        <w:fldChar w:fldCharType="end"/>
      </w:r>
    </w:p>
    <w:p w14:paraId="6AC82A0B" w14:textId="027096E3" w:rsidR="008E3662" w:rsidRDefault="008E3662">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_Toc89675561 \h </w:instrText>
      </w:r>
      <w:r>
        <w:fldChar w:fldCharType="separate"/>
      </w:r>
      <w:r>
        <w:t>61</w:t>
      </w:r>
      <w:r>
        <w:fldChar w:fldCharType="end"/>
      </w:r>
    </w:p>
    <w:p w14:paraId="09B22CB4" w14:textId="1C01C522" w:rsidR="00080512" w:rsidRPr="00127E7B" w:rsidRDefault="001F2CDD">
      <w:r w:rsidRPr="00127E7B">
        <w:rPr>
          <w:noProof/>
          <w:sz w:val="22"/>
        </w:rPr>
        <w:fldChar w:fldCharType="end"/>
      </w:r>
    </w:p>
    <w:p w14:paraId="13699F81" w14:textId="77777777" w:rsidR="00080512" w:rsidRPr="00127E7B" w:rsidRDefault="00080512" w:rsidP="008A6D4A">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89675444"/>
      <w:bookmarkEnd w:id="9"/>
      <w:r w:rsidRPr="00127E7B">
        <w:lastRenderedPageBreak/>
        <w:t>Foreword</w:t>
      </w:r>
      <w:bookmarkEnd w:id="10"/>
      <w:bookmarkEnd w:id="11"/>
      <w:bookmarkEnd w:id="12"/>
      <w:bookmarkEnd w:id="13"/>
      <w:bookmarkEnd w:id="14"/>
    </w:p>
    <w:p w14:paraId="5618CE7C" w14:textId="77777777" w:rsidR="00080512" w:rsidRPr="00127E7B" w:rsidRDefault="00080512">
      <w:r w:rsidRPr="00127E7B">
        <w:t xml:space="preserve">This Technical </w:t>
      </w:r>
      <w:bookmarkStart w:id="15" w:name="spectype3"/>
      <w:r w:rsidRPr="00127E7B">
        <w:t>Specification</w:t>
      </w:r>
      <w:bookmarkEnd w:id="15"/>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Heading1"/>
      </w:pPr>
      <w:bookmarkStart w:id="16" w:name="introduction"/>
      <w:bookmarkEnd w:id="16"/>
      <w:r w:rsidRPr="00127E7B">
        <w:br w:type="page"/>
      </w:r>
      <w:bookmarkStart w:id="17" w:name="_Toc510696578"/>
      <w:bookmarkStart w:id="18" w:name="_Toc35971370"/>
      <w:bookmarkStart w:id="19" w:name="_Toc70325087"/>
      <w:bookmarkStart w:id="20" w:name="_Toc81226645"/>
      <w:bookmarkStart w:id="21" w:name="_Toc89675445"/>
      <w:r w:rsidRPr="00127E7B">
        <w:lastRenderedPageBreak/>
        <w:t>1</w:t>
      </w:r>
      <w:r w:rsidRPr="00127E7B">
        <w:tab/>
        <w:t>Scope</w:t>
      </w:r>
      <w:bookmarkEnd w:id="17"/>
      <w:bookmarkEnd w:id="18"/>
      <w:bookmarkEnd w:id="19"/>
      <w:bookmarkEnd w:id="20"/>
      <w:bookmarkEnd w:id="21"/>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Heading1"/>
      </w:pPr>
      <w:bookmarkStart w:id="22" w:name="_Toc510696579"/>
      <w:bookmarkStart w:id="23" w:name="_Toc35971371"/>
      <w:bookmarkStart w:id="24" w:name="_Toc70325088"/>
      <w:bookmarkStart w:id="25" w:name="_Toc81226646"/>
      <w:bookmarkStart w:id="26" w:name="_Toc89675446"/>
      <w:r w:rsidRPr="00127E7B">
        <w:t>2</w:t>
      </w:r>
      <w:r w:rsidRPr="00127E7B">
        <w:tab/>
        <w:t>References</w:t>
      </w:r>
      <w:bookmarkEnd w:id="22"/>
      <w:bookmarkEnd w:id="23"/>
      <w:bookmarkEnd w:id="24"/>
      <w:bookmarkEnd w:id="25"/>
      <w:bookmarkEnd w:id="2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27" w:name="OLE_LINK1"/>
      <w:bookmarkStart w:id="28" w:name="OLE_LINK2"/>
      <w:bookmarkStart w:id="29" w:name="OLE_LINK3"/>
      <w:bookmarkStart w:id="30"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27"/>
    <w:bookmarkEnd w:id="28"/>
    <w:bookmarkEnd w:id="29"/>
    <w:bookmarkEnd w:id="30"/>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Heading1"/>
      </w:pPr>
      <w:bookmarkStart w:id="34" w:name="_Toc81226647"/>
      <w:bookmarkStart w:id="35" w:name="_Toc89675447"/>
      <w:r w:rsidRPr="00127E7B">
        <w:lastRenderedPageBreak/>
        <w:t>3</w:t>
      </w:r>
      <w:r w:rsidRPr="00127E7B">
        <w:tab/>
        <w:t>Definitions, abbreviations</w:t>
      </w:r>
      <w:bookmarkEnd w:id="31"/>
      <w:bookmarkEnd w:id="32"/>
      <w:bookmarkEnd w:id="33"/>
      <w:bookmarkEnd w:id="34"/>
      <w:bookmarkEnd w:id="35"/>
    </w:p>
    <w:p w14:paraId="53753FD6" w14:textId="77777777" w:rsidR="008A6D4A" w:rsidRPr="00127E7B" w:rsidRDefault="008A6D4A" w:rsidP="008A6D4A">
      <w:pPr>
        <w:pStyle w:val="Heading2"/>
      </w:pPr>
      <w:bookmarkStart w:id="36" w:name="_Toc510696581"/>
      <w:bookmarkStart w:id="37" w:name="_Toc35971373"/>
      <w:bookmarkStart w:id="38" w:name="_Toc70325090"/>
      <w:bookmarkStart w:id="39" w:name="_Toc81226648"/>
      <w:bookmarkStart w:id="40" w:name="_Toc89675448"/>
      <w:r w:rsidRPr="00127E7B">
        <w:t>3.1</w:t>
      </w:r>
      <w:r w:rsidRPr="00127E7B">
        <w:tab/>
        <w:t>Definitions</w:t>
      </w:r>
      <w:bookmarkEnd w:id="36"/>
      <w:bookmarkEnd w:id="37"/>
      <w:bookmarkEnd w:id="38"/>
      <w:bookmarkEnd w:id="39"/>
      <w:bookmarkEnd w:id="40"/>
    </w:p>
    <w:p w14:paraId="541ED566" w14:textId="77777777" w:rsidR="008A6D4A" w:rsidRPr="00127E7B" w:rsidRDefault="008A6D4A" w:rsidP="008A6D4A">
      <w:r w:rsidRPr="00127E7B">
        <w:t xml:space="preserve">For the purposes of the present document, the terms and definitions given in </w:t>
      </w:r>
      <w:bookmarkStart w:id="41" w:name="OLE_LINK6"/>
      <w:bookmarkStart w:id="42" w:name="OLE_LINK7"/>
      <w:bookmarkStart w:id="43" w:name="OLE_LINK8"/>
      <w:r w:rsidRPr="00127E7B">
        <w:t xml:space="preserve">3GPP </w:t>
      </w:r>
      <w:bookmarkEnd w:id="41"/>
      <w:bookmarkEnd w:id="42"/>
      <w:bookmarkEnd w:id="4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Heading2"/>
      </w:pPr>
      <w:bookmarkStart w:id="44" w:name="_Toc510696583"/>
      <w:bookmarkStart w:id="45" w:name="_Toc35971375"/>
      <w:bookmarkStart w:id="46" w:name="_Toc70325091"/>
      <w:bookmarkStart w:id="47" w:name="_Toc81226649"/>
      <w:bookmarkStart w:id="48" w:name="_Toc89675449"/>
      <w:r w:rsidRPr="00127E7B">
        <w:t>3.</w:t>
      </w:r>
      <w:r w:rsidR="00DC3503" w:rsidRPr="00127E7B">
        <w:t>2</w:t>
      </w:r>
      <w:r w:rsidRPr="00127E7B">
        <w:tab/>
        <w:t>Abbreviations</w:t>
      </w:r>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8A6D4A">
      <w:pPr>
        <w:pStyle w:val="Heading1"/>
      </w:pPr>
      <w:bookmarkStart w:id="53" w:name="_Toc89675450"/>
      <w:r w:rsidRPr="00127E7B">
        <w:t>4</w:t>
      </w:r>
      <w:r w:rsidRPr="00127E7B">
        <w:tab/>
        <w:t>Overview</w:t>
      </w:r>
      <w:bookmarkEnd w:id="49"/>
      <w:bookmarkEnd w:id="50"/>
      <w:bookmarkEnd w:id="51"/>
      <w:bookmarkEnd w:id="52"/>
      <w:bookmarkEnd w:id="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3234D14A" w14:textId="048EE9AF"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.15.11.3 of 3GPP TS 23.501 [2]). In this case, the vNSACF offers service to the NF in the VPLMN (e.g. AMF in the VPLMN, anchor SMF in the VPLMN for LBO PDU session).</w:t>
      </w:r>
      <w:r w:rsidR="000D5B40">
        <w:t xml:space="preserve"> Otherwise, the hNSACF offers service to the NF in the HPLMN (e.g. anchor SMF in the HPLMN for the Home-Routed PDU sessions).</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35pt;height:168pt" o:ole="">
            <v:imagedata r:id="rId12" o:title=""/>
          </v:shape>
          <o:OLEObject Type="Embed" ProgID="Visio.Drawing.11" ShapeID="_x0000_i1027" DrawAspect="Content" ObjectID="_1700289495"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1BACE29C" w14:textId="77777777" w:rsidR="008A6D4A" w:rsidRPr="00127E7B" w:rsidRDefault="008A6D4A" w:rsidP="008A6D4A"/>
    <w:p w14:paraId="527E47D9" w14:textId="71A6F484" w:rsidR="008A6D4A" w:rsidRPr="00127E7B" w:rsidRDefault="008A6D4A" w:rsidP="008A6D4A">
      <w:pPr>
        <w:pStyle w:val="Heading1"/>
      </w:pPr>
      <w:bookmarkStart w:id="54" w:name="_Toc510696585"/>
      <w:bookmarkStart w:id="55" w:name="_Toc35971377"/>
      <w:bookmarkStart w:id="56" w:name="_Toc70325093"/>
      <w:bookmarkStart w:id="57" w:name="_Toc81226651"/>
      <w:bookmarkStart w:id="58" w:name="_Toc89675451"/>
      <w:r w:rsidRPr="00127E7B">
        <w:t>5</w:t>
      </w:r>
      <w:r w:rsidRPr="00127E7B">
        <w:tab/>
        <w:t xml:space="preserve">Services offered by the </w:t>
      </w:r>
      <w:bookmarkEnd w:id="54"/>
      <w:bookmarkEnd w:id="55"/>
      <w:r w:rsidR="00997B58" w:rsidRPr="00127E7B">
        <w:t>NSACF</w:t>
      </w:r>
      <w:bookmarkEnd w:id="56"/>
      <w:bookmarkEnd w:id="57"/>
      <w:bookmarkEnd w:id="58"/>
    </w:p>
    <w:p w14:paraId="2FAAB735" w14:textId="77777777" w:rsidR="008A6D4A" w:rsidRPr="00127E7B" w:rsidRDefault="008A6D4A" w:rsidP="008A6D4A">
      <w:pPr>
        <w:pStyle w:val="Heading2"/>
      </w:pPr>
      <w:bookmarkStart w:id="59" w:name="_Toc510696586"/>
      <w:bookmarkStart w:id="60" w:name="_Toc35971378"/>
      <w:bookmarkStart w:id="61" w:name="_Toc70325094"/>
      <w:bookmarkStart w:id="62" w:name="_Toc81226652"/>
      <w:bookmarkStart w:id="63" w:name="_Toc89675452"/>
      <w:r w:rsidRPr="00127E7B">
        <w:t>5.1</w:t>
      </w:r>
      <w:r w:rsidRPr="00127E7B">
        <w:tab/>
        <w:t>Introduction</w:t>
      </w:r>
      <w:bookmarkEnd w:id="59"/>
      <w:bookmarkEnd w:id="60"/>
      <w:bookmarkEnd w:id="61"/>
      <w:bookmarkEnd w:id="62"/>
      <w:bookmarkEnd w:id="63"/>
    </w:p>
    <w:p w14:paraId="676309B3" w14:textId="77777777" w:rsidR="00FC45B5" w:rsidRPr="00127E7B" w:rsidRDefault="00FC45B5" w:rsidP="00FC45B5">
      <w:pPr>
        <w:rPr>
          <w:lang w:val="en-US"/>
        </w:rPr>
      </w:pPr>
      <w:bookmarkStart w:id="64" w:name="_Toc510696587"/>
      <w:bookmarkStart w:id="6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3D2B8DBD" w:rsidR="00B70B4D" w:rsidRPr="00127E7B" w:rsidRDefault="00B70B4D" w:rsidP="002B3816">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 xml:space="preserve">consumer related to the number of UEs registered to a network slice </w:t>
            </w:r>
            <w:r w:rsidR="002B3816">
              <w:t>and/</w:t>
            </w:r>
            <w:r w:rsidRPr="00127E7B">
              <w:t>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Heading2"/>
      </w:pPr>
      <w:bookmarkStart w:id="66" w:name="_Toc70325095"/>
      <w:bookmarkStart w:id="67" w:name="_Toc81226653"/>
      <w:bookmarkStart w:id="68" w:name="_Toc89675453"/>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64"/>
      <w:bookmarkEnd w:id="65"/>
      <w:bookmarkEnd w:id="66"/>
      <w:bookmarkEnd w:id="67"/>
      <w:bookmarkEnd w:id="68"/>
    </w:p>
    <w:p w14:paraId="273A6649" w14:textId="77777777" w:rsidR="008A6D4A" w:rsidRPr="00127E7B" w:rsidRDefault="008A6D4A" w:rsidP="008A6D4A">
      <w:pPr>
        <w:pStyle w:val="Heading3"/>
      </w:pPr>
      <w:bookmarkStart w:id="69" w:name="_Toc510696588"/>
      <w:bookmarkStart w:id="70" w:name="_Toc35971380"/>
      <w:bookmarkStart w:id="71" w:name="_Toc70325096"/>
      <w:bookmarkStart w:id="72" w:name="_Toc81226654"/>
      <w:bookmarkStart w:id="73" w:name="_Toc89675454"/>
      <w:r w:rsidRPr="00127E7B">
        <w:t>5.2.1</w:t>
      </w:r>
      <w:r w:rsidRPr="00127E7B">
        <w:tab/>
        <w:t>Service Description</w:t>
      </w:r>
      <w:bookmarkEnd w:id="69"/>
      <w:bookmarkEnd w:id="70"/>
      <w:bookmarkEnd w:id="71"/>
      <w:bookmarkEnd w:id="72"/>
      <w:bookmarkEnd w:id="73"/>
    </w:p>
    <w:p w14:paraId="3B6AD0E9" w14:textId="77D3743B" w:rsidR="00401587" w:rsidRPr="00127E7B" w:rsidRDefault="00401587" w:rsidP="00401587">
      <w:bookmarkStart w:id="74" w:name="_Toc510696589"/>
      <w:bookmarkStart w:id="7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lastRenderedPageBreak/>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Heading3"/>
      </w:pPr>
      <w:bookmarkStart w:id="76" w:name="_Toc70325097"/>
      <w:bookmarkStart w:id="77" w:name="_Toc81226655"/>
      <w:bookmarkStart w:id="78" w:name="_Toc89675455"/>
      <w:r w:rsidRPr="00127E7B">
        <w:t>5.2.2</w:t>
      </w:r>
      <w:r w:rsidRPr="00127E7B">
        <w:tab/>
        <w:t>Service Operations</w:t>
      </w:r>
      <w:bookmarkEnd w:id="74"/>
      <w:bookmarkEnd w:id="75"/>
      <w:bookmarkEnd w:id="76"/>
      <w:bookmarkEnd w:id="77"/>
      <w:bookmarkEnd w:id="78"/>
    </w:p>
    <w:p w14:paraId="28DEDDB0" w14:textId="77777777" w:rsidR="008A6D4A" w:rsidRPr="00127E7B" w:rsidRDefault="008A6D4A" w:rsidP="008A6D4A">
      <w:pPr>
        <w:pStyle w:val="Heading4"/>
      </w:pPr>
      <w:bookmarkStart w:id="79" w:name="_Toc510696590"/>
      <w:bookmarkStart w:id="80" w:name="_Toc35971382"/>
      <w:bookmarkStart w:id="81" w:name="_Toc70325098"/>
      <w:bookmarkStart w:id="82" w:name="_Toc81226656"/>
      <w:bookmarkStart w:id="83" w:name="_Toc89675456"/>
      <w:r w:rsidRPr="00127E7B">
        <w:t>5.2.2.1</w:t>
      </w:r>
      <w:r w:rsidRPr="00127E7B">
        <w:tab/>
        <w:t>Introduction</w:t>
      </w:r>
      <w:bookmarkEnd w:id="79"/>
      <w:bookmarkEnd w:id="80"/>
      <w:bookmarkEnd w:id="81"/>
      <w:bookmarkEnd w:id="82"/>
      <w:bookmarkEnd w:id="83"/>
    </w:p>
    <w:p w14:paraId="3CD288D8" w14:textId="10DA55D2" w:rsidR="00EC7932" w:rsidRPr="00127E7B" w:rsidRDefault="00EC7932" w:rsidP="00EC7932">
      <w:pPr>
        <w:rPr>
          <w:lang w:val="en-US"/>
        </w:rPr>
      </w:pPr>
      <w:bookmarkStart w:id="84" w:name="_Toc510696591"/>
      <w:bookmarkStart w:id="8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Heading4"/>
      </w:pPr>
      <w:bookmarkStart w:id="86" w:name="_Toc70325099"/>
      <w:bookmarkStart w:id="87" w:name="_Toc81226657"/>
      <w:bookmarkStart w:id="88" w:name="_Toc89675457"/>
      <w:r w:rsidRPr="00127E7B">
        <w:t>5.2.2.2</w:t>
      </w:r>
      <w:r w:rsidRPr="00127E7B">
        <w:tab/>
      </w:r>
      <w:bookmarkEnd w:id="84"/>
      <w:bookmarkEnd w:id="85"/>
      <w:r w:rsidR="00577306" w:rsidRPr="00127E7B">
        <w:t>NumOfUEsUpdate</w:t>
      </w:r>
      <w:bookmarkEnd w:id="86"/>
      <w:bookmarkEnd w:id="87"/>
      <w:bookmarkEnd w:id="88"/>
    </w:p>
    <w:p w14:paraId="0C9B3676" w14:textId="77777777" w:rsidR="008A6D4A" w:rsidRPr="00127E7B" w:rsidRDefault="008A6D4A" w:rsidP="008A6D4A">
      <w:pPr>
        <w:pStyle w:val="Heading5"/>
      </w:pPr>
      <w:bookmarkStart w:id="89" w:name="_Toc510696592"/>
      <w:bookmarkStart w:id="90" w:name="_Toc35971384"/>
      <w:bookmarkStart w:id="91" w:name="_Toc70325100"/>
      <w:bookmarkStart w:id="92" w:name="_Toc81226658"/>
      <w:bookmarkStart w:id="93" w:name="_Toc89675458"/>
      <w:r w:rsidRPr="00127E7B">
        <w:t>5.2.2.2.1</w:t>
      </w:r>
      <w:r w:rsidRPr="00127E7B">
        <w:tab/>
        <w:t>General</w:t>
      </w:r>
      <w:bookmarkEnd w:id="89"/>
      <w:bookmarkEnd w:id="90"/>
      <w:bookmarkEnd w:id="91"/>
      <w:bookmarkEnd w:id="92"/>
      <w:bookmarkEnd w:id="93"/>
    </w:p>
    <w:p w14:paraId="49F18BAE" w14:textId="47E02EE3" w:rsidR="00582752" w:rsidRPr="00127E7B" w:rsidRDefault="00582752" w:rsidP="00582752">
      <w:pPr>
        <w:rPr>
          <w:lang w:eastAsia="zh-CN"/>
        </w:rPr>
      </w:pPr>
      <w:bookmarkStart w:id="94" w:name="_Toc510696593"/>
      <w:bookmarkStart w:id="9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96" w:name="_Toc70325101"/>
      <w:bookmarkStart w:id="97"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DBBA988" w14:textId="63D74554" w:rsidR="008A6D4A" w:rsidRPr="00127E7B" w:rsidRDefault="008A6D4A" w:rsidP="008A6D4A">
      <w:pPr>
        <w:pStyle w:val="Heading5"/>
      </w:pPr>
      <w:bookmarkStart w:id="98" w:name="_Toc89675459"/>
      <w:r w:rsidRPr="00127E7B">
        <w:t>5.2.2.2.2</w:t>
      </w:r>
      <w:bookmarkEnd w:id="94"/>
      <w:bookmarkEnd w:id="95"/>
      <w:r w:rsidR="001A6C9E" w:rsidRPr="00127E7B">
        <w:tab/>
      </w:r>
      <w:r w:rsidR="00A310C0" w:rsidRPr="00127E7B">
        <w:t>N</w:t>
      </w:r>
      <w:r w:rsidR="00295D30" w:rsidRPr="00127E7B">
        <w:t>etwork slice admission control</w:t>
      </w:r>
      <w:bookmarkEnd w:id="96"/>
      <w:bookmarkEnd w:id="97"/>
      <w:r w:rsidR="00A310C0" w:rsidRPr="00127E7B">
        <w:t xml:space="preserve"> for controlling the number of UEs</w:t>
      </w:r>
      <w:bookmarkEnd w:id="98"/>
    </w:p>
    <w:p w14:paraId="7DC9E8EA" w14:textId="658DB884" w:rsidR="008F3070" w:rsidRPr="00127E7B" w:rsidRDefault="008F3070" w:rsidP="008F3070">
      <w:bookmarkStart w:id="99" w:name="_Toc510696594"/>
      <w:bookmarkStart w:id="10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05pt;height:174.15pt" o:ole="">
            <v:imagedata r:id="rId14" o:title=""/>
          </v:shape>
          <o:OLEObject Type="Embed" ProgID="Visio.Drawing.11" ShapeID="_x0000_i1028" DrawAspect="Content" ObjectID="_1700289496"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A7562DC" w:rsidR="00536AD0" w:rsidRPr="00127E7B" w:rsidRDefault="00536AD0" w:rsidP="00536AD0">
      <w:pPr>
        <w:pStyle w:val="NO"/>
      </w:pPr>
      <w:r w:rsidRPr="00127E7B">
        <w:t>NOTE</w:t>
      </w:r>
      <w:r w:rsidR="0026764C">
        <w:rPr>
          <w:lang w:val="en-US"/>
        </w:rPr>
        <w:t> </w:t>
      </w:r>
      <w:r w:rsidR="0026764C">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7777777" w:rsidR="0026764C" w:rsidRPr="00127E7B" w:rsidRDefault="0026764C" w:rsidP="0026764C">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01" w:name="_Toc510696595"/>
      <w:bookmarkStart w:id="102" w:name="_Toc35971387"/>
      <w:bookmarkStart w:id="103" w:name="_Toc70325102"/>
      <w:bookmarkEnd w:id="99"/>
      <w:bookmarkEnd w:id="10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1D2FF555" w14:textId="12DE7F8E" w:rsidR="008A6D4A" w:rsidRPr="00127E7B" w:rsidRDefault="008A6D4A" w:rsidP="008A6D4A">
      <w:pPr>
        <w:pStyle w:val="Heading4"/>
      </w:pPr>
      <w:bookmarkStart w:id="104" w:name="_Toc81226660"/>
      <w:bookmarkStart w:id="105" w:name="_Toc89675460"/>
      <w:r w:rsidRPr="00127E7B">
        <w:t>5.2.2.3</w:t>
      </w:r>
      <w:bookmarkEnd w:id="101"/>
      <w:bookmarkEnd w:id="102"/>
      <w:r w:rsidR="001A6C9E" w:rsidRPr="00127E7B">
        <w:tab/>
      </w:r>
      <w:r w:rsidR="00101294" w:rsidRPr="00127E7B">
        <w:t>EACNotify</w:t>
      </w:r>
      <w:bookmarkEnd w:id="103"/>
      <w:bookmarkEnd w:id="104"/>
      <w:bookmarkEnd w:id="105"/>
    </w:p>
    <w:p w14:paraId="72D91E6B" w14:textId="77777777" w:rsidR="00101294" w:rsidRPr="00127E7B" w:rsidRDefault="00101294" w:rsidP="00101294">
      <w:pPr>
        <w:pStyle w:val="Heading5"/>
      </w:pPr>
      <w:bookmarkStart w:id="106" w:name="_Toc70325103"/>
      <w:bookmarkStart w:id="107" w:name="_Toc81226661"/>
      <w:bookmarkStart w:id="108" w:name="_Toc89675461"/>
      <w:bookmarkStart w:id="109" w:name="_Toc510696596"/>
      <w:bookmarkStart w:id="110" w:name="_Toc35971388"/>
      <w:r w:rsidRPr="00127E7B">
        <w:t>5.2.2.3.1</w:t>
      </w:r>
      <w:r w:rsidRPr="00127E7B">
        <w:tab/>
        <w:t>General</w:t>
      </w:r>
      <w:bookmarkEnd w:id="106"/>
      <w:bookmarkEnd w:id="107"/>
      <w:bookmarkEnd w:id="108"/>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Heading5"/>
      </w:pPr>
      <w:bookmarkStart w:id="111" w:name="_Toc70325104"/>
      <w:bookmarkStart w:id="112" w:name="_Toc81226662"/>
      <w:bookmarkStart w:id="113" w:name="_Toc89675462"/>
      <w:r w:rsidRPr="00127E7B">
        <w:t>5.2.2.3.2</w:t>
      </w:r>
      <w:r w:rsidRPr="00127E7B">
        <w:tab/>
        <w:t>NSACF initiated EAC mode configuration</w:t>
      </w:r>
      <w:bookmarkEnd w:id="111"/>
      <w:bookmarkEnd w:id="112"/>
      <w:bookmarkEnd w:id="113"/>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79AC38D0" w:rsidR="00101294" w:rsidRPr="00127E7B" w:rsidRDefault="00101294" w:rsidP="00101294">
      <w:r w:rsidRPr="00127E7B">
        <w:rPr>
          <w:lang w:eastAsia="zh-CN"/>
        </w:rPr>
        <w:t xml:space="preserve">The NSACF shall notify the NF Service Consumer (e.g. AMF) </w:t>
      </w:r>
      <w:r w:rsidR="00C51CAF">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85pt;height:145.65pt" o:ole="">
            <v:imagedata r:id="rId16" o:title=""/>
          </v:shape>
          <o:OLEObject Type="Embed" ProgID="Visio.Drawing.11" ShapeID="_x0000_i1029" DrawAspect="Content" ObjectID="_1700289497"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(i.e. EACNotification), which shall contain the following information:</w:t>
      </w:r>
    </w:p>
    <w:p w14:paraId="319CD290" w14:textId="3E1F3664" w:rsidR="00391DA4" w:rsidRDefault="00391DA4" w:rsidP="00391DA4">
      <w:pPr>
        <w:pStyle w:val="B2"/>
        <w:rPr>
          <w:rFonts w:eastAsia="Times New Roman"/>
        </w:rPr>
      </w:pPr>
      <w:r w:rsidRPr="007023A4">
        <w:rPr>
          <w:rFonts w:eastAsia="Times New Roman"/>
        </w:rPr>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t>the EAC mode for each S-NSSAI.</w:t>
      </w:r>
    </w:p>
    <w:p w14:paraId="625B39BA" w14:textId="77777777" w:rsidR="00101294" w:rsidRPr="00127E7B" w:rsidRDefault="00101294" w:rsidP="00F669D0">
      <w:pPr>
        <w:pStyle w:val="B1"/>
        <w:ind w:hanging="1"/>
      </w:pPr>
      <w:r w:rsidRPr="00127E7B">
        <w:t>The callback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09"/>
    <w:bookmarkEnd w:id="110"/>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2127BB" w14:textId="2D7F613D" w:rsidR="00DB1200" w:rsidRPr="00127E7B" w:rsidRDefault="00DB1200" w:rsidP="00DB1200">
      <w:pPr>
        <w:pStyle w:val="Heading4"/>
      </w:pPr>
      <w:bookmarkStart w:id="114" w:name="_Toc73369634"/>
      <w:bookmarkStart w:id="115" w:name="_Toc81226663"/>
      <w:bookmarkStart w:id="116" w:name="_Toc89675463"/>
      <w:r w:rsidRPr="00127E7B">
        <w:t>5.</w:t>
      </w:r>
      <w:r w:rsidR="00302F5A" w:rsidRPr="00127E7B">
        <w:t>2</w:t>
      </w:r>
      <w:r w:rsidRPr="00127E7B">
        <w:t>.2.</w:t>
      </w:r>
      <w:r w:rsidR="00302F5A" w:rsidRPr="00127E7B">
        <w:t>4</w:t>
      </w:r>
      <w:r w:rsidRPr="00127E7B">
        <w:tab/>
      </w:r>
      <w:r w:rsidR="00302F5A" w:rsidRPr="00127E7B">
        <w:t>NumOfPDUsUpdate</w:t>
      </w:r>
      <w:bookmarkEnd w:id="114"/>
      <w:bookmarkEnd w:id="115"/>
      <w:bookmarkEnd w:id="116"/>
    </w:p>
    <w:p w14:paraId="3BFE0BE6" w14:textId="5695353C" w:rsidR="00DB1200" w:rsidRPr="00127E7B" w:rsidRDefault="00DB1200" w:rsidP="00DB1200">
      <w:pPr>
        <w:pStyle w:val="Heading5"/>
      </w:pPr>
      <w:bookmarkStart w:id="117" w:name="_Toc73369635"/>
      <w:bookmarkStart w:id="118" w:name="_Toc81226664"/>
      <w:bookmarkStart w:id="119" w:name="_Toc89675464"/>
      <w:r w:rsidRPr="00127E7B">
        <w:t>5.</w:t>
      </w:r>
      <w:r w:rsidR="00302F5A" w:rsidRPr="00127E7B">
        <w:t>2</w:t>
      </w:r>
      <w:r w:rsidRPr="00127E7B">
        <w:t>.2.</w:t>
      </w:r>
      <w:r w:rsidR="00302F5A" w:rsidRPr="00127E7B">
        <w:t>4</w:t>
      </w:r>
      <w:r w:rsidRPr="00127E7B">
        <w:t>.1</w:t>
      </w:r>
      <w:r w:rsidRPr="00127E7B">
        <w:tab/>
        <w:t>General</w:t>
      </w:r>
      <w:bookmarkEnd w:id="117"/>
      <w:bookmarkEnd w:id="118"/>
      <w:bookmarkEnd w:id="11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20" w:name="_Toc73369636"/>
      <w:bookmarkStart w:id="12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C365B9C" w:rsidR="00DB1200" w:rsidRPr="00127E7B" w:rsidRDefault="00DB1200" w:rsidP="00DB1200">
      <w:pPr>
        <w:pStyle w:val="Heading5"/>
      </w:pPr>
      <w:bookmarkStart w:id="122" w:name="_Toc89675465"/>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20"/>
      <w:bookmarkEnd w:id="121"/>
      <w:bookmarkEnd w:id="122"/>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05pt;height:173pt" o:ole="">
            <v:imagedata r:id="rId18" o:title=""/>
          </v:shape>
          <o:OLEObject Type="Embed" ProgID="Visio.Drawing.11" ShapeID="_x0000_i1030" DrawAspect="Content" ObjectID="_1700289498"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t>the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1EC08E47" w:rsidR="00DB1200" w:rsidRPr="00127E7B" w:rsidRDefault="00DB1200" w:rsidP="00DB1200">
      <w:pPr>
        <w:pStyle w:val="B1"/>
        <w:ind w:firstLine="0"/>
      </w:pPr>
      <w:r w:rsidRPr="00127E7B">
        <w:rPr>
          <w:lang w:eastAsia="zh-CN"/>
        </w:rPr>
        <w:t xml:space="preserve">The update flag within the PduACRequestData shall be set </w:t>
      </w:r>
      <w:r w:rsidRPr="00127E7B">
        <w:t>"</w:t>
      </w:r>
      <w:r w:rsidR="00903A27">
        <w:rPr>
          <w:rFonts w:hint="eastAsia"/>
          <w:lang w:eastAsia="zh-CN"/>
        </w:rPr>
        <w:t>INCREASE</w:t>
      </w:r>
      <w:r w:rsidRPr="00127E7B">
        <w:t>" for a PDU session which is to be established, and shall be set to "</w:t>
      </w:r>
      <w:r w:rsidR="00903A27">
        <w:rPr>
          <w:rFonts w:hint="eastAsia"/>
          <w:lang w:eastAsia="zh-CN"/>
        </w:rPr>
        <w:t>DECREASE</w:t>
      </w:r>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w:t>
      </w:r>
      <w:r w:rsidRPr="00127E7B">
        <w:rPr>
          <w:lang w:eastAsia="zh-CN"/>
        </w:rPr>
        <w:lastRenderedPageBreak/>
        <w:t>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903A27">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127E7B">
        <w:rPr>
          <w:rFonts w:ascii="Arial" w:hAnsi="Arial"/>
          <w:sz w:val="32"/>
        </w:rPr>
        <w:t>5.</w:t>
      </w:r>
      <w:r w:rsidR="000757AC" w:rsidRPr="00127E7B">
        <w:rPr>
          <w:rFonts w:ascii="Arial" w:hAnsi="Arial"/>
          <w:sz w:val="32"/>
          <w:lang w:eastAsia="zh-CN"/>
        </w:rPr>
        <w:t>3</w:t>
      </w:r>
      <w:r w:rsidRPr="00127E7B">
        <w:rPr>
          <w:rFonts w:ascii="Arial" w:hAnsi="Arial"/>
          <w:sz w:val="32"/>
        </w:rPr>
        <w:tab/>
        <w:t>Nnsacf_SliceEventExposure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1112A888"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00B224F9" w:rsidRPr="00A2224E">
        <w:rPr>
          <w:lang w:eastAsia="zh-CN"/>
        </w:rPr>
        <w:t>send request to NSACF and</w:t>
      </w:r>
      <w:r w:rsidR="00B224F9">
        <w:rPr>
          <w:color w:val="FF0000"/>
          <w:lang w:eastAsia="zh-CN"/>
        </w:rPr>
        <w:t xml:space="preserve"> </w:t>
      </w:r>
      <w:r w:rsidR="00B224F9">
        <w:t>may ignore the NSACF response</w:t>
      </w:r>
      <w:r w:rsidRPr="00127E7B">
        <w:t xml:space="preserve">. Therefore, </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Pr="00127E7B">
        <w:t xml:space="preserve"> (See clause 5.15.11</w:t>
      </w:r>
      <w:r w:rsidR="00021D2A">
        <w:t>.0</w:t>
      </w:r>
      <w:r w:rsidRPr="00127E7B">
        <w:t xml:space="preserve">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lastRenderedPageBreak/>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 xml:space="preserve">NF ID, indicates </w:t>
      </w:r>
      <w:r w:rsidRPr="00127E7B">
        <w:rPr>
          <w:rFonts w:eastAsia="SimSun"/>
          <w:lang w:val="en-US"/>
        </w:rPr>
        <w:t>the identity of the network function instance initiating the subscription;</w:t>
      </w:r>
    </w:p>
    <w:p w14:paraId="0FE5C8D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SAC Event Type, defines whether to notify the number of UEs registered with a network slice or the number of PDU Sessions established on a network slice or both</w:t>
      </w:r>
      <w:r w:rsidRPr="00127E7B">
        <w:rPr>
          <w:rFonts w:eastAsia="SimSun"/>
          <w:lang w:val="en-US"/>
        </w:rPr>
        <w:t>;</w:t>
      </w:r>
    </w:p>
    <w:p w14:paraId="737C5B74" w14:textId="5A8FCCFB" w:rsidR="00E51031" w:rsidRPr="00127E7B" w:rsidRDefault="00E51031" w:rsidP="00E51031">
      <w:pPr>
        <w:ind w:left="568" w:hanging="284"/>
        <w:rPr>
          <w:rFonts w:eastAsia="SimSun"/>
          <w:lang w:eastAsia="zh-CN"/>
        </w:rPr>
      </w:pPr>
      <w:r w:rsidRPr="00127E7B">
        <w:rPr>
          <w:rFonts w:eastAsia="SimSun"/>
        </w:rPr>
        <w:t>-</w:t>
      </w:r>
      <w:r w:rsidRPr="00127E7B">
        <w:rPr>
          <w:rFonts w:eastAsia="SimSun"/>
        </w:rPr>
        <w:tab/>
        <w:t xml:space="preserve">Event Filter, indicate the S-NSSAI(s) </w:t>
      </w:r>
      <w:r w:rsidR="000318EE" w:rsidRPr="00127E7B">
        <w:rPr>
          <w:rFonts w:eastAsia="SimSun"/>
        </w:rPr>
        <w:t xml:space="preserve">in serving PLMN and/or mapped S-NSSAI(s) in home PLMN </w:t>
      </w:r>
      <w:r w:rsidRPr="00127E7B">
        <w:rPr>
          <w:rFonts w:eastAsia="SimSun"/>
        </w:rPr>
        <w:t>to be monitored and reported.</w:t>
      </w:r>
    </w:p>
    <w:p w14:paraId="04CD580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SimSun"/>
          <w:lang w:val="en-US"/>
        </w:rPr>
      </w:pPr>
      <w:r w:rsidRPr="00127E7B">
        <w:rPr>
          <w:rFonts w:eastAsia="SimSun"/>
          <w:lang w:val="en-US"/>
        </w:rPr>
        <w:t>-</w:t>
      </w:r>
      <w:r w:rsidRPr="00127E7B">
        <w:rPr>
          <w:rFonts w:eastAsia="SimSun"/>
          <w:lang w:val="en-US"/>
        </w:rPr>
        <w:tab/>
        <w:t xml:space="preserve">Notification periodicity if the </w:t>
      </w:r>
      <w:r w:rsidRPr="00127E7B">
        <w:rPr>
          <w:rFonts w:eastAsia="SimSun"/>
        </w:rPr>
        <w:t>SAC Event Report Triggers is periodic triggered</w:t>
      </w:r>
      <w:r w:rsidRPr="00127E7B">
        <w:rPr>
          <w:rFonts w:eastAsia="SimSun"/>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6pt;height:107.7pt" o:ole="">
            <v:imagedata r:id="rId20" o:title=""/>
          </v:shape>
          <o:OLEObject Type="Embed" ProgID="Visio.Drawing.11" ShapeID="_x0000_i1031" DrawAspect="Content" ObjectID="_1700289499"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SimSun"/>
        </w:rPr>
      </w:pPr>
      <w:r w:rsidRPr="00127E7B">
        <w:rPr>
          <w:rFonts w:eastAsia="SimSun"/>
        </w:rPr>
        <w:t>1.</w:t>
      </w:r>
      <w:r w:rsidRPr="00127E7B">
        <w:rPr>
          <w:rFonts w:eastAsia="SimSun"/>
        </w:rPr>
        <w:tab/>
        <w:t>The NF Service Consumer (e.g. NEF</w:t>
      </w:r>
      <w:r w:rsidR="00934746" w:rsidRPr="00127E7B">
        <w:rPr>
          <w:rFonts w:eastAsia="SimSun"/>
        </w:rPr>
        <w:t xml:space="preserve"> or AF</w:t>
      </w:r>
      <w:r w:rsidRPr="00127E7B">
        <w:rPr>
          <w:rFonts w:eastAsia="SimSun"/>
        </w:rPr>
        <w:t xml:space="preserve">) shall send a POST request to create a subscription resource in the NSACF. The payload body of the POST request shall contain a representation of the individual subscription </w:t>
      </w:r>
      <w:r w:rsidRPr="00127E7B">
        <w:rPr>
          <w:rFonts w:eastAsia="SimSun"/>
        </w:rPr>
        <w:lastRenderedPageBreak/>
        <w:t xml:space="preserve">resource to be created. The request may contain an expiry time, suggested by the NF Service Consumer, representing the time up to which the subscription is desired to be kept active and the </w:t>
      </w:r>
      <w:r w:rsidRPr="00127E7B">
        <w:rPr>
          <w:rFonts w:eastAsia="SimSun" w:cs="Arial"/>
          <w:szCs w:val="18"/>
          <w:lang w:eastAsia="zh-CN"/>
        </w:rPr>
        <w:t>time</w:t>
      </w:r>
      <w:r w:rsidRPr="00127E7B">
        <w:rPr>
          <w:rFonts w:eastAsia="SimSun"/>
          <w:lang w:eastAsia="zh-CN"/>
        </w:rPr>
        <w:t xml:space="preserve"> after which the subscribed event(s) shall stop generating report</w:t>
      </w:r>
      <w:r w:rsidRPr="00127E7B">
        <w:rPr>
          <w:rFonts w:eastAsia="SimSun"/>
        </w:rPr>
        <w:t>.</w:t>
      </w:r>
    </w:p>
    <w:p w14:paraId="47F9926E" w14:textId="77777777" w:rsidR="00E51031" w:rsidRPr="00127E7B" w:rsidRDefault="00E51031" w:rsidP="00E51031">
      <w:pPr>
        <w:ind w:left="568" w:hanging="284"/>
        <w:rPr>
          <w:rFonts w:eastAsia="SimSun"/>
        </w:rPr>
      </w:pPr>
      <w:r w:rsidRPr="00127E7B">
        <w:rPr>
          <w:rFonts w:eastAsia="SimSun"/>
        </w:rPr>
        <w:t>2a.</w:t>
      </w:r>
      <w:r w:rsidRPr="00127E7B">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SimSun"/>
        </w:rPr>
      </w:pPr>
      <w:r w:rsidRPr="00127E7B">
        <w:rPr>
          <w:rFonts w:eastAsia="SimSun"/>
        </w:rPr>
        <w:t xml:space="preserve">The response, based on operator policy </w:t>
      </w:r>
      <w:r w:rsidRPr="00127E7B">
        <w:rPr>
          <w:rFonts w:eastAsia="SimSun" w:cs="Arial"/>
          <w:szCs w:val="18"/>
        </w:rPr>
        <w:t xml:space="preserve">and taking into account </w:t>
      </w:r>
      <w:r w:rsidRPr="00127E7B">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SimSun"/>
        </w:rPr>
      </w:pPr>
      <w:r>
        <w:rPr>
          <w:rFonts w:eastAsia="SimSun"/>
        </w:rPr>
        <w:t xml:space="preserve">If the </w:t>
      </w:r>
      <w:r w:rsidRPr="003B2883">
        <w:t>immediateFlag</w:t>
      </w:r>
      <w:r>
        <w:t xml:space="preserve"> attribute is set to "true" in the request message, 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w:t>
      </w:r>
    </w:p>
    <w:p w14:paraId="018277C9" w14:textId="731E0D22" w:rsidR="00E51031" w:rsidRPr="00127E7B" w:rsidRDefault="00E51031" w:rsidP="00E51031">
      <w:pPr>
        <w:ind w:left="568" w:hanging="284"/>
        <w:rPr>
          <w:rFonts w:eastAsia="SimSun"/>
        </w:rPr>
      </w:pPr>
      <w:r w:rsidRPr="00127E7B">
        <w:rPr>
          <w:rFonts w:eastAsia="SimSun"/>
        </w:rPr>
        <w:t>2b.</w:t>
      </w:r>
      <w:r w:rsidRPr="00127E7B">
        <w:rPr>
          <w:rFonts w:eastAsia="SimSun"/>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85pt;height:145.1pt" o:ole="">
            <v:imagedata r:id="rId22" o:title=""/>
          </v:shape>
          <o:OLEObject Type="Embed" ProgID="Visio.Drawing.11" ShapeID="_x0000_i1032" DrawAspect="Content" ObjectID="_1700289500" r:id="rId23"/>
        </w:object>
      </w:r>
      <w:r w:rsidR="00E51031" w:rsidRPr="00127E7B">
        <w:t xml:space="preserve">Figure </w:t>
      </w:r>
      <w:r w:rsidR="00E51031" w:rsidRPr="00127E7B">
        <w:rPr>
          <w:rFonts w:eastAsia="SimSun"/>
          <w:lang w:eastAsia="ko-KR"/>
        </w:rPr>
        <w:t>5.</w:t>
      </w:r>
      <w:r w:rsidR="00D7139F" w:rsidRPr="00127E7B">
        <w:rPr>
          <w:rFonts w:eastAsia="SimSun"/>
          <w:b w:val="0"/>
          <w:lang w:eastAsia="zh-CN"/>
        </w:rPr>
        <w:t>3</w:t>
      </w:r>
      <w:r w:rsidR="00E51031" w:rsidRPr="00127E7B">
        <w:rPr>
          <w:rFonts w:eastAsia="SimSun"/>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85pt;height:145.1pt" o:ole="">
            <v:imagedata r:id="rId24" o:title=""/>
          </v:shape>
          <o:OLEObject Type="Embed" ProgID="Visio.Drawing.11" ShapeID="_x0000_i1033" DrawAspect="Content" ObjectID="_1700289501" r:id="rId25"/>
        </w:object>
      </w:r>
    </w:p>
    <w:p w14:paraId="1DC3001F" w14:textId="4E9BCC5C" w:rsidR="00E51031" w:rsidRPr="00127E7B" w:rsidRDefault="00E51031" w:rsidP="00E51031">
      <w:pPr>
        <w:pStyle w:val="TF"/>
        <w:ind w:firstLine="400"/>
      </w:pPr>
      <w:r w:rsidRPr="00127E7B">
        <w:t xml:space="preserve">Figure </w:t>
      </w:r>
      <w:r w:rsidRPr="00127E7B">
        <w:rPr>
          <w:rFonts w:eastAsia="SimSun"/>
          <w:lang w:eastAsia="ko-KR"/>
        </w:rPr>
        <w:t>5.</w:t>
      </w:r>
      <w:r w:rsidR="00190EDD" w:rsidRPr="00127E7B">
        <w:rPr>
          <w:rFonts w:eastAsia="SimSun"/>
          <w:b w:val="0"/>
          <w:lang w:eastAsia="zh-CN"/>
        </w:rPr>
        <w:t>3</w:t>
      </w:r>
      <w:r w:rsidRPr="00127E7B">
        <w:rPr>
          <w:rFonts w:eastAsia="SimSun"/>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127E7B" w:rsidRDefault="00793A74" w:rsidP="00793A74">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7BB2CE1E" w14:textId="77777777"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or both).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85pt;height:2in" o:ole="">
            <v:imagedata r:id="rId26" o:title=""/>
          </v:shape>
          <o:OLEObject Type="Embed" ProgID="Visio.Drawing.11" ShapeID="_x0000_i1034" DrawAspect="Content" ObjectID="_1700289502"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r w:rsidRPr="00127E7B">
        <w:rPr>
          <w:rFonts w:eastAsia="SimSun"/>
        </w:rPr>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85pt;height:146.25pt" o:ole="">
            <v:imagedata r:id="rId28" o:title=""/>
          </v:shape>
          <o:OLEObject Type="Embed" ProgID="Visio.Drawing.11" ShapeID="_x0000_i1035" DrawAspect="Content" ObjectID="_1700289503"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SimSun"/>
        </w:rPr>
      </w:pPr>
      <w:r w:rsidRPr="00127E7B">
        <w:t>If</w:t>
      </w:r>
      <w:r w:rsidRPr="00127E7B">
        <w:rPr>
          <w:rFonts w:eastAsia="SimSun"/>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SimSun"/>
        </w:rPr>
        <w:t xml:space="preserve"> (see clause</w:t>
      </w:r>
      <w:r w:rsidRPr="00127E7B">
        <w:rPr>
          <w:noProof/>
          <w:lang w:eastAsia="zh-CN"/>
        </w:rPr>
        <w:t> 4.15.3.2.10 of 3GPP TS 23.502 [3])</w:t>
      </w:r>
      <w:r w:rsidRPr="00127E7B">
        <w:rPr>
          <w:rFonts w:eastAsia="SimSun"/>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Heading1"/>
      </w:pPr>
      <w:bookmarkStart w:id="126" w:name="_Toc81226666"/>
      <w:bookmarkStart w:id="127" w:name="_Toc89675466"/>
      <w:r w:rsidRPr="00127E7B">
        <w:t>6</w:t>
      </w:r>
      <w:r w:rsidRPr="00127E7B">
        <w:tab/>
        <w:t>API Definitions</w:t>
      </w:r>
      <w:bookmarkEnd w:id="123"/>
      <w:bookmarkEnd w:id="124"/>
      <w:bookmarkEnd w:id="125"/>
      <w:bookmarkEnd w:id="126"/>
      <w:bookmarkEnd w:id="127"/>
    </w:p>
    <w:p w14:paraId="49A90AEE" w14:textId="29F93225" w:rsidR="008A6D4A" w:rsidRPr="00127E7B" w:rsidRDefault="008A6D4A" w:rsidP="008A6D4A">
      <w:pPr>
        <w:pStyle w:val="Heading2"/>
      </w:pPr>
      <w:bookmarkStart w:id="128" w:name="_Toc510696598"/>
      <w:bookmarkStart w:id="129" w:name="_Toc35971390"/>
      <w:bookmarkStart w:id="130" w:name="_Toc70325107"/>
      <w:bookmarkStart w:id="131" w:name="_Toc81226667"/>
      <w:bookmarkStart w:id="132" w:name="_Toc89675467"/>
      <w:r w:rsidRPr="00127E7B">
        <w:t>6.1</w:t>
      </w:r>
      <w:r w:rsidRPr="00127E7B">
        <w:tab/>
      </w:r>
      <w:r w:rsidR="009427A2" w:rsidRPr="00127E7B">
        <w:t>Nnsacf_</w:t>
      </w:r>
      <w:r w:rsidR="00F6320F" w:rsidRPr="00127E7B">
        <w:t>NSAC</w:t>
      </w:r>
      <w:r w:rsidRPr="00127E7B">
        <w:t xml:space="preserve"> Service API</w:t>
      </w:r>
      <w:bookmarkEnd w:id="128"/>
      <w:bookmarkEnd w:id="129"/>
      <w:bookmarkEnd w:id="130"/>
      <w:bookmarkEnd w:id="131"/>
      <w:bookmarkEnd w:id="132"/>
    </w:p>
    <w:p w14:paraId="49F4CC6B" w14:textId="77777777" w:rsidR="008A6D4A" w:rsidRPr="00127E7B" w:rsidRDefault="008A6D4A" w:rsidP="008A6D4A">
      <w:pPr>
        <w:pStyle w:val="Heading3"/>
      </w:pPr>
      <w:bookmarkStart w:id="133" w:name="_Toc510696599"/>
      <w:bookmarkStart w:id="134" w:name="_Toc35971391"/>
      <w:bookmarkStart w:id="135" w:name="_Toc70325108"/>
      <w:bookmarkStart w:id="136" w:name="_Toc81226668"/>
      <w:bookmarkStart w:id="137" w:name="_Toc89675468"/>
      <w:r w:rsidRPr="00127E7B">
        <w:t>6.1.1</w:t>
      </w:r>
      <w:r w:rsidRPr="00127E7B">
        <w:tab/>
        <w:t>Introduction</w:t>
      </w:r>
      <w:bookmarkEnd w:id="133"/>
      <w:bookmarkEnd w:id="134"/>
      <w:bookmarkEnd w:id="135"/>
      <w:bookmarkEnd w:id="136"/>
      <w:bookmarkEnd w:id="137"/>
    </w:p>
    <w:p w14:paraId="735FC1C1" w14:textId="65D86B89" w:rsidR="00DB0D4A" w:rsidRPr="00127E7B" w:rsidRDefault="00DB0D4A" w:rsidP="00DB0D4A">
      <w:pPr>
        <w:rPr>
          <w:noProof/>
          <w:lang w:eastAsia="zh-CN"/>
        </w:rPr>
      </w:pPr>
      <w:bookmarkStart w:id="138" w:name="_Toc510696600"/>
      <w:bookmarkStart w:id="139"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lastRenderedPageBreak/>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Heading3"/>
      </w:pPr>
      <w:bookmarkStart w:id="140" w:name="_Toc70325109"/>
      <w:bookmarkStart w:id="141" w:name="_Toc81226669"/>
      <w:bookmarkStart w:id="142" w:name="_Toc89675469"/>
      <w:r w:rsidRPr="00127E7B">
        <w:t>6.1.2</w:t>
      </w:r>
      <w:r w:rsidRPr="00127E7B">
        <w:tab/>
        <w:t>Usage of HTTP</w:t>
      </w:r>
      <w:bookmarkEnd w:id="138"/>
      <w:bookmarkEnd w:id="139"/>
      <w:bookmarkEnd w:id="140"/>
      <w:bookmarkEnd w:id="141"/>
      <w:bookmarkEnd w:id="142"/>
    </w:p>
    <w:p w14:paraId="6BE20AEE" w14:textId="77777777" w:rsidR="008A6D4A" w:rsidRPr="00127E7B" w:rsidRDefault="008A6D4A" w:rsidP="008A6D4A">
      <w:pPr>
        <w:pStyle w:val="Heading4"/>
      </w:pPr>
      <w:bookmarkStart w:id="143" w:name="_Toc510696601"/>
      <w:bookmarkStart w:id="144" w:name="_Toc35971393"/>
      <w:bookmarkStart w:id="145" w:name="_Toc70325110"/>
      <w:bookmarkStart w:id="146" w:name="_Toc81226670"/>
      <w:bookmarkStart w:id="147" w:name="_Toc89675470"/>
      <w:r w:rsidRPr="00127E7B">
        <w:t>6.1.2.1</w:t>
      </w:r>
      <w:r w:rsidRPr="00127E7B">
        <w:tab/>
        <w:t>General</w:t>
      </w:r>
      <w:bookmarkEnd w:id="143"/>
      <w:bookmarkEnd w:id="144"/>
      <w:bookmarkEnd w:id="145"/>
      <w:bookmarkEnd w:id="146"/>
      <w:bookmarkEnd w:id="147"/>
    </w:p>
    <w:p w14:paraId="40117155" w14:textId="77777777" w:rsidR="008A6D4A" w:rsidRPr="00127E7B" w:rsidRDefault="008A6D4A" w:rsidP="008A6D4A">
      <w:pPr>
        <w:rPr>
          <w:noProof/>
        </w:rPr>
      </w:pPr>
      <w:bookmarkStart w:id="14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Heading4"/>
      </w:pPr>
      <w:bookmarkStart w:id="149" w:name="_Toc35971394"/>
      <w:bookmarkStart w:id="150" w:name="_Toc70325111"/>
      <w:bookmarkStart w:id="151" w:name="_Toc81226671"/>
      <w:bookmarkStart w:id="152" w:name="_Toc89675471"/>
      <w:r w:rsidRPr="00127E7B">
        <w:t>6.1.2.2</w:t>
      </w:r>
      <w:r w:rsidRPr="00127E7B">
        <w:tab/>
        <w:t>HTTP standard headers</w:t>
      </w:r>
      <w:bookmarkEnd w:id="148"/>
      <w:bookmarkEnd w:id="149"/>
      <w:bookmarkEnd w:id="150"/>
      <w:bookmarkEnd w:id="151"/>
      <w:bookmarkEnd w:id="152"/>
    </w:p>
    <w:p w14:paraId="5BC5A0BC" w14:textId="77777777" w:rsidR="008A6D4A" w:rsidRPr="00127E7B" w:rsidRDefault="008A6D4A" w:rsidP="008A6D4A">
      <w:pPr>
        <w:pStyle w:val="Heading5"/>
        <w:rPr>
          <w:lang w:eastAsia="zh-CN"/>
        </w:rPr>
      </w:pPr>
      <w:bookmarkStart w:id="153" w:name="_Toc510696603"/>
      <w:bookmarkStart w:id="154" w:name="_Toc35971395"/>
      <w:bookmarkStart w:id="155" w:name="_Toc70325112"/>
      <w:bookmarkStart w:id="156" w:name="_Toc81226672"/>
      <w:bookmarkStart w:id="157" w:name="_Toc89675472"/>
      <w:r w:rsidRPr="00127E7B">
        <w:t>6.1.2.2.1</w:t>
      </w:r>
      <w:r w:rsidRPr="00127E7B">
        <w:rPr>
          <w:rFonts w:hint="eastAsia"/>
          <w:lang w:eastAsia="zh-CN"/>
        </w:rPr>
        <w:tab/>
      </w:r>
      <w:r w:rsidRPr="00127E7B">
        <w:rPr>
          <w:lang w:eastAsia="zh-CN"/>
        </w:rPr>
        <w:t>General</w:t>
      </w:r>
      <w:bookmarkEnd w:id="153"/>
      <w:bookmarkEnd w:id="154"/>
      <w:bookmarkEnd w:id="155"/>
      <w:bookmarkEnd w:id="156"/>
      <w:bookmarkEnd w:id="157"/>
    </w:p>
    <w:p w14:paraId="47B445E8" w14:textId="77777777" w:rsidR="008A6D4A" w:rsidRPr="00127E7B" w:rsidRDefault="008A6D4A" w:rsidP="008A6D4A">
      <w:pPr>
        <w:rPr>
          <w:noProof/>
        </w:rPr>
      </w:pPr>
      <w:bookmarkStart w:id="158" w:name="_Toc510696604"/>
      <w:r w:rsidRPr="00127E7B">
        <w:rPr>
          <w:noProof/>
        </w:rPr>
        <w:t>See clause 5.2.2 of 3GPP TS 29.500 [4] for the usage of HTTP standard headers.</w:t>
      </w:r>
    </w:p>
    <w:p w14:paraId="6A2AB6FE" w14:textId="77777777" w:rsidR="008A6D4A" w:rsidRPr="00127E7B" w:rsidRDefault="008A6D4A" w:rsidP="008A6D4A">
      <w:pPr>
        <w:pStyle w:val="Heading5"/>
      </w:pPr>
      <w:bookmarkStart w:id="159" w:name="_Toc35971396"/>
      <w:bookmarkStart w:id="160" w:name="_Toc70325113"/>
      <w:bookmarkStart w:id="161" w:name="_Toc81226673"/>
      <w:bookmarkStart w:id="162" w:name="_Toc89675473"/>
      <w:r w:rsidRPr="00127E7B">
        <w:t>6.1.2.2.2</w:t>
      </w:r>
      <w:r w:rsidRPr="00127E7B">
        <w:tab/>
        <w:t>Content type</w:t>
      </w:r>
      <w:bookmarkEnd w:id="158"/>
      <w:bookmarkEnd w:id="159"/>
      <w:bookmarkEnd w:id="160"/>
      <w:bookmarkEnd w:id="161"/>
      <w:bookmarkEnd w:id="162"/>
    </w:p>
    <w:p w14:paraId="3E043ABA" w14:textId="77777777" w:rsidR="008A6D4A" w:rsidRPr="00127E7B" w:rsidRDefault="008A6D4A" w:rsidP="008A6D4A">
      <w:bookmarkStart w:id="16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164" w:name="_Hlk525213471"/>
      <w:bookmarkStart w:id="16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64"/>
      <w:r w:rsidRPr="00127E7B">
        <w:t>shall be signalled by the content type "application/problem+json", as defined in IETF RFC 7807 [13].</w:t>
      </w:r>
      <w:bookmarkEnd w:id="165"/>
    </w:p>
    <w:p w14:paraId="19F47328" w14:textId="77777777" w:rsidR="008A6D4A" w:rsidRPr="00127E7B" w:rsidRDefault="008A6D4A" w:rsidP="008A6D4A">
      <w:pPr>
        <w:pStyle w:val="Heading4"/>
      </w:pPr>
      <w:bookmarkStart w:id="166" w:name="_Toc35971397"/>
      <w:bookmarkStart w:id="167" w:name="_Toc70325114"/>
      <w:bookmarkStart w:id="168" w:name="_Toc81226674"/>
      <w:bookmarkStart w:id="169" w:name="_Toc89675474"/>
      <w:bookmarkStart w:id="170" w:name="_Hlk64030393"/>
      <w:r w:rsidRPr="00127E7B">
        <w:t>6.1.2.3</w:t>
      </w:r>
      <w:r w:rsidRPr="00127E7B">
        <w:tab/>
        <w:t>HTTP custom headers</w:t>
      </w:r>
      <w:bookmarkEnd w:id="163"/>
      <w:bookmarkEnd w:id="166"/>
      <w:bookmarkEnd w:id="167"/>
      <w:bookmarkEnd w:id="168"/>
      <w:bookmarkEnd w:id="169"/>
    </w:p>
    <w:p w14:paraId="51F282AC" w14:textId="2AF5ACC7" w:rsidR="008A6D4A" w:rsidRPr="00127E7B"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Heading3"/>
      </w:pPr>
      <w:bookmarkStart w:id="179" w:name="_Toc510696607"/>
      <w:bookmarkStart w:id="180" w:name="_Toc35971398"/>
      <w:bookmarkStart w:id="181" w:name="_Toc70325115"/>
      <w:bookmarkStart w:id="182" w:name="_Toc81226675"/>
      <w:bookmarkStart w:id="183" w:name="_Toc89675475"/>
      <w:bookmarkEnd w:id="170"/>
      <w:bookmarkEnd w:id="171"/>
      <w:bookmarkEnd w:id="172"/>
      <w:bookmarkEnd w:id="173"/>
      <w:bookmarkEnd w:id="174"/>
      <w:bookmarkEnd w:id="175"/>
      <w:bookmarkEnd w:id="176"/>
      <w:bookmarkEnd w:id="177"/>
      <w:bookmarkEnd w:id="178"/>
      <w:r w:rsidRPr="00127E7B">
        <w:t>6.1.3</w:t>
      </w:r>
      <w:r w:rsidRPr="00127E7B">
        <w:tab/>
        <w:t>Resources</w:t>
      </w:r>
      <w:bookmarkEnd w:id="179"/>
      <w:bookmarkEnd w:id="180"/>
      <w:bookmarkEnd w:id="181"/>
      <w:bookmarkEnd w:id="182"/>
      <w:bookmarkEnd w:id="183"/>
    </w:p>
    <w:p w14:paraId="5C8D92CB" w14:textId="77777777" w:rsidR="008A6D4A" w:rsidRPr="00127E7B" w:rsidRDefault="008A6D4A" w:rsidP="008A6D4A">
      <w:pPr>
        <w:pStyle w:val="Heading4"/>
      </w:pPr>
      <w:bookmarkStart w:id="184" w:name="_Toc510696608"/>
      <w:bookmarkStart w:id="185" w:name="_Toc35971399"/>
      <w:bookmarkStart w:id="186" w:name="_Toc70325116"/>
      <w:bookmarkStart w:id="187" w:name="_Toc81226676"/>
      <w:bookmarkStart w:id="188" w:name="_Toc89675476"/>
      <w:bookmarkStart w:id="189" w:name="_Hlk64365437"/>
      <w:r w:rsidRPr="00127E7B">
        <w:t>6.1.3.1</w:t>
      </w:r>
      <w:r w:rsidRPr="00127E7B">
        <w:tab/>
        <w:t>Overview</w:t>
      </w:r>
      <w:bookmarkEnd w:id="184"/>
      <w:bookmarkEnd w:id="185"/>
      <w:bookmarkEnd w:id="186"/>
      <w:bookmarkEnd w:id="187"/>
      <w:bookmarkEnd w:id="188"/>
    </w:p>
    <w:p w14:paraId="75668E3F" w14:textId="51FC756F" w:rsidR="007C3236" w:rsidRPr="00127E7B" w:rsidRDefault="007C3236" w:rsidP="007C3236">
      <w:bookmarkStart w:id="190" w:name="_Toc510696609"/>
      <w:bookmarkStart w:id="191" w:name="_Toc35971400"/>
      <w:bookmarkEnd w:id="189"/>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25pt;height:115pt" o:ole="">
            <v:imagedata r:id="rId30" o:title=""/>
          </v:shape>
          <o:OLEObject Type="Embed" ProgID="Visio.Drawing.11" ShapeID="_x0000_i1036" DrawAspect="Content" ObjectID="_1700289504"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Heading4"/>
      </w:pPr>
      <w:bookmarkStart w:id="192" w:name="_Toc70325117"/>
      <w:bookmarkStart w:id="193" w:name="_Toc81226677"/>
      <w:bookmarkStart w:id="194" w:name="_Toc89675477"/>
      <w:r w:rsidRPr="00127E7B">
        <w:t>6.1.3.2</w:t>
      </w:r>
      <w:r w:rsidRPr="00127E7B">
        <w:tab/>
        <w:t xml:space="preserve">Resource: </w:t>
      </w:r>
      <w:bookmarkEnd w:id="190"/>
      <w:bookmarkEnd w:id="191"/>
      <w:r w:rsidR="006E742F" w:rsidRPr="00127E7B">
        <w:t>Slice Collection Subject to NSAC</w:t>
      </w:r>
      <w:bookmarkEnd w:id="192"/>
      <w:r w:rsidR="0059485B" w:rsidRPr="00127E7B">
        <w:t xml:space="preserve"> for UEs</w:t>
      </w:r>
      <w:bookmarkEnd w:id="193"/>
      <w:bookmarkEnd w:id="194"/>
    </w:p>
    <w:p w14:paraId="4ED0F1B2" w14:textId="77777777" w:rsidR="008A6D4A" w:rsidRPr="00127E7B" w:rsidRDefault="008A6D4A" w:rsidP="008A6D4A">
      <w:pPr>
        <w:pStyle w:val="Heading5"/>
      </w:pPr>
      <w:bookmarkStart w:id="195" w:name="_Toc510696610"/>
      <w:bookmarkStart w:id="196" w:name="_Toc35971401"/>
      <w:bookmarkStart w:id="197" w:name="_Toc70325118"/>
      <w:bookmarkStart w:id="198" w:name="_Toc81226678"/>
      <w:bookmarkStart w:id="199" w:name="_Toc89675478"/>
      <w:r w:rsidRPr="00127E7B">
        <w:t>6.1.3.2.1</w:t>
      </w:r>
      <w:r w:rsidRPr="00127E7B">
        <w:tab/>
        <w:t>Description</w:t>
      </w:r>
      <w:bookmarkEnd w:id="195"/>
      <w:bookmarkEnd w:id="196"/>
      <w:bookmarkEnd w:id="197"/>
      <w:bookmarkEnd w:id="198"/>
      <w:bookmarkEnd w:id="199"/>
    </w:p>
    <w:p w14:paraId="4F526B3F" w14:textId="4A8F16EC" w:rsidR="00907A16" w:rsidRPr="00127E7B" w:rsidRDefault="00907A16" w:rsidP="00907A16">
      <w:pPr>
        <w:rPr>
          <w:lang w:eastAsia="zh-CN"/>
        </w:rPr>
      </w:pPr>
      <w:bookmarkStart w:id="200" w:name="_Toc35971402"/>
      <w:bookmarkStart w:id="201" w:name="_Hlk64365469"/>
      <w:bookmarkStart w:id="202"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Heading5"/>
      </w:pPr>
      <w:bookmarkStart w:id="203" w:name="_Toc70325119"/>
      <w:bookmarkStart w:id="204" w:name="_Toc81226679"/>
      <w:bookmarkStart w:id="205" w:name="_Toc89675479"/>
      <w:r w:rsidRPr="00127E7B">
        <w:t>6.1.3.2.2</w:t>
      </w:r>
      <w:r w:rsidRPr="00127E7B">
        <w:tab/>
        <w:t>Resource Definition</w:t>
      </w:r>
      <w:bookmarkEnd w:id="200"/>
      <w:bookmarkEnd w:id="203"/>
      <w:bookmarkEnd w:id="204"/>
      <w:bookmarkEnd w:id="20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Heading5"/>
      </w:pPr>
      <w:bookmarkStart w:id="206" w:name="_Toc35971403"/>
      <w:bookmarkStart w:id="207" w:name="_Toc70325120"/>
      <w:bookmarkStart w:id="208" w:name="_Toc81226680"/>
      <w:bookmarkStart w:id="209" w:name="_Toc89675480"/>
      <w:bookmarkEnd w:id="201"/>
      <w:r w:rsidRPr="00127E7B">
        <w:lastRenderedPageBreak/>
        <w:t>6.1.3.2.3</w:t>
      </w:r>
      <w:r w:rsidRPr="00127E7B">
        <w:tab/>
        <w:t>Resource Standard Methods</w:t>
      </w:r>
      <w:bookmarkEnd w:id="202"/>
      <w:bookmarkEnd w:id="206"/>
      <w:bookmarkEnd w:id="207"/>
      <w:bookmarkEnd w:id="208"/>
      <w:bookmarkEnd w:id="209"/>
    </w:p>
    <w:p w14:paraId="1753A67F" w14:textId="394D08EE" w:rsidR="008A6D4A" w:rsidRPr="00127E7B" w:rsidRDefault="008A6D4A" w:rsidP="008A6D4A">
      <w:pPr>
        <w:pStyle w:val="Heading6"/>
      </w:pPr>
      <w:bookmarkStart w:id="210" w:name="_Toc510696613"/>
      <w:bookmarkStart w:id="211" w:name="_Toc35971404"/>
      <w:bookmarkStart w:id="212" w:name="_Toc70325121"/>
      <w:bookmarkStart w:id="213" w:name="_Toc81226681"/>
      <w:bookmarkStart w:id="214" w:name="_Toc89675481"/>
      <w:bookmarkStart w:id="215" w:name="_Hlk64365502"/>
      <w:r w:rsidRPr="00127E7B">
        <w:t>6.1.3.2.3.1</w:t>
      </w:r>
      <w:r w:rsidRPr="00127E7B">
        <w:tab/>
      </w:r>
      <w:bookmarkEnd w:id="210"/>
      <w:bookmarkEnd w:id="211"/>
      <w:r w:rsidR="006623A9" w:rsidRPr="00127E7B">
        <w:t>POST</w:t>
      </w:r>
      <w:bookmarkEnd w:id="212"/>
      <w:bookmarkEnd w:id="213"/>
      <w:bookmarkEnd w:id="214"/>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Heading5"/>
      </w:pPr>
      <w:bookmarkStart w:id="216" w:name="_Toc510696615"/>
      <w:bookmarkStart w:id="217" w:name="_Toc35971406"/>
      <w:bookmarkStart w:id="218" w:name="_Toc70325122"/>
      <w:bookmarkStart w:id="219" w:name="_Toc81226682"/>
      <w:bookmarkStart w:id="220" w:name="_Toc89675482"/>
      <w:bookmarkEnd w:id="215"/>
      <w:r w:rsidRPr="00127E7B">
        <w:t>6.1.3.2.4</w:t>
      </w:r>
      <w:r w:rsidRPr="00127E7B">
        <w:tab/>
        <w:t>Resource Custom Operations</w:t>
      </w:r>
      <w:bookmarkEnd w:id="216"/>
      <w:bookmarkEnd w:id="217"/>
      <w:bookmarkEnd w:id="218"/>
      <w:bookmarkEnd w:id="219"/>
      <w:bookmarkEnd w:id="220"/>
    </w:p>
    <w:p w14:paraId="3971D13F" w14:textId="77777777" w:rsidR="00001FCC" w:rsidRPr="00127E7B" w:rsidRDefault="00001FCC" w:rsidP="00001FCC">
      <w:bookmarkStart w:id="221" w:name="_Toc510696616"/>
      <w:bookmarkStart w:id="222"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Heading4"/>
      </w:pPr>
      <w:bookmarkStart w:id="223" w:name="_Toc81226683"/>
      <w:bookmarkStart w:id="224" w:name="_Toc89675483"/>
      <w:bookmarkStart w:id="225" w:name="_Toc510696622"/>
      <w:bookmarkStart w:id="226" w:name="_Toc35971413"/>
      <w:bookmarkStart w:id="227" w:name="_Toc70325123"/>
      <w:bookmarkEnd w:id="221"/>
      <w:bookmarkEnd w:id="222"/>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23"/>
      <w:bookmarkEnd w:id="224"/>
    </w:p>
    <w:p w14:paraId="7347A7D8" w14:textId="3A635115" w:rsidR="00A40E99" w:rsidRPr="00127E7B" w:rsidRDefault="00A40E99" w:rsidP="00A40E99">
      <w:pPr>
        <w:pStyle w:val="Heading5"/>
      </w:pPr>
      <w:bookmarkStart w:id="228" w:name="_Toc73369696"/>
      <w:bookmarkStart w:id="229" w:name="_Toc81226684"/>
      <w:bookmarkStart w:id="230" w:name="_Toc89675484"/>
      <w:r w:rsidRPr="00127E7B">
        <w:t>6.</w:t>
      </w:r>
      <w:r w:rsidR="004F39E9" w:rsidRPr="00127E7B">
        <w:t>1</w:t>
      </w:r>
      <w:r w:rsidRPr="00127E7B">
        <w:t>.3.</w:t>
      </w:r>
      <w:r w:rsidR="004F39E9" w:rsidRPr="00127E7B">
        <w:t>3</w:t>
      </w:r>
      <w:r w:rsidRPr="00127E7B">
        <w:t>.1</w:t>
      </w:r>
      <w:r w:rsidRPr="00127E7B">
        <w:tab/>
        <w:t>Description</w:t>
      </w:r>
      <w:bookmarkEnd w:id="228"/>
      <w:bookmarkEnd w:id="229"/>
      <w:bookmarkEnd w:id="23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Heading5"/>
      </w:pPr>
      <w:bookmarkStart w:id="231" w:name="_Toc73369697"/>
      <w:bookmarkStart w:id="232" w:name="_Toc81226685"/>
      <w:bookmarkStart w:id="233" w:name="_Toc89675485"/>
      <w:r w:rsidRPr="00127E7B">
        <w:t>6.</w:t>
      </w:r>
      <w:r w:rsidR="0049794F" w:rsidRPr="00127E7B">
        <w:t>1</w:t>
      </w:r>
      <w:r w:rsidRPr="00127E7B">
        <w:t>.3.</w:t>
      </w:r>
      <w:r w:rsidR="0049794F" w:rsidRPr="00127E7B">
        <w:t>3</w:t>
      </w:r>
      <w:r w:rsidRPr="00127E7B">
        <w:t>.2</w:t>
      </w:r>
      <w:r w:rsidRPr="00127E7B">
        <w:tab/>
        <w:t>Resource Definition</w:t>
      </w:r>
      <w:bookmarkEnd w:id="231"/>
      <w:bookmarkEnd w:id="232"/>
      <w:bookmarkEnd w:id="233"/>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Heading5"/>
      </w:pPr>
      <w:bookmarkStart w:id="234" w:name="_Toc73369698"/>
      <w:bookmarkStart w:id="235" w:name="_Toc81226686"/>
      <w:bookmarkStart w:id="236" w:name="_Toc89675486"/>
      <w:r w:rsidRPr="00127E7B">
        <w:t>6.</w:t>
      </w:r>
      <w:r w:rsidR="00EE1ECD" w:rsidRPr="00127E7B">
        <w:t>1</w:t>
      </w:r>
      <w:r w:rsidRPr="00127E7B">
        <w:t>.3.</w:t>
      </w:r>
      <w:r w:rsidR="00EE1ECD" w:rsidRPr="00127E7B">
        <w:t>3</w:t>
      </w:r>
      <w:r w:rsidRPr="00127E7B">
        <w:t>.3</w:t>
      </w:r>
      <w:r w:rsidRPr="00127E7B">
        <w:tab/>
        <w:t>Resource Standard Methods</w:t>
      </w:r>
      <w:bookmarkEnd w:id="234"/>
      <w:bookmarkEnd w:id="235"/>
      <w:bookmarkEnd w:id="236"/>
    </w:p>
    <w:p w14:paraId="70C68EA5" w14:textId="20C9C03F" w:rsidR="00A40E99" w:rsidRPr="00127E7B" w:rsidRDefault="00A40E99" w:rsidP="00A40E99">
      <w:pPr>
        <w:pStyle w:val="Heading6"/>
      </w:pPr>
      <w:bookmarkStart w:id="237" w:name="_Toc73369699"/>
      <w:bookmarkStart w:id="238" w:name="_Toc81226687"/>
      <w:bookmarkStart w:id="239" w:name="_Toc89675487"/>
      <w:r w:rsidRPr="00127E7B">
        <w:t>6.</w:t>
      </w:r>
      <w:r w:rsidR="00EE1ECD" w:rsidRPr="00127E7B">
        <w:t>1</w:t>
      </w:r>
      <w:r w:rsidRPr="00127E7B">
        <w:t>.3.</w:t>
      </w:r>
      <w:r w:rsidR="00EE1ECD" w:rsidRPr="00127E7B">
        <w:t>3</w:t>
      </w:r>
      <w:r w:rsidRPr="00127E7B">
        <w:t>.3.1</w:t>
      </w:r>
      <w:r w:rsidRPr="00127E7B">
        <w:tab/>
        <w:t>POST</w:t>
      </w:r>
      <w:bookmarkEnd w:id="237"/>
      <w:bookmarkEnd w:id="238"/>
      <w:bookmarkEnd w:id="239"/>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Heading5"/>
      </w:pPr>
      <w:bookmarkStart w:id="240" w:name="_Toc73369700"/>
      <w:bookmarkStart w:id="241" w:name="_Toc81226688"/>
      <w:bookmarkStart w:id="242" w:name="_Toc89675488"/>
      <w:r w:rsidRPr="00127E7B">
        <w:lastRenderedPageBreak/>
        <w:t>6.</w:t>
      </w:r>
      <w:r w:rsidR="00D23CC8" w:rsidRPr="00127E7B">
        <w:t>1</w:t>
      </w:r>
      <w:r w:rsidRPr="00127E7B">
        <w:t>.3.</w:t>
      </w:r>
      <w:r w:rsidR="00D23CC8" w:rsidRPr="00127E7B">
        <w:t>3</w:t>
      </w:r>
      <w:r w:rsidRPr="00127E7B">
        <w:t>.4</w:t>
      </w:r>
      <w:r w:rsidRPr="00127E7B">
        <w:tab/>
        <w:t>Resource Custom Operations</w:t>
      </w:r>
      <w:bookmarkEnd w:id="240"/>
      <w:bookmarkEnd w:id="241"/>
      <w:bookmarkEnd w:id="24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Heading3"/>
      </w:pPr>
      <w:bookmarkStart w:id="243" w:name="_Toc81226689"/>
      <w:bookmarkStart w:id="244" w:name="_Toc89675489"/>
      <w:r w:rsidRPr="00127E7B">
        <w:t>6.1.4</w:t>
      </w:r>
      <w:r w:rsidRPr="00127E7B">
        <w:tab/>
        <w:t>Custom Operations without associated resources</w:t>
      </w:r>
      <w:bookmarkEnd w:id="225"/>
      <w:bookmarkEnd w:id="226"/>
      <w:bookmarkEnd w:id="227"/>
      <w:bookmarkEnd w:id="243"/>
      <w:bookmarkEnd w:id="244"/>
    </w:p>
    <w:p w14:paraId="4DA24AC8" w14:textId="77777777" w:rsidR="00E86298" w:rsidRPr="00127E7B" w:rsidRDefault="00E86298" w:rsidP="00E86298">
      <w:bookmarkStart w:id="245" w:name="_Toc510696623"/>
      <w:bookmarkStart w:id="246" w:name="_Toc35971414"/>
      <w:bookmarkStart w:id="247"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Heading3"/>
      </w:pPr>
      <w:bookmarkStart w:id="248" w:name="_Toc510696628"/>
      <w:bookmarkStart w:id="249" w:name="_Toc35971419"/>
      <w:bookmarkStart w:id="250" w:name="_Toc70325124"/>
      <w:bookmarkStart w:id="251" w:name="_Toc81226690"/>
      <w:bookmarkStart w:id="252" w:name="_Toc89675490"/>
      <w:bookmarkEnd w:id="245"/>
      <w:bookmarkEnd w:id="246"/>
      <w:bookmarkEnd w:id="247"/>
      <w:r w:rsidRPr="00127E7B">
        <w:t>6.1.5</w:t>
      </w:r>
      <w:r w:rsidRPr="00127E7B">
        <w:tab/>
        <w:t>Notifications</w:t>
      </w:r>
      <w:bookmarkEnd w:id="248"/>
      <w:bookmarkEnd w:id="249"/>
      <w:bookmarkEnd w:id="250"/>
      <w:bookmarkEnd w:id="251"/>
      <w:bookmarkEnd w:id="252"/>
    </w:p>
    <w:p w14:paraId="329C7304" w14:textId="77777777" w:rsidR="008A6D4A" w:rsidRPr="00127E7B" w:rsidRDefault="008A6D4A" w:rsidP="008A6D4A">
      <w:pPr>
        <w:pStyle w:val="Heading4"/>
      </w:pPr>
      <w:bookmarkStart w:id="253" w:name="_Toc510696629"/>
      <w:bookmarkStart w:id="254" w:name="_Toc35971420"/>
      <w:bookmarkStart w:id="255" w:name="_Toc70325125"/>
      <w:bookmarkStart w:id="256" w:name="_Toc81226691"/>
      <w:bookmarkStart w:id="257" w:name="_Toc89675491"/>
      <w:r w:rsidRPr="00127E7B">
        <w:t>6.1.5.1</w:t>
      </w:r>
      <w:r w:rsidRPr="00127E7B">
        <w:tab/>
        <w:t>General</w:t>
      </w:r>
      <w:bookmarkEnd w:id="253"/>
      <w:bookmarkEnd w:id="254"/>
      <w:bookmarkEnd w:id="255"/>
      <w:bookmarkEnd w:id="256"/>
      <w:bookmarkEnd w:id="257"/>
    </w:p>
    <w:p w14:paraId="76885AE9" w14:textId="77777777" w:rsidR="00E105F0" w:rsidRPr="00127E7B" w:rsidRDefault="00E105F0" w:rsidP="00E105F0">
      <w:pPr>
        <w:rPr>
          <w:noProof/>
        </w:rPr>
      </w:pPr>
      <w:bookmarkStart w:id="258" w:name="_Toc510696630"/>
      <w:bookmarkStart w:id="25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Heading4"/>
      </w:pPr>
      <w:bookmarkStart w:id="260" w:name="_Toc35971421"/>
      <w:bookmarkStart w:id="261" w:name="_Toc70325126"/>
      <w:bookmarkStart w:id="262" w:name="_Toc81226692"/>
      <w:bookmarkStart w:id="263" w:name="_Toc89675492"/>
      <w:r w:rsidRPr="00127E7B">
        <w:t>6.1.5.2</w:t>
      </w:r>
      <w:bookmarkEnd w:id="258"/>
      <w:bookmarkEnd w:id="260"/>
      <w:r w:rsidR="001A6C9E" w:rsidRPr="00127E7B">
        <w:tab/>
      </w:r>
      <w:r w:rsidR="00DF5B60" w:rsidRPr="00127E7B">
        <w:t>EAC Mode Notification</w:t>
      </w:r>
      <w:bookmarkEnd w:id="261"/>
      <w:bookmarkEnd w:id="262"/>
      <w:bookmarkEnd w:id="263"/>
    </w:p>
    <w:p w14:paraId="3E017F8A" w14:textId="77777777" w:rsidR="00E105F0" w:rsidRPr="00127E7B" w:rsidRDefault="00E105F0" w:rsidP="00E105F0">
      <w:pPr>
        <w:pStyle w:val="Heading5"/>
        <w:rPr>
          <w:noProof/>
        </w:rPr>
      </w:pPr>
      <w:bookmarkStart w:id="264" w:name="_Toc532994455"/>
      <w:bookmarkStart w:id="265" w:name="_Toc35971422"/>
      <w:bookmarkStart w:id="266" w:name="_Toc70325127"/>
      <w:bookmarkStart w:id="267" w:name="_Toc81226693"/>
      <w:bookmarkStart w:id="268" w:name="_Toc89675493"/>
      <w:bookmarkStart w:id="269" w:name="_Toc510696631"/>
      <w:r w:rsidRPr="00127E7B">
        <w:t>6.1.5.2</w:t>
      </w:r>
      <w:r w:rsidRPr="00127E7B">
        <w:rPr>
          <w:noProof/>
        </w:rPr>
        <w:t>.1</w:t>
      </w:r>
      <w:r w:rsidRPr="00127E7B">
        <w:rPr>
          <w:noProof/>
        </w:rPr>
        <w:tab/>
        <w:t>Description</w:t>
      </w:r>
      <w:bookmarkEnd w:id="264"/>
      <w:bookmarkEnd w:id="265"/>
      <w:bookmarkEnd w:id="266"/>
      <w:bookmarkEnd w:id="267"/>
      <w:bookmarkEnd w:id="268"/>
    </w:p>
    <w:p w14:paraId="481ACB7B" w14:textId="77777777" w:rsidR="00DF4E92" w:rsidRPr="00127E7B" w:rsidRDefault="00DF4E92" w:rsidP="00DF4E92">
      <w:pPr>
        <w:rPr>
          <w:noProof/>
        </w:rPr>
      </w:pPr>
      <w:bookmarkStart w:id="270" w:name="_Toc532994456"/>
      <w:bookmarkStart w:id="27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Heading5"/>
        <w:rPr>
          <w:noProof/>
        </w:rPr>
      </w:pPr>
      <w:bookmarkStart w:id="272" w:name="_Toc70325128"/>
      <w:bookmarkStart w:id="273" w:name="_Toc81226694"/>
      <w:bookmarkStart w:id="274" w:name="_Toc89675494"/>
      <w:r w:rsidRPr="00127E7B">
        <w:t>6.1.5.2</w:t>
      </w:r>
      <w:r w:rsidRPr="00127E7B">
        <w:rPr>
          <w:noProof/>
        </w:rPr>
        <w:t>.2</w:t>
      </w:r>
      <w:r w:rsidRPr="00127E7B">
        <w:rPr>
          <w:noProof/>
        </w:rPr>
        <w:tab/>
        <w:t>Target URI</w:t>
      </w:r>
      <w:bookmarkEnd w:id="270"/>
      <w:bookmarkEnd w:id="271"/>
      <w:bookmarkEnd w:id="272"/>
      <w:bookmarkEnd w:id="273"/>
      <w:bookmarkEnd w:id="274"/>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Heading5"/>
        <w:rPr>
          <w:noProof/>
        </w:rPr>
      </w:pPr>
      <w:bookmarkStart w:id="275" w:name="_Toc532994457"/>
      <w:bookmarkStart w:id="276" w:name="_Toc35971424"/>
      <w:bookmarkStart w:id="277" w:name="_Toc70325129"/>
      <w:bookmarkStart w:id="278" w:name="_Toc81226695"/>
      <w:bookmarkStart w:id="279" w:name="_Toc89675495"/>
      <w:r w:rsidRPr="00127E7B">
        <w:t>6.1.5.2</w:t>
      </w:r>
      <w:r w:rsidRPr="00127E7B">
        <w:rPr>
          <w:noProof/>
        </w:rPr>
        <w:t>.3</w:t>
      </w:r>
      <w:r w:rsidRPr="00127E7B">
        <w:rPr>
          <w:noProof/>
        </w:rPr>
        <w:tab/>
        <w:t>Standard Methods</w:t>
      </w:r>
      <w:bookmarkEnd w:id="275"/>
      <w:bookmarkEnd w:id="276"/>
      <w:bookmarkEnd w:id="277"/>
      <w:bookmarkEnd w:id="278"/>
      <w:bookmarkEnd w:id="279"/>
    </w:p>
    <w:p w14:paraId="647EA268" w14:textId="77777777" w:rsidR="00E105F0" w:rsidRPr="00127E7B" w:rsidRDefault="00E105F0" w:rsidP="00E105F0">
      <w:pPr>
        <w:pStyle w:val="Heading6"/>
        <w:rPr>
          <w:noProof/>
        </w:rPr>
      </w:pPr>
      <w:bookmarkStart w:id="280" w:name="_Toc532994458"/>
      <w:bookmarkStart w:id="281" w:name="_Toc35971425"/>
      <w:bookmarkStart w:id="282" w:name="_Toc70325130"/>
      <w:bookmarkStart w:id="283" w:name="_Toc81226696"/>
      <w:bookmarkStart w:id="284" w:name="_Toc89675496"/>
      <w:r w:rsidRPr="00127E7B">
        <w:t>6.1.5.2.3</w:t>
      </w:r>
      <w:r w:rsidRPr="00127E7B">
        <w:rPr>
          <w:noProof/>
        </w:rPr>
        <w:t>.1</w:t>
      </w:r>
      <w:r w:rsidRPr="00127E7B">
        <w:rPr>
          <w:noProof/>
        </w:rPr>
        <w:tab/>
        <w:t>POST</w:t>
      </w:r>
      <w:bookmarkEnd w:id="280"/>
      <w:bookmarkEnd w:id="281"/>
      <w:bookmarkEnd w:id="282"/>
      <w:bookmarkEnd w:id="283"/>
      <w:bookmarkEnd w:id="284"/>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Heading3"/>
      </w:pPr>
      <w:bookmarkStart w:id="285" w:name="_Toc35971427"/>
      <w:bookmarkStart w:id="286" w:name="_Toc70325131"/>
      <w:bookmarkStart w:id="287" w:name="_Toc81226697"/>
      <w:bookmarkStart w:id="288" w:name="_Toc89675497"/>
      <w:bookmarkEnd w:id="269"/>
      <w:r w:rsidRPr="00127E7B">
        <w:t>6.1.6</w:t>
      </w:r>
      <w:r w:rsidRPr="00127E7B">
        <w:tab/>
        <w:t>Data Model</w:t>
      </w:r>
      <w:bookmarkEnd w:id="259"/>
      <w:bookmarkEnd w:id="285"/>
      <w:bookmarkEnd w:id="286"/>
      <w:bookmarkEnd w:id="287"/>
      <w:bookmarkEnd w:id="288"/>
    </w:p>
    <w:p w14:paraId="719BE7CB" w14:textId="77777777" w:rsidR="008A6D4A" w:rsidRPr="00127E7B" w:rsidRDefault="008A6D4A" w:rsidP="008A6D4A">
      <w:pPr>
        <w:pStyle w:val="Heading4"/>
      </w:pPr>
      <w:bookmarkStart w:id="289" w:name="_Toc510696633"/>
      <w:bookmarkStart w:id="290" w:name="_Toc35971428"/>
      <w:bookmarkStart w:id="291" w:name="_Toc70325132"/>
      <w:bookmarkStart w:id="292" w:name="_Toc81226698"/>
      <w:bookmarkStart w:id="293" w:name="_Toc89675498"/>
      <w:r w:rsidRPr="00127E7B">
        <w:t>6.1.6.1</w:t>
      </w:r>
      <w:r w:rsidRPr="00127E7B">
        <w:tab/>
        <w:t>General</w:t>
      </w:r>
      <w:bookmarkEnd w:id="289"/>
      <w:bookmarkEnd w:id="290"/>
      <w:bookmarkEnd w:id="291"/>
      <w:bookmarkEnd w:id="292"/>
      <w:bookmarkEnd w:id="293"/>
    </w:p>
    <w:p w14:paraId="7433BDDB" w14:textId="77777777" w:rsidR="008B1BEC" w:rsidRPr="00127E7B" w:rsidRDefault="008B1BEC" w:rsidP="008B1BEC">
      <w:bookmarkStart w:id="294" w:name="_Toc510696634"/>
      <w:bookmarkStart w:id="295"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Heading4"/>
        <w:rPr>
          <w:lang w:val="en-US"/>
        </w:rPr>
      </w:pPr>
      <w:bookmarkStart w:id="296" w:name="_Toc70325133"/>
      <w:bookmarkStart w:id="297" w:name="_Toc81226699"/>
      <w:bookmarkStart w:id="298" w:name="_Toc89675499"/>
      <w:r w:rsidRPr="00127E7B">
        <w:rPr>
          <w:lang w:val="en-US"/>
        </w:rPr>
        <w:t>6.1.6.2</w:t>
      </w:r>
      <w:r w:rsidRPr="00127E7B">
        <w:rPr>
          <w:lang w:val="en-US"/>
        </w:rPr>
        <w:tab/>
        <w:t>Structured data types</w:t>
      </w:r>
      <w:bookmarkEnd w:id="294"/>
      <w:bookmarkEnd w:id="295"/>
      <w:bookmarkEnd w:id="296"/>
      <w:bookmarkEnd w:id="297"/>
      <w:bookmarkEnd w:id="298"/>
    </w:p>
    <w:p w14:paraId="7363E81C" w14:textId="77777777" w:rsidR="008A6D4A" w:rsidRPr="00127E7B" w:rsidRDefault="008A6D4A" w:rsidP="008A6D4A">
      <w:pPr>
        <w:pStyle w:val="Heading5"/>
      </w:pPr>
      <w:bookmarkStart w:id="299" w:name="_Toc510696635"/>
      <w:bookmarkStart w:id="300" w:name="_Toc35971430"/>
      <w:bookmarkStart w:id="301" w:name="_Toc70325134"/>
      <w:bookmarkStart w:id="302" w:name="_Toc81226700"/>
      <w:bookmarkStart w:id="303" w:name="_Toc89675500"/>
      <w:r w:rsidRPr="00127E7B">
        <w:t>6.1.6.2.1</w:t>
      </w:r>
      <w:r w:rsidRPr="00127E7B">
        <w:tab/>
        <w:t>Introduction</w:t>
      </w:r>
      <w:bookmarkEnd w:id="299"/>
      <w:bookmarkEnd w:id="300"/>
      <w:bookmarkEnd w:id="301"/>
      <w:bookmarkEnd w:id="302"/>
      <w:bookmarkEnd w:id="30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Heading5"/>
      </w:pPr>
      <w:bookmarkStart w:id="304" w:name="_Toc510696636"/>
      <w:bookmarkStart w:id="305" w:name="_Toc35971431"/>
      <w:bookmarkStart w:id="306" w:name="_Toc70325135"/>
      <w:bookmarkStart w:id="307" w:name="_Toc81226701"/>
      <w:bookmarkStart w:id="308" w:name="_Toc89675501"/>
      <w:bookmarkStart w:id="309" w:name="_Hlk64365545"/>
      <w:r w:rsidRPr="00127E7B">
        <w:lastRenderedPageBreak/>
        <w:t>6.1.6.2.2</w:t>
      </w:r>
      <w:r w:rsidRPr="00127E7B">
        <w:tab/>
        <w:t xml:space="preserve">Type: </w:t>
      </w:r>
      <w:bookmarkEnd w:id="304"/>
      <w:bookmarkEnd w:id="305"/>
      <w:r w:rsidR="008B1BEC" w:rsidRPr="00127E7B">
        <w:t>UeACRequestData</w:t>
      </w:r>
      <w:bookmarkEnd w:id="306"/>
      <w:bookmarkEnd w:id="307"/>
      <w:bookmarkEnd w:id="30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664BAB17" w:rsidR="00042BAC" w:rsidRPr="00127E7B" w:rsidRDefault="001204C7"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r w:rsidRPr="00127E7B">
              <w:rPr>
                <w:rFonts w:cs="Arial"/>
                <w:szCs w:val="18"/>
                <w:lang w:eastAsia="zh-CN"/>
              </w:rPr>
              <w:t xml:space="preserve">the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r w:rsidRPr="00127E7B">
              <w:rPr>
                <w:lang w:eastAsia="zh-CN"/>
              </w:rPr>
              <w:t>N</w:t>
            </w:r>
            <w:r w:rsidR="003A3235" w:rsidRPr="00127E7B">
              <w:rPr>
                <w:lang w:eastAsia="zh-CN"/>
              </w:rPr>
              <w:t>F</w:t>
            </w:r>
            <w:r w:rsidRPr="00127E7B">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Type=AMF, if the request is from an AMF;</w:t>
            </w:r>
          </w:p>
          <w:p w14:paraId="0DAF0DD1" w14:textId="3A9596E0" w:rsidR="00042BAC" w:rsidRPr="00127E7B" w:rsidRDefault="00042BAC" w:rsidP="003A323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 xml:space="preserve">Type=SMF,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Heading5"/>
      </w:pPr>
      <w:bookmarkStart w:id="310" w:name="_Toc510696637"/>
      <w:bookmarkStart w:id="311" w:name="_Toc35971432"/>
      <w:bookmarkStart w:id="312" w:name="_Toc70325136"/>
      <w:bookmarkStart w:id="313" w:name="_Toc81226702"/>
      <w:bookmarkStart w:id="314" w:name="_Toc89675502"/>
      <w:bookmarkEnd w:id="309"/>
      <w:r w:rsidRPr="00127E7B">
        <w:t>6.1.6.2.3</w:t>
      </w:r>
      <w:r w:rsidRPr="00127E7B">
        <w:tab/>
        <w:t xml:space="preserve">Type: </w:t>
      </w:r>
      <w:bookmarkEnd w:id="310"/>
      <w:bookmarkEnd w:id="311"/>
      <w:r w:rsidR="00E53ED0" w:rsidRPr="00127E7B">
        <w:t>UeACResponseData</w:t>
      </w:r>
      <w:bookmarkEnd w:id="312"/>
      <w:bookmarkEnd w:id="313"/>
      <w:bookmarkEnd w:id="314"/>
    </w:p>
    <w:p w14:paraId="7720F8B2" w14:textId="77777777" w:rsidR="005E185F" w:rsidRPr="00127E7B" w:rsidRDefault="005E185F" w:rsidP="005E185F">
      <w:pPr>
        <w:pStyle w:val="TH"/>
      </w:pPr>
      <w:bookmarkStart w:id="315" w:name="_Toc510696638"/>
      <w:bookmarkStart w:id="316"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Heading5"/>
      </w:pPr>
      <w:bookmarkStart w:id="317" w:name="_Toc70325137"/>
      <w:bookmarkStart w:id="318" w:name="_Toc81226703"/>
      <w:bookmarkStart w:id="319" w:name="_Toc89675503"/>
      <w:r w:rsidRPr="00127E7B">
        <w:t>6.1.6.2.4</w:t>
      </w:r>
      <w:r w:rsidRPr="00127E7B">
        <w:tab/>
        <w:t>Type: EACNotification</w:t>
      </w:r>
      <w:bookmarkEnd w:id="317"/>
      <w:bookmarkEnd w:id="318"/>
      <w:bookmarkEnd w:id="31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Heading5"/>
      </w:pPr>
      <w:bookmarkStart w:id="320" w:name="_Toc81226704"/>
      <w:bookmarkStart w:id="321" w:name="_Toc89675504"/>
      <w:bookmarkStart w:id="322" w:name="_Toc70325138"/>
      <w:r w:rsidRPr="00127E7B">
        <w:lastRenderedPageBreak/>
        <w:t>6.1.6.2.5</w:t>
      </w:r>
      <w:r w:rsidRPr="00127E7B">
        <w:tab/>
        <w:t>Type: AcuOperationItem</w:t>
      </w:r>
      <w:bookmarkEnd w:id="320"/>
      <w:bookmarkEnd w:id="321"/>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Heading5"/>
      </w:pPr>
      <w:bookmarkStart w:id="323" w:name="_Toc81226705"/>
      <w:bookmarkStart w:id="324" w:name="_Toc89675505"/>
      <w:r w:rsidRPr="00127E7B">
        <w:t>6.1.6.2.6</w:t>
      </w:r>
      <w:r w:rsidRPr="00127E7B">
        <w:tab/>
        <w:t>Type: AcuFailureItem</w:t>
      </w:r>
      <w:bookmarkEnd w:id="323"/>
      <w:bookmarkEnd w:id="324"/>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Heading5"/>
      </w:pPr>
      <w:bookmarkStart w:id="325" w:name="_Toc73369707"/>
      <w:bookmarkStart w:id="326" w:name="_Toc81226706"/>
      <w:bookmarkStart w:id="327" w:name="_Toc89675506"/>
      <w:r w:rsidRPr="00127E7B">
        <w:t>6.1.6.2.</w:t>
      </w:r>
      <w:r w:rsidR="000A2FAB" w:rsidRPr="00127E7B">
        <w:t>7</w:t>
      </w:r>
      <w:r w:rsidRPr="00127E7B">
        <w:tab/>
        <w:t>Type: PduACRequestData</w:t>
      </w:r>
      <w:bookmarkEnd w:id="325"/>
      <w:bookmarkEnd w:id="326"/>
      <w:bookmarkEnd w:id="32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7FEF7036" w:rsidR="00CC5455" w:rsidRPr="00127E7B" w:rsidRDefault="001204C7"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Heading5"/>
      </w:pPr>
      <w:bookmarkStart w:id="328" w:name="_Toc73369708"/>
      <w:bookmarkStart w:id="329" w:name="_Toc81226707"/>
      <w:bookmarkStart w:id="330" w:name="_Toc89675507"/>
      <w:r w:rsidRPr="00127E7B">
        <w:t>6.1.6.2.</w:t>
      </w:r>
      <w:r w:rsidR="000A2FAB" w:rsidRPr="00127E7B">
        <w:t>8</w:t>
      </w:r>
      <w:r w:rsidRPr="00127E7B">
        <w:tab/>
        <w:t>Type: PduACResponseData</w:t>
      </w:r>
      <w:bookmarkEnd w:id="328"/>
      <w:bookmarkEnd w:id="329"/>
      <w:bookmarkEnd w:id="33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Heading4"/>
        <w:rPr>
          <w:lang w:val="en-US"/>
        </w:rPr>
      </w:pPr>
      <w:bookmarkStart w:id="331" w:name="_Toc81226708"/>
      <w:bookmarkStart w:id="332" w:name="_Toc89675508"/>
      <w:r w:rsidRPr="00127E7B">
        <w:rPr>
          <w:lang w:val="en-US"/>
        </w:rPr>
        <w:lastRenderedPageBreak/>
        <w:t>6.1.6.3</w:t>
      </w:r>
      <w:r w:rsidRPr="00127E7B">
        <w:rPr>
          <w:lang w:val="en-US"/>
        </w:rPr>
        <w:tab/>
        <w:t>Simple data types and enumerations</w:t>
      </w:r>
      <w:bookmarkEnd w:id="315"/>
      <w:bookmarkEnd w:id="316"/>
      <w:bookmarkEnd w:id="322"/>
      <w:bookmarkEnd w:id="331"/>
      <w:bookmarkEnd w:id="332"/>
    </w:p>
    <w:p w14:paraId="0B8DD26B" w14:textId="77777777" w:rsidR="008A6D4A" w:rsidRPr="00127E7B" w:rsidRDefault="008A6D4A" w:rsidP="008A6D4A">
      <w:pPr>
        <w:pStyle w:val="Heading5"/>
      </w:pPr>
      <w:bookmarkStart w:id="333" w:name="_Toc510696639"/>
      <w:bookmarkStart w:id="334" w:name="_Toc35971434"/>
      <w:bookmarkStart w:id="335" w:name="_Toc70325139"/>
      <w:bookmarkStart w:id="336" w:name="_Toc81226709"/>
      <w:bookmarkStart w:id="337" w:name="_Toc89675509"/>
      <w:r w:rsidRPr="00127E7B">
        <w:t>6.1.6.3.1</w:t>
      </w:r>
      <w:r w:rsidRPr="00127E7B">
        <w:tab/>
        <w:t>Introduction</w:t>
      </w:r>
      <w:bookmarkEnd w:id="333"/>
      <w:bookmarkEnd w:id="334"/>
      <w:bookmarkEnd w:id="335"/>
      <w:bookmarkEnd w:id="336"/>
      <w:bookmarkEnd w:id="33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Heading5"/>
      </w:pPr>
      <w:bookmarkStart w:id="338" w:name="_Toc510696640"/>
      <w:bookmarkStart w:id="339" w:name="_Toc35971435"/>
      <w:bookmarkStart w:id="340" w:name="_Toc70325140"/>
      <w:bookmarkStart w:id="341" w:name="_Toc81226710"/>
      <w:bookmarkStart w:id="342" w:name="_Toc89675510"/>
      <w:r w:rsidRPr="00127E7B">
        <w:t>6.1.6.3.2</w:t>
      </w:r>
      <w:r w:rsidRPr="00127E7B">
        <w:tab/>
        <w:t>Simple data types</w:t>
      </w:r>
      <w:bookmarkEnd w:id="338"/>
      <w:bookmarkEnd w:id="339"/>
      <w:bookmarkEnd w:id="340"/>
      <w:bookmarkEnd w:id="341"/>
      <w:bookmarkEnd w:id="342"/>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Heading5"/>
      </w:pPr>
      <w:bookmarkStart w:id="343" w:name="_Toc510696641"/>
      <w:bookmarkStart w:id="344" w:name="_Toc35971436"/>
      <w:bookmarkStart w:id="345" w:name="_Toc70325141"/>
      <w:bookmarkStart w:id="346" w:name="_Toc81226711"/>
      <w:bookmarkStart w:id="347" w:name="_Toc89675511"/>
      <w:r w:rsidRPr="00127E7B">
        <w:t>6.1.6.3.3</w:t>
      </w:r>
      <w:r w:rsidRPr="00127E7B">
        <w:tab/>
        <w:t xml:space="preserve">Enumeration: </w:t>
      </w:r>
      <w:bookmarkEnd w:id="343"/>
      <w:bookmarkEnd w:id="344"/>
      <w:r w:rsidR="0084288F" w:rsidRPr="00127E7B">
        <w:t>EACMode</w:t>
      </w:r>
      <w:bookmarkEnd w:id="345"/>
      <w:bookmarkEnd w:id="346"/>
      <w:bookmarkEnd w:id="347"/>
    </w:p>
    <w:p w14:paraId="67850D4A" w14:textId="77777777" w:rsidR="001C4ECF" w:rsidRPr="00127E7B" w:rsidRDefault="001C4ECF" w:rsidP="001C4ECF">
      <w:bookmarkStart w:id="348" w:name="_Toc510696642"/>
      <w:bookmarkStart w:id="349"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Heading5"/>
      </w:pPr>
      <w:bookmarkStart w:id="350" w:name="_Toc81226712"/>
      <w:bookmarkStart w:id="351" w:name="_Toc89675512"/>
      <w:bookmarkStart w:id="352" w:name="_Toc510696643"/>
      <w:bookmarkStart w:id="353" w:name="_Toc35971438"/>
      <w:bookmarkStart w:id="354" w:name="_Toc70325142"/>
      <w:bookmarkEnd w:id="348"/>
      <w:bookmarkEnd w:id="349"/>
      <w:r w:rsidRPr="00127E7B">
        <w:t>6.1.6.3.4</w:t>
      </w:r>
      <w:r w:rsidRPr="00127E7B">
        <w:tab/>
        <w:t>Enumeration: AcuFlag</w:t>
      </w:r>
      <w:bookmarkEnd w:id="350"/>
      <w:bookmarkEnd w:id="351"/>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Heading5"/>
      </w:pPr>
      <w:bookmarkStart w:id="355" w:name="_Toc81226713"/>
      <w:bookmarkStart w:id="356" w:name="_Toc89675513"/>
      <w:r w:rsidRPr="00127E7B">
        <w:t>6.1.6.3.5</w:t>
      </w:r>
      <w:r w:rsidRPr="00127E7B">
        <w:tab/>
        <w:t>Enumeration: AcuFailureReason</w:t>
      </w:r>
      <w:bookmarkEnd w:id="355"/>
      <w:bookmarkEnd w:id="35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Heading4"/>
        <w:rPr>
          <w:lang w:val="en-US"/>
        </w:rPr>
      </w:pPr>
      <w:bookmarkStart w:id="357" w:name="_Toc81226714"/>
      <w:bookmarkStart w:id="358" w:name="_Toc89675514"/>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352"/>
      <w:bookmarkEnd w:id="353"/>
      <w:bookmarkEnd w:id="354"/>
      <w:bookmarkEnd w:id="357"/>
      <w:bookmarkEnd w:id="358"/>
    </w:p>
    <w:p w14:paraId="67F4FDF3" w14:textId="77777777" w:rsidR="00F82546" w:rsidRPr="00127E7B" w:rsidRDefault="00F82546" w:rsidP="00F82546">
      <w:bookmarkStart w:id="359" w:name="_Toc510696644"/>
      <w:bookmarkStart w:id="360"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Heading4"/>
      </w:pPr>
      <w:bookmarkStart w:id="361" w:name="_Toc510696646"/>
      <w:bookmarkStart w:id="362" w:name="_Toc35971441"/>
      <w:bookmarkStart w:id="363" w:name="_Toc70325143"/>
      <w:bookmarkStart w:id="364" w:name="_Toc81226715"/>
      <w:bookmarkStart w:id="365" w:name="_Toc89675515"/>
      <w:bookmarkEnd w:id="359"/>
      <w:bookmarkEnd w:id="360"/>
      <w:r w:rsidRPr="00127E7B">
        <w:t>6.1.6.5</w:t>
      </w:r>
      <w:r w:rsidRPr="00127E7B">
        <w:tab/>
        <w:t>Binary data</w:t>
      </w:r>
      <w:bookmarkEnd w:id="361"/>
      <w:bookmarkEnd w:id="362"/>
      <w:bookmarkEnd w:id="363"/>
      <w:bookmarkEnd w:id="364"/>
      <w:bookmarkEnd w:id="365"/>
    </w:p>
    <w:p w14:paraId="5346C281" w14:textId="77777777" w:rsidR="00345FE0" w:rsidRPr="00127E7B" w:rsidRDefault="00345FE0" w:rsidP="00345FE0">
      <w:bookmarkStart w:id="366" w:name="_Toc35971442"/>
      <w:bookmarkStart w:id="367" w:name="_Hlk64365565"/>
      <w:r w:rsidRPr="00127E7B">
        <w:t>In this release, no binary data types are defined in this specification.</w:t>
      </w:r>
    </w:p>
    <w:p w14:paraId="606FBD1A" w14:textId="77777777" w:rsidR="008A6D4A" w:rsidRPr="00127E7B" w:rsidRDefault="008A6D4A" w:rsidP="008A6D4A">
      <w:pPr>
        <w:pStyle w:val="Heading3"/>
      </w:pPr>
      <w:bookmarkStart w:id="368" w:name="_Toc510696647"/>
      <w:bookmarkStart w:id="369" w:name="_Toc35971443"/>
      <w:bookmarkStart w:id="370" w:name="_Toc70325144"/>
      <w:bookmarkStart w:id="371" w:name="_Toc81226716"/>
      <w:bookmarkStart w:id="372" w:name="_Toc89675516"/>
      <w:bookmarkEnd w:id="366"/>
      <w:bookmarkEnd w:id="367"/>
      <w:r w:rsidRPr="00127E7B">
        <w:t>6.1.7</w:t>
      </w:r>
      <w:r w:rsidRPr="00127E7B">
        <w:tab/>
        <w:t>Error Handling</w:t>
      </w:r>
      <w:bookmarkEnd w:id="368"/>
      <w:bookmarkEnd w:id="369"/>
      <w:bookmarkEnd w:id="370"/>
      <w:bookmarkEnd w:id="371"/>
      <w:bookmarkEnd w:id="372"/>
    </w:p>
    <w:p w14:paraId="292423A7" w14:textId="77777777" w:rsidR="008A6D4A" w:rsidRPr="00127E7B" w:rsidRDefault="008A6D4A" w:rsidP="008A6D4A">
      <w:pPr>
        <w:pStyle w:val="Heading4"/>
      </w:pPr>
      <w:bookmarkStart w:id="373" w:name="_Toc35971444"/>
      <w:bookmarkStart w:id="374" w:name="_Toc70325145"/>
      <w:bookmarkStart w:id="375" w:name="_Toc81226717"/>
      <w:bookmarkStart w:id="376" w:name="_Toc89675517"/>
      <w:r w:rsidRPr="00127E7B">
        <w:t>6.1.7.1</w:t>
      </w:r>
      <w:r w:rsidRPr="00127E7B">
        <w:tab/>
        <w:t>General</w:t>
      </w:r>
      <w:bookmarkEnd w:id="373"/>
      <w:bookmarkEnd w:id="374"/>
      <w:bookmarkEnd w:id="375"/>
      <w:bookmarkEnd w:id="3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Heading4"/>
      </w:pPr>
      <w:bookmarkStart w:id="377" w:name="_Toc35971445"/>
      <w:bookmarkStart w:id="378" w:name="_Toc70325146"/>
      <w:bookmarkStart w:id="379" w:name="_Toc81226718"/>
      <w:bookmarkStart w:id="380" w:name="_Toc89675518"/>
      <w:r w:rsidRPr="00127E7B">
        <w:t>6.1.7.2</w:t>
      </w:r>
      <w:r w:rsidRPr="00127E7B">
        <w:tab/>
        <w:t>Protocol Errors</w:t>
      </w:r>
      <w:bookmarkEnd w:id="377"/>
      <w:bookmarkEnd w:id="378"/>
      <w:bookmarkEnd w:id="379"/>
      <w:bookmarkEnd w:id="38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Heading4"/>
      </w:pPr>
      <w:bookmarkStart w:id="381" w:name="_Toc35971446"/>
      <w:bookmarkStart w:id="382" w:name="_Toc70325147"/>
      <w:bookmarkStart w:id="383" w:name="_Toc81226719"/>
      <w:bookmarkStart w:id="384" w:name="_Toc89675519"/>
      <w:r w:rsidRPr="00127E7B">
        <w:t>6.1.7.3</w:t>
      </w:r>
      <w:r w:rsidRPr="00127E7B">
        <w:tab/>
        <w:t>Application Errors</w:t>
      </w:r>
      <w:bookmarkEnd w:id="381"/>
      <w:bookmarkEnd w:id="382"/>
      <w:bookmarkEnd w:id="383"/>
      <w:bookmarkEnd w:id="3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28E6B42E" w14:textId="77777777" w:rsidR="008A6D4A" w:rsidRPr="00127E7B" w:rsidRDefault="008A6D4A" w:rsidP="0088095A">
      <w:pPr>
        <w:pStyle w:val="Heading3"/>
      </w:pPr>
      <w:bookmarkStart w:id="395" w:name="_Toc70325148"/>
      <w:bookmarkStart w:id="396" w:name="_Toc81226720"/>
      <w:bookmarkStart w:id="397" w:name="_Toc89675520"/>
      <w:r w:rsidRPr="00127E7B">
        <w:lastRenderedPageBreak/>
        <w:t>6.1.8</w:t>
      </w:r>
      <w:r w:rsidRPr="00127E7B">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Heading3"/>
      </w:pPr>
      <w:bookmarkStart w:id="398" w:name="_Toc532994477"/>
      <w:bookmarkStart w:id="399" w:name="_Toc35971448"/>
      <w:bookmarkStart w:id="400" w:name="_Toc70325149"/>
      <w:bookmarkStart w:id="401" w:name="_Toc81226721"/>
      <w:bookmarkStart w:id="402" w:name="_Toc89675521"/>
      <w:bookmarkStart w:id="403" w:name="_Hlk525137310"/>
      <w:bookmarkStart w:id="404" w:name="_Toc510696649"/>
      <w:r w:rsidRPr="00127E7B">
        <w:t>6.1.9</w:t>
      </w:r>
      <w:r w:rsidRPr="00127E7B">
        <w:tab/>
        <w:t>Security</w:t>
      </w:r>
      <w:bookmarkEnd w:id="398"/>
      <w:bookmarkEnd w:id="399"/>
      <w:bookmarkEnd w:id="400"/>
      <w:bookmarkEnd w:id="401"/>
      <w:bookmarkEnd w:id="402"/>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405" w:name="_Hlk530142087"/>
      <w:bookmarkEnd w:id="403"/>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Heading2"/>
      </w:pPr>
      <w:bookmarkStart w:id="406" w:name="_Toc70928041"/>
      <w:bookmarkStart w:id="407" w:name="_Toc81226722"/>
      <w:bookmarkStart w:id="408" w:name="_Toc89675522"/>
      <w:r w:rsidRPr="00127E7B">
        <w:t>6.</w:t>
      </w:r>
      <w:r w:rsidR="004A575E" w:rsidRPr="00127E7B">
        <w:t>2</w:t>
      </w:r>
      <w:r w:rsidRPr="00127E7B">
        <w:tab/>
        <w:t>Nnsacf_SliceEventExposure Service API</w:t>
      </w:r>
      <w:bookmarkEnd w:id="406"/>
      <w:bookmarkEnd w:id="407"/>
      <w:bookmarkEnd w:id="408"/>
    </w:p>
    <w:p w14:paraId="094BD2A4" w14:textId="49F73640" w:rsidR="003F1FCA" w:rsidRPr="00127E7B" w:rsidRDefault="003F1FCA" w:rsidP="003F1FCA">
      <w:pPr>
        <w:pStyle w:val="Heading3"/>
      </w:pPr>
      <w:bookmarkStart w:id="409" w:name="_Toc70928042"/>
      <w:bookmarkStart w:id="410" w:name="_Toc81226723"/>
      <w:bookmarkStart w:id="411" w:name="_Toc89675523"/>
      <w:r w:rsidRPr="00127E7B">
        <w:t>6.</w:t>
      </w:r>
      <w:r w:rsidR="004A575E" w:rsidRPr="00127E7B">
        <w:t>2</w:t>
      </w:r>
      <w:r w:rsidRPr="00127E7B">
        <w:t>.1</w:t>
      </w:r>
      <w:r w:rsidRPr="00127E7B">
        <w:tab/>
        <w:t>Introduction</w:t>
      </w:r>
      <w:bookmarkEnd w:id="409"/>
      <w:bookmarkEnd w:id="410"/>
      <w:bookmarkEnd w:id="411"/>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Heading3"/>
      </w:pPr>
      <w:bookmarkStart w:id="412" w:name="_Toc70928043"/>
      <w:bookmarkStart w:id="413" w:name="_Toc81226724"/>
      <w:bookmarkStart w:id="414" w:name="_Toc89675524"/>
      <w:r w:rsidRPr="00127E7B">
        <w:t>6.</w:t>
      </w:r>
      <w:r w:rsidR="004A575E" w:rsidRPr="00127E7B">
        <w:t>2</w:t>
      </w:r>
      <w:r w:rsidRPr="00127E7B">
        <w:t>.2</w:t>
      </w:r>
      <w:r w:rsidRPr="00127E7B">
        <w:tab/>
        <w:t>Usage of HTTP</w:t>
      </w:r>
      <w:bookmarkEnd w:id="412"/>
      <w:bookmarkEnd w:id="413"/>
      <w:bookmarkEnd w:id="414"/>
    </w:p>
    <w:p w14:paraId="6EF51046" w14:textId="258D6732" w:rsidR="003F1FCA" w:rsidRPr="00127E7B" w:rsidRDefault="003F1FCA" w:rsidP="003F1FCA">
      <w:pPr>
        <w:pStyle w:val="Heading4"/>
      </w:pPr>
      <w:bookmarkStart w:id="415" w:name="_Toc70928044"/>
      <w:bookmarkStart w:id="416" w:name="_Toc81226725"/>
      <w:bookmarkStart w:id="417" w:name="_Toc89675525"/>
      <w:r w:rsidRPr="00127E7B">
        <w:t>6.</w:t>
      </w:r>
      <w:r w:rsidR="004A575E" w:rsidRPr="00127E7B">
        <w:t>2</w:t>
      </w:r>
      <w:r w:rsidRPr="00127E7B">
        <w:t>.2.1</w:t>
      </w:r>
      <w:r w:rsidRPr="00127E7B">
        <w:tab/>
        <w:t>General</w:t>
      </w:r>
      <w:bookmarkEnd w:id="415"/>
      <w:bookmarkEnd w:id="416"/>
      <w:bookmarkEnd w:id="417"/>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Heading4"/>
      </w:pPr>
      <w:bookmarkStart w:id="418" w:name="_Toc70928045"/>
      <w:bookmarkStart w:id="419" w:name="_Toc81226726"/>
      <w:bookmarkStart w:id="420" w:name="_Toc89675526"/>
      <w:r w:rsidRPr="00127E7B">
        <w:t>6.</w:t>
      </w:r>
      <w:r w:rsidR="00E36E13" w:rsidRPr="00127E7B">
        <w:t>2</w:t>
      </w:r>
      <w:r w:rsidRPr="00127E7B">
        <w:t>.2.2</w:t>
      </w:r>
      <w:r w:rsidRPr="00127E7B">
        <w:tab/>
        <w:t>HTTP standard headers</w:t>
      </w:r>
      <w:bookmarkEnd w:id="418"/>
      <w:bookmarkEnd w:id="419"/>
      <w:bookmarkEnd w:id="420"/>
    </w:p>
    <w:p w14:paraId="748B77C2" w14:textId="2D3655B4" w:rsidR="003F1FCA" w:rsidRPr="00127E7B" w:rsidRDefault="003F1FCA" w:rsidP="003F1FCA">
      <w:pPr>
        <w:pStyle w:val="Heading5"/>
        <w:rPr>
          <w:lang w:eastAsia="zh-CN"/>
        </w:rPr>
      </w:pPr>
      <w:bookmarkStart w:id="421" w:name="_Toc70928046"/>
      <w:bookmarkStart w:id="422" w:name="_Toc81226727"/>
      <w:bookmarkStart w:id="423" w:name="_Toc89675527"/>
      <w:r w:rsidRPr="00127E7B">
        <w:t>6.</w:t>
      </w:r>
      <w:r w:rsidR="00E36E13" w:rsidRPr="00127E7B">
        <w:t>2</w:t>
      </w:r>
      <w:r w:rsidRPr="00127E7B">
        <w:t>.2.2.1</w:t>
      </w:r>
      <w:r w:rsidRPr="00127E7B">
        <w:rPr>
          <w:rFonts w:hint="eastAsia"/>
          <w:lang w:eastAsia="zh-CN"/>
        </w:rPr>
        <w:tab/>
      </w:r>
      <w:r w:rsidRPr="00127E7B">
        <w:rPr>
          <w:lang w:eastAsia="zh-CN"/>
        </w:rPr>
        <w:t>General</w:t>
      </w:r>
      <w:bookmarkEnd w:id="421"/>
      <w:bookmarkEnd w:id="422"/>
      <w:bookmarkEnd w:id="42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Heading5"/>
      </w:pPr>
      <w:bookmarkStart w:id="424" w:name="_Toc70928047"/>
      <w:bookmarkStart w:id="425" w:name="_Toc81226728"/>
      <w:bookmarkStart w:id="426" w:name="_Toc89675528"/>
      <w:r w:rsidRPr="00127E7B">
        <w:t>6.</w:t>
      </w:r>
      <w:r w:rsidR="00E36E13" w:rsidRPr="00127E7B">
        <w:t>2</w:t>
      </w:r>
      <w:r w:rsidRPr="00127E7B">
        <w:t>.2.2.2</w:t>
      </w:r>
      <w:r w:rsidRPr="00127E7B">
        <w:tab/>
        <w:t>Content type</w:t>
      </w:r>
      <w:bookmarkEnd w:id="424"/>
      <w:bookmarkEnd w:id="425"/>
      <w:bookmarkEnd w:id="42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Heading4"/>
      </w:pPr>
      <w:bookmarkStart w:id="427" w:name="_Toc70928048"/>
      <w:bookmarkStart w:id="428" w:name="_Toc81226729"/>
      <w:bookmarkStart w:id="429" w:name="_Toc89675529"/>
      <w:r w:rsidRPr="00127E7B">
        <w:t>6.</w:t>
      </w:r>
      <w:r w:rsidR="00E36E13" w:rsidRPr="00127E7B">
        <w:t>2</w:t>
      </w:r>
      <w:r w:rsidRPr="00127E7B">
        <w:t>.2.3</w:t>
      </w:r>
      <w:r w:rsidRPr="00127E7B">
        <w:tab/>
        <w:t>HTTP custom headers</w:t>
      </w:r>
      <w:bookmarkEnd w:id="427"/>
      <w:bookmarkEnd w:id="428"/>
      <w:bookmarkEnd w:id="42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Heading3"/>
      </w:pPr>
      <w:bookmarkStart w:id="430" w:name="_Toc70928049"/>
      <w:bookmarkStart w:id="431" w:name="_Toc81226730"/>
      <w:bookmarkStart w:id="432" w:name="_Toc89675530"/>
      <w:r w:rsidRPr="00127E7B">
        <w:t>6.</w:t>
      </w:r>
      <w:r w:rsidR="00E36E13" w:rsidRPr="00127E7B">
        <w:t>2</w:t>
      </w:r>
      <w:r w:rsidRPr="00127E7B">
        <w:t>.3</w:t>
      </w:r>
      <w:r w:rsidRPr="00127E7B">
        <w:tab/>
        <w:t>Resources</w:t>
      </w:r>
      <w:bookmarkEnd w:id="430"/>
      <w:bookmarkEnd w:id="431"/>
      <w:bookmarkEnd w:id="432"/>
    </w:p>
    <w:p w14:paraId="2BEF0B16" w14:textId="738F13E7" w:rsidR="003F1FCA" w:rsidRPr="00127E7B" w:rsidRDefault="003F1FCA" w:rsidP="003F1FCA">
      <w:pPr>
        <w:pStyle w:val="Heading4"/>
      </w:pPr>
      <w:bookmarkStart w:id="433" w:name="_Toc70928050"/>
      <w:bookmarkStart w:id="434" w:name="_Toc81226731"/>
      <w:bookmarkStart w:id="435" w:name="_Toc89675531"/>
      <w:r w:rsidRPr="00127E7B">
        <w:t>6.</w:t>
      </w:r>
      <w:r w:rsidR="00E36E13" w:rsidRPr="00127E7B">
        <w:t>2</w:t>
      </w:r>
      <w:r w:rsidRPr="00127E7B">
        <w:t>.3.1</w:t>
      </w:r>
      <w:r w:rsidRPr="00127E7B">
        <w:tab/>
        <w:t>Overview</w:t>
      </w:r>
      <w:bookmarkEnd w:id="433"/>
      <w:bookmarkEnd w:id="434"/>
      <w:bookmarkEnd w:id="43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3pt;height:107.7pt" o:ole="">
            <v:imagedata r:id="rId32" o:title=""/>
          </v:shape>
          <o:OLEObject Type="Embed" ProgID="Visio.Drawing.15" ShapeID="_x0000_i1037" DrawAspect="Content" ObjectID="_1700289505"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SimSun" w:hAnsi="Arial"/>
          <w:sz w:val="24"/>
        </w:rPr>
      </w:pPr>
      <w:bookmarkStart w:id="436" w:name="_Toc25156459"/>
      <w:bookmarkStart w:id="437" w:name="_Toc34124763"/>
      <w:bookmarkStart w:id="438" w:name="_Toc43207889"/>
      <w:bookmarkStart w:id="439" w:name="_Toc49857362"/>
      <w:bookmarkStart w:id="440" w:name="_Toc56677203"/>
      <w:bookmarkStart w:id="441" w:name="_Toc56691726"/>
      <w:bookmarkStart w:id="442" w:name="_Toc56698990"/>
      <w:bookmarkStart w:id="443" w:name="_Toc67680959"/>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.3.2</w:t>
      </w:r>
      <w:r w:rsidRPr="00127E7B">
        <w:rPr>
          <w:rFonts w:ascii="Arial" w:eastAsia="SimSun" w:hAnsi="Arial"/>
          <w:sz w:val="24"/>
        </w:rPr>
        <w:tab/>
        <w:t xml:space="preserve">Resource: </w:t>
      </w:r>
      <w:bookmarkStart w:id="444" w:name="_Hlk504749796"/>
      <w:r w:rsidRPr="00127E7B">
        <w:rPr>
          <w:rFonts w:ascii="Arial" w:eastAsia="SimSun" w:hAnsi="Arial"/>
          <w:sz w:val="24"/>
        </w:rPr>
        <w:t>Subscriptions</w:t>
      </w:r>
      <w:bookmarkEnd w:id="444"/>
      <w:r w:rsidRPr="00127E7B">
        <w:rPr>
          <w:rFonts w:ascii="Arial" w:eastAsia="SimSun" w:hAnsi="Arial"/>
          <w:sz w:val="24"/>
        </w:rPr>
        <w:t xml:space="preserve"> collection</w:t>
      </w:r>
      <w:bookmarkEnd w:id="436"/>
      <w:bookmarkEnd w:id="437"/>
      <w:bookmarkEnd w:id="438"/>
      <w:bookmarkEnd w:id="439"/>
      <w:bookmarkEnd w:id="440"/>
      <w:bookmarkEnd w:id="441"/>
      <w:bookmarkEnd w:id="442"/>
      <w:bookmarkEnd w:id="443"/>
    </w:p>
    <w:p w14:paraId="1FA5293E" w14:textId="02F54BA3" w:rsidR="003F1FCA" w:rsidRPr="00127E7B" w:rsidRDefault="003F1FCA" w:rsidP="003F1FCA">
      <w:pPr>
        <w:keepNext/>
        <w:keepLines/>
        <w:spacing w:before="120"/>
        <w:ind w:left="1701" w:hanging="1701"/>
        <w:outlineLvl w:val="4"/>
        <w:rPr>
          <w:rFonts w:ascii="Arial" w:eastAsia="SimSun" w:hAnsi="Arial"/>
          <w:sz w:val="22"/>
        </w:rPr>
      </w:pPr>
      <w:bookmarkStart w:id="445" w:name="_Toc25156460"/>
      <w:bookmarkStart w:id="446" w:name="_Toc34124764"/>
      <w:bookmarkStart w:id="447" w:name="_Toc43207890"/>
      <w:bookmarkStart w:id="448" w:name="_Toc49857363"/>
      <w:bookmarkStart w:id="449" w:name="_Toc56677204"/>
      <w:bookmarkStart w:id="450" w:name="_Toc56691727"/>
      <w:bookmarkStart w:id="451" w:name="_Toc56698991"/>
      <w:bookmarkStart w:id="452" w:name="_Toc67680960"/>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.3.2.1</w:t>
      </w:r>
      <w:r w:rsidRPr="00127E7B">
        <w:rPr>
          <w:rFonts w:ascii="Arial" w:eastAsia="SimSun" w:hAnsi="Arial"/>
          <w:sz w:val="22"/>
        </w:rPr>
        <w:tab/>
        <w:t>Description</w:t>
      </w:r>
      <w:bookmarkEnd w:id="445"/>
      <w:bookmarkEnd w:id="446"/>
      <w:bookmarkEnd w:id="447"/>
      <w:bookmarkEnd w:id="448"/>
      <w:bookmarkEnd w:id="449"/>
      <w:bookmarkEnd w:id="450"/>
      <w:bookmarkEnd w:id="451"/>
      <w:bookmarkEnd w:id="452"/>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SimSun" w:hAnsi="Arial"/>
          <w:sz w:val="22"/>
        </w:rPr>
      </w:pPr>
      <w:bookmarkStart w:id="453" w:name="_Toc25156461"/>
      <w:bookmarkStart w:id="454" w:name="_Toc34124765"/>
      <w:bookmarkStart w:id="455" w:name="_Toc43207891"/>
      <w:bookmarkStart w:id="456" w:name="_Toc49857364"/>
      <w:bookmarkStart w:id="457" w:name="_Toc56677205"/>
      <w:bookmarkStart w:id="458" w:name="_Toc56691728"/>
      <w:bookmarkStart w:id="459" w:name="_Toc56698992"/>
      <w:bookmarkStart w:id="460" w:name="_Toc6768096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.3.2.2</w:t>
      </w:r>
      <w:r w:rsidRPr="00127E7B">
        <w:rPr>
          <w:rFonts w:ascii="Arial" w:eastAsia="SimSun" w:hAnsi="Arial"/>
          <w:sz w:val="22"/>
        </w:rPr>
        <w:tab/>
        <w:t>Resource Definition</w:t>
      </w:r>
      <w:bookmarkEnd w:id="453"/>
      <w:bookmarkEnd w:id="454"/>
      <w:bookmarkEnd w:id="455"/>
      <w:bookmarkEnd w:id="456"/>
      <w:bookmarkEnd w:id="457"/>
      <w:bookmarkEnd w:id="458"/>
      <w:bookmarkEnd w:id="459"/>
      <w:bookmarkEnd w:id="460"/>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127E7B">
        <w:rPr>
          <w:rFonts w:ascii="Arial" w:eastAsia="SimSun"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bl>
    <w:p w14:paraId="2CE9A50B" w14:textId="77777777" w:rsidR="001A6C9E" w:rsidRPr="00127E7B" w:rsidRDefault="001A6C9E" w:rsidP="001A6C9E">
      <w:bookmarkStart w:id="461" w:name="_Toc70928054"/>
    </w:p>
    <w:p w14:paraId="32169BD0" w14:textId="2E1F13D9" w:rsidR="003F1FCA" w:rsidRPr="00127E7B" w:rsidRDefault="003F1FCA" w:rsidP="003F1FCA">
      <w:pPr>
        <w:pStyle w:val="Heading5"/>
      </w:pPr>
      <w:bookmarkStart w:id="462" w:name="_Toc81226732"/>
      <w:bookmarkStart w:id="463" w:name="_Toc89675532"/>
      <w:r w:rsidRPr="00127E7B">
        <w:t>6.</w:t>
      </w:r>
      <w:r w:rsidR="00E36E13" w:rsidRPr="00127E7B">
        <w:t>2</w:t>
      </w:r>
      <w:r w:rsidRPr="00127E7B">
        <w:t>.3.2.3</w:t>
      </w:r>
      <w:r w:rsidRPr="00127E7B">
        <w:tab/>
        <w:t>Resource Standard Methods</w:t>
      </w:r>
      <w:bookmarkEnd w:id="461"/>
      <w:bookmarkEnd w:id="462"/>
      <w:bookmarkEnd w:id="463"/>
    </w:p>
    <w:p w14:paraId="28645813" w14:textId="79493FAC" w:rsidR="003F1FCA" w:rsidRPr="00127E7B" w:rsidRDefault="003F1FCA" w:rsidP="003F1FCA">
      <w:pPr>
        <w:keepNext/>
        <w:keepLines/>
        <w:spacing w:before="120"/>
        <w:ind w:left="1985" w:hanging="1985"/>
        <w:outlineLvl w:val="5"/>
        <w:rPr>
          <w:rFonts w:ascii="Arial" w:eastAsia="SimSun" w:hAnsi="Arial"/>
        </w:rPr>
      </w:pPr>
      <w:bookmarkStart w:id="464" w:name="_Toc25156463"/>
      <w:bookmarkStart w:id="465" w:name="_Toc34124767"/>
      <w:bookmarkStart w:id="466" w:name="_Toc43207893"/>
      <w:bookmarkStart w:id="467" w:name="_Toc49857366"/>
      <w:bookmarkStart w:id="468" w:name="_Toc56677207"/>
      <w:bookmarkStart w:id="469" w:name="_Toc56691730"/>
      <w:bookmarkStart w:id="470" w:name="_Toc56698994"/>
      <w:bookmarkStart w:id="471" w:name="_Toc67680963"/>
      <w:bookmarkStart w:id="472" w:name="_Toc70928055"/>
      <w:r w:rsidRPr="00127E7B">
        <w:rPr>
          <w:rFonts w:ascii="Arial" w:eastAsia="SimSun" w:hAnsi="Arial"/>
        </w:rPr>
        <w:t>6.</w:t>
      </w:r>
      <w:r w:rsidR="00E36E13" w:rsidRPr="00127E7B">
        <w:rPr>
          <w:rFonts w:ascii="Arial" w:eastAsia="SimSun" w:hAnsi="Arial"/>
        </w:rPr>
        <w:t>2</w:t>
      </w:r>
      <w:r w:rsidRPr="00127E7B">
        <w:rPr>
          <w:rFonts w:ascii="Arial" w:eastAsia="SimSun" w:hAnsi="Arial"/>
        </w:rPr>
        <w:t>.3.2.3.1</w:t>
      </w:r>
      <w:r w:rsidRPr="00127E7B">
        <w:rPr>
          <w:rFonts w:ascii="Arial" w:eastAsia="SimSun" w:hAnsi="Arial"/>
        </w:rPr>
        <w:tab/>
        <w:t>POST</w:t>
      </w:r>
      <w:bookmarkEnd w:id="464"/>
      <w:bookmarkEnd w:id="465"/>
      <w:bookmarkEnd w:id="466"/>
      <w:bookmarkEnd w:id="467"/>
      <w:bookmarkEnd w:id="468"/>
      <w:bookmarkEnd w:id="469"/>
      <w:bookmarkEnd w:id="470"/>
      <w:bookmarkEnd w:id="471"/>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SimSun" w:hAnsi="Arial"/>
                <w:sz w:val="18"/>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647370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SimSun" w:hAnsi="Arial"/>
                <w:sz w:val="18"/>
              </w:rPr>
            </w:pPr>
          </w:p>
          <w:p w14:paraId="295EDF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SimSun"/>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3F1FCA">
      <w:pPr>
        <w:keepNext/>
        <w:keepLines/>
        <w:spacing w:before="120"/>
        <w:ind w:left="1701" w:hanging="1701"/>
        <w:outlineLvl w:val="4"/>
        <w:rPr>
          <w:rFonts w:ascii="Arial" w:eastAsia="SimSun" w:hAnsi="Arial"/>
          <w:sz w:val="22"/>
        </w:rPr>
      </w:pPr>
      <w:bookmarkStart w:id="473" w:name="_Toc25156464"/>
      <w:bookmarkStart w:id="474" w:name="_Toc34124768"/>
      <w:bookmarkStart w:id="475" w:name="_Toc43207894"/>
      <w:bookmarkStart w:id="476" w:name="_Toc49857367"/>
      <w:bookmarkStart w:id="477" w:name="_Toc56677208"/>
      <w:bookmarkStart w:id="478" w:name="_Toc56691731"/>
      <w:bookmarkStart w:id="479" w:name="_Toc56698995"/>
      <w:bookmarkStart w:id="480" w:name="_Toc67680964"/>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.3.2.4</w:t>
      </w:r>
      <w:r w:rsidRPr="00127E7B">
        <w:rPr>
          <w:rFonts w:ascii="Arial" w:eastAsia="SimSun" w:hAnsi="Arial"/>
          <w:sz w:val="22"/>
        </w:rPr>
        <w:tab/>
        <w:t>Resource Custom Operations</w:t>
      </w:r>
      <w:bookmarkEnd w:id="473"/>
      <w:bookmarkEnd w:id="474"/>
      <w:bookmarkEnd w:id="475"/>
      <w:bookmarkEnd w:id="476"/>
      <w:bookmarkEnd w:id="477"/>
      <w:bookmarkEnd w:id="478"/>
      <w:bookmarkEnd w:id="479"/>
      <w:bookmarkEnd w:id="480"/>
    </w:p>
    <w:p w14:paraId="2DBAD92E" w14:textId="77777777" w:rsidR="003F1FCA" w:rsidRPr="00127E7B" w:rsidRDefault="003F1FCA" w:rsidP="003F1FCA">
      <w:bookmarkStart w:id="481" w:name="_Toc25156465"/>
      <w:bookmarkStart w:id="482" w:name="_Toc34124769"/>
      <w:bookmarkStart w:id="483" w:name="_Toc43207895"/>
      <w:bookmarkStart w:id="484" w:name="_Toc49857368"/>
      <w:bookmarkStart w:id="485" w:name="_Toc56677209"/>
      <w:bookmarkStart w:id="486" w:name="_Toc56691732"/>
      <w:bookmarkStart w:id="487" w:name="_Toc56698996"/>
      <w:bookmarkStart w:id="4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SimSun" w:hAnsi="Arial"/>
          <w:sz w:val="24"/>
        </w:rPr>
      </w:pPr>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.3.3</w:t>
      </w:r>
      <w:r w:rsidRPr="00127E7B">
        <w:rPr>
          <w:rFonts w:ascii="Arial" w:eastAsia="SimSun" w:hAnsi="Arial"/>
          <w:sz w:val="24"/>
        </w:rPr>
        <w:tab/>
        <w:t>Resource: Individual subscription</w:t>
      </w:r>
      <w:bookmarkEnd w:id="481"/>
      <w:bookmarkEnd w:id="482"/>
      <w:bookmarkEnd w:id="483"/>
      <w:bookmarkEnd w:id="484"/>
      <w:bookmarkEnd w:id="485"/>
      <w:bookmarkEnd w:id="486"/>
      <w:bookmarkEnd w:id="487"/>
      <w:bookmarkEnd w:id="488"/>
    </w:p>
    <w:p w14:paraId="2062BA49" w14:textId="6D5DC659" w:rsidR="003F1FCA" w:rsidRPr="00127E7B" w:rsidRDefault="003F1FCA" w:rsidP="003F1FCA">
      <w:pPr>
        <w:keepNext/>
        <w:keepLines/>
        <w:spacing w:before="120"/>
        <w:ind w:left="1701" w:hanging="1701"/>
        <w:outlineLvl w:val="4"/>
        <w:rPr>
          <w:rFonts w:ascii="Arial" w:eastAsia="SimSun" w:hAnsi="Arial"/>
          <w:sz w:val="22"/>
        </w:rPr>
      </w:pPr>
      <w:bookmarkStart w:id="489" w:name="_Toc25156466"/>
      <w:bookmarkStart w:id="490" w:name="_Toc34124770"/>
      <w:bookmarkStart w:id="491" w:name="_Toc43207896"/>
      <w:bookmarkStart w:id="492" w:name="_Toc49857369"/>
      <w:bookmarkStart w:id="493" w:name="_Toc56677210"/>
      <w:bookmarkStart w:id="494" w:name="_Toc56691733"/>
      <w:bookmarkStart w:id="495" w:name="_Toc56698997"/>
      <w:bookmarkStart w:id="496" w:name="_Toc6768096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.3.3.1</w:t>
      </w:r>
      <w:r w:rsidRPr="00127E7B">
        <w:rPr>
          <w:rFonts w:ascii="Arial" w:eastAsia="SimSun" w:hAnsi="Arial"/>
          <w:sz w:val="22"/>
        </w:rPr>
        <w:tab/>
        <w:t>Description</w:t>
      </w:r>
      <w:bookmarkEnd w:id="489"/>
      <w:bookmarkEnd w:id="490"/>
      <w:bookmarkEnd w:id="491"/>
      <w:bookmarkEnd w:id="492"/>
      <w:bookmarkEnd w:id="493"/>
      <w:bookmarkEnd w:id="494"/>
      <w:bookmarkEnd w:id="495"/>
      <w:bookmarkEnd w:id="4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SimSun" w:hAnsi="Arial"/>
          <w:sz w:val="22"/>
        </w:rPr>
      </w:pPr>
      <w:bookmarkStart w:id="497" w:name="_Toc25156467"/>
      <w:bookmarkStart w:id="498" w:name="_Toc34124771"/>
      <w:bookmarkStart w:id="499" w:name="_Toc43207897"/>
      <w:bookmarkStart w:id="500" w:name="_Toc49857370"/>
      <w:bookmarkStart w:id="501" w:name="_Toc56677211"/>
      <w:bookmarkStart w:id="502" w:name="_Toc56691734"/>
      <w:bookmarkStart w:id="503" w:name="_Toc56698998"/>
      <w:bookmarkStart w:id="504" w:name="_Toc6768096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.3.3.2</w:t>
      </w:r>
      <w:r w:rsidRPr="00127E7B">
        <w:rPr>
          <w:rFonts w:ascii="Arial" w:eastAsia="SimSun" w:hAnsi="Arial"/>
          <w:sz w:val="22"/>
        </w:rPr>
        <w:tab/>
        <w:t>Resource Definition</w:t>
      </w:r>
      <w:bookmarkEnd w:id="497"/>
      <w:bookmarkEnd w:id="498"/>
      <w:bookmarkEnd w:id="499"/>
      <w:bookmarkEnd w:id="500"/>
      <w:bookmarkEnd w:id="501"/>
      <w:bookmarkEnd w:id="502"/>
      <w:bookmarkEnd w:id="503"/>
      <w:bookmarkEnd w:id="504"/>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127E7B">
        <w:rPr>
          <w:rFonts w:ascii="Arial" w:eastAsia="SimSun"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SimSun" w:hAnsi="Arial"/>
          <w:sz w:val="22"/>
        </w:rPr>
      </w:pPr>
      <w:bookmarkStart w:id="505" w:name="_Toc25156468"/>
      <w:bookmarkStart w:id="506" w:name="_Toc34124772"/>
      <w:bookmarkStart w:id="507" w:name="_Toc43207898"/>
      <w:bookmarkStart w:id="508" w:name="_Toc49857371"/>
      <w:bookmarkStart w:id="509" w:name="_Toc56677212"/>
      <w:bookmarkStart w:id="510" w:name="_Toc56691735"/>
      <w:bookmarkStart w:id="511" w:name="_Toc56698999"/>
      <w:bookmarkStart w:id="512" w:name="_Toc67680968"/>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.3.3.3</w:t>
      </w:r>
      <w:r w:rsidRPr="00127E7B">
        <w:rPr>
          <w:rFonts w:ascii="Arial" w:eastAsia="SimSun" w:hAnsi="Arial"/>
          <w:sz w:val="22"/>
        </w:rPr>
        <w:tab/>
        <w:t>Resource Standard Methods</w:t>
      </w:r>
      <w:bookmarkEnd w:id="505"/>
      <w:bookmarkEnd w:id="506"/>
      <w:bookmarkEnd w:id="507"/>
      <w:bookmarkEnd w:id="508"/>
      <w:bookmarkEnd w:id="509"/>
      <w:bookmarkEnd w:id="510"/>
      <w:bookmarkEnd w:id="511"/>
      <w:bookmarkEnd w:id="512"/>
    </w:p>
    <w:p w14:paraId="658CDECA" w14:textId="4D56EF23" w:rsidR="003F1FCA" w:rsidRPr="00127E7B" w:rsidRDefault="003F1FCA" w:rsidP="003F1FCA">
      <w:pPr>
        <w:keepNext/>
        <w:keepLines/>
        <w:spacing w:before="120"/>
        <w:ind w:left="1985" w:hanging="1985"/>
        <w:outlineLvl w:val="5"/>
        <w:rPr>
          <w:rFonts w:ascii="Arial" w:eastAsia="SimSun" w:hAnsi="Arial"/>
        </w:rPr>
      </w:pPr>
      <w:bookmarkStart w:id="513" w:name="_Toc25156469"/>
      <w:bookmarkStart w:id="514" w:name="_Toc34124773"/>
      <w:bookmarkStart w:id="515" w:name="_Toc43207899"/>
      <w:bookmarkStart w:id="516" w:name="_Toc49857372"/>
      <w:bookmarkStart w:id="517" w:name="_Toc56677213"/>
      <w:bookmarkStart w:id="518" w:name="_Toc56691736"/>
      <w:bookmarkStart w:id="519" w:name="_Toc56699000"/>
      <w:bookmarkStart w:id="520" w:name="_Toc67680969"/>
      <w:r w:rsidRPr="00127E7B">
        <w:rPr>
          <w:rFonts w:ascii="Arial" w:eastAsia="SimSun" w:hAnsi="Arial"/>
        </w:rPr>
        <w:t>6.</w:t>
      </w:r>
      <w:r w:rsidR="00E36E13" w:rsidRPr="00127E7B">
        <w:rPr>
          <w:rFonts w:ascii="Arial" w:eastAsia="SimSun" w:hAnsi="Arial"/>
        </w:rPr>
        <w:t>2</w:t>
      </w:r>
      <w:r w:rsidRPr="00127E7B">
        <w:rPr>
          <w:rFonts w:ascii="Arial" w:eastAsia="SimSun" w:hAnsi="Arial"/>
        </w:rPr>
        <w:t>.3.3.3.1</w:t>
      </w:r>
      <w:r w:rsidRPr="00127E7B">
        <w:rPr>
          <w:rFonts w:ascii="Arial" w:eastAsia="SimSun" w:hAnsi="Arial"/>
        </w:rPr>
        <w:tab/>
        <w:t>PATCH</w:t>
      </w:r>
      <w:bookmarkEnd w:id="513"/>
      <w:bookmarkEnd w:id="514"/>
      <w:bookmarkEnd w:id="515"/>
      <w:bookmarkEnd w:id="516"/>
      <w:bookmarkEnd w:id="517"/>
      <w:bookmarkEnd w:id="518"/>
      <w:bookmarkEnd w:id="519"/>
      <w:bookmarkEnd w:id="520"/>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SimSun" w:hAnsi="Arial"/>
                <w:sz w:val="18"/>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SimSun" w:hAnsi="Arial"/>
                <w:sz w:val="18"/>
              </w:rPr>
            </w:pPr>
            <w:r w:rsidRPr="00127E7B">
              <w:rPr>
                <w:rFonts w:ascii="Arial" w:eastAsia="SimSun" w:hAnsi="Arial"/>
                <w:sz w:val="18"/>
              </w:rPr>
              <w:t>It contains the list of changes to be made to the subscription, according to the JSON PATCH format specified in IETF RFC 6902 [</w:t>
            </w:r>
            <w:r w:rsidR="009B6E5B" w:rsidRPr="00127E7B">
              <w:rPr>
                <w:rFonts w:ascii="Arial" w:eastAsia="SimSun" w:hAnsi="Arial"/>
                <w:sz w:val="18"/>
              </w:rPr>
              <w:t>14</w:t>
            </w:r>
            <w:r w:rsidRPr="00127E7B">
              <w:rPr>
                <w:rFonts w:ascii="Arial" w:eastAsia="SimSun" w:hAnsi="Arial"/>
                <w:sz w:val="18"/>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30D3DF1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n</w:t>
            </w:r>
            <w:r w:rsidRPr="00127E7B">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2</w:t>
            </w:r>
            <w:r w:rsidRPr="00127E7B">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Represents a successful update </w:t>
            </w:r>
            <w:r w:rsidRPr="00127E7B">
              <w:rPr>
                <w:rFonts w:ascii="Arial" w:eastAsia="SimSun" w:hAnsi="Arial" w:hint="eastAsia"/>
                <w:sz w:val="18"/>
              </w:rPr>
              <w:t xml:space="preserve">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 xml:space="preserve">on an alternative service instance </w:t>
            </w:r>
            <w:r w:rsidRPr="00127E7B">
              <w:rPr>
                <w:rFonts w:ascii="Arial" w:eastAsia="SimSun"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on </w:t>
            </w:r>
            <w:r w:rsidRPr="00127E7B">
              <w:rPr>
                <w:rFonts w:ascii="Arial" w:eastAsia="SimSun" w:hAnsi="Arial"/>
                <w:sz w:val="18"/>
                <w:lang w:eastAsia="zh-CN"/>
              </w:rPr>
              <w:t xml:space="preserve">an alternative service instance </w:t>
            </w:r>
            <w:r w:rsidRPr="00127E7B">
              <w:rPr>
                <w:rFonts w:ascii="Arial" w:eastAsia="SimSun"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SimSun" w:hAnsi="Arial"/>
                <w:sz w:val="18"/>
              </w:rPr>
            </w:pPr>
          </w:p>
          <w:p w14:paraId="6F31AF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SimSun" w:hAnsi="Arial"/>
                <w:sz w:val="18"/>
              </w:rPr>
            </w:pPr>
          </w:p>
          <w:p w14:paraId="2B9A36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3F1FCA">
      <w:pPr>
        <w:keepNext/>
        <w:keepLines/>
        <w:spacing w:before="120"/>
        <w:ind w:left="1985" w:hanging="1985"/>
        <w:outlineLvl w:val="5"/>
        <w:rPr>
          <w:rFonts w:ascii="Arial" w:eastAsia="SimSun" w:hAnsi="Arial"/>
        </w:rPr>
      </w:pPr>
      <w:r w:rsidRPr="00127E7B">
        <w:rPr>
          <w:rFonts w:ascii="Arial" w:eastAsia="SimSun" w:hAnsi="Arial"/>
        </w:rPr>
        <w:lastRenderedPageBreak/>
        <w:t>6.</w:t>
      </w:r>
      <w:r w:rsidR="00E36E13" w:rsidRPr="00127E7B">
        <w:rPr>
          <w:rFonts w:ascii="Arial" w:eastAsia="SimSun" w:hAnsi="Arial"/>
        </w:rPr>
        <w:t>2</w:t>
      </w:r>
      <w:r w:rsidRPr="00127E7B">
        <w:rPr>
          <w:rFonts w:ascii="Arial" w:eastAsia="SimSun" w:hAnsi="Arial"/>
        </w:rPr>
        <w:t>.3.3.3.2</w:t>
      </w:r>
      <w:r w:rsidRPr="00127E7B">
        <w:rPr>
          <w:rFonts w:ascii="Arial" w:eastAsia="SimSun" w:hAnsi="Arial"/>
        </w:rPr>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SimSun" w:hAnsi="Arial"/>
                <w:sz w:val="18"/>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events subscription for slice admission control</w:t>
            </w:r>
            <w:r w:rsidRPr="00127E7B">
              <w:rPr>
                <w:rFonts w:ascii="Arial" w:eastAsia="SimSun" w:hAnsi="Arial"/>
                <w:sz w:val="18"/>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D631EF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on an alternative service instance 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 xml:space="preserve">an alternative service instance </w:t>
            </w:r>
            <w:r w:rsidRPr="00127E7B">
              <w:rPr>
                <w:rFonts w:ascii="Arial" w:eastAsia="SimSun" w:hAnsi="Arial"/>
                <w:sz w:val="18"/>
                <w:lang w:eastAsia="zh-CN"/>
              </w:rPr>
              <w:t>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SimSun" w:hAnsi="Arial"/>
                <w:sz w:val="18"/>
              </w:rPr>
            </w:pPr>
          </w:p>
          <w:p w14:paraId="073829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SimSun" w:hAnsi="Arial"/>
                <w:sz w:val="18"/>
              </w:rPr>
            </w:pPr>
          </w:p>
          <w:p w14:paraId="114B8EDE"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SimSun" w:hAnsi="Arial"/>
                <w:sz w:val="18"/>
              </w:rPr>
            </w:pPr>
          </w:p>
          <w:p w14:paraId="7E67B07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3F1FCA">
      <w:pPr>
        <w:keepNext/>
        <w:keepLines/>
        <w:spacing w:before="120"/>
        <w:ind w:left="1985" w:hanging="1985"/>
        <w:outlineLvl w:val="5"/>
        <w:rPr>
          <w:rFonts w:ascii="Arial" w:eastAsia="SimSun" w:hAnsi="Arial"/>
        </w:rPr>
      </w:pPr>
      <w:bookmarkStart w:id="521" w:name="_Toc25156470"/>
      <w:bookmarkStart w:id="522" w:name="_Toc34124774"/>
      <w:bookmarkStart w:id="523" w:name="_Toc43207900"/>
      <w:bookmarkStart w:id="524" w:name="_Toc49857373"/>
      <w:bookmarkStart w:id="525" w:name="_Toc56677214"/>
      <w:bookmarkStart w:id="526" w:name="_Toc56691737"/>
      <w:bookmarkStart w:id="527" w:name="_Toc56699001"/>
      <w:bookmarkStart w:id="528" w:name="_Toc67680970"/>
      <w:r w:rsidRPr="00127E7B">
        <w:rPr>
          <w:rFonts w:ascii="Arial" w:eastAsia="SimSun" w:hAnsi="Arial"/>
        </w:rPr>
        <w:t>6.</w:t>
      </w:r>
      <w:r w:rsidR="00E36E13" w:rsidRPr="00127E7B">
        <w:rPr>
          <w:rFonts w:ascii="Arial" w:eastAsia="SimSun" w:hAnsi="Arial"/>
        </w:rPr>
        <w:t>2</w:t>
      </w:r>
      <w:r w:rsidRPr="00127E7B">
        <w:rPr>
          <w:rFonts w:ascii="Arial" w:eastAsia="SimSun" w:hAnsi="Arial"/>
        </w:rPr>
        <w:t>.3.3.3.3</w:t>
      </w:r>
      <w:r w:rsidRPr="00127E7B">
        <w:rPr>
          <w:rFonts w:ascii="Arial" w:eastAsia="SimSun" w:hAnsi="Arial"/>
        </w:rPr>
        <w:tab/>
        <w:t>DELETE</w:t>
      </w:r>
      <w:bookmarkEnd w:id="521"/>
      <w:bookmarkEnd w:id="522"/>
      <w:bookmarkEnd w:id="523"/>
      <w:bookmarkEnd w:id="524"/>
      <w:bookmarkEnd w:id="525"/>
      <w:bookmarkEnd w:id="526"/>
      <w:bookmarkEnd w:id="527"/>
      <w:bookmarkEnd w:id="528"/>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SimSun" w:hAnsi="Arial"/>
                <w:sz w:val="18"/>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SimSun" w:hAnsi="Arial"/>
                <w:sz w:val="18"/>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5AB25F3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w:t>
            </w:r>
            <w:r w:rsidRPr="00127E7B">
              <w:rPr>
                <w:rFonts w:ascii="Arial" w:eastAsia="SimSun" w:hAnsi="Arial"/>
                <w:sz w:val="18"/>
              </w:rPr>
              <w:t>on an alternative service instance wit</w:t>
            </w:r>
            <w:r w:rsidRPr="00127E7B">
              <w:rPr>
                <w:rFonts w:ascii="Arial" w:eastAsia="SimSun" w:hAnsi="Arial"/>
                <w:sz w:val="18"/>
                <w:lang w:eastAsia="zh-CN"/>
              </w:rPr>
              <w:t xml:space="preserve">hin the same NSACF </w:t>
            </w:r>
            <w:r w:rsidRPr="00127E7B">
              <w:rPr>
                <w:rFonts w:ascii="Arial" w:eastAsia="SimSun" w:hAnsi="Arial"/>
                <w:sz w:val="18"/>
              </w:rPr>
              <w:t>or NSACF (service) set</w:t>
            </w:r>
            <w:r w:rsidRPr="00127E7B">
              <w:rPr>
                <w:rFonts w:ascii="Arial" w:eastAsia="SimSun"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SimSun" w:hAnsi="Arial"/>
                <w:sz w:val="18"/>
              </w:rPr>
            </w:pPr>
          </w:p>
          <w:p w14:paraId="28074D1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3F1FCA">
      <w:pPr>
        <w:keepNext/>
        <w:keepLines/>
        <w:spacing w:before="120"/>
        <w:ind w:left="1701" w:hanging="1701"/>
        <w:outlineLvl w:val="4"/>
        <w:rPr>
          <w:rFonts w:ascii="Arial" w:eastAsia="SimSun" w:hAnsi="Arial"/>
          <w:sz w:val="22"/>
        </w:rPr>
      </w:pPr>
      <w:bookmarkStart w:id="529" w:name="_Toc25156471"/>
      <w:bookmarkStart w:id="530" w:name="_Toc34124775"/>
      <w:bookmarkStart w:id="531" w:name="_Toc43207901"/>
      <w:bookmarkStart w:id="532" w:name="_Toc49857374"/>
      <w:bookmarkStart w:id="533" w:name="_Toc56677215"/>
      <w:bookmarkStart w:id="534" w:name="_Toc56691738"/>
      <w:bookmarkStart w:id="535" w:name="_Toc56699002"/>
      <w:bookmarkStart w:id="536" w:name="_Toc6768097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.3.3.4</w:t>
      </w:r>
      <w:r w:rsidRPr="00127E7B">
        <w:rPr>
          <w:rFonts w:ascii="Arial" w:eastAsia="SimSun" w:hAnsi="Arial"/>
          <w:sz w:val="22"/>
        </w:rPr>
        <w:tab/>
        <w:t>Resource Custom Operations</w:t>
      </w:r>
      <w:bookmarkEnd w:id="529"/>
      <w:bookmarkEnd w:id="530"/>
      <w:bookmarkEnd w:id="531"/>
      <w:bookmarkEnd w:id="532"/>
      <w:bookmarkEnd w:id="533"/>
      <w:bookmarkEnd w:id="534"/>
      <w:bookmarkEnd w:id="535"/>
      <w:bookmarkEnd w:id="536"/>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Heading3"/>
      </w:pPr>
      <w:bookmarkStart w:id="537" w:name="_Toc70928057"/>
      <w:bookmarkStart w:id="538" w:name="_Toc81226733"/>
      <w:bookmarkStart w:id="539" w:name="_Toc89675533"/>
      <w:bookmarkEnd w:id="472"/>
      <w:r w:rsidRPr="00127E7B">
        <w:t>6.</w:t>
      </w:r>
      <w:r w:rsidR="00E36E13" w:rsidRPr="00127E7B">
        <w:t>2</w:t>
      </w:r>
      <w:r w:rsidRPr="00127E7B">
        <w:t>.4</w:t>
      </w:r>
      <w:r w:rsidRPr="00127E7B">
        <w:tab/>
        <w:t>Custom Operations without associated resources</w:t>
      </w:r>
      <w:bookmarkEnd w:id="537"/>
      <w:bookmarkEnd w:id="538"/>
      <w:bookmarkEnd w:id="53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SimSun" w:hAnsi="Arial"/>
          <w:sz w:val="28"/>
        </w:rPr>
      </w:pPr>
      <w:bookmarkStart w:id="540" w:name="_Toc25156473"/>
      <w:bookmarkStart w:id="541" w:name="_Toc34124777"/>
      <w:bookmarkStart w:id="542" w:name="_Toc43207903"/>
      <w:bookmarkStart w:id="543" w:name="_Toc49857376"/>
      <w:bookmarkStart w:id="544" w:name="_Toc56677217"/>
      <w:bookmarkStart w:id="545" w:name="_Toc56691740"/>
      <w:bookmarkStart w:id="546" w:name="_Toc56699004"/>
      <w:bookmarkStart w:id="547" w:name="_Toc67680973"/>
      <w:r w:rsidRPr="00127E7B">
        <w:rPr>
          <w:rFonts w:ascii="Arial" w:eastAsia="SimSun" w:hAnsi="Arial"/>
          <w:sz w:val="28"/>
        </w:rPr>
        <w:lastRenderedPageBreak/>
        <w:t>6.</w:t>
      </w:r>
      <w:r w:rsidR="00E36E13" w:rsidRPr="00127E7B">
        <w:rPr>
          <w:rFonts w:ascii="Arial" w:eastAsia="SimSun" w:hAnsi="Arial"/>
          <w:sz w:val="28"/>
        </w:rPr>
        <w:t>2</w:t>
      </w:r>
      <w:r w:rsidRPr="00127E7B">
        <w:rPr>
          <w:rFonts w:ascii="Arial" w:eastAsia="SimSun" w:hAnsi="Arial"/>
          <w:sz w:val="28"/>
        </w:rPr>
        <w:t>.5</w:t>
      </w:r>
      <w:r w:rsidRPr="00127E7B">
        <w:rPr>
          <w:rFonts w:ascii="Arial" w:eastAsia="SimSun" w:hAnsi="Arial"/>
          <w:sz w:val="28"/>
        </w:rPr>
        <w:tab/>
        <w:t>Notifications</w:t>
      </w:r>
      <w:bookmarkEnd w:id="540"/>
      <w:bookmarkEnd w:id="541"/>
      <w:bookmarkEnd w:id="542"/>
      <w:bookmarkEnd w:id="543"/>
      <w:bookmarkEnd w:id="544"/>
      <w:bookmarkEnd w:id="545"/>
      <w:bookmarkEnd w:id="546"/>
      <w:bookmarkEnd w:id="547"/>
    </w:p>
    <w:p w14:paraId="3F5E1C21" w14:textId="3A6A2D36" w:rsidR="003F1FCA" w:rsidRPr="00127E7B" w:rsidRDefault="003F1FCA" w:rsidP="003F1FCA">
      <w:pPr>
        <w:keepNext/>
        <w:keepLines/>
        <w:spacing w:before="120"/>
        <w:ind w:left="1418" w:hanging="1418"/>
        <w:outlineLvl w:val="3"/>
        <w:rPr>
          <w:rFonts w:ascii="Arial" w:eastAsia="SimSun" w:hAnsi="Arial"/>
          <w:sz w:val="24"/>
        </w:rPr>
      </w:pPr>
      <w:bookmarkStart w:id="548" w:name="_Toc25156474"/>
      <w:bookmarkStart w:id="549" w:name="_Toc34124778"/>
      <w:bookmarkStart w:id="550" w:name="_Toc43207904"/>
      <w:bookmarkStart w:id="551" w:name="_Toc49857377"/>
      <w:bookmarkStart w:id="552" w:name="_Toc56677218"/>
      <w:bookmarkStart w:id="553" w:name="_Toc56691741"/>
      <w:bookmarkStart w:id="554" w:name="_Toc56699005"/>
      <w:bookmarkStart w:id="555" w:name="_Toc67680974"/>
      <w:bookmarkStart w:id="556" w:name="_Hlk6622243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.5.1</w:t>
      </w:r>
      <w:r w:rsidRPr="00127E7B">
        <w:rPr>
          <w:rFonts w:ascii="Arial" w:eastAsia="SimSun" w:hAnsi="Arial"/>
          <w:sz w:val="24"/>
        </w:rPr>
        <w:tab/>
      </w:r>
      <w:bookmarkEnd w:id="548"/>
      <w:bookmarkEnd w:id="549"/>
      <w:bookmarkEnd w:id="550"/>
      <w:bookmarkEnd w:id="551"/>
      <w:bookmarkEnd w:id="552"/>
      <w:bookmarkEnd w:id="553"/>
      <w:bookmarkEnd w:id="554"/>
      <w:bookmarkEnd w:id="555"/>
      <w:r w:rsidRPr="00127E7B">
        <w:rPr>
          <w:rFonts w:ascii="Arial" w:eastAsia="SimSun" w:hAnsi="Arial"/>
          <w:sz w:val="24"/>
        </w:rPr>
        <w:t>General</w:t>
      </w:r>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p w14:paraId="08B12E1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SimSun" w:hAnsi="Arial"/>
                <w:sz w:val="18"/>
                <w:lang w:val="en-US"/>
              </w:rPr>
            </w:pPr>
            <w:r w:rsidRPr="00127E7B">
              <w:rPr>
                <w:rFonts w:ascii="Arial" w:eastAsia="SimSun"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SimSun" w:hAnsi="Arial"/>
                <w:sz w:val="18"/>
                <w:lang w:val="en-US"/>
              </w:rPr>
            </w:pPr>
            <w:r w:rsidRPr="00127E7B">
              <w:rPr>
                <w:rFonts w:ascii="Arial" w:eastAsia="SimSun"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SimSun" w:hAnsi="Arial"/>
                <w:sz w:val="18"/>
                <w:lang w:val="fr-FR"/>
              </w:rPr>
            </w:pPr>
            <w:r w:rsidRPr="00127E7B">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SimSun" w:hAnsi="Arial"/>
                <w:sz w:val="18"/>
                <w:lang w:val="en-US"/>
              </w:rPr>
            </w:pPr>
          </w:p>
        </w:tc>
      </w:tr>
      <w:bookmarkEnd w:id="556"/>
    </w:tbl>
    <w:p w14:paraId="2A7C2DCB" w14:textId="77777777" w:rsidR="003F1FCA" w:rsidRPr="00127E7B" w:rsidRDefault="003F1FCA" w:rsidP="003F1FCA">
      <w:pPr>
        <w:rPr>
          <w:rFonts w:eastAsia="SimSun"/>
        </w:rPr>
      </w:pPr>
    </w:p>
    <w:p w14:paraId="78F594B1" w14:textId="5F027419" w:rsidR="003F1FCA" w:rsidRPr="00127E7B" w:rsidRDefault="003F1FCA" w:rsidP="003F1FCA">
      <w:pPr>
        <w:keepNext/>
        <w:keepLines/>
        <w:spacing w:before="120"/>
        <w:ind w:left="1418" w:hanging="1418"/>
        <w:outlineLvl w:val="3"/>
        <w:rPr>
          <w:rFonts w:ascii="Arial" w:eastAsia="SimSun" w:hAnsi="Arial"/>
          <w:sz w:val="24"/>
        </w:rPr>
      </w:pPr>
      <w:bookmarkStart w:id="557" w:name="_Toc25156475"/>
      <w:bookmarkStart w:id="558" w:name="_Toc34124779"/>
      <w:bookmarkStart w:id="559" w:name="_Toc43207905"/>
      <w:bookmarkStart w:id="560" w:name="_Toc49857378"/>
      <w:bookmarkStart w:id="561" w:name="_Toc56677219"/>
      <w:bookmarkStart w:id="562" w:name="_Toc56691742"/>
      <w:bookmarkStart w:id="563" w:name="_Toc56699006"/>
      <w:bookmarkStart w:id="564" w:name="_Toc6768097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.5.2</w:t>
      </w:r>
      <w:r w:rsidRPr="00127E7B">
        <w:rPr>
          <w:rFonts w:ascii="Arial" w:eastAsia="SimSun" w:hAnsi="Arial"/>
          <w:sz w:val="24"/>
        </w:rPr>
        <w:tab/>
        <w:t>NSACF Event Notification</w:t>
      </w:r>
      <w:bookmarkEnd w:id="557"/>
      <w:bookmarkEnd w:id="558"/>
      <w:bookmarkEnd w:id="559"/>
      <w:bookmarkEnd w:id="560"/>
      <w:bookmarkEnd w:id="561"/>
      <w:bookmarkEnd w:id="562"/>
      <w:bookmarkEnd w:id="563"/>
      <w:bookmarkEnd w:id="5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SimSun" w:hAnsi="Arial"/>
          <w:sz w:val="22"/>
        </w:rPr>
      </w:pPr>
      <w:bookmarkStart w:id="565" w:name="_Toc25156476"/>
      <w:bookmarkStart w:id="566" w:name="_Toc34124780"/>
      <w:bookmarkStart w:id="567" w:name="_Toc43207906"/>
      <w:bookmarkStart w:id="568" w:name="_Toc49857379"/>
      <w:bookmarkStart w:id="569" w:name="_Toc56677220"/>
      <w:bookmarkStart w:id="570" w:name="_Toc56691743"/>
      <w:bookmarkStart w:id="571" w:name="_Toc56699007"/>
      <w:bookmarkStart w:id="572" w:name="_Toc6768097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.5.2.1</w:t>
      </w:r>
      <w:r w:rsidRPr="00127E7B">
        <w:rPr>
          <w:rFonts w:ascii="Arial" w:eastAsia="SimSun" w:hAnsi="Arial"/>
          <w:sz w:val="22"/>
        </w:rPr>
        <w:tab/>
        <w:t>Notification Definition</w:t>
      </w:r>
      <w:bookmarkEnd w:id="565"/>
      <w:bookmarkEnd w:id="566"/>
      <w:bookmarkEnd w:id="567"/>
      <w:bookmarkEnd w:id="568"/>
      <w:bookmarkEnd w:id="569"/>
      <w:bookmarkEnd w:id="570"/>
      <w:bookmarkEnd w:id="571"/>
      <w:bookmarkEnd w:id="572"/>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127E7B" w:rsidRDefault="003F1FCA" w:rsidP="003F1FCA">
      <w:pPr>
        <w:rPr>
          <w:rFonts w:ascii="Arial" w:eastAsia="SimSun" w:hAnsi="Arial" w:cs="Arial"/>
        </w:rPr>
      </w:pPr>
      <w:r w:rsidRPr="00127E7B">
        <w:rPr>
          <w:rFonts w:eastAsia="SimSun"/>
        </w:rPr>
        <w:t>Call-back URI is "eventNotifyUri</w:t>
      </w:r>
      <w:r w:rsidRPr="00127E7B">
        <w:rPr>
          <w:rFonts w:eastAsia="SimSun"/>
          <w:noProof/>
        </w:rPr>
        <w:t xml:space="preserve">" </w:t>
      </w:r>
      <w:r w:rsidRPr="00127E7B">
        <w:rPr>
          <w:rFonts w:eastAsia="SimSun"/>
        </w:rPr>
        <w:t>provided by NF Service Consumer</w:t>
      </w:r>
      <w:r w:rsidRPr="00127E7B">
        <w:rPr>
          <w:rFonts w:ascii="Arial" w:eastAsia="SimSun" w:hAnsi="Arial" w:cs="Arial"/>
        </w:rPr>
        <w:t xml:space="preserve"> </w:t>
      </w:r>
      <w:r w:rsidRPr="00127E7B">
        <w:rPr>
          <w:rFonts w:eastAsia="SimSun"/>
        </w:rPr>
        <w:t>during creation of the subscription</w:t>
      </w:r>
      <w:r w:rsidRPr="00127E7B">
        <w:rPr>
          <w:rFonts w:ascii="Arial" w:eastAsia="SimSun" w:hAnsi="Arial" w:cs="Arial"/>
        </w:rPr>
        <w:t>.</w:t>
      </w:r>
    </w:p>
    <w:p w14:paraId="4696F96B" w14:textId="604C225F" w:rsidR="003F1FCA" w:rsidRPr="00127E7B" w:rsidRDefault="003F1FCA" w:rsidP="003F1FCA">
      <w:pPr>
        <w:keepNext/>
        <w:keepLines/>
        <w:spacing w:before="120"/>
        <w:ind w:left="1701" w:hanging="1701"/>
        <w:outlineLvl w:val="4"/>
        <w:rPr>
          <w:rFonts w:ascii="Arial" w:eastAsia="SimSun" w:hAnsi="Arial"/>
          <w:sz w:val="22"/>
        </w:rPr>
      </w:pPr>
      <w:bookmarkStart w:id="573" w:name="_Toc25156477"/>
      <w:bookmarkStart w:id="574" w:name="_Toc34124781"/>
      <w:bookmarkStart w:id="575" w:name="_Toc43207907"/>
      <w:bookmarkStart w:id="576" w:name="_Toc49857380"/>
      <w:bookmarkStart w:id="577" w:name="_Toc56677221"/>
      <w:bookmarkStart w:id="578" w:name="_Toc56691744"/>
      <w:bookmarkStart w:id="579" w:name="_Toc56699008"/>
      <w:bookmarkStart w:id="580" w:name="_Toc6768097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.5.2.2</w:t>
      </w:r>
      <w:r w:rsidRPr="00127E7B">
        <w:rPr>
          <w:rFonts w:ascii="Arial" w:eastAsia="SimSun" w:hAnsi="Arial"/>
          <w:sz w:val="22"/>
        </w:rPr>
        <w:tab/>
        <w:t>Notification Standard Methods</w:t>
      </w:r>
      <w:bookmarkEnd w:id="573"/>
      <w:bookmarkEnd w:id="574"/>
      <w:bookmarkEnd w:id="575"/>
      <w:bookmarkEnd w:id="576"/>
      <w:bookmarkEnd w:id="577"/>
      <w:bookmarkEnd w:id="578"/>
      <w:bookmarkEnd w:id="579"/>
      <w:bookmarkEnd w:id="580"/>
    </w:p>
    <w:p w14:paraId="28EB4A3A" w14:textId="63CF8807" w:rsidR="003F1FCA" w:rsidRPr="00127E7B" w:rsidRDefault="003F1FCA" w:rsidP="003F1FCA">
      <w:pPr>
        <w:keepNext/>
        <w:keepLines/>
        <w:spacing w:before="120"/>
        <w:ind w:left="1985" w:hanging="1985"/>
        <w:outlineLvl w:val="5"/>
        <w:rPr>
          <w:rFonts w:ascii="Arial" w:eastAsia="SimSun" w:hAnsi="Arial"/>
        </w:rPr>
      </w:pPr>
      <w:bookmarkStart w:id="581" w:name="_Toc25156478"/>
      <w:bookmarkStart w:id="582" w:name="_Toc34124782"/>
      <w:bookmarkStart w:id="583" w:name="_Toc43207908"/>
      <w:bookmarkStart w:id="584" w:name="_Toc49857381"/>
      <w:bookmarkStart w:id="585" w:name="_Toc56677222"/>
      <w:bookmarkStart w:id="586" w:name="_Toc56691745"/>
      <w:bookmarkStart w:id="587" w:name="_Toc56699009"/>
      <w:bookmarkStart w:id="588" w:name="_Toc67680978"/>
      <w:r w:rsidRPr="00127E7B">
        <w:rPr>
          <w:rFonts w:ascii="Arial" w:eastAsia="SimSun" w:hAnsi="Arial"/>
        </w:rPr>
        <w:t>6.</w:t>
      </w:r>
      <w:r w:rsidR="00E36E13" w:rsidRPr="00127E7B">
        <w:rPr>
          <w:rFonts w:ascii="Arial" w:eastAsia="SimSun" w:hAnsi="Arial"/>
        </w:rPr>
        <w:t>2</w:t>
      </w:r>
      <w:r w:rsidRPr="00127E7B">
        <w:rPr>
          <w:rFonts w:ascii="Arial" w:eastAsia="SimSun" w:hAnsi="Arial"/>
        </w:rPr>
        <w:t>.5.2.2.1</w:t>
      </w:r>
      <w:r w:rsidRPr="00127E7B">
        <w:rPr>
          <w:rFonts w:ascii="Arial" w:eastAsia="SimSun" w:hAnsi="Arial"/>
        </w:rPr>
        <w:tab/>
        <w:t>POST</w:t>
      </w:r>
      <w:bookmarkEnd w:id="581"/>
      <w:bookmarkEnd w:id="582"/>
      <w:bookmarkEnd w:id="583"/>
      <w:bookmarkEnd w:id="584"/>
      <w:bookmarkEnd w:id="585"/>
      <w:bookmarkEnd w:id="586"/>
      <w:bookmarkEnd w:id="587"/>
      <w:bookmarkEnd w:id="588"/>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0798E61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SimSun"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3F1FCA">
      <w:pPr>
        <w:pStyle w:val="Heading3"/>
      </w:pPr>
      <w:bookmarkStart w:id="589" w:name="_Toc70928065"/>
      <w:bookmarkStart w:id="590" w:name="_Toc81226734"/>
      <w:bookmarkStart w:id="591" w:name="_Toc89675534"/>
      <w:r w:rsidRPr="00127E7B">
        <w:t>6.</w:t>
      </w:r>
      <w:r w:rsidR="00E36E13" w:rsidRPr="00127E7B">
        <w:t>2</w:t>
      </w:r>
      <w:r w:rsidRPr="00127E7B">
        <w:t>.6</w:t>
      </w:r>
      <w:r w:rsidRPr="00127E7B">
        <w:tab/>
        <w:t>Data Model</w:t>
      </w:r>
      <w:bookmarkEnd w:id="589"/>
      <w:bookmarkEnd w:id="590"/>
      <w:bookmarkEnd w:id="591"/>
    </w:p>
    <w:p w14:paraId="7AF58CEE" w14:textId="42420524" w:rsidR="003F1FCA" w:rsidRPr="00127E7B" w:rsidRDefault="003F1FCA" w:rsidP="003F1FCA">
      <w:pPr>
        <w:pStyle w:val="Heading4"/>
      </w:pPr>
      <w:bookmarkStart w:id="592" w:name="_Toc70928066"/>
      <w:bookmarkStart w:id="593" w:name="_Toc81226735"/>
      <w:bookmarkStart w:id="594" w:name="_Toc89675535"/>
      <w:r w:rsidRPr="00127E7B">
        <w:t>6.</w:t>
      </w:r>
      <w:r w:rsidR="00E36E13" w:rsidRPr="00127E7B">
        <w:t>2</w:t>
      </w:r>
      <w:r w:rsidRPr="00127E7B">
        <w:t>.6.1</w:t>
      </w:r>
      <w:r w:rsidRPr="00127E7B">
        <w:tab/>
        <w:t>General</w:t>
      </w:r>
      <w:bookmarkEnd w:id="592"/>
      <w:bookmarkEnd w:id="593"/>
      <w:bookmarkEnd w:id="59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r w:rsidRPr="00127E7B">
              <w:rPr>
                <w:rFonts w:eastAsia="SimSun"/>
              </w:rPr>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SimSun"/>
              </w:rPr>
            </w:pPr>
            <w:r w:rsidRPr="00127E7B">
              <w:rPr>
                <w:rFonts w:eastAsia="SimSun"/>
              </w:rPr>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r w:rsidRPr="00127E7B">
              <w:rPr>
                <w:rFonts w:eastAsia="SimSun"/>
              </w:rPr>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SimSun"/>
              </w:rPr>
            </w:pPr>
            <w:r w:rsidRPr="00127E7B">
              <w:rPr>
                <w:rFonts w:eastAsia="SimSun"/>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Heading4"/>
        <w:rPr>
          <w:lang w:val="en-US"/>
        </w:rPr>
      </w:pPr>
      <w:bookmarkStart w:id="595" w:name="_Toc70928067"/>
      <w:bookmarkStart w:id="596" w:name="_Toc81226736"/>
      <w:bookmarkStart w:id="597" w:name="_Toc89675536"/>
      <w:r w:rsidRPr="00127E7B">
        <w:rPr>
          <w:lang w:val="en-US"/>
        </w:rPr>
        <w:t>6.</w:t>
      </w:r>
      <w:r w:rsidR="00E36E13" w:rsidRPr="00127E7B">
        <w:rPr>
          <w:lang w:val="en-US"/>
        </w:rPr>
        <w:t>2</w:t>
      </w:r>
      <w:r w:rsidRPr="00127E7B">
        <w:rPr>
          <w:lang w:val="en-US"/>
        </w:rPr>
        <w:t>.6.2</w:t>
      </w:r>
      <w:r w:rsidRPr="00127E7B">
        <w:rPr>
          <w:lang w:val="en-US"/>
        </w:rPr>
        <w:tab/>
        <w:t>Structured data types</w:t>
      </w:r>
      <w:bookmarkEnd w:id="595"/>
      <w:bookmarkEnd w:id="596"/>
      <w:bookmarkEnd w:id="597"/>
    </w:p>
    <w:p w14:paraId="17BBFF4B" w14:textId="42A7F616" w:rsidR="003F1FCA" w:rsidRPr="00127E7B" w:rsidRDefault="003F1FCA" w:rsidP="003F1FCA">
      <w:pPr>
        <w:pStyle w:val="Heading5"/>
      </w:pPr>
      <w:bookmarkStart w:id="598" w:name="_Toc70928068"/>
      <w:bookmarkStart w:id="599" w:name="_Toc81226737"/>
      <w:bookmarkStart w:id="600" w:name="_Toc89675537"/>
      <w:r w:rsidRPr="00127E7B">
        <w:t>6.</w:t>
      </w:r>
      <w:r w:rsidR="00E36E13" w:rsidRPr="00127E7B">
        <w:t>2</w:t>
      </w:r>
      <w:r w:rsidRPr="00127E7B">
        <w:t>.6.2.1</w:t>
      </w:r>
      <w:r w:rsidRPr="00127E7B">
        <w:tab/>
        <w:t>Introduction</w:t>
      </w:r>
      <w:bookmarkEnd w:id="598"/>
      <w:bookmarkEnd w:id="599"/>
      <w:bookmarkEnd w:id="60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Heading5"/>
      </w:pPr>
      <w:bookmarkStart w:id="601" w:name="_Toc70928069"/>
      <w:bookmarkStart w:id="602" w:name="_Toc81226738"/>
      <w:bookmarkStart w:id="603" w:name="_Toc89675538"/>
      <w:r w:rsidRPr="00127E7B">
        <w:lastRenderedPageBreak/>
        <w:t>6.</w:t>
      </w:r>
      <w:r w:rsidR="00E36E13" w:rsidRPr="00127E7B">
        <w:t>2</w:t>
      </w:r>
      <w:r w:rsidRPr="00127E7B">
        <w:t>.6.2.2</w:t>
      </w:r>
      <w:r w:rsidRPr="00127E7B">
        <w:tab/>
        <w:t xml:space="preserve">Type: </w:t>
      </w:r>
      <w:bookmarkEnd w:id="601"/>
      <w:r w:rsidRPr="00127E7B">
        <w:t>SACEventSubscription</w:t>
      </w:r>
      <w:bookmarkEnd w:id="602"/>
      <w:bookmarkEnd w:id="603"/>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r w:rsidRPr="00127E7B">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Heading5"/>
      </w:pPr>
      <w:bookmarkStart w:id="604" w:name="_Toc70928070"/>
      <w:bookmarkStart w:id="605" w:name="_Toc81226739"/>
      <w:bookmarkStart w:id="606" w:name="_Toc89675539"/>
      <w:r w:rsidRPr="00127E7B">
        <w:t>6.</w:t>
      </w:r>
      <w:r w:rsidR="00E36E13" w:rsidRPr="00127E7B">
        <w:t>2</w:t>
      </w:r>
      <w:r w:rsidRPr="00127E7B">
        <w:t>.6.2.3</w:t>
      </w:r>
      <w:r w:rsidRPr="00127E7B">
        <w:tab/>
        <w:t xml:space="preserve">Type: </w:t>
      </w:r>
      <w:bookmarkEnd w:id="604"/>
      <w:r w:rsidRPr="00127E7B">
        <w:t>CreatedSACEventSubscription</w:t>
      </w:r>
      <w:bookmarkEnd w:id="605"/>
      <w:bookmarkEnd w:id="60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7BF45590" w:rsidR="009F32E9" w:rsidRPr="00127E7B" w:rsidRDefault="009F32E9" w:rsidP="00F360F4">
            <w:pPr>
              <w:pStyle w:val="TAL"/>
              <w:rPr>
                <w:lang w:eastAsia="zh-CN"/>
              </w:rPr>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7F5293F4" w14:textId="678369C0" w:rsidR="009F32E9" w:rsidRPr="00127E7B" w:rsidRDefault="009F32E9" w:rsidP="00F360F4">
            <w:pPr>
              <w:pStyle w:val="TAL"/>
              <w:rPr>
                <w:lang w:eastAsia="zh-CN"/>
              </w:rPr>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4A1B54AE" w:rsidR="009F32E9" w:rsidRPr="00127E7B" w:rsidRDefault="009F32E9" w:rsidP="00F360F4">
            <w:pPr>
              <w:pStyle w:val="TAL"/>
              <w:rPr>
                <w:lang w:eastAsia="zh-CN"/>
              </w:rPr>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48CB4688" w:rsidR="009F32E9" w:rsidRPr="00127E7B" w:rsidRDefault="009F32E9" w:rsidP="00F360F4">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reports (i.e. the current value of the events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Heading5"/>
      </w:pPr>
      <w:bookmarkStart w:id="607" w:name="_Toc81226740"/>
      <w:bookmarkStart w:id="608" w:name="_Toc89675540"/>
      <w:r w:rsidRPr="00127E7B">
        <w:lastRenderedPageBreak/>
        <w:t>6.</w:t>
      </w:r>
      <w:r w:rsidR="00E36E13" w:rsidRPr="00127E7B">
        <w:t>2</w:t>
      </w:r>
      <w:r w:rsidRPr="00127E7B">
        <w:t>.6.2.4</w:t>
      </w:r>
      <w:r w:rsidRPr="00127E7B">
        <w:tab/>
        <w:t>Type: SACEventReport</w:t>
      </w:r>
      <w:bookmarkEnd w:id="607"/>
      <w:bookmarkEnd w:id="60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Heading5"/>
      </w:pPr>
      <w:bookmarkStart w:id="609" w:name="_Toc81226741"/>
      <w:bookmarkStart w:id="610" w:name="_Toc89675541"/>
      <w:bookmarkStart w:id="611" w:name="_Toc70928072"/>
      <w:r w:rsidRPr="00127E7B">
        <w:t>6.</w:t>
      </w:r>
      <w:r w:rsidR="00E36E13" w:rsidRPr="00127E7B">
        <w:t>2</w:t>
      </w:r>
      <w:r w:rsidRPr="00127E7B">
        <w:t>.6.2.</w:t>
      </w:r>
      <w:r w:rsidRPr="00127E7B">
        <w:rPr>
          <w:rFonts w:hint="eastAsia"/>
          <w:lang w:eastAsia="zh-CN"/>
        </w:rPr>
        <w:t>5</w:t>
      </w:r>
      <w:r w:rsidRPr="00127E7B">
        <w:tab/>
        <w:t>Type: SACEvent</w:t>
      </w:r>
      <w:bookmarkEnd w:id="609"/>
      <w:bookmarkEnd w:id="610"/>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r w:rsidRPr="00127E7B">
              <w:rPr>
                <w:rFonts w:eastAsia="SimSun"/>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Heading5"/>
      </w:pPr>
      <w:bookmarkStart w:id="612" w:name="_Toc81226742"/>
      <w:bookmarkStart w:id="613" w:name="_Toc89675542"/>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612"/>
      <w:bookmarkEnd w:id="613"/>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Heading5"/>
      </w:pPr>
      <w:bookmarkStart w:id="614" w:name="_Toc25156488"/>
      <w:bookmarkStart w:id="615" w:name="_Toc34124792"/>
      <w:bookmarkStart w:id="616" w:name="_Toc43207918"/>
      <w:bookmarkStart w:id="617" w:name="_Toc49857391"/>
      <w:bookmarkStart w:id="618" w:name="_Toc56677232"/>
      <w:bookmarkStart w:id="619" w:name="_Toc56691755"/>
      <w:bookmarkStart w:id="620" w:name="_Toc56699019"/>
      <w:bookmarkStart w:id="621" w:name="_Toc75850116"/>
      <w:bookmarkStart w:id="622" w:name="_Toc81226743"/>
      <w:bookmarkStart w:id="623" w:name="_Toc89675543"/>
      <w:r w:rsidRPr="00127E7B">
        <w:t>6.</w:t>
      </w:r>
      <w:r w:rsidR="00E36E13" w:rsidRPr="00127E7B">
        <w:t>2</w:t>
      </w:r>
      <w:r w:rsidRPr="00127E7B">
        <w:t>.6.2.</w:t>
      </w:r>
      <w:r w:rsidRPr="00127E7B">
        <w:rPr>
          <w:rFonts w:hint="eastAsia"/>
          <w:lang w:eastAsia="zh-CN"/>
        </w:rPr>
        <w:t>7</w:t>
      </w:r>
      <w:r w:rsidRPr="00127E7B">
        <w:tab/>
        <w:t>Type: SACEventState</w:t>
      </w:r>
      <w:bookmarkEnd w:id="614"/>
      <w:bookmarkEnd w:id="615"/>
      <w:bookmarkEnd w:id="616"/>
      <w:bookmarkEnd w:id="617"/>
      <w:bookmarkEnd w:id="618"/>
      <w:bookmarkEnd w:id="619"/>
      <w:bookmarkEnd w:id="620"/>
      <w:bookmarkEnd w:id="621"/>
      <w:bookmarkEnd w:id="622"/>
      <w:bookmarkEnd w:id="623"/>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Heading4"/>
        <w:rPr>
          <w:lang w:val="en-US"/>
        </w:rPr>
      </w:pPr>
      <w:bookmarkStart w:id="624" w:name="_Toc81226744"/>
      <w:bookmarkStart w:id="625" w:name="_Toc89675544"/>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611"/>
      <w:bookmarkEnd w:id="624"/>
      <w:bookmarkEnd w:id="625"/>
    </w:p>
    <w:p w14:paraId="31106546" w14:textId="544BD6AE" w:rsidR="003F1FCA" w:rsidRPr="00127E7B" w:rsidRDefault="003F1FCA" w:rsidP="003F1FCA">
      <w:pPr>
        <w:pStyle w:val="Heading5"/>
      </w:pPr>
      <w:bookmarkStart w:id="626" w:name="_Toc70928073"/>
      <w:bookmarkStart w:id="627" w:name="_Toc81226745"/>
      <w:bookmarkStart w:id="628" w:name="_Toc89675545"/>
      <w:r w:rsidRPr="00127E7B">
        <w:t>6.</w:t>
      </w:r>
      <w:r w:rsidR="00E36E13" w:rsidRPr="00127E7B">
        <w:t>2</w:t>
      </w:r>
      <w:r w:rsidRPr="00127E7B">
        <w:t>.6.3.1</w:t>
      </w:r>
      <w:r w:rsidRPr="00127E7B">
        <w:tab/>
        <w:t>Introduction</w:t>
      </w:r>
      <w:bookmarkEnd w:id="626"/>
      <w:bookmarkEnd w:id="627"/>
      <w:bookmarkEnd w:id="62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Heading5"/>
      </w:pPr>
      <w:bookmarkStart w:id="629" w:name="_Toc70928074"/>
      <w:bookmarkStart w:id="630" w:name="_Toc81226746"/>
      <w:bookmarkStart w:id="631" w:name="_Toc89675546"/>
      <w:r w:rsidRPr="00127E7B">
        <w:t>6.</w:t>
      </w:r>
      <w:r w:rsidR="00E36E13" w:rsidRPr="00127E7B">
        <w:t>2</w:t>
      </w:r>
      <w:r w:rsidRPr="00127E7B">
        <w:t>.6.3.2</w:t>
      </w:r>
      <w:r w:rsidRPr="00127E7B">
        <w:tab/>
        <w:t>Simple data types</w:t>
      </w:r>
      <w:bookmarkEnd w:id="629"/>
      <w:bookmarkEnd w:id="630"/>
      <w:bookmarkEnd w:id="63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Heading5"/>
      </w:pPr>
      <w:bookmarkStart w:id="632" w:name="_Toc81226747"/>
      <w:bookmarkStart w:id="633" w:name="_Toc89675547"/>
      <w:bookmarkStart w:id="634" w:name="_Toc70928076"/>
      <w:r w:rsidRPr="00127E7B">
        <w:lastRenderedPageBreak/>
        <w:t>6.</w:t>
      </w:r>
      <w:r w:rsidR="00E36E13" w:rsidRPr="00127E7B">
        <w:t>2</w:t>
      </w:r>
      <w:r w:rsidRPr="00127E7B">
        <w:t>.6.3.3</w:t>
      </w:r>
      <w:r w:rsidRPr="00127E7B">
        <w:tab/>
        <w:t>Enumeration: SACEventType</w:t>
      </w:r>
      <w:bookmarkEnd w:id="632"/>
      <w:bookmarkEnd w:id="633"/>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Heading5"/>
      </w:pPr>
      <w:bookmarkStart w:id="635" w:name="_Toc81226748"/>
      <w:bookmarkStart w:id="636" w:name="_Toc89675548"/>
      <w:r w:rsidRPr="00127E7B">
        <w:t>6.</w:t>
      </w:r>
      <w:r w:rsidR="00E36E13" w:rsidRPr="00127E7B">
        <w:t>2</w:t>
      </w:r>
      <w:r w:rsidRPr="00127E7B">
        <w:t>.6.3.4</w:t>
      </w:r>
      <w:r w:rsidRPr="00127E7B">
        <w:tab/>
        <w:t xml:space="preserve">Enumeration: </w:t>
      </w:r>
      <w:r w:rsidRPr="00127E7B">
        <w:rPr>
          <w:rFonts w:eastAsia="SimSun"/>
        </w:rPr>
        <w:t>SACEventTrigger</w:t>
      </w:r>
      <w:bookmarkEnd w:id="635"/>
      <w:bookmarkEnd w:id="636"/>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SimSun"/>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127E7B">
              <w:rPr>
                <w:rFonts w:eastAsia="SimSun"/>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Heading4"/>
        <w:rPr>
          <w:lang w:val="en-US"/>
        </w:rPr>
      </w:pPr>
      <w:bookmarkStart w:id="637" w:name="_Toc81226749"/>
      <w:bookmarkStart w:id="638" w:name="_Toc8967554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634"/>
      <w:bookmarkEnd w:id="637"/>
      <w:bookmarkEnd w:id="63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Heading4"/>
      </w:pPr>
      <w:bookmarkStart w:id="639" w:name="_Toc70928077"/>
      <w:bookmarkStart w:id="640" w:name="_Toc81226750"/>
      <w:bookmarkStart w:id="641" w:name="_Toc89675550"/>
      <w:r w:rsidRPr="00127E7B">
        <w:t>6.</w:t>
      </w:r>
      <w:r w:rsidR="00E36E13" w:rsidRPr="00127E7B">
        <w:t>2</w:t>
      </w:r>
      <w:r w:rsidRPr="00127E7B">
        <w:t>.6.5</w:t>
      </w:r>
      <w:r w:rsidRPr="00127E7B">
        <w:tab/>
        <w:t>Binary data</w:t>
      </w:r>
      <w:bookmarkEnd w:id="639"/>
      <w:bookmarkEnd w:id="640"/>
      <w:bookmarkEnd w:id="6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Heading3"/>
      </w:pPr>
      <w:bookmarkStart w:id="642" w:name="_Toc70928078"/>
      <w:bookmarkStart w:id="643" w:name="_Toc81226751"/>
      <w:bookmarkStart w:id="644" w:name="_Toc89675551"/>
      <w:r w:rsidRPr="00127E7B">
        <w:t>6.</w:t>
      </w:r>
      <w:r w:rsidR="00E36E13" w:rsidRPr="00127E7B">
        <w:t>2</w:t>
      </w:r>
      <w:r w:rsidRPr="00127E7B">
        <w:t>.7</w:t>
      </w:r>
      <w:r w:rsidRPr="00127E7B">
        <w:tab/>
        <w:t>Error Handling</w:t>
      </w:r>
      <w:bookmarkEnd w:id="642"/>
      <w:bookmarkEnd w:id="643"/>
      <w:bookmarkEnd w:id="644"/>
    </w:p>
    <w:p w14:paraId="2559194B" w14:textId="7763DF2D" w:rsidR="003F1FCA" w:rsidRPr="00127E7B" w:rsidRDefault="003F1FCA" w:rsidP="003F1FCA">
      <w:pPr>
        <w:pStyle w:val="Heading4"/>
      </w:pPr>
      <w:bookmarkStart w:id="645" w:name="_Toc70928079"/>
      <w:bookmarkStart w:id="646" w:name="_Toc81226752"/>
      <w:bookmarkStart w:id="647" w:name="_Toc89675552"/>
      <w:r w:rsidRPr="00127E7B">
        <w:t>6.</w:t>
      </w:r>
      <w:r w:rsidR="00E36E13" w:rsidRPr="00127E7B">
        <w:t>2</w:t>
      </w:r>
      <w:r w:rsidRPr="00127E7B">
        <w:t>.7.1</w:t>
      </w:r>
      <w:r w:rsidRPr="00127E7B">
        <w:tab/>
        <w:t>General</w:t>
      </w:r>
      <w:bookmarkEnd w:id="645"/>
      <w:bookmarkEnd w:id="646"/>
      <w:bookmarkEnd w:id="647"/>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Heading4"/>
      </w:pPr>
      <w:bookmarkStart w:id="648" w:name="_Toc70928080"/>
      <w:bookmarkStart w:id="649" w:name="_Toc81226753"/>
      <w:bookmarkStart w:id="650" w:name="_Toc89675553"/>
      <w:r w:rsidRPr="00127E7B">
        <w:t>6.</w:t>
      </w:r>
      <w:r w:rsidR="00E36E13" w:rsidRPr="00127E7B">
        <w:t>2</w:t>
      </w:r>
      <w:r w:rsidRPr="00127E7B">
        <w:t>.7.2</w:t>
      </w:r>
      <w:r w:rsidRPr="00127E7B">
        <w:tab/>
        <w:t>Protocol Errors</w:t>
      </w:r>
      <w:bookmarkEnd w:id="648"/>
      <w:bookmarkEnd w:id="649"/>
      <w:bookmarkEnd w:id="65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Heading4"/>
      </w:pPr>
      <w:bookmarkStart w:id="651" w:name="_Toc70928081"/>
      <w:bookmarkStart w:id="652" w:name="_Toc81226754"/>
      <w:bookmarkStart w:id="653" w:name="_Toc89675554"/>
      <w:r w:rsidRPr="00127E7B">
        <w:t>6.</w:t>
      </w:r>
      <w:r w:rsidR="00E36E13" w:rsidRPr="00127E7B">
        <w:t>2</w:t>
      </w:r>
      <w:r w:rsidRPr="00127E7B">
        <w:t>.7.3</w:t>
      </w:r>
      <w:r w:rsidRPr="00127E7B">
        <w:tab/>
        <w:t>Application Errors</w:t>
      </w:r>
      <w:bookmarkEnd w:id="651"/>
      <w:bookmarkEnd w:id="652"/>
      <w:bookmarkEnd w:id="65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Heading3"/>
      </w:pPr>
      <w:bookmarkStart w:id="654" w:name="_Toc70928082"/>
      <w:bookmarkStart w:id="655" w:name="_Toc81226755"/>
      <w:bookmarkStart w:id="656" w:name="_Toc89675555"/>
      <w:r w:rsidRPr="00127E7B">
        <w:t>6.</w:t>
      </w:r>
      <w:r w:rsidR="00E36E13" w:rsidRPr="00127E7B">
        <w:t>2</w:t>
      </w:r>
      <w:r w:rsidRPr="00127E7B">
        <w:t>.8</w:t>
      </w:r>
      <w:r w:rsidRPr="00127E7B">
        <w:tab/>
        <w:t>Feature negotiation</w:t>
      </w:r>
      <w:bookmarkEnd w:id="654"/>
      <w:bookmarkEnd w:id="655"/>
      <w:bookmarkEnd w:id="65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Heading3"/>
      </w:pPr>
      <w:bookmarkStart w:id="657" w:name="_Toc70928083"/>
      <w:bookmarkStart w:id="658" w:name="_Toc81226756"/>
      <w:bookmarkStart w:id="659" w:name="_Toc89675556"/>
      <w:r w:rsidRPr="00127E7B">
        <w:t>6.</w:t>
      </w:r>
      <w:r w:rsidR="00E36E13" w:rsidRPr="00127E7B">
        <w:t>2</w:t>
      </w:r>
      <w:r w:rsidRPr="00127E7B">
        <w:t>.9</w:t>
      </w:r>
      <w:r w:rsidRPr="00127E7B">
        <w:tab/>
        <w:t>Security</w:t>
      </w:r>
      <w:bookmarkEnd w:id="657"/>
      <w:bookmarkEnd w:id="658"/>
      <w:bookmarkEnd w:id="65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404"/>
    <w:bookmarkEnd w:id="405"/>
    <w:p w14:paraId="3EBFDC98" w14:textId="77777777" w:rsidR="008A6D4A" w:rsidRPr="00127E7B" w:rsidRDefault="008A6D4A" w:rsidP="008A6D4A">
      <w:pPr>
        <w:pStyle w:val="Heading8"/>
      </w:pPr>
      <w:r w:rsidRPr="00127E7B">
        <w:br w:type="page"/>
      </w:r>
      <w:bookmarkStart w:id="660" w:name="_Toc510696650"/>
      <w:bookmarkStart w:id="661" w:name="_Toc35971450"/>
      <w:bookmarkStart w:id="662" w:name="_Toc70325151"/>
      <w:bookmarkStart w:id="663" w:name="_Toc81226757"/>
      <w:bookmarkStart w:id="664" w:name="_Toc89675557"/>
      <w:r w:rsidRPr="00127E7B">
        <w:lastRenderedPageBreak/>
        <w:t>Annex A (normative):</w:t>
      </w:r>
      <w:r w:rsidRPr="00127E7B">
        <w:br/>
        <w:t>OpenAPI specification</w:t>
      </w:r>
      <w:bookmarkEnd w:id="660"/>
      <w:bookmarkEnd w:id="661"/>
      <w:bookmarkEnd w:id="662"/>
      <w:bookmarkEnd w:id="663"/>
      <w:bookmarkEnd w:id="664"/>
    </w:p>
    <w:p w14:paraId="617E9779" w14:textId="77777777" w:rsidR="008A6D4A" w:rsidRPr="00127E7B" w:rsidRDefault="008A6D4A" w:rsidP="008A6D4A">
      <w:pPr>
        <w:pStyle w:val="Heading2"/>
      </w:pPr>
      <w:bookmarkStart w:id="665" w:name="_Toc510696651"/>
      <w:bookmarkStart w:id="666" w:name="_Toc35971451"/>
      <w:bookmarkStart w:id="667" w:name="_Toc70325152"/>
      <w:bookmarkStart w:id="668" w:name="_Toc81226758"/>
      <w:bookmarkStart w:id="669" w:name="_Toc89675558"/>
      <w:bookmarkStart w:id="670" w:name="_Hlk64365579"/>
      <w:r w:rsidRPr="00127E7B">
        <w:t>A.1</w:t>
      </w:r>
      <w:r w:rsidRPr="00127E7B">
        <w:tab/>
        <w:t>General</w:t>
      </w:r>
      <w:bookmarkEnd w:id="665"/>
      <w:bookmarkEnd w:id="666"/>
      <w:bookmarkEnd w:id="667"/>
      <w:bookmarkEnd w:id="668"/>
      <w:bookmarkEnd w:id="669"/>
    </w:p>
    <w:p w14:paraId="5085D825" w14:textId="2DF21E2B" w:rsidR="008A6D4A" w:rsidRPr="00127E7B" w:rsidRDefault="008A6D4A" w:rsidP="008A6D4A">
      <w:bookmarkStart w:id="671"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672"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Heading2"/>
      </w:pPr>
      <w:bookmarkStart w:id="673" w:name="_Toc70325153"/>
      <w:bookmarkStart w:id="674" w:name="_Toc81226759"/>
      <w:bookmarkStart w:id="675" w:name="_Toc89675559"/>
      <w:bookmarkStart w:id="676" w:name="_Hlk64365599"/>
      <w:bookmarkEnd w:id="670"/>
      <w:r w:rsidRPr="00127E7B">
        <w:t>A.2</w:t>
      </w:r>
      <w:r w:rsidRPr="00127E7B">
        <w:tab/>
      </w:r>
      <w:r w:rsidR="004432AA" w:rsidRPr="00127E7B">
        <w:t>Nnsacf_</w:t>
      </w:r>
      <w:r w:rsidR="001E7415" w:rsidRPr="00127E7B">
        <w:t>NSAC</w:t>
      </w:r>
      <w:r w:rsidRPr="00127E7B">
        <w:t xml:space="preserve"> API</w:t>
      </w:r>
      <w:bookmarkEnd w:id="671"/>
      <w:bookmarkEnd w:id="672"/>
      <w:bookmarkEnd w:id="673"/>
      <w:bookmarkEnd w:id="674"/>
      <w:bookmarkEnd w:id="675"/>
    </w:p>
    <w:p w14:paraId="1B4DE8C2" w14:textId="77777777" w:rsidR="008A6D4A" w:rsidRPr="00127E7B" w:rsidRDefault="008A6D4A" w:rsidP="008A6D4A">
      <w:pPr>
        <w:pStyle w:val="PL"/>
      </w:pPr>
      <w:bookmarkStart w:id="677" w:name="_Hlk515634373"/>
      <w:bookmarkStart w:id="678" w:name="_Hlk515642979"/>
      <w:bookmarkStart w:id="67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BAF57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E4CCA">
        <w:rPr>
          <w:lang w:val="fr-FR"/>
        </w:rPr>
        <w:t>3</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680" w:name="_Hlk514243590"/>
    </w:p>
    <w:p w14:paraId="45771AD0" w14:textId="77777777" w:rsidR="008A6D4A" w:rsidRPr="00127E7B" w:rsidRDefault="008A6D4A" w:rsidP="008A6D4A">
      <w:pPr>
        <w:pStyle w:val="PL"/>
        <w:rPr>
          <w:lang w:val="fr-FR"/>
        </w:rPr>
      </w:pPr>
      <w:r w:rsidRPr="00127E7B">
        <w:rPr>
          <w:lang w:val="fr-FR"/>
        </w:rPr>
        <w:t>externalDocs:</w:t>
      </w:r>
    </w:p>
    <w:p w14:paraId="054C6DBD" w14:textId="0F20B2B3"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54317A">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680"/>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681" w:name="_Hlk515639407"/>
      <w:bookmarkEnd w:id="676"/>
      <w:bookmarkEnd w:id="677"/>
      <w:bookmarkEnd w:id="67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260D63AA" w14:textId="77777777" w:rsidR="00CA24BF" w:rsidRDefault="00CA24BF" w:rsidP="00CA24BF">
      <w:pPr>
        <w:pStyle w:val="PL"/>
      </w:pPr>
      <w:r w:rsidRPr="00544965">
        <w:t xml:space="preserve">        - </w:t>
      </w:r>
      <w:r>
        <w:t>acuOperationList</w:t>
      </w:r>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lastRenderedPageBreak/>
        <w:t xml:space="preserve">          items:</w:t>
      </w:r>
    </w:p>
    <w:p w14:paraId="39DF777D" w14:textId="77777777" w:rsidR="00875AFA" w:rsidRPr="00127E7B" w:rsidRDefault="00875AFA" w:rsidP="00875AFA">
      <w:pPr>
        <w:pStyle w:val="PL"/>
      </w:pPr>
      <w:r w:rsidRPr="00127E7B">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45829273" w14:textId="77777777" w:rsidR="00CA24BF" w:rsidRDefault="00CA24BF" w:rsidP="00CA24BF">
      <w:pPr>
        <w:pStyle w:val="PL"/>
      </w:pPr>
      <w:r w:rsidRPr="00544965">
        <w:t xml:space="preserve">        - </w:t>
      </w:r>
      <w:r>
        <w:t>acuOperationList</w:t>
      </w:r>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lastRenderedPageBreak/>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Heading2"/>
      </w:pPr>
      <w:bookmarkStart w:id="682" w:name="_Toc70928086"/>
      <w:bookmarkStart w:id="683" w:name="_Toc81226760"/>
      <w:bookmarkStart w:id="684" w:name="_Toc89675560"/>
      <w:bookmarkEnd w:id="679"/>
      <w:bookmarkEnd w:id="681"/>
      <w:r w:rsidRPr="00127E7B">
        <w:t>A.</w:t>
      </w:r>
      <w:r w:rsidR="004A5628" w:rsidRPr="00127E7B">
        <w:t>3</w:t>
      </w:r>
      <w:r w:rsidRPr="00127E7B">
        <w:tab/>
        <w:t>Nnsacf_SliceEventExposure API</w:t>
      </w:r>
      <w:bookmarkEnd w:id="682"/>
      <w:bookmarkEnd w:id="683"/>
      <w:bookmarkEnd w:id="68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408AB822" w:rsidR="009E4CEF" w:rsidRPr="00127E7B" w:rsidRDefault="009E4CEF" w:rsidP="009E4CEF">
      <w:pPr>
        <w:pStyle w:val="PL"/>
        <w:rPr>
          <w:lang w:val="fr-FR"/>
        </w:rPr>
      </w:pPr>
      <w:r w:rsidRPr="00127E7B">
        <w:rPr>
          <w:lang w:val="fr-FR"/>
        </w:rPr>
        <w:t xml:space="preserve">  version: 1.0.0-alpha.</w:t>
      </w:r>
      <w:r w:rsidR="0061168C">
        <w:rPr>
          <w:lang w:val="fr-FR"/>
        </w:rPr>
        <w:t>3</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055469D8"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r w:rsidR="008B638B">
        <w:rPr>
          <w:lang w:val="fr-FR"/>
        </w:rPr>
        <w:t>0</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4" w:history="1">
        <w:r w:rsidRPr="00127E7B">
          <w:rPr>
            <w:rStyle w:val="Hyperlink"/>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lastRenderedPageBreak/>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lastRenderedPageBreak/>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77777777" w:rsidR="00212E94" w:rsidRPr="00127E7B" w:rsidRDefault="00212E94" w:rsidP="00212E94">
      <w:pPr>
        <w:pStyle w:val="PL"/>
      </w:pPr>
      <w:r w:rsidRPr="00127E7B">
        <w:t xml:space="preserve">        reportList:</w:t>
      </w:r>
    </w:p>
    <w:p w14:paraId="1D8B6500" w14:textId="77777777" w:rsidR="00212E94" w:rsidRPr="00127E7B" w:rsidRDefault="00212E94" w:rsidP="00212E94">
      <w:pPr>
        <w:pStyle w:val="PL"/>
      </w:pPr>
      <w:r w:rsidRPr="00127E7B">
        <w:t xml:space="preserve">          type: array</w:t>
      </w:r>
    </w:p>
    <w:p w14:paraId="07AE823A" w14:textId="77777777" w:rsidR="00212E94" w:rsidRPr="00127E7B" w:rsidRDefault="00212E94" w:rsidP="00212E94">
      <w:pPr>
        <w:pStyle w:val="PL"/>
      </w:pPr>
      <w:r w:rsidRPr="00127E7B">
        <w:t xml:space="preserve">          items:</w:t>
      </w:r>
    </w:p>
    <w:p w14:paraId="4CC69AA6" w14:textId="77777777" w:rsidR="00212E94" w:rsidRPr="00127E7B" w:rsidRDefault="00212E94" w:rsidP="00212E94">
      <w:pPr>
        <w:pStyle w:val="PL"/>
      </w:pPr>
      <w:r w:rsidRPr="00127E7B">
        <w:t xml:space="preserve">            $ref: '#/components/schemas/</w:t>
      </w:r>
      <w:r w:rsidRPr="00127E7B">
        <w:rPr>
          <w:rFonts w:hint="eastAsia"/>
        </w:rPr>
        <w:t>SACEventReportItem</w:t>
      </w:r>
      <w:r w:rsidRPr="00127E7B">
        <w:t>'</w:t>
      </w:r>
    </w:p>
    <w:p w14:paraId="7A27B941" w14:textId="77777777" w:rsidR="00212E94" w:rsidRPr="00127E7B" w:rsidRDefault="00212E94" w:rsidP="00212E94">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lastRenderedPageBreak/>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lastRenderedPageBreak/>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3446B6">
      <w:pPr>
        <w:pStyle w:val="Heading8"/>
      </w:pPr>
      <w:bookmarkStart w:id="685" w:name="historyclause"/>
      <w:r w:rsidRPr="00127E7B">
        <w:br w:type="page"/>
      </w:r>
      <w:bookmarkStart w:id="686" w:name="_Toc2086459"/>
      <w:bookmarkStart w:id="687" w:name="_Toc70325155"/>
      <w:bookmarkStart w:id="688" w:name="_Toc81226761"/>
      <w:bookmarkStart w:id="689" w:name="_Toc89675561"/>
      <w:bookmarkEnd w:id="685"/>
      <w:r w:rsidR="003446B6" w:rsidRPr="00127E7B">
        <w:lastRenderedPageBreak/>
        <w:t>Annex &lt;X&gt; (informative):</w:t>
      </w:r>
      <w:r w:rsidR="003446B6" w:rsidRPr="00127E7B">
        <w:br/>
        <w:t>Change history</w:t>
      </w:r>
      <w:bookmarkEnd w:id="686"/>
      <w:bookmarkEnd w:id="687"/>
      <w:bookmarkEnd w:id="688"/>
      <w:bookmarkEnd w:id="689"/>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172BEC50"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11D1C" w14:textId="77777777" w:rsidR="00B94274" w:rsidRDefault="00B94274">
      <w:r>
        <w:separator/>
      </w:r>
    </w:p>
  </w:endnote>
  <w:endnote w:type="continuationSeparator" w:id="0">
    <w:p w14:paraId="74182ABB" w14:textId="77777777" w:rsidR="00B94274" w:rsidRDefault="00B9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4E512C" w:rsidRDefault="004E5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54894" w14:textId="77777777" w:rsidR="00B94274" w:rsidRDefault="00B94274">
      <w:r>
        <w:separator/>
      </w:r>
    </w:p>
  </w:footnote>
  <w:footnote w:type="continuationSeparator" w:id="0">
    <w:p w14:paraId="141CA07B" w14:textId="77777777" w:rsidR="00B94274" w:rsidRDefault="00B9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0A2CCC4B"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38B">
      <w:rPr>
        <w:rFonts w:ascii="Arial" w:hAnsi="Arial" w:cs="Arial"/>
        <w:b/>
        <w:noProof/>
        <w:sz w:val="18"/>
        <w:szCs w:val="18"/>
      </w:rPr>
      <w:t>3GPP TS 29.536 V1.0.0 (2021-12)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61B">
      <w:rPr>
        <w:rFonts w:ascii="Arial" w:hAnsi="Arial" w:cs="Arial"/>
        <w:b/>
        <w:noProof/>
        <w:sz w:val="18"/>
        <w:szCs w:val="18"/>
      </w:rPr>
      <w:t>62</w:t>
    </w:r>
    <w:r>
      <w:rPr>
        <w:rFonts w:ascii="Arial" w:hAnsi="Arial" w:cs="Arial"/>
        <w:b/>
        <w:sz w:val="18"/>
        <w:szCs w:val="18"/>
      </w:rPr>
      <w:fldChar w:fldCharType="end"/>
    </w:r>
  </w:p>
  <w:p w14:paraId="38A117B3" w14:textId="42BBF878"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38B">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17B0"/>
    <w:rsid w:val="000B62FF"/>
    <w:rsid w:val="000C47C3"/>
    <w:rsid w:val="000C5626"/>
    <w:rsid w:val="000C5C6C"/>
    <w:rsid w:val="000D0BE2"/>
    <w:rsid w:val="000D58AB"/>
    <w:rsid w:val="000D5B29"/>
    <w:rsid w:val="000D5B40"/>
    <w:rsid w:val="000E45DF"/>
    <w:rsid w:val="00101294"/>
    <w:rsid w:val="00101FD0"/>
    <w:rsid w:val="00103623"/>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5AAC"/>
    <w:rsid w:val="00156599"/>
    <w:rsid w:val="00157475"/>
    <w:rsid w:val="001609FA"/>
    <w:rsid w:val="00161E46"/>
    <w:rsid w:val="0016361A"/>
    <w:rsid w:val="001702AF"/>
    <w:rsid w:val="00172070"/>
    <w:rsid w:val="00175DF2"/>
    <w:rsid w:val="00175EB9"/>
    <w:rsid w:val="00181F0A"/>
    <w:rsid w:val="00190EDD"/>
    <w:rsid w:val="00196C54"/>
    <w:rsid w:val="001A16FB"/>
    <w:rsid w:val="001A39A2"/>
    <w:rsid w:val="001A4C42"/>
    <w:rsid w:val="001A564B"/>
    <w:rsid w:val="001A6C9E"/>
    <w:rsid w:val="001A7420"/>
    <w:rsid w:val="001B384E"/>
    <w:rsid w:val="001B5BE2"/>
    <w:rsid w:val="001B6637"/>
    <w:rsid w:val="001B6A7F"/>
    <w:rsid w:val="001C028F"/>
    <w:rsid w:val="001C0865"/>
    <w:rsid w:val="001C21C3"/>
    <w:rsid w:val="001C4ECF"/>
    <w:rsid w:val="001C5AAF"/>
    <w:rsid w:val="001D02C2"/>
    <w:rsid w:val="001D5B00"/>
    <w:rsid w:val="001D71D9"/>
    <w:rsid w:val="001E3B74"/>
    <w:rsid w:val="001E4996"/>
    <w:rsid w:val="001E6D71"/>
    <w:rsid w:val="001E7415"/>
    <w:rsid w:val="001E7FD5"/>
    <w:rsid w:val="001F0C1D"/>
    <w:rsid w:val="001F1132"/>
    <w:rsid w:val="001F168B"/>
    <w:rsid w:val="001F1F85"/>
    <w:rsid w:val="001F2CDD"/>
    <w:rsid w:val="001F3939"/>
    <w:rsid w:val="00203EE8"/>
    <w:rsid w:val="00204EDE"/>
    <w:rsid w:val="002107FC"/>
    <w:rsid w:val="00212E94"/>
    <w:rsid w:val="00212EC9"/>
    <w:rsid w:val="00215A6D"/>
    <w:rsid w:val="002173ED"/>
    <w:rsid w:val="00217AC0"/>
    <w:rsid w:val="00221A23"/>
    <w:rsid w:val="00221B54"/>
    <w:rsid w:val="002300F3"/>
    <w:rsid w:val="002304EB"/>
    <w:rsid w:val="002347A2"/>
    <w:rsid w:val="00240D7D"/>
    <w:rsid w:val="0024466D"/>
    <w:rsid w:val="00244EFD"/>
    <w:rsid w:val="00245BF6"/>
    <w:rsid w:val="00247EF2"/>
    <w:rsid w:val="002502B4"/>
    <w:rsid w:val="00252A37"/>
    <w:rsid w:val="002675F0"/>
    <w:rsid w:val="0026764C"/>
    <w:rsid w:val="0027537A"/>
    <w:rsid w:val="00276C2E"/>
    <w:rsid w:val="00282531"/>
    <w:rsid w:val="002838A9"/>
    <w:rsid w:val="0028561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1DA4"/>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6EA0"/>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0595"/>
    <w:rsid w:val="004E213A"/>
    <w:rsid w:val="004E3160"/>
    <w:rsid w:val="004E3426"/>
    <w:rsid w:val="004E382F"/>
    <w:rsid w:val="004E4CCA"/>
    <w:rsid w:val="004E512C"/>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168C"/>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02FD"/>
    <w:rsid w:val="006D2D1A"/>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93A74"/>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B638B"/>
    <w:rsid w:val="008C1994"/>
    <w:rsid w:val="008C26D3"/>
    <w:rsid w:val="008C384C"/>
    <w:rsid w:val="008C5FCE"/>
    <w:rsid w:val="008C6881"/>
    <w:rsid w:val="008C77EA"/>
    <w:rsid w:val="008D454C"/>
    <w:rsid w:val="008D4D63"/>
    <w:rsid w:val="008D6E3D"/>
    <w:rsid w:val="008E1814"/>
    <w:rsid w:val="008E3662"/>
    <w:rsid w:val="008E3FF6"/>
    <w:rsid w:val="008F11B5"/>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7B58"/>
    <w:rsid w:val="009A31E0"/>
    <w:rsid w:val="009A6712"/>
    <w:rsid w:val="009B6E5B"/>
    <w:rsid w:val="009C00EA"/>
    <w:rsid w:val="009C43F3"/>
    <w:rsid w:val="009D19B4"/>
    <w:rsid w:val="009D461B"/>
    <w:rsid w:val="009D6877"/>
    <w:rsid w:val="009D76BE"/>
    <w:rsid w:val="009E4CEF"/>
    <w:rsid w:val="009E4F65"/>
    <w:rsid w:val="009F205D"/>
    <w:rsid w:val="009F32E9"/>
    <w:rsid w:val="009F37B7"/>
    <w:rsid w:val="009F4A2D"/>
    <w:rsid w:val="009F5985"/>
    <w:rsid w:val="009F75E1"/>
    <w:rsid w:val="00A026C6"/>
    <w:rsid w:val="00A036E3"/>
    <w:rsid w:val="00A1030E"/>
    <w:rsid w:val="00A10F02"/>
    <w:rsid w:val="00A10F26"/>
    <w:rsid w:val="00A164B4"/>
    <w:rsid w:val="00A174B2"/>
    <w:rsid w:val="00A17B75"/>
    <w:rsid w:val="00A17DD6"/>
    <w:rsid w:val="00A20361"/>
    <w:rsid w:val="00A2144E"/>
    <w:rsid w:val="00A26956"/>
    <w:rsid w:val="00A27486"/>
    <w:rsid w:val="00A310C0"/>
    <w:rsid w:val="00A31493"/>
    <w:rsid w:val="00A32BB3"/>
    <w:rsid w:val="00A35160"/>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94274"/>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3054"/>
    <w:rsid w:val="00C05C92"/>
    <w:rsid w:val="00C074DD"/>
    <w:rsid w:val="00C1249D"/>
    <w:rsid w:val="00C13700"/>
    <w:rsid w:val="00C139DA"/>
    <w:rsid w:val="00C1496A"/>
    <w:rsid w:val="00C2647E"/>
    <w:rsid w:val="00C279D0"/>
    <w:rsid w:val="00C31B00"/>
    <w:rsid w:val="00C33079"/>
    <w:rsid w:val="00C41DFA"/>
    <w:rsid w:val="00C41EE1"/>
    <w:rsid w:val="00C43091"/>
    <w:rsid w:val="00C435AE"/>
    <w:rsid w:val="00C45231"/>
    <w:rsid w:val="00C45535"/>
    <w:rsid w:val="00C519B3"/>
    <w:rsid w:val="00C51CAF"/>
    <w:rsid w:val="00C556D2"/>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24BF"/>
    <w:rsid w:val="00CA3D0C"/>
    <w:rsid w:val="00CA48FB"/>
    <w:rsid w:val="00CA714E"/>
    <w:rsid w:val="00CA7298"/>
    <w:rsid w:val="00CB60FA"/>
    <w:rsid w:val="00CB62AE"/>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04B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7A87"/>
    <w:rsid w:val="00E51031"/>
    <w:rsid w:val="00E51724"/>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669D0"/>
    <w:rsid w:val="00F73385"/>
    <w:rsid w:val="00F76D36"/>
    <w:rsid w:val="00F82546"/>
    <w:rsid w:val="00F82CA9"/>
    <w:rsid w:val="00F83C64"/>
    <w:rsid w:val="00F83E96"/>
    <w:rsid w:val="00F9008D"/>
    <w:rsid w:val="00F9046A"/>
    <w:rsid w:val="00F914F5"/>
    <w:rsid w:val="00F95C7F"/>
    <w:rsid w:val="00F96303"/>
    <w:rsid w:val="00FA1266"/>
    <w:rsid w:val="00FA41B7"/>
    <w:rsid w:val="00FB1E7D"/>
    <w:rsid w:val="00FB4E06"/>
    <w:rsid w:val="00FC1192"/>
    <w:rsid w:val="00FC3917"/>
    <w:rsid w:val="00FC4152"/>
    <w:rsid w:val="00FC45B5"/>
    <w:rsid w:val="00FD2EA8"/>
    <w:rsid w:val="00FD35DD"/>
    <w:rsid w:val="00FE18C2"/>
    <w:rsid w:val="00FE18D8"/>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5C20CBF2-0137-4DBB-8002-90C0C780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908A-6D71-4116-AE03-845A8897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19671</Words>
  <Characters>112127</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6</cp:revision>
  <cp:lastPrinted>2019-02-25T14:05:00Z</cp:lastPrinted>
  <dcterms:created xsi:type="dcterms:W3CDTF">2021-12-06T08:32:00Z</dcterms:created>
  <dcterms:modified xsi:type="dcterms:W3CDTF">2021-12-06T08:51:00Z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