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7AFBE09"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517EFA">
              <w:t>2</w:t>
            </w:r>
            <w:r>
              <w:t>.</w:t>
            </w:r>
            <w:r w:rsidR="00BA4561">
              <w:t xml:space="preserve">0 </w:t>
            </w:r>
            <w:r>
              <w:rPr>
                <w:sz w:val="32"/>
              </w:rPr>
              <w:t>(</w:t>
            </w:r>
            <w:r w:rsidR="00660C78">
              <w:rPr>
                <w:sz w:val="32"/>
              </w:rPr>
              <w:t>2023</w:t>
            </w:r>
            <w:r>
              <w:rPr>
                <w:sz w:val="32"/>
              </w:rPr>
              <w:t>-</w:t>
            </w:r>
            <w:r w:rsidR="00517EFA">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49302670"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354523E0" w14:textId="44A39006" w:rsidR="00CB751D" w:rsidRDefault="00F718B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 MERGEFORMAT  \* MERGEFORMAT  \* MERGEFORMAT  \* MERGEFORMAT  \* MERGEFORMAT  \* MERGEFORMAT </w:instrText>
      </w:r>
      <w:r>
        <w:fldChar w:fldCharType="separate"/>
      </w:r>
      <w:r w:rsidR="00CB751D">
        <w:rPr>
          <w:noProof/>
        </w:rPr>
        <w:t>Foreword</w:t>
      </w:r>
      <w:r w:rsidR="00CB751D">
        <w:rPr>
          <w:noProof/>
        </w:rPr>
        <w:tab/>
      </w:r>
      <w:r w:rsidR="00CB751D">
        <w:rPr>
          <w:noProof/>
        </w:rPr>
        <w:fldChar w:fldCharType="begin" w:fldLock="1"/>
      </w:r>
      <w:r w:rsidR="00CB751D">
        <w:rPr>
          <w:noProof/>
        </w:rPr>
        <w:instrText xml:space="preserve"> PAGEREF _Toc138689867 \h </w:instrText>
      </w:r>
      <w:r w:rsidR="00CB751D">
        <w:rPr>
          <w:noProof/>
        </w:rPr>
      </w:r>
      <w:r w:rsidR="00CB751D">
        <w:rPr>
          <w:noProof/>
        </w:rPr>
        <w:fldChar w:fldCharType="separate"/>
      </w:r>
      <w:r w:rsidR="00CB751D">
        <w:rPr>
          <w:noProof/>
        </w:rPr>
        <w:t>5</w:t>
      </w:r>
      <w:r w:rsidR="00CB751D">
        <w:rPr>
          <w:noProof/>
        </w:rPr>
        <w:fldChar w:fldCharType="end"/>
      </w:r>
    </w:p>
    <w:p w14:paraId="387E055E" w14:textId="4FA0C9B6"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_Toc138689868 \h </w:instrText>
      </w:r>
      <w:r>
        <w:rPr>
          <w:noProof/>
        </w:rPr>
      </w:r>
      <w:r>
        <w:rPr>
          <w:noProof/>
        </w:rPr>
        <w:fldChar w:fldCharType="separate"/>
      </w:r>
      <w:r>
        <w:rPr>
          <w:noProof/>
        </w:rPr>
        <w:t>7</w:t>
      </w:r>
      <w:r>
        <w:rPr>
          <w:noProof/>
        </w:rPr>
        <w:fldChar w:fldCharType="end"/>
      </w:r>
    </w:p>
    <w:p w14:paraId="55A0BB71" w14:textId="2CCD84CF"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_Toc138689869 \h </w:instrText>
      </w:r>
      <w:r>
        <w:rPr>
          <w:noProof/>
        </w:rPr>
      </w:r>
      <w:r>
        <w:rPr>
          <w:noProof/>
        </w:rPr>
        <w:fldChar w:fldCharType="separate"/>
      </w:r>
      <w:r>
        <w:rPr>
          <w:noProof/>
        </w:rPr>
        <w:t>7</w:t>
      </w:r>
      <w:r>
        <w:rPr>
          <w:noProof/>
        </w:rPr>
        <w:fldChar w:fldCharType="end"/>
      </w:r>
    </w:p>
    <w:p w14:paraId="1243C528" w14:textId="2BCE517C"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_Toc138689870 \h </w:instrText>
      </w:r>
      <w:r>
        <w:rPr>
          <w:noProof/>
        </w:rPr>
      </w:r>
      <w:r>
        <w:rPr>
          <w:noProof/>
        </w:rPr>
        <w:fldChar w:fldCharType="separate"/>
      </w:r>
      <w:r>
        <w:rPr>
          <w:noProof/>
        </w:rPr>
        <w:t>8</w:t>
      </w:r>
      <w:r>
        <w:rPr>
          <w:noProof/>
        </w:rPr>
        <w:fldChar w:fldCharType="end"/>
      </w:r>
    </w:p>
    <w:p w14:paraId="4CEF409C" w14:textId="0764AAE2" w:rsidR="00CB751D" w:rsidRDefault="00CB75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_Toc138689871 \h </w:instrText>
      </w:r>
      <w:r>
        <w:rPr>
          <w:noProof/>
        </w:rPr>
      </w:r>
      <w:r>
        <w:rPr>
          <w:noProof/>
        </w:rPr>
        <w:fldChar w:fldCharType="separate"/>
      </w:r>
      <w:r>
        <w:rPr>
          <w:noProof/>
        </w:rPr>
        <w:t>8</w:t>
      </w:r>
      <w:r>
        <w:rPr>
          <w:noProof/>
        </w:rPr>
        <w:fldChar w:fldCharType="end"/>
      </w:r>
    </w:p>
    <w:p w14:paraId="118E798A" w14:textId="6BCF4BF1" w:rsidR="00CB751D" w:rsidRDefault="00CB75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_Toc138689872 \h </w:instrText>
      </w:r>
      <w:r>
        <w:rPr>
          <w:noProof/>
        </w:rPr>
      </w:r>
      <w:r>
        <w:rPr>
          <w:noProof/>
        </w:rPr>
        <w:fldChar w:fldCharType="separate"/>
      </w:r>
      <w:r>
        <w:rPr>
          <w:noProof/>
        </w:rPr>
        <w:t>8</w:t>
      </w:r>
      <w:r>
        <w:rPr>
          <w:noProof/>
        </w:rPr>
        <w:fldChar w:fldCharType="end"/>
      </w:r>
    </w:p>
    <w:p w14:paraId="21D966F2" w14:textId="2D695B88" w:rsidR="00CB751D" w:rsidRDefault="00CB75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_Toc138689873 \h </w:instrText>
      </w:r>
      <w:r>
        <w:rPr>
          <w:noProof/>
        </w:rPr>
      </w:r>
      <w:r>
        <w:rPr>
          <w:noProof/>
        </w:rPr>
        <w:fldChar w:fldCharType="separate"/>
      </w:r>
      <w:r>
        <w:rPr>
          <w:noProof/>
        </w:rPr>
        <w:t>8</w:t>
      </w:r>
      <w:r>
        <w:rPr>
          <w:noProof/>
        </w:rPr>
        <w:fldChar w:fldCharType="end"/>
      </w:r>
    </w:p>
    <w:p w14:paraId="2C4F1427" w14:textId="2A9C6956"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AAnF</w:t>
      </w:r>
      <w:r>
        <w:rPr>
          <w:noProof/>
        </w:rPr>
        <w:tab/>
      </w:r>
      <w:r>
        <w:rPr>
          <w:noProof/>
        </w:rPr>
        <w:fldChar w:fldCharType="begin" w:fldLock="1"/>
      </w:r>
      <w:r>
        <w:rPr>
          <w:noProof/>
        </w:rPr>
        <w:instrText xml:space="preserve"> PAGEREF _Toc138689874 \h </w:instrText>
      </w:r>
      <w:r>
        <w:rPr>
          <w:noProof/>
        </w:rPr>
      </w:r>
      <w:r>
        <w:rPr>
          <w:noProof/>
        </w:rPr>
        <w:fldChar w:fldCharType="separate"/>
      </w:r>
      <w:r>
        <w:rPr>
          <w:noProof/>
        </w:rPr>
        <w:t>8</w:t>
      </w:r>
      <w:r>
        <w:rPr>
          <w:noProof/>
        </w:rPr>
        <w:fldChar w:fldCharType="end"/>
      </w:r>
    </w:p>
    <w:p w14:paraId="70C4E585" w14:textId="438C814E" w:rsidR="00CB751D" w:rsidRDefault="00CB75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_Toc138689875 \h </w:instrText>
      </w:r>
      <w:r>
        <w:rPr>
          <w:noProof/>
        </w:rPr>
      </w:r>
      <w:r>
        <w:rPr>
          <w:noProof/>
        </w:rPr>
        <w:fldChar w:fldCharType="separate"/>
      </w:r>
      <w:r>
        <w:rPr>
          <w:noProof/>
        </w:rPr>
        <w:t>8</w:t>
      </w:r>
      <w:r>
        <w:rPr>
          <w:noProof/>
        </w:rPr>
        <w:fldChar w:fldCharType="end"/>
      </w:r>
    </w:p>
    <w:p w14:paraId="4CA618DA" w14:textId="76DBB7EC" w:rsidR="00CB751D" w:rsidRDefault="00CB75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Naanf_AKMA Service</w:t>
      </w:r>
      <w:r>
        <w:rPr>
          <w:noProof/>
        </w:rPr>
        <w:tab/>
      </w:r>
      <w:r>
        <w:rPr>
          <w:noProof/>
        </w:rPr>
        <w:fldChar w:fldCharType="begin" w:fldLock="1"/>
      </w:r>
      <w:r>
        <w:rPr>
          <w:noProof/>
        </w:rPr>
        <w:instrText xml:space="preserve"> PAGEREF _Toc138689876 \h </w:instrText>
      </w:r>
      <w:r>
        <w:rPr>
          <w:noProof/>
        </w:rPr>
      </w:r>
      <w:r>
        <w:rPr>
          <w:noProof/>
        </w:rPr>
        <w:fldChar w:fldCharType="separate"/>
      </w:r>
      <w:r>
        <w:rPr>
          <w:noProof/>
        </w:rPr>
        <w:t>9</w:t>
      </w:r>
      <w:r>
        <w:rPr>
          <w:noProof/>
        </w:rPr>
        <w:fldChar w:fldCharType="end"/>
      </w:r>
    </w:p>
    <w:p w14:paraId="1B142EA7" w14:textId="12580B39"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_Toc138689877 \h </w:instrText>
      </w:r>
      <w:r>
        <w:rPr>
          <w:noProof/>
        </w:rPr>
      </w:r>
      <w:r>
        <w:rPr>
          <w:noProof/>
        </w:rPr>
        <w:fldChar w:fldCharType="separate"/>
      </w:r>
      <w:r>
        <w:rPr>
          <w:noProof/>
        </w:rPr>
        <w:t>9</w:t>
      </w:r>
      <w:r>
        <w:rPr>
          <w:noProof/>
        </w:rPr>
        <w:fldChar w:fldCharType="end"/>
      </w:r>
    </w:p>
    <w:p w14:paraId="704E6CC5" w14:textId="6372C51E"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_Toc138689878 \h </w:instrText>
      </w:r>
      <w:r>
        <w:rPr>
          <w:noProof/>
        </w:rPr>
      </w:r>
      <w:r>
        <w:rPr>
          <w:noProof/>
        </w:rPr>
        <w:fldChar w:fldCharType="separate"/>
      </w:r>
      <w:r>
        <w:rPr>
          <w:noProof/>
        </w:rPr>
        <w:t>9</w:t>
      </w:r>
      <w:r>
        <w:rPr>
          <w:noProof/>
        </w:rPr>
        <w:fldChar w:fldCharType="end"/>
      </w:r>
    </w:p>
    <w:p w14:paraId="0BAFB2F0" w14:textId="7991AEF4"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_Toc138689879 \h </w:instrText>
      </w:r>
      <w:r>
        <w:rPr>
          <w:noProof/>
        </w:rPr>
      </w:r>
      <w:r>
        <w:rPr>
          <w:noProof/>
        </w:rPr>
        <w:fldChar w:fldCharType="separate"/>
      </w:r>
      <w:r>
        <w:rPr>
          <w:noProof/>
        </w:rPr>
        <w:t>9</w:t>
      </w:r>
      <w:r>
        <w:rPr>
          <w:noProof/>
        </w:rPr>
        <w:fldChar w:fldCharType="end"/>
      </w:r>
    </w:p>
    <w:p w14:paraId="6E704DEB" w14:textId="38EB29A4"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_Toc138689880 \h </w:instrText>
      </w:r>
      <w:r>
        <w:rPr>
          <w:noProof/>
        </w:rPr>
      </w:r>
      <w:r>
        <w:rPr>
          <w:noProof/>
        </w:rPr>
        <w:fldChar w:fldCharType="separate"/>
      </w:r>
      <w:r>
        <w:rPr>
          <w:noProof/>
        </w:rPr>
        <w:t>10</w:t>
      </w:r>
      <w:r>
        <w:rPr>
          <w:noProof/>
        </w:rPr>
        <w:fldChar w:fldCharType="end"/>
      </w:r>
    </w:p>
    <w:p w14:paraId="656A1B11" w14:textId="199A776B"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4.2.1.3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_Toc138689881 \h </w:instrText>
      </w:r>
      <w:r>
        <w:rPr>
          <w:noProof/>
        </w:rPr>
      </w:r>
      <w:r>
        <w:rPr>
          <w:noProof/>
        </w:rPr>
        <w:fldChar w:fldCharType="separate"/>
      </w:r>
      <w:r>
        <w:rPr>
          <w:noProof/>
        </w:rPr>
        <w:t>10</w:t>
      </w:r>
      <w:r>
        <w:rPr>
          <w:noProof/>
        </w:rPr>
        <w:fldChar w:fldCharType="end"/>
      </w:r>
    </w:p>
    <w:p w14:paraId="329D4E31" w14:textId="7CC62D5F"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4.2.1.3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_Toc138689882 \h </w:instrText>
      </w:r>
      <w:r>
        <w:rPr>
          <w:noProof/>
        </w:rPr>
      </w:r>
      <w:r>
        <w:rPr>
          <w:noProof/>
        </w:rPr>
        <w:fldChar w:fldCharType="separate"/>
      </w:r>
      <w:r>
        <w:rPr>
          <w:noProof/>
        </w:rPr>
        <w:t>10</w:t>
      </w:r>
      <w:r>
        <w:rPr>
          <w:noProof/>
        </w:rPr>
        <w:fldChar w:fldCharType="end"/>
      </w:r>
    </w:p>
    <w:p w14:paraId="57CD80AC" w14:textId="2D33306B"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_Toc138689883 \h </w:instrText>
      </w:r>
      <w:r>
        <w:rPr>
          <w:noProof/>
        </w:rPr>
      </w:r>
      <w:r>
        <w:rPr>
          <w:noProof/>
        </w:rPr>
        <w:fldChar w:fldCharType="separate"/>
      </w:r>
      <w:r>
        <w:rPr>
          <w:noProof/>
        </w:rPr>
        <w:t>10</w:t>
      </w:r>
      <w:r>
        <w:rPr>
          <w:noProof/>
        </w:rPr>
        <w:fldChar w:fldCharType="end"/>
      </w:r>
    </w:p>
    <w:p w14:paraId="01CE1C48" w14:textId="66D3E2BE"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_Toc138689884 \h </w:instrText>
      </w:r>
      <w:r>
        <w:rPr>
          <w:noProof/>
        </w:rPr>
      </w:r>
      <w:r>
        <w:rPr>
          <w:noProof/>
        </w:rPr>
        <w:fldChar w:fldCharType="separate"/>
      </w:r>
      <w:r>
        <w:rPr>
          <w:noProof/>
        </w:rPr>
        <w:t>10</w:t>
      </w:r>
      <w:r>
        <w:rPr>
          <w:noProof/>
        </w:rPr>
        <w:fldChar w:fldCharType="end"/>
      </w:r>
    </w:p>
    <w:p w14:paraId="5B1FA8CE" w14:textId="6EAB3531"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_Toc138689885 \h </w:instrText>
      </w:r>
      <w:r>
        <w:rPr>
          <w:noProof/>
        </w:rPr>
      </w:r>
      <w:r>
        <w:rPr>
          <w:noProof/>
        </w:rPr>
        <w:fldChar w:fldCharType="separate"/>
      </w:r>
      <w:r>
        <w:rPr>
          <w:noProof/>
        </w:rPr>
        <w:t>11</w:t>
      </w:r>
      <w:r>
        <w:rPr>
          <w:noProof/>
        </w:rPr>
        <w:fldChar w:fldCharType="end"/>
      </w:r>
    </w:p>
    <w:p w14:paraId="689BDEF2" w14:textId="1CF78375"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_Toc138689886 \h </w:instrText>
      </w:r>
      <w:r>
        <w:rPr>
          <w:noProof/>
        </w:rPr>
      </w:r>
      <w:r>
        <w:rPr>
          <w:noProof/>
        </w:rPr>
        <w:fldChar w:fldCharType="separate"/>
      </w:r>
      <w:r>
        <w:rPr>
          <w:noProof/>
        </w:rPr>
        <w:t>11</w:t>
      </w:r>
      <w:r>
        <w:rPr>
          <w:noProof/>
        </w:rPr>
        <w:fldChar w:fldCharType="end"/>
      </w:r>
    </w:p>
    <w:p w14:paraId="3EC4E146" w14:textId="5644DD9E"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Store the AKMA related key material</w:t>
      </w:r>
      <w:r>
        <w:rPr>
          <w:noProof/>
        </w:rPr>
        <w:tab/>
      </w:r>
      <w:r>
        <w:rPr>
          <w:noProof/>
        </w:rPr>
        <w:fldChar w:fldCharType="begin" w:fldLock="1"/>
      </w:r>
      <w:r>
        <w:rPr>
          <w:noProof/>
        </w:rPr>
        <w:instrText xml:space="preserve"> PAGEREF _Toc138689887 \h </w:instrText>
      </w:r>
      <w:r>
        <w:rPr>
          <w:noProof/>
        </w:rPr>
      </w:r>
      <w:r>
        <w:rPr>
          <w:noProof/>
        </w:rPr>
        <w:fldChar w:fldCharType="separate"/>
      </w:r>
      <w:r>
        <w:rPr>
          <w:noProof/>
        </w:rPr>
        <w:t>11</w:t>
      </w:r>
      <w:r>
        <w:rPr>
          <w:noProof/>
        </w:rPr>
        <w:fldChar w:fldCharType="end"/>
      </w:r>
    </w:p>
    <w:p w14:paraId="220321D5" w14:textId="109A6603"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_Toc138689888 \h </w:instrText>
      </w:r>
      <w:r>
        <w:rPr>
          <w:noProof/>
        </w:rPr>
      </w:r>
      <w:r>
        <w:rPr>
          <w:noProof/>
        </w:rPr>
        <w:fldChar w:fldCharType="separate"/>
      </w:r>
      <w:r>
        <w:rPr>
          <w:noProof/>
        </w:rPr>
        <w:t>11</w:t>
      </w:r>
      <w:r>
        <w:rPr>
          <w:noProof/>
        </w:rPr>
        <w:fldChar w:fldCharType="end"/>
      </w:r>
    </w:p>
    <w:p w14:paraId="6D35B554" w14:textId="32BB8BDC"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_Toc138689889 \h </w:instrText>
      </w:r>
      <w:r>
        <w:rPr>
          <w:noProof/>
        </w:rPr>
      </w:r>
      <w:r>
        <w:rPr>
          <w:noProof/>
        </w:rPr>
        <w:fldChar w:fldCharType="separate"/>
      </w:r>
      <w:r>
        <w:rPr>
          <w:noProof/>
        </w:rPr>
        <w:t>11</w:t>
      </w:r>
      <w:r>
        <w:rPr>
          <w:noProof/>
        </w:rPr>
        <w:fldChar w:fldCharType="end"/>
      </w:r>
    </w:p>
    <w:p w14:paraId="407A4643" w14:textId="6B62D48E"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AKMA Application Key request</w:t>
      </w:r>
      <w:r>
        <w:rPr>
          <w:noProof/>
        </w:rPr>
        <w:tab/>
      </w:r>
      <w:r>
        <w:rPr>
          <w:noProof/>
        </w:rPr>
        <w:fldChar w:fldCharType="begin" w:fldLock="1"/>
      </w:r>
      <w:r>
        <w:rPr>
          <w:noProof/>
        </w:rPr>
        <w:instrText xml:space="preserve"> PAGEREF _Toc138689890 \h </w:instrText>
      </w:r>
      <w:r>
        <w:rPr>
          <w:noProof/>
        </w:rPr>
      </w:r>
      <w:r>
        <w:rPr>
          <w:noProof/>
        </w:rPr>
        <w:fldChar w:fldCharType="separate"/>
      </w:r>
      <w:r>
        <w:rPr>
          <w:noProof/>
        </w:rPr>
        <w:t>11</w:t>
      </w:r>
      <w:r>
        <w:rPr>
          <w:noProof/>
        </w:rPr>
        <w:fldChar w:fldCharType="end"/>
      </w:r>
    </w:p>
    <w:p w14:paraId="2DE63DCD" w14:textId="6240792C"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sidRPr="0035669D">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_Toc138689891 \h </w:instrText>
      </w:r>
      <w:r>
        <w:rPr>
          <w:noProof/>
        </w:rPr>
      </w:r>
      <w:r>
        <w:rPr>
          <w:noProof/>
        </w:rPr>
        <w:fldChar w:fldCharType="separate"/>
      </w:r>
      <w:r>
        <w:rPr>
          <w:noProof/>
        </w:rPr>
        <w:t>12</w:t>
      </w:r>
      <w:r>
        <w:rPr>
          <w:noProof/>
        </w:rPr>
        <w:fldChar w:fldCharType="end"/>
      </w:r>
    </w:p>
    <w:p w14:paraId="74DDA38E" w14:textId="3DDD26BE"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_Toc138689892 \h </w:instrText>
      </w:r>
      <w:r>
        <w:rPr>
          <w:noProof/>
        </w:rPr>
      </w:r>
      <w:r>
        <w:rPr>
          <w:noProof/>
        </w:rPr>
        <w:fldChar w:fldCharType="separate"/>
      </w:r>
      <w:r>
        <w:rPr>
          <w:noProof/>
        </w:rPr>
        <w:t>12</w:t>
      </w:r>
      <w:r>
        <w:rPr>
          <w:noProof/>
        </w:rPr>
        <w:fldChar w:fldCharType="end"/>
      </w:r>
    </w:p>
    <w:p w14:paraId="75D886BA" w14:textId="55CF8247"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AKMA Context removal</w:t>
      </w:r>
      <w:r>
        <w:rPr>
          <w:noProof/>
        </w:rPr>
        <w:tab/>
      </w:r>
      <w:r>
        <w:rPr>
          <w:noProof/>
        </w:rPr>
        <w:fldChar w:fldCharType="begin" w:fldLock="1"/>
      </w:r>
      <w:r>
        <w:rPr>
          <w:noProof/>
        </w:rPr>
        <w:instrText xml:space="preserve"> PAGEREF _Toc138689893 \h </w:instrText>
      </w:r>
      <w:r>
        <w:rPr>
          <w:noProof/>
        </w:rPr>
      </w:r>
      <w:r>
        <w:rPr>
          <w:noProof/>
        </w:rPr>
        <w:fldChar w:fldCharType="separate"/>
      </w:r>
      <w:r>
        <w:rPr>
          <w:noProof/>
        </w:rPr>
        <w:t>13</w:t>
      </w:r>
      <w:r>
        <w:rPr>
          <w:noProof/>
        </w:rPr>
        <w:fldChar w:fldCharType="end"/>
      </w:r>
    </w:p>
    <w:p w14:paraId="0EB58F6D" w14:textId="3DDAC279"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_Toc138689894 \h </w:instrText>
      </w:r>
      <w:r>
        <w:rPr>
          <w:noProof/>
        </w:rPr>
      </w:r>
      <w:r>
        <w:rPr>
          <w:noProof/>
        </w:rPr>
        <w:fldChar w:fldCharType="separate"/>
      </w:r>
      <w:r>
        <w:rPr>
          <w:noProof/>
        </w:rPr>
        <w:t>13</w:t>
      </w:r>
      <w:r>
        <w:rPr>
          <w:noProof/>
        </w:rPr>
        <w:fldChar w:fldCharType="end"/>
      </w:r>
    </w:p>
    <w:p w14:paraId="664BF3D4" w14:textId="5949DDEB" w:rsidR="00CB751D" w:rsidRDefault="00CB75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Naanf_AKMA Service API</w:t>
      </w:r>
      <w:r>
        <w:rPr>
          <w:noProof/>
        </w:rPr>
        <w:tab/>
      </w:r>
      <w:r>
        <w:rPr>
          <w:noProof/>
        </w:rPr>
        <w:fldChar w:fldCharType="begin" w:fldLock="1"/>
      </w:r>
      <w:r>
        <w:rPr>
          <w:noProof/>
        </w:rPr>
        <w:instrText xml:space="preserve"> PAGEREF _Toc138689895 \h </w:instrText>
      </w:r>
      <w:r>
        <w:rPr>
          <w:noProof/>
        </w:rPr>
      </w:r>
      <w:r>
        <w:rPr>
          <w:noProof/>
        </w:rPr>
        <w:fldChar w:fldCharType="separate"/>
      </w:r>
      <w:r>
        <w:rPr>
          <w:noProof/>
        </w:rPr>
        <w:t>13</w:t>
      </w:r>
      <w:r>
        <w:rPr>
          <w:noProof/>
        </w:rPr>
        <w:fldChar w:fldCharType="end"/>
      </w:r>
    </w:p>
    <w:p w14:paraId="0AD604CE" w14:textId="5FD7019A"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_Toc138689896 \h </w:instrText>
      </w:r>
      <w:r>
        <w:rPr>
          <w:noProof/>
        </w:rPr>
      </w:r>
      <w:r>
        <w:rPr>
          <w:noProof/>
        </w:rPr>
        <w:fldChar w:fldCharType="separate"/>
      </w:r>
      <w:r>
        <w:rPr>
          <w:noProof/>
        </w:rPr>
        <w:t>13</w:t>
      </w:r>
      <w:r>
        <w:rPr>
          <w:noProof/>
        </w:rPr>
        <w:fldChar w:fldCharType="end"/>
      </w:r>
    </w:p>
    <w:p w14:paraId="4F82FED1" w14:textId="303854B6"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_Toc138689897 \h </w:instrText>
      </w:r>
      <w:r>
        <w:rPr>
          <w:noProof/>
        </w:rPr>
      </w:r>
      <w:r>
        <w:rPr>
          <w:noProof/>
        </w:rPr>
        <w:fldChar w:fldCharType="separate"/>
      </w:r>
      <w:r>
        <w:rPr>
          <w:noProof/>
        </w:rPr>
        <w:t>14</w:t>
      </w:r>
      <w:r>
        <w:rPr>
          <w:noProof/>
        </w:rPr>
        <w:fldChar w:fldCharType="end"/>
      </w:r>
    </w:p>
    <w:p w14:paraId="6F7689AA" w14:textId="58659B45"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_Toc138689898 \h </w:instrText>
      </w:r>
      <w:r>
        <w:rPr>
          <w:noProof/>
        </w:rPr>
      </w:r>
      <w:r>
        <w:rPr>
          <w:noProof/>
        </w:rPr>
        <w:fldChar w:fldCharType="separate"/>
      </w:r>
      <w:r>
        <w:rPr>
          <w:noProof/>
        </w:rPr>
        <w:t>14</w:t>
      </w:r>
      <w:r>
        <w:rPr>
          <w:noProof/>
        </w:rPr>
        <w:fldChar w:fldCharType="end"/>
      </w:r>
    </w:p>
    <w:p w14:paraId="318C349F" w14:textId="1B705F24"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_Toc138689899 \h </w:instrText>
      </w:r>
      <w:r>
        <w:rPr>
          <w:noProof/>
        </w:rPr>
      </w:r>
      <w:r>
        <w:rPr>
          <w:noProof/>
        </w:rPr>
        <w:fldChar w:fldCharType="separate"/>
      </w:r>
      <w:r>
        <w:rPr>
          <w:noProof/>
        </w:rPr>
        <w:t>14</w:t>
      </w:r>
      <w:r>
        <w:rPr>
          <w:noProof/>
        </w:rPr>
        <w:fldChar w:fldCharType="end"/>
      </w:r>
    </w:p>
    <w:p w14:paraId="6ACB86F5" w14:textId="7453C1DD"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_Toc138689900 \h </w:instrText>
      </w:r>
      <w:r>
        <w:rPr>
          <w:noProof/>
        </w:rPr>
      </w:r>
      <w:r>
        <w:rPr>
          <w:noProof/>
        </w:rPr>
        <w:fldChar w:fldCharType="separate"/>
      </w:r>
      <w:r>
        <w:rPr>
          <w:noProof/>
        </w:rPr>
        <w:t>14</w:t>
      </w:r>
      <w:r>
        <w:rPr>
          <w:noProof/>
        </w:rPr>
        <w:fldChar w:fldCharType="end"/>
      </w:r>
    </w:p>
    <w:p w14:paraId="1D0564FC" w14:textId="5C0FF4A3"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_Toc138689901 \h </w:instrText>
      </w:r>
      <w:r>
        <w:rPr>
          <w:noProof/>
        </w:rPr>
      </w:r>
      <w:r>
        <w:rPr>
          <w:noProof/>
        </w:rPr>
        <w:fldChar w:fldCharType="separate"/>
      </w:r>
      <w:r>
        <w:rPr>
          <w:noProof/>
        </w:rPr>
        <w:t>14</w:t>
      </w:r>
      <w:r>
        <w:rPr>
          <w:noProof/>
        </w:rPr>
        <w:fldChar w:fldCharType="end"/>
      </w:r>
    </w:p>
    <w:p w14:paraId="72FFD450" w14:textId="497513D7"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_Toc138689902 \h </w:instrText>
      </w:r>
      <w:r>
        <w:rPr>
          <w:noProof/>
        </w:rPr>
      </w:r>
      <w:r>
        <w:rPr>
          <w:noProof/>
        </w:rPr>
        <w:fldChar w:fldCharType="separate"/>
      </w:r>
      <w:r>
        <w:rPr>
          <w:noProof/>
        </w:rPr>
        <w:t>14</w:t>
      </w:r>
      <w:r>
        <w:rPr>
          <w:noProof/>
        </w:rPr>
        <w:fldChar w:fldCharType="end"/>
      </w:r>
    </w:p>
    <w:p w14:paraId="5B80E6D0" w14:textId="1EC95590"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_Toc138689903 \h </w:instrText>
      </w:r>
      <w:r>
        <w:rPr>
          <w:noProof/>
        </w:rPr>
      </w:r>
      <w:r>
        <w:rPr>
          <w:noProof/>
        </w:rPr>
        <w:fldChar w:fldCharType="separate"/>
      </w:r>
      <w:r>
        <w:rPr>
          <w:noProof/>
        </w:rPr>
        <w:t>14</w:t>
      </w:r>
      <w:r>
        <w:rPr>
          <w:noProof/>
        </w:rPr>
        <w:fldChar w:fldCharType="end"/>
      </w:r>
    </w:p>
    <w:p w14:paraId="7B23AD2C" w14:textId="14831BCD"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_Toc138689904 \h </w:instrText>
      </w:r>
      <w:r>
        <w:rPr>
          <w:noProof/>
        </w:rPr>
      </w:r>
      <w:r>
        <w:rPr>
          <w:noProof/>
        </w:rPr>
        <w:fldChar w:fldCharType="separate"/>
      </w:r>
      <w:r>
        <w:rPr>
          <w:noProof/>
        </w:rPr>
        <w:t>14</w:t>
      </w:r>
      <w:r>
        <w:rPr>
          <w:noProof/>
        </w:rPr>
        <w:fldChar w:fldCharType="end"/>
      </w:r>
    </w:p>
    <w:p w14:paraId="22B77B9B" w14:textId="18DE8F33"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_Toc138689905 \h </w:instrText>
      </w:r>
      <w:r>
        <w:rPr>
          <w:noProof/>
        </w:rPr>
      </w:r>
      <w:r>
        <w:rPr>
          <w:noProof/>
        </w:rPr>
        <w:fldChar w:fldCharType="separate"/>
      </w:r>
      <w:r>
        <w:rPr>
          <w:noProof/>
        </w:rPr>
        <w:t>14</w:t>
      </w:r>
      <w:r>
        <w:rPr>
          <w:noProof/>
        </w:rPr>
        <w:fldChar w:fldCharType="end"/>
      </w:r>
    </w:p>
    <w:p w14:paraId="740D9E48" w14:textId="7C7E28F9"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Operation: Register</w:t>
      </w:r>
      <w:r>
        <w:rPr>
          <w:noProof/>
        </w:rPr>
        <w:tab/>
      </w:r>
      <w:r>
        <w:rPr>
          <w:noProof/>
        </w:rPr>
        <w:fldChar w:fldCharType="begin" w:fldLock="1"/>
      </w:r>
      <w:r>
        <w:rPr>
          <w:noProof/>
        </w:rPr>
        <w:instrText xml:space="preserve"> PAGEREF _Toc138689906 \h </w:instrText>
      </w:r>
      <w:r>
        <w:rPr>
          <w:noProof/>
        </w:rPr>
      </w:r>
      <w:r>
        <w:rPr>
          <w:noProof/>
        </w:rPr>
        <w:fldChar w:fldCharType="separate"/>
      </w:r>
      <w:r>
        <w:rPr>
          <w:noProof/>
        </w:rPr>
        <w:t>15</w:t>
      </w:r>
      <w:r>
        <w:rPr>
          <w:noProof/>
        </w:rPr>
        <w:fldChar w:fldCharType="end"/>
      </w:r>
    </w:p>
    <w:p w14:paraId="497E1A1B" w14:textId="3B0BBBD7"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_Toc138689907 \h </w:instrText>
      </w:r>
      <w:r>
        <w:rPr>
          <w:noProof/>
        </w:rPr>
      </w:r>
      <w:r>
        <w:rPr>
          <w:noProof/>
        </w:rPr>
        <w:fldChar w:fldCharType="separate"/>
      </w:r>
      <w:r>
        <w:rPr>
          <w:noProof/>
        </w:rPr>
        <w:t>15</w:t>
      </w:r>
      <w:r>
        <w:rPr>
          <w:noProof/>
        </w:rPr>
        <w:fldChar w:fldCharType="end"/>
      </w:r>
    </w:p>
    <w:p w14:paraId="05BC51A8" w14:textId="5F2302E0"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_Toc138689908 \h </w:instrText>
      </w:r>
      <w:r>
        <w:rPr>
          <w:noProof/>
        </w:rPr>
      </w:r>
      <w:r>
        <w:rPr>
          <w:noProof/>
        </w:rPr>
        <w:fldChar w:fldCharType="separate"/>
      </w:r>
      <w:r>
        <w:rPr>
          <w:noProof/>
        </w:rPr>
        <w:t>15</w:t>
      </w:r>
      <w:r>
        <w:rPr>
          <w:noProof/>
        </w:rPr>
        <w:fldChar w:fldCharType="end"/>
      </w:r>
    </w:p>
    <w:p w14:paraId="24955753" w14:textId="03B31906"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_Toc138689909 \h </w:instrText>
      </w:r>
      <w:r>
        <w:rPr>
          <w:noProof/>
        </w:rPr>
      </w:r>
      <w:r>
        <w:rPr>
          <w:noProof/>
        </w:rPr>
        <w:fldChar w:fldCharType="separate"/>
      </w:r>
      <w:r>
        <w:rPr>
          <w:noProof/>
        </w:rPr>
        <w:t>16</w:t>
      </w:r>
      <w:r>
        <w:rPr>
          <w:noProof/>
        </w:rPr>
        <w:fldChar w:fldCharType="end"/>
      </w:r>
    </w:p>
    <w:p w14:paraId="1043D4F6" w14:textId="7DF8A67E"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_Toc138689910 \h </w:instrText>
      </w:r>
      <w:r>
        <w:rPr>
          <w:noProof/>
        </w:rPr>
      </w:r>
      <w:r>
        <w:rPr>
          <w:noProof/>
        </w:rPr>
        <w:fldChar w:fldCharType="separate"/>
      </w:r>
      <w:r>
        <w:rPr>
          <w:noProof/>
        </w:rPr>
        <w:t>16</w:t>
      </w:r>
      <w:r>
        <w:rPr>
          <w:noProof/>
        </w:rPr>
        <w:fldChar w:fldCharType="end"/>
      </w:r>
    </w:p>
    <w:p w14:paraId="154D91A0" w14:textId="3E38E375"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_Toc138689911 \h </w:instrText>
      </w:r>
      <w:r>
        <w:rPr>
          <w:noProof/>
        </w:rPr>
      </w:r>
      <w:r>
        <w:rPr>
          <w:noProof/>
        </w:rPr>
        <w:fldChar w:fldCharType="separate"/>
      </w:r>
      <w:r>
        <w:rPr>
          <w:noProof/>
        </w:rPr>
        <w:t>16</w:t>
      </w:r>
      <w:r>
        <w:rPr>
          <w:noProof/>
        </w:rPr>
        <w:fldChar w:fldCharType="end"/>
      </w:r>
    </w:p>
    <w:p w14:paraId="5BD859B3" w14:textId="77DC85B0"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Operation: Remove</w:t>
      </w:r>
      <w:r>
        <w:rPr>
          <w:noProof/>
        </w:rPr>
        <w:tab/>
      </w:r>
      <w:r>
        <w:rPr>
          <w:noProof/>
        </w:rPr>
        <w:fldChar w:fldCharType="begin" w:fldLock="1"/>
      </w:r>
      <w:r>
        <w:rPr>
          <w:noProof/>
        </w:rPr>
        <w:instrText xml:space="preserve"> PAGEREF _Toc138689912 \h </w:instrText>
      </w:r>
      <w:r>
        <w:rPr>
          <w:noProof/>
        </w:rPr>
      </w:r>
      <w:r>
        <w:rPr>
          <w:noProof/>
        </w:rPr>
        <w:fldChar w:fldCharType="separate"/>
      </w:r>
      <w:r>
        <w:rPr>
          <w:noProof/>
        </w:rPr>
        <w:t>17</w:t>
      </w:r>
      <w:r>
        <w:rPr>
          <w:noProof/>
        </w:rPr>
        <w:fldChar w:fldCharType="end"/>
      </w:r>
    </w:p>
    <w:p w14:paraId="15F6192C" w14:textId="62A6D66E"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_Toc138689913 \h </w:instrText>
      </w:r>
      <w:r>
        <w:rPr>
          <w:noProof/>
        </w:rPr>
      </w:r>
      <w:r>
        <w:rPr>
          <w:noProof/>
        </w:rPr>
        <w:fldChar w:fldCharType="separate"/>
      </w:r>
      <w:r>
        <w:rPr>
          <w:noProof/>
        </w:rPr>
        <w:t>17</w:t>
      </w:r>
      <w:r>
        <w:rPr>
          <w:noProof/>
        </w:rPr>
        <w:fldChar w:fldCharType="end"/>
      </w:r>
    </w:p>
    <w:p w14:paraId="1D306B1A" w14:textId="146C0B59"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_Toc138689914 \h </w:instrText>
      </w:r>
      <w:r>
        <w:rPr>
          <w:noProof/>
        </w:rPr>
      </w:r>
      <w:r>
        <w:rPr>
          <w:noProof/>
        </w:rPr>
        <w:fldChar w:fldCharType="separate"/>
      </w:r>
      <w:r>
        <w:rPr>
          <w:noProof/>
        </w:rPr>
        <w:t>17</w:t>
      </w:r>
      <w:r>
        <w:rPr>
          <w:noProof/>
        </w:rPr>
        <w:fldChar w:fldCharType="end"/>
      </w:r>
    </w:p>
    <w:p w14:paraId="65898E2C" w14:textId="4BA3D4DB"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_Toc138689915 \h </w:instrText>
      </w:r>
      <w:r>
        <w:rPr>
          <w:noProof/>
        </w:rPr>
      </w:r>
      <w:r>
        <w:rPr>
          <w:noProof/>
        </w:rPr>
        <w:fldChar w:fldCharType="separate"/>
      </w:r>
      <w:r>
        <w:rPr>
          <w:noProof/>
        </w:rPr>
        <w:t>18</w:t>
      </w:r>
      <w:r>
        <w:rPr>
          <w:noProof/>
        </w:rPr>
        <w:fldChar w:fldCharType="end"/>
      </w:r>
    </w:p>
    <w:p w14:paraId="692023FF" w14:textId="4F6A292F"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_Toc138689916 \h </w:instrText>
      </w:r>
      <w:r>
        <w:rPr>
          <w:noProof/>
        </w:rPr>
      </w:r>
      <w:r>
        <w:rPr>
          <w:noProof/>
        </w:rPr>
        <w:fldChar w:fldCharType="separate"/>
      </w:r>
      <w:r>
        <w:rPr>
          <w:noProof/>
        </w:rPr>
        <w:t>18</w:t>
      </w:r>
      <w:r>
        <w:rPr>
          <w:noProof/>
        </w:rPr>
        <w:fldChar w:fldCharType="end"/>
      </w:r>
    </w:p>
    <w:p w14:paraId="1111CAB3" w14:textId="54FBE6A8"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_Toc138689917 \h </w:instrText>
      </w:r>
      <w:r>
        <w:rPr>
          <w:noProof/>
        </w:rPr>
      </w:r>
      <w:r>
        <w:rPr>
          <w:noProof/>
        </w:rPr>
        <w:fldChar w:fldCharType="separate"/>
      </w:r>
      <w:r>
        <w:rPr>
          <w:noProof/>
        </w:rPr>
        <w:t>18</w:t>
      </w:r>
      <w:r>
        <w:rPr>
          <w:noProof/>
        </w:rPr>
        <w:fldChar w:fldCharType="end"/>
      </w:r>
    </w:p>
    <w:p w14:paraId="7299FF6E" w14:textId="64A8B129"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sidRPr="0035669D">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35669D">
        <w:rPr>
          <w:noProof/>
          <w:lang w:val="en-US"/>
        </w:rPr>
        <w:t>Structured data types</w:t>
      </w:r>
      <w:r>
        <w:rPr>
          <w:noProof/>
        </w:rPr>
        <w:tab/>
      </w:r>
      <w:r>
        <w:rPr>
          <w:noProof/>
        </w:rPr>
        <w:fldChar w:fldCharType="begin" w:fldLock="1"/>
      </w:r>
      <w:r>
        <w:rPr>
          <w:noProof/>
        </w:rPr>
        <w:instrText xml:space="preserve"> PAGEREF _Toc138689918 \h </w:instrText>
      </w:r>
      <w:r>
        <w:rPr>
          <w:noProof/>
        </w:rPr>
      </w:r>
      <w:r>
        <w:rPr>
          <w:noProof/>
        </w:rPr>
        <w:fldChar w:fldCharType="separate"/>
      </w:r>
      <w:r>
        <w:rPr>
          <w:noProof/>
        </w:rPr>
        <w:t>18</w:t>
      </w:r>
      <w:r>
        <w:rPr>
          <w:noProof/>
        </w:rPr>
        <w:fldChar w:fldCharType="end"/>
      </w:r>
    </w:p>
    <w:p w14:paraId="18E906F7" w14:textId="5933A343"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_Toc138689919 \h </w:instrText>
      </w:r>
      <w:r>
        <w:rPr>
          <w:noProof/>
        </w:rPr>
      </w:r>
      <w:r>
        <w:rPr>
          <w:noProof/>
        </w:rPr>
        <w:fldChar w:fldCharType="separate"/>
      </w:r>
      <w:r>
        <w:rPr>
          <w:noProof/>
        </w:rPr>
        <w:t>18</w:t>
      </w:r>
      <w:r>
        <w:rPr>
          <w:noProof/>
        </w:rPr>
        <w:fldChar w:fldCharType="end"/>
      </w:r>
    </w:p>
    <w:p w14:paraId="3EBCE9B4" w14:textId="2AE1A7DE"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AkmaKeyInfo</w:t>
      </w:r>
      <w:r>
        <w:rPr>
          <w:noProof/>
        </w:rPr>
        <w:tab/>
      </w:r>
      <w:r>
        <w:rPr>
          <w:noProof/>
        </w:rPr>
        <w:fldChar w:fldCharType="begin" w:fldLock="1"/>
      </w:r>
      <w:r>
        <w:rPr>
          <w:noProof/>
        </w:rPr>
        <w:instrText xml:space="preserve"> PAGEREF _Toc138689920 \h </w:instrText>
      </w:r>
      <w:r>
        <w:rPr>
          <w:noProof/>
        </w:rPr>
      </w:r>
      <w:r>
        <w:rPr>
          <w:noProof/>
        </w:rPr>
        <w:fldChar w:fldCharType="separate"/>
      </w:r>
      <w:r>
        <w:rPr>
          <w:noProof/>
        </w:rPr>
        <w:t>19</w:t>
      </w:r>
      <w:r>
        <w:rPr>
          <w:noProof/>
        </w:rPr>
        <w:fldChar w:fldCharType="end"/>
      </w:r>
    </w:p>
    <w:p w14:paraId="705E6C2A" w14:textId="2A77D142"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CtxRemove</w:t>
      </w:r>
      <w:r>
        <w:rPr>
          <w:noProof/>
        </w:rPr>
        <w:tab/>
      </w:r>
      <w:r>
        <w:rPr>
          <w:noProof/>
        </w:rPr>
        <w:fldChar w:fldCharType="begin" w:fldLock="1"/>
      </w:r>
      <w:r>
        <w:rPr>
          <w:noProof/>
        </w:rPr>
        <w:instrText xml:space="preserve"> PAGEREF _Toc138689921 \h </w:instrText>
      </w:r>
      <w:r>
        <w:rPr>
          <w:noProof/>
        </w:rPr>
      </w:r>
      <w:r>
        <w:rPr>
          <w:noProof/>
        </w:rPr>
        <w:fldChar w:fldCharType="separate"/>
      </w:r>
      <w:r>
        <w:rPr>
          <w:noProof/>
        </w:rPr>
        <w:t>19</w:t>
      </w:r>
      <w:r>
        <w:rPr>
          <w:noProof/>
        </w:rPr>
        <w:fldChar w:fldCharType="end"/>
      </w:r>
    </w:p>
    <w:p w14:paraId="716875ED" w14:textId="13211C29"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sidRPr="0035669D">
        <w:rPr>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35669D">
        <w:rPr>
          <w:noProof/>
          <w:lang w:val="en-US"/>
        </w:rPr>
        <w:t>Simple data types and enumerations</w:t>
      </w:r>
      <w:r>
        <w:rPr>
          <w:noProof/>
        </w:rPr>
        <w:tab/>
      </w:r>
      <w:r>
        <w:rPr>
          <w:noProof/>
        </w:rPr>
        <w:fldChar w:fldCharType="begin" w:fldLock="1"/>
      </w:r>
      <w:r>
        <w:rPr>
          <w:noProof/>
        </w:rPr>
        <w:instrText xml:space="preserve"> PAGEREF _Toc138689922 \h </w:instrText>
      </w:r>
      <w:r>
        <w:rPr>
          <w:noProof/>
        </w:rPr>
      </w:r>
      <w:r>
        <w:rPr>
          <w:noProof/>
        </w:rPr>
        <w:fldChar w:fldCharType="separate"/>
      </w:r>
      <w:r>
        <w:rPr>
          <w:noProof/>
        </w:rPr>
        <w:t>19</w:t>
      </w:r>
      <w:r>
        <w:rPr>
          <w:noProof/>
        </w:rPr>
        <w:fldChar w:fldCharType="end"/>
      </w:r>
    </w:p>
    <w:p w14:paraId="4F80E9E0" w14:textId="7F069E6F"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_Toc138689923 \h </w:instrText>
      </w:r>
      <w:r>
        <w:rPr>
          <w:noProof/>
        </w:rPr>
      </w:r>
      <w:r>
        <w:rPr>
          <w:noProof/>
        </w:rPr>
        <w:fldChar w:fldCharType="separate"/>
      </w:r>
      <w:r>
        <w:rPr>
          <w:noProof/>
        </w:rPr>
        <w:t>19</w:t>
      </w:r>
      <w:r>
        <w:rPr>
          <w:noProof/>
        </w:rPr>
        <w:fldChar w:fldCharType="end"/>
      </w:r>
    </w:p>
    <w:p w14:paraId="1F991C0E" w14:textId="61384467" w:rsidR="00CB751D" w:rsidRDefault="00CB751D">
      <w:pPr>
        <w:pStyle w:val="TOC5"/>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_Toc138689924 \h </w:instrText>
      </w:r>
      <w:r>
        <w:rPr>
          <w:noProof/>
        </w:rPr>
      </w:r>
      <w:r>
        <w:rPr>
          <w:noProof/>
        </w:rPr>
        <w:fldChar w:fldCharType="separate"/>
      </w:r>
      <w:r>
        <w:rPr>
          <w:noProof/>
        </w:rPr>
        <w:t>19</w:t>
      </w:r>
      <w:r>
        <w:rPr>
          <w:noProof/>
        </w:rPr>
        <w:fldChar w:fldCharType="end"/>
      </w:r>
    </w:p>
    <w:p w14:paraId="4FD60B38" w14:textId="4E7318AB"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sidRPr="0035669D">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_Toc138689925 \h </w:instrText>
      </w:r>
      <w:r>
        <w:rPr>
          <w:noProof/>
        </w:rPr>
      </w:r>
      <w:r>
        <w:rPr>
          <w:noProof/>
        </w:rPr>
        <w:fldChar w:fldCharType="separate"/>
      </w:r>
      <w:r>
        <w:rPr>
          <w:noProof/>
        </w:rPr>
        <w:t>19</w:t>
      </w:r>
      <w:r>
        <w:rPr>
          <w:noProof/>
        </w:rPr>
        <w:fldChar w:fldCharType="end"/>
      </w:r>
    </w:p>
    <w:p w14:paraId="61793DC8" w14:textId="08745CD5"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_Toc138689926 \h </w:instrText>
      </w:r>
      <w:r>
        <w:rPr>
          <w:noProof/>
        </w:rPr>
      </w:r>
      <w:r>
        <w:rPr>
          <w:noProof/>
        </w:rPr>
        <w:fldChar w:fldCharType="separate"/>
      </w:r>
      <w:r>
        <w:rPr>
          <w:noProof/>
        </w:rPr>
        <w:t>19</w:t>
      </w:r>
      <w:r>
        <w:rPr>
          <w:noProof/>
        </w:rPr>
        <w:fldChar w:fldCharType="end"/>
      </w:r>
    </w:p>
    <w:p w14:paraId="034404B7" w14:textId="2A93EBE8"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_Toc138689927 \h </w:instrText>
      </w:r>
      <w:r>
        <w:rPr>
          <w:noProof/>
        </w:rPr>
      </w:r>
      <w:r>
        <w:rPr>
          <w:noProof/>
        </w:rPr>
        <w:fldChar w:fldCharType="separate"/>
      </w:r>
      <w:r>
        <w:rPr>
          <w:noProof/>
        </w:rPr>
        <w:t>19</w:t>
      </w:r>
      <w:r>
        <w:rPr>
          <w:noProof/>
        </w:rPr>
        <w:fldChar w:fldCharType="end"/>
      </w:r>
    </w:p>
    <w:p w14:paraId="637598E6" w14:textId="2D609980"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_Toc138689928 \h </w:instrText>
      </w:r>
      <w:r>
        <w:rPr>
          <w:noProof/>
        </w:rPr>
      </w:r>
      <w:r>
        <w:rPr>
          <w:noProof/>
        </w:rPr>
        <w:fldChar w:fldCharType="separate"/>
      </w:r>
      <w:r>
        <w:rPr>
          <w:noProof/>
        </w:rPr>
        <w:t>19</w:t>
      </w:r>
      <w:r>
        <w:rPr>
          <w:noProof/>
        </w:rPr>
        <w:fldChar w:fldCharType="end"/>
      </w:r>
    </w:p>
    <w:p w14:paraId="3177A725" w14:textId="7216E5CE"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_Toc138689929 \h </w:instrText>
      </w:r>
      <w:r>
        <w:rPr>
          <w:noProof/>
        </w:rPr>
      </w:r>
      <w:r>
        <w:rPr>
          <w:noProof/>
        </w:rPr>
        <w:fldChar w:fldCharType="separate"/>
      </w:r>
      <w:r>
        <w:rPr>
          <w:noProof/>
        </w:rPr>
        <w:t>19</w:t>
      </w:r>
      <w:r>
        <w:rPr>
          <w:noProof/>
        </w:rPr>
        <w:fldChar w:fldCharType="end"/>
      </w:r>
    </w:p>
    <w:p w14:paraId="5653FD06" w14:textId="4382C23D" w:rsidR="00CB751D" w:rsidRDefault="00CB751D">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_Toc138689930 \h </w:instrText>
      </w:r>
      <w:r>
        <w:rPr>
          <w:noProof/>
        </w:rPr>
      </w:r>
      <w:r>
        <w:rPr>
          <w:noProof/>
        </w:rPr>
        <w:fldChar w:fldCharType="separate"/>
      </w:r>
      <w:r>
        <w:rPr>
          <w:noProof/>
        </w:rPr>
        <w:t>20</w:t>
      </w:r>
      <w:r>
        <w:rPr>
          <w:noProof/>
        </w:rPr>
        <w:fldChar w:fldCharType="end"/>
      </w:r>
    </w:p>
    <w:p w14:paraId="6F1EAD10" w14:textId="6AC468EC"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_Toc138689931 \h </w:instrText>
      </w:r>
      <w:r>
        <w:rPr>
          <w:noProof/>
        </w:rPr>
      </w:r>
      <w:r>
        <w:rPr>
          <w:noProof/>
        </w:rPr>
        <w:fldChar w:fldCharType="separate"/>
      </w:r>
      <w:r>
        <w:rPr>
          <w:noProof/>
        </w:rPr>
        <w:t>20</w:t>
      </w:r>
      <w:r>
        <w:rPr>
          <w:noProof/>
        </w:rPr>
        <w:fldChar w:fldCharType="end"/>
      </w:r>
    </w:p>
    <w:p w14:paraId="06E22F82" w14:textId="1701B55D" w:rsidR="00CB751D" w:rsidRDefault="00CB751D">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_Toc138689932 \h </w:instrText>
      </w:r>
      <w:r>
        <w:rPr>
          <w:noProof/>
        </w:rPr>
      </w:r>
      <w:r>
        <w:rPr>
          <w:noProof/>
        </w:rPr>
        <w:fldChar w:fldCharType="separate"/>
      </w:r>
      <w:r>
        <w:rPr>
          <w:noProof/>
        </w:rPr>
        <w:t>20</w:t>
      </w:r>
      <w:r>
        <w:rPr>
          <w:noProof/>
        </w:rPr>
        <w:fldChar w:fldCharType="end"/>
      </w:r>
    </w:p>
    <w:p w14:paraId="2E4548E6" w14:textId="72DEC365" w:rsidR="00CB751D" w:rsidRDefault="00CB751D">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_Toc138689933 \h </w:instrText>
      </w:r>
      <w:r>
        <w:rPr>
          <w:noProof/>
        </w:rPr>
      </w:r>
      <w:r>
        <w:rPr>
          <w:noProof/>
        </w:rPr>
        <w:fldChar w:fldCharType="separate"/>
      </w:r>
      <w:r>
        <w:rPr>
          <w:noProof/>
        </w:rPr>
        <w:t>21</w:t>
      </w:r>
      <w:r>
        <w:rPr>
          <w:noProof/>
        </w:rPr>
        <w:fldChar w:fldCharType="end"/>
      </w:r>
    </w:p>
    <w:p w14:paraId="330A5BA6" w14:textId="64F63FE2"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_Toc138689934 \h </w:instrText>
      </w:r>
      <w:r>
        <w:rPr>
          <w:noProof/>
        </w:rPr>
      </w:r>
      <w:r>
        <w:rPr>
          <w:noProof/>
        </w:rPr>
        <w:fldChar w:fldCharType="separate"/>
      </w:r>
      <w:r>
        <w:rPr>
          <w:noProof/>
        </w:rPr>
        <w:t>21</w:t>
      </w:r>
      <w:r>
        <w:rPr>
          <w:noProof/>
        </w:rPr>
        <w:fldChar w:fldCharType="end"/>
      </w:r>
    </w:p>
    <w:p w14:paraId="2F6ABCB5" w14:textId="76ECCF85" w:rsidR="00CB751D" w:rsidRDefault="00CB75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Naanf_AKMA API</w:t>
      </w:r>
      <w:r>
        <w:rPr>
          <w:noProof/>
        </w:rPr>
        <w:tab/>
      </w:r>
      <w:r>
        <w:rPr>
          <w:noProof/>
        </w:rPr>
        <w:fldChar w:fldCharType="begin" w:fldLock="1"/>
      </w:r>
      <w:r>
        <w:rPr>
          <w:noProof/>
        </w:rPr>
        <w:instrText xml:space="preserve"> PAGEREF _Toc138689935 \h </w:instrText>
      </w:r>
      <w:r>
        <w:rPr>
          <w:noProof/>
        </w:rPr>
      </w:r>
      <w:r>
        <w:rPr>
          <w:noProof/>
        </w:rPr>
        <w:fldChar w:fldCharType="separate"/>
      </w:r>
      <w:r>
        <w:rPr>
          <w:noProof/>
        </w:rPr>
        <w:t>21</w:t>
      </w:r>
      <w:r>
        <w:rPr>
          <w:noProof/>
        </w:rPr>
        <w:fldChar w:fldCharType="end"/>
      </w:r>
    </w:p>
    <w:p w14:paraId="2CD63795" w14:textId="4EECCA84" w:rsidR="00CB751D" w:rsidRDefault="00CB75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_Toc138689936 \h </w:instrText>
      </w:r>
      <w:r>
        <w:rPr>
          <w:noProof/>
        </w:rPr>
      </w:r>
      <w:r>
        <w:rPr>
          <w:noProof/>
        </w:rPr>
        <w:fldChar w:fldCharType="separate"/>
      </w:r>
      <w:r>
        <w:rPr>
          <w:noProof/>
        </w:rPr>
        <w:t>25</w:t>
      </w:r>
      <w:r>
        <w:rPr>
          <w:noProof/>
        </w:rPr>
        <w:fldChar w:fldCharType="end"/>
      </w:r>
    </w:p>
    <w:p w14:paraId="382308D5" w14:textId="311F2213" w:rsidR="00CA23E7" w:rsidRDefault="00F718B4">
      <w: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bookmarkStart w:id="42" w:name="_Toc112964088"/>
      <w:bookmarkStart w:id="43" w:name="_Toc122117245"/>
      <w:bookmarkStart w:id="44" w:name="_Toc138689868"/>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5" w:name="_Toc510696579"/>
      <w:bookmarkStart w:id="46" w:name="_Toc35971371"/>
      <w:bookmarkStart w:id="47" w:name="_Toc36812102"/>
      <w:bookmarkStart w:id="48" w:name="_Toc66224201"/>
      <w:bookmarkStart w:id="49" w:name="_Toc66440505"/>
      <w:bookmarkStart w:id="50" w:name="_Toc70541224"/>
      <w:bookmarkStart w:id="51" w:name="_Toc83233900"/>
      <w:bookmarkStart w:id="52" w:name="_Toc85526816"/>
      <w:bookmarkStart w:id="53" w:name="_Toc88659452"/>
      <w:bookmarkStart w:id="54" w:name="_Toc88832363"/>
      <w:bookmarkStart w:id="55" w:name="_Toc90660250"/>
      <w:bookmarkStart w:id="56" w:name="_Toc97194376"/>
      <w:bookmarkStart w:id="57" w:name="_Toc112964089"/>
      <w:bookmarkStart w:id="58" w:name="_Toc122117246"/>
      <w:bookmarkStart w:id="59" w:name="_Toc138689869"/>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0" w:name="OLE_LINK1"/>
      <w:bookmarkStart w:id="61" w:name="OLE_LINK2"/>
      <w:bookmarkStart w:id="62" w:name="OLE_LINK3"/>
      <w:bookmarkStart w:id="6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0"/>
    <w:bookmarkEnd w:id="61"/>
    <w:bookmarkEnd w:id="62"/>
    <w:bookmarkEnd w:id="6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64" w:name="_Toc510696580"/>
      <w:bookmarkStart w:id="65" w:name="_Toc35971372"/>
      <w:bookmarkStart w:id="66" w:name="_Toc36812103"/>
      <w:bookmarkStart w:id="67" w:name="_Toc66224202"/>
      <w:bookmarkStart w:id="68" w:name="_Toc66440506"/>
      <w:bookmarkStart w:id="69" w:name="_Toc70541225"/>
      <w:bookmarkStart w:id="70" w:name="_Toc83233901"/>
      <w:bookmarkStart w:id="71" w:name="_Toc85526817"/>
      <w:bookmarkStart w:id="72" w:name="_Toc88659453"/>
      <w:bookmarkStart w:id="73" w:name="_Toc88832364"/>
      <w:bookmarkStart w:id="74" w:name="_Toc90660251"/>
      <w:bookmarkStart w:id="75" w:name="_Toc97194377"/>
      <w:bookmarkStart w:id="76" w:name="_Toc112964090"/>
      <w:bookmarkStart w:id="77" w:name="_Toc122117247"/>
      <w:bookmarkStart w:id="78" w:name="_Toc138689870"/>
      <w:r>
        <w:lastRenderedPageBreak/>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69144C" w14:textId="77777777" w:rsidR="00CA23E7" w:rsidRDefault="00745863">
      <w:pPr>
        <w:pStyle w:val="Heading2"/>
      </w:pPr>
      <w:bookmarkStart w:id="79" w:name="_Toc510696581"/>
      <w:bookmarkStart w:id="80" w:name="_Toc35971373"/>
      <w:bookmarkStart w:id="81" w:name="_Toc36812104"/>
      <w:bookmarkStart w:id="82" w:name="_Toc66224203"/>
      <w:bookmarkStart w:id="83" w:name="_Toc66440507"/>
      <w:bookmarkStart w:id="84" w:name="_Toc70541226"/>
      <w:bookmarkStart w:id="85" w:name="_Toc83233902"/>
      <w:bookmarkStart w:id="86" w:name="_Toc85526818"/>
      <w:bookmarkStart w:id="87" w:name="_Toc88659454"/>
      <w:bookmarkStart w:id="88" w:name="_Toc88832365"/>
      <w:bookmarkStart w:id="89" w:name="_Toc90660252"/>
      <w:bookmarkStart w:id="90" w:name="_Toc97194378"/>
      <w:bookmarkStart w:id="91" w:name="_Toc112964091"/>
      <w:bookmarkStart w:id="92" w:name="_Toc122117248"/>
      <w:bookmarkStart w:id="93" w:name="_Toc138689871"/>
      <w:r>
        <w:t>3.1</w:t>
      </w:r>
      <w: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94" w:name="_Toc510696582"/>
      <w:bookmarkStart w:id="95" w:name="_Toc35971374"/>
      <w:bookmarkStart w:id="96" w:name="_Toc36812105"/>
      <w:bookmarkStart w:id="97" w:name="_Toc66224204"/>
      <w:bookmarkStart w:id="98" w:name="_Toc66440508"/>
      <w:bookmarkStart w:id="99" w:name="_Toc70541227"/>
      <w:bookmarkStart w:id="100" w:name="_Toc83233903"/>
      <w:bookmarkStart w:id="101" w:name="_Toc85526819"/>
      <w:bookmarkStart w:id="102" w:name="_Toc88659455"/>
      <w:bookmarkStart w:id="103" w:name="_Toc88832366"/>
      <w:bookmarkStart w:id="104" w:name="_Toc90660253"/>
      <w:bookmarkStart w:id="105" w:name="_Toc97194379"/>
      <w:bookmarkStart w:id="106" w:name="_Toc112964092"/>
      <w:bookmarkStart w:id="107" w:name="_Toc122117249"/>
      <w:bookmarkStart w:id="108" w:name="_Toc138689872"/>
      <w:r>
        <w:t>3.2</w:t>
      </w:r>
      <w: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09" w:name="_Toc510696583"/>
      <w:bookmarkStart w:id="110" w:name="_Toc35971375"/>
      <w:bookmarkStart w:id="111" w:name="_Toc36812106"/>
      <w:bookmarkStart w:id="112" w:name="_Toc66224205"/>
      <w:bookmarkStart w:id="113" w:name="_Toc66440509"/>
      <w:bookmarkStart w:id="114" w:name="_Toc70541228"/>
      <w:bookmarkStart w:id="115" w:name="_Toc83233904"/>
      <w:bookmarkStart w:id="116" w:name="_Toc85526820"/>
      <w:bookmarkStart w:id="117" w:name="_Toc88659456"/>
      <w:bookmarkStart w:id="118" w:name="_Toc88832367"/>
      <w:bookmarkStart w:id="119" w:name="_Toc90660254"/>
      <w:bookmarkStart w:id="120" w:name="_Toc97194380"/>
      <w:bookmarkStart w:id="121" w:name="_Toc112964093"/>
      <w:bookmarkStart w:id="122" w:name="_Toc122117250"/>
      <w:bookmarkStart w:id="123" w:name="_Toc138689873"/>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24" w:name="_Toc510696585"/>
      <w:bookmarkStart w:id="125" w:name="_Toc35971377"/>
      <w:bookmarkStart w:id="126" w:name="_Toc36812108"/>
      <w:bookmarkStart w:id="127" w:name="_Toc66224206"/>
      <w:bookmarkStart w:id="128" w:name="_Toc66440510"/>
      <w:bookmarkStart w:id="129" w:name="_Toc70541229"/>
      <w:bookmarkStart w:id="130" w:name="_Toc83233905"/>
      <w:bookmarkStart w:id="131" w:name="_Toc85526821"/>
      <w:bookmarkStart w:id="132" w:name="_Toc88659457"/>
      <w:bookmarkStart w:id="133" w:name="_Toc88832368"/>
      <w:bookmarkStart w:id="134" w:name="_Toc90660255"/>
      <w:bookmarkStart w:id="135" w:name="_Toc97194381"/>
      <w:bookmarkStart w:id="136" w:name="_Toc112964094"/>
      <w:bookmarkStart w:id="137" w:name="_Toc122117251"/>
      <w:bookmarkStart w:id="138" w:name="_Toc138689874"/>
      <w:r>
        <w:t>4</w:t>
      </w:r>
      <w:r>
        <w:tab/>
        <w:t xml:space="preserve">Services offered by the </w:t>
      </w:r>
      <w:bookmarkEnd w:id="124"/>
      <w:bookmarkEnd w:id="125"/>
      <w:bookmarkEnd w:id="126"/>
      <w:r>
        <w:t>AAnF</w:t>
      </w:r>
      <w:bookmarkEnd w:id="127"/>
      <w:bookmarkEnd w:id="128"/>
      <w:bookmarkEnd w:id="129"/>
      <w:bookmarkEnd w:id="130"/>
      <w:bookmarkEnd w:id="131"/>
      <w:bookmarkEnd w:id="132"/>
      <w:bookmarkEnd w:id="133"/>
      <w:bookmarkEnd w:id="134"/>
      <w:bookmarkEnd w:id="135"/>
      <w:bookmarkEnd w:id="136"/>
      <w:bookmarkEnd w:id="137"/>
      <w:bookmarkEnd w:id="138"/>
    </w:p>
    <w:p w14:paraId="4DD6D4EF" w14:textId="77777777" w:rsidR="00CA23E7" w:rsidRDefault="00745863">
      <w:pPr>
        <w:pStyle w:val="Heading2"/>
      </w:pPr>
      <w:bookmarkStart w:id="139" w:name="_Toc510696586"/>
      <w:bookmarkStart w:id="140" w:name="_Toc35971378"/>
      <w:bookmarkStart w:id="141" w:name="_Toc36812109"/>
      <w:bookmarkStart w:id="142" w:name="_Toc66224207"/>
      <w:bookmarkStart w:id="143" w:name="_Toc66440511"/>
      <w:bookmarkStart w:id="144" w:name="_Toc70541230"/>
      <w:bookmarkStart w:id="145" w:name="_Toc83233906"/>
      <w:bookmarkStart w:id="146" w:name="_Toc85526822"/>
      <w:bookmarkStart w:id="147" w:name="_Toc88659458"/>
      <w:bookmarkStart w:id="148" w:name="_Toc88832369"/>
      <w:bookmarkStart w:id="149" w:name="_Toc90660256"/>
      <w:bookmarkStart w:id="150" w:name="_Toc97194382"/>
      <w:bookmarkStart w:id="151" w:name="_Toc112964095"/>
      <w:bookmarkStart w:id="152" w:name="_Toc122117252"/>
      <w:bookmarkStart w:id="153" w:name="_Toc138689875"/>
      <w:r>
        <w:t>4.1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54" w:name="_Toc510696587"/>
      <w:bookmarkStart w:id="155" w:name="_Toc35971379"/>
      <w:bookmarkStart w:id="156" w:name="_Toc36812110"/>
      <w:bookmarkStart w:id="157" w:name="_Toc66224208"/>
      <w:bookmarkStart w:id="158" w:name="_Toc66440512"/>
      <w:bookmarkStart w:id="159" w:name="_Toc70541231"/>
      <w:bookmarkStart w:id="160" w:name="_Toc83233907"/>
      <w:bookmarkStart w:id="161" w:name="_Toc85526823"/>
      <w:bookmarkStart w:id="162" w:name="_Toc88659459"/>
      <w:bookmarkStart w:id="163" w:name="_Toc88832370"/>
      <w:bookmarkStart w:id="164" w:name="_Toc90660257"/>
      <w:bookmarkStart w:id="165" w:name="_Toc97194383"/>
      <w:bookmarkStart w:id="166" w:name="_Toc112964096"/>
      <w:bookmarkStart w:id="167" w:name="_Toc122117253"/>
      <w:bookmarkStart w:id="168" w:name="_Toc138689876"/>
      <w:r>
        <w:t>4.2</w:t>
      </w:r>
      <w:r>
        <w:tab/>
        <w:t>Naanf_AKMA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812AED" w14:textId="77777777" w:rsidR="00CA23E7" w:rsidRDefault="00745863">
      <w:pPr>
        <w:pStyle w:val="Heading3"/>
      </w:pPr>
      <w:bookmarkStart w:id="169" w:name="_Toc510696588"/>
      <w:bookmarkStart w:id="170" w:name="_Toc35971380"/>
      <w:bookmarkStart w:id="171" w:name="_Toc36812111"/>
      <w:bookmarkStart w:id="172" w:name="_Toc66224209"/>
      <w:bookmarkStart w:id="173" w:name="_Toc66440513"/>
      <w:bookmarkStart w:id="174" w:name="_Toc70541232"/>
      <w:bookmarkStart w:id="175" w:name="_Toc83233908"/>
      <w:bookmarkStart w:id="176" w:name="_Toc85526824"/>
      <w:bookmarkStart w:id="177" w:name="_Toc88659460"/>
      <w:bookmarkStart w:id="178" w:name="_Toc88832371"/>
      <w:bookmarkStart w:id="179" w:name="_Toc90660258"/>
      <w:bookmarkStart w:id="180" w:name="_Toc97194384"/>
      <w:bookmarkStart w:id="181" w:name="_Toc112964097"/>
      <w:bookmarkStart w:id="182" w:name="_Toc122117254"/>
      <w:bookmarkStart w:id="183" w:name="_Toc138689877"/>
      <w:r>
        <w:t>4.2.1</w:t>
      </w:r>
      <w:r>
        <w:tab/>
        <w:t>Service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5875E8" w14:textId="2978EE50" w:rsidR="00CA23E7" w:rsidRDefault="00745863">
      <w:pPr>
        <w:pStyle w:val="Heading4"/>
        <w:rPr>
          <w:lang w:eastAsia="zh-CN"/>
        </w:rPr>
      </w:pPr>
      <w:bookmarkStart w:id="184" w:name="_Toc497209567"/>
      <w:bookmarkStart w:id="185" w:name="_Toc66224210"/>
      <w:bookmarkStart w:id="186" w:name="_Toc66440514"/>
      <w:bookmarkStart w:id="187" w:name="_Toc70541233"/>
      <w:bookmarkStart w:id="188" w:name="_Toc83233909"/>
      <w:bookmarkStart w:id="189" w:name="_Toc85526825"/>
      <w:bookmarkStart w:id="190" w:name="_Toc88659461"/>
      <w:bookmarkStart w:id="191" w:name="_Toc88832372"/>
      <w:bookmarkStart w:id="192" w:name="_Toc90660259"/>
      <w:bookmarkStart w:id="193" w:name="_Toc97194385"/>
      <w:bookmarkStart w:id="194" w:name="_Toc112964098"/>
      <w:bookmarkStart w:id="195" w:name="_Toc122117255"/>
      <w:bookmarkStart w:id="196" w:name="_Toc138689878"/>
      <w:r>
        <w:t>4.2.</w:t>
      </w:r>
      <w:r>
        <w:rPr>
          <w:lang w:eastAsia="zh-CN"/>
        </w:rPr>
        <w:t>1.1</w:t>
      </w:r>
      <w:r>
        <w:tab/>
      </w:r>
      <w:r>
        <w:rPr>
          <w:lang w:eastAsia="zh-CN"/>
        </w:rPr>
        <w:t>Overview</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97" w:name="_Toc66224211"/>
      <w:bookmarkStart w:id="198" w:name="_Toc66440515"/>
      <w:bookmarkStart w:id="199" w:name="_Toc70541234"/>
      <w:bookmarkStart w:id="200" w:name="_Toc83233910"/>
      <w:bookmarkStart w:id="201" w:name="_Toc85526826"/>
      <w:bookmarkStart w:id="202" w:name="_Toc88659462"/>
      <w:bookmarkStart w:id="203" w:name="_Toc88832373"/>
      <w:bookmarkStart w:id="204" w:name="_Toc90660260"/>
      <w:bookmarkStart w:id="205" w:name="_Toc97194386"/>
      <w:bookmarkStart w:id="206" w:name="_Toc112964099"/>
      <w:bookmarkStart w:id="207" w:name="_Toc122117256"/>
      <w:bookmarkStart w:id="208" w:name="_Toc138689879"/>
      <w:r>
        <w:rPr>
          <w:lang w:eastAsia="zh-CN"/>
        </w:rPr>
        <w:t>4.2.1.2</w:t>
      </w:r>
      <w:r>
        <w:rPr>
          <w:lang w:eastAsia="zh-CN"/>
        </w:rPr>
        <w:tab/>
        <w:t>Service Architecture</w:t>
      </w:r>
      <w:bookmarkEnd w:id="197"/>
      <w:bookmarkEnd w:id="198"/>
      <w:bookmarkEnd w:id="199"/>
      <w:bookmarkEnd w:id="200"/>
      <w:bookmarkEnd w:id="201"/>
      <w:bookmarkEnd w:id="202"/>
      <w:bookmarkEnd w:id="203"/>
      <w:bookmarkEnd w:id="204"/>
      <w:bookmarkEnd w:id="205"/>
      <w:bookmarkEnd w:id="206"/>
      <w:bookmarkEnd w:id="207"/>
      <w:bookmarkEnd w:id="20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75pt;height:142.6pt" o:ole="">
            <v:imagedata r:id="rId12" o:title=""/>
          </v:shape>
          <o:OLEObject Type="Embed" ProgID="Visio.Drawing.15" ShapeID="_x0000_i1026" DrawAspect="Content" ObjectID="_1749302671"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000000">
      <w:pPr>
        <w:pStyle w:val="TH"/>
        <w:rPr>
          <w:rFonts w:eastAsia="SimSun"/>
          <w:lang w:val="en-US" w:eastAsia="zh-CN"/>
        </w:rPr>
      </w:pPr>
      <w:r>
        <w:rPr>
          <w:rFonts w:eastAsia="SimSun"/>
          <w:lang w:val="en-US" w:eastAsia="zh-CN"/>
        </w:rPr>
        <w:lastRenderedPageBreak/>
        <w:pict w14:anchorId="03244A25">
          <v:shape id="_x0000_i1027" type="#_x0000_t75" style="width:519.7pt;height:132.45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22117257"/>
      <w:bookmarkStart w:id="230" w:name="_Toc510696589"/>
      <w:bookmarkStart w:id="231" w:name="_Toc35971381"/>
      <w:bookmarkStart w:id="232" w:name="_Toc36812112"/>
      <w:bookmarkStart w:id="233" w:name="_Toc138689880"/>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3"/>
    </w:p>
    <w:p w14:paraId="1DB5A1EB" w14:textId="77777777" w:rsidR="00CA23E7" w:rsidRDefault="00745863">
      <w:pPr>
        <w:pStyle w:val="Heading5"/>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22117258"/>
      <w:bookmarkStart w:id="257" w:name="_Toc138689881"/>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22117259"/>
      <w:bookmarkStart w:id="279" w:name="_Toc138689882"/>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22117260"/>
      <w:bookmarkStart w:id="291" w:name="_Toc138689883"/>
      <w:r>
        <w:t>4.2.2</w:t>
      </w:r>
      <w:r>
        <w:tab/>
        <w:t>Service Operations</w:t>
      </w:r>
      <w:bookmarkEnd w:id="230"/>
      <w:bookmarkEnd w:id="231"/>
      <w:bookmarkEnd w:id="232"/>
      <w:bookmarkEnd w:id="280"/>
      <w:bookmarkEnd w:id="281"/>
      <w:bookmarkEnd w:id="282"/>
      <w:bookmarkEnd w:id="283"/>
      <w:bookmarkEnd w:id="284"/>
      <w:bookmarkEnd w:id="285"/>
      <w:bookmarkEnd w:id="286"/>
      <w:bookmarkEnd w:id="287"/>
      <w:bookmarkEnd w:id="288"/>
      <w:bookmarkEnd w:id="289"/>
      <w:bookmarkEnd w:id="290"/>
      <w:bookmarkEnd w:id="291"/>
    </w:p>
    <w:p w14:paraId="788E2488" w14:textId="77777777" w:rsidR="00D61C52" w:rsidRDefault="00D61C52" w:rsidP="00D61C52">
      <w:pPr>
        <w:pStyle w:val="Heading4"/>
      </w:pPr>
      <w:bookmarkStart w:id="292" w:name="_Toc510696590"/>
      <w:bookmarkStart w:id="293" w:name="_Toc35971382"/>
      <w:bookmarkStart w:id="294" w:name="_Toc36812113"/>
      <w:bookmarkStart w:id="295" w:name="_Toc66224216"/>
      <w:bookmarkStart w:id="296" w:name="_Toc66440520"/>
      <w:bookmarkStart w:id="297" w:name="_Toc70541239"/>
      <w:bookmarkStart w:id="298" w:name="_Toc83233915"/>
      <w:bookmarkStart w:id="299" w:name="_Toc85526831"/>
      <w:bookmarkStart w:id="300" w:name="_Toc88659467"/>
      <w:bookmarkStart w:id="301" w:name="_Toc88832378"/>
      <w:bookmarkStart w:id="302" w:name="_Toc90660265"/>
      <w:bookmarkStart w:id="303" w:name="_Toc97194391"/>
      <w:bookmarkStart w:id="304" w:name="_Toc112964104"/>
      <w:bookmarkStart w:id="305" w:name="_Toc122117261"/>
      <w:bookmarkStart w:id="306" w:name="_Toc510696591"/>
      <w:bookmarkStart w:id="307" w:name="_Toc35971383"/>
      <w:bookmarkStart w:id="308" w:name="_Toc36812114"/>
      <w:bookmarkStart w:id="309" w:name="_Toc66224217"/>
      <w:bookmarkStart w:id="310" w:name="_Toc66440521"/>
      <w:bookmarkStart w:id="311" w:name="_Toc70541240"/>
      <w:bookmarkStart w:id="312" w:name="_Toc83233916"/>
      <w:bookmarkStart w:id="313" w:name="_Toc85526832"/>
      <w:bookmarkStart w:id="314" w:name="_Toc88659468"/>
      <w:bookmarkStart w:id="315" w:name="_Toc88832379"/>
      <w:bookmarkStart w:id="316" w:name="_Toc90660266"/>
      <w:bookmarkStart w:id="317" w:name="_Toc97194392"/>
      <w:bookmarkStart w:id="318" w:name="_Toc112964105"/>
      <w:bookmarkStart w:id="319" w:name="_Toc122117262"/>
      <w:bookmarkStart w:id="320" w:name="_Toc138689884"/>
      <w:r>
        <w:t>4.2.2.1</w:t>
      </w:r>
      <w:r>
        <w:tab/>
        <w:t>Introduction</w:t>
      </w:r>
      <w:bookmarkEnd w:id="320"/>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21" w:name="_Toc138689885"/>
      <w:r>
        <w:lastRenderedPageBreak/>
        <w:t>4.2.2.2</w:t>
      </w:r>
      <w:r>
        <w:tab/>
      </w:r>
      <w:bookmarkEnd w:id="306"/>
      <w:bookmarkEnd w:id="307"/>
      <w:bookmarkEnd w:id="308"/>
      <w:r>
        <w:t>Naanf_AKMA_AnchorKey_Register service operation</w:t>
      </w:r>
      <w:bookmarkEnd w:id="309"/>
      <w:bookmarkEnd w:id="310"/>
      <w:bookmarkEnd w:id="311"/>
      <w:bookmarkEnd w:id="312"/>
      <w:bookmarkEnd w:id="313"/>
      <w:bookmarkEnd w:id="314"/>
      <w:bookmarkEnd w:id="315"/>
      <w:bookmarkEnd w:id="316"/>
      <w:bookmarkEnd w:id="317"/>
      <w:bookmarkEnd w:id="318"/>
      <w:bookmarkEnd w:id="319"/>
      <w:bookmarkEnd w:id="321"/>
    </w:p>
    <w:p w14:paraId="47124056" w14:textId="77777777" w:rsidR="00CA23E7" w:rsidRDefault="00745863">
      <w:pPr>
        <w:pStyle w:val="Heading5"/>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22117263"/>
      <w:bookmarkStart w:id="336" w:name="_Hlk54815482"/>
      <w:bookmarkStart w:id="337" w:name="_Toc138689886"/>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22117264"/>
      <w:bookmarkStart w:id="352" w:name="_Toc138689887"/>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pt;height:159.7pt" o:ole="">
            <v:imagedata r:id="rId15" o:title=""/>
          </v:shape>
          <o:OLEObject Type="Embed" ProgID="Visio.Drawing.11" ShapeID="_x0000_i1028" DrawAspect="Content" ObjectID="_1749302672"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22117265"/>
      <w:bookmarkStart w:id="367" w:name="_Toc138689888"/>
      <w:bookmarkEnd w:id="336"/>
      <w:r>
        <w:t>4.2.2.3</w:t>
      </w:r>
      <w:r>
        <w:tab/>
      </w:r>
      <w:bookmarkEnd w:id="353"/>
      <w:bookmarkEnd w:id="354"/>
      <w:bookmarkEnd w:id="355"/>
      <w:r>
        <w:t>Naanf_AKMA_ApplicationKey_Get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Heading5"/>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22117266"/>
      <w:bookmarkStart w:id="379" w:name="_Toc138689889"/>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22117267"/>
      <w:bookmarkStart w:id="391" w:name="_Toc138689890"/>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pt;height:159.7pt" o:ole="">
            <v:imagedata r:id="rId17" o:title=""/>
          </v:shape>
          <o:OLEObject Type="Embed" ProgID="Visio.Drawing.11" ShapeID="_x0000_i1029" DrawAspect="Content" ObjectID="_1749302673"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92" w:name="_Toc85526838"/>
      <w:bookmarkStart w:id="393" w:name="_Toc88659474"/>
      <w:bookmarkStart w:id="394" w:name="_Toc88832385"/>
      <w:bookmarkStart w:id="395" w:name="_Toc90660272"/>
      <w:bookmarkStart w:id="396" w:name="_Toc97194398"/>
      <w:bookmarkStart w:id="397" w:name="_Toc112964111"/>
      <w:bookmarkStart w:id="398" w:name="_Toc122117268"/>
      <w:bookmarkStart w:id="399" w:name="_Toc138689891"/>
      <w:r>
        <w:t>4.2.2.4</w:t>
      </w:r>
      <w:r>
        <w:tab/>
      </w:r>
      <w:r w:rsidRPr="002C5241">
        <w:rPr>
          <w:lang w:val="en-US"/>
        </w:rPr>
        <w:t>Naanf_AKMA_ContextRemove</w:t>
      </w:r>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Heading5"/>
      </w:pPr>
      <w:bookmarkStart w:id="400" w:name="_Toc85526839"/>
      <w:bookmarkStart w:id="401" w:name="_Toc88659475"/>
      <w:bookmarkStart w:id="402" w:name="_Toc88832386"/>
      <w:bookmarkStart w:id="403" w:name="_Toc90660273"/>
      <w:bookmarkStart w:id="404" w:name="_Toc97194399"/>
      <w:bookmarkStart w:id="405" w:name="_Toc112964112"/>
      <w:bookmarkStart w:id="406" w:name="_Toc122117269"/>
      <w:bookmarkStart w:id="407" w:name="_Toc138689892"/>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08" w:name="_Toc85526840"/>
      <w:bookmarkStart w:id="409" w:name="_Toc88659476"/>
      <w:bookmarkStart w:id="410" w:name="_Toc88832387"/>
      <w:bookmarkStart w:id="411" w:name="_Toc90660274"/>
      <w:bookmarkStart w:id="412" w:name="_Toc97194400"/>
      <w:bookmarkStart w:id="413" w:name="_Toc112964113"/>
      <w:bookmarkStart w:id="414" w:name="_Toc122117270"/>
      <w:bookmarkStart w:id="415" w:name="_Toc138689893"/>
      <w:r>
        <w:lastRenderedPageBreak/>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3pt;height:159.25pt" o:ole="">
            <v:imagedata r:id="rId19" o:title=""/>
          </v:shape>
          <o:OLEObject Type="Embed" ProgID="Visio.Drawing.11" ShapeID="_x0000_i1030" DrawAspect="Content" ObjectID="_1749302674"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22117271"/>
      <w:bookmarkStart w:id="430" w:name="_Toc138689894"/>
      <w:r>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Heading2"/>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22117272"/>
      <w:bookmarkStart w:id="445" w:name="_Toc138689895"/>
      <w:r>
        <w:t>5.1</w:t>
      </w:r>
      <w:r>
        <w:tab/>
        <w:t>Naanf_AKMA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Heading3"/>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22117273"/>
      <w:bookmarkStart w:id="460" w:name="_Toc138689896"/>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22117274"/>
      <w:bookmarkStart w:id="475" w:name="_Toc138689897"/>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Heading4"/>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22117275"/>
      <w:bookmarkStart w:id="490" w:name="_Toc138689898"/>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22117276"/>
      <w:bookmarkStart w:id="505" w:name="_Toc138689899"/>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Heading5"/>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22117277"/>
      <w:bookmarkStart w:id="520" w:name="_Toc138689900"/>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Heading5"/>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22117278"/>
      <w:bookmarkStart w:id="535" w:name="_Toc138689901"/>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"application/problem+json", as defined in IETF RFC 7807 [13].</w:t>
      </w:r>
      <w:bookmarkEnd w:id="538"/>
    </w:p>
    <w:p w14:paraId="500F8D70" w14:textId="77777777" w:rsidR="00D61C52" w:rsidRDefault="00D61C52" w:rsidP="00D61C52">
      <w:pPr>
        <w:pStyle w:val="Heading4"/>
      </w:pPr>
      <w:bookmarkStart w:id="539" w:name="_Toc35971397"/>
      <w:bookmarkStart w:id="540" w:name="_Toc36812128"/>
      <w:bookmarkStart w:id="541" w:name="_Toc66224231"/>
      <w:bookmarkStart w:id="542" w:name="_Toc66440535"/>
      <w:bookmarkStart w:id="543" w:name="_Toc70541254"/>
      <w:bookmarkStart w:id="544" w:name="_Toc83233930"/>
      <w:bookmarkStart w:id="545" w:name="_Toc85526849"/>
      <w:bookmarkStart w:id="546" w:name="_Toc88659485"/>
      <w:bookmarkStart w:id="547" w:name="_Toc88832396"/>
      <w:bookmarkStart w:id="548" w:name="_Toc90660283"/>
      <w:bookmarkStart w:id="549" w:name="_Toc97194409"/>
      <w:bookmarkStart w:id="550" w:name="_Toc112964122"/>
      <w:bookmarkStart w:id="551" w:name="_Toc122117279"/>
      <w:bookmarkStart w:id="552" w:name="_Toc510696607"/>
      <w:bookmarkStart w:id="553" w:name="_Toc35971398"/>
      <w:bookmarkStart w:id="554" w:name="_Toc36812129"/>
      <w:bookmarkStart w:id="555" w:name="_Toc66224232"/>
      <w:bookmarkStart w:id="556" w:name="_Toc66440536"/>
      <w:bookmarkStart w:id="557" w:name="_Toc70541255"/>
      <w:bookmarkStart w:id="558" w:name="_Toc83233931"/>
      <w:bookmarkStart w:id="559" w:name="_Toc85526850"/>
      <w:bookmarkStart w:id="560" w:name="_Toc88659486"/>
      <w:bookmarkStart w:id="561" w:name="_Toc88832397"/>
      <w:bookmarkStart w:id="562" w:name="_Toc90660284"/>
      <w:bookmarkStart w:id="563" w:name="_Toc97194410"/>
      <w:bookmarkStart w:id="564" w:name="_Toc112964123"/>
      <w:bookmarkStart w:id="565" w:name="_Toc122117280"/>
      <w:bookmarkStart w:id="566" w:name="_Toc138689902"/>
      <w:bookmarkEnd w:id="536"/>
      <w:r>
        <w:t>5.1.2.3</w:t>
      </w:r>
      <w:r>
        <w:tab/>
        <w:t>HTTP custom headers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66"/>
    </w:p>
    <w:p w14:paraId="7FB1D634" w14:textId="06B4225C" w:rsidR="00D61C52" w:rsidRDefault="00D61C52" w:rsidP="00D61C52">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567"/>
      <w:bookmarkEnd w:id="568"/>
      <w:bookmarkEnd w:id="569"/>
      <w:bookmarkEnd w:id="570"/>
      <w:bookmarkEnd w:id="571"/>
      <w:bookmarkEnd w:id="572"/>
      <w:bookmarkEnd w:id="573"/>
      <w:bookmarkEnd w:id="574"/>
    </w:p>
    <w:p w14:paraId="678512E3" w14:textId="466F3DA2" w:rsidR="00CA23E7" w:rsidRDefault="00745863">
      <w:pPr>
        <w:pStyle w:val="Heading3"/>
      </w:pPr>
      <w:bookmarkStart w:id="575" w:name="_Toc138689903"/>
      <w:r>
        <w:t>5.1.3</w:t>
      </w:r>
      <w:r>
        <w:tab/>
        <w:t>Resources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22117281"/>
      <w:bookmarkStart w:id="590" w:name="_Toc138689904"/>
      <w:r>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Heading4"/>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22117282"/>
      <w:bookmarkStart w:id="605" w:name="_Toc138689905"/>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25pt;height:184.6pt" o:ole="">
            <v:imagedata r:id="rId21" o:title=""/>
          </v:shape>
          <o:OLEObject Type="Embed" ProgID="Visio.Drawing.15" ShapeID="_x0000_i1031" DrawAspect="Content" ObjectID="_1749302675"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22117283"/>
      <w:bookmarkStart w:id="620" w:name="_Toc138689906"/>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Heading5"/>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22117284"/>
      <w:bookmarkStart w:id="635" w:name="_Toc138689907"/>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22117285"/>
      <w:bookmarkStart w:id="650" w:name="_Toc138689908"/>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22117286"/>
      <w:bookmarkStart w:id="665" w:name="_Toc138689909"/>
      <w:r>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Heading5"/>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22117287"/>
      <w:bookmarkStart w:id="675" w:name="_Toc138689910"/>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22117288"/>
      <w:bookmarkStart w:id="688" w:name="_Toc510696628"/>
      <w:bookmarkStart w:id="689" w:name="_Toc35971419"/>
      <w:bookmarkStart w:id="690" w:name="_Toc36812150"/>
      <w:bookmarkStart w:id="691" w:name="_Toc138689911"/>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9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692" w:name="_Toc85526860"/>
      <w:bookmarkStart w:id="693" w:name="_Toc88659496"/>
      <w:bookmarkStart w:id="694" w:name="_Toc88832407"/>
      <w:bookmarkStart w:id="695" w:name="_Toc90660294"/>
      <w:bookmarkStart w:id="696" w:name="_Toc97194419"/>
      <w:bookmarkStart w:id="697" w:name="_Toc112964132"/>
      <w:bookmarkStart w:id="698"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699" w:name="_Toc138689912"/>
      <w:r>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Heading5"/>
      </w:pPr>
      <w:bookmarkStart w:id="700" w:name="_Toc85526861"/>
      <w:bookmarkStart w:id="701" w:name="_Toc88659497"/>
      <w:bookmarkStart w:id="702" w:name="_Toc88832408"/>
      <w:bookmarkStart w:id="703" w:name="_Toc90660295"/>
      <w:bookmarkStart w:id="704" w:name="_Toc97194420"/>
      <w:bookmarkStart w:id="705" w:name="_Toc112964133"/>
      <w:bookmarkStart w:id="706" w:name="_Toc122117290"/>
      <w:bookmarkStart w:id="707" w:name="_Toc138689913"/>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708" w:name="_Toc85526862"/>
      <w:bookmarkStart w:id="709" w:name="_Toc88659498"/>
      <w:bookmarkStart w:id="710" w:name="_Toc88832409"/>
      <w:bookmarkStart w:id="711" w:name="_Toc90660296"/>
      <w:bookmarkStart w:id="712" w:name="_Toc97194421"/>
      <w:bookmarkStart w:id="713" w:name="_Toc112964134"/>
      <w:bookmarkStart w:id="714" w:name="_Toc122117291"/>
      <w:bookmarkStart w:id="715" w:name="_Toc138689914"/>
      <w:r>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22117292"/>
      <w:bookmarkStart w:id="727" w:name="_Toc138689915"/>
      <w:r>
        <w:t>5.1.5</w:t>
      </w:r>
      <w:r>
        <w:tab/>
        <w:t>Notifications</w:t>
      </w:r>
      <w:bookmarkEnd w:id="688"/>
      <w:bookmarkEnd w:id="689"/>
      <w:bookmarkEnd w:id="690"/>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Heading3"/>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22117293"/>
      <w:bookmarkStart w:id="742" w:name="_Toc138689916"/>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Heading4"/>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22117294"/>
      <w:bookmarkStart w:id="757" w:name="_Toc138689917"/>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r w:rsidR="00745863">
        <w:t>Naanf_AKMA</w:t>
      </w:r>
      <w:bookmarkEnd w:id="758"/>
      <w:bookmarkEnd w:id="759"/>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22117295"/>
      <w:bookmarkStart w:id="774" w:name="_Toc138689918"/>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Heading5"/>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22117296"/>
      <w:bookmarkStart w:id="789" w:name="_Toc138689919"/>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22117297"/>
      <w:bookmarkStart w:id="804" w:name="_Toc138689920"/>
      <w:r>
        <w:lastRenderedPageBreak/>
        <w:t>5.1.6.2.2</w:t>
      </w:r>
      <w:r>
        <w:tab/>
        <w:t>Type: 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805" w:name="_Toc85526869"/>
      <w:bookmarkStart w:id="806" w:name="_Toc88659505"/>
      <w:bookmarkStart w:id="807" w:name="_Toc88832416"/>
      <w:bookmarkStart w:id="808" w:name="_Toc90660303"/>
      <w:bookmarkStart w:id="809" w:name="_Toc97194428"/>
      <w:bookmarkStart w:id="810" w:name="_Toc112964141"/>
      <w:bookmarkStart w:id="811" w:name="_Toc122117298"/>
      <w:bookmarkStart w:id="812" w:name="_Toc138689921"/>
      <w:r>
        <w:t>5.1.6.2.3</w:t>
      </w:r>
      <w:r>
        <w:tab/>
        <w:t>Type: CtxRemove</w:t>
      </w:r>
      <w:bookmarkEnd w:id="805"/>
      <w:bookmarkEnd w:id="806"/>
      <w:bookmarkEnd w:id="807"/>
      <w:bookmarkEnd w:id="808"/>
      <w:bookmarkEnd w:id="809"/>
      <w:bookmarkEnd w:id="810"/>
      <w:bookmarkEnd w:id="811"/>
      <w:bookmarkEnd w:id="81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22117299"/>
      <w:bookmarkStart w:id="827" w:name="_Toc138689922"/>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Heading5"/>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22117300"/>
      <w:bookmarkStart w:id="842" w:name="_Toc138689923"/>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22117301"/>
      <w:bookmarkStart w:id="857" w:name="_Toc138689924"/>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22117302"/>
      <w:bookmarkStart w:id="872" w:name="_Toc1386899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Heading4"/>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22117303"/>
      <w:bookmarkStart w:id="890" w:name="_Toc138689926"/>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Heading3"/>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22117304"/>
      <w:bookmarkStart w:id="905" w:name="_Toc138689927"/>
      <w:r>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Heading4"/>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22117305"/>
      <w:bookmarkStart w:id="919" w:name="_Toc138689928"/>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22117306"/>
      <w:bookmarkStart w:id="933" w:name="_Toc138689929"/>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934" w:name="_Toc35971446"/>
      <w:bookmarkStart w:id="935" w:name="_Toc36812177"/>
      <w:bookmarkStart w:id="936" w:name="_Toc66224255"/>
      <w:bookmarkStart w:id="937" w:name="_Toc66440559"/>
      <w:bookmarkStart w:id="938" w:name="_Toc70541279"/>
      <w:bookmarkStart w:id="939" w:name="_Toc83233955"/>
      <w:bookmarkStart w:id="940" w:name="_Toc85526878"/>
      <w:bookmarkStart w:id="941" w:name="_Toc88659514"/>
      <w:bookmarkStart w:id="942" w:name="_Toc88832425"/>
      <w:bookmarkStart w:id="943" w:name="_Toc90660312"/>
      <w:bookmarkStart w:id="944" w:name="_Toc97194437"/>
      <w:bookmarkStart w:id="945" w:name="_Toc112964150"/>
      <w:bookmarkStart w:id="946" w:name="_Toc122117307"/>
      <w:bookmarkStart w:id="947" w:name="_Toc492899751"/>
      <w:bookmarkStart w:id="948" w:name="_Toc492900030"/>
      <w:bookmarkStart w:id="949" w:name="_Toc492967832"/>
      <w:bookmarkStart w:id="950" w:name="_Toc492972920"/>
      <w:bookmarkStart w:id="951" w:name="_Toc492973140"/>
      <w:bookmarkStart w:id="952" w:name="_Toc493774060"/>
      <w:bookmarkStart w:id="953" w:name="_Toc508285804"/>
      <w:bookmarkStart w:id="954" w:name="_Toc508287269"/>
      <w:bookmarkStart w:id="955" w:name="_Toc510696648"/>
      <w:bookmarkStart w:id="956" w:name="_Toc35971447"/>
      <w:bookmarkStart w:id="957" w:name="_Toc36812178"/>
      <w:bookmarkStart w:id="958" w:name="_Toc66224256"/>
      <w:bookmarkStart w:id="959" w:name="_Toc66440560"/>
      <w:bookmarkStart w:id="960" w:name="_Toc70541280"/>
      <w:bookmarkStart w:id="961" w:name="_Toc83233956"/>
      <w:bookmarkStart w:id="962" w:name="_Toc85526879"/>
      <w:bookmarkStart w:id="963" w:name="_Toc88659515"/>
      <w:bookmarkStart w:id="964" w:name="_Toc88832426"/>
      <w:bookmarkStart w:id="965" w:name="_Toc90660313"/>
      <w:bookmarkStart w:id="966" w:name="_Toc97194438"/>
      <w:bookmarkStart w:id="967" w:name="_Toc112964151"/>
      <w:bookmarkStart w:id="968" w:name="_Toc122117308"/>
      <w:bookmarkStart w:id="969" w:name="_Toc138689930"/>
      <w:r>
        <w:lastRenderedPageBreak/>
        <w:t>5.1.7.3</w:t>
      </w:r>
      <w:r>
        <w:tab/>
        <w:t>Application Errors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69"/>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Heading3"/>
        <w:rPr>
          <w:lang w:eastAsia="zh-CN"/>
        </w:rPr>
      </w:pPr>
      <w:bookmarkStart w:id="970" w:name="_Toc138689931"/>
      <w:r>
        <w:t>5.1.8</w:t>
      </w:r>
      <w:r>
        <w:rPr>
          <w:lang w:eastAsia="zh-CN"/>
        </w:rPr>
        <w:tab/>
        <w:t>Feature negotiation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7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Heading3"/>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22117309"/>
      <w:bookmarkStart w:id="985" w:name="_Toc510696649"/>
      <w:bookmarkStart w:id="986" w:name="_Toc138689932"/>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98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7E662DDA" w14:textId="77777777" w:rsidR="00D61C52" w:rsidRDefault="00D61C52" w:rsidP="00D61C52">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D61C52" w14:paraId="5A8BD40D" w14:textId="77777777" w:rsidTr="001C1AE5">
        <w:tc>
          <w:tcPr>
            <w:tcW w:w="1654" w:type="pct"/>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1C1AE5">
        <w:tc>
          <w:tcPr>
            <w:tcW w:w="1654" w:type="pct"/>
            <w:tcMar>
              <w:top w:w="0" w:type="dxa"/>
              <w:left w:w="108" w:type="dxa"/>
              <w:bottom w:w="0" w:type="dxa"/>
              <w:right w:w="108" w:type="dxa"/>
            </w:tcMar>
            <w:hideMark/>
          </w:tcPr>
          <w:p w14:paraId="4152D80F" w14:textId="77777777" w:rsidR="00D61C52" w:rsidRDefault="00D61C52">
            <w:pPr>
              <w:pStyle w:val="TAL"/>
            </w:pPr>
            <w:r>
              <w:t>"naanf-akma"</w:t>
            </w:r>
          </w:p>
        </w:tc>
        <w:tc>
          <w:tcPr>
            <w:tcW w:w="3346" w:type="pct"/>
            <w:tcMar>
              <w:top w:w="0" w:type="dxa"/>
              <w:left w:w="108" w:type="dxa"/>
              <w:bottom w:w="0" w:type="dxa"/>
              <w:right w:w="108" w:type="dxa"/>
            </w:tcMar>
            <w:hideMark/>
          </w:tcPr>
          <w:p w14:paraId="2237800F" w14:textId="77777777" w:rsidR="00D61C52" w:rsidRDefault="00D61C52">
            <w:pPr>
              <w:pStyle w:val="TAL"/>
            </w:pPr>
            <w:r>
              <w:t xml:space="preserve">Access to the </w:t>
            </w:r>
            <w:r>
              <w:rPr>
                <w:lang w:val="en-US"/>
              </w:rPr>
              <w:t>Naanf_AKMA</w:t>
            </w:r>
            <w:r>
              <w:rPr>
                <w:noProof/>
                <w:lang w:val="en-US"/>
              </w:rPr>
              <w:t xml:space="preserve"> </w:t>
            </w:r>
            <w:r>
              <w:t>API</w:t>
            </w:r>
          </w:p>
        </w:tc>
      </w:tr>
      <w:tr w:rsidR="00D61C52" w14:paraId="34E53365" w14:textId="77777777" w:rsidTr="001C1AE5">
        <w:tc>
          <w:tcPr>
            <w:tcW w:w="1654" w:type="pct"/>
            <w:tcMar>
              <w:top w:w="0" w:type="dxa"/>
              <w:left w:w="108" w:type="dxa"/>
              <w:bottom w:w="0" w:type="dxa"/>
              <w:right w:w="108" w:type="dxa"/>
            </w:tcMar>
            <w:hideMark/>
          </w:tcPr>
          <w:p w14:paraId="7EAC1F1F" w14:textId="77777777" w:rsidR="00D61C52" w:rsidRDefault="00D61C52">
            <w:pPr>
              <w:pStyle w:val="TAL"/>
            </w:pPr>
            <w:r>
              <w:t>"naanf-akma:anchorkey"</w:t>
            </w:r>
          </w:p>
        </w:tc>
        <w:tc>
          <w:tcPr>
            <w:tcW w:w="3346" w:type="pct"/>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1C1AE5">
        <w:tc>
          <w:tcPr>
            <w:tcW w:w="1654" w:type="pct"/>
            <w:tcMar>
              <w:top w:w="0" w:type="dxa"/>
              <w:left w:w="108" w:type="dxa"/>
              <w:bottom w:w="0" w:type="dxa"/>
              <w:right w:w="108" w:type="dxa"/>
            </w:tcMar>
            <w:hideMark/>
          </w:tcPr>
          <w:p w14:paraId="57F171C5" w14:textId="77777777" w:rsidR="00D61C52" w:rsidRDefault="00D61C52">
            <w:pPr>
              <w:pStyle w:val="TAL"/>
            </w:pPr>
            <w:r>
              <w:t>"naanf-akma:applicationkeyget"</w:t>
            </w:r>
          </w:p>
        </w:tc>
        <w:tc>
          <w:tcPr>
            <w:tcW w:w="3346" w:type="pct"/>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Heading8"/>
      </w:pPr>
      <w:r>
        <w:br w:type="page"/>
      </w:r>
      <w:bookmarkStart w:id="987" w:name="_Toc510696650"/>
      <w:bookmarkStart w:id="988" w:name="_Toc35971450"/>
      <w:bookmarkStart w:id="989" w:name="_Toc36812181"/>
      <w:bookmarkStart w:id="990" w:name="_Toc66224258"/>
      <w:bookmarkStart w:id="991" w:name="_Toc66440562"/>
      <w:bookmarkStart w:id="992" w:name="_Toc70541282"/>
      <w:bookmarkStart w:id="993" w:name="_Toc83233958"/>
      <w:bookmarkStart w:id="994" w:name="_Toc85526881"/>
      <w:bookmarkStart w:id="995" w:name="_Toc88659517"/>
      <w:bookmarkStart w:id="996" w:name="_Toc88832428"/>
      <w:bookmarkStart w:id="997" w:name="_Toc90660315"/>
      <w:bookmarkStart w:id="998" w:name="_Toc97194440"/>
      <w:bookmarkStart w:id="999" w:name="_Toc112964153"/>
      <w:bookmarkStart w:id="1000" w:name="_Toc122117310"/>
      <w:bookmarkStart w:id="1001" w:name="_Toc138689933"/>
      <w:r>
        <w:lastRenderedPageBreak/>
        <w:t>Annex A (normative):</w:t>
      </w:r>
      <w:r>
        <w:br/>
        <w:t>OpenAPI specification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F0C3737" w14:textId="77777777" w:rsidR="00CA23E7" w:rsidRDefault="00745863">
      <w:pPr>
        <w:pStyle w:val="Heading1"/>
      </w:pPr>
      <w:bookmarkStart w:id="1002" w:name="_Toc510696651"/>
      <w:bookmarkStart w:id="1003" w:name="_Toc35971451"/>
      <w:bookmarkStart w:id="1004" w:name="_Toc36812182"/>
      <w:bookmarkStart w:id="1005" w:name="_Toc66224259"/>
      <w:bookmarkStart w:id="1006" w:name="_Toc66440563"/>
      <w:bookmarkStart w:id="1007" w:name="_Toc70541283"/>
      <w:bookmarkStart w:id="1008" w:name="_Toc83233959"/>
      <w:bookmarkStart w:id="1009" w:name="_Toc85526882"/>
      <w:bookmarkStart w:id="1010" w:name="_Toc88659518"/>
      <w:bookmarkStart w:id="1011" w:name="_Toc88832429"/>
      <w:bookmarkStart w:id="1012" w:name="_Toc90660316"/>
      <w:bookmarkStart w:id="1013" w:name="_Toc97194441"/>
      <w:bookmarkStart w:id="1014" w:name="_Toc112964154"/>
      <w:bookmarkStart w:id="1015" w:name="_Toc122117311"/>
      <w:bookmarkStart w:id="1016" w:name="_Toc138689934"/>
      <w:r>
        <w:t>A.1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2AEF7B3" w14:textId="77777777" w:rsidR="00CA23E7" w:rsidRDefault="00745863">
      <w:bookmarkStart w:id="10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1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019" w:name="_Toc36812183"/>
      <w:bookmarkStart w:id="1020" w:name="_Toc66224260"/>
      <w:bookmarkStart w:id="1021" w:name="_Toc66440564"/>
      <w:bookmarkStart w:id="1022" w:name="_Toc70541284"/>
      <w:bookmarkStart w:id="1023" w:name="_Toc83233960"/>
      <w:bookmarkStart w:id="1024" w:name="_Toc85526883"/>
      <w:bookmarkStart w:id="1025" w:name="_Toc88659519"/>
      <w:bookmarkStart w:id="1026" w:name="_Toc88832430"/>
      <w:bookmarkStart w:id="1027" w:name="_Toc90660317"/>
      <w:bookmarkStart w:id="1028" w:name="_Toc97194442"/>
      <w:bookmarkStart w:id="1029" w:name="_Toc112964155"/>
      <w:bookmarkStart w:id="1030" w:name="_Toc122117312"/>
      <w:bookmarkStart w:id="1031" w:name="_Toc138689935"/>
      <w:r>
        <w:t>A.2</w:t>
      </w:r>
      <w:r>
        <w:tab/>
        <w:t>Naanf_AKMA 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0549CC3" w:rsidR="00CA23E7" w:rsidRDefault="00745863">
      <w:pPr>
        <w:pStyle w:val="PL"/>
      </w:pPr>
      <w:r>
        <w:t xml:space="preserve">  version: 1.</w:t>
      </w:r>
      <w:r w:rsidR="00EB22D0">
        <w:t>1</w:t>
      </w:r>
      <w:r>
        <w:t>.</w:t>
      </w:r>
      <w:r w:rsidR="00EB22D0">
        <w:t>0-alpha</w:t>
      </w:r>
      <w:r w:rsidR="00435138">
        <w:t>.</w:t>
      </w:r>
      <w:r w:rsidR="006E4650">
        <w:t>3</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0EA07C" w:rsidR="00CA23E7" w:rsidRDefault="00745863">
      <w:pPr>
        <w:pStyle w:val="PL"/>
      </w:pPr>
      <w:r>
        <w:t xml:space="preserve">  description: 3GPP TS 29.535 V1</w:t>
      </w:r>
      <w:r w:rsidR="00A331FE">
        <w:t>8</w:t>
      </w:r>
      <w:r>
        <w:t>.</w:t>
      </w:r>
      <w:r w:rsidR="006E4650">
        <w:t>2</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032" w:name="OLE_LINK91"/>
      <w:bookmarkStart w:id="1033" w:name="OLE_LINK92"/>
      <w:r>
        <w:t>AkmaKeyInfo</w:t>
      </w:r>
      <w:bookmarkEnd w:id="1032"/>
      <w:bookmarkEnd w:id="103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034" w:name="historyclause"/>
      <w:r>
        <w:br w:type="page"/>
      </w:r>
      <w:bookmarkStart w:id="1035" w:name="_Toc2086459"/>
      <w:bookmarkStart w:id="1036" w:name="_Toc66224261"/>
      <w:bookmarkStart w:id="1037" w:name="_Toc66440565"/>
      <w:bookmarkStart w:id="1038" w:name="_Toc70541285"/>
      <w:bookmarkStart w:id="1039" w:name="_Toc83233961"/>
      <w:bookmarkStart w:id="1040" w:name="_Toc85526884"/>
      <w:bookmarkStart w:id="1041" w:name="_Toc88659520"/>
      <w:bookmarkStart w:id="1042" w:name="_Toc88832431"/>
      <w:bookmarkStart w:id="1043" w:name="_Toc90660318"/>
      <w:bookmarkStart w:id="1044" w:name="_Toc97194443"/>
      <w:bookmarkStart w:id="1045" w:name="_Toc112964156"/>
      <w:bookmarkStart w:id="1046" w:name="_Toc122117313"/>
      <w:bookmarkStart w:id="1047" w:name="_Toc138689936"/>
      <w:bookmarkEnd w:id="1034"/>
      <w:r>
        <w:lastRenderedPageBreak/>
        <w:t>Annex B (informative):</w:t>
      </w:r>
      <w:r>
        <w:br/>
        <w:t>Change history</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8" w:name="OLE_LINK13"/>
            <w:bookmarkStart w:id="1049" w:name="OLE_LINK14"/>
            <w:r w:rsidRPr="003407B5">
              <w:rPr>
                <w:rFonts w:cs="Arial"/>
                <w:sz w:val="16"/>
                <w:szCs w:val="16"/>
              </w:rPr>
              <w:t>C3-205585</w:t>
            </w:r>
            <w:bookmarkEnd w:id="1048"/>
            <w:bookmarkEnd w:id="1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0" w:name="OLE_LINK15"/>
            <w:bookmarkStart w:id="1051" w:name="OLE_LINK16"/>
            <w:r w:rsidRPr="003407B5">
              <w:rPr>
                <w:rFonts w:cs="Arial"/>
                <w:sz w:val="16"/>
                <w:szCs w:val="16"/>
              </w:rPr>
              <w:t>C3-210291</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1530" w14:textId="77777777" w:rsidR="007F63C9" w:rsidRDefault="007F63C9">
      <w:r>
        <w:separator/>
      </w:r>
    </w:p>
  </w:endnote>
  <w:endnote w:type="continuationSeparator" w:id="0">
    <w:p w14:paraId="0FA52321" w14:textId="77777777" w:rsidR="007F63C9" w:rsidRDefault="007F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2C0DE" w14:textId="77777777" w:rsidR="007F63C9" w:rsidRDefault="007F63C9">
      <w:r>
        <w:separator/>
      </w:r>
    </w:p>
  </w:footnote>
  <w:footnote w:type="continuationSeparator" w:id="0">
    <w:p w14:paraId="6A11A30B" w14:textId="77777777" w:rsidR="007F63C9" w:rsidRDefault="007F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82D6A1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51D">
      <w:rPr>
        <w:rFonts w:ascii="Arial" w:hAnsi="Arial" w:cs="Arial"/>
        <w:b/>
        <w:noProof/>
        <w:sz w:val="18"/>
        <w:szCs w:val="18"/>
      </w:rPr>
      <w:t>3GPP TS 29.535 V18.2.0 (2023-06)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AC96937"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51D">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2330109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58797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3182766">
    <w:abstractNumId w:val="9"/>
  </w:num>
  <w:num w:numId="4" w16cid:durableId="1379553542">
    <w:abstractNumId w:val="11"/>
  </w:num>
  <w:num w:numId="5" w16cid:durableId="1952543157">
    <w:abstractNumId w:val="10"/>
  </w:num>
  <w:num w:numId="6" w16cid:durableId="1355812367">
    <w:abstractNumId w:val="12"/>
  </w:num>
  <w:num w:numId="7" w16cid:durableId="1759592416">
    <w:abstractNumId w:val="6"/>
  </w:num>
  <w:num w:numId="8" w16cid:durableId="1444380417">
    <w:abstractNumId w:val="5"/>
  </w:num>
  <w:num w:numId="9" w16cid:durableId="1782602312">
    <w:abstractNumId w:val="4"/>
  </w:num>
  <w:num w:numId="10" w16cid:durableId="1285116950">
    <w:abstractNumId w:val="7"/>
  </w:num>
  <w:num w:numId="11" w16cid:durableId="1575160437">
    <w:abstractNumId w:val="3"/>
  </w:num>
  <w:num w:numId="12" w16cid:durableId="215967535">
    <w:abstractNumId w:val="2"/>
  </w:num>
  <w:num w:numId="13" w16cid:durableId="975531427">
    <w:abstractNumId w:val="1"/>
  </w:num>
  <w:num w:numId="14" w16cid:durableId="1617641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E0D47"/>
    <w:rsid w:val="005E1368"/>
    <w:rsid w:val="005E6998"/>
    <w:rsid w:val="005F10C9"/>
    <w:rsid w:val="005F395D"/>
    <w:rsid w:val="00607FD1"/>
    <w:rsid w:val="006517B1"/>
    <w:rsid w:val="00660C78"/>
    <w:rsid w:val="00663741"/>
    <w:rsid w:val="006644FF"/>
    <w:rsid w:val="006959FC"/>
    <w:rsid w:val="006B7CC4"/>
    <w:rsid w:val="006E4650"/>
    <w:rsid w:val="006E6EAC"/>
    <w:rsid w:val="006F64D8"/>
    <w:rsid w:val="00705AB9"/>
    <w:rsid w:val="007138D2"/>
    <w:rsid w:val="00734981"/>
    <w:rsid w:val="00745863"/>
    <w:rsid w:val="00766B39"/>
    <w:rsid w:val="007A1D4C"/>
    <w:rsid w:val="007B0213"/>
    <w:rsid w:val="007F63C9"/>
    <w:rsid w:val="007F7B17"/>
    <w:rsid w:val="00807C63"/>
    <w:rsid w:val="0081449C"/>
    <w:rsid w:val="00841AA2"/>
    <w:rsid w:val="00843783"/>
    <w:rsid w:val="00873900"/>
    <w:rsid w:val="0087748C"/>
    <w:rsid w:val="008848D5"/>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A4561"/>
    <w:rsid w:val="00BB4DE4"/>
    <w:rsid w:val="00BB59A5"/>
    <w:rsid w:val="00BC7768"/>
    <w:rsid w:val="00BE4767"/>
    <w:rsid w:val="00BF46B1"/>
    <w:rsid w:val="00C10FF8"/>
    <w:rsid w:val="00C13728"/>
    <w:rsid w:val="00C20566"/>
    <w:rsid w:val="00C23519"/>
    <w:rsid w:val="00C701D6"/>
    <w:rsid w:val="00C85C1C"/>
    <w:rsid w:val="00C970CD"/>
    <w:rsid w:val="00CA23E7"/>
    <w:rsid w:val="00CB5BE7"/>
    <w:rsid w:val="00CB751D"/>
    <w:rsid w:val="00CC3DB6"/>
    <w:rsid w:val="00D17E87"/>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6663</Words>
  <Characters>40127</Characters>
  <Application>Microsoft Office Word</Application>
  <DocSecurity>0</DocSecurity>
  <Lines>1599</Lines>
  <Paragraphs>1243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FF</cp:lastModifiedBy>
  <cp:revision>6</cp:revision>
  <cp:lastPrinted>2019-02-25T14:05:00Z</cp:lastPrinted>
  <dcterms:created xsi:type="dcterms:W3CDTF">2023-05-31T06:44:00Z</dcterms:created>
  <dcterms:modified xsi:type="dcterms:W3CDTF">2023-06-26T14:38:00Z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