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20EFEAF4"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w:t>
            </w:r>
            <w:r w:rsidR="00A51436">
              <w:rPr>
                <w:noProof w:val="0"/>
              </w:rPr>
              <w:t>8</w:t>
            </w:r>
            <w:r w:rsidR="008A6D4A" w:rsidRPr="00052626">
              <w:rPr>
                <w:noProof w:val="0"/>
              </w:rPr>
              <w:t>.</w:t>
            </w:r>
            <w:r w:rsidR="00A51436">
              <w:rPr>
                <w:noProof w:val="0"/>
              </w:rPr>
              <w:t>0</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A51436">
              <w:rPr>
                <w:noProof w:val="0"/>
                <w:sz w:val="32"/>
              </w:rPr>
              <w:t>3</w:t>
            </w:r>
            <w:r w:rsidR="00D85976" w:rsidRPr="00052626">
              <w:rPr>
                <w:noProof w:val="0"/>
                <w:sz w:val="32"/>
              </w:rPr>
              <w:t>-</w:t>
            </w:r>
            <w:r w:rsidR="00A51436">
              <w:rPr>
                <w:noProof w:val="0"/>
                <w:sz w:val="32"/>
              </w:rPr>
              <w:t>03</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2F155B19" w:rsidR="008A6D4A" w:rsidRPr="00052626" w:rsidRDefault="008A6D4A" w:rsidP="008A6D4A">
            <w:pPr>
              <w:pStyle w:val="ZT"/>
              <w:framePr w:wrap="auto" w:hAnchor="text" w:yAlign="inline"/>
              <w:rPr>
                <w:i/>
                <w:sz w:val="28"/>
              </w:rPr>
            </w:pPr>
            <w:r w:rsidRPr="00052626">
              <w:t>(</w:t>
            </w:r>
            <w:r w:rsidRPr="00052626">
              <w:rPr>
                <w:rStyle w:val="ZGSM"/>
              </w:rPr>
              <w:t>Release 1</w:t>
            </w:r>
            <w:r w:rsidR="00A2238E">
              <w:rPr>
                <w:rStyle w:val="ZGSM"/>
              </w:rPr>
              <w:t>8</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000000"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2pt">
                  <v:imagedata r:id="rId9" o:title="5G-logo_175px"/>
                </v:shape>
              </w:pict>
            </w:r>
          </w:p>
        </w:tc>
        <w:tc>
          <w:tcPr>
            <w:tcW w:w="5540" w:type="dxa"/>
            <w:shd w:val="clear" w:color="auto" w:fill="auto"/>
          </w:tcPr>
          <w:p w14:paraId="47562F6D" w14:textId="79AE648E" w:rsidR="00483AA8" w:rsidRPr="00052626" w:rsidRDefault="00000000" w:rsidP="00483AA8">
            <w:pPr>
              <w:jc w:val="right"/>
            </w:pPr>
            <w:bookmarkStart w:id="2" w:name="logos"/>
            <w:r>
              <w:pict w14:anchorId="3546D6E2">
                <v:shape id="_x0000_i1026" type="#_x0000_t75" style="width:128.4pt;height:76.75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0C37078F" w:rsidR="00E16509" w:rsidRPr="00052626" w:rsidRDefault="00E16509" w:rsidP="00133525">
            <w:pPr>
              <w:pStyle w:val="FP"/>
              <w:jc w:val="center"/>
              <w:rPr>
                <w:sz w:val="18"/>
              </w:rPr>
            </w:pPr>
            <w:r w:rsidRPr="00052626">
              <w:rPr>
                <w:sz w:val="18"/>
              </w:rPr>
              <w:t xml:space="preserve">© </w:t>
            </w:r>
            <w:r w:rsidR="008A6D4A" w:rsidRPr="00052626">
              <w:rPr>
                <w:sz w:val="18"/>
              </w:rPr>
              <w:t>202</w:t>
            </w:r>
            <w:r w:rsidR="00A96971">
              <w:rPr>
                <w:sz w:val="18"/>
              </w:rPr>
              <w:t>3</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796EC844" w14:textId="77777777" w:rsidR="009769E5" w:rsidRPr="00052626" w:rsidRDefault="00080512" w:rsidP="009769E5">
      <w:pPr>
        <w:pStyle w:val="TT"/>
      </w:pPr>
      <w:r w:rsidRPr="00052626">
        <w:br w:type="page"/>
      </w:r>
      <w:bookmarkStart w:id="8" w:name="tableOfContents"/>
      <w:bookmarkEnd w:id="8"/>
      <w:r w:rsidR="009769E5" w:rsidRPr="00052626">
        <w:lastRenderedPageBreak/>
        <w:t>Contents</w:t>
      </w:r>
    </w:p>
    <w:p w14:paraId="31B361CB" w14:textId="404E8918" w:rsidR="00A96971" w:rsidRDefault="009769E5">
      <w:pPr>
        <w:pStyle w:val="TOC1"/>
        <w:rPr>
          <w:rFonts w:asciiTheme="minorHAnsi" w:eastAsiaTheme="minorEastAsia" w:hAnsiTheme="minorHAnsi" w:cstheme="minorBidi"/>
          <w:noProof/>
          <w:szCs w:val="22"/>
          <w:lang w:eastAsia="en-GB"/>
        </w:rPr>
      </w:pPr>
      <w:r>
        <w:fldChar w:fldCharType="begin" w:fldLock="1"/>
      </w:r>
      <w:r>
        <w:instrText xml:space="preserve"> TOC  \* MERGEFORMAT </w:instrText>
      </w:r>
      <w:r>
        <w:fldChar w:fldCharType="separate"/>
      </w:r>
      <w:r w:rsidR="00A96971">
        <w:rPr>
          <w:noProof/>
        </w:rPr>
        <w:t>1</w:t>
      </w:r>
      <w:r w:rsidR="00A96971">
        <w:rPr>
          <w:rFonts w:asciiTheme="minorHAnsi" w:eastAsiaTheme="minorEastAsia" w:hAnsiTheme="minorHAnsi" w:cstheme="minorBidi"/>
          <w:noProof/>
          <w:szCs w:val="22"/>
          <w:lang w:eastAsia="en-GB"/>
        </w:rPr>
        <w:tab/>
      </w:r>
      <w:r w:rsidR="00A96971">
        <w:rPr>
          <w:noProof/>
        </w:rPr>
        <w:t>Scope</w:t>
      </w:r>
      <w:r w:rsidR="00A96971">
        <w:rPr>
          <w:noProof/>
        </w:rPr>
        <w:tab/>
      </w:r>
      <w:r w:rsidR="00A96971">
        <w:rPr>
          <w:noProof/>
        </w:rPr>
        <w:fldChar w:fldCharType="begin" w:fldLock="1"/>
      </w:r>
      <w:r w:rsidR="00A96971">
        <w:rPr>
          <w:noProof/>
        </w:rPr>
        <w:instrText xml:space="preserve"> PAGEREF _Toc130830675 \h </w:instrText>
      </w:r>
      <w:r w:rsidR="00A96971">
        <w:rPr>
          <w:noProof/>
        </w:rPr>
      </w:r>
      <w:r w:rsidR="00A96971">
        <w:rPr>
          <w:noProof/>
        </w:rPr>
        <w:fldChar w:fldCharType="separate"/>
      </w:r>
      <w:r w:rsidR="00A96971">
        <w:rPr>
          <w:noProof/>
        </w:rPr>
        <w:t>9</w:t>
      </w:r>
      <w:r w:rsidR="00A96971">
        <w:rPr>
          <w:noProof/>
        </w:rPr>
        <w:fldChar w:fldCharType="end"/>
      </w:r>
    </w:p>
    <w:p w14:paraId="49BB7253" w14:textId="1D5F58C6" w:rsidR="00A96971" w:rsidRDefault="00A9697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_Toc130830676 \h </w:instrText>
      </w:r>
      <w:r>
        <w:rPr>
          <w:noProof/>
        </w:rPr>
      </w:r>
      <w:r>
        <w:rPr>
          <w:noProof/>
        </w:rPr>
        <w:fldChar w:fldCharType="separate"/>
      </w:r>
      <w:r>
        <w:rPr>
          <w:noProof/>
        </w:rPr>
        <w:t>9</w:t>
      </w:r>
      <w:r>
        <w:rPr>
          <w:noProof/>
        </w:rPr>
        <w:fldChar w:fldCharType="end"/>
      </w:r>
    </w:p>
    <w:p w14:paraId="371DC23B" w14:textId="0CBD68B4" w:rsidR="00A96971" w:rsidRDefault="00A9697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_Toc130830677 \h </w:instrText>
      </w:r>
      <w:r>
        <w:rPr>
          <w:noProof/>
        </w:rPr>
      </w:r>
      <w:r>
        <w:rPr>
          <w:noProof/>
        </w:rPr>
        <w:fldChar w:fldCharType="separate"/>
      </w:r>
      <w:r>
        <w:rPr>
          <w:noProof/>
        </w:rPr>
        <w:t>10</w:t>
      </w:r>
      <w:r>
        <w:rPr>
          <w:noProof/>
        </w:rPr>
        <w:fldChar w:fldCharType="end"/>
      </w:r>
    </w:p>
    <w:p w14:paraId="0BB11060" w14:textId="46D0AF5A" w:rsidR="00A96971" w:rsidRDefault="00A9697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_Toc130830678 \h </w:instrText>
      </w:r>
      <w:r>
        <w:rPr>
          <w:noProof/>
        </w:rPr>
      </w:r>
      <w:r>
        <w:rPr>
          <w:noProof/>
        </w:rPr>
        <w:fldChar w:fldCharType="separate"/>
      </w:r>
      <w:r>
        <w:rPr>
          <w:noProof/>
        </w:rPr>
        <w:t>10</w:t>
      </w:r>
      <w:r>
        <w:rPr>
          <w:noProof/>
        </w:rPr>
        <w:fldChar w:fldCharType="end"/>
      </w:r>
    </w:p>
    <w:p w14:paraId="22CDFC88" w14:textId="11E85442" w:rsidR="00A96971" w:rsidRDefault="00A9697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_Toc130830679 \h </w:instrText>
      </w:r>
      <w:r>
        <w:rPr>
          <w:noProof/>
        </w:rPr>
      </w:r>
      <w:r>
        <w:rPr>
          <w:noProof/>
        </w:rPr>
        <w:fldChar w:fldCharType="separate"/>
      </w:r>
      <w:r>
        <w:rPr>
          <w:noProof/>
        </w:rPr>
        <w:t>10</w:t>
      </w:r>
      <w:r>
        <w:rPr>
          <w:noProof/>
        </w:rPr>
        <w:fldChar w:fldCharType="end"/>
      </w:r>
    </w:p>
    <w:p w14:paraId="535DB616" w14:textId="71F6FEF6" w:rsidR="00A96971" w:rsidRDefault="00A9697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_Toc130830680 \h </w:instrText>
      </w:r>
      <w:r>
        <w:rPr>
          <w:noProof/>
        </w:rPr>
      </w:r>
      <w:r>
        <w:rPr>
          <w:noProof/>
        </w:rPr>
        <w:fldChar w:fldCharType="separate"/>
      </w:r>
      <w:r>
        <w:rPr>
          <w:noProof/>
        </w:rPr>
        <w:t>11</w:t>
      </w:r>
      <w:r>
        <w:rPr>
          <w:noProof/>
        </w:rPr>
        <w:fldChar w:fldCharType="end"/>
      </w:r>
    </w:p>
    <w:p w14:paraId="4D1F4B2C" w14:textId="07520F6A" w:rsidR="00A96971" w:rsidRDefault="00A9697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_Toc130830681 \h </w:instrText>
      </w:r>
      <w:r>
        <w:rPr>
          <w:noProof/>
        </w:rPr>
      </w:r>
      <w:r>
        <w:rPr>
          <w:noProof/>
        </w:rPr>
        <w:fldChar w:fldCharType="separate"/>
      </w:r>
      <w:r>
        <w:rPr>
          <w:noProof/>
        </w:rPr>
        <w:t>11</w:t>
      </w:r>
      <w:r>
        <w:rPr>
          <w:noProof/>
        </w:rPr>
        <w:fldChar w:fldCharType="end"/>
      </w:r>
    </w:p>
    <w:p w14:paraId="4493C760" w14:textId="515A6104" w:rsidR="00A96971" w:rsidRDefault="00A9697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MB-SMF</w:t>
      </w:r>
      <w:r>
        <w:rPr>
          <w:noProof/>
        </w:rPr>
        <w:tab/>
      </w:r>
      <w:r>
        <w:rPr>
          <w:noProof/>
        </w:rPr>
        <w:fldChar w:fldCharType="begin" w:fldLock="1"/>
      </w:r>
      <w:r>
        <w:rPr>
          <w:noProof/>
        </w:rPr>
        <w:instrText xml:space="preserve"> PAGEREF _Toc130830682 \h </w:instrText>
      </w:r>
      <w:r>
        <w:rPr>
          <w:noProof/>
        </w:rPr>
      </w:r>
      <w:r>
        <w:rPr>
          <w:noProof/>
        </w:rPr>
        <w:fldChar w:fldCharType="separate"/>
      </w:r>
      <w:r>
        <w:rPr>
          <w:noProof/>
        </w:rPr>
        <w:t>11</w:t>
      </w:r>
      <w:r>
        <w:rPr>
          <w:noProof/>
        </w:rPr>
        <w:fldChar w:fldCharType="end"/>
      </w:r>
    </w:p>
    <w:p w14:paraId="74549965" w14:textId="26F03BFF" w:rsidR="00A96971" w:rsidRDefault="00A9697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_Toc130830683 \h </w:instrText>
      </w:r>
      <w:r>
        <w:rPr>
          <w:noProof/>
        </w:rPr>
      </w:r>
      <w:r>
        <w:rPr>
          <w:noProof/>
        </w:rPr>
        <w:fldChar w:fldCharType="separate"/>
      </w:r>
      <w:r>
        <w:rPr>
          <w:noProof/>
        </w:rPr>
        <w:t>11</w:t>
      </w:r>
      <w:r>
        <w:rPr>
          <w:noProof/>
        </w:rPr>
        <w:fldChar w:fldCharType="end"/>
      </w:r>
    </w:p>
    <w:p w14:paraId="6C8DAAA1" w14:textId="71E412C8" w:rsidR="00A96971" w:rsidRDefault="00A9697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Nmbsmf_TMGI Service</w:t>
      </w:r>
      <w:r>
        <w:rPr>
          <w:noProof/>
        </w:rPr>
        <w:tab/>
      </w:r>
      <w:r>
        <w:rPr>
          <w:noProof/>
        </w:rPr>
        <w:fldChar w:fldCharType="begin" w:fldLock="1"/>
      </w:r>
      <w:r>
        <w:rPr>
          <w:noProof/>
        </w:rPr>
        <w:instrText xml:space="preserve"> PAGEREF _Toc130830684 \h </w:instrText>
      </w:r>
      <w:r>
        <w:rPr>
          <w:noProof/>
        </w:rPr>
      </w:r>
      <w:r>
        <w:rPr>
          <w:noProof/>
        </w:rPr>
        <w:fldChar w:fldCharType="separate"/>
      </w:r>
      <w:r>
        <w:rPr>
          <w:noProof/>
        </w:rPr>
        <w:t>12</w:t>
      </w:r>
      <w:r>
        <w:rPr>
          <w:noProof/>
        </w:rPr>
        <w:fldChar w:fldCharType="end"/>
      </w:r>
    </w:p>
    <w:p w14:paraId="11D7D4E8" w14:textId="70938C58" w:rsidR="00A96971" w:rsidRDefault="00A9697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_Toc130830685 \h </w:instrText>
      </w:r>
      <w:r>
        <w:rPr>
          <w:noProof/>
        </w:rPr>
      </w:r>
      <w:r>
        <w:rPr>
          <w:noProof/>
        </w:rPr>
        <w:fldChar w:fldCharType="separate"/>
      </w:r>
      <w:r>
        <w:rPr>
          <w:noProof/>
        </w:rPr>
        <w:t>12</w:t>
      </w:r>
      <w:r>
        <w:rPr>
          <w:noProof/>
        </w:rPr>
        <w:fldChar w:fldCharType="end"/>
      </w:r>
    </w:p>
    <w:p w14:paraId="200F89D9" w14:textId="1CC825EF" w:rsidR="00A96971" w:rsidRDefault="00A9697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_Toc130830686 \h </w:instrText>
      </w:r>
      <w:r>
        <w:rPr>
          <w:noProof/>
        </w:rPr>
      </w:r>
      <w:r>
        <w:rPr>
          <w:noProof/>
        </w:rPr>
        <w:fldChar w:fldCharType="separate"/>
      </w:r>
      <w:r>
        <w:rPr>
          <w:noProof/>
        </w:rPr>
        <w:t>13</w:t>
      </w:r>
      <w:r>
        <w:rPr>
          <w:noProof/>
        </w:rPr>
        <w:fldChar w:fldCharType="end"/>
      </w:r>
    </w:p>
    <w:p w14:paraId="0F27FAD7" w14:textId="70E27398" w:rsidR="00A96971" w:rsidRDefault="00A9697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_Toc130830687 \h </w:instrText>
      </w:r>
      <w:r>
        <w:rPr>
          <w:noProof/>
        </w:rPr>
      </w:r>
      <w:r>
        <w:rPr>
          <w:noProof/>
        </w:rPr>
        <w:fldChar w:fldCharType="separate"/>
      </w:r>
      <w:r>
        <w:rPr>
          <w:noProof/>
        </w:rPr>
        <w:t>13</w:t>
      </w:r>
      <w:r>
        <w:rPr>
          <w:noProof/>
        </w:rPr>
        <w:fldChar w:fldCharType="end"/>
      </w:r>
    </w:p>
    <w:p w14:paraId="0BCEB5A4" w14:textId="6A2923DD" w:rsidR="00A96971" w:rsidRDefault="00A96971">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TMGI Allocate service operation</w:t>
      </w:r>
      <w:r>
        <w:rPr>
          <w:noProof/>
        </w:rPr>
        <w:tab/>
      </w:r>
      <w:r>
        <w:rPr>
          <w:noProof/>
        </w:rPr>
        <w:fldChar w:fldCharType="begin" w:fldLock="1"/>
      </w:r>
      <w:r>
        <w:rPr>
          <w:noProof/>
        </w:rPr>
        <w:instrText xml:space="preserve"> PAGEREF _Toc130830688 \h </w:instrText>
      </w:r>
      <w:r>
        <w:rPr>
          <w:noProof/>
        </w:rPr>
      </w:r>
      <w:r>
        <w:rPr>
          <w:noProof/>
        </w:rPr>
        <w:fldChar w:fldCharType="separate"/>
      </w:r>
      <w:r>
        <w:rPr>
          <w:noProof/>
        </w:rPr>
        <w:t>13</w:t>
      </w:r>
      <w:r>
        <w:rPr>
          <w:noProof/>
        </w:rPr>
        <w:fldChar w:fldCharType="end"/>
      </w:r>
    </w:p>
    <w:p w14:paraId="141B1C83" w14:textId="14CD10FC" w:rsidR="00A96971" w:rsidRDefault="00A96971">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_Toc130830689 \h </w:instrText>
      </w:r>
      <w:r>
        <w:rPr>
          <w:noProof/>
        </w:rPr>
      </w:r>
      <w:r>
        <w:rPr>
          <w:noProof/>
        </w:rPr>
        <w:fldChar w:fldCharType="separate"/>
      </w:r>
      <w:r>
        <w:rPr>
          <w:noProof/>
        </w:rPr>
        <w:t>13</w:t>
      </w:r>
      <w:r>
        <w:rPr>
          <w:noProof/>
        </w:rPr>
        <w:fldChar w:fldCharType="end"/>
      </w:r>
    </w:p>
    <w:p w14:paraId="6F218F73" w14:textId="0A8A3D64" w:rsidR="00A96971" w:rsidRDefault="00A96971">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TMGI Deallocate service operation</w:t>
      </w:r>
      <w:r>
        <w:rPr>
          <w:noProof/>
        </w:rPr>
        <w:tab/>
      </w:r>
      <w:r>
        <w:rPr>
          <w:noProof/>
        </w:rPr>
        <w:fldChar w:fldCharType="begin" w:fldLock="1"/>
      </w:r>
      <w:r>
        <w:rPr>
          <w:noProof/>
        </w:rPr>
        <w:instrText xml:space="preserve"> PAGEREF _Toc130830690 \h </w:instrText>
      </w:r>
      <w:r>
        <w:rPr>
          <w:noProof/>
        </w:rPr>
      </w:r>
      <w:r>
        <w:rPr>
          <w:noProof/>
        </w:rPr>
        <w:fldChar w:fldCharType="separate"/>
      </w:r>
      <w:r>
        <w:rPr>
          <w:noProof/>
        </w:rPr>
        <w:t>13</w:t>
      </w:r>
      <w:r>
        <w:rPr>
          <w:noProof/>
        </w:rPr>
        <w:fldChar w:fldCharType="end"/>
      </w:r>
    </w:p>
    <w:p w14:paraId="75892204" w14:textId="4B1D71B4" w:rsidR="00A96971" w:rsidRDefault="00A96971">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_Toc130830691 \h </w:instrText>
      </w:r>
      <w:r>
        <w:rPr>
          <w:noProof/>
        </w:rPr>
      </w:r>
      <w:r>
        <w:rPr>
          <w:noProof/>
        </w:rPr>
        <w:fldChar w:fldCharType="separate"/>
      </w:r>
      <w:r>
        <w:rPr>
          <w:noProof/>
        </w:rPr>
        <w:t>13</w:t>
      </w:r>
      <w:r>
        <w:rPr>
          <w:noProof/>
        </w:rPr>
        <w:fldChar w:fldCharType="end"/>
      </w:r>
    </w:p>
    <w:p w14:paraId="28EADB61" w14:textId="12F4E581" w:rsidR="00A96971" w:rsidRDefault="00A96971">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Nmbsmf_MBSSession Service</w:t>
      </w:r>
      <w:r>
        <w:rPr>
          <w:noProof/>
        </w:rPr>
        <w:tab/>
      </w:r>
      <w:r>
        <w:rPr>
          <w:noProof/>
        </w:rPr>
        <w:fldChar w:fldCharType="begin" w:fldLock="1"/>
      </w:r>
      <w:r>
        <w:rPr>
          <w:noProof/>
        </w:rPr>
        <w:instrText xml:space="preserve"> PAGEREF _Toc130830692 \h </w:instrText>
      </w:r>
      <w:r>
        <w:rPr>
          <w:noProof/>
        </w:rPr>
      </w:r>
      <w:r>
        <w:rPr>
          <w:noProof/>
        </w:rPr>
        <w:fldChar w:fldCharType="separate"/>
      </w:r>
      <w:r>
        <w:rPr>
          <w:noProof/>
        </w:rPr>
        <w:t>14</w:t>
      </w:r>
      <w:r>
        <w:rPr>
          <w:noProof/>
        </w:rPr>
        <w:fldChar w:fldCharType="end"/>
      </w:r>
    </w:p>
    <w:p w14:paraId="54EEEFAE" w14:textId="207290A1" w:rsidR="00A96971" w:rsidRDefault="00A96971">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_Toc130830693 \h </w:instrText>
      </w:r>
      <w:r>
        <w:rPr>
          <w:noProof/>
        </w:rPr>
      </w:r>
      <w:r>
        <w:rPr>
          <w:noProof/>
        </w:rPr>
        <w:fldChar w:fldCharType="separate"/>
      </w:r>
      <w:r>
        <w:rPr>
          <w:noProof/>
        </w:rPr>
        <w:t>14</w:t>
      </w:r>
      <w:r>
        <w:rPr>
          <w:noProof/>
        </w:rPr>
        <w:fldChar w:fldCharType="end"/>
      </w:r>
    </w:p>
    <w:p w14:paraId="6D6DBF13" w14:textId="3A5910F6" w:rsidR="00A96971" w:rsidRDefault="00A96971">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_Toc130830694 \h </w:instrText>
      </w:r>
      <w:r>
        <w:rPr>
          <w:noProof/>
        </w:rPr>
      </w:r>
      <w:r>
        <w:rPr>
          <w:noProof/>
        </w:rPr>
        <w:fldChar w:fldCharType="separate"/>
      </w:r>
      <w:r>
        <w:rPr>
          <w:noProof/>
        </w:rPr>
        <w:t>15</w:t>
      </w:r>
      <w:r>
        <w:rPr>
          <w:noProof/>
        </w:rPr>
        <w:fldChar w:fldCharType="end"/>
      </w:r>
    </w:p>
    <w:p w14:paraId="26482614" w14:textId="74C9D1E9" w:rsidR="00A96971" w:rsidRDefault="00A96971">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_Toc130830695 \h </w:instrText>
      </w:r>
      <w:r>
        <w:rPr>
          <w:noProof/>
        </w:rPr>
      </w:r>
      <w:r>
        <w:rPr>
          <w:noProof/>
        </w:rPr>
        <w:fldChar w:fldCharType="separate"/>
      </w:r>
      <w:r>
        <w:rPr>
          <w:noProof/>
        </w:rPr>
        <w:t>15</w:t>
      </w:r>
      <w:r>
        <w:rPr>
          <w:noProof/>
        </w:rPr>
        <w:fldChar w:fldCharType="end"/>
      </w:r>
    </w:p>
    <w:p w14:paraId="38E98F94" w14:textId="46395F76" w:rsidR="00A96971" w:rsidRDefault="00A96971">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_Toc130830696 \h </w:instrText>
      </w:r>
      <w:r>
        <w:rPr>
          <w:noProof/>
        </w:rPr>
      </w:r>
      <w:r>
        <w:rPr>
          <w:noProof/>
        </w:rPr>
        <w:fldChar w:fldCharType="separate"/>
      </w:r>
      <w:r>
        <w:rPr>
          <w:noProof/>
        </w:rPr>
        <w:t>15</w:t>
      </w:r>
      <w:r>
        <w:rPr>
          <w:noProof/>
        </w:rPr>
        <w:fldChar w:fldCharType="end"/>
      </w:r>
    </w:p>
    <w:p w14:paraId="7335F116" w14:textId="5406FE76" w:rsidR="00A96971" w:rsidRDefault="00A96971">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_Toc130830697 \h </w:instrText>
      </w:r>
      <w:r>
        <w:rPr>
          <w:noProof/>
        </w:rPr>
      </w:r>
      <w:r>
        <w:rPr>
          <w:noProof/>
        </w:rPr>
        <w:fldChar w:fldCharType="separate"/>
      </w:r>
      <w:r>
        <w:rPr>
          <w:noProof/>
        </w:rPr>
        <w:t>15</w:t>
      </w:r>
      <w:r>
        <w:rPr>
          <w:noProof/>
        </w:rPr>
        <w:fldChar w:fldCharType="end"/>
      </w:r>
    </w:p>
    <w:p w14:paraId="776ECE67" w14:textId="33C2D25F" w:rsidR="00A96971" w:rsidRDefault="00A96971">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_Toc130830698 \h </w:instrText>
      </w:r>
      <w:r>
        <w:rPr>
          <w:noProof/>
        </w:rPr>
      </w:r>
      <w:r>
        <w:rPr>
          <w:noProof/>
        </w:rPr>
        <w:fldChar w:fldCharType="separate"/>
      </w:r>
      <w:r>
        <w:rPr>
          <w:noProof/>
        </w:rPr>
        <w:t>17</w:t>
      </w:r>
      <w:r>
        <w:rPr>
          <w:noProof/>
        </w:rPr>
        <w:fldChar w:fldCharType="end"/>
      </w:r>
    </w:p>
    <w:p w14:paraId="70F13788" w14:textId="3462B25D" w:rsidR="00A96971" w:rsidRDefault="00A96971">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_Toc130830699 \h </w:instrText>
      </w:r>
      <w:r>
        <w:rPr>
          <w:noProof/>
        </w:rPr>
      </w:r>
      <w:r>
        <w:rPr>
          <w:noProof/>
        </w:rPr>
        <w:fldChar w:fldCharType="separate"/>
      </w:r>
      <w:r>
        <w:rPr>
          <w:noProof/>
        </w:rPr>
        <w:t>17</w:t>
      </w:r>
      <w:r>
        <w:rPr>
          <w:noProof/>
        </w:rPr>
        <w:fldChar w:fldCharType="end"/>
      </w:r>
    </w:p>
    <w:p w14:paraId="70EC4ED2" w14:textId="58206096" w:rsidR="00A96971" w:rsidRDefault="00A96971">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Release</w:t>
      </w:r>
      <w:r>
        <w:rPr>
          <w:noProof/>
        </w:rPr>
        <w:tab/>
      </w:r>
      <w:r>
        <w:rPr>
          <w:noProof/>
        </w:rPr>
        <w:fldChar w:fldCharType="begin" w:fldLock="1"/>
      </w:r>
      <w:r>
        <w:rPr>
          <w:noProof/>
        </w:rPr>
        <w:instrText xml:space="preserve"> PAGEREF _Toc130830700 \h </w:instrText>
      </w:r>
      <w:r>
        <w:rPr>
          <w:noProof/>
        </w:rPr>
      </w:r>
      <w:r>
        <w:rPr>
          <w:noProof/>
        </w:rPr>
        <w:fldChar w:fldCharType="separate"/>
      </w:r>
      <w:r>
        <w:rPr>
          <w:noProof/>
        </w:rPr>
        <w:t>18</w:t>
      </w:r>
      <w:r>
        <w:rPr>
          <w:noProof/>
        </w:rPr>
        <w:fldChar w:fldCharType="end"/>
      </w:r>
    </w:p>
    <w:p w14:paraId="3498B637" w14:textId="0D1D6F1F" w:rsidR="00A96971" w:rsidRDefault="00A96971">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_Toc130830701 \h </w:instrText>
      </w:r>
      <w:r>
        <w:rPr>
          <w:noProof/>
        </w:rPr>
      </w:r>
      <w:r>
        <w:rPr>
          <w:noProof/>
        </w:rPr>
        <w:fldChar w:fldCharType="separate"/>
      </w:r>
      <w:r>
        <w:rPr>
          <w:noProof/>
        </w:rPr>
        <w:t>18</w:t>
      </w:r>
      <w:r>
        <w:rPr>
          <w:noProof/>
        </w:rPr>
        <w:fldChar w:fldCharType="end"/>
      </w:r>
    </w:p>
    <w:p w14:paraId="6193336C" w14:textId="3002560B" w:rsidR="00A96971" w:rsidRDefault="00A96971">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ContextUpdate</w:t>
      </w:r>
      <w:r>
        <w:rPr>
          <w:noProof/>
        </w:rPr>
        <w:tab/>
      </w:r>
      <w:r>
        <w:rPr>
          <w:noProof/>
        </w:rPr>
        <w:fldChar w:fldCharType="begin" w:fldLock="1"/>
      </w:r>
      <w:r>
        <w:rPr>
          <w:noProof/>
        </w:rPr>
        <w:instrText xml:space="preserve"> PAGEREF _Toc130830702 \h </w:instrText>
      </w:r>
      <w:r>
        <w:rPr>
          <w:noProof/>
        </w:rPr>
      </w:r>
      <w:r>
        <w:rPr>
          <w:noProof/>
        </w:rPr>
        <w:fldChar w:fldCharType="separate"/>
      </w:r>
      <w:r>
        <w:rPr>
          <w:noProof/>
        </w:rPr>
        <w:t>19</w:t>
      </w:r>
      <w:r>
        <w:rPr>
          <w:noProof/>
        </w:rPr>
        <w:fldChar w:fldCharType="end"/>
      </w:r>
    </w:p>
    <w:p w14:paraId="67288F19" w14:textId="183616C2" w:rsidR="00A96971" w:rsidRDefault="00A96971">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_Toc130830703 \h </w:instrText>
      </w:r>
      <w:r>
        <w:rPr>
          <w:noProof/>
        </w:rPr>
      </w:r>
      <w:r>
        <w:rPr>
          <w:noProof/>
        </w:rPr>
        <w:fldChar w:fldCharType="separate"/>
      </w:r>
      <w:r>
        <w:rPr>
          <w:noProof/>
        </w:rPr>
        <w:t>19</w:t>
      </w:r>
      <w:r>
        <w:rPr>
          <w:noProof/>
        </w:rPr>
        <w:fldChar w:fldCharType="end"/>
      </w:r>
    </w:p>
    <w:p w14:paraId="1A069C42" w14:textId="24DCB0DA" w:rsidR="00A96971" w:rsidRDefault="00A96971">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_Toc130830704 \h </w:instrText>
      </w:r>
      <w:r>
        <w:rPr>
          <w:noProof/>
        </w:rPr>
      </w:r>
      <w:r>
        <w:rPr>
          <w:noProof/>
        </w:rPr>
        <w:fldChar w:fldCharType="separate"/>
      </w:r>
      <w:r>
        <w:rPr>
          <w:noProof/>
        </w:rPr>
        <w:t>20</w:t>
      </w:r>
      <w:r>
        <w:rPr>
          <w:noProof/>
        </w:rPr>
        <w:fldChar w:fldCharType="end"/>
      </w:r>
    </w:p>
    <w:p w14:paraId="0AA55237" w14:textId="60D3A2CA" w:rsidR="00A96971" w:rsidRDefault="00A96971">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_Toc130830705 \h </w:instrText>
      </w:r>
      <w:r>
        <w:rPr>
          <w:noProof/>
        </w:rPr>
      </w:r>
      <w:r>
        <w:rPr>
          <w:noProof/>
        </w:rPr>
        <w:fldChar w:fldCharType="separate"/>
      </w:r>
      <w:r>
        <w:rPr>
          <w:noProof/>
        </w:rPr>
        <w:t>20</w:t>
      </w:r>
      <w:r>
        <w:rPr>
          <w:noProof/>
        </w:rPr>
        <w:fldChar w:fldCharType="end"/>
      </w:r>
    </w:p>
    <w:p w14:paraId="034FD157" w14:textId="66614AE3" w:rsidR="00A96971" w:rsidRDefault="00A96971">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_Toc130830706 \h </w:instrText>
      </w:r>
      <w:r>
        <w:rPr>
          <w:noProof/>
        </w:rPr>
      </w:r>
      <w:r>
        <w:rPr>
          <w:noProof/>
        </w:rPr>
        <w:fldChar w:fldCharType="separate"/>
      </w:r>
      <w:r>
        <w:rPr>
          <w:noProof/>
        </w:rPr>
        <w:t>20</w:t>
      </w:r>
      <w:r>
        <w:rPr>
          <w:noProof/>
        </w:rPr>
        <w:fldChar w:fldCharType="end"/>
      </w:r>
    </w:p>
    <w:p w14:paraId="281EA36A" w14:textId="79765B56" w:rsidR="00A96971" w:rsidRDefault="00A96971">
      <w:pPr>
        <w:pStyle w:val="TOC5"/>
        <w:rPr>
          <w:rFonts w:asciiTheme="minorHAnsi" w:eastAsiaTheme="minorEastAsia" w:hAnsiTheme="minorHAnsi" w:cstheme="minorBidi"/>
          <w:noProof/>
          <w:sz w:val="22"/>
          <w:szCs w:val="22"/>
          <w:lang w:eastAsia="en-GB"/>
        </w:rPr>
      </w:pPr>
      <w:r>
        <w:rPr>
          <w:noProof/>
        </w:rPr>
        <w:t>5.3.2.6.3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_Toc130830707 \h </w:instrText>
      </w:r>
      <w:r>
        <w:rPr>
          <w:noProof/>
        </w:rPr>
      </w:r>
      <w:r>
        <w:rPr>
          <w:noProof/>
        </w:rPr>
        <w:fldChar w:fldCharType="separate"/>
      </w:r>
      <w:r>
        <w:rPr>
          <w:noProof/>
        </w:rPr>
        <w:t>21</w:t>
      </w:r>
      <w:r>
        <w:rPr>
          <w:noProof/>
        </w:rPr>
        <w:fldChar w:fldCharType="end"/>
      </w:r>
    </w:p>
    <w:p w14:paraId="3A6FE4D0" w14:textId="07C91538" w:rsidR="00A96971" w:rsidRDefault="00A96971">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_Toc130830708 \h </w:instrText>
      </w:r>
      <w:r>
        <w:rPr>
          <w:noProof/>
        </w:rPr>
      </w:r>
      <w:r>
        <w:rPr>
          <w:noProof/>
        </w:rPr>
        <w:fldChar w:fldCharType="separate"/>
      </w:r>
      <w:r>
        <w:rPr>
          <w:noProof/>
        </w:rPr>
        <w:t>22</w:t>
      </w:r>
      <w:r>
        <w:rPr>
          <w:noProof/>
        </w:rPr>
        <w:fldChar w:fldCharType="end"/>
      </w:r>
    </w:p>
    <w:p w14:paraId="71A9DF18" w14:textId="7114158F" w:rsidR="00A96971" w:rsidRDefault="00A96971">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_Toc130830709 \h </w:instrText>
      </w:r>
      <w:r>
        <w:rPr>
          <w:noProof/>
        </w:rPr>
      </w:r>
      <w:r>
        <w:rPr>
          <w:noProof/>
        </w:rPr>
        <w:fldChar w:fldCharType="separate"/>
      </w:r>
      <w:r>
        <w:rPr>
          <w:noProof/>
        </w:rPr>
        <w:t>22</w:t>
      </w:r>
      <w:r>
        <w:rPr>
          <w:noProof/>
        </w:rPr>
        <w:fldChar w:fldCharType="end"/>
      </w:r>
    </w:p>
    <w:p w14:paraId="1CE08C43" w14:textId="3E8A9980" w:rsidR="00A96971" w:rsidRDefault="00A96971">
      <w:pPr>
        <w:pStyle w:val="TOC4"/>
        <w:rPr>
          <w:rFonts w:asciiTheme="minorHAnsi" w:eastAsiaTheme="minorEastAsia" w:hAnsiTheme="minorHAnsi" w:cstheme="minorBidi"/>
          <w:noProof/>
          <w:sz w:val="22"/>
          <w:szCs w:val="22"/>
          <w:lang w:eastAsia="en-GB"/>
        </w:rPr>
      </w:pPr>
      <w:r>
        <w:rPr>
          <w:noProof/>
        </w:rPr>
        <w:t>5.3.2.8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_Toc130830710 \h </w:instrText>
      </w:r>
      <w:r>
        <w:rPr>
          <w:noProof/>
        </w:rPr>
      </w:r>
      <w:r>
        <w:rPr>
          <w:noProof/>
        </w:rPr>
        <w:fldChar w:fldCharType="separate"/>
      </w:r>
      <w:r>
        <w:rPr>
          <w:noProof/>
        </w:rPr>
        <w:t>23</w:t>
      </w:r>
      <w:r>
        <w:rPr>
          <w:noProof/>
        </w:rPr>
        <w:fldChar w:fldCharType="end"/>
      </w:r>
    </w:p>
    <w:p w14:paraId="6D71B995" w14:textId="5B6D5835" w:rsidR="00A96971" w:rsidRDefault="00A96971">
      <w:pPr>
        <w:pStyle w:val="TOC5"/>
        <w:rPr>
          <w:rFonts w:asciiTheme="minorHAnsi" w:eastAsiaTheme="minorEastAsia" w:hAnsiTheme="minorHAnsi" w:cstheme="minorBidi"/>
          <w:noProof/>
          <w:sz w:val="22"/>
          <w:szCs w:val="22"/>
          <w:lang w:eastAsia="en-GB"/>
        </w:rPr>
      </w:pPr>
      <w:r>
        <w:rPr>
          <w:noProof/>
        </w:rPr>
        <w:t>5.3.2.8.1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_Toc130830711 \h </w:instrText>
      </w:r>
      <w:r>
        <w:rPr>
          <w:noProof/>
        </w:rPr>
      </w:r>
      <w:r>
        <w:rPr>
          <w:noProof/>
        </w:rPr>
        <w:fldChar w:fldCharType="separate"/>
      </w:r>
      <w:r>
        <w:rPr>
          <w:noProof/>
        </w:rPr>
        <w:t>23</w:t>
      </w:r>
      <w:r>
        <w:rPr>
          <w:noProof/>
        </w:rPr>
        <w:fldChar w:fldCharType="end"/>
      </w:r>
    </w:p>
    <w:p w14:paraId="3EE981C4" w14:textId="419D08D4" w:rsidR="00A96971" w:rsidRDefault="00A96971">
      <w:pPr>
        <w:pStyle w:val="TOC4"/>
        <w:rPr>
          <w:rFonts w:asciiTheme="minorHAnsi" w:eastAsiaTheme="minorEastAsia" w:hAnsiTheme="minorHAnsi" w:cstheme="minorBidi"/>
          <w:noProof/>
          <w:sz w:val="22"/>
          <w:szCs w:val="22"/>
          <w:lang w:eastAsia="en-GB"/>
        </w:rPr>
      </w:pPr>
      <w:r>
        <w:rPr>
          <w:noProof/>
        </w:rPr>
        <w:t>5.3.2.9</w:t>
      </w:r>
      <w:r>
        <w:rPr>
          <w:rFonts w:asciiTheme="minorHAnsi" w:eastAsiaTheme="minorEastAsia" w:hAnsiTheme="minorHAnsi" w:cstheme="minorBidi"/>
          <w:noProof/>
          <w:sz w:val="22"/>
          <w:szCs w:val="22"/>
          <w:lang w:eastAsia="en-GB"/>
        </w:rPr>
        <w:tab/>
      </w:r>
      <w:r>
        <w:rPr>
          <w:noProof/>
        </w:rPr>
        <w:t>ContextStatusSubscribe</w:t>
      </w:r>
      <w:r>
        <w:rPr>
          <w:noProof/>
        </w:rPr>
        <w:tab/>
      </w:r>
      <w:r>
        <w:rPr>
          <w:noProof/>
        </w:rPr>
        <w:fldChar w:fldCharType="begin" w:fldLock="1"/>
      </w:r>
      <w:r>
        <w:rPr>
          <w:noProof/>
        </w:rPr>
        <w:instrText xml:space="preserve"> PAGEREF _Toc130830712 \h </w:instrText>
      </w:r>
      <w:r>
        <w:rPr>
          <w:noProof/>
        </w:rPr>
      </w:r>
      <w:r>
        <w:rPr>
          <w:noProof/>
        </w:rPr>
        <w:fldChar w:fldCharType="separate"/>
      </w:r>
      <w:r>
        <w:rPr>
          <w:noProof/>
        </w:rPr>
        <w:t>23</w:t>
      </w:r>
      <w:r>
        <w:rPr>
          <w:noProof/>
        </w:rPr>
        <w:fldChar w:fldCharType="end"/>
      </w:r>
    </w:p>
    <w:p w14:paraId="1F2400C4" w14:textId="0BD8EF52" w:rsidR="00A96971" w:rsidRDefault="00A96971">
      <w:pPr>
        <w:pStyle w:val="TOC5"/>
        <w:rPr>
          <w:rFonts w:asciiTheme="minorHAnsi" w:eastAsiaTheme="minorEastAsia" w:hAnsiTheme="minorHAnsi" w:cstheme="minorBidi"/>
          <w:noProof/>
          <w:sz w:val="22"/>
          <w:szCs w:val="22"/>
          <w:lang w:eastAsia="en-GB"/>
        </w:rPr>
      </w:pPr>
      <w:r>
        <w:rPr>
          <w:noProof/>
        </w:rPr>
        <w:t>5.3.2.9.1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_Toc130830713 \h </w:instrText>
      </w:r>
      <w:r>
        <w:rPr>
          <w:noProof/>
        </w:rPr>
      </w:r>
      <w:r>
        <w:rPr>
          <w:noProof/>
        </w:rPr>
        <w:fldChar w:fldCharType="separate"/>
      </w:r>
      <w:r>
        <w:rPr>
          <w:noProof/>
        </w:rPr>
        <w:t>23</w:t>
      </w:r>
      <w:r>
        <w:rPr>
          <w:noProof/>
        </w:rPr>
        <w:fldChar w:fldCharType="end"/>
      </w:r>
    </w:p>
    <w:p w14:paraId="433E1A66" w14:textId="488BED0B" w:rsidR="00A96971" w:rsidRDefault="00A96971">
      <w:pPr>
        <w:pStyle w:val="TOC5"/>
        <w:rPr>
          <w:rFonts w:asciiTheme="minorHAnsi" w:eastAsiaTheme="minorEastAsia" w:hAnsiTheme="minorHAnsi" w:cstheme="minorBidi"/>
          <w:noProof/>
          <w:sz w:val="22"/>
          <w:szCs w:val="22"/>
          <w:lang w:eastAsia="en-GB"/>
        </w:rPr>
      </w:pPr>
      <w:r>
        <w:rPr>
          <w:noProof/>
        </w:rPr>
        <w:t>5.3.2.9.2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_Toc130830714 \h </w:instrText>
      </w:r>
      <w:r>
        <w:rPr>
          <w:noProof/>
        </w:rPr>
      </w:r>
      <w:r>
        <w:rPr>
          <w:noProof/>
        </w:rPr>
        <w:fldChar w:fldCharType="separate"/>
      </w:r>
      <w:r>
        <w:rPr>
          <w:noProof/>
        </w:rPr>
        <w:t>24</w:t>
      </w:r>
      <w:r>
        <w:rPr>
          <w:noProof/>
        </w:rPr>
        <w:fldChar w:fldCharType="end"/>
      </w:r>
    </w:p>
    <w:p w14:paraId="40878190" w14:textId="683EA6D5" w:rsidR="00A96971" w:rsidRDefault="00A96971">
      <w:pPr>
        <w:pStyle w:val="TOC5"/>
        <w:rPr>
          <w:rFonts w:asciiTheme="minorHAnsi" w:eastAsiaTheme="minorEastAsia" w:hAnsiTheme="minorHAnsi" w:cstheme="minorBidi"/>
          <w:noProof/>
          <w:sz w:val="22"/>
          <w:szCs w:val="22"/>
          <w:lang w:eastAsia="en-GB"/>
        </w:rPr>
      </w:pPr>
      <w:r>
        <w:rPr>
          <w:noProof/>
        </w:rPr>
        <w:t>5.3.2.9.3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_Toc130830715 \h </w:instrText>
      </w:r>
      <w:r>
        <w:rPr>
          <w:noProof/>
        </w:rPr>
      </w:r>
      <w:r>
        <w:rPr>
          <w:noProof/>
        </w:rPr>
        <w:fldChar w:fldCharType="separate"/>
      </w:r>
      <w:r>
        <w:rPr>
          <w:noProof/>
        </w:rPr>
        <w:t>25</w:t>
      </w:r>
      <w:r>
        <w:rPr>
          <w:noProof/>
        </w:rPr>
        <w:fldChar w:fldCharType="end"/>
      </w:r>
    </w:p>
    <w:p w14:paraId="2982483B" w14:textId="01F6327E" w:rsidR="00A96971" w:rsidRDefault="00A96971">
      <w:pPr>
        <w:pStyle w:val="TOC4"/>
        <w:rPr>
          <w:rFonts w:asciiTheme="minorHAnsi" w:eastAsiaTheme="minorEastAsia" w:hAnsiTheme="minorHAnsi" w:cstheme="minorBidi"/>
          <w:noProof/>
          <w:sz w:val="22"/>
          <w:szCs w:val="22"/>
          <w:lang w:eastAsia="en-GB"/>
        </w:rPr>
      </w:pPr>
      <w:r>
        <w:rPr>
          <w:noProof/>
        </w:rPr>
        <w:t>5.3.2.10</w:t>
      </w:r>
      <w:r>
        <w:rPr>
          <w:rFonts w:asciiTheme="minorHAnsi" w:eastAsiaTheme="minorEastAsia" w:hAnsiTheme="minorHAnsi" w:cstheme="minorBidi"/>
          <w:noProof/>
          <w:sz w:val="22"/>
          <w:szCs w:val="22"/>
          <w:lang w:eastAsia="en-GB"/>
        </w:rPr>
        <w:tab/>
      </w:r>
      <w:r>
        <w:rPr>
          <w:noProof/>
        </w:rPr>
        <w:t>ContextStatusUnSubscribe</w:t>
      </w:r>
      <w:r>
        <w:rPr>
          <w:noProof/>
        </w:rPr>
        <w:tab/>
      </w:r>
      <w:r>
        <w:rPr>
          <w:noProof/>
        </w:rPr>
        <w:fldChar w:fldCharType="begin" w:fldLock="1"/>
      </w:r>
      <w:r>
        <w:rPr>
          <w:noProof/>
        </w:rPr>
        <w:instrText xml:space="preserve"> PAGEREF _Toc130830716 \h </w:instrText>
      </w:r>
      <w:r>
        <w:rPr>
          <w:noProof/>
        </w:rPr>
      </w:r>
      <w:r>
        <w:rPr>
          <w:noProof/>
        </w:rPr>
        <w:fldChar w:fldCharType="separate"/>
      </w:r>
      <w:r>
        <w:rPr>
          <w:noProof/>
        </w:rPr>
        <w:t>26</w:t>
      </w:r>
      <w:r>
        <w:rPr>
          <w:noProof/>
        </w:rPr>
        <w:fldChar w:fldCharType="end"/>
      </w:r>
    </w:p>
    <w:p w14:paraId="0619CDE3" w14:textId="0C66394B" w:rsidR="00A96971" w:rsidRDefault="00A96971">
      <w:pPr>
        <w:pStyle w:val="TOC5"/>
        <w:rPr>
          <w:rFonts w:asciiTheme="minorHAnsi" w:eastAsiaTheme="minorEastAsia" w:hAnsiTheme="minorHAnsi" w:cstheme="minorBidi"/>
          <w:noProof/>
          <w:sz w:val="22"/>
          <w:szCs w:val="22"/>
          <w:lang w:eastAsia="en-GB"/>
        </w:rPr>
      </w:pPr>
      <w:r>
        <w:rPr>
          <w:noProof/>
        </w:rPr>
        <w:t>5.3.2.10.1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_Toc130830717 \h </w:instrText>
      </w:r>
      <w:r>
        <w:rPr>
          <w:noProof/>
        </w:rPr>
      </w:r>
      <w:r>
        <w:rPr>
          <w:noProof/>
        </w:rPr>
        <w:fldChar w:fldCharType="separate"/>
      </w:r>
      <w:r>
        <w:rPr>
          <w:noProof/>
        </w:rPr>
        <w:t>26</w:t>
      </w:r>
      <w:r>
        <w:rPr>
          <w:noProof/>
        </w:rPr>
        <w:fldChar w:fldCharType="end"/>
      </w:r>
    </w:p>
    <w:p w14:paraId="26FC37C3" w14:textId="2BF82B1C" w:rsidR="00A96971" w:rsidRDefault="00A96971">
      <w:pPr>
        <w:pStyle w:val="TOC4"/>
        <w:rPr>
          <w:rFonts w:asciiTheme="minorHAnsi" w:eastAsiaTheme="minorEastAsia" w:hAnsiTheme="minorHAnsi" w:cstheme="minorBidi"/>
          <w:noProof/>
          <w:sz w:val="22"/>
          <w:szCs w:val="22"/>
          <w:lang w:eastAsia="en-GB"/>
        </w:rPr>
      </w:pPr>
      <w:r>
        <w:rPr>
          <w:noProof/>
        </w:rPr>
        <w:t>5.3.2.11</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_Toc130830718 \h </w:instrText>
      </w:r>
      <w:r>
        <w:rPr>
          <w:noProof/>
        </w:rPr>
      </w:r>
      <w:r>
        <w:rPr>
          <w:noProof/>
        </w:rPr>
        <w:fldChar w:fldCharType="separate"/>
      </w:r>
      <w:r>
        <w:rPr>
          <w:noProof/>
        </w:rPr>
        <w:t>27</w:t>
      </w:r>
      <w:r>
        <w:rPr>
          <w:noProof/>
        </w:rPr>
        <w:fldChar w:fldCharType="end"/>
      </w:r>
    </w:p>
    <w:p w14:paraId="34F3F374" w14:textId="67FA2B04" w:rsidR="00A96971" w:rsidRDefault="00A96971">
      <w:pPr>
        <w:pStyle w:val="TOC5"/>
        <w:rPr>
          <w:rFonts w:asciiTheme="minorHAnsi" w:eastAsiaTheme="minorEastAsia" w:hAnsiTheme="minorHAnsi" w:cstheme="minorBidi"/>
          <w:noProof/>
          <w:sz w:val="22"/>
          <w:szCs w:val="22"/>
          <w:lang w:eastAsia="en-GB"/>
        </w:rPr>
      </w:pPr>
      <w:r>
        <w:rPr>
          <w:noProof/>
        </w:rPr>
        <w:t>5.3.2.11.1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_Toc130830719 \h </w:instrText>
      </w:r>
      <w:r>
        <w:rPr>
          <w:noProof/>
        </w:rPr>
      </w:r>
      <w:r>
        <w:rPr>
          <w:noProof/>
        </w:rPr>
        <w:fldChar w:fldCharType="separate"/>
      </w:r>
      <w:r>
        <w:rPr>
          <w:noProof/>
        </w:rPr>
        <w:t>27</w:t>
      </w:r>
      <w:r>
        <w:rPr>
          <w:noProof/>
        </w:rPr>
        <w:fldChar w:fldCharType="end"/>
      </w:r>
    </w:p>
    <w:p w14:paraId="0DCF8B26" w14:textId="72DF2CB7" w:rsidR="00A96971" w:rsidRDefault="00A9697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_Toc130830720 \h </w:instrText>
      </w:r>
      <w:r>
        <w:rPr>
          <w:noProof/>
        </w:rPr>
      </w:r>
      <w:r>
        <w:rPr>
          <w:noProof/>
        </w:rPr>
        <w:fldChar w:fldCharType="separate"/>
      </w:r>
      <w:r>
        <w:rPr>
          <w:noProof/>
        </w:rPr>
        <w:t>28</w:t>
      </w:r>
      <w:r>
        <w:rPr>
          <w:noProof/>
        </w:rPr>
        <w:fldChar w:fldCharType="end"/>
      </w:r>
    </w:p>
    <w:p w14:paraId="6E19FAC2" w14:textId="4F6B3C48" w:rsidR="00A96971" w:rsidRDefault="00A9697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Nmbsmf_TMGI Service API</w:t>
      </w:r>
      <w:r>
        <w:rPr>
          <w:noProof/>
        </w:rPr>
        <w:tab/>
      </w:r>
      <w:r>
        <w:rPr>
          <w:noProof/>
        </w:rPr>
        <w:fldChar w:fldCharType="begin" w:fldLock="1"/>
      </w:r>
      <w:r>
        <w:rPr>
          <w:noProof/>
        </w:rPr>
        <w:instrText xml:space="preserve"> PAGEREF _Toc130830721 \h </w:instrText>
      </w:r>
      <w:r>
        <w:rPr>
          <w:noProof/>
        </w:rPr>
      </w:r>
      <w:r>
        <w:rPr>
          <w:noProof/>
        </w:rPr>
        <w:fldChar w:fldCharType="separate"/>
      </w:r>
      <w:r>
        <w:rPr>
          <w:noProof/>
        </w:rPr>
        <w:t>28</w:t>
      </w:r>
      <w:r>
        <w:rPr>
          <w:noProof/>
        </w:rPr>
        <w:fldChar w:fldCharType="end"/>
      </w:r>
    </w:p>
    <w:p w14:paraId="75B5C907" w14:textId="05D43936" w:rsidR="00A96971" w:rsidRDefault="00A96971">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_Toc130830722 \h </w:instrText>
      </w:r>
      <w:r>
        <w:rPr>
          <w:noProof/>
        </w:rPr>
      </w:r>
      <w:r>
        <w:rPr>
          <w:noProof/>
        </w:rPr>
        <w:fldChar w:fldCharType="separate"/>
      </w:r>
      <w:r>
        <w:rPr>
          <w:noProof/>
        </w:rPr>
        <w:t>28</w:t>
      </w:r>
      <w:r>
        <w:rPr>
          <w:noProof/>
        </w:rPr>
        <w:fldChar w:fldCharType="end"/>
      </w:r>
    </w:p>
    <w:p w14:paraId="59EE08C1" w14:textId="31158D39" w:rsidR="00A96971" w:rsidRDefault="00A96971">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_Toc130830723 \h </w:instrText>
      </w:r>
      <w:r>
        <w:rPr>
          <w:noProof/>
        </w:rPr>
      </w:r>
      <w:r>
        <w:rPr>
          <w:noProof/>
        </w:rPr>
        <w:fldChar w:fldCharType="separate"/>
      </w:r>
      <w:r>
        <w:rPr>
          <w:noProof/>
        </w:rPr>
        <w:t>28</w:t>
      </w:r>
      <w:r>
        <w:rPr>
          <w:noProof/>
        </w:rPr>
        <w:fldChar w:fldCharType="end"/>
      </w:r>
    </w:p>
    <w:p w14:paraId="1BD2ADA8" w14:textId="1A74423F" w:rsidR="00A96971" w:rsidRDefault="00A96971">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_Toc130830724 \h </w:instrText>
      </w:r>
      <w:r>
        <w:rPr>
          <w:noProof/>
        </w:rPr>
      </w:r>
      <w:r>
        <w:rPr>
          <w:noProof/>
        </w:rPr>
        <w:fldChar w:fldCharType="separate"/>
      </w:r>
      <w:r>
        <w:rPr>
          <w:noProof/>
        </w:rPr>
        <w:t>28</w:t>
      </w:r>
      <w:r>
        <w:rPr>
          <w:noProof/>
        </w:rPr>
        <w:fldChar w:fldCharType="end"/>
      </w:r>
    </w:p>
    <w:p w14:paraId="7C5CBBD4" w14:textId="3520C01C" w:rsidR="00A96971" w:rsidRDefault="00A96971">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_Toc130830725 \h </w:instrText>
      </w:r>
      <w:r>
        <w:rPr>
          <w:noProof/>
        </w:rPr>
      </w:r>
      <w:r>
        <w:rPr>
          <w:noProof/>
        </w:rPr>
        <w:fldChar w:fldCharType="separate"/>
      </w:r>
      <w:r>
        <w:rPr>
          <w:noProof/>
        </w:rPr>
        <w:t>29</w:t>
      </w:r>
      <w:r>
        <w:rPr>
          <w:noProof/>
        </w:rPr>
        <w:fldChar w:fldCharType="end"/>
      </w:r>
    </w:p>
    <w:p w14:paraId="0C9E9DE5" w14:textId="32631D47" w:rsidR="00A96971" w:rsidRDefault="00A96971">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_Toc130830726 \h </w:instrText>
      </w:r>
      <w:r>
        <w:rPr>
          <w:noProof/>
        </w:rPr>
      </w:r>
      <w:r>
        <w:rPr>
          <w:noProof/>
        </w:rPr>
        <w:fldChar w:fldCharType="separate"/>
      </w:r>
      <w:r>
        <w:rPr>
          <w:noProof/>
        </w:rPr>
        <w:t>29</w:t>
      </w:r>
      <w:r>
        <w:rPr>
          <w:noProof/>
        </w:rPr>
        <w:fldChar w:fldCharType="end"/>
      </w:r>
    </w:p>
    <w:p w14:paraId="3C1C00A1" w14:textId="0CFC1642" w:rsidR="00A96971" w:rsidRDefault="00A96971">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_Toc130830727 \h </w:instrText>
      </w:r>
      <w:r>
        <w:rPr>
          <w:noProof/>
        </w:rPr>
      </w:r>
      <w:r>
        <w:rPr>
          <w:noProof/>
        </w:rPr>
        <w:fldChar w:fldCharType="separate"/>
      </w:r>
      <w:r>
        <w:rPr>
          <w:noProof/>
        </w:rPr>
        <w:t>29</w:t>
      </w:r>
      <w:r>
        <w:rPr>
          <w:noProof/>
        </w:rPr>
        <w:fldChar w:fldCharType="end"/>
      </w:r>
    </w:p>
    <w:p w14:paraId="1951014C" w14:textId="14BAD6DB" w:rsidR="00A96971" w:rsidRDefault="00A96971">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_Toc130830728 \h </w:instrText>
      </w:r>
      <w:r>
        <w:rPr>
          <w:noProof/>
        </w:rPr>
      </w:r>
      <w:r>
        <w:rPr>
          <w:noProof/>
        </w:rPr>
        <w:fldChar w:fldCharType="separate"/>
      </w:r>
      <w:r>
        <w:rPr>
          <w:noProof/>
        </w:rPr>
        <w:t>29</w:t>
      </w:r>
      <w:r>
        <w:rPr>
          <w:noProof/>
        </w:rPr>
        <w:fldChar w:fldCharType="end"/>
      </w:r>
    </w:p>
    <w:p w14:paraId="53AB8E29" w14:textId="207EAC5A" w:rsidR="00A96971" w:rsidRDefault="00A96971">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_Toc130830729 \h </w:instrText>
      </w:r>
      <w:r>
        <w:rPr>
          <w:noProof/>
        </w:rPr>
      </w:r>
      <w:r>
        <w:rPr>
          <w:noProof/>
        </w:rPr>
        <w:fldChar w:fldCharType="separate"/>
      </w:r>
      <w:r>
        <w:rPr>
          <w:noProof/>
        </w:rPr>
        <w:t>29</w:t>
      </w:r>
      <w:r>
        <w:rPr>
          <w:noProof/>
        </w:rPr>
        <w:fldChar w:fldCharType="end"/>
      </w:r>
    </w:p>
    <w:p w14:paraId="777994A8" w14:textId="25C7546C" w:rsidR="00A96971" w:rsidRDefault="00A96971">
      <w:pPr>
        <w:pStyle w:val="TOC4"/>
        <w:rPr>
          <w:rFonts w:asciiTheme="minorHAnsi" w:eastAsiaTheme="minorEastAsia" w:hAnsiTheme="minorHAnsi" w:cstheme="minorBidi"/>
          <w:noProof/>
          <w:sz w:val="22"/>
          <w:szCs w:val="22"/>
          <w:lang w:eastAsia="en-GB"/>
        </w:rPr>
      </w:pPr>
      <w:r>
        <w:rPr>
          <w:noProof/>
        </w:rPr>
        <w:lastRenderedPageBreak/>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_Toc130830730 \h </w:instrText>
      </w:r>
      <w:r>
        <w:rPr>
          <w:noProof/>
        </w:rPr>
      </w:r>
      <w:r>
        <w:rPr>
          <w:noProof/>
        </w:rPr>
        <w:fldChar w:fldCharType="separate"/>
      </w:r>
      <w:r>
        <w:rPr>
          <w:noProof/>
        </w:rPr>
        <w:t>29</w:t>
      </w:r>
      <w:r>
        <w:rPr>
          <w:noProof/>
        </w:rPr>
        <w:fldChar w:fldCharType="end"/>
      </w:r>
    </w:p>
    <w:p w14:paraId="0E48E21A" w14:textId="1BCDABCF" w:rsidR="00A96971" w:rsidRDefault="00A96971">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TMGI collection</w:t>
      </w:r>
      <w:r>
        <w:rPr>
          <w:noProof/>
        </w:rPr>
        <w:tab/>
      </w:r>
      <w:r>
        <w:rPr>
          <w:noProof/>
        </w:rPr>
        <w:fldChar w:fldCharType="begin" w:fldLock="1"/>
      </w:r>
      <w:r>
        <w:rPr>
          <w:noProof/>
        </w:rPr>
        <w:instrText xml:space="preserve"> PAGEREF _Toc130830731 \h </w:instrText>
      </w:r>
      <w:r>
        <w:rPr>
          <w:noProof/>
        </w:rPr>
      </w:r>
      <w:r>
        <w:rPr>
          <w:noProof/>
        </w:rPr>
        <w:fldChar w:fldCharType="separate"/>
      </w:r>
      <w:r>
        <w:rPr>
          <w:noProof/>
        </w:rPr>
        <w:t>29</w:t>
      </w:r>
      <w:r>
        <w:rPr>
          <w:noProof/>
        </w:rPr>
        <w:fldChar w:fldCharType="end"/>
      </w:r>
    </w:p>
    <w:p w14:paraId="1D16B6AC" w14:textId="541B6AB0" w:rsidR="00A96971" w:rsidRDefault="00A96971">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_Toc130830732 \h </w:instrText>
      </w:r>
      <w:r>
        <w:rPr>
          <w:noProof/>
        </w:rPr>
      </w:r>
      <w:r>
        <w:rPr>
          <w:noProof/>
        </w:rPr>
        <w:fldChar w:fldCharType="separate"/>
      </w:r>
      <w:r>
        <w:rPr>
          <w:noProof/>
        </w:rPr>
        <w:t>29</w:t>
      </w:r>
      <w:r>
        <w:rPr>
          <w:noProof/>
        </w:rPr>
        <w:fldChar w:fldCharType="end"/>
      </w:r>
    </w:p>
    <w:p w14:paraId="0B6A92F2" w14:textId="16E797FF" w:rsidR="00A96971" w:rsidRDefault="00A96971">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_Toc130830733 \h </w:instrText>
      </w:r>
      <w:r>
        <w:rPr>
          <w:noProof/>
        </w:rPr>
      </w:r>
      <w:r>
        <w:rPr>
          <w:noProof/>
        </w:rPr>
        <w:fldChar w:fldCharType="separate"/>
      </w:r>
      <w:r>
        <w:rPr>
          <w:noProof/>
        </w:rPr>
        <w:t>30</w:t>
      </w:r>
      <w:r>
        <w:rPr>
          <w:noProof/>
        </w:rPr>
        <w:fldChar w:fldCharType="end"/>
      </w:r>
    </w:p>
    <w:p w14:paraId="1293F2B5" w14:textId="66F7D8FB" w:rsidR="00A96971" w:rsidRDefault="00A96971">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_Toc130830734 \h </w:instrText>
      </w:r>
      <w:r>
        <w:rPr>
          <w:noProof/>
        </w:rPr>
      </w:r>
      <w:r>
        <w:rPr>
          <w:noProof/>
        </w:rPr>
        <w:fldChar w:fldCharType="separate"/>
      </w:r>
      <w:r>
        <w:rPr>
          <w:noProof/>
        </w:rPr>
        <w:t>30</w:t>
      </w:r>
      <w:r>
        <w:rPr>
          <w:noProof/>
        </w:rPr>
        <w:fldChar w:fldCharType="end"/>
      </w:r>
    </w:p>
    <w:p w14:paraId="50D2C459" w14:textId="6D109631" w:rsidR="00A96971" w:rsidRDefault="00A96971">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_Toc130830735 \h </w:instrText>
      </w:r>
      <w:r>
        <w:rPr>
          <w:noProof/>
        </w:rPr>
      </w:r>
      <w:r>
        <w:rPr>
          <w:noProof/>
        </w:rPr>
        <w:fldChar w:fldCharType="separate"/>
      </w:r>
      <w:r>
        <w:rPr>
          <w:noProof/>
        </w:rPr>
        <w:t>33</w:t>
      </w:r>
      <w:r>
        <w:rPr>
          <w:noProof/>
        </w:rPr>
        <w:fldChar w:fldCharType="end"/>
      </w:r>
    </w:p>
    <w:p w14:paraId="40C365D2" w14:textId="6CBC0B55" w:rsidR="00A96971" w:rsidRDefault="00A96971">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_Toc130830736 \h </w:instrText>
      </w:r>
      <w:r>
        <w:rPr>
          <w:noProof/>
        </w:rPr>
      </w:r>
      <w:r>
        <w:rPr>
          <w:noProof/>
        </w:rPr>
        <w:fldChar w:fldCharType="separate"/>
      </w:r>
      <w:r>
        <w:rPr>
          <w:noProof/>
        </w:rPr>
        <w:t>34</w:t>
      </w:r>
      <w:r>
        <w:rPr>
          <w:noProof/>
        </w:rPr>
        <w:fldChar w:fldCharType="end"/>
      </w:r>
    </w:p>
    <w:p w14:paraId="2325FAD0" w14:textId="61ED9343" w:rsidR="00A96971" w:rsidRDefault="00A96971">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_Toc130830737 \h </w:instrText>
      </w:r>
      <w:r>
        <w:rPr>
          <w:noProof/>
        </w:rPr>
      </w:r>
      <w:r>
        <w:rPr>
          <w:noProof/>
        </w:rPr>
        <w:fldChar w:fldCharType="separate"/>
      </w:r>
      <w:r>
        <w:rPr>
          <w:noProof/>
        </w:rPr>
        <w:t>34</w:t>
      </w:r>
      <w:r>
        <w:rPr>
          <w:noProof/>
        </w:rPr>
        <w:fldChar w:fldCharType="end"/>
      </w:r>
    </w:p>
    <w:p w14:paraId="0313C905" w14:textId="56DF5244" w:rsidR="00A96971" w:rsidRDefault="00A96971">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_Toc130830738 \h </w:instrText>
      </w:r>
      <w:r>
        <w:rPr>
          <w:noProof/>
        </w:rPr>
      </w:r>
      <w:r>
        <w:rPr>
          <w:noProof/>
        </w:rPr>
        <w:fldChar w:fldCharType="separate"/>
      </w:r>
      <w:r>
        <w:rPr>
          <w:noProof/>
        </w:rPr>
        <w:t>34</w:t>
      </w:r>
      <w:r>
        <w:rPr>
          <w:noProof/>
        </w:rPr>
        <w:fldChar w:fldCharType="end"/>
      </w:r>
    </w:p>
    <w:p w14:paraId="291374EC" w14:textId="6061C842" w:rsidR="00A96971" w:rsidRDefault="00A96971">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_Toc130830739 \h </w:instrText>
      </w:r>
      <w:r>
        <w:rPr>
          <w:noProof/>
        </w:rPr>
      </w:r>
      <w:r>
        <w:rPr>
          <w:noProof/>
        </w:rPr>
        <w:fldChar w:fldCharType="separate"/>
      </w:r>
      <w:r>
        <w:rPr>
          <w:noProof/>
        </w:rPr>
        <w:t>34</w:t>
      </w:r>
      <w:r>
        <w:rPr>
          <w:noProof/>
        </w:rPr>
        <w:fldChar w:fldCharType="end"/>
      </w:r>
    </w:p>
    <w:p w14:paraId="6A794CBD" w14:textId="6F87FE1B" w:rsidR="00A96971" w:rsidRDefault="00A96971">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_Toc130830740 \h </w:instrText>
      </w:r>
      <w:r>
        <w:rPr>
          <w:noProof/>
        </w:rPr>
      </w:r>
      <w:r>
        <w:rPr>
          <w:noProof/>
        </w:rPr>
        <w:fldChar w:fldCharType="separate"/>
      </w:r>
      <w:r>
        <w:rPr>
          <w:noProof/>
        </w:rPr>
        <w:t>34</w:t>
      </w:r>
      <w:r>
        <w:rPr>
          <w:noProof/>
        </w:rPr>
        <w:fldChar w:fldCharType="end"/>
      </w:r>
    </w:p>
    <w:p w14:paraId="4A81D8AF" w14:textId="15A7FC8F" w:rsidR="00A96971" w:rsidRDefault="00A96971">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_Toc130830741 \h </w:instrText>
      </w:r>
      <w:r>
        <w:rPr>
          <w:noProof/>
        </w:rPr>
      </w:r>
      <w:r>
        <w:rPr>
          <w:noProof/>
        </w:rPr>
        <w:fldChar w:fldCharType="separate"/>
      </w:r>
      <w:r>
        <w:rPr>
          <w:noProof/>
        </w:rPr>
        <w:t>34</w:t>
      </w:r>
      <w:r>
        <w:rPr>
          <w:noProof/>
        </w:rPr>
        <w:fldChar w:fldCharType="end"/>
      </w:r>
    </w:p>
    <w:p w14:paraId="72628C3C" w14:textId="197C39C5" w:rsidR="00A96971" w:rsidRDefault="00A96971">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TmgiAllocate</w:t>
      </w:r>
      <w:r>
        <w:rPr>
          <w:noProof/>
        </w:rPr>
        <w:tab/>
      </w:r>
      <w:r>
        <w:rPr>
          <w:noProof/>
        </w:rPr>
        <w:fldChar w:fldCharType="begin" w:fldLock="1"/>
      </w:r>
      <w:r>
        <w:rPr>
          <w:noProof/>
        </w:rPr>
        <w:instrText xml:space="preserve"> PAGEREF _Toc130830742 \h </w:instrText>
      </w:r>
      <w:r>
        <w:rPr>
          <w:noProof/>
        </w:rPr>
      </w:r>
      <w:r>
        <w:rPr>
          <w:noProof/>
        </w:rPr>
        <w:fldChar w:fldCharType="separate"/>
      </w:r>
      <w:r>
        <w:rPr>
          <w:noProof/>
        </w:rPr>
        <w:t>35</w:t>
      </w:r>
      <w:r>
        <w:rPr>
          <w:noProof/>
        </w:rPr>
        <w:fldChar w:fldCharType="end"/>
      </w:r>
    </w:p>
    <w:p w14:paraId="49AAD1C2" w14:textId="12F36C0A" w:rsidR="00A96971" w:rsidRDefault="00A96971">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TmgiAllocated</w:t>
      </w:r>
      <w:r>
        <w:rPr>
          <w:noProof/>
        </w:rPr>
        <w:tab/>
      </w:r>
      <w:r>
        <w:rPr>
          <w:noProof/>
        </w:rPr>
        <w:fldChar w:fldCharType="begin" w:fldLock="1"/>
      </w:r>
      <w:r>
        <w:rPr>
          <w:noProof/>
        </w:rPr>
        <w:instrText xml:space="preserve"> PAGEREF _Toc130830743 \h </w:instrText>
      </w:r>
      <w:r>
        <w:rPr>
          <w:noProof/>
        </w:rPr>
      </w:r>
      <w:r>
        <w:rPr>
          <w:noProof/>
        </w:rPr>
        <w:fldChar w:fldCharType="separate"/>
      </w:r>
      <w:r>
        <w:rPr>
          <w:noProof/>
        </w:rPr>
        <w:t>35</w:t>
      </w:r>
      <w:r>
        <w:rPr>
          <w:noProof/>
        </w:rPr>
        <w:fldChar w:fldCharType="end"/>
      </w:r>
    </w:p>
    <w:p w14:paraId="393DD1F9" w14:textId="1E9F448D" w:rsidR="00A96971" w:rsidRDefault="00A96971">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_Toc130830744 \h </w:instrText>
      </w:r>
      <w:r>
        <w:rPr>
          <w:noProof/>
        </w:rPr>
      </w:r>
      <w:r>
        <w:rPr>
          <w:noProof/>
        </w:rPr>
        <w:fldChar w:fldCharType="separate"/>
      </w:r>
      <w:r>
        <w:rPr>
          <w:noProof/>
        </w:rPr>
        <w:t>35</w:t>
      </w:r>
      <w:r>
        <w:rPr>
          <w:noProof/>
        </w:rPr>
        <w:fldChar w:fldCharType="end"/>
      </w:r>
    </w:p>
    <w:p w14:paraId="13AD16C6" w14:textId="2867B363" w:rsidR="00A96971" w:rsidRDefault="00A96971">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_Toc130830745 \h </w:instrText>
      </w:r>
      <w:r>
        <w:rPr>
          <w:noProof/>
        </w:rPr>
      </w:r>
      <w:r>
        <w:rPr>
          <w:noProof/>
        </w:rPr>
        <w:fldChar w:fldCharType="separate"/>
      </w:r>
      <w:r>
        <w:rPr>
          <w:noProof/>
        </w:rPr>
        <w:t>35</w:t>
      </w:r>
      <w:r>
        <w:rPr>
          <w:noProof/>
        </w:rPr>
        <w:fldChar w:fldCharType="end"/>
      </w:r>
    </w:p>
    <w:p w14:paraId="724F712F" w14:textId="07F44453" w:rsidR="00A96971" w:rsidRDefault="00A96971">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_Toc130830746 \h </w:instrText>
      </w:r>
      <w:r>
        <w:rPr>
          <w:noProof/>
        </w:rPr>
      </w:r>
      <w:r>
        <w:rPr>
          <w:noProof/>
        </w:rPr>
        <w:fldChar w:fldCharType="separate"/>
      </w:r>
      <w:r>
        <w:rPr>
          <w:noProof/>
        </w:rPr>
        <w:t>35</w:t>
      </w:r>
      <w:r>
        <w:rPr>
          <w:noProof/>
        </w:rPr>
        <w:fldChar w:fldCharType="end"/>
      </w:r>
    </w:p>
    <w:p w14:paraId="6CB60E4F" w14:textId="12B43AD4" w:rsidR="00A96971" w:rsidRDefault="00A96971">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_Toc130830747 \h </w:instrText>
      </w:r>
      <w:r>
        <w:rPr>
          <w:noProof/>
        </w:rPr>
      </w:r>
      <w:r>
        <w:rPr>
          <w:noProof/>
        </w:rPr>
        <w:fldChar w:fldCharType="separate"/>
      </w:r>
      <w:r>
        <w:rPr>
          <w:noProof/>
        </w:rPr>
        <w:t>36</w:t>
      </w:r>
      <w:r>
        <w:rPr>
          <w:noProof/>
        </w:rPr>
        <w:fldChar w:fldCharType="end"/>
      </w:r>
    </w:p>
    <w:p w14:paraId="1F4FDED1" w14:textId="5DA3547C" w:rsidR="00A96971" w:rsidRDefault="00A96971">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_Toc130830748 \h </w:instrText>
      </w:r>
      <w:r>
        <w:rPr>
          <w:noProof/>
        </w:rPr>
      </w:r>
      <w:r>
        <w:rPr>
          <w:noProof/>
        </w:rPr>
        <w:fldChar w:fldCharType="separate"/>
      </w:r>
      <w:r>
        <w:rPr>
          <w:noProof/>
        </w:rPr>
        <w:t>36</w:t>
      </w:r>
      <w:r>
        <w:rPr>
          <w:noProof/>
        </w:rPr>
        <w:fldChar w:fldCharType="end"/>
      </w:r>
    </w:p>
    <w:p w14:paraId="5623C3FA" w14:textId="280B6282" w:rsidR="00A96971" w:rsidRDefault="00A96971">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_Toc130830749 \h </w:instrText>
      </w:r>
      <w:r>
        <w:rPr>
          <w:noProof/>
        </w:rPr>
      </w:r>
      <w:r>
        <w:rPr>
          <w:noProof/>
        </w:rPr>
        <w:fldChar w:fldCharType="separate"/>
      </w:r>
      <w:r>
        <w:rPr>
          <w:noProof/>
        </w:rPr>
        <w:t>36</w:t>
      </w:r>
      <w:r>
        <w:rPr>
          <w:noProof/>
        </w:rPr>
        <w:fldChar w:fldCharType="end"/>
      </w:r>
    </w:p>
    <w:p w14:paraId="352235AC" w14:textId="48D30D1E" w:rsidR="00A96971" w:rsidRDefault="00A96971">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_Toc130830750 \h </w:instrText>
      </w:r>
      <w:r>
        <w:rPr>
          <w:noProof/>
        </w:rPr>
      </w:r>
      <w:r>
        <w:rPr>
          <w:noProof/>
        </w:rPr>
        <w:fldChar w:fldCharType="separate"/>
      </w:r>
      <w:r>
        <w:rPr>
          <w:noProof/>
        </w:rPr>
        <w:t>36</w:t>
      </w:r>
      <w:r>
        <w:rPr>
          <w:noProof/>
        </w:rPr>
        <w:fldChar w:fldCharType="end"/>
      </w:r>
    </w:p>
    <w:p w14:paraId="7C71D7E1" w14:textId="5BC978C2" w:rsidR="00A96971" w:rsidRDefault="00A96971">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_Toc130830751 \h </w:instrText>
      </w:r>
      <w:r>
        <w:rPr>
          <w:noProof/>
        </w:rPr>
      </w:r>
      <w:r>
        <w:rPr>
          <w:noProof/>
        </w:rPr>
        <w:fldChar w:fldCharType="separate"/>
      </w:r>
      <w:r>
        <w:rPr>
          <w:noProof/>
        </w:rPr>
        <w:t>36</w:t>
      </w:r>
      <w:r>
        <w:rPr>
          <w:noProof/>
        </w:rPr>
        <w:fldChar w:fldCharType="end"/>
      </w:r>
    </w:p>
    <w:p w14:paraId="3673CF1F" w14:textId="0389A3DB" w:rsidR="00A96971" w:rsidRDefault="00A96971">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_Toc130830752 \h </w:instrText>
      </w:r>
      <w:r>
        <w:rPr>
          <w:noProof/>
        </w:rPr>
      </w:r>
      <w:r>
        <w:rPr>
          <w:noProof/>
        </w:rPr>
        <w:fldChar w:fldCharType="separate"/>
      </w:r>
      <w:r>
        <w:rPr>
          <w:noProof/>
        </w:rPr>
        <w:t>36</w:t>
      </w:r>
      <w:r>
        <w:rPr>
          <w:noProof/>
        </w:rPr>
        <w:fldChar w:fldCharType="end"/>
      </w:r>
    </w:p>
    <w:p w14:paraId="13DD9FD2" w14:textId="6018EFC2" w:rsidR="00A96971" w:rsidRDefault="00A96971">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_Toc130830753 \h </w:instrText>
      </w:r>
      <w:r>
        <w:rPr>
          <w:noProof/>
        </w:rPr>
      </w:r>
      <w:r>
        <w:rPr>
          <w:noProof/>
        </w:rPr>
        <w:fldChar w:fldCharType="separate"/>
      </w:r>
      <w:r>
        <w:rPr>
          <w:noProof/>
        </w:rPr>
        <w:t>36</w:t>
      </w:r>
      <w:r>
        <w:rPr>
          <w:noProof/>
        </w:rPr>
        <w:fldChar w:fldCharType="end"/>
      </w:r>
    </w:p>
    <w:p w14:paraId="384900AC" w14:textId="52845193" w:rsidR="00A96971" w:rsidRDefault="00A96971">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_Toc130830754 \h </w:instrText>
      </w:r>
      <w:r>
        <w:rPr>
          <w:noProof/>
        </w:rPr>
      </w:r>
      <w:r>
        <w:rPr>
          <w:noProof/>
        </w:rPr>
        <w:fldChar w:fldCharType="separate"/>
      </w:r>
      <w:r>
        <w:rPr>
          <w:noProof/>
        </w:rPr>
        <w:t>36</w:t>
      </w:r>
      <w:r>
        <w:rPr>
          <w:noProof/>
        </w:rPr>
        <w:fldChar w:fldCharType="end"/>
      </w:r>
    </w:p>
    <w:p w14:paraId="63ABA7F7" w14:textId="5EA8D9FA" w:rsidR="00A96971" w:rsidRDefault="00A96971">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_Toc130830755 \h </w:instrText>
      </w:r>
      <w:r>
        <w:rPr>
          <w:noProof/>
        </w:rPr>
      </w:r>
      <w:r>
        <w:rPr>
          <w:noProof/>
        </w:rPr>
        <w:fldChar w:fldCharType="separate"/>
      </w:r>
      <w:r>
        <w:rPr>
          <w:noProof/>
        </w:rPr>
        <w:t>36</w:t>
      </w:r>
      <w:r>
        <w:rPr>
          <w:noProof/>
        </w:rPr>
        <w:fldChar w:fldCharType="end"/>
      </w:r>
    </w:p>
    <w:p w14:paraId="4B5794A2" w14:textId="024F40A3" w:rsidR="00A96971" w:rsidRDefault="00A96971">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_Toc130830756 \h </w:instrText>
      </w:r>
      <w:r>
        <w:rPr>
          <w:noProof/>
        </w:rPr>
      </w:r>
      <w:r>
        <w:rPr>
          <w:noProof/>
        </w:rPr>
        <w:fldChar w:fldCharType="separate"/>
      </w:r>
      <w:r>
        <w:rPr>
          <w:noProof/>
        </w:rPr>
        <w:t>36</w:t>
      </w:r>
      <w:r>
        <w:rPr>
          <w:noProof/>
        </w:rPr>
        <w:fldChar w:fldCharType="end"/>
      </w:r>
    </w:p>
    <w:p w14:paraId="79EDE5E3" w14:textId="2DCA281C" w:rsidR="00A96971" w:rsidRDefault="00A96971">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_Toc130830757 \h </w:instrText>
      </w:r>
      <w:r>
        <w:rPr>
          <w:noProof/>
        </w:rPr>
      </w:r>
      <w:r>
        <w:rPr>
          <w:noProof/>
        </w:rPr>
        <w:fldChar w:fldCharType="separate"/>
      </w:r>
      <w:r>
        <w:rPr>
          <w:noProof/>
        </w:rPr>
        <w:t>37</w:t>
      </w:r>
      <w:r>
        <w:rPr>
          <w:noProof/>
        </w:rPr>
        <w:fldChar w:fldCharType="end"/>
      </w:r>
    </w:p>
    <w:p w14:paraId="369929E8" w14:textId="0396FDBF" w:rsidR="00A96971" w:rsidRDefault="00A9697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Nmbsmf_MBSSession Service API</w:t>
      </w:r>
      <w:r>
        <w:rPr>
          <w:noProof/>
        </w:rPr>
        <w:tab/>
      </w:r>
      <w:r>
        <w:rPr>
          <w:noProof/>
        </w:rPr>
        <w:fldChar w:fldCharType="begin" w:fldLock="1"/>
      </w:r>
      <w:r>
        <w:rPr>
          <w:noProof/>
        </w:rPr>
        <w:instrText xml:space="preserve"> PAGEREF _Toc130830758 \h </w:instrText>
      </w:r>
      <w:r>
        <w:rPr>
          <w:noProof/>
        </w:rPr>
      </w:r>
      <w:r>
        <w:rPr>
          <w:noProof/>
        </w:rPr>
        <w:fldChar w:fldCharType="separate"/>
      </w:r>
      <w:r>
        <w:rPr>
          <w:noProof/>
        </w:rPr>
        <w:t>37</w:t>
      </w:r>
      <w:r>
        <w:rPr>
          <w:noProof/>
        </w:rPr>
        <w:fldChar w:fldCharType="end"/>
      </w:r>
    </w:p>
    <w:p w14:paraId="2CE96740" w14:textId="47EF8F35" w:rsidR="00A96971" w:rsidRDefault="00A96971">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_Toc130830759 \h </w:instrText>
      </w:r>
      <w:r>
        <w:rPr>
          <w:noProof/>
        </w:rPr>
      </w:r>
      <w:r>
        <w:rPr>
          <w:noProof/>
        </w:rPr>
        <w:fldChar w:fldCharType="separate"/>
      </w:r>
      <w:r>
        <w:rPr>
          <w:noProof/>
        </w:rPr>
        <w:t>37</w:t>
      </w:r>
      <w:r>
        <w:rPr>
          <w:noProof/>
        </w:rPr>
        <w:fldChar w:fldCharType="end"/>
      </w:r>
    </w:p>
    <w:p w14:paraId="112ABE0C" w14:textId="54A5D72F" w:rsidR="00A96971" w:rsidRDefault="00A9697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_Toc130830760 \h </w:instrText>
      </w:r>
      <w:r>
        <w:rPr>
          <w:noProof/>
        </w:rPr>
      </w:r>
      <w:r>
        <w:rPr>
          <w:noProof/>
        </w:rPr>
        <w:fldChar w:fldCharType="separate"/>
      </w:r>
      <w:r>
        <w:rPr>
          <w:noProof/>
        </w:rPr>
        <w:t>37</w:t>
      </w:r>
      <w:r>
        <w:rPr>
          <w:noProof/>
        </w:rPr>
        <w:fldChar w:fldCharType="end"/>
      </w:r>
    </w:p>
    <w:p w14:paraId="2FC983E3" w14:textId="28AD7FFA" w:rsidR="00A96971" w:rsidRDefault="00A96971">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_Toc130830761 \h </w:instrText>
      </w:r>
      <w:r>
        <w:rPr>
          <w:noProof/>
        </w:rPr>
      </w:r>
      <w:r>
        <w:rPr>
          <w:noProof/>
        </w:rPr>
        <w:fldChar w:fldCharType="separate"/>
      </w:r>
      <w:r>
        <w:rPr>
          <w:noProof/>
        </w:rPr>
        <w:t>37</w:t>
      </w:r>
      <w:r>
        <w:rPr>
          <w:noProof/>
        </w:rPr>
        <w:fldChar w:fldCharType="end"/>
      </w:r>
    </w:p>
    <w:p w14:paraId="60D577C6" w14:textId="07DAFFD5" w:rsidR="00A96971" w:rsidRDefault="00A96971">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_Toc130830762 \h </w:instrText>
      </w:r>
      <w:r>
        <w:rPr>
          <w:noProof/>
        </w:rPr>
      </w:r>
      <w:r>
        <w:rPr>
          <w:noProof/>
        </w:rPr>
        <w:fldChar w:fldCharType="separate"/>
      </w:r>
      <w:r>
        <w:rPr>
          <w:noProof/>
        </w:rPr>
        <w:t>38</w:t>
      </w:r>
      <w:r>
        <w:rPr>
          <w:noProof/>
        </w:rPr>
        <w:fldChar w:fldCharType="end"/>
      </w:r>
    </w:p>
    <w:p w14:paraId="7860DEBD" w14:textId="1D97F31D" w:rsidR="00A96971" w:rsidRDefault="00A96971">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_Toc130830763 \h </w:instrText>
      </w:r>
      <w:r>
        <w:rPr>
          <w:noProof/>
        </w:rPr>
      </w:r>
      <w:r>
        <w:rPr>
          <w:noProof/>
        </w:rPr>
        <w:fldChar w:fldCharType="separate"/>
      </w:r>
      <w:r>
        <w:rPr>
          <w:noProof/>
        </w:rPr>
        <w:t>38</w:t>
      </w:r>
      <w:r>
        <w:rPr>
          <w:noProof/>
        </w:rPr>
        <w:fldChar w:fldCharType="end"/>
      </w:r>
    </w:p>
    <w:p w14:paraId="374DE382" w14:textId="5D771798" w:rsidR="00A96971" w:rsidRDefault="00A96971">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_Toc130830764 \h </w:instrText>
      </w:r>
      <w:r>
        <w:rPr>
          <w:noProof/>
        </w:rPr>
      </w:r>
      <w:r>
        <w:rPr>
          <w:noProof/>
        </w:rPr>
        <w:fldChar w:fldCharType="separate"/>
      </w:r>
      <w:r>
        <w:rPr>
          <w:noProof/>
        </w:rPr>
        <w:t>38</w:t>
      </w:r>
      <w:r>
        <w:rPr>
          <w:noProof/>
        </w:rPr>
        <w:fldChar w:fldCharType="end"/>
      </w:r>
    </w:p>
    <w:p w14:paraId="421DCCF7" w14:textId="67666267" w:rsidR="00A96971" w:rsidRDefault="00A96971">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_Toc130830765 \h </w:instrText>
      </w:r>
      <w:r>
        <w:rPr>
          <w:noProof/>
        </w:rPr>
      </w:r>
      <w:r>
        <w:rPr>
          <w:noProof/>
        </w:rPr>
        <w:fldChar w:fldCharType="separate"/>
      </w:r>
      <w:r>
        <w:rPr>
          <w:noProof/>
        </w:rPr>
        <w:t>38</w:t>
      </w:r>
      <w:r>
        <w:rPr>
          <w:noProof/>
        </w:rPr>
        <w:fldChar w:fldCharType="end"/>
      </w:r>
    </w:p>
    <w:p w14:paraId="0C4CF84D" w14:textId="584EDE66" w:rsidR="00A96971" w:rsidRDefault="00A96971">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_Toc130830766 \h </w:instrText>
      </w:r>
      <w:r>
        <w:rPr>
          <w:noProof/>
        </w:rPr>
      </w:r>
      <w:r>
        <w:rPr>
          <w:noProof/>
        </w:rPr>
        <w:fldChar w:fldCharType="separate"/>
      </w:r>
      <w:r>
        <w:rPr>
          <w:noProof/>
        </w:rPr>
        <w:t>38</w:t>
      </w:r>
      <w:r>
        <w:rPr>
          <w:noProof/>
        </w:rPr>
        <w:fldChar w:fldCharType="end"/>
      </w:r>
    </w:p>
    <w:p w14:paraId="7FDE49E8" w14:textId="05C80828" w:rsidR="00A96971" w:rsidRDefault="00A96971">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_Toc130830767 \h </w:instrText>
      </w:r>
      <w:r>
        <w:rPr>
          <w:noProof/>
        </w:rPr>
      </w:r>
      <w:r>
        <w:rPr>
          <w:noProof/>
        </w:rPr>
        <w:fldChar w:fldCharType="separate"/>
      </w:r>
      <w:r>
        <w:rPr>
          <w:noProof/>
        </w:rPr>
        <w:t>39</w:t>
      </w:r>
      <w:r>
        <w:rPr>
          <w:noProof/>
        </w:rPr>
        <w:fldChar w:fldCharType="end"/>
      </w:r>
    </w:p>
    <w:p w14:paraId="0DC6425E" w14:textId="629CADBF" w:rsidR="00A96971" w:rsidRDefault="00A96971">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_Toc130830768 \h </w:instrText>
      </w:r>
      <w:r>
        <w:rPr>
          <w:noProof/>
        </w:rPr>
      </w:r>
      <w:r>
        <w:rPr>
          <w:noProof/>
        </w:rPr>
        <w:fldChar w:fldCharType="separate"/>
      </w:r>
      <w:r>
        <w:rPr>
          <w:noProof/>
        </w:rPr>
        <w:t>39</w:t>
      </w:r>
      <w:r>
        <w:rPr>
          <w:noProof/>
        </w:rPr>
        <w:fldChar w:fldCharType="end"/>
      </w:r>
    </w:p>
    <w:p w14:paraId="09ECD802" w14:textId="4317B1DC" w:rsidR="00A96971" w:rsidRDefault="00A96971">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MBS sessions collection (Collection)</w:t>
      </w:r>
      <w:r>
        <w:rPr>
          <w:noProof/>
        </w:rPr>
        <w:tab/>
      </w:r>
      <w:r>
        <w:rPr>
          <w:noProof/>
        </w:rPr>
        <w:fldChar w:fldCharType="begin" w:fldLock="1"/>
      </w:r>
      <w:r>
        <w:rPr>
          <w:noProof/>
        </w:rPr>
        <w:instrText xml:space="preserve"> PAGEREF _Toc130830769 \h </w:instrText>
      </w:r>
      <w:r>
        <w:rPr>
          <w:noProof/>
        </w:rPr>
      </w:r>
      <w:r>
        <w:rPr>
          <w:noProof/>
        </w:rPr>
        <w:fldChar w:fldCharType="separate"/>
      </w:r>
      <w:r>
        <w:rPr>
          <w:noProof/>
        </w:rPr>
        <w:t>40</w:t>
      </w:r>
      <w:r>
        <w:rPr>
          <w:noProof/>
        </w:rPr>
        <w:fldChar w:fldCharType="end"/>
      </w:r>
    </w:p>
    <w:p w14:paraId="5E277F9E" w14:textId="1129CF30" w:rsidR="00A96971" w:rsidRDefault="00A96971">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_Toc130830770 \h </w:instrText>
      </w:r>
      <w:r>
        <w:rPr>
          <w:noProof/>
        </w:rPr>
      </w:r>
      <w:r>
        <w:rPr>
          <w:noProof/>
        </w:rPr>
        <w:fldChar w:fldCharType="separate"/>
      </w:r>
      <w:r>
        <w:rPr>
          <w:noProof/>
        </w:rPr>
        <w:t>40</w:t>
      </w:r>
      <w:r>
        <w:rPr>
          <w:noProof/>
        </w:rPr>
        <w:fldChar w:fldCharType="end"/>
      </w:r>
    </w:p>
    <w:p w14:paraId="2C57C7C3" w14:textId="5E96E6FC" w:rsidR="00A96971" w:rsidRDefault="00A96971">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_Toc130830771 \h </w:instrText>
      </w:r>
      <w:r>
        <w:rPr>
          <w:noProof/>
        </w:rPr>
      </w:r>
      <w:r>
        <w:rPr>
          <w:noProof/>
        </w:rPr>
        <w:fldChar w:fldCharType="separate"/>
      </w:r>
      <w:r>
        <w:rPr>
          <w:noProof/>
        </w:rPr>
        <w:t>40</w:t>
      </w:r>
      <w:r>
        <w:rPr>
          <w:noProof/>
        </w:rPr>
        <w:fldChar w:fldCharType="end"/>
      </w:r>
    </w:p>
    <w:p w14:paraId="3E9744E1" w14:textId="6C0D1E70" w:rsidR="00A96971" w:rsidRDefault="00A96971">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_Toc130830772 \h </w:instrText>
      </w:r>
      <w:r>
        <w:rPr>
          <w:noProof/>
        </w:rPr>
      </w:r>
      <w:r>
        <w:rPr>
          <w:noProof/>
        </w:rPr>
        <w:fldChar w:fldCharType="separate"/>
      </w:r>
      <w:r>
        <w:rPr>
          <w:noProof/>
        </w:rPr>
        <w:t>40</w:t>
      </w:r>
      <w:r>
        <w:rPr>
          <w:noProof/>
        </w:rPr>
        <w:fldChar w:fldCharType="end"/>
      </w:r>
    </w:p>
    <w:p w14:paraId="4C3A38B0" w14:textId="28FD75DA" w:rsidR="00A96971" w:rsidRDefault="00A96971">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_Toc130830773 \h </w:instrText>
      </w:r>
      <w:r>
        <w:rPr>
          <w:noProof/>
        </w:rPr>
      </w:r>
      <w:r>
        <w:rPr>
          <w:noProof/>
        </w:rPr>
        <w:fldChar w:fldCharType="separate"/>
      </w:r>
      <w:r>
        <w:rPr>
          <w:noProof/>
        </w:rPr>
        <w:t>45</w:t>
      </w:r>
      <w:r>
        <w:rPr>
          <w:noProof/>
        </w:rPr>
        <w:fldChar w:fldCharType="end"/>
      </w:r>
    </w:p>
    <w:p w14:paraId="709DA6AE" w14:textId="2B27CE60" w:rsidR="00A96971" w:rsidRDefault="00A96971">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Individual MBS session (Document)</w:t>
      </w:r>
      <w:r>
        <w:rPr>
          <w:noProof/>
        </w:rPr>
        <w:tab/>
      </w:r>
      <w:r>
        <w:rPr>
          <w:noProof/>
        </w:rPr>
        <w:fldChar w:fldCharType="begin" w:fldLock="1"/>
      </w:r>
      <w:r>
        <w:rPr>
          <w:noProof/>
        </w:rPr>
        <w:instrText xml:space="preserve"> PAGEREF _Toc130830774 \h </w:instrText>
      </w:r>
      <w:r>
        <w:rPr>
          <w:noProof/>
        </w:rPr>
      </w:r>
      <w:r>
        <w:rPr>
          <w:noProof/>
        </w:rPr>
        <w:fldChar w:fldCharType="separate"/>
      </w:r>
      <w:r>
        <w:rPr>
          <w:noProof/>
        </w:rPr>
        <w:t>47</w:t>
      </w:r>
      <w:r>
        <w:rPr>
          <w:noProof/>
        </w:rPr>
        <w:fldChar w:fldCharType="end"/>
      </w:r>
    </w:p>
    <w:p w14:paraId="6B104CE1" w14:textId="26F761B3" w:rsidR="00A96971" w:rsidRDefault="00A96971">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_Toc130830775 \h </w:instrText>
      </w:r>
      <w:r>
        <w:rPr>
          <w:noProof/>
        </w:rPr>
      </w:r>
      <w:r>
        <w:rPr>
          <w:noProof/>
        </w:rPr>
        <w:fldChar w:fldCharType="separate"/>
      </w:r>
      <w:r>
        <w:rPr>
          <w:noProof/>
        </w:rPr>
        <w:t>47</w:t>
      </w:r>
      <w:r>
        <w:rPr>
          <w:noProof/>
        </w:rPr>
        <w:fldChar w:fldCharType="end"/>
      </w:r>
    </w:p>
    <w:p w14:paraId="6B6254B0" w14:textId="7125F1C3" w:rsidR="00A96971" w:rsidRDefault="00A96971">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_Toc130830776 \h </w:instrText>
      </w:r>
      <w:r>
        <w:rPr>
          <w:noProof/>
        </w:rPr>
      </w:r>
      <w:r>
        <w:rPr>
          <w:noProof/>
        </w:rPr>
        <w:fldChar w:fldCharType="separate"/>
      </w:r>
      <w:r>
        <w:rPr>
          <w:noProof/>
        </w:rPr>
        <w:t>47</w:t>
      </w:r>
      <w:r>
        <w:rPr>
          <w:noProof/>
        </w:rPr>
        <w:fldChar w:fldCharType="end"/>
      </w:r>
    </w:p>
    <w:p w14:paraId="3657D501" w14:textId="6C9EA40E" w:rsidR="00A96971" w:rsidRDefault="00A96971">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_Toc130830777 \h </w:instrText>
      </w:r>
      <w:r>
        <w:rPr>
          <w:noProof/>
        </w:rPr>
      </w:r>
      <w:r>
        <w:rPr>
          <w:noProof/>
        </w:rPr>
        <w:fldChar w:fldCharType="separate"/>
      </w:r>
      <w:r>
        <w:rPr>
          <w:noProof/>
        </w:rPr>
        <w:t>47</w:t>
      </w:r>
      <w:r>
        <w:rPr>
          <w:noProof/>
        </w:rPr>
        <w:fldChar w:fldCharType="end"/>
      </w:r>
    </w:p>
    <w:p w14:paraId="629364F2" w14:textId="16F0993F" w:rsidR="00A96971" w:rsidRDefault="00A96971">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_Toc130830778 \h </w:instrText>
      </w:r>
      <w:r>
        <w:rPr>
          <w:noProof/>
        </w:rPr>
      </w:r>
      <w:r>
        <w:rPr>
          <w:noProof/>
        </w:rPr>
        <w:fldChar w:fldCharType="separate"/>
      </w:r>
      <w:r>
        <w:rPr>
          <w:noProof/>
        </w:rPr>
        <w:t>51</w:t>
      </w:r>
      <w:r>
        <w:rPr>
          <w:noProof/>
        </w:rPr>
        <w:fldChar w:fldCharType="end"/>
      </w:r>
    </w:p>
    <w:p w14:paraId="4B949319" w14:textId="3117A3E8" w:rsidR="00A96971" w:rsidRDefault="00A96971">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Subscriptions collection for MBS sessions (Collection)</w:t>
      </w:r>
      <w:r>
        <w:rPr>
          <w:noProof/>
        </w:rPr>
        <w:tab/>
      </w:r>
      <w:r>
        <w:rPr>
          <w:noProof/>
        </w:rPr>
        <w:fldChar w:fldCharType="begin" w:fldLock="1"/>
      </w:r>
      <w:r>
        <w:rPr>
          <w:noProof/>
        </w:rPr>
        <w:instrText xml:space="preserve"> PAGEREF _Toc130830779 \h </w:instrText>
      </w:r>
      <w:r>
        <w:rPr>
          <w:noProof/>
        </w:rPr>
      </w:r>
      <w:r>
        <w:rPr>
          <w:noProof/>
        </w:rPr>
        <w:fldChar w:fldCharType="separate"/>
      </w:r>
      <w:r>
        <w:rPr>
          <w:noProof/>
        </w:rPr>
        <w:t>51</w:t>
      </w:r>
      <w:r>
        <w:rPr>
          <w:noProof/>
        </w:rPr>
        <w:fldChar w:fldCharType="end"/>
      </w:r>
    </w:p>
    <w:p w14:paraId="1DDBF13D" w14:textId="24D7C43A" w:rsidR="00A96971" w:rsidRDefault="00A96971">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_Toc130830780 \h </w:instrText>
      </w:r>
      <w:r>
        <w:rPr>
          <w:noProof/>
        </w:rPr>
      </w:r>
      <w:r>
        <w:rPr>
          <w:noProof/>
        </w:rPr>
        <w:fldChar w:fldCharType="separate"/>
      </w:r>
      <w:r>
        <w:rPr>
          <w:noProof/>
        </w:rPr>
        <w:t>51</w:t>
      </w:r>
      <w:r>
        <w:rPr>
          <w:noProof/>
        </w:rPr>
        <w:fldChar w:fldCharType="end"/>
      </w:r>
    </w:p>
    <w:p w14:paraId="19C26BC2" w14:textId="4E7FEC5C" w:rsidR="00A96971" w:rsidRDefault="00A96971">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_Toc130830781 \h </w:instrText>
      </w:r>
      <w:r>
        <w:rPr>
          <w:noProof/>
        </w:rPr>
      </w:r>
      <w:r>
        <w:rPr>
          <w:noProof/>
        </w:rPr>
        <w:fldChar w:fldCharType="separate"/>
      </w:r>
      <w:r>
        <w:rPr>
          <w:noProof/>
        </w:rPr>
        <w:t>52</w:t>
      </w:r>
      <w:r>
        <w:rPr>
          <w:noProof/>
        </w:rPr>
        <w:fldChar w:fldCharType="end"/>
      </w:r>
    </w:p>
    <w:p w14:paraId="52ACA69A" w14:textId="0E70C62C" w:rsidR="00A96971" w:rsidRDefault="00A96971">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_Toc130830782 \h </w:instrText>
      </w:r>
      <w:r>
        <w:rPr>
          <w:noProof/>
        </w:rPr>
      </w:r>
      <w:r>
        <w:rPr>
          <w:noProof/>
        </w:rPr>
        <w:fldChar w:fldCharType="separate"/>
      </w:r>
      <w:r>
        <w:rPr>
          <w:noProof/>
        </w:rPr>
        <w:t>52</w:t>
      </w:r>
      <w:r>
        <w:rPr>
          <w:noProof/>
        </w:rPr>
        <w:fldChar w:fldCharType="end"/>
      </w:r>
    </w:p>
    <w:p w14:paraId="44803378" w14:textId="1A7D7CE9" w:rsidR="00A96971" w:rsidRDefault="00A96971">
      <w:pPr>
        <w:pStyle w:val="TOC5"/>
        <w:rPr>
          <w:rFonts w:asciiTheme="minorHAnsi" w:eastAsiaTheme="minorEastAsia" w:hAnsiTheme="minorHAnsi" w:cstheme="minorBidi"/>
          <w:noProof/>
          <w:sz w:val="22"/>
          <w:szCs w:val="22"/>
          <w:lang w:eastAsia="en-GB"/>
        </w:rPr>
      </w:pPr>
      <w:r>
        <w:rPr>
          <w:noProof/>
        </w:rPr>
        <w:t>6.2.3.4.4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_Toc130830783 \h </w:instrText>
      </w:r>
      <w:r>
        <w:rPr>
          <w:noProof/>
        </w:rPr>
      </w:r>
      <w:r>
        <w:rPr>
          <w:noProof/>
        </w:rPr>
        <w:fldChar w:fldCharType="separate"/>
      </w:r>
      <w:r>
        <w:rPr>
          <w:noProof/>
        </w:rPr>
        <w:t>54</w:t>
      </w:r>
      <w:r>
        <w:rPr>
          <w:noProof/>
        </w:rPr>
        <w:fldChar w:fldCharType="end"/>
      </w:r>
    </w:p>
    <w:p w14:paraId="05434E0D" w14:textId="63C7FB22" w:rsidR="00A96971" w:rsidRDefault="00A96971">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Individual subscription for an MBS session (Document)</w:t>
      </w:r>
      <w:r>
        <w:rPr>
          <w:noProof/>
        </w:rPr>
        <w:tab/>
      </w:r>
      <w:r>
        <w:rPr>
          <w:noProof/>
        </w:rPr>
        <w:fldChar w:fldCharType="begin" w:fldLock="1"/>
      </w:r>
      <w:r>
        <w:rPr>
          <w:noProof/>
        </w:rPr>
        <w:instrText xml:space="preserve"> PAGEREF _Toc130830784 \h </w:instrText>
      </w:r>
      <w:r>
        <w:rPr>
          <w:noProof/>
        </w:rPr>
      </w:r>
      <w:r>
        <w:rPr>
          <w:noProof/>
        </w:rPr>
        <w:fldChar w:fldCharType="separate"/>
      </w:r>
      <w:r>
        <w:rPr>
          <w:noProof/>
        </w:rPr>
        <w:t>54</w:t>
      </w:r>
      <w:r>
        <w:rPr>
          <w:noProof/>
        </w:rPr>
        <w:fldChar w:fldCharType="end"/>
      </w:r>
    </w:p>
    <w:p w14:paraId="0215F8D5" w14:textId="3D0630D8" w:rsidR="00A96971" w:rsidRDefault="00A96971">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_Toc130830785 \h </w:instrText>
      </w:r>
      <w:r>
        <w:rPr>
          <w:noProof/>
        </w:rPr>
      </w:r>
      <w:r>
        <w:rPr>
          <w:noProof/>
        </w:rPr>
        <w:fldChar w:fldCharType="separate"/>
      </w:r>
      <w:r>
        <w:rPr>
          <w:noProof/>
        </w:rPr>
        <w:t>54</w:t>
      </w:r>
      <w:r>
        <w:rPr>
          <w:noProof/>
        </w:rPr>
        <w:fldChar w:fldCharType="end"/>
      </w:r>
    </w:p>
    <w:p w14:paraId="1FF7A805" w14:textId="320D9644" w:rsidR="00A96971" w:rsidRDefault="00A96971">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_Toc130830786 \h </w:instrText>
      </w:r>
      <w:r>
        <w:rPr>
          <w:noProof/>
        </w:rPr>
      </w:r>
      <w:r>
        <w:rPr>
          <w:noProof/>
        </w:rPr>
        <w:fldChar w:fldCharType="separate"/>
      </w:r>
      <w:r>
        <w:rPr>
          <w:noProof/>
        </w:rPr>
        <w:t>54</w:t>
      </w:r>
      <w:r>
        <w:rPr>
          <w:noProof/>
        </w:rPr>
        <w:fldChar w:fldCharType="end"/>
      </w:r>
    </w:p>
    <w:p w14:paraId="7AF59AD6" w14:textId="34E8D7BA" w:rsidR="00A96971" w:rsidRDefault="00A96971">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_Toc130830787 \h </w:instrText>
      </w:r>
      <w:r>
        <w:rPr>
          <w:noProof/>
        </w:rPr>
      </w:r>
      <w:r>
        <w:rPr>
          <w:noProof/>
        </w:rPr>
        <w:fldChar w:fldCharType="separate"/>
      </w:r>
      <w:r>
        <w:rPr>
          <w:noProof/>
        </w:rPr>
        <w:t>54</w:t>
      </w:r>
      <w:r>
        <w:rPr>
          <w:noProof/>
        </w:rPr>
        <w:fldChar w:fldCharType="end"/>
      </w:r>
    </w:p>
    <w:p w14:paraId="3B41FE7A" w14:textId="76F6D4DB" w:rsidR="00A96971" w:rsidRDefault="00A96971">
      <w:pPr>
        <w:pStyle w:val="TOC5"/>
        <w:rPr>
          <w:rFonts w:asciiTheme="minorHAnsi" w:eastAsiaTheme="minorEastAsia" w:hAnsiTheme="minorHAnsi" w:cstheme="minorBidi"/>
          <w:noProof/>
          <w:sz w:val="22"/>
          <w:szCs w:val="22"/>
          <w:lang w:eastAsia="en-GB"/>
        </w:rPr>
      </w:pPr>
      <w:r>
        <w:rPr>
          <w:noProof/>
        </w:rPr>
        <w:t>6.2.3.5.4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_Toc130830788 \h </w:instrText>
      </w:r>
      <w:r>
        <w:rPr>
          <w:noProof/>
        </w:rPr>
      </w:r>
      <w:r>
        <w:rPr>
          <w:noProof/>
        </w:rPr>
        <w:fldChar w:fldCharType="separate"/>
      </w:r>
      <w:r>
        <w:rPr>
          <w:noProof/>
        </w:rPr>
        <w:t>57</w:t>
      </w:r>
      <w:r>
        <w:rPr>
          <w:noProof/>
        </w:rPr>
        <w:fldChar w:fldCharType="end"/>
      </w:r>
    </w:p>
    <w:p w14:paraId="6DCC562D" w14:textId="07E5D39B" w:rsidR="00A96971" w:rsidRDefault="00A96971">
      <w:pPr>
        <w:pStyle w:val="TOC4"/>
        <w:rPr>
          <w:rFonts w:asciiTheme="minorHAnsi" w:eastAsiaTheme="minorEastAsia" w:hAnsiTheme="minorHAnsi" w:cstheme="minorBidi"/>
          <w:noProof/>
          <w:sz w:val="22"/>
          <w:szCs w:val="22"/>
          <w:lang w:eastAsia="en-GB"/>
        </w:rPr>
      </w:pPr>
      <w:r>
        <w:rPr>
          <w:noProof/>
        </w:rPr>
        <w:t>6.2.3.6</w:t>
      </w:r>
      <w:r>
        <w:rPr>
          <w:rFonts w:asciiTheme="minorHAnsi" w:eastAsiaTheme="minorEastAsia" w:hAnsiTheme="minorHAnsi" w:cstheme="minorBidi"/>
          <w:noProof/>
          <w:sz w:val="22"/>
          <w:szCs w:val="22"/>
          <w:lang w:eastAsia="en-GB"/>
        </w:rPr>
        <w:tab/>
      </w:r>
      <w:r>
        <w:rPr>
          <w:noProof/>
        </w:rPr>
        <w:t>Resource: Subscriptions collection for MBS contexts (Collection)</w:t>
      </w:r>
      <w:r>
        <w:rPr>
          <w:noProof/>
        </w:rPr>
        <w:tab/>
      </w:r>
      <w:r>
        <w:rPr>
          <w:noProof/>
        </w:rPr>
        <w:fldChar w:fldCharType="begin" w:fldLock="1"/>
      </w:r>
      <w:r>
        <w:rPr>
          <w:noProof/>
        </w:rPr>
        <w:instrText xml:space="preserve"> PAGEREF _Toc130830789 \h </w:instrText>
      </w:r>
      <w:r>
        <w:rPr>
          <w:noProof/>
        </w:rPr>
      </w:r>
      <w:r>
        <w:rPr>
          <w:noProof/>
        </w:rPr>
        <w:fldChar w:fldCharType="separate"/>
      </w:r>
      <w:r>
        <w:rPr>
          <w:noProof/>
        </w:rPr>
        <w:t>57</w:t>
      </w:r>
      <w:r>
        <w:rPr>
          <w:noProof/>
        </w:rPr>
        <w:fldChar w:fldCharType="end"/>
      </w:r>
    </w:p>
    <w:p w14:paraId="5312DD9B" w14:textId="7F9BB6EB" w:rsidR="00A96971" w:rsidRDefault="00A96971">
      <w:pPr>
        <w:pStyle w:val="TOC5"/>
        <w:rPr>
          <w:rFonts w:asciiTheme="minorHAnsi" w:eastAsiaTheme="minorEastAsia" w:hAnsiTheme="minorHAnsi" w:cstheme="minorBidi"/>
          <w:noProof/>
          <w:sz w:val="22"/>
          <w:szCs w:val="22"/>
          <w:lang w:eastAsia="en-GB"/>
        </w:rPr>
      </w:pPr>
      <w:r>
        <w:rPr>
          <w:noProof/>
        </w:rPr>
        <w:t>6.2.3.6.1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_Toc130830790 \h </w:instrText>
      </w:r>
      <w:r>
        <w:rPr>
          <w:noProof/>
        </w:rPr>
      </w:r>
      <w:r>
        <w:rPr>
          <w:noProof/>
        </w:rPr>
        <w:fldChar w:fldCharType="separate"/>
      </w:r>
      <w:r>
        <w:rPr>
          <w:noProof/>
        </w:rPr>
        <w:t>57</w:t>
      </w:r>
      <w:r>
        <w:rPr>
          <w:noProof/>
        </w:rPr>
        <w:fldChar w:fldCharType="end"/>
      </w:r>
    </w:p>
    <w:p w14:paraId="15CC5475" w14:textId="6F6B8F47" w:rsidR="00A96971" w:rsidRDefault="00A96971">
      <w:pPr>
        <w:pStyle w:val="TOC5"/>
        <w:rPr>
          <w:rFonts w:asciiTheme="minorHAnsi" w:eastAsiaTheme="minorEastAsia" w:hAnsiTheme="minorHAnsi" w:cstheme="minorBidi"/>
          <w:noProof/>
          <w:sz w:val="22"/>
          <w:szCs w:val="22"/>
          <w:lang w:eastAsia="en-GB"/>
        </w:rPr>
      </w:pPr>
      <w:r>
        <w:rPr>
          <w:noProof/>
        </w:rPr>
        <w:t>6.2.3.6.2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_Toc130830791 \h </w:instrText>
      </w:r>
      <w:r>
        <w:rPr>
          <w:noProof/>
        </w:rPr>
      </w:r>
      <w:r>
        <w:rPr>
          <w:noProof/>
        </w:rPr>
        <w:fldChar w:fldCharType="separate"/>
      </w:r>
      <w:r>
        <w:rPr>
          <w:noProof/>
        </w:rPr>
        <w:t>57</w:t>
      </w:r>
      <w:r>
        <w:rPr>
          <w:noProof/>
        </w:rPr>
        <w:fldChar w:fldCharType="end"/>
      </w:r>
    </w:p>
    <w:p w14:paraId="5AD0DB7A" w14:textId="76610889" w:rsidR="00A96971" w:rsidRDefault="00A96971">
      <w:pPr>
        <w:pStyle w:val="TOC5"/>
        <w:rPr>
          <w:rFonts w:asciiTheme="minorHAnsi" w:eastAsiaTheme="minorEastAsia" w:hAnsiTheme="minorHAnsi" w:cstheme="minorBidi"/>
          <w:noProof/>
          <w:sz w:val="22"/>
          <w:szCs w:val="22"/>
          <w:lang w:eastAsia="en-GB"/>
        </w:rPr>
      </w:pPr>
      <w:r>
        <w:rPr>
          <w:noProof/>
        </w:rPr>
        <w:lastRenderedPageBreak/>
        <w:t>6.2.3.6.3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_Toc130830792 \h </w:instrText>
      </w:r>
      <w:r>
        <w:rPr>
          <w:noProof/>
        </w:rPr>
      </w:r>
      <w:r>
        <w:rPr>
          <w:noProof/>
        </w:rPr>
        <w:fldChar w:fldCharType="separate"/>
      </w:r>
      <w:r>
        <w:rPr>
          <w:noProof/>
        </w:rPr>
        <w:t>57</w:t>
      </w:r>
      <w:r>
        <w:rPr>
          <w:noProof/>
        </w:rPr>
        <w:fldChar w:fldCharType="end"/>
      </w:r>
    </w:p>
    <w:p w14:paraId="1980C265" w14:textId="2229642D" w:rsidR="00A96971" w:rsidRDefault="00A96971">
      <w:pPr>
        <w:pStyle w:val="TOC5"/>
        <w:rPr>
          <w:rFonts w:asciiTheme="minorHAnsi" w:eastAsiaTheme="minorEastAsia" w:hAnsiTheme="minorHAnsi" w:cstheme="minorBidi"/>
          <w:noProof/>
          <w:sz w:val="22"/>
          <w:szCs w:val="22"/>
          <w:lang w:eastAsia="en-GB"/>
        </w:rPr>
      </w:pPr>
      <w:r>
        <w:rPr>
          <w:noProof/>
        </w:rPr>
        <w:t>6.2.3.6.4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_Toc130830793 \h </w:instrText>
      </w:r>
      <w:r>
        <w:rPr>
          <w:noProof/>
        </w:rPr>
      </w:r>
      <w:r>
        <w:rPr>
          <w:noProof/>
        </w:rPr>
        <w:fldChar w:fldCharType="separate"/>
      </w:r>
      <w:r>
        <w:rPr>
          <w:noProof/>
        </w:rPr>
        <w:t>59</w:t>
      </w:r>
      <w:r>
        <w:rPr>
          <w:noProof/>
        </w:rPr>
        <w:fldChar w:fldCharType="end"/>
      </w:r>
    </w:p>
    <w:p w14:paraId="7BAE65D1" w14:textId="1C02D4FF" w:rsidR="00A96971" w:rsidRDefault="00A96971">
      <w:pPr>
        <w:pStyle w:val="TOC4"/>
        <w:rPr>
          <w:rFonts w:asciiTheme="minorHAnsi" w:eastAsiaTheme="minorEastAsia" w:hAnsiTheme="minorHAnsi" w:cstheme="minorBidi"/>
          <w:noProof/>
          <w:sz w:val="22"/>
          <w:szCs w:val="22"/>
          <w:lang w:eastAsia="en-GB"/>
        </w:rPr>
      </w:pPr>
      <w:r>
        <w:rPr>
          <w:noProof/>
        </w:rPr>
        <w:t>6.2.3.7</w:t>
      </w:r>
      <w:r>
        <w:rPr>
          <w:rFonts w:asciiTheme="minorHAnsi" w:eastAsiaTheme="minorEastAsia" w:hAnsiTheme="minorHAnsi" w:cstheme="minorBidi"/>
          <w:noProof/>
          <w:sz w:val="22"/>
          <w:szCs w:val="22"/>
          <w:lang w:eastAsia="en-GB"/>
        </w:rPr>
        <w:tab/>
      </w:r>
      <w:r>
        <w:rPr>
          <w:noProof/>
        </w:rPr>
        <w:t>Resource: Individual subscription for an MBS context (Document)</w:t>
      </w:r>
      <w:r>
        <w:rPr>
          <w:noProof/>
        </w:rPr>
        <w:tab/>
      </w:r>
      <w:r>
        <w:rPr>
          <w:noProof/>
        </w:rPr>
        <w:fldChar w:fldCharType="begin" w:fldLock="1"/>
      </w:r>
      <w:r>
        <w:rPr>
          <w:noProof/>
        </w:rPr>
        <w:instrText xml:space="preserve"> PAGEREF _Toc130830794 \h </w:instrText>
      </w:r>
      <w:r>
        <w:rPr>
          <w:noProof/>
        </w:rPr>
      </w:r>
      <w:r>
        <w:rPr>
          <w:noProof/>
        </w:rPr>
        <w:fldChar w:fldCharType="separate"/>
      </w:r>
      <w:r>
        <w:rPr>
          <w:noProof/>
        </w:rPr>
        <w:t>59</w:t>
      </w:r>
      <w:r>
        <w:rPr>
          <w:noProof/>
        </w:rPr>
        <w:fldChar w:fldCharType="end"/>
      </w:r>
    </w:p>
    <w:p w14:paraId="6C850DEA" w14:textId="09735DCC" w:rsidR="00A96971" w:rsidRDefault="00A96971">
      <w:pPr>
        <w:pStyle w:val="TOC5"/>
        <w:rPr>
          <w:rFonts w:asciiTheme="minorHAnsi" w:eastAsiaTheme="minorEastAsia" w:hAnsiTheme="minorHAnsi" w:cstheme="minorBidi"/>
          <w:noProof/>
          <w:sz w:val="22"/>
          <w:szCs w:val="22"/>
          <w:lang w:eastAsia="en-GB"/>
        </w:rPr>
      </w:pPr>
      <w:r>
        <w:rPr>
          <w:noProof/>
        </w:rPr>
        <w:t>6.2.3.7.1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_Toc130830795 \h </w:instrText>
      </w:r>
      <w:r>
        <w:rPr>
          <w:noProof/>
        </w:rPr>
      </w:r>
      <w:r>
        <w:rPr>
          <w:noProof/>
        </w:rPr>
        <w:fldChar w:fldCharType="separate"/>
      </w:r>
      <w:r>
        <w:rPr>
          <w:noProof/>
        </w:rPr>
        <w:t>59</w:t>
      </w:r>
      <w:r>
        <w:rPr>
          <w:noProof/>
        </w:rPr>
        <w:fldChar w:fldCharType="end"/>
      </w:r>
    </w:p>
    <w:p w14:paraId="4773C81D" w14:textId="3425514D" w:rsidR="00A96971" w:rsidRDefault="00A96971">
      <w:pPr>
        <w:pStyle w:val="TOC5"/>
        <w:rPr>
          <w:rFonts w:asciiTheme="minorHAnsi" w:eastAsiaTheme="minorEastAsia" w:hAnsiTheme="minorHAnsi" w:cstheme="minorBidi"/>
          <w:noProof/>
          <w:sz w:val="22"/>
          <w:szCs w:val="22"/>
          <w:lang w:eastAsia="en-GB"/>
        </w:rPr>
      </w:pPr>
      <w:r>
        <w:rPr>
          <w:noProof/>
        </w:rPr>
        <w:t>6.2.3.7.2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_Toc130830796 \h </w:instrText>
      </w:r>
      <w:r>
        <w:rPr>
          <w:noProof/>
        </w:rPr>
      </w:r>
      <w:r>
        <w:rPr>
          <w:noProof/>
        </w:rPr>
        <w:fldChar w:fldCharType="separate"/>
      </w:r>
      <w:r>
        <w:rPr>
          <w:noProof/>
        </w:rPr>
        <w:t>59</w:t>
      </w:r>
      <w:r>
        <w:rPr>
          <w:noProof/>
        </w:rPr>
        <w:fldChar w:fldCharType="end"/>
      </w:r>
    </w:p>
    <w:p w14:paraId="3FD0CEFC" w14:textId="40C69869" w:rsidR="00A96971" w:rsidRDefault="00A96971">
      <w:pPr>
        <w:pStyle w:val="TOC5"/>
        <w:rPr>
          <w:rFonts w:asciiTheme="minorHAnsi" w:eastAsiaTheme="minorEastAsia" w:hAnsiTheme="minorHAnsi" w:cstheme="minorBidi"/>
          <w:noProof/>
          <w:sz w:val="22"/>
          <w:szCs w:val="22"/>
          <w:lang w:eastAsia="en-GB"/>
        </w:rPr>
      </w:pPr>
      <w:r>
        <w:rPr>
          <w:noProof/>
        </w:rPr>
        <w:t>6.2.3.7.3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_Toc130830797 \h </w:instrText>
      </w:r>
      <w:r>
        <w:rPr>
          <w:noProof/>
        </w:rPr>
      </w:r>
      <w:r>
        <w:rPr>
          <w:noProof/>
        </w:rPr>
        <w:fldChar w:fldCharType="separate"/>
      </w:r>
      <w:r>
        <w:rPr>
          <w:noProof/>
        </w:rPr>
        <w:t>59</w:t>
      </w:r>
      <w:r>
        <w:rPr>
          <w:noProof/>
        </w:rPr>
        <w:fldChar w:fldCharType="end"/>
      </w:r>
    </w:p>
    <w:p w14:paraId="48A17A34" w14:textId="7D0A37D9" w:rsidR="00A96971" w:rsidRDefault="00A96971">
      <w:pPr>
        <w:pStyle w:val="TOC5"/>
        <w:rPr>
          <w:rFonts w:asciiTheme="minorHAnsi" w:eastAsiaTheme="minorEastAsia" w:hAnsiTheme="minorHAnsi" w:cstheme="minorBidi"/>
          <w:noProof/>
          <w:sz w:val="22"/>
          <w:szCs w:val="22"/>
          <w:lang w:eastAsia="en-GB"/>
        </w:rPr>
      </w:pPr>
      <w:r>
        <w:rPr>
          <w:noProof/>
        </w:rPr>
        <w:t>6.2.3.7.4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_Toc130830798 \h </w:instrText>
      </w:r>
      <w:r>
        <w:rPr>
          <w:noProof/>
        </w:rPr>
      </w:r>
      <w:r>
        <w:rPr>
          <w:noProof/>
        </w:rPr>
        <w:fldChar w:fldCharType="separate"/>
      </w:r>
      <w:r>
        <w:rPr>
          <w:noProof/>
        </w:rPr>
        <w:t>62</w:t>
      </w:r>
      <w:r>
        <w:rPr>
          <w:noProof/>
        </w:rPr>
        <w:fldChar w:fldCharType="end"/>
      </w:r>
    </w:p>
    <w:p w14:paraId="75DA02DD" w14:textId="7FA4A083" w:rsidR="00A96971" w:rsidRDefault="00A96971">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_Toc130830799 \h </w:instrText>
      </w:r>
      <w:r>
        <w:rPr>
          <w:noProof/>
        </w:rPr>
      </w:r>
      <w:r>
        <w:rPr>
          <w:noProof/>
        </w:rPr>
        <w:fldChar w:fldCharType="separate"/>
      </w:r>
      <w:r>
        <w:rPr>
          <w:noProof/>
        </w:rPr>
        <w:t>62</w:t>
      </w:r>
      <w:r>
        <w:rPr>
          <w:noProof/>
        </w:rPr>
        <w:fldChar w:fldCharType="end"/>
      </w:r>
    </w:p>
    <w:p w14:paraId="47ACE0A8" w14:textId="2F3078C3" w:rsidR="00A96971" w:rsidRDefault="00A96971">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_Toc130830800 \h </w:instrText>
      </w:r>
      <w:r>
        <w:rPr>
          <w:noProof/>
        </w:rPr>
      </w:r>
      <w:r>
        <w:rPr>
          <w:noProof/>
        </w:rPr>
        <w:fldChar w:fldCharType="separate"/>
      </w:r>
      <w:r>
        <w:rPr>
          <w:noProof/>
        </w:rPr>
        <w:t>62</w:t>
      </w:r>
      <w:r>
        <w:rPr>
          <w:noProof/>
        </w:rPr>
        <w:fldChar w:fldCharType="end"/>
      </w:r>
    </w:p>
    <w:p w14:paraId="4E3356FC" w14:textId="1A294B83" w:rsidR="00A96971" w:rsidRDefault="00A96971">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_Toc130830801 \h </w:instrText>
      </w:r>
      <w:r>
        <w:rPr>
          <w:noProof/>
        </w:rPr>
      </w:r>
      <w:r>
        <w:rPr>
          <w:noProof/>
        </w:rPr>
        <w:fldChar w:fldCharType="separate"/>
      </w:r>
      <w:r>
        <w:rPr>
          <w:noProof/>
        </w:rPr>
        <w:t>62</w:t>
      </w:r>
      <w:r>
        <w:rPr>
          <w:noProof/>
        </w:rPr>
        <w:fldChar w:fldCharType="end"/>
      </w:r>
    </w:p>
    <w:p w14:paraId="229CE61A" w14:textId="153B1B36" w:rsidR="00A96971" w:rsidRDefault="00A96971">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_Toc130830802 \h </w:instrText>
      </w:r>
      <w:r>
        <w:rPr>
          <w:noProof/>
        </w:rPr>
      </w:r>
      <w:r>
        <w:rPr>
          <w:noProof/>
        </w:rPr>
        <w:fldChar w:fldCharType="separate"/>
      </w:r>
      <w:r>
        <w:rPr>
          <w:noProof/>
        </w:rPr>
        <w:t>62</w:t>
      </w:r>
      <w:r>
        <w:rPr>
          <w:noProof/>
        </w:rPr>
        <w:fldChar w:fldCharType="end"/>
      </w:r>
    </w:p>
    <w:p w14:paraId="78344424" w14:textId="7B41E498" w:rsidR="00A96971" w:rsidRDefault="00A96971">
      <w:pPr>
        <w:pStyle w:val="TOC5"/>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_Toc130830803 \h </w:instrText>
      </w:r>
      <w:r>
        <w:rPr>
          <w:noProof/>
        </w:rPr>
      </w:r>
      <w:r>
        <w:rPr>
          <w:noProof/>
        </w:rPr>
        <w:fldChar w:fldCharType="separate"/>
      </w:r>
      <w:r>
        <w:rPr>
          <w:noProof/>
        </w:rPr>
        <w:t>62</w:t>
      </w:r>
      <w:r>
        <w:rPr>
          <w:noProof/>
        </w:rPr>
        <w:fldChar w:fldCharType="end"/>
      </w:r>
    </w:p>
    <w:p w14:paraId="08270AF9" w14:textId="54FFE3C2" w:rsidR="00A96971" w:rsidRDefault="00A96971">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_Toc130830804 \h </w:instrText>
      </w:r>
      <w:r>
        <w:rPr>
          <w:noProof/>
        </w:rPr>
      </w:r>
      <w:r>
        <w:rPr>
          <w:noProof/>
        </w:rPr>
        <w:fldChar w:fldCharType="separate"/>
      </w:r>
      <w:r>
        <w:rPr>
          <w:noProof/>
        </w:rPr>
        <w:t>63</w:t>
      </w:r>
      <w:r>
        <w:rPr>
          <w:noProof/>
        </w:rPr>
        <w:fldChar w:fldCharType="end"/>
      </w:r>
    </w:p>
    <w:p w14:paraId="5CDCA987" w14:textId="1E49BFAF" w:rsidR="00A96971" w:rsidRDefault="00A96971">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_Toc130830805 \h </w:instrText>
      </w:r>
      <w:r>
        <w:rPr>
          <w:noProof/>
        </w:rPr>
      </w:r>
      <w:r>
        <w:rPr>
          <w:noProof/>
        </w:rPr>
        <w:fldChar w:fldCharType="separate"/>
      </w:r>
      <w:r>
        <w:rPr>
          <w:noProof/>
        </w:rPr>
        <w:t>63</w:t>
      </w:r>
      <w:r>
        <w:rPr>
          <w:noProof/>
        </w:rPr>
        <w:fldChar w:fldCharType="end"/>
      </w:r>
    </w:p>
    <w:p w14:paraId="18608D4B" w14:textId="3C9BB205" w:rsidR="00A96971" w:rsidRDefault="00A96971">
      <w:pPr>
        <w:pStyle w:val="TOC4"/>
        <w:rPr>
          <w:rFonts w:asciiTheme="minorHAnsi" w:eastAsiaTheme="minorEastAsia" w:hAnsiTheme="minorHAnsi" w:cstheme="minorBidi"/>
          <w:noProof/>
          <w:sz w:val="22"/>
          <w:szCs w:val="22"/>
          <w:lang w:eastAsia="en-GB"/>
        </w:rPr>
      </w:pPr>
      <w:r>
        <w:rPr>
          <w:noProof/>
        </w:rPr>
        <w:t>6.2.5.3</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_Toc130830806 \h </w:instrText>
      </w:r>
      <w:r>
        <w:rPr>
          <w:noProof/>
        </w:rPr>
      </w:r>
      <w:r>
        <w:rPr>
          <w:noProof/>
        </w:rPr>
        <w:fldChar w:fldCharType="separate"/>
      </w:r>
      <w:r>
        <w:rPr>
          <w:noProof/>
        </w:rPr>
        <w:t>64</w:t>
      </w:r>
      <w:r>
        <w:rPr>
          <w:noProof/>
        </w:rPr>
        <w:fldChar w:fldCharType="end"/>
      </w:r>
    </w:p>
    <w:p w14:paraId="4B192347" w14:textId="16AFF057" w:rsidR="00A96971" w:rsidRDefault="00A96971">
      <w:pPr>
        <w:pStyle w:val="TOC5"/>
        <w:rPr>
          <w:rFonts w:asciiTheme="minorHAnsi" w:eastAsiaTheme="minorEastAsia" w:hAnsiTheme="minorHAnsi" w:cstheme="minorBidi"/>
          <w:noProof/>
          <w:sz w:val="22"/>
          <w:szCs w:val="22"/>
          <w:lang w:eastAsia="en-GB"/>
        </w:rPr>
      </w:pPr>
      <w:r>
        <w:rPr>
          <w:noProof/>
        </w:rPr>
        <w:t>6.2.5.3.1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_Toc130830807 \h </w:instrText>
      </w:r>
      <w:r>
        <w:rPr>
          <w:noProof/>
        </w:rPr>
      </w:r>
      <w:r>
        <w:rPr>
          <w:noProof/>
        </w:rPr>
        <w:fldChar w:fldCharType="separate"/>
      </w:r>
      <w:r>
        <w:rPr>
          <w:noProof/>
        </w:rPr>
        <w:t>64</w:t>
      </w:r>
      <w:r>
        <w:rPr>
          <w:noProof/>
        </w:rPr>
        <w:fldChar w:fldCharType="end"/>
      </w:r>
    </w:p>
    <w:p w14:paraId="1E6B3B01" w14:textId="38B5D533" w:rsidR="00A96971" w:rsidRDefault="00A96971">
      <w:pPr>
        <w:pStyle w:val="TOC5"/>
        <w:rPr>
          <w:rFonts w:asciiTheme="minorHAnsi" w:eastAsiaTheme="minorEastAsia" w:hAnsiTheme="minorHAnsi" w:cstheme="minorBidi"/>
          <w:noProof/>
          <w:sz w:val="22"/>
          <w:szCs w:val="22"/>
          <w:lang w:eastAsia="en-GB"/>
        </w:rPr>
      </w:pPr>
      <w:r>
        <w:rPr>
          <w:noProof/>
        </w:rPr>
        <w:t>6.2.5.3.2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_Toc130830808 \h </w:instrText>
      </w:r>
      <w:r>
        <w:rPr>
          <w:noProof/>
        </w:rPr>
      </w:r>
      <w:r>
        <w:rPr>
          <w:noProof/>
        </w:rPr>
        <w:fldChar w:fldCharType="separate"/>
      </w:r>
      <w:r>
        <w:rPr>
          <w:noProof/>
        </w:rPr>
        <w:t>64</w:t>
      </w:r>
      <w:r>
        <w:rPr>
          <w:noProof/>
        </w:rPr>
        <w:fldChar w:fldCharType="end"/>
      </w:r>
    </w:p>
    <w:p w14:paraId="12C35189" w14:textId="7D6F9F4A" w:rsidR="00A96971" w:rsidRDefault="00A96971">
      <w:pPr>
        <w:pStyle w:val="TOC5"/>
        <w:rPr>
          <w:rFonts w:asciiTheme="minorHAnsi" w:eastAsiaTheme="minorEastAsia" w:hAnsiTheme="minorHAnsi" w:cstheme="minorBidi"/>
          <w:noProof/>
          <w:sz w:val="22"/>
          <w:szCs w:val="22"/>
          <w:lang w:eastAsia="en-GB"/>
        </w:rPr>
      </w:pPr>
      <w:r>
        <w:rPr>
          <w:noProof/>
        </w:rPr>
        <w:t>6.2.5.3.3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_Toc130830809 \h </w:instrText>
      </w:r>
      <w:r>
        <w:rPr>
          <w:noProof/>
        </w:rPr>
      </w:r>
      <w:r>
        <w:rPr>
          <w:noProof/>
        </w:rPr>
        <w:fldChar w:fldCharType="separate"/>
      </w:r>
      <w:r>
        <w:rPr>
          <w:noProof/>
        </w:rPr>
        <w:t>64</w:t>
      </w:r>
      <w:r>
        <w:rPr>
          <w:noProof/>
        </w:rPr>
        <w:fldChar w:fldCharType="end"/>
      </w:r>
    </w:p>
    <w:p w14:paraId="6A1BA2C6" w14:textId="0BCD7B04" w:rsidR="00A96971" w:rsidRDefault="00A96971">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_Toc130830810 \h </w:instrText>
      </w:r>
      <w:r>
        <w:rPr>
          <w:noProof/>
        </w:rPr>
      </w:r>
      <w:r>
        <w:rPr>
          <w:noProof/>
        </w:rPr>
        <w:fldChar w:fldCharType="separate"/>
      </w:r>
      <w:r>
        <w:rPr>
          <w:noProof/>
        </w:rPr>
        <w:t>65</w:t>
      </w:r>
      <w:r>
        <w:rPr>
          <w:noProof/>
        </w:rPr>
        <w:fldChar w:fldCharType="end"/>
      </w:r>
    </w:p>
    <w:p w14:paraId="41407400" w14:textId="3096ACB5" w:rsidR="00A96971" w:rsidRDefault="00A96971">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_Toc130830811 \h </w:instrText>
      </w:r>
      <w:r>
        <w:rPr>
          <w:noProof/>
        </w:rPr>
      </w:r>
      <w:r>
        <w:rPr>
          <w:noProof/>
        </w:rPr>
        <w:fldChar w:fldCharType="separate"/>
      </w:r>
      <w:r>
        <w:rPr>
          <w:noProof/>
        </w:rPr>
        <w:t>65</w:t>
      </w:r>
      <w:r>
        <w:rPr>
          <w:noProof/>
        </w:rPr>
        <w:fldChar w:fldCharType="end"/>
      </w:r>
    </w:p>
    <w:p w14:paraId="60AEF752" w14:textId="1C9DD001" w:rsidR="00A96971" w:rsidRDefault="00A96971">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_Toc130830812 \h </w:instrText>
      </w:r>
      <w:r>
        <w:rPr>
          <w:noProof/>
        </w:rPr>
      </w:r>
      <w:r>
        <w:rPr>
          <w:noProof/>
        </w:rPr>
        <w:fldChar w:fldCharType="separate"/>
      </w:r>
      <w:r>
        <w:rPr>
          <w:noProof/>
        </w:rPr>
        <w:t>67</w:t>
      </w:r>
      <w:r>
        <w:rPr>
          <w:noProof/>
        </w:rPr>
        <w:fldChar w:fldCharType="end"/>
      </w:r>
    </w:p>
    <w:p w14:paraId="3352DE08" w14:textId="2370F6C6" w:rsidR="00A96971" w:rsidRDefault="00A96971">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_Toc130830813 \h </w:instrText>
      </w:r>
      <w:r>
        <w:rPr>
          <w:noProof/>
        </w:rPr>
      </w:r>
      <w:r>
        <w:rPr>
          <w:noProof/>
        </w:rPr>
        <w:fldChar w:fldCharType="separate"/>
      </w:r>
      <w:r>
        <w:rPr>
          <w:noProof/>
        </w:rPr>
        <w:t>67</w:t>
      </w:r>
      <w:r>
        <w:rPr>
          <w:noProof/>
        </w:rPr>
        <w:fldChar w:fldCharType="end"/>
      </w:r>
    </w:p>
    <w:p w14:paraId="0D1C9933" w14:textId="09013F22" w:rsidR="00A96971" w:rsidRDefault="00A96971">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_Toc130830814 \h </w:instrText>
      </w:r>
      <w:r>
        <w:rPr>
          <w:noProof/>
        </w:rPr>
      </w:r>
      <w:r>
        <w:rPr>
          <w:noProof/>
        </w:rPr>
        <w:fldChar w:fldCharType="separate"/>
      </w:r>
      <w:r>
        <w:rPr>
          <w:noProof/>
        </w:rPr>
        <w:t>67</w:t>
      </w:r>
      <w:r>
        <w:rPr>
          <w:noProof/>
        </w:rPr>
        <w:fldChar w:fldCharType="end"/>
      </w:r>
    </w:p>
    <w:p w14:paraId="1D2DE729" w14:textId="3D6FA592" w:rsidR="00A96971" w:rsidRDefault="00A96971">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_Toc130830815 \h </w:instrText>
      </w:r>
      <w:r>
        <w:rPr>
          <w:noProof/>
        </w:rPr>
      </w:r>
      <w:r>
        <w:rPr>
          <w:noProof/>
        </w:rPr>
        <w:fldChar w:fldCharType="separate"/>
      </w:r>
      <w:r>
        <w:rPr>
          <w:noProof/>
        </w:rPr>
        <w:t>68</w:t>
      </w:r>
      <w:r>
        <w:rPr>
          <w:noProof/>
        </w:rPr>
        <w:fldChar w:fldCharType="end"/>
      </w:r>
    </w:p>
    <w:p w14:paraId="0509DB20" w14:textId="436A81CD" w:rsidR="00A96971" w:rsidRDefault="00A96971">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MbsSessionExtension</w:t>
      </w:r>
      <w:r>
        <w:rPr>
          <w:noProof/>
        </w:rPr>
        <w:tab/>
      </w:r>
      <w:r>
        <w:rPr>
          <w:noProof/>
        </w:rPr>
        <w:fldChar w:fldCharType="begin" w:fldLock="1"/>
      </w:r>
      <w:r>
        <w:rPr>
          <w:noProof/>
        </w:rPr>
        <w:instrText xml:space="preserve"> PAGEREF _Toc130830816 \h </w:instrText>
      </w:r>
      <w:r>
        <w:rPr>
          <w:noProof/>
        </w:rPr>
      </w:r>
      <w:r>
        <w:rPr>
          <w:noProof/>
        </w:rPr>
        <w:fldChar w:fldCharType="separate"/>
      </w:r>
      <w:r>
        <w:rPr>
          <w:noProof/>
        </w:rPr>
        <w:t>68</w:t>
      </w:r>
      <w:r>
        <w:rPr>
          <w:noProof/>
        </w:rPr>
        <w:fldChar w:fldCharType="end"/>
      </w:r>
    </w:p>
    <w:p w14:paraId="66281C2F" w14:textId="0FBDD9EE" w:rsidR="00A96971" w:rsidRDefault="00A96971">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ContextUpdateReqData</w:t>
      </w:r>
      <w:r>
        <w:rPr>
          <w:noProof/>
        </w:rPr>
        <w:tab/>
      </w:r>
      <w:r>
        <w:rPr>
          <w:noProof/>
        </w:rPr>
        <w:fldChar w:fldCharType="begin" w:fldLock="1"/>
      </w:r>
      <w:r>
        <w:rPr>
          <w:noProof/>
        </w:rPr>
        <w:instrText xml:space="preserve"> PAGEREF _Toc130830817 \h </w:instrText>
      </w:r>
      <w:r>
        <w:rPr>
          <w:noProof/>
        </w:rPr>
      </w:r>
      <w:r>
        <w:rPr>
          <w:noProof/>
        </w:rPr>
        <w:fldChar w:fldCharType="separate"/>
      </w:r>
      <w:r>
        <w:rPr>
          <w:noProof/>
        </w:rPr>
        <w:t>69</w:t>
      </w:r>
      <w:r>
        <w:rPr>
          <w:noProof/>
        </w:rPr>
        <w:fldChar w:fldCharType="end"/>
      </w:r>
    </w:p>
    <w:p w14:paraId="2BCE34CE" w14:textId="17A90A71" w:rsidR="00A96971" w:rsidRDefault="00A96971">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ContextUpdateRspData</w:t>
      </w:r>
      <w:r>
        <w:rPr>
          <w:noProof/>
        </w:rPr>
        <w:tab/>
      </w:r>
      <w:r>
        <w:rPr>
          <w:noProof/>
        </w:rPr>
        <w:fldChar w:fldCharType="begin" w:fldLock="1"/>
      </w:r>
      <w:r>
        <w:rPr>
          <w:noProof/>
        </w:rPr>
        <w:instrText xml:space="preserve"> PAGEREF _Toc130830818 \h </w:instrText>
      </w:r>
      <w:r>
        <w:rPr>
          <w:noProof/>
        </w:rPr>
      </w:r>
      <w:r>
        <w:rPr>
          <w:noProof/>
        </w:rPr>
        <w:fldChar w:fldCharType="separate"/>
      </w:r>
      <w:r>
        <w:rPr>
          <w:noProof/>
        </w:rPr>
        <w:t>69</w:t>
      </w:r>
      <w:r>
        <w:rPr>
          <w:noProof/>
        </w:rPr>
        <w:fldChar w:fldCharType="end"/>
      </w:r>
    </w:p>
    <w:p w14:paraId="20CC94BC" w14:textId="4083F2B3" w:rsidR="00A96971" w:rsidRDefault="00A96971">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_Toc130830819 \h </w:instrText>
      </w:r>
      <w:r>
        <w:rPr>
          <w:noProof/>
        </w:rPr>
      </w:r>
      <w:r>
        <w:rPr>
          <w:noProof/>
        </w:rPr>
        <w:fldChar w:fldCharType="separate"/>
      </w:r>
      <w:r>
        <w:rPr>
          <w:noProof/>
        </w:rPr>
        <w:t>70</w:t>
      </w:r>
      <w:r>
        <w:rPr>
          <w:noProof/>
        </w:rPr>
        <w:fldChar w:fldCharType="end"/>
      </w:r>
    </w:p>
    <w:p w14:paraId="6372B83A" w14:textId="7891C1FB" w:rsidR="00A96971" w:rsidRDefault="00A96971">
      <w:pPr>
        <w:pStyle w:val="TOC5"/>
        <w:rPr>
          <w:rFonts w:asciiTheme="minorHAnsi" w:eastAsiaTheme="minorEastAsia" w:hAnsiTheme="minorHAnsi" w:cstheme="minorBidi"/>
          <w:noProof/>
          <w:sz w:val="22"/>
          <w:szCs w:val="22"/>
          <w:lang w:eastAsia="en-GB"/>
        </w:rPr>
      </w:pPr>
      <w:r>
        <w:rPr>
          <w:noProof/>
        </w:rPr>
        <w:t>6.2.6.2.8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_Toc130830820 \h </w:instrText>
      </w:r>
      <w:r>
        <w:rPr>
          <w:noProof/>
        </w:rPr>
      </w:r>
      <w:r>
        <w:rPr>
          <w:noProof/>
        </w:rPr>
        <w:fldChar w:fldCharType="separate"/>
      </w:r>
      <w:r>
        <w:rPr>
          <w:noProof/>
        </w:rPr>
        <w:t>70</w:t>
      </w:r>
      <w:r>
        <w:rPr>
          <w:noProof/>
        </w:rPr>
        <w:fldChar w:fldCharType="end"/>
      </w:r>
    </w:p>
    <w:p w14:paraId="4312714C" w14:textId="0604FE63" w:rsidR="00A96971" w:rsidRDefault="00A96971">
      <w:pPr>
        <w:pStyle w:val="TOC5"/>
        <w:rPr>
          <w:rFonts w:asciiTheme="minorHAnsi" w:eastAsiaTheme="minorEastAsia" w:hAnsiTheme="minorHAnsi" w:cstheme="minorBidi"/>
          <w:noProof/>
          <w:sz w:val="22"/>
          <w:szCs w:val="22"/>
          <w:lang w:eastAsia="en-GB"/>
        </w:rPr>
      </w:pPr>
      <w:r>
        <w:rPr>
          <w:noProof/>
        </w:rPr>
        <w:t>6.2.6.2.9</w:t>
      </w:r>
      <w:r>
        <w:rPr>
          <w:rFonts w:asciiTheme="minorHAnsi" w:eastAsiaTheme="minorEastAsia" w:hAnsiTheme="minorHAnsi" w:cstheme="minorBidi"/>
          <w:noProof/>
          <w:sz w:val="22"/>
          <w:szCs w:val="22"/>
          <w:lang w:eastAsia="en-GB"/>
        </w:rPr>
        <w:tab/>
      </w:r>
      <w:r>
        <w:rPr>
          <w:noProof/>
        </w:rPr>
        <w:t>Type: N2MbsSmInfo</w:t>
      </w:r>
      <w:r>
        <w:rPr>
          <w:noProof/>
        </w:rPr>
        <w:tab/>
      </w:r>
      <w:r>
        <w:rPr>
          <w:noProof/>
        </w:rPr>
        <w:fldChar w:fldCharType="begin" w:fldLock="1"/>
      </w:r>
      <w:r>
        <w:rPr>
          <w:noProof/>
        </w:rPr>
        <w:instrText xml:space="preserve"> PAGEREF _Toc130830821 \h </w:instrText>
      </w:r>
      <w:r>
        <w:rPr>
          <w:noProof/>
        </w:rPr>
      </w:r>
      <w:r>
        <w:rPr>
          <w:noProof/>
        </w:rPr>
        <w:fldChar w:fldCharType="separate"/>
      </w:r>
      <w:r>
        <w:rPr>
          <w:noProof/>
        </w:rPr>
        <w:t>70</w:t>
      </w:r>
      <w:r>
        <w:rPr>
          <w:noProof/>
        </w:rPr>
        <w:fldChar w:fldCharType="end"/>
      </w:r>
    </w:p>
    <w:p w14:paraId="35913D7D" w14:textId="25C1AB18" w:rsidR="00A96971" w:rsidRDefault="00A96971">
      <w:pPr>
        <w:pStyle w:val="TOC5"/>
        <w:rPr>
          <w:rFonts w:asciiTheme="minorHAnsi" w:eastAsiaTheme="minorEastAsia" w:hAnsiTheme="minorHAnsi" w:cstheme="minorBidi"/>
          <w:noProof/>
          <w:sz w:val="22"/>
          <w:szCs w:val="22"/>
          <w:lang w:eastAsia="en-GB"/>
        </w:rPr>
      </w:pPr>
      <w:r>
        <w:rPr>
          <w:noProof/>
        </w:rPr>
        <w:t>6.2.6.2.10</w:t>
      </w:r>
      <w:r>
        <w:rPr>
          <w:rFonts w:asciiTheme="minorHAnsi" w:eastAsiaTheme="minorEastAsia" w:hAnsiTheme="minorHAnsi" w:cstheme="minorBidi"/>
          <w:noProof/>
          <w:sz w:val="22"/>
          <w:szCs w:val="22"/>
          <w:lang w:eastAsia="en-GB"/>
        </w:rPr>
        <w:tab/>
      </w:r>
      <w:r>
        <w:rPr>
          <w:noProof/>
        </w:rPr>
        <w:t>Type: ContextStatusNotifyReqData</w:t>
      </w:r>
      <w:r>
        <w:rPr>
          <w:noProof/>
        </w:rPr>
        <w:tab/>
      </w:r>
      <w:r>
        <w:rPr>
          <w:noProof/>
        </w:rPr>
        <w:fldChar w:fldCharType="begin" w:fldLock="1"/>
      </w:r>
      <w:r>
        <w:rPr>
          <w:noProof/>
        </w:rPr>
        <w:instrText xml:space="preserve"> PAGEREF _Toc130830822 \h </w:instrText>
      </w:r>
      <w:r>
        <w:rPr>
          <w:noProof/>
        </w:rPr>
      </w:r>
      <w:r>
        <w:rPr>
          <w:noProof/>
        </w:rPr>
        <w:fldChar w:fldCharType="separate"/>
      </w:r>
      <w:r>
        <w:rPr>
          <w:noProof/>
        </w:rPr>
        <w:t>70</w:t>
      </w:r>
      <w:r>
        <w:rPr>
          <w:noProof/>
        </w:rPr>
        <w:fldChar w:fldCharType="end"/>
      </w:r>
    </w:p>
    <w:p w14:paraId="1FF0A5D3" w14:textId="13D0957B" w:rsidR="00A96971" w:rsidRDefault="00A96971">
      <w:pPr>
        <w:pStyle w:val="TOC5"/>
        <w:rPr>
          <w:rFonts w:asciiTheme="minorHAnsi" w:eastAsiaTheme="minorEastAsia" w:hAnsiTheme="minorHAnsi" w:cstheme="minorBidi"/>
          <w:noProof/>
          <w:sz w:val="22"/>
          <w:szCs w:val="22"/>
          <w:lang w:eastAsia="en-GB"/>
        </w:rPr>
      </w:pPr>
      <w:r>
        <w:rPr>
          <w:noProof/>
        </w:rPr>
        <w:t>6.2.6.2.11</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_Toc130830823 \h </w:instrText>
      </w:r>
      <w:r>
        <w:rPr>
          <w:noProof/>
        </w:rPr>
      </w:r>
      <w:r>
        <w:rPr>
          <w:noProof/>
        </w:rPr>
        <w:fldChar w:fldCharType="separate"/>
      </w:r>
      <w:r>
        <w:rPr>
          <w:noProof/>
        </w:rPr>
        <w:t>70</w:t>
      </w:r>
      <w:r>
        <w:rPr>
          <w:noProof/>
        </w:rPr>
        <w:fldChar w:fldCharType="end"/>
      </w:r>
    </w:p>
    <w:p w14:paraId="6E165914" w14:textId="0D3335BF" w:rsidR="00A96971" w:rsidRDefault="00A96971">
      <w:pPr>
        <w:pStyle w:val="TOC5"/>
        <w:rPr>
          <w:rFonts w:asciiTheme="minorHAnsi" w:eastAsiaTheme="minorEastAsia" w:hAnsiTheme="minorHAnsi" w:cstheme="minorBidi"/>
          <w:noProof/>
          <w:sz w:val="22"/>
          <w:szCs w:val="22"/>
          <w:lang w:eastAsia="en-GB"/>
        </w:rPr>
      </w:pPr>
      <w:r>
        <w:rPr>
          <w:noProof/>
        </w:rPr>
        <w:t>6.2.6.2.12</w:t>
      </w:r>
      <w:r>
        <w:rPr>
          <w:rFonts w:asciiTheme="minorHAnsi" w:eastAsiaTheme="minorEastAsia" w:hAnsiTheme="minorHAnsi" w:cstheme="minorBidi"/>
          <w:noProof/>
          <w:sz w:val="22"/>
          <w:szCs w:val="22"/>
          <w:lang w:eastAsia="en-GB"/>
        </w:rPr>
        <w:tab/>
      </w:r>
      <w:r>
        <w:rPr>
          <w:noProof/>
        </w:rPr>
        <w:t>Type: ContextStatusSubscribeReqData</w:t>
      </w:r>
      <w:r>
        <w:rPr>
          <w:noProof/>
        </w:rPr>
        <w:tab/>
      </w:r>
      <w:r>
        <w:rPr>
          <w:noProof/>
        </w:rPr>
        <w:fldChar w:fldCharType="begin" w:fldLock="1"/>
      </w:r>
      <w:r>
        <w:rPr>
          <w:noProof/>
        </w:rPr>
        <w:instrText xml:space="preserve"> PAGEREF _Toc130830824 \h </w:instrText>
      </w:r>
      <w:r>
        <w:rPr>
          <w:noProof/>
        </w:rPr>
      </w:r>
      <w:r>
        <w:rPr>
          <w:noProof/>
        </w:rPr>
        <w:fldChar w:fldCharType="separate"/>
      </w:r>
      <w:r>
        <w:rPr>
          <w:noProof/>
        </w:rPr>
        <w:t>71</w:t>
      </w:r>
      <w:r>
        <w:rPr>
          <w:noProof/>
        </w:rPr>
        <w:fldChar w:fldCharType="end"/>
      </w:r>
    </w:p>
    <w:p w14:paraId="6A6454C4" w14:textId="6E7634B7" w:rsidR="00A96971" w:rsidRDefault="00A96971">
      <w:pPr>
        <w:pStyle w:val="TOC5"/>
        <w:rPr>
          <w:rFonts w:asciiTheme="minorHAnsi" w:eastAsiaTheme="minorEastAsia" w:hAnsiTheme="minorHAnsi" w:cstheme="minorBidi"/>
          <w:noProof/>
          <w:sz w:val="22"/>
          <w:szCs w:val="22"/>
          <w:lang w:eastAsia="en-GB"/>
        </w:rPr>
      </w:pPr>
      <w:r>
        <w:rPr>
          <w:noProof/>
        </w:rPr>
        <w:t>6.2.6.2.13</w:t>
      </w:r>
      <w:r>
        <w:rPr>
          <w:rFonts w:asciiTheme="minorHAnsi" w:eastAsiaTheme="minorEastAsia" w:hAnsiTheme="minorHAnsi" w:cstheme="minorBidi"/>
          <w:noProof/>
          <w:sz w:val="22"/>
          <w:szCs w:val="22"/>
          <w:lang w:eastAsia="en-GB"/>
        </w:rPr>
        <w:tab/>
      </w:r>
      <w:r>
        <w:rPr>
          <w:noProof/>
        </w:rPr>
        <w:t>Type: ContextStatusSubscription</w:t>
      </w:r>
      <w:r>
        <w:rPr>
          <w:noProof/>
        </w:rPr>
        <w:tab/>
      </w:r>
      <w:r>
        <w:rPr>
          <w:noProof/>
        </w:rPr>
        <w:fldChar w:fldCharType="begin" w:fldLock="1"/>
      </w:r>
      <w:r>
        <w:rPr>
          <w:noProof/>
        </w:rPr>
        <w:instrText xml:space="preserve"> PAGEREF _Toc130830825 \h </w:instrText>
      </w:r>
      <w:r>
        <w:rPr>
          <w:noProof/>
        </w:rPr>
      </w:r>
      <w:r>
        <w:rPr>
          <w:noProof/>
        </w:rPr>
        <w:fldChar w:fldCharType="separate"/>
      </w:r>
      <w:r>
        <w:rPr>
          <w:noProof/>
        </w:rPr>
        <w:t>71</w:t>
      </w:r>
      <w:r>
        <w:rPr>
          <w:noProof/>
        </w:rPr>
        <w:fldChar w:fldCharType="end"/>
      </w:r>
    </w:p>
    <w:p w14:paraId="2614D0D3" w14:textId="3BDECCEE" w:rsidR="00A96971" w:rsidRDefault="00A96971">
      <w:pPr>
        <w:pStyle w:val="TOC5"/>
        <w:rPr>
          <w:rFonts w:asciiTheme="minorHAnsi" w:eastAsiaTheme="minorEastAsia" w:hAnsiTheme="minorHAnsi" w:cstheme="minorBidi"/>
          <w:noProof/>
          <w:sz w:val="22"/>
          <w:szCs w:val="22"/>
          <w:lang w:eastAsia="en-GB"/>
        </w:rPr>
      </w:pPr>
      <w:r>
        <w:rPr>
          <w:noProof/>
        </w:rPr>
        <w:t>6.2.6.2.14</w:t>
      </w:r>
      <w:r>
        <w:rPr>
          <w:rFonts w:asciiTheme="minorHAnsi" w:eastAsiaTheme="minorEastAsia" w:hAnsiTheme="minorHAnsi" w:cstheme="minorBidi"/>
          <w:noProof/>
          <w:sz w:val="22"/>
          <w:szCs w:val="22"/>
          <w:lang w:eastAsia="en-GB"/>
        </w:rPr>
        <w:tab/>
      </w:r>
      <w:r>
        <w:rPr>
          <w:noProof/>
        </w:rPr>
        <w:t>Type: ContextStatusEvent</w:t>
      </w:r>
      <w:r>
        <w:rPr>
          <w:noProof/>
        </w:rPr>
        <w:tab/>
      </w:r>
      <w:r>
        <w:rPr>
          <w:noProof/>
        </w:rPr>
        <w:fldChar w:fldCharType="begin" w:fldLock="1"/>
      </w:r>
      <w:r>
        <w:rPr>
          <w:noProof/>
        </w:rPr>
        <w:instrText xml:space="preserve"> PAGEREF _Toc130830826 \h </w:instrText>
      </w:r>
      <w:r>
        <w:rPr>
          <w:noProof/>
        </w:rPr>
      </w:r>
      <w:r>
        <w:rPr>
          <w:noProof/>
        </w:rPr>
        <w:fldChar w:fldCharType="separate"/>
      </w:r>
      <w:r>
        <w:rPr>
          <w:noProof/>
        </w:rPr>
        <w:t>71</w:t>
      </w:r>
      <w:r>
        <w:rPr>
          <w:noProof/>
        </w:rPr>
        <w:fldChar w:fldCharType="end"/>
      </w:r>
    </w:p>
    <w:p w14:paraId="079BFE88" w14:textId="6EC38858" w:rsidR="00A96971" w:rsidRDefault="00A96971">
      <w:pPr>
        <w:pStyle w:val="TOC5"/>
        <w:rPr>
          <w:rFonts w:asciiTheme="minorHAnsi" w:eastAsiaTheme="minorEastAsia" w:hAnsiTheme="minorHAnsi" w:cstheme="minorBidi"/>
          <w:noProof/>
          <w:sz w:val="22"/>
          <w:szCs w:val="22"/>
          <w:lang w:eastAsia="en-GB"/>
        </w:rPr>
      </w:pPr>
      <w:r>
        <w:rPr>
          <w:noProof/>
        </w:rPr>
        <w:t>6.2.6.2.15</w:t>
      </w:r>
      <w:r>
        <w:rPr>
          <w:rFonts w:asciiTheme="minorHAnsi" w:eastAsiaTheme="minorEastAsia" w:hAnsiTheme="minorHAnsi" w:cstheme="minorBidi"/>
          <w:noProof/>
          <w:sz w:val="22"/>
          <w:szCs w:val="22"/>
          <w:lang w:eastAsia="en-GB"/>
        </w:rPr>
        <w:tab/>
      </w:r>
      <w:r>
        <w:rPr>
          <w:noProof/>
        </w:rPr>
        <w:t>Type: ContextStatusSubscribeRspData</w:t>
      </w:r>
      <w:r>
        <w:rPr>
          <w:noProof/>
        </w:rPr>
        <w:tab/>
      </w:r>
      <w:r>
        <w:rPr>
          <w:noProof/>
        </w:rPr>
        <w:fldChar w:fldCharType="begin" w:fldLock="1"/>
      </w:r>
      <w:r>
        <w:rPr>
          <w:noProof/>
        </w:rPr>
        <w:instrText xml:space="preserve"> PAGEREF _Toc130830827 \h </w:instrText>
      </w:r>
      <w:r>
        <w:rPr>
          <w:noProof/>
        </w:rPr>
      </w:r>
      <w:r>
        <w:rPr>
          <w:noProof/>
        </w:rPr>
        <w:fldChar w:fldCharType="separate"/>
      </w:r>
      <w:r>
        <w:rPr>
          <w:noProof/>
        </w:rPr>
        <w:t>72</w:t>
      </w:r>
      <w:r>
        <w:rPr>
          <w:noProof/>
        </w:rPr>
        <w:fldChar w:fldCharType="end"/>
      </w:r>
    </w:p>
    <w:p w14:paraId="06804CA6" w14:textId="75010325" w:rsidR="00A96971" w:rsidRDefault="00A96971">
      <w:pPr>
        <w:pStyle w:val="TOC5"/>
        <w:rPr>
          <w:rFonts w:asciiTheme="minorHAnsi" w:eastAsiaTheme="minorEastAsia" w:hAnsiTheme="minorHAnsi" w:cstheme="minorBidi"/>
          <w:noProof/>
          <w:sz w:val="22"/>
          <w:szCs w:val="22"/>
          <w:lang w:eastAsia="en-GB"/>
        </w:rPr>
      </w:pPr>
      <w:r>
        <w:rPr>
          <w:noProof/>
        </w:rPr>
        <w:t>6.2.6.2.16</w:t>
      </w:r>
      <w:r>
        <w:rPr>
          <w:rFonts w:asciiTheme="minorHAnsi" w:eastAsiaTheme="minorEastAsia" w:hAnsiTheme="minorHAnsi" w:cstheme="minorBidi"/>
          <w:noProof/>
          <w:sz w:val="22"/>
          <w:szCs w:val="22"/>
          <w:lang w:eastAsia="en-GB"/>
        </w:rPr>
        <w:tab/>
      </w:r>
      <w:r>
        <w:rPr>
          <w:noProof/>
        </w:rPr>
        <w:t>Type: MbsContextInfo</w:t>
      </w:r>
      <w:r>
        <w:rPr>
          <w:noProof/>
        </w:rPr>
        <w:tab/>
      </w:r>
      <w:r>
        <w:rPr>
          <w:noProof/>
        </w:rPr>
        <w:fldChar w:fldCharType="begin" w:fldLock="1"/>
      </w:r>
      <w:r>
        <w:rPr>
          <w:noProof/>
        </w:rPr>
        <w:instrText xml:space="preserve"> PAGEREF _Toc130830828 \h </w:instrText>
      </w:r>
      <w:r>
        <w:rPr>
          <w:noProof/>
        </w:rPr>
      </w:r>
      <w:r>
        <w:rPr>
          <w:noProof/>
        </w:rPr>
        <w:fldChar w:fldCharType="separate"/>
      </w:r>
      <w:r>
        <w:rPr>
          <w:noProof/>
        </w:rPr>
        <w:t>72</w:t>
      </w:r>
      <w:r>
        <w:rPr>
          <w:noProof/>
        </w:rPr>
        <w:fldChar w:fldCharType="end"/>
      </w:r>
    </w:p>
    <w:p w14:paraId="03093A59" w14:textId="0CB81435" w:rsidR="00A96971" w:rsidRDefault="00A96971">
      <w:pPr>
        <w:pStyle w:val="TOC5"/>
        <w:rPr>
          <w:rFonts w:asciiTheme="minorHAnsi" w:eastAsiaTheme="minorEastAsia" w:hAnsiTheme="minorHAnsi" w:cstheme="minorBidi"/>
          <w:noProof/>
          <w:sz w:val="22"/>
          <w:szCs w:val="22"/>
          <w:lang w:eastAsia="en-GB"/>
        </w:rPr>
      </w:pPr>
      <w:r>
        <w:rPr>
          <w:noProof/>
        </w:rPr>
        <w:t>6.2.6.2.17</w:t>
      </w:r>
      <w:r>
        <w:rPr>
          <w:rFonts w:asciiTheme="minorHAnsi" w:eastAsiaTheme="minorEastAsia" w:hAnsiTheme="minorHAnsi" w:cstheme="minorBidi"/>
          <w:noProof/>
          <w:sz w:val="22"/>
          <w:szCs w:val="22"/>
          <w:lang w:eastAsia="en-GB"/>
        </w:rPr>
        <w:tab/>
      </w:r>
      <w:r>
        <w:rPr>
          <w:noProof/>
        </w:rPr>
        <w:t>Type: ContextStatusEventReport</w:t>
      </w:r>
      <w:r>
        <w:rPr>
          <w:noProof/>
        </w:rPr>
        <w:tab/>
      </w:r>
      <w:r>
        <w:rPr>
          <w:noProof/>
        </w:rPr>
        <w:fldChar w:fldCharType="begin" w:fldLock="1"/>
      </w:r>
      <w:r>
        <w:rPr>
          <w:noProof/>
        </w:rPr>
        <w:instrText xml:space="preserve"> PAGEREF _Toc130830829 \h </w:instrText>
      </w:r>
      <w:r>
        <w:rPr>
          <w:noProof/>
        </w:rPr>
      </w:r>
      <w:r>
        <w:rPr>
          <w:noProof/>
        </w:rPr>
        <w:fldChar w:fldCharType="separate"/>
      </w:r>
      <w:r>
        <w:rPr>
          <w:noProof/>
        </w:rPr>
        <w:t>73</w:t>
      </w:r>
      <w:r>
        <w:rPr>
          <w:noProof/>
        </w:rPr>
        <w:fldChar w:fldCharType="end"/>
      </w:r>
    </w:p>
    <w:p w14:paraId="14102B19" w14:textId="04632832" w:rsidR="00A96971" w:rsidRDefault="00A96971">
      <w:pPr>
        <w:pStyle w:val="TOC5"/>
        <w:rPr>
          <w:rFonts w:asciiTheme="minorHAnsi" w:eastAsiaTheme="minorEastAsia" w:hAnsiTheme="minorHAnsi" w:cstheme="minorBidi"/>
          <w:noProof/>
          <w:sz w:val="22"/>
          <w:szCs w:val="22"/>
          <w:lang w:eastAsia="en-GB"/>
        </w:rPr>
      </w:pPr>
      <w:r>
        <w:rPr>
          <w:noProof/>
        </w:rPr>
        <w:t>6.2.6.2.18</w:t>
      </w:r>
      <w:r>
        <w:rPr>
          <w:rFonts w:asciiTheme="minorHAnsi" w:eastAsiaTheme="minorEastAsia" w:hAnsiTheme="minorHAnsi" w:cstheme="minorBidi"/>
          <w:noProof/>
          <w:sz w:val="22"/>
          <w:szCs w:val="22"/>
          <w:lang w:eastAsia="en-GB"/>
        </w:rPr>
        <w:tab/>
      </w:r>
      <w:r>
        <w:rPr>
          <w:noProof/>
        </w:rPr>
        <w:t>Type: MulticastTransportAddressChangeInfo</w:t>
      </w:r>
      <w:r>
        <w:rPr>
          <w:noProof/>
        </w:rPr>
        <w:tab/>
      </w:r>
      <w:r>
        <w:rPr>
          <w:noProof/>
        </w:rPr>
        <w:fldChar w:fldCharType="begin" w:fldLock="1"/>
      </w:r>
      <w:r>
        <w:rPr>
          <w:noProof/>
        </w:rPr>
        <w:instrText xml:space="preserve"> PAGEREF _Toc130830830 \h </w:instrText>
      </w:r>
      <w:r>
        <w:rPr>
          <w:noProof/>
        </w:rPr>
      </w:r>
      <w:r>
        <w:rPr>
          <w:noProof/>
        </w:rPr>
        <w:fldChar w:fldCharType="separate"/>
      </w:r>
      <w:r>
        <w:rPr>
          <w:noProof/>
        </w:rPr>
        <w:t>73</w:t>
      </w:r>
      <w:r>
        <w:rPr>
          <w:noProof/>
        </w:rPr>
        <w:fldChar w:fldCharType="end"/>
      </w:r>
    </w:p>
    <w:p w14:paraId="4B520B7E" w14:textId="7CDBED2B" w:rsidR="00A96971" w:rsidRDefault="00A96971">
      <w:pPr>
        <w:pStyle w:val="TOC5"/>
        <w:rPr>
          <w:rFonts w:asciiTheme="minorHAnsi" w:eastAsiaTheme="minorEastAsia" w:hAnsiTheme="minorHAnsi" w:cstheme="minorBidi"/>
          <w:noProof/>
          <w:sz w:val="22"/>
          <w:szCs w:val="22"/>
          <w:lang w:eastAsia="en-GB"/>
        </w:rPr>
      </w:pPr>
      <w:r>
        <w:rPr>
          <w:noProof/>
        </w:rPr>
        <w:t>6.2.6.2.19</w:t>
      </w:r>
      <w:r>
        <w:rPr>
          <w:rFonts w:asciiTheme="minorHAnsi" w:eastAsiaTheme="minorEastAsia" w:hAnsiTheme="minorHAnsi" w:cstheme="minorBidi"/>
          <w:noProof/>
          <w:sz w:val="22"/>
          <w:szCs w:val="22"/>
          <w:lang w:eastAsia="en-GB"/>
        </w:rPr>
        <w:tab/>
      </w:r>
      <w:r>
        <w:rPr>
          <w:noProof/>
        </w:rPr>
        <w:t>Type: QosInfo</w:t>
      </w:r>
      <w:r>
        <w:rPr>
          <w:noProof/>
        </w:rPr>
        <w:tab/>
      </w:r>
      <w:r>
        <w:rPr>
          <w:noProof/>
        </w:rPr>
        <w:fldChar w:fldCharType="begin" w:fldLock="1"/>
      </w:r>
      <w:r>
        <w:rPr>
          <w:noProof/>
        </w:rPr>
        <w:instrText xml:space="preserve"> PAGEREF _Toc130830831 \h </w:instrText>
      </w:r>
      <w:r>
        <w:rPr>
          <w:noProof/>
        </w:rPr>
      </w:r>
      <w:r>
        <w:rPr>
          <w:noProof/>
        </w:rPr>
        <w:fldChar w:fldCharType="separate"/>
      </w:r>
      <w:r>
        <w:rPr>
          <w:noProof/>
        </w:rPr>
        <w:t>74</w:t>
      </w:r>
      <w:r>
        <w:rPr>
          <w:noProof/>
        </w:rPr>
        <w:fldChar w:fldCharType="end"/>
      </w:r>
    </w:p>
    <w:p w14:paraId="258FAE1A" w14:textId="604EE457" w:rsidR="00A96971" w:rsidRDefault="00A96971">
      <w:pPr>
        <w:pStyle w:val="TOC5"/>
        <w:rPr>
          <w:rFonts w:asciiTheme="minorHAnsi" w:eastAsiaTheme="minorEastAsia" w:hAnsiTheme="minorHAnsi" w:cstheme="minorBidi"/>
          <w:noProof/>
          <w:sz w:val="22"/>
          <w:szCs w:val="22"/>
          <w:lang w:eastAsia="en-GB"/>
        </w:rPr>
      </w:pPr>
      <w:r>
        <w:rPr>
          <w:noProof/>
        </w:rPr>
        <w:t>6.2.6.2.20</w:t>
      </w:r>
      <w:r>
        <w:rPr>
          <w:rFonts w:asciiTheme="minorHAnsi" w:eastAsiaTheme="minorEastAsia" w:hAnsiTheme="minorHAnsi" w:cstheme="minorBidi"/>
          <w:noProof/>
          <w:sz w:val="22"/>
          <w:szCs w:val="22"/>
          <w:lang w:eastAsia="en-GB"/>
        </w:rPr>
        <w:tab/>
      </w:r>
      <w:r>
        <w:rPr>
          <w:noProof/>
        </w:rPr>
        <w:t>Type: QosFlowAddModifyRequestItem</w:t>
      </w:r>
      <w:r>
        <w:rPr>
          <w:noProof/>
        </w:rPr>
        <w:tab/>
      </w:r>
      <w:r>
        <w:rPr>
          <w:noProof/>
        </w:rPr>
        <w:fldChar w:fldCharType="begin" w:fldLock="1"/>
      </w:r>
      <w:r>
        <w:rPr>
          <w:noProof/>
        </w:rPr>
        <w:instrText xml:space="preserve"> PAGEREF _Toc130830832 \h </w:instrText>
      </w:r>
      <w:r>
        <w:rPr>
          <w:noProof/>
        </w:rPr>
      </w:r>
      <w:r>
        <w:rPr>
          <w:noProof/>
        </w:rPr>
        <w:fldChar w:fldCharType="separate"/>
      </w:r>
      <w:r>
        <w:rPr>
          <w:noProof/>
        </w:rPr>
        <w:t>74</w:t>
      </w:r>
      <w:r>
        <w:rPr>
          <w:noProof/>
        </w:rPr>
        <w:fldChar w:fldCharType="end"/>
      </w:r>
    </w:p>
    <w:p w14:paraId="1416E04F" w14:textId="34F4AF0C" w:rsidR="00A96971" w:rsidRDefault="00A96971">
      <w:pPr>
        <w:pStyle w:val="TOC5"/>
        <w:rPr>
          <w:rFonts w:asciiTheme="minorHAnsi" w:eastAsiaTheme="minorEastAsia" w:hAnsiTheme="minorHAnsi" w:cstheme="minorBidi"/>
          <w:noProof/>
          <w:sz w:val="22"/>
          <w:szCs w:val="22"/>
          <w:lang w:eastAsia="en-GB"/>
        </w:rPr>
      </w:pPr>
      <w:r>
        <w:rPr>
          <w:noProof/>
        </w:rPr>
        <w:t>6.2.6.2.21</w:t>
      </w:r>
      <w:r>
        <w:rPr>
          <w:rFonts w:asciiTheme="minorHAnsi" w:eastAsiaTheme="minorEastAsia" w:hAnsiTheme="minorHAnsi" w:cstheme="minorBidi"/>
          <w:noProof/>
          <w:sz w:val="22"/>
          <w:szCs w:val="22"/>
          <w:lang w:eastAsia="en-GB"/>
        </w:rPr>
        <w:tab/>
      </w:r>
      <w:r>
        <w:rPr>
          <w:noProof/>
        </w:rPr>
        <w:t>Type: QosFlowProfile</w:t>
      </w:r>
      <w:r>
        <w:rPr>
          <w:noProof/>
        </w:rPr>
        <w:tab/>
      </w:r>
      <w:r>
        <w:rPr>
          <w:noProof/>
        </w:rPr>
        <w:fldChar w:fldCharType="begin" w:fldLock="1"/>
      </w:r>
      <w:r>
        <w:rPr>
          <w:noProof/>
        </w:rPr>
        <w:instrText xml:space="preserve"> PAGEREF _Toc130830833 \h </w:instrText>
      </w:r>
      <w:r>
        <w:rPr>
          <w:noProof/>
        </w:rPr>
      </w:r>
      <w:r>
        <w:rPr>
          <w:noProof/>
        </w:rPr>
        <w:fldChar w:fldCharType="separate"/>
      </w:r>
      <w:r>
        <w:rPr>
          <w:noProof/>
        </w:rPr>
        <w:t>74</w:t>
      </w:r>
      <w:r>
        <w:rPr>
          <w:noProof/>
        </w:rPr>
        <w:fldChar w:fldCharType="end"/>
      </w:r>
    </w:p>
    <w:p w14:paraId="4CA7E767" w14:textId="10181E25" w:rsidR="00A96971" w:rsidRDefault="00A96971">
      <w:pPr>
        <w:pStyle w:val="TOC5"/>
        <w:rPr>
          <w:rFonts w:asciiTheme="minorHAnsi" w:eastAsiaTheme="minorEastAsia" w:hAnsiTheme="minorHAnsi" w:cstheme="minorBidi"/>
          <w:noProof/>
          <w:sz w:val="22"/>
          <w:szCs w:val="22"/>
          <w:lang w:eastAsia="en-GB"/>
        </w:rPr>
      </w:pPr>
      <w:r>
        <w:rPr>
          <w:noProof/>
        </w:rPr>
        <w:t>6.2.6.2.22</w:t>
      </w:r>
      <w:r>
        <w:rPr>
          <w:rFonts w:asciiTheme="minorHAnsi" w:eastAsiaTheme="minorEastAsia" w:hAnsiTheme="minorHAnsi" w:cstheme="minorBidi"/>
          <w:noProof/>
          <w:sz w:val="22"/>
          <w:szCs w:val="22"/>
          <w:lang w:eastAsia="en-GB"/>
        </w:rPr>
        <w:tab/>
      </w:r>
      <w:r>
        <w:rPr>
          <w:noProof/>
        </w:rPr>
        <w:t>Type: GbrQosFlowInformation</w:t>
      </w:r>
      <w:r>
        <w:rPr>
          <w:noProof/>
        </w:rPr>
        <w:tab/>
      </w:r>
      <w:r>
        <w:rPr>
          <w:noProof/>
        </w:rPr>
        <w:fldChar w:fldCharType="begin" w:fldLock="1"/>
      </w:r>
      <w:r>
        <w:rPr>
          <w:noProof/>
        </w:rPr>
        <w:instrText xml:space="preserve"> PAGEREF _Toc130830834 \h </w:instrText>
      </w:r>
      <w:r>
        <w:rPr>
          <w:noProof/>
        </w:rPr>
      </w:r>
      <w:r>
        <w:rPr>
          <w:noProof/>
        </w:rPr>
        <w:fldChar w:fldCharType="separate"/>
      </w:r>
      <w:r>
        <w:rPr>
          <w:noProof/>
        </w:rPr>
        <w:t>75</w:t>
      </w:r>
      <w:r>
        <w:rPr>
          <w:noProof/>
        </w:rPr>
        <w:fldChar w:fldCharType="end"/>
      </w:r>
    </w:p>
    <w:p w14:paraId="606536CE" w14:textId="0F414985" w:rsidR="00A96971" w:rsidRDefault="00A96971">
      <w:pPr>
        <w:pStyle w:val="TOC5"/>
        <w:rPr>
          <w:rFonts w:asciiTheme="minorHAnsi" w:eastAsiaTheme="minorEastAsia" w:hAnsiTheme="minorHAnsi" w:cstheme="minorBidi"/>
          <w:noProof/>
          <w:sz w:val="22"/>
          <w:szCs w:val="22"/>
          <w:lang w:eastAsia="en-GB"/>
        </w:rPr>
      </w:pPr>
      <w:r>
        <w:rPr>
          <w:noProof/>
        </w:rPr>
        <w:t>6.2.6.2.23</w:t>
      </w:r>
      <w:r>
        <w:rPr>
          <w:rFonts w:asciiTheme="minorHAnsi" w:eastAsiaTheme="minorEastAsia" w:hAnsiTheme="minorHAnsi" w:cstheme="minorBidi"/>
          <w:noProof/>
          <w:sz w:val="22"/>
          <w:szCs w:val="22"/>
          <w:lang w:eastAsia="en-GB"/>
        </w:rPr>
        <w:tab/>
      </w:r>
      <w:r>
        <w:rPr>
          <w:noProof/>
        </w:rPr>
        <w:t>Type: ProblemDetailsExtension</w:t>
      </w:r>
      <w:r>
        <w:rPr>
          <w:noProof/>
        </w:rPr>
        <w:tab/>
      </w:r>
      <w:r>
        <w:rPr>
          <w:noProof/>
        </w:rPr>
        <w:fldChar w:fldCharType="begin" w:fldLock="1"/>
      </w:r>
      <w:r>
        <w:rPr>
          <w:noProof/>
        </w:rPr>
        <w:instrText xml:space="preserve"> PAGEREF _Toc130830835 \h </w:instrText>
      </w:r>
      <w:r>
        <w:rPr>
          <w:noProof/>
        </w:rPr>
      </w:r>
      <w:r>
        <w:rPr>
          <w:noProof/>
        </w:rPr>
        <w:fldChar w:fldCharType="separate"/>
      </w:r>
      <w:r>
        <w:rPr>
          <w:noProof/>
        </w:rPr>
        <w:t>75</w:t>
      </w:r>
      <w:r>
        <w:rPr>
          <w:noProof/>
        </w:rPr>
        <w:fldChar w:fldCharType="end"/>
      </w:r>
    </w:p>
    <w:p w14:paraId="25F45541" w14:textId="6783ABBA" w:rsidR="00A96971" w:rsidRDefault="00A96971">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_Toc130830836 \h </w:instrText>
      </w:r>
      <w:r>
        <w:rPr>
          <w:noProof/>
        </w:rPr>
      </w:r>
      <w:r>
        <w:rPr>
          <w:noProof/>
        </w:rPr>
        <w:fldChar w:fldCharType="separate"/>
      </w:r>
      <w:r>
        <w:rPr>
          <w:noProof/>
        </w:rPr>
        <w:t>75</w:t>
      </w:r>
      <w:r>
        <w:rPr>
          <w:noProof/>
        </w:rPr>
        <w:fldChar w:fldCharType="end"/>
      </w:r>
    </w:p>
    <w:p w14:paraId="29775EFA" w14:textId="4DEB0585" w:rsidR="00A96971" w:rsidRDefault="00A96971">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_Toc130830837 \h </w:instrText>
      </w:r>
      <w:r>
        <w:rPr>
          <w:noProof/>
        </w:rPr>
      </w:r>
      <w:r>
        <w:rPr>
          <w:noProof/>
        </w:rPr>
        <w:fldChar w:fldCharType="separate"/>
      </w:r>
      <w:r>
        <w:rPr>
          <w:noProof/>
        </w:rPr>
        <w:t>75</w:t>
      </w:r>
      <w:r>
        <w:rPr>
          <w:noProof/>
        </w:rPr>
        <w:fldChar w:fldCharType="end"/>
      </w:r>
    </w:p>
    <w:p w14:paraId="638377C8" w14:textId="115A462C" w:rsidR="00A96971" w:rsidRDefault="00A96971">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_Toc130830838 \h </w:instrText>
      </w:r>
      <w:r>
        <w:rPr>
          <w:noProof/>
        </w:rPr>
      </w:r>
      <w:r>
        <w:rPr>
          <w:noProof/>
        </w:rPr>
        <w:fldChar w:fldCharType="separate"/>
      </w:r>
      <w:r>
        <w:rPr>
          <w:noProof/>
        </w:rPr>
        <w:t>75</w:t>
      </w:r>
      <w:r>
        <w:rPr>
          <w:noProof/>
        </w:rPr>
        <w:fldChar w:fldCharType="end"/>
      </w:r>
    </w:p>
    <w:p w14:paraId="45972120" w14:textId="18BBA7EF" w:rsidR="00A96971" w:rsidRDefault="00A96971">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ContextUpdateAction</w:t>
      </w:r>
      <w:r>
        <w:rPr>
          <w:noProof/>
        </w:rPr>
        <w:tab/>
      </w:r>
      <w:r>
        <w:rPr>
          <w:noProof/>
        </w:rPr>
        <w:fldChar w:fldCharType="begin" w:fldLock="1"/>
      </w:r>
      <w:r>
        <w:rPr>
          <w:noProof/>
        </w:rPr>
        <w:instrText xml:space="preserve"> PAGEREF _Toc130830839 \h </w:instrText>
      </w:r>
      <w:r>
        <w:rPr>
          <w:noProof/>
        </w:rPr>
      </w:r>
      <w:r>
        <w:rPr>
          <w:noProof/>
        </w:rPr>
        <w:fldChar w:fldCharType="separate"/>
      </w:r>
      <w:r>
        <w:rPr>
          <w:noProof/>
        </w:rPr>
        <w:t>75</w:t>
      </w:r>
      <w:r>
        <w:rPr>
          <w:noProof/>
        </w:rPr>
        <w:fldChar w:fldCharType="end"/>
      </w:r>
    </w:p>
    <w:p w14:paraId="51DEB0ED" w14:textId="234F4965" w:rsidR="00A96971" w:rsidRDefault="00A96971">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ContextStatusEventType</w:t>
      </w:r>
      <w:r>
        <w:rPr>
          <w:noProof/>
        </w:rPr>
        <w:tab/>
      </w:r>
      <w:r>
        <w:rPr>
          <w:noProof/>
        </w:rPr>
        <w:fldChar w:fldCharType="begin" w:fldLock="1"/>
      </w:r>
      <w:r>
        <w:rPr>
          <w:noProof/>
        </w:rPr>
        <w:instrText xml:space="preserve"> PAGEREF _Toc130830840 \h </w:instrText>
      </w:r>
      <w:r>
        <w:rPr>
          <w:noProof/>
        </w:rPr>
      </w:r>
      <w:r>
        <w:rPr>
          <w:noProof/>
        </w:rPr>
        <w:fldChar w:fldCharType="separate"/>
      </w:r>
      <w:r>
        <w:rPr>
          <w:noProof/>
        </w:rPr>
        <w:t>76</w:t>
      </w:r>
      <w:r>
        <w:rPr>
          <w:noProof/>
        </w:rPr>
        <w:fldChar w:fldCharType="end"/>
      </w:r>
    </w:p>
    <w:p w14:paraId="673647F1" w14:textId="5A0CFB58" w:rsidR="00A96971" w:rsidRDefault="00A96971">
      <w:pPr>
        <w:pStyle w:val="TOC5"/>
        <w:rPr>
          <w:rFonts w:asciiTheme="minorHAnsi" w:eastAsiaTheme="minorEastAsia" w:hAnsiTheme="minorHAnsi" w:cstheme="minorBidi"/>
          <w:noProof/>
          <w:sz w:val="22"/>
          <w:szCs w:val="22"/>
          <w:lang w:eastAsia="en-GB"/>
        </w:rPr>
      </w:pPr>
      <w:r>
        <w:rPr>
          <w:noProof/>
        </w:rPr>
        <w:t>6.2.6.3.5</w:t>
      </w:r>
      <w:r>
        <w:rPr>
          <w:rFonts w:asciiTheme="minorHAnsi" w:eastAsiaTheme="minorEastAsia" w:hAnsiTheme="minorHAnsi" w:cstheme="minorBidi"/>
          <w:noProof/>
          <w:sz w:val="22"/>
          <w:szCs w:val="22"/>
          <w:lang w:eastAsia="en-GB"/>
        </w:rPr>
        <w:tab/>
      </w:r>
      <w:r>
        <w:rPr>
          <w:noProof/>
        </w:rPr>
        <w:t>Enumeration: ReportingMode</w:t>
      </w:r>
      <w:r>
        <w:rPr>
          <w:noProof/>
        </w:rPr>
        <w:tab/>
      </w:r>
      <w:r>
        <w:rPr>
          <w:noProof/>
        </w:rPr>
        <w:fldChar w:fldCharType="begin" w:fldLock="1"/>
      </w:r>
      <w:r>
        <w:rPr>
          <w:noProof/>
        </w:rPr>
        <w:instrText xml:space="preserve"> PAGEREF _Toc130830841 \h </w:instrText>
      </w:r>
      <w:r>
        <w:rPr>
          <w:noProof/>
        </w:rPr>
      </w:r>
      <w:r>
        <w:rPr>
          <w:noProof/>
        </w:rPr>
        <w:fldChar w:fldCharType="separate"/>
      </w:r>
      <w:r>
        <w:rPr>
          <w:noProof/>
        </w:rPr>
        <w:t>76</w:t>
      </w:r>
      <w:r>
        <w:rPr>
          <w:noProof/>
        </w:rPr>
        <w:fldChar w:fldCharType="end"/>
      </w:r>
    </w:p>
    <w:p w14:paraId="2872CC35" w14:textId="6BC69AE2" w:rsidR="00A96971" w:rsidRDefault="00A96971">
      <w:pPr>
        <w:pStyle w:val="TOC5"/>
        <w:rPr>
          <w:rFonts w:asciiTheme="minorHAnsi" w:eastAsiaTheme="minorEastAsia" w:hAnsiTheme="minorHAnsi" w:cstheme="minorBidi"/>
          <w:noProof/>
          <w:sz w:val="22"/>
          <w:szCs w:val="22"/>
          <w:lang w:eastAsia="en-GB"/>
        </w:rPr>
      </w:pPr>
      <w:r>
        <w:rPr>
          <w:noProof/>
        </w:rPr>
        <w:t>6.2.6.3.6</w:t>
      </w:r>
      <w:r>
        <w:rPr>
          <w:rFonts w:asciiTheme="minorHAnsi" w:eastAsiaTheme="minorEastAsia" w:hAnsiTheme="minorHAnsi" w:cstheme="minorBidi"/>
          <w:noProof/>
          <w:sz w:val="22"/>
          <w:szCs w:val="22"/>
          <w:lang w:eastAsia="en-GB"/>
        </w:rPr>
        <w:tab/>
      </w:r>
      <w:r>
        <w:rPr>
          <w:noProof/>
        </w:rPr>
        <w:t>Enumeration: NgapIeType</w:t>
      </w:r>
      <w:r>
        <w:rPr>
          <w:noProof/>
        </w:rPr>
        <w:tab/>
      </w:r>
      <w:r>
        <w:rPr>
          <w:noProof/>
        </w:rPr>
        <w:fldChar w:fldCharType="begin" w:fldLock="1"/>
      </w:r>
      <w:r>
        <w:rPr>
          <w:noProof/>
        </w:rPr>
        <w:instrText xml:space="preserve"> PAGEREF _Toc130830842 \h </w:instrText>
      </w:r>
      <w:r>
        <w:rPr>
          <w:noProof/>
        </w:rPr>
      </w:r>
      <w:r>
        <w:rPr>
          <w:noProof/>
        </w:rPr>
        <w:fldChar w:fldCharType="separate"/>
      </w:r>
      <w:r>
        <w:rPr>
          <w:noProof/>
        </w:rPr>
        <w:t>76</w:t>
      </w:r>
      <w:r>
        <w:rPr>
          <w:noProof/>
        </w:rPr>
        <w:fldChar w:fldCharType="end"/>
      </w:r>
    </w:p>
    <w:p w14:paraId="5710D70F" w14:textId="1A935526" w:rsidR="00A96971" w:rsidRDefault="00A96971">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_Toc130830843 \h </w:instrText>
      </w:r>
      <w:r>
        <w:rPr>
          <w:noProof/>
        </w:rPr>
      </w:r>
      <w:r>
        <w:rPr>
          <w:noProof/>
        </w:rPr>
        <w:fldChar w:fldCharType="separate"/>
      </w:r>
      <w:r>
        <w:rPr>
          <w:noProof/>
        </w:rPr>
        <w:t>76</w:t>
      </w:r>
      <w:r>
        <w:rPr>
          <w:noProof/>
        </w:rPr>
        <w:fldChar w:fldCharType="end"/>
      </w:r>
    </w:p>
    <w:p w14:paraId="3C173111" w14:textId="0FB618E3" w:rsidR="00A96971" w:rsidRDefault="00A96971">
      <w:pPr>
        <w:pStyle w:val="TOC5"/>
        <w:rPr>
          <w:rFonts w:asciiTheme="minorHAnsi" w:eastAsiaTheme="minorEastAsia" w:hAnsiTheme="minorHAnsi" w:cstheme="minorBidi"/>
          <w:noProof/>
          <w:sz w:val="22"/>
          <w:szCs w:val="22"/>
          <w:lang w:eastAsia="en-GB"/>
        </w:rPr>
      </w:pPr>
      <w:r>
        <w:rPr>
          <w:noProof/>
        </w:rPr>
        <w:t>6.2.6.4.1</w:t>
      </w:r>
      <w:r>
        <w:rPr>
          <w:rFonts w:asciiTheme="minorHAnsi" w:eastAsiaTheme="minorEastAsia" w:hAnsiTheme="minorHAnsi" w:cstheme="minorBidi"/>
          <w:noProof/>
          <w:sz w:val="22"/>
          <w:szCs w:val="22"/>
          <w:lang w:eastAsia="en-GB"/>
        </w:rPr>
        <w:tab/>
      </w:r>
      <w:r>
        <w:rPr>
          <w:noProof/>
        </w:rPr>
        <w:t>Type: ExtMbsSession</w:t>
      </w:r>
      <w:r>
        <w:rPr>
          <w:noProof/>
        </w:rPr>
        <w:tab/>
      </w:r>
      <w:r>
        <w:rPr>
          <w:noProof/>
        </w:rPr>
        <w:fldChar w:fldCharType="begin" w:fldLock="1"/>
      </w:r>
      <w:r>
        <w:rPr>
          <w:noProof/>
        </w:rPr>
        <w:instrText xml:space="preserve"> PAGEREF _Toc130830844 \h </w:instrText>
      </w:r>
      <w:r>
        <w:rPr>
          <w:noProof/>
        </w:rPr>
      </w:r>
      <w:r>
        <w:rPr>
          <w:noProof/>
        </w:rPr>
        <w:fldChar w:fldCharType="separate"/>
      </w:r>
      <w:r>
        <w:rPr>
          <w:noProof/>
        </w:rPr>
        <w:t>76</w:t>
      </w:r>
      <w:r>
        <w:rPr>
          <w:noProof/>
        </w:rPr>
        <w:fldChar w:fldCharType="end"/>
      </w:r>
    </w:p>
    <w:p w14:paraId="60C2321D" w14:textId="4771BC63" w:rsidR="00A96971" w:rsidRDefault="00A96971">
      <w:pPr>
        <w:pStyle w:val="TOC5"/>
        <w:rPr>
          <w:rFonts w:asciiTheme="minorHAnsi" w:eastAsiaTheme="minorEastAsia" w:hAnsiTheme="minorHAnsi" w:cstheme="minorBidi"/>
          <w:noProof/>
          <w:sz w:val="22"/>
          <w:szCs w:val="22"/>
          <w:lang w:eastAsia="en-GB"/>
        </w:rPr>
      </w:pPr>
      <w:r>
        <w:rPr>
          <w:noProof/>
        </w:rPr>
        <w:t>6.2.6.4.2</w:t>
      </w:r>
      <w:r>
        <w:rPr>
          <w:rFonts w:asciiTheme="minorHAnsi" w:eastAsiaTheme="minorEastAsia" w:hAnsiTheme="minorHAnsi" w:cstheme="minorBidi"/>
          <w:noProof/>
          <w:sz w:val="22"/>
          <w:szCs w:val="22"/>
          <w:lang w:eastAsia="en-GB"/>
        </w:rPr>
        <w:tab/>
      </w:r>
      <w:r>
        <w:rPr>
          <w:noProof/>
        </w:rPr>
        <w:t>Type: ExtProblemDetails</w:t>
      </w:r>
      <w:r>
        <w:rPr>
          <w:noProof/>
        </w:rPr>
        <w:tab/>
      </w:r>
      <w:r>
        <w:rPr>
          <w:noProof/>
        </w:rPr>
        <w:fldChar w:fldCharType="begin" w:fldLock="1"/>
      </w:r>
      <w:r>
        <w:rPr>
          <w:noProof/>
        </w:rPr>
        <w:instrText xml:space="preserve"> PAGEREF _Toc130830845 \h </w:instrText>
      </w:r>
      <w:r>
        <w:rPr>
          <w:noProof/>
        </w:rPr>
      </w:r>
      <w:r>
        <w:rPr>
          <w:noProof/>
        </w:rPr>
        <w:fldChar w:fldCharType="separate"/>
      </w:r>
      <w:r>
        <w:rPr>
          <w:noProof/>
        </w:rPr>
        <w:t>77</w:t>
      </w:r>
      <w:r>
        <w:rPr>
          <w:noProof/>
        </w:rPr>
        <w:fldChar w:fldCharType="end"/>
      </w:r>
    </w:p>
    <w:p w14:paraId="150973AE" w14:textId="5E42A235" w:rsidR="00A96971" w:rsidRDefault="00A96971">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_Toc130830846 \h </w:instrText>
      </w:r>
      <w:r>
        <w:rPr>
          <w:noProof/>
        </w:rPr>
      </w:r>
      <w:r>
        <w:rPr>
          <w:noProof/>
        </w:rPr>
        <w:fldChar w:fldCharType="separate"/>
      </w:r>
      <w:r>
        <w:rPr>
          <w:noProof/>
        </w:rPr>
        <w:t>77</w:t>
      </w:r>
      <w:r>
        <w:rPr>
          <w:noProof/>
        </w:rPr>
        <w:fldChar w:fldCharType="end"/>
      </w:r>
    </w:p>
    <w:p w14:paraId="26A79854" w14:textId="3E196385" w:rsidR="00A96971" w:rsidRDefault="00A96971">
      <w:pPr>
        <w:pStyle w:val="TOC5"/>
        <w:rPr>
          <w:rFonts w:asciiTheme="minorHAnsi" w:eastAsiaTheme="minorEastAsia" w:hAnsiTheme="minorHAnsi" w:cstheme="minorBidi"/>
          <w:noProof/>
          <w:sz w:val="22"/>
          <w:szCs w:val="22"/>
          <w:lang w:eastAsia="en-GB"/>
        </w:rPr>
      </w:pPr>
      <w:r w:rsidRPr="00D215C1">
        <w:rPr>
          <w:noProof/>
          <w:lang w:val="en-US"/>
        </w:rPr>
        <w:t>6.2.6.5.1</w:t>
      </w:r>
      <w:r>
        <w:rPr>
          <w:rFonts w:asciiTheme="minorHAnsi" w:eastAsiaTheme="minorEastAsia" w:hAnsiTheme="minorHAnsi" w:cstheme="minorBidi"/>
          <w:noProof/>
          <w:sz w:val="22"/>
          <w:szCs w:val="22"/>
          <w:lang w:eastAsia="en-GB"/>
        </w:rPr>
        <w:tab/>
      </w:r>
      <w:r w:rsidRPr="00D215C1">
        <w:rPr>
          <w:noProof/>
          <w:lang w:val="en-US"/>
        </w:rPr>
        <w:t>Introduction</w:t>
      </w:r>
      <w:r>
        <w:rPr>
          <w:noProof/>
        </w:rPr>
        <w:tab/>
      </w:r>
      <w:r>
        <w:rPr>
          <w:noProof/>
        </w:rPr>
        <w:fldChar w:fldCharType="begin" w:fldLock="1"/>
      </w:r>
      <w:r>
        <w:rPr>
          <w:noProof/>
        </w:rPr>
        <w:instrText xml:space="preserve"> PAGEREF _Toc130830847 \h </w:instrText>
      </w:r>
      <w:r>
        <w:rPr>
          <w:noProof/>
        </w:rPr>
      </w:r>
      <w:r>
        <w:rPr>
          <w:noProof/>
        </w:rPr>
        <w:fldChar w:fldCharType="separate"/>
      </w:r>
      <w:r>
        <w:rPr>
          <w:noProof/>
        </w:rPr>
        <w:t>77</w:t>
      </w:r>
      <w:r>
        <w:rPr>
          <w:noProof/>
        </w:rPr>
        <w:fldChar w:fldCharType="end"/>
      </w:r>
    </w:p>
    <w:p w14:paraId="068B9840" w14:textId="28B9C05F" w:rsidR="00A96971" w:rsidRDefault="00A96971">
      <w:pPr>
        <w:pStyle w:val="TOC5"/>
        <w:rPr>
          <w:rFonts w:asciiTheme="minorHAnsi" w:eastAsiaTheme="minorEastAsia" w:hAnsiTheme="minorHAnsi" w:cstheme="minorBidi"/>
          <w:noProof/>
          <w:sz w:val="22"/>
          <w:szCs w:val="22"/>
          <w:lang w:eastAsia="en-GB"/>
        </w:rPr>
      </w:pPr>
      <w:r>
        <w:rPr>
          <w:noProof/>
        </w:rPr>
        <w:t>6.2.6.5.2</w:t>
      </w:r>
      <w:r>
        <w:rPr>
          <w:rFonts w:asciiTheme="minorHAnsi" w:eastAsiaTheme="minorEastAsia" w:hAnsiTheme="minorHAnsi" w:cstheme="minorBidi"/>
          <w:noProof/>
          <w:sz w:val="22"/>
          <w:szCs w:val="22"/>
          <w:lang w:eastAsia="en-GB"/>
        </w:rPr>
        <w:tab/>
      </w:r>
      <w:r>
        <w:rPr>
          <w:noProof/>
        </w:rPr>
        <w:t>N2 MBS Session Management Information</w:t>
      </w:r>
      <w:r>
        <w:rPr>
          <w:noProof/>
        </w:rPr>
        <w:tab/>
      </w:r>
      <w:r>
        <w:rPr>
          <w:noProof/>
        </w:rPr>
        <w:fldChar w:fldCharType="begin" w:fldLock="1"/>
      </w:r>
      <w:r>
        <w:rPr>
          <w:noProof/>
        </w:rPr>
        <w:instrText xml:space="preserve"> PAGEREF _Toc130830848 \h </w:instrText>
      </w:r>
      <w:r>
        <w:rPr>
          <w:noProof/>
        </w:rPr>
      </w:r>
      <w:r>
        <w:rPr>
          <w:noProof/>
        </w:rPr>
        <w:fldChar w:fldCharType="separate"/>
      </w:r>
      <w:r>
        <w:rPr>
          <w:noProof/>
        </w:rPr>
        <w:t>77</w:t>
      </w:r>
      <w:r>
        <w:rPr>
          <w:noProof/>
        </w:rPr>
        <w:fldChar w:fldCharType="end"/>
      </w:r>
    </w:p>
    <w:p w14:paraId="345C7889" w14:textId="52953EE5" w:rsidR="00A96971" w:rsidRDefault="00A96971">
      <w:pPr>
        <w:pStyle w:val="TOC5"/>
        <w:rPr>
          <w:rFonts w:asciiTheme="minorHAnsi" w:eastAsiaTheme="minorEastAsia" w:hAnsiTheme="minorHAnsi" w:cstheme="minorBidi"/>
          <w:noProof/>
          <w:sz w:val="22"/>
          <w:szCs w:val="22"/>
          <w:lang w:eastAsia="en-GB"/>
        </w:rPr>
      </w:pPr>
      <w:r>
        <w:rPr>
          <w:noProof/>
        </w:rPr>
        <w:t>6.2.6.5.3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_Toc130830849 \h </w:instrText>
      </w:r>
      <w:r>
        <w:rPr>
          <w:noProof/>
        </w:rPr>
      </w:r>
      <w:r>
        <w:rPr>
          <w:noProof/>
        </w:rPr>
        <w:fldChar w:fldCharType="separate"/>
      </w:r>
      <w:r>
        <w:rPr>
          <w:noProof/>
        </w:rPr>
        <w:t>77</w:t>
      </w:r>
      <w:r>
        <w:rPr>
          <w:noProof/>
        </w:rPr>
        <w:fldChar w:fldCharType="end"/>
      </w:r>
    </w:p>
    <w:p w14:paraId="5A88FCD4" w14:textId="1E3EAF6F" w:rsidR="00A96971" w:rsidRDefault="00A96971">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_Toc130830850 \h </w:instrText>
      </w:r>
      <w:r>
        <w:rPr>
          <w:noProof/>
        </w:rPr>
      </w:r>
      <w:r>
        <w:rPr>
          <w:noProof/>
        </w:rPr>
        <w:fldChar w:fldCharType="separate"/>
      </w:r>
      <w:r>
        <w:rPr>
          <w:noProof/>
        </w:rPr>
        <w:t>77</w:t>
      </w:r>
      <w:r>
        <w:rPr>
          <w:noProof/>
        </w:rPr>
        <w:fldChar w:fldCharType="end"/>
      </w:r>
    </w:p>
    <w:p w14:paraId="545841C8" w14:textId="74432A1E" w:rsidR="00A96971" w:rsidRDefault="00A96971">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_Toc130830851 \h </w:instrText>
      </w:r>
      <w:r>
        <w:rPr>
          <w:noProof/>
        </w:rPr>
      </w:r>
      <w:r>
        <w:rPr>
          <w:noProof/>
        </w:rPr>
        <w:fldChar w:fldCharType="separate"/>
      </w:r>
      <w:r>
        <w:rPr>
          <w:noProof/>
        </w:rPr>
        <w:t>77</w:t>
      </w:r>
      <w:r>
        <w:rPr>
          <w:noProof/>
        </w:rPr>
        <w:fldChar w:fldCharType="end"/>
      </w:r>
    </w:p>
    <w:p w14:paraId="58E07DA8" w14:textId="1878D764" w:rsidR="00A96971" w:rsidRDefault="00A96971">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_Toc130830852 \h </w:instrText>
      </w:r>
      <w:r>
        <w:rPr>
          <w:noProof/>
        </w:rPr>
      </w:r>
      <w:r>
        <w:rPr>
          <w:noProof/>
        </w:rPr>
        <w:fldChar w:fldCharType="separate"/>
      </w:r>
      <w:r>
        <w:rPr>
          <w:noProof/>
        </w:rPr>
        <w:t>78</w:t>
      </w:r>
      <w:r>
        <w:rPr>
          <w:noProof/>
        </w:rPr>
        <w:fldChar w:fldCharType="end"/>
      </w:r>
    </w:p>
    <w:p w14:paraId="3741745E" w14:textId="33EFB266" w:rsidR="00A96971" w:rsidRDefault="00A96971">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_Toc130830853 \h </w:instrText>
      </w:r>
      <w:r>
        <w:rPr>
          <w:noProof/>
        </w:rPr>
      </w:r>
      <w:r>
        <w:rPr>
          <w:noProof/>
        </w:rPr>
        <w:fldChar w:fldCharType="separate"/>
      </w:r>
      <w:r>
        <w:rPr>
          <w:noProof/>
        </w:rPr>
        <w:t>78</w:t>
      </w:r>
      <w:r>
        <w:rPr>
          <w:noProof/>
        </w:rPr>
        <w:fldChar w:fldCharType="end"/>
      </w:r>
    </w:p>
    <w:p w14:paraId="651A07EC" w14:textId="6D668387" w:rsidR="00A96971" w:rsidRDefault="00A96971">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_Toc130830854 \h </w:instrText>
      </w:r>
      <w:r>
        <w:rPr>
          <w:noProof/>
        </w:rPr>
      </w:r>
      <w:r>
        <w:rPr>
          <w:noProof/>
        </w:rPr>
        <w:fldChar w:fldCharType="separate"/>
      </w:r>
      <w:r>
        <w:rPr>
          <w:noProof/>
        </w:rPr>
        <w:t>78</w:t>
      </w:r>
      <w:r>
        <w:rPr>
          <w:noProof/>
        </w:rPr>
        <w:fldChar w:fldCharType="end"/>
      </w:r>
    </w:p>
    <w:p w14:paraId="32AED768" w14:textId="47CDCB72" w:rsidR="00A96971" w:rsidRDefault="00A96971">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_Toc130830855 \h </w:instrText>
      </w:r>
      <w:r>
        <w:rPr>
          <w:noProof/>
        </w:rPr>
      </w:r>
      <w:r>
        <w:rPr>
          <w:noProof/>
        </w:rPr>
        <w:fldChar w:fldCharType="separate"/>
      </w:r>
      <w:r>
        <w:rPr>
          <w:noProof/>
        </w:rPr>
        <w:t>79</w:t>
      </w:r>
      <w:r>
        <w:rPr>
          <w:noProof/>
        </w:rPr>
        <w:fldChar w:fldCharType="end"/>
      </w:r>
    </w:p>
    <w:p w14:paraId="788A6F1E" w14:textId="22878721" w:rsidR="00A96971" w:rsidRDefault="00A96971">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_Toc130830856 \h </w:instrText>
      </w:r>
      <w:r>
        <w:rPr>
          <w:noProof/>
        </w:rPr>
      </w:r>
      <w:r>
        <w:rPr>
          <w:noProof/>
        </w:rPr>
        <w:fldChar w:fldCharType="separate"/>
      </w:r>
      <w:r>
        <w:rPr>
          <w:noProof/>
        </w:rPr>
        <w:t>79</w:t>
      </w:r>
      <w:r>
        <w:rPr>
          <w:noProof/>
        </w:rPr>
        <w:fldChar w:fldCharType="end"/>
      </w:r>
    </w:p>
    <w:p w14:paraId="71D5D6E5" w14:textId="31307D5E" w:rsidR="00A96971" w:rsidRDefault="00A96971" w:rsidP="00A96971">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_Toc130830857 \h </w:instrText>
      </w:r>
      <w:r>
        <w:rPr>
          <w:noProof/>
        </w:rPr>
      </w:r>
      <w:r>
        <w:rPr>
          <w:noProof/>
        </w:rPr>
        <w:fldChar w:fldCharType="separate"/>
      </w:r>
      <w:r>
        <w:rPr>
          <w:noProof/>
        </w:rPr>
        <w:t>79</w:t>
      </w:r>
      <w:r>
        <w:rPr>
          <w:noProof/>
        </w:rPr>
        <w:fldChar w:fldCharType="end"/>
      </w:r>
    </w:p>
    <w:p w14:paraId="33A1F8EB" w14:textId="52A067B5" w:rsidR="00A96971" w:rsidRDefault="00A9697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_Toc130830858 \h </w:instrText>
      </w:r>
      <w:r>
        <w:rPr>
          <w:noProof/>
        </w:rPr>
      </w:r>
      <w:r>
        <w:rPr>
          <w:noProof/>
        </w:rPr>
        <w:fldChar w:fldCharType="separate"/>
      </w:r>
      <w:r>
        <w:rPr>
          <w:noProof/>
        </w:rPr>
        <w:t>79</w:t>
      </w:r>
      <w:r>
        <w:rPr>
          <w:noProof/>
        </w:rPr>
        <w:fldChar w:fldCharType="end"/>
      </w:r>
    </w:p>
    <w:p w14:paraId="67D70E3C" w14:textId="2E5FA330" w:rsidR="00A96971" w:rsidRDefault="00A9697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Nmbsmf_TMGI API</w:t>
      </w:r>
      <w:r>
        <w:rPr>
          <w:noProof/>
        </w:rPr>
        <w:tab/>
      </w:r>
      <w:r>
        <w:rPr>
          <w:noProof/>
        </w:rPr>
        <w:fldChar w:fldCharType="begin" w:fldLock="1"/>
      </w:r>
      <w:r>
        <w:rPr>
          <w:noProof/>
        </w:rPr>
        <w:instrText xml:space="preserve"> PAGEREF _Toc130830859 \h </w:instrText>
      </w:r>
      <w:r>
        <w:rPr>
          <w:noProof/>
        </w:rPr>
      </w:r>
      <w:r>
        <w:rPr>
          <w:noProof/>
        </w:rPr>
        <w:fldChar w:fldCharType="separate"/>
      </w:r>
      <w:r>
        <w:rPr>
          <w:noProof/>
        </w:rPr>
        <w:t>80</w:t>
      </w:r>
      <w:r>
        <w:rPr>
          <w:noProof/>
        </w:rPr>
        <w:fldChar w:fldCharType="end"/>
      </w:r>
    </w:p>
    <w:p w14:paraId="4049FCD9" w14:textId="679702D8" w:rsidR="00A96971" w:rsidRDefault="00A96971">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Nmbsmf_MBSSession API</w:t>
      </w:r>
      <w:r>
        <w:rPr>
          <w:noProof/>
        </w:rPr>
        <w:tab/>
      </w:r>
      <w:r>
        <w:rPr>
          <w:noProof/>
        </w:rPr>
        <w:fldChar w:fldCharType="begin" w:fldLock="1"/>
      </w:r>
      <w:r>
        <w:rPr>
          <w:noProof/>
        </w:rPr>
        <w:instrText xml:space="preserve"> PAGEREF _Toc130830860 \h </w:instrText>
      </w:r>
      <w:r>
        <w:rPr>
          <w:noProof/>
        </w:rPr>
      </w:r>
      <w:r>
        <w:rPr>
          <w:noProof/>
        </w:rPr>
        <w:fldChar w:fldCharType="separate"/>
      </w:r>
      <w:r>
        <w:rPr>
          <w:noProof/>
        </w:rPr>
        <w:t>82</w:t>
      </w:r>
      <w:r>
        <w:rPr>
          <w:noProof/>
        </w:rPr>
        <w:fldChar w:fldCharType="end"/>
      </w:r>
    </w:p>
    <w:p w14:paraId="7175DDA1" w14:textId="57C46108" w:rsidR="00A96971" w:rsidRDefault="00A96971" w:rsidP="00A96971">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_Toc130830861 \h </w:instrText>
      </w:r>
      <w:r>
        <w:rPr>
          <w:noProof/>
        </w:rPr>
      </w:r>
      <w:r>
        <w:rPr>
          <w:noProof/>
        </w:rPr>
        <w:fldChar w:fldCharType="separate"/>
      </w:r>
      <w:r>
        <w:rPr>
          <w:noProof/>
        </w:rPr>
        <w:t>98</w:t>
      </w:r>
      <w:r>
        <w:rPr>
          <w:noProof/>
        </w:rPr>
        <w:fldChar w:fldCharType="end"/>
      </w:r>
    </w:p>
    <w:p w14:paraId="51D7105B" w14:textId="51C470A8" w:rsidR="00080512" w:rsidRPr="00052626" w:rsidRDefault="009769E5" w:rsidP="009769E5">
      <w:pPr>
        <w:pStyle w:val="TT"/>
      </w:pPr>
      <w:r>
        <w:rPr>
          <w:rFonts w:eastAsia="DengXian"/>
          <w:sz w:val="22"/>
          <w:lang w:eastAsia="en-US"/>
        </w:rPr>
        <w:fldChar w:fldCharType="end"/>
      </w:r>
      <w:r w:rsidR="00080512"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Start w:id="17" w:name="_Toc98501201"/>
      <w:bookmarkStart w:id="18" w:name="_Toc106634485"/>
      <w:bookmarkStart w:id="19" w:name="_Toc114825264"/>
      <w:bookmarkStart w:id="20" w:name="_Toc122089293"/>
      <w:bookmarkStart w:id="21" w:name="_Toc129098414"/>
      <w:bookmarkStart w:id="22" w:name="_Toc129166770"/>
      <w:bookmarkEnd w:id="9"/>
      <w:r w:rsidR="00080512" w:rsidRPr="00052626">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p>
    <w:p w14:paraId="429B4BB3" w14:textId="77777777" w:rsidR="00080512" w:rsidRPr="00052626" w:rsidRDefault="00080512">
      <w:r w:rsidRPr="00052626">
        <w:t xml:space="preserve">This Technical </w:t>
      </w:r>
      <w:bookmarkStart w:id="23" w:name="spectype3"/>
      <w:r w:rsidRPr="00052626">
        <w:t>Specification</w:t>
      </w:r>
      <w:bookmarkEnd w:id="23"/>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4" w:name="introduction"/>
      <w:bookmarkEnd w:id="24"/>
      <w:r w:rsidRPr="00052626">
        <w:br w:type="page"/>
      </w:r>
      <w:bookmarkStart w:id="25" w:name="_Toc510696578"/>
      <w:bookmarkStart w:id="26" w:name="_Toc35971370"/>
      <w:bookmarkStart w:id="27" w:name="_Toc67903494"/>
      <w:bookmarkStart w:id="28" w:name="_Toc75174135"/>
      <w:bookmarkStart w:id="29" w:name="_Toc81558519"/>
      <w:bookmarkStart w:id="30" w:name="_Toc85876970"/>
      <w:bookmarkStart w:id="31" w:name="_Toc88681422"/>
      <w:bookmarkStart w:id="32" w:name="_Toc89678109"/>
      <w:bookmarkStart w:id="33" w:name="_Toc98501202"/>
      <w:bookmarkStart w:id="34" w:name="_Toc106634486"/>
      <w:bookmarkStart w:id="35" w:name="_Toc114825265"/>
      <w:bookmarkStart w:id="36" w:name="_Toc122089294"/>
      <w:bookmarkStart w:id="37" w:name="_Toc129098415"/>
      <w:bookmarkStart w:id="38" w:name="_Toc129166771"/>
      <w:bookmarkStart w:id="39" w:name="_Toc510696579"/>
      <w:bookmarkStart w:id="40" w:name="_Toc35971371"/>
      <w:bookmarkStart w:id="41" w:name="_Toc67903495"/>
      <w:bookmarkStart w:id="42" w:name="_Toc130830675"/>
      <w:r w:rsidR="00BA43B4" w:rsidRPr="00052626">
        <w:lastRenderedPageBreak/>
        <w:t>1</w:t>
      </w:r>
      <w:r w:rsidR="00BA43B4" w:rsidRPr="00052626">
        <w:tab/>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2"/>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3" w:name="_Toc81558520"/>
      <w:bookmarkStart w:id="44" w:name="_Toc85876971"/>
      <w:bookmarkStart w:id="45" w:name="_Toc88681423"/>
      <w:bookmarkStart w:id="46" w:name="_Toc89678110"/>
      <w:bookmarkStart w:id="47" w:name="_Toc98501203"/>
      <w:bookmarkStart w:id="48" w:name="_Toc106634487"/>
      <w:bookmarkStart w:id="49" w:name="_Toc114825266"/>
      <w:bookmarkStart w:id="50" w:name="_Toc122089295"/>
      <w:bookmarkStart w:id="51" w:name="_Toc129098416"/>
      <w:bookmarkStart w:id="52" w:name="_Toc129166772"/>
      <w:bookmarkStart w:id="53" w:name="_Toc510696580"/>
      <w:bookmarkStart w:id="54" w:name="_Toc35971372"/>
      <w:bookmarkStart w:id="55" w:name="_Toc67903496"/>
      <w:bookmarkStart w:id="56" w:name="_Toc81558521"/>
      <w:bookmarkStart w:id="57" w:name="_Toc130830676"/>
      <w:bookmarkEnd w:id="39"/>
      <w:bookmarkEnd w:id="40"/>
      <w:bookmarkEnd w:id="41"/>
      <w:r w:rsidRPr="00052626">
        <w:t>2</w:t>
      </w:r>
      <w:r w:rsidRPr="00052626">
        <w:tab/>
        <w:t>References</w:t>
      </w:r>
      <w:bookmarkEnd w:id="43"/>
      <w:bookmarkEnd w:id="44"/>
      <w:bookmarkEnd w:id="45"/>
      <w:bookmarkEnd w:id="46"/>
      <w:bookmarkEnd w:id="47"/>
      <w:bookmarkEnd w:id="48"/>
      <w:bookmarkEnd w:id="49"/>
      <w:bookmarkEnd w:id="50"/>
      <w:bookmarkEnd w:id="51"/>
      <w:bookmarkEnd w:id="52"/>
      <w:bookmarkEnd w:id="57"/>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58" w:name="_PERM_MCCTEMPBM_CRPT81600000___5"/>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bookmarkEnd w:id="58"/>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7777777" w:rsidR="00A96B57" w:rsidRPr="00052626" w:rsidRDefault="00A96B57" w:rsidP="0053693A">
      <w:pPr>
        <w:pStyle w:val="EX"/>
        <w:rPr>
          <w:lang w:eastAsia="zh-CN"/>
        </w:rPr>
      </w:pPr>
      <w:r w:rsidRPr="0053693A">
        <w:t>[13]</w:t>
      </w:r>
      <w:r w:rsidRPr="0053693A">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59" w:name="_Toc85876972"/>
      <w:bookmarkStart w:id="60" w:name="_Toc88681424"/>
      <w:bookmarkStart w:id="61" w:name="_Toc89678111"/>
      <w:bookmarkStart w:id="62" w:name="_Toc98501204"/>
      <w:bookmarkStart w:id="63" w:name="_Toc106634488"/>
      <w:bookmarkStart w:id="64" w:name="_Toc114825267"/>
      <w:bookmarkStart w:id="65" w:name="_Toc122089296"/>
      <w:bookmarkStart w:id="66" w:name="_Toc129098417"/>
      <w:bookmarkStart w:id="67" w:name="_Toc129166773"/>
      <w:bookmarkStart w:id="68" w:name="_Toc130830677"/>
      <w:r w:rsidRPr="00052626">
        <w:t>3</w:t>
      </w:r>
      <w:r w:rsidRPr="00052626">
        <w:tab/>
        <w:t>Definitions, symbols and abbreviations</w:t>
      </w:r>
      <w:bookmarkEnd w:id="53"/>
      <w:bookmarkEnd w:id="54"/>
      <w:bookmarkEnd w:id="55"/>
      <w:bookmarkEnd w:id="56"/>
      <w:bookmarkEnd w:id="59"/>
      <w:bookmarkEnd w:id="60"/>
      <w:bookmarkEnd w:id="61"/>
      <w:bookmarkEnd w:id="62"/>
      <w:bookmarkEnd w:id="63"/>
      <w:bookmarkEnd w:id="64"/>
      <w:bookmarkEnd w:id="65"/>
      <w:bookmarkEnd w:id="66"/>
      <w:bookmarkEnd w:id="67"/>
      <w:bookmarkEnd w:id="68"/>
    </w:p>
    <w:p w14:paraId="5AB8F883" w14:textId="77777777" w:rsidR="008A6D4A" w:rsidRPr="00052626" w:rsidRDefault="008A6D4A" w:rsidP="0053693A">
      <w:pPr>
        <w:pStyle w:val="Heading2"/>
      </w:pPr>
      <w:bookmarkStart w:id="69" w:name="_Toc510696581"/>
      <w:bookmarkStart w:id="70" w:name="_Toc35971373"/>
      <w:bookmarkStart w:id="71" w:name="_Toc67903497"/>
      <w:bookmarkStart w:id="72" w:name="_Toc81558522"/>
      <w:bookmarkStart w:id="73" w:name="_Toc85876973"/>
      <w:bookmarkStart w:id="74" w:name="_Toc88681425"/>
      <w:bookmarkStart w:id="75" w:name="_Toc89678112"/>
      <w:bookmarkStart w:id="76" w:name="_Toc98501205"/>
      <w:bookmarkStart w:id="77" w:name="_Toc106634489"/>
      <w:bookmarkStart w:id="78" w:name="_Toc114825268"/>
      <w:bookmarkStart w:id="79" w:name="_Toc122089297"/>
      <w:bookmarkStart w:id="80" w:name="_Toc129098418"/>
      <w:bookmarkStart w:id="81" w:name="_Toc129166774"/>
      <w:bookmarkStart w:id="82" w:name="_Toc130830678"/>
      <w:r w:rsidRPr="00052626">
        <w:t>3.1</w:t>
      </w:r>
      <w:r w:rsidRPr="00052626">
        <w:tab/>
        <w:t>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3" w:name="_Toc81558524"/>
      <w:bookmarkStart w:id="84" w:name="_Toc85876975"/>
      <w:bookmarkStart w:id="85" w:name="_Toc88681427"/>
      <w:bookmarkStart w:id="86" w:name="_Toc89678114"/>
      <w:bookmarkStart w:id="87" w:name="_Toc98501206"/>
      <w:bookmarkStart w:id="88" w:name="_Toc106634490"/>
      <w:bookmarkStart w:id="89" w:name="_Toc114825269"/>
      <w:bookmarkStart w:id="90" w:name="_Toc122089298"/>
      <w:bookmarkStart w:id="91" w:name="_Toc129098419"/>
      <w:bookmarkStart w:id="92" w:name="_Toc129166775"/>
      <w:bookmarkStart w:id="93" w:name="_Toc130830679"/>
      <w:r w:rsidRPr="00052626">
        <w:t>3.</w:t>
      </w:r>
      <w:r w:rsidR="00D704F4">
        <w:t>2</w:t>
      </w:r>
      <w:r w:rsidRPr="00052626">
        <w:tab/>
        <w:t>Abbreviations</w:t>
      </w:r>
      <w:bookmarkEnd w:id="83"/>
      <w:bookmarkEnd w:id="84"/>
      <w:bookmarkEnd w:id="85"/>
      <w:bookmarkEnd w:id="86"/>
      <w:bookmarkEnd w:id="87"/>
      <w:bookmarkEnd w:id="88"/>
      <w:bookmarkEnd w:id="89"/>
      <w:bookmarkEnd w:id="90"/>
      <w:bookmarkEnd w:id="91"/>
      <w:bookmarkEnd w:id="92"/>
      <w:bookmarkEnd w:id="93"/>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94" w:name="_Toc510696584"/>
      <w:bookmarkStart w:id="95" w:name="_Toc35971376"/>
      <w:bookmarkStart w:id="96" w:name="_Toc67903500"/>
      <w:bookmarkStart w:id="97" w:name="_Toc75192259"/>
      <w:bookmarkStart w:id="98" w:name="_Toc81558525"/>
      <w:bookmarkStart w:id="99" w:name="_Toc85876976"/>
      <w:bookmarkStart w:id="100" w:name="_Toc88681428"/>
      <w:bookmarkStart w:id="101" w:name="_Toc89678115"/>
      <w:bookmarkStart w:id="102" w:name="_Toc98501207"/>
      <w:bookmarkStart w:id="103" w:name="_Toc106634491"/>
      <w:bookmarkStart w:id="104" w:name="_Toc114825270"/>
      <w:bookmarkStart w:id="105" w:name="_Toc122089299"/>
      <w:bookmarkStart w:id="106" w:name="_Toc129098420"/>
      <w:bookmarkStart w:id="107" w:name="_Toc129166776"/>
      <w:bookmarkStart w:id="108" w:name="_Toc130830680"/>
      <w:r w:rsidRPr="00052626">
        <w:lastRenderedPageBreak/>
        <w:t>4</w:t>
      </w:r>
      <w:r w:rsidRPr="00052626">
        <w:tab/>
        <w:t>Overview</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6286AA0" w14:textId="77777777" w:rsidR="00BA43B4" w:rsidRPr="00052626" w:rsidRDefault="00BA43B4" w:rsidP="0053693A">
      <w:pPr>
        <w:pStyle w:val="Heading2"/>
      </w:pPr>
      <w:bookmarkStart w:id="109" w:name="_Toc25073751"/>
      <w:bookmarkStart w:id="110" w:name="_Toc34062916"/>
      <w:bookmarkStart w:id="111" w:name="_Toc43119884"/>
      <w:bookmarkStart w:id="112" w:name="_Toc49767936"/>
      <w:bookmarkStart w:id="113" w:name="_Toc56434109"/>
      <w:bookmarkStart w:id="114" w:name="_Toc67687683"/>
      <w:bookmarkStart w:id="115" w:name="_Toc81558526"/>
      <w:bookmarkStart w:id="116" w:name="_Toc85876977"/>
      <w:bookmarkStart w:id="117" w:name="_Toc88681429"/>
      <w:bookmarkStart w:id="118" w:name="_Toc89678116"/>
      <w:bookmarkStart w:id="119" w:name="_Toc98501208"/>
      <w:bookmarkStart w:id="120" w:name="_Toc106634492"/>
      <w:bookmarkStart w:id="121" w:name="_Toc114825271"/>
      <w:bookmarkStart w:id="122" w:name="_Toc122089300"/>
      <w:bookmarkStart w:id="123" w:name="_Toc129098421"/>
      <w:bookmarkStart w:id="124" w:name="_Toc129166777"/>
      <w:bookmarkStart w:id="125" w:name="_Toc130830681"/>
      <w:r w:rsidRPr="00052626">
        <w:t>4.1</w:t>
      </w:r>
      <w:r w:rsidRPr="00052626">
        <w:tab/>
        <w:t>Introduction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8pt" o:ole="">
            <v:imagedata r:id="rId12" o:title=""/>
          </v:shape>
          <o:OLEObject Type="Embed" ProgID="Visio.Drawing.11" ShapeID="_x0000_i1027" DrawAspect="Content" ObjectID="_1741443644"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26" w:name="_Toc81558527"/>
      <w:bookmarkStart w:id="127" w:name="_Toc85876978"/>
      <w:bookmarkStart w:id="128" w:name="_Toc88681430"/>
      <w:bookmarkStart w:id="129" w:name="_Toc89678117"/>
      <w:bookmarkStart w:id="130" w:name="_Toc98501209"/>
      <w:bookmarkStart w:id="131" w:name="_Toc106634493"/>
      <w:bookmarkStart w:id="132" w:name="_Toc114825272"/>
      <w:bookmarkStart w:id="133" w:name="_Toc122089301"/>
      <w:bookmarkStart w:id="134" w:name="_Toc129098422"/>
      <w:bookmarkStart w:id="135" w:name="_Toc129166778"/>
      <w:bookmarkStart w:id="136" w:name="_Toc130830682"/>
      <w:r w:rsidRPr="00052626">
        <w:t>5</w:t>
      </w:r>
      <w:r w:rsidRPr="00052626">
        <w:tab/>
        <w:t>Services offered by the MB-SMF</w:t>
      </w:r>
      <w:bookmarkEnd w:id="126"/>
      <w:bookmarkEnd w:id="127"/>
      <w:bookmarkEnd w:id="128"/>
      <w:bookmarkEnd w:id="129"/>
      <w:bookmarkEnd w:id="130"/>
      <w:bookmarkEnd w:id="131"/>
      <w:bookmarkEnd w:id="132"/>
      <w:bookmarkEnd w:id="133"/>
      <w:bookmarkEnd w:id="134"/>
      <w:bookmarkEnd w:id="135"/>
      <w:bookmarkEnd w:id="136"/>
    </w:p>
    <w:p w14:paraId="7EEA52DB" w14:textId="77777777" w:rsidR="008A66D4" w:rsidRPr="00052626" w:rsidRDefault="008A66D4" w:rsidP="0053693A">
      <w:pPr>
        <w:pStyle w:val="Heading2"/>
      </w:pPr>
      <w:bookmarkStart w:id="137" w:name="_Toc510696586"/>
      <w:bookmarkStart w:id="138" w:name="_Toc35971378"/>
      <w:bookmarkStart w:id="139" w:name="_Toc67903502"/>
      <w:bookmarkStart w:id="140" w:name="_Toc75192261"/>
      <w:bookmarkStart w:id="141" w:name="_Toc81558528"/>
      <w:bookmarkStart w:id="142" w:name="_Toc85876979"/>
      <w:bookmarkStart w:id="143" w:name="_Toc88681431"/>
      <w:bookmarkStart w:id="144" w:name="_Toc89678118"/>
      <w:bookmarkStart w:id="145" w:name="_Toc98501210"/>
      <w:bookmarkStart w:id="146" w:name="_Toc106634494"/>
      <w:bookmarkStart w:id="147" w:name="_Toc114825273"/>
      <w:bookmarkStart w:id="148" w:name="_Toc122089302"/>
      <w:bookmarkStart w:id="149" w:name="_Toc129098423"/>
      <w:bookmarkStart w:id="150" w:name="_Toc129166779"/>
      <w:bookmarkStart w:id="151" w:name="_Toc130830683"/>
      <w:r w:rsidRPr="00052626">
        <w:t>5.1</w:t>
      </w:r>
      <w:r w:rsidRPr="00052626">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5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53" w:name="_PERM_MCCTEMPBM_CRPT81600003___7"/>
            <w:bookmarkEnd w:id="15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5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54" w:name="_Toc510696587"/>
      <w:bookmarkStart w:id="155" w:name="_Toc35971379"/>
      <w:bookmarkStart w:id="156" w:name="_Toc67903503"/>
      <w:bookmarkStart w:id="157" w:name="_Toc75426338"/>
      <w:bookmarkStart w:id="158" w:name="_Toc81558529"/>
      <w:bookmarkStart w:id="159" w:name="_Toc85876980"/>
      <w:bookmarkStart w:id="160" w:name="_Toc88681432"/>
      <w:bookmarkStart w:id="161" w:name="_Toc89678119"/>
      <w:bookmarkStart w:id="162" w:name="_Toc98501211"/>
      <w:bookmarkStart w:id="163" w:name="_Toc106634495"/>
      <w:bookmarkStart w:id="164" w:name="_Toc114825274"/>
      <w:bookmarkStart w:id="165" w:name="_Toc122089303"/>
      <w:bookmarkStart w:id="166" w:name="_Toc129098424"/>
      <w:bookmarkStart w:id="167" w:name="_Toc129166780"/>
      <w:bookmarkStart w:id="168" w:name="_Toc510696589"/>
      <w:bookmarkStart w:id="169" w:name="_Toc35971381"/>
      <w:bookmarkStart w:id="170" w:name="_Toc67903505"/>
      <w:bookmarkStart w:id="171" w:name="_Toc510696592"/>
      <w:bookmarkStart w:id="172" w:name="_Toc35971384"/>
      <w:bookmarkStart w:id="173" w:name="_Toc67903508"/>
      <w:bookmarkStart w:id="174" w:name="_Toc75426343"/>
      <w:bookmarkStart w:id="175" w:name="_Toc81558534"/>
      <w:bookmarkStart w:id="176" w:name="_Toc81558537"/>
      <w:bookmarkStart w:id="177" w:name="_Toc130830684"/>
      <w:r w:rsidRPr="00052626">
        <w:t>5.2</w:t>
      </w:r>
      <w:r w:rsidRPr="00052626">
        <w:tab/>
        <w:t>Nmbsmf_TMGI Service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77"/>
    </w:p>
    <w:p w14:paraId="72668644" w14:textId="77777777" w:rsidR="00947CE8" w:rsidRPr="00052626" w:rsidRDefault="00947CE8" w:rsidP="0053693A">
      <w:pPr>
        <w:pStyle w:val="Heading3"/>
      </w:pPr>
      <w:bookmarkStart w:id="178" w:name="_Toc510696588"/>
      <w:bookmarkStart w:id="179" w:name="_Toc35971380"/>
      <w:bookmarkStart w:id="180" w:name="_Toc67903504"/>
      <w:bookmarkStart w:id="181" w:name="_Toc75426339"/>
      <w:bookmarkStart w:id="182" w:name="_Toc81558530"/>
      <w:bookmarkStart w:id="183" w:name="_Toc85876981"/>
      <w:bookmarkStart w:id="184" w:name="_Toc88681433"/>
      <w:bookmarkStart w:id="185" w:name="_Toc89678120"/>
      <w:bookmarkStart w:id="186" w:name="_Toc98501212"/>
      <w:bookmarkStart w:id="187" w:name="_Toc106634496"/>
      <w:bookmarkStart w:id="188" w:name="_Toc114825275"/>
      <w:bookmarkStart w:id="189" w:name="_Toc122089304"/>
      <w:bookmarkStart w:id="190" w:name="_Toc129098425"/>
      <w:bookmarkStart w:id="191" w:name="_Toc129166781"/>
      <w:bookmarkStart w:id="192" w:name="_Toc130830685"/>
      <w:r w:rsidRPr="00052626">
        <w:t>5.2.1</w:t>
      </w:r>
      <w:r w:rsidRPr="00052626">
        <w:tab/>
        <w:t>Service Description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193" w:name="_Toc81558531"/>
      <w:bookmarkStart w:id="194" w:name="_Toc85876982"/>
      <w:bookmarkStart w:id="195" w:name="_Toc88681434"/>
      <w:bookmarkStart w:id="196" w:name="_Toc89678121"/>
      <w:bookmarkStart w:id="197" w:name="_Toc98501213"/>
      <w:bookmarkStart w:id="198" w:name="_Toc106634497"/>
      <w:bookmarkStart w:id="199" w:name="_Toc114825276"/>
      <w:bookmarkStart w:id="200" w:name="_Toc122089305"/>
      <w:bookmarkStart w:id="201" w:name="_Toc129098426"/>
      <w:bookmarkStart w:id="202" w:name="_Toc129166782"/>
      <w:bookmarkStart w:id="203" w:name="_Toc130830686"/>
      <w:bookmarkEnd w:id="168"/>
      <w:bookmarkEnd w:id="169"/>
      <w:bookmarkEnd w:id="170"/>
      <w:r w:rsidRPr="00052626">
        <w:lastRenderedPageBreak/>
        <w:t>5.2.2</w:t>
      </w:r>
      <w:r w:rsidRPr="00052626">
        <w:tab/>
        <w:t>Service Operations</w:t>
      </w:r>
      <w:bookmarkEnd w:id="193"/>
      <w:bookmarkEnd w:id="194"/>
      <w:bookmarkEnd w:id="195"/>
      <w:bookmarkEnd w:id="196"/>
      <w:bookmarkEnd w:id="197"/>
      <w:bookmarkEnd w:id="198"/>
      <w:bookmarkEnd w:id="199"/>
      <w:bookmarkEnd w:id="200"/>
      <w:bookmarkEnd w:id="201"/>
      <w:bookmarkEnd w:id="202"/>
      <w:bookmarkEnd w:id="203"/>
    </w:p>
    <w:p w14:paraId="74BBC0F0" w14:textId="77777777" w:rsidR="00947CE8" w:rsidRPr="00052626" w:rsidRDefault="00947CE8" w:rsidP="0053693A">
      <w:pPr>
        <w:pStyle w:val="Heading4"/>
      </w:pPr>
      <w:bookmarkStart w:id="204" w:name="_Toc510696590"/>
      <w:bookmarkStart w:id="205" w:name="_Toc35971382"/>
      <w:bookmarkStart w:id="206" w:name="_Toc67903506"/>
      <w:bookmarkStart w:id="207" w:name="_Toc75426341"/>
      <w:bookmarkStart w:id="208" w:name="_Toc81558532"/>
      <w:bookmarkStart w:id="209" w:name="_Toc85876983"/>
      <w:bookmarkStart w:id="210" w:name="_Toc88681435"/>
      <w:bookmarkStart w:id="211" w:name="_Toc89678122"/>
      <w:bookmarkStart w:id="212" w:name="_Toc98501214"/>
      <w:bookmarkStart w:id="213" w:name="_Toc106634498"/>
      <w:bookmarkStart w:id="214" w:name="_Toc114825277"/>
      <w:bookmarkStart w:id="215" w:name="_Toc122089306"/>
      <w:bookmarkStart w:id="216" w:name="_Toc129098427"/>
      <w:bookmarkStart w:id="217" w:name="_Toc130830687"/>
      <w:r w:rsidRPr="00052626">
        <w:t>5.2.2.1</w:t>
      </w:r>
      <w:r w:rsidRPr="00052626">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18" w:name="_Toc510696591"/>
      <w:bookmarkStart w:id="219" w:name="_Toc35971383"/>
      <w:bookmarkStart w:id="220" w:name="_Toc67903507"/>
      <w:bookmarkStart w:id="221" w:name="_Toc75426342"/>
      <w:bookmarkStart w:id="222" w:name="_Toc81558533"/>
      <w:bookmarkStart w:id="223" w:name="_Toc85876984"/>
      <w:bookmarkStart w:id="224" w:name="_Toc88681436"/>
      <w:bookmarkStart w:id="225" w:name="_Toc89678123"/>
      <w:bookmarkStart w:id="226" w:name="_Toc98501215"/>
      <w:bookmarkStart w:id="227" w:name="_Toc106634499"/>
      <w:bookmarkStart w:id="228" w:name="_Toc114825278"/>
      <w:bookmarkStart w:id="229" w:name="_Toc122089307"/>
      <w:bookmarkStart w:id="230" w:name="_Toc129098428"/>
      <w:bookmarkStart w:id="231" w:name="_Toc130830688"/>
      <w:r w:rsidRPr="00052626">
        <w:t>5.2.2.2</w:t>
      </w:r>
      <w:r w:rsidRPr="00052626">
        <w:tab/>
        <w:t>TMGI Allocate service operation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623607C" w14:textId="77777777" w:rsidR="00947CE8" w:rsidRPr="00052626" w:rsidRDefault="00947CE8" w:rsidP="0053693A">
      <w:pPr>
        <w:pStyle w:val="Heading5"/>
      </w:pPr>
      <w:bookmarkStart w:id="232" w:name="_Toc85876985"/>
      <w:bookmarkStart w:id="233" w:name="_Toc88681437"/>
      <w:bookmarkStart w:id="234" w:name="_Toc89678124"/>
      <w:bookmarkStart w:id="235" w:name="_Toc98501216"/>
      <w:bookmarkStart w:id="236" w:name="_Toc106634500"/>
      <w:bookmarkStart w:id="237" w:name="_Toc114825279"/>
      <w:bookmarkStart w:id="238" w:name="_Toc122089308"/>
      <w:bookmarkStart w:id="239" w:name="_Toc129098429"/>
      <w:bookmarkStart w:id="240" w:name="_Toc130830689"/>
      <w:r w:rsidRPr="00052626">
        <w:t>5.2.2.2.1</w:t>
      </w:r>
      <w:r w:rsidRPr="00052626">
        <w:tab/>
        <w:t>General</w:t>
      </w:r>
      <w:bookmarkEnd w:id="171"/>
      <w:bookmarkEnd w:id="172"/>
      <w:bookmarkEnd w:id="173"/>
      <w:bookmarkEnd w:id="174"/>
      <w:bookmarkEnd w:id="175"/>
      <w:bookmarkEnd w:id="232"/>
      <w:bookmarkEnd w:id="233"/>
      <w:bookmarkEnd w:id="234"/>
      <w:bookmarkEnd w:id="235"/>
      <w:bookmarkEnd w:id="236"/>
      <w:bookmarkEnd w:id="237"/>
      <w:bookmarkEnd w:id="238"/>
      <w:bookmarkEnd w:id="239"/>
      <w:bookmarkEnd w:id="240"/>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8pt;height:108.7pt" o:ole="">
            <v:imagedata r:id="rId14" o:title=""/>
          </v:shape>
          <o:OLEObject Type="Embed" ProgID="Visio.Drawing.11" ShapeID="_x0000_i1028" DrawAspect="Content" ObjectID="_1741443645"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41" w:name="_Toc510696595"/>
      <w:bookmarkStart w:id="242" w:name="_Toc35971387"/>
      <w:bookmarkStart w:id="243" w:name="_Toc67903511"/>
      <w:bookmarkStart w:id="244" w:name="_Toc75426346"/>
      <w:bookmarkStart w:id="245" w:name="_Toc81558535"/>
      <w:bookmarkStart w:id="246" w:name="_Toc85876986"/>
      <w:bookmarkStart w:id="247" w:name="_Toc88681438"/>
      <w:bookmarkStart w:id="248" w:name="_Toc89678125"/>
      <w:bookmarkStart w:id="249" w:name="_Toc98501217"/>
      <w:bookmarkStart w:id="250" w:name="_Toc106634501"/>
      <w:bookmarkStart w:id="251" w:name="_Toc114825280"/>
      <w:bookmarkStart w:id="252" w:name="_Toc122089309"/>
      <w:bookmarkStart w:id="253" w:name="_Toc129098430"/>
      <w:bookmarkStart w:id="254" w:name="_Toc130830690"/>
      <w:r w:rsidRPr="00052626">
        <w:t>5.2.2.3</w:t>
      </w:r>
      <w:r w:rsidRPr="00052626">
        <w:tab/>
        <w:t>TMGI Deallocate service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9747507" w14:textId="77777777" w:rsidR="00947CE8" w:rsidRPr="00052626" w:rsidRDefault="00947CE8" w:rsidP="0053693A">
      <w:pPr>
        <w:pStyle w:val="Heading5"/>
      </w:pPr>
      <w:bookmarkStart w:id="255" w:name="_Toc81558536"/>
      <w:bookmarkStart w:id="256" w:name="_Toc85876987"/>
      <w:bookmarkStart w:id="257" w:name="_Toc88681439"/>
      <w:bookmarkStart w:id="258" w:name="_Toc89678126"/>
      <w:bookmarkStart w:id="259" w:name="_Toc98501218"/>
      <w:bookmarkStart w:id="260" w:name="_Toc106634502"/>
      <w:bookmarkStart w:id="261" w:name="_Toc114825281"/>
      <w:bookmarkStart w:id="262" w:name="_Toc122089310"/>
      <w:bookmarkStart w:id="263" w:name="_Toc129098431"/>
      <w:bookmarkStart w:id="264" w:name="_Toc130830691"/>
      <w:r w:rsidRPr="00052626">
        <w:t>5.2.2.3.1</w:t>
      </w:r>
      <w:r w:rsidRPr="00052626">
        <w:tab/>
        <w:t>General</w:t>
      </w:r>
      <w:bookmarkEnd w:id="255"/>
      <w:bookmarkEnd w:id="256"/>
      <w:bookmarkEnd w:id="257"/>
      <w:bookmarkEnd w:id="258"/>
      <w:bookmarkEnd w:id="259"/>
      <w:bookmarkEnd w:id="260"/>
      <w:bookmarkEnd w:id="261"/>
      <w:bookmarkEnd w:id="262"/>
      <w:bookmarkEnd w:id="263"/>
      <w:bookmarkEnd w:id="264"/>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4.7pt" o:ole="">
            <v:imagedata r:id="rId16" o:title=""/>
          </v:shape>
          <o:OLEObject Type="Embed" ProgID="Visio.Drawing.11" ShapeID="_x0000_i1029" DrawAspect="Content" ObjectID="_1741443646"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65" w:name="_Toc85876988"/>
      <w:bookmarkStart w:id="266" w:name="_Toc88681440"/>
      <w:bookmarkStart w:id="267" w:name="_Toc89678127"/>
      <w:bookmarkStart w:id="268" w:name="_Toc98501219"/>
      <w:bookmarkEnd w:id="176"/>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69" w:name="_Toc106634503"/>
      <w:bookmarkStart w:id="270" w:name="_Toc114825282"/>
      <w:bookmarkStart w:id="271" w:name="_Toc122089311"/>
      <w:bookmarkStart w:id="272" w:name="_Toc129098432"/>
      <w:bookmarkStart w:id="273" w:name="_Toc129166783"/>
      <w:bookmarkStart w:id="274" w:name="_Toc130830692"/>
      <w:r w:rsidRPr="00052626">
        <w:t>5.3</w:t>
      </w:r>
      <w:r w:rsidRPr="00052626">
        <w:tab/>
        <w:t>Nmbsmf_MBSSession Service</w:t>
      </w:r>
      <w:bookmarkEnd w:id="265"/>
      <w:bookmarkEnd w:id="266"/>
      <w:bookmarkEnd w:id="267"/>
      <w:bookmarkEnd w:id="268"/>
      <w:bookmarkEnd w:id="269"/>
      <w:bookmarkEnd w:id="270"/>
      <w:bookmarkEnd w:id="271"/>
      <w:bookmarkEnd w:id="272"/>
      <w:bookmarkEnd w:id="273"/>
      <w:bookmarkEnd w:id="274"/>
    </w:p>
    <w:p w14:paraId="0CBA1ED0" w14:textId="77777777" w:rsidR="008E5E16" w:rsidRPr="00052626" w:rsidRDefault="008E5E16" w:rsidP="0053693A">
      <w:pPr>
        <w:pStyle w:val="Heading3"/>
      </w:pPr>
      <w:bookmarkStart w:id="275" w:name="_Toc81558538"/>
      <w:bookmarkStart w:id="276" w:name="_Toc85876989"/>
      <w:bookmarkStart w:id="277" w:name="_Toc88681441"/>
      <w:bookmarkStart w:id="278" w:name="_Toc89678128"/>
      <w:bookmarkStart w:id="279" w:name="_Toc98501220"/>
      <w:bookmarkStart w:id="280" w:name="_Toc106634504"/>
      <w:bookmarkStart w:id="281" w:name="_Toc114825283"/>
      <w:bookmarkStart w:id="282" w:name="_Toc122089312"/>
      <w:bookmarkStart w:id="283" w:name="_Toc129098433"/>
      <w:bookmarkStart w:id="284" w:name="_Toc129166784"/>
      <w:bookmarkStart w:id="285" w:name="_Toc130830693"/>
      <w:r w:rsidRPr="00052626">
        <w:t>5.3.1</w:t>
      </w:r>
      <w:r w:rsidRPr="00052626">
        <w:tab/>
        <w:t>Service Description</w:t>
      </w:r>
      <w:bookmarkEnd w:id="275"/>
      <w:bookmarkEnd w:id="276"/>
      <w:bookmarkEnd w:id="277"/>
      <w:bookmarkEnd w:id="278"/>
      <w:bookmarkEnd w:id="279"/>
      <w:bookmarkEnd w:id="280"/>
      <w:bookmarkEnd w:id="281"/>
      <w:bookmarkEnd w:id="282"/>
      <w:bookmarkEnd w:id="283"/>
      <w:bookmarkEnd w:id="284"/>
      <w:bookmarkEnd w:id="28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286" w:name="_Toc81558539"/>
      <w:bookmarkStart w:id="287" w:name="_Toc85876990"/>
      <w:bookmarkStart w:id="288" w:name="_Toc88681442"/>
      <w:bookmarkStart w:id="289" w:name="_Toc89678129"/>
      <w:bookmarkStart w:id="290" w:name="_Toc98501221"/>
      <w:bookmarkStart w:id="291" w:name="_Toc106634505"/>
      <w:bookmarkStart w:id="292" w:name="_Toc114825284"/>
      <w:bookmarkStart w:id="293" w:name="_Toc122089313"/>
      <w:bookmarkStart w:id="294" w:name="_Toc129098434"/>
      <w:bookmarkStart w:id="295" w:name="_Toc129166785"/>
      <w:bookmarkStart w:id="296" w:name="_Toc76042707"/>
      <w:bookmarkStart w:id="297" w:name="_Toc130830694"/>
      <w:r w:rsidRPr="00052626">
        <w:t>5.3.2</w:t>
      </w:r>
      <w:r w:rsidRPr="00052626">
        <w:tab/>
        <w:t>Service Operations</w:t>
      </w:r>
      <w:bookmarkEnd w:id="286"/>
      <w:bookmarkEnd w:id="287"/>
      <w:bookmarkEnd w:id="288"/>
      <w:bookmarkEnd w:id="289"/>
      <w:bookmarkEnd w:id="290"/>
      <w:bookmarkEnd w:id="291"/>
      <w:bookmarkEnd w:id="292"/>
      <w:bookmarkEnd w:id="293"/>
      <w:bookmarkEnd w:id="294"/>
      <w:bookmarkEnd w:id="295"/>
      <w:bookmarkEnd w:id="297"/>
    </w:p>
    <w:p w14:paraId="6A48D6EA" w14:textId="77777777" w:rsidR="002953E1" w:rsidRPr="00052626" w:rsidRDefault="002953E1" w:rsidP="0053693A">
      <w:pPr>
        <w:pStyle w:val="Heading4"/>
      </w:pPr>
      <w:bookmarkStart w:id="298" w:name="_Toc81558540"/>
      <w:bookmarkStart w:id="299" w:name="_Toc85876991"/>
      <w:bookmarkStart w:id="300" w:name="_Toc88681443"/>
      <w:bookmarkStart w:id="301" w:name="_Toc89678130"/>
      <w:bookmarkStart w:id="302" w:name="_Toc98501222"/>
      <w:bookmarkStart w:id="303" w:name="_Toc106634506"/>
      <w:bookmarkStart w:id="304" w:name="_Toc114825285"/>
      <w:bookmarkStart w:id="305" w:name="_Toc122089314"/>
      <w:bookmarkStart w:id="306" w:name="_Toc129098435"/>
      <w:bookmarkStart w:id="307" w:name="_Toc130830695"/>
      <w:r w:rsidRPr="00052626">
        <w:t>5.3.2.1</w:t>
      </w:r>
      <w:r w:rsidRPr="00052626">
        <w:tab/>
        <w:t>Introduction</w:t>
      </w:r>
      <w:bookmarkEnd w:id="298"/>
      <w:bookmarkEnd w:id="299"/>
      <w:bookmarkEnd w:id="300"/>
      <w:bookmarkEnd w:id="301"/>
      <w:bookmarkEnd w:id="302"/>
      <w:bookmarkEnd w:id="303"/>
      <w:bookmarkEnd w:id="304"/>
      <w:bookmarkEnd w:id="305"/>
      <w:bookmarkEnd w:id="306"/>
      <w:bookmarkEnd w:id="307"/>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08" w:name="_Toc81558541"/>
      <w:bookmarkStart w:id="309" w:name="_Toc85876992"/>
      <w:bookmarkStart w:id="310" w:name="_Toc88681444"/>
      <w:bookmarkStart w:id="311" w:name="_Toc89678131"/>
      <w:bookmarkStart w:id="312" w:name="_Toc98501223"/>
      <w:bookmarkStart w:id="313" w:name="_Toc106634507"/>
      <w:bookmarkStart w:id="314" w:name="_Toc114825286"/>
      <w:bookmarkStart w:id="315" w:name="_Toc122089315"/>
      <w:bookmarkStart w:id="316" w:name="_Toc129098436"/>
      <w:bookmarkStart w:id="317" w:name="_Toc81558543"/>
      <w:bookmarkStart w:id="318" w:name="_Toc130830696"/>
      <w:r w:rsidRPr="00052626">
        <w:t>5.3.2.2</w:t>
      </w:r>
      <w:r w:rsidRPr="00052626">
        <w:tab/>
        <w:t>Create</w:t>
      </w:r>
      <w:bookmarkEnd w:id="308"/>
      <w:bookmarkEnd w:id="309"/>
      <w:bookmarkEnd w:id="310"/>
      <w:bookmarkEnd w:id="311"/>
      <w:bookmarkEnd w:id="312"/>
      <w:bookmarkEnd w:id="313"/>
      <w:bookmarkEnd w:id="314"/>
      <w:bookmarkEnd w:id="315"/>
      <w:bookmarkEnd w:id="316"/>
      <w:bookmarkEnd w:id="318"/>
    </w:p>
    <w:p w14:paraId="5189BA82" w14:textId="77777777" w:rsidR="000A7C24" w:rsidRPr="00052626" w:rsidRDefault="000A7C24" w:rsidP="0053693A">
      <w:pPr>
        <w:pStyle w:val="Heading5"/>
      </w:pPr>
      <w:bookmarkStart w:id="319" w:name="_Toc81558542"/>
      <w:bookmarkStart w:id="320" w:name="_Toc85876993"/>
      <w:bookmarkStart w:id="321" w:name="_Toc88681445"/>
      <w:bookmarkStart w:id="322" w:name="_Toc89678132"/>
      <w:bookmarkStart w:id="323" w:name="_Toc98501224"/>
      <w:bookmarkStart w:id="324" w:name="_Toc106634508"/>
      <w:bookmarkStart w:id="325" w:name="_Toc114825287"/>
      <w:bookmarkStart w:id="326" w:name="_Toc122089316"/>
      <w:bookmarkStart w:id="327" w:name="_Toc129098437"/>
      <w:bookmarkStart w:id="328" w:name="_Toc130830697"/>
      <w:r w:rsidRPr="00052626">
        <w:t>5.3.2.2.1</w:t>
      </w:r>
      <w:r w:rsidRPr="00052626">
        <w:tab/>
        <w:t>General</w:t>
      </w:r>
      <w:bookmarkEnd w:id="319"/>
      <w:bookmarkEnd w:id="320"/>
      <w:bookmarkEnd w:id="321"/>
      <w:bookmarkEnd w:id="322"/>
      <w:bookmarkEnd w:id="323"/>
      <w:bookmarkEnd w:id="324"/>
      <w:bookmarkEnd w:id="325"/>
      <w:bookmarkEnd w:id="326"/>
      <w:bookmarkEnd w:id="327"/>
      <w:bookmarkEnd w:id="328"/>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79A7BC1E" w:rsidR="000A7C24" w:rsidRPr="00052626" w:rsidRDefault="00E86907" w:rsidP="00577850">
      <w:pPr>
        <w:pStyle w:val="NO"/>
      </w:pPr>
      <w:r>
        <w:t>NOTE:</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78F5A3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6.1pt;height:108.7pt" o:ole="">
            <v:imagedata r:id="rId18" o:title=""/>
          </v:shape>
          <o:OLEObject Type="Embed" ProgID="Visio.Drawing.11" ShapeID="_x0000_i1030" DrawAspect="Content" ObjectID="_1741443647"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44D174DD" w:rsidR="00736ABD" w:rsidRPr="00052626" w:rsidRDefault="009739DA" w:rsidP="009739DA">
      <w:pPr>
        <w:pStyle w:val="B3"/>
      </w:pPr>
      <w:r>
        <w:t>-</w:t>
      </w:r>
      <w:r>
        <w:tab/>
        <w:t>list of MBS FSA IDs</w:t>
      </w:r>
      <w:r w:rsidR="000A7C24" w:rsidRPr="00052626">
        <w:t>.</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lastRenderedPageBreak/>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29"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7777777" w:rsidR="00B50133" w:rsidRDefault="00B50133" w:rsidP="00B50133">
      <w:pPr>
        <w:pStyle w:val="B1"/>
        <w:ind w:hanging="1"/>
      </w:pPr>
      <w:r>
        <w:t>For a location dependent MBS service, the MB-SMF shall allocate a unique Area Session ID within the MBS session for the MBS Service Area.</w:t>
      </w:r>
    </w:p>
    <w:bookmarkEnd w:id="329"/>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30" w:name="_Toc85876994"/>
      <w:bookmarkStart w:id="331" w:name="_Toc88681446"/>
      <w:bookmarkStart w:id="332" w:name="_Toc89678133"/>
      <w:bookmarkStart w:id="333" w:name="_Toc98501225"/>
      <w:bookmarkStart w:id="334" w:name="_Toc106634509"/>
      <w:bookmarkStart w:id="335" w:name="_Toc114825288"/>
      <w:bookmarkStart w:id="336" w:name="_Toc122089317"/>
      <w:bookmarkStart w:id="337" w:name="_Toc129098438"/>
      <w:bookmarkStart w:id="338" w:name="_Toc81558545"/>
      <w:bookmarkStart w:id="339" w:name="_Toc130830698"/>
      <w:bookmarkEnd w:id="317"/>
      <w:r w:rsidRPr="00052626">
        <w:t>5.3.2.3</w:t>
      </w:r>
      <w:r w:rsidRPr="00052626">
        <w:tab/>
        <w:t>Update</w:t>
      </w:r>
      <w:bookmarkEnd w:id="330"/>
      <w:bookmarkEnd w:id="331"/>
      <w:bookmarkEnd w:id="332"/>
      <w:bookmarkEnd w:id="333"/>
      <w:bookmarkEnd w:id="334"/>
      <w:bookmarkEnd w:id="335"/>
      <w:bookmarkEnd w:id="336"/>
      <w:bookmarkEnd w:id="337"/>
      <w:bookmarkEnd w:id="339"/>
    </w:p>
    <w:p w14:paraId="1837A93C" w14:textId="77777777" w:rsidR="000A7C24" w:rsidRPr="00052626" w:rsidRDefault="000A7C24" w:rsidP="0053693A">
      <w:pPr>
        <w:pStyle w:val="Heading5"/>
      </w:pPr>
      <w:bookmarkStart w:id="340" w:name="_Toc81558544"/>
      <w:bookmarkStart w:id="341" w:name="_Toc85876995"/>
      <w:bookmarkStart w:id="342" w:name="_Toc88681447"/>
      <w:bookmarkStart w:id="343" w:name="_Toc89678134"/>
      <w:bookmarkStart w:id="344" w:name="_Toc98501226"/>
      <w:bookmarkStart w:id="345" w:name="_Toc106634510"/>
      <w:bookmarkStart w:id="346" w:name="_Toc114825289"/>
      <w:bookmarkStart w:id="347" w:name="_Toc122089318"/>
      <w:bookmarkStart w:id="348" w:name="_Toc129098439"/>
      <w:bookmarkStart w:id="349" w:name="_Toc130830699"/>
      <w:r w:rsidRPr="00052626">
        <w:t>5.3.2.3.1</w:t>
      </w:r>
      <w:r w:rsidRPr="00052626">
        <w:tab/>
        <w:t>General</w:t>
      </w:r>
      <w:bookmarkEnd w:id="340"/>
      <w:bookmarkEnd w:id="341"/>
      <w:bookmarkEnd w:id="342"/>
      <w:bookmarkEnd w:id="343"/>
      <w:bookmarkEnd w:id="344"/>
      <w:bookmarkEnd w:id="345"/>
      <w:bookmarkEnd w:id="346"/>
      <w:bookmarkEnd w:id="347"/>
      <w:bookmarkEnd w:id="348"/>
      <w:bookmarkEnd w:id="349"/>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6.1pt;height:108.7pt" o:ole="">
            <v:imagedata r:id="rId20" o:title=""/>
          </v:shape>
          <o:OLEObject Type="Embed" ProgID="Visio.Drawing.11" ShapeID="_x0000_i1031" DrawAspect="Content" ObjectID="_1741443648"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lastRenderedPageBreak/>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17584DF2" w:rsidR="00736ABD" w:rsidRPr="00052626" w:rsidRDefault="005B452B" w:rsidP="005B452B">
      <w:pPr>
        <w:pStyle w:val="B3"/>
      </w:pPr>
      <w:r>
        <w:t>-</w:t>
      </w:r>
      <w:r>
        <w:tab/>
        <w:t>list of MBS FSA IDs</w:t>
      </w:r>
      <w:r w:rsidR="000A7C24" w:rsidRPr="00052626">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06814729" w:rsidR="000A7C24" w:rsidRPr="00052626" w:rsidRDefault="000A7C24" w:rsidP="000A7C24">
      <w:pPr>
        <w:pStyle w:val="B1"/>
      </w:pPr>
      <w:r w:rsidRPr="00052626">
        <w:t>2b.</w:t>
      </w:r>
      <w:r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50" w:name="_Toc85876996"/>
      <w:bookmarkStart w:id="351" w:name="_Toc88681448"/>
      <w:bookmarkStart w:id="352" w:name="_Toc89678135"/>
      <w:bookmarkStart w:id="353" w:name="_Toc98501227"/>
      <w:bookmarkStart w:id="354" w:name="_Toc106634511"/>
      <w:bookmarkStart w:id="355" w:name="_Toc114825290"/>
      <w:bookmarkStart w:id="356" w:name="_Toc122089319"/>
      <w:bookmarkStart w:id="357" w:name="_Toc129098440"/>
      <w:bookmarkStart w:id="358" w:name="_Toc81558547"/>
      <w:bookmarkStart w:id="359" w:name="_Toc77761041"/>
      <w:bookmarkStart w:id="360" w:name="_Toc81558554"/>
      <w:bookmarkStart w:id="361" w:name="_Toc130830700"/>
      <w:bookmarkEnd w:id="296"/>
      <w:bookmarkEnd w:id="338"/>
      <w:r w:rsidRPr="00052626">
        <w:t>5.3.2.4</w:t>
      </w:r>
      <w:r w:rsidRPr="00052626">
        <w:tab/>
        <w:t>Release</w:t>
      </w:r>
      <w:bookmarkEnd w:id="350"/>
      <w:bookmarkEnd w:id="351"/>
      <w:bookmarkEnd w:id="352"/>
      <w:bookmarkEnd w:id="353"/>
      <w:bookmarkEnd w:id="354"/>
      <w:bookmarkEnd w:id="355"/>
      <w:bookmarkEnd w:id="356"/>
      <w:bookmarkEnd w:id="357"/>
      <w:bookmarkEnd w:id="361"/>
    </w:p>
    <w:p w14:paraId="006DAD1D" w14:textId="77777777" w:rsidR="000A7C24" w:rsidRPr="00052626" w:rsidRDefault="000A7C24" w:rsidP="0053693A">
      <w:pPr>
        <w:pStyle w:val="Heading5"/>
      </w:pPr>
      <w:bookmarkStart w:id="362" w:name="_Toc81558546"/>
      <w:bookmarkStart w:id="363" w:name="_Toc85876997"/>
      <w:bookmarkStart w:id="364" w:name="_Toc88681449"/>
      <w:bookmarkStart w:id="365" w:name="_Toc89678136"/>
      <w:bookmarkStart w:id="366" w:name="_Toc98501228"/>
      <w:bookmarkStart w:id="367" w:name="_Toc106634512"/>
      <w:bookmarkStart w:id="368" w:name="_Toc114825291"/>
      <w:bookmarkStart w:id="369" w:name="_Toc122089320"/>
      <w:bookmarkStart w:id="370" w:name="_Toc129098441"/>
      <w:bookmarkStart w:id="371" w:name="_Toc130830701"/>
      <w:r w:rsidRPr="00052626">
        <w:t>5.3.2.4.1</w:t>
      </w:r>
      <w:r w:rsidRPr="00052626">
        <w:tab/>
        <w:t>General</w:t>
      </w:r>
      <w:bookmarkEnd w:id="362"/>
      <w:bookmarkEnd w:id="363"/>
      <w:bookmarkEnd w:id="364"/>
      <w:bookmarkEnd w:id="365"/>
      <w:bookmarkEnd w:id="366"/>
      <w:bookmarkEnd w:id="367"/>
      <w:bookmarkEnd w:id="368"/>
      <w:bookmarkEnd w:id="369"/>
      <w:bookmarkEnd w:id="370"/>
      <w:bookmarkEnd w:id="371"/>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6.1pt;height:108.7pt" o:ole="">
            <v:imagedata r:id="rId22" o:title=""/>
          </v:shape>
          <o:OLEObject Type="Embed" ProgID="Visio.Drawing.11" ShapeID="_x0000_i1032" DrawAspect="Content" ObjectID="_1741443649"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372" w:name="_Toc85876998"/>
      <w:bookmarkStart w:id="373" w:name="_Toc88681450"/>
      <w:bookmarkStart w:id="374" w:name="_Toc89678137"/>
      <w:bookmarkStart w:id="375" w:name="_Toc98501229"/>
      <w:bookmarkStart w:id="376" w:name="_Toc106634513"/>
      <w:bookmarkStart w:id="377" w:name="_Toc114825292"/>
      <w:bookmarkStart w:id="378" w:name="_Toc122089321"/>
      <w:bookmarkStart w:id="379" w:name="_Toc129098442"/>
      <w:bookmarkStart w:id="380" w:name="_Toc130830702"/>
      <w:r w:rsidRPr="00052626">
        <w:lastRenderedPageBreak/>
        <w:t>5.3.2.5</w:t>
      </w:r>
      <w:r w:rsidRPr="00052626">
        <w:tab/>
        <w:t>ContextUpdate</w:t>
      </w:r>
      <w:bookmarkEnd w:id="372"/>
      <w:bookmarkEnd w:id="373"/>
      <w:bookmarkEnd w:id="374"/>
      <w:bookmarkEnd w:id="375"/>
      <w:bookmarkEnd w:id="376"/>
      <w:bookmarkEnd w:id="377"/>
      <w:bookmarkEnd w:id="378"/>
      <w:bookmarkEnd w:id="379"/>
      <w:bookmarkEnd w:id="380"/>
    </w:p>
    <w:p w14:paraId="55D0AA3D" w14:textId="43E9ADA7" w:rsidR="002126DA" w:rsidRPr="00052626" w:rsidRDefault="002126DA" w:rsidP="0053693A">
      <w:pPr>
        <w:pStyle w:val="Heading5"/>
      </w:pPr>
      <w:bookmarkStart w:id="381" w:name="_Toc85876999"/>
      <w:bookmarkStart w:id="382" w:name="_Toc88681451"/>
      <w:bookmarkStart w:id="383" w:name="_Toc89678138"/>
      <w:bookmarkStart w:id="384" w:name="_Toc98501230"/>
      <w:bookmarkStart w:id="385" w:name="_Toc106634514"/>
      <w:bookmarkStart w:id="386" w:name="_Toc114825293"/>
      <w:bookmarkStart w:id="387" w:name="_Toc122089322"/>
      <w:bookmarkStart w:id="388" w:name="_Toc129098443"/>
      <w:bookmarkStart w:id="389" w:name="_Toc130830703"/>
      <w:r w:rsidRPr="00052626">
        <w:t>5.3.2.5.1</w:t>
      </w:r>
      <w:r w:rsidRPr="00052626">
        <w:tab/>
        <w:t>General</w:t>
      </w:r>
      <w:bookmarkEnd w:id="381"/>
      <w:bookmarkEnd w:id="382"/>
      <w:bookmarkEnd w:id="383"/>
      <w:bookmarkEnd w:id="384"/>
      <w:bookmarkEnd w:id="385"/>
      <w:bookmarkEnd w:id="386"/>
      <w:bookmarkEnd w:id="387"/>
      <w:bookmarkEnd w:id="388"/>
      <w:bookmarkEnd w:id="389"/>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6.1pt;height:108.7pt" o:ole="">
            <v:imagedata r:id="rId24" o:title=""/>
          </v:shape>
          <o:OLEObject Type="Embed" ProgID="Visio.Drawing.11" ShapeID="_x0000_i1033" DrawAspect="Content" ObjectID="_1741443650"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lastRenderedPageBreak/>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40B32087"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clause 7.2.1.4 and clause 7.2.2.4 of </w:t>
      </w:r>
      <w:r w:rsidRPr="00052626">
        <w:t>3GPP TS 23.247 [14]</w:t>
      </w:r>
      <w:r>
        <w:t>.</w:t>
      </w:r>
    </w:p>
    <w:p w14:paraId="074DBD5D" w14:textId="77777777" w:rsidR="00ED25D7" w:rsidRDefault="00ED25D7" w:rsidP="00ED25D7">
      <w:pPr>
        <w:pStyle w:val="B1"/>
        <w:ind w:firstLine="0"/>
      </w:pPr>
      <w:bookmarkStart w:id="390" w:name="_PERM_MCCTEMPBM_CRPT81600007___3"/>
      <w:r>
        <w:t>If the Leave indication was received in the request, the MB-SMF shall remove the information of the AMF from the context of the multicast MBS session.</w:t>
      </w:r>
    </w:p>
    <w:bookmarkEnd w:id="390"/>
    <w:p w14:paraId="3BE4AAFB" w14:textId="07F721C8"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391" w:name="_Toc85877000"/>
      <w:bookmarkStart w:id="392" w:name="_Toc88681452"/>
      <w:bookmarkStart w:id="393" w:name="_Toc89678139"/>
      <w:bookmarkStart w:id="394" w:name="_Toc98501231"/>
      <w:bookmarkStart w:id="395" w:name="_Toc106634515"/>
      <w:bookmarkStart w:id="396" w:name="_Toc114825294"/>
      <w:bookmarkStart w:id="397" w:name="_Toc122089323"/>
      <w:bookmarkStart w:id="398" w:name="_Toc129098444"/>
      <w:bookmarkStart w:id="399" w:name="_Toc130830704"/>
      <w:r w:rsidRPr="00052626">
        <w:t>5.3.2.6</w:t>
      </w:r>
      <w:r w:rsidRPr="00052626">
        <w:tab/>
        <w:t>StatusSubscribe service operation</w:t>
      </w:r>
      <w:bookmarkEnd w:id="391"/>
      <w:bookmarkEnd w:id="392"/>
      <w:bookmarkEnd w:id="393"/>
      <w:bookmarkEnd w:id="394"/>
      <w:bookmarkEnd w:id="395"/>
      <w:bookmarkEnd w:id="396"/>
      <w:bookmarkEnd w:id="397"/>
      <w:bookmarkEnd w:id="398"/>
      <w:bookmarkEnd w:id="399"/>
    </w:p>
    <w:p w14:paraId="301B5BE0" w14:textId="777DF0CA" w:rsidR="00587048" w:rsidRPr="00052626" w:rsidRDefault="00587048" w:rsidP="0053693A">
      <w:pPr>
        <w:pStyle w:val="Heading5"/>
      </w:pPr>
      <w:bookmarkStart w:id="400" w:name="_Toc85877001"/>
      <w:bookmarkStart w:id="401" w:name="_Toc88681453"/>
      <w:bookmarkStart w:id="402" w:name="_Toc89678140"/>
      <w:bookmarkStart w:id="403" w:name="_Toc98501232"/>
      <w:bookmarkStart w:id="404" w:name="_Toc106634516"/>
      <w:bookmarkStart w:id="405" w:name="_Toc114825295"/>
      <w:bookmarkStart w:id="406" w:name="_Toc122089324"/>
      <w:bookmarkStart w:id="407" w:name="_Toc129098445"/>
      <w:bookmarkStart w:id="408" w:name="_Toc130830705"/>
      <w:r w:rsidRPr="00052626">
        <w:t>5.3.2.6.1</w:t>
      </w:r>
      <w:r w:rsidRPr="00052626">
        <w:tab/>
        <w:t>General</w:t>
      </w:r>
      <w:bookmarkEnd w:id="400"/>
      <w:bookmarkEnd w:id="401"/>
      <w:bookmarkEnd w:id="402"/>
      <w:bookmarkEnd w:id="403"/>
      <w:bookmarkEnd w:id="404"/>
      <w:bookmarkEnd w:id="405"/>
      <w:bookmarkEnd w:id="406"/>
      <w:bookmarkEnd w:id="407"/>
      <w:bookmarkEnd w:id="408"/>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09" w:name="_Toc85877002"/>
      <w:bookmarkStart w:id="410" w:name="_Toc88681454"/>
      <w:bookmarkStart w:id="411" w:name="_Toc89678141"/>
      <w:bookmarkStart w:id="412" w:name="_Toc98501233"/>
      <w:bookmarkStart w:id="413" w:name="_Toc106634517"/>
      <w:bookmarkStart w:id="414" w:name="_Toc114825296"/>
      <w:bookmarkStart w:id="415" w:name="_Toc122089325"/>
      <w:bookmarkStart w:id="416" w:name="_Toc129098446"/>
      <w:bookmarkStart w:id="417" w:name="_Toc130830706"/>
      <w:r w:rsidRPr="00052626">
        <w:t>5.3.2.6.2</w:t>
      </w:r>
      <w:r w:rsidRPr="00052626">
        <w:tab/>
        <w:t>Subscription creation</w:t>
      </w:r>
      <w:bookmarkEnd w:id="409"/>
      <w:bookmarkEnd w:id="410"/>
      <w:bookmarkEnd w:id="411"/>
      <w:bookmarkEnd w:id="412"/>
      <w:bookmarkEnd w:id="413"/>
      <w:bookmarkEnd w:id="414"/>
      <w:bookmarkEnd w:id="415"/>
      <w:bookmarkEnd w:id="416"/>
      <w:bookmarkEnd w:id="417"/>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2.85pt;height:131.75pt" o:ole="">
            <v:imagedata r:id="rId26" o:title=""/>
          </v:shape>
          <o:OLEObject Type="Embed" ProgID="Visio.Drawing.11" ShapeID="_x0000_i1034" DrawAspect="Content" ObjectID="_1741443651" r:id="rId27"/>
        </w:object>
      </w:r>
    </w:p>
    <w:p w14:paraId="75622A28" w14:textId="6269B01C" w:rsidR="00587048" w:rsidRPr="00052626" w:rsidRDefault="00587048" w:rsidP="00587048">
      <w:pPr>
        <w:pStyle w:val="TF"/>
      </w:pPr>
      <w:r w:rsidRPr="00052626">
        <w:t>Figure 5.3.2.6.2-1: Subscribing to MB-SMF notifications</w:t>
      </w:r>
    </w:p>
    <w:p w14:paraId="51F8448E" w14:textId="2ED7AB28"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61AA2820"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18" w:name="_Toc85877003"/>
      <w:bookmarkStart w:id="419" w:name="_Toc88681455"/>
      <w:bookmarkStart w:id="420" w:name="_Toc89678142"/>
      <w:bookmarkStart w:id="421" w:name="_Toc98501234"/>
      <w:bookmarkStart w:id="422" w:name="_Toc106634518"/>
      <w:bookmarkStart w:id="423" w:name="_Toc114825297"/>
      <w:bookmarkStart w:id="424" w:name="_Toc122089326"/>
      <w:bookmarkStart w:id="425" w:name="_Toc129098447"/>
      <w:bookmarkStart w:id="426" w:name="_Toc130830707"/>
      <w:r w:rsidRPr="00052626">
        <w:t>5.3.2.6.3</w:t>
      </w:r>
      <w:r w:rsidRPr="00052626">
        <w:tab/>
        <w:t>Subscription update</w:t>
      </w:r>
      <w:bookmarkEnd w:id="418"/>
      <w:bookmarkEnd w:id="419"/>
      <w:bookmarkEnd w:id="420"/>
      <w:bookmarkEnd w:id="421"/>
      <w:bookmarkEnd w:id="422"/>
      <w:bookmarkEnd w:id="423"/>
      <w:bookmarkEnd w:id="424"/>
      <w:bookmarkEnd w:id="425"/>
      <w:bookmarkEnd w:id="426"/>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45pt;height:108.7pt" o:ole="">
            <v:imagedata r:id="rId28" o:title=""/>
          </v:shape>
          <o:OLEObject Type="Embed" ProgID="Visio.Drawing.11" ShapeID="_x0000_i1035" DrawAspect="Content" ObjectID="_1741443652" r:id="rId29"/>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27" w:name="_Toc85877004"/>
      <w:bookmarkStart w:id="428" w:name="_Toc88681456"/>
      <w:bookmarkStart w:id="429" w:name="_Toc89678143"/>
      <w:bookmarkStart w:id="430" w:name="_Toc98501235"/>
      <w:bookmarkStart w:id="431" w:name="_Toc106634519"/>
      <w:bookmarkStart w:id="432" w:name="_Toc114825298"/>
      <w:bookmarkStart w:id="433" w:name="_Toc122089327"/>
      <w:bookmarkStart w:id="434" w:name="_Toc129098448"/>
      <w:bookmarkStart w:id="435" w:name="_Toc130830708"/>
      <w:r w:rsidRPr="00052626">
        <w:t>5.3.2.7</w:t>
      </w:r>
      <w:r w:rsidRPr="00052626">
        <w:tab/>
        <w:t>StatusUnsubscribe</w:t>
      </w:r>
      <w:bookmarkEnd w:id="427"/>
      <w:bookmarkEnd w:id="428"/>
      <w:bookmarkEnd w:id="429"/>
      <w:bookmarkEnd w:id="430"/>
      <w:bookmarkEnd w:id="431"/>
      <w:bookmarkEnd w:id="432"/>
      <w:bookmarkEnd w:id="433"/>
      <w:bookmarkEnd w:id="434"/>
      <w:bookmarkEnd w:id="435"/>
    </w:p>
    <w:p w14:paraId="53EE9482" w14:textId="7F80532B" w:rsidR="00587048" w:rsidRPr="00052626" w:rsidRDefault="00587048" w:rsidP="0053693A">
      <w:pPr>
        <w:pStyle w:val="Heading5"/>
      </w:pPr>
      <w:bookmarkStart w:id="436" w:name="_Toc85877005"/>
      <w:bookmarkStart w:id="437" w:name="_Toc88681457"/>
      <w:bookmarkStart w:id="438" w:name="_Toc89678144"/>
      <w:bookmarkStart w:id="439" w:name="_Toc98501236"/>
      <w:bookmarkStart w:id="440" w:name="_Toc106634520"/>
      <w:bookmarkStart w:id="441" w:name="_Toc114825299"/>
      <w:bookmarkStart w:id="442" w:name="_Toc122089328"/>
      <w:bookmarkStart w:id="443" w:name="_Toc129098449"/>
      <w:bookmarkStart w:id="444" w:name="_Toc130830709"/>
      <w:r w:rsidRPr="00052626">
        <w:t>5.3.2.7.1</w:t>
      </w:r>
      <w:r w:rsidRPr="00052626">
        <w:tab/>
        <w:t>General</w:t>
      </w:r>
      <w:bookmarkEnd w:id="436"/>
      <w:bookmarkEnd w:id="437"/>
      <w:bookmarkEnd w:id="438"/>
      <w:bookmarkEnd w:id="439"/>
      <w:bookmarkEnd w:id="440"/>
      <w:bookmarkEnd w:id="441"/>
      <w:bookmarkEnd w:id="442"/>
      <w:bookmarkEnd w:id="443"/>
      <w:bookmarkEnd w:id="444"/>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45pt;height:108.7pt" o:ole="">
            <v:imagedata r:id="rId30" o:title=""/>
          </v:shape>
          <o:OLEObject Type="Embed" ProgID="Visio.Drawing.11" ShapeID="_x0000_i1036" DrawAspect="Content" ObjectID="_1741443653"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lastRenderedPageBreak/>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45" w:name="_Toc85877006"/>
      <w:bookmarkStart w:id="446" w:name="_Toc88681458"/>
      <w:bookmarkStart w:id="447" w:name="_Toc89678145"/>
      <w:bookmarkStart w:id="448" w:name="_Toc98501237"/>
      <w:bookmarkStart w:id="449" w:name="_Toc106634521"/>
      <w:bookmarkStart w:id="450" w:name="_Toc114825300"/>
      <w:bookmarkStart w:id="451" w:name="_Toc122089329"/>
      <w:bookmarkStart w:id="452" w:name="_Toc129098450"/>
      <w:bookmarkStart w:id="453" w:name="_Toc130830710"/>
      <w:r w:rsidRPr="00052626">
        <w:t>5.3.2.8</w:t>
      </w:r>
      <w:r w:rsidRPr="00052626">
        <w:tab/>
        <w:t>StatusNotify</w:t>
      </w:r>
      <w:bookmarkEnd w:id="445"/>
      <w:bookmarkEnd w:id="446"/>
      <w:bookmarkEnd w:id="447"/>
      <w:bookmarkEnd w:id="448"/>
      <w:bookmarkEnd w:id="449"/>
      <w:bookmarkEnd w:id="450"/>
      <w:bookmarkEnd w:id="451"/>
      <w:bookmarkEnd w:id="452"/>
      <w:bookmarkEnd w:id="453"/>
    </w:p>
    <w:p w14:paraId="41E28726" w14:textId="3635C7ED" w:rsidR="00587048" w:rsidRPr="00052626" w:rsidRDefault="00587048" w:rsidP="0053693A">
      <w:pPr>
        <w:pStyle w:val="Heading5"/>
      </w:pPr>
      <w:bookmarkStart w:id="454" w:name="_Toc85877007"/>
      <w:bookmarkStart w:id="455" w:name="_Toc88681459"/>
      <w:bookmarkStart w:id="456" w:name="_Toc89678146"/>
      <w:bookmarkStart w:id="457" w:name="_Toc98501238"/>
      <w:bookmarkStart w:id="458" w:name="_Toc106634522"/>
      <w:bookmarkStart w:id="459" w:name="_Toc114825301"/>
      <w:bookmarkStart w:id="460" w:name="_Toc122089330"/>
      <w:bookmarkStart w:id="461" w:name="_Toc129098451"/>
      <w:bookmarkStart w:id="462" w:name="_Toc130830711"/>
      <w:r w:rsidRPr="00052626">
        <w:t>5.3.2.8.1</w:t>
      </w:r>
      <w:r w:rsidRPr="00052626">
        <w:tab/>
        <w:t>General</w:t>
      </w:r>
      <w:bookmarkEnd w:id="454"/>
      <w:bookmarkEnd w:id="455"/>
      <w:bookmarkEnd w:id="456"/>
      <w:bookmarkEnd w:id="457"/>
      <w:bookmarkEnd w:id="458"/>
      <w:bookmarkEnd w:id="459"/>
      <w:bookmarkEnd w:id="460"/>
      <w:bookmarkEnd w:id="461"/>
      <w:bookmarkEnd w:id="462"/>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45pt;height:108.7pt" o:ole="">
            <v:imagedata r:id="rId32" o:title=""/>
          </v:shape>
          <o:OLEObject Type="Embed" ProgID="Visio.Drawing.11" ShapeID="_x0000_i1037" DrawAspect="Content" ObjectID="_1741443654"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463" w:name="_Toc85877008"/>
      <w:bookmarkStart w:id="464" w:name="_Toc88681460"/>
      <w:bookmarkStart w:id="465" w:name="_Toc89678147"/>
      <w:bookmarkStart w:id="466" w:name="_Toc98501239"/>
      <w:bookmarkStart w:id="467" w:name="_Toc106634523"/>
      <w:bookmarkStart w:id="468" w:name="_Toc114825302"/>
      <w:bookmarkStart w:id="469" w:name="_Toc122089331"/>
      <w:bookmarkStart w:id="470" w:name="_Toc129098452"/>
      <w:bookmarkStart w:id="471" w:name="_Toc130830712"/>
      <w:r w:rsidRPr="00052626">
        <w:t>5.3.2.9</w:t>
      </w:r>
      <w:r w:rsidRPr="00052626">
        <w:tab/>
        <w:t>ContextStatusSubscribe</w:t>
      </w:r>
      <w:bookmarkEnd w:id="463"/>
      <w:bookmarkEnd w:id="464"/>
      <w:bookmarkEnd w:id="465"/>
      <w:bookmarkEnd w:id="466"/>
      <w:bookmarkEnd w:id="467"/>
      <w:bookmarkEnd w:id="468"/>
      <w:bookmarkEnd w:id="469"/>
      <w:bookmarkEnd w:id="470"/>
      <w:bookmarkEnd w:id="471"/>
    </w:p>
    <w:p w14:paraId="46D5800F" w14:textId="7A8D2740" w:rsidR="00DF4280" w:rsidRPr="00052626" w:rsidRDefault="00DF4280" w:rsidP="0053693A">
      <w:pPr>
        <w:pStyle w:val="Heading5"/>
      </w:pPr>
      <w:bookmarkStart w:id="472" w:name="_Toc85877009"/>
      <w:bookmarkStart w:id="473" w:name="_Toc88681461"/>
      <w:bookmarkStart w:id="474" w:name="_Toc89678148"/>
      <w:bookmarkStart w:id="475" w:name="_Toc98501240"/>
      <w:bookmarkStart w:id="476" w:name="_Toc106634524"/>
      <w:bookmarkStart w:id="477" w:name="_Toc114825303"/>
      <w:bookmarkStart w:id="478" w:name="_Toc122089332"/>
      <w:bookmarkStart w:id="479" w:name="_Toc129098453"/>
      <w:bookmarkStart w:id="480" w:name="_Toc130830713"/>
      <w:r w:rsidRPr="00052626">
        <w:t>5.3.2.9.1</w:t>
      </w:r>
      <w:r w:rsidRPr="00052626">
        <w:tab/>
        <w:t>General</w:t>
      </w:r>
      <w:bookmarkEnd w:id="472"/>
      <w:bookmarkEnd w:id="473"/>
      <w:bookmarkEnd w:id="474"/>
      <w:bookmarkEnd w:id="475"/>
      <w:bookmarkEnd w:id="476"/>
      <w:bookmarkEnd w:id="477"/>
      <w:bookmarkEnd w:id="478"/>
      <w:bookmarkEnd w:id="479"/>
      <w:bookmarkEnd w:id="480"/>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lastRenderedPageBreak/>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481" w:name="_Toc85877010"/>
      <w:bookmarkStart w:id="482" w:name="_Toc88681462"/>
      <w:bookmarkStart w:id="483" w:name="_Toc89678149"/>
      <w:bookmarkStart w:id="484" w:name="_Toc98501241"/>
      <w:bookmarkStart w:id="485" w:name="_Toc106634525"/>
      <w:bookmarkStart w:id="486" w:name="_Toc114825304"/>
      <w:bookmarkStart w:id="487" w:name="_Toc122089333"/>
      <w:bookmarkStart w:id="488" w:name="_Toc129098454"/>
      <w:bookmarkStart w:id="489" w:name="_Toc130830714"/>
      <w:r w:rsidRPr="00052626">
        <w:t>5.3.2.9.2</w:t>
      </w:r>
      <w:r w:rsidRPr="00052626">
        <w:tab/>
        <w:t>Creation of a subscription</w:t>
      </w:r>
      <w:bookmarkEnd w:id="481"/>
      <w:bookmarkEnd w:id="482"/>
      <w:bookmarkEnd w:id="483"/>
      <w:bookmarkEnd w:id="484"/>
      <w:bookmarkEnd w:id="485"/>
      <w:bookmarkEnd w:id="486"/>
      <w:bookmarkEnd w:id="487"/>
      <w:bookmarkEnd w:id="488"/>
      <w:bookmarkEnd w:id="489"/>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6.1pt;height:108.7pt" o:ole="">
            <v:imagedata r:id="rId34" o:title=""/>
          </v:shape>
          <o:OLEObject Type="Embed" ProgID="Visio.Drawing.11" ShapeID="_x0000_i1038" DrawAspect="Content" ObjectID="_1741443655"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490"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490"/>
    <w:p w14:paraId="658A2DF5" w14:textId="042E3493"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r>
      <w:r w:rsidRPr="00052626">
        <w:lastRenderedPageBreak/>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491" w:name="_PERM_MCCTEMPBM_CRPT81600009___3"/>
      <w:r w:rsidRPr="00052626">
        <w:t>If the NF Service Consumer has requested an Immediate Report, the MB-SMF shall include the current status of the events subscribed in the response, if available:</w:t>
      </w:r>
    </w:p>
    <w:bookmarkEnd w:id="491"/>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492"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492"/>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493" w:name="_Toc85877011"/>
      <w:bookmarkStart w:id="494" w:name="_Toc88681463"/>
      <w:bookmarkStart w:id="495" w:name="_Toc89678150"/>
      <w:bookmarkStart w:id="496" w:name="_Toc98501242"/>
      <w:bookmarkStart w:id="497" w:name="_Toc106634526"/>
      <w:bookmarkStart w:id="498" w:name="_Toc114825305"/>
      <w:bookmarkStart w:id="499" w:name="_Toc122089334"/>
      <w:bookmarkStart w:id="500" w:name="_Toc129098455"/>
      <w:bookmarkStart w:id="501" w:name="_Toc130830715"/>
      <w:r w:rsidRPr="00052626">
        <w:t>5.3.2.9.3</w:t>
      </w:r>
      <w:r w:rsidRPr="00052626">
        <w:tab/>
        <w:t>Modification of a Subscription</w:t>
      </w:r>
      <w:bookmarkEnd w:id="493"/>
      <w:bookmarkEnd w:id="494"/>
      <w:bookmarkEnd w:id="495"/>
      <w:bookmarkEnd w:id="496"/>
      <w:bookmarkEnd w:id="497"/>
      <w:bookmarkEnd w:id="498"/>
      <w:bookmarkEnd w:id="499"/>
      <w:bookmarkEnd w:id="500"/>
      <w:bookmarkEnd w:id="501"/>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6.1pt;height:108.7pt" o:ole="">
            <v:imagedata r:id="rId36" o:title=""/>
          </v:shape>
          <o:OLEObject Type="Embed" ProgID="Visio.Drawing.11" ShapeID="_x0000_i1039" DrawAspect="Content" ObjectID="_1741443656"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02" w:name="_Toc85877012"/>
      <w:bookmarkStart w:id="503" w:name="_Toc88681464"/>
      <w:bookmarkStart w:id="504" w:name="_Toc89678151"/>
      <w:bookmarkStart w:id="505" w:name="_Toc98501243"/>
      <w:bookmarkStart w:id="506" w:name="_Toc106634527"/>
      <w:bookmarkStart w:id="507" w:name="_Toc114825306"/>
      <w:bookmarkStart w:id="508" w:name="_Toc122089335"/>
      <w:bookmarkStart w:id="509" w:name="_Toc129098456"/>
      <w:bookmarkStart w:id="510" w:name="_Toc130830716"/>
      <w:r w:rsidRPr="00052626">
        <w:t>5.3.2.10</w:t>
      </w:r>
      <w:r w:rsidRPr="00052626">
        <w:tab/>
        <w:t>ContextStatusUnSubscribe</w:t>
      </w:r>
      <w:bookmarkEnd w:id="502"/>
      <w:bookmarkEnd w:id="503"/>
      <w:bookmarkEnd w:id="504"/>
      <w:bookmarkEnd w:id="505"/>
      <w:bookmarkEnd w:id="506"/>
      <w:bookmarkEnd w:id="507"/>
      <w:bookmarkEnd w:id="508"/>
      <w:bookmarkEnd w:id="509"/>
      <w:bookmarkEnd w:id="510"/>
    </w:p>
    <w:p w14:paraId="0CFF2B63" w14:textId="71F86316" w:rsidR="00DF4280" w:rsidRPr="00052626" w:rsidRDefault="00DF4280" w:rsidP="0053693A">
      <w:pPr>
        <w:pStyle w:val="Heading5"/>
      </w:pPr>
      <w:bookmarkStart w:id="511" w:name="_Toc85877013"/>
      <w:bookmarkStart w:id="512" w:name="_Toc88681465"/>
      <w:bookmarkStart w:id="513" w:name="_Toc89678152"/>
      <w:bookmarkStart w:id="514" w:name="_Toc98501244"/>
      <w:bookmarkStart w:id="515" w:name="_Toc106634528"/>
      <w:bookmarkStart w:id="516" w:name="_Toc114825307"/>
      <w:bookmarkStart w:id="517" w:name="_Toc122089336"/>
      <w:bookmarkStart w:id="518" w:name="_Toc129098457"/>
      <w:bookmarkStart w:id="519" w:name="_Toc130830717"/>
      <w:r w:rsidRPr="00052626">
        <w:t>5.3.2.10.1</w:t>
      </w:r>
      <w:r w:rsidRPr="00052626">
        <w:tab/>
        <w:t>General</w:t>
      </w:r>
      <w:bookmarkEnd w:id="511"/>
      <w:bookmarkEnd w:id="512"/>
      <w:bookmarkEnd w:id="513"/>
      <w:bookmarkEnd w:id="514"/>
      <w:bookmarkEnd w:id="515"/>
      <w:bookmarkEnd w:id="516"/>
      <w:bookmarkEnd w:id="517"/>
      <w:bookmarkEnd w:id="518"/>
      <w:bookmarkEnd w:id="519"/>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6.1pt;height:108.7pt" o:ole="">
            <v:imagedata r:id="rId38" o:title=""/>
          </v:shape>
          <o:OLEObject Type="Embed" ProgID="Visio.Drawing.11" ShapeID="_x0000_i1040" DrawAspect="Content" ObjectID="_1741443657"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20" w:name="_Toc85877014"/>
      <w:bookmarkStart w:id="521" w:name="_Toc88681466"/>
      <w:bookmarkStart w:id="522" w:name="_Toc89678153"/>
      <w:bookmarkStart w:id="523" w:name="_Toc98501245"/>
      <w:bookmarkStart w:id="524" w:name="_Toc106634529"/>
      <w:bookmarkStart w:id="525" w:name="_Toc114825308"/>
      <w:bookmarkStart w:id="526" w:name="_Toc122089337"/>
      <w:bookmarkStart w:id="527" w:name="_Toc129098458"/>
      <w:bookmarkStart w:id="528" w:name="_Toc130830718"/>
      <w:r w:rsidRPr="00052626">
        <w:t>5.3.2.11</w:t>
      </w:r>
      <w:r w:rsidRPr="00052626">
        <w:tab/>
        <w:t>ContextStatusNotify</w:t>
      </w:r>
      <w:bookmarkEnd w:id="520"/>
      <w:bookmarkEnd w:id="521"/>
      <w:bookmarkEnd w:id="522"/>
      <w:bookmarkEnd w:id="523"/>
      <w:bookmarkEnd w:id="524"/>
      <w:bookmarkEnd w:id="525"/>
      <w:bookmarkEnd w:id="526"/>
      <w:bookmarkEnd w:id="527"/>
      <w:bookmarkEnd w:id="528"/>
    </w:p>
    <w:p w14:paraId="2CFC0BA5" w14:textId="750085B5" w:rsidR="00DF4280" w:rsidRPr="00052626" w:rsidRDefault="00DF4280" w:rsidP="0053693A">
      <w:pPr>
        <w:pStyle w:val="Heading5"/>
      </w:pPr>
      <w:bookmarkStart w:id="529" w:name="_Toc85877015"/>
      <w:bookmarkStart w:id="530" w:name="_Toc88681467"/>
      <w:bookmarkStart w:id="531" w:name="_Toc89678154"/>
      <w:bookmarkStart w:id="532" w:name="_Toc98501246"/>
      <w:bookmarkStart w:id="533" w:name="_Toc106634530"/>
      <w:bookmarkStart w:id="534" w:name="_Toc114825309"/>
      <w:bookmarkStart w:id="535" w:name="_Toc122089338"/>
      <w:bookmarkStart w:id="536" w:name="_Toc129098459"/>
      <w:bookmarkStart w:id="537" w:name="_Toc130830719"/>
      <w:r w:rsidRPr="00052626">
        <w:t>5.3.2.11.1</w:t>
      </w:r>
      <w:r w:rsidRPr="00052626">
        <w:tab/>
        <w:t>General</w:t>
      </w:r>
      <w:bookmarkEnd w:id="529"/>
      <w:bookmarkEnd w:id="530"/>
      <w:bookmarkEnd w:id="531"/>
      <w:bookmarkEnd w:id="532"/>
      <w:bookmarkEnd w:id="533"/>
      <w:bookmarkEnd w:id="534"/>
      <w:bookmarkEnd w:id="535"/>
      <w:bookmarkEnd w:id="536"/>
      <w:bookmarkEnd w:id="537"/>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6.1pt;height:108.7pt" o:ole="">
            <v:imagedata r:id="rId40" o:title=""/>
          </v:shape>
          <o:OLEObject Type="Embed" ProgID="Visio.Drawing.11" ShapeID="_x0000_i1041" DrawAspect="Content" ObjectID="_1741443658"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lastRenderedPageBreak/>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58"/>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38" w:name="_Toc510696597"/>
      <w:bookmarkStart w:id="539" w:name="_Toc35971389"/>
      <w:bookmarkStart w:id="540" w:name="_Toc67903513"/>
      <w:bookmarkStart w:id="541" w:name="_Toc81558563"/>
      <w:bookmarkStart w:id="542" w:name="_Toc85877016"/>
      <w:bookmarkStart w:id="543" w:name="_Toc88681468"/>
      <w:bookmarkStart w:id="544" w:name="_Toc89678155"/>
      <w:bookmarkStart w:id="545" w:name="_Toc98501247"/>
      <w:bookmarkStart w:id="546" w:name="_Toc106634531"/>
      <w:bookmarkStart w:id="547" w:name="_Toc114825310"/>
      <w:bookmarkStart w:id="548" w:name="_Toc122089339"/>
      <w:bookmarkStart w:id="549" w:name="_Toc129098460"/>
      <w:bookmarkStart w:id="550" w:name="_Toc129166786"/>
      <w:bookmarkStart w:id="551" w:name="_Toc130830720"/>
      <w:bookmarkEnd w:id="359"/>
      <w:bookmarkEnd w:id="360"/>
      <w:r w:rsidRPr="00052626">
        <w:t>6</w:t>
      </w:r>
      <w:r w:rsidRPr="00052626">
        <w:tab/>
        <w:t>API Definitions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BD6785F" w14:textId="77777777" w:rsidR="00212244" w:rsidRPr="00052626" w:rsidRDefault="00212244" w:rsidP="0053693A">
      <w:pPr>
        <w:pStyle w:val="Heading2"/>
      </w:pPr>
      <w:bookmarkStart w:id="552" w:name="_Toc85877017"/>
      <w:bookmarkStart w:id="553" w:name="_Toc88681469"/>
      <w:bookmarkStart w:id="554" w:name="_Toc89678156"/>
      <w:bookmarkStart w:id="555" w:name="_Toc98501248"/>
      <w:bookmarkStart w:id="556" w:name="_Toc106634532"/>
      <w:bookmarkStart w:id="557" w:name="_Toc114825311"/>
      <w:bookmarkStart w:id="558" w:name="_Toc122089340"/>
      <w:bookmarkStart w:id="559" w:name="_Toc129098461"/>
      <w:bookmarkStart w:id="560" w:name="_Toc129166787"/>
      <w:bookmarkStart w:id="561" w:name="_Toc76042728"/>
      <w:bookmarkStart w:id="562" w:name="_Toc81558566"/>
      <w:bookmarkStart w:id="563" w:name="_Toc63666278"/>
      <w:bookmarkStart w:id="564" w:name="_Toc66105112"/>
      <w:bookmarkStart w:id="565" w:name="_Toc66106985"/>
      <w:bookmarkStart w:id="566" w:name="_Toc66462642"/>
      <w:bookmarkStart w:id="567" w:name="_Toc70328280"/>
      <w:bookmarkStart w:id="568" w:name="_Toc73782058"/>
      <w:bookmarkStart w:id="569" w:name="_Toc510696607"/>
      <w:bookmarkStart w:id="570" w:name="_Toc35971398"/>
      <w:bookmarkStart w:id="571" w:name="_Toc67903522"/>
      <w:bookmarkStart w:id="572" w:name="_Toc130830721"/>
      <w:r w:rsidRPr="00052626">
        <w:t>6.1</w:t>
      </w:r>
      <w:r w:rsidRPr="00052626">
        <w:tab/>
        <w:t>Nmbsmf_TMGI Service API</w:t>
      </w:r>
      <w:bookmarkEnd w:id="552"/>
      <w:bookmarkEnd w:id="553"/>
      <w:bookmarkEnd w:id="554"/>
      <w:bookmarkEnd w:id="555"/>
      <w:bookmarkEnd w:id="556"/>
      <w:bookmarkEnd w:id="557"/>
      <w:bookmarkEnd w:id="558"/>
      <w:bookmarkEnd w:id="559"/>
      <w:bookmarkEnd w:id="560"/>
      <w:bookmarkEnd w:id="572"/>
    </w:p>
    <w:p w14:paraId="0895465F" w14:textId="77777777" w:rsidR="00212244" w:rsidRPr="00052626" w:rsidRDefault="00212244" w:rsidP="0053693A">
      <w:pPr>
        <w:pStyle w:val="Heading3"/>
      </w:pPr>
      <w:bookmarkStart w:id="573" w:name="_Toc510696599"/>
      <w:bookmarkStart w:id="574" w:name="_Toc35971391"/>
      <w:bookmarkStart w:id="575" w:name="_Toc67903515"/>
      <w:bookmarkStart w:id="576" w:name="_Toc76042727"/>
      <w:bookmarkStart w:id="577" w:name="_Toc81558565"/>
      <w:bookmarkStart w:id="578" w:name="_Toc85877018"/>
      <w:bookmarkStart w:id="579" w:name="_Toc88681470"/>
      <w:bookmarkStart w:id="580" w:name="_Toc89678157"/>
      <w:bookmarkStart w:id="581" w:name="_Toc98501249"/>
      <w:bookmarkStart w:id="582" w:name="_Toc106634533"/>
      <w:bookmarkStart w:id="583" w:name="_Toc114825312"/>
      <w:bookmarkStart w:id="584" w:name="_Toc122089341"/>
      <w:bookmarkStart w:id="585" w:name="_Toc129098462"/>
      <w:bookmarkStart w:id="586" w:name="_Toc129166788"/>
      <w:bookmarkStart w:id="587" w:name="_Toc130830722"/>
      <w:r w:rsidRPr="00052626">
        <w:t>6.1.1</w:t>
      </w:r>
      <w:r w:rsidRPr="00052626">
        <w:tab/>
        <w:t>Introduction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588" w:name="_Toc85877019"/>
      <w:bookmarkStart w:id="589" w:name="_Toc88681471"/>
      <w:bookmarkStart w:id="590" w:name="_Toc89678158"/>
      <w:bookmarkStart w:id="591" w:name="_Toc98501250"/>
      <w:bookmarkStart w:id="592" w:name="_Toc106634534"/>
      <w:bookmarkStart w:id="593" w:name="_Toc114825313"/>
      <w:bookmarkStart w:id="594" w:name="_Toc122089342"/>
      <w:bookmarkStart w:id="595" w:name="_Toc129098463"/>
      <w:bookmarkStart w:id="596" w:name="_Toc129166789"/>
      <w:bookmarkStart w:id="597" w:name="_Toc130830723"/>
      <w:r w:rsidRPr="00052626">
        <w:t>6.1.2</w:t>
      </w:r>
      <w:r w:rsidRPr="00052626">
        <w:tab/>
        <w:t>Usage of HTTP</w:t>
      </w:r>
      <w:bookmarkEnd w:id="561"/>
      <w:bookmarkEnd w:id="562"/>
      <w:bookmarkEnd w:id="588"/>
      <w:bookmarkEnd w:id="589"/>
      <w:bookmarkEnd w:id="590"/>
      <w:bookmarkEnd w:id="591"/>
      <w:bookmarkEnd w:id="592"/>
      <w:bookmarkEnd w:id="593"/>
      <w:bookmarkEnd w:id="594"/>
      <w:bookmarkEnd w:id="595"/>
      <w:bookmarkEnd w:id="596"/>
      <w:bookmarkEnd w:id="597"/>
    </w:p>
    <w:p w14:paraId="4C2CA190" w14:textId="77777777" w:rsidR="00A43070" w:rsidRPr="00052626" w:rsidRDefault="00A43070" w:rsidP="0053693A">
      <w:pPr>
        <w:pStyle w:val="Heading4"/>
      </w:pPr>
      <w:bookmarkStart w:id="598" w:name="_Toc510696601"/>
      <w:bookmarkStart w:id="599" w:name="_Toc35971393"/>
      <w:bookmarkStart w:id="600" w:name="_Toc67903517"/>
      <w:bookmarkStart w:id="601" w:name="_Toc76042729"/>
      <w:bookmarkStart w:id="602" w:name="_Toc81558567"/>
      <w:bookmarkStart w:id="603" w:name="_Toc85877020"/>
      <w:bookmarkStart w:id="604" w:name="_Toc88681472"/>
      <w:bookmarkStart w:id="605" w:name="_Toc89678159"/>
      <w:bookmarkStart w:id="606" w:name="_Toc98501251"/>
      <w:bookmarkStart w:id="607" w:name="_Toc106634535"/>
      <w:bookmarkStart w:id="608" w:name="_Toc114825314"/>
      <w:bookmarkStart w:id="609" w:name="_Toc122089343"/>
      <w:bookmarkStart w:id="610" w:name="_Toc129098464"/>
      <w:bookmarkStart w:id="611" w:name="_Toc130830724"/>
      <w:r w:rsidRPr="00052626">
        <w:t>6.1.2.1</w:t>
      </w:r>
      <w:r w:rsidRPr="00052626">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73C7693A" w14:textId="77777777" w:rsidR="00A43070" w:rsidRPr="00052626" w:rsidRDefault="00A43070" w:rsidP="00A43070">
      <w:bookmarkStart w:id="612"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lastRenderedPageBreak/>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13" w:name="_Toc35971394"/>
      <w:bookmarkStart w:id="614" w:name="_Toc67903518"/>
      <w:bookmarkStart w:id="615" w:name="_Toc76042730"/>
      <w:bookmarkStart w:id="616" w:name="_Toc81558568"/>
      <w:bookmarkStart w:id="617" w:name="_Toc85877021"/>
      <w:bookmarkStart w:id="618" w:name="_Toc88681473"/>
      <w:bookmarkStart w:id="619" w:name="_Toc89678160"/>
      <w:bookmarkStart w:id="620" w:name="_Toc98501252"/>
      <w:bookmarkStart w:id="621" w:name="_Toc106634536"/>
      <w:bookmarkStart w:id="622" w:name="_Toc114825315"/>
      <w:bookmarkStart w:id="623" w:name="_Toc122089344"/>
      <w:bookmarkStart w:id="624" w:name="_Toc129098465"/>
      <w:bookmarkStart w:id="625" w:name="_Toc130830725"/>
      <w:r w:rsidRPr="00052626">
        <w:t>6.1.2.2</w:t>
      </w:r>
      <w:r w:rsidRPr="00052626">
        <w:tab/>
        <w:t>HTTP standard headers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628572C" w14:textId="77777777" w:rsidR="00A43070" w:rsidRPr="00052626" w:rsidRDefault="00A43070" w:rsidP="0053693A">
      <w:pPr>
        <w:pStyle w:val="Heading5"/>
        <w:rPr>
          <w:lang w:eastAsia="zh-CN"/>
        </w:rPr>
      </w:pPr>
      <w:bookmarkStart w:id="626" w:name="_Toc510696603"/>
      <w:bookmarkStart w:id="627" w:name="_Toc35971395"/>
      <w:bookmarkStart w:id="628" w:name="_Toc67903519"/>
      <w:bookmarkStart w:id="629" w:name="_Toc76042731"/>
      <w:bookmarkStart w:id="630" w:name="_Toc81558569"/>
      <w:bookmarkStart w:id="631" w:name="_Toc85877022"/>
      <w:bookmarkStart w:id="632" w:name="_Toc88681474"/>
      <w:bookmarkStart w:id="633" w:name="_Toc89678161"/>
      <w:bookmarkStart w:id="634" w:name="_Toc98501253"/>
      <w:bookmarkStart w:id="635" w:name="_Toc106634537"/>
      <w:bookmarkStart w:id="636" w:name="_Toc114825316"/>
      <w:bookmarkStart w:id="637" w:name="_Toc122089345"/>
      <w:bookmarkStart w:id="638" w:name="_Toc129098466"/>
      <w:bookmarkStart w:id="639" w:name="_Toc130830726"/>
      <w:r w:rsidRPr="00052626">
        <w:t>6.1.2.2.1</w:t>
      </w:r>
      <w:r w:rsidRPr="00052626">
        <w:rPr>
          <w:lang w:eastAsia="zh-CN"/>
        </w:rP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4A50EFF" w14:textId="77777777" w:rsidR="00A43070" w:rsidRPr="00052626" w:rsidRDefault="00A43070" w:rsidP="00A43070">
      <w:bookmarkStart w:id="640"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41" w:name="_Toc35971396"/>
      <w:bookmarkStart w:id="642" w:name="_Toc67903520"/>
      <w:bookmarkStart w:id="643" w:name="_Toc76042732"/>
      <w:bookmarkStart w:id="644" w:name="_Toc81558570"/>
      <w:bookmarkStart w:id="645" w:name="_Toc85877023"/>
      <w:bookmarkStart w:id="646" w:name="_Toc88681475"/>
      <w:bookmarkStart w:id="647" w:name="_Toc89678162"/>
      <w:bookmarkStart w:id="648" w:name="_Toc98501254"/>
      <w:bookmarkStart w:id="649" w:name="_Toc106634538"/>
      <w:bookmarkStart w:id="650" w:name="_Toc114825317"/>
      <w:bookmarkStart w:id="651" w:name="_Toc122089346"/>
      <w:bookmarkStart w:id="652" w:name="_Toc129098467"/>
      <w:bookmarkStart w:id="653" w:name="_Toc130830727"/>
      <w:r w:rsidRPr="00052626">
        <w:t>6.1.2.2.2</w:t>
      </w:r>
      <w:r w:rsidRPr="00052626">
        <w:tab/>
        <w:t>Content type</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0F5511AA" w14:textId="77777777" w:rsidR="00A43070" w:rsidRPr="00052626" w:rsidRDefault="00A43070" w:rsidP="00A43070">
      <w:bookmarkStart w:id="654"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29557D55" w14:textId="77777777" w:rsidR="00A43070" w:rsidRPr="00052626" w:rsidRDefault="00A43070" w:rsidP="0053693A">
      <w:pPr>
        <w:pStyle w:val="Heading4"/>
      </w:pPr>
      <w:bookmarkStart w:id="655" w:name="_Toc35971397"/>
      <w:bookmarkStart w:id="656" w:name="_Toc67903521"/>
      <w:bookmarkStart w:id="657" w:name="_Toc76042733"/>
      <w:bookmarkStart w:id="658" w:name="_Toc81558571"/>
      <w:bookmarkStart w:id="659" w:name="_Toc85877024"/>
      <w:bookmarkStart w:id="660" w:name="_Toc88681476"/>
      <w:bookmarkStart w:id="661" w:name="_Toc89678163"/>
      <w:bookmarkStart w:id="662" w:name="_Toc98501255"/>
      <w:bookmarkStart w:id="663" w:name="_Toc106634539"/>
      <w:bookmarkStart w:id="664" w:name="_Toc114825318"/>
      <w:bookmarkStart w:id="665" w:name="_Toc122089347"/>
      <w:bookmarkStart w:id="666" w:name="_Toc129098468"/>
      <w:bookmarkStart w:id="667" w:name="_Toc130830728"/>
      <w:r w:rsidRPr="00052626">
        <w:t>6.1.2.3</w:t>
      </w:r>
      <w:r w:rsidRPr="00052626">
        <w:tab/>
        <w:t>HTTP custom headers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4FB5EE7C" w14:textId="77777777" w:rsidR="00A43070" w:rsidRPr="00052626" w:rsidRDefault="00A43070" w:rsidP="00A43070">
      <w:bookmarkStart w:id="668" w:name="_Toc489605322"/>
      <w:bookmarkStart w:id="669" w:name="_Toc492899753"/>
      <w:bookmarkStart w:id="670" w:name="_Toc492900032"/>
      <w:bookmarkStart w:id="671" w:name="_Toc492967834"/>
      <w:bookmarkStart w:id="672" w:name="_Toc492972922"/>
      <w:bookmarkStart w:id="673" w:name="_Toc492973142"/>
      <w:bookmarkStart w:id="674" w:name="_Toc492974840"/>
      <w:bookmarkStart w:id="675"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676" w:name="_Toc85877025"/>
      <w:bookmarkStart w:id="677" w:name="_Toc88681477"/>
      <w:bookmarkStart w:id="678" w:name="_Toc89678164"/>
      <w:bookmarkStart w:id="679" w:name="_Toc98501256"/>
      <w:bookmarkStart w:id="680" w:name="_Toc106634540"/>
      <w:bookmarkStart w:id="681" w:name="_Toc114825319"/>
      <w:bookmarkStart w:id="682" w:name="_Toc122089348"/>
      <w:bookmarkStart w:id="683" w:name="_Toc129098469"/>
      <w:bookmarkStart w:id="684" w:name="_Toc129166790"/>
      <w:bookmarkStart w:id="685" w:name="_Toc510696622"/>
      <w:bookmarkStart w:id="686" w:name="_Toc35971413"/>
      <w:bookmarkStart w:id="687" w:name="_Toc67903530"/>
      <w:bookmarkStart w:id="688" w:name="_Toc76042742"/>
      <w:bookmarkStart w:id="689" w:name="_Toc81558579"/>
      <w:bookmarkStart w:id="690" w:name="_Toc510696628"/>
      <w:bookmarkStart w:id="691" w:name="_Toc35971419"/>
      <w:bookmarkStart w:id="692" w:name="_Toc67903536"/>
      <w:bookmarkStart w:id="693" w:name="_Toc130830729"/>
      <w:bookmarkEnd w:id="563"/>
      <w:bookmarkEnd w:id="564"/>
      <w:bookmarkEnd w:id="565"/>
      <w:bookmarkEnd w:id="566"/>
      <w:bookmarkEnd w:id="567"/>
      <w:bookmarkEnd w:id="568"/>
      <w:bookmarkEnd w:id="569"/>
      <w:bookmarkEnd w:id="570"/>
      <w:bookmarkEnd w:id="571"/>
      <w:bookmarkEnd w:id="668"/>
      <w:bookmarkEnd w:id="669"/>
      <w:bookmarkEnd w:id="670"/>
      <w:bookmarkEnd w:id="671"/>
      <w:bookmarkEnd w:id="672"/>
      <w:bookmarkEnd w:id="673"/>
      <w:bookmarkEnd w:id="674"/>
      <w:bookmarkEnd w:id="675"/>
      <w:r w:rsidRPr="00052626">
        <w:t>6.1.3</w:t>
      </w:r>
      <w:r w:rsidRPr="00052626">
        <w:tab/>
        <w:t>Resources</w:t>
      </w:r>
      <w:bookmarkEnd w:id="676"/>
      <w:bookmarkEnd w:id="677"/>
      <w:bookmarkEnd w:id="678"/>
      <w:bookmarkEnd w:id="679"/>
      <w:bookmarkEnd w:id="680"/>
      <w:bookmarkEnd w:id="681"/>
      <w:bookmarkEnd w:id="682"/>
      <w:bookmarkEnd w:id="683"/>
      <w:bookmarkEnd w:id="684"/>
      <w:bookmarkEnd w:id="693"/>
    </w:p>
    <w:p w14:paraId="24BA4D32" w14:textId="77777777" w:rsidR="00212244" w:rsidRPr="00052626" w:rsidRDefault="00212244" w:rsidP="0053693A">
      <w:pPr>
        <w:pStyle w:val="Heading4"/>
      </w:pPr>
      <w:bookmarkStart w:id="694" w:name="_Toc510696608"/>
      <w:bookmarkStart w:id="695" w:name="_Toc35971399"/>
      <w:bookmarkStart w:id="696" w:name="_Toc67903523"/>
      <w:bookmarkStart w:id="697" w:name="_Toc76042735"/>
      <w:bookmarkStart w:id="698" w:name="_Toc81558573"/>
      <w:bookmarkStart w:id="699" w:name="_Toc85877026"/>
      <w:bookmarkStart w:id="700" w:name="_Toc88681478"/>
      <w:bookmarkStart w:id="701" w:name="_Toc89678165"/>
      <w:bookmarkStart w:id="702" w:name="_Toc98501257"/>
      <w:bookmarkStart w:id="703" w:name="_Toc106634541"/>
      <w:bookmarkStart w:id="704" w:name="_Toc114825320"/>
      <w:bookmarkStart w:id="705" w:name="_Toc122089349"/>
      <w:bookmarkStart w:id="706" w:name="_Toc129098470"/>
      <w:bookmarkStart w:id="707" w:name="_Toc130830730"/>
      <w:r w:rsidRPr="00052626">
        <w:t>6.1.3.1</w:t>
      </w:r>
      <w:r w:rsidRPr="00052626">
        <w:tab/>
        <w:t>Overview</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pt;height:108.7pt" o:ole="">
            <v:imagedata r:id="rId42" o:title=""/>
          </v:shape>
          <o:OLEObject Type="Embed" ProgID="Visio.Drawing.11" ShapeID="_x0000_i1042" DrawAspect="Content" ObjectID="_1741443659"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08" w:name="_PERM_MCCTEMPBM_CRPT81600012___7"/>
            <w:bookmarkEnd w:id="708"/>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09" w:name="_Toc510696609"/>
      <w:bookmarkStart w:id="710" w:name="_Toc35971400"/>
      <w:bookmarkStart w:id="711" w:name="_Toc67903524"/>
      <w:bookmarkStart w:id="712" w:name="_Toc76042736"/>
      <w:bookmarkStart w:id="713" w:name="_Toc81558574"/>
      <w:bookmarkStart w:id="714" w:name="_Toc85877027"/>
      <w:bookmarkStart w:id="715" w:name="_Toc88681479"/>
      <w:bookmarkStart w:id="716" w:name="_Toc89678166"/>
      <w:bookmarkStart w:id="717" w:name="_Toc98501258"/>
      <w:bookmarkStart w:id="718" w:name="_Toc106634542"/>
      <w:bookmarkStart w:id="719" w:name="_Toc114825321"/>
      <w:bookmarkStart w:id="720" w:name="_Toc122089350"/>
      <w:bookmarkStart w:id="721" w:name="_Toc129098471"/>
      <w:bookmarkStart w:id="722" w:name="_Toc130830731"/>
      <w:r w:rsidRPr="00052626">
        <w:t>6.1.3.2</w:t>
      </w:r>
      <w:r w:rsidRPr="00052626">
        <w:tab/>
        <w:t xml:space="preserve">Resource: </w:t>
      </w:r>
      <w:bookmarkEnd w:id="709"/>
      <w:bookmarkEnd w:id="710"/>
      <w:bookmarkEnd w:id="711"/>
      <w:bookmarkEnd w:id="712"/>
      <w:r w:rsidRPr="00052626">
        <w:t>TMGI collection</w:t>
      </w:r>
      <w:bookmarkEnd w:id="713"/>
      <w:bookmarkEnd w:id="714"/>
      <w:bookmarkEnd w:id="715"/>
      <w:bookmarkEnd w:id="716"/>
      <w:bookmarkEnd w:id="717"/>
      <w:bookmarkEnd w:id="718"/>
      <w:bookmarkEnd w:id="719"/>
      <w:bookmarkEnd w:id="720"/>
      <w:bookmarkEnd w:id="721"/>
      <w:bookmarkEnd w:id="722"/>
    </w:p>
    <w:p w14:paraId="47D4471C" w14:textId="77777777" w:rsidR="00212244" w:rsidRPr="00052626" w:rsidRDefault="00212244" w:rsidP="0053693A">
      <w:pPr>
        <w:pStyle w:val="Heading5"/>
      </w:pPr>
      <w:bookmarkStart w:id="723" w:name="_Toc510696610"/>
      <w:bookmarkStart w:id="724" w:name="_Toc35971401"/>
      <w:bookmarkStart w:id="725" w:name="_Toc67903525"/>
      <w:bookmarkStart w:id="726" w:name="_Toc76042737"/>
      <w:bookmarkStart w:id="727" w:name="_Toc81558575"/>
      <w:bookmarkStart w:id="728" w:name="_Toc85877028"/>
      <w:bookmarkStart w:id="729" w:name="_Toc88681480"/>
      <w:bookmarkStart w:id="730" w:name="_Toc89678167"/>
      <w:bookmarkStart w:id="731" w:name="_Toc98501259"/>
      <w:bookmarkStart w:id="732" w:name="_Toc106634543"/>
      <w:bookmarkStart w:id="733" w:name="_Toc114825322"/>
      <w:bookmarkStart w:id="734" w:name="_Toc122089351"/>
      <w:bookmarkStart w:id="735" w:name="_Toc129098472"/>
      <w:bookmarkStart w:id="736" w:name="_Toc130830732"/>
      <w:r w:rsidRPr="00052626">
        <w:t>6.1.3.2.1</w:t>
      </w:r>
      <w:r w:rsidRPr="00052626">
        <w:tab/>
        <w:t>Description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lastRenderedPageBreak/>
        <w:t>This resource is modelled with the Collection resource archetype (see clause C.2 of 3GPP TS 29.501 [5]).</w:t>
      </w:r>
    </w:p>
    <w:p w14:paraId="41A9B6F7" w14:textId="77777777" w:rsidR="00212244" w:rsidRPr="00052626" w:rsidRDefault="00212244" w:rsidP="0053693A">
      <w:pPr>
        <w:pStyle w:val="Heading5"/>
      </w:pPr>
      <w:bookmarkStart w:id="737" w:name="_Toc35971402"/>
      <w:bookmarkStart w:id="738" w:name="_Toc67903526"/>
      <w:bookmarkStart w:id="739" w:name="_Toc76042738"/>
      <w:bookmarkStart w:id="740" w:name="_Toc81558576"/>
      <w:bookmarkStart w:id="741" w:name="_Toc85877029"/>
      <w:bookmarkStart w:id="742" w:name="_Toc88681481"/>
      <w:bookmarkStart w:id="743" w:name="_Toc89678168"/>
      <w:bookmarkStart w:id="744" w:name="_Toc98501260"/>
      <w:bookmarkStart w:id="745" w:name="_Toc106634544"/>
      <w:bookmarkStart w:id="746" w:name="_Toc114825323"/>
      <w:bookmarkStart w:id="747" w:name="_Toc122089352"/>
      <w:bookmarkStart w:id="748" w:name="_Toc129098473"/>
      <w:bookmarkStart w:id="749" w:name="_Toc510696612"/>
      <w:bookmarkStart w:id="750" w:name="_Toc130830733"/>
      <w:r w:rsidRPr="00052626">
        <w:t>6.1.3.2.2</w:t>
      </w:r>
      <w:r w:rsidRPr="00052626">
        <w:tab/>
        <w:t>Resource Definition</w:t>
      </w:r>
      <w:bookmarkEnd w:id="737"/>
      <w:bookmarkEnd w:id="738"/>
      <w:bookmarkEnd w:id="739"/>
      <w:bookmarkEnd w:id="740"/>
      <w:bookmarkEnd w:id="741"/>
      <w:bookmarkEnd w:id="742"/>
      <w:bookmarkEnd w:id="743"/>
      <w:bookmarkEnd w:id="744"/>
      <w:bookmarkEnd w:id="745"/>
      <w:bookmarkEnd w:id="746"/>
      <w:bookmarkEnd w:id="747"/>
      <w:bookmarkEnd w:id="748"/>
      <w:bookmarkEnd w:id="750"/>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751" w:name="_Toc35971403"/>
      <w:bookmarkStart w:id="752" w:name="_Toc67903527"/>
      <w:bookmarkStart w:id="753" w:name="_Toc76042739"/>
      <w:bookmarkStart w:id="754" w:name="_Toc81558577"/>
      <w:bookmarkStart w:id="755" w:name="_Toc85877030"/>
      <w:bookmarkStart w:id="756" w:name="_Toc88681482"/>
      <w:bookmarkStart w:id="757" w:name="_Toc89678169"/>
      <w:bookmarkStart w:id="758" w:name="_Toc98501261"/>
      <w:bookmarkStart w:id="759" w:name="_Toc106634545"/>
      <w:bookmarkStart w:id="760" w:name="_Toc114825324"/>
      <w:bookmarkStart w:id="761" w:name="_Toc122089353"/>
      <w:bookmarkStart w:id="762" w:name="_Toc129098474"/>
      <w:bookmarkStart w:id="763" w:name="_Toc130830734"/>
      <w:r w:rsidRPr="00052626">
        <w:t>6.1.3.2.3</w:t>
      </w:r>
      <w:r w:rsidRPr="00052626">
        <w:tab/>
        <w:t>Resource Standard Methods</w:t>
      </w:r>
      <w:bookmarkEnd w:id="749"/>
      <w:bookmarkEnd w:id="751"/>
      <w:bookmarkEnd w:id="752"/>
      <w:bookmarkEnd w:id="753"/>
      <w:bookmarkEnd w:id="754"/>
      <w:bookmarkEnd w:id="755"/>
      <w:bookmarkEnd w:id="756"/>
      <w:bookmarkEnd w:id="757"/>
      <w:bookmarkEnd w:id="758"/>
      <w:bookmarkEnd w:id="759"/>
      <w:bookmarkEnd w:id="760"/>
      <w:bookmarkEnd w:id="761"/>
      <w:bookmarkEnd w:id="762"/>
      <w:bookmarkEnd w:id="763"/>
    </w:p>
    <w:p w14:paraId="1636A8BA" w14:textId="37B788A2" w:rsidR="00212244" w:rsidRPr="00052626" w:rsidRDefault="00212244" w:rsidP="0053693A">
      <w:pPr>
        <w:pStyle w:val="H6"/>
      </w:pPr>
      <w:bookmarkStart w:id="764" w:name="_Toc510696613"/>
      <w:bookmarkStart w:id="765" w:name="_Toc35971404"/>
      <w:r w:rsidRPr="00052626">
        <w:t>6.1.3.2.3.1</w:t>
      </w:r>
      <w:r w:rsidRPr="00052626">
        <w:tab/>
        <w:t>POST</w:t>
      </w:r>
      <w:bookmarkEnd w:id="764"/>
      <w:bookmarkEnd w:id="765"/>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766" w:name="_Toc510696614"/>
      <w:bookmarkStart w:id="767" w:name="_Toc35971405"/>
      <w:r w:rsidRPr="00052626">
        <w:t>6.1.3.2.3.2</w:t>
      </w:r>
      <w:r w:rsidRPr="00052626">
        <w:tab/>
        <w:t>DELETE</w:t>
      </w:r>
      <w:bookmarkEnd w:id="766"/>
      <w:bookmarkEnd w:id="767"/>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768" w:name="_Toc510696615"/>
      <w:bookmarkStart w:id="769" w:name="_Toc35971406"/>
      <w:bookmarkStart w:id="770" w:name="_Toc67903528"/>
      <w:bookmarkStart w:id="771" w:name="_Toc76042740"/>
      <w:bookmarkStart w:id="772" w:name="_Toc81558578"/>
      <w:bookmarkStart w:id="773"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lastRenderedPageBreak/>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F8E66" w14:textId="77777777" w:rsidR="000C5D3C" w:rsidRDefault="000C5D3C" w:rsidP="00BC1C2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4046B2AD" w14:textId="77777777" w:rsidR="000C5D3C" w:rsidRPr="00FF6605" w:rsidRDefault="000C5D3C" w:rsidP="00BC1C29">
            <w:pPr>
              <w:pStyle w:val="TAL"/>
            </w:pPr>
            <w:r>
              <w:t>(NOTE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CC7A46" w14:textId="77777777" w:rsidR="000C5D3C" w:rsidRDefault="000C5D3C" w:rsidP="00BC1C2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MB-SMF or MB-SMF (service) set.</w:t>
            </w:r>
          </w:p>
          <w:p w14:paraId="497B812F" w14:textId="77777777" w:rsidR="000C5D3C" w:rsidRPr="00FF6605" w:rsidRDefault="000C5D3C" w:rsidP="00BC1C29">
            <w:pPr>
              <w:pStyle w:val="TAL"/>
            </w:pPr>
            <w:r>
              <w:t>(NOTE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774"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774"/>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775" w:name="_Toc88681483"/>
      <w:bookmarkStart w:id="776" w:name="_Toc89678170"/>
      <w:bookmarkStart w:id="777" w:name="_Toc98501262"/>
      <w:bookmarkStart w:id="778" w:name="_Toc106634546"/>
      <w:bookmarkStart w:id="779" w:name="_Toc114825325"/>
      <w:bookmarkStart w:id="780" w:name="_Toc122089354"/>
      <w:bookmarkStart w:id="781" w:name="_Toc129098475"/>
      <w:bookmarkStart w:id="782" w:name="_Toc130830735"/>
      <w:r w:rsidRPr="00052626">
        <w:t>6.1.3.2.4</w:t>
      </w:r>
      <w:r w:rsidRPr="00052626">
        <w:tab/>
        <w:t>Resource Custom Operations</w:t>
      </w:r>
      <w:bookmarkEnd w:id="768"/>
      <w:bookmarkEnd w:id="769"/>
      <w:bookmarkEnd w:id="770"/>
      <w:bookmarkEnd w:id="771"/>
      <w:bookmarkEnd w:id="772"/>
      <w:bookmarkEnd w:id="773"/>
      <w:bookmarkEnd w:id="775"/>
      <w:bookmarkEnd w:id="776"/>
      <w:bookmarkEnd w:id="777"/>
      <w:bookmarkEnd w:id="778"/>
      <w:bookmarkEnd w:id="779"/>
      <w:bookmarkEnd w:id="780"/>
      <w:bookmarkEnd w:id="781"/>
      <w:bookmarkEnd w:id="782"/>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783" w:name="_Toc85877032"/>
      <w:bookmarkStart w:id="784" w:name="_Toc88681484"/>
      <w:bookmarkStart w:id="785" w:name="_Toc89678171"/>
      <w:bookmarkStart w:id="786" w:name="_Toc98501263"/>
      <w:bookmarkStart w:id="787" w:name="_Toc106634547"/>
      <w:bookmarkStart w:id="788" w:name="_Toc114825326"/>
      <w:bookmarkStart w:id="789" w:name="_Toc122089355"/>
      <w:bookmarkStart w:id="790" w:name="_Toc129098476"/>
      <w:bookmarkStart w:id="791" w:name="_Toc129166791"/>
      <w:bookmarkStart w:id="792" w:name="_Toc130830736"/>
      <w:r w:rsidRPr="00052626">
        <w:lastRenderedPageBreak/>
        <w:t>6.1.4</w:t>
      </w:r>
      <w:r w:rsidRPr="00052626">
        <w:tab/>
        <w:t>Custom Operations without associated resources</w:t>
      </w:r>
      <w:bookmarkEnd w:id="685"/>
      <w:bookmarkEnd w:id="686"/>
      <w:bookmarkEnd w:id="687"/>
      <w:bookmarkEnd w:id="688"/>
      <w:bookmarkEnd w:id="689"/>
      <w:bookmarkEnd w:id="783"/>
      <w:bookmarkEnd w:id="784"/>
      <w:bookmarkEnd w:id="785"/>
      <w:bookmarkEnd w:id="786"/>
      <w:bookmarkEnd w:id="787"/>
      <w:bookmarkEnd w:id="788"/>
      <w:bookmarkEnd w:id="789"/>
      <w:bookmarkEnd w:id="790"/>
      <w:bookmarkEnd w:id="791"/>
      <w:bookmarkEnd w:id="792"/>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793" w:name="_Toc76042748"/>
      <w:bookmarkStart w:id="794" w:name="_Toc81558580"/>
      <w:bookmarkStart w:id="795" w:name="_Toc85877033"/>
      <w:bookmarkStart w:id="796" w:name="_Toc88681485"/>
      <w:bookmarkStart w:id="797" w:name="_Toc89678172"/>
      <w:bookmarkStart w:id="798" w:name="_Toc98501264"/>
      <w:bookmarkStart w:id="799" w:name="_Toc106634548"/>
      <w:bookmarkStart w:id="800" w:name="_Toc114825327"/>
      <w:bookmarkStart w:id="801" w:name="_Toc122089356"/>
      <w:bookmarkStart w:id="802" w:name="_Toc129098477"/>
      <w:bookmarkStart w:id="803" w:name="_Toc129166792"/>
      <w:bookmarkStart w:id="804" w:name="_Toc510696632"/>
      <w:bookmarkStart w:id="805" w:name="_Toc35971427"/>
      <w:bookmarkStart w:id="806" w:name="_Toc67903543"/>
      <w:bookmarkStart w:id="807" w:name="_Toc130830737"/>
      <w:bookmarkEnd w:id="690"/>
      <w:bookmarkEnd w:id="691"/>
      <w:bookmarkEnd w:id="692"/>
      <w:r w:rsidRPr="00052626">
        <w:t>6.1.5</w:t>
      </w:r>
      <w:r w:rsidRPr="00052626">
        <w:tab/>
        <w:t>Notifications</w:t>
      </w:r>
      <w:bookmarkEnd w:id="793"/>
      <w:bookmarkEnd w:id="794"/>
      <w:bookmarkEnd w:id="795"/>
      <w:bookmarkEnd w:id="796"/>
      <w:bookmarkEnd w:id="797"/>
      <w:bookmarkEnd w:id="798"/>
      <w:bookmarkEnd w:id="799"/>
      <w:bookmarkEnd w:id="800"/>
      <w:bookmarkEnd w:id="801"/>
      <w:bookmarkEnd w:id="802"/>
      <w:bookmarkEnd w:id="803"/>
      <w:bookmarkEnd w:id="807"/>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08" w:name="_Toc81558581"/>
      <w:bookmarkStart w:id="809" w:name="_Toc85877034"/>
      <w:bookmarkStart w:id="810" w:name="_Toc88681486"/>
      <w:bookmarkStart w:id="811" w:name="_Toc89678173"/>
      <w:bookmarkStart w:id="812" w:name="_Toc98501265"/>
      <w:bookmarkStart w:id="813" w:name="_Toc106634549"/>
      <w:bookmarkStart w:id="814" w:name="_Toc114825328"/>
      <w:bookmarkStart w:id="815" w:name="_Toc122089357"/>
      <w:bookmarkStart w:id="816" w:name="_Toc129098478"/>
      <w:bookmarkStart w:id="817" w:name="_Toc129166793"/>
      <w:bookmarkStart w:id="818" w:name="_Toc510696647"/>
      <w:bookmarkStart w:id="819" w:name="_Toc35971443"/>
      <w:bookmarkStart w:id="820" w:name="_Toc67903560"/>
      <w:bookmarkStart w:id="821" w:name="_Toc76042772"/>
      <w:bookmarkStart w:id="822" w:name="_Toc81558594"/>
      <w:bookmarkStart w:id="823" w:name="_Toc492899751"/>
      <w:bookmarkStart w:id="824" w:name="_Toc492900030"/>
      <w:bookmarkStart w:id="825" w:name="_Toc492967832"/>
      <w:bookmarkStart w:id="826" w:name="_Toc492972920"/>
      <w:bookmarkStart w:id="827" w:name="_Toc492973140"/>
      <w:bookmarkStart w:id="828" w:name="_Toc493774060"/>
      <w:bookmarkStart w:id="829" w:name="_Toc508285804"/>
      <w:bookmarkStart w:id="830" w:name="_Toc508287269"/>
      <w:bookmarkStart w:id="831" w:name="_Toc510696648"/>
      <w:bookmarkStart w:id="832" w:name="_Toc35971447"/>
      <w:bookmarkStart w:id="833" w:name="_Toc130830738"/>
      <w:bookmarkEnd w:id="804"/>
      <w:bookmarkEnd w:id="805"/>
      <w:bookmarkEnd w:id="806"/>
      <w:r w:rsidRPr="00052626">
        <w:t>6.1.6</w:t>
      </w:r>
      <w:r w:rsidRPr="00052626">
        <w:tab/>
        <w:t>Data Model</w:t>
      </w:r>
      <w:bookmarkEnd w:id="808"/>
      <w:bookmarkEnd w:id="809"/>
      <w:bookmarkEnd w:id="810"/>
      <w:bookmarkEnd w:id="811"/>
      <w:bookmarkEnd w:id="812"/>
      <w:bookmarkEnd w:id="813"/>
      <w:bookmarkEnd w:id="814"/>
      <w:bookmarkEnd w:id="815"/>
      <w:bookmarkEnd w:id="816"/>
      <w:bookmarkEnd w:id="817"/>
      <w:bookmarkEnd w:id="833"/>
    </w:p>
    <w:p w14:paraId="7083CC33" w14:textId="77777777" w:rsidR="00F36682" w:rsidRPr="00052626" w:rsidRDefault="00F36682" w:rsidP="0053693A">
      <w:pPr>
        <w:pStyle w:val="Heading4"/>
      </w:pPr>
      <w:bookmarkStart w:id="834" w:name="_Toc510696633"/>
      <w:bookmarkStart w:id="835" w:name="_Toc35971428"/>
      <w:bookmarkStart w:id="836" w:name="_Toc67903544"/>
      <w:bookmarkStart w:id="837" w:name="_Toc76042756"/>
      <w:bookmarkStart w:id="838" w:name="_Toc81558582"/>
      <w:bookmarkStart w:id="839" w:name="_Toc85877035"/>
      <w:bookmarkStart w:id="840" w:name="_Toc88681487"/>
      <w:bookmarkStart w:id="841" w:name="_Toc89678174"/>
      <w:bookmarkStart w:id="842" w:name="_Toc98501266"/>
      <w:bookmarkStart w:id="843" w:name="_Toc106634550"/>
      <w:bookmarkStart w:id="844" w:name="_Toc114825329"/>
      <w:bookmarkStart w:id="845" w:name="_Toc122089358"/>
      <w:bookmarkStart w:id="846" w:name="_Toc129098479"/>
      <w:bookmarkStart w:id="847" w:name="_Toc130830739"/>
      <w:r w:rsidRPr="00052626">
        <w:t>6.1.6.1</w:t>
      </w:r>
      <w:r w:rsidRPr="00052626">
        <w:tab/>
        <w:t>General</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39332FDC"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BBFCC8E" w:rsidR="00F36682" w:rsidRPr="00052626" w:rsidRDefault="00F36682" w:rsidP="00F36682">
      <w:pPr>
        <w:pStyle w:val="TH"/>
      </w:pPr>
      <w:r w:rsidRPr="00052626">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848" w:name="_Toc510696634"/>
      <w:bookmarkStart w:id="849" w:name="_Toc35971429"/>
      <w:bookmarkStart w:id="850" w:name="_Toc67903545"/>
      <w:bookmarkStart w:id="851" w:name="_Toc76042757"/>
      <w:bookmarkStart w:id="852" w:name="_Toc81558583"/>
      <w:bookmarkStart w:id="853" w:name="_Toc85877036"/>
      <w:bookmarkStart w:id="854" w:name="_Toc88681488"/>
      <w:bookmarkStart w:id="855" w:name="_Toc89678175"/>
      <w:bookmarkStart w:id="856" w:name="_Toc98501267"/>
      <w:bookmarkStart w:id="857" w:name="_Toc106634551"/>
      <w:bookmarkStart w:id="858" w:name="_Toc114825330"/>
      <w:bookmarkStart w:id="859" w:name="_Toc122089359"/>
      <w:bookmarkStart w:id="860" w:name="_Toc129098480"/>
      <w:bookmarkStart w:id="861" w:name="_Toc130830740"/>
      <w:r w:rsidRPr="00052626">
        <w:t>6.1.6.2</w:t>
      </w:r>
      <w:r w:rsidRPr="00052626">
        <w:tab/>
        <w:t>Structured data types</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CF3A2BB" w14:textId="77777777" w:rsidR="00F36682" w:rsidRPr="00052626" w:rsidRDefault="00F36682" w:rsidP="0053693A">
      <w:pPr>
        <w:pStyle w:val="Heading5"/>
      </w:pPr>
      <w:bookmarkStart w:id="862" w:name="_Toc510696635"/>
      <w:bookmarkStart w:id="863" w:name="_Toc35971430"/>
      <w:bookmarkStart w:id="864" w:name="_Toc67903546"/>
      <w:bookmarkStart w:id="865" w:name="_Toc76042758"/>
      <w:bookmarkStart w:id="866" w:name="_Toc81558584"/>
      <w:bookmarkStart w:id="867" w:name="_Toc85877037"/>
      <w:bookmarkStart w:id="868" w:name="_Toc88681489"/>
      <w:bookmarkStart w:id="869" w:name="_Toc89678176"/>
      <w:bookmarkStart w:id="870" w:name="_Toc98501268"/>
      <w:bookmarkStart w:id="871" w:name="_Toc106634552"/>
      <w:bookmarkStart w:id="872" w:name="_Toc114825331"/>
      <w:bookmarkStart w:id="873" w:name="_Toc122089360"/>
      <w:bookmarkStart w:id="874" w:name="_Toc129098481"/>
      <w:bookmarkStart w:id="875" w:name="_Toc130830741"/>
      <w:r w:rsidRPr="00052626">
        <w:t>6.1.6.2.1</w:t>
      </w:r>
      <w:r w:rsidRPr="00052626">
        <w:tab/>
        <w:t>Introduction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876" w:name="_Toc510696636"/>
      <w:bookmarkStart w:id="877" w:name="_Toc35971431"/>
      <w:bookmarkStart w:id="878" w:name="_Toc67903547"/>
      <w:bookmarkStart w:id="879" w:name="_Toc76042759"/>
      <w:bookmarkStart w:id="880" w:name="_Toc81558585"/>
      <w:bookmarkStart w:id="881" w:name="_Toc85877038"/>
      <w:bookmarkStart w:id="882" w:name="_Toc88681490"/>
      <w:bookmarkStart w:id="883" w:name="_Toc89678177"/>
      <w:bookmarkStart w:id="884" w:name="_Toc98501269"/>
      <w:bookmarkStart w:id="885" w:name="_Toc106634553"/>
      <w:bookmarkStart w:id="886" w:name="_Toc114825332"/>
      <w:bookmarkStart w:id="887" w:name="_Toc122089361"/>
      <w:bookmarkStart w:id="888" w:name="_Toc129098482"/>
      <w:bookmarkStart w:id="889" w:name="_Toc130830742"/>
      <w:r w:rsidRPr="00052626">
        <w:lastRenderedPageBreak/>
        <w:t>6.1.6.2.2</w:t>
      </w:r>
      <w:r w:rsidRPr="00052626">
        <w:tab/>
        <w:t>Type: TmgiAllocate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890" w:name="_Toc510696637"/>
      <w:bookmarkStart w:id="891" w:name="_Toc35971432"/>
      <w:bookmarkStart w:id="892" w:name="_Toc67903548"/>
      <w:bookmarkStart w:id="893" w:name="_Toc76042760"/>
      <w:bookmarkStart w:id="894" w:name="_Toc81558586"/>
      <w:bookmarkStart w:id="895" w:name="_Toc85877039"/>
      <w:bookmarkStart w:id="896" w:name="_Toc88681491"/>
      <w:bookmarkStart w:id="897" w:name="_Toc89678178"/>
      <w:bookmarkStart w:id="898" w:name="_Toc98501270"/>
      <w:bookmarkStart w:id="899" w:name="_Toc106634554"/>
      <w:bookmarkStart w:id="900" w:name="_Toc114825333"/>
      <w:bookmarkStart w:id="901" w:name="_Toc122089362"/>
      <w:bookmarkStart w:id="902" w:name="_Toc129098483"/>
      <w:bookmarkStart w:id="903" w:name="_Toc130830743"/>
      <w:r w:rsidRPr="00052626">
        <w:t>6.1.6.2.3</w:t>
      </w:r>
      <w:r w:rsidRPr="00052626">
        <w:tab/>
        <w:t xml:space="preserve">Type: </w:t>
      </w:r>
      <w:bookmarkEnd w:id="890"/>
      <w:bookmarkEnd w:id="891"/>
      <w:bookmarkEnd w:id="892"/>
      <w:bookmarkEnd w:id="893"/>
      <w:r w:rsidRPr="00052626">
        <w:t>TmgiAllocated</w:t>
      </w:r>
      <w:bookmarkEnd w:id="894"/>
      <w:bookmarkEnd w:id="895"/>
      <w:bookmarkEnd w:id="896"/>
      <w:bookmarkEnd w:id="897"/>
      <w:bookmarkEnd w:id="898"/>
      <w:bookmarkEnd w:id="899"/>
      <w:bookmarkEnd w:id="900"/>
      <w:bookmarkEnd w:id="901"/>
      <w:bookmarkEnd w:id="902"/>
      <w:bookmarkEnd w:id="903"/>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77777777"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TS 23.501 [8] clause 5.30.2.1).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04" w:name="_Toc510696638"/>
      <w:bookmarkStart w:id="905" w:name="_Toc35971433"/>
      <w:bookmarkStart w:id="906" w:name="_Toc67903549"/>
      <w:bookmarkStart w:id="907" w:name="_Toc76042761"/>
      <w:bookmarkStart w:id="908" w:name="_Toc81558587"/>
      <w:bookmarkStart w:id="909" w:name="_Toc85877040"/>
      <w:bookmarkStart w:id="910" w:name="_Toc88681492"/>
      <w:bookmarkStart w:id="911" w:name="_Toc89678179"/>
      <w:bookmarkStart w:id="912" w:name="_Toc98501271"/>
      <w:bookmarkStart w:id="913" w:name="_Toc106634555"/>
      <w:bookmarkStart w:id="914" w:name="_Toc114825334"/>
      <w:bookmarkStart w:id="915" w:name="_Toc122089363"/>
      <w:bookmarkStart w:id="916" w:name="_Toc129098484"/>
      <w:bookmarkStart w:id="917" w:name="_Toc130830744"/>
      <w:r w:rsidRPr="00052626">
        <w:t>6.1.6.3</w:t>
      </w:r>
      <w:r w:rsidRPr="00052626">
        <w:tab/>
        <w:t>Simple data types and enumerations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9087BB9" w14:textId="77777777" w:rsidR="00F36682" w:rsidRPr="00052626" w:rsidRDefault="00F36682" w:rsidP="0053693A">
      <w:pPr>
        <w:pStyle w:val="Heading5"/>
      </w:pPr>
      <w:bookmarkStart w:id="918" w:name="_Toc510696639"/>
      <w:bookmarkStart w:id="919" w:name="_Toc35971434"/>
      <w:bookmarkStart w:id="920" w:name="_Toc67903550"/>
      <w:bookmarkStart w:id="921" w:name="_Toc76042762"/>
      <w:bookmarkStart w:id="922" w:name="_Toc81558588"/>
      <w:bookmarkStart w:id="923" w:name="_Toc85877041"/>
      <w:bookmarkStart w:id="924" w:name="_Toc88681493"/>
      <w:bookmarkStart w:id="925" w:name="_Toc89678180"/>
      <w:bookmarkStart w:id="926" w:name="_Toc98501272"/>
      <w:bookmarkStart w:id="927" w:name="_Toc106634556"/>
      <w:bookmarkStart w:id="928" w:name="_Toc114825335"/>
      <w:bookmarkStart w:id="929" w:name="_Toc122089364"/>
      <w:bookmarkStart w:id="930" w:name="_Toc129098485"/>
      <w:bookmarkStart w:id="931" w:name="_Toc130830745"/>
      <w:r w:rsidRPr="00052626">
        <w:t>6.1.6.3.1</w:t>
      </w:r>
      <w:r w:rsidRPr="00052626">
        <w:tab/>
        <w:t>Introduction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932" w:name="_Toc510696640"/>
      <w:bookmarkStart w:id="933" w:name="_Toc35971435"/>
      <w:bookmarkStart w:id="934" w:name="_Toc67903551"/>
      <w:bookmarkStart w:id="935" w:name="_Toc76042763"/>
      <w:bookmarkStart w:id="936" w:name="_Toc81558589"/>
      <w:bookmarkStart w:id="937" w:name="_Toc85877042"/>
      <w:bookmarkStart w:id="938" w:name="_Toc88681494"/>
      <w:bookmarkStart w:id="939" w:name="_Toc89678181"/>
      <w:bookmarkStart w:id="940" w:name="_Toc98501273"/>
      <w:bookmarkStart w:id="941" w:name="_Toc106634557"/>
      <w:bookmarkStart w:id="942" w:name="_Toc114825336"/>
      <w:bookmarkStart w:id="943" w:name="_Toc122089365"/>
      <w:bookmarkStart w:id="944" w:name="_Toc129098486"/>
      <w:bookmarkStart w:id="945" w:name="_Toc130830746"/>
      <w:r w:rsidRPr="00052626">
        <w:t>6.1.6.3.2</w:t>
      </w:r>
      <w:r w:rsidRPr="00052626">
        <w:tab/>
        <w:t>Simple data types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946" w:name="_Toc510696641"/>
      <w:bookmarkStart w:id="947" w:name="_Toc35971436"/>
      <w:bookmarkStart w:id="948" w:name="_Toc67903552"/>
      <w:bookmarkStart w:id="949" w:name="_Toc76042764"/>
      <w:bookmarkStart w:id="950" w:name="_Toc81558590"/>
      <w:bookmarkStart w:id="951" w:name="_Toc85877043"/>
      <w:bookmarkStart w:id="952" w:name="_Toc88681495"/>
      <w:bookmarkStart w:id="953" w:name="_Toc89678182"/>
      <w:bookmarkStart w:id="954" w:name="_Toc98501274"/>
      <w:bookmarkStart w:id="955" w:name="_Toc106634558"/>
      <w:bookmarkStart w:id="956" w:name="_Toc114825337"/>
      <w:bookmarkStart w:id="957" w:name="_Toc122089366"/>
      <w:bookmarkStart w:id="958" w:name="_Toc129098487"/>
      <w:bookmarkStart w:id="959" w:name="_Toc130830747"/>
      <w:r w:rsidRPr="00052626">
        <w:lastRenderedPageBreak/>
        <w:t>6.1.6.3.3</w:t>
      </w:r>
      <w:r w:rsidRPr="00052626">
        <w:tab/>
        <w:t>Enumeration: &lt;EnumType1&gt;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960" w:name="_Toc510696642"/>
      <w:bookmarkStart w:id="961" w:name="_Toc35971437"/>
      <w:bookmarkStart w:id="962" w:name="_Toc67903553"/>
      <w:bookmarkStart w:id="963" w:name="_Toc76042765"/>
      <w:bookmarkStart w:id="964" w:name="_Toc81558591"/>
      <w:bookmarkStart w:id="965" w:name="_Toc85877044"/>
      <w:bookmarkStart w:id="966" w:name="_Toc88681496"/>
      <w:bookmarkStart w:id="967" w:name="_Toc89678183"/>
      <w:bookmarkStart w:id="968" w:name="_Toc98501275"/>
      <w:bookmarkStart w:id="969" w:name="_Toc106634559"/>
      <w:bookmarkStart w:id="970" w:name="_Toc114825338"/>
      <w:bookmarkStart w:id="971" w:name="_Toc122089367"/>
      <w:bookmarkStart w:id="972" w:name="_Toc129098488"/>
      <w:bookmarkStart w:id="973" w:name="_Toc130830748"/>
      <w:r w:rsidRPr="00052626">
        <w:t>6.1.6.3.4</w:t>
      </w:r>
      <w:r w:rsidRPr="00052626">
        <w:tab/>
      </w:r>
      <w:r w:rsidR="00BD1A2D">
        <w:t>Void</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8925614" w14:textId="77777777" w:rsidR="00F36682" w:rsidRPr="00052626" w:rsidRDefault="00F36682" w:rsidP="0053693A">
      <w:pPr>
        <w:pStyle w:val="Heading4"/>
        <w:rPr>
          <w:lang w:eastAsia="zh-CN"/>
        </w:rPr>
      </w:pPr>
      <w:bookmarkStart w:id="974" w:name="_Toc510696643"/>
      <w:bookmarkStart w:id="975" w:name="_Toc35971438"/>
      <w:bookmarkStart w:id="976" w:name="_Toc67903554"/>
      <w:bookmarkStart w:id="977" w:name="_Toc76042766"/>
      <w:bookmarkStart w:id="978" w:name="_Toc81558592"/>
      <w:bookmarkStart w:id="979" w:name="_Toc85877045"/>
      <w:bookmarkStart w:id="980" w:name="_Toc88681497"/>
      <w:bookmarkStart w:id="981" w:name="_Toc89678184"/>
      <w:bookmarkStart w:id="982" w:name="_Toc98501276"/>
      <w:bookmarkStart w:id="983" w:name="_Toc106634560"/>
      <w:bookmarkStart w:id="984" w:name="_Toc114825339"/>
      <w:bookmarkStart w:id="985" w:name="_Toc122089368"/>
      <w:bookmarkStart w:id="986" w:name="_Toc129098489"/>
      <w:bookmarkStart w:id="987" w:name="_Toc130830749"/>
      <w:r w:rsidRPr="00052626">
        <w:t>6.1.6.4</w:t>
      </w:r>
      <w:r w:rsidRPr="00052626">
        <w:tab/>
      </w:r>
      <w:r w:rsidRPr="00052626">
        <w:rPr>
          <w:lang w:eastAsia="zh-CN"/>
        </w:rPr>
        <w:t>Data types describing alternative data types or combinations of data types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988" w:name="_Toc510696646"/>
      <w:bookmarkStart w:id="989" w:name="_Toc35971441"/>
      <w:bookmarkStart w:id="990" w:name="_Toc67903557"/>
      <w:bookmarkStart w:id="991" w:name="_Toc76042769"/>
      <w:bookmarkStart w:id="992" w:name="_Toc81558593"/>
      <w:bookmarkStart w:id="993" w:name="_Toc85877046"/>
      <w:bookmarkStart w:id="994" w:name="_Toc88681498"/>
      <w:bookmarkStart w:id="995" w:name="_Toc89678185"/>
      <w:bookmarkStart w:id="996" w:name="_Toc98501277"/>
      <w:bookmarkStart w:id="997" w:name="_Toc106634561"/>
      <w:bookmarkStart w:id="998" w:name="_Toc114825340"/>
      <w:bookmarkStart w:id="999" w:name="_Toc122089369"/>
      <w:bookmarkStart w:id="1000" w:name="_Toc129098490"/>
      <w:bookmarkStart w:id="1001" w:name="_Toc130830750"/>
      <w:r w:rsidRPr="00052626">
        <w:t>6.1.6.5</w:t>
      </w:r>
      <w:r w:rsidRPr="00052626">
        <w:tab/>
        <w:t>Binary data</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02" w:name="_Toc85877047"/>
      <w:bookmarkStart w:id="1003" w:name="_Toc88681499"/>
      <w:bookmarkStart w:id="1004" w:name="_Toc89678186"/>
      <w:bookmarkStart w:id="1005" w:name="_Toc98501278"/>
      <w:bookmarkStart w:id="1006" w:name="_Toc106634562"/>
      <w:bookmarkStart w:id="1007" w:name="_Toc114825341"/>
      <w:bookmarkStart w:id="1008" w:name="_Toc122089370"/>
      <w:bookmarkStart w:id="1009" w:name="_Toc129098491"/>
      <w:bookmarkStart w:id="1010" w:name="_Toc129166794"/>
      <w:bookmarkStart w:id="1011" w:name="_Toc130830751"/>
      <w:r w:rsidRPr="00052626">
        <w:t>6.1.7</w:t>
      </w:r>
      <w:r w:rsidRPr="00052626">
        <w:tab/>
        <w:t>Error Handling</w:t>
      </w:r>
      <w:bookmarkEnd w:id="818"/>
      <w:bookmarkEnd w:id="819"/>
      <w:bookmarkEnd w:id="820"/>
      <w:bookmarkEnd w:id="821"/>
      <w:bookmarkEnd w:id="822"/>
      <w:bookmarkEnd w:id="1002"/>
      <w:bookmarkEnd w:id="1003"/>
      <w:bookmarkEnd w:id="1004"/>
      <w:bookmarkEnd w:id="1005"/>
      <w:bookmarkEnd w:id="1006"/>
      <w:bookmarkEnd w:id="1007"/>
      <w:bookmarkEnd w:id="1008"/>
      <w:bookmarkEnd w:id="1009"/>
      <w:bookmarkEnd w:id="1010"/>
      <w:bookmarkEnd w:id="1011"/>
    </w:p>
    <w:p w14:paraId="3729F815" w14:textId="77777777" w:rsidR="004D07EB" w:rsidRPr="00052626" w:rsidRDefault="004D07EB" w:rsidP="0053693A">
      <w:pPr>
        <w:pStyle w:val="Heading4"/>
      </w:pPr>
      <w:bookmarkStart w:id="1012" w:name="_Toc35971444"/>
      <w:bookmarkStart w:id="1013" w:name="_Toc67903561"/>
      <w:bookmarkStart w:id="1014" w:name="_Toc76042773"/>
      <w:bookmarkStart w:id="1015" w:name="_Toc81558595"/>
      <w:bookmarkStart w:id="1016" w:name="_Toc85877048"/>
      <w:bookmarkStart w:id="1017" w:name="_Toc88681500"/>
      <w:bookmarkStart w:id="1018" w:name="_Toc89678187"/>
      <w:bookmarkStart w:id="1019" w:name="_Toc98501279"/>
      <w:bookmarkStart w:id="1020" w:name="_Toc106634563"/>
      <w:bookmarkStart w:id="1021" w:name="_Toc114825342"/>
      <w:bookmarkStart w:id="1022" w:name="_Toc122089371"/>
      <w:bookmarkStart w:id="1023" w:name="_Toc129098492"/>
      <w:bookmarkStart w:id="1024" w:name="_Toc130830752"/>
      <w:r w:rsidRPr="00052626">
        <w:t>6.1.7.1</w:t>
      </w:r>
      <w:r w:rsidRPr="00052626">
        <w:tab/>
        <w:t>General</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025" w:name="_Toc35971445"/>
      <w:bookmarkStart w:id="1026" w:name="_Toc67903562"/>
      <w:bookmarkStart w:id="1027" w:name="_Toc76042774"/>
      <w:bookmarkStart w:id="1028" w:name="_Toc81558596"/>
      <w:bookmarkStart w:id="1029" w:name="_Toc85877049"/>
      <w:bookmarkStart w:id="1030" w:name="_Toc88681501"/>
      <w:bookmarkStart w:id="1031" w:name="_Toc89678188"/>
      <w:bookmarkStart w:id="1032" w:name="_Toc98501280"/>
      <w:bookmarkStart w:id="1033" w:name="_Toc106634564"/>
      <w:bookmarkStart w:id="1034" w:name="_Toc114825343"/>
      <w:bookmarkStart w:id="1035" w:name="_Toc122089372"/>
      <w:bookmarkStart w:id="1036" w:name="_Toc129098493"/>
      <w:bookmarkStart w:id="1037" w:name="_Toc130830753"/>
      <w:r w:rsidRPr="00052626">
        <w:t>6.1.7.2</w:t>
      </w:r>
      <w:r w:rsidRPr="00052626">
        <w:tab/>
        <w:t>Protocol Errors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038" w:name="_Toc35971446"/>
      <w:bookmarkStart w:id="1039" w:name="_Toc67903563"/>
      <w:bookmarkStart w:id="1040" w:name="_Toc76042775"/>
      <w:bookmarkStart w:id="1041" w:name="_Toc81558597"/>
      <w:bookmarkStart w:id="1042" w:name="_Toc85877050"/>
      <w:bookmarkStart w:id="1043" w:name="_Toc88681502"/>
      <w:bookmarkStart w:id="1044" w:name="_Toc89678189"/>
      <w:bookmarkStart w:id="1045" w:name="_Toc98501281"/>
      <w:bookmarkStart w:id="1046" w:name="_Toc106634565"/>
      <w:bookmarkStart w:id="1047" w:name="_Toc114825344"/>
      <w:bookmarkStart w:id="1048" w:name="_Toc122089373"/>
      <w:bookmarkStart w:id="1049" w:name="_Toc129098494"/>
      <w:bookmarkStart w:id="1050" w:name="_Toc130830754"/>
      <w:r w:rsidRPr="00052626">
        <w:t>6.1.7.3</w:t>
      </w:r>
      <w:r w:rsidRPr="00052626">
        <w:tab/>
        <w:t>Application Errors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051" w:name="_Toc67903564"/>
      <w:bookmarkStart w:id="1052" w:name="_Toc76042776"/>
      <w:bookmarkStart w:id="1053" w:name="_Toc81558598"/>
      <w:bookmarkStart w:id="1054" w:name="_Toc85877051"/>
      <w:bookmarkStart w:id="1055" w:name="_Toc88681503"/>
      <w:bookmarkStart w:id="1056" w:name="_Toc89678190"/>
      <w:bookmarkStart w:id="1057" w:name="_Toc98501282"/>
      <w:bookmarkStart w:id="1058" w:name="_Toc106634566"/>
      <w:bookmarkStart w:id="1059" w:name="_Toc114825345"/>
      <w:bookmarkStart w:id="1060" w:name="_Toc122089374"/>
      <w:bookmarkStart w:id="1061" w:name="_Toc129098495"/>
      <w:bookmarkStart w:id="1062" w:name="_Toc129166795"/>
      <w:bookmarkStart w:id="1063" w:name="_Toc532994477"/>
      <w:bookmarkStart w:id="1064" w:name="_Toc35971448"/>
      <w:bookmarkStart w:id="1065" w:name="_Toc67903565"/>
      <w:bookmarkStart w:id="1066" w:name="_Toc510696649"/>
      <w:bookmarkStart w:id="1067" w:name="_Toc130830755"/>
      <w:bookmarkEnd w:id="823"/>
      <w:bookmarkEnd w:id="824"/>
      <w:bookmarkEnd w:id="825"/>
      <w:bookmarkEnd w:id="826"/>
      <w:bookmarkEnd w:id="827"/>
      <w:bookmarkEnd w:id="828"/>
      <w:bookmarkEnd w:id="829"/>
      <w:bookmarkEnd w:id="830"/>
      <w:bookmarkEnd w:id="831"/>
      <w:bookmarkEnd w:id="832"/>
      <w:r w:rsidRPr="00052626">
        <w:t>6.1.8</w:t>
      </w:r>
      <w:r w:rsidRPr="00052626">
        <w:rPr>
          <w:lang w:eastAsia="zh-CN"/>
        </w:rPr>
        <w:tab/>
        <w:t>Feature negotiation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068" w:name="_Toc76042777"/>
      <w:bookmarkStart w:id="1069" w:name="_Toc81558599"/>
      <w:bookmarkStart w:id="1070" w:name="_Toc85877052"/>
      <w:bookmarkStart w:id="1071" w:name="_Toc88681504"/>
      <w:bookmarkStart w:id="1072" w:name="_Toc89678191"/>
      <w:bookmarkStart w:id="1073" w:name="_Toc56434418"/>
      <w:bookmarkStart w:id="1074" w:name="_Toc67687998"/>
      <w:bookmarkEnd w:id="1063"/>
      <w:bookmarkEnd w:id="1064"/>
      <w:bookmarkEnd w:id="1065"/>
    </w:p>
    <w:p w14:paraId="2E8F4E86" w14:textId="31F14643" w:rsidR="004D07EB" w:rsidRPr="00052626" w:rsidRDefault="004D07EB" w:rsidP="0053693A">
      <w:pPr>
        <w:pStyle w:val="Heading3"/>
      </w:pPr>
      <w:bookmarkStart w:id="1075" w:name="_Toc98501283"/>
      <w:bookmarkStart w:id="1076" w:name="_Toc106634567"/>
      <w:bookmarkStart w:id="1077" w:name="_Toc114825346"/>
      <w:bookmarkStart w:id="1078" w:name="_Toc122089375"/>
      <w:bookmarkStart w:id="1079" w:name="_Toc129098496"/>
      <w:bookmarkStart w:id="1080" w:name="_Toc129166796"/>
      <w:bookmarkStart w:id="1081" w:name="_Toc130830756"/>
      <w:r w:rsidRPr="00052626">
        <w:t>6.1.9</w:t>
      </w:r>
      <w:r w:rsidRPr="00052626">
        <w:tab/>
        <w:t>Security</w:t>
      </w:r>
      <w:bookmarkEnd w:id="1068"/>
      <w:bookmarkEnd w:id="1069"/>
      <w:bookmarkEnd w:id="1070"/>
      <w:bookmarkEnd w:id="1071"/>
      <w:bookmarkEnd w:id="1072"/>
      <w:bookmarkEnd w:id="1075"/>
      <w:bookmarkEnd w:id="1076"/>
      <w:bookmarkEnd w:id="1077"/>
      <w:bookmarkEnd w:id="1078"/>
      <w:bookmarkEnd w:id="1079"/>
      <w:bookmarkEnd w:id="1080"/>
      <w:bookmarkEnd w:id="1081"/>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lastRenderedPageBreak/>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082" w:name="_Toc81558600"/>
      <w:bookmarkStart w:id="1083" w:name="_Toc85877053"/>
      <w:bookmarkStart w:id="1084" w:name="_Toc88681505"/>
      <w:bookmarkStart w:id="1085" w:name="_Toc89678192"/>
      <w:bookmarkStart w:id="1086" w:name="_Toc98501284"/>
      <w:bookmarkStart w:id="1087" w:name="_Toc106634568"/>
      <w:bookmarkStart w:id="1088" w:name="_Toc114825347"/>
      <w:bookmarkStart w:id="1089" w:name="_Toc122089376"/>
      <w:bookmarkStart w:id="1090" w:name="_Toc129098497"/>
      <w:bookmarkStart w:id="1091" w:name="_Toc129166797"/>
      <w:bookmarkStart w:id="1092" w:name="_Toc130830757"/>
      <w:r w:rsidRPr="00052626">
        <w:t>6.1.10</w:t>
      </w:r>
      <w:r w:rsidRPr="00052626">
        <w:tab/>
        <w:t>HTTP redirection</w:t>
      </w:r>
      <w:bookmarkEnd w:id="1073"/>
      <w:bookmarkEnd w:id="1074"/>
      <w:bookmarkEnd w:id="1082"/>
      <w:bookmarkEnd w:id="1083"/>
      <w:bookmarkEnd w:id="1084"/>
      <w:bookmarkEnd w:id="1085"/>
      <w:bookmarkEnd w:id="1086"/>
      <w:bookmarkEnd w:id="1087"/>
      <w:bookmarkEnd w:id="1088"/>
      <w:bookmarkEnd w:id="1089"/>
      <w:bookmarkEnd w:id="1090"/>
      <w:bookmarkEnd w:id="1091"/>
      <w:bookmarkEnd w:id="1092"/>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093" w:name="_Toc35971449"/>
      <w:bookmarkStart w:id="1094" w:name="_Toc67903566"/>
      <w:bookmarkStart w:id="1095" w:name="_Toc81558601"/>
      <w:bookmarkStart w:id="1096" w:name="_Toc85877054"/>
      <w:bookmarkStart w:id="1097" w:name="_Toc88681506"/>
      <w:bookmarkStart w:id="1098" w:name="_Toc89678193"/>
      <w:bookmarkStart w:id="1099" w:name="_Toc98501285"/>
      <w:bookmarkStart w:id="1100" w:name="_Toc106634569"/>
      <w:bookmarkStart w:id="1101" w:name="_Toc114825348"/>
      <w:bookmarkStart w:id="1102" w:name="_Toc122089377"/>
      <w:bookmarkStart w:id="1103" w:name="_Toc129098498"/>
      <w:bookmarkStart w:id="1104" w:name="_Toc129166798"/>
      <w:bookmarkStart w:id="1105" w:name="_Toc130830758"/>
      <w:r w:rsidRPr="00052626">
        <w:t>6.2</w:t>
      </w:r>
      <w:r w:rsidRPr="00052626">
        <w:tab/>
      </w:r>
      <w:r w:rsidR="001D2DBF" w:rsidRPr="00052626">
        <w:t xml:space="preserve">Nmbsmf_MBSSession </w:t>
      </w:r>
      <w:r w:rsidRPr="00052626">
        <w:t>Service API</w:t>
      </w:r>
      <w:bookmarkEnd w:id="1066"/>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39E1EB15" w14:textId="664B8AFD" w:rsidR="00170139" w:rsidRPr="00052626" w:rsidRDefault="00170139" w:rsidP="0053693A">
      <w:pPr>
        <w:pStyle w:val="Heading3"/>
      </w:pPr>
      <w:bookmarkStart w:id="1106" w:name="_Toc81558602"/>
      <w:bookmarkStart w:id="1107" w:name="_Toc85877055"/>
      <w:bookmarkStart w:id="1108" w:name="_Toc88681507"/>
      <w:bookmarkStart w:id="1109" w:name="_Toc89678194"/>
      <w:bookmarkStart w:id="1110" w:name="_Toc98501286"/>
      <w:bookmarkStart w:id="1111" w:name="_Toc106634570"/>
      <w:bookmarkStart w:id="1112" w:name="_Toc114825349"/>
      <w:bookmarkStart w:id="1113" w:name="_Toc122089378"/>
      <w:bookmarkStart w:id="1114" w:name="_Toc129098499"/>
      <w:bookmarkStart w:id="1115" w:name="_Toc129166799"/>
      <w:bookmarkStart w:id="1116" w:name="_Toc130830759"/>
      <w:r w:rsidRPr="00052626">
        <w:t>6.2.1</w:t>
      </w:r>
      <w:r w:rsidRPr="00052626">
        <w:tab/>
        <w:t>Introduction</w:t>
      </w:r>
      <w:bookmarkEnd w:id="1106"/>
      <w:bookmarkEnd w:id="1107"/>
      <w:bookmarkEnd w:id="1108"/>
      <w:bookmarkEnd w:id="1109"/>
      <w:bookmarkEnd w:id="1110"/>
      <w:bookmarkEnd w:id="1111"/>
      <w:bookmarkEnd w:id="1112"/>
      <w:bookmarkEnd w:id="1113"/>
      <w:bookmarkEnd w:id="1114"/>
      <w:bookmarkEnd w:id="1115"/>
      <w:bookmarkEnd w:id="1116"/>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117" w:name="_Toc81558603"/>
      <w:bookmarkStart w:id="1118" w:name="_Toc85877056"/>
      <w:bookmarkStart w:id="1119" w:name="_Toc88681508"/>
      <w:bookmarkStart w:id="1120" w:name="_Toc89678195"/>
      <w:bookmarkStart w:id="1121" w:name="_Toc98501287"/>
      <w:bookmarkStart w:id="1122" w:name="_Toc106634571"/>
      <w:bookmarkStart w:id="1123" w:name="_Toc114825350"/>
      <w:bookmarkStart w:id="1124" w:name="_Toc122089379"/>
      <w:bookmarkStart w:id="1125" w:name="_Toc129098500"/>
      <w:bookmarkStart w:id="1126" w:name="_Toc129166800"/>
      <w:bookmarkStart w:id="1127" w:name="_Toc130830760"/>
      <w:r w:rsidRPr="00052626">
        <w:t>6.2.2</w:t>
      </w:r>
      <w:r w:rsidRPr="00052626">
        <w:tab/>
        <w:t>Usage of HTTP</w:t>
      </w:r>
      <w:bookmarkEnd w:id="1117"/>
      <w:bookmarkEnd w:id="1118"/>
      <w:bookmarkEnd w:id="1119"/>
      <w:bookmarkEnd w:id="1120"/>
      <w:bookmarkEnd w:id="1121"/>
      <w:bookmarkEnd w:id="1122"/>
      <w:bookmarkEnd w:id="1123"/>
      <w:bookmarkEnd w:id="1124"/>
      <w:bookmarkEnd w:id="1125"/>
      <w:bookmarkEnd w:id="1126"/>
      <w:bookmarkEnd w:id="1127"/>
    </w:p>
    <w:p w14:paraId="2C50135C" w14:textId="2DCDC933" w:rsidR="00170139" w:rsidRPr="00052626" w:rsidRDefault="00170139" w:rsidP="0053693A">
      <w:pPr>
        <w:pStyle w:val="Heading4"/>
      </w:pPr>
      <w:bookmarkStart w:id="1128" w:name="_Toc81558604"/>
      <w:bookmarkStart w:id="1129" w:name="_Toc85877057"/>
      <w:bookmarkStart w:id="1130" w:name="_Toc88681509"/>
      <w:bookmarkStart w:id="1131" w:name="_Toc89678196"/>
      <w:bookmarkStart w:id="1132" w:name="_Toc98501288"/>
      <w:bookmarkStart w:id="1133" w:name="_Toc106634572"/>
      <w:bookmarkStart w:id="1134" w:name="_Toc114825351"/>
      <w:bookmarkStart w:id="1135" w:name="_Toc122089380"/>
      <w:bookmarkStart w:id="1136" w:name="_Toc129098501"/>
      <w:bookmarkStart w:id="1137" w:name="_Toc130830761"/>
      <w:r w:rsidRPr="00052626">
        <w:t>6.2.2.1</w:t>
      </w:r>
      <w:r w:rsidRPr="00052626">
        <w:tab/>
        <w:t>General</w:t>
      </w:r>
      <w:bookmarkEnd w:id="1128"/>
      <w:bookmarkEnd w:id="1129"/>
      <w:bookmarkEnd w:id="1130"/>
      <w:bookmarkEnd w:id="1131"/>
      <w:bookmarkEnd w:id="1132"/>
      <w:bookmarkEnd w:id="1133"/>
      <w:bookmarkEnd w:id="1134"/>
      <w:bookmarkEnd w:id="1135"/>
      <w:bookmarkEnd w:id="1136"/>
      <w:bookmarkEnd w:id="1137"/>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138" w:name="_Toc81558605"/>
      <w:bookmarkStart w:id="1139" w:name="_Toc85877058"/>
      <w:bookmarkStart w:id="1140" w:name="_Toc88681510"/>
      <w:bookmarkStart w:id="1141" w:name="_Toc89678197"/>
      <w:bookmarkStart w:id="1142" w:name="_Toc98501289"/>
      <w:bookmarkStart w:id="1143" w:name="_Toc106634573"/>
      <w:bookmarkStart w:id="1144" w:name="_Toc114825352"/>
      <w:bookmarkStart w:id="1145" w:name="_Toc122089381"/>
      <w:bookmarkStart w:id="1146" w:name="_Toc129098502"/>
      <w:bookmarkStart w:id="1147" w:name="_Toc130830762"/>
      <w:r w:rsidRPr="00052626">
        <w:lastRenderedPageBreak/>
        <w:t>6.2.2.2</w:t>
      </w:r>
      <w:r w:rsidRPr="00052626">
        <w:tab/>
        <w:t>HTTP standard headers</w:t>
      </w:r>
      <w:bookmarkEnd w:id="1138"/>
      <w:bookmarkEnd w:id="1139"/>
      <w:bookmarkEnd w:id="1140"/>
      <w:bookmarkEnd w:id="1141"/>
      <w:bookmarkEnd w:id="1142"/>
      <w:bookmarkEnd w:id="1143"/>
      <w:bookmarkEnd w:id="1144"/>
      <w:bookmarkEnd w:id="1145"/>
      <w:bookmarkEnd w:id="1146"/>
      <w:bookmarkEnd w:id="1147"/>
    </w:p>
    <w:p w14:paraId="07437636" w14:textId="44BEFD36" w:rsidR="00170139" w:rsidRPr="00052626" w:rsidRDefault="00170139" w:rsidP="0053693A">
      <w:pPr>
        <w:pStyle w:val="Heading5"/>
        <w:rPr>
          <w:lang w:eastAsia="zh-CN"/>
        </w:rPr>
      </w:pPr>
      <w:bookmarkStart w:id="1148" w:name="_Toc81558606"/>
      <w:bookmarkStart w:id="1149" w:name="_Toc85877059"/>
      <w:bookmarkStart w:id="1150" w:name="_Toc88681511"/>
      <w:bookmarkStart w:id="1151" w:name="_Toc89678198"/>
      <w:bookmarkStart w:id="1152" w:name="_Toc98501290"/>
      <w:bookmarkStart w:id="1153" w:name="_Toc106634574"/>
      <w:bookmarkStart w:id="1154" w:name="_Toc114825353"/>
      <w:bookmarkStart w:id="1155" w:name="_Toc122089382"/>
      <w:bookmarkStart w:id="1156" w:name="_Toc129098503"/>
      <w:bookmarkStart w:id="1157" w:name="_Toc130830763"/>
      <w:r w:rsidRPr="00052626">
        <w:t>6.2.2.2.1</w:t>
      </w:r>
      <w:r w:rsidRPr="00052626">
        <w:rPr>
          <w:lang w:eastAsia="zh-CN"/>
        </w:rPr>
        <w:tab/>
        <w:t>General</w:t>
      </w:r>
      <w:bookmarkEnd w:id="1148"/>
      <w:bookmarkEnd w:id="1149"/>
      <w:bookmarkEnd w:id="1150"/>
      <w:bookmarkEnd w:id="1151"/>
      <w:bookmarkEnd w:id="1152"/>
      <w:bookmarkEnd w:id="1153"/>
      <w:bookmarkEnd w:id="1154"/>
      <w:bookmarkEnd w:id="1155"/>
      <w:bookmarkEnd w:id="1156"/>
      <w:bookmarkEnd w:id="1157"/>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158" w:name="_Toc81558607"/>
      <w:bookmarkStart w:id="1159" w:name="_Toc85877060"/>
      <w:bookmarkStart w:id="1160" w:name="_Toc88681512"/>
      <w:bookmarkStart w:id="1161" w:name="_Toc89678199"/>
      <w:bookmarkStart w:id="1162" w:name="_Toc98501291"/>
      <w:bookmarkStart w:id="1163" w:name="_Toc106634575"/>
      <w:bookmarkStart w:id="1164" w:name="_Toc114825354"/>
      <w:bookmarkStart w:id="1165" w:name="_Toc122089383"/>
      <w:bookmarkStart w:id="1166" w:name="_Toc129098504"/>
      <w:bookmarkStart w:id="1167" w:name="_Toc130830764"/>
      <w:r w:rsidRPr="00052626">
        <w:t>6.2.2.2.2</w:t>
      </w:r>
      <w:r w:rsidRPr="00052626">
        <w:tab/>
        <w:t>Content type</w:t>
      </w:r>
      <w:bookmarkEnd w:id="1158"/>
      <w:bookmarkEnd w:id="1159"/>
      <w:bookmarkEnd w:id="1160"/>
      <w:bookmarkEnd w:id="1161"/>
      <w:bookmarkEnd w:id="1162"/>
      <w:bookmarkEnd w:id="1163"/>
      <w:bookmarkEnd w:id="1164"/>
      <w:bookmarkEnd w:id="1165"/>
      <w:bookmarkEnd w:id="1166"/>
      <w:bookmarkEnd w:id="1167"/>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53693A">
      <w:pPr>
        <w:pStyle w:val="Heading4"/>
      </w:pPr>
      <w:bookmarkStart w:id="1168" w:name="_Toc81558608"/>
      <w:bookmarkStart w:id="1169" w:name="_Toc85877061"/>
      <w:bookmarkStart w:id="1170" w:name="_Toc88681513"/>
      <w:bookmarkStart w:id="1171" w:name="_Toc89678200"/>
      <w:bookmarkStart w:id="1172" w:name="_Toc98501292"/>
      <w:bookmarkStart w:id="1173" w:name="_Toc106634576"/>
      <w:bookmarkStart w:id="1174" w:name="_Toc114825355"/>
      <w:bookmarkStart w:id="1175" w:name="_Toc122089384"/>
      <w:bookmarkStart w:id="1176" w:name="_Toc129098505"/>
      <w:bookmarkStart w:id="1177" w:name="_Toc130830765"/>
      <w:r w:rsidRPr="00052626">
        <w:t>6.2.2.3</w:t>
      </w:r>
      <w:r w:rsidRPr="00052626">
        <w:tab/>
        <w:t>HTTP custom headers</w:t>
      </w:r>
      <w:bookmarkEnd w:id="1168"/>
      <w:bookmarkEnd w:id="1169"/>
      <w:bookmarkEnd w:id="1170"/>
      <w:bookmarkEnd w:id="1171"/>
      <w:bookmarkEnd w:id="1172"/>
      <w:bookmarkEnd w:id="1173"/>
      <w:bookmarkEnd w:id="1174"/>
      <w:bookmarkEnd w:id="1175"/>
      <w:bookmarkEnd w:id="1176"/>
      <w:bookmarkEnd w:id="1177"/>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178" w:name="_Toc89035437"/>
      <w:bookmarkStart w:id="1179" w:name="_Toc89065235"/>
      <w:bookmarkStart w:id="1180" w:name="_Toc89180534"/>
      <w:bookmarkStart w:id="1181" w:name="_Toc90641742"/>
      <w:bookmarkStart w:id="1182" w:name="_Toc98501293"/>
      <w:bookmarkStart w:id="1183" w:name="_Toc106634577"/>
      <w:bookmarkStart w:id="1184" w:name="_Toc114825356"/>
      <w:bookmarkStart w:id="1185" w:name="_Toc122089385"/>
      <w:bookmarkStart w:id="1186" w:name="_Toc129098506"/>
      <w:bookmarkStart w:id="1187" w:name="_Toc130830766"/>
      <w:r>
        <w:t>6.2.2.4</w:t>
      </w:r>
      <w:r>
        <w:tab/>
        <w:t>HTTP multipart messages</w:t>
      </w:r>
      <w:bookmarkEnd w:id="1178"/>
      <w:bookmarkEnd w:id="1179"/>
      <w:bookmarkEnd w:id="1180"/>
      <w:bookmarkEnd w:id="1181"/>
      <w:bookmarkEnd w:id="1182"/>
      <w:bookmarkEnd w:id="1183"/>
      <w:bookmarkEnd w:id="1184"/>
      <w:bookmarkEnd w:id="1185"/>
      <w:bookmarkEnd w:id="1186"/>
      <w:bookmarkEnd w:id="1187"/>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lastRenderedPageBreak/>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188" w:name="_Toc81558609"/>
      <w:bookmarkStart w:id="1189" w:name="_Toc85877062"/>
      <w:bookmarkStart w:id="1190" w:name="_Toc88681514"/>
      <w:bookmarkStart w:id="1191" w:name="_Toc89678201"/>
      <w:bookmarkStart w:id="1192" w:name="_Toc98501294"/>
      <w:bookmarkStart w:id="1193" w:name="_Toc106634578"/>
      <w:bookmarkStart w:id="1194" w:name="_Toc114825357"/>
      <w:bookmarkStart w:id="1195" w:name="_Toc122089386"/>
      <w:bookmarkStart w:id="1196" w:name="_Toc129098507"/>
      <w:bookmarkStart w:id="1197" w:name="_Toc129166801"/>
      <w:bookmarkStart w:id="1198" w:name="_Toc130830767"/>
      <w:r w:rsidRPr="00052626">
        <w:t>6.2.3</w:t>
      </w:r>
      <w:r w:rsidRPr="00052626">
        <w:tab/>
        <w:t>Resources</w:t>
      </w:r>
      <w:bookmarkEnd w:id="1188"/>
      <w:bookmarkEnd w:id="1189"/>
      <w:bookmarkEnd w:id="1190"/>
      <w:bookmarkEnd w:id="1191"/>
      <w:bookmarkEnd w:id="1192"/>
      <w:bookmarkEnd w:id="1193"/>
      <w:bookmarkEnd w:id="1194"/>
      <w:bookmarkEnd w:id="1195"/>
      <w:bookmarkEnd w:id="1196"/>
      <w:bookmarkEnd w:id="1197"/>
      <w:bookmarkEnd w:id="1198"/>
    </w:p>
    <w:p w14:paraId="109E91D1" w14:textId="77777777" w:rsidR="00A7066E" w:rsidRPr="00052626" w:rsidRDefault="00A7066E" w:rsidP="0053693A">
      <w:pPr>
        <w:pStyle w:val="Heading4"/>
      </w:pPr>
      <w:bookmarkStart w:id="1199" w:name="_Toc81558610"/>
      <w:bookmarkStart w:id="1200" w:name="_Toc85877063"/>
      <w:bookmarkStart w:id="1201" w:name="_Toc88681515"/>
      <w:bookmarkStart w:id="1202" w:name="_Toc89678202"/>
      <w:bookmarkStart w:id="1203" w:name="_Toc98501295"/>
      <w:bookmarkStart w:id="1204" w:name="_Toc106634579"/>
      <w:bookmarkStart w:id="1205" w:name="_Toc114825358"/>
      <w:bookmarkStart w:id="1206" w:name="_Toc122089387"/>
      <w:bookmarkStart w:id="1207" w:name="_Toc129098508"/>
      <w:bookmarkStart w:id="1208" w:name="_Toc130830768"/>
      <w:r w:rsidRPr="00052626">
        <w:t>6.2.3.1</w:t>
      </w:r>
      <w:r w:rsidRPr="00052626">
        <w:tab/>
        <w:t>Overview</w:t>
      </w:r>
      <w:bookmarkEnd w:id="1199"/>
      <w:bookmarkEnd w:id="1200"/>
      <w:bookmarkEnd w:id="1201"/>
      <w:bookmarkEnd w:id="1202"/>
      <w:bookmarkEnd w:id="1203"/>
      <w:bookmarkEnd w:id="1204"/>
      <w:bookmarkEnd w:id="1205"/>
      <w:bookmarkEnd w:id="1206"/>
      <w:bookmarkEnd w:id="1207"/>
      <w:bookmarkEnd w:id="1208"/>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pt;height:5in" o:ole="">
            <v:imagedata r:id="rId44" o:title=""/>
          </v:shape>
          <o:OLEObject Type="Embed" ProgID="Visio.Drawing.11" ShapeID="_x0000_i1043" DrawAspect="Content" ObjectID="_1741443660"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1209" w:name="_Toc81558611"/>
      <w:bookmarkStart w:id="1210" w:name="_Toc85877064"/>
      <w:bookmarkStart w:id="1211" w:name="_Toc88681516"/>
      <w:bookmarkStart w:id="1212" w:name="_Toc89678203"/>
      <w:bookmarkStart w:id="1213" w:name="_Toc98501296"/>
      <w:bookmarkStart w:id="1214" w:name="_Toc106634580"/>
      <w:bookmarkStart w:id="1215" w:name="_Toc114825359"/>
      <w:bookmarkStart w:id="1216" w:name="_Toc122089388"/>
      <w:bookmarkStart w:id="1217" w:name="_Toc129098509"/>
      <w:bookmarkStart w:id="1218" w:name="_Toc130830769"/>
      <w:r w:rsidRPr="00052626">
        <w:t>6.2.3.2</w:t>
      </w:r>
      <w:r w:rsidRPr="00052626">
        <w:tab/>
        <w:t>Resource: MBS sessions collection</w:t>
      </w:r>
      <w:bookmarkEnd w:id="1209"/>
      <w:bookmarkEnd w:id="1210"/>
      <w:bookmarkEnd w:id="1211"/>
      <w:r w:rsidR="00F33E9B" w:rsidRPr="00052626">
        <w:t xml:space="preserve"> (Collection)</w:t>
      </w:r>
      <w:bookmarkEnd w:id="1212"/>
      <w:bookmarkEnd w:id="1213"/>
      <w:bookmarkEnd w:id="1214"/>
      <w:bookmarkEnd w:id="1215"/>
      <w:bookmarkEnd w:id="1216"/>
      <w:bookmarkEnd w:id="1217"/>
      <w:bookmarkEnd w:id="1218"/>
    </w:p>
    <w:p w14:paraId="7832AC84" w14:textId="77777777" w:rsidR="00C9761A" w:rsidRPr="00052626" w:rsidRDefault="00C9761A" w:rsidP="0053693A">
      <w:pPr>
        <w:pStyle w:val="Heading5"/>
      </w:pPr>
      <w:bookmarkStart w:id="1219" w:name="_Toc81558612"/>
      <w:bookmarkStart w:id="1220" w:name="_Toc85877065"/>
      <w:bookmarkStart w:id="1221" w:name="_Toc88681517"/>
      <w:bookmarkStart w:id="1222" w:name="_Toc89678204"/>
      <w:bookmarkStart w:id="1223" w:name="_Toc98501297"/>
      <w:bookmarkStart w:id="1224" w:name="_Toc106634581"/>
      <w:bookmarkStart w:id="1225" w:name="_Toc114825360"/>
      <w:bookmarkStart w:id="1226" w:name="_Toc122089389"/>
      <w:bookmarkStart w:id="1227" w:name="_Toc129098510"/>
      <w:bookmarkStart w:id="1228" w:name="_Toc130830770"/>
      <w:r w:rsidRPr="00052626">
        <w:t>6.2.3.2.1</w:t>
      </w:r>
      <w:r w:rsidRPr="00052626">
        <w:tab/>
        <w:t>Description</w:t>
      </w:r>
      <w:bookmarkEnd w:id="1219"/>
      <w:bookmarkEnd w:id="1220"/>
      <w:bookmarkEnd w:id="1221"/>
      <w:bookmarkEnd w:id="1222"/>
      <w:bookmarkEnd w:id="1223"/>
      <w:bookmarkEnd w:id="1224"/>
      <w:bookmarkEnd w:id="1225"/>
      <w:bookmarkEnd w:id="1226"/>
      <w:bookmarkEnd w:id="1227"/>
      <w:bookmarkEnd w:id="12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229" w:name="_Toc81558613"/>
      <w:bookmarkStart w:id="1230" w:name="_Toc85877066"/>
      <w:bookmarkStart w:id="1231" w:name="_Toc88681518"/>
      <w:bookmarkStart w:id="1232" w:name="_Toc89678205"/>
      <w:bookmarkStart w:id="1233" w:name="_Toc98501298"/>
      <w:bookmarkStart w:id="1234" w:name="_Toc106634582"/>
      <w:bookmarkStart w:id="1235" w:name="_Toc114825361"/>
      <w:bookmarkStart w:id="1236" w:name="_Toc122089390"/>
      <w:bookmarkStart w:id="1237" w:name="_Toc129098511"/>
      <w:bookmarkStart w:id="1238" w:name="_Toc130830771"/>
      <w:r w:rsidRPr="00052626">
        <w:t>6.2.3.2.2</w:t>
      </w:r>
      <w:r w:rsidRPr="00052626">
        <w:tab/>
        <w:t>Resource Definition</w:t>
      </w:r>
      <w:bookmarkEnd w:id="1229"/>
      <w:bookmarkEnd w:id="1230"/>
      <w:bookmarkEnd w:id="1231"/>
      <w:bookmarkEnd w:id="1232"/>
      <w:bookmarkEnd w:id="1233"/>
      <w:bookmarkEnd w:id="1234"/>
      <w:bookmarkEnd w:id="1235"/>
      <w:bookmarkEnd w:id="1236"/>
      <w:bookmarkEnd w:id="1237"/>
      <w:bookmarkEnd w:id="1238"/>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239" w:name="_Toc81558614"/>
      <w:bookmarkStart w:id="1240" w:name="_Toc85877067"/>
      <w:bookmarkStart w:id="1241" w:name="_Toc88681519"/>
      <w:bookmarkStart w:id="1242" w:name="_Toc89678206"/>
      <w:bookmarkStart w:id="1243" w:name="_Toc98501299"/>
      <w:bookmarkStart w:id="1244" w:name="_Toc106634583"/>
      <w:bookmarkStart w:id="1245" w:name="_Toc114825362"/>
      <w:bookmarkStart w:id="1246" w:name="_Toc122089391"/>
      <w:bookmarkStart w:id="1247" w:name="_Toc129098512"/>
      <w:bookmarkStart w:id="1248" w:name="_Toc130830772"/>
      <w:r w:rsidRPr="00052626">
        <w:t>6.2.3.2.3</w:t>
      </w:r>
      <w:r w:rsidRPr="00052626">
        <w:tab/>
        <w:t>Resource Standard Methods</w:t>
      </w:r>
      <w:bookmarkEnd w:id="1239"/>
      <w:bookmarkEnd w:id="1240"/>
      <w:bookmarkEnd w:id="1241"/>
      <w:bookmarkEnd w:id="1242"/>
      <w:bookmarkEnd w:id="1243"/>
      <w:bookmarkEnd w:id="1244"/>
      <w:bookmarkEnd w:id="1245"/>
      <w:bookmarkEnd w:id="1246"/>
      <w:bookmarkEnd w:id="1247"/>
      <w:bookmarkEnd w:id="1248"/>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lastRenderedPageBreak/>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lastRenderedPageBreak/>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5F0BD4A4"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lastRenderedPageBreak/>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249" w:name="_Toc85877068"/>
      <w:bookmarkStart w:id="1250" w:name="_Toc88681520"/>
      <w:bookmarkStart w:id="1251" w:name="_Toc89678207"/>
      <w:bookmarkStart w:id="1252" w:name="_Toc98501300"/>
      <w:bookmarkStart w:id="1253" w:name="_Toc106634584"/>
      <w:bookmarkStart w:id="1254" w:name="_Toc114825363"/>
      <w:bookmarkStart w:id="1255" w:name="_Toc122089392"/>
      <w:bookmarkStart w:id="1256" w:name="_Toc129098513"/>
      <w:bookmarkStart w:id="1257" w:name="_Toc81558616"/>
      <w:bookmarkStart w:id="1258" w:name="_Toc130830773"/>
      <w:r w:rsidRPr="00052626">
        <w:t>6.2.3.2.4</w:t>
      </w:r>
      <w:r w:rsidRPr="00052626">
        <w:tab/>
        <w:t>Resource Custom Operations</w:t>
      </w:r>
      <w:bookmarkEnd w:id="1249"/>
      <w:bookmarkEnd w:id="1250"/>
      <w:bookmarkEnd w:id="1251"/>
      <w:bookmarkEnd w:id="1252"/>
      <w:bookmarkEnd w:id="1253"/>
      <w:bookmarkEnd w:id="1254"/>
      <w:bookmarkEnd w:id="1255"/>
      <w:bookmarkEnd w:id="1256"/>
      <w:bookmarkEnd w:id="1258"/>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1983F14C"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MBS service area in the request cannot be found.</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259" w:name="_Toc85877069"/>
      <w:bookmarkStart w:id="1260" w:name="_Toc88681521"/>
      <w:bookmarkStart w:id="1261" w:name="_Toc89678208"/>
      <w:bookmarkStart w:id="1262" w:name="_Toc98501301"/>
      <w:bookmarkStart w:id="1263" w:name="_Toc106634585"/>
      <w:bookmarkStart w:id="1264" w:name="_Toc114825364"/>
      <w:bookmarkStart w:id="1265" w:name="_Toc122089393"/>
      <w:bookmarkStart w:id="1266" w:name="_Toc129098514"/>
      <w:bookmarkStart w:id="1267" w:name="_Toc130830774"/>
      <w:r w:rsidRPr="00052626">
        <w:lastRenderedPageBreak/>
        <w:t>6.2.3.3</w:t>
      </w:r>
      <w:r w:rsidRPr="00052626">
        <w:tab/>
        <w:t>Resource: Individual MBS session</w:t>
      </w:r>
      <w:bookmarkEnd w:id="1257"/>
      <w:bookmarkEnd w:id="1259"/>
      <w:bookmarkEnd w:id="1260"/>
      <w:r w:rsidR="00F33E9B" w:rsidRPr="00052626">
        <w:t xml:space="preserve"> (Document)</w:t>
      </w:r>
      <w:bookmarkEnd w:id="1261"/>
      <w:bookmarkEnd w:id="1262"/>
      <w:bookmarkEnd w:id="1263"/>
      <w:bookmarkEnd w:id="1264"/>
      <w:bookmarkEnd w:id="1265"/>
      <w:bookmarkEnd w:id="1266"/>
      <w:bookmarkEnd w:id="1267"/>
    </w:p>
    <w:p w14:paraId="5C04392F" w14:textId="4D57F147" w:rsidR="00C9761A" w:rsidRPr="00052626" w:rsidRDefault="00C9761A" w:rsidP="0053693A">
      <w:pPr>
        <w:pStyle w:val="Heading5"/>
      </w:pPr>
      <w:bookmarkStart w:id="1268" w:name="_Toc81558617"/>
      <w:bookmarkStart w:id="1269" w:name="_Toc85877070"/>
      <w:bookmarkStart w:id="1270" w:name="_Toc88681522"/>
      <w:bookmarkStart w:id="1271" w:name="_Toc89678209"/>
      <w:bookmarkStart w:id="1272" w:name="_Toc98501302"/>
      <w:bookmarkStart w:id="1273" w:name="_Toc106634586"/>
      <w:bookmarkStart w:id="1274" w:name="_Toc114825365"/>
      <w:bookmarkStart w:id="1275" w:name="_Toc122089394"/>
      <w:bookmarkStart w:id="1276" w:name="_Toc129098515"/>
      <w:bookmarkStart w:id="1277" w:name="_Toc130830775"/>
      <w:r w:rsidRPr="00052626">
        <w:t>6.2.3.3.1</w:t>
      </w:r>
      <w:r w:rsidRPr="00052626">
        <w:tab/>
        <w:t>Description</w:t>
      </w:r>
      <w:bookmarkEnd w:id="1268"/>
      <w:bookmarkEnd w:id="1269"/>
      <w:bookmarkEnd w:id="1270"/>
      <w:bookmarkEnd w:id="1271"/>
      <w:bookmarkEnd w:id="1272"/>
      <w:bookmarkEnd w:id="1273"/>
      <w:bookmarkEnd w:id="1274"/>
      <w:bookmarkEnd w:id="1275"/>
      <w:bookmarkEnd w:id="1276"/>
      <w:bookmarkEnd w:id="1277"/>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278" w:name="_Toc81558618"/>
      <w:bookmarkStart w:id="1279" w:name="_Toc85877071"/>
      <w:bookmarkStart w:id="1280" w:name="_Toc88681523"/>
      <w:bookmarkStart w:id="1281" w:name="_Toc89678210"/>
      <w:bookmarkStart w:id="1282" w:name="_Toc98501303"/>
      <w:bookmarkStart w:id="1283" w:name="_Toc106634587"/>
      <w:bookmarkStart w:id="1284" w:name="_Toc114825366"/>
      <w:bookmarkStart w:id="1285" w:name="_Toc122089395"/>
      <w:bookmarkStart w:id="1286" w:name="_Toc129098516"/>
      <w:bookmarkStart w:id="1287" w:name="_Toc130830776"/>
      <w:r w:rsidRPr="00052626">
        <w:t>6.2.3.3.2</w:t>
      </w:r>
      <w:r w:rsidRPr="00052626">
        <w:tab/>
        <w:t>Resource Definition</w:t>
      </w:r>
      <w:bookmarkEnd w:id="1278"/>
      <w:bookmarkEnd w:id="1279"/>
      <w:bookmarkEnd w:id="1280"/>
      <w:bookmarkEnd w:id="1281"/>
      <w:bookmarkEnd w:id="1282"/>
      <w:bookmarkEnd w:id="1283"/>
      <w:bookmarkEnd w:id="1284"/>
      <w:bookmarkEnd w:id="1285"/>
      <w:bookmarkEnd w:id="1286"/>
      <w:bookmarkEnd w:id="1287"/>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288" w:name="_Toc81558619"/>
      <w:bookmarkStart w:id="1289" w:name="_Toc85877072"/>
      <w:bookmarkStart w:id="1290" w:name="_Toc88681524"/>
      <w:bookmarkStart w:id="1291" w:name="_Toc89678211"/>
      <w:bookmarkStart w:id="1292" w:name="_Toc98501304"/>
      <w:bookmarkStart w:id="1293" w:name="_Toc106634588"/>
      <w:bookmarkStart w:id="1294" w:name="_Toc114825367"/>
      <w:bookmarkStart w:id="1295" w:name="_Toc122089396"/>
      <w:bookmarkStart w:id="1296" w:name="_Toc129098517"/>
      <w:bookmarkStart w:id="1297" w:name="_Toc130830777"/>
      <w:r w:rsidRPr="00052626">
        <w:t>6.2.3.3.3</w:t>
      </w:r>
      <w:r w:rsidRPr="00052626">
        <w:tab/>
        <w:t>Resource Standard Methods</w:t>
      </w:r>
      <w:bookmarkEnd w:id="1288"/>
      <w:bookmarkEnd w:id="1289"/>
      <w:bookmarkEnd w:id="1290"/>
      <w:bookmarkEnd w:id="1291"/>
      <w:bookmarkEnd w:id="1292"/>
      <w:bookmarkEnd w:id="1293"/>
      <w:bookmarkEnd w:id="1294"/>
      <w:bookmarkEnd w:id="1295"/>
      <w:bookmarkEnd w:id="1296"/>
      <w:bookmarkEnd w:id="1297"/>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690B8942"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 MBS service area</w:t>
            </w:r>
            <w:r>
              <w:t xml:space="preserve"> is not found.</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lastRenderedPageBreak/>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298" w:name="_Toc81558620"/>
      <w:bookmarkStart w:id="1299" w:name="_Toc85877073"/>
      <w:bookmarkStart w:id="1300" w:name="_Toc88681525"/>
      <w:bookmarkStart w:id="1301" w:name="_Toc89678212"/>
      <w:bookmarkStart w:id="1302" w:name="_Toc98501305"/>
      <w:bookmarkStart w:id="1303" w:name="_Toc106634589"/>
      <w:bookmarkStart w:id="1304" w:name="_Toc114825368"/>
      <w:bookmarkStart w:id="1305" w:name="_Toc122089397"/>
      <w:bookmarkStart w:id="1306" w:name="_Toc129098518"/>
      <w:bookmarkStart w:id="1307" w:name="_Toc130830778"/>
      <w:r w:rsidRPr="00052626">
        <w:t>6.2.3.</w:t>
      </w:r>
      <w:r w:rsidR="00427687" w:rsidRPr="00052626">
        <w:t>3</w:t>
      </w:r>
      <w:r w:rsidRPr="00052626">
        <w:t>.4</w:t>
      </w:r>
      <w:r w:rsidRPr="00052626">
        <w:tab/>
        <w:t>Resource Custom Operations</w:t>
      </w:r>
      <w:bookmarkEnd w:id="1298"/>
      <w:bookmarkEnd w:id="1299"/>
      <w:bookmarkEnd w:id="1300"/>
      <w:bookmarkEnd w:id="1301"/>
      <w:bookmarkEnd w:id="1302"/>
      <w:bookmarkEnd w:id="1303"/>
      <w:bookmarkEnd w:id="1304"/>
      <w:bookmarkEnd w:id="1305"/>
      <w:bookmarkEnd w:id="1306"/>
      <w:bookmarkEnd w:id="1307"/>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308" w:name="_Toc85877074"/>
      <w:bookmarkStart w:id="1309" w:name="_Toc88681526"/>
      <w:bookmarkStart w:id="1310" w:name="_Toc89678213"/>
      <w:bookmarkStart w:id="1311" w:name="_Toc98501306"/>
      <w:bookmarkStart w:id="1312" w:name="_Toc106634590"/>
      <w:bookmarkStart w:id="1313" w:name="_Toc114825369"/>
      <w:bookmarkStart w:id="1314" w:name="_Toc122089398"/>
      <w:bookmarkStart w:id="1315" w:name="_Toc129098519"/>
      <w:bookmarkStart w:id="1316" w:name="_Toc130830779"/>
      <w:r w:rsidRPr="00052626">
        <w:t>6.2.3.4</w:t>
      </w:r>
      <w:r w:rsidRPr="00052626">
        <w:tab/>
        <w:t>Resource: Subscriptions collection for MBS sessions</w:t>
      </w:r>
      <w:bookmarkEnd w:id="1308"/>
      <w:r w:rsidR="00F07254" w:rsidRPr="00052626">
        <w:t xml:space="preserve"> (Collection)</w:t>
      </w:r>
      <w:bookmarkEnd w:id="1309"/>
      <w:bookmarkEnd w:id="1310"/>
      <w:bookmarkEnd w:id="1311"/>
      <w:bookmarkEnd w:id="1312"/>
      <w:bookmarkEnd w:id="1313"/>
      <w:bookmarkEnd w:id="1314"/>
      <w:bookmarkEnd w:id="1315"/>
      <w:bookmarkEnd w:id="1316"/>
    </w:p>
    <w:p w14:paraId="4CF6D487" w14:textId="208522C4" w:rsidR="00372C69" w:rsidRPr="00052626" w:rsidRDefault="00372C69" w:rsidP="0053693A">
      <w:pPr>
        <w:pStyle w:val="Heading5"/>
      </w:pPr>
      <w:bookmarkStart w:id="1317" w:name="_Toc85877075"/>
      <w:bookmarkStart w:id="1318" w:name="_Toc88681527"/>
      <w:bookmarkStart w:id="1319" w:name="_Toc89678214"/>
      <w:bookmarkStart w:id="1320" w:name="_Toc98501307"/>
      <w:bookmarkStart w:id="1321" w:name="_Toc106634591"/>
      <w:bookmarkStart w:id="1322" w:name="_Toc114825370"/>
      <w:bookmarkStart w:id="1323" w:name="_Toc122089399"/>
      <w:bookmarkStart w:id="1324" w:name="_Toc129098520"/>
      <w:bookmarkStart w:id="1325" w:name="_Toc130830780"/>
      <w:r w:rsidRPr="00052626">
        <w:t>6.2.3.4.1</w:t>
      </w:r>
      <w:r w:rsidRPr="00052626">
        <w:tab/>
        <w:t>Description</w:t>
      </w:r>
      <w:bookmarkEnd w:id="1317"/>
      <w:bookmarkEnd w:id="1318"/>
      <w:bookmarkEnd w:id="1319"/>
      <w:bookmarkEnd w:id="1320"/>
      <w:bookmarkEnd w:id="1321"/>
      <w:bookmarkEnd w:id="1322"/>
      <w:bookmarkEnd w:id="1323"/>
      <w:bookmarkEnd w:id="1324"/>
      <w:bookmarkEnd w:id="132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lastRenderedPageBreak/>
        <w:t>This resource is modelled with the Collection resource archetype (see clause C.2 of 3GPP TS 29.501 [5]).</w:t>
      </w:r>
    </w:p>
    <w:p w14:paraId="164A0793" w14:textId="6AB42A40" w:rsidR="00372C69" w:rsidRPr="00052626" w:rsidRDefault="00372C69" w:rsidP="0053693A">
      <w:pPr>
        <w:pStyle w:val="Heading5"/>
      </w:pPr>
      <w:bookmarkStart w:id="1326" w:name="_Toc85877076"/>
      <w:bookmarkStart w:id="1327" w:name="_Toc88681528"/>
      <w:bookmarkStart w:id="1328" w:name="_Toc89678215"/>
      <w:bookmarkStart w:id="1329" w:name="_Toc98501308"/>
      <w:bookmarkStart w:id="1330" w:name="_Toc106634592"/>
      <w:bookmarkStart w:id="1331" w:name="_Toc114825371"/>
      <w:bookmarkStart w:id="1332" w:name="_Toc122089400"/>
      <w:bookmarkStart w:id="1333" w:name="_Toc129098521"/>
      <w:bookmarkStart w:id="1334" w:name="_Toc130830781"/>
      <w:r w:rsidRPr="00052626">
        <w:t>6.2.3.4.2</w:t>
      </w:r>
      <w:r w:rsidRPr="00052626">
        <w:tab/>
        <w:t>Resource Definition</w:t>
      </w:r>
      <w:bookmarkEnd w:id="1326"/>
      <w:bookmarkEnd w:id="1327"/>
      <w:bookmarkEnd w:id="1328"/>
      <w:bookmarkEnd w:id="1329"/>
      <w:bookmarkEnd w:id="1330"/>
      <w:bookmarkEnd w:id="1331"/>
      <w:bookmarkEnd w:id="1332"/>
      <w:bookmarkEnd w:id="1333"/>
      <w:bookmarkEnd w:id="1334"/>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335" w:name="_Toc85877077"/>
      <w:bookmarkStart w:id="1336" w:name="_Toc88681529"/>
      <w:bookmarkStart w:id="1337" w:name="_Toc89678216"/>
      <w:bookmarkStart w:id="1338" w:name="_Toc98501309"/>
      <w:bookmarkStart w:id="1339" w:name="_Toc106634593"/>
      <w:bookmarkStart w:id="1340" w:name="_Toc114825372"/>
      <w:bookmarkStart w:id="1341" w:name="_Toc122089401"/>
      <w:bookmarkStart w:id="1342" w:name="_Toc129098522"/>
      <w:bookmarkStart w:id="1343" w:name="_Toc130830782"/>
      <w:r w:rsidRPr="00052626">
        <w:t>6.2.3.4.3</w:t>
      </w:r>
      <w:r w:rsidRPr="00052626">
        <w:tab/>
        <w:t>Resource Standard Methods</w:t>
      </w:r>
      <w:bookmarkEnd w:id="1335"/>
      <w:bookmarkEnd w:id="1336"/>
      <w:bookmarkEnd w:id="1337"/>
      <w:bookmarkEnd w:id="1338"/>
      <w:bookmarkEnd w:id="1339"/>
      <w:bookmarkEnd w:id="1340"/>
      <w:bookmarkEnd w:id="1341"/>
      <w:bookmarkEnd w:id="1342"/>
      <w:bookmarkEnd w:id="1343"/>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lastRenderedPageBreak/>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5883CA92"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MBS service area</w:t>
            </w:r>
            <w:r>
              <w:t xml:space="preserve"> is not found.</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lastRenderedPageBreak/>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344" w:name="_Toc81558615"/>
      <w:bookmarkStart w:id="1345" w:name="_Toc85877078"/>
      <w:bookmarkStart w:id="1346" w:name="_Toc88681530"/>
      <w:bookmarkStart w:id="1347" w:name="_Toc89678217"/>
      <w:bookmarkStart w:id="1348" w:name="_Toc98501310"/>
      <w:bookmarkStart w:id="1349" w:name="_Toc106634594"/>
      <w:bookmarkStart w:id="1350" w:name="_Toc114825373"/>
      <w:bookmarkStart w:id="1351" w:name="_Toc122089402"/>
      <w:bookmarkStart w:id="1352" w:name="_Toc129098523"/>
      <w:bookmarkStart w:id="1353" w:name="_Toc130830783"/>
      <w:r w:rsidRPr="00052626">
        <w:t>6.2.3.4.4</w:t>
      </w:r>
      <w:r w:rsidRPr="00052626">
        <w:tab/>
        <w:t>Resource Custom Operations</w:t>
      </w:r>
      <w:bookmarkEnd w:id="1344"/>
      <w:bookmarkEnd w:id="1345"/>
      <w:bookmarkEnd w:id="1346"/>
      <w:bookmarkEnd w:id="1347"/>
      <w:bookmarkEnd w:id="1348"/>
      <w:bookmarkEnd w:id="1349"/>
      <w:bookmarkEnd w:id="1350"/>
      <w:bookmarkEnd w:id="1351"/>
      <w:bookmarkEnd w:id="1352"/>
      <w:bookmarkEnd w:id="1353"/>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354" w:name="_Toc85877079"/>
      <w:bookmarkStart w:id="1355" w:name="_Toc88681531"/>
      <w:bookmarkStart w:id="1356" w:name="_Toc89678218"/>
      <w:bookmarkStart w:id="1357" w:name="_Toc98501311"/>
      <w:bookmarkStart w:id="1358" w:name="_Toc106634595"/>
      <w:bookmarkStart w:id="1359" w:name="_Toc114825374"/>
      <w:bookmarkStart w:id="1360" w:name="_Toc122089403"/>
      <w:bookmarkStart w:id="1361" w:name="_Toc129098524"/>
      <w:bookmarkStart w:id="1362" w:name="_Toc130830784"/>
      <w:r w:rsidRPr="00052626">
        <w:t>6.2.3.5</w:t>
      </w:r>
      <w:r w:rsidRPr="00052626">
        <w:tab/>
        <w:t>Resource: Individual subscription for an MBS session</w:t>
      </w:r>
      <w:bookmarkEnd w:id="1354"/>
      <w:r w:rsidR="008B50B5" w:rsidRPr="00052626">
        <w:t xml:space="preserve"> (Document)</w:t>
      </w:r>
      <w:bookmarkEnd w:id="1355"/>
      <w:bookmarkEnd w:id="1356"/>
      <w:bookmarkEnd w:id="1357"/>
      <w:bookmarkEnd w:id="1358"/>
      <w:bookmarkEnd w:id="1359"/>
      <w:bookmarkEnd w:id="1360"/>
      <w:bookmarkEnd w:id="1361"/>
      <w:bookmarkEnd w:id="1362"/>
    </w:p>
    <w:p w14:paraId="0822A9DC" w14:textId="68901AE9" w:rsidR="007C5C07" w:rsidRPr="00052626" w:rsidRDefault="007C5C07" w:rsidP="0053693A">
      <w:pPr>
        <w:pStyle w:val="Heading5"/>
      </w:pPr>
      <w:bookmarkStart w:id="1363" w:name="_Toc85877080"/>
      <w:bookmarkStart w:id="1364" w:name="_Toc88681532"/>
      <w:bookmarkStart w:id="1365" w:name="_Toc89678219"/>
      <w:bookmarkStart w:id="1366" w:name="_Toc98501312"/>
      <w:bookmarkStart w:id="1367" w:name="_Toc106634596"/>
      <w:bookmarkStart w:id="1368" w:name="_Toc114825375"/>
      <w:bookmarkStart w:id="1369" w:name="_Toc122089404"/>
      <w:bookmarkStart w:id="1370" w:name="_Toc129098525"/>
      <w:bookmarkStart w:id="1371" w:name="_Toc130830785"/>
      <w:r w:rsidRPr="00052626">
        <w:t>6.2.3.5.1</w:t>
      </w:r>
      <w:r w:rsidRPr="00052626">
        <w:tab/>
        <w:t>Description</w:t>
      </w:r>
      <w:bookmarkEnd w:id="1363"/>
      <w:bookmarkEnd w:id="1364"/>
      <w:bookmarkEnd w:id="1365"/>
      <w:bookmarkEnd w:id="1366"/>
      <w:bookmarkEnd w:id="1367"/>
      <w:bookmarkEnd w:id="1368"/>
      <w:bookmarkEnd w:id="1369"/>
      <w:bookmarkEnd w:id="1370"/>
      <w:bookmarkEnd w:id="1371"/>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372" w:name="_Toc85877081"/>
      <w:bookmarkStart w:id="1373" w:name="_Toc88681533"/>
      <w:bookmarkStart w:id="1374" w:name="_Toc89678220"/>
      <w:bookmarkStart w:id="1375" w:name="_Toc98501313"/>
      <w:bookmarkStart w:id="1376" w:name="_Toc106634597"/>
      <w:bookmarkStart w:id="1377" w:name="_Toc114825376"/>
      <w:bookmarkStart w:id="1378" w:name="_Toc122089405"/>
      <w:bookmarkStart w:id="1379" w:name="_Toc129098526"/>
      <w:bookmarkStart w:id="1380" w:name="_Toc130830786"/>
      <w:r w:rsidRPr="00052626">
        <w:t>6.2.3.5.2</w:t>
      </w:r>
      <w:r w:rsidRPr="00052626">
        <w:tab/>
        <w:t>Resource Definition</w:t>
      </w:r>
      <w:bookmarkEnd w:id="1372"/>
      <w:bookmarkEnd w:id="1373"/>
      <w:bookmarkEnd w:id="1374"/>
      <w:bookmarkEnd w:id="1375"/>
      <w:bookmarkEnd w:id="1376"/>
      <w:bookmarkEnd w:id="1377"/>
      <w:bookmarkEnd w:id="1378"/>
      <w:bookmarkEnd w:id="1379"/>
      <w:bookmarkEnd w:id="1380"/>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381" w:name="_Toc85877082"/>
      <w:bookmarkStart w:id="1382" w:name="_Toc88681534"/>
      <w:bookmarkStart w:id="1383" w:name="_Toc89678221"/>
      <w:bookmarkStart w:id="1384" w:name="_Toc98501314"/>
      <w:bookmarkStart w:id="1385" w:name="_Toc106634598"/>
      <w:bookmarkStart w:id="1386" w:name="_Toc114825377"/>
      <w:bookmarkStart w:id="1387" w:name="_Toc122089406"/>
      <w:bookmarkStart w:id="1388" w:name="_Toc129098527"/>
      <w:bookmarkStart w:id="1389" w:name="_Toc130830787"/>
      <w:r w:rsidRPr="00052626">
        <w:t>6.2.3.5.3</w:t>
      </w:r>
      <w:r w:rsidRPr="00052626">
        <w:tab/>
        <w:t>Resource Standard Methods</w:t>
      </w:r>
      <w:bookmarkEnd w:id="1381"/>
      <w:bookmarkEnd w:id="1382"/>
      <w:bookmarkEnd w:id="1383"/>
      <w:bookmarkEnd w:id="1384"/>
      <w:bookmarkEnd w:id="1385"/>
      <w:bookmarkEnd w:id="1386"/>
      <w:bookmarkEnd w:id="1387"/>
      <w:bookmarkEnd w:id="1388"/>
      <w:bookmarkEnd w:id="1389"/>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lastRenderedPageBreak/>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lastRenderedPageBreak/>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390" w:name="_Toc85877083"/>
      <w:bookmarkStart w:id="1391" w:name="_Toc88681535"/>
      <w:bookmarkStart w:id="1392" w:name="_Toc89678222"/>
      <w:bookmarkStart w:id="1393" w:name="_Toc98501315"/>
      <w:bookmarkStart w:id="1394" w:name="_Toc106634599"/>
      <w:bookmarkStart w:id="1395" w:name="_Toc114825378"/>
      <w:bookmarkStart w:id="1396" w:name="_Toc122089407"/>
      <w:bookmarkStart w:id="1397" w:name="_Toc129098528"/>
      <w:bookmarkStart w:id="1398" w:name="_Toc130830788"/>
      <w:r w:rsidRPr="00052626">
        <w:t>6.2.3.5.4</w:t>
      </w:r>
      <w:r w:rsidRPr="00052626">
        <w:tab/>
        <w:t>Resource Custom Operations</w:t>
      </w:r>
      <w:bookmarkEnd w:id="1390"/>
      <w:bookmarkEnd w:id="1391"/>
      <w:bookmarkEnd w:id="1392"/>
      <w:bookmarkEnd w:id="1393"/>
      <w:bookmarkEnd w:id="1394"/>
      <w:bookmarkEnd w:id="1395"/>
      <w:bookmarkEnd w:id="1396"/>
      <w:bookmarkEnd w:id="1397"/>
      <w:bookmarkEnd w:id="1398"/>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399" w:name="_Toc85877084"/>
      <w:bookmarkStart w:id="1400" w:name="_Toc88681536"/>
      <w:bookmarkStart w:id="1401" w:name="_Toc89678223"/>
      <w:bookmarkStart w:id="1402" w:name="_Toc98501316"/>
      <w:bookmarkStart w:id="1403" w:name="_Toc106634600"/>
      <w:bookmarkStart w:id="1404" w:name="_Toc114825379"/>
      <w:bookmarkStart w:id="1405" w:name="_Toc122089408"/>
      <w:bookmarkStart w:id="1406" w:name="_Toc129098529"/>
      <w:bookmarkStart w:id="1407" w:name="_Toc130830789"/>
      <w:r w:rsidRPr="00052626">
        <w:t>6.2.3.6</w:t>
      </w:r>
      <w:r w:rsidRPr="00052626">
        <w:tab/>
        <w:t>Resource: Subscriptions collection for MBS contexts</w:t>
      </w:r>
      <w:bookmarkEnd w:id="1399"/>
      <w:bookmarkEnd w:id="1400"/>
      <w:r w:rsidR="007B6F56" w:rsidRPr="00052626">
        <w:t xml:space="preserve"> (Collection)</w:t>
      </w:r>
      <w:bookmarkEnd w:id="1401"/>
      <w:bookmarkEnd w:id="1402"/>
      <w:bookmarkEnd w:id="1403"/>
      <w:bookmarkEnd w:id="1404"/>
      <w:bookmarkEnd w:id="1405"/>
      <w:bookmarkEnd w:id="1406"/>
      <w:bookmarkEnd w:id="1407"/>
    </w:p>
    <w:p w14:paraId="1B0F1ED0" w14:textId="7D8C3BE5" w:rsidR="00DE7722" w:rsidRPr="00052626" w:rsidRDefault="00DE7722" w:rsidP="0053693A">
      <w:pPr>
        <w:pStyle w:val="Heading5"/>
      </w:pPr>
      <w:bookmarkStart w:id="1408" w:name="_Toc85877085"/>
      <w:bookmarkStart w:id="1409" w:name="_Toc88681537"/>
      <w:bookmarkStart w:id="1410" w:name="_Toc89678224"/>
      <w:bookmarkStart w:id="1411" w:name="_Toc98501317"/>
      <w:bookmarkStart w:id="1412" w:name="_Toc106634601"/>
      <w:bookmarkStart w:id="1413" w:name="_Toc114825380"/>
      <w:bookmarkStart w:id="1414" w:name="_Toc122089409"/>
      <w:bookmarkStart w:id="1415" w:name="_Toc129098530"/>
      <w:bookmarkStart w:id="1416" w:name="_Toc130830790"/>
      <w:r w:rsidRPr="00052626">
        <w:t>6.2.3.6.1</w:t>
      </w:r>
      <w:r w:rsidRPr="00052626">
        <w:tab/>
        <w:t>Description</w:t>
      </w:r>
      <w:bookmarkEnd w:id="1408"/>
      <w:bookmarkEnd w:id="1409"/>
      <w:bookmarkEnd w:id="1410"/>
      <w:bookmarkEnd w:id="1411"/>
      <w:bookmarkEnd w:id="1412"/>
      <w:bookmarkEnd w:id="1413"/>
      <w:bookmarkEnd w:id="1414"/>
      <w:bookmarkEnd w:id="1415"/>
      <w:bookmarkEnd w:id="1416"/>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417" w:name="_Toc85877086"/>
      <w:bookmarkStart w:id="1418" w:name="_Toc88681538"/>
      <w:bookmarkStart w:id="1419" w:name="_Toc89678225"/>
      <w:bookmarkStart w:id="1420" w:name="_Toc98501318"/>
      <w:bookmarkStart w:id="1421" w:name="_Toc106634602"/>
      <w:bookmarkStart w:id="1422" w:name="_Toc114825381"/>
      <w:bookmarkStart w:id="1423" w:name="_Toc122089410"/>
      <w:bookmarkStart w:id="1424" w:name="_Toc129098531"/>
      <w:bookmarkStart w:id="1425" w:name="_Toc130830791"/>
      <w:r w:rsidRPr="00052626">
        <w:t>6.2.3.6.2</w:t>
      </w:r>
      <w:r w:rsidRPr="00052626">
        <w:tab/>
        <w:t>Resource Definition</w:t>
      </w:r>
      <w:bookmarkEnd w:id="1417"/>
      <w:bookmarkEnd w:id="1418"/>
      <w:bookmarkEnd w:id="1419"/>
      <w:bookmarkEnd w:id="1420"/>
      <w:bookmarkEnd w:id="1421"/>
      <w:bookmarkEnd w:id="1422"/>
      <w:bookmarkEnd w:id="1423"/>
      <w:bookmarkEnd w:id="1424"/>
      <w:bookmarkEnd w:id="1425"/>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426" w:name="_Toc85877087"/>
      <w:bookmarkStart w:id="1427" w:name="_Toc88681539"/>
      <w:bookmarkStart w:id="1428" w:name="_Toc89678226"/>
      <w:bookmarkStart w:id="1429" w:name="_Toc98501319"/>
      <w:bookmarkStart w:id="1430" w:name="_Toc106634603"/>
      <w:bookmarkStart w:id="1431" w:name="_Toc114825382"/>
      <w:bookmarkStart w:id="1432" w:name="_Toc122089411"/>
      <w:bookmarkStart w:id="1433" w:name="_Toc129098532"/>
      <w:bookmarkStart w:id="1434" w:name="_Toc130830792"/>
      <w:r w:rsidRPr="00052626">
        <w:t>6.2.3.6.3</w:t>
      </w:r>
      <w:r w:rsidRPr="00052626">
        <w:tab/>
        <w:t>Resource Standard Methods</w:t>
      </w:r>
      <w:bookmarkEnd w:id="1426"/>
      <w:bookmarkEnd w:id="1427"/>
      <w:bookmarkEnd w:id="1428"/>
      <w:bookmarkEnd w:id="1429"/>
      <w:bookmarkEnd w:id="1430"/>
      <w:bookmarkEnd w:id="1431"/>
      <w:bookmarkEnd w:id="1432"/>
      <w:bookmarkEnd w:id="1433"/>
      <w:bookmarkEnd w:id="1434"/>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lastRenderedPageBreak/>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435" w:name="_Toc85877088"/>
      <w:bookmarkStart w:id="1436" w:name="_Toc88681540"/>
      <w:bookmarkStart w:id="1437" w:name="_Toc89678227"/>
      <w:bookmarkStart w:id="1438" w:name="_Toc98501320"/>
      <w:bookmarkStart w:id="1439" w:name="_Toc106634604"/>
      <w:bookmarkStart w:id="1440" w:name="_Toc114825383"/>
      <w:bookmarkStart w:id="1441" w:name="_Toc122089412"/>
      <w:bookmarkStart w:id="1442" w:name="_Toc129098533"/>
      <w:bookmarkStart w:id="1443" w:name="_Toc130830793"/>
      <w:r w:rsidRPr="00052626">
        <w:t>6.2.3.6.4</w:t>
      </w:r>
      <w:r w:rsidRPr="00052626">
        <w:tab/>
        <w:t>Resource Custom Operations</w:t>
      </w:r>
      <w:bookmarkEnd w:id="1435"/>
      <w:bookmarkEnd w:id="1436"/>
      <w:bookmarkEnd w:id="1437"/>
      <w:bookmarkEnd w:id="1438"/>
      <w:bookmarkEnd w:id="1439"/>
      <w:bookmarkEnd w:id="1440"/>
      <w:bookmarkEnd w:id="1441"/>
      <w:bookmarkEnd w:id="1442"/>
      <w:bookmarkEnd w:id="1443"/>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444" w:name="_Toc85877089"/>
      <w:bookmarkStart w:id="1445" w:name="_Toc88681541"/>
      <w:bookmarkStart w:id="1446" w:name="_Toc89678228"/>
      <w:bookmarkStart w:id="1447" w:name="_Toc98501321"/>
      <w:bookmarkStart w:id="1448" w:name="_Toc106634605"/>
      <w:bookmarkStart w:id="1449" w:name="_Toc114825384"/>
      <w:bookmarkStart w:id="1450" w:name="_Toc122089413"/>
      <w:bookmarkStart w:id="1451" w:name="_Toc129098534"/>
      <w:bookmarkStart w:id="1452" w:name="_Toc130830794"/>
      <w:r w:rsidRPr="00052626">
        <w:t>6.2.3.7</w:t>
      </w:r>
      <w:r w:rsidRPr="00052626">
        <w:tab/>
        <w:t>Resource: Individual subscription for an MBS context</w:t>
      </w:r>
      <w:bookmarkEnd w:id="1444"/>
      <w:bookmarkEnd w:id="1445"/>
      <w:r w:rsidR="007B6F56" w:rsidRPr="00052626">
        <w:t xml:space="preserve"> (Document)</w:t>
      </w:r>
      <w:bookmarkEnd w:id="1446"/>
      <w:bookmarkEnd w:id="1447"/>
      <w:bookmarkEnd w:id="1448"/>
      <w:bookmarkEnd w:id="1449"/>
      <w:bookmarkEnd w:id="1450"/>
      <w:bookmarkEnd w:id="1451"/>
      <w:bookmarkEnd w:id="1452"/>
    </w:p>
    <w:p w14:paraId="2F10F8F8" w14:textId="6548E56F" w:rsidR="00A005AB" w:rsidRPr="00052626" w:rsidRDefault="00A005AB" w:rsidP="0053693A">
      <w:pPr>
        <w:pStyle w:val="Heading5"/>
      </w:pPr>
      <w:bookmarkStart w:id="1453" w:name="_Toc85877090"/>
      <w:bookmarkStart w:id="1454" w:name="_Toc88681542"/>
      <w:bookmarkStart w:id="1455" w:name="_Toc89678229"/>
      <w:bookmarkStart w:id="1456" w:name="_Toc98501322"/>
      <w:bookmarkStart w:id="1457" w:name="_Toc106634606"/>
      <w:bookmarkStart w:id="1458" w:name="_Toc114825385"/>
      <w:bookmarkStart w:id="1459" w:name="_Toc122089414"/>
      <w:bookmarkStart w:id="1460" w:name="_Toc129098535"/>
      <w:bookmarkStart w:id="1461" w:name="_Toc130830795"/>
      <w:r w:rsidRPr="00052626">
        <w:t>6.2.3.7.1</w:t>
      </w:r>
      <w:r w:rsidRPr="00052626">
        <w:tab/>
        <w:t>Description</w:t>
      </w:r>
      <w:bookmarkEnd w:id="1453"/>
      <w:bookmarkEnd w:id="1454"/>
      <w:bookmarkEnd w:id="1455"/>
      <w:bookmarkEnd w:id="1456"/>
      <w:bookmarkEnd w:id="1457"/>
      <w:bookmarkEnd w:id="1458"/>
      <w:bookmarkEnd w:id="1459"/>
      <w:bookmarkEnd w:id="1460"/>
      <w:bookmarkEnd w:id="1461"/>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462" w:name="_Toc85877091"/>
      <w:bookmarkStart w:id="1463" w:name="_Toc88681543"/>
      <w:bookmarkStart w:id="1464" w:name="_Toc89678230"/>
      <w:bookmarkStart w:id="1465" w:name="_Toc98501323"/>
      <w:bookmarkStart w:id="1466" w:name="_Toc106634607"/>
      <w:bookmarkStart w:id="1467" w:name="_Toc114825386"/>
      <w:bookmarkStart w:id="1468" w:name="_Toc122089415"/>
      <w:bookmarkStart w:id="1469" w:name="_Toc129098536"/>
      <w:bookmarkStart w:id="1470" w:name="_Toc130830796"/>
      <w:r w:rsidRPr="00052626">
        <w:t>6.2.3.7.2</w:t>
      </w:r>
      <w:r w:rsidRPr="00052626">
        <w:tab/>
        <w:t>Resource Definition</w:t>
      </w:r>
      <w:bookmarkEnd w:id="1462"/>
      <w:bookmarkEnd w:id="1463"/>
      <w:bookmarkEnd w:id="1464"/>
      <w:bookmarkEnd w:id="1465"/>
      <w:bookmarkEnd w:id="1466"/>
      <w:bookmarkEnd w:id="1467"/>
      <w:bookmarkEnd w:id="1468"/>
      <w:bookmarkEnd w:id="1469"/>
      <w:bookmarkEnd w:id="1470"/>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471" w:name="_Toc85877092"/>
      <w:bookmarkStart w:id="1472" w:name="_Toc88681544"/>
      <w:bookmarkStart w:id="1473" w:name="_Toc89678231"/>
      <w:bookmarkStart w:id="1474" w:name="_Toc98501324"/>
      <w:bookmarkStart w:id="1475" w:name="_Toc106634608"/>
      <w:bookmarkStart w:id="1476" w:name="_Toc114825387"/>
      <w:bookmarkStart w:id="1477" w:name="_Toc122089416"/>
      <w:bookmarkStart w:id="1478" w:name="_Toc129098537"/>
      <w:bookmarkStart w:id="1479" w:name="_Toc130830797"/>
      <w:r w:rsidRPr="00052626">
        <w:t>6.2.3.7.3</w:t>
      </w:r>
      <w:r w:rsidRPr="00052626">
        <w:tab/>
        <w:t>Resource Standard Methods</w:t>
      </w:r>
      <w:bookmarkEnd w:id="1471"/>
      <w:bookmarkEnd w:id="1472"/>
      <w:bookmarkEnd w:id="1473"/>
      <w:bookmarkEnd w:id="1474"/>
      <w:bookmarkEnd w:id="1475"/>
      <w:bookmarkEnd w:id="1476"/>
      <w:bookmarkEnd w:id="1477"/>
      <w:bookmarkEnd w:id="1478"/>
      <w:bookmarkEnd w:id="1479"/>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lastRenderedPageBreak/>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lastRenderedPageBreak/>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lastRenderedPageBreak/>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480" w:name="_Toc85877093"/>
      <w:bookmarkStart w:id="1481" w:name="_Toc88681545"/>
      <w:bookmarkStart w:id="1482" w:name="_Toc89678232"/>
      <w:bookmarkStart w:id="1483" w:name="_Toc98501325"/>
      <w:bookmarkStart w:id="1484" w:name="_Toc106634609"/>
      <w:bookmarkStart w:id="1485" w:name="_Toc114825388"/>
      <w:bookmarkStart w:id="1486" w:name="_Toc122089417"/>
      <w:bookmarkStart w:id="1487" w:name="_Toc129098538"/>
      <w:bookmarkStart w:id="1488" w:name="_Toc130830798"/>
      <w:r w:rsidRPr="00052626">
        <w:t>6.2.3.7.4</w:t>
      </w:r>
      <w:r w:rsidRPr="00052626">
        <w:tab/>
        <w:t>Resource Custom Operations</w:t>
      </w:r>
      <w:bookmarkEnd w:id="1480"/>
      <w:bookmarkEnd w:id="1481"/>
      <w:bookmarkEnd w:id="1482"/>
      <w:bookmarkEnd w:id="1483"/>
      <w:bookmarkEnd w:id="1484"/>
      <w:bookmarkEnd w:id="1485"/>
      <w:bookmarkEnd w:id="1486"/>
      <w:bookmarkEnd w:id="1487"/>
      <w:bookmarkEnd w:id="1488"/>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489" w:name="_Toc81558621"/>
      <w:bookmarkStart w:id="1490" w:name="_Toc85877094"/>
      <w:bookmarkStart w:id="1491" w:name="_Toc88681546"/>
      <w:bookmarkStart w:id="1492" w:name="_Toc89678233"/>
      <w:bookmarkStart w:id="1493" w:name="_Toc98501326"/>
      <w:bookmarkStart w:id="1494" w:name="_Toc106634610"/>
      <w:bookmarkStart w:id="1495" w:name="_Toc114825389"/>
      <w:bookmarkStart w:id="1496" w:name="_Toc122089418"/>
      <w:bookmarkStart w:id="1497" w:name="_Toc129098539"/>
      <w:bookmarkStart w:id="1498" w:name="_Toc129166802"/>
      <w:bookmarkStart w:id="1499" w:name="_Toc130830799"/>
      <w:r w:rsidRPr="00052626">
        <w:t>6.2.4</w:t>
      </w:r>
      <w:r w:rsidRPr="00052626">
        <w:tab/>
        <w:t>Custom Operations without associated resources</w:t>
      </w:r>
      <w:bookmarkEnd w:id="1489"/>
      <w:bookmarkEnd w:id="1490"/>
      <w:bookmarkEnd w:id="1491"/>
      <w:bookmarkEnd w:id="1492"/>
      <w:bookmarkEnd w:id="1493"/>
      <w:bookmarkEnd w:id="1494"/>
      <w:bookmarkEnd w:id="1495"/>
      <w:bookmarkEnd w:id="1496"/>
      <w:bookmarkEnd w:id="1497"/>
      <w:bookmarkEnd w:id="1498"/>
      <w:bookmarkEnd w:id="1499"/>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500" w:name="_Toc81558622"/>
      <w:bookmarkStart w:id="1501" w:name="_Toc85877095"/>
      <w:bookmarkStart w:id="1502" w:name="_Toc88681547"/>
      <w:bookmarkStart w:id="1503" w:name="_Toc89678234"/>
      <w:bookmarkStart w:id="1504" w:name="_Toc98501327"/>
      <w:bookmarkStart w:id="1505" w:name="_Toc106634611"/>
      <w:bookmarkStart w:id="1506" w:name="_Toc114825390"/>
      <w:bookmarkStart w:id="1507" w:name="_Toc122089419"/>
      <w:bookmarkStart w:id="1508" w:name="_Toc129098540"/>
      <w:bookmarkStart w:id="1509" w:name="_Toc129166803"/>
      <w:bookmarkStart w:id="1510" w:name="_Toc81558624"/>
      <w:bookmarkStart w:id="1511" w:name="_Toc81558629"/>
      <w:bookmarkStart w:id="1512" w:name="_Toc130830800"/>
      <w:r w:rsidRPr="00052626">
        <w:t>6.2.5</w:t>
      </w:r>
      <w:r w:rsidRPr="00052626">
        <w:tab/>
        <w:t>Notifications</w:t>
      </w:r>
      <w:bookmarkEnd w:id="1500"/>
      <w:bookmarkEnd w:id="1501"/>
      <w:bookmarkEnd w:id="1502"/>
      <w:bookmarkEnd w:id="1503"/>
      <w:bookmarkEnd w:id="1504"/>
      <w:bookmarkEnd w:id="1505"/>
      <w:bookmarkEnd w:id="1506"/>
      <w:bookmarkEnd w:id="1507"/>
      <w:bookmarkEnd w:id="1508"/>
      <w:bookmarkEnd w:id="1509"/>
      <w:bookmarkEnd w:id="1512"/>
    </w:p>
    <w:p w14:paraId="7FAAF101" w14:textId="77777777" w:rsidR="00AF65A9" w:rsidRPr="00052626" w:rsidRDefault="00AF65A9" w:rsidP="0053693A">
      <w:pPr>
        <w:pStyle w:val="Heading4"/>
      </w:pPr>
      <w:bookmarkStart w:id="1513" w:name="_Toc81558623"/>
      <w:bookmarkStart w:id="1514" w:name="_Toc85877096"/>
      <w:bookmarkStart w:id="1515" w:name="_Toc88681548"/>
      <w:bookmarkStart w:id="1516" w:name="_Toc89678235"/>
      <w:bookmarkStart w:id="1517" w:name="_Toc98501328"/>
      <w:bookmarkStart w:id="1518" w:name="_Toc106634612"/>
      <w:bookmarkStart w:id="1519" w:name="_Toc114825391"/>
      <w:bookmarkStart w:id="1520" w:name="_Toc122089420"/>
      <w:bookmarkStart w:id="1521" w:name="_Toc129098541"/>
      <w:bookmarkStart w:id="1522" w:name="_Toc130830801"/>
      <w:r w:rsidRPr="00052626">
        <w:t>6.2.5.1</w:t>
      </w:r>
      <w:r w:rsidRPr="00052626">
        <w:tab/>
        <w:t>General</w:t>
      </w:r>
      <w:bookmarkEnd w:id="1513"/>
      <w:bookmarkEnd w:id="1514"/>
      <w:bookmarkEnd w:id="1515"/>
      <w:bookmarkEnd w:id="1516"/>
      <w:bookmarkEnd w:id="1517"/>
      <w:bookmarkEnd w:id="1518"/>
      <w:bookmarkEnd w:id="1519"/>
      <w:bookmarkEnd w:id="1520"/>
      <w:bookmarkEnd w:id="1521"/>
      <w:bookmarkEnd w:id="1522"/>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523" w:name="_Toc85877097"/>
      <w:bookmarkStart w:id="1524" w:name="_Toc88681549"/>
      <w:bookmarkStart w:id="1525" w:name="_Toc89678236"/>
      <w:bookmarkStart w:id="1526" w:name="_Toc98501329"/>
      <w:bookmarkStart w:id="1527" w:name="_Toc106634613"/>
      <w:bookmarkStart w:id="1528" w:name="_Toc114825392"/>
      <w:bookmarkStart w:id="1529" w:name="_Toc122089421"/>
      <w:bookmarkStart w:id="1530" w:name="_Toc129098542"/>
      <w:bookmarkStart w:id="1531" w:name="_Toc130830802"/>
      <w:r w:rsidRPr="00052626">
        <w:t>6.2.5.2</w:t>
      </w:r>
      <w:r w:rsidRPr="00052626">
        <w:tab/>
        <w:t>StatusNotify</w:t>
      </w:r>
      <w:bookmarkEnd w:id="1510"/>
      <w:bookmarkEnd w:id="1523"/>
      <w:bookmarkEnd w:id="1524"/>
      <w:bookmarkEnd w:id="1525"/>
      <w:bookmarkEnd w:id="1526"/>
      <w:bookmarkEnd w:id="1527"/>
      <w:bookmarkEnd w:id="1528"/>
      <w:bookmarkEnd w:id="1529"/>
      <w:bookmarkEnd w:id="1530"/>
      <w:bookmarkEnd w:id="1531"/>
    </w:p>
    <w:p w14:paraId="1A3E285C" w14:textId="77777777" w:rsidR="00AF65A9" w:rsidRPr="00052626" w:rsidRDefault="00AF65A9" w:rsidP="0053693A">
      <w:pPr>
        <w:pStyle w:val="Heading5"/>
      </w:pPr>
      <w:bookmarkStart w:id="1532" w:name="_Toc81558625"/>
      <w:bookmarkStart w:id="1533" w:name="_Toc85877098"/>
      <w:bookmarkStart w:id="1534" w:name="_Toc88681550"/>
      <w:bookmarkStart w:id="1535" w:name="_Toc89678237"/>
      <w:bookmarkStart w:id="1536" w:name="_Toc98501330"/>
      <w:bookmarkStart w:id="1537" w:name="_Toc106634614"/>
      <w:bookmarkStart w:id="1538" w:name="_Toc114825393"/>
      <w:bookmarkStart w:id="1539" w:name="_Toc122089422"/>
      <w:bookmarkStart w:id="1540" w:name="_Toc129098543"/>
      <w:bookmarkStart w:id="1541" w:name="_Toc130830803"/>
      <w:r w:rsidRPr="00052626">
        <w:t>6.2.5.2.1</w:t>
      </w:r>
      <w:r w:rsidRPr="00052626">
        <w:tab/>
        <w:t>Description</w:t>
      </w:r>
      <w:bookmarkEnd w:id="1532"/>
      <w:bookmarkEnd w:id="1533"/>
      <w:bookmarkEnd w:id="1534"/>
      <w:bookmarkEnd w:id="1535"/>
      <w:bookmarkEnd w:id="1536"/>
      <w:bookmarkEnd w:id="1537"/>
      <w:bookmarkEnd w:id="1538"/>
      <w:bookmarkEnd w:id="1539"/>
      <w:bookmarkEnd w:id="1540"/>
      <w:bookmarkEnd w:id="1541"/>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542" w:name="_Toc81558626"/>
      <w:bookmarkStart w:id="1543" w:name="_Toc85877099"/>
      <w:bookmarkStart w:id="1544" w:name="_Toc88681551"/>
      <w:bookmarkStart w:id="1545" w:name="_Toc89678238"/>
      <w:bookmarkStart w:id="1546" w:name="_Toc98501331"/>
      <w:bookmarkStart w:id="1547" w:name="_Toc106634615"/>
      <w:bookmarkStart w:id="1548" w:name="_Toc114825394"/>
      <w:bookmarkStart w:id="1549" w:name="_Toc122089423"/>
      <w:bookmarkStart w:id="1550" w:name="_Toc129098544"/>
      <w:bookmarkStart w:id="1551" w:name="_Toc130830804"/>
      <w:r w:rsidRPr="00052626">
        <w:lastRenderedPageBreak/>
        <w:t>6.2.5.2.2</w:t>
      </w:r>
      <w:r w:rsidRPr="00052626">
        <w:tab/>
        <w:t>Target URI</w:t>
      </w:r>
      <w:bookmarkEnd w:id="1542"/>
      <w:bookmarkEnd w:id="1543"/>
      <w:bookmarkEnd w:id="1544"/>
      <w:bookmarkEnd w:id="1545"/>
      <w:bookmarkEnd w:id="1546"/>
      <w:bookmarkEnd w:id="1547"/>
      <w:bookmarkEnd w:id="1548"/>
      <w:bookmarkEnd w:id="1549"/>
      <w:bookmarkEnd w:id="1550"/>
      <w:bookmarkEnd w:id="1551"/>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552" w:name="_Toc81558627"/>
      <w:bookmarkStart w:id="1553" w:name="_Toc85877100"/>
      <w:bookmarkStart w:id="1554" w:name="_Toc88681552"/>
      <w:bookmarkStart w:id="1555" w:name="_Toc89678239"/>
      <w:bookmarkStart w:id="1556" w:name="_Toc98501332"/>
      <w:bookmarkStart w:id="1557" w:name="_Toc106634616"/>
      <w:bookmarkStart w:id="1558" w:name="_Toc114825395"/>
      <w:bookmarkStart w:id="1559" w:name="_Toc122089424"/>
      <w:bookmarkStart w:id="1560" w:name="_Toc129098545"/>
      <w:bookmarkStart w:id="1561" w:name="_Toc130830805"/>
      <w:r w:rsidRPr="00052626">
        <w:t>6.2.5.2.3</w:t>
      </w:r>
      <w:r w:rsidRPr="00052626">
        <w:tab/>
        <w:t>Standard Methods</w:t>
      </w:r>
      <w:bookmarkEnd w:id="1552"/>
      <w:bookmarkEnd w:id="1553"/>
      <w:bookmarkEnd w:id="1554"/>
      <w:bookmarkEnd w:id="1555"/>
      <w:bookmarkEnd w:id="1556"/>
      <w:bookmarkEnd w:id="1557"/>
      <w:bookmarkEnd w:id="1558"/>
      <w:bookmarkEnd w:id="1559"/>
      <w:bookmarkEnd w:id="1560"/>
      <w:bookmarkEnd w:id="1561"/>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lastRenderedPageBreak/>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562" w:name="_Toc81558628"/>
      <w:bookmarkStart w:id="1563" w:name="_Toc85877101"/>
      <w:bookmarkStart w:id="1564" w:name="_Toc88681553"/>
      <w:bookmarkStart w:id="1565" w:name="_Toc89678240"/>
      <w:bookmarkStart w:id="1566" w:name="_Toc98501333"/>
      <w:bookmarkStart w:id="1567" w:name="_Toc106634617"/>
      <w:bookmarkStart w:id="1568" w:name="_Toc114825396"/>
      <w:bookmarkStart w:id="1569" w:name="_Toc122089425"/>
      <w:bookmarkStart w:id="1570" w:name="_Toc129098546"/>
      <w:bookmarkStart w:id="1571" w:name="_Toc130830806"/>
      <w:r w:rsidRPr="00052626">
        <w:t>6.2.5.3</w:t>
      </w:r>
      <w:r w:rsidRPr="00052626">
        <w:tab/>
      </w:r>
      <w:bookmarkEnd w:id="1562"/>
      <w:r w:rsidRPr="00052626">
        <w:t>ContextStatusNotify</w:t>
      </w:r>
      <w:bookmarkEnd w:id="1563"/>
      <w:bookmarkEnd w:id="1564"/>
      <w:bookmarkEnd w:id="1565"/>
      <w:bookmarkEnd w:id="1566"/>
      <w:bookmarkEnd w:id="1567"/>
      <w:bookmarkEnd w:id="1568"/>
      <w:bookmarkEnd w:id="1569"/>
      <w:bookmarkEnd w:id="1570"/>
      <w:bookmarkEnd w:id="1571"/>
    </w:p>
    <w:p w14:paraId="343D7B37" w14:textId="77777777" w:rsidR="00953894" w:rsidRPr="00052626" w:rsidRDefault="00953894" w:rsidP="0053693A">
      <w:pPr>
        <w:pStyle w:val="Heading5"/>
      </w:pPr>
      <w:bookmarkStart w:id="1572" w:name="_Toc532994455"/>
      <w:bookmarkStart w:id="1573" w:name="_Toc35971422"/>
      <w:bookmarkStart w:id="1574" w:name="_Toc67903539"/>
      <w:bookmarkStart w:id="1575" w:name="_Toc85877102"/>
      <w:bookmarkStart w:id="1576" w:name="_Toc88681554"/>
      <w:bookmarkStart w:id="1577" w:name="_Toc89678241"/>
      <w:bookmarkStart w:id="1578" w:name="_Toc98501334"/>
      <w:bookmarkStart w:id="1579" w:name="_Toc106634618"/>
      <w:bookmarkStart w:id="1580" w:name="_Toc114825397"/>
      <w:bookmarkStart w:id="1581" w:name="_Toc122089426"/>
      <w:bookmarkStart w:id="1582" w:name="_Toc129098547"/>
      <w:bookmarkStart w:id="1583" w:name="_Toc130830807"/>
      <w:r w:rsidRPr="00052626">
        <w:t>6.2.5.3.1</w:t>
      </w:r>
      <w:r w:rsidRPr="00052626">
        <w:tab/>
        <w:t>Description</w:t>
      </w:r>
      <w:bookmarkEnd w:id="1572"/>
      <w:bookmarkEnd w:id="1573"/>
      <w:bookmarkEnd w:id="1574"/>
      <w:bookmarkEnd w:id="1575"/>
      <w:bookmarkEnd w:id="1576"/>
      <w:bookmarkEnd w:id="1577"/>
      <w:bookmarkEnd w:id="1578"/>
      <w:bookmarkEnd w:id="1579"/>
      <w:bookmarkEnd w:id="1580"/>
      <w:bookmarkEnd w:id="1581"/>
      <w:bookmarkEnd w:id="1582"/>
      <w:bookmarkEnd w:id="1583"/>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584" w:name="_Toc532994456"/>
      <w:bookmarkStart w:id="1585" w:name="_Toc35971423"/>
      <w:bookmarkStart w:id="1586" w:name="_Toc67903540"/>
      <w:bookmarkStart w:id="1587" w:name="_Toc85877103"/>
      <w:bookmarkStart w:id="1588" w:name="_Toc88681555"/>
      <w:bookmarkStart w:id="1589" w:name="_Toc89678242"/>
      <w:bookmarkStart w:id="1590" w:name="_Toc98501335"/>
      <w:bookmarkStart w:id="1591" w:name="_Toc106634619"/>
      <w:bookmarkStart w:id="1592" w:name="_Toc114825398"/>
      <w:bookmarkStart w:id="1593" w:name="_Toc122089427"/>
      <w:bookmarkStart w:id="1594" w:name="_Toc129098548"/>
      <w:bookmarkStart w:id="1595" w:name="_Toc130830808"/>
      <w:r w:rsidRPr="00052626">
        <w:t>6.2.5.3.2</w:t>
      </w:r>
      <w:r w:rsidRPr="00052626">
        <w:tab/>
        <w:t>Target URI</w:t>
      </w:r>
      <w:bookmarkEnd w:id="1584"/>
      <w:bookmarkEnd w:id="1585"/>
      <w:bookmarkEnd w:id="1586"/>
      <w:bookmarkEnd w:id="1587"/>
      <w:bookmarkEnd w:id="1588"/>
      <w:bookmarkEnd w:id="1589"/>
      <w:bookmarkEnd w:id="1590"/>
      <w:bookmarkEnd w:id="1591"/>
      <w:bookmarkEnd w:id="1592"/>
      <w:bookmarkEnd w:id="1593"/>
      <w:bookmarkEnd w:id="1594"/>
      <w:bookmarkEnd w:id="1595"/>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596" w:name="_Toc532994457"/>
      <w:bookmarkStart w:id="1597" w:name="_Toc35971424"/>
      <w:bookmarkStart w:id="1598" w:name="_Toc67903541"/>
      <w:bookmarkStart w:id="1599" w:name="_Toc85877104"/>
      <w:bookmarkStart w:id="1600" w:name="_Toc88681556"/>
      <w:bookmarkStart w:id="1601" w:name="_Toc89678243"/>
      <w:bookmarkStart w:id="1602" w:name="_Toc98501336"/>
      <w:bookmarkStart w:id="1603" w:name="_Toc106634620"/>
      <w:bookmarkStart w:id="1604" w:name="_Toc114825399"/>
      <w:bookmarkStart w:id="1605" w:name="_Toc122089428"/>
      <w:bookmarkStart w:id="1606" w:name="_Toc129098549"/>
      <w:bookmarkStart w:id="1607" w:name="_Toc130830809"/>
      <w:r w:rsidRPr="00052626">
        <w:t>6.2.5.3.3</w:t>
      </w:r>
      <w:r w:rsidRPr="00052626">
        <w:tab/>
        <w:t>Standard Methods</w:t>
      </w:r>
      <w:bookmarkEnd w:id="1596"/>
      <w:bookmarkEnd w:id="1597"/>
      <w:bookmarkEnd w:id="1598"/>
      <w:bookmarkEnd w:id="1599"/>
      <w:bookmarkEnd w:id="1600"/>
      <w:bookmarkEnd w:id="1601"/>
      <w:bookmarkEnd w:id="1602"/>
      <w:bookmarkEnd w:id="1603"/>
      <w:bookmarkEnd w:id="1604"/>
      <w:bookmarkEnd w:id="1605"/>
      <w:bookmarkEnd w:id="1606"/>
      <w:bookmarkEnd w:id="1607"/>
    </w:p>
    <w:p w14:paraId="5A969795" w14:textId="77777777" w:rsidR="00953894" w:rsidRPr="00052626" w:rsidRDefault="00953894" w:rsidP="0053693A">
      <w:pPr>
        <w:pStyle w:val="H6"/>
      </w:pPr>
      <w:bookmarkStart w:id="1608" w:name="_Toc532994458"/>
      <w:bookmarkStart w:id="1609" w:name="_Toc35971425"/>
      <w:r w:rsidRPr="00052626">
        <w:t>6.2.5.3.3.1</w:t>
      </w:r>
      <w:r w:rsidRPr="00052626">
        <w:tab/>
        <w:t>POST</w:t>
      </w:r>
      <w:bookmarkEnd w:id="1608"/>
      <w:bookmarkEnd w:id="1609"/>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lastRenderedPageBreak/>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610" w:name="_Toc85877105"/>
      <w:bookmarkStart w:id="1611" w:name="_Toc88681557"/>
      <w:bookmarkStart w:id="1612" w:name="_Toc89678244"/>
      <w:bookmarkStart w:id="1613" w:name="_Toc98501337"/>
      <w:bookmarkStart w:id="1614" w:name="_Toc106634621"/>
      <w:bookmarkStart w:id="1615" w:name="_Toc114825400"/>
      <w:bookmarkStart w:id="1616" w:name="_Toc122089429"/>
      <w:bookmarkStart w:id="1617" w:name="_Toc129098550"/>
      <w:bookmarkStart w:id="1618" w:name="_Toc129166804"/>
      <w:bookmarkStart w:id="1619" w:name="_Toc130830810"/>
      <w:r w:rsidRPr="00052626">
        <w:t>6.2.6</w:t>
      </w:r>
      <w:r w:rsidRPr="00052626">
        <w:tab/>
        <w:t>Data Model</w:t>
      </w:r>
      <w:bookmarkEnd w:id="1511"/>
      <w:bookmarkEnd w:id="1610"/>
      <w:bookmarkEnd w:id="1611"/>
      <w:bookmarkEnd w:id="1612"/>
      <w:bookmarkEnd w:id="1613"/>
      <w:bookmarkEnd w:id="1614"/>
      <w:bookmarkEnd w:id="1615"/>
      <w:bookmarkEnd w:id="1616"/>
      <w:bookmarkEnd w:id="1617"/>
      <w:bookmarkEnd w:id="1618"/>
      <w:bookmarkEnd w:id="1619"/>
    </w:p>
    <w:p w14:paraId="73C2761C" w14:textId="77777777" w:rsidR="00B91ED3" w:rsidRPr="00052626" w:rsidRDefault="00B91ED3" w:rsidP="0053693A">
      <w:pPr>
        <w:pStyle w:val="Heading4"/>
      </w:pPr>
      <w:bookmarkStart w:id="1620" w:name="_Toc81558630"/>
      <w:bookmarkStart w:id="1621" w:name="_Toc85877106"/>
      <w:bookmarkStart w:id="1622" w:name="_Toc88681558"/>
      <w:bookmarkStart w:id="1623" w:name="_Toc89678245"/>
      <w:bookmarkStart w:id="1624" w:name="_Toc98501338"/>
      <w:bookmarkStart w:id="1625" w:name="_Toc106634622"/>
      <w:bookmarkStart w:id="1626" w:name="_Toc114825401"/>
      <w:bookmarkStart w:id="1627" w:name="_Toc122089430"/>
      <w:bookmarkStart w:id="1628" w:name="_Toc129098551"/>
      <w:bookmarkStart w:id="1629" w:name="_Toc130830811"/>
      <w:r w:rsidRPr="00052626">
        <w:t>6.2.6.1</w:t>
      </w:r>
      <w:r w:rsidRPr="00052626">
        <w:tab/>
        <w:t>General</w:t>
      </w:r>
      <w:bookmarkEnd w:id="1620"/>
      <w:bookmarkEnd w:id="1621"/>
      <w:bookmarkEnd w:id="1622"/>
      <w:bookmarkEnd w:id="1623"/>
      <w:bookmarkEnd w:id="1624"/>
      <w:bookmarkEnd w:id="1625"/>
      <w:bookmarkEnd w:id="1626"/>
      <w:bookmarkEnd w:id="1627"/>
      <w:bookmarkEnd w:id="1628"/>
      <w:bookmarkEnd w:id="1629"/>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630"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630"/>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8E2F7E" w14:paraId="6733FCF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8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8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8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8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8E2F7E" w:rsidRPr="00544598" w14:paraId="63A2F3F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8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530E7E0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4220554"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8333CC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0AFB99F"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1070D0FF" w14:textId="77777777" w:rsidR="008E2F7E" w:rsidRDefault="008E2F7E" w:rsidP="00B2247E">
            <w:pPr>
              <w:pStyle w:val="TAL"/>
              <w:rPr>
                <w:rFonts w:cs="Arial"/>
                <w:szCs w:val="18"/>
              </w:rPr>
            </w:pPr>
          </w:p>
        </w:tc>
      </w:tr>
      <w:tr w:rsidR="008E2F7E" w14:paraId="63324EE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8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8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8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848" w:type="dxa"/>
            <w:tcBorders>
              <w:top w:val="single" w:sz="4" w:space="0" w:color="auto"/>
              <w:left w:val="single" w:sz="4" w:space="0" w:color="auto"/>
              <w:bottom w:val="single" w:sz="4" w:space="0" w:color="auto"/>
              <w:right w:val="single" w:sz="4" w:space="0" w:color="auto"/>
            </w:tcBorders>
            <w:hideMark/>
          </w:tcPr>
          <w:p w14:paraId="316A8D37" w14:textId="77777777" w:rsidR="001F1EFA" w:rsidRPr="00052626" w:rsidRDefault="001F1EFA" w:rsidP="00F834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1E7D3855"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5BAB0991"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31BC5536"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1EB3C80D"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7A3BF59D"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848" w:type="dxa"/>
            <w:tcBorders>
              <w:top w:val="single" w:sz="4" w:space="0" w:color="auto"/>
              <w:left w:val="single" w:sz="4" w:space="0" w:color="auto"/>
              <w:bottom w:val="single" w:sz="4" w:space="0" w:color="auto"/>
              <w:right w:val="single" w:sz="4" w:space="0" w:color="auto"/>
            </w:tcBorders>
          </w:tcPr>
          <w:p w14:paraId="6AD7F18A"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616E6D" w:rsidRPr="00052626" w14:paraId="49C499B0" w14:textId="77777777" w:rsidTr="00616E6D">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8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631" w:name="_Toc81558631"/>
      <w:bookmarkStart w:id="1632" w:name="_Toc85877107"/>
      <w:bookmarkStart w:id="1633" w:name="_Toc88681559"/>
      <w:bookmarkStart w:id="1634" w:name="_Toc89678246"/>
      <w:bookmarkStart w:id="1635" w:name="_Toc98501339"/>
      <w:bookmarkStart w:id="1636" w:name="_Toc106634623"/>
      <w:bookmarkStart w:id="1637" w:name="_Toc114825402"/>
      <w:bookmarkStart w:id="1638" w:name="_Toc122089431"/>
      <w:bookmarkStart w:id="1639" w:name="_Toc129098552"/>
      <w:bookmarkStart w:id="1640" w:name="_Toc81558635"/>
      <w:bookmarkStart w:id="1641" w:name="_Toc130830812"/>
      <w:r w:rsidRPr="00052626">
        <w:t>6.2.6.2</w:t>
      </w:r>
      <w:r w:rsidRPr="00052626">
        <w:tab/>
        <w:t>Structured data types</w:t>
      </w:r>
      <w:bookmarkEnd w:id="1631"/>
      <w:bookmarkEnd w:id="1632"/>
      <w:bookmarkEnd w:id="1633"/>
      <w:bookmarkEnd w:id="1634"/>
      <w:bookmarkEnd w:id="1635"/>
      <w:bookmarkEnd w:id="1636"/>
      <w:bookmarkEnd w:id="1637"/>
      <w:bookmarkEnd w:id="1638"/>
      <w:bookmarkEnd w:id="1639"/>
      <w:bookmarkEnd w:id="1641"/>
    </w:p>
    <w:p w14:paraId="471DFFA3" w14:textId="77777777" w:rsidR="00086D8C" w:rsidRPr="00052626" w:rsidRDefault="00086D8C" w:rsidP="0053693A">
      <w:pPr>
        <w:pStyle w:val="Heading5"/>
      </w:pPr>
      <w:bookmarkStart w:id="1642" w:name="_Toc81558632"/>
      <w:bookmarkStart w:id="1643" w:name="_Toc85877108"/>
      <w:bookmarkStart w:id="1644" w:name="_Toc88681560"/>
      <w:bookmarkStart w:id="1645" w:name="_Toc89678247"/>
      <w:bookmarkStart w:id="1646" w:name="_Toc98501340"/>
      <w:bookmarkStart w:id="1647" w:name="_Toc106634624"/>
      <w:bookmarkStart w:id="1648" w:name="_Toc114825403"/>
      <w:bookmarkStart w:id="1649" w:name="_Toc122089432"/>
      <w:bookmarkStart w:id="1650" w:name="_Toc129098553"/>
      <w:bookmarkStart w:id="1651" w:name="_Toc130830813"/>
      <w:r w:rsidRPr="00052626">
        <w:t>6.2.6.2.1</w:t>
      </w:r>
      <w:r w:rsidRPr="00052626">
        <w:tab/>
        <w:t>Introduction</w:t>
      </w:r>
      <w:bookmarkEnd w:id="1642"/>
      <w:bookmarkEnd w:id="1643"/>
      <w:bookmarkEnd w:id="1644"/>
      <w:bookmarkEnd w:id="1645"/>
      <w:bookmarkEnd w:id="1646"/>
      <w:bookmarkEnd w:id="1647"/>
      <w:bookmarkEnd w:id="1648"/>
      <w:bookmarkEnd w:id="1649"/>
      <w:bookmarkEnd w:id="1650"/>
      <w:bookmarkEnd w:id="1651"/>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652" w:name="_Toc85877109"/>
      <w:bookmarkStart w:id="1653" w:name="_Toc88681561"/>
      <w:bookmarkStart w:id="1654" w:name="_Toc89678248"/>
      <w:bookmarkStart w:id="1655" w:name="_Toc98501341"/>
      <w:bookmarkStart w:id="1656" w:name="_Toc106634625"/>
      <w:bookmarkStart w:id="1657" w:name="_Toc114825404"/>
      <w:bookmarkStart w:id="1658" w:name="_Toc122089433"/>
      <w:bookmarkStart w:id="1659" w:name="_Toc129098554"/>
      <w:bookmarkStart w:id="1660" w:name="_Toc130830814"/>
      <w:r w:rsidRPr="00052626">
        <w:t>6.2.6.2.2</w:t>
      </w:r>
      <w:r w:rsidRPr="00052626">
        <w:tab/>
        <w:t>Type: CreateReqData</w:t>
      </w:r>
      <w:bookmarkEnd w:id="1652"/>
      <w:bookmarkEnd w:id="1653"/>
      <w:bookmarkEnd w:id="1654"/>
      <w:bookmarkEnd w:id="1655"/>
      <w:bookmarkEnd w:id="1656"/>
      <w:bookmarkEnd w:id="1657"/>
      <w:bookmarkEnd w:id="1658"/>
      <w:bookmarkEnd w:id="1659"/>
      <w:bookmarkEnd w:id="1660"/>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661" w:name="_Toc85877110"/>
      <w:bookmarkStart w:id="1662" w:name="_Toc88681562"/>
      <w:bookmarkStart w:id="1663" w:name="_Toc89678249"/>
      <w:bookmarkStart w:id="1664" w:name="_Toc98501342"/>
      <w:bookmarkStart w:id="1665" w:name="_Toc106634626"/>
      <w:bookmarkStart w:id="1666" w:name="_Toc114825405"/>
      <w:bookmarkStart w:id="1667" w:name="_Toc122089434"/>
      <w:bookmarkStart w:id="1668" w:name="_Toc129098555"/>
      <w:bookmarkStart w:id="1669" w:name="_Toc130830815"/>
      <w:r w:rsidRPr="00052626">
        <w:lastRenderedPageBreak/>
        <w:t>6.2.6.2.3</w:t>
      </w:r>
      <w:r w:rsidRPr="00052626">
        <w:tab/>
        <w:t>Type: CreateRspData</w:t>
      </w:r>
      <w:bookmarkEnd w:id="1661"/>
      <w:bookmarkEnd w:id="1662"/>
      <w:bookmarkEnd w:id="1663"/>
      <w:bookmarkEnd w:id="1664"/>
      <w:bookmarkEnd w:id="1665"/>
      <w:bookmarkEnd w:id="1666"/>
      <w:bookmarkEnd w:id="1667"/>
      <w:bookmarkEnd w:id="1668"/>
      <w:bookmarkEnd w:id="1669"/>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670" w:name="_Toc85877111"/>
      <w:bookmarkStart w:id="1671" w:name="_Toc88681563"/>
      <w:bookmarkStart w:id="1672" w:name="_Toc89678250"/>
      <w:bookmarkStart w:id="1673" w:name="_Toc98501343"/>
      <w:bookmarkStart w:id="1674" w:name="_Toc106634627"/>
      <w:bookmarkStart w:id="1675" w:name="_Toc114825406"/>
      <w:bookmarkStart w:id="1676" w:name="_Toc122089435"/>
      <w:bookmarkStart w:id="1677" w:name="_Toc129098556"/>
      <w:bookmarkStart w:id="1678" w:name="_Toc130830816"/>
      <w:r w:rsidRPr="00052626">
        <w:t>6.2.6.2.4</w:t>
      </w:r>
      <w:r w:rsidRPr="00052626">
        <w:tab/>
        <w:t>Type: MbsSessionExtension</w:t>
      </w:r>
      <w:bookmarkEnd w:id="1670"/>
      <w:bookmarkEnd w:id="1671"/>
      <w:bookmarkEnd w:id="1672"/>
      <w:bookmarkEnd w:id="1673"/>
      <w:bookmarkEnd w:id="1674"/>
      <w:bookmarkEnd w:id="1675"/>
      <w:bookmarkEnd w:id="1676"/>
      <w:bookmarkEnd w:id="1677"/>
      <w:bookmarkEnd w:id="1678"/>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679" w:name="_Toc85877112"/>
      <w:bookmarkStart w:id="1680" w:name="_Toc88681564"/>
      <w:bookmarkStart w:id="1681" w:name="_Toc89678251"/>
      <w:bookmarkStart w:id="1682" w:name="_Toc98501344"/>
      <w:bookmarkStart w:id="1683" w:name="_Toc106634628"/>
      <w:bookmarkStart w:id="1684" w:name="_Toc114825407"/>
      <w:bookmarkStart w:id="1685" w:name="_Toc122089436"/>
      <w:bookmarkStart w:id="1686" w:name="_Toc129098557"/>
      <w:bookmarkStart w:id="1687" w:name="_Toc130830817"/>
      <w:r w:rsidRPr="00052626">
        <w:lastRenderedPageBreak/>
        <w:t>6.2.6.2.</w:t>
      </w:r>
      <w:r w:rsidR="000A37BA" w:rsidRPr="00052626">
        <w:t>5</w:t>
      </w:r>
      <w:r w:rsidRPr="00052626">
        <w:tab/>
        <w:t>Type: ContextUpdateReqData</w:t>
      </w:r>
      <w:bookmarkEnd w:id="1679"/>
      <w:bookmarkEnd w:id="1680"/>
      <w:bookmarkEnd w:id="1681"/>
      <w:bookmarkEnd w:id="1682"/>
      <w:bookmarkEnd w:id="1683"/>
      <w:bookmarkEnd w:id="1684"/>
      <w:bookmarkEnd w:id="1685"/>
      <w:bookmarkEnd w:id="1686"/>
      <w:bookmarkEnd w:id="1687"/>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77777777" w:rsidR="007C4953" w:rsidRPr="00052626" w:rsidRDefault="007C4953" w:rsidP="005A5AED">
            <w:pPr>
              <w:pStyle w:val="TAN"/>
            </w:pPr>
            <w:r>
              <w:t>NOTE:</w:t>
            </w:r>
            <w:r>
              <w:tab/>
              <w:t xml:space="preserve">The SMF shall set the Interface Type in octet 5 indicating N19mb as specified in clause 8.22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688" w:name="_Toc85877113"/>
      <w:bookmarkStart w:id="1689" w:name="_Toc88681565"/>
      <w:bookmarkStart w:id="1690" w:name="_Toc89678252"/>
      <w:bookmarkStart w:id="1691" w:name="_Toc98501345"/>
      <w:bookmarkStart w:id="1692" w:name="_Toc106634629"/>
      <w:bookmarkStart w:id="1693" w:name="_Toc114825408"/>
      <w:bookmarkStart w:id="1694" w:name="_Toc122089437"/>
      <w:bookmarkStart w:id="1695" w:name="_Toc129098558"/>
      <w:bookmarkStart w:id="1696" w:name="_Toc130830818"/>
      <w:r w:rsidRPr="00052626">
        <w:t>6.2.6.2.</w:t>
      </w:r>
      <w:r w:rsidR="000A37BA" w:rsidRPr="00052626">
        <w:t>6</w:t>
      </w:r>
      <w:r w:rsidRPr="00052626">
        <w:tab/>
        <w:t>Type: ContextUpdateRspData</w:t>
      </w:r>
      <w:bookmarkEnd w:id="1688"/>
      <w:bookmarkEnd w:id="1689"/>
      <w:bookmarkEnd w:id="1690"/>
      <w:bookmarkEnd w:id="1691"/>
      <w:bookmarkEnd w:id="1692"/>
      <w:bookmarkEnd w:id="1693"/>
      <w:bookmarkEnd w:id="1694"/>
      <w:bookmarkEnd w:id="1695"/>
      <w:bookmarkEnd w:id="1696"/>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697" w:name="_Toc85877114"/>
      <w:bookmarkStart w:id="1698" w:name="_Toc88681566"/>
      <w:bookmarkStart w:id="1699" w:name="_Toc89678253"/>
      <w:bookmarkStart w:id="1700" w:name="_Toc98501346"/>
      <w:bookmarkStart w:id="1701" w:name="_Toc106634630"/>
      <w:bookmarkStart w:id="1702" w:name="_Toc114825409"/>
      <w:bookmarkStart w:id="1703" w:name="_Toc122089438"/>
      <w:bookmarkStart w:id="1704" w:name="_Toc129098559"/>
      <w:bookmarkStart w:id="1705" w:name="_Toc130830819"/>
      <w:r w:rsidRPr="00052626">
        <w:lastRenderedPageBreak/>
        <w:t>6.2.6.2.7</w:t>
      </w:r>
      <w:r w:rsidRPr="00052626">
        <w:tab/>
        <w:t xml:space="preserve">Type: </w:t>
      </w:r>
      <w:r w:rsidR="00F07254" w:rsidRPr="00052626">
        <w:t>StatusSubscribeReqData</w:t>
      </w:r>
      <w:bookmarkEnd w:id="1697"/>
      <w:bookmarkEnd w:id="1698"/>
      <w:bookmarkEnd w:id="1699"/>
      <w:bookmarkEnd w:id="1700"/>
      <w:bookmarkEnd w:id="1701"/>
      <w:bookmarkEnd w:id="1702"/>
      <w:bookmarkEnd w:id="1703"/>
      <w:bookmarkEnd w:id="1704"/>
      <w:bookmarkEnd w:id="1705"/>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706" w:name="_Toc85877115"/>
      <w:bookmarkStart w:id="1707" w:name="_Toc88681568"/>
      <w:bookmarkStart w:id="1708" w:name="_Toc89678254"/>
      <w:bookmarkStart w:id="1709" w:name="_Toc98501347"/>
      <w:bookmarkStart w:id="1710" w:name="_Toc106634631"/>
      <w:bookmarkStart w:id="1711" w:name="_Toc114825410"/>
      <w:bookmarkStart w:id="1712" w:name="_Toc122089439"/>
      <w:bookmarkStart w:id="1713" w:name="_Toc129098560"/>
      <w:bookmarkStart w:id="1714" w:name="_Toc130830820"/>
      <w:r w:rsidRPr="00052626">
        <w:t>6.2.6.2.8</w:t>
      </w:r>
      <w:r w:rsidRPr="00052626">
        <w:tab/>
        <w:t xml:space="preserve">Type: </w:t>
      </w:r>
      <w:r w:rsidR="00234098" w:rsidRPr="00052626">
        <w:t>StatusSubscribeRspData</w:t>
      </w:r>
      <w:bookmarkEnd w:id="1706"/>
      <w:bookmarkEnd w:id="1707"/>
      <w:bookmarkEnd w:id="1708"/>
      <w:bookmarkEnd w:id="1709"/>
      <w:bookmarkEnd w:id="1710"/>
      <w:bookmarkEnd w:id="1711"/>
      <w:bookmarkEnd w:id="1712"/>
      <w:bookmarkEnd w:id="1713"/>
      <w:bookmarkEnd w:id="1714"/>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715" w:name="_Toc98501348"/>
      <w:bookmarkStart w:id="1716" w:name="_Toc106634632"/>
      <w:bookmarkStart w:id="1717" w:name="_Toc114825411"/>
      <w:bookmarkStart w:id="1718" w:name="_Toc122089440"/>
      <w:bookmarkStart w:id="1719" w:name="_Toc129098561"/>
      <w:bookmarkStart w:id="1720" w:name="_Toc130830821"/>
      <w:r w:rsidRPr="00052626">
        <w:t>6.2.6.2.</w:t>
      </w:r>
      <w:r w:rsidR="0062088F">
        <w:t>9</w:t>
      </w:r>
      <w:r w:rsidRPr="00052626">
        <w:tab/>
        <w:t xml:space="preserve">Type: </w:t>
      </w:r>
      <w:r>
        <w:t>N2MbsSmInfo</w:t>
      </w:r>
      <w:bookmarkEnd w:id="1715"/>
      <w:bookmarkEnd w:id="1716"/>
      <w:bookmarkEnd w:id="1717"/>
      <w:bookmarkEnd w:id="1718"/>
      <w:bookmarkEnd w:id="1719"/>
      <w:bookmarkEnd w:id="1720"/>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16B9947F"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clause 6.2.6.5.2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721" w:name="_Toc85877116"/>
      <w:bookmarkStart w:id="1722" w:name="_Toc88681569"/>
    </w:p>
    <w:bookmarkEnd w:id="1721"/>
    <w:bookmarkEnd w:id="1722"/>
    <w:p w14:paraId="4813229B" w14:textId="77777777" w:rsidR="00234098" w:rsidRDefault="00234098" w:rsidP="00086D8C"/>
    <w:p w14:paraId="4380D14E" w14:textId="09A77537" w:rsidR="00F1400A" w:rsidRPr="00052626" w:rsidRDefault="00F1400A" w:rsidP="0053693A">
      <w:pPr>
        <w:pStyle w:val="Heading5"/>
      </w:pPr>
      <w:bookmarkStart w:id="1723" w:name="_Toc98501349"/>
      <w:bookmarkStart w:id="1724" w:name="_Toc106634633"/>
      <w:bookmarkStart w:id="1725" w:name="_Toc114825412"/>
      <w:bookmarkStart w:id="1726" w:name="_Toc122089441"/>
      <w:bookmarkStart w:id="1727" w:name="_Toc129098562"/>
      <w:bookmarkStart w:id="1728" w:name="_Toc130830822"/>
      <w:r w:rsidRPr="00052626">
        <w:t>6.2.6.2.1</w:t>
      </w:r>
      <w:r>
        <w:t>0</w:t>
      </w:r>
      <w:r w:rsidRPr="00052626">
        <w:tab/>
        <w:t>Type: ContextStatusNotifyReqData</w:t>
      </w:r>
      <w:bookmarkEnd w:id="1723"/>
      <w:bookmarkEnd w:id="1724"/>
      <w:bookmarkEnd w:id="1725"/>
      <w:bookmarkEnd w:id="1726"/>
      <w:bookmarkEnd w:id="1727"/>
      <w:bookmarkEnd w:id="1728"/>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729" w:name="_Toc98501350"/>
      <w:bookmarkStart w:id="1730" w:name="_Toc106634634"/>
      <w:bookmarkStart w:id="1731" w:name="_Toc114825413"/>
      <w:bookmarkStart w:id="1732" w:name="_Toc122089442"/>
      <w:bookmarkStart w:id="1733" w:name="_Toc129098563"/>
      <w:bookmarkStart w:id="1734" w:name="_Toc130830823"/>
      <w:r w:rsidRPr="00052626">
        <w:t>6.2.6.2.1</w:t>
      </w:r>
      <w:r>
        <w:t>1</w:t>
      </w:r>
      <w:r w:rsidRPr="00052626">
        <w:tab/>
        <w:t>Type: StatusNotifyReqData</w:t>
      </w:r>
      <w:bookmarkEnd w:id="1729"/>
      <w:bookmarkEnd w:id="1730"/>
      <w:bookmarkEnd w:id="1731"/>
      <w:bookmarkEnd w:id="1732"/>
      <w:bookmarkEnd w:id="1733"/>
      <w:bookmarkEnd w:id="1734"/>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735" w:name="_Toc85877117"/>
      <w:bookmarkStart w:id="1736" w:name="_Toc88681571"/>
      <w:bookmarkStart w:id="1737" w:name="_Toc89678258"/>
      <w:bookmarkStart w:id="1738" w:name="_Toc98501351"/>
      <w:bookmarkStart w:id="1739" w:name="_Toc106634635"/>
      <w:bookmarkStart w:id="1740" w:name="_Toc114825414"/>
      <w:bookmarkStart w:id="1741" w:name="_Toc122089443"/>
      <w:bookmarkStart w:id="1742" w:name="_Toc129098564"/>
      <w:bookmarkStart w:id="1743" w:name="_Toc130830824"/>
      <w:r w:rsidRPr="00052626">
        <w:lastRenderedPageBreak/>
        <w:t>6.2.6.2.</w:t>
      </w:r>
      <w:r w:rsidR="00BE267B" w:rsidRPr="00052626">
        <w:t>1</w:t>
      </w:r>
      <w:r w:rsidR="00456DFA" w:rsidRPr="00052626">
        <w:t>2</w:t>
      </w:r>
      <w:r w:rsidRPr="00052626">
        <w:tab/>
        <w:t>Type: ContextStatusSubscribeReqData</w:t>
      </w:r>
      <w:bookmarkEnd w:id="1735"/>
      <w:bookmarkEnd w:id="1736"/>
      <w:bookmarkEnd w:id="1737"/>
      <w:bookmarkEnd w:id="1738"/>
      <w:bookmarkEnd w:id="1739"/>
      <w:bookmarkEnd w:id="1740"/>
      <w:bookmarkEnd w:id="1741"/>
      <w:bookmarkEnd w:id="1742"/>
      <w:bookmarkEnd w:id="1743"/>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744" w:name="_Toc85877118"/>
      <w:bookmarkStart w:id="1745" w:name="_Toc88681572"/>
      <w:bookmarkStart w:id="1746" w:name="_Toc89678259"/>
      <w:bookmarkStart w:id="1747" w:name="_Toc98501352"/>
      <w:bookmarkStart w:id="1748" w:name="_Toc106634636"/>
      <w:bookmarkStart w:id="1749" w:name="_Toc114825415"/>
      <w:bookmarkStart w:id="1750" w:name="_Toc122089444"/>
      <w:bookmarkStart w:id="1751" w:name="_Toc129098565"/>
      <w:bookmarkStart w:id="1752" w:name="_Toc130830825"/>
      <w:r w:rsidRPr="00052626">
        <w:t>6.2.6.2.</w:t>
      </w:r>
      <w:r w:rsidR="00BE267B" w:rsidRPr="00052626">
        <w:t>1</w:t>
      </w:r>
      <w:r w:rsidR="00456DFA" w:rsidRPr="00052626">
        <w:t>3</w:t>
      </w:r>
      <w:r w:rsidRPr="00052626">
        <w:tab/>
        <w:t>Type: ContextStatusSubscription</w:t>
      </w:r>
      <w:bookmarkEnd w:id="1744"/>
      <w:bookmarkEnd w:id="1745"/>
      <w:bookmarkEnd w:id="1746"/>
      <w:bookmarkEnd w:id="1747"/>
      <w:bookmarkEnd w:id="1748"/>
      <w:bookmarkEnd w:id="1749"/>
      <w:bookmarkEnd w:id="1750"/>
      <w:bookmarkEnd w:id="1751"/>
      <w:bookmarkEnd w:id="1752"/>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753" w:name="_Toc85877119"/>
      <w:bookmarkStart w:id="1754" w:name="_Toc88681573"/>
      <w:bookmarkStart w:id="1755" w:name="_Toc89678260"/>
      <w:bookmarkStart w:id="1756" w:name="_Toc98501353"/>
      <w:bookmarkStart w:id="1757" w:name="_Toc106634637"/>
      <w:bookmarkStart w:id="1758" w:name="_Toc114825416"/>
      <w:bookmarkStart w:id="1759" w:name="_Toc122089445"/>
      <w:bookmarkStart w:id="1760" w:name="_Toc129098566"/>
      <w:bookmarkStart w:id="1761" w:name="_Toc130830826"/>
      <w:r w:rsidRPr="00052626">
        <w:t>6.2.6.2.</w:t>
      </w:r>
      <w:r w:rsidR="00BE267B" w:rsidRPr="00052626">
        <w:t>1</w:t>
      </w:r>
      <w:r w:rsidR="00456DFA" w:rsidRPr="00052626">
        <w:t>4</w:t>
      </w:r>
      <w:r w:rsidRPr="00052626">
        <w:tab/>
        <w:t>Type: ContextStatusEvent</w:t>
      </w:r>
      <w:bookmarkEnd w:id="1753"/>
      <w:bookmarkEnd w:id="1754"/>
      <w:bookmarkEnd w:id="1755"/>
      <w:bookmarkEnd w:id="1756"/>
      <w:bookmarkEnd w:id="1757"/>
      <w:bookmarkEnd w:id="1758"/>
      <w:bookmarkEnd w:id="1759"/>
      <w:bookmarkEnd w:id="1760"/>
      <w:bookmarkEnd w:id="1761"/>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762"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762"/>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763" w:name="_Toc85877120"/>
      <w:bookmarkStart w:id="1764" w:name="_Toc88681574"/>
      <w:bookmarkStart w:id="1765" w:name="_Toc89678261"/>
      <w:bookmarkStart w:id="1766" w:name="_Toc98501354"/>
      <w:bookmarkStart w:id="1767" w:name="_Toc106634638"/>
      <w:bookmarkStart w:id="1768" w:name="_Toc114825417"/>
      <w:bookmarkStart w:id="1769" w:name="_Toc122089446"/>
      <w:bookmarkStart w:id="1770" w:name="_Toc129098567"/>
      <w:bookmarkStart w:id="1771" w:name="_Toc130830827"/>
      <w:r w:rsidRPr="00052626">
        <w:lastRenderedPageBreak/>
        <w:t>6.2.6.2.</w:t>
      </w:r>
      <w:r w:rsidR="00BE267B" w:rsidRPr="00052626">
        <w:t>1</w:t>
      </w:r>
      <w:r w:rsidR="00456DFA" w:rsidRPr="00052626">
        <w:t>5</w:t>
      </w:r>
      <w:r w:rsidRPr="00052626">
        <w:tab/>
        <w:t>Type: ContextStatusSubscribeRspData</w:t>
      </w:r>
      <w:bookmarkEnd w:id="1763"/>
      <w:bookmarkEnd w:id="1764"/>
      <w:bookmarkEnd w:id="1765"/>
      <w:bookmarkEnd w:id="1766"/>
      <w:bookmarkEnd w:id="1767"/>
      <w:bookmarkEnd w:id="1768"/>
      <w:bookmarkEnd w:id="1769"/>
      <w:bookmarkEnd w:id="1770"/>
      <w:bookmarkEnd w:id="1771"/>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772" w:name="_Toc85877121"/>
      <w:bookmarkStart w:id="1773" w:name="_Toc88681575"/>
      <w:bookmarkStart w:id="1774" w:name="_Toc89678262"/>
      <w:bookmarkStart w:id="1775" w:name="_Toc98501355"/>
      <w:bookmarkStart w:id="1776" w:name="_Toc106634639"/>
      <w:bookmarkStart w:id="1777" w:name="_Toc114825418"/>
      <w:bookmarkStart w:id="1778" w:name="_Toc122089447"/>
      <w:bookmarkStart w:id="1779" w:name="_Toc129098568"/>
      <w:bookmarkStart w:id="1780" w:name="_Toc130830828"/>
      <w:r w:rsidRPr="00052626">
        <w:t>6.2.6.2.</w:t>
      </w:r>
      <w:r w:rsidR="00BE267B" w:rsidRPr="00052626">
        <w:t>1</w:t>
      </w:r>
      <w:r w:rsidR="00456DFA" w:rsidRPr="00052626">
        <w:t>6</w:t>
      </w:r>
      <w:r w:rsidRPr="00052626">
        <w:tab/>
        <w:t>Type: MbsContextInfo</w:t>
      </w:r>
      <w:bookmarkEnd w:id="1772"/>
      <w:bookmarkEnd w:id="1773"/>
      <w:bookmarkEnd w:id="1774"/>
      <w:bookmarkEnd w:id="1775"/>
      <w:bookmarkEnd w:id="1776"/>
      <w:bookmarkEnd w:id="1777"/>
      <w:bookmarkEnd w:id="1778"/>
      <w:bookmarkEnd w:id="1779"/>
      <w:bookmarkEnd w:id="1780"/>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781"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781"/>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782" w:name="_Toc85877122"/>
      <w:bookmarkStart w:id="1783" w:name="_Toc88681576"/>
      <w:bookmarkStart w:id="1784" w:name="_Toc89678263"/>
      <w:bookmarkStart w:id="1785" w:name="_Toc98501356"/>
      <w:bookmarkStart w:id="1786" w:name="_Toc106634640"/>
      <w:bookmarkStart w:id="1787" w:name="_Toc114825419"/>
      <w:bookmarkStart w:id="1788" w:name="_Toc122089448"/>
      <w:bookmarkStart w:id="1789" w:name="_Toc129098569"/>
      <w:bookmarkStart w:id="1790" w:name="_Toc130830829"/>
      <w:r w:rsidRPr="00052626">
        <w:lastRenderedPageBreak/>
        <w:t>6.2.6.2.</w:t>
      </w:r>
      <w:r w:rsidR="00BE267B" w:rsidRPr="00052626">
        <w:t>1</w:t>
      </w:r>
      <w:r w:rsidR="00456DFA" w:rsidRPr="00052626">
        <w:t>7</w:t>
      </w:r>
      <w:r w:rsidRPr="00052626">
        <w:tab/>
        <w:t>Type: ContextStatusEventReport</w:t>
      </w:r>
      <w:bookmarkEnd w:id="1782"/>
      <w:bookmarkEnd w:id="1783"/>
      <w:bookmarkEnd w:id="1784"/>
      <w:bookmarkEnd w:id="1785"/>
      <w:bookmarkEnd w:id="1786"/>
      <w:bookmarkEnd w:id="1787"/>
      <w:bookmarkEnd w:id="1788"/>
      <w:bookmarkEnd w:id="1789"/>
      <w:bookmarkEnd w:id="1790"/>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791" w:name="_Toc106634641"/>
      <w:bookmarkStart w:id="1792" w:name="_Toc114825420"/>
      <w:bookmarkStart w:id="1793" w:name="_Toc122089449"/>
      <w:bookmarkStart w:id="1794" w:name="_Toc129098570"/>
      <w:bookmarkStart w:id="1795" w:name="_Toc130830830"/>
      <w:r w:rsidRPr="00052626">
        <w:t>6.2.6.2.</w:t>
      </w:r>
      <w:r>
        <w:t>18</w:t>
      </w:r>
      <w:r w:rsidRPr="00052626">
        <w:tab/>
        <w:t xml:space="preserve">Type: </w:t>
      </w:r>
      <w:r>
        <w:t>MulticastTransportAddressChangeInfo</w:t>
      </w:r>
      <w:bookmarkEnd w:id="1791"/>
      <w:bookmarkEnd w:id="1792"/>
      <w:bookmarkEnd w:id="1793"/>
      <w:bookmarkEnd w:id="1794"/>
      <w:bookmarkEnd w:id="1795"/>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796" w:name="_Toc106634642"/>
      <w:bookmarkStart w:id="1797" w:name="_Toc114825421"/>
      <w:bookmarkStart w:id="1798" w:name="_Toc122089450"/>
      <w:bookmarkStart w:id="1799" w:name="_Toc129098571"/>
      <w:bookmarkStart w:id="1800" w:name="_Toc130830831"/>
      <w:r w:rsidRPr="00052626">
        <w:lastRenderedPageBreak/>
        <w:t>6.2.6.2.</w:t>
      </w:r>
      <w:r>
        <w:t>19</w:t>
      </w:r>
      <w:r w:rsidRPr="00052626">
        <w:tab/>
        <w:t xml:space="preserve">Type: </w:t>
      </w:r>
      <w:r>
        <w:t>QosInfo</w:t>
      </w:r>
      <w:bookmarkEnd w:id="1796"/>
      <w:bookmarkEnd w:id="1797"/>
      <w:bookmarkEnd w:id="1798"/>
      <w:bookmarkEnd w:id="1799"/>
      <w:bookmarkEnd w:id="1800"/>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801" w:name="_Toc106634643"/>
      <w:bookmarkStart w:id="1802" w:name="_Toc114825422"/>
      <w:bookmarkStart w:id="1803" w:name="_Toc122089451"/>
      <w:bookmarkStart w:id="1804" w:name="_Toc129098572"/>
      <w:bookmarkStart w:id="1805" w:name="_Toc130830832"/>
      <w:r w:rsidRPr="00052626">
        <w:t>6.2.6.2.</w:t>
      </w:r>
      <w:r>
        <w:t>20</w:t>
      </w:r>
      <w:r w:rsidRPr="00052626">
        <w:tab/>
        <w:t xml:space="preserve">Type: </w:t>
      </w:r>
      <w:r>
        <w:t>QosFlowAddModifyRequestItem</w:t>
      </w:r>
      <w:bookmarkEnd w:id="1801"/>
      <w:bookmarkEnd w:id="1802"/>
      <w:bookmarkEnd w:id="1803"/>
      <w:bookmarkEnd w:id="1804"/>
      <w:bookmarkEnd w:id="1805"/>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806" w:name="_Toc106634644"/>
      <w:bookmarkStart w:id="1807" w:name="_Toc114825423"/>
      <w:bookmarkStart w:id="1808" w:name="_Toc122089452"/>
      <w:bookmarkStart w:id="1809" w:name="_Toc129098573"/>
      <w:bookmarkStart w:id="1810" w:name="_Toc130830833"/>
      <w:r w:rsidRPr="00052626">
        <w:t>6.2.6.2.</w:t>
      </w:r>
      <w:r>
        <w:t>21</w:t>
      </w:r>
      <w:r w:rsidRPr="00052626">
        <w:tab/>
        <w:t xml:space="preserve">Type: </w:t>
      </w:r>
      <w:r>
        <w:t>QosFlowProfile</w:t>
      </w:r>
      <w:bookmarkEnd w:id="1806"/>
      <w:bookmarkEnd w:id="1807"/>
      <w:bookmarkEnd w:id="1808"/>
      <w:bookmarkEnd w:id="1809"/>
      <w:bookmarkEnd w:id="1810"/>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811" w:name="_Toc106634645"/>
      <w:bookmarkStart w:id="1812" w:name="_Toc114825424"/>
      <w:bookmarkStart w:id="1813" w:name="_Toc122089453"/>
      <w:bookmarkStart w:id="1814" w:name="_Toc129098574"/>
      <w:bookmarkStart w:id="1815" w:name="_Toc130830834"/>
      <w:r w:rsidRPr="00052626">
        <w:lastRenderedPageBreak/>
        <w:t>6.2.6.2.</w:t>
      </w:r>
      <w:r>
        <w:t>22</w:t>
      </w:r>
      <w:r w:rsidRPr="00F11966">
        <w:tab/>
        <w:t xml:space="preserve">Type: </w:t>
      </w:r>
      <w:r>
        <w:t>GbrQosFlowInformation</w:t>
      </w:r>
      <w:bookmarkEnd w:id="1811"/>
      <w:bookmarkEnd w:id="1812"/>
      <w:bookmarkEnd w:id="1813"/>
      <w:bookmarkEnd w:id="1814"/>
      <w:bookmarkEnd w:id="1815"/>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816" w:name="_Toc122089454"/>
      <w:bookmarkStart w:id="1817" w:name="_Toc129098575"/>
      <w:bookmarkStart w:id="1818" w:name="_Toc130830835"/>
      <w:r>
        <w:t>6.2.6.2.23</w:t>
      </w:r>
      <w:r w:rsidR="00CA5E2F" w:rsidRPr="00052626">
        <w:tab/>
        <w:t xml:space="preserve">Type: </w:t>
      </w:r>
      <w:r w:rsidR="00CA5E2F">
        <w:t>ProblemDetailsExtension</w:t>
      </w:r>
      <w:bookmarkEnd w:id="1816"/>
      <w:bookmarkEnd w:id="1817"/>
      <w:bookmarkEnd w:id="1818"/>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32B8F549" w:rsidR="00CA5E2F" w:rsidRPr="00052626" w:rsidRDefault="00CA5E2F" w:rsidP="00F5571F"/>
    <w:p w14:paraId="714083FE" w14:textId="77777777" w:rsidR="00170139" w:rsidRPr="00052626" w:rsidRDefault="00170139" w:rsidP="0053693A">
      <w:pPr>
        <w:pStyle w:val="Heading4"/>
      </w:pPr>
      <w:bookmarkStart w:id="1819" w:name="_Toc85877125"/>
      <w:bookmarkStart w:id="1820" w:name="_Toc88681579"/>
      <w:bookmarkStart w:id="1821" w:name="_Toc89678266"/>
      <w:bookmarkStart w:id="1822" w:name="_Toc98501357"/>
      <w:bookmarkStart w:id="1823" w:name="_Toc106634646"/>
      <w:bookmarkStart w:id="1824" w:name="_Toc114825425"/>
      <w:bookmarkStart w:id="1825" w:name="_Toc122089455"/>
      <w:bookmarkStart w:id="1826" w:name="_Toc129098576"/>
      <w:bookmarkStart w:id="1827" w:name="_Toc130830836"/>
      <w:r w:rsidRPr="00052626">
        <w:t>6.2.6.3</w:t>
      </w:r>
      <w:r w:rsidRPr="00052626">
        <w:tab/>
        <w:t>Simple data types and enumerations</w:t>
      </w:r>
      <w:bookmarkEnd w:id="1640"/>
      <w:bookmarkEnd w:id="1819"/>
      <w:bookmarkEnd w:id="1820"/>
      <w:bookmarkEnd w:id="1821"/>
      <w:bookmarkEnd w:id="1822"/>
      <w:bookmarkEnd w:id="1823"/>
      <w:bookmarkEnd w:id="1824"/>
      <w:bookmarkEnd w:id="1825"/>
      <w:bookmarkEnd w:id="1826"/>
      <w:bookmarkEnd w:id="1827"/>
    </w:p>
    <w:p w14:paraId="5A8C4384" w14:textId="0302A0D3" w:rsidR="00170139" w:rsidRPr="00052626" w:rsidRDefault="00170139" w:rsidP="0053693A">
      <w:pPr>
        <w:pStyle w:val="Heading5"/>
      </w:pPr>
      <w:bookmarkStart w:id="1828" w:name="_Toc81558636"/>
      <w:bookmarkStart w:id="1829" w:name="_Toc85877126"/>
      <w:bookmarkStart w:id="1830" w:name="_Toc88681580"/>
      <w:bookmarkStart w:id="1831" w:name="_Toc89678267"/>
      <w:bookmarkStart w:id="1832" w:name="_Toc98501358"/>
      <w:bookmarkStart w:id="1833" w:name="_Toc106634647"/>
      <w:bookmarkStart w:id="1834" w:name="_Toc114825426"/>
      <w:bookmarkStart w:id="1835" w:name="_Toc122089456"/>
      <w:bookmarkStart w:id="1836" w:name="_Toc129098577"/>
      <w:bookmarkStart w:id="1837" w:name="_Toc130830837"/>
      <w:r w:rsidRPr="00052626">
        <w:t>6.2.6.3.1</w:t>
      </w:r>
      <w:r w:rsidRPr="00052626">
        <w:tab/>
        <w:t>Introduction</w:t>
      </w:r>
      <w:bookmarkEnd w:id="1828"/>
      <w:bookmarkEnd w:id="1829"/>
      <w:bookmarkEnd w:id="1830"/>
      <w:bookmarkEnd w:id="1831"/>
      <w:bookmarkEnd w:id="1832"/>
      <w:bookmarkEnd w:id="1833"/>
      <w:bookmarkEnd w:id="1834"/>
      <w:bookmarkEnd w:id="1835"/>
      <w:bookmarkEnd w:id="1836"/>
      <w:bookmarkEnd w:id="1837"/>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1838" w:name="_Toc81558637"/>
      <w:bookmarkStart w:id="1839" w:name="_Toc85877127"/>
      <w:bookmarkStart w:id="1840" w:name="_Toc88681581"/>
      <w:bookmarkStart w:id="1841" w:name="_Toc89678268"/>
      <w:bookmarkStart w:id="1842" w:name="_Toc98501359"/>
      <w:bookmarkStart w:id="1843" w:name="_Toc106634648"/>
      <w:bookmarkStart w:id="1844" w:name="_Toc114825427"/>
      <w:bookmarkStart w:id="1845" w:name="_Toc122089457"/>
      <w:bookmarkStart w:id="1846" w:name="_Toc129098578"/>
      <w:bookmarkStart w:id="1847" w:name="_Toc130830838"/>
      <w:r w:rsidRPr="00052626">
        <w:t>6.2.6.3.2</w:t>
      </w:r>
      <w:r w:rsidRPr="00052626">
        <w:tab/>
        <w:t>Simple data types</w:t>
      </w:r>
      <w:bookmarkEnd w:id="1838"/>
      <w:bookmarkEnd w:id="1839"/>
      <w:bookmarkEnd w:id="1840"/>
      <w:bookmarkEnd w:id="1841"/>
      <w:bookmarkEnd w:id="1842"/>
      <w:bookmarkEnd w:id="1843"/>
      <w:bookmarkEnd w:id="1844"/>
      <w:bookmarkEnd w:id="1845"/>
      <w:bookmarkEnd w:id="1846"/>
      <w:bookmarkEnd w:id="1847"/>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1848" w:name="_Toc85877128"/>
      <w:bookmarkStart w:id="1849" w:name="_Toc88681582"/>
      <w:bookmarkStart w:id="1850" w:name="_Toc89678269"/>
      <w:bookmarkStart w:id="1851" w:name="_Toc98501360"/>
      <w:bookmarkStart w:id="1852" w:name="_Toc106634649"/>
      <w:bookmarkStart w:id="1853" w:name="_Toc114825428"/>
      <w:bookmarkStart w:id="1854" w:name="_Toc122089458"/>
      <w:bookmarkStart w:id="1855" w:name="_Toc129098579"/>
      <w:bookmarkStart w:id="1856" w:name="_Toc81558643"/>
      <w:bookmarkStart w:id="1857" w:name="_Toc130830839"/>
      <w:r w:rsidRPr="00052626">
        <w:t>6.2.6.3.</w:t>
      </w:r>
      <w:r w:rsidR="000A37BA" w:rsidRPr="00052626">
        <w:t>3</w:t>
      </w:r>
      <w:r w:rsidRPr="00052626">
        <w:tab/>
        <w:t>Enumeration: ContextUpdateAction</w:t>
      </w:r>
      <w:bookmarkEnd w:id="1848"/>
      <w:bookmarkEnd w:id="1849"/>
      <w:bookmarkEnd w:id="1850"/>
      <w:bookmarkEnd w:id="1851"/>
      <w:bookmarkEnd w:id="1852"/>
      <w:bookmarkEnd w:id="1853"/>
      <w:bookmarkEnd w:id="1854"/>
      <w:bookmarkEnd w:id="1855"/>
      <w:bookmarkEnd w:id="1857"/>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1858" w:name="_Toc85877129"/>
      <w:bookmarkStart w:id="1859" w:name="_Toc88681583"/>
      <w:bookmarkStart w:id="1860" w:name="_Toc89678270"/>
      <w:bookmarkStart w:id="1861" w:name="_Toc98501361"/>
      <w:bookmarkStart w:id="1862" w:name="_Toc106634650"/>
      <w:bookmarkStart w:id="1863" w:name="_Toc114825429"/>
      <w:bookmarkStart w:id="1864" w:name="_Toc122089459"/>
      <w:bookmarkStart w:id="1865" w:name="_Toc129098580"/>
      <w:bookmarkStart w:id="1866" w:name="_Toc130830840"/>
      <w:r w:rsidRPr="00052626">
        <w:lastRenderedPageBreak/>
        <w:t>6.2.6.3.</w:t>
      </w:r>
      <w:r w:rsidR="00C07754" w:rsidRPr="00052626">
        <w:t>4</w:t>
      </w:r>
      <w:r w:rsidRPr="00052626">
        <w:tab/>
        <w:t>Enumeration: ContextStatusEventType</w:t>
      </w:r>
      <w:bookmarkEnd w:id="1858"/>
      <w:bookmarkEnd w:id="1859"/>
      <w:bookmarkEnd w:id="1860"/>
      <w:bookmarkEnd w:id="1861"/>
      <w:bookmarkEnd w:id="1862"/>
      <w:bookmarkEnd w:id="1863"/>
      <w:bookmarkEnd w:id="1864"/>
      <w:bookmarkEnd w:id="1865"/>
      <w:bookmarkEnd w:id="1866"/>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1867" w:name="_Toc85877130"/>
      <w:bookmarkStart w:id="1868" w:name="_Toc88681584"/>
      <w:bookmarkStart w:id="1869" w:name="_Toc89678271"/>
      <w:bookmarkStart w:id="1870" w:name="_Toc98501362"/>
      <w:bookmarkStart w:id="1871" w:name="_Toc106634651"/>
      <w:bookmarkStart w:id="1872" w:name="_Toc114825430"/>
      <w:bookmarkStart w:id="1873" w:name="_Toc122089460"/>
      <w:bookmarkStart w:id="1874" w:name="_Toc129098581"/>
      <w:bookmarkStart w:id="1875" w:name="_Toc130830841"/>
      <w:r w:rsidRPr="00052626">
        <w:t>6.2.6.3.</w:t>
      </w:r>
      <w:r w:rsidR="00C07754" w:rsidRPr="00052626">
        <w:t>5</w:t>
      </w:r>
      <w:r w:rsidRPr="00052626">
        <w:tab/>
        <w:t>Enumeration: ReportingMode</w:t>
      </w:r>
      <w:bookmarkEnd w:id="1867"/>
      <w:bookmarkEnd w:id="1868"/>
      <w:bookmarkEnd w:id="1869"/>
      <w:bookmarkEnd w:id="1870"/>
      <w:bookmarkEnd w:id="1871"/>
      <w:bookmarkEnd w:id="1872"/>
      <w:bookmarkEnd w:id="1873"/>
      <w:bookmarkEnd w:id="1874"/>
      <w:bookmarkEnd w:id="1875"/>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1876" w:name="_Toc89035476"/>
      <w:bookmarkStart w:id="1877" w:name="_Toc89065274"/>
      <w:bookmarkStart w:id="1878" w:name="_Toc89180573"/>
      <w:bookmarkStart w:id="1879" w:name="_Toc90641781"/>
      <w:bookmarkStart w:id="1880" w:name="_Toc98501363"/>
      <w:bookmarkStart w:id="1881" w:name="_Toc106634652"/>
      <w:bookmarkStart w:id="1882" w:name="_Toc114825431"/>
      <w:bookmarkStart w:id="1883" w:name="_Toc122089461"/>
      <w:bookmarkStart w:id="1884" w:name="_Toc129098582"/>
      <w:bookmarkStart w:id="1885" w:name="_Toc130830842"/>
      <w:r>
        <w:t>6.2.6.3.6</w:t>
      </w:r>
      <w:r w:rsidR="002503F6">
        <w:tab/>
        <w:t xml:space="preserve">Enumeration: </w:t>
      </w:r>
      <w:bookmarkEnd w:id="1876"/>
      <w:bookmarkEnd w:id="1877"/>
      <w:bookmarkEnd w:id="1878"/>
      <w:bookmarkEnd w:id="1879"/>
      <w:r w:rsidR="002503F6">
        <w:t>NgapIeType</w:t>
      </w:r>
      <w:bookmarkEnd w:id="1880"/>
      <w:bookmarkEnd w:id="1881"/>
      <w:bookmarkEnd w:id="1882"/>
      <w:bookmarkEnd w:id="1883"/>
      <w:bookmarkEnd w:id="1884"/>
      <w:bookmarkEnd w:id="1885"/>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1886" w:name="_Toc85877131"/>
      <w:bookmarkStart w:id="1887" w:name="_Toc88681586"/>
      <w:bookmarkStart w:id="1888" w:name="_Toc89678273"/>
      <w:bookmarkStart w:id="1889" w:name="_Toc98501364"/>
      <w:bookmarkStart w:id="1890" w:name="_Toc106634653"/>
      <w:bookmarkStart w:id="1891" w:name="_Toc114825432"/>
      <w:bookmarkStart w:id="1892" w:name="_Toc122089462"/>
      <w:bookmarkStart w:id="1893" w:name="_Toc129098583"/>
      <w:bookmarkStart w:id="1894" w:name="_Toc130830843"/>
      <w:r w:rsidRPr="00052626">
        <w:t>6.2.6.4</w:t>
      </w:r>
      <w:r w:rsidRPr="00052626">
        <w:tab/>
      </w:r>
      <w:r w:rsidRPr="00052626">
        <w:rPr>
          <w:lang w:eastAsia="zh-CN"/>
        </w:rPr>
        <w:t>Data types describing alternative data types or combinations of data types</w:t>
      </w:r>
      <w:bookmarkEnd w:id="1886"/>
      <w:bookmarkEnd w:id="1887"/>
      <w:bookmarkEnd w:id="1888"/>
      <w:bookmarkEnd w:id="1889"/>
      <w:bookmarkEnd w:id="1890"/>
      <w:bookmarkEnd w:id="1891"/>
      <w:bookmarkEnd w:id="1892"/>
      <w:bookmarkEnd w:id="1893"/>
      <w:bookmarkEnd w:id="1894"/>
    </w:p>
    <w:p w14:paraId="7363EE53" w14:textId="0ED5C178" w:rsidR="000012F2" w:rsidRPr="00052626" w:rsidRDefault="000012F2" w:rsidP="0053693A">
      <w:pPr>
        <w:pStyle w:val="Heading5"/>
      </w:pPr>
      <w:bookmarkStart w:id="1895" w:name="_Toc85877132"/>
      <w:bookmarkStart w:id="1896" w:name="_Toc88681587"/>
      <w:bookmarkStart w:id="1897" w:name="_Toc89678274"/>
      <w:bookmarkStart w:id="1898" w:name="_Toc98501365"/>
      <w:bookmarkStart w:id="1899" w:name="_Toc106634654"/>
      <w:bookmarkStart w:id="1900" w:name="_Toc114825433"/>
      <w:bookmarkStart w:id="1901" w:name="_Toc122089463"/>
      <w:bookmarkStart w:id="1902" w:name="_Toc129098584"/>
      <w:bookmarkStart w:id="1903" w:name="_Toc130830844"/>
      <w:r w:rsidRPr="00052626">
        <w:t>6.2.6.4.</w:t>
      </w:r>
      <w:r w:rsidR="009006BA">
        <w:t>1</w:t>
      </w:r>
      <w:r w:rsidRPr="00052626">
        <w:tab/>
        <w:t>Type: ExtMbsSession</w:t>
      </w:r>
      <w:bookmarkEnd w:id="1895"/>
      <w:bookmarkEnd w:id="1896"/>
      <w:bookmarkEnd w:id="1897"/>
      <w:bookmarkEnd w:id="1898"/>
      <w:bookmarkEnd w:id="1899"/>
      <w:bookmarkEnd w:id="1900"/>
      <w:bookmarkEnd w:id="1901"/>
      <w:bookmarkEnd w:id="1902"/>
      <w:bookmarkEnd w:id="1903"/>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1904" w:name="_Toc122089464"/>
      <w:bookmarkStart w:id="1905" w:name="_Toc129098585"/>
      <w:bookmarkStart w:id="1906" w:name="_Toc130830845"/>
      <w:r w:rsidRPr="00107262">
        <w:lastRenderedPageBreak/>
        <w:t>6.2.6.4.2</w:t>
      </w:r>
      <w:r w:rsidR="00A71B63" w:rsidRPr="00052626">
        <w:tab/>
        <w:t xml:space="preserve">Type: </w:t>
      </w:r>
      <w:r w:rsidR="00A71B63">
        <w:t>ExtProblemDetails</w:t>
      </w:r>
      <w:bookmarkEnd w:id="1904"/>
      <w:bookmarkEnd w:id="1905"/>
      <w:bookmarkEnd w:id="1906"/>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1907" w:name="_Toc85877133"/>
      <w:bookmarkStart w:id="1908" w:name="_Toc88681588"/>
      <w:bookmarkStart w:id="1909" w:name="_Toc89678275"/>
      <w:bookmarkStart w:id="1910" w:name="_Toc98501366"/>
      <w:bookmarkStart w:id="1911" w:name="_Toc106634655"/>
      <w:bookmarkStart w:id="1912" w:name="_Toc114825434"/>
      <w:bookmarkStart w:id="1913" w:name="_Toc122089465"/>
      <w:bookmarkStart w:id="1914" w:name="_Toc129098586"/>
      <w:bookmarkStart w:id="1915" w:name="_Toc81558646"/>
      <w:bookmarkStart w:id="1916" w:name="_Toc130830846"/>
      <w:bookmarkEnd w:id="1856"/>
      <w:r w:rsidRPr="00052626">
        <w:t>6.2.6.5</w:t>
      </w:r>
      <w:r w:rsidRPr="00052626">
        <w:tab/>
        <w:t>Binary data</w:t>
      </w:r>
      <w:bookmarkEnd w:id="1907"/>
      <w:bookmarkEnd w:id="1908"/>
      <w:bookmarkEnd w:id="1909"/>
      <w:bookmarkEnd w:id="1910"/>
      <w:bookmarkEnd w:id="1911"/>
      <w:bookmarkEnd w:id="1912"/>
      <w:bookmarkEnd w:id="1913"/>
      <w:bookmarkEnd w:id="1914"/>
      <w:bookmarkEnd w:id="1916"/>
    </w:p>
    <w:p w14:paraId="7739F540" w14:textId="77777777" w:rsidR="00402F07" w:rsidRDefault="00402F07" w:rsidP="0053693A">
      <w:pPr>
        <w:pStyle w:val="Heading5"/>
        <w:rPr>
          <w:lang w:val="en-US"/>
        </w:rPr>
      </w:pPr>
      <w:bookmarkStart w:id="1917" w:name="_Toc89035478"/>
      <w:bookmarkStart w:id="1918" w:name="_Toc89065276"/>
      <w:bookmarkStart w:id="1919" w:name="_Toc89180575"/>
      <w:bookmarkStart w:id="1920" w:name="_Toc90641783"/>
      <w:bookmarkStart w:id="1921" w:name="_Toc98501367"/>
      <w:bookmarkStart w:id="1922" w:name="_Toc106634656"/>
      <w:bookmarkStart w:id="1923" w:name="_Toc114825435"/>
      <w:bookmarkStart w:id="1924" w:name="_Toc122089466"/>
      <w:bookmarkStart w:id="1925" w:name="_Toc129098587"/>
      <w:bookmarkStart w:id="1926" w:name="_Toc130830847"/>
      <w:r>
        <w:rPr>
          <w:lang w:val="en-US"/>
        </w:rPr>
        <w:t>6.2.6.5.1</w:t>
      </w:r>
      <w:r>
        <w:rPr>
          <w:lang w:val="en-US"/>
        </w:rPr>
        <w:tab/>
        <w:t>Introduction</w:t>
      </w:r>
      <w:bookmarkEnd w:id="1917"/>
      <w:bookmarkEnd w:id="1918"/>
      <w:bookmarkEnd w:id="1919"/>
      <w:bookmarkEnd w:id="1920"/>
      <w:bookmarkEnd w:id="1921"/>
      <w:bookmarkEnd w:id="1922"/>
      <w:bookmarkEnd w:id="1923"/>
      <w:bookmarkEnd w:id="1924"/>
      <w:bookmarkEnd w:id="1925"/>
      <w:bookmarkEnd w:id="1926"/>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1927" w:name="_Toc89035480"/>
      <w:bookmarkStart w:id="1928" w:name="_Toc89065278"/>
      <w:bookmarkStart w:id="1929" w:name="_Toc89180577"/>
      <w:bookmarkStart w:id="1930" w:name="_Toc90641785"/>
      <w:bookmarkStart w:id="1931" w:name="_Toc106634657"/>
      <w:bookmarkStart w:id="1932" w:name="_Toc114825436"/>
      <w:bookmarkStart w:id="1933" w:name="_Toc122089467"/>
      <w:bookmarkStart w:id="1934" w:name="_Toc129098588"/>
      <w:bookmarkStart w:id="1935" w:name="_Toc130830848"/>
      <w:r>
        <w:t>6.2.6</w:t>
      </w:r>
      <w:r w:rsidRPr="003B2883">
        <w:t>.</w:t>
      </w:r>
      <w:r>
        <w:t>5</w:t>
      </w:r>
      <w:r w:rsidRPr="003B2883">
        <w:t>.</w:t>
      </w:r>
      <w:r>
        <w:t>2</w:t>
      </w:r>
      <w:r w:rsidRPr="003B2883">
        <w:tab/>
      </w:r>
      <w:r w:rsidR="00082770">
        <w:t>N2 MBS Session Management Information</w:t>
      </w:r>
      <w:bookmarkEnd w:id="1927"/>
      <w:bookmarkEnd w:id="1928"/>
      <w:bookmarkEnd w:id="1929"/>
      <w:bookmarkEnd w:id="1930"/>
      <w:bookmarkEnd w:id="1931"/>
      <w:bookmarkEnd w:id="1932"/>
      <w:bookmarkEnd w:id="1933"/>
      <w:bookmarkEnd w:id="1934"/>
      <w:bookmarkEnd w:id="1935"/>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1936" w:name="_Toc89035481"/>
      <w:bookmarkStart w:id="1937" w:name="_Toc89065279"/>
      <w:bookmarkStart w:id="1938" w:name="_Toc89180578"/>
      <w:bookmarkStart w:id="1939" w:name="_Toc90641786"/>
      <w:bookmarkStart w:id="1940" w:name="_Toc106634658"/>
      <w:bookmarkStart w:id="1941" w:name="_Toc114825437"/>
      <w:bookmarkStart w:id="1942" w:name="_Toc122089468"/>
      <w:bookmarkStart w:id="1943" w:name="_Toc129098589"/>
      <w:bookmarkStart w:id="1944" w:name="_Toc130830849"/>
      <w:r>
        <w:t>6.2.6</w:t>
      </w:r>
      <w:r w:rsidRPr="003B2883">
        <w:t>.</w:t>
      </w:r>
      <w:r>
        <w:t>5</w:t>
      </w:r>
      <w:r w:rsidRPr="003B2883">
        <w:t>.3</w:t>
      </w:r>
      <w:r w:rsidRPr="003B2883">
        <w:tab/>
      </w:r>
      <w:r w:rsidR="00C24D5F">
        <w:t>Void</w:t>
      </w:r>
      <w:bookmarkEnd w:id="1936"/>
      <w:bookmarkEnd w:id="1937"/>
      <w:bookmarkEnd w:id="1938"/>
      <w:bookmarkEnd w:id="1939"/>
      <w:bookmarkEnd w:id="1940"/>
      <w:bookmarkEnd w:id="1941"/>
      <w:bookmarkEnd w:id="1942"/>
      <w:bookmarkEnd w:id="1943"/>
      <w:bookmarkEnd w:id="1944"/>
    </w:p>
    <w:p w14:paraId="525D944E" w14:textId="484F9DD1" w:rsidR="00170139" w:rsidRPr="00052626" w:rsidRDefault="00170139" w:rsidP="0053693A">
      <w:pPr>
        <w:pStyle w:val="Heading3"/>
      </w:pPr>
      <w:bookmarkStart w:id="1945" w:name="_Toc85877134"/>
      <w:bookmarkStart w:id="1946" w:name="_Toc88681589"/>
      <w:bookmarkStart w:id="1947" w:name="_Toc89678276"/>
      <w:bookmarkStart w:id="1948" w:name="_Toc98501368"/>
      <w:bookmarkStart w:id="1949" w:name="_Toc106634659"/>
      <w:bookmarkStart w:id="1950" w:name="_Toc114825438"/>
      <w:bookmarkStart w:id="1951" w:name="_Toc122089469"/>
      <w:bookmarkStart w:id="1952" w:name="_Toc129098590"/>
      <w:bookmarkStart w:id="1953" w:name="_Toc129166805"/>
      <w:bookmarkStart w:id="1954" w:name="_Toc130830850"/>
      <w:r w:rsidRPr="00052626">
        <w:t>6.2.7</w:t>
      </w:r>
      <w:r w:rsidRPr="00052626">
        <w:tab/>
        <w:t>Error Handling</w:t>
      </w:r>
      <w:bookmarkEnd w:id="1915"/>
      <w:bookmarkEnd w:id="1945"/>
      <w:bookmarkEnd w:id="1946"/>
      <w:bookmarkEnd w:id="1947"/>
      <w:bookmarkEnd w:id="1948"/>
      <w:bookmarkEnd w:id="1949"/>
      <w:bookmarkEnd w:id="1950"/>
      <w:bookmarkEnd w:id="1951"/>
      <w:bookmarkEnd w:id="1952"/>
      <w:bookmarkEnd w:id="1953"/>
      <w:bookmarkEnd w:id="1954"/>
    </w:p>
    <w:p w14:paraId="47590D73" w14:textId="6C038F41" w:rsidR="00170139" w:rsidRPr="00052626" w:rsidRDefault="00170139" w:rsidP="0053693A">
      <w:pPr>
        <w:pStyle w:val="Heading4"/>
      </w:pPr>
      <w:bookmarkStart w:id="1955" w:name="_Toc81558647"/>
      <w:bookmarkStart w:id="1956" w:name="_Toc85877135"/>
      <w:bookmarkStart w:id="1957" w:name="_Toc88681590"/>
      <w:bookmarkStart w:id="1958" w:name="_Toc89678277"/>
      <w:bookmarkStart w:id="1959" w:name="_Toc98501369"/>
      <w:bookmarkStart w:id="1960" w:name="_Toc106634660"/>
      <w:bookmarkStart w:id="1961" w:name="_Toc114825439"/>
      <w:bookmarkStart w:id="1962" w:name="_Toc122089470"/>
      <w:bookmarkStart w:id="1963" w:name="_Toc129098591"/>
      <w:bookmarkStart w:id="1964" w:name="_Toc130830851"/>
      <w:r w:rsidRPr="00052626">
        <w:t>6.2.7.1</w:t>
      </w:r>
      <w:r w:rsidRPr="00052626">
        <w:tab/>
        <w:t>General</w:t>
      </w:r>
      <w:bookmarkEnd w:id="1955"/>
      <w:bookmarkEnd w:id="1956"/>
      <w:bookmarkEnd w:id="1957"/>
      <w:bookmarkEnd w:id="1958"/>
      <w:bookmarkEnd w:id="1959"/>
      <w:bookmarkEnd w:id="1960"/>
      <w:bookmarkEnd w:id="1961"/>
      <w:bookmarkEnd w:id="1962"/>
      <w:bookmarkEnd w:id="1963"/>
      <w:bookmarkEnd w:id="1964"/>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1965" w:name="_Toc81558648"/>
      <w:bookmarkStart w:id="1966" w:name="_Toc85877136"/>
      <w:bookmarkStart w:id="1967" w:name="_Toc88681591"/>
      <w:bookmarkStart w:id="1968" w:name="_Toc89678278"/>
      <w:bookmarkStart w:id="1969" w:name="_Toc98501370"/>
      <w:bookmarkStart w:id="1970" w:name="_Toc106634661"/>
      <w:bookmarkStart w:id="1971" w:name="_Toc114825440"/>
      <w:bookmarkStart w:id="1972" w:name="_Toc122089471"/>
      <w:bookmarkStart w:id="1973" w:name="_Toc129098592"/>
      <w:bookmarkStart w:id="1974" w:name="_Toc130830852"/>
      <w:r w:rsidRPr="00052626">
        <w:lastRenderedPageBreak/>
        <w:t>6.2.7.2</w:t>
      </w:r>
      <w:r w:rsidRPr="00052626">
        <w:tab/>
        <w:t>Protocol Errors</w:t>
      </w:r>
      <w:bookmarkEnd w:id="1965"/>
      <w:bookmarkEnd w:id="1966"/>
      <w:bookmarkEnd w:id="1967"/>
      <w:bookmarkEnd w:id="1968"/>
      <w:bookmarkEnd w:id="1969"/>
      <w:bookmarkEnd w:id="1970"/>
      <w:bookmarkEnd w:id="1971"/>
      <w:bookmarkEnd w:id="1972"/>
      <w:bookmarkEnd w:id="1973"/>
      <w:bookmarkEnd w:id="1974"/>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1975" w:name="_Toc81558649"/>
      <w:bookmarkStart w:id="1976" w:name="_Toc85877137"/>
      <w:bookmarkStart w:id="1977" w:name="_Toc88681592"/>
      <w:bookmarkStart w:id="1978" w:name="_Toc89678279"/>
      <w:bookmarkStart w:id="1979" w:name="_Toc98501371"/>
      <w:bookmarkStart w:id="1980" w:name="_Toc106634662"/>
      <w:bookmarkStart w:id="1981" w:name="_Toc114825441"/>
      <w:bookmarkStart w:id="1982" w:name="_Toc122089472"/>
      <w:bookmarkStart w:id="1983" w:name="_Toc129098593"/>
      <w:bookmarkStart w:id="1984" w:name="_Toc130830853"/>
      <w:r w:rsidRPr="00052626">
        <w:t>6.2.7.3</w:t>
      </w:r>
      <w:r w:rsidRPr="00052626">
        <w:tab/>
        <w:t>Application Errors</w:t>
      </w:r>
      <w:bookmarkEnd w:id="1975"/>
      <w:bookmarkEnd w:id="1976"/>
      <w:bookmarkEnd w:id="1977"/>
      <w:bookmarkEnd w:id="1978"/>
      <w:bookmarkEnd w:id="1979"/>
      <w:bookmarkEnd w:id="1980"/>
      <w:bookmarkEnd w:id="1981"/>
      <w:bookmarkEnd w:id="1982"/>
      <w:bookmarkEnd w:id="1983"/>
      <w:bookmarkEnd w:id="1984"/>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4FD0EE5A" w14:textId="727201F9" w:rsidR="00A71B63" w:rsidRPr="00052626"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340DA9" w:rsidR="00A71B63" w:rsidRPr="00052626" w:rsidRDefault="00A71B63" w:rsidP="00A71B63">
            <w:pPr>
              <w:pStyle w:val="TAL"/>
              <w:rPr>
                <w:rFonts w:cs="Arial"/>
                <w:szCs w:val="18"/>
              </w:rPr>
            </w:pPr>
            <w:r>
              <w:t>This error indicates an unsuccessful of MBS session</w:t>
            </w:r>
            <w:r>
              <w:rPr>
                <w:rFonts w:hint="eastAsia"/>
                <w:lang w:eastAsia="zh-CN"/>
              </w:rPr>
              <w:t xml:space="preserve"> </w:t>
            </w:r>
            <w:r>
              <w:t>update, if the requested MBS service area  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1985" w:name="_Toc81558650"/>
      <w:bookmarkStart w:id="1986" w:name="_Toc85877138"/>
      <w:bookmarkStart w:id="1987" w:name="_Toc88681593"/>
      <w:bookmarkStart w:id="1988" w:name="_Toc89678280"/>
      <w:bookmarkStart w:id="1989" w:name="_Toc98501372"/>
      <w:bookmarkStart w:id="1990" w:name="_Toc106634663"/>
      <w:bookmarkStart w:id="1991" w:name="_Toc114825442"/>
      <w:bookmarkStart w:id="1992" w:name="_Toc122089473"/>
      <w:bookmarkStart w:id="1993" w:name="_Toc129098594"/>
      <w:bookmarkStart w:id="1994" w:name="_Toc129166806"/>
      <w:bookmarkStart w:id="1995" w:name="_Toc130830854"/>
      <w:r w:rsidRPr="00052626">
        <w:t>6.2.8</w:t>
      </w:r>
      <w:r w:rsidRPr="00052626">
        <w:rPr>
          <w:lang w:eastAsia="zh-CN"/>
        </w:rPr>
        <w:tab/>
        <w:t>Feature negotiation</w:t>
      </w:r>
      <w:bookmarkEnd w:id="1985"/>
      <w:bookmarkEnd w:id="1986"/>
      <w:bookmarkEnd w:id="1987"/>
      <w:bookmarkEnd w:id="1988"/>
      <w:bookmarkEnd w:id="1989"/>
      <w:bookmarkEnd w:id="1990"/>
      <w:bookmarkEnd w:id="1991"/>
      <w:bookmarkEnd w:id="1992"/>
      <w:bookmarkEnd w:id="1993"/>
      <w:bookmarkEnd w:id="1994"/>
      <w:bookmarkEnd w:id="1995"/>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1996" w:name="_Toc81558651"/>
      <w:bookmarkStart w:id="1997" w:name="_Toc85877139"/>
      <w:bookmarkStart w:id="1998" w:name="_Toc88681594"/>
      <w:bookmarkStart w:id="1999" w:name="_Toc89678281"/>
    </w:p>
    <w:p w14:paraId="0F090B4F" w14:textId="60BE7BC7" w:rsidR="00170139" w:rsidRPr="00052626" w:rsidRDefault="00170139" w:rsidP="0053693A">
      <w:pPr>
        <w:pStyle w:val="Heading3"/>
      </w:pPr>
      <w:bookmarkStart w:id="2000" w:name="_Toc98501373"/>
      <w:bookmarkStart w:id="2001" w:name="_Toc106634664"/>
      <w:bookmarkStart w:id="2002" w:name="_Toc114825443"/>
      <w:bookmarkStart w:id="2003" w:name="_Toc122089474"/>
      <w:bookmarkStart w:id="2004" w:name="_Toc129098595"/>
      <w:bookmarkStart w:id="2005" w:name="_Toc129166807"/>
      <w:bookmarkStart w:id="2006" w:name="_Toc130830855"/>
      <w:r w:rsidRPr="00052626">
        <w:t>6.2.9</w:t>
      </w:r>
      <w:r w:rsidRPr="00052626">
        <w:tab/>
        <w:t>Security</w:t>
      </w:r>
      <w:bookmarkEnd w:id="1996"/>
      <w:bookmarkEnd w:id="1997"/>
      <w:bookmarkEnd w:id="1998"/>
      <w:bookmarkEnd w:id="1999"/>
      <w:bookmarkEnd w:id="2000"/>
      <w:bookmarkEnd w:id="2001"/>
      <w:bookmarkEnd w:id="2002"/>
      <w:bookmarkEnd w:id="2003"/>
      <w:bookmarkEnd w:id="2004"/>
      <w:bookmarkEnd w:id="2005"/>
      <w:bookmarkEnd w:id="2006"/>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41113B">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41113B">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41113B">
            <w:pPr>
              <w:pStyle w:val="TAH"/>
            </w:pPr>
            <w:r>
              <w:t>Description</w:t>
            </w:r>
          </w:p>
        </w:tc>
      </w:tr>
      <w:tr w:rsidR="00E53787" w14:paraId="2D6812D9" w14:textId="77777777" w:rsidTr="0041113B">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41113B">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41113B">
            <w:pPr>
              <w:pStyle w:val="TAL"/>
            </w:pPr>
            <w:r>
              <w:t>Access to the Nmbsmf_MBSSession API</w:t>
            </w:r>
          </w:p>
        </w:tc>
      </w:tr>
      <w:tr w:rsidR="00E53787" w14:paraId="1BBA4E1D" w14:textId="77777777" w:rsidTr="0041113B">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41113B">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41113B">
            <w:pPr>
              <w:pStyle w:val="TAL"/>
            </w:pPr>
            <w:r>
              <w:t>Access to service operations applying to MBS session resources, i.e. Create, Update, Delete, StatusSubscribe, StatusUnsubscribe</w:t>
            </w:r>
          </w:p>
        </w:tc>
      </w:tr>
      <w:tr w:rsidR="00E53787" w14:paraId="185C2A36" w14:textId="77777777" w:rsidTr="0041113B">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41113B">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41113B">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007" w:name="_Toc81558652"/>
      <w:bookmarkStart w:id="2008" w:name="_Toc85877140"/>
      <w:bookmarkStart w:id="2009" w:name="_Toc88681595"/>
      <w:bookmarkStart w:id="2010" w:name="_Toc89678282"/>
      <w:bookmarkStart w:id="2011" w:name="_Toc98501374"/>
      <w:bookmarkStart w:id="2012" w:name="_Toc106634665"/>
      <w:bookmarkStart w:id="2013" w:name="_Toc114825444"/>
      <w:bookmarkStart w:id="2014" w:name="_Toc122089475"/>
      <w:bookmarkStart w:id="2015" w:name="_Toc129098596"/>
      <w:bookmarkStart w:id="2016" w:name="_Toc129166808"/>
      <w:bookmarkStart w:id="2017" w:name="_Toc130830856"/>
      <w:r w:rsidRPr="00052626">
        <w:t>6.2.10</w:t>
      </w:r>
      <w:r w:rsidRPr="00052626">
        <w:tab/>
        <w:t>HTTP redirection</w:t>
      </w:r>
      <w:bookmarkEnd w:id="2007"/>
      <w:bookmarkEnd w:id="2008"/>
      <w:bookmarkEnd w:id="2009"/>
      <w:bookmarkEnd w:id="2010"/>
      <w:bookmarkEnd w:id="2011"/>
      <w:bookmarkEnd w:id="2012"/>
      <w:bookmarkEnd w:id="2013"/>
      <w:bookmarkEnd w:id="2014"/>
      <w:bookmarkEnd w:id="2015"/>
      <w:bookmarkEnd w:id="2016"/>
      <w:bookmarkEnd w:id="2017"/>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018" w:name="_Toc510696650"/>
      <w:bookmarkStart w:id="2019" w:name="_Toc35971450"/>
      <w:bookmarkStart w:id="2020" w:name="_Toc67903567"/>
      <w:bookmarkStart w:id="2021" w:name="_Toc76042780"/>
      <w:bookmarkStart w:id="2022" w:name="_Toc81558761"/>
      <w:bookmarkStart w:id="2023" w:name="_Toc85877141"/>
      <w:bookmarkStart w:id="2024" w:name="_Toc88681596"/>
      <w:bookmarkStart w:id="2025" w:name="_Toc89678283"/>
      <w:bookmarkStart w:id="2026" w:name="_Toc98501375"/>
      <w:bookmarkStart w:id="2027" w:name="_Toc106634666"/>
      <w:bookmarkStart w:id="2028" w:name="_Toc114825445"/>
      <w:bookmarkStart w:id="2029" w:name="_Toc122089476"/>
      <w:bookmarkStart w:id="2030" w:name="_Toc129098597"/>
      <w:bookmarkStart w:id="2031" w:name="_Toc510696652"/>
      <w:bookmarkStart w:id="2032" w:name="_Toc35971452"/>
      <w:bookmarkStart w:id="2033" w:name="_Toc130830857"/>
      <w:r w:rsidRPr="00052626">
        <w:t>Annex A (normative):</w:t>
      </w:r>
      <w:r w:rsidRPr="00052626">
        <w:br/>
        <w:t>OpenAPI specification</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3"/>
    </w:p>
    <w:p w14:paraId="7280472B" w14:textId="77777777" w:rsidR="00FE31DD" w:rsidRPr="00052626" w:rsidRDefault="00FE31DD" w:rsidP="001B636D">
      <w:pPr>
        <w:pStyle w:val="Heading1"/>
      </w:pPr>
      <w:bookmarkStart w:id="2034" w:name="_Toc510696651"/>
      <w:bookmarkStart w:id="2035" w:name="_Toc35971451"/>
      <w:bookmarkStart w:id="2036" w:name="_Toc67903568"/>
      <w:bookmarkStart w:id="2037" w:name="_Toc76042781"/>
      <w:bookmarkStart w:id="2038" w:name="_Toc81558762"/>
      <w:bookmarkStart w:id="2039" w:name="_Toc85877142"/>
      <w:bookmarkStart w:id="2040" w:name="_Toc88681597"/>
      <w:bookmarkStart w:id="2041" w:name="_Toc89678284"/>
      <w:bookmarkStart w:id="2042" w:name="_Toc98501376"/>
      <w:bookmarkStart w:id="2043" w:name="_Toc106634667"/>
      <w:bookmarkStart w:id="2044" w:name="_Toc114825446"/>
      <w:bookmarkStart w:id="2045" w:name="_Toc122089477"/>
      <w:bookmarkStart w:id="2046" w:name="_Toc129098598"/>
      <w:bookmarkStart w:id="2047" w:name="_Toc129166809"/>
      <w:bookmarkStart w:id="2048" w:name="_Toc67903569"/>
      <w:bookmarkStart w:id="2049" w:name="_Toc76042782"/>
      <w:bookmarkStart w:id="2050" w:name="_Toc81558763"/>
      <w:bookmarkStart w:id="2051" w:name="_Toc510696653"/>
      <w:bookmarkStart w:id="2052" w:name="_Toc130830858"/>
      <w:bookmarkEnd w:id="2031"/>
      <w:bookmarkEnd w:id="2032"/>
      <w:r w:rsidRPr="00052626">
        <w:t>A.1</w:t>
      </w:r>
      <w:r w:rsidRPr="00052626">
        <w:tab/>
        <w:t>General</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52"/>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lastRenderedPageBreak/>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053" w:name="_Toc85877143"/>
      <w:bookmarkStart w:id="2054" w:name="_Toc88681598"/>
      <w:bookmarkStart w:id="2055" w:name="_Toc89678285"/>
      <w:bookmarkStart w:id="2056" w:name="_Toc98501377"/>
      <w:bookmarkStart w:id="2057" w:name="_Toc106634668"/>
      <w:bookmarkStart w:id="2058" w:name="_Toc114825447"/>
      <w:bookmarkStart w:id="2059" w:name="_Toc122089478"/>
      <w:bookmarkStart w:id="2060" w:name="_Toc129098599"/>
      <w:bookmarkStart w:id="2061" w:name="_Toc129166810"/>
      <w:bookmarkStart w:id="2062" w:name="_Toc130830859"/>
      <w:r w:rsidRPr="00052626">
        <w:t>A.2</w:t>
      </w:r>
      <w:r w:rsidRPr="00052626">
        <w:tab/>
        <w:t>Nmbsmf_TMGI API</w:t>
      </w:r>
      <w:bookmarkEnd w:id="2048"/>
      <w:bookmarkEnd w:id="2049"/>
      <w:bookmarkEnd w:id="2050"/>
      <w:bookmarkEnd w:id="2053"/>
      <w:bookmarkEnd w:id="2054"/>
      <w:bookmarkEnd w:id="2055"/>
      <w:bookmarkEnd w:id="2056"/>
      <w:bookmarkEnd w:id="2057"/>
      <w:bookmarkEnd w:id="2058"/>
      <w:bookmarkEnd w:id="2059"/>
      <w:bookmarkEnd w:id="2060"/>
      <w:bookmarkEnd w:id="2061"/>
      <w:bookmarkEnd w:id="2062"/>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lastRenderedPageBreak/>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52626" w:rsidRDefault="00620C37" w:rsidP="00620C37">
      <w:pPr>
        <w:pStyle w:val="PL"/>
      </w:pPr>
      <w:r w:rsidRPr="00052626">
        <w:t xml:space="preserve">          type: integer</w:t>
      </w:r>
    </w:p>
    <w:p w14:paraId="38E62B8B" w14:textId="77777777" w:rsidR="00560294" w:rsidRDefault="00560294" w:rsidP="00560294">
      <w:pPr>
        <w:pStyle w:val="PL"/>
      </w:pPr>
      <w:r>
        <w:t xml:space="preserve">          minimum: 1</w:t>
      </w:r>
    </w:p>
    <w:p w14:paraId="712143AB" w14:textId="77777777" w:rsidR="00560294" w:rsidRDefault="00560294" w:rsidP="00560294">
      <w:pPr>
        <w:pStyle w:val="PL"/>
      </w:pPr>
      <w:r>
        <w:lastRenderedPageBreak/>
        <w:t xml:space="preserve">          maximum: 255</w:t>
      </w:r>
    </w:p>
    <w:p w14:paraId="6855326A" w14:textId="77777777" w:rsidR="00620C37" w:rsidRPr="00052626" w:rsidRDefault="00620C37" w:rsidP="00620C37">
      <w:pPr>
        <w:pStyle w:val="PL"/>
      </w:pPr>
      <w:r w:rsidRPr="00052626">
        <w:t xml:space="preserve">        tmgiList:</w:t>
      </w:r>
    </w:p>
    <w:p w14:paraId="277BFA5B" w14:textId="77777777" w:rsidR="00620C37" w:rsidRPr="00052626" w:rsidRDefault="00620C37" w:rsidP="00620C37">
      <w:pPr>
        <w:pStyle w:val="PL"/>
      </w:pPr>
      <w:r w:rsidRPr="00052626">
        <w:t xml:space="preserve">          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063" w:name="_Toc35971453"/>
      <w:bookmarkStart w:id="2064" w:name="_Toc67903570"/>
      <w:bookmarkStart w:id="2065" w:name="_Toc77761110"/>
      <w:bookmarkStart w:id="2066" w:name="_Toc81558764"/>
      <w:bookmarkStart w:id="2067" w:name="_Toc85877144"/>
      <w:bookmarkStart w:id="2068" w:name="_Toc88681599"/>
      <w:bookmarkStart w:id="2069" w:name="_Toc89678286"/>
      <w:bookmarkStart w:id="2070" w:name="_Toc98501378"/>
      <w:bookmarkStart w:id="2071" w:name="_Toc106634669"/>
      <w:bookmarkStart w:id="2072" w:name="_Toc114825448"/>
      <w:bookmarkStart w:id="2073" w:name="_Toc122089479"/>
      <w:bookmarkStart w:id="2074" w:name="_Toc129098600"/>
      <w:bookmarkStart w:id="2075" w:name="_Toc129166811"/>
      <w:bookmarkStart w:id="2076" w:name="_Hlk129103779"/>
      <w:bookmarkStart w:id="2077" w:name="_Toc130830860"/>
      <w:bookmarkEnd w:id="2051"/>
      <w:r w:rsidRPr="00052626">
        <w:t>A.3</w:t>
      </w:r>
      <w:r w:rsidRPr="00052626">
        <w:tab/>
        <w:t>Nmbsmf_MBSSession API</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7"/>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1A9E48AA" w:rsidR="000012F2" w:rsidRPr="00052626" w:rsidRDefault="000012F2" w:rsidP="000012F2">
      <w:pPr>
        <w:pStyle w:val="PL"/>
      </w:pPr>
      <w:r w:rsidRPr="00052626">
        <w:t xml:space="preserve">  version: 1.</w:t>
      </w:r>
      <w:r w:rsidR="005B2EEF">
        <w:t>2</w:t>
      </w:r>
      <w:r w:rsidRPr="00052626">
        <w:t>.</w:t>
      </w:r>
      <w:r w:rsidR="005B2EEF">
        <w:t>0</w:t>
      </w:r>
      <w:r w:rsidR="00B818BB">
        <w:t>-alpha.1</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455672D5" w:rsidR="000012F2" w:rsidRPr="00052626" w:rsidRDefault="000012F2" w:rsidP="000012F2">
      <w:pPr>
        <w:pStyle w:val="PL"/>
      </w:pPr>
      <w:r w:rsidRPr="00052626">
        <w:t xml:space="preserve">    © 202</w:t>
      </w:r>
      <w:r w:rsidR="005B2EEF">
        <w:t>3</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6DF427CB" w:rsidR="00346B90" w:rsidRDefault="00346B90" w:rsidP="00346B90">
      <w:pPr>
        <w:pStyle w:val="PL"/>
      </w:pPr>
      <w:r>
        <w:t xml:space="preserve">    </w:t>
      </w:r>
      <w:r w:rsidR="000012F2" w:rsidRPr="00052626">
        <w:t>3GPP TS 29.532 V</w:t>
      </w:r>
      <w:r w:rsidR="00D476F8">
        <w:t>1</w:t>
      </w:r>
      <w:r w:rsidR="005B2EEF">
        <w:t>8</w:t>
      </w:r>
      <w:r w:rsidR="000012F2" w:rsidRPr="00052626">
        <w:t>.</w:t>
      </w:r>
      <w:r w:rsidR="005B2EEF">
        <w:t>0</w:t>
      </w:r>
      <w:r w:rsidR="000012F2" w:rsidRPr="00052626">
        <w:t>.0;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lastRenderedPageBreak/>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078"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078"/>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lastRenderedPageBreak/>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3582C77F" w:rsidR="00A11060" w:rsidRPr="00052626"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lastRenderedPageBreak/>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lastRenderedPageBreak/>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lastRenderedPageBreak/>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7777777" w:rsidR="00A63ED5" w:rsidRPr="00052626" w:rsidRDefault="00A63ED5" w:rsidP="00A63ED5">
      <w:pPr>
        <w:pStyle w:val="PL"/>
      </w:pPr>
      <w:r w:rsidRPr="00052626">
        <w:t xml:space="preserve">                  description: Content-Encoding, described in IETF RFC 7231</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77777777" w:rsidR="00A63ED5" w:rsidRPr="00052626" w:rsidRDefault="00A63ED5" w:rsidP="00A63ED5">
      <w:pPr>
        <w:pStyle w:val="PL"/>
      </w:pPr>
      <w:r w:rsidRPr="00052626">
        <w:t xml:space="preserve">                description: Notification Payload</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77777777" w:rsidR="00A63ED5" w:rsidRPr="00052626" w:rsidRDefault="00A63ED5" w:rsidP="00A63ED5">
      <w:pPr>
        <w:pStyle w:val="PL"/>
      </w:pPr>
      <w:r w:rsidRPr="00052626">
        <w:t xml:space="preserve">                      description: Accept-Encoding, described in IETF RFC 7694</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lastRenderedPageBreak/>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lastRenderedPageBreak/>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lastRenderedPageBreak/>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77777777" w:rsidR="0073285E" w:rsidRPr="00052626" w:rsidRDefault="0073285E" w:rsidP="0073285E">
      <w:pPr>
        <w:pStyle w:val="PL"/>
      </w:pPr>
      <w:r w:rsidRPr="00052626">
        <w:t xml:space="preserve">                  description: Content-Encoding, described in IETF RFC 7231</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77777777" w:rsidR="0073285E" w:rsidRPr="00052626" w:rsidRDefault="0073285E" w:rsidP="0073285E">
      <w:pPr>
        <w:pStyle w:val="PL"/>
      </w:pPr>
      <w:r w:rsidRPr="00052626">
        <w:t xml:space="preserve">                description: Notification Payload</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77777777" w:rsidR="0073285E" w:rsidRPr="00052626" w:rsidRDefault="0073285E" w:rsidP="0073285E">
      <w:pPr>
        <w:pStyle w:val="PL"/>
      </w:pPr>
      <w:r w:rsidRPr="00052626">
        <w:t xml:space="preserve">                      description: Accept-Encoding, described in IETF RFC 7694</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lastRenderedPageBreak/>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lastRenderedPageBreak/>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77777777" w:rsidR="000012F2" w:rsidRPr="00052626" w:rsidRDefault="000012F2" w:rsidP="000012F2">
      <w:pPr>
        <w:pStyle w:val="PL"/>
      </w:pPr>
      <w:r w:rsidRPr="00052626">
        <w:t xml:space="preserve">          $ref: '#/components/schemas/ExtMbsSession'</w:t>
      </w:r>
    </w:p>
    <w:p w14:paraId="4E5D95FE" w14:textId="77777777"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77777777" w:rsidR="00256FA3" w:rsidRDefault="003D3154" w:rsidP="00256FA3">
      <w:pPr>
        <w:pStyle w:val="PL"/>
      </w:pPr>
      <w:r w:rsidRPr="00052626">
        <w:t xml:space="preserve">          $ref: 'TS29571_CommonData.yaml#/components/schemas/</w:t>
      </w:r>
      <w:r>
        <w:t>MbsSessionEventReportList</w:t>
      </w:r>
      <w:r w:rsidRPr="00052626">
        <w:t>'</w:t>
      </w: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5E8FF109" w14:textId="77777777" w:rsidR="008C6C59" w:rsidRPr="00F11966" w:rsidRDefault="008C6C59" w:rsidP="008C6C59">
      <w:pPr>
        <w:pStyle w:val="PL"/>
        <w:rPr>
          <w:lang w:val="en-US"/>
        </w:rPr>
      </w:pPr>
      <w:r w:rsidRPr="00F11966">
        <w:rPr>
          <w:lang w:val="en-US" w:eastAsia="zh-CN"/>
        </w:rPr>
        <w:t xml:space="preserve">          default: false</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lastRenderedPageBreak/>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lastRenderedPageBreak/>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lastRenderedPageBreak/>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1DA81CB7" w14:textId="77777777" w:rsidR="001D2B08" w:rsidRPr="002E5CBA" w:rsidRDefault="001D2B08" w:rsidP="001D2B08">
      <w:pPr>
        <w:pStyle w:val="PL"/>
        <w:rPr>
          <w:lang w:val="en-US"/>
        </w:rPr>
      </w:pPr>
      <w:r w:rsidRPr="002E5CBA">
        <w:rPr>
          <w:lang w:val="en-US"/>
        </w:rPr>
        <w:t xml:space="preserve">          $ref: </w:t>
      </w:r>
      <w:r>
        <w:t>'TS29537_Npcf_MBSPolicyAuthorization.yaml</w:t>
      </w:r>
      <w:r w:rsidRPr="00B51CAE">
        <w:t>#/components/schemas/</w:t>
      </w:r>
      <w:r>
        <w:t>AcceptableMbsServInfo'</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lastRenderedPageBreak/>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079"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080" w:name="historyclause"/>
      <w:bookmarkEnd w:id="2076"/>
      <w:bookmarkEnd w:id="2079"/>
      <w:r w:rsidRPr="00052626">
        <w:br w:type="page"/>
      </w:r>
      <w:bookmarkStart w:id="2081" w:name="_Toc2086459"/>
      <w:bookmarkStart w:id="2082" w:name="_Toc67903575"/>
      <w:bookmarkStart w:id="2083" w:name="_Toc81558771"/>
      <w:bookmarkStart w:id="2084" w:name="_Toc85877149"/>
      <w:bookmarkStart w:id="2085" w:name="_Toc88681604"/>
      <w:bookmarkStart w:id="2086" w:name="_Toc89678291"/>
      <w:bookmarkStart w:id="2087" w:name="_Toc98501379"/>
      <w:bookmarkStart w:id="2088" w:name="_Toc106634670"/>
      <w:bookmarkStart w:id="2089" w:name="_Toc114825449"/>
      <w:bookmarkStart w:id="2090" w:name="_Toc122089480"/>
      <w:bookmarkStart w:id="2091" w:name="_Toc129098601"/>
      <w:bookmarkStart w:id="2092" w:name="_Toc130830861"/>
      <w:bookmarkEnd w:id="2080"/>
      <w:r w:rsidR="003446B6" w:rsidRPr="00052626">
        <w:lastRenderedPageBreak/>
        <w:t xml:space="preserve">Annex </w:t>
      </w:r>
      <w:r w:rsidR="00D704F4">
        <w:t>B</w:t>
      </w:r>
      <w:r w:rsidR="003446B6" w:rsidRPr="00052626">
        <w:t xml:space="preserve"> (informative):</w:t>
      </w:r>
      <w:r w:rsidR="003446B6" w:rsidRPr="00052626">
        <w:br/>
        <w:t>Change history</w:t>
      </w:r>
      <w:bookmarkEnd w:id="2081"/>
      <w:bookmarkEnd w:id="2082"/>
      <w:bookmarkEnd w:id="2083"/>
      <w:bookmarkEnd w:id="2084"/>
      <w:bookmarkEnd w:id="2085"/>
      <w:bookmarkEnd w:id="2086"/>
      <w:bookmarkEnd w:id="2087"/>
      <w:bookmarkEnd w:id="2088"/>
      <w:bookmarkEnd w:id="2089"/>
      <w:bookmarkEnd w:id="2090"/>
      <w:bookmarkEnd w:id="2091"/>
      <w:bookmarkEnd w:id="2092"/>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273E91"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6898BB51" w:rsidR="00273E91" w:rsidRPr="00DC0B6E" w:rsidRDefault="00273E91" w:rsidP="004B0280">
            <w:pPr>
              <w:pStyle w:val="TAC"/>
              <w:rPr>
                <w:rFonts w:cs="Arial"/>
                <w:sz w:val="16"/>
                <w:szCs w:val="16"/>
              </w:rPr>
            </w:pPr>
            <w:r w:rsidRPr="00DC0B6E">
              <w:rPr>
                <w:rFonts w:cs="Arial"/>
                <w:sz w:val="16"/>
                <w:szCs w:val="16"/>
              </w:rPr>
              <w:t>C4-222082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273E91" w:rsidRPr="00B524A0" w:rsidRDefault="00273E91" w:rsidP="004B028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273E91" w:rsidRPr="00B524A0" w:rsidRDefault="00273E91" w:rsidP="00273E91">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1841F41" w:rsidR="00273E91" w:rsidRPr="00B524A0" w:rsidRDefault="00273E91" w:rsidP="004B0280">
            <w:pPr>
              <w:pStyle w:val="TAC"/>
              <w:rPr>
                <w:rFonts w:cs="Arial"/>
                <w:sz w:val="16"/>
                <w:szCs w:val="16"/>
              </w:rPr>
            </w:pPr>
            <w:r w:rsidRPr="00B524A0">
              <w:rPr>
                <w:rFonts w:cs="Arial"/>
                <w:sz w:val="16"/>
                <w:szCs w:val="16"/>
              </w:rPr>
              <w:t>C4-222108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273E91" w:rsidRPr="00B524A0" w:rsidRDefault="00273E91" w:rsidP="004B028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273E91" w:rsidRPr="00B524A0" w:rsidRDefault="00273E91" w:rsidP="00273E91">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475301BA" w:rsidR="00273E91" w:rsidRPr="00B524A0" w:rsidRDefault="00273E91" w:rsidP="004B0280">
            <w:pPr>
              <w:pStyle w:val="TAC"/>
              <w:rPr>
                <w:rFonts w:cs="Arial"/>
                <w:sz w:val="16"/>
                <w:szCs w:val="16"/>
              </w:rPr>
            </w:pPr>
            <w:r w:rsidRPr="00B524A0">
              <w:rPr>
                <w:rFonts w:cs="Arial"/>
                <w:sz w:val="16"/>
                <w:szCs w:val="16"/>
              </w:rPr>
              <w:t>C4-222114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273E91" w:rsidRPr="00B524A0" w:rsidRDefault="00273E91" w:rsidP="004B028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273E91" w:rsidRPr="00B524A0" w:rsidRDefault="00273E91" w:rsidP="00273E91">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4DBCB841" w:rsidR="00273E91" w:rsidRPr="00B524A0" w:rsidRDefault="00273E91" w:rsidP="004B0280">
            <w:pPr>
              <w:pStyle w:val="TAC"/>
              <w:rPr>
                <w:rFonts w:cs="Arial"/>
                <w:sz w:val="16"/>
                <w:szCs w:val="16"/>
              </w:rPr>
            </w:pPr>
            <w:r w:rsidRPr="00B524A0">
              <w:rPr>
                <w:rFonts w:cs="Arial"/>
                <w:sz w:val="16"/>
                <w:szCs w:val="16"/>
              </w:rPr>
              <w:t>C4-222115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273E91" w:rsidRPr="00B524A0" w:rsidRDefault="00273E91" w:rsidP="004B028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273E91" w:rsidRPr="00B524A0" w:rsidRDefault="00273E91" w:rsidP="00273E91">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0A41DB9C" w:rsidR="00273E91" w:rsidRPr="00B524A0" w:rsidRDefault="00273E91" w:rsidP="004B0280">
            <w:pPr>
              <w:pStyle w:val="TAC"/>
              <w:rPr>
                <w:rFonts w:cs="Arial"/>
                <w:sz w:val="16"/>
                <w:szCs w:val="16"/>
              </w:rPr>
            </w:pPr>
            <w:r w:rsidRPr="00B524A0">
              <w:rPr>
                <w:rFonts w:cs="Arial"/>
                <w:sz w:val="16"/>
                <w:szCs w:val="16"/>
              </w:rPr>
              <w:t>C4-222119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273E91" w:rsidRPr="00B524A0" w:rsidRDefault="00273E91" w:rsidP="004B028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273E91" w:rsidRPr="00B524A0" w:rsidRDefault="00273E91" w:rsidP="00273E91">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10A7DDA5" w:rsidR="00273E91" w:rsidRPr="00B524A0" w:rsidRDefault="00273E91" w:rsidP="004B0280">
            <w:pPr>
              <w:pStyle w:val="TAC"/>
              <w:rPr>
                <w:rFonts w:cs="Arial"/>
                <w:sz w:val="16"/>
                <w:szCs w:val="16"/>
              </w:rPr>
            </w:pPr>
            <w:r w:rsidRPr="00B524A0">
              <w:rPr>
                <w:rFonts w:cs="Arial"/>
                <w:sz w:val="16"/>
                <w:szCs w:val="16"/>
              </w:rPr>
              <w:t>C4-222124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273E91" w:rsidRPr="00B524A0" w:rsidRDefault="00273E91" w:rsidP="004B028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273E91" w:rsidRPr="00B524A0" w:rsidRDefault="00273E91" w:rsidP="00273E91">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4923B184" w:rsidR="00273E91" w:rsidRPr="00DC0B6E" w:rsidRDefault="00273E91" w:rsidP="004B0280">
            <w:pPr>
              <w:pStyle w:val="TAC"/>
              <w:rPr>
                <w:rFonts w:cs="Arial"/>
                <w:sz w:val="16"/>
                <w:szCs w:val="16"/>
              </w:rPr>
            </w:pPr>
            <w:r w:rsidRPr="00DC0B6E">
              <w:rPr>
                <w:rFonts w:cs="Arial"/>
                <w:sz w:val="16"/>
                <w:szCs w:val="16"/>
              </w:rPr>
              <w:t>C4-222370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273E91" w:rsidRPr="00DC0B6E" w:rsidRDefault="00273E91" w:rsidP="004B028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273E91" w:rsidRPr="00B524A0"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273E91" w:rsidRPr="00B524A0" w:rsidRDefault="00273E91" w:rsidP="00273E91">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44ED590D" w:rsidR="00273E91" w:rsidRPr="00DC0B6E" w:rsidRDefault="00273E91" w:rsidP="004B0280">
            <w:pPr>
              <w:pStyle w:val="TAC"/>
              <w:rPr>
                <w:rFonts w:cs="Arial"/>
                <w:sz w:val="16"/>
                <w:szCs w:val="16"/>
              </w:rPr>
            </w:pPr>
            <w:r w:rsidRPr="00DC0B6E">
              <w:rPr>
                <w:rFonts w:cs="Arial"/>
                <w:sz w:val="16"/>
                <w:szCs w:val="16"/>
              </w:rPr>
              <w:t>C4-222430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273E91" w:rsidRPr="00DC0B6E" w:rsidRDefault="00273E91" w:rsidP="004B028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273E91" w:rsidRPr="00B524A0" w:rsidRDefault="00273E91" w:rsidP="00273E91">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1DFA03C0" w:rsidR="00273E91" w:rsidRPr="00DC0B6E" w:rsidRDefault="00273E91" w:rsidP="004B0280">
            <w:pPr>
              <w:pStyle w:val="TAC"/>
              <w:rPr>
                <w:rFonts w:cs="Arial"/>
                <w:sz w:val="16"/>
                <w:szCs w:val="16"/>
              </w:rPr>
            </w:pPr>
            <w:r w:rsidRPr="00DC0B6E">
              <w:rPr>
                <w:rFonts w:cs="Arial"/>
                <w:sz w:val="16"/>
                <w:szCs w:val="16"/>
              </w:rPr>
              <w:t>C4-222431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273E91" w:rsidRPr="00DC0B6E" w:rsidRDefault="00273E91" w:rsidP="004B028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273E91" w:rsidRPr="00B524A0" w:rsidRDefault="00273E91" w:rsidP="00273E91">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4113476F" w:rsidR="00273E91" w:rsidRPr="00DC0B6E" w:rsidRDefault="00273E91" w:rsidP="004B0280">
            <w:pPr>
              <w:pStyle w:val="TAC"/>
              <w:rPr>
                <w:rFonts w:cs="Arial"/>
                <w:sz w:val="16"/>
                <w:szCs w:val="16"/>
              </w:rPr>
            </w:pPr>
            <w:r w:rsidRPr="00DC0B6E">
              <w:rPr>
                <w:rFonts w:cs="Arial"/>
                <w:sz w:val="16"/>
                <w:szCs w:val="16"/>
              </w:rPr>
              <w:t>C4-</w:t>
            </w:r>
            <w:r w:rsidRPr="00273E91">
              <w:rPr>
                <w:rFonts w:cs="Arial"/>
                <w:sz w:val="16"/>
                <w:szCs w:val="16"/>
              </w:rPr>
              <w:t>222438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273E91" w:rsidRPr="00DC0B6E" w:rsidRDefault="00273E91" w:rsidP="004B028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273E91" w:rsidRPr="00DC0B6E"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273E91" w:rsidRPr="00B524A0" w:rsidRDefault="00273E91" w:rsidP="00273E91">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273E91" w:rsidRPr="00DC0B6E" w:rsidRDefault="00273E91" w:rsidP="00273E91">
            <w:pPr>
              <w:pStyle w:val="TAC"/>
              <w:rPr>
                <w:rFonts w:cs="Arial"/>
                <w:sz w:val="16"/>
                <w:szCs w:val="16"/>
              </w:rPr>
            </w:pPr>
            <w:r w:rsidRPr="00DC0B6E">
              <w:rPr>
                <w:rFonts w:cs="Arial"/>
                <w:sz w:val="16"/>
                <w:szCs w:val="16"/>
              </w:rPr>
              <w:t>17.1.0</w:t>
            </w:r>
          </w:p>
        </w:tc>
      </w:tr>
      <w:tr w:rsidR="0083006C"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0BE1D904" w:rsidR="0083006C" w:rsidRPr="00DC0B6E" w:rsidRDefault="0083006C" w:rsidP="0083006C">
            <w:pPr>
              <w:pStyle w:val="TAC"/>
              <w:rPr>
                <w:rFonts w:cs="Arial"/>
                <w:sz w:val="16"/>
                <w:szCs w:val="16"/>
              </w:rPr>
            </w:pPr>
            <w:r w:rsidRPr="00DC0B6E">
              <w:rPr>
                <w:rFonts w:cs="Arial"/>
                <w:sz w:val="16"/>
                <w:szCs w:val="16"/>
              </w:rPr>
              <w:t>C4-223107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83006C" w:rsidRPr="00273E91" w:rsidRDefault="0083006C" w:rsidP="0083006C">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83006C" w:rsidRPr="00273E91"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83006C" w:rsidRPr="00273E91" w:rsidRDefault="0083006C" w:rsidP="0083006C">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D0B8DF0" w:rsidR="0083006C" w:rsidRPr="00DC0B6E" w:rsidRDefault="0083006C" w:rsidP="0083006C">
            <w:pPr>
              <w:pStyle w:val="TAC"/>
              <w:rPr>
                <w:rFonts w:cs="Arial"/>
                <w:sz w:val="16"/>
                <w:szCs w:val="16"/>
              </w:rPr>
            </w:pPr>
            <w:r w:rsidRPr="00DC0B6E">
              <w:rPr>
                <w:rFonts w:cs="Arial"/>
                <w:sz w:val="16"/>
                <w:szCs w:val="16"/>
              </w:rPr>
              <w:t>C4-223110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83006C" w:rsidRPr="00273E91" w:rsidRDefault="0083006C" w:rsidP="0083006C">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75BD3E8A" w:rsidR="0083006C" w:rsidRPr="00273E91"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83006C" w:rsidRPr="00273E91" w:rsidRDefault="0083006C" w:rsidP="0083006C">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6F5114AA" w:rsidR="0083006C" w:rsidRPr="00DC0B6E" w:rsidRDefault="0083006C" w:rsidP="0083006C">
            <w:pPr>
              <w:pStyle w:val="TAC"/>
              <w:rPr>
                <w:rFonts w:cs="Arial"/>
                <w:sz w:val="16"/>
                <w:szCs w:val="16"/>
              </w:rPr>
            </w:pPr>
            <w:r w:rsidRPr="00DC0B6E">
              <w:rPr>
                <w:rFonts w:cs="Arial"/>
                <w:sz w:val="16"/>
                <w:szCs w:val="16"/>
              </w:rPr>
              <w:t>C4-223324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83006C" w:rsidRPr="00273E91" w:rsidRDefault="0083006C" w:rsidP="0083006C">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83006C" w:rsidRPr="004B0280" w:rsidRDefault="0083006C" w:rsidP="0083006C">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83006C" w:rsidRPr="00DC0B6E"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83006C" w:rsidRPr="00273E91" w:rsidRDefault="0083006C" w:rsidP="0083006C">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1492ADEE" w:rsidR="0083006C" w:rsidRPr="00DC0B6E" w:rsidRDefault="0083006C" w:rsidP="0083006C">
            <w:pPr>
              <w:pStyle w:val="TAC"/>
              <w:rPr>
                <w:rFonts w:cs="Arial"/>
                <w:sz w:val="16"/>
                <w:szCs w:val="16"/>
              </w:rPr>
            </w:pPr>
            <w:r w:rsidRPr="00DC0B6E">
              <w:rPr>
                <w:rFonts w:cs="Arial"/>
                <w:sz w:val="16"/>
                <w:szCs w:val="16"/>
              </w:rPr>
              <w:t>C4-223360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83006C" w:rsidRPr="00273E91" w:rsidRDefault="0083006C" w:rsidP="0083006C">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83006C" w:rsidRPr="00B524A0" w:rsidRDefault="0083006C" w:rsidP="0083006C">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5A2733CA" w:rsidR="0083006C" w:rsidRPr="00DC0B6E" w:rsidRDefault="0083006C" w:rsidP="0083006C">
            <w:pPr>
              <w:pStyle w:val="TAC"/>
              <w:rPr>
                <w:rFonts w:cs="Arial"/>
                <w:sz w:val="16"/>
                <w:szCs w:val="16"/>
              </w:rPr>
            </w:pPr>
            <w:r w:rsidRPr="00DC0B6E">
              <w:rPr>
                <w:rFonts w:cs="Arial"/>
                <w:sz w:val="16"/>
                <w:szCs w:val="16"/>
              </w:rPr>
              <w:t>C4-223364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83006C" w:rsidRPr="00273E91" w:rsidRDefault="0083006C" w:rsidP="0083006C">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83006C" w:rsidRPr="00B524A0" w:rsidRDefault="0083006C" w:rsidP="0083006C">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2CFAAC4B" w:rsidR="0083006C" w:rsidRPr="00DC0B6E" w:rsidRDefault="0083006C" w:rsidP="0083006C">
            <w:pPr>
              <w:pStyle w:val="TAC"/>
              <w:rPr>
                <w:rFonts w:cs="Arial"/>
                <w:sz w:val="16"/>
                <w:szCs w:val="16"/>
              </w:rPr>
            </w:pPr>
            <w:r w:rsidRPr="00DC0B6E">
              <w:rPr>
                <w:rFonts w:cs="Arial"/>
                <w:sz w:val="16"/>
                <w:szCs w:val="16"/>
              </w:rPr>
              <w:t>C4-223507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83006C" w:rsidRPr="00273E91" w:rsidRDefault="0083006C" w:rsidP="0083006C">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83006C" w:rsidRPr="00B524A0" w:rsidRDefault="0083006C" w:rsidP="0083006C">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27B07FE8" w:rsidR="0083006C" w:rsidRPr="00DC0B6E" w:rsidRDefault="0083006C" w:rsidP="0083006C">
            <w:pPr>
              <w:pStyle w:val="TAC"/>
              <w:rPr>
                <w:rFonts w:cs="Arial"/>
                <w:sz w:val="16"/>
                <w:szCs w:val="16"/>
              </w:rPr>
            </w:pPr>
            <w:r w:rsidRPr="00DC0B6E">
              <w:rPr>
                <w:rFonts w:cs="Arial"/>
                <w:sz w:val="16"/>
                <w:szCs w:val="16"/>
              </w:rPr>
              <w:t>C4-223508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83006C" w:rsidRPr="00273E91" w:rsidRDefault="0083006C" w:rsidP="0083006C">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83006C" w:rsidRPr="00B524A0" w:rsidRDefault="0083006C" w:rsidP="0083006C">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83006C" w:rsidRPr="00DC0B6E" w:rsidRDefault="0083006C" w:rsidP="0083006C">
            <w:pPr>
              <w:pStyle w:val="TAC"/>
              <w:rPr>
                <w:rFonts w:cs="Arial"/>
                <w:sz w:val="16"/>
                <w:szCs w:val="16"/>
              </w:rPr>
            </w:pPr>
            <w:r w:rsidRPr="00DC0B6E">
              <w:rPr>
                <w:rFonts w:cs="Arial"/>
                <w:sz w:val="16"/>
                <w:szCs w:val="16"/>
              </w:rPr>
              <w:t>17.1.0</w:t>
            </w:r>
          </w:p>
        </w:tc>
      </w:tr>
      <w:tr w:rsidR="00B127AD"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77777777" w:rsidR="00B127AD" w:rsidRPr="00B127AD" w:rsidRDefault="00B127AD" w:rsidP="005A5AED">
            <w:pPr>
              <w:pStyle w:val="TAC"/>
              <w:rPr>
                <w:rFonts w:cs="Arial"/>
                <w:sz w:val="16"/>
                <w:szCs w:val="16"/>
              </w:rPr>
            </w:pPr>
            <w:r w:rsidRPr="00B127AD">
              <w:rPr>
                <w:rFonts w:cs="Arial"/>
                <w:sz w:val="16"/>
                <w:szCs w:val="16"/>
              </w:rPr>
              <w:t>C4-224167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B127AD" w:rsidRPr="00B127AD" w:rsidRDefault="00B127AD" w:rsidP="005A5AED">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B127AD" w:rsidRPr="00B127AD" w:rsidRDefault="00B127AD" w:rsidP="005A5AED">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B127AD" w:rsidRPr="00B127AD" w:rsidRDefault="00B127AD" w:rsidP="005A5AED">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DB5D88"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DB5D88" w:rsidRPr="00B524A0" w:rsidRDefault="00DB5D88" w:rsidP="00850600">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DB5D88" w:rsidRPr="00DC0B6E" w:rsidRDefault="00DB5D88" w:rsidP="00850600">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77777777" w:rsidR="00DB5D88" w:rsidRPr="00B127AD" w:rsidRDefault="00DB5D88" w:rsidP="00850600">
            <w:pPr>
              <w:pStyle w:val="TAC"/>
              <w:rPr>
                <w:rFonts w:cs="Arial"/>
                <w:sz w:val="16"/>
                <w:szCs w:val="16"/>
              </w:rPr>
            </w:pPr>
            <w:r>
              <w:rPr>
                <w:rFonts w:cs="Arial"/>
                <w:sz w:val="16"/>
                <w:szCs w:val="16"/>
              </w:rPr>
              <w:t>C4-224512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DB5D88" w:rsidRPr="00B127AD" w:rsidRDefault="00DB5D88" w:rsidP="00850600">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DB5D88" w:rsidRPr="00B127AD" w:rsidRDefault="00DB5D88" w:rsidP="0085060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DB5D88" w:rsidRDefault="00DB5D88" w:rsidP="0085060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DB5D88" w:rsidRPr="00B127AD" w:rsidRDefault="00DB5D88" w:rsidP="00850600">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DB5D88" w:rsidRPr="00DC0B6E" w:rsidRDefault="00DB5D88" w:rsidP="00850600">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77777777" w:rsidR="00B127AD" w:rsidRPr="00B127AD" w:rsidRDefault="00B127AD" w:rsidP="005A5AED">
            <w:pPr>
              <w:pStyle w:val="TAC"/>
              <w:rPr>
                <w:rFonts w:cs="Arial"/>
                <w:sz w:val="16"/>
                <w:szCs w:val="16"/>
              </w:rPr>
            </w:pPr>
            <w:r w:rsidRPr="00B127AD">
              <w:rPr>
                <w:rFonts w:cs="Arial"/>
                <w:sz w:val="16"/>
                <w:szCs w:val="16"/>
              </w:rPr>
              <w:t>C4-224544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B127AD" w:rsidRPr="00B127AD" w:rsidRDefault="00B127AD" w:rsidP="005A5AED">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B127AD" w:rsidRPr="00B127AD" w:rsidRDefault="00B127AD" w:rsidP="005A5AED">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B127AD" w:rsidRPr="00B127AD" w:rsidRDefault="00B127AD" w:rsidP="005A5AED">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77777777" w:rsidR="00B127AD" w:rsidRPr="00B127AD" w:rsidRDefault="00B127AD" w:rsidP="005A5AED">
            <w:pPr>
              <w:pStyle w:val="TAC"/>
              <w:rPr>
                <w:rFonts w:cs="Arial"/>
                <w:sz w:val="16"/>
                <w:szCs w:val="16"/>
              </w:rPr>
            </w:pPr>
            <w:r w:rsidRPr="00B127AD">
              <w:rPr>
                <w:rFonts w:cs="Arial"/>
                <w:sz w:val="16"/>
                <w:szCs w:val="16"/>
              </w:rPr>
              <w:t>C4-224545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B127AD" w:rsidRPr="00B127AD" w:rsidRDefault="00B127AD" w:rsidP="005A5AED">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B127AD" w:rsidRPr="00B127AD" w:rsidRDefault="00B127AD" w:rsidP="005A5AED">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B127AD" w:rsidRPr="00B127AD" w:rsidRDefault="00B127AD" w:rsidP="005A5AED">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77777777" w:rsidR="00B127AD" w:rsidRPr="00B127AD" w:rsidRDefault="00B127AD" w:rsidP="005A5AED">
            <w:pPr>
              <w:pStyle w:val="TAC"/>
              <w:rPr>
                <w:rFonts w:cs="Arial"/>
                <w:sz w:val="16"/>
                <w:szCs w:val="16"/>
              </w:rPr>
            </w:pPr>
            <w:r w:rsidRPr="00B127AD">
              <w:rPr>
                <w:rFonts w:cs="Arial"/>
                <w:sz w:val="16"/>
                <w:szCs w:val="16"/>
              </w:rPr>
              <w:t>C4-224615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B127AD" w:rsidRPr="00B127AD" w:rsidRDefault="00B127AD" w:rsidP="005A5AED">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B127AD" w:rsidRPr="00B127AD" w:rsidRDefault="00B127AD" w:rsidP="005A5AED">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B127AD" w:rsidRPr="00B127AD" w:rsidRDefault="00D6445F" w:rsidP="005A5AED">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B127AD" w:rsidRPr="00B127AD" w:rsidRDefault="00B127AD" w:rsidP="005A5AED">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7448CC"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285A4BEB" w:rsidR="007448CC" w:rsidRPr="007044F7" w:rsidRDefault="007448CC" w:rsidP="007448CC">
            <w:pPr>
              <w:pStyle w:val="TAC"/>
              <w:rPr>
                <w:rFonts w:cs="Arial"/>
                <w:sz w:val="16"/>
                <w:szCs w:val="16"/>
              </w:rPr>
            </w:pPr>
            <w:r w:rsidRPr="007044F7">
              <w:rPr>
                <w:rFonts w:cs="Arial"/>
                <w:sz w:val="16"/>
                <w:szCs w:val="16"/>
              </w:rPr>
              <w:t>C4-225082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7448CC" w:rsidRPr="00F42BE8" w:rsidRDefault="007448CC" w:rsidP="007448CC">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7448CC" w:rsidRPr="00F42BE8" w:rsidRDefault="007448CC" w:rsidP="007448CC">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7448CC" w:rsidRPr="00F42BE8" w:rsidRDefault="007448CC" w:rsidP="007448CC">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151CE0F3" w:rsidR="007448CC" w:rsidRPr="007044F7" w:rsidRDefault="007448CC" w:rsidP="007448CC">
            <w:pPr>
              <w:pStyle w:val="TAC"/>
              <w:rPr>
                <w:rFonts w:cs="Arial"/>
                <w:sz w:val="16"/>
                <w:szCs w:val="16"/>
              </w:rPr>
            </w:pPr>
            <w:r w:rsidRPr="007044F7">
              <w:rPr>
                <w:rFonts w:cs="Arial"/>
                <w:sz w:val="16"/>
                <w:szCs w:val="16"/>
              </w:rPr>
              <w:t>C4-225158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7448CC" w:rsidRPr="00F42BE8" w:rsidRDefault="007448CC" w:rsidP="007448CC">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7448CC" w:rsidRPr="00F42BE8" w:rsidRDefault="007448CC" w:rsidP="007448CC">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7448CC" w:rsidRPr="00F42BE8" w:rsidRDefault="007448CC" w:rsidP="007448CC">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5C280E2D" w:rsidR="007448CC" w:rsidRPr="007044F7" w:rsidRDefault="007448CC" w:rsidP="007448CC">
            <w:pPr>
              <w:pStyle w:val="TAC"/>
              <w:rPr>
                <w:rFonts w:cs="Arial"/>
                <w:sz w:val="16"/>
                <w:szCs w:val="16"/>
              </w:rPr>
            </w:pPr>
            <w:r w:rsidRPr="007044F7">
              <w:rPr>
                <w:rFonts w:cs="Arial"/>
                <w:sz w:val="16"/>
                <w:szCs w:val="16"/>
              </w:rPr>
              <w:t>C4-225443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7448CC" w:rsidRPr="00F42BE8" w:rsidRDefault="007448CC" w:rsidP="007448CC">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7448CC" w:rsidRPr="00F42BE8" w:rsidRDefault="007448CC" w:rsidP="007448CC">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616A6198" w:rsidR="007448CC" w:rsidRPr="007044F7" w:rsidRDefault="007448CC" w:rsidP="007448CC">
            <w:pPr>
              <w:pStyle w:val="TAC"/>
              <w:rPr>
                <w:rFonts w:cs="Arial"/>
                <w:sz w:val="16"/>
                <w:szCs w:val="16"/>
              </w:rPr>
            </w:pPr>
            <w:r w:rsidRPr="007044F7">
              <w:rPr>
                <w:rFonts w:cs="Arial"/>
                <w:sz w:val="16"/>
                <w:szCs w:val="16"/>
              </w:rPr>
              <w:t>C4-225457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7448CC" w:rsidRPr="00F42BE8" w:rsidRDefault="007448CC" w:rsidP="007448CC">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7448CC" w:rsidRPr="00F42BE8" w:rsidRDefault="007448CC" w:rsidP="007448CC">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55CCA91" w:rsidR="007448CC" w:rsidRPr="007044F7" w:rsidRDefault="007448CC" w:rsidP="007448CC">
            <w:pPr>
              <w:pStyle w:val="TAC"/>
              <w:rPr>
                <w:rFonts w:cs="Arial"/>
                <w:sz w:val="16"/>
                <w:szCs w:val="16"/>
              </w:rPr>
            </w:pPr>
            <w:r w:rsidRPr="007044F7">
              <w:rPr>
                <w:rFonts w:cs="Arial"/>
                <w:sz w:val="16"/>
                <w:szCs w:val="16"/>
              </w:rPr>
              <w:t>C4-225490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7448CC" w:rsidRPr="00F42BE8" w:rsidRDefault="007448CC" w:rsidP="007448CC">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7448CC" w:rsidRPr="00F42BE8" w:rsidRDefault="007448CC" w:rsidP="007448CC">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4BDC825D" w:rsidR="007448CC" w:rsidRPr="007044F7" w:rsidRDefault="007448CC" w:rsidP="007448CC">
            <w:pPr>
              <w:pStyle w:val="TAC"/>
              <w:rPr>
                <w:rFonts w:cs="Arial"/>
                <w:sz w:val="16"/>
                <w:szCs w:val="16"/>
              </w:rPr>
            </w:pPr>
            <w:r w:rsidRPr="007044F7">
              <w:rPr>
                <w:rFonts w:cs="Arial"/>
                <w:sz w:val="16"/>
                <w:szCs w:val="16"/>
              </w:rPr>
              <w:t>C4-225553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7448CC" w:rsidRPr="00F42BE8" w:rsidRDefault="007448CC" w:rsidP="007448CC">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4A52E5F5" w:rsidR="007448CC" w:rsidRPr="00F42BE8" w:rsidRDefault="007448CC" w:rsidP="007448CC">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7448CC" w:rsidRPr="00F42BE8" w:rsidRDefault="007448CC" w:rsidP="007448CC">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1F607B63" w:rsidR="007448CC" w:rsidRPr="007044F7" w:rsidRDefault="007448CC" w:rsidP="007448CC">
            <w:pPr>
              <w:pStyle w:val="TAC"/>
              <w:rPr>
                <w:rFonts w:cs="Arial"/>
                <w:sz w:val="16"/>
                <w:szCs w:val="16"/>
              </w:rPr>
            </w:pPr>
            <w:r w:rsidRPr="007044F7">
              <w:rPr>
                <w:rFonts w:cs="Arial"/>
                <w:sz w:val="16"/>
                <w:szCs w:val="16"/>
              </w:rPr>
              <w:t>C4-225554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7448CC" w:rsidRPr="00F42BE8" w:rsidRDefault="007448CC" w:rsidP="007448CC">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7448CC" w:rsidRPr="00F42BE8" w:rsidRDefault="007448CC" w:rsidP="007448CC">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7448CC" w:rsidRPr="00F42BE8" w:rsidRDefault="007448CC" w:rsidP="007448CC">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0D8C1738" w:rsidR="007448CC" w:rsidRPr="007044F7" w:rsidRDefault="007448CC" w:rsidP="007448CC">
            <w:pPr>
              <w:pStyle w:val="TAC"/>
              <w:rPr>
                <w:rFonts w:cs="Arial"/>
                <w:sz w:val="16"/>
                <w:szCs w:val="16"/>
              </w:rPr>
            </w:pPr>
            <w:r w:rsidRPr="007044F7">
              <w:rPr>
                <w:rFonts w:cs="Arial"/>
                <w:sz w:val="16"/>
                <w:szCs w:val="16"/>
              </w:rPr>
              <w:t>C4-2256</w:t>
            </w:r>
            <w:r>
              <w:rPr>
                <w:rFonts w:cs="Arial"/>
                <w:sz w:val="16"/>
                <w:szCs w:val="16"/>
              </w:rPr>
              <w:t>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7448CC" w:rsidRPr="00F42BE8" w:rsidRDefault="007448CC" w:rsidP="007448CC">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7448CC" w:rsidRPr="00F42BE8" w:rsidRDefault="007448CC" w:rsidP="007448C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7448CC" w:rsidRPr="007044F7"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7448CC" w:rsidRPr="00F42BE8" w:rsidRDefault="007448CC" w:rsidP="007448CC">
            <w:pPr>
              <w:pStyle w:val="TAL"/>
              <w:rPr>
                <w:sz w:val="16"/>
                <w:szCs w:val="16"/>
              </w:rPr>
            </w:pPr>
            <w:r w:rsidRPr="007448CC">
              <w:rPr>
                <w:sz w:val="16"/>
                <w:szCs w:val="16"/>
              </w:rPr>
              <w:t>29.532 0046 Rel</w:t>
            </w:r>
            <w:r w:rsidR="00AB7790">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7448CC" w:rsidRPr="007C45FB"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57FF6823" w:rsidR="007448CC" w:rsidRPr="007044F7" w:rsidRDefault="007448CC" w:rsidP="007448CC">
            <w:pPr>
              <w:pStyle w:val="TAC"/>
              <w:rPr>
                <w:rFonts w:cs="Arial"/>
                <w:sz w:val="16"/>
                <w:szCs w:val="16"/>
              </w:rPr>
            </w:pPr>
            <w:r w:rsidRPr="007044F7">
              <w:rPr>
                <w:rFonts w:cs="Arial"/>
                <w:sz w:val="16"/>
                <w:szCs w:val="16"/>
              </w:rPr>
              <w:t>C4-225630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7448CC" w:rsidRPr="00F42BE8" w:rsidRDefault="007448CC" w:rsidP="007448CC">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7448CC" w:rsidRPr="00F42BE8" w:rsidRDefault="007448CC" w:rsidP="007448CC">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7448CC" w:rsidRPr="00F42BE8" w:rsidRDefault="007448CC" w:rsidP="007448CC">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41113B">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41113B">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50B2C97B" w:rsidR="00A51436" w:rsidRPr="007044F7" w:rsidRDefault="00CC6292" w:rsidP="0041113B">
            <w:pPr>
              <w:pStyle w:val="TAC"/>
              <w:rPr>
                <w:rFonts w:cs="Arial"/>
                <w:sz w:val="16"/>
                <w:szCs w:val="16"/>
              </w:rPr>
            </w:pPr>
            <w:r w:rsidRPr="00CC6292">
              <w:rPr>
                <w:rFonts w:cs="Arial"/>
                <w:sz w:val="16"/>
                <w:szCs w:val="16"/>
              </w:rPr>
              <w:t>C4-230171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41113B">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41113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41113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41113B">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41113B">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458A824A" w:rsidR="00A51436" w:rsidRPr="007044F7" w:rsidRDefault="004C366B" w:rsidP="00A51436">
            <w:pPr>
              <w:pStyle w:val="TAC"/>
              <w:rPr>
                <w:rFonts w:cs="Arial"/>
                <w:sz w:val="16"/>
                <w:szCs w:val="16"/>
              </w:rPr>
            </w:pPr>
            <w:r w:rsidRPr="004C366B">
              <w:rPr>
                <w:rFonts w:cs="Arial"/>
                <w:sz w:val="16"/>
                <w:szCs w:val="16"/>
              </w:rPr>
              <w:t>C4-230609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1F375E">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1F375E">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2CFDE4FC" w:rsidR="00513348" w:rsidRPr="007044F7" w:rsidRDefault="00513348" w:rsidP="001F375E">
            <w:pPr>
              <w:pStyle w:val="TAC"/>
              <w:rPr>
                <w:rFonts w:cs="Arial"/>
                <w:sz w:val="16"/>
                <w:szCs w:val="16"/>
              </w:rPr>
            </w:pPr>
            <w:r w:rsidRPr="00513348">
              <w:rPr>
                <w:rFonts w:cs="Arial"/>
                <w:sz w:val="16"/>
                <w:szCs w:val="16"/>
              </w:rPr>
              <w:t>C4-230743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1F375E">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1F37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1F37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1F375E">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1F375E">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65036" w14:textId="77777777" w:rsidR="006A728A" w:rsidRDefault="006A728A">
      <w:r>
        <w:separator/>
      </w:r>
    </w:p>
  </w:endnote>
  <w:endnote w:type="continuationSeparator" w:id="0">
    <w:p w14:paraId="55472B38" w14:textId="77777777" w:rsidR="006A728A" w:rsidRDefault="006A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B910A3" w:rsidRDefault="00B910A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AFDE5" w14:textId="77777777" w:rsidR="006A728A" w:rsidRDefault="006A728A">
      <w:r>
        <w:separator/>
      </w:r>
    </w:p>
  </w:footnote>
  <w:footnote w:type="continuationSeparator" w:id="0">
    <w:p w14:paraId="15D49BA7" w14:textId="77777777" w:rsidR="006A728A" w:rsidRDefault="006A7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4A73E0B" w:rsidR="00B910A3" w:rsidRDefault="00B910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971">
      <w:rPr>
        <w:rFonts w:ascii="Arial" w:hAnsi="Arial" w:cs="Arial"/>
        <w:b/>
        <w:noProof/>
        <w:sz w:val="18"/>
        <w:szCs w:val="18"/>
      </w:rPr>
      <w:t>3GPP TS 29.532 V18.0.0 (2023-03)</w:t>
    </w:r>
    <w:r>
      <w:rPr>
        <w:rFonts w:ascii="Arial" w:hAnsi="Arial" w:cs="Arial"/>
        <w:b/>
        <w:sz w:val="18"/>
        <w:szCs w:val="18"/>
      </w:rPr>
      <w:fldChar w:fldCharType="end"/>
    </w:r>
  </w:p>
  <w:p w14:paraId="0C5EC792" w14:textId="77777777" w:rsidR="00B910A3" w:rsidRDefault="00B910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02113D19" w:rsidR="00B910A3" w:rsidRDefault="00B910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971">
      <w:rPr>
        <w:rFonts w:ascii="Arial" w:hAnsi="Arial" w:cs="Arial"/>
        <w:b/>
        <w:noProof/>
        <w:sz w:val="18"/>
        <w:szCs w:val="18"/>
      </w:rPr>
      <w:t>Release 18</w:t>
    </w:r>
    <w:r>
      <w:rPr>
        <w:rFonts w:ascii="Arial" w:hAnsi="Arial" w:cs="Arial"/>
        <w:b/>
        <w:sz w:val="18"/>
        <w:szCs w:val="18"/>
      </w:rPr>
      <w:fldChar w:fldCharType="end"/>
    </w:r>
  </w:p>
  <w:p w14:paraId="42848B09" w14:textId="77777777" w:rsidR="00B910A3" w:rsidRDefault="00B910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14428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20343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2634134">
    <w:abstractNumId w:val="11"/>
  </w:num>
  <w:num w:numId="4" w16cid:durableId="562831066">
    <w:abstractNumId w:val="17"/>
  </w:num>
  <w:num w:numId="5" w16cid:durableId="847406368">
    <w:abstractNumId w:val="16"/>
  </w:num>
  <w:num w:numId="6" w16cid:durableId="1802074463">
    <w:abstractNumId w:val="12"/>
  </w:num>
  <w:num w:numId="7" w16cid:durableId="1984584007">
    <w:abstractNumId w:val="14"/>
  </w:num>
  <w:num w:numId="8" w16cid:durableId="118686443">
    <w:abstractNumId w:val="15"/>
  </w:num>
  <w:num w:numId="9" w16cid:durableId="1858274561">
    <w:abstractNumId w:val="2"/>
  </w:num>
  <w:num w:numId="10" w16cid:durableId="1216505522">
    <w:abstractNumId w:val="1"/>
  </w:num>
  <w:num w:numId="11" w16cid:durableId="773523965">
    <w:abstractNumId w:val="0"/>
  </w:num>
  <w:num w:numId="12" w16cid:durableId="1625384665">
    <w:abstractNumId w:val="9"/>
  </w:num>
  <w:num w:numId="13" w16cid:durableId="1516185958">
    <w:abstractNumId w:val="7"/>
  </w:num>
  <w:num w:numId="14" w16cid:durableId="1422491047">
    <w:abstractNumId w:val="6"/>
  </w:num>
  <w:num w:numId="15" w16cid:durableId="273370987">
    <w:abstractNumId w:val="5"/>
  </w:num>
  <w:num w:numId="16" w16cid:durableId="1640725387">
    <w:abstractNumId w:val="4"/>
  </w:num>
  <w:num w:numId="17" w16cid:durableId="1166822976">
    <w:abstractNumId w:val="8"/>
  </w:num>
  <w:num w:numId="18" w16cid:durableId="899753771">
    <w:abstractNumId w:val="3"/>
  </w:num>
  <w:num w:numId="19" w16cid:durableId="4337881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24624"/>
    <w:rsid w:val="00031C05"/>
    <w:rsid w:val="00033397"/>
    <w:rsid w:val="00036D4A"/>
    <w:rsid w:val="00040095"/>
    <w:rsid w:val="00041722"/>
    <w:rsid w:val="0004239D"/>
    <w:rsid w:val="00047EAD"/>
    <w:rsid w:val="00051834"/>
    <w:rsid w:val="000524C1"/>
    <w:rsid w:val="00052626"/>
    <w:rsid w:val="00054A22"/>
    <w:rsid w:val="00054DF1"/>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1842"/>
    <w:rsid w:val="000A2FE8"/>
    <w:rsid w:val="000A37BA"/>
    <w:rsid w:val="000A627F"/>
    <w:rsid w:val="000A7C24"/>
    <w:rsid w:val="000C0781"/>
    <w:rsid w:val="000C3CE4"/>
    <w:rsid w:val="000C47C3"/>
    <w:rsid w:val="000C5D3C"/>
    <w:rsid w:val="000D3A46"/>
    <w:rsid w:val="000D58AB"/>
    <w:rsid w:val="000E5F79"/>
    <w:rsid w:val="000E7A70"/>
    <w:rsid w:val="0010036E"/>
    <w:rsid w:val="00100C69"/>
    <w:rsid w:val="0010209F"/>
    <w:rsid w:val="00107262"/>
    <w:rsid w:val="00107E9E"/>
    <w:rsid w:val="00110DBD"/>
    <w:rsid w:val="0011466E"/>
    <w:rsid w:val="0012015A"/>
    <w:rsid w:val="00133525"/>
    <w:rsid w:val="00134333"/>
    <w:rsid w:val="001356D4"/>
    <w:rsid w:val="0013575D"/>
    <w:rsid w:val="0013712F"/>
    <w:rsid w:val="00137CC3"/>
    <w:rsid w:val="00145EA5"/>
    <w:rsid w:val="00153DB7"/>
    <w:rsid w:val="0016361A"/>
    <w:rsid w:val="00164B81"/>
    <w:rsid w:val="00170139"/>
    <w:rsid w:val="00173377"/>
    <w:rsid w:val="00181D5A"/>
    <w:rsid w:val="001825CC"/>
    <w:rsid w:val="001917CC"/>
    <w:rsid w:val="00193AC6"/>
    <w:rsid w:val="00194677"/>
    <w:rsid w:val="00194C28"/>
    <w:rsid w:val="00195C8A"/>
    <w:rsid w:val="001974A4"/>
    <w:rsid w:val="001A39A2"/>
    <w:rsid w:val="001A4C42"/>
    <w:rsid w:val="001A7420"/>
    <w:rsid w:val="001A779F"/>
    <w:rsid w:val="001A7CD5"/>
    <w:rsid w:val="001B384E"/>
    <w:rsid w:val="001B593D"/>
    <w:rsid w:val="001B59C4"/>
    <w:rsid w:val="001B636D"/>
    <w:rsid w:val="001B6637"/>
    <w:rsid w:val="001C21C3"/>
    <w:rsid w:val="001C37C1"/>
    <w:rsid w:val="001C5E6E"/>
    <w:rsid w:val="001D02C2"/>
    <w:rsid w:val="001D2B08"/>
    <w:rsid w:val="001D2DBF"/>
    <w:rsid w:val="001D6398"/>
    <w:rsid w:val="001E10F5"/>
    <w:rsid w:val="001E155C"/>
    <w:rsid w:val="001F0C1D"/>
    <w:rsid w:val="001F1132"/>
    <w:rsid w:val="001F168B"/>
    <w:rsid w:val="001F1EFA"/>
    <w:rsid w:val="001F2CDD"/>
    <w:rsid w:val="001F7ED5"/>
    <w:rsid w:val="002023F3"/>
    <w:rsid w:val="0020341E"/>
    <w:rsid w:val="00212244"/>
    <w:rsid w:val="002126DA"/>
    <w:rsid w:val="00216A87"/>
    <w:rsid w:val="00223A56"/>
    <w:rsid w:val="00234098"/>
    <w:rsid w:val="002347A2"/>
    <w:rsid w:val="00236FDD"/>
    <w:rsid w:val="002503F6"/>
    <w:rsid w:val="00251BA9"/>
    <w:rsid w:val="00254E27"/>
    <w:rsid w:val="00256FA3"/>
    <w:rsid w:val="002668BE"/>
    <w:rsid w:val="002675F0"/>
    <w:rsid w:val="0027014E"/>
    <w:rsid w:val="00272AEF"/>
    <w:rsid w:val="00273E91"/>
    <w:rsid w:val="00286C8A"/>
    <w:rsid w:val="002953E1"/>
    <w:rsid w:val="00297389"/>
    <w:rsid w:val="002A1779"/>
    <w:rsid w:val="002A3B00"/>
    <w:rsid w:val="002B6339"/>
    <w:rsid w:val="002B7061"/>
    <w:rsid w:val="002B7384"/>
    <w:rsid w:val="002C50AD"/>
    <w:rsid w:val="002C5177"/>
    <w:rsid w:val="002D02AF"/>
    <w:rsid w:val="002E00EE"/>
    <w:rsid w:val="002E54E0"/>
    <w:rsid w:val="002F6D95"/>
    <w:rsid w:val="003116F9"/>
    <w:rsid w:val="003172DC"/>
    <w:rsid w:val="00317FC2"/>
    <w:rsid w:val="003245C3"/>
    <w:rsid w:val="0032472A"/>
    <w:rsid w:val="00326FA5"/>
    <w:rsid w:val="00327D77"/>
    <w:rsid w:val="00330DF8"/>
    <w:rsid w:val="00333BBC"/>
    <w:rsid w:val="00337F88"/>
    <w:rsid w:val="00340F4E"/>
    <w:rsid w:val="003446B6"/>
    <w:rsid w:val="00346B90"/>
    <w:rsid w:val="00351893"/>
    <w:rsid w:val="00352D49"/>
    <w:rsid w:val="0035462D"/>
    <w:rsid w:val="00360ED2"/>
    <w:rsid w:val="00372C69"/>
    <w:rsid w:val="003753A4"/>
    <w:rsid w:val="003765B8"/>
    <w:rsid w:val="0037790C"/>
    <w:rsid w:val="0038170C"/>
    <w:rsid w:val="00382E38"/>
    <w:rsid w:val="003925EB"/>
    <w:rsid w:val="0039313A"/>
    <w:rsid w:val="003965A7"/>
    <w:rsid w:val="003A21A9"/>
    <w:rsid w:val="003A494A"/>
    <w:rsid w:val="003A5342"/>
    <w:rsid w:val="003A5E0C"/>
    <w:rsid w:val="003A76EC"/>
    <w:rsid w:val="003A7A36"/>
    <w:rsid w:val="003A7FD8"/>
    <w:rsid w:val="003C3971"/>
    <w:rsid w:val="003C3A86"/>
    <w:rsid w:val="003C3AAA"/>
    <w:rsid w:val="003C7730"/>
    <w:rsid w:val="003C7C68"/>
    <w:rsid w:val="003D3154"/>
    <w:rsid w:val="003E3BBC"/>
    <w:rsid w:val="003E3EEC"/>
    <w:rsid w:val="003E6672"/>
    <w:rsid w:val="003F4495"/>
    <w:rsid w:val="003F7FF8"/>
    <w:rsid w:val="00400AA2"/>
    <w:rsid w:val="00402F07"/>
    <w:rsid w:val="00406821"/>
    <w:rsid w:val="00414887"/>
    <w:rsid w:val="00420D84"/>
    <w:rsid w:val="00423334"/>
    <w:rsid w:val="00427045"/>
    <w:rsid w:val="00427687"/>
    <w:rsid w:val="0043264C"/>
    <w:rsid w:val="004345EC"/>
    <w:rsid w:val="0043628F"/>
    <w:rsid w:val="00444642"/>
    <w:rsid w:val="004454EF"/>
    <w:rsid w:val="004541CB"/>
    <w:rsid w:val="00456DFA"/>
    <w:rsid w:val="00456E70"/>
    <w:rsid w:val="00460167"/>
    <w:rsid w:val="004601A6"/>
    <w:rsid w:val="00465515"/>
    <w:rsid w:val="00472442"/>
    <w:rsid w:val="00473781"/>
    <w:rsid w:val="004767B2"/>
    <w:rsid w:val="004775AD"/>
    <w:rsid w:val="00477725"/>
    <w:rsid w:val="00482933"/>
    <w:rsid w:val="00483AA8"/>
    <w:rsid w:val="00487E41"/>
    <w:rsid w:val="004A08C7"/>
    <w:rsid w:val="004A504A"/>
    <w:rsid w:val="004B0280"/>
    <w:rsid w:val="004B4FEE"/>
    <w:rsid w:val="004B6747"/>
    <w:rsid w:val="004C054E"/>
    <w:rsid w:val="004C366B"/>
    <w:rsid w:val="004C60B3"/>
    <w:rsid w:val="004D07EB"/>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67B2"/>
    <w:rsid w:val="00516D4E"/>
    <w:rsid w:val="00517FF6"/>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794C"/>
    <w:rsid w:val="00560294"/>
    <w:rsid w:val="00561A29"/>
    <w:rsid w:val="00561C52"/>
    <w:rsid w:val="005646D5"/>
    <w:rsid w:val="005646DD"/>
    <w:rsid w:val="00565087"/>
    <w:rsid w:val="00566884"/>
    <w:rsid w:val="00566D58"/>
    <w:rsid w:val="00567B2B"/>
    <w:rsid w:val="00577850"/>
    <w:rsid w:val="005812CC"/>
    <w:rsid w:val="00583C98"/>
    <w:rsid w:val="005843B8"/>
    <w:rsid w:val="00586004"/>
    <w:rsid w:val="005860B8"/>
    <w:rsid w:val="00587048"/>
    <w:rsid w:val="00591268"/>
    <w:rsid w:val="0059132C"/>
    <w:rsid w:val="00593BFF"/>
    <w:rsid w:val="00597B11"/>
    <w:rsid w:val="00597C4E"/>
    <w:rsid w:val="005A22DD"/>
    <w:rsid w:val="005A5AED"/>
    <w:rsid w:val="005B2EEF"/>
    <w:rsid w:val="005B3AED"/>
    <w:rsid w:val="005B452B"/>
    <w:rsid w:val="005B766C"/>
    <w:rsid w:val="005C140A"/>
    <w:rsid w:val="005C2ABC"/>
    <w:rsid w:val="005C4EC1"/>
    <w:rsid w:val="005D27B0"/>
    <w:rsid w:val="005D2E01"/>
    <w:rsid w:val="005D504C"/>
    <w:rsid w:val="005D7526"/>
    <w:rsid w:val="005E022B"/>
    <w:rsid w:val="005E4BB2"/>
    <w:rsid w:val="005F1049"/>
    <w:rsid w:val="005F2F45"/>
    <w:rsid w:val="0060132E"/>
    <w:rsid w:val="00602022"/>
    <w:rsid w:val="00602AEA"/>
    <w:rsid w:val="00604569"/>
    <w:rsid w:val="006079FF"/>
    <w:rsid w:val="00607FCC"/>
    <w:rsid w:val="006116BA"/>
    <w:rsid w:val="006126C5"/>
    <w:rsid w:val="00612990"/>
    <w:rsid w:val="00613C42"/>
    <w:rsid w:val="00614FDF"/>
    <w:rsid w:val="00616E6D"/>
    <w:rsid w:val="0062088F"/>
    <w:rsid w:val="00620C37"/>
    <w:rsid w:val="0062186F"/>
    <w:rsid w:val="00631990"/>
    <w:rsid w:val="0063543D"/>
    <w:rsid w:val="006365EE"/>
    <w:rsid w:val="00641D40"/>
    <w:rsid w:val="00642823"/>
    <w:rsid w:val="00646326"/>
    <w:rsid w:val="00647114"/>
    <w:rsid w:val="00647731"/>
    <w:rsid w:val="006509B0"/>
    <w:rsid w:val="00650E6E"/>
    <w:rsid w:val="00655268"/>
    <w:rsid w:val="00657D62"/>
    <w:rsid w:val="00662390"/>
    <w:rsid w:val="0066256A"/>
    <w:rsid w:val="00664379"/>
    <w:rsid w:val="00681533"/>
    <w:rsid w:val="006856A1"/>
    <w:rsid w:val="006857B7"/>
    <w:rsid w:val="00697E4A"/>
    <w:rsid w:val="006A08BA"/>
    <w:rsid w:val="006A2A2B"/>
    <w:rsid w:val="006A323F"/>
    <w:rsid w:val="006A6AF1"/>
    <w:rsid w:val="006A728A"/>
    <w:rsid w:val="006B1A2E"/>
    <w:rsid w:val="006B2418"/>
    <w:rsid w:val="006B30D0"/>
    <w:rsid w:val="006C1667"/>
    <w:rsid w:val="006C3D95"/>
    <w:rsid w:val="006C4482"/>
    <w:rsid w:val="006C6A61"/>
    <w:rsid w:val="006D32F2"/>
    <w:rsid w:val="006D4ED4"/>
    <w:rsid w:val="006E5C86"/>
    <w:rsid w:val="006E7B94"/>
    <w:rsid w:val="006F2933"/>
    <w:rsid w:val="006F4C13"/>
    <w:rsid w:val="00701116"/>
    <w:rsid w:val="00702A60"/>
    <w:rsid w:val="007044F7"/>
    <w:rsid w:val="0070693B"/>
    <w:rsid w:val="00712462"/>
    <w:rsid w:val="00713C44"/>
    <w:rsid w:val="00714DAF"/>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50EC6"/>
    <w:rsid w:val="00752158"/>
    <w:rsid w:val="00754545"/>
    <w:rsid w:val="00765237"/>
    <w:rsid w:val="0077089F"/>
    <w:rsid w:val="00771170"/>
    <w:rsid w:val="00772885"/>
    <w:rsid w:val="007740C0"/>
    <w:rsid w:val="00774A92"/>
    <w:rsid w:val="00774DA4"/>
    <w:rsid w:val="00781F0F"/>
    <w:rsid w:val="007857D4"/>
    <w:rsid w:val="0079451E"/>
    <w:rsid w:val="0079484C"/>
    <w:rsid w:val="00796275"/>
    <w:rsid w:val="007976F2"/>
    <w:rsid w:val="007A08BB"/>
    <w:rsid w:val="007A08D6"/>
    <w:rsid w:val="007A682E"/>
    <w:rsid w:val="007A7793"/>
    <w:rsid w:val="007B52FE"/>
    <w:rsid w:val="007B600E"/>
    <w:rsid w:val="007B6F56"/>
    <w:rsid w:val="007C45FB"/>
    <w:rsid w:val="007C4953"/>
    <w:rsid w:val="007C5C07"/>
    <w:rsid w:val="007C67DC"/>
    <w:rsid w:val="007C75B8"/>
    <w:rsid w:val="007D7E8E"/>
    <w:rsid w:val="007E067F"/>
    <w:rsid w:val="007E160E"/>
    <w:rsid w:val="007E20CD"/>
    <w:rsid w:val="007F0F4A"/>
    <w:rsid w:val="007F4613"/>
    <w:rsid w:val="008028A4"/>
    <w:rsid w:val="00806111"/>
    <w:rsid w:val="008101A0"/>
    <w:rsid w:val="008209B1"/>
    <w:rsid w:val="008223FE"/>
    <w:rsid w:val="00822AEA"/>
    <w:rsid w:val="00823666"/>
    <w:rsid w:val="0083006C"/>
    <w:rsid w:val="00830747"/>
    <w:rsid w:val="008360A6"/>
    <w:rsid w:val="00836DD7"/>
    <w:rsid w:val="00840564"/>
    <w:rsid w:val="008438ED"/>
    <w:rsid w:val="00850600"/>
    <w:rsid w:val="008516B7"/>
    <w:rsid w:val="00852B80"/>
    <w:rsid w:val="00856A02"/>
    <w:rsid w:val="00865EF0"/>
    <w:rsid w:val="0087262B"/>
    <w:rsid w:val="00875BB1"/>
    <w:rsid w:val="008768CA"/>
    <w:rsid w:val="00877EFC"/>
    <w:rsid w:val="0088201E"/>
    <w:rsid w:val="0088252C"/>
    <w:rsid w:val="00883180"/>
    <w:rsid w:val="008865DA"/>
    <w:rsid w:val="00886A82"/>
    <w:rsid w:val="0089178C"/>
    <w:rsid w:val="008A66D4"/>
    <w:rsid w:val="008A6D4A"/>
    <w:rsid w:val="008B50B5"/>
    <w:rsid w:val="008B76B3"/>
    <w:rsid w:val="008B7CB1"/>
    <w:rsid w:val="008C032B"/>
    <w:rsid w:val="008C35CE"/>
    <w:rsid w:val="008C384C"/>
    <w:rsid w:val="008C6C59"/>
    <w:rsid w:val="008E2F7E"/>
    <w:rsid w:val="008E5367"/>
    <w:rsid w:val="008E5E16"/>
    <w:rsid w:val="008F3B42"/>
    <w:rsid w:val="008F7218"/>
    <w:rsid w:val="009006BA"/>
    <w:rsid w:val="0090271F"/>
    <w:rsid w:val="00902E23"/>
    <w:rsid w:val="00907587"/>
    <w:rsid w:val="009114D7"/>
    <w:rsid w:val="0091348E"/>
    <w:rsid w:val="00914746"/>
    <w:rsid w:val="0091477C"/>
    <w:rsid w:val="00917CCB"/>
    <w:rsid w:val="00925930"/>
    <w:rsid w:val="00935305"/>
    <w:rsid w:val="00942EC2"/>
    <w:rsid w:val="00944CC6"/>
    <w:rsid w:val="00947CE8"/>
    <w:rsid w:val="00953894"/>
    <w:rsid w:val="009555E9"/>
    <w:rsid w:val="009562F0"/>
    <w:rsid w:val="00962682"/>
    <w:rsid w:val="00964C07"/>
    <w:rsid w:val="0097070B"/>
    <w:rsid w:val="0097189E"/>
    <w:rsid w:val="009739DA"/>
    <w:rsid w:val="009769E5"/>
    <w:rsid w:val="00980AFA"/>
    <w:rsid w:val="00981E06"/>
    <w:rsid w:val="0099176E"/>
    <w:rsid w:val="00993FE3"/>
    <w:rsid w:val="00995786"/>
    <w:rsid w:val="009A3383"/>
    <w:rsid w:val="009A5261"/>
    <w:rsid w:val="009A5E5C"/>
    <w:rsid w:val="009A7BFC"/>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64B4"/>
    <w:rsid w:val="00A2238E"/>
    <w:rsid w:val="00A26956"/>
    <w:rsid w:val="00A27486"/>
    <w:rsid w:val="00A2765B"/>
    <w:rsid w:val="00A27F8F"/>
    <w:rsid w:val="00A344D4"/>
    <w:rsid w:val="00A41485"/>
    <w:rsid w:val="00A43070"/>
    <w:rsid w:val="00A4377D"/>
    <w:rsid w:val="00A440F7"/>
    <w:rsid w:val="00A470C0"/>
    <w:rsid w:val="00A51436"/>
    <w:rsid w:val="00A5151F"/>
    <w:rsid w:val="00A53687"/>
    <w:rsid w:val="00A53724"/>
    <w:rsid w:val="00A56066"/>
    <w:rsid w:val="00A602AB"/>
    <w:rsid w:val="00A632CC"/>
    <w:rsid w:val="00A63ED5"/>
    <w:rsid w:val="00A67083"/>
    <w:rsid w:val="00A7066E"/>
    <w:rsid w:val="00A70ADC"/>
    <w:rsid w:val="00A71B63"/>
    <w:rsid w:val="00A724E9"/>
    <w:rsid w:val="00A72AC6"/>
    <w:rsid w:val="00A73129"/>
    <w:rsid w:val="00A73340"/>
    <w:rsid w:val="00A75523"/>
    <w:rsid w:val="00A7682A"/>
    <w:rsid w:val="00A81653"/>
    <w:rsid w:val="00A816FA"/>
    <w:rsid w:val="00A821F8"/>
    <w:rsid w:val="00A82346"/>
    <w:rsid w:val="00A85E38"/>
    <w:rsid w:val="00A92BA1"/>
    <w:rsid w:val="00A96971"/>
    <w:rsid w:val="00A96B57"/>
    <w:rsid w:val="00AA7766"/>
    <w:rsid w:val="00AB2C39"/>
    <w:rsid w:val="00AB3054"/>
    <w:rsid w:val="00AB58E6"/>
    <w:rsid w:val="00AB5FC7"/>
    <w:rsid w:val="00AB65AF"/>
    <w:rsid w:val="00AB7790"/>
    <w:rsid w:val="00AB7F08"/>
    <w:rsid w:val="00AC2304"/>
    <w:rsid w:val="00AC2457"/>
    <w:rsid w:val="00AC5B82"/>
    <w:rsid w:val="00AC6BC6"/>
    <w:rsid w:val="00AC6E82"/>
    <w:rsid w:val="00AD0782"/>
    <w:rsid w:val="00AD5DA1"/>
    <w:rsid w:val="00AE3DAA"/>
    <w:rsid w:val="00AE5570"/>
    <w:rsid w:val="00AE65E2"/>
    <w:rsid w:val="00AF057A"/>
    <w:rsid w:val="00AF3A9C"/>
    <w:rsid w:val="00AF65A9"/>
    <w:rsid w:val="00AF6E06"/>
    <w:rsid w:val="00AF74A1"/>
    <w:rsid w:val="00AF76DD"/>
    <w:rsid w:val="00B05FAA"/>
    <w:rsid w:val="00B06319"/>
    <w:rsid w:val="00B07319"/>
    <w:rsid w:val="00B11595"/>
    <w:rsid w:val="00B127AD"/>
    <w:rsid w:val="00B15449"/>
    <w:rsid w:val="00B15FB0"/>
    <w:rsid w:val="00B2247E"/>
    <w:rsid w:val="00B26045"/>
    <w:rsid w:val="00B27314"/>
    <w:rsid w:val="00B300C3"/>
    <w:rsid w:val="00B310DD"/>
    <w:rsid w:val="00B32AA3"/>
    <w:rsid w:val="00B337CA"/>
    <w:rsid w:val="00B35269"/>
    <w:rsid w:val="00B4331E"/>
    <w:rsid w:val="00B50133"/>
    <w:rsid w:val="00B517E2"/>
    <w:rsid w:val="00B52467"/>
    <w:rsid w:val="00B524A0"/>
    <w:rsid w:val="00B54456"/>
    <w:rsid w:val="00B54FF5"/>
    <w:rsid w:val="00B62FF6"/>
    <w:rsid w:val="00B6643E"/>
    <w:rsid w:val="00B70632"/>
    <w:rsid w:val="00B7588A"/>
    <w:rsid w:val="00B76339"/>
    <w:rsid w:val="00B766C8"/>
    <w:rsid w:val="00B770CB"/>
    <w:rsid w:val="00B818BB"/>
    <w:rsid w:val="00B82B65"/>
    <w:rsid w:val="00B83525"/>
    <w:rsid w:val="00B83978"/>
    <w:rsid w:val="00B8472C"/>
    <w:rsid w:val="00B910A3"/>
    <w:rsid w:val="00B91ED3"/>
    <w:rsid w:val="00B93086"/>
    <w:rsid w:val="00BA0849"/>
    <w:rsid w:val="00BA19ED"/>
    <w:rsid w:val="00BA1FFA"/>
    <w:rsid w:val="00BA43B4"/>
    <w:rsid w:val="00BA4B8D"/>
    <w:rsid w:val="00BA5308"/>
    <w:rsid w:val="00BA797D"/>
    <w:rsid w:val="00BB4EE8"/>
    <w:rsid w:val="00BB6583"/>
    <w:rsid w:val="00BC0F7D"/>
    <w:rsid w:val="00BC1C29"/>
    <w:rsid w:val="00BC7B20"/>
    <w:rsid w:val="00BD1A2D"/>
    <w:rsid w:val="00BD4FFC"/>
    <w:rsid w:val="00BD7D31"/>
    <w:rsid w:val="00BE16EF"/>
    <w:rsid w:val="00BE267B"/>
    <w:rsid w:val="00BE3255"/>
    <w:rsid w:val="00BE72EF"/>
    <w:rsid w:val="00BF0F31"/>
    <w:rsid w:val="00BF128E"/>
    <w:rsid w:val="00BF16E4"/>
    <w:rsid w:val="00BF1856"/>
    <w:rsid w:val="00BF2CB6"/>
    <w:rsid w:val="00BF523A"/>
    <w:rsid w:val="00BF5FD7"/>
    <w:rsid w:val="00BF6B9B"/>
    <w:rsid w:val="00C07332"/>
    <w:rsid w:val="00C074DD"/>
    <w:rsid w:val="00C07754"/>
    <w:rsid w:val="00C11502"/>
    <w:rsid w:val="00C1496A"/>
    <w:rsid w:val="00C14F2C"/>
    <w:rsid w:val="00C24D5F"/>
    <w:rsid w:val="00C252DA"/>
    <w:rsid w:val="00C31030"/>
    <w:rsid w:val="00C321CE"/>
    <w:rsid w:val="00C33079"/>
    <w:rsid w:val="00C33F61"/>
    <w:rsid w:val="00C45231"/>
    <w:rsid w:val="00C5175F"/>
    <w:rsid w:val="00C51C56"/>
    <w:rsid w:val="00C532F2"/>
    <w:rsid w:val="00C54DC3"/>
    <w:rsid w:val="00C54FC3"/>
    <w:rsid w:val="00C6137D"/>
    <w:rsid w:val="00C6418C"/>
    <w:rsid w:val="00C6541E"/>
    <w:rsid w:val="00C72833"/>
    <w:rsid w:val="00C76721"/>
    <w:rsid w:val="00C80F1D"/>
    <w:rsid w:val="00C8184B"/>
    <w:rsid w:val="00C83B25"/>
    <w:rsid w:val="00C9114A"/>
    <w:rsid w:val="00C93F40"/>
    <w:rsid w:val="00C9761A"/>
    <w:rsid w:val="00CA399B"/>
    <w:rsid w:val="00CA3D0C"/>
    <w:rsid w:val="00CA3F39"/>
    <w:rsid w:val="00CA5E2F"/>
    <w:rsid w:val="00CA74DE"/>
    <w:rsid w:val="00CB5925"/>
    <w:rsid w:val="00CC1723"/>
    <w:rsid w:val="00CC1BAF"/>
    <w:rsid w:val="00CC43BA"/>
    <w:rsid w:val="00CC55B6"/>
    <w:rsid w:val="00CC6292"/>
    <w:rsid w:val="00CD3583"/>
    <w:rsid w:val="00CD4005"/>
    <w:rsid w:val="00CE043B"/>
    <w:rsid w:val="00CF2A3D"/>
    <w:rsid w:val="00CF3B82"/>
    <w:rsid w:val="00CF4A3B"/>
    <w:rsid w:val="00CF6ED5"/>
    <w:rsid w:val="00D06511"/>
    <w:rsid w:val="00D10F48"/>
    <w:rsid w:val="00D2082E"/>
    <w:rsid w:val="00D20A4B"/>
    <w:rsid w:val="00D31934"/>
    <w:rsid w:val="00D32947"/>
    <w:rsid w:val="00D3634B"/>
    <w:rsid w:val="00D37A77"/>
    <w:rsid w:val="00D413C0"/>
    <w:rsid w:val="00D476F8"/>
    <w:rsid w:val="00D536A5"/>
    <w:rsid w:val="00D55449"/>
    <w:rsid w:val="00D57972"/>
    <w:rsid w:val="00D636AC"/>
    <w:rsid w:val="00D6445F"/>
    <w:rsid w:val="00D66618"/>
    <w:rsid w:val="00D675A9"/>
    <w:rsid w:val="00D704F4"/>
    <w:rsid w:val="00D71176"/>
    <w:rsid w:val="00D724E9"/>
    <w:rsid w:val="00D738D6"/>
    <w:rsid w:val="00D747EB"/>
    <w:rsid w:val="00D755EB"/>
    <w:rsid w:val="00D76048"/>
    <w:rsid w:val="00D807F2"/>
    <w:rsid w:val="00D828D5"/>
    <w:rsid w:val="00D85976"/>
    <w:rsid w:val="00D87E00"/>
    <w:rsid w:val="00D9134D"/>
    <w:rsid w:val="00D91CA7"/>
    <w:rsid w:val="00D93358"/>
    <w:rsid w:val="00D93FDC"/>
    <w:rsid w:val="00DA092C"/>
    <w:rsid w:val="00DA1192"/>
    <w:rsid w:val="00DA7A03"/>
    <w:rsid w:val="00DB1818"/>
    <w:rsid w:val="00DB54BF"/>
    <w:rsid w:val="00DB5D88"/>
    <w:rsid w:val="00DC0B6E"/>
    <w:rsid w:val="00DC309B"/>
    <w:rsid w:val="00DC4DA2"/>
    <w:rsid w:val="00DC688A"/>
    <w:rsid w:val="00DD4C17"/>
    <w:rsid w:val="00DD5977"/>
    <w:rsid w:val="00DD5BB0"/>
    <w:rsid w:val="00DD74A5"/>
    <w:rsid w:val="00DE0473"/>
    <w:rsid w:val="00DE1F11"/>
    <w:rsid w:val="00DE2187"/>
    <w:rsid w:val="00DE2BFB"/>
    <w:rsid w:val="00DE4B93"/>
    <w:rsid w:val="00DE7722"/>
    <w:rsid w:val="00DF2B1F"/>
    <w:rsid w:val="00DF4280"/>
    <w:rsid w:val="00DF62CD"/>
    <w:rsid w:val="00DF735A"/>
    <w:rsid w:val="00E013A4"/>
    <w:rsid w:val="00E01DA0"/>
    <w:rsid w:val="00E0356A"/>
    <w:rsid w:val="00E105F0"/>
    <w:rsid w:val="00E1196C"/>
    <w:rsid w:val="00E119FE"/>
    <w:rsid w:val="00E12BFF"/>
    <w:rsid w:val="00E13DFA"/>
    <w:rsid w:val="00E16509"/>
    <w:rsid w:val="00E225ED"/>
    <w:rsid w:val="00E23310"/>
    <w:rsid w:val="00E24BC1"/>
    <w:rsid w:val="00E24D1B"/>
    <w:rsid w:val="00E27121"/>
    <w:rsid w:val="00E34E1E"/>
    <w:rsid w:val="00E36011"/>
    <w:rsid w:val="00E44582"/>
    <w:rsid w:val="00E44DFC"/>
    <w:rsid w:val="00E51CCD"/>
    <w:rsid w:val="00E53787"/>
    <w:rsid w:val="00E63C10"/>
    <w:rsid w:val="00E66E80"/>
    <w:rsid w:val="00E7020E"/>
    <w:rsid w:val="00E71E75"/>
    <w:rsid w:val="00E72286"/>
    <w:rsid w:val="00E7644E"/>
    <w:rsid w:val="00E76B6A"/>
    <w:rsid w:val="00E77417"/>
    <w:rsid w:val="00E77645"/>
    <w:rsid w:val="00E77E7F"/>
    <w:rsid w:val="00E80252"/>
    <w:rsid w:val="00E8175A"/>
    <w:rsid w:val="00E86907"/>
    <w:rsid w:val="00EA15B0"/>
    <w:rsid w:val="00EA5EA7"/>
    <w:rsid w:val="00EB2888"/>
    <w:rsid w:val="00EC12A1"/>
    <w:rsid w:val="00EC43D6"/>
    <w:rsid w:val="00EC4A25"/>
    <w:rsid w:val="00EC78E3"/>
    <w:rsid w:val="00EC7AE1"/>
    <w:rsid w:val="00ED25D7"/>
    <w:rsid w:val="00ED2CE3"/>
    <w:rsid w:val="00ED5119"/>
    <w:rsid w:val="00ED6E33"/>
    <w:rsid w:val="00EE2779"/>
    <w:rsid w:val="00EE311E"/>
    <w:rsid w:val="00EF3505"/>
    <w:rsid w:val="00EF485E"/>
    <w:rsid w:val="00EF6DFC"/>
    <w:rsid w:val="00F025A2"/>
    <w:rsid w:val="00F04712"/>
    <w:rsid w:val="00F0562E"/>
    <w:rsid w:val="00F06E29"/>
    <w:rsid w:val="00F06EA6"/>
    <w:rsid w:val="00F07254"/>
    <w:rsid w:val="00F077B6"/>
    <w:rsid w:val="00F13360"/>
    <w:rsid w:val="00F1400A"/>
    <w:rsid w:val="00F164CD"/>
    <w:rsid w:val="00F21CD3"/>
    <w:rsid w:val="00F22EC7"/>
    <w:rsid w:val="00F252BF"/>
    <w:rsid w:val="00F2798D"/>
    <w:rsid w:val="00F325C8"/>
    <w:rsid w:val="00F33E9B"/>
    <w:rsid w:val="00F36682"/>
    <w:rsid w:val="00F42BE8"/>
    <w:rsid w:val="00F463F6"/>
    <w:rsid w:val="00F5571F"/>
    <w:rsid w:val="00F56779"/>
    <w:rsid w:val="00F64E49"/>
    <w:rsid w:val="00F653B8"/>
    <w:rsid w:val="00F73DD7"/>
    <w:rsid w:val="00F810A2"/>
    <w:rsid w:val="00F81735"/>
    <w:rsid w:val="00F82812"/>
    <w:rsid w:val="00F82EB4"/>
    <w:rsid w:val="00F83424"/>
    <w:rsid w:val="00F86E62"/>
    <w:rsid w:val="00F9008D"/>
    <w:rsid w:val="00F90680"/>
    <w:rsid w:val="00FA1105"/>
    <w:rsid w:val="00FA1266"/>
    <w:rsid w:val="00FA6186"/>
    <w:rsid w:val="00FB1337"/>
    <w:rsid w:val="00FB4128"/>
    <w:rsid w:val="00FB6799"/>
    <w:rsid w:val="00FB795B"/>
    <w:rsid w:val="00FC1192"/>
    <w:rsid w:val="00FC5D98"/>
    <w:rsid w:val="00FC7E4E"/>
    <w:rsid w:val="00FD0318"/>
    <w:rsid w:val="00FD231D"/>
    <w:rsid w:val="00FE31DD"/>
    <w:rsid w:val="00FE735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94A62-2DAD-41B9-8D35-D2D851724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31816</Words>
  <Characters>181353</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MCC/KK</cp:lastModifiedBy>
  <cp:revision>18</cp:revision>
  <cp:lastPrinted>2019-02-25T14:05:00Z</cp:lastPrinted>
  <dcterms:created xsi:type="dcterms:W3CDTF">2023-03-08T13:13:00Z</dcterms:created>
  <dcterms:modified xsi:type="dcterms:W3CDTF">2023-03-27T15:34:00Z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1678290830</vt:lpwstr>
  </property>
</Properties>
</file>