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1525A69B" w:rsidR="004F0988" w:rsidRPr="00052626" w:rsidRDefault="0054794C" w:rsidP="00DE4B93">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746241">
              <w:rPr>
                <w:noProof w:val="0"/>
              </w:rPr>
              <w:t>1</w:t>
            </w:r>
            <w:r w:rsidR="008A6D4A" w:rsidRPr="00052626">
              <w:rPr>
                <w:noProof w:val="0"/>
              </w:rPr>
              <w:t>.</w:t>
            </w:r>
            <w:r w:rsidR="00DE4B93">
              <w:rPr>
                <w:noProof w:val="0"/>
              </w:rPr>
              <w:t>1</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DE4B93">
              <w:rPr>
                <w:noProof w:val="0"/>
                <w:sz w:val="32"/>
              </w:rPr>
              <w:t>0</w:t>
            </w:r>
            <w:r w:rsidR="00110DBD" w:rsidRPr="00052626">
              <w:rPr>
                <w:noProof w:val="0"/>
                <w:sz w:val="32"/>
              </w:rPr>
              <w:t>1</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E60246"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47562F6D" w14:textId="79AE648E" w:rsidR="00483AA8" w:rsidRPr="00052626" w:rsidRDefault="00E60246" w:rsidP="00483AA8">
            <w:pPr>
              <w:jc w:val="right"/>
            </w:pPr>
            <w:bookmarkStart w:id="2" w:name="logos"/>
            <w:r>
              <w:pict w14:anchorId="3546D6E2">
                <v:shape id="_x0000_i1026" type="#_x0000_t75" style="width:127.5pt;height:76.15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04C3432B" w:rsidR="00E16509" w:rsidRPr="00052626" w:rsidRDefault="00E16509" w:rsidP="00133525">
            <w:pPr>
              <w:pStyle w:val="FP"/>
              <w:jc w:val="center"/>
              <w:rPr>
                <w:sz w:val="18"/>
              </w:rPr>
            </w:pPr>
            <w:r w:rsidRPr="00052626">
              <w:rPr>
                <w:sz w:val="18"/>
              </w:rPr>
              <w:t xml:space="preserve">© </w:t>
            </w:r>
            <w:r w:rsidR="008A6D4A" w:rsidRPr="00052626">
              <w:rPr>
                <w:sz w:val="18"/>
              </w:rPr>
              <w:t>202</w:t>
            </w:r>
            <w:r w:rsidR="00514EC5">
              <w:rPr>
                <w:sz w:val="18"/>
              </w:rPr>
              <w:t>2</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rsidP="00514EC5">
      <w:pPr>
        <w:pStyle w:val="TT"/>
      </w:pPr>
      <w:r w:rsidRPr="00052626">
        <w:br w:type="page"/>
      </w:r>
      <w:bookmarkStart w:id="8" w:name="tableOfContents"/>
      <w:bookmarkEnd w:id="8"/>
      <w:r w:rsidRPr="00052626">
        <w:lastRenderedPageBreak/>
        <w:t>Contents</w:t>
      </w:r>
    </w:p>
    <w:p w14:paraId="73D08FD3" w14:textId="14593B85" w:rsidR="00514EC5" w:rsidRDefault="000771B2">
      <w:pPr>
        <w:pStyle w:val="TOC1"/>
        <w:rPr>
          <w:rFonts w:asciiTheme="minorHAnsi" w:eastAsiaTheme="minorEastAsia" w:hAnsiTheme="minorHAnsi" w:cstheme="minorBidi"/>
          <w:szCs w:val="22"/>
          <w:lang w:eastAsia="en-GB"/>
        </w:rPr>
      </w:pPr>
      <w:r>
        <w:rPr>
          <w:noProof w:val="0"/>
        </w:rPr>
        <w:fldChar w:fldCharType="begin" w:fldLock="1"/>
      </w:r>
      <w:r>
        <w:rPr>
          <w:noProof w:val="0"/>
        </w:rPr>
        <w:instrText xml:space="preserve"> TOC \o "1-9" </w:instrText>
      </w:r>
      <w:r>
        <w:rPr>
          <w:noProof w:val="0"/>
        </w:rPr>
        <w:fldChar w:fldCharType="separate"/>
      </w:r>
      <w:r w:rsidR="00514EC5">
        <w:t>Foreword</w:t>
      </w:r>
      <w:r w:rsidR="00514EC5">
        <w:tab/>
      </w:r>
      <w:r w:rsidR="00514EC5">
        <w:fldChar w:fldCharType="begin" w:fldLock="1"/>
      </w:r>
      <w:r w:rsidR="00514EC5">
        <w:instrText xml:space="preserve"> PAGEREF _Toc94607244 \h </w:instrText>
      </w:r>
      <w:r w:rsidR="00514EC5">
        <w:fldChar w:fldCharType="separate"/>
      </w:r>
      <w:r w:rsidR="00514EC5">
        <w:t>7</w:t>
      </w:r>
      <w:r w:rsidR="00514EC5">
        <w:fldChar w:fldCharType="end"/>
      </w:r>
    </w:p>
    <w:p w14:paraId="232A7CBA" w14:textId="5F1309C7" w:rsidR="00514EC5" w:rsidRDefault="00514EC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_Toc94607245 \h </w:instrText>
      </w:r>
      <w:r>
        <w:fldChar w:fldCharType="separate"/>
      </w:r>
      <w:r>
        <w:t>8</w:t>
      </w:r>
      <w:r>
        <w:fldChar w:fldCharType="end"/>
      </w:r>
    </w:p>
    <w:p w14:paraId="2FFFB4C7" w14:textId="38D16561" w:rsidR="00514EC5" w:rsidRDefault="00514EC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_Toc94607246 \h </w:instrText>
      </w:r>
      <w:r>
        <w:fldChar w:fldCharType="separate"/>
      </w:r>
      <w:r>
        <w:t>9</w:t>
      </w:r>
      <w:r>
        <w:fldChar w:fldCharType="end"/>
      </w:r>
    </w:p>
    <w:p w14:paraId="7FC6FB86" w14:textId="10E25525" w:rsidR="00514EC5" w:rsidRDefault="00514EC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_Toc94607247 \h </w:instrText>
      </w:r>
      <w:r>
        <w:fldChar w:fldCharType="separate"/>
      </w:r>
      <w:r>
        <w:t>9</w:t>
      </w:r>
      <w:r>
        <w:fldChar w:fldCharType="end"/>
      </w:r>
    </w:p>
    <w:p w14:paraId="0FAC3D97" w14:textId="69F63D80" w:rsidR="00514EC5" w:rsidRDefault="00514EC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_Toc94607248 \h </w:instrText>
      </w:r>
      <w:r>
        <w:fldChar w:fldCharType="separate"/>
      </w:r>
      <w:r>
        <w:t>10</w:t>
      </w:r>
      <w:r>
        <w:fldChar w:fldCharType="end"/>
      </w:r>
    </w:p>
    <w:p w14:paraId="5DC391B6" w14:textId="15A31AA8" w:rsidR="00514EC5" w:rsidRDefault="00514EC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_Toc94607249 \h </w:instrText>
      </w:r>
      <w:r>
        <w:fldChar w:fldCharType="separate"/>
      </w:r>
      <w:r>
        <w:t>10</w:t>
      </w:r>
      <w:r>
        <w:fldChar w:fldCharType="end"/>
      </w:r>
    </w:p>
    <w:p w14:paraId="32B9D460" w14:textId="0FDF22AD" w:rsidR="00514EC5" w:rsidRDefault="00514EC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_Toc94607250 \h </w:instrText>
      </w:r>
      <w:r>
        <w:fldChar w:fldCharType="separate"/>
      </w:r>
      <w:r>
        <w:t>10</w:t>
      </w:r>
      <w:r>
        <w:fldChar w:fldCharType="end"/>
      </w:r>
    </w:p>
    <w:p w14:paraId="1E1537E0" w14:textId="5763D4A9" w:rsidR="00514EC5" w:rsidRDefault="00514EC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_Toc94607251 \h </w:instrText>
      </w:r>
      <w:r>
        <w:fldChar w:fldCharType="separate"/>
      </w:r>
      <w:r>
        <w:t>10</w:t>
      </w:r>
      <w:r>
        <w:fldChar w:fldCharType="end"/>
      </w:r>
    </w:p>
    <w:p w14:paraId="2F0D4D6A" w14:textId="3A1D27D1" w:rsidR="00514EC5" w:rsidRDefault="00514EC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_Toc94607252 \h </w:instrText>
      </w:r>
      <w:r>
        <w:fldChar w:fldCharType="separate"/>
      </w:r>
      <w:r>
        <w:t>11</w:t>
      </w:r>
      <w:r>
        <w:fldChar w:fldCharType="end"/>
      </w:r>
    </w:p>
    <w:p w14:paraId="2C5FA876" w14:textId="7EA7EA98" w:rsidR="00514EC5" w:rsidRDefault="00514EC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_Toc94607253 \h </w:instrText>
      </w:r>
      <w:r>
        <w:fldChar w:fldCharType="separate"/>
      </w:r>
      <w:r>
        <w:t>11</w:t>
      </w:r>
      <w:r>
        <w:fldChar w:fldCharType="end"/>
      </w:r>
    </w:p>
    <w:p w14:paraId="6CCE7F3F" w14:textId="486BCD32" w:rsidR="00514EC5" w:rsidRDefault="00514EC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MB-SMF</w:t>
      </w:r>
      <w:r>
        <w:tab/>
      </w:r>
      <w:r>
        <w:fldChar w:fldCharType="begin" w:fldLock="1"/>
      </w:r>
      <w:r>
        <w:instrText xml:space="preserve"> PAGEREF _Toc94607254 \h </w:instrText>
      </w:r>
      <w:r>
        <w:fldChar w:fldCharType="separate"/>
      </w:r>
      <w:r>
        <w:t>11</w:t>
      </w:r>
      <w:r>
        <w:fldChar w:fldCharType="end"/>
      </w:r>
    </w:p>
    <w:p w14:paraId="48F47F8F" w14:textId="0A08C3A2" w:rsidR="00514EC5" w:rsidRDefault="00514EC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_Toc94607255 \h </w:instrText>
      </w:r>
      <w:r>
        <w:fldChar w:fldCharType="separate"/>
      </w:r>
      <w:r>
        <w:t>11</w:t>
      </w:r>
      <w:r>
        <w:fldChar w:fldCharType="end"/>
      </w:r>
    </w:p>
    <w:p w14:paraId="66CE6B89" w14:textId="6214993E" w:rsidR="00514EC5" w:rsidRDefault="00514EC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Nmbsmf_TMGI Service</w:t>
      </w:r>
      <w:r>
        <w:tab/>
      </w:r>
      <w:r>
        <w:fldChar w:fldCharType="begin" w:fldLock="1"/>
      </w:r>
      <w:r>
        <w:instrText xml:space="preserve"> PAGEREF _Toc94607256 \h </w:instrText>
      </w:r>
      <w:r>
        <w:fldChar w:fldCharType="separate"/>
      </w:r>
      <w:r>
        <w:t>12</w:t>
      </w:r>
      <w:r>
        <w:fldChar w:fldCharType="end"/>
      </w:r>
    </w:p>
    <w:p w14:paraId="180057C4" w14:textId="277D95F7" w:rsidR="00514EC5" w:rsidRDefault="00514EC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_Toc94607257 \h </w:instrText>
      </w:r>
      <w:r>
        <w:fldChar w:fldCharType="separate"/>
      </w:r>
      <w:r>
        <w:t>12</w:t>
      </w:r>
      <w:r>
        <w:fldChar w:fldCharType="end"/>
      </w:r>
    </w:p>
    <w:p w14:paraId="6033AA61" w14:textId="369BB8C2" w:rsidR="00514EC5" w:rsidRDefault="00514EC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_Toc94607258 \h </w:instrText>
      </w:r>
      <w:r>
        <w:fldChar w:fldCharType="separate"/>
      </w:r>
      <w:r>
        <w:t>13</w:t>
      </w:r>
      <w:r>
        <w:fldChar w:fldCharType="end"/>
      </w:r>
    </w:p>
    <w:p w14:paraId="391C4393" w14:textId="1A6506C2" w:rsidR="00514EC5" w:rsidRDefault="00514EC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_Toc94607259 \h </w:instrText>
      </w:r>
      <w:r>
        <w:fldChar w:fldCharType="separate"/>
      </w:r>
      <w:r>
        <w:t>13</w:t>
      </w:r>
      <w:r>
        <w:fldChar w:fldCharType="end"/>
      </w:r>
    </w:p>
    <w:p w14:paraId="0C592D4E" w14:textId="269FCCD3" w:rsidR="00514EC5" w:rsidRDefault="00514EC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TMGI Allocate service operation</w:t>
      </w:r>
      <w:r>
        <w:tab/>
      </w:r>
      <w:r>
        <w:fldChar w:fldCharType="begin" w:fldLock="1"/>
      </w:r>
      <w:r>
        <w:instrText xml:space="preserve"> PAGEREF _Toc94607260 \h </w:instrText>
      </w:r>
      <w:r>
        <w:fldChar w:fldCharType="separate"/>
      </w:r>
      <w:r>
        <w:t>13</w:t>
      </w:r>
      <w:r>
        <w:fldChar w:fldCharType="end"/>
      </w:r>
    </w:p>
    <w:p w14:paraId="542BC713" w14:textId="34CE8B8E" w:rsidR="00514EC5" w:rsidRDefault="00514EC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_Toc94607261 \h </w:instrText>
      </w:r>
      <w:r>
        <w:fldChar w:fldCharType="separate"/>
      </w:r>
      <w:r>
        <w:t>13</w:t>
      </w:r>
      <w:r>
        <w:fldChar w:fldCharType="end"/>
      </w:r>
    </w:p>
    <w:p w14:paraId="2E811785" w14:textId="229EC73A" w:rsidR="00514EC5" w:rsidRDefault="00514EC5">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TMGI Deallocate service operation</w:t>
      </w:r>
      <w:r>
        <w:tab/>
      </w:r>
      <w:r>
        <w:fldChar w:fldCharType="begin" w:fldLock="1"/>
      </w:r>
      <w:r>
        <w:instrText xml:space="preserve"> PAGEREF _Toc94607262 \h </w:instrText>
      </w:r>
      <w:r>
        <w:fldChar w:fldCharType="separate"/>
      </w:r>
      <w:r>
        <w:t>13</w:t>
      </w:r>
      <w:r>
        <w:fldChar w:fldCharType="end"/>
      </w:r>
    </w:p>
    <w:p w14:paraId="29700735" w14:textId="2F1F6B1B" w:rsidR="00514EC5" w:rsidRDefault="00514EC5">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_Toc94607263 \h </w:instrText>
      </w:r>
      <w:r>
        <w:fldChar w:fldCharType="separate"/>
      </w:r>
      <w:r>
        <w:t>13</w:t>
      </w:r>
      <w:r>
        <w:fldChar w:fldCharType="end"/>
      </w:r>
    </w:p>
    <w:p w14:paraId="49D15771" w14:textId="623CE6EF" w:rsidR="00514EC5" w:rsidRDefault="00514EC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Nmbsmf_MBSSession Service</w:t>
      </w:r>
      <w:r>
        <w:tab/>
      </w:r>
      <w:r>
        <w:fldChar w:fldCharType="begin" w:fldLock="1"/>
      </w:r>
      <w:r>
        <w:instrText xml:space="preserve"> PAGEREF _Toc94607264 \h </w:instrText>
      </w:r>
      <w:r>
        <w:fldChar w:fldCharType="separate"/>
      </w:r>
      <w:r>
        <w:t>14</w:t>
      </w:r>
      <w:r>
        <w:fldChar w:fldCharType="end"/>
      </w:r>
    </w:p>
    <w:p w14:paraId="7F14660F" w14:textId="4E12F74E" w:rsidR="00514EC5" w:rsidRDefault="00514EC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_Toc94607265 \h </w:instrText>
      </w:r>
      <w:r>
        <w:fldChar w:fldCharType="separate"/>
      </w:r>
      <w:r>
        <w:t>14</w:t>
      </w:r>
      <w:r>
        <w:fldChar w:fldCharType="end"/>
      </w:r>
    </w:p>
    <w:p w14:paraId="4C9C4FC0" w14:textId="73F759BB" w:rsidR="00514EC5" w:rsidRDefault="00514EC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_Toc94607266 \h </w:instrText>
      </w:r>
      <w:r>
        <w:fldChar w:fldCharType="separate"/>
      </w:r>
      <w:r>
        <w:t>15</w:t>
      </w:r>
      <w:r>
        <w:fldChar w:fldCharType="end"/>
      </w:r>
    </w:p>
    <w:p w14:paraId="23AC4DCC" w14:textId="02F9AEC5" w:rsidR="00514EC5" w:rsidRDefault="00514EC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_Toc94607267 \h </w:instrText>
      </w:r>
      <w:r>
        <w:fldChar w:fldCharType="separate"/>
      </w:r>
      <w:r>
        <w:t>15</w:t>
      </w:r>
      <w:r>
        <w:fldChar w:fldCharType="end"/>
      </w:r>
    </w:p>
    <w:p w14:paraId="243144CE" w14:textId="75A5DC60" w:rsidR="00514EC5" w:rsidRDefault="00514EC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_Toc94607268 \h </w:instrText>
      </w:r>
      <w:r>
        <w:fldChar w:fldCharType="separate"/>
      </w:r>
      <w:r>
        <w:t>15</w:t>
      </w:r>
      <w:r>
        <w:fldChar w:fldCharType="end"/>
      </w:r>
    </w:p>
    <w:p w14:paraId="1129676F" w14:textId="7C73C6DE" w:rsidR="00514EC5" w:rsidRDefault="00514EC5">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_Toc94607269 \h </w:instrText>
      </w:r>
      <w:r>
        <w:fldChar w:fldCharType="separate"/>
      </w:r>
      <w:r>
        <w:t>15</w:t>
      </w:r>
      <w:r>
        <w:fldChar w:fldCharType="end"/>
      </w:r>
    </w:p>
    <w:p w14:paraId="7C71C392" w14:textId="23C83E06" w:rsidR="00514EC5" w:rsidRDefault="00514EC5">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_Toc94607270 \h </w:instrText>
      </w:r>
      <w:r>
        <w:fldChar w:fldCharType="separate"/>
      </w:r>
      <w:r>
        <w:t>17</w:t>
      </w:r>
      <w:r>
        <w:fldChar w:fldCharType="end"/>
      </w:r>
    </w:p>
    <w:p w14:paraId="3368A55C" w14:textId="7030B6A7" w:rsidR="00514EC5" w:rsidRDefault="00514EC5">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_Toc94607271 \h </w:instrText>
      </w:r>
      <w:r>
        <w:fldChar w:fldCharType="separate"/>
      </w:r>
      <w:r>
        <w:t>17</w:t>
      </w:r>
      <w:r>
        <w:fldChar w:fldCharType="end"/>
      </w:r>
    </w:p>
    <w:p w14:paraId="509C94DC" w14:textId="49162815" w:rsidR="00514EC5" w:rsidRDefault="00514EC5">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Release</w:t>
      </w:r>
      <w:r>
        <w:tab/>
      </w:r>
      <w:r>
        <w:fldChar w:fldCharType="begin" w:fldLock="1"/>
      </w:r>
      <w:r>
        <w:instrText xml:space="preserve"> PAGEREF _Toc94607272 \h </w:instrText>
      </w:r>
      <w:r>
        <w:fldChar w:fldCharType="separate"/>
      </w:r>
      <w:r>
        <w:t>17</w:t>
      </w:r>
      <w:r>
        <w:fldChar w:fldCharType="end"/>
      </w:r>
    </w:p>
    <w:p w14:paraId="22079EFB" w14:textId="1DD0FB3F" w:rsidR="00514EC5" w:rsidRDefault="00514EC5">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_Toc94607273 \h </w:instrText>
      </w:r>
      <w:r>
        <w:fldChar w:fldCharType="separate"/>
      </w:r>
      <w:r>
        <w:t>17</w:t>
      </w:r>
      <w:r>
        <w:fldChar w:fldCharType="end"/>
      </w:r>
    </w:p>
    <w:p w14:paraId="196ABB9B" w14:textId="522AD997" w:rsidR="00514EC5" w:rsidRDefault="00514EC5">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ContextUpdate</w:t>
      </w:r>
      <w:r>
        <w:tab/>
      </w:r>
      <w:r>
        <w:fldChar w:fldCharType="begin" w:fldLock="1"/>
      </w:r>
      <w:r>
        <w:instrText xml:space="preserve"> PAGEREF _Toc94607274 \h </w:instrText>
      </w:r>
      <w:r>
        <w:fldChar w:fldCharType="separate"/>
      </w:r>
      <w:r>
        <w:t>18</w:t>
      </w:r>
      <w:r>
        <w:fldChar w:fldCharType="end"/>
      </w:r>
    </w:p>
    <w:p w14:paraId="2EABFA88" w14:textId="6BA07A77" w:rsidR="00514EC5" w:rsidRDefault="00514EC5">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_Toc94607275 \h </w:instrText>
      </w:r>
      <w:r>
        <w:fldChar w:fldCharType="separate"/>
      </w:r>
      <w:r>
        <w:t>18</w:t>
      </w:r>
      <w:r>
        <w:fldChar w:fldCharType="end"/>
      </w:r>
    </w:p>
    <w:p w14:paraId="16B7095A" w14:textId="1C845CFA" w:rsidR="00514EC5" w:rsidRDefault="00514EC5">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StatusSubscribe service operation</w:t>
      </w:r>
      <w:r>
        <w:tab/>
      </w:r>
      <w:r>
        <w:fldChar w:fldCharType="begin" w:fldLock="1"/>
      </w:r>
      <w:r>
        <w:instrText xml:space="preserve"> PAGEREF _Toc94607276 \h </w:instrText>
      </w:r>
      <w:r>
        <w:fldChar w:fldCharType="separate"/>
      </w:r>
      <w:r>
        <w:t>20</w:t>
      </w:r>
      <w:r>
        <w:fldChar w:fldCharType="end"/>
      </w:r>
    </w:p>
    <w:p w14:paraId="06EE824A" w14:textId="3F20D900" w:rsidR="00514EC5" w:rsidRDefault="00514EC5">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_Toc94607277 \h </w:instrText>
      </w:r>
      <w:r>
        <w:fldChar w:fldCharType="separate"/>
      </w:r>
      <w:r>
        <w:t>20</w:t>
      </w:r>
      <w:r>
        <w:fldChar w:fldCharType="end"/>
      </w:r>
    </w:p>
    <w:p w14:paraId="0708F407" w14:textId="04FD39D1" w:rsidR="00514EC5" w:rsidRDefault="00514EC5">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Subscription creation</w:t>
      </w:r>
      <w:r>
        <w:tab/>
      </w:r>
      <w:r>
        <w:fldChar w:fldCharType="begin" w:fldLock="1"/>
      </w:r>
      <w:r>
        <w:instrText xml:space="preserve"> PAGEREF _Toc94607278 \h </w:instrText>
      </w:r>
      <w:r>
        <w:fldChar w:fldCharType="separate"/>
      </w:r>
      <w:r>
        <w:t>20</w:t>
      </w:r>
      <w:r>
        <w:fldChar w:fldCharType="end"/>
      </w:r>
    </w:p>
    <w:p w14:paraId="7D866B49" w14:textId="65D98565" w:rsidR="00514EC5" w:rsidRDefault="00514EC5">
      <w:pPr>
        <w:pStyle w:val="TOC5"/>
        <w:rPr>
          <w:rFonts w:asciiTheme="minorHAnsi" w:eastAsiaTheme="minorEastAsia" w:hAnsiTheme="minorHAnsi" w:cstheme="minorBidi"/>
          <w:sz w:val="22"/>
          <w:szCs w:val="22"/>
          <w:lang w:eastAsia="en-GB"/>
        </w:rPr>
      </w:pPr>
      <w:r>
        <w:t>5.3.2.6.3</w:t>
      </w:r>
      <w:r>
        <w:rPr>
          <w:rFonts w:asciiTheme="minorHAnsi" w:eastAsiaTheme="minorEastAsia" w:hAnsiTheme="minorHAnsi" w:cstheme="minorBidi"/>
          <w:sz w:val="22"/>
          <w:szCs w:val="22"/>
          <w:lang w:eastAsia="en-GB"/>
        </w:rPr>
        <w:tab/>
      </w:r>
      <w:r>
        <w:t>Subscription update</w:t>
      </w:r>
      <w:r>
        <w:tab/>
      </w:r>
      <w:r>
        <w:fldChar w:fldCharType="begin" w:fldLock="1"/>
      </w:r>
      <w:r>
        <w:instrText xml:space="preserve"> PAGEREF _Toc94607279 \h </w:instrText>
      </w:r>
      <w:r>
        <w:fldChar w:fldCharType="separate"/>
      </w:r>
      <w:r>
        <w:t>21</w:t>
      </w:r>
      <w:r>
        <w:fldChar w:fldCharType="end"/>
      </w:r>
    </w:p>
    <w:p w14:paraId="28CEB8F2" w14:textId="06AF6E2C" w:rsidR="00514EC5" w:rsidRDefault="00514EC5">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StatusUnsubscribe</w:t>
      </w:r>
      <w:r>
        <w:tab/>
      </w:r>
      <w:r>
        <w:fldChar w:fldCharType="begin" w:fldLock="1"/>
      </w:r>
      <w:r>
        <w:instrText xml:space="preserve"> PAGEREF _Toc94607280 \h </w:instrText>
      </w:r>
      <w:r>
        <w:fldChar w:fldCharType="separate"/>
      </w:r>
      <w:r>
        <w:t>21</w:t>
      </w:r>
      <w:r>
        <w:fldChar w:fldCharType="end"/>
      </w:r>
    </w:p>
    <w:p w14:paraId="1D99E545" w14:textId="04129AFB" w:rsidR="00514EC5" w:rsidRDefault="00514EC5">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_Toc94607281 \h </w:instrText>
      </w:r>
      <w:r>
        <w:fldChar w:fldCharType="separate"/>
      </w:r>
      <w:r>
        <w:t>21</w:t>
      </w:r>
      <w:r>
        <w:fldChar w:fldCharType="end"/>
      </w:r>
    </w:p>
    <w:p w14:paraId="33FD5B3D" w14:textId="33E93FCB" w:rsidR="00514EC5" w:rsidRDefault="00514EC5">
      <w:pPr>
        <w:pStyle w:val="TOC4"/>
        <w:rPr>
          <w:rFonts w:asciiTheme="minorHAnsi" w:eastAsiaTheme="minorEastAsia" w:hAnsiTheme="minorHAnsi" w:cstheme="minorBidi"/>
          <w:sz w:val="22"/>
          <w:szCs w:val="22"/>
          <w:lang w:eastAsia="en-GB"/>
        </w:rPr>
      </w:pPr>
      <w:r>
        <w:t>5.3.2.8</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_Toc94607282 \h </w:instrText>
      </w:r>
      <w:r>
        <w:fldChar w:fldCharType="separate"/>
      </w:r>
      <w:r>
        <w:t>22</w:t>
      </w:r>
      <w:r>
        <w:fldChar w:fldCharType="end"/>
      </w:r>
    </w:p>
    <w:p w14:paraId="19A1FE77" w14:textId="7AE16FAF" w:rsidR="00514EC5" w:rsidRDefault="00514EC5">
      <w:pPr>
        <w:pStyle w:val="TOC5"/>
        <w:rPr>
          <w:rFonts w:asciiTheme="minorHAnsi" w:eastAsiaTheme="minorEastAsia" w:hAnsiTheme="minorHAnsi" w:cstheme="minorBidi"/>
          <w:sz w:val="22"/>
          <w:szCs w:val="22"/>
          <w:lang w:eastAsia="en-GB"/>
        </w:rPr>
      </w:pPr>
      <w:r>
        <w:t>5.3.2.8.1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_Toc94607283 \h </w:instrText>
      </w:r>
      <w:r>
        <w:fldChar w:fldCharType="separate"/>
      </w:r>
      <w:r>
        <w:t>22</w:t>
      </w:r>
      <w:r>
        <w:fldChar w:fldCharType="end"/>
      </w:r>
    </w:p>
    <w:p w14:paraId="76ABE3C2" w14:textId="39F9B62B" w:rsidR="00514EC5" w:rsidRDefault="00514EC5">
      <w:pPr>
        <w:pStyle w:val="TOC4"/>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ContextStatusSubscribe</w:t>
      </w:r>
      <w:r>
        <w:tab/>
      </w:r>
      <w:r>
        <w:fldChar w:fldCharType="begin" w:fldLock="1"/>
      </w:r>
      <w:r>
        <w:instrText xml:space="preserve"> PAGEREF _Toc94607284 \h </w:instrText>
      </w:r>
      <w:r>
        <w:fldChar w:fldCharType="separate"/>
      </w:r>
      <w:r>
        <w:t>22</w:t>
      </w:r>
      <w:r>
        <w:fldChar w:fldCharType="end"/>
      </w:r>
    </w:p>
    <w:p w14:paraId="3B4D8316" w14:textId="6C639AB9" w:rsidR="00514EC5" w:rsidRDefault="00514EC5">
      <w:pPr>
        <w:pStyle w:val="TOC5"/>
        <w:rPr>
          <w:rFonts w:asciiTheme="minorHAnsi" w:eastAsiaTheme="minorEastAsia" w:hAnsiTheme="minorHAnsi" w:cstheme="minorBidi"/>
          <w:sz w:val="22"/>
          <w:szCs w:val="22"/>
          <w:lang w:eastAsia="en-GB"/>
        </w:rPr>
      </w:pPr>
      <w:r>
        <w:t>5.3.2.9.1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_Toc94607285 \h </w:instrText>
      </w:r>
      <w:r>
        <w:fldChar w:fldCharType="separate"/>
      </w:r>
      <w:r>
        <w:t>22</w:t>
      </w:r>
      <w:r>
        <w:fldChar w:fldCharType="end"/>
      </w:r>
    </w:p>
    <w:p w14:paraId="27AAB557" w14:textId="7EFA1C3B" w:rsidR="00514EC5" w:rsidRDefault="00514EC5">
      <w:pPr>
        <w:pStyle w:val="TOC5"/>
        <w:rPr>
          <w:rFonts w:asciiTheme="minorHAnsi" w:eastAsiaTheme="minorEastAsia" w:hAnsiTheme="minorHAnsi" w:cstheme="minorBidi"/>
          <w:sz w:val="22"/>
          <w:szCs w:val="22"/>
          <w:lang w:eastAsia="en-GB"/>
        </w:rPr>
      </w:pPr>
      <w:r>
        <w:t>5.3.2.9.2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_Toc94607286 \h </w:instrText>
      </w:r>
      <w:r>
        <w:fldChar w:fldCharType="separate"/>
      </w:r>
      <w:r>
        <w:t>23</w:t>
      </w:r>
      <w:r>
        <w:fldChar w:fldCharType="end"/>
      </w:r>
    </w:p>
    <w:p w14:paraId="5AFB95FB" w14:textId="1F80CB00" w:rsidR="00514EC5" w:rsidRDefault="00514EC5">
      <w:pPr>
        <w:pStyle w:val="TOC5"/>
        <w:rPr>
          <w:rFonts w:asciiTheme="minorHAnsi" w:eastAsiaTheme="minorEastAsia" w:hAnsiTheme="minorHAnsi" w:cstheme="minorBidi"/>
          <w:sz w:val="22"/>
          <w:szCs w:val="22"/>
          <w:lang w:eastAsia="en-GB"/>
        </w:rPr>
      </w:pPr>
      <w:r>
        <w:t>5.3.2.9.3</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_Toc94607287 \h </w:instrText>
      </w:r>
      <w:r>
        <w:fldChar w:fldCharType="separate"/>
      </w:r>
      <w:r>
        <w:t>24</w:t>
      </w:r>
      <w:r>
        <w:fldChar w:fldCharType="end"/>
      </w:r>
    </w:p>
    <w:p w14:paraId="00B5B40D" w14:textId="55D9D90C" w:rsidR="00514EC5" w:rsidRDefault="00514EC5">
      <w:pPr>
        <w:pStyle w:val="TOC4"/>
        <w:rPr>
          <w:rFonts w:asciiTheme="minorHAnsi" w:eastAsiaTheme="minorEastAsia" w:hAnsiTheme="minorHAnsi" w:cstheme="minorBidi"/>
          <w:sz w:val="22"/>
          <w:szCs w:val="22"/>
          <w:lang w:eastAsia="en-GB"/>
        </w:rPr>
      </w:pPr>
      <w:r>
        <w:t>5.3.2.10</w:t>
      </w:r>
      <w:r>
        <w:rPr>
          <w:rFonts w:asciiTheme="minorHAnsi" w:eastAsiaTheme="minorEastAsia" w:hAnsiTheme="minorHAnsi" w:cstheme="minorBidi"/>
          <w:sz w:val="22"/>
          <w:szCs w:val="22"/>
          <w:lang w:eastAsia="en-GB"/>
        </w:rPr>
        <w:tab/>
      </w:r>
      <w:r>
        <w:t>ContextStatusUnSubscribe</w:t>
      </w:r>
      <w:r>
        <w:tab/>
      </w:r>
      <w:r>
        <w:fldChar w:fldCharType="begin" w:fldLock="1"/>
      </w:r>
      <w:r>
        <w:instrText xml:space="preserve"> PAGEREF _Toc94607288 \h </w:instrText>
      </w:r>
      <w:r>
        <w:fldChar w:fldCharType="separate"/>
      </w:r>
      <w:r>
        <w:t>25</w:t>
      </w:r>
      <w:r>
        <w:fldChar w:fldCharType="end"/>
      </w:r>
    </w:p>
    <w:p w14:paraId="55C8FF7C" w14:textId="78A3FBBD" w:rsidR="00514EC5" w:rsidRDefault="00514EC5">
      <w:pPr>
        <w:pStyle w:val="TOC5"/>
        <w:rPr>
          <w:rFonts w:asciiTheme="minorHAnsi" w:eastAsiaTheme="minorEastAsia" w:hAnsiTheme="minorHAnsi" w:cstheme="minorBidi"/>
          <w:sz w:val="22"/>
          <w:szCs w:val="22"/>
          <w:lang w:eastAsia="en-GB"/>
        </w:rPr>
      </w:pPr>
      <w:r>
        <w:t>5.3.2.10.1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_Toc94607289 \h </w:instrText>
      </w:r>
      <w:r>
        <w:fldChar w:fldCharType="separate"/>
      </w:r>
      <w:r>
        <w:t>25</w:t>
      </w:r>
      <w:r>
        <w:fldChar w:fldCharType="end"/>
      </w:r>
    </w:p>
    <w:p w14:paraId="1AFE0AB2" w14:textId="35B0775A" w:rsidR="00514EC5" w:rsidRDefault="00514EC5">
      <w:pPr>
        <w:pStyle w:val="TOC4"/>
        <w:rPr>
          <w:rFonts w:asciiTheme="minorHAnsi" w:eastAsiaTheme="minorEastAsia" w:hAnsiTheme="minorHAnsi" w:cstheme="minorBidi"/>
          <w:sz w:val="22"/>
          <w:szCs w:val="22"/>
          <w:lang w:eastAsia="en-GB"/>
        </w:rPr>
      </w:pPr>
      <w:r>
        <w:t>5.3.2.11</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_Toc94607290 \h </w:instrText>
      </w:r>
      <w:r>
        <w:fldChar w:fldCharType="separate"/>
      </w:r>
      <w:r>
        <w:t>26</w:t>
      </w:r>
      <w:r>
        <w:fldChar w:fldCharType="end"/>
      </w:r>
    </w:p>
    <w:p w14:paraId="1EED1B05" w14:textId="352240E2" w:rsidR="00514EC5" w:rsidRDefault="00514EC5">
      <w:pPr>
        <w:pStyle w:val="TOC5"/>
        <w:rPr>
          <w:rFonts w:asciiTheme="minorHAnsi" w:eastAsiaTheme="minorEastAsia" w:hAnsiTheme="minorHAnsi" w:cstheme="minorBidi"/>
          <w:sz w:val="22"/>
          <w:szCs w:val="22"/>
          <w:lang w:eastAsia="en-GB"/>
        </w:rPr>
      </w:pPr>
      <w:r>
        <w:t>5.3.2.11.1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_Toc94607291 \h </w:instrText>
      </w:r>
      <w:r>
        <w:fldChar w:fldCharType="separate"/>
      </w:r>
      <w:r>
        <w:t>26</w:t>
      </w:r>
      <w:r>
        <w:fldChar w:fldCharType="end"/>
      </w:r>
    </w:p>
    <w:p w14:paraId="093245D1" w14:textId="5A252010" w:rsidR="00514EC5" w:rsidRDefault="00514EC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_Toc94607292 \h </w:instrText>
      </w:r>
      <w:r>
        <w:fldChar w:fldCharType="separate"/>
      </w:r>
      <w:r>
        <w:t>26</w:t>
      </w:r>
      <w:r>
        <w:fldChar w:fldCharType="end"/>
      </w:r>
    </w:p>
    <w:p w14:paraId="68AD22D6" w14:textId="0A5D82B9" w:rsidR="00514EC5" w:rsidRDefault="00514EC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Nmbsmf_TMGI Service API</w:t>
      </w:r>
      <w:r>
        <w:tab/>
      </w:r>
      <w:r>
        <w:fldChar w:fldCharType="begin" w:fldLock="1"/>
      </w:r>
      <w:r>
        <w:instrText xml:space="preserve"> PAGEREF _Toc94607293 \h </w:instrText>
      </w:r>
      <w:r>
        <w:fldChar w:fldCharType="separate"/>
      </w:r>
      <w:r>
        <w:t>26</w:t>
      </w:r>
      <w:r>
        <w:fldChar w:fldCharType="end"/>
      </w:r>
    </w:p>
    <w:p w14:paraId="551E699F" w14:textId="1D289AA6" w:rsidR="00514EC5" w:rsidRDefault="00514EC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_Toc94607294 \h </w:instrText>
      </w:r>
      <w:r>
        <w:fldChar w:fldCharType="separate"/>
      </w:r>
      <w:r>
        <w:t>26</w:t>
      </w:r>
      <w:r>
        <w:fldChar w:fldCharType="end"/>
      </w:r>
    </w:p>
    <w:p w14:paraId="0AC6D899" w14:textId="1CC19AC0" w:rsidR="00514EC5" w:rsidRDefault="00514EC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_Toc94607295 \h </w:instrText>
      </w:r>
      <w:r>
        <w:fldChar w:fldCharType="separate"/>
      </w:r>
      <w:r>
        <w:t>27</w:t>
      </w:r>
      <w:r>
        <w:fldChar w:fldCharType="end"/>
      </w:r>
    </w:p>
    <w:p w14:paraId="09702546" w14:textId="5D1CE582" w:rsidR="00514EC5" w:rsidRDefault="00514EC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_Toc94607296 \h </w:instrText>
      </w:r>
      <w:r>
        <w:fldChar w:fldCharType="separate"/>
      </w:r>
      <w:r>
        <w:t>27</w:t>
      </w:r>
      <w:r>
        <w:fldChar w:fldCharType="end"/>
      </w:r>
    </w:p>
    <w:p w14:paraId="2E52B10B" w14:textId="7ACDEEA5" w:rsidR="00514EC5" w:rsidRDefault="00514EC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_Toc94607297 \h </w:instrText>
      </w:r>
      <w:r>
        <w:fldChar w:fldCharType="separate"/>
      </w:r>
      <w:r>
        <w:t>27</w:t>
      </w:r>
      <w:r>
        <w:fldChar w:fldCharType="end"/>
      </w:r>
    </w:p>
    <w:p w14:paraId="355EB8D5" w14:textId="6C267CDA" w:rsidR="00514EC5" w:rsidRDefault="00514EC5">
      <w:pPr>
        <w:pStyle w:val="TOC5"/>
        <w:rPr>
          <w:rFonts w:asciiTheme="minorHAnsi" w:eastAsiaTheme="minorEastAsia" w:hAnsiTheme="minorHAnsi" w:cstheme="minorBidi"/>
          <w:sz w:val="22"/>
          <w:szCs w:val="22"/>
          <w:lang w:eastAsia="en-GB"/>
        </w:rPr>
      </w:pPr>
      <w:r>
        <w:lastRenderedPageBreak/>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_Toc94607298 \h </w:instrText>
      </w:r>
      <w:r>
        <w:fldChar w:fldCharType="separate"/>
      </w:r>
      <w:r>
        <w:t>27</w:t>
      </w:r>
      <w:r>
        <w:fldChar w:fldCharType="end"/>
      </w:r>
    </w:p>
    <w:p w14:paraId="0DE581F3" w14:textId="15825F1C" w:rsidR="00514EC5" w:rsidRDefault="00514EC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_Toc94607299 \h </w:instrText>
      </w:r>
      <w:r>
        <w:fldChar w:fldCharType="separate"/>
      </w:r>
      <w:r>
        <w:t>27</w:t>
      </w:r>
      <w:r>
        <w:fldChar w:fldCharType="end"/>
      </w:r>
    </w:p>
    <w:p w14:paraId="38B6EE17" w14:textId="0DDC3297" w:rsidR="00514EC5" w:rsidRDefault="00514EC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_Toc94607300 \h </w:instrText>
      </w:r>
      <w:r>
        <w:fldChar w:fldCharType="separate"/>
      </w:r>
      <w:r>
        <w:t>27</w:t>
      </w:r>
      <w:r>
        <w:fldChar w:fldCharType="end"/>
      </w:r>
    </w:p>
    <w:p w14:paraId="5CD8C5A4" w14:textId="2B426E55" w:rsidR="00514EC5" w:rsidRDefault="00514EC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_Toc94607301 \h </w:instrText>
      </w:r>
      <w:r>
        <w:fldChar w:fldCharType="separate"/>
      </w:r>
      <w:r>
        <w:t>27</w:t>
      </w:r>
      <w:r>
        <w:fldChar w:fldCharType="end"/>
      </w:r>
    </w:p>
    <w:p w14:paraId="032303E4" w14:textId="6397DCC4" w:rsidR="00514EC5" w:rsidRDefault="00514EC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_Toc94607302 \h </w:instrText>
      </w:r>
      <w:r>
        <w:fldChar w:fldCharType="separate"/>
      </w:r>
      <w:r>
        <w:t>27</w:t>
      </w:r>
      <w:r>
        <w:fldChar w:fldCharType="end"/>
      </w:r>
    </w:p>
    <w:p w14:paraId="7158F719" w14:textId="1F3BADAA" w:rsidR="00514EC5" w:rsidRDefault="00514EC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TMGI collection</w:t>
      </w:r>
      <w:r>
        <w:tab/>
      </w:r>
      <w:r>
        <w:fldChar w:fldCharType="begin" w:fldLock="1"/>
      </w:r>
      <w:r>
        <w:instrText xml:space="preserve"> PAGEREF _Toc94607303 \h </w:instrText>
      </w:r>
      <w:r>
        <w:fldChar w:fldCharType="separate"/>
      </w:r>
      <w:r>
        <w:t>28</w:t>
      </w:r>
      <w:r>
        <w:fldChar w:fldCharType="end"/>
      </w:r>
    </w:p>
    <w:p w14:paraId="7D0C7FE7" w14:textId="3372ADA6" w:rsidR="00514EC5" w:rsidRDefault="00514EC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_Toc94607304 \h </w:instrText>
      </w:r>
      <w:r>
        <w:fldChar w:fldCharType="separate"/>
      </w:r>
      <w:r>
        <w:t>28</w:t>
      </w:r>
      <w:r>
        <w:fldChar w:fldCharType="end"/>
      </w:r>
    </w:p>
    <w:p w14:paraId="6393C191" w14:textId="08646727" w:rsidR="00514EC5" w:rsidRDefault="00514EC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_Toc94607305 \h </w:instrText>
      </w:r>
      <w:r>
        <w:fldChar w:fldCharType="separate"/>
      </w:r>
      <w:r>
        <w:t>28</w:t>
      </w:r>
      <w:r>
        <w:fldChar w:fldCharType="end"/>
      </w:r>
    </w:p>
    <w:p w14:paraId="3675D33C" w14:textId="466E468E" w:rsidR="00514EC5" w:rsidRDefault="00514EC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_Toc94607306 \h </w:instrText>
      </w:r>
      <w:r>
        <w:fldChar w:fldCharType="separate"/>
      </w:r>
      <w:r>
        <w:t>28</w:t>
      </w:r>
      <w:r>
        <w:fldChar w:fldCharType="end"/>
      </w:r>
    </w:p>
    <w:p w14:paraId="61356C6D" w14:textId="3A0C0309" w:rsidR="00514EC5" w:rsidRDefault="00514EC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_Toc94607307 \h </w:instrText>
      </w:r>
      <w:r>
        <w:fldChar w:fldCharType="separate"/>
      </w:r>
      <w:r>
        <w:t>30</w:t>
      </w:r>
      <w:r>
        <w:fldChar w:fldCharType="end"/>
      </w:r>
    </w:p>
    <w:p w14:paraId="598D8450" w14:textId="52FA02A1" w:rsidR="00514EC5" w:rsidRDefault="00514EC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_Toc94607308 \h </w:instrText>
      </w:r>
      <w:r>
        <w:fldChar w:fldCharType="separate"/>
      </w:r>
      <w:r>
        <w:t>30</w:t>
      </w:r>
      <w:r>
        <w:fldChar w:fldCharType="end"/>
      </w:r>
    </w:p>
    <w:p w14:paraId="2519CE6D" w14:textId="501FC191" w:rsidR="00514EC5" w:rsidRDefault="00514EC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_Toc94607309 \h </w:instrText>
      </w:r>
      <w:r>
        <w:fldChar w:fldCharType="separate"/>
      </w:r>
      <w:r>
        <w:t>30</w:t>
      </w:r>
      <w:r>
        <w:fldChar w:fldCharType="end"/>
      </w:r>
    </w:p>
    <w:p w14:paraId="6A10EB82" w14:textId="06B4824A" w:rsidR="00514EC5" w:rsidRDefault="00514EC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_Toc94607310 \h </w:instrText>
      </w:r>
      <w:r>
        <w:fldChar w:fldCharType="separate"/>
      </w:r>
      <w:r>
        <w:t>31</w:t>
      </w:r>
      <w:r>
        <w:fldChar w:fldCharType="end"/>
      </w:r>
    </w:p>
    <w:p w14:paraId="2627D81C" w14:textId="34398CBA" w:rsidR="00514EC5" w:rsidRDefault="00514EC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_Toc94607311 \h </w:instrText>
      </w:r>
      <w:r>
        <w:fldChar w:fldCharType="separate"/>
      </w:r>
      <w:r>
        <w:t>31</w:t>
      </w:r>
      <w:r>
        <w:fldChar w:fldCharType="end"/>
      </w:r>
    </w:p>
    <w:p w14:paraId="619A63A4" w14:textId="04C48448" w:rsidR="00514EC5" w:rsidRDefault="00514EC5">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_Toc94607312 \h </w:instrText>
      </w:r>
      <w:r>
        <w:fldChar w:fldCharType="separate"/>
      </w:r>
      <w:r>
        <w:t>31</w:t>
      </w:r>
      <w:r>
        <w:fldChar w:fldCharType="end"/>
      </w:r>
    </w:p>
    <w:p w14:paraId="7AED70A1" w14:textId="3A58EAC1" w:rsidR="00514EC5" w:rsidRDefault="00514EC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_Toc94607313 \h </w:instrText>
      </w:r>
      <w:r>
        <w:fldChar w:fldCharType="separate"/>
      </w:r>
      <w:r>
        <w:t>31</w:t>
      </w:r>
      <w:r>
        <w:fldChar w:fldCharType="end"/>
      </w:r>
    </w:p>
    <w:p w14:paraId="0206B978" w14:textId="45751142" w:rsidR="00514EC5" w:rsidRDefault="00514EC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TmgiAllocate</w:t>
      </w:r>
      <w:r>
        <w:tab/>
      </w:r>
      <w:r>
        <w:fldChar w:fldCharType="begin" w:fldLock="1"/>
      </w:r>
      <w:r>
        <w:instrText xml:space="preserve"> PAGEREF _Toc94607314 \h </w:instrText>
      </w:r>
      <w:r>
        <w:fldChar w:fldCharType="separate"/>
      </w:r>
      <w:r>
        <w:t>31</w:t>
      </w:r>
      <w:r>
        <w:fldChar w:fldCharType="end"/>
      </w:r>
    </w:p>
    <w:p w14:paraId="5705D023" w14:textId="2997FEFC" w:rsidR="00514EC5" w:rsidRDefault="00514EC5">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TmgiAllocated</w:t>
      </w:r>
      <w:r>
        <w:tab/>
      </w:r>
      <w:r>
        <w:fldChar w:fldCharType="begin" w:fldLock="1"/>
      </w:r>
      <w:r>
        <w:instrText xml:space="preserve"> PAGEREF _Toc94607315 \h </w:instrText>
      </w:r>
      <w:r>
        <w:fldChar w:fldCharType="separate"/>
      </w:r>
      <w:r>
        <w:t>32</w:t>
      </w:r>
      <w:r>
        <w:fldChar w:fldCharType="end"/>
      </w:r>
    </w:p>
    <w:p w14:paraId="150EBA9E" w14:textId="2A1F8E69" w:rsidR="00514EC5" w:rsidRDefault="00514EC5">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_Toc94607316 \h </w:instrText>
      </w:r>
      <w:r>
        <w:fldChar w:fldCharType="separate"/>
      </w:r>
      <w:r>
        <w:t>32</w:t>
      </w:r>
      <w:r>
        <w:fldChar w:fldCharType="end"/>
      </w:r>
    </w:p>
    <w:p w14:paraId="7119F917" w14:textId="19087DBD" w:rsidR="00514EC5" w:rsidRDefault="00514EC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_Toc94607317 \h </w:instrText>
      </w:r>
      <w:r>
        <w:fldChar w:fldCharType="separate"/>
      </w:r>
      <w:r>
        <w:t>32</w:t>
      </w:r>
      <w:r>
        <w:fldChar w:fldCharType="end"/>
      </w:r>
    </w:p>
    <w:p w14:paraId="0C75E251" w14:textId="51064954" w:rsidR="00514EC5" w:rsidRDefault="00514EC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_Toc94607318 \h </w:instrText>
      </w:r>
      <w:r>
        <w:fldChar w:fldCharType="separate"/>
      </w:r>
      <w:r>
        <w:t>32</w:t>
      </w:r>
      <w:r>
        <w:fldChar w:fldCharType="end"/>
      </w:r>
    </w:p>
    <w:p w14:paraId="2177F3C0" w14:textId="28700914" w:rsidR="00514EC5" w:rsidRDefault="00514EC5">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_Toc94607319 \h </w:instrText>
      </w:r>
      <w:r>
        <w:fldChar w:fldCharType="separate"/>
      </w:r>
      <w:r>
        <w:t>32</w:t>
      </w:r>
      <w:r>
        <w:fldChar w:fldCharType="end"/>
      </w:r>
    </w:p>
    <w:p w14:paraId="11CEDAAE" w14:textId="24AA9F1A" w:rsidR="00514EC5" w:rsidRDefault="00514EC5">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_Toc94607320 \h </w:instrText>
      </w:r>
      <w:r>
        <w:fldChar w:fldCharType="separate"/>
      </w:r>
      <w:r>
        <w:t>32</w:t>
      </w:r>
      <w:r>
        <w:fldChar w:fldCharType="end"/>
      </w:r>
    </w:p>
    <w:p w14:paraId="47A7F517" w14:textId="7368522E" w:rsidR="00514EC5" w:rsidRDefault="00514EC5">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_Toc94607321 \h </w:instrText>
      </w:r>
      <w:r>
        <w:fldChar w:fldCharType="separate"/>
      </w:r>
      <w:r>
        <w:t>32</w:t>
      </w:r>
      <w:r>
        <w:fldChar w:fldCharType="end"/>
      </w:r>
    </w:p>
    <w:p w14:paraId="11724FD2" w14:textId="491C008D" w:rsidR="00514EC5" w:rsidRDefault="00514EC5">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_Toc94607322 \h </w:instrText>
      </w:r>
      <w:r>
        <w:fldChar w:fldCharType="separate"/>
      </w:r>
      <w:r>
        <w:t>32</w:t>
      </w:r>
      <w:r>
        <w:fldChar w:fldCharType="end"/>
      </w:r>
    </w:p>
    <w:p w14:paraId="696CE44F" w14:textId="7164F326" w:rsidR="00514EC5" w:rsidRDefault="00514EC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_Toc94607323 \h </w:instrText>
      </w:r>
      <w:r>
        <w:fldChar w:fldCharType="separate"/>
      </w:r>
      <w:r>
        <w:t>33</w:t>
      </w:r>
      <w:r>
        <w:fldChar w:fldCharType="end"/>
      </w:r>
    </w:p>
    <w:p w14:paraId="117F8D4F" w14:textId="51AD45BA" w:rsidR="00514EC5" w:rsidRDefault="00514EC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_Toc94607324 \h </w:instrText>
      </w:r>
      <w:r>
        <w:fldChar w:fldCharType="separate"/>
      </w:r>
      <w:r>
        <w:t>33</w:t>
      </w:r>
      <w:r>
        <w:fldChar w:fldCharType="end"/>
      </w:r>
    </w:p>
    <w:p w14:paraId="655CC4AC" w14:textId="6F2CE009" w:rsidR="00514EC5" w:rsidRDefault="00514EC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_Toc94607325 \h </w:instrText>
      </w:r>
      <w:r>
        <w:fldChar w:fldCharType="separate"/>
      </w:r>
      <w:r>
        <w:t>33</w:t>
      </w:r>
      <w:r>
        <w:fldChar w:fldCharType="end"/>
      </w:r>
    </w:p>
    <w:p w14:paraId="32F1E46F" w14:textId="4924C529" w:rsidR="00514EC5" w:rsidRDefault="00514EC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_Toc94607326 \h </w:instrText>
      </w:r>
      <w:r>
        <w:fldChar w:fldCharType="separate"/>
      </w:r>
      <w:r>
        <w:t>33</w:t>
      </w:r>
      <w:r>
        <w:fldChar w:fldCharType="end"/>
      </w:r>
    </w:p>
    <w:p w14:paraId="04D54A06" w14:textId="0489B833" w:rsidR="00514EC5" w:rsidRDefault="00514EC5">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_Toc94607327 \h </w:instrText>
      </w:r>
      <w:r>
        <w:fldChar w:fldCharType="separate"/>
      </w:r>
      <w:r>
        <w:t>33</w:t>
      </w:r>
      <w:r>
        <w:fldChar w:fldCharType="end"/>
      </w:r>
    </w:p>
    <w:p w14:paraId="0585778A" w14:textId="342C0532" w:rsidR="00514EC5" w:rsidRDefault="00514EC5">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_Toc94607328 \h </w:instrText>
      </w:r>
      <w:r>
        <w:fldChar w:fldCharType="separate"/>
      </w:r>
      <w:r>
        <w:t>33</w:t>
      </w:r>
      <w:r>
        <w:fldChar w:fldCharType="end"/>
      </w:r>
    </w:p>
    <w:p w14:paraId="6C4794D0" w14:textId="1030EB5A" w:rsidR="00514EC5" w:rsidRDefault="00514EC5">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_Toc94607329 \h </w:instrText>
      </w:r>
      <w:r>
        <w:fldChar w:fldCharType="separate"/>
      </w:r>
      <w:r>
        <w:t>34</w:t>
      </w:r>
      <w:r>
        <w:fldChar w:fldCharType="end"/>
      </w:r>
    </w:p>
    <w:p w14:paraId="1124EBCC" w14:textId="653883D1" w:rsidR="00514EC5" w:rsidRDefault="00514EC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Nmbsmf_MBSSession Service API</w:t>
      </w:r>
      <w:r>
        <w:tab/>
      </w:r>
      <w:r>
        <w:fldChar w:fldCharType="begin" w:fldLock="1"/>
      </w:r>
      <w:r>
        <w:instrText xml:space="preserve"> PAGEREF _Toc94607330 \h </w:instrText>
      </w:r>
      <w:r>
        <w:fldChar w:fldCharType="separate"/>
      </w:r>
      <w:r>
        <w:t>34</w:t>
      </w:r>
      <w:r>
        <w:fldChar w:fldCharType="end"/>
      </w:r>
    </w:p>
    <w:p w14:paraId="5076AAE1" w14:textId="29ED16FD" w:rsidR="00514EC5" w:rsidRDefault="00514EC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_Toc94607331 \h </w:instrText>
      </w:r>
      <w:r>
        <w:fldChar w:fldCharType="separate"/>
      </w:r>
      <w:r>
        <w:t>34</w:t>
      </w:r>
      <w:r>
        <w:fldChar w:fldCharType="end"/>
      </w:r>
    </w:p>
    <w:p w14:paraId="7386554C" w14:textId="2AF401AC" w:rsidR="00514EC5" w:rsidRDefault="00514EC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_Toc94607332 \h </w:instrText>
      </w:r>
      <w:r>
        <w:fldChar w:fldCharType="separate"/>
      </w:r>
      <w:r>
        <w:t>34</w:t>
      </w:r>
      <w:r>
        <w:fldChar w:fldCharType="end"/>
      </w:r>
    </w:p>
    <w:p w14:paraId="03834378" w14:textId="430FA660" w:rsidR="00514EC5" w:rsidRDefault="00514EC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_Toc94607333 \h </w:instrText>
      </w:r>
      <w:r>
        <w:fldChar w:fldCharType="separate"/>
      </w:r>
      <w:r>
        <w:t>34</w:t>
      </w:r>
      <w:r>
        <w:fldChar w:fldCharType="end"/>
      </w:r>
    </w:p>
    <w:p w14:paraId="5DBFF3A3" w14:textId="298019AC" w:rsidR="00514EC5" w:rsidRDefault="00514EC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_Toc94607334 \h </w:instrText>
      </w:r>
      <w:r>
        <w:fldChar w:fldCharType="separate"/>
      </w:r>
      <w:r>
        <w:t>34</w:t>
      </w:r>
      <w:r>
        <w:fldChar w:fldCharType="end"/>
      </w:r>
    </w:p>
    <w:p w14:paraId="27F29207" w14:textId="1DADF58B" w:rsidR="00514EC5" w:rsidRDefault="00514EC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_Toc94607335 \h </w:instrText>
      </w:r>
      <w:r>
        <w:fldChar w:fldCharType="separate"/>
      </w:r>
      <w:r>
        <w:t>34</w:t>
      </w:r>
      <w:r>
        <w:fldChar w:fldCharType="end"/>
      </w:r>
    </w:p>
    <w:p w14:paraId="1FD8D9E8" w14:textId="7EC1E222" w:rsidR="00514EC5" w:rsidRDefault="00514EC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_Toc94607336 \h </w:instrText>
      </w:r>
      <w:r>
        <w:fldChar w:fldCharType="separate"/>
      </w:r>
      <w:r>
        <w:t>35</w:t>
      </w:r>
      <w:r>
        <w:fldChar w:fldCharType="end"/>
      </w:r>
    </w:p>
    <w:p w14:paraId="5D2C5812" w14:textId="5D69AC36" w:rsidR="00514EC5" w:rsidRDefault="00514EC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_Toc94607337 \h </w:instrText>
      </w:r>
      <w:r>
        <w:fldChar w:fldCharType="separate"/>
      </w:r>
      <w:r>
        <w:t>35</w:t>
      </w:r>
      <w:r>
        <w:fldChar w:fldCharType="end"/>
      </w:r>
    </w:p>
    <w:p w14:paraId="093B8CA0" w14:textId="5971A110" w:rsidR="00514EC5" w:rsidRDefault="00514EC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_Toc94607338 \h </w:instrText>
      </w:r>
      <w:r>
        <w:fldChar w:fldCharType="separate"/>
      </w:r>
      <w:r>
        <w:t>35</w:t>
      </w:r>
      <w:r>
        <w:fldChar w:fldCharType="end"/>
      </w:r>
    </w:p>
    <w:p w14:paraId="4C8E80AF" w14:textId="21766D9B" w:rsidR="00514EC5" w:rsidRDefault="00514EC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_Toc94607339 \h </w:instrText>
      </w:r>
      <w:r>
        <w:fldChar w:fldCharType="separate"/>
      </w:r>
      <w:r>
        <w:t>35</w:t>
      </w:r>
      <w:r>
        <w:fldChar w:fldCharType="end"/>
      </w:r>
    </w:p>
    <w:p w14:paraId="11EB9A03" w14:textId="22870B81" w:rsidR="00514EC5" w:rsidRDefault="00514EC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MBS sessions collection (Collection)</w:t>
      </w:r>
      <w:r>
        <w:tab/>
      </w:r>
      <w:r>
        <w:fldChar w:fldCharType="begin" w:fldLock="1"/>
      </w:r>
      <w:r>
        <w:instrText xml:space="preserve"> PAGEREF _Toc94607340 \h </w:instrText>
      </w:r>
      <w:r>
        <w:fldChar w:fldCharType="separate"/>
      </w:r>
      <w:r>
        <w:t>36</w:t>
      </w:r>
      <w:r>
        <w:fldChar w:fldCharType="end"/>
      </w:r>
    </w:p>
    <w:p w14:paraId="16800FCD" w14:textId="4DFA9337" w:rsidR="00514EC5" w:rsidRDefault="00514EC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_Toc94607341 \h </w:instrText>
      </w:r>
      <w:r>
        <w:fldChar w:fldCharType="separate"/>
      </w:r>
      <w:r>
        <w:t>36</w:t>
      </w:r>
      <w:r>
        <w:fldChar w:fldCharType="end"/>
      </w:r>
    </w:p>
    <w:p w14:paraId="49EAF37A" w14:textId="4FF314CA" w:rsidR="00514EC5" w:rsidRDefault="00514EC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_Toc94607342 \h </w:instrText>
      </w:r>
      <w:r>
        <w:fldChar w:fldCharType="separate"/>
      </w:r>
      <w:r>
        <w:t>36</w:t>
      </w:r>
      <w:r>
        <w:fldChar w:fldCharType="end"/>
      </w:r>
    </w:p>
    <w:p w14:paraId="558B7E83" w14:textId="230D6DA4" w:rsidR="00514EC5" w:rsidRDefault="00514EC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_Toc94607343 \h </w:instrText>
      </w:r>
      <w:r>
        <w:fldChar w:fldCharType="separate"/>
      </w:r>
      <w:r>
        <w:t>36</w:t>
      </w:r>
      <w:r>
        <w:fldChar w:fldCharType="end"/>
      </w:r>
    </w:p>
    <w:p w14:paraId="638156B5" w14:textId="7A3394D2" w:rsidR="00514EC5" w:rsidRDefault="00514EC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_Toc94607344 \h </w:instrText>
      </w:r>
      <w:r>
        <w:fldChar w:fldCharType="separate"/>
      </w:r>
      <w:r>
        <w:t>38</w:t>
      </w:r>
      <w:r>
        <w:fldChar w:fldCharType="end"/>
      </w:r>
    </w:p>
    <w:p w14:paraId="73E845E7" w14:textId="3ECBEF63" w:rsidR="00514EC5" w:rsidRDefault="00514EC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MBS session (Document)</w:t>
      </w:r>
      <w:r>
        <w:tab/>
      </w:r>
      <w:r>
        <w:fldChar w:fldCharType="begin" w:fldLock="1"/>
      </w:r>
      <w:r>
        <w:instrText xml:space="preserve"> PAGEREF _Toc94607345 \h </w:instrText>
      </w:r>
      <w:r>
        <w:fldChar w:fldCharType="separate"/>
      </w:r>
      <w:r>
        <w:t>39</w:t>
      </w:r>
      <w:r>
        <w:fldChar w:fldCharType="end"/>
      </w:r>
    </w:p>
    <w:p w14:paraId="30CE9B31" w14:textId="02DBFE2F" w:rsidR="00514EC5" w:rsidRDefault="00514EC5">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_Toc94607346 \h </w:instrText>
      </w:r>
      <w:r>
        <w:fldChar w:fldCharType="separate"/>
      </w:r>
      <w:r>
        <w:t>39</w:t>
      </w:r>
      <w:r>
        <w:fldChar w:fldCharType="end"/>
      </w:r>
    </w:p>
    <w:p w14:paraId="01246C6A" w14:textId="37D07858" w:rsidR="00514EC5" w:rsidRDefault="00514EC5">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_Toc94607347 \h </w:instrText>
      </w:r>
      <w:r>
        <w:fldChar w:fldCharType="separate"/>
      </w:r>
      <w:r>
        <w:t>39</w:t>
      </w:r>
      <w:r>
        <w:fldChar w:fldCharType="end"/>
      </w:r>
    </w:p>
    <w:p w14:paraId="6D5FC82A" w14:textId="01DB9D6C" w:rsidR="00514EC5" w:rsidRDefault="00514EC5">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_Toc94607348 \h </w:instrText>
      </w:r>
      <w:r>
        <w:fldChar w:fldCharType="separate"/>
      </w:r>
      <w:r>
        <w:t>40</w:t>
      </w:r>
      <w:r>
        <w:fldChar w:fldCharType="end"/>
      </w:r>
    </w:p>
    <w:p w14:paraId="0E8EF32A" w14:textId="1F61F0D1" w:rsidR="00514EC5" w:rsidRDefault="00514EC5">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_Toc94607349 \h </w:instrText>
      </w:r>
      <w:r>
        <w:fldChar w:fldCharType="separate"/>
      </w:r>
      <w:r>
        <w:t>42</w:t>
      </w:r>
      <w:r>
        <w:fldChar w:fldCharType="end"/>
      </w:r>
    </w:p>
    <w:p w14:paraId="1D1353AC" w14:textId="5F41B8E1" w:rsidR="00514EC5" w:rsidRDefault="00514EC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Subscriptions collection for MBS sessions (Collection)</w:t>
      </w:r>
      <w:r>
        <w:tab/>
      </w:r>
      <w:r>
        <w:fldChar w:fldCharType="begin" w:fldLock="1"/>
      </w:r>
      <w:r>
        <w:instrText xml:space="preserve"> PAGEREF _Toc94607350 \h </w:instrText>
      </w:r>
      <w:r>
        <w:fldChar w:fldCharType="separate"/>
      </w:r>
      <w:r>
        <w:t>42</w:t>
      </w:r>
      <w:r>
        <w:fldChar w:fldCharType="end"/>
      </w:r>
    </w:p>
    <w:p w14:paraId="097DB6EB" w14:textId="291C08BD" w:rsidR="00514EC5" w:rsidRDefault="00514EC5">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_Toc94607351 \h </w:instrText>
      </w:r>
      <w:r>
        <w:fldChar w:fldCharType="separate"/>
      </w:r>
      <w:r>
        <w:t>42</w:t>
      </w:r>
      <w:r>
        <w:fldChar w:fldCharType="end"/>
      </w:r>
    </w:p>
    <w:p w14:paraId="36DF0926" w14:textId="5DC9F6EC" w:rsidR="00514EC5" w:rsidRDefault="00514EC5">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_Toc94607352 \h </w:instrText>
      </w:r>
      <w:r>
        <w:fldChar w:fldCharType="separate"/>
      </w:r>
      <w:r>
        <w:t>43</w:t>
      </w:r>
      <w:r>
        <w:fldChar w:fldCharType="end"/>
      </w:r>
    </w:p>
    <w:p w14:paraId="256EBDFD" w14:textId="7C0C175A" w:rsidR="00514EC5" w:rsidRDefault="00514EC5">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_Toc94607353 \h </w:instrText>
      </w:r>
      <w:r>
        <w:fldChar w:fldCharType="separate"/>
      </w:r>
      <w:r>
        <w:t>43</w:t>
      </w:r>
      <w:r>
        <w:fldChar w:fldCharType="end"/>
      </w:r>
    </w:p>
    <w:p w14:paraId="247B5BD1" w14:textId="7FB21DDD" w:rsidR="00514EC5" w:rsidRDefault="00514EC5">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_Toc94607354 \h </w:instrText>
      </w:r>
      <w:r>
        <w:fldChar w:fldCharType="separate"/>
      </w:r>
      <w:r>
        <w:t>44</w:t>
      </w:r>
      <w:r>
        <w:fldChar w:fldCharType="end"/>
      </w:r>
    </w:p>
    <w:p w14:paraId="2B7E30A7" w14:textId="489F5F3C" w:rsidR="00514EC5" w:rsidRDefault="00514EC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Individual subscription for an MBS session (Document)</w:t>
      </w:r>
      <w:r>
        <w:tab/>
      </w:r>
      <w:r>
        <w:fldChar w:fldCharType="begin" w:fldLock="1"/>
      </w:r>
      <w:r>
        <w:instrText xml:space="preserve"> PAGEREF _Toc94607355 \h </w:instrText>
      </w:r>
      <w:r>
        <w:fldChar w:fldCharType="separate"/>
      </w:r>
      <w:r>
        <w:t>44</w:t>
      </w:r>
      <w:r>
        <w:fldChar w:fldCharType="end"/>
      </w:r>
    </w:p>
    <w:p w14:paraId="231D3456" w14:textId="6E739156" w:rsidR="00514EC5" w:rsidRDefault="00514EC5">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_Toc94607356 \h </w:instrText>
      </w:r>
      <w:r>
        <w:fldChar w:fldCharType="separate"/>
      </w:r>
      <w:r>
        <w:t>44</w:t>
      </w:r>
      <w:r>
        <w:fldChar w:fldCharType="end"/>
      </w:r>
    </w:p>
    <w:p w14:paraId="326D8D87" w14:textId="5FAD74A0" w:rsidR="00514EC5" w:rsidRDefault="00514EC5">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_Toc94607357 \h </w:instrText>
      </w:r>
      <w:r>
        <w:fldChar w:fldCharType="separate"/>
      </w:r>
      <w:r>
        <w:t>44</w:t>
      </w:r>
      <w:r>
        <w:fldChar w:fldCharType="end"/>
      </w:r>
    </w:p>
    <w:p w14:paraId="2FDB360E" w14:textId="3B96C9A8" w:rsidR="00514EC5" w:rsidRDefault="00514EC5">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_Toc94607358 \h </w:instrText>
      </w:r>
      <w:r>
        <w:fldChar w:fldCharType="separate"/>
      </w:r>
      <w:r>
        <w:t>45</w:t>
      </w:r>
      <w:r>
        <w:fldChar w:fldCharType="end"/>
      </w:r>
    </w:p>
    <w:p w14:paraId="07B591E7" w14:textId="35EE9121" w:rsidR="00514EC5" w:rsidRDefault="00514EC5">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_Toc94607359 \h </w:instrText>
      </w:r>
      <w:r>
        <w:fldChar w:fldCharType="separate"/>
      </w:r>
      <w:r>
        <w:t>47</w:t>
      </w:r>
      <w:r>
        <w:fldChar w:fldCharType="end"/>
      </w:r>
    </w:p>
    <w:p w14:paraId="5BAB0416" w14:textId="1280AE25" w:rsidR="00514EC5" w:rsidRDefault="00514EC5">
      <w:pPr>
        <w:pStyle w:val="TOC4"/>
        <w:rPr>
          <w:rFonts w:asciiTheme="minorHAnsi" w:eastAsiaTheme="minorEastAsia" w:hAnsiTheme="minorHAnsi" w:cstheme="minorBidi"/>
          <w:sz w:val="22"/>
          <w:szCs w:val="22"/>
          <w:lang w:eastAsia="en-GB"/>
        </w:rPr>
      </w:pPr>
      <w:r>
        <w:lastRenderedPageBreak/>
        <w:t>6.2.3.6</w:t>
      </w:r>
      <w:r>
        <w:rPr>
          <w:rFonts w:asciiTheme="minorHAnsi" w:eastAsiaTheme="minorEastAsia" w:hAnsiTheme="minorHAnsi" w:cstheme="minorBidi"/>
          <w:sz w:val="22"/>
          <w:szCs w:val="22"/>
          <w:lang w:eastAsia="en-GB"/>
        </w:rPr>
        <w:tab/>
      </w:r>
      <w:r>
        <w:t>Resource: Subscriptions collection for MBS contexts (Collection)</w:t>
      </w:r>
      <w:r>
        <w:tab/>
      </w:r>
      <w:r>
        <w:fldChar w:fldCharType="begin" w:fldLock="1"/>
      </w:r>
      <w:r>
        <w:instrText xml:space="preserve"> PAGEREF _Toc94607360 \h </w:instrText>
      </w:r>
      <w:r>
        <w:fldChar w:fldCharType="separate"/>
      </w:r>
      <w:r>
        <w:t>47</w:t>
      </w:r>
      <w:r>
        <w:fldChar w:fldCharType="end"/>
      </w:r>
    </w:p>
    <w:p w14:paraId="4AC8B089" w14:textId="0D47757D" w:rsidR="00514EC5" w:rsidRDefault="00514EC5">
      <w:pPr>
        <w:pStyle w:val="TOC5"/>
        <w:rPr>
          <w:rFonts w:asciiTheme="minorHAnsi" w:eastAsiaTheme="minorEastAsia" w:hAnsiTheme="minorHAnsi" w:cstheme="minorBidi"/>
          <w:sz w:val="22"/>
          <w:szCs w:val="22"/>
          <w:lang w:eastAsia="en-GB"/>
        </w:rPr>
      </w:pPr>
      <w:r>
        <w:t>6.2.3.6.1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_Toc94607361 \h </w:instrText>
      </w:r>
      <w:r>
        <w:fldChar w:fldCharType="separate"/>
      </w:r>
      <w:r>
        <w:t>47</w:t>
      </w:r>
      <w:r>
        <w:fldChar w:fldCharType="end"/>
      </w:r>
    </w:p>
    <w:p w14:paraId="10294ADE" w14:textId="7CB97548" w:rsidR="00514EC5" w:rsidRDefault="00514EC5">
      <w:pPr>
        <w:pStyle w:val="TOC5"/>
        <w:rPr>
          <w:rFonts w:asciiTheme="minorHAnsi" w:eastAsiaTheme="minorEastAsia" w:hAnsiTheme="minorHAnsi" w:cstheme="minorBidi"/>
          <w:sz w:val="22"/>
          <w:szCs w:val="22"/>
          <w:lang w:eastAsia="en-GB"/>
        </w:rPr>
      </w:pPr>
      <w:r>
        <w:t>6.2.3.6.2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_Toc94607362 \h </w:instrText>
      </w:r>
      <w:r>
        <w:fldChar w:fldCharType="separate"/>
      </w:r>
      <w:r>
        <w:t>48</w:t>
      </w:r>
      <w:r>
        <w:fldChar w:fldCharType="end"/>
      </w:r>
    </w:p>
    <w:p w14:paraId="1B29EAFC" w14:textId="6B8B0D56" w:rsidR="00514EC5" w:rsidRDefault="00514EC5">
      <w:pPr>
        <w:pStyle w:val="TOC5"/>
        <w:rPr>
          <w:rFonts w:asciiTheme="minorHAnsi" w:eastAsiaTheme="minorEastAsia" w:hAnsiTheme="minorHAnsi" w:cstheme="minorBidi"/>
          <w:sz w:val="22"/>
          <w:szCs w:val="22"/>
          <w:lang w:eastAsia="en-GB"/>
        </w:rPr>
      </w:pPr>
      <w:r>
        <w:t>6.2.3.6.3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_Toc94607363 \h </w:instrText>
      </w:r>
      <w:r>
        <w:fldChar w:fldCharType="separate"/>
      </w:r>
      <w:r>
        <w:t>48</w:t>
      </w:r>
      <w:r>
        <w:fldChar w:fldCharType="end"/>
      </w:r>
    </w:p>
    <w:p w14:paraId="32289233" w14:textId="38C50D95" w:rsidR="00514EC5" w:rsidRDefault="00514EC5">
      <w:pPr>
        <w:pStyle w:val="TOC5"/>
        <w:rPr>
          <w:rFonts w:asciiTheme="minorHAnsi" w:eastAsiaTheme="minorEastAsia" w:hAnsiTheme="minorHAnsi" w:cstheme="minorBidi"/>
          <w:sz w:val="22"/>
          <w:szCs w:val="22"/>
          <w:lang w:eastAsia="en-GB"/>
        </w:rPr>
      </w:pPr>
      <w:r>
        <w:t>6.2.3.6.4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_Toc94607364 \h </w:instrText>
      </w:r>
      <w:r>
        <w:fldChar w:fldCharType="separate"/>
      </w:r>
      <w:r>
        <w:t>49</w:t>
      </w:r>
      <w:r>
        <w:fldChar w:fldCharType="end"/>
      </w:r>
    </w:p>
    <w:p w14:paraId="597D8166" w14:textId="6D752E8C" w:rsidR="00514EC5" w:rsidRDefault="00514EC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Resource: Individual subscription for an MBS context (Document)</w:t>
      </w:r>
      <w:r>
        <w:tab/>
      </w:r>
      <w:r>
        <w:fldChar w:fldCharType="begin" w:fldLock="1"/>
      </w:r>
      <w:r>
        <w:instrText xml:space="preserve"> PAGEREF _Toc94607365 \h </w:instrText>
      </w:r>
      <w:r>
        <w:fldChar w:fldCharType="separate"/>
      </w:r>
      <w:r>
        <w:t>49</w:t>
      </w:r>
      <w:r>
        <w:fldChar w:fldCharType="end"/>
      </w:r>
    </w:p>
    <w:p w14:paraId="3ED9FBD9" w14:textId="4752DBFC" w:rsidR="00514EC5" w:rsidRDefault="00514EC5">
      <w:pPr>
        <w:pStyle w:val="TOC5"/>
        <w:rPr>
          <w:rFonts w:asciiTheme="minorHAnsi" w:eastAsiaTheme="minorEastAsia" w:hAnsiTheme="minorHAnsi" w:cstheme="minorBidi"/>
          <w:sz w:val="22"/>
          <w:szCs w:val="22"/>
          <w:lang w:eastAsia="en-GB"/>
        </w:rPr>
      </w:pPr>
      <w:r>
        <w:t>6.2.3.7.1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_Toc94607366 \h </w:instrText>
      </w:r>
      <w:r>
        <w:fldChar w:fldCharType="separate"/>
      </w:r>
      <w:r>
        <w:t>49</w:t>
      </w:r>
      <w:r>
        <w:fldChar w:fldCharType="end"/>
      </w:r>
    </w:p>
    <w:p w14:paraId="4B9F8CD9" w14:textId="5C7AF900" w:rsidR="00514EC5" w:rsidRDefault="00514EC5">
      <w:pPr>
        <w:pStyle w:val="TOC5"/>
        <w:rPr>
          <w:rFonts w:asciiTheme="minorHAnsi" w:eastAsiaTheme="minorEastAsia" w:hAnsiTheme="minorHAnsi" w:cstheme="minorBidi"/>
          <w:sz w:val="22"/>
          <w:szCs w:val="22"/>
          <w:lang w:eastAsia="en-GB"/>
        </w:rPr>
      </w:pPr>
      <w:r>
        <w:t>6.2.3.7.2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_Toc94607367 \h </w:instrText>
      </w:r>
      <w:r>
        <w:fldChar w:fldCharType="separate"/>
      </w:r>
      <w:r>
        <w:t>49</w:t>
      </w:r>
      <w:r>
        <w:fldChar w:fldCharType="end"/>
      </w:r>
    </w:p>
    <w:p w14:paraId="42EB3294" w14:textId="5DA1D2C1" w:rsidR="00514EC5" w:rsidRDefault="00514EC5">
      <w:pPr>
        <w:pStyle w:val="TOC5"/>
        <w:rPr>
          <w:rFonts w:asciiTheme="minorHAnsi" w:eastAsiaTheme="minorEastAsia" w:hAnsiTheme="minorHAnsi" w:cstheme="minorBidi"/>
          <w:sz w:val="22"/>
          <w:szCs w:val="22"/>
          <w:lang w:eastAsia="en-GB"/>
        </w:rPr>
      </w:pPr>
      <w:r>
        <w:t>6.2.3.7.3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_Toc94607368 \h </w:instrText>
      </w:r>
      <w:r>
        <w:fldChar w:fldCharType="separate"/>
      </w:r>
      <w:r>
        <w:t>50</w:t>
      </w:r>
      <w:r>
        <w:fldChar w:fldCharType="end"/>
      </w:r>
    </w:p>
    <w:p w14:paraId="5400381F" w14:textId="46376E27" w:rsidR="00514EC5" w:rsidRDefault="00514EC5">
      <w:pPr>
        <w:pStyle w:val="TOC5"/>
        <w:rPr>
          <w:rFonts w:asciiTheme="minorHAnsi" w:eastAsiaTheme="minorEastAsia" w:hAnsiTheme="minorHAnsi" w:cstheme="minorBidi"/>
          <w:sz w:val="22"/>
          <w:szCs w:val="22"/>
          <w:lang w:eastAsia="en-GB"/>
        </w:rPr>
      </w:pPr>
      <w:r>
        <w:t>6.2.3.7.4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_Toc94607369 \h </w:instrText>
      </w:r>
      <w:r>
        <w:fldChar w:fldCharType="separate"/>
      </w:r>
      <w:r>
        <w:t>52</w:t>
      </w:r>
      <w:r>
        <w:fldChar w:fldCharType="end"/>
      </w:r>
    </w:p>
    <w:p w14:paraId="2775EDBB" w14:textId="407FACEB" w:rsidR="00514EC5" w:rsidRDefault="00514EC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_Toc94607370 \h </w:instrText>
      </w:r>
      <w:r>
        <w:fldChar w:fldCharType="separate"/>
      </w:r>
      <w:r>
        <w:t>52</w:t>
      </w:r>
      <w:r>
        <w:fldChar w:fldCharType="end"/>
      </w:r>
    </w:p>
    <w:p w14:paraId="722DEB0F" w14:textId="5B4313A5" w:rsidR="00514EC5" w:rsidRDefault="00514EC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_Toc94607371 \h </w:instrText>
      </w:r>
      <w:r>
        <w:fldChar w:fldCharType="separate"/>
      </w:r>
      <w:r>
        <w:t>53</w:t>
      </w:r>
      <w:r>
        <w:fldChar w:fldCharType="end"/>
      </w:r>
    </w:p>
    <w:p w14:paraId="669F8D44" w14:textId="4EE4E52D" w:rsidR="00514EC5" w:rsidRDefault="00514EC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_Toc94607372 \h </w:instrText>
      </w:r>
      <w:r>
        <w:fldChar w:fldCharType="separate"/>
      </w:r>
      <w:r>
        <w:t>53</w:t>
      </w:r>
      <w:r>
        <w:fldChar w:fldCharType="end"/>
      </w:r>
    </w:p>
    <w:p w14:paraId="11FB5C6C" w14:textId="5EB77CD8" w:rsidR="00514EC5" w:rsidRDefault="00514EC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_Toc94607373 \h </w:instrText>
      </w:r>
      <w:r>
        <w:fldChar w:fldCharType="separate"/>
      </w:r>
      <w:r>
        <w:t>53</w:t>
      </w:r>
      <w:r>
        <w:fldChar w:fldCharType="end"/>
      </w:r>
    </w:p>
    <w:p w14:paraId="7315523B" w14:textId="51731346" w:rsidR="00514EC5" w:rsidRDefault="00514EC5">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_Toc94607374 \h </w:instrText>
      </w:r>
      <w:r>
        <w:fldChar w:fldCharType="separate"/>
      </w:r>
      <w:r>
        <w:t>53</w:t>
      </w:r>
      <w:r>
        <w:fldChar w:fldCharType="end"/>
      </w:r>
    </w:p>
    <w:p w14:paraId="140087B7" w14:textId="0EC1C3CD" w:rsidR="00514EC5" w:rsidRDefault="00514EC5">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_Toc94607375 \h </w:instrText>
      </w:r>
      <w:r>
        <w:fldChar w:fldCharType="separate"/>
      </w:r>
      <w:r>
        <w:t>53</w:t>
      </w:r>
      <w:r>
        <w:fldChar w:fldCharType="end"/>
      </w:r>
    </w:p>
    <w:p w14:paraId="736328B5" w14:textId="26838246" w:rsidR="00514EC5" w:rsidRDefault="00514EC5">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_Toc94607376 \h </w:instrText>
      </w:r>
      <w:r>
        <w:fldChar w:fldCharType="separate"/>
      </w:r>
      <w:r>
        <w:t>53</w:t>
      </w:r>
      <w:r>
        <w:fldChar w:fldCharType="end"/>
      </w:r>
    </w:p>
    <w:p w14:paraId="3E1D8E8E" w14:textId="47680BF6" w:rsidR="00514EC5" w:rsidRDefault="00514EC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_Toc94607377 \h </w:instrText>
      </w:r>
      <w:r>
        <w:fldChar w:fldCharType="separate"/>
      </w:r>
      <w:r>
        <w:t>54</w:t>
      </w:r>
      <w:r>
        <w:fldChar w:fldCharType="end"/>
      </w:r>
    </w:p>
    <w:p w14:paraId="0EF2BF85" w14:textId="722F7331" w:rsidR="00514EC5" w:rsidRDefault="00514EC5">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_Toc94607378 \h </w:instrText>
      </w:r>
      <w:r>
        <w:fldChar w:fldCharType="separate"/>
      </w:r>
      <w:r>
        <w:t>54</w:t>
      </w:r>
      <w:r>
        <w:fldChar w:fldCharType="end"/>
      </w:r>
    </w:p>
    <w:p w14:paraId="11AA144E" w14:textId="246611D7" w:rsidR="00514EC5" w:rsidRDefault="00514EC5">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_Toc94607379 \h </w:instrText>
      </w:r>
      <w:r>
        <w:fldChar w:fldCharType="separate"/>
      </w:r>
      <w:r>
        <w:t>54</w:t>
      </w:r>
      <w:r>
        <w:fldChar w:fldCharType="end"/>
      </w:r>
    </w:p>
    <w:p w14:paraId="44D9B6A6" w14:textId="49643357" w:rsidR="00514EC5" w:rsidRDefault="00514EC5">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_Toc94607380 \h </w:instrText>
      </w:r>
      <w:r>
        <w:fldChar w:fldCharType="separate"/>
      </w:r>
      <w:r>
        <w:t>55</w:t>
      </w:r>
      <w:r>
        <w:fldChar w:fldCharType="end"/>
      </w:r>
    </w:p>
    <w:p w14:paraId="6F40CEA0" w14:textId="1CC3B690" w:rsidR="00514EC5" w:rsidRDefault="00514EC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_Toc94607381 \h </w:instrText>
      </w:r>
      <w:r>
        <w:fldChar w:fldCharType="separate"/>
      </w:r>
      <w:r>
        <w:t>55</w:t>
      </w:r>
      <w:r>
        <w:fldChar w:fldCharType="end"/>
      </w:r>
    </w:p>
    <w:p w14:paraId="2443C58A" w14:textId="2D2CD24C" w:rsidR="00514EC5" w:rsidRDefault="00514EC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_Toc94607382 \h </w:instrText>
      </w:r>
      <w:r>
        <w:fldChar w:fldCharType="separate"/>
      </w:r>
      <w:r>
        <w:t>55</w:t>
      </w:r>
      <w:r>
        <w:fldChar w:fldCharType="end"/>
      </w:r>
    </w:p>
    <w:p w14:paraId="56FE0AE2" w14:textId="687EA10E" w:rsidR="00514EC5" w:rsidRDefault="00514EC5">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_Toc94607383 \h </w:instrText>
      </w:r>
      <w:r>
        <w:fldChar w:fldCharType="separate"/>
      </w:r>
      <w:r>
        <w:t>57</w:t>
      </w:r>
      <w:r>
        <w:fldChar w:fldCharType="end"/>
      </w:r>
    </w:p>
    <w:p w14:paraId="6AF47271" w14:textId="46215573" w:rsidR="00514EC5" w:rsidRDefault="00514EC5">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_Toc94607384 \h </w:instrText>
      </w:r>
      <w:r>
        <w:fldChar w:fldCharType="separate"/>
      </w:r>
      <w:r>
        <w:t>57</w:t>
      </w:r>
      <w:r>
        <w:fldChar w:fldCharType="end"/>
      </w:r>
    </w:p>
    <w:p w14:paraId="3ED739EF" w14:textId="38BED04D" w:rsidR="00514EC5" w:rsidRDefault="00514EC5">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CreateReqData</w:t>
      </w:r>
      <w:r>
        <w:tab/>
      </w:r>
      <w:r>
        <w:fldChar w:fldCharType="begin" w:fldLock="1"/>
      </w:r>
      <w:r>
        <w:instrText xml:space="preserve"> PAGEREF _Toc94607385 \h </w:instrText>
      </w:r>
      <w:r>
        <w:fldChar w:fldCharType="separate"/>
      </w:r>
      <w:r>
        <w:t>57</w:t>
      </w:r>
      <w:r>
        <w:fldChar w:fldCharType="end"/>
      </w:r>
    </w:p>
    <w:p w14:paraId="61D65A6B" w14:textId="10B2974F" w:rsidR="00514EC5" w:rsidRDefault="00514EC5">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CreateRspData</w:t>
      </w:r>
      <w:r>
        <w:tab/>
      </w:r>
      <w:r>
        <w:fldChar w:fldCharType="begin" w:fldLock="1"/>
      </w:r>
      <w:r>
        <w:instrText xml:space="preserve"> PAGEREF _Toc94607386 \h </w:instrText>
      </w:r>
      <w:r>
        <w:fldChar w:fldCharType="separate"/>
      </w:r>
      <w:r>
        <w:t>58</w:t>
      </w:r>
      <w:r>
        <w:fldChar w:fldCharType="end"/>
      </w:r>
    </w:p>
    <w:p w14:paraId="7757977B" w14:textId="0105191A" w:rsidR="00514EC5" w:rsidRDefault="00514EC5">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MbsSessionExtension</w:t>
      </w:r>
      <w:r>
        <w:tab/>
      </w:r>
      <w:r>
        <w:fldChar w:fldCharType="begin" w:fldLock="1"/>
      </w:r>
      <w:r>
        <w:instrText xml:space="preserve"> PAGEREF _Toc94607387 \h </w:instrText>
      </w:r>
      <w:r>
        <w:fldChar w:fldCharType="separate"/>
      </w:r>
      <w:r>
        <w:t>58</w:t>
      </w:r>
      <w:r>
        <w:fldChar w:fldCharType="end"/>
      </w:r>
    </w:p>
    <w:p w14:paraId="765B3700" w14:textId="613AB40C" w:rsidR="00514EC5" w:rsidRDefault="00514EC5">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ContextUpdateReqData</w:t>
      </w:r>
      <w:r>
        <w:tab/>
      </w:r>
      <w:r>
        <w:fldChar w:fldCharType="begin" w:fldLock="1"/>
      </w:r>
      <w:r>
        <w:instrText xml:space="preserve"> PAGEREF _Toc94607388 \h </w:instrText>
      </w:r>
      <w:r>
        <w:fldChar w:fldCharType="separate"/>
      </w:r>
      <w:r>
        <w:t>59</w:t>
      </w:r>
      <w:r>
        <w:fldChar w:fldCharType="end"/>
      </w:r>
    </w:p>
    <w:p w14:paraId="2459FBCE" w14:textId="3FC2A59C" w:rsidR="00514EC5" w:rsidRDefault="00514EC5">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ContextUpdateRspData</w:t>
      </w:r>
      <w:r>
        <w:tab/>
      </w:r>
      <w:r>
        <w:fldChar w:fldCharType="begin" w:fldLock="1"/>
      </w:r>
      <w:r>
        <w:instrText xml:space="preserve"> PAGEREF _Toc94607389 \h </w:instrText>
      </w:r>
      <w:r>
        <w:fldChar w:fldCharType="separate"/>
      </w:r>
      <w:r>
        <w:t>59</w:t>
      </w:r>
      <w:r>
        <w:fldChar w:fldCharType="end"/>
      </w:r>
    </w:p>
    <w:p w14:paraId="2B1DCA9B" w14:textId="48FAB71C" w:rsidR="00514EC5" w:rsidRDefault="00514EC5">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StatusSubscribeReqData</w:t>
      </w:r>
      <w:r>
        <w:tab/>
      </w:r>
      <w:r>
        <w:fldChar w:fldCharType="begin" w:fldLock="1"/>
      </w:r>
      <w:r>
        <w:instrText xml:space="preserve"> PAGEREF _Toc94607390 \h </w:instrText>
      </w:r>
      <w:r>
        <w:fldChar w:fldCharType="separate"/>
      </w:r>
      <w:r>
        <w:t>60</w:t>
      </w:r>
      <w:r>
        <w:fldChar w:fldCharType="end"/>
      </w:r>
    </w:p>
    <w:p w14:paraId="30F25BB3" w14:textId="0F556F23" w:rsidR="00514EC5" w:rsidRDefault="00514EC5">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StatusSubscribeRspData</w:t>
      </w:r>
      <w:r>
        <w:tab/>
      </w:r>
      <w:r>
        <w:fldChar w:fldCharType="begin" w:fldLock="1"/>
      </w:r>
      <w:r>
        <w:instrText xml:space="preserve"> PAGEREF _Toc94607391 \h </w:instrText>
      </w:r>
      <w:r>
        <w:fldChar w:fldCharType="separate"/>
      </w:r>
      <w:r>
        <w:t>60</w:t>
      </w:r>
      <w:r>
        <w:fldChar w:fldCharType="end"/>
      </w:r>
    </w:p>
    <w:p w14:paraId="5CB4AF21" w14:textId="009A09D7" w:rsidR="00514EC5" w:rsidRDefault="00514EC5">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Type: StatusSubscription</w:t>
      </w:r>
      <w:r>
        <w:tab/>
      </w:r>
      <w:r>
        <w:fldChar w:fldCharType="begin" w:fldLock="1"/>
      </w:r>
      <w:r>
        <w:instrText xml:space="preserve"> PAGEREF _Toc94607392 \h </w:instrText>
      </w:r>
      <w:r>
        <w:fldChar w:fldCharType="separate"/>
      </w:r>
      <w:r>
        <w:t>60</w:t>
      </w:r>
      <w:r>
        <w:fldChar w:fldCharType="end"/>
      </w:r>
    </w:p>
    <w:p w14:paraId="1AAF5B4F" w14:textId="586BC7BB" w:rsidR="00514EC5" w:rsidRDefault="00514EC5">
      <w:pPr>
        <w:pStyle w:val="TOC5"/>
        <w:rPr>
          <w:rFonts w:asciiTheme="minorHAnsi" w:eastAsiaTheme="minorEastAsia" w:hAnsiTheme="minorHAnsi" w:cstheme="minorBidi"/>
          <w:sz w:val="22"/>
          <w:szCs w:val="22"/>
          <w:lang w:eastAsia="en-GB"/>
        </w:rPr>
      </w:pPr>
      <w:r>
        <w:t>6.2.6.2.10</w:t>
      </w:r>
      <w:r>
        <w:rPr>
          <w:rFonts w:asciiTheme="minorHAnsi" w:eastAsiaTheme="minorEastAsia" w:hAnsiTheme="minorHAnsi" w:cstheme="minorBidi"/>
          <w:sz w:val="22"/>
          <w:szCs w:val="22"/>
          <w:lang w:eastAsia="en-GB"/>
        </w:rPr>
        <w:tab/>
      </w:r>
      <w:r>
        <w:t>Type: StatusEvent</w:t>
      </w:r>
      <w:r>
        <w:tab/>
      </w:r>
      <w:r>
        <w:fldChar w:fldCharType="begin" w:fldLock="1"/>
      </w:r>
      <w:r>
        <w:instrText xml:space="preserve"> PAGEREF _Toc94607393 \h </w:instrText>
      </w:r>
      <w:r>
        <w:fldChar w:fldCharType="separate"/>
      </w:r>
      <w:r>
        <w:t>60</w:t>
      </w:r>
      <w:r>
        <w:fldChar w:fldCharType="end"/>
      </w:r>
    </w:p>
    <w:p w14:paraId="544EA2C4" w14:textId="78285FD7" w:rsidR="00514EC5" w:rsidRDefault="00514EC5">
      <w:pPr>
        <w:pStyle w:val="TOC5"/>
        <w:rPr>
          <w:rFonts w:asciiTheme="minorHAnsi" w:eastAsiaTheme="minorEastAsia" w:hAnsiTheme="minorHAnsi" w:cstheme="minorBidi"/>
          <w:sz w:val="22"/>
          <w:szCs w:val="22"/>
          <w:lang w:eastAsia="en-GB"/>
        </w:rPr>
      </w:pPr>
      <w:r>
        <w:t>6.2.6.2.11</w:t>
      </w:r>
      <w:r>
        <w:rPr>
          <w:rFonts w:asciiTheme="minorHAnsi" w:eastAsiaTheme="minorEastAsia" w:hAnsiTheme="minorHAnsi" w:cstheme="minorBidi"/>
          <w:sz w:val="22"/>
          <w:szCs w:val="22"/>
          <w:lang w:eastAsia="en-GB"/>
        </w:rPr>
        <w:tab/>
      </w:r>
      <w:r>
        <w:t>Type: StatusEventReport</w:t>
      </w:r>
      <w:r>
        <w:tab/>
      </w:r>
      <w:r>
        <w:fldChar w:fldCharType="begin" w:fldLock="1"/>
      </w:r>
      <w:r>
        <w:instrText xml:space="preserve"> PAGEREF _Toc94607394 \h </w:instrText>
      </w:r>
      <w:r>
        <w:fldChar w:fldCharType="separate"/>
      </w:r>
      <w:r>
        <w:t>61</w:t>
      </w:r>
      <w:r>
        <w:fldChar w:fldCharType="end"/>
      </w:r>
    </w:p>
    <w:p w14:paraId="67C71477" w14:textId="78974124" w:rsidR="00514EC5" w:rsidRDefault="00514EC5">
      <w:pPr>
        <w:pStyle w:val="TOC5"/>
        <w:rPr>
          <w:rFonts w:asciiTheme="minorHAnsi" w:eastAsiaTheme="minorEastAsia" w:hAnsiTheme="minorHAnsi" w:cstheme="minorBidi"/>
          <w:sz w:val="22"/>
          <w:szCs w:val="22"/>
          <w:lang w:eastAsia="en-GB"/>
        </w:rPr>
      </w:pPr>
      <w:r>
        <w:t>6.2.6.2.12</w:t>
      </w:r>
      <w:r>
        <w:rPr>
          <w:rFonts w:asciiTheme="minorHAnsi" w:eastAsiaTheme="minorEastAsia" w:hAnsiTheme="minorHAnsi" w:cstheme="minorBidi"/>
          <w:sz w:val="22"/>
          <w:szCs w:val="22"/>
          <w:lang w:eastAsia="en-GB"/>
        </w:rPr>
        <w:tab/>
      </w:r>
      <w:r>
        <w:t>Type: ContextStatusSubscribeReqData</w:t>
      </w:r>
      <w:r>
        <w:tab/>
      </w:r>
      <w:r>
        <w:fldChar w:fldCharType="begin" w:fldLock="1"/>
      </w:r>
      <w:r>
        <w:instrText xml:space="preserve"> PAGEREF _Toc94607395 \h </w:instrText>
      </w:r>
      <w:r>
        <w:fldChar w:fldCharType="separate"/>
      </w:r>
      <w:r>
        <w:t>61</w:t>
      </w:r>
      <w:r>
        <w:fldChar w:fldCharType="end"/>
      </w:r>
    </w:p>
    <w:p w14:paraId="5B68FC36" w14:textId="3DC1997D" w:rsidR="00514EC5" w:rsidRDefault="00514EC5">
      <w:pPr>
        <w:pStyle w:val="TOC5"/>
        <w:rPr>
          <w:rFonts w:asciiTheme="minorHAnsi" w:eastAsiaTheme="minorEastAsia" w:hAnsiTheme="minorHAnsi" w:cstheme="minorBidi"/>
          <w:sz w:val="22"/>
          <w:szCs w:val="22"/>
          <w:lang w:eastAsia="en-GB"/>
        </w:rPr>
      </w:pPr>
      <w:r>
        <w:t>6.2.6.2.13</w:t>
      </w:r>
      <w:r>
        <w:rPr>
          <w:rFonts w:asciiTheme="minorHAnsi" w:eastAsiaTheme="minorEastAsia" w:hAnsiTheme="minorHAnsi" w:cstheme="minorBidi"/>
          <w:sz w:val="22"/>
          <w:szCs w:val="22"/>
          <w:lang w:eastAsia="en-GB"/>
        </w:rPr>
        <w:tab/>
      </w:r>
      <w:r>
        <w:t>Type: ContextStatusSubscription</w:t>
      </w:r>
      <w:r>
        <w:tab/>
      </w:r>
      <w:r>
        <w:fldChar w:fldCharType="begin" w:fldLock="1"/>
      </w:r>
      <w:r>
        <w:instrText xml:space="preserve"> PAGEREF _Toc94607396 \h </w:instrText>
      </w:r>
      <w:r>
        <w:fldChar w:fldCharType="separate"/>
      </w:r>
      <w:r>
        <w:t>61</w:t>
      </w:r>
      <w:r>
        <w:fldChar w:fldCharType="end"/>
      </w:r>
    </w:p>
    <w:p w14:paraId="65A07B6E" w14:textId="456F477D" w:rsidR="00514EC5" w:rsidRDefault="00514EC5">
      <w:pPr>
        <w:pStyle w:val="TOC5"/>
        <w:rPr>
          <w:rFonts w:asciiTheme="minorHAnsi" w:eastAsiaTheme="minorEastAsia" w:hAnsiTheme="minorHAnsi" w:cstheme="minorBidi"/>
          <w:sz w:val="22"/>
          <w:szCs w:val="22"/>
          <w:lang w:eastAsia="en-GB"/>
        </w:rPr>
      </w:pPr>
      <w:r>
        <w:t>6.2.6.2.14</w:t>
      </w:r>
      <w:r>
        <w:rPr>
          <w:rFonts w:asciiTheme="minorHAnsi" w:eastAsiaTheme="minorEastAsia" w:hAnsiTheme="minorHAnsi" w:cstheme="minorBidi"/>
          <w:sz w:val="22"/>
          <w:szCs w:val="22"/>
          <w:lang w:eastAsia="en-GB"/>
        </w:rPr>
        <w:tab/>
      </w:r>
      <w:r>
        <w:t>Type: ContextStatusEvent</w:t>
      </w:r>
      <w:r>
        <w:tab/>
      </w:r>
      <w:r>
        <w:fldChar w:fldCharType="begin" w:fldLock="1"/>
      </w:r>
      <w:r>
        <w:instrText xml:space="preserve"> PAGEREF _Toc94607397 \h </w:instrText>
      </w:r>
      <w:r>
        <w:fldChar w:fldCharType="separate"/>
      </w:r>
      <w:r>
        <w:t>62</w:t>
      </w:r>
      <w:r>
        <w:fldChar w:fldCharType="end"/>
      </w:r>
    </w:p>
    <w:p w14:paraId="58AC26AB" w14:textId="02513532" w:rsidR="00514EC5" w:rsidRDefault="00514EC5">
      <w:pPr>
        <w:pStyle w:val="TOC5"/>
        <w:rPr>
          <w:rFonts w:asciiTheme="minorHAnsi" w:eastAsiaTheme="minorEastAsia" w:hAnsiTheme="minorHAnsi" w:cstheme="minorBidi"/>
          <w:sz w:val="22"/>
          <w:szCs w:val="22"/>
          <w:lang w:eastAsia="en-GB"/>
        </w:rPr>
      </w:pPr>
      <w:r>
        <w:t>6.2.6.2.15</w:t>
      </w:r>
      <w:r>
        <w:rPr>
          <w:rFonts w:asciiTheme="minorHAnsi" w:eastAsiaTheme="minorEastAsia" w:hAnsiTheme="minorHAnsi" w:cstheme="minorBidi"/>
          <w:sz w:val="22"/>
          <w:szCs w:val="22"/>
          <w:lang w:eastAsia="en-GB"/>
        </w:rPr>
        <w:tab/>
      </w:r>
      <w:r>
        <w:t>Type: ContextStatusSubscribeRspData</w:t>
      </w:r>
      <w:r>
        <w:tab/>
      </w:r>
      <w:r>
        <w:fldChar w:fldCharType="begin" w:fldLock="1"/>
      </w:r>
      <w:r>
        <w:instrText xml:space="preserve"> PAGEREF _Toc94607398 \h </w:instrText>
      </w:r>
      <w:r>
        <w:fldChar w:fldCharType="separate"/>
      </w:r>
      <w:r>
        <w:t>62</w:t>
      </w:r>
      <w:r>
        <w:fldChar w:fldCharType="end"/>
      </w:r>
    </w:p>
    <w:p w14:paraId="5F5443B0" w14:textId="52C503E8" w:rsidR="00514EC5" w:rsidRDefault="00514EC5">
      <w:pPr>
        <w:pStyle w:val="TOC5"/>
        <w:rPr>
          <w:rFonts w:asciiTheme="minorHAnsi" w:eastAsiaTheme="minorEastAsia" w:hAnsiTheme="minorHAnsi" w:cstheme="minorBidi"/>
          <w:sz w:val="22"/>
          <w:szCs w:val="22"/>
          <w:lang w:eastAsia="en-GB"/>
        </w:rPr>
      </w:pPr>
      <w:r>
        <w:t>6.2.6.2.16</w:t>
      </w:r>
      <w:r>
        <w:rPr>
          <w:rFonts w:asciiTheme="minorHAnsi" w:eastAsiaTheme="minorEastAsia" w:hAnsiTheme="minorHAnsi" w:cstheme="minorBidi"/>
          <w:sz w:val="22"/>
          <w:szCs w:val="22"/>
          <w:lang w:eastAsia="en-GB"/>
        </w:rPr>
        <w:tab/>
      </w:r>
      <w:r>
        <w:t>Type: MbsContextInfo</w:t>
      </w:r>
      <w:r>
        <w:tab/>
      </w:r>
      <w:r>
        <w:fldChar w:fldCharType="begin" w:fldLock="1"/>
      </w:r>
      <w:r>
        <w:instrText xml:space="preserve"> PAGEREF _Toc94607399 \h </w:instrText>
      </w:r>
      <w:r>
        <w:fldChar w:fldCharType="separate"/>
      </w:r>
      <w:r>
        <w:t>62</w:t>
      </w:r>
      <w:r>
        <w:fldChar w:fldCharType="end"/>
      </w:r>
    </w:p>
    <w:p w14:paraId="3EB5A169" w14:textId="37A36FA1" w:rsidR="00514EC5" w:rsidRDefault="00514EC5">
      <w:pPr>
        <w:pStyle w:val="TOC5"/>
        <w:rPr>
          <w:rFonts w:asciiTheme="minorHAnsi" w:eastAsiaTheme="minorEastAsia" w:hAnsiTheme="minorHAnsi" w:cstheme="minorBidi"/>
          <w:sz w:val="22"/>
          <w:szCs w:val="22"/>
          <w:lang w:eastAsia="en-GB"/>
        </w:rPr>
      </w:pPr>
      <w:r>
        <w:t>6.2.6.2.17</w:t>
      </w:r>
      <w:r>
        <w:rPr>
          <w:rFonts w:asciiTheme="minorHAnsi" w:eastAsiaTheme="minorEastAsia" w:hAnsiTheme="minorHAnsi" w:cstheme="minorBidi"/>
          <w:sz w:val="22"/>
          <w:szCs w:val="22"/>
          <w:lang w:eastAsia="en-GB"/>
        </w:rPr>
        <w:tab/>
      </w:r>
      <w:r>
        <w:t>Type: ContextStatusEventReport</w:t>
      </w:r>
      <w:r>
        <w:tab/>
      </w:r>
      <w:r>
        <w:fldChar w:fldCharType="begin" w:fldLock="1"/>
      </w:r>
      <w:r>
        <w:instrText xml:space="preserve"> PAGEREF _Toc94607400 \h </w:instrText>
      </w:r>
      <w:r>
        <w:fldChar w:fldCharType="separate"/>
      </w:r>
      <w:r>
        <w:t>63</w:t>
      </w:r>
      <w:r>
        <w:fldChar w:fldCharType="end"/>
      </w:r>
    </w:p>
    <w:p w14:paraId="58FE1741" w14:textId="3CC88ED0" w:rsidR="00514EC5" w:rsidRDefault="00514EC5">
      <w:pPr>
        <w:pStyle w:val="TOC5"/>
        <w:rPr>
          <w:rFonts w:asciiTheme="minorHAnsi" w:eastAsiaTheme="minorEastAsia" w:hAnsiTheme="minorHAnsi" w:cstheme="minorBidi"/>
          <w:sz w:val="22"/>
          <w:szCs w:val="22"/>
          <w:lang w:eastAsia="en-GB"/>
        </w:rPr>
      </w:pPr>
      <w:r>
        <w:t>6.2.6.2.18</w:t>
      </w:r>
      <w:r>
        <w:rPr>
          <w:rFonts w:asciiTheme="minorHAnsi" w:eastAsiaTheme="minorEastAsia" w:hAnsiTheme="minorHAnsi" w:cstheme="minorBidi"/>
          <w:sz w:val="22"/>
          <w:szCs w:val="22"/>
          <w:lang w:eastAsia="en-GB"/>
        </w:rPr>
        <w:tab/>
      </w:r>
      <w:r>
        <w:t>Type: ContextStatusNotifyReqData</w:t>
      </w:r>
      <w:r>
        <w:tab/>
      </w:r>
      <w:r>
        <w:fldChar w:fldCharType="begin" w:fldLock="1"/>
      </w:r>
      <w:r>
        <w:instrText xml:space="preserve"> PAGEREF _Toc94607401 \h </w:instrText>
      </w:r>
      <w:r>
        <w:fldChar w:fldCharType="separate"/>
      </w:r>
      <w:r>
        <w:t>63</w:t>
      </w:r>
      <w:r>
        <w:fldChar w:fldCharType="end"/>
      </w:r>
    </w:p>
    <w:p w14:paraId="26CEF7D9" w14:textId="7812E1C2" w:rsidR="00514EC5" w:rsidRDefault="00514EC5">
      <w:pPr>
        <w:pStyle w:val="TOC5"/>
        <w:rPr>
          <w:rFonts w:asciiTheme="minorHAnsi" w:eastAsiaTheme="minorEastAsia" w:hAnsiTheme="minorHAnsi" w:cstheme="minorBidi"/>
          <w:sz w:val="22"/>
          <w:szCs w:val="22"/>
          <w:lang w:eastAsia="en-GB"/>
        </w:rPr>
      </w:pPr>
      <w:r>
        <w:t>6.2.6.2.19</w:t>
      </w:r>
      <w:r>
        <w:rPr>
          <w:rFonts w:asciiTheme="minorHAnsi" w:eastAsiaTheme="minorEastAsia" w:hAnsiTheme="minorHAnsi" w:cstheme="minorBidi"/>
          <w:sz w:val="22"/>
          <w:szCs w:val="22"/>
          <w:lang w:eastAsia="en-GB"/>
        </w:rPr>
        <w:tab/>
      </w:r>
      <w:r>
        <w:t>Type: StatusNotifyReqData</w:t>
      </w:r>
      <w:r>
        <w:tab/>
      </w:r>
      <w:r>
        <w:fldChar w:fldCharType="begin" w:fldLock="1"/>
      </w:r>
      <w:r>
        <w:instrText xml:space="preserve"> PAGEREF _Toc94607402 \h </w:instrText>
      </w:r>
      <w:r>
        <w:fldChar w:fldCharType="separate"/>
      </w:r>
      <w:r>
        <w:t>63</w:t>
      </w:r>
      <w:r>
        <w:fldChar w:fldCharType="end"/>
      </w:r>
    </w:p>
    <w:p w14:paraId="6D071480" w14:textId="4BC69238" w:rsidR="00514EC5" w:rsidRDefault="00514EC5">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_Toc94607403 \h </w:instrText>
      </w:r>
      <w:r>
        <w:fldChar w:fldCharType="separate"/>
      </w:r>
      <w:r>
        <w:t>64</w:t>
      </w:r>
      <w:r>
        <w:fldChar w:fldCharType="end"/>
      </w:r>
    </w:p>
    <w:p w14:paraId="43AA5614" w14:textId="5A2D0FAE" w:rsidR="00514EC5" w:rsidRDefault="00514EC5">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_Toc94607404 \h </w:instrText>
      </w:r>
      <w:r>
        <w:fldChar w:fldCharType="separate"/>
      </w:r>
      <w:r>
        <w:t>64</w:t>
      </w:r>
      <w:r>
        <w:fldChar w:fldCharType="end"/>
      </w:r>
    </w:p>
    <w:p w14:paraId="78B52689" w14:textId="27A5E995" w:rsidR="00514EC5" w:rsidRDefault="00514EC5">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_Toc94607405 \h </w:instrText>
      </w:r>
      <w:r>
        <w:fldChar w:fldCharType="separate"/>
      </w:r>
      <w:r>
        <w:t>64</w:t>
      </w:r>
      <w:r>
        <w:fldChar w:fldCharType="end"/>
      </w:r>
    </w:p>
    <w:p w14:paraId="58945DD7" w14:textId="527BCBF6" w:rsidR="00514EC5" w:rsidRDefault="00514EC5">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ContextUpdateAction</w:t>
      </w:r>
      <w:r>
        <w:tab/>
      </w:r>
      <w:r>
        <w:fldChar w:fldCharType="begin" w:fldLock="1"/>
      </w:r>
      <w:r>
        <w:instrText xml:space="preserve"> PAGEREF _Toc94607406 \h </w:instrText>
      </w:r>
      <w:r>
        <w:fldChar w:fldCharType="separate"/>
      </w:r>
      <w:r>
        <w:t>64</w:t>
      </w:r>
      <w:r>
        <w:fldChar w:fldCharType="end"/>
      </w:r>
    </w:p>
    <w:p w14:paraId="4EE0D58D" w14:textId="3FA77C64" w:rsidR="00514EC5" w:rsidRDefault="00514EC5">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ContextStatusEventType</w:t>
      </w:r>
      <w:r>
        <w:tab/>
      </w:r>
      <w:r>
        <w:fldChar w:fldCharType="begin" w:fldLock="1"/>
      </w:r>
      <w:r>
        <w:instrText xml:space="preserve"> PAGEREF _Toc94607407 \h </w:instrText>
      </w:r>
      <w:r>
        <w:fldChar w:fldCharType="separate"/>
      </w:r>
      <w:r>
        <w:t>64</w:t>
      </w:r>
      <w:r>
        <w:fldChar w:fldCharType="end"/>
      </w:r>
    </w:p>
    <w:p w14:paraId="226D50E6" w14:textId="47229E73" w:rsidR="00514EC5" w:rsidRDefault="00514EC5">
      <w:pPr>
        <w:pStyle w:val="TOC5"/>
        <w:rPr>
          <w:rFonts w:asciiTheme="minorHAnsi" w:eastAsiaTheme="minorEastAsia" w:hAnsiTheme="minorHAnsi" w:cstheme="minorBidi"/>
          <w:sz w:val="22"/>
          <w:szCs w:val="22"/>
          <w:lang w:eastAsia="en-GB"/>
        </w:rPr>
      </w:pPr>
      <w:r>
        <w:t>6.2.6.3.5</w:t>
      </w:r>
      <w:r>
        <w:rPr>
          <w:rFonts w:asciiTheme="minorHAnsi" w:eastAsiaTheme="minorEastAsia" w:hAnsiTheme="minorHAnsi" w:cstheme="minorBidi"/>
          <w:sz w:val="22"/>
          <w:szCs w:val="22"/>
          <w:lang w:eastAsia="en-GB"/>
        </w:rPr>
        <w:tab/>
      </w:r>
      <w:r>
        <w:t>Enumeration: ReportingMode</w:t>
      </w:r>
      <w:r>
        <w:tab/>
      </w:r>
      <w:r>
        <w:fldChar w:fldCharType="begin" w:fldLock="1"/>
      </w:r>
      <w:r>
        <w:instrText xml:space="preserve"> PAGEREF _Toc94607408 \h </w:instrText>
      </w:r>
      <w:r>
        <w:fldChar w:fldCharType="separate"/>
      </w:r>
      <w:r>
        <w:t>65</w:t>
      </w:r>
      <w:r>
        <w:fldChar w:fldCharType="end"/>
      </w:r>
    </w:p>
    <w:p w14:paraId="56C556C1" w14:textId="5D4BDEF4" w:rsidR="00514EC5" w:rsidRDefault="00514EC5">
      <w:pPr>
        <w:pStyle w:val="TOC5"/>
        <w:rPr>
          <w:rFonts w:asciiTheme="minorHAnsi" w:eastAsiaTheme="minorEastAsia" w:hAnsiTheme="minorHAnsi" w:cstheme="minorBidi"/>
          <w:sz w:val="22"/>
          <w:szCs w:val="22"/>
          <w:lang w:eastAsia="en-GB"/>
        </w:rPr>
      </w:pPr>
      <w:r>
        <w:t>6.2.6.3.6</w:t>
      </w:r>
      <w:r>
        <w:rPr>
          <w:rFonts w:asciiTheme="minorHAnsi" w:eastAsiaTheme="minorEastAsia" w:hAnsiTheme="minorHAnsi" w:cstheme="minorBidi"/>
          <w:sz w:val="22"/>
          <w:szCs w:val="22"/>
          <w:lang w:eastAsia="en-GB"/>
        </w:rPr>
        <w:tab/>
      </w:r>
      <w:r>
        <w:t>Enumeration: StatusEventType</w:t>
      </w:r>
      <w:r>
        <w:tab/>
      </w:r>
      <w:r>
        <w:fldChar w:fldCharType="begin" w:fldLock="1"/>
      </w:r>
      <w:r>
        <w:instrText xml:space="preserve"> PAGEREF _Toc94607409 \h </w:instrText>
      </w:r>
      <w:r>
        <w:fldChar w:fldCharType="separate"/>
      </w:r>
      <w:r>
        <w:t>65</w:t>
      </w:r>
      <w:r>
        <w:fldChar w:fldCharType="end"/>
      </w:r>
    </w:p>
    <w:p w14:paraId="6B9E03BA" w14:textId="7A16B07B" w:rsidR="00514EC5" w:rsidRDefault="00514EC5">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_Toc94607410 \h </w:instrText>
      </w:r>
      <w:r>
        <w:fldChar w:fldCharType="separate"/>
      </w:r>
      <w:r>
        <w:t>65</w:t>
      </w:r>
      <w:r>
        <w:fldChar w:fldCharType="end"/>
      </w:r>
    </w:p>
    <w:p w14:paraId="2801D9B4" w14:textId="500872F5" w:rsidR="00514EC5" w:rsidRDefault="00514EC5">
      <w:pPr>
        <w:pStyle w:val="TOC5"/>
        <w:rPr>
          <w:rFonts w:asciiTheme="minorHAnsi" w:eastAsiaTheme="minorEastAsia" w:hAnsiTheme="minorHAnsi" w:cstheme="minorBidi"/>
          <w:sz w:val="22"/>
          <w:szCs w:val="22"/>
          <w:lang w:eastAsia="en-GB"/>
        </w:rPr>
      </w:pPr>
      <w:r>
        <w:t>6.2.6.4.5</w:t>
      </w:r>
      <w:r>
        <w:rPr>
          <w:rFonts w:asciiTheme="minorHAnsi" w:eastAsiaTheme="minorEastAsia" w:hAnsiTheme="minorHAnsi" w:cstheme="minorBidi"/>
          <w:sz w:val="22"/>
          <w:szCs w:val="22"/>
          <w:lang w:eastAsia="en-GB"/>
        </w:rPr>
        <w:tab/>
      </w:r>
      <w:r>
        <w:t>Type: ExtMbsSession</w:t>
      </w:r>
      <w:r>
        <w:tab/>
      </w:r>
      <w:r>
        <w:fldChar w:fldCharType="begin" w:fldLock="1"/>
      </w:r>
      <w:r>
        <w:instrText xml:space="preserve"> PAGEREF _Toc94607411 \h </w:instrText>
      </w:r>
      <w:r>
        <w:fldChar w:fldCharType="separate"/>
      </w:r>
      <w:r>
        <w:t>65</w:t>
      </w:r>
      <w:r>
        <w:fldChar w:fldCharType="end"/>
      </w:r>
    </w:p>
    <w:p w14:paraId="6A098DDA" w14:textId="39D1A700" w:rsidR="00514EC5" w:rsidRDefault="00514EC5">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_Toc94607412 \h </w:instrText>
      </w:r>
      <w:r>
        <w:fldChar w:fldCharType="separate"/>
      </w:r>
      <w:r>
        <w:t>65</w:t>
      </w:r>
      <w:r>
        <w:fldChar w:fldCharType="end"/>
      </w:r>
    </w:p>
    <w:p w14:paraId="0B93DEA2" w14:textId="35204A30" w:rsidR="00514EC5" w:rsidRDefault="00514EC5">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_Toc94607413 \h </w:instrText>
      </w:r>
      <w:r>
        <w:fldChar w:fldCharType="separate"/>
      </w:r>
      <w:r>
        <w:t>65</w:t>
      </w:r>
      <w:r>
        <w:fldChar w:fldCharType="end"/>
      </w:r>
    </w:p>
    <w:p w14:paraId="42D098AF" w14:textId="65DFEB10" w:rsidR="00514EC5" w:rsidRDefault="00514EC5">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_Toc94607414 \h </w:instrText>
      </w:r>
      <w:r>
        <w:fldChar w:fldCharType="separate"/>
      </w:r>
      <w:r>
        <w:t>65</w:t>
      </w:r>
      <w:r>
        <w:fldChar w:fldCharType="end"/>
      </w:r>
    </w:p>
    <w:p w14:paraId="577E5561" w14:textId="5408E43B" w:rsidR="00514EC5" w:rsidRDefault="00514EC5">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_Toc94607415 \h </w:instrText>
      </w:r>
      <w:r>
        <w:fldChar w:fldCharType="separate"/>
      </w:r>
      <w:r>
        <w:t>65</w:t>
      </w:r>
      <w:r>
        <w:fldChar w:fldCharType="end"/>
      </w:r>
    </w:p>
    <w:p w14:paraId="249E41FB" w14:textId="62B109F5" w:rsidR="00514EC5" w:rsidRDefault="00514EC5">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_Toc94607416 \h </w:instrText>
      </w:r>
      <w:r>
        <w:fldChar w:fldCharType="separate"/>
      </w:r>
      <w:r>
        <w:t>65</w:t>
      </w:r>
      <w:r>
        <w:fldChar w:fldCharType="end"/>
      </w:r>
    </w:p>
    <w:p w14:paraId="6656088E" w14:textId="2A681D7D" w:rsidR="00514EC5" w:rsidRDefault="00514EC5">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_Toc94607417 \h </w:instrText>
      </w:r>
      <w:r>
        <w:fldChar w:fldCharType="separate"/>
      </w:r>
      <w:r>
        <w:t>66</w:t>
      </w:r>
      <w:r>
        <w:fldChar w:fldCharType="end"/>
      </w:r>
    </w:p>
    <w:p w14:paraId="0D932FA4" w14:textId="0830A226" w:rsidR="00514EC5" w:rsidRDefault="00514EC5">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_Toc94607418 \h </w:instrText>
      </w:r>
      <w:r>
        <w:fldChar w:fldCharType="separate"/>
      </w:r>
      <w:r>
        <w:t>66</w:t>
      </w:r>
      <w:r>
        <w:fldChar w:fldCharType="end"/>
      </w:r>
    </w:p>
    <w:p w14:paraId="62976A50" w14:textId="2F127267" w:rsidR="00514EC5" w:rsidRDefault="00514EC5">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_Toc94607419 \h </w:instrText>
      </w:r>
      <w:r>
        <w:fldChar w:fldCharType="separate"/>
      </w:r>
      <w:r>
        <w:t>66</w:t>
      </w:r>
      <w:r>
        <w:fldChar w:fldCharType="end"/>
      </w:r>
    </w:p>
    <w:p w14:paraId="65D660B1" w14:textId="32C94156" w:rsidR="00514EC5" w:rsidRDefault="00514EC5" w:rsidP="00514EC5">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_Toc94607420 \h </w:instrText>
      </w:r>
      <w:r>
        <w:fldChar w:fldCharType="separate"/>
      </w:r>
      <w:r>
        <w:t>66</w:t>
      </w:r>
      <w:r>
        <w:fldChar w:fldCharType="end"/>
      </w:r>
    </w:p>
    <w:p w14:paraId="6C485A23" w14:textId="12E1BACA" w:rsidR="00514EC5" w:rsidRDefault="00514EC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_Toc94607421 \h </w:instrText>
      </w:r>
      <w:r>
        <w:fldChar w:fldCharType="separate"/>
      </w:r>
      <w:r>
        <w:t>66</w:t>
      </w:r>
      <w:r>
        <w:fldChar w:fldCharType="end"/>
      </w:r>
    </w:p>
    <w:p w14:paraId="2EB6E9E0" w14:textId="30AAE874" w:rsidR="00514EC5" w:rsidRDefault="00514EC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Nmbsmf_TMGI API</w:t>
      </w:r>
      <w:r>
        <w:tab/>
      </w:r>
      <w:r>
        <w:fldChar w:fldCharType="begin" w:fldLock="1"/>
      </w:r>
      <w:r>
        <w:instrText xml:space="preserve"> PAGEREF _Toc94607422 \h </w:instrText>
      </w:r>
      <w:r>
        <w:fldChar w:fldCharType="separate"/>
      </w:r>
      <w:r>
        <w:t>67</w:t>
      </w:r>
      <w:r>
        <w:fldChar w:fldCharType="end"/>
      </w:r>
    </w:p>
    <w:p w14:paraId="3A370546" w14:textId="141E49FD" w:rsidR="00514EC5" w:rsidRDefault="00514EC5">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Nmbsmf_MBSSession API</w:t>
      </w:r>
      <w:r>
        <w:tab/>
      </w:r>
      <w:r>
        <w:fldChar w:fldCharType="begin" w:fldLock="1"/>
      </w:r>
      <w:r>
        <w:instrText xml:space="preserve"> PAGEREF _Toc94607423 \h </w:instrText>
      </w:r>
      <w:r>
        <w:fldChar w:fldCharType="separate"/>
      </w:r>
      <w:r>
        <w:t>69</w:t>
      </w:r>
      <w:r>
        <w:fldChar w:fldCharType="end"/>
      </w:r>
    </w:p>
    <w:p w14:paraId="6BD23288" w14:textId="3961AA56" w:rsidR="00514EC5" w:rsidRDefault="00514EC5" w:rsidP="00514EC5">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_Toc94607424 \h </w:instrText>
      </w:r>
      <w:r>
        <w:fldChar w:fldCharType="separate"/>
      </w:r>
      <w:r>
        <w:t>82</w:t>
      </w:r>
      <w:r>
        <w:fldChar w:fldCharType="end"/>
      </w:r>
    </w:p>
    <w:p w14:paraId="79E97F04" w14:textId="10CD8A98" w:rsidR="00514EC5" w:rsidRDefault="00514EC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_Toc94607425 \h </w:instrText>
      </w:r>
      <w:r>
        <w:fldChar w:fldCharType="separate"/>
      </w:r>
      <w:r>
        <w:t>82</w:t>
      </w:r>
      <w:r>
        <w:fldChar w:fldCharType="end"/>
      </w:r>
    </w:p>
    <w:p w14:paraId="0DBAC726" w14:textId="2808D5DF" w:rsidR="00514EC5" w:rsidRDefault="00514EC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_Toc94607426 \h </w:instrText>
      </w:r>
      <w:r>
        <w:fldChar w:fldCharType="separate"/>
      </w:r>
      <w:r>
        <w:t>82</w:t>
      </w:r>
      <w:r>
        <w:fldChar w:fldCharType="end"/>
      </w:r>
    </w:p>
    <w:p w14:paraId="5176B8AC" w14:textId="266B0651" w:rsidR="00514EC5" w:rsidRDefault="00514EC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_Toc94607427 \h </w:instrText>
      </w:r>
      <w:r>
        <w:fldChar w:fldCharType="separate"/>
      </w:r>
      <w:r>
        <w:t>82</w:t>
      </w:r>
      <w:r>
        <w:fldChar w:fldCharType="end"/>
      </w:r>
    </w:p>
    <w:p w14:paraId="52977D58" w14:textId="42CDA421" w:rsidR="00514EC5" w:rsidRDefault="00514EC5" w:rsidP="00514EC5">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_Toc94607428 \h </w:instrText>
      </w:r>
      <w:r>
        <w:fldChar w:fldCharType="separate"/>
      </w:r>
      <w:r>
        <w:t>83</w:t>
      </w:r>
      <w:r>
        <w:fldChar w:fldCharType="end"/>
      </w:r>
    </w:p>
    <w:p w14:paraId="7CD6A724" w14:textId="18B07129" w:rsidR="00080512" w:rsidRPr="00052626" w:rsidRDefault="000771B2">
      <w:r>
        <w:rPr>
          <w:noProof/>
          <w:sz w:val="22"/>
        </w:rPr>
        <w:fldChar w:fldCharType="end"/>
      </w:r>
    </w:p>
    <w:p w14:paraId="51D7105B" w14:textId="77777777" w:rsidR="00080512" w:rsidRPr="00052626" w:rsidRDefault="00080512" w:rsidP="00514EC5">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4607244"/>
      <w:bookmarkEnd w:id="9"/>
      <w:r w:rsidRPr="00052626">
        <w:lastRenderedPageBreak/>
        <w:t>Foreword</w:t>
      </w:r>
      <w:bookmarkEnd w:id="10"/>
      <w:bookmarkEnd w:id="11"/>
      <w:bookmarkEnd w:id="12"/>
      <w:bookmarkEnd w:id="13"/>
      <w:bookmarkEnd w:id="14"/>
      <w:bookmarkEnd w:id="15"/>
      <w:bookmarkEnd w:id="16"/>
      <w:bookmarkEnd w:id="17"/>
    </w:p>
    <w:p w14:paraId="429B4BB3" w14:textId="77777777" w:rsidR="00080512" w:rsidRPr="00052626" w:rsidRDefault="00080512">
      <w:r w:rsidRPr="00052626">
        <w:t xml:space="preserve">This Technical </w:t>
      </w:r>
      <w:bookmarkStart w:id="18" w:name="spectype3"/>
      <w:r w:rsidRPr="00052626">
        <w:t>Specification</w:t>
      </w:r>
      <w:bookmarkEnd w:id="1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27C7FC50" w14:textId="77777777" w:rsidR="008A6D4A" w:rsidRPr="00052626" w:rsidRDefault="008A6D4A" w:rsidP="00514EC5">
      <w:pPr>
        <w:pStyle w:val="Heading1"/>
      </w:pPr>
      <w:bookmarkStart w:id="19" w:name="introduction"/>
      <w:bookmarkStart w:id="20" w:name="_Toc35971369"/>
      <w:bookmarkStart w:id="21" w:name="_Toc67903493"/>
      <w:bookmarkStart w:id="22" w:name="_Toc81558518"/>
      <w:bookmarkStart w:id="23" w:name="_Toc85876969"/>
      <w:bookmarkStart w:id="24" w:name="_Toc88681421"/>
      <w:bookmarkStart w:id="25" w:name="_Toc89678108"/>
      <w:bookmarkStart w:id="26" w:name="_Toc94607245"/>
      <w:bookmarkEnd w:id="19"/>
      <w:r w:rsidRPr="00052626">
        <w:t>Introduction</w:t>
      </w:r>
      <w:bookmarkEnd w:id="20"/>
      <w:bookmarkEnd w:id="21"/>
      <w:bookmarkEnd w:id="22"/>
      <w:bookmarkEnd w:id="23"/>
      <w:bookmarkEnd w:id="24"/>
      <w:bookmarkEnd w:id="25"/>
      <w:bookmarkEnd w:id="26"/>
    </w:p>
    <w:p w14:paraId="3E27580A" w14:textId="77777777" w:rsidR="008A6D4A" w:rsidRPr="00052626" w:rsidRDefault="008A6D4A" w:rsidP="008A6D4A">
      <w:pPr>
        <w:pStyle w:val="Guidance"/>
      </w:pPr>
      <w:r w:rsidRPr="00052626">
        <w:t>This clause is optional. If it exists, it is always the second unnumbered clause.</w:t>
      </w:r>
    </w:p>
    <w:p w14:paraId="312DCE48" w14:textId="77777777" w:rsidR="00BA43B4" w:rsidRPr="00052626" w:rsidRDefault="008A6D4A" w:rsidP="00514EC5">
      <w:pPr>
        <w:pStyle w:val="Heading1"/>
      </w:pPr>
      <w:r w:rsidRPr="00052626">
        <w:br w:type="page"/>
      </w:r>
      <w:bookmarkStart w:id="27" w:name="_Toc510696578"/>
      <w:bookmarkStart w:id="28" w:name="_Toc35971370"/>
      <w:bookmarkStart w:id="29" w:name="_Toc67903494"/>
      <w:bookmarkStart w:id="30" w:name="_Toc75174135"/>
      <w:bookmarkStart w:id="31" w:name="_Toc81558519"/>
      <w:bookmarkStart w:id="32" w:name="_Toc85876970"/>
      <w:bookmarkStart w:id="33" w:name="_Toc88681422"/>
      <w:bookmarkStart w:id="34" w:name="_Toc89678109"/>
      <w:bookmarkStart w:id="35" w:name="_Toc510696579"/>
      <w:bookmarkStart w:id="36" w:name="_Toc35971371"/>
      <w:bookmarkStart w:id="37" w:name="_Toc67903495"/>
      <w:bookmarkStart w:id="38" w:name="_Toc94607246"/>
      <w:r w:rsidR="00BA43B4" w:rsidRPr="00052626">
        <w:lastRenderedPageBreak/>
        <w:t>1</w:t>
      </w:r>
      <w:r w:rsidR="00BA43B4" w:rsidRPr="00052626">
        <w:tab/>
        <w:t>Scope</w:t>
      </w:r>
      <w:bookmarkEnd w:id="27"/>
      <w:bookmarkEnd w:id="28"/>
      <w:bookmarkEnd w:id="29"/>
      <w:bookmarkEnd w:id="30"/>
      <w:bookmarkEnd w:id="31"/>
      <w:bookmarkEnd w:id="32"/>
      <w:bookmarkEnd w:id="33"/>
      <w:bookmarkEnd w:id="34"/>
      <w:bookmarkEnd w:id="38"/>
    </w:p>
    <w:p w14:paraId="454F6BAF" w14:textId="77777777" w:rsidR="00BA43B4" w:rsidRPr="00052626" w:rsidRDefault="00BA43B4" w:rsidP="00BA43B4">
      <w:pPr>
        <w:pStyle w:val="Guidance"/>
        <w:rPr>
          <w:lang w:eastAsia="zh-CN"/>
        </w:rPr>
      </w:pPr>
      <w:r w:rsidRPr="00052626">
        <w:t>This clause will describe the</w:t>
      </w:r>
      <w:r w:rsidRPr="00052626">
        <w:rPr>
          <w:lang w:eastAsia="zh-CN"/>
        </w:rPr>
        <w:t xml:space="preserve"> scope of the corresponding service specification.</w:t>
      </w:r>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14EC5">
      <w:pPr>
        <w:pStyle w:val="Heading1"/>
      </w:pPr>
      <w:bookmarkStart w:id="39" w:name="_Toc81558520"/>
      <w:bookmarkStart w:id="40" w:name="_Toc85876971"/>
      <w:bookmarkStart w:id="41" w:name="_Toc88681423"/>
      <w:bookmarkStart w:id="42" w:name="_Toc89678110"/>
      <w:bookmarkStart w:id="43" w:name="_Toc510696580"/>
      <w:bookmarkStart w:id="44" w:name="_Toc35971372"/>
      <w:bookmarkStart w:id="45" w:name="_Toc67903496"/>
      <w:bookmarkStart w:id="46" w:name="_Toc81558521"/>
      <w:bookmarkStart w:id="47" w:name="_Toc94607247"/>
      <w:bookmarkEnd w:id="35"/>
      <w:bookmarkEnd w:id="36"/>
      <w:bookmarkEnd w:id="37"/>
      <w:r w:rsidRPr="00052626">
        <w:t>2</w:t>
      </w:r>
      <w:r w:rsidRPr="00052626">
        <w:tab/>
        <w:t>References</w:t>
      </w:r>
      <w:bookmarkEnd w:id="39"/>
      <w:bookmarkEnd w:id="40"/>
      <w:bookmarkEnd w:id="41"/>
      <w:bookmarkEnd w:id="42"/>
      <w:bookmarkEnd w:id="47"/>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48" w:name="_PERM_MCCTEMPBM_CRPT0828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48"/>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14EC5">
      <w:pPr>
        <w:pStyle w:val="EX"/>
        <w:rPr>
          <w:lang w:eastAsia="zh-CN"/>
        </w:rPr>
      </w:pPr>
      <w:r w:rsidRPr="00514EC5">
        <w:t>[12]</w:t>
      </w:r>
      <w:r w:rsidRPr="00514EC5">
        <w:tab/>
        <w:t>IETF RFC 8259: "The JavaScript Object Notation (JSON) Data Interchange Format".</w:t>
      </w:r>
    </w:p>
    <w:p w14:paraId="7F31FE56" w14:textId="77777777" w:rsidR="00A96B57" w:rsidRPr="00052626" w:rsidRDefault="00A96B57" w:rsidP="00514EC5">
      <w:pPr>
        <w:pStyle w:val="EX"/>
        <w:rPr>
          <w:lang w:eastAsia="zh-CN"/>
        </w:rPr>
      </w:pPr>
      <w:r w:rsidRPr="00514EC5">
        <w:t>[13]</w:t>
      </w:r>
      <w:r w:rsidRPr="00514EC5">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Pr="00052626" w:rsidRDefault="00A96B57" w:rsidP="00A96B57">
      <w:pPr>
        <w:pStyle w:val="EX"/>
      </w:pPr>
      <w:r w:rsidRPr="00052626">
        <w:lastRenderedPageBreak/>
        <w:t>[19]</w:t>
      </w:r>
      <w:r w:rsidRPr="00052626">
        <w:tab/>
        <w:t>3GPP TS 29.274: "3GPP Evolved Packet System (EPS); Evolved General Packet Radio Service (GPRS) Tunnelling Protocol for Control plane (GTPv2-C); Stage 3".</w:t>
      </w:r>
    </w:p>
    <w:p w14:paraId="2CA89716" w14:textId="3A21B473" w:rsidR="008A6D4A" w:rsidRPr="00052626" w:rsidRDefault="008A6D4A" w:rsidP="00514EC5">
      <w:pPr>
        <w:pStyle w:val="Heading1"/>
      </w:pPr>
      <w:bookmarkStart w:id="49" w:name="_Toc85876972"/>
      <w:bookmarkStart w:id="50" w:name="_Toc88681424"/>
      <w:bookmarkStart w:id="51" w:name="_Toc89678111"/>
      <w:bookmarkStart w:id="52" w:name="_Toc94607248"/>
      <w:r w:rsidRPr="00052626">
        <w:t>3</w:t>
      </w:r>
      <w:r w:rsidRPr="00052626">
        <w:tab/>
        <w:t>Definitions, symbols and abbreviations</w:t>
      </w:r>
      <w:bookmarkEnd w:id="43"/>
      <w:bookmarkEnd w:id="44"/>
      <w:bookmarkEnd w:id="45"/>
      <w:bookmarkEnd w:id="46"/>
      <w:bookmarkEnd w:id="49"/>
      <w:bookmarkEnd w:id="50"/>
      <w:bookmarkEnd w:id="51"/>
      <w:bookmarkEnd w:id="52"/>
    </w:p>
    <w:p w14:paraId="5AB8F883" w14:textId="77777777" w:rsidR="008A6D4A" w:rsidRPr="00052626" w:rsidRDefault="008A6D4A" w:rsidP="00514EC5">
      <w:pPr>
        <w:pStyle w:val="Heading2"/>
      </w:pPr>
      <w:bookmarkStart w:id="53" w:name="_Toc510696581"/>
      <w:bookmarkStart w:id="54" w:name="_Toc35971373"/>
      <w:bookmarkStart w:id="55" w:name="_Toc67903497"/>
      <w:bookmarkStart w:id="56" w:name="_Toc81558522"/>
      <w:bookmarkStart w:id="57" w:name="_Toc85876973"/>
      <w:bookmarkStart w:id="58" w:name="_Toc88681425"/>
      <w:bookmarkStart w:id="59" w:name="_Toc89678112"/>
      <w:bookmarkStart w:id="60" w:name="_Toc94607249"/>
      <w:r w:rsidRPr="00052626">
        <w:t>3.1</w:t>
      </w:r>
      <w:r w:rsidRPr="00052626">
        <w:tab/>
        <w:t>Definitions</w:t>
      </w:r>
      <w:bookmarkEnd w:id="53"/>
      <w:bookmarkEnd w:id="54"/>
      <w:bookmarkEnd w:id="55"/>
      <w:bookmarkEnd w:id="56"/>
      <w:bookmarkEnd w:id="57"/>
      <w:bookmarkEnd w:id="58"/>
      <w:bookmarkEnd w:id="59"/>
      <w:bookmarkEnd w:id="60"/>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1E168B40" w14:textId="77777777" w:rsidR="008A6D4A" w:rsidRPr="00052626" w:rsidRDefault="008A6D4A" w:rsidP="008A6D4A">
      <w:pPr>
        <w:pStyle w:val="Guidance"/>
      </w:pPr>
      <w:r w:rsidRPr="00052626">
        <w:t>Definition format (Normal)</w:t>
      </w:r>
    </w:p>
    <w:p w14:paraId="61E8E140" w14:textId="77777777" w:rsidR="008A6D4A" w:rsidRPr="00052626" w:rsidRDefault="008A6D4A" w:rsidP="008A6D4A">
      <w:pPr>
        <w:pStyle w:val="Guidance"/>
      </w:pPr>
      <w:r w:rsidRPr="00052626">
        <w:rPr>
          <w:b/>
        </w:rPr>
        <w:t>&lt;defined term&gt;:</w:t>
      </w:r>
      <w:r w:rsidRPr="00052626">
        <w:t xml:space="preserve"> &lt;definition&gt;.</w:t>
      </w:r>
    </w:p>
    <w:p w14:paraId="3E164DA2" w14:textId="77777777" w:rsidR="008A6D4A" w:rsidRPr="00052626" w:rsidRDefault="008A6D4A" w:rsidP="008A6D4A">
      <w:r w:rsidRPr="00052626">
        <w:rPr>
          <w:b/>
        </w:rPr>
        <w:t>example:</w:t>
      </w:r>
      <w:r w:rsidRPr="00052626">
        <w:t xml:space="preserve"> text used to clarify abstract rules by applying them literally.</w:t>
      </w:r>
    </w:p>
    <w:p w14:paraId="78AD2394" w14:textId="77777777" w:rsidR="008A6D4A" w:rsidRPr="00052626" w:rsidRDefault="008A6D4A" w:rsidP="00514EC5">
      <w:pPr>
        <w:pStyle w:val="Heading2"/>
      </w:pPr>
      <w:bookmarkStart w:id="61" w:name="_Toc510696582"/>
      <w:bookmarkStart w:id="62" w:name="_Toc35971374"/>
      <w:bookmarkStart w:id="63" w:name="_Toc67903498"/>
      <w:bookmarkStart w:id="64" w:name="_Toc81558523"/>
      <w:bookmarkStart w:id="65" w:name="_Toc85876974"/>
      <w:bookmarkStart w:id="66" w:name="_Toc88681426"/>
      <w:bookmarkStart w:id="67" w:name="_Toc89678113"/>
      <w:bookmarkStart w:id="68" w:name="_Toc94607250"/>
      <w:r w:rsidRPr="00052626">
        <w:t>3.2</w:t>
      </w:r>
      <w:r w:rsidRPr="00052626">
        <w:tab/>
        <w:t>Symbols</w:t>
      </w:r>
      <w:bookmarkEnd w:id="61"/>
      <w:bookmarkEnd w:id="62"/>
      <w:bookmarkEnd w:id="63"/>
      <w:bookmarkEnd w:id="64"/>
      <w:bookmarkEnd w:id="65"/>
      <w:bookmarkEnd w:id="66"/>
      <w:bookmarkEnd w:id="67"/>
      <w:bookmarkEnd w:id="68"/>
    </w:p>
    <w:p w14:paraId="253ADBE7" w14:textId="77777777" w:rsidR="008A6D4A" w:rsidRPr="00052626" w:rsidRDefault="008A6D4A" w:rsidP="008A6D4A">
      <w:pPr>
        <w:keepNext/>
      </w:pPr>
      <w:r w:rsidRPr="00052626">
        <w:t>For the purposes of the present document, the following symbols apply:</w:t>
      </w:r>
    </w:p>
    <w:p w14:paraId="5E12FF90" w14:textId="77777777" w:rsidR="008A6D4A" w:rsidRPr="00052626" w:rsidRDefault="008A6D4A" w:rsidP="008A6D4A">
      <w:pPr>
        <w:pStyle w:val="Guidance"/>
      </w:pPr>
      <w:r w:rsidRPr="00052626">
        <w:t>Symbol format (EW)</w:t>
      </w:r>
    </w:p>
    <w:p w14:paraId="19E31E91" w14:textId="77777777" w:rsidR="008A6D4A" w:rsidRPr="00052626" w:rsidRDefault="008A6D4A" w:rsidP="008A6D4A">
      <w:pPr>
        <w:pStyle w:val="EW"/>
      </w:pPr>
      <w:r w:rsidRPr="00052626">
        <w:t>&lt;symbol&gt;</w:t>
      </w:r>
      <w:r w:rsidRPr="00052626">
        <w:tab/>
        <w:t>&lt;Explanation&gt;</w:t>
      </w:r>
    </w:p>
    <w:p w14:paraId="39185FB1" w14:textId="77777777" w:rsidR="008A6D4A" w:rsidRPr="00052626" w:rsidRDefault="008A6D4A" w:rsidP="008A6D4A">
      <w:pPr>
        <w:pStyle w:val="EW"/>
      </w:pPr>
    </w:p>
    <w:p w14:paraId="761F05F9" w14:textId="77777777" w:rsidR="00AB2C39" w:rsidRPr="00052626" w:rsidRDefault="00AB2C39" w:rsidP="00514EC5">
      <w:pPr>
        <w:pStyle w:val="Heading2"/>
      </w:pPr>
      <w:bookmarkStart w:id="69" w:name="_Toc81558524"/>
      <w:bookmarkStart w:id="70" w:name="_Toc85876975"/>
      <w:bookmarkStart w:id="71" w:name="_Toc88681427"/>
      <w:bookmarkStart w:id="72" w:name="_Toc89678114"/>
      <w:bookmarkStart w:id="73" w:name="_Toc94607251"/>
      <w:r w:rsidRPr="00052626">
        <w:t>3.3</w:t>
      </w:r>
      <w:r w:rsidRPr="00052626">
        <w:tab/>
        <w:t>Abbreviations</w:t>
      </w:r>
      <w:bookmarkEnd w:id="69"/>
      <w:bookmarkEnd w:id="70"/>
      <w:bookmarkEnd w:id="71"/>
      <w:bookmarkEnd w:id="72"/>
      <w:bookmarkEnd w:id="73"/>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54C37D48" w14:textId="77777777" w:rsidR="00AB2C39" w:rsidRPr="00052626" w:rsidRDefault="00AB2C39" w:rsidP="00AB2C39">
      <w:pPr>
        <w:pStyle w:val="Guidance"/>
        <w:keepNext/>
      </w:pPr>
      <w:r w:rsidRPr="00052626">
        <w:t>Abbreviation format (EW)</w:t>
      </w:r>
    </w:p>
    <w:p w14:paraId="774E8C11" w14:textId="18D1379F" w:rsidR="00DC688A" w:rsidRPr="00052626" w:rsidRDefault="00DC688A" w:rsidP="00DC688A">
      <w:pPr>
        <w:pStyle w:val="EW"/>
      </w:pPr>
      <w:r w:rsidRPr="00052626">
        <w:t>&lt;ACRONYM&gt;</w:t>
      </w:r>
      <w:r w:rsidRPr="00052626">
        <w:tab/>
        <w:t>&lt;Explanation&gt;</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lastRenderedPageBreak/>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14EC5">
      <w:pPr>
        <w:pStyle w:val="Heading1"/>
      </w:pPr>
      <w:bookmarkStart w:id="74" w:name="_Toc510696584"/>
      <w:bookmarkStart w:id="75" w:name="_Toc35971376"/>
      <w:bookmarkStart w:id="76" w:name="_Toc67903500"/>
      <w:bookmarkStart w:id="77" w:name="_Toc75192259"/>
      <w:bookmarkStart w:id="78" w:name="_Toc81558525"/>
      <w:bookmarkStart w:id="79" w:name="_Toc85876976"/>
      <w:bookmarkStart w:id="80" w:name="_Toc88681428"/>
      <w:bookmarkStart w:id="81" w:name="_Toc89678115"/>
      <w:bookmarkStart w:id="82" w:name="_Toc94607252"/>
      <w:r w:rsidRPr="00052626">
        <w:t>4</w:t>
      </w:r>
      <w:r w:rsidRPr="00052626">
        <w:tab/>
        <w:t>Overview</w:t>
      </w:r>
      <w:bookmarkEnd w:id="74"/>
      <w:bookmarkEnd w:id="75"/>
      <w:bookmarkEnd w:id="76"/>
      <w:bookmarkEnd w:id="77"/>
      <w:bookmarkEnd w:id="78"/>
      <w:bookmarkEnd w:id="79"/>
      <w:bookmarkEnd w:id="80"/>
      <w:bookmarkEnd w:id="81"/>
      <w:bookmarkEnd w:id="82"/>
    </w:p>
    <w:p w14:paraId="76286AA0" w14:textId="77777777" w:rsidR="00BA43B4" w:rsidRPr="00052626" w:rsidRDefault="00BA43B4" w:rsidP="00514EC5">
      <w:pPr>
        <w:pStyle w:val="Heading2"/>
      </w:pPr>
      <w:bookmarkStart w:id="83" w:name="_Toc25073751"/>
      <w:bookmarkStart w:id="84" w:name="_Toc34062916"/>
      <w:bookmarkStart w:id="85" w:name="_Toc43119884"/>
      <w:bookmarkStart w:id="86" w:name="_Toc49767936"/>
      <w:bookmarkStart w:id="87" w:name="_Toc56434109"/>
      <w:bookmarkStart w:id="88" w:name="_Toc67687683"/>
      <w:bookmarkStart w:id="89" w:name="_Toc81558526"/>
      <w:bookmarkStart w:id="90" w:name="_Toc85876977"/>
      <w:bookmarkStart w:id="91" w:name="_Toc88681429"/>
      <w:bookmarkStart w:id="92" w:name="_Toc89678116"/>
      <w:bookmarkStart w:id="93" w:name="_Toc94607253"/>
      <w:r w:rsidRPr="00052626">
        <w:t>4.1</w:t>
      </w:r>
      <w:r w:rsidRPr="00052626">
        <w:tab/>
        <w:t>Introduction</w:t>
      </w:r>
      <w:bookmarkEnd w:id="83"/>
      <w:bookmarkEnd w:id="84"/>
      <w:bookmarkEnd w:id="85"/>
      <w:bookmarkEnd w:id="86"/>
      <w:bookmarkEnd w:id="87"/>
      <w:bookmarkEnd w:id="88"/>
      <w:bookmarkEnd w:id="89"/>
      <w:bookmarkEnd w:id="90"/>
      <w:bookmarkEnd w:id="91"/>
      <w:bookmarkEnd w:id="92"/>
      <w:bookmarkEnd w:id="9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288.45pt;height:203.15pt" o:ole="">
            <v:imagedata r:id="rId12" o:title=""/>
          </v:shape>
          <o:OLEObject Type="Embed" ProgID="Visio.Drawing.11" ShapeID="_x0000_i1027" DrawAspect="Content" ObjectID="_1705220064"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14EC5">
      <w:pPr>
        <w:pStyle w:val="Heading1"/>
      </w:pPr>
      <w:bookmarkStart w:id="94" w:name="_Toc81558527"/>
      <w:bookmarkStart w:id="95" w:name="_Toc85876978"/>
      <w:bookmarkStart w:id="96" w:name="_Toc88681430"/>
      <w:bookmarkStart w:id="97" w:name="_Toc89678117"/>
      <w:bookmarkStart w:id="98" w:name="_Toc94607254"/>
      <w:r w:rsidRPr="00052626">
        <w:t>5</w:t>
      </w:r>
      <w:r w:rsidRPr="00052626">
        <w:tab/>
        <w:t>Services offered by the MB-SMF</w:t>
      </w:r>
      <w:bookmarkEnd w:id="94"/>
      <w:bookmarkEnd w:id="95"/>
      <w:bookmarkEnd w:id="96"/>
      <w:bookmarkEnd w:id="97"/>
      <w:bookmarkEnd w:id="98"/>
    </w:p>
    <w:p w14:paraId="7EEA52DB" w14:textId="77777777" w:rsidR="008A66D4" w:rsidRPr="00052626" w:rsidRDefault="008A66D4" w:rsidP="00514EC5">
      <w:pPr>
        <w:pStyle w:val="Heading2"/>
      </w:pPr>
      <w:bookmarkStart w:id="99" w:name="_Toc510696586"/>
      <w:bookmarkStart w:id="100" w:name="_Toc35971378"/>
      <w:bookmarkStart w:id="101" w:name="_Toc67903502"/>
      <w:bookmarkStart w:id="102" w:name="_Toc75192261"/>
      <w:bookmarkStart w:id="103" w:name="_Toc81558528"/>
      <w:bookmarkStart w:id="104" w:name="_Toc85876979"/>
      <w:bookmarkStart w:id="105" w:name="_Toc88681431"/>
      <w:bookmarkStart w:id="106" w:name="_Toc89678118"/>
      <w:bookmarkStart w:id="107" w:name="_Toc94607255"/>
      <w:r w:rsidRPr="00052626">
        <w:t>5.1</w:t>
      </w:r>
      <w:r w:rsidRPr="00052626">
        <w:tab/>
        <w:t>Introduction</w:t>
      </w:r>
      <w:bookmarkEnd w:id="99"/>
      <w:bookmarkEnd w:id="100"/>
      <w:bookmarkEnd w:id="101"/>
      <w:bookmarkEnd w:id="102"/>
      <w:bookmarkEnd w:id="103"/>
      <w:bookmarkEnd w:id="104"/>
      <w:bookmarkEnd w:id="105"/>
      <w:bookmarkEnd w:id="106"/>
      <w:bookmarkEnd w:id="107"/>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08" w:name="_PERM_MCCTEMPBM_CRPT0828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bookmarkStart w:id="109" w:name="_PERM_MCCTEMPBM_CRPT08280003___7"/>
            <w:bookmarkEnd w:id="108"/>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bookmarkEnd w:id="109"/>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14EC5" w:rsidRDefault="008A66D4" w:rsidP="00514EC5"/>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514EC5">
      <w:pPr>
        <w:pStyle w:val="Heading2"/>
      </w:pPr>
      <w:bookmarkStart w:id="110" w:name="_Toc510696587"/>
      <w:bookmarkStart w:id="111" w:name="_Toc35971379"/>
      <w:bookmarkStart w:id="112" w:name="_Toc67903503"/>
      <w:bookmarkStart w:id="113" w:name="_Toc75426338"/>
      <w:bookmarkStart w:id="114" w:name="_Toc81558529"/>
      <w:bookmarkStart w:id="115" w:name="_Toc85876980"/>
      <w:bookmarkStart w:id="116" w:name="_Toc88681432"/>
      <w:bookmarkStart w:id="117" w:name="_Toc89678119"/>
      <w:bookmarkStart w:id="118" w:name="_Toc510696589"/>
      <w:bookmarkStart w:id="119" w:name="_Toc35971381"/>
      <w:bookmarkStart w:id="120" w:name="_Toc67903505"/>
      <w:bookmarkStart w:id="121" w:name="_Toc510696592"/>
      <w:bookmarkStart w:id="122" w:name="_Toc35971384"/>
      <w:bookmarkStart w:id="123" w:name="_Toc67903508"/>
      <w:bookmarkStart w:id="124" w:name="_Toc75426343"/>
      <w:bookmarkStart w:id="125" w:name="_Toc81558534"/>
      <w:bookmarkStart w:id="126" w:name="_Toc81558537"/>
      <w:bookmarkStart w:id="127" w:name="_Toc94607256"/>
      <w:r w:rsidRPr="00052626">
        <w:t>5.2</w:t>
      </w:r>
      <w:r w:rsidRPr="00052626">
        <w:tab/>
        <w:t>Nmbsmf_TMGI Service</w:t>
      </w:r>
      <w:bookmarkEnd w:id="110"/>
      <w:bookmarkEnd w:id="111"/>
      <w:bookmarkEnd w:id="112"/>
      <w:bookmarkEnd w:id="113"/>
      <w:bookmarkEnd w:id="114"/>
      <w:bookmarkEnd w:id="115"/>
      <w:bookmarkEnd w:id="116"/>
      <w:bookmarkEnd w:id="117"/>
      <w:bookmarkEnd w:id="127"/>
    </w:p>
    <w:p w14:paraId="72668644" w14:textId="77777777" w:rsidR="00947CE8" w:rsidRPr="00052626" w:rsidRDefault="00947CE8" w:rsidP="00514EC5">
      <w:pPr>
        <w:pStyle w:val="Heading3"/>
      </w:pPr>
      <w:bookmarkStart w:id="128" w:name="_Toc510696588"/>
      <w:bookmarkStart w:id="129" w:name="_Toc35971380"/>
      <w:bookmarkStart w:id="130" w:name="_Toc67903504"/>
      <w:bookmarkStart w:id="131" w:name="_Toc75426339"/>
      <w:bookmarkStart w:id="132" w:name="_Toc81558530"/>
      <w:bookmarkStart w:id="133" w:name="_Toc85876981"/>
      <w:bookmarkStart w:id="134" w:name="_Toc88681433"/>
      <w:bookmarkStart w:id="135" w:name="_Toc89678120"/>
      <w:bookmarkStart w:id="136" w:name="_Toc94607257"/>
      <w:r w:rsidRPr="00052626">
        <w:t>5.2.1</w:t>
      </w:r>
      <w:r w:rsidRPr="00052626">
        <w:tab/>
        <w:t>Service Description</w:t>
      </w:r>
      <w:bookmarkEnd w:id="128"/>
      <w:bookmarkEnd w:id="129"/>
      <w:bookmarkEnd w:id="130"/>
      <w:bookmarkEnd w:id="131"/>
      <w:bookmarkEnd w:id="132"/>
      <w:bookmarkEnd w:id="133"/>
      <w:bookmarkEnd w:id="134"/>
      <w:bookmarkEnd w:id="135"/>
      <w:bookmarkEnd w:id="136"/>
    </w:p>
    <w:p w14:paraId="6239C92D" w14:textId="77777777"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14EC5">
      <w:pPr>
        <w:pStyle w:val="Heading3"/>
      </w:pPr>
      <w:bookmarkStart w:id="137" w:name="_Toc81558531"/>
      <w:bookmarkStart w:id="138" w:name="_Toc85876982"/>
      <w:bookmarkStart w:id="139" w:name="_Toc88681434"/>
      <w:bookmarkStart w:id="140" w:name="_Toc89678121"/>
      <w:bookmarkStart w:id="141" w:name="_Toc94607258"/>
      <w:bookmarkEnd w:id="118"/>
      <w:bookmarkEnd w:id="119"/>
      <w:bookmarkEnd w:id="120"/>
      <w:r w:rsidRPr="00052626">
        <w:lastRenderedPageBreak/>
        <w:t>5.2.2</w:t>
      </w:r>
      <w:r w:rsidRPr="00052626">
        <w:tab/>
        <w:t>Service Operations</w:t>
      </w:r>
      <w:bookmarkEnd w:id="137"/>
      <w:bookmarkEnd w:id="138"/>
      <w:bookmarkEnd w:id="139"/>
      <w:bookmarkEnd w:id="140"/>
      <w:bookmarkEnd w:id="141"/>
    </w:p>
    <w:p w14:paraId="74BBC0F0" w14:textId="77777777" w:rsidR="00947CE8" w:rsidRPr="00052626" w:rsidRDefault="00947CE8" w:rsidP="00514EC5">
      <w:pPr>
        <w:pStyle w:val="Heading4"/>
      </w:pPr>
      <w:bookmarkStart w:id="142" w:name="_Toc510696590"/>
      <w:bookmarkStart w:id="143" w:name="_Toc35971382"/>
      <w:bookmarkStart w:id="144" w:name="_Toc67903506"/>
      <w:bookmarkStart w:id="145" w:name="_Toc75426341"/>
      <w:bookmarkStart w:id="146" w:name="_Toc81558532"/>
      <w:bookmarkStart w:id="147" w:name="_Toc85876983"/>
      <w:bookmarkStart w:id="148" w:name="_Toc88681435"/>
      <w:bookmarkStart w:id="149" w:name="_Toc89678122"/>
      <w:bookmarkStart w:id="150" w:name="_Toc94607259"/>
      <w:r w:rsidRPr="00052626">
        <w:t>5.2.2.1</w:t>
      </w:r>
      <w:r w:rsidRPr="00052626">
        <w:tab/>
        <w:t>Introduction</w:t>
      </w:r>
      <w:bookmarkEnd w:id="142"/>
      <w:bookmarkEnd w:id="143"/>
      <w:bookmarkEnd w:id="144"/>
      <w:bookmarkEnd w:id="145"/>
      <w:bookmarkEnd w:id="146"/>
      <w:bookmarkEnd w:id="147"/>
      <w:bookmarkEnd w:id="148"/>
      <w:bookmarkEnd w:id="149"/>
      <w:bookmarkEnd w:id="150"/>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14EC5">
      <w:pPr>
        <w:pStyle w:val="Heading4"/>
      </w:pPr>
      <w:bookmarkStart w:id="151" w:name="_Toc510696591"/>
      <w:bookmarkStart w:id="152" w:name="_Toc35971383"/>
      <w:bookmarkStart w:id="153" w:name="_Toc67903507"/>
      <w:bookmarkStart w:id="154" w:name="_Toc75426342"/>
      <w:bookmarkStart w:id="155" w:name="_Toc81558533"/>
      <w:bookmarkStart w:id="156" w:name="_Toc85876984"/>
      <w:bookmarkStart w:id="157" w:name="_Toc88681436"/>
      <w:bookmarkStart w:id="158" w:name="_Toc89678123"/>
      <w:bookmarkStart w:id="159" w:name="_Toc94607260"/>
      <w:r w:rsidRPr="00052626">
        <w:t>5.2.2.2</w:t>
      </w:r>
      <w:r w:rsidRPr="00052626">
        <w:tab/>
        <w:t>TMGI Allocate service operation</w:t>
      </w:r>
      <w:bookmarkEnd w:id="151"/>
      <w:bookmarkEnd w:id="152"/>
      <w:bookmarkEnd w:id="153"/>
      <w:bookmarkEnd w:id="154"/>
      <w:bookmarkEnd w:id="155"/>
      <w:bookmarkEnd w:id="156"/>
      <w:bookmarkEnd w:id="157"/>
      <w:bookmarkEnd w:id="158"/>
      <w:bookmarkEnd w:id="159"/>
    </w:p>
    <w:p w14:paraId="6623607C" w14:textId="77777777" w:rsidR="00947CE8" w:rsidRPr="00052626" w:rsidRDefault="00947CE8" w:rsidP="00514EC5">
      <w:pPr>
        <w:pStyle w:val="Heading5"/>
      </w:pPr>
      <w:bookmarkStart w:id="160" w:name="_Toc85876985"/>
      <w:bookmarkStart w:id="161" w:name="_Toc88681437"/>
      <w:bookmarkStart w:id="162" w:name="_Toc89678124"/>
      <w:bookmarkStart w:id="163" w:name="_Toc94607261"/>
      <w:r w:rsidRPr="00052626">
        <w:t>5.2.2.2.1</w:t>
      </w:r>
      <w:r w:rsidRPr="00052626">
        <w:tab/>
        <w:t>General</w:t>
      </w:r>
      <w:bookmarkEnd w:id="121"/>
      <w:bookmarkEnd w:id="122"/>
      <w:bookmarkEnd w:id="123"/>
      <w:bookmarkEnd w:id="124"/>
      <w:bookmarkEnd w:id="125"/>
      <w:bookmarkEnd w:id="160"/>
      <w:bookmarkEnd w:id="161"/>
      <w:bookmarkEnd w:id="162"/>
      <w:bookmarkEnd w:id="163"/>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14EC5">
      <w:pPr>
        <w:pStyle w:val="TH"/>
      </w:pPr>
      <w:r w:rsidRPr="00514EC5">
        <w:object w:dxaOrig="8701" w:dyaOrig="2124" w14:anchorId="1B124446">
          <v:shape id="_x0000_i1028" type="#_x0000_t75" style="width:438.4pt;height:105pt" o:ole="">
            <v:imagedata r:id="rId14" o:title=""/>
          </v:shape>
          <o:OLEObject Type="Embed" ProgID="Visio.Drawing.11" ShapeID="_x0000_i1028" DrawAspect="Content" ObjectID="_1705220065"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r w:rsidR="00F06E29" w:rsidRPr="00052626">
        <w:t>ProblemDetails</w:t>
      </w:r>
      <w:r w:rsidRPr="00052626">
        <w:t xml:space="preserve"> data structure, including:</w:t>
      </w:r>
    </w:p>
    <w:p w14:paraId="411EF155" w14:textId="0CEB6C26" w:rsidR="00947CE8" w:rsidRPr="00052626" w:rsidRDefault="00947CE8" w:rsidP="00947CE8">
      <w:pPr>
        <w:pStyle w:val="B2"/>
      </w:pPr>
      <w:r w:rsidRPr="00052626">
        <w:t>-</w:t>
      </w:r>
      <w:r w:rsidRPr="00052626">
        <w:tab/>
        <w:t>a ProblemDetails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514EC5">
      <w:pPr>
        <w:pStyle w:val="Heading4"/>
      </w:pPr>
      <w:bookmarkStart w:id="164" w:name="_Toc510696595"/>
      <w:bookmarkStart w:id="165" w:name="_Toc35971387"/>
      <w:bookmarkStart w:id="166" w:name="_Toc67903511"/>
      <w:bookmarkStart w:id="167" w:name="_Toc75426346"/>
      <w:bookmarkStart w:id="168" w:name="_Toc81558535"/>
      <w:bookmarkStart w:id="169" w:name="_Toc85876986"/>
      <w:bookmarkStart w:id="170" w:name="_Toc88681438"/>
      <w:bookmarkStart w:id="171" w:name="_Toc89678125"/>
      <w:bookmarkStart w:id="172" w:name="_Toc94607262"/>
      <w:r w:rsidRPr="00052626">
        <w:t>5.2.2.3</w:t>
      </w:r>
      <w:r w:rsidRPr="00052626">
        <w:tab/>
        <w:t>TMGI Deallocate service operation</w:t>
      </w:r>
      <w:bookmarkEnd w:id="164"/>
      <w:bookmarkEnd w:id="165"/>
      <w:bookmarkEnd w:id="166"/>
      <w:bookmarkEnd w:id="167"/>
      <w:bookmarkEnd w:id="168"/>
      <w:bookmarkEnd w:id="169"/>
      <w:bookmarkEnd w:id="170"/>
      <w:bookmarkEnd w:id="171"/>
      <w:bookmarkEnd w:id="172"/>
    </w:p>
    <w:p w14:paraId="29747507" w14:textId="77777777" w:rsidR="00947CE8" w:rsidRPr="00052626" w:rsidRDefault="00947CE8" w:rsidP="00514EC5">
      <w:pPr>
        <w:pStyle w:val="Heading5"/>
      </w:pPr>
      <w:bookmarkStart w:id="173" w:name="_Toc81558536"/>
      <w:bookmarkStart w:id="174" w:name="_Toc85876987"/>
      <w:bookmarkStart w:id="175" w:name="_Toc88681439"/>
      <w:bookmarkStart w:id="176" w:name="_Toc89678126"/>
      <w:bookmarkStart w:id="177" w:name="_Toc94607263"/>
      <w:r w:rsidRPr="00052626">
        <w:t>5.2.2.3.1</w:t>
      </w:r>
      <w:r w:rsidRPr="00052626">
        <w:tab/>
        <w:t>General</w:t>
      </w:r>
      <w:bookmarkEnd w:id="173"/>
      <w:bookmarkEnd w:id="174"/>
      <w:bookmarkEnd w:id="175"/>
      <w:bookmarkEnd w:id="176"/>
      <w:bookmarkEnd w:id="177"/>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433.85pt;height:119.7pt" o:ole="">
            <v:imagedata r:id="rId16" o:title=""/>
          </v:shape>
          <o:OLEObject Type="Embed" ProgID="Visio.Drawing.11" ShapeID="_x0000_i1029" DrawAspect="Content" ObjectID="_1705220066"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514EC5">
      <w:pPr>
        <w:pStyle w:val="Heading2"/>
      </w:pPr>
      <w:bookmarkStart w:id="178" w:name="_Toc85876988"/>
      <w:bookmarkStart w:id="179" w:name="_Toc88681440"/>
      <w:bookmarkStart w:id="180" w:name="_Toc89678127"/>
      <w:bookmarkStart w:id="181" w:name="_Toc94607264"/>
      <w:bookmarkEnd w:id="126"/>
      <w:r w:rsidRPr="00052626">
        <w:t>5.3</w:t>
      </w:r>
      <w:r w:rsidRPr="00052626">
        <w:tab/>
        <w:t>Nmbsmf_MBSSession Service</w:t>
      </w:r>
      <w:bookmarkEnd w:id="178"/>
      <w:bookmarkEnd w:id="179"/>
      <w:bookmarkEnd w:id="180"/>
      <w:bookmarkEnd w:id="181"/>
    </w:p>
    <w:p w14:paraId="0CBA1ED0" w14:textId="77777777" w:rsidR="008E5E16" w:rsidRPr="00052626" w:rsidRDefault="008E5E16" w:rsidP="00514EC5">
      <w:pPr>
        <w:pStyle w:val="Heading3"/>
      </w:pPr>
      <w:bookmarkStart w:id="182" w:name="_Toc81558538"/>
      <w:bookmarkStart w:id="183" w:name="_Toc85876989"/>
      <w:bookmarkStart w:id="184" w:name="_Toc88681441"/>
      <w:bookmarkStart w:id="185" w:name="_Toc89678128"/>
      <w:bookmarkStart w:id="186" w:name="_Toc94607265"/>
      <w:r w:rsidRPr="00052626">
        <w:t>5.3.1</w:t>
      </w:r>
      <w:r w:rsidRPr="00052626">
        <w:tab/>
        <w:t>Service Description</w:t>
      </w:r>
      <w:bookmarkEnd w:id="182"/>
      <w:bookmarkEnd w:id="183"/>
      <w:bookmarkEnd w:id="184"/>
      <w:bookmarkEnd w:id="185"/>
      <w:bookmarkEnd w:id="186"/>
    </w:p>
    <w:p w14:paraId="5B3CB8C0" w14:textId="77777777"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14EC5">
      <w:pPr>
        <w:pStyle w:val="Heading3"/>
      </w:pPr>
      <w:bookmarkStart w:id="187" w:name="_Toc81558539"/>
      <w:bookmarkStart w:id="188" w:name="_Toc85876990"/>
      <w:bookmarkStart w:id="189" w:name="_Toc88681442"/>
      <w:bookmarkStart w:id="190" w:name="_Toc89678129"/>
      <w:bookmarkStart w:id="191" w:name="_Toc76042707"/>
      <w:bookmarkStart w:id="192" w:name="_Toc94607266"/>
      <w:r w:rsidRPr="00052626">
        <w:t>5.3.2</w:t>
      </w:r>
      <w:r w:rsidRPr="00052626">
        <w:tab/>
        <w:t>Service Operations</w:t>
      </w:r>
      <w:bookmarkEnd w:id="187"/>
      <w:bookmarkEnd w:id="188"/>
      <w:bookmarkEnd w:id="189"/>
      <w:bookmarkEnd w:id="190"/>
      <w:bookmarkEnd w:id="192"/>
    </w:p>
    <w:p w14:paraId="6A48D6EA" w14:textId="77777777" w:rsidR="002953E1" w:rsidRPr="00052626" w:rsidRDefault="002953E1" w:rsidP="00514EC5">
      <w:pPr>
        <w:pStyle w:val="Heading4"/>
      </w:pPr>
      <w:bookmarkStart w:id="193" w:name="_Toc81558540"/>
      <w:bookmarkStart w:id="194" w:name="_Toc85876991"/>
      <w:bookmarkStart w:id="195" w:name="_Toc88681443"/>
      <w:bookmarkStart w:id="196" w:name="_Toc89678130"/>
      <w:bookmarkStart w:id="197" w:name="_Toc94607267"/>
      <w:r w:rsidRPr="00052626">
        <w:t>5.3.2.1</w:t>
      </w:r>
      <w:r w:rsidRPr="00052626">
        <w:tab/>
        <w:t>Introduction</w:t>
      </w:r>
      <w:bookmarkEnd w:id="193"/>
      <w:bookmarkEnd w:id="194"/>
      <w:bookmarkEnd w:id="195"/>
      <w:bookmarkEnd w:id="196"/>
      <w:bookmarkEnd w:id="197"/>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14EC5">
      <w:pPr>
        <w:pStyle w:val="Heading4"/>
      </w:pPr>
      <w:bookmarkStart w:id="198" w:name="_Toc81558541"/>
      <w:bookmarkStart w:id="199" w:name="_Toc85876992"/>
      <w:bookmarkStart w:id="200" w:name="_Toc88681444"/>
      <w:bookmarkStart w:id="201" w:name="_Toc89678131"/>
      <w:bookmarkStart w:id="202" w:name="_Toc81558543"/>
      <w:bookmarkStart w:id="203" w:name="_Toc94607268"/>
      <w:r w:rsidRPr="00052626">
        <w:t>5.3.2.2</w:t>
      </w:r>
      <w:r w:rsidRPr="00052626">
        <w:tab/>
        <w:t>Create</w:t>
      </w:r>
      <w:bookmarkEnd w:id="198"/>
      <w:bookmarkEnd w:id="199"/>
      <w:bookmarkEnd w:id="200"/>
      <w:bookmarkEnd w:id="201"/>
      <w:bookmarkEnd w:id="203"/>
    </w:p>
    <w:p w14:paraId="5189BA82" w14:textId="77777777" w:rsidR="000A7C24" w:rsidRPr="00052626" w:rsidRDefault="000A7C24" w:rsidP="00514EC5">
      <w:pPr>
        <w:pStyle w:val="Heading5"/>
      </w:pPr>
      <w:bookmarkStart w:id="204" w:name="_Toc81558542"/>
      <w:bookmarkStart w:id="205" w:name="_Toc85876993"/>
      <w:bookmarkStart w:id="206" w:name="_Toc88681445"/>
      <w:bookmarkStart w:id="207" w:name="_Toc89678132"/>
      <w:bookmarkStart w:id="208" w:name="_Toc94607269"/>
      <w:r w:rsidRPr="00052626">
        <w:t>5.3.2.2.1</w:t>
      </w:r>
      <w:r w:rsidRPr="00052626">
        <w:tab/>
        <w:t>General</w:t>
      </w:r>
      <w:bookmarkEnd w:id="204"/>
      <w:bookmarkEnd w:id="205"/>
      <w:bookmarkEnd w:id="206"/>
      <w:bookmarkEnd w:id="207"/>
      <w:bookmarkEnd w:id="208"/>
    </w:p>
    <w:p w14:paraId="2BC4DD40" w14:textId="77777777" w:rsidR="000A7C24" w:rsidRPr="00052626" w:rsidRDefault="000A7C24" w:rsidP="000A7C24">
      <w:r w:rsidRPr="00052626">
        <w:t>The Create service operation shall be used to create a multicast or a broadcast MBS session.</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7764633" w14:textId="77777777" w:rsidR="00B50133" w:rsidRDefault="00B50133" w:rsidP="00B50133">
      <w:r>
        <w:t xml:space="preserve">For a location dependent MBS service (see </w:t>
      </w:r>
      <w:r w:rsidRPr="004F708B">
        <w:t>clause 6.</w:t>
      </w:r>
      <w:r>
        <w:t>2.3</w:t>
      </w:r>
      <w:r w:rsidRPr="004F708B">
        <w:t xml:space="preserve"> of 3GPP TS 23.247 </w:t>
      </w:r>
      <w:r>
        <w:t xml:space="preserve">[14]), if the same MB-SMF is selected to support multiple MBS Service Areas of the same MBS session, one Create service operation shall be performed per MBS Service Area of the MBS session. </w:t>
      </w:r>
    </w:p>
    <w:p w14:paraId="4E901F00" w14:textId="77777777" w:rsidR="000A7C24" w:rsidRPr="00052626" w:rsidRDefault="000A7C24" w:rsidP="000A7C24">
      <w:r w:rsidRPr="00052626">
        <w:t>The NF Service Consumer (e.g. NEF, MBSF or AF) shall create an MBS session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5pt;height:108.25pt" o:ole="">
            <v:imagedata r:id="rId18" o:title=""/>
          </v:shape>
          <o:OLEObject Type="Embed" ProgID="Visio.Drawing.11" ShapeID="_x0000_i1030" DrawAspect="Content" ObjectID="_1705220067"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21FA02AD" w:rsidR="000A7C24" w:rsidRDefault="000A7C24" w:rsidP="000A7C24">
      <w:pPr>
        <w:pStyle w:val="B2"/>
      </w:pPr>
      <w:r w:rsidRPr="00052626">
        <w:t>-</w:t>
      </w:r>
      <w:r w:rsidRPr="00052626">
        <w:tab/>
        <w:t>service type (either multicast or broadcast service)</w:t>
      </w:r>
      <w:r w:rsidR="00B50133">
        <w:t>;</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140BF83" w:rsidR="000A7C24" w:rsidRPr="00052626" w:rsidRDefault="000A7C24" w:rsidP="000A7C24">
      <w:pPr>
        <w:pStyle w:val="B3"/>
      </w:pPr>
      <w:r w:rsidRPr="00052626">
        <w:t>-</w:t>
      </w:r>
      <w:r w:rsidRPr="00052626">
        <w:tab/>
        <w:t>Event ID(s), Notify Correlation ID and Notification URI where to receive notifications,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2744ADB0"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rsidR="003A494A">
        <w:t>(CreateRspData structure)</w:t>
      </w:r>
      <w:r w:rsidR="003A494A" w:rsidRPr="00052626">
        <w:t xml:space="preserve"> </w:t>
      </w:r>
      <w:r w:rsidRPr="00052626">
        <w:t>may contain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77777777" w:rsidR="00736ABD" w:rsidRDefault="000A7C24" w:rsidP="000A7C24">
      <w:pPr>
        <w:pStyle w:val="B2"/>
      </w:pPr>
      <w:r w:rsidRPr="00052626">
        <w:t>-</w:t>
      </w:r>
      <w:r w:rsidRPr="00052626">
        <w:tab/>
        <w:t>Subscription Id, if the Create request includes the subscription to events about the MBS session.</w:t>
      </w:r>
    </w:p>
    <w:p w14:paraId="2FD96F06" w14:textId="22480DBD" w:rsidR="00B50133" w:rsidRDefault="00514EC5" w:rsidP="00514EC5">
      <w:pPr>
        <w:pStyle w:val="B1"/>
      </w:pPr>
      <w:r w:rsidRPr="00514EC5">
        <w:tab/>
      </w:r>
      <w:r w:rsidR="00B50133" w:rsidRPr="00514EC5">
        <w:t>For a location dependent MBS service, the MB-SMF shall allocate a unique Area Session ID within the MBS session for the MBS Service Area.</w:t>
      </w:r>
    </w:p>
    <w:p w14:paraId="43851784" w14:textId="77777777" w:rsidR="00B50133" w:rsidRPr="00052626" w:rsidRDefault="00B50133" w:rsidP="00F86E62">
      <w:pPr>
        <w:pStyle w:val="EditorsNote"/>
      </w:pPr>
      <w:r>
        <w:lastRenderedPageBreak/>
        <w:t>Editor's note: it is FFS how the MB-SMF determines whether an MBS session is location dependent, e.g. whether a new location-dependent indicator should be defined in the request.</w:t>
      </w:r>
    </w:p>
    <w:p w14:paraId="0B613EF1" w14:textId="2EE2CDA5" w:rsidR="000A7C24" w:rsidRPr="00052626" w:rsidRDefault="000A7C24" w:rsidP="000A7C24">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BD72873" w14:textId="77777777" w:rsidR="000A7C24" w:rsidRPr="00052626" w:rsidRDefault="000A7C24" w:rsidP="00514EC5">
      <w:pPr>
        <w:pStyle w:val="Heading4"/>
      </w:pPr>
      <w:bookmarkStart w:id="209" w:name="_Toc85876994"/>
      <w:bookmarkStart w:id="210" w:name="_Toc88681446"/>
      <w:bookmarkStart w:id="211" w:name="_Toc89678133"/>
      <w:bookmarkStart w:id="212" w:name="_Toc81558545"/>
      <w:bookmarkStart w:id="213" w:name="_Toc94607270"/>
      <w:bookmarkEnd w:id="202"/>
      <w:r w:rsidRPr="00052626">
        <w:t>5.3.2.3</w:t>
      </w:r>
      <w:r w:rsidRPr="00052626">
        <w:tab/>
        <w:t>Update</w:t>
      </w:r>
      <w:bookmarkEnd w:id="209"/>
      <w:bookmarkEnd w:id="210"/>
      <w:bookmarkEnd w:id="211"/>
      <w:bookmarkEnd w:id="213"/>
    </w:p>
    <w:p w14:paraId="1837A93C" w14:textId="77777777" w:rsidR="000A7C24" w:rsidRPr="00052626" w:rsidRDefault="000A7C24" w:rsidP="00514EC5">
      <w:pPr>
        <w:pStyle w:val="Heading5"/>
      </w:pPr>
      <w:bookmarkStart w:id="214" w:name="_Toc81558544"/>
      <w:bookmarkStart w:id="215" w:name="_Toc85876995"/>
      <w:bookmarkStart w:id="216" w:name="_Toc88681447"/>
      <w:bookmarkStart w:id="217" w:name="_Toc89678134"/>
      <w:bookmarkStart w:id="218" w:name="_Toc94607271"/>
      <w:r w:rsidRPr="00052626">
        <w:t>5.3.2.3.1</w:t>
      </w:r>
      <w:r w:rsidRPr="00052626">
        <w:tab/>
        <w:t>General</w:t>
      </w:r>
      <w:bookmarkEnd w:id="214"/>
      <w:bookmarkEnd w:id="215"/>
      <w:bookmarkEnd w:id="216"/>
      <w:bookmarkEnd w:id="217"/>
      <w:bookmarkEnd w:id="218"/>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5pt;height:108.25pt" o:ole="">
            <v:imagedata r:id="rId20" o:title=""/>
          </v:shape>
          <o:OLEObject Type="Embed" ProgID="Visio.Drawing.11" ShapeID="_x0000_i1031" DrawAspect="Content" ObjectID="_1705220068"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5C0D2C69" w14:textId="77777777" w:rsidR="000A7C24" w:rsidRPr="00052626" w:rsidRDefault="000A7C24" w:rsidP="00514EC5">
      <w:pPr>
        <w:pStyle w:val="Heading4"/>
      </w:pPr>
      <w:bookmarkStart w:id="219" w:name="_Toc85876996"/>
      <w:bookmarkStart w:id="220" w:name="_Toc88681448"/>
      <w:bookmarkStart w:id="221" w:name="_Toc89678135"/>
      <w:bookmarkStart w:id="222" w:name="_Toc81558547"/>
      <w:bookmarkStart w:id="223" w:name="_Toc77761041"/>
      <w:bookmarkStart w:id="224" w:name="_Toc81558554"/>
      <w:bookmarkStart w:id="225" w:name="_Toc94607272"/>
      <w:bookmarkEnd w:id="191"/>
      <w:bookmarkEnd w:id="212"/>
      <w:r w:rsidRPr="00052626">
        <w:t>5.3.2.4</w:t>
      </w:r>
      <w:r w:rsidRPr="00052626">
        <w:tab/>
        <w:t>Release</w:t>
      </w:r>
      <w:bookmarkEnd w:id="219"/>
      <w:bookmarkEnd w:id="220"/>
      <w:bookmarkEnd w:id="221"/>
      <w:bookmarkEnd w:id="225"/>
    </w:p>
    <w:p w14:paraId="006DAD1D" w14:textId="77777777" w:rsidR="000A7C24" w:rsidRPr="00052626" w:rsidRDefault="000A7C24" w:rsidP="00514EC5">
      <w:pPr>
        <w:pStyle w:val="Heading5"/>
      </w:pPr>
      <w:bookmarkStart w:id="226" w:name="_Toc81558546"/>
      <w:bookmarkStart w:id="227" w:name="_Toc85876997"/>
      <w:bookmarkStart w:id="228" w:name="_Toc88681449"/>
      <w:bookmarkStart w:id="229" w:name="_Toc89678136"/>
      <w:bookmarkStart w:id="230" w:name="_Toc94607273"/>
      <w:r w:rsidRPr="00052626">
        <w:t>5.3.2.4.1</w:t>
      </w:r>
      <w:r w:rsidRPr="00052626">
        <w:tab/>
        <w:t>General</w:t>
      </w:r>
      <w:bookmarkEnd w:id="226"/>
      <w:bookmarkEnd w:id="227"/>
      <w:bookmarkEnd w:id="228"/>
      <w:bookmarkEnd w:id="229"/>
      <w:bookmarkEnd w:id="230"/>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lastRenderedPageBreak/>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5pt;height:108.25pt" o:ole="">
            <v:imagedata r:id="rId22" o:title=""/>
          </v:shape>
          <o:OLEObject Type="Embed" ProgID="Visio.Drawing.11" ShapeID="_x0000_i1032" DrawAspect="Content" ObjectID="_1705220069"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6BE89CB5" w14:textId="70DB0A48" w:rsidR="002126DA" w:rsidRPr="00052626" w:rsidRDefault="002126DA" w:rsidP="00514EC5">
      <w:pPr>
        <w:pStyle w:val="Heading4"/>
      </w:pPr>
      <w:bookmarkStart w:id="231" w:name="_Toc85876998"/>
      <w:bookmarkStart w:id="232" w:name="_Toc88681450"/>
      <w:bookmarkStart w:id="233" w:name="_Toc89678137"/>
      <w:bookmarkStart w:id="234" w:name="_Toc94607274"/>
      <w:r w:rsidRPr="00052626">
        <w:t>5.3.2.5</w:t>
      </w:r>
      <w:r w:rsidRPr="00052626">
        <w:tab/>
        <w:t>ContextUpdate</w:t>
      </w:r>
      <w:bookmarkEnd w:id="231"/>
      <w:bookmarkEnd w:id="232"/>
      <w:bookmarkEnd w:id="233"/>
      <w:bookmarkEnd w:id="234"/>
    </w:p>
    <w:p w14:paraId="55D0AA3D" w14:textId="43E9ADA7" w:rsidR="002126DA" w:rsidRPr="00052626" w:rsidRDefault="002126DA" w:rsidP="00514EC5">
      <w:pPr>
        <w:pStyle w:val="Heading5"/>
      </w:pPr>
      <w:bookmarkStart w:id="235" w:name="_Toc85876999"/>
      <w:bookmarkStart w:id="236" w:name="_Toc88681451"/>
      <w:bookmarkStart w:id="237" w:name="_Toc89678138"/>
      <w:bookmarkStart w:id="238" w:name="_Toc94607275"/>
      <w:r w:rsidRPr="00052626">
        <w:t>5.3.2.5.1</w:t>
      </w:r>
      <w:r w:rsidRPr="00052626">
        <w:tab/>
        <w:t>General</w:t>
      </w:r>
      <w:bookmarkEnd w:id="235"/>
      <w:bookmarkEnd w:id="236"/>
      <w:bookmarkEnd w:id="237"/>
      <w:bookmarkEnd w:id="238"/>
    </w:p>
    <w:p w14:paraId="411FC1F3" w14:textId="77777777" w:rsidR="002126DA" w:rsidRPr="00052626" w:rsidRDefault="002126DA" w:rsidP="002126DA">
      <w:r w:rsidRPr="00052626">
        <w:t>The ContextUpdate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5pt;height:108.25pt" o:ole="">
            <v:imagedata r:id="rId24" o:title=""/>
          </v:shape>
          <o:OLEObject Type="Embed" ProgID="Visio.Drawing.11" ShapeID="_x0000_i1033" DrawAspect="Content" ObjectID="_1705220070"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77777777" w:rsidR="00561A29" w:rsidRPr="00052626" w:rsidRDefault="00561A29" w:rsidP="00561A29">
      <w:pPr>
        <w:pStyle w:val="B2"/>
      </w:pPr>
      <w:r>
        <w:t>-</w:t>
      </w:r>
      <w:r>
        <w:tab/>
        <w:t xml:space="preserve">Area Session ID, for a location dependent MBS session; </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24097A2E" w:rsidR="00736ABD" w:rsidRDefault="002126DA" w:rsidP="002126DA">
      <w:pPr>
        <w:pStyle w:val="B3"/>
      </w:pPr>
      <w:r w:rsidRPr="00052626">
        <w:t>-</w:t>
      </w:r>
      <w:r w:rsidRPr="00052626">
        <w:tab/>
        <w:t xml:space="preserve">N2 Container </w:t>
      </w:r>
      <w:r w:rsidRPr="00052626">
        <w:rPr>
          <w:lang w:eastAsia="zh-CN"/>
        </w:rPr>
        <w:t>(Start or terminate MBS data reception, optional GTP Tunnel info for unicast transport</w:t>
      </w:r>
      <w:r w:rsidRPr="00052626">
        <w:t>)</w:t>
      </w:r>
      <w:r w:rsidR="00561A29">
        <w:t>, if an N2 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2AF69142" w:rsidR="002126DA" w:rsidRDefault="002126DA" w:rsidP="002126DA">
      <w:pPr>
        <w:pStyle w:val="B3"/>
      </w:pPr>
      <w:r w:rsidRPr="00052626">
        <w:t>-</w:t>
      </w:r>
      <w:r w:rsidRPr="00052626">
        <w:tab/>
        <w:t>N2 Container (including e.g. transport multicast address if multicast transport is used for data reception over N3mb).</w:t>
      </w:r>
    </w:p>
    <w:p w14:paraId="074DBD5D" w14:textId="7BC151FE" w:rsidR="00ED25D7" w:rsidRDefault="00514EC5" w:rsidP="00514EC5">
      <w:pPr>
        <w:pStyle w:val="B1"/>
      </w:pPr>
      <w:r w:rsidRPr="00514EC5">
        <w:tab/>
      </w:r>
      <w:r w:rsidR="00ED25D7" w:rsidRPr="00514EC5">
        <w:t>If the Leave indication was received in the request, the MB-SMF shall remove the information of the AMF from the context of the multicast MBS session.</w:t>
      </w:r>
    </w:p>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40F48138"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shall 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14EC5">
      <w:pPr>
        <w:pStyle w:val="Heading4"/>
      </w:pPr>
      <w:bookmarkStart w:id="239" w:name="_Toc85877000"/>
      <w:bookmarkStart w:id="240" w:name="_Toc88681452"/>
      <w:bookmarkStart w:id="241" w:name="_Toc89678139"/>
      <w:bookmarkStart w:id="242" w:name="_Toc94607276"/>
      <w:r w:rsidRPr="00052626">
        <w:lastRenderedPageBreak/>
        <w:t>5.3.2.6</w:t>
      </w:r>
      <w:r w:rsidRPr="00052626">
        <w:tab/>
        <w:t>StatusSubscribe service operation</w:t>
      </w:r>
      <w:bookmarkEnd w:id="239"/>
      <w:bookmarkEnd w:id="240"/>
      <w:bookmarkEnd w:id="241"/>
      <w:bookmarkEnd w:id="242"/>
    </w:p>
    <w:p w14:paraId="301B5BE0" w14:textId="777DF0CA" w:rsidR="00587048" w:rsidRPr="00052626" w:rsidRDefault="00587048" w:rsidP="00514EC5">
      <w:pPr>
        <w:pStyle w:val="Heading5"/>
      </w:pPr>
      <w:bookmarkStart w:id="243" w:name="_Toc85877001"/>
      <w:bookmarkStart w:id="244" w:name="_Toc88681453"/>
      <w:bookmarkStart w:id="245" w:name="_Toc89678140"/>
      <w:bookmarkStart w:id="246" w:name="_Toc94607277"/>
      <w:r w:rsidRPr="00052626">
        <w:t>5.3.2.6.1</w:t>
      </w:r>
      <w:r w:rsidRPr="00052626">
        <w:tab/>
        <w:t>General</w:t>
      </w:r>
      <w:bookmarkEnd w:id="243"/>
      <w:bookmarkEnd w:id="244"/>
      <w:bookmarkEnd w:id="245"/>
      <w:bookmarkEnd w:id="246"/>
    </w:p>
    <w:p w14:paraId="24A06935" w14:textId="77777777" w:rsidR="00587048" w:rsidRPr="00052626" w:rsidRDefault="00587048" w:rsidP="00587048">
      <w:r w:rsidRPr="00052626">
        <w:t>The StatusSubscribe service operation shall be used by an NF Service Consumer (e.g. NEF, MBSF or AF) to create or to update a subscription to the MB-SMF notifications related to the status of the MBS session.</w:t>
      </w:r>
    </w:p>
    <w:p w14:paraId="38F0DF03" w14:textId="422ACD3D" w:rsidR="00587048" w:rsidRPr="00052626" w:rsidRDefault="00587048" w:rsidP="00514EC5">
      <w:pPr>
        <w:pStyle w:val="Heading5"/>
      </w:pPr>
      <w:bookmarkStart w:id="247" w:name="_Toc85877002"/>
      <w:bookmarkStart w:id="248" w:name="_Toc88681454"/>
      <w:bookmarkStart w:id="249" w:name="_Toc89678141"/>
      <w:bookmarkStart w:id="250" w:name="_Toc94607278"/>
      <w:r w:rsidRPr="00052626">
        <w:t>5.3.2.6.2</w:t>
      </w:r>
      <w:r w:rsidRPr="00052626">
        <w:tab/>
        <w:t>Subscription creation</w:t>
      </w:r>
      <w:bookmarkEnd w:id="247"/>
      <w:bookmarkEnd w:id="248"/>
      <w:bookmarkEnd w:id="249"/>
      <w:bookmarkEnd w:id="250"/>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1.15pt;height:134.85pt" o:ole="">
            <v:imagedata r:id="rId26" o:title=""/>
          </v:shape>
          <o:OLEObject Type="Embed" ProgID="Visio.Drawing.11" ShapeID="_x0000_i1034" DrawAspect="Content" ObjectID="_1705220071" r:id="rId27"/>
        </w:object>
      </w:r>
    </w:p>
    <w:p w14:paraId="75622A28" w14:textId="6269B01C" w:rsidR="00587048" w:rsidRPr="00052626" w:rsidRDefault="00587048" w:rsidP="00587048">
      <w:pPr>
        <w:pStyle w:val="TF"/>
      </w:pPr>
      <w:r w:rsidRPr="00052626">
        <w:t>Figure 5.3.2.6.2-1: Subscribing to MB-SMF notifications</w:t>
      </w:r>
    </w:p>
    <w:p w14:paraId="51F8448E" w14:textId="229C2F49"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The request body shall also contain a callback URI, where the NF Service Consumer is requesting to receive the notifications from the MB-SMF (see StatusNotify operation in </w:t>
      </w:r>
      <w:r w:rsidR="00736ABD" w:rsidRPr="00052626">
        <w:rPr>
          <w:rStyle w:val="B1Char"/>
        </w:rPr>
        <w:t>clause 5</w:t>
      </w:r>
      <w:r w:rsidRPr="00052626">
        <w:rPr>
          <w:rStyle w:val="B1Char"/>
        </w:rPr>
        <w:t>.3.2.8)</w:t>
      </w:r>
      <w:r w:rsidRPr="00052626">
        <w:t xml:space="preserve"> </w:t>
      </w:r>
      <w:r w:rsidRPr="00052626">
        <w:rPr>
          <w:rStyle w:val="B1Char"/>
        </w:rPr>
        <w:t xml:space="preserve">and it may contain a validity time, suggested by the NF Service Consumer, representing the time span during which the subscription is desired to be kept active.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77777777" w:rsidR="00587048" w:rsidRPr="00052626" w:rsidRDefault="00587048" w:rsidP="00587048">
      <w:pPr>
        <w:pStyle w:val="B2"/>
      </w:pPr>
      <w:r w:rsidRPr="00052626">
        <w:t>-</w:t>
      </w:r>
      <w:r w:rsidRPr="00052626">
        <w:tab/>
        <w:t>MBS Session ID (source specific IP multicast address or TMGI);</w:t>
      </w:r>
    </w:p>
    <w:p w14:paraId="69DB04A5" w14:textId="77777777" w:rsidR="00587048" w:rsidRPr="00052626" w:rsidRDefault="00587048" w:rsidP="00587048">
      <w:pPr>
        <w:pStyle w:val="B2"/>
      </w:pPr>
      <w:r w:rsidRPr="00052626">
        <w:t>-</w:t>
      </w:r>
      <w:r w:rsidRPr="00052626">
        <w:tab/>
        <w:t>Event ID and optionally also the information on the event.</w:t>
      </w:r>
    </w:p>
    <w:p w14:paraId="124E2D66"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5C305468" w14:textId="77777777" w:rsidR="00587048" w:rsidRPr="00052626" w:rsidRDefault="00587048" w:rsidP="00587048">
      <w:pPr>
        <w:pStyle w:val="B2"/>
      </w:pPr>
      <w:r w:rsidRPr="00052626">
        <w:t>-</w:t>
      </w:r>
      <w:r w:rsidRPr="00052626">
        <w:tab/>
        <w:t>Notification Correlation ID;</w:t>
      </w:r>
    </w:p>
    <w:p w14:paraId="4522F605" w14:textId="049F2029"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which may contain the following parameters:</w:t>
      </w:r>
    </w:p>
    <w:p w14:paraId="2CBF49A9" w14:textId="77777777" w:rsidR="009E6427" w:rsidRPr="00052626" w:rsidRDefault="009E6427" w:rsidP="009E6427">
      <w:pPr>
        <w:pStyle w:val="B2"/>
      </w:pPr>
      <w:r w:rsidRPr="00052626">
        <w:t>-</w:t>
      </w:r>
      <w:r w:rsidRPr="00052626">
        <w:tab/>
        <w:t>MBS Session ID (source specific IP multicast address or TMGI);</w:t>
      </w:r>
    </w:p>
    <w:p w14:paraId="4179984F" w14:textId="77777777" w:rsidR="009E6427" w:rsidRPr="00052626" w:rsidRDefault="009E6427" w:rsidP="009E6427">
      <w:pPr>
        <w:pStyle w:val="B2"/>
      </w:pPr>
      <w:r w:rsidRPr="00052626">
        <w:t>-</w:t>
      </w:r>
      <w:r w:rsidRPr="00052626">
        <w:tab/>
        <w:t>Event ID and optionally also the information on the event.</w:t>
      </w:r>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14EC5">
      <w:pPr>
        <w:pStyle w:val="Heading5"/>
      </w:pPr>
      <w:bookmarkStart w:id="251" w:name="_Toc85877003"/>
      <w:bookmarkStart w:id="252" w:name="_Toc88681455"/>
      <w:bookmarkStart w:id="253" w:name="_Toc89678142"/>
      <w:bookmarkStart w:id="254" w:name="_Toc94607279"/>
      <w:r w:rsidRPr="00052626">
        <w:lastRenderedPageBreak/>
        <w:t>5.3.2.6.3</w:t>
      </w:r>
      <w:r w:rsidRPr="00052626">
        <w:tab/>
        <w:t>Subscription update</w:t>
      </w:r>
      <w:bookmarkEnd w:id="251"/>
      <w:bookmarkEnd w:id="252"/>
      <w:bookmarkEnd w:id="253"/>
      <w:bookmarkEnd w:id="254"/>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6.15pt;height:107.75pt" o:ole="">
            <v:imagedata r:id="rId28" o:title=""/>
          </v:shape>
          <o:OLEObject Type="Embed" ProgID="Visio.Drawing.11" ShapeID="_x0000_i1035" DrawAspect="Content" ObjectID="_1705220072" r:id="rId29"/>
        </w:object>
      </w:r>
    </w:p>
    <w:p w14:paraId="7A6107B6" w14:textId="579299F5" w:rsidR="00587048" w:rsidRPr="00052626" w:rsidRDefault="00587048" w:rsidP="00587048">
      <w:pPr>
        <w:pStyle w:val="TF"/>
      </w:pPr>
      <w:r w:rsidRPr="00052626">
        <w:t>Figure 5.3.2.6.2-1: Updating a subscription to MB-SMF notifications</w:t>
      </w:r>
    </w:p>
    <w:p w14:paraId="7771D7FC" w14:textId="37677727"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StatusSubscription 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7FA7877C" w:rsidR="00587048" w:rsidRPr="00052626" w:rsidRDefault="00587048" w:rsidP="00587048">
      <w:pPr>
        <w:pStyle w:val="B2"/>
      </w:pPr>
      <w:r w:rsidRPr="00052626">
        <w:t>-</w:t>
      </w:r>
      <w:r w:rsidRPr="00052626">
        <w:tab/>
        <w:t>Event ID and optionally also the information on the event.</w:t>
      </w:r>
    </w:p>
    <w:p w14:paraId="2EE97A60" w14:textId="76220B0D" w:rsidR="00587048" w:rsidRPr="00052626" w:rsidRDefault="00587048" w:rsidP="00587048">
      <w:pPr>
        <w:pStyle w:val="B1"/>
      </w:pPr>
      <w:r w:rsidRPr="00052626">
        <w:t>2a.</w:t>
      </w:r>
      <w:r w:rsidRPr="00052626">
        <w:tab/>
        <w:t>On success, the MB-SMF shall return a "200 Ok" response with a representation of the modified subscription (</w:t>
      </w:r>
      <w:r w:rsidR="00BA797D" w:rsidRPr="00052626">
        <w:rPr>
          <w:rStyle w:val="B1Char"/>
        </w:rPr>
        <w:t>Status</w:t>
      </w:r>
      <w:r w:rsidRPr="00052626">
        <w:rPr>
          <w:rStyle w:val="B1Char"/>
        </w:rPr>
        <w:t>Subscription data structure</w:t>
      </w:r>
      <w:r w:rsidR="00BA797D" w:rsidRPr="00052626">
        <w:rPr>
          <w:rStyle w:val="B1Char"/>
        </w:rPr>
        <w:t>, see clause 6.2.6.2.</w:t>
      </w:r>
      <w:r w:rsidR="00FA1105" w:rsidRPr="00052626">
        <w:rPr>
          <w:rStyle w:val="B1Char"/>
        </w:rPr>
        <w:t>9</w:t>
      </w:r>
      <w:r w:rsidRPr="00052626">
        <w:t>).</w:t>
      </w:r>
    </w:p>
    <w:p w14:paraId="4E0888CB" w14:textId="16F10583" w:rsidR="00587048" w:rsidRPr="00052626" w:rsidRDefault="00587048" w:rsidP="00587048">
      <w:pPr>
        <w:pStyle w:val="B1"/>
      </w:pPr>
      <w:r w:rsidRPr="00052626">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14EC5">
      <w:pPr>
        <w:pStyle w:val="Heading4"/>
      </w:pPr>
      <w:bookmarkStart w:id="255" w:name="_Toc85877004"/>
      <w:bookmarkStart w:id="256" w:name="_Toc88681456"/>
      <w:bookmarkStart w:id="257" w:name="_Toc89678143"/>
      <w:bookmarkStart w:id="258" w:name="_Toc94607280"/>
      <w:r w:rsidRPr="00052626">
        <w:t>5.3.2.7</w:t>
      </w:r>
      <w:r w:rsidRPr="00052626">
        <w:tab/>
        <w:t>StatusUnsubscribe</w:t>
      </w:r>
      <w:bookmarkEnd w:id="255"/>
      <w:bookmarkEnd w:id="256"/>
      <w:bookmarkEnd w:id="257"/>
      <w:bookmarkEnd w:id="258"/>
    </w:p>
    <w:p w14:paraId="53EE9482" w14:textId="7F80532B" w:rsidR="00587048" w:rsidRPr="00052626" w:rsidRDefault="00587048" w:rsidP="00514EC5">
      <w:pPr>
        <w:pStyle w:val="Heading5"/>
      </w:pPr>
      <w:bookmarkStart w:id="259" w:name="_Toc85877005"/>
      <w:bookmarkStart w:id="260" w:name="_Toc88681457"/>
      <w:bookmarkStart w:id="261" w:name="_Toc89678144"/>
      <w:bookmarkStart w:id="262" w:name="_Toc94607281"/>
      <w:r w:rsidRPr="00052626">
        <w:t>5.3.2.7.1</w:t>
      </w:r>
      <w:r w:rsidRPr="00052626">
        <w:tab/>
        <w:t>General</w:t>
      </w:r>
      <w:bookmarkEnd w:id="259"/>
      <w:bookmarkEnd w:id="260"/>
      <w:bookmarkEnd w:id="261"/>
      <w:bookmarkEnd w:id="262"/>
    </w:p>
    <w:p w14:paraId="02C42522" w14:textId="77777777"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6.15pt;height:107.75pt" o:ole="">
            <v:imagedata r:id="rId30" o:title=""/>
          </v:shape>
          <o:OLEObject Type="Embed" ProgID="Visio.Drawing.11" ShapeID="_x0000_i1036" DrawAspect="Content" ObjectID="_1705220073"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lastRenderedPageBreak/>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58642C35"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w:t>
      </w:r>
      <w:r w:rsidR="00060894" w:rsidRPr="00D439D2">
        <w:t>6.2.3.5.3.2-3</w:t>
      </w:r>
      <w:r w:rsidR="0079451E" w:rsidRPr="00052626">
        <w:t>)</w:t>
      </w:r>
      <w:r w:rsidR="00060894">
        <w:t xml:space="preserve"> </w:t>
      </w:r>
      <w:r w:rsidRPr="00052626">
        <w:t xml:space="preserve">shall be returned. For a 4xx/5xx response, the message body shall 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14EC5">
      <w:pPr>
        <w:pStyle w:val="Heading4"/>
      </w:pPr>
      <w:bookmarkStart w:id="263" w:name="_Toc85877006"/>
      <w:bookmarkStart w:id="264" w:name="_Toc88681458"/>
      <w:bookmarkStart w:id="265" w:name="_Toc89678145"/>
      <w:bookmarkStart w:id="266" w:name="_Toc94607282"/>
      <w:r w:rsidRPr="00052626">
        <w:t>5.3.2.8</w:t>
      </w:r>
      <w:r w:rsidRPr="00052626">
        <w:tab/>
        <w:t>StatusNotify</w:t>
      </w:r>
      <w:bookmarkEnd w:id="263"/>
      <w:bookmarkEnd w:id="264"/>
      <w:bookmarkEnd w:id="265"/>
      <w:bookmarkEnd w:id="266"/>
    </w:p>
    <w:p w14:paraId="41E28726" w14:textId="3635C7ED" w:rsidR="00587048" w:rsidRPr="00052626" w:rsidRDefault="00587048" w:rsidP="00514EC5">
      <w:pPr>
        <w:pStyle w:val="Heading5"/>
      </w:pPr>
      <w:bookmarkStart w:id="267" w:name="_Toc85877007"/>
      <w:bookmarkStart w:id="268" w:name="_Toc88681459"/>
      <w:bookmarkStart w:id="269" w:name="_Toc89678146"/>
      <w:bookmarkStart w:id="270" w:name="_Toc94607283"/>
      <w:r w:rsidRPr="00052626">
        <w:t>5.3.2.8.1</w:t>
      </w:r>
      <w:r w:rsidRPr="00052626">
        <w:tab/>
        <w:t>General</w:t>
      </w:r>
      <w:bookmarkEnd w:id="267"/>
      <w:bookmarkEnd w:id="268"/>
      <w:bookmarkEnd w:id="269"/>
      <w:bookmarkEnd w:id="270"/>
    </w:p>
    <w:p w14:paraId="10A78667" w14:textId="77777777" w:rsidR="00736ABD" w:rsidRPr="00052626" w:rsidRDefault="00587048" w:rsidP="00587048">
      <w:r w:rsidRPr="00052626">
        <w:t>The StatusNotify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5.2pt;height:106.4pt" o:ole="">
            <v:imagedata r:id="rId32" o:title=""/>
          </v:shape>
          <o:OLEObject Type="Embed" ProgID="Visio.Drawing.11" ShapeID="_x0000_i1037" DrawAspect="Content" ObjectID="_1705220074"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7777777" w:rsidR="00587048" w:rsidRPr="00052626" w:rsidRDefault="00587048" w:rsidP="00587048">
      <w:pPr>
        <w:pStyle w:val="B2"/>
      </w:pPr>
      <w:r w:rsidRPr="00052626">
        <w:t>-</w:t>
      </w:r>
      <w:r w:rsidRPr="00052626">
        <w:tab/>
        <w:t>Notification Correlation ID;</w:t>
      </w:r>
    </w:p>
    <w:p w14:paraId="3FAAC2B5" w14:textId="77777777" w:rsidR="00587048" w:rsidRPr="00052626" w:rsidRDefault="00587048" w:rsidP="00587048">
      <w:pPr>
        <w:pStyle w:val="B2"/>
      </w:pPr>
      <w:r w:rsidRPr="00052626">
        <w:t>-</w:t>
      </w:r>
      <w:r w:rsidRPr="00052626">
        <w:tab/>
        <w:t>Event ID and optionally also the information on the event.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369DB87F"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w:t>
      </w:r>
      <w:r w:rsidR="00060894">
        <w:t>2</w:t>
      </w:r>
      <w:r w:rsidR="009E5475" w:rsidRPr="00052626">
        <w:t>)</w:t>
      </w:r>
      <w:r w:rsidRPr="00052626">
        <w:t xml:space="preserve"> shall be returned. For a 4xx/5xx response, the message body shall 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14EC5">
      <w:pPr>
        <w:pStyle w:val="Heading4"/>
      </w:pPr>
      <w:bookmarkStart w:id="271" w:name="_Toc85877008"/>
      <w:bookmarkStart w:id="272" w:name="_Toc88681460"/>
      <w:bookmarkStart w:id="273" w:name="_Toc89678147"/>
      <w:bookmarkStart w:id="274" w:name="_Toc94607284"/>
      <w:r w:rsidRPr="00052626">
        <w:t>5.3.2.9</w:t>
      </w:r>
      <w:r w:rsidRPr="00052626">
        <w:tab/>
        <w:t>ContextStatusSubscribe</w:t>
      </w:r>
      <w:bookmarkEnd w:id="271"/>
      <w:bookmarkEnd w:id="272"/>
      <w:bookmarkEnd w:id="273"/>
      <w:bookmarkEnd w:id="274"/>
    </w:p>
    <w:p w14:paraId="46D5800F" w14:textId="7A8D2740" w:rsidR="00DF4280" w:rsidRPr="00052626" w:rsidRDefault="00DF4280" w:rsidP="00514EC5">
      <w:pPr>
        <w:pStyle w:val="Heading5"/>
      </w:pPr>
      <w:bookmarkStart w:id="275" w:name="_Toc85877009"/>
      <w:bookmarkStart w:id="276" w:name="_Toc88681461"/>
      <w:bookmarkStart w:id="277" w:name="_Toc89678148"/>
      <w:bookmarkStart w:id="278" w:name="_Toc94607285"/>
      <w:r w:rsidRPr="00052626">
        <w:t>5.3.2.9.1</w:t>
      </w:r>
      <w:r w:rsidRPr="00052626">
        <w:tab/>
        <w:t>General</w:t>
      </w:r>
      <w:bookmarkEnd w:id="275"/>
      <w:bookmarkEnd w:id="276"/>
      <w:bookmarkEnd w:id="277"/>
      <w:bookmarkEnd w:id="278"/>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162363C" w14:textId="77777777" w:rsidR="00B50133" w:rsidRPr="00052626" w:rsidRDefault="00B50133" w:rsidP="00B50133">
      <w:pPr>
        <w:pStyle w:val="EditorsNote"/>
      </w:pPr>
      <w:r>
        <w:t xml:space="preserve">Editor's note: It is FFS, for a location dependent MBS session, whether the SMF creates one Context Status Subscription in the MB-SMF per MBS session and Area Session ID, or one Context Status Subscription for the entire MBS session. </w:t>
      </w:r>
    </w:p>
    <w:p w14:paraId="6C2EC940" w14:textId="1427B0C6" w:rsidR="00DF4280" w:rsidRPr="00052626" w:rsidRDefault="00DF4280" w:rsidP="00514EC5">
      <w:pPr>
        <w:pStyle w:val="Heading5"/>
      </w:pPr>
      <w:bookmarkStart w:id="279" w:name="_Toc85877010"/>
      <w:bookmarkStart w:id="280" w:name="_Toc88681462"/>
      <w:bookmarkStart w:id="281" w:name="_Toc89678149"/>
      <w:bookmarkStart w:id="282" w:name="_Toc94607286"/>
      <w:r w:rsidRPr="00052626">
        <w:lastRenderedPageBreak/>
        <w:t>5.3.2.9.2</w:t>
      </w:r>
      <w:r w:rsidRPr="00052626">
        <w:tab/>
        <w:t>Creation of a subscription</w:t>
      </w:r>
      <w:bookmarkEnd w:id="279"/>
      <w:bookmarkEnd w:id="280"/>
      <w:bookmarkEnd w:id="281"/>
      <w:bookmarkEnd w:id="282"/>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8.4pt;height:108.25pt" o:ole="">
            <v:imagedata r:id="rId34" o:title=""/>
          </v:shape>
          <o:OLEObject Type="Embed" ProgID="Visio.Drawing.11" ShapeID="_x0000_i1038" DrawAspect="Content" ObjectID="_1705220075"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62F55872" w:rsidR="00DF4280" w:rsidRPr="00052626" w:rsidRDefault="00514EC5" w:rsidP="00514EC5">
      <w:pPr>
        <w:pStyle w:val="B1"/>
      </w:pPr>
      <w:r w:rsidRPr="00514EC5">
        <w:tab/>
      </w:r>
      <w:r w:rsidR="00DF4280" w:rsidRPr="00514EC5">
        <w:t>In this release of the specification, the SMF shall subscribe to the "QOS_INFO", "STATUS_INFO", "SERVICE_AREA_INFO" and "SESSION_RELEASE" events, with the Reporting Mode set to "Continuous event reporting".</w:t>
      </w:r>
    </w:p>
    <w:p w14:paraId="658A2DF5" w14:textId="2192E3D2"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w:t>
      </w:r>
      <w:r w:rsidRPr="00052626">
        <w:lastRenderedPageBreak/>
        <w:t>subscription creation request and some of the events cannot be subscribed, the MB-SMF shall accept the request and indicate the successfully subscribed event(s) in the response.</w:t>
      </w:r>
    </w:p>
    <w:p w14:paraId="64A50D24" w14:textId="2CC32B20" w:rsidR="00736ABD" w:rsidRPr="00052626" w:rsidRDefault="00514EC5" w:rsidP="00514EC5">
      <w:pPr>
        <w:pStyle w:val="B1"/>
      </w:pPr>
      <w:r w:rsidRPr="00514EC5">
        <w:tab/>
      </w:r>
      <w:r w:rsidR="00DF4280" w:rsidRPr="00514EC5">
        <w:t>If the NF Service Consumer has requested an Immediate Report, the MB-SMF shall include the current status of the events subscribed in the response, if available:</w:t>
      </w:r>
    </w:p>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3D8E5BB7" w:rsidR="00DF4280" w:rsidRDefault="00514EC5" w:rsidP="00514EC5">
      <w:pPr>
        <w:pStyle w:val="B1"/>
      </w:pPr>
      <w:r w:rsidRPr="00514EC5">
        <w:tab/>
      </w:r>
      <w:r w:rsidR="00DF4280" w:rsidRPr="00514EC5">
        <w:t>If the NF Service Consumer has requested One-time Reporting and if the MB-SMF has included the current status of the events subscribed in the response, then the MB-SMF shall not do any subsequent event notification for the subscribed events.</w:t>
      </w:r>
    </w:p>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77777777" w:rsidR="00B50133" w:rsidRDefault="00B50133" w:rsidP="00B50133">
      <w:pPr>
        <w:pStyle w:val="B2"/>
      </w:pPr>
      <w:r w:rsidRPr="00052626">
        <w:t>-</w:t>
      </w:r>
      <w:r w:rsidRPr="00052626">
        <w:tab/>
      </w:r>
      <w:r>
        <w:t xml:space="preserve">the MBS Service Areas and their respective Area Session IDs, for a location dependent MBS session; </w:t>
      </w:r>
    </w:p>
    <w:p w14:paraId="766F4420" w14:textId="77777777" w:rsidR="00B50133" w:rsidRPr="00052626" w:rsidRDefault="00B50133" w:rsidP="00B50133">
      <w:pPr>
        <w:pStyle w:val="B2"/>
      </w:pPr>
      <w:r>
        <w:t>-</w:t>
      </w:r>
      <w:r>
        <w:tab/>
        <w:t xml:space="preserve">the MBS Service Area, for a local MBS session. </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76FD506F"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shall 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14EC5">
      <w:pPr>
        <w:pStyle w:val="Heading5"/>
      </w:pPr>
      <w:bookmarkStart w:id="283" w:name="_Toc85877011"/>
      <w:bookmarkStart w:id="284" w:name="_Toc88681463"/>
      <w:bookmarkStart w:id="285" w:name="_Toc89678150"/>
      <w:bookmarkStart w:id="286" w:name="_Toc94607287"/>
      <w:r w:rsidRPr="00052626">
        <w:t>5.3.2.9.3</w:t>
      </w:r>
      <w:r w:rsidRPr="00052626">
        <w:tab/>
        <w:t>Modification of a Subscription</w:t>
      </w:r>
      <w:bookmarkEnd w:id="283"/>
      <w:bookmarkEnd w:id="284"/>
      <w:bookmarkEnd w:id="285"/>
      <w:bookmarkEnd w:id="286"/>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8.4pt;height:108.25pt" o:ole="">
            <v:imagedata r:id="rId36" o:title=""/>
          </v:shape>
          <o:OLEObject Type="Embed" ProgID="Visio.Drawing.11" ShapeID="_x0000_i1039" DrawAspect="Content" ObjectID="_1705220076"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lastRenderedPageBreak/>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92FF607"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shall 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14EC5">
      <w:pPr>
        <w:pStyle w:val="Heading4"/>
      </w:pPr>
      <w:bookmarkStart w:id="287" w:name="_Toc85877012"/>
      <w:bookmarkStart w:id="288" w:name="_Toc88681464"/>
      <w:bookmarkStart w:id="289" w:name="_Toc89678151"/>
      <w:bookmarkStart w:id="290" w:name="_Toc94607288"/>
      <w:r w:rsidRPr="00052626">
        <w:t>5.3.2.10</w:t>
      </w:r>
      <w:r w:rsidRPr="00052626">
        <w:tab/>
        <w:t>ContextStatusUnSubscribe</w:t>
      </w:r>
      <w:bookmarkEnd w:id="287"/>
      <w:bookmarkEnd w:id="288"/>
      <w:bookmarkEnd w:id="289"/>
      <w:bookmarkEnd w:id="290"/>
    </w:p>
    <w:p w14:paraId="0CFF2B63" w14:textId="71F86316" w:rsidR="00DF4280" w:rsidRPr="00052626" w:rsidRDefault="00DF4280" w:rsidP="00514EC5">
      <w:pPr>
        <w:pStyle w:val="Heading5"/>
      </w:pPr>
      <w:bookmarkStart w:id="291" w:name="_Toc85877013"/>
      <w:bookmarkStart w:id="292" w:name="_Toc88681465"/>
      <w:bookmarkStart w:id="293" w:name="_Toc89678152"/>
      <w:bookmarkStart w:id="294" w:name="_Toc94607289"/>
      <w:r w:rsidRPr="00052626">
        <w:t>5.3.2.10.1</w:t>
      </w:r>
      <w:r w:rsidRPr="00052626">
        <w:tab/>
        <w:t>General</w:t>
      </w:r>
      <w:bookmarkEnd w:id="291"/>
      <w:bookmarkEnd w:id="292"/>
      <w:bookmarkEnd w:id="293"/>
      <w:bookmarkEnd w:id="29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8.4pt;height:108.25pt" o:ole="">
            <v:imagedata r:id="rId38" o:title=""/>
          </v:shape>
          <o:OLEObject Type="Embed" ProgID="Visio.Drawing.11" ShapeID="_x0000_i1040" DrawAspect="Content" ObjectID="_1705220077"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1FB66319"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shall 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14EC5">
      <w:pPr>
        <w:pStyle w:val="Heading4"/>
      </w:pPr>
      <w:bookmarkStart w:id="295" w:name="_Toc85877014"/>
      <w:bookmarkStart w:id="296" w:name="_Toc88681466"/>
      <w:bookmarkStart w:id="297" w:name="_Toc89678153"/>
      <w:bookmarkStart w:id="298" w:name="_Toc94607290"/>
      <w:r w:rsidRPr="00052626">
        <w:lastRenderedPageBreak/>
        <w:t>5.3.2.11</w:t>
      </w:r>
      <w:r w:rsidRPr="00052626">
        <w:tab/>
        <w:t>ContextStatusNotify</w:t>
      </w:r>
      <w:bookmarkEnd w:id="295"/>
      <w:bookmarkEnd w:id="296"/>
      <w:bookmarkEnd w:id="297"/>
      <w:bookmarkEnd w:id="298"/>
    </w:p>
    <w:p w14:paraId="2CFC0BA5" w14:textId="750085B5" w:rsidR="00DF4280" w:rsidRPr="00052626" w:rsidRDefault="00DF4280" w:rsidP="00514EC5">
      <w:pPr>
        <w:pStyle w:val="Heading5"/>
      </w:pPr>
      <w:bookmarkStart w:id="299" w:name="_Toc85877015"/>
      <w:bookmarkStart w:id="300" w:name="_Toc88681467"/>
      <w:bookmarkStart w:id="301" w:name="_Toc89678154"/>
      <w:bookmarkStart w:id="302" w:name="_Toc94607291"/>
      <w:r w:rsidRPr="00052626">
        <w:t>5.3.2.11.1</w:t>
      </w:r>
      <w:r w:rsidRPr="00052626">
        <w:tab/>
        <w:t>General</w:t>
      </w:r>
      <w:bookmarkEnd w:id="299"/>
      <w:bookmarkEnd w:id="300"/>
      <w:bookmarkEnd w:id="301"/>
      <w:bookmarkEnd w:id="302"/>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8.4pt;height:108.25pt" o:ole="">
            <v:imagedata r:id="rId40" o:title=""/>
          </v:shape>
          <o:OLEObject Type="Embed" ProgID="Visio.Drawing.11" ShapeID="_x0000_i1041" DrawAspect="Content" ObjectID="_1705220078"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327F798B" w14:textId="51F675D7" w:rsidR="008A66D4" w:rsidRPr="00052626" w:rsidRDefault="00DF4280" w:rsidP="008A66D4">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shall contain a ProblemDetails structure with the "cause" attribute set to one of the application errors listed in Table </w:t>
      </w:r>
      <w:r w:rsidR="00060894">
        <w:t>6.2.5.3.3.1-2</w:t>
      </w:r>
      <w:r w:rsidRPr="00052626">
        <w:t>.</w:t>
      </w:r>
      <w:bookmarkEnd w:id="222"/>
    </w:p>
    <w:p w14:paraId="0AD56F54" w14:textId="77777777" w:rsidR="008A6D4A" w:rsidRPr="00052626" w:rsidRDefault="008A6D4A" w:rsidP="00514EC5">
      <w:pPr>
        <w:pStyle w:val="Heading1"/>
      </w:pPr>
      <w:bookmarkStart w:id="303" w:name="_Toc510696597"/>
      <w:bookmarkStart w:id="304" w:name="_Toc35971389"/>
      <w:bookmarkStart w:id="305" w:name="_Toc67903513"/>
      <w:bookmarkStart w:id="306" w:name="_Toc81558563"/>
      <w:bookmarkStart w:id="307" w:name="_Toc85877016"/>
      <w:bookmarkStart w:id="308" w:name="_Toc88681468"/>
      <w:bookmarkStart w:id="309" w:name="_Toc89678155"/>
      <w:bookmarkStart w:id="310" w:name="_Toc94607292"/>
      <w:bookmarkEnd w:id="223"/>
      <w:bookmarkEnd w:id="224"/>
      <w:r w:rsidRPr="00052626">
        <w:t>6</w:t>
      </w:r>
      <w:r w:rsidRPr="00052626">
        <w:tab/>
        <w:t>API Definitions</w:t>
      </w:r>
      <w:bookmarkEnd w:id="303"/>
      <w:bookmarkEnd w:id="304"/>
      <w:bookmarkEnd w:id="305"/>
      <w:bookmarkEnd w:id="306"/>
      <w:bookmarkEnd w:id="307"/>
      <w:bookmarkEnd w:id="308"/>
      <w:bookmarkEnd w:id="309"/>
      <w:bookmarkEnd w:id="310"/>
    </w:p>
    <w:p w14:paraId="6BD6785F" w14:textId="77777777" w:rsidR="00212244" w:rsidRPr="00052626" w:rsidRDefault="00212244" w:rsidP="00514EC5">
      <w:pPr>
        <w:pStyle w:val="Heading2"/>
      </w:pPr>
      <w:bookmarkStart w:id="311" w:name="_Toc85877017"/>
      <w:bookmarkStart w:id="312" w:name="_Toc88681469"/>
      <w:bookmarkStart w:id="313" w:name="_Toc89678156"/>
      <w:bookmarkStart w:id="314" w:name="_Toc76042728"/>
      <w:bookmarkStart w:id="315" w:name="_Toc81558566"/>
      <w:bookmarkStart w:id="316" w:name="_Toc63666278"/>
      <w:bookmarkStart w:id="317" w:name="_Toc66105112"/>
      <w:bookmarkStart w:id="318" w:name="_Toc66106985"/>
      <w:bookmarkStart w:id="319" w:name="_Toc66462642"/>
      <w:bookmarkStart w:id="320" w:name="_Toc70328280"/>
      <w:bookmarkStart w:id="321" w:name="_Toc73782058"/>
      <w:bookmarkStart w:id="322" w:name="_Toc510696607"/>
      <w:bookmarkStart w:id="323" w:name="_Toc35971398"/>
      <w:bookmarkStart w:id="324" w:name="_Toc67903522"/>
      <w:bookmarkStart w:id="325" w:name="_Toc94607293"/>
      <w:r w:rsidRPr="00052626">
        <w:t>6.1</w:t>
      </w:r>
      <w:r w:rsidRPr="00052626">
        <w:tab/>
        <w:t>Nmbsmf_TMGI Service API</w:t>
      </w:r>
      <w:bookmarkEnd w:id="311"/>
      <w:bookmarkEnd w:id="312"/>
      <w:bookmarkEnd w:id="313"/>
      <w:bookmarkEnd w:id="325"/>
    </w:p>
    <w:p w14:paraId="0895465F" w14:textId="77777777" w:rsidR="00212244" w:rsidRPr="00052626" w:rsidRDefault="00212244" w:rsidP="00514EC5">
      <w:pPr>
        <w:pStyle w:val="Heading3"/>
      </w:pPr>
      <w:bookmarkStart w:id="326" w:name="_Toc510696599"/>
      <w:bookmarkStart w:id="327" w:name="_Toc35971391"/>
      <w:bookmarkStart w:id="328" w:name="_Toc67903515"/>
      <w:bookmarkStart w:id="329" w:name="_Toc76042727"/>
      <w:bookmarkStart w:id="330" w:name="_Toc81558565"/>
      <w:bookmarkStart w:id="331" w:name="_Toc85877018"/>
      <w:bookmarkStart w:id="332" w:name="_Toc88681470"/>
      <w:bookmarkStart w:id="333" w:name="_Toc89678157"/>
      <w:bookmarkStart w:id="334" w:name="_Toc94607294"/>
      <w:r w:rsidRPr="00052626">
        <w:t>6.1.1</w:t>
      </w:r>
      <w:r w:rsidRPr="00052626">
        <w:tab/>
        <w:t>Introduction</w:t>
      </w:r>
      <w:bookmarkEnd w:id="326"/>
      <w:bookmarkEnd w:id="327"/>
      <w:bookmarkEnd w:id="328"/>
      <w:bookmarkEnd w:id="329"/>
      <w:bookmarkEnd w:id="330"/>
      <w:bookmarkEnd w:id="331"/>
      <w:bookmarkEnd w:id="332"/>
      <w:bookmarkEnd w:id="333"/>
      <w:bookmarkEnd w:id="334"/>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14EC5">
      <w:pPr>
        <w:pStyle w:val="Heading3"/>
      </w:pPr>
      <w:bookmarkStart w:id="335" w:name="_Toc85877019"/>
      <w:bookmarkStart w:id="336" w:name="_Toc88681471"/>
      <w:bookmarkStart w:id="337" w:name="_Toc89678158"/>
      <w:bookmarkStart w:id="338" w:name="_Toc94607295"/>
      <w:r w:rsidRPr="00052626">
        <w:t>6.1.2</w:t>
      </w:r>
      <w:r w:rsidRPr="00052626">
        <w:tab/>
        <w:t>Usage of HTTP</w:t>
      </w:r>
      <w:bookmarkEnd w:id="314"/>
      <w:bookmarkEnd w:id="315"/>
      <w:bookmarkEnd w:id="335"/>
      <w:bookmarkEnd w:id="336"/>
      <w:bookmarkEnd w:id="337"/>
      <w:bookmarkEnd w:id="338"/>
    </w:p>
    <w:p w14:paraId="4C2CA190" w14:textId="77777777" w:rsidR="00A43070" w:rsidRPr="00052626" w:rsidRDefault="00A43070" w:rsidP="00514EC5">
      <w:pPr>
        <w:pStyle w:val="Heading4"/>
      </w:pPr>
      <w:bookmarkStart w:id="339" w:name="_Toc510696601"/>
      <w:bookmarkStart w:id="340" w:name="_Toc35971393"/>
      <w:bookmarkStart w:id="341" w:name="_Toc67903517"/>
      <w:bookmarkStart w:id="342" w:name="_Toc76042729"/>
      <w:bookmarkStart w:id="343" w:name="_Toc81558567"/>
      <w:bookmarkStart w:id="344" w:name="_Toc85877020"/>
      <w:bookmarkStart w:id="345" w:name="_Toc88681472"/>
      <w:bookmarkStart w:id="346" w:name="_Toc89678159"/>
      <w:bookmarkStart w:id="347" w:name="_Toc94607296"/>
      <w:r w:rsidRPr="00052626">
        <w:t>6.1.2.1</w:t>
      </w:r>
      <w:r w:rsidRPr="00052626">
        <w:tab/>
        <w:t>General</w:t>
      </w:r>
      <w:bookmarkEnd w:id="339"/>
      <w:bookmarkEnd w:id="340"/>
      <w:bookmarkEnd w:id="341"/>
      <w:bookmarkEnd w:id="342"/>
      <w:bookmarkEnd w:id="343"/>
      <w:bookmarkEnd w:id="344"/>
      <w:bookmarkEnd w:id="345"/>
      <w:bookmarkEnd w:id="346"/>
      <w:bookmarkEnd w:id="347"/>
    </w:p>
    <w:p w14:paraId="73C7693A" w14:textId="77777777" w:rsidR="00A43070" w:rsidRPr="00052626" w:rsidRDefault="00A43070" w:rsidP="00A43070">
      <w:bookmarkStart w:id="348"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14EC5">
      <w:pPr>
        <w:pStyle w:val="Heading4"/>
      </w:pPr>
      <w:bookmarkStart w:id="349" w:name="_Toc35971394"/>
      <w:bookmarkStart w:id="350" w:name="_Toc67903518"/>
      <w:bookmarkStart w:id="351" w:name="_Toc76042730"/>
      <w:bookmarkStart w:id="352" w:name="_Toc81558568"/>
      <w:bookmarkStart w:id="353" w:name="_Toc85877021"/>
      <w:bookmarkStart w:id="354" w:name="_Toc88681473"/>
      <w:bookmarkStart w:id="355" w:name="_Toc89678160"/>
      <w:bookmarkStart w:id="356" w:name="_Toc94607297"/>
      <w:r w:rsidRPr="00052626">
        <w:t>6.1.2.2</w:t>
      </w:r>
      <w:r w:rsidRPr="00052626">
        <w:tab/>
        <w:t>HTTP standard headers</w:t>
      </w:r>
      <w:bookmarkEnd w:id="348"/>
      <w:bookmarkEnd w:id="349"/>
      <w:bookmarkEnd w:id="350"/>
      <w:bookmarkEnd w:id="351"/>
      <w:bookmarkEnd w:id="352"/>
      <w:bookmarkEnd w:id="353"/>
      <w:bookmarkEnd w:id="354"/>
      <w:bookmarkEnd w:id="355"/>
      <w:bookmarkEnd w:id="356"/>
    </w:p>
    <w:p w14:paraId="6628572C" w14:textId="77777777" w:rsidR="00A43070" w:rsidRPr="00052626" w:rsidRDefault="00A43070" w:rsidP="00514EC5">
      <w:pPr>
        <w:pStyle w:val="Heading5"/>
        <w:rPr>
          <w:lang w:eastAsia="zh-CN"/>
        </w:rPr>
      </w:pPr>
      <w:bookmarkStart w:id="357" w:name="_Toc510696603"/>
      <w:bookmarkStart w:id="358" w:name="_Toc35971395"/>
      <w:bookmarkStart w:id="359" w:name="_Toc67903519"/>
      <w:bookmarkStart w:id="360" w:name="_Toc76042731"/>
      <w:bookmarkStart w:id="361" w:name="_Toc81558569"/>
      <w:bookmarkStart w:id="362" w:name="_Toc85877022"/>
      <w:bookmarkStart w:id="363" w:name="_Toc88681474"/>
      <w:bookmarkStart w:id="364" w:name="_Toc89678161"/>
      <w:bookmarkStart w:id="365" w:name="_Toc94607298"/>
      <w:r w:rsidRPr="00052626">
        <w:t>6.1.2.2.1</w:t>
      </w:r>
      <w:r w:rsidRPr="00052626">
        <w:rPr>
          <w:lang w:eastAsia="zh-CN"/>
        </w:rPr>
        <w:tab/>
        <w:t>General</w:t>
      </w:r>
      <w:bookmarkEnd w:id="357"/>
      <w:bookmarkEnd w:id="358"/>
      <w:bookmarkEnd w:id="359"/>
      <w:bookmarkEnd w:id="360"/>
      <w:bookmarkEnd w:id="361"/>
      <w:bookmarkEnd w:id="362"/>
      <w:bookmarkEnd w:id="363"/>
      <w:bookmarkEnd w:id="364"/>
      <w:bookmarkEnd w:id="365"/>
    </w:p>
    <w:p w14:paraId="34A50EFF" w14:textId="77777777" w:rsidR="00A43070" w:rsidRPr="00052626" w:rsidRDefault="00A43070" w:rsidP="00A43070">
      <w:bookmarkStart w:id="366" w:name="_Toc510696604"/>
      <w:r w:rsidRPr="00052626">
        <w:t>See clause 5.2.2 of 3GPP TS 29.500 [4] for the usage of HTTP standard headers.</w:t>
      </w:r>
    </w:p>
    <w:p w14:paraId="3B3D2893" w14:textId="77777777" w:rsidR="00A43070" w:rsidRPr="00052626" w:rsidRDefault="00A43070" w:rsidP="00A43070">
      <w:pPr>
        <w:pStyle w:val="Guidance"/>
      </w:pPr>
      <w:r w:rsidRPr="00052626">
        <w:t>Add specific information for the API if applicable.</w:t>
      </w:r>
    </w:p>
    <w:p w14:paraId="344A645F" w14:textId="77777777" w:rsidR="00A43070" w:rsidRPr="00052626" w:rsidRDefault="00A43070" w:rsidP="00514EC5">
      <w:pPr>
        <w:pStyle w:val="Heading5"/>
      </w:pPr>
      <w:bookmarkStart w:id="367" w:name="_Toc35971396"/>
      <w:bookmarkStart w:id="368" w:name="_Toc67903520"/>
      <w:bookmarkStart w:id="369" w:name="_Toc76042732"/>
      <w:bookmarkStart w:id="370" w:name="_Toc81558570"/>
      <w:bookmarkStart w:id="371" w:name="_Toc85877023"/>
      <w:bookmarkStart w:id="372" w:name="_Toc88681475"/>
      <w:bookmarkStart w:id="373" w:name="_Toc89678162"/>
      <w:bookmarkStart w:id="374" w:name="_Toc94607299"/>
      <w:r w:rsidRPr="00052626">
        <w:t>6.1.2.2.2</w:t>
      </w:r>
      <w:r w:rsidRPr="00052626">
        <w:tab/>
        <w:t>Content type</w:t>
      </w:r>
      <w:bookmarkEnd w:id="366"/>
      <w:bookmarkEnd w:id="367"/>
      <w:bookmarkEnd w:id="368"/>
      <w:bookmarkEnd w:id="369"/>
      <w:bookmarkEnd w:id="370"/>
      <w:bookmarkEnd w:id="371"/>
      <w:bookmarkEnd w:id="372"/>
      <w:bookmarkEnd w:id="373"/>
      <w:bookmarkEnd w:id="374"/>
    </w:p>
    <w:p w14:paraId="24F9699A" w14:textId="77777777" w:rsidR="00A43070" w:rsidRPr="00052626" w:rsidRDefault="00A43070" w:rsidP="00A43070">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Pr="00052626" w:rsidRDefault="00A43070" w:rsidP="00A43070">
      <w:bookmarkStart w:id="375"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14EC5">
      <w:pPr>
        <w:pStyle w:val="Heading4"/>
      </w:pPr>
      <w:bookmarkStart w:id="376" w:name="_Toc35971397"/>
      <w:bookmarkStart w:id="377" w:name="_Toc67903521"/>
      <w:bookmarkStart w:id="378" w:name="_Toc76042733"/>
      <w:bookmarkStart w:id="379" w:name="_Toc81558571"/>
      <w:bookmarkStart w:id="380" w:name="_Toc85877024"/>
      <w:bookmarkStart w:id="381" w:name="_Toc88681476"/>
      <w:bookmarkStart w:id="382" w:name="_Toc89678163"/>
      <w:bookmarkStart w:id="383" w:name="_Toc94607300"/>
      <w:r w:rsidRPr="00052626">
        <w:t>6.1.2.3</w:t>
      </w:r>
      <w:r w:rsidRPr="00052626">
        <w:tab/>
        <w:t>HTTP custom headers</w:t>
      </w:r>
      <w:bookmarkEnd w:id="375"/>
      <w:bookmarkEnd w:id="376"/>
      <w:bookmarkEnd w:id="377"/>
      <w:bookmarkEnd w:id="378"/>
      <w:bookmarkEnd w:id="379"/>
      <w:bookmarkEnd w:id="380"/>
      <w:bookmarkEnd w:id="381"/>
      <w:bookmarkEnd w:id="382"/>
      <w:bookmarkEnd w:id="383"/>
    </w:p>
    <w:p w14:paraId="4FB5EE7C" w14:textId="77777777" w:rsidR="00A43070" w:rsidRPr="00052626" w:rsidRDefault="00A43070" w:rsidP="00A43070">
      <w:bookmarkStart w:id="384" w:name="_Toc489605322"/>
      <w:bookmarkStart w:id="385" w:name="_Toc492899753"/>
      <w:bookmarkStart w:id="386" w:name="_Toc492900032"/>
      <w:bookmarkStart w:id="387" w:name="_Toc492967834"/>
      <w:bookmarkStart w:id="388" w:name="_Toc492972922"/>
      <w:bookmarkStart w:id="389" w:name="_Toc492973142"/>
      <w:bookmarkStart w:id="390" w:name="_Toc492974840"/>
      <w:bookmarkStart w:id="391" w:name="_Toc510696606"/>
      <w:r w:rsidRPr="00052626">
        <w:t>The mandatory HTTP custom header fields specified in clause 5.2.3.2 of 3GPP TS 29.500 [4] shall be supported, and the optional HTTP custom header fields specified in clause 5.2.3.3 of 3GPP TS 29.500 [4] may be supported.</w:t>
      </w:r>
    </w:p>
    <w:p w14:paraId="118AE544" w14:textId="77777777" w:rsidR="00A43070" w:rsidRPr="00052626" w:rsidRDefault="00A43070" w:rsidP="00A43070">
      <w:pPr>
        <w:pStyle w:val="Guidance"/>
      </w:pPr>
      <w:r w:rsidRPr="00052626">
        <w:t>Add specific information for the API if applicable.</w:t>
      </w:r>
    </w:p>
    <w:p w14:paraId="6C557019" w14:textId="77777777" w:rsidR="00212244" w:rsidRPr="00052626" w:rsidRDefault="00212244" w:rsidP="00514EC5">
      <w:pPr>
        <w:pStyle w:val="Heading3"/>
      </w:pPr>
      <w:bookmarkStart w:id="392" w:name="_Toc85877025"/>
      <w:bookmarkStart w:id="393" w:name="_Toc88681477"/>
      <w:bookmarkStart w:id="394" w:name="_Toc89678164"/>
      <w:bookmarkStart w:id="395" w:name="_Toc510696622"/>
      <w:bookmarkStart w:id="396" w:name="_Toc35971413"/>
      <w:bookmarkStart w:id="397" w:name="_Toc67903530"/>
      <w:bookmarkStart w:id="398" w:name="_Toc76042742"/>
      <w:bookmarkStart w:id="399" w:name="_Toc81558579"/>
      <w:bookmarkStart w:id="400" w:name="_Toc510696628"/>
      <w:bookmarkStart w:id="401" w:name="_Toc35971419"/>
      <w:bookmarkStart w:id="402" w:name="_Toc67903536"/>
      <w:bookmarkStart w:id="403" w:name="_Toc94607301"/>
      <w:bookmarkEnd w:id="316"/>
      <w:bookmarkEnd w:id="317"/>
      <w:bookmarkEnd w:id="318"/>
      <w:bookmarkEnd w:id="319"/>
      <w:bookmarkEnd w:id="320"/>
      <w:bookmarkEnd w:id="321"/>
      <w:bookmarkEnd w:id="322"/>
      <w:bookmarkEnd w:id="323"/>
      <w:bookmarkEnd w:id="324"/>
      <w:bookmarkEnd w:id="384"/>
      <w:bookmarkEnd w:id="385"/>
      <w:bookmarkEnd w:id="386"/>
      <w:bookmarkEnd w:id="387"/>
      <w:bookmarkEnd w:id="388"/>
      <w:bookmarkEnd w:id="389"/>
      <w:bookmarkEnd w:id="390"/>
      <w:bookmarkEnd w:id="391"/>
      <w:r w:rsidRPr="00052626">
        <w:t>6.1.3</w:t>
      </w:r>
      <w:r w:rsidRPr="00052626">
        <w:tab/>
        <w:t>Resources</w:t>
      </w:r>
      <w:bookmarkEnd w:id="392"/>
      <w:bookmarkEnd w:id="393"/>
      <w:bookmarkEnd w:id="394"/>
      <w:bookmarkEnd w:id="403"/>
    </w:p>
    <w:p w14:paraId="24BA4D32" w14:textId="77777777" w:rsidR="00212244" w:rsidRPr="00052626" w:rsidRDefault="00212244" w:rsidP="00514EC5">
      <w:pPr>
        <w:pStyle w:val="Heading4"/>
      </w:pPr>
      <w:bookmarkStart w:id="404" w:name="_Toc510696608"/>
      <w:bookmarkStart w:id="405" w:name="_Toc35971399"/>
      <w:bookmarkStart w:id="406" w:name="_Toc67903523"/>
      <w:bookmarkStart w:id="407" w:name="_Toc76042735"/>
      <w:bookmarkStart w:id="408" w:name="_Toc81558573"/>
      <w:bookmarkStart w:id="409" w:name="_Toc85877026"/>
      <w:bookmarkStart w:id="410" w:name="_Toc88681478"/>
      <w:bookmarkStart w:id="411" w:name="_Toc89678165"/>
      <w:bookmarkStart w:id="412" w:name="_Toc94607302"/>
      <w:r w:rsidRPr="00052626">
        <w:t>6.1.3.1</w:t>
      </w:r>
      <w:r w:rsidRPr="00052626">
        <w:tab/>
        <w:t>Overview</w:t>
      </w:r>
      <w:bookmarkEnd w:id="404"/>
      <w:bookmarkEnd w:id="405"/>
      <w:bookmarkEnd w:id="406"/>
      <w:bookmarkEnd w:id="407"/>
      <w:bookmarkEnd w:id="408"/>
      <w:bookmarkEnd w:id="409"/>
      <w:bookmarkEnd w:id="410"/>
      <w:bookmarkEnd w:id="411"/>
      <w:bookmarkEnd w:id="412"/>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3.6pt;height:108.7pt" o:ole="">
            <v:imagedata r:id="rId42" o:title=""/>
          </v:shape>
          <o:OLEObject Type="Embed" ProgID="Visio.Drawing.11" ShapeID="_x0000_i1042" DrawAspect="Content" ObjectID="_1705220079"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514EC5" w:rsidRDefault="00212244" w:rsidP="00514EC5">
            <w:pPr>
              <w:pStyle w:val="TAH"/>
            </w:pPr>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14EC5">
      <w:pPr>
        <w:pStyle w:val="Heading4"/>
      </w:pPr>
      <w:bookmarkStart w:id="413" w:name="_Toc510696609"/>
      <w:bookmarkStart w:id="414" w:name="_Toc35971400"/>
      <w:bookmarkStart w:id="415" w:name="_Toc67903524"/>
      <w:bookmarkStart w:id="416" w:name="_Toc76042736"/>
      <w:bookmarkStart w:id="417" w:name="_Toc81558574"/>
      <w:bookmarkStart w:id="418" w:name="_Toc85877027"/>
      <w:bookmarkStart w:id="419" w:name="_Toc88681479"/>
      <w:bookmarkStart w:id="420" w:name="_Toc89678166"/>
      <w:bookmarkStart w:id="421" w:name="_Toc94607303"/>
      <w:r w:rsidRPr="00052626">
        <w:t>6.1.3.2</w:t>
      </w:r>
      <w:r w:rsidRPr="00052626">
        <w:tab/>
        <w:t xml:space="preserve">Resource: </w:t>
      </w:r>
      <w:bookmarkEnd w:id="413"/>
      <w:bookmarkEnd w:id="414"/>
      <w:bookmarkEnd w:id="415"/>
      <w:bookmarkEnd w:id="416"/>
      <w:r w:rsidRPr="00052626">
        <w:t>TMGI collection</w:t>
      </w:r>
      <w:bookmarkEnd w:id="417"/>
      <w:bookmarkEnd w:id="418"/>
      <w:bookmarkEnd w:id="419"/>
      <w:bookmarkEnd w:id="420"/>
      <w:bookmarkEnd w:id="421"/>
    </w:p>
    <w:p w14:paraId="47D4471C" w14:textId="77777777" w:rsidR="00212244" w:rsidRPr="00052626" w:rsidRDefault="00212244" w:rsidP="00514EC5">
      <w:pPr>
        <w:pStyle w:val="Heading5"/>
      </w:pPr>
      <w:bookmarkStart w:id="422" w:name="_Toc510696610"/>
      <w:bookmarkStart w:id="423" w:name="_Toc35971401"/>
      <w:bookmarkStart w:id="424" w:name="_Toc67903525"/>
      <w:bookmarkStart w:id="425" w:name="_Toc76042737"/>
      <w:bookmarkStart w:id="426" w:name="_Toc81558575"/>
      <w:bookmarkStart w:id="427" w:name="_Toc85877028"/>
      <w:bookmarkStart w:id="428" w:name="_Toc88681480"/>
      <w:bookmarkStart w:id="429" w:name="_Toc89678167"/>
      <w:bookmarkStart w:id="430" w:name="_Toc94607304"/>
      <w:r w:rsidRPr="00052626">
        <w:t>6.1.3.2.1</w:t>
      </w:r>
      <w:r w:rsidRPr="00052626">
        <w:tab/>
        <w:t>Description</w:t>
      </w:r>
      <w:bookmarkEnd w:id="422"/>
      <w:bookmarkEnd w:id="423"/>
      <w:bookmarkEnd w:id="424"/>
      <w:bookmarkEnd w:id="425"/>
      <w:bookmarkEnd w:id="426"/>
      <w:bookmarkEnd w:id="427"/>
      <w:bookmarkEnd w:id="428"/>
      <w:bookmarkEnd w:id="429"/>
      <w:bookmarkEnd w:id="430"/>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14EC5">
      <w:pPr>
        <w:pStyle w:val="Heading5"/>
      </w:pPr>
      <w:bookmarkStart w:id="431" w:name="_Toc35971402"/>
      <w:bookmarkStart w:id="432" w:name="_Toc67903526"/>
      <w:bookmarkStart w:id="433" w:name="_Toc76042738"/>
      <w:bookmarkStart w:id="434" w:name="_Toc81558576"/>
      <w:bookmarkStart w:id="435" w:name="_Toc85877029"/>
      <w:bookmarkStart w:id="436" w:name="_Toc88681481"/>
      <w:bookmarkStart w:id="437" w:name="_Toc89678168"/>
      <w:bookmarkStart w:id="438" w:name="_Toc510696612"/>
      <w:bookmarkStart w:id="439" w:name="_Toc94607305"/>
      <w:r w:rsidRPr="00052626">
        <w:t>6.1.3.2.2</w:t>
      </w:r>
      <w:r w:rsidRPr="00052626">
        <w:tab/>
        <w:t>Resource Definition</w:t>
      </w:r>
      <w:bookmarkEnd w:id="431"/>
      <w:bookmarkEnd w:id="432"/>
      <w:bookmarkEnd w:id="433"/>
      <w:bookmarkEnd w:id="434"/>
      <w:bookmarkEnd w:id="435"/>
      <w:bookmarkEnd w:id="436"/>
      <w:bookmarkEnd w:id="437"/>
      <w:bookmarkEnd w:id="439"/>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14EC5">
      <w:pPr>
        <w:rPr>
          <w:rFonts w:ascii="Arial" w:hAnsi="Arial" w:cs="Arial"/>
        </w:rPr>
      </w:pPr>
      <w:r w:rsidRPr="00514EC5">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bl>
    <w:p w14:paraId="28831046" w14:textId="77777777" w:rsidR="00212244" w:rsidRPr="00052626" w:rsidRDefault="00212244" w:rsidP="00212244"/>
    <w:p w14:paraId="47141BBB" w14:textId="77777777" w:rsidR="00212244" w:rsidRPr="00052626" w:rsidRDefault="00212244" w:rsidP="00514EC5">
      <w:pPr>
        <w:pStyle w:val="Heading5"/>
      </w:pPr>
      <w:bookmarkStart w:id="440" w:name="_Toc35971403"/>
      <w:bookmarkStart w:id="441" w:name="_Toc67903527"/>
      <w:bookmarkStart w:id="442" w:name="_Toc76042739"/>
      <w:bookmarkStart w:id="443" w:name="_Toc81558577"/>
      <w:bookmarkStart w:id="444" w:name="_Toc85877030"/>
      <w:bookmarkStart w:id="445" w:name="_Toc88681482"/>
      <w:bookmarkStart w:id="446" w:name="_Toc89678169"/>
      <w:bookmarkStart w:id="447" w:name="_Toc94607306"/>
      <w:r w:rsidRPr="00052626">
        <w:t>6.1.3.2.3</w:t>
      </w:r>
      <w:r w:rsidRPr="00052626">
        <w:tab/>
        <w:t>Resource Standard Methods</w:t>
      </w:r>
      <w:bookmarkEnd w:id="438"/>
      <w:bookmarkEnd w:id="440"/>
      <w:bookmarkEnd w:id="441"/>
      <w:bookmarkEnd w:id="442"/>
      <w:bookmarkEnd w:id="443"/>
      <w:bookmarkEnd w:id="444"/>
      <w:bookmarkEnd w:id="445"/>
      <w:bookmarkEnd w:id="446"/>
      <w:bookmarkEnd w:id="447"/>
    </w:p>
    <w:p w14:paraId="1636A8BA" w14:textId="37B788A2" w:rsidR="00212244" w:rsidRPr="00052626" w:rsidRDefault="00212244" w:rsidP="00514EC5">
      <w:pPr>
        <w:pStyle w:val="H6"/>
      </w:pPr>
      <w:bookmarkStart w:id="448" w:name="_Toc510696613"/>
      <w:bookmarkStart w:id="449" w:name="_Toc35971404"/>
      <w:r w:rsidRPr="00052626">
        <w:t>6.1.3.2.3.1</w:t>
      </w:r>
      <w:r w:rsidRPr="00052626">
        <w:tab/>
        <w:t>POST</w:t>
      </w:r>
      <w:bookmarkEnd w:id="448"/>
      <w:bookmarkEnd w:id="449"/>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lastRenderedPageBreak/>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514EC5">
            <w:pPr>
              <w:pStyle w:val="TAL"/>
            </w:pPr>
            <w:r w:rsidRPr="00514EC5">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14EC5">
            <w:pPr>
              <w:pStyle w:val="TAL"/>
            </w:pPr>
            <w:r w:rsidRPr="00514EC5">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14EC5">
            <w:pPr>
              <w:pStyle w:val="TAL"/>
            </w:pPr>
            <w:r w:rsidRPr="00514EC5">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lastRenderedPageBreak/>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14EC5">
      <w:pPr>
        <w:pStyle w:val="H6"/>
      </w:pPr>
      <w:bookmarkStart w:id="450" w:name="_Toc510696614"/>
      <w:bookmarkStart w:id="451" w:name="_Toc35971405"/>
      <w:r w:rsidRPr="00052626">
        <w:t>6.1.3.2.3.2</w:t>
      </w:r>
      <w:r w:rsidRPr="00052626">
        <w:tab/>
        <w:t>DELETE</w:t>
      </w:r>
      <w:bookmarkEnd w:id="450"/>
      <w:bookmarkEnd w:id="451"/>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452" w:name="_Toc510696615"/>
      <w:bookmarkStart w:id="453" w:name="_Toc35971406"/>
      <w:bookmarkStart w:id="454" w:name="_Toc67903528"/>
      <w:bookmarkStart w:id="455" w:name="_Toc76042740"/>
      <w:bookmarkStart w:id="456" w:name="_Toc81558578"/>
      <w:bookmarkStart w:id="457" w:name="_Toc85877031"/>
    </w:p>
    <w:p w14:paraId="0D383CE6" w14:textId="622AA468" w:rsidR="00212244" w:rsidRPr="00052626" w:rsidRDefault="00212244" w:rsidP="00514EC5">
      <w:pPr>
        <w:pStyle w:val="Heading5"/>
      </w:pPr>
      <w:bookmarkStart w:id="458" w:name="_Toc88681483"/>
      <w:bookmarkStart w:id="459" w:name="_Toc89678170"/>
      <w:bookmarkStart w:id="460" w:name="_Toc94607307"/>
      <w:r w:rsidRPr="00052626">
        <w:t>6.1.3.2.4</w:t>
      </w:r>
      <w:r w:rsidRPr="00052626">
        <w:tab/>
        <w:t>Resource Custom Operations</w:t>
      </w:r>
      <w:bookmarkEnd w:id="452"/>
      <w:bookmarkEnd w:id="453"/>
      <w:bookmarkEnd w:id="454"/>
      <w:bookmarkEnd w:id="455"/>
      <w:bookmarkEnd w:id="456"/>
      <w:bookmarkEnd w:id="457"/>
      <w:bookmarkEnd w:id="458"/>
      <w:bookmarkEnd w:id="459"/>
      <w:bookmarkEnd w:id="460"/>
    </w:p>
    <w:p w14:paraId="43779416" w14:textId="77777777" w:rsidR="00212244" w:rsidRPr="00052626" w:rsidRDefault="00212244" w:rsidP="00212244">
      <w:r w:rsidRPr="00052626">
        <w:t>None.</w:t>
      </w:r>
    </w:p>
    <w:p w14:paraId="42D1FF21" w14:textId="77777777" w:rsidR="00A43070" w:rsidRPr="00052626" w:rsidRDefault="00A43070" w:rsidP="00514EC5">
      <w:pPr>
        <w:pStyle w:val="Heading3"/>
      </w:pPr>
      <w:bookmarkStart w:id="461" w:name="_Toc85877032"/>
      <w:bookmarkStart w:id="462" w:name="_Toc88681484"/>
      <w:bookmarkStart w:id="463" w:name="_Toc89678171"/>
      <w:bookmarkStart w:id="464" w:name="_Toc94607308"/>
      <w:r w:rsidRPr="00052626">
        <w:t>6.1.4</w:t>
      </w:r>
      <w:r w:rsidRPr="00052626">
        <w:tab/>
        <w:t>Custom Operations without associated resources</w:t>
      </w:r>
      <w:bookmarkEnd w:id="395"/>
      <w:bookmarkEnd w:id="396"/>
      <w:bookmarkEnd w:id="397"/>
      <w:bookmarkEnd w:id="398"/>
      <w:bookmarkEnd w:id="399"/>
      <w:bookmarkEnd w:id="461"/>
      <w:bookmarkEnd w:id="462"/>
      <w:bookmarkEnd w:id="463"/>
      <w:bookmarkEnd w:id="464"/>
    </w:p>
    <w:p w14:paraId="0D357BDE" w14:textId="77777777" w:rsidR="00A43070" w:rsidRPr="00052626" w:rsidRDefault="00A43070" w:rsidP="00A43070">
      <w:r w:rsidRPr="00052626">
        <w:t>None.</w:t>
      </w:r>
    </w:p>
    <w:p w14:paraId="0CC436A8" w14:textId="77777777" w:rsidR="00A43070" w:rsidRPr="00052626" w:rsidRDefault="00A43070" w:rsidP="00514EC5">
      <w:pPr>
        <w:pStyle w:val="Heading3"/>
      </w:pPr>
      <w:bookmarkStart w:id="465" w:name="_Toc76042748"/>
      <w:bookmarkStart w:id="466" w:name="_Toc81558580"/>
      <w:bookmarkStart w:id="467" w:name="_Toc85877033"/>
      <w:bookmarkStart w:id="468" w:name="_Toc88681485"/>
      <w:bookmarkStart w:id="469" w:name="_Toc89678172"/>
      <w:bookmarkStart w:id="470" w:name="_Toc510696632"/>
      <w:bookmarkStart w:id="471" w:name="_Toc35971427"/>
      <w:bookmarkStart w:id="472" w:name="_Toc67903543"/>
      <w:bookmarkStart w:id="473" w:name="_Toc94607309"/>
      <w:bookmarkEnd w:id="400"/>
      <w:bookmarkEnd w:id="401"/>
      <w:bookmarkEnd w:id="402"/>
      <w:r w:rsidRPr="00052626">
        <w:t>6.1.5</w:t>
      </w:r>
      <w:r w:rsidRPr="00052626">
        <w:tab/>
        <w:t>Notifications</w:t>
      </w:r>
      <w:bookmarkEnd w:id="465"/>
      <w:bookmarkEnd w:id="466"/>
      <w:bookmarkEnd w:id="467"/>
      <w:bookmarkEnd w:id="468"/>
      <w:bookmarkEnd w:id="469"/>
      <w:bookmarkEnd w:id="473"/>
    </w:p>
    <w:p w14:paraId="5E71925D" w14:textId="77777777" w:rsidR="00A43070" w:rsidRPr="00052626" w:rsidRDefault="00A43070" w:rsidP="00A43070">
      <w:r w:rsidRPr="00052626">
        <w:t>None.</w:t>
      </w:r>
    </w:p>
    <w:p w14:paraId="156F790E" w14:textId="77777777" w:rsidR="00F36682" w:rsidRPr="00052626" w:rsidRDefault="00F36682" w:rsidP="00514EC5">
      <w:pPr>
        <w:pStyle w:val="Heading3"/>
      </w:pPr>
      <w:bookmarkStart w:id="474" w:name="_Toc81558581"/>
      <w:bookmarkStart w:id="475" w:name="_Toc85877034"/>
      <w:bookmarkStart w:id="476" w:name="_Toc88681486"/>
      <w:bookmarkStart w:id="477" w:name="_Toc89678173"/>
      <w:bookmarkStart w:id="478" w:name="_Toc510696647"/>
      <w:bookmarkStart w:id="479" w:name="_Toc35971443"/>
      <w:bookmarkStart w:id="480" w:name="_Toc67903560"/>
      <w:bookmarkStart w:id="481" w:name="_Toc76042772"/>
      <w:bookmarkStart w:id="482" w:name="_Toc81558594"/>
      <w:bookmarkStart w:id="483" w:name="_Toc492899751"/>
      <w:bookmarkStart w:id="484" w:name="_Toc492900030"/>
      <w:bookmarkStart w:id="485" w:name="_Toc492967832"/>
      <w:bookmarkStart w:id="486" w:name="_Toc492972920"/>
      <w:bookmarkStart w:id="487" w:name="_Toc492973140"/>
      <w:bookmarkStart w:id="488" w:name="_Toc493774060"/>
      <w:bookmarkStart w:id="489" w:name="_Toc508285804"/>
      <w:bookmarkStart w:id="490" w:name="_Toc508287269"/>
      <w:bookmarkStart w:id="491" w:name="_Toc510696648"/>
      <w:bookmarkStart w:id="492" w:name="_Toc35971447"/>
      <w:bookmarkStart w:id="493" w:name="_Toc94607310"/>
      <w:bookmarkEnd w:id="470"/>
      <w:bookmarkEnd w:id="471"/>
      <w:bookmarkEnd w:id="472"/>
      <w:r w:rsidRPr="00052626">
        <w:lastRenderedPageBreak/>
        <w:t>6.1.6</w:t>
      </w:r>
      <w:r w:rsidRPr="00052626">
        <w:tab/>
        <w:t>Data Model</w:t>
      </w:r>
      <w:bookmarkEnd w:id="474"/>
      <w:bookmarkEnd w:id="475"/>
      <w:bookmarkEnd w:id="476"/>
      <w:bookmarkEnd w:id="477"/>
      <w:bookmarkEnd w:id="493"/>
    </w:p>
    <w:p w14:paraId="7083CC33" w14:textId="77777777" w:rsidR="00F36682" w:rsidRPr="00052626" w:rsidRDefault="00F36682" w:rsidP="00514EC5">
      <w:pPr>
        <w:pStyle w:val="Heading4"/>
      </w:pPr>
      <w:bookmarkStart w:id="494" w:name="_Toc510696633"/>
      <w:bookmarkStart w:id="495" w:name="_Toc35971428"/>
      <w:bookmarkStart w:id="496" w:name="_Toc67903544"/>
      <w:bookmarkStart w:id="497" w:name="_Toc76042756"/>
      <w:bookmarkStart w:id="498" w:name="_Toc81558582"/>
      <w:bookmarkStart w:id="499" w:name="_Toc85877035"/>
      <w:bookmarkStart w:id="500" w:name="_Toc88681487"/>
      <w:bookmarkStart w:id="501" w:name="_Toc89678174"/>
      <w:bookmarkStart w:id="502" w:name="_Toc94607311"/>
      <w:r w:rsidRPr="00052626">
        <w:t>6.1.6.1</w:t>
      </w:r>
      <w:r w:rsidRPr="00052626">
        <w:tab/>
        <w:t>General</w:t>
      </w:r>
      <w:bookmarkEnd w:id="494"/>
      <w:bookmarkEnd w:id="495"/>
      <w:bookmarkEnd w:id="496"/>
      <w:bookmarkEnd w:id="497"/>
      <w:bookmarkEnd w:id="498"/>
      <w:bookmarkEnd w:id="499"/>
      <w:bookmarkEnd w:id="500"/>
      <w:bookmarkEnd w:id="501"/>
      <w:bookmarkEnd w:id="502"/>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Table 6.1.6.1-1 specifies the data types defined for the N</w:t>
      </w:r>
      <w:r w:rsidRPr="00052626">
        <w:rPr>
          <w:vertAlign w:val="subscript"/>
        </w:rPr>
        <w:t>mbsmf</w:t>
      </w:r>
      <w:r w:rsidRPr="00052626">
        <w:t xml:space="preserve"> service based interface protocol.</w:t>
      </w:r>
    </w:p>
    <w:p w14:paraId="25FDBBA9" w14:textId="77777777" w:rsidR="00F36682" w:rsidRPr="00052626" w:rsidRDefault="00F36682" w:rsidP="00F36682">
      <w:pPr>
        <w:pStyle w:val="TH"/>
      </w:pPr>
      <w:r w:rsidRPr="00052626">
        <w:t>Table 6.1.6.1-1: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Table 6.1.6.1-2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7777777" w:rsidR="00F36682" w:rsidRPr="00052626" w:rsidRDefault="00F36682" w:rsidP="00F36682">
      <w:pPr>
        <w:pStyle w:val="TH"/>
      </w:pPr>
      <w:r w:rsidRPr="00052626">
        <w:t>Table 6.1.6.1-2: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14EC5">
      <w:pPr>
        <w:pStyle w:val="Heading4"/>
      </w:pPr>
      <w:bookmarkStart w:id="503" w:name="_Toc510696634"/>
      <w:bookmarkStart w:id="504" w:name="_Toc35971429"/>
      <w:bookmarkStart w:id="505" w:name="_Toc67903545"/>
      <w:bookmarkStart w:id="506" w:name="_Toc76042757"/>
      <w:bookmarkStart w:id="507" w:name="_Toc81558583"/>
      <w:bookmarkStart w:id="508" w:name="_Toc85877036"/>
      <w:bookmarkStart w:id="509" w:name="_Toc88681488"/>
      <w:bookmarkStart w:id="510" w:name="_Toc89678175"/>
      <w:bookmarkStart w:id="511" w:name="_Toc94607312"/>
      <w:r w:rsidRPr="00052626">
        <w:t>6.1.6.2</w:t>
      </w:r>
      <w:r w:rsidRPr="00052626">
        <w:tab/>
        <w:t>Structured data types</w:t>
      </w:r>
      <w:bookmarkEnd w:id="503"/>
      <w:bookmarkEnd w:id="504"/>
      <w:bookmarkEnd w:id="505"/>
      <w:bookmarkEnd w:id="506"/>
      <w:bookmarkEnd w:id="507"/>
      <w:bookmarkEnd w:id="508"/>
      <w:bookmarkEnd w:id="509"/>
      <w:bookmarkEnd w:id="510"/>
      <w:bookmarkEnd w:id="511"/>
    </w:p>
    <w:p w14:paraId="5CF3A2BB" w14:textId="77777777" w:rsidR="00F36682" w:rsidRPr="00052626" w:rsidRDefault="00F36682" w:rsidP="00514EC5">
      <w:pPr>
        <w:pStyle w:val="Heading5"/>
      </w:pPr>
      <w:bookmarkStart w:id="512" w:name="_Toc510696635"/>
      <w:bookmarkStart w:id="513" w:name="_Toc35971430"/>
      <w:bookmarkStart w:id="514" w:name="_Toc67903546"/>
      <w:bookmarkStart w:id="515" w:name="_Toc76042758"/>
      <w:bookmarkStart w:id="516" w:name="_Toc81558584"/>
      <w:bookmarkStart w:id="517" w:name="_Toc85877037"/>
      <w:bookmarkStart w:id="518" w:name="_Toc88681489"/>
      <w:bookmarkStart w:id="519" w:name="_Toc89678176"/>
      <w:bookmarkStart w:id="520" w:name="_Toc94607313"/>
      <w:r w:rsidRPr="00052626">
        <w:t>6.1.6.2.1</w:t>
      </w:r>
      <w:r w:rsidRPr="00052626">
        <w:tab/>
        <w:t>Introduction</w:t>
      </w:r>
      <w:bookmarkEnd w:id="512"/>
      <w:bookmarkEnd w:id="513"/>
      <w:bookmarkEnd w:id="514"/>
      <w:bookmarkEnd w:id="515"/>
      <w:bookmarkEnd w:id="516"/>
      <w:bookmarkEnd w:id="517"/>
      <w:bookmarkEnd w:id="518"/>
      <w:bookmarkEnd w:id="519"/>
      <w:bookmarkEnd w:id="520"/>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14EC5">
      <w:pPr>
        <w:pStyle w:val="Heading5"/>
      </w:pPr>
      <w:bookmarkStart w:id="521" w:name="_Toc510696636"/>
      <w:bookmarkStart w:id="522" w:name="_Toc35971431"/>
      <w:bookmarkStart w:id="523" w:name="_Toc67903547"/>
      <w:bookmarkStart w:id="524" w:name="_Toc76042759"/>
      <w:bookmarkStart w:id="525" w:name="_Toc81558585"/>
      <w:bookmarkStart w:id="526" w:name="_Toc85877038"/>
      <w:bookmarkStart w:id="527" w:name="_Toc88681490"/>
      <w:bookmarkStart w:id="528" w:name="_Toc89678177"/>
      <w:bookmarkStart w:id="529" w:name="_Toc94607314"/>
      <w:r w:rsidRPr="00052626">
        <w:t>6.1.6.2.2</w:t>
      </w:r>
      <w:r w:rsidRPr="00052626">
        <w:tab/>
        <w:t>Type: TmgiAllocate</w:t>
      </w:r>
      <w:bookmarkEnd w:id="521"/>
      <w:bookmarkEnd w:id="522"/>
      <w:bookmarkEnd w:id="523"/>
      <w:bookmarkEnd w:id="524"/>
      <w:bookmarkEnd w:id="525"/>
      <w:bookmarkEnd w:id="526"/>
      <w:bookmarkEnd w:id="527"/>
      <w:bookmarkEnd w:id="528"/>
      <w:bookmarkEnd w:id="529"/>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14EC5">
            <w:pPr>
              <w:pStyle w:val="TAH"/>
            </w:pPr>
            <w:r w:rsidRPr="00514EC5">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14EC5">
      <w:pPr>
        <w:pStyle w:val="Heading5"/>
      </w:pPr>
      <w:bookmarkStart w:id="530" w:name="_Toc510696637"/>
      <w:bookmarkStart w:id="531" w:name="_Toc35971432"/>
      <w:bookmarkStart w:id="532" w:name="_Toc67903548"/>
      <w:bookmarkStart w:id="533" w:name="_Toc76042760"/>
      <w:bookmarkStart w:id="534" w:name="_Toc81558586"/>
      <w:bookmarkStart w:id="535" w:name="_Toc85877039"/>
      <w:bookmarkStart w:id="536" w:name="_Toc88681491"/>
      <w:bookmarkStart w:id="537" w:name="_Toc89678178"/>
      <w:bookmarkStart w:id="538" w:name="_Toc94607315"/>
      <w:r w:rsidRPr="00052626">
        <w:lastRenderedPageBreak/>
        <w:t>6.1.6.2.3</w:t>
      </w:r>
      <w:r w:rsidRPr="00052626">
        <w:tab/>
        <w:t xml:space="preserve">Type: </w:t>
      </w:r>
      <w:bookmarkEnd w:id="530"/>
      <w:bookmarkEnd w:id="531"/>
      <w:bookmarkEnd w:id="532"/>
      <w:bookmarkEnd w:id="533"/>
      <w:r w:rsidRPr="00052626">
        <w:t>TmgiAllocated</w:t>
      </w:r>
      <w:bookmarkEnd w:id="534"/>
      <w:bookmarkEnd w:id="535"/>
      <w:bookmarkEnd w:id="536"/>
      <w:bookmarkEnd w:id="537"/>
      <w:bookmarkEnd w:id="538"/>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14EC5">
            <w:pPr>
              <w:pStyle w:val="TAH"/>
            </w:pPr>
            <w:r w:rsidRPr="00514EC5">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14EC5">
      <w:pPr>
        <w:pStyle w:val="Heading4"/>
      </w:pPr>
      <w:bookmarkStart w:id="539" w:name="_Toc510696638"/>
      <w:bookmarkStart w:id="540" w:name="_Toc35971433"/>
      <w:bookmarkStart w:id="541" w:name="_Toc67903549"/>
      <w:bookmarkStart w:id="542" w:name="_Toc76042761"/>
      <w:bookmarkStart w:id="543" w:name="_Toc81558587"/>
      <w:bookmarkStart w:id="544" w:name="_Toc85877040"/>
      <w:bookmarkStart w:id="545" w:name="_Toc88681492"/>
      <w:bookmarkStart w:id="546" w:name="_Toc89678179"/>
      <w:bookmarkStart w:id="547" w:name="_Toc94607316"/>
      <w:r w:rsidRPr="00052626">
        <w:t>6.1.6.3</w:t>
      </w:r>
      <w:r w:rsidRPr="00052626">
        <w:tab/>
        <w:t>Simple data types and enumerations</w:t>
      </w:r>
      <w:bookmarkEnd w:id="539"/>
      <w:bookmarkEnd w:id="540"/>
      <w:bookmarkEnd w:id="541"/>
      <w:bookmarkEnd w:id="542"/>
      <w:bookmarkEnd w:id="543"/>
      <w:bookmarkEnd w:id="544"/>
      <w:bookmarkEnd w:id="545"/>
      <w:bookmarkEnd w:id="546"/>
      <w:bookmarkEnd w:id="547"/>
    </w:p>
    <w:p w14:paraId="39087BB9" w14:textId="77777777" w:rsidR="00F36682" w:rsidRPr="00052626" w:rsidRDefault="00F36682" w:rsidP="00514EC5">
      <w:pPr>
        <w:pStyle w:val="Heading5"/>
      </w:pPr>
      <w:bookmarkStart w:id="548" w:name="_Toc510696639"/>
      <w:bookmarkStart w:id="549" w:name="_Toc35971434"/>
      <w:bookmarkStart w:id="550" w:name="_Toc67903550"/>
      <w:bookmarkStart w:id="551" w:name="_Toc76042762"/>
      <w:bookmarkStart w:id="552" w:name="_Toc81558588"/>
      <w:bookmarkStart w:id="553" w:name="_Toc85877041"/>
      <w:bookmarkStart w:id="554" w:name="_Toc88681493"/>
      <w:bookmarkStart w:id="555" w:name="_Toc89678180"/>
      <w:bookmarkStart w:id="556" w:name="_Toc94607317"/>
      <w:r w:rsidRPr="00052626">
        <w:t>6.1.6.3.1</w:t>
      </w:r>
      <w:r w:rsidRPr="00052626">
        <w:tab/>
        <w:t>Introduction</w:t>
      </w:r>
      <w:bookmarkEnd w:id="548"/>
      <w:bookmarkEnd w:id="549"/>
      <w:bookmarkEnd w:id="550"/>
      <w:bookmarkEnd w:id="551"/>
      <w:bookmarkEnd w:id="552"/>
      <w:bookmarkEnd w:id="553"/>
      <w:bookmarkEnd w:id="554"/>
      <w:bookmarkEnd w:id="555"/>
      <w:bookmarkEnd w:id="556"/>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14EC5">
      <w:pPr>
        <w:pStyle w:val="Heading5"/>
      </w:pPr>
      <w:bookmarkStart w:id="557" w:name="_Toc510696640"/>
      <w:bookmarkStart w:id="558" w:name="_Toc35971435"/>
      <w:bookmarkStart w:id="559" w:name="_Toc67903551"/>
      <w:bookmarkStart w:id="560" w:name="_Toc76042763"/>
      <w:bookmarkStart w:id="561" w:name="_Toc81558589"/>
      <w:bookmarkStart w:id="562" w:name="_Toc85877042"/>
      <w:bookmarkStart w:id="563" w:name="_Toc88681494"/>
      <w:bookmarkStart w:id="564" w:name="_Toc89678181"/>
      <w:bookmarkStart w:id="565" w:name="_Toc94607318"/>
      <w:r w:rsidRPr="00052626">
        <w:t>6.1.6.3.2</w:t>
      </w:r>
      <w:r w:rsidRPr="00052626">
        <w:tab/>
        <w:t>Simple data types</w:t>
      </w:r>
      <w:bookmarkEnd w:id="557"/>
      <w:bookmarkEnd w:id="558"/>
      <w:bookmarkEnd w:id="559"/>
      <w:bookmarkEnd w:id="560"/>
      <w:bookmarkEnd w:id="561"/>
      <w:bookmarkEnd w:id="562"/>
      <w:bookmarkEnd w:id="563"/>
      <w:bookmarkEnd w:id="564"/>
      <w:bookmarkEnd w:id="565"/>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14EC5">
      <w:pPr>
        <w:pStyle w:val="Heading5"/>
      </w:pPr>
      <w:bookmarkStart w:id="566" w:name="_Toc510696641"/>
      <w:bookmarkStart w:id="567" w:name="_Toc35971436"/>
      <w:bookmarkStart w:id="568" w:name="_Toc67903552"/>
      <w:bookmarkStart w:id="569" w:name="_Toc76042764"/>
      <w:bookmarkStart w:id="570" w:name="_Toc81558590"/>
      <w:bookmarkStart w:id="571" w:name="_Toc85877043"/>
      <w:bookmarkStart w:id="572" w:name="_Toc88681495"/>
      <w:bookmarkStart w:id="573" w:name="_Toc89678182"/>
      <w:bookmarkStart w:id="574" w:name="_Toc94607319"/>
      <w:r w:rsidRPr="00052626">
        <w:t>6.1.6.3.3</w:t>
      </w:r>
      <w:r w:rsidRPr="00052626">
        <w:tab/>
        <w:t>Enumeration: &lt;EnumType1&gt;</w:t>
      </w:r>
      <w:bookmarkEnd w:id="566"/>
      <w:bookmarkEnd w:id="567"/>
      <w:bookmarkEnd w:id="568"/>
      <w:bookmarkEnd w:id="569"/>
      <w:bookmarkEnd w:id="570"/>
      <w:bookmarkEnd w:id="571"/>
      <w:bookmarkEnd w:id="572"/>
      <w:bookmarkEnd w:id="573"/>
      <w:bookmarkEnd w:id="574"/>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514EC5">
      <w:pPr>
        <w:pStyle w:val="Heading5"/>
      </w:pPr>
      <w:bookmarkStart w:id="575" w:name="_Toc510696642"/>
      <w:bookmarkStart w:id="576" w:name="_Toc35971437"/>
      <w:bookmarkStart w:id="577" w:name="_Toc67903553"/>
      <w:bookmarkStart w:id="578" w:name="_Toc76042765"/>
      <w:bookmarkStart w:id="579" w:name="_Toc81558591"/>
      <w:bookmarkStart w:id="580" w:name="_Toc85877044"/>
      <w:bookmarkStart w:id="581" w:name="_Toc88681496"/>
      <w:bookmarkStart w:id="582" w:name="_Toc89678183"/>
      <w:bookmarkStart w:id="583" w:name="_Toc94607320"/>
      <w:r w:rsidRPr="00052626">
        <w:t>6.1.6.3.4</w:t>
      </w:r>
      <w:r w:rsidRPr="00052626">
        <w:tab/>
        <w:t>Enumeration: &lt;EnumType2&gt;</w:t>
      </w:r>
      <w:bookmarkEnd w:id="575"/>
      <w:bookmarkEnd w:id="576"/>
      <w:bookmarkEnd w:id="577"/>
      <w:bookmarkEnd w:id="578"/>
      <w:bookmarkEnd w:id="579"/>
      <w:bookmarkEnd w:id="580"/>
      <w:bookmarkEnd w:id="581"/>
      <w:bookmarkEnd w:id="582"/>
      <w:bookmarkEnd w:id="583"/>
    </w:p>
    <w:p w14:paraId="2CC04E8E" w14:textId="77777777" w:rsidR="00F36682" w:rsidRPr="00052626" w:rsidRDefault="00F36682" w:rsidP="00F36682">
      <w:pPr>
        <w:pStyle w:val="Guidance"/>
      </w:pPr>
      <w:r w:rsidRPr="00052626">
        <w:t>And so on if there are more enumerations to define.</w:t>
      </w:r>
    </w:p>
    <w:p w14:paraId="68925614" w14:textId="77777777" w:rsidR="00F36682" w:rsidRPr="00052626" w:rsidRDefault="00F36682" w:rsidP="00514EC5">
      <w:pPr>
        <w:pStyle w:val="Heading4"/>
        <w:rPr>
          <w:lang w:eastAsia="zh-CN"/>
        </w:rPr>
      </w:pPr>
      <w:bookmarkStart w:id="584" w:name="_Toc510696643"/>
      <w:bookmarkStart w:id="585" w:name="_Toc35971438"/>
      <w:bookmarkStart w:id="586" w:name="_Toc67903554"/>
      <w:bookmarkStart w:id="587" w:name="_Toc76042766"/>
      <w:bookmarkStart w:id="588" w:name="_Toc81558592"/>
      <w:bookmarkStart w:id="589" w:name="_Toc85877045"/>
      <w:bookmarkStart w:id="590" w:name="_Toc88681497"/>
      <w:bookmarkStart w:id="591" w:name="_Toc89678184"/>
      <w:bookmarkStart w:id="592" w:name="_Toc94607321"/>
      <w:r w:rsidRPr="00052626">
        <w:t>6.1.6.4</w:t>
      </w:r>
      <w:r w:rsidRPr="00052626">
        <w:tab/>
      </w:r>
      <w:r w:rsidRPr="00052626">
        <w:rPr>
          <w:lang w:eastAsia="zh-CN"/>
        </w:rPr>
        <w:t>Data types describing alternative data types or combinations of data types</w:t>
      </w:r>
      <w:bookmarkEnd w:id="584"/>
      <w:bookmarkEnd w:id="585"/>
      <w:bookmarkEnd w:id="586"/>
      <w:bookmarkEnd w:id="587"/>
      <w:bookmarkEnd w:id="588"/>
      <w:bookmarkEnd w:id="589"/>
      <w:bookmarkEnd w:id="590"/>
      <w:bookmarkEnd w:id="591"/>
      <w:bookmarkEnd w:id="592"/>
    </w:p>
    <w:p w14:paraId="50FD3BD2" w14:textId="77777777" w:rsidR="00F36682" w:rsidRPr="00052626" w:rsidRDefault="00F36682" w:rsidP="00F36682">
      <w:r w:rsidRPr="00052626">
        <w:rPr>
          <w:lang w:eastAsia="zh-CN"/>
        </w:rPr>
        <w:t>None.</w:t>
      </w:r>
    </w:p>
    <w:p w14:paraId="1DECB91D" w14:textId="77777777" w:rsidR="00F36682" w:rsidRPr="00052626" w:rsidRDefault="00F36682" w:rsidP="00514EC5">
      <w:pPr>
        <w:pStyle w:val="Heading4"/>
      </w:pPr>
      <w:bookmarkStart w:id="593" w:name="_Toc510696646"/>
      <w:bookmarkStart w:id="594" w:name="_Toc35971441"/>
      <w:bookmarkStart w:id="595" w:name="_Toc67903557"/>
      <w:bookmarkStart w:id="596" w:name="_Toc76042769"/>
      <w:bookmarkStart w:id="597" w:name="_Toc81558593"/>
      <w:bookmarkStart w:id="598" w:name="_Toc85877046"/>
      <w:bookmarkStart w:id="599" w:name="_Toc88681498"/>
      <w:bookmarkStart w:id="600" w:name="_Toc89678185"/>
      <w:bookmarkStart w:id="601" w:name="_Toc94607322"/>
      <w:r w:rsidRPr="00052626">
        <w:t>6.1.6.5</w:t>
      </w:r>
      <w:r w:rsidRPr="00052626">
        <w:tab/>
        <w:t>Binary data</w:t>
      </w:r>
      <w:bookmarkEnd w:id="593"/>
      <w:bookmarkEnd w:id="594"/>
      <w:bookmarkEnd w:id="595"/>
      <w:bookmarkEnd w:id="596"/>
      <w:bookmarkEnd w:id="597"/>
      <w:bookmarkEnd w:id="598"/>
      <w:bookmarkEnd w:id="599"/>
      <w:bookmarkEnd w:id="600"/>
      <w:bookmarkEnd w:id="601"/>
    </w:p>
    <w:p w14:paraId="1D864E80" w14:textId="77777777" w:rsidR="00F36682" w:rsidRPr="00052626" w:rsidRDefault="00F36682" w:rsidP="00F36682">
      <w:r w:rsidRPr="00052626">
        <w:t>None.</w:t>
      </w:r>
    </w:p>
    <w:p w14:paraId="6332D187" w14:textId="77777777" w:rsidR="004D07EB" w:rsidRPr="00052626" w:rsidRDefault="004D07EB" w:rsidP="00514EC5">
      <w:pPr>
        <w:pStyle w:val="Heading3"/>
      </w:pPr>
      <w:bookmarkStart w:id="602" w:name="_Toc85877047"/>
      <w:bookmarkStart w:id="603" w:name="_Toc88681499"/>
      <w:bookmarkStart w:id="604" w:name="_Toc89678186"/>
      <w:bookmarkStart w:id="605" w:name="_Toc94607323"/>
      <w:r w:rsidRPr="00052626">
        <w:lastRenderedPageBreak/>
        <w:t>6.1.7</w:t>
      </w:r>
      <w:r w:rsidRPr="00052626">
        <w:tab/>
        <w:t>Error Handling</w:t>
      </w:r>
      <w:bookmarkEnd w:id="478"/>
      <w:bookmarkEnd w:id="479"/>
      <w:bookmarkEnd w:id="480"/>
      <w:bookmarkEnd w:id="481"/>
      <w:bookmarkEnd w:id="482"/>
      <w:bookmarkEnd w:id="602"/>
      <w:bookmarkEnd w:id="603"/>
      <w:bookmarkEnd w:id="604"/>
      <w:bookmarkEnd w:id="605"/>
    </w:p>
    <w:p w14:paraId="2F9D0DDF" w14:textId="5C495607" w:rsidR="004D07EB" w:rsidRPr="00052626" w:rsidRDefault="004D07EB" w:rsidP="004D07EB">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6.1.3. and 6.1.4.</w:t>
      </w:r>
    </w:p>
    <w:p w14:paraId="3729F815" w14:textId="77777777" w:rsidR="004D07EB" w:rsidRPr="00052626" w:rsidRDefault="004D07EB" w:rsidP="00514EC5">
      <w:pPr>
        <w:pStyle w:val="Heading4"/>
      </w:pPr>
      <w:bookmarkStart w:id="606" w:name="_Toc35971444"/>
      <w:bookmarkStart w:id="607" w:name="_Toc67903561"/>
      <w:bookmarkStart w:id="608" w:name="_Toc76042773"/>
      <w:bookmarkStart w:id="609" w:name="_Toc81558595"/>
      <w:bookmarkStart w:id="610" w:name="_Toc85877048"/>
      <w:bookmarkStart w:id="611" w:name="_Toc88681500"/>
      <w:bookmarkStart w:id="612" w:name="_Toc89678187"/>
      <w:bookmarkStart w:id="613" w:name="_Toc94607324"/>
      <w:r w:rsidRPr="00052626">
        <w:t>6.1.7.1</w:t>
      </w:r>
      <w:r w:rsidRPr="00052626">
        <w:tab/>
        <w:t>General</w:t>
      </w:r>
      <w:bookmarkEnd w:id="606"/>
      <w:bookmarkEnd w:id="607"/>
      <w:bookmarkEnd w:id="608"/>
      <w:bookmarkEnd w:id="609"/>
      <w:bookmarkEnd w:id="610"/>
      <w:bookmarkEnd w:id="611"/>
      <w:bookmarkEnd w:id="612"/>
      <w:bookmarkEnd w:id="613"/>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14EC5">
      <w:pPr>
        <w:pStyle w:val="Heading4"/>
      </w:pPr>
      <w:bookmarkStart w:id="614" w:name="_Toc35971445"/>
      <w:bookmarkStart w:id="615" w:name="_Toc67903562"/>
      <w:bookmarkStart w:id="616" w:name="_Toc76042774"/>
      <w:bookmarkStart w:id="617" w:name="_Toc81558596"/>
      <w:bookmarkStart w:id="618" w:name="_Toc85877049"/>
      <w:bookmarkStart w:id="619" w:name="_Toc88681501"/>
      <w:bookmarkStart w:id="620" w:name="_Toc89678188"/>
      <w:bookmarkStart w:id="621" w:name="_Toc94607325"/>
      <w:r w:rsidRPr="00052626">
        <w:t>6.1.7.2</w:t>
      </w:r>
      <w:r w:rsidRPr="00052626">
        <w:tab/>
        <w:t>Protocol Errors</w:t>
      </w:r>
      <w:bookmarkEnd w:id="614"/>
      <w:bookmarkEnd w:id="615"/>
      <w:bookmarkEnd w:id="616"/>
      <w:bookmarkEnd w:id="617"/>
      <w:bookmarkEnd w:id="618"/>
      <w:bookmarkEnd w:id="619"/>
      <w:bookmarkEnd w:id="620"/>
      <w:bookmarkEnd w:id="621"/>
    </w:p>
    <w:p w14:paraId="289E7C43" w14:textId="763850CF" w:rsidR="004D07EB" w:rsidRPr="00052626" w:rsidRDefault="004D07EB" w:rsidP="004D07EB">
      <w:r w:rsidRPr="00052626">
        <w:t>No specific procedures for the Nmbsmf_TMGI service are specified.</w:t>
      </w:r>
    </w:p>
    <w:p w14:paraId="6311F007" w14:textId="77777777" w:rsidR="004D07EB" w:rsidRPr="00052626" w:rsidRDefault="004D07EB" w:rsidP="004D07EB">
      <w:pPr>
        <w:pStyle w:val="Guidance"/>
      </w:pPr>
      <w:r w:rsidRPr="00052626">
        <w:t>Or add specific information for the API if applicable.</w:t>
      </w:r>
    </w:p>
    <w:p w14:paraId="423226A4" w14:textId="77777777" w:rsidR="004D07EB" w:rsidRPr="00052626" w:rsidRDefault="004D07EB" w:rsidP="00514EC5">
      <w:pPr>
        <w:pStyle w:val="Heading4"/>
      </w:pPr>
      <w:bookmarkStart w:id="622" w:name="_Toc35971446"/>
      <w:bookmarkStart w:id="623" w:name="_Toc67903563"/>
      <w:bookmarkStart w:id="624" w:name="_Toc76042775"/>
      <w:bookmarkStart w:id="625" w:name="_Toc81558597"/>
      <w:bookmarkStart w:id="626" w:name="_Toc85877050"/>
      <w:bookmarkStart w:id="627" w:name="_Toc88681502"/>
      <w:bookmarkStart w:id="628" w:name="_Toc89678189"/>
      <w:bookmarkStart w:id="629" w:name="_Toc94607326"/>
      <w:r w:rsidRPr="00052626">
        <w:t>6.1.7.3</w:t>
      </w:r>
      <w:r w:rsidRPr="00052626">
        <w:tab/>
        <w:t>Application Errors</w:t>
      </w:r>
      <w:bookmarkEnd w:id="622"/>
      <w:bookmarkEnd w:id="623"/>
      <w:bookmarkEnd w:id="624"/>
      <w:bookmarkEnd w:id="625"/>
      <w:bookmarkEnd w:id="626"/>
      <w:bookmarkEnd w:id="627"/>
      <w:bookmarkEnd w:id="628"/>
      <w:bookmarkEnd w:id="629"/>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514EC5">
      <w:pPr>
        <w:pStyle w:val="Heading3"/>
        <w:rPr>
          <w:lang w:eastAsia="zh-CN"/>
        </w:rPr>
      </w:pPr>
      <w:bookmarkStart w:id="630" w:name="_Toc67903564"/>
      <w:bookmarkStart w:id="631" w:name="_Toc76042776"/>
      <w:bookmarkStart w:id="632" w:name="_Toc81558598"/>
      <w:bookmarkStart w:id="633" w:name="_Toc85877051"/>
      <w:bookmarkStart w:id="634" w:name="_Toc88681503"/>
      <w:bookmarkStart w:id="635" w:name="_Toc89678190"/>
      <w:bookmarkStart w:id="636" w:name="_Toc532994477"/>
      <w:bookmarkStart w:id="637" w:name="_Toc35971448"/>
      <w:bookmarkStart w:id="638" w:name="_Toc67903565"/>
      <w:bookmarkStart w:id="639" w:name="_Toc510696649"/>
      <w:bookmarkStart w:id="640" w:name="_Toc94607327"/>
      <w:bookmarkEnd w:id="483"/>
      <w:bookmarkEnd w:id="484"/>
      <w:bookmarkEnd w:id="485"/>
      <w:bookmarkEnd w:id="486"/>
      <w:bookmarkEnd w:id="487"/>
      <w:bookmarkEnd w:id="488"/>
      <w:bookmarkEnd w:id="489"/>
      <w:bookmarkEnd w:id="490"/>
      <w:bookmarkEnd w:id="491"/>
      <w:bookmarkEnd w:id="492"/>
      <w:r w:rsidRPr="00052626">
        <w:t>6.1.8</w:t>
      </w:r>
      <w:r w:rsidRPr="00052626">
        <w:rPr>
          <w:lang w:eastAsia="zh-CN"/>
        </w:rPr>
        <w:tab/>
        <w:t>Feature negotiation</w:t>
      </w:r>
      <w:bookmarkEnd w:id="630"/>
      <w:bookmarkEnd w:id="631"/>
      <w:bookmarkEnd w:id="632"/>
      <w:bookmarkEnd w:id="633"/>
      <w:bookmarkEnd w:id="634"/>
      <w:bookmarkEnd w:id="635"/>
      <w:bookmarkEnd w:id="640"/>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5917570A" w14:textId="77777777" w:rsidR="004D07EB" w:rsidRPr="00052626" w:rsidRDefault="004D07EB" w:rsidP="004D07EB">
      <w:pPr>
        <w:pStyle w:val="Guidance"/>
      </w:pPr>
      <w:r w:rsidRPr="00052626">
        <w:t>The feature number is a unique integer number within the API designating the feature. The first feature obtains the number 1, and subsequent features obtain the next numbers (2,3 …).</w:t>
      </w:r>
    </w:p>
    <w:p w14:paraId="6F731151" w14:textId="77777777" w:rsidR="004D07EB" w:rsidRPr="00052626" w:rsidRDefault="004D07EB" w:rsidP="004D07EB">
      <w:pPr>
        <w:pStyle w:val="Guidance"/>
      </w:pPr>
      <w:r w:rsidRPr="00052626">
        <w:t>The feature name is unique name within the API used to designate the feature e.g. in "Applicability" columns of various tables within the API definition.</w:t>
      </w:r>
    </w:p>
    <w:p w14:paraId="2C6C45D7" w14:textId="77777777" w:rsidR="004D07EB" w:rsidRPr="00052626" w:rsidRDefault="004D07EB" w:rsidP="004D07EB">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052626" w:rsidRDefault="004D07EB" w:rsidP="00514EC5">
      <w:pPr>
        <w:pStyle w:val="Heading3"/>
      </w:pPr>
      <w:bookmarkStart w:id="641" w:name="_Toc76042777"/>
      <w:bookmarkStart w:id="642" w:name="_Toc81558599"/>
      <w:bookmarkStart w:id="643" w:name="_Toc85877052"/>
      <w:bookmarkStart w:id="644" w:name="_Toc88681504"/>
      <w:bookmarkStart w:id="645" w:name="_Toc89678191"/>
      <w:bookmarkStart w:id="646" w:name="_Toc56434418"/>
      <w:bookmarkStart w:id="647" w:name="_Toc67687998"/>
      <w:bookmarkStart w:id="648" w:name="_Toc94607328"/>
      <w:bookmarkEnd w:id="636"/>
      <w:bookmarkEnd w:id="637"/>
      <w:bookmarkEnd w:id="638"/>
      <w:r w:rsidRPr="00052626">
        <w:t>6.1.9</w:t>
      </w:r>
      <w:r w:rsidRPr="00052626">
        <w:tab/>
        <w:t>Security</w:t>
      </w:r>
      <w:bookmarkEnd w:id="641"/>
      <w:bookmarkEnd w:id="642"/>
      <w:bookmarkEnd w:id="643"/>
      <w:bookmarkEnd w:id="644"/>
      <w:bookmarkEnd w:id="645"/>
      <w:bookmarkEnd w:id="648"/>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lastRenderedPageBreak/>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514EC5">
      <w:pPr>
        <w:pStyle w:val="Heading3"/>
      </w:pPr>
      <w:bookmarkStart w:id="649" w:name="_Toc81558600"/>
      <w:bookmarkStart w:id="650" w:name="_Toc85877053"/>
      <w:bookmarkStart w:id="651" w:name="_Toc88681505"/>
      <w:bookmarkStart w:id="652" w:name="_Toc89678192"/>
      <w:bookmarkStart w:id="653" w:name="_Toc94607329"/>
      <w:r w:rsidRPr="00052626">
        <w:t>6.1.10</w:t>
      </w:r>
      <w:r w:rsidRPr="00052626">
        <w:tab/>
        <w:t>HTTP redirection</w:t>
      </w:r>
      <w:bookmarkEnd w:id="646"/>
      <w:bookmarkEnd w:id="647"/>
      <w:bookmarkEnd w:id="649"/>
      <w:bookmarkEnd w:id="650"/>
      <w:bookmarkEnd w:id="651"/>
      <w:bookmarkEnd w:id="652"/>
      <w:bookmarkEnd w:id="653"/>
    </w:p>
    <w:p w14:paraId="0801D55E" w14:textId="1E6E0DD5" w:rsidR="00E23310" w:rsidRPr="00052626" w:rsidRDefault="00E23310" w:rsidP="00E23310">
      <w:pPr>
        <w:pStyle w:val="Guidance"/>
      </w:pPr>
      <w:r w:rsidRPr="00052626">
        <w:t>This clause will include</w:t>
      </w:r>
      <w:r w:rsidR="00FF1E83" w:rsidRPr="00052626">
        <w:t xml:space="preserve"> HTTP redirection related matters, if</w:t>
      </w:r>
      <w:r w:rsidR="00C6137D" w:rsidRPr="00052626">
        <w:t xml:space="preserve"> MB-SMF s</w:t>
      </w:r>
      <w:r w:rsidR="003C7C68" w:rsidRPr="00052626">
        <w:t xml:space="preserve">et is defined. In such case, an </w:t>
      </w:r>
      <w:r w:rsidR="00C6137D" w:rsidRPr="00052626">
        <w:t>HTTP request may be redirected to a different</w:t>
      </w:r>
      <w:r w:rsidR="008865DA" w:rsidRPr="00052626">
        <w:t xml:space="preserve"> </w:t>
      </w:r>
      <w:r w:rsidR="00C6137D" w:rsidRPr="00052626">
        <w:t>MB- SMF service instance, within the same MB-SMF or to a different MB-SMF in an MB-SMF set</w:t>
      </w:r>
      <w:r w:rsidRPr="00052626">
        <w:t>.</w:t>
      </w:r>
    </w:p>
    <w:p w14:paraId="4EF53D3E" w14:textId="69D0B4D5" w:rsidR="008A6D4A" w:rsidRPr="00052626" w:rsidRDefault="008A6D4A" w:rsidP="00514EC5">
      <w:pPr>
        <w:pStyle w:val="Heading2"/>
      </w:pPr>
      <w:bookmarkStart w:id="654" w:name="_Toc35971449"/>
      <w:bookmarkStart w:id="655" w:name="_Toc67903566"/>
      <w:bookmarkStart w:id="656" w:name="_Toc81558601"/>
      <w:bookmarkStart w:id="657" w:name="_Toc85877054"/>
      <w:bookmarkStart w:id="658" w:name="_Toc88681506"/>
      <w:bookmarkStart w:id="659" w:name="_Toc89678193"/>
      <w:bookmarkStart w:id="660" w:name="_Toc94607330"/>
      <w:r w:rsidRPr="00052626">
        <w:t>6.2</w:t>
      </w:r>
      <w:r w:rsidRPr="00052626">
        <w:tab/>
      </w:r>
      <w:r w:rsidR="001D2DBF" w:rsidRPr="00052626">
        <w:t xml:space="preserve">Nmbsmf_MBSSession </w:t>
      </w:r>
      <w:r w:rsidRPr="00052626">
        <w:t>Service API</w:t>
      </w:r>
      <w:bookmarkEnd w:id="639"/>
      <w:bookmarkEnd w:id="654"/>
      <w:bookmarkEnd w:id="655"/>
      <w:bookmarkEnd w:id="656"/>
      <w:bookmarkEnd w:id="657"/>
      <w:bookmarkEnd w:id="658"/>
      <w:bookmarkEnd w:id="659"/>
      <w:bookmarkEnd w:id="660"/>
    </w:p>
    <w:p w14:paraId="39E1EB15" w14:textId="664B8AFD" w:rsidR="00170139" w:rsidRPr="00052626" w:rsidRDefault="00170139" w:rsidP="00514EC5">
      <w:pPr>
        <w:pStyle w:val="Heading3"/>
      </w:pPr>
      <w:bookmarkStart w:id="661" w:name="_Toc81558602"/>
      <w:bookmarkStart w:id="662" w:name="_Toc85877055"/>
      <w:bookmarkStart w:id="663" w:name="_Toc88681507"/>
      <w:bookmarkStart w:id="664" w:name="_Toc89678194"/>
      <w:bookmarkStart w:id="665" w:name="_Toc94607331"/>
      <w:r w:rsidRPr="00052626">
        <w:t>6.2.1</w:t>
      </w:r>
      <w:r w:rsidRPr="00052626">
        <w:tab/>
        <w:t>Introduction</w:t>
      </w:r>
      <w:bookmarkEnd w:id="661"/>
      <w:bookmarkEnd w:id="662"/>
      <w:bookmarkEnd w:id="663"/>
      <w:bookmarkEnd w:id="664"/>
      <w:bookmarkEnd w:id="665"/>
    </w:p>
    <w:p w14:paraId="2B046669" w14:textId="77777777" w:rsidR="00170139" w:rsidRPr="00052626" w:rsidRDefault="00170139" w:rsidP="00170139">
      <w:pPr>
        <w:pStyle w:val="Guidance"/>
      </w:pPr>
      <w:r w:rsidRPr="00052626">
        <w:t>This clause specifies the API Name and Version.</w:t>
      </w:r>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14EC5">
      <w:pPr>
        <w:pStyle w:val="Heading3"/>
      </w:pPr>
      <w:bookmarkStart w:id="666" w:name="_Toc81558603"/>
      <w:bookmarkStart w:id="667" w:name="_Toc85877056"/>
      <w:bookmarkStart w:id="668" w:name="_Toc88681508"/>
      <w:bookmarkStart w:id="669" w:name="_Toc89678195"/>
      <w:bookmarkStart w:id="670" w:name="_Toc94607332"/>
      <w:r w:rsidRPr="00052626">
        <w:t>6.2.2</w:t>
      </w:r>
      <w:r w:rsidRPr="00052626">
        <w:tab/>
        <w:t>Usage of HTTP</w:t>
      </w:r>
      <w:bookmarkEnd w:id="666"/>
      <w:bookmarkEnd w:id="667"/>
      <w:bookmarkEnd w:id="668"/>
      <w:bookmarkEnd w:id="669"/>
      <w:bookmarkEnd w:id="670"/>
    </w:p>
    <w:p w14:paraId="2C50135C" w14:textId="2DCDC933" w:rsidR="00170139" w:rsidRPr="00052626" w:rsidRDefault="00170139" w:rsidP="00514EC5">
      <w:pPr>
        <w:pStyle w:val="Heading4"/>
      </w:pPr>
      <w:bookmarkStart w:id="671" w:name="_Toc81558604"/>
      <w:bookmarkStart w:id="672" w:name="_Toc85877057"/>
      <w:bookmarkStart w:id="673" w:name="_Toc88681509"/>
      <w:bookmarkStart w:id="674" w:name="_Toc89678196"/>
      <w:bookmarkStart w:id="675" w:name="_Toc94607333"/>
      <w:r w:rsidRPr="00052626">
        <w:t>6.2.2.1</w:t>
      </w:r>
      <w:r w:rsidRPr="00052626">
        <w:tab/>
        <w:t>General</w:t>
      </w:r>
      <w:bookmarkEnd w:id="671"/>
      <w:bookmarkEnd w:id="672"/>
      <w:bookmarkEnd w:id="673"/>
      <w:bookmarkEnd w:id="674"/>
      <w:bookmarkEnd w:id="675"/>
    </w:p>
    <w:p w14:paraId="17037FA0" w14:textId="20A89EB0" w:rsidR="00170139" w:rsidRPr="00052626" w:rsidRDefault="00170139" w:rsidP="00170139">
      <w:pPr>
        <w:pStyle w:val="Guidance"/>
      </w:pPr>
      <w:r w:rsidRPr="00052626">
        <w:t xml:space="preserve">This clause will include a reference to </w:t>
      </w:r>
      <w:r w:rsidR="00736ABD" w:rsidRPr="00052626">
        <w:t>TS 2</w:t>
      </w:r>
      <w:r w:rsidRPr="00052626">
        <w:t>9.500 for the description of the Transport and HTTP/2.0 protocol requirements and for the security requirements.</w:t>
      </w:r>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514EC5">
      <w:pPr>
        <w:pStyle w:val="Heading4"/>
      </w:pPr>
      <w:bookmarkStart w:id="676" w:name="_Toc81558605"/>
      <w:bookmarkStart w:id="677" w:name="_Toc85877058"/>
      <w:bookmarkStart w:id="678" w:name="_Toc88681510"/>
      <w:bookmarkStart w:id="679" w:name="_Toc89678197"/>
      <w:bookmarkStart w:id="680" w:name="_Toc94607334"/>
      <w:r w:rsidRPr="00052626">
        <w:t>6.2.2.2</w:t>
      </w:r>
      <w:r w:rsidRPr="00052626">
        <w:tab/>
        <w:t>HTTP standard headers</w:t>
      </w:r>
      <w:bookmarkEnd w:id="676"/>
      <w:bookmarkEnd w:id="677"/>
      <w:bookmarkEnd w:id="678"/>
      <w:bookmarkEnd w:id="679"/>
      <w:bookmarkEnd w:id="680"/>
    </w:p>
    <w:p w14:paraId="07437636" w14:textId="44BEFD36" w:rsidR="00170139" w:rsidRPr="00052626" w:rsidRDefault="00170139" w:rsidP="00514EC5">
      <w:pPr>
        <w:pStyle w:val="Heading5"/>
        <w:rPr>
          <w:lang w:eastAsia="zh-CN"/>
        </w:rPr>
      </w:pPr>
      <w:bookmarkStart w:id="681" w:name="_Toc81558606"/>
      <w:bookmarkStart w:id="682" w:name="_Toc85877059"/>
      <w:bookmarkStart w:id="683" w:name="_Toc88681511"/>
      <w:bookmarkStart w:id="684" w:name="_Toc89678198"/>
      <w:bookmarkStart w:id="685" w:name="_Toc94607335"/>
      <w:r w:rsidRPr="00052626">
        <w:t>6.2.2.2.1</w:t>
      </w:r>
      <w:r w:rsidRPr="00052626">
        <w:rPr>
          <w:lang w:eastAsia="zh-CN"/>
        </w:rPr>
        <w:tab/>
        <w:t>General</w:t>
      </w:r>
      <w:bookmarkEnd w:id="681"/>
      <w:bookmarkEnd w:id="682"/>
      <w:bookmarkEnd w:id="683"/>
      <w:bookmarkEnd w:id="684"/>
      <w:bookmarkEnd w:id="685"/>
    </w:p>
    <w:p w14:paraId="421AB30F" w14:textId="77777777" w:rsidR="00170139" w:rsidRPr="00052626" w:rsidRDefault="00170139" w:rsidP="00170139">
      <w:r w:rsidRPr="00052626">
        <w:t>See clause 5.2.2 of 3GPP TS 29.500 [4] for the usage of HTTP standard headers.</w:t>
      </w:r>
    </w:p>
    <w:p w14:paraId="15541E31" w14:textId="77777777" w:rsidR="00170139" w:rsidRPr="00052626" w:rsidRDefault="00170139" w:rsidP="00170139">
      <w:pPr>
        <w:pStyle w:val="Guidance"/>
      </w:pPr>
      <w:r w:rsidRPr="00052626">
        <w:t>Add specific information for the API if applicable.</w:t>
      </w:r>
    </w:p>
    <w:p w14:paraId="57170C2D" w14:textId="49EA5B70" w:rsidR="00170139" w:rsidRPr="00052626" w:rsidRDefault="00170139" w:rsidP="00514EC5">
      <w:pPr>
        <w:pStyle w:val="Heading5"/>
      </w:pPr>
      <w:bookmarkStart w:id="686" w:name="_Toc81558607"/>
      <w:bookmarkStart w:id="687" w:name="_Toc85877060"/>
      <w:bookmarkStart w:id="688" w:name="_Toc88681512"/>
      <w:bookmarkStart w:id="689" w:name="_Toc89678199"/>
      <w:bookmarkStart w:id="690" w:name="_Toc94607336"/>
      <w:r w:rsidRPr="00052626">
        <w:lastRenderedPageBreak/>
        <w:t>6.2.2.2.2</w:t>
      </w:r>
      <w:r w:rsidRPr="00052626">
        <w:tab/>
        <w:t>Content type</w:t>
      </w:r>
      <w:bookmarkEnd w:id="686"/>
      <w:bookmarkEnd w:id="687"/>
      <w:bookmarkEnd w:id="688"/>
      <w:bookmarkEnd w:id="689"/>
      <w:bookmarkEnd w:id="690"/>
    </w:p>
    <w:p w14:paraId="2A3AF40A" w14:textId="77777777" w:rsidR="00170139" w:rsidRPr="00052626" w:rsidRDefault="00170139" w:rsidP="00170139">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Pr="00052626" w:rsidRDefault="00170139" w:rsidP="00170139">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7A8E2C8" w14:textId="77777777" w:rsidR="00170139" w:rsidRPr="00052626" w:rsidRDefault="00170139" w:rsidP="00170139">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3510E022" w14:textId="4C32EFF5" w:rsidR="00170139" w:rsidRPr="00052626" w:rsidRDefault="00170139" w:rsidP="00514EC5">
      <w:pPr>
        <w:pStyle w:val="Heading4"/>
      </w:pPr>
      <w:bookmarkStart w:id="691" w:name="_Toc81558608"/>
      <w:bookmarkStart w:id="692" w:name="_Toc85877061"/>
      <w:bookmarkStart w:id="693" w:name="_Toc88681513"/>
      <w:bookmarkStart w:id="694" w:name="_Toc89678200"/>
      <w:bookmarkStart w:id="695" w:name="_Toc94607337"/>
      <w:r w:rsidRPr="00052626">
        <w:t>6.2.2.3</w:t>
      </w:r>
      <w:r w:rsidRPr="00052626">
        <w:tab/>
        <w:t>HTTP custom headers</w:t>
      </w:r>
      <w:bookmarkEnd w:id="691"/>
      <w:bookmarkEnd w:id="692"/>
      <w:bookmarkEnd w:id="693"/>
      <w:bookmarkEnd w:id="694"/>
      <w:bookmarkEnd w:id="695"/>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5916BFA1" w14:textId="77777777" w:rsidR="00170139" w:rsidRPr="00052626" w:rsidRDefault="00170139" w:rsidP="00170139">
      <w:pPr>
        <w:pStyle w:val="Guidance"/>
      </w:pPr>
      <w:r w:rsidRPr="00052626">
        <w:t>Add specific information for the API if applicable.</w:t>
      </w:r>
    </w:p>
    <w:p w14:paraId="6E6415A0" w14:textId="77777777" w:rsidR="00A7066E" w:rsidRPr="00052626" w:rsidRDefault="00A7066E" w:rsidP="00514EC5">
      <w:pPr>
        <w:pStyle w:val="Heading3"/>
      </w:pPr>
      <w:bookmarkStart w:id="696" w:name="_Toc81558609"/>
      <w:bookmarkStart w:id="697" w:name="_Toc85877062"/>
      <w:bookmarkStart w:id="698" w:name="_Toc88681514"/>
      <w:bookmarkStart w:id="699" w:name="_Toc89678201"/>
      <w:bookmarkStart w:id="700" w:name="_Toc94607338"/>
      <w:r w:rsidRPr="00052626">
        <w:t>6.2.3</w:t>
      </w:r>
      <w:r w:rsidRPr="00052626">
        <w:tab/>
        <w:t>Resources</w:t>
      </w:r>
      <w:bookmarkEnd w:id="696"/>
      <w:bookmarkEnd w:id="697"/>
      <w:bookmarkEnd w:id="698"/>
      <w:bookmarkEnd w:id="699"/>
      <w:bookmarkEnd w:id="700"/>
    </w:p>
    <w:p w14:paraId="109E91D1" w14:textId="77777777" w:rsidR="00A7066E" w:rsidRPr="00052626" w:rsidRDefault="00A7066E" w:rsidP="00514EC5">
      <w:pPr>
        <w:pStyle w:val="Heading4"/>
      </w:pPr>
      <w:bookmarkStart w:id="701" w:name="_Toc81558610"/>
      <w:bookmarkStart w:id="702" w:name="_Toc85877063"/>
      <w:bookmarkStart w:id="703" w:name="_Toc88681515"/>
      <w:bookmarkStart w:id="704" w:name="_Toc89678202"/>
      <w:bookmarkStart w:id="705" w:name="_Toc94607339"/>
      <w:r w:rsidRPr="00052626">
        <w:t>6.2.3.1</w:t>
      </w:r>
      <w:r w:rsidRPr="00052626">
        <w:tab/>
        <w:t>Overview</w:t>
      </w:r>
      <w:bookmarkEnd w:id="701"/>
      <w:bookmarkEnd w:id="702"/>
      <w:bookmarkEnd w:id="703"/>
      <w:bookmarkEnd w:id="704"/>
      <w:bookmarkEnd w:id="7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14EC5" w:rsidRDefault="00A7066E" w:rsidP="00514EC5">
      <w:pPr>
        <w:pStyle w:val="TAH"/>
      </w:pPr>
    </w:p>
    <w:p w14:paraId="66001A7D" w14:textId="77777777" w:rsidR="00A7066E" w:rsidRPr="00052626" w:rsidRDefault="00A7066E" w:rsidP="00E71E75">
      <w:pPr>
        <w:pStyle w:val="TH"/>
      </w:pPr>
      <w:r w:rsidRPr="00052626">
        <w:object w:dxaOrig="7561" w:dyaOrig="9941" w14:anchorId="22B0A985">
          <v:shape id="_x0000_i1043" type="#_x0000_t75" style="width:271.95pt;height:5in" o:ole="">
            <v:imagedata r:id="rId44" o:title=""/>
          </v:shape>
          <o:OLEObject Type="Embed" ProgID="Visio.Drawing.11" ShapeID="_x0000_i1043" DrawAspect="Content" ObjectID="_1705220080"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14EC5">
      <w:pPr>
        <w:pStyle w:val="Heading4"/>
      </w:pPr>
      <w:bookmarkStart w:id="706" w:name="_Toc81558611"/>
      <w:bookmarkStart w:id="707" w:name="_Toc85877064"/>
      <w:bookmarkStart w:id="708" w:name="_Toc88681516"/>
      <w:bookmarkStart w:id="709" w:name="_Toc89678203"/>
      <w:bookmarkStart w:id="710" w:name="_Toc94607340"/>
      <w:r w:rsidRPr="00052626">
        <w:t>6.2.3.2</w:t>
      </w:r>
      <w:r w:rsidRPr="00052626">
        <w:tab/>
        <w:t>Resource: MBS sessions collection</w:t>
      </w:r>
      <w:bookmarkEnd w:id="706"/>
      <w:bookmarkEnd w:id="707"/>
      <w:bookmarkEnd w:id="708"/>
      <w:r w:rsidR="00F33E9B" w:rsidRPr="00052626">
        <w:t xml:space="preserve"> (Collection)</w:t>
      </w:r>
      <w:bookmarkEnd w:id="709"/>
      <w:bookmarkEnd w:id="710"/>
    </w:p>
    <w:p w14:paraId="7832AC84" w14:textId="77777777" w:rsidR="00C9761A" w:rsidRPr="00052626" w:rsidRDefault="00C9761A" w:rsidP="00514EC5">
      <w:pPr>
        <w:pStyle w:val="Heading5"/>
      </w:pPr>
      <w:bookmarkStart w:id="711" w:name="_Toc81558612"/>
      <w:bookmarkStart w:id="712" w:name="_Toc85877065"/>
      <w:bookmarkStart w:id="713" w:name="_Toc88681517"/>
      <w:bookmarkStart w:id="714" w:name="_Toc89678204"/>
      <w:bookmarkStart w:id="715" w:name="_Toc94607341"/>
      <w:r w:rsidRPr="00052626">
        <w:t>6.2.3.2.1</w:t>
      </w:r>
      <w:r w:rsidRPr="00052626">
        <w:tab/>
        <w:t>Description</w:t>
      </w:r>
      <w:bookmarkEnd w:id="711"/>
      <w:bookmarkEnd w:id="712"/>
      <w:bookmarkEnd w:id="713"/>
      <w:bookmarkEnd w:id="714"/>
      <w:bookmarkEnd w:id="715"/>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14EC5">
      <w:pPr>
        <w:pStyle w:val="Heading5"/>
      </w:pPr>
      <w:bookmarkStart w:id="716" w:name="_Toc81558613"/>
      <w:bookmarkStart w:id="717" w:name="_Toc85877066"/>
      <w:bookmarkStart w:id="718" w:name="_Toc88681518"/>
      <w:bookmarkStart w:id="719" w:name="_Toc89678205"/>
      <w:bookmarkStart w:id="720" w:name="_Toc94607342"/>
      <w:r w:rsidRPr="00052626">
        <w:t>6.2.3.2.2</w:t>
      </w:r>
      <w:r w:rsidRPr="00052626">
        <w:tab/>
        <w:t>Resource Definition</w:t>
      </w:r>
      <w:bookmarkEnd w:id="716"/>
      <w:bookmarkEnd w:id="717"/>
      <w:bookmarkEnd w:id="718"/>
      <w:bookmarkEnd w:id="719"/>
      <w:bookmarkEnd w:id="720"/>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14EC5">
      <w:pPr>
        <w:rPr>
          <w:rFonts w:ascii="Arial" w:hAnsi="Arial" w:cs="Arial"/>
        </w:rPr>
      </w:pPr>
      <w:r w:rsidRPr="00514EC5">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514EC5">
      <w:pPr>
        <w:pStyle w:val="Heading5"/>
      </w:pPr>
      <w:bookmarkStart w:id="721" w:name="_Toc81558614"/>
      <w:bookmarkStart w:id="722" w:name="_Toc85877067"/>
      <w:bookmarkStart w:id="723" w:name="_Toc88681519"/>
      <w:bookmarkStart w:id="724" w:name="_Toc89678206"/>
      <w:bookmarkStart w:id="725" w:name="_Toc94607343"/>
      <w:r w:rsidRPr="00052626">
        <w:t>6.2.3.2.3</w:t>
      </w:r>
      <w:r w:rsidRPr="00052626">
        <w:tab/>
        <w:t>Resource Standard Methods</w:t>
      </w:r>
      <w:bookmarkEnd w:id="721"/>
      <w:bookmarkEnd w:id="722"/>
      <w:bookmarkEnd w:id="723"/>
      <w:bookmarkEnd w:id="724"/>
      <w:bookmarkEnd w:id="725"/>
    </w:p>
    <w:p w14:paraId="3302636D" w14:textId="77777777" w:rsidR="000A7C24" w:rsidRPr="00052626" w:rsidRDefault="000A7C24" w:rsidP="00514EC5">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838D4E9" w14:textId="77777777" w:rsidR="000A7C24" w:rsidRPr="00052626" w:rsidRDefault="000A7C24" w:rsidP="000A7C24">
      <w:pPr>
        <w:pStyle w:val="EditorsNote"/>
      </w:pPr>
      <w:r w:rsidRPr="00052626">
        <w:t>Editor's notes: Errors are FFS</w:t>
      </w:r>
    </w:p>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14EC5">
      <w:pPr>
        <w:pStyle w:val="Heading5"/>
      </w:pPr>
      <w:bookmarkStart w:id="726" w:name="_Toc85877068"/>
      <w:bookmarkStart w:id="727" w:name="_Toc88681520"/>
      <w:bookmarkStart w:id="728" w:name="_Toc89678207"/>
      <w:bookmarkStart w:id="729" w:name="_Toc81558616"/>
      <w:bookmarkStart w:id="730" w:name="_Toc94607344"/>
      <w:r w:rsidRPr="00052626">
        <w:t>6.2.3.2.4</w:t>
      </w:r>
      <w:r w:rsidRPr="00052626">
        <w:tab/>
        <w:t>Resource Custom Operations</w:t>
      </w:r>
      <w:bookmarkEnd w:id="726"/>
      <w:bookmarkEnd w:id="727"/>
      <w:bookmarkEnd w:id="728"/>
      <w:bookmarkEnd w:id="730"/>
    </w:p>
    <w:p w14:paraId="5BB535C0" w14:textId="77777777" w:rsidR="004E46DF" w:rsidRPr="00052626" w:rsidRDefault="004E46DF" w:rsidP="00514EC5">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14EC5">
      <w:pPr>
        <w:pStyle w:val="H6"/>
      </w:pPr>
      <w:r w:rsidRPr="00052626">
        <w:t>6.2.3.2.4.2</w:t>
      </w:r>
      <w:r w:rsidRPr="00052626">
        <w:tab/>
        <w:t>Operation: update</w:t>
      </w:r>
    </w:p>
    <w:p w14:paraId="24AB8A62" w14:textId="77777777" w:rsidR="004E46DF" w:rsidRPr="00052626" w:rsidRDefault="004E46DF" w:rsidP="00514EC5">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514EC5">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Pr="00052626" w:rsidRDefault="004E46DF" w:rsidP="000012F2">
            <w:pPr>
              <w:pStyle w:val="TAN"/>
            </w:pPr>
            <w:r w:rsidRPr="00052626">
              <w:t>NOTE 1:</w:t>
            </w:r>
            <w:r w:rsidRPr="00052626">
              <w:tab/>
              <w:t>The manadatory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14EC5">
      <w:pPr>
        <w:pStyle w:val="Heading4"/>
      </w:pPr>
      <w:bookmarkStart w:id="731" w:name="_Toc85877069"/>
      <w:bookmarkStart w:id="732" w:name="_Toc88681521"/>
      <w:bookmarkStart w:id="733" w:name="_Toc89678208"/>
      <w:bookmarkStart w:id="734" w:name="_Toc94607345"/>
      <w:r w:rsidRPr="00052626">
        <w:t>6.2.3.3</w:t>
      </w:r>
      <w:r w:rsidRPr="00052626">
        <w:tab/>
        <w:t>Resource: Individual MBS session</w:t>
      </w:r>
      <w:bookmarkEnd w:id="729"/>
      <w:bookmarkEnd w:id="731"/>
      <w:bookmarkEnd w:id="732"/>
      <w:r w:rsidR="00F33E9B" w:rsidRPr="00052626">
        <w:t xml:space="preserve"> (Document)</w:t>
      </w:r>
      <w:bookmarkEnd w:id="733"/>
      <w:bookmarkEnd w:id="734"/>
    </w:p>
    <w:p w14:paraId="5C04392F" w14:textId="4D57F147" w:rsidR="00C9761A" w:rsidRPr="00052626" w:rsidRDefault="00C9761A" w:rsidP="00514EC5">
      <w:pPr>
        <w:pStyle w:val="Heading5"/>
      </w:pPr>
      <w:bookmarkStart w:id="735" w:name="_Toc81558617"/>
      <w:bookmarkStart w:id="736" w:name="_Toc85877070"/>
      <w:bookmarkStart w:id="737" w:name="_Toc88681522"/>
      <w:bookmarkStart w:id="738" w:name="_Toc89678209"/>
      <w:bookmarkStart w:id="739" w:name="_Toc94607346"/>
      <w:r w:rsidRPr="00052626">
        <w:t>6.2.3.3.1</w:t>
      </w:r>
      <w:r w:rsidRPr="00052626">
        <w:tab/>
        <w:t>Description</w:t>
      </w:r>
      <w:bookmarkEnd w:id="735"/>
      <w:bookmarkEnd w:id="736"/>
      <w:bookmarkEnd w:id="737"/>
      <w:bookmarkEnd w:id="738"/>
      <w:bookmarkEnd w:id="739"/>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14EC5">
      <w:pPr>
        <w:pStyle w:val="Heading5"/>
      </w:pPr>
      <w:bookmarkStart w:id="740" w:name="_Toc81558618"/>
      <w:bookmarkStart w:id="741" w:name="_Toc85877071"/>
      <w:bookmarkStart w:id="742" w:name="_Toc88681523"/>
      <w:bookmarkStart w:id="743" w:name="_Toc89678210"/>
      <w:bookmarkStart w:id="744" w:name="_Toc94607347"/>
      <w:r w:rsidRPr="00052626">
        <w:t>6.2.3.3.2</w:t>
      </w:r>
      <w:r w:rsidRPr="00052626">
        <w:tab/>
        <w:t>Resource Definition</w:t>
      </w:r>
      <w:bookmarkEnd w:id="740"/>
      <w:bookmarkEnd w:id="741"/>
      <w:bookmarkEnd w:id="742"/>
      <w:bookmarkEnd w:id="743"/>
      <w:bookmarkEnd w:id="744"/>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14EC5">
      <w:pPr>
        <w:rPr>
          <w:rFonts w:ascii="Arial" w:hAnsi="Arial" w:cs="Arial"/>
        </w:rPr>
      </w:pPr>
      <w:r w:rsidRPr="00514EC5">
        <w:t>This resource shall support the resource URI variables defined in table 6.2.3.3.2-1.</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14EC5">
      <w:pPr>
        <w:pStyle w:val="Heading5"/>
      </w:pPr>
      <w:bookmarkStart w:id="745" w:name="_Toc81558619"/>
      <w:bookmarkStart w:id="746" w:name="_Toc85877072"/>
      <w:bookmarkStart w:id="747" w:name="_Toc88681524"/>
      <w:bookmarkStart w:id="748" w:name="_Toc89678211"/>
      <w:bookmarkStart w:id="749" w:name="_Toc94607348"/>
      <w:r w:rsidRPr="00052626">
        <w:t>6.2.3.3.3</w:t>
      </w:r>
      <w:r w:rsidRPr="00052626">
        <w:tab/>
        <w:t>Resource Standard Methods</w:t>
      </w:r>
      <w:bookmarkEnd w:id="745"/>
      <w:bookmarkEnd w:id="746"/>
      <w:bookmarkEnd w:id="747"/>
      <w:bookmarkEnd w:id="748"/>
      <w:bookmarkEnd w:id="749"/>
    </w:p>
    <w:p w14:paraId="0589F715" w14:textId="77777777" w:rsidR="00C9761A" w:rsidRPr="00052626" w:rsidRDefault="00C9761A" w:rsidP="00514EC5">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380B90E5" w14:textId="77777777" w:rsidR="00C9761A" w:rsidRPr="00052626" w:rsidRDefault="00C9761A" w:rsidP="00C9761A"/>
    <w:p w14:paraId="2EC266BA" w14:textId="77777777" w:rsidR="00C9761A" w:rsidRPr="00052626" w:rsidRDefault="00C9761A" w:rsidP="00C9761A">
      <w:pPr>
        <w:pStyle w:val="EditorsNote"/>
      </w:pPr>
      <w:r w:rsidRPr="00052626">
        <w:t>Editor's notes: Errors are FFS</w:t>
      </w:r>
    </w:p>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14EC5">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6992BC93" w14:textId="77777777" w:rsidR="00C9761A" w:rsidRPr="00052626" w:rsidRDefault="00C9761A" w:rsidP="00C9761A">
      <w:pPr>
        <w:pStyle w:val="EditorsNote"/>
      </w:pPr>
      <w:r w:rsidRPr="00052626">
        <w:t>Editor's notes: Errors are FFS</w:t>
      </w:r>
    </w:p>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14EC5">
      <w:pPr>
        <w:pStyle w:val="Heading5"/>
      </w:pPr>
      <w:bookmarkStart w:id="750" w:name="_Toc81558620"/>
      <w:bookmarkStart w:id="751" w:name="_Toc85877073"/>
      <w:bookmarkStart w:id="752" w:name="_Toc88681525"/>
      <w:bookmarkStart w:id="753" w:name="_Toc89678212"/>
      <w:bookmarkStart w:id="754" w:name="_Toc94607349"/>
      <w:r w:rsidRPr="00052626">
        <w:t>6.2.3.</w:t>
      </w:r>
      <w:r w:rsidR="00427687" w:rsidRPr="00052626">
        <w:t>3</w:t>
      </w:r>
      <w:r w:rsidRPr="00052626">
        <w:t>.4</w:t>
      </w:r>
      <w:r w:rsidRPr="00052626">
        <w:tab/>
        <w:t>Resource Custom Operations</w:t>
      </w:r>
      <w:bookmarkEnd w:id="750"/>
      <w:bookmarkEnd w:id="751"/>
      <w:bookmarkEnd w:id="752"/>
      <w:bookmarkEnd w:id="753"/>
      <w:bookmarkEnd w:id="754"/>
    </w:p>
    <w:p w14:paraId="7BBA31E0" w14:textId="77777777" w:rsidR="00C9761A" w:rsidRPr="00052626" w:rsidRDefault="00C9761A" w:rsidP="00C9761A">
      <w:r w:rsidRPr="00052626">
        <w:t>None.</w:t>
      </w:r>
    </w:p>
    <w:p w14:paraId="79D3C9EF" w14:textId="117BDA71" w:rsidR="00372C69" w:rsidRPr="00052626" w:rsidRDefault="00372C69" w:rsidP="00514EC5">
      <w:pPr>
        <w:pStyle w:val="Heading4"/>
      </w:pPr>
      <w:bookmarkStart w:id="755" w:name="_Toc85877074"/>
      <w:bookmarkStart w:id="756" w:name="_Toc88681526"/>
      <w:bookmarkStart w:id="757" w:name="_Toc89678213"/>
      <w:bookmarkStart w:id="758" w:name="_Toc94607350"/>
      <w:r w:rsidRPr="00052626">
        <w:t>6.2.3.4</w:t>
      </w:r>
      <w:r w:rsidRPr="00052626">
        <w:tab/>
        <w:t>Resource: Subscriptions collection for MBS sessions</w:t>
      </w:r>
      <w:bookmarkEnd w:id="755"/>
      <w:r w:rsidR="00F07254" w:rsidRPr="00052626">
        <w:t xml:space="preserve"> (Collection)</w:t>
      </w:r>
      <w:bookmarkEnd w:id="756"/>
      <w:bookmarkEnd w:id="757"/>
      <w:bookmarkEnd w:id="758"/>
    </w:p>
    <w:p w14:paraId="4CF6D487" w14:textId="208522C4" w:rsidR="00372C69" w:rsidRPr="00052626" w:rsidRDefault="00372C69" w:rsidP="00514EC5">
      <w:pPr>
        <w:pStyle w:val="Heading5"/>
      </w:pPr>
      <w:bookmarkStart w:id="759" w:name="_Toc85877075"/>
      <w:bookmarkStart w:id="760" w:name="_Toc88681527"/>
      <w:bookmarkStart w:id="761" w:name="_Toc89678214"/>
      <w:bookmarkStart w:id="762" w:name="_Toc94607351"/>
      <w:r w:rsidRPr="00052626">
        <w:t>6.2.3.4.1</w:t>
      </w:r>
      <w:r w:rsidRPr="00052626">
        <w:tab/>
        <w:t>Description</w:t>
      </w:r>
      <w:bookmarkEnd w:id="759"/>
      <w:bookmarkEnd w:id="760"/>
      <w:bookmarkEnd w:id="761"/>
      <w:bookmarkEnd w:id="762"/>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14EC5">
      <w:pPr>
        <w:pStyle w:val="Heading5"/>
      </w:pPr>
      <w:bookmarkStart w:id="763" w:name="_Toc85877076"/>
      <w:bookmarkStart w:id="764" w:name="_Toc88681528"/>
      <w:bookmarkStart w:id="765" w:name="_Toc89678215"/>
      <w:bookmarkStart w:id="766" w:name="_Toc94607352"/>
      <w:r w:rsidRPr="00052626">
        <w:lastRenderedPageBreak/>
        <w:t>6.2.3.4.2</w:t>
      </w:r>
      <w:r w:rsidRPr="00052626">
        <w:tab/>
        <w:t>Resource Definition</w:t>
      </w:r>
      <w:bookmarkEnd w:id="763"/>
      <w:bookmarkEnd w:id="764"/>
      <w:bookmarkEnd w:id="765"/>
      <w:bookmarkEnd w:id="766"/>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14EC5">
      <w:pPr>
        <w:rPr>
          <w:rFonts w:ascii="Arial" w:hAnsi="Arial" w:cs="Arial"/>
        </w:rPr>
      </w:pPr>
      <w:r w:rsidRPr="00514EC5">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514EC5">
      <w:pPr>
        <w:pStyle w:val="Heading5"/>
      </w:pPr>
      <w:bookmarkStart w:id="767" w:name="_Toc85877077"/>
      <w:bookmarkStart w:id="768" w:name="_Toc88681529"/>
      <w:bookmarkStart w:id="769" w:name="_Toc89678216"/>
      <w:bookmarkStart w:id="770" w:name="_Toc94607353"/>
      <w:r w:rsidRPr="00052626">
        <w:t>6.2.3.4.3</w:t>
      </w:r>
      <w:r w:rsidRPr="00052626">
        <w:tab/>
        <w:t>Resource Standard Methods</w:t>
      </w:r>
      <w:bookmarkEnd w:id="767"/>
      <w:bookmarkEnd w:id="768"/>
      <w:bookmarkEnd w:id="769"/>
      <w:bookmarkEnd w:id="770"/>
    </w:p>
    <w:p w14:paraId="629D34D4" w14:textId="63DC7CD5" w:rsidR="00372C69" w:rsidRPr="00052626" w:rsidRDefault="00372C69" w:rsidP="00514EC5">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14EC5">
      <w:pPr>
        <w:pStyle w:val="Heading5"/>
      </w:pPr>
      <w:bookmarkStart w:id="771" w:name="_Toc81558615"/>
      <w:bookmarkStart w:id="772" w:name="_Toc85877078"/>
      <w:bookmarkStart w:id="773" w:name="_Toc88681530"/>
      <w:bookmarkStart w:id="774" w:name="_Toc89678217"/>
      <w:bookmarkStart w:id="775" w:name="_Toc94607354"/>
      <w:r w:rsidRPr="00052626">
        <w:t>6.2.3.4.4</w:t>
      </w:r>
      <w:r w:rsidRPr="00052626">
        <w:tab/>
        <w:t>Resource Custom Operations</w:t>
      </w:r>
      <w:bookmarkEnd w:id="771"/>
      <w:bookmarkEnd w:id="772"/>
      <w:bookmarkEnd w:id="773"/>
      <w:bookmarkEnd w:id="774"/>
      <w:bookmarkEnd w:id="775"/>
    </w:p>
    <w:p w14:paraId="1893D3B8" w14:textId="77777777" w:rsidR="00372C69" w:rsidRPr="00052626" w:rsidRDefault="00372C69" w:rsidP="00372C69">
      <w:r w:rsidRPr="00052626">
        <w:t>None.</w:t>
      </w:r>
    </w:p>
    <w:p w14:paraId="6AC7A570" w14:textId="78C11161" w:rsidR="007C5C07" w:rsidRPr="00052626" w:rsidRDefault="007C5C07" w:rsidP="00514EC5">
      <w:pPr>
        <w:pStyle w:val="Heading4"/>
      </w:pPr>
      <w:bookmarkStart w:id="776" w:name="_Toc85877079"/>
      <w:bookmarkStart w:id="777" w:name="_Toc88681531"/>
      <w:bookmarkStart w:id="778" w:name="_Toc89678218"/>
      <w:bookmarkStart w:id="779" w:name="_Toc94607355"/>
      <w:r w:rsidRPr="00052626">
        <w:t>6.2.3.5</w:t>
      </w:r>
      <w:r w:rsidRPr="00052626">
        <w:tab/>
        <w:t>Resource: Individual subscription for an MBS session</w:t>
      </w:r>
      <w:bookmarkEnd w:id="776"/>
      <w:r w:rsidR="008B50B5" w:rsidRPr="00052626">
        <w:t xml:space="preserve"> (Document)</w:t>
      </w:r>
      <w:bookmarkEnd w:id="777"/>
      <w:bookmarkEnd w:id="778"/>
      <w:bookmarkEnd w:id="779"/>
    </w:p>
    <w:p w14:paraId="0822A9DC" w14:textId="68901AE9" w:rsidR="007C5C07" w:rsidRPr="00052626" w:rsidRDefault="007C5C07" w:rsidP="00514EC5">
      <w:pPr>
        <w:pStyle w:val="Heading5"/>
      </w:pPr>
      <w:bookmarkStart w:id="780" w:name="_Toc85877080"/>
      <w:bookmarkStart w:id="781" w:name="_Toc88681532"/>
      <w:bookmarkStart w:id="782" w:name="_Toc89678219"/>
      <w:bookmarkStart w:id="783" w:name="_Toc94607356"/>
      <w:r w:rsidRPr="00052626">
        <w:t>6.2.3.5.1</w:t>
      </w:r>
      <w:r w:rsidRPr="00052626">
        <w:tab/>
        <w:t>Description</w:t>
      </w:r>
      <w:bookmarkEnd w:id="780"/>
      <w:bookmarkEnd w:id="781"/>
      <w:bookmarkEnd w:id="782"/>
      <w:bookmarkEnd w:id="783"/>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14EC5">
      <w:pPr>
        <w:pStyle w:val="Heading5"/>
      </w:pPr>
      <w:bookmarkStart w:id="784" w:name="_Toc85877081"/>
      <w:bookmarkStart w:id="785" w:name="_Toc88681533"/>
      <w:bookmarkStart w:id="786" w:name="_Toc89678220"/>
      <w:bookmarkStart w:id="787" w:name="_Toc94607357"/>
      <w:r w:rsidRPr="00052626">
        <w:t>6.2.3.5.2</w:t>
      </w:r>
      <w:r w:rsidRPr="00052626">
        <w:tab/>
        <w:t>Resource Definition</w:t>
      </w:r>
      <w:bookmarkEnd w:id="784"/>
      <w:bookmarkEnd w:id="785"/>
      <w:bookmarkEnd w:id="786"/>
      <w:bookmarkEnd w:id="787"/>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14EC5">
      <w:pPr>
        <w:rPr>
          <w:rFonts w:ascii="Arial" w:hAnsi="Arial" w:cs="Arial"/>
        </w:rPr>
      </w:pPr>
      <w:r w:rsidRPr="00514EC5">
        <w:t>This resource shall support the resource URI variables defined in table 6.2.3.5.2-1.</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14EC5">
      <w:pPr>
        <w:pStyle w:val="Heading5"/>
      </w:pPr>
      <w:bookmarkStart w:id="788" w:name="_Toc85877082"/>
      <w:bookmarkStart w:id="789" w:name="_Toc88681534"/>
      <w:bookmarkStart w:id="790" w:name="_Toc89678221"/>
      <w:bookmarkStart w:id="791" w:name="_Toc94607358"/>
      <w:r w:rsidRPr="00052626">
        <w:t>6.2.3.5.3</w:t>
      </w:r>
      <w:r w:rsidRPr="00052626">
        <w:tab/>
        <w:t>Resource Standard Methods</w:t>
      </w:r>
      <w:bookmarkEnd w:id="788"/>
      <w:bookmarkEnd w:id="789"/>
      <w:bookmarkEnd w:id="790"/>
      <w:bookmarkEnd w:id="791"/>
    </w:p>
    <w:p w14:paraId="08A38B83" w14:textId="04A25BBB" w:rsidR="007C5C07" w:rsidRPr="00052626" w:rsidRDefault="007C5C07" w:rsidP="00514EC5">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07914681" w:rsidR="007C5C07" w:rsidRPr="00052626" w:rsidRDefault="007C5C07" w:rsidP="008B50B5">
            <w:pPr>
              <w:pStyle w:val="TAL"/>
            </w:pPr>
            <w:r w:rsidRPr="00052626">
              <w:t xml:space="preserve">It shall contain the list of changes to be made to the Status Subscription (i.e. </w:t>
            </w:r>
            <w:r w:rsidR="008B50B5" w:rsidRPr="00052626">
              <w:t>Status</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53029770" w:rsidR="007C5C07" w:rsidRPr="00052626" w:rsidRDefault="008B50B5" w:rsidP="008B50B5">
            <w:pPr>
              <w:pStyle w:val="TAL"/>
            </w:pPr>
            <w:r w:rsidRPr="00052626">
              <w:t>Status</w:t>
            </w:r>
            <w:r w:rsidR="007C5C07" w:rsidRPr="00052626">
              <w:t>Subscri</w:t>
            </w:r>
            <w:r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14EC5">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14EC5">
      <w:pPr>
        <w:pStyle w:val="Heading5"/>
      </w:pPr>
      <w:bookmarkStart w:id="792" w:name="_Toc85877083"/>
      <w:bookmarkStart w:id="793" w:name="_Toc88681535"/>
      <w:bookmarkStart w:id="794" w:name="_Toc89678222"/>
      <w:bookmarkStart w:id="795" w:name="_Toc94607359"/>
      <w:r w:rsidRPr="00052626">
        <w:t>6.2.3.5.4</w:t>
      </w:r>
      <w:r w:rsidRPr="00052626">
        <w:tab/>
        <w:t>Resource Custom Operations</w:t>
      </w:r>
      <w:bookmarkEnd w:id="792"/>
      <w:bookmarkEnd w:id="793"/>
      <w:bookmarkEnd w:id="794"/>
      <w:bookmarkEnd w:id="795"/>
    </w:p>
    <w:p w14:paraId="6EED153D" w14:textId="24818B9D" w:rsidR="007C5C07" w:rsidRPr="00052626" w:rsidRDefault="007C5C07" w:rsidP="00372C69">
      <w:r w:rsidRPr="00052626">
        <w:t>None.</w:t>
      </w:r>
    </w:p>
    <w:p w14:paraId="6F93FAF3" w14:textId="71F35535" w:rsidR="00DE7722" w:rsidRPr="00052626" w:rsidRDefault="00DE7722" w:rsidP="00514EC5">
      <w:pPr>
        <w:pStyle w:val="Heading4"/>
      </w:pPr>
      <w:bookmarkStart w:id="796" w:name="_Toc85877084"/>
      <w:bookmarkStart w:id="797" w:name="_Toc88681536"/>
      <w:bookmarkStart w:id="798" w:name="_Toc89678223"/>
      <w:bookmarkStart w:id="799" w:name="_Toc94607360"/>
      <w:r w:rsidRPr="00052626">
        <w:t>6.2.3.6</w:t>
      </w:r>
      <w:r w:rsidRPr="00052626">
        <w:tab/>
        <w:t>Resource: Subscriptions collection for MBS contexts</w:t>
      </w:r>
      <w:bookmarkEnd w:id="796"/>
      <w:bookmarkEnd w:id="797"/>
      <w:r w:rsidR="007B6F56" w:rsidRPr="00052626">
        <w:t xml:space="preserve"> (Collection)</w:t>
      </w:r>
      <w:bookmarkEnd w:id="798"/>
      <w:bookmarkEnd w:id="799"/>
    </w:p>
    <w:p w14:paraId="1B0F1ED0" w14:textId="7D8C3BE5" w:rsidR="00DE7722" w:rsidRPr="00052626" w:rsidRDefault="00DE7722" w:rsidP="00514EC5">
      <w:pPr>
        <w:pStyle w:val="Heading5"/>
      </w:pPr>
      <w:bookmarkStart w:id="800" w:name="_Toc85877085"/>
      <w:bookmarkStart w:id="801" w:name="_Toc88681537"/>
      <w:bookmarkStart w:id="802" w:name="_Toc89678224"/>
      <w:bookmarkStart w:id="803" w:name="_Toc94607361"/>
      <w:r w:rsidRPr="00052626">
        <w:t>6.2.3.6.1</w:t>
      </w:r>
      <w:r w:rsidRPr="00052626">
        <w:tab/>
        <w:t>Description</w:t>
      </w:r>
      <w:bookmarkEnd w:id="800"/>
      <w:bookmarkEnd w:id="801"/>
      <w:bookmarkEnd w:id="802"/>
      <w:bookmarkEnd w:id="803"/>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14EC5">
      <w:pPr>
        <w:pStyle w:val="Heading5"/>
      </w:pPr>
      <w:bookmarkStart w:id="804" w:name="_Toc85877086"/>
      <w:bookmarkStart w:id="805" w:name="_Toc88681538"/>
      <w:bookmarkStart w:id="806" w:name="_Toc89678225"/>
      <w:bookmarkStart w:id="807" w:name="_Toc94607362"/>
      <w:r w:rsidRPr="00052626">
        <w:lastRenderedPageBreak/>
        <w:t>6.2.3.6.2</w:t>
      </w:r>
      <w:r w:rsidRPr="00052626">
        <w:tab/>
        <w:t>Resource Definition</w:t>
      </w:r>
      <w:bookmarkEnd w:id="804"/>
      <w:bookmarkEnd w:id="805"/>
      <w:bookmarkEnd w:id="806"/>
      <w:bookmarkEnd w:id="807"/>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14EC5">
      <w:pPr>
        <w:rPr>
          <w:rFonts w:ascii="Arial" w:hAnsi="Arial" w:cs="Arial"/>
        </w:rPr>
      </w:pPr>
      <w:r w:rsidRPr="00514EC5">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514EC5">
      <w:pPr>
        <w:pStyle w:val="Heading5"/>
      </w:pPr>
      <w:bookmarkStart w:id="808" w:name="_Toc85877087"/>
      <w:bookmarkStart w:id="809" w:name="_Toc88681539"/>
      <w:bookmarkStart w:id="810" w:name="_Toc89678226"/>
      <w:bookmarkStart w:id="811" w:name="_Toc94607363"/>
      <w:r w:rsidRPr="00052626">
        <w:t>6.2.3.6.3</w:t>
      </w:r>
      <w:r w:rsidRPr="00052626">
        <w:tab/>
        <w:t>Resource Standard Methods</w:t>
      </w:r>
      <w:bookmarkEnd w:id="808"/>
      <w:bookmarkEnd w:id="809"/>
      <w:bookmarkEnd w:id="810"/>
      <w:bookmarkEnd w:id="811"/>
    </w:p>
    <w:p w14:paraId="78CE208D" w14:textId="523C656F" w:rsidR="00DE7722" w:rsidRPr="00052626" w:rsidRDefault="00DE7722" w:rsidP="00514EC5">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14EC5">
      <w:pPr>
        <w:pStyle w:val="Heading5"/>
      </w:pPr>
      <w:bookmarkStart w:id="812" w:name="_Toc85877088"/>
      <w:bookmarkStart w:id="813" w:name="_Toc88681540"/>
      <w:bookmarkStart w:id="814" w:name="_Toc89678227"/>
      <w:bookmarkStart w:id="815" w:name="_Toc94607364"/>
      <w:r w:rsidRPr="00052626">
        <w:t>6.2.3.6.4</w:t>
      </w:r>
      <w:r w:rsidRPr="00052626">
        <w:tab/>
        <w:t>Resource Custom Operations</w:t>
      </w:r>
      <w:bookmarkEnd w:id="812"/>
      <w:bookmarkEnd w:id="813"/>
      <w:bookmarkEnd w:id="814"/>
      <w:bookmarkEnd w:id="815"/>
    </w:p>
    <w:p w14:paraId="4F806789" w14:textId="77777777" w:rsidR="00DE7722" w:rsidRPr="00052626" w:rsidRDefault="00DE7722" w:rsidP="00DE7722">
      <w:r w:rsidRPr="00052626">
        <w:t>None.</w:t>
      </w:r>
    </w:p>
    <w:p w14:paraId="0C54DF8E" w14:textId="156506FB" w:rsidR="00A005AB" w:rsidRPr="00052626" w:rsidRDefault="00A005AB" w:rsidP="00514EC5">
      <w:pPr>
        <w:pStyle w:val="Heading4"/>
      </w:pPr>
      <w:bookmarkStart w:id="816" w:name="_Toc85877089"/>
      <w:bookmarkStart w:id="817" w:name="_Toc88681541"/>
      <w:bookmarkStart w:id="818" w:name="_Toc89678228"/>
      <w:bookmarkStart w:id="819" w:name="_Toc94607365"/>
      <w:r w:rsidRPr="00052626">
        <w:t>6.2.3.7</w:t>
      </w:r>
      <w:r w:rsidRPr="00052626">
        <w:tab/>
        <w:t>Resource: Individual subscription for an MBS context</w:t>
      </w:r>
      <w:bookmarkEnd w:id="816"/>
      <w:bookmarkEnd w:id="817"/>
      <w:r w:rsidR="007B6F56" w:rsidRPr="00052626">
        <w:t xml:space="preserve"> (Document)</w:t>
      </w:r>
      <w:bookmarkEnd w:id="818"/>
      <w:bookmarkEnd w:id="819"/>
    </w:p>
    <w:p w14:paraId="2F10F8F8" w14:textId="6548E56F" w:rsidR="00A005AB" w:rsidRPr="00052626" w:rsidRDefault="00A005AB" w:rsidP="00514EC5">
      <w:pPr>
        <w:pStyle w:val="Heading5"/>
      </w:pPr>
      <w:bookmarkStart w:id="820" w:name="_Toc85877090"/>
      <w:bookmarkStart w:id="821" w:name="_Toc88681542"/>
      <w:bookmarkStart w:id="822" w:name="_Toc89678229"/>
      <w:bookmarkStart w:id="823" w:name="_Toc94607366"/>
      <w:r w:rsidRPr="00052626">
        <w:t>6.2.3.7.1</w:t>
      </w:r>
      <w:r w:rsidRPr="00052626">
        <w:tab/>
        <w:t>Description</w:t>
      </w:r>
      <w:bookmarkEnd w:id="820"/>
      <w:bookmarkEnd w:id="821"/>
      <w:bookmarkEnd w:id="822"/>
      <w:bookmarkEnd w:id="823"/>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14EC5">
      <w:pPr>
        <w:pStyle w:val="Heading5"/>
      </w:pPr>
      <w:bookmarkStart w:id="824" w:name="_Toc85877091"/>
      <w:bookmarkStart w:id="825" w:name="_Toc88681543"/>
      <w:bookmarkStart w:id="826" w:name="_Toc89678230"/>
      <w:bookmarkStart w:id="827" w:name="_Toc94607367"/>
      <w:r w:rsidRPr="00052626">
        <w:t>6.2.3.7.2</w:t>
      </w:r>
      <w:r w:rsidRPr="00052626">
        <w:tab/>
        <w:t>Resource Definition</w:t>
      </w:r>
      <w:bookmarkEnd w:id="824"/>
      <w:bookmarkEnd w:id="825"/>
      <w:bookmarkEnd w:id="826"/>
      <w:bookmarkEnd w:id="827"/>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14EC5">
      <w:pPr>
        <w:rPr>
          <w:rFonts w:ascii="Arial" w:hAnsi="Arial" w:cs="Arial"/>
        </w:rPr>
      </w:pPr>
      <w:r w:rsidRPr="00514EC5">
        <w:t>This resource shall support the resource URI variables defined in table 6.2.3.7.2-1.</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14EC5">
      <w:pPr>
        <w:pStyle w:val="Heading5"/>
      </w:pPr>
      <w:bookmarkStart w:id="828" w:name="_Toc85877092"/>
      <w:bookmarkStart w:id="829" w:name="_Toc88681544"/>
      <w:bookmarkStart w:id="830" w:name="_Toc89678231"/>
      <w:bookmarkStart w:id="831" w:name="_Toc94607368"/>
      <w:r w:rsidRPr="00052626">
        <w:t>6.2.3.7.3</w:t>
      </w:r>
      <w:r w:rsidRPr="00052626">
        <w:tab/>
        <w:t>Resource Standard Methods</w:t>
      </w:r>
      <w:bookmarkEnd w:id="828"/>
      <w:bookmarkEnd w:id="829"/>
      <w:bookmarkEnd w:id="830"/>
      <w:bookmarkEnd w:id="831"/>
    </w:p>
    <w:p w14:paraId="00E67A06" w14:textId="089C7206" w:rsidR="00A005AB" w:rsidRPr="00052626" w:rsidRDefault="00A005AB" w:rsidP="00514EC5">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14EC5">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14EC5">
      <w:pPr>
        <w:pStyle w:val="Heading5"/>
      </w:pPr>
      <w:bookmarkStart w:id="832" w:name="_Toc85877093"/>
      <w:bookmarkStart w:id="833" w:name="_Toc88681545"/>
      <w:bookmarkStart w:id="834" w:name="_Toc89678232"/>
      <w:bookmarkStart w:id="835" w:name="_Toc94607369"/>
      <w:r w:rsidRPr="00052626">
        <w:t>6.2.3.7.4</w:t>
      </w:r>
      <w:r w:rsidRPr="00052626">
        <w:tab/>
        <w:t>Resource Custom Operations</w:t>
      </w:r>
      <w:bookmarkEnd w:id="832"/>
      <w:bookmarkEnd w:id="833"/>
      <w:bookmarkEnd w:id="834"/>
      <w:bookmarkEnd w:id="835"/>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14EC5">
      <w:pPr>
        <w:pStyle w:val="Heading3"/>
      </w:pPr>
      <w:bookmarkStart w:id="836" w:name="_Toc81558621"/>
      <w:bookmarkStart w:id="837" w:name="_Toc85877094"/>
      <w:bookmarkStart w:id="838" w:name="_Toc88681546"/>
      <w:bookmarkStart w:id="839" w:name="_Toc89678233"/>
      <w:bookmarkStart w:id="840" w:name="_Toc94607370"/>
      <w:r w:rsidRPr="00052626">
        <w:t>6.2.4</w:t>
      </w:r>
      <w:r w:rsidRPr="00052626">
        <w:tab/>
        <w:t>Custom Operations without associated resources</w:t>
      </w:r>
      <w:bookmarkEnd w:id="836"/>
      <w:bookmarkEnd w:id="837"/>
      <w:bookmarkEnd w:id="838"/>
      <w:bookmarkEnd w:id="839"/>
      <w:bookmarkEnd w:id="840"/>
    </w:p>
    <w:p w14:paraId="1D44B16C" w14:textId="77777777" w:rsidR="00C07332" w:rsidRPr="00052626" w:rsidRDefault="00C07332" w:rsidP="00C07332">
      <w:r w:rsidRPr="00052626">
        <w:t>None</w:t>
      </w:r>
    </w:p>
    <w:p w14:paraId="34E63C7A" w14:textId="77777777" w:rsidR="00AF65A9" w:rsidRPr="00052626" w:rsidRDefault="00AF65A9" w:rsidP="00514EC5">
      <w:pPr>
        <w:pStyle w:val="Heading3"/>
      </w:pPr>
      <w:bookmarkStart w:id="841" w:name="_Toc81558622"/>
      <w:bookmarkStart w:id="842" w:name="_Toc85877095"/>
      <w:bookmarkStart w:id="843" w:name="_Toc88681547"/>
      <w:bookmarkStart w:id="844" w:name="_Toc89678234"/>
      <w:bookmarkStart w:id="845" w:name="_Toc81558624"/>
      <w:bookmarkStart w:id="846" w:name="_Toc81558629"/>
      <w:bookmarkStart w:id="847" w:name="_Toc94607371"/>
      <w:r w:rsidRPr="00052626">
        <w:lastRenderedPageBreak/>
        <w:t>6.2.5</w:t>
      </w:r>
      <w:r w:rsidRPr="00052626">
        <w:tab/>
        <w:t>Notifications</w:t>
      </w:r>
      <w:bookmarkEnd w:id="841"/>
      <w:bookmarkEnd w:id="842"/>
      <w:bookmarkEnd w:id="843"/>
      <w:bookmarkEnd w:id="844"/>
      <w:bookmarkEnd w:id="847"/>
    </w:p>
    <w:p w14:paraId="7FAAF101" w14:textId="77777777" w:rsidR="00AF65A9" w:rsidRPr="00052626" w:rsidRDefault="00AF65A9" w:rsidP="00514EC5">
      <w:pPr>
        <w:pStyle w:val="Heading4"/>
      </w:pPr>
      <w:bookmarkStart w:id="848" w:name="_Toc81558623"/>
      <w:bookmarkStart w:id="849" w:name="_Toc85877096"/>
      <w:bookmarkStart w:id="850" w:name="_Toc88681548"/>
      <w:bookmarkStart w:id="851" w:name="_Toc89678235"/>
      <w:bookmarkStart w:id="852" w:name="_Toc94607372"/>
      <w:r w:rsidRPr="00052626">
        <w:t>6.2.5.1</w:t>
      </w:r>
      <w:r w:rsidRPr="00052626">
        <w:tab/>
        <w:t>General</w:t>
      </w:r>
      <w:bookmarkEnd w:id="848"/>
      <w:bookmarkEnd w:id="849"/>
      <w:bookmarkEnd w:id="850"/>
      <w:bookmarkEnd w:id="851"/>
      <w:bookmarkEnd w:id="852"/>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14EC5">
      <w:pPr>
        <w:pStyle w:val="Heading4"/>
      </w:pPr>
      <w:bookmarkStart w:id="853" w:name="_Toc85877097"/>
      <w:bookmarkStart w:id="854" w:name="_Toc88681549"/>
      <w:bookmarkStart w:id="855" w:name="_Toc89678236"/>
      <w:bookmarkStart w:id="856" w:name="_Toc94607373"/>
      <w:r w:rsidRPr="00052626">
        <w:t>6.2.5.2</w:t>
      </w:r>
      <w:r w:rsidRPr="00052626">
        <w:tab/>
        <w:t>StatusNotify</w:t>
      </w:r>
      <w:bookmarkEnd w:id="845"/>
      <w:bookmarkEnd w:id="853"/>
      <w:bookmarkEnd w:id="854"/>
      <w:bookmarkEnd w:id="855"/>
      <w:bookmarkEnd w:id="856"/>
    </w:p>
    <w:p w14:paraId="1A3E285C" w14:textId="77777777" w:rsidR="00AF65A9" w:rsidRPr="00052626" w:rsidRDefault="00AF65A9" w:rsidP="00514EC5">
      <w:pPr>
        <w:pStyle w:val="Heading5"/>
      </w:pPr>
      <w:bookmarkStart w:id="857" w:name="_Toc81558625"/>
      <w:bookmarkStart w:id="858" w:name="_Toc85877098"/>
      <w:bookmarkStart w:id="859" w:name="_Toc88681550"/>
      <w:bookmarkStart w:id="860" w:name="_Toc89678237"/>
      <w:bookmarkStart w:id="861" w:name="_Toc94607374"/>
      <w:r w:rsidRPr="00052626">
        <w:t>6.2.5.2.1</w:t>
      </w:r>
      <w:r w:rsidRPr="00052626">
        <w:tab/>
        <w:t>Description</w:t>
      </w:r>
      <w:bookmarkEnd w:id="857"/>
      <w:bookmarkEnd w:id="858"/>
      <w:bookmarkEnd w:id="859"/>
      <w:bookmarkEnd w:id="860"/>
      <w:bookmarkEnd w:id="861"/>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14EC5">
      <w:pPr>
        <w:pStyle w:val="Heading5"/>
      </w:pPr>
      <w:bookmarkStart w:id="862" w:name="_Toc81558626"/>
      <w:bookmarkStart w:id="863" w:name="_Toc85877099"/>
      <w:bookmarkStart w:id="864" w:name="_Toc88681551"/>
      <w:bookmarkStart w:id="865" w:name="_Toc89678238"/>
      <w:bookmarkStart w:id="866" w:name="_Toc94607375"/>
      <w:r w:rsidRPr="00052626">
        <w:t>6.2.5.2.2</w:t>
      </w:r>
      <w:r w:rsidRPr="00052626">
        <w:tab/>
        <w:t>Target URI</w:t>
      </w:r>
      <w:bookmarkEnd w:id="862"/>
      <w:bookmarkEnd w:id="863"/>
      <w:bookmarkEnd w:id="864"/>
      <w:bookmarkEnd w:id="865"/>
      <w:bookmarkEnd w:id="866"/>
    </w:p>
    <w:p w14:paraId="1527108E" w14:textId="77777777" w:rsidR="00AF65A9" w:rsidRPr="00052626" w:rsidRDefault="00AF65A9" w:rsidP="00514EC5">
      <w:pPr>
        <w:rPr>
          <w:rFonts w:ascii="Arial" w:hAnsi="Arial" w:cs="Arial"/>
        </w:rPr>
      </w:pPr>
      <w:r w:rsidRPr="00514EC5">
        <w:t xml:space="preserve">The Callback URI </w:t>
      </w:r>
      <w:r w:rsidRPr="00514EC5">
        <w:rPr>
          <w:b/>
        </w:rPr>
        <w:t>"{notifUri}"</w:t>
      </w:r>
      <w:r w:rsidRPr="00514EC5">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14EC5">
      <w:pPr>
        <w:pStyle w:val="Heading5"/>
      </w:pPr>
      <w:bookmarkStart w:id="867" w:name="_Toc81558627"/>
      <w:bookmarkStart w:id="868" w:name="_Toc85877100"/>
      <w:bookmarkStart w:id="869" w:name="_Toc88681552"/>
      <w:bookmarkStart w:id="870" w:name="_Toc89678239"/>
      <w:bookmarkStart w:id="871" w:name="_Toc94607376"/>
      <w:r w:rsidRPr="00052626">
        <w:t>6.2.5.2.3</w:t>
      </w:r>
      <w:r w:rsidRPr="00052626">
        <w:tab/>
        <w:t>Standard Methods</w:t>
      </w:r>
      <w:bookmarkEnd w:id="867"/>
      <w:bookmarkEnd w:id="868"/>
      <w:bookmarkEnd w:id="869"/>
      <w:bookmarkEnd w:id="870"/>
      <w:bookmarkEnd w:id="871"/>
    </w:p>
    <w:p w14:paraId="058F8D43" w14:textId="77777777" w:rsidR="00AF65A9" w:rsidRPr="00052626" w:rsidRDefault="00AF65A9" w:rsidP="00514EC5">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14EC5">
      <w:pPr>
        <w:pStyle w:val="Heading4"/>
      </w:pPr>
      <w:bookmarkStart w:id="872" w:name="_Toc81558628"/>
      <w:bookmarkStart w:id="873" w:name="_Toc85877101"/>
      <w:bookmarkStart w:id="874" w:name="_Toc88681553"/>
      <w:bookmarkStart w:id="875" w:name="_Toc89678240"/>
      <w:bookmarkStart w:id="876" w:name="_Toc94607377"/>
      <w:r w:rsidRPr="00052626">
        <w:t>6.2.5.3</w:t>
      </w:r>
      <w:r w:rsidRPr="00052626">
        <w:tab/>
      </w:r>
      <w:bookmarkEnd w:id="872"/>
      <w:r w:rsidRPr="00052626">
        <w:t>ContextStatusNotify</w:t>
      </w:r>
      <w:bookmarkEnd w:id="873"/>
      <w:bookmarkEnd w:id="874"/>
      <w:bookmarkEnd w:id="875"/>
      <w:bookmarkEnd w:id="876"/>
    </w:p>
    <w:p w14:paraId="343D7B37" w14:textId="77777777" w:rsidR="00953894" w:rsidRPr="00052626" w:rsidRDefault="00953894" w:rsidP="00514EC5">
      <w:pPr>
        <w:pStyle w:val="Heading5"/>
      </w:pPr>
      <w:bookmarkStart w:id="877" w:name="_Toc532994455"/>
      <w:bookmarkStart w:id="878" w:name="_Toc35971422"/>
      <w:bookmarkStart w:id="879" w:name="_Toc67903539"/>
      <w:bookmarkStart w:id="880" w:name="_Toc85877102"/>
      <w:bookmarkStart w:id="881" w:name="_Toc88681554"/>
      <w:bookmarkStart w:id="882" w:name="_Toc89678241"/>
      <w:bookmarkStart w:id="883" w:name="_Toc94607378"/>
      <w:r w:rsidRPr="00052626">
        <w:t>6.2.5.3.1</w:t>
      </w:r>
      <w:r w:rsidRPr="00052626">
        <w:tab/>
        <w:t>Description</w:t>
      </w:r>
      <w:bookmarkEnd w:id="877"/>
      <w:bookmarkEnd w:id="878"/>
      <w:bookmarkEnd w:id="879"/>
      <w:bookmarkEnd w:id="880"/>
      <w:bookmarkEnd w:id="881"/>
      <w:bookmarkEnd w:id="882"/>
      <w:bookmarkEnd w:id="883"/>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14EC5">
      <w:pPr>
        <w:pStyle w:val="Heading5"/>
      </w:pPr>
      <w:bookmarkStart w:id="884" w:name="_Toc532994456"/>
      <w:bookmarkStart w:id="885" w:name="_Toc35971423"/>
      <w:bookmarkStart w:id="886" w:name="_Toc67903540"/>
      <w:bookmarkStart w:id="887" w:name="_Toc85877103"/>
      <w:bookmarkStart w:id="888" w:name="_Toc88681555"/>
      <w:bookmarkStart w:id="889" w:name="_Toc89678242"/>
      <w:bookmarkStart w:id="890" w:name="_Toc94607379"/>
      <w:r w:rsidRPr="00052626">
        <w:t>6.2.5.3.2</w:t>
      </w:r>
      <w:r w:rsidRPr="00052626">
        <w:tab/>
        <w:t>Target URI</w:t>
      </w:r>
      <w:bookmarkEnd w:id="884"/>
      <w:bookmarkEnd w:id="885"/>
      <w:bookmarkEnd w:id="886"/>
      <w:bookmarkEnd w:id="887"/>
      <w:bookmarkEnd w:id="888"/>
      <w:bookmarkEnd w:id="889"/>
      <w:bookmarkEnd w:id="890"/>
    </w:p>
    <w:p w14:paraId="02690DC4" w14:textId="77777777" w:rsidR="00953894" w:rsidRPr="00052626" w:rsidRDefault="00953894" w:rsidP="00514EC5">
      <w:pPr>
        <w:rPr>
          <w:rFonts w:ascii="Arial" w:hAnsi="Arial" w:cs="Arial"/>
        </w:rPr>
      </w:pPr>
      <w:r w:rsidRPr="00514EC5">
        <w:t xml:space="preserve">The Callback URI </w:t>
      </w:r>
      <w:r w:rsidRPr="00514EC5">
        <w:rPr>
          <w:b/>
        </w:rPr>
        <w:t>"{notifUri}"</w:t>
      </w:r>
      <w:r w:rsidRPr="00514EC5">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14EC5">
      <w:pPr>
        <w:pStyle w:val="Heading5"/>
      </w:pPr>
      <w:bookmarkStart w:id="891" w:name="_Toc532994457"/>
      <w:bookmarkStart w:id="892" w:name="_Toc35971424"/>
      <w:bookmarkStart w:id="893" w:name="_Toc67903541"/>
      <w:bookmarkStart w:id="894" w:name="_Toc85877104"/>
      <w:bookmarkStart w:id="895" w:name="_Toc88681556"/>
      <w:bookmarkStart w:id="896" w:name="_Toc89678243"/>
      <w:bookmarkStart w:id="897" w:name="_Toc94607380"/>
      <w:r w:rsidRPr="00052626">
        <w:lastRenderedPageBreak/>
        <w:t>6.2.5.3.3</w:t>
      </w:r>
      <w:r w:rsidRPr="00052626">
        <w:tab/>
        <w:t>Standard Methods</w:t>
      </w:r>
      <w:bookmarkEnd w:id="891"/>
      <w:bookmarkEnd w:id="892"/>
      <w:bookmarkEnd w:id="893"/>
      <w:bookmarkEnd w:id="894"/>
      <w:bookmarkEnd w:id="895"/>
      <w:bookmarkEnd w:id="896"/>
      <w:bookmarkEnd w:id="897"/>
    </w:p>
    <w:p w14:paraId="5A969795" w14:textId="77777777" w:rsidR="00953894" w:rsidRPr="00052626" w:rsidRDefault="00953894" w:rsidP="00514EC5">
      <w:pPr>
        <w:pStyle w:val="H6"/>
      </w:pPr>
      <w:bookmarkStart w:id="898" w:name="_Toc532994458"/>
      <w:bookmarkStart w:id="899" w:name="_Toc35971425"/>
      <w:r w:rsidRPr="00052626">
        <w:t>6.2.5.3.3.1</w:t>
      </w:r>
      <w:r w:rsidRPr="00052626">
        <w:tab/>
        <w:t>POST</w:t>
      </w:r>
      <w:bookmarkEnd w:id="898"/>
      <w:bookmarkEnd w:id="899"/>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4977EBDF" w:rsidR="00170139" w:rsidRPr="00052626" w:rsidRDefault="00170139" w:rsidP="00514EC5">
      <w:pPr>
        <w:pStyle w:val="Heading3"/>
      </w:pPr>
      <w:bookmarkStart w:id="900" w:name="_Toc85877105"/>
      <w:bookmarkStart w:id="901" w:name="_Toc88681557"/>
      <w:bookmarkStart w:id="902" w:name="_Toc89678244"/>
      <w:bookmarkStart w:id="903" w:name="_Toc94607381"/>
      <w:r w:rsidRPr="00052626">
        <w:t>6.2.6</w:t>
      </w:r>
      <w:r w:rsidRPr="00052626">
        <w:tab/>
        <w:t>Data Model</w:t>
      </w:r>
      <w:bookmarkEnd w:id="846"/>
      <w:bookmarkEnd w:id="900"/>
      <w:bookmarkEnd w:id="901"/>
      <w:bookmarkEnd w:id="902"/>
      <w:bookmarkEnd w:id="903"/>
    </w:p>
    <w:p w14:paraId="73C2761C" w14:textId="77777777" w:rsidR="00B91ED3" w:rsidRPr="00052626" w:rsidRDefault="00B91ED3" w:rsidP="00514EC5">
      <w:pPr>
        <w:pStyle w:val="Heading4"/>
      </w:pPr>
      <w:bookmarkStart w:id="904" w:name="_Toc81558630"/>
      <w:bookmarkStart w:id="905" w:name="_Toc85877106"/>
      <w:bookmarkStart w:id="906" w:name="_Toc88681558"/>
      <w:bookmarkStart w:id="907" w:name="_Toc89678245"/>
      <w:bookmarkStart w:id="908" w:name="_Toc94607382"/>
      <w:r w:rsidRPr="00052626">
        <w:t>6.2.6.1</w:t>
      </w:r>
      <w:r w:rsidRPr="00052626">
        <w:tab/>
        <w:t>General</w:t>
      </w:r>
      <w:bookmarkEnd w:id="904"/>
      <w:bookmarkEnd w:id="905"/>
      <w:bookmarkEnd w:id="906"/>
      <w:bookmarkEnd w:id="907"/>
      <w:bookmarkEnd w:id="908"/>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lastRenderedPageBreak/>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r w:rsidRPr="00052626">
              <w:t>Status</w:t>
            </w:r>
            <w:r w:rsidR="003F7FF8" w:rsidRPr="00052626">
              <w:t>Subscribe</w:t>
            </w:r>
            <w:r w:rsidRPr="00052626">
              <w:t>ReqData</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r w:rsidRPr="00052626">
              <w:t>Status</w:t>
            </w:r>
            <w:r w:rsidR="003F7FF8" w:rsidRPr="00052626">
              <w:t>Subscribe</w:t>
            </w:r>
            <w:r w:rsidRPr="00052626">
              <w:t>RspData</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07254" w:rsidRPr="00052626" w14:paraId="61553F9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5A2B9E5" w14:textId="11D449DE" w:rsidR="00F07254" w:rsidRPr="00052626" w:rsidRDefault="00F07254" w:rsidP="00F07254">
            <w:pPr>
              <w:pStyle w:val="TAL"/>
            </w:pPr>
            <w:r w:rsidRPr="00052626">
              <w:t>StatusSubscription</w:t>
            </w:r>
          </w:p>
        </w:tc>
        <w:tc>
          <w:tcPr>
            <w:tcW w:w="1364" w:type="dxa"/>
            <w:tcBorders>
              <w:top w:val="single" w:sz="4" w:space="0" w:color="auto"/>
              <w:left w:val="single" w:sz="4" w:space="0" w:color="auto"/>
              <w:bottom w:val="single" w:sz="4" w:space="0" w:color="auto"/>
              <w:right w:val="single" w:sz="4" w:space="0" w:color="auto"/>
            </w:tcBorders>
          </w:tcPr>
          <w:p w14:paraId="7EC28D22" w14:textId="2808E388" w:rsidR="00F07254" w:rsidRPr="00052626" w:rsidRDefault="00F07254" w:rsidP="00F07254">
            <w:pPr>
              <w:pStyle w:val="TAL"/>
            </w:pPr>
            <w:r w:rsidRPr="00052626">
              <w:t>6.2.6.2.</w:t>
            </w:r>
            <w:r w:rsidR="00BB4EE8" w:rsidRPr="00052626">
              <w:t>9</w:t>
            </w:r>
          </w:p>
        </w:tc>
        <w:tc>
          <w:tcPr>
            <w:tcW w:w="3262" w:type="dxa"/>
            <w:tcBorders>
              <w:top w:val="single" w:sz="4" w:space="0" w:color="auto"/>
              <w:left w:val="single" w:sz="4" w:space="0" w:color="auto"/>
              <w:bottom w:val="single" w:sz="4" w:space="0" w:color="auto"/>
              <w:right w:val="single" w:sz="4" w:space="0" w:color="auto"/>
            </w:tcBorders>
          </w:tcPr>
          <w:p w14:paraId="08AD56CD" w14:textId="7E52245A" w:rsidR="00F07254" w:rsidRPr="00052626" w:rsidRDefault="00F07254" w:rsidP="00F07254">
            <w:pPr>
              <w:pStyle w:val="TAL"/>
            </w:pPr>
            <w:r w:rsidRPr="00052626">
              <w:t>Data within the Status Subscription, which is used for creating or updating a subscription with the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7CE7BD47" w14:textId="77777777" w:rsidR="00F07254" w:rsidRPr="00052626" w:rsidRDefault="00F07254" w:rsidP="00F07254">
            <w:pPr>
              <w:pStyle w:val="TAL"/>
              <w:rPr>
                <w:rFonts w:cs="Arial"/>
                <w:szCs w:val="18"/>
              </w:rPr>
            </w:pPr>
          </w:p>
        </w:tc>
      </w:tr>
      <w:tr w:rsidR="00F07254" w:rsidRPr="00052626" w14:paraId="648E1F0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46BE0E" w14:textId="30499F5C" w:rsidR="00F07254" w:rsidRPr="00052626" w:rsidRDefault="00F07254" w:rsidP="00F07254">
            <w:pPr>
              <w:pStyle w:val="TAL"/>
            </w:pPr>
            <w:r w:rsidRPr="00052626">
              <w:t>StatusEvent</w:t>
            </w:r>
          </w:p>
        </w:tc>
        <w:tc>
          <w:tcPr>
            <w:tcW w:w="1364" w:type="dxa"/>
            <w:tcBorders>
              <w:top w:val="single" w:sz="4" w:space="0" w:color="auto"/>
              <w:left w:val="single" w:sz="4" w:space="0" w:color="auto"/>
              <w:bottom w:val="single" w:sz="4" w:space="0" w:color="auto"/>
              <w:right w:val="single" w:sz="4" w:space="0" w:color="auto"/>
            </w:tcBorders>
          </w:tcPr>
          <w:p w14:paraId="3BF5FE65" w14:textId="4E4893E3" w:rsidR="00F07254" w:rsidRPr="00052626" w:rsidRDefault="00F07254" w:rsidP="00F07254">
            <w:pPr>
              <w:pStyle w:val="TAL"/>
            </w:pPr>
            <w:r w:rsidRPr="00052626">
              <w:t>6.2.6.2.</w:t>
            </w:r>
            <w:r w:rsidR="00F64E49" w:rsidRPr="00052626">
              <w:t>10</w:t>
            </w:r>
          </w:p>
        </w:tc>
        <w:tc>
          <w:tcPr>
            <w:tcW w:w="3262" w:type="dxa"/>
            <w:tcBorders>
              <w:top w:val="single" w:sz="4" w:space="0" w:color="auto"/>
              <w:left w:val="single" w:sz="4" w:space="0" w:color="auto"/>
              <w:bottom w:val="single" w:sz="4" w:space="0" w:color="auto"/>
              <w:right w:val="single" w:sz="4" w:space="0" w:color="auto"/>
            </w:tcBorders>
          </w:tcPr>
          <w:p w14:paraId="672D4454"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4EA329F9" w14:textId="77777777" w:rsidR="00F07254" w:rsidRPr="00052626" w:rsidRDefault="00F07254" w:rsidP="00F07254">
            <w:pPr>
              <w:pStyle w:val="TAL"/>
              <w:rPr>
                <w:rFonts w:cs="Arial"/>
                <w:szCs w:val="18"/>
              </w:rPr>
            </w:pPr>
          </w:p>
        </w:tc>
      </w:tr>
      <w:tr w:rsidR="00F07254" w:rsidRPr="00052626" w14:paraId="1D015C1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12B0B8D4" w14:textId="4C40F45B" w:rsidR="00F07254" w:rsidRPr="00052626" w:rsidRDefault="00F07254" w:rsidP="00F07254">
            <w:pPr>
              <w:pStyle w:val="TAL"/>
            </w:pPr>
            <w:r w:rsidRPr="00052626">
              <w:t>StatusEventReport</w:t>
            </w:r>
          </w:p>
        </w:tc>
        <w:tc>
          <w:tcPr>
            <w:tcW w:w="1364" w:type="dxa"/>
            <w:tcBorders>
              <w:top w:val="single" w:sz="4" w:space="0" w:color="auto"/>
              <w:left w:val="single" w:sz="4" w:space="0" w:color="auto"/>
              <w:bottom w:val="single" w:sz="4" w:space="0" w:color="auto"/>
              <w:right w:val="single" w:sz="4" w:space="0" w:color="auto"/>
            </w:tcBorders>
          </w:tcPr>
          <w:p w14:paraId="20AF6181" w14:textId="515E37E4" w:rsidR="00F07254" w:rsidRPr="00052626" w:rsidRDefault="00F07254" w:rsidP="00F07254">
            <w:pPr>
              <w:pStyle w:val="TAL"/>
            </w:pPr>
            <w:r w:rsidRPr="00052626">
              <w:t>6.2.6.2.1</w:t>
            </w:r>
            <w:r w:rsidR="00F64E49" w:rsidRPr="00052626">
              <w:t>1</w:t>
            </w:r>
          </w:p>
        </w:tc>
        <w:tc>
          <w:tcPr>
            <w:tcW w:w="3262" w:type="dxa"/>
            <w:tcBorders>
              <w:top w:val="single" w:sz="4" w:space="0" w:color="auto"/>
              <w:left w:val="single" w:sz="4" w:space="0" w:color="auto"/>
              <w:bottom w:val="single" w:sz="4" w:space="0" w:color="auto"/>
              <w:right w:val="single" w:sz="4" w:space="0" w:color="auto"/>
            </w:tcBorders>
          </w:tcPr>
          <w:p w14:paraId="033C4618"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3A59AAFC" w14:textId="77777777" w:rsidR="00F07254" w:rsidRPr="00052626" w:rsidRDefault="00F07254" w:rsidP="00F07254">
            <w:pPr>
              <w:pStyle w:val="TAL"/>
              <w:rPr>
                <w:rFonts w:cs="Arial"/>
                <w:szCs w:val="18"/>
              </w:rPr>
            </w:pPr>
          </w:p>
        </w:tc>
      </w:tr>
      <w:tr w:rsidR="00681533"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052626" w:rsidRDefault="00681533" w:rsidP="00681533">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681533" w:rsidRPr="00052626" w:rsidRDefault="00FA1105" w:rsidP="00681533">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052626" w:rsidRDefault="00681533" w:rsidP="00681533">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052626" w:rsidRDefault="00681533" w:rsidP="00681533">
            <w:pPr>
              <w:pStyle w:val="TAL"/>
              <w:rPr>
                <w:rFonts w:cs="Arial"/>
                <w:szCs w:val="18"/>
              </w:rPr>
            </w:pPr>
          </w:p>
        </w:tc>
      </w:tr>
      <w:tr w:rsidR="00681533"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052626" w:rsidRDefault="00681533" w:rsidP="00681533">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681533" w:rsidRPr="00052626" w:rsidRDefault="00FA1105" w:rsidP="00FA1105">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052626" w:rsidRDefault="00681533" w:rsidP="00681533">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052626" w:rsidRDefault="00681533" w:rsidP="00681533">
            <w:pPr>
              <w:pStyle w:val="TAL"/>
              <w:rPr>
                <w:rFonts w:cs="Arial"/>
                <w:szCs w:val="18"/>
              </w:rPr>
            </w:pPr>
          </w:p>
        </w:tc>
      </w:tr>
      <w:tr w:rsidR="00681533"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052626" w:rsidRDefault="00681533" w:rsidP="00681533">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681533" w:rsidRPr="00052626" w:rsidRDefault="00FA1105" w:rsidP="00BE267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052626" w:rsidRDefault="00681533" w:rsidP="00681533">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052626" w:rsidRDefault="00681533" w:rsidP="00681533">
            <w:pPr>
              <w:pStyle w:val="TAL"/>
              <w:rPr>
                <w:rFonts w:cs="Arial"/>
                <w:szCs w:val="18"/>
              </w:rPr>
            </w:pPr>
          </w:p>
        </w:tc>
      </w:tr>
      <w:tr w:rsidR="00681533"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052626" w:rsidRDefault="00681533" w:rsidP="00681533">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681533" w:rsidRPr="00052626" w:rsidRDefault="00FA1105" w:rsidP="00BE267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052626" w:rsidRDefault="00681533" w:rsidP="00681533">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052626" w:rsidRDefault="00681533" w:rsidP="00681533">
            <w:pPr>
              <w:pStyle w:val="TAL"/>
              <w:rPr>
                <w:rFonts w:cs="Arial"/>
                <w:szCs w:val="18"/>
              </w:rPr>
            </w:pPr>
          </w:p>
        </w:tc>
      </w:tr>
      <w:tr w:rsidR="00681533"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Pr="00052626" w:rsidRDefault="00681533" w:rsidP="00681533">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681533" w:rsidRPr="00052626" w:rsidRDefault="00FA1105" w:rsidP="00BE267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052626" w:rsidRDefault="00681533" w:rsidP="00681533">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052626" w:rsidRDefault="00681533" w:rsidP="00681533">
            <w:pPr>
              <w:pStyle w:val="TAL"/>
              <w:rPr>
                <w:rFonts w:cs="Arial"/>
                <w:szCs w:val="18"/>
              </w:rPr>
            </w:pPr>
          </w:p>
        </w:tc>
      </w:tr>
      <w:tr w:rsidR="00681533"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Pr="00052626" w:rsidRDefault="00681533" w:rsidP="00681533">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681533" w:rsidRPr="00052626" w:rsidRDefault="00FA1105" w:rsidP="00FA1105">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052626" w:rsidRDefault="00681533" w:rsidP="00681533">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052626" w:rsidRDefault="00681533" w:rsidP="00681533">
            <w:pPr>
              <w:pStyle w:val="TAL"/>
              <w:rPr>
                <w:rFonts w:cs="Arial"/>
                <w:szCs w:val="18"/>
              </w:rPr>
            </w:pPr>
          </w:p>
        </w:tc>
      </w:tr>
      <w:tr w:rsidR="00681533" w:rsidRPr="00052626" w14:paraId="130E46DA"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Pr="00052626" w:rsidRDefault="00681533" w:rsidP="00681533">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67A550FA" w14:textId="0B9C8AD1" w:rsidR="00681533" w:rsidRPr="00052626" w:rsidRDefault="00FA1105" w:rsidP="00BE267B">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052626" w:rsidRDefault="00681533" w:rsidP="00681533">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052626" w:rsidRDefault="00681533" w:rsidP="00681533">
            <w:pPr>
              <w:pStyle w:val="TAL"/>
              <w:rPr>
                <w:rFonts w:cs="Arial"/>
                <w:szCs w:val="18"/>
              </w:rPr>
            </w:pPr>
          </w:p>
        </w:tc>
      </w:tr>
      <w:tr w:rsidR="00C532F2" w:rsidRPr="00052626" w14:paraId="3D5973B9"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6350A24B" w14:textId="6133A831" w:rsidR="00C532F2" w:rsidRPr="00052626" w:rsidRDefault="00C532F2" w:rsidP="00C532F2">
            <w:pPr>
              <w:pStyle w:val="TAL"/>
            </w:pPr>
            <w:r w:rsidRPr="00052626">
              <w:t>StatusNotify</w:t>
            </w:r>
            <w:r w:rsidR="00935305" w:rsidRPr="00052626">
              <w:t>Req</w:t>
            </w:r>
            <w:r w:rsidRPr="00052626">
              <w:t>Data</w:t>
            </w:r>
          </w:p>
        </w:tc>
        <w:tc>
          <w:tcPr>
            <w:tcW w:w="1364" w:type="dxa"/>
            <w:tcBorders>
              <w:top w:val="single" w:sz="4" w:space="0" w:color="auto"/>
              <w:left w:val="single" w:sz="4" w:space="0" w:color="auto"/>
              <w:bottom w:val="single" w:sz="4" w:space="0" w:color="auto"/>
              <w:right w:val="single" w:sz="4" w:space="0" w:color="auto"/>
            </w:tcBorders>
          </w:tcPr>
          <w:p w14:paraId="276F03D2" w14:textId="0F8632F2" w:rsidR="00C532F2" w:rsidRPr="00052626" w:rsidRDefault="00C532F2" w:rsidP="00FA1105">
            <w:pPr>
              <w:pStyle w:val="TAL"/>
            </w:pPr>
            <w:r w:rsidRPr="00052626">
              <w:t>6.2.6.</w:t>
            </w:r>
            <w:r w:rsidR="00FA1105" w:rsidRPr="00052626">
              <w:t>2.</w:t>
            </w:r>
            <w:r w:rsidRPr="00052626">
              <w:t>1</w:t>
            </w:r>
            <w:r w:rsidR="00FA1105" w:rsidRPr="00052626">
              <w:t>9</w:t>
            </w:r>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052626" w:rsidRDefault="00C532F2" w:rsidP="00C532F2">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052626" w:rsidRDefault="00C532F2" w:rsidP="00C532F2">
            <w:pPr>
              <w:pStyle w:val="TAL"/>
              <w:rPr>
                <w:rFonts w:cs="Arial"/>
                <w:szCs w:val="18"/>
              </w:rPr>
            </w:pPr>
          </w:p>
        </w:tc>
      </w:tr>
      <w:tr w:rsidR="00456DF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456DFA" w:rsidRPr="00052626" w:rsidRDefault="00456DFA" w:rsidP="00C532F2">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456DFA" w:rsidRPr="00052626" w:rsidRDefault="00456DFA" w:rsidP="00FA1105">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456DFA" w:rsidRPr="00052626" w:rsidRDefault="00456DFA" w:rsidP="00C532F2">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456DFA" w:rsidRPr="00052626" w:rsidRDefault="00456DFA" w:rsidP="00C532F2">
            <w:pPr>
              <w:pStyle w:val="TAL"/>
              <w:rPr>
                <w:rFonts w:cs="Arial"/>
                <w:szCs w:val="18"/>
              </w:rPr>
            </w:pPr>
          </w:p>
        </w:tc>
      </w:tr>
      <w:tr w:rsidR="00681533"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Pr="00052626" w:rsidRDefault="00681533" w:rsidP="00681533">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Pr="00052626" w:rsidRDefault="00681533" w:rsidP="00681533">
            <w:pPr>
              <w:pStyle w:val="TAL"/>
            </w:pPr>
            <w:r w:rsidRPr="00052626">
              <w:t>6.2.6.3.</w:t>
            </w:r>
            <w:r w:rsidR="00C07754" w:rsidRPr="00052626">
              <w:t>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052626" w:rsidRDefault="00681533" w:rsidP="00681533">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052626" w:rsidRDefault="00681533" w:rsidP="00681533">
            <w:pPr>
              <w:pStyle w:val="TAL"/>
              <w:rPr>
                <w:rFonts w:cs="Arial"/>
                <w:szCs w:val="18"/>
              </w:rPr>
            </w:pPr>
          </w:p>
        </w:tc>
      </w:tr>
      <w:tr w:rsidR="00681533"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Pr="00052626" w:rsidRDefault="00681533" w:rsidP="00681533">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Pr="00052626" w:rsidRDefault="00681533" w:rsidP="00681533">
            <w:pPr>
              <w:pStyle w:val="TAL"/>
            </w:pPr>
            <w:r w:rsidRPr="00052626">
              <w:t>6.2.6.3.</w:t>
            </w:r>
            <w:r w:rsidR="00C07754" w:rsidRPr="00052626">
              <w:t>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052626" w:rsidRDefault="00681533" w:rsidP="00681533">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052626" w:rsidRDefault="00681533" w:rsidP="00681533">
            <w:pPr>
              <w:pStyle w:val="TAL"/>
              <w:rPr>
                <w:rFonts w:cs="Arial"/>
                <w:szCs w:val="18"/>
              </w:rPr>
            </w:pPr>
          </w:p>
        </w:tc>
      </w:tr>
      <w:tr w:rsidR="00F07254" w:rsidRPr="00052626" w14:paraId="4527070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D1EB4B2" w14:textId="74AC0C21" w:rsidR="00F07254" w:rsidRPr="00052626" w:rsidRDefault="00F07254" w:rsidP="00F07254">
            <w:pPr>
              <w:pStyle w:val="TAL"/>
            </w:pPr>
            <w:r w:rsidRPr="00052626">
              <w:t>StatusEventType</w:t>
            </w:r>
          </w:p>
        </w:tc>
        <w:tc>
          <w:tcPr>
            <w:tcW w:w="1364" w:type="dxa"/>
            <w:tcBorders>
              <w:top w:val="single" w:sz="4" w:space="0" w:color="auto"/>
              <w:left w:val="single" w:sz="4" w:space="0" w:color="auto"/>
              <w:bottom w:val="single" w:sz="4" w:space="0" w:color="auto"/>
              <w:right w:val="single" w:sz="4" w:space="0" w:color="auto"/>
            </w:tcBorders>
          </w:tcPr>
          <w:p w14:paraId="5E06D273" w14:textId="075A3AF0" w:rsidR="00F07254" w:rsidRPr="00052626" w:rsidRDefault="00F07254" w:rsidP="00F07254">
            <w:pPr>
              <w:pStyle w:val="TAL"/>
            </w:pPr>
            <w:r w:rsidRPr="00052626">
              <w:t>6.2.6.3.6</w:t>
            </w:r>
          </w:p>
        </w:tc>
        <w:tc>
          <w:tcPr>
            <w:tcW w:w="3262" w:type="dxa"/>
            <w:tcBorders>
              <w:top w:val="single" w:sz="4" w:space="0" w:color="auto"/>
              <w:left w:val="single" w:sz="4" w:space="0" w:color="auto"/>
              <w:bottom w:val="single" w:sz="4" w:space="0" w:color="auto"/>
              <w:right w:val="single" w:sz="4" w:space="0" w:color="auto"/>
            </w:tcBorders>
          </w:tcPr>
          <w:p w14:paraId="46C4720C" w14:textId="2B93C0DC" w:rsidR="00F07254" w:rsidRPr="00052626" w:rsidRDefault="00F07254" w:rsidP="00F07254">
            <w:pPr>
              <w:pStyle w:val="TAL"/>
            </w:pPr>
            <w:r w:rsidRPr="00052626">
              <w:t>Status Event Type</w:t>
            </w:r>
          </w:p>
        </w:tc>
        <w:tc>
          <w:tcPr>
            <w:tcW w:w="2020" w:type="dxa"/>
            <w:tcBorders>
              <w:top w:val="single" w:sz="4" w:space="0" w:color="auto"/>
              <w:left w:val="single" w:sz="4" w:space="0" w:color="auto"/>
              <w:bottom w:val="single" w:sz="4" w:space="0" w:color="auto"/>
              <w:right w:val="single" w:sz="4" w:space="0" w:color="auto"/>
            </w:tcBorders>
          </w:tcPr>
          <w:p w14:paraId="79582241" w14:textId="77777777" w:rsidR="00F07254" w:rsidRPr="00052626" w:rsidRDefault="00F07254" w:rsidP="00F07254">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r w:rsidR="00D807F2" w:rsidRPr="00052626" w14:paraId="62C8A9A8"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6E150CF7" w14:textId="77777777" w:rsidR="00D807F2" w:rsidRPr="00052626" w:rsidRDefault="00D807F2" w:rsidP="00C6418C">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
          <w:p w14:paraId="389F4CE7" w14:textId="77777777" w:rsidR="00D807F2" w:rsidRPr="00052626" w:rsidRDefault="00D807F2" w:rsidP="00C6418C">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5256066B" w14:textId="77777777" w:rsidR="00D807F2" w:rsidRPr="00052626" w:rsidRDefault="00D807F2" w:rsidP="00C6418C">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941222B" w14:textId="77777777" w:rsidR="00D807F2" w:rsidRPr="00052626" w:rsidRDefault="00D807F2" w:rsidP="00C6418C">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14EC5">
      <w:pPr>
        <w:pStyle w:val="Heading4"/>
      </w:pPr>
      <w:bookmarkStart w:id="909" w:name="_Toc81558631"/>
      <w:bookmarkStart w:id="910" w:name="_Toc85877107"/>
      <w:bookmarkStart w:id="911" w:name="_Toc88681559"/>
      <w:bookmarkStart w:id="912" w:name="_Toc89678246"/>
      <w:bookmarkStart w:id="913" w:name="_Toc81558635"/>
      <w:bookmarkStart w:id="914" w:name="_Toc94607383"/>
      <w:r w:rsidRPr="00052626">
        <w:t>6.2.6.2</w:t>
      </w:r>
      <w:r w:rsidRPr="00052626">
        <w:tab/>
        <w:t>Structured data types</w:t>
      </w:r>
      <w:bookmarkEnd w:id="909"/>
      <w:bookmarkEnd w:id="910"/>
      <w:bookmarkEnd w:id="911"/>
      <w:bookmarkEnd w:id="912"/>
      <w:bookmarkEnd w:id="914"/>
    </w:p>
    <w:p w14:paraId="471DFFA3" w14:textId="77777777" w:rsidR="00086D8C" w:rsidRPr="00052626" w:rsidRDefault="00086D8C" w:rsidP="00514EC5">
      <w:pPr>
        <w:pStyle w:val="Heading5"/>
      </w:pPr>
      <w:bookmarkStart w:id="915" w:name="_Toc81558632"/>
      <w:bookmarkStart w:id="916" w:name="_Toc85877108"/>
      <w:bookmarkStart w:id="917" w:name="_Toc88681560"/>
      <w:bookmarkStart w:id="918" w:name="_Toc89678247"/>
      <w:bookmarkStart w:id="919" w:name="_Toc94607384"/>
      <w:r w:rsidRPr="00052626">
        <w:t>6.2.6.2.1</w:t>
      </w:r>
      <w:r w:rsidRPr="00052626">
        <w:tab/>
        <w:t>Introduction</w:t>
      </w:r>
      <w:bookmarkEnd w:id="915"/>
      <w:bookmarkEnd w:id="916"/>
      <w:bookmarkEnd w:id="917"/>
      <w:bookmarkEnd w:id="918"/>
      <w:bookmarkEnd w:id="919"/>
    </w:p>
    <w:p w14:paraId="64E4DD2A" w14:textId="77777777" w:rsidR="00086D8C" w:rsidRPr="00052626" w:rsidRDefault="00086D8C" w:rsidP="00086D8C">
      <w:r w:rsidRPr="00052626">
        <w:t>This clause defines the structures to be used in resource representations.</w:t>
      </w:r>
    </w:p>
    <w:p w14:paraId="68854B4A" w14:textId="7E87B31B" w:rsidR="00086D8C" w:rsidRPr="00052626" w:rsidRDefault="00086D8C" w:rsidP="00086D8C">
      <w:pPr>
        <w:pStyle w:val="Guidance"/>
      </w:pPr>
    </w:p>
    <w:p w14:paraId="5CA64467" w14:textId="4B3BA90B" w:rsidR="00086D8C" w:rsidRPr="00052626" w:rsidRDefault="00086D8C" w:rsidP="00514EC5">
      <w:pPr>
        <w:pStyle w:val="Heading5"/>
      </w:pPr>
      <w:bookmarkStart w:id="920" w:name="_Toc85877109"/>
      <w:bookmarkStart w:id="921" w:name="_Toc88681561"/>
      <w:bookmarkStart w:id="922" w:name="_Toc89678248"/>
      <w:bookmarkStart w:id="923" w:name="_Toc94607385"/>
      <w:r w:rsidRPr="00052626">
        <w:t>6.2.6.2.2</w:t>
      </w:r>
      <w:r w:rsidRPr="00052626">
        <w:tab/>
        <w:t>Type: CreateReqData</w:t>
      </w:r>
      <w:bookmarkEnd w:id="920"/>
      <w:bookmarkEnd w:id="921"/>
      <w:bookmarkEnd w:id="922"/>
      <w:bookmarkEnd w:id="923"/>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14EC5">
      <w:pPr>
        <w:pStyle w:val="Heading5"/>
      </w:pPr>
      <w:bookmarkStart w:id="924" w:name="_Toc85877110"/>
      <w:bookmarkStart w:id="925" w:name="_Toc88681562"/>
      <w:bookmarkStart w:id="926" w:name="_Toc89678249"/>
      <w:bookmarkStart w:id="927" w:name="_Toc94607386"/>
      <w:r w:rsidRPr="00052626">
        <w:lastRenderedPageBreak/>
        <w:t>6.2.6.2.3</w:t>
      </w:r>
      <w:r w:rsidRPr="00052626">
        <w:tab/>
        <w:t>Type: CreateRspData</w:t>
      </w:r>
      <w:bookmarkEnd w:id="924"/>
      <w:bookmarkEnd w:id="925"/>
      <w:bookmarkEnd w:id="926"/>
      <w:bookmarkEnd w:id="927"/>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5DFF135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Pr="00052626" w:rsidRDefault="000012F2" w:rsidP="000012F2">
            <w:pPr>
              <w:pStyle w:val="TAL"/>
            </w:pPr>
            <w:r w:rsidRPr="00052626">
              <w:t>tmgi</w:t>
            </w:r>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Pr="00052626" w:rsidRDefault="000012F2" w:rsidP="000012F2">
            <w:pPr>
              <w:pStyle w:val="TAL"/>
            </w:pPr>
            <w:r w:rsidRPr="00052626">
              <w:t>Tmgi</w:t>
            </w:r>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0AF5699" w14:textId="77777777" w:rsidR="00736ABD" w:rsidRPr="00052626" w:rsidRDefault="000012F2" w:rsidP="000012F2">
            <w:pPr>
              <w:pStyle w:val="TAL"/>
            </w:pPr>
            <w:r w:rsidRPr="00052626">
              <w:rPr>
                <w:rFonts w:cs="Arial"/>
                <w:szCs w:val="18"/>
              </w:rPr>
              <w:t xml:space="preserve">This IE shall be present if the </w:t>
            </w:r>
            <w:r w:rsidRPr="00052626">
              <w:t>tmgiAllocReq IE was present and set to "true" in the request.</w:t>
            </w:r>
          </w:p>
          <w:p w14:paraId="7D308777" w14:textId="3199E8E0" w:rsidR="000012F2" w:rsidRPr="00052626" w:rsidRDefault="000012F2" w:rsidP="000012F2">
            <w:pPr>
              <w:pStyle w:val="TAL"/>
            </w:pPr>
            <w:r w:rsidRPr="00052626">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Pr="00052626" w:rsidRDefault="000012F2" w:rsidP="000012F2">
            <w:pPr>
              <w:pStyle w:val="TAL"/>
              <w:rPr>
                <w:rFonts w:cs="Arial"/>
                <w:szCs w:val="18"/>
              </w:rPr>
            </w:pPr>
          </w:p>
        </w:tc>
      </w:tr>
      <w:tr w:rsidR="00C6418C" w:rsidRPr="00052626" w14:paraId="379FB9B3"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4138DDA" w14:textId="5907747C" w:rsidR="00C6418C" w:rsidRPr="00052626" w:rsidRDefault="00C6418C" w:rsidP="00C6418C">
            <w:pPr>
              <w:pStyle w:val="TAL"/>
            </w:pPr>
            <w:r w:rsidRPr="00052626">
              <w:t>expirationTime</w:t>
            </w:r>
          </w:p>
        </w:tc>
        <w:tc>
          <w:tcPr>
            <w:tcW w:w="1742" w:type="dxa"/>
            <w:tcBorders>
              <w:top w:val="single" w:sz="4" w:space="0" w:color="auto"/>
              <w:left w:val="single" w:sz="4" w:space="0" w:color="auto"/>
              <w:bottom w:val="single" w:sz="4" w:space="0" w:color="auto"/>
              <w:right w:val="single" w:sz="4" w:space="0" w:color="auto"/>
            </w:tcBorders>
          </w:tcPr>
          <w:p w14:paraId="3D35B8F1" w14:textId="0E0C91EA" w:rsidR="00C6418C" w:rsidRPr="00052626" w:rsidRDefault="00C6418C" w:rsidP="00C6418C">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5104B9BC" w14:textId="134681D2" w:rsidR="00C6418C" w:rsidRPr="00052626" w:rsidRDefault="00C6418C"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64660" w14:textId="12EF1787" w:rsidR="00C6418C" w:rsidRPr="00052626" w:rsidRDefault="00C6418C" w:rsidP="00C6418C">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9665F65" w14:textId="77777777" w:rsidR="00C6418C" w:rsidRPr="00052626" w:rsidRDefault="00C6418C" w:rsidP="00C6418C">
            <w:pPr>
              <w:pStyle w:val="TAL"/>
            </w:pPr>
            <w:r w:rsidRPr="00052626">
              <w:rPr>
                <w:rFonts w:cs="Arial"/>
                <w:szCs w:val="18"/>
              </w:rPr>
              <w:t xml:space="preserve">This IE shall be present if the </w:t>
            </w:r>
            <w:r w:rsidRPr="00052626">
              <w:t>tmgiAllocReq IE was present and set to "true" in the request.</w:t>
            </w:r>
          </w:p>
          <w:p w14:paraId="31D6ABFD" w14:textId="67669F39" w:rsidR="00C6418C" w:rsidRPr="00052626" w:rsidRDefault="00C6418C" w:rsidP="00C6418C">
            <w:pPr>
              <w:pStyle w:val="TAL"/>
              <w:rPr>
                <w:rFonts w:cs="Arial"/>
                <w:szCs w:val="18"/>
              </w:rPr>
            </w:pPr>
            <w:r w:rsidRPr="00052626">
              <w:t xml:space="preserve">When present, it shall indicate the </w:t>
            </w:r>
            <w:r>
              <w:t xml:space="preserve">expiration time for the </w:t>
            </w:r>
            <w:r w:rsidRPr="00052626">
              <w:t>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1390DDF5" w14:textId="77777777" w:rsidR="00C6418C" w:rsidRPr="00052626" w:rsidRDefault="00C6418C" w:rsidP="00C6418C">
            <w:pPr>
              <w:pStyle w:val="TAL"/>
              <w:rPr>
                <w:rFonts w:cs="Arial"/>
                <w:szCs w:val="18"/>
              </w:rPr>
            </w:pPr>
          </w:p>
        </w:tc>
      </w:tr>
      <w:tr w:rsidR="000012F2" w:rsidRPr="00052626" w14:paraId="49A096CD"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Pr="00052626" w:rsidRDefault="000012F2" w:rsidP="000012F2">
            <w:pPr>
              <w:pStyle w:val="TAL"/>
            </w:pPr>
            <w:r w:rsidRPr="00052626">
              <w:t>ingressTunnelAddr</w:t>
            </w:r>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Pr="00052626" w:rsidRDefault="000012F2" w:rsidP="000012F2">
            <w:pPr>
              <w:pStyle w:val="TAL"/>
            </w:pPr>
            <w:r w:rsidRPr="00052626">
              <w:t>TunnelAddress</w:t>
            </w:r>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Pr="00052626" w:rsidRDefault="000012F2" w:rsidP="000012F2">
            <w:pPr>
              <w:pStyle w:val="TAL"/>
              <w:rPr>
                <w:rFonts w:cs="Arial"/>
                <w:szCs w:val="18"/>
              </w:rPr>
            </w:pPr>
            <w:r w:rsidRPr="00052626">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Pr="00052626" w:rsidRDefault="000012F2" w:rsidP="000012F2">
            <w:pPr>
              <w:pStyle w:val="TAL"/>
              <w:rPr>
                <w:rFonts w:cs="Arial"/>
                <w:szCs w:val="18"/>
              </w:rPr>
            </w:pPr>
          </w:p>
        </w:tc>
      </w:tr>
      <w:tr w:rsidR="000012F2" w:rsidRPr="00052626" w14:paraId="16D7C03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Pr="00052626" w:rsidRDefault="000012F2" w:rsidP="000012F2">
            <w:pPr>
              <w:pStyle w:val="TAL"/>
            </w:pPr>
            <w:r w:rsidRPr="00052626">
              <w:t>subscriptionId</w:t>
            </w:r>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Pr="00052626" w:rsidRDefault="000012F2" w:rsidP="000012F2">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Pr="00052626" w:rsidRDefault="000012F2" w:rsidP="000012F2">
            <w:pPr>
              <w:pStyle w:val="TAL"/>
              <w:rPr>
                <w:rFonts w:cs="Arial"/>
                <w:szCs w:val="18"/>
              </w:rPr>
            </w:pPr>
            <w:r w:rsidRPr="00052626">
              <w:rPr>
                <w:rFonts w:cs="Arial"/>
                <w:szCs w:val="18"/>
              </w:rPr>
              <w:t>This IE shall be present if the Create request includes a subscription to events about the MBS session and the subscription was created successfully. When present, it shall contain the {subscriptionI}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Pr="00052626" w:rsidRDefault="000012F2" w:rsidP="000012F2">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928" w:name="_Toc85877111"/>
    </w:p>
    <w:p w14:paraId="1607E826" w14:textId="3D60A848" w:rsidR="000012F2" w:rsidRPr="00052626" w:rsidRDefault="000012F2" w:rsidP="00514EC5">
      <w:pPr>
        <w:pStyle w:val="Heading5"/>
      </w:pPr>
      <w:bookmarkStart w:id="929" w:name="_Toc88681563"/>
      <w:bookmarkStart w:id="930" w:name="_Toc89678250"/>
      <w:bookmarkStart w:id="931" w:name="_Toc94607387"/>
      <w:r w:rsidRPr="00052626">
        <w:t>6.2.6.2.4</w:t>
      </w:r>
      <w:r w:rsidRPr="00052626">
        <w:tab/>
        <w:t>Type: MbsSessionExtension</w:t>
      </w:r>
      <w:bookmarkEnd w:id="928"/>
      <w:bookmarkEnd w:id="929"/>
      <w:bookmarkEnd w:id="930"/>
      <w:bookmarkEnd w:id="931"/>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bookmarkStart w:id="932" w:name="_PERM_MCCTEMPBM_CRPT08280031___2" w:colFirst="4" w:colLast="4"/>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bookmarkEnd w:id="932"/>
    </w:tbl>
    <w:p w14:paraId="3D4FD8C2" w14:textId="77777777" w:rsidR="000012F2" w:rsidRPr="00052626" w:rsidRDefault="000012F2" w:rsidP="00086D8C"/>
    <w:p w14:paraId="3FCD577B" w14:textId="160F91D2" w:rsidR="00A96B57" w:rsidRPr="00052626" w:rsidRDefault="00A96B57" w:rsidP="00514EC5">
      <w:pPr>
        <w:pStyle w:val="Heading5"/>
      </w:pPr>
      <w:bookmarkStart w:id="933" w:name="_Toc85877112"/>
      <w:bookmarkStart w:id="934" w:name="_Toc88681564"/>
      <w:bookmarkStart w:id="935" w:name="_Toc89678251"/>
      <w:bookmarkStart w:id="936" w:name="_Toc94607388"/>
      <w:r w:rsidRPr="00052626">
        <w:lastRenderedPageBreak/>
        <w:t>6.2.6.2.</w:t>
      </w:r>
      <w:r w:rsidR="000A37BA" w:rsidRPr="00052626">
        <w:t>5</w:t>
      </w:r>
      <w:r w:rsidRPr="00052626">
        <w:tab/>
        <w:t>Type: ContextUpdateReqData</w:t>
      </w:r>
      <w:bookmarkEnd w:id="933"/>
      <w:bookmarkEnd w:id="934"/>
      <w:bookmarkEnd w:id="935"/>
      <w:bookmarkEnd w:id="936"/>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1B2F509D" w:rsidR="00A96B57" w:rsidRPr="00052626" w:rsidRDefault="00A96B57" w:rsidP="00681533">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[x]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6828BE1F"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if N2 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6CC5EECF" w:rsidR="00A96B57" w:rsidRPr="00052626" w:rsidRDefault="00E8175A" w:rsidP="00681533">
            <w:pPr>
              <w:pStyle w:val="TAL"/>
              <w:rPr>
                <w:rFonts w:cs="Arial"/>
                <w:szCs w:val="18"/>
              </w:rPr>
            </w:pPr>
            <w:r>
              <w:rPr>
                <w:rFonts w:cs="Arial"/>
                <w:szCs w:val="18"/>
              </w:rPr>
              <w:t xml:space="preserve">This IE may 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77777777"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bl>
    <w:p w14:paraId="64FC581E" w14:textId="77777777" w:rsidR="00A96B57" w:rsidRPr="00052626" w:rsidRDefault="00A96B57" w:rsidP="00086D8C"/>
    <w:p w14:paraId="76118BBA" w14:textId="58392737" w:rsidR="00A96B57" w:rsidRPr="00052626" w:rsidRDefault="00A96B57" w:rsidP="00514EC5">
      <w:pPr>
        <w:pStyle w:val="Heading5"/>
      </w:pPr>
      <w:bookmarkStart w:id="937" w:name="_Toc85877113"/>
      <w:bookmarkStart w:id="938" w:name="_Toc88681565"/>
      <w:bookmarkStart w:id="939" w:name="_Toc89678252"/>
      <w:bookmarkStart w:id="940" w:name="_Toc94607389"/>
      <w:r w:rsidRPr="00052626">
        <w:t>6.2.6.2.</w:t>
      </w:r>
      <w:r w:rsidR="000A37BA" w:rsidRPr="00052626">
        <w:t>6</w:t>
      </w:r>
      <w:r w:rsidRPr="00052626">
        <w:tab/>
        <w:t>Type: ContextUpdateRspData</w:t>
      </w:r>
      <w:bookmarkEnd w:id="937"/>
      <w:bookmarkEnd w:id="938"/>
      <w:bookmarkEnd w:id="939"/>
      <w:bookmarkEnd w:id="940"/>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Pr="00052626" w:rsidRDefault="00A96B57" w:rsidP="00681533">
            <w:pPr>
              <w:pStyle w:val="TAL"/>
              <w:rPr>
                <w:rFonts w:cs="Arial"/>
                <w:szCs w:val="18"/>
              </w:rPr>
            </w:pPr>
            <w:r w:rsidRPr="00052626">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14EC5">
      <w:pPr>
        <w:pStyle w:val="Heading5"/>
      </w:pPr>
      <w:bookmarkStart w:id="941" w:name="_Toc85877114"/>
      <w:bookmarkStart w:id="942" w:name="_Toc88681566"/>
      <w:bookmarkStart w:id="943" w:name="_Toc89678253"/>
      <w:bookmarkStart w:id="944" w:name="_Toc94607390"/>
      <w:r w:rsidRPr="00052626">
        <w:lastRenderedPageBreak/>
        <w:t>6.2.6.2.7</w:t>
      </w:r>
      <w:r w:rsidRPr="00052626">
        <w:tab/>
        <w:t xml:space="preserve">Type: </w:t>
      </w:r>
      <w:r w:rsidR="00F07254" w:rsidRPr="00052626">
        <w:t>StatusSubscribeReqData</w:t>
      </w:r>
      <w:bookmarkEnd w:id="941"/>
      <w:bookmarkEnd w:id="942"/>
      <w:bookmarkEnd w:id="943"/>
      <w:bookmarkEnd w:id="944"/>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77777777" w:rsidR="00CC1723" w:rsidRPr="00052626" w:rsidRDefault="00CC1723" w:rsidP="00AF3A9C">
            <w:pPr>
              <w:pStyle w:val="TAL"/>
            </w:pPr>
            <w:r w:rsidRPr="00052626">
              <w:t>StatusSubscription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77777777" w:rsidR="00CC1723" w:rsidRPr="00052626" w:rsidRDefault="00CC1723" w:rsidP="00AF3A9C">
            <w:pPr>
              <w:pStyle w:val="TAL"/>
              <w:rPr>
                <w:rFonts w:cs="Arial"/>
                <w:szCs w:val="18"/>
              </w:rPr>
            </w:pPr>
            <w:r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14EC5">
      <w:pPr>
        <w:pStyle w:val="Heading5"/>
      </w:pPr>
      <w:bookmarkStart w:id="945" w:name="_Toc85877115"/>
      <w:bookmarkStart w:id="946" w:name="_Toc88681568"/>
      <w:bookmarkStart w:id="947" w:name="_Toc89678254"/>
      <w:bookmarkStart w:id="948" w:name="_Toc94607391"/>
      <w:r w:rsidRPr="00052626">
        <w:t>6.2.6.2.8</w:t>
      </w:r>
      <w:r w:rsidRPr="00052626">
        <w:tab/>
        <w:t xml:space="preserve">Type: </w:t>
      </w:r>
      <w:r w:rsidR="00234098" w:rsidRPr="00052626">
        <w:t>StatusSubscribeRspData</w:t>
      </w:r>
      <w:bookmarkEnd w:id="945"/>
      <w:bookmarkEnd w:id="946"/>
      <w:bookmarkEnd w:id="947"/>
      <w:bookmarkEnd w:id="948"/>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47613EA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187D9D0C" w14:textId="77777777" w:rsidR="00234098" w:rsidRPr="00052626" w:rsidRDefault="00234098" w:rsidP="00AF3A9C">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5FE9F9D" w14:textId="77777777" w:rsidR="00234098" w:rsidRPr="00052626" w:rsidRDefault="00234098" w:rsidP="00AF3A9C">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43E241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EFBB9A9"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2A0E556C" w14:textId="77777777" w:rsidR="00234098" w:rsidRPr="00052626" w:rsidRDefault="00234098" w:rsidP="00AF3A9C">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2EFDF96" w14:textId="77777777" w:rsidR="00234098" w:rsidRPr="00052626" w:rsidRDefault="00234098" w:rsidP="00AF3A9C">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7777777" w:rsidR="00234098" w:rsidRPr="00052626" w:rsidRDefault="00234098" w:rsidP="00AF3A9C">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57A8E096" w14:textId="77777777" w:rsidR="00234098" w:rsidRPr="00052626" w:rsidRDefault="00234098" w:rsidP="00AF3A9C">
            <w:pPr>
              <w:pStyle w:val="TAL"/>
            </w:pPr>
            <w:r w:rsidRPr="00052626">
              <w:t>array(StatusEventReport)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77777777" w:rsidR="00234098" w:rsidRPr="00052626" w:rsidRDefault="00234098" w:rsidP="00AF3A9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r w:rsidR="00234098" w:rsidRPr="00052626" w14:paraId="14C08B4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2E64C7B9" w14:textId="77777777" w:rsidR="00234098" w:rsidRPr="00052626" w:rsidRDefault="00234098" w:rsidP="00AF3A9C">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6B4EC851" w14:textId="77777777" w:rsidR="00234098" w:rsidRPr="00052626" w:rsidRDefault="00234098" w:rsidP="00AF3A9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867A989"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BDFCC01" w14:textId="77777777" w:rsidR="00234098" w:rsidRPr="00052626" w:rsidRDefault="00234098" w:rsidP="00AF3A9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3A21708" w14:textId="77777777" w:rsidR="00234098" w:rsidRPr="00052626" w:rsidRDefault="00234098" w:rsidP="00AF3A9C">
            <w:pPr>
              <w:pStyle w:val="TAL"/>
            </w:pPr>
            <w:r w:rsidRPr="00052626">
              <w:t>Notification Correlation ID, which shall be present if received within the request.</w:t>
            </w:r>
          </w:p>
        </w:tc>
        <w:tc>
          <w:tcPr>
            <w:tcW w:w="882" w:type="dxa"/>
            <w:tcBorders>
              <w:top w:val="single" w:sz="4" w:space="0" w:color="auto"/>
              <w:left w:val="single" w:sz="4" w:space="0" w:color="auto"/>
              <w:bottom w:val="single" w:sz="4" w:space="0" w:color="auto"/>
              <w:right w:val="single" w:sz="4" w:space="0" w:color="auto"/>
            </w:tcBorders>
          </w:tcPr>
          <w:p w14:paraId="5C5A717C" w14:textId="77777777" w:rsidR="00234098" w:rsidRPr="00052626" w:rsidRDefault="00234098" w:rsidP="00AF3A9C">
            <w:pPr>
              <w:pStyle w:val="TAL"/>
              <w:rPr>
                <w:rFonts w:cs="Arial"/>
                <w:szCs w:val="18"/>
              </w:rPr>
            </w:pPr>
          </w:p>
        </w:tc>
      </w:tr>
    </w:tbl>
    <w:p w14:paraId="6B1B3C1B" w14:textId="77777777" w:rsidR="00234098" w:rsidRPr="00052626" w:rsidRDefault="00234098" w:rsidP="00086D8C"/>
    <w:p w14:paraId="585D30A1" w14:textId="71DC2636" w:rsidR="00456DFA" w:rsidRPr="00052626" w:rsidRDefault="00456DFA" w:rsidP="00514EC5">
      <w:pPr>
        <w:pStyle w:val="Heading5"/>
      </w:pPr>
      <w:bookmarkStart w:id="949" w:name="_Toc88681567"/>
      <w:bookmarkStart w:id="950" w:name="_Toc89678255"/>
      <w:bookmarkStart w:id="951" w:name="_Toc85877116"/>
      <w:bookmarkStart w:id="952" w:name="_Toc88681569"/>
      <w:bookmarkStart w:id="953" w:name="_Toc94607392"/>
      <w:r w:rsidRPr="00052626">
        <w:t>6.2.6.2.9</w:t>
      </w:r>
      <w:r w:rsidRPr="00052626">
        <w:tab/>
        <w:t>Type: StatusSubscription</w:t>
      </w:r>
      <w:bookmarkEnd w:id="949"/>
      <w:bookmarkEnd w:id="950"/>
      <w:bookmarkEnd w:id="953"/>
    </w:p>
    <w:p w14:paraId="0A1F6922" w14:textId="25F8519F" w:rsidR="00456DFA" w:rsidRPr="00052626" w:rsidRDefault="00456DFA" w:rsidP="00456DFA">
      <w:pPr>
        <w:pStyle w:val="TH"/>
      </w:pPr>
      <w:r w:rsidRPr="00052626">
        <w:t>Table 6.</w:t>
      </w:r>
      <w:r w:rsidR="005C4EC1" w:rsidRPr="00052626">
        <w:t>2</w:t>
      </w:r>
      <w:r w:rsidRPr="00052626">
        <w:t>.6.2.9: Definition of type 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DFA" w:rsidRPr="00052626" w14:paraId="53FCBAC4"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10EC41" w14:textId="77777777" w:rsidR="00456DFA" w:rsidRPr="00052626" w:rsidRDefault="00456DFA" w:rsidP="00F33E9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446E94" w14:textId="77777777" w:rsidR="00456DFA" w:rsidRPr="00052626" w:rsidRDefault="00456DFA" w:rsidP="00F33E9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52EC12" w14:textId="77777777" w:rsidR="00456DFA" w:rsidRPr="00052626" w:rsidRDefault="00456DFA" w:rsidP="00F33E9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37533D" w14:textId="77777777" w:rsidR="00456DFA" w:rsidRPr="00052626" w:rsidRDefault="00456DFA"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815028" w14:textId="77777777" w:rsidR="00456DFA" w:rsidRPr="00052626" w:rsidRDefault="00456DFA" w:rsidP="00F33E9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CF842" w14:textId="77777777" w:rsidR="00456DFA" w:rsidRPr="00052626" w:rsidRDefault="00456DFA" w:rsidP="00F33E9B">
            <w:pPr>
              <w:pStyle w:val="TAH"/>
              <w:rPr>
                <w:rFonts w:cs="Arial"/>
                <w:szCs w:val="18"/>
              </w:rPr>
            </w:pPr>
            <w:r w:rsidRPr="00052626">
              <w:rPr>
                <w:rFonts w:cs="Arial"/>
                <w:szCs w:val="18"/>
              </w:rPr>
              <w:t>Applicability</w:t>
            </w:r>
          </w:p>
        </w:tc>
      </w:tr>
      <w:tr w:rsidR="00456DFA" w:rsidRPr="00052626" w14:paraId="4C0E5D4F"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195D349" w14:textId="77777777" w:rsidR="00456DFA" w:rsidRPr="00052626" w:rsidRDefault="00456DFA" w:rsidP="00F33E9B">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0BD76872" w14:textId="77777777" w:rsidR="00456DFA" w:rsidRPr="00052626" w:rsidRDefault="00456DFA" w:rsidP="00F33E9B">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61CE977B"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96411E"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84D0A45" w14:textId="77777777" w:rsidR="00456DFA" w:rsidRPr="00052626" w:rsidRDefault="00456DFA" w:rsidP="00F33E9B">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5E8FC1E5" w14:textId="77777777" w:rsidR="00456DFA" w:rsidRPr="00052626" w:rsidRDefault="00456DFA" w:rsidP="00F33E9B">
            <w:pPr>
              <w:pStyle w:val="TAL"/>
              <w:rPr>
                <w:rFonts w:cs="Arial"/>
                <w:szCs w:val="18"/>
              </w:rPr>
            </w:pPr>
          </w:p>
        </w:tc>
      </w:tr>
      <w:tr w:rsidR="00456DFA" w:rsidRPr="00052626" w14:paraId="10BA643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E1E87D9" w14:textId="77777777" w:rsidR="00456DFA" w:rsidRPr="00052626" w:rsidRDefault="00456DFA" w:rsidP="00F33E9B">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544E7C1A" w14:textId="77777777" w:rsidR="00456DFA" w:rsidRPr="00052626" w:rsidRDefault="00456DFA" w:rsidP="00F33E9B">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61FBDD57"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6674207"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25CBDD8" w14:textId="77777777" w:rsidR="00456DFA" w:rsidRPr="00052626" w:rsidRDefault="00456DFA" w:rsidP="00F33E9B">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AEBBCE5" w14:textId="77777777" w:rsidR="00456DFA" w:rsidRPr="00052626" w:rsidRDefault="00456DFA" w:rsidP="00F33E9B">
            <w:pPr>
              <w:pStyle w:val="TAL"/>
            </w:pPr>
          </w:p>
        </w:tc>
      </w:tr>
      <w:tr w:rsidR="00456DFA" w:rsidRPr="00052626" w14:paraId="7AE52D90"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9A3C00A" w14:textId="77777777" w:rsidR="00456DFA" w:rsidRPr="00052626" w:rsidRDefault="00456DFA" w:rsidP="00F33E9B">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7A0B1798" w14:textId="77777777" w:rsidR="00456DFA" w:rsidRPr="00052626" w:rsidRDefault="00456DFA" w:rsidP="00F33E9B">
            <w:pPr>
              <w:pStyle w:val="TAL"/>
            </w:pPr>
            <w:r w:rsidRPr="00052626">
              <w:t>array(StatusEvent)</w:t>
            </w:r>
          </w:p>
        </w:tc>
        <w:tc>
          <w:tcPr>
            <w:tcW w:w="328" w:type="dxa"/>
            <w:tcBorders>
              <w:top w:val="single" w:sz="4" w:space="0" w:color="auto"/>
              <w:left w:val="single" w:sz="4" w:space="0" w:color="auto"/>
              <w:bottom w:val="single" w:sz="4" w:space="0" w:color="auto"/>
              <w:right w:val="single" w:sz="4" w:space="0" w:color="auto"/>
            </w:tcBorders>
          </w:tcPr>
          <w:p w14:paraId="16952BDD"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3C08AAF" w14:textId="77777777" w:rsidR="00456DFA" w:rsidRPr="00052626" w:rsidRDefault="00456DFA" w:rsidP="00F33E9B">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C954DC4" w14:textId="77777777" w:rsidR="00456DFA" w:rsidRPr="00052626" w:rsidRDefault="00456DFA" w:rsidP="00F33E9B">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46D52B26" w14:textId="77777777" w:rsidR="00456DFA" w:rsidRPr="00052626" w:rsidRDefault="00456DFA" w:rsidP="00F33E9B">
            <w:pPr>
              <w:pStyle w:val="TAL"/>
            </w:pPr>
          </w:p>
        </w:tc>
      </w:tr>
      <w:tr w:rsidR="00456DFA" w:rsidRPr="00052626" w14:paraId="1E2F32D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4511E892" w14:textId="77777777" w:rsidR="00456DFA" w:rsidRPr="00052626" w:rsidRDefault="00456DFA" w:rsidP="00F33E9B">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5B13FB3C" w14:textId="77777777" w:rsidR="00456DFA" w:rsidRPr="00052626" w:rsidRDefault="00456DFA" w:rsidP="00F33E9B">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289A109A"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97BBBB0"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DC1D50" w14:textId="77777777" w:rsidR="00456DFA" w:rsidRPr="00052626" w:rsidRDefault="00456DFA" w:rsidP="00F33E9B">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495D5FC0" w14:textId="77777777" w:rsidR="00456DFA" w:rsidRPr="00052626" w:rsidRDefault="00456DFA" w:rsidP="00F33E9B">
            <w:pPr>
              <w:pStyle w:val="TAL"/>
            </w:pPr>
          </w:p>
        </w:tc>
      </w:tr>
      <w:tr w:rsidR="00456DFA" w:rsidRPr="00052626" w14:paraId="7A44311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13BE9077" w14:textId="77777777" w:rsidR="00456DFA" w:rsidRPr="00052626" w:rsidRDefault="00456DFA" w:rsidP="00F33E9B">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10B8F2B6" w14:textId="77777777" w:rsidR="00456DFA" w:rsidRPr="00052626" w:rsidRDefault="00456DFA" w:rsidP="00F33E9B">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243DC8D"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70DC0D"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4B6957F" w14:textId="77777777" w:rsidR="00456DFA" w:rsidRPr="00052626" w:rsidRDefault="00456DFA" w:rsidP="00F33E9B">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0B91FA83" w14:textId="77777777" w:rsidR="00456DFA" w:rsidRPr="00052626" w:rsidRDefault="00456DFA" w:rsidP="00F33E9B">
            <w:pPr>
              <w:pStyle w:val="TAL"/>
            </w:pPr>
          </w:p>
        </w:tc>
      </w:tr>
      <w:tr w:rsidR="00456DFA" w:rsidRPr="00052626" w14:paraId="11A7EA82"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51CB785" w14:textId="77777777" w:rsidR="00456DFA" w:rsidRPr="00052626" w:rsidRDefault="00456DFA" w:rsidP="00F33E9B">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59B93392" w14:textId="77777777" w:rsidR="00456DFA" w:rsidRPr="00052626" w:rsidRDefault="00456DFA" w:rsidP="00F33E9B">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30FC421B"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880C605"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F39A134" w14:textId="77777777" w:rsidR="00456DFA" w:rsidRPr="00052626" w:rsidRDefault="00456DFA" w:rsidP="00F33E9B">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40EA3D9A" w14:textId="77777777" w:rsidR="00456DFA" w:rsidRPr="00052626" w:rsidRDefault="00456DFA" w:rsidP="00F33E9B">
            <w:pPr>
              <w:pStyle w:val="TAL"/>
            </w:pPr>
          </w:p>
          <w:p w14:paraId="754A247E" w14:textId="77777777" w:rsidR="00456DFA" w:rsidRPr="00052626" w:rsidRDefault="00456DFA" w:rsidP="00F33E9B">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3866F707" w14:textId="77777777" w:rsidR="00456DFA" w:rsidRPr="00052626" w:rsidRDefault="00456DFA" w:rsidP="00F33E9B">
            <w:pPr>
              <w:pStyle w:val="TAL"/>
            </w:pPr>
          </w:p>
        </w:tc>
        <w:tc>
          <w:tcPr>
            <w:tcW w:w="882" w:type="dxa"/>
            <w:tcBorders>
              <w:top w:val="single" w:sz="4" w:space="0" w:color="auto"/>
              <w:left w:val="single" w:sz="4" w:space="0" w:color="auto"/>
              <w:bottom w:val="single" w:sz="4" w:space="0" w:color="auto"/>
              <w:right w:val="single" w:sz="4" w:space="0" w:color="auto"/>
            </w:tcBorders>
          </w:tcPr>
          <w:p w14:paraId="611F87C1" w14:textId="77777777" w:rsidR="00456DFA" w:rsidRPr="00052626" w:rsidRDefault="00456DFA" w:rsidP="00F33E9B">
            <w:pPr>
              <w:pStyle w:val="TAL"/>
            </w:pPr>
          </w:p>
        </w:tc>
      </w:tr>
    </w:tbl>
    <w:p w14:paraId="1495F824" w14:textId="77777777" w:rsidR="00456DFA" w:rsidRPr="00052626" w:rsidRDefault="00456DFA" w:rsidP="00E76B6A"/>
    <w:p w14:paraId="6915423F" w14:textId="0B5D1C83" w:rsidR="00D71176" w:rsidRPr="00052626" w:rsidRDefault="00D71176" w:rsidP="00514EC5">
      <w:pPr>
        <w:pStyle w:val="Heading5"/>
      </w:pPr>
      <w:bookmarkStart w:id="954" w:name="_Toc89678256"/>
      <w:bookmarkStart w:id="955" w:name="_Toc94607393"/>
      <w:r w:rsidRPr="00052626">
        <w:t>6.2.6.2.</w:t>
      </w:r>
      <w:r w:rsidR="00456DFA" w:rsidRPr="00052626">
        <w:t>10</w:t>
      </w:r>
      <w:r w:rsidRPr="00052626">
        <w:tab/>
        <w:t xml:space="preserve">Type: </w:t>
      </w:r>
      <w:r w:rsidR="00234098" w:rsidRPr="00052626">
        <w:t>Status</w:t>
      </w:r>
      <w:r w:rsidRPr="00052626">
        <w:t>Event</w:t>
      </w:r>
      <w:bookmarkEnd w:id="951"/>
      <w:bookmarkEnd w:id="952"/>
      <w:bookmarkEnd w:id="954"/>
      <w:bookmarkEnd w:id="955"/>
    </w:p>
    <w:p w14:paraId="2E9018D4" w14:textId="01984CE6" w:rsidR="00D71176" w:rsidRPr="00052626" w:rsidRDefault="00D71176" w:rsidP="00E76B6A">
      <w:pPr>
        <w:pStyle w:val="TH"/>
      </w:pPr>
      <w:r w:rsidRPr="00052626">
        <w:t>Table 6.2.6.2.</w:t>
      </w:r>
      <w:r w:rsidR="00865EF0" w:rsidRPr="00052626">
        <w:t>10</w:t>
      </w:r>
      <w:r w:rsidRPr="00052626">
        <w:t xml:space="preserve">-1: Definition of type </w:t>
      </w:r>
      <w:r w:rsidR="00234098" w:rsidRPr="00052626">
        <w:t>Status</w:t>
      </w:r>
      <w:r w:rsidRPr="00052626">
        <w:t>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52DCBCA"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B5C377"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1882C6"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55DB7E7"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64E7D1" w14:textId="77777777" w:rsidR="00234098" w:rsidRPr="00052626" w:rsidRDefault="00234098"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1E2108"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FE5FD29"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D603F8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48EFB935"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2FA10244"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4EE0C6A4"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031568D"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FD211F4" w14:textId="77777777" w:rsidR="00234098" w:rsidRPr="00052626" w:rsidRDefault="00234098" w:rsidP="00AF3A9C">
            <w:pPr>
              <w:pStyle w:val="TAL"/>
              <w:rPr>
                <w:rFonts w:cs="Arial"/>
                <w:szCs w:val="18"/>
              </w:rPr>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9076FFE" w14:textId="77777777" w:rsidR="00234098" w:rsidRPr="00052626" w:rsidRDefault="00234098" w:rsidP="00AF3A9C">
            <w:pPr>
              <w:pStyle w:val="TAL"/>
            </w:pPr>
          </w:p>
        </w:tc>
      </w:tr>
    </w:tbl>
    <w:p w14:paraId="774900EF" w14:textId="77777777" w:rsidR="00234098" w:rsidRPr="00052626" w:rsidRDefault="00234098" w:rsidP="00086D8C"/>
    <w:p w14:paraId="21236648" w14:textId="531BB95A" w:rsidR="00234098" w:rsidRPr="00052626" w:rsidRDefault="00234098" w:rsidP="00514EC5">
      <w:pPr>
        <w:pStyle w:val="Heading5"/>
      </w:pPr>
      <w:bookmarkStart w:id="956" w:name="_Toc88681570"/>
      <w:bookmarkStart w:id="957" w:name="_Toc89678257"/>
      <w:bookmarkStart w:id="958" w:name="_Toc94607394"/>
      <w:r w:rsidRPr="00052626">
        <w:lastRenderedPageBreak/>
        <w:t>6.2.6.2.1</w:t>
      </w:r>
      <w:r w:rsidR="00456DFA" w:rsidRPr="00052626">
        <w:t>1</w:t>
      </w:r>
      <w:r w:rsidRPr="00052626">
        <w:tab/>
        <w:t>Type: StatusEventReport</w:t>
      </w:r>
      <w:bookmarkEnd w:id="956"/>
      <w:bookmarkEnd w:id="957"/>
      <w:bookmarkEnd w:id="958"/>
    </w:p>
    <w:p w14:paraId="6617A70E" w14:textId="70B2C03C" w:rsidR="00234098" w:rsidRPr="00052626" w:rsidRDefault="00234098" w:rsidP="00234098">
      <w:pPr>
        <w:pStyle w:val="TH"/>
      </w:pPr>
      <w:r w:rsidRPr="00052626">
        <w:t>Table </w:t>
      </w:r>
      <w:r w:rsidR="00865EF0" w:rsidRPr="00052626">
        <w:t>6.2.6.2.11</w:t>
      </w:r>
      <w:r w:rsidRPr="00052626">
        <w:t>-1: Definition of type 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115ED98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70A831"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0F12D0D"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F5A2FFB"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EF6502" w14:textId="77777777" w:rsidR="00234098" w:rsidRPr="00052626" w:rsidRDefault="00234098"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02D9BD"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680398"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063B82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ECCCF4F"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123A08C8"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576F9687"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EEEA9E2"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F83212" w14:textId="77777777" w:rsidR="00234098" w:rsidRPr="00052626" w:rsidRDefault="00234098" w:rsidP="00AF3A9C">
            <w:pPr>
              <w:pStyle w:val="TAL"/>
            </w:pPr>
            <w:r w:rsidRPr="00052626">
              <w:rPr>
                <w:rFonts w:cs="Arial"/>
                <w:szCs w:val="18"/>
              </w:rPr>
              <w:t>MBS session status event type</w:t>
            </w:r>
          </w:p>
        </w:tc>
        <w:tc>
          <w:tcPr>
            <w:tcW w:w="882" w:type="dxa"/>
            <w:tcBorders>
              <w:top w:val="single" w:sz="4" w:space="0" w:color="auto"/>
              <w:left w:val="single" w:sz="4" w:space="0" w:color="auto"/>
              <w:bottom w:val="single" w:sz="4" w:space="0" w:color="auto"/>
              <w:right w:val="single" w:sz="4" w:space="0" w:color="auto"/>
            </w:tcBorders>
          </w:tcPr>
          <w:p w14:paraId="50A5B6D4" w14:textId="77777777" w:rsidR="00234098" w:rsidRPr="00052626" w:rsidRDefault="00234098" w:rsidP="00AF3A9C">
            <w:pPr>
              <w:pStyle w:val="TAL"/>
              <w:rPr>
                <w:rFonts w:cs="Arial"/>
                <w:szCs w:val="18"/>
              </w:rPr>
            </w:pPr>
          </w:p>
        </w:tc>
      </w:tr>
      <w:tr w:rsidR="00234098" w:rsidRPr="00052626" w14:paraId="579B801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C9BD762" w14:textId="77777777" w:rsidR="00234098" w:rsidRPr="00052626" w:rsidRDefault="00234098" w:rsidP="00AF3A9C">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51A274B6" w14:textId="77777777" w:rsidR="00234098" w:rsidRPr="00052626" w:rsidRDefault="00234098" w:rsidP="00AF3A9C">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6064557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4302568"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17B277" w14:textId="77777777" w:rsidR="00234098" w:rsidRPr="00052626" w:rsidRDefault="00234098" w:rsidP="00AF3A9C">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1626551A" w14:textId="77777777" w:rsidR="00234098" w:rsidRPr="00052626" w:rsidRDefault="00234098" w:rsidP="00AF3A9C">
            <w:pPr>
              <w:pStyle w:val="TAL"/>
              <w:rPr>
                <w:rFonts w:cs="Arial"/>
                <w:szCs w:val="18"/>
              </w:rPr>
            </w:pPr>
          </w:p>
        </w:tc>
      </w:tr>
    </w:tbl>
    <w:p w14:paraId="4813229B" w14:textId="77777777" w:rsidR="00234098" w:rsidRPr="00052626" w:rsidRDefault="00234098" w:rsidP="00086D8C"/>
    <w:p w14:paraId="5D92EDAD" w14:textId="0533DAEA" w:rsidR="00681533" w:rsidRPr="00052626" w:rsidRDefault="00681533" w:rsidP="00514EC5">
      <w:pPr>
        <w:pStyle w:val="Heading5"/>
      </w:pPr>
      <w:bookmarkStart w:id="959" w:name="_Toc85877117"/>
      <w:bookmarkStart w:id="960" w:name="_Toc88681571"/>
      <w:bookmarkStart w:id="961" w:name="_Toc89678258"/>
      <w:bookmarkStart w:id="962" w:name="_Toc94607395"/>
      <w:r w:rsidRPr="00052626">
        <w:t>6.2.6.2.</w:t>
      </w:r>
      <w:r w:rsidR="00BE267B" w:rsidRPr="00052626">
        <w:t>1</w:t>
      </w:r>
      <w:r w:rsidR="00456DFA" w:rsidRPr="00052626">
        <w:t>2</w:t>
      </w:r>
      <w:r w:rsidRPr="00052626">
        <w:tab/>
        <w:t>Type: ContextStatusSubscribeReqData</w:t>
      </w:r>
      <w:bookmarkEnd w:id="959"/>
      <w:bookmarkEnd w:id="960"/>
      <w:bookmarkEnd w:id="961"/>
      <w:bookmarkEnd w:id="962"/>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14EC5">
      <w:pPr>
        <w:pStyle w:val="Heading5"/>
      </w:pPr>
      <w:bookmarkStart w:id="963" w:name="_Toc85877118"/>
      <w:bookmarkStart w:id="964" w:name="_Toc88681572"/>
      <w:bookmarkStart w:id="965" w:name="_Toc89678259"/>
      <w:bookmarkStart w:id="966" w:name="_Toc94607396"/>
      <w:r w:rsidRPr="00052626">
        <w:t>6.2.6.2.</w:t>
      </w:r>
      <w:r w:rsidR="00BE267B" w:rsidRPr="00052626">
        <w:t>1</w:t>
      </w:r>
      <w:r w:rsidR="00456DFA" w:rsidRPr="00052626">
        <w:t>3</w:t>
      </w:r>
      <w:r w:rsidRPr="00052626">
        <w:tab/>
        <w:t>Type: ContextStatusSubscription</w:t>
      </w:r>
      <w:bookmarkEnd w:id="963"/>
      <w:bookmarkEnd w:id="964"/>
      <w:bookmarkEnd w:id="965"/>
      <w:bookmarkEnd w:id="966"/>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14EC5">
      <w:pPr>
        <w:pStyle w:val="Heading5"/>
      </w:pPr>
      <w:bookmarkStart w:id="967" w:name="_Toc85877119"/>
      <w:bookmarkStart w:id="968" w:name="_Toc88681573"/>
      <w:bookmarkStart w:id="969" w:name="_Toc89678260"/>
      <w:bookmarkStart w:id="970" w:name="_Toc94607397"/>
      <w:r w:rsidRPr="00052626">
        <w:lastRenderedPageBreak/>
        <w:t>6.2.6.2.</w:t>
      </w:r>
      <w:r w:rsidR="00BE267B" w:rsidRPr="00052626">
        <w:t>1</w:t>
      </w:r>
      <w:r w:rsidR="00456DFA" w:rsidRPr="00052626">
        <w:t>4</w:t>
      </w:r>
      <w:r w:rsidRPr="00052626">
        <w:tab/>
        <w:t>Type: ContextStatusEvent</w:t>
      </w:r>
      <w:bookmarkEnd w:id="967"/>
      <w:bookmarkEnd w:id="968"/>
      <w:bookmarkEnd w:id="969"/>
      <w:bookmarkEnd w:id="970"/>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971" w:name="_PERM_MCCTEMPBM_CRPT0828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971"/>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14EC5">
      <w:pPr>
        <w:pStyle w:val="Heading5"/>
      </w:pPr>
      <w:bookmarkStart w:id="972" w:name="_Toc85877120"/>
      <w:bookmarkStart w:id="973" w:name="_Toc88681574"/>
      <w:bookmarkStart w:id="974" w:name="_Toc89678261"/>
      <w:bookmarkStart w:id="975" w:name="_Toc94607398"/>
      <w:r w:rsidRPr="00052626">
        <w:t>6.2.6.2.</w:t>
      </w:r>
      <w:r w:rsidR="00BE267B" w:rsidRPr="00052626">
        <w:t>1</w:t>
      </w:r>
      <w:r w:rsidR="00456DFA" w:rsidRPr="00052626">
        <w:t>5</w:t>
      </w:r>
      <w:r w:rsidRPr="00052626">
        <w:tab/>
        <w:t>Type: ContextStatusSubscribeRspData</w:t>
      </w:r>
      <w:bookmarkEnd w:id="972"/>
      <w:bookmarkEnd w:id="973"/>
      <w:bookmarkEnd w:id="974"/>
      <w:bookmarkEnd w:id="975"/>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14EC5">
      <w:pPr>
        <w:pStyle w:val="Heading5"/>
      </w:pPr>
      <w:bookmarkStart w:id="976" w:name="_Toc85877121"/>
      <w:bookmarkStart w:id="977" w:name="_Toc88681575"/>
      <w:bookmarkStart w:id="978" w:name="_Toc89678262"/>
      <w:bookmarkStart w:id="979" w:name="_Toc94607399"/>
      <w:r w:rsidRPr="00052626">
        <w:t>6.2.6.2.</w:t>
      </w:r>
      <w:r w:rsidR="00BE267B" w:rsidRPr="00052626">
        <w:t>1</w:t>
      </w:r>
      <w:r w:rsidR="00456DFA" w:rsidRPr="00052626">
        <w:t>6</w:t>
      </w:r>
      <w:r w:rsidRPr="00052626">
        <w:tab/>
        <w:t>Type: MbsContextInfo</w:t>
      </w:r>
      <w:bookmarkEnd w:id="976"/>
      <w:bookmarkEnd w:id="977"/>
      <w:bookmarkEnd w:id="978"/>
      <w:bookmarkEnd w:id="979"/>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980" w:name="_PERM_MCCTEMPBM_CRPT0828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980"/>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7028FE47"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7777777" w:rsidR="008B7CB1" w:rsidRPr="008B7CB1" w:rsidRDefault="008B7CB1" w:rsidP="00C6418C">
            <w:pPr>
              <w:pStyle w:val="TAL"/>
            </w:pPr>
            <w:r w:rsidRPr="008B7CB1">
              <w:t xml:space="preserve">This IE shall be present for a location dependent MBS service. </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lastRenderedPageBreak/>
        <w:t>Editor's Note: It is FFS whether and how to notify a change of MBS session authorization (anyUEInd), i.e. whether this should be defined as an event type</w:t>
      </w:r>
    </w:p>
    <w:p w14:paraId="44A69D1A" w14:textId="75C4A8EA" w:rsidR="00681533" w:rsidRPr="00052626" w:rsidRDefault="00681533" w:rsidP="00514EC5">
      <w:pPr>
        <w:pStyle w:val="Heading5"/>
      </w:pPr>
      <w:bookmarkStart w:id="981" w:name="_Toc85877122"/>
      <w:bookmarkStart w:id="982" w:name="_Toc88681576"/>
      <w:bookmarkStart w:id="983" w:name="_Toc89678263"/>
      <w:bookmarkStart w:id="984" w:name="_Toc94607400"/>
      <w:r w:rsidRPr="00052626">
        <w:t>6.2.6.2.</w:t>
      </w:r>
      <w:r w:rsidR="00BE267B" w:rsidRPr="00052626">
        <w:t>1</w:t>
      </w:r>
      <w:r w:rsidR="00456DFA" w:rsidRPr="00052626">
        <w:t>7</w:t>
      </w:r>
      <w:r w:rsidRPr="00052626">
        <w:tab/>
        <w:t>Type: ContextStatusEventReport</w:t>
      </w:r>
      <w:bookmarkEnd w:id="981"/>
      <w:bookmarkEnd w:id="982"/>
      <w:bookmarkEnd w:id="983"/>
      <w:bookmarkEnd w:id="984"/>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B7CB1" w:rsidRPr="00052626" w14:paraId="0E43713E"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62E9F76F"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44C64374"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682B9"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A1B4EB" w14:textId="77777777" w:rsidR="008B7CB1" w:rsidRPr="008B7CB1" w:rsidRDefault="008B7CB1" w:rsidP="00C6418C">
            <w:pPr>
              <w:pStyle w:val="TAL"/>
            </w:pPr>
            <w:r w:rsidRPr="008B7CB1">
              <w:t>This IE shall be present for a location dependent MBS service</w:t>
            </w:r>
            <w:r w:rsidRPr="00052626">
              <w:t xml:space="preserve"> if the eventType IE indicates "SERVICE_AREA_INFO"</w:t>
            </w:r>
            <w:r w:rsidRPr="008B7CB1">
              <w:t xml:space="preserve">. </w:t>
            </w:r>
          </w:p>
          <w:p w14:paraId="15A680AD" w14:textId="77777777" w:rsidR="008B7CB1" w:rsidRDefault="008B7CB1" w:rsidP="00C6418C">
            <w:pPr>
              <w:pStyle w:val="TAL"/>
            </w:pPr>
            <w:r>
              <w:t>When present, one map entry shall be provided for each MBS Service Area served by the MBS session.</w:t>
            </w:r>
          </w:p>
          <w:p w14:paraId="2FA33681" w14:textId="77777777" w:rsidR="008B7CB1" w:rsidRPr="008B7CB1" w:rsidRDefault="008B7CB1" w:rsidP="00C6418C">
            <w:pPr>
              <w:pStyle w:val="TAL"/>
            </w:pPr>
            <w:r w:rsidRPr="008B7CB1">
              <w:t xml:space="preserve">The key of the map shall be the </w:t>
            </w:r>
            <w:r>
              <w:t>areaSessionId</w:t>
            </w:r>
            <w:r w:rsidRPr="008B7CB1">
              <w:t>.</w:t>
            </w:r>
          </w:p>
          <w:p w14:paraId="236EBB8C" w14:textId="77777777" w:rsidR="008B7CB1" w:rsidRPr="00052626" w:rsidRDefault="008B7CB1" w:rsidP="00C6418C">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B7CB1" w:rsidRPr="00052626" w:rsidRDefault="008B7CB1" w:rsidP="00C6418C">
            <w:pPr>
              <w:pStyle w:val="TAL"/>
              <w:rPr>
                <w:rFonts w:cs="Arial"/>
                <w:szCs w:val="18"/>
              </w:rPr>
            </w:pPr>
          </w:p>
        </w:tc>
      </w:tr>
    </w:tbl>
    <w:p w14:paraId="4CEE77EC" w14:textId="77777777" w:rsidR="008B7CB1" w:rsidRDefault="008B7CB1" w:rsidP="00F86E62"/>
    <w:p w14:paraId="73456EBF" w14:textId="77777777" w:rsidR="00681533" w:rsidRPr="00052626" w:rsidRDefault="00681533" w:rsidP="00681533">
      <w:pPr>
        <w:pStyle w:val="EditorsNote"/>
      </w:pPr>
      <w:r w:rsidRPr="00052626">
        <w:t>Editor's Note: the encoding of the qosInfo IE is FFS.</w:t>
      </w:r>
    </w:p>
    <w:p w14:paraId="49B67BE3" w14:textId="77777777" w:rsidR="00681533" w:rsidRPr="00052626" w:rsidRDefault="00681533" w:rsidP="00681533">
      <w:pPr>
        <w:pStyle w:val="EditorsNote"/>
      </w:pPr>
    </w:p>
    <w:p w14:paraId="78BB9FE2" w14:textId="51865F08" w:rsidR="00681533" w:rsidRPr="00052626" w:rsidRDefault="00681533" w:rsidP="00514EC5">
      <w:pPr>
        <w:pStyle w:val="Heading5"/>
      </w:pPr>
      <w:bookmarkStart w:id="985" w:name="_Toc85877123"/>
      <w:bookmarkStart w:id="986" w:name="_Toc88681577"/>
      <w:bookmarkStart w:id="987" w:name="_Toc89678264"/>
      <w:bookmarkStart w:id="988" w:name="_Toc94607401"/>
      <w:r w:rsidRPr="00052626">
        <w:t>6.2.6.2.</w:t>
      </w:r>
      <w:r w:rsidR="00BE267B" w:rsidRPr="00052626">
        <w:t>1</w:t>
      </w:r>
      <w:r w:rsidR="00456DFA" w:rsidRPr="00052626">
        <w:t>8</w:t>
      </w:r>
      <w:r w:rsidRPr="00052626">
        <w:tab/>
        <w:t>Type: ContextStatusNotifyReqData</w:t>
      </w:r>
      <w:bookmarkEnd w:id="985"/>
      <w:bookmarkEnd w:id="986"/>
      <w:bookmarkEnd w:id="987"/>
      <w:bookmarkEnd w:id="988"/>
    </w:p>
    <w:p w14:paraId="50F19AEF" w14:textId="1EDD0AF9"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8</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D7E90A6"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Pr="00052626" w:rsidRDefault="00681533" w:rsidP="00514EC5">
            <w:pPr>
              <w:pStyle w:val="TAH"/>
            </w:pPr>
            <w:r w:rsidRPr="00514EC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5DECE9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3B794EF3" w14:textId="20FAABA1" w:rsidR="00681533" w:rsidRPr="00052626" w:rsidRDefault="00234098" w:rsidP="00681533">
            <w:pPr>
              <w:pStyle w:val="TAL"/>
            </w:pPr>
            <w:r w:rsidRPr="00052626">
              <w:t>a</w:t>
            </w:r>
            <w:r w:rsidR="00681533" w:rsidRPr="00052626">
              <w:t>rray(ContextStatusEventReport)</w:t>
            </w:r>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052626" w:rsidRDefault="00681533" w:rsidP="00681533">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Pr="00052626" w:rsidRDefault="00681533" w:rsidP="00681533">
            <w:pPr>
              <w:pStyle w:val="TAL"/>
              <w:rPr>
                <w:rFonts w:cs="Arial"/>
                <w:szCs w:val="18"/>
              </w:rPr>
            </w:pPr>
          </w:p>
        </w:tc>
      </w:tr>
      <w:tr w:rsidR="00681533" w:rsidRPr="00052626" w14:paraId="3BA0C12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Pr="00052626" w:rsidRDefault="00681533" w:rsidP="00681533">
            <w:pPr>
              <w:pStyle w:val="TAL"/>
            </w:pPr>
            <w:r w:rsidRPr="00052626">
              <w:t>Notification Correlation ID.</w:t>
            </w:r>
          </w:p>
          <w:p w14:paraId="77A1C0D5" w14:textId="77777777" w:rsidR="00681533" w:rsidRPr="00052626" w:rsidRDefault="00681533" w:rsidP="00681533">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Pr="00052626" w:rsidRDefault="00681533" w:rsidP="00681533">
            <w:pPr>
              <w:pStyle w:val="TAL"/>
              <w:rPr>
                <w:rFonts w:cs="Arial"/>
                <w:szCs w:val="18"/>
              </w:rPr>
            </w:pPr>
          </w:p>
        </w:tc>
      </w:tr>
    </w:tbl>
    <w:p w14:paraId="0A864F0A" w14:textId="77777777" w:rsidR="00681533" w:rsidRPr="00052626" w:rsidRDefault="00681533" w:rsidP="00086D8C"/>
    <w:p w14:paraId="1BDDC059" w14:textId="7C5AB837" w:rsidR="00EC78E3" w:rsidRPr="00052626" w:rsidRDefault="00EC78E3" w:rsidP="00514EC5">
      <w:pPr>
        <w:pStyle w:val="Heading5"/>
      </w:pPr>
      <w:bookmarkStart w:id="989" w:name="_Toc85877124"/>
      <w:bookmarkStart w:id="990" w:name="_Toc88681578"/>
      <w:bookmarkStart w:id="991" w:name="_Toc89678265"/>
      <w:bookmarkStart w:id="992" w:name="_Toc94607402"/>
      <w:r w:rsidRPr="00052626">
        <w:t>6.2.6.2.1</w:t>
      </w:r>
      <w:r w:rsidR="00456DFA" w:rsidRPr="00052626">
        <w:t>9</w:t>
      </w:r>
      <w:r w:rsidRPr="00052626">
        <w:tab/>
        <w:t>Type: StatusNotify</w:t>
      </w:r>
      <w:r w:rsidR="00935305" w:rsidRPr="00052626">
        <w:t>Req</w:t>
      </w:r>
      <w:r w:rsidRPr="00052626">
        <w:t>Data</w:t>
      </w:r>
      <w:bookmarkEnd w:id="989"/>
      <w:bookmarkEnd w:id="990"/>
      <w:bookmarkEnd w:id="991"/>
      <w:bookmarkEnd w:id="992"/>
    </w:p>
    <w:p w14:paraId="2528DDBE" w14:textId="4E23100B" w:rsidR="00EC78E3" w:rsidRPr="00052626" w:rsidRDefault="00EC78E3" w:rsidP="00EC78E3">
      <w:pPr>
        <w:pStyle w:val="TH"/>
      </w:pPr>
      <w:r w:rsidRPr="00052626">
        <w:t>Table 6.2.6.2.1</w:t>
      </w:r>
      <w:r w:rsidR="005C4EC1" w:rsidRPr="00052626">
        <w:t>9</w:t>
      </w:r>
      <w:r w:rsidRPr="00052626">
        <w:t>-1: Definition of type StatusNotify</w:t>
      </w:r>
      <w:r w:rsidR="005C140A">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052626" w14:paraId="095949EF" w14:textId="77777777" w:rsidTr="006643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052626" w:rsidRDefault="00EC78E3" w:rsidP="00664379">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052626" w:rsidRDefault="00EC78E3" w:rsidP="00664379">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052626" w:rsidRDefault="00EC78E3" w:rsidP="00664379">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052626" w:rsidRDefault="00EC78E3" w:rsidP="00514EC5">
            <w:pPr>
              <w:pStyle w:val="TAH"/>
            </w:pPr>
            <w:r w:rsidRPr="00514EC5">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052626" w:rsidRDefault="00EC78E3" w:rsidP="00664379">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052626" w:rsidRDefault="00EC78E3" w:rsidP="00664379">
            <w:pPr>
              <w:pStyle w:val="TAH"/>
              <w:rPr>
                <w:rFonts w:cs="Arial"/>
                <w:szCs w:val="18"/>
              </w:rPr>
            </w:pPr>
            <w:r w:rsidRPr="00052626">
              <w:rPr>
                <w:rFonts w:cs="Arial"/>
                <w:szCs w:val="18"/>
              </w:rPr>
              <w:t>Applicability</w:t>
            </w:r>
          </w:p>
        </w:tc>
      </w:tr>
      <w:tr w:rsidR="00EC78E3" w:rsidRPr="00052626" w14:paraId="7E65A005"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41761DD5" w14:textId="77777777" w:rsidR="00EC78E3" w:rsidRPr="00052626" w:rsidRDefault="00EC78E3" w:rsidP="00664379">
            <w:pPr>
              <w:pStyle w:val="TAL"/>
            </w:pPr>
            <w:r w:rsidRPr="00052626">
              <w:t>notifyCorrelationId</w:t>
            </w:r>
          </w:p>
        </w:tc>
        <w:tc>
          <w:tcPr>
            <w:tcW w:w="1444" w:type="dxa"/>
            <w:tcBorders>
              <w:top w:val="single" w:sz="4" w:space="0" w:color="auto"/>
              <w:left w:val="single" w:sz="4" w:space="0" w:color="auto"/>
              <w:bottom w:val="single" w:sz="4" w:space="0" w:color="auto"/>
              <w:right w:val="single" w:sz="4" w:space="0" w:color="auto"/>
            </w:tcBorders>
          </w:tcPr>
          <w:p w14:paraId="6B633D35" w14:textId="77777777" w:rsidR="00EC78E3" w:rsidRPr="00052626" w:rsidRDefault="00EC78E3" w:rsidP="00664379">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5930095F" w14:textId="77777777" w:rsidR="00EC78E3" w:rsidRPr="00052626" w:rsidRDefault="00EC78E3" w:rsidP="0066437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2E469BD" w14:textId="77777777" w:rsidR="00EC78E3" w:rsidRPr="00052626" w:rsidRDefault="00EC78E3" w:rsidP="00664379">
            <w:pPr>
              <w:pStyle w:val="TAL"/>
            </w:pPr>
            <w:r w:rsidRPr="00052626">
              <w:t>0..1</w:t>
            </w:r>
          </w:p>
        </w:tc>
        <w:tc>
          <w:tcPr>
            <w:tcW w:w="3513" w:type="dxa"/>
            <w:tcBorders>
              <w:top w:val="single" w:sz="4" w:space="0" w:color="auto"/>
              <w:left w:val="single" w:sz="4" w:space="0" w:color="auto"/>
              <w:bottom w:val="single" w:sz="4" w:space="0" w:color="auto"/>
              <w:right w:val="single" w:sz="4" w:space="0" w:color="auto"/>
            </w:tcBorders>
          </w:tcPr>
          <w:p w14:paraId="59C3F0D3" w14:textId="77777777" w:rsidR="00736ABD" w:rsidRPr="00052626" w:rsidRDefault="00EC78E3" w:rsidP="00664379">
            <w:pPr>
              <w:pStyle w:val="TAL"/>
            </w:pPr>
            <w:r w:rsidRPr="00052626">
              <w:t>Notification Correlation ID.</w:t>
            </w:r>
          </w:p>
          <w:p w14:paraId="7187238B" w14:textId="4CFABD9F" w:rsidR="00EC78E3" w:rsidRPr="00052626" w:rsidRDefault="00EC78E3" w:rsidP="00664379">
            <w:pPr>
              <w:pStyle w:val="TAL"/>
              <w:rPr>
                <w:rFonts w:cs="Arial"/>
                <w:szCs w:val="18"/>
              </w:rPr>
            </w:pPr>
            <w:r w:rsidRPr="00052626">
              <w:t>This IE shall be present if available in the subscription.</w:t>
            </w:r>
          </w:p>
        </w:tc>
        <w:tc>
          <w:tcPr>
            <w:tcW w:w="1307" w:type="dxa"/>
            <w:tcBorders>
              <w:top w:val="single" w:sz="4" w:space="0" w:color="auto"/>
              <w:left w:val="single" w:sz="4" w:space="0" w:color="auto"/>
              <w:bottom w:val="single" w:sz="4" w:space="0" w:color="auto"/>
              <w:right w:val="single" w:sz="4" w:space="0" w:color="auto"/>
            </w:tcBorders>
          </w:tcPr>
          <w:p w14:paraId="686B7B49" w14:textId="77777777" w:rsidR="00EC78E3" w:rsidRPr="00052626" w:rsidRDefault="00EC78E3" w:rsidP="00664379">
            <w:pPr>
              <w:pStyle w:val="TAL"/>
              <w:rPr>
                <w:rFonts w:cs="Arial"/>
                <w:szCs w:val="18"/>
              </w:rPr>
            </w:pPr>
          </w:p>
        </w:tc>
      </w:tr>
      <w:tr w:rsidR="00EC78E3" w:rsidRPr="00052626" w14:paraId="4F1B9816"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77777777" w:rsidR="00EC78E3" w:rsidRPr="00052626" w:rsidRDefault="00EC78E3" w:rsidP="00664379">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1BAB31D8" w14:textId="322B650A" w:rsidR="00EC78E3" w:rsidRPr="00052626" w:rsidRDefault="00EC78E3" w:rsidP="00664379">
            <w:pPr>
              <w:pStyle w:val="TAL"/>
            </w:pPr>
            <w:r w:rsidRPr="00052626">
              <w:t>array(</w:t>
            </w:r>
            <w:r w:rsidR="00935305" w:rsidRPr="00052626">
              <w:t>Status</w:t>
            </w:r>
            <w:r w:rsidRPr="00052626">
              <w:t>Event</w:t>
            </w:r>
            <w:r w:rsidR="005C140A">
              <w:t>Report</w:t>
            </w:r>
            <w:r w:rsidRPr="00052626">
              <w:t>)</w:t>
            </w:r>
          </w:p>
        </w:tc>
        <w:tc>
          <w:tcPr>
            <w:tcW w:w="425" w:type="dxa"/>
            <w:tcBorders>
              <w:top w:val="single" w:sz="4" w:space="0" w:color="auto"/>
              <w:left w:val="single" w:sz="4" w:space="0" w:color="auto"/>
              <w:bottom w:val="single" w:sz="4" w:space="0" w:color="auto"/>
              <w:right w:val="single" w:sz="4" w:space="0" w:color="auto"/>
            </w:tcBorders>
          </w:tcPr>
          <w:p w14:paraId="11A3E2C5" w14:textId="77777777" w:rsidR="00EC78E3" w:rsidRPr="00052626" w:rsidRDefault="00EC78E3" w:rsidP="00664379">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573F54FD" w14:textId="77777777" w:rsidR="00EC78E3" w:rsidRPr="00052626" w:rsidRDefault="00EC78E3" w:rsidP="00664379">
            <w:pPr>
              <w:pStyle w:val="TAL"/>
            </w:pPr>
            <w:r w:rsidRPr="00052626">
              <w:t>1..N</w:t>
            </w:r>
          </w:p>
        </w:tc>
        <w:tc>
          <w:tcPr>
            <w:tcW w:w="3513" w:type="dxa"/>
            <w:tcBorders>
              <w:top w:val="single" w:sz="4" w:space="0" w:color="auto"/>
              <w:left w:val="single" w:sz="4" w:space="0" w:color="auto"/>
              <w:bottom w:val="single" w:sz="4" w:space="0" w:color="auto"/>
              <w:right w:val="single" w:sz="4" w:space="0" w:color="auto"/>
            </w:tcBorders>
          </w:tcPr>
          <w:p w14:paraId="33AC5B4E" w14:textId="77777777" w:rsidR="00EC78E3" w:rsidRPr="00052626" w:rsidRDefault="00EC78E3" w:rsidP="00664379">
            <w:pPr>
              <w:pStyle w:val="TAL"/>
              <w:rPr>
                <w:rFonts w:cs="Arial"/>
                <w:szCs w:val="18"/>
              </w:rPr>
            </w:pPr>
            <w:r w:rsidRPr="00052626">
              <w:rPr>
                <w:rFonts w:cs="Arial"/>
                <w:szCs w:val="18"/>
              </w:rPr>
              <w:t>Reported events</w:t>
            </w:r>
          </w:p>
        </w:tc>
        <w:tc>
          <w:tcPr>
            <w:tcW w:w="1307" w:type="dxa"/>
            <w:tcBorders>
              <w:top w:val="single" w:sz="4" w:space="0" w:color="auto"/>
              <w:left w:val="single" w:sz="4" w:space="0" w:color="auto"/>
              <w:bottom w:val="single" w:sz="4" w:space="0" w:color="auto"/>
              <w:right w:val="single" w:sz="4" w:space="0" w:color="auto"/>
            </w:tcBorders>
          </w:tcPr>
          <w:p w14:paraId="7637A0AA" w14:textId="77777777" w:rsidR="00EC78E3" w:rsidRPr="00052626" w:rsidRDefault="00EC78E3" w:rsidP="00664379">
            <w:pPr>
              <w:pStyle w:val="TAL"/>
              <w:rPr>
                <w:rFonts w:cs="Arial"/>
                <w:szCs w:val="18"/>
              </w:rPr>
            </w:pPr>
          </w:p>
        </w:tc>
      </w:tr>
      <w:tr w:rsidR="00EC78E3" w:rsidRPr="00052626" w14:paraId="6B9CE46C"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70A6676B" w14:textId="77777777" w:rsidR="00EC78E3" w:rsidRPr="00052626" w:rsidRDefault="00EC78E3" w:rsidP="00664379">
            <w:pPr>
              <w:pStyle w:val="TAL"/>
            </w:pPr>
          </w:p>
        </w:tc>
        <w:tc>
          <w:tcPr>
            <w:tcW w:w="1444" w:type="dxa"/>
            <w:tcBorders>
              <w:top w:val="single" w:sz="4" w:space="0" w:color="auto"/>
              <w:left w:val="single" w:sz="4" w:space="0" w:color="auto"/>
              <w:bottom w:val="single" w:sz="4" w:space="0" w:color="auto"/>
              <w:right w:val="single" w:sz="4" w:space="0" w:color="auto"/>
            </w:tcBorders>
          </w:tcPr>
          <w:p w14:paraId="3ADA757F" w14:textId="77777777" w:rsidR="00EC78E3" w:rsidRPr="00052626" w:rsidRDefault="00EC78E3" w:rsidP="00664379">
            <w:pPr>
              <w:pStyle w:val="TAL"/>
            </w:pPr>
          </w:p>
        </w:tc>
        <w:tc>
          <w:tcPr>
            <w:tcW w:w="425" w:type="dxa"/>
            <w:tcBorders>
              <w:top w:val="single" w:sz="4" w:space="0" w:color="auto"/>
              <w:left w:val="single" w:sz="4" w:space="0" w:color="auto"/>
              <w:bottom w:val="single" w:sz="4" w:space="0" w:color="auto"/>
              <w:right w:val="single" w:sz="4" w:space="0" w:color="auto"/>
            </w:tcBorders>
          </w:tcPr>
          <w:p w14:paraId="69DA6C44" w14:textId="77777777" w:rsidR="00EC78E3" w:rsidRPr="00052626" w:rsidRDefault="00EC78E3" w:rsidP="00664379">
            <w:pPr>
              <w:pStyle w:val="TAC"/>
            </w:pPr>
          </w:p>
        </w:tc>
        <w:tc>
          <w:tcPr>
            <w:tcW w:w="1134" w:type="dxa"/>
            <w:tcBorders>
              <w:top w:val="single" w:sz="4" w:space="0" w:color="auto"/>
              <w:left w:val="single" w:sz="4" w:space="0" w:color="auto"/>
              <w:bottom w:val="single" w:sz="4" w:space="0" w:color="auto"/>
              <w:right w:val="single" w:sz="4" w:space="0" w:color="auto"/>
            </w:tcBorders>
          </w:tcPr>
          <w:p w14:paraId="7B785274" w14:textId="77777777" w:rsidR="00EC78E3" w:rsidRPr="00052626" w:rsidRDefault="00EC78E3" w:rsidP="00664379">
            <w:pPr>
              <w:pStyle w:val="TAL"/>
            </w:pPr>
          </w:p>
        </w:tc>
        <w:tc>
          <w:tcPr>
            <w:tcW w:w="3513" w:type="dxa"/>
            <w:tcBorders>
              <w:top w:val="single" w:sz="4" w:space="0" w:color="auto"/>
              <w:left w:val="single" w:sz="4" w:space="0" w:color="auto"/>
              <w:bottom w:val="single" w:sz="4" w:space="0" w:color="auto"/>
              <w:right w:val="single" w:sz="4" w:space="0" w:color="auto"/>
            </w:tcBorders>
          </w:tcPr>
          <w:p w14:paraId="52001F9B" w14:textId="77777777" w:rsidR="00EC78E3" w:rsidRPr="00052626" w:rsidRDefault="00EC78E3" w:rsidP="00664379">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953B3" w14:textId="77777777" w:rsidR="00EC78E3" w:rsidRPr="00052626" w:rsidRDefault="00EC78E3" w:rsidP="00664379">
            <w:pPr>
              <w:pStyle w:val="TAL"/>
              <w:rPr>
                <w:rFonts w:cs="Arial"/>
                <w:szCs w:val="18"/>
              </w:rPr>
            </w:pPr>
          </w:p>
        </w:tc>
      </w:tr>
    </w:tbl>
    <w:p w14:paraId="343001C9" w14:textId="77777777" w:rsidR="00EC78E3" w:rsidRPr="00052626" w:rsidRDefault="00EC78E3" w:rsidP="00086D8C"/>
    <w:p w14:paraId="714083FE" w14:textId="6FA14C63" w:rsidR="00170139" w:rsidRPr="00052626" w:rsidRDefault="00170139" w:rsidP="00514EC5">
      <w:pPr>
        <w:pStyle w:val="Heading4"/>
      </w:pPr>
      <w:bookmarkStart w:id="993" w:name="_Toc85877125"/>
      <w:bookmarkStart w:id="994" w:name="_Toc88681579"/>
      <w:bookmarkStart w:id="995" w:name="_Toc89678266"/>
      <w:bookmarkStart w:id="996" w:name="_Toc94607403"/>
      <w:r w:rsidRPr="00052626">
        <w:lastRenderedPageBreak/>
        <w:t>6.2.6.3</w:t>
      </w:r>
      <w:r w:rsidRPr="00052626">
        <w:tab/>
        <w:t>Simple data types and enumerations</w:t>
      </w:r>
      <w:bookmarkEnd w:id="913"/>
      <w:bookmarkEnd w:id="993"/>
      <w:bookmarkEnd w:id="994"/>
      <w:bookmarkEnd w:id="995"/>
      <w:bookmarkEnd w:id="996"/>
    </w:p>
    <w:p w14:paraId="5314A860" w14:textId="77777777" w:rsidR="00170139" w:rsidRPr="00052626" w:rsidRDefault="00170139" w:rsidP="00170139">
      <w:pPr>
        <w:pStyle w:val="Guidance"/>
      </w:pPr>
      <w:r w:rsidRPr="00052626">
        <w:t>This clause will define simple data types and enumerations that can be referenced from data structures defined in the previous clauses.</w:t>
      </w:r>
    </w:p>
    <w:p w14:paraId="5A8C4384" w14:textId="0302A0D3" w:rsidR="00170139" w:rsidRPr="00052626" w:rsidRDefault="00170139" w:rsidP="00514EC5">
      <w:pPr>
        <w:pStyle w:val="Heading5"/>
      </w:pPr>
      <w:bookmarkStart w:id="997" w:name="_Toc81558636"/>
      <w:bookmarkStart w:id="998" w:name="_Toc85877126"/>
      <w:bookmarkStart w:id="999" w:name="_Toc88681580"/>
      <w:bookmarkStart w:id="1000" w:name="_Toc89678267"/>
      <w:bookmarkStart w:id="1001" w:name="_Toc94607404"/>
      <w:r w:rsidRPr="00052626">
        <w:t>6.2.6.3.1</w:t>
      </w:r>
      <w:r w:rsidRPr="00052626">
        <w:tab/>
        <w:t>Introduction</w:t>
      </w:r>
      <w:bookmarkEnd w:id="997"/>
      <w:bookmarkEnd w:id="998"/>
      <w:bookmarkEnd w:id="999"/>
      <w:bookmarkEnd w:id="1000"/>
      <w:bookmarkEnd w:id="1001"/>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14EC5">
      <w:pPr>
        <w:pStyle w:val="Heading5"/>
      </w:pPr>
      <w:bookmarkStart w:id="1002" w:name="_Toc81558637"/>
      <w:bookmarkStart w:id="1003" w:name="_Toc85877127"/>
      <w:bookmarkStart w:id="1004" w:name="_Toc88681581"/>
      <w:bookmarkStart w:id="1005" w:name="_Toc89678268"/>
      <w:bookmarkStart w:id="1006" w:name="_Toc94607405"/>
      <w:r w:rsidRPr="00052626">
        <w:t>6.2.6.3.2</w:t>
      </w:r>
      <w:r w:rsidRPr="00052626">
        <w:tab/>
        <w:t>Simple data types</w:t>
      </w:r>
      <w:bookmarkEnd w:id="1002"/>
      <w:bookmarkEnd w:id="1003"/>
      <w:bookmarkEnd w:id="1004"/>
      <w:bookmarkEnd w:id="1005"/>
      <w:bookmarkEnd w:id="1006"/>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514EC5">
      <w:pPr>
        <w:pStyle w:val="Heading5"/>
      </w:pPr>
      <w:bookmarkStart w:id="1007" w:name="_Toc85877128"/>
      <w:bookmarkStart w:id="1008" w:name="_Toc88681582"/>
      <w:bookmarkStart w:id="1009" w:name="_Toc89678269"/>
      <w:bookmarkStart w:id="1010" w:name="_Toc81558643"/>
      <w:bookmarkStart w:id="1011" w:name="_Toc94607406"/>
      <w:r w:rsidRPr="00052626">
        <w:t>6.2.6.3.</w:t>
      </w:r>
      <w:r w:rsidR="000A37BA" w:rsidRPr="00052626">
        <w:t>3</w:t>
      </w:r>
      <w:r w:rsidRPr="00052626">
        <w:tab/>
        <w:t>Enumeration: ContextUpdateAction</w:t>
      </w:r>
      <w:bookmarkEnd w:id="1007"/>
      <w:bookmarkEnd w:id="1008"/>
      <w:bookmarkEnd w:id="1009"/>
      <w:bookmarkEnd w:id="1011"/>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14EC5">
      <w:pPr>
        <w:pStyle w:val="Heading5"/>
      </w:pPr>
      <w:bookmarkStart w:id="1012" w:name="_Toc85877129"/>
      <w:bookmarkStart w:id="1013" w:name="_Toc88681583"/>
      <w:bookmarkStart w:id="1014" w:name="_Toc89678270"/>
      <w:bookmarkStart w:id="1015" w:name="_Toc94607407"/>
      <w:r w:rsidRPr="00052626">
        <w:t>6.2.6.3.</w:t>
      </w:r>
      <w:r w:rsidR="00C07754" w:rsidRPr="00052626">
        <w:t>4</w:t>
      </w:r>
      <w:r w:rsidRPr="00052626">
        <w:tab/>
        <w:t>Enumeration: ContextStatusEventType</w:t>
      </w:r>
      <w:bookmarkEnd w:id="1012"/>
      <w:bookmarkEnd w:id="1013"/>
      <w:bookmarkEnd w:id="1014"/>
      <w:bookmarkEnd w:id="1015"/>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r w:rsidRPr="00052626">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r w:rsidRPr="00052626">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r w:rsidRPr="00052626">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r w:rsidRPr="00052626">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7D285B1B" w14:textId="77777777" w:rsidR="00CB5925" w:rsidRPr="00052626" w:rsidRDefault="00CB5925" w:rsidP="00CB5925">
      <w:pPr>
        <w:pStyle w:val="EditorsNote"/>
      </w:pPr>
      <w:r w:rsidRPr="00052626">
        <w:t>Editor's Note: It is FFS whether one additional value should be defined to enable to subscribe to all the events via a single event type.</w:t>
      </w:r>
    </w:p>
    <w:p w14:paraId="103C0848" w14:textId="77777777" w:rsidR="00CB5925" w:rsidRPr="00052626" w:rsidRDefault="00CB5925" w:rsidP="00CB5925"/>
    <w:p w14:paraId="6A16742A" w14:textId="681776BF" w:rsidR="00CB5925" w:rsidRPr="00052626" w:rsidRDefault="00CB5925" w:rsidP="00514EC5">
      <w:pPr>
        <w:pStyle w:val="Heading5"/>
      </w:pPr>
      <w:bookmarkStart w:id="1016" w:name="_Toc85877130"/>
      <w:bookmarkStart w:id="1017" w:name="_Toc88681584"/>
      <w:bookmarkStart w:id="1018" w:name="_Toc89678271"/>
      <w:bookmarkStart w:id="1019" w:name="_Toc94607408"/>
      <w:r w:rsidRPr="00052626">
        <w:lastRenderedPageBreak/>
        <w:t>6.2.6.3.</w:t>
      </w:r>
      <w:r w:rsidR="00C07754" w:rsidRPr="00052626">
        <w:t>5</w:t>
      </w:r>
      <w:r w:rsidRPr="00052626">
        <w:tab/>
        <w:t>Enumeration: ReportingMode</w:t>
      </w:r>
      <w:bookmarkEnd w:id="1016"/>
      <w:bookmarkEnd w:id="1017"/>
      <w:bookmarkEnd w:id="1018"/>
      <w:bookmarkEnd w:id="1019"/>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Pr="00052626" w:rsidRDefault="00CB5925" w:rsidP="00A96B57"/>
    <w:p w14:paraId="531B24DE" w14:textId="77777777" w:rsidR="00234098" w:rsidRPr="00052626" w:rsidRDefault="00234098" w:rsidP="00514EC5">
      <w:pPr>
        <w:pStyle w:val="Heading5"/>
      </w:pPr>
      <w:bookmarkStart w:id="1020" w:name="_Toc88681585"/>
      <w:bookmarkStart w:id="1021" w:name="_Toc89678272"/>
      <w:bookmarkStart w:id="1022" w:name="_Toc94607409"/>
      <w:r w:rsidRPr="00052626">
        <w:t>6.2.6.3.6</w:t>
      </w:r>
      <w:r w:rsidRPr="00052626">
        <w:tab/>
        <w:t>Enumeration: StatusEventType</w:t>
      </w:r>
      <w:bookmarkEnd w:id="1020"/>
      <w:bookmarkEnd w:id="1021"/>
      <w:bookmarkEnd w:id="1022"/>
    </w:p>
    <w:p w14:paraId="536244D8" w14:textId="77777777" w:rsidR="00234098" w:rsidRPr="00052626" w:rsidRDefault="00234098" w:rsidP="00234098">
      <w:pPr>
        <w:pStyle w:val="TH"/>
      </w:pPr>
      <w:r w:rsidRPr="00052626">
        <w:t>Table 6.2.6.3.6-1: Enumeration StatusEventType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234098" w:rsidRPr="00052626" w14:paraId="53E3AEF8" w14:textId="77777777" w:rsidTr="00AF3A9C">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F7F765" w14:textId="77777777" w:rsidR="00234098" w:rsidRPr="00052626" w:rsidRDefault="00234098" w:rsidP="00AF3A9C">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AD13A" w14:textId="77777777" w:rsidR="00234098" w:rsidRPr="00052626" w:rsidRDefault="00234098" w:rsidP="00AF3A9C">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4F99A1DE" w14:textId="77777777" w:rsidR="00234098" w:rsidRPr="00052626" w:rsidRDefault="00234098" w:rsidP="00AF3A9C">
            <w:pPr>
              <w:pStyle w:val="TAH"/>
            </w:pPr>
            <w:r w:rsidRPr="00052626">
              <w:t>Applicability</w:t>
            </w:r>
          </w:p>
        </w:tc>
      </w:tr>
      <w:tr w:rsidR="00234098" w:rsidRPr="00052626" w14:paraId="523046B0"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C3A75" w14:textId="77777777" w:rsidR="00234098" w:rsidRPr="00052626" w:rsidRDefault="00234098" w:rsidP="00AF3A9C">
            <w:pPr>
              <w:pStyle w:val="TAL"/>
            </w:pPr>
            <w:r w:rsidRPr="00052626">
              <w:t>"SESSION_RELEASE"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7698" w14:textId="77777777" w:rsidR="00234098" w:rsidRPr="00052626" w:rsidRDefault="00234098" w:rsidP="00AF3A9C">
            <w:pPr>
              <w:pStyle w:val="TAL"/>
            </w:pPr>
            <w:r w:rsidRPr="00052626">
              <w:t>Subscription to be notified about the MBS session release due to TMGI expiry.</w:t>
            </w:r>
          </w:p>
        </w:tc>
        <w:tc>
          <w:tcPr>
            <w:tcW w:w="1162" w:type="pct"/>
            <w:tcBorders>
              <w:top w:val="single" w:sz="8" w:space="0" w:color="auto"/>
              <w:left w:val="nil"/>
              <w:bottom w:val="single" w:sz="8" w:space="0" w:color="auto"/>
              <w:right w:val="single" w:sz="8" w:space="0" w:color="auto"/>
            </w:tcBorders>
          </w:tcPr>
          <w:p w14:paraId="28A161C3" w14:textId="77777777" w:rsidR="00234098" w:rsidRPr="00052626" w:rsidRDefault="00234098" w:rsidP="00AF3A9C">
            <w:pPr>
              <w:pStyle w:val="TAL"/>
            </w:pPr>
          </w:p>
        </w:tc>
      </w:tr>
      <w:tr w:rsidR="00234098" w:rsidRPr="00052626" w14:paraId="2B2F697A"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A767" w14:textId="77777777" w:rsidR="00234098" w:rsidRPr="00052626" w:rsidRDefault="00234098" w:rsidP="00AF3A9C">
            <w:pPr>
              <w:pStyle w:val="TAL"/>
            </w:pPr>
            <w:r w:rsidRPr="00052626">
              <w:t>"BROADCAST_DELIVERY_STATUS"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6EF9D" w14:textId="77777777" w:rsidR="00234098" w:rsidRPr="00052626" w:rsidRDefault="00234098" w:rsidP="00AF3A9C">
            <w:pPr>
              <w:pStyle w:val="TAL"/>
            </w:pPr>
            <w:r w:rsidRPr="00052626">
              <w:t>Subscription to be notified about the MBS Broadcast delivery status.</w:t>
            </w:r>
          </w:p>
        </w:tc>
        <w:tc>
          <w:tcPr>
            <w:tcW w:w="1162" w:type="pct"/>
            <w:tcBorders>
              <w:top w:val="single" w:sz="8" w:space="0" w:color="auto"/>
              <w:left w:val="nil"/>
              <w:bottom w:val="single" w:sz="8" w:space="0" w:color="auto"/>
              <w:right w:val="single" w:sz="8" w:space="0" w:color="auto"/>
            </w:tcBorders>
          </w:tcPr>
          <w:p w14:paraId="780321AA" w14:textId="77777777" w:rsidR="00234098" w:rsidRPr="00052626" w:rsidRDefault="00234098" w:rsidP="00AF3A9C">
            <w:pPr>
              <w:pStyle w:val="TAL"/>
            </w:pPr>
          </w:p>
        </w:tc>
      </w:tr>
    </w:tbl>
    <w:p w14:paraId="52990329" w14:textId="77777777" w:rsidR="00234098" w:rsidRPr="00052626" w:rsidRDefault="00234098" w:rsidP="00A96B57"/>
    <w:p w14:paraId="00BD733C" w14:textId="77777777" w:rsidR="000012F2" w:rsidRPr="00052626" w:rsidRDefault="000012F2" w:rsidP="00514EC5">
      <w:pPr>
        <w:pStyle w:val="Heading4"/>
      </w:pPr>
      <w:bookmarkStart w:id="1023" w:name="_Toc85877131"/>
      <w:bookmarkStart w:id="1024" w:name="_Toc88681586"/>
      <w:bookmarkStart w:id="1025" w:name="_Toc89678273"/>
      <w:bookmarkStart w:id="1026" w:name="_Toc94607410"/>
      <w:r w:rsidRPr="00052626">
        <w:t>6.2.6.4</w:t>
      </w:r>
      <w:r w:rsidRPr="00052626">
        <w:tab/>
      </w:r>
      <w:r w:rsidRPr="00052626">
        <w:rPr>
          <w:lang w:eastAsia="zh-CN"/>
        </w:rPr>
        <w:t>Data types describing alternative data types or combinations of data types</w:t>
      </w:r>
      <w:bookmarkEnd w:id="1023"/>
      <w:bookmarkEnd w:id="1024"/>
      <w:bookmarkEnd w:id="1025"/>
      <w:bookmarkEnd w:id="1026"/>
    </w:p>
    <w:p w14:paraId="7363EE53" w14:textId="59811A83" w:rsidR="000012F2" w:rsidRPr="00052626" w:rsidRDefault="000012F2" w:rsidP="00514EC5">
      <w:pPr>
        <w:pStyle w:val="Heading5"/>
      </w:pPr>
      <w:bookmarkStart w:id="1027" w:name="_Toc85877132"/>
      <w:bookmarkStart w:id="1028" w:name="_Toc88681587"/>
      <w:bookmarkStart w:id="1029" w:name="_Toc89678274"/>
      <w:bookmarkStart w:id="1030" w:name="_Toc94607411"/>
      <w:r w:rsidRPr="00052626">
        <w:t>6.2.6.4.</w:t>
      </w:r>
      <w:r w:rsidR="000A37BA" w:rsidRPr="00052626">
        <w:t>5</w:t>
      </w:r>
      <w:r w:rsidRPr="00052626">
        <w:tab/>
        <w:t>Type: ExtMbsSession</w:t>
      </w:r>
      <w:bookmarkEnd w:id="1027"/>
      <w:bookmarkEnd w:id="1028"/>
      <w:bookmarkEnd w:id="1029"/>
      <w:bookmarkEnd w:id="1030"/>
    </w:p>
    <w:p w14:paraId="5BBAE77A" w14:textId="48E2FA77" w:rsidR="000012F2" w:rsidRPr="00052626" w:rsidRDefault="000012F2" w:rsidP="000012F2">
      <w:pPr>
        <w:pStyle w:val="TH"/>
      </w:pPr>
      <w:r w:rsidRPr="00052626">
        <w:t>6.2.6.4.</w:t>
      </w:r>
      <w:r w:rsidR="000A37BA" w:rsidRPr="00052626">
        <w:t>5</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14EC5">
            <w:pPr>
              <w:pStyle w:val="TAH"/>
            </w:pPr>
            <w:r w:rsidRPr="00514EC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514EC5">
      <w:pPr>
        <w:pStyle w:val="Heading4"/>
      </w:pPr>
      <w:bookmarkStart w:id="1031" w:name="_Toc85877133"/>
      <w:bookmarkStart w:id="1032" w:name="_Toc88681588"/>
      <w:bookmarkStart w:id="1033" w:name="_Toc89678275"/>
      <w:bookmarkStart w:id="1034" w:name="_Toc81558646"/>
      <w:bookmarkStart w:id="1035" w:name="_Toc94607412"/>
      <w:bookmarkEnd w:id="1010"/>
      <w:r w:rsidRPr="00052626">
        <w:t>6.2.6.5</w:t>
      </w:r>
      <w:r w:rsidRPr="00052626">
        <w:tab/>
        <w:t>Binary data</w:t>
      </w:r>
      <w:bookmarkEnd w:id="1031"/>
      <w:bookmarkEnd w:id="1032"/>
      <w:bookmarkEnd w:id="1033"/>
      <w:bookmarkEnd w:id="1035"/>
    </w:p>
    <w:p w14:paraId="5E845EC3" w14:textId="77777777" w:rsidR="000012F2" w:rsidRPr="00052626" w:rsidRDefault="000012F2" w:rsidP="000012F2">
      <w:r w:rsidRPr="00052626">
        <w:t>None.</w:t>
      </w:r>
    </w:p>
    <w:p w14:paraId="525D944E" w14:textId="484F9DD1" w:rsidR="00170139" w:rsidRPr="00052626" w:rsidRDefault="00170139" w:rsidP="00514EC5">
      <w:pPr>
        <w:pStyle w:val="Heading3"/>
      </w:pPr>
      <w:bookmarkStart w:id="1036" w:name="_Toc85877134"/>
      <w:bookmarkStart w:id="1037" w:name="_Toc88681589"/>
      <w:bookmarkStart w:id="1038" w:name="_Toc89678276"/>
      <w:bookmarkStart w:id="1039" w:name="_Toc94607413"/>
      <w:r w:rsidRPr="00052626">
        <w:t>6.2.7</w:t>
      </w:r>
      <w:r w:rsidRPr="00052626">
        <w:tab/>
        <w:t>Error Handling</w:t>
      </w:r>
      <w:bookmarkEnd w:id="1034"/>
      <w:bookmarkEnd w:id="1036"/>
      <w:bookmarkEnd w:id="1037"/>
      <w:bookmarkEnd w:id="1038"/>
      <w:bookmarkEnd w:id="1039"/>
    </w:p>
    <w:p w14:paraId="6B0F5C69" w14:textId="71033E46" w:rsidR="00170139" w:rsidRPr="00052626" w:rsidRDefault="00170139" w:rsidP="00170139">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6.2.3. and 6.2.4.</w:t>
      </w:r>
    </w:p>
    <w:p w14:paraId="47590D73" w14:textId="6C038F41" w:rsidR="00170139" w:rsidRPr="00052626" w:rsidRDefault="00170139" w:rsidP="00514EC5">
      <w:pPr>
        <w:pStyle w:val="Heading4"/>
      </w:pPr>
      <w:bookmarkStart w:id="1040" w:name="_Toc81558647"/>
      <w:bookmarkStart w:id="1041" w:name="_Toc85877135"/>
      <w:bookmarkStart w:id="1042" w:name="_Toc88681590"/>
      <w:bookmarkStart w:id="1043" w:name="_Toc89678277"/>
      <w:bookmarkStart w:id="1044" w:name="_Toc94607414"/>
      <w:r w:rsidRPr="00052626">
        <w:t>6.2.7.1</w:t>
      </w:r>
      <w:r w:rsidRPr="00052626">
        <w:tab/>
        <w:t>General</w:t>
      </w:r>
      <w:bookmarkEnd w:id="1040"/>
      <w:bookmarkEnd w:id="1041"/>
      <w:bookmarkEnd w:id="1042"/>
      <w:bookmarkEnd w:id="1043"/>
      <w:bookmarkEnd w:id="1044"/>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514EC5">
      <w:pPr>
        <w:pStyle w:val="Heading4"/>
      </w:pPr>
      <w:bookmarkStart w:id="1045" w:name="_Toc81558648"/>
      <w:bookmarkStart w:id="1046" w:name="_Toc85877136"/>
      <w:bookmarkStart w:id="1047" w:name="_Toc88681591"/>
      <w:bookmarkStart w:id="1048" w:name="_Toc89678278"/>
      <w:bookmarkStart w:id="1049" w:name="_Toc94607415"/>
      <w:r w:rsidRPr="00052626">
        <w:t>6.2.7.2</w:t>
      </w:r>
      <w:r w:rsidRPr="00052626">
        <w:tab/>
        <w:t>Protocol Errors</w:t>
      </w:r>
      <w:bookmarkEnd w:id="1045"/>
      <w:bookmarkEnd w:id="1046"/>
      <w:bookmarkEnd w:id="1047"/>
      <w:bookmarkEnd w:id="1048"/>
      <w:bookmarkEnd w:id="1049"/>
    </w:p>
    <w:p w14:paraId="036C08E4" w14:textId="77777777" w:rsidR="00170139" w:rsidRPr="00052626" w:rsidRDefault="00170139" w:rsidP="00170139">
      <w:r w:rsidRPr="00052626">
        <w:t>No specific procedures for the &lt;API name&gt; service are specified.</w:t>
      </w:r>
    </w:p>
    <w:p w14:paraId="629DD7FC" w14:textId="77777777" w:rsidR="00170139" w:rsidRPr="00052626" w:rsidRDefault="00170139" w:rsidP="00170139">
      <w:pPr>
        <w:pStyle w:val="Guidance"/>
      </w:pPr>
      <w:r w:rsidRPr="00052626">
        <w:t>Or add specific information for the API if applicable.</w:t>
      </w:r>
    </w:p>
    <w:p w14:paraId="5C73D17C" w14:textId="22FAF82C" w:rsidR="00170139" w:rsidRPr="00052626" w:rsidRDefault="00170139" w:rsidP="00514EC5">
      <w:pPr>
        <w:pStyle w:val="Heading4"/>
      </w:pPr>
      <w:bookmarkStart w:id="1050" w:name="_Toc81558649"/>
      <w:bookmarkStart w:id="1051" w:name="_Toc85877137"/>
      <w:bookmarkStart w:id="1052" w:name="_Toc88681592"/>
      <w:bookmarkStart w:id="1053" w:name="_Toc89678279"/>
      <w:bookmarkStart w:id="1054" w:name="_Toc94607416"/>
      <w:r w:rsidRPr="00052626">
        <w:t>6.2.7.3</w:t>
      </w:r>
      <w:r w:rsidRPr="00052626">
        <w:tab/>
        <w:t>Application Errors</w:t>
      </w:r>
      <w:bookmarkEnd w:id="1050"/>
      <w:bookmarkEnd w:id="1051"/>
      <w:bookmarkEnd w:id="1052"/>
      <w:bookmarkEnd w:id="1053"/>
      <w:bookmarkEnd w:id="1054"/>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514EC5">
      <w:pPr>
        <w:pStyle w:val="Heading3"/>
        <w:rPr>
          <w:lang w:eastAsia="zh-CN"/>
        </w:rPr>
      </w:pPr>
      <w:bookmarkStart w:id="1055" w:name="_Toc81558650"/>
      <w:bookmarkStart w:id="1056" w:name="_Toc85877138"/>
      <w:bookmarkStart w:id="1057" w:name="_Toc88681593"/>
      <w:bookmarkStart w:id="1058" w:name="_Toc89678280"/>
      <w:bookmarkStart w:id="1059" w:name="_Toc94607417"/>
      <w:r w:rsidRPr="00052626">
        <w:t>6.2.8</w:t>
      </w:r>
      <w:r w:rsidRPr="00052626">
        <w:rPr>
          <w:lang w:eastAsia="zh-CN"/>
        </w:rPr>
        <w:tab/>
        <w:t>Feature negotiation</w:t>
      </w:r>
      <w:bookmarkEnd w:id="1055"/>
      <w:bookmarkEnd w:id="1056"/>
      <w:bookmarkEnd w:id="1057"/>
      <w:bookmarkEnd w:id="1058"/>
      <w:bookmarkEnd w:id="1059"/>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2F9DDB7D" w14:textId="77777777" w:rsidR="00170139" w:rsidRPr="00052626" w:rsidRDefault="00170139" w:rsidP="00170139">
      <w:pPr>
        <w:pStyle w:val="Guidance"/>
      </w:pPr>
      <w:r w:rsidRPr="00052626">
        <w:t>The feature number is a unique integer number within the API designating the feature. The first feature obtains the number 1, and subsequent features obtain the next numbers (2,3 …).</w:t>
      </w:r>
    </w:p>
    <w:p w14:paraId="55FA1929" w14:textId="77777777" w:rsidR="00170139" w:rsidRPr="00052626" w:rsidRDefault="00170139" w:rsidP="00170139">
      <w:pPr>
        <w:pStyle w:val="Guidance"/>
      </w:pPr>
      <w:r w:rsidRPr="00052626">
        <w:t>The feature name is unique name within the API used to designate the feature e.g. in "Applicability" columns of various tables within the API definition.</w:t>
      </w:r>
    </w:p>
    <w:p w14:paraId="76A4100F" w14:textId="77777777" w:rsidR="00170139" w:rsidRPr="00052626" w:rsidRDefault="00170139" w:rsidP="00170139">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052626" w:rsidRDefault="00170139" w:rsidP="00514EC5">
      <w:pPr>
        <w:pStyle w:val="Heading3"/>
      </w:pPr>
      <w:bookmarkStart w:id="1060" w:name="_Toc81558651"/>
      <w:bookmarkStart w:id="1061" w:name="_Toc85877139"/>
      <w:bookmarkStart w:id="1062" w:name="_Toc88681594"/>
      <w:bookmarkStart w:id="1063" w:name="_Toc89678281"/>
      <w:bookmarkStart w:id="1064" w:name="_Toc94607418"/>
      <w:r w:rsidRPr="00052626">
        <w:t>6.2.9</w:t>
      </w:r>
      <w:r w:rsidRPr="00052626">
        <w:tab/>
        <w:t>Security</w:t>
      </w:r>
      <w:bookmarkEnd w:id="1060"/>
      <w:bookmarkEnd w:id="1061"/>
      <w:bookmarkEnd w:id="1062"/>
      <w:bookmarkEnd w:id="1063"/>
      <w:bookmarkEnd w:id="1064"/>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514EC5">
      <w:pPr>
        <w:pStyle w:val="Heading3"/>
      </w:pPr>
      <w:bookmarkStart w:id="1065" w:name="_Toc81558652"/>
      <w:bookmarkStart w:id="1066" w:name="_Toc85877140"/>
      <w:bookmarkStart w:id="1067" w:name="_Toc88681595"/>
      <w:bookmarkStart w:id="1068" w:name="_Toc89678282"/>
      <w:bookmarkStart w:id="1069" w:name="_Toc94607419"/>
      <w:r w:rsidRPr="00052626">
        <w:t>6.2.10</w:t>
      </w:r>
      <w:r w:rsidRPr="00052626">
        <w:tab/>
        <w:t>HTTP redirection</w:t>
      </w:r>
      <w:bookmarkEnd w:id="1065"/>
      <w:bookmarkEnd w:id="1066"/>
      <w:bookmarkEnd w:id="1067"/>
      <w:bookmarkEnd w:id="1068"/>
      <w:bookmarkEnd w:id="1069"/>
    </w:p>
    <w:p w14:paraId="1BE2F994" w14:textId="77777777" w:rsidR="00170139" w:rsidRPr="00052626" w:rsidRDefault="00170139" w:rsidP="00170139">
      <w:pPr>
        <w:pStyle w:val="Guidance"/>
      </w:pPr>
      <w:r w:rsidRPr="00052626">
        <w:t>This clause will include HTTP redirection related matters, if MB-SMF set is defined. In such case, an HTTP request may be redirected to a different MB- SMF service instance, within the same MB-SMF or to a different MB-SMF in an MB-SMF set.</w:t>
      </w:r>
    </w:p>
    <w:p w14:paraId="3147CB7E" w14:textId="04102CD2" w:rsidR="00FE31DD" w:rsidRPr="00052626" w:rsidRDefault="00FE31DD" w:rsidP="00FE31DD">
      <w:pPr>
        <w:pStyle w:val="Guidance"/>
      </w:pPr>
      <w:bookmarkStart w:id="1070" w:name="_Toc81558708"/>
    </w:p>
    <w:p w14:paraId="6D22794D" w14:textId="3BB7E51A" w:rsidR="004D07EB" w:rsidRPr="00052626" w:rsidRDefault="004D07EB" w:rsidP="00514EC5">
      <w:pPr>
        <w:pStyle w:val="Heading8"/>
      </w:pPr>
      <w:bookmarkStart w:id="1071" w:name="_Toc510696650"/>
      <w:bookmarkStart w:id="1072" w:name="_Toc35971450"/>
      <w:bookmarkStart w:id="1073" w:name="_Toc67903567"/>
      <w:bookmarkStart w:id="1074" w:name="_Toc76042780"/>
      <w:bookmarkStart w:id="1075" w:name="_Toc81558761"/>
      <w:bookmarkStart w:id="1076" w:name="_Toc85877141"/>
      <w:bookmarkStart w:id="1077" w:name="_Toc88681596"/>
      <w:bookmarkStart w:id="1078" w:name="_Toc89678283"/>
      <w:bookmarkStart w:id="1079" w:name="_Toc510696652"/>
      <w:bookmarkStart w:id="1080" w:name="_Toc35971452"/>
      <w:bookmarkStart w:id="1081" w:name="_Toc94607420"/>
      <w:bookmarkEnd w:id="1070"/>
      <w:r w:rsidRPr="00052626">
        <w:t>Annex A (normative):</w:t>
      </w:r>
      <w:r w:rsidRPr="00052626">
        <w:br/>
        <w:t>OpenAPI specification</w:t>
      </w:r>
      <w:bookmarkEnd w:id="1071"/>
      <w:bookmarkEnd w:id="1072"/>
      <w:bookmarkEnd w:id="1073"/>
      <w:bookmarkEnd w:id="1074"/>
      <w:bookmarkEnd w:id="1075"/>
      <w:bookmarkEnd w:id="1076"/>
      <w:bookmarkEnd w:id="1077"/>
      <w:bookmarkEnd w:id="1078"/>
      <w:bookmarkEnd w:id="1081"/>
    </w:p>
    <w:p w14:paraId="7280472B" w14:textId="77777777" w:rsidR="00FE31DD" w:rsidRPr="00052626" w:rsidRDefault="00FE31DD" w:rsidP="00514EC5">
      <w:pPr>
        <w:pStyle w:val="Heading2"/>
      </w:pPr>
      <w:bookmarkStart w:id="1082" w:name="_Toc510696651"/>
      <w:bookmarkStart w:id="1083" w:name="_Toc35971451"/>
      <w:bookmarkStart w:id="1084" w:name="_Toc67903568"/>
      <w:bookmarkStart w:id="1085" w:name="_Toc76042781"/>
      <w:bookmarkStart w:id="1086" w:name="_Toc81558762"/>
      <w:bookmarkStart w:id="1087" w:name="_Toc85877142"/>
      <w:bookmarkStart w:id="1088" w:name="_Toc88681597"/>
      <w:bookmarkStart w:id="1089" w:name="_Toc89678284"/>
      <w:bookmarkStart w:id="1090" w:name="_Toc67903569"/>
      <w:bookmarkStart w:id="1091" w:name="_Toc76042782"/>
      <w:bookmarkStart w:id="1092" w:name="_Toc81558763"/>
      <w:bookmarkStart w:id="1093" w:name="_Toc510696653"/>
      <w:bookmarkStart w:id="1094" w:name="_Toc94607421"/>
      <w:bookmarkEnd w:id="1079"/>
      <w:bookmarkEnd w:id="1080"/>
      <w:r w:rsidRPr="00052626">
        <w:t>A.1</w:t>
      </w:r>
      <w:r w:rsidRPr="00052626">
        <w:tab/>
        <w:t>General</w:t>
      </w:r>
      <w:bookmarkEnd w:id="1082"/>
      <w:bookmarkEnd w:id="1083"/>
      <w:bookmarkEnd w:id="1084"/>
      <w:bookmarkEnd w:id="1085"/>
      <w:bookmarkEnd w:id="1086"/>
      <w:bookmarkEnd w:id="1087"/>
      <w:bookmarkEnd w:id="1088"/>
      <w:bookmarkEnd w:id="1089"/>
      <w:bookmarkEnd w:id="1094"/>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lastRenderedPageBreak/>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514EC5">
      <w:pPr>
        <w:pStyle w:val="Heading2"/>
      </w:pPr>
      <w:bookmarkStart w:id="1095" w:name="_Toc85877143"/>
      <w:bookmarkStart w:id="1096" w:name="_Toc88681598"/>
      <w:bookmarkStart w:id="1097" w:name="_Toc89678285"/>
      <w:bookmarkStart w:id="1098" w:name="_Toc94607422"/>
      <w:r w:rsidRPr="00052626">
        <w:t>A.2</w:t>
      </w:r>
      <w:r w:rsidRPr="00052626">
        <w:tab/>
        <w:t>Nmbsmf_TMGI API</w:t>
      </w:r>
      <w:bookmarkEnd w:id="1090"/>
      <w:bookmarkEnd w:id="1091"/>
      <w:bookmarkEnd w:id="1092"/>
      <w:bookmarkEnd w:id="1095"/>
      <w:bookmarkEnd w:id="1096"/>
      <w:bookmarkEnd w:id="1097"/>
      <w:bookmarkEnd w:id="1098"/>
    </w:p>
    <w:p w14:paraId="449CA10A" w14:textId="77777777" w:rsidR="00620C37" w:rsidRPr="00052626" w:rsidRDefault="00620C37" w:rsidP="00620C37">
      <w:pPr>
        <w:pStyle w:val="PL"/>
        <w:rPr>
          <w:noProof w:val="0"/>
        </w:rPr>
      </w:pPr>
      <w:r w:rsidRPr="00052626">
        <w:rPr>
          <w:noProof w:val="0"/>
        </w:rPr>
        <w:t>openapi: 3.0.0</w:t>
      </w:r>
    </w:p>
    <w:p w14:paraId="47DAD4E6" w14:textId="77777777" w:rsidR="00620C37" w:rsidRPr="00052626" w:rsidRDefault="00620C37" w:rsidP="00620C37">
      <w:pPr>
        <w:pStyle w:val="PL"/>
        <w:rPr>
          <w:noProof w:val="0"/>
        </w:rPr>
      </w:pPr>
    </w:p>
    <w:p w14:paraId="31265459" w14:textId="77777777" w:rsidR="00620C37" w:rsidRPr="00052626" w:rsidRDefault="00620C37" w:rsidP="00620C37">
      <w:pPr>
        <w:pStyle w:val="PL"/>
        <w:rPr>
          <w:noProof w:val="0"/>
        </w:rPr>
      </w:pPr>
      <w:r w:rsidRPr="00052626">
        <w:rPr>
          <w:noProof w:val="0"/>
        </w:rPr>
        <w:t>info:</w:t>
      </w:r>
    </w:p>
    <w:p w14:paraId="267E972D" w14:textId="77777777" w:rsidR="00620C37" w:rsidRPr="00052626" w:rsidRDefault="00620C37" w:rsidP="00620C37">
      <w:pPr>
        <w:pStyle w:val="PL"/>
        <w:rPr>
          <w:noProof w:val="0"/>
        </w:rPr>
      </w:pPr>
      <w:r w:rsidRPr="00052626">
        <w:rPr>
          <w:noProof w:val="0"/>
        </w:rPr>
        <w:t xml:space="preserve">  title: 'Nmbsmf_TMGI'</w:t>
      </w:r>
    </w:p>
    <w:p w14:paraId="617A5FB4" w14:textId="7D051BD0" w:rsidR="00620C37" w:rsidRPr="00052626" w:rsidRDefault="00620C37" w:rsidP="00620C37">
      <w:pPr>
        <w:pStyle w:val="PL"/>
        <w:rPr>
          <w:noProof w:val="0"/>
        </w:rPr>
      </w:pPr>
      <w:r w:rsidRPr="00052626">
        <w:rPr>
          <w:noProof w:val="0"/>
        </w:rPr>
        <w:t xml:space="preserve">  version: 1.0.0-alpha.</w:t>
      </w:r>
      <w:r w:rsidR="00750EC6">
        <w:rPr>
          <w:noProof w:val="0"/>
        </w:rPr>
        <w:t>3</w:t>
      </w:r>
    </w:p>
    <w:p w14:paraId="2EB66BBC" w14:textId="77777777" w:rsidR="00620C37" w:rsidRPr="00052626" w:rsidRDefault="00620C37" w:rsidP="00620C37">
      <w:pPr>
        <w:pStyle w:val="PL"/>
        <w:rPr>
          <w:noProof w:val="0"/>
        </w:rPr>
      </w:pPr>
      <w:r w:rsidRPr="00052626">
        <w:rPr>
          <w:noProof w:val="0"/>
        </w:rPr>
        <w:t xml:space="preserve">  description: |</w:t>
      </w:r>
    </w:p>
    <w:p w14:paraId="274FE1FE" w14:textId="77777777" w:rsidR="00620C37" w:rsidRPr="00052626" w:rsidRDefault="00620C37" w:rsidP="00620C37">
      <w:pPr>
        <w:pStyle w:val="PL"/>
        <w:rPr>
          <w:noProof w:val="0"/>
        </w:rPr>
      </w:pPr>
      <w:r w:rsidRPr="00052626">
        <w:rPr>
          <w:noProof w:val="0"/>
        </w:rPr>
        <w:t xml:space="preserve">    MB-SMF TMGI Service.</w:t>
      </w:r>
    </w:p>
    <w:p w14:paraId="3E9D86D2" w14:textId="6AEA4C41" w:rsidR="00620C37" w:rsidRPr="00052626" w:rsidRDefault="00620C37" w:rsidP="00620C37">
      <w:pPr>
        <w:pStyle w:val="PL"/>
        <w:rPr>
          <w:noProof w:val="0"/>
        </w:rPr>
      </w:pPr>
      <w:r w:rsidRPr="00052626">
        <w:rPr>
          <w:noProof w:val="0"/>
        </w:rPr>
        <w:t xml:space="preserve">    © 202</w:t>
      </w:r>
      <w:r w:rsidR="003A76EC">
        <w:rPr>
          <w:noProof w:val="0"/>
        </w:rPr>
        <w:t>2</w:t>
      </w:r>
      <w:r w:rsidRPr="00052626">
        <w:rPr>
          <w:noProof w:val="0"/>
        </w:rPr>
        <w:t>, 3GPP Organizational Partners (ARIB, ATIS, CCSA, ETSI, TSDSI, TTA, TTC).</w:t>
      </w:r>
    </w:p>
    <w:p w14:paraId="3C49ECF2" w14:textId="77777777" w:rsidR="00620C37" w:rsidRPr="00052626" w:rsidRDefault="00620C37" w:rsidP="00620C37">
      <w:pPr>
        <w:pStyle w:val="PL"/>
        <w:rPr>
          <w:noProof w:val="0"/>
        </w:rPr>
      </w:pPr>
      <w:r w:rsidRPr="00052626">
        <w:rPr>
          <w:noProof w:val="0"/>
        </w:rPr>
        <w:t xml:space="preserve">    All rights reserved.</w:t>
      </w:r>
    </w:p>
    <w:p w14:paraId="7B13E4C4" w14:textId="77777777" w:rsidR="00620C37" w:rsidRPr="00052626" w:rsidRDefault="00620C37" w:rsidP="00620C37">
      <w:pPr>
        <w:pStyle w:val="PL"/>
        <w:rPr>
          <w:noProof w:val="0"/>
        </w:rPr>
      </w:pPr>
    </w:p>
    <w:p w14:paraId="453C1FC6" w14:textId="77777777" w:rsidR="00620C37" w:rsidRPr="00052626" w:rsidRDefault="00620C37" w:rsidP="00620C37">
      <w:pPr>
        <w:pStyle w:val="PL"/>
        <w:rPr>
          <w:noProof w:val="0"/>
        </w:rPr>
      </w:pPr>
      <w:r w:rsidRPr="00052626">
        <w:rPr>
          <w:noProof w:val="0"/>
        </w:rPr>
        <w:t>externalDocs:</w:t>
      </w:r>
    </w:p>
    <w:p w14:paraId="2E9BD06A" w14:textId="70555247" w:rsidR="00620C37" w:rsidRPr="00052626" w:rsidRDefault="00620C37" w:rsidP="00620C37">
      <w:pPr>
        <w:pStyle w:val="PL"/>
        <w:rPr>
          <w:noProof w:val="0"/>
        </w:rPr>
      </w:pPr>
      <w:r w:rsidRPr="00052626">
        <w:rPr>
          <w:noProof w:val="0"/>
        </w:rPr>
        <w:t xml:space="preserve">  description: 3GPP TS 29.532 V</w:t>
      </w:r>
      <w:r w:rsidR="00AD0782">
        <w:rPr>
          <w:noProof w:val="0"/>
        </w:rPr>
        <w:t>1</w:t>
      </w:r>
      <w:r w:rsidRPr="00052626">
        <w:rPr>
          <w:noProof w:val="0"/>
        </w:rPr>
        <w:t>.</w:t>
      </w:r>
      <w:r w:rsidR="00AD0782">
        <w:rPr>
          <w:noProof w:val="0"/>
        </w:rPr>
        <w:t>1</w:t>
      </w:r>
      <w:r w:rsidRPr="00052626">
        <w:rPr>
          <w:noProof w:val="0"/>
        </w:rPr>
        <w:t>.0; 5G System; 5G Multicast-Broadcast Session Management Services; Stage 3.</w:t>
      </w:r>
    </w:p>
    <w:p w14:paraId="2A97320C" w14:textId="77777777" w:rsidR="00620C37" w:rsidRPr="00052626" w:rsidRDefault="00620C37" w:rsidP="00620C37">
      <w:pPr>
        <w:pStyle w:val="PL"/>
        <w:rPr>
          <w:noProof w:val="0"/>
        </w:rPr>
      </w:pPr>
      <w:r w:rsidRPr="00052626">
        <w:rPr>
          <w:noProof w:val="0"/>
        </w:rPr>
        <w:t xml:space="preserve">  url: http://www.3gpp.org/ftp/Specs/archive/29_series/29.532/</w:t>
      </w:r>
    </w:p>
    <w:p w14:paraId="0567D167" w14:textId="77777777" w:rsidR="00620C37" w:rsidRPr="00052626" w:rsidRDefault="00620C37" w:rsidP="00620C37">
      <w:pPr>
        <w:pStyle w:val="PL"/>
        <w:rPr>
          <w:noProof w:val="0"/>
        </w:rPr>
      </w:pPr>
    </w:p>
    <w:p w14:paraId="7AD90420" w14:textId="77777777" w:rsidR="00620C37" w:rsidRPr="00052626" w:rsidRDefault="00620C37" w:rsidP="00620C37">
      <w:pPr>
        <w:pStyle w:val="PL"/>
        <w:rPr>
          <w:noProof w:val="0"/>
        </w:rPr>
      </w:pPr>
      <w:r w:rsidRPr="00052626">
        <w:rPr>
          <w:noProof w:val="0"/>
        </w:rPr>
        <w:t>servers:</w:t>
      </w:r>
    </w:p>
    <w:p w14:paraId="72804A2A" w14:textId="77777777" w:rsidR="00620C37" w:rsidRPr="00052626" w:rsidRDefault="00620C37" w:rsidP="00620C37">
      <w:pPr>
        <w:pStyle w:val="PL"/>
        <w:rPr>
          <w:noProof w:val="0"/>
        </w:rPr>
      </w:pPr>
      <w:r w:rsidRPr="00052626">
        <w:rPr>
          <w:noProof w:val="0"/>
        </w:rPr>
        <w:t xml:space="preserve">  - url: '{apiRoot}/nmbsmf-tmgi/v1'</w:t>
      </w:r>
    </w:p>
    <w:p w14:paraId="3EAA27EA" w14:textId="77777777" w:rsidR="00620C37" w:rsidRPr="00052626" w:rsidRDefault="00620C37" w:rsidP="00620C37">
      <w:pPr>
        <w:pStyle w:val="PL"/>
        <w:rPr>
          <w:noProof w:val="0"/>
        </w:rPr>
      </w:pPr>
      <w:r w:rsidRPr="00052626">
        <w:rPr>
          <w:noProof w:val="0"/>
        </w:rPr>
        <w:t xml:space="preserve">    variables:</w:t>
      </w:r>
    </w:p>
    <w:p w14:paraId="20CA2330" w14:textId="77777777" w:rsidR="00620C37" w:rsidRPr="00052626" w:rsidRDefault="00620C37" w:rsidP="00620C37">
      <w:pPr>
        <w:pStyle w:val="PL"/>
        <w:rPr>
          <w:noProof w:val="0"/>
        </w:rPr>
      </w:pPr>
      <w:r w:rsidRPr="00052626">
        <w:rPr>
          <w:noProof w:val="0"/>
        </w:rPr>
        <w:t xml:space="preserve">      apiRoot:</w:t>
      </w:r>
    </w:p>
    <w:p w14:paraId="05B4A07D" w14:textId="77777777" w:rsidR="00620C37" w:rsidRPr="00052626" w:rsidRDefault="00620C37" w:rsidP="00620C37">
      <w:pPr>
        <w:pStyle w:val="PL"/>
        <w:rPr>
          <w:noProof w:val="0"/>
        </w:rPr>
      </w:pPr>
      <w:r w:rsidRPr="00052626">
        <w:rPr>
          <w:noProof w:val="0"/>
        </w:rPr>
        <w:t xml:space="preserve">        default: https://example.com</w:t>
      </w:r>
    </w:p>
    <w:p w14:paraId="7D7D89CA" w14:textId="77777777" w:rsidR="00620C37" w:rsidRPr="00052626" w:rsidRDefault="00620C37" w:rsidP="00620C37">
      <w:pPr>
        <w:pStyle w:val="PL"/>
        <w:rPr>
          <w:noProof w:val="0"/>
        </w:rPr>
      </w:pPr>
      <w:r w:rsidRPr="00052626">
        <w:rPr>
          <w:noProof w:val="0"/>
        </w:rPr>
        <w:t xml:space="preserve">        description: apiRoot as defined in clause 4.4 of 3GPP TS 29.501</w:t>
      </w:r>
    </w:p>
    <w:p w14:paraId="541BF4EE" w14:textId="77777777" w:rsidR="00620C37" w:rsidRPr="00052626" w:rsidRDefault="00620C37" w:rsidP="00620C37">
      <w:pPr>
        <w:pStyle w:val="PL"/>
        <w:rPr>
          <w:noProof w:val="0"/>
        </w:rPr>
      </w:pPr>
    </w:p>
    <w:p w14:paraId="4F9033B0" w14:textId="77777777" w:rsidR="00620C37" w:rsidRPr="00052626" w:rsidRDefault="00620C37" w:rsidP="00620C37">
      <w:pPr>
        <w:pStyle w:val="PL"/>
        <w:rPr>
          <w:noProof w:val="0"/>
        </w:rPr>
      </w:pPr>
      <w:r w:rsidRPr="00052626">
        <w:rPr>
          <w:noProof w:val="0"/>
        </w:rPr>
        <w:t>security:</w:t>
      </w:r>
    </w:p>
    <w:p w14:paraId="6A1BCFFC" w14:textId="77777777" w:rsidR="00620C37" w:rsidRPr="00052626" w:rsidRDefault="00620C37" w:rsidP="00620C37">
      <w:pPr>
        <w:pStyle w:val="PL"/>
        <w:rPr>
          <w:noProof w:val="0"/>
        </w:rPr>
      </w:pPr>
      <w:r w:rsidRPr="00052626">
        <w:rPr>
          <w:noProof w:val="0"/>
        </w:rPr>
        <w:t xml:space="preserve">  - {}</w:t>
      </w:r>
    </w:p>
    <w:p w14:paraId="4806E9B6" w14:textId="77777777" w:rsidR="00620C37" w:rsidRPr="00052626" w:rsidRDefault="00620C37" w:rsidP="00620C37">
      <w:pPr>
        <w:pStyle w:val="PL"/>
        <w:rPr>
          <w:noProof w:val="0"/>
        </w:rPr>
      </w:pPr>
      <w:r w:rsidRPr="00052626">
        <w:rPr>
          <w:noProof w:val="0"/>
        </w:rPr>
        <w:t xml:space="preserve">  - oAuth2ClientCredentials:</w:t>
      </w:r>
    </w:p>
    <w:p w14:paraId="4C40CBED" w14:textId="77777777" w:rsidR="00620C37" w:rsidRPr="00052626" w:rsidRDefault="00620C37" w:rsidP="00620C37">
      <w:pPr>
        <w:pStyle w:val="PL"/>
        <w:rPr>
          <w:noProof w:val="0"/>
        </w:rPr>
      </w:pPr>
      <w:r w:rsidRPr="00052626">
        <w:rPr>
          <w:noProof w:val="0"/>
        </w:rPr>
        <w:t xml:space="preserve">    - nmbsmf-tmgi</w:t>
      </w:r>
    </w:p>
    <w:p w14:paraId="6CDC10A5" w14:textId="77777777" w:rsidR="00620C37" w:rsidRPr="00052626" w:rsidRDefault="00620C37" w:rsidP="00620C37">
      <w:pPr>
        <w:pStyle w:val="PL"/>
        <w:rPr>
          <w:noProof w:val="0"/>
        </w:rPr>
      </w:pPr>
    </w:p>
    <w:p w14:paraId="51778A11" w14:textId="77777777" w:rsidR="00620C37" w:rsidRPr="00052626" w:rsidRDefault="00620C37" w:rsidP="00620C37">
      <w:pPr>
        <w:pStyle w:val="PL"/>
        <w:rPr>
          <w:noProof w:val="0"/>
        </w:rPr>
      </w:pPr>
      <w:r w:rsidRPr="00052626">
        <w:rPr>
          <w:noProof w:val="0"/>
        </w:rPr>
        <w:t>paths:</w:t>
      </w:r>
    </w:p>
    <w:p w14:paraId="71F89F64" w14:textId="77777777" w:rsidR="00620C37" w:rsidRPr="00052626" w:rsidRDefault="00620C37" w:rsidP="00620C37">
      <w:pPr>
        <w:pStyle w:val="PL"/>
        <w:rPr>
          <w:noProof w:val="0"/>
        </w:rPr>
      </w:pPr>
      <w:r w:rsidRPr="00052626">
        <w:rPr>
          <w:noProof w:val="0"/>
        </w:rPr>
        <w:t xml:space="preserve">  /tmgi:</w:t>
      </w:r>
    </w:p>
    <w:p w14:paraId="6A07AAC6" w14:textId="77777777" w:rsidR="00620C37" w:rsidRPr="00052626" w:rsidRDefault="00620C37" w:rsidP="00620C37">
      <w:pPr>
        <w:pStyle w:val="PL"/>
        <w:rPr>
          <w:noProof w:val="0"/>
        </w:rPr>
      </w:pPr>
      <w:r w:rsidRPr="00052626">
        <w:rPr>
          <w:noProof w:val="0"/>
        </w:rPr>
        <w:t xml:space="preserve">    post:</w:t>
      </w:r>
    </w:p>
    <w:p w14:paraId="432F5A0D" w14:textId="77777777" w:rsidR="00620C37" w:rsidRPr="00052626" w:rsidRDefault="00620C37" w:rsidP="00620C37">
      <w:pPr>
        <w:pStyle w:val="PL"/>
        <w:rPr>
          <w:noProof w:val="0"/>
        </w:rPr>
      </w:pPr>
      <w:r w:rsidRPr="00052626">
        <w:rPr>
          <w:noProof w:val="0"/>
        </w:rPr>
        <w:t xml:space="preserve">      summary:  Allocate TMGIs</w:t>
      </w:r>
    </w:p>
    <w:p w14:paraId="0A9E82B0" w14:textId="77777777" w:rsidR="00620C37" w:rsidRPr="00052626" w:rsidRDefault="00620C37" w:rsidP="00620C37">
      <w:pPr>
        <w:pStyle w:val="PL"/>
        <w:rPr>
          <w:noProof w:val="0"/>
        </w:rPr>
      </w:pPr>
      <w:r w:rsidRPr="00052626">
        <w:rPr>
          <w:noProof w:val="0"/>
        </w:rPr>
        <w:t xml:space="preserve">      tags:</w:t>
      </w:r>
    </w:p>
    <w:p w14:paraId="7E0844DE" w14:textId="77777777" w:rsidR="00620C37" w:rsidRPr="00052626" w:rsidRDefault="00620C37" w:rsidP="00620C37">
      <w:pPr>
        <w:pStyle w:val="PL"/>
        <w:rPr>
          <w:noProof w:val="0"/>
        </w:rPr>
      </w:pPr>
      <w:r w:rsidRPr="00052626">
        <w:rPr>
          <w:noProof w:val="0"/>
        </w:rPr>
        <w:t xml:space="preserve">        - TMGI collection</w:t>
      </w:r>
    </w:p>
    <w:p w14:paraId="1E46FBED" w14:textId="77777777" w:rsidR="00620C37" w:rsidRPr="00052626" w:rsidRDefault="00620C37" w:rsidP="00620C37">
      <w:pPr>
        <w:pStyle w:val="PL"/>
        <w:rPr>
          <w:noProof w:val="0"/>
        </w:rPr>
      </w:pPr>
      <w:r w:rsidRPr="00052626">
        <w:rPr>
          <w:noProof w:val="0"/>
        </w:rPr>
        <w:t xml:space="preserve">      operationId: AllocateTmgi</w:t>
      </w:r>
    </w:p>
    <w:p w14:paraId="243B6F91" w14:textId="77777777" w:rsidR="00620C37" w:rsidRPr="00052626" w:rsidRDefault="00620C37" w:rsidP="00620C37">
      <w:pPr>
        <w:pStyle w:val="PL"/>
        <w:rPr>
          <w:noProof w:val="0"/>
        </w:rPr>
      </w:pPr>
      <w:r w:rsidRPr="00052626">
        <w:rPr>
          <w:noProof w:val="0"/>
        </w:rPr>
        <w:t xml:space="preserve">      requestBody:</w:t>
      </w:r>
    </w:p>
    <w:p w14:paraId="1733D78F" w14:textId="77777777" w:rsidR="00620C37" w:rsidRPr="00052626" w:rsidRDefault="00620C37" w:rsidP="00620C37">
      <w:pPr>
        <w:pStyle w:val="PL"/>
        <w:rPr>
          <w:noProof w:val="0"/>
        </w:rPr>
      </w:pPr>
      <w:r w:rsidRPr="00052626">
        <w:rPr>
          <w:noProof w:val="0"/>
        </w:rPr>
        <w:t xml:space="preserve">        description: representation of the TMGIs to be created in the MB-SMF</w:t>
      </w:r>
    </w:p>
    <w:p w14:paraId="3AE1402C" w14:textId="77777777" w:rsidR="00620C37" w:rsidRPr="00052626" w:rsidRDefault="00620C37" w:rsidP="00620C37">
      <w:pPr>
        <w:pStyle w:val="PL"/>
        <w:rPr>
          <w:noProof w:val="0"/>
        </w:rPr>
      </w:pPr>
      <w:r w:rsidRPr="00052626">
        <w:rPr>
          <w:noProof w:val="0"/>
        </w:rPr>
        <w:t xml:space="preserve">        required: true</w:t>
      </w:r>
    </w:p>
    <w:p w14:paraId="6E67ACCD" w14:textId="77777777" w:rsidR="00620C37" w:rsidRPr="00052626" w:rsidRDefault="00620C37" w:rsidP="00620C37">
      <w:pPr>
        <w:pStyle w:val="PL"/>
        <w:rPr>
          <w:noProof w:val="0"/>
        </w:rPr>
      </w:pPr>
      <w:r w:rsidRPr="00052626">
        <w:rPr>
          <w:noProof w:val="0"/>
        </w:rPr>
        <w:t xml:space="preserve">        content:</w:t>
      </w:r>
    </w:p>
    <w:p w14:paraId="1A5D25FE" w14:textId="77777777" w:rsidR="00620C37" w:rsidRPr="00052626" w:rsidRDefault="00620C37" w:rsidP="00620C37">
      <w:pPr>
        <w:pStyle w:val="PL"/>
        <w:rPr>
          <w:noProof w:val="0"/>
        </w:rPr>
      </w:pPr>
      <w:r w:rsidRPr="00052626">
        <w:rPr>
          <w:noProof w:val="0"/>
        </w:rPr>
        <w:t xml:space="preserve">          application/json:</w:t>
      </w:r>
    </w:p>
    <w:p w14:paraId="02873BF2" w14:textId="77777777" w:rsidR="00620C37" w:rsidRPr="00052626" w:rsidRDefault="00620C37" w:rsidP="00620C37">
      <w:pPr>
        <w:pStyle w:val="PL"/>
        <w:rPr>
          <w:noProof w:val="0"/>
        </w:rPr>
      </w:pPr>
      <w:r w:rsidRPr="00052626">
        <w:rPr>
          <w:noProof w:val="0"/>
        </w:rPr>
        <w:t xml:space="preserve">            schema:</w:t>
      </w:r>
    </w:p>
    <w:p w14:paraId="19136F02" w14:textId="77777777" w:rsidR="00620C37" w:rsidRPr="00052626" w:rsidRDefault="00620C37" w:rsidP="00620C37">
      <w:pPr>
        <w:pStyle w:val="PL"/>
        <w:rPr>
          <w:noProof w:val="0"/>
        </w:rPr>
      </w:pPr>
      <w:r w:rsidRPr="00052626">
        <w:rPr>
          <w:noProof w:val="0"/>
        </w:rPr>
        <w:t xml:space="preserve">              $ref: '#/components/schemas/TmgiAllocate'</w:t>
      </w:r>
    </w:p>
    <w:p w14:paraId="19966D22" w14:textId="77777777" w:rsidR="00620C37" w:rsidRPr="00052626" w:rsidRDefault="00620C37" w:rsidP="00620C37">
      <w:pPr>
        <w:pStyle w:val="PL"/>
        <w:rPr>
          <w:noProof w:val="0"/>
        </w:rPr>
      </w:pPr>
      <w:r w:rsidRPr="00052626">
        <w:rPr>
          <w:noProof w:val="0"/>
        </w:rPr>
        <w:t xml:space="preserve">      responses:</w:t>
      </w:r>
    </w:p>
    <w:p w14:paraId="3AE56DD2" w14:textId="77777777" w:rsidR="00620C37" w:rsidRPr="00052626" w:rsidRDefault="00620C37" w:rsidP="00620C37">
      <w:pPr>
        <w:pStyle w:val="PL"/>
        <w:rPr>
          <w:noProof w:val="0"/>
        </w:rPr>
      </w:pPr>
      <w:r w:rsidRPr="00052626">
        <w:rPr>
          <w:noProof w:val="0"/>
        </w:rPr>
        <w:t xml:space="preserve">        '200':</w:t>
      </w:r>
    </w:p>
    <w:p w14:paraId="0EB2DB2C" w14:textId="77777777" w:rsidR="00620C37" w:rsidRPr="00052626" w:rsidRDefault="00620C37" w:rsidP="00620C37">
      <w:pPr>
        <w:pStyle w:val="PL"/>
        <w:rPr>
          <w:noProof w:val="0"/>
        </w:rPr>
      </w:pPr>
      <w:r w:rsidRPr="00052626">
        <w:rPr>
          <w:noProof w:val="0"/>
        </w:rPr>
        <w:t xml:space="preserve">          description: successful allocation of TMGIs</w:t>
      </w:r>
    </w:p>
    <w:p w14:paraId="7E8EDE34" w14:textId="77777777" w:rsidR="00620C37" w:rsidRPr="00052626" w:rsidRDefault="00620C37" w:rsidP="00620C37">
      <w:pPr>
        <w:pStyle w:val="PL"/>
        <w:rPr>
          <w:noProof w:val="0"/>
        </w:rPr>
      </w:pPr>
      <w:r w:rsidRPr="00052626">
        <w:rPr>
          <w:noProof w:val="0"/>
        </w:rPr>
        <w:t xml:space="preserve">          content:</w:t>
      </w:r>
    </w:p>
    <w:p w14:paraId="49EF6C13" w14:textId="77777777" w:rsidR="00620C37" w:rsidRPr="00052626" w:rsidRDefault="00620C37" w:rsidP="00620C37">
      <w:pPr>
        <w:pStyle w:val="PL"/>
        <w:rPr>
          <w:noProof w:val="0"/>
        </w:rPr>
      </w:pPr>
      <w:r w:rsidRPr="00052626">
        <w:rPr>
          <w:noProof w:val="0"/>
        </w:rPr>
        <w:t xml:space="preserve">            application/json:</w:t>
      </w:r>
    </w:p>
    <w:p w14:paraId="0111E00F" w14:textId="77777777" w:rsidR="00620C37" w:rsidRPr="00052626" w:rsidRDefault="00620C37" w:rsidP="00620C37">
      <w:pPr>
        <w:pStyle w:val="PL"/>
        <w:rPr>
          <w:noProof w:val="0"/>
        </w:rPr>
      </w:pPr>
      <w:r w:rsidRPr="00052626">
        <w:rPr>
          <w:noProof w:val="0"/>
        </w:rPr>
        <w:t xml:space="preserve">              schema:</w:t>
      </w:r>
    </w:p>
    <w:p w14:paraId="25CD5A0C" w14:textId="77777777" w:rsidR="00620C37" w:rsidRPr="00052626" w:rsidRDefault="00620C37" w:rsidP="00620C37">
      <w:pPr>
        <w:pStyle w:val="PL"/>
        <w:rPr>
          <w:noProof w:val="0"/>
        </w:rPr>
      </w:pPr>
      <w:r w:rsidRPr="00052626">
        <w:rPr>
          <w:noProof w:val="0"/>
        </w:rPr>
        <w:t xml:space="preserve">                $ref: '#/components/schemas/TmgiAllocated'</w:t>
      </w:r>
    </w:p>
    <w:p w14:paraId="5204337C" w14:textId="77777777" w:rsidR="00620C37" w:rsidRPr="00052626" w:rsidRDefault="00620C37" w:rsidP="00620C37">
      <w:pPr>
        <w:pStyle w:val="PL"/>
        <w:rPr>
          <w:noProof w:val="0"/>
        </w:rPr>
      </w:pPr>
      <w:r w:rsidRPr="00052626">
        <w:rPr>
          <w:noProof w:val="0"/>
        </w:rPr>
        <w:t xml:space="preserve">        '307':</w:t>
      </w:r>
    </w:p>
    <w:p w14:paraId="0637F913" w14:textId="77777777" w:rsidR="00620C37" w:rsidRPr="00052626" w:rsidRDefault="00620C37" w:rsidP="00620C37">
      <w:pPr>
        <w:pStyle w:val="PL"/>
        <w:rPr>
          <w:noProof w:val="0"/>
        </w:rPr>
      </w:pPr>
      <w:r w:rsidRPr="00052626">
        <w:rPr>
          <w:noProof w:val="0"/>
        </w:rPr>
        <w:t xml:space="preserve">          $ref: 'TS29571_CommonData.yaml#/components/responses/307'</w:t>
      </w:r>
    </w:p>
    <w:p w14:paraId="2C5B019B" w14:textId="77777777" w:rsidR="00620C37" w:rsidRPr="00052626" w:rsidRDefault="00620C37" w:rsidP="00620C37">
      <w:pPr>
        <w:pStyle w:val="PL"/>
        <w:rPr>
          <w:noProof w:val="0"/>
        </w:rPr>
      </w:pPr>
      <w:r w:rsidRPr="00052626">
        <w:rPr>
          <w:noProof w:val="0"/>
        </w:rPr>
        <w:t xml:space="preserve">        '308':</w:t>
      </w:r>
    </w:p>
    <w:p w14:paraId="3A595786" w14:textId="77777777" w:rsidR="00620C37" w:rsidRPr="00052626" w:rsidRDefault="00620C37" w:rsidP="00620C37">
      <w:pPr>
        <w:pStyle w:val="PL"/>
        <w:rPr>
          <w:noProof w:val="0"/>
        </w:rPr>
      </w:pPr>
      <w:r w:rsidRPr="00052626">
        <w:rPr>
          <w:noProof w:val="0"/>
        </w:rPr>
        <w:t xml:space="preserve">          $ref: 'TS29571_CommonData.yaml#/components/responses/308'</w:t>
      </w:r>
    </w:p>
    <w:p w14:paraId="107F7CB6" w14:textId="77777777" w:rsidR="00620C37" w:rsidRPr="00052626" w:rsidRDefault="00620C37" w:rsidP="00620C37">
      <w:pPr>
        <w:pStyle w:val="PL"/>
        <w:rPr>
          <w:noProof w:val="0"/>
        </w:rPr>
      </w:pPr>
      <w:r w:rsidRPr="00052626">
        <w:rPr>
          <w:noProof w:val="0"/>
        </w:rPr>
        <w:t xml:space="preserve">        '400':</w:t>
      </w:r>
    </w:p>
    <w:p w14:paraId="05DFFB1B" w14:textId="77777777" w:rsidR="00620C37" w:rsidRPr="00052626" w:rsidRDefault="00620C37" w:rsidP="00620C37">
      <w:pPr>
        <w:pStyle w:val="PL"/>
        <w:rPr>
          <w:noProof w:val="0"/>
        </w:rPr>
      </w:pPr>
      <w:r w:rsidRPr="00052626">
        <w:rPr>
          <w:noProof w:val="0"/>
        </w:rPr>
        <w:t xml:space="preserve">          $ref: 'TS29571_CommonData.yaml#/components/responses/400'</w:t>
      </w:r>
    </w:p>
    <w:p w14:paraId="7CB0FBFE" w14:textId="77777777" w:rsidR="00620C37" w:rsidRPr="00052626" w:rsidRDefault="00620C37" w:rsidP="00620C37">
      <w:pPr>
        <w:pStyle w:val="PL"/>
        <w:rPr>
          <w:noProof w:val="0"/>
        </w:rPr>
      </w:pPr>
      <w:r w:rsidRPr="00052626">
        <w:rPr>
          <w:noProof w:val="0"/>
        </w:rPr>
        <w:t xml:space="preserve">        '401':</w:t>
      </w:r>
    </w:p>
    <w:p w14:paraId="2CC04087" w14:textId="77777777" w:rsidR="00620C37" w:rsidRPr="00052626" w:rsidRDefault="00620C37" w:rsidP="00620C37">
      <w:pPr>
        <w:pStyle w:val="PL"/>
        <w:rPr>
          <w:noProof w:val="0"/>
        </w:rPr>
      </w:pPr>
      <w:r w:rsidRPr="00052626">
        <w:rPr>
          <w:noProof w:val="0"/>
        </w:rPr>
        <w:t xml:space="preserve">          $ref: 'TS29571_CommonData.yaml#/components/responses/401'</w:t>
      </w:r>
    </w:p>
    <w:p w14:paraId="66783B41" w14:textId="77777777" w:rsidR="00620C37" w:rsidRPr="00052626" w:rsidRDefault="00620C37" w:rsidP="00620C37">
      <w:pPr>
        <w:pStyle w:val="PL"/>
        <w:rPr>
          <w:noProof w:val="0"/>
        </w:rPr>
      </w:pPr>
      <w:r w:rsidRPr="00052626">
        <w:rPr>
          <w:noProof w:val="0"/>
        </w:rPr>
        <w:t xml:space="preserve">        '403':</w:t>
      </w:r>
    </w:p>
    <w:p w14:paraId="2D862001" w14:textId="77777777" w:rsidR="00620C37" w:rsidRPr="00052626" w:rsidRDefault="00620C37" w:rsidP="00620C37">
      <w:pPr>
        <w:pStyle w:val="PL"/>
        <w:rPr>
          <w:noProof w:val="0"/>
        </w:rPr>
      </w:pPr>
      <w:r w:rsidRPr="00052626">
        <w:rPr>
          <w:noProof w:val="0"/>
        </w:rPr>
        <w:t xml:space="preserve">          $ref: 'TS29571_CommonData.yaml#/components/responses/403'</w:t>
      </w:r>
    </w:p>
    <w:p w14:paraId="0D8695B7" w14:textId="77777777" w:rsidR="00620C37" w:rsidRPr="00052626" w:rsidRDefault="00620C37" w:rsidP="00620C37">
      <w:pPr>
        <w:pStyle w:val="PL"/>
        <w:rPr>
          <w:noProof w:val="0"/>
        </w:rPr>
      </w:pPr>
      <w:r w:rsidRPr="00052626">
        <w:rPr>
          <w:noProof w:val="0"/>
        </w:rPr>
        <w:t xml:space="preserve">        '404':</w:t>
      </w:r>
    </w:p>
    <w:p w14:paraId="7F2A4EAA" w14:textId="77777777" w:rsidR="00620C37" w:rsidRPr="00052626" w:rsidRDefault="00620C37" w:rsidP="00620C37">
      <w:pPr>
        <w:pStyle w:val="PL"/>
        <w:rPr>
          <w:noProof w:val="0"/>
        </w:rPr>
      </w:pPr>
      <w:r w:rsidRPr="00052626">
        <w:rPr>
          <w:noProof w:val="0"/>
        </w:rPr>
        <w:t xml:space="preserve">          $ref: 'TS29571_CommonData.yaml#/components/responses/404'</w:t>
      </w:r>
    </w:p>
    <w:p w14:paraId="1518D103" w14:textId="77777777" w:rsidR="00620C37" w:rsidRPr="00052626" w:rsidRDefault="00620C37" w:rsidP="00620C37">
      <w:pPr>
        <w:pStyle w:val="PL"/>
        <w:rPr>
          <w:noProof w:val="0"/>
        </w:rPr>
      </w:pPr>
      <w:r w:rsidRPr="00052626">
        <w:rPr>
          <w:noProof w:val="0"/>
        </w:rPr>
        <w:t xml:space="preserve">        '411':</w:t>
      </w:r>
    </w:p>
    <w:p w14:paraId="7417204D" w14:textId="77777777" w:rsidR="00620C37" w:rsidRPr="00052626" w:rsidRDefault="00620C37" w:rsidP="00620C37">
      <w:pPr>
        <w:pStyle w:val="PL"/>
        <w:rPr>
          <w:noProof w:val="0"/>
        </w:rPr>
      </w:pPr>
      <w:r w:rsidRPr="00052626">
        <w:rPr>
          <w:noProof w:val="0"/>
        </w:rPr>
        <w:lastRenderedPageBreak/>
        <w:t xml:space="preserve">          $ref: 'TS29571_CommonData.yaml#/components/responses/411'</w:t>
      </w:r>
    </w:p>
    <w:p w14:paraId="363F1D5D" w14:textId="77777777" w:rsidR="00620C37" w:rsidRPr="00052626" w:rsidRDefault="00620C37" w:rsidP="00620C37">
      <w:pPr>
        <w:pStyle w:val="PL"/>
        <w:rPr>
          <w:noProof w:val="0"/>
        </w:rPr>
      </w:pPr>
      <w:r w:rsidRPr="00052626">
        <w:rPr>
          <w:noProof w:val="0"/>
        </w:rPr>
        <w:t xml:space="preserve">        '413':</w:t>
      </w:r>
    </w:p>
    <w:p w14:paraId="2E564823" w14:textId="77777777" w:rsidR="00620C37" w:rsidRPr="00052626" w:rsidRDefault="00620C37" w:rsidP="00620C37">
      <w:pPr>
        <w:pStyle w:val="PL"/>
        <w:rPr>
          <w:noProof w:val="0"/>
        </w:rPr>
      </w:pPr>
      <w:r w:rsidRPr="00052626">
        <w:rPr>
          <w:noProof w:val="0"/>
        </w:rPr>
        <w:t xml:space="preserve">          $ref: 'TS29571_CommonData.yaml#/components/responses/413'</w:t>
      </w:r>
    </w:p>
    <w:p w14:paraId="3F1A27E7" w14:textId="77777777" w:rsidR="00620C37" w:rsidRPr="00052626" w:rsidRDefault="00620C37" w:rsidP="00620C37">
      <w:pPr>
        <w:pStyle w:val="PL"/>
        <w:rPr>
          <w:noProof w:val="0"/>
        </w:rPr>
      </w:pPr>
      <w:r w:rsidRPr="00052626">
        <w:rPr>
          <w:noProof w:val="0"/>
        </w:rPr>
        <w:t xml:space="preserve">        '415':</w:t>
      </w:r>
    </w:p>
    <w:p w14:paraId="6979A3CE" w14:textId="77777777" w:rsidR="00620C37" w:rsidRPr="00052626" w:rsidRDefault="00620C37" w:rsidP="00620C37">
      <w:pPr>
        <w:pStyle w:val="PL"/>
        <w:rPr>
          <w:noProof w:val="0"/>
        </w:rPr>
      </w:pPr>
      <w:r w:rsidRPr="00052626">
        <w:rPr>
          <w:noProof w:val="0"/>
        </w:rPr>
        <w:t xml:space="preserve">          $ref: 'TS29571_CommonData.yaml#/components/responses/415'</w:t>
      </w:r>
    </w:p>
    <w:p w14:paraId="7A8DFC56" w14:textId="77777777" w:rsidR="00620C37" w:rsidRPr="00052626" w:rsidRDefault="00620C37" w:rsidP="00620C37">
      <w:pPr>
        <w:pStyle w:val="PL"/>
        <w:rPr>
          <w:noProof w:val="0"/>
        </w:rPr>
      </w:pPr>
      <w:r w:rsidRPr="00052626">
        <w:rPr>
          <w:noProof w:val="0"/>
        </w:rPr>
        <w:t xml:space="preserve">        '429':</w:t>
      </w:r>
    </w:p>
    <w:p w14:paraId="34165BAA" w14:textId="77777777" w:rsidR="00620C37" w:rsidRPr="00052626" w:rsidRDefault="00620C37" w:rsidP="00620C37">
      <w:pPr>
        <w:pStyle w:val="PL"/>
        <w:rPr>
          <w:noProof w:val="0"/>
        </w:rPr>
      </w:pPr>
      <w:r w:rsidRPr="00052626">
        <w:rPr>
          <w:noProof w:val="0"/>
        </w:rPr>
        <w:t xml:space="preserve">          $ref: 'TS29571_CommonData.yaml#/components/responses/429'</w:t>
      </w:r>
    </w:p>
    <w:p w14:paraId="58C75C4D" w14:textId="77777777" w:rsidR="00620C37" w:rsidRPr="00052626" w:rsidRDefault="00620C37" w:rsidP="00620C37">
      <w:pPr>
        <w:pStyle w:val="PL"/>
        <w:rPr>
          <w:noProof w:val="0"/>
        </w:rPr>
      </w:pPr>
      <w:r w:rsidRPr="00052626">
        <w:rPr>
          <w:noProof w:val="0"/>
        </w:rPr>
        <w:t xml:space="preserve">        '500':</w:t>
      </w:r>
    </w:p>
    <w:p w14:paraId="732CE41D" w14:textId="77777777" w:rsidR="00620C37" w:rsidRPr="00052626" w:rsidRDefault="00620C37" w:rsidP="00620C37">
      <w:pPr>
        <w:pStyle w:val="PL"/>
        <w:rPr>
          <w:noProof w:val="0"/>
        </w:rPr>
      </w:pPr>
      <w:r w:rsidRPr="00052626">
        <w:rPr>
          <w:noProof w:val="0"/>
        </w:rPr>
        <w:t xml:space="preserve">          $ref: 'TS29571_CommonData.yaml#/components/responses/500'</w:t>
      </w:r>
    </w:p>
    <w:p w14:paraId="1C382D31" w14:textId="77777777" w:rsidR="00620C37" w:rsidRPr="00052626" w:rsidRDefault="00620C37" w:rsidP="00620C37">
      <w:pPr>
        <w:pStyle w:val="PL"/>
        <w:rPr>
          <w:noProof w:val="0"/>
        </w:rPr>
      </w:pPr>
      <w:r w:rsidRPr="00052626">
        <w:rPr>
          <w:noProof w:val="0"/>
        </w:rPr>
        <w:t xml:space="preserve">        '503':</w:t>
      </w:r>
    </w:p>
    <w:p w14:paraId="322A5FA2" w14:textId="77777777" w:rsidR="00620C37" w:rsidRPr="00052626" w:rsidRDefault="00620C37" w:rsidP="00620C37">
      <w:pPr>
        <w:pStyle w:val="PL"/>
        <w:rPr>
          <w:noProof w:val="0"/>
        </w:rPr>
      </w:pPr>
      <w:r w:rsidRPr="00052626">
        <w:rPr>
          <w:noProof w:val="0"/>
        </w:rPr>
        <w:t xml:space="preserve">          $ref: 'TS29571_CommonData.yaml#/components/responses/503'</w:t>
      </w:r>
    </w:p>
    <w:p w14:paraId="1EA3917C" w14:textId="77777777" w:rsidR="00620C37" w:rsidRPr="00052626" w:rsidRDefault="00620C37" w:rsidP="00620C37">
      <w:pPr>
        <w:pStyle w:val="PL"/>
        <w:rPr>
          <w:noProof w:val="0"/>
        </w:rPr>
      </w:pPr>
      <w:r w:rsidRPr="00052626">
        <w:rPr>
          <w:noProof w:val="0"/>
        </w:rPr>
        <w:t xml:space="preserve">        default:</w:t>
      </w:r>
    </w:p>
    <w:p w14:paraId="04110E67" w14:textId="77777777" w:rsidR="00620C37" w:rsidRPr="00052626" w:rsidRDefault="00620C37" w:rsidP="00620C37">
      <w:pPr>
        <w:pStyle w:val="PL"/>
        <w:rPr>
          <w:noProof w:val="0"/>
        </w:rPr>
      </w:pPr>
      <w:r w:rsidRPr="00052626">
        <w:rPr>
          <w:noProof w:val="0"/>
        </w:rPr>
        <w:t xml:space="preserve">          $ref: 'TS29571_CommonData.yaml#/components/responses/default'</w:t>
      </w:r>
    </w:p>
    <w:p w14:paraId="1D623C6B" w14:textId="77777777" w:rsidR="00620C37" w:rsidRPr="00052626" w:rsidRDefault="00620C37" w:rsidP="00620C37">
      <w:pPr>
        <w:pStyle w:val="PL"/>
        <w:rPr>
          <w:noProof w:val="0"/>
        </w:rPr>
      </w:pPr>
      <w:r w:rsidRPr="00052626">
        <w:rPr>
          <w:noProof w:val="0"/>
        </w:rPr>
        <w:t xml:space="preserve">    delete:</w:t>
      </w:r>
    </w:p>
    <w:p w14:paraId="5CB494C9" w14:textId="77777777" w:rsidR="00620C37" w:rsidRPr="00052626" w:rsidRDefault="00620C37" w:rsidP="00620C37">
      <w:pPr>
        <w:pStyle w:val="PL"/>
        <w:rPr>
          <w:noProof w:val="0"/>
        </w:rPr>
      </w:pPr>
      <w:r w:rsidRPr="00052626">
        <w:rPr>
          <w:noProof w:val="0"/>
        </w:rPr>
        <w:t xml:space="preserve">      summary: Deallocate one or more TMGIs</w:t>
      </w:r>
    </w:p>
    <w:p w14:paraId="16BCBA8A" w14:textId="77777777" w:rsidR="00620C37" w:rsidRPr="00052626" w:rsidRDefault="00620C37" w:rsidP="00620C37">
      <w:pPr>
        <w:pStyle w:val="PL"/>
        <w:rPr>
          <w:noProof w:val="0"/>
        </w:rPr>
      </w:pPr>
      <w:r w:rsidRPr="00052626">
        <w:rPr>
          <w:noProof w:val="0"/>
        </w:rPr>
        <w:t xml:space="preserve">      operationId: TMGIDeallocate</w:t>
      </w:r>
    </w:p>
    <w:p w14:paraId="614CF99A" w14:textId="77777777" w:rsidR="00620C37" w:rsidRPr="00052626" w:rsidRDefault="00620C37" w:rsidP="00620C37">
      <w:pPr>
        <w:pStyle w:val="PL"/>
        <w:rPr>
          <w:noProof w:val="0"/>
        </w:rPr>
      </w:pPr>
      <w:r w:rsidRPr="00052626">
        <w:rPr>
          <w:noProof w:val="0"/>
        </w:rPr>
        <w:t xml:space="preserve">      tags:</w:t>
      </w:r>
    </w:p>
    <w:p w14:paraId="61106EFF" w14:textId="77777777" w:rsidR="00620C37" w:rsidRPr="00052626" w:rsidRDefault="00620C37" w:rsidP="00620C37">
      <w:pPr>
        <w:pStyle w:val="PL"/>
        <w:rPr>
          <w:noProof w:val="0"/>
        </w:rPr>
      </w:pPr>
      <w:r w:rsidRPr="00052626">
        <w:rPr>
          <w:noProof w:val="0"/>
        </w:rPr>
        <w:t xml:space="preserve">        - TMGI collection</w:t>
      </w:r>
    </w:p>
    <w:p w14:paraId="4E7F159C" w14:textId="77777777" w:rsidR="00620C37" w:rsidRPr="00052626" w:rsidRDefault="00620C37" w:rsidP="00620C37">
      <w:pPr>
        <w:pStyle w:val="PL"/>
        <w:rPr>
          <w:noProof w:val="0"/>
        </w:rPr>
      </w:pPr>
      <w:r w:rsidRPr="00052626">
        <w:rPr>
          <w:noProof w:val="0"/>
        </w:rPr>
        <w:t xml:space="preserve">      parameters:</w:t>
      </w:r>
    </w:p>
    <w:p w14:paraId="7C6CEDDD" w14:textId="77777777" w:rsidR="00620C37" w:rsidRPr="00052626" w:rsidRDefault="00620C37" w:rsidP="00620C37">
      <w:pPr>
        <w:pStyle w:val="PL"/>
        <w:rPr>
          <w:noProof w:val="0"/>
        </w:rPr>
      </w:pPr>
      <w:r w:rsidRPr="00052626">
        <w:rPr>
          <w:noProof w:val="0"/>
        </w:rPr>
        <w:t xml:space="preserve">        - name: tmgi-list</w:t>
      </w:r>
    </w:p>
    <w:p w14:paraId="79EE4293" w14:textId="77777777" w:rsidR="00620C37" w:rsidRPr="00052626" w:rsidRDefault="00620C37" w:rsidP="00620C37">
      <w:pPr>
        <w:pStyle w:val="PL"/>
        <w:rPr>
          <w:noProof w:val="0"/>
        </w:rPr>
      </w:pPr>
      <w:r w:rsidRPr="00052626">
        <w:rPr>
          <w:noProof w:val="0"/>
        </w:rPr>
        <w:t xml:space="preserve">          in: query</w:t>
      </w:r>
    </w:p>
    <w:p w14:paraId="447CF504" w14:textId="77777777" w:rsidR="00620C37" w:rsidRPr="00052626" w:rsidRDefault="00620C37" w:rsidP="00620C37">
      <w:pPr>
        <w:pStyle w:val="PL"/>
        <w:rPr>
          <w:noProof w:val="0"/>
        </w:rPr>
      </w:pPr>
      <w:r w:rsidRPr="00052626">
        <w:rPr>
          <w:noProof w:val="0"/>
        </w:rPr>
        <w:t xml:space="preserve">          description: One of more TMGIs to be deallocated</w:t>
      </w:r>
    </w:p>
    <w:p w14:paraId="08D07EC9" w14:textId="77777777" w:rsidR="00620C37" w:rsidRPr="00052626" w:rsidRDefault="00620C37" w:rsidP="00620C37">
      <w:pPr>
        <w:pStyle w:val="PL"/>
        <w:rPr>
          <w:noProof w:val="0"/>
        </w:rPr>
      </w:pPr>
      <w:r w:rsidRPr="00052626">
        <w:rPr>
          <w:noProof w:val="0"/>
        </w:rPr>
        <w:t xml:space="preserve">          content:</w:t>
      </w:r>
    </w:p>
    <w:p w14:paraId="419CA0D0" w14:textId="77777777" w:rsidR="00620C37" w:rsidRPr="00052626" w:rsidRDefault="00620C37" w:rsidP="00620C37">
      <w:pPr>
        <w:pStyle w:val="PL"/>
        <w:rPr>
          <w:noProof w:val="0"/>
        </w:rPr>
      </w:pPr>
      <w:r w:rsidRPr="00052626">
        <w:rPr>
          <w:noProof w:val="0"/>
        </w:rPr>
        <w:t xml:space="preserve">            application/json:</w:t>
      </w:r>
    </w:p>
    <w:p w14:paraId="30D22374" w14:textId="77777777" w:rsidR="00620C37" w:rsidRPr="00052626" w:rsidRDefault="00620C37" w:rsidP="00620C37">
      <w:pPr>
        <w:pStyle w:val="PL"/>
        <w:rPr>
          <w:noProof w:val="0"/>
        </w:rPr>
      </w:pPr>
      <w:r w:rsidRPr="00052626">
        <w:rPr>
          <w:noProof w:val="0"/>
        </w:rPr>
        <w:t xml:space="preserve">              schema:</w:t>
      </w:r>
    </w:p>
    <w:p w14:paraId="08A6F575" w14:textId="77777777" w:rsidR="00620C37" w:rsidRPr="00052626" w:rsidRDefault="00620C37" w:rsidP="00620C37">
      <w:pPr>
        <w:pStyle w:val="PL"/>
        <w:rPr>
          <w:noProof w:val="0"/>
        </w:rPr>
      </w:pPr>
      <w:r w:rsidRPr="00052626">
        <w:rPr>
          <w:noProof w:val="0"/>
        </w:rPr>
        <w:t xml:space="preserve">                type: array</w:t>
      </w:r>
    </w:p>
    <w:p w14:paraId="08233497" w14:textId="77777777" w:rsidR="00620C37" w:rsidRPr="00052626" w:rsidRDefault="00620C37" w:rsidP="00620C37">
      <w:pPr>
        <w:pStyle w:val="PL"/>
        <w:rPr>
          <w:noProof w:val="0"/>
        </w:rPr>
      </w:pPr>
      <w:r w:rsidRPr="00052626">
        <w:rPr>
          <w:noProof w:val="0"/>
        </w:rPr>
        <w:t xml:space="preserve">                items:</w:t>
      </w:r>
    </w:p>
    <w:p w14:paraId="49A54957" w14:textId="77777777" w:rsidR="00620C37" w:rsidRPr="00052626" w:rsidRDefault="00620C37" w:rsidP="00620C37">
      <w:pPr>
        <w:pStyle w:val="PL"/>
        <w:rPr>
          <w:noProof w:val="0"/>
        </w:rPr>
      </w:pPr>
      <w:r w:rsidRPr="00052626">
        <w:rPr>
          <w:noProof w:val="0"/>
        </w:rPr>
        <w:t xml:space="preserve">                  $ref: 'TS29571_CommonData.yaml#/components/schemas/Tmgi'</w:t>
      </w:r>
    </w:p>
    <w:p w14:paraId="64FB6931" w14:textId="77777777" w:rsidR="00620C37" w:rsidRPr="00052626" w:rsidRDefault="00620C37" w:rsidP="00620C37">
      <w:pPr>
        <w:pStyle w:val="PL"/>
        <w:rPr>
          <w:noProof w:val="0"/>
        </w:rPr>
      </w:pPr>
      <w:r w:rsidRPr="00052626">
        <w:rPr>
          <w:noProof w:val="0"/>
        </w:rPr>
        <w:t xml:space="preserve">          </w:t>
      </w:r>
      <w:r w:rsidRPr="00052626">
        <w:rPr>
          <w:noProof w:val="0"/>
          <w:lang w:eastAsia="zh-CN"/>
        </w:rPr>
        <w:t xml:space="preserve">      minI</w:t>
      </w:r>
      <w:r w:rsidRPr="00052626">
        <w:rPr>
          <w:noProof w:val="0"/>
        </w:rPr>
        <w:t>tems:</w:t>
      </w:r>
      <w:r w:rsidRPr="00052626">
        <w:rPr>
          <w:noProof w:val="0"/>
          <w:lang w:eastAsia="zh-CN"/>
        </w:rPr>
        <w:t xml:space="preserve"> 1</w:t>
      </w:r>
    </w:p>
    <w:p w14:paraId="1BFF6DCC" w14:textId="77777777" w:rsidR="00620C37" w:rsidRPr="00052626" w:rsidRDefault="00620C37" w:rsidP="00620C37">
      <w:pPr>
        <w:pStyle w:val="PL"/>
        <w:rPr>
          <w:noProof w:val="0"/>
        </w:rPr>
      </w:pPr>
      <w:r w:rsidRPr="00052626">
        <w:rPr>
          <w:noProof w:val="0"/>
        </w:rPr>
        <w:t xml:space="preserve">      responses:</w:t>
      </w:r>
    </w:p>
    <w:p w14:paraId="3123DB4A" w14:textId="77777777" w:rsidR="00620C37" w:rsidRPr="00052626" w:rsidRDefault="00620C37" w:rsidP="00620C37">
      <w:pPr>
        <w:pStyle w:val="PL"/>
        <w:rPr>
          <w:noProof w:val="0"/>
        </w:rPr>
      </w:pPr>
      <w:r w:rsidRPr="00052626">
        <w:rPr>
          <w:noProof w:val="0"/>
        </w:rPr>
        <w:t xml:space="preserve">        '204':</w:t>
      </w:r>
    </w:p>
    <w:p w14:paraId="47A077DB" w14:textId="77777777" w:rsidR="00620C37" w:rsidRPr="00052626" w:rsidRDefault="00620C37" w:rsidP="00620C37">
      <w:pPr>
        <w:pStyle w:val="PL"/>
        <w:rPr>
          <w:noProof w:val="0"/>
        </w:rPr>
      </w:pPr>
      <w:r w:rsidRPr="00052626">
        <w:rPr>
          <w:noProof w:val="0"/>
        </w:rPr>
        <w:t xml:space="preserve">          description: successful deallocation of TMGIs</w:t>
      </w:r>
    </w:p>
    <w:p w14:paraId="7222DB75" w14:textId="77777777" w:rsidR="00620C37" w:rsidRPr="00052626" w:rsidRDefault="00620C37" w:rsidP="00620C37">
      <w:pPr>
        <w:pStyle w:val="PL"/>
        <w:rPr>
          <w:noProof w:val="0"/>
        </w:rPr>
      </w:pPr>
    </w:p>
    <w:p w14:paraId="3E49FB9C" w14:textId="77777777" w:rsidR="00620C37" w:rsidRPr="00052626" w:rsidRDefault="00620C37" w:rsidP="00620C37">
      <w:pPr>
        <w:pStyle w:val="PL"/>
        <w:rPr>
          <w:noProof w:val="0"/>
        </w:rPr>
      </w:pPr>
    </w:p>
    <w:p w14:paraId="37465CEC" w14:textId="77777777" w:rsidR="00620C37" w:rsidRPr="00052626" w:rsidRDefault="00620C37" w:rsidP="00620C37">
      <w:pPr>
        <w:pStyle w:val="PL"/>
        <w:rPr>
          <w:noProof w:val="0"/>
        </w:rPr>
      </w:pPr>
      <w:r w:rsidRPr="00052626">
        <w:rPr>
          <w:noProof w:val="0"/>
        </w:rPr>
        <w:t>components:</w:t>
      </w:r>
    </w:p>
    <w:p w14:paraId="2167ADFE" w14:textId="77777777" w:rsidR="00620C37" w:rsidRPr="00052626" w:rsidRDefault="00620C37" w:rsidP="00620C37">
      <w:pPr>
        <w:pStyle w:val="PL"/>
        <w:rPr>
          <w:noProof w:val="0"/>
        </w:rPr>
      </w:pPr>
      <w:r w:rsidRPr="00052626">
        <w:rPr>
          <w:noProof w:val="0"/>
        </w:rPr>
        <w:t xml:space="preserve">  securitySchemes:</w:t>
      </w:r>
    </w:p>
    <w:p w14:paraId="218A9E1A" w14:textId="77777777" w:rsidR="00620C37" w:rsidRPr="00052626" w:rsidRDefault="00620C37" w:rsidP="00620C37">
      <w:pPr>
        <w:pStyle w:val="PL"/>
        <w:rPr>
          <w:noProof w:val="0"/>
        </w:rPr>
      </w:pPr>
      <w:r w:rsidRPr="00052626">
        <w:rPr>
          <w:noProof w:val="0"/>
        </w:rPr>
        <w:t xml:space="preserve">    oAuth2ClientCredentials:</w:t>
      </w:r>
    </w:p>
    <w:p w14:paraId="5DE00118" w14:textId="77777777" w:rsidR="00620C37" w:rsidRPr="00052626" w:rsidRDefault="00620C37" w:rsidP="00620C37">
      <w:pPr>
        <w:pStyle w:val="PL"/>
        <w:rPr>
          <w:noProof w:val="0"/>
        </w:rPr>
      </w:pPr>
      <w:r w:rsidRPr="00052626">
        <w:rPr>
          <w:noProof w:val="0"/>
        </w:rPr>
        <w:t xml:space="preserve">      type: oauth2</w:t>
      </w:r>
    </w:p>
    <w:p w14:paraId="7596D1A7" w14:textId="77777777" w:rsidR="00620C37" w:rsidRPr="00052626" w:rsidRDefault="00620C37" w:rsidP="00620C37">
      <w:pPr>
        <w:pStyle w:val="PL"/>
        <w:rPr>
          <w:noProof w:val="0"/>
        </w:rPr>
      </w:pPr>
      <w:r w:rsidRPr="00052626">
        <w:rPr>
          <w:noProof w:val="0"/>
        </w:rPr>
        <w:t xml:space="preserve">      flows:</w:t>
      </w:r>
    </w:p>
    <w:p w14:paraId="35F5EF00" w14:textId="77777777" w:rsidR="00620C37" w:rsidRPr="00052626" w:rsidRDefault="00620C37" w:rsidP="00620C37">
      <w:pPr>
        <w:pStyle w:val="PL"/>
        <w:rPr>
          <w:noProof w:val="0"/>
        </w:rPr>
      </w:pPr>
      <w:r w:rsidRPr="00052626">
        <w:rPr>
          <w:noProof w:val="0"/>
        </w:rPr>
        <w:t xml:space="preserve">        clientCredentials:</w:t>
      </w:r>
    </w:p>
    <w:p w14:paraId="36DEAC3E" w14:textId="77777777" w:rsidR="00620C37" w:rsidRPr="00052626" w:rsidRDefault="00620C37" w:rsidP="00620C37">
      <w:pPr>
        <w:pStyle w:val="PL"/>
        <w:rPr>
          <w:noProof w:val="0"/>
        </w:rPr>
      </w:pPr>
      <w:r w:rsidRPr="00052626">
        <w:rPr>
          <w:noProof w:val="0"/>
        </w:rPr>
        <w:t xml:space="preserve">          tokenUrl: '{nrfApiRoot}/oauth2/token'</w:t>
      </w:r>
    </w:p>
    <w:p w14:paraId="178286D1" w14:textId="77777777" w:rsidR="00620C37" w:rsidRPr="00052626" w:rsidRDefault="00620C37" w:rsidP="00620C37">
      <w:pPr>
        <w:pStyle w:val="PL"/>
        <w:rPr>
          <w:noProof w:val="0"/>
        </w:rPr>
      </w:pPr>
      <w:r w:rsidRPr="00052626">
        <w:rPr>
          <w:noProof w:val="0"/>
        </w:rPr>
        <w:t xml:space="preserve">          scopes:</w:t>
      </w:r>
    </w:p>
    <w:p w14:paraId="057AAD90" w14:textId="77777777" w:rsidR="00620C37" w:rsidRPr="00052626" w:rsidRDefault="00620C37" w:rsidP="00620C37">
      <w:pPr>
        <w:pStyle w:val="PL"/>
        <w:rPr>
          <w:noProof w:val="0"/>
        </w:rPr>
      </w:pPr>
      <w:r w:rsidRPr="00052626">
        <w:rPr>
          <w:noProof w:val="0"/>
        </w:rPr>
        <w:t xml:space="preserve">            nmbsmf-tmgi: Access to the nmbsmf-tmgi</w:t>
      </w:r>
      <w:r w:rsidRPr="00052626">
        <w:rPr>
          <w:noProof w:val="0"/>
          <w:lang w:eastAsia="zh-CN"/>
        </w:rPr>
        <w:t xml:space="preserve"> </w:t>
      </w:r>
      <w:r w:rsidRPr="00052626">
        <w:rPr>
          <w:noProof w:val="0"/>
        </w:rPr>
        <w:t>API</w:t>
      </w:r>
    </w:p>
    <w:p w14:paraId="4E61122D" w14:textId="77777777" w:rsidR="00620C37" w:rsidRPr="00052626" w:rsidRDefault="00620C37" w:rsidP="00620C37">
      <w:pPr>
        <w:pStyle w:val="PL"/>
        <w:rPr>
          <w:noProof w:val="0"/>
        </w:rPr>
      </w:pPr>
    </w:p>
    <w:p w14:paraId="7D033045" w14:textId="77777777" w:rsidR="00620C37" w:rsidRPr="00052626" w:rsidRDefault="00620C37" w:rsidP="00620C37">
      <w:pPr>
        <w:pStyle w:val="PL"/>
        <w:rPr>
          <w:noProof w:val="0"/>
        </w:rPr>
      </w:pPr>
      <w:r w:rsidRPr="00052626">
        <w:rPr>
          <w:noProof w:val="0"/>
        </w:rPr>
        <w:t xml:space="preserve">  schemas:</w:t>
      </w:r>
    </w:p>
    <w:p w14:paraId="7E5FC4CB" w14:textId="77777777" w:rsidR="00620C37" w:rsidRPr="00052626" w:rsidRDefault="00620C37" w:rsidP="00620C37">
      <w:pPr>
        <w:pStyle w:val="PL"/>
        <w:rPr>
          <w:noProof w:val="0"/>
        </w:rPr>
      </w:pPr>
      <w:r w:rsidRPr="00052626">
        <w:rPr>
          <w:noProof w:val="0"/>
        </w:rPr>
        <w:t xml:space="preserve">    # API specific definitions</w:t>
      </w:r>
    </w:p>
    <w:p w14:paraId="3B0D9828" w14:textId="77777777" w:rsidR="00620C37" w:rsidRPr="00052626" w:rsidRDefault="00620C37" w:rsidP="00620C37">
      <w:pPr>
        <w:pStyle w:val="PL"/>
        <w:rPr>
          <w:noProof w:val="0"/>
        </w:rPr>
      </w:pPr>
      <w:r w:rsidRPr="00052626">
        <w:rPr>
          <w:noProof w:val="0"/>
        </w:rPr>
        <w:t>#</w:t>
      </w:r>
    </w:p>
    <w:p w14:paraId="13930C7A" w14:textId="77777777" w:rsidR="00620C37" w:rsidRPr="00052626" w:rsidRDefault="00620C37" w:rsidP="00620C37">
      <w:pPr>
        <w:pStyle w:val="PL"/>
        <w:rPr>
          <w:noProof w:val="0"/>
        </w:rPr>
      </w:pPr>
      <w:r w:rsidRPr="00052626">
        <w:rPr>
          <w:noProof w:val="0"/>
        </w:rPr>
        <w:t># STRUCTURED DATA TYPES</w:t>
      </w:r>
    </w:p>
    <w:p w14:paraId="0B5264E9" w14:textId="77777777" w:rsidR="00620C37" w:rsidRPr="00052626" w:rsidRDefault="00620C37" w:rsidP="00620C37">
      <w:pPr>
        <w:pStyle w:val="PL"/>
        <w:rPr>
          <w:noProof w:val="0"/>
        </w:rPr>
      </w:pPr>
      <w:r w:rsidRPr="00052626">
        <w:rPr>
          <w:noProof w:val="0"/>
        </w:rPr>
        <w:t>#</w:t>
      </w:r>
    </w:p>
    <w:p w14:paraId="72F60825" w14:textId="77777777" w:rsidR="00620C37" w:rsidRPr="00052626" w:rsidRDefault="00620C37" w:rsidP="00620C37">
      <w:pPr>
        <w:pStyle w:val="PL"/>
        <w:rPr>
          <w:noProof w:val="0"/>
        </w:rPr>
      </w:pPr>
      <w:r w:rsidRPr="00052626">
        <w:rPr>
          <w:noProof w:val="0"/>
        </w:rPr>
        <w:t xml:space="preserve">    TmgiAllocate:</w:t>
      </w:r>
    </w:p>
    <w:p w14:paraId="63A37AE9" w14:textId="77777777" w:rsidR="00620C37" w:rsidRPr="00052626" w:rsidRDefault="00620C37" w:rsidP="00620C37">
      <w:pPr>
        <w:pStyle w:val="PL"/>
        <w:rPr>
          <w:noProof w:val="0"/>
        </w:rPr>
      </w:pPr>
      <w:r w:rsidRPr="00052626">
        <w:rPr>
          <w:noProof w:val="0"/>
        </w:rPr>
        <w:t xml:space="preserve">      description: Data within TMGI Allocate Request</w:t>
      </w:r>
    </w:p>
    <w:p w14:paraId="11AF2612" w14:textId="77777777" w:rsidR="00620C37" w:rsidRPr="00052626" w:rsidRDefault="00620C37" w:rsidP="00620C37">
      <w:pPr>
        <w:pStyle w:val="PL"/>
        <w:rPr>
          <w:noProof w:val="0"/>
        </w:rPr>
      </w:pPr>
      <w:r w:rsidRPr="00052626">
        <w:rPr>
          <w:noProof w:val="0"/>
        </w:rPr>
        <w:t xml:space="preserve">      type: object</w:t>
      </w:r>
    </w:p>
    <w:p w14:paraId="075449D3" w14:textId="77777777" w:rsidR="00620C37" w:rsidRPr="00052626" w:rsidRDefault="00620C37" w:rsidP="00620C37">
      <w:pPr>
        <w:pStyle w:val="PL"/>
        <w:rPr>
          <w:noProof w:val="0"/>
        </w:rPr>
      </w:pPr>
      <w:r w:rsidRPr="00052626">
        <w:rPr>
          <w:noProof w:val="0"/>
        </w:rPr>
        <w:t xml:space="preserve">      properties:</w:t>
      </w:r>
    </w:p>
    <w:p w14:paraId="47A0C97E" w14:textId="77777777" w:rsidR="00620C37" w:rsidRPr="00052626" w:rsidRDefault="00620C37" w:rsidP="00620C37">
      <w:pPr>
        <w:pStyle w:val="PL"/>
        <w:rPr>
          <w:noProof w:val="0"/>
        </w:rPr>
      </w:pPr>
      <w:r w:rsidRPr="00052626">
        <w:rPr>
          <w:noProof w:val="0"/>
        </w:rPr>
        <w:t xml:space="preserve">        tmgiNumber:</w:t>
      </w:r>
    </w:p>
    <w:p w14:paraId="7E5EB632" w14:textId="77777777" w:rsidR="00620C37" w:rsidRPr="00052626" w:rsidRDefault="00620C37" w:rsidP="00620C37">
      <w:pPr>
        <w:pStyle w:val="PL"/>
        <w:rPr>
          <w:noProof w:val="0"/>
        </w:rPr>
      </w:pPr>
      <w:r w:rsidRPr="00052626">
        <w:rPr>
          <w:noProof w:val="0"/>
        </w:rPr>
        <w:t xml:space="preserve">          description: The number of requested TMGIs</w:t>
      </w:r>
    </w:p>
    <w:p w14:paraId="12808AB0" w14:textId="77777777" w:rsidR="00620C37" w:rsidRPr="00052626" w:rsidRDefault="00620C37" w:rsidP="00620C37">
      <w:pPr>
        <w:pStyle w:val="PL"/>
        <w:rPr>
          <w:noProof w:val="0"/>
        </w:rPr>
      </w:pPr>
      <w:r w:rsidRPr="00052626">
        <w:rPr>
          <w:noProof w:val="0"/>
        </w:rPr>
        <w:t xml:space="preserve">          type: integer</w:t>
      </w:r>
    </w:p>
    <w:p w14:paraId="6855326A" w14:textId="77777777" w:rsidR="00620C37" w:rsidRPr="00052626" w:rsidRDefault="00620C37" w:rsidP="00620C37">
      <w:pPr>
        <w:pStyle w:val="PL"/>
        <w:rPr>
          <w:noProof w:val="0"/>
        </w:rPr>
      </w:pPr>
      <w:r w:rsidRPr="00052626">
        <w:rPr>
          <w:noProof w:val="0"/>
        </w:rPr>
        <w:t xml:space="preserve">        tmgiList:</w:t>
      </w:r>
    </w:p>
    <w:p w14:paraId="277BFA5B" w14:textId="77777777" w:rsidR="00620C37" w:rsidRPr="00052626" w:rsidRDefault="00620C37" w:rsidP="00620C37">
      <w:pPr>
        <w:pStyle w:val="PL"/>
        <w:rPr>
          <w:noProof w:val="0"/>
        </w:rPr>
      </w:pPr>
      <w:r w:rsidRPr="00052626">
        <w:rPr>
          <w:noProof w:val="0"/>
        </w:rPr>
        <w:t xml:space="preserve">          description: The list of TMGIs to be refreshed</w:t>
      </w:r>
    </w:p>
    <w:p w14:paraId="5A403379" w14:textId="77777777" w:rsidR="00620C37" w:rsidRPr="00052626" w:rsidRDefault="00620C37" w:rsidP="00620C37">
      <w:pPr>
        <w:pStyle w:val="PL"/>
        <w:rPr>
          <w:noProof w:val="0"/>
        </w:rPr>
      </w:pPr>
      <w:r w:rsidRPr="00052626">
        <w:rPr>
          <w:noProof w:val="0"/>
        </w:rPr>
        <w:t xml:space="preserve">          type: array</w:t>
      </w:r>
    </w:p>
    <w:p w14:paraId="6C038E8F" w14:textId="77777777" w:rsidR="00620C37" w:rsidRPr="00052626" w:rsidRDefault="00620C37" w:rsidP="00620C37">
      <w:pPr>
        <w:pStyle w:val="PL"/>
        <w:rPr>
          <w:noProof w:val="0"/>
        </w:rPr>
      </w:pPr>
      <w:r w:rsidRPr="00052626">
        <w:rPr>
          <w:noProof w:val="0"/>
        </w:rPr>
        <w:t xml:space="preserve">          items:</w:t>
      </w:r>
    </w:p>
    <w:p w14:paraId="5F80E97A" w14:textId="77777777" w:rsidR="00620C37" w:rsidRPr="00052626" w:rsidRDefault="00620C37" w:rsidP="00620C37">
      <w:pPr>
        <w:pStyle w:val="PL"/>
        <w:rPr>
          <w:noProof w:val="0"/>
        </w:rPr>
      </w:pPr>
      <w:r w:rsidRPr="00052626">
        <w:rPr>
          <w:noProof w:val="0"/>
        </w:rPr>
        <w:t xml:space="preserve">            $ref: 'TS29571_CommonData.yaml#/components/schemas/Tmgi'</w:t>
      </w:r>
    </w:p>
    <w:p w14:paraId="6F89CBF4" w14:textId="77777777" w:rsidR="00620C37" w:rsidRPr="00052626" w:rsidRDefault="00620C37" w:rsidP="00620C37">
      <w:pPr>
        <w:pStyle w:val="PL"/>
        <w:rPr>
          <w:noProof w:val="0"/>
        </w:rPr>
      </w:pPr>
      <w:r w:rsidRPr="00052626">
        <w:rPr>
          <w:noProof w:val="0"/>
        </w:rPr>
        <w:t xml:space="preserve">          minItems: 1</w:t>
      </w:r>
    </w:p>
    <w:p w14:paraId="1462394B" w14:textId="77777777" w:rsidR="00620C37" w:rsidRPr="00052626" w:rsidRDefault="00620C37" w:rsidP="00620C37">
      <w:pPr>
        <w:pStyle w:val="PL"/>
        <w:rPr>
          <w:noProof w:val="0"/>
        </w:rPr>
      </w:pPr>
      <w:r w:rsidRPr="00052626">
        <w:rPr>
          <w:noProof w:val="0"/>
        </w:rPr>
        <w:t xml:space="preserve">    TmgiAllocated:</w:t>
      </w:r>
    </w:p>
    <w:p w14:paraId="173CAA38" w14:textId="77777777" w:rsidR="00620C37" w:rsidRPr="00052626" w:rsidRDefault="00620C37" w:rsidP="00620C37">
      <w:pPr>
        <w:pStyle w:val="PL"/>
        <w:rPr>
          <w:noProof w:val="0"/>
        </w:rPr>
      </w:pPr>
      <w:r w:rsidRPr="00052626">
        <w:rPr>
          <w:noProof w:val="0"/>
        </w:rPr>
        <w:t xml:space="preserve">      description: Data within TMGI Allocate Response</w:t>
      </w:r>
    </w:p>
    <w:p w14:paraId="0D5AF41F" w14:textId="77777777" w:rsidR="00620C37" w:rsidRPr="00052626" w:rsidRDefault="00620C37" w:rsidP="00620C37">
      <w:pPr>
        <w:pStyle w:val="PL"/>
        <w:rPr>
          <w:noProof w:val="0"/>
        </w:rPr>
      </w:pPr>
      <w:r w:rsidRPr="00052626">
        <w:rPr>
          <w:noProof w:val="0"/>
        </w:rPr>
        <w:t xml:space="preserve">      type: object</w:t>
      </w:r>
    </w:p>
    <w:p w14:paraId="75541191" w14:textId="77777777" w:rsidR="00620C37" w:rsidRPr="00052626" w:rsidRDefault="00620C37" w:rsidP="00620C37">
      <w:pPr>
        <w:pStyle w:val="PL"/>
        <w:rPr>
          <w:noProof w:val="0"/>
        </w:rPr>
      </w:pPr>
      <w:r w:rsidRPr="00052626">
        <w:rPr>
          <w:noProof w:val="0"/>
        </w:rPr>
        <w:t xml:space="preserve">      properties:</w:t>
      </w:r>
    </w:p>
    <w:p w14:paraId="3532CC61" w14:textId="77777777" w:rsidR="00620C37" w:rsidRPr="00052626" w:rsidRDefault="00620C37" w:rsidP="00620C37">
      <w:pPr>
        <w:pStyle w:val="PL"/>
        <w:rPr>
          <w:noProof w:val="0"/>
        </w:rPr>
      </w:pPr>
      <w:r w:rsidRPr="00052626">
        <w:rPr>
          <w:noProof w:val="0"/>
        </w:rPr>
        <w:t xml:space="preserve">        tmgiList:</w:t>
      </w:r>
    </w:p>
    <w:p w14:paraId="78D783DF" w14:textId="77777777" w:rsidR="00620C37" w:rsidRPr="00052626" w:rsidRDefault="00620C37" w:rsidP="00620C37">
      <w:pPr>
        <w:pStyle w:val="PL"/>
        <w:rPr>
          <w:noProof w:val="0"/>
        </w:rPr>
      </w:pPr>
      <w:r w:rsidRPr="00052626">
        <w:rPr>
          <w:noProof w:val="0"/>
        </w:rPr>
        <w:t xml:space="preserve">          description: One or more TMGI values</w:t>
      </w:r>
    </w:p>
    <w:p w14:paraId="7EEAEBA8" w14:textId="77777777" w:rsidR="00620C37" w:rsidRPr="00052626" w:rsidRDefault="00620C37" w:rsidP="00620C37">
      <w:pPr>
        <w:pStyle w:val="PL"/>
        <w:rPr>
          <w:noProof w:val="0"/>
        </w:rPr>
      </w:pPr>
      <w:r w:rsidRPr="00052626">
        <w:rPr>
          <w:noProof w:val="0"/>
        </w:rPr>
        <w:t xml:space="preserve">          type: array</w:t>
      </w:r>
    </w:p>
    <w:p w14:paraId="155F90BB" w14:textId="77777777" w:rsidR="00620C37" w:rsidRPr="00052626" w:rsidRDefault="00620C37" w:rsidP="00620C37">
      <w:pPr>
        <w:pStyle w:val="PL"/>
        <w:rPr>
          <w:noProof w:val="0"/>
        </w:rPr>
      </w:pPr>
      <w:r w:rsidRPr="00052626">
        <w:rPr>
          <w:noProof w:val="0"/>
        </w:rPr>
        <w:t xml:space="preserve">          items:</w:t>
      </w:r>
    </w:p>
    <w:p w14:paraId="0E4023CA" w14:textId="77777777" w:rsidR="00620C37" w:rsidRPr="00052626" w:rsidRDefault="00620C37" w:rsidP="00620C37">
      <w:pPr>
        <w:pStyle w:val="PL"/>
        <w:rPr>
          <w:noProof w:val="0"/>
        </w:rPr>
      </w:pPr>
      <w:r w:rsidRPr="00052626">
        <w:rPr>
          <w:noProof w:val="0"/>
        </w:rPr>
        <w:t xml:space="preserve">            $ref: 'TS29571_CommonData.yaml#/components/schemas/Tmgi'</w:t>
      </w:r>
    </w:p>
    <w:p w14:paraId="4DA9A54B" w14:textId="77777777" w:rsidR="00620C37" w:rsidRPr="00052626" w:rsidRDefault="00620C37" w:rsidP="00620C37">
      <w:pPr>
        <w:pStyle w:val="PL"/>
        <w:rPr>
          <w:noProof w:val="0"/>
        </w:rPr>
      </w:pPr>
      <w:r w:rsidRPr="00052626">
        <w:rPr>
          <w:noProof w:val="0"/>
        </w:rPr>
        <w:t xml:space="preserve">          minItems: 1</w:t>
      </w:r>
    </w:p>
    <w:p w14:paraId="00370ED5" w14:textId="77777777" w:rsidR="00620C37" w:rsidRPr="00052626" w:rsidRDefault="00620C37" w:rsidP="00620C37">
      <w:pPr>
        <w:pStyle w:val="PL"/>
        <w:rPr>
          <w:noProof w:val="0"/>
        </w:rPr>
      </w:pPr>
      <w:r w:rsidRPr="00052626">
        <w:rPr>
          <w:noProof w:val="0"/>
        </w:rPr>
        <w:t xml:space="preserve">        expirationTime:</w:t>
      </w:r>
    </w:p>
    <w:p w14:paraId="5B40BA06" w14:textId="77777777" w:rsidR="00620C37" w:rsidRPr="00052626" w:rsidRDefault="00620C37" w:rsidP="00620C37">
      <w:pPr>
        <w:pStyle w:val="PL"/>
        <w:rPr>
          <w:noProof w:val="0"/>
        </w:rPr>
      </w:pPr>
      <w:r w:rsidRPr="00052626">
        <w:rPr>
          <w:noProof w:val="0"/>
        </w:rPr>
        <w:t xml:space="preserve">          $ref: 'TS29571_CommonData.yaml#/components/schemas/DateTime'</w:t>
      </w:r>
    </w:p>
    <w:p w14:paraId="5D2D5E4F" w14:textId="77777777" w:rsidR="00620C37" w:rsidRPr="00052626" w:rsidRDefault="00620C37" w:rsidP="00620C37">
      <w:pPr>
        <w:pStyle w:val="PL"/>
        <w:rPr>
          <w:noProof w:val="0"/>
        </w:rPr>
      </w:pPr>
      <w:r w:rsidRPr="00052626">
        <w:rPr>
          <w:noProof w:val="0"/>
        </w:rPr>
        <w:t xml:space="preserve">      required:</w:t>
      </w:r>
    </w:p>
    <w:p w14:paraId="3087D4AB" w14:textId="77777777" w:rsidR="00620C37" w:rsidRPr="00052626" w:rsidRDefault="00620C37" w:rsidP="00620C37">
      <w:pPr>
        <w:pStyle w:val="PL"/>
        <w:rPr>
          <w:noProof w:val="0"/>
        </w:rPr>
      </w:pPr>
      <w:r w:rsidRPr="00052626">
        <w:rPr>
          <w:noProof w:val="0"/>
        </w:rPr>
        <w:t xml:space="preserve">        - tmgiList</w:t>
      </w:r>
    </w:p>
    <w:p w14:paraId="65F66109" w14:textId="77777777" w:rsidR="00620C37" w:rsidRPr="00052626" w:rsidRDefault="00620C37" w:rsidP="00620C37">
      <w:pPr>
        <w:pStyle w:val="PL"/>
        <w:rPr>
          <w:noProof w:val="0"/>
        </w:rPr>
      </w:pPr>
      <w:r w:rsidRPr="00052626">
        <w:rPr>
          <w:noProof w:val="0"/>
        </w:rPr>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rPr>
          <w:noProof w:val="0"/>
        </w:rPr>
      </w:pPr>
      <w:r w:rsidRPr="00052626">
        <w:rPr>
          <w:noProof w:val="0"/>
        </w:rPr>
        <w:lastRenderedPageBreak/>
        <w:t>#</w:t>
      </w:r>
    </w:p>
    <w:p w14:paraId="4716F323" w14:textId="77777777" w:rsidR="00620C37" w:rsidRPr="00052626" w:rsidRDefault="00620C37" w:rsidP="00620C37">
      <w:pPr>
        <w:pStyle w:val="PL"/>
        <w:rPr>
          <w:noProof w:val="0"/>
        </w:rPr>
      </w:pPr>
      <w:r w:rsidRPr="00052626">
        <w:rPr>
          <w:noProof w:val="0"/>
        </w:rPr>
        <w:t># SIMPLE DATA TYPES</w:t>
      </w:r>
    </w:p>
    <w:p w14:paraId="567A621A" w14:textId="77777777" w:rsidR="00620C37" w:rsidRPr="00052626" w:rsidRDefault="00620C37" w:rsidP="00620C37">
      <w:pPr>
        <w:pStyle w:val="PL"/>
        <w:rPr>
          <w:noProof w:val="0"/>
        </w:rPr>
      </w:pPr>
      <w:r w:rsidRPr="00052626">
        <w:rPr>
          <w:noProof w:val="0"/>
        </w:rPr>
        <w:t>#</w:t>
      </w:r>
    </w:p>
    <w:p w14:paraId="301257DD" w14:textId="77777777" w:rsidR="00620C37" w:rsidRPr="00052626" w:rsidRDefault="00620C37" w:rsidP="00620C37"/>
    <w:p w14:paraId="4AC179A6" w14:textId="77777777" w:rsidR="00620C37" w:rsidRPr="00052626" w:rsidRDefault="00620C37" w:rsidP="00620C37">
      <w:pPr>
        <w:pStyle w:val="PL"/>
        <w:rPr>
          <w:noProof w:val="0"/>
        </w:rPr>
      </w:pPr>
      <w:r w:rsidRPr="00052626">
        <w:rPr>
          <w:noProof w:val="0"/>
        </w:rPr>
        <w:t>#</w:t>
      </w:r>
    </w:p>
    <w:p w14:paraId="7B64B044" w14:textId="77777777" w:rsidR="00620C37" w:rsidRPr="00052626" w:rsidRDefault="00620C37" w:rsidP="00620C37">
      <w:pPr>
        <w:pStyle w:val="PL"/>
        <w:rPr>
          <w:noProof w:val="0"/>
        </w:rPr>
      </w:pPr>
      <w:r w:rsidRPr="00052626">
        <w:rPr>
          <w:noProof w:val="0"/>
        </w:rPr>
        <w:t># ENUMERATIONS</w:t>
      </w:r>
    </w:p>
    <w:p w14:paraId="60CB0E2C" w14:textId="77777777" w:rsidR="00620C37" w:rsidRPr="00052626" w:rsidRDefault="00620C37" w:rsidP="00620C37">
      <w:pPr>
        <w:pStyle w:val="PL"/>
        <w:rPr>
          <w:noProof w:val="0"/>
        </w:rPr>
      </w:pPr>
      <w:r w:rsidRPr="00052626">
        <w:rPr>
          <w:noProof w:val="0"/>
        </w:rPr>
        <w:t>#</w:t>
      </w:r>
    </w:p>
    <w:p w14:paraId="22C0517E" w14:textId="77777777" w:rsidR="000012F2" w:rsidRPr="00052626" w:rsidRDefault="000012F2" w:rsidP="00514EC5">
      <w:pPr>
        <w:pStyle w:val="Heading2"/>
      </w:pPr>
      <w:bookmarkStart w:id="1099" w:name="_Toc35971453"/>
      <w:bookmarkStart w:id="1100" w:name="_Toc67903570"/>
      <w:bookmarkStart w:id="1101" w:name="_Toc77761110"/>
      <w:bookmarkStart w:id="1102" w:name="_Toc81558764"/>
      <w:bookmarkStart w:id="1103" w:name="_Toc85877144"/>
      <w:bookmarkStart w:id="1104" w:name="_Toc88681599"/>
      <w:bookmarkStart w:id="1105" w:name="_Toc89678286"/>
      <w:bookmarkStart w:id="1106" w:name="_Toc94607423"/>
      <w:bookmarkEnd w:id="1093"/>
      <w:r w:rsidRPr="00052626">
        <w:t>A.3</w:t>
      </w:r>
      <w:r w:rsidRPr="00052626">
        <w:tab/>
        <w:t>Nmbsmf_MBSSession API</w:t>
      </w:r>
      <w:bookmarkEnd w:id="1099"/>
      <w:bookmarkEnd w:id="1100"/>
      <w:bookmarkEnd w:id="1101"/>
      <w:bookmarkEnd w:id="1102"/>
      <w:bookmarkEnd w:id="1103"/>
      <w:bookmarkEnd w:id="1104"/>
      <w:bookmarkEnd w:id="1105"/>
      <w:bookmarkEnd w:id="1106"/>
    </w:p>
    <w:p w14:paraId="47030F49" w14:textId="77777777" w:rsidR="000012F2" w:rsidRPr="00052626" w:rsidRDefault="000012F2" w:rsidP="000012F2">
      <w:pPr>
        <w:pStyle w:val="PL"/>
        <w:rPr>
          <w:noProof w:val="0"/>
        </w:rPr>
      </w:pPr>
      <w:r w:rsidRPr="00052626">
        <w:rPr>
          <w:noProof w:val="0"/>
        </w:rPr>
        <w:t>openapi: 3.0.0</w:t>
      </w:r>
    </w:p>
    <w:p w14:paraId="5B6E4C6B" w14:textId="77777777" w:rsidR="000012F2" w:rsidRPr="00052626" w:rsidRDefault="000012F2" w:rsidP="000012F2">
      <w:pPr>
        <w:pStyle w:val="PL"/>
        <w:rPr>
          <w:noProof w:val="0"/>
        </w:rPr>
      </w:pPr>
    </w:p>
    <w:p w14:paraId="31768A1A" w14:textId="77777777" w:rsidR="000012F2" w:rsidRPr="00052626" w:rsidRDefault="000012F2" w:rsidP="000012F2">
      <w:pPr>
        <w:pStyle w:val="PL"/>
        <w:rPr>
          <w:noProof w:val="0"/>
        </w:rPr>
      </w:pPr>
      <w:r w:rsidRPr="00052626">
        <w:rPr>
          <w:noProof w:val="0"/>
        </w:rPr>
        <w:t>info:</w:t>
      </w:r>
    </w:p>
    <w:p w14:paraId="2B9CCA22" w14:textId="77777777" w:rsidR="000012F2" w:rsidRPr="00052626" w:rsidRDefault="000012F2" w:rsidP="000012F2">
      <w:pPr>
        <w:pStyle w:val="PL"/>
        <w:rPr>
          <w:noProof w:val="0"/>
        </w:rPr>
      </w:pPr>
      <w:r w:rsidRPr="00052626">
        <w:rPr>
          <w:noProof w:val="0"/>
        </w:rPr>
        <w:t xml:space="preserve">  title: Nmbsmf-MBSSession</w:t>
      </w:r>
    </w:p>
    <w:p w14:paraId="39034727" w14:textId="3F500BEE" w:rsidR="000012F2" w:rsidRPr="00052626" w:rsidRDefault="000012F2" w:rsidP="000012F2">
      <w:pPr>
        <w:pStyle w:val="PL"/>
        <w:rPr>
          <w:noProof w:val="0"/>
        </w:rPr>
      </w:pPr>
      <w:r w:rsidRPr="00052626">
        <w:rPr>
          <w:noProof w:val="0"/>
        </w:rPr>
        <w:t xml:space="preserve">  version: 1.0.0-alpha.</w:t>
      </w:r>
      <w:r w:rsidR="00AD0782">
        <w:rPr>
          <w:noProof w:val="0"/>
        </w:rPr>
        <w:t>4</w:t>
      </w:r>
    </w:p>
    <w:p w14:paraId="4DCD83FA" w14:textId="77777777" w:rsidR="000012F2" w:rsidRPr="00052626" w:rsidRDefault="000012F2" w:rsidP="000012F2">
      <w:pPr>
        <w:pStyle w:val="PL"/>
        <w:rPr>
          <w:noProof w:val="0"/>
        </w:rPr>
      </w:pPr>
      <w:r w:rsidRPr="00052626">
        <w:rPr>
          <w:noProof w:val="0"/>
        </w:rPr>
        <w:t xml:space="preserve">  description: |</w:t>
      </w:r>
    </w:p>
    <w:p w14:paraId="604CDB5F" w14:textId="77777777" w:rsidR="000012F2" w:rsidRPr="00052626" w:rsidRDefault="000012F2" w:rsidP="000012F2">
      <w:pPr>
        <w:pStyle w:val="PL"/>
        <w:rPr>
          <w:noProof w:val="0"/>
        </w:rPr>
      </w:pPr>
      <w:r w:rsidRPr="00052626">
        <w:rPr>
          <w:noProof w:val="0"/>
        </w:rPr>
        <w:t xml:space="preserve">    &lt;API Name&gt; Service.</w:t>
      </w:r>
    </w:p>
    <w:p w14:paraId="7F88A546" w14:textId="7CE689D1" w:rsidR="000012F2" w:rsidRPr="00052626" w:rsidRDefault="000012F2" w:rsidP="000012F2">
      <w:pPr>
        <w:pStyle w:val="PL"/>
        <w:rPr>
          <w:noProof w:val="0"/>
        </w:rPr>
      </w:pPr>
      <w:r w:rsidRPr="00052626">
        <w:rPr>
          <w:noProof w:val="0"/>
        </w:rPr>
        <w:t xml:space="preserve">    © 202</w:t>
      </w:r>
      <w:r w:rsidR="003A76EC">
        <w:rPr>
          <w:noProof w:val="0"/>
        </w:rPr>
        <w:t>2</w:t>
      </w:r>
      <w:r w:rsidRPr="00052626">
        <w:rPr>
          <w:noProof w:val="0"/>
        </w:rPr>
        <w:t>, 3GPP Organizational Partners (ARIB, ATIS, CCSA, ETSI, TSDSI, TTA, TTC).</w:t>
      </w:r>
    </w:p>
    <w:p w14:paraId="38395F7F" w14:textId="77777777" w:rsidR="000012F2" w:rsidRPr="00052626" w:rsidRDefault="000012F2" w:rsidP="000012F2">
      <w:pPr>
        <w:pStyle w:val="PL"/>
        <w:rPr>
          <w:noProof w:val="0"/>
        </w:rPr>
      </w:pPr>
      <w:r w:rsidRPr="00052626">
        <w:rPr>
          <w:noProof w:val="0"/>
        </w:rPr>
        <w:t xml:space="preserve">    All rights reserved.</w:t>
      </w:r>
    </w:p>
    <w:p w14:paraId="0C1168BA" w14:textId="77777777" w:rsidR="000012F2" w:rsidRPr="00052626" w:rsidRDefault="000012F2" w:rsidP="000012F2">
      <w:pPr>
        <w:pStyle w:val="PL"/>
        <w:rPr>
          <w:noProof w:val="0"/>
        </w:rPr>
      </w:pPr>
    </w:p>
    <w:p w14:paraId="12EB5607" w14:textId="77777777" w:rsidR="000012F2" w:rsidRPr="00052626" w:rsidRDefault="000012F2" w:rsidP="000012F2">
      <w:pPr>
        <w:pStyle w:val="PL"/>
        <w:rPr>
          <w:noProof w:val="0"/>
        </w:rPr>
      </w:pPr>
      <w:r w:rsidRPr="00052626">
        <w:rPr>
          <w:noProof w:val="0"/>
        </w:rPr>
        <w:t>externalDocs:</w:t>
      </w:r>
    </w:p>
    <w:p w14:paraId="695015B2" w14:textId="072279E6" w:rsidR="000012F2" w:rsidRPr="00052626" w:rsidRDefault="000012F2" w:rsidP="000012F2">
      <w:pPr>
        <w:pStyle w:val="PL"/>
        <w:rPr>
          <w:noProof w:val="0"/>
        </w:rPr>
      </w:pPr>
      <w:r w:rsidRPr="00052626">
        <w:rPr>
          <w:noProof w:val="0"/>
        </w:rPr>
        <w:t xml:space="preserve">  description: 3GPP TS 29.532 V</w:t>
      </w:r>
      <w:r w:rsidR="00AD0782">
        <w:rPr>
          <w:noProof w:val="0"/>
        </w:rPr>
        <w:t>1</w:t>
      </w:r>
      <w:r w:rsidRPr="00052626">
        <w:rPr>
          <w:noProof w:val="0"/>
        </w:rPr>
        <w:t>.</w:t>
      </w:r>
      <w:r w:rsidR="00AD0782">
        <w:rPr>
          <w:noProof w:val="0"/>
        </w:rPr>
        <w:t>1</w:t>
      </w:r>
      <w:r w:rsidRPr="00052626">
        <w:rPr>
          <w:noProof w:val="0"/>
        </w:rPr>
        <w:t>.0; 5G System; 5G Multicast-Broadcast Session Management Services; Stage 3.</w:t>
      </w:r>
    </w:p>
    <w:p w14:paraId="405D2E9F" w14:textId="77777777" w:rsidR="000012F2" w:rsidRPr="00052626" w:rsidRDefault="000012F2" w:rsidP="000012F2">
      <w:pPr>
        <w:pStyle w:val="PL"/>
        <w:rPr>
          <w:noProof w:val="0"/>
        </w:rPr>
      </w:pPr>
      <w:r w:rsidRPr="00052626">
        <w:rPr>
          <w:noProof w:val="0"/>
        </w:rPr>
        <w:t xml:space="preserve">  url: http://www.3gpp.org/ftp/Specs/archive/29_series/29.532/</w:t>
      </w:r>
    </w:p>
    <w:p w14:paraId="51D26540" w14:textId="77777777" w:rsidR="000012F2" w:rsidRPr="00052626" w:rsidRDefault="000012F2" w:rsidP="000012F2">
      <w:pPr>
        <w:pStyle w:val="PL"/>
        <w:rPr>
          <w:noProof w:val="0"/>
        </w:rPr>
      </w:pPr>
    </w:p>
    <w:p w14:paraId="0F8319C6" w14:textId="77777777" w:rsidR="000012F2" w:rsidRPr="00052626" w:rsidRDefault="000012F2" w:rsidP="000012F2">
      <w:pPr>
        <w:pStyle w:val="PL"/>
        <w:rPr>
          <w:noProof w:val="0"/>
        </w:rPr>
      </w:pPr>
      <w:r w:rsidRPr="00052626">
        <w:rPr>
          <w:noProof w:val="0"/>
        </w:rPr>
        <w:t>servers:</w:t>
      </w:r>
    </w:p>
    <w:p w14:paraId="33808C62" w14:textId="77777777" w:rsidR="000012F2" w:rsidRPr="00052626" w:rsidRDefault="000012F2" w:rsidP="000012F2">
      <w:pPr>
        <w:pStyle w:val="PL"/>
        <w:rPr>
          <w:noProof w:val="0"/>
        </w:rPr>
      </w:pPr>
      <w:r w:rsidRPr="00052626">
        <w:rPr>
          <w:noProof w:val="0"/>
        </w:rPr>
        <w:t xml:space="preserve">  - url: '{apiRoot}/nmbsmf-mbssession/v1'</w:t>
      </w:r>
    </w:p>
    <w:p w14:paraId="65966211" w14:textId="77777777" w:rsidR="000012F2" w:rsidRPr="00052626" w:rsidRDefault="000012F2" w:rsidP="000012F2">
      <w:pPr>
        <w:pStyle w:val="PL"/>
        <w:rPr>
          <w:noProof w:val="0"/>
        </w:rPr>
      </w:pPr>
      <w:r w:rsidRPr="00052626">
        <w:rPr>
          <w:noProof w:val="0"/>
        </w:rPr>
        <w:t xml:space="preserve">    variables:</w:t>
      </w:r>
    </w:p>
    <w:p w14:paraId="553D178B" w14:textId="77777777" w:rsidR="000012F2" w:rsidRPr="00052626" w:rsidRDefault="000012F2" w:rsidP="000012F2">
      <w:pPr>
        <w:pStyle w:val="PL"/>
        <w:rPr>
          <w:noProof w:val="0"/>
        </w:rPr>
      </w:pPr>
      <w:r w:rsidRPr="00052626">
        <w:rPr>
          <w:noProof w:val="0"/>
        </w:rPr>
        <w:t xml:space="preserve">      apiRoot:</w:t>
      </w:r>
    </w:p>
    <w:p w14:paraId="23BD0285" w14:textId="77777777" w:rsidR="000012F2" w:rsidRPr="00052626" w:rsidRDefault="000012F2" w:rsidP="000012F2">
      <w:pPr>
        <w:pStyle w:val="PL"/>
        <w:rPr>
          <w:noProof w:val="0"/>
        </w:rPr>
      </w:pPr>
      <w:r w:rsidRPr="00052626">
        <w:rPr>
          <w:noProof w:val="0"/>
        </w:rPr>
        <w:t xml:space="preserve">        default: https://example.com</w:t>
      </w:r>
    </w:p>
    <w:p w14:paraId="251665AF" w14:textId="77777777" w:rsidR="000012F2" w:rsidRPr="00052626" w:rsidRDefault="000012F2" w:rsidP="000012F2">
      <w:pPr>
        <w:pStyle w:val="PL"/>
        <w:rPr>
          <w:noProof w:val="0"/>
        </w:rPr>
      </w:pPr>
      <w:r w:rsidRPr="00052626">
        <w:rPr>
          <w:noProof w:val="0"/>
        </w:rPr>
        <w:t xml:space="preserve">        description: apiRoot as defined in clause 4.4 of 3GPP TS 29.501</w:t>
      </w:r>
    </w:p>
    <w:p w14:paraId="6747BB58" w14:textId="77777777" w:rsidR="000012F2" w:rsidRPr="00052626" w:rsidRDefault="000012F2" w:rsidP="000012F2">
      <w:pPr>
        <w:pStyle w:val="PL"/>
        <w:rPr>
          <w:noProof w:val="0"/>
        </w:rPr>
      </w:pPr>
    </w:p>
    <w:p w14:paraId="45EB17D4" w14:textId="77777777" w:rsidR="000012F2" w:rsidRPr="00052626" w:rsidRDefault="000012F2" w:rsidP="000012F2">
      <w:pPr>
        <w:pStyle w:val="PL"/>
        <w:rPr>
          <w:noProof w:val="0"/>
        </w:rPr>
      </w:pPr>
      <w:r w:rsidRPr="00052626">
        <w:rPr>
          <w:noProof w:val="0"/>
        </w:rPr>
        <w:t>security:</w:t>
      </w:r>
    </w:p>
    <w:p w14:paraId="66FDF954" w14:textId="77777777" w:rsidR="000012F2" w:rsidRPr="00052626" w:rsidRDefault="000012F2" w:rsidP="000012F2">
      <w:pPr>
        <w:pStyle w:val="PL"/>
        <w:rPr>
          <w:noProof w:val="0"/>
        </w:rPr>
      </w:pPr>
      <w:r w:rsidRPr="00052626">
        <w:rPr>
          <w:noProof w:val="0"/>
        </w:rPr>
        <w:t xml:space="preserve">  - {}</w:t>
      </w:r>
    </w:p>
    <w:p w14:paraId="3852F923" w14:textId="77777777" w:rsidR="000012F2" w:rsidRPr="00052626" w:rsidRDefault="000012F2" w:rsidP="000012F2">
      <w:pPr>
        <w:pStyle w:val="PL"/>
        <w:rPr>
          <w:noProof w:val="0"/>
        </w:rPr>
      </w:pPr>
      <w:r w:rsidRPr="00052626">
        <w:rPr>
          <w:noProof w:val="0"/>
        </w:rPr>
        <w:t xml:space="preserve">  - oAuth2ClientCredentials:</w:t>
      </w:r>
    </w:p>
    <w:p w14:paraId="622C8396" w14:textId="77777777" w:rsidR="000012F2" w:rsidRPr="00052626" w:rsidRDefault="000012F2" w:rsidP="000012F2">
      <w:pPr>
        <w:pStyle w:val="PL"/>
        <w:rPr>
          <w:noProof w:val="0"/>
        </w:rPr>
      </w:pPr>
      <w:r w:rsidRPr="00052626">
        <w:rPr>
          <w:noProof w:val="0"/>
        </w:rPr>
        <w:t xml:space="preserve">    - nmbsmf-mbssession</w:t>
      </w:r>
    </w:p>
    <w:p w14:paraId="60C10375" w14:textId="77777777" w:rsidR="000012F2" w:rsidRPr="00052626" w:rsidRDefault="000012F2" w:rsidP="000012F2">
      <w:pPr>
        <w:pStyle w:val="PL"/>
        <w:rPr>
          <w:noProof w:val="0"/>
        </w:rPr>
      </w:pPr>
    </w:p>
    <w:p w14:paraId="67AE83E8" w14:textId="77777777" w:rsidR="000012F2" w:rsidRPr="00052626" w:rsidRDefault="000012F2" w:rsidP="000012F2">
      <w:pPr>
        <w:pStyle w:val="PL"/>
        <w:rPr>
          <w:noProof w:val="0"/>
        </w:rPr>
      </w:pPr>
      <w:r w:rsidRPr="00052626">
        <w:rPr>
          <w:noProof w:val="0"/>
        </w:rPr>
        <w:t>paths:</w:t>
      </w:r>
    </w:p>
    <w:p w14:paraId="2D074468" w14:textId="77777777" w:rsidR="000012F2" w:rsidRPr="00052626" w:rsidRDefault="000012F2" w:rsidP="000012F2">
      <w:pPr>
        <w:pStyle w:val="PL"/>
        <w:rPr>
          <w:noProof w:val="0"/>
        </w:rPr>
      </w:pPr>
      <w:r w:rsidRPr="00052626">
        <w:rPr>
          <w:noProof w:val="0"/>
        </w:rPr>
        <w:t xml:space="preserve">  /mbs-sessions:</w:t>
      </w:r>
    </w:p>
    <w:p w14:paraId="0AD81D8E" w14:textId="77777777" w:rsidR="000012F2" w:rsidRPr="00052626" w:rsidRDefault="000012F2" w:rsidP="000012F2">
      <w:pPr>
        <w:pStyle w:val="PL"/>
        <w:rPr>
          <w:noProof w:val="0"/>
        </w:rPr>
      </w:pPr>
      <w:r w:rsidRPr="00052626">
        <w:rPr>
          <w:noProof w:val="0"/>
        </w:rPr>
        <w:t xml:space="preserve">    post:</w:t>
      </w:r>
    </w:p>
    <w:p w14:paraId="3C125BE4" w14:textId="77777777" w:rsidR="00736ABD" w:rsidRPr="00052626" w:rsidRDefault="000012F2" w:rsidP="000012F2">
      <w:pPr>
        <w:pStyle w:val="PL"/>
        <w:rPr>
          <w:noProof w:val="0"/>
        </w:rPr>
      </w:pPr>
      <w:r w:rsidRPr="00052626">
        <w:rPr>
          <w:noProof w:val="0"/>
        </w:rPr>
        <w:t xml:space="preserve">      summary:  Create</w:t>
      </w:r>
    </w:p>
    <w:p w14:paraId="362E6692" w14:textId="275BFE8A" w:rsidR="000012F2" w:rsidRPr="00052626" w:rsidRDefault="000012F2" w:rsidP="000012F2">
      <w:pPr>
        <w:pStyle w:val="PL"/>
        <w:rPr>
          <w:noProof w:val="0"/>
        </w:rPr>
      </w:pPr>
      <w:r w:rsidRPr="00052626">
        <w:rPr>
          <w:noProof w:val="0"/>
        </w:rPr>
        <w:t xml:space="preserve">      tags:</w:t>
      </w:r>
    </w:p>
    <w:p w14:paraId="2D21C548" w14:textId="77777777" w:rsidR="000012F2" w:rsidRPr="00052626" w:rsidRDefault="000012F2" w:rsidP="000012F2">
      <w:pPr>
        <w:pStyle w:val="PL"/>
        <w:rPr>
          <w:noProof w:val="0"/>
        </w:rPr>
      </w:pPr>
      <w:r w:rsidRPr="00052626">
        <w:rPr>
          <w:noProof w:val="0"/>
        </w:rPr>
        <w:t xml:space="preserve">        - MBS sessions collection</w:t>
      </w:r>
    </w:p>
    <w:p w14:paraId="039A379F" w14:textId="77777777" w:rsidR="000012F2" w:rsidRPr="00052626" w:rsidRDefault="000012F2" w:rsidP="000012F2">
      <w:pPr>
        <w:pStyle w:val="PL"/>
        <w:rPr>
          <w:noProof w:val="0"/>
        </w:rPr>
      </w:pPr>
      <w:r w:rsidRPr="00052626">
        <w:rPr>
          <w:noProof w:val="0"/>
        </w:rPr>
        <w:t xml:space="preserve">      operationId: Create</w:t>
      </w:r>
    </w:p>
    <w:p w14:paraId="4E5487C8" w14:textId="77777777" w:rsidR="000012F2" w:rsidRPr="00052626" w:rsidRDefault="000012F2" w:rsidP="000012F2">
      <w:pPr>
        <w:pStyle w:val="PL"/>
        <w:rPr>
          <w:noProof w:val="0"/>
        </w:rPr>
      </w:pPr>
      <w:r w:rsidRPr="00052626">
        <w:rPr>
          <w:noProof w:val="0"/>
        </w:rPr>
        <w:t xml:space="preserve">      requestBody:</w:t>
      </w:r>
    </w:p>
    <w:p w14:paraId="1BE9E644" w14:textId="61AD6203" w:rsidR="000012F2" w:rsidRPr="00052626" w:rsidRDefault="000012F2" w:rsidP="000012F2">
      <w:pPr>
        <w:pStyle w:val="PL"/>
        <w:rPr>
          <w:noProof w:val="0"/>
        </w:rPr>
      </w:pPr>
      <w:r w:rsidRPr="00052626">
        <w:rPr>
          <w:noProof w:val="0"/>
        </w:rPr>
        <w:t xml:space="preserve">        description: </w:t>
      </w:r>
      <w:r w:rsidR="009F6A06" w:rsidRPr="00052626">
        <w:rPr>
          <w:noProof w:val="0"/>
        </w:rPr>
        <w:t>R</w:t>
      </w:r>
      <w:r w:rsidRPr="00052626">
        <w:rPr>
          <w:noProof w:val="0"/>
        </w:rPr>
        <w:t>epresentation of the MBS session to be created in the MB-SMF</w:t>
      </w:r>
    </w:p>
    <w:p w14:paraId="773373AD" w14:textId="77777777" w:rsidR="000012F2" w:rsidRPr="00052626" w:rsidRDefault="000012F2" w:rsidP="000012F2">
      <w:pPr>
        <w:pStyle w:val="PL"/>
        <w:rPr>
          <w:noProof w:val="0"/>
        </w:rPr>
      </w:pPr>
      <w:r w:rsidRPr="00052626">
        <w:rPr>
          <w:noProof w:val="0"/>
        </w:rPr>
        <w:t xml:space="preserve">        required: true</w:t>
      </w:r>
    </w:p>
    <w:p w14:paraId="0BE99DCD" w14:textId="77777777" w:rsidR="000012F2" w:rsidRPr="00052626" w:rsidRDefault="000012F2" w:rsidP="000012F2">
      <w:pPr>
        <w:pStyle w:val="PL"/>
        <w:rPr>
          <w:noProof w:val="0"/>
        </w:rPr>
      </w:pPr>
      <w:r w:rsidRPr="00052626">
        <w:rPr>
          <w:noProof w:val="0"/>
        </w:rPr>
        <w:t xml:space="preserve">        content:</w:t>
      </w:r>
    </w:p>
    <w:p w14:paraId="1C576EF5" w14:textId="77777777" w:rsidR="000012F2" w:rsidRPr="00052626" w:rsidRDefault="000012F2" w:rsidP="000012F2">
      <w:pPr>
        <w:pStyle w:val="PL"/>
        <w:rPr>
          <w:noProof w:val="0"/>
        </w:rPr>
      </w:pPr>
      <w:r w:rsidRPr="00052626">
        <w:rPr>
          <w:noProof w:val="0"/>
        </w:rPr>
        <w:t xml:space="preserve">          application/json:</w:t>
      </w:r>
    </w:p>
    <w:p w14:paraId="61486A4B" w14:textId="77777777" w:rsidR="000012F2" w:rsidRPr="00052626" w:rsidRDefault="000012F2" w:rsidP="000012F2">
      <w:pPr>
        <w:pStyle w:val="PL"/>
        <w:rPr>
          <w:noProof w:val="0"/>
        </w:rPr>
      </w:pPr>
      <w:r w:rsidRPr="00052626">
        <w:rPr>
          <w:noProof w:val="0"/>
        </w:rPr>
        <w:t xml:space="preserve">            schema:</w:t>
      </w:r>
    </w:p>
    <w:p w14:paraId="3222AF6A" w14:textId="77777777" w:rsidR="000012F2" w:rsidRPr="00052626" w:rsidRDefault="000012F2" w:rsidP="000012F2">
      <w:pPr>
        <w:pStyle w:val="PL"/>
        <w:rPr>
          <w:noProof w:val="0"/>
        </w:rPr>
      </w:pPr>
      <w:r w:rsidRPr="00052626">
        <w:rPr>
          <w:noProof w:val="0"/>
        </w:rPr>
        <w:t xml:space="preserve">              $ref: '#/components/schemas/CreateReqData'</w:t>
      </w:r>
    </w:p>
    <w:p w14:paraId="77B04C1F" w14:textId="77777777" w:rsidR="000012F2" w:rsidRPr="00052626" w:rsidRDefault="000012F2" w:rsidP="000012F2">
      <w:pPr>
        <w:pStyle w:val="PL"/>
        <w:rPr>
          <w:noProof w:val="0"/>
        </w:rPr>
      </w:pPr>
      <w:r w:rsidRPr="00052626">
        <w:rPr>
          <w:noProof w:val="0"/>
        </w:rPr>
        <w:t xml:space="preserve">      responses:</w:t>
      </w:r>
    </w:p>
    <w:p w14:paraId="41654091" w14:textId="77777777" w:rsidR="000012F2" w:rsidRPr="00052626" w:rsidRDefault="000012F2" w:rsidP="000012F2">
      <w:pPr>
        <w:pStyle w:val="PL"/>
        <w:rPr>
          <w:noProof w:val="0"/>
        </w:rPr>
      </w:pPr>
      <w:r w:rsidRPr="00052626">
        <w:rPr>
          <w:noProof w:val="0"/>
        </w:rPr>
        <w:t xml:space="preserve">        '201':</w:t>
      </w:r>
    </w:p>
    <w:p w14:paraId="646AC587" w14:textId="5395F0F8" w:rsidR="000012F2" w:rsidRPr="00052626" w:rsidRDefault="000012F2" w:rsidP="000012F2">
      <w:pPr>
        <w:pStyle w:val="PL"/>
        <w:rPr>
          <w:noProof w:val="0"/>
        </w:rPr>
      </w:pPr>
      <w:r w:rsidRPr="00052626">
        <w:rPr>
          <w:noProof w:val="0"/>
        </w:rPr>
        <w:t xml:space="preserve">          description: </w:t>
      </w:r>
      <w:r w:rsidR="009F6A06" w:rsidRPr="00052626">
        <w:rPr>
          <w:noProof w:val="0"/>
        </w:rPr>
        <w:t>S</w:t>
      </w:r>
      <w:r w:rsidRPr="00052626">
        <w:rPr>
          <w:noProof w:val="0"/>
        </w:rPr>
        <w:t>uccessful creation of an MBS session</w:t>
      </w:r>
    </w:p>
    <w:p w14:paraId="6F28B77D" w14:textId="77777777" w:rsidR="000012F2" w:rsidRPr="00052626" w:rsidRDefault="000012F2" w:rsidP="000012F2">
      <w:pPr>
        <w:pStyle w:val="PL"/>
        <w:rPr>
          <w:noProof w:val="0"/>
        </w:rPr>
      </w:pPr>
      <w:r w:rsidRPr="00052626">
        <w:rPr>
          <w:noProof w:val="0"/>
        </w:rPr>
        <w:t xml:space="preserve">          content:</w:t>
      </w:r>
    </w:p>
    <w:p w14:paraId="2237DCC3" w14:textId="77777777" w:rsidR="00736ABD" w:rsidRPr="00052626" w:rsidRDefault="000012F2" w:rsidP="000012F2">
      <w:pPr>
        <w:pStyle w:val="PL"/>
        <w:rPr>
          <w:noProof w:val="0"/>
        </w:rPr>
      </w:pPr>
      <w:r w:rsidRPr="00052626">
        <w:rPr>
          <w:noProof w:val="0"/>
        </w:rPr>
        <w:t xml:space="preserve">            application/json:</w:t>
      </w:r>
    </w:p>
    <w:p w14:paraId="0777D9B4" w14:textId="541CEC3F" w:rsidR="000012F2" w:rsidRPr="00052626" w:rsidRDefault="000012F2" w:rsidP="000012F2">
      <w:pPr>
        <w:pStyle w:val="PL"/>
        <w:rPr>
          <w:noProof w:val="0"/>
        </w:rPr>
      </w:pPr>
      <w:r w:rsidRPr="00052626">
        <w:rPr>
          <w:noProof w:val="0"/>
        </w:rPr>
        <w:t xml:space="preserve">              schema:</w:t>
      </w:r>
    </w:p>
    <w:p w14:paraId="1BE7888A" w14:textId="77777777" w:rsidR="000012F2" w:rsidRPr="00052626" w:rsidRDefault="000012F2" w:rsidP="000012F2">
      <w:pPr>
        <w:pStyle w:val="PL"/>
        <w:rPr>
          <w:noProof w:val="0"/>
        </w:rPr>
      </w:pPr>
      <w:r w:rsidRPr="00052626">
        <w:rPr>
          <w:noProof w:val="0"/>
        </w:rPr>
        <w:t xml:space="preserve">                $ref: '#/components/schemas/CreateRspData'</w:t>
      </w:r>
    </w:p>
    <w:p w14:paraId="1C6DC7D0" w14:textId="77777777" w:rsidR="000012F2" w:rsidRPr="00052626" w:rsidRDefault="000012F2" w:rsidP="000012F2">
      <w:pPr>
        <w:pStyle w:val="PL"/>
        <w:rPr>
          <w:noProof w:val="0"/>
        </w:rPr>
      </w:pPr>
      <w:r w:rsidRPr="00052626">
        <w:rPr>
          <w:noProof w:val="0"/>
        </w:rPr>
        <w:t xml:space="preserve">          headers:</w:t>
      </w:r>
    </w:p>
    <w:p w14:paraId="3A973A73" w14:textId="77777777" w:rsidR="000012F2" w:rsidRPr="00052626" w:rsidRDefault="000012F2" w:rsidP="000012F2">
      <w:pPr>
        <w:pStyle w:val="PL"/>
        <w:rPr>
          <w:noProof w:val="0"/>
        </w:rPr>
      </w:pPr>
      <w:r w:rsidRPr="00052626">
        <w:rPr>
          <w:noProof w:val="0"/>
        </w:rPr>
        <w:t xml:space="preserve">            Location:</w:t>
      </w:r>
    </w:p>
    <w:p w14:paraId="56AA16FB" w14:textId="77777777" w:rsidR="000012F2" w:rsidRPr="00052626" w:rsidRDefault="000012F2" w:rsidP="000012F2">
      <w:pPr>
        <w:pStyle w:val="PL"/>
        <w:rPr>
          <w:noProof w:val="0"/>
        </w:rPr>
      </w:pPr>
      <w:r w:rsidRPr="00052626">
        <w:rPr>
          <w:noProof w:val="0"/>
        </w:rPr>
        <w:t xml:space="preserve">              description: 'Contains the URI of the newly created resource, according to the structure: {apiRoot}/nmbsmf-mbssession/&lt;apiVersion&gt;/mbssessions/{mbsSessionRef}'</w:t>
      </w:r>
    </w:p>
    <w:p w14:paraId="564086C8" w14:textId="77777777" w:rsidR="000012F2" w:rsidRPr="00052626" w:rsidRDefault="000012F2" w:rsidP="000012F2">
      <w:pPr>
        <w:pStyle w:val="PL"/>
        <w:rPr>
          <w:noProof w:val="0"/>
        </w:rPr>
      </w:pPr>
      <w:r w:rsidRPr="00052626">
        <w:rPr>
          <w:noProof w:val="0"/>
        </w:rPr>
        <w:t xml:space="preserve">              required: true</w:t>
      </w:r>
    </w:p>
    <w:p w14:paraId="047F7A35" w14:textId="77777777" w:rsidR="000012F2" w:rsidRPr="00052626" w:rsidRDefault="000012F2" w:rsidP="000012F2">
      <w:pPr>
        <w:pStyle w:val="PL"/>
        <w:rPr>
          <w:noProof w:val="0"/>
        </w:rPr>
      </w:pPr>
      <w:r w:rsidRPr="00052626">
        <w:rPr>
          <w:noProof w:val="0"/>
        </w:rPr>
        <w:t xml:space="preserve">              schema:</w:t>
      </w:r>
    </w:p>
    <w:p w14:paraId="297FE4AC" w14:textId="77777777" w:rsidR="000012F2" w:rsidRPr="00052626" w:rsidRDefault="000012F2" w:rsidP="000012F2">
      <w:pPr>
        <w:pStyle w:val="PL"/>
        <w:rPr>
          <w:noProof w:val="0"/>
        </w:rPr>
      </w:pPr>
      <w:r w:rsidRPr="00052626">
        <w:rPr>
          <w:noProof w:val="0"/>
        </w:rPr>
        <w:t xml:space="preserve">                type: string</w:t>
      </w:r>
    </w:p>
    <w:p w14:paraId="2A7474C6" w14:textId="77777777" w:rsidR="000012F2" w:rsidRPr="00052626" w:rsidRDefault="000012F2" w:rsidP="000012F2">
      <w:pPr>
        <w:pStyle w:val="PL"/>
        <w:rPr>
          <w:noProof w:val="0"/>
        </w:rPr>
      </w:pPr>
      <w:r w:rsidRPr="00052626">
        <w:rPr>
          <w:noProof w:val="0"/>
        </w:rPr>
        <w:t xml:space="preserve">        '307':</w:t>
      </w:r>
    </w:p>
    <w:p w14:paraId="50B0A50C" w14:textId="77777777" w:rsidR="000012F2" w:rsidRPr="00052626" w:rsidRDefault="000012F2" w:rsidP="000012F2">
      <w:pPr>
        <w:pStyle w:val="PL"/>
        <w:rPr>
          <w:noProof w:val="0"/>
        </w:rPr>
      </w:pPr>
      <w:r w:rsidRPr="00052626">
        <w:rPr>
          <w:noProof w:val="0"/>
        </w:rPr>
        <w:t xml:space="preserve">          $ref: 'TS29571_CommonData.yaml#/components/responses/307'</w:t>
      </w:r>
    </w:p>
    <w:p w14:paraId="23B8A463" w14:textId="77777777" w:rsidR="000012F2" w:rsidRPr="00052626" w:rsidRDefault="000012F2" w:rsidP="000012F2">
      <w:pPr>
        <w:pStyle w:val="PL"/>
        <w:rPr>
          <w:noProof w:val="0"/>
        </w:rPr>
      </w:pPr>
      <w:r w:rsidRPr="00052626">
        <w:rPr>
          <w:noProof w:val="0"/>
        </w:rPr>
        <w:t xml:space="preserve">        '308':</w:t>
      </w:r>
    </w:p>
    <w:p w14:paraId="7D873A6F" w14:textId="77777777" w:rsidR="000012F2" w:rsidRPr="00052626" w:rsidRDefault="000012F2" w:rsidP="000012F2">
      <w:pPr>
        <w:pStyle w:val="PL"/>
        <w:rPr>
          <w:noProof w:val="0"/>
        </w:rPr>
      </w:pPr>
      <w:r w:rsidRPr="00052626">
        <w:rPr>
          <w:noProof w:val="0"/>
        </w:rPr>
        <w:t xml:space="preserve">          $ref: 'TS29571_CommonData.yaml#/components/responses/308'</w:t>
      </w:r>
    </w:p>
    <w:p w14:paraId="47D9B7AC" w14:textId="77777777" w:rsidR="000012F2" w:rsidRPr="00052626" w:rsidRDefault="000012F2" w:rsidP="000012F2">
      <w:pPr>
        <w:pStyle w:val="PL"/>
        <w:rPr>
          <w:noProof w:val="0"/>
        </w:rPr>
      </w:pPr>
      <w:r w:rsidRPr="00052626">
        <w:rPr>
          <w:noProof w:val="0"/>
        </w:rPr>
        <w:t xml:space="preserve">        '400':</w:t>
      </w:r>
    </w:p>
    <w:p w14:paraId="06682B5D" w14:textId="77777777" w:rsidR="000012F2" w:rsidRPr="00052626" w:rsidRDefault="000012F2" w:rsidP="000012F2">
      <w:pPr>
        <w:pStyle w:val="PL"/>
        <w:rPr>
          <w:noProof w:val="0"/>
        </w:rPr>
      </w:pPr>
      <w:r w:rsidRPr="00052626">
        <w:rPr>
          <w:noProof w:val="0"/>
        </w:rPr>
        <w:t xml:space="preserve">          $ref: 'TS29571_CommonData.yaml#/components/responses/400'</w:t>
      </w:r>
    </w:p>
    <w:p w14:paraId="65543526" w14:textId="77777777" w:rsidR="000012F2" w:rsidRPr="00052626" w:rsidRDefault="000012F2" w:rsidP="000012F2">
      <w:pPr>
        <w:pStyle w:val="PL"/>
        <w:rPr>
          <w:noProof w:val="0"/>
        </w:rPr>
      </w:pPr>
      <w:r w:rsidRPr="00052626">
        <w:rPr>
          <w:noProof w:val="0"/>
        </w:rPr>
        <w:t xml:space="preserve">        '401':</w:t>
      </w:r>
    </w:p>
    <w:p w14:paraId="6A87CCA4" w14:textId="77777777" w:rsidR="000012F2" w:rsidRPr="00052626" w:rsidRDefault="000012F2" w:rsidP="000012F2">
      <w:pPr>
        <w:pStyle w:val="PL"/>
        <w:rPr>
          <w:noProof w:val="0"/>
        </w:rPr>
      </w:pPr>
      <w:r w:rsidRPr="00052626">
        <w:rPr>
          <w:noProof w:val="0"/>
        </w:rPr>
        <w:t xml:space="preserve">          $ref: 'TS29571_CommonData.yaml#/components/responses/401'</w:t>
      </w:r>
    </w:p>
    <w:p w14:paraId="76C2A79C" w14:textId="77777777" w:rsidR="000012F2" w:rsidRPr="00052626" w:rsidRDefault="000012F2" w:rsidP="000012F2">
      <w:pPr>
        <w:pStyle w:val="PL"/>
        <w:rPr>
          <w:noProof w:val="0"/>
        </w:rPr>
      </w:pPr>
      <w:r w:rsidRPr="00052626">
        <w:rPr>
          <w:noProof w:val="0"/>
        </w:rPr>
        <w:t xml:space="preserve">        '403':</w:t>
      </w:r>
    </w:p>
    <w:p w14:paraId="24A50B6D" w14:textId="77777777" w:rsidR="000012F2" w:rsidRPr="00052626" w:rsidRDefault="000012F2" w:rsidP="000012F2">
      <w:pPr>
        <w:pStyle w:val="PL"/>
        <w:rPr>
          <w:noProof w:val="0"/>
        </w:rPr>
      </w:pPr>
      <w:r w:rsidRPr="00052626">
        <w:rPr>
          <w:noProof w:val="0"/>
        </w:rPr>
        <w:t xml:space="preserve">          $ref: 'TS29571_CommonData.yaml#/components/responses/403'</w:t>
      </w:r>
    </w:p>
    <w:p w14:paraId="6AB422E5" w14:textId="77777777" w:rsidR="000012F2" w:rsidRPr="00052626" w:rsidRDefault="000012F2" w:rsidP="000012F2">
      <w:pPr>
        <w:pStyle w:val="PL"/>
        <w:rPr>
          <w:noProof w:val="0"/>
        </w:rPr>
      </w:pPr>
      <w:r w:rsidRPr="00052626">
        <w:rPr>
          <w:noProof w:val="0"/>
        </w:rPr>
        <w:t xml:space="preserve">        '404':</w:t>
      </w:r>
    </w:p>
    <w:p w14:paraId="1BABA447" w14:textId="77777777" w:rsidR="000012F2" w:rsidRPr="00052626" w:rsidRDefault="000012F2" w:rsidP="000012F2">
      <w:pPr>
        <w:pStyle w:val="PL"/>
        <w:rPr>
          <w:noProof w:val="0"/>
        </w:rPr>
      </w:pPr>
      <w:r w:rsidRPr="00052626">
        <w:rPr>
          <w:noProof w:val="0"/>
        </w:rPr>
        <w:lastRenderedPageBreak/>
        <w:t xml:space="preserve">          $ref: 'TS29571_CommonData.yaml#/components/responses/404'</w:t>
      </w:r>
    </w:p>
    <w:p w14:paraId="22C9FFA7" w14:textId="77777777" w:rsidR="000012F2" w:rsidRPr="00052626" w:rsidRDefault="000012F2" w:rsidP="000012F2">
      <w:pPr>
        <w:pStyle w:val="PL"/>
        <w:rPr>
          <w:noProof w:val="0"/>
        </w:rPr>
      </w:pPr>
      <w:r w:rsidRPr="00052626">
        <w:rPr>
          <w:noProof w:val="0"/>
        </w:rPr>
        <w:t xml:space="preserve">        '411':</w:t>
      </w:r>
    </w:p>
    <w:p w14:paraId="3A616490" w14:textId="77777777" w:rsidR="000012F2" w:rsidRPr="00052626" w:rsidRDefault="000012F2" w:rsidP="000012F2">
      <w:pPr>
        <w:pStyle w:val="PL"/>
        <w:rPr>
          <w:noProof w:val="0"/>
        </w:rPr>
      </w:pPr>
      <w:r w:rsidRPr="00052626">
        <w:rPr>
          <w:noProof w:val="0"/>
        </w:rPr>
        <w:t xml:space="preserve">          $ref: 'TS29571_CommonData.yaml#/components/responses/411'</w:t>
      </w:r>
    </w:p>
    <w:p w14:paraId="455BB94F" w14:textId="77777777" w:rsidR="000012F2" w:rsidRPr="00052626" w:rsidRDefault="000012F2" w:rsidP="000012F2">
      <w:pPr>
        <w:pStyle w:val="PL"/>
        <w:rPr>
          <w:noProof w:val="0"/>
        </w:rPr>
      </w:pPr>
      <w:r w:rsidRPr="00052626">
        <w:rPr>
          <w:noProof w:val="0"/>
        </w:rPr>
        <w:t xml:space="preserve">        '413':</w:t>
      </w:r>
    </w:p>
    <w:p w14:paraId="6AE0F319" w14:textId="77777777" w:rsidR="000012F2" w:rsidRPr="00052626" w:rsidRDefault="000012F2" w:rsidP="000012F2">
      <w:pPr>
        <w:pStyle w:val="PL"/>
        <w:rPr>
          <w:noProof w:val="0"/>
        </w:rPr>
      </w:pPr>
      <w:r w:rsidRPr="00052626">
        <w:rPr>
          <w:noProof w:val="0"/>
        </w:rPr>
        <w:t xml:space="preserve">          $ref: 'TS29571_CommonData.yaml#/components/responses/413'</w:t>
      </w:r>
    </w:p>
    <w:p w14:paraId="52DAF965" w14:textId="77777777" w:rsidR="000012F2" w:rsidRPr="00052626" w:rsidRDefault="000012F2" w:rsidP="000012F2">
      <w:pPr>
        <w:pStyle w:val="PL"/>
        <w:rPr>
          <w:noProof w:val="0"/>
        </w:rPr>
      </w:pPr>
      <w:r w:rsidRPr="00052626">
        <w:rPr>
          <w:noProof w:val="0"/>
        </w:rPr>
        <w:t xml:space="preserve">        '415':</w:t>
      </w:r>
    </w:p>
    <w:p w14:paraId="359E8683" w14:textId="77777777" w:rsidR="000012F2" w:rsidRPr="00052626" w:rsidRDefault="000012F2" w:rsidP="000012F2">
      <w:pPr>
        <w:pStyle w:val="PL"/>
        <w:rPr>
          <w:noProof w:val="0"/>
        </w:rPr>
      </w:pPr>
      <w:r w:rsidRPr="00052626">
        <w:rPr>
          <w:noProof w:val="0"/>
        </w:rPr>
        <w:t xml:space="preserve">          $ref: 'TS29571_CommonData.yaml#/components/responses/415'</w:t>
      </w:r>
    </w:p>
    <w:p w14:paraId="1D9B1BDF" w14:textId="77777777" w:rsidR="000012F2" w:rsidRPr="00052626" w:rsidRDefault="000012F2" w:rsidP="000012F2">
      <w:pPr>
        <w:pStyle w:val="PL"/>
        <w:rPr>
          <w:noProof w:val="0"/>
        </w:rPr>
      </w:pPr>
      <w:r w:rsidRPr="00052626">
        <w:rPr>
          <w:noProof w:val="0"/>
        </w:rPr>
        <w:t xml:space="preserve">        '429':</w:t>
      </w:r>
    </w:p>
    <w:p w14:paraId="6288EA0A" w14:textId="77777777" w:rsidR="000012F2" w:rsidRPr="00052626" w:rsidRDefault="000012F2" w:rsidP="000012F2">
      <w:pPr>
        <w:pStyle w:val="PL"/>
        <w:rPr>
          <w:noProof w:val="0"/>
        </w:rPr>
      </w:pPr>
      <w:r w:rsidRPr="00052626">
        <w:rPr>
          <w:noProof w:val="0"/>
        </w:rPr>
        <w:t xml:space="preserve">          $ref: 'TS29571_CommonData.yaml#/components/responses/429'</w:t>
      </w:r>
    </w:p>
    <w:p w14:paraId="39876C08" w14:textId="77777777" w:rsidR="000012F2" w:rsidRPr="00052626" w:rsidRDefault="000012F2" w:rsidP="000012F2">
      <w:pPr>
        <w:pStyle w:val="PL"/>
        <w:rPr>
          <w:noProof w:val="0"/>
        </w:rPr>
      </w:pPr>
      <w:r w:rsidRPr="00052626">
        <w:rPr>
          <w:noProof w:val="0"/>
        </w:rPr>
        <w:t xml:space="preserve">        '500':</w:t>
      </w:r>
    </w:p>
    <w:p w14:paraId="1B48460D" w14:textId="77777777" w:rsidR="000012F2" w:rsidRPr="00052626" w:rsidRDefault="000012F2" w:rsidP="000012F2">
      <w:pPr>
        <w:pStyle w:val="PL"/>
        <w:rPr>
          <w:noProof w:val="0"/>
        </w:rPr>
      </w:pPr>
      <w:r w:rsidRPr="00052626">
        <w:rPr>
          <w:noProof w:val="0"/>
        </w:rPr>
        <w:t xml:space="preserve">          $ref: 'TS29571_CommonData.yaml#/components/responses/500'</w:t>
      </w:r>
    </w:p>
    <w:p w14:paraId="3EB41DB7" w14:textId="77777777" w:rsidR="000012F2" w:rsidRPr="00052626" w:rsidRDefault="000012F2" w:rsidP="000012F2">
      <w:pPr>
        <w:pStyle w:val="PL"/>
        <w:rPr>
          <w:noProof w:val="0"/>
        </w:rPr>
      </w:pPr>
      <w:r w:rsidRPr="00052626">
        <w:rPr>
          <w:noProof w:val="0"/>
        </w:rPr>
        <w:t xml:space="preserve">        '502':</w:t>
      </w:r>
    </w:p>
    <w:p w14:paraId="1EE4C9C7" w14:textId="77777777" w:rsidR="000012F2" w:rsidRPr="00052626" w:rsidRDefault="000012F2" w:rsidP="000012F2">
      <w:pPr>
        <w:pStyle w:val="PL"/>
        <w:rPr>
          <w:noProof w:val="0"/>
        </w:rPr>
      </w:pPr>
      <w:r w:rsidRPr="00052626">
        <w:rPr>
          <w:noProof w:val="0"/>
        </w:rPr>
        <w:t xml:space="preserve">          $ref: 'TS29571_CommonData.yaml#/components/responses/502'</w:t>
      </w:r>
    </w:p>
    <w:p w14:paraId="4A1D9808" w14:textId="77777777" w:rsidR="000012F2" w:rsidRPr="00052626" w:rsidRDefault="000012F2" w:rsidP="000012F2">
      <w:pPr>
        <w:pStyle w:val="PL"/>
        <w:rPr>
          <w:noProof w:val="0"/>
        </w:rPr>
      </w:pPr>
      <w:r w:rsidRPr="00052626">
        <w:rPr>
          <w:noProof w:val="0"/>
        </w:rPr>
        <w:t xml:space="preserve">        '503':</w:t>
      </w:r>
    </w:p>
    <w:p w14:paraId="6C5E4258" w14:textId="77777777" w:rsidR="000012F2" w:rsidRPr="00052626" w:rsidRDefault="000012F2" w:rsidP="000012F2">
      <w:pPr>
        <w:pStyle w:val="PL"/>
        <w:rPr>
          <w:noProof w:val="0"/>
        </w:rPr>
      </w:pPr>
      <w:r w:rsidRPr="00052626">
        <w:rPr>
          <w:noProof w:val="0"/>
        </w:rPr>
        <w:t xml:space="preserve">          $ref: 'TS29571_CommonData.yaml#/components/responses/503'</w:t>
      </w:r>
    </w:p>
    <w:p w14:paraId="77242932" w14:textId="77777777" w:rsidR="000012F2" w:rsidRPr="00052626" w:rsidRDefault="000012F2" w:rsidP="000012F2">
      <w:pPr>
        <w:pStyle w:val="PL"/>
        <w:rPr>
          <w:noProof w:val="0"/>
        </w:rPr>
      </w:pPr>
      <w:r w:rsidRPr="00052626">
        <w:rPr>
          <w:noProof w:val="0"/>
        </w:rPr>
        <w:t xml:space="preserve">        default:</w:t>
      </w:r>
    </w:p>
    <w:p w14:paraId="414D4D7D" w14:textId="77777777" w:rsidR="000012F2" w:rsidRPr="00052626" w:rsidRDefault="000012F2" w:rsidP="000012F2">
      <w:pPr>
        <w:pStyle w:val="PL"/>
        <w:rPr>
          <w:noProof w:val="0"/>
        </w:rPr>
      </w:pPr>
      <w:r w:rsidRPr="00052626">
        <w:rPr>
          <w:noProof w:val="0"/>
        </w:rPr>
        <w:t xml:space="preserve">          $ref: 'TS29571_CommonData.yaml#/components/responses/default'</w:t>
      </w:r>
    </w:p>
    <w:p w14:paraId="4DA284A8" w14:textId="77777777" w:rsidR="000012F2" w:rsidRPr="00052626" w:rsidRDefault="000012F2" w:rsidP="000012F2">
      <w:pPr>
        <w:pStyle w:val="PL"/>
        <w:rPr>
          <w:noProof w:val="0"/>
        </w:rPr>
      </w:pPr>
    </w:p>
    <w:p w14:paraId="2CF4B14B" w14:textId="77777777" w:rsidR="00A11060" w:rsidRPr="00052626" w:rsidRDefault="00A11060" w:rsidP="00A11060">
      <w:pPr>
        <w:pStyle w:val="PL"/>
        <w:rPr>
          <w:noProof w:val="0"/>
        </w:rPr>
      </w:pPr>
      <w:r w:rsidRPr="00052626">
        <w:rPr>
          <w:noProof w:val="0"/>
        </w:rPr>
        <w:t xml:space="preserve">  /mbs-sessions/{</w:t>
      </w:r>
      <w:r>
        <w:rPr>
          <w:noProof w:val="0"/>
        </w:rPr>
        <w:t>mbsSessionRef}</w:t>
      </w:r>
      <w:r w:rsidRPr="00052626">
        <w:rPr>
          <w:noProof w:val="0"/>
        </w:rPr>
        <w:t>:</w:t>
      </w:r>
    </w:p>
    <w:p w14:paraId="424254E0" w14:textId="77777777" w:rsidR="00A11060" w:rsidRPr="00052626" w:rsidRDefault="00A11060" w:rsidP="00A11060">
      <w:pPr>
        <w:pStyle w:val="PL"/>
        <w:rPr>
          <w:noProof w:val="0"/>
        </w:rPr>
      </w:pPr>
      <w:r w:rsidRPr="00052626">
        <w:rPr>
          <w:noProof w:val="0"/>
        </w:rPr>
        <w:t xml:space="preserve">    patch:</w:t>
      </w:r>
    </w:p>
    <w:p w14:paraId="05BEEBEC" w14:textId="77777777" w:rsidR="00A11060" w:rsidRPr="00052626" w:rsidRDefault="00A11060" w:rsidP="00A11060">
      <w:pPr>
        <w:pStyle w:val="PL"/>
        <w:rPr>
          <w:noProof w:val="0"/>
        </w:rPr>
      </w:pPr>
      <w:r w:rsidRPr="00052626">
        <w:rPr>
          <w:noProof w:val="0"/>
        </w:rPr>
        <w:t xml:space="preserve">      summary:  </w:t>
      </w:r>
      <w:r>
        <w:rPr>
          <w:noProof w:val="0"/>
        </w:rPr>
        <w:t>Update</w:t>
      </w:r>
      <w:r w:rsidRPr="00052626">
        <w:rPr>
          <w:noProof w:val="0"/>
        </w:rPr>
        <w:t xml:space="preserve"> modifying an individual </w:t>
      </w:r>
      <w:r>
        <w:rPr>
          <w:noProof w:val="0"/>
        </w:rPr>
        <w:t>MBS session</w:t>
      </w:r>
    </w:p>
    <w:p w14:paraId="086D6859" w14:textId="77777777" w:rsidR="00A11060" w:rsidRPr="00052626" w:rsidRDefault="00A11060" w:rsidP="00A11060">
      <w:pPr>
        <w:pStyle w:val="PL"/>
        <w:rPr>
          <w:noProof w:val="0"/>
        </w:rPr>
      </w:pPr>
      <w:r w:rsidRPr="00052626">
        <w:rPr>
          <w:noProof w:val="0"/>
        </w:rPr>
        <w:t xml:space="preserve">      tags:</w:t>
      </w:r>
    </w:p>
    <w:p w14:paraId="6848C6DE"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4B0216C1" w14:textId="77777777" w:rsidR="00A11060" w:rsidRPr="00052626" w:rsidRDefault="00A11060" w:rsidP="00A11060">
      <w:pPr>
        <w:pStyle w:val="PL"/>
        <w:rPr>
          <w:noProof w:val="0"/>
        </w:rPr>
      </w:pPr>
      <w:r w:rsidRPr="00052626">
        <w:rPr>
          <w:noProof w:val="0"/>
        </w:rPr>
        <w:t xml:space="preserve">      operationId: </w:t>
      </w:r>
      <w:r>
        <w:rPr>
          <w:noProof w:val="0"/>
        </w:rPr>
        <w:t>Update</w:t>
      </w:r>
    </w:p>
    <w:p w14:paraId="2A2FB75E" w14:textId="77777777" w:rsidR="00A11060" w:rsidRPr="00052626" w:rsidRDefault="00A11060" w:rsidP="00A11060">
      <w:pPr>
        <w:pStyle w:val="PL"/>
        <w:rPr>
          <w:noProof w:val="0"/>
        </w:rPr>
      </w:pPr>
      <w:r w:rsidRPr="00052626">
        <w:rPr>
          <w:noProof w:val="0"/>
        </w:rPr>
        <w:t xml:space="preserve">      parameters:</w:t>
      </w:r>
    </w:p>
    <w:p w14:paraId="039A4F0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51D70DD2" w14:textId="77777777" w:rsidR="00A11060" w:rsidRPr="00052626" w:rsidRDefault="00A11060" w:rsidP="00A11060">
      <w:pPr>
        <w:pStyle w:val="PL"/>
        <w:rPr>
          <w:noProof w:val="0"/>
        </w:rPr>
      </w:pPr>
      <w:r w:rsidRPr="00052626">
        <w:rPr>
          <w:noProof w:val="0"/>
        </w:rPr>
        <w:t xml:space="preserve">          in: path</w:t>
      </w:r>
    </w:p>
    <w:p w14:paraId="423A0D4D" w14:textId="77777777" w:rsidR="00A11060" w:rsidRPr="00052626" w:rsidRDefault="00A11060" w:rsidP="00A11060">
      <w:pPr>
        <w:pStyle w:val="PL"/>
        <w:rPr>
          <w:noProof w:val="0"/>
        </w:rPr>
      </w:pPr>
      <w:r w:rsidRPr="00052626">
        <w:rPr>
          <w:noProof w:val="0"/>
        </w:rPr>
        <w:t xml:space="preserve">          required: true</w:t>
      </w:r>
    </w:p>
    <w:p w14:paraId="481D1EE9"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to be modified</w:t>
      </w:r>
    </w:p>
    <w:p w14:paraId="2037A59E" w14:textId="77777777" w:rsidR="00A11060" w:rsidRPr="00052626" w:rsidRDefault="00A11060" w:rsidP="00A11060">
      <w:pPr>
        <w:pStyle w:val="PL"/>
        <w:rPr>
          <w:noProof w:val="0"/>
        </w:rPr>
      </w:pPr>
      <w:r w:rsidRPr="00052626">
        <w:rPr>
          <w:noProof w:val="0"/>
        </w:rPr>
        <w:t xml:space="preserve">          schema:</w:t>
      </w:r>
    </w:p>
    <w:p w14:paraId="11D95121" w14:textId="77777777" w:rsidR="00A11060" w:rsidRPr="00052626" w:rsidRDefault="00A11060" w:rsidP="00A11060">
      <w:pPr>
        <w:pStyle w:val="PL"/>
        <w:rPr>
          <w:noProof w:val="0"/>
        </w:rPr>
      </w:pPr>
      <w:r w:rsidRPr="00052626">
        <w:rPr>
          <w:noProof w:val="0"/>
        </w:rPr>
        <w:t xml:space="preserve">            type: string</w:t>
      </w:r>
    </w:p>
    <w:p w14:paraId="590A1157" w14:textId="77777777" w:rsidR="00A11060" w:rsidRPr="00052626" w:rsidRDefault="00A11060" w:rsidP="00A11060">
      <w:pPr>
        <w:pStyle w:val="PL"/>
        <w:rPr>
          <w:noProof w:val="0"/>
        </w:rPr>
      </w:pPr>
      <w:r w:rsidRPr="00052626">
        <w:rPr>
          <w:noProof w:val="0"/>
        </w:rPr>
        <w:t xml:space="preserve">      requestBody:</w:t>
      </w:r>
    </w:p>
    <w:p w14:paraId="724812D7" w14:textId="77777777" w:rsidR="00A11060" w:rsidRPr="00052626" w:rsidRDefault="00A11060" w:rsidP="00A11060">
      <w:pPr>
        <w:pStyle w:val="PL"/>
        <w:rPr>
          <w:noProof w:val="0"/>
        </w:rPr>
      </w:pPr>
      <w:r w:rsidRPr="00052626">
        <w:rPr>
          <w:noProof w:val="0"/>
        </w:rPr>
        <w:t xml:space="preserve">        description: Data within the </w:t>
      </w:r>
      <w:r>
        <w:rPr>
          <w:noProof w:val="0"/>
        </w:rPr>
        <w:t>Updat</w:t>
      </w:r>
      <w:r w:rsidRPr="00052626">
        <w:rPr>
          <w:noProof w:val="0"/>
        </w:rPr>
        <w:t>e Request</w:t>
      </w:r>
    </w:p>
    <w:p w14:paraId="5207B2F2" w14:textId="77777777" w:rsidR="00A11060" w:rsidRPr="00052626" w:rsidRDefault="00A11060" w:rsidP="00A11060">
      <w:pPr>
        <w:pStyle w:val="PL"/>
        <w:rPr>
          <w:noProof w:val="0"/>
        </w:rPr>
      </w:pPr>
      <w:r w:rsidRPr="00052626">
        <w:rPr>
          <w:noProof w:val="0"/>
        </w:rPr>
        <w:t xml:space="preserve">        required: true</w:t>
      </w:r>
    </w:p>
    <w:p w14:paraId="0C68DD09" w14:textId="77777777" w:rsidR="00A11060" w:rsidRPr="00052626" w:rsidRDefault="00A11060" w:rsidP="00A11060">
      <w:pPr>
        <w:pStyle w:val="PL"/>
        <w:rPr>
          <w:noProof w:val="0"/>
        </w:rPr>
      </w:pPr>
      <w:r w:rsidRPr="00052626">
        <w:rPr>
          <w:noProof w:val="0"/>
        </w:rPr>
        <w:t xml:space="preserve">        content:</w:t>
      </w:r>
    </w:p>
    <w:p w14:paraId="2DF4640F" w14:textId="77777777" w:rsidR="00A11060" w:rsidRPr="00052626" w:rsidRDefault="00A11060" w:rsidP="00A11060">
      <w:pPr>
        <w:pStyle w:val="PL"/>
        <w:rPr>
          <w:noProof w:val="0"/>
        </w:rPr>
      </w:pPr>
      <w:r w:rsidRPr="00052626">
        <w:rPr>
          <w:noProof w:val="0"/>
        </w:rPr>
        <w:t xml:space="preserve">          application/json-patch+json:</w:t>
      </w:r>
    </w:p>
    <w:p w14:paraId="13AF595C" w14:textId="77777777" w:rsidR="00A11060" w:rsidRPr="00052626" w:rsidRDefault="00A11060" w:rsidP="00A11060">
      <w:pPr>
        <w:pStyle w:val="PL"/>
        <w:rPr>
          <w:noProof w:val="0"/>
        </w:rPr>
      </w:pPr>
      <w:r w:rsidRPr="00052626">
        <w:rPr>
          <w:noProof w:val="0"/>
        </w:rPr>
        <w:t xml:space="preserve">            schema:</w:t>
      </w:r>
    </w:p>
    <w:p w14:paraId="4903E3F5" w14:textId="77777777" w:rsidR="00A11060" w:rsidRPr="00052626" w:rsidRDefault="00A11060" w:rsidP="00A11060">
      <w:pPr>
        <w:pStyle w:val="PL"/>
        <w:rPr>
          <w:noProof w:val="0"/>
        </w:rPr>
      </w:pPr>
      <w:r w:rsidRPr="00052626">
        <w:rPr>
          <w:noProof w:val="0"/>
        </w:rPr>
        <w:t xml:space="preserve">              type: array</w:t>
      </w:r>
    </w:p>
    <w:p w14:paraId="354CF70F" w14:textId="77777777" w:rsidR="00A11060" w:rsidRPr="00052626" w:rsidRDefault="00A11060" w:rsidP="00A11060">
      <w:pPr>
        <w:pStyle w:val="PL"/>
        <w:rPr>
          <w:noProof w:val="0"/>
        </w:rPr>
      </w:pPr>
      <w:r w:rsidRPr="00052626">
        <w:rPr>
          <w:noProof w:val="0"/>
        </w:rPr>
        <w:t xml:space="preserve">              items:</w:t>
      </w:r>
    </w:p>
    <w:p w14:paraId="64AED81C" w14:textId="77777777" w:rsidR="00A11060" w:rsidRPr="00052626" w:rsidRDefault="00A11060" w:rsidP="00A11060">
      <w:pPr>
        <w:pStyle w:val="PL"/>
        <w:rPr>
          <w:noProof w:val="0"/>
        </w:rPr>
      </w:pPr>
      <w:r w:rsidRPr="00052626">
        <w:rPr>
          <w:noProof w:val="0"/>
        </w:rPr>
        <w:t xml:space="preserve">                $ref: 'TS29571_CommonData.yaml#/components/schemas/PatchItem'</w:t>
      </w:r>
    </w:p>
    <w:p w14:paraId="22A585F6" w14:textId="77777777" w:rsidR="00A11060" w:rsidRPr="00052626" w:rsidRDefault="00A11060" w:rsidP="00A11060">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4310F566" w14:textId="77777777" w:rsidR="00A11060" w:rsidRPr="00052626" w:rsidRDefault="00A11060" w:rsidP="00A11060">
      <w:pPr>
        <w:pStyle w:val="PL"/>
        <w:rPr>
          <w:noProof w:val="0"/>
        </w:rPr>
      </w:pPr>
      <w:r w:rsidRPr="00052626">
        <w:rPr>
          <w:noProof w:val="0"/>
        </w:rPr>
        <w:t xml:space="preserve">      responses:</w:t>
      </w:r>
    </w:p>
    <w:p w14:paraId="7CA32B62" w14:textId="77777777" w:rsidR="00A11060" w:rsidRPr="00052626" w:rsidRDefault="00A11060" w:rsidP="00A11060">
      <w:pPr>
        <w:pStyle w:val="PL"/>
        <w:rPr>
          <w:noProof w:val="0"/>
        </w:rPr>
      </w:pPr>
      <w:r w:rsidRPr="00052626">
        <w:rPr>
          <w:noProof w:val="0"/>
        </w:rPr>
        <w:t xml:space="preserve">        '20</w:t>
      </w:r>
      <w:r>
        <w:rPr>
          <w:noProof w:val="0"/>
        </w:rPr>
        <w:t>4</w:t>
      </w:r>
      <w:r w:rsidRPr="00052626">
        <w:rPr>
          <w:noProof w:val="0"/>
        </w:rPr>
        <w:t>':</w:t>
      </w:r>
    </w:p>
    <w:p w14:paraId="1AC44CEF" w14:textId="77777777" w:rsidR="00A11060" w:rsidRPr="00052626" w:rsidRDefault="00A11060" w:rsidP="00A11060">
      <w:pPr>
        <w:pStyle w:val="PL"/>
        <w:rPr>
          <w:noProof w:val="0"/>
        </w:rPr>
      </w:pPr>
      <w:r w:rsidRPr="00052626">
        <w:rPr>
          <w:noProof w:val="0"/>
        </w:rPr>
        <w:t xml:space="preserve">          description: Successful modification of </w:t>
      </w:r>
      <w:r>
        <w:rPr>
          <w:noProof w:val="0"/>
        </w:rPr>
        <w:t>the MBS session</w:t>
      </w:r>
    </w:p>
    <w:p w14:paraId="77C829E3" w14:textId="77777777" w:rsidR="00A11060" w:rsidRPr="00052626" w:rsidRDefault="00A11060" w:rsidP="00A11060">
      <w:pPr>
        <w:pStyle w:val="PL"/>
        <w:rPr>
          <w:noProof w:val="0"/>
        </w:rPr>
      </w:pPr>
      <w:r w:rsidRPr="00052626">
        <w:rPr>
          <w:noProof w:val="0"/>
        </w:rPr>
        <w:t xml:space="preserve">        '307':</w:t>
      </w:r>
    </w:p>
    <w:p w14:paraId="54FBEB17" w14:textId="77777777" w:rsidR="00A11060" w:rsidRPr="00052626" w:rsidRDefault="00A11060" w:rsidP="00A11060">
      <w:pPr>
        <w:pStyle w:val="PL"/>
        <w:rPr>
          <w:noProof w:val="0"/>
        </w:rPr>
      </w:pPr>
      <w:r w:rsidRPr="00052626">
        <w:rPr>
          <w:noProof w:val="0"/>
        </w:rPr>
        <w:t xml:space="preserve">          $ref: 'TS29571_CommonData.yaml#/components/responses/307'</w:t>
      </w:r>
    </w:p>
    <w:p w14:paraId="5F76B47C" w14:textId="77777777" w:rsidR="00A11060" w:rsidRPr="00052626" w:rsidRDefault="00A11060" w:rsidP="00A11060">
      <w:pPr>
        <w:pStyle w:val="PL"/>
        <w:rPr>
          <w:noProof w:val="0"/>
        </w:rPr>
      </w:pPr>
      <w:r w:rsidRPr="00052626">
        <w:rPr>
          <w:noProof w:val="0"/>
        </w:rPr>
        <w:t xml:space="preserve">        '308':</w:t>
      </w:r>
    </w:p>
    <w:p w14:paraId="67F6DECC" w14:textId="77777777" w:rsidR="00A11060" w:rsidRPr="00052626" w:rsidRDefault="00A11060" w:rsidP="00A11060">
      <w:pPr>
        <w:pStyle w:val="PL"/>
        <w:rPr>
          <w:noProof w:val="0"/>
        </w:rPr>
      </w:pPr>
      <w:r w:rsidRPr="00052626">
        <w:rPr>
          <w:noProof w:val="0"/>
        </w:rPr>
        <w:t xml:space="preserve">          $ref: 'TS29571_CommonData.yaml#/components/responses/308'</w:t>
      </w:r>
    </w:p>
    <w:p w14:paraId="04CE2B94" w14:textId="77777777" w:rsidR="00A11060" w:rsidRPr="00052626" w:rsidRDefault="00A11060" w:rsidP="00A11060">
      <w:pPr>
        <w:pStyle w:val="PL"/>
        <w:rPr>
          <w:noProof w:val="0"/>
        </w:rPr>
      </w:pPr>
      <w:r w:rsidRPr="00052626">
        <w:rPr>
          <w:noProof w:val="0"/>
        </w:rPr>
        <w:t xml:space="preserve">        '400':</w:t>
      </w:r>
    </w:p>
    <w:p w14:paraId="746A7CB8" w14:textId="77777777" w:rsidR="00A11060" w:rsidRPr="00052626" w:rsidRDefault="00A11060" w:rsidP="00A11060">
      <w:pPr>
        <w:pStyle w:val="PL"/>
        <w:rPr>
          <w:noProof w:val="0"/>
        </w:rPr>
      </w:pPr>
      <w:r w:rsidRPr="00052626">
        <w:rPr>
          <w:noProof w:val="0"/>
        </w:rPr>
        <w:t xml:space="preserve">          $ref: 'TS29571_CommonData.yaml#/components/responses/400'</w:t>
      </w:r>
    </w:p>
    <w:p w14:paraId="343F8246" w14:textId="77777777" w:rsidR="00A11060" w:rsidRPr="00052626" w:rsidRDefault="00A11060" w:rsidP="00A11060">
      <w:pPr>
        <w:pStyle w:val="PL"/>
        <w:rPr>
          <w:noProof w:val="0"/>
        </w:rPr>
      </w:pPr>
      <w:r w:rsidRPr="00052626">
        <w:rPr>
          <w:noProof w:val="0"/>
        </w:rPr>
        <w:t xml:space="preserve">        '401':</w:t>
      </w:r>
    </w:p>
    <w:p w14:paraId="037592C5" w14:textId="77777777" w:rsidR="00A11060" w:rsidRPr="00052626" w:rsidRDefault="00A11060" w:rsidP="00A11060">
      <w:pPr>
        <w:pStyle w:val="PL"/>
        <w:rPr>
          <w:noProof w:val="0"/>
        </w:rPr>
      </w:pPr>
      <w:r w:rsidRPr="00052626">
        <w:rPr>
          <w:noProof w:val="0"/>
        </w:rPr>
        <w:t xml:space="preserve">          $ref: 'TS29571_CommonData.yaml#/components/responses/401'</w:t>
      </w:r>
    </w:p>
    <w:p w14:paraId="508C5327" w14:textId="77777777" w:rsidR="00A11060" w:rsidRPr="00052626" w:rsidRDefault="00A11060" w:rsidP="00A11060">
      <w:pPr>
        <w:pStyle w:val="PL"/>
        <w:rPr>
          <w:noProof w:val="0"/>
        </w:rPr>
      </w:pPr>
      <w:r w:rsidRPr="00052626">
        <w:rPr>
          <w:noProof w:val="0"/>
        </w:rPr>
        <w:t xml:space="preserve">        '403':</w:t>
      </w:r>
    </w:p>
    <w:p w14:paraId="325ED2DD" w14:textId="77777777" w:rsidR="00A11060" w:rsidRPr="00052626" w:rsidRDefault="00A11060" w:rsidP="00A11060">
      <w:pPr>
        <w:pStyle w:val="PL"/>
        <w:rPr>
          <w:noProof w:val="0"/>
        </w:rPr>
      </w:pPr>
      <w:r w:rsidRPr="00052626">
        <w:rPr>
          <w:noProof w:val="0"/>
        </w:rPr>
        <w:t xml:space="preserve">          $ref: 'TS29571_CommonData.yaml#/components/responses/403'</w:t>
      </w:r>
    </w:p>
    <w:p w14:paraId="7ACC3E00" w14:textId="77777777" w:rsidR="00A11060" w:rsidRPr="00052626" w:rsidRDefault="00A11060" w:rsidP="00A11060">
      <w:pPr>
        <w:pStyle w:val="PL"/>
        <w:rPr>
          <w:noProof w:val="0"/>
        </w:rPr>
      </w:pPr>
      <w:r w:rsidRPr="00052626">
        <w:rPr>
          <w:noProof w:val="0"/>
        </w:rPr>
        <w:t xml:space="preserve">        '404':</w:t>
      </w:r>
    </w:p>
    <w:p w14:paraId="08737E6A" w14:textId="77777777" w:rsidR="00A11060" w:rsidRPr="00052626" w:rsidRDefault="00A11060" w:rsidP="00A11060">
      <w:pPr>
        <w:pStyle w:val="PL"/>
        <w:rPr>
          <w:noProof w:val="0"/>
        </w:rPr>
      </w:pPr>
      <w:r w:rsidRPr="00052626">
        <w:rPr>
          <w:noProof w:val="0"/>
        </w:rPr>
        <w:t xml:space="preserve">          $ref: 'TS29571_CommonData.yaml#/components/responses/404'</w:t>
      </w:r>
    </w:p>
    <w:p w14:paraId="51C55816" w14:textId="77777777" w:rsidR="00A11060" w:rsidRPr="00052626" w:rsidRDefault="00A11060" w:rsidP="00A11060">
      <w:pPr>
        <w:pStyle w:val="PL"/>
        <w:rPr>
          <w:noProof w:val="0"/>
        </w:rPr>
      </w:pPr>
      <w:r w:rsidRPr="00052626">
        <w:rPr>
          <w:noProof w:val="0"/>
        </w:rPr>
        <w:t xml:space="preserve">        '411':</w:t>
      </w:r>
    </w:p>
    <w:p w14:paraId="1AD12AF2" w14:textId="77777777" w:rsidR="00A11060" w:rsidRPr="00052626" w:rsidRDefault="00A11060" w:rsidP="00A11060">
      <w:pPr>
        <w:pStyle w:val="PL"/>
        <w:rPr>
          <w:noProof w:val="0"/>
        </w:rPr>
      </w:pPr>
      <w:r w:rsidRPr="00052626">
        <w:rPr>
          <w:noProof w:val="0"/>
        </w:rPr>
        <w:t xml:space="preserve">          $ref: 'TS29571_CommonData.yaml#/components/responses/411'</w:t>
      </w:r>
    </w:p>
    <w:p w14:paraId="65694F6B" w14:textId="77777777" w:rsidR="00A11060" w:rsidRPr="00052626" w:rsidRDefault="00A11060" w:rsidP="00A11060">
      <w:pPr>
        <w:pStyle w:val="PL"/>
        <w:rPr>
          <w:noProof w:val="0"/>
        </w:rPr>
      </w:pPr>
      <w:r w:rsidRPr="00052626">
        <w:rPr>
          <w:noProof w:val="0"/>
        </w:rPr>
        <w:t xml:space="preserve">        '413':</w:t>
      </w:r>
    </w:p>
    <w:p w14:paraId="14189CFB" w14:textId="77777777" w:rsidR="00A11060" w:rsidRPr="00052626" w:rsidRDefault="00A11060" w:rsidP="00A11060">
      <w:pPr>
        <w:pStyle w:val="PL"/>
        <w:rPr>
          <w:noProof w:val="0"/>
        </w:rPr>
      </w:pPr>
      <w:r w:rsidRPr="00052626">
        <w:rPr>
          <w:noProof w:val="0"/>
        </w:rPr>
        <w:t xml:space="preserve">          $ref: 'TS29571_CommonData.yaml#/components/responses/413'</w:t>
      </w:r>
    </w:p>
    <w:p w14:paraId="0F4B0C3F" w14:textId="77777777" w:rsidR="00A11060" w:rsidRPr="00052626" w:rsidRDefault="00A11060" w:rsidP="00A11060">
      <w:pPr>
        <w:pStyle w:val="PL"/>
        <w:rPr>
          <w:noProof w:val="0"/>
        </w:rPr>
      </w:pPr>
      <w:r w:rsidRPr="00052626">
        <w:rPr>
          <w:noProof w:val="0"/>
        </w:rPr>
        <w:t xml:space="preserve">        '415':</w:t>
      </w:r>
    </w:p>
    <w:p w14:paraId="4D21962B" w14:textId="77777777" w:rsidR="00A11060" w:rsidRPr="00052626" w:rsidRDefault="00A11060" w:rsidP="00A11060">
      <w:pPr>
        <w:pStyle w:val="PL"/>
        <w:rPr>
          <w:noProof w:val="0"/>
        </w:rPr>
      </w:pPr>
      <w:r w:rsidRPr="00052626">
        <w:rPr>
          <w:noProof w:val="0"/>
        </w:rPr>
        <w:t xml:space="preserve">          $ref: 'TS29571_CommonData.yaml#/components/responses/415'</w:t>
      </w:r>
    </w:p>
    <w:p w14:paraId="1C8ABBD3" w14:textId="77777777" w:rsidR="00A11060" w:rsidRPr="00052626" w:rsidRDefault="00A11060" w:rsidP="00A11060">
      <w:pPr>
        <w:pStyle w:val="PL"/>
        <w:rPr>
          <w:noProof w:val="0"/>
        </w:rPr>
      </w:pPr>
      <w:r w:rsidRPr="00052626">
        <w:rPr>
          <w:noProof w:val="0"/>
        </w:rPr>
        <w:t xml:space="preserve">        '429':</w:t>
      </w:r>
    </w:p>
    <w:p w14:paraId="11545D14" w14:textId="77777777" w:rsidR="00A11060" w:rsidRPr="00052626" w:rsidRDefault="00A11060" w:rsidP="00A11060">
      <w:pPr>
        <w:pStyle w:val="PL"/>
        <w:rPr>
          <w:noProof w:val="0"/>
        </w:rPr>
      </w:pPr>
      <w:r w:rsidRPr="00052626">
        <w:rPr>
          <w:noProof w:val="0"/>
        </w:rPr>
        <w:t xml:space="preserve">          $ref: 'TS29571_CommonData.yaml#/components/responses/429'</w:t>
      </w:r>
    </w:p>
    <w:p w14:paraId="6C83906B" w14:textId="77777777" w:rsidR="00A11060" w:rsidRPr="00052626" w:rsidRDefault="00A11060" w:rsidP="00A11060">
      <w:pPr>
        <w:pStyle w:val="PL"/>
        <w:rPr>
          <w:noProof w:val="0"/>
        </w:rPr>
      </w:pPr>
      <w:r w:rsidRPr="00052626">
        <w:rPr>
          <w:noProof w:val="0"/>
        </w:rPr>
        <w:t xml:space="preserve">        '500':</w:t>
      </w:r>
    </w:p>
    <w:p w14:paraId="0E485601" w14:textId="77777777" w:rsidR="00A11060" w:rsidRPr="00052626" w:rsidRDefault="00A11060" w:rsidP="00A11060">
      <w:pPr>
        <w:pStyle w:val="PL"/>
        <w:rPr>
          <w:noProof w:val="0"/>
        </w:rPr>
      </w:pPr>
      <w:r w:rsidRPr="00052626">
        <w:rPr>
          <w:noProof w:val="0"/>
        </w:rPr>
        <w:t xml:space="preserve">          $ref: 'TS29571_CommonData.yaml#/components/responses/500'</w:t>
      </w:r>
    </w:p>
    <w:p w14:paraId="08182508" w14:textId="77777777" w:rsidR="00A11060" w:rsidRPr="00052626" w:rsidRDefault="00A11060" w:rsidP="00A11060">
      <w:pPr>
        <w:pStyle w:val="PL"/>
        <w:rPr>
          <w:noProof w:val="0"/>
        </w:rPr>
      </w:pPr>
      <w:r w:rsidRPr="00052626">
        <w:rPr>
          <w:noProof w:val="0"/>
        </w:rPr>
        <w:t xml:space="preserve">        '502':</w:t>
      </w:r>
    </w:p>
    <w:p w14:paraId="21514E05" w14:textId="77777777" w:rsidR="00A11060" w:rsidRPr="00052626" w:rsidRDefault="00A11060" w:rsidP="00A11060">
      <w:pPr>
        <w:pStyle w:val="PL"/>
        <w:rPr>
          <w:noProof w:val="0"/>
        </w:rPr>
      </w:pPr>
      <w:r w:rsidRPr="00052626">
        <w:rPr>
          <w:noProof w:val="0"/>
        </w:rPr>
        <w:t xml:space="preserve">          $ref: 'TS29571_CommonData.yaml#/components/responses/502'</w:t>
      </w:r>
    </w:p>
    <w:p w14:paraId="472ACC70" w14:textId="77777777" w:rsidR="00A11060" w:rsidRPr="00052626" w:rsidRDefault="00A11060" w:rsidP="00A11060">
      <w:pPr>
        <w:pStyle w:val="PL"/>
        <w:rPr>
          <w:noProof w:val="0"/>
        </w:rPr>
      </w:pPr>
      <w:r w:rsidRPr="00052626">
        <w:rPr>
          <w:noProof w:val="0"/>
        </w:rPr>
        <w:t xml:space="preserve">        '503':</w:t>
      </w:r>
    </w:p>
    <w:p w14:paraId="4FF1CE7C" w14:textId="77777777" w:rsidR="00A11060" w:rsidRPr="00052626" w:rsidRDefault="00A11060" w:rsidP="00A11060">
      <w:pPr>
        <w:pStyle w:val="PL"/>
        <w:rPr>
          <w:noProof w:val="0"/>
        </w:rPr>
      </w:pPr>
      <w:r w:rsidRPr="00052626">
        <w:rPr>
          <w:noProof w:val="0"/>
        </w:rPr>
        <w:t xml:space="preserve">          $ref: 'TS29571_CommonData.yaml#/components/responses/503'</w:t>
      </w:r>
    </w:p>
    <w:p w14:paraId="0A8B572C" w14:textId="77777777" w:rsidR="00A11060" w:rsidRPr="00052626" w:rsidRDefault="00A11060" w:rsidP="00A11060">
      <w:pPr>
        <w:pStyle w:val="PL"/>
        <w:rPr>
          <w:noProof w:val="0"/>
        </w:rPr>
      </w:pPr>
      <w:r w:rsidRPr="00052626">
        <w:rPr>
          <w:noProof w:val="0"/>
        </w:rPr>
        <w:t xml:space="preserve">        default:</w:t>
      </w:r>
    </w:p>
    <w:p w14:paraId="1E9BEA95" w14:textId="77777777" w:rsidR="00A11060" w:rsidRDefault="00A11060" w:rsidP="00A11060">
      <w:pPr>
        <w:pStyle w:val="PL"/>
        <w:rPr>
          <w:noProof w:val="0"/>
        </w:rPr>
      </w:pPr>
      <w:r w:rsidRPr="00052626">
        <w:rPr>
          <w:noProof w:val="0"/>
        </w:rPr>
        <w:t xml:space="preserve">          $ref: 'TS29571_CommonData.yaml#/components/responses/default'</w:t>
      </w:r>
    </w:p>
    <w:p w14:paraId="5E83276D" w14:textId="77777777" w:rsidR="00A11060" w:rsidRDefault="00A11060" w:rsidP="00A11060">
      <w:pPr>
        <w:pStyle w:val="PL"/>
        <w:rPr>
          <w:noProof w:val="0"/>
        </w:rPr>
      </w:pPr>
    </w:p>
    <w:p w14:paraId="688C5D82" w14:textId="77777777" w:rsidR="00A11060" w:rsidRPr="00052626" w:rsidRDefault="00A11060" w:rsidP="00A11060">
      <w:pPr>
        <w:pStyle w:val="PL"/>
        <w:rPr>
          <w:noProof w:val="0"/>
        </w:rPr>
      </w:pPr>
      <w:r w:rsidRPr="00052626">
        <w:rPr>
          <w:noProof w:val="0"/>
        </w:rPr>
        <w:t xml:space="preserve">    delete:</w:t>
      </w:r>
    </w:p>
    <w:p w14:paraId="6BEC270E" w14:textId="77777777" w:rsidR="00A11060" w:rsidRPr="00052626" w:rsidRDefault="00A11060" w:rsidP="00A11060">
      <w:pPr>
        <w:pStyle w:val="PL"/>
        <w:rPr>
          <w:noProof w:val="0"/>
        </w:rPr>
      </w:pPr>
      <w:r w:rsidRPr="00052626">
        <w:rPr>
          <w:noProof w:val="0"/>
        </w:rPr>
        <w:t xml:space="preserve">      summary:  </w:t>
      </w:r>
      <w:r>
        <w:rPr>
          <w:noProof w:val="0"/>
        </w:rPr>
        <w:t xml:space="preserve">Release of an MBS session </w:t>
      </w:r>
      <w:r w:rsidRPr="00052626">
        <w:rPr>
          <w:noProof w:val="0"/>
        </w:rPr>
        <w:t xml:space="preserve"> </w:t>
      </w:r>
    </w:p>
    <w:p w14:paraId="5DA33454" w14:textId="77777777" w:rsidR="00A11060" w:rsidRPr="00052626" w:rsidRDefault="00A11060" w:rsidP="00A11060">
      <w:pPr>
        <w:pStyle w:val="PL"/>
        <w:rPr>
          <w:noProof w:val="0"/>
        </w:rPr>
      </w:pPr>
      <w:r w:rsidRPr="00052626">
        <w:rPr>
          <w:noProof w:val="0"/>
        </w:rPr>
        <w:t xml:space="preserve">      tags:</w:t>
      </w:r>
    </w:p>
    <w:p w14:paraId="591B5840"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09157202" w14:textId="77777777" w:rsidR="00A11060" w:rsidRPr="00052626" w:rsidRDefault="00A11060" w:rsidP="00A11060">
      <w:pPr>
        <w:pStyle w:val="PL"/>
        <w:rPr>
          <w:noProof w:val="0"/>
        </w:rPr>
      </w:pPr>
      <w:r w:rsidRPr="00052626">
        <w:rPr>
          <w:noProof w:val="0"/>
        </w:rPr>
        <w:t xml:space="preserve">      operationId: </w:t>
      </w:r>
      <w:r>
        <w:rPr>
          <w:noProof w:val="0"/>
        </w:rPr>
        <w:t>Release</w:t>
      </w:r>
    </w:p>
    <w:p w14:paraId="16C379A4" w14:textId="77777777" w:rsidR="00A11060" w:rsidRPr="00052626" w:rsidRDefault="00A11060" w:rsidP="00A11060">
      <w:pPr>
        <w:pStyle w:val="PL"/>
        <w:rPr>
          <w:noProof w:val="0"/>
        </w:rPr>
      </w:pPr>
      <w:r w:rsidRPr="00052626">
        <w:rPr>
          <w:noProof w:val="0"/>
        </w:rPr>
        <w:lastRenderedPageBreak/>
        <w:t xml:space="preserve">      parameters:</w:t>
      </w:r>
    </w:p>
    <w:p w14:paraId="641E43E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7820892D" w14:textId="77777777" w:rsidR="00A11060" w:rsidRPr="00052626" w:rsidRDefault="00A11060" w:rsidP="00A11060">
      <w:pPr>
        <w:pStyle w:val="PL"/>
        <w:rPr>
          <w:noProof w:val="0"/>
        </w:rPr>
      </w:pPr>
      <w:r w:rsidRPr="00052626">
        <w:rPr>
          <w:noProof w:val="0"/>
        </w:rPr>
        <w:t xml:space="preserve">          in: path</w:t>
      </w:r>
    </w:p>
    <w:p w14:paraId="133B7864" w14:textId="77777777" w:rsidR="00A11060" w:rsidRPr="00052626" w:rsidRDefault="00A11060" w:rsidP="00A11060">
      <w:pPr>
        <w:pStyle w:val="PL"/>
        <w:rPr>
          <w:noProof w:val="0"/>
        </w:rPr>
      </w:pPr>
      <w:r w:rsidRPr="00052626">
        <w:rPr>
          <w:noProof w:val="0"/>
        </w:rPr>
        <w:t xml:space="preserve">          required: true</w:t>
      </w:r>
    </w:p>
    <w:p w14:paraId="6B863D50"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 xml:space="preserve">to be </w:t>
      </w:r>
      <w:r>
        <w:rPr>
          <w:noProof w:val="0"/>
        </w:rPr>
        <w:t>released</w:t>
      </w:r>
    </w:p>
    <w:p w14:paraId="17EB0D9E" w14:textId="77777777" w:rsidR="00A11060" w:rsidRPr="00052626" w:rsidRDefault="00A11060" w:rsidP="00A11060">
      <w:pPr>
        <w:pStyle w:val="PL"/>
        <w:rPr>
          <w:noProof w:val="0"/>
        </w:rPr>
      </w:pPr>
      <w:r w:rsidRPr="00052626">
        <w:rPr>
          <w:noProof w:val="0"/>
        </w:rPr>
        <w:t xml:space="preserve">          schema:</w:t>
      </w:r>
    </w:p>
    <w:p w14:paraId="2F761B13" w14:textId="77777777" w:rsidR="00A11060" w:rsidRPr="00052626" w:rsidRDefault="00A11060" w:rsidP="00A11060">
      <w:pPr>
        <w:pStyle w:val="PL"/>
        <w:rPr>
          <w:noProof w:val="0"/>
        </w:rPr>
      </w:pPr>
      <w:r w:rsidRPr="00052626">
        <w:rPr>
          <w:noProof w:val="0"/>
        </w:rPr>
        <w:t xml:space="preserve">            type: string</w:t>
      </w:r>
    </w:p>
    <w:p w14:paraId="60F975FA" w14:textId="77777777" w:rsidR="00A11060" w:rsidRPr="00052626" w:rsidRDefault="00A11060" w:rsidP="00A11060">
      <w:pPr>
        <w:pStyle w:val="PL"/>
        <w:rPr>
          <w:noProof w:val="0"/>
        </w:rPr>
      </w:pPr>
      <w:r w:rsidRPr="00052626">
        <w:rPr>
          <w:noProof w:val="0"/>
        </w:rPr>
        <w:t xml:space="preserve">      responses:</w:t>
      </w:r>
    </w:p>
    <w:p w14:paraId="5D2FDBFF" w14:textId="77777777" w:rsidR="00A11060" w:rsidRPr="00052626" w:rsidRDefault="00A11060" w:rsidP="00A11060">
      <w:pPr>
        <w:pStyle w:val="PL"/>
        <w:rPr>
          <w:noProof w:val="0"/>
        </w:rPr>
      </w:pPr>
      <w:r w:rsidRPr="00052626">
        <w:rPr>
          <w:noProof w:val="0"/>
        </w:rPr>
        <w:t xml:space="preserve">        '204':</w:t>
      </w:r>
    </w:p>
    <w:p w14:paraId="1017C039" w14:textId="77777777" w:rsidR="00A11060" w:rsidRPr="00052626" w:rsidRDefault="00A11060" w:rsidP="00A11060">
      <w:pPr>
        <w:pStyle w:val="PL"/>
        <w:rPr>
          <w:noProof w:val="0"/>
        </w:rPr>
      </w:pPr>
      <w:r w:rsidRPr="00052626">
        <w:rPr>
          <w:noProof w:val="0"/>
        </w:rPr>
        <w:t xml:space="preserve">          description: Successful </w:t>
      </w:r>
      <w:r>
        <w:rPr>
          <w:noProof w:val="0"/>
        </w:rPr>
        <w:t>release</w:t>
      </w:r>
      <w:r w:rsidRPr="00052626">
        <w:rPr>
          <w:noProof w:val="0"/>
        </w:rPr>
        <w:t xml:space="preserve"> of the </w:t>
      </w:r>
      <w:r>
        <w:rPr>
          <w:noProof w:val="0"/>
        </w:rPr>
        <w:t>MBS session</w:t>
      </w:r>
    </w:p>
    <w:p w14:paraId="7A360479" w14:textId="77777777" w:rsidR="00A11060" w:rsidRPr="00052626" w:rsidRDefault="00A11060" w:rsidP="00A11060">
      <w:pPr>
        <w:pStyle w:val="PL"/>
        <w:rPr>
          <w:noProof w:val="0"/>
        </w:rPr>
      </w:pPr>
      <w:r w:rsidRPr="00052626">
        <w:rPr>
          <w:noProof w:val="0"/>
        </w:rPr>
        <w:t xml:space="preserve">        '307':</w:t>
      </w:r>
    </w:p>
    <w:p w14:paraId="055697E3" w14:textId="77777777" w:rsidR="00A11060" w:rsidRPr="00052626" w:rsidRDefault="00A11060" w:rsidP="00A11060">
      <w:pPr>
        <w:pStyle w:val="PL"/>
        <w:rPr>
          <w:noProof w:val="0"/>
        </w:rPr>
      </w:pPr>
      <w:r w:rsidRPr="00052626">
        <w:rPr>
          <w:noProof w:val="0"/>
        </w:rPr>
        <w:t xml:space="preserve">          $ref: 'TS29571_CommonData.yaml#/components/responses/307'</w:t>
      </w:r>
    </w:p>
    <w:p w14:paraId="660D91BD" w14:textId="77777777" w:rsidR="00A11060" w:rsidRPr="00052626" w:rsidRDefault="00A11060" w:rsidP="00A11060">
      <w:pPr>
        <w:pStyle w:val="PL"/>
        <w:rPr>
          <w:noProof w:val="0"/>
        </w:rPr>
      </w:pPr>
      <w:r w:rsidRPr="00052626">
        <w:rPr>
          <w:noProof w:val="0"/>
        </w:rPr>
        <w:t xml:space="preserve">        '308':</w:t>
      </w:r>
    </w:p>
    <w:p w14:paraId="319CFB4B" w14:textId="77777777" w:rsidR="00A11060" w:rsidRPr="00052626" w:rsidRDefault="00A11060" w:rsidP="00A11060">
      <w:pPr>
        <w:pStyle w:val="PL"/>
        <w:rPr>
          <w:noProof w:val="0"/>
        </w:rPr>
      </w:pPr>
      <w:r w:rsidRPr="00052626">
        <w:rPr>
          <w:noProof w:val="0"/>
        </w:rPr>
        <w:t xml:space="preserve">          $ref: 'TS29571_CommonData.yaml#/components/responses/308'</w:t>
      </w:r>
    </w:p>
    <w:p w14:paraId="6E613AD8" w14:textId="77777777" w:rsidR="00A11060" w:rsidRPr="00052626" w:rsidRDefault="00A11060" w:rsidP="00A11060">
      <w:pPr>
        <w:pStyle w:val="PL"/>
        <w:rPr>
          <w:noProof w:val="0"/>
        </w:rPr>
      </w:pPr>
      <w:r w:rsidRPr="00052626">
        <w:rPr>
          <w:noProof w:val="0"/>
        </w:rPr>
        <w:t xml:space="preserve">        '400':</w:t>
      </w:r>
    </w:p>
    <w:p w14:paraId="231B5F11" w14:textId="77777777" w:rsidR="00A11060" w:rsidRPr="00052626" w:rsidRDefault="00A11060" w:rsidP="00A11060">
      <w:pPr>
        <w:pStyle w:val="PL"/>
        <w:rPr>
          <w:noProof w:val="0"/>
        </w:rPr>
      </w:pPr>
      <w:r w:rsidRPr="00052626">
        <w:rPr>
          <w:noProof w:val="0"/>
        </w:rPr>
        <w:t xml:space="preserve">          $ref: 'TS29571_CommonData.yaml#/components/responses/400'</w:t>
      </w:r>
    </w:p>
    <w:p w14:paraId="6C1AC68C" w14:textId="77777777" w:rsidR="00A11060" w:rsidRPr="00052626" w:rsidRDefault="00A11060" w:rsidP="00A11060">
      <w:pPr>
        <w:pStyle w:val="PL"/>
        <w:rPr>
          <w:noProof w:val="0"/>
        </w:rPr>
      </w:pPr>
      <w:r w:rsidRPr="00052626">
        <w:rPr>
          <w:noProof w:val="0"/>
        </w:rPr>
        <w:t xml:space="preserve">        '401':</w:t>
      </w:r>
    </w:p>
    <w:p w14:paraId="5A3FCB9D" w14:textId="77777777" w:rsidR="00A11060" w:rsidRPr="00052626" w:rsidRDefault="00A11060" w:rsidP="00A11060">
      <w:pPr>
        <w:pStyle w:val="PL"/>
        <w:rPr>
          <w:noProof w:val="0"/>
        </w:rPr>
      </w:pPr>
      <w:r w:rsidRPr="00052626">
        <w:rPr>
          <w:noProof w:val="0"/>
        </w:rPr>
        <w:t xml:space="preserve">          $ref: 'TS29571_CommonData.yaml#/components/responses/401'</w:t>
      </w:r>
    </w:p>
    <w:p w14:paraId="5C732F75" w14:textId="77777777" w:rsidR="00A11060" w:rsidRPr="00052626" w:rsidRDefault="00A11060" w:rsidP="00A11060">
      <w:pPr>
        <w:pStyle w:val="PL"/>
        <w:rPr>
          <w:noProof w:val="0"/>
        </w:rPr>
      </w:pPr>
      <w:r w:rsidRPr="00052626">
        <w:rPr>
          <w:noProof w:val="0"/>
        </w:rPr>
        <w:t xml:space="preserve">        '403':</w:t>
      </w:r>
    </w:p>
    <w:p w14:paraId="49F08B26" w14:textId="77777777" w:rsidR="00A11060" w:rsidRPr="00052626" w:rsidRDefault="00A11060" w:rsidP="00A11060">
      <w:pPr>
        <w:pStyle w:val="PL"/>
        <w:rPr>
          <w:noProof w:val="0"/>
        </w:rPr>
      </w:pPr>
      <w:r w:rsidRPr="00052626">
        <w:rPr>
          <w:noProof w:val="0"/>
        </w:rPr>
        <w:t xml:space="preserve">          $ref: 'TS29571_CommonData.yaml#/components/responses/403'</w:t>
      </w:r>
    </w:p>
    <w:p w14:paraId="2C16FD02" w14:textId="77777777" w:rsidR="00A11060" w:rsidRPr="00052626" w:rsidRDefault="00A11060" w:rsidP="00A11060">
      <w:pPr>
        <w:pStyle w:val="PL"/>
        <w:rPr>
          <w:noProof w:val="0"/>
        </w:rPr>
      </w:pPr>
      <w:r w:rsidRPr="00052626">
        <w:rPr>
          <w:noProof w:val="0"/>
        </w:rPr>
        <w:t xml:space="preserve">        '404':</w:t>
      </w:r>
    </w:p>
    <w:p w14:paraId="08F50527" w14:textId="77777777" w:rsidR="00A11060" w:rsidRPr="00052626" w:rsidRDefault="00A11060" w:rsidP="00A11060">
      <w:pPr>
        <w:pStyle w:val="PL"/>
        <w:rPr>
          <w:noProof w:val="0"/>
        </w:rPr>
      </w:pPr>
      <w:r w:rsidRPr="00052626">
        <w:rPr>
          <w:noProof w:val="0"/>
        </w:rPr>
        <w:t xml:space="preserve">          $ref: 'TS29571_CommonData.yaml#/components/responses/404'</w:t>
      </w:r>
    </w:p>
    <w:p w14:paraId="3AD37153" w14:textId="77777777" w:rsidR="00A11060" w:rsidRPr="00052626" w:rsidRDefault="00A11060" w:rsidP="00A11060">
      <w:pPr>
        <w:pStyle w:val="PL"/>
        <w:rPr>
          <w:noProof w:val="0"/>
        </w:rPr>
      </w:pPr>
      <w:r w:rsidRPr="00052626">
        <w:rPr>
          <w:noProof w:val="0"/>
        </w:rPr>
        <w:t xml:space="preserve">        '429':</w:t>
      </w:r>
    </w:p>
    <w:p w14:paraId="5CAF53EB" w14:textId="77777777" w:rsidR="00A11060" w:rsidRPr="00052626" w:rsidRDefault="00A11060" w:rsidP="00A11060">
      <w:pPr>
        <w:pStyle w:val="PL"/>
        <w:rPr>
          <w:noProof w:val="0"/>
        </w:rPr>
      </w:pPr>
      <w:r w:rsidRPr="00052626">
        <w:rPr>
          <w:noProof w:val="0"/>
        </w:rPr>
        <w:t xml:space="preserve">          $ref: 'TS29571_CommonData.yaml#/components/responses/429'</w:t>
      </w:r>
    </w:p>
    <w:p w14:paraId="4D33453F" w14:textId="77777777" w:rsidR="00A11060" w:rsidRPr="00052626" w:rsidRDefault="00A11060" w:rsidP="00A11060">
      <w:pPr>
        <w:pStyle w:val="PL"/>
        <w:rPr>
          <w:noProof w:val="0"/>
        </w:rPr>
      </w:pPr>
      <w:r w:rsidRPr="00052626">
        <w:rPr>
          <w:noProof w:val="0"/>
        </w:rPr>
        <w:t xml:space="preserve">        '500':</w:t>
      </w:r>
    </w:p>
    <w:p w14:paraId="42F46AC9" w14:textId="77777777" w:rsidR="00A11060" w:rsidRPr="00052626" w:rsidRDefault="00A11060" w:rsidP="00A11060">
      <w:pPr>
        <w:pStyle w:val="PL"/>
        <w:rPr>
          <w:noProof w:val="0"/>
        </w:rPr>
      </w:pPr>
      <w:r w:rsidRPr="00052626">
        <w:rPr>
          <w:noProof w:val="0"/>
        </w:rPr>
        <w:t xml:space="preserve">          $ref: 'TS29571_CommonData.yaml#/components/responses/500'</w:t>
      </w:r>
    </w:p>
    <w:p w14:paraId="35B18640" w14:textId="77777777" w:rsidR="00A11060" w:rsidRPr="00052626" w:rsidRDefault="00A11060" w:rsidP="00A11060">
      <w:pPr>
        <w:pStyle w:val="PL"/>
        <w:rPr>
          <w:noProof w:val="0"/>
        </w:rPr>
      </w:pPr>
      <w:r w:rsidRPr="00052626">
        <w:rPr>
          <w:noProof w:val="0"/>
        </w:rPr>
        <w:t xml:space="preserve">        '502':</w:t>
      </w:r>
    </w:p>
    <w:p w14:paraId="767807EF" w14:textId="77777777" w:rsidR="00A11060" w:rsidRPr="00052626" w:rsidRDefault="00A11060" w:rsidP="00A11060">
      <w:pPr>
        <w:pStyle w:val="PL"/>
        <w:rPr>
          <w:noProof w:val="0"/>
        </w:rPr>
      </w:pPr>
      <w:r w:rsidRPr="00052626">
        <w:rPr>
          <w:noProof w:val="0"/>
        </w:rPr>
        <w:t xml:space="preserve">          $ref: 'TS29571_CommonData.yaml#/components/responses/502'</w:t>
      </w:r>
    </w:p>
    <w:p w14:paraId="75D54EFC" w14:textId="77777777" w:rsidR="00A11060" w:rsidRPr="00052626" w:rsidRDefault="00A11060" w:rsidP="00A11060">
      <w:pPr>
        <w:pStyle w:val="PL"/>
        <w:rPr>
          <w:noProof w:val="0"/>
        </w:rPr>
      </w:pPr>
      <w:r w:rsidRPr="00052626">
        <w:rPr>
          <w:noProof w:val="0"/>
        </w:rPr>
        <w:t xml:space="preserve">        '503':</w:t>
      </w:r>
    </w:p>
    <w:p w14:paraId="134420CC" w14:textId="77777777" w:rsidR="00A11060" w:rsidRPr="00052626" w:rsidRDefault="00A11060" w:rsidP="00A11060">
      <w:pPr>
        <w:pStyle w:val="PL"/>
        <w:rPr>
          <w:noProof w:val="0"/>
        </w:rPr>
      </w:pPr>
      <w:r w:rsidRPr="00052626">
        <w:rPr>
          <w:noProof w:val="0"/>
        </w:rPr>
        <w:t xml:space="preserve">          $ref: 'TS29571_CommonData.yaml#/components/responses/503'</w:t>
      </w:r>
    </w:p>
    <w:p w14:paraId="37AAE057" w14:textId="77777777" w:rsidR="00A11060" w:rsidRPr="00052626" w:rsidRDefault="00A11060" w:rsidP="00A11060">
      <w:pPr>
        <w:pStyle w:val="PL"/>
        <w:rPr>
          <w:noProof w:val="0"/>
        </w:rPr>
      </w:pPr>
      <w:r w:rsidRPr="00052626">
        <w:rPr>
          <w:noProof w:val="0"/>
        </w:rPr>
        <w:t xml:space="preserve">        default:</w:t>
      </w:r>
    </w:p>
    <w:p w14:paraId="316D4638" w14:textId="77777777" w:rsidR="00A11060" w:rsidRPr="00052626" w:rsidRDefault="00A11060" w:rsidP="00A11060">
      <w:pPr>
        <w:pStyle w:val="PL"/>
        <w:rPr>
          <w:noProof w:val="0"/>
        </w:rPr>
      </w:pPr>
      <w:r w:rsidRPr="00052626">
        <w:rPr>
          <w:noProof w:val="0"/>
        </w:rPr>
        <w:t xml:space="preserve">          $ref: 'TS29571_CommonData.yaml#/components/responses/default'</w:t>
      </w:r>
    </w:p>
    <w:p w14:paraId="7E4B2C76" w14:textId="1CCDB6D5" w:rsidR="00A11060" w:rsidRDefault="00A11060" w:rsidP="007164FA">
      <w:pPr>
        <w:pStyle w:val="PL"/>
        <w:rPr>
          <w:noProof w:val="0"/>
        </w:rPr>
      </w:pPr>
    </w:p>
    <w:p w14:paraId="29912169" w14:textId="6D1C3937" w:rsidR="007164FA" w:rsidRPr="00052626" w:rsidRDefault="00BD4FFC" w:rsidP="007164FA">
      <w:pPr>
        <w:pStyle w:val="PL"/>
        <w:rPr>
          <w:noProof w:val="0"/>
        </w:rPr>
      </w:pPr>
      <w:r>
        <w:rPr>
          <w:noProof w:val="0"/>
        </w:rPr>
        <w:t xml:space="preserve">  </w:t>
      </w:r>
      <w:r w:rsidR="007164FA" w:rsidRPr="00052626">
        <w:rPr>
          <w:noProof w:val="0"/>
        </w:rPr>
        <w:t>/mbs-sessions/contexts/update:</w:t>
      </w:r>
    </w:p>
    <w:p w14:paraId="3FBB79A8" w14:textId="77777777" w:rsidR="007164FA" w:rsidRPr="00052626" w:rsidRDefault="007164FA" w:rsidP="007164FA">
      <w:pPr>
        <w:pStyle w:val="PL"/>
        <w:rPr>
          <w:noProof w:val="0"/>
        </w:rPr>
      </w:pPr>
      <w:r w:rsidRPr="00052626">
        <w:rPr>
          <w:noProof w:val="0"/>
        </w:rPr>
        <w:t xml:space="preserve">    post:</w:t>
      </w:r>
    </w:p>
    <w:p w14:paraId="07CB1332" w14:textId="77777777" w:rsidR="00736ABD" w:rsidRPr="00052626" w:rsidRDefault="007164FA" w:rsidP="007164FA">
      <w:pPr>
        <w:pStyle w:val="PL"/>
        <w:rPr>
          <w:noProof w:val="0"/>
        </w:rPr>
      </w:pPr>
      <w:r w:rsidRPr="00052626">
        <w:rPr>
          <w:noProof w:val="0"/>
        </w:rPr>
        <w:t xml:space="preserve">      summary:  ContextUpdate</w:t>
      </w:r>
    </w:p>
    <w:p w14:paraId="58AB31B0" w14:textId="14AC27DA" w:rsidR="007164FA" w:rsidRPr="00052626" w:rsidRDefault="007164FA" w:rsidP="007164FA">
      <w:pPr>
        <w:pStyle w:val="PL"/>
        <w:rPr>
          <w:noProof w:val="0"/>
        </w:rPr>
      </w:pPr>
      <w:r w:rsidRPr="00052626">
        <w:rPr>
          <w:noProof w:val="0"/>
        </w:rPr>
        <w:t xml:space="preserve">      tags:</w:t>
      </w:r>
    </w:p>
    <w:p w14:paraId="3A9E15FD" w14:textId="77777777" w:rsidR="007164FA" w:rsidRPr="00052626" w:rsidRDefault="007164FA" w:rsidP="007164FA">
      <w:pPr>
        <w:pStyle w:val="PL"/>
        <w:rPr>
          <w:noProof w:val="0"/>
        </w:rPr>
      </w:pPr>
      <w:r w:rsidRPr="00052626">
        <w:rPr>
          <w:noProof w:val="0"/>
        </w:rPr>
        <w:t xml:space="preserve">        - MBS sessions collection</w:t>
      </w:r>
    </w:p>
    <w:p w14:paraId="5DBE57B6" w14:textId="77777777" w:rsidR="007164FA" w:rsidRPr="00052626" w:rsidRDefault="007164FA" w:rsidP="007164FA">
      <w:pPr>
        <w:pStyle w:val="PL"/>
        <w:rPr>
          <w:noProof w:val="0"/>
        </w:rPr>
      </w:pPr>
      <w:r w:rsidRPr="00052626">
        <w:rPr>
          <w:noProof w:val="0"/>
        </w:rPr>
        <w:t xml:space="preserve">      operationId: ContextUpdate</w:t>
      </w:r>
    </w:p>
    <w:p w14:paraId="6A37C1EC" w14:textId="77777777" w:rsidR="007164FA" w:rsidRPr="00052626" w:rsidRDefault="007164FA" w:rsidP="007164FA">
      <w:pPr>
        <w:pStyle w:val="PL"/>
        <w:rPr>
          <w:noProof w:val="0"/>
        </w:rPr>
      </w:pPr>
      <w:r w:rsidRPr="00052626">
        <w:rPr>
          <w:noProof w:val="0"/>
        </w:rPr>
        <w:t xml:space="preserve">      requestBody:</w:t>
      </w:r>
    </w:p>
    <w:p w14:paraId="78176EA5" w14:textId="77777777" w:rsidR="007164FA" w:rsidRPr="00052626" w:rsidRDefault="007164FA" w:rsidP="007164FA">
      <w:pPr>
        <w:pStyle w:val="PL"/>
        <w:rPr>
          <w:noProof w:val="0"/>
        </w:rPr>
      </w:pPr>
      <w:r w:rsidRPr="00052626">
        <w:rPr>
          <w:noProof w:val="0"/>
        </w:rPr>
        <w:t xml:space="preserve">        description: Data within the ContextUpdate Request</w:t>
      </w:r>
    </w:p>
    <w:p w14:paraId="35FCB012" w14:textId="77777777" w:rsidR="007164FA" w:rsidRPr="00052626" w:rsidRDefault="007164FA" w:rsidP="007164FA">
      <w:pPr>
        <w:pStyle w:val="PL"/>
        <w:rPr>
          <w:noProof w:val="0"/>
        </w:rPr>
      </w:pPr>
      <w:r w:rsidRPr="00052626">
        <w:rPr>
          <w:noProof w:val="0"/>
        </w:rPr>
        <w:t xml:space="preserve">        required: true</w:t>
      </w:r>
    </w:p>
    <w:p w14:paraId="39FB6D65" w14:textId="77777777" w:rsidR="007164FA" w:rsidRPr="00052626" w:rsidRDefault="007164FA" w:rsidP="007164FA">
      <w:pPr>
        <w:pStyle w:val="PL"/>
        <w:rPr>
          <w:noProof w:val="0"/>
        </w:rPr>
      </w:pPr>
      <w:r w:rsidRPr="00052626">
        <w:rPr>
          <w:noProof w:val="0"/>
        </w:rPr>
        <w:t xml:space="preserve">        content:</w:t>
      </w:r>
    </w:p>
    <w:p w14:paraId="4D796FF7" w14:textId="77777777" w:rsidR="00736ABD" w:rsidRPr="00052626" w:rsidRDefault="007164FA" w:rsidP="007164FA">
      <w:pPr>
        <w:pStyle w:val="PL"/>
        <w:rPr>
          <w:noProof w:val="0"/>
        </w:rPr>
      </w:pPr>
      <w:r w:rsidRPr="00052626">
        <w:rPr>
          <w:noProof w:val="0"/>
        </w:rPr>
        <w:t xml:space="preserve">          application/json:   # message without binary body part</w:t>
      </w:r>
    </w:p>
    <w:p w14:paraId="117917E8" w14:textId="46C9307F" w:rsidR="007164FA" w:rsidRPr="00052626" w:rsidRDefault="007164FA" w:rsidP="007164FA">
      <w:pPr>
        <w:pStyle w:val="PL"/>
        <w:rPr>
          <w:noProof w:val="0"/>
        </w:rPr>
      </w:pPr>
      <w:r w:rsidRPr="00052626">
        <w:rPr>
          <w:noProof w:val="0"/>
        </w:rPr>
        <w:t xml:space="preserve">            schema:</w:t>
      </w:r>
    </w:p>
    <w:p w14:paraId="6D96C904" w14:textId="77777777" w:rsidR="007164FA" w:rsidRPr="00052626" w:rsidRDefault="007164FA" w:rsidP="007164FA">
      <w:pPr>
        <w:pStyle w:val="PL"/>
        <w:rPr>
          <w:noProof w:val="0"/>
        </w:rPr>
      </w:pPr>
      <w:r w:rsidRPr="00052626">
        <w:rPr>
          <w:noProof w:val="0"/>
        </w:rPr>
        <w:t xml:space="preserve">              $ref: '#/components/schemas/ContextUpdateReqData'</w:t>
      </w:r>
    </w:p>
    <w:p w14:paraId="4CAA7EF6" w14:textId="77777777" w:rsidR="007164FA" w:rsidRPr="00052626" w:rsidRDefault="007164FA" w:rsidP="007164FA">
      <w:pPr>
        <w:pStyle w:val="PL"/>
        <w:rPr>
          <w:noProof w:val="0"/>
        </w:rPr>
      </w:pPr>
      <w:r w:rsidRPr="00052626">
        <w:rPr>
          <w:noProof w:val="0"/>
        </w:rPr>
        <w:t xml:space="preserve">          multipart/related:  # message with binary body part</w:t>
      </w:r>
    </w:p>
    <w:p w14:paraId="43D57B68" w14:textId="77777777" w:rsidR="007164FA" w:rsidRPr="00052626" w:rsidRDefault="007164FA" w:rsidP="007164FA">
      <w:pPr>
        <w:pStyle w:val="PL"/>
        <w:rPr>
          <w:noProof w:val="0"/>
        </w:rPr>
      </w:pPr>
      <w:r w:rsidRPr="00052626">
        <w:rPr>
          <w:noProof w:val="0"/>
        </w:rPr>
        <w:t xml:space="preserve">            schema:</w:t>
      </w:r>
    </w:p>
    <w:p w14:paraId="6FEC2F07" w14:textId="77777777" w:rsidR="007164FA" w:rsidRPr="00052626" w:rsidRDefault="007164FA" w:rsidP="007164FA">
      <w:pPr>
        <w:pStyle w:val="PL"/>
        <w:rPr>
          <w:noProof w:val="0"/>
        </w:rPr>
      </w:pPr>
      <w:r w:rsidRPr="00052626">
        <w:rPr>
          <w:noProof w:val="0"/>
        </w:rPr>
        <w:t xml:space="preserve">              type: object</w:t>
      </w:r>
    </w:p>
    <w:p w14:paraId="52D50F1C" w14:textId="77777777" w:rsidR="007164FA" w:rsidRPr="00052626" w:rsidRDefault="007164FA" w:rsidP="007164FA">
      <w:pPr>
        <w:pStyle w:val="PL"/>
        <w:rPr>
          <w:noProof w:val="0"/>
        </w:rPr>
      </w:pPr>
      <w:r w:rsidRPr="00052626">
        <w:rPr>
          <w:noProof w:val="0"/>
        </w:rPr>
        <w:t xml:space="preserve">              properties: # Request parts</w:t>
      </w:r>
    </w:p>
    <w:p w14:paraId="52B190D8" w14:textId="77777777" w:rsidR="007164FA" w:rsidRPr="00052626" w:rsidRDefault="007164FA" w:rsidP="007164FA">
      <w:pPr>
        <w:pStyle w:val="PL"/>
        <w:rPr>
          <w:noProof w:val="0"/>
        </w:rPr>
      </w:pPr>
      <w:r w:rsidRPr="00052626">
        <w:rPr>
          <w:noProof w:val="0"/>
        </w:rPr>
        <w:t xml:space="preserve">                jsonData:</w:t>
      </w:r>
    </w:p>
    <w:p w14:paraId="010E88FC" w14:textId="77777777" w:rsidR="007164FA" w:rsidRPr="00052626" w:rsidRDefault="007164FA" w:rsidP="007164FA">
      <w:pPr>
        <w:pStyle w:val="PL"/>
        <w:rPr>
          <w:noProof w:val="0"/>
        </w:rPr>
      </w:pPr>
      <w:r w:rsidRPr="00052626">
        <w:rPr>
          <w:noProof w:val="0"/>
        </w:rPr>
        <w:t xml:space="preserve">                  $ref: '#/components/schemas/ContextUpdateReqData'</w:t>
      </w:r>
    </w:p>
    <w:p w14:paraId="25A9EF36" w14:textId="77777777" w:rsidR="007164FA" w:rsidRPr="00052626" w:rsidRDefault="007164FA" w:rsidP="007164FA">
      <w:pPr>
        <w:pStyle w:val="PL"/>
        <w:rPr>
          <w:noProof w:val="0"/>
        </w:rPr>
      </w:pPr>
      <w:r w:rsidRPr="00052626">
        <w:rPr>
          <w:noProof w:val="0"/>
        </w:rPr>
        <w:t xml:space="preserve">                binaryDataN2Information:</w:t>
      </w:r>
    </w:p>
    <w:p w14:paraId="034A9EEC" w14:textId="77777777" w:rsidR="007164FA" w:rsidRPr="00052626" w:rsidRDefault="007164FA" w:rsidP="007164FA">
      <w:pPr>
        <w:pStyle w:val="PL"/>
        <w:rPr>
          <w:noProof w:val="0"/>
        </w:rPr>
      </w:pPr>
      <w:r w:rsidRPr="00052626">
        <w:rPr>
          <w:noProof w:val="0"/>
        </w:rPr>
        <w:t xml:space="preserve">                  type: string</w:t>
      </w:r>
    </w:p>
    <w:p w14:paraId="60BF7A78" w14:textId="77777777" w:rsidR="007164FA" w:rsidRPr="00052626" w:rsidRDefault="007164FA" w:rsidP="007164FA">
      <w:pPr>
        <w:pStyle w:val="PL"/>
        <w:rPr>
          <w:noProof w:val="0"/>
        </w:rPr>
      </w:pPr>
      <w:r w:rsidRPr="00052626">
        <w:rPr>
          <w:noProof w:val="0"/>
        </w:rPr>
        <w:t xml:space="preserve">                  format: binary</w:t>
      </w:r>
    </w:p>
    <w:p w14:paraId="2CCA2EAB" w14:textId="77777777" w:rsidR="007164FA" w:rsidRPr="00052626" w:rsidRDefault="007164FA" w:rsidP="007164FA">
      <w:pPr>
        <w:pStyle w:val="PL"/>
        <w:rPr>
          <w:noProof w:val="0"/>
        </w:rPr>
      </w:pPr>
      <w:r w:rsidRPr="00052626">
        <w:rPr>
          <w:noProof w:val="0"/>
        </w:rPr>
        <w:t xml:space="preserve">            encoding:</w:t>
      </w:r>
    </w:p>
    <w:p w14:paraId="636D197B" w14:textId="77777777" w:rsidR="007164FA" w:rsidRPr="00052626" w:rsidRDefault="007164FA" w:rsidP="007164FA">
      <w:pPr>
        <w:pStyle w:val="PL"/>
        <w:rPr>
          <w:noProof w:val="0"/>
        </w:rPr>
      </w:pPr>
      <w:r w:rsidRPr="00052626">
        <w:rPr>
          <w:noProof w:val="0"/>
        </w:rPr>
        <w:t xml:space="preserve">              jsonData:</w:t>
      </w:r>
    </w:p>
    <w:p w14:paraId="6B7768D6" w14:textId="77777777" w:rsidR="007164FA" w:rsidRPr="00052626" w:rsidRDefault="007164FA" w:rsidP="007164FA">
      <w:pPr>
        <w:pStyle w:val="PL"/>
        <w:rPr>
          <w:noProof w:val="0"/>
        </w:rPr>
      </w:pPr>
      <w:r w:rsidRPr="00052626">
        <w:rPr>
          <w:noProof w:val="0"/>
        </w:rPr>
        <w:t xml:space="preserve">                contentType:  application/json</w:t>
      </w:r>
    </w:p>
    <w:p w14:paraId="5EFDBBD2" w14:textId="77777777" w:rsidR="007164FA" w:rsidRPr="00052626" w:rsidRDefault="007164FA" w:rsidP="007164FA">
      <w:pPr>
        <w:pStyle w:val="PL"/>
        <w:rPr>
          <w:noProof w:val="0"/>
        </w:rPr>
      </w:pPr>
      <w:r w:rsidRPr="00052626">
        <w:rPr>
          <w:noProof w:val="0"/>
        </w:rPr>
        <w:t xml:space="preserve">              binaryDataN2Information:</w:t>
      </w:r>
    </w:p>
    <w:p w14:paraId="471B5EA6" w14:textId="77777777" w:rsidR="007164FA" w:rsidRPr="00052626" w:rsidRDefault="007164FA" w:rsidP="007164FA">
      <w:pPr>
        <w:pStyle w:val="PL"/>
        <w:rPr>
          <w:noProof w:val="0"/>
        </w:rPr>
      </w:pPr>
      <w:r w:rsidRPr="00052626">
        <w:rPr>
          <w:noProof w:val="0"/>
        </w:rPr>
        <w:t xml:space="preserve">                contentType:  application/vnd.3gpp.ngap</w:t>
      </w:r>
    </w:p>
    <w:p w14:paraId="000AEDB6" w14:textId="77777777" w:rsidR="007164FA" w:rsidRPr="00052626" w:rsidRDefault="007164FA" w:rsidP="007164FA">
      <w:pPr>
        <w:pStyle w:val="PL"/>
        <w:rPr>
          <w:noProof w:val="0"/>
        </w:rPr>
      </w:pPr>
      <w:r w:rsidRPr="00052626">
        <w:rPr>
          <w:noProof w:val="0"/>
        </w:rPr>
        <w:t xml:space="preserve">                headers:</w:t>
      </w:r>
    </w:p>
    <w:p w14:paraId="3E4E05B5" w14:textId="77777777" w:rsidR="007164FA" w:rsidRPr="00052626" w:rsidRDefault="007164FA" w:rsidP="007164FA">
      <w:pPr>
        <w:pStyle w:val="PL"/>
        <w:rPr>
          <w:noProof w:val="0"/>
        </w:rPr>
      </w:pPr>
      <w:r w:rsidRPr="00052626">
        <w:rPr>
          <w:noProof w:val="0"/>
        </w:rPr>
        <w:t xml:space="preserve">                  Content-Id:</w:t>
      </w:r>
    </w:p>
    <w:p w14:paraId="523DB923" w14:textId="77777777" w:rsidR="007164FA" w:rsidRPr="00052626" w:rsidRDefault="007164FA" w:rsidP="007164FA">
      <w:pPr>
        <w:pStyle w:val="PL"/>
        <w:rPr>
          <w:noProof w:val="0"/>
        </w:rPr>
      </w:pPr>
      <w:r w:rsidRPr="00052626">
        <w:rPr>
          <w:noProof w:val="0"/>
        </w:rPr>
        <w:t xml:space="preserve">                    schema:</w:t>
      </w:r>
    </w:p>
    <w:p w14:paraId="24F446AA" w14:textId="77777777" w:rsidR="007164FA" w:rsidRPr="00052626" w:rsidRDefault="007164FA" w:rsidP="007164FA">
      <w:pPr>
        <w:pStyle w:val="PL"/>
        <w:rPr>
          <w:noProof w:val="0"/>
        </w:rPr>
      </w:pPr>
      <w:r w:rsidRPr="00052626">
        <w:rPr>
          <w:noProof w:val="0"/>
        </w:rPr>
        <w:t xml:space="preserve">                      type: string</w:t>
      </w:r>
    </w:p>
    <w:p w14:paraId="4A479E28" w14:textId="77777777" w:rsidR="007164FA" w:rsidRPr="00052626" w:rsidRDefault="007164FA" w:rsidP="007164FA">
      <w:pPr>
        <w:pStyle w:val="PL"/>
        <w:rPr>
          <w:noProof w:val="0"/>
        </w:rPr>
      </w:pPr>
      <w:r w:rsidRPr="00052626">
        <w:rPr>
          <w:noProof w:val="0"/>
        </w:rPr>
        <w:t xml:space="preserve">      responses:</w:t>
      </w:r>
    </w:p>
    <w:p w14:paraId="388B396D" w14:textId="77777777" w:rsidR="007164FA" w:rsidRPr="00052626" w:rsidRDefault="007164FA" w:rsidP="007164FA">
      <w:pPr>
        <w:pStyle w:val="PL"/>
        <w:rPr>
          <w:noProof w:val="0"/>
        </w:rPr>
      </w:pPr>
      <w:r w:rsidRPr="00052626">
        <w:rPr>
          <w:noProof w:val="0"/>
        </w:rPr>
        <w:t xml:space="preserve">        '200':</w:t>
      </w:r>
    </w:p>
    <w:p w14:paraId="5026DCB8" w14:textId="3A4A4445" w:rsidR="007164FA" w:rsidRPr="00052626" w:rsidRDefault="007164FA" w:rsidP="007164FA">
      <w:pPr>
        <w:pStyle w:val="PL"/>
        <w:rPr>
          <w:noProof w:val="0"/>
        </w:rPr>
      </w:pPr>
      <w:r w:rsidRPr="00052626">
        <w:rPr>
          <w:noProof w:val="0"/>
        </w:rPr>
        <w:t xml:space="preserve">          description: </w:t>
      </w:r>
      <w:r w:rsidR="009F6A06" w:rsidRPr="00052626">
        <w:rPr>
          <w:noProof w:val="0"/>
        </w:rPr>
        <w:t>S</w:t>
      </w:r>
      <w:r w:rsidRPr="00052626">
        <w:rPr>
          <w:noProof w:val="0"/>
        </w:rPr>
        <w:t>uccessful response with content in the response</w:t>
      </w:r>
    </w:p>
    <w:p w14:paraId="7DEE5BAD" w14:textId="77777777" w:rsidR="007164FA" w:rsidRPr="00052626" w:rsidRDefault="007164FA" w:rsidP="007164FA">
      <w:pPr>
        <w:pStyle w:val="PL"/>
        <w:rPr>
          <w:noProof w:val="0"/>
        </w:rPr>
      </w:pPr>
      <w:r w:rsidRPr="00052626">
        <w:rPr>
          <w:noProof w:val="0"/>
        </w:rPr>
        <w:t xml:space="preserve">          content:</w:t>
      </w:r>
    </w:p>
    <w:p w14:paraId="4316EE40" w14:textId="77777777" w:rsidR="00736ABD" w:rsidRPr="00052626" w:rsidRDefault="007164FA" w:rsidP="007164FA">
      <w:pPr>
        <w:pStyle w:val="PL"/>
        <w:rPr>
          <w:noProof w:val="0"/>
        </w:rPr>
      </w:pPr>
      <w:r w:rsidRPr="00052626">
        <w:rPr>
          <w:noProof w:val="0"/>
        </w:rPr>
        <w:t xml:space="preserve">            application/json:   # message without binary body part</w:t>
      </w:r>
    </w:p>
    <w:p w14:paraId="7E02ED0D" w14:textId="61BEDC86" w:rsidR="007164FA" w:rsidRPr="00052626" w:rsidRDefault="007164FA" w:rsidP="007164FA">
      <w:pPr>
        <w:pStyle w:val="PL"/>
        <w:rPr>
          <w:noProof w:val="0"/>
        </w:rPr>
      </w:pPr>
      <w:r w:rsidRPr="00052626">
        <w:rPr>
          <w:noProof w:val="0"/>
        </w:rPr>
        <w:t xml:space="preserve">              schema:</w:t>
      </w:r>
    </w:p>
    <w:p w14:paraId="514CF6DF" w14:textId="77777777" w:rsidR="007164FA" w:rsidRPr="00052626" w:rsidRDefault="007164FA" w:rsidP="007164FA">
      <w:pPr>
        <w:pStyle w:val="PL"/>
        <w:rPr>
          <w:noProof w:val="0"/>
        </w:rPr>
      </w:pPr>
      <w:r w:rsidRPr="00052626">
        <w:rPr>
          <w:noProof w:val="0"/>
        </w:rPr>
        <w:t xml:space="preserve">                $ref: '#/components/schemas/ContextUpdateRspData'</w:t>
      </w:r>
    </w:p>
    <w:p w14:paraId="10A79943" w14:textId="58CBDCCA" w:rsidR="007164FA" w:rsidRPr="00052626" w:rsidRDefault="007164FA" w:rsidP="007164FA">
      <w:pPr>
        <w:pStyle w:val="PL"/>
        <w:rPr>
          <w:noProof w:val="0"/>
        </w:rPr>
      </w:pPr>
      <w:r w:rsidRPr="00052626">
        <w:rPr>
          <w:noProof w:val="0"/>
        </w:rPr>
        <w:t xml:space="preserve">          </w:t>
      </w:r>
      <w:r w:rsidR="00FF7991" w:rsidRPr="00052626">
        <w:rPr>
          <w:noProof w:val="0"/>
        </w:rPr>
        <w:t xml:space="preserve">  </w:t>
      </w:r>
      <w:r w:rsidRPr="00052626">
        <w:rPr>
          <w:noProof w:val="0"/>
        </w:rPr>
        <w:t>multipart/related:   # message with binary body part</w:t>
      </w:r>
    </w:p>
    <w:p w14:paraId="08AF676D" w14:textId="2F733E85"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schema:</w:t>
      </w:r>
    </w:p>
    <w:p w14:paraId="4C1F6A08" w14:textId="7332389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object</w:t>
      </w:r>
    </w:p>
    <w:p w14:paraId="1E5E8A76" w14:textId="77777777" w:rsidR="00736ABD"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properties:</w:t>
      </w:r>
    </w:p>
    <w:p w14:paraId="138A4972" w14:textId="2BF29A7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jsonData:</w:t>
      </w:r>
    </w:p>
    <w:p w14:paraId="3B305CE0" w14:textId="785B87B9"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$ref: '#/components/schemas/ContextUpdateRspData'</w:t>
      </w:r>
    </w:p>
    <w:p w14:paraId="4967DBA2" w14:textId="6A72BF0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binaryDataN2Information:</w:t>
      </w:r>
    </w:p>
    <w:p w14:paraId="3061C306" w14:textId="4F16CB34" w:rsidR="007164FA" w:rsidRPr="00052626" w:rsidRDefault="007164FA" w:rsidP="007164FA">
      <w:pPr>
        <w:pStyle w:val="PL"/>
        <w:rPr>
          <w:noProof w:val="0"/>
        </w:rPr>
      </w:pPr>
      <w:r w:rsidRPr="00052626">
        <w:rPr>
          <w:noProof w:val="0"/>
        </w:rPr>
        <w:lastRenderedPageBreak/>
        <w:t xml:space="preserve">                  </w:t>
      </w:r>
      <w:r w:rsidR="00CF3B82" w:rsidRPr="00052626">
        <w:rPr>
          <w:noProof w:val="0"/>
        </w:rPr>
        <w:t xml:space="preserve">  </w:t>
      </w:r>
      <w:r w:rsidRPr="00052626">
        <w:rPr>
          <w:noProof w:val="0"/>
        </w:rPr>
        <w:t>type: string</w:t>
      </w:r>
    </w:p>
    <w:p w14:paraId="3183899C" w14:textId="387E600F"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format: binary</w:t>
      </w:r>
    </w:p>
    <w:p w14:paraId="1E42E3A4" w14:textId="6337F4F1"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encoding:</w:t>
      </w:r>
    </w:p>
    <w:p w14:paraId="0723C660" w14:textId="74BCA50D"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jsonData:</w:t>
      </w:r>
    </w:p>
    <w:p w14:paraId="027E0268" w14:textId="0414EC52"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contentType:  application/json</w:t>
      </w:r>
    </w:p>
    <w:p w14:paraId="372F05BB" w14:textId="31BABE5C"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binaryDataN2Information:</w:t>
      </w:r>
    </w:p>
    <w:p w14:paraId="21FBA863" w14:textId="6425AE94"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contentType:  application/vnd.3gpp.ngap</w:t>
      </w:r>
    </w:p>
    <w:p w14:paraId="4E779317" w14:textId="14A757D5"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headers:</w:t>
      </w:r>
    </w:p>
    <w:p w14:paraId="5C52AAE0" w14:textId="72E147B7"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Content-Id:</w:t>
      </w:r>
    </w:p>
    <w:p w14:paraId="6A724530" w14:textId="4789204E"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schema:</w:t>
      </w:r>
    </w:p>
    <w:p w14:paraId="3CD53F45" w14:textId="72A92EAB"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string</w:t>
      </w:r>
    </w:p>
    <w:p w14:paraId="5BE90511" w14:textId="77777777" w:rsidR="007164FA" w:rsidRPr="00052626" w:rsidRDefault="007164FA" w:rsidP="007164FA">
      <w:pPr>
        <w:pStyle w:val="PL"/>
        <w:rPr>
          <w:noProof w:val="0"/>
        </w:rPr>
      </w:pPr>
      <w:r w:rsidRPr="00052626">
        <w:rPr>
          <w:noProof w:val="0"/>
        </w:rPr>
        <w:t xml:space="preserve">        '204':</w:t>
      </w:r>
    </w:p>
    <w:p w14:paraId="15745690" w14:textId="4E29CD4D" w:rsidR="007164FA" w:rsidRPr="00052626" w:rsidRDefault="007164FA" w:rsidP="007164FA">
      <w:pPr>
        <w:pStyle w:val="PL"/>
        <w:rPr>
          <w:noProof w:val="0"/>
        </w:rPr>
      </w:pPr>
      <w:r w:rsidRPr="00052626">
        <w:rPr>
          <w:noProof w:val="0"/>
        </w:rPr>
        <w:t xml:space="preserve">          description: </w:t>
      </w:r>
      <w:r w:rsidR="009F6A06" w:rsidRPr="00052626">
        <w:rPr>
          <w:noProof w:val="0"/>
        </w:rPr>
        <w:t>S</w:t>
      </w:r>
      <w:r w:rsidRPr="00052626">
        <w:rPr>
          <w:noProof w:val="0"/>
        </w:rPr>
        <w:t>uccessful response without content in the response</w:t>
      </w:r>
    </w:p>
    <w:p w14:paraId="2B298FAE" w14:textId="77777777" w:rsidR="007164FA" w:rsidRPr="00052626" w:rsidRDefault="007164FA" w:rsidP="007164FA">
      <w:pPr>
        <w:pStyle w:val="PL"/>
        <w:rPr>
          <w:noProof w:val="0"/>
        </w:rPr>
      </w:pPr>
      <w:r w:rsidRPr="00052626">
        <w:rPr>
          <w:noProof w:val="0"/>
        </w:rPr>
        <w:t xml:space="preserve">        '307':</w:t>
      </w:r>
    </w:p>
    <w:p w14:paraId="7479D6FB" w14:textId="77777777" w:rsidR="007164FA" w:rsidRPr="00052626" w:rsidRDefault="007164FA" w:rsidP="007164FA">
      <w:pPr>
        <w:pStyle w:val="PL"/>
        <w:rPr>
          <w:noProof w:val="0"/>
        </w:rPr>
      </w:pPr>
      <w:r w:rsidRPr="00052626">
        <w:rPr>
          <w:noProof w:val="0"/>
        </w:rPr>
        <w:t xml:space="preserve">          $ref: 'TS29571_CommonData.yaml#/components/responses/307'</w:t>
      </w:r>
    </w:p>
    <w:p w14:paraId="0139540C" w14:textId="77777777" w:rsidR="007164FA" w:rsidRPr="00052626" w:rsidRDefault="007164FA" w:rsidP="007164FA">
      <w:pPr>
        <w:pStyle w:val="PL"/>
        <w:rPr>
          <w:noProof w:val="0"/>
        </w:rPr>
      </w:pPr>
      <w:r w:rsidRPr="00052626">
        <w:rPr>
          <w:noProof w:val="0"/>
        </w:rPr>
        <w:t xml:space="preserve">        '308':</w:t>
      </w:r>
    </w:p>
    <w:p w14:paraId="0F5A0364" w14:textId="77777777" w:rsidR="007164FA" w:rsidRPr="00052626" w:rsidRDefault="007164FA" w:rsidP="007164FA">
      <w:pPr>
        <w:pStyle w:val="PL"/>
        <w:rPr>
          <w:noProof w:val="0"/>
        </w:rPr>
      </w:pPr>
      <w:r w:rsidRPr="00052626">
        <w:rPr>
          <w:noProof w:val="0"/>
        </w:rPr>
        <w:t xml:space="preserve">          $ref: 'TS29571_CommonData.yaml#/components/responses/308'</w:t>
      </w:r>
    </w:p>
    <w:p w14:paraId="0B40BB32" w14:textId="77777777" w:rsidR="007164FA" w:rsidRPr="00052626" w:rsidRDefault="007164FA" w:rsidP="007164FA">
      <w:pPr>
        <w:pStyle w:val="PL"/>
        <w:rPr>
          <w:noProof w:val="0"/>
        </w:rPr>
      </w:pPr>
      <w:r w:rsidRPr="00052626">
        <w:rPr>
          <w:noProof w:val="0"/>
        </w:rPr>
        <w:t xml:space="preserve">        '400':</w:t>
      </w:r>
    </w:p>
    <w:p w14:paraId="4D5A1E0E" w14:textId="77777777" w:rsidR="007164FA" w:rsidRPr="00052626" w:rsidRDefault="007164FA" w:rsidP="007164FA">
      <w:pPr>
        <w:pStyle w:val="PL"/>
        <w:rPr>
          <w:noProof w:val="0"/>
        </w:rPr>
      </w:pPr>
      <w:r w:rsidRPr="00052626">
        <w:rPr>
          <w:noProof w:val="0"/>
        </w:rPr>
        <w:t xml:space="preserve">          $ref: 'TS29571_CommonData.yaml#/components/responses/400'</w:t>
      </w:r>
    </w:p>
    <w:p w14:paraId="153FD9B7" w14:textId="77777777" w:rsidR="007164FA" w:rsidRPr="00052626" w:rsidRDefault="007164FA" w:rsidP="007164FA">
      <w:pPr>
        <w:pStyle w:val="PL"/>
        <w:rPr>
          <w:noProof w:val="0"/>
        </w:rPr>
      </w:pPr>
      <w:r w:rsidRPr="00052626">
        <w:rPr>
          <w:noProof w:val="0"/>
        </w:rPr>
        <w:t xml:space="preserve">        '401':</w:t>
      </w:r>
    </w:p>
    <w:p w14:paraId="4D8FFC60" w14:textId="77777777" w:rsidR="007164FA" w:rsidRPr="00052626" w:rsidRDefault="007164FA" w:rsidP="007164FA">
      <w:pPr>
        <w:pStyle w:val="PL"/>
        <w:rPr>
          <w:noProof w:val="0"/>
        </w:rPr>
      </w:pPr>
      <w:r w:rsidRPr="00052626">
        <w:rPr>
          <w:noProof w:val="0"/>
        </w:rPr>
        <w:t xml:space="preserve">          $ref: 'TS29571_CommonData.yaml#/components/responses/401'</w:t>
      </w:r>
    </w:p>
    <w:p w14:paraId="27D1BFE0" w14:textId="77777777" w:rsidR="007164FA" w:rsidRPr="00052626" w:rsidRDefault="007164FA" w:rsidP="007164FA">
      <w:pPr>
        <w:pStyle w:val="PL"/>
        <w:rPr>
          <w:noProof w:val="0"/>
        </w:rPr>
      </w:pPr>
      <w:r w:rsidRPr="00052626">
        <w:rPr>
          <w:noProof w:val="0"/>
        </w:rPr>
        <w:t xml:space="preserve">        '403':</w:t>
      </w:r>
    </w:p>
    <w:p w14:paraId="34BAB56A" w14:textId="77777777" w:rsidR="007164FA" w:rsidRPr="00052626" w:rsidRDefault="007164FA" w:rsidP="007164FA">
      <w:pPr>
        <w:pStyle w:val="PL"/>
        <w:rPr>
          <w:noProof w:val="0"/>
        </w:rPr>
      </w:pPr>
      <w:r w:rsidRPr="00052626">
        <w:rPr>
          <w:noProof w:val="0"/>
        </w:rPr>
        <w:t xml:space="preserve">          $ref: 'TS29571_CommonData.yaml#/components/responses/403'</w:t>
      </w:r>
    </w:p>
    <w:p w14:paraId="79CE7075" w14:textId="77777777" w:rsidR="007164FA" w:rsidRPr="00052626" w:rsidRDefault="007164FA" w:rsidP="007164FA">
      <w:pPr>
        <w:pStyle w:val="PL"/>
        <w:rPr>
          <w:noProof w:val="0"/>
        </w:rPr>
      </w:pPr>
      <w:r w:rsidRPr="00052626">
        <w:rPr>
          <w:noProof w:val="0"/>
        </w:rPr>
        <w:t xml:space="preserve">        '404':</w:t>
      </w:r>
    </w:p>
    <w:p w14:paraId="7FBD273F" w14:textId="77777777" w:rsidR="007164FA" w:rsidRPr="00052626" w:rsidRDefault="007164FA" w:rsidP="007164FA">
      <w:pPr>
        <w:pStyle w:val="PL"/>
        <w:rPr>
          <w:noProof w:val="0"/>
        </w:rPr>
      </w:pPr>
      <w:r w:rsidRPr="00052626">
        <w:rPr>
          <w:noProof w:val="0"/>
        </w:rPr>
        <w:t xml:space="preserve">          $ref: 'TS29571_CommonData.yaml#/components/responses/404'</w:t>
      </w:r>
    </w:p>
    <w:p w14:paraId="169787B6" w14:textId="77777777" w:rsidR="007164FA" w:rsidRPr="00052626" w:rsidRDefault="007164FA" w:rsidP="007164FA">
      <w:pPr>
        <w:pStyle w:val="PL"/>
        <w:rPr>
          <w:noProof w:val="0"/>
        </w:rPr>
      </w:pPr>
      <w:r w:rsidRPr="00052626">
        <w:rPr>
          <w:noProof w:val="0"/>
        </w:rPr>
        <w:t xml:space="preserve">        '411':</w:t>
      </w:r>
    </w:p>
    <w:p w14:paraId="4E3E1347" w14:textId="77777777" w:rsidR="007164FA" w:rsidRPr="00052626" w:rsidRDefault="007164FA" w:rsidP="007164FA">
      <w:pPr>
        <w:pStyle w:val="PL"/>
        <w:rPr>
          <w:noProof w:val="0"/>
        </w:rPr>
      </w:pPr>
      <w:r w:rsidRPr="00052626">
        <w:rPr>
          <w:noProof w:val="0"/>
        </w:rPr>
        <w:t xml:space="preserve">          $ref: 'TS29571_CommonData.yaml#/components/responses/411'</w:t>
      </w:r>
    </w:p>
    <w:p w14:paraId="3E76738B" w14:textId="77777777" w:rsidR="007164FA" w:rsidRPr="00052626" w:rsidRDefault="007164FA" w:rsidP="007164FA">
      <w:pPr>
        <w:pStyle w:val="PL"/>
        <w:rPr>
          <w:noProof w:val="0"/>
        </w:rPr>
      </w:pPr>
      <w:r w:rsidRPr="00052626">
        <w:rPr>
          <w:noProof w:val="0"/>
        </w:rPr>
        <w:t xml:space="preserve">        '413':</w:t>
      </w:r>
    </w:p>
    <w:p w14:paraId="613B72C9" w14:textId="77777777" w:rsidR="007164FA" w:rsidRPr="00052626" w:rsidRDefault="007164FA" w:rsidP="007164FA">
      <w:pPr>
        <w:pStyle w:val="PL"/>
        <w:rPr>
          <w:noProof w:val="0"/>
        </w:rPr>
      </w:pPr>
      <w:r w:rsidRPr="00052626">
        <w:rPr>
          <w:noProof w:val="0"/>
        </w:rPr>
        <w:t xml:space="preserve">          $ref: 'TS29571_CommonData.yaml#/components/responses/413'</w:t>
      </w:r>
    </w:p>
    <w:p w14:paraId="40AF7A50" w14:textId="77777777" w:rsidR="007164FA" w:rsidRPr="00052626" w:rsidRDefault="007164FA" w:rsidP="007164FA">
      <w:pPr>
        <w:pStyle w:val="PL"/>
        <w:rPr>
          <w:noProof w:val="0"/>
        </w:rPr>
      </w:pPr>
      <w:r w:rsidRPr="00052626">
        <w:rPr>
          <w:noProof w:val="0"/>
        </w:rPr>
        <w:t xml:space="preserve">        '415':</w:t>
      </w:r>
    </w:p>
    <w:p w14:paraId="26F41B1E" w14:textId="77777777" w:rsidR="007164FA" w:rsidRPr="00052626" w:rsidRDefault="007164FA" w:rsidP="007164FA">
      <w:pPr>
        <w:pStyle w:val="PL"/>
        <w:rPr>
          <w:noProof w:val="0"/>
        </w:rPr>
      </w:pPr>
      <w:r w:rsidRPr="00052626">
        <w:rPr>
          <w:noProof w:val="0"/>
        </w:rPr>
        <w:t xml:space="preserve">          $ref: 'TS29571_CommonData.yaml#/components/responses/415'</w:t>
      </w:r>
    </w:p>
    <w:p w14:paraId="7DC10F62" w14:textId="77777777" w:rsidR="007164FA" w:rsidRPr="00052626" w:rsidRDefault="007164FA" w:rsidP="007164FA">
      <w:pPr>
        <w:pStyle w:val="PL"/>
        <w:rPr>
          <w:noProof w:val="0"/>
        </w:rPr>
      </w:pPr>
      <w:r w:rsidRPr="00052626">
        <w:rPr>
          <w:noProof w:val="0"/>
        </w:rPr>
        <w:t xml:space="preserve">        '429':</w:t>
      </w:r>
    </w:p>
    <w:p w14:paraId="7278195C" w14:textId="77777777" w:rsidR="007164FA" w:rsidRPr="00052626" w:rsidRDefault="007164FA" w:rsidP="007164FA">
      <w:pPr>
        <w:pStyle w:val="PL"/>
        <w:rPr>
          <w:noProof w:val="0"/>
        </w:rPr>
      </w:pPr>
      <w:r w:rsidRPr="00052626">
        <w:rPr>
          <w:noProof w:val="0"/>
        </w:rPr>
        <w:t xml:space="preserve">          $ref: 'TS29571_CommonData.yaml#/components/responses/429'</w:t>
      </w:r>
    </w:p>
    <w:p w14:paraId="0471DAE2" w14:textId="77777777" w:rsidR="007164FA" w:rsidRPr="00052626" w:rsidRDefault="007164FA" w:rsidP="007164FA">
      <w:pPr>
        <w:pStyle w:val="PL"/>
        <w:rPr>
          <w:noProof w:val="0"/>
        </w:rPr>
      </w:pPr>
      <w:r w:rsidRPr="00052626">
        <w:rPr>
          <w:noProof w:val="0"/>
        </w:rPr>
        <w:t xml:space="preserve">        '500':</w:t>
      </w:r>
    </w:p>
    <w:p w14:paraId="1EE6B857" w14:textId="77777777" w:rsidR="007164FA" w:rsidRPr="00052626" w:rsidRDefault="007164FA" w:rsidP="007164FA">
      <w:pPr>
        <w:pStyle w:val="PL"/>
        <w:rPr>
          <w:noProof w:val="0"/>
        </w:rPr>
      </w:pPr>
      <w:r w:rsidRPr="00052626">
        <w:rPr>
          <w:noProof w:val="0"/>
        </w:rPr>
        <w:t xml:space="preserve">          $ref: 'TS29571_CommonData.yaml#/components/responses/500'</w:t>
      </w:r>
    </w:p>
    <w:p w14:paraId="143AA9D7" w14:textId="77777777" w:rsidR="007164FA" w:rsidRPr="00052626" w:rsidRDefault="007164FA" w:rsidP="007164FA">
      <w:pPr>
        <w:pStyle w:val="PL"/>
        <w:rPr>
          <w:noProof w:val="0"/>
        </w:rPr>
      </w:pPr>
      <w:r w:rsidRPr="00052626">
        <w:rPr>
          <w:noProof w:val="0"/>
        </w:rPr>
        <w:t xml:space="preserve">        '502':</w:t>
      </w:r>
    </w:p>
    <w:p w14:paraId="2992547B" w14:textId="77777777" w:rsidR="007164FA" w:rsidRPr="00052626" w:rsidRDefault="007164FA" w:rsidP="007164FA">
      <w:pPr>
        <w:pStyle w:val="PL"/>
        <w:rPr>
          <w:noProof w:val="0"/>
        </w:rPr>
      </w:pPr>
      <w:r w:rsidRPr="00052626">
        <w:rPr>
          <w:noProof w:val="0"/>
        </w:rPr>
        <w:t xml:space="preserve">          $ref: 'TS29571_CommonData.yaml#/components/responses/502'</w:t>
      </w:r>
    </w:p>
    <w:p w14:paraId="6DBFAF13" w14:textId="77777777" w:rsidR="007164FA" w:rsidRPr="00052626" w:rsidRDefault="007164FA" w:rsidP="007164FA">
      <w:pPr>
        <w:pStyle w:val="PL"/>
        <w:rPr>
          <w:noProof w:val="0"/>
        </w:rPr>
      </w:pPr>
      <w:r w:rsidRPr="00052626">
        <w:rPr>
          <w:noProof w:val="0"/>
        </w:rPr>
        <w:t xml:space="preserve">        '503':</w:t>
      </w:r>
    </w:p>
    <w:p w14:paraId="6DAC552D" w14:textId="77777777" w:rsidR="007164FA" w:rsidRPr="00052626" w:rsidRDefault="007164FA" w:rsidP="007164FA">
      <w:pPr>
        <w:pStyle w:val="PL"/>
        <w:rPr>
          <w:noProof w:val="0"/>
        </w:rPr>
      </w:pPr>
      <w:r w:rsidRPr="00052626">
        <w:rPr>
          <w:noProof w:val="0"/>
        </w:rPr>
        <w:t xml:space="preserve">          $ref: 'TS29571_CommonData.yaml#/components/responses/503'</w:t>
      </w:r>
    </w:p>
    <w:p w14:paraId="074C8122" w14:textId="77777777" w:rsidR="007164FA" w:rsidRPr="00052626" w:rsidRDefault="007164FA" w:rsidP="007164FA">
      <w:pPr>
        <w:pStyle w:val="PL"/>
        <w:rPr>
          <w:noProof w:val="0"/>
        </w:rPr>
      </w:pPr>
      <w:r w:rsidRPr="00052626">
        <w:rPr>
          <w:noProof w:val="0"/>
        </w:rPr>
        <w:t xml:space="preserve">        default:</w:t>
      </w:r>
    </w:p>
    <w:p w14:paraId="1D02AA7A" w14:textId="77777777" w:rsidR="007164FA" w:rsidRPr="00052626" w:rsidRDefault="007164FA" w:rsidP="007164FA">
      <w:pPr>
        <w:pStyle w:val="PL"/>
        <w:rPr>
          <w:noProof w:val="0"/>
        </w:rPr>
      </w:pPr>
      <w:r w:rsidRPr="00052626">
        <w:rPr>
          <w:noProof w:val="0"/>
        </w:rPr>
        <w:t xml:space="preserve">          $ref: 'TS29571_CommonData.yaml#/components/responses/default'</w:t>
      </w:r>
    </w:p>
    <w:p w14:paraId="5F2F02F4" w14:textId="77777777" w:rsidR="007164FA" w:rsidRPr="00052626" w:rsidRDefault="007164FA" w:rsidP="000012F2">
      <w:pPr>
        <w:pStyle w:val="PL"/>
        <w:rPr>
          <w:noProof w:val="0"/>
        </w:rPr>
      </w:pPr>
    </w:p>
    <w:p w14:paraId="7BD392B2" w14:textId="77777777" w:rsidR="00E24D1B" w:rsidRPr="00052626" w:rsidRDefault="00E24D1B" w:rsidP="00E24D1B">
      <w:pPr>
        <w:pStyle w:val="PL"/>
        <w:rPr>
          <w:noProof w:val="0"/>
        </w:rPr>
      </w:pPr>
      <w:r w:rsidRPr="00052626">
        <w:rPr>
          <w:noProof w:val="0"/>
        </w:rPr>
        <w:t xml:space="preserve">  /mbs-sessions/subscriptions:</w:t>
      </w:r>
    </w:p>
    <w:p w14:paraId="7EAFB13E" w14:textId="77777777" w:rsidR="00E24D1B" w:rsidRPr="00052626" w:rsidRDefault="00E24D1B" w:rsidP="00E24D1B">
      <w:pPr>
        <w:pStyle w:val="PL"/>
        <w:rPr>
          <w:noProof w:val="0"/>
        </w:rPr>
      </w:pPr>
      <w:r w:rsidRPr="00052626">
        <w:rPr>
          <w:noProof w:val="0"/>
        </w:rPr>
        <w:t xml:space="preserve">    post:</w:t>
      </w:r>
    </w:p>
    <w:p w14:paraId="352F9E05" w14:textId="77777777" w:rsidR="00E24D1B" w:rsidRPr="00052626" w:rsidRDefault="00E24D1B" w:rsidP="00E24D1B">
      <w:pPr>
        <w:pStyle w:val="PL"/>
        <w:rPr>
          <w:noProof w:val="0"/>
        </w:rPr>
      </w:pPr>
      <w:r w:rsidRPr="00052626">
        <w:rPr>
          <w:noProof w:val="0"/>
        </w:rPr>
        <w:t xml:space="preserve">      summary:  StatusSubscribe creating a subscription</w:t>
      </w:r>
    </w:p>
    <w:p w14:paraId="7ECE0173" w14:textId="77777777" w:rsidR="00E24D1B" w:rsidRPr="00052626" w:rsidRDefault="00E24D1B" w:rsidP="00E24D1B">
      <w:pPr>
        <w:pStyle w:val="PL"/>
        <w:rPr>
          <w:noProof w:val="0"/>
        </w:rPr>
      </w:pPr>
      <w:r w:rsidRPr="00052626">
        <w:rPr>
          <w:noProof w:val="0"/>
        </w:rPr>
        <w:t xml:space="preserve">      tags:</w:t>
      </w:r>
    </w:p>
    <w:p w14:paraId="401A9E99" w14:textId="77777777" w:rsidR="00E24D1B" w:rsidRPr="00052626" w:rsidRDefault="00E24D1B" w:rsidP="00E24D1B">
      <w:pPr>
        <w:pStyle w:val="PL"/>
        <w:rPr>
          <w:noProof w:val="0"/>
        </w:rPr>
      </w:pPr>
      <w:r w:rsidRPr="00052626">
        <w:rPr>
          <w:noProof w:val="0"/>
        </w:rPr>
        <w:t xml:space="preserve">        - Subscriptions collection for MBS sessions</w:t>
      </w:r>
    </w:p>
    <w:p w14:paraId="58433D4E" w14:textId="77777777" w:rsidR="00E24D1B" w:rsidRPr="00052626" w:rsidRDefault="00E24D1B" w:rsidP="00E24D1B">
      <w:pPr>
        <w:pStyle w:val="PL"/>
        <w:rPr>
          <w:noProof w:val="0"/>
        </w:rPr>
      </w:pPr>
      <w:r w:rsidRPr="00052626">
        <w:rPr>
          <w:noProof w:val="0"/>
        </w:rPr>
        <w:t xml:space="preserve">      operationId: StatusSubscribe</w:t>
      </w:r>
    </w:p>
    <w:p w14:paraId="2693BE7E" w14:textId="77777777" w:rsidR="00E24D1B" w:rsidRPr="00052626" w:rsidRDefault="00E24D1B" w:rsidP="00E24D1B">
      <w:pPr>
        <w:pStyle w:val="PL"/>
        <w:rPr>
          <w:noProof w:val="0"/>
        </w:rPr>
      </w:pPr>
      <w:r w:rsidRPr="00052626">
        <w:rPr>
          <w:noProof w:val="0"/>
        </w:rPr>
        <w:t xml:space="preserve">      requestBody:</w:t>
      </w:r>
    </w:p>
    <w:p w14:paraId="0CFFA37F" w14:textId="77777777" w:rsidR="00E24D1B" w:rsidRPr="00052626" w:rsidRDefault="00E24D1B" w:rsidP="00E24D1B">
      <w:pPr>
        <w:pStyle w:val="PL"/>
        <w:rPr>
          <w:noProof w:val="0"/>
        </w:rPr>
      </w:pPr>
      <w:r w:rsidRPr="00052626">
        <w:rPr>
          <w:noProof w:val="0"/>
        </w:rPr>
        <w:t xml:space="preserve">        description: Data within the StatusSubscribe Request</w:t>
      </w:r>
    </w:p>
    <w:p w14:paraId="462FE9B2" w14:textId="77777777" w:rsidR="00E24D1B" w:rsidRPr="00052626" w:rsidRDefault="00E24D1B" w:rsidP="00E24D1B">
      <w:pPr>
        <w:pStyle w:val="PL"/>
        <w:rPr>
          <w:noProof w:val="0"/>
        </w:rPr>
      </w:pPr>
      <w:r w:rsidRPr="00052626">
        <w:rPr>
          <w:noProof w:val="0"/>
        </w:rPr>
        <w:t xml:space="preserve">        required: true</w:t>
      </w:r>
    </w:p>
    <w:p w14:paraId="37253219" w14:textId="77777777" w:rsidR="00E24D1B" w:rsidRPr="00052626" w:rsidRDefault="00E24D1B" w:rsidP="00E24D1B">
      <w:pPr>
        <w:pStyle w:val="PL"/>
        <w:rPr>
          <w:noProof w:val="0"/>
        </w:rPr>
      </w:pPr>
      <w:r w:rsidRPr="00052626">
        <w:rPr>
          <w:noProof w:val="0"/>
        </w:rPr>
        <w:t xml:space="preserve">        content:</w:t>
      </w:r>
    </w:p>
    <w:p w14:paraId="28FFBA28" w14:textId="77777777" w:rsidR="00E24D1B" w:rsidRPr="00052626" w:rsidRDefault="00E24D1B" w:rsidP="00E24D1B">
      <w:pPr>
        <w:pStyle w:val="PL"/>
        <w:rPr>
          <w:noProof w:val="0"/>
        </w:rPr>
      </w:pPr>
      <w:r w:rsidRPr="00052626">
        <w:rPr>
          <w:noProof w:val="0"/>
        </w:rPr>
        <w:t xml:space="preserve">          application/json:</w:t>
      </w:r>
    </w:p>
    <w:p w14:paraId="75955889" w14:textId="77777777" w:rsidR="00E24D1B" w:rsidRPr="00052626" w:rsidRDefault="00E24D1B" w:rsidP="00E24D1B">
      <w:pPr>
        <w:pStyle w:val="PL"/>
        <w:rPr>
          <w:noProof w:val="0"/>
        </w:rPr>
      </w:pPr>
      <w:r w:rsidRPr="00052626">
        <w:rPr>
          <w:noProof w:val="0"/>
        </w:rPr>
        <w:t xml:space="preserve">            schema:</w:t>
      </w:r>
    </w:p>
    <w:p w14:paraId="7D726EF6" w14:textId="77777777" w:rsidR="00E24D1B" w:rsidRPr="00052626" w:rsidRDefault="00E24D1B" w:rsidP="00E24D1B">
      <w:pPr>
        <w:pStyle w:val="PL"/>
        <w:rPr>
          <w:noProof w:val="0"/>
        </w:rPr>
      </w:pPr>
      <w:r w:rsidRPr="00052626">
        <w:rPr>
          <w:noProof w:val="0"/>
        </w:rPr>
        <w:t xml:space="preserve">              $ref: '#/components/schemas/StatusSubscribeReqData'</w:t>
      </w:r>
    </w:p>
    <w:p w14:paraId="2A17C27D" w14:textId="77777777" w:rsidR="00E24D1B" w:rsidRPr="00052626" w:rsidRDefault="00E24D1B" w:rsidP="00E24D1B">
      <w:pPr>
        <w:pStyle w:val="PL"/>
        <w:rPr>
          <w:noProof w:val="0"/>
        </w:rPr>
      </w:pPr>
      <w:r w:rsidRPr="00052626">
        <w:rPr>
          <w:noProof w:val="0"/>
        </w:rPr>
        <w:t xml:space="preserve">      responses:</w:t>
      </w:r>
    </w:p>
    <w:p w14:paraId="6C8CF745" w14:textId="77777777" w:rsidR="00E24D1B" w:rsidRPr="00052626" w:rsidRDefault="00E24D1B" w:rsidP="00E24D1B">
      <w:pPr>
        <w:pStyle w:val="PL"/>
        <w:rPr>
          <w:noProof w:val="0"/>
        </w:rPr>
      </w:pPr>
      <w:r w:rsidRPr="00052626">
        <w:rPr>
          <w:noProof w:val="0"/>
        </w:rPr>
        <w:t xml:space="preserve">        '201':</w:t>
      </w:r>
    </w:p>
    <w:p w14:paraId="76F7054E" w14:textId="77777777" w:rsidR="00E24D1B" w:rsidRPr="00052626" w:rsidRDefault="00E24D1B" w:rsidP="00E24D1B">
      <w:pPr>
        <w:pStyle w:val="PL"/>
        <w:rPr>
          <w:noProof w:val="0"/>
        </w:rPr>
      </w:pPr>
      <w:r w:rsidRPr="00052626">
        <w:rPr>
          <w:noProof w:val="0"/>
        </w:rPr>
        <w:t xml:space="preserve">          description: Data within a successful StatusSubscribe Response</w:t>
      </w:r>
    </w:p>
    <w:p w14:paraId="7D936942" w14:textId="77777777" w:rsidR="00E24D1B" w:rsidRPr="00052626" w:rsidRDefault="00E24D1B" w:rsidP="00E24D1B">
      <w:pPr>
        <w:pStyle w:val="PL"/>
        <w:rPr>
          <w:noProof w:val="0"/>
        </w:rPr>
      </w:pPr>
      <w:r w:rsidRPr="00052626">
        <w:rPr>
          <w:noProof w:val="0"/>
        </w:rPr>
        <w:t xml:space="preserve">          content:</w:t>
      </w:r>
    </w:p>
    <w:p w14:paraId="1B3A06C9" w14:textId="77777777" w:rsidR="00E24D1B" w:rsidRPr="00052626" w:rsidRDefault="00E24D1B" w:rsidP="00E24D1B">
      <w:pPr>
        <w:pStyle w:val="PL"/>
        <w:rPr>
          <w:noProof w:val="0"/>
        </w:rPr>
      </w:pPr>
      <w:r w:rsidRPr="00052626">
        <w:rPr>
          <w:noProof w:val="0"/>
        </w:rPr>
        <w:t xml:space="preserve">            application/json:</w:t>
      </w:r>
    </w:p>
    <w:p w14:paraId="1C22FF99" w14:textId="77777777" w:rsidR="00E24D1B" w:rsidRPr="00052626" w:rsidRDefault="00E24D1B" w:rsidP="00E24D1B">
      <w:pPr>
        <w:pStyle w:val="PL"/>
        <w:rPr>
          <w:noProof w:val="0"/>
        </w:rPr>
      </w:pPr>
      <w:r w:rsidRPr="00052626">
        <w:rPr>
          <w:noProof w:val="0"/>
        </w:rPr>
        <w:t xml:space="preserve">              schema:</w:t>
      </w:r>
    </w:p>
    <w:p w14:paraId="05B45B5D" w14:textId="77777777" w:rsidR="00E24D1B" w:rsidRPr="00052626" w:rsidRDefault="00E24D1B" w:rsidP="00E24D1B">
      <w:pPr>
        <w:pStyle w:val="PL"/>
        <w:rPr>
          <w:noProof w:val="0"/>
        </w:rPr>
      </w:pPr>
      <w:r w:rsidRPr="00052626">
        <w:rPr>
          <w:noProof w:val="0"/>
        </w:rPr>
        <w:t xml:space="preserve">                $ref: '#/components/schemas/StatusSubscribeRspData'</w:t>
      </w:r>
    </w:p>
    <w:p w14:paraId="7321BCE6" w14:textId="77777777" w:rsidR="00E24D1B" w:rsidRPr="00052626" w:rsidRDefault="00E24D1B" w:rsidP="00E24D1B">
      <w:pPr>
        <w:pStyle w:val="PL"/>
        <w:rPr>
          <w:noProof w:val="0"/>
        </w:rPr>
      </w:pPr>
      <w:r w:rsidRPr="00052626">
        <w:rPr>
          <w:noProof w:val="0"/>
        </w:rPr>
        <w:t xml:space="preserve">        '204':</w:t>
      </w:r>
    </w:p>
    <w:p w14:paraId="7058B3A5" w14:textId="77777777" w:rsidR="00E24D1B" w:rsidRPr="00052626" w:rsidRDefault="00E24D1B" w:rsidP="00E24D1B">
      <w:pPr>
        <w:pStyle w:val="PL"/>
        <w:rPr>
          <w:noProof w:val="0"/>
        </w:rPr>
      </w:pPr>
      <w:r w:rsidRPr="00052626">
        <w:rPr>
          <w:noProof w:val="0"/>
        </w:rPr>
        <w:t xml:space="preserve">          description: Successful response without content in the response</w:t>
      </w:r>
    </w:p>
    <w:p w14:paraId="15F0B6F5" w14:textId="77777777" w:rsidR="00E24D1B" w:rsidRPr="00052626" w:rsidRDefault="00E24D1B" w:rsidP="00E24D1B">
      <w:pPr>
        <w:pStyle w:val="PL"/>
        <w:rPr>
          <w:noProof w:val="0"/>
        </w:rPr>
      </w:pPr>
      <w:r w:rsidRPr="00052626">
        <w:rPr>
          <w:noProof w:val="0"/>
        </w:rPr>
        <w:t xml:space="preserve">        '307':</w:t>
      </w:r>
    </w:p>
    <w:p w14:paraId="4EA78BC7" w14:textId="77777777" w:rsidR="00E24D1B" w:rsidRPr="00052626" w:rsidRDefault="00E24D1B" w:rsidP="00E24D1B">
      <w:pPr>
        <w:pStyle w:val="PL"/>
        <w:rPr>
          <w:noProof w:val="0"/>
        </w:rPr>
      </w:pPr>
      <w:r w:rsidRPr="00052626">
        <w:rPr>
          <w:noProof w:val="0"/>
        </w:rPr>
        <w:t xml:space="preserve">          $ref: 'TS29571_CommonData.yaml#/components/responses/307'</w:t>
      </w:r>
    </w:p>
    <w:p w14:paraId="0CAA22AB" w14:textId="77777777" w:rsidR="00E24D1B" w:rsidRPr="00052626" w:rsidRDefault="00E24D1B" w:rsidP="00E24D1B">
      <w:pPr>
        <w:pStyle w:val="PL"/>
        <w:rPr>
          <w:noProof w:val="0"/>
        </w:rPr>
      </w:pPr>
      <w:r w:rsidRPr="00052626">
        <w:rPr>
          <w:noProof w:val="0"/>
        </w:rPr>
        <w:t xml:space="preserve">        '308':</w:t>
      </w:r>
    </w:p>
    <w:p w14:paraId="7600B7A2" w14:textId="77777777" w:rsidR="00E24D1B" w:rsidRPr="00052626" w:rsidRDefault="00E24D1B" w:rsidP="00E24D1B">
      <w:pPr>
        <w:pStyle w:val="PL"/>
        <w:rPr>
          <w:noProof w:val="0"/>
        </w:rPr>
      </w:pPr>
      <w:r w:rsidRPr="00052626">
        <w:rPr>
          <w:noProof w:val="0"/>
        </w:rPr>
        <w:t xml:space="preserve">          $ref: 'TS29571_CommonData.yaml#/components/responses/308'</w:t>
      </w:r>
    </w:p>
    <w:p w14:paraId="1491C6ED" w14:textId="77777777" w:rsidR="00E24D1B" w:rsidRPr="00052626" w:rsidRDefault="00E24D1B" w:rsidP="00E24D1B">
      <w:pPr>
        <w:pStyle w:val="PL"/>
        <w:rPr>
          <w:noProof w:val="0"/>
        </w:rPr>
      </w:pPr>
      <w:r w:rsidRPr="00052626">
        <w:rPr>
          <w:noProof w:val="0"/>
        </w:rPr>
        <w:t xml:space="preserve">        '400':</w:t>
      </w:r>
    </w:p>
    <w:p w14:paraId="37893C5A" w14:textId="77777777" w:rsidR="00E24D1B" w:rsidRPr="00052626" w:rsidRDefault="00E24D1B" w:rsidP="00E24D1B">
      <w:pPr>
        <w:pStyle w:val="PL"/>
        <w:rPr>
          <w:noProof w:val="0"/>
        </w:rPr>
      </w:pPr>
      <w:r w:rsidRPr="00052626">
        <w:rPr>
          <w:noProof w:val="0"/>
        </w:rPr>
        <w:t xml:space="preserve">          $ref: 'TS29571_CommonData.yaml#/components/responses/400'</w:t>
      </w:r>
    </w:p>
    <w:p w14:paraId="26DD22C3" w14:textId="77777777" w:rsidR="00E24D1B" w:rsidRPr="00052626" w:rsidRDefault="00E24D1B" w:rsidP="00E24D1B">
      <w:pPr>
        <w:pStyle w:val="PL"/>
        <w:rPr>
          <w:noProof w:val="0"/>
        </w:rPr>
      </w:pPr>
      <w:r w:rsidRPr="00052626">
        <w:rPr>
          <w:noProof w:val="0"/>
        </w:rPr>
        <w:t xml:space="preserve">        '401':</w:t>
      </w:r>
    </w:p>
    <w:p w14:paraId="0C8B530F" w14:textId="77777777" w:rsidR="00E24D1B" w:rsidRPr="00052626" w:rsidRDefault="00E24D1B" w:rsidP="00E24D1B">
      <w:pPr>
        <w:pStyle w:val="PL"/>
        <w:rPr>
          <w:noProof w:val="0"/>
        </w:rPr>
      </w:pPr>
      <w:r w:rsidRPr="00052626">
        <w:rPr>
          <w:noProof w:val="0"/>
        </w:rPr>
        <w:t xml:space="preserve">          $ref: 'TS29571_CommonData.yaml#/components/responses/401'</w:t>
      </w:r>
    </w:p>
    <w:p w14:paraId="57FE0D1C" w14:textId="77777777" w:rsidR="00E24D1B" w:rsidRPr="00052626" w:rsidRDefault="00E24D1B" w:rsidP="00E24D1B">
      <w:pPr>
        <w:pStyle w:val="PL"/>
        <w:rPr>
          <w:noProof w:val="0"/>
        </w:rPr>
      </w:pPr>
      <w:r w:rsidRPr="00052626">
        <w:rPr>
          <w:noProof w:val="0"/>
        </w:rPr>
        <w:t xml:space="preserve">        '403':</w:t>
      </w:r>
    </w:p>
    <w:p w14:paraId="4849E0E2" w14:textId="77777777" w:rsidR="00E24D1B" w:rsidRPr="00052626" w:rsidRDefault="00E24D1B" w:rsidP="00E24D1B">
      <w:pPr>
        <w:pStyle w:val="PL"/>
        <w:rPr>
          <w:noProof w:val="0"/>
        </w:rPr>
      </w:pPr>
      <w:r w:rsidRPr="00052626">
        <w:rPr>
          <w:noProof w:val="0"/>
        </w:rPr>
        <w:t xml:space="preserve">          $ref: 'TS29571_CommonData.yaml#/components/responses/403'</w:t>
      </w:r>
    </w:p>
    <w:p w14:paraId="554525A7" w14:textId="77777777" w:rsidR="00E24D1B" w:rsidRPr="00052626" w:rsidRDefault="00E24D1B" w:rsidP="00E24D1B">
      <w:pPr>
        <w:pStyle w:val="PL"/>
        <w:rPr>
          <w:noProof w:val="0"/>
        </w:rPr>
      </w:pPr>
      <w:r w:rsidRPr="00052626">
        <w:rPr>
          <w:noProof w:val="0"/>
        </w:rPr>
        <w:t xml:space="preserve">        '404':</w:t>
      </w:r>
    </w:p>
    <w:p w14:paraId="58C2528E" w14:textId="77777777" w:rsidR="00E24D1B" w:rsidRPr="00052626" w:rsidRDefault="00E24D1B" w:rsidP="00E24D1B">
      <w:pPr>
        <w:pStyle w:val="PL"/>
        <w:rPr>
          <w:noProof w:val="0"/>
        </w:rPr>
      </w:pPr>
      <w:r w:rsidRPr="00052626">
        <w:rPr>
          <w:noProof w:val="0"/>
        </w:rPr>
        <w:t xml:space="preserve">          $ref: 'TS29571_CommonData.yaml#/components/responses/404'</w:t>
      </w:r>
    </w:p>
    <w:p w14:paraId="31E5F817" w14:textId="77777777" w:rsidR="00E24D1B" w:rsidRPr="00052626" w:rsidRDefault="00E24D1B" w:rsidP="00E24D1B">
      <w:pPr>
        <w:pStyle w:val="PL"/>
        <w:rPr>
          <w:noProof w:val="0"/>
        </w:rPr>
      </w:pPr>
      <w:r w:rsidRPr="00052626">
        <w:rPr>
          <w:noProof w:val="0"/>
        </w:rPr>
        <w:t xml:space="preserve">        '411':</w:t>
      </w:r>
    </w:p>
    <w:p w14:paraId="5E6B5069" w14:textId="77777777" w:rsidR="00E24D1B" w:rsidRPr="00052626" w:rsidRDefault="00E24D1B" w:rsidP="00E24D1B">
      <w:pPr>
        <w:pStyle w:val="PL"/>
        <w:rPr>
          <w:noProof w:val="0"/>
        </w:rPr>
      </w:pPr>
      <w:r w:rsidRPr="00052626">
        <w:rPr>
          <w:noProof w:val="0"/>
        </w:rPr>
        <w:t xml:space="preserve">          $ref: 'TS29571_CommonData.yaml#/components/responses/411'</w:t>
      </w:r>
    </w:p>
    <w:p w14:paraId="55F8C5FA" w14:textId="77777777" w:rsidR="00E24D1B" w:rsidRPr="00052626" w:rsidRDefault="00E24D1B" w:rsidP="00E24D1B">
      <w:pPr>
        <w:pStyle w:val="PL"/>
        <w:rPr>
          <w:noProof w:val="0"/>
        </w:rPr>
      </w:pPr>
      <w:r w:rsidRPr="00052626">
        <w:rPr>
          <w:noProof w:val="0"/>
        </w:rPr>
        <w:lastRenderedPageBreak/>
        <w:t xml:space="preserve">        '413':</w:t>
      </w:r>
    </w:p>
    <w:p w14:paraId="43CFEEFF" w14:textId="77777777" w:rsidR="00E24D1B" w:rsidRPr="00052626" w:rsidRDefault="00E24D1B" w:rsidP="00E24D1B">
      <w:pPr>
        <w:pStyle w:val="PL"/>
        <w:rPr>
          <w:noProof w:val="0"/>
        </w:rPr>
      </w:pPr>
      <w:r w:rsidRPr="00052626">
        <w:rPr>
          <w:noProof w:val="0"/>
        </w:rPr>
        <w:t xml:space="preserve">          $ref: 'TS29571_CommonData.yaml#/components/responses/413'</w:t>
      </w:r>
    </w:p>
    <w:p w14:paraId="1B108B0D" w14:textId="77777777" w:rsidR="00E24D1B" w:rsidRPr="00052626" w:rsidRDefault="00E24D1B" w:rsidP="00E24D1B">
      <w:pPr>
        <w:pStyle w:val="PL"/>
        <w:rPr>
          <w:noProof w:val="0"/>
        </w:rPr>
      </w:pPr>
      <w:r w:rsidRPr="00052626">
        <w:rPr>
          <w:noProof w:val="0"/>
        </w:rPr>
        <w:t xml:space="preserve">        '415':</w:t>
      </w:r>
    </w:p>
    <w:p w14:paraId="64B3201A" w14:textId="77777777" w:rsidR="00E24D1B" w:rsidRPr="00052626" w:rsidRDefault="00E24D1B" w:rsidP="00E24D1B">
      <w:pPr>
        <w:pStyle w:val="PL"/>
        <w:rPr>
          <w:noProof w:val="0"/>
        </w:rPr>
      </w:pPr>
      <w:r w:rsidRPr="00052626">
        <w:rPr>
          <w:noProof w:val="0"/>
        </w:rPr>
        <w:t xml:space="preserve">          $ref: 'TS29571_CommonData.yaml#/components/responses/415'</w:t>
      </w:r>
    </w:p>
    <w:p w14:paraId="46E36FFE" w14:textId="77777777" w:rsidR="00E24D1B" w:rsidRPr="00052626" w:rsidRDefault="00E24D1B" w:rsidP="00E24D1B">
      <w:pPr>
        <w:pStyle w:val="PL"/>
        <w:rPr>
          <w:noProof w:val="0"/>
        </w:rPr>
      </w:pPr>
      <w:r w:rsidRPr="00052626">
        <w:rPr>
          <w:noProof w:val="0"/>
        </w:rPr>
        <w:t xml:space="preserve">        '429':</w:t>
      </w:r>
    </w:p>
    <w:p w14:paraId="1E4C485B" w14:textId="77777777" w:rsidR="00E24D1B" w:rsidRPr="00052626" w:rsidRDefault="00E24D1B" w:rsidP="00E24D1B">
      <w:pPr>
        <w:pStyle w:val="PL"/>
        <w:rPr>
          <w:noProof w:val="0"/>
        </w:rPr>
      </w:pPr>
      <w:r w:rsidRPr="00052626">
        <w:rPr>
          <w:noProof w:val="0"/>
        </w:rPr>
        <w:t xml:space="preserve">          $ref: 'TS29571_CommonData.yaml#/components/responses/429'</w:t>
      </w:r>
    </w:p>
    <w:p w14:paraId="6F807FCE" w14:textId="77777777" w:rsidR="00E24D1B" w:rsidRPr="00052626" w:rsidRDefault="00E24D1B" w:rsidP="00E24D1B">
      <w:pPr>
        <w:pStyle w:val="PL"/>
        <w:rPr>
          <w:noProof w:val="0"/>
        </w:rPr>
      </w:pPr>
      <w:r w:rsidRPr="00052626">
        <w:rPr>
          <w:noProof w:val="0"/>
        </w:rPr>
        <w:t xml:space="preserve">        '500':</w:t>
      </w:r>
    </w:p>
    <w:p w14:paraId="2FB3FD3F" w14:textId="77777777" w:rsidR="00E24D1B" w:rsidRPr="00052626" w:rsidRDefault="00E24D1B" w:rsidP="00E24D1B">
      <w:pPr>
        <w:pStyle w:val="PL"/>
        <w:rPr>
          <w:noProof w:val="0"/>
        </w:rPr>
      </w:pPr>
      <w:r w:rsidRPr="00052626">
        <w:rPr>
          <w:noProof w:val="0"/>
        </w:rPr>
        <w:t xml:space="preserve">          $ref: 'TS29571_CommonData.yaml#/components/responses/500'</w:t>
      </w:r>
    </w:p>
    <w:p w14:paraId="270713A9" w14:textId="77777777" w:rsidR="00E24D1B" w:rsidRPr="00052626" w:rsidRDefault="00E24D1B" w:rsidP="00E24D1B">
      <w:pPr>
        <w:pStyle w:val="PL"/>
        <w:rPr>
          <w:noProof w:val="0"/>
        </w:rPr>
      </w:pPr>
      <w:r w:rsidRPr="00052626">
        <w:rPr>
          <w:noProof w:val="0"/>
        </w:rPr>
        <w:t xml:space="preserve">        '502':</w:t>
      </w:r>
    </w:p>
    <w:p w14:paraId="5589EF98" w14:textId="77777777" w:rsidR="00E24D1B" w:rsidRPr="00052626" w:rsidRDefault="00E24D1B" w:rsidP="00E24D1B">
      <w:pPr>
        <w:pStyle w:val="PL"/>
        <w:rPr>
          <w:noProof w:val="0"/>
        </w:rPr>
      </w:pPr>
      <w:r w:rsidRPr="00052626">
        <w:rPr>
          <w:noProof w:val="0"/>
        </w:rPr>
        <w:t xml:space="preserve">          $ref: 'TS29571_CommonData.yaml#/components/responses/502'</w:t>
      </w:r>
    </w:p>
    <w:p w14:paraId="27B972B6" w14:textId="77777777" w:rsidR="00E24D1B" w:rsidRPr="00052626" w:rsidRDefault="00E24D1B" w:rsidP="00E24D1B">
      <w:pPr>
        <w:pStyle w:val="PL"/>
        <w:rPr>
          <w:noProof w:val="0"/>
        </w:rPr>
      </w:pPr>
      <w:r w:rsidRPr="00052626">
        <w:rPr>
          <w:noProof w:val="0"/>
        </w:rPr>
        <w:t xml:space="preserve">        '503':</w:t>
      </w:r>
    </w:p>
    <w:p w14:paraId="10727774" w14:textId="77777777" w:rsidR="00E24D1B" w:rsidRPr="00052626" w:rsidRDefault="00E24D1B" w:rsidP="00E24D1B">
      <w:pPr>
        <w:pStyle w:val="PL"/>
        <w:rPr>
          <w:noProof w:val="0"/>
        </w:rPr>
      </w:pPr>
      <w:r w:rsidRPr="00052626">
        <w:rPr>
          <w:noProof w:val="0"/>
        </w:rPr>
        <w:t xml:space="preserve">          $ref: 'TS29571_CommonData.yaml#/components/responses/503'</w:t>
      </w:r>
    </w:p>
    <w:p w14:paraId="125D4D9F" w14:textId="77777777" w:rsidR="00E24D1B" w:rsidRPr="00052626" w:rsidRDefault="00E24D1B" w:rsidP="00E24D1B">
      <w:pPr>
        <w:pStyle w:val="PL"/>
        <w:rPr>
          <w:noProof w:val="0"/>
        </w:rPr>
      </w:pPr>
      <w:r w:rsidRPr="00052626">
        <w:rPr>
          <w:noProof w:val="0"/>
        </w:rPr>
        <w:t xml:space="preserve">        default:</w:t>
      </w:r>
    </w:p>
    <w:p w14:paraId="2077943F" w14:textId="77777777" w:rsidR="00E24D1B" w:rsidRPr="00052626" w:rsidRDefault="00E24D1B" w:rsidP="00E24D1B">
      <w:pPr>
        <w:pStyle w:val="PL"/>
        <w:rPr>
          <w:noProof w:val="0"/>
        </w:rPr>
      </w:pPr>
      <w:r w:rsidRPr="00052626">
        <w:rPr>
          <w:noProof w:val="0"/>
        </w:rPr>
        <w:t xml:space="preserve">          $ref: 'TS29571_CommonData.yaml#/components/responses/default'</w:t>
      </w:r>
    </w:p>
    <w:p w14:paraId="24B2D64A" w14:textId="77777777" w:rsidR="00E24D1B" w:rsidRPr="00052626" w:rsidRDefault="00E24D1B" w:rsidP="000012F2">
      <w:pPr>
        <w:pStyle w:val="PL"/>
        <w:rPr>
          <w:noProof w:val="0"/>
        </w:rPr>
      </w:pPr>
    </w:p>
    <w:p w14:paraId="04FFCF9B" w14:textId="77777777" w:rsidR="00A63ED5" w:rsidRPr="00052626" w:rsidRDefault="00A63ED5" w:rsidP="00A63ED5">
      <w:pPr>
        <w:pStyle w:val="PL"/>
        <w:rPr>
          <w:noProof w:val="0"/>
        </w:rPr>
      </w:pPr>
      <w:r w:rsidRPr="00052626">
        <w:rPr>
          <w:noProof w:val="0"/>
        </w:rPr>
        <w:t xml:space="preserve">      callbacks:</w:t>
      </w:r>
    </w:p>
    <w:p w14:paraId="64CC1AF0" w14:textId="77777777" w:rsidR="00A63ED5" w:rsidRPr="00052626" w:rsidRDefault="00A63ED5" w:rsidP="00A63ED5">
      <w:pPr>
        <w:pStyle w:val="PL"/>
        <w:rPr>
          <w:noProof w:val="0"/>
        </w:rPr>
      </w:pPr>
      <w:r w:rsidRPr="00052626">
        <w:rPr>
          <w:noProof w:val="0"/>
        </w:rPr>
        <w:t xml:space="preserve">        statusNotification:</w:t>
      </w:r>
    </w:p>
    <w:p w14:paraId="05325AC8" w14:textId="77777777" w:rsidR="00A63ED5" w:rsidRPr="00052626" w:rsidRDefault="00A63ED5" w:rsidP="00A63ED5">
      <w:pPr>
        <w:pStyle w:val="PL"/>
        <w:rPr>
          <w:noProof w:val="0"/>
        </w:rPr>
      </w:pPr>
      <w:r w:rsidRPr="00052626">
        <w:rPr>
          <w:noProof w:val="0"/>
        </w:rPr>
        <w:t xml:space="preserve">          '{$request.body#/notifUri}':</w:t>
      </w:r>
    </w:p>
    <w:p w14:paraId="77D16C37" w14:textId="77777777" w:rsidR="00A63ED5" w:rsidRPr="00052626" w:rsidRDefault="00A63ED5" w:rsidP="00A63ED5">
      <w:pPr>
        <w:pStyle w:val="PL"/>
        <w:rPr>
          <w:noProof w:val="0"/>
        </w:rPr>
      </w:pPr>
      <w:r w:rsidRPr="00052626">
        <w:rPr>
          <w:noProof w:val="0"/>
        </w:rPr>
        <w:t xml:space="preserve">            post:</w:t>
      </w:r>
    </w:p>
    <w:p w14:paraId="383177B6" w14:textId="77777777" w:rsidR="00A63ED5" w:rsidRPr="00052626" w:rsidRDefault="00A63ED5" w:rsidP="00A63ED5">
      <w:pPr>
        <w:pStyle w:val="PL"/>
        <w:rPr>
          <w:noProof w:val="0"/>
        </w:rPr>
      </w:pPr>
      <w:r w:rsidRPr="00052626">
        <w:rPr>
          <w:noProof w:val="0"/>
        </w:rPr>
        <w:t xml:space="preserve">              parameters:</w:t>
      </w:r>
    </w:p>
    <w:p w14:paraId="5CCA532A" w14:textId="77777777" w:rsidR="00A63ED5" w:rsidRPr="00052626" w:rsidRDefault="00A63ED5" w:rsidP="00A63ED5">
      <w:pPr>
        <w:pStyle w:val="PL"/>
        <w:rPr>
          <w:noProof w:val="0"/>
        </w:rPr>
      </w:pPr>
      <w:r w:rsidRPr="00052626">
        <w:rPr>
          <w:noProof w:val="0"/>
        </w:rPr>
        <w:t xml:space="preserve">                - name: Content-Encoding</w:t>
      </w:r>
    </w:p>
    <w:p w14:paraId="58E54820" w14:textId="77777777" w:rsidR="00A63ED5" w:rsidRPr="00052626" w:rsidRDefault="00A63ED5" w:rsidP="00A63ED5">
      <w:pPr>
        <w:pStyle w:val="PL"/>
        <w:rPr>
          <w:noProof w:val="0"/>
        </w:rPr>
      </w:pPr>
      <w:r w:rsidRPr="00052626">
        <w:rPr>
          <w:noProof w:val="0"/>
        </w:rPr>
        <w:t xml:space="preserve">                  in: header</w:t>
      </w:r>
    </w:p>
    <w:p w14:paraId="6F0CD39B" w14:textId="77777777" w:rsidR="00A63ED5" w:rsidRPr="00052626" w:rsidRDefault="00A63ED5" w:rsidP="00A63ED5">
      <w:pPr>
        <w:pStyle w:val="PL"/>
        <w:rPr>
          <w:noProof w:val="0"/>
        </w:rPr>
      </w:pPr>
      <w:r w:rsidRPr="00052626">
        <w:rPr>
          <w:noProof w:val="0"/>
        </w:rPr>
        <w:t xml:space="preserve">                  description: Content-Encoding, described in IETF RFC 7231</w:t>
      </w:r>
    </w:p>
    <w:p w14:paraId="5A1ED54C" w14:textId="77777777" w:rsidR="00A63ED5" w:rsidRPr="00052626" w:rsidRDefault="00A63ED5" w:rsidP="00A63ED5">
      <w:pPr>
        <w:pStyle w:val="PL"/>
        <w:rPr>
          <w:noProof w:val="0"/>
        </w:rPr>
      </w:pPr>
      <w:r w:rsidRPr="00052626">
        <w:rPr>
          <w:noProof w:val="0"/>
        </w:rPr>
        <w:t xml:space="preserve">                  schema:</w:t>
      </w:r>
    </w:p>
    <w:p w14:paraId="6BE9A557" w14:textId="77777777" w:rsidR="00A63ED5" w:rsidRPr="00052626" w:rsidRDefault="00A63ED5" w:rsidP="00A63ED5">
      <w:pPr>
        <w:pStyle w:val="PL"/>
        <w:rPr>
          <w:noProof w:val="0"/>
        </w:rPr>
      </w:pPr>
      <w:r w:rsidRPr="00052626">
        <w:rPr>
          <w:noProof w:val="0"/>
        </w:rPr>
        <w:t xml:space="preserve">                    type: string</w:t>
      </w:r>
    </w:p>
    <w:p w14:paraId="7D78E78C" w14:textId="77777777" w:rsidR="00A63ED5" w:rsidRPr="00052626" w:rsidRDefault="00A63ED5" w:rsidP="00A63ED5">
      <w:pPr>
        <w:pStyle w:val="PL"/>
        <w:rPr>
          <w:noProof w:val="0"/>
        </w:rPr>
      </w:pPr>
      <w:r w:rsidRPr="00052626">
        <w:rPr>
          <w:noProof w:val="0"/>
        </w:rPr>
        <w:t xml:space="preserve">              requestBody:</w:t>
      </w:r>
    </w:p>
    <w:p w14:paraId="2257EA43" w14:textId="77777777" w:rsidR="00A63ED5" w:rsidRPr="00052626" w:rsidRDefault="00A63ED5" w:rsidP="00A63ED5">
      <w:pPr>
        <w:pStyle w:val="PL"/>
        <w:rPr>
          <w:noProof w:val="0"/>
        </w:rPr>
      </w:pPr>
      <w:r w:rsidRPr="00052626">
        <w:rPr>
          <w:noProof w:val="0"/>
        </w:rPr>
        <w:t xml:space="preserve">                description: Notification Payload</w:t>
      </w:r>
    </w:p>
    <w:p w14:paraId="21C2BE52" w14:textId="77777777" w:rsidR="00A63ED5" w:rsidRPr="00052626" w:rsidRDefault="00A63ED5" w:rsidP="00A63ED5">
      <w:pPr>
        <w:pStyle w:val="PL"/>
        <w:rPr>
          <w:noProof w:val="0"/>
        </w:rPr>
      </w:pPr>
      <w:r w:rsidRPr="00052626">
        <w:rPr>
          <w:noProof w:val="0"/>
        </w:rPr>
        <w:t xml:space="preserve">                content:</w:t>
      </w:r>
    </w:p>
    <w:p w14:paraId="470C092F" w14:textId="77777777" w:rsidR="00A63ED5" w:rsidRPr="00052626" w:rsidRDefault="00A63ED5" w:rsidP="00A63ED5">
      <w:pPr>
        <w:pStyle w:val="PL"/>
        <w:rPr>
          <w:noProof w:val="0"/>
        </w:rPr>
      </w:pPr>
      <w:r w:rsidRPr="00052626">
        <w:rPr>
          <w:noProof w:val="0"/>
        </w:rPr>
        <w:t xml:space="preserve">                  application/json:</w:t>
      </w:r>
    </w:p>
    <w:p w14:paraId="33C92F29" w14:textId="77777777" w:rsidR="00A63ED5" w:rsidRPr="00052626" w:rsidRDefault="00A63ED5" w:rsidP="00A63ED5">
      <w:pPr>
        <w:pStyle w:val="PL"/>
        <w:rPr>
          <w:noProof w:val="0"/>
        </w:rPr>
      </w:pPr>
      <w:r w:rsidRPr="00052626">
        <w:rPr>
          <w:noProof w:val="0"/>
        </w:rPr>
        <w:t xml:space="preserve">                    schema:</w:t>
      </w:r>
    </w:p>
    <w:p w14:paraId="4822FEA0" w14:textId="77777777" w:rsidR="00A63ED5" w:rsidRPr="00052626" w:rsidRDefault="00A63ED5" w:rsidP="00A63ED5">
      <w:pPr>
        <w:pStyle w:val="PL"/>
        <w:rPr>
          <w:noProof w:val="0"/>
        </w:rPr>
      </w:pPr>
      <w:r w:rsidRPr="00052626">
        <w:rPr>
          <w:noProof w:val="0"/>
        </w:rPr>
        <w:t xml:space="preserve">                      $ref: '#/components/schemas/StatusNotifyReqData'</w:t>
      </w:r>
    </w:p>
    <w:p w14:paraId="018F2BF3" w14:textId="77777777" w:rsidR="00A63ED5" w:rsidRPr="00052626" w:rsidRDefault="00A63ED5" w:rsidP="00A63ED5">
      <w:pPr>
        <w:pStyle w:val="PL"/>
        <w:rPr>
          <w:noProof w:val="0"/>
        </w:rPr>
      </w:pPr>
      <w:r w:rsidRPr="00052626">
        <w:rPr>
          <w:noProof w:val="0"/>
        </w:rPr>
        <w:t xml:space="preserve">              responses:</w:t>
      </w:r>
    </w:p>
    <w:p w14:paraId="6C95CB5D" w14:textId="77777777" w:rsidR="00A63ED5" w:rsidRPr="00052626" w:rsidRDefault="00A63ED5" w:rsidP="00A63ED5">
      <w:pPr>
        <w:pStyle w:val="PL"/>
        <w:rPr>
          <w:noProof w:val="0"/>
        </w:rPr>
      </w:pPr>
      <w:r w:rsidRPr="00052626">
        <w:rPr>
          <w:noProof w:val="0"/>
        </w:rPr>
        <w:t xml:space="preserve">                '204':</w:t>
      </w:r>
    </w:p>
    <w:p w14:paraId="49A79091" w14:textId="77777777" w:rsidR="00A63ED5" w:rsidRPr="00052626" w:rsidRDefault="00A63ED5" w:rsidP="00A63ED5">
      <w:pPr>
        <w:pStyle w:val="PL"/>
        <w:rPr>
          <w:noProof w:val="0"/>
        </w:rPr>
      </w:pPr>
      <w:r w:rsidRPr="00052626">
        <w:rPr>
          <w:noProof w:val="0"/>
        </w:rPr>
        <w:t xml:space="preserve">                  description: Expected response to a successful callback processing</w:t>
      </w:r>
    </w:p>
    <w:p w14:paraId="3C61F1B4" w14:textId="77777777" w:rsidR="00A63ED5" w:rsidRPr="00052626" w:rsidRDefault="00A63ED5" w:rsidP="00A63ED5">
      <w:pPr>
        <w:pStyle w:val="PL"/>
        <w:rPr>
          <w:noProof w:val="0"/>
        </w:rPr>
      </w:pPr>
      <w:r w:rsidRPr="00052626">
        <w:rPr>
          <w:noProof w:val="0"/>
        </w:rPr>
        <w:t xml:space="preserve">                  headers:</w:t>
      </w:r>
    </w:p>
    <w:p w14:paraId="148256DE" w14:textId="77777777" w:rsidR="00A63ED5" w:rsidRPr="00052626" w:rsidRDefault="00A63ED5" w:rsidP="00A63ED5">
      <w:pPr>
        <w:pStyle w:val="PL"/>
        <w:rPr>
          <w:noProof w:val="0"/>
        </w:rPr>
      </w:pPr>
      <w:r w:rsidRPr="00052626">
        <w:rPr>
          <w:noProof w:val="0"/>
        </w:rPr>
        <w:t xml:space="preserve">                    Accept-Encoding:</w:t>
      </w:r>
    </w:p>
    <w:p w14:paraId="674B3945" w14:textId="77777777" w:rsidR="00A63ED5" w:rsidRPr="00052626" w:rsidRDefault="00A63ED5" w:rsidP="00A63ED5">
      <w:pPr>
        <w:pStyle w:val="PL"/>
        <w:rPr>
          <w:noProof w:val="0"/>
        </w:rPr>
      </w:pPr>
      <w:r w:rsidRPr="00052626">
        <w:rPr>
          <w:noProof w:val="0"/>
        </w:rPr>
        <w:t xml:space="preserve">                      description: Accept-Encoding, described in IETF RFC 7694</w:t>
      </w:r>
    </w:p>
    <w:p w14:paraId="4BE0F5DD" w14:textId="77777777" w:rsidR="00A63ED5" w:rsidRPr="00052626" w:rsidRDefault="00A63ED5" w:rsidP="00A63ED5">
      <w:pPr>
        <w:pStyle w:val="PL"/>
        <w:rPr>
          <w:noProof w:val="0"/>
        </w:rPr>
      </w:pPr>
      <w:r w:rsidRPr="00052626">
        <w:rPr>
          <w:noProof w:val="0"/>
        </w:rPr>
        <w:t xml:space="preserve">                      schema:</w:t>
      </w:r>
    </w:p>
    <w:p w14:paraId="10450B69" w14:textId="77777777" w:rsidR="00A63ED5" w:rsidRPr="00052626" w:rsidRDefault="00A63ED5" w:rsidP="00A63ED5">
      <w:pPr>
        <w:pStyle w:val="PL"/>
        <w:rPr>
          <w:noProof w:val="0"/>
        </w:rPr>
      </w:pPr>
      <w:r w:rsidRPr="00052626">
        <w:rPr>
          <w:noProof w:val="0"/>
        </w:rPr>
        <w:t xml:space="preserve">                        type: string</w:t>
      </w:r>
    </w:p>
    <w:p w14:paraId="43D372BE" w14:textId="77777777" w:rsidR="00A63ED5" w:rsidRPr="00052626" w:rsidRDefault="00A63ED5" w:rsidP="00A63ED5">
      <w:pPr>
        <w:pStyle w:val="PL"/>
        <w:rPr>
          <w:noProof w:val="0"/>
        </w:rPr>
      </w:pPr>
      <w:r w:rsidRPr="00052626">
        <w:rPr>
          <w:noProof w:val="0"/>
        </w:rPr>
        <w:t xml:space="preserve">                '400':</w:t>
      </w:r>
    </w:p>
    <w:p w14:paraId="21E5B453" w14:textId="77777777" w:rsidR="00A63ED5" w:rsidRPr="00052626" w:rsidRDefault="00A63ED5" w:rsidP="00A63ED5">
      <w:pPr>
        <w:pStyle w:val="PL"/>
        <w:rPr>
          <w:noProof w:val="0"/>
        </w:rPr>
      </w:pPr>
      <w:r w:rsidRPr="00052626">
        <w:rPr>
          <w:noProof w:val="0"/>
        </w:rPr>
        <w:t xml:space="preserve">                  $ref: 'TS29571_CommonData.yaml#/components/responses/400'</w:t>
      </w:r>
    </w:p>
    <w:p w14:paraId="04438AB4" w14:textId="77777777" w:rsidR="00A63ED5" w:rsidRPr="00052626" w:rsidRDefault="00A63ED5" w:rsidP="00A63ED5">
      <w:pPr>
        <w:pStyle w:val="PL"/>
        <w:rPr>
          <w:noProof w:val="0"/>
        </w:rPr>
      </w:pPr>
      <w:r w:rsidRPr="00052626">
        <w:rPr>
          <w:noProof w:val="0"/>
        </w:rPr>
        <w:t xml:space="preserve">                '401':</w:t>
      </w:r>
    </w:p>
    <w:p w14:paraId="2E2CD7DC" w14:textId="77777777" w:rsidR="00A63ED5" w:rsidRPr="00052626" w:rsidRDefault="00A63ED5" w:rsidP="00A63ED5">
      <w:pPr>
        <w:pStyle w:val="PL"/>
        <w:rPr>
          <w:noProof w:val="0"/>
        </w:rPr>
      </w:pPr>
      <w:r w:rsidRPr="00052626">
        <w:rPr>
          <w:noProof w:val="0"/>
        </w:rPr>
        <w:t xml:space="preserve">                  $ref: 'TS29571_CommonData.yaml#/components/responses/401'</w:t>
      </w:r>
    </w:p>
    <w:p w14:paraId="0961DCCE" w14:textId="77777777" w:rsidR="00A63ED5" w:rsidRPr="00052626" w:rsidRDefault="00A63ED5" w:rsidP="00A63ED5">
      <w:pPr>
        <w:pStyle w:val="PL"/>
        <w:rPr>
          <w:noProof w:val="0"/>
        </w:rPr>
      </w:pPr>
      <w:r w:rsidRPr="00052626">
        <w:rPr>
          <w:noProof w:val="0"/>
        </w:rPr>
        <w:t xml:space="preserve">                '403':</w:t>
      </w:r>
    </w:p>
    <w:p w14:paraId="0A608210" w14:textId="77777777" w:rsidR="00A63ED5" w:rsidRPr="00052626" w:rsidRDefault="00A63ED5" w:rsidP="00A63ED5">
      <w:pPr>
        <w:pStyle w:val="PL"/>
        <w:rPr>
          <w:noProof w:val="0"/>
        </w:rPr>
      </w:pPr>
      <w:r w:rsidRPr="00052626">
        <w:rPr>
          <w:noProof w:val="0"/>
        </w:rPr>
        <w:t xml:space="preserve">                  $ref: 'TS29571_CommonData.yaml#/components/responses/403'</w:t>
      </w:r>
    </w:p>
    <w:p w14:paraId="336A4E45" w14:textId="77777777" w:rsidR="00A63ED5" w:rsidRPr="00052626" w:rsidRDefault="00A63ED5" w:rsidP="00A63ED5">
      <w:pPr>
        <w:pStyle w:val="PL"/>
        <w:rPr>
          <w:noProof w:val="0"/>
        </w:rPr>
      </w:pPr>
      <w:r w:rsidRPr="00052626">
        <w:rPr>
          <w:noProof w:val="0"/>
        </w:rPr>
        <w:t xml:space="preserve">                '404':</w:t>
      </w:r>
    </w:p>
    <w:p w14:paraId="10497839" w14:textId="77777777" w:rsidR="00A63ED5" w:rsidRPr="00052626" w:rsidRDefault="00A63ED5" w:rsidP="00A63ED5">
      <w:pPr>
        <w:pStyle w:val="PL"/>
        <w:rPr>
          <w:noProof w:val="0"/>
        </w:rPr>
      </w:pPr>
      <w:r w:rsidRPr="00052626">
        <w:rPr>
          <w:noProof w:val="0"/>
        </w:rPr>
        <w:t xml:space="preserve">                  $ref: 'TS29571_CommonData.yaml#/components/responses/404'</w:t>
      </w:r>
    </w:p>
    <w:p w14:paraId="6D95DD4C" w14:textId="77777777" w:rsidR="00A63ED5" w:rsidRPr="00052626" w:rsidRDefault="00A63ED5" w:rsidP="00A63ED5">
      <w:pPr>
        <w:pStyle w:val="PL"/>
        <w:rPr>
          <w:noProof w:val="0"/>
        </w:rPr>
      </w:pPr>
      <w:r w:rsidRPr="00052626">
        <w:rPr>
          <w:noProof w:val="0"/>
        </w:rPr>
        <w:t xml:space="preserve">                '411':</w:t>
      </w:r>
    </w:p>
    <w:p w14:paraId="2957AE76" w14:textId="77777777" w:rsidR="00A63ED5" w:rsidRPr="00052626" w:rsidRDefault="00A63ED5" w:rsidP="00A63ED5">
      <w:pPr>
        <w:pStyle w:val="PL"/>
        <w:rPr>
          <w:noProof w:val="0"/>
        </w:rPr>
      </w:pPr>
      <w:r w:rsidRPr="00052626">
        <w:rPr>
          <w:noProof w:val="0"/>
        </w:rPr>
        <w:t xml:space="preserve">                  $ref: 'TS29571_CommonData.yaml#/components/responses/411'</w:t>
      </w:r>
    </w:p>
    <w:p w14:paraId="23CCB677" w14:textId="77777777" w:rsidR="00A63ED5" w:rsidRPr="00052626" w:rsidRDefault="00A63ED5" w:rsidP="00A63ED5">
      <w:pPr>
        <w:pStyle w:val="PL"/>
        <w:rPr>
          <w:noProof w:val="0"/>
        </w:rPr>
      </w:pPr>
      <w:r w:rsidRPr="00052626">
        <w:rPr>
          <w:noProof w:val="0"/>
        </w:rPr>
        <w:t xml:space="preserve">                '413':</w:t>
      </w:r>
    </w:p>
    <w:p w14:paraId="7F80C5A6" w14:textId="77777777" w:rsidR="00A63ED5" w:rsidRPr="00052626" w:rsidRDefault="00A63ED5" w:rsidP="00A63ED5">
      <w:pPr>
        <w:pStyle w:val="PL"/>
        <w:rPr>
          <w:noProof w:val="0"/>
        </w:rPr>
      </w:pPr>
      <w:r w:rsidRPr="00052626">
        <w:rPr>
          <w:noProof w:val="0"/>
        </w:rPr>
        <w:t xml:space="preserve">                  $ref: 'TS29571_CommonData.yaml#/components/responses/413'</w:t>
      </w:r>
    </w:p>
    <w:p w14:paraId="0A2B6A05" w14:textId="77777777" w:rsidR="00A63ED5" w:rsidRPr="00052626" w:rsidRDefault="00A63ED5" w:rsidP="00A63ED5">
      <w:pPr>
        <w:pStyle w:val="PL"/>
        <w:rPr>
          <w:noProof w:val="0"/>
        </w:rPr>
      </w:pPr>
      <w:r w:rsidRPr="00052626">
        <w:rPr>
          <w:noProof w:val="0"/>
        </w:rPr>
        <w:t xml:space="preserve">                '415':</w:t>
      </w:r>
    </w:p>
    <w:p w14:paraId="3E8EE6E8" w14:textId="77777777" w:rsidR="00A63ED5" w:rsidRPr="00052626" w:rsidRDefault="00A63ED5" w:rsidP="00A63ED5">
      <w:pPr>
        <w:pStyle w:val="PL"/>
        <w:rPr>
          <w:noProof w:val="0"/>
        </w:rPr>
      </w:pPr>
      <w:r w:rsidRPr="00052626">
        <w:rPr>
          <w:noProof w:val="0"/>
        </w:rPr>
        <w:t xml:space="preserve">                  $ref: 'TS29571_CommonData.yaml#/components/responses/415'</w:t>
      </w:r>
    </w:p>
    <w:p w14:paraId="0B3D28C1" w14:textId="77777777" w:rsidR="00A63ED5" w:rsidRPr="00052626" w:rsidRDefault="00A63ED5" w:rsidP="00A63ED5">
      <w:pPr>
        <w:pStyle w:val="PL"/>
        <w:rPr>
          <w:noProof w:val="0"/>
        </w:rPr>
      </w:pPr>
      <w:r w:rsidRPr="00052626">
        <w:rPr>
          <w:noProof w:val="0"/>
        </w:rPr>
        <w:t xml:space="preserve">                '429':</w:t>
      </w:r>
    </w:p>
    <w:p w14:paraId="445118C1" w14:textId="77777777" w:rsidR="00A63ED5" w:rsidRPr="00052626" w:rsidRDefault="00A63ED5" w:rsidP="00A63ED5">
      <w:pPr>
        <w:pStyle w:val="PL"/>
        <w:rPr>
          <w:noProof w:val="0"/>
          <w:lang w:eastAsia="zh-CN"/>
        </w:rPr>
      </w:pPr>
      <w:r w:rsidRPr="00052626">
        <w:rPr>
          <w:noProof w:val="0"/>
        </w:rPr>
        <w:t xml:space="preserve">                  $ref: 'TS29571_CommonData.yaml#/components/responses/429'</w:t>
      </w:r>
    </w:p>
    <w:p w14:paraId="762F7721" w14:textId="77777777" w:rsidR="00A63ED5" w:rsidRPr="00052626" w:rsidRDefault="00A63ED5" w:rsidP="00A63ED5">
      <w:pPr>
        <w:pStyle w:val="PL"/>
        <w:rPr>
          <w:noProof w:val="0"/>
        </w:rPr>
      </w:pPr>
      <w:r w:rsidRPr="00052626">
        <w:rPr>
          <w:noProof w:val="0"/>
        </w:rPr>
        <w:t xml:space="preserve">                '500':</w:t>
      </w:r>
    </w:p>
    <w:p w14:paraId="15FA3716" w14:textId="77777777" w:rsidR="00A63ED5" w:rsidRPr="00052626" w:rsidRDefault="00A63ED5" w:rsidP="00A63ED5">
      <w:pPr>
        <w:pStyle w:val="PL"/>
        <w:rPr>
          <w:noProof w:val="0"/>
        </w:rPr>
      </w:pPr>
      <w:r w:rsidRPr="00052626">
        <w:rPr>
          <w:noProof w:val="0"/>
        </w:rPr>
        <w:t xml:space="preserve">                  $ref: 'TS29571_CommonData.yaml#/components/responses/500'</w:t>
      </w:r>
    </w:p>
    <w:p w14:paraId="3B1FF17A" w14:textId="77777777" w:rsidR="00A63ED5" w:rsidRPr="00052626" w:rsidRDefault="00A63ED5" w:rsidP="00A63ED5">
      <w:pPr>
        <w:pStyle w:val="PL"/>
        <w:rPr>
          <w:noProof w:val="0"/>
        </w:rPr>
      </w:pPr>
      <w:r w:rsidRPr="00052626">
        <w:rPr>
          <w:noProof w:val="0"/>
        </w:rPr>
        <w:t xml:space="preserve">                '501':</w:t>
      </w:r>
    </w:p>
    <w:p w14:paraId="537FAEC9" w14:textId="77777777" w:rsidR="00A63ED5" w:rsidRPr="00052626" w:rsidRDefault="00A63ED5" w:rsidP="00A63ED5">
      <w:pPr>
        <w:pStyle w:val="PL"/>
        <w:rPr>
          <w:noProof w:val="0"/>
        </w:rPr>
      </w:pPr>
      <w:r w:rsidRPr="00052626">
        <w:rPr>
          <w:noProof w:val="0"/>
        </w:rPr>
        <w:t xml:space="preserve">                  $ref: 'TS29571_CommonData.yaml#/components/responses/501'</w:t>
      </w:r>
    </w:p>
    <w:p w14:paraId="64612A36" w14:textId="77777777" w:rsidR="00A63ED5" w:rsidRPr="00052626" w:rsidRDefault="00A63ED5" w:rsidP="00A63ED5">
      <w:pPr>
        <w:pStyle w:val="PL"/>
        <w:rPr>
          <w:noProof w:val="0"/>
        </w:rPr>
      </w:pPr>
      <w:r w:rsidRPr="00052626">
        <w:rPr>
          <w:noProof w:val="0"/>
        </w:rPr>
        <w:t xml:space="preserve">                '503':</w:t>
      </w:r>
    </w:p>
    <w:p w14:paraId="7E9D479C" w14:textId="77777777" w:rsidR="00A63ED5" w:rsidRPr="00052626" w:rsidRDefault="00A63ED5" w:rsidP="00A63ED5">
      <w:pPr>
        <w:pStyle w:val="PL"/>
        <w:rPr>
          <w:noProof w:val="0"/>
        </w:rPr>
      </w:pPr>
      <w:r w:rsidRPr="00052626">
        <w:rPr>
          <w:noProof w:val="0"/>
        </w:rPr>
        <w:t xml:space="preserve">                  $ref: 'TS29571_CommonData.yaml#/components/responses/503'</w:t>
      </w:r>
    </w:p>
    <w:p w14:paraId="72D11E62" w14:textId="77777777" w:rsidR="00A63ED5" w:rsidRPr="00052626" w:rsidRDefault="00A63ED5" w:rsidP="00A63ED5">
      <w:pPr>
        <w:pStyle w:val="PL"/>
        <w:rPr>
          <w:noProof w:val="0"/>
        </w:rPr>
      </w:pPr>
      <w:r w:rsidRPr="00052626">
        <w:rPr>
          <w:noProof w:val="0"/>
        </w:rPr>
        <w:t xml:space="preserve">                default:</w:t>
      </w:r>
    </w:p>
    <w:p w14:paraId="5B879966" w14:textId="77777777" w:rsidR="00A63ED5" w:rsidRPr="00052626" w:rsidRDefault="00A63ED5" w:rsidP="00A63ED5">
      <w:pPr>
        <w:pStyle w:val="PL"/>
        <w:rPr>
          <w:noProof w:val="0"/>
        </w:rPr>
      </w:pPr>
      <w:r w:rsidRPr="00052626">
        <w:rPr>
          <w:noProof w:val="0"/>
        </w:rPr>
        <w:t xml:space="preserve">                  $ref: 'TS29571_CommonData.yaml#/components/responses/default'</w:t>
      </w:r>
    </w:p>
    <w:p w14:paraId="7BFBC6A0" w14:textId="77777777" w:rsidR="00A63ED5" w:rsidRPr="00052626" w:rsidRDefault="00A63ED5" w:rsidP="000012F2">
      <w:pPr>
        <w:pStyle w:val="PL"/>
        <w:rPr>
          <w:noProof w:val="0"/>
        </w:rPr>
      </w:pPr>
    </w:p>
    <w:p w14:paraId="68B075AE" w14:textId="77777777" w:rsidR="003965A7" w:rsidRPr="00052626" w:rsidRDefault="003965A7" w:rsidP="003965A7">
      <w:pPr>
        <w:pStyle w:val="PL"/>
        <w:rPr>
          <w:noProof w:val="0"/>
        </w:rPr>
      </w:pPr>
      <w:r w:rsidRPr="00052626">
        <w:rPr>
          <w:noProof w:val="0"/>
        </w:rPr>
        <w:t xml:space="preserve">  /mbs-sessions/subscriptions/{subscriptionId}:</w:t>
      </w:r>
    </w:p>
    <w:p w14:paraId="549F89B3" w14:textId="77777777" w:rsidR="003965A7" w:rsidRPr="00052626" w:rsidRDefault="003965A7" w:rsidP="003965A7">
      <w:pPr>
        <w:pStyle w:val="PL"/>
        <w:rPr>
          <w:noProof w:val="0"/>
        </w:rPr>
      </w:pPr>
      <w:r w:rsidRPr="00052626">
        <w:rPr>
          <w:noProof w:val="0"/>
        </w:rPr>
        <w:t xml:space="preserve">    patch:</w:t>
      </w:r>
    </w:p>
    <w:p w14:paraId="07726AAD" w14:textId="77777777" w:rsidR="003965A7" w:rsidRPr="00052626" w:rsidRDefault="003965A7" w:rsidP="003965A7">
      <w:pPr>
        <w:pStyle w:val="PL"/>
        <w:rPr>
          <w:noProof w:val="0"/>
        </w:rPr>
      </w:pPr>
      <w:r w:rsidRPr="00052626">
        <w:rPr>
          <w:noProof w:val="0"/>
        </w:rPr>
        <w:t xml:space="preserve">      summary:  StatusSubscribe to modify (update or renew) an individual subscription</w:t>
      </w:r>
    </w:p>
    <w:p w14:paraId="4B732FBC" w14:textId="77777777" w:rsidR="003965A7" w:rsidRPr="00052626" w:rsidRDefault="003965A7" w:rsidP="003965A7">
      <w:pPr>
        <w:pStyle w:val="PL"/>
        <w:rPr>
          <w:noProof w:val="0"/>
        </w:rPr>
      </w:pPr>
      <w:r w:rsidRPr="00052626">
        <w:rPr>
          <w:noProof w:val="0"/>
        </w:rPr>
        <w:t xml:space="preserve">      tags:</w:t>
      </w:r>
    </w:p>
    <w:p w14:paraId="1CFB24AD" w14:textId="77777777" w:rsidR="003965A7" w:rsidRPr="00052626" w:rsidRDefault="003965A7" w:rsidP="003965A7">
      <w:pPr>
        <w:pStyle w:val="PL"/>
        <w:rPr>
          <w:noProof w:val="0"/>
        </w:rPr>
      </w:pPr>
      <w:r w:rsidRPr="00052626">
        <w:rPr>
          <w:noProof w:val="0"/>
        </w:rPr>
        <w:t xml:space="preserve">        - Individual Subscription for an MBS session</w:t>
      </w:r>
    </w:p>
    <w:p w14:paraId="69BAD178" w14:textId="77777777" w:rsidR="003965A7" w:rsidRPr="00052626" w:rsidRDefault="003965A7" w:rsidP="003965A7">
      <w:pPr>
        <w:pStyle w:val="PL"/>
        <w:rPr>
          <w:noProof w:val="0"/>
        </w:rPr>
      </w:pPr>
      <w:r w:rsidRPr="00052626">
        <w:rPr>
          <w:noProof w:val="0"/>
        </w:rPr>
        <w:t xml:space="preserve">      operationId: StatusSubscribeMod</w:t>
      </w:r>
    </w:p>
    <w:p w14:paraId="3F02D384" w14:textId="77777777" w:rsidR="003965A7" w:rsidRPr="00052626" w:rsidRDefault="003965A7" w:rsidP="003965A7">
      <w:pPr>
        <w:pStyle w:val="PL"/>
        <w:rPr>
          <w:noProof w:val="0"/>
        </w:rPr>
      </w:pPr>
      <w:r w:rsidRPr="00052626">
        <w:rPr>
          <w:noProof w:val="0"/>
        </w:rPr>
        <w:t xml:space="preserve">      parameters:</w:t>
      </w:r>
    </w:p>
    <w:p w14:paraId="6A795082" w14:textId="77777777" w:rsidR="003965A7" w:rsidRPr="00052626" w:rsidRDefault="003965A7" w:rsidP="003965A7">
      <w:pPr>
        <w:pStyle w:val="PL"/>
        <w:rPr>
          <w:noProof w:val="0"/>
        </w:rPr>
      </w:pPr>
      <w:r w:rsidRPr="00052626">
        <w:rPr>
          <w:noProof w:val="0"/>
        </w:rPr>
        <w:t xml:space="preserve">        - name: subscriptionId</w:t>
      </w:r>
    </w:p>
    <w:p w14:paraId="4B127819" w14:textId="77777777" w:rsidR="003965A7" w:rsidRPr="00052626" w:rsidRDefault="003965A7" w:rsidP="003965A7">
      <w:pPr>
        <w:pStyle w:val="PL"/>
        <w:rPr>
          <w:noProof w:val="0"/>
        </w:rPr>
      </w:pPr>
      <w:r w:rsidRPr="00052626">
        <w:rPr>
          <w:noProof w:val="0"/>
        </w:rPr>
        <w:t xml:space="preserve">          in: path</w:t>
      </w:r>
    </w:p>
    <w:p w14:paraId="1E962E00" w14:textId="77777777" w:rsidR="003965A7" w:rsidRPr="00052626" w:rsidRDefault="003965A7" w:rsidP="003965A7">
      <w:pPr>
        <w:pStyle w:val="PL"/>
        <w:rPr>
          <w:noProof w:val="0"/>
        </w:rPr>
      </w:pPr>
      <w:r w:rsidRPr="00052626">
        <w:rPr>
          <w:noProof w:val="0"/>
        </w:rPr>
        <w:t xml:space="preserve">          required: true</w:t>
      </w:r>
    </w:p>
    <w:p w14:paraId="026F8474" w14:textId="77777777" w:rsidR="003965A7" w:rsidRPr="00052626" w:rsidRDefault="003965A7" w:rsidP="003965A7">
      <w:pPr>
        <w:pStyle w:val="PL"/>
        <w:rPr>
          <w:noProof w:val="0"/>
        </w:rPr>
      </w:pPr>
      <w:r w:rsidRPr="00052626">
        <w:rPr>
          <w:noProof w:val="0"/>
        </w:rPr>
        <w:t xml:space="preserve">          description: Unique ID of the individual subscription to be modified</w:t>
      </w:r>
    </w:p>
    <w:p w14:paraId="0B391070" w14:textId="77777777" w:rsidR="003965A7" w:rsidRPr="00052626" w:rsidRDefault="003965A7" w:rsidP="003965A7">
      <w:pPr>
        <w:pStyle w:val="PL"/>
        <w:rPr>
          <w:noProof w:val="0"/>
        </w:rPr>
      </w:pPr>
      <w:r w:rsidRPr="00052626">
        <w:rPr>
          <w:noProof w:val="0"/>
        </w:rPr>
        <w:t xml:space="preserve">          schema:</w:t>
      </w:r>
    </w:p>
    <w:p w14:paraId="2738584E" w14:textId="77777777" w:rsidR="003965A7" w:rsidRPr="00052626" w:rsidRDefault="003965A7" w:rsidP="003965A7">
      <w:pPr>
        <w:pStyle w:val="PL"/>
        <w:rPr>
          <w:noProof w:val="0"/>
        </w:rPr>
      </w:pPr>
      <w:r w:rsidRPr="00052626">
        <w:rPr>
          <w:noProof w:val="0"/>
        </w:rPr>
        <w:t xml:space="preserve">            type: string</w:t>
      </w:r>
    </w:p>
    <w:p w14:paraId="37A07AF9" w14:textId="77777777" w:rsidR="003965A7" w:rsidRPr="00052626" w:rsidRDefault="003965A7" w:rsidP="003965A7">
      <w:pPr>
        <w:pStyle w:val="PL"/>
        <w:rPr>
          <w:noProof w:val="0"/>
        </w:rPr>
      </w:pPr>
      <w:r w:rsidRPr="00052626">
        <w:rPr>
          <w:noProof w:val="0"/>
        </w:rPr>
        <w:t xml:space="preserve">      requestBody:</w:t>
      </w:r>
    </w:p>
    <w:p w14:paraId="229A7A76" w14:textId="77777777" w:rsidR="003965A7" w:rsidRPr="00052626" w:rsidRDefault="003965A7" w:rsidP="003965A7">
      <w:pPr>
        <w:pStyle w:val="PL"/>
        <w:rPr>
          <w:noProof w:val="0"/>
        </w:rPr>
      </w:pPr>
      <w:r w:rsidRPr="00052626">
        <w:rPr>
          <w:noProof w:val="0"/>
        </w:rPr>
        <w:lastRenderedPageBreak/>
        <w:t xml:space="preserve">        description: Data to be modified in the StatusSubscription</w:t>
      </w:r>
    </w:p>
    <w:p w14:paraId="1B58D47D" w14:textId="77777777" w:rsidR="003965A7" w:rsidRPr="00052626" w:rsidRDefault="003965A7" w:rsidP="003965A7">
      <w:pPr>
        <w:pStyle w:val="PL"/>
        <w:rPr>
          <w:noProof w:val="0"/>
        </w:rPr>
      </w:pPr>
      <w:r w:rsidRPr="00052626">
        <w:rPr>
          <w:noProof w:val="0"/>
        </w:rPr>
        <w:t xml:space="preserve">        required: true</w:t>
      </w:r>
    </w:p>
    <w:p w14:paraId="39DC8E29" w14:textId="77777777" w:rsidR="003965A7" w:rsidRPr="00052626" w:rsidRDefault="003965A7" w:rsidP="003965A7">
      <w:pPr>
        <w:pStyle w:val="PL"/>
        <w:rPr>
          <w:noProof w:val="0"/>
        </w:rPr>
      </w:pPr>
      <w:r w:rsidRPr="00052626">
        <w:rPr>
          <w:noProof w:val="0"/>
        </w:rPr>
        <w:t xml:space="preserve">        content:</w:t>
      </w:r>
    </w:p>
    <w:p w14:paraId="5D469110" w14:textId="77777777" w:rsidR="003965A7" w:rsidRPr="00052626" w:rsidRDefault="003965A7" w:rsidP="003965A7">
      <w:pPr>
        <w:pStyle w:val="PL"/>
        <w:rPr>
          <w:noProof w:val="0"/>
        </w:rPr>
      </w:pPr>
      <w:r w:rsidRPr="00052626">
        <w:rPr>
          <w:noProof w:val="0"/>
        </w:rPr>
        <w:t xml:space="preserve">          application/json-patch+json:</w:t>
      </w:r>
    </w:p>
    <w:p w14:paraId="7737E84D" w14:textId="77777777" w:rsidR="003965A7" w:rsidRPr="00052626" w:rsidRDefault="003965A7" w:rsidP="003965A7">
      <w:pPr>
        <w:pStyle w:val="PL"/>
        <w:rPr>
          <w:noProof w:val="0"/>
        </w:rPr>
      </w:pPr>
      <w:r w:rsidRPr="00052626">
        <w:rPr>
          <w:noProof w:val="0"/>
        </w:rPr>
        <w:t xml:space="preserve">            schema:</w:t>
      </w:r>
    </w:p>
    <w:p w14:paraId="36D7DBD7" w14:textId="77777777" w:rsidR="003965A7" w:rsidRPr="00052626" w:rsidRDefault="003965A7" w:rsidP="003965A7">
      <w:pPr>
        <w:pStyle w:val="PL"/>
        <w:rPr>
          <w:noProof w:val="0"/>
        </w:rPr>
      </w:pPr>
      <w:r w:rsidRPr="00052626">
        <w:rPr>
          <w:noProof w:val="0"/>
        </w:rPr>
        <w:t xml:space="preserve">              type: array</w:t>
      </w:r>
    </w:p>
    <w:p w14:paraId="1219A957" w14:textId="77777777" w:rsidR="003965A7" w:rsidRPr="00052626" w:rsidRDefault="003965A7" w:rsidP="003965A7">
      <w:pPr>
        <w:pStyle w:val="PL"/>
        <w:rPr>
          <w:noProof w:val="0"/>
        </w:rPr>
      </w:pPr>
      <w:r w:rsidRPr="00052626">
        <w:rPr>
          <w:noProof w:val="0"/>
        </w:rPr>
        <w:t xml:space="preserve">              items:</w:t>
      </w:r>
    </w:p>
    <w:p w14:paraId="7D822719" w14:textId="77777777" w:rsidR="003965A7" w:rsidRPr="00052626" w:rsidRDefault="003965A7" w:rsidP="003965A7">
      <w:pPr>
        <w:pStyle w:val="PL"/>
        <w:rPr>
          <w:noProof w:val="0"/>
        </w:rPr>
      </w:pPr>
      <w:r w:rsidRPr="00052626">
        <w:rPr>
          <w:noProof w:val="0"/>
        </w:rPr>
        <w:t xml:space="preserve">                $ref: 'TS29571_CommonData.yaml#/components/schemas/PatchItem'</w:t>
      </w:r>
    </w:p>
    <w:p w14:paraId="0522E8A4" w14:textId="77777777" w:rsidR="003965A7" w:rsidRPr="00052626" w:rsidRDefault="003965A7" w:rsidP="003965A7">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2743871D" w14:textId="77777777" w:rsidR="003965A7" w:rsidRPr="00052626" w:rsidRDefault="003965A7" w:rsidP="003965A7">
      <w:pPr>
        <w:pStyle w:val="PL"/>
        <w:rPr>
          <w:noProof w:val="0"/>
        </w:rPr>
      </w:pPr>
      <w:r w:rsidRPr="00052626">
        <w:rPr>
          <w:noProof w:val="0"/>
        </w:rPr>
        <w:t xml:space="preserve">      responses:</w:t>
      </w:r>
    </w:p>
    <w:p w14:paraId="64A32B77" w14:textId="77777777" w:rsidR="003965A7" w:rsidRPr="00052626" w:rsidRDefault="003965A7" w:rsidP="003965A7">
      <w:pPr>
        <w:pStyle w:val="PL"/>
        <w:rPr>
          <w:noProof w:val="0"/>
        </w:rPr>
      </w:pPr>
      <w:r w:rsidRPr="00052626">
        <w:rPr>
          <w:noProof w:val="0"/>
        </w:rPr>
        <w:t xml:space="preserve">        '200':</w:t>
      </w:r>
    </w:p>
    <w:p w14:paraId="62C75C74" w14:textId="77777777" w:rsidR="003965A7" w:rsidRPr="00052626" w:rsidRDefault="003965A7" w:rsidP="003965A7">
      <w:pPr>
        <w:pStyle w:val="PL"/>
        <w:rPr>
          <w:noProof w:val="0"/>
        </w:rPr>
      </w:pPr>
      <w:r w:rsidRPr="00052626">
        <w:rPr>
          <w:noProof w:val="0"/>
        </w:rPr>
        <w:t xml:space="preserve">          description: Successful modification of the individual Status Subscription</w:t>
      </w:r>
    </w:p>
    <w:p w14:paraId="1532C162" w14:textId="77777777" w:rsidR="003965A7" w:rsidRPr="00052626" w:rsidRDefault="003965A7" w:rsidP="003965A7">
      <w:pPr>
        <w:pStyle w:val="PL"/>
        <w:rPr>
          <w:noProof w:val="0"/>
        </w:rPr>
      </w:pPr>
      <w:r w:rsidRPr="00052626">
        <w:rPr>
          <w:noProof w:val="0"/>
        </w:rPr>
        <w:t xml:space="preserve">          content:</w:t>
      </w:r>
    </w:p>
    <w:p w14:paraId="57318E03" w14:textId="77777777" w:rsidR="003965A7" w:rsidRPr="00052626" w:rsidRDefault="003965A7" w:rsidP="003965A7">
      <w:pPr>
        <w:pStyle w:val="PL"/>
        <w:rPr>
          <w:noProof w:val="0"/>
        </w:rPr>
      </w:pPr>
      <w:r w:rsidRPr="00052626">
        <w:rPr>
          <w:noProof w:val="0"/>
        </w:rPr>
        <w:t xml:space="preserve">            application/json:</w:t>
      </w:r>
    </w:p>
    <w:p w14:paraId="2321F8E3" w14:textId="77777777" w:rsidR="003965A7" w:rsidRPr="00052626" w:rsidRDefault="003965A7" w:rsidP="003965A7">
      <w:pPr>
        <w:pStyle w:val="PL"/>
        <w:rPr>
          <w:noProof w:val="0"/>
        </w:rPr>
      </w:pPr>
      <w:r w:rsidRPr="00052626">
        <w:rPr>
          <w:noProof w:val="0"/>
        </w:rPr>
        <w:t xml:space="preserve">              schema:</w:t>
      </w:r>
    </w:p>
    <w:p w14:paraId="6955D03D" w14:textId="77777777" w:rsidR="003965A7" w:rsidRPr="00052626" w:rsidRDefault="003965A7" w:rsidP="003965A7">
      <w:pPr>
        <w:pStyle w:val="PL"/>
        <w:rPr>
          <w:noProof w:val="0"/>
        </w:rPr>
      </w:pPr>
      <w:r w:rsidRPr="00052626">
        <w:rPr>
          <w:noProof w:val="0"/>
        </w:rPr>
        <w:t xml:space="preserve">                $ref: '#/components/schemas/StatusSubscription'</w:t>
      </w:r>
    </w:p>
    <w:p w14:paraId="1C22A1B5" w14:textId="77777777" w:rsidR="003965A7" w:rsidRPr="00052626" w:rsidRDefault="003965A7" w:rsidP="003965A7">
      <w:pPr>
        <w:pStyle w:val="PL"/>
        <w:rPr>
          <w:noProof w:val="0"/>
        </w:rPr>
      </w:pPr>
      <w:r w:rsidRPr="00052626">
        <w:rPr>
          <w:noProof w:val="0"/>
        </w:rPr>
        <w:t xml:space="preserve">        '307':</w:t>
      </w:r>
    </w:p>
    <w:p w14:paraId="77A265A8" w14:textId="77777777" w:rsidR="003965A7" w:rsidRPr="00052626" w:rsidRDefault="003965A7" w:rsidP="003965A7">
      <w:pPr>
        <w:pStyle w:val="PL"/>
        <w:rPr>
          <w:noProof w:val="0"/>
        </w:rPr>
      </w:pPr>
      <w:r w:rsidRPr="00052626">
        <w:rPr>
          <w:noProof w:val="0"/>
        </w:rPr>
        <w:t xml:space="preserve">          $ref: 'TS29571_CommonData.yaml#/components/responses/307'</w:t>
      </w:r>
    </w:p>
    <w:p w14:paraId="2C22D41F" w14:textId="77777777" w:rsidR="003965A7" w:rsidRPr="00052626" w:rsidRDefault="003965A7" w:rsidP="003965A7">
      <w:pPr>
        <w:pStyle w:val="PL"/>
        <w:rPr>
          <w:noProof w:val="0"/>
        </w:rPr>
      </w:pPr>
      <w:r w:rsidRPr="00052626">
        <w:rPr>
          <w:noProof w:val="0"/>
        </w:rPr>
        <w:t xml:space="preserve">        '308':</w:t>
      </w:r>
    </w:p>
    <w:p w14:paraId="4F3066ED" w14:textId="77777777" w:rsidR="003965A7" w:rsidRPr="00052626" w:rsidRDefault="003965A7" w:rsidP="003965A7">
      <w:pPr>
        <w:pStyle w:val="PL"/>
        <w:rPr>
          <w:noProof w:val="0"/>
        </w:rPr>
      </w:pPr>
      <w:r w:rsidRPr="00052626">
        <w:rPr>
          <w:noProof w:val="0"/>
        </w:rPr>
        <w:t xml:space="preserve">          $ref: 'TS29571_CommonData.yaml#/components/responses/308'</w:t>
      </w:r>
    </w:p>
    <w:p w14:paraId="0EE97EBF" w14:textId="77777777" w:rsidR="003965A7" w:rsidRPr="00052626" w:rsidRDefault="003965A7" w:rsidP="003965A7">
      <w:pPr>
        <w:pStyle w:val="PL"/>
        <w:rPr>
          <w:noProof w:val="0"/>
        </w:rPr>
      </w:pPr>
      <w:r w:rsidRPr="00052626">
        <w:rPr>
          <w:noProof w:val="0"/>
        </w:rPr>
        <w:t xml:space="preserve">        '400':</w:t>
      </w:r>
    </w:p>
    <w:p w14:paraId="2EB02766" w14:textId="77777777" w:rsidR="003965A7" w:rsidRPr="00052626" w:rsidRDefault="003965A7" w:rsidP="003965A7">
      <w:pPr>
        <w:pStyle w:val="PL"/>
        <w:rPr>
          <w:noProof w:val="0"/>
        </w:rPr>
      </w:pPr>
      <w:r w:rsidRPr="00052626">
        <w:rPr>
          <w:noProof w:val="0"/>
        </w:rPr>
        <w:t xml:space="preserve">          $ref: 'TS29571_CommonData.yaml#/components/responses/400'</w:t>
      </w:r>
    </w:p>
    <w:p w14:paraId="36E44EDE" w14:textId="77777777" w:rsidR="003965A7" w:rsidRPr="00052626" w:rsidRDefault="003965A7" w:rsidP="003965A7">
      <w:pPr>
        <w:pStyle w:val="PL"/>
        <w:rPr>
          <w:noProof w:val="0"/>
        </w:rPr>
      </w:pPr>
      <w:r w:rsidRPr="00052626">
        <w:rPr>
          <w:noProof w:val="0"/>
        </w:rPr>
        <w:t xml:space="preserve">        '401':</w:t>
      </w:r>
    </w:p>
    <w:p w14:paraId="6FB27A2E" w14:textId="77777777" w:rsidR="003965A7" w:rsidRPr="00052626" w:rsidRDefault="003965A7" w:rsidP="003965A7">
      <w:pPr>
        <w:pStyle w:val="PL"/>
        <w:rPr>
          <w:noProof w:val="0"/>
        </w:rPr>
      </w:pPr>
      <w:r w:rsidRPr="00052626">
        <w:rPr>
          <w:noProof w:val="0"/>
        </w:rPr>
        <w:t xml:space="preserve">          $ref: 'TS29571_CommonData.yaml#/components/responses/401'</w:t>
      </w:r>
    </w:p>
    <w:p w14:paraId="2D062741" w14:textId="77777777" w:rsidR="003965A7" w:rsidRPr="00052626" w:rsidRDefault="003965A7" w:rsidP="003965A7">
      <w:pPr>
        <w:pStyle w:val="PL"/>
        <w:rPr>
          <w:noProof w:val="0"/>
        </w:rPr>
      </w:pPr>
      <w:r w:rsidRPr="00052626">
        <w:rPr>
          <w:noProof w:val="0"/>
        </w:rPr>
        <w:t xml:space="preserve">        '403':</w:t>
      </w:r>
    </w:p>
    <w:p w14:paraId="601CBBDB" w14:textId="77777777" w:rsidR="003965A7" w:rsidRPr="00052626" w:rsidRDefault="003965A7" w:rsidP="003965A7">
      <w:pPr>
        <w:pStyle w:val="PL"/>
        <w:rPr>
          <w:noProof w:val="0"/>
        </w:rPr>
      </w:pPr>
      <w:r w:rsidRPr="00052626">
        <w:rPr>
          <w:noProof w:val="0"/>
        </w:rPr>
        <w:t xml:space="preserve">          $ref: 'TS29571_CommonData.yaml#/components/responses/403'</w:t>
      </w:r>
    </w:p>
    <w:p w14:paraId="495FB931" w14:textId="77777777" w:rsidR="003965A7" w:rsidRPr="00052626" w:rsidRDefault="003965A7" w:rsidP="003965A7">
      <w:pPr>
        <w:pStyle w:val="PL"/>
        <w:rPr>
          <w:noProof w:val="0"/>
        </w:rPr>
      </w:pPr>
      <w:r w:rsidRPr="00052626">
        <w:rPr>
          <w:noProof w:val="0"/>
        </w:rPr>
        <w:t xml:space="preserve">        '404':</w:t>
      </w:r>
    </w:p>
    <w:p w14:paraId="78507792" w14:textId="77777777" w:rsidR="003965A7" w:rsidRPr="00052626" w:rsidRDefault="003965A7" w:rsidP="003965A7">
      <w:pPr>
        <w:pStyle w:val="PL"/>
        <w:rPr>
          <w:noProof w:val="0"/>
        </w:rPr>
      </w:pPr>
      <w:r w:rsidRPr="00052626">
        <w:rPr>
          <w:noProof w:val="0"/>
        </w:rPr>
        <w:t xml:space="preserve">          $ref: 'TS29571_CommonData.yaml#/components/responses/404'</w:t>
      </w:r>
    </w:p>
    <w:p w14:paraId="42081606" w14:textId="77777777" w:rsidR="003965A7" w:rsidRPr="00052626" w:rsidRDefault="003965A7" w:rsidP="003965A7">
      <w:pPr>
        <w:pStyle w:val="PL"/>
        <w:rPr>
          <w:noProof w:val="0"/>
        </w:rPr>
      </w:pPr>
      <w:r w:rsidRPr="00052626">
        <w:rPr>
          <w:noProof w:val="0"/>
        </w:rPr>
        <w:t xml:space="preserve">        '411':</w:t>
      </w:r>
    </w:p>
    <w:p w14:paraId="4B41B2EE" w14:textId="77777777" w:rsidR="003965A7" w:rsidRPr="00052626" w:rsidRDefault="003965A7" w:rsidP="003965A7">
      <w:pPr>
        <w:pStyle w:val="PL"/>
        <w:rPr>
          <w:noProof w:val="0"/>
        </w:rPr>
      </w:pPr>
      <w:r w:rsidRPr="00052626">
        <w:rPr>
          <w:noProof w:val="0"/>
        </w:rPr>
        <w:t xml:space="preserve">          $ref: 'TS29571_CommonData.yaml#/components/responses/411'</w:t>
      </w:r>
    </w:p>
    <w:p w14:paraId="327A2AA1" w14:textId="77777777" w:rsidR="003965A7" w:rsidRPr="00052626" w:rsidRDefault="003965A7" w:rsidP="003965A7">
      <w:pPr>
        <w:pStyle w:val="PL"/>
        <w:rPr>
          <w:noProof w:val="0"/>
        </w:rPr>
      </w:pPr>
      <w:r w:rsidRPr="00052626">
        <w:rPr>
          <w:noProof w:val="0"/>
        </w:rPr>
        <w:t xml:space="preserve">        '413':</w:t>
      </w:r>
    </w:p>
    <w:p w14:paraId="13C237FC" w14:textId="77777777" w:rsidR="003965A7" w:rsidRPr="00052626" w:rsidRDefault="003965A7" w:rsidP="003965A7">
      <w:pPr>
        <w:pStyle w:val="PL"/>
        <w:rPr>
          <w:noProof w:val="0"/>
        </w:rPr>
      </w:pPr>
      <w:r w:rsidRPr="00052626">
        <w:rPr>
          <w:noProof w:val="0"/>
        </w:rPr>
        <w:t xml:space="preserve">          $ref: 'TS29571_CommonData.yaml#/components/responses/413'</w:t>
      </w:r>
    </w:p>
    <w:p w14:paraId="1CEA7BB1" w14:textId="77777777" w:rsidR="003965A7" w:rsidRPr="00052626" w:rsidRDefault="003965A7" w:rsidP="003965A7">
      <w:pPr>
        <w:pStyle w:val="PL"/>
        <w:rPr>
          <w:noProof w:val="0"/>
        </w:rPr>
      </w:pPr>
      <w:r w:rsidRPr="00052626">
        <w:rPr>
          <w:noProof w:val="0"/>
        </w:rPr>
        <w:t xml:space="preserve">        '415':</w:t>
      </w:r>
    </w:p>
    <w:p w14:paraId="6A97F12B" w14:textId="77777777" w:rsidR="003965A7" w:rsidRPr="00052626" w:rsidRDefault="003965A7" w:rsidP="003965A7">
      <w:pPr>
        <w:pStyle w:val="PL"/>
        <w:rPr>
          <w:noProof w:val="0"/>
        </w:rPr>
      </w:pPr>
      <w:r w:rsidRPr="00052626">
        <w:rPr>
          <w:noProof w:val="0"/>
        </w:rPr>
        <w:t xml:space="preserve">          $ref: 'TS29571_CommonData.yaml#/components/responses/415'</w:t>
      </w:r>
    </w:p>
    <w:p w14:paraId="620BDD7B" w14:textId="77777777" w:rsidR="003965A7" w:rsidRPr="00052626" w:rsidRDefault="003965A7" w:rsidP="003965A7">
      <w:pPr>
        <w:pStyle w:val="PL"/>
        <w:rPr>
          <w:noProof w:val="0"/>
        </w:rPr>
      </w:pPr>
      <w:r w:rsidRPr="00052626">
        <w:rPr>
          <w:noProof w:val="0"/>
        </w:rPr>
        <w:t xml:space="preserve">        '429':</w:t>
      </w:r>
    </w:p>
    <w:p w14:paraId="7C3C8FDF" w14:textId="77777777" w:rsidR="003965A7" w:rsidRPr="00052626" w:rsidRDefault="003965A7" w:rsidP="003965A7">
      <w:pPr>
        <w:pStyle w:val="PL"/>
        <w:rPr>
          <w:noProof w:val="0"/>
        </w:rPr>
      </w:pPr>
      <w:r w:rsidRPr="00052626">
        <w:rPr>
          <w:noProof w:val="0"/>
        </w:rPr>
        <w:t xml:space="preserve">          $ref: 'TS29571_CommonData.yaml#/components/responses/429'</w:t>
      </w:r>
    </w:p>
    <w:p w14:paraId="3A685633" w14:textId="77777777" w:rsidR="003965A7" w:rsidRPr="00052626" w:rsidRDefault="003965A7" w:rsidP="003965A7">
      <w:pPr>
        <w:pStyle w:val="PL"/>
        <w:rPr>
          <w:noProof w:val="0"/>
        </w:rPr>
      </w:pPr>
      <w:r w:rsidRPr="00052626">
        <w:rPr>
          <w:noProof w:val="0"/>
        </w:rPr>
        <w:t xml:space="preserve">        '500':</w:t>
      </w:r>
    </w:p>
    <w:p w14:paraId="4FBFA37D" w14:textId="77777777" w:rsidR="003965A7" w:rsidRPr="00052626" w:rsidRDefault="003965A7" w:rsidP="003965A7">
      <w:pPr>
        <w:pStyle w:val="PL"/>
        <w:rPr>
          <w:noProof w:val="0"/>
        </w:rPr>
      </w:pPr>
      <w:r w:rsidRPr="00052626">
        <w:rPr>
          <w:noProof w:val="0"/>
        </w:rPr>
        <w:t xml:space="preserve">          $ref: 'TS29571_CommonData.yaml#/components/responses/500'</w:t>
      </w:r>
    </w:p>
    <w:p w14:paraId="05EFDEC3" w14:textId="77777777" w:rsidR="003965A7" w:rsidRPr="00052626" w:rsidRDefault="003965A7" w:rsidP="003965A7">
      <w:pPr>
        <w:pStyle w:val="PL"/>
        <w:rPr>
          <w:noProof w:val="0"/>
        </w:rPr>
      </w:pPr>
      <w:r w:rsidRPr="00052626">
        <w:rPr>
          <w:noProof w:val="0"/>
        </w:rPr>
        <w:t xml:space="preserve">        '502':</w:t>
      </w:r>
    </w:p>
    <w:p w14:paraId="5E4184FA" w14:textId="77777777" w:rsidR="003965A7" w:rsidRPr="00052626" w:rsidRDefault="003965A7" w:rsidP="003965A7">
      <w:pPr>
        <w:pStyle w:val="PL"/>
        <w:rPr>
          <w:noProof w:val="0"/>
        </w:rPr>
      </w:pPr>
      <w:r w:rsidRPr="00052626">
        <w:rPr>
          <w:noProof w:val="0"/>
        </w:rPr>
        <w:t xml:space="preserve">          $ref: 'TS29571_CommonData.yaml#/components/responses/502'</w:t>
      </w:r>
    </w:p>
    <w:p w14:paraId="1297561F" w14:textId="77777777" w:rsidR="003965A7" w:rsidRPr="00052626" w:rsidRDefault="003965A7" w:rsidP="003965A7">
      <w:pPr>
        <w:pStyle w:val="PL"/>
        <w:rPr>
          <w:noProof w:val="0"/>
        </w:rPr>
      </w:pPr>
      <w:r w:rsidRPr="00052626">
        <w:rPr>
          <w:noProof w:val="0"/>
        </w:rPr>
        <w:t xml:space="preserve">        '503':</w:t>
      </w:r>
    </w:p>
    <w:p w14:paraId="52CF9AEF" w14:textId="77777777" w:rsidR="003965A7" w:rsidRPr="00052626" w:rsidRDefault="003965A7" w:rsidP="003965A7">
      <w:pPr>
        <w:pStyle w:val="PL"/>
        <w:rPr>
          <w:noProof w:val="0"/>
        </w:rPr>
      </w:pPr>
      <w:r w:rsidRPr="00052626">
        <w:rPr>
          <w:noProof w:val="0"/>
        </w:rPr>
        <w:t xml:space="preserve">          $ref: 'TS29571_CommonData.yaml#/components/responses/503'</w:t>
      </w:r>
    </w:p>
    <w:p w14:paraId="01779B18" w14:textId="77777777" w:rsidR="003965A7" w:rsidRPr="00052626" w:rsidRDefault="003965A7" w:rsidP="003965A7">
      <w:pPr>
        <w:pStyle w:val="PL"/>
        <w:rPr>
          <w:noProof w:val="0"/>
        </w:rPr>
      </w:pPr>
      <w:r w:rsidRPr="00052626">
        <w:rPr>
          <w:noProof w:val="0"/>
        </w:rPr>
        <w:t xml:space="preserve">        default:</w:t>
      </w:r>
    </w:p>
    <w:p w14:paraId="64859A25" w14:textId="77777777" w:rsidR="003965A7" w:rsidRPr="00052626" w:rsidRDefault="003965A7" w:rsidP="003965A7">
      <w:pPr>
        <w:pStyle w:val="PL"/>
        <w:rPr>
          <w:noProof w:val="0"/>
        </w:rPr>
      </w:pPr>
      <w:r w:rsidRPr="00052626">
        <w:rPr>
          <w:noProof w:val="0"/>
        </w:rPr>
        <w:t xml:space="preserve">          $ref: 'TS29571_CommonData.yaml#/components/responses/default'</w:t>
      </w:r>
    </w:p>
    <w:p w14:paraId="60639DFA" w14:textId="77777777" w:rsidR="003965A7" w:rsidRPr="00052626" w:rsidRDefault="003965A7" w:rsidP="000012F2">
      <w:pPr>
        <w:pStyle w:val="PL"/>
        <w:rPr>
          <w:noProof w:val="0"/>
        </w:rPr>
      </w:pPr>
    </w:p>
    <w:p w14:paraId="7F1C9727" w14:textId="77777777" w:rsidR="00333BBC" w:rsidRPr="00052626" w:rsidRDefault="00333BBC" w:rsidP="00333BBC">
      <w:pPr>
        <w:pStyle w:val="PL"/>
        <w:rPr>
          <w:noProof w:val="0"/>
        </w:rPr>
      </w:pPr>
      <w:r w:rsidRPr="00052626">
        <w:rPr>
          <w:noProof w:val="0"/>
        </w:rPr>
        <w:t xml:space="preserve">    delete:</w:t>
      </w:r>
    </w:p>
    <w:p w14:paraId="06DFB7CB" w14:textId="77777777" w:rsidR="00333BBC" w:rsidRPr="00052626" w:rsidRDefault="00333BBC" w:rsidP="00333BBC">
      <w:pPr>
        <w:pStyle w:val="PL"/>
        <w:rPr>
          <w:noProof w:val="0"/>
        </w:rPr>
      </w:pPr>
      <w:r w:rsidRPr="00052626">
        <w:rPr>
          <w:noProof w:val="0"/>
        </w:rPr>
        <w:t xml:space="preserve">      summary:  StatusUnSubscribe to unsubscribe from the Status Subscription </w:t>
      </w:r>
    </w:p>
    <w:p w14:paraId="4F9AADB4" w14:textId="77777777" w:rsidR="00333BBC" w:rsidRPr="00052626" w:rsidRDefault="00333BBC" w:rsidP="00333BBC">
      <w:pPr>
        <w:pStyle w:val="PL"/>
        <w:rPr>
          <w:noProof w:val="0"/>
        </w:rPr>
      </w:pPr>
      <w:r w:rsidRPr="00052626">
        <w:rPr>
          <w:noProof w:val="0"/>
        </w:rPr>
        <w:t xml:space="preserve">      tags:</w:t>
      </w:r>
    </w:p>
    <w:p w14:paraId="7C06ACC0" w14:textId="77777777" w:rsidR="00333BBC" w:rsidRPr="00052626" w:rsidRDefault="00333BBC" w:rsidP="00333BBC">
      <w:pPr>
        <w:pStyle w:val="PL"/>
        <w:rPr>
          <w:noProof w:val="0"/>
        </w:rPr>
      </w:pPr>
      <w:r w:rsidRPr="00052626">
        <w:rPr>
          <w:noProof w:val="0"/>
        </w:rPr>
        <w:t xml:space="preserve">        - Individual Subscription for an MBS session</w:t>
      </w:r>
    </w:p>
    <w:p w14:paraId="271E4434" w14:textId="77777777" w:rsidR="00333BBC" w:rsidRPr="00052626" w:rsidRDefault="00333BBC" w:rsidP="00333BBC">
      <w:pPr>
        <w:pStyle w:val="PL"/>
        <w:rPr>
          <w:noProof w:val="0"/>
        </w:rPr>
      </w:pPr>
      <w:r w:rsidRPr="00052626">
        <w:rPr>
          <w:noProof w:val="0"/>
        </w:rPr>
        <w:t xml:space="preserve">      operationId: StatusUnSubscribe</w:t>
      </w:r>
    </w:p>
    <w:p w14:paraId="4F2B3B82" w14:textId="77777777" w:rsidR="00333BBC" w:rsidRPr="00052626" w:rsidRDefault="00333BBC" w:rsidP="00333BBC">
      <w:pPr>
        <w:pStyle w:val="PL"/>
        <w:rPr>
          <w:noProof w:val="0"/>
        </w:rPr>
      </w:pPr>
      <w:r w:rsidRPr="00052626">
        <w:rPr>
          <w:noProof w:val="0"/>
        </w:rPr>
        <w:t xml:space="preserve">      parameters:</w:t>
      </w:r>
    </w:p>
    <w:p w14:paraId="4896C20B" w14:textId="77777777" w:rsidR="00333BBC" w:rsidRPr="00052626" w:rsidRDefault="00333BBC" w:rsidP="00333BBC">
      <w:pPr>
        <w:pStyle w:val="PL"/>
        <w:rPr>
          <w:noProof w:val="0"/>
        </w:rPr>
      </w:pPr>
      <w:r w:rsidRPr="00052626">
        <w:rPr>
          <w:noProof w:val="0"/>
        </w:rPr>
        <w:t xml:space="preserve">        - name: subscriptionId</w:t>
      </w:r>
    </w:p>
    <w:p w14:paraId="5A9EF557" w14:textId="77777777" w:rsidR="00333BBC" w:rsidRPr="00052626" w:rsidRDefault="00333BBC" w:rsidP="00333BBC">
      <w:pPr>
        <w:pStyle w:val="PL"/>
        <w:rPr>
          <w:noProof w:val="0"/>
        </w:rPr>
      </w:pPr>
      <w:r w:rsidRPr="00052626">
        <w:rPr>
          <w:noProof w:val="0"/>
        </w:rPr>
        <w:t xml:space="preserve">          in: path</w:t>
      </w:r>
    </w:p>
    <w:p w14:paraId="1F36E02D" w14:textId="77777777" w:rsidR="00333BBC" w:rsidRPr="00052626" w:rsidRDefault="00333BBC" w:rsidP="00333BBC">
      <w:pPr>
        <w:pStyle w:val="PL"/>
        <w:rPr>
          <w:noProof w:val="0"/>
        </w:rPr>
      </w:pPr>
      <w:r w:rsidRPr="00052626">
        <w:rPr>
          <w:noProof w:val="0"/>
        </w:rPr>
        <w:t xml:space="preserve">          required: true</w:t>
      </w:r>
    </w:p>
    <w:p w14:paraId="1742E276" w14:textId="77777777" w:rsidR="00333BBC" w:rsidRPr="00052626" w:rsidRDefault="00333BBC" w:rsidP="00333BBC">
      <w:pPr>
        <w:pStyle w:val="PL"/>
        <w:rPr>
          <w:noProof w:val="0"/>
        </w:rPr>
      </w:pPr>
      <w:r w:rsidRPr="00052626">
        <w:rPr>
          <w:noProof w:val="0"/>
        </w:rPr>
        <w:t xml:space="preserve">          description: Unique ID of the subscription to be deleted</w:t>
      </w:r>
    </w:p>
    <w:p w14:paraId="7BF6809C" w14:textId="77777777" w:rsidR="00333BBC" w:rsidRPr="00052626" w:rsidRDefault="00333BBC" w:rsidP="00333BBC">
      <w:pPr>
        <w:pStyle w:val="PL"/>
        <w:rPr>
          <w:noProof w:val="0"/>
        </w:rPr>
      </w:pPr>
      <w:r w:rsidRPr="00052626">
        <w:rPr>
          <w:noProof w:val="0"/>
        </w:rPr>
        <w:t xml:space="preserve">          schema:</w:t>
      </w:r>
    </w:p>
    <w:p w14:paraId="3AB0E645" w14:textId="77777777" w:rsidR="00333BBC" w:rsidRPr="00052626" w:rsidRDefault="00333BBC" w:rsidP="00333BBC">
      <w:pPr>
        <w:pStyle w:val="PL"/>
        <w:rPr>
          <w:noProof w:val="0"/>
        </w:rPr>
      </w:pPr>
      <w:r w:rsidRPr="00052626">
        <w:rPr>
          <w:noProof w:val="0"/>
        </w:rPr>
        <w:t xml:space="preserve">            type: string</w:t>
      </w:r>
    </w:p>
    <w:p w14:paraId="2F7EB9D0" w14:textId="77777777" w:rsidR="00333BBC" w:rsidRPr="00052626" w:rsidRDefault="00333BBC" w:rsidP="00333BBC">
      <w:pPr>
        <w:pStyle w:val="PL"/>
        <w:rPr>
          <w:noProof w:val="0"/>
        </w:rPr>
      </w:pPr>
      <w:r w:rsidRPr="00052626">
        <w:rPr>
          <w:noProof w:val="0"/>
        </w:rPr>
        <w:t xml:space="preserve">      responses:</w:t>
      </w:r>
    </w:p>
    <w:p w14:paraId="2BAB24C0" w14:textId="77777777" w:rsidR="00333BBC" w:rsidRPr="00052626" w:rsidRDefault="00333BBC" w:rsidP="00333BBC">
      <w:pPr>
        <w:pStyle w:val="PL"/>
        <w:rPr>
          <w:noProof w:val="0"/>
        </w:rPr>
      </w:pPr>
      <w:r w:rsidRPr="00052626">
        <w:rPr>
          <w:noProof w:val="0"/>
        </w:rPr>
        <w:t xml:space="preserve">        '204':</w:t>
      </w:r>
    </w:p>
    <w:p w14:paraId="5FAD9877" w14:textId="77777777" w:rsidR="00333BBC" w:rsidRPr="00052626" w:rsidRDefault="00333BBC" w:rsidP="00333BBC">
      <w:pPr>
        <w:pStyle w:val="PL"/>
        <w:rPr>
          <w:noProof w:val="0"/>
        </w:rPr>
      </w:pPr>
      <w:r w:rsidRPr="00052626">
        <w:rPr>
          <w:noProof w:val="0"/>
        </w:rPr>
        <w:t xml:space="preserve">          description: Successful deletion of the subscription</w:t>
      </w:r>
    </w:p>
    <w:p w14:paraId="21BEE858" w14:textId="77777777" w:rsidR="00333BBC" w:rsidRPr="00052626" w:rsidRDefault="00333BBC" w:rsidP="00333BBC">
      <w:pPr>
        <w:pStyle w:val="PL"/>
        <w:rPr>
          <w:noProof w:val="0"/>
        </w:rPr>
      </w:pPr>
      <w:r w:rsidRPr="00052626">
        <w:rPr>
          <w:noProof w:val="0"/>
        </w:rPr>
        <w:t xml:space="preserve">        '307':</w:t>
      </w:r>
    </w:p>
    <w:p w14:paraId="33E44D03" w14:textId="77777777" w:rsidR="00333BBC" w:rsidRPr="00052626" w:rsidRDefault="00333BBC" w:rsidP="00333BBC">
      <w:pPr>
        <w:pStyle w:val="PL"/>
        <w:rPr>
          <w:noProof w:val="0"/>
        </w:rPr>
      </w:pPr>
      <w:r w:rsidRPr="00052626">
        <w:rPr>
          <w:noProof w:val="0"/>
        </w:rPr>
        <w:t xml:space="preserve">          $ref: 'TS29571_CommonData.yaml#/components/responses/307'</w:t>
      </w:r>
    </w:p>
    <w:p w14:paraId="586B4C26" w14:textId="77777777" w:rsidR="00333BBC" w:rsidRPr="00052626" w:rsidRDefault="00333BBC" w:rsidP="00333BBC">
      <w:pPr>
        <w:pStyle w:val="PL"/>
        <w:rPr>
          <w:noProof w:val="0"/>
        </w:rPr>
      </w:pPr>
      <w:r w:rsidRPr="00052626">
        <w:rPr>
          <w:noProof w:val="0"/>
        </w:rPr>
        <w:t xml:space="preserve">        '308':</w:t>
      </w:r>
    </w:p>
    <w:p w14:paraId="27552267" w14:textId="77777777" w:rsidR="00333BBC" w:rsidRPr="00052626" w:rsidRDefault="00333BBC" w:rsidP="00333BBC">
      <w:pPr>
        <w:pStyle w:val="PL"/>
        <w:rPr>
          <w:noProof w:val="0"/>
        </w:rPr>
      </w:pPr>
      <w:r w:rsidRPr="00052626">
        <w:rPr>
          <w:noProof w:val="0"/>
        </w:rPr>
        <w:t xml:space="preserve">          $ref: 'TS29571_CommonData.yaml#/components/responses/308'</w:t>
      </w:r>
    </w:p>
    <w:p w14:paraId="08157FAB" w14:textId="77777777" w:rsidR="00333BBC" w:rsidRPr="00052626" w:rsidRDefault="00333BBC" w:rsidP="00333BBC">
      <w:pPr>
        <w:pStyle w:val="PL"/>
        <w:rPr>
          <w:noProof w:val="0"/>
        </w:rPr>
      </w:pPr>
      <w:r w:rsidRPr="00052626">
        <w:rPr>
          <w:noProof w:val="0"/>
        </w:rPr>
        <w:t xml:space="preserve">        '400':</w:t>
      </w:r>
    </w:p>
    <w:p w14:paraId="3BCF8A14" w14:textId="77777777" w:rsidR="00333BBC" w:rsidRPr="00052626" w:rsidRDefault="00333BBC" w:rsidP="00333BBC">
      <w:pPr>
        <w:pStyle w:val="PL"/>
        <w:rPr>
          <w:noProof w:val="0"/>
        </w:rPr>
      </w:pPr>
      <w:r w:rsidRPr="00052626">
        <w:rPr>
          <w:noProof w:val="0"/>
        </w:rPr>
        <w:t xml:space="preserve">          $ref: 'TS29571_CommonData.yaml#/components/responses/400'</w:t>
      </w:r>
    </w:p>
    <w:p w14:paraId="23F0FBA2" w14:textId="77777777" w:rsidR="00333BBC" w:rsidRPr="00052626" w:rsidRDefault="00333BBC" w:rsidP="00333BBC">
      <w:pPr>
        <w:pStyle w:val="PL"/>
        <w:rPr>
          <w:noProof w:val="0"/>
        </w:rPr>
      </w:pPr>
      <w:r w:rsidRPr="00052626">
        <w:rPr>
          <w:noProof w:val="0"/>
        </w:rPr>
        <w:t xml:space="preserve">        '401':</w:t>
      </w:r>
    </w:p>
    <w:p w14:paraId="6EF22B93" w14:textId="77777777" w:rsidR="00333BBC" w:rsidRPr="00052626" w:rsidRDefault="00333BBC" w:rsidP="00333BBC">
      <w:pPr>
        <w:pStyle w:val="PL"/>
        <w:rPr>
          <w:noProof w:val="0"/>
        </w:rPr>
      </w:pPr>
      <w:r w:rsidRPr="00052626">
        <w:rPr>
          <w:noProof w:val="0"/>
        </w:rPr>
        <w:t xml:space="preserve">          $ref: 'TS29571_CommonData.yaml#/components/responses/401'</w:t>
      </w:r>
    </w:p>
    <w:p w14:paraId="5B7E894E" w14:textId="77777777" w:rsidR="00333BBC" w:rsidRPr="00052626" w:rsidRDefault="00333BBC" w:rsidP="00333BBC">
      <w:pPr>
        <w:pStyle w:val="PL"/>
        <w:rPr>
          <w:noProof w:val="0"/>
        </w:rPr>
      </w:pPr>
      <w:r w:rsidRPr="00052626">
        <w:rPr>
          <w:noProof w:val="0"/>
        </w:rPr>
        <w:t xml:space="preserve">        '403':</w:t>
      </w:r>
    </w:p>
    <w:p w14:paraId="20666C8D" w14:textId="77777777" w:rsidR="00333BBC" w:rsidRPr="00052626" w:rsidRDefault="00333BBC" w:rsidP="00333BBC">
      <w:pPr>
        <w:pStyle w:val="PL"/>
        <w:rPr>
          <w:noProof w:val="0"/>
        </w:rPr>
      </w:pPr>
      <w:r w:rsidRPr="00052626">
        <w:rPr>
          <w:noProof w:val="0"/>
        </w:rPr>
        <w:t xml:space="preserve">          $ref: 'TS29571_CommonData.yaml#/components/responses/403'</w:t>
      </w:r>
    </w:p>
    <w:p w14:paraId="145F1054" w14:textId="77777777" w:rsidR="00333BBC" w:rsidRPr="00052626" w:rsidRDefault="00333BBC" w:rsidP="00333BBC">
      <w:pPr>
        <w:pStyle w:val="PL"/>
        <w:rPr>
          <w:noProof w:val="0"/>
        </w:rPr>
      </w:pPr>
      <w:r w:rsidRPr="00052626">
        <w:rPr>
          <w:noProof w:val="0"/>
        </w:rPr>
        <w:t xml:space="preserve">        '404':</w:t>
      </w:r>
    </w:p>
    <w:p w14:paraId="1E021559" w14:textId="77777777" w:rsidR="00333BBC" w:rsidRPr="00052626" w:rsidRDefault="00333BBC" w:rsidP="00333BBC">
      <w:pPr>
        <w:pStyle w:val="PL"/>
        <w:rPr>
          <w:noProof w:val="0"/>
        </w:rPr>
      </w:pPr>
      <w:r w:rsidRPr="00052626">
        <w:rPr>
          <w:noProof w:val="0"/>
        </w:rPr>
        <w:t xml:space="preserve">          $ref: 'TS29571_CommonData.yaml#/components/responses/404'</w:t>
      </w:r>
    </w:p>
    <w:p w14:paraId="50F9BEF6" w14:textId="77777777" w:rsidR="00333BBC" w:rsidRPr="00052626" w:rsidRDefault="00333BBC" w:rsidP="00333BBC">
      <w:pPr>
        <w:pStyle w:val="PL"/>
        <w:rPr>
          <w:noProof w:val="0"/>
        </w:rPr>
      </w:pPr>
      <w:r w:rsidRPr="00052626">
        <w:rPr>
          <w:noProof w:val="0"/>
        </w:rPr>
        <w:t xml:space="preserve">        '429':</w:t>
      </w:r>
    </w:p>
    <w:p w14:paraId="181FD616" w14:textId="77777777" w:rsidR="00333BBC" w:rsidRPr="00052626" w:rsidRDefault="00333BBC" w:rsidP="00333BBC">
      <w:pPr>
        <w:pStyle w:val="PL"/>
        <w:rPr>
          <w:noProof w:val="0"/>
        </w:rPr>
      </w:pPr>
      <w:r w:rsidRPr="00052626">
        <w:rPr>
          <w:noProof w:val="0"/>
        </w:rPr>
        <w:t xml:space="preserve">          $ref: 'TS29571_CommonData.yaml#/components/responses/429'</w:t>
      </w:r>
    </w:p>
    <w:p w14:paraId="1864C0FE" w14:textId="77777777" w:rsidR="00333BBC" w:rsidRPr="00052626" w:rsidRDefault="00333BBC" w:rsidP="00333BBC">
      <w:pPr>
        <w:pStyle w:val="PL"/>
        <w:rPr>
          <w:noProof w:val="0"/>
        </w:rPr>
      </w:pPr>
      <w:r w:rsidRPr="00052626">
        <w:rPr>
          <w:noProof w:val="0"/>
        </w:rPr>
        <w:t xml:space="preserve">        '500':</w:t>
      </w:r>
    </w:p>
    <w:p w14:paraId="6C4C902F" w14:textId="77777777" w:rsidR="00333BBC" w:rsidRPr="00052626" w:rsidRDefault="00333BBC" w:rsidP="00333BBC">
      <w:pPr>
        <w:pStyle w:val="PL"/>
        <w:rPr>
          <w:noProof w:val="0"/>
        </w:rPr>
      </w:pPr>
      <w:r w:rsidRPr="00052626">
        <w:rPr>
          <w:noProof w:val="0"/>
        </w:rPr>
        <w:t xml:space="preserve">          $ref: 'TS29571_CommonData.yaml#/components/responses/500'</w:t>
      </w:r>
    </w:p>
    <w:p w14:paraId="504458F4" w14:textId="77777777" w:rsidR="00333BBC" w:rsidRPr="00052626" w:rsidRDefault="00333BBC" w:rsidP="00333BBC">
      <w:pPr>
        <w:pStyle w:val="PL"/>
        <w:rPr>
          <w:noProof w:val="0"/>
        </w:rPr>
      </w:pPr>
      <w:r w:rsidRPr="00052626">
        <w:rPr>
          <w:noProof w:val="0"/>
        </w:rPr>
        <w:t xml:space="preserve">        '502':</w:t>
      </w:r>
    </w:p>
    <w:p w14:paraId="69156879" w14:textId="77777777" w:rsidR="00333BBC" w:rsidRPr="00052626" w:rsidRDefault="00333BBC" w:rsidP="00333BBC">
      <w:pPr>
        <w:pStyle w:val="PL"/>
        <w:rPr>
          <w:noProof w:val="0"/>
        </w:rPr>
      </w:pPr>
      <w:r w:rsidRPr="00052626">
        <w:rPr>
          <w:noProof w:val="0"/>
        </w:rPr>
        <w:t xml:space="preserve">          $ref: 'TS29571_CommonData.yaml#/components/responses/502'</w:t>
      </w:r>
    </w:p>
    <w:p w14:paraId="7555D002" w14:textId="77777777" w:rsidR="00333BBC" w:rsidRPr="00052626" w:rsidRDefault="00333BBC" w:rsidP="00333BBC">
      <w:pPr>
        <w:pStyle w:val="PL"/>
        <w:rPr>
          <w:noProof w:val="0"/>
        </w:rPr>
      </w:pPr>
      <w:r w:rsidRPr="00052626">
        <w:rPr>
          <w:noProof w:val="0"/>
        </w:rPr>
        <w:lastRenderedPageBreak/>
        <w:t xml:space="preserve">        '503':</w:t>
      </w:r>
    </w:p>
    <w:p w14:paraId="7819C5B3" w14:textId="77777777" w:rsidR="00333BBC" w:rsidRPr="00052626" w:rsidRDefault="00333BBC" w:rsidP="00333BBC">
      <w:pPr>
        <w:pStyle w:val="PL"/>
        <w:rPr>
          <w:noProof w:val="0"/>
        </w:rPr>
      </w:pPr>
      <w:r w:rsidRPr="00052626">
        <w:rPr>
          <w:noProof w:val="0"/>
        </w:rPr>
        <w:t xml:space="preserve">          $ref: 'TS29571_CommonData.yaml#/components/responses/503'</w:t>
      </w:r>
    </w:p>
    <w:p w14:paraId="0FC2504D" w14:textId="77777777" w:rsidR="00333BBC" w:rsidRPr="00052626" w:rsidRDefault="00333BBC" w:rsidP="00333BBC">
      <w:pPr>
        <w:pStyle w:val="PL"/>
        <w:rPr>
          <w:noProof w:val="0"/>
        </w:rPr>
      </w:pPr>
      <w:r w:rsidRPr="00052626">
        <w:rPr>
          <w:noProof w:val="0"/>
        </w:rPr>
        <w:t xml:space="preserve">        default:</w:t>
      </w:r>
    </w:p>
    <w:p w14:paraId="2C8F5F95" w14:textId="77777777" w:rsidR="00333BBC" w:rsidRPr="00052626" w:rsidRDefault="00333BBC" w:rsidP="00333BBC">
      <w:pPr>
        <w:pStyle w:val="PL"/>
        <w:rPr>
          <w:noProof w:val="0"/>
        </w:rPr>
      </w:pPr>
      <w:r w:rsidRPr="00052626">
        <w:rPr>
          <w:noProof w:val="0"/>
        </w:rPr>
        <w:t xml:space="preserve">          $ref: 'TS29571_CommonData.yaml#/components/responses/default'</w:t>
      </w:r>
    </w:p>
    <w:p w14:paraId="1352A728" w14:textId="77777777" w:rsidR="00333BBC" w:rsidRPr="00052626" w:rsidRDefault="00333BBC" w:rsidP="00333BBC">
      <w:pPr>
        <w:pStyle w:val="PL"/>
        <w:rPr>
          <w:noProof w:val="0"/>
        </w:rPr>
      </w:pPr>
    </w:p>
    <w:p w14:paraId="4C06E5FC" w14:textId="77777777" w:rsidR="0060132E" w:rsidRPr="00052626" w:rsidRDefault="0060132E" w:rsidP="0060132E">
      <w:pPr>
        <w:pStyle w:val="PL"/>
        <w:rPr>
          <w:noProof w:val="0"/>
        </w:rPr>
      </w:pPr>
      <w:r w:rsidRPr="00052626">
        <w:rPr>
          <w:noProof w:val="0"/>
        </w:rPr>
        <w:t xml:space="preserve">  /mbs-sessions/contexts/subscriptions:</w:t>
      </w:r>
    </w:p>
    <w:p w14:paraId="3FB1CA0A" w14:textId="77777777" w:rsidR="0060132E" w:rsidRPr="00052626" w:rsidRDefault="0060132E" w:rsidP="0060132E">
      <w:pPr>
        <w:pStyle w:val="PL"/>
        <w:rPr>
          <w:noProof w:val="0"/>
        </w:rPr>
      </w:pPr>
      <w:r w:rsidRPr="00052626">
        <w:rPr>
          <w:noProof w:val="0"/>
        </w:rPr>
        <w:t xml:space="preserve">    post:</w:t>
      </w:r>
    </w:p>
    <w:p w14:paraId="2AC6FD23" w14:textId="77777777" w:rsidR="00736ABD" w:rsidRPr="00052626" w:rsidRDefault="0060132E" w:rsidP="0060132E">
      <w:pPr>
        <w:pStyle w:val="PL"/>
        <w:rPr>
          <w:noProof w:val="0"/>
        </w:rPr>
      </w:pPr>
      <w:r w:rsidRPr="00052626">
        <w:rPr>
          <w:noProof w:val="0"/>
        </w:rPr>
        <w:t xml:space="preserve">      summary:  ContextStatusSubscribe creating a subscription</w:t>
      </w:r>
    </w:p>
    <w:p w14:paraId="0CB7B1F3" w14:textId="2EE9F079" w:rsidR="0060132E" w:rsidRPr="00052626" w:rsidRDefault="0060132E" w:rsidP="0060132E">
      <w:pPr>
        <w:pStyle w:val="PL"/>
        <w:rPr>
          <w:noProof w:val="0"/>
        </w:rPr>
      </w:pPr>
      <w:r w:rsidRPr="00052626">
        <w:rPr>
          <w:noProof w:val="0"/>
        </w:rPr>
        <w:t xml:space="preserve">      tags:</w:t>
      </w:r>
    </w:p>
    <w:p w14:paraId="7E326FC5" w14:textId="77777777" w:rsidR="0060132E" w:rsidRPr="00052626" w:rsidRDefault="0060132E" w:rsidP="0060132E">
      <w:pPr>
        <w:pStyle w:val="PL"/>
        <w:rPr>
          <w:noProof w:val="0"/>
        </w:rPr>
      </w:pPr>
      <w:r w:rsidRPr="00052626">
        <w:rPr>
          <w:noProof w:val="0"/>
        </w:rPr>
        <w:t xml:space="preserve">        - Subscriptions collection for MBS contexts</w:t>
      </w:r>
    </w:p>
    <w:p w14:paraId="6FF6D71E" w14:textId="77777777" w:rsidR="0060132E" w:rsidRPr="00052626" w:rsidRDefault="0060132E" w:rsidP="0060132E">
      <w:pPr>
        <w:pStyle w:val="PL"/>
        <w:rPr>
          <w:noProof w:val="0"/>
        </w:rPr>
      </w:pPr>
      <w:r w:rsidRPr="00052626">
        <w:rPr>
          <w:noProof w:val="0"/>
        </w:rPr>
        <w:t xml:space="preserve">      operationId: ContextStatusSubscribe</w:t>
      </w:r>
    </w:p>
    <w:p w14:paraId="6BA79228" w14:textId="77777777" w:rsidR="0060132E" w:rsidRPr="00052626" w:rsidRDefault="0060132E" w:rsidP="0060132E">
      <w:pPr>
        <w:pStyle w:val="PL"/>
        <w:rPr>
          <w:noProof w:val="0"/>
        </w:rPr>
      </w:pPr>
      <w:r w:rsidRPr="00052626">
        <w:rPr>
          <w:noProof w:val="0"/>
        </w:rPr>
        <w:t xml:space="preserve">      requestBody:</w:t>
      </w:r>
    </w:p>
    <w:p w14:paraId="169EF6E7" w14:textId="77777777" w:rsidR="0060132E" w:rsidRPr="00052626" w:rsidRDefault="0060132E" w:rsidP="0060132E">
      <w:pPr>
        <w:pStyle w:val="PL"/>
        <w:rPr>
          <w:noProof w:val="0"/>
        </w:rPr>
      </w:pPr>
      <w:r w:rsidRPr="00052626">
        <w:rPr>
          <w:noProof w:val="0"/>
        </w:rPr>
        <w:t xml:space="preserve">        description: Data within the ContextStatusSubscribe Request</w:t>
      </w:r>
    </w:p>
    <w:p w14:paraId="6B72C4D2" w14:textId="77777777" w:rsidR="0060132E" w:rsidRPr="00052626" w:rsidRDefault="0060132E" w:rsidP="0060132E">
      <w:pPr>
        <w:pStyle w:val="PL"/>
        <w:rPr>
          <w:noProof w:val="0"/>
        </w:rPr>
      </w:pPr>
      <w:r w:rsidRPr="00052626">
        <w:rPr>
          <w:noProof w:val="0"/>
        </w:rPr>
        <w:t xml:space="preserve">        required: true</w:t>
      </w:r>
    </w:p>
    <w:p w14:paraId="2CF5A261" w14:textId="77777777" w:rsidR="0060132E" w:rsidRPr="00052626" w:rsidRDefault="0060132E" w:rsidP="0060132E">
      <w:pPr>
        <w:pStyle w:val="PL"/>
        <w:rPr>
          <w:noProof w:val="0"/>
        </w:rPr>
      </w:pPr>
      <w:r w:rsidRPr="00052626">
        <w:rPr>
          <w:noProof w:val="0"/>
        </w:rPr>
        <w:t xml:space="preserve">        content:</w:t>
      </w:r>
    </w:p>
    <w:p w14:paraId="1208C525" w14:textId="77777777" w:rsidR="00736ABD" w:rsidRPr="00052626" w:rsidRDefault="0060132E" w:rsidP="0060132E">
      <w:pPr>
        <w:pStyle w:val="PL"/>
        <w:rPr>
          <w:noProof w:val="0"/>
        </w:rPr>
      </w:pPr>
      <w:r w:rsidRPr="00052626">
        <w:rPr>
          <w:noProof w:val="0"/>
        </w:rPr>
        <w:t xml:space="preserve">          application/json:</w:t>
      </w:r>
    </w:p>
    <w:p w14:paraId="03F22A91" w14:textId="757FE57E" w:rsidR="0060132E" w:rsidRPr="00052626" w:rsidRDefault="0060132E" w:rsidP="0060132E">
      <w:pPr>
        <w:pStyle w:val="PL"/>
        <w:rPr>
          <w:noProof w:val="0"/>
        </w:rPr>
      </w:pPr>
      <w:r w:rsidRPr="00052626">
        <w:rPr>
          <w:noProof w:val="0"/>
        </w:rPr>
        <w:t xml:space="preserve">            schema:</w:t>
      </w:r>
    </w:p>
    <w:p w14:paraId="7C57BEAF" w14:textId="77777777" w:rsidR="0060132E" w:rsidRPr="00052626" w:rsidRDefault="0060132E" w:rsidP="0060132E">
      <w:pPr>
        <w:pStyle w:val="PL"/>
        <w:rPr>
          <w:noProof w:val="0"/>
        </w:rPr>
      </w:pPr>
      <w:r w:rsidRPr="00052626">
        <w:rPr>
          <w:noProof w:val="0"/>
        </w:rPr>
        <w:t xml:space="preserve">              $ref: '#/components/schemas/ContextStatusSubscribeReqData'</w:t>
      </w:r>
    </w:p>
    <w:p w14:paraId="4D3B40C0" w14:textId="77777777" w:rsidR="0060132E" w:rsidRPr="00052626" w:rsidRDefault="0060132E" w:rsidP="0060132E">
      <w:pPr>
        <w:pStyle w:val="PL"/>
        <w:rPr>
          <w:noProof w:val="0"/>
        </w:rPr>
      </w:pPr>
      <w:r w:rsidRPr="00052626">
        <w:rPr>
          <w:noProof w:val="0"/>
        </w:rPr>
        <w:t xml:space="preserve">      responses:</w:t>
      </w:r>
    </w:p>
    <w:p w14:paraId="752FE548" w14:textId="77777777" w:rsidR="0060132E" w:rsidRPr="00052626" w:rsidRDefault="0060132E" w:rsidP="0060132E">
      <w:pPr>
        <w:pStyle w:val="PL"/>
        <w:rPr>
          <w:noProof w:val="0"/>
        </w:rPr>
      </w:pPr>
      <w:r w:rsidRPr="00052626">
        <w:rPr>
          <w:noProof w:val="0"/>
        </w:rPr>
        <w:t xml:space="preserve">        '201':</w:t>
      </w:r>
    </w:p>
    <w:p w14:paraId="497BEBB3" w14:textId="77777777" w:rsidR="0060132E" w:rsidRPr="00052626" w:rsidRDefault="0060132E" w:rsidP="0060132E">
      <w:pPr>
        <w:pStyle w:val="PL"/>
        <w:rPr>
          <w:noProof w:val="0"/>
        </w:rPr>
      </w:pPr>
      <w:r w:rsidRPr="00052626">
        <w:rPr>
          <w:noProof w:val="0"/>
        </w:rPr>
        <w:t xml:space="preserve">          description: successful creation of a Context Status Subscription</w:t>
      </w:r>
    </w:p>
    <w:p w14:paraId="320E0546" w14:textId="77777777" w:rsidR="0060132E" w:rsidRPr="00052626" w:rsidRDefault="0060132E" w:rsidP="0060132E">
      <w:pPr>
        <w:pStyle w:val="PL"/>
        <w:rPr>
          <w:noProof w:val="0"/>
        </w:rPr>
      </w:pPr>
      <w:r w:rsidRPr="00052626">
        <w:rPr>
          <w:noProof w:val="0"/>
        </w:rPr>
        <w:t xml:space="preserve">          content:</w:t>
      </w:r>
    </w:p>
    <w:p w14:paraId="14ACDD55" w14:textId="77777777" w:rsidR="00736ABD" w:rsidRPr="00052626" w:rsidRDefault="0060132E" w:rsidP="0060132E">
      <w:pPr>
        <w:pStyle w:val="PL"/>
        <w:rPr>
          <w:noProof w:val="0"/>
        </w:rPr>
      </w:pPr>
      <w:r w:rsidRPr="00052626">
        <w:rPr>
          <w:noProof w:val="0"/>
        </w:rPr>
        <w:t xml:space="preserve">            application/json:</w:t>
      </w:r>
    </w:p>
    <w:p w14:paraId="4A0C5DCD" w14:textId="46B3B89B" w:rsidR="0060132E" w:rsidRPr="00052626" w:rsidRDefault="0060132E" w:rsidP="0060132E">
      <w:pPr>
        <w:pStyle w:val="PL"/>
        <w:rPr>
          <w:noProof w:val="0"/>
        </w:rPr>
      </w:pPr>
      <w:r w:rsidRPr="00052626">
        <w:rPr>
          <w:noProof w:val="0"/>
        </w:rPr>
        <w:t xml:space="preserve">              schema:</w:t>
      </w:r>
    </w:p>
    <w:p w14:paraId="57775517" w14:textId="77777777" w:rsidR="0060132E" w:rsidRPr="00052626" w:rsidRDefault="0060132E" w:rsidP="0060132E">
      <w:pPr>
        <w:pStyle w:val="PL"/>
        <w:rPr>
          <w:noProof w:val="0"/>
        </w:rPr>
      </w:pPr>
      <w:r w:rsidRPr="00052626">
        <w:rPr>
          <w:noProof w:val="0"/>
        </w:rPr>
        <w:t xml:space="preserve">                $ref: '#/components/schemas/ContextStatusSubscribeRspData'</w:t>
      </w:r>
    </w:p>
    <w:p w14:paraId="18084879" w14:textId="77777777" w:rsidR="0060132E" w:rsidRPr="00052626" w:rsidRDefault="0060132E" w:rsidP="0060132E">
      <w:pPr>
        <w:pStyle w:val="PL"/>
        <w:rPr>
          <w:noProof w:val="0"/>
        </w:rPr>
      </w:pPr>
      <w:r w:rsidRPr="00052626">
        <w:rPr>
          <w:noProof w:val="0"/>
        </w:rPr>
        <w:t xml:space="preserve">        '204':</w:t>
      </w:r>
    </w:p>
    <w:p w14:paraId="10D0F9C4" w14:textId="34B5F2B1" w:rsidR="0060132E" w:rsidRPr="00052626" w:rsidRDefault="0060132E" w:rsidP="0060132E">
      <w:pPr>
        <w:pStyle w:val="PL"/>
        <w:rPr>
          <w:noProof w:val="0"/>
        </w:rPr>
      </w:pPr>
      <w:r w:rsidRPr="00052626">
        <w:rPr>
          <w:noProof w:val="0"/>
        </w:rPr>
        <w:t xml:space="preserve">          description: </w:t>
      </w:r>
      <w:r w:rsidR="009F6A06" w:rsidRPr="00052626">
        <w:rPr>
          <w:noProof w:val="0"/>
        </w:rPr>
        <w:t>S</w:t>
      </w:r>
      <w:r w:rsidRPr="00052626">
        <w:rPr>
          <w:noProof w:val="0"/>
        </w:rPr>
        <w:t>uccessful response without content in the response</w:t>
      </w:r>
    </w:p>
    <w:p w14:paraId="3C0A8355" w14:textId="77777777" w:rsidR="0060132E" w:rsidRPr="00052626" w:rsidRDefault="0060132E" w:rsidP="0060132E">
      <w:pPr>
        <w:pStyle w:val="PL"/>
        <w:rPr>
          <w:noProof w:val="0"/>
        </w:rPr>
      </w:pPr>
      <w:r w:rsidRPr="00052626">
        <w:rPr>
          <w:noProof w:val="0"/>
        </w:rPr>
        <w:t xml:space="preserve">        '307':</w:t>
      </w:r>
    </w:p>
    <w:p w14:paraId="7A5D3761" w14:textId="77777777" w:rsidR="0060132E" w:rsidRPr="00052626" w:rsidRDefault="0060132E" w:rsidP="0060132E">
      <w:pPr>
        <w:pStyle w:val="PL"/>
        <w:rPr>
          <w:noProof w:val="0"/>
        </w:rPr>
      </w:pPr>
      <w:r w:rsidRPr="00052626">
        <w:rPr>
          <w:noProof w:val="0"/>
        </w:rPr>
        <w:t xml:space="preserve">          $ref: 'TS29571_CommonData.yaml#/components/responses/307'</w:t>
      </w:r>
    </w:p>
    <w:p w14:paraId="65228CD5" w14:textId="77777777" w:rsidR="0060132E" w:rsidRPr="00052626" w:rsidRDefault="0060132E" w:rsidP="0060132E">
      <w:pPr>
        <w:pStyle w:val="PL"/>
        <w:rPr>
          <w:noProof w:val="0"/>
        </w:rPr>
      </w:pPr>
      <w:r w:rsidRPr="00052626">
        <w:rPr>
          <w:noProof w:val="0"/>
        </w:rPr>
        <w:t xml:space="preserve">        '308':</w:t>
      </w:r>
    </w:p>
    <w:p w14:paraId="7981A64F" w14:textId="77777777" w:rsidR="0060132E" w:rsidRPr="00052626" w:rsidRDefault="0060132E" w:rsidP="0060132E">
      <w:pPr>
        <w:pStyle w:val="PL"/>
        <w:rPr>
          <w:noProof w:val="0"/>
        </w:rPr>
      </w:pPr>
      <w:r w:rsidRPr="00052626">
        <w:rPr>
          <w:noProof w:val="0"/>
        </w:rPr>
        <w:t xml:space="preserve">          $ref: 'TS29571_CommonData.yaml#/components/responses/308'</w:t>
      </w:r>
    </w:p>
    <w:p w14:paraId="7DD62A38" w14:textId="77777777" w:rsidR="0060132E" w:rsidRPr="00052626" w:rsidRDefault="0060132E" w:rsidP="0060132E">
      <w:pPr>
        <w:pStyle w:val="PL"/>
        <w:rPr>
          <w:noProof w:val="0"/>
        </w:rPr>
      </w:pPr>
      <w:r w:rsidRPr="00052626">
        <w:rPr>
          <w:noProof w:val="0"/>
        </w:rPr>
        <w:t xml:space="preserve">        '400':</w:t>
      </w:r>
    </w:p>
    <w:p w14:paraId="1C1E9A8F" w14:textId="77777777" w:rsidR="0060132E" w:rsidRPr="00052626" w:rsidRDefault="0060132E" w:rsidP="0060132E">
      <w:pPr>
        <w:pStyle w:val="PL"/>
        <w:rPr>
          <w:noProof w:val="0"/>
        </w:rPr>
      </w:pPr>
      <w:r w:rsidRPr="00052626">
        <w:rPr>
          <w:noProof w:val="0"/>
        </w:rPr>
        <w:t xml:space="preserve">          $ref: 'TS29571_CommonData.yaml#/components/responses/400'</w:t>
      </w:r>
    </w:p>
    <w:p w14:paraId="5D1C2F4C" w14:textId="77777777" w:rsidR="0060132E" w:rsidRPr="00052626" w:rsidRDefault="0060132E" w:rsidP="0060132E">
      <w:pPr>
        <w:pStyle w:val="PL"/>
        <w:rPr>
          <w:noProof w:val="0"/>
        </w:rPr>
      </w:pPr>
      <w:r w:rsidRPr="00052626">
        <w:rPr>
          <w:noProof w:val="0"/>
        </w:rPr>
        <w:t xml:space="preserve">        '401':</w:t>
      </w:r>
    </w:p>
    <w:p w14:paraId="1D4F5E2A" w14:textId="77777777" w:rsidR="0060132E" w:rsidRPr="00052626" w:rsidRDefault="0060132E" w:rsidP="0060132E">
      <w:pPr>
        <w:pStyle w:val="PL"/>
        <w:rPr>
          <w:noProof w:val="0"/>
        </w:rPr>
      </w:pPr>
      <w:r w:rsidRPr="00052626">
        <w:rPr>
          <w:noProof w:val="0"/>
        </w:rPr>
        <w:t xml:space="preserve">          $ref: 'TS29571_CommonData.yaml#/components/responses/401'</w:t>
      </w:r>
    </w:p>
    <w:p w14:paraId="08DC25C9" w14:textId="77777777" w:rsidR="0060132E" w:rsidRPr="00052626" w:rsidRDefault="0060132E" w:rsidP="0060132E">
      <w:pPr>
        <w:pStyle w:val="PL"/>
        <w:rPr>
          <w:noProof w:val="0"/>
        </w:rPr>
      </w:pPr>
      <w:r w:rsidRPr="00052626">
        <w:rPr>
          <w:noProof w:val="0"/>
        </w:rPr>
        <w:t xml:space="preserve">        '403':</w:t>
      </w:r>
    </w:p>
    <w:p w14:paraId="00A2502A" w14:textId="77777777" w:rsidR="0060132E" w:rsidRPr="00052626" w:rsidRDefault="0060132E" w:rsidP="0060132E">
      <w:pPr>
        <w:pStyle w:val="PL"/>
        <w:rPr>
          <w:noProof w:val="0"/>
        </w:rPr>
      </w:pPr>
      <w:r w:rsidRPr="00052626">
        <w:rPr>
          <w:noProof w:val="0"/>
        </w:rPr>
        <w:t xml:space="preserve">          $ref: 'TS29571_CommonData.yaml#/components/responses/403'</w:t>
      </w:r>
    </w:p>
    <w:p w14:paraId="6DE9FAF3" w14:textId="77777777" w:rsidR="0060132E" w:rsidRPr="00052626" w:rsidRDefault="0060132E" w:rsidP="0060132E">
      <w:pPr>
        <w:pStyle w:val="PL"/>
        <w:rPr>
          <w:noProof w:val="0"/>
        </w:rPr>
      </w:pPr>
      <w:r w:rsidRPr="00052626">
        <w:rPr>
          <w:noProof w:val="0"/>
        </w:rPr>
        <w:t xml:space="preserve">        '404':</w:t>
      </w:r>
    </w:p>
    <w:p w14:paraId="444D361D" w14:textId="77777777" w:rsidR="0060132E" w:rsidRPr="00052626" w:rsidRDefault="0060132E" w:rsidP="0060132E">
      <w:pPr>
        <w:pStyle w:val="PL"/>
        <w:rPr>
          <w:noProof w:val="0"/>
        </w:rPr>
      </w:pPr>
      <w:r w:rsidRPr="00052626">
        <w:rPr>
          <w:noProof w:val="0"/>
        </w:rPr>
        <w:t xml:space="preserve">          $ref: 'TS29571_CommonData.yaml#/components/responses/404'</w:t>
      </w:r>
    </w:p>
    <w:p w14:paraId="6121C2E3" w14:textId="77777777" w:rsidR="0060132E" w:rsidRPr="00052626" w:rsidRDefault="0060132E" w:rsidP="0060132E">
      <w:pPr>
        <w:pStyle w:val="PL"/>
        <w:rPr>
          <w:noProof w:val="0"/>
        </w:rPr>
      </w:pPr>
      <w:r w:rsidRPr="00052626">
        <w:rPr>
          <w:noProof w:val="0"/>
        </w:rPr>
        <w:t xml:space="preserve">        '411':</w:t>
      </w:r>
    </w:p>
    <w:p w14:paraId="673E5BD3" w14:textId="77777777" w:rsidR="0060132E" w:rsidRPr="00052626" w:rsidRDefault="0060132E" w:rsidP="0060132E">
      <w:pPr>
        <w:pStyle w:val="PL"/>
        <w:rPr>
          <w:noProof w:val="0"/>
        </w:rPr>
      </w:pPr>
      <w:r w:rsidRPr="00052626">
        <w:rPr>
          <w:noProof w:val="0"/>
        </w:rPr>
        <w:t xml:space="preserve">          $ref: 'TS29571_CommonData.yaml#/components/responses/411'</w:t>
      </w:r>
    </w:p>
    <w:p w14:paraId="5E5593EE" w14:textId="77777777" w:rsidR="0060132E" w:rsidRPr="00052626" w:rsidRDefault="0060132E" w:rsidP="0060132E">
      <w:pPr>
        <w:pStyle w:val="PL"/>
        <w:rPr>
          <w:noProof w:val="0"/>
        </w:rPr>
      </w:pPr>
      <w:r w:rsidRPr="00052626">
        <w:rPr>
          <w:noProof w:val="0"/>
        </w:rPr>
        <w:t xml:space="preserve">        '413':</w:t>
      </w:r>
    </w:p>
    <w:p w14:paraId="1418E8FB" w14:textId="77777777" w:rsidR="0060132E" w:rsidRPr="00052626" w:rsidRDefault="0060132E" w:rsidP="0060132E">
      <w:pPr>
        <w:pStyle w:val="PL"/>
        <w:rPr>
          <w:noProof w:val="0"/>
        </w:rPr>
      </w:pPr>
      <w:r w:rsidRPr="00052626">
        <w:rPr>
          <w:noProof w:val="0"/>
        </w:rPr>
        <w:t xml:space="preserve">          $ref: 'TS29571_CommonData.yaml#/components/responses/413'</w:t>
      </w:r>
    </w:p>
    <w:p w14:paraId="1AAE9EA8" w14:textId="77777777" w:rsidR="0060132E" w:rsidRPr="00052626" w:rsidRDefault="0060132E" w:rsidP="0060132E">
      <w:pPr>
        <w:pStyle w:val="PL"/>
        <w:rPr>
          <w:noProof w:val="0"/>
        </w:rPr>
      </w:pPr>
      <w:r w:rsidRPr="00052626">
        <w:rPr>
          <w:noProof w:val="0"/>
        </w:rPr>
        <w:t xml:space="preserve">        '415':</w:t>
      </w:r>
    </w:p>
    <w:p w14:paraId="380952B9" w14:textId="77777777" w:rsidR="0060132E" w:rsidRPr="00052626" w:rsidRDefault="0060132E" w:rsidP="0060132E">
      <w:pPr>
        <w:pStyle w:val="PL"/>
        <w:rPr>
          <w:noProof w:val="0"/>
        </w:rPr>
      </w:pPr>
      <w:r w:rsidRPr="00052626">
        <w:rPr>
          <w:noProof w:val="0"/>
        </w:rPr>
        <w:t xml:space="preserve">          $ref: 'TS29571_CommonData.yaml#/components/responses/415'</w:t>
      </w:r>
    </w:p>
    <w:p w14:paraId="58B745D1" w14:textId="77777777" w:rsidR="0060132E" w:rsidRPr="00052626" w:rsidRDefault="0060132E" w:rsidP="0060132E">
      <w:pPr>
        <w:pStyle w:val="PL"/>
        <w:rPr>
          <w:noProof w:val="0"/>
        </w:rPr>
      </w:pPr>
      <w:r w:rsidRPr="00052626">
        <w:rPr>
          <w:noProof w:val="0"/>
        </w:rPr>
        <w:t xml:space="preserve">        '429':</w:t>
      </w:r>
    </w:p>
    <w:p w14:paraId="09FE4F20" w14:textId="77777777" w:rsidR="0060132E" w:rsidRPr="00052626" w:rsidRDefault="0060132E" w:rsidP="0060132E">
      <w:pPr>
        <w:pStyle w:val="PL"/>
        <w:rPr>
          <w:noProof w:val="0"/>
        </w:rPr>
      </w:pPr>
      <w:r w:rsidRPr="00052626">
        <w:rPr>
          <w:noProof w:val="0"/>
        </w:rPr>
        <w:t xml:space="preserve">          $ref: 'TS29571_CommonData.yaml#/components/responses/429'</w:t>
      </w:r>
    </w:p>
    <w:p w14:paraId="7C2E3D30" w14:textId="77777777" w:rsidR="0060132E" w:rsidRPr="00052626" w:rsidRDefault="0060132E" w:rsidP="0060132E">
      <w:pPr>
        <w:pStyle w:val="PL"/>
        <w:rPr>
          <w:noProof w:val="0"/>
        </w:rPr>
      </w:pPr>
      <w:r w:rsidRPr="00052626">
        <w:rPr>
          <w:noProof w:val="0"/>
        </w:rPr>
        <w:t xml:space="preserve">        '500':</w:t>
      </w:r>
    </w:p>
    <w:p w14:paraId="14EE4DFB" w14:textId="77777777" w:rsidR="0060132E" w:rsidRPr="00052626" w:rsidRDefault="0060132E" w:rsidP="0060132E">
      <w:pPr>
        <w:pStyle w:val="PL"/>
        <w:rPr>
          <w:noProof w:val="0"/>
        </w:rPr>
      </w:pPr>
      <w:r w:rsidRPr="00052626">
        <w:rPr>
          <w:noProof w:val="0"/>
        </w:rPr>
        <w:t xml:space="preserve">          $ref: 'TS29571_CommonData.yaml#/components/responses/500'</w:t>
      </w:r>
    </w:p>
    <w:p w14:paraId="15324D42" w14:textId="77777777" w:rsidR="0060132E" w:rsidRPr="00052626" w:rsidRDefault="0060132E" w:rsidP="0060132E">
      <w:pPr>
        <w:pStyle w:val="PL"/>
        <w:rPr>
          <w:noProof w:val="0"/>
        </w:rPr>
      </w:pPr>
      <w:r w:rsidRPr="00052626">
        <w:rPr>
          <w:noProof w:val="0"/>
        </w:rPr>
        <w:t xml:space="preserve">        '502':</w:t>
      </w:r>
    </w:p>
    <w:p w14:paraId="45CAA3DC" w14:textId="77777777" w:rsidR="0060132E" w:rsidRPr="00052626" w:rsidRDefault="0060132E" w:rsidP="0060132E">
      <w:pPr>
        <w:pStyle w:val="PL"/>
        <w:rPr>
          <w:noProof w:val="0"/>
        </w:rPr>
      </w:pPr>
      <w:r w:rsidRPr="00052626">
        <w:rPr>
          <w:noProof w:val="0"/>
        </w:rPr>
        <w:t xml:space="preserve">          $ref: 'TS29571_CommonData.yaml#/components/responses/502'</w:t>
      </w:r>
    </w:p>
    <w:p w14:paraId="09FD0252" w14:textId="77777777" w:rsidR="0060132E" w:rsidRPr="00052626" w:rsidRDefault="0060132E" w:rsidP="0060132E">
      <w:pPr>
        <w:pStyle w:val="PL"/>
        <w:rPr>
          <w:noProof w:val="0"/>
        </w:rPr>
      </w:pPr>
      <w:r w:rsidRPr="00052626">
        <w:rPr>
          <w:noProof w:val="0"/>
        </w:rPr>
        <w:t xml:space="preserve">        '503':</w:t>
      </w:r>
    </w:p>
    <w:p w14:paraId="4A4EBDA2" w14:textId="77777777" w:rsidR="0060132E" w:rsidRPr="00052626" w:rsidRDefault="0060132E" w:rsidP="0060132E">
      <w:pPr>
        <w:pStyle w:val="PL"/>
        <w:rPr>
          <w:noProof w:val="0"/>
        </w:rPr>
      </w:pPr>
      <w:r w:rsidRPr="00052626">
        <w:rPr>
          <w:noProof w:val="0"/>
        </w:rPr>
        <w:t xml:space="preserve">          $ref: 'TS29571_CommonData.yaml#/components/responses/503'</w:t>
      </w:r>
    </w:p>
    <w:p w14:paraId="49CDD262" w14:textId="77777777" w:rsidR="0060132E" w:rsidRPr="00052626" w:rsidRDefault="0060132E" w:rsidP="0060132E">
      <w:pPr>
        <w:pStyle w:val="PL"/>
        <w:rPr>
          <w:noProof w:val="0"/>
        </w:rPr>
      </w:pPr>
      <w:r w:rsidRPr="00052626">
        <w:rPr>
          <w:noProof w:val="0"/>
        </w:rPr>
        <w:t xml:space="preserve">        default:</w:t>
      </w:r>
    </w:p>
    <w:p w14:paraId="780CCDF8" w14:textId="77777777" w:rsidR="0060132E" w:rsidRDefault="0060132E" w:rsidP="0060132E">
      <w:pPr>
        <w:pStyle w:val="PL"/>
        <w:rPr>
          <w:noProof w:val="0"/>
        </w:rPr>
      </w:pPr>
      <w:r w:rsidRPr="00052626">
        <w:rPr>
          <w:noProof w:val="0"/>
        </w:rPr>
        <w:t xml:space="preserve">          $ref: 'TS29571_CommonData.yaml#/components/responses/default'</w:t>
      </w:r>
    </w:p>
    <w:p w14:paraId="72B82813" w14:textId="77777777" w:rsidR="0073285E" w:rsidRDefault="0073285E" w:rsidP="0060132E">
      <w:pPr>
        <w:pStyle w:val="PL"/>
        <w:rPr>
          <w:noProof w:val="0"/>
        </w:rPr>
      </w:pPr>
    </w:p>
    <w:p w14:paraId="5F25EECF" w14:textId="77777777" w:rsidR="0073285E" w:rsidRPr="00052626" w:rsidRDefault="0073285E" w:rsidP="0073285E">
      <w:pPr>
        <w:pStyle w:val="PL"/>
        <w:rPr>
          <w:noProof w:val="0"/>
        </w:rPr>
      </w:pPr>
      <w:r w:rsidRPr="00052626">
        <w:rPr>
          <w:noProof w:val="0"/>
        </w:rPr>
        <w:t xml:space="preserve">      callbacks:</w:t>
      </w:r>
    </w:p>
    <w:p w14:paraId="4D475663" w14:textId="77777777" w:rsidR="0073285E" w:rsidRPr="00052626" w:rsidRDefault="0073285E" w:rsidP="0073285E">
      <w:pPr>
        <w:pStyle w:val="PL"/>
        <w:rPr>
          <w:noProof w:val="0"/>
        </w:rPr>
      </w:pPr>
      <w:r w:rsidRPr="00052626">
        <w:rPr>
          <w:noProof w:val="0"/>
        </w:rPr>
        <w:t xml:space="preserve">        </w:t>
      </w:r>
      <w:r>
        <w:rPr>
          <w:noProof w:val="0"/>
        </w:rPr>
        <w:t>contextS</w:t>
      </w:r>
      <w:r w:rsidRPr="00052626">
        <w:rPr>
          <w:noProof w:val="0"/>
        </w:rPr>
        <w:t>tatusNotification:</w:t>
      </w:r>
    </w:p>
    <w:p w14:paraId="44C9EFFA" w14:textId="77777777" w:rsidR="0073285E" w:rsidRPr="00052626" w:rsidRDefault="0073285E" w:rsidP="0073285E">
      <w:pPr>
        <w:pStyle w:val="PL"/>
        <w:rPr>
          <w:noProof w:val="0"/>
        </w:rPr>
      </w:pPr>
      <w:r w:rsidRPr="00052626">
        <w:rPr>
          <w:noProof w:val="0"/>
        </w:rPr>
        <w:t xml:space="preserve">          '{$request.body#/</w:t>
      </w:r>
      <w:r>
        <w:rPr>
          <w:noProof w:val="0"/>
        </w:rPr>
        <w:t>subscription/</w:t>
      </w:r>
      <w:r w:rsidRPr="00052626">
        <w:rPr>
          <w:noProof w:val="0"/>
        </w:rPr>
        <w:t>notifUri}':</w:t>
      </w:r>
    </w:p>
    <w:p w14:paraId="120825C3" w14:textId="77777777" w:rsidR="0073285E" w:rsidRPr="00052626" w:rsidRDefault="0073285E" w:rsidP="0073285E">
      <w:pPr>
        <w:pStyle w:val="PL"/>
        <w:rPr>
          <w:noProof w:val="0"/>
        </w:rPr>
      </w:pPr>
      <w:r w:rsidRPr="00052626">
        <w:rPr>
          <w:noProof w:val="0"/>
        </w:rPr>
        <w:t xml:space="preserve">            post:</w:t>
      </w:r>
    </w:p>
    <w:p w14:paraId="5D9D5872" w14:textId="77777777" w:rsidR="0073285E" w:rsidRPr="00052626" w:rsidRDefault="0073285E" w:rsidP="0073285E">
      <w:pPr>
        <w:pStyle w:val="PL"/>
        <w:rPr>
          <w:noProof w:val="0"/>
        </w:rPr>
      </w:pPr>
      <w:r w:rsidRPr="00052626">
        <w:rPr>
          <w:noProof w:val="0"/>
        </w:rPr>
        <w:t xml:space="preserve">              parameters:</w:t>
      </w:r>
    </w:p>
    <w:p w14:paraId="7856E680" w14:textId="77777777" w:rsidR="0073285E" w:rsidRPr="00052626" w:rsidRDefault="0073285E" w:rsidP="0073285E">
      <w:pPr>
        <w:pStyle w:val="PL"/>
        <w:rPr>
          <w:noProof w:val="0"/>
        </w:rPr>
      </w:pPr>
      <w:r w:rsidRPr="00052626">
        <w:rPr>
          <w:noProof w:val="0"/>
        </w:rPr>
        <w:t xml:space="preserve">                - name: Content-Encoding</w:t>
      </w:r>
    </w:p>
    <w:p w14:paraId="38D5BB94" w14:textId="77777777" w:rsidR="0073285E" w:rsidRPr="00052626" w:rsidRDefault="0073285E" w:rsidP="0073285E">
      <w:pPr>
        <w:pStyle w:val="PL"/>
        <w:rPr>
          <w:noProof w:val="0"/>
        </w:rPr>
      </w:pPr>
      <w:r w:rsidRPr="00052626">
        <w:rPr>
          <w:noProof w:val="0"/>
        </w:rPr>
        <w:t xml:space="preserve">                  in: header</w:t>
      </w:r>
    </w:p>
    <w:p w14:paraId="7A89F900" w14:textId="77777777" w:rsidR="0073285E" w:rsidRPr="00052626" w:rsidRDefault="0073285E" w:rsidP="0073285E">
      <w:pPr>
        <w:pStyle w:val="PL"/>
        <w:rPr>
          <w:noProof w:val="0"/>
        </w:rPr>
      </w:pPr>
      <w:r w:rsidRPr="00052626">
        <w:rPr>
          <w:noProof w:val="0"/>
        </w:rPr>
        <w:t xml:space="preserve">                  description: Content-Encoding, described in IETF RFC 7231</w:t>
      </w:r>
    </w:p>
    <w:p w14:paraId="1A2265D8" w14:textId="77777777" w:rsidR="0073285E" w:rsidRPr="00052626" w:rsidRDefault="0073285E" w:rsidP="0073285E">
      <w:pPr>
        <w:pStyle w:val="PL"/>
        <w:rPr>
          <w:noProof w:val="0"/>
        </w:rPr>
      </w:pPr>
      <w:r w:rsidRPr="00052626">
        <w:rPr>
          <w:noProof w:val="0"/>
        </w:rPr>
        <w:t xml:space="preserve">                  schema:</w:t>
      </w:r>
    </w:p>
    <w:p w14:paraId="34A9D83A" w14:textId="77777777" w:rsidR="0073285E" w:rsidRPr="00052626" w:rsidRDefault="0073285E" w:rsidP="0073285E">
      <w:pPr>
        <w:pStyle w:val="PL"/>
        <w:rPr>
          <w:noProof w:val="0"/>
        </w:rPr>
      </w:pPr>
      <w:r w:rsidRPr="00052626">
        <w:rPr>
          <w:noProof w:val="0"/>
        </w:rPr>
        <w:t xml:space="preserve">                    type: string</w:t>
      </w:r>
    </w:p>
    <w:p w14:paraId="72D8EADB" w14:textId="77777777" w:rsidR="0073285E" w:rsidRPr="00052626" w:rsidRDefault="0073285E" w:rsidP="0073285E">
      <w:pPr>
        <w:pStyle w:val="PL"/>
        <w:rPr>
          <w:noProof w:val="0"/>
        </w:rPr>
      </w:pPr>
      <w:r w:rsidRPr="00052626">
        <w:rPr>
          <w:noProof w:val="0"/>
        </w:rPr>
        <w:t xml:space="preserve">              requestBody:</w:t>
      </w:r>
    </w:p>
    <w:p w14:paraId="06B6BFD5" w14:textId="77777777" w:rsidR="0073285E" w:rsidRPr="00052626" w:rsidRDefault="0073285E" w:rsidP="0073285E">
      <w:pPr>
        <w:pStyle w:val="PL"/>
        <w:rPr>
          <w:noProof w:val="0"/>
        </w:rPr>
      </w:pPr>
      <w:r w:rsidRPr="00052626">
        <w:rPr>
          <w:noProof w:val="0"/>
        </w:rPr>
        <w:t xml:space="preserve">                description: Notification Payload</w:t>
      </w:r>
    </w:p>
    <w:p w14:paraId="2BEA13FD" w14:textId="77777777" w:rsidR="0073285E" w:rsidRPr="00052626" w:rsidRDefault="0073285E" w:rsidP="0073285E">
      <w:pPr>
        <w:pStyle w:val="PL"/>
        <w:rPr>
          <w:noProof w:val="0"/>
        </w:rPr>
      </w:pPr>
      <w:r w:rsidRPr="00052626">
        <w:rPr>
          <w:noProof w:val="0"/>
        </w:rPr>
        <w:t xml:space="preserve">                content:</w:t>
      </w:r>
    </w:p>
    <w:p w14:paraId="4E0DA0EF" w14:textId="77777777" w:rsidR="0073285E" w:rsidRPr="00052626" w:rsidRDefault="0073285E" w:rsidP="0073285E">
      <w:pPr>
        <w:pStyle w:val="PL"/>
        <w:rPr>
          <w:noProof w:val="0"/>
        </w:rPr>
      </w:pPr>
      <w:r w:rsidRPr="00052626">
        <w:rPr>
          <w:noProof w:val="0"/>
        </w:rPr>
        <w:t xml:space="preserve">                  application/json:</w:t>
      </w:r>
    </w:p>
    <w:p w14:paraId="7BE3CA5C" w14:textId="77777777" w:rsidR="0073285E" w:rsidRPr="00052626" w:rsidRDefault="0073285E" w:rsidP="0073285E">
      <w:pPr>
        <w:pStyle w:val="PL"/>
        <w:rPr>
          <w:noProof w:val="0"/>
        </w:rPr>
      </w:pPr>
      <w:r w:rsidRPr="00052626">
        <w:rPr>
          <w:noProof w:val="0"/>
        </w:rPr>
        <w:t xml:space="preserve">                    schema:</w:t>
      </w:r>
    </w:p>
    <w:p w14:paraId="6CD72DF2" w14:textId="77777777" w:rsidR="0073285E" w:rsidRPr="00052626" w:rsidRDefault="0073285E" w:rsidP="0073285E">
      <w:pPr>
        <w:pStyle w:val="PL"/>
        <w:rPr>
          <w:noProof w:val="0"/>
        </w:rPr>
      </w:pPr>
      <w:r w:rsidRPr="00052626">
        <w:rPr>
          <w:noProof w:val="0"/>
        </w:rPr>
        <w:t xml:space="preserve">                      $ref: '#/components/schemas/</w:t>
      </w:r>
      <w:r>
        <w:rPr>
          <w:noProof w:val="0"/>
        </w:rPr>
        <w:t>Context</w:t>
      </w:r>
      <w:r w:rsidRPr="00052626">
        <w:rPr>
          <w:noProof w:val="0"/>
        </w:rPr>
        <w:t>StatusNotifyReqData'</w:t>
      </w:r>
    </w:p>
    <w:p w14:paraId="160A86F1" w14:textId="77777777" w:rsidR="0073285E" w:rsidRPr="00052626" w:rsidRDefault="0073285E" w:rsidP="0073285E">
      <w:pPr>
        <w:pStyle w:val="PL"/>
        <w:rPr>
          <w:noProof w:val="0"/>
        </w:rPr>
      </w:pPr>
      <w:r w:rsidRPr="00052626">
        <w:rPr>
          <w:noProof w:val="0"/>
        </w:rPr>
        <w:t xml:space="preserve">              responses:</w:t>
      </w:r>
    </w:p>
    <w:p w14:paraId="2CE77FED" w14:textId="77777777" w:rsidR="0073285E" w:rsidRPr="00052626" w:rsidRDefault="0073285E" w:rsidP="0073285E">
      <w:pPr>
        <w:pStyle w:val="PL"/>
        <w:rPr>
          <w:noProof w:val="0"/>
        </w:rPr>
      </w:pPr>
      <w:r w:rsidRPr="00052626">
        <w:rPr>
          <w:noProof w:val="0"/>
        </w:rPr>
        <w:t xml:space="preserve">                '204':</w:t>
      </w:r>
    </w:p>
    <w:p w14:paraId="48237FAA" w14:textId="77777777" w:rsidR="0073285E" w:rsidRPr="00052626" w:rsidRDefault="0073285E" w:rsidP="0073285E">
      <w:pPr>
        <w:pStyle w:val="PL"/>
        <w:rPr>
          <w:noProof w:val="0"/>
        </w:rPr>
      </w:pPr>
      <w:r w:rsidRPr="00052626">
        <w:rPr>
          <w:noProof w:val="0"/>
        </w:rPr>
        <w:t xml:space="preserve">                  description: Expected response to a successful callback processing</w:t>
      </w:r>
    </w:p>
    <w:p w14:paraId="14E56B10" w14:textId="77777777" w:rsidR="0073285E" w:rsidRPr="00052626" w:rsidRDefault="0073285E" w:rsidP="0073285E">
      <w:pPr>
        <w:pStyle w:val="PL"/>
        <w:rPr>
          <w:noProof w:val="0"/>
        </w:rPr>
      </w:pPr>
      <w:r w:rsidRPr="00052626">
        <w:rPr>
          <w:noProof w:val="0"/>
        </w:rPr>
        <w:t xml:space="preserve">                  headers:</w:t>
      </w:r>
    </w:p>
    <w:p w14:paraId="4048F12C" w14:textId="77777777" w:rsidR="0073285E" w:rsidRPr="00052626" w:rsidRDefault="0073285E" w:rsidP="0073285E">
      <w:pPr>
        <w:pStyle w:val="PL"/>
        <w:rPr>
          <w:noProof w:val="0"/>
        </w:rPr>
      </w:pPr>
      <w:r w:rsidRPr="00052626">
        <w:rPr>
          <w:noProof w:val="0"/>
        </w:rPr>
        <w:t xml:space="preserve">                    Accept-Encoding:</w:t>
      </w:r>
    </w:p>
    <w:p w14:paraId="4958ECD7" w14:textId="77777777" w:rsidR="0073285E" w:rsidRPr="00052626" w:rsidRDefault="0073285E" w:rsidP="0073285E">
      <w:pPr>
        <w:pStyle w:val="PL"/>
        <w:rPr>
          <w:noProof w:val="0"/>
        </w:rPr>
      </w:pPr>
      <w:r w:rsidRPr="00052626">
        <w:rPr>
          <w:noProof w:val="0"/>
        </w:rPr>
        <w:t xml:space="preserve">                      description: Accept-Encoding, described in IETF RFC 7694</w:t>
      </w:r>
    </w:p>
    <w:p w14:paraId="7382D55C" w14:textId="77777777" w:rsidR="0073285E" w:rsidRPr="00052626" w:rsidRDefault="0073285E" w:rsidP="0073285E">
      <w:pPr>
        <w:pStyle w:val="PL"/>
        <w:rPr>
          <w:noProof w:val="0"/>
        </w:rPr>
      </w:pPr>
      <w:r w:rsidRPr="00052626">
        <w:rPr>
          <w:noProof w:val="0"/>
        </w:rPr>
        <w:lastRenderedPageBreak/>
        <w:t xml:space="preserve">                      schema:</w:t>
      </w:r>
    </w:p>
    <w:p w14:paraId="7D4021C7" w14:textId="77777777" w:rsidR="0073285E" w:rsidRPr="00052626" w:rsidRDefault="0073285E" w:rsidP="0073285E">
      <w:pPr>
        <w:pStyle w:val="PL"/>
        <w:rPr>
          <w:noProof w:val="0"/>
        </w:rPr>
      </w:pPr>
      <w:r w:rsidRPr="00052626">
        <w:rPr>
          <w:noProof w:val="0"/>
        </w:rPr>
        <w:t xml:space="preserve">                        type: string</w:t>
      </w:r>
    </w:p>
    <w:p w14:paraId="205CDD22" w14:textId="77777777" w:rsidR="0073285E" w:rsidRPr="00052626" w:rsidRDefault="0073285E" w:rsidP="0073285E">
      <w:pPr>
        <w:pStyle w:val="PL"/>
        <w:rPr>
          <w:noProof w:val="0"/>
        </w:rPr>
      </w:pPr>
      <w:r w:rsidRPr="00052626">
        <w:rPr>
          <w:noProof w:val="0"/>
        </w:rPr>
        <w:t xml:space="preserve">                '400':</w:t>
      </w:r>
    </w:p>
    <w:p w14:paraId="259C3559" w14:textId="77777777" w:rsidR="0073285E" w:rsidRPr="00052626" w:rsidRDefault="0073285E" w:rsidP="0073285E">
      <w:pPr>
        <w:pStyle w:val="PL"/>
        <w:rPr>
          <w:noProof w:val="0"/>
        </w:rPr>
      </w:pPr>
      <w:r w:rsidRPr="00052626">
        <w:rPr>
          <w:noProof w:val="0"/>
        </w:rPr>
        <w:t xml:space="preserve">                  $ref: 'TS29571_CommonData.yaml#/components/responses/400'</w:t>
      </w:r>
    </w:p>
    <w:p w14:paraId="74B7628F" w14:textId="77777777" w:rsidR="0073285E" w:rsidRPr="00052626" w:rsidRDefault="0073285E" w:rsidP="0073285E">
      <w:pPr>
        <w:pStyle w:val="PL"/>
        <w:rPr>
          <w:noProof w:val="0"/>
        </w:rPr>
      </w:pPr>
      <w:r w:rsidRPr="00052626">
        <w:rPr>
          <w:noProof w:val="0"/>
        </w:rPr>
        <w:t xml:space="preserve">                '401':</w:t>
      </w:r>
    </w:p>
    <w:p w14:paraId="3A4CEFE0" w14:textId="77777777" w:rsidR="0073285E" w:rsidRPr="00052626" w:rsidRDefault="0073285E" w:rsidP="0073285E">
      <w:pPr>
        <w:pStyle w:val="PL"/>
        <w:rPr>
          <w:noProof w:val="0"/>
        </w:rPr>
      </w:pPr>
      <w:r w:rsidRPr="00052626">
        <w:rPr>
          <w:noProof w:val="0"/>
        </w:rPr>
        <w:t xml:space="preserve">                  $ref: 'TS29571_CommonData.yaml#/components/responses/401'</w:t>
      </w:r>
    </w:p>
    <w:p w14:paraId="349B3BD1" w14:textId="77777777" w:rsidR="0073285E" w:rsidRPr="00052626" w:rsidRDefault="0073285E" w:rsidP="0073285E">
      <w:pPr>
        <w:pStyle w:val="PL"/>
        <w:rPr>
          <w:noProof w:val="0"/>
        </w:rPr>
      </w:pPr>
      <w:r w:rsidRPr="00052626">
        <w:rPr>
          <w:noProof w:val="0"/>
        </w:rPr>
        <w:t xml:space="preserve">                '403':</w:t>
      </w:r>
    </w:p>
    <w:p w14:paraId="425299CA" w14:textId="77777777" w:rsidR="0073285E" w:rsidRPr="00052626" w:rsidRDefault="0073285E" w:rsidP="0073285E">
      <w:pPr>
        <w:pStyle w:val="PL"/>
        <w:rPr>
          <w:noProof w:val="0"/>
        </w:rPr>
      </w:pPr>
      <w:r w:rsidRPr="00052626">
        <w:rPr>
          <w:noProof w:val="0"/>
        </w:rPr>
        <w:t xml:space="preserve">                  $ref: 'TS29571_CommonData.yaml#/components/responses/403'</w:t>
      </w:r>
    </w:p>
    <w:p w14:paraId="75E2C48E" w14:textId="77777777" w:rsidR="0073285E" w:rsidRPr="00052626" w:rsidRDefault="0073285E" w:rsidP="0073285E">
      <w:pPr>
        <w:pStyle w:val="PL"/>
        <w:rPr>
          <w:noProof w:val="0"/>
        </w:rPr>
      </w:pPr>
      <w:r w:rsidRPr="00052626">
        <w:rPr>
          <w:noProof w:val="0"/>
        </w:rPr>
        <w:t xml:space="preserve">                '404':</w:t>
      </w:r>
    </w:p>
    <w:p w14:paraId="179B6430" w14:textId="77777777" w:rsidR="0073285E" w:rsidRPr="00052626" w:rsidRDefault="0073285E" w:rsidP="0073285E">
      <w:pPr>
        <w:pStyle w:val="PL"/>
        <w:rPr>
          <w:noProof w:val="0"/>
        </w:rPr>
      </w:pPr>
      <w:r w:rsidRPr="00052626">
        <w:rPr>
          <w:noProof w:val="0"/>
        </w:rPr>
        <w:t xml:space="preserve">                  $ref: 'TS29571_CommonData.yaml#/components/responses/404'</w:t>
      </w:r>
    </w:p>
    <w:p w14:paraId="3F5F4ECB" w14:textId="77777777" w:rsidR="0073285E" w:rsidRPr="00052626" w:rsidRDefault="0073285E" w:rsidP="0073285E">
      <w:pPr>
        <w:pStyle w:val="PL"/>
        <w:rPr>
          <w:noProof w:val="0"/>
        </w:rPr>
      </w:pPr>
      <w:r w:rsidRPr="00052626">
        <w:rPr>
          <w:noProof w:val="0"/>
        </w:rPr>
        <w:t xml:space="preserve">                '411':</w:t>
      </w:r>
    </w:p>
    <w:p w14:paraId="465E94EB" w14:textId="77777777" w:rsidR="0073285E" w:rsidRPr="00052626" w:rsidRDefault="0073285E" w:rsidP="0073285E">
      <w:pPr>
        <w:pStyle w:val="PL"/>
        <w:rPr>
          <w:noProof w:val="0"/>
        </w:rPr>
      </w:pPr>
      <w:r w:rsidRPr="00052626">
        <w:rPr>
          <w:noProof w:val="0"/>
        </w:rPr>
        <w:t xml:space="preserve">                  $ref: 'TS29571_CommonData.yaml#/components/responses/411'</w:t>
      </w:r>
    </w:p>
    <w:p w14:paraId="3583C6AD" w14:textId="77777777" w:rsidR="0073285E" w:rsidRPr="00052626" w:rsidRDefault="0073285E" w:rsidP="0073285E">
      <w:pPr>
        <w:pStyle w:val="PL"/>
        <w:rPr>
          <w:noProof w:val="0"/>
        </w:rPr>
      </w:pPr>
      <w:r w:rsidRPr="00052626">
        <w:rPr>
          <w:noProof w:val="0"/>
        </w:rPr>
        <w:t xml:space="preserve">                '413':</w:t>
      </w:r>
    </w:p>
    <w:p w14:paraId="1B69A361" w14:textId="77777777" w:rsidR="0073285E" w:rsidRPr="00052626" w:rsidRDefault="0073285E" w:rsidP="0073285E">
      <w:pPr>
        <w:pStyle w:val="PL"/>
        <w:rPr>
          <w:noProof w:val="0"/>
        </w:rPr>
      </w:pPr>
      <w:r w:rsidRPr="00052626">
        <w:rPr>
          <w:noProof w:val="0"/>
        </w:rPr>
        <w:t xml:space="preserve">                  $ref: 'TS29571_CommonData.yaml#/components/responses/413'</w:t>
      </w:r>
    </w:p>
    <w:p w14:paraId="3EAD937C" w14:textId="77777777" w:rsidR="0073285E" w:rsidRPr="00052626" w:rsidRDefault="0073285E" w:rsidP="0073285E">
      <w:pPr>
        <w:pStyle w:val="PL"/>
        <w:rPr>
          <w:noProof w:val="0"/>
        </w:rPr>
      </w:pPr>
      <w:r w:rsidRPr="00052626">
        <w:rPr>
          <w:noProof w:val="0"/>
        </w:rPr>
        <w:t xml:space="preserve">                '415':</w:t>
      </w:r>
    </w:p>
    <w:p w14:paraId="23FFCE52" w14:textId="77777777" w:rsidR="0073285E" w:rsidRPr="00052626" w:rsidRDefault="0073285E" w:rsidP="0073285E">
      <w:pPr>
        <w:pStyle w:val="PL"/>
        <w:rPr>
          <w:noProof w:val="0"/>
        </w:rPr>
      </w:pPr>
      <w:r w:rsidRPr="00052626">
        <w:rPr>
          <w:noProof w:val="0"/>
        </w:rPr>
        <w:t xml:space="preserve">                  $ref: 'TS29571_CommonData.yaml#/components/responses/415'</w:t>
      </w:r>
    </w:p>
    <w:p w14:paraId="279AE433" w14:textId="77777777" w:rsidR="0073285E" w:rsidRPr="00052626" w:rsidRDefault="0073285E" w:rsidP="0073285E">
      <w:pPr>
        <w:pStyle w:val="PL"/>
        <w:rPr>
          <w:noProof w:val="0"/>
        </w:rPr>
      </w:pPr>
      <w:r w:rsidRPr="00052626">
        <w:rPr>
          <w:noProof w:val="0"/>
        </w:rPr>
        <w:t xml:space="preserve">                '429':</w:t>
      </w:r>
    </w:p>
    <w:p w14:paraId="7C314C25" w14:textId="77777777" w:rsidR="0073285E" w:rsidRPr="00052626" w:rsidRDefault="0073285E" w:rsidP="0073285E">
      <w:pPr>
        <w:pStyle w:val="PL"/>
        <w:rPr>
          <w:noProof w:val="0"/>
          <w:lang w:eastAsia="zh-CN"/>
        </w:rPr>
      </w:pPr>
      <w:r w:rsidRPr="00052626">
        <w:rPr>
          <w:noProof w:val="0"/>
        </w:rPr>
        <w:t xml:space="preserve">                  $ref: 'TS29571_CommonData.yaml#/components/responses/429'</w:t>
      </w:r>
    </w:p>
    <w:p w14:paraId="0A431C8F" w14:textId="77777777" w:rsidR="0073285E" w:rsidRPr="00052626" w:rsidRDefault="0073285E" w:rsidP="0073285E">
      <w:pPr>
        <w:pStyle w:val="PL"/>
        <w:rPr>
          <w:noProof w:val="0"/>
        </w:rPr>
      </w:pPr>
      <w:r w:rsidRPr="00052626">
        <w:rPr>
          <w:noProof w:val="0"/>
        </w:rPr>
        <w:t xml:space="preserve">                '500':</w:t>
      </w:r>
    </w:p>
    <w:p w14:paraId="4BAB49D4" w14:textId="77777777" w:rsidR="0073285E" w:rsidRPr="00052626" w:rsidRDefault="0073285E" w:rsidP="0073285E">
      <w:pPr>
        <w:pStyle w:val="PL"/>
        <w:rPr>
          <w:noProof w:val="0"/>
        </w:rPr>
      </w:pPr>
      <w:r w:rsidRPr="00052626">
        <w:rPr>
          <w:noProof w:val="0"/>
        </w:rPr>
        <w:t xml:space="preserve">                  $ref: 'TS29571_CommonData.yaml#/components/responses/500'</w:t>
      </w:r>
    </w:p>
    <w:p w14:paraId="053C267B" w14:textId="77777777" w:rsidR="0073285E" w:rsidRPr="00052626" w:rsidRDefault="0073285E" w:rsidP="0073285E">
      <w:pPr>
        <w:pStyle w:val="PL"/>
        <w:rPr>
          <w:noProof w:val="0"/>
        </w:rPr>
      </w:pPr>
      <w:r w:rsidRPr="00052626">
        <w:rPr>
          <w:noProof w:val="0"/>
        </w:rPr>
        <w:t xml:space="preserve">                '501':</w:t>
      </w:r>
    </w:p>
    <w:p w14:paraId="6F9CF5B4" w14:textId="77777777" w:rsidR="0073285E" w:rsidRPr="00052626" w:rsidRDefault="0073285E" w:rsidP="0073285E">
      <w:pPr>
        <w:pStyle w:val="PL"/>
        <w:rPr>
          <w:noProof w:val="0"/>
        </w:rPr>
      </w:pPr>
      <w:r w:rsidRPr="00052626">
        <w:rPr>
          <w:noProof w:val="0"/>
        </w:rPr>
        <w:t xml:space="preserve">                  $ref: 'TS29571_CommonData.yaml#/components/responses/501'</w:t>
      </w:r>
    </w:p>
    <w:p w14:paraId="738ADCFE" w14:textId="77777777" w:rsidR="0073285E" w:rsidRPr="00052626" w:rsidRDefault="0073285E" w:rsidP="0073285E">
      <w:pPr>
        <w:pStyle w:val="PL"/>
        <w:rPr>
          <w:noProof w:val="0"/>
        </w:rPr>
      </w:pPr>
      <w:r w:rsidRPr="00052626">
        <w:rPr>
          <w:noProof w:val="0"/>
        </w:rPr>
        <w:t xml:space="preserve">                '503':</w:t>
      </w:r>
    </w:p>
    <w:p w14:paraId="314CFDFA" w14:textId="77777777" w:rsidR="0073285E" w:rsidRPr="00052626" w:rsidRDefault="0073285E" w:rsidP="0073285E">
      <w:pPr>
        <w:pStyle w:val="PL"/>
        <w:rPr>
          <w:noProof w:val="0"/>
        </w:rPr>
      </w:pPr>
      <w:r w:rsidRPr="00052626">
        <w:rPr>
          <w:noProof w:val="0"/>
        </w:rPr>
        <w:t xml:space="preserve">                  $ref: 'TS29571_CommonData.yaml#/components/responses/503'</w:t>
      </w:r>
    </w:p>
    <w:p w14:paraId="71B8237A" w14:textId="77777777" w:rsidR="0073285E" w:rsidRPr="00052626" w:rsidRDefault="0073285E" w:rsidP="0073285E">
      <w:pPr>
        <w:pStyle w:val="PL"/>
        <w:rPr>
          <w:noProof w:val="0"/>
        </w:rPr>
      </w:pPr>
      <w:r w:rsidRPr="00052626">
        <w:rPr>
          <w:noProof w:val="0"/>
        </w:rPr>
        <w:t xml:space="preserve">                default:</w:t>
      </w:r>
    </w:p>
    <w:p w14:paraId="40360059" w14:textId="77777777" w:rsidR="0073285E" w:rsidRPr="00052626" w:rsidRDefault="0073285E" w:rsidP="0073285E">
      <w:pPr>
        <w:pStyle w:val="PL"/>
        <w:rPr>
          <w:noProof w:val="0"/>
        </w:rPr>
      </w:pPr>
      <w:r w:rsidRPr="00052626">
        <w:rPr>
          <w:noProof w:val="0"/>
        </w:rPr>
        <w:t xml:space="preserve">                  $ref: 'TS29571_CommonData.yaml#/components/responses/default'</w:t>
      </w:r>
    </w:p>
    <w:p w14:paraId="1E46912A" w14:textId="77777777" w:rsidR="0060132E" w:rsidRPr="00052626" w:rsidRDefault="0060132E" w:rsidP="0060132E">
      <w:pPr>
        <w:pStyle w:val="PL"/>
        <w:rPr>
          <w:noProof w:val="0"/>
        </w:rPr>
      </w:pPr>
    </w:p>
    <w:p w14:paraId="143BCBA8" w14:textId="25A6DD4B" w:rsidR="0060132E" w:rsidRPr="00052626" w:rsidRDefault="0060132E" w:rsidP="0060132E">
      <w:pPr>
        <w:pStyle w:val="PL"/>
        <w:rPr>
          <w:noProof w:val="0"/>
        </w:rPr>
      </w:pPr>
      <w:r w:rsidRPr="00052626">
        <w:rPr>
          <w:noProof w:val="0"/>
        </w:rPr>
        <w:t xml:space="preserve">  /mbs-sessions/contexts/subscriptions/{subscription</w:t>
      </w:r>
      <w:r w:rsidR="00823666" w:rsidRPr="00052626">
        <w:rPr>
          <w:noProof w:val="0"/>
        </w:rPr>
        <w:t>I</w:t>
      </w:r>
      <w:r w:rsidRPr="00052626">
        <w:rPr>
          <w:noProof w:val="0"/>
        </w:rPr>
        <w:t>d}:</w:t>
      </w:r>
    </w:p>
    <w:p w14:paraId="5500A5E0" w14:textId="77777777" w:rsidR="0060132E" w:rsidRPr="00052626" w:rsidRDefault="0060132E" w:rsidP="0060132E">
      <w:pPr>
        <w:pStyle w:val="PL"/>
        <w:rPr>
          <w:noProof w:val="0"/>
        </w:rPr>
      </w:pPr>
      <w:r w:rsidRPr="00052626">
        <w:rPr>
          <w:noProof w:val="0"/>
        </w:rPr>
        <w:t xml:space="preserve">    patch:</w:t>
      </w:r>
    </w:p>
    <w:p w14:paraId="14E864E9" w14:textId="6D62C68B" w:rsidR="0060132E" w:rsidRPr="00052626" w:rsidRDefault="0060132E" w:rsidP="0060132E">
      <w:pPr>
        <w:pStyle w:val="PL"/>
        <w:rPr>
          <w:noProof w:val="0"/>
        </w:rPr>
      </w:pPr>
      <w:r w:rsidRPr="00052626">
        <w:rPr>
          <w:noProof w:val="0"/>
        </w:rPr>
        <w:t xml:space="preserve">      summary:  ContextStatusSubscribe modifying a</w:t>
      </w:r>
      <w:r w:rsidR="009F6A06" w:rsidRPr="00052626">
        <w:rPr>
          <w:noProof w:val="0"/>
        </w:rPr>
        <w:t>n individual</w:t>
      </w:r>
      <w:r w:rsidRPr="00052626">
        <w:rPr>
          <w:noProof w:val="0"/>
        </w:rPr>
        <w:t xml:space="preserve"> subscription</w:t>
      </w:r>
    </w:p>
    <w:p w14:paraId="3273ECA7" w14:textId="77777777" w:rsidR="0060132E" w:rsidRPr="00052626" w:rsidRDefault="0060132E" w:rsidP="0060132E">
      <w:pPr>
        <w:pStyle w:val="PL"/>
        <w:rPr>
          <w:noProof w:val="0"/>
        </w:rPr>
      </w:pPr>
      <w:r w:rsidRPr="00052626">
        <w:rPr>
          <w:noProof w:val="0"/>
        </w:rPr>
        <w:t xml:space="preserve">      tags:</w:t>
      </w:r>
    </w:p>
    <w:p w14:paraId="244A8A60" w14:textId="77777777" w:rsidR="0060132E" w:rsidRPr="00052626" w:rsidRDefault="0060132E" w:rsidP="0060132E">
      <w:pPr>
        <w:pStyle w:val="PL"/>
        <w:rPr>
          <w:noProof w:val="0"/>
        </w:rPr>
      </w:pPr>
      <w:r w:rsidRPr="00052626">
        <w:rPr>
          <w:noProof w:val="0"/>
        </w:rPr>
        <w:t xml:space="preserve">        - Individual Subscription for an MBS context</w:t>
      </w:r>
    </w:p>
    <w:p w14:paraId="5AAB5832" w14:textId="77777777" w:rsidR="0060132E" w:rsidRPr="00052626" w:rsidRDefault="0060132E" w:rsidP="0060132E">
      <w:pPr>
        <w:pStyle w:val="PL"/>
        <w:rPr>
          <w:noProof w:val="0"/>
        </w:rPr>
      </w:pPr>
      <w:r w:rsidRPr="00052626">
        <w:rPr>
          <w:noProof w:val="0"/>
        </w:rPr>
        <w:t xml:space="preserve">      operationId: ContextStatusSubscribeMod</w:t>
      </w:r>
    </w:p>
    <w:p w14:paraId="7A634F67" w14:textId="77777777" w:rsidR="0060132E" w:rsidRPr="00052626" w:rsidRDefault="0060132E" w:rsidP="0060132E">
      <w:pPr>
        <w:pStyle w:val="PL"/>
        <w:rPr>
          <w:noProof w:val="0"/>
        </w:rPr>
      </w:pPr>
      <w:r w:rsidRPr="00052626">
        <w:rPr>
          <w:noProof w:val="0"/>
        </w:rPr>
        <w:t xml:space="preserve">      parameters:</w:t>
      </w:r>
    </w:p>
    <w:p w14:paraId="4EEA0912" w14:textId="77777777" w:rsidR="0060132E" w:rsidRPr="00052626" w:rsidRDefault="0060132E" w:rsidP="0060132E">
      <w:pPr>
        <w:pStyle w:val="PL"/>
        <w:rPr>
          <w:noProof w:val="0"/>
        </w:rPr>
      </w:pPr>
      <w:r w:rsidRPr="00052626">
        <w:rPr>
          <w:noProof w:val="0"/>
        </w:rPr>
        <w:t xml:space="preserve">        - name: subscriptionId</w:t>
      </w:r>
    </w:p>
    <w:p w14:paraId="036ACBB0" w14:textId="77777777" w:rsidR="0060132E" w:rsidRPr="00052626" w:rsidRDefault="0060132E" w:rsidP="0060132E">
      <w:pPr>
        <w:pStyle w:val="PL"/>
        <w:rPr>
          <w:noProof w:val="0"/>
        </w:rPr>
      </w:pPr>
      <w:r w:rsidRPr="00052626">
        <w:rPr>
          <w:noProof w:val="0"/>
        </w:rPr>
        <w:t xml:space="preserve">          in: path</w:t>
      </w:r>
    </w:p>
    <w:p w14:paraId="3314D1BD" w14:textId="77777777" w:rsidR="0060132E" w:rsidRPr="00052626" w:rsidRDefault="0060132E" w:rsidP="0060132E">
      <w:pPr>
        <w:pStyle w:val="PL"/>
        <w:rPr>
          <w:noProof w:val="0"/>
        </w:rPr>
      </w:pPr>
      <w:r w:rsidRPr="00052626">
        <w:rPr>
          <w:noProof w:val="0"/>
        </w:rPr>
        <w:t xml:space="preserve">          required: true</w:t>
      </w:r>
    </w:p>
    <w:p w14:paraId="40BF1F58" w14:textId="77777777" w:rsidR="0060132E" w:rsidRPr="00052626" w:rsidRDefault="0060132E" w:rsidP="0060132E">
      <w:pPr>
        <w:pStyle w:val="PL"/>
        <w:rPr>
          <w:noProof w:val="0"/>
        </w:rPr>
      </w:pPr>
      <w:r w:rsidRPr="00052626">
        <w:rPr>
          <w:noProof w:val="0"/>
        </w:rPr>
        <w:t xml:space="preserve">          description: Unique ID of the subscription to be modified</w:t>
      </w:r>
    </w:p>
    <w:p w14:paraId="7F224B15" w14:textId="77777777" w:rsidR="0060132E" w:rsidRPr="00052626" w:rsidRDefault="0060132E" w:rsidP="0060132E">
      <w:pPr>
        <w:pStyle w:val="PL"/>
        <w:rPr>
          <w:noProof w:val="0"/>
        </w:rPr>
      </w:pPr>
      <w:r w:rsidRPr="00052626">
        <w:rPr>
          <w:noProof w:val="0"/>
        </w:rPr>
        <w:t xml:space="preserve">          schema:</w:t>
      </w:r>
    </w:p>
    <w:p w14:paraId="61A755D8" w14:textId="77777777" w:rsidR="0060132E" w:rsidRPr="00052626" w:rsidRDefault="0060132E" w:rsidP="0060132E">
      <w:pPr>
        <w:pStyle w:val="PL"/>
        <w:rPr>
          <w:noProof w:val="0"/>
        </w:rPr>
      </w:pPr>
      <w:r w:rsidRPr="00052626">
        <w:rPr>
          <w:noProof w:val="0"/>
        </w:rPr>
        <w:t xml:space="preserve">            type: string</w:t>
      </w:r>
    </w:p>
    <w:p w14:paraId="6B952AFD" w14:textId="77777777" w:rsidR="0060132E" w:rsidRPr="00052626" w:rsidRDefault="0060132E" w:rsidP="0060132E">
      <w:pPr>
        <w:pStyle w:val="PL"/>
        <w:rPr>
          <w:noProof w:val="0"/>
        </w:rPr>
      </w:pPr>
      <w:r w:rsidRPr="00052626">
        <w:rPr>
          <w:noProof w:val="0"/>
        </w:rPr>
        <w:t xml:space="preserve">      requestBody:</w:t>
      </w:r>
    </w:p>
    <w:p w14:paraId="549F1ED9" w14:textId="77777777" w:rsidR="0060132E" w:rsidRPr="00052626" w:rsidRDefault="0060132E" w:rsidP="0060132E">
      <w:pPr>
        <w:pStyle w:val="PL"/>
        <w:rPr>
          <w:noProof w:val="0"/>
        </w:rPr>
      </w:pPr>
      <w:r w:rsidRPr="00052626">
        <w:rPr>
          <w:noProof w:val="0"/>
        </w:rPr>
        <w:t xml:space="preserve">        description: Data within the ContextStatusSubscribe Request</w:t>
      </w:r>
    </w:p>
    <w:p w14:paraId="776F5D3F" w14:textId="77777777" w:rsidR="0060132E" w:rsidRPr="00052626" w:rsidRDefault="0060132E" w:rsidP="0060132E">
      <w:pPr>
        <w:pStyle w:val="PL"/>
        <w:rPr>
          <w:noProof w:val="0"/>
        </w:rPr>
      </w:pPr>
      <w:r w:rsidRPr="00052626">
        <w:rPr>
          <w:noProof w:val="0"/>
        </w:rPr>
        <w:t xml:space="preserve">        required: true</w:t>
      </w:r>
    </w:p>
    <w:p w14:paraId="065921BE" w14:textId="77777777" w:rsidR="0060132E" w:rsidRPr="00052626" w:rsidRDefault="0060132E" w:rsidP="0060132E">
      <w:pPr>
        <w:pStyle w:val="PL"/>
        <w:rPr>
          <w:noProof w:val="0"/>
        </w:rPr>
      </w:pPr>
      <w:r w:rsidRPr="00052626">
        <w:rPr>
          <w:noProof w:val="0"/>
        </w:rPr>
        <w:t xml:space="preserve">        content:</w:t>
      </w:r>
    </w:p>
    <w:p w14:paraId="24702036" w14:textId="77777777" w:rsidR="0060132E" w:rsidRPr="00052626" w:rsidRDefault="0060132E" w:rsidP="0060132E">
      <w:pPr>
        <w:pStyle w:val="PL"/>
        <w:rPr>
          <w:noProof w:val="0"/>
        </w:rPr>
      </w:pPr>
      <w:r w:rsidRPr="00052626">
        <w:rPr>
          <w:noProof w:val="0"/>
        </w:rPr>
        <w:t xml:space="preserve">          application/json-patch+json:</w:t>
      </w:r>
    </w:p>
    <w:p w14:paraId="7C907534" w14:textId="77777777" w:rsidR="0060132E" w:rsidRPr="00052626" w:rsidRDefault="0060132E" w:rsidP="0060132E">
      <w:pPr>
        <w:pStyle w:val="PL"/>
        <w:rPr>
          <w:noProof w:val="0"/>
        </w:rPr>
      </w:pPr>
      <w:r w:rsidRPr="00052626">
        <w:rPr>
          <w:noProof w:val="0"/>
        </w:rPr>
        <w:t xml:space="preserve">            schema:</w:t>
      </w:r>
    </w:p>
    <w:p w14:paraId="4CED57EE" w14:textId="77777777" w:rsidR="0060132E" w:rsidRPr="00052626" w:rsidRDefault="0060132E" w:rsidP="0060132E">
      <w:pPr>
        <w:pStyle w:val="PL"/>
        <w:rPr>
          <w:noProof w:val="0"/>
        </w:rPr>
      </w:pPr>
      <w:r w:rsidRPr="00052626">
        <w:rPr>
          <w:noProof w:val="0"/>
        </w:rPr>
        <w:t xml:space="preserve">              type: array</w:t>
      </w:r>
    </w:p>
    <w:p w14:paraId="48533208" w14:textId="77777777" w:rsidR="0060132E" w:rsidRPr="00052626" w:rsidRDefault="0060132E" w:rsidP="0060132E">
      <w:pPr>
        <w:pStyle w:val="PL"/>
        <w:rPr>
          <w:noProof w:val="0"/>
        </w:rPr>
      </w:pPr>
      <w:r w:rsidRPr="00052626">
        <w:rPr>
          <w:noProof w:val="0"/>
        </w:rPr>
        <w:t xml:space="preserve">              items:</w:t>
      </w:r>
    </w:p>
    <w:p w14:paraId="3AB33E50" w14:textId="77777777" w:rsidR="0060132E" w:rsidRPr="00052626" w:rsidRDefault="0060132E" w:rsidP="0060132E">
      <w:pPr>
        <w:pStyle w:val="PL"/>
        <w:rPr>
          <w:noProof w:val="0"/>
        </w:rPr>
      </w:pPr>
      <w:r w:rsidRPr="00052626">
        <w:rPr>
          <w:noProof w:val="0"/>
        </w:rPr>
        <w:t xml:space="preserve">                $ref: 'TS29571_CommonData.yaml#/components/schemas/PatchItem'</w:t>
      </w:r>
    </w:p>
    <w:p w14:paraId="096A6200" w14:textId="77777777" w:rsidR="0060132E" w:rsidRPr="00052626" w:rsidRDefault="0060132E" w:rsidP="0060132E">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513E52CC" w14:textId="77777777" w:rsidR="0060132E" w:rsidRPr="00052626" w:rsidRDefault="0060132E" w:rsidP="0060132E">
      <w:pPr>
        <w:pStyle w:val="PL"/>
        <w:rPr>
          <w:noProof w:val="0"/>
        </w:rPr>
      </w:pPr>
      <w:r w:rsidRPr="00052626">
        <w:rPr>
          <w:noProof w:val="0"/>
        </w:rPr>
        <w:t xml:space="preserve">      responses:</w:t>
      </w:r>
    </w:p>
    <w:p w14:paraId="5EFB29CF" w14:textId="77777777" w:rsidR="0060132E" w:rsidRPr="00052626" w:rsidRDefault="0060132E" w:rsidP="0060132E">
      <w:pPr>
        <w:pStyle w:val="PL"/>
        <w:rPr>
          <w:noProof w:val="0"/>
        </w:rPr>
      </w:pPr>
      <w:r w:rsidRPr="00052626">
        <w:rPr>
          <w:noProof w:val="0"/>
        </w:rPr>
        <w:t xml:space="preserve">        '200':</w:t>
      </w:r>
    </w:p>
    <w:p w14:paraId="647FD1E6" w14:textId="432C4379" w:rsidR="0060132E" w:rsidRPr="00052626" w:rsidRDefault="0060132E" w:rsidP="0060132E">
      <w:pPr>
        <w:pStyle w:val="PL"/>
        <w:rPr>
          <w:noProof w:val="0"/>
        </w:rPr>
      </w:pPr>
      <w:r w:rsidRPr="00052626">
        <w:rPr>
          <w:noProof w:val="0"/>
        </w:rPr>
        <w:t xml:space="preserve">          description: </w:t>
      </w:r>
      <w:r w:rsidR="009F6A06" w:rsidRPr="00052626">
        <w:rPr>
          <w:noProof w:val="0"/>
        </w:rPr>
        <w:t>S</w:t>
      </w:r>
      <w:r w:rsidRPr="00052626">
        <w:rPr>
          <w:noProof w:val="0"/>
        </w:rPr>
        <w:t>uccessful modification of a Context Status Subscription</w:t>
      </w:r>
    </w:p>
    <w:p w14:paraId="16A44D62" w14:textId="77777777" w:rsidR="0060132E" w:rsidRPr="00052626" w:rsidRDefault="0060132E" w:rsidP="0060132E">
      <w:pPr>
        <w:pStyle w:val="PL"/>
        <w:rPr>
          <w:noProof w:val="0"/>
        </w:rPr>
      </w:pPr>
      <w:r w:rsidRPr="00052626">
        <w:rPr>
          <w:noProof w:val="0"/>
        </w:rPr>
        <w:t xml:space="preserve">          content:</w:t>
      </w:r>
    </w:p>
    <w:p w14:paraId="0984D06E" w14:textId="77777777" w:rsidR="00736ABD" w:rsidRPr="00052626" w:rsidRDefault="0060132E" w:rsidP="0060132E">
      <w:pPr>
        <w:pStyle w:val="PL"/>
        <w:rPr>
          <w:noProof w:val="0"/>
        </w:rPr>
      </w:pPr>
      <w:r w:rsidRPr="00052626">
        <w:rPr>
          <w:noProof w:val="0"/>
        </w:rPr>
        <w:t xml:space="preserve">            application/json:</w:t>
      </w:r>
    </w:p>
    <w:p w14:paraId="0C37D550" w14:textId="473CB52C" w:rsidR="0060132E" w:rsidRPr="00052626" w:rsidRDefault="0060132E" w:rsidP="0060132E">
      <w:pPr>
        <w:pStyle w:val="PL"/>
        <w:rPr>
          <w:noProof w:val="0"/>
        </w:rPr>
      </w:pPr>
      <w:r w:rsidRPr="00052626">
        <w:rPr>
          <w:noProof w:val="0"/>
        </w:rPr>
        <w:t xml:space="preserve">              schema:</w:t>
      </w:r>
    </w:p>
    <w:p w14:paraId="54FF0420" w14:textId="77777777" w:rsidR="0060132E" w:rsidRPr="00052626" w:rsidRDefault="0060132E" w:rsidP="0060132E">
      <w:pPr>
        <w:pStyle w:val="PL"/>
        <w:rPr>
          <w:noProof w:val="0"/>
        </w:rPr>
      </w:pPr>
      <w:r w:rsidRPr="00052626">
        <w:rPr>
          <w:noProof w:val="0"/>
        </w:rPr>
        <w:t xml:space="preserve">                $ref: '#/components/schemas/ContextStatusSubscription'</w:t>
      </w:r>
    </w:p>
    <w:p w14:paraId="564E23F4" w14:textId="77777777" w:rsidR="0060132E" w:rsidRPr="00052626" w:rsidRDefault="0060132E" w:rsidP="0060132E">
      <w:pPr>
        <w:pStyle w:val="PL"/>
        <w:rPr>
          <w:noProof w:val="0"/>
        </w:rPr>
      </w:pPr>
      <w:r w:rsidRPr="00052626">
        <w:rPr>
          <w:noProof w:val="0"/>
        </w:rPr>
        <w:t xml:space="preserve">        '307':</w:t>
      </w:r>
    </w:p>
    <w:p w14:paraId="0EC629CD" w14:textId="77777777" w:rsidR="0060132E" w:rsidRPr="00052626" w:rsidRDefault="0060132E" w:rsidP="0060132E">
      <w:pPr>
        <w:pStyle w:val="PL"/>
        <w:rPr>
          <w:noProof w:val="0"/>
        </w:rPr>
      </w:pPr>
      <w:r w:rsidRPr="00052626">
        <w:rPr>
          <w:noProof w:val="0"/>
        </w:rPr>
        <w:t xml:space="preserve">          $ref: 'TS29571_CommonData.yaml#/components/responses/307'</w:t>
      </w:r>
    </w:p>
    <w:p w14:paraId="633E4F00" w14:textId="77777777" w:rsidR="0060132E" w:rsidRPr="00052626" w:rsidRDefault="0060132E" w:rsidP="0060132E">
      <w:pPr>
        <w:pStyle w:val="PL"/>
        <w:rPr>
          <w:noProof w:val="0"/>
        </w:rPr>
      </w:pPr>
      <w:r w:rsidRPr="00052626">
        <w:rPr>
          <w:noProof w:val="0"/>
        </w:rPr>
        <w:t xml:space="preserve">        '308':</w:t>
      </w:r>
    </w:p>
    <w:p w14:paraId="68698F4F" w14:textId="77777777" w:rsidR="0060132E" w:rsidRPr="00052626" w:rsidRDefault="0060132E" w:rsidP="0060132E">
      <w:pPr>
        <w:pStyle w:val="PL"/>
        <w:rPr>
          <w:noProof w:val="0"/>
        </w:rPr>
      </w:pPr>
      <w:r w:rsidRPr="00052626">
        <w:rPr>
          <w:noProof w:val="0"/>
        </w:rPr>
        <w:t xml:space="preserve">          $ref: 'TS29571_CommonData.yaml#/components/responses/308'</w:t>
      </w:r>
    </w:p>
    <w:p w14:paraId="34ABC183" w14:textId="77777777" w:rsidR="0060132E" w:rsidRPr="00052626" w:rsidRDefault="0060132E" w:rsidP="0060132E">
      <w:pPr>
        <w:pStyle w:val="PL"/>
        <w:rPr>
          <w:noProof w:val="0"/>
        </w:rPr>
      </w:pPr>
      <w:r w:rsidRPr="00052626">
        <w:rPr>
          <w:noProof w:val="0"/>
        </w:rPr>
        <w:t xml:space="preserve">        '400':</w:t>
      </w:r>
    </w:p>
    <w:p w14:paraId="3C2B8313" w14:textId="77777777" w:rsidR="0060132E" w:rsidRPr="00052626" w:rsidRDefault="0060132E" w:rsidP="0060132E">
      <w:pPr>
        <w:pStyle w:val="PL"/>
        <w:rPr>
          <w:noProof w:val="0"/>
        </w:rPr>
      </w:pPr>
      <w:r w:rsidRPr="00052626">
        <w:rPr>
          <w:noProof w:val="0"/>
        </w:rPr>
        <w:t xml:space="preserve">          $ref: 'TS29571_CommonData.yaml#/components/responses/400'</w:t>
      </w:r>
    </w:p>
    <w:p w14:paraId="6C504A7D" w14:textId="77777777" w:rsidR="0060132E" w:rsidRPr="00052626" w:rsidRDefault="0060132E" w:rsidP="0060132E">
      <w:pPr>
        <w:pStyle w:val="PL"/>
        <w:rPr>
          <w:noProof w:val="0"/>
        </w:rPr>
      </w:pPr>
      <w:r w:rsidRPr="00052626">
        <w:rPr>
          <w:noProof w:val="0"/>
        </w:rPr>
        <w:t xml:space="preserve">        '401':</w:t>
      </w:r>
    </w:p>
    <w:p w14:paraId="5F468E67" w14:textId="77777777" w:rsidR="0060132E" w:rsidRPr="00052626" w:rsidRDefault="0060132E" w:rsidP="0060132E">
      <w:pPr>
        <w:pStyle w:val="PL"/>
        <w:rPr>
          <w:noProof w:val="0"/>
        </w:rPr>
      </w:pPr>
      <w:r w:rsidRPr="00052626">
        <w:rPr>
          <w:noProof w:val="0"/>
        </w:rPr>
        <w:t xml:space="preserve">          $ref: 'TS29571_CommonData.yaml#/components/responses/401'</w:t>
      </w:r>
    </w:p>
    <w:p w14:paraId="30D1DBF6" w14:textId="77777777" w:rsidR="0060132E" w:rsidRPr="00052626" w:rsidRDefault="0060132E" w:rsidP="0060132E">
      <w:pPr>
        <w:pStyle w:val="PL"/>
        <w:rPr>
          <w:noProof w:val="0"/>
        </w:rPr>
      </w:pPr>
      <w:r w:rsidRPr="00052626">
        <w:rPr>
          <w:noProof w:val="0"/>
        </w:rPr>
        <w:t xml:space="preserve">        '403':</w:t>
      </w:r>
    </w:p>
    <w:p w14:paraId="7DF03E56" w14:textId="77777777" w:rsidR="0060132E" w:rsidRPr="00052626" w:rsidRDefault="0060132E" w:rsidP="0060132E">
      <w:pPr>
        <w:pStyle w:val="PL"/>
        <w:rPr>
          <w:noProof w:val="0"/>
        </w:rPr>
      </w:pPr>
      <w:r w:rsidRPr="00052626">
        <w:rPr>
          <w:noProof w:val="0"/>
        </w:rPr>
        <w:t xml:space="preserve">          $ref: 'TS29571_CommonData.yaml#/components/responses/403'</w:t>
      </w:r>
    </w:p>
    <w:p w14:paraId="04945E82" w14:textId="77777777" w:rsidR="0060132E" w:rsidRPr="00052626" w:rsidRDefault="0060132E" w:rsidP="0060132E">
      <w:pPr>
        <w:pStyle w:val="PL"/>
        <w:rPr>
          <w:noProof w:val="0"/>
        </w:rPr>
      </w:pPr>
      <w:r w:rsidRPr="00052626">
        <w:rPr>
          <w:noProof w:val="0"/>
        </w:rPr>
        <w:t xml:space="preserve">        '404':</w:t>
      </w:r>
    </w:p>
    <w:p w14:paraId="4AFA5F0B" w14:textId="77777777" w:rsidR="0060132E" w:rsidRPr="00052626" w:rsidRDefault="0060132E" w:rsidP="0060132E">
      <w:pPr>
        <w:pStyle w:val="PL"/>
        <w:rPr>
          <w:noProof w:val="0"/>
        </w:rPr>
      </w:pPr>
      <w:r w:rsidRPr="00052626">
        <w:rPr>
          <w:noProof w:val="0"/>
        </w:rPr>
        <w:t xml:space="preserve">          $ref: 'TS29571_CommonData.yaml#/components/responses/404'</w:t>
      </w:r>
    </w:p>
    <w:p w14:paraId="021CFD38" w14:textId="77777777" w:rsidR="0060132E" w:rsidRPr="00052626" w:rsidRDefault="0060132E" w:rsidP="0060132E">
      <w:pPr>
        <w:pStyle w:val="PL"/>
        <w:rPr>
          <w:noProof w:val="0"/>
        </w:rPr>
      </w:pPr>
      <w:r w:rsidRPr="00052626">
        <w:rPr>
          <w:noProof w:val="0"/>
        </w:rPr>
        <w:t xml:space="preserve">        '411':</w:t>
      </w:r>
    </w:p>
    <w:p w14:paraId="2D2B071D" w14:textId="77777777" w:rsidR="0060132E" w:rsidRPr="00052626" w:rsidRDefault="0060132E" w:rsidP="0060132E">
      <w:pPr>
        <w:pStyle w:val="PL"/>
        <w:rPr>
          <w:noProof w:val="0"/>
        </w:rPr>
      </w:pPr>
      <w:r w:rsidRPr="00052626">
        <w:rPr>
          <w:noProof w:val="0"/>
        </w:rPr>
        <w:t xml:space="preserve">          $ref: 'TS29571_CommonData.yaml#/components/responses/411'</w:t>
      </w:r>
    </w:p>
    <w:p w14:paraId="66BCBF19" w14:textId="77777777" w:rsidR="0060132E" w:rsidRPr="00052626" w:rsidRDefault="0060132E" w:rsidP="0060132E">
      <w:pPr>
        <w:pStyle w:val="PL"/>
        <w:rPr>
          <w:noProof w:val="0"/>
        </w:rPr>
      </w:pPr>
      <w:r w:rsidRPr="00052626">
        <w:rPr>
          <w:noProof w:val="0"/>
        </w:rPr>
        <w:t xml:space="preserve">        '413':</w:t>
      </w:r>
    </w:p>
    <w:p w14:paraId="71FC1193" w14:textId="77777777" w:rsidR="0060132E" w:rsidRPr="00052626" w:rsidRDefault="0060132E" w:rsidP="0060132E">
      <w:pPr>
        <w:pStyle w:val="PL"/>
        <w:rPr>
          <w:noProof w:val="0"/>
        </w:rPr>
      </w:pPr>
      <w:r w:rsidRPr="00052626">
        <w:rPr>
          <w:noProof w:val="0"/>
        </w:rPr>
        <w:t xml:space="preserve">          $ref: 'TS29571_CommonData.yaml#/components/responses/413'</w:t>
      </w:r>
    </w:p>
    <w:p w14:paraId="6E3B1907" w14:textId="77777777" w:rsidR="0060132E" w:rsidRPr="00052626" w:rsidRDefault="0060132E" w:rsidP="0060132E">
      <w:pPr>
        <w:pStyle w:val="PL"/>
        <w:rPr>
          <w:noProof w:val="0"/>
        </w:rPr>
      </w:pPr>
      <w:r w:rsidRPr="00052626">
        <w:rPr>
          <w:noProof w:val="0"/>
        </w:rPr>
        <w:t xml:space="preserve">        '415':</w:t>
      </w:r>
    </w:p>
    <w:p w14:paraId="6C3C1FA5" w14:textId="77777777" w:rsidR="0060132E" w:rsidRPr="00052626" w:rsidRDefault="0060132E" w:rsidP="0060132E">
      <w:pPr>
        <w:pStyle w:val="PL"/>
        <w:rPr>
          <w:noProof w:val="0"/>
        </w:rPr>
      </w:pPr>
      <w:r w:rsidRPr="00052626">
        <w:rPr>
          <w:noProof w:val="0"/>
        </w:rPr>
        <w:t xml:space="preserve">          $ref: 'TS29571_CommonData.yaml#/components/responses/415'</w:t>
      </w:r>
    </w:p>
    <w:p w14:paraId="5996F1C1" w14:textId="77777777" w:rsidR="0060132E" w:rsidRPr="00052626" w:rsidRDefault="0060132E" w:rsidP="0060132E">
      <w:pPr>
        <w:pStyle w:val="PL"/>
        <w:rPr>
          <w:noProof w:val="0"/>
        </w:rPr>
      </w:pPr>
      <w:r w:rsidRPr="00052626">
        <w:rPr>
          <w:noProof w:val="0"/>
        </w:rPr>
        <w:t xml:space="preserve">        '429':</w:t>
      </w:r>
    </w:p>
    <w:p w14:paraId="0EC559D9" w14:textId="77777777" w:rsidR="0060132E" w:rsidRPr="00052626" w:rsidRDefault="0060132E" w:rsidP="0060132E">
      <w:pPr>
        <w:pStyle w:val="PL"/>
        <w:rPr>
          <w:noProof w:val="0"/>
        </w:rPr>
      </w:pPr>
      <w:r w:rsidRPr="00052626">
        <w:rPr>
          <w:noProof w:val="0"/>
        </w:rPr>
        <w:t xml:space="preserve">          $ref: 'TS29571_CommonData.yaml#/components/responses/429'</w:t>
      </w:r>
    </w:p>
    <w:p w14:paraId="4414A06A" w14:textId="77777777" w:rsidR="0060132E" w:rsidRPr="00052626" w:rsidRDefault="0060132E" w:rsidP="0060132E">
      <w:pPr>
        <w:pStyle w:val="PL"/>
        <w:rPr>
          <w:noProof w:val="0"/>
        </w:rPr>
      </w:pPr>
      <w:r w:rsidRPr="00052626">
        <w:rPr>
          <w:noProof w:val="0"/>
        </w:rPr>
        <w:t xml:space="preserve">        '500':</w:t>
      </w:r>
    </w:p>
    <w:p w14:paraId="665AE064" w14:textId="77777777" w:rsidR="0060132E" w:rsidRPr="00052626" w:rsidRDefault="0060132E" w:rsidP="0060132E">
      <w:pPr>
        <w:pStyle w:val="PL"/>
        <w:rPr>
          <w:noProof w:val="0"/>
        </w:rPr>
      </w:pPr>
      <w:r w:rsidRPr="00052626">
        <w:rPr>
          <w:noProof w:val="0"/>
        </w:rPr>
        <w:lastRenderedPageBreak/>
        <w:t xml:space="preserve">          $ref: 'TS29571_CommonData.yaml#/components/responses/500'</w:t>
      </w:r>
    </w:p>
    <w:p w14:paraId="475F4D05" w14:textId="77777777" w:rsidR="0060132E" w:rsidRPr="00052626" w:rsidRDefault="0060132E" w:rsidP="0060132E">
      <w:pPr>
        <w:pStyle w:val="PL"/>
        <w:rPr>
          <w:noProof w:val="0"/>
        </w:rPr>
      </w:pPr>
      <w:r w:rsidRPr="00052626">
        <w:rPr>
          <w:noProof w:val="0"/>
        </w:rPr>
        <w:t xml:space="preserve">        '502':</w:t>
      </w:r>
    </w:p>
    <w:p w14:paraId="2E1A99DA" w14:textId="77777777" w:rsidR="0060132E" w:rsidRPr="00052626" w:rsidRDefault="0060132E" w:rsidP="0060132E">
      <w:pPr>
        <w:pStyle w:val="PL"/>
        <w:rPr>
          <w:noProof w:val="0"/>
        </w:rPr>
      </w:pPr>
      <w:r w:rsidRPr="00052626">
        <w:rPr>
          <w:noProof w:val="0"/>
        </w:rPr>
        <w:t xml:space="preserve">          $ref: 'TS29571_CommonData.yaml#/components/responses/502'</w:t>
      </w:r>
    </w:p>
    <w:p w14:paraId="4D8CFC4A" w14:textId="77777777" w:rsidR="0060132E" w:rsidRPr="00052626" w:rsidRDefault="0060132E" w:rsidP="0060132E">
      <w:pPr>
        <w:pStyle w:val="PL"/>
        <w:rPr>
          <w:noProof w:val="0"/>
        </w:rPr>
      </w:pPr>
      <w:r w:rsidRPr="00052626">
        <w:rPr>
          <w:noProof w:val="0"/>
        </w:rPr>
        <w:t xml:space="preserve">        '503':</w:t>
      </w:r>
    </w:p>
    <w:p w14:paraId="34B77049" w14:textId="77777777" w:rsidR="0060132E" w:rsidRPr="00052626" w:rsidRDefault="0060132E" w:rsidP="0060132E">
      <w:pPr>
        <w:pStyle w:val="PL"/>
        <w:rPr>
          <w:noProof w:val="0"/>
        </w:rPr>
      </w:pPr>
      <w:r w:rsidRPr="00052626">
        <w:rPr>
          <w:noProof w:val="0"/>
        </w:rPr>
        <w:t xml:space="preserve">          $ref: 'TS29571_CommonData.yaml#/components/responses/503'</w:t>
      </w:r>
    </w:p>
    <w:p w14:paraId="7C5B6C58" w14:textId="77777777" w:rsidR="0060132E" w:rsidRPr="00052626" w:rsidRDefault="0060132E" w:rsidP="0060132E">
      <w:pPr>
        <w:pStyle w:val="PL"/>
        <w:rPr>
          <w:noProof w:val="0"/>
        </w:rPr>
      </w:pPr>
      <w:r w:rsidRPr="00052626">
        <w:rPr>
          <w:noProof w:val="0"/>
        </w:rPr>
        <w:t xml:space="preserve">        default:</w:t>
      </w:r>
    </w:p>
    <w:p w14:paraId="5A586547" w14:textId="77777777" w:rsidR="0060132E" w:rsidRPr="00052626" w:rsidRDefault="0060132E" w:rsidP="0060132E">
      <w:pPr>
        <w:pStyle w:val="PL"/>
        <w:rPr>
          <w:noProof w:val="0"/>
        </w:rPr>
      </w:pPr>
      <w:r w:rsidRPr="00052626">
        <w:rPr>
          <w:noProof w:val="0"/>
        </w:rPr>
        <w:t xml:space="preserve">          $ref: 'TS29571_CommonData.yaml#/components/responses/default'</w:t>
      </w:r>
    </w:p>
    <w:p w14:paraId="0C3231A2" w14:textId="77777777" w:rsidR="0060132E" w:rsidRPr="00052626" w:rsidRDefault="0060132E" w:rsidP="0060132E">
      <w:pPr>
        <w:pStyle w:val="PL"/>
        <w:rPr>
          <w:noProof w:val="0"/>
        </w:rPr>
      </w:pPr>
    </w:p>
    <w:p w14:paraId="7CA6C959" w14:textId="77777777" w:rsidR="0060132E" w:rsidRPr="00052626" w:rsidRDefault="0060132E" w:rsidP="0060132E">
      <w:pPr>
        <w:pStyle w:val="PL"/>
        <w:rPr>
          <w:noProof w:val="0"/>
        </w:rPr>
      </w:pPr>
      <w:r w:rsidRPr="00052626">
        <w:rPr>
          <w:noProof w:val="0"/>
        </w:rPr>
        <w:t xml:space="preserve">    delete:</w:t>
      </w:r>
    </w:p>
    <w:p w14:paraId="25874FB3" w14:textId="77777777" w:rsidR="0060132E" w:rsidRPr="00052626" w:rsidRDefault="0060132E" w:rsidP="0060132E">
      <w:pPr>
        <w:pStyle w:val="PL"/>
        <w:rPr>
          <w:noProof w:val="0"/>
        </w:rPr>
      </w:pPr>
      <w:r w:rsidRPr="00052626">
        <w:rPr>
          <w:noProof w:val="0"/>
        </w:rPr>
        <w:t xml:space="preserve">      summary:  ContextStatusUnSubscribe</w:t>
      </w:r>
    </w:p>
    <w:p w14:paraId="53093CF3" w14:textId="77777777" w:rsidR="0060132E" w:rsidRPr="00052626" w:rsidRDefault="0060132E" w:rsidP="0060132E">
      <w:pPr>
        <w:pStyle w:val="PL"/>
        <w:rPr>
          <w:noProof w:val="0"/>
        </w:rPr>
      </w:pPr>
      <w:r w:rsidRPr="00052626">
        <w:rPr>
          <w:noProof w:val="0"/>
        </w:rPr>
        <w:t xml:space="preserve">      tags:</w:t>
      </w:r>
    </w:p>
    <w:p w14:paraId="24741597" w14:textId="77777777" w:rsidR="0060132E" w:rsidRPr="00052626" w:rsidRDefault="0060132E" w:rsidP="0060132E">
      <w:pPr>
        <w:pStyle w:val="PL"/>
        <w:rPr>
          <w:noProof w:val="0"/>
        </w:rPr>
      </w:pPr>
      <w:r w:rsidRPr="00052626">
        <w:rPr>
          <w:noProof w:val="0"/>
        </w:rPr>
        <w:t xml:space="preserve">        - Individual Subscription for an MBS context</w:t>
      </w:r>
    </w:p>
    <w:p w14:paraId="146CF722" w14:textId="77777777" w:rsidR="0060132E" w:rsidRPr="00052626" w:rsidRDefault="0060132E" w:rsidP="0060132E">
      <w:pPr>
        <w:pStyle w:val="PL"/>
        <w:rPr>
          <w:noProof w:val="0"/>
        </w:rPr>
      </w:pPr>
      <w:r w:rsidRPr="00052626">
        <w:rPr>
          <w:noProof w:val="0"/>
        </w:rPr>
        <w:t xml:space="preserve">      operationId: ContextStatusUnSubscribe</w:t>
      </w:r>
    </w:p>
    <w:p w14:paraId="33518C73" w14:textId="77777777" w:rsidR="0060132E" w:rsidRPr="00052626" w:rsidRDefault="0060132E" w:rsidP="0060132E">
      <w:pPr>
        <w:pStyle w:val="PL"/>
        <w:rPr>
          <w:noProof w:val="0"/>
        </w:rPr>
      </w:pPr>
      <w:r w:rsidRPr="00052626">
        <w:rPr>
          <w:noProof w:val="0"/>
        </w:rPr>
        <w:t xml:space="preserve">      parameters:</w:t>
      </w:r>
    </w:p>
    <w:p w14:paraId="5A85DAFD" w14:textId="77777777" w:rsidR="0060132E" w:rsidRPr="00052626" w:rsidRDefault="0060132E" w:rsidP="0060132E">
      <w:pPr>
        <w:pStyle w:val="PL"/>
        <w:rPr>
          <w:noProof w:val="0"/>
        </w:rPr>
      </w:pPr>
      <w:r w:rsidRPr="00052626">
        <w:rPr>
          <w:noProof w:val="0"/>
        </w:rPr>
        <w:t xml:space="preserve">        - name: subscriptionId</w:t>
      </w:r>
    </w:p>
    <w:p w14:paraId="5C2EF320" w14:textId="77777777" w:rsidR="0060132E" w:rsidRPr="00052626" w:rsidRDefault="0060132E" w:rsidP="0060132E">
      <w:pPr>
        <w:pStyle w:val="PL"/>
        <w:rPr>
          <w:noProof w:val="0"/>
        </w:rPr>
      </w:pPr>
      <w:r w:rsidRPr="00052626">
        <w:rPr>
          <w:noProof w:val="0"/>
        </w:rPr>
        <w:t xml:space="preserve">          in: path</w:t>
      </w:r>
    </w:p>
    <w:p w14:paraId="1031FCF4" w14:textId="77777777" w:rsidR="0060132E" w:rsidRPr="00052626" w:rsidRDefault="0060132E" w:rsidP="0060132E">
      <w:pPr>
        <w:pStyle w:val="PL"/>
        <w:rPr>
          <w:noProof w:val="0"/>
        </w:rPr>
      </w:pPr>
      <w:r w:rsidRPr="00052626">
        <w:rPr>
          <w:noProof w:val="0"/>
        </w:rPr>
        <w:t xml:space="preserve">          required: true</w:t>
      </w:r>
    </w:p>
    <w:p w14:paraId="68C1C673" w14:textId="77777777" w:rsidR="0060132E" w:rsidRPr="00052626" w:rsidRDefault="0060132E" w:rsidP="0060132E">
      <w:pPr>
        <w:pStyle w:val="PL"/>
        <w:rPr>
          <w:noProof w:val="0"/>
        </w:rPr>
      </w:pPr>
      <w:r w:rsidRPr="00052626">
        <w:rPr>
          <w:noProof w:val="0"/>
        </w:rPr>
        <w:t xml:space="preserve">          description: Unique ID of the subscription to be deleted</w:t>
      </w:r>
    </w:p>
    <w:p w14:paraId="6CE71140" w14:textId="77777777" w:rsidR="0060132E" w:rsidRPr="00052626" w:rsidRDefault="0060132E" w:rsidP="0060132E">
      <w:pPr>
        <w:pStyle w:val="PL"/>
        <w:rPr>
          <w:noProof w:val="0"/>
        </w:rPr>
      </w:pPr>
      <w:r w:rsidRPr="00052626">
        <w:rPr>
          <w:noProof w:val="0"/>
        </w:rPr>
        <w:t xml:space="preserve">          schema:</w:t>
      </w:r>
    </w:p>
    <w:p w14:paraId="778DBE88" w14:textId="77777777" w:rsidR="0060132E" w:rsidRPr="00052626" w:rsidRDefault="0060132E" w:rsidP="0060132E">
      <w:pPr>
        <w:pStyle w:val="PL"/>
        <w:rPr>
          <w:noProof w:val="0"/>
        </w:rPr>
      </w:pPr>
      <w:r w:rsidRPr="00052626">
        <w:rPr>
          <w:noProof w:val="0"/>
        </w:rPr>
        <w:t xml:space="preserve">            type: string</w:t>
      </w:r>
    </w:p>
    <w:p w14:paraId="13D35208" w14:textId="77777777" w:rsidR="0060132E" w:rsidRPr="00052626" w:rsidRDefault="0060132E" w:rsidP="0060132E">
      <w:pPr>
        <w:pStyle w:val="PL"/>
        <w:rPr>
          <w:noProof w:val="0"/>
        </w:rPr>
      </w:pPr>
      <w:r w:rsidRPr="00052626">
        <w:rPr>
          <w:noProof w:val="0"/>
        </w:rPr>
        <w:t xml:space="preserve">      responses:</w:t>
      </w:r>
    </w:p>
    <w:p w14:paraId="2CFEC2AA" w14:textId="77777777" w:rsidR="0060132E" w:rsidRPr="00052626" w:rsidRDefault="0060132E" w:rsidP="0060132E">
      <w:pPr>
        <w:pStyle w:val="PL"/>
        <w:rPr>
          <w:noProof w:val="0"/>
        </w:rPr>
      </w:pPr>
      <w:r w:rsidRPr="00052626">
        <w:rPr>
          <w:noProof w:val="0"/>
        </w:rPr>
        <w:t xml:space="preserve">        '204':</w:t>
      </w:r>
    </w:p>
    <w:p w14:paraId="447ED1B8" w14:textId="14254443" w:rsidR="0060132E" w:rsidRPr="00052626" w:rsidRDefault="0060132E" w:rsidP="0060132E">
      <w:pPr>
        <w:pStyle w:val="PL"/>
        <w:rPr>
          <w:noProof w:val="0"/>
        </w:rPr>
      </w:pPr>
      <w:r w:rsidRPr="00052626">
        <w:rPr>
          <w:noProof w:val="0"/>
        </w:rPr>
        <w:t xml:space="preserve">          </w:t>
      </w:r>
      <w:r w:rsidR="00823666" w:rsidRPr="00052626">
        <w:rPr>
          <w:noProof w:val="0"/>
        </w:rPr>
        <w:t>d</w:t>
      </w:r>
      <w:r w:rsidRPr="00052626">
        <w:rPr>
          <w:noProof w:val="0"/>
        </w:rPr>
        <w:t xml:space="preserve">escription: </w:t>
      </w:r>
      <w:r w:rsidR="009F6A06" w:rsidRPr="00052626">
        <w:rPr>
          <w:noProof w:val="0"/>
        </w:rPr>
        <w:t>S</w:t>
      </w:r>
      <w:r w:rsidRPr="00052626">
        <w:rPr>
          <w:noProof w:val="0"/>
        </w:rPr>
        <w:t>uccessful deletion</w:t>
      </w:r>
    </w:p>
    <w:p w14:paraId="50405124" w14:textId="77777777" w:rsidR="0060132E" w:rsidRPr="00052626" w:rsidRDefault="0060132E" w:rsidP="0060132E">
      <w:pPr>
        <w:pStyle w:val="PL"/>
        <w:rPr>
          <w:noProof w:val="0"/>
        </w:rPr>
      </w:pPr>
      <w:r w:rsidRPr="00052626">
        <w:rPr>
          <w:noProof w:val="0"/>
        </w:rPr>
        <w:t xml:space="preserve">        '307':</w:t>
      </w:r>
    </w:p>
    <w:p w14:paraId="4E75AEFD" w14:textId="77777777" w:rsidR="0060132E" w:rsidRPr="00052626" w:rsidRDefault="0060132E" w:rsidP="0060132E">
      <w:pPr>
        <w:pStyle w:val="PL"/>
        <w:rPr>
          <w:noProof w:val="0"/>
        </w:rPr>
      </w:pPr>
      <w:r w:rsidRPr="00052626">
        <w:rPr>
          <w:noProof w:val="0"/>
        </w:rPr>
        <w:t xml:space="preserve">          $ref: 'TS29571_CommonData.yaml#/components/responses/307'</w:t>
      </w:r>
    </w:p>
    <w:p w14:paraId="13C702BE" w14:textId="77777777" w:rsidR="0060132E" w:rsidRPr="00052626" w:rsidRDefault="0060132E" w:rsidP="0060132E">
      <w:pPr>
        <w:pStyle w:val="PL"/>
        <w:rPr>
          <w:noProof w:val="0"/>
        </w:rPr>
      </w:pPr>
      <w:r w:rsidRPr="00052626">
        <w:rPr>
          <w:noProof w:val="0"/>
        </w:rPr>
        <w:t xml:space="preserve">        '308':</w:t>
      </w:r>
    </w:p>
    <w:p w14:paraId="54C0FCE7" w14:textId="77777777" w:rsidR="0060132E" w:rsidRPr="00052626" w:rsidRDefault="0060132E" w:rsidP="0060132E">
      <w:pPr>
        <w:pStyle w:val="PL"/>
        <w:rPr>
          <w:noProof w:val="0"/>
        </w:rPr>
      </w:pPr>
      <w:r w:rsidRPr="00052626">
        <w:rPr>
          <w:noProof w:val="0"/>
        </w:rPr>
        <w:t xml:space="preserve">          $ref: 'TS29571_CommonData.yaml#/components/responses/308'</w:t>
      </w:r>
    </w:p>
    <w:p w14:paraId="0AB30782" w14:textId="77777777" w:rsidR="0060132E" w:rsidRPr="00052626" w:rsidRDefault="0060132E" w:rsidP="0060132E">
      <w:pPr>
        <w:pStyle w:val="PL"/>
        <w:rPr>
          <w:noProof w:val="0"/>
        </w:rPr>
      </w:pPr>
      <w:r w:rsidRPr="00052626">
        <w:rPr>
          <w:noProof w:val="0"/>
        </w:rPr>
        <w:t xml:space="preserve">        '400':</w:t>
      </w:r>
    </w:p>
    <w:p w14:paraId="1133B4AF" w14:textId="77777777" w:rsidR="0060132E" w:rsidRPr="00052626" w:rsidRDefault="0060132E" w:rsidP="0060132E">
      <w:pPr>
        <w:pStyle w:val="PL"/>
        <w:rPr>
          <w:noProof w:val="0"/>
        </w:rPr>
      </w:pPr>
      <w:r w:rsidRPr="00052626">
        <w:rPr>
          <w:noProof w:val="0"/>
        </w:rPr>
        <w:t xml:space="preserve">          $ref: 'TS29571_CommonData.yaml#/components/responses/400'</w:t>
      </w:r>
    </w:p>
    <w:p w14:paraId="07A768BB" w14:textId="77777777" w:rsidR="0060132E" w:rsidRPr="00052626" w:rsidRDefault="0060132E" w:rsidP="0060132E">
      <w:pPr>
        <w:pStyle w:val="PL"/>
        <w:rPr>
          <w:noProof w:val="0"/>
        </w:rPr>
      </w:pPr>
      <w:r w:rsidRPr="00052626">
        <w:rPr>
          <w:noProof w:val="0"/>
        </w:rPr>
        <w:t xml:space="preserve">        '401':</w:t>
      </w:r>
    </w:p>
    <w:p w14:paraId="3C698887" w14:textId="77777777" w:rsidR="0060132E" w:rsidRPr="00052626" w:rsidRDefault="0060132E" w:rsidP="0060132E">
      <w:pPr>
        <w:pStyle w:val="PL"/>
        <w:rPr>
          <w:noProof w:val="0"/>
        </w:rPr>
      </w:pPr>
      <w:r w:rsidRPr="00052626">
        <w:rPr>
          <w:noProof w:val="0"/>
        </w:rPr>
        <w:t xml:space="preserve">          $ref: 'TS29571_CommonData.yaml#/components/responses/401'</w:t>
      </w:r>
    </w:p>
    <w:p w14:paraId="37A77E88" w14:textId="77777777" w:rsidR="0060132E" w:rsidRPr="00052626" w:rsidRDefault="0060132E" w:rsidP="0060132E">
      <w:pPr>
        <w:pStyle w:val="PL"/>
        <w:rPr>
          <w:noProof w:val="0"/>
        </w:rPr>
      </w:pPr>
      <w:r w:rsidRPr="00052626">
        <w:rPr>
          <w:noProof w:val="0"/>
        </w:rPr>
        <w:t xml:space="preserve">        '403':</w:t>
      </w:r>
    </w:p>
    <w:p w14:paraId="2FADF8EE" w14:textId="77777777" w:rsidR="0060132E" w:rsidRPr="00052626" w:rsidRDefault="0060132E" w:rsidP="0060132E">
      <w:pPr>
        <w:pStyle w:val="PL"/>
        <w:rPr>
          <w:noProof w:val="0"/>
        </w:rPr>
      </w:pPr>
      <w:r w:rsidRPr="00052626">
        <w:rPr>
          <w:noProof w:val="0"/>
        </w:rPr>
        <w:t xml:space="preserve">          $ref: 'TS29571_CommonData.yaml#/components/responses/403'</w:t>
      </w:r>
    </w:p>
    <w:p w14:paraId="40338DEA" w14:textId="77777777" w:rsidR="0060132E" w:rsidRPr="00052626" w:rsidRDefault="0060132E" w:rsidP="0060132E">
      <w:pPr>
        <w:pStyle w:val="PL"/>
        <w:rPr>
          <w:noProof w:val="0"/>
        </w:rPr>
      </w:pPr>
      <w:r w:rsidRPr="00052626">
        <w:rPr>
          <w:noProof w:val="0"/>
        </w:rPr>
        <w:t xml:space="preserve">        '404':</w:t>
      </w:r>
    </w:p>
    <w:p w14:paraId="14D8207A" w14:textId="77777777" w:rsidR="0060132E" w:rsidRPr="00052626" w:rsidRDefault="0060132E" w:rsidP="0060132E">
      <w:pPr>
        <w:pStyle w:val="PL"/>
        <w:rPr>
          <w:noProof w:val="0"/>
        </w:rPr>
      </w:pPr>
      <w:r w:rsidRPr="00052626">
        <w:rPr>
          <w:noProof w:val="0"/>
        </w:rPr>
        <w:t xml:space="preserve">          $ref: 'TS29571_CommonData.yaml#/components/responses/404'</w:t>
      </w:r>
    </w:p>
    <w:p w14:paraId="4262B353" w14:textId="77777777" w:rsidR="0060132E" w:rsidRPr="00052626" w:rsidRDefault="0060132E" w:rsidP="0060132E">
      <w:pPr>
        <w:pStyle w:val="PL"/>
        <w:rPr>
          <w:noProof w:val="0"/>
        </w:rPr>
      </w:pPr>
      <w:r w:rsidRPr="00052626">
        <w:rPr>
          <w:noProof w:val="0"/>
        </w:rPr>
        <w:t xml:space="preserve">        '429':</w:t>
      </w:r>
    </w:p>
    <w:p w14:paraId="5F864A2C" w14:textId="77777777" w:rsidR="0060132E" w:rsidRPr="00052626" w:rsidRDefault="0060132E" w:rsidP="0060132E">
      <w:pPr>
        <w:pStyle w:val="PL"/>
        <w:rPr>
          <w:noProof w:val="0"/>
        </w:rPr>
      </w:pPr>
      <w:r w:rsidRPr="00052626">
        <w:rPr>
          <w:noProof w:val="0"/>
        </w:rPr>
        <w:t xml:space="preserve">          $ref: 'TS29571_CommonData.yaml#/components/responses/429'</w:t>
      </w:r>
    </w:p>
    <w:p w14:paraId="3DD85DB7" w14:textId="77777777" w:rsidR="0060132E" w:rsidRPr="00052626" w:rsidRDefault="0060132E" w:rsidP="0060132E">
      <w:pPr>
        <w:pStyle w:val="PL"/>
        <w:rPr>
          <w:noProof w:val="0"/>
        </w:rPr>
      </w:pPr>
      <w:r w:rsidRPr="00052626">
        <w:rPr>
          <w:noProof w:val="0"/>
        </w:rPr>
        <w:t xml:space="preserve">        '500':</w:t>
      </w:r>
    </w:p>
    <w:p w14:paraId="30900641" w14:textId="77777777" w:rsidR="0060132E" w:rsidRPr="00052626" w:rsidRDefault="0060132E" w:rsidP="0060132E">
      <w:pPr>
        <w:pStyle w:val="PL"/>
        <w:rPr>
          <w:noProof w:val="0"/>
        </w:rPr>
      </w:pPr>
      <w:r w:rsidRPr="00052626">
        <w:rPr>
          <w:noProof w:val="0"/>
        </w:rPr>
        <w:t xml:space="preserve">          $ref: 'TS29571_CommonData.yaml#/components/responses/500'</w:t>
      </w:r>
    </w:p>
    <w:p w14:paraId="204CBE1D" w14:textId="77777777" w:rsidR="0060132E" w:rsidRPr="00052626" w:rsidRDefault="0060132E" w:rsidP="0060132E">
      <w:pPr>
        <w:pStyle w:val="PL"/>
        <w:rPr>
          <w:noProof w:val="0"/>
        </w:rPr>
      </w:pPr>
      <w:r w:rsidRPr="00052626">
        <w:rPr>
          <w:noProof w:val="0"/>
        </w:rPr>
        <w:t xml:space="preserve">        '502':</w:t>
      </w:r>
    </w:p>
    <w:p w14:paraId="3B26117D" w14:textId="77777777" w:rsidR="0060132E" w:rsidRPr="00052626" w:rsidRDefault="0060132E" w:rsidP="0060132E">
      <w:pPr>
        <w:pStyle w:val="PL"/>
        <w:rPr>
          <w:noProof w:val="0"/>
        </w:rPr>
      </w:pPr>
      <w:r w:rsidRPr="00052626">
        <w:rPr>
          <w:noProof w:val="0"/>
        </w:rPr>
        <w:t xml:space="preserve">          $ref: 'TS29571_CommonData.yaml#/components/responses/502'</w:t>
      </w:r>
    </w:p>
    <w:p w14:paraId="3E79AFAB" w14:textId="77777777" w:rsidR="0060132E" w:rsidRPr="00052626" w:rsidRDefault="0060132E" w:rsidP="0060132E">
      <w:pPr>
        <w:pStyle w:val="PL"/>
        <w:rPr>
          <w:noProof w:val="0"/>
        </w:rPr>
      </w:pPr>
      <w:r w:rsidRPr="00052626">
        <w:rPr>
          <w:noProof w:val="0"/>
        </w:rPr>
        <w:t xml:space="preserve">        '503':</w:t>
      </w:r>
    </w:p>
    <w:p w14:paraId="5D5502FE" w14:textId="77777777" w:rsidR="0060132E" w:rsidRPr="00052626" w:rsidRDefault="0060132E" w:rsidP="0060132E">
      <w:pPr>
        <w:pStyle w:val="PL"/>
        <w:rPr>
          <w:noProof w:val="0"/>
        </w:rPr>
      </w:pPr>
      <w:r w:rsidRPr="00052626">
        <w:rPr>
          <w:noProof w:val="0"/>
        </w:rPr>
        <w:t xml:space="preserve">          $ref: 'TS29571_CommonData.yaml#/components/responses/503'</w:t>
      </w:r>
    </w:p>
    <w:p w14:paraId="2160BC3E" w14:textId="77777777" w:rsidR="0060132E" w:rsidRPr="00052626" w:rsidRDefault="0060132E" w:rsidP="0060132E">
      <w:pPr>
        <w:pStyle w:val="PL"/>
        <w:rPr>
          <w:noProof w:val="0"/>
        </w:rPr>
      </w:pPr>
      <w:r w:rsidRPr="00052626">
        <w:rPr>
          <w:noProof w:val="0"/>
        </w:rPr>
        <w:t xml:space="preserve">        default:</w:t>
      </w:r>
    </w:p>
    <w:p w14:paraId="17225491" w14:textId="77777777" w:rsidR="0060132E" w:rsidRPr="00052626" w:rsidRDefault="0060132E" w:rsidP="0060132E">
      <w:pPr>
        <w:pStyle w:val="PL"/>
        <w:rPr>
          <w:noProof w:val="0"/>
        </w:rPr>
      </w:pPr>
      <w:r w:rsidRPr="00052626">
        <w:rPr>
          <w:noProof w:val="0"/>
        </w:rPr>
        <w:t xml:space="preserve">          $ref: 'TS29571_CommonData.yaml#/components/responses/default'</w:t>
      </w:r>
    </w:p>
    <w:p w14:paraId="5C35B194" w14:textId="77777777" w:rsidR="001C37C1" w:rsidRPr="00052626" w:rsidRDefault="001C37C1" w:rsidP="0060132E">
      <w:pPr>
        <w:pStyle w:val="PL"/>
        <w:rPr>
          <w:noProof w:val="0"/>
        </w:rPr>
      </w:pPr>
    </w:p>
    <w:p w14:paraId="3304BDD0" w14:textId="77777777" w:rsidR="001C37C1" w:rsidRPr="00052626" w:rsidRDefault="001C37C1" w:rsidP="001C37C1">
      <w:pPr>
        <w:pStyle w:val="PL"/>
        <w:rPr>
          <w:noProof w:val="0"/>
        </w:rPr>
      </w:pPr>
      <w:r w:rsidRPr="00052626">
        <w:rPr>
          <w:noProof w:val="0"/>
        </w:rPr>
        <w:t>components:</w:t>
      </w:r>
    </w:p>
    <w:p w14:paraId="57F29D04" w14:textId="77777777" w:rsidR="001C37C1" w:rsidRPr="00052626" w:rsidRDefault="001C37C1" w:rsidP="001C37C1">
      <w:pPr>
        <w:pStyle w:val="PL"/>
        <w:rPr>
          <w:noProof w:val="0"/>
        </w:rPr>
      </w:pPr>
      <w:r w:rsidRPr="00052626">
        <w:rPr>
          <w:noProof w:val="0"/>
        </w:rPr>
        <w:t xml:space="preserve">  securitySchemes:</w:t>
      </w:r>
    </w:p>
    <w:p w14:paraId="117E9519" w14:textId="77777777" w:rsidR="001C37C1" w:rsidRPr="00052626" w:rsidRDefault="001C37C1" w:rsidP="001C37C1">
      <w:pPr>
        <w:pStyle w:val="PL"/>
        <w:rPr>
          <w:noProof w:val="0"/>
        </w:rPr>
      </w:pPr>
      <w:r w:rsidRPr="00052626">
        <w:rPr>
          <w:noProof w:val="0"/>
        </w:rPr>
        <w:t xml:space="preserve">    oAuth2ClientCredentials:</w:t>
      </w:r>
    </w:p>
    <w:p w14:paraId="402A901D" w14:textId="77777777" w:rsidR="001C37C1" w:rsidRPr="00052626" w:rsidRDefault="001C37C1" w:rsidP="001C37C1">
      <w:pPr>
        <w:pStyle w:val="PL"/>
        <w:rPr>
          <w:noProof w:val="0"/>
        </w:rPr>
      </w:pPr>
      <w:r w:rsidRPr="00052626">
        <w:rPr>
          <w:noProof w:val="0"/>
        </w:rPr>
        <w:t xml:space="preserve">      type: oauth2</w:t>
      </w:r>
    </w:p>
    <w:p w14:paraId="3BE76C92" w14:textId="77777777" w:rsidR="001C37C1" w:rsidRPr="00052626" w:rsidRDefault="001C37C1" w:rsidP="001C37C1">
      <w:pPr>
        <w:pStyle w:val="PL"/>
        <w:rPr>
          <w:noProof w:val="0"/>
        </w:rPr>
      </w:pPr>
      <w:r w:rsidRPr="00052626">
        <w:rPr>
          <w:noProof w:val="0"/>
        </w:rPr>
        <w:t xml:space="preserve">      flows:</w:t>
      </w:r>
    </w:p>
    <w:p w14:paraId="383CF42E" w14:textId="77777777" w:rsidR="001C37C1" w:rsidRPr="00052626" w:rsidRDefault="001C37C1" w:rsidP="001C37C1">
      <w:pPr>
        <w:pStyle w:val="PL"/>
        <w:rPr>
          <w:noProof w:val="0"/>
        </w:rPr>
      </w:pPr>
      <w:r w:rsidRPr="00052626">
        <w:rPr>
          <w:noProof w:val="0"/>
        </w:rPr>
        <w:t xml:space="preserve">        clientCredentials:</w:t>
      </w:r>
    </w:p>
    <w:p w14:paraId="15706C12" w14:textId="77777777" w:rsidR="001C37C1" w:rsidRPr="00052626" w:rsidRDefault="001C37C1" w:rsidP="001C37C1">
      <w:pPr>
        <w:pStyle w:val="PL"/>
        <w:rPr>
          <w:noProof w:val="0"/>
        </w:rPr>
      </w:pPr>
      <w:r w:rsidRPr="00052626">
        <w:rPr>
          <w:noProof w:val="0"/>
        </w:rPr>
        <w:t xml:space="preserve">          tokenUrl: '{nrfApiRoot}/oauth2/token'</w:t>
      </w:r>
    </w:p>
    <w:p w14:paraId="14EE9C79" w14:textId="77777777" w:rsidR="001C37C1" w:rsidRPr="00052626" w:rsidRDefault="001C37C1" w:rsidP="001C37C1">
      <w:pPr>
        <w:pStyle w:val="PL"/>
        <w:rPr>
          <w:noProof w:val="0"/>
        </w:rPr>
      </w:pPr>
      <w:r w:rsidRPr="00052626">
        <w:rPr>
          <w:noProof w:val="0"/>
        </w:rPr>
        <w:t xml:space="preserve">          scopes:</w:t>
      </w:r>
    </w:p>
    <w:p w14:paraId="421017BD" w14:textId="20F58EB3" w:rsidR="001C37C1" w:rsidRPr="00052626" w:rsidRDefault="001C37C1" w:rsidP="001C37C1">
      <w:pPr>
        <w:pStyle w:val="PL"/>
        <w:rPr>
          <w:noProof w:val="0"/>
        </w:rPr>
      </w:pPr>
      <w:r w:rsidRPr="00052626">
        <w:rPr>
          <w:noProof w:val="0"/>
        </w:rPr>
        <w:t xml:space="preserve">            nmbsmf-mbssession: Access to the Nmbsmf-MBSSession API</w:t>
      </w:r>
    </w:p>
    <w:p w14:paraId="015479AB" w14:textId="41A46D32" w:rsidR="0060132E" w:rsidRPr="00052626" w:rsidRDefault="0060132E" w:rsidP="000012F2">
      <w:pPr>
        <w:pStyle w:val="PL"/>
        <w:rPr>
          <w:noProof w:val="0"/>
        </w:rPr>
      </w:pPr>
    </w:p>
    <w:p w14:paraId="6EC80F79" w14:textId="77777777" w:rsidR="000012F2" w:rsidRPr="00052626" w:rsidRDefault="000012F2" w:rsidP="000012F2">
      <w:pPr>
        <w:pStyle w:val="PL"/>
        <w:rPr>
          <w:noProof w:val="0"/>
        </w:rPr>
      </w:pPr>
      <w:r w:rsidRPr="00052626">
        <w:rPr>
          <w:noProof w:val="0"/>
        </w:rPr>
        <w:t xml:space="preserve">  schemas:</w:t>
      </w:r>
    </w:p>
    <w:p w14:paraId="0C068B1F" w14:textId="77777777" w:rsidR="000012F2" w:rsidRPr="00052626" w:rsidRDefault="000012F2" w:rsidP="000012F2">
      <w:pPr>
        <w:pStyle w:val="PL"/>
        <w:rPr>
          <w:noProof w:val="0"/>
        </w:rPr>
      </w:pPr>
      <w:r w:rsidRPr="00052626">
        <w:rPr>
          <w:noProof w:val="0"/>
        </w:rPr>
        <w:t>#</w:t>
      </w:r>
    </w:p>
    <w:p w14:paraId="7213E8F8" w14:textId="77777777" w:rsidR="000012F2" w:rsidRPr="00052626" w:rsidRDefault="000012F2" w:rsidP="000012F2">
      <w:pPr>
        <w:pStyle w:val="PL"/>
        <w:rPr>
          <w:noProof w:val="0"/>
        </w:rPr>
      </w:pPr>
      <w:r w:rsidRPr="00052626">
        <w:rPr>
          <w:noProof w:val="0"/>
        </w:rPr>
        <w:t># STRUCTURED DATA TYPES</w:t>
      </w:r>
    </w:p>
    <w:p w14:paraId="00DD6197" w14:textId="77777777" w:rsidR="000012F2" w:rsidRPr="00052626" w:rsidRDefault="000012F2" w:rsidP="000012F2">
      <w:pPr>
        <w:pStyle w:val="PL"/>
        <w:rPr>
          <w:noProof w:val="0"/>
        </w:rPr>
      </w:pPr>
      <w:r w:rsidRPr="00052626">
        <w:rPr>
          <w:noProof w:val="0"/>
        </w:rPr>
        <w:t>#</w:t>
      </w:r>
    </w:p>
    <w:p w14:paraId="347328EE" w14:textId="77777777" w:rsidR="000012F2" w:rsidRPr="00052626" w:rsidRDefault="000012F2" w:rsidP="000012F2">
      <w:pPr>
        <w:pStyle w:val="PL"/>
        <w:rPr>
          <w:noProof w:val="0"/>
        </w:rPr>
      </w:pPr>
      <w:r w:rsidRPr="00052626">
        <w:rPr>
          <w:noProof w:val="0"/>
        </w:rPr>
        <w:t xml:space="preserve">    CreateReqData:</w:t>
      </w:r>
    </w:p>
    <w:p w14:paraId="40F60555" w14:textId="77777777" w:rsidR="000012F2" w:rsidRPr="00052626" w:rsidRDefault="000012F2" w:rsidP="000012F2">
      <w:pPr>
        <w:pStyle w:val="PL"/>
        <w:rPr>
          <w:noProof w:val="0"/>
        </w:rPr>
      </w:pPr>
      <w:r w:rsidRPr="00052626">
        <w:rPr>
          <w:noProof w:val="0"/>
        </w:rPr>
        <w:t xml:space="preserve">      description: Data within Create Request</w:t>
      </w:r>
    </w:p>
    <w:p w14:paraId="393763AC" w14:textId="77777777" w:rsidR="000012F2" w:rsidRPr="00052626" w:rsidRDefault="000012F2" w:rsidP="000012F2">
      <w:pPr>
        <w:pStyle w:val="PL"/>
        <w:rPr>
          <w:noProof w:val="0"/>
        </w:rPr>
      </w:pPr>
      <w:r w:rsidRPr="00052626">
        <w:rPr>
          <w:noProof w:val="0"/>
        </w:rPr>
        <w:t xml:space="preserve">      type: object</w:t>
      </w:r>
    </w:p>
    <w:p w14:paraId="1CF79680" w14:textId="77777777" w:rsidR="000012F2" w:rsidRPr="00052626" w:rsidRDefault="000012F2" w:rsidP="000012F2">
      <w:pPr>
        <w:pStyle w:val="PL"/>
        <w:rPr>
          <w:noProof w:val="0"/>
        </w:rPr>
      </w:pPr>
      <w:r w:rsidRPr="00052626">
        <w:rPr>
          <w:noProof w:val="0"/>
        </w:rPr>
        <w:t xml:space="preserve">      properties:</w:t>
      </w:r>
    </w:p>
    <w:p w14:paraId="61557E3F" w14:textId="77777777" w:rsidR="000012F2" w:rsidRPr="00052626" w:rsidRDefault="000012F2" w:rsidP="000012F2">
      <w:pPr>
        <w:pStyle w:val="PL"/>
        <w:rPr>
          <w:noProof w:val="0"/>
        </w:rPr>
      </w:pPr>
      <w:r w:rsidRPr="00052626">
        <w:rPr>
          <w:noProof w:val="0"/>
        </w:rPr>
        <w:t xml:space="preserve">        mbsSession:</w:t>
      </w:r>
    </w:p>
    <w:p w14:paraId="27D9173F" w14:textId="77777777" w:rsidR="000012F2" w:rsidRPr="00052626" w:rsidRDefault="000012F2" w:rsidP="000012F2">
      <w:pPr>
        <w:pStyle w:val="PL"/>
        <w:rPr>
          <w:noProof w:val="0"/>
        </w:rPr>
      </w:pPr>
      <w:r w:rsidRPr="00052626">
        <w:rPr>
          <w:noProof w:val="0"/>
        </w:rPr>
        <w:t xml:space="preserve">          $ref: '#/components/schemas/ExtMbsSession'</w:t>
      </w:r>
    </w:p>
    <w:p w14:paraId="4E5D95FE" w14:textId="77777777" w:rsidR="000012F2" w:rsidRPr="00052626" w:rsidRDefault="000012F2" w:rsidP="000012F2">
      <w:pPr>
        <w:pStyle w:val="PL"/>
        <w:rPr>
          <w:noProof w:val="0"/>
        </w:rPr>
      </w:pPr>
      <w:r w:rsidRPr="00052626">
        <w:rPr>
          <w:noProof w:val="0"/>
        </w:rPr>
        <w:t xml:space="preserve">      required:</w:t>
      </w:r>
    </w:p>
    <w:p w14:paraId="774FFD66" w14:textId="77777777" w:rsidR="000012F2" w:rsidRPr="00052626" w:rsidRDefault="000012F2" w:rsidP="000012F2">
      <w:pPr>
        <w:pStyle w:val="PL"/>
        <w:rPr>
          <w:noProof w:val="0"/>
        </w:rPr>
      </w:pPr>
      <w:r w:rsidRPr="00052626">
        <w:rPr>
          <w:noProof w:val="0"/>
        </w:rPr>
        <w:t xml:space="preserve">        - mbsSession</w:t>
      </w:r>
    </w:p>
    <w:p w14:paraId="232EFDBB" w14:textId="77777777" w:rsidR="000012F2" w:rsidRPr="00052626" w:rsidRDefault="000012F2" w:rsidP="000012F2">
      <w:pPr>
        <w:pStyle w:val="PL"/>
        <w:rPr>
          <w:noProof w:val="0"/>
        </w:rPr>
      </w:pPr>
      <w:r w:rsidRPr="00052626">
        <w:rPr>
          <w:noProof w:val="0"/>
        </w:rPr>
        <w:t xml:space="preserve">    CreateRspData:</w:t>
      </w:r>
    </w:p>
    <w:p w14:paraId="5CC8A5EE" w14:textId="77777777" w:rsidR="000012F2" w:rsidRPr="00052626" w:rsidRDefault="000012F2" w:rsidP="000012F2">
      <w:pPr>
        <w:pStyle w:val="PL"/>
        <w:rPr>
          <w:noProof w:val="0"/>
        </w:rPr>
      </w:pPr>
      <w:r w:rsidRPr="00052626">
        <w:rPr>
          <w:noProof w:val="0"/>
        </w:rPr>
        <w:t xml:space="preserve">      description: Data within Create Response</w:t>
      </w:r>
    </w:p>
    <w:p w14:paraId="189281BE" w14:textId="77777777" w:rsidR="000012F2" w:rsidRPr="00052626" w:rsidRDefault="000012F2" w:rsidP="000012F2">
      <w:pPr>
        <w:pStyle w:val="PL"/>
        <w:rPr>
          <w:noProof w:val="0"/>
        </w:rPr>
      </w:pPr>
      <w:r w:rsidRPr="00052626">
        <w:rPr>
          <w:noProof w:val="0"/>
        </w:rPr>
        <w:t xml:space="preserve">      type: object</w:t>
      </w:r>
    </w:p>
    <w:p w14:paraId="4788072D" w14:textId="77777777" w:rsidR="000012F2" w:rsidRPr="00052626" w:rsidRDefault="000012F2" w:rsidP="000012F2">
      <w:pPr>
        <w:pStyle w:val="PL"/>
        <w:rPr>
          <w:noProof w:val="0"/>
        </w:rPr>
      </w:pPr>
      <w:r w:rsidRPr="00052626">
        <w:rPr>
          <w:noProof w:val="0"/>
        </w:rPr>
        <w:t xml:space="preserve">      properties:</w:t>
      </w:r>
    </w:p>
    <w:p w14:paraId="4888292E" w14:textId="77777777" w:rsidR="000012F2" w:rsidRPr="00052626" w:rsidRDefault="000012F2" w:rsidP="000012F2">
      <w:pPr>
        <w:pStyle w:val="PL"/>
        <w:rPr>
          <w:noProof w:val="0"/>
        </w:rPr>
      </w:pPr>
      <w:r w:rsidRPr="00052626">
        <w:rPr>
          <w:noProof w:val="0"/>
        </w:rPr>
        <w:t xml:space="preserve">        tmgi:</w:t>
      </w:r>
    </w:p>
    <w:p w14:paraId="2AA0AFC4" w14:textId="77777777" w:rsidR="000012F2" w:rsidRDefault="000012F2" w:rsidP="000012F2">
      <w:pPr>
        <w:pStyle w:val="PL"/>
        <w:rPr>
          <w:noProof w:val="0"/>
        </w:rPr>
      </w:pPr>
      <w:r w:rsidRPr="00052626">
        <w:rPr>
          <w:noProof w:val="0"/>
        </w:rPr>
        <w:t xml:space="preserve">          $ref: 'TS29571_CommonData.yaml#/components/schemas/Tmgi'</w:t>
      </w:r>
    </w:p>
    <w:p w14:paraId="60A402C6" w14:textId="77777777" w:rsidR="00317FC2" w:rsidRPr="00052626" w:rsidRDefault="00317FC2" w:rsidP="00317FC2">
      <w:pPr>
        <w:pStyle w:val="PL"/>
        <w:rPr>
          <w:noProof w:val="0"/>
        </w:rPr>
      </w:pPr>
      <w:r w:rsidRPr="00052626">
        <w:rPr>
          <w:noProof w:val="0"/>
        </w:rPr>
        <w:t xml:space="preserve">        expir</w:t>
      </w:r>
      <w:r>
        <w:rPr>
          <w:noProof w:val="0"/>
        </w:rPr>
        <w:t>ation</w:t>
      </w:r>
      <w:r w:rsidRPr="00052626">
        <w:rPr>
          <w:noProof w:val="0"/>
        </w:rPr>
        <w:t>Time:</w:t>
      </w:r>
    </w:p>
    <w:p w14:paraId="0F0B5C2B" w14:textId="77777777" w:rsidR="00317FC2" w:rsidRPr="00052626" w:rsidRDefault="00317FC2" w:rsidP="00317FC2">
      <w:pPr>
        <w:pStyle w:val="PL"/>
        <w:rPr>
          <w:noProof w:val="0"/>
        </w:rPr>
      </w:pPr>
      <w:r w:rsidRPr="00052626">
        <w:rPr>
          <w:noProof w:val="0"/>
        </w:rPr>
        <w:t xml:space="preserve">          $ref: 'TS29571_CommonData.yaml#/components/schemas/DateTime'</w:t>
      </w:r>
    </w:p>
    <w:p w14:paraId="7183B4D0" w14:textId="77777777" w:rsidR="000012F2" w:rsidRPr="00052626" w:rsidRDefault="000012F2" w:rsidP="000012F2">
      <w:pPr>
        <w:pStyle w:val="PL"/>
        <w:rPr>
          <w:noProof w:val="0"/>
        </w:rPr>
      </w:pPr>
      <w:r w:rsidRPr="00052626">
        <w:rPr>
          <w:noProof w:val="0"/>
        </w:rPr>
        <w:t xml:space="preserve">        ingressTunnelAddr:</w:t>
      </w:r>
    </w:p>
    <w:p w14:paraId="64BC7BC2" w14:textId="77777777" w:rsidR="000012F2" w:rsidRPr="00052626" w:rsidRDefault="000012F2" w:rsidP="000012F2">
      <w:pPr>
        <w:pStyle w:val="PL"/>
        <w:rPr>
          <w:noProof w:val="0"/>
        </w:rPr>
      </w:pPr>
      <w:r w:rsidRPr="00052626">
        <w:rPr>
          <w:noProof w:val="0"/>
        </w:rPr>
        <w:t xml:space="preserve">          $ref: 'TS29571_CommonData.yaml#/components/schemas/TunnelAddress'</w:t>
      </w:r>
    </w:p>
    <w:p w14:paraId="2DE4A668" w14:textId="77777777" w:rsidR="000012F2" w:rsidRPr="00052626" w:rsidRDefault="000012F2" w:rsidP="000012F2">
      <w:pPr>
        <w:pStyle w:val="PL"/>
        <w:rPr>
          <w:noProof w:val="0"/>
        </w:rPr>
      </w:pPr>
      <w:r w:rsidRPr="00052626">
        <w:rPr>
          <w:noProof w:val="0"/>
        </w:rPr>
        <w:lastRenderedPageBreak/>
        <w:t xml:space="preserve">        subscriptionId:</w:t>
      </w:r>
    </w:p>
    <w:p w14:paraId="37D0B0F5" w14:textId="77777777" w:rsidR="000012F2" w:rsidRPr="00052626" w:rsidRDefault="000012F2" w:rsidP="000012F2">
      <w:pPr>
        <w:pStyle w:val="PL"/>
        <w:rPr>
          <w:noProof w:val="0"/>
        </w:rPr>
      </w:pPr>
      <w:r w:rsidRPr="00052626">
        <w:rPr>
          <w:noProof w:val="0"/>
        </w:rPr>
        <w:t xml:space="preserve">          type: string</w:t>
      </w:r>
    </w:p>
    <w:p w14:paraId="5C21844A" w14:textId="77777777" w:rsidR="000012F2" w:rsidRPr="00052626" w:rsidRDefault="000012F2" w:rsidP="000012F2">
      <w:pPr>
        <w:pStyle w:val="PL"/>
        <w:rPr>
          <w:noProof w:val="0"/>
        </w:rPr>
      </w:pPr>
    </w:p>
    <w:p w14:paraId="0CB891AC" w14:textId="77777777" w:rsidR="006F4C13" w:rsidRPr="00052626" w:rsidRDefault="006F4C13" w:rsidP="006F4C13">
      <w:pPr>
        <w:pStyle w:val="PL"/>
        <w:rPr>
          <w:noProof w:val="0"/>
        </w:rPr>
      </w:pPr>
      <w:r w:rsidRPr="00052626">
        <w:rPr>
          <w:noProof w:val="0"/>
        </w:rPr>
        <w:t xml:space="preserve">    ExtMbsSession:</w:t>
      </w:r>
    </w:p>
    <w:p w14:paraId="1FB935A6" w14:textId="77777777" w:rsidR="006F4C13" w:rsidRPr="00052626" w:rsidRDefault="006F4C13" w:rsidP="006F4C13">
      <w:pPr>
        <w:pStyle w:val="PL"/>
        <w:rPr>
          <w:noProof w:val="0"/>
        </w:rPr>
      </w:pPr>
      <w:r w:rsidRPr="00052626">
        <w:rPr>
          <w:noProof w:val="0"/>
        </w:rPr>
        <w:t xml:space="preserve">      description: MbsSession common data type with MB-SMF API specific extensions</w:t>
      </w:r>
    </w:p>
    <w:p w14:paraId="1F4BE3B2" w14:textId="77777777" w:rsidR="006F4C13" w:rsidRPr="00052626" w:rsidRDefault="006F4C13" w:rsidP="006F4C13">
      <w:pPr>
        <w:pStyle w:val="PL"/>
        <w:rPr>
          <w:noProof w:val="0"/>
        </w:rPr>
      </w:pPr>
      <w:r w:rsidRPr="00052626">
        <w:rPr>
          <w:noProof w:val="0"/>
        </w:rPr>
        <w:t xml:space="preserve">      allOf:</w:t>
      </w:r>
    </w:p>
    <w:p w14:paraId="3D6AD498" w14:textId="77777777" w:rsidR="006F4C13" w:rsidRPr="00052626" w:rsidRDefault="006F4C13" w:rsidP="006F4C13">
      <w:pPr>
        <w:pStyle w:val="PL"/>
        <w:rPr>
          <w:noProof w:val="0"/>
        </w:rPr>
      </w:pPr>
      <w:r w:rsidRPr="00052626">
        <w:rPr>
          <w:noProof w:val="0"/>
        </w:rPr>
        <w:t xml:space="preserve">        - $ref: 'TS29571_CommonData.yaml#/components/schemas/MbsSession'</w:t>
      </w:r>
    </w:p>
    <w:p w14:paraId="5AA0C689" w14:textId="466A9626" w:rsidR="006F4C13" w:rsidRPr="00052626" w:rsidRDefault="006F4C13" w:rsidP="006F4C13">
      <w:pPr>
        <w:pStyle w:val="PL"/>
        <w:rPr>
          <w:noProof w:val="0"/>
        </w:rPr>
      </w:pPr>
      <w:r w:rsidRPr="00052626">
        <w:rPr>
          <w:noProof w:val="0"/>
        </w:rPr>
        <w:t xml:space="preserve">        - $ref: '#/components/schemas/MbsSessionExtension'</w:t>
      </w:r>
    </w:p>
    <w:p w14:paraId="4009A13A" w14:textId="77777777" w:rsidR="00613C42" w:rsidRPr="00052626" w:rsidRDefault="00613C42" w:rsidP="006F4C13">
      <w:pPr>
        <w:pStyle w:val="PL"/>
        <w:rPr>
          <w:noProof w:val="0"/>
        </w:rPr>
      </w:pPr>
    </w:p>
    <w:p w14:paraId="40437996" w14:textId="77777777" w:rsidR="000012F2" w:rsidRPr="00052626" w:rsidRDefault="000012F2" w:rsidP="000012F2">
      <w:pPr>
        <w:pStyle w:val="PL"/>
        <w:rPr>
          <w:noProof w:val="0"/>
        </w:rPr>
      </w:pPr>
      <w:r w:rsidRPr="00052626">
        <w:rPr>
          <w:noProof w:val="0"/>
        </w:rPr>
        <w:t xml:space="preserve">    MbsSessionExtension:</w:t>
      </w:r>
    </w:p>
    <w:p w14:paraId="779C56F7" w14:textId="77777777" w:rsidR="000012F2" w:rsidRPr="00052626" w:rsidRDefault="000012F2" w:rsidP="000012F2">
      <w:pPr>
        <w:pStyle w:val="PL"/>
        <w:rPr>
          <w:noProof w:val="0"/>
        </w:rPr>
      </w:pPr>
      <w:r w:rsidRPr="00052626">
        <w:rPr>
          <w:noProof w:val="0"/>
        </w:rPr>
        <w:t xml:space="preserve">      description: MB-SMF API specific extensions to the MbsSession common data type</w:t>
      </w:r>
    </w:p>
    <w:p w14:paraId="43C13C03" w14:textId="77777777" w:rsidR="000012F2" w:rsidRPr="00052626" w:rsidRDefault="000012F2" w:rsidP="000012F2">
      <w:pPr>
        <w:pStyle w:val="PL"/>
        <w:rPr>
          <w:noProof w:val="0"/>
        </w:rPr>
      </w:pPr>
      <w:r w:rsidRPr="00052626">
        <w:rPr>
          <w:noProof w:val="0"/>
        </w:rPr>
        <w:t xml:space="preserve">      type: object</w:t>
      </w:r>
    </w:p>
    <w:p w14:paraId="672829B6" w14:textId="77777777" w:rsidR="000012F2" w:rsidRPr="00052626" w:rsidRDefault="000012F2" w:rsidP="000012F2">
      <w:pPr>
        <w:pStyle w:val="PL"/>
        <w:rPr>
          <w:noProof w:val="0"/>
        </w:rPr>
      </w:pPr>
      <w:r w:rsidRPr="00052626">
        <w:rPr>
          <w:noProof w:val="0"/>
        </w:rPr>
        <w:t xml:space="preserve">      properties:</w:t>
      </w:r>
    </w:p>
    <w:p w14:paraId="0AD5172B" w14:textId="77777777" w:rsidR="000012F2" w:rsidRPr="00052626" w:rsidRDefault="000012F2" w:rsidP="000012F2">
      <w:pPr>
        <w:pStyle w:val="PL"/>
        <w:rPr>
          <w:noProof w:val="0"/>
        </w:rPr>
      </w:pPr>
      <w:r w:rsidRPr="00052626">
        <w:rPr>
          <w:noProof w:val="0"/>
        </w:rPr>
        <w:t xml:space="preserve">        policyAuthInd:</w:t>
      </w:r>
    </w:p>
    <w:p w14:paraId="2BE67D40" w14:textId="77777777" w:rsidR="000012F2" w:rsidRPr="00052626" w:rsidRDefault="000012F2" w:rsidP="000012F2">
      <w:pPr>
        <w:pStyle w:val="PL"/>
        <w:rPr>
          <w:noProof w:val="0"/>
        </w:rPr>
      </w:pPr>
      <w:r w:rsidRPr="00052626">
        <w:rPr>
          <w:noProof w:val="0"/>
        </w:rPr>
        <w:t xml:space="preserve">          type: boolean</w:t>
      </w:r>
    </w:p>
    <w:p w14:paraId="445FD5AB" w14:textId="77777777" w:rsidR="000012F2" w:rsidRPr="00052626" w:rsidRDefault="000012F2" w:rsidP="000012F2">
      <w:pPr>
        <w:pStyle w:val="PL"/>
        <w:rPr>
          <w:noProof w:val="0"/>
        </w:rPr>
      </w:pPr>
      <w:r w:rsidRPr="00052626">
        <w:rPr>
          <w:noProof w:val="0"/>
        </w:rPr>
        <w:t xml:space="preserve">          default: false</w:t>
      </w:r>
    </w:p>
    <w:p w14:paraId="2B94DDA9" w14:textId="77777777" w:rsidR="000012F2" w:rsidRPr="00052626" w:rsidRDefault="000012F2" w:rsidP="000012F2">
      <w:pPr>
        <w:pStyle w:val="PL"/>
        <w:rPr>
          <w:noProof w:val="0"/>
        </w:rPr>
      </w:pPr>
    </w:p>
    <w:p w14:paraId="7173DD39" w14:textId="77777777" w:rsidR="007164FA" w:rsidRPr="00052626" w:rsidRDefault="007164FA" w:rsidP="007164FA">
      <w:pPr>
        <w:pStyle w:val="PL"/>
        <w:rPr>
          <w:noProof w:val="0"/>
        </w:rPr>
      </w:pPr>
      <w:r w:rsidRPr="00052626">
        <w:rPr>
          <w:noProof w:val="0"/>
        </w:rPr>
        <w:t xml:space="preserve">    ContextUpdateReqData:</w:t>
      </w:r>
    </w:p>
    <w:p w14:paraId="04FAB8A4" w14:textId="77777777" w:rsidR="007164FA" w:rsidRPr="00052626" w:rsidRDefault="007164FA" w:rsidP="007164FA">
      <w:pPr>
        <w:pStyle w:val="PL"/>
        <w:rPr>
          <w:noProof w:val="0"/>
        </w:rPr>
      </w:pPr>
      <w:r w:rsidRPr="00052626">
        <w:rPr>
          <w:noProof w:val="0"/>
        </w:rPr>
        <w:t xml:space="preserve">      description: Data within ContextUpdate Request</w:t>
      </w:r>
    </w:p>
    <w:p w14:paraId="218A1278" w14:textId="77777777" w:rsidR="007164FA" w:rsidRPr="00052626" w:rsidRDefault="007164FA" w:rsidP="007164FA">
      <w:pPr>
        <w:pStyle w:val="PL"/>
        <w:rPr>
          <w:noProof w:val="0"/>
        </w:rPr>
      </w:pPr>
      <w:r w:rsidRPr="00052626">
        <w:rPr>
          <w:noProof w:val="0"/>
        </w:rPr>
        <w:t xml:space="preserve">      type: object</w:t>
      </w:r>
    </w:p>
    <w:p w14:paraId="48F3437C" w14:textId="77777777" w:rsidR="007164FA" w:rsidRPr="00052626" w:rsidRDefault="007164FA" w:rsidP="007164FA">
      <w:pPr>
        <w:pStyle w:val="PL"/>
        <w:rPr>
          <w:noProof w:val="0"/>
        </w:rPr>
      </w:pPr>
      <w:r w:rsidRPr="00052626">
        <w:rPr>
          <w:noProof w:val="0"/>
        </w:rPr>
        <w:t xml:space="preserve">      properties:</w:t>
      </w:r>
    </w:p>
    <w:p w14:paraId="3770C73C" w14:textId="77777777" w:rsidR="007164FA" w:rsidRPr="00052626" w:rsidRDefault="007164FA" w:rsidP="007164FA">
      <w:pPr>
        <w:pStyle w:val="PL"/>
        <w:rPr>
          <w:noProof w:val="0"/>
        </w:rPr>
      </w:pPr>
      <w:r w:rsidRPr="00052626">
        <w:rPr>
          <w:noProof w:val="0"/>
        </w:rPr>
        <w:t xml:space="preserve">        nfcInstanceId:</w:t>
      </w:r>
    </w:p>
    <w:p w14:paraId="7C9824CE" w14:textId="77777777" w:rsidR="007164FA" w:rsidRPr="00052626" w:rsidRDefault="007164FA" w:rsidP="007164FA">
      <w:pPr>
        <w:pStyle w:val="PL"/>
        <w:rPr>
          <w:noProof w:val="0"/>
        </w:rPr>
      </w:pPr>
      <w:r w:rsidRPr="00052626">
        <w:rPr>
          <w:noProof w:val="0"/>
        </w:rPr>
        <w:t xml:space="preserve">          $ref: 'TS29571_CommonData.yaml#/components/schemas/NfInstanceId'</w:t>
      </w:r>
    </w:p>
    <w:p w14:paraId="73C8F522" w14:textId="77777777" w:rsidR="007164FA" w:rsidRPr="00052626" w:rsidRDefault="007164FA" w:rsidP="007164FA">
      <w:pPr>
        <w:pStyle w:val="PL"/>
        <w:rPr>
          <w:noProof w:val="0"/>
        </w:rPr>
      </w:pPr>
      <w:r w:rsidRPr="00052626">
        <w:rPr>
          <w:noProof w:val="0"/>
        </w:rPr>
        <w:t xml:space="preserve">        mbsSessionId:</w:t>
      </w:r>
    </w:p>
    <w:p w14:paraId="7F7114C1" w14:textId="77777777" w:rsidR="007164FA" w:rsidRPr="00052626" w:rsidRDefault="007164FA" w:rsidP="007164FA">
      <w:pPr>
        <w:pStyle w:val="PL"/>
        <w:rPr>
          <w:noProof w:val="0"/>
        </w:rPr>
      </w:pPr>
      <w:r w:rsidRPr="00052626">
        <w:rPr>
          <w:noProof w:val="0"/>
        </w:rPr>
        <w:t xml:space="preserve">          $ref: 'TS29571_CommonData.yaml#/components/schemas/MbsSessionId'</w:t>
      </w:r>
    </w:p>
    <w:p w14:paraId="3036369C" w14:textId="77777777" w:rsidR="007164FA" w:rsidRPr="00052626" w:rsidRDefault="007164FA" w:rsidP="007164FA">
      <w:pPr>
        <w:pStyle w:val="PL"/>
        <w:rPr>
          <w:noProof w:val="0"/>
        </w:rPr>
      </w:pPr>
      <w:r w:rsidRPr="00052626">
        <w:rPr>
          <w:noProof w:val="0"/>
        </w:rPr>
        <w:t xml:space="preserve">        areaSessionId:</w:t>
      </w:r>
    </w:p>
    <w:p w14:paraId="2AD9DA50" w14:textId="77777777" w:rsidR="007164FA" w:rsidRPr="00052626" w:rsidRDefault="007164FA" w:rsidP="007164FA">
      <w:pPr>
        <w:pStyle w:val="PL"/>
        <w:rPr>
          <w:noProof w:val="0"/>
        </w:rPr>
      </w:pPr>
      <w:r w:rsidRPr="00052626">
        <w:rPr>
          <w:noProof w:val="0"/>
        </w:rPr>
        <w:t xml:space="preserve">          $ref: 'TS29571_CommonData.yaml#/components/schemas/AreaSessionId'</w:t>
      </w:r>
    </w:p>
    <w:p w14:paraId="0298E829" w14:textId="77777777" w:rsidR="007164FA" w:rsidRPr="00052626" w:rsidRDefault="007164FA" w:rsidP="007164FA">
      <w:pPr>
        <w:pStyle w:val="PL"/>
        <w:rPr>
          <w:noProof w:val="0"/>
        </w:rPr>
      </w:pPr>
      <w:r w:rsidRPr="00052626">
        <w:rPr>
          <w:noProof w:val="0"/>
        </w:rPr>
        <w:t xml:space="preserve">        requestedAction:</w:t>
      </w:r>
    </w:p>
    <w:p w14:paraId="3F0F301B" w14:textId="77777777" w:rsidR="007164FA" w:rsidRPr="00052626" w:rsidRDefault="007164FA" w:rsidP="007164FA">
      <w:pPr>
        <w:pStyle w:val="PL"/>
        <w:rPr>
          <w:noProof w:val="0"/>
        </w:rPr>
      </w:pPr>
      <w:r w:rsidRPr="00052626">
        <w:rPr>
          <w:noProof w:val="0"/>
        </w:rPr>
        <w:t xml:space="preserve">          $ref: '#/components/schemas/ContextUpdateAction'</w:t>
      </w:r>
    </w:p>
    <w:p w14:paraId="44B55307" w14:textId="77777777" w:rsidR="007164FA" w:rsidRPr="00052626" w:rsidRDefault="007164FA" w:rsidP="007164FA">
      <w:pPr>
        <w:pStyle w:val="PL"/>
        <w:rPr>
          <w:noProof w:val="0"/>
        </w:rPr>
      </w:pPr>
      <w:r w:rsidRPr="00052626">
        <w:rPr>
          <w:noProof w:val="0"/>
        </w:rPr>
        <w:t xml:space="preserve">        dlTunnelInfo:</w:t>
      </w:r>
    </w:p>
    <w:p w14:paraId="7B3F0E81" w14:textId="77777777" w:rsidR="007164FA" w:rsidRPr="00052626" w:rsidRDefault="007164FA" w:rsidP="007164FA">
      <w:pPr>
        <w:pStyle w:val="PL"/>
        <w:rPr>
          <w:noProof w:val="0"/>
        </w:rPr>
      </w:pPr>
      <w:r w:rsidRPr="00052626">
        <w:rPr>
          <w:noProof w:val="0"/>
        </w:rPr>
        <w:t xml:space="preserve">          $ref: 'TS29571_CommonData.yaml#/components/schemas/Bytes'</w:t>
      </w:r>
    </w:p>
    <w:p w14:paraId="3D1C5856" w14:textId="77777777" w:rsidR="007164FA" w:rsidRPr="00052626" w:rsidRDefault="007164FA" w:rsidP="007164FA">
      <w:pPr>
        <w:pStyle w:val="PL"/>
        <w:rPr>
          <w:noProof w:val="0"/>
        </w:rPr>
      </w:pPr>
      <w:r w:rsidRPr="00052626">
        <w:rPr>
          <w:noProof w:val="0"/>
        </w:rPr>
        <w:t xml:space="preserve">        n2Info:</w:t>
      </w:r>
    </w:p>
    <w:p w14:paraId="03759D42" w14:textId="77777777" w:rsidR="007164FA" w:rsidRPr="00052626" w:rsidRDefault="007164FA" w:rsidP="007164FA">
      <w:pPr>
        <w:pStyle w:val="PL"/>
        <w:rPr>
          <w:noProof w:val="0"/>
        </w:rPr>
      </w:pPr>
      <w:r w:rsidRPr="00052626">
        <w:rPr>
          <w:noProof w:val="0"/>
        </w:rPr>
        <w:t xml:space="preserve">          $ref: 'TS29571_CommonData.yaml#/components/schemas/RefToBinaryData'</w:t>
      </w:r>
    </w:p>
    <w:p w14:paraId="521EA16D" w14:textId="77777777" w:rsidR="007164FA" w:rsidRPr="00052626" w:rsidRDefault="007164FA" w:rsidP="007164FA">
      <w:pPr>
        <w:pStyle w:val="PL"/>
        <w:rPr>
          <w:noProof w:val="0"/>
        </w:rPr>
      </w:pPr>
      <w:r w:rsidRPr="00052626">
        <w:rPr>
          <w:noProof w:val="0"/>
        </w:rPr>
        <w:t xml:space="preserve">        ranNodeId:</w:t>
      </w:r>
    </w:p>
    <w:p w14:paraId="7C23B221" w14:textId="77777777" w:rsidR="007164FA" w:rsidRDefault="007164FA" w:rsidP="007164FA">
      <w:pPr>
        <w:pStyle w:val="PL"/>
        <w:rPr>
          <w:noProof w:val="0"/>
        </w:rPr>
      </w:pPr>
      <w:r w:rsidRPr="00052626">
        <w:rPr>
          <w:noProof w:val="0"/>
        </w:rPr>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rPr>
          <w:noProof w:val="0"/>
        </w:rPr>
      </w:pPr>
      <w:r w:rsidRPr="00052626">
        <w:rPr>
          <w:noProof w:val="0"/>
        </w:rPr>
        <w:t xml:space="preserve">      required:</w:t>
      </w:r>
    </w:p>
    <w:p w14:paraId="389D10A7" w14:textId="1C2C8A78" w:rsidR="007164FA" w:rsidRDefault="007164FA" w:rsidP="007164FA">
      <w:pPr>
        <w:pStyle w:val="PL"/>
        <w:rPr>
          <w:noProof w:val="0"/>
        </w:rPr>
      </w:pPr>
      <w:r w:rsidRPr="00052626">
        <w:rPr>
          <w:noProof w:val="0"/>
        </w:rPr>
        <w:t xml:space="preserve">        - nfcInstanceId</w:t>
      </w:r>
    </w:p>
    <w:p w14:paraId="7E61DF29" w14:textId="77777777" w:rsidR="00E8175A" w:rsidRPr="00052626" w:rsidRDefault="00E8175A" w:rsidP="00E8175A">
      <w:pPr>
        <w:pStyle w:val="PL"/>
        <w:rPr>
          <w:noProof w:val="0"/>
        </w:rPr>
      </w:pPr>
      <w:r w:rsidRPr="00052626">
        <w:rPr>
          <w:noProof w:val="0"/>
        </w:rPr>
        <w:t xml:space="preserve">        - mbsSessionId</w:t>
      </w:r>
    </w:p>
    <w:p w14:paraId="1D1FA2C0" w14:textId="77777777" w:rsidR="007164FA" w:rsidRPr="00052626" w:rsidRDefault="007164FA" w:rsidP="007164FA">
      <w:pPr>
        <w:pStyle w:val="PL"/>
        <w:rPr>
          <w:noProof w:val="0"/>
        </w:rPr>
      </w:pPr>
    </w:p>
    <w:p w14:paraId="61B3613C" w14:textId="0D8459CB" w:rsidR="007164FA" w:rsidRPr="00052626" w:rsidRDefault="007164FA" w:rsidP="007164FA">
      <w:pPr>
        <w:pStyle w:val="PL"/>
        <w:rPr>
          <w:noProof w:val="0"/>
        </w:rPr>
      </w:pPr>
      <w:r w:rsidRPr="00052626">
        <w:rPr>
          <w:noProof w:val="0"/>
        </w:rPr>
        <w:t xml:space="preserve">    Cont</w:t>
      </w:r>
      <w:r w:rsidR="00823666" w:rsidRPr="00052626">
        <w:rPr>
          <w:noProof w:val="0"/>
        </w:rPr>
        <w:t>e</w:t>
      </w:r>
      <w:r w:rsidRPr="00052626">
        <w:rPr>
          <w:noProof w:val="0"/>
        </w:rPr>
        <w:t>xtUpdateRspData:</w:t>
      </w:r>
    </w:p>
    <w:p w14:paraId="39A6318F" w14:textId="77777777" w:rsidR="007164FA" w:rsidRPr="00052626" w:rsidRDefault="007164FA" w:rsidP="007164FA">
      <w:pPr>
        <w:pStyle w:val="PL"/>
        <w:rPr>
          <w:noProof w:val="0"/>
        </w:rPr>
      </w:pPr>
      <w:r w:rsidRPr="00052626">
        <w:rPr>
          <w:noProof w:val="0"/>
        </w:rPr>
        <w:t xml:space="preserve">      description: Data within ContextUpdate Response</w:t>
      </w:r>
    </w:p>
    <w:p w14:paraId="37C810F8" w14:textId="77777777" w:rsidR="007164FA" w:rsidRPr="00052626" w:rsidRDefault="007164FA" w:rsidP="007164FA">
      <w:pPr>
        <w:pStyle w:val="PL"/>
        <w:rPr>
          <w:noProof w:val="0"/>
        </w:rPr>
      </w:pPr>
      <w:r w:rsidRPr="00052626">
        <w:rPr>
          <w:noProof w:val="0"/>
        </w:rPr>
        <w:t xml:space="preserve">      type: object</w:t>
      </w:r>
    </w:p>
    <w:p w14:paraId="113FC1A7" w14:textId="77777777" w:rsidR="007164FA" w:rsidRPr="00052626" w:rsidRDefault="007164FA" w:rsidP="007164FA">
      <w:pPr>
        <w:pStyle w:val="PL"/>
        <w:rPr>
          <w:noProof w:val="0"/>
        </w:rPr>
      </w:pPr>
      <w:r w:rsidRPr="00052626">
        <w:rPr>
          <w:noProof w:val="0"/>
        </w:rPr>
        <w:t xml:space="preserve">      properties:</w:t>
      </w:r>
    </w:p>
    <w:p w14:paraId="55F4E90D" w14:textId="77777777" w:rsidR="007164FA" w:rsidRPr="00052626" w:rsidRDefault="007164FA" w:rsidP="007164FA">
      <w:pPr>
        <w:pStyle w:val="PL"/>
        <w:rPr>
          <w:noProof w:val="0"/>
        </w:rPr>
      </w:pPr>
      <w:r w:rsidRPr="00052626">
        <w:rPr>
          <w:noProof w:val="0"/>
        </w:rPr>
        <w:t xml:space="preserve">        llSsm:</w:t>
      </w:r>
    </w:p>
    <w:p w14:paraId="2F9D7935" w14:textId="77777777" w:rsidR="007164FA" w:rsidRPr="00052626" w:rsidRDefault="007164FA" w:rsidP="007164FA">
      <w:pPr>
        <w:pStyle w:val="PL"/>
        <w:rPr>
          <w:noProof w:val="0"/>
        </w:rPr>
      </w:pPr>
      <w:r w:rsidRPr="00052626">
        <w:rPr>
          <w:noProof w:val="0"/>
        </w:rPr>
        <w:t xml:space="preserve">          $ref: 'TS29571_CommonData.yaml#/components/schemas/Ssm'</w:t>
      </w:r>
    </w:p>
    <w:p w14:paraId="473FA5CB" w14:textId="77777777" w:rsidR="007164FA" w:rsidRPr="00052626" w:rsidRDefault="007164FA" w:rsidP="007164FA">
      <w:pPr>
        <w:pStyle w:val="PL"/>
        <w:rPr>
          <w:noProof w:val="0"/>
        </w:rPr>
      </w:pPr>
      <w:r w:rsidRPr="00052626">
        <w:rPr>
          <w:noProof w:val="0"/>
        </w:rPr>
        <w:t xml:space="preserve">        cTeid:</w:t>
      </w:r>
    </w:p>
    <w:p w14:paraId="6FC837C8" w14:textId="77777777" w:rsidR="007164FA" w:rsidRPr="00052626" w:rsidRDefault="007164FA" w:rsidP="007164FA">
      <w:pPr>
        <w:pStyle w:val="PL"/>
        <w:rPr>
          <w:noProof w:val="0"/>
        </w:rPr>
      </w:pPr>
      <w:r w:rsidRPr="00052626">
        <w:rPr>
          <w:noProof w:val="0"/>
        </w:rPr>
        <w:t xml:space="preserve">          $ref: 'TS29571_CommonData.yaml#/components/schemas/Uint32'</w:t>
      </w:r>
    </w:p>
    <w:p w14:paraId="6F10E818" w14:textId="77777777" w:rsidR="007164FA" w:rsidRPr="00052626" w:rsidRDefault="007164FA" w:rsidP="007164FA">
      <w:pPr>
        <w:pStyle w:val="PL"/>
        <w:rPr>
          <w:noProof w:val="0"/>
        </w:rPr>
      </w:pPr>
      <w:r w:rsidRPr="00052626">
        <w:rPr>
          <w:noProof w:val="0"/>
        </w:rPr>
        <w:t xml:space="preserve">        n2Info:</w:t>
      </w:r>
    </w:p>
    <w:p w14:paraId="76A4C50B" w14:textId="77777777" w:rsidR="007164FA" w:rsidRPr="00052626" w:rsidRDefault="007164FA" w:rsidP="007164FA">
      <w:pPr>
        <w:pStyle w:val="PL"/>
        <w:rPr>
          <w:noProof w:val="0"/>
        </w:rPr>
      </w:pPr>
      <w:r w:rsidRPr="00052626">
        <w:rPr>
          <w:noProof w:val="0"/>
        </w:rPr>
        <w:t xml:space="preserve">          $ref: 'TS29571_CommonData.yaml#/components/schemas/RefToBinaryData'</w:t>
      </w:r>
    </w:p>
    <w:p w14:paraId="2A283F98" w14:textId="77777777" w:rsidR="007164FA" w:rsidRPr="00052626" w:rsidRDefault="007164FA" w:rsidP="007164FA">
      <w:pPr>
        <w:pStyle w:val="PL"/>
        <w:rPr>
          <w:noProof w:val="0"/>
        </w:rPr>
      </w:pPr>
    </w:p>
    <w:p w14:paraId="1862CEB7" w14:textId="77777777" w:rsidR="007164FA" w:rsidRPr="00052626" w:rsidRDefault="007164FA" w:rsidP="000012F2">
      <w:pPr>
        <w:pStyle w:val="PL"/>
        <w:rPr>
          <w:noProof w:val="0"/>
        </w:rPr>
      </w:pPr>
    </w:p>
    <w:p w14:paraId="2CEBF227" w14:textId="77777777" w:rsidR="0060132E" w:rsidRPr="00052626" w:rsidRDefault="0060132E" w:rsidP="0060132E">
      <w:pPr>
        <w:pStyle w:val="PL"/>
        <w:rPr>
          <w:noProof w:val="0"/>
        </w:rPr>
      </w:pPr>
      <w:r w:rsidRPr="00052626">
        <w:rPr>
          <w:noProof w:val="0"/>
        </w:rPr>
        <w:t xml:space="preserve">    ContextStatusSubscribeReqData:</w:t>
      </w:r>
    </w:p>
    <w:p w14:paraId="72B58A65" w14:textId="77777777" w:rsidR="0060132E" w:rsidRPr="00052626" w:rsidRDefault="0060132E" w:rsidP="0060132E">
      <w:pPr>
        <w:pStyle w:val="PL"/>
        <w:rPr>
          <w:noProof w:val="0"/>
        </w:rPr>
      </w:pPr>
      <w:r w:rsidRPr="00052626">
        <w:rPr>
          <w:noProof w:val="0"/>
        </w:rPr>
        <w:t xml:space="preserve">      description: Data within ContextStatusSubscribe Request</w:t>
      </w:r>
    </w:p>
    <w:p w14:paraId="398B48CA" w14:textId="77777777" w:rsidR="0060132E" w:rsidRPr="00052626" w:rsidRDefault="0060132E" w:rsidP="0060132E">
      <w:pPr>
        <w:pStyle w:val="PL"/>
        <w:rPr>
          <w:noProof w:val="0"/>
        </w:rPr>
      </w:pPr>
      <w:r w:rsidRPr="00052626">
        <w:rPr>
          <w:noProof w:val="0"/>
        </w:rPr>
        <w:t xml:space="preserve">      type: object</w:t>
      </w:r>
    </w:p>
    <w:p w14:paraId="2F745037" w14:textId="77777777" w:rsidR="0060132E" w:rsidRPr="00052626" w:rsidRDefault="0060132E" w:rsidP="0060132E">
      <w:pPr>
        <w:pStyle w:val="PL"/>
        <w:rPr>
          <w:noProof w:val="0"/>
        </w:rPr>
      </w:pPr>
      <w:r w:rsidRPr="00052626">
        <w:rPr>
          <w:noProof w:val="0"/>
        </w:rPr>
        <w:t xml:space="preserve">      properties:</w:t>
      </w:r>
    </w:p>
    <w:p w14:paraId="1C3617DD" w14:textId="77777777" w:rsidR="0060132E" w:rsidRPr="00052626" w:rsidRDefault="0060132E" w:rsidP="0060132E">
      <w:pPr>
        <w:pStyle w:val="PL"/>
        <w:rPr>
          <w:noProof w:val="0"/>
        </w:rPr>
      </w:pPr>
      <w:r w:rsidRPr="00052626">
        <w:rPr>
          <w:noProof w:val="0"/>
        </w:rPr>
        <w:t xml:space="preserve">        subscription:</w:t>
      </w:r>
    </w:p>
    <w:p w14:paraId="623E3081" w14:textId="77777777" w:rsidR="0060132E" w:rsidRPr="00052626" w:rsidRDefault="0060132E" w:rsidP="0060132E">
      <w:pPr>
        <w:pStyle w:val="PL"/>
        <w:rPr>
          <w:noProof w:val="0"/>
        </w:rPr>
      </w:pPr>
      <w:r w:rsidRPr="00052626">
        <w:rPr>
          <w:noProof w:val="0"/>
        </w:rPr>
        <w:t xml:space="preserve">          $ref: '#/components/schemas/ContextStatusSubscription'</w:t>
      </w:r>
    </w:p>
    <w:p w14:paraId="06D7C00D" w14:textId="77777777" w:rsidR="0060132E" w:rsidRPr="00052626" w:rsidRDefault="0060132E" w:rsidP="0060132E">
      <w:pPr>
        <w:pStyle w:val="PL"/>
        <w:rPr>
          <w:noProof w:val="0"/>
        </w:rPr>
      </w:pPr>
      <w:r w:rsidRPr="00052626">
        <w:rPr>
          <w:noProof w:val="0"/>
        </w:rPr>
        <w:t xml:space="preserve">      required:</w:t>
      </w:r>
    </w:p>
    <w:p w14:paraId="1DEF5784" w14:textId="77777777" w:rsidR="0060132E" w:rsidRPr="00052626" w:rsidRDefault="0060132E" w:rsidP="0060132E">
      <w:pPr>
        <w:pStyle w:val="PL"/>
        <w:rPr>
          <w:noProof w:val="0"/>
        </w:rPr>
      </w:pPr>
      <w:r w:rsidRPr="00052626">
        <w:rPr>
          <w:noProof w:val="0"/>
        </w:rPr>
        <w:t xml:space="preserve">        - subscription</w:t>
      </w:r>
    </w:p>
    <w:p w14:paraId="01FD1D8D" w14:textId="77777777" w:rsidR="0060132E" w:rsidRPr="00052626" w:rsidRDefault="0060132E" w:rsidP="0060132E">
      <w:pPr>
        <w:pStyle w:val="PL"/>
        <w:rPr>
          <w:noProof w:val="0"/>
        </w:rPr>
      </w:pPr>
    </w:p>
    <w:p w14:paraId="66635F58" w14:textId="77777777" w:rsidR="0060132E" w:rsidRPr="00052626" w:rsidRDefault="0060132E" w:rsidP="0060132E">
      <w:pPr>
        <w:pStyle w:val="PL"/>
        <w:rPr>
          <w:noProof w:val="0"/>
        </w:rPr>
      </w:pPr>
      <w:r w:rsidRPr="00052626">
        <w:rPr>
          <w:noProof w:val="0"/>
        </w:rPr>
        <w:t xml:space="preserve">    ContextStatusSubscription:</w:t>
      </w:r>
    </w:p>
    <w:p w14:paraId="0D4DAADC" w14:textId="77777777" w:rsidR="0060132E" w:rsidRPr="00052626" w:rsidRDefault="0060132E" w:rsidP="0060132E">
      <w:pPr>
        <w:pStyle w:val="PL"/>
        <w:rPr>
          <w:noProof w:val="0"/>
        </w:rPr>
      </w:pPr>
      <w:r w:rsidRPr="00052626">
        <w:rPr>
          <w:noProof w:val="0"/>
        </w:rPr>
        <w:t xml:space="preserve">      description: Context Status Subscription</w:t>
      </w:r>
    </w:p>
    <w:p w14:paraId="77A07603" w14:textId="77777777" w:rsidR="0060132E" w:rsidRPr="00052626" w:rsidRDefault="0060132E" w:rsidP="0060132E">
      <w:pPr>
        <w:pStyle w:val="PL"/>
        <w:rPr>
          <w:noProof w:val="0"/>
        </w:rPr>
      </w:pPr>
      <w:r w:rsidRPr="00052626">
        <w:rPr>
          <w:noProof w:val="0"/>
        </w:rPr>
        <w:t xml:space="preserve">      type: object</w:t>
      </w:r>
    </w:p>
    <w:p w14:paraId="61DC44DA" w14:textId="77777777" w:rsidR="0060132E" w:rsidRPr="00052626" w:rsidRDefault="0060132E" w:rsidP="0060132E">
      <w:pPr>
        <w:pStyle w:val="PL"/>
        <w:rPr>
          <w:noProof w:val="0"/>
        </w:rPr>
      </w:pPr>
      <w:r w:rsidRPr="00052626">
        <w:rPr>
          <w:noProof w:val="0"/>
        </w:rPr>
        <w:t xml:space="preserve">      properties:</w:t>
      </w:r>
    </w:p>
    <w:p w14:paraId="5A4A5176" w14:textId="77777777" w:rsidR="0060132E" w:rsidRPr="00052626" w:rsidRDefault="0060132E" w:rsidP="0060132E">
      <w:pPr>
        <w:pStyle w:val="PL"/>
        <w:rPr>
          <w:noProof w:val="0"/>
        </w:rPr>
      </w:pPr>
      <w:r w:rsidRPr="00052626">
        <w:rPr>
          <w:noProof w:val="0"/>
        </w:rPr>
        <w:t xml:space="preserve">        nfcInstanceId:</w:t>
      </w:r>
    </w:p>
    <w:p w14:paraId="7023F5C7" w14:textId="77777777" w:rsidR="0060132E" w:rsidRPr="00052626" w:rsidRDefault="0060132E" w:rsidP="0060132E">
      <w:pPr>
        <w:pStyle w:val="PL"/>
        <w:rPr>
          <w:noProof w:val="0"/>
        </w:rPr>
      </w:pPr>
      <w:r w:rsidRPr="00052626">
        <w:rPr>
          <w:noProof w:val="0"/>
        </w:rPr>
        <w:t xml:space="preserve">          $ref: 'TS29571_CommonData.yaml#/components/schemas/NfInstanceId'</w:t>
      </w:r>
    </w:p>
    <w:p w14:paraId="2E98D24C" w14:textId="77777777" w:rsidR="0060132E" w:rsidRPr="00052626" w:rsidRDefault="0060132E" w:rsidP="0060132E">
      <w:pPr>
        <w:pStyle w:val="PL"/>
        <w:rPr>
          <w:noProof w:val="0"/>
        </w:rPr>
      </w:pPr>
      <w:r w:rsidRPr="00052626">
        <w:rPr>
          <w:noProof w:val="0"/>
        </w:rPr>
        <w:t xml:space="preserve">        mbsSessionId:</w:t>
      </w:r>
    </w:p>
    <w:p w14:paraId="37C882F4" w14:textId="77777777" w:rsidR="0060132E" w:rsidRPr="00052626" w:rsidRDefault="0060132E" w:rsidP="0060132E">
      <w:pPr>
        <w:pStyle w:val="PL"/>
        <w:rPr>
          <w:noProof w:val="0"/>
        </w:rPr>
      </w:pPr>
      <w:r w:rsidRPr="00052626">
        <w:rPr>
          <w:noProof w:val="0"/>
        </w:rPr>
        <w:t xml:space="preserve">          $ref: 'TS29571_CommonData.yaml#/components/schemas/MbsSessionId'</w:t>
      </w:r>
    </w:p>
    <w:p w14:paraId="2254A036" w14:textId="77777777" w:rsidR="0060132E" w:rsidRPr="00052626" w:rsidRDefault="0060132E" w:rsidP="0060132E">
      <w:pPr>
        <w:pStyle w:val="PL"/>
        <w:rPr>
          <w:noProof w:val="0"/>
        </w:rPr>
      </w:pPr>
      <w:r w:rsidRPr="00052626">
        <w:rPr>
          <w:noProof w:val="0"/>
        </w:rPr>
        <w:t xml:space="preserve">        eventList:</w:t>
      </w:r>
    </w:p>
    <w:p w14:paraId="2392FBBB" w14:textId="77777777" w:rsidR="0060132E" w:rsidRPr="00052626" w:rsidRDefault="0060132E" w:rsidP="0060132E">
      <w:pPr>
        <w:pStyle w:val="PL"/>
        <w:rPr>
          <w:noProof w:val="0"/>
        </w:rPr>
      </w:pPr>
      <w:r w:rsidRPr="00052626">
        <w:rPr>
          <w:noProof w:val="0"/>
        </w:rPr>
        <w:t xml:space="preserve">          type: array</w:t>
      </w:r>
    </w:p>
    <w:p w14:paraId="58CFECAE" w14:textId="77777777" w:rsidR="0060132E" w:rsidRPr="00052626" w:rsidRDefault="0060132E" w:rsidP="0060132E">
      <w:pPr>
        <w:pStyle w:val="PL"/>
        <w:rPr>
          <w:noProof w:val="0"/>
        </w:rPr>
      </w:pPr>
      <w:r w:rsidRPr="00052626">
        <w:rPr>
          <w:noProof w:val="0"/>
        </w:rPr>
        <w:t xml:space="preserve">          items:</w:t>
      </w:r>
    </w:p>
    <w:p w14:paraId="3BB7AE72" w14:textId="77777777" w:rsidR="0060132E" w:rsidRPr="00052626" w:rsidRDefault="0060132E" w:rsidP="0060132E">
      <w:pPr>
        <w:pStyle w:val="PL"/>
        <w:rPr>
          <w:noProof w:val="0"/>
        </w:rPr>
      </w:pPr>
      <w:r w:rsidRPr="00052626">
        <w:rPr>
          <w:noProof w:val="0"/>
        </w:rPr>
        <w:t xml:space="preserve">            $ref: '#/components/schemas/ContextStatusEvent'</w:t>
      </w:r>
    </w:p>
    <w:p w14:paraId="10AC2016" w14:textId="77777777" w:rsidR="0060132E" w:rsidRPr="00052626" w:rsidRDefault="0060132E" w:rsidP="0060132E">
      <w:pPr>
        <w:pStyle w:val="PL"/>
        <w:rPr>
          <w:noProof w:val="0"/>
        </w:rPr>
      </w:pPr>
      <w:r w:rsidRPr="00052626">
        <w:rPr>
          <w:noProof w:val="0"/>
        </w:rPr>
        <w:t xml:space="preserve">          minItems: 1</w:t>
      </w:r>
    </w:p>
    <w:p w14:paraId="3657A936" w14:textId="77777777" w:rsidR="0060132E" w:rsidRPr="00052626" w:rsidRDefault="0060132E" w:rsidP="0060132E">
      <w:pPr>
        <w:pStyle w:val="PL"/>
        <w:rPr>
          <w:noProof w:val="0"/>
        </w:rPr>
      </w:pPr>
      <w:r w:rsidRPr="00052626">
        <w:rPr>
          <w:noProof w:val="0"/>
        </w:rPr>
        <w:t xml:space="preserve">        notifyUri:</w:t>
      </w:r>
    </w:p>
    <w:p w14:paraId="5C033F74" w14:textId="77777777" w:rsidR="0060132E" w:rsidRPr="00052626" w:rsidRDefault="0060132E" w:rsidP="0060132E">
      <w:pPr>
        <w:pStyle w:val="PL"/>
        <w:rPr>
          <w:noProof w:val="0"/>
        </w:rPr>
      </w:pPr>
      <w:r w:rsidRPr="00052626">
        <w:rPr>
          <w:noProof w:val="0"/>
        </w:rPr>
        <w:lastRenderedPageBreak/>
        <w:t xml:space="preserve">          $ref: 'TS29571_CommonData.yaml#/components/schemas/Uri'</w:t>
      </w:r>
    </w:p>
    <w:p w14:paraId="03A61FE2" w14:textId="77777777" w:rsidR="0060132E" w:rsidRPr="00052626" w:rsidRDefault="0060132E" w:rsidP="0060132E">
      <w:pPr>
        <w:pStyle w:val="PL"/>
        <w:rPr>
          <w:noProof w:val="0"/>
        </w:rPr>
      </w:pPr>
      <w:r w:rsidRPr="00052626">
        <w:rPr>
          <w:noProof w:val="0"/>
        </w:rPr>
        <w:t xml:space="preserve">        notifyCorrelationId:</w:t>
      </w:r>
    </w:p>
    <w:p w14:paraId="1721D34E" w14:textId="77777777" w:rsidR="0060132E" w:rsidRPr="00052626" w:rsidRDefault="0060132E" w:rsidP="0060132E">
      <w:pPr>
        <w:pStyle w:val="PL"/>
        <w:rPr>
          <w:noProof w:val="0"/>
        </w:rPr>
      </w:pPr>
      <w:r w:rsidRPr="00052626">
        <w:rPr>
          <w:noProof w:val="0"/>
        </w:rPr>
        <w:t xml:space="preserve">          type: string</w:t>
      </w:r>
    </w:p>
    <w:p w14:paraId="07B425A4" w14:textId="77777777" w:rsidR="0060132E" w:rsidRPr="00052626" w:rsidRDefault="0060132E" w:rsidP="0060132E">
      <w:pPr>
        <w:pStyle w:val="PL"/>
        <w:rPr>
          <w:noProof w:val="0"/>
        </w:rPr>
      </w:pPr>
      <w:r w:rsidRPr="00052626">
        <w:rPr>
          <w:noProof w:val="0"/>
        </w:rPr>
        <w:t xml:space="preserve">        expiryTime:</w:t>
      </w:r>
    </w:p>
    <w:p w14:paraId="2514B0F0" w14:textId="77777777" w:rsidR="0060132E" w:rsidRPr="00052626" w:rsidRDefault="0060132E" w:rsidP="0060132E">
      <w:pPr>
        <w:pStyle w:val="PL"/>
        <w:rPr>
          <w:noProof w:val="0"/>
        </w:rPr>
      </w:pPr>
      <w:r w:rsidRPr="00052626">
        <w:rPr>
          <w:noProof w:val="0"/>
        </w:rPr>
        <w:t xml:space="preserve">          $ref: 'TS29571_CommonData.yaml#/components/schemas/DateTime'</w:t>
      </w:r>
    </w:p>
    <w:p w14:paraId="25D4AF0C" w14:textId="77777777" w:rsidR="0060132E" w:rsidRPr="00052626" w:rsidRDefault="0060132E" w:rsidP="0060132E">
      <w:pPr>
        <w:pStyle w:val="PL"/>
        <w:rPr>
          <w:noProof w:val="0"/>
        </w:rPr>
      </w:pPr>
      <w:r w:rsidRPr="00052626">
        <w:rPr>
          <w:noProof w:val="0"/>
        </w:rPr>
        <w:t xml:space="preserve">      required:</w:t>
      </w:r>
    </w:p>
    <w:p w14:paraId="6B4C1A40" w14:textId="77777777" w:rsidR="0060132E" w:rsidRPr="00052626" w:rsidRDefault="0060132E" w:rsidP="0060132E">
      <w:pPr>
        <w:pStyle w:val="PL"/>
        <w:rPr>
          <w:noProof w:val="0"/>
        </w:rPr>
      </w:pPr>
      <w:r w:rsidRPr="00052626">
        <w:rPr>
          <w:noProof w:val="0"/>
        </w:rPr>
        <w:t xml:space="preserve">        - nfcInstanceId</w:t>
      </w:r>
    </w:p>
    <w:p w14:paraId="6198009C" w14:textId="77777777" w:rsidR="0060132E" w:rsidRPr="00052626" w:rsidRDefault="0060132E" w:rsidP="0060132E">
      <w:pPr>
        <w:pStyle w:val="PL"/>
        <w:rPr>
          <w:noProof w:val="0"/>
        </w:rPr>
      </w:pPr>
      <w:r w:rsidRPr="00052626">
        <w:rPr>
          <w:noProof w:val="0"/>
        </w:rPr>
        <w:t xml:space="preserve">        - mbsSessionId</w:t>
      </w:r>
    </w:p>
    <w:p w14:paraId="1F5C4826" w14:textId="77777777" w:rsidR="0060132E" w:rsidRPr="00052626" w:rsidRDefault="0060132E" w:rsidP="0060132E">
      <w:pPr>
        <w:pStyle w:val="PL"/>
        <w:rPr>
          <w:noProof w:val="0"/>
        </w:rPr>
      </w:pPr>
      <w:r w:rsidRPr="00052626">
        <w:rPr>
          <w:noProof w:val="0"/>
        </w:rPr>
        <w:t xml:space="preserve">        - eventList</w:t>
      </w:r>
    </w:p>
    <w:p w14:paraId="3248ADBA" w14:textId="77777777" w:rsidR="0060132E" w:rsidRPr="00052626" w:rsidRDefault="0060132E" w:rsidP="0060132E">
      <w:pPr>
        <w:pStyle w:val="PL"/>
        <w:rPr>
          <w:noProof w:val="0"/>
        </w:rPr>
      </w:pPr>
      <w:r w:rsidRPr="00052626">
        <w:rPr>
          <w:noProof w:val="0"/>
        </w:rPr>
        <w:t xml:space="preserve">        - notifyUri</w:t>
      </w:r>
    </w:p>
    <w:p w14:paraId="293D7CD5" w14:textId="77777777" w:rsidR="0060132E" w:rsidRPr="00052626" w:rsidRDefault="0060132E" w:rsidP="0060132E">
      <w:pPr>
        <w:pStyle w:val="PL"/>
        <w:rPr>
          <w:noProof w:val="0"/>
        </w:rPr>
      </w:pPr>
    </w:p>
    <w:p w14:paraId="36EABD10" w14:textId="77777777" w:rsidR="0060132E" w:rsidRPr="00052626" w:rsidRDefault="0060132E" w:rsidP="0060132E">
      <w:pPr>
        <w:pStyle w:val="PL"/>
        <w:rPr>
          <w:noProof w:val="0"/>
        </w:rPr>
      </w:pPr>
      <w:r w:rsidRPr="00052626">
        <w:rPr>
          <w:noProof w:val="0"/>
        </w:rPr>
        <w:t xml:space="preserve">    ContextStatusEvent:</w:t>
      </w:r>
    </w:p>
    <w:p w14:paraId="6663E5CD" w14:textId="77777777" w:rsidR="0060132E" w:rsidRPr="00052626" w:rsidRDefault="0060132E" w:rsidP="0060132E">
      <w:pPr>
        <w:pStyle w:val="PL"/>
        <w:rPr>
          <w:noProof w:val="0"/>
        </w:rPr>
      </w:pPr>
      <w:r w:rsidRPr="00052626">
        <w:rPr>
          <w:noProof w:val="0"/>
        </w:rPr>
        <w:t xml:space="preserve">      description: Context Status Event</w:t>
      </w:r>
    </w:p>
    <w:p w14:paraId="2173E542" w14:textId="77777777" w:rsidR="0060132E" w:rsidRPr="00052626" w:rsidRDefault="0060132E" w:rsidP="0060132E">
      <w:pPr>
        <w:pStyle w:val="PL"/>
        <w:rPr>
          <w:noProof w:val="0"/>
        </w:rPr>
      </w:pPr>
      <w:r w:rsidRPr="00052626">
        <w:rPr>
          <w:noProof w:val="0"/>
        </w:rPr>
        <w:t xml:space="preserve">      type: object</w:t>
      </w:r>
    </w:p>
    <w:p w14:paraId="762ECB26" w14:textId="77777777" w:rsidR="0060132E" w:rsidRPr="00052626" w:rsidRDefault="0060132E" w:rsidP="0060132E">
      <w:pPr>
        <w:pStyle w:val="PL"/>
        <w:rPr>
          <w:noProof w:val="0"/>
        </w:rPr>
      </w:pPr>
      <w:r w:rsidRPr="00052626">
        <w:rPr>
          <w:noProof w:val="0"/>
        </w:rPr>
        <w:t xml:space="preserve">      properties:</w:t>
      </w:r>
    </w:p>
    <w:p w14:paraId="7C345727" w14:textId="77777777" w:rsidR="0060132E" w:rsidRPr="00052626" w:rsidRDefault="0060132E" w:rsidP="0060132E">
      <w:pPr>
        <w:pStyle w:val="PL"/>
        <w:rPr>
          <w:noProof w:val="0"/>
        </w:rPr>
      </w:pPr>
      <w:r w:rsidRPr="00052626">
        <w:rPr>
          <w:noProof w:val="0"/>
        </w:rPr>
        <w:t xml:space="preserve">        eventType:</w:t>
      </w:r>
    </w:p>
    <w:p w14:paraId="7F00782A" w14:textId="77777777" w:rsidR="0060132E" w:rsidRPr="00052626" w:rsidRDefault="0060132E" w:rsidP="0060132E">
      <w:pPr>
        <w:pStyle w:val="PL"/>
        <w:rPr>
          <w:noProof w:val="0"/>
        </w:rPr>
      </w:pPr>
      <w:r w:rsidRPr="00052626">
        <w:rPr>
          <w:noProof w:val="0"/>
        </w:rPr>
        <w:t xml:space="preserve">          $ref: '#/components/schemas/ContextStatusEventType'</w:t>
      </w:r>
    </w:p>
    <w:p w14:paraId="500ECCFB" w14:textId="77777777" w:rsidR="0060132E" w:rsidRPr="00052626" w:rsidRDefault="0060132E" w:rsidP="0060132E">
      <w:pPr>
        <w:pStyle w:val="PL"/>
        <w:rPr>
          <w:noProof w:val="0"/>
        </w:rPr>
      </w:pPr>
      <w:r w:rsidRPr="00052626">
        <w:rPr>
          <w:noProof w:val="0"/>
        </w:rPr>
        <w:t xml:space="preserve">        immediateReportInd:</w:t>
      </w:r>
    </w:p>
    <w:p w14:paraId="62DA9E69" w14:textId="77777777" w:rsidR="0060132E" w:rsidRPr="00052626" w:rsidRDefault="0060132E" w:rsidP="0060132E">
      <w:pPr>
        <w:pStyle w:val="PL"/>
        <w:rPr>
          <w:noProof w:val="0"/>
        </w:rPr>
      </w:pPr>
      <w:r w:rsidRPr="00052626">
        <w:rPr>
          <w:noProof w:val="0"/>
        </w:rPr>
        <w:t xml:space="preserve">          type: boolean</w:t>
      </w:r>
    </w:p>
    <w:p w14:paraId="77FC0B31" w14:textId="77777777" w:rsidR="0060132E" w:rsidRPr="00052626" w:rsidRDefault="0060132E" w:rsidP="0060132E">
      <w:pPr>
        <w:pStyle w:val="PL"/>
        <w:rPr>
          <w:noProof w:val="0"/>
        </w:rPr>
      </w:pPr>
      <w:r w:rsidRPr="00052626">
        <w:rPr>
          <w:noProof w:val="0"/>
        </w:rPr>
        <w:t xml:space="preserve">          default: false</w:t>
      </w:r>
    </w:p>
    <w:p w14:paraId="1B4649F8" w14:textId="77777777" w:rsidR="0060132E" w:rsidRPr="00052626" w:rsidRDefault="0060132E" w:rsidP="0060132E">
      <w:pPr>
        <w:pStyle w:val="PL"/>
        <w:rPr>
          <w:noProof w:val="0"/>
        </w:rPr>
      </w:pPr>
      <w:r w:rsidRPr="00052626">
        <w:rPr>
          <w:noProof w:val="0"/>
        </w:rPr>
        <w:t xml:space="preserve">        reportingMode:</w:t>
      </w:r>
    </w:p>
    <w:p w14:paraId="7290699C" w14:textId="77777777" w:rsidR="0060132E" w:rsidRPr="00052626" w:rsidRDefault="0060132E" w:rsidP="0060132E">
      <w:pPr>
        <w:pStyle w:val="PL"/>
        <w:rPr>
          <w:noProof w:val="0"/>
        </w:rPr>
      </w:pPr>
      <w:r w:rsidRPr="00052626">
        <w:rPr>
          <w:noProof w:val="0"/>
        </w:rPr>
        <w:t xml:space="preserve">          $ref: '#/components/schemas/ReportingMode'</w:t>
      </w:r>
    </w:p>
    <w:p w14:paraId="2930808E" w14:textId="77777777" w:rsidR="0060132E" w:rsidRPr="00052626" w:rsidRDefault="0060132E" w:rsidP="0060132E">
      <w:pPr>
        <w:pStyle w:val="PL"/>
        <w:rPr>
          <w:noProof w:val="0"/>
        </w:rPr>
      </w:pPr>
      <w:r w:rsidRPr="00052626">
        <w:rPr>
          <w:noProof w:val="0"/>
        </w:rPr>
        <w:t xml:space="preserve">      required:</w:t>
      </w:r>
    </w:p>
    <w:p w14:paraId="44C09D3B" w14:textId="77777777" w:rsidR="0060132E" w:rsidRPr="00052626" w:rsidRDefault="0060132E" w:rsidP="0060132E">
      <w:pPr>
        <w:pStyle w:val="PL"/>
        <w:rPr>
          <w:noProof w:val="0"/>
        </w:rPr>
      </w:pPr>
      <w:r w:rsidRPr="00052626">
        <w:rPr>
          <w:noProof w:val="0"/>
        </w:rPr>
        <w:t xml:space="preserve">        - eventType</w:t>
      </w:r>
    </w:p>
    <w:p w14:paraId="2C5CAB83" w14:textId="77777777" w:rsidR="0060132E" w:rsidRPr="00052626" w:rsidRDefault="0060132E" w:rsidP="0060132E">
      <w:pPr>
        <w:pStyle w:val="PL"/>
        <w:rPr>
          <w:noProof w:val="0"/>
        </w:rPr>
      </w:pPr>
    </w:p>
    <w:p w14:paraId="7A2C9A93" w14:textId="77777777" w:rsidR="0060132E" w:rsidRPr="00052626" w:rsidRDefault="0060132E" w:rsidP="0060132E">
      <w:pPr>
        <w:pStyle w:val="PL"/>
        <w:rPr>
          <w:noProof w:val="0"/>
        </w:rPr>
      </w:pPr>
      <w:r w:rsidRPr="00052626">
        <w:rPr>
          <w:noProof w:val="0"/>
        </w:rPr>
        <w:t xml:space="preserve">    ContextStatusSubscribeRspData:</w:t>
      </w:r>
    </w:p>
    <w:p w14:paraId="1C32FF60" w14:textId="77777777" w:rsidR="0060132E" w:rsidRPr="00052626" w:rsidRDefault="0060132E" w:rsidP="0060132E">
      <w:pPr>
        <w:pStyle w:val="PL"/>
        <w:rPr>
          <w:noProof w:val="0"/>
        </w:rPr>
      </w:pPr>
      <w:r w:rsidRPr="00052626">
        <w:rPr>
          <w:noProof w:val="0"/>
        </w:rPr>
        <w:t xml:space="preserve">      description: Data within ContextStatusSubscribe Response</w:t>
      </w:r>
    </w:p>
    <w:p w14:paraId="6B7BD705" w14:textId="77777777" w:rsidR="0060132E" w:rsidRPr="00052626" w:rsidRDefault="0060132E" w:rsidP="0060132E">
      <w:pPr>
        <w:pStyle w:val="PL"/>
        <w:rPr>
          <w:noProof w:val="0"/>
        </w:rPr>
      </w:pPr>
      <w:r w:rsidRPr="00052626">
        <w:rPr>
          <w:noProof w:val="0"/>
        </w:rPr>
        <w:t xml:space="preserve">      type: object</w:t>
      </w:r>
    </w:p>
    <w:p w14:paraId="08F4D028" w14:textId="77777777" w:rsidR="0060132E" w:rsidRPr="00052626" w:rsidRDefault="0060132E" w:rsidP="0060132E">
      <w:pPr>
        <w:pStyle w:val="PL"/>
        <w:rPr>
          <w:noProof w:val="0"/>
        </w:rPr>
      </w:pPr>
      <w:r w:rsidRPr="00052626">
        <w:rPr>
          <w:noProof w:val="0"/>
        </w:rPr>
        <w:t xml:space="preserve">      properties:</w:t>
      </w:r>
    </w:p>
    <w:p w14:paraId="32E25364" w14:textId="77777777" w:rsidR="0060132E" w:rsidRPr="00052626" w:rsidRDefault="0060132E" w:rsidP="0060132E">
      <w:pPr>
        <w:pStyle w:val="PL"/>
        <w:rPr>
          <w:noProof w:val="0"/>
        </w:rPr>
      </w:pPr>
      <w:r w:rsidRPr="00052626">
        <w:rPr>
          <w:noProof w:val="0"/>
        </w:rPr>
        <w:t xml:space="preserve">        subscription:</w:t>
      </w:r>
    </w:p>
    <w:p w14:paraId="2FA5FA65" w14:textId="77777777" w:rsidR="0060132E" w:rsidRPr="00052626" w:rsidRDefault="0060132E" w:rsidP="0060132E">
      <w:pPr>
        <w:pStyle w:val="PL"/>
        <w:rPr>
          <w:noProof w:val="0"/>
        </w:rPr>
      </w:pPr>
      <w:r w:rsidRPr="00052626">
        <w:rPr>
          <w:noProof w:val="0"/>
        </w:rPr>
        <w:t xml:space="preserve">          $ref: '#/components/schemas/ContextStatusSubscription'</w:t>
      </w:r>
    </w:p>
    <w:p w14:paraId="0D83D115" w14:textId="77777777" w:rsidR="0060132E" w:rsidRPr="00052626" w:rsidRDefault="0060132E" w:rsidP="0060132E">
      <w:pPr>
        <w:pStyle w:val="PL"/>
        <w:rPr>
          <w:noProof w:val="0"/>
        </w:rPr>
      </w:pPr>
      <w:r w:rsidRPr="00052626">
        <w:rPr>
          <w:noProof w:val="0"/>
        </w:rPr>
        <w:t xml:space="preserve">        reportList:</w:t>
      </w:r>
    </w:p>
    <w:p w14:paraId="14F8C4AF" w14:textId="77777777" w:rsidR="0060132E" w:rsidRPr="00052626" w:rsidRDefault="0060132E" w:rsidP="0060132E">
      <w:pPr>
        <w:pStyle w:val="PL"/>
        <w:rPr>
          <w:noProof w:val="0"/>
        </w:rPr>
      </w:pPr>
      <w:r w:rsidRPr="00052626">
        <w:rPr>
          <w:noProof w:val="0"/>
        </w:rPr>
        <w:t xml:space="preserve">          type: array</w:t>
      </w:r>
    </w:p>
    <w:p w14:paraId="269E2DF1" w14:textId="77777777" w:rsidR="0060132E" w:rsidRPr="00052626" w:rsidRDefault="0060132E" w:rsidP="0060132E">
      <w:pPr>
        <w:pStyle w:val="PL"/>
        <w:rPr>
          <w:noProof w:val="0"/>
        </w:rPr>
      </w:pPr>
      <w:r w:rsidRPr="00052626">
        <w:rPr>
          <w:noProof w:val="0"/>
        </w:rPr>
        <w:t xml:space="preserve">          items:</w:t>
      </w:r>
    </w:p>
    <w:p w14:paraId="1D552B27" w14:textId="77777777" w:rsidR="0060132E" w:rsidRPr="00052626" w:rsidRDefault="0060132E" w:rsidP="0060132E">
      <w:pPr>
        <w:pStyle w:val="PL"/>
        <w:rPr>
          <w:noProof w:val="0"/>
        </w:rPr>
      </w:pPr>
      <w:r w:rsidRPr="00052626">
        <w:rPr>
          <w:noProof w:val="0"/>
        </w:rPr>
        <w:t xml:space="preserve">            $ref: '#/components/schemas/ContextStatusEventReport'</w:t>
      </w:r>
    </w:p>
    <w:p w14:paraId="67653E46" w14:textId="77777777" w:rsidR="0060132E" w:rsidRPr="00052626" w:rsidRDefault="0060132E" w:rsidP="0060132E">
      <w:pPr>
        <w:pStyle w:val="PL"/>
        <w:rPr>
          <w:noProof w:val="0"/>
        </w:rPr>
      </w:pPr>
      <w:r w:rsidRPr="00052626">
        <w:rPr>
          <w:noProof w:val="0"/>
        </w:rPr>
        <w:t xml:space="preserve">          minItems: 1</w:t>
      </w:r>
    </w:p>
    <w:p w14:paraId="3212EBBB" w14:textId="77777777" w:rsidR="0060132E" w:rsidRPr="00052626" w:rsidRDefault="0060132E" w:rsidP="0060132E">
      <w:pPr>
        <w:pStyle w:val="PL"/>
        <w:rPr>
          <w:noProof w:val="0"/>
        </w:rPr>
      </w:pPr>
      <w:r w:rsidRPr="00052626">
        <w:rPr>
          <w:noProof w:val="0"/>
        </w:rPr>
        <w:t xml:space="preserve">        mbsContextInfo:</w:t>
      </w:r>
    </w:p>
    <w:p w14:paraId="1AEA38C8" w14:textId="77777777" w:rsidR="0060132E" w:rsidRPr="00052626" w:rsidRDefault="0060132E" w:rsidP="0060132E">
      <w:pPr>
        <w:pStyle w:val="PL"/>
        <w:rPr>
          <w:noProof w:val="0"/>
        </w:rPr>
      </w:pPr>
      <w:r w:rsidRPr="00052626">
        <w:rPr>
          <w:noProof w:val="0"/>
        </w:rPr>
        <w:t xml:space="preserve">          $ref: '#/components/schemas/MbsContextInfo'</w:t>
      </w:r>
    </w:p>
    <w:p w14:paraId="26910DF3" w14:textId="77777777" w:rsidR="0060132E" w:rsidRPr="00052626" w:rsidRDefault="0060132E" w:rsidP="0060132E">
      <w:pPr>
        <w:pStyle w:val="PL"/>
        <w:rPr>
          <w:noProof w:val="0"/>
        </w:rPr>
      </w:pPr>
      <w:r w:rsidRPr="00052626">
        <w:rPr>
          <w:noProof w:val="0"/>
        </w:rPr>
        <w:t xml:space="preserve">      required:</w:t>
      </w:r>
    </w:p>
    <w:p w14:paraId="25D0ED15" w14:textId="77777777" w:rsidR="0060132E" w:rsidRPr="00052626" w:rsidRDefault="0060132E" w:rsidP="0060132E">
      <w:pPr>
        <w:pStyle w:val="PL"/>
        <w:rPr>
          <w:noProof w:val="0"/>
        </w:rPr>
      </w:pPr>
      <w:r w:rsidRPr="00052626">
        <w:rPr>
          <w:noProof w:val="0"/>
        </w:rPr>
        <w:t xml:space="preserve">        - subscription</w:t>
      </w:r>
    </w:p>
    <w:p w14:paraId="5B24153F" w14:textId="77777777" w:rsidR="0060132E" w:rsidRPr="00052626" w:rsidRDefault="0060132E" w:rsidP="0060132E">
      <w:pPr>
        <w:pStyle w:val="PL"/>
        <w:rPr>
          <w:noProof w:val="0"/>
        </w:rPr>
      </w:pPr>
    </w:p>
    <w:p w14:paraId="124FEAD4" w14:textId="77777777" w:rsidR="0060132E" w:rsidRPr="00052626" w:rsidRDefault="0060132E" w:rsidP="0060132E">
      <w:pPr>
        <w:pStyle w:val="PL"/>
        <w:rPr>
          <w:noProof w:val="0"/>
        </w:rPr>
      </w:pPr>
      <w:r w:rsidRPr="00052626">
        <w:rPr>
          <w:noProof w:val="0"/>
        </w:rPr>
        <w:t xml:space="preserve">    MbsContextInfo:</w:t>
      </w:r>
    </w:p>
    <w:p w14:paraId="1EF091CC" w14:textId="77777777" w:rsidR="0060132E" w:rsidRPr="00052626" w:rsidRDefault="0060132E" w:rsidP="0060132E">
      <w:pPr>
        <w:pStyle w:val="PL"/>
        <w:rPr>
          <w:noProof w:val="0"/>
        </w:rPr>
      </w:pPr>
      <w:r w:rsidRPr="00052626">
        <w:rPr>
          <w:noProof w:val="0"/>
        </w:rPr>
        <w:t xml:space="preserve">      description: MBS context information</w:t>
      </w:r>
    </w:p>
    <w:p w14:paraId="0E15FD3A" w14:textId="77777777" w:rsidR="0060132E" w:rsidRPr="00052626" w:rsidRDefault="0060132E" w:rsidP="0060132E">
      <w:pPr>
        <w:pStyle w:val="PL"/>
        <w:rPr>
          <w:noProof w:val="0"/>
        </w:rPr>
      </w:pPr>
      <w:r w:rsidRPr="00052626">
        <w:rPr>
          <w:noProof w:val="0"/>
        </w:rPr>
        <w:t xml:space="preserve">      type: object</w:t>
      </w:r>
    </w:p>
    <w:p w14:paraId="7CA063CC" w14:textId="77777777" w:rsidR="0060132E" w:rsidRPr="00052626" w:rsidRDefault="0060132E" w:rsidP="0060132E">
      <w:pPr>
        <w:pStyle w:val="PL"/>
        <w:rPr>
          <w:noProof w:val="0"/>
        </w:rPr>
      </w:pPr>
      <w:r w:rsidRPr="00052626">
        <w:rPr>
          <w:noProof w:val="0"/>
        </w:rPr>
        <w:t xml:space="preserve">      properties:</w:t>
      </w:r>
    </w:p>
    <w:p w14:paraId="30217F1F" w14:textId="77777777" w:rsidR="0060132E" w:rsidRPr="00052626" w:rsidRDefault="0060132E" w:rsidP="0060132E">
      <w:pPr>
        <w:pStyle w:val="PL"/>
        <w:rPr>
          <w:noProof w:val="0"/>
        </w:rPr>
      </w:pPr>
      <w:r w:rsidRPr="00052626">
        <w:rPr>
          <w:noProof w:val="0"/>
        </w:rPr>
        <w:t xml:space="preserve">        startTime:</w:t>
      </w:r>
    </w:p>
    <w:p w14:paraId="1016A567" w14:textId="77777777" w:rsidR="0060132E" w:rsidRPr="00052626" w:rsidRDefault="0060132E" w:rsidP="0060132E">
      <w:pPr>
        <w:pStyle w:val="PL"/>
        <w:rPr>
          <w:noProof w:val="0"/>
        </w:rPr>
      </w:pPr>
      <w:r w:rsidRPr="00052626">
        <w:rPr>
          <w:noProof w:val="0"/>
        </w:rPr>
        <w:t xml:space="preserve">          $ref: 'TS29571_CommonData.yaml#/components/schemas/DateTime'</w:t>
      </w:r>
    </w:p>
    <w:p w14:paraId="4FD40B6D" w14:textId="77777777" w:rsidR="0060132E" w:rsidRPr="00052626" w:rsidRDefault="0060132E" w:rsidP="0060132E">
      <w:pPr>
        <w:pStyle w:val="PL"/>
        <w:rPr>
          <w:noProof w:val="0"/>
        </w:rPr>
      </w:pPr>
      <w:r w:rsidRPr="00052626">
        <w:rPr>
          <w:noProof w:val="0"/>
        </w:rPr>
        <w:t xml:space="preserve">        anyUeInd:</w:t>
      </w:r>
    </w:p>
    <w:p w14:paraId="14C7387B" w14:textId="77777777" w:rsidR="0060132E" w:rsidRPr="00052626" w:rsidRDefault="0060132E" w:rsidP="0060132E">
      <w:pPr>
        <w:pStyle w:val="PL"/>
        <w:rPr>
          <w:noProof w:val="0"/>
        </w:rPr>
      </w:pPr>
      <w:r w:rsidRPr="00052626">
        <w:rPr>
          <w:noProof w:val="0"/>
        </w:rPr>
        <w:t xml:space="preserve">          type: boolean</w:t>
      </w:r>
    </w:p>
    <w:p w14:paraId="39CE7F08" w14:textId="77777777" w:rsidR="0060132E" w:rsidRPr="00052626" w:rsidRDefault="0060132E" w:rsidP="0060132E">
      <w:pPr>
        <w:pStyle w:val="PL"/>
        <w:rPr>
          <w:noProof w:val="0"/>
        </w:rPr>
      </w:pPr>
      <w:r w:rsidRPr="00052626">
        <w:rPr>
          <w:noProof w:val="0"/>
        </w:rPr>
        <w:t xml:space="preserve">          default: false</w:t>
      </w:r>
    </w:p>
    <w:p w14:paraId="41EC2029" w14:textId="77777777" w:rsidR="0060132E" w:rsidRPr="00052626" w:rsidRDefault="0060132E" w:rsidP="0060132E">
      <w:pPr>
        <w:pStyle w:val="PL"/>
        <w:rPr>
          <w:noProof w:val="0"/>
        </w:rPr>
      </w:pPr>
      <w:r w:rsidRPr="00052626">
        <w:rPr>
          <w:noProof w:val="0"/>
        </w:rPr>
        <w:t xml:space="preserve">        llSsm:</w:t>
      </w:r>
    </w:p>
    <w:p w14:paraId="1A9A9EF6" w14:textId="77777777" w:rsidR="0060132E" w:rsidRPr="00052626" w:rsidRDefault="0060132E" w:rsidP="0060132E">
      <w:pPr>
        <w:pStyle w:val="PL"/>
        <w:rPr>
          <w:noProof w:val="0"/>
        </w:rPr>
      </w:pPr>
      <w:r w:rsidRPr="00052626">
        <w:rPr>
          <w:noProof w:val="0"/>
        </w:rPr>
        <w:t xml:space="preserve">          $ref: 'TS29571_CommonData.yaml#/components/schemas/Ssm'</w:t>
      </w:r>
    </w:p>
    <w:p w14:paraId="38D10395" w14:textId="77777777" w:rsidR="0060132E" w:rsidRPr="00052626" w:rsidRDefault="0060132E" w:rsidP="0060132E">
      <w:pPr>
        <w:pStyle w:val="PL"/>
        <w:rPr>
          <w:noProof w:val="0"/>
        </w:rPr>
      </w:pPr>
      <w:r w:rsidRPr="00052626">
        <w:rPr>
          <w:noProof w:val="0"/>
        </w:rPr>
        <w:t xml:space="preserve">        cTeid:</w:t>
      </w:r>
    </w:p>
    <w:p w14:paraId="45833828" w14:textId="77777777" w:rsidR="0060132E" w:rsidRDefault="0060132E" w:rsidP="0060132E">
      <w:pPr>
        <w:pStyle w:val="PL"/>
        <w:rPr>
          <w:noProof w:val="0"/>
        </w:rPr>
      </w:pPr>
      <w:r w:rsidRPr="00052626">
        <w:rPr>
          <w:noProof w:val="0"/>
        </w:rPr>
        <w:t xml:space="preserve">          $ref: 'TS29571_CommonData.yaml#/components/schemas/Uint32'</w:t>
      </w:r>
    </w:p>
    <w:p w14:paraId="01CD97C0" w14:textId="77777777" w:rsidR="00C11502" w:rsidRPr="00052626" w:rsidRDefault="00C11502" w:rsidP="00C11502">
      <w:pPr>
        <w:pStyle w:val="PL"/>
        <w:rPr>
          <w:noProof w:val="0"/>
        </w:rPr>
      </w:pPr>
      <w:r w:rsidRPr="00052626">
        <w:rPr>
          <w:noProof w:val="0"/>
        </w:rPr>
        <w:t xml:space="preserve">        mbsServiceArea:</w:t>
      </w:r>
    </w:p>
    <w:p w14:paraId="47434743" w14:textId="77777777" w:rsidR="00C11502" w:rsidRPr="00052626" w:rsidRDefault="00C11502" w:rsidP="00C11502">
      <w:pPr>
        <w:pStyle w:val="PL"/>
        <w:rPr>
          <w:noProof w:val="0"/>
        </w:rPr>
      </w:pPr>
      <w:r w:rsidRPr="00052626">
        <w:rPr>
          <w:noProof w:val="0"/>
        </w:rPr>
        <w:t xml:space="preserve">          $ref: 'TS29571_CommonData.yaml#/components/schemas/MbsServiceArea'</w:t>
      </w:r>
    </w:p>
    <w:p w14:paraId="7B11BD1D" w14:textId="77777777" w:rsidR="00C11502" w:rsidRDefault="00C11502" w:rsidP="00C11502">
      <w:pPr>
        <w:pStyle w:val="PL"/>
      </w:pPr>
      <w:r w:rsidRPr="00690A26">
        <w:t xml:space="preserve">        </w:t>
      </w:r>
      <w:r>
        <w:t>mbsAreaSessions</w:t>
      </w:r>
      <w:r w:rsidRPr="00690A26">
        <w:t>:</w:t>
      </w:r>
    </w:p>
    <w:p w14:paraId="72910854" w14:textId="77777777" w:rsidR="00C11502" w:rsidRDefault="00C11502" w:rsidP="00C11502">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r>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rPr>
          <w:noProof w:val="0"/>
        </w:rPr>
      </w:pPr>
    </w:p>
    <w:p w14:paraId="77D01049" w14:textId="77777777" w:rsidR="0060132E" w:rsidRPr="00052626" w:rsidRDefault="0060132E" w:rsidP="0060132E">
      <w:pPr>
        <w:pStyle w:val="PL"/>
        <w:rPr>
          <w:noProof w:val="0"/>
        </w:rPr>
      </w:pPr>
    </w:p>
    <w:p w14:paraId="040DC1C6" w14:textId="77777777" w:rsidR="0060132E" w:rsidRPr="00052626" w:rsidRDefault="0060132E" w:rsidP="0060132E">
      <w:pPr>
        <w:pStyle w:val="PL"/>
        <w:rPr>
          <w:noProof w:val="0"/>
        </w:rPr>
      </w:pPr>
      <w:r w:rsidRPr="00052626">
        <w:rPr>
          <w:noProof w:val="0"/>
        </w:rPr>
        <w:t xml:space="preserve">    ContextStatusEventReport:</w:t>
      </w:r>
    </w:p>
    <w:p w14:paraId="1ECF8925" w14:textId="77777777" w:rsidR="0060132E" w:rsidRPr="00052626" w:rsidRDefault="0060132E" w:rsidP="0060132E">
      <w:pPr>
        <w:pStyle w:val="PL"/>
        <w:rPr>
          <w:noProof w:val="0"/>
        </w:rPr>
      </w:pPr>
      <w:r w:rsidRPr="00052626">
        <w:rPr>
          <w:noProof w:val="0"/>
        </w:rPr>
        <w:t xml:space="preserve">      description: Context Status Event Report</w:t>
      </w:r>
    </w:p>
    <w:p w14:paraId="1ACD1D78" w14:textId="77777777" w:rsidR="0060132E" w:rsidRPr="00052626" w:rsidRDefault="0060132E" w:rsidP="0060132E">
      <w:pPr>
        <w:pStyle w:val="PL"/>
        <w:rPr>
          <w:noProof w:val="0"/>
        </w:rPr>
      </w:pPr>
      <w:r w:rsidRPr="00052626">
        <w:rPr>
          <w:noProof w:val="0"/>
        </w:rPr>
        <w:t xml:space="preserve">      type: object</w:t>
      </w:r>
    </w:p>
    <w:p w14:paraId="49F053F1" w14:textId="77777777" w:rsidR="0060132E" w:rsidRPr="00052626" w:rsidRDefault="0060132E" w:rsidP="0060132E">
      <w:pPr>
        <w:pStyle w:val="PL"/>
        <w:rPr>
          <w:noProof w:val="0"/>
        </w:rPr>
      </w:pPr>
      <w:r w:rsidRPr="00052626">
        <w:rPr>
          <w:noProof w:val="0"/>
        </w:rPr>
        <w:t xml:space="preserve">      properties:</w:t>
      </w:r>
    </w:p>
    <w:p w14:paraId="23D12C1B" w14:textId="77777777" w:rsidR="0060132E" w:rsidRPr="00052626" w:rsidRDefault="0060132E" w:rsidP="0060132E">
      <w:pPr>
        <w:pStyle w:val="PL"/>
        <w:rPr>
          <w:noProof w:val="0"/>
        </w:rPr>
      </w:pPr>
      <w:r w:rsidRPr="00052626">
        <w:rPr>
          <w:noProof w:val="0"/>
        </w:rPr>
        <w:t xml:space="preserve">        eventType:</w:t>
      </w:r>
    </w:p>
    <w:p w14:paraId="2A95BC56" w14:textId="77777777" w:rsidR="0060132E" w:rsidRPr="00052626" w:rsidRDefault="0060132E" w:rsidP="0060132E">
      <w:pPr>
        <w:pStyle w:val="PL"/>
        <w:rPr>
          <w:noProof w:val="0"/>
        </w:rPr>
      </w:pPr>
      <w:r w:rsidRPr="00052626">
        <w:rPr>
          <w:noProof w:val="0"/>
        </w:rPr>
        <w:t xml:space="preserve">          $ref: '#/components/schemas/ContextStatusEventType'</w:t>
      </w:r>
    </w:p>
    <w:p w14:paraId="4D66EF61" w14:textId="77777777" w:rsidR="0060132E" w:rsidRPr="00052626" w:rsidRDefault="0060132E" w:rsidP="0060132E">
      <w:pPr>
        <w:pStyle w:val="PL"/>
        <w:rPr>
          <w:noProof w:val="0"/>
        </w:rPr>
      </w:pPr>
      <w:r w:rsidRPr="00052626">
        <w:rPr>
          <w:noProof w:val="0"/>
        </w:rPr>
        <w:t xml:space="preserve">        timeStamp:</w:t>
      </w:r>
    </w:p>
    <w:p w14:paraId="00FA48AA" w14:textId="77777777" w:rsidR="0060132E" w:rsidRPr="00052626" w:rsidRDefault="0060132E" w:rsidP="0060132E">
      <w:pPr>
        <w:pStyle w:val="PL"/>
        <w:rPr>
          <w:noProof w:val="0"/>
        </w:rPr>
      </w:pPr>
      <w:r w:rsidRPr="00052626">
        <w:rPr>
          <w:noProof w:val="0"/>
        </w:rPr>
        <w:t xml:space="preserve">          $ref: 'TS29571_CommonData.yaml#/components/schemas/DateTime'</w:t>
      </w:r>
    </w:p>
    <w:p w14:paraId="1CC24EDE" w14:textId="77777777" w:rsidR="0060132E" w:rsidRPr="00052626" w:rsidRDefault="0060132E" w:rsidP="0060132E">
      <w:pPr>
        <w:pStyle w:val="PL"/>
        <w:rPr>
          <w:noProof w:val="0"/>
        </w:rPr>
      </w:pPr>
      <w:r w:rsidRPr="00052626">
        <w:rPr>
          <w:noProof w:val="0"/>
        </w:rPr>
        <w:t xml:space="preserve">        statusInfo:</w:t>
      </w:r>
    </w:p>
    <w:p w14:paraId="65585B76" w14:textId="77777777" w:rsidR="0060132E" w:rsidRPr="00052626" w:rsidRDefault="0060132E" w:rsidP="0060132E">
      <w:pPr>
        <w:pStyle w:val="PL"/>
        <w:rPr>
          <w:noProof w:val="0"/>
        </w:rPr>
      </w:pPr>
      <w:r w:rsidRPr="00052626">
        <w:rPr>
          <w:noProof w:val="0"/>
        </w:rPr>
        <w:t xml:space="preserve">          $ref: 'TS29571_CommonData.yaml#/components/schemas/MbsSessionActivityStatus'</w:t>
      </w:r>
    </w:p>
    <w:p w14:paraId="09B9A7C8" w14:textId="77777777" w:rsidR="0060132E" w:rsidRPr="00052626" w:rsidRDefault="0060132E" w:rsidP="0060132E">
      <w:pPr>
        <w:pStyle w:val="PL"/>
        <w:rPr>
          <w:noProof w:val="0"/>
        </w:rPr>
      </w:pPr>
      <w:r w:rsidRPr="00052626">
        <w:rPr>
          <w:noProof w:val="0"/>
        </w:rPr>
        <w:t xml:space="preserve">        mbsServiceArea:</w:t>
      </w:r>
    </w:p>
    <w:p w14:paraId="326660A6" w14:textId="77777777" w:rsidR="0060132E" w:rsidRDefault="0060132E" w:rsidP="0060132E">
      <w:pPr>
        <w:pStyle w:val="PL"/>
        <w:rPr>
          <w:noProof w:val="0"/>
        </w:rPr>
      </w:pPr>
      <w:r w:rsidRPr="00052626">
        <w:rPr>
          <w:noProof w:val="0"/>
        </w:rPr>
        <w:t xml:space="preserve">          $ref: 'TS29571_CommonData.yaml#/components/schemas/MbsServiceArea'</w:t>
      </w:r>
    </w:p>
    <w:p w14:paraId="4965876D" w14:textId="77777777" w:rsidR="00C11502" w:rsidRDefault="00C11502" w:rsidP="00C11502">
      <w:pPr>
        <w:pStyle w:val="PL"/>
      </w:pPr>
      <w:r w:rsidRPr="00690A26">
        <w:t xml:space="preserve">        </w:t>
      </w:r>
      <w:r>
        <w:t>mbsAreaSessions</w:t>
      </w:r>
      <w:r w:rsidRPr="00690A26">
        <w:t>:</w:t>
      </w:r>
    </w:p>
    <w:p w14:paraId="570938A3" w14:textId="77777777" w:rsidR="00C11502" w:rsidRDefault="00C11502" w:rsidP="00C11502">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r>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77777777" w:rsidR="00C11502" w:rsidRDefault="00C11502" w:rsidP="00C11502">
      <w:pPr>
        <w:pStyle w:val="PL"/>
      </w:pPr>
      <w:r>
        <w:lastRenderedPageBreak/>
        <w:t xml:space="preserve">  </w:t>
      </w:r>
      <w:r w:rsidRPr="00690A26">
        <w:t xml:space="preserve">          $ref: 'TS29510_Nnrf_NFManagement.yaml#/components/schemas/</w:t>
      </w:r>
      <w:r>
        <w:t>MbsAreaSession</w:t>
      </w:r>
      <w:r w:rsidRPr="00690A26">
        <w:t>'</w:t>
      </w:r>
    </w:p>
    <w:p w14:paraId="5A2B5AEC" w14:textId="77777777" w:rsidR="00C11502" w:rsidRPr="00052626" w:rsidRDefault="00C11502" w:rsidP="00C11502">
      <w:pPr>
        <w:pStyle w:val="PL"/>
        <w:rPr>
          <w:lang w:eastAsia="zh-CN"/>
        </w:rPr>
      </w:pPr>
      <w:r>
        <w:rPr>
          <w:lang w:eastAsia="zh-CN"/>
        </w:rPr>
        <w:t xml:space="preserve">          minProperties: 1</w:t>
      </w:r>
    </w:p>
    <w:p w14:paraId="1C96949A" w14:textId="77777777" w:rsidR="0060132E" w:rsidRPr="00052626" w:rsidRDefault="0060132E" w:rsidP="0060132E">
      <w:pPr>
        <w:pStyle w:val="PL"/>
        <w:rPr>
          <w:noProof w:val="0"/>
        </w:rPr>
      </w:pPr>
      <w:r w:rsidRPr="00052626">
        <w:rPr>
          <w:noProof w:val="0"/>
        </w:rPr>
        <w:t xml:space="preserve">      required:</w:t>
      </w:r>
    </w:p>
    <w:p w14:paraId="57CF98AF" w14:textId="77777777" w:rsidR="0060132E" w:rsidRPr="00052626" w:rsidRDefault="0060132E" w:rsidP="0060132E">
      <w:pPr>
        <w:pStyle w:val="PL"/>
        <w:rPr>
          <w:noProof w:val="0"/>
        </w:rPr>
      </w:pPr>
      <w:r w:rsidRPr="00052626">
        <w:rPr>
          <w:noProof w:val="0"/>
        </w:rPr>
        <w:t xml:space="preserve">        - eventType</w:t>
      </w:r>
    </w:p>
    <w:p w14:paraId="52214904" w14:textId="77777777" w:rsidR="0060132E" w:rsidRPr="00052626" w:rsidRDefault="0060132E" w:rsidP="0060132E">
      <w:pPr>
        <w:pStyle w:val="PL"/>
        <w:rPr>
          <w:noProof w:val="0"/>
        </w:rPr>
      </w:pPr>
      <w:r w:rsidRPr="00052626">
        <w:rPr>
          <w:noProof w:val="0"/>
        </w:rPr>
        <w:t xml:space="preserve">        - timeStamp</w:t>
      </w:r>
    </w:p>
    <w:p w14:paraId="61FAF751" w14:textId="77777777" w:rsidR="0060132E" w:rsidRPr="00052626" w:rsidRDefault="0060132E" w:rsidP="0060132E">
      <w:pPr>
        <w:pStyle w:val="PL"/>
        <w:rPr>
          <w:noProof w:val="0"/>
        </w:rPr>
      </w:pPr>
      <w:r w:rsidRPr="00052626">
        <w:rPr>
          <w:noProof w:val="0"/>
        </w:rPr>
        <w:t># Editor's Note: the encoding of the qosInfo IE is FFS</w:t>
      </w:r>
    </w:p>
    <w:p w14:paraId="73EEC899" w14:textId="77777777" w:rsidR="0060132E" w:rsidRPr="00052626" w:rsidRDefault="0060132E" w:rsidP="0060132E">
      <w:pPr>
        <w:pStyle w:val="PL"/>
        <w:rPr>
          <w:noProof w:val="0"/>
        </w:rPr>
      </w:pPr>
    </w:p>
    <w:p w14:paraId="2A927E2F" w14:textId="77777777" w:rsidR="0060132E" w:rsidRPr="00052626" w:rsidRDefault="0060132E" w:rsidP="0060132E">
      <w:pPr>
        <w:pStyle w:val="PL"/>
        <w:rPr>
          <w:noProof w:val="0"/>
        </w:rPr>
      </w:pPr>
      <w:r w:rsidRPr="00052626">
        <w:rPr>
          <w:noProof w:val="0"/>
        </w:rPr>
        <w:t xml:space="preserve">    ContextStatusNotifyReqData:</w:t>
      </w:r>
    </w:p>
    <w:p w14:paraId="50FF9A6E" w14:textId="77777777" w:rsidR="0060132E" w:rsidRPr="00052626" w:rsidRDefault="0060132E" w:rsidP="0060132E">
      <w:pPr>
        <w:pStyle w:val="PL"/>
        <w:rPr>
          <w:noProof w:val="0"/>
        </w:rPr>
      </w:pPr>
      <w:r w:rsidRPr="00052626">
        <w:rPr>
          <w:noProof w:val="0"/>
        </w:rPr>
        <w:t xml:space="preserve">      description: Context Status Notification</w:t>
      </w:r>
    </w:p>
    <w:p w14:paraId="78D44121" w14:textId="77777777" w:rsidR="0060132E" w:rsidRPr="00052626" w:rsidRDefault="0060132E" w:rsidP="0060132E">
      <w:pPr>
        <w:pStyle w:val="PL"/>
        <w:rPr>
          <w:noProof w:val="0"/>
        </w:rPr>
      </w:pPr>
      <w:r w:rsidRPr="00052626">
        <w:rPr>
          <w:noProof w:val="0"/>
        </w:rPr>
        <w:t xml:space="preserve">      type: object</w:t>
      </w:r>
    </w:p>
    <w:p w14:paraId="01D380A9" w14:textId="77777777" w:rsidR="0060132E" w:rsidRPr="00052626" w:rsidRDefault="0060132E" w:rsidP="0060132E">
      <w:pPr>
        <w:pStyle w:val="PL"/>
        <w:rPr>
          <w:noProof w:val="0"/>
        </w:rPr>
      </w:pPr>
      <w:r w:rsidRPr="00052626">
        <w:rPr>
          <w:noProof w:val="0"/>
        </w:rPr>
        <w:t xml:space="preserve">      properties:</w:t>
      </w:r>
    </w:p>
    <w:p w14:paraId="29FB75A3" w14:textId="77777777" w:rsidR="0060132E" w:rsidRPr="00052626" w:rsidRDefault="0060132E" w:rsidP="0060132E">
      <w:pPr>
        <w:pStyle w:val="PL"/>
        <w:rPr>
          <w:noProof w:val="0"/>
        </w:rPr>
      </w:pPr>
      <w:r w:rsidRPr="00052626">
        <w:rPr>
          <w:noProof w:val="0"/>
        </w:rPr>
        <w:t xml:space="preserve">        reportList:</w:t>
      </w:r>
    </w:p>
    <w:p w14:paraId="2EDCC86F" w14:textId="77777777" w:rsidR="0060132E" w:rsidRPr="00052626" w:rsidRDefault="0060132E" w:rsidP="0060132E">
      <w:pPr>
        <w:pStyle w:val="PL"/>
        <w:rPr>
          <w:noProof w:val="0"/>
        </w:rPr>
      </w:pPr>
      <w:r w:rsidRPr="00052626">
        <w:rPr>
          <w:noProof w:val="0"/>
        </w:rPr>
        <w:t xml:space="preserve">          type: array</w:t>
      </w:r>
    </w:p>
    <w:p w14:paraId="6702091D" w14:textId="77777777" w:rsidR="0060132E" w:rsidRPr="00052626" w:rsidRDefault="0060132E" w:rsidP="0060132E">
      <w:pPr>
        <w:pStyle w:val="PL"/>
        <w:rPr>
          <w:noProof w:val="0"/>
        </w:rPr>
      </w:pPr>
      <w:r w:rsidRPr="00052626">
        <w:rPr>
          <w:noProof w:val="0"/>
        </w:rPr>
        <w:t xml:space="preserve">          items:</w:t>
      </w:r>
    </w:p>
    <w:p w14:paraId="54247F9E" w14:textId="77777777" w:rsidR="0060132E" w:rsidRPr="00052626" w:rsidRDefault="0060132E" w:rsidP="0060132E">
      <w:pPr>
        <w:pStyle w:val="PL"/>
        <w:rPr>
          <w:noProof w:val="0"/>
        </w:rPr>
      </w:pPr>
      <w:r w:rsidRPr="00052626">
        <w:rPr>
          <w:noProof w:val="0"/>
        </w:rPr>
        <w:t xml:space="preserve">            $ref: '#/components/schemas/ContextStatusEventReport'</w:t>
      </w:r>
    </w:p>
    <w:p w14:paraId="1740A153" w14:textId="77777777" w:rsidR="0060132E" w:rsidRPr="00052626" w:rsidRDefault="0060132E" w:rsidP="0060132E">
      <w:pPr>
        <w:pStyle w:val="PL"/>
        <w:rPr>
          <w:noProof w:val="0"/>
        </w:rPr>
      </w:pPr>
      <w:r w:rsidRPr="00052626">
        <w:rPr>
          <w:noProof w:val="0"/>
        </w:rPr>
        <w:t xml:space="preserve">          minItems: 1</w:t>
      </w:r>
    </w:p>
    <w:p w14:paraId="2579A739" w14:textId="77777777" w:rsidR="0060132E" w:rsidRPr="00052626" w:rsidRDefault="0060132E" w:rsidP="0060132E">
      <w:pPr>
        <w:pStyle w:val="PL"/>
        <w:rPr>
          <w:noProof w:val="0"/>
        </w:rPr>
      </w:pPr>
      <w:r w:rsidRPr="00052626">
        <w:rPr>
          <w:noProof w:val="0"/>
        </w:rPr>
        <w:t xml:space="preserve">        notifyCorrelationId:</w:t>
      </w:r>
    </w:p>
    <w:p w14:paraId="471106C8" w14:textId="77777777" w:rsidR="0060132E" w:rsidRPr="00052626" w:rsidRDefault="0060132E" w:rsidP="0060132E">
      <w:pPr>
        <w:pStyle w:val="PL"/>
        <w:rPr>
          <w:noProof w:val="0"/>
        </w:rPr>
      </w:pPr>
      <w:r w:rsidRPr="00052626">
        <w:rPr>
          <w:noProof w:val="0"/>
        </w:rPr>
        <w:t xml:space="preserve">          type: string</w:t>
      </w:r>
    </w:p>
    <w:p w14:paraId="733DEEA9" w14:textId="77777777" w:rsidR="0060132E" w:rsidRPr="00052626" w:rsidRDefault="0060132E" w:rsidP="0060132E">
      <w:pPr>
        <w:pStyle w:val="PL"/>
        <w:rPr>
          <w:noProof w:val="0"/>
        </w:rPr>
      </w:pPr>
      <w:r w:rsidRPr="00052626">
        <w:rPr>
          <w:noProof w:val="0"/>
        </w:rPr>
        <w:t xml:space="preserve">      required:</w:t>
      </w:r>
    </w:p>
    <w:p w14:paraId="29F9B897" w14:textId="77777777" w:rsidR="0060132E" w:rsidRPr="00052626" w:rsidRDefault="0060132E" w:rsidP="0060132E">
      <w:pPr>
        <w:pStyle w:val="PL"/>
        <w:rPr>
          <w:noProof w:val="0"/>
        </w:rPr>
      </w:pPr>
      <w:r w:rsidRPr="00052626">
        <w:rPr>
          <w:noProof w:val="0"/>
        </w:rPr>
        <w:t xml:space="preserve">        - reportList</w:t>
      </w:r>
    </w:p>
    <w:p w14:paraId="322ABEF1" w14:textId="77777777" w:rsidR="0060132E" w:rsidRPr="00052626" w:rsidRDefault="0060132E" w:rsidP="000012F2">
      <w:pPr>
        <w:pStyle w:val="PL"/>
        <w:rPr>
          <w:noProof w:val="0"/>
        </w:rPr>
      </w:pPr>
    </w:p>
    <w:p w14:paraId="04E36612" w14:textId="2D8198F6" w:rsidR="00E24D1B" w:rsidRPr="00052626" w:rsidRDefault="00E24D1B" w:rsidP="00E24D1B">
      <w:pPr>
        <w:pStyle w:val="PL"/>
        <w:rPr>
          <w:noProof w:val="0"/>
        </w:rPr>
      </w:pPr>
      <w:r w:rsidRPr="00052626">
        <w:rPr>
          <w:noProof w:val="0"/>
        </w:rPr>
        <w:t xml:space="preserve">    StatusSubscribeReqData:</w:t>
      </w:r>
    </w:p>
    <w:p w14:paraId="22CF755E" w14:textId="77777777" w:rsidR="00E24D1B" w:rsidRPr="00052626" w:rsidRDefault="00E24D1B" w:rsidP="00E24D1B">
      <w:pPr>
        <w:pStyle w:val="PL"/>
        <w:rPr>
          <w:noProof w:val="0"/>
        </w:rPr>
      </w:pPr>
      <w:r w:rsidRPr="00052626">
        <w:rPr>
          <w:noProof w:val="0"/>
        </w:rPr>
        <w:t xml:space="preserve">      description: Data within the StatusSubscribe Request</w:t>
      </w:r>
    </w:p>
    <w:p w14:paraId="0BD65B2C" w14:textId="77777777" w:rsidR="00E24D1B" w:rsidRPr="00052626" w:rsidRDefault="00E24D1B" w:rsidP="00E24D1B">
      <w:pPr>
        <w:pStyle w:val="PL"/>
        <w:rPr>
          <w:noProof w:val="0"/>
        </w:rPr>
      </w:pPr>
      <w:r w:rsidRPr="00052626">
        <w:rPr>
          <w:noProof w:val="0"/>
        </w:rPr>
        <w:t xml:space="preserve">      type: object</w:t>
      </w:r>
    </w:p>
    <w:p w14:paraId="3974673C" w14:textId="77777777" w:rsidR="00E24D1B" w:rsidRPr="00052626" w:rsidRDefault="00E24D1B" w:rsidP="00E24D1B">
      <w:pPr>
        <w:pStyle w:val="PL"/>
        <w:rPr>
          <w:noProof w:val="0"/>
        </w:rPr>
      </w:pPr>
      <w:r w:rsidRPr="00052626">
        <w:rPr>
          <w:noProof w:val="0"/>
        </w:rPr>
        <w:t xml:space="preserve">      properties:</w:t>
      </w:r>
    </w:p>
    <w:p w14:paraId="41A94C7D" w14:textId="77777777" w:rsidR="00E24D1B" w:rsidRPr="00052626" w:rsidRDefault="00E24D1B" w:rsidP="00E24D1B">
      <w:pPr>
        <w:pStyle w:val="PL"/>
        <w:rPr>
          <w:noProof w:val="0"/>
        </w:rPr>
      </w:pPr>
      <w:r w:rsidRPr="00052626">
        <w:rPr>
          <w:noProof w:val="0"/>
        </w:rPr>
        <w:t xml:space="preserve">        subscription:</w:t>
      </w:r>
    </w:p>
    <w:p w14:paraId="16E837EC" w14:textId="77777777" w:rsidR="00E24D1B" w:rsidRPr="00052626" w:rsidRDefault="00E24D1B" w:rsidP="00E24D1B">
      <w:pPr>
        <w:pStyle w:val="PL"/>
        <w:rPr>
          <w:noProof w:val="0"/>
        </w:rPr>
      </w:pPr>
      <w:r w:rsidRPr="00052626">
        <w:rPr>
          <w:noProof w:val="0"/>
        </w:rPr>
        <w:t xml:space="preserve">          $ref: '#/components/schemas/StatusSubscription'</w:t>
      </w:r>
    </w:p>
    <w:p w14:paraId="65B60A69" w14:textId="77777777" w:rsidR="00E24D1B" w:rsidRPr="00052626" w:rsidRDefault="00E24D1B" w:rsidP="00E24D1B">
      <w:pPr>
        <w:pStyle w:val="PL"/>
        <w:rPr>
          <w:noProof w:val="0"/>
        </w:rPr>
      </w:pPr>
      <w:r w:rsidRPr="00052626">
        <w:rPr>
          <w:noProof w:val="0"/>
        </w:rPr>
        <w:t xml:space="preserve">      required:</w:t>
      </w:r>
    </w:p>
    <w:p w14:paraId="13BA4865" w14:textId="77777777" w:rsidR="00E24D1B" w:rsidRPr="00052626" w:rsidRDefault="00E24D1B" w:rsidP="00E24D1B">
      <w:pPr>
        <w:pStyle w:val="PL"/>
        <w:rPr>
          <w:noProof w:val="0"/>
        </w:rPr>
      </w:pPr>
      <w:r w:rsidRPr="00052626">
        <w:rPr>
          <w:noProof w:val="0"/>
        </w:rPr>
        <w:t xml:space="preserve">        - subscription</w:t>
      </w:r>
    </w:p>
    <w:p w14:paraId="6C7813E5" w14:textId="77777777" w:rsidR="00E24D1B" w:rsidRPr="00052626" w:rsidRDefault="00E24D1B" w:rsidP="00E24D1B">
      <w:pPr>
        <w:pStyle w:val="PL"/>
        <w:rPr>
          <w:noProof w:val="0"/>
        </w:rPr>
      </w:pPr>
    </w:p>
    <w:p w14:paraId="55A023CA" w14:textId="77777777" w:rsidR="00E24D1B" w:rsidRPr="00052626" w:rsidRDefault="00E24D1B" w:rsidP="00E24D1B">
      <w:pPr>
        <w:pStyle w:val="PL"/>
        <w:rPr>
          <w:noProof w:val="0"/>
        </w:rPr>
      </w:pPr>
      <w:r w:rsidRPr="00052626">
        <w:rPr>
          <w:noProof w:val="0"/>
        </w:rPr>
        <w:t xml:space="preserve">    StatusSubscription:</w:t>
      </w:r>
    </w:p>
    <w:p w14:paraId="7B89CFED" w14:textId="77777777" w:rsidR="00E24D1B" w:rsidRPr="00052626" w:rsidRDefault="00E24D1B" w:rsidP="00E24D1B">
      <w:pPr>
        <w:pStyle w:val="PL"/>
        <w:rPr>
          <w:noProof w:val="0"/>
        </w:rPr>
      </w:pPr>
      <w:r w:rsidRPr="00052626">
        <w:rPr>
          <w:noProof w:val="0"/>
        </w:rPr>
        <w:t xml:space="preserve">      description: Data within the Status Subscription</w:t>
      </w:r>
    </w:p>
    <w:p w14:paraId="70FAA53D" w14:textId="77777777" w:rsidR="00E24D1B" w:rsidRPr="00052626" w:rsidRDefault="00E24D1B" w:rsidP="00E24D1B">
      <w:pPr>
        <w:pStyle w:val="PL"/>
        <w:rPr>
          <w:noProof w:val="0"/>
        </w:rPr>
      </w:pPr>
      <w:r w:rsidRPr="00052626">
        <w:rPr>
          <w:noProof w:val="0"/>
        </w:rPr>
        <w:t xml:space="preserve">      type: object</w:t>
      </w:r>
    </w:p>
    <w:p w14:paraId="5AA215F6" w14:textId="77777777" w:rsidR="00E24D1B" w:rsidRPr="00052626" w:rsidRDefault="00E24D1B" w:rsidP="00E24D1B">
      <w:pPr>
        <w:pStyle w:val="PL"/>
        <w:rPr>
          <w:noProof w:val="0"/>
        </w:rPr>
      </w:pPr>
      <w:r w:rsidRPr="00052626">
        <w:rPr>
          <w:noProof w:val="0"/>
        </w:rPr>
        <w:t xml:space="preserve">      properties:</w:t>
      </w:r>
    </w:p>
    <w:p w14:paraId="17316180" w14:textId="77777777" w:rsidR="00E24D1B" w:rsidRPr="00052626" w:rsidRDefault="00E24D1B" w:rsidP="00E24D1B">
      <w:pPr>
        <w:pStyle w:val="PL"/>
        <w:rPr>
          <w:noProof w:val="0"/>
        </w:rPr>
      </w:pPr>
      <w:r w:rsidRPr="00052626">
        <w:rPr>
          <w:noProof w:val="0"/>
        </w:rPr>
        <w:t xml:space="preserve">        nfcInstanceId:</w:t>
      </w:r>
    </w:p>
    <w:p w14:paraId="5C762AE3" w14:textId="77777777" w:rsidR="00E24D1B" w:rsidRPr="00052626" w:rsidRDefault="00E24D1B" w:rsidP="00E24D1B">
      <w:pPr>
        <w:pStyle w:val="PL"/>
        <w:rPr>
          <w:noProof w:val="0"/>
        </w:rPr>
      </w:pPr>
      <w:r w:rsidRPr="00052626">
        <w:rPr>
          <w:noProof w:val="0"/>
        </w:rPr>
        <w:t xml:space="preserve">          $ref: 'TS29571_CommonData.yaml#/components/schemas/NfInstanceId'</w:t>
      </w:r>
    </w:p>
    <w:p w14:paraId="3C5839EE" w14:textId="77777777" w:rsidR="00E24D1B" w:rsidRPr="00052626" w:rsidRDefault="00E24D1B" w:rsidP="00E24D1B">
      <w:pPr>
        <w:pStyle w:val="PL"/>
        <w:rPr>
          <w:noProof w:val="0"/>
        </w:rPr>
      </w:pPr>
      <w:r w:rsidRPr="00052626">
        <w:rPr>
          <w:noProof w:val="0"/>
        </w:rPr>
        <w:t xml:space="preserve">        mbsSessionId:</w:t>
      </w:r>
    </w:p>
    <w:p w14:paraId="1FB335C8" w14:textId="77777777" w:rsidR="00E24D1B" w:rsidRPr="00052626" w:rsidRDefault="00E24D1B" w:rsidP="00E24D1B">
      <w:pPr>
        <w:pStyle w:val="PL"/>
        <w:rPr>
          <w:noProof w:val="0"/>
        </w:rPr>
      </w:pPr>
      <w:r w:rsidRPr="00052626">
        <w:rPr>
          <w:noProof w:val="0"/>
        </w:rPr>
        <w:t xml:space="preserve">          $ref: 'TS29571_CommonData.yaml#/components/schemas/MbsSessionId'</w:t>
      </w:r>
    </w:p>
    <w:p w14:paraId="3922F6B9" w14:textId="77777777" w:rsidR="00E24D1B" w:rsidRPr="00052626" w:rsidRDefault="00E24D1B" w:rsidP="00E24D1B">
      <w:pPr>
        <w:pStyle w:val="PL"/>
        <w:rPr>
          <w:noProof w:val="0"/>
        </w:rPr>
      </w:pPr>
      <w:r w:rsidRPr="00052626">
        <w:rPr>
          <w:noProof w:val="0"/>
        </w:rPr>
        <w:t xml:space="preserve">        eventList:</w:t>
      </w:r>
    </w:p>
    <w:p w14:paraId="0D5FF279" w14:textId="77777777" w:rsidR="00E24D1B" w:rsidRPr="00052626" w:rsidRDefault="00E24D1B" w:rsidP="00E24D1B">
      <w:pPr>
        <w:pStyle w:val="PL"/>
        <w:rPr>
          <w:noProof w:val="0"/>
        </w:rPr>
      </w:pPr>
      <w:r w:rsidRPr="00052626">
        <w:rPr>
          <w:noProof w:val="0"/>
        </w:rPr>
        <w:t xml:space="preserve">          type: array</w:t>
      </w:r>
    </w:p>
    <w:p w14:paraId="34E5C893" w14:textId="77777777" w:rsidR="00E24D1B" w:rsidRPr="00052626" w:rsidRDefault="00E24D1B" w:rsidP="00E24D1B">
      <w:pPr>
        <w:pStyle w:val="PL"/>
        <w:rPr>
          <w:noProof w:val="0"/>
        </w:rPr>
      </w:pPr>
      <w:r w:rsidRPr="00052626">
        <w:rPr>
          <w:noProof w:val="0"/>
        </w:rPr>
        <w:t xml:space="preserve">          items:</w:t>
      </w:r>
    </w:p>
    <w:p w14:paraId="6E4C8737" w14:textId="77777777" w:rsidR="00E24D1B" w:rsidRPr="00052626" w:rsidRDefault="00E24D1B" w:rsidP="00E24D1B">
      <w:pPr>
        <w:pStyle w:val="PL"/>
        <w:rPr>
          <w:noProof w:val="0"/>
        </w:rPr>
      </w:pPr>
      <w:r w:rsidRPr="00052626">
        <w:rPr>
          <w:noProof w:val="0"/>
        </w:rPr>
        <w:t xml:space="preserve">            $ref: '#/components/schemas/StatusEvent'</w:t>
      </w:r>
    </w:p>
    <w:p w14:paraId="08EC44B1" w14:textId="77777777" w:rsidR="00E24D1B" w:rsidRPr="00052626" w:rsidRDefault="00E24D1B" w:rsidP="00E24D1B">
      <w:pPr>
        <w:pStyle w:val="PL"/>
        <w:rPr>
          <w:noProof w:val="0"/>
        </w:rPr>
      </w:pPr>
      <w:r w:rsidRPr="00052626">
        <w:rPr>
          <w:noProof w:val="0"/>
        </w:rPr>
        <w:t xml:space="preserve">          minItems: 1</w:t>
      </w:r>
    </w:p>
    <w:p w14:paraId="6B13E994" w14:textId="77777777" w:rsidR="00E24D1B" w:rsidRPr="00052626" w:rsidRDefault="00E24D1B" w:rsidP="00E24D1B">
      <w:pPr>
        <w:pStyle w:val="PL"/>
        <w:rPr>
          <w:noProof w:val="0"/>
        </w:rPr>
      </w:pPr>
      <w:r w:rsidRPr="00052626">
        <w:rPr>
          <w:noProof w:val="0"/>
        </w:rPr>
        <w:t xml:space="preserve">        notifyUri:</w:t>
      </w:r>
    </w:p>
    <w:p w14:paraId="75F4C434" w14:textId="77777777" w:rsidR="00E24D1B" w:rsidRPr="00052626" w:rsidRDefault="00E24D1B" w:rsidP="00E24D1B">
      <w:pPr>
        <w:pStyle w:val="PL"/>
        <w:rPr>
          <w:noProof w:val="0"/>
        </w:rPr>
      </w:pPr>
      <w:r w:rsidRPr="00052626">
        <w:rPr>
          <w:noProof w:val="0"/>
        </w:rPr>
        <w:t xml:space="preserve">          $ref: 'TS29571_CommonData.yaml#/components/schemas/Uri'</w:t>
      </w:r>
    </w:p>
    <w:p w14:paraId="4A17FF64" w14:textId="77777777" w:rsidR="00E24D1B" w:rsidRPr="00052626" w:rsidRDefault="00E24D1B" w:rsidP="00E24D1B">
      <w:pPr>
        <w:pStyle w:val="PL"/>
        <w:rPr>
          <w:noProof w:val="0"/>
        </w:rPr>
      </w:pPr>
      <w:r w:rsidRPr="00052626">
        <w:rPr>
          <w:noProof w:val="0"/>
        </w:rPr>
        <w:t xml:space="preserve">        notifyCorrelationId:</w:t>
      </w:r>
    </w:p>
    <w:p w14:paraId="15AD8CF3" w14:textId="77777777" w:rsidR="00E24D1B" w:rsidRPr="00052626" w:rsidRDefault="00E24D1B" w:rsidP="00E24D1B">
      <w:pPr>
        <w:pStyle w:val="PL"/>
        <w:rPr>
          <w:noProof w:val="0"/>
        </w:rPr>
      </w:pPr>
      <w:r w:rsidRPr="00052626">
        <w:rPr>
          <w:noProof w:val="0"/>
        </w:rPr>
        <w:t xml:space="preserve">          type: string</w:t>
      </w:r>
    </w:p>
    <w:p w14:paraId="3E051627" w14:textId="77777777" w:rsidR="00E24D1B" w:rsidRPr="00052626" w:rsidRDefault="00E24D1B" w:rsidP="00E24D1B">
      <w:pPr>
        <w:pStyle w:val="PL"/>
        <w:rPr>
          <w:noProof w:val="0"/>
        </w:rPr>
      </w:pPr>
      <w:r w:rsidRPr="00052626">
        <w:rPr>
          <w:noProof w:val="0"/>
        </w:rPr>
        <w:t xml:space="preserve">        expiryTime:</w:t>
      </w:r>
    </w:p>
    <w:p w14:paraId="642FA1C5" w14:textId="77777777" w:rsidR="00E24D1B" w:rsidRPr="00052626" w:rsidRDefault="00E24D1B" w:rsidP="00E24D1B">
      <w:pPr>
        <w:pStyle w:val="PL"/>
        <w:rPr>
          <w:noProof w:val="0"/>
        </w:rPr>
      </w:pPr>
      <w:r w:rsidRPr="00052626">
        <w:rPr>
          <w:noProof w:val="0"/>
        </w:rPr>
        <w:t xml:space="preserve">          $ref: 'TS29571_CommonData.yaml#/components/schemas/DateTime'</w:t>
      </w:r>
    </w:p>
    <w:p w14:paraId="125DE6F9" w14:textId="77777777" w:rsidR="00E24D1B" w:rsidRPr="00052626" w:rsidRDefault="00E24D1B" w:rsidP="00E24D1B">
      <w:pPr>
        <w:pStyle w:val="PL"/>
        <w:rPr>
          <w:noProof w:val="0"/>
        </w:rPr>
      </w:pPr>
      <w:r w:rsidRPr="00052626">
        <w:rPr>
          <w:noProof w:val="0"/>
        </w:rPr>
        <w:t xml:space="preserve">      required:</w:t>
      </w:r>
    </w:p>
    <w:p w14:paraId="3772A138" w14:textId="77777777" w:rsidR="00E24D1B" w:rsidRPr="00052626" w:rsidRDefault="00E24D1B" w:rsidP="00E24D1B">
      <w:pPr>
        <w:pStyle w:val="PL"/>
        <w:rPr>
          <w:noProof w:val="0"/>
        </w:rPr>
      </w:pPr>
      <w:r w:rsidRPr="00052626">
        <w:rPr>
          <w:noProof w:val="0"/>
        </w:rPr>
        <w:t xml:space="preserve">        - nfcInstanceId</w:t>
      </w:r>
    </w:p>
    <w:p w14:paraId="439FB51D" w14:textId="77777777" w:rsidR="00E24D1B" w:rsidRPr="00052626" w:rsidRDefault="00E24D1B" w:rsidP="00E24D1B">
      <w:pPr>
        <w:pStyle w:val="PL"/>
        <w:rPr>
          <w:noProof w:val="0"/>
        </w:rPr>
      </w:pPr>
      <w:r w:rsidRPr="00052626">
        <w:rPr>
          <w:noProof w:val="0"/>
        </w:rPr>
        <w:t xml:space="preserve">        - mbsSessionId</w:t>
      </w:r>
    </w:p>
    <w:p w14:paraId="60F3F638" w14:textId="77777777" w:rsidR="00E24D1B" w:rsidRPr="00052626" w:rsidRDefault="00E24D1B" w:rsidP="00E24D1B">
      <w:pPr>
        <w:pStyle w:val="PL"/>
        <w:rPr>
          <w:noProof w:val="0"/>
        </w:rPr>
      </w:pPr>
      <w:r w:rsidRPr="00052626">
        <w:rPr>
          <w:noProof w:val="0"/>
        </w:rPr>
        <w:t xml:space="preserve">        - eventList</w:t>
      </w:r>
    </w:p>
    <w:p w14:paraId="0A39B6A3" w14:textId="77777777" w:rsidR="00E24D1B" w:rsidRPr="00052626" w:rsidRDefault="00E24D1B" w:rsidP="00E24D1B">
      <w:pPr>
        <w:pStyle w:val="PL"/>
        <w:rPr>
          <w:noProof w:val="0"/>
        </w:rPr>
      </w:pPr>
      <w:r w:rsidRPr="00052626">
        <w:rPr>
          <w:noProof w:val="0"/>
        </w:rPr>
        <w:t xml:space="preserve">        - notifyUri</w:t>
      </w:r>
    </w:p>
    <w:p w14:paraId="63203B18" w14:textId="77777777" w:rsidR="00E24D1B" w:rsidRPr="00052626" w:rsidRDefault="00E24D1B" w:rsidP="00E24D1B">
      <w:pPr>
        <w:pStyle w:val="PL"/>
        <w:rPr>
          <w:noProof w:val="0"/>
        </w:rPr>
      </w:pPr>
    </w:p>
    <w:p w14:paraId="6687E42E" w14:textId="77777777" w:rsidR="00E24D1B" w:rsidRPr="00052626" w:rsidRDefault="00E24D1B" w:rsidP="00E24D1B">
      <w:pPr>
        <w:pStyle w:val="PL"/>
        <w:rPr>
          <w:noProof w:val="0"/>
        </w:rPr>
      </w:pPr>
      <w:r w:rsidRPr="00052626">
        <w:rPr>
          <w:noProof w:val="0"/>
        </w:rPr>
        <w:t xml:space="preserve">    StatusEvent:</w:t>
      </w:r>
    </w:p>
    <w:p w14:paraId="06499819" w14:textId="77777777" w:rsidR="00E24D1B" w:rsidRPr="00052626" w:rsidRDefault="00E24D1B" w:rsidP="00E24D1B">
      <w:pPr>
        <w:pStyle w:val="PL"/>
        <w:rPr>
          <w:noProof w:val="0"/>
        </w:rPr>
      </w:pPr>
      <w:r w:rsidRPr="00052626">
        <w:rPr>
          <w:noProof w:val="0"/>
        </w:rPr>
        <w:t xml:space="preserve">      description: Status Event</w:t>
      </w:r>
    </w:p>
    <w:p w14:paraId="505CB353" w14:textId="77777777" w:rsidR="00E24D1B" w:rsidRPr="00052626" w:rsidRDefault="00E24D1B" w:rsidP="00E24D1B">
      <w:pPr>
        <w:pStyle w:val="PL"/>
        <w:rPr>
          <w:noProof w:val="0"/>
        </w:rPr>
      </w:pPr>
      <w:r w:rsidRPr="00052626">
        <w:rPr>
          <w:noProof w:val="0"/>
        </w:rPr>
        <w:t xml:space="preserve">      type: object</w:t>
      </w:r>
    </w:p>
    <w:p w14:paraId="0F58527E" w14:textId="77777777" w:rsidR="00E24D1B" w:rsidRPr="00052626" w:rsidRDefault="00E24D1B" w:rsidP="00E24D1B">
      <w:pPr>
        <w:pStyle w:val="PL"/>
        <w:rPr>
          <w:noProof w:val="0"/>
        </w:rPr>
      </w:pPr>
      <w:r w:rsidRPr="00052626">
        <w:rPr>
          <w:noProof w:val="0"/>
        </w:rPr>
        <w:t xml:space="preserve">      properties:</w:t>
      </w:r>
    </w:p>
    <w:p w14:paraId="4A616F5C" w14:textId="77777777" w:rsidR="00E24D1B" w:rsidRPr="00052626" w:rsidRDefault="00E24D1B" w:rsidP="00E24D1B">
      <w:pPr>
        <w:pStyle w:val="PL"/>
        <w:rPr>
          <w:noProof w:val="0"/>
        </w:rPr>
      </w:pPr>
      <w:r w:rsidRPr="00052626">
        <w:rPr>
          <w:noProof w:val="0"/>
        </w:rPr>
        <w:t xml:space="preserve">        eventType:</w:t>
      </w:r>
    </w:p>
    <w:p w14:paraId="16F9F01F" w14:textId="77777777" w:rsidR="00E24D1B" w:rsidRPr="00052626" w:rsidRDefault="00E24D1B" w:rsidP="00E24D1B">
      <w:pPr>
        <w:pStyle w:val="PL"/>
        <w:rPr>
          <w:noProof w:val="0"/>
        </w:rPr>
      </w:pPr>
      <w:r w:rsidRPr="00052626">
        <w:rPr>
          <w:noProof w:val="0"/>
        </w:rPr>
        <w:t xml:space="preserve">          $ref: '#/components/schemas/StatusEventType'</w:t>
      </w:r>
    </w:p>
    <w:p w14:paraId="0D7D849F" w14:textId="77777777" w:rsidR="00E24D1B" w:rsidRPr="00052626" w:rsidRDefault="00E24D1B" w:rsidP="00E24D1B">
      <w:pPr>
        <w:pStyle w:val="PL"/>
        <w:rPr>
          <w:noProof w:val="0"/>
        </w:rPr>
      </w:pPr>
      <w:r w:rsidRPr="00052626">
        <w:rPr>
          <w:noProof w:val="0"/>
        </w:rPr>
        <w:t xml:space="preserve">      required:</w:t>
      </w:r>
    </w:p>
    <w:p w14:paraId="23557372" w14:textId="77777777" w:rsidR="00E24D1B" w:rsidRPr="00052626" w:rsidRDefault="00E24D1B" w:rsidP="00E24D1B">
      <w:pPr>
        <w:pStyle w:val="PL"/>
        <w:rPr>
          <w:noProof w:val="0"/>
        </w:rPr>
      </w:pPr>
      <w:r w:rsidRPr="00052626">
        <w:rPr>
          <w:noProof w:val="0"/>
        </w:rPr>
        <w:t xml:space="preserve">        - eventType</w:t>
      </w:r>
    </w:p>
    <w:p w14:paraId="203AB249" w14:textId="77777777" w:rsidR="00E24D1B" w:rsidRPr="00052626" w:rsidRDefault="00E24D1B" w:rsidP="00E24D1B">
      <w:pPr>
        <w:pStyle w:val="PL"/>
        <w:rPr>
          <w:noProof w:val="0"/>
        </w:rPr>
      </w:pPr>
    </w:p>
    <w:p w14:paraId="06D65425" w14:textId="77777777" w:rsidR="00E24D1B" w:rsidRPr="00052626" w:rsidRDefault="00E24D1B" w:rsidP="00E24D1B">
      <w:pPr>
        <w:pStyle w:val="PL"/>
        <w:rPr>
          <w:noProof w:val="0"/>
        </w:rPr>
      </w:pPr>
      <w:r w:rsidRPr="00052626">
        <w:rPr>
          <w:noProof w:val="0"/>
        </w:rPr>
        <w:t xml:space="preserve">    StatusSubscribeRspData:</w:t>
      </w:r>
    </w:p>
    <w:p w14:paraId="6766B6B4" w14:textId="77777777" w:rsidR="00E24D1B" w:rsidRPr="00052626" w:rsidRDefault="00E24D1B" w:rsidP="00E24D1B">
      <w:pPr>
        <w:pStyle w:val="PL"/>
        <w:rPr>
          <w:noProof w:val="0"/>
        </w:rPr>
      </w:pPr>
      <w:r w:rsidRPr="00052626">
        <w:rPr>
          <w:noProof w:val="0"/>
        </w:rPr>
        <w:t xml:space="preserve">      description: Data within StatusSubscribe Response</w:t>
      </w:r>
    </w:p>
    <w:p w14:paraId="6A7BF81F" w14:textId="77777777" w:rsidR="00E24D1B" w:rsidRPr="00052626" w:rsidRDefault="00E24D1B" w:rsidP="00E24D1B">
      <w:pPr>
        <w:pStyle w:val="PL"/>
        <w:rPr>
          <w:noProof w:val="0"/>
        </w:rPr>
      </w:pPr>
      <w:r w:rsidRPr="00052626">
        <w:rPr>
          <w:noProof w:val="0"/>
        </w:rPr>
        <w:t xml:space="preserve">      type: object</w:t>
      </w:r>
    </w:p>
    <w:p w14:paraId="30EAAA35" w14:textId="77777777" w:rsidR="00E24D1B" w:rsidRPr="00052626" w:rsidRDefault="00E24D1B" w:rsidP="00E24D1B">
      <w:pPr>
        <w:pStyle w:val="PL"/>
        <w:rPr>
          <w:noProof w:val="0"/>
        </w:rPr>
      </w:pPr>
      <w:r w:rsidRPr="00052626">
        <w:rPr>
          <w:noProof w:val="0"/>
        </w:rPr>
        <w:t xml:space="preserve">      properties:</w:t>
      </w:r>
    </w:p>
    <w:p w14:paraId="35909124" w14:textId="77777777" w:rsidR="00E24D1B" w:rsidRPr="00052626" w:rsidRDefault="00E24D1B" w:rsidP="00E24D1B">
      <w:pPr>
        <w:pStyle w:val="PL"/>
        <w:rPr>
          <w:noProof w:val="0"/>
        </w:rPr>
      </w:pPr>
      <w:r w:rsidRPr="00052626">
        <w:rPr>
          <w:noProof w:val="0"/>
        </w:rPr>
        <w:t xml:space="preserve">        mbsSessionId:</w:t>
      </w:r>
    </w:p>
    <w:p w14:paraId="061CDC69" w14:textId="77777777" w:rsidR="00E24D1B" w:rsidRPr="00052626" w:rsidRDefault="00E24D1B" w:rsidP="00E24D1B">
      <w:pPr>
        <w:pStyle w:val="PL"/>
        <w:rPr>
          <w:noProof w:val="0"/>
        </w:rPr>
      </w:pPr>
      <w:r w:rsidRPr="00052626">
        <w:rPr>
          <w:noProof w:val="0"/>
        </w:rPr>
        <w:t xml:space="preserve">          $ref: 'TS29571_CommonData.yaml#/components/schemas/MbsSessionId'</w:t>
      </w:r>
    </w:p>
    <w:p w14:paraId="1C4062D1" w14:textId="77777777" w:rsidR="00E24D1B" w:rsidRPr="00052626" w:rsidRDefault="00E24D1B" w:rsidP="00E24D1B">
      <w:pPr>
        <w:pStyle w:val="PL"/>
        <w:rPr>
          <w:noProof w:val="0"/>
        </w:rPr>
      </w:pPr>
      <w:r w:rsidRPr="00052626">
        <w:rPr>
          <w:noProof w:val="0"/>
        </w:rPr>
        <w:t xml:space="preserve">        reportList:</w:t>
      </w:r>
    </w:p>
    <w:p w14:paraId="6D1BA804" w14:textId="77777777" w:rsidR="00E24D1B" w:rsidRPr="00052626" w:rsidRDefault="00E24D1B" w:rsidP="00E24D1B">
      <w:pPr>
        <w:pStyle w:val="PL"/>
        <w:rPr>
          <w:noProof w:val="0"/>
        </w:rPr>
      </w:pPr>
      <w:r w:rsidRPr="00052626">
        <w:rPr>
          <w:noProof w:val="0"/>
        </w:rPr>
        <w:t xml:space="preserve">          type: array</w:t>
      </w:r>
    </w:p>
    <w:p w14:paraId="59099537" w14:textId="77777777" w:rsidR="00E24D1B" w:rsidRPr="00052626" w:rsidRDefault="00E24D1B" w:rsidP="00E24D1B">
      <w:pPr>
        <w:pStyle w:val="PL"/>
        <w:rPr>
          <w:noProof w:val="0"/>
        </w:rPr>
      </w:pPr>
      <w:r w:rsidRPr="00052626">
        <w:rPr>
          <w:noProof w:val="0"/>
        </w:rPr>
        <w:t xml:space="preserve">          items:</w:t>
      </w:r>
    </w:p>
    <w:p w14:paraId="5FAE513F" w14:textId="77777777" w:rsidR="00E24D1B" w:rsidRPr="00052626" w:rsidRDefault="00E24D1B" w:rsidP="00E24D1B">
      <w:pPr>
        <w:pStyle w:val="PL"/>
        <w:rPr>
          <w:noProof w:val="0"/>
        </w:rPr>
      </w:pPr>
      <w:r w:rsidRPr="00052626">
        <w:rPr>
          <w:noProof w:val="0"/>
        </w:rPr>
        <w:t xml:space="preserve">            $ref: '#/components/schemas/StatusEventReport'</w:t>
      </w:r>
    </w:p>
    <w:p w14:paraId="3D6FB7CD" w14:textId="77777777" w:rsidR="00E24D1B" w:rsidRPr="00052626" w:rsidRDefault="00E24D1B" w:rsidP="00E24D1B">
      <w:pPr>
        <w:pStyle w:val="PL"/>
        <w:rPr>
          <w:noProof w:val="0"/>
        </w:rPr>
      </w:pPr>
      <w:r w:rsidRPr="00052626">
        <w:rPr>
          <w:noProof w:val="0"/>
        </w:rPr>
        <w:t xml:space="preserve">          minItems: 1</w:t>
      </w:r>
    </w:p>
    <w:p w14:paraId="01EB0C1E" w14:textId="77777777" w:rsidR="00E24D1B" w:rsidRPr="00052626" w:rsidRDefault="00E24D1B" w:rsidP="00E24D1B">
      <w:pPr>
        <w:pStyle w:val="PL"/>
        <w:rPr>
          <w:noProof w:val="0"/>
        </w:rPr>
      </w:pPr>
      <w:r w:rsidRPr="00052626">
        <w:rPr>
          <w:noProof w:val="0"/>
        </w:rPr>
        <w:t xml:space="preserve">      required:</w:t>
      </w:r>
    </w:p>
    <w:p w14:paraId="313C89CE" w14:textId="77777777" w:rsidR="00E24D1B" w:rsidRPr="00052626" w:rsidRDefault="00E24D1B" w:rsidP="00E24D1B">
      <w:pPr>
        <w:pStyle w:val="PL"/>
        <w:rPr>
          <w:noProof w:val="0"/>
        </w:rPr>
      </w:pPr>
      <w:r w:rsidRPr="00052626">
        <w:rPr>
          <w:noProof w:val="0"/>
        </w:rPr>
        <w:t xml:space="preserve">        - mbsSessionId</w:t>
      </w:r>
    </w:p>
    <w:p w14:paraId="7A7F726F" w14:textId="77777777" w:rsidR="00E24D1B" w:rsidRPr="00052626" w:rsidRDefault="00E24D1B" w:rsidP="00E24D1B">
      <w:pPr>
        <w:pStyle w:val="PL"/>
        <w:rPr>
          <w:noProof w:val="0"/>
        </w:rPr>
      </w:pPr>
    </w:p>
    <w:p w14:paraId="065611ED" w14:textId="77777777" w:rsidR="00E24D1B" w:rsidRPr="00052626" w:rsidRDefault="00E24D1B" w:rsidP="00E24D1B">
      <w:pPr>
        <w:pStyle w:val="PL"/>
        <w:rPr>
          <w:noProof w:val="0"/>
        </w:rPr>
      </w:pPr>
      <w:r w:rsidRPr="00052626">
        <w:rPr>
          <w:noProof w:val="0"/>
        </w:rPr>
        <w:lastRenderedPageBreak/>
        <w:t xml:space="preserve">    StatusEventReport:</w:t>
      </w:r>
    </w:p>
    <w:p w14:paraId="2EFA5F7B" w14:textId="77777777" w:rsidR="00E24D1B" w:rsidRPr="00052626" w:rsidRDefault="00E24D1B" w:rsidP="00E24D1B">
      <w:pPr>
        <w:pStyle w:val="PL"/>
        <w:rPr>
          <w:noProof w:val="0"/>
        </w:rPr>
      </w:pPr>
      <w:r w:rsidRPr="00052626">
        <w:rPr>
          <w:noProof w:val="0"/>
        </w:rPr>
        <w:t xml:space="preserve">      description: Status Event Report</w:t>
      </w:r>
    </w:p>
    <w:p w14:paraId="562DB5DE" w14:textId="77777777" w:rsidR="00E24D1B" w:rsidRPr="00052626" w:rsidRDefault="00E24D1B" w:rsidP="00E24D1B">
      <w:pPr>
        <w:pStyle w:val="PL"/>
        <w:rPr>
          <w:noProof w:val="0"/>
        </w:rPr>
      </w:pPr>
      <w:r w:rsidRPr="00052626">
        <w:rPr>
          <w:noProof w:val="0"/>
        </w:rPr>
        <w:t xml:space="preserve">      type: object</w:t>
      </w:r>
    </w:p>
    <w:p w14:paraId="32A6EABA" w14:textId="77777777" w:rsidR="00E24D1B" w:rsidRPr="00052626" w:rsidRDefault="00E24D1B" w:rsidP="00E24D1B">
      <w:pPr>
        <w:pStyle w:val="PL"/>
        <w:rPr>
          <w:noProof w:val="0"/>
        </w:rPr>
      </w:pPr>
      <w:r w:rsidRPr="00052626">
        <w:rPr>
          <w:noProof w:val="0"/>
        </w:rPr>
        <w:t xml:space="preserve">      properties:</w:t>
      </w:r>
    </w:p>
    <w:p w14:paraId="4887BCAF" w14:textId="77777777" w:rsidR="00E24D1B" w:rsidRPr="00052626" w:rsidRDefault="00E24D1B" w:rsidP="00E24D1B">
      <w:pPr>
        <w:pStyle w:val="PL"/>
        <w:rPr>
          <w:noProof w:val="0"/>
        </w:rPr>
      </w:pPr>
      <w:r w:rsidRPr="00052626">
        <w:rPr>
          <w:noProof w:val="0"/>
        </w:rPr>
        <w:t xml:space="preserve">        eventType:</w:t>
      </w:r>
    </w:p>
    <w:p w14:paraId="1A5E5A9F" w14:textId="77777777" w:rsidR="00E24D1B" w:rsidRPr="00052626" w:rsidRDefault="00E24D1B" w:rsidP="00E24D1B">
      <w:pPr>
        <w:pStyle w:val="PL"/>
        <w:rPr>
          <w:noProof w:val="0"/>
        </w:rPr>
      </w:pPr>
      <w:r w:rsidRPr="00052626">
        <w:rPr>
          <w:noProof w:val="0"/>
        </w:rPr>
        <w:t xml:space="preserve">          $ref: '#/components/schemas/StatusEventType'</w:t>
      </w:r>
    </w:p>
    <w:p w14:paraId="30C73F75" w14:textId="77777777" w:rsidR="00E24D1B" w:rsidRPr="00052626" w:rsidRDefault="00E24D1B" w:rsidP="00E24D1B">
      <w:pPr>
        <w:pStyle w:val="PL"/>
        <w:rPr>
          <w:noProof w:val="0"/>
        </w:rPr>
      </w:pPr>
      <w:r w:rsidRPr="00052626">
        <w:rPr>
          <w:noProof w:val="0"/>
        </w:rPr>
        <w:t xml:space="preserve">        timeStamp:</w:t>
      </w:r>
    </w:p>
    <w:p w14:paraId="66DA4019" w14:textId="77777777" w:rsidR="00E24D1B" w:rsidRPr="00052626" w:rsidRDefault="00E24D1B" w:rsidP="00E24D1B">
      <w:pPr>
        <w:pStyle w:val="PL"/>
        <w:rPr>
          <w:noProof w:val="0"/>
        </w:rPr>
      </w:pPr>
      <w:r w:rsidRPr="00052626">
        <w:rPr>
          <w:noProof w:val="0"/>
        </w:rPr>
        <w:t xml:space="preserve">          $ref: 'TS29571_CommonData.yaml#/components/schemas/DateTime'</w:t>
      </w:r>
    </w:p>
    <w:p w14:paraId="5DD9DBB1" w14:textId="77777777" w:rsidR="00E24D1B" w:rsidRPr="00052626" w:rsidRDefault="00E24D1B" w:rsidP="00E24D1B">
      <w:pPr>
        <w:pStyle w:val="PL"/>
        <w:rPr>
          <w:noProof w:val="0"/>
        </w:rPr>
      </w:pPr>
      <w:r w:rsidRPr="00052626">
        <w:rPr>
          <w:noProof w:val="0"/>
        </w:rPr>
        <w:t xml:space="preserve">      required:</w:t>
      </w:r>
    </w:p>
    <w:p w14:paraId="09CE02A0" w14:textId="77777777" w:rsidR="00E24D1B" w:rsidRPr="00052626" w:rsidRDefault="00E24D1B" w:rsidP="00E24D1B">
      <w:pPr>
        <w:pStyle w:val="PL"/>
        <w:rPr>
          <w:noProof w:val="0"/>
        </w:rPr>
      </w:pPr>
      <w:r w:rsidRPr="00052626">
        <w:rPr>
          <w:noProof w:val="0"/>
        </w:rPr>
        <w:t xml:space="preserve">        - eventType</w:t>
      </w:r>
    </w:p>
    <w:p w14:paraId="3F476820" w14:textId="77777777" w:rsidR="00E24D1B" w:rsidRPr="00052626" w:rsidRDefault="00E24D1B" w:rsidP="00E24D1B">
      <w:pPr>
        <w:pStyle w:val="PL"/>
        <w:rPr>
          <w:noProof w:val="0"/>
        </w:rPr>
      </w:pPr>
      <w:r w:rsidRPr="00052626">
        <w:rPr>
          <w:noProof w:val="0"/>
        </w:rPr>
        <w:t xml:space="preserve">        - timeStamp</w:t>
      </w:r>
    </w:p>
    <w:p w14:paraId="4B32268E" w14:textId="77777777" w:rsidR="00E24D1B" w:rsidRPr="00052626" w:rsidRDefault="00E24D1B" w:rsidP="000012F2">
      <w:pPr>
        <w:pStyle w:val="PL"/>
        <w:rPr>
          <w:noProof w:val="0"/>
        </w:rPr>
      </w:pPr>
    </w:p>
    <w:p w14:paraId="5DA1FB68" w14:textId="77777777" w:rsidR="00A63ED5" w:rsidRPr="00052626" w:rsidRDefault="00A63ED5" w:rsidP="00A63ED5">
      <w:pPr>
        <w:pStyle w:val="PL"/>
        <w:rPr>
          <w:noProof w:val="0"/>
        </w:rPr>
      </w:pPr>
      <w:r w:rsidRPr="00052626">
        <w:rPr>
          <w:noProof w:val="0"/>
        </w:rPr>
        <w:t xml:space="preserve">    StatusNotifyReqData:</w:t>
      </w:r>
    </w:p>
    <w:p w14:paraId="2A36B2ED" w14:textId="77777777" w:rsidR="00A63ED5" w:rsidRPr="00052626" w:rsidRDefault="00A63ED5" w:rsidP="00A63ED5">
      <w:pPr>
        <w:pStyle w:val="PL"/>
        <w:rPr>
          <w:noProof w:val="0"/>
        </w:rPr>
      </w:pPr>
      <w:r w:rsidRPr="00052626">
        <w:rPr>
          <w:noProof w:val="0"/>
        </w:rPr>
        <w:t xml:space="preserve">      description: Status Notification</w:t>
      </w:r>
    </w:p>
    <w:p w14:paraId="0F7B0864" w14:textId="77777777" w:rsidR="00A63ED5" w:rsidRPr="00052626" w:rsidRDefault="00A63ED5" w:rsidP="00A63ED5">
      <w:pPr>
        <w:pStyle w:val="PL"/>
        <w:rPr>
          <w:noProof w:val="0"/>
        </w:rPr>
      </w:pPr>
      <w:r w:rsidRPr="00052626">
        <w:rPr>
          <w:noProof w:val="0"/>
        </w:rPr>
        <w:t xml:space="preserve">      type: object</w:t>
      </w:r>
    </w:p>
    <w:p w14:paraId="7DFD9314" w14:textId="77777777" w:rsidR="00A63ED5" w:rsidRPr="00052626" w:rsidRDefault="00A63ED5" w:rsidP="00A63ED5">
      <w:pPr>
        <w:pStyle w:val="PL"/>
        <w:rPr>
          <w:noProof w:val="0"/>
        </w:rPr>
      </w:pPr>
      <w:r w:rsidRPr="00052626">
        <w:rPr>
          <w:noProof w:val="0"/>
        </w:rPr>
        <w:t xml:space="preserve">      properties:</w:t>
      </w:r>
    </w:p>
    <w:p w14:paraId="040073A9" w14:textId="16B38F93" w:rsidR="00A63ED5" w:rsidRPr="00052626" w:rsidRDefault="00A63ED5" w:rsidP="00A63ED5">
      <w:pPr>
        <w:pStyle w:val="PL"/>
        <w:rPr>
          <w:noProof w:val="0"/>
        </w:rPr>
      </w:pPr>
      <w:r w:rsidRPr="00052626">
        <w:rPr>
          <w:noProof w:val="0"/>
        </w:rPr>
        <w:t xml:space="preserve">        </w:t>
      </w:r>
      <w:r w:rsidR="005C140A">
        <w:rPr>
          <w:noProof w:val="0"/>
        </w:rPr>
        <w:t>event</w:t>
      </w:r>
      <w:r w:rsidRPr="00052626">
        <w:rPr>
          <w:noProof w:val="0"/>
        </w:rPr>
        <w:t>List:</w:t>
      </w:r>
    </w:p>
    <w:p w14:paraId="2061C495" w14:textId="77777777" w:rsidR="00A63ED5" w:rsidRPr="00052626" w:rsidRDefault="00A63ED5" w:rsidP="00A63ED5">
      <w:pPr>
        <w:pStyle w:val="PL"/>
        <w:rPr>
          <w:noProof w:val="0"/>
        </w:rPr>
      </w:pPr>
      <w:r w:rsidRPr="00052626">
        <w:rPr>
          <w:noProof w:val="0"/>
        </w:rPr>
        <w:t xml:space="preserve">          type: array</w:t>
      </w:r>
    </w:p>
    <w:p w14:paraId="61BF45B8" w14:textId="77777777" w:rsidR="00A63ED5" w:rsidRPr="00052626" w:rsidRDefault="00A63ED5" w:rsidP="00A63ED5">
      <w:pPr>
        <w:pStyle w:val="PL"/>
        <w:rPr>
          <w:noProof w:val="0"/>
        </w:rPr>
      </w:pPr>
      <w:r w:rsidRPr="00052626">
        <w:rPr>
          <w:noProof w:val="0"/>
        </w:rPr>
        <w:t xml:space="preserve">          items:</w:t>
      </w:r>
    </w:p>
    <w:p w14:paraId="01E28987" w14:textId="77777777" w:rsidR="00A63ED5" w:rsidRPr="00052626" w:rsidRDefault="00A63ED5" w:rsidP="00A63ED5">
      <w:pPr>
        <w:pStyle w:val="PL"/>
        <w:rPr>
          <w:noProof w:val="0"/>
        </w:rPr>
      </w:pPr>
      <w:r w:rsidRPr="00052626">
        <w:rPr>
          <w:noProof w:val="0"/>
        </w:rPr>
        <w:t xml:space="preserve">            $ref: '#/components/schemas/StatusEventReport'</w:t>
      </w:r>
    </w:p>
    <w:p w14:paraId="6AC29FCF" w14:textId="77777777" w:rsidR="00A63ED5" w:rsidRPr="00052626" w:rsidRDefault="00A63ED5" w:rsidP="00A63ED5">
      <w:pPr>
        <w:pStyle w:val="PL"/>
        <w:rPr>
          <w:noProof w:val="0"/>
        </w:rPr>
      </w:pPr>
      <w:r w:rsidRPr="00052626">
        <w:rPr>
          <w:noProof w:val="0"/>
        </w:rPr>
        <w:t xml:space="preserve">          minItems: 1</w:t>
      </w:r>
    </w:p>
    <w:p w14:paraId="4779C901" w14:textId="77777777" w:rsidR="00A63ED5" w:rsidRPr="00052626" w:rsidRDefault="00A63ED5" w:rsidP="00A63ED5">
      <w:pPr>
        <w:pStyle w:val="PL"/>
        <w:rPr>
          <w:noProof w:val="0"/>
        </w:rPr>
      </w:pPr>
      <w:r w:rsidRPr="00052626">
        <w:rPr>
          <w:noProof w:val="0"/>
        </w:rPr>
        <w:t xml:space="preserve">        notifyCorrelationId:</w:t>
      </w:r>
    </w:p>
    <w:p w14:paraId="2620FF0F" w14:textId="77777777" w:rsidR="00A63ED5" w:rsidRPr="00052626" w:rsidRDefault="00A63ED5" w:rsidP="00A63ED5">
      <w:pPr>
        <w:pStyle w:val="PL"/>
        <w:rPr>
          <w:noProof w:val="0"/>
        </w:rPr>
      </w:pPr>
      <w:r w:rsidRPr="00052626">
        <w:rPr>
          <w:noProof w:val="0"/>
        </w:rPr>
        <w:t xml:space="preserve">          type: string</w:t>
      </w:r>
    </w:p>
    <w:p w14:paraId="5AE5B82A" w14:textId="77777777" w:rsidR="00A63ED5" w:rsidRPr="00052626" w:rsidRDefault="00A63ED5" w:rsidP="00A63ED5">
      <w:pPr>
        <w:pStyle w:val="PL"/>
        <w:rPr>
          <w:noProof w:val="0"/>
        </w:rPr>
      </w:pPr>
      <w:r w:rsidRPr="00052626">
        <w:rPr>
          <w:noProof w:val="0"/>
        </w:rPr>
        <w:t xml:space="preserve">      required:</w:t>
      </w:r>
    </w:p>
    <w:p w14:paraId="39D71BAB" w14:textId="0197BCF1" w:rsidR="00A63ED5" w:rsidRPr="00052626" w:rsidRDefault="00A63ED5" w:rsidP="00A63ED5">
      <w:pPr>
        <w:pStyle w:val="PL"/>
        <w:rPr>
          <w:noProof w:val="0"/>
        </w:rPr>
      </w:pPr>
      <w:r w:rsidRPr="00052626">
        <w:rPr>
          <w:noProof w:val="0"/>
        </w:rPr>
        <w:t xml:space="preserve">        - </w:t>
      </w:r>
      <w:r w:rsidR="005C140A">
        <w:rPr>
          <w:noProof w:val="0"/>
        </w:rPr>
        <w:t>event</w:t>
      </w:r>
      <w:r w:rsidRPr="00052626">
        <w:rPr>
          <w:noProof w:val="0"/>
        </w:rPr>
        <w:t>List</w:t>
      </w:r>
    </w:p>
    <w:p w14:paraId="2C65EF81" w14:textId="77777777" w:rsidR="00A63ED5" w:rsidRPr="00052626" w:rsidRDefault="00A63ED5" w:rsidP="000012F2">
      <w:pPr>
        <w:pStyle w:val="PL"/>
        <w:rPr>
          <w:noProof w:val="0"/>
        </w:rPr>
      </w:pPr>
    </w:p>
    <w:p w14:paraId="09085C63" w14:textId="77777777" w:rsidR="000012F2" w:rsidRPr="00052626" w:rsidRDefault="000012F2" w:rsidP="000012F2">
      <w:pPr>
        <w:pStyle w:val="PL"/>
        <w:rPr>
          <w:noProof w:val="0"/>
        </w:rPr>
      </w:pPr>
    </w:p>
    <w:p w14:paraId="20CCFA17" w14:textId="77777777" w:rsidR="000012F2" w:rsidRPr="00052626" w:rsidRDefault="000012F2" w:rsidP="000012F2">
      <w:pPr>
        <w:pStyle w:val="PL"/>
        <w:rPr>
          <w:noProof w:val="0"/>
        </w:rPr>
      </w:pPr>
      <w:r w:rsidRPr="00052626">
        <w:rPr>
          <w:noProof w:val="0"/>
        </w:rPr>
        <w:t>#</w:t>
      </w:r>
    </w:p>
    <w:p w14:paraId="72A2F9B4" w14:textId="77777777" w:rsidR="000012F2" w:rsidRPr="00052626" w:rsidRDefault="000012F2" w:rsidP="000012F2">
      <w:pPr>
        <w:pStyle w:val="PL"/>
        <w:rPr>
          <w:noProof w:val="0"/>
        </w:rPr>
      </w:pPr>
      <w:r w:rsidRPr="00052626">
        <w:rPr>
          <w:noProof w:val="0"/>
        </w:rPr>
        <w:t># SIMPLE DATA TYPES</w:t>
      </w:r>
    </w:p>
    <w:p w14:paraId="715254D1" w14:textId="77777777" w:rsidR="000012F2" w:rsidRPr="00052626" w:rsidRDefault="000012F2" w:rsidP="000012F2">
      <w:pPr>
        <w:pStyle w:val="PL"/>
        <w:rPr>
          <w:noProof w:val="0"/>
        </w:rPr>
      </w:pPr>
      <w:r w:rsidRPr="00052626">
        <w:rPr>
          <w:noProof w:val="0"/>
        </w:rPr>
        <w:t>#</w:t>
      </w:r>
    </w:p>
    <w:p w14:paraId="7E8CBB73" w14:textId="77777777" w:rsidR="000012F2" w:rsidRPr="00052626" w:rsidRDefault="000012F2" w:rsidP="000012F2"/>
    <w:p w14:paraId="78002FC6" w14:textId="77777777" w:rsidR="000012F2" w:rsidRPr="00052626" w:rsidRDefault="000012F2" w:rsidP="000012F2">
      <w:pPr>
        <w:pStyle w:val="PL"/>
        <w:rPr>
          <w:noProof w:val="0"/>
        </w:rPr>
      </w:pPr>
      <w:r w:rsidRPr="00052626">
        <w:rPr>
          <w:noProof w:val="0"/>
        </w:rPr>
        <w:t>#</w:t>
      </w:r>
    </w:p>
    <w:p w14:paraId="3A35A8A7" w14:textId="77777777" w:rsidR="000012F2" w:rsidRPr="00052626" w:rsidRDefault="000012F2" w:rsidP="000012F2">
      <w:pPr>
        <w:pStyle w:val="PL"/>
        <w:rPr>
          <w:noProof w:val="0"/>
        </w:rPr>
      </w:pPr>
      <w:r w:rsidRPr="00052626">
        <w:rPr>
          <w:noProof w:val="0"/>
        </w:rPr>
        <w:t># ENUMERATIONS</w:t>
      </w:r>
    </w:p>
    <w:p w14:paraId="3793F3E6" w14:textId="77777777" w:rsidR="000012F2" w:rsidRPr="00052626" w:rsidRDefault="000012F2" w:rsidP="000012F2">
      <w:pPr>
        <w:pStyle w:val="PL"/>
        <w:rPr>
          <w:noProof w:val="0"/>
        </w:rPr>
      </w:pPr>
      <w:r w:rsidRPr="00052626">
        <w:rPr>
          <w:noProof w:val="0"/>
        </w:rPr>
        <w:t>#</w:t>
      </w:r>
    </w:p>
    <w:p w14:paraId="5FC2EC49" w14:textId="77777777" w:rsidR="007164FA" w:rsidRPr="00052626" w:rsidRDefault="007164FA" w:rsidP="000012F2">
      <w:pPr>
        <w:pStyle w:val="PL"/>
        <w:rPr>
          <w:noProof w:val="0"/>
        </w:rPr>
      </w:pPr>
    </w:p>
    <w:p w14:paraId="5AA3FD1E" w14:textId="77777777" w:rsidR="007164FA" w:rsidRPr="00052626" w:rsidRDefault="007164FA" w:rsidP="007164FA">
      <w:pPr>
        <w:pStyle w:val="PL"/>
        <w:rPr>
          <w:noProof w:val="0"/>
        </w:rPr>
      </w:pPr>
      <w:r w:rsidRPr="00052626">
        <w:rPr>
          <w:noProof w:val="0"/>
        </w:rPr>
        <w:t xml:space="preserve">    ContextUpdateAction:</w:t>
      </w:r>
    </w:p>
    <w:p w14:paraId="60325CEF" w14:textId="77777777" w:rsidR="007164FA" w:rsidRPr="00052626" w:rsidRDefault="007164FA" w:rsidP="007164FA">
      <w:pPr>
        <w:pStyle w:val="PL"/>
        <w:rPr>
          <w:noProof w:val="0"/>
        </w:rPr>
      </w:pPr>
      <w:r w:rsidRPr="00052626">
        <w:rPr>
          <w:noProof w:val="0"/>
        </w:rPr>
        <w:t xml:space="preserve">      description: Start or Terminate MBS data reception</w:t>
      </w:r>
    </w:p>
    <w:p w14:paraId="07243264" w14:textId="77777777" w:rsidR="007164FA" w:rsidRPr="00052626" w:rsidRDefault="007164FA" w:rsidP="007164FA">
      <w:pPr>
        <w:pStyle w:val="PL"/>
        <w:rPr>
          <w:noProof w:val="0"/>
        </w:rPr>
      </w:pPr>
      <w:r w:rsidRPr="00052626">
        <w:rPr>
          <w:noProof w:val="0"/>
        </w:rPr>
        <w:t xml:space="preserve">      anyOf:</w:t>
      </w:r>
    </w:p>
    <w:p w14:paraId="12ADD995" w14:textId="77777777" w:rsidR="007164FA" w:rsidRPr="00052626" w:rsidRDefault="007164FA" w:rsidP="007164FA">
      <w:pPr>
        <w:pStyle w:val="PL"/>
        <w:rPr>
          <w:noProof w:val="0"/>
        </w:rPr>
      </w:pPr>
      <w:r w:rsidRPr="00052626">
        <w:rPr>
          <w:noProof w:val="0"/>
        </w:rPr>
        <w:t xml:space="preserve">      - type: string</w:t>
      </w:r>
    </w:p>
    <w:p w14:paraId="3280E5E6" w14:textId="77777777" w:rsidR="007164FA" w:rsidRPr="00052626" w:rsidRDefault="007164FA" w:rsidP="007164FA">
      <w:pPr>
        <w:pStyle w:val="PL"/>
        <w:rPr>
          <w:noProof w:val="0"/>
        </w:rPr>
      </w:pPr>
      <w:r w:rsidRPr="00052626">
        <w:rPr>
          <w:noProof w:val="0"/>
        </w:rPr>
        <w:t xml:space="preserve">        enum:</w:t>
      </w:r>
    </w:p>
    <w:p w14:paraId="160067F2" w14:textId="77777777" w:rsidR="007164FA" w:rsidRPr="00052626" w:rsidRDefault="007164FA" w:rsidP="007164FA">
      <w:pPr>
        <w:pStyle w:val="PL"/>
        <w:rPr>
          <w:noProof w:val="0"/>
        </w:rPr>
      </w:pPr>
      <w:r w:rsidRPr="00052626">
        <w:rPr>
          <w:noProof w:val="0"/>
        </w:rPr>
        <w:t xml:space="preserve">          - START</w:t>
      </w:r>
    </w:p>
    <w:p w14:paraId="28A07C04" w14:textId="77777777" w:rsidR="007164FA" w:rsidRPr="00052626" w:rsidRDefault="007164FA" w:rsidP="007164FA">
      <w:pPr>
        <w:pStyle w:val="PL"/>
        <w:rPr>
          <w:noProof w:val="0"/>
        </w:rPr>
      </w:pPr>
      <w:r w:rsidRPr="00052626">
        <w:rPr>
          <w:noProof w:val="0"/>
        </w:rPr>
        <w:t xml:space="preserve">          - TERMINATE</w:t>
      </w:r>
    </w:p>
    <w:p w14:paraId="2FC27BC6" w14:textId="77777777" w:rsidR="007164FA" w:rsidRPr="00052626" w:rsidRDefault="007164FA" w:rsidP="007164FA">
      <w:pPr>
        <w:pStyle w:val="PL"/>
        <w:rPr>
          <w:noProof w:val="0"/>
        </w:rPr>
      </w:pPr>
      <w:r w:rsidRPr="00052626">
        <w:rPr>
          <w:noProof w:val="0"/>
        </w:rPr>
        <w:t xml:space="preserve">      - type: string</w:t>
      </w:r>
    </w:p>
    <w:p w14:paraId="4BA3FE4B" w14:textId="77777777" w:rsidR="00B6643E" w:rsidRPr="00052626" w:rsidRDefault="00B6643E" w:rsidP="007164FA">
      <w:pPr>
        <w:pStyle w:val="PL"/>
        <w:rPr>
          <w:noProof w:val="0"/>
        </w:rPr>
      </w:pPr>
    </w:p>
    <w:p w14:paraId="7C5DDF5D" w14:textId="77777777" w:rsidR="00B6643E" w:rsidRPr="00052626" w:rsidRDefault="00B6643E" w:rsidP="00B6643E">
      <w:pPr>
        <w:pStyle w:val="PL"/>
        <w:rPr>
          <w:noProof w:val="0"/>
        </w:rPr>
      </w:pPr>
      <w:r w:rsidRPr="00052626">
        <w:rPr>
          <w:noProof w:val="0"/>
        </w:rPr>
        <w:t xml:space="preserve">    ContextStatusEventType:</w:t>
      </w:r>
    </w:p>
    <w:p w14:paraId="384EE01B" w14:textId="77777777" w:rsidR="00B6643E" w:rsidRPr="00052626" w:rsidRDefault="00B6643E" w:rsidP="00B6643E">
      <w:pPr>
        <w:pStyle w:val="PL"/>
        <w:rPr>
          <w:noProof w:val="0"/>
        </w:rPr>
      </w:pPr>
      <w:r w:rsidRPr="00052626">
        <w:rPr>
          <w:noProof w:val="0"/>
        </w:rPr>
        <w:t xml:space="preserve">      description: Context Status Event Type</w:t>
      </w:r>
    </w:p>
    <w:p w14:paraId="44F8463F" w14:textId="77777777" w:rsidR="00B6643E" w:rsidRPr="00052626" w:rsidRDefault="00B6643E" w:rsidP="00B6643E">
      <w:pPr>
        <w:pStyle w:val="PL"/>
        <w:rPr>
          <w:noProof w:val="0"/>
        </w:rPr>
      </w:pPr>
      <w:r w:rsidRPr="00052626">
        <w:rPr>
          <w:noProof w:val="0"/>
        </w:rPr>
        <w:t xml:space="preserve">      anyOf:</w:t>
      </w:r>
    </w:p>
    <w:p w14:paraId="03ABC1F2" w14:textId="77777777" w:rsidR="00B6643E" w:rsidRPr="00052626" w:rsidRDefault="00B6643E" w:rsidP="00B6643E">
      <w:pPr>
        <w:pStyle w:val="PL"/>
        <w:rPr>
          <w:noProof w:val="0"/>
        </w:rPr>
      </w:pPr>
      <w:r w:rsidRPr="00052626">
        <w:rPr>
          <w:noProof w:val="0"/>
        </w:rPr>
        <w:t xml:space="preserve">      - type: string</w:t>
      </w:r>
    </w:p>
    <w:p w14:paraId="6F3C1955" w14:textId="77777777" w:rsidR="00B6643E" w:rsidRPr="00052626" w:rsidRDefault="00B6643E" w:rsidP="00B6643E">
      <w:pPr>
        <w:pStyle w:val="PL"/>
        <w:rPr>
          <w:noProof w:val="0"/>
        </w:rPr>
      </w:pPr>
      <w:r w:rsidRPr="00052626">
        <w:rPr>
          <w:noProof w:val="0"/>
        </w:rPr>
        <w:t xml:space="preserve">        enum:</w:t>
      </w:r>
    </w:p>
    <w:p w14:paraId="6FA4C976" w14:textId="77777777" w:rsidR="00B6643E" w:rsidRPr="00052626" w:rsidRDefault="00B6643E" w:rsidP="00B6643E">
      <w:pPr>
        <w:pStyle w:val="PL"/>
        <w:rPr>
          <w:noProof w:val="0"/>
        </w:rPr>
      </w:pPr>
      <w:r w:rsidRPr="00052626">
        <w:rPr>
          <w:noProof w:val="0"/>
        </w:rPr>
        <w:t xml:space="preserve">          - QOS_INFO</w:t>
      </w:r>
    </w:p>
    <w:p w14:paraId="1FD1B02D" w14:textId="77777777" w:rsidR="00B6643E" w:rsidRPr="00052626" w:rsidRDefault="00B6643E" w:rsidP="00B6643E">
      <w:pPr>
        <w:pStyle w:val="PL"/>
        <w:rPr>
          <w:noProof w:val="0"/>
        </w:rPr>
      </w:pPr>
      <w:r w:rsidRPr="00052626">
        <w:rPr>
          <w:noProof w:val="0"/>
        </w:rPr>
        <w:t xml:space="preserve">          - STATUS_INFO</w:t>
      </w:r>
    </w:p>
    <w:p w14:paraId="4A606F03" w14:textId="77777777" w:rsidR="00B6643E" w:rsidRPr="00052626" w:rsidRDefault="00B6643E" w:rsidP="00B6643E">
      <w:pPr>
        <w:pStyle w:val="PL"/>
        <w:rPr>
          <w:noProof w:val="0"/>
        </w:rPr>
      </w:pPr>
      <w:r w:rsidRPr="00052626">
        <w:rPr>
          <w:noProof w:val="0"/>
        </w:rPr>
        <w:t xml:space="preserve">          - SERVICE_AREA_INFO</w:t>
      </w:r>
    </w:p>
    <w:p w14:paraId="708F968F" w14:textId="77777777" w:rsidR="00B6643E" w:rsidRPr="00052626" w:rsidRDefault="00B6643E" w:rsidP="00B6643E">
      <w:pPr>
        <w:pStyle w:val="PL"/>
        <w:rPr>
          <w:noProof w:val="0"/>
        </w:rPr>
      </w:pPr>
      <w:r w:rsidRPr="00052626">
        <w:rPr>
          <w:noProof w:val="0"/>
        </w:rPr>
        <w:t xml:space="preserve">          - SESSION_RELEASE</w:t>
      </w:r>
    </w:p>
    <w:p w14:paraId="4F8FEF4C" w14:textId="77777777" w:rsidR="00B6643E" w:rsidRPr="00052626" w:rsidRDefault="00B6643E" w:rsidP="00B6643E">
      <w:pPr>
        <w:pStyle w:val="PL"/>
        <w:rPr>
          <w:noProof w:val="0"/>
        </w:rPr>
      </w:pPr>
      <w:r w:rsidRPr="00052626">
        <w:rPr>
          <w:noProof w:val="0"/>
        </w:rPr>
        <w:t xml:space="preserve">      - type: string</w:t>
      </w:r>
    </w:p>
    <w:p w14:paraId="5FDC207B" w14:textId="77777777" w:rsidR="00B6643E" w:rsidRPr="00052626" w:rsidRDefault="00B6643E" w:rsidP="00B6643E">
      <w:pPr>
        <w:pStyle w:val="PL"/>
        <w:rPr>
          <w:noProof w:val="0"/>
        </w:rPr>
      </w:pPr>
    </w:p>
    <w:p w14:paraId="1AD701C7" w14:textId="77777777" w:rsidR="00B6643E" w:rsidRPr="00052626" w:rsidRDefault="00B6643E" w:rsidP="00B6643E">
      <w:pPr>
        <w:pStyle w:val="PL"/>
        <w:rPr>
          <w:noProof w:val="0"/>
        </w:rPr>
      </w:pPr>
      <w:r w:rsidRPr="00052626">
        <w:rPr>
          <w:noProof w:val="0"/>
        </w:rPr>
        <w:t xml:space="preserve">    ReportingMode:</w:t>
      </w:r>
    </w:p>
    <w:p w14:paraId="456BE2C5" w14:textId="77777777" w:rsidR="00B6643E" w:rsidRPr="00052626" w:rsidRDefault="00B6643E" w:rsidP="00B6643E">
      <w:pPr>
        <w:pStyle w:val="PL"/>
        <w:rPr>
          <w:noProof w:val="0"/>
        </w:rPr>
      </w:pPr>
      <w:r w:rsidRPr="00052626">
        <w:rPr>
          <w:noProof w:val="0"/>
        </w:rPr>
        <w:t xml:space="preserve">      description: Reporting Mode</w:t>
      </w:r>
    </w:p>
    <w:p w14:paraId="56E7713D" w14:textId="77777777" w:rsidR="00B6643E" w:rsidRPr="00052626" w:rsidRDefault="00B6643E" w:rsidP="00B6643E">
      <w:pPr>
        <w:pStyle w:val="PL"/>
        <w:rPr>
          <w:noProof w:val="0"/>
        </w:rPr>
      </w:pPr>
      <w:r w:rsidRPr="00052626">
        <w:rPr>
          <w:noProof w:val="0"/>
        </w:rPr>
        <w:t xml:space="preserve">      anyOf:</w:t>
      </w:r>
    </w:p>
    <w:p w14:paraId="07F00A8E" w14:textId="77777777" w:rsidR="00B6643E" w:rsidRPr="00052626" w:rsidRDefault="00B6643E" w:rsidP="00B6643E">
      <w:pPr>
        <w:pStyle w:val="PL"/>
        <w:rPr>
          <w:noProof w:val="0"/>
        </w:rPr>
      </w:pPr>
      <w:r w:rsidRPr="00052626">
        <w:rPr>
          <w:noProof w:val="0"/>
        </w:rPr>
        <w:t xml:space="preserve">      - type: string</w:t>
      </w:r>
    </w:p>
    <w:p w14:paraId="1ED19173" w14:textId="77777777" w:rsidR="00B6643E" w:rsidRPr="00052626" w:rsidRDefault="00B6643E" w:rsidP="00B6643E">
      <w:pPr>
        <w:pStyle w:val="PL"/>
        <w:rPr>
          <w:noProof w:val="0"/>
        </w:rPr>
      </w:pPr>
      <w:r w:rsidRPr="00052626">
        <w:rPr>
          <w:noProof w:val="0"/>
        </w:rPr>
        <w:t xml:space="preserve">        enum:</w:t>
      </w:r>
    </w:p>
    <w:p w14:paraId="68C5B487" w14:textId="77777777" w:rsidR="00B6643E" w:rsidRPr="00052626" w:rsidRDefault="00B6643E" w:rsidP="00B6643E">
      <w:pPr>
        <w:pStyle w:val="PL"/>
        <w:rPr>
          <w:noProof w:val="0"/>
        </w:rPr>
      </w:pPr>
      <w:r w:rsidRPr="00052626">
        <w:rPr>
          <w:noProof w:val="0"/>
        </w:rPr>
        <w:t xml:space="preserve">          - CONTINUOUS</w:t>
      </w:r>
    </w:p>
    <w:p w14:paraId="03AB9163" w14:textId="77777777" w:rsidR="00B6643E" w:rsidRPr="00052626" w:rsidRDefault="00B6643E" w:rsidP="00B6643E">
      <w:pPr>
        <w:pStyle w:val="PL"/>
        <w:rPr>
          <w:noProof w:val="0"/>
        </w:rPr>
      </w:pPr>
      <w:r w:rsidRPr="00052626">
        <w:rPr>
          <w:noProof w:val="0"/>
        </w:rPr>
        <w:t xml:space="preserve">          - ONE_TIME</w:t>
      </w:r>
    </w:p>
    <w:p w14:paraId="67F53D7B" w14:textId="77777777" w:rsidR="00B6643E" w:rsidRPr="00052626" w:rsidRDefault="00B6643E" w:rsidP="00B6643E">
      <w:pPr>
        <w:pStyle w:val="PL"/>
        <w:rPr>
          <w:noProof w:val="0"/>
        </w:rPr>
      </w:pPr>
      <w:r w:rsidRPr="00052626">
        <w:rPr>
          <w:noProof w:val="0"/>
        </w:rPr>
        <w:t xml:space="preserve">      - type: string</w:t>
      </w:r>
    </w:p>
    <w:p w14:paraId="53EF962B" w14:textId="77777777" w:rsidR="007164FA" w:rsidRPr="00052626" w:rsidRDefault="007164FA" w:rsidP="000012F2">
      <w:pPr>
        <w:pStyle w:val="PL"/>
        <w:rPr>
          <w:noProof w:val="0"/>
        </w:rPr>
      </w:pPr>
    </w:p>
    <w:p w14:paraId="659FF232" w14:textId="77777777" w:rsidR="00E24D1B" w:rsidRPr="00052626" w:rsidRDefault="00E24D1B" w:rsidP="00E24D1B">
      <w:pPr>
        <w:pStyle w:val="PL"/>
        <w:rPr>
          <w:noProof w:val="0"/>
        </w:rPr>
      </w:pPr>
      <w:bookmarkStart w:id="1107" w:name="_Toc67903571"/>
      <w:r w:rsidRPr="00052626">
        <w:rPr>
          <w:noProof w:val="0"/>
        </w:rPr>
        <w:t xml:space="preserve">    StatusEventType:</w:t>
      </w:r>
    </w:p>
    <w:p w14:paraId="441B660B" w14:textId="77777777" w:rsidR="00E24D1B" w:rsidRPr="00052626" w:rsidRDefault="00E24D1B" w:rsidP="00E24D1B">
      <w:pPr>
        <w:pStyle w:val="PL"/>
        <w:rPr>
          <w:noProof w:val="0"/>
        </w:rPr>
      </w:pPr>
      <w:r w:rsidRPr="00052626">
        <w:rPr>
          <w:noProof w:val="0"/>
        </w:rPr>
        <w:t xml:space="preserve">      description: Status Event Type</w:t>
      </w:r>
    </w:p>
    <w:p w14:paraId="6A2693D4" w14:textId="77777777" w:rsidR="00E24D1B" w:rsidRPr="00052626" w:rsidRDefault="00E24D1B" w:rsidP="00E24D1B">
      <w:pPr>
        <w:pStyle w:val="PL"/>
        <w:rPr>
          <w:noProof w:val="0"/>
        </w:rPr>
      </w:pPr>
      <w:r w:rsidRPr="00052626">
        <w:rPr>
          <w:noProof w:val="0"/>
        </w:rPr>
        <w:t xml:space="preserve">      anyOf:</w:t>
      </w:r>
    </w:p>
    <w:p w14:paraId="65021211" w14:textId="77777777" w:rsidR="00E24D1B" w:rsidRPr="00052626" w:rsidRDefault="00E24D1B" w:rsidP="00E24D1B">
      <w:pPr>
        <w:pStyle w:val="PL"/>
        <w:rPr>
          <w:noProof w:val="0"/>
        </w:rPr>
      </w:pPr>
      <w:r w:rsidRPr="00052626">
        <w:rPr>
          <w:noProof w:val="0"/>
        </w:rPr>
        <w:t xml:space="preserve">      - type: string</w:t>
      </w:r>
    </w:p>
    <w:p w14:paraId="1B7BFF27" w14:textId="77777777" w:rsidR="00E24D1B" w:rsidRPr="00052626" w:rsidRDefault="00E24D1B" w:rsidP="00E24D1B">
      <w:pPr>
        <w:pStyle w:val="PL"/>
        <w:rPr>
          <w:noProof w:val="0"/>
        </w:rPr>
      </w:pPr>
      <w:r w:rsidRPr="00052626">
        <w:rPr>
          <w:noProof w:val="0"/>
        </w:rPr>
        <w:t xml:space="preserve">        enum:</w:t>
      </w:r>
    </w:p>
    <w:p w14:paraId="7EF840FF" w14:textId="77777777" w:rsidR="00E24D1B" w:rsidRPr="00052626" w:rsidRDefault="00E24D1B" w:rsidP="00E24D1B">
      <w:pPr>
        <w:pStyle w:val="PL"/>
        <w:rPr>
          <w:noProof w:val="0"/>
        </w:rPr>
      </w:pPr>
      <w:r w:rsidRPr="00052626">
        <w:rPr>
          <w:noProof w:val="0"/>
        </w:rPr>
        <w:t xml:space="preserve">          - SESSION_RELEASE</w:t>
      </w:r>
    </w:p>
    <w:p w14:paraId="14E281EE" w14:textId="77777777" w:rsidR="00E24D1B" w:rsidRPr="00052626" w:rsidRDefault="00E24D1B" w:rsidP="00E24D1B">
      <w:pPr>
        <w:pStyle w:val="PL"/>
        <w:rPr>
          <w:noProof w:val="0"/>
        </w:rPr>
      </w:pPr>
      <w:r w:rsidRPr="00052626">
        <w:rPr>
          <w:noProof w:val="0"/>
        </w:rPr>
        <w:t xml:space="preserve">          - BROADCAST_DELIVERY_STATUS</w:t>
      </w:r>
    </w:p>
    <w:p w14:paraId="509F54B6" w14:textId="77777777" w:rsidR="00E24D1B" w:rsidRDefault="00E24D1B" w:rsidP="00E24D1B">
      <w:pPr>
        <w:pStyle w:val="PL"/>
        <w:rPr>
          <w:noProof w:val="0"/>
        </w:rPr>
      </w:pPr>
      <w:r w:rsidRPr="00052626">
        <w:rPr>
          <w:noProof w:val="0"/>
        </w:rPr>
        <w:t xml:space="preserve">      - type: string</w:t>
      </w:r>
    </w:p>
    <w:p w14:paraId="69C89293" w14:textId="77777777" w:rsidR="00427045" w:rsidRPr="00052626" w:rsidRDefault="00427045" w:rsidP="00E24D1B">
      <w:pPr>
        <w:pStyle w:val="PL"/>
        <w:rPr>
          <w:noProof w:val="0"/>
        </w:rPr>
      </w:pPr>
    </w:p>
    <w:p w14:paraId="290AB113" w14:textId="77777777" w:rsidR="00662390" w:rsidRPr="00052626" w:rsidRDefault="00662390" w:rsidP="00514EC5">
      <w:pPr>
        <w:pStyle w:val="Heading8"/>
      </w:pPr>
      <w:bookmarkStart w:id="1108" w:name="_Toc81558767"/>
      <w:bookmarkStart w:id="1109" w:name="_Toc85877145"/>
      <w:bookmarkStart w:id="1110" w:name="_Toc88681600"/>
      <w:bookmarkStart w:id="1111" w:name="_Toc89678287"/>
      <w:bookmarkStart w:id="1112" w:name="_Toc94607424"/>
      <w:r w:rsidRPr="00052626">
        <w:lastRenderedPageBreak/>
        <w:t>Annex B (informative):</w:t>
      </w:r>
      <w:r w:rsidRPr="00052626">
        <w:br/>
        <w:t>Withdrawn API versions</w:t>
      </w:r>
      <w:bookmarkEnd w:id="1107"/>
      <w:bookmarkEnd w:id="1108"/>
      <w:bookmarkEnd w:id="1109"/>
      <w:bookmarkEnd w:id="1110"/>
      <w:bookmarkEnd w:id="1111"/>
      <w:bookmarkEnd w:id="1112"/>
    </w:p>
    <w:p w14:paraId="1A37F315" w14:textId="77777777" w:rsidR="00662390" w:rsidRPr="00052626" w:rsidRDefault="00662390" w:rsidP="00514EC5">
      <w:pPr>
        <w:pStyle w:val="Heading2"/>
      </w:pPr>
      <w:bookmarkStart w:id="1113" w:name="_Toc67903572"/>
      <w:bookmarkStart w:id="1114" w:name="_Toc81558768"/>
      <w:bookmarkStart w:id="1115" w:name="_Toc85877146"/>
      <w:bookmarkStart w:id="1116" w:name="_Toc88681601"/>
      <w:bookmarkStart w:id="1117" w:name="_Toc89678288"/>
      <w:bookmarkStart w:id="1118" w:name="_Toc94607425"/>
      <w:r w:rsidRPr="00052626">
        <w:t>B.1</w:t>
      </w:r>
      <w:r w:rsidRPr="00052626">
        <w:tab/>
        <w:t>General</w:t>
      </w:r>
      <w:bookmarkEnd w:id="1113"/>
      <w:bookmarkEnd w:id="1114"/>
      <w:bookmarkEnd w:id="1115"/>
      <w:bookmarkEnd w:id="1116"/>
      <w:bookmarkEnd w:id="1117"/>
      <w:bookmarkEnd w:id="1118"/>
    </w:p>
    <w:p w14:paraId="6F75238C" w14:textId="1E0E1960" w:rsidR="00662390" w:rsidRPr="00052626" w:rsidRDefault="00662390" w:rsidP="00662390">
      <w:r w:rsidRPr="00052626">
        <w:t xml:space="preserve">This Annex lists withdrawn API versions of the APIs defined in the present specification. 3GPP TS 29.501 [5] </w:t>
      </w:r>
      <w:r w:rsidR="00483AA8" w:rsidRPr="00052626">
        <w:t>clause</w:t>
      </w:r>
      <w:r w:rsidRPr="00052626">
        <w:t> </w:t>
      </w:r>
      <w:r w:rsidRPr="00052626">
        <w:rPr>
          <w:rFonts w:eastAsia="Calibri"/>
        </w:rPr>
        <w:t>4.3.1.</w:t>
      </w:r>
      <w:r w:rsidRPr="00052626">
        <w:rPr>
          <w:rFonts w:eastAsia="Calibri"/>
          <w:highlight w:val="yellow"/>
        </w:rPr>
        <w:t>x</w:t>
      </w:r>
      <w:r w:rsidRPr="00052626">
        <w:t xml:space="preserve"> describes the withdrawal of API versions.</w:t>
      </w:r>
    </w:p>
    <w:p w14:paraId="7BE1B787" w14:textId="77777777" w:rsidR="00662390" w:rsidRPr="00052626" w:rsidRDefault="00662390" w:rsidP="00514EC5">
      <w:pPr>
        <w:pStyle w:val="Heading2"/>
      </w:pPr>
      <w:bookmarkStart w:id="1119" w:name="_Toc67903573"/>
      <w:bookmarkStart w:id="1120" w:name="_Toc81558769"/>
      <w:bookmarkStart w:id="1121" w:name="_Toc85877147"/>
      <w:bookmarkStart w:id="1122" w:name="_Toc88681602"/>
      <w:bookmarkStart w:id="1123" w:name="_Toc89678289"/>
      <w:bookmarkStart w:id="1124" w:name="_Toc94607426"/>
      <w:r w:rsidRPr="00052626">
        <w:t>B.2</w:t>
      </w:r>
      <w:r w:rsidRPr="00052626">
        <w:tab/>
        <w:t>&lt;Service 1&gt; API</w:t>
      </w:r>
      <w:bookmarkEnd w:id="1119"/>
      <w:bookmarkEnd w:id="1120"/>
      <w:bookmarkEnd w:id="1121"/>
      <w:bookmarkEnd w:id="1122"/>
      <w:bookmarkEnd w:id="1123"/>
      <w:bookmarkEnd w:id="1124"/>
    </w:p>
    <w:p w14:paraId="1D4AB80C" w14:textId="77777777" w:rsidR="00662390" w:rsidRPr="00052626" w:rsidRDefault="00662390" w:rsidP="00662390">
      <w:pPr>
        <w:pStyle w:val="Guidance"/>
      </w:pPr>
      <w:r w:rsidRPr="00052626">
        <w:t>Where &lt;Service 1&gt; is to be replaced by the name of the Service (e.g. Nsmf_PDUSession).</w:t>
      </w:r>
    </w:p>
    <w:p w14:paraId="56835D87" w14:textId="0D371195" w:rsidR="00662390" w:rsidRPr="00052626" w:rsidRDefault="00662390" w:rsidP="00662390">
      <w:pPr>
        <w:pStyle w:val="Guidance"/>
      </w:pPr>
      <w:r w:rsidRPr="00052626">
        <w:t xml:space="preserve">One </w:t>
      </w:r>
      <w:r w:rsidR="00483AA8" w:rsidRPr="00052626">
        <w:t>clause</w:t>
      </w:r>
      <w:r w:rsidRPr="00052626">
        <w:t xml:space="preserve"> is introduced per Service.</w:t>
      </w:r>
    </w:p>
    <w:p w14:paraId="08A7F497" w14:textId="77777777" w:rsidR="00662390" w:rsidRPr="00052626" w:rsidRDefault="00662390" w:rsidP="00662390">
      <w:r w:rsidRPr="00052626">
        <w:t xml:space="preserve">The API versions listed in table B.2-1 are withdrawn for the &lt;Service 1&gt; </w:t>
      </w:r>
      <w:r w:rsidRPr="00052626">
        <w:rPr>
          <w:lang w:eastAsia="zh-CN"/>
        </w:rPr>
        <w:t>API.</w:t>
      </w:r>
    </w:p>
    <w:p w14:paraId="2E5EF197" w14:textId="77777777" w:rsidR="00662390" w:rsidRPr="00052626" w:rsidRDefault="00662390" w:rsidP="00662390">
      <w:pPr>
        <w:pStyle w:val="TH"/>
      </w:pPr>
      <w:r w:rsidRPr="00052626">
        <w:t xml:space="preserve">Table B.2-1: </w:t>
      </w:r>
      <w:r w:rsidRPr="00052626">
        <w:rPr>
          <w:lang w:eastAsia="zh-CN"/>
        </w:rPr>
        <w:t xml:space="preserve">Withdrawn API versions of the </w:t>
      </w:r>
      <w:r w:rsidRPr="00052626">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052626"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052626" w:rsidRDefault="00662390" w:rsidP="00524B3B">
            <w:pPr>
              <w:pStyle w:val="TAH"/>
            </w:pPr>
            <w:r w:rsidRPr="00052626">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052626" w:rsidRDefault="00662390" w:rsidP="00524B3B">
            <w:pPr>
              <w:pStyle w:val="TAH"/>
            </w:pPr>
            <w:r w:rsidRPr="00052626">
              <w:t>Remarks</w:t>
            </w:r>
          </w:p>
        </w:tc>
      </w:tr>
      <w:tr w:rsidR="00662390" w:rsidRPr="00052626"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052626"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052626" w:rsidRDefault="00662390" w:rsidP="00524B3B">
            <w:pPr>
              <w:pStyle w:val="TAL"/>
            </w:pPr>
          </w:p>
        </w:tc>
      </w:tr>
    </w:tbl>
    <w:p w14:paraId="48A06631" w14:textId="77777777" w:rsidR="00662390" w:rsidRPr="00052626" w:rsidRDefault="00662390" w:rsidP="00662390">
      <w:pPr>
        <w:pStyle w:val="Guidance"/>
      </w:pPr>
    </w:p>
    <w:p w14:paraId="4C7D3047" w14:textId="77777777" w:rsidR="00662390" w:rsidRPr="00052626" w:rsidRDefault="00662390" w:rsidP="00662390">
      <w:pPr>
        <w:pStyle w:val="Guidance"/>
      </w:pPr>
      <w:r w:rsidRPr="00052626">
        <w:t>In the Remarks column, the deficits leading to the withdrawal of an API version are explained.</w:t>
      </w:r>
    </w:p>
    <w:p w14:paraId="79B202C2" w14:textId="77777777" w:rsidR="00662390" w:rsidRPr="00052626" w:rsidRDefault="00662390" w:rsidP="00514EC5">
      <w:pPr>
        <w:pStyle w:val="Heading2"/>
      </w:pPr>
      <w:bookmarkStart w:id="1125" w:name="_Toc67903574"/>
      <w:bookmarkStart w:id="1126" w:name="_Toc81558770"/>
      <w:bookmarkStart w:id="1127" w:name="_Toc85877148"/>
      <w:bookmarkStart w:id="1128" w:name="_Toc88681603"/>
      <w:bookmarkStart w:id="1129" w:name="_Toc89678290"/>
      <w:bookmarkStart w:id="1130" w:name="_Toc94607427"/>
      <w:r w:rsidRPr="00052626">
        <w:t>B.3</w:t>
      </w:r>
      <w:r w:rsidRPr="00052626">
        <w:tab/>
        <w:t>&lt;Service 2&gt; API</w:t>
      </w:r>
      <w:bookmarkEnd w:id="1125"/>
      <w:bookmarkEnd w:id="1126"/>
      <w:bookmarkEnd w:id="1127"/>
      <w:bookmarkEnd w:id="1128"/>
      <w:bookmarkEnd w:id="1129"/>
      <w:bookmarkEnd w:id="1130"/>
    </w:p>
    <w:p w14:paraId="2FD96A79" w14:textId="69F721FA" w:rsidR="008A6D4A" w:rsidRPr="00052626" w:rsidRDefault="00662390" w:rsidP="00662390">
      <w:pPr>
        <w:pStyle w:val="Guidance"/>
      </w:pPr>
      <w:r w:rsidRPr="00052626">
        <w:t>And so on if there are more than two services supported by the NF.</w:t>
      </w:r>
    </w:p>
    <w:p w14:paraId="42D68105" w14:textId="77777777" w:rsidR="003446B6" w:rsidRPr="00052626" w:rsidRDefault="008A6D4A" w:rsidP="00514EC5">
      <w:pPr>
        <w:pStyle w:val="Heading8"/>
      </w:pPr>
      <w:bookmarkStart w:id="1131" w:name="historyclause"/>
      <w:r w:rsidRPr="00052626">
        <w:br w:type="page"/>
      </w:r>
      <w:bookmarkStart w:id="1132" w:name="_Toc2086459"/>
      <w:bookmarkStart w:id="1133" w:name="_Toc67903575"/>
      <w:bookmarkStart w:id="1134" w:name="_Toc81558771"/>
      <w:bookmarkStart w:id="1135" w:name="_Toc85877149"/>
      <w:bookmarkStart w:id="1136" w:name="_Toc88681604"/>
      <w:bookmarkStart w:id="1137" w:name="_Toc89678291"/>
      <w:bookmarkStart w:id="1138" w:name="_Toc94607428"/>
      <w:bookmarkEnd w:id="1131"/>
      <w:r w:rsidR="003446B6" w:rsidRPr="00052626">
        <w:lastRenderedPageBreak/>
        <w:t>Annex &lt;X&gt; (informative):</w:t>
      </w:r>
      <w:r w:rsidR="003446B6" w:rsidRPr="00052626">
        <w:br/>
        <w:t>Change history</w:t>
      </w:r>
      <w:bookmarkEnd w:id="1132"/>
      <w:bookmarkEnd w:id="1133"/>
      <w:bookmarkEnd w:id="1134"/>
      <w:bookmarkEnd w:id="1135"/>
      <w:bookmarkEnd w:id="1136"/>
      <w:bookmarkEnd w:id="1137"/>
      <w:bookmarkEnd w:id="1138"/>
    </w:p>
    <w:p w14:paraId="3A206739" w14:textId="00C393BB" w:rsidR="003446B6" w:rsidRPr="00052626" w:rsidRDefault="003446B6" w:rsidP="003446B6">
      <w:pPr>
        <w:pStyle w:val="Guidance"/>
      </w:pPr>
      <w:r w:rsidRPr="00052626">
        <w:t>This is the last annex for TS/TSs which details the change history using the following table.</w:t>
      </w:r>
      <w:r w:rsidRPr="00052626">
        <w:br/>
        <w:t>This table is to be used for recording progress during the WG drafting process till TSG approval of this TS/TR.</w:t>
      </w:r>
      <w:r w:rsidRPr="00052626">
        <w:br/>
        <w:t>For TRs under change control, use one line per approved Change Request</w:t>
      </w:r>
      <w:r w:rsidRPr="00052626">
        <w:br/>
        <w:t>Date: use format YYYY-MM</w:t>
      </w:r>
      <w:r w:rsidRPr="00052626">
        <w:br/>
        <w:t>CR: four digits, leading zeros as necessary</w:t>
      </w:r>
      <w:r w:rsidRPr="00052626">
        <w:br/>
        <w:t>Rev: blank, or number (max two digits)</w:t>
      </w:r>
      <w:r w:rsidRPr="00052626">
        <w:br/>
        <w:t>Cat: use one of the letters A, B, C, D, F</w:t>
      </w:r>
      <w:r w:rsidRPr="00052626">
        <w:br/>
        <w:t>Subject/Comment: for TSs under change control, include full text of the subject field of the Change Request cover</w:t>
      </w:r>
      <w:r w:rsidRPr="00052626">
        <w:br/>
        <w:t>New vers: use format</w:t>
      </w:r>
      <w:r w:rsidR="00736ABD" w:rsidRPr="00052626">
        <w:t> [</w:t>
      </w:r>
      <w:r w:rsidRPr="00052626">
        <w:t>n]n.[n]n.[n]n</w:t>
      </w:r>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F86E62">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995"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992" w:type="dxa"/>
            <w:shd w:val="pct10" w:color="auto" w:fill="FFFFFF"/>
          </w:tcPr>
          <w:p w14:paraId="33FC7ED6" w14:textId="77777777" w:rsidR="008A6D4A" w:rsidRPr="00052626" w:rsidRDefault="008A6D4A" w:rsidP="00D66618">
            <w:pPr>
              <w:pStyle w:val="TAL"/>
              <w:rPr>
                <w:b/>
                <w:sz w:val="16"/>
              </w:rPr>
            </w:pPr>
            <w:r w:rsidRPr="00052626">
              <w:rPr>
                <w:b/>
                <w:sz w:val="16"/>
              </w:rPr>
              <w:t>TDoc</w:t>
            </w:r>
          </w:p>
        </w:tc>
        <w:tc>
          <w:tcPr>
            <w:tcW w:w="426" w:type="dxa"/>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868"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shd w:val="solid" w:color="FFFFFF" w:fill="auto"/>
          </w:tcPr>
          <w:p w14:paraId="58AD884E" w14:textId="77777777" w:rsidR="008209B1" w:rsidRPr="00052626" w:rsidRDefault="008209B1" w:rsidP="00110DBD">
            <w:pPr>
              <w:pStyle w:val="TAL"/>
              <w:rPr>
                <w:sz w:val="16"/>
                <w:szCs w:val="16"/>
              </w:rPr>
            </w:pPr>
          </w:p>
        </w:tc>
        <w:tc>
          <w:tcPr>
            <w:tcW w:w="425" w:type="dxa"/>
            <w:shd w:val="solid" w:color="FFFFFF" w:fill="auto"/>
          </w:tcPr>
          <w:p w14:paraId="1452F793" w14:textId="77777777" w:rsidR="008209B1" w:rsidRPr="00052626" w:rsidRDefault="008209B1" w:rsidP="00110DBD">
            <w:pPr>
              <w:pStyle w:val="TAR"/>
              <w:rPr>
                <w:sz w:val="16"/>
                <w:szCs w:val="16"/>
              </w:rPr>
            </w:pPr>
          </w:p>
        </w:tc>
        <w:tc>
          <w:tcPr>
            <w:tcW w:w="425" w:type="dxa"/>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66256A">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66256A">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664379">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DE4B93">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C6418C">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C6418C">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C6418C">
            <w:pPr>
              <w:pStyle w:val="TAC"/>
              <w:rPr>
                <w:sz w:val="16"/>
                <w:szCs w:val="16"/>
              </w:rPr>
            </w:pPr>
            <w:r>
              <w:rPr>
                <w:sz w:val="16"/>
                <w:szCs w:val="16"/>
              </w:rPr>
              <w:t>CP-220454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C641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C641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C641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D34FA" w14:textId="77777777" w:rsidR="00E60246" w:rsidRDefault="00E60246">
      <w:r>
        <w:separator/>
      </w:r>
    </w:p>
  </w:endnote>
  <w:endnote w:type="continuationSeparator" w:id="0">
    <w:p w14:paraId="7D34CEF5" w14:textId="77777777" w:rsidR="00E60246" w:rsidRDefault="00E6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8175A" w:rsidRDefault="00E817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8F7F0" w14:textId="77777777" w:rsidR="00E60246" w:rsidRDefault="00E60246">
      <w:r>
        <w:separator/>
      </w:r>
    </w:p>
  </w:footnote>
  <w:footnote w:type="continuationSeparator" w:id="0">
    <w:p w14:paraId="6E292A8D" w14:textId="77777777" w:rsidR="00E60246" w:rsidRDefault="00E60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4555593" w:rsidR="00E8175A" w:rsidRDefault="00E817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EC5">
      <w:rPr>
        <w:rFonts w:ascii="Arial" w:hAnsi="Arial" w:cs="Arial"/>
        <w:b/>
        <w:noProof/>
        <w:sz w:val="18"/>
        <w:szCs w:val="18"/>
      </w:rPr>
      <w:t>3GPP TS 29.532 V1.1.0 (2022-01)</w:t>
    </w:r>
    <w:r>
      <w:rPr>
        <w:rFonts w:ascii="Arial" w:hAnsi="Arial" w:cs="Arial"/>
        <w:b/>
        <w:sz w:val="18"/>
        <w:szCs w:val="18"/>
      </w:rPr>
      <w:fldChar w:fldCharType="end"/>
    </w:r>
  </w:p>
  <w:p w14:paraId="0C5EC792" w14:textId="77777777" w:rsidR="00E8175A" w:rsidRDefault="00E817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EC6">
      <w:rPr>
        <w:rFonts w:ascii="Arial" w:hAnsi="Arial" w:cs="Arial"/>
        <w:b/>
        <w:noProof/>
        <w:sz w:val="18"/>
        <w:szCs w:val="18"/>
      </w:rPr>
      <w:t>75</w:t>
    </w:r>
    <w:r>
      <w:rPr>
        <w:rFonts w:ascii="Arial" w:hAnsi="Arial" w:cs="Arial"/>
        <w:b/>
        <w:sz w:val="18"/>
        <w:szCs w:val="18"/>
      </w:rPr>
      <w:fldChar w:fldCharType="end"/>
    </w:r>
  </w:p>
  <w:p w14:paraId="2B1AE9B5" w14:textId="152C4EAB" w:rsidR="00E8175A" w:rsidRDefault="00E817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EC5">
      <w:rPr>
        <w:rFonts w:ascii="Arial" w:hAnsi="Arial" w:cs="Arial"/>
        <w:b/>
        <w:noProof/>
        <w:sz w:val="18"/>
        <w:szCs w:val="18"/>
      </w:rPr>
      <w:t>Release 17</w:t>
    </w:r>
    <w:r>
      <w:rPr>
        <w:rFonts w:ascii="Arial" w:hAnsi="Arial" w:cs="Arial"/>
        <w:b/>
        <w:sz w:val="18"/>
        <w:szCs w:val="18"/>
      </w:rPr>
      <w:fldChar w:fldCharType="end"/>
    </w:r>
  </w:p>
  <w:p w14:paraId="42848B09" w14:textId="77777777" w:rsidR="00E8175A" w:rsidRDefault="00E817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4E21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B01C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A0D5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B16A2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9A5E3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0B3A2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7"/>
  </w:num>
  <w:num w:numId="6">
    <w:abstractNumId w:val="5"/>
  </w:num>
  <w:num w:numId="7">
    <w:abstractNumId w:val="9"/>
  </w:num>
  <w:num w:numId="8">
    <w:abstractNumId w:val="6"/>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0894"/>
    <w:rsid w:val="00062023"/>
    <w:rsid w:val="0006390F"/>
    <w:rsid w:val="000651CF"/>
    <w:rsid w:val="000655A6"/>
    <w:rsid w:val="000771B2"/>
    <w:rsid w:val="00080512"/>
    <w:rsid w:val="00081424"/>
    <w:rsid w:val="00083F79"/>
    <w:rsid w:val="00086D8C"/>
    <w:rsid w:val="000A2FE8"/>
    <w:rsid w:val="000A37BA"/>
    <w:rsid w:val="000A7C24"/>
    <w:rsid w:val="000C47C3"/>
    <w:rsid w:val="000D58AB"/>
    <w:rsid w:val="00100C69"/>
    <w:rsid w:val="00110DBD"/>
    <w:rsid w:val="0011466E"/>
    <w:rsid w:val="00133525"/>
    <w:rsid w:val="00134333"/>
    <w:rsid w:val="00145EA5"/>
    <w:rsid w:val="0016361A"/>
    <w:rsid w:val="00170139"/>
    <w:rsid w:val="00173377"/>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23F3"/>
    <w:rsid w:val="0020341E"/>
    <w:rsid w:val="00212244"/>
    <w:rsid w:val="002126DA"/>
    <w:rsid w:val="00234098"/>
    <w:rsid w:val="002347A2"/>
    <w:rsid w:val="00236FDD"/>
    <w:rsid w:val="002675F0"/>
    <w:rsid w:val="00272AEF"/>
    <w:rsid w:val="00286C8A"/>
    <w:rsid w:val="002953E1"/>
    <w:rsid w:val="00297389"/>
    <w:rsid w:val="002B6339"/>
    <w:rsid w:val="002C5177"/>
    <w:rsid w:val="002D02AF"/>
    <w:rsid w:val="002E00EE"/>
    <w:rsid w:val="003116F9"/>
    <w:rsid w:val="003172DC"/>
    <w:rsid w:val="00317FC2"/>
    <w:rsid w:val="00327D77"/>
    <w:rsid w:val="00333BBC"/>
    <w:rsid w:val="00340F4E"/>
    <w:rsid w:val="003446B6"/>
    <w:rsid w:val="00352D49"/>
    <w:rsid w:val="0035462D"/>
    <w:rsid w:val="00372C69"/>
    <w:rsid w:val="003753A4"/>
    <w:rsid w:val="003765B8"/>
    <w:rsid w:val="0037790C"/>
    <w:rsid w:val="00382E38"/>
    <w:rsid w:val="0039313A"/>
    <w:rsid w:val="003965A7"/>
    <w:rsid w:val="003A494A"/>
    <w:rsid w:val="003A5342"/>
    <w:rsid w:val="003A76EC"/>
    <w:rsid w:val="003C3971"/>
    <w:rsid w:val="003C3A86"/>
    <w:rsid w:val="003C7730"/>
    <w:rsid w:val="003C7C68"/>
    <w:rsid w:val="003E3BBC"/>
    <w:rsid w:val="003F7FF8"/>
    <w:rsid w:val="00400AA2"/>
    <w:rsid w:val="00406821"/>
    <w:rsid w:val="00423334"/>
    <w:rsid w:val="00427045"/>
    <w:rsid w:val="00427687"/>
    <w:rsid w:val="004345EC"/>
    <w:rsid w:val="00444642"/>
    <w:rsid w:val="004454EF"/>
    <w:rsid w:val="004541CB"/>
    <w:rsid w:val="00456DFA"/>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100AA"/>
    <w:rsid w:val="00514EC5"/>
    <w:rsid w:val="00524852"/>
    <w:rsid w:val="00524B3B"/>
    <w:rsid w:val="00524D71"/>
    <w:rsid w:val="00532111"/>
    <w:rsid w:val="0053388B"/>
    <w:rsid w:val="00535773"/>
    <w:rsid w:val="00535A3C"/>
    <w:rsid w:val="00542963"/>
    <w:rsid w:val="00543E6C"/>
    <w:rsid w:val="0054794C"/>
    <w:rsid w:val="00561A29"/>
    <w:rsid w:val="00561C52"/>
    <w:rsid w:val="005646D5"/>
    <w:rsid w:val="005646DD"/>
    <w:rsid w:val="00565087"/>
    <w:rsid w:val="00566884"/>
    <w:rsid w:val="00566D58"/>
    <w:rsid w:val="005812CC"/>
    <w:rsid w:val="00583C98"/>
    <w:rsid w:val="005860B8"/>
    <w:rsid w:val="00587048"/>
    <w:rsid w:val="00591268"/>
    <w:rsid w:val="0059132C"/>
    <w:rsid w:val="00593BFF"/>
    <w:rsid w:val="00597B11"/>
    <w:rsid w:val="00597C4E"/>
    <w:rsid w:val="005A22DD"/>
    <w:rsid w:val="005B766C"/>
    <w:rsid w:val="005C140A"/>
    <w:rsid w:val="005C2ABC"/>
    <w:rsid w:val="005C4EC1"/>
    <w:rsid w:val="005D27B0"/>
    <w:rsid w:val="005D2E01"/>
    <w:rsid w:val="005D7526"/>
    <w:rsid w:val="005E022B"/>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6256A"/>
    <w:rsid w:val="00664379"/>
    <w:rsid w:val="00681533"/>
    <w:rsid w:val="006856A1"/>
    <w:rsid w:val="006857B7"/>
    <w:rsid w:val="006A2A2B"/>
    <w:rsid w:val="006A323F"/>
    <w:rsid w:val="006B1A2E"/>
    <w:rsid w:val="006B30D0"/>
    <w:rsid w:val="006C1667"/>
    <w:rsid w:val="006C3D95"/>
    <w:rsid w:val="006D32F2"/>
    <w:rsid w:val="006D4ED4"/>
    <w:rsid w:val="006E5C86"/>
    <w:rsid w:val="006F2933"/>
    <w:rsid w:val="006F4C13"/>
    <w:rsid w:val="00701116"/>
    <w:rsid w:val="00712462"/>
    <w:rsid w:val="00713C44"/>
    <w:rsid w:val="00714DAF"/>
    <w:rsid w:val="007164FA"/>
    <w:rsid w:val="00717A17"/>
    <w:rsid w:val="00731648"/>
    <w:rsid w:val="0073285E"/>
    <w:rsid w:val="00734A5B"/>
    <w:rsid w:val="00736187"/>
    <w:rsid w:val="00736ABD"/>
    <w:rsid w:val="0074026F"/>
    <w:rsid w:val="007429F6"/>
    <w:rsid w:val="00744E76"/>
    <w:rsid w:val="00745A52"/>
    <w:rsid w:val="00746241"/>
    <w:rsid w:val="00750EC6"/>
    <w:rsid w:val="00754545"/>
    <w:rsid w:val="00765237"/>
    <w:rsid w:val="0077089F"/>
    <w:rsid w:val="00771170"/>
    <w:rsid w:val="00774DA4"/>
    <w:rsid w:val="00781F0F"/>
    <w:rsid w:val="007857D4"/>
    <w:rsid w:val="0079451E"/>
    <w:rsid w:val="00796275"/>
    <w:rsid w:val="007A682E"/>
    <w:rsid w:val="007A7793"/>
    <w:rsid w:val="007B52FE"/>
    <w:rsid w:val="007B600E"/>
    <w:rsid w:val="007B6F56"/>
    <w:rsid w:val="007C5C07"/>
    <w:rsid w:val="007C67DC"/>
    <w:rsid w:val="007C75B8"/>
    <w:rsid w:val="007F0F4A"/>
    <w:rsid w:val="008028A4"/>
    <w:rsid w:val="008209B1"/>
    <w:rsid w:val="00823666"/>
    <w:rsid w:val="00830747"/>
    <w:rsid w:val="00865EF0"/>
    <w:rsid w:val="00875BB1"/>
    <w:rsid w:val="008768CA"/>
    <w:rsid w:val="008865DA"/>
    <w:rsid w:val="00886A82"/>
    <w:rsid w:val="008A66D4"/>
    <w:rsid w:val="008A6D4A"/>
    <w:rsid w:val="008B50B5"/>
    <w:rsid w:val="008B7CB1"/>
    <w:rsid w:val="008C032B"/>
    <w:rsid w:val="008C35CE"/>
    <w:rsid w:val="008C384C"/>
    <w:rsid w:val="008E5E16"/>
    <w:rsid w:val="008F3B42"/>
    <w:rsid w:val="0090271F"/>
    <w:rsid w:val="00902E23"/>
    <w:rsid w:val="009114D7"/>
    <w:rsid w:val="0091348E"/>
    <w:rsid w:val="00914746"/>
    <w:rsid w:val="0091477C"/>
    <w:rsid w:val="00917CCB"/>
    <w:rsid w:val="00935305"/>
    <w:rsid w:val="00942EC2"/>
    <w:rsid w:val="00947CE8"/>
    <w:rsid w:val="00953894"/>
    <w:rsid w:val="009562F0"/>
    <w:rsid w:val="00962682"/>
    <w:rsid w:val="00995786"/>
    <w:rsid w:val="009A3383"/>
    <w:rsid w:val="009A5261"/>
    <w:rsid w:val="009A5E5C"/>
    <w:rsid w:val="009A7BFC"/>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41485"/>
    <w:rsid w:val="00A43070"/>
    <w:rsid w:val="00A470C0"/>
    <w:rsid w:val="00A5151F"/>
    <w:rsid w:val="00A53724"/>
    <w:rsid w:val="00A56066"/>
    <w:rsid w:val="00A632CC"/>
    <w:rsid w:val="00A63ED5"/>
    <w:rsid w:val="00A7066E"/>
    <w:rsid w:val="00A724E9"/>
    <w:rsid w:val="00A73129"/>
    <w:rsid w:val="00A7682A"/>
    <w:rsid w:val="00A82346"/>
    <w:rsid w:val="00A92BA1"/>
    <w:rsid w:val="00A96B57"/>
    <w:rsid w:val="00AB2C39"/>
    <w:rsid w:val="00AC2304"/>
    <w:rsid w:val="00AC6BC6"/>
    <w:rsid w:val="00AC6E82"/>
    <w:rsid w:val="00AD0782"/>
    <w:rsid w:val="00AE5570"/>
    <w:rsid w:val="00AE65E2"/>
    <w:rsid w:val="00AF3A9C"/>
    <w:rsid w:val="00AF65A9"/>
    <w:rsid w:val="00AF6E06"/>
    <w:rsid w:val="00B06319"/>
    <w:rsid w:val="00B15449"/>
    <w:rsid w:val="00B15FB0"/>
    <w:rsid w:val="00B27314"/>
    <w:rsid w:val="00B310DD"/>
    <w:rsid w:val="00B4331E"/>
    <w:rsid w:val="00B50133"/>
    <w:rsid w:val="00B517E2"/>
    <w:rsid w:val="00B52467"/>
    <w:rsid w:val="00B54FF5"/>
    <w:rsid w:val="00B62FF6"/>
    <w:rsid w:val="00B6643E"/>
    <w:rsid w:val="00B7588A"/>
    <w:rsid w:val="00B76339"/>
    <w:rsid w:val="00B770CB"/>
    <w:rsid w:val="00B82B65"/>
    <w:rsid w:val="00B8472C"/>
    <w:rsid w:val="00B91ED3"/>
    <w:rsid w:val="00B93086"/>
    <w:rsid w:val="00BA19ED"/>
    <w:rsid w:val="00BA1FFA"/>
    <w:rsid w:val="00BA43B4"/>
    <w:rsid w:val="00BA4B8D"/>
    <w:rsid w:val="00BA5308"/>
    <w:rsid w:val="00BA797D"/>
    <w:rsid w:val="00BB4EE8"/>
    <w:rsid w:val="00BC0F7D"/>
    <w:rsid w:val="00BD4FFC"/>
    <w:rsid w:val="00BD7D31"/>
    <w:rsid w:val="00BE16EF"/>
    <w:rsid w:val="00BE267B"/>
    <w:rsid w:val="00BE3255"/>
    <w:rsid w:val="00BE72EF"/>
    <w:rsid w:val="00BF0F31"/>
    <w:rsid w:val="00BF128E"/>
    <w:rsid w:val="00BF2CB6"/>
    <w:rsid w:val="00BF523A"/>
    <w:rsid w:val="00BF5FD7"/>
    <w:rsid w:val="00C07332"/>
    <w:rsid w:val="00C074DD"/>
    <w:rsid w:val="00C07754"/>
    <w:rsid w:val="00C11502"/>
    <w:rsid w:val="00C1496A"/>
    <w:rsid w:val="00C14F2C"/>
    <w:rsid w:val="00C31030"/>
    <w:rsid w:val="00C321CE"/>
    <w:rsid w:val="00C33079"/>
    <w:rsid w:val="00C33F61"/>
    <w:rsid w:val="00C45231"/>
    <w:rsid w:val="00C5175F"/>
    <w:rsid w:val="00C532F2"/>
    <w:rsid w:val="00C54DC3"/>
    <w:rsid w:val="00C6137D"/>
    <w:rsid w:val="00C6418C"/>
    <w:rsid w:val="00C6541E"/>
    <w:rsid w:val="00C72833"/>
    <w:rsid w:val="00C76721"/>
    <w:rsid w:val="00C80F1D"/>
    <w:rsid w:val="00C9114A"/>
    <w:rsid w:val="00C93F40"/>
    <w:rsid w:val="00C9761A"/>
    <w:rsid w:val="00CA399B"/>
    <w:rsid w:val="00CA3D0C"/>
    <w:rsid w:val="00CB5925"/>
    <w:rsid w:val="00CC1723"/>
    <w:rsid w:val="00CC55B6"/>
    <w:rsid w:val="00CD4005"/>
    <w:rsid w:val="00CF3B82"/>
    <w:rsid w:val="00CF6ED5"/>
    <w:rsid w:val="00D10F48"/>
    <w:rsid w:val="00D32947"/>
    <w:rsid w:val="00D3634B"/>
    <w:rsid w:val="00D37A77"/>
    <w:rsid w:val="00D413C0"/>
    <w:rsid w:val="00D536A5"/>
    <w:rsid w:val="00D57972"/>
    <w:rsid w:val="00D636AC"/>
    <w:rsid w:val="00D66618"/>
    <w:rsid w:val="00D675A9"/>
    <w:rsid w:val="00D71176"/>
    <w:rsid w:val="00D724E9"/>
    <w:rsid w:val="00D738D6"/>
    <w:rsid w:val="00D747EB"/>
    <w:rsid w:val="00D755EB"/>
    <w:rsid w:val="00D76048"/>
    <w:rsid w:val="00D807F2"/>
    <w:rsid w:val="00D85976"/>
    <w:rsid w:val="00D87E00"/>
    <w:rsid w:val="00D9134D"/>
    <w:rsid w:val="00D91CA7"/>
    <w:rsid w:val="00D93FDC"/>
    <w:rsid w:val="00DA1192"/>
    <w:rsid w:val="00DA7A03"/>
    <w:rsid w:val="00DB1818"/>
    <w:rsid w:val="00DC309B"/>
    <w:rsid w:val="00DC4DA2"/>
    <w:rsid w:val="00DC688A"/>
    <w:rsid w:val="00DD4C17"/>
    <w:rsid w:val="00DD5977"/>
    <w:rsid w:val="00DD74A5"/>
    <w:rsid w:val="00DE2187"/>
    <w:rsid w:val="00DE4B93"/>
    <w:rsid w:val="00DE7722"/>
    <w:rsid w:val="00DF2B1F"/>
    <w:rsid w:val="00DF4280"/>
    <w:rsid w:val="00DF62CD"/>
    <w:rsid w:val="00E013A4"/>
    <w:rsid w:val="00E0356A"/>
    <w:rsid w:val="00E105F0"/>
    <w:rsid w:val="00E16509"/>
    <w:rsid w:val="00E225ED"/>
    <w:rsid w:val="00E23310"/>
    <w:rsid w:val="00E24D1B"/>
    <w:rsid w:val="00E27121"/>
    <w:rsid w:val="00E44582"/>
    <w:rsid w:val="00E44DFC"/>
    <w:rsid w:val="00E51CCD"/>
    <w:rsid w:val="00E60246"/>
    <w:rsid w:val="00E63C10"/>
    <w:rsid w:val="00E66E80"/>
    <w:rsid w:val="00E7020E"/>
    <w:rsid w:val="00E71E75"/>
    <w:rsid w:val="00E72286"/>
    <w:rsid w:val="00E76B6A"/>
    <w:rsid w:val="00E77417"/>
    <w:rsid w:val="00E77645"/>
    <w:rsid w:val="00E77E7F"/>
    <w:rsid w:val="00E8175A"/>
    <w:rsid w:val="00EA15B0"/>
    <w:rsid w:val="00EA5EA7"/>
    <w:rsid w:val="00EC4A25"/>
    <w:rsid w:val="00EC78E3"/>
    <w:rsid w:val="00ED25D7"/>
    <w:rsid w:val="00ED2CE3"/>
    <w:rsid w:val="00ED6E33"/>
    <w:rsid w:val="00EE311E"/>
    <w:rsid w:val="00EF485E"/>
    <w:rsid w:val="00F025A2"/>
    <w:rsid w:val="00F04712"/>
    <w:rsid w:val="00F06E29"/>
    <w:rsid w:val="00F07254"/>
    <w:rsid w:val="00F13360"/>
    <w:rsid w:val="00F21CD3"/>
    <w:rsid w:val="00F22EC7"/>
    <w:rsid w:val="00F2798D"/>
    <w:rsid w:val="00F325C8"/>
    <w:rsid w:val="00F33E9B"/>
    <w:rsid w:val="00F36682"/>
    <w:rsid w:val="00F463F6"/>
    <w:rsid w:val="00F56779"/>
    <w:rsid w:val="00F64E49"/>
    <w:rsid w:val="00F653B8"/>
    <w:rsid w:val="00F81735"/>
    <w:rsid w:val="00F82EB4"/>
    <w:rsid w:val="00F86E62"/>
    <w:rsid w:val="00F9008D"/>
    <w:rsid w:val="00FA1105"/>
    <w:rsid w:val="00FA1266"/>
    <w:rsid w:val="00FB4128"/>
    <w:rsid w:val="00FB6799"/>
    <w:rsid w:val="00FC1192"/>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EC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14E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14EC5"/>
    <w:pPr>
      <w:pBdr>
        <w:top w:val="none" w:sz="0" w:space="0" w:color="auto"/>
      </w:pBdr>
      <w:spacing w:before="180"/>
      <w:outlineLvl w:val="1"/>
    </w:pPr>
    <w:rPr>
      <w:sz w:val="32"/>
    </w:rPr>
  </w:style>
  <w:style w:type="paragraph" w:styleId="Heading3">
    <w:name w:val="heading 3"/>
    <w:basedOn w:val="Heading2"/>
    <w:next w:val="Normal"/>
    <w:qFormat/>
    <w:rsid w:val="00514EC5"/>
    <w:pPr>
      <w:spacing w:before="120"/>
      <w:outlineLvl w:val="2"/>
    </w:pPr>
    <w:rPr>
      <w:sz w:val="28"/>
    </w:rPr>
  </w:style>
  <w:style w:type="paragraph" w:styleId="Heading4">
    <w:name w:val="heading 4"/>
    <w:basedOn w:val="Heading3"/>
    <w:next w:val="Normal"/>
    <w:link w:val="Heading4Char"/>
    <w:qFormat/>
    <w:rsid w:val="00514EC5"/>
    <w:pPr>
      <w:ind w:left="1418" w:hanging="1418"/>
      <w:outlineLvl w:val="3"/>
    </w:pPr>
    <w:rPr>
      <w:sz w:val="24"/>
    </w:rPr>
  </w:style>
  <w:style w:type="paragraph" w:styleId="Heading5">
    <w:name w:val="heading 5"/>
    <w:basedOn w:val="Heading4"/>
    <w:next w:val="Normal"/>
    <w:link w:val="Heading5Char"/>
    <w:qFormat/>
    <w:rsid w:val="00514EC5"/>
    <w:pPr>
      <w:ind w:left="1701" w:hanging="1701"/>
      <w:outlineLvl w:val="4"/>
    </w:pPr>
    <w:rPr>
      <w:sz w:val="22"/>
    </w:rPr>
  </w:style>
  <w:style w:type="paragraph" w:styleId="Heading6">
    <w:name w:val="heading 6"/>
    <w:basedOn w:val="H6"/>
    <w:next w:val="Normal"/>
    <w:semiHidden/>
    <w:qFormat/>
    <w:rsid w:val="00CF6ED5"/>
    <w:pPr>
      <w:numPr>
        <w:ilvl w:val="5"/>
        <w:numId w:val="8"/>
      </w:numPr>
      <w:outlineLvl w:val="5"/>
    </w:pPr>
  </w:style>
  <w:style w:type="paragraph" w:styleId="Heading7">
    <w:name w:val="heading 7"/>
    <w:basedOn w:val="H6"/>
    <w:next w:val="Normal"/>
    <w:semiHidden/>
    <w:qFormat/>
    <w:rsid w:val="00CF6ED5"/>
    <w:pPr>
      <w:numPr>
        <w:ilvl w:val="6"/>
        <w:numId w:val="8"/>
      </w:numPr>
      <w:outlineLvl w:val="6"/>
    </w:pPr>
  </w:style>
  <w:style w:type="paragraph" w:styleId="Heading8">
    <w:name w:val="heading 8"/>
    <w:basedOn w:val="Heading1"/>
    <w:next w:val="Normal"/>
    <w:link w:val="Heading8Char"/>
    <w:qFormat/>
    <w:rsid w:val="00514EC5"/>
    <w:pPr>
      <w:ind w:left="0" w:firstLine="0"/>
      <w:outlineLvl w:val="7"/>
    </w:pPr>
  </w:style>
  <w:style w:type="paragraph" w:styleId="Heading9">
    <w:name w:val="heading 9"/>
    <w:basedOn w:val="Heading8"/>
    <w:next w:val="Normal"/>
    <w:qFormat/>
    <w:rsid w:val="00514E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4EC5"/>
    <w:pPr>
      <w:ind w:left="1985" w:hanging="1985"/>
      <w:outlineLvl w:val="9"/>
    </w:pPr>
    <w:rPr>
      <w:sz w:val="20"/>
    </w:rPr>
  </w:style>
  <w:style w:type="paragraph" w:styleId="List">
    <w:name w:val="List"/>
    <w:basedOn w:val="Normal"/>
    <w:rsid w:val="00514EC5"/>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514E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514EC5"/>
  </w:style>
  <w:style w:type="paragraph" w:styleId="Index1">
    <w:name w:val="index 1"/>
    <w:basedOn w:val="Normal"/>
    <w:next w:val="Normal"/>
    <w:autoRedefine/>
    <w:semiHidden/>
    <w:unhideWhenUsed/>
    <w:rsid w:val="00514EC5"/>
    <w:pPr>
      <w:spacing w:after="0"/>
      <w:ind w:left="200" w:hanging="200"/>
    </w:pPr>
  </w:style>
  <w:style w:type="paragraph" w:styleId="List2">
    <w:name w:val="List 2"/>
    <w:basedOn w:val="Normal"/>
    <w:semiHidden/>
    <w:unhideWhenUsed/>
    <w:rsid w:val="00514EC5"/>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table" w:styleId="GridTable1Light-Accent1">
    <w:name w:val="Grid Table 1 Light Accent 1"/>
    <w:basedOn w:val="TableNormal"/>
    <w:uiPriority w:val="46"/>
    <w:rsid w:val="00514EC5"/>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514EC5"/>
    <w:pPr>
      <w:outlineLvl w:val="9"/>
    </w:pPr>
  </w:style>
  <w:style w:type="table" w:styleId="PlainTable1">
    <w:name w:val="Plain Table 1"/>
    <w:basedOn w:val="TableNormal"/>
    <w:uiPriority w:val="41"/>
    <w:rsid w:val="00514EC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514EC5"/>
    <w:pPr>
      <w:keepLines/>
      <w:ind w:left="1135" w:hanging="851"/>
    </w:pPr>
  </w:style>
  <w:style w:type="paragraph" w:customStyle="1" w:styleId="PL">
    <w:name w:val="PL"/>
    <w:link w:val="PLChar"/>
    <w:rsid w:val="00514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4EC5"/>
    <w:pPr>
      <w:jc w:val="right"/>
    </w:pPr>
  </w:style>
  <w:style w:type="paragraph" w:customStyle="1" w:styleId="TAL">
    <w:name w:val="TAL"/>
    <w:basedOn w:val="Normal"/>
    <w:link w:val="TALChar"/>
    <w:rsid w:val="00514EC5"/>
    <w:pPr>
      <w:keepNext/>
      <w:keepLines/>
      <w:spacing w:after="0"/>
    </w:pPr>
    <w:rPr>
      <w:rFonts w:ascii="Arial" w:hAnsi="Arial"/>
      <w:sz w:val="18"/>
    </w:rPr>
  </w:style>
  <w:style w:type="paragraph" w:customStyle="1" w:styleId="TAH">
    <w:name w:val="TAH"/>
    <w:basedOn w:val="TAC"/>
    <w:link w:val="TAHChar"/>
    <w:rsid w:val="00514EC5"/>
    <w:rPr>
      <w:b/>
    </w:rPr>
  </w:style>
  <w:style w:type="paragraph" w:customStyle="1" w:styleId="TAC">
    <w:name w:val="TAC"/>
    <w:basedOn w:val="TAL"/>
    <w:link w:val="TACChar"/>
    <w:rsid w:val="00514EC5"/>
    <w:pPr>
      <w:jc w:val="center"/>
    </w:pPr>
  </w:style>
  <w:style w:type="table" w:styleId="LightGrid">
    <w:name w:val="Light Grid"/>
    <w:basedOn w:val="TableNormal"/>
    <w:uiPriority w:val="62"/>
    <w:semiHidden/>
    <w:unhideWhenUsed/>
    <w:rsid w:val="00514E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514EC5"/>
    <w:pPr>
      <w:keepLines/>
      <w:ind w:left="1702" w:hanging="1418"/>
    </w:pPr>
  </w:style>
  <w:style w:type="paragraph" w:customStyle="1" w:styleId="FP">
    <w:name w:val="FP"/>
    <w:basedOn w:val="Normal"/>
    <w:rsid w:val="00514EC5"/>
    <w:pPr>
      <w:spacing w:after="0"/>
    </w:pPr>
  </w:style>
  <w:style w:type="table" w:styleId="PlainTable2">
    <w:name w:val="Plain Table 2"/>
    <w:basedOn w:val="TableNormal"/>
    <w:uiPriority w:val="42"/>
    <w:rsid w:val="00514EC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514EC5"/>
    <w:pPr>
      <w:spacing w:after="0"/>
    </w:pPr>
  </w:style>
  <w:style w:type="paragraph" w:customStyle="1" w:styleId="B1">
    <w:name w:val="B1"/>
    <w:basedOn w:val="List"/>
    <w:link w:val="B1Char"/>
    <w:rsid w:val="00514EC5"/>
    <w:pPr>
      <w:ind w:left="568" w:hanging="284"/>
      <w:contextualSpacing w:val="0"/>
    </w:pPr>
  </w:style>
  <w:style w:type="paragraph" w:styleId="List3">
    <w:name w:val="List 3"/>
    <w:basedOn w:val="Normal"/>
    <w:semiHidden/>
    <w:unhideWhenUsed/>
    <w:rsid w:val="00514EC5"/>
    <w:pPr>
      <w:ind w:left="849" w:hanging="283"/>
      <w:contextualSpacing/>
    </w:pPr>
  </w:style>
  <w:style w:type="paragraph" w:customStyle="1" w:styleId="B4">
    <w:name w:val="B4"/>
    <w:basedOn w:val="List4"/>
    <w:rsid w:val="00514EC5"/>
    <w:pPr>
      <w:ind w:left="1418" w:hanging="284"/>
      <w:contextualSpacing w:val="0"/>
    </w:pPr>
  </w:style>
  <w:style w:type="paragraph" w:customStyle="1" w:styleId="EditorsNote">
    <w:name w:val="Editor's Note"/>
    <w:basedOn w:val="NO"/>
    <w:link w:val="EditorsNoteChar"/>
    <w:rsid w:val="00514EC5"/>
    <w:rPr>
      <w:color w:val="FF0000"/>
    </w:rPr>
  </w:style>
  <w:style w:type="paragraph" w:customStyle="1" w:styleId="TH">
    <w:name w:val="TH"/>
    <w:basedOn w:val="Normal"/>
    <w:link w:val="THChar"/>
    <w:rsid w:val="00514EC5"/>
    <w:pPr>
      <w:keepNext/>
      <w:keepLines/>
      <w:spacing w:before="60"/>
      <w:jc w:val="center"/>
    </w:pPr>
    <w:rPr>
      <w:rFonts w:ascii="Arial" w:hAnsi="Arial"/>
      <w:b/>
    </w:rPr>
  </w:style>
  <w:style w:type="paragraph" w:customStyle="1" w:styleId="ZA">
    <w:name w:val="ZA"/>
    <w:rsid w:val="00514E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4E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4E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4E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14EC5"/>
    <w:pPr>
      <w:ind w:left="851" w:hanging="851"/>
    </w:pPr>
  </w:style>
  <w:style w:type="paragraph" w:styleId="List4">
    <w:name w:val="List 4"/>
    <w:basedOn w:val="Normal"/>
    <w:semiHidden/>
    <w:unhideWhenUsed/>
    <w:rsid w:val="00514EC5"/>
    <w:pPr>
      <w:ind w:left="1132" w:hanging="283"/>
      <w:contextualSpacing/>
    </w:pPr>
  </w:style>
  <w:style w:type="paragraph" w:customStyle="1" w:styleId="TF">
    <w:name w:val="TF"/>
    <w:basedOn w:val="TH"/>
    <w:link w:val="TFChar"/>
    <w:rsid w:val="00514EC5"/>
    <w:pPr>
      <w:keepNext w:val="0"/>
      <w:spacing w:before="0" w:after="240"/>
    </w:pPr>
  </w:style>
  <w:style w:type="paragraph" w:customStyle="1" w:styleId="B5">
    <w:name w:val="B5"/>
    <w:basedOn w:val="List5"/>
    <w:rsid w:val="00514EC5"/>
    <w:pPr>
      <w:ind w:left="1702" w:hanging="284"/>
      <w:contextualSpacing w:val="0"/>
    </w:pPr>
  </w:style>
  <w:style w:type="paragraph" w:customStyle="1" w:styleId="B2">
    <w:name w:val="B2"/>
    <w:basedOn w:val="List2"/>
    <w:link w:val="B2Char"/>
    <w:rsid w:val="00514EC5"/>
    <w:pPr>
      <w:ind w:left="851" w:hanging="284"/>
      <w:contextualSpacing w:val="0"/>
    </w:pPr>
  </w:style>
  <w:style w:type="paragraph" w:customStyle="1" w:styleId="B3">
    <w:name w:val="B3"/>
    <w:basedOn w:val="List3"/>
    <w:rsid w:val="00514EC5"/>
    <w:pPr>
      <w:ind w:left="1135" w:hanging="284"/>
      <w:contextualSpacing w:val="0"/>
    </w:pPr>
  </w:style>
  <w:style w:type="paragraph" w:styleId="BodyText">
    <w:name w:val="Body Text"/>
    <w:basedOn w:val="Normal"/>
    <w:link w:val="BodyTextChar"/>
    <w:semiHidden/>
    <w:unhideWhenUsed/>
    <w:rsid w:val="00514EC5"/>
    <w:pPr>
      <w:spacing w:after="120"/>
    </w:pPr>
  </w:style>
  <w:style w:type="character" w:customStyle="1" w:styleId="BodyTextChar">
    <w:name w:val="Body Text Char"/>
    <w:basedOn w:val="DefaultParagraphFont"/>
    <w:link w:val="BodyText"/>
    <w:semiHidden/>
    <w:rsid w:val="00514EC5"/>
    <w:rPr>
      <w:lang w:eastAsia="en-US"/>
    </w:rPr>
  </w:style>
  <w:style w:type="paragraph" w:styleId="List5">
    <w:name w:val="List 5"/>
    <w:basedOn w:val="Normal"/>
    <w:semiHidden/>
    <w:unhideWhenUsed/>
    <w:rsid w:val="00514EC5"/>
    <w:pPr>
      <w:ind w:left="1415" w:hanging="283"/>
      <w:contextualSpacing/>
    </w:pPr>
  </w:style>
  <w:style w:type="paragraph" w:customStyle="1" w:styleId="ZV">
    <w:name w:val="ZV"/>
    <w:basedOn w:val="ZU"/>
    <w:rsid w:val="00514EC5"/>
    <w:pPr>
      <w:framePr w:wrap="notBeside" w:y="16161"/>
    </w:pPr>
  </w:style>
  <w:style w:type="table" w:styleId="ColorfulGrid">
    <w:name w:val="Colorful Grid"/>
    <w:basedOn w:val="TableNormal"/>
    <w:uiPriority w:val="73"/>
    <w:semiHidden/>
    <w:unhideWhenUsed/>
    <w:rsid w:val="00514EC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sid w:val="00CF6ED5"/>
    <w:rPr>
      <w:i/>
      <w:color w:val="0000FF"/>
    </w:rPr>
  </w:style>
  <w:style w:type="table" w:styleId="ColorfulGrid-Accent1">
    <w:name w:val="Colorful Grid Accent 1"/>
    <w:basedOn w:val="TableNormal"/>
    <w:uiPriority w:val="73"/>
    <w:semiHidden/>
    <w:unhideWhenUsed/>
    <w:rsid w:val="00514EC5"/>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514EC5"/>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514EC5"/>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514EC5"/>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8A6D4A"/>
    <w:rPr>
      <w:rFonts w:eastAsia="Times New Roman"/>
    </w:rPr>
  </w:style>
  <w:style w:type="table" w:styleId="ColorfulGrid-Accent4">
    <w:name w:val="Colorful Grid Accent 4"/>
    <w:basedOn w:val="TableNormal"/>
    <w:uiPriority w:val="73"/>
    <w:semiHidden/>
    <w:unhideWhenUsed/>
    <w:rsid w:val="00514EC5"/>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514EC5"/>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514EC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rsid w:val="00514EC5"/>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514EC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514EC5"/>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514EC5"/>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table" w:styleId="GridTable1Light-Accent3">
    <w:name w:val="Grid Table 1 Light Accent 3"/>
    <w:basedOn w:val="TableNormal"/>
    <w:uiPriority w:val="46"/>
    <w:rsid w:val="00514EC5"/>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14EC5"/>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table" w:styleId="ColorfulList-Accent3">
    <w:name w:val="Colorful List Accent 3"/>
    <w:basedOn w:val="TableNormal"/>
    <w:uiPriority w:val="72"/>
    <w:semiHidden/>
    <w:unhideWhenUsed/>
    <w:rsid w:val="00514EC5"/>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table" w:styleId="ColorfulList-Accent4">
    <w:name w:val="Colorful List Accent 4"/>
    <w:basedOn w:val="TableNormal"/>
    <w:uiPriority w:val="72"/>
    <w:semiHidden/>
    <w:unhideWhenUsed/>
    <w:rsid w:val="00514EC5"/>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rsid w:val="00514EC5"/>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514EC5"/>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stTable1Light-Accent1">
    <w:name w:val="List Table 1 Light Accent 1"/>
    <w:basedOn w:val="TableNormal"/>
    <w:uiPriority w:val="46"/>
    <w:rsid w:val="00514EC5"/>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514EC5"/>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14EC5"/>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14EC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2">
    <w:name w:val="List Table 1 Light Accent 2"/>
    <w:basedOn w:val="TableNormal"/>
    <w:uiPriority w:val="46"/>
    <w:rsid w:val="00514EC5"/>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514EC5"/>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514EC5"/>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514EC5"/>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514EC5"/>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514EC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14EC5"/>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514EC5"/>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514EC5"/>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514EC5"/>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514EC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sid w:val="00514EC5"/>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14EC5"/>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DarkList">
    <w:name w:val="Dark List"/>
    <w:basedOn w:val="TableNormal"/>
    <w:uiPriority w:val="70"/>
    <w:semiHidden/>
    <w:unhideWhenUsed/>
    <w:rsid w:val="00514EC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14EC5"/>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514EC5"/>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514EC5"/>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514EC5"/>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EditorsNoteChar">
    <w:name w:val="Editor's Note Char"/>
    <w:aliases w:val="EN Char"/>
    <w:link w:val="EditorsNote"/>
    <w:rsid w:val="00B50133"/>
    <w:rPr>
      <w:rFonts w:eastAsia="Times New Roman"/>
      <w:color w:val="FF0000"/>
    </w:rPr>
  </w:style>
  <w:style w:type="table" w:styleId="ColorfulShading">
    <w:name w:val="Colorful Shading"/>
    <w:basedOn w:val="TableNormal"/>
    <w:uiPriority w:val="71"/>
    <w:semiHidden/>
    <w:unhideWhenUsed/>
    <w:rsid w:val="00514EC5"/>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514EC5"/>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514EC5"/>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514EC5"/>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514EC5"/>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514EC5"/>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14EC5"/>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514EC5"/>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14EC5"/>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1">
    <w:name w:val="Grid Table 2 Accent 1"/>
    <w:basedOn w:val="TableNormal"/>
    <w:uiPriority w:val="47"/>
    <w:rsid w:val="00514EC5"/>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514EC5"/>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514EC5"/>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514EC5"/>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514EC5"/>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514EC5"/>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514EC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14EC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514EC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514EC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514EC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514EC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514EC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514EC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14EC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514EC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514EC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514EC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514EC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514EC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514E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14E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514E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514E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514E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514E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514E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514EC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514EC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514EC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514EC5"/>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514EC5"/>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514EC5"/>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514EC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14EC5"/>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514EC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514EC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514EC5"/>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514EC5"/>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514EC5"/>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514EC5"/>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514EC5"/>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514EC5"/>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514EC5"/>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514E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14EC5"/>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514EC5"/>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514EC5"/>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514EC5"/>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514EC5"/>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514EC5"/>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514EC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14EC5"/>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514EC5"/>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514EC5"/>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514EC5"/>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514EC5"/>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514EC5"/>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514EC5"/>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514EC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14EC5"/>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514EC5"/>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514EC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514EC5"/>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514EC5"/>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514EC5"/>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514EC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14EC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514EC5"/>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514EC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514EC5"/>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514EC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514EC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514EC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14EC5"/>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14EC5"/>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14EC5"/>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14EC5"/>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14EC5"/>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14EC5"/>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14EC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14EC5"/>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514EC5"/>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514EC5"/>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514EC5"/>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514EC5"/>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514EC5"/>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514EC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14EC5"/>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14EC5"/>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14EC5"/>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14EC5"/>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14EC5"/>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14EC5"/>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14EC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514EC5"/>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514EC5"/>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514EC5"/>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514EC5"/>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514EC5"/>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514EC5"/>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14EC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514EC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514EC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514EC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514EC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514EC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14EC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514EC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514EC5"/>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514EC5"/>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514EC5"/>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514EC5"/>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514EC5"/>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514EC5"/>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14EC5"/>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14EC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14EC5"/>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14EC5"/>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14EC5"/>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14EC5"/>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14EC5"/>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14EC5"/>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14EC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14EC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14EC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14EC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14EC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14EC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14EC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14EC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14EC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14EC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14EC5"/>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14EC5"/>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14EC5"/>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14EC5"/>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14EC5"/>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14EC5"/>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14EC5"/>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14EC5"/>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14EC5"/>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14EC5"/>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14EC5"/>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14EC5"/>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14EC5"/>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14EC5"/>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14EC5"/>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14EC5"/>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14EC5"/>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14EC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14EC5"/>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14EC5"/>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14EC5"/>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14EC5"/>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14EC5"/>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14EC5"/>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14EC5"/>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14EC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514EC5"/>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14EC5"/>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14EC5"/>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14EC5"/>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14EC5"/>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14EC5"/>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14EC5"/>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14EC5"/>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14EC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14EC5"/>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14EC5"/>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14EC5"/>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14EC5"/>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14EC5"/>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14EC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14EC5"/>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14EC5"/>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14EC5"/>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514EC5"/>
    <w:pPr>
      <w:keepLines/>
      <w:tabs>
        <w:tab w:val="center" w:pos="4536"/>
        <w:tab w:val="right" w:pos="9072"/>
      </w:tabs>
    </w:pPr>
    <w:rPr>
      <w:noProof/>
    </w:rPr>
  </w:style>
  <w:style w:type="paragraph" w:customStyle="1" w:styleId="LD">
    <w:name w:val="LD"/>
    <w:rsid w:val="00514EC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514EC5"/>
    <w:pPr>
      <w:keepNext/>
      <w:spacing w:after="0"/>
    </w:pPr>
    <w:rPr>
      <w:rFonts w:ascii="Arial" w:hAnsi="Arial"/>
      <w:sz w:val="18"/>
    </w:rPr>
  </w:style>
  <w:style w:type="paragraph" w:customStyle="1" w:styleId="NW">
    <w:name w:val="NW"/>
    <w:basedOn w:val="NO"/>
    <w:rsid w:val="00514EC5"/>
    <w:pPr>
      <w:spacing w:after="0"/>
    </w:pPr>
  </w:style>
  <w:style w:type="paragraph" w:styleId="Header">
    <w:name w:val="header"/>
    <w:basedOn w:val="Normal"/>
    <w:link w:val="HeaderChar"/>
    <w:unhideWhenUsed/>
    <w:rsid w:val="00514EC5"/>
    <w:pPr>
      <w:tabs>
        <w:tab w:val="center" w:pos="4513"/>
        <w:tab w:val="right" w:pos="9026"/>
      </w:tabs>
      <w:spacing w:after="0"/>
    </w:pPr>
  </w:style>
  <w:style w:type="character" w:customStyle="1" w:styleId="HeaderChar">
    <w:name w:val="Header Char"/>
    <w:basedOn w:val="DefaultParagraphFont"/>
    <w:link w:val="Header"/>
    <w:rsid w:val="00514EC5"/>
    <w:rPr>
      <w:rFonts w:eastAsia="Times New Roman"/>
    </w:rPr>
  </w:style>
  <w:style w:type="paragraph" w:styleId="Footer">
    <w:name w:val="footer"/>
    <w:basedOn w:val="Normal"/>
    <w:link w:val="FooterChar"/>
    <w:unhideWhenUsed/>
    <w:rsid w:val="00514EC5"/>
    <w:pPr>
      <w:tabs>
        <w:tab w:val="center" w:pos="4513"/>
        <w:tab w:val="right" w:pos="9026"/>
      </w:tabs>
      <w:spacing w:after="0"/>
    </w:pPr>
  </w:style>
  <w:style w:type="character" w:customStyle="1" w:styleId="FooterChar">
    <w:name w:val="Footer Char"/>
    <w:basedOn w:val="DefaultParagraphFont"/>
    <w:link w:val="Footer"/>
    <w:rsid w:val="00514EC5"/>
    <w:rPr>
      <w:rFonts w:eastAsia="Times New Roman"/>
    </w:rPr>
  </w:style>
  <w:style w:type="paragraph" w:styleId="TOC6">
    <w:name w:val="toc 6"/>
    <w:basedOn w:val="Normal"/>
    <w:next w:val="Normal"/>
    <w:autoRedefine/>
    <w:uiPriority w:val="39"/>
    <w:unhideWhenUsed/>
    <w:rsid w:val="00514EC5"/>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514EC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514EC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0DEA8-FFD8-4964-9939-AD6E3D24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26804</Words>
  <Characters>152784</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23.122_CR0807_(Rel-17)_5GSAT_ARCH-CT</cp:lastModifiedBy>
  <cp:revision>7</cp:revision>
  <cp:lastPrinted>2019-02-25T14:05:00Z</cp:lastPrinted>
  <dcterms:created xsi:type="dcterms:W3CDTF">2022-01-26T14:23:00Z</dcterms:created>
  <dcterms:modified xsi:type="dcterms:W3CDTF">2022-02-01T10:27:00Z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1643205775</vt:lpwstr>
  </property>
</Properties>
</file>