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26F098D3" w14:textId="77777777" w:rsidTr="005E4BB2">
        <w:tc>
          <w:tcPr>
            <w:tcW w:w="10423" w:type="dxa"/>
            <w:gridSpan w:val="2"/>
            <w:shd w:val="clear" w:color="auto" w:fill="auto"/>
          </w:tcPr>
          <w:p w14:paraId="011F564A" w14:textId="6024F059"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464BC2">
              <w:t>7</w:t>
            </w:r>
            <w:r w:rsidRPr="00E30083">
              <w:t>.</w:t>
            </w:r>
            <w:r w:rsidR="007B7FB6">
              <w:rPr>
                <w:lang w:eastAsia="zh-CN"/>
              </w:rPr>
              <w:t>2</w:t>
            </w:r>
            <w:r w:rsidRPr="00E30083">
              <w:t xml:space="preserve">.0 </w:t>
            </w:r>
            <w:r w:rsidRPr="00E30083">
              <w:rPr>
                <w:sz w:val="32"/>
              </w:rPr>
              <w:t>(202</w:t>
            </w:r>
            <w:r w:rsidR="00F74C37">
              <w:rPr>
                <w:sz w:val="32"/>
              </w:rPr>
              <w:t>1</w:t>
            </w:r>
            <w:r w:rsidRPr="00E30083">
              <w:rPr>
                <w:sz w:val="32"/>
              </w:rPr>
              <w:t>-</w:t>
            </w:r>
            <w:r w:rsidR="00F51C09">
              <w:rPr>
                <w:sz w:val="32"/>
              </w:rPr>
              <w:t>0</w:t>
            </w:r>
            <w:r w:rsidR="007B7FB6">
              <w:rPr>
                <w:sz w:val="32"/>
              </w:rPr>
              <w:t>9</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77777777" w:rsidR="004F0988" w:rsidRPr="00E30083" w:rsidRDefault="00B02215" w:rsidP="00133525">
            <w:pPr>
              <w:pStyle w:val="ZT"/>
              <w:framePr w:wrap="auto" w:hAnchor="text" w:yAlign="inline"/>
              <w:rPr>
                <w:i/>
                <w:sz w:val="28"/>
              </w:rPr>
            </w:pPr>
            <w:r w:rsidRPr="00E30083">
              <w:t>(</w:t>
            </w:r>
            <w:r w:rsidRPr="00E30083">
              <w:rPr>
                <w:rStyle w:val="ZGSM"/>
              </w:rPr>
              <w:t>Release 1</w:t>
            </w:r>
            <w:r w:rsidR="00F75BD9">
              <w:rPr>
                <w:rStyle w:val="ZGSM"/>
              </w:rPr>
              <w:t>7</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p w14:paraId="6EAFEF35" w14:textId="0BF72613" w:rsidR="003A15CC" w:rsidRDefault="00C247F6"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6E78C1AE" w14:textId="75A10187" w:rsidR="003A15CC" w:rsidRDefault="00EE2C47" w:rsidP="003A15CC">
            <w:pPr>
              <w:jc w:val="right"/>
              <w:rPr>
                <w:noProof/>
                <w:lang w:val="en-US" w:eastAsia="zh-CN"/>
              </w:rPr>
            </w:pPr>
            <w:r>
              <w:pict w14:anchorId="237C60F9">
                <v:shape id="_x0000_i1026" type="#_x0000_t75" style="width:127.5pt;height:74.75pt">
                  <v:imagedata r:id="rId10" o:title="3GPP-logo_web"/>
                </v:shape>
              </w:pict>
            </w: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2"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2"/>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3"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4"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4"/>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5"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40E99850"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A15CC">
              <w:rPr>
                <w:noProof/>
                <w:sz w:val="18"/>
              </w:rPr>
              <w:t>1</w:t>
            </w:r>
            <w:r w:rsidRPr="00E30083">
              <w:rPr>
                <w:noProof/>
                <w:sz w:val="18"/>
              </w:rPr>
              <w:t>, 3GPP Organizational Partners (ARIB, ATIS, CCSA, ETSI, TSDSI, TTA, TTC).</w:t>
            </w:r>
            <w:bookmarkStart w:id="6" w:name="copyrightaddon"/>
            <w:bookmarkEnd w:id="6"/>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5"/>
          </w:p>
          <w:p w14:paraId="2FA6CA67" w14:textId="77777777" w:rsidR="00E16509" w:rsidRPr="00E30083" w:rsidRDefault="00E16509" w:rsidP="00133525"/>
        </w:tc>
      </w:tr>
      <w:bookmarkEnd w:id="3"/>
    </w:tbl>
    <w:p w14:paraId="67083A27" w14:textId="77777777" w:rsidR="00080512" w:rsidRPr="004D3578" w:rsidRDefault="00080512">
      <w:pPr>
        <w:pStyle w:val="TT"/>
      </w:pPr>
      <w:r w:rsidRPr="004D3578">
        <w:br w:type="page"/>
      </w:r>
      <w:bookmarkStart w:id="7" w:name="tableOfContents"/>
      <w:bookmarkEnd w:id="7"/>
      <w:r w:rsidRPr="004D3578">
        <w:lastRenderedPageBreak/>
        <w:t>Contents</w:t>
      </w:r>
    </w:p>
    <w:p w14:paraId="14F57D68" w14:textId="18EC62A3" w:rsidR="00C247F6"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247F6">
        <w:t>Foreword</w:t>
      </w:r>
      <w:r w:rsidR="00C247F6">
        <w:tab/>
      </w:r>
      <w:r w:rsidR="00C247F6">
        <w:fldChar w:fldCharType="begin" w:fldLock="1"/>
      </w:r>
      <w:r w:rsidR="00C247F6">
        <w:instrText xml:space="preserve"> PAGEREF _Toc82714405 \h </w:instrText>
      </w:r>
      <w:r w:rsidR="00C247F6">
        <w:fldChar w:fldCharType="separate"/>
      </w:r>
      <w:r w:rsidR="00C247F6">
        <w:t>6</w:t>
      </w:r>
      <w:r w:rsidR="00C247F6">
        <w:fldChar w:fldCharType="end"/>
      </w:r>
    </w:p>
    <w:p w14:paraId="28D8B2B5" w14:textId="39DA8909" w:rsidR="00C247F6" w:rsidRDefault="00C247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_Toc82714406 \h </w:instrText>
      </w:r>
      <w:r>
        <w:fldChar w:fldCharType="separate"/>
      </w:r>
      <w:r>
        <w:t>7</w:t>
      </w:r>
      <w:r>
        <w:fldChar w:fldCharType="end"/>
      </w:r>
    </w:p>
    <w:p w14:paraId="1C4C9EE0" w14:textId="2CC38CBE" w:rsidR="00C247F6" w:rsidRDefault="00C247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_Toc82714407 \h </w:instrText>
      </w:r>
      <w:r>
        <w:fldChar w:fldCharType="separate"/>
      </w:r>
      <w:r>
        <w:t>7</w:t>
      </w:r>
      <w:r>
        <w:fldChar w:fldCharType="end"/>
      </w:r>
    </w:p>
    <w:p w14:paraId="4277B80A" w14:textId="784F0A14" w:rsidR="00C247F6" w:rsidRDefault="00C247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_Toc82714408 \h </w:instrText>
      </w:r>
      <w:r>
        <w:fldChar w:fldCharType="separate"/>
      </w:r>
      <w:r>
        <w:t>8</w:t>
      </w:r>
      <w:r>
        <w:fldChar w:fldCharType="end"/>
      </w:r>
    </w:p>
    <w:p w14:paraId="05DC281C" w14:textId="683DADBD" w:rsidR="00C247F6" w:rsidRDefault="00C247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_Toc82714409 \h </w:instrText>
      </w:r>
      <w:r>
        <w:fldChar w:fldCharType="separate"/>
      </w:r>
      <w:r>
        <w:t>8</w:t>
      </w:r>
      <w:r>
        <w:fldChar w:fldCharType="end"/>
      </w:r>
    </w:p>
    <w:p w14:paraId="69FB70CB" w14:textId="547B7A41" w:rsidR="00C247F6" w:rsidRDefault="00C247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_Toc82714410 \h </w:instrText>
      </w:r>
      <w:r>
        <w:fldChar w:fldCharType="separate"/>
      </w:r>
      <w:r>
        <w:t>8</w:t>
      </w:r>
      <w:r>
        <w:fldChar w:fldCharType="end"/>
      </w:r>
    </w:p>
    <w:p w14:paraId="6E23058B" w14:textId="333E234A" w:rsidR="00C247F6" w:rsidRDefault="00C247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_Toc82714411 \h </w:instrText>
      </w:r>
      <w:r>
        <w:fldChar w:fldCharType="separate"/>
      </w:r>
      <w:r>
        <w:t>8</w:t>
      </w:r>
      <w:r>
        <w:fldChar w:fldCharType="end"/>
      </w:r>
    </w:p>
    <w:p w14:paraId="5098919E" w14:textId="6F9664B9" w:rsidR="00C247F6" w:rsidRDefault="00C247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_Toc82714412 \h </w:instrText>
      </w:r>
      <w:r>
        <w:fldChar w:fldCharType="separate"/>
      </w:r>
      <w:r>
        <w:t>8</w:t>
      </w:r>
      <w:r>
        <w:fldChar w:fldCharType="end"/>
      </w:r>
    </w:p>
    <w:p w14:paraId="08173870" w14:textId="1CED510C" w:rsidR="00C247F6" w:rsidRDefault="00C247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_Toc82714413 \h </w:instrText>
      </w:r>
      <w:r>
        <w:fldChar w:fldCharType="separate"/>
      </w:r>
      <w:r>
        <w:t>9</w:t>
      </w:r>
      <w:r>
        <w:fldChar w:fldCharType="end"/>
      </w:r>
    </w:p>
    <w:p w14:paraId="7DDCD296" w14:textId="2D688954" w:rsidR="00C247F6" w:rsidRDefault="00C247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_Toc82714414 \h </w:instrText>
      </w:r>
      <w:r>
        <w:fldChar w:fldCharType="separate"/>
      </w:r>
      <w:r>
        <w:t>9</w:t>
      </w:r>
      <w:r>
        <w:fldChar w:fldCharType="end"/>
      </w:r>
    </w:p>
    <w:p w14:paraId="1B87C3A6" w14:textId="229B2760" w:rsidR="00C247F6" w:rsidRDefault="00C247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_Toc82714415 \h </w:instrText>
      </w:r>
      <w:r>
        <w:fldChar w:fldCharType="separate"/>
      </w:r>
      <w:r>
        <w:t>9</w:t>
      </w:r>
      <w:r>
        <w:fldChar w:fldCharType="end"/>
      </w:r>
    </w:p>
    <w:p w14:paraId="42697439" w14:textId="5558F4D2" w:rsidR="00C247F6" w:rsidRDefault="00C247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_Toc82714416 \h </w:instrText>
      </w:r>
      <w:r>
        <w:fldChar w:fldCharType="separate"/>
      </w:r>
      <w:r>
        <w:t>9</w:t>
      </w:r>
      <w:r>
        <w:fldChar w:fldCharType="end"/>
      </w:r>
    </w:p>
    <w:p w14:paraId="629C7C08" w14:textId="5DCE2C12" w:rsidR="00C247F6" w:rsidRDefault="00C247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_Toc82714417 \h </w:instrText>
      </w:r>
      <w:r>
        <w:fldChar w:fldCharType="separate"/>
      </w:r>
      <w:r>
        <w:t>9</w:t>
      </w:r>
      <w:r>
        <w:fldChar w:fldCharType="end"/>
      </w:r>
    </w:p>
    <w:p w14:paraId="284F2A21" w14:textId="75C86465" w:rsidR="00C247F6" w:rsidRDefault="00C247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_Toc82714418 \h </w:instrText>
      </w:r>
      <w:r>
        <w:fldChar w:fldCharType="separate"/>
      </w:r>
      <w:r>
        <w:t>9</w:t>
      </w:r>
      <w:r>
        <w:fldChar w:fldCharType="end"/>
      </w:r>
    </w:p>
    <w:p w14:paraId="00100B0F" w14:textId="5ACAB24C" w:rsidR="00C247F6" w:rsidRDefault="00C247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_Toc82714419 \h </w:instrText>
      </w:r>
      <w:r>
        <w:fldChar w:fldCharType="separate"/>
      </w:r>
      <w:r>
        <w:t>9</w:t>
      </w:r>
      <w:r>
        <w:fldChar w:fldCharType="end"/>
      </w:r>
    </w:p>
    <w:p w14:paraId="0284F47A" w14:textId="5C4D95E3" w:rsidR="00C247F6" w:rsidRDefault="00C247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_Toc82714420 \h </w:instrText>
      </w:r>
      <w:r>
        <w:fldChar w:fldCharType="separate"/>
      </w:r>
      <w:r>
        <w:t>9</w:t>
      </w:r>
      <w:r>
        <w:fldChar w:fldCharType="end"/>
      </w:r>
    </w:p>
    <w:p w14:paraId="41A39E60" w14:textId="3B7E85AA" w:rsidR="00C247F6" w:rsidRDefault="00C247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_Toc82714421 \h </w:instrText>
      </w:r>
      <w:r>
        <w:fldChar w:fldCharType="separate"/>
      </w:r>
      <w:r>
        <w:t>10</w:t>
      </w:r>
      <w:r>
        <w:fldChar w:fldCharType="end"/>
      </w:r>
    </w:p>
    <w:p w14:paraId="3CFF96E5" w14:textId="65A949D5" w:rsidR="00C247F6" w:rsidRDefault="00C247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_Toc82714422 \h </w:instrText>
      </w:r>
      <w:r>
        <w:fldChar w:fldCharType="separate"/>
      </w:r>
      <w:r>
        <w:t>11</w:t>
      </w:r>
      <w:r>
        <w:fldChar w:fldCharType="end"/>
      </w:r>
    </w:p>
    <w:p w14:paraId="344CA489" w14:textId="119CB1CA" w:rsidR="00C247F6" w:rsidRDefault="00C247F6">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9F6646">
        <w:rPr>
          <w:rFonts w:cs="Arial"/>
          <w:lang w:eastAsia="zh-CN"/>
        </w:rPr>
        <w:t>UE configuration update procedure</w:t>
      </w:r>
      <w:r>
        <w:tab/>
      </w:r>
      <w:r>
        <w:fldChar w:fldCharType="begin" w:fldLock="1"/>
      </w:r>
      <w:r>
        <w:instrText xml:space="preserve"> PAGEREF _Toc82714423 \h </w:instrText>
      </w:r>
      <w:r>
        <w:fldChar w:fldCharType="separate"/>
      </w:r>
      <w:r>
        <w:t>12</w:t>
      </w:r>
      <w:r>
        <w:fldChar w:fldCharType="end"/>
      </w:r>
    </w:p>
    <w:p w14:paraId="7B50F156" w14:textId="2EDC9041" w:rsidR="00C247F6" w:rsidRDefault="00C247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_Toc82714424 \h </w:instrText>
      </w:r>
      <w:r>
        <w:fldChar w:fldCharType="separate"/>
      </w:r>
      <w:r>
        <w:t>13</w:t>
      </w:r>
      <w:r>
        <w:fldChar w:fldCharType="end"/>
      </w:r>
    </w:p>
    <w:p w14:paraId="6B475AB7" w14:textId="633B8DE2" w:rsidR="00C247F6" w:rsidRDefault="00C247F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_Toc82714425 \h </w:instrText>
      </w:r>
      <w:r>
        <w:fldChar w:fldCharType="separate"/>
      </w:r>
      <w:r>
        <w:t>13</w:t>
      </w:r>
      <w:r>
        <w:fldChar w:fldCharType="end"/>
      </w:r>
    </w:p>
    <w:p w14:paraId="2B6FFCAB" w14:textId="3DEF48D4" w:rsidR="00C247F6" w:rsidRDefault="00C247F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_Toc82714426 \h </w:instrText>
      </w:r>
      <w:r>
        <w:fldChar w:fldCharType="separate"/>
      </w:r>
      <w:r>
        <w:t>13</w:t>
      </w:r>
      <w:r>
        <w:fldChar w:fldCharType="end"/>
      </w:r>
    </w:p>
    <w:p w14:paraId="023CEC0A" w14:textId="44053918" w:rsidR="00C247F6" w:rsidRDefault="00C247F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_Toc82714427 \h </w:instrText>
      </w:r>
      <w:r>
        <w:fldChar w:fldCharType="separate"/>
      </w:r>
      <w:r>
        <w:t>13</w:t>
      </w:r>
      <w:r>
        <w:fldChar w:fldCharType="end"/>
      </w:r>
    </w:p>
    <w:p w14:paraId="7637ECC8" w14:textId="3E12E5D3" w:rsidR="00C247F6" w:rsidRDefault="00C247F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_Toc82714428 \h </w:instrText>
      </w:r>
      <w:r>
        <w:fldChar w:fldCharType="separate"/>
      </w:r>
      <w:r>
        <w:t>13</w:t>
      </w:r>
      <w:r>
        <w:fldChar w:fldCharType="end"/>
      </w:r>
    </w:p>
    <w:p w14:paraId="5A83BADB" w14:textId="1E7F1B46" w:rsidR="00C247F6" w:rsidRDefault="00C247F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_Toc82714429 \h </w:instrText>
      </w:r>
      <w:r>
        <w:fldChar w:fldCharType="separate"/>
      </w:r>
      <w:r>
        <w:t>13</w:t>
      </w:r>
      <w:r>
        <w:fldChar w:fldCharType="end"/>
      </w:r>
    </w:p>
    <w:p w14:paraId="0AA43A41" w14:textId="63101237" w:rsidR="00C247F6" w:rsidRDefault="00C247F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_Toc82714430 \h </w:instrText>
      </w:r>
      <w:r>
        <w:fldChar w:fldCharType="separate"/>
      </w:r>
      <w:r>
        <w:t>14</w:t>
      </w:r>
      <w:r>
        <w:fldChar w:fldCharType="end"/>
      </w:r>
    </w:p>
    <w:p w14:paraId="595B8928" w14:textId="6627C0BB" w:rsidR="00C247F6" w:rsidRDefault="00C247F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_Toc82714431 \h </w:instrText>
      </w:r>
      <w:r>
        <w:fldChar w:fldCharType="separate"/>
      </w:r>
      <w:r>
        <w:t>14</w:t>
      </w:r>
      <w:r>
        <w:fldChar w:fldCharType="end"/>
      </w:r>
    </w:p>
    <w:p w14:paraId="27A9B08E" w14:textId="4D493307" w:rsidR="00C247F6" w:rsidRDefault="00C247F6">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_Toc82714432 \h </w:instrText>
      </w:r>
      <w:r>
        <w:fldChar w:fldCharType="separate"/>
      </w:r>
      <w:r>
        <w:t>15</w:t>
      </w:r>
      <w:r>
        <w:fldChar w:fldCharType="end"/>
      </w:r>
    </w:p>
    <w:p w14:paraId="33E6F614" w14:textId="10B6E021" w:rsidR="00C247F6" w:rsidRDefault="00C247F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_Toc82714433 \h </w:instrText>
      </w:r>
      <w:r>
        <w:fldChar w:fldCharType="separate"/>
      </w:r>
      <w:r>
        <w:t>15</w:t>
      </w:r>
      <w:r>
        <w:fldChar w:fldCharType="end"/>
      </w:r>
    </w:p>
    <w:p w14:paraId="3E7B2379" w14:textId="03AF99D5" w:rsidR="00C247F6" w:rsidRDefault="00C247F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_Toc82714434 \h </w:instrText>
      </w:r>
      <w:r>
        <w:fldChar w:fldCharType="separate"/>
      </w:r>
      <w:r>
        <w:t>15</w:t>
      </w:r>
      <w:r>
        <w:fldChar w:fldCharType="end"/>
      </w:r>
    </w:p>
    <w:p w14:paraId="150CBA5E" w14:textId="7375935C" w:rsidR="00C247F6" w:rsidRDefault="00C247F6">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_Toc82714435 \h </w:instrText>
      </w:r>
      <w:r>
        <w:fldChar w:fldCharType="separate"/>
      </w:r>
      <w:r>
        <w:t>16</w:t>
      </w:r>
      <w:r>
        <w:fldChar w:fldCharType="end"/>
      </w:r>
    </w:p>
    <w:p w14:paraId="245660B9" w14:textId="79322C66" w:rsidR="00C247F6" w:rsidRDefault="00C247F6">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_Toc82714436 \h </w:instrText>
      </w:r>
      <w:r>
        <w:fldChar w:fldCharType="separate"/>
      </w:r>
      <w:r>
        <w:t>16</w:t>
      </w:r>
      <w:r>
        <w:fldChar w:fldCharType="end"/>
      </w:r>
    </w:p>
    <w:p w14:paraId="20C95201" w14:textId="35F3D2D7" w:rsidR="00C247F6" w:rsidRDefault="00C247F6">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_Toc82714437 \h </w:instrText>
      </w:r>
      <w:r>
        <w:fldChar w:fldCharType="separate"/>
      </w:r>
      <w:r>
        <w:t>16</w:t>
      </w:r>
      <w:r>
        <w:fldChar w:fldCharType="end"/>
      </w:r>
    </w:p>
    <w:p w14:paraId="665BBE10" w14:textId="422D8F87" w:rsidR="00C247F6" w:rsidRDefault="00C247F6">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_Toc82714438 \h </w:instrText>
      </w:r>
      <w:r>
        <w:fldChar w:fldCharType="separate"/>
      </w:r>
      <w:r>
        <w:t>16</w:t>
      </w:r>
      <w:r>
        <w:fldChar w:fldCharType="end"/>
      </w:r>
    </w:p>
    <w:p w14:paraId="68975383" w14:textId="0AF5988C" w:rsidR="00C247F6" w:rsidRDefault="00C247F6">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_Toc82714439 \h </w:instrText>
      </w:r>
      <w:r>
        <w:fldChar w:fldCharType="separate"/>
      </w:r>
      <w:r>
        <w:t>17</w:t>
      </w:r>
      <w:r>
        <w:fldChar w:fldCharType="end"/>
      </w:r>
    </w:p>
    <w:p w14:paraId="106BB16B" w14:textId="341A2587" w:rsidR="00C247F6" w:rsidRDefault="00C247F6">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_Toc82714440 \h </w:instrText>
      </w:r>
      <w:r>
        <w:fldChar w:fldCharType="separate"/>
      </w:r>
      <w:r>
        <w:t>17</w:t>
      </w:r>
      <w:r>
        <w:fldChar w:fldCharType="end"/>
      </w:r>
    </w:p>
    <w:p w14:paraId="0E820DC5" w14:textId="17D4E5E7" w:rsidR="00C247F6" w:rsidRDefault="00C247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_Toc82714441 \h </w:instrText>
      </w:r>
      <w:r>
        <w:fldChar w:fldCharType="separate"/>
      </w:r>
      <w:r>
        <w:t>17</w:t>
      </w:r>
      <w:r>
        <w:fldChar w:fldCharType="end"/>
      </w:r>
    </w:p>
    <w:p w14:paraId="2E570560" w14:textId="14BD4505" w:rsidR="00C247F6" w:rsidRDefault="00C247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_Toc82714442 \h </w:instrText>
      </w:r>
      <w:r>
        <w:fldChar w:fldCharType="separate"/>
      </w:r>
      <w:r>
        <w:t>17</w:t>
      </w:r>
      <w:r>
        <w:fldChar w:fldCharType="end"/>
      </w:r>
    </w:p>
    <w:p w14:paraId="5B76004D" w14:textId="127D52EF" w:rsidR="00C247F6" w:rsidRDefault="00C247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_Toc82714443 \h </w:instrText>
      </w:r>
      <w:r>
        <w:fldChar w:fldCharType="separate"/>
      </w:r>
      <w:r>
        <w:t>17</w:t>
      </w:r>
      <w:r>
        <w:fldChar w:fldCharType="end"/>
      </w:r>
    </w:p>
    <w:p w14:paraId="58F66E4D" w14:textId="0BDA344B" w:rsidR="00C247F6" w:rsidRDefault="00C247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_Toc82714444 \h </w:instrText>
      </w:r>
      <w:r>
        <w:fldChar w:fldCharType="separate"/>
      </w:r>
      <w:r>
        <w:t>18</w:t>
      </w:r>
      <w:r>
        <w:fldChar w:fldCharType="end"/>
      </w:r>
    </w:p>
    <w:p w14:paraId="00F26222" w14:textId="5A1664CC" w:rsidR="00C247F6" w:rsidRDefault="00C247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_Toc82714445 \h </w:instrText>
      </w:r>
      <w:r>
        <w:fldChar w:fldCharType="separate"/>
      </w:r>
      <w:r>
        <w:t>18</w:t>
      </w:r>
      <w:r>
        <w:fldChar w:fldCharType="end"/>
      </w:r>
    </w:p>
    <w:p w14:paraId="6DAB63E0" w14:textId="6DCD88FE" w:rsidR="00C247F6" w:rsidRDefault="00C247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_Toc82714446 \h </w:instrText>
      </w:r>
      <w:r>
        <w:fldChar w:fldCharType="separate"/>
      </w:r>
      <w:r>
        <w:t>18</w:t>
      </w:r>
      <w:r>
        <w:fldChar w:fldCharType="end"/>
      </w:r>
    </w:p>
    <w:p w14:paraId="63238B0D" w14:textId="2008562B" w:rsidR="00C247F6" w:rsidRDefault="00C247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_Toc82714447 \h </w:instrText>
      </w:r>
      <w:r>
        <w:fldChar w:fldCharType="separate"/>
      </w:r>
      <w:r>
        <w:t>18</w:t>
      </w:r>
      <w:r>
        <w:fldChar w:fldCharType="end"/>
      </w:r>
    </w:p>
    <w:p w14:paraId="659A4EB5" w14:textId="6D92245A" w:rsidR="00C247F6" w:rsidRDefault="00C247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_Toc82714448 \h </w:instrText>
      </w:r>
      <w:r>
        <w:fldChar w:fldCharType="separate"/>
      </w:r>
      <w:r>
        <w:t>18</w:t>
      </w:r>
      <w:r>
        <w:fldChar w:fldCharType="end"/>
      </w:r>
    </w:p>
    <w:p w14:paraId="6BCA5F8D" w14:textId="0D3F343D" w:rsidR="00C247F6" w:rsidRDefault="00C247F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_Toc82714449 \h </w:instrText>
      </w:r>
      <w:r>
        <w:fldChar w:fldCharType="separate"/>
      </w:r>
      <w:r>
        <w:t>18</w:t>
      </w:r>
      <w:r>
        <w:fldChar w:fldCharType="end"/>
      </w:r>
    </w:p>
    <w:p w14:paraId="4DC09058" w14:textId="6E1A6312" w:rsidR="00C247F6" w:rsidRDefault="00C247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_Toc82714450 \h </w:instrText>
      </w:r>
      <w:r>
        <w:fldChar w:fldCharType="separate"/>
      </w:r>
      <w:r>
        <w:t>18</w:t>
      </w:r>
      <w:r>
        <w:fldChar w:fldCharType="end"/>
      </w:r>
    </w:p>
    <w:p w14:paraId="6F6E5E00" w14:textId="075F98D7" w:rsidR="00C247F6" w:rsidRDefault="00C247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_Toc82714451 \h </w:instrText>
      </w:r>
      <w:r>
        <w:fldChar w:fldCharType="separate"/>
      </w:r>
      <w:r>
        <w:t>18</w:t>
      </w:r>
      <w:r>
        <w:fldChar w:fldCharType="end"/>
      </w:r>
    </w:p>
    <w:p w14:paraId="781924A0" w14:textId="30A83114" w:rsidR="00C247F6" w:rsidRDefault="00C247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_Toc82714452 \h </w:instrText>
      </w:r>
      <w:r>
        <w:fldChar w:fldCharType="separate"/>
      </w:r>
      <w:r>
        <w:t>19</w:t>
      </w:r>
      <w:r>
        <w:fldChar w:fldCharType="end"/>
      </w:r>
    </w:p>
    <w:p w14:paraId="779F0D6D" w14:textId="28B2121F" w:rsidR="00C247F6" w:rsidRDefault="00C247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_Toc82714453 \h </w:instrText>
      </w:r>
      <w:r>
        <w:fldChar w:fldCharType="separate"/>
      </w:r>
      <w:r>
        <w:t>19</w:t>
      </w:r>
      <w:r>
        <w:fldChar w:fldCharType="end"/>
      </w:r>
    </w:p>
    <w:p w14:paraId="2BD2FFD1" w14:textId="79D79E79" w:rsidR="00C247F6" w:rsidRDefault="00C247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_Toc82714454 \h </w:instrText>
      </w:r>
      <w:r>
        <w:fldChar w:fldCharType="separate"/>
      </w:r>
      <w:r>
        <w:t>19</w:t>
      </w:r>
      <w:r>
        <w:fldChar w:fldCharType="end"/>
      </w:r>
    </w:p>
    <w:p w14:paraId="58ACBA15" w14:textId="1D983FF3" w:rsidR="00C247F6" w:rsidRDefault="00C247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_Toc82714455 \h </w:instrText>
      </w:r>
      <w:r>
        <w:fldChar w:fldCharType="separate"/>
      </w:r>
      <w:r>
        <w:t>19</w:t>
      </w:r>
      <w:r>
        <w:fldChar w:fldCharType="end"/>
      </w:r>
    </w:p>
    <w:p w14:paraId="756BAA91" w14:textId="05B479D3" w:rsidR="00C247F6" w:rsidRDefault="00C247F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_Toc82714456 \h </w:instrText>
      </w:r>
      <w:r>
        <w:fldChar w:fldCharType="separate"/>
      </w:r>
      <w:r>
        <w:t>19</w:t>
      </w:r>
      <w:r>
        <w:fldChar w:fldCharType="end"/>
      </w:r>
    </w:p>
    <w:p w14:paraId="3E7B6EF1" w14:textId="108881CF" w:rsidR="00C247F6" w:rsidRDefault="00C247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_Toc82714457 \h </w:instrText>
      </w:r>
      <w:r>
        <w:fldChar w:fldCharType="separate"/>
      </w:r>
      <w:r>
        <w:t>22</w:t>
      </w:r>
      <w:r>
        <w:fldChar w:fldCharType="end"/>
      </w:r>
    </w:p>
    <w:p w14:paraId="205BED8B" w14:textId="63571FAF" w:rsidR="00C247F6" w:rsidRDefault="00C247F6">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_Toc82714458 \h </w:instrText>
      </w:r>
      <w:r>
        <w:fldChar w:fldCharType="separate"/>
      </w:r>
      <w:r>
        <w:t>22</w:t>
      </w:r>
      <w:r>
        <w:fldChar w:fldCharType="end"/>
      </w:r>
    </w:p>
    <w:p w14:paraId="01B4A6BF" w14:textId="5F75C3FB" w:rsidR="00C247F6" w:rsidRDefault="00C247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_Toc82714459 \h </w:instrText>
      </w:r>
      <w:r>
        <w:fldChar w:fldCharType="separate"/>
      </w:r>
      <w:r>
        <w:t>22</w:t>
      </w:r>
      <w:r>
        <w:fldChar w:fldCharType="end"/>
      </w:r>
    </w:p>
    <w:p w14:paraId="0A6D982D" w14:textId="7008E3EC" w:rsidR="00C247F6" w:rsidRDefault="00C247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_Toc82714460 \h </w:instrText>
      </w:r>
      <w:r>
        <w:fldChar w:fldCharType="separate"/>
      </w:r>
      <w:r>
        <w:t>22</w:t>
      </w:r>
      <w:r>
        <w:fldChar w:fldCharType="end"/>
      </w:r>
    </w:p>
    <w:p w14:paraId="29739EF6" w14:textId="639397C2" w:rsidR="00C247F6" w:rsidRDefault="00C247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_Toc82714461 \h </w:instrText>
      </w:r>
      <w:r>
        <w:fldChar w:fldCharType="separate"/>
      </w:r>
      <w:r>
        <w:t>22</w:t>
      </w:r>
      <w:r>
        <w:fldChar w:fldCharType="end"/>
      </w:r>
    </w:p>
    <w:p w14:paraId="53A61F12" w14:textId="7C02D86A" w:rsidR="00C247F6" w:rsidRDefault="00C247F6">
      <w:pPr>
        <w:pStyle w:val="TOC4"/>
        <w:rPr>
          <w:rFonts w:asciiTheme="minorHAnsi" w:eastAsiaTheme="minorEastAsia" w:hAnsiTheme="minorHAnsi" w:cstheme="minorBidi"/>
          <w:sz w:val="22"/>
          <w:szCs w:val="22"/>
          <w:lang w:eastAsia="en-GB"/>
        </w:rPr>
      </w:pPr>
      <w:r w:rsidRPr="009F6646">
        <w:rPr>
          <w:lang w:val="en-US"/>
        </w:rPr>
        <w:t>6.1.6.2</w:t>
      </w:r>
      <w:r>
        <w:rPr>
          <w:rFonts w:asciiTheme="minorHAnsi" w:eastAsiaTheme="minorEastAsia" w:hAnsiTheme="minorHAnsi" w:cstheme="minorBidi"/>
          <w:sz w:val="22"/>
          <w:szCs w:val="22"/>
          <w:lang w:eastAsia="en-GB"/>
        </w:rPr>
        <w:tab/>
      </w:r>
      <w:r w:rsidRPr="009F6646">
        <w:rPr>
          <w:lang w:val="en-US"/>
        </w:rPr>
        <w:t>Structured data types</w:t>
      </w:r>
      <w:r>
        <w:tab/>
      </w:r>
      <w:r>
        <w:fldChar w:fldCharType="begin" w:fldLock="1"/>
      </w:r>
      <w:r>
        <w:instrText xml:space="preserve"> PAGEREF _Toc82714462 \h </w:instrText>
      </w:r>
      <w:r>
        <w:fldChar w:fldCharType="separate"/>
      </w:r>
      <w:r>
        <w:t>23</w:t>
      </w:r>
      <w:r>
        <w:fldChar w:fldCharType="end"/>
      </w:r>
    </w:p>
    <w:p w14:paraId="2702CCB8" w14:textId="4F35CE94" w:rsidR="00C247F6" w:rsidRDefault="00C247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_Toc82714463 \h </w:instrText>
      </w:r>
      <w:r>
        <w:fldChar w:fldCharType="separate"/>
      </w:r>
      <w:r>
        <w:t>23</w:t>
      </w:r>
      <w:r>
        <w:fldChar w:fldCharType="end"/>
      </w:r>
    </w:p>
    <w:p w14:paraId="31748277" w14:textId="41070F8A" w:rsidR="00C247F6" w:rsidRDefault="00C247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_Toc82714464 \h </w:instrText>
      </w:r>
      <w:r>
        <w:fldChar w:fldCharType="separate"/>
      </w:r>
      <w:r>
        <w:t>24</w:t>
      </w:r>
      <w:r>
        <w:fldChar w:fldCharType="end"/>
      </w:r>
    </w:p>
    <w:p w14:paraId="5DBDDDFB" w14:textId="0599832D" w:rsidR="00C247F6" w:rsidRDefault="00C247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_Toc82714465 \h </w:instrText>
      </w:r>
      <w:r>
        <w:fldChar w:fldCharType="separate"/>
      </w:r>
      <w:r>
        <w:t>27</w:t>
      </w:r>
      <w:r>
        <w:fldChar w:fldCharType="end"/>
      </w:r>
    </w:p>
    <w:p w14:paraId="57F9BC5A" w14:textId="23344FA2" w:rsidR="00C247F6" w:rsidRDefault="00C247F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_Toc82714466 \h </w:instrText>
      </w:r>
      <w:r>
        <w:fldChar w:fldCharType="separate"/>
      </w:r>
      <w:r>
        <w:t>27</w:t>
      </w:r>
      <w:r>
        <w:fldChar w:fldCharType="end"/>
      </w:r>
    </w:p>
    <w:p w14:paraId="22BB9E31" w14:textId="0723C025" w:rsidR="00C247F6" w:rsidRDefault="00C247F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_Toc82714467 \h </w:instrText>
      </w:r>
      <w:r>
        <w:fldChar w:fldCharType="separate"/>
      </w:r>
      <w:r>
        <w:t>27</w:t>
      </w:r>
      <w:r>
        <w:fldChar w:fldCharType="end"/>
      </w:r>
    </w:p>
    <w:p w14:paraId="12B07AF2" w14:textId="76F36ED5" w:rsidR="00C247F6" w:rsidRDefault="00C247F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_Toc82714468 \h </w:instrText>
      </w:r>
      <w:r>
        <w:fldChar w:fldCharType="separate"/>
      </w:r>
      <w:r>
        <w:t>27</w:t>
      </w:r>
      <w:r>
        <w:fldChar w:fldCharType="end"/>
      </w:r>
    </w:p>
    <w:p w14:paraId="176951C9" w14:textId="6D6E8E33" w:rsidR="00C247F6" w:rsidRDefault="00C247F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_Toc82714469 \h </w:instrText>
      </w:r>
      <w:r>
        <w:fldChar w:fldCharType="separate"/>
      </w:r>
      <w:r>
        <w:t>28</w:t>
      </w:r>
      <w:r>
        <w:fldChar w:fldCharType="end"/>
      </w:r>
    </w:p>
    <w:p w14:paraId="3E734484" w14:textId="6F3FB786" w:rsidR="00C247F6" w:rsidRDefault="00C247F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_Toc82714470 \h </w:instrText>
      </w:r>
      <w:r>
        <w:fldChar w:fldCharType="separate"/>
      </w:r>
      <w:r>
        <w:t>28</w:t>
      </w:r>
      <w:r>
        <w:fldChar w:fldCharType="end"/>
      </w:r>
    </w:p>
    <w:p w14:paraId="67185424" w14:textId="63DCF023" w:rsidR="00C247F6" w:rsidRDefault="00C247F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_Toc82714471 \h </w:instrText>
      </w:r>
      <w:r>
        <w:fldChar w:fldCharType="separate"/>
      </w:r>
      <w:r>
        <w:t>29</w:t>
      </w:r>
      <w:r>
        <w:fldChar w:fldCharType="end"/>
      </w:r>
    </w:p>
    <w:p w14:paraId="2B60E144" w14:textId="5592318D" w:rsidR="00C247F6" w:rsidRDefault="00C247F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_Toc82714472 \h </w:instrText>
      </w:r>
      <w:r>
        <w:fldChar w:fldCharType="separate"/>
      </w:r>
      <w:r>
        <w:t>29</w:t>
      </w:r>
      <w:r>
        <w:fldChar w:fldCharType="end"/>
      </w:r>
    </w:p>
    <w:p w14:paraId="3EAEAEAB" w14:textId="4F0B3040" w:rsidR="00C247F6" w:rsidRDefault="00C247F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_Toc82714473 \h </w:instrText>
      </w:r>
      <w:r>
        <w:fldChar w:fldCharType="separate"/>
      </w:r>
      <w:r>
        <w:t>31</w:t>
      </w:r>
      <w:r>
        <w:fldChar w:fldCharType="end"/>
      </w:r>
    </w:p>
    <w:p w14:paraId="4E6F9C1B" w14:textId="7EB5E008" w:rsidR="00C247F6" w:rsidRDefault="00C247F6">
      <w:pPr>
        <w:pStyle w:val="TOC5"/>
        <w:rPr>
          <w:rFonts w:asciiTheme="minorHAnsi" w:eastAsiaTheme="minorEastAsia" w:hAnsiTheme="minorHAnsi" w:cstheme="minorBidi"/>
          <w:sz w:val="22"/>
          <w:szCs w:val="22"/>
          <w:lang w:eastAsia="en-GB"/>
        </w:rPr>
      </w:pPr>
      <w:r>
        <w:rPr>
          <w:lang w:eastAsia="zh-CN"/>
        </w:rPr>
        <w:t>6</w:t>
      </w:r>
      <w:r>
        <w:t>.1.6.2.</w:t>
      </w:r>
      <w:r>
        <w:rPr>
          <w:lang w:eastAsia="zh-CN"/>
        </w:rPr>
        <w:t>12</w:t>
      </w:r>
      <w:r>
        <w:rPr>
          <w:rFonts w:asciiTheme="minorHAnsi" w:eastAsiaTheme="minorEastAsia" w:hAnsiTheme="minorHAnsi" w:cstheme="minorBidi"/>
          <w:sz w:val="22"/>
          <w:szCs w:val="22"/>
          <w:lang w:eastAsia="en-GB"/>
        </w:rPr>
        <w:tab/>
      </w:r>
      <w:r>
        <w:t>Type: Configured</w:t>
      </w:r>
      <w:r>
        <w:rPr>
          <w:lang w:eastAsia="zh-CN"/>
        </w:rPr>
        <w:t>Snssai</w:t>
      </w:r>
      <w:r>
        <w:tab/>
      </w:r>
      <w:r>
        <w:fldChar w:fldCharType="begin" w:fldLock="1"/>
      </w:r>
      <w:r>
        <w:instrText xml:space="preserve"> PAGEREF _Toc82714474 \h </w:instrText>
      </w:r>
      <w:r>
        <w:fldChar w:fldCharType="separate"/>
      </w:r>
      <w:r>
        <w:t>31</w:t>
      </w:r>
      <w:r>
        <w:fldChar w:fldCharType="end"/>
      </w:r>
    </w:p>
    <w:p w14:paraId="2AC48450" w14:textId="435A1778" w:rsidR="00C247F6" w:rsidRDefault="00C247F6">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_Toc82714475 \h </w:instrText>
      </w:r>
      <w:r>
        <w:fldChar w:fldCharType="separate"/>
      </w:r>
      <w:r>
        <w:t>32</w:t>
      </w:r>
      <w:r>
        <w:fldChar w:fldCharType="end"/>
      </w:r>
    </w:p>
    <w:p w14:paraId="5014B5FF" w14:textId="2C5B4AAD" w:rsidR="00C247F6" w:rsidRDefault="00C247F6">
      <w:pPr>
        <w:pStyle w:val="TOC4"/>
        <w:rPr>
          <w:rFonts w:asciiTheme="minorHAnsi" w:eastAsiaTheme="minorEastAsia" w:hAnsiTheme="minorHAnsi" w:cstheme="minorBidi"/>
          <w:sz w:val="22"/>
          <w:szCs w:val="22"/>
          <w:lang w:eastAsia="en-GB"/>
        </w:rPr>
      </w:pPr>
      <w:r w:rsidRPr="009F6646">
        <w:rPr>
          <w:lang w:val="en-US"/>
        </w:rPr>
        <w:t>6.1.6.3</w:t>
      </w:r>
      <w:r>
        <w:rPr>
          <w:rFonts w:asciiTheme="minorHAnsi" w:eastAsiaTheme="minorEastAsia" w:hAnsiTheme="minorHAnsi" w:cstheme="minorBidi"/>
          <w:sz w:val="22"/>
          <w:szCs w:val="22"/>
          <w:lang w:eastAsia="en-GB"/>
        </w:rPr>
        <w:tab/>
      </w:r>
      <w:r w:rsidRPr="009F6646">
        <w:rPr>
          <w:lang w:val="en-US"/>
        </w:rPr>
        <w:t>Simple data types and enumerations</w:t>
      </w:r>
      <w:r>
        <w:tab/>
      </w:r>
      <w:r>
        <w:fldChar w:fldCharType="begin" w:fldLock="1"/>
      </w:r>
      <w:r>
        <w:instrText xml:space="preserve"> PAGEREF _Toc82714476 \h </w:instrText>
      </w:r>
      <w:r>
        <w:fldChar w:fldCharType="separate"/>
      </w:r>
      <w:r>
        <w:t>32</w:t>
      </w:r>
      <w:r>
        <w:fldChar w:fldCharType="end"/>
      </w:r>
    </w:p>
    <w:p w14:paraId="4596D5AC" w14:textId="1163932B" w:rsidR="00C247F6" w:rsidRDefault="00C247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_Toc82714477 \h </w:instrText>
      </w:r>
      <w:r>
        <w:fldChar w:fldCharType="separate"/>
      </w:r>
      <w:r>
        <w:t>32</w:t>
      </w:r>
      <w:r>
        <w:fldChar w:fldCharType="end"/>
      </w:r>
    </w:p>
    <w:p w14:paraId="468FFFC0" w14:textId="2D4DA903" w:rsidR="00C247F6" w:rsidRDefault="00C247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_Toc82714478 \h </w:instrText>
      </w:r>
      <w:r>
        <w:fldChar w:fldCharType="separate"/>
      </w:r>
      <w:r>
        <w:t>32</w:t>
      </w:r>
      <w:r>
        <w:fldChar w:fldCharType="end"/>
      </w:r>
    </w:p>
    <w:p w14:paraId="1D53418B" w14:textId="5FF58F31" w:rsidR="00C247F6" w:rsidRDefault="00C247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_Toc82714479 \h </w:instrText>
      </w:r>
      <w:r>
        <w:fldChar w:fldCharType="separate"/>
      </w:r>
      <w:r>
        <w:t>33</w:t>
      </w:r>
      <w:r>
        <w:fldChar w:fldCharType="end"/>
      </w:r>
    </w:p>
    <w:p w14:paraId="1E062E57" w14:textId="08430ADD" w:rsidR="00C247F6" w:rsidRDefault="00C247F6">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_Toc82714480 \h </w:instrText>
      </w:r>
      <w:r>
        <w:fldChar w:fldCharType="separate"/>
      </w:r>
      <w:r>
        <w:t>33</w:t>
      </w:r>
      <w:r>
        <w:fldChar w:fldCharType="end"/>
      </w:r>
    </w:p>
    <w:p w14:paraId="6E2C85F6" w14:textId="5BE98508" w:rsidR="00C247F6" w:rsidRDefault="00C247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_Toc82714481 \h </w:instrText>
      </w:r>
      <w:r>
        <w:fldChar w:fldCharType="separate"/>
      </w:r>
      <w:r>
        <w:t>33</w:t>
      </w:r>
      <w:r>
        <w:fldChar w:fldCharType="end"/>
      </w:r>
    </w:p>
    <w:p w14:paraId="3D1C1DB6" w14:textId="10F2D709" w:rsidR="00C247F6" w:rsidRDefault="00C247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_Toc82714482 \h </w:instrText>
      </w:r>
      <w:r>
        <w:fldChar w:fldCharType="separate"/>
      </w:r>
      <w:r>
        <w:t>33</w:t>
      </w:r>
      <w:r>
        <w:fldChar w:fldCharType="end"/>
      </w:r>
    </w:p>
    <w:p w14:paraId="7AACA5F5" w14:textId="3D8E3CBA" w:rsidR="00C247F6" w:rsidRDefault="00C247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_Toc82714483 \h </w:instrText>
      </w:r>
      <w:r>
        <w:fldChar w:fldCharType="separate"/>
      </w:r>
      <w:r>
        <w:t>33</w:t>
      </w:r>
      <w:r>
        <w:fldChar w:fldCharType="end"/>
      </w:r>
    </w:p>
    <w:p w14:paraId="4C6795D9" w14:textId="2237D3B7" w:rsidR="00C247F6" w:rsidRDefault="00C247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_Toc82714484 \h </w:instrText>
      </w:r>
      <w:r>
        <w:fldChar w:fldCharType="separate"/>
      </w:r>
      <w:r>
        <w:t>33</w:t>
      </w:r>
      <w:r>
        <w:fldChar w:fldCharType="end"/>
      </w:r>
    </w:p>
    <w:p w14:paraId="3CEC8AC3" w14:textId="392DEB39" w:rsidR="00C247F6" w:rsidRDefault="00C247F6">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_Toc82714485 \h </w:instrText>
      </w:r>
      <w:r>
        <w:fldChar w:fldCharType="separate"/>
      </w:r>
      <w:r>
        <w:t>33</w:t>
      </w:r>
      <w:r>
        <w:fldChar w:fldCharType="end"/>
      </w:r>
    </w:p>
    <w:p w14:paraId="59942804" w14:textId="2CCAB7AA" w:rsidR="00C247F6" w:rsidRDefault="00C247F6">
      <w:pPr>
        <w:pStyle w:val="TOC3"/>
        <w:rPr>
          <w:rFonts w:asciiTheme="minorHAnsi" w:eastAsiaTheme="minorEastAsia" w:hAnsiTheme="minorHAnsi" w:cstheme="minorBidi"/>
          <w:sz w:val="22"/>
          <w:szCs w:val="22"/>
          <w:lang w:eastAsia="en-GB"/>
        </w:rPr>
      </w:pPr>
      <w:r w:rsidRPr="009F6646">
        <w:rPr>
          <w:lang w:val="en-US"/>
        </w:rPr>
        <w:t>6.1.9</w:t>
      </w:r>
      <w:r>
        <w:rPr>
          <w:rFonts w:asciiTheme="minorHAnsi" w:eastAsiaTheme="minorEastAsia" w:hAnsiTheme="minorHAnsi" w:cstheme="minorBidi"/>
          <w:sz w:val="22"/>
          <w:szCs w:val="22"/>
          <w:lang w:eastAsia="en-GB"/>
        </w:rPr>
        <w:tab/>
      </w:r>
      <w:r w:rsidRPr="009F6646">
        <w:rPr>
          <w:lang w:val="en-US"/>
        </w:rPr>
        <w:t>Security</w:t>
      </w:r>
      <w:r>
        <w:tab/>
      </w:r>
      <w:r>
        <w:fldChar w:fldCharType="begin" w:fldLock="1"/>
      </w:r>
      <w:r>
        <w:instrText xml:space="preserve"> PAGEREF _Toc82714486 \h </w:instrText>
      </w:r>
      <w:r>
        <w:fldChar w:fldCharType="separate"/>
      </w:r>
      <w:r>
        <w:t>34</w:t>
      </w:r>
      <w:r>
        <w:fldChar w:fldCharType="end"/>
      </w:r>
    </w:p>
    <w:p w14:paraId="23CFFEBE" w14:textId="74B08866" w:rsidR="00C247F6" w:rsidRDefault="00C247F6">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_Toc82714487 \h </w:instrText>
      </w:r>
      <w:r>
        <w:fldChar w:fldCharType="separate"/>
      </w:r>
      <w:r>
        <w:t>34</w:t>
      </w:r>
      <w:r>
        <w:fldChar w:fldCharType="end"/>
      </w:r>
    </w:p>
    <w:p w14:paraId="7D6C77F7" w14:textId="6EB367D9" w:rsidR="00C247F6" w:rsidRDefault="00C247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_Toc82714488 \h </w:instrText>
      </w:r>
      <w:r>
        <w:fldChar w:fldCharType="separate"/>
      </w:r>
      <w:r>
        <w:t>34</w:t>
      </w:r>
      <w:r>
        <w:fldChar w:fldCharType="end"/>
      </w:r>
    </w:p>
    <w:p w14:paraId="454340BB" w14:textId="585281F8" w:rsidR="00C247F6" w:rsidRDefault="00C247F6">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_Toc82714489 \h </w:instrText>
      </w:r>
      <w:r>
        <w:fldChar w:fldCharType="separate"/>
      </w:r>
      <w:r>
        <w:t>34</w:t>
      </w:r>
      <w:r>
        <w:fldChar w:fldCharType="end"/>
      </w:r>
    </w:p>
    <w:p w14:paraId="40172578" w14:textId="7D77D5AF" w:rsidR="00C247F6" w:rsidRDefault="00C247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_Toc82714490 \h </w:instrText>
      </w:r>
      <w:r>
        <w:fldChar w:fldCharType="separate"/>
      </w:r>
      <w:r>
        <w:t>35</w:t>
      </w:r>
      <w:r>
        <w:fldChar w:fldCharType="end"/>
      </w:r>
    </w:p>
    <w:p w14:paraId="530536C6" w14:textId="311A85AF" w:rsidR="00C247F6" w:rsidRDefault="00C247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_Toc82714491 \h </w:instrText>
      </w:r>
      <w:r>
        <w:fldChar w:fldCharType="separate"/>
      </w:r>
      <w:r>
        <w:t>35</w:t>
      </w:r>
      <w:r>
        <w:fldChar w:fldCharType="end"/>
      </w:r>
    </w:p>
    <w:p w14:paraId="0A131D07" w14:textId="55C51704" w:rsidR="00C247F6" w:rsidRDefault="00C247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_Toc82714492 \h </w:instrText>
      </w:r>
      <w:r>
        <w:fldChar w:fldCharType="separate"/>
      </w:r>
      <w:r>
        <w:t>35</w:t>
      </w:r>
      <w:r>
        <w:fldChar w:fldCharType="end"/>
      </w:r>
    </w:p>
    <w:p w14:paraId="1A4D59E1" w14:textId="52628C53" w:rsidR="00C247F6" w:rsidRDefault="00C247F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_Toc82714493 \h </w:instrText>
      </w:r>
      <w:r>
        <w:fldChar w:fldCharType="separate"/>
      </w:r>
      <w:r>
        <w:t>35</w:t>
      </w:r>
      <w:r>
        <w:fldChar w:fldCharType="end"/>
      </w:r>
    </w:p>
    <w:p w14:paraId="247DD964" w14:textId="374379F5" w:rsidR="00C247F6" w:rsidRDefault="00C247F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_Toc82714494 \h </w:instrText>
      </w:r>
      <w:r>
        <w:fldChar w:fldCharType="separate"/>
      </w:r>
      <w:r>
        <w:t>35</w:t>
      </w:r>
      <w:r>
        <w:fldChar w:fldCharType="end"/>
      </w:r>
    </w:p>
    <w:p w14:paraId="0B09A434" w14:textId="4298A3B1" w:rsidR="00C247F6" w:rsidRDefault="00C247F6">
      <w:pPr>
        <w:pStyle w:val="TOC5"/>
        <w:rPr>
          <w:rFonts w:asciiTheme="minorHAnsi" w:eastAsiaTheme="minorEastAsia" w:hAnsiTheme="minorHAnsi" w:cstheme="minorBidi"/>
          <w:sz w:val="22"/>
          <w:szCs w:val="22"/>
          <w:lang w:eastAsia="en-GB"/>
        </w:rPr>
      </w:pPr>
      <w:r w:rsidRPr="009F6646">
        <w:rPr>
          <w:lang w:val="en-US"/>
        </w:rPr>
        <w:t>6.2.2.2.3</w:t>
      </w:r>
      <w:r>
        <w:rPr>
          <w:rFonts w:asciiTheme="minorHAnsi" w:eastAsiaTheme="minorEastAsia" w:hAnsiTheme="minorHAnsi" w:cstheme="minorBidi"/>
          <w:sz w:val="22"/>
          <w:szCs w:val="22"/>
          <w:lang w:eastAsia="en-GB"/>
        </w:rPr>
        <w:tab/>
      </w:r>
      <w:r w:rsidRPr="009F6646">
        <w:rPr>
          <w:lang w:val="en-US"/>
        </w:rPr>
        <w:t>Accept-Encoding</w:t>
      </w:r>
      <w:r>
        <w:tab/>
      </w:r>
      <w:r>
        <w:fldChar w:fldCharType="begin" w:fldLock="1"/>
      </w:r>
      <w:r>
        <w:instrText xml:space="preserve"> PAGEREF _Toc82714495 \h </w:instrText>
      </w:r>
      <w:r>
        <w:fldChar w:fldCharType="separate"/>
      </w:r>
      <w:r>
        <w:t>35</w:t>
      </w:r>
      <w:r>
        <w:fldChar w:fldCharType="end"/>
      </w:r>
    </w:p>
    <w:p w14:paraId="0BED0E53" w14:textId="4B4CB068" w:rsidR="00C247F6" w:rsidRDefault="00C247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_Toc82714496 \h </w:instrText>
      </w:r>
      <w:r>
        <w:fldChar w:fldCharType="separate"/>
      </w:r>
      <w:r>
        <w:t>35</w:t>
      </w:r>
      <w:r>
        <w:fldChar w:fldCharType="end"/>
      </w:r>
    </w:p>
    <w:p w14:paraId="204B38CE" w14:textId="1952DAF5" w:rsidR="00C247F6" w:rsidRDefault="00C247F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_Toc82714497 \h </w:instrText>
      </w:r>
      <w:r>
        <w:fldChar w:fldCharType="separate"/>
      </w:r>
      <w:r>
        <w:t>35</w:t>
      </w:r>
      <w:r>
        <w:fldChar w:fldCharType="end"/>
      </w:r>
    </w:p>
    <w:p w14:paraId="00CF0896" w14:textId="5D248792" w:rsidR="00C247F6" w:rsidRDefault="00C247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_Toc82714498 \h </w:instrText>
      </w:r>
      <w:r>
        <w:fldChar w:fldCharType="separate"/>
      </w:r>
      <w:r>
        <w:t>36</w:t>
      </w:r>
      <w:r>
        <w:fldChar w:fldCharType="end"/>
      </w:r>
    </w:p>
    <w:p w14:paraId="21891C7D" w14:textId="3E513E21" w:rsidR="00C247F6" w:rsidRDefault="00C247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_Toc82714499 \h </w:instrText>
      </w:r>
      <w:r>
        <w:fldChar w:fldCharType="separate"/>
      </w:r>
      <w:r>
        <w:t>36</w:t>
      </w:r>
      <w:r>
        <w:fldChar w:fldCharType="end"/>
      </w:r>
    </w:p>
    <w:p w14:paraId="2416B184" w14:textId="3011F7F2" w:rsidR="00C247F6" w:rsidRDefault="00C247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9F6646">
        <w:rPr>
          <w:lang w:val="fr-FR"/>
        </w:rPr>
        <w:t>Document</w:t>
      </w:r>
      <w:r>
        <w:tab/>
      </w:r>
      <w:r>
        <w:fldChar w:fldCharType="begin" w:fldLock="1"/>
      </w:r>
      <w:r>
        <w:instrText xml:space="preserve"> PAGEREF _Toc82714500 \h </w:instrText>
      </w:r>
      <w:r>
        <w:fldChar w:fldCharType="separate"/>
      </w:r>
      <w:r>
        <w:t>37</w:t>
      </w:r>
      <w:r>
        <w:fldChar w:fldCharType="end"/>
      </w:r>
    </w:p>
    <w:p w14:paraId="15A4EC96" w14:textId="14A3F27B" w:rsidR="00C247F6" w:rsidRDefault="00C247F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_Toc82714501 \h </w:instrText>
      </w:r>
      <w:r>
        <w:fldChar w:fldCharType="separate"/>
      </w:r>
      <w:r>
        <w:t>37</w:t>
      </w:r>
      <w:r>
        <w:fldChar w:fldCharType="end"/>
      </w:r>
    </w:p>
    <w:p w14:paraId="7314E73B" w14:textId="4704366C" w:rsidR="00C247F6" w:rsidRDefault="00C247F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_Toc82714502 \h </w:instrText>
      </w:r>
      <w:r>
        <w:fldChar w:fldCharType="separate"/>
      </w:r>
      <w:r>
        <w:t>37</w:t>
      </w:r>
      <w:r>
        <w:fldChar w:fldCharType="end"/>
      </w:r>
    </w:p>
    <w:p w14:paraId="03F7B57D" w14:textId="1BFE8677" w:rsidR="00C247F6" w:rsidRDefault="00C247F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_Toc82714503 \h </w:instrText>
      </w:r>
      <w:r>
        <w:fldChar w:fldCharType="separate"/>
      </w:r>
      <w:r>
        <w:t>37</w:t>
      </w:r>
      <w:r>
        <w:fldChar w:fldCharType="end"/>
      </w:r>
    </w:p>
    <w:p w14:paraId="50FA3F9F" w14:textId="70BCA44D" w:rsidR="00C247F6" w:rsidRDefault="00C247F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_Toc82714504 \h </w:instrText>
      </w:r>
      <w:r>
        <w:fldChar w:fldCharType="separate"/>
      </w:r>
      <w:r>
        <w:t>37</w:t>
      </w:r>
      <w:r>
        <w:fldChar w:fldCharType="end"/>
      </w:r>
    </w:p>
    <w:p w14:paraId="2B678DFB" w14:textId="208C1DB5" w:rsidR="00C247F6" w:rsidRDefault="00C247F6">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_Toc82714505 \h </w:instrText>
      </w:r>
      <w:r>
        <w:fldChar w:fldCharType="separate"/>
      </w:r>
      <w:r>
        <w:t>39</w:t>
      </w:r>
      <w:r>
        <w:fldChar w:fldCharType="end"/>
      </w:r>
    </w:p>
    <w:p w14:paraId="3EBE9A25" w14:textId="313A91BF" w:rsidR="00C247F6" w:rsidRDefault="00C247F6">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_Toc82714506 \h </w:instrText>
      </w:r>
      <w:r>
        <w:fldChar w:fldCharType="separate"/>
      </w:r>
      <w:r>
        <w:t>41</w:t>
      </w:r>
      <w:r>
        <w:fldChar w:fldCharType="end"/>
      </w:r>
    </w:p>
    <w:p w14:paraId="312C4D9E" w14:textId="077F5F03" w:rsidR="00C247F6" w:rsidRDefault="00C247F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_Toc82714507 \h </w:instrText>
      </w:r>
      <w:r>
        <w:fldChar w:fldCharType="separate"/>
      </w:r>
      <w:r>
        <w:t>42</w:t>
      </w:r>
      <w:r>
        <w:fldChar w:fldCharType="end"/>
      </w:r>
    </w:p>
    <w:p w14:paraId="0BAA6784" w14:textId="7BB9AEB9" w:rsidR="00C247F6" w:rsidRDefault="00C247F6">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_Toc82714508 \h </w:instrText>
      </w:r>
      <w:r>
        <w:fldChar w:fldCharType="separate"/>
      </w:r>
      <w:r>
        <w:t>42</w:t>
      </w:r>
      <w:r>
        <w:fldChar w:fldCharType="end"/>
      </w:r>
    </w:p>
    <w:p w14:paraId="2351E083" w14:textId="5F2AE044" w:rsidR="00C247F6" w:rsidRDefault="00C247F6">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_Toc82714509 \h </w:instrText>
      </w:r>
      <w:r>
        <w:fldChar w:fldCharType="separate"/>
      </w:r>
      <w:r>
        <w:t>42</w:t>
      </w:r>
      <w:r>
        <w:fldChar w:fldCharType="end"/>
      </w:r>
    </w:p>
    <w:p w14:paraId="171EC5DA" w14:textId="4E4FA6BD" w:rsidR="00C247F6" w:rsidRDefault="00C247F6">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_Toc82714510 \h </w:instrText>
      </w:r>
      <w:r>
        <w:fldChar w:fldCharType="separate"/>
      </w:r>
      <w:r>
        <w:t>42</w:t>
      </w:r>
      <w:r>
        <w:fldChar w:fldCharType="end"/>
      </w:r>
    </w:p>
    <w:p w14:paraId="129901E2" w14:textId="1CC6B0EC" w:rsidR="00C247F6" w:rsidRDefault="00C247F6">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_Toc82714511 \h </w:instrText>
      </w:r>
      <w:r>
        <w:fldChar w:fldCharType="separate"/>
      </w:r>
      <w:r>
        <w:t>42</w:t>
      </w:r>
      <w:r>
        <w:fldChar w:fldCharType="end"/>
      </w:r>
    </w:p>
    <w:p w14:paraId="12E9EBBC" w14:textId="153F54F7" w:rsidR="00C247F6" w:rsidRDefault="00C247F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_Toc82714512 \h </w:instrText>
      </w:r>
      <w:r>
        <w:fldChar w:fldCharType="separate"/>
      </w:r>
      <w:r>
        <w:t>44</w:t>
      </w:r>
      <w:r>
        <w:fldChar w:fldCharType="end"/>
      </w:r>
    </w:p>
    <w:p w14:paraId="33053A5A" w14:textId="5165DEE0" w:rsidR="00C247F6" w:rsidRDefault="00C247F6">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_Toc82714513 \h </w:instrText>
      </w:r>
      <w:r>
        <w:fldChar w:fldCharType="separate"/>
      </w:r>
      <w:r>
        <w:t>44</w:t>
      </w:r>
      <w:r>
        <w:fldChar w:fldCharType="end"/>
      </w:r>
    </w:p>
    <w:p w14:paraId="6A9C6B3B" w14:textId="31FCB0BE" w:rsidR="00C247F6" w:rsidRDefault="00C247F6">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_Toc82714514 \h </w:instrText>
      </w:r>
      <w:r>
        <w:fldChar w:fldCharType="separate"/>
      </w:r>
      <w:r>
        <w:t>44</w:t>
      </w:r>
      <w:r>
        <w:fldChar w:fldCharType="end"/>
      </w:r>
    </w:p>
    <w:p w14:paraId="0DCA9CCA" w14:textId="336FF7C7" w:rsidR="00C247F6" w:rsidRDefault="00C247F6">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_Toc82714515 \h </w:instrText>
      </w:r>
      <w:r>
        <w:fldChar w:fldCharType="separate"/>
      </w:r>
      <w:r>
        <w:t>44</w:t>
      </w:r>
      <w:r>
        <w:fldChar w:fldCharType="end"/>
      </w:r>
    </w:p>
    <w:p w14:paraId="30EDA981" w14:textId="5A46DF77" w:rsidR="00C247F6" w:rsidRDefault="00C247F6">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_Toc82714516 \h </w:instrText>
      </w:r>
      <w:r>
        <w:fldChar w:fldCharType="separate"/>
      </w:r>
      <w:r>
        <w:t>44</w:t>
      </w:r>
      <w:r>
        <w:fldChar w:fldCharType="end"/>
      </w:r>
    </w:p>
    <w:p w14:paraId="288C9594" w14:textId="3ABD1C93" w:rsidR="00C247F6" w:rsidRDefault="00C247F6">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_Toc82714517 \h </w:instrText>
      </w:r>
      <w:r>
        <w:fldChar w:fldCharType="separate"/>
      </w:r>
      <w:r>
        <w:t>45</w:t>
      </w:r>
      <w:r>
        <w:fldChar w:fldCharType="end"/>
      </w:r>
    </w:p>
    <w:p w14:paraId="34530ED5" w14:textId="0A4ACEBF" w:rsidR="00C247F6" w:rsidRDefault="00C247F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_Toc82714518 \h </w:instrText>
      </w:r>
      <w:r>
        <w:fldChar w:fldCharType="separate"/>
      </w:r>
      <w:r>
        <w:t>46</w:t>
      </w:r>
      <w:r>
        <w:fldChar w:fldCharType="end"/>
      </w:r>
    </w:p>
    <w:p w14:paraId="716CC077" w14:textId="43333D5F" w:rsidR="00C247F6" w:rsidRDefault="00C247F6">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_Toc82714519 \h </w:instrText>
      </w:r>
      <w:r>
        <w:fldChar w:fldCharType="separate"/>
      </w:r>
      <w:r>
        <w:t>46</w:t>
      </w:r>
      <w:r>
        <w:fldChar w:fldCharType="end"/>
      </w:r>
    </w:p>
    <w:p w14:paraId="7420932F" w14:textId="686E4955" w:rsidR="00C247F6" w:rsidRDefault="00C247F6">
      <w:pPr>
        <w:pStyle w:val="TOC5"/>
        <w:rPr>
          <w:rFonts w:asciiTheme="minorHAnsi" w:eastAsiaTheme="minorEastAsia" w:hAnsiTheme="minorHAnsi" w:cstheme="minorBidi"/>
          <w:sz w:val="22"/>
          <w:szCs w:val="22"/>
          <w:lang w:eastAsia="en-GB"/>
        </w:rPr>
      </w:pPr>
      <w:r>
        <w:lastRenderedPageBreak/>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_Toc82714520 \h </w:instrText>
      </w:r>
      <w:r>
        <w:fldChar w:fldCharType="separate"/>
      </w:r>
      <w:r>
        <w:t>47</w:t>
      </w:r>
      <w:r>
        <w:fldChar w:fldCharType="end"/>
      </w:r>
    </w:p>
    <w:p w14:paraId="20BB58F4" w14:textId="63FB934B" w:rsidR="00C247F6" w:rsidRDefault="00C247F6">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_Toc82714521 \h </w:instrText>
      </w:r>
      <w:r>
        <w:fldChar w:fldCharType="separate"/>
      </w:r>
      <w:r>
        <w:t>47</w:t>
      </w:r>
      <w:r>
        <w:fldChar w:fldCharType="end"/>
      </w:r>
    </w:p>
    <w:p w14:paraId="4E504B40" w14:textId="27746BCE" w:rsidR="00C247F6" w:rsidRDefault="00C247F6">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_Toc82714522 \h </w:instrText>
      </w:r>
      <w:r>
        <w:fldChar w:fldCharType="separate"/>
      </w:r>
      <w:r>
        <w:t>47</w:t>
      </w:r>
      <w:r>
        <w:fldChar w:fldCharType="end"/>
      </w:r>
    </w:p>
    <w:p w14:paraId="7963C271" w14:textId="2C861BA2" w:rsidR="00C247F6" w:rsidRDefault="00C247F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_Toc82714523 \h </w:instrText>
      </w:r>
      <w:r>
        <w:fldChar w:fldCharType="separate"/>
      </w:r>
      <w:r>
        <w:t>48</w:t>
      </w:r>
      <w:r>
        <w:fldChar w:fldCharType="end"/>
      </w:r>
    </w:p>
    <w:p w14:paraId="03277459" w14:textId="6D246178" w:rsidR="00C247F6" w:rsidRDefault="00C247F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_Toc82714524 \h </w:instrText>
      </w:r>
      <w:r>
        <w:fldChar w:fldCharType="separate"/>
      </w:r>
      <w:r>
        <w:t>49</w:t>
      </w:r>
      <w:r>
        <w:fldChar w:fldCharType="end"/>
      </w:r>
    </w:p>
    <w:p w14:paraId="1BA72139" w14:textId="6AB47011" w:rsidR="00C247F6" w:rsidRDefault="00C247F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_Toc82714525 \h </w:instrText>
      </w:r>
      <w:r>
        <w:fldChar w:fldCharType="separate"/>
      </w:r>
      <w:r>
        <w:t>49</w:t>
      </w:r>
      <w:r>
        <w:fldChar w:fldCharType="end"/>
      </w:r>
    </w:p>
    <w:p w14:paraId="75B24599" w14:textId="74DC88C6" w:rsidR="00C247F6" w:rsidRDefault="00C247F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_Toc82714526 \h </w:instrText>
      </w:r>
      <w:r>
        <w:fldChar w:fldCharType="separate"/>
      </w:r>
      <w:r>
        <w:t>49</w:t>
      </w:r>
      <w:r>
        <w:fldChar w:fldCharType="end"/>
      </w:r>
    </w:p>
    <w:p w14:paraId="5324F0C6" w14:textId="444EBA44" w:rsidR="00C247F6" w:rsidRDefault="00C247F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_Toc82714527 \h </w:instrText>
      </w:r>
      <w:r>
        <w:fldChar w:fldCharType="separate"/>
      </w:r>
      <w:r>
        <w:t>49</w:t>
      </w:r>
      <w:r>
        <w:fldChar w:fldCharType="end"/>
      </w:r>
    </w:p>
    <w:p w14:paraId="4B35AEE0" w14:textId="5F1CDF7A" w:rsidR="00C247F6" w:rsidRDefault="00C247F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_Toc82714528 \h </w:instrText>
      </w:r>
      <w:r>
        <w:fldChar w:fldCharType="separate"/>
      </w:r>
      <w:r>
        <w:t>49</w:t>
      </w:r>
      <w:r>
        <w:fldChar w:fldCharType="end"/>
      </w:r>
    </w:p>
    <w:p w14:paraId="6582A422" w14:textId="0D509E75" w:rsidR="00C247F6" w:rsidRDefault="00C247F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_Toc82714529 \h </w:instrText>
      </w:r>
      <w:r>
        <w:fldChar w:fldCharType="separate"/>
      </w:r>
      <w:r>
        <w:t>49</w:t>
      </w:r>
      <w:r>
        <w:fldChar w:fldCharType="end"/>
      </w:r>
    </w:p>
    <w:p w14:paraId="5FDFA79B" w14:textId="4548CB1B" w:rsidR="00C247F6" w:rsidRDefault="00C247F6">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_Toc82714530 \h </w:instrText>
      </w:r>
      <w:r>
        <w:fldChar w:fldCharType="separate"/>
      </w:r>
      <w:r>
        <w:t>49</w:t>
      </w:r>
      <w:r>
        <w:fldChar w:fldCharType="end"/>
      </w:r>
    </w:p>
    <w:p w14:paraId="222DDDCC" w14:textId="69A209F1" w:rsidR="00C247F6" w:rsidRDefault="00C247F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_Toc82714531 \h </w:instrText>
      </w:r>
      <w:r>
        <w:fldChar w:fldCharType="separate"/>
      </w:r>
      <w:r>
        <w:t>50</w:t>
      </w:r>
      <w:r>
        <w:fldChar w:fldCharType="end"/>
      </w:r>
    </w:p>
    <w:p w14:paraId="54A29195" w14:textId="5F89C206" w:rsidR="00C247F6" w:rsidRDefault="00C247F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_Toc82714532 \h </w:instrText>
      </w:r>
      <w:r>
        <w:fldChar w:fldCharType="separate"/>
      </w:r>
      <w:r>
        <w:t>50</w:t>
      </w:r>
      <w:r>
        <w:fldChar w:fldCharType="end"/>
      </w:r>
    </w:p>
    <w:p w14:paraId="7BB7DCFD" w14:textId="4B25EFE0" w:rsidR="00C247F6" w:rsidRDefault="00C247F6">
      <w:pPr>
        <w:pStyle w:val="TOC4"/>
        <w:rPr>
          <w:rFonts w:asciiTheme="minorHAnsi" w:eastAsiaTheme="minorEastAsia" w:hAnsiTheme="minorHAnsi" w:cstheme="minorBidi"/>
          <w:sz w:val="22"/>
          <w:szCs w:val="22"/>
          <w:lang w:eastAsia="en-GB"/>
        </w:rPr>
      </w:pPr>
      <w:r w:rsidRPr="009F6646">
        <w:rPr>
          <w:lang w:val="en-US"/>
        </w:rPr>
        <w:t>6.2.6.2</w:t>
      </w:r>
      <w:r>
        <w:rPr>
          <w:rFonts w:asciiTheme="minorHAnsi" w:eastAsiaTheme="minorEastAsia" w:hAnsiTheme="minorHAnsi" w:cstheme="minorBidi"/>
          <w:sz w:val="22"/>
          <w:szCs w:val="22"/>
          <w:lang w:eastAsia="en-GB"/>
        </w:rPr>
        <w:tab/>
      </w:r>
      <w:r w:rsidRPr="009F6646">
        <w:rPr>
          <w:lang w:val="en-US"/>
        </w:rPr>
        <w:t>Structured data types</w:t>
      </w:r>
      <w:r>
        <w:tab/>
      </w:r>
      <w:r>
        <w:fldChar w:fldCharType="begin" w:fldLock="1"/>
      </w:r>
      <w:r>
        <w:instrText xml:space="preserve"> PAGEREF _Toc82714533 \h </w:instrText>
      </w:r>
      <w:r>
        <w:fldChar w:fldCharType="separate"/>
      </w:r>
      <w:r>
        <w:t>51</w:t>
      </w:r>
      <w:r>
        <w:fldChar w:fldCharType="end"/>
      </w:r>
    </w:p>
    <w:p w14:paraId="57A5CA46" w14:textId="538A3431" w:rsidR="00C247F6" w:rsidRDefault="00C247F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_Toc82714534 \h </w:instrText>
      </w:r>
      <w:r>
        <w:fldChar w:fldCharType="separate"/>
      </w:r>
      <w:r>
        <w:t>51</w:t>
      </w:r>
      <w:r>
        <w:fldChar w:fldCharType="end"/>
      </w:r>
    </w:p>
    <w:p w14:paraId="0E4DBCB8" w14:textId="71CCF14C" w:rsidR="00C247F6" w:rsidRDefault="00C247F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_Toc82714535 \h </w:instrText>
      </w:r>
      <w:r>
        <w:fldChar w:fldCharType="separate"/>
      </w:r>
      <w:r>
        <w:t>51</w:t>
      </w:r>
      <w:r>
        <w:fldChar w:fldCharType="end"/>
      </w:r>
    </w:p>
    <w:p w14:paraId="574D97CA" w14:textId="7F5E5795" w:rsidR="00C247F6" w:rsidRDefault="00C247F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_Toc82714536 \h </w:instrText>
      </w:r>
      <w:r>
        <w:fldChar w:fldCharType="separate"/>
      </w:r>
      <w:r>
        <w:t>52</w:t>
      </w:r>
      <w:r>
        <w:fldChar w:fldCharType="end"/>
      </w:r>
    </w:p>
    <w:p w14:paraId="56C4FC05" w14:textId="2683A0D3" w:rsidR="00C247F6" w:rsidRDefault="00C247F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_Toc82714537 \h </w:instrText>
      </w:r>
      <w:r>
        <w:fldChar w:fldCharType="separate"/>
      </w:r>
      <w:r>
        <w:t>52</w:t>
      </w:r>
      <w:r>
        <w:fldChar w:fldCharType="end"/>
      </w:r>
    </w:p>
    <w:p w14:paraId="5E052B46" w14:textId="2590E77B" w:rsidR="00C247F6" w:rsidRDefault="00C247F6">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_Toc82714538 \h </w:instrText>
      </w:r>
      <w:r>
        <w:fldChar w:fldCharType="separate"/>
      </w:r>
      <w:r>
        <w:t>53</w:t>
      </w:r>
      <w:r>
        <w:fldChar w:fldCharType="end"/>
      </w:r>
    </w:p>
    <w:p w14:paraId="075A0602" w14:textId="4B7A2A78" w:rsidR="00C247F6" w:rsidRDefault="00C247F6">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_Toc82714539 \h </w:instrText>
      </w:r>
      <w:r>
        <w:fldChar w:fldCharType="separate"/>
      </w:r>
      <w:r>
        <w:t>53</w:t>
      </w:r>
      <w:r>
        <w:fldChar w:fldCharType="end"/>
      </w:r>
    </w:p>
    <w:p w14:paraId="23A52B95" w14:textId="35FB81F0" w:rsidR="00C247F6" w:rsidRDefault="00C247F6">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_Toc82714540 \h </w:instrText>
      </w:r>
      <w:r>
        <w:fldChar w:fldCharType="separate"/>
      </w:r>
      <w:r>
        <w:t>53</w:t>
      </w:r>
      <w:r>
        <w:fldChar w:fldCharType="end"/>
      </w:r>
    </w:p>
    <w:p w14:paraId="1285B718" w14:textId="3EB481D8" w:rsidR="00C247F6" w:rsidRDefault="00C247F6">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_Toc82714541 \h </w:instrText>
      </w:r>
      <w:r>
        <w:fldChar w:fldCharType="separate"/>
      </w:r>
      <w:r>
        <w:t>54</w:t>
      </w:r>
      <w:r>
        <w:fldChar w:fldCharType="end"/>
      </w:r>
    </w:p>
    <w:p w14:paraId="2ECDBD88" w14:textId="618C9645" w:rsidR="00C247F6" w:rsidRDefault="00C247F6">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_Toc82714542 \h </w:instrText>
      </w:r>
      <w:r>
        <w:fldChar w:fldCharType="separate"/>
      </w:r>
      <w:r>
        <w:t>55</w:t>
      </w:r>
      <w:r>
        <w:fldChar w:fldCharType="end"/>
      </w:r>
    </w:p>
    <w:p w14:paraId="25ECCB85" w14:textId="6270EEC3" w:rsidR="00C247F6" w:rsidRDefault="00C247F6">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_Toc82714543 \h </w:instrText>
      </w:r>
      <w:r>
        <w:fldChar w:fldCharType="separate"/>
      </w:r>
      <w:r>
        <w:t>55</w:t>
      </w:r>
      <w:r>
        <w:fldChar w:fldCharType="end"/>
      </w:r>
    </w:p>
    <w:p w14:paraId="0848813D" w14:textId="49D8BB0A" w:rsidR="00C247F6" w:rsidRDefault="00C247F6">
      <w:pPr>
        <w:pStyle w:val="TOC4"/>
        <w:rPr>
          <w:rFonts w:asciiTheme="minorHAnsi" w:eastAsiaTheme="minorEastAsia" w:hAnsiTheme="minorHAnsi" w:cstheme="minorBidi"/>
          <w:sz w:val="22"/>
          <w:szCs w:val="22"/>
          <w:lang w:eastAsia="en-GB"/>
        </w:rPr>
      </w:pPr>
      <w:r w:rsidRPr="009F6646">
        <w:rPr>
          <w:lang w:val="en-US"/>
        </w:rPr>
        <w:t>6.2.6.3</w:t>
      </w:r>
      <w:r>
        <w:rPr>
          <w:rFonts w:asciiTheme="minorHAnsi" w:eastAsiaTheme="minorEastAsia" w:hAnsiTheme="minorHAnsi" w:cstheme="minorBidi"/>
          <w:sz w:val="22"/>
          <w:szCs w:val="22"/>
          <w:lang w:eastAsia="en-GB"/>
        </w:rPr>
        <w:tab/>
      </w:r>
      <w:r w:rsidRPr="009F6646">
        <w:rPr>
          <w:lang w:val="en-US"/>
        </w:rPr>
        <w:t>Simple data types and enumerations</w:t>
      </w:r>
      <w:r>
        <w:tab/>
      </w:r>
      <w:r>
        <w:fldChar w:fldCharType="begin" w:fldLock="1"/>
      </w:r>
      <w:r>
        <w:instrText xml:space="preserve"> PAGEREF _Toc82714544 \h </w:instrText>
      </w:r>
      <w:r>
        <w:fldChar w:fldCharType="separate"/>
      </w:r>
      <w:r>
        <w:t>56</w:t>
      </w:r>
      <w:r>
        <w:fldChar w:fldCharType="end"/>
      </w:r>
    </w:p>
    <w:p w14:paraId="6092C56B" w14:textId="7D43B191" w:rsidR="00C247F6" w:rsidRDefault="00C247F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_Toc82714545 \h </w:instrText>
      </w:r>
      <w:r>
        <w:fldChar w:fldCharType="separate"/>
      </w:r>
      <w:r>
        <w:t>56</w:t>
      </w:r>
      <w:r>
        <w:fldChar w:fldCharType="end"/>
      </w:r>
    </w:p>
    <w:p w14:paraId="79AC85EA" w14:textId="099E7FEE" w:rsidR="00C247F6" w:rsidRDefault="00C247F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_Toc82714546 \h </w:instrText>
      </w:r>
      <w:r>
        <w:fldChar w:fldCharType="separate"/>
      </w:r>
      <w:r>
        <w:t>56</w:t>
      </w:r>
      <w:r>
        <w:fldChar w:fldCharType="end"/>
      </w:r>
    </w:p>
    <w:p w14:paraId="6A9A5F5C" w14:textId="2B02585E" w:rsidR="00C247F6" w:rsidRDefault="00C247F6">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_Toc82714547 \h </w:instrText>
      </w:r>
      <w:r>
        <w:fldChar w:fldCharType="separate"/>
      </w:r>
      <w:r>
        <w:t>56</w:t>
      </w:r>
      <w:r>
        <w:fldChar w:fldCharType="end"/>
      </w:r>
    </w:p>
    <w:p w14:paraId="3F494847" w14:textId="7CC2F23B" w:rsidR="00C247F6" w:rsidRDefault="00C247F6">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_Toc82714548 \h </w:instrText>
      </w:r>
      <w:r>
        <w:fldChar w:fldCharType="separate"/>
      </w:r>
      <w:r>
        <w:t>56</w:t>
      </w:r>
      <w:r>
        <w:fldChar w:fldCharType="end"/>
      </w:r>
    </w:p>
    <w:p w14:paraId="7966AF4B" w14:textId="341AA923" w:rsidR="00C247F6" w:rsidRDefault="00C247F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_Toc82714549 \h </w:instrText>
      </w:r>
      <w:r>
        <w:fldChar w:fldCharType="separate"/>
      </w:r>
      <w:r>
        <w:t>56</w:t>
      </w:r>
      <w:r>
        <w:fldChar w:fldCharType="end"/>
      </w:r>
    </w:p>
    <w:p w14:paraId="735FD8D6" w14:textId="2C84D917" w:rsidR="00C247F6" w:rsidRDefault="00C247F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_Toc82714550 \h </w:instrText>
      </w:r>
      <w:r>
        <w:fldChar w:fldCharType="separate"/>
      </w:r>
      <w:r>
        <w:t>56</w:t>
      </w:r>
      <w:r>
        <w:fldChar w:fldCharType="end"/>
      </w:r>
    </w:p>
    <w:p w14:paraId="3F0E8F0A" w14:textId="18200AC0" w:rsidR="00C247F6" w:rsidRDefault="00C247F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_Toc82714551 \h </w:instrText>
      </w:r>
      <w:r>
        <w:fldChar w:fldCharType="separate"/>
      </w:r>
      <w:r>
        <w:t>56</w:t>
      </w:r>
      <w:r>
        <w:fldChar w:fldCharType="end"/>
      </w:r>
    </w:p>
    <w:p w14:paraId="2C9251DE" w14:textId="32473BEE" w:rsidR="00C247F6" w:rsidRDefault="00C247F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_Toc82714552 \h </w:instrText>
      </w:r>
      <w:r>
        <w:fldChar w:fldCharType="separate"/>
      </w:r>
      <w:r>
        <w:t>56</w:t>
      </w:r>
      <w:r>
        <w:fldChar w:fldCharType="end"/>
      </w:r>
    </w:p>
    <w:p w14:paraId="045B8652" w14:textId="2B44BEDA" w:rsidR="00C247F6" w:rsidRDefault="00C247F6">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_Toc82714553 \h </w:instrText>
      </w:r>
      <w:r>
        <w:fldChar w:fldCharType="separate"/>
      </w:r>
      <w:r>
        <w:t>57</w:t>
      </w:r>
      <w:r>
        <w:fldChar w:fldCharType="end"/>
      </w:r>
    </w:p>
    <w:p w14:paraId="463CB501" w14:textId="37CF2E8D" w:rsidR="00C247F6" w:rsidRDefault="00C247F6">
      <w:pPr>
        <w:pStyle w:val="TOC3"/>
        <w:rPr>
          <w:rFonts w:asciiTheme="minorHAnsi" w:eastAsiaTheme="minorEastAsia" w:hAnsiTheme="minorHAnsi" w:cstheme="minorBidi"/>
          <w:sz w:val="22"/>
          <w:szCs w:val="22"/>
          <w:lang w:eastAsia="en-GB"/>
        </w:rPr>
      </w:pPr>
      <w:r w:rsidRPr="009F6646">
        <w:rPr>
          <w:lang w:val="en-US"/>
        </w:rPr>
        <w:t>6.2.9</w:t>
      </w:r>
      <w:r>
        <w:rPr>
          <w:rFonts w:asciiTheme="minorHAnsi" w:eastAsiaTheme="minorEastAsia" w:hAnsiTheme="minorHAnsi" w:cstheme="minorBidi"/>
          <w:sz w:val="22"/>
          <w:szCs w:val="22"/>
          <w:lang w:eastAsia="en-GB"/>
        </w:rPr>
        <w:tab/>
      </w:r>
      <w:r w:rsidRPr="009F6646">
        <w:rPr>
          <w:lang w:val="en-US"/>
        </w:rPr>
        <w:t>Security</w:t>
      </w:r>
      <w:r>
        <w:tab/>
      </w:r>
      <w:r>
        <w:fldChar w:fldCharType="begin" w:fldLock="1"/>
      </w:r>
      <w:r>
        <w:instrText xml:space="preserve"> PAGEREF _Toc82714554 \h </w:instrText>
      </w:r>
      <w:r>
        <w:fldChar w:fldCharType="separate"/>
      </w:r>
      <w:r>
        <w:t>58</w:t>
      </w:r>
      <w:r>
        <w:fldChar w:fldCharType="end"/>
      </w:r>
    </w:p>
    <w:p w14:paraId="21F8D091" w14:textId="37C96270" w:rsidR="00C247F6" w:rsidRDefault="00C247F6">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_Toc82714555 \h </w:instrText>
      </w:r>
      <w:r>
        <w:fldChar w:fldCharType="separate"/>
      </w:r>
      <w:r>
        <w:t>58</w:t>
      </w:r>
      <w:r>
        <w:fldChar w:fldCharType="end"/>
      </w:r>
    </w:p>
    <w:p w14:paraId="6165FF0D" w14:textId="53ACA0D1" w:rsidR="00C247F6" w:rsidRDefault="00C247F6">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_Toc82714556 \h </w:instrText>
      </w:r>
      <w:r>
        <w:fldChar w:fldCharType="separate"/>
      </w:r>
      <w:r>
        <w:t>60</w:t>
      </w:r>
      <w:r>
        <w:fldChar w:fldCharType="end"/>
      </w:r>
    </w:p>
    <w:p w14:paraId="20F66E4A" w14:textId="7CD57344" w:rsidR="00C247F6" w:rsidRDefault="00C247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_Toc82714557 \h </w:instrText>
      </w:r>
      <w:r>
        <w:fldChar w:fldCharType="separate"/>
      </w:r>
      <w:r>
        <w:t>60</w:t>
      </w:r>
      <w:r>
        <w:fldChar w:fldCharType="end"/>
      </w:r>
    </w:p>
    <w:p w14:paraId="28F1DB2F" w14:textId="2CD1207A" w:rsidR="00C247F6" w:rsidRDefault="00C247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_Toc82714558 \h </w:instrText>
      </w:r>
      <w:r>
        <w:fldChar w:fldCharType="separate"/>
      </w:r>
      <w:r>
        <w:t>60</w:t>
      </w:r>
      <w:r>
        <w:fldChar w:fldCharType="end"/>
      </w:r>
    </w:p>
    <w:p w14:paraId="61726CCB" w14:textId="1A03F749" w:rsidR="00C247F6" w:rsidRDefault="00C247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_Toc82714559 \h </w:instrText>
      </w:r>
      <w:r>
        <w:fldChar w:fldCharType="separate"/>
      </w:r>
      <w:r>
        <w:t>65</w:t>
      </w:r>
      <w:r>
        <w:fldChar w:fldCharType="end"/>
      </w:r>
    </w:p>
    <w:p w14:paraId="7DC495F6" w14:textId="37319123" w:rsidR="00C247F6" w:rsidRDefault="00C247F6">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_Toc82714560 \h </w:instrText>
      </w:r>
      <w:r>
        <w:fldChar w:fldCharType="separate"/>
      </w:r>
      <w:r>
        <w:t>74</w:t>
      </w:r>
      <w:r>
        <w:fldChar w:fldCharType="end"/>
      </w:r>
    </w:p>
    <w:p w14:paraId="7F55ABE4" w14:textId="79BA05FC" w:rsidR="00080512" w:rsidRPr="004D3578" w:rsidRDefault="00DB5E69">
      <w:r>
        <w:rPr>
          <w:noProof/>
          <w:sz w:val="22"/>
        </w:rPr>
        <w:fldChar w:fldCharType="end"/>
      </w:r>
    </w:p>
    <w:p w14:paraId="14B0434A" w14:textId="77777777" w:rsidR="00080512" w:rsidRDefault="00080512" w:rsidP="00B02215">
      <w:pPr>
        <w:pStyle w:val="Heading1"/>
      </w:pPr>
      <w:r w:rsidRPr="004D3578">
        <w:br w:type="page"/>
      </w:r>
      <w:bookmarkStart w:id="8" w:name="foreword"/>
      <w:bookmarkStart w:id="9" w:name="_Toc2086433"/>
      <w:bookmarkStart w:id="10" w:name="_Toc39051723"/>
      <w:bookmarkStart w:id="11" w:name="_Toc43210295"/>
      <w:bookmarkStart w:id="12" w:name="_Toc49853200"/>
      <w:bookmarkStart w:id="13" w:name="_Toc56529989"/>
      <w:bookmarkStart w:id="14" w:name="_Toc82714405"/>
      <w:bookmarkEnd w:id="8"/>
      <w:r w:rsidRPr="004D3578">
        <w:lastRenderedPageBreak/>
        <w:t>Foreword</w:t>
      </w:r>
      <w:bookmarkEnd w:id="9"/>
      <w:bookmarkEnd w:id="10"/>
      <w:bookmarkEnd w:id="11"/>
      <w:bookmarkEnd w:id="12"/>
      <w:bookmarkEnd w:id="13"/>
      <w:bookmarkEnd w:id="14"/>
    </w:p>
    <w:p w14:paraId="4912324B" w14:textId="77777777"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0"/>
      </w:pPr>
      <w:r w:rsidRPr="004D3578">
        <w:t>Version x.y.z</w:t>
      </w:r>
    </w:p>
    <w:p w14:paraId="25CA9039" w14:textId="77777777" w:rsidR="00080512" w:rsidRPr="004D3578" w:rsidRDefault="00080512">
      <w:pPr>
        <w:pStyle w:val="B10"/>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B02215">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82714406"/>
      <w:bookmarkEnd w:id="16"/>
      <w:r w:rsidRPr="00630AB6">
        <w:t>1</w:t>
      </w:r>
      <w:r w:rsidRPr="00630AB6">
        <w:tab/>
        <w:t>Scope</w:t>
      </w:r>
      <w:bookmarkEnd w:id="17"/>
      <w:bookmarkEnd w:id="18"/>
      <w:bookmarkEnd w:id="19"/>
      <w:bookmarkEnd w:id="20"/>
      <w:bookmarkEnd w:id="21"/>
      <w:bookmarkEnd w:id="22"/>
      <w:bookmarkEnd w:id="23"/>
      <w:bookmarkEnd w:id="24"/>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B02215">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82714407"/>
      <w:r w:rsidRPr="00630AB6">
        <w:t>2</w:t>
      </w:r>
      <w:r w:rsidRPr="00630AB6">
        <w:tab/>
        <w:t>References</w:t>
      </w:r>
      <w:bookmarkEnd w:id="25"/>
      <w:bookmarkEnd w:id="26"/>
      <w:bookmarkEnd w:id="27"/>
      <w:bookmarkEnd w:id="28"/>
      <w:bookmarkEnd w:id="29"/>
      <w:bookmarkEnd w:id="30"/>
      <w:bookmarkEnd w:id="31"/>
      <w:bookmarkEnd w:id="32"/>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0"/>
      </w:pPr>
      <w:bookmarkStart w:id="33" w:name="OLE_LINK1"/>
      <w:bookmarkStart w:id="34" w:name="OLE_LINK2"/>
      <w:bookmarkStart w:id="35" w:name="OLE_LINK3"/>
      <w:bookmarkStart w:id="36" w:name="OLE_LINK4"/>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0"/>
      </w:pPr>
      <w:r w:rsidRPr="00630AB6">
        <w:t>-</w:t>
      </w:r>
      <w:r w:rsidRPr="00630AB6">
        <w:tab/>
        <w:t>For a specific reference, subsequent revisions do not apply.</w:t>
      </w:r>
    </w:p>
    <w:p w14:paraId="7FBB35E9"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3"/>
    <w:bookmarkEnd w:id="34"/>
    <w:bookmarkEnd w:id="35"/>
    <w:bookmarkEnd w:id="36"/>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1" w:history="1">
        <w:r w:rsidR="00464BC2">
          <w:rPr>
            <w:rStyle w:val="Hyperlink"/>
            <w:lang w:val="en-US"/>
          </w:rPr>
          <w:t>https://spec.openapis.org/oas/v3.0.0</w:t>
        </w:r>
      </w:hyperlink>
      <w:r w:rsidRPr="00630AB6">
        <w:rPr>
          <w:lang w:val="en-US"/>
        </w:rPr>
        <w:t>.</w:t>
      </w:r>
    </w:p>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bookmarkStart w:id="37" w:name="_Hlk518038066"/>
      <w:r w:rsidRPr="00630AB6">
        <w:t>[14]</w:t>
      </w:r>
      <w:r w:rsidRPr="00630AB6">
        <w:tab/>
        <w:t>IETF</w:t>
      </w:r>
      <w:r>
        <w:t> </w:t>
      </w:r>
      <w:r w:rsidRPr="00630AB6">
        <w:t>RFC</w:t>
      </w:r>
      <w:r>
        <w:t> </w:t>
      </w:r>
      <w:r w:rsidRPr="00630AB6">
        <w:t>8259: "The JavaScript Object Notation (JSON) Data Interchange Format".</w:t>
      </w:r>
    </w:p>
    <w:bookmarkEnd w:id="37"/>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191A2D5" w14:textId="77777777" w:rsidR="00B02215" w:rsidRPr="00630AB6" w:rsidRDefault="00B02215" w:rsidP="00B02215">
      <w:pPr>
        <w:pStyle w:val="Heading1"/>
      </w:pPr>
      <w:bookmarkStart w:id="38" w:name="_Toc20142267"/>
      <w:bookmarkStart w:id="39" w:name="_Toc34217211"/>
      <w:bookmarkStart w:id="40" w:name="_Toc34217363"/>
      <w:bookmarkStart w:id="41" w:name="_Toc39051726"/>
      <w:bookmarkStart w:id="42" w:name="_Toc43210298"/>
      <w:bookmarkStart w:id="43" w:name="_Toc49853203"/>
      <w:bookmarkStart w:id="44" w:name="_Toc56529992"/>
      <w:bookmarkStart w:id="45" w:name="_Toc82714408"/>
      <w:r w:rsidRPr="00630AB6">
        <w:t>3</w:t>
      </w:r>
      <w:r w:rsidRPr="00630AB6">
        <w:tab/>
        <w:t>Definitions and abbreviations</w:t>
      </w:r>
      <w:bookmarkEnd w:id="38"/>
      <w:bookmarkEnd w:id="39"/>
      <w:bookmarkEnd w:id="40"/>
      <w:bookmarkEnd w:id="41"/>
      <w:bookmarkEnd w:id="42"/>
      <w:bookmarkEnd w:id="43"/>
      <w:bookmarkEnd w:id="44"/>
      <w:bookmarkEnd w:id="45"/>
    </w:p>
    <w:p w14:paraId="3B209DB8" w14:textId="77777777" w:rsidR="00B02215" w:rsidRPr="00630AB6" w:rsidRDefault="00B02215" w:rsidP="00B02215">
      <w:pPr>
        <w:pStyle w:val="Heading2"/>
      </w:pPr>
      <w:bookmarkStart w:id="46" w:name="_Toc20142268"/>
      <w:bookmarkStart w:id="47" w:name="_Toc34217212"/>
      <w:bookmarkStart w:id="48" w:name="_Toc34217364"/>
      <w:bookmarkStart w:id="49" w:name="_Toc39051727"/>
      <w:bookmarkStart w:id="50" w:name="_Toc43210299"/>
      <w:bookmarkStart w:id="51" w:name="_Toc49853204"/>
      <w:bookmarkStart w:id="52" w:name="_Toc56529993"/>
      <w:bookmarkStart w:id="53" w:name="_Toc82714409"/>
      <w:r w:rsidRPr="00630AB6">
        <w:t>3.1</w:t>
      </w:r>
      <w:r w:rsidRPr="00630AB6">
        <w:tab/>
        <w:t>Definitions</w:t>
      </w:r>
      <w:bookmarkEnd w:id="46"/>
      <w:bookmarkEnd w:id="47"/>
      <w:bookmarkEnd w:id="48"/>
      <w:bookmarkEnd w:id="49"/>
      <w:bookmarkEnd w:id="50"/>
      <w:bookmarkEnd w:id="51"/>
      <w:bookmarkEnd w:id="52"/>
      <w:bookmarkEnd w:id="53"/>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B02215">
      <w:pPr>
        <w:pStyle w:val="Heading2"/>
      </w:pPr>
      <w:bookmarkStart w:id="54" w:name="_Toc20142269"/>
      <w:bookmarkStart w:id="55" w:name="_Toc34217213"/>
      <w:bookmarkStart w:id="56" w:name="_Toc34217365"/>
      <w:bookmarkStart w:id="57" w:name="_Toc39051728"/>
      <w:bookmarkStart w:id="58" w:name="_Toc43210300"/>
      <w:bookmarkStart w:id="59" w:name="_Toc49853205"/>
      <w:bookmarkStart w:id="60" w:name="_Toc56529994"/>
      <w:bookmarkStart w:id="61" w:name="_Toc82714410"/>
      <w:r w:rsidRPr="00630AB6">
        <w:t>3.2</w:t>
      </w:r>
      <w:r w:rsidRPr="00630AB6">
        <w:tab/>
        <w:t>Abbreviations</w:t>
      </w:r>
      <w:bookmarkEnd w:id="54"/>
      <w:bookmarkEnd w:id="55"/>
      <w:bookmarkEnd w:id="56"/>
      <w:bookmarkEnd w:id="57"/>
      <w:bookmarkEnd w:id="58"/>
      <w:bookmarkEnd w:id="59"/>
      <w:bookmarkEnd w:id="60"/>
      <w:bookmarkEnd w:id="61"/>
    </w:p>
    <w:p w14:paraId="1365D3B7"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4477DFE8" w14:textId="77777777" w:rsidR="00B02215" w:rsidRPr="00630AB6" w:rsidRDefault="00B02215" w:rsidP="00B02215">
      <w:pPr>
        <w:pStyle w:val="Heading1"/>
      </w:pPr>
      <w:bookmarkStart w:id="62" w:name="_Toc20142270"/>
      <w:bookmarkStart w:id="63" w:name="_Toc34217214"/>
      <w:bookmarkStart w:id="64" w:name="_Toc34217366"/>
      <w:bookmarkStart w:id="65" w:name="_Toc39051729"/>
      <w:bookmarkStart w:id="66" w:name="_Toc43210301"/>
      <w:bookmarkStart w:id="67" w:name="_Toc49853206"/>
      <w:bookmarkStart w:id="68" w:name="_Toc56529995"/>
      <w:bookmarkStart w:id="69" w:name="_Toc82714411"/>
      <w:r w:rsidRPr="00630AB6">
        <w:t>4</w:t>
      </w:r>
      <w:r w:rsidRPr="00630AB6">
        <w:tab/>
        <w:t>Overview</w:t>
      </w:r>
      <w:bookmarkEnd w:id="62"/>
      <w:bookmarkEnd w:id="63"/>
      <w:bookmarkEnd w:id="64"/>
      <w:bookmarkEnd w:id="65"/>
      <w:bookmarkEnd w:id="66"/>
      <w:bookmarkEnd w:id="67"/>
      <w:bookmarkEnd w:id="68"/>
      <w:bookmarkEnd w:id="69"/>
    </w:p>
    <w:p w14:paraId="45D5AB9C" w14:textId="77777777" w:rsidR="00B02215" w:rsidRPr="00630AB6" w:rsidRDefault="00B02215" w:rsidP="00B02215">
      <w:pPr>
        <w:pStyle w:val="Heading2"/>
      </w:pPr>
      <w:bookmarkStart w:id="70" w:name="_Toc20142271"/>
      <w:bookmarkStart w:id="71" w:name="_Toc34217215"/>
      <w:bookmarkStart w:id="72" w:name="_Toc34217367"/>
      <w:bookmarkStart w:id="73" w:name="_Toc39051730"/>
      <w:bookmarkStart w:id="74" w:name="_Toc43210302"/>
      <w:bookmarkStart w:id="75" w:name="_Toc49853207"/>
      <w:bookmarkStart w:id="76" w:name="_Toc56529996"/>
      <w:bookmarkStart w:id="77" w:name="_Toc82714412"/>
      <w:r w:rsidRPr="00630AB6">
        <w:t>4.1</w:t>
      </w:r>
      <w:r w:rsidRPr="00630AB6">
        <w:tab/>
        <w:t>Introduction</w:t>
      </w:r>
      <w:bookmarkEnd w:id="70"/>
      <w:bookmarkEnd w:id="71"/>
      <w:bookmarkEnd w:id="72"/>
      <w:bookmarkEnd w:id="73"/>
      <w:bookmarkEnd w:id="74"/>
      <w:bookmarkEnd w:id="75"/>
      <w:bookmarkEnd w:id="76"/>
      <w:bookmarkEnd w:id="77"/>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29.15pt" o:ole="">
            <v:imagedata r:id="rId12" o:title=""/>
          </v:shape>
          <o:OLEObject Type="Embed" ProgID="Visio.Drawing.15" ShapeID="_x0000_i1027" DrawAspect="Content" ObjectID="_1693328498" r:id="rId13"/>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B02215">
      <w:pPr>
        <w:pStyle w:val="Heading1"/>
      </w:pPr>
      <w:bookmarkStart w:id="78" w:name="_Toc20142272"/>
      <w:bookmarkStart w:id="79" w:name="_Toc34217216"/>
      <w:bookmarkStart w:id="80" w:name="_Toc34217368"/>
      <w:bookmarkStart w:id="81" w:name="_Toc39051731"/>
      <w:bookmarkStart w:id="82" w:name="_Toc43210303"/>
      <w:bookmarkStart w:id="83" w:name="_Toc49853208"/>
      <w:bookmarkStart w:id="84" w:name="_Toc56529997"/>
      <w:bookmarkStart w:id="85" w:name="_Toc82714413"/>
      <w:r w:rsidRPr="00630AB6">
        <w:lastRenderedPageBreak/>
        <w:t>5</w:t>
      </w:r>
      <w:r w:rsidRPr="00630AB6">
        <w:tab/>
        <w:t>Services offered by the NSSF</w:t>
      </w:r>
      <w:bookmarkEnd w:id="78"/>
      <w:bookmarkEnd w:id="79"/>
      <w:bookmarkEnd w:id="80"/>
      <w:bookmarkEnd w:id="81"/>
      <w:bookmarkEnd w:id="82"/>
      <w:bookmarkEnd w:id="83"/>
      <w:bookmarkEnd w:id="84"/>
      <w:bookmarkEnd w:id="85"/>
    </w:p>
    <w:p w14:paraId="52B2839E" w14:textId="77777777" w:rsidR="00B02215" w:rsidRPr="00630AB6" w:rsidRDefault="00B02215" w:rsidP="00B02215">
      <w:pPr>
        <w:pStyle w:val="Heading2"/>
      </w:pPr>
      <w:bookmarkStart w:id="86" w:name="_Toc20142273"/>
      <w:bookmarkStart w:id="87" w:name="_Toc34217217"/>
      <w:bookmarkStart w:id="88" w:name="_Toc34217369"/>
      <w:bookmarkStart w:id="89" w:name="_Toc39051732"/>
      <w:bookmarkStart w:id="90" w:name="_Toc43210304"/>
      <w:bookmarkStart w:id="91" w:name="_Toc49853209"/>
      <w:bookmarkStart w:id="92" w:name="_Toc56529998"/>
      <w:bookmarkStart w:id="93" w:name="_Toc82714414"/>
      <w:r w:rsidRPr="00630AB6">
        <w:t>5.1</w:t>
      </w:r>
      <w:r w:rsidRPr="00630AB6">
        <w:tab/>
        <w:t>Introduction</w:t>
      </w:r>
      <w:bookmarkEnd w:id="86"/>
      <w:bookmarkEnd w:id="87"/>
      <w:bookmarkEnd w:id="88"/>
      <w:bookmarkEnd w:id="89"/>
      <w:bookmarkEnd w:id="90"/>
      <w:bookmarkEnd w:id="91"/>
      <w:bookmarkEnd w:id="92"/>
      <w:bookmarkEnd w:id="93"/>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B02215">
      <w:pPr>
        <w:pStyle w:val="Heading2"/>
      </w:pPr>
      <w:bookmarkStart w:id="94" w:name="_Toc20142274"/>
      <w:bookmarkStart w:id="95" w:name="_Toc34217218"/>
      <w:bookmarkStart w:id="96" w:name="_Toc34217370"/>
      <w:bookmarkStart w:id="97" w:name="_Toc39051733"/>
      <w:bookmarkStart w:id="98" w:name="_Toc43210305"/>
      <w:bookmarkStart w:id="99" w:name="_Toc49853210"/>
      <w:bookmarkStart w:id="100" w:name="_Toc56529999"/>
      <w:bookmarkStart w:id="101" w:name="_Toc82714415"/>
      <w:r w:rsidRPr="00630AB6">
        <w:t>5.2</w:t>
      </w:r>
      <w:r w:rsidRPr="00630AB6">
        <w:tab/>
        <w:t>Nnssf_NSSelection Service</w:t>
      </w:r>
      <w:bookmarkEnd w:id="94"/>
      <w:bookmarkEnd w:id="95"/>
      <w:bookmarkEnd w:id="96"/>
      <w:bookmarkEnd w:id="97"/>
      <w:bookmarkEnd w:id="98"/>
      <w:bookmarkEnd w:id="99"/>
      <w:bookmarkEnd w:id="100"/>
      <w:bookmarkEnd w:id="101"/>
    </w:p>
    <w:p w14:paraId="5747A016" w14:textId="77777777" w:rsidR="00B02215" w:rsidRPr="00630AB6" w:rsidRDefault="00B02215" w:rsidP="00B02215">
      <w:pPr>
        <w:pStyle w:val="Heading3"/>
      </w:pPr>
      <w:bookmarkStart w:id="102" w:name="_Toc20142275"/>
      <w:bookmarkStart w:id="103" w:name="_Toc34217219"/>
      <w:bookmarkStart w:id="104" w:name="_Toc34217371"/>
      <w:bookmarkStart w:id="105" w:name="_Toc39051734"/>
      <w:bookmarkStart w:id="106" w:name="_Toc43210306"/>
      <w:bookmarkStart w:id="107" w:name="_Toc49853211"/>
      <w:bookmarkStart w:id="108" w:name="_Toc56530000"/>
      <w:bookmarkStart w:id="109" w:name="_Toc82714416"/>
      <w:r w:rsidRPr="00630AB6">
        <w:t>5.2.1</w:t>
      </w:r>
      <w:r w:rsidRPr="00630AB6">
        <w:tab/>
        <w:t>Service Description</w:t>
      </w:r>
      <w:bookmarkEnd w:id="102"/>
      <w:bookmarkEnd w:id="103"/>
      <w:bookmarkEnd w:id="104"/>
      <w:bookmarkEnd w:id="105"/>
      <w:bookmarkEnd w:id="106"/>
      <w:bookmarkEnd w:id="107"/>
      <w:bookmarkEnd w:id="108"/>
      <w:bookmarkEnd w:id="109"/>
    </w:p>
    <w:p w14:paraId="71D5538A"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B02215">
      <w:pPr>
        <w:pStyle w:val="Heading3"/>
      </w:pPr>
      <w:bookmarkStart w:id="110" w:name="_Toc20142276"/>
      <w:bookmarkStart w:id="111" w:name="_Toc34217220"/>
      <w:bookmarkStart w:id="112" w:name="_Toc34217372"/>
      <w:bookmarkStart w:id="113" w:name="_Toc39051735"/>
      <w:bookmarkStart w:id="114" w:name="_Toc43210307"/>
      <w:bookmarkStart w:id="115" w:name="_Toc49853212"/>
      <w:bookmarkStart w:id="116" w:name="_Toc56530001"/>
      <w:bookmarkStart w:id="117" w:name="_Toc82714417"/>
      <w:r w:rsidRPr="00630AB6">
        <w:t>5.2.2</w:t>
      </w:r>
      <w:r w:rsidRPr="00630AB6">
        <w:tab/>
        <w:t>Service Operations</w:t>
      </w:r>
      <w:bookmarkEnd w:id="110"/>
      <w:bookmarkEnd w:id="111"/>
      <w:bookmarkEnd w:id="112"/>
      <w:bookmarkEnd w:id="113"/>
      <w:bookmarkEnd w:id="114"/>
      <w:bookmarkEnd w:id="115"/>
      <w:bookmarkEnd w:id="116"/>
      <w:bookmarkEnd w:id="117"/>
    </w:p>
    <w:p w14:paraId="4217542E" w14:textId="77777777" w:rsidR="00B02215" w:rsidRPr="00630AB6" w:rsidRDefault="00B02215" w:rsidP="00B02215">
      <w:pPr>
        <w:pStyle w:val="Heading4"/>
      </w:pPr>
      <w:bookmarkStart w:id="118" w:name="_Toc20142277"/>
      <w:bookmarkStart w:id="119" w:name="_Toc34217221"/>
      <w:bookmarkStart w:id="120" w:name="_Toc34217373"/>
      <w:bookmarkStart w:id="121" w:name="_Toc39051736"/>
      <w:bookmarkStart w:id="122" w:name="_Toc43210308"/>
      <w:bookmarkStart w:id="123" w:name="_Toc49853213"/>
      <w:bookmarkStart w:id="124" w:name="_Toc56530002"/>
      <w:bookmarkStart w:id="125" w:name="_Toc82714418"/>
      <w:r w:rsidRPr="00630AB6">
        <w:t>5.2.2.1</w:t>
      </w:r>
      <w:r w:rsidRPr="00630AB6">
        <w:tab/>
        <w:t>Introduction</w:t>
      </w:r>
      <w:bookmarkEnd w:id="118"/>
      <w:bookmarkEnd w:id="119"/>
      <w:bookmarkEnd w:id="120"/>
      <w:bookmarkEnd w:id="121"/>
      <w:bookmarkEnd w:id="122"/>
      <w:bookmarkEnd w:id="123"/>
      <w:bookmarkEnd w:id="124"/>
      <w:bookmarkEnd w:id="125"/>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2F422B47" w14:textId="77777777" w:rsidR="00B02215" w:rsidRPr="00630AB6" w:rsidRDefault="00B02215" w:rsidP="00B02215">
      <w:pPr>
        <w:pStyle w:val="Heading4"/>
      </w:pPr>
      <w:bookmarkStart w:id="126" w:name="_Toc20142278"/>
      <w:bookmarkStart w:id="127" w:name="_Toc34217222"/>
      <w:bookmarkStart w:id="128" w:name="_Toc34217374"/>
      <w:bookmarkStart w:id="129" w:name="_Toc39051737"/>
      <w:bookmarkStart w:id="130" w:name="_Toc43210309"/>
      <w:bookmarkStart w:id="131" w:name="_Toc49853214"/>
      <w:bookmarkStart w:id="132" w:name="_Toc56530003"/>
      <w:bookmarkStart w:id="133" w:name="_Toc82714419"/>
      <w:r w:rsidRPr="00630AB6">
        <w:t>5.2.2.2</w:t>
      </w:r>
      <w:r w:rsidRPr="00630AB6">
        <w:tab/>
      </w:r>
      <w:r w:rsidRPr="00630AB6">
        <w:rPr>
          <w:rFonts w:hint="eastAsia"/>
          <w:lang w:eastAsia="zh-CN"/>
        </w:rPr>
        <w:t>GET</w:t>
      </w:r>
      <w:bookmarkEnd w:id="126"/>
      <w:bookmarkEnd w:id="127"/>
      <w:bookmarkEnd w:id="128"/>
      <w:bookmarkEnd w:id="129"/>
      <w:bookmarkEnd w:id="130"/>
      <w:bookmarkEnd w:id="131"/>
      <w:bookmarkEnd w:id="132"/>
      <w:bookmarkEnd w:id="133"/>
    </w:p>
    <w:p w14:paraId="18831DAF" w14:textId="77777777" w:rsidR="00B02215" w:rsidRPr="00630AB6" w:rsidRDefault="00B02215" w:rsidP="00B02215">
      <w:pPr>
        <w:pStyle w:val="Heading5"/>
      </w:pPr>
      <w:bookmarkStart w:id="134" w:name="_Toc20142279"/>
      <w:bookmarkStart w:id="135" w:name="_Toc34217223"/>
      <w:bookmarkStart w:id="136" w:name="_Toc34217375"/>
      <w:bookmarkStart w:id="137" w:name="_Toc39051738"/>
      <w:bookmarkStart w:id="138" w:name="_Toc43210310"/>
      <w:bookmarkStart w:id="139" w:name="_Toc49853215"/>
      <w:bookmarkStart w:id="140" w:name="_Toc56530004"/>
      <w:bookmarkStart w:id="141" w:name="_Toc82714420"/>
      <w:r w:rsidRPr="00630AB6">
        <w:t>5.2.2.2.1</w:t>
      </w:r>
      <w:r w:rsidRPr="00630AB6">
        <w:tab/>
        <w:t>General</w:t>
      </w:r>
      <w:bookmarkEnd w:id="134"/>
      <w:bookmarkEnd w:id="135"/>
      <w:bookmarkEnd w:id="136"/>
      <w:bookmarkEnd w:id="137"/>
      <w:bookmarkEnd w:id="138"/>
      <w:bookmarkEnd w:id="139"/>
      <w:bookmarkEnd w:id="140"/>
      <w:bookmarkEnd w:id="141"/>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77777777" w:rsidR="00B02215" w:rsidRPr="00630AB6" w:rsidRDefault="00B02215" w:rsidP="00B02215">
      <w:pPr>
        <w:pStyle w:val="B10"/>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3A502131" w14:textId="77777777"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391D3B2" w14:textId="67413B14" w:rsidR="00606CF3" w:rsidRPr="00630AB6"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p>
    <w:p w14:paraId="2F1621C1"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0"/>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0"/>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Pr="00630AB6" w:rsidRDefault="00B02215" w:rsidP="00B02215">
      <w:r w:rsidRPr="00630AB6">
        <w:t>It is used in the following procedures:</w:t>
      </w:r>
    </w:p>
    <w:p w14:paraId="602F08D0"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0"/>
      </w:pPr>
      <w:r>
        <w:t>-</w:t>
      </w:r>
      <w:r>
        <w:tab/>
        <w:t>EPS to 5GS handover using N26 interface (see clause</w:t>
      </w:r>
      <w:r w:rsidRPr="00630AB6">
        <w:t> </w:t>
      </w:r>
      <w:r>
        <w:t>4.11.1.2.2 of 3GPP TS 23.502 [3]);</w:t>
      </w:r>
    </w:p>
    <w:p w14:paraId="3D3F4574"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B02215">
      <w:pPr>
        <w:pStyle w:val="Heading5"/>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82714421"/>
      <w:r w:rsidRPr="00630AB6">
        <w:t>5.2.2.2.2</w:t>
      </w:r>
      <w:r w:rsidRPr="00630AB6">
        <w:tab/>
      </w:r>
      <w:r w:rsidRPr="00630AB6">
        <w:rPr>
          <w:rFonts w:hint="eastAsia"/>
          <w:lang w:eastAsia="zh-CN"/>
        </w:rPr>
        <w:t xml:space="preserve">Get </w:t>
      </w:r>
      <w:r w:rsidRPr="00630AB6">
        <w:t>service operation of Nnssf_NSSelection service</w:t>
      </w:r>
      <w:bookmarkEnd w:id="142"/>
      <w:bookmarkEnd w:id="143"/>
      <w:bookmarkEnd w:id="144"/>
      <w:bookmarkEnd w:id="145"/>
      <w:bookmarkEnd w:id="146"/>
      <w:bookmarkEnd w:id="147"/>
      <w:bookmarkEnd w:id="148"/>
      <w:bookmarkEnd w:id="149"/>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1.45pt;height:110.45pt" o:ole="">
            <v:imagedata r:id="rId14" o:title=""/>
          </v:shape>
          <o:OLEObject Type="Embed" ProgID="Visio.Drawing.11" ShapeID="_x0000_i1028" DrawAspect="Content" ObjectID="_1693328499" r:id="rId15"/>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0"/>
      </w:pPr>
      <w:r w:rsidRPr="00630AB6">
        <w:t>1</w:t>
      </w:r>
      <w:r w:rsidRPr="00630AB6">
        <w:tab/>
        <w:t>The AMF shall send a GET request to the NSSF.</w:t>
      </w:r>
    </w:p>
    <w:p w14:paraId="6E89F94B" w14:textId="3F8DA3C5"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w:t>
      </w:r>
      <w:r w:rsidR="00764033">
        <w:t xml:space="preserve">and the associated subscribed NSSRG information </w:t>
      </w:r>
      <w:r w:rsidR="0088070B">
        <w:t xml:space="preserve">and optionally UE support of subscription-based restrictions to simultaneous registration of network slice feature Indication </w:t>
      </w:r>
      <w:r>
        <w:t xml:space="preserve">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3E2DAF4D"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79AAFCF4" w14:textId="04BE9450"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606CF3">
        <w:rPr>
          <w:lang w:eastAsia="zh-CN"/>
        </w:rPr>
        <w:t xml:space="preserve"> and target NSSAI</w:t>
      </w:r>
      <w:r>
        <w:rPr>
          <w:lang w:eastAsia="zh-CN"/>
        </w:rPr>
        <w:t>.</w:t>
      </w:r>
      <w:r w:rsidR="00EA7D87" w:rsidRPr="00D473D7">
        <w:t xml:space="preserve"> </w:t>
      </w:r>
      <w:r w:rsidR="00764033">
        <w:t xml:space="preserve">If </w:t>
      </w:r>
      <w:r w:rsidR="00764033">
        <w:rPr>
          <w:lang w:eastAsia="zh-CN"/>
        </w:rPr>
        <w:t>subscribed NSSRG list</w:t>
      </w:r>
      <w:r w:rsidR="00764033">
        <w:t xml:space="preserve"> is provided, the NSSF shall provide the compatible</w:t>
      </w:r>
      <w:r w:rsidR="00764033" w:rsidRPr="006E766B">
        <w:t xml:space="preserve"> </w:t>
      </w:r>
      <w:r w:rsidR="00764033">
        <w:t>S-NSSAIs</w:t>
      </w:r>
      <w:r w:rsidR="00764033" w:rsidRPr="006E766B">
        <w:t xml:space="preserve"> in the Allowed NSSAI</w:t>
      </w:r>
      <w:r w:rsidR="00764033">
        <w:t xml:space="preserve"> as defined in </w:t>
      </w:r>
      <w:r w:rsidR="00764033">
        <w:rPr>
          <w:rFonts w:eastAsia="Malgun Gothic"/>
        </w:rPr>
        <w:t xml:space="preserve">clause 5.15.12 of 3GPP TS 23.501 [2].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2FB710A2" w14:textId="7704D90B"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B02215">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82714422"/>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1.45pt;height:110.45pt" o:ole="">
            <v:imagedata r:id="rId16" o:title=""/>
          </v:shape>
          <o:OLEObject Type="Embed" ProgID="Visio.Drawing.11" ShapeID="_x0000_i1029" DrawAspect="Content" ObjectID="_1693328500" r:id="rId17"/>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3D521518"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NF type of the NF service consumer</w:t>
      </w:r>
      <w:r w:rsidR="00B45D58">
        <w:rPr>
          <w:lang w:eastAsia="zh-CN"/>
        </w:rPr>
        <w:t>,</w:t>
      </w:r>
      <w:r w:rsidRPr="00630AB6">
        <w:rPr>
          <w:lang w:eastAsia="zh-CN"/>
        </w:rPr>
        <w:t xml:space="preserve"> </w:t>
      </w:r>
      <w:r w:rsidRPr="00630AB6">
        <w:rPr>
          <w:rFonts w:hint="eastAsia"/>
          <w:lang w:eastAsia="zh-CN"/>
        </w:rPr>
        <w:t>Requester ID</w:t>
      </w:r>
      <w:r w:rsidR="00B45D58">
        <w:t xml:space="preserve"> and</w:t>
      </w:r>
      <w:r w:rsidRPr="00630AB6">
        <w:t xml:space="preserve"> non-roaming/LBO roaming/HR roaming indication</w:t>
      </w:r>
      <w:r w:rsidR="00B45D58">
        <w:t>.</w:t>
      </w:r>
      <w:r w:rsidRPr="00630AB6">
        <w:t xml:space="preserve"> </w:t>
      </w:r>
      <w:r w:rsidR="00B45D58" w:rsidRPr="00630AB6">
        <w:t xml:space="preserve">For the </w:t>
      </w:r>
      <w:r w:rsidR="00B45D58">
        <w:t>request towards an NSSF</w:t>
      </w:r>
      <w:r w:rsidR="00B45D58" w:rsidRPr="00630AB6">
        <w:t xml:space="preserve"> in the Serving PLMN, the query parameters shall also contain </w:t>
      </w:r>
      <w:r w:rsidR="00B45D58">
        <w:t xml:space="preserve">the </w:t>
      </w:r>
      <w:r w:rsidRPr="00630AB6">
        <w:t>PLMN ID of the SUPI and TAI.</w:t>
      </w:r>
    </w:p>
    <w:p w14:paraId="11000579"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B02215">
      <w:pPr>
        <w:pStyle w:val="Heading5"/>
      </w:pPr>
      <w:bookmarkStart w:id="158" w:name="_Toc20142282"/>
      <w:bookmarkStart w:id="159" w:name="_Toc34217226"/>
      <w:bookmarkStart w:id="160" w:name="_Toc34217378"/>
      <w:bookmarkStart w:id="161" w:name="_Toc39051741"/>
      <w:bookmarkStart w:id="162" w:name="_Toc43210313"/>
      <w:bookmarkStart w:id="163" w:name="_Toc49853218"/>
      <w:bookmarkStart w:id="164" w:name="_Toc56530007"/>
      <w:bookmarkStart w:id="165" w:name="_Toc82714423"/>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8"/>
      <w:bookmarkEnd w:id="159"/>
      <w:bookmarkEnd w:id="160"/>
      <w:bookmarkEnd w:id="161"/>
      <w:bookmarkEnd w:id="162"/>
      <w:bookmarkEnd w:id="163"/>
      <w:bookmarkEnd w:id="164"/>
      <w:bookmarkEnd w:id="165"/>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1.45pt;height:110.45pt" o:ole="">
            <v:imagedata r:id="rId18" o:title=""/>
          </v:shape>
          <o:OLEObject Type="Embed" ProgID="Visio.Drawing.11" ShapeID="_x0000_i1030" DrawAspect="Content" ObjectID="_1693328501" r:id="rId19"/>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915F75D" w14:textId="4F83BCAA"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rsidR="00764033" w:rsidRPr="00764033">
        <w:t xml:space="preserve"> </w:t>
      </w:r>
      <w:r w:rsidR="00764033">
        <w:t>and the associated subscribed NSSRG information</w:t>
      </w:r>
      <w:r w:rsidR="0088070B" w:rsidRPr="0088070B">
        <w:t xml:space="preserve"> </w:t>
      </w:r>
      <w:r w:rsidR="0088070B">
        <w:t>and optionally UE support of subscription-based restrictions to simultaneous registration of network slice feature Indication</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0ABFA020" w14:textId="08C0B448"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00606CF3">
        <w:rPr>
          <w:lang w:eastAsia="zh-CN"/>
        </w:rPr>
        <w:t xml:space="preserve"> and optionally target NSSAI</w:t>
      </w:r>
      <w:r w:rsidR="00764033">
        <w:rPr>
          <w:lang w:eastAsia="zh-CN"/>
        </w:rPr>
        <w:t xml:space="preserve">. </w:t>
      </w:r>
      <w:r w:rsidR="00764033">
        <w:t xml:space="preserve">If </w:t>
      </w:r>
      <w:r w:rsidR="00764033">
        <w:rPr>
          <w:lang w:eastAsia="zh-CN"/>
        </w:rPr>
        <w:t>subscribed NSSRG list</w:t>
      </w:r>
      <w:r w:rsidR="00764033">
        <w:t xml:space="preserve"> is </w:t>
      </w:r>
      <w:r w:rsidR="00764033">
        <w:lastRenderedPageBreak/>
        <w:t>provided, the NSSF shall provide the compatible</w:t>
      </w:r>
      <w:r w:rsidR="00764033" w:rsidRPr="006E766B">
        <w:t xml:space="preserve"> </w:t>
      </w:r>
      <w:r w:rsidR="00764033">
        <w:t>S-NSSAIs</w:t>
      </w:r>
      <w:r w:rsidR="00764033" w:rsidRPr="006E766B">
        <w:t xml:space="preserve"> in the Allowed NSSAI</w:t>
      </w:r>
      <w:r w:rsidR="00764033">
        <w:t xml:space="preserve"> and </w:t>
      </w:r>
      <w:r w:rsidR="00764033">
        <w:rPr>
          <w:lang w:eastAsia="zh-CN"/>
        </w:rPr>
        <w:t>Configured NSSAI</w:t>
      </w:r>
      <w:r w:rsidR="00764033">
        <w:t xml:space="preserve"> as defined in the </w:t>
      </w:r>
      <w:r w:rsidR="00764033">
        <w:rPr>
          <w:rFonts w:eastAsia="Malgun Gothic"/>
        </w:rPr>
        <w:t>clause 5.15.12 of 3GPP TS 23.501 [2].</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556F9C5F"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35CECD24" w14:textId="77777777" w:rsidR="00B02215" w:rsidRPr="001271D9" w:rsidRDefault="00B02215" w:rsidP="00B02215">
      <w:pPr>
        <w:pStyle w:val="B10"/>
        <w:ind w:left="0" w:firstLine="0"/>
      </w:pPr>
    </w:p>
    <w:p w14:paraId="59A0B5BE" w14:textId="77777777" w:rsidR="00B02215" w:rsidRPr="00630AB6" w:rsidRDefault="00B02215" w:rsidP="00B02215">
      <w:pPr>
        <w:pStyle w:val="Heading2"/>
      </w:pPr>
      <w:bookmarkStart w:id="166" w:name="_Toc20142283"/>
      <w:bookmarkStart w:id="167" w:name="_Toc34217227"/>
      <w:bookmarkStart w:id="168" w:name="_Toc34217379"/>
      <w:bookmarkStart w:id="169" w:name="_Toc39051742"/>
      <w:bookmarkStart w:id="170" w:name="_Toc43210314"/>
      <w:bookmarkStart w:id="171" w:name="_Toc49853219"/>
      <w:bookmarkStart w:id="172" w:name="_Toc56530008"/>
      <w:bookmarkStart w:id="173" w:name="_Toc82714424"/>
      <w:r w:rsidRPr="00630AB6">
        <w:t>5.3</w:t>
      </w:r>
      <w:r w:rsidRPr="00630AB6">
        <w:tab/>
        <w:t>Nnssf_NSSAIAvailability Service</w:t>
      </w:r>
      <w:bookmarkEnd w:id="166"/>
      <w:bookmarkEnd w:id="167"/>
      <w:bookmarkEnd w:id="168"/>
      <w:bookmarkEnd w:id="169"/>
      <w:bookmarkEnd w:id="170"/>
      <w:bookmarkEnd w:id="171"/>
      <w:bookmarkEnd w:id="172"/>
      <w:bookmarkEnd w:id="173"/>
    </w:p>
    <w:p w14:paraId="056927CC" w14:textId="77777777" w:rsidR="00B02215" w:rsidRPr="00630AB6" w:rsidRDefault="00B02215" w:rsidP="00B02215">
      <w:pPr>
        <w:pStyle w:val="Heading3"/>
      </w:pPr>
      <w:bookmarkStart w:id="174" w:name="_Toc20142284"/>
      <w:bookmarkStart w:id="175" w:name="_Toc34217228"/>
      <w:bookmarkStart w:id="176" w:name="_Toc34217380"/>
      <w:bookmarkStart w:id="177" w:name="_Toc39051743"/>
      <w:bookmarkStart w:id="178" w:name="_Toc43210315"/>
      <w:bookmarkStart w:id="179" w:name="_Toc49853220"/>
      <w:bookmarkStart w:id="180" w:name="_Toc56530009"/>
      <w:bookmarkStart w:id="181" w:name="_Toc82714425"/>
      <w:r w:rsidRPr="00630AB6">
        <w:t>5.3.1</w:t>
      </w:r>
      <w:r w:rsidRPr="00630AB6">
        <w:tab/>
        <w:t>Service Description</w:t>
      </w:r>
      <w:bookmarkEnd w:id="174"/>
      <w:bookmarkEnd w:id="175"/>
      <w:bookmarkEnd w:id="176"/>
      <w:bookmarkEnd w:id="177"/>
      <w:bookmarkEnd w:id="178"/>
      <w:bookmarkEnd w:id="179"/>
      <w:bookmarkEnd w:id="180"/>
      <w:bookmarkEnd w:id="181"/>
    </w:p>
    <w:p w14:paraId="2E28748F" w14:textId="5D4D8DF7"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610C554F" w14:textId="77777777" w:rsidR="00B02215" w:rsidRPr="00630AB6" w:rsidRDefault="00B02215" w:rsidP="00B02215">
      <w:pPr>
        <w:pStyle w:val="Heading3"/>
      </w:pPr>
      <w:bookmarkStart w:id="182" w:name="_Toc20142285"/>
      <w:bookmarkStart w:id="183" w:name="_Toc34217229"/>
      <w:bookmarkStart w:id="184" w:name="_Toc34217381"/>
      <w:bookmarkStart w:id="185" w:name="_Toc39051744"/>
      <w:bookmarkStart w:id="186" w:name="_Toc43210316"/>
      <w:bookmarkStart w:id="187" w:name="_Toc49853221"/>
      <w:bookmarkStart w:id="188" w:name="_Toc56530010"/>
      <w:bookmarkStart w:id="189" w:name="_Toc82714426"/>
      <w:r w:rsidRPr="00630AB6">
        <w:t>5.3.2</w:t>
      </w:r>
      <w:r w:rsidRPr="00630AB6">
        <w:tab/>
        <w:t>Service Operations</w:t>
      </w:r>
      <w:bookmarkEnd w:id="182"/>
      <w:bookmarkEnd w:id="183"/>
      <w:bookmarkEnd w:id="184"/>
      <w:bookmarkEnd w:id="185"/>
      <w:bookmarkEnd w:id="186"/>
      <w:bookmarkEnd w:id="187"/>
      <w:bookmarkEnd w:id="188"/>
      <w:bookmarkEnd w:id="189"/>
    </w:p>
    <w:p w14:paraId="31319CDB" w14:textId="77777777" w:rsidR="00B02215" w:rsidRPr="00630AB6" w:rsidRDefault="00B02215" w:rsidP="00B02215">
      <w:pPr>
        <w:pStyle w:val="Heading4"/>
      </w:pPr>
      <w:bookmarkStart w:id="190" w:name="_Toc20142286"/>
      <w:bookmarkStart w:id="191" w:name="_Toc34217230"/>
      <w:bookmarkStart w:id="192" w:name="_Toc34217382"/>
      <w:bookmarkStart w:id="193" w:name="_Toc39051745"/>
      <w:bookmarkStart w:id="194" w:name="_Toc43210317"/>
      <w:bookmarkStart w:id="195" w:name="_Toc49853222"/>
      <w:bookmarkStart w:id="196" w:name="_Toc56530011"/>
      <w:bookmarkStart w:id="197" w:name="_Toc82714427"/>
      <w:r w:rsidRPr="00630AB6">
        <w:t>5.3.2.1</w:t>
      </w:r>
      <w:r w:rsidRPr="00630AB6">
        <w:tab/>
        <w:t>Introduction</w:t>
      </w:r>
      <w:bookmarkEnd w:id="190"/>
      <w:bookmarkEnd w:id="191"/>
      <w:bookmarkEnd w:id="192"/>
      <w:bookmarkEnd w:id="193"/>
      <w:bookmarkEnd w:id="194"/>
      <w:bookmarkEnd w:id="195"/>
      <w:bookmarkEnd w:id="196"/>
      <w:bookmarkEnd w:id="197"/>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0"/>
        <w:rPr>
          <w:lang w:eastAsia="zh-CN"/>
        </w:rPr>
      </w:pPr>
      <w:r>
        <w:rPr>
          <w:lang w:eastAsia="zh-CN"/>
        </w:rPr>
        <w:t>-</w:t>
      </w:r>
      <w:r>
        <w:rPr>
          <w:lang w:eastAsia="zh-CN"/>
        </w:rPr>
        <w:tab/>
        <w:t>Delete;</w:t>
      </w:r>
    </w:p>
    <w:p w14:paraId="5429B31D" w14:textId="77777777" w:rsidR="00B02215" w:rsidRPr="00630AB6" w:rsidRDefault="00B02215" w:rsidP="00B02215">
      <w:pPr>
        <w:pStyle w:val="B10"/>
        <w:rPr>
          <w:lang w:eastAsia="zh-CN"/>
        </w:rPr>
      </w:pPr>
      <w:r>
        <w:rPr>
          <w:lang w:eastAsia="zh-CN"/>
        </w:rPr>
        <w:t>-</w:t>
      </w:r>
      <w:r>
        <w:rPr>
          <w:lang w:eastAsia="zh-CN"/>
        </w:rPr>
        <w:tab/>
        <w:t>Options.</w:t>
      </w:r>
    </w:p>
    <w:p w14:paraId="5EC947C2" w14:textId="77777777" w:rsidR="00B02215" w:rsidRPr="00630AB6" w:rsidRDefault="00B02215" w:rsidP="00B02215">
      <w:pPr>
        <w:pStyle w:val="Heading4"/>
      </w:pPr>
      <w:bookmarkStart w:id="198" w:name="_Toc20142287"/>
      <w:bookmarkStart w:id="199" w:name="_Toc34217231"/>
      <w:bookmarkStart w:id="200" w:name="_Toc34217383"/>
      <w:bookmarkStart w:id="201" w:name="_Toc39051746"/>
      <w:bookmarkStart w:id="202" w:name="_Toc43210318"/>
      <w:bookmarkStart w:id="203" w:name="_Toc49853223"/>
      <w:bookmarkStart w:id="204" w:name="_Toc56530012"/>
      <w:bookmarkStart w:id="205" w:name="_Toc82714428"/>
      <w:r w:rsidRPr="00630AB6">
        <w:t>5.3.2.2</w:t>
      </w:r>
      <w:r w:rsidRPr="00630AB6">
        <w:tab/>
        <w:t>Update Service Operation</w:t>
      </w:r>
      <w:bookmarkEnd w:id="198"/>
      <w:bookmarkEnd w:id="199"/>
      <w:bookmarkEnd w:id="200"/>
      <w:bookmarkEnd w:id="201"/>
      <w:bookmarkEnd w:id="202"/>
      <w:bookmarkEnd w:id="203"/>
      <w:bookmarkEnd w:id="204"/>
      <w:bookmarkEnd w:id="205"/>
    </w:p>
    <w:p w14:paraId="6AD2D0B7" w14:textId="77777777" w:rsidR="00B02215" w:rsidRPr="00630AB6" w:rsidRDefault="00B02215" w:rsidP="00B02215">
      <w:pPr>
        <w:pStyle w:val="Heading5"/>
      </w:pPr>
      <w:bookmarkStart w:id="206" w:name="_Toc20142288"/>
      <w:bookmarkStart w:id="207" w:name="_Toc34217232"/>
      <w:bookmarkStart w:id="208" w:name="_Toc34217384"/>
      <w:bookmarkStart w:id="209" w:name="_Toc39051747"/>
      <w:bookmarkStart w:id="210" w:name="_Toc43210319"/>
      <w:bookmarkStart w:id="211" w:name="_Toc49853224"/>
      <w:bookmarkStart w:id="212" w:name="_Toc56530013"/>
      <w:bookmarkStart w:id="213" w:name="_Toc82714429"/>
      <w:r w:rsidRPr="00630AB6">
        <w:t>5.3.2.2.1</w:t>
      </w:r>
      <w:r w:rsidRPr="00630AB6">
        <w:tab/>
        <w:t>General</w:t>
      </w:r>
      <w:bookmarkEnd w:id="206"/>
      <w:bookmarkEnd w:id="207"/>
      <w:bookmarkEnd w:id="208"/>
      <w:bookmarkEnd w:id="209"/>
      <w:bookmarkEnd w:id="210"/>
      <w:bookmarkEnd w:id="211"/>
      <w:bookmarkEnd w:id="212"/>
      <w:bookmarkEnd w:id="213"/>
    </w:p>
    <w:p w14:paraId="349DE442"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47DED891" w14:textId="5CED8F65" w:rsidR="00E450D0" w:rsidRDefault="00E450D0" w:rsidP="005F216F">
      <w:pPr>
        <w:pStyle w:val="TH"/>
      </w:pPr>
      <w:r>
        <w:object w:dxaOrig="11385" w:dyaOrig="2610" w14:anchorId="4B26FE34">
          <v:shape id="_x0000_i1031" type="#_x0000_t75" style="width:481.45pt;height:109.9pt" o:ole="">
            <v:imagedata r:id="rId20" o:title=""/>
          </v:shape>
          <o:OLEObject Type="Embed" ProgID="Visio.Drawing.15" ShapeID="_x0000_i1031" DrawAspect="Content" ObjectID="_1693328502" r:id="rId21"/>
        </w:object>
      </w:r>
    </w:p>
    <w:p w14:paraId="4D562CCA" w14:textId="77777777" w:rsidR="00B02215" w:rsidRPr="00E652E2" w:rsidRDefault="00B02215" w:rsidP="00661EE6">
      <w:pPr>
        <w:pStyle w:val="TF"/>
      </w:pPr>
      <w:r w:rsidRPr="00E652E2">
        <w:t>Figure 5.3.2.2.1-1: Update the S-NSSAIs the AMF supports per TA</w:t>
      </w:r>
    </w:p>
    <w:p w14:paraId="7E012ACE" w14:textId="77777777" w:rsidR="00B02215" w:rsidRPr="00630AB6" w:rsidRDefault="00B02215" w:rsidP="00B02215">
      <w:pPr>
        <w:pStyle w:val="B10"/>
      </w:pPr>
      <w:r w:rsidRPr="00630AB6">
        <w:lastRenderedPageBreak/>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DD4107C"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1B890B0A"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37935A1"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B02215">
      <w:pPr>
        <w:pStyle w:val="Heading4"/>
      </w:pPr>
      <w:bookmarkStart w:id="214" w:name="_Toc20142289"/>
      <w:bookmarkStart w:id="215" w:name="_Toc34217233"/>
      <w:bookmarkStart w:id="216" w:name="_Toc34217385"/>
      <w:bookmarkStart w:id="217" w:name="_Toc39051748"/>
      <w:bookmarkStart w:id="218" w:name="_Toc43210320"/>
      <w:bookmarkStart w:id="219" w:name="_Toc49853225"/>
      <w:bookmarkStart w:id="220" w:name="_Toc56530014"/>
      <w:bookmarkStart w:id="221" w:name="_Toc82714430"/>
      <w:r w:rsidRPr="00630AB6">
        <w:t>5.3.2.3</w:t>
      </w:r>
      <w:r>
        <w:tab/>
      </w:r>
      <w:r w:rsidRPr="00630AB6">
        <w:t>Subscribe Service Operation</w:t>
      </w:r>
      <w:bookmarkEnd w:id="214"/>
      <w:bookmarkEnd w:id="215"/>
      <w:bookmarkEnd w:id="216"/>
      <w:bookmarkEnd w:id="217"/>
      <w:bookmarkEnd w:id="218"/>
      <w:bookmarkEnd w:id="219"/>
      <w:bookmarkEnd w:id="220"/>
      <w:bookmarkEnd w:id="221"/>
    </w:p>
    <w:p w14:paraId="27CD01CC" w14:textId="77777777" w:rsidR="00B02215" w:rsidRPr="00630AB6" w:rsidRDefault="00B02215" w:rsidP="00B02215">
      <w:pPr>
        <w:pStyle w:val="Heading5"/>
      </w:pPr>
      <w:bookmarkStart w:id="222" w:name="_Toc20142290"/>
      <w:bookmarkStart w:id="223" w:name="_Toc34217234"/>
      <w:bookmarkStart w:id="224" w:name="_Toc34217386"/>
      <w:bookmarkStart w:id="225" w:name="_Toc39051749"/>
      <w:bookmarkStart w:id="226" w:name="_Toc43210321"/>
      <w:bookmarkStart w:id="227" w:name="_Toc49853226"/>
      <w:bookmarkStart w:id="228" w:name="_Toc56530015"/>
      <w:bookmarkStart w:id="229" w:name="_Toc82714431"/>
      <w:r w:rsidRPr="00630AB6">
        <w:t>5.3.2.3.1</w:t>
      </w:r>
      <w:r w:rsidRPr="00630AB6">
        <w:tab/>
      </w:r>
      <w:r w:rsidR="00C1575C" w:rsidRPr="003B2883">
        <w:t>Creation of a subscription</w:t>
      </w:r>
      <w:bookmarkEnd w:id="222"/>
      <w:bookmarkEnd w:id="223"/>
      <w:bookmarkEnd w:id="224"/>
      <w:bookmarkEnd w:id="225"/>
      <w:bookmarkEnd w:id="226"/>
      <w:bookmarkEnd w:id="227"/>
      <w:bookmarkEnd w:id="228"/>
      <w:bookmarkEnd w:id="229"/>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pt;height:110.45pt" o:ole="">
            <v:imagedata r:id="rId22" o:title=""/>
          </v:shape>
          <o:OLEObject Type="Embed" ProgID="Visio.Drawing.11" ShapeID="_x0000_i1032" DrawAspect="Content" ObjectID="_1693328503" r:id="rId23"/>
        </w:object>
      </w:r>
    </w:p>
    <w:p w14:paraId="3E7681CF" w14:textId="77777777" w:rsidR="00B02215" w:rsidRPr="00E652E2" w:rsidRDefault="00B02215" w:rsidP="00B02215">
      <w:pPr>
        <w:pStyle w:val="TF"/>
      </w:pPr>
      <w:r w:rsidRPr="00E652E2">
        <w:rPr>
          <w:lang w:eastAsia="ko-KR"/>
        </w:rPr>
        <w:t>Figure 5.3.2.3.1-1 Create a subscription</w:t>
      </w:r>
    </w:p>
    <w:p w14:paraId="635EAB7A"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41E559E3"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16B628E4"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0"/>
        <w:ind w:firstLine="0"/>
      </w:pPr>
      <w:r w:rsidRPr="00630AB6">
        <w:lastRenderedPageBreak/>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C1575C">
      <w:pPr>
        <w:pStyle w:val="Heading5"/>
      </w:pPr>
      <w:bookmarkStart w:id="230" w:name="_Toc49853227"/>
      <w:bookmarkStart w:id="231" w:name="_Toc56530016"/>
      <w:bookmarkStart w:id="232" w:name="_Toc82714432"/>
      <w:r>
        <w:t>5.3.2.3.2</w:t>
      </w:r>
      <w:r w:rsidRPr="00630AB6">
        <w:tab/>
      </w:r>
      <w:r>
        <w:t>Modification</w:t>
      </w:r>
      <w:r w:rsidRPr="003B2883">
        <w:t xml:space="preserve"> of a subscription</w:t>
      </w:r>
      <w:bookmarkEnd w:id="230"/>
      <w:bookmarkEnd w:id="231"/>
      <w:bookmarkEnd w:id="232"/>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0.9pt;height:109.9pt" o:ole="">
            <v:imagedata r:id="rId24" o:title=""/>
          </v:shape>
          <o:OLEObject Type="Embed" ProgID="Visio.Drawing.11" ShapeID="_x0000_i1033" DrawAspect="Content" ObjectID="_1693328504" r:id="rId25"/>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434907E"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7F981294"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080DABAF"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B02215">
      <w:pPr>
        <w:pStyle w:val="Heading4"/>
      </w:pPr>
      <w:bookmarkStart w:id="233" w:name="_Toc20142291"/>
      <w:bookmarkStart w:id="234" w:name="_Toc34217235"/>
      <w:bookmarkStart w:id="235" w:name="_Toc34217387"/>
      <w:bookmarkStart w:id="236" w:name="_Toc39051750"/>
      <w:bookmarkStart w:id="237" w:name="_Toc43210322"/>
      <w:bookmarkStart w:id="238" w:name="_Toc49853228"/>
      <w:bookmarkStart w:id="239" w:name="_Toc56530017"/>
      <w:bookmarkStart w:id="240" w:name="_Toc82714433"/>
      <w:r w:rsidRPr="00630AB6">
        <w:t>5.3.2.4</w:t>
      </w:r>
      <w:r>
        <w:tab/>
      </w:r>
      <w:r w:rsidRPr="00630AB6">
        <w:t>Unsubscribe Service Operation</w:t>
      </w:r>
      <w:bookmarkEnd w:id="233"/>
      <w:bookmarkEnd w:id="234"/>
      <w:bookmarkEnd w:id="235"/>
      <w:bookmarkEnd w:id="236"/>
      <w:bookmarkEnd w:id="237"/>
      <w:bookmarkEnd w:id="238"/>
      <w:bookmarkEnd w:id="239"/>
      <w:bookmarkEnd w:id="240"/>
    </w:p>
    <w:p w14:paraId="3E5B2065" w14:textId="77777777" w:rsidR="00B02215" w:rsidRPr="00630AB6" w:rsidRDefault="00B02215" w:rsidP="00B02215">
      <w:pPr>
        <w:pStyle w:val="Heading5"/>
      </w:pPr>
      <w:bookmarkStart w:id="241" w:name="_Toc20142292"/>
      <w:bookmarkStart w:id="242" w:name="_Toc34217236"/>
      <w:bookmarkStart w:id="243" w:name="_Toc34217388"/>
      <w:bookmarkStart w:id="244" w:name="_Toc39051751"/>
      <w:bookmarkStart w:id="245" w:name="_Toc43210323"/>
      <w:bookmarkStart w:id="246" w:name="_Toc49853229"/>
      <w:bookmarkStart w:id="247" w:name="_Toc56530018"/>
      <w:bookmarkStart w:id="248" w:name="_Toc82714434"/>
      <w:r w:rsidRPr="00630AB6">
        <w:t>5.3.2.4.1</w:t>
      </w:r>
      <w:r w:rsidRPr="00630AB6">
        <w:tab/>
        <w:t>General</w:t>
      </w:r>
      <w:bookmarkEnd w:id="241"/>
      <w:bookmarkEnd w:id="242"/>
      <w:bookmarkEnd w:id="243"/>
      <w:bookmarkEnd w:id="244"/>
      <w:bookmarkEnd w:id="245"/>
      <w:bookmarkEnd w:id="246"/>
      <w:bookmarkEnd w:id="247"/>
      <w:bookmarkEnd w:id="248"/>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pt;height:110.45pt" o:ole="">
            <v:imagedata r:id="rId26" o:title=""/>
          </v:shape>
          <o:OLEObject Type="Embed" ProgID="Visio.Drawing.11" ShapeID="_x0000_i1034" DrawAspect="Content" ObjectID="_1693328505" r:id="rId27"/>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0"/>
      </w:pPr>
      <w:r w:rsidRPr="00630AB6">
        <w:lastRenderedPageBreak/>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B02215">
      <w:pPr>
        <w:pStyle w:val="Heading4"/>
      </w:pPr>
      <w:bookmarkStart w:id="249" w:name="_Toc20142293"/>
      <w:bookmarkStart w:id="250" w:name="_Toc34217237"/>
      <w:bookmarkStart w:id="251" w:name="_Toc34217389"/>
      <w:bookmarkStart w:id="252" w:name="_Toc39051752"/>
      <w:bookmarkStart w:id="253" w:name="_Toc43210324"/>
      <w:bookmarkStart w:id="254" w:name="_Toc49853230"/>
      <w:bookmarkStart w:id="255" w:name="_Toc56530019"/>
      <w:bookmarkStart w:id="256" w:name="_Toc82714435"/>
      <w:r w:rsidRPr="00630AB6">
        <w:t>5.3.2.</w:t>
      </w:r>
      <w:r w:rsidRPr="00630AB6">
        <w:rPr>
          <w:rFonts w:hint="eastAsia"/>
          <w:lang w:eastAsia="zh-CN"/>
        </w:rPr>
        <w:t>5</w:t>
      </w:r>
      <w:r w:rsidRPr="00630AB6">
        <w:tab/>
        <w:t>Notify Service Operation</w:t>
      </w:r>
      <w:bookmarkEnd w:id="249"/>
      <w:bookmarkEnd w:id="250"/>
      <w:bookmarkEnd w:id="251"/>
      <w:bookmarkEnd w:id="252"/>
      <w:bookmarkEnd w:id="253"/>
      <w:bookmarkEnd w:id="254"/>
      <w:bookmarkEnd w:id="255"/>
      <w:bookmarkEnd w:id="256"/>
    </w:p>
    <w:p w14:paraId="36509352" w14:textId="77777777" w:rsidR="00B02215" w:rsidRPr="00630AB6" w:rsidRDefault="00B02215" w:rsidP="00B02215">
      <w:pPr>
        <w:pStyle w:val="Heading5"/>
      </w:pPr>
      <w:bookmarkStart w:id="257" w:name="_Toc20142294"/>
      <w:bookmarkStart w:id="258" w:name="_Toc34217238"/>
      <w:bookmarkStart w:id="259" w:name="_Toc34217390"/>
      <w:bookmarkStart w:id="260" w:name="_Toc39051753"/>
      <w:bookmarkStart w:id="261" w:name="_Toc43210325"/>
      <w:bookmarkStart w:id="262" w:name="_Toc49853231"/>
      <w:bookmarkStart w:id="263" w:name="_Toc56530020"/>
      <w:bookmarkStart w:id="264" w:name="_Toc82714436"/>
      <w:r w:rsidRPr="00630AB6">
        <w:t>5.3.2.</w:t>
      </w:r>
      <w:r w:rsidRPr="00630AB6">
        <w:rPr>
          <w:rFonts w:hint="eastAsia"/>
          <w:lang w:eastAsia="zh-CN"/>
        </w:rPr>
        <w:t>5</w:t>
      </w:r>
      <w:r w:rsidRPr="00630AB6">
        <w:t>.1</w:t>
      </w:r>
      <w:r w:rsidRPr="00630AB6">
        <w:tab/>
        <w:t>General</w:t>
      </w:r>
      <w:bookmarkEnd w:id="257"/>
      <w:bookmarkEnd w:id="258"/>
      <w:bookmarkEnd w:id="259"/>
      <w:bookmarkEnd w:id="260"/>
      <w:bookmarkEnd w:id="261"/>
      <w:bookmarkEnd w:id="262"/>
      <w:bookmarkEnd w:id="263"/>
      <w:bookmarkEnd w:id="264"/>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0.9pt;height:109.9pt" o:ole="">
            <v:imagedata r:id="rId28" o:title=""/>
          </v:shape>
          <o:OLEObject Type="Embed" ProgID="Visio.Drawing.11" ShapeID="_x0000_i1035" DrawAspect="Content" ObjectID="_1693328506" r:id="rId29"/>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58E6B641" w14:textId="022C08FA" w:rsidR="00B02215" w:rsidRDefault="00B02215" w:rsidP="00B02215">
      <w:pPr>
        <w:pStyle w:val="B10"/>
        <w:rPr>
          <w:rFonts w:cs="Arial"/>
          <w:szCs w:val="18"/>
          <w:lang w:eastAsia="zh-CN"/>
        </w:rPr>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08460B4C" w14:textId="41703249" w:rsidR="00BD59E9" w:rsidRPr="00630AB6" w:rsidRDefault="00BD59E9" w:rsidP="00B02215">
      <w:pPr>
        <w:pStyle w:val="B10"/>
      </w:pPr>
      <w:r>
        <w:tab/>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0"/>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B02215">
      <w:pPr>
        <w:pStyle w:val="Heading4"/>
      </w:pPr>
      <w:bookmarkStart w:id="265" w:name="_Toc20142295"/>
      <w:bookmarkStart w:id="266" w:name="_Toc34217239"/>
      <w:bookmarkStart w:id="267" w:name="_Toc34217391"/>
      <w:bookmarkStart w:id="268" w:name="_Toc39051754"/>
      <w:bookmarkStart w:id="269" w:name="_Toc43210326"/>
      <w:bookmarkStart w:id="270" w:name="_Toc49853232"/>
      <w:bookmarkStart w:id="271" w:name="_Toc56530021"/>
      <w:bookmarkStart w:id="272" w:name="_Toc82714437"/>
      <w:r w:rsidRPr="00630AB6">
        <w:t>5.3.2.</w:t>
      </w:r>
      <w:r w:rsidRPr="00630AB6">
        <w:rPr>
          <w:rFonts w:hint="eastAsia"/>
          <w:lang w:eastAsia="zh-CN"/>
        </w:rPr>
        <w:t>6</w:t>
      </w:r>
      <w:r w:rsidRPr="00630AB6">
        <w:tab/>
        <w:t>Delete Service Operation</w:t>
      </w:r>
      <w:bookmarkEnd w:id="265"/>
      <w:bookmarkEnd w:id="266"/>
      <w:bookmarkEnd w:id="267"/>
      <w:bookmarkEnd w:id="268"/>
      <w:bookmarkEnd w:id="269"/>
      <w:bookmarkEnd w:id="270"/>
      <w:bookmarkEnd w:id="271"/>
      <w:bookmarkEnd w:id="272"/>
    </w:p>
    <w:p w14:paraId="2BF409C3" w14:textId="77777777" w:rsidR="00B02215" w:rsidRPr="00630AB6" w:rsidRDefault="00B02215" w:rsidP="00B02215">
      <w:pPr>
        <w:pStyle w:val="Heading5"/>
      </w:pPr>
      <w:bookmarkStart w:id="273" w:name="_Toc20142296"/>
      <w:bookmarkStart w:id="274" w:name="_Toc34217240"/>
      <w:bookmarkStart w:id="275" w:name="_Toc34217392"/>
      <w:bookmarkStart w:id="276" w:name="_Toc39051755"/>
      <w:bookmarkStart w:id="277" w:name="_Toc43210327"/>
      <w:bookmarkStart w:id="278" w:name="_Toc49853233"/>
      <w:bookmarkStart w:id="279" w:name="_Toc56530022"/>
      <w:bookmarkStart w:id="280" w:name="_Toc82714438"/>
      <w:r w:rsidRPr="00630AB6">
        <w:t>5.3.2.</w:t>
      </w:r>
      <w:r w:rsidRPr="00630AB6">
        <w:rPr>
          <w:rFonts w:hint="eastAsia"/>
          <w:lang w:eastAsia="zh-CN"/>
        </w:rPr>
        <w:t>6</w:t>
      </w:r>
      <w:r w:rsidRPr="00630AB6">
        <w:t>.1</w:t>
      </w:r>
      <w:r w:rsidRPr="00630AB6">
        <w:tab/>
        <w:t>General</w:t>
      </w:r>
      <w:bookmarkEnd w:id="273"/>
      <w:bookmarkEnd w:id="274"/>
      <w:bookmarkEnd w:id="275"/>
      <w:bookmarkEnd w:id="276"/>
      <w:bookmarkEnd w:id="277"/>
      <w:bookmarkEnd w:id="278"/>
      <w:bookmarkEnd w:id="279"/>
      <w:bookmarkEnd w:id="280"/>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0.35pt;height:109.9pt" o:ole="">
            <v:imagedata r:id="rId30" o:title=""/>
          </v:shape>
          <o:OLEObject Type="Embed" ProgID="Visio.Drawing.11" ShapeID="_x0000_i1036" DrawAspect="Content" ObjectID="_1693328507" r:id="rId31"/>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0"/>
      </w:pPr>
      <w:r w:rsidRPr="00630AB6">
        <w:lastRenderedPageBreak/>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B02215">
      <w:pPr>
        <w:pStyle w:val="Heading4"/>
      </w:pPr>
      <w:bookmarkStart w:id="281" w:name="_Toc34217241"/>
      <w:bookmarkStart w:id="282" w:name="_Toc34217393"/>
      <w:bookmarkStart w:id="283" w:name="_Toc39051756"/>
      <w:bookmarkStart w:id="284" w:name="_Toc43210328"/>
      <w:bookmarkStart w:id="285" w:name="_Toc49853234"/>
      <w:bookmarkStart w:id="286" w:name="_Toc56530023"/>
      <w:bookmarkStart w:id="287" w:name="_Toc82714439"/>
      <w:r w:rsidRPr="00755A8C">
        <w:t>5.3.2.</w:t>
      </w:r>
      <w:r>
        <w:t>7</w:t>
      </w:r>
      <w:r w:rsidRPr="00755A8C">
        <w:tab/>
      </w:r>
      <w:r>
        <w:t>Options</w:t>
      </w:r>
      <w:r w:rsidRPr="00755A8C">
        <w:t xml:space="preserve"> Service Operation</w:t>
      </w:r>
      <w:bookmarkEnd w:id="281"/>
      <w:bookmarkEnd w:id="282"/>
      <w:bookmarkEnd w:id="283"/>
      <w:bookmarkEnd w:id="284"/>
      <w:bookmarkEnd w:id="285"/>
      <w:bookmarkEnd w:id="286"/>
      <w:bookmarkEnd w:id="287"/>
    </w:p>
    <w:p w14:paraId="2DB93408" w14:textId="77777777" w:rsidR="00B02215" w:rsidRPr="00755A8C" w:rsidRDefault="00B02215" w:rsidP="00B02215">
      <w:pPr>
        <w:pStyle w:val="Heading5"/>
      </w:pPr>
      <w:bookmarkStart w:id="288" w:name="_Toc34217242"/>
      <w:bookmarkStart w:id="289" w:name="_Toc34217394"/>
      <w:bookmarkStart w:id="290" w:name="_Toc39051757"/>
      <w:bookmarkStart w:id="291" w:name="_Toc43210329"/>
      <w:bookmarkStart w:id="292" w:name="_Toc49853235"/>
      <w:bookmarkStart w:id="293" w:name="_Toc56530024"/>
      <w:bookmarkStart w:id="294" w:name="_Toc82714440"/>
      <w:r w:rsidRPr="00755A8C">
        <w:t>5.3.2.</w:t>
      </w:r>
      <w:r>
        <w:t>7</w:t>
      </w:r>
      <w:r w:rsidRPr="00755A8C">
        <w:t>.1</w:t>
      </w:r>
      <w:r w:rsidRPr="00755A8C">
        <w:tab/>
        <w:t>General</w:t>
      </w:r>
      <w:bookmarkEnd w:id="288"/>
      <w:bookmarkEnd w:id="289"/>
      <w:bookmarkEnd w:id="290"/>
      <w:bookmarkEnd w:id="291"/>
      <w:bookmarkEnd w:id="292"/>
      <w:bookmarkEnd w:id="293"/>
      <w:bookmarkEnd w:id="294"/>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0.9pt;height:128.6pt" o:ole="">
            <v:imagedata r:id="rId32" o:title=""/>
          </v:shape>
          <o:OLEObject Type="Embed" ProgID="Visio.Drawing.11" ShapeID="_x0000_i1037" DrawAspect="Content" ObjectID="_1693328508" r:id="rId33"/>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B02215">
      <w:pPr>
        <w:pStyle w:val="Heading1"/>
      </w:pPr>
      <w:bookmarkStart w:id="295" w:name="_Toc20142297"/>
      <w:bookmarkStart w:id="296" w:name="_Toc34217243"/>
      <w:bookmarkStart w:id="297" w:name="_Toc34217395"/>
      <w:bookmarkStart w:id="298" w:name="_Toc39051758"/>
      <w:bookmarkStart w:id="299" w:name="_Toc43210330"/>
      <w:bookmarkStart w:id="300" w:name="_Toc49853236"/>
      <w:bookmarkStart w:id="301" w:name="_Toc56530025"/>
      <w:bookmarkStart w:id="302" w:name="_Toc82714441"/>
      <w:r w:rsidRPr="00630AB6">
        <w:t>6</w:t>
      </w:r>
      <w:r w:rsidRPr="00630AB6">
        <w:tab/>
        <w:t>API Definitions</w:t>
      </w:r>
      <w:bookmarkEnd w:id="295"/>
      <w:bookmarkEnd w:id="296"/>
      <w:bookmarkEnd w:id="297"/>
      <w:bookmarkEnd w:id="298"/>
      <w:bookmarkEnd w:id="299"/>
      <w:bookmarkEnd w:id="300"/>
      <w:bookmarkEnd w:id="301"/>
      <w:bookmarkEnd w:id="302"/>
    </w:p>
    <w:p w14:paraId="2B151211" w14:textId="77777777" w:rsidR="00B02215" w:rsidRPr="00630AB6" w:rsidRDefault="00B02215" w:rsidP="00B02215">
      <w:pPr>
        <w:pStyle w:val="Heading2"/>
      </w:pPr>
      <w:bookmarkStart w:id="303" w:name="_Toc20142298"/>
      <w:bookmarkStart w:id="304" w:name="_Toc34217244"/>
      <w:bookmarkStart w:id="305" w:name="_Toc34217396"/>
      <w:bookmarkStart w:id="306" w:name="_Toc39051759"/>
      <w:bookmarkStart w:id="307" w:name="_Toc43210331"/>
      <w:bookmarkStart w:id="308" w:name="_Toc49853237"/>
      <w:bookmarkStart w:id="309" w:name="_Toc56530026"/>
      <w:bookmarkStart w:id="310" w:name="_Toc82714442"/>
      <w:r w:rsidRPr="00630AB6">
        <w:t>6.1</w:t>
      </w:r>
      <w:r w:rsidRPr="00630AB6">
        <w:tab/>
        <w:t>Nnssf_NSSelection Service API</w:t>
      </w:r>
      <w:bookmarkEnd w:id="303"/>
      <w:bookmarkEnd w:id="304"/>
      <w:bookmarkEnd w:id="305"/>
      <w:bookmarkEnd w:id="306"/>
      <w:bookmarkEnd w:id="307"/>
      <w:bookmarkEnd w:id="308"/>
      <w:bookmarkEnd w:id="309"/>
      <w:bookmarkEnd w:id="310"/>
    </w:p>
    <w:p w14:paraId="6262EAB1" w14:textId="77777777" w:rsidR="00B02215" w:rsidRPr="00630AB6" w:rsidRDefault="00B02215" w:rsidP="00B02215">
      <w:pPr>
        <w:pStyle w:val="Heading3"/>
      </w:pPr>
      <w:bookmarkStart w:id="311" w:name="_Toc20142299"/>
      <w:bookmarkStart w:id="312" w:name="_Toc34217245"/>
      <w:bookmarkStart w:id="313" w:name="_Toc34217397"/>
      <w:bookmarkStart w:id="314" w:name="_Toc39051760"/>
      <w:bookmarkStart w:id="315" w:name="_Toc43210332"/>
      <w:bookmarkStart w:id="316" w:name="_Toc49853238"/>
      <w:bookmarkStart w:id="317" w:name="_Toc56530027"/>
      <w:bookmarkStart w:id="318" w:name="_Toc82714443"/>
      <w:r w:rsidRPr="00630AB6">
        <w:t>6.1.1</w:t>
      </w:r>
      <w:r w:rsidRPr="00630AB6">
        <w:tab/>
        <w:t>API URI</w:t>
      </w:r>
      <w:bookmarkEnd w:id="311"/>
      <w:bookmarkEnd w:id="312"/>
      <w:bookmarkEnd w:id="313"/>
      <w:bookmarkEnd w:id="314"/>
      <w:bookmarkEnd w:id="315"/>
      <w:bookmarkEnd w:id="316"/>
      <w:bookmarkEnd w:id="317"/>
      <w:bookmarkEnd w:id="31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lastRenderedPageBreak/>
        <w:t>with the following components:</w:t>
      </w:r>
    </w:p>
    <w:p w14:paraId="48C62432"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B02215">
      <w:pPr>
        <w:pStyle w:val="Heading3"/>
      </w:pPr>
      <w:bookmarkStart w:id="319" w:name="_Toc20142300"/>
      <w:bookmarkStart w:id="320" w:name="_Toc34217246"/>
      <w:bookmarkStart w:id="321" w:name="_Toc34217398"/>
      <w:bookmarkStart w:id="322" w:name="_Toc39051761"/>
      <w:bookmarkStart w:id="323" w:name="_Toc43210333"/>
      <w:bookmarkStart w:id="324" w:name="_Toc49853239"/>
      <w:bookmarkStart w:id="325" w:name="_Toc56530028"/>
      <w:bookmarkStart w:id="326" w:name="_Toc82714444"/>
      <w:r w:rsidRPr="00630AB6">
        <w:t>6.1.2</w:t>
      </w:r>
      <w:r w:rsidRPr="00630AB6">
        <w:tab/>
        <w:t>Usage of HTTP</w:t>
      </w:r>
      <w:bookmarkEnd w:id="319"/>
      <w:bookmarkEnd w:id="320"/>
      <w:bookmarkEnd w:id="321"/>
      <w:bookmarkEnd w:id="322"/>
      <w:bookmarkEnd w:id="323"/>
      <w:bookmarkEnd w:id="324"/>
      <w:bookmarkEnd w:id="325"/>
      <w:bookmarkEnd w:id="326"/>
    </w:p>
    <w:p w14:paraId="19EF2247" w14:textId="77777777" w:rsidR="00B02215" w:rsidRPr="00630AB6" w:rsidRDefault="00B02215" w:rsidP="00B02215">
      <w:pPr>
        <w:pStyle w:val="Heading4"/>
      </w:pPr>
      <w:bookmarkStart w:id="327" w:name="_Toc20142301"/>
      <w:bookmarkStart w:id="328" w:name="_Toc34217247"/>
      <w:bookmarkStart w:id="329" w:name="_Toc34217399"/>
      <w:bookmarkStart w:id="330" w:name="_Toc39051762"/>
      <w:bookmarkStart w:id="331" w:name="_Toc43210334"/>
      <w:bookmarkStart w:id="332" w:name="_Toc49853240"/>
      <w:bookmarkStart w:id="333" w:name="_Toc56530029"/>
      <w:bookmarkStart w:id="334" w:name="_Toc82714445"/>
      <w:r w:rsidRPr="00630AB6">
        <w:t>6.1.2.1</w:t>
      </w:r>
      <w:r w:rsidRPr="00630AB6">
        <w:tab/>
        <w:t>General</w:t>
      </w:r>
      <w:bookmarkEnd w:id="327"/>
      <w:bookmarkEnd w:id="328"/>
      <w:bookmarkEnd w:id="329"/>
      <w:bookmarkEnd w:id="330"/>
      <w:bookmarkEnd w:id="331"/>
      <w:bookmarkEnd w:id="332"/>
      <w:bookmarkEnd w:id="333"/>
      <w:bookmarkEnd w:id="334"/>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B02215">
      <w:pPr>
        <w:pStyle w:val="Heading4"/>
      </w:pPr>
      <w:bookmarkStart w:id="335" w:name="_Toc20142302"/>
      <w:bookmarkStart w:id="336" w:name="_Toc34217248"/>
      <w:bookmarkStart w:id="337" w:name="_Toc34217400"/>
      <w:bookmarkStart w:id="338" w:name="_Toc39051763"/>
      <w:bookmarkStart w:id="339" w:name="_Toc43210335"/>
      <w:bookmarkStart w:id="340" w:name="_Toc49853241"/>
      <w:bookmarkStart w:id="341" w:name="_Toc56530030"/>
      <w:bookmarkStart w:id="342" w:name="_Toc82714446"/>
      <w:r w:rsidRPr="00630AB6">
        <w:t>6.1.2.2</w:t>
      </w:r>
      <w:r w:rsidRPr="00630AB6">
        <w:tab/>
        <w:t>HTTP standard headers</w:t>
      </w:r>
      <w:bookmarkEnd w:id="335"/>
      <w:bookmarkEnd w:id="336"/>
      <w:bookmarkEnd w:id="337"/>
      <w:bookmarkEnd w:id="338"/>
      <w:bookmarkEnd w:id="339"/>
      <w:bookmarkEnd w:id="340"/>
      <w:bookmarkEnd w:id="341"/>
      <w:bookmarkEnd w:id="342"/>
    </w:p>
    <w:p w14:paraId="5FFEF98A" w14:textId="77777777" w:rsidR="00B02215" w:rsidRPr="00630AB6" w:rsidRDefault="00B02215" w:rsidP="00B02215">
      <w:pPr>
        <w:pStyle w:val="Heading5"/>
        <w:rPr>
          <w:lang w:eastAsia="zh-CN"/>
        </w:rPr>
      </w:pPr>
      <w:bookmarkStart w:id="343" w:name="_Toc20142303"/>
      <w:bookmarkStart w:id="344" w:name="_Toc34217249"/>
      <w:bookmarkStart w:id="345" w:name="_Toc34217401"/>
      <w:bookmarkStart w:id="346" w:name="_Toc39051764"/>
      <w:bookmarkStart w:id="347" w:name="_Toc43210336"/>
      <w:bookmarkStart w:id="348" w:name="_Toc49853242"/>
      <w:bookmarkStart w:id="349" w:name="_Toc56530031"/>
      <w:bookmarkStart w:id="350" w:name="_Toc82714447"/>
      <w:r w:rsidRPr="00630AB6">
        <w:t>6.1.2.2.1</w:t>
      </w:r>
      <w:r w:rsidRPr="00630AB6">
        <w:rPr>
          <w:rFonts w:hint="eastAsia"/>
          <w:lang w:eastAsia="zh-CN"/>
        </w:rPr>
        <w:tab/>
      </w:r>
      <w:r w:rsidRPr="00630AB6">
        <w:rPr>
          <w:lang w:eastAsia="zh-CN"/>
        </w:rPr>
        <w:t>General</w:t>
      </w:r>
      <w:bookmarkEnd w:id="343"/>
      <w:bookmarkEnd w:id="344"/>
      <w:bookmarkEnd w:id="345"/>
      <w:bookmarkEnd w:id="346"/>
      <w:bookmarkEnd w:id="347"/>
      <w:bookmarkEnd w:id="348"/>
      <w:bookmarkEnd w:id="349"/>
      <w:bookmarkEnd w:id="35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B02215">
      <w:pPr>
        <w:pStyle w:val="Heading5"/>
      </w:pPr>
      <w:bookmarkStart w:id="351" w:name="_Toc20142304"/>
      <w:bookmarkStart w:id="352" w:name="_Toc34217250"/>
      <w:bookmarkStart w:id="353" w:name="_Toc34217402"/>
      <w:bookmarkStart w:id="354" w:name="_Toc39051765"/>
      <w:bookmarkStart w:id="355" w:name="_Toc43210337"/>
      <w:bookmarkStart w:id="356" w:name="_Toc49853243"/>
      <w:bookmarkStart w:id="357" w:name="_Toc56530032"/>
      <w:bookmarkStart w:id="358" w:name="_Toc82714448"/>
      <w:r w:rsidRPr="00630AB6">
        <w:t>6.1.2.2.2</w:t>
      </w:r>
      <w:r w:rsidRPr="00630AB6">
        <w:tab/>
        <w:t>Content type</w:t>
      </w:r>
      <w:bookmarkEnd w:id="351"/>
      <w:bookmarkEnd w:id="352"/>
      <w:bookmarkEnd w:id="353"/>
      <w:bookmarkEnd w:id="354"/>
      <w:bookmarkEnd w:id="355"/>
      <w:bookmarkEnd w:id="356"/>
      <w:bookmarkEnd w:id="357"/>
      <w:bookmarkEnd w:id="35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B02215">
      <w:pPr>
        <w:pStyle w:val="Heading5"/>
        <w:rPr>
          <w:lang w:eastAsia="zh-CN"/>
        </w:rPr>
      </w:pPr>
      <w:bookmarkStart w:id="359" w:name="_Toc20142305"/>
      <w:bookmarkStart w:id="360" w:name="_Toc34217251"/>
      <w:bookmarkStart w:id="361" w:name="_Toc34217403"/>
      <w:bookmarkStart w:id="362" w:name="_Toc39051766"/>
      <w:bookmarkStart w:id="363" w:name="_Toc43210338"/>
      <w:bookmarkStart w:id="364" w:name="_Toc49853244"/>
      <w:bookmarkStart w:id="365" w:name="_Toc56530033"/>
      <w:bookmarkStart w:id="366" w:name="_Toc82714449"/>
      <w:r w:rsidRPr="00630AB6">
        <w:t>6.1.2.3.1</w:t>
      </w:r>
      <w:r w:rsidRPr="00630AB6">
        <w:rPr>
          <w:rFonts w:hint="eastAsia"/>
          <w:lang w:eastAsia="zh-CN"/>
        </w:rPr>
        <w:tab/>
      </w:r>
      <w:r w:rsidRPr="00630AB6">
        <w:rPr>
          <w:lang w:eastAsia="zh-CN"/>
        </w:rPr>
        <w:t>General</w:t>
      </w:r>
      <w:bookmarkEnd w:id="359"/>
      <w:bookmarkEnd w:id="360"/>
      <w:bookmarkEnd w:id="361"/>
      <w:bookmarkEnd w:id="362"/>
      <w:bookmarkEnd w:id="363"/>
      <w:bookmarkEnd w:id="364"/>
      <w:bookmarkEnd w:id="365"/>
      <w:bookmarkEnd w:id="36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B02215">
      <w:pPr>
        <w:pStyle w:val="Heading3"/>
      </w:pPr>
      <w:bookmarkStart w:id="367" w:name="_Toc20142306"/>
      <w:bookmarkStart w:id="368" w:name="_Toc34217252"/>
      <w:bookmarkStart w:id="369" w:name="_Toc34217404"/>
      <w:bookmarkStart w:id="370" w:name="_Toc39051767"/>
      <w:bookmarkStart w:id="371" w:name="_Toc43210339"/>
      <w:bookmarkStart w:id="372" w:name="_Toc49853245"/>
      <w:bookmarkStart w:id="373" w:name="_Toc56530034"/>
      <w:bookmarkStart w:id="374" w:name="_Toc82714450"/>
      <w:r w:rsidRPr="00630AB6">
        <w:t>6.1.3</w:t>
      </w:r>
      <w:r w:rsidRPr="00630AB6">
        <w:tab/>
        <w:t>Resources</w:t>
      </w:r>
      <w:bookmarkEnd w:id="367"/>
      <w:bookmarkEnd w:id="368"/>
      <w:bookmarkEnd w:id="369"/>
      <w:bookmarkEnd w:id="370"/>
      <w:bookmarkEnd w:id="371"/>
      <w:bookmarkEnd w:id="372"/>
      <w:bookmarkEnd w:id="373"/>
      <w:bookmarkEnd w:id="374"/>
    </w:p>
    <w:p w14:paraId="33732C84" w14:textId="77777777" w:rsidR="00B02215" w:rsidRPr="00630AB6" w:rsidRDefault="00B02215" w:rsidP="00B02215">
      <w:pPr>
        <w:pStyle w:val="Heading4"/>
      </w:pPr>
      <w:bookmarkStart w:id="375" w:name="_Toc20142307"/>
      <w:bookmarkStart w:id="376" w:name="_Toc34217253"/>
      <w:bookmarkStart w:id="377" w:name="_Toc34217405"/>
      <w:bookmarkStart w:id="378" w:name="_Toc39051768"/>
      <w:bookmarkStart w:id="379" w:name="_Toc43210340"/>
      <w:bookmarkStart w:id="380" w:name="_Toc49853246"/>
      <w:bookmarkStart w:id="381" w:name="_Toc56530035"/>
      <w:bookmarkStart w:id="382" w:name="_Toc82714451"/>
      <w:r w:rsidRPr="00630AB6">
        <w:t>6.1.3.1</w:t>
      </w:r>
      <w:r w:rsidRPr="00630AB6">
        <w:tab/>
        <w:t>Overview</w:t>
      </w:r>
      <w:bookmarkEnd w:id="375"/>
      <w:bookmarkEnd w:id="376"/>
      <w:bookmarkEnd w:id="377"/>
      <w:bookmarkEnd w:id="378"/>
      <w:bookmarkEnd w:id="379"/>
      <w:bookmarkEnd w:id="380"/>
      <w:bookmarkEnd w:id="381"/>
      <w:bookmarkEnd w:id="382"/>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291.3pt;height:133pt" o:ole="">
            <v:imagedata r:id="rId34" o:title=""/>
          </v:shape>
          <o:OLEObject Type="Embed" ProgID="Visio.Drawing.11" ShapeID="_x0000_i1038" DrawAspect="Content" ObjectID="_1693328509" r:id="rId35"/>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lastRenderedPageBreak/>
        <w:t>Table 6.1.3.1-1 provides an overview of the resources and applicable HTTP methods.</w:t>
      </w:r>
    </w:p>
    <w:p w14:paraId="4511C9D9" w14:textId="77777777" w:rsidR="00B02215" w:rsidRPr="00E652E2" w:rsidRDefault="00B02215" w:rsidP="00B02215">
      <w:pPr>
        <w:pStyle w:val="TH"/>
      </w:pPr>
      <w:r w:rsidRPr="00E652E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B02215">
      <w:pPr>
        <w:pStyle w:val="Heading4"/>
      </w:pPr>
      <w:bookmarkStart w:id="383" w:name="_Toc20142308"/>
      <w:bookmarkStart w:id="384" w:name="_Toc34217254"/>
      <w:bookmarkStart w:id="385" w:name="_Toc34217406"/>
      <w:bookmarkStart w:id="386" w:name="_Toc39051769"/>
      <w:bookmarkStart w:id="387" w:name="_Toc43210341"/>
      <w:bookmarkStart w:id="388" w:name="_Toc49853247"/>
      <w:bookmarkStart w:id="389" w:name="_Toc56530036"/>
      <w:bookmarkStart w:id="390" w:name="_Toc82714452"/>
      <w:r w:rsidRPr="00630AB6">
        <w:t>6.1.3.2</w:t>
      </w:r>
      <w:r w:rsidRPr="00630AB6">
        <w:tab/>
        <w:t>Resource:  Network Slice Information</w:t>
      </w:r>
      <w:bookmarkEnd w:id="383"/>
      <w:bookmarkEnd w:id="384"/>
      <w:bookmarkEnd w:id="385"/>
      <w:bookmarkEnd w:id="386"/>
      <w:bookmarkEnd w:id="387"/>
      <w:bookmarkEnd w:id="388"/>
      <w:bookmarkEnd w:id="389"/>
      <w:bookmarkEnd w:id="390"/>
    </w:p>
    <w:p w14:paraId="09432BB2" w14:textId="77777777" w:rsidR="00B02215" w:rsidRPr="00630AB6" w:rsidRDefault="00B02215" w:rsidP="00B02215">
      <w:pPr>
        <w:pStyle w:val="Heading5"/>
      </w:pPr>
      <w:bookmarkStart w:id="391" w:name="_Toc20142309"/>
      <w:bookmarkStart w:id="392" w:name="_Toc34217255"/>
      <w:bookmarkStart w:id="393" w:name="_Toc34217407"/>
      <w:bookmarkStart w:id="394" w:name="_Toc39051770"/>
      <w:bookmarkStart w:id="395" w:name="_Toc43210342"/>
      <w:bookmarkStart w:id="396" w:name="_Toc49853248"/>
      <w:bookmarkStart w:id="397" w:name="_Toc56530037"/>
      <w:bookmarkStart w:id="398" w:name="_Toc82714453"/>
      <w:r w:rsidRPr="00630AB6">
        <w:t>6.1.3.2.1</w:t>
      </w:r>
      <w:r w:rsidRPr="00630AB6">
        <w:tab/>
        <w:t>Description</w:t>
      </w:r>
      <w:bookmarkEnd w:id="391"/>
      <w:bookmarkEnd w:id="392"/>
      <w:bookmarkEnd w:id="393"/>
      <w:bookmarkEnd w:id="394"/>
      <w:bookmarkEnd w:id="395"/>
      <w:bookmarkEnd w:id="396"/>
      <w:bookmarkEnd w:id="397"/>
      <w:bookmarkEnd w:id="39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B02215">
      <w:pPr>
        <w:pStyle w:val="Heading5"/>
      </w:pPr>
      <w:bookmarkStart w:id="399" w:name="_Toc20142310"/>
      <w:bookmarkStart w:id="400" w:name="_Toc34217256"/>
      <w:bookmarkStart w:id="401" w:name="_Toc34217408"/>
      <w:bookmarkStart w:id="402" w:name="_Toc39051771"/>
      <w:bookmarkStart w:id="403" w:name="_Toc43210343"/>
      <w:bookmarkStart w:id="404" w:name="_Toc49853249"/>
      <w:bookmarkStart w:id="405" w:name="_Toc56530038"/>
      <w:bookmarkStart w:id="406" w:name="_Toc82714454"/>
      <w:r w:rsidRPr="00630AB6">
        <w:t>6.1.3.2.2</w:t>
      </w:r>
      <w:r w:rsidRPr="00630AB6">
        <w:tab/>
        <w:t>Resource Definition</w:t>
      </w:r>
      <w:bookmarkEnd w:id="399"/>
      <w:bookmarkEnd w:id="400"/>
      <w:bookmarkEnd w:id="401"/>
      <w:bookmarkEnd w:id="402"/>
      <w:bookmarkEnd w:id="403"/>
      <w:bookmarkEnd w:id="404"/>
      <w:bookmarkEnd w:id="405"/>
      <w:bookmarkEnd w:id="406"/>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B02215">
      <w:pPr>
        <w:pStyle w:val="Heading5"/>
      </w:pPr>
      <w:bookmarkStart w:id="407" w:name="_Toc20142311"/>
      <w:bookmarkStart w:id="408" w:name="_Toc34217257"/>
      <w:bookmarkStart w:id="409" w:name="_Toc34217409"/>
      <w:bookmarkStart w:id="410" w:name="_Toc39051772"/>
      <w:bookmarkStart w:id="411" w:name="_Toc43210344"/>
      <w:bookmarkStart w:id="412" w:name="_Toc49853250"/>
      <w:bookmarkStart w:id="413" w:name="_Toc56530039"/>
      <w:bookmarkStart w:id="414" w:name="_Toc82714455"/>
      <w:r w:rsidRPr="00630AB6">
        <w:t>6.1.3.2.3</w:t>
      </w:r>
      <w:r w:rsidRPr="00630AB6">
        <w:tab/>
        <w:t>Resource Standard Methods</w:t>
      </w:r>
      <w:bookmarkEnd w:id="407"/>
      <w:bookmarkEnd w:id="408"/>
      <w:bookmarkEnd w:id="409"/>
      <w:bookmarkEnd w:id="410"/>
      <w:bookmarkEnd w:id="411"/>
      <w:bookmarkEnd w:id="412"/>
      <w:bookmarkEnd w:id="413"/>
      <w:bookmarkEnd w:id="414"/>
    </w:p>
    <w:p w14:paraId="25BD0F82" w14:textId="77777777" w:rsidR="00B02215" w:rsidRPr="00630AB6" w:rsidRDefault="00B02215" w:rsidP="00B02215">
      <w:pPr>
        <w:pStyle w:val="Heading6"/>
      </w:pPr>
      <w:bookmarkStart w:id="415" w:name="_Toc20142312"/>
      <w:bookmarkStart w:id="416" w:name="_Toc34217258"/>
      <w:bookmarkStart w:id="417" w:name="_Toc34217410"/>
      <w:bookmarkStart w:id="418" w:name="_Toc39051773"/>
      <w:bookmarkStart w:id="419" w:name="_Toc43210345"/>
      <w:bookmarkStart w:id="420" w:name="_Toc49853251"/>
      <w:bookmarkStart w:id="421" w:name="_Toc56530040"/>
      <w:bookmarkStart w:id="422" w:name="_Toc82714456"/>
      <w:r w:rsidRPr="00630AB6">
        <w:t>6.1.3.2.3.1</w:t>
      </w:r>
      <w:r w:rsidRPr="00630AB6">
        <w:tab/>
        <w:t>GET</w:t>
      </w:r>
      <w:bookmarkEnd w:id="415"/>
      <w:bookmarkEnd w:id="416"/>
      <w:bookmarkEnd w:id="417"/>
      <w:bookmarkEnd w:id="418"/>
      <w:bookmarkEnd w:id="419"/>
      <w:bookmarkEnd w:id="420"/>
      <w:bookmarkEnd w:id="421"/>
      <w:bookmarkEnd w:id="422"/>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B02215">
      <w:pPr>
        <w:pStyle w:val="Heading5"/>
      </w:pPr>
      <w:bookmarkStart w:id="423" w:name="_Toc20142313"/>
      <w:bookmarkStart w:id="424" w:name="_Toc34217259"/>
      <w:bookmarkStart w:id="425" w:name="_Toc34217411"/>
      <w:bookmarkStart w:id="426" w:name="_Toc39051774"/>
      <w:bookmarkStart w:id="427" w:name="_Toc43210346"/>
      <w:bookmarkStart w:id="428" w:name="_Toc49853252"/>
      <w:bookmarkStart w:id="429" w:name="_Toc56530041"/>
      <w:bookmarkStart w:id="430" w:name="_Toc82714457"/>
      <w:r w:rsidRPr="00630AB6">
        <w:t>6.1.3.2.4</w:t>
      </w:r>
      <w:r w:rsidRPr="00630AB6">
        <w:tab/>
        <w:t>Resource Custom Operations</w:t>
      </w:r>
      <w:bookmarkEnd w:id="423"/>
      <w:bookmarkEnd w:id="424"/>
      <w:bookmarkEnd w:id="425"/>
      <w:bookmarkEnd w:id="426"/>
      <w:bookmarkEnd w:id="427"/>
      <w:bookmarkEnd w:id="428"/>
      <w:bookmarkEnd w:id="429"/>
      <w:bookmarkEnd w:id="430"/>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B02215">
      <w:pPr>
        <w:pStyle w:val="Heading3"/>
      </w:pPr>
      <w:bookmarkStart w:id="431" w:name="_Toc20142314"/>
      <w:bookmarkStart w:id="432" w:name="_Toc34217260"/>
      <w:bookmarkStart w:id="433" w:name="_Toc34217412"/>
      <w:bookmarkStart w:id="434" w:name="_Toc39051775"/>
      <w:bookmarkStart w:id="435" w:name="_Toc43210347"/>
      <w:bookmarkStart w:id="436" w:name="_Toc49853253"/>
      <w:bookmarkStart w:id="437" w:name="_Toc56530042"/>
      <w:bookmarkStart w:id="438" w:name="_Toc82714458"/>
      <w:r w:rsidRPr="00630AB6">
        <w:t>6.1.4</w:t>
      </w:r>
      <w:r w:rsidRPr="00630AB6">
        <w:tab/>
        <w:t>Custom Operations without associated resources</w:t>
      </w:r>
      <w:bookmarkEnd w:id="431"/>
      <w:bookmarkEnd w:id="432"/>
      <w:bookmarkEnd w:id="433"/>
      <w:bookmarkEnd w:id="434"/>
      <w:bookmarkEnd w:id="435"/>
      <w:bookmarkEnd w:id="436"/>
      <w:bookmarkEnd w:id="437"/>
      <w:bookmarkEnd w:id="438"/>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B02215">
      <w:pPr>
        <w:pStyle w:val="Heading3"/>
      </w:pPr>
      <w:bookmarkStart w:id="439" w:name="_Toc20142315"/>
      <w:bookmarkStart w:id="440" w:name="_Toc34217261"/>
      <w:bookmarkStart w:id="441" w:name="_Toc34217413"/>
      <w:bookmarkStart w:id="442" w:name="_Toc39051776"/>
      <w:bookmarkStart w:id="443" w:name="_Toc43210348"/>
      <w:bookmarkStart w:id="444" w:name="_Toc49853254"/>
      <w:bookmarkStart w:id="445" w:name="_Toc56530043"/>
      <w:bookmarkStart w:id="446" w:name="_Toc82714459"/>
      <w:r w:rsidRPr="00630AB6">
        <w:t>6.1.5</w:t>
      </w:r>
      <w:r w:rsidRPr="00630AB6">
        <w:tab/>
        <w:t>Notifications</w:t>
      </w:r>
      <w:bookmarkEnd w:id="439"/>
      <w:bookmarkEnd w:id="440"/>
      <w:bookmarkEnd w:id="441"/>
      <w:bookmarkEnd w:id="442"/>
      <w:bookmarkEnd w:id="443"/>
      <w:bookmarkEnd w:id="444"/>
      <w:bookmarkEnd w:id="445"/>
      <w:bookmarkEnd w:id="446"/>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B02215">
      <w:pPr>
        <w:pStyle w:val="Heading3"/>
      </w:pPr>
      <w:bookmarkStart w:id="447" w:name="_Toc20142316"/>
      <w:bookmarkStart w:id="448" w:name="_Toc34217262"/>
      <w:bookmarkStart w:id="449" w:name="_Toc34217414"/>
      <w:bookmarkStart w:id="450" w:name="_Toc39051777"/>
      <w:bookmarkStart w:id="451" w:name="_Toc43210349"/>
      <w:bookmarkStart w:id="452" w:name="_Toc49853255"/>
      <w:bookmarkStart w:id="453" w:name="_Toc56530044"/>
      <w:bookmarkStart w:id="454" w:name="_Toc82714460"/>
      <w:r w:rsidRPr="00630AB6">
        <w:t>6.1.6</w:t>
      </w:r>
      <w:r w:rsidRPr="00630AB6">
        <w:tab/>
        <w:t>Data Model</w:t>
      </w:r>
      <w:bookmarkEnd w:id="447"/>
      <w:bookmarkEnd w:id="448"/>
      <w:bookmarkEnd w:id="449"/>
      <w:bookmarkEnd w:id="450"/>
      <w:bookmarkEnd w:id="451"/>
      <w:bookmarkEnd w:id="452"/>
      <w:bookmarkEnd w:id="453"/>
      <w:bookmarkEnd w:id="454"/>
    </w:p>
    <w:p w14:paraId="2F452BB2" w14:textId="77777777" w:rsidR="00B02215" w:rsidRPr="00630AB6" w:rsidRDefault="00B02215" w:rsidP="00B02215">
      <w:pPr>
        <w:pStyle w:val="Heading4"/>
      </w:pPr>
      <w:bookmarkStart w:id="455" w:name="_Toc20142317"/>
      <w:bookmarkStart w:id="456" w:name="_Toc34217263"/>
      <w:bookmarkStart w:id="457" w:name="_Toc34217415"/>
      <w:bookmarkStart w:id="458" w:name="_Toc39051778"/>
      <w:bookmarkStart w:id="459" w:name="_Toc43210350"/>
      <w:bookmarkStart w:id="460" w:name="_Toc49853256"/>
      <w:bookmarkStart w:id="461" w:name="_Toc56530045"/>
      <w:bookmarkStart w:id="462" w:name="_Toc82714461"/>
      <w:r w:rsidRPr="00630AB6">
        <w:t>6.1.6.1</w:t>
      </w:r>
      <w:r w:rsidRPr="00630AB6">
        <w:tab/>
        <w:t>General</w:t>
      </w:r>
      <w:bookmarkEnd w:id="455"/>
      <w:bookmarkEnd w:id="456"/>
      <w:bookmarkEnd w:id="457"/>
      <w:bookmarkEnd w:id="458"/>
      <w:bookmarkEnd w:id="459"/>
      <w:bookmarkEnd w:id="460"/>
      <w:bookmarkEnd w:id="461"/>
      <w:bookmarkEnd w:id="462"/>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2B5FCA"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2B5FCA" w:rsidRPr="00E30083" w:rsidRDefault="002B5FCA" w:rsidP="002B5FCA">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2B5FCA" w:rsidRPr="00E30083" w:rsidRDefault="002B5FCA" w:rsidP="002B5FCA">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2B5FCA" w:rsidRPr="00E30083" w:rsidRDefault="002B5FCA" w:rsidP="002B5FCA">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2B5FCA"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2B5FCA" w:rsidRPr="00E30083" w:rsidRDefault="002B5FCA" w:rsidP="002B5FCA">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2B5FCA" w:rsidRPr="00E30083" w:rsidRDefault="002B5FCA" w:rsidP="002B5FCA">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2B5FCA" w:rsidRPr="00E30083" w:rsidRDefault="002B5FCA" w:rsidP="002B5FCA">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7F719590"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59785EFE"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79E12D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EA08741"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632A0A8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57D7F65"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3A8D06F4"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50A07F" w14:textId="77777777" w:rsidR="005F216F" w:rsidRPr="00E30083" w:rsidRDefault="005F216F" w:rsidP="005F216F">
            <w:pPr>
              <w:pStyle w:val="TAL"/>
              <w:rPr>
                <w:rFonts w:cs="Arial"/>
                <w:szCs w:val="18"/>
              </w:rPr>
            </w:pP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bl>
    <w:p w14:paraId="14292CCA" w14:textId="77777777" w:rsidR="00B02215" w:rsidRPr="00630AB6" w:rsidRDefault="00B02215" w:rsidP="00B02215"/>
    <w:p w14:paraId="0AA7EB45" w14:textId="77777777" w:rsidR="00B02215" w:rsidRPr="00630AB6" w:rsidRDefault="00B02215" w:rsidP="00B02215">
      <w:pPr>
        <w:pStyle w:val="Heading4"/>
        <w:rPr>
          <w:lang w:val="en-US"/>
        </w:rPr>
      </w:pPr>
      <w:bookmarkStart w:id="463" w:name="_Toc20142318"/>
      <w:bookmarkStart w:id="464" w:name="_Toc34217264"/>
      <w:bookmarkStart w:id="465" w:name="_Toc34217416"/>
      <w:bookmarkStart w:id="466" w:name="_Toc39051779"/>
      <w:bookmarkStart w:id="467" w:name="_Toc43210351"/>
      <w:bookmarkStart w:id="468" w:name="_Toc49853257"/>
      <w:bookmarkStart w:id="469" w:name="_Toc56530046"/>
      <w:bookmarkStart w:id="470" w:name="_Toc82714462"/>
      <w:r w:rsidRPr="00630AB6">
        <w:rPr>
          <w:lang w:val="en-US"/>
        </w:rPr>
        <w:t>6.1.6.2</w:t>
      </w:r>
      <w:r w:rsidRPr="00630AB6">
        <w:rPr>
          <w:lang w:val="en-US"/>
        </w:rPr>
        <w:tab/>
        <w:t>Structured data types</w:t>
      </w:r>
      <w:bookmarkEnd w:id="463"/>
      <w:bookmarkEnd w:id="464"/>
      <w:bookmarkEnd w:id="465"/>
      <w:bookmarkEnd w:id="466"/>
      <w:bookmarkEnd w:id="467"/>
      <w:bookmarkEnd w:id="468"/>
      <w:bookmarkEnd w:id="469"/>
      <w:bookmarkEnd w:id="470"/>
    </w:p>
    <w:p w14:paraId="66F97E25" w14:textId="77777777" w:rsidR="00B02215" w:rsidRPr="00630AB6" w:rsidRDefault="00B02215" w:rsidP="00B02215">
      <w:pPr>
        <w:pStyle w:val="Heading5"/>
      </w:pPr>
      <w:bookmarkStart w:id="471" w:name="_Toc20142319"/>
      <w:bookmarkStart w:id="472" w:name="_Toc34217265"/>
      <w:bookmarkStart w:id="473" w:name="_Toc34217417"/>
      <w:bookmarkStart w:id="474" w:name="_Toc39051780"/>
      <w:bookmarkStart w:id="475" w:name="_Toc43210352"/>
      <w:bookmarkStart w:id="476" w:name="_Toc49853258"/>
      <w:bookmarkStart w:id="477" w:name="_Toc56530047"/>
      <w:bookmarkStart w:id="478" w:name="_Toc82714463"/>
      <w:r w:rsidRPr="00630AB6">
        <w:t>6.1.6.2.1</w:t>
      </w:r>
      <w:r w:rsidRPr="00630AB6">
        <w:tab/>
        <w:t>Introduction</w:t>
      </w:r>
      <w:bookmarkEnd w:id="471"/>
      <w:bookmarkEnd w:id="472"/>
      <w:bookmarkEnd w:id="473"/>
      <w:bookmarkEnd w:id="474"/>
      <w:bookmarkEnd w:id="475"/>
      <w:bookmarkEnd w:id="476"/>
      <w:bookmarkEnd w:id="477"/>
      <w:bookmarkEnd w:id="478"/>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B02215">
      <w:pPr>
        <w:pStyle w:val="Heading5"/>
      </w:pPr>
      <w:bookmarkStart w:id="479" w:name="_Toc20142320"/>
      <w:bookmarkStart w:id="480" w:name="_Toc34217266"/>
      <w:bookmarkStart w:id="481" w:name="_Toc34217418"/>
      <w:bookmarkStart w:id="482" w:name="_Toc39051781"/>
      <w:bookmarkStart w:id="483" w:name="_Toc43210353"/>
      <w:bookmarkStart w:id="484" w:name="_Toc49853259"/>
      <w:bookmarkStart w:id="485" w:name="_Toc56530048"/>
      <w:bookmarkStart w:id="486" w:name="_Toc82714464"/>
      <w:r w:rsidRPr="00630AB6">
        <w:lastRenderedPageBreak/>
        <w:t>6.1.6.2.2</w:t>
      </w:r>
      <w:r w:rsidRPr="00630AB6">
        <w:tab/>
        <w:t>Type: AuthorizedNetworkSliceInfo</w:t>
      </w:r>
      <w:bookmarkEnd w:id="479"/>
      <w:bookmarkEnd w:id="480"/>
      <w:bookmarkEnd w:id="481"/>
      <w:bookmarkEnd w:id="482"/>
      <w:bookmarkEnd w:id="483"/>
      <w:bookmarkEnd w:id="484"/>
      <w:bookmarkEnd w:id="485"/>
      <w:bookmarkEnd w:id="486"/>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5E70C7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9B3BD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BD4E246" w14:textId="77777777"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30F9A379" w14:textId="77777777"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74011F29"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156FA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69ABB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67A27091"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5DC55260" w14:textId="77777777" w:rsidR="00B02215" w:rsidRPr="00E30083" w:rsidRDefault="00B02215" w:rsidP="002A65CD">
            <w:pPr>
              <w:pStyle w:val="TAL"/>
              <w:rPr>
                <w:rFonts w:cs="Arial"/>
                <w:szCs w:val="18"/>
                <w:lang w:eastAsia="zh-CN"/>
              </w:rPr>
            </w:pPr>
          </w:p>
          <w:p w14:paraId="75F615B2" w14:textId="77777777"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sidR="00EA7D87">
              <w:rPr>
                <w:rFonts w:cs="Arial"/>
                <w:szCs w:val="18"/>
                <w:lang w:eastAsia="zh-CN"/>
              </w:rPr>
              <w:t xml:space="preserve"> if the </w:t>
            </w:r>
            <w:r w:rsidR="00EA7D87" w:rsidRPr="00E30083">
              <w:rPr>
                <w:rFonts w:cs="Arial"/>
                <w:szCs w:val="18"/>
                <w:lang w:eastAsia="zh-CN"/>
              </w:rPr>
              <w:t>Requested NSSAI and the subscribed S-NSSAI(s)</w:t>
            </w:r>
            <w:r w:rsidR="00EA7D87">
              <w:rPr>
                <w:rFonts w:cs="Arial"/>
                <w:szCs w:val="18"/>
                <w:lang w:eastAsia="zh-CN"/>
              </w:rPr>
              <w:t xml:space="preserve"> received, or this IE shall contain the </w:t>
            </w:r>
            <w:r w:rsidR="00EA7D87">
              <w:t xml:space="preserve">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if </w:t>
            </w:r>
            <w:r w:rsidR="00EA7D87" w:rsidRPr="00E30083">
              <w:rPr>
                <w:lang w:eastAsia="zh-CN"/>
              </w:rPr>
              <w:t>requestMapping</w:t>
            </w:r>
            <w:r w:rsidR="00EA7D87">
              <w:rPr>
                <w:lang w:eastAsia="zh-CN"/>
              </w:rPr>
              <w:t xml:space="preserve"> flag was set to </w:t>
            </w:r>
            <w:r w:rsidR="00EA7D87" w:rsidRPr="00E30083">
              <w:rPr>
                <w:lang w:eastAsia="zh-CN"/>
              </w:rPr>
              <w:t>"true"</w:t>
            </w:r>
            <w:r w:rsidRPr="00E30083">
              <w:rPr>
                <w:rFonts w:cs="Arial"/>
                <w:szCs w:val="18"/>
                <w:lang w:eastAsia="zh-CN"/>
              </w:rPr>
              <w:t>.</w:t>
            </w:r>
          </w:p>
          <w:p w14:paraId="7CAB5249" w14:textId="77777777" w:rsidR="00296351" w:rsidRDefault="00296351" w:rsidP="002A65CD">
            <w:pPr>
              <w:pStyle w:val="TAL"/>
              <w:rPr>
                <w:rFonts w:cs="Arial"/>
                <w:szCs w:val="18"/>
                <w:lang w:eastAsia="zh-CN"/>
              </w:rPr>
            </w:pPr>
          </w:p>
          <w:p w14:paraId="5380A7D7"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65D349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7B608D" w14:textId="77777777"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4B33E002"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20257DF3"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DA938"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31B04B"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02215" w:rsidRPr="00E30083" w:rsidRDefault="00B02215" w:rsidP="002A65CD">
            <w:pPr>
              <w:pStyle w:val="TAL"/>
              <w:rPr>
                <w:rFonts w:cs="Arial"/>
                <w:szCs w:val="18"/>
                <w:lang w:eastAsia="zh-CN"/>
              </w:rPr>
            </w:pPr>
          </w:p>
          <w:p w14:paraId="307AC2B8"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02215" w:rsidRPr="00E30083" w:rsidRDefault="00B02215" w:rsidP="002A65CD">
            <w:pPr>
              <w:pStyle w:val="TAL"/>
            </w:pPr>
            <w:r w:rsidRPr="00E30083">
              <w:t>-</w:t>
            </w:r>
            <w:r w:rsidRPr="00E30083">
              <w:tab/>
              <w:t>the Requested NSSAI includes an S-NSSAI that is not valid in the Serving PLMN; or</w:t>
            </w:r>
          </w:p>
          <w:p w14:paraId="661C2B89" w14:textId="77777777"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14:paraId="61BF10CB" w14:textId="77777777" w:rsidR="00B02215" w:rsidRPr="00E30083" w:rsidRDefault="00B02215" w:rsidP="002A65CD">
            <w:pPr>
              <w:pStyle w:val="TAL"/>
              <w:rPr>
                <w:lang w:eastAsia="zh-CN"/>
              </w:rPr>
            </w:pPr>
          </w:p>
          <w:p w14:paraId="79F41668" w14:textId="77777777"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296351" w:rsidRDefault="00296351" w:rsidP="002A65CD">
            <w:pPr>
              <w:pStyle w:val="TAL"/>
              <w:rPr>
                <w:rFonts w:cs="Arial"/>
                <w:szCs w:val="18"/>
                <w:lang w:eastAsia="zh-CN"/>
              </w:rPr>
            </w:pPr>
          </w:p>
          <w:p w14:paraId="1059CA86" w14:textId="77777777" w:rsidR="00EA7D87" w:rsidRDefault="00EA7D87"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EA7D87" w:rsidRDefault="00EA7D87" w:rsidP="002A65CD">
            <w:pPr>
              <w:pStyle w:val="TAL"/>
              <w:rPr>
                <w:rFonts w:cs="Arial"/>
                <w:szCs w:val="18"/>
                <w:lang w:eastAsia="zh-CN"/>
              </w:rPr>
            </w:pPr>
          </w:p>
          <w:p w14:paraId="2A38F31C"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06F0DDF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A61CF6"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00B1EDC6"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4FB87B1"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1651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DF4BB0"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02215" w:rsidRPr="00E30083" w:rsidRDefault="00B02215" w:rsidP="002A65CD">
            <w:pPr>
              <w:pStyle w:val="TAL"/>
              <w:rPr>
                <w:rFonts w:cs="Arial"/>
                <w:szCs w:val="18"/>
                <w:lang w:eastAsia="zh-CN"/>
              </w:rPr>
            </w:pPr>
          </w:p>
          <w:p w14:paraId="5054679D" w14:textId="77777777"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02215" w:rsidRPr="00E30083" w:rsidRDefault="00B02215" w:rsidP="002A65CD">
            <w:pPr>
              <w:pStyle w:val="TAL"/>
              <w:rPr>
                <w:rFonts w:cs="Arial"/>
                <w:szCs w:val="18"/>
              </w:rPr>
            </w:pPr>
            <w:r w:rsidRPr="00E30083">
              <w:rPr>
                <w:rFonts w:cs="Arial"/>
                <w:szCs w:val="18"/>
              </w:rPr>
              <w:t>Pattern: '^[0-9]{3}-[0-9]{2-3}-[A-Fa-f0-9]{2}-[0-3][A-Fa-f0-9]{2}$'</w:t>
            </w:r>
          </w:p>
          <w:p w14:paraId="1AFD6AA4" w14:textId="77777777" w:rsidR="00B02215" w:rsidRPr="00E30083" w:rsidRDefault="00B02215" w:rsidP="002A65CD">
            <w:pPr>
              <w:pStyle w:val="TAL"/>
              <w:rPr>
                <w:rFonts w:cs="Arial"/>
                <w:szCs w:val="18"/>
                <w:lang w:eastAsia="zh-CN"/>
              </w:rPr>
            </w:pPr>
            <w:r w:rsidRPr="00E30083">
              <w:rPr>
                <w:lang w:eastAsia="zh-CN"/>
              </w:rPr>
              <w:t>(NOTE)</w:t>
            </w:r>
          </w:p>
        </w:tc>
      </w:tr>
      <w:tr w:rsidR="00B02215" w:rsidRPr="00E30083" w14:paraId="1A3977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7FEBAD" w14:textId="77777777"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14:paraId="0381265D" w14:textId="77777777"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0CA9817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7CD13"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AE349DD"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02215" w:rsidRPr="00E30083" w:rsidRDefault="00B02215" w:rsidP="002A65CD">
            <w:pPr>
              <w:pStyle w:val="TAL"/>
              <w:rPr>
                <w:rFonts w:cs="Arial"/>
                <w:szCs w:val="18"/>
                <w:lang w:eastAsia="zh-CN"/>
              </w:rPr>
            </w:pPr>
          </w:p>
          <w:p w14:paraId="4CD1731A" w14:textId="77777777"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0C23FB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9B6A927" w14:textId="77777777" w:rsidR="00B02215" w:rsidRPr="00E30083" w:rsidRDefault="00B02215" w:rsidP="002A65CD">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5F840C4A"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67D86BE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FF114"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CC071A5"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296351" w:rsidRDefault="00296351" w:rsidP="002A65CD">
            <w:pPr>
              <w:pStyle w:val="TAL"/>
              <w:rPr>
                <w:rFonts w:cs="Arial"/>
                <w:szCs w:val="18"/>
              </w:rPr>
            </w:pPr>
          </w:p>
          <w:p w14:paraId="7FCA3A1A"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14:paraId="78CE570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6A66D8" w14:textId="77777777"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1BF846D6"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EC23578"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9F923"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7278491"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296351" w:rsidRDefault="00296351" w:rsidP="002A65CD">
            <w:pPr>
              <w:pStyle w:val="TAL"/>
              <w:rPr>
                <w:rFonts w:cs="Arial"/>
                <w:szCs w:val="18"/>
              </w:rPr>
            </w:pPr>
          </w:p>
          <w:p w14:paraId="6954E47C"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14:paraId="30924E5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EEE0D5A" w14:textId="77777777"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2D82ECC5" w14:textId="77777777"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2C20874"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AF72C"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93331" w14:textId="77777777" w:rsidR="00B02215"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sidR="00B45D58">
              <w:rPr>
                <w:rFonts w:cs="Arial"/>
                <w:szCs w:val="18"/>
                <w:lang w:eastAsia="zh-CN"/>
              </w:rPr>
              <w:t xml:space="preserve"> in non-roaming or LBO roaming</w:t>
            </w:r>
            <w:r w:rsidRPr="00E30083">
              <w:rPr>
                <w:rFonts w:cs="Arial"/>
                <w:szCs w:val="18"/>
                <w:lang w:eastAsia="zh-CN"/>
              </w:rPr>
              <w:t>)</w:t>
            </w:r>
            <w:r w:rsidR="00B45D58">
              <w:rPr>
                <w:rFonts w:cs="Arial"/>
                <w:szCs w:val="18"/>
                <w:lang w:eastAsia="zh-CN"/>
              </w:rPr>
              <w:t>.</w:t>
            </w:r>
          </w:p>
          <w:p w14:paraId="0DADC156" w14:textId="77777777" w:rsidR="00B45D58" w:rsidRPr="00E30083" w:rsidRDefault="00B45D58" w:rsidP="002A65CD">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02215" w:rsidRPr="00E30083" w:rsidRDefault="00B02215" w:rsidP="002A65CD">
            <w:pPr>
              <w:pStyle w:val="TAL"/>
              <w:rPr>
                <w:rFonts w:cs="Arial"/>
                <w:szCs w:val="18"/>
                <w:lang w:eastAsia="zh-CN"/>
              </w:rPr>
            </w:pPr>
          </w:p>
          <w:p w14:paraId="42CF94F5" w14:textId="77777777"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35D024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7D39F64"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96A5FC"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A6A6255"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4B09AF" w14:textId="77777777"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0FBF37E6"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14:paraId="667E89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0DB58E" w14:textId="77777777"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61FACDA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DB1051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1D39BE" w14:textId="77777777"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6B3D078F" w14:textId="77777777"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77777777" w:rsidR="00B02215" w:rsidRPr="00E30083" w:rsidRDefault="00B02215" w:rsidP="002A65CD">
            <w:pPr>
              <w:pStyle w:val="TAL"/>
              <w:rPr>
                <w:rFonts w:cs="Arial"/>
                <w:szCs w:val="18"/>
              </w:rPr>
            </w:pPr>
          </w:p>
        </w:tc>
      </w:tr>
      <w:tr w:rsidR="00B02215" w:rsidRPr="00E30083" w14:paraId="3F858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B1B6E" w14:textId="77777777"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0D81D6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DEC0AF3"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CD7A8"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9A1787" w14:textId="77777777"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0B4C9C9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146B30E" w14:textId="77777777"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14:paraId="104FE0FA"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7695D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5F0EDE"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CA2DD1" w14:textId="77777777"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14:paraId="4831F32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03BD4"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14:paraId="10A3E7DF" w14:textId="77777777"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7B02FDCC"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F6642"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92C239" w14:textId="77777777"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606CF3" w:rsidRPr="00E30083" w14:paraId="66E0630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3ABBC1" w14:textId="395058EB" w:rsidR="00606CF3" w:rsidRPr="00E30083" w:rsidRDefault="00606CF3" w:rsidP="00606CF3">
            <w:pPr>
              <w:pStyle w:val="TAL"/>
              <w:rPr>
                <w:lang w:eastAsia="zh-CN"/>
              </w:rPr>
            </w:pPr>
            <w:r>
              <w:rPr>
                <w:lang w:eastAsia="zh-CN"/>
              </w:rPr>
              <w:t>targetNssai</w:t>
            </w:r>
          </w:p>
        </w:tc>
        <w:tc>
          <w:tcPr>
            <w:tcW w:w="1559" w:type="dxa"/>
            <w:tcBorders>
              <w:top w:val="single" w:sz="4" w:space="0" w:color="auto"/>
              <w:left w:val="single" w:sz="4" w:space="0" w:color="auto"/>
              <w:bottom w:val="single" w:sz="4" w:space="0" w:color="auto"/>
              <w:right w:val="single" w:sz="4" w:space="0" w:color="auto"/>
            </w:tcBorders>
          </w:tcPr>
          <w:p w14:paraId="4A41BCE5" w14:textId="5A7001F1" w:rsidR="00606CF3" w:rsidRPr="00E30083" w:rsidRDefault="00606CF3" w:rsidP="00606CF3">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6F8789A" w14:textId="16075AD6" w:rsidR="00606CF3" w:rsidRPr="00E30083" w:rsidRDefault="00606CF3" w:rsidP="00606C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79CDD" w14:textId="333486E1" w:rsidR="00606CF3" w:rsidRPr="00E30083" w:rsidRDefault="00606CF3" w:rsidP="00606CF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2735FE" w14:textId="77777777" w:rsidR="00606CF3" w:rsidRDefault="00606CF3" w:rsidP="00606CF3">
            <w:pPr>
              <w:pStyle w:val="TAL"/>
            </w:pPr>
            <w:r>
              <w:rPr>
                <w:rFonts w:cs="Arial"/>
                <w:szCs w:val="18"/>
                <w:lang w:eastAsia="zh-CN"/>
              </w:rPr>
              <w:t>This IE may be included by the NSSF if the NSSF received the Requested NSSAI and TAI.</w:t>
            </w:r>
          </w:p>
          <w:p w14:paraId="584EF2FD" w14:textId="77777777" w:rsidR="00606CF3" w:rsidRDefault="00606CF3" w:rsidP="00606CF3">
            <w:pPr>
              <w:pStyle w:val="TAL"/>
            </w:pPr>
          </w:p>
          <w:p w14:paraId="118999DD" w14:textId="40EE5644" w:rsidR="00606CF3" w:rsidRPr="00E30083" w:rsidRDefault="00606CF3" w:rsidP="00606CF3">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r>
      <w:tr w:rsidR="00606CF3" w:rsidRPr="00E30083" w14:paraId="12672479" w14:textId="77777777"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49EF1E" w14:textId="77777777" w:rsidR="00606CF3" w:rsidRPr="00E30083" w:rsidRDefault="00606CF3" w:rsidP="00606CF3">
            <w:pPr>
              <w:pStyle w:val="TAN"/>
            </w:pPr>
            <w:r w:rsidRPr="00E30083">
              <w:t>NOTE:</w:t>
            </w:r>
            <w:r w:rsidRPr="00E30083">
              <w:tab/>
              <w:t xml:space="preserve">The NF Service Consumer uses the PLMN ID, AMF Region, AMF Set and AMF Service Set to perform a NF Discovery to the NRF.  </w:t>
            </w:r>
          </w:p>
        </w:tc>
      </w:tr>
    </w:tbl>
    <w:p w14:paraId="19EEEFE1" w14:textId="77777777" w:rsidR="00B02215" w:rsidRPr="00630AB6" w:rsidRDefault="00B02215" w:rsidP="00B02215"/>
    <w:p w14:paraId="7E754DDF" w14:textId="77777777" w:rsidR="00B02215" w:rsidRPr="00630AB6" w:rsidRDefault="00B02215" w:rsidP="00B02215">
      <w:pPr>
        <w:pStyle w:val="Heading5"/>
      </w:pPr>
      <w:bookmarkStart w:id="487" w:name="_Toc20142321"/>
      <w:bookmarkStart w:id="488" w:name="_Toc34217267"/>
      <w:bookmarkStart w:id="489" w:name="_Toc34217419"/>
      <w:bookmarkStart w:id="490" w:name="_Toc39051782"/>
      <w:bookmarkStart w:id="491" w:name="_Toc43210354"/>
      <w:bookmarkStart w:id="492" w:name="_Toc49853260"/>
      <w:bookmarkStart w:id="493" w:name="_Toc56530049"/>
      <w:bookmarkStart w:id="494" w:name="_Toc82714465"/>
      <w:r w:rsidRPr="00630AB6">
        <w:lastRenderedPageBreak/>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87"/>
      <w:bookmarkEnd w:id="488"/>
      <w:bookmarkEnd w:id="489"/>
      <w:bookmarkEnd w:id="490"/>
      <w:bookmarkEnd w:id="491"/>
      <w:bookmarkEnd w:id="492"/>
      <w:bookmarkEnd w:id="493"/>
      <w:bookmarkEnd w:id="49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B02215">
      <w:pPr>
        <w:pStyle w:val="Heading5"/>
      </w:pPr>
      <w:bookmarkStart w:id="495" w:name="_Toc20142322"/>
      <w:bookmarkStart w:id="496" w:name="_Toc34217268"/>
      <w:bookmarkStart w:id="497" w:name="_Toc34217420"/>
      <w:bookmarkStart w:id="498" w:name="_Toc39051783"/>
      <w:bookmarkStart w:id="499" w:name="_Toc43210355"/>
      <w:bookmarkStart w:id="500" w:name="_Toc49853261"/>
      <w:bookmarkStart w:id="501" w:name="_Toc56530050"/>
      <w:bookmarkStart w:id="502" w:name="_Toc82714466"/>
      <w:r w:rsidRPr="00630AB6">
        <w:t>6.1.6.2.4</w:t>
      </w:r>
      <w:r w:rsidRPr="00630AB6">
        <w:tab/>
        <w:t>Void</w:t>
      </w:r>
      <w:bookmarkEnd w:id="495"/>
      <w:bookmarkEnd w:id="496"/>
      <w:bookmarkEnd w:id="497"/>
      <w:bookmarkEnd w:id="498"/>
      <w:bookmarkEnd w:id="499"/>
      <w:bookmarkEnd w:id="500"/>
      <w:bookmarkEnd w:id="501"/>
      <w:bookmarkEnd w:id="502"/>
    </w:p>
    <w:p w14:paraId="0CE2EFF8" w14:textId="77777777" w:rsidR="00B02215" w:rsidRPr="00630AB6" w:rsidRDefault="00B02215" w:rsidP="00B02215">
      <w:pPr>
        <w:pStyle w:val="Heading5"/>
      </w:pPr>
      <w:bookmarkStart w:id="503" w:name="_Toc20142323"/>
      <w:bookmarkStart w:id="504" w:name="_Toc34217269"/>
      <w:bookmarkStart w:id="505" w:name="_Toc34217421"/>
      <w:bookmarkStart w:id="506" w:name="_Toc39051784"/>
      <w:bookmarkStart w:id="507" w:name="_Toc43210356"/>
      <w:bookmarkStart w:id="508" w:name="_Toc49853262"/>
      <w:bookmarkStart w:id="509" w:name="_Toc56530051"/>
      <w:bookmarkStart w:id="510" w:name="_Toc82714467"/>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3"/>
      <w:bookmarkEnd w:id="504"/>
      <w:bookmarkEnd w:id="505"/>
      <w:bookmarkEnd w:id="506"/>
      <w:bookmarkEnd w:id="507"/>
      <w:bookmarkEnd w:id="508"/>
      <w:bookmarkEnd w:id="509"/>
      <w:bookmarkEnd w:id="51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B02215">
      <w:pPr>
        <w:pStyle w:val="Heading5"/>
      </w:pPr>
      <w:bookmarkStart w:id="511" w:name="_Toc20142324"/>
      <w:bookmarkStart w:id="512" w:name="_Toc34217270"/>
      <w:bookmarkStart w:id="513" w:name="_Toc34217422"/>
      <w:bookmarkStart w:id="514" w:name="_Toc39051785"/>
      <w:bookmarkStart w:id="515" w:name="_Toc43210357"/>
      <w:bookmarkStart w:id="516" w:name="_Toc49853263"/>
      <w:bookmarkStart w:id="517" w:name="_Toc56530052"/>
      <w:bookmarkStart w:id="518" w:name="_Toc82714468"/>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1"/>
      <w:bookmarkEnd w:id="512"/>
      <w:bookmarkEnd w:id="513"/>
      <w:bookmarkEnd w:id="514"/>
      <w:bookmarkEnd w:id="515"/>
      <w:bookmarkEnd w:id="516"/>
      <w:bookmarkEnd w:id="517"/>
      <w:bookmarkEnd w:id="51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B02215">
      <w:pPr>
        <w:pStyle w:val="Heading5"/>
      </w:pPr>
      <w:bookmarkStart w:id="519" w:name="_Toc20142325"/>
      <w:bookmarkStart w:id="520" w:name="_Toc34217271"/>
      <w:bookmarkStart w:id="521" w:name="_Toc34217423"/>
      <w:bookmarkStart w:id="522" w:name="_Toc39051786"/>
      <w:bookmarkStart w:id="523" w:name="_Toc43210358"/>
      <w:bookmarkStart w:id="524" w:name="_Toc49853264"/>
      <w:bookmarkStart w:id="525" w:name="_Toc56530053"/>
      <w:bookmarkStart w:id="526" w:name="_Toc82714469"/>
      <w:r w:rsidRPr="00630AB6">
        <w:lastRenderedPageBreak/>
        <w:t>6.1.6.2.7</w:t>
      </w:r>
      <w:r w:rsidRPr="00630AB6">
        <w:tab/>
        <w:t xml:space="preserve">Type: </w:t>
      </w:r>
      <w:r w:rsidRPr="00630AB6">
        <w:rPr>
          <w:lang w:eastAsia="zh-CN"/>
        </w:rPr>
        <w:t>NsiInformation</w:t>
      </w:r>
      <w:bookmarkEnd w:id="519"/>
      <w:bookmarkEnd w:id="520"/>
      <w:bookmarkEnd w:id="521"/>
      <w:bookmarkEnd w:id="522"/>
      <w:bookmarkEnd w:id="523"/>
      <w:bookmarkEnd w:id="524"/>
      <w:bookmarkEnd w:id="525"/>
      <w:bookmarkEnd w:id="52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298AFB61" w14:textId="77777777" w:rsidR="00B02215" w:rsidRPr="00630AB6" w:rsidRDefault="00B02215" w:rsidP="00B02215"/>
    <w:p w14:paraId="53DA7A40" w14:textId="77777777" w:rsidR="00B02215" w:rsidRPr="00630AB6" w:rsidRDefault="00B02215" w:rsidP="00B02215">
      <w:pPr>
        <w:pStyle w:val="Heading5"/>
      </w:pPr>
      <w:bookmarkStart w:id="527" w:name="_Toc20142326"/>
      <w:bookmarkStart w:id="528" w:name="_Toc34217272"/>
      <w:bookmarkStart w:id="529" w:name="_Toc34217424"/>
      <w:bookmarkStart w:id="530" w:name="_Toc39051787"/>
      <w:bookmarkStart w:id="531" w:name="_Toc43210359"/>
      <w:bookmarkStart w:id="532" w:name="_Toc49853265"/>
      <w:bookmarkStart w:id="533" w:name="_Toc56530054"/>
      <w:bookmarkStart w:id="534" w:name="_Toc82714470"/>
      <w:r w:rsidRPr="00630AB6">
        <w:t>6.1.6.2.8</w:t>
      </w:r>
      <w:r w:rsidRPr="00630AB6">
        <w:tab/>
        <w:t xml:space="preserve">Type: </w:t>
      </w:r>
      <w:r w:rsidRPr="00630AB6">
        <w:rPr>
          <w:rFonts w:hint="eastAsia"/>
          <w:lang w:eastAsia="zh-CN"/>
        </w:rPr>
        <w:t>Mapping</w:t>
      </w:r>
      <w:r w:rsidRPr="00630AB6">
        <w:rPr>
          <w:lang w:eastAsia="zh-CN"/>
        </w:rPr>
        <w:t>OfSnssai</w:t>
      </w:r>
      <w:bookmarkEnd w:id="527"/>
      <w:bookmarkEnd w:id="528"/>
      <w:bookmarkEnd w:id="529"/>
      <w:bookmarkEnd w:id="530"/>
      <w:bookmarkEnd w:id="531"/>
      <w:bookmarkEnd w:id="532"/>
      <w:bookmarkEnd w:id="533"/>
      <w:bookmarkEnd w:id="534"/>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B02215">
      <w:pPr>
        <w:pStyle w:val="Heading5"/>
      </w:pPr>
      <w:bookmarkStart w:id="535" w:name="_Toc20142327"/>
      <w:bookmarkStart w:id="536" w:name="_Toc34217273"/>
      <w:bookmarkStart w:id="537" w:name="_Toc34217425"/>
      <w:bookmarkStart w:id="538" w:name="_Toc39051788"/>
      <w:bookmarkStart w:id="539" w:name="_Toc43210360"/>
      <w:bookmarkStart w:id="540" w:name="_Toc49853266"/>
      <w:bookmarkStart w:id="541" w:name="_Toc56530055"/>
      <w:bookmarkStart w:id="542" w:name="_Toc82714471"/>
      <w:r w:rsidRPr="00630AB6">
        <w:lastRenderedPageBreak/>
        <w:t>6.1.6.2.9</w:t>
      </w:r>
      <w:r w:rsidRPr="00630AB6">
        <w:tab/>
        <w:t>Void</w:t>
      </w:r>
      <w:bookmarkEnd w:id="535"/>
      <w:bookmarkEnd w:id="536"/>
      <w:bookmarkEnd w:id="537"/>
      <w:bookmarkEnd w:id="538"/>
      <w:bookmarkEnd w:id="539"/>
      <w:bookmarkEnd w:id="540"/>
      <w:bookmarkEnd w:id="541"/>
      <w:bookmarkEnd w:id="542"/>
    </w:p>
    <w:p w14:paraId="0E30396F" w14:textId="77777777" w:rsidR="00B02215" w:rsidRPr="00630AB6" w:rsidRDefault="00B02215" w:rsidP="00B02215">
      <w:pPr>
        <w:pStyle w:val="Heading5"/>
      </w:pPr>
      <w:bookmarkStart w:id="543" w:name="_Toc20142328"/>
      <w:bookmarkStart w:id="544" w:name="_Toc34217274"/>
      <w:bookmarkStart w:id="545" w:name="_Toc34217426"/>
      <w:bookmarkStart w:id="546" w:name="_Toc39051789"/>
      <w:bookmarkStart w:id="547" w:name="_Toc43210361"/>
      <w:bookmarkStart w:id="548" w:name="_Toc49853267"/>
      <w:bookmarkStart w:id="549" w:name="_Toc56530056"/>
      <w:bookmarkStart w:id="550" w:name="_Toc82714472"/>
      <w:r w:rsidRPr="00630AB6">
        <w:t>6.1.6.2.10</w:t>
      </w:r>
      <w:r w:rsidRPr="00630AB6">
        <w:tab/>
        <w:t xml:space="preserve">Type: </w:t>
      </w:r>
      <w:r w:rsidRPr="00630AB6">
        <w:rPr>
          <w:lang w:eastAsia="zh-CN"/>
        </w:rPr>
        <w:t>SliceInfoForRegistration</w:t>
      </w:r>
      <w:bookmarkEnd w:id="543"/>
      <w:bookmarkEnd w:id="544"/>
      <w:bookmarkEnd w:id="545"/>
      <w:bookmarkEnd w:id="546"/>
      <w:bookmarkEnd w:id="547"/>
      <w:bookmarkEnd w:id="548"/>
      <w:bookmarkEnd w:id="549"/>
      <w:bookmarkEnd w:id="550"/>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bl>
    <w:p w14:paraId="6FD1B155" w14:textId="77777777" w:rsidR="00B02215" w:rsidRPr="00630AB6" w:rsidRDefault="00B02215" w:rsidP="00B02215"/>
    <w:p w14:paraId="5A8CF566" w14:textId="77777777" w:rsidR="00B02215" w:rsidRPr="00630AB6" w:rsidRDefault="00B02215" w:rsidP="00B02215">
      <w:pPr>
        <w:pStyle w:val="Heading5"/>
      </w:pPr>
      <w:bookmarkStart w:id="551" w:name="_Toc20142329"/>
      <w:bookmarkStart w:id="552" w:name="_Toc34217275"/>
      <w:bookmarkStart w:id="553" w:name="_Toc34217427"/>
      <w:bookmarkStart w:id="554" w:name="_Toc39051790"/>
      <w:bookmarkStart w:id="555" w:name="_Toc43210362"/>
      <w:bookmarkStart w:id="556" w:name="_Toc49853268"/>
      <w:bookmarkStart w:id="557" w:name="_Toc56530057"/>
      <w:bookmarkStart w:id="558" w:name="_Toc82714473"/>
      <w:r w:rsidRPr="00630AB6">
        <w:t>6.1.6.2.11</w:t>
      </w:r>
      <w:r w:rsidRPr="00630AB6">
        <w:tab/>
        <w:t xml:space="preserve">Type: </w:t>
      </w:r>
      <w:r w:rsidRPr="00630AB6">
        <w:rPr>
          <w:lang w:eastAsia="zh-CN"/>
        </w:rPr>
        <w:t>SliceInfoForPDUSession</w:t>
      </w:r>
      <w:bookmarkEnd w:id="551"/>
      <w:bookmarkEnd w:id="552"/>
      <w:bookmarkEnd w:id="553"/>
      <w:bookmarkEnd w:id="554"/>
      <w:bookmarkEnd w:id="555"/>
      <w:bookmarkEnd w:id="556"/>
      <w:bookmarkEnd w:id="557"/>
      <w:bookmarkEnd w:id="558"/>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B02215">
      <w:pPr>
        <w:pStyle w:val="Heading5"/>
      </w:pPr>
      <w:bookmarkStart w:id="559" w:name="_Toc20142330"/>
      <w:bookmarkStart w:id="560" w:name="_Toc34217276"/>
      <w:bookmarkStart w:id="561" w:name="_Toc34217428"/>
      <w:bookmarkStart w:id="562" w:name="_Toc39051791"/>
      <w:bookmarkStart w:id="563" w:name="_Toc43210363"/>
      <w:bookmarkStart w:id="564" w:name="_Toc49853269"/>
      <w:bookmarkStart w:id="565" w:name="_Toc56530058"/>
      <w:bookmarkStart w:id="566" w:name="_Toc82714474"/>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59"/>
      <w:bookmarkEnd w:id="560"/>
      <w:bookmarkEnd w:id="561"/>
      <w:bookmarkEnd w:id="562"/>
      <w:bookmarkEnd w:id="563"/>
      <w:bookmarkEnd w:id="564"/>
      <w:bookmarkEnd w:id="565"/>
      <w:bookmarkEnd w:id="566"/>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7777777" w:rsidR="00B02215" w:rsidRPr="00630AB6" w:rsidRDefault="00B02215" w:rsidP="00B02215"/>
    <w:p w14:paraId="3428BDE7" w14:textId="77777777" w:rsidR="00B02215" w:rsidRPr="00630AB6" w:rsidRDefault="00B02215" w:rsidP="00B02215">
      <w:pPr>
        <w:pStyle w:val="Heading5"/>
      </w:pPr>
      <w:bookmarkStart w:id="567" w:name="_Toc20142331"/>
      <w:bookmarkStart w:id="568" w:name="_Toc34217277"/>
      <w:bookmarkStart w:id="569" w:name="_Toc34217429"/>
      <w:bookmarkStart w:id="570" w:name="_Toc39051792"/>
      <w:bookmarkStart w:id="571" w:name="_Toc43210364"/>
      <w:bookmarkStart w:id="572" w:name="_Toc49853270"/>
      <w:bookmarkStart w:id="573" w:name="_Toc56530059"/>
      <w:bookmarkStart w:id="574" w:name="_Toc82714475"/>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67"/>
      <w:bookmarkEnd w:id="568"/>
      <w:bookmarkEnd w:id="569"/>
      <w:bookmarkEnd w:id="570"/>
      <w:bookmarkEnd w:id="571"/>
      <w:bookmarkEnd w:id="572"/>
      <w:bookmarkEnd w:id="573"/>
      <w:bookmarkEnd w:id="574"/>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37BEA1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4A5CD5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3D0DE35"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6EE96D45"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0C11DDF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DF85F"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AE169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081EA02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7C44434"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0F792316"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43AC34"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321CFD"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8EBE13"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69BF6E2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9F35B81"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80A1B16"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BDEFD0"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5C9B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38526F"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5A09D7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F285F1"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6096756"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CE209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C50C3D"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732973"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1FC54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69C2DB9"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092FA34"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195A19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4EBB4"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B34E07"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394FAC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DB2C15F"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DB15DC2"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866CC3F"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B64E9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228E2"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17561F"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r w:rsidR="0088070B" w:rsidRPr="00E30083" w14:paraId="1D77D3A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095A4B4" w14:textId="5045D4C0"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07DC497D" w14:textId="21FFA2D8"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FBE773" w14:textId="6716EAD2"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AFE1B" w14:textId="753B5686"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734387"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88070B" w:rsidRDefault="0088070B" w:rsidP="0088070B">
            <w:pPr>
              <w:pStyle w:val="TAL"/>
              <w:keepNext w:val="0"/>
              <w:keepLines w:val="0"/>
              <w:widowControl w:val="0"/>
            </w:pPr>
            <w:r>
              <w:t>This IE shall be set as follows:</w:t>
            </w:r>
          </w:p>
          <w:p w14:paraId="46D26E7A" w14:textId="77777777" w:rsidR="0088070B" w:rsidRDefault="0088070B" w:rsidP="0088070B">
            <w:pPr>
              <w:pStyle w:val="TAL"/>
              <w:keepNext w:val="0"/>
              <w:keepLines w:val="0"/>
              <w:widowControl w:val="0"/>
            </w:pPr>
            <w:r>
              <w:t>- true: the UE supports NSSRG feature</w:t>
            </w:r>
          </w:p>
          <w:p w14:paraId="6C233366" w14:textId="11E50FB2" w:rsidR="0088070B" w:rsidRPr="00E30083" w:rsidRDefault="0088070B" w:rsidP="0088070B">
            <w:pPr>
              <w:pStyle w:val="TAL"/>
              <w:rPr>
                <w:rFonts w:cs="Arial"/>
                <w:szCs w:val="18"/>
              </w:rPr>
            </w:pPr>
            <w:r>
              <w:t>- false: the UE does not support NSSRG feature.</w:t>
            </w:r>
          </w:p>
        </w:tc>
      </w:tr>
    </w:tbl>
    <w:p w14:paraId="4086FD9B" w14:textId="77777777" w:rsidR="00B02215" w:rsidRPr="00630AB6" w:rsidRDefault="00B02215" w:rsidP="00B02215">
      <w:pPr>
        <w:rPr>
          <w:lang w:eastAsia="zh-CN"/>
        </w:rPr>
      </w:pPr>
    </w:p>
    <w:p w14:paraId="15BBE938" w14:textId="77777777" w:rsidR="00B02215" w:rsidRPr="007E794E" w:rsidRDefault="00B02215" w:rsidP="00B02215"/>
    <w:p w14:paraId="64EECEE0" w14:textId="77777777" w:rsidR="00B02215" w:rsidRPr="00630AB6" w:rsidRDefault="00B02215" w:rsidP="00B02215">
      <w:pPr>
        <w:pStyle w:val="Heading4"/>
        <w:rPr>
          <w:lang w:val="en-US"/>
        </w:rPr>
      </w:pPr>
      <w:bookmarkStart w:id="575" w:name="_Toc20142332"/>
      <w:bookmarkStart w:id="576" w:name="_Toc34217278"/>
      <w:bookmarkStart w:id="577" w:name="_Toc34217430"/>
      <w:bookmarkStart w:id="578" w:name="_Toc39051793"/>
      <w:bookmarkStart w:id="579" w:name="_Toc43210365"/>
      <w:bookmarkStart w:id="580" w:name="_Toc49853271"/>
      <w:bookmarkStart w:id="581" w:name="_Toc56530060"/>
      <w:bookmarkStart w:id="582" w:name="_Toc82714476"/>
      <w:r w:rsidRPr="00630AB6">
        <w:rPr>
          <w:lang w:val="en-US"/>
        </w:rPr>
        <w:t>6.1.6.3</w:t>
      </w:r>
      <w:r w:rsidRPr="00630AB6">
        <w:rPr>
          <w:lang w:val="en-US"/>
        </w:rPr>
        <w:tab/>
        <w:t>Simple data types and enumerations</w:t>
      </w:r>
      <w:bookmarkEnd w:id="575"/>
      <w:bookmarkEnd w:id="576"/>
      <w:bookmarkEnd w:id="577"/>
      <w:bookmarkEnd w:id="578"/>
      <w:bookmarkEnd w:id="579"/>
      <w:bookmarkEnd w:id="580"/>
      <w:bookmarkEnd w:id="581"/>
      <w:bookmarkEnd w:id="582"/>
    </w:p>
    <w:p w14:paraId="388356CB" w14:textId="77777777" w:rsidR="00B02215" w:rsidRPr="00630AB6" w:rsidRDefault="00B02215" w:rsidP="00B02215">
      <w:pPr>
        <w:pStyle w:val="Heading5"/>
      </w:pPr>
      <w:bookmarkStart w:id="583" w:name="_Toc20142333"/>
      <w:bookmarkStart w:id="584" w:name="_Toc34217279"/>
      <w:bookmarkStart w:id="585" w:name="_Toc34217431"/>
      <w:bookmarkStart w:id="586" w:name="_Toc39051794"/>
      <w:bookmarkStart w:id="587" w:name="_Toc43210366"/>
      <w:bookmarkStart w:id="588" w:name="_Toc49853272"/>
      <w:bookmarkStart w:id="589" w:name="_Toc56530061"/>
      <w:bookmarkStart w:id="590" w:name="_Toc82714477"/>
      <w:r w:rsidRPr="00630AB6">
        <w:t>6.1.6.3.1</w:t>
      </w:r>
      <w:r w:rsidRPr="00630AB6">
        <w:tab/>
        <w:t>Introduction</w:t>
      </w:r>
      <w:bookmarkEnd w:id="583"/>
      <w:bookmarkEnd w:id="584"/>
      <w:bookmarkEnd w:id="585"/>
      <w:bookmarkEnd w:id="586"/>
      <w:bookmarkEnd w:id="587"/>
      <w:bookmarkEnd w:id="588"/>
      <w:bookmarkEnd w:id="589"/>
      <w:bookmarkEnd w:id="590"/>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B02215">
      <w:pPr>
        <w:pStyle w:val="Heading5"/>
      </w:pPr>
      <w:bookmarkStart w:id="591" w:name="_Toc20142334"/>
      <w:bookmarkStart w:id="592" w:name="_Toc34217280"/>
      <w:bookmarkStart w:id="593" w:name="_Toc34217432"/>
      <w:bookmarkStart w:id="594" w:name="_Toc39051795"/>
      <w:bookmarkStart w:id="595" w:name="_Toc43210367"/>
      <w:bookmarkStart w:id="596" w:name="_Toc49853273"/>
      <w:bookmarkStart w:id="597" w:name="_Toc56530062"/>
      <w:bookmarkStart w:id="598" w:name="_Toc82714478"/>
      <w:r w:rsidRPr="00630AB6">
        <w:t>6.1.6.3.2</w:t>
      </w:r>
      <w:r w:rsidRPr="00630AB6">
        <w:tab/>
        <w:t>Simple data types</w:t>
      </w:r>
      <w:bookmarkEnd w:id="591"/>
      <w:bookmarkEnd w:id="592"/>
      <w:bookmarkEnd w:id="593"/>
      <w:bookmarkEnd w:id="594"/>
      <w:bookmarkEnd w:id="595"/>
      <w:bookmarkEnd w:id="596"/>
      <w:bookmarkEnd w:id="597"/>
      <w:bookmarkEnd w:id="598"/>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B02215">
      <w:pPr>
        <w:pStyle w:val="Heading5"/>
      </w:pPr>
      <w:bookmarkStart w:id="599" w:name="_Toc20142335"/>
      <w:bookmarkStart w:id="600" w:name="_Toc34217281"/>
      <w:bookmarkStart w:id="601" w:name="_Toc34217433"/>
      <w:bookmarkStart w:id="602" w:name="_Toc39051796"/>
      <w:bookmarkStart w:id="603" w:name="_Toc43210368"/>
      <w:bookmarkStart w:id="604" w:name="_Toc49853274"/>
      <w:bookmarkStart w:id="605" w:name="_Toc56530063"/>
      <w:bookmarkStart w:id="606" w:name="_Toc82714479"/>
      <w:r w:rsidRPr="00630AB6">
        <w:lastRenderedPageBreak/>
        <w:t>6.1.6.3.3</w:t>
      </w:r>
      <w:r w:rsidRPr="00630AB6">
        <w:tab/>
        <w:t>Enumeration: RoamingIndication</w:t>
      </w:r>
      <w:bookmarkEnd w:id="599"/>
      <w:bookmarkEnd w:id="600"/>
      <w:bookmarkEnd w:id="601"/>
      <w:bookmarkEnd w:id="602"/>
      <w:bookmarkEnd w:id="603"/>
      <w:bookmarkEnd w:id="604"/>
      <w:bookmarkEnd w:id="605"/>
      <w:bookmarkEnd w:id="606"/>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B02215">
      <w:pPr>
        <w:pStyle w:val="Heading4"/>
      </w:pPr>
      <w:bookmarkStart w:id="607" w:name="_Toc20142336"/>
      <w:bookmarkStart w:id="608" w:name="_Toc34217282"/>
      <w:bookmarkStart w:id="609" w:name="_Toc34217434"/>
      <w:bookmarkStart w:id="610" w:name="_Toc39051797"/>
      <w:bookmarkStart w:id="611" w:name="_Toc43210369"/>
      <w:bookmarkStart w:id="612" w:name="_Toc49853275"/>
      <w:bookmarkStart w:id="613" w:name="_Toc56530064"/>
      <w:bookmarkStart w:id="614" w:name="_Toc82714480"/>
      <w:r w:rsidRPr="00630AB6">
        <w:t>6.1.6.4</w:t>
      </w:r>
      <w:r w:rsidRPr="00630AB6">
        <w:tab/>
        <w:t>Binary data</w:t>
      </w:r>
      <w:bookmarkEnd w:id="607"/>
      <w:bookmarkEnd w:id="608"/>
      <w:bookmarkEnd w:id="609"/>
      <w:bookmarkEnd w:id="610"/>
      <w:bookmarkEnd w:id="611"/>
      <w:bookmarkEnd w:id="612"/>
      <w:bookmarkEnd w:id="613"/>
      <w:bookmarkEnd w:id="614"/>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B02215">
      <w:pPr>
        <w:pStyle w:val="Heading3"/>
      </w:pPr>
      <w:bookmarkStart w:id="615" w:name="_Toc20142337"/>
      <w:bookmarkStart w:id="616" w:name="_Toc34217283"/>
      <w:bookmarkStart w:id="617" w:name="_Toc34217435"/>
      <w:bookmarkStart w:id="618" w:name="_Toc39051798"/>
      <w:bookmarkStart w:id="619" w:name="_Toc43210370"/>
      <w:bookmarkStart w:id="620" w:name="_Toc49853276"/>
      <w:bookmarkStart w:id="621" w:name="_Toc56530065"/>
      <w:bookmarkStart w:id="622" w:name="_Toc82714481"/>
      <w:r w:rsidRPr="00630AB6">
        <w:t>6.1.7</w:t>
      </w:r>
      <w:r w:rsidRPr="00630AB6">
        <w:tab/>
        <w:t>Error Handling</w:t>
      </w:r>
      <w:bookmarkEnd w:id="615"/>
      <w:bookmarkEnd w:id="616"/>
      <w:bookmarkEnd w:id="617"/>
      <w:bookmarkEnd w:id="618"/>
      <w:bookmarkEnd w:id="619"/>
      <w:bookmarkEnd w:id="620"/>
      <w:bookmarkEnd w:id="621"/>
      <w:bookmarkEnd w:id="622"/>
    </w:p>
    <w:p w14:paraId="33702A7E" w14:textId="77777777" w:rsidR="00B02215" w:rsidRPr="00630AB6" w:rsidRDefault="00B02215" w:rsidP="00B02215">
      <w:pPr>
        <w:pStyle w:val="Heading4"/>
      </w:pPr>
      <w:bookmarkStart w:id="623" w:name="_Toc20142338"/>
      <w:bookmarkStart w:id="624" w:name="_Toc34217284"/>
      <w:bookmarkStart w:id="625" w:name="_Toc34217436"/>
      <w:bookmarkStart w:id="626" w:name="_Toc39051799"/>
      <w:bookmarkStart w:id="627" w:name="_Toc43210371"/>
      <w:bookmarkStart w:id="628" w:name="_Toc49853277"/>
      <w:bookmarkStart w:id="629" w:name="_Toc56530066"/>
      <w:bookmarkStart w:id="630" w:name="_Toc82714482"/>
      <w:r w:rsidRPr="00630AB6">
        <w:t>6.1.7.1</w:t>
      </w:r>
      <w:r w:rsidRPr="00630AB6">
        <w:tab/>
        <w:t>General</w:t>
      </w:r>
      <w:bookmarkEnd w:id="623"/>
      <w:bookmarkEnd w:id="624"/>
      <w:bookmarkEnd w:id="625"/>
      <w:bookmarkEnd w:id="626"/>
      <w:bookmarkEnd w:id="627"/>
      <w:bookmarkEnd w:id="628"/>
      <w:bookmarkEnd w:id="629"/>
      <w:bookmarkEnd w:id="630"/>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B02215">
      <w:pPr>
        <w:pStyle w:val="Heading4"/>
      </w:pPr>
      <w:bookmarkStart w:id="631" w:name="_Toc20142339"/>
      <w:bookmarkStart w:id="632" w:name="_Toc34217285"/>
      <w:bookmarkStart w:id="633" w:name="_Toc34217437"/>
      <w:bookmarkStart w:id="634" w:name="_Toc39051800"/>
      <w:bookmarkStart w:id="635" w:name="_Toc43210372"/>
      <w:bookmarkStart w:id="636" w:name="_Toc49853278"/>
      <w:bookmarkStart w:id="637" w:name="_Toc56530067"/>
      <w:bookmarkStart w:id="638" w:name="_Toc82714483"/>
      <w:r w:rsidRPr="00630AB6">
        <w:t>6.1.7.2</w:t>
      </w:r>
      <w:r w:rsidRPr="00630AB6">
        <w:tab/>
        <w:t>Protocol Errors</w:t>
      </w:r>
      <w:bookmarkEnd w:id="631"/>
      <w:bookmarkEnd w:id="632"/>
      <w:bookmarkEnd w:id="633"/>
      <w:bookmarkEnd w:id="634"/>
      <w:bookmarkEnd w:id="635"/>
      <w:bookmarkEnd w:id="636"/>
      <w:bookmarkEnd w:id="637"/>
      <w:bookmarkEnd w:id="638"/>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B02215">
      <w:pPr>
        <w:pStyle w:val="Heading4"/>
      </w:pPr>
      <w:bookmarkStart w:id="639" w:name="_Toc20142340"/>
      <w:bookmarkStart w:id="640" w:name="_Toc34217286"/>
      <w:bookmarkStart w:id="641" w:name="_Toc34217438"/>
      <w:bookmarkStart w:id="642" w:name="_Toc39051801"/>
      <w:bookmarkStart w:id="643" w:name="_Toc43210373"/>
      <w:bookmarkStart w:id="644" w:name="_Toc49853279"/>
      <w:bookmarkStart w:id="645" w:name="_Toc56530068"/>
      <w:bookmarkStart w:id="646" w:name="_Toc82714484"/>
      <w:r w:rsidRPr="00630AB6">
        <w:t>6.1.7.3</w:t>
      </w:r>
      <w:r w:rsidRPr="00630AB6">
        <w:tab/>
        <w:t>Application Errors</w:t>
      </w:r>
      <w:bookmarkEnd w:id="639"/>
      <w:bookmarkEnd w:id="640"/>
      <w:bookmarkEnd w:id="641"/>
      <w:bookmarkEnd w:id="642"/>
      <w:bookmarkEnd w:id="643"/>
      <w:bookmarkEnd w:id="644"/>
      <w:bookmarkEnd w:id="645"/>
      <w:bookmarkEnd w:id="646"/>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B02215">
      <w:pPr>
        <w:pStyle w:val="Heading3"/>
      </w:pPr>
      <w:bookmarkStart w:id="647" w:name="_Toc20142341"/>
      <w:bookmarkStart w:id="648" w:name="_Toc34217287"/>
      <w:bookmarkStart w:id="649" w:name="_Toc34217439"/>
      <w:bookmarkStart w:id="650" w:name="_Toc39051802"/>
      <w:bookmarkStart w:id="651" w:name="_Toc43210374"/>
      <w:bookmarkStart w:id="652" w:name="_Toc49853280"/>
      <w:bookmarkStart w:id="653" w:name="_Toc56530069"/>
      <w:bookmarkStart w:id="654" w:name="_Toc82714485"/>
      <w:r w:rsidRPr="00630AB6">
        <w:t>6.1.</w:t>
      </w:r>
      <w:r w:rsidRPr="00630AB6">
        <w:rPr>
          <w:rFonts w:hint="eastAsia"/>
          <w:lang w:eastAsia="zh-CN"/>
        </w:rPr>
        <w:t>8</w:t>
      </w:r>
      <w:r w:rsidRPr="00630AB6">
        <w:tab/>
        <w:t>Feature negotiation</w:t>
      </w:r>
      <w:bookmarkEnd w:id="647"/>
      <w:bookmarkEnd w:id="648"/>
      <w:bookmarkEnd w:id="649"/>
      <w:bookmarkEnd w:id="650"/>
      <w:bookmarkEnd w:id="651"/>
      <w:bookmarkEnd w:id="652"/>
      <w:bookmarkEnd w:id="653"/>
      <w:bookmarkEnd w:id="654"/>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35AAE8BE"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DA4FF71" w14:textId="77777777" w:rsidTr="002A65CD">
        <w:trPr>
          <w:cantSplit/>
          <w:jc w:val="center"/>
        </w:trPr>
        <w:tc>
          <w:tcPr>
            <w:tcW w:w="993" w:type="dxa"/>
          </w:tcPr>
          <w:p w14:paraId="622191E1" w14:textId="77777777" w:rsidR="00B02215" w:rsidRPr="00E30083" w:rsidRDefault="00B02215" w:rsidP="002A65CD">
            <w:pPr>
              <w:pStyle w:val="TAH"/>
            </w:pPr>
            <w:r w:rsidRPr="00E30083">
              <w:t>Feature Number</w:t>
            </w:r>
          </w:p>
        </w:tc>
        <w:tc>
          <w:tcPr>
            <w:tcW w:w="1063" w:type="dxa"/>
          </w:tcPr>
          <w:p w14:paraId="3CE642A0" w14:textId="77777777" w:rsidR="00B02215" w:rsidRPr="00E30083" w:rsidRDefault="00B02215" w:rsidP="002A65CD">
            <w:pPr>
              <w:pStyle w:val="TAH"/>
            </w:pPr>
            <w:r w:rsidRPr="00E30083">
              <w:t>Feature</w:t>
            </w:r>
          </w:p>
        </w:tc>
        <w:tc>
          <w:tcPr>
            <w:tcW w:w="639" w:type="dxa"/>
          </w:tcPr>
          <w:p w14:paraId="6896BE74" w14:textId="77777777" w:rsidR="00B02215" w:rsidRPr="00E30083" w:rsidRDefault="00B02215" w:rsidP="002A65CD">
            <w:pPr>
              <w:pStyle w:val="TAH"/>
            </w:pPr>
            <w:r w:rsidRPr="00E30083">
              <w:t>M/O</w:t>
            </w:r>
          </w:p>
        </w:tc>
        <w:tc>
          <w:tcPr>
            <w:tcW w:w="6520"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2A65CD">
        <w:trPr>
          <w:cantSplit/>
          <w:jc w:val="center"/>
        </w:trPr>
        <w:tc>
          <w:tcPr>
            <w:tcW w:w="993" w:type="dxa"/>
          </w:tcPr>
          <w:p w14:paraId="5DE85F9A" w14:textId="77777777" w:rsidR="00793B51" w:rsidRPr="00E30083" w:rsidRDefault="00793B51" w:rsidP="00793B51">
            <w:pPr>
              <w:pStyle w:val="TAC"/>
            </w:pPr>
            <w:r>
              <w:rPr>
                <w:lang w:eastAsia="zh-CN"/>
              </w:rPr>
              <w:t>1</w:t>
            </w:r>
          </w:p>
        </w:tc>
        <w:tc>
          <w:tcPr>
            <w:tcW w:w="1063" w:type="dxa"/>
          </w:tcPr>
          <w:p w14:paraId="36A870B6" w14:textId="77777777" w:rsidR="00793B51" w:rsidRPr="00E30083" w:rsidRDefault="00793B51" w:rsidP="00793B51">
            <w:pPr>
              <w:pStyle w:val="TAL"/>
              <w:rPr>
                <w:color w:val="FF0000"/>
              </w:rPr>
            </w:pPr>
            <w:r>
              <w:t>ES3XX</w:t>
            </w:r>
          </w:p>
        </w:tc>
        <w:tc>
          <w:tcPr>
            <w:tcW w:w="639" w:type="dxa"/>
          </w:tcPr>
          <w:p w14:paraId="76F8C0D1" w14:textId="77777777" w:rsidR="00793B51" w:rsidRPr="00E30083" w:rsidRDefault="00793B51" w:rsidP="00793B51">
            <w:pPr>
              <w:pStyle w:val="TAC"/>
              <w:rPr>
                <w:color w:val="FF0000"/>
              </w:rPr>
            </w:pPr>
            <w:r>
              <w:t>M</w:t>
            </w:r>
          </w:p>
        </w:tc>
        <w:tc>
          <w:tcPr>
            <w:tcW w:w="6520"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93B51" w:rsidRPr="00E30083" w14:paraId="29ECFF46" w14:textId="77777777" w:rsidTr="002A65CD">
        <w:trPr>
          <w:cantSplit/>
          <w:jc w:val="center"/>
        </w:trPr>
        <w:tc>
          <w:tcPr>
            <w:tcW w:w="9215" w:type="dxa"/>
            <w:gridSpan w:val="4"/>
          </w:tcPr>
          <w:p w14:paraId="27419BB9"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1AFFC7F9" w14:textId="77777777" w:rsidR="00793B51" w:rsidRPr="00E30083" w:rsidRDefault="00793B51" w:rsidP="00793B51">
            <w:pPr>
              <w:pStyle w:val="TAL"/>
              <w:rPr>
                <w:bCs/>
              </w:rPr>
            </w:pPr>
            <w:r w:rsidRPr="00E30083">
              <w:rPr>
                <w:bCs/>
              </w:rPr>
              <w:t>Feature: A short name that can be used to refer to the bit and to the feature.</w:t>
            </w:r>
          </w:p>
          <w:p w14:paraId="61A76509"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793B51" w:rsidRPr="00E30083" w:rsidRDefault="00793B51" w:rsidP="00793B51">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B02215">
      <w:pPr>
        <w:pStyle w:val="Heading3"/>
        <w:rPr>
          <w:lang w:val="en-US"/>
        </w:rPr>
      </w:pPr>
      <w:bookmarkStart w:id="655" w:name="_Toc20142342"/>
      <w:bookmarkStart w:id="656" w:name="_Toc34217288"/>
      <w:bookmarkStart w:id="657" w:name="_Toc34217440"/>
      <w:bookmarkStart w:id="658" w:name="_Toc39051803"/>
      <w:bookmarkStart w:id="659" w:name="_Toc43210375"/>
      <w:bookmarkStart w:id="660" w:name="_Toc49853281"/>
      <w:bookmarkStart w:id="661" w:name="_Toc56530070"/>
      <w:bookmarkStart w:id="662" w:name="_Toc82714486"/>
      <w:r w:rsidRPr="00630AB6">
        <w:rPr>
          <w:lang w:val="en-US"/>
        </w:rPr>
        <w:t>6.1.9</w:t>
      </w:r>
      <w:r w:rsidRPr="00630AB6">
        <w:rPr>
          <w:lang w:val="en-US"/>
        </w:rPr>
        <w:tab/>
        <w:t>Security</w:t>
      </w:r>
      <w:bookmarkEnd w:id="655"/>
      <w:bookmarkEnd w:id="656"/>
      <w:bookmarkEnd w:id="657"/>
      <w:bookmarkEnd w:id="658"/>
      <w:bookmarkEnd w:id="659"/>
      <w:bookmarkEnd w:id="660"/>
      <w:bookmarkEnd w:id="661"/>
      <w:bookmarkEnd w:id="662"/>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793B51">
      <w:pPr>
        <w:pStyle w:val="Heading3"/>
      </w:pPr>
      <w:bookmarkStart w:id="663" w:name="_Toc56530071"/>
      <w:bookmarkStart w:id="664" w:name="_Toc82714487"/>
      <w:r w:rsidRPr="003B2883">
        <w:t>6.1.</w:t>
      </w:r>
      <w:r>
        <w:t>10</w:t>
      </w:r>
      <w:r w:rsidRPr="003B2883">
        <w:tab/>
      </w:r>
      <w:r>
        <w:t>HTTP redirection</w:t>
      </w:r>
      <w:bookmarkEnd w:id="663"/>
      <w:bookmarkEnd w:id="664"/>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B02215">
      <w:pPr>
        <w:pStyle w:val="Heading2"/>
      </w:pPr>
      <w:bookmarkStart w:id="665" w:name="_Toc20142343"/>
      <w:bookmarkStart w:id="666" w:name="_Toc34217289"/>
      <w:bookmarkStart w:id="667" w:name="_Toc34217441"/>
      <w:bookmarkStart w:id="668" w:name="_Toc39051804"/>
      <w:bookmarkStart w:id="669" w:name="_Toc43210376"/>
      <w:bookmarkStart w:id="670" w:name="_Toc49853282"/>
      <w:bookmarkStart w:id="671" w:name="_Toc56530072"/>
      <w:bookmarkStart w:id="672" w:name="_Toc82714488"/>
      <w:r w:rsidRPr="00630AB6">
        <w:t>6.2</w:t>
      </w:r>
      <w:r w:rsidRPr="00630AB6">
        <w:tab/>
        <w:t>Nnssf_NSSAIAvailability Service API</w:t>
      </w:r>
      <w:bookmarkEnd w:id="665"/>
      <w:bookmarkEnd w:id="666"/>
      <w:bookmarkEnd w:id="667"/>
      <w:bookmarkEnd w:id="668"/>
      <w:bookmarkEnd w:id="669"/>
      <w:bookmarkEnd w:id="670"/>
      <w:bookmarkEnd w:id="671"/>
      <w:bookmarkEnd w:id="672"/>
    </w:p>
    <w:p w14:paraId="14FAB58C" w14:textId="77777777" w:rsidR="00B02215" w:rsidRPr="00630AB6" w:rsidRDefault="00B02215" w:rsidP="00B02215">
      <w:pPr>
        <w:pStyle w:val="Heading2"/>
      </w:pPr>
      <w:bookmarkStart w:id="673" w:name="_Toc20142344"/>
      <w:bookmarkStart w:id="674" w:name="_Toc34217290"/>
      <w:bookmarkStart w:id="675" w:name="_Toc34217442"/>
      <w:bookmarkStart w:id="676" w:name="_Toc39051805"/>
      <w:bookmarkStart w:id="677" w:name="_Toc43210377"/>
      <w:bookmarkStart w:id="678" w:name="_Toc49853283"/>
      <w:bookmarkStart w:id="679" w:name="_Toc56530073"/>
      <w:bookmarkStart w:id="680" w:name="_Toc82714489"/>
      <w:r w:rsidRPr="00630AB6">
        <w:t>6.2.1</w:t>
      </w:r>
      <w:r w:rsidRPr="00630AB6">
        <w:tab/>
        <w:t>API URI</w:t>
      </w:r>
      <w:bookmarkEnd w:id="673"/>
      <w:bookmarkEnd w:id="674"/>
      <w:bookmarkEnd w:id="675"/>
      <w:bookmarkEnd w:id="676"/>
      <w:bookmarkEnd w:id="677"/>
      <w:bookmarkEnd w:id="678"/>
      <w:bookmarkEnd w:id="679"/>
      <w:bookmarkEnd w:id="680"/>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77777777"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0"/>
        <w:rPr>
          <w:b/>
          <w:noProof/>
        </w:rPr>
      </w:pPr>
      <w:r w:rsidRPr="00E23840">
        <w:rPr>
          <w:b/>
          <w:noProof/>
        </w:rPr>
        <w:lastRenderedPageBreak/>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B02215">
      <w:pPr>
        <w:pStyle w:val="Heading3"/>
      </w:pPr>
      <w:bookmarkStart w:id="681" w:name="_Toc20142345"/>
      <w:bookmarkStart w:id="682" w:name="_Toc34217291"/>
      <w:bookmarkStart w:id="683" w:name="_Toc34217443"/>
      <w:bookmarkStart w:id="684" w:name="_Toc39051806"/>
      <w:bookmarkStart w:id="685" w:name="_Toc43210378"/>
      <w:bookmarkStart w:id="686" w:name="_Toc49853284"/>
      <w:bookmarkStart w:id="687" w:name="_Toc56530074"/>
      <w:bookmarkStart w:id="688" w:name="_Toc82714490"/>
      <w:r w:rsidRPr="00630AB6">
        <w:t>6.2.2</w:t>
      </w:r>
      <w:r w:rsidRPr="00630AB6">
        <w:tab/>
        <w:t>Usage of HTTP</w:t>
      </w:r>
      <w:bookmarkEnd w:id="681"/>
      <w:bookmarkEnd w:id="682"/>
      <w:bookmarkEnd w:id="683"/>
      <w:bookmarkEnd w:id="684"/>
      <w:bookmarkEnd w:id="685"/>
      <w:bookmarkEnd w:id="686"/>
      <w:bookmarkEnd w:id="687"/>
      <w:bookmarkEnd w:id="688"/>
    </w:p>
    <w:p w14:paraId="7B882C32" w14:textId="77777777" w:rsidR="00B02215" w:rsidRPr="00630AB6" w:rsidRDefault="00B02215" w:rsidP="00B02215">
      <w:pPr>
        <w:pStyle w:val="Heading4"/>
      </w:pPr>
      <w:bookmarkStart w:id="689" w:name="_Toc20142346"/>
      <w:bookmarkStart w:id="690" w:name="_Toc34217292"/>
      <w:bookmarkStart w:id="691" w:name="_Toc34217444"/>
      <w:bookmarkStart w:id="692" w:name="_Toc39051807"/>
      <w:bookmarkStart w:id="693" w:name="_Toc43210379"/>
      <w:bookmarkStart w:id="694" w:name="_Toc49853285"/>
      <w:bookmarkStart w:id="695" w:name="_Toc56530075"/>
      <w:bookmarkStart w:id="696" w:name="_Toc82714491"/>
      <w:r w:rsidRPr="00630AB6">
        <w:t>6.2.2.1</w:t>
      </w:r>
      <w:r w:rsidRPr="00630AB6">
        <w:tab/>
        <w:t>General</w:t>
      </w:r>
      <w:bookmarkEnd w:id="689"/>
      <w:bookmarkEnd w:id="690"/>
      <w:bookmarkEnd w:id="691"/>
      <w:bookmarkEnd w:id="692"/>
      <w:bookmarkEnd w:id="693"/>
      <w:bookmarkEnd w:id="694"/>
      <w:bookmarkEnd w:id="695"/>
      <w:bookmarkEnd w:id="696"/>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B02215">
      <w:pPr>
        <w:pStyle w:val="Heading4"/>
      </w:pPr>
      <w:bookmarkStart w:id="697" w:name="_Toc20142347"/>
      <w:bookmarkStart w:id="698" w:name="_Toc34217293"/>
      <w:bookmarkStart w:id="699" w:name="_Toc34217445"/>
      <w:bookmarkStart w:id="700" w:name="_Toc39051808"/>
      <w:bookmarkStart w:id="701" w:name="_Toc43210380"/>
      <w:bookmarkStart w:id="702" w:name="_Toc49853286"/>
      <w:bookmarkStart w:id="703" w:name="_Toc56530076"/>
      <w:bookmarkStart w:id="704" w:name="_Toc82714492"/>
      <w:r w:rsidRPr="00630AB6">
        <w:t>6.2.2.2</w:t>
      </w:r>
      <w:r w:rsidRPr="00630AB6">
        <w:tab/>
        <w:t>HTTP standard headers</w:t>
      </w:r>
      <w:bookmarkEnd w:id="697"/>
      <w:bookmarkEnd w:id="698"/>
      <w:bookmarkEnd w:id="699"/>
      <w:bookmarkEnd w:id="700"/>
      <w:bookmarkEnd w:id="701"/>
      <w:bookmarkEnd w:id="702"/>
      <w:bookmarkEnd w:id="703"/>
      <w:bookmarkEnd w:id="704"/>
    </w:p>
    <w:p w14:paraId="723FC39A" w14:textId="77777777" w:rsidR="00B02215" w:rsidRPr="00630AB6" w:rsidRDefault="00B02215" w:rsidP="00B02215">
      <w:pPr>
        <w:pStyle w:val="Heading5"/>
        <w:rPr>
          <w:lang w:eastAsia="zh-CN"/>
        </w:rPr>
      </w:pPr>
      <w:bookmarkStart w:id="705" w:name="_Toc20142348"/>
      <w:bookmarkStart w:id="706" w:name="_Toc34217294"/>
      <w:bookmarkStart w:id="707" w:name="_Toc34217446"/>
      <w:bookmarkStart w:id="708" w:name="_Toc39051809"/>
      <w:bookmarkStart w:id="709" w:name="_Toc43210381"/>
      <w:bookmarkStart w:id="710" w:name="_Toc49853287"/>
      <w:bookmarkStart w:id="711" w:name="_Toc56530077"/>
      <w:bookmarkStart w:id="712" w:name="_Toc82714493"/>
      <w:r w:rsidRPr="00630AB6">
        <w:t>6.2.2.2.1</w:t>
      </w:r>
      <w:r w:rsidRPr="00630AB6">
        <w:rPr>
          <w:rFonts w:hint="eastAsia"/>
          <w:lang w:eastAsia="zh-CN"/>
        </w:rPr>
        <w:tab/>
      </w:r>
      <w:r w:rsidRPr="00630AB6">
        <w:rPr>
          <w:lang w:eastAsia="zh-CN"/>
        </w:rPr>
        <w:t>General</w:t>
      </w:r>
      <w:bookmarkEnd w:id="705"/>
      <w:bookmarkEnd w:id="706"/>
      <w:bookmarkEnd w:id="707"/>
      <w:bookmarkEnd w:id="708"/>
      <w:bookmarkEnd w:id="709"/>
      <w:bookmarkEnd w:id="710"/>
      <w:bookmarkEnd w:id="711"/>
      <w:bookmarkEnd w:id="712"/>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B02215">
      <w:pPr>
        <w:pStyle w:val="Heading5"/>
      </w:pPr>
      <w:bookmarkStart w:id="713" w:name="_Toc20142349"/>
      <w:bookmarkStart w:id="714" w:name="_Toc34217295"/>
      <w:bookmarkStart w:id="715" w:name="_Toc34217447"/>
      <w:bookmarkStart w:id="716" w:name="_Toc39051810"/>
      <w:bookmarkStart w:id="717" w:name="_Toc43210382"/>
      <w:bookmarkStart w:id="718" w:name="_Toc49853288"/>
      <w:bookmarkStart w:id="719" w:name="_Toc56530078"/>
      <w:bookmarkStart w:id="720" w:name="_Toc82714494"/>
      <w:r w:rsidRPr="00630AB6">
        <w:t>6.2.2.2.2</w:t>
      </w:r>
      <w:r w:rsidRPr="00630AB6">
        <w:tab/>
        <w:t>Content type</w:t>
      </w:r>
      <w:bookmarkEnd w:id="713"/>
      <w:bookmarkEnd w:id="714"/>
      <w:bookmarkEnd w:id="715"/>
      <w:bookmarkEnd w:id="716"/>
      <w:bookmarkEnd w:id="717"/>
      <w:bookmarkEnd w:id="718"/>
      <w:bookmarkEnd w:id="719"/>
      <w:bookmarkEnd w:id="720"/>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B02215">
      <w:pPr>
        <w:pStyle w:val="Heading5"/>
        <w:rPr>
          <w:lang w:val="en-US"/>
        </w:rPr>
      </w:pPr>
      <w:bookmarkStart w:id="721" w:name="_Toc20142350"/>
      <w:bookmarkStart w:id="722" w:name="_Toc34217296"/>
      <w:bookmarkStart w:id="723" w:name="_Toc34217448"/>
      <w:bookmarkStart w:id="724" w:name="_Toc39051811"/>
      <w:bookmarkStart w:id="725" w:name="_Toc43210383"/>
      <w:bookmarkStart w:id="726" w:name="_Toc49853289"/>
      <w:bookmarkStart w:id="727" w:name="_Toc56530079"/>
      <w:bookmarkStart w:id="728" w:name="_Toc82714495"/>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1"/>
      <w:bookmarkEnd w:id="722"/>
      <w:bookmarkEnd w:id="723"/>
      <w:bookmarkEnd w:id="724"/>
      <w:bookmarkEnd w:id="725"/>
      <w:bookmarkEnd w:id="726"/>
      <w:bookmarkEnd w:id="727"/>
      <w:bookmarkEnd w:id="728"/>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B02215">
      <w:pPr>
        <w:pStyle w:val="Heading4"/>
      </w:pPr>
      <w:bookmarkStart w:id="729" w:name="_Toc20142351"/>
      <w:bookmarkStart w:id="730" w:name="_Toc34217297"/>
      <w:bookmarkStart w:id="731" w:name="_Toc34217449"/>
      <w:bookmarkStart w:id="732" w:name="_Toc39051812"/>
      <w:bookmarkStart w:id="733" w:name="_Toc43210384"/>
      <w:bookmarkStart w:id="734" w:name="_Toc49853290"/>
      <w:bookmarkStart w:id="735" w:name="_Toc56530080"/>
      <w:bookmarkStart w:id="736" w:name="_Toc82714496"/>
      <w:r w:rsidRPr="00630AB6">
        <w:t>6.2.2.3</w:t>
      </w:r>
      <w:r w:rsidRPr="00630AB6">
        <w:tab/>
        <w:t>HTTP custom headers</w:t>
      </w:r>
      <w:bookmarkEnd w:id="729"/>
      <w:bookmarkEnd w:id="730"/>
      <w:bookmarkEnd w:id="731"/>
      <w:bookmarkEnd w:id="732"/>
      <w:bookmarkEnd w:id="733"/>
      <w:bookmarkEnd w:id="734"/>
      <w:bookmarkEnd w:id="735"/>
      <w:bookmarkEnd w:id="736"/>
    </w:p>
    <w:p w14:paraId="4C21159F" w14:textId="77777777" w:rsidR="00B02215" w:rsidRPr="00630AB6" w:rsidRDefault="00B02215" w:rsidP="00B02215">
      <w:pPr>
        <w:pStyle w:val="Heading5"/>
        <w:rPr>
          <w:lang w:eastAsia="zh-CN"/>
        </w:rPr>
      </w:pPr>
      <w:bookmarkStart w:id="737" w:name="_Toc20142352"/>
      <w:bookmarkStart w:id="738" w:name="_Toc34217298"/>
      <w:bookmarkStart w:id="739" w:name="_Toc34217450"/>
      <w:bookmarkStart w:id="740" w:name="_Toc39051813"/>
      <w:bookmarkStart w:id="741" w:name="_Toc43210385"/>
      <w:bookmarkStart w:id="742" w:name="_Toc49853291"/>
      <w:bookmarkStart w:id="743" w:name="_Toc56530081"/>
      <w:bookmarkStart w:id="744" w:name="_Toc82714497"/>
      <w:r w:rsidRPr="00630AB6">
        <w:t>6.2.2.3.1</w:t>
      </w:r>
      <w:r w:rsidRPr="00630AB6">
        <w:rPr>
          <w:rFonts w:hint="eastAsia"/>
          <w:lang w:eastAsia="zh-CN"/>
        </w:rPr>
        <w:tab/>
      </w:r>
      <w:r w:rsidRPr="00630AB6">
        <w:rPr>
          <w:lang w:eastAsia="zh-CN"/>
        </w:rPr>
        <w:t>General</w:t>
      </w:r>
      <w:bookmarkEnd w:id="737"/>
      <w:bookmarkEnd w:id="738"/>
      <w:bookmarkEnd w:id="739"/>
      <w:bookmarkEnd w:id="740"/>
      <w:bookmarkEnd w:id="741"/>
      <w:bookmarkEnd w:id="742"/>
      <w:bookmarkEnd w:id="743"/>
      <w:bookmarkEnd w:id="744"/>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B02215">
      <w:pPr>
        <w:pStyle w:val="Heading3"/>
      </w:pPr>
      <w:bookmarkStart w:id="745" w:name="_Toc20142353"/>
      <w:bookmarkStart w:id="746" w:name="_Toc34217299"/>
      <w:bookmarkStart w:id="747" w:name="_Toc34217451"/>
      <w:bookmarkStart w:id="748" w:name="_Toc39051814"/>
      <w:bookmarkStart w:id="749" w:name="_Toc43210386"/>
      <w:bookmarkStart w:id="750" w:name="_Toc49853292"/>
      <w:bookmarkStart w:id="751" w:name="_Toc56530082"/>
      <w:bookmarkStart w:id="752" w:name="_Toc82714498"/>
      <w:r w:rsidRPr="00630AB6">
        <w:lastRenderedPageBreak/>
        <w:t>6.2.3</w:t>
      </w:r>
      <w:r w:rsidRPr="00630AB6">
        <w:tab/>
        <w:t>Resources</w:t>
      </w:r>
      <w:bookmarkEnd w:id="745"/>
      <w:bookmarkEnd w:id="746"/>
      <w:bookmarkEnd w:id="747"/>
      <w:bookmarkEnd w:id="748"/>
      <w:bookmarkEnd w:id="749"/>
      <w:bookmarkEnd w:id="750"/>
      <w:bookmarkEnd w:id="751"/>
      <w:bookmarkEnd w:id="752"/>
    </w:p>
    <w:p w14:paraId="78E2FB88" w14:textId="77777777" w:rsidR="00B02215" w:rsidRPr="00630AB6" w:rsidRDefault="00B02215" w:rsidP="00B02215">
      <w:pPr>
        <w:pStyle w:val="Heading4"/>
      </w:pPr>
      <w:bookmarkStart w:id="753" w:name="_Toc20142354"/>
      <w:bookmarkStart w:id="754" w:name="_Toc34217300"/>
      <w:bookmarkStart w:id="755" w:name="_Toc34217452"/>
      <w:bookmarkStart w:id="756" w:name="_Toc39051815"/>
      <w:bookmarkStart w:id="757" w:name="_Toc43210387"/>
      <w:bookmarkStart w:id="758" w:name="_Toc49853293"/>
      <w:bookmarkStart w:id="759" w:name="_Toc56530083"/>
      <w:bookmarkStart w:id="760" w:name="_Toc82714499"/>
      <w:r w:rsidRPr="00630AB6">
        <w:t>6.2.3.1</w:t>
      </w:r>
      <w:r w:rsidRPr="00630AB6">
        <w:tab/>
        <w:t>Overview</w:t>
      </w:r>
      <w:bookmarkEnd w:id="753"/>
      <w:bookmarkEnd w:id="754"/>
      <w:bookmarkEnd w:id="755"/>
      <w:bookmarkEnd w:id="756"/>
      <w:bookmarkEnd w:id="757"/>
      <w:bookmarkEnd w:id="758"/>
      <w:bookmarkEnd w:id="759"/>
      <w:bookmarkEnd w:id="760"/>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9pt;height:204.45pt" o:ole="">
            <v:imagedata r:id="rId36" o:title=""/>
          </v:shape>
          <o:OLEObject Type="Embed" ProgID="Visio.Drawing.15" ShapeID="_x0000_i1039" DrawAspect="Content" ObjectID="_1693328510" r:id="rId37"/>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B02215">
      <w:pPr>
        <w:pStyle w:val="Heading4"/>
      </w:pPr>
      <w:bookmarkStart w:id="761" w:name="_Toc20142355"/>
      <w:bookmarkStart w:id="762" w:name="_Toc34217301"/>
      <w:bookmarkStart w:id="763" w:name="_Toc34217453"/>
      <w:bookmarkStart w:id="764" w:name="_Toc39051816"/>
      <w:bookmarkStart w:id="765" w:name="_Toc43210388"/>
      <w:bookmarkStart w:id="766" w:name="_Toc49853294"/>
      <w:bookmarkStart w:id="767" w:name="_Toc56530084"/>
      <w:bookmarkStart w:id="768" w:name="_Toc82714500"/>
      <w:r w:rsidRPr="00630AB6">
        <w:lastRenderedPageBreak/>
        <w:t>6.2.3.2</w:t>
      </w:r>
      <w:r w:rsidRPr="00630AB6">
        <w:tab/>
        <w:t xml:space="preserve">Resource: NSSAI Availability </w:t>
      </w:r>
      <w:r w:rsidRPr="00E517E8">
        <w:rPr>
          <w:lang w:val="fr-FR"/>
        </w:rPr>
        <w:t>Doc</w:t>
      </w:r>
      <w:r>
        <w:rPr>
          <w:lang w:val="fr-FR"/>
        </w:rPr>
        <w:t>ument</w:t>
      </w:r>
      <w:bookmarkEnd w:id="761"/>
      <w:bookmarkEnd w:id="762"/>
      <w:bookmarkEnd w:id="763"/>
      <w:bookmarkEnd w:id="764"/>
      <w:bookmarkEnd w:id="765"/>
      <w:bookmarkEnd w:id="766"/>
      <w:bookmarkEnd w:id="767"/>
      <w:bookmarkEnd w:id="768"/>
    </w:p>
    <w:p w14:paraId="05B92DEF" w14:textId="77777777" w:rsidR="00B02215" w:rsidRPr="00630AB6" w:rsidRDefault="00B02215" w:rsidP="00B02215">
      <w:pPr>
        <w:pStyle w:val="Heading5"/>
      </w:pPr>
      <w:bookmarkStart w:id="769" w:name="_Toc20142356"/>
      <w:bookmarkStart w:id="770" w:name="_Toc34217302"/>
      <w:bookmarkStart w:id="771" w:name="_Toc34217454"/>
      <w:bookmarkStart w:id="772" w:name="_Toc39051817"/>
      <w:bookmarkStart w:id="773" w:name="_Toc43210389"/>
      <w:bookmarkStart w:id="774" w:name="_Toc49853295"/>
      <w:bookmarkStart w:id="775" w:name="_Toc56530085"/>
      <w:bookmarkStart w:id="776" w:name="_Toc82714501"/>
      <w:r w:rsidRPr="00630AB6">
        <w:t>6.2.3.2.1</w:t>
      </w:r>
      <w:r w:rsidRPr="00630AB6">
        <w:tab/>
        <w:t>Description</w:t>
      </w:r>
      <w:bookmarkEnd w:id="769"/>
      <w:bookmarkEnd w:id="770"/>
      <w:bookmarkEnd w:id="771"/>
      <w:bookmarkEnd w:id="772"/>
      <w:bookmarkEnd w:id="773"/>
      <w:bookmarkEnd w:id="774"/>
      <w:bookmarkEnd w:id="775"/>
      <w:bookmarkEnd w:id="776"/>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B02215">
      <w:pPr>
        <w:pStyle w:val="Heading5"/>
      </w:pPr>
      <w:bookmarkStart w:id="777" w:name="_Toc20142357"/>
      <w:bookmarkStart w:id="778" w:name="_Toc34217303"/>
      <w:bookmarkStart w:id="779" w:name="_Toc34217455"/>
      <w:bookmarkStart w:id="780" w:name="_Toc39051818"/>
      <w:bookmarkStart w:id="781" w:name="_Toc43210390"/>
      <w:bookmarkStart w:id="782" w:name="_Toc49853296"/>
      <w:bookmarkStart w:id="783" w:name="_Toc56530086"/>
      <w:bookmarkStart w:id="784" w:name="_Toc82714502"/>
      <w:r w:rsidRPr="00630AB6">
        <w:t>6.2.3.2.2</w:t>
      </w:r>
      <w:r w:rsidRPr="00630AB6">
        <w:tab/>
        <w:t>Resource Definition</w:t>
      </w:r>
      <w:bookmarkEnd w:id="777"/>
      <w:bookmarkEnd w:id="778"/>
      <w:bookmarkEnd w:id="779"/>
      <w:bookmarkEnd w:id="780"/>
      <w:bookmarkEnd w:id="781"/>
      <w:bookmarkEnd w:id="782"/>
      <w:bookmarkEnd w:id="783"/>
      <w:bookmarkEnd w:id="784"/>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B02215">
      <w:pPr>
        <w:pStyle w:val="Heading5"/>
      </w:pPr>
      <w:bookmarkStart w:id="785" w:name="_Toc20142358"/>
      <w:bookmarkStart w:id="786" w:name="_Toc34217304"/>
      <w:bookmarkStart w:id="787" w:name="_Toc34217456"/>
      <w:bookmarkStart w:id="788" w:name="_Toc39051819"/>
      <w:bookmarkStart w:id="789" w:name="_Toc43210391"/>
      <w:bookmarkStart w:id="790" w:name="_Toc49853297"/>
      <w:bookmarkStart w:id="791" w:name="_Toc56530087"/>
      <w:bookmarkStart w:id="792" w:name="_Toc82714503"/>
      <w:r w:rsidRPr="00630AB6">
        <w:t>6.2.3.2.3</w:t>
      </w:r>
      <w:r w:rsidRPr="00630AB6">
        <w:tab/>
        <w:t>Resource Standard Methods</w:t>
      </w:r>
      <w:bookmarkEnd w:id="785"/>
      <w:bookmarkEnd w:id="786"/>
      <w:bookmarkEnd w:id="787"/>
      <w:bookmarkEnd w:id="788"/>
      <w:bookmarkEnd w:id="789"/>
      <w:bookmarkEnd w:id="790"/>
      <w:bookmarkEnd w:id="791"/>
      <w:bookmarkEnd w:id="792"/>
    </w:p>
    <w:p w14:paraId="5034F1BD" w14:textId="77777777" w:rsidR="00B02215" w:rsidRPr="00630AB6" w:rsidRDefault="00B02215" w:rsidP="00B02215">
      <w:pPr>
        <w:pStyle w:val="Heading6"/>
      </w:pPr>
      <w:bookmarkStart w:id="793" w:name="_Toc20142359"/>
      <w:bookmarkStart w:id="794" w:name="_Toc34217305"/>
      <w:bookmarkStart w:id="795" w:name="_Toc34217457"/>
      <w:bookmarkStart w:id="796" w:name="_Toc39051820"/>
      <w:bookmarkStart w:id="797" w:name="_Toc43210392"/>
      <w:bookmarkStart w:id="798" w:name="_Toc49853298"/>
      <w:bookmarkStart w:id="799" w:name="_Toc56530088"/>
      <w:bookmarkStart w:id="800" w:name="_Toc82714504"/>
      <w:r w:rsidRPr="00630AB6">
        <w:t>6.2.3.2.3.1</w:t>
      </w:r>
      <w:r w:rsidRPr="00630AB6">
        <w:tab/>
        <w:t>PUT</w:t>
      </w:r>
      <w:bookmarkEnd w:id="793"/>
      <w:bookmarkEnd w:id="794"/>
      <w:bookmarkEnd w:id="795"/>
      <w:bookmarkEnd w:id="796"/>
      <w:bookmarkEnd w:id="797"/>
      <w:bookmarkEnd w:id="798"/>
      <w:bookmarkEnd w:id="799"/>
      <w:bookmarkEnd w:id="800"/>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0A0B6240"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B02215">
      <w:pPr>
        <w:pStyle w:val="Heading6"/>
      </w:pPr>
      <w:bookmarkStart w:id="801" w:name="_Toc20142360"/>
      <w:bookmarkStart w:id="802" w:name="_Toc34217306"/>
      <w:bookmarkStart w:id="803" w:name="_Toc34217458"/>
      <w:bookmarkStart w:id="804" w:name="_Toc39051821"/>
      <w:bookmarkStart w:id="805" w:name="_Toc43210393"/>
      <w:bookmarkStart w:id="806" w:name="_Toc49853299"/>
      <w:bookmarkStart w:id="807" w:name="_Toc56530089"/>
      <w:bookmarkStart w:id="808" w:name="_Toc82714505"/>
      <w:r w:rsidRPr="00630AB6">
        <w:t>6.2.3.2.3.2</w:t>
      </w:r>
      <w:r w:rsidRPr="00630AB6">
        <w:tab/>
        <w:t>PATCH</w:t>
      </w:r>
      <w:bookmarkEnd w:id="801"/>
      <w:bookmarkEnd w:id="802"/>
      <w:bookmarkEnd w:id="803"/>
      <w:bookmarkEnd w:id="804"/>
      <w:bookmarkEnd w:id="805"/>
      <w:bookmarkEnd w:id="806"/>
      <w:bookmarkEnd w:id="807"/>
      <w:bookmarkEnd w:id="80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E450D0" w:rsidRPr="00112F53">
              <w:rPr>
                <w:b w:val="0"/>
                <w:sz w:val="18"/>
              </w:rPr>
              <w:t>supportedSnssai</w:t>
            </w:r>
            <w:r w:rsidR="00E450D0">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345C6A4A"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15116F3F"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58E57E08" w14:textId="77777777" w:rsidR="00793B51" w:rsidRPr="00E30083" w:rsidRDefault="00793B51" w:rsidP="00793B51">
            <w:pPr>
              <w:pStyle w:val="TF"/>
              <w:jc w:val="left"/>
              <w:rPr>
                <w:b w:val="0"/>
                <w:sz w:val="18"/>
                <w:lang w:eastAsia="zh-CN"/>
              </w:rPr>
            </w:pPr>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B02215">
      <w:pPr>
        <w:pStyle w:val="Heading6"/>
      </w:pPr>
      <w:bookmarkStart w:id="809" w:name="_Toc20142361"/>
      <w:bookmarkStart w:id="810" w:name="_Toc34217307"/>
      <w:bookmarkStart w:id="811" w:name="_Toc34217459"/>
      <w:bookmarkStart w:id="812" w:name="_Toc39051822"/>
      <w:bookmarkStart w:id="813" w:name="_Toc43210394"/>
      <w:bookmarkStart w:id="814" w:name="_Toc49853300"/>
      <w:bookmarkStart w:id="815" w:name="_Toc56530090"/>
      <w:bookmarkStart w:id="816" w:name="_Toc82714506"/>
      <w:r w:rsidRPr="00630AB6">
        <w:t>6.2.3.2.3.</w:t>
      </w:r>
      <w:r w:rsidRPr="00630AB6">
        <w:rPr>
          <w:rFonts w:hint="eastAsia"/>
          <w:lang w:eastAsia="zh-CN"/>
        </w:rPr>
        <w:t>3</w:t>
      </w:r>
      <w:r w:rsidRPr="00630AB6">
        <w:tab/>
        <w:t>DELETE</w:t>
      </w:r>
      <w:bookmarkEnd w:id="809"/>
      <w:bookmarkEnd w:id="810"/>
      <w:bookmarkEnd w:id="811"/>
      <w:bookmarkEnd w:id="812"/>
      <w:bookmarkEnd w:id="813"/>
      <w:bookmarkEnd w:id="814"/>
      <w:bookmarkEnd w:id="815"/>
      <w:bookmarkEnd w:id="81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B02215">
      <w:pPr>
        <w:pStyle w:val="Heading4"/>
      </w:pPr>
      <w:bookmarkStart w:id="817" w:name="_Toc20142362"/>
      <w:bookmarkStart w:id="818" w:name="_Toc34217308"/>
      <w:bookmarkStart w:id="819" w:name="_Toc34217460"/>
      <w:bookmarkStart w:id="820" w:name="_Toc39051823"/>
      <w:bookmarkStart w:id="821" w:name="_Toc43210395"/>
      <w:bookmarkStart w:id="822" w:name="_Toc49853301"/>
      <w:bookmarkStart w:id="823" w:name="_Toc56530091"/>
      <w:bookmarkStart w:id="824" w:name="_Toc82714507"/>
      <w:r w:rsidRPr="00630AB6">
        <w:t>6.2.3.3</w:t>
      </w:r>
      <w:r w:rsidRPr="00630AB6">
        <w:tab/>
        <w:t>Resource: NSSAI Availability Notification Subscriptions Collection</w:t>
      </w:r>
      <w:bookmarkEnd w:id="817"/>
      <w:bookmarkEnd w:id="818"/>
      <w:bookmarkEnd w:id="819"/>
      <w:bookmarkEnd w:id="820"/>
      <w:bookmarkEnd w:id="821"/>
      <w:bookmarkEnd w:id="822"/>
      <w:bookmarkEnd w:id="823"/>
      <w:bookmarkEnd w:id="824"/>
    </w:p>
    <w:p w14:paraId="0CB7E974" w14:textId="77777777" w:rsidR="00B02215" w:rsidRPr="00630AB6" w:rsidRDefault="00B02215" w:rsidP="00B02215">
      <w:pPr>
        <w:pStyle w:val="Heading5"/>
      </w:pPr>
      <w:bookmarkStart w:id="825" w:name="_Toc20142363"/>
      <w:bookmarkStart w:id="826" w:name="_Toc34217309"/>
      <w:bookmarkStart w:id="827" w:name="_Toc34217461"/>
      <w:bookmarkStart w:id="828" w:name="_Toc39051824"/>
      <w:bookmarkStart w:id="829" w:name="_Toc43210396"/>
      <w:bookmarkStart w:id="830" w:name="_Toc49853302"/>
      <w:bookmarkStart w:id="831" w:name="_Toc56530092"/>
      <w:bookmarkStart w:id="832" w:name="_Toc82714508"/>
      <w:r w:rsidRPr="00630AB6">
        <w:t>6.2.3.3.1</w:t>
      </w:r>
      <w:r w:rsidRPr="00630AB6">
        <w:tab/>
        <w:t>Description</w:t>
      </w:r>
      <w:bookmarkEnd w:id="825"/>
      <w:bookmarkEnd w:id="826"/>
      <w:bookmarkEnd w:id="827"/>
      <w:bookmarkEnd w:id="828"/>
      <w:bookmarkEnd w:id="829"/>
      <w:bookmarkEnd w:id="830"/>
      <w:bookmarkEnd w:id="831"/>
      <w:bookmarkEnd w:id="832"/>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B02215">
      <w:pPr>
        <w:pStyle w:val="Heading5"/>
      </w:pPr>
      <w:bookmarkStart w:id="833" w:name="_Toc20142364"/>
      <w:bookmarkStart w:id="834" w:name="_Toc34217310"/>
      <w:bookmarkStart w:id="835" w:name="_Toc34217462"/>
      <w:bookmarkStart w:id="836" w:name="_Toc39051825"/>
      <w:bookmarkStart w:id="837" w:name="_Toc43210397"/>
      <w:bookmarkStart w:id="838" w:name="_Toc49853303"/>
      <w:bookmarkStart w:id="839" w:name="_Toc56530093"/>
      <w:bookmarkStart w:id="840" w:name="_Toc82714509"/>
      <w:r w:rsidRPr="00630AB6">
        <w:t>6.2.3.3.2</w:t>
      </w:r>
      <w:r w:rsidRPr="00630AB6">
        <w:tab/>
        <w:t>Resource Definition</w:t>
      </w:r>
      <w:bookmarkEnd w:id="833"/>
      <w:bookmarkEnd w:id="834"/>
      <w:bookmarkEnd w:id="835"/>
      <w:bookmarkEnd w:id="836"/>
      <w:bookmarkEnd w:id="837"/>
      <w:bookmarkEnd w:id="838"/>
      <w:bookmarkEnd w:id="839"/>
      <w:bookmarkEnd w:id="840"/>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B02215">
      <w:pPr>
        <w:pStyle w:val="Heading5"/>
      </w:pPr>
      <w:bookmarkStart w:id="841" w:name="_Toc20142365"/>
      <w:bookmarkStart w:id="842" w:name="_Toc34217311"/>
      <w:bookmarkStart w:id="843" w:name="_Toc34217463"/>
      <w:bookmarkStart w:id="844" w:name="_Toc39051826"/>
      <w:bookmarkStart w:id="845" w:name="_Toc43210398"/>
      <w:bookmarkStart w:id="846" w:name="_Toc49853304"/>
      <w:bookmarkStart w:id="847" w:name="_Toc56530094"/>
      <w:bookmarkStart w:id="848" w:name="_Toc82714510"/>
      <w:r w:rsidRPr="00630AB6">
        <w:t>6.2.3.3.3</w:t>
      </w:r>
      <w:r w:rsidRPr="00630AB6">
        <w:tab/>
        <w:t>Resource Standard Methods</w:t>
      </w:r>
      <w:bookmarkEnd w:id="841"/>
      <w:bookmarkEnd w:id="842"/>
      <w:bookmarkEnd w:id="843"/>
      <w:bookmarkEnd w:id="844"/>
      <w:bookmarkEnd w:id="845"/>
      <w:bookmarkEnd w:id="846"/>
      <w:bookmarkEnd w:id="847"/>
      <w:bookmarkEnd w:id="848"/>
    </w:p>
    <w:p w14:paraId="2EA1C847" w14:textId="77777777" w:rsidR="00B02215" w:rsidRPr="00630AB6" w:rsidRDefault="00B02215" w:rsidP="00B02215">
      <w:pPr>
        <w:pStyle w:val="Heading6"/>
      </w:pPr>
      <w:bookmarkStart w:id="849" w:name="_Toc20142366"/>
      <w:bookmarkStart w:id="850" w:name="_Toc34217312"/>
      <w:bookmarkStart w:id="851" w:name="_Toc34217464"/>
      <w:bookmarkStart w:id="852" w:name="_Toc39051827"/>
      <w:bookmarkStart w:id="853" w:name="_Toc43210399"/>
      <w:bookmarkStart w:id="854" w:name="_Toc49853305"/>
      <w:bookmarkStart w:id="855" w:name="_Toc56530095"/>
      <w:bookmarkStart w:id="856" w:name="_Toc82714511"/>
      <w:r w:rsidRPr="00630AB6">
        <w:t>6.2.3.3.3.1</w:t>
      </w:r>
      <w:r w:rsidRPr="00630AB6">
        <w:tab/>
        <w:t>POST</w:t>
      </w:r>
      <w:bookmarkEnd w:id="849"/>
      <w:bookmarkEnd w:id="850"/>
      <w:bookmarkEnd w:id="851"/>
      <w:bookmarkEnd w:id="852"/>
      <w:bookmarkEnd w:id="853"/>
      <w:bookmarkEnd w:id="854"/>
      <w:bookmarkEnd w:id="855"/>
      <w:bookmarkEnd w:id="856"/>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r w:rsidRPr="003B2883">
              <w:t>-</w:t>
            </w:r>
            <w:r w:rsidRPr="003B2883">
              <w:tab/>
            </w:r>
            <w:r w:rsidRPr="00780322">
              <w:rPr>
                <w:color w:val="000000"/>
              </w:rPr>
              <w:t>NOT_AUTHORIZED</w:t>
            </w:r>
          </w:p>
          <w:p w14:paraId="6F2359CC"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B02215">
      <w:pPr>
        <w:pStyle w:val="Heading4"/>
      </w:pPr>
      <w:bookmarkStart w:id="857" w:name="_Toc20142367"/>
      <w:bookmarkStart w:id="858" w:name="_Toc34217313"/>
      <w:bookmarkStart w:id="859" w:name="_Toc34217465"/>
      <w:bookmarkStart w:id="860" w:name="_Toc39051828"/>
      <w:bookmarkStart w:id="861" w:name="_Toc43210400"/>
      <w:bookmarkStart w:id="862" w:name="_Toc49853306"/>
      <w:bookmarkStart w:id="863" w:name="_Toc56530096"/>
      <w:bookmarkStart w:id="864" w:name="_Toc82714512"/>
      <w:r w:rsidRPr="00630AB6">
        <w:lastRenderedPageBreak/>
        <w:t>6.2.3.4</w:t>
      </w:r>
      <w:r w:rsidRPr="00630AB6">
        <w:tab/>
        <w:t>Resource: Individual NSSAI Availability Notification Subscriptions</w:t>
      </w:r>
      <w:bookmarkEnd w:id="857"/>
      <w:bookmarkEnd w:id="858"/>
      <w:bookmarkEnd w:id="859"/>
      <w:bookmarkEnd w:id="860"/>
      <w:bookmarkEnd w:id="861"/>
      <w:bookmarkEnd w:id="862"/>
      <w:bookmarkEnd w:id="863"/>
      <w:bookmarkEnd w:id="864"/>
    </w:p>
    <w:p w14:paraId="476D3F0D" w14:textId="77777777" w:rsidR="00B02215" w:rsidRPr="00630AB6" w:rsidRDefault="00B02215" w:rsidP="00B02215">
      <w:pPr>
        <w:pStyle w:val="Heading5"/>
      </w:pPr>
      <w:bookmarkStart w:id="865" w:name="_Toc20142368"/>
      <w:bookmarkStart w:id="866" w:name="_Toc34217314"/>
      <w:bookmarkStart w:id="867" w:name="_Toc34217466"/>
      <w:bookmarkStart w:id="868" w:name="_Toc39051829"/>
      <w:bookmarkStart w:id="869" w:name="_Toc43210401"/>
      <w:bookmarkStart w:id="870" w:name="_Toc49853307"/>
      <w:bookmarkStart w:id="871" w:name="_Toc56530097"/>
      <w:bookmarkStart w:id="872" w:name="_Toc82714513"/>
      <w:r w:rsidRPr="00630AB6">
        <w:t>6.2.3.4.1</w:t>
      </w:r>
      <w:r w:rsidRPr="00630AB6">
        <w:tab/>
        <w:t>Description</w:t>
      </w:r>
      <w:bookmarkEnd w:id="865"/>
      <w:bookmarkEnd w:id="866"/>
      <w:bookmarkEnd w:id="867"/>
      <w:bookmarkEnd w:id="868"/>
      <w:bookmarkEnd w:id="869"/>
      <w:bookmarkEnd w:id="870"/>
      <w:bookmarkEnd w:id="871"/>
      <w:bookmarkEnd w:id="872"/>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B02215">
      <w:pPr>
        <w:pStyle w:val="Heading5"/>
      </w:pPr>
      <w:bookmarkStart w:id="873" w:name="_Toc20142369"/>
      <w:bookmarkStart w:id="874" w:name="_Toc34217315"/>
      <w:bookmarkStart w:id="875" w:name="_Toc34217467"/>
      <w:bookmarkStart w:id="876" w:name="_Toc39051830"/>
      <w:bookmarkStart w:id="877" w:name="_Toc43210402"/>
      <w:bookmarkStart w:id="878" w:name="_Toc49853308"/>
      <w:bookmarkStart w:id="879" w:name="_Toc56530098"/>
      <w:bookmarkStart w:id="880" w:name="_Toc82714514"/>
      <w:r w:rsidRPr="00630AB6">
        <w:t>6.2.3.4.2</w:t>
      </w:r>
      <w:r w:rsidRPr="00630AB6">
        <w:tab/>
        <w:t>Resource Definition</w:t>
      </w:r>
      <w:bookmarkEnd w:id="873"/>
      <w:bookmarkEnd w:id="874"/>
      <w:bookmarkEnd w:id="875"/>
      <w:bookmarkEnd w:id="876"/>
      <w:bookmarkEnd w:id="877"/>
      <w:bookmarkEnd w:id="878"/>
      <w:bookmarkEnd w:id="879"/>
      <w:bookmarkEnd w:id="880"/>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B02215">
      <w:pPr>
        <w:pStyle w:val="Heading5"/>
      </w:pPr>
      <w:bookmarkStart w:id="881" w:name="_Toc20142370"/>
      <w:bookmarkStart w:id="882" w:name="_Toc34217316"/>
      <w:bookmarkStart w:id="883" w:name="_Toc34217468"/>
      <w:bookmarkStart w:id="884" w:name="_Toc39051831"/>
      <w:bookmarkStart w:id="885" w:name="_Toc43210403"/>
      <w:bookmarkStart w:id="886" w:name="_Toc49853309"/>
      <w:bookmarkStart w:id="887" w:name="_Toc56530099"/>
      <w:bookmarkStart w:id="888" w:name="_Toc82714515"/>
      <w:r w:rsidRPr="00630AB6">
        <w:t>6.2.3.4.3</w:t>
      </w:r>
      <w:r w:rsidRPr="00630AB6">
        <w:tab/>
        <w:t>Resource Standard Methods</w:t>
      </w:r>
      <w:bookmarkEnd w:id="881"/>
      <w:bookmarkEnd w:id="882"/>
      <w:bookmarkEnd w:id="883"/>
      <w:bookmarkEnd w:id="884"/>
      <w:bookmarkEnd w:id="885"/>
      <w:bookmarkEnd w:id="886"/>
      <w:bookmarkEnd w:id="887"/>
      <w:bookmarkEnd w:id="888"/>
    </w:p>
    <w:p w14:paraId="7652A543" w14:textId="77777777" w:rsidR="00B02215" w:rsidRPr="00630AB6" w:rsidRDefault="00B02215" w:rsidP="00B02215">
      <w:pPr>
        <w:pStyle w:val="Heading6"/>
      </w:pPr>
      <w:bookmarkStart w:id="889" w:name="_Toc20142371"/>
      <w:bookmarkStart w:id="890" w:name="_Toc34217317"/>
      <w:bookmarkStart w:id="891" w:name="_Toc34217469"/>
      <w:bookmarkStart w:id="892" w:name="_Toc39051832"/>
      <w:bookmarkStart w:id="893" w:name="_Toc43210404"/>
      <w:bookmarkStart w:id="894" w:name="_Toc49853310"/>
      <w:bookmarkStart w:id="895" w:name="_Toc56530100"/>
      <w:bookmarkStart w:id="896" w:name="_Toc82714516"/>
      <w:r w:rsidRPr="00630AB6">
        <w:t>6.2.3.4.3.1</w:t>
      </w:r>
      <w:r>
        <w:tab/>
      </w:r>
      <w:r w:rsidRPr="00630AB6">
        <w:t>DELETE</w:t>
      </w:r>
      <w:bookmarkEnd w:id="889"/>
      <w:bookmarkEnd w:id="890"/>
      <w:bookmarkEnd w:id="891"/>
      <w:bookmarkEnd w:id="892"/>
      <w:bookmarkEnd w:id="893"/>
      <w:bookmarkEnd w:id="894"/>
      <w:bookmarkEnd w:id="895"/>
      <w:bookmarkEnd w:id="896"/>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E30083" w:rsidRDefault="00B02215" w:rsidP="002A65CD">
            <w:pPr>
              <w:pStyle w:val="TF"/>
              <w:keepNext/>
              <w:spacing w:after="0"/>
              <w:jc w:val="left"/>
              <w:rPr>
                <w:b w:val="0"/>
                <w:sz w:val="18"/>
              </w:rPr>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C1575C">
      <w:pPr>
        <w:pStyle w:val="Heading6"/>
      </w:pPr>
      <w:bookmarkStart w:id="897" w:name="_Toc49853311"/>
      <w:bookmarkStart w:id="898" w:name="_Toc56530101"/>
      <w:bookmarkStart w:id="899" w:name="_Toc82714517"/>
      <w:r w:rsidRPr="00630AB6">
        <w:t>6.2.3.4.3.</w:t>
      </w:r>
      <w:r>
        <w:t>2</w:t>
      </w:r>
      <w:r>
        <w:tab/>
        <w:t>PATCH</w:t>
      </w:r>
      <w:bookmarkEnd w:id="897"/>
      <w:bookmarkEnd w:id="898"/>
      <w:bookmarkEnd w:id="89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B02215">
      <w:pPr>
        <w:pStyle w:val="Heading4"/>
      </w:pPr>
      <w:bookmarkStart w:id="900" w:name="_Toc20142372"/>
      <w:bookmarkStart w:id="901" w:name="_Toc34217318"/>
      <w:bookmarkStart w:id="902" w:name="_Toc34217470"/>
      <w:bookmarkStart w:id="903" w:name="_Toc39051833"/>
      <w:bookmarkStart w:id="904" w:name="_Toc43210405"/>
      <w:bookmarkStart w:id="905" w:name="_Toc49853312"/>
      <w:bookmarkStart w:id="906" w:name="_Toc56530102"/>
      <w:bookmarkStart w:id="907" w:name="_Toc82714518"/>
      <w:r w:rsidRPr="00630AB6">
        <w:t>6.2.3.</w:t>
      </w:r>
      <w:r>
        <w:t>5</w:t>
      </w:r>
      <w:r w:rsidRPr="00630AB6">
        <w:tab/>
        <w:t>Resource: NSSAI Availability Store</w:t>
      </w:r>
      <w:bookmarkEnd w:id="900"/>
      <w:bookmarkEnd w:id="901"/>
      <w:bookmarkEnd w:id="902"/>
      <w:bookmarkEnd w:id="903"/>
      <w:bookmarkEnd w:id="904"/>
      <w:bookmarkEnd w:id="905"/>
      <w:bookmarkEnd w:id="906"/>
      <w:bookmarkEnd w:id="907"/>
    </w:p>
    <w:p w14:paraId="3FA7464C" w14:textId="77777777" w:rsidR="00B02215" w:rsidRPr="00630AB6" w:rsidRDefault="00B02215" w:rsidP="00B02215">
      <w:pPr>
        <w:pStyle w:val="Heading5"/>
      </w:pPr>
      <w:bookmarkStart w:id="908" w:name="_Toc20142373"/>
      <w:bookmarkStart w:id="909" w:name="_Toc34217319"/>
      <w:bookmarkStart w:id="910" w:name="_Toc34217471"/>
      <w:bookmarkStart w:id="911" w:name="_Toc39051834"/>
      <w:bookmarkStart w:id="912" w:name="_Toc43210406"/>
      <w:bookmarkStart w:id="913" w:name="_Toc49853313"/>
      <w:bookmarkStart w:id="914" w:name="_Toc56530103"/>
      <w:bookmarkStart w:id="915" w:name="_Toc82714519"/>
      <w:r w:rsidRPr="00630AB6">
        <w:t>6.2.3.</w:t>
      </w:r>
      <w:r>
        <w:t>5</w:t>
      </w:r>
      <w:r w:rsidRPr="00630AB6">
        <w:t>.1</w:t>
      </w:r>
      <w:r w:rsidRPr="00630AB6">
        <w:tab/>
        <w:t>Description</w:t>
      </w:r>
      <w:bookmarkEnd w:id="908"/>
      <w:bookmarkEnd w:id="909"/>
      <w:bookmarkEnd w:id="910"/>
      <w:bookmarkEnd w:id="911"/>
      <w:bookmarkEnd w:id="912"/>
      <w:bookmarkEnd w:id="913"/>
      <w:bookmarkEnd w:id="914"/>
      <w:bookmarkEnd w:id="915"/>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B02215">
      <w:pPr>
        <w:pStyle w:val="Heading5"/>
      </w:pPr>
      <w:bookmarkStart w:id="916" w:name="_Toc20142374"/>
      <w:bookmarkStart w:id="917" w:name="_Toc34217320"/>
      <w:bookmarkStart w:id="918" w:name="_Toc34217472"/>
      <w:bookmarkStart w:id="919" w:name="_Toc39051835"/>
      <w:bookmarkStart w:id="920" w:name="_Toc43210407"/>
      <w:bookmarkStart w:id="921" w:name="_Toc49853314"/>
      <w:bookmarkStart w:id="922" w:name="_Toc56530104"/>
      <w:bookmarkStart w:id="923" w:name="_Toc82714520"/>
      <w:r w:rsidRPr="00630AB6">
        <w:lastRenderedPageBreak/>
        <w:t>6.2.3.</w:t>
      </w:r>
      <w:r>
        <w:t>5</w:t>
      </w:r>
      <w:r w:rsidRPr="00630AB6">
        <w:t>.2</w:t>
      </w:r>
      <w:r w:rsidRPr="00630AB6">
        <w:tab/>
        <w:t>Resource Definition</w:t>
      </w:r>
      <w:bookmarkEnd w:id="916"/>
      <w:bookmarkEnd w:id="917"/>
      <w:bookmarkEnd w:id="918"/>
      <w:bookmarkEnd w:id="919"/>
      <w:bookmarkEnd w:id="920"/>
      <w:bookmarkEnd w:id="921"/>
      <w:bookmarkEnd w:id="922"/>
      <w:bookmarkEnd w:id="923"/>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B02215">
      <w:pPr>
        <w:pStyle w:val="Heading5"/>
      </w:pPr>
      <w:bookmarkStart w:id="924" w:name="_Toc20142375"/>
      <w:bookmarkStart w:id="925" w:name="_Toc34217321"/>
      <w:bookmarkStart w:id="926" w:name="_Toc34217473"/>
      <w:bookmarkStart w:id="927" w:name="_Toc39051836"/>
      <w:bookmarkStart w:id="928" w:name="_Toc43210408"/>
      <w:bookmarkStart w:id="929" w:name="_Toc49853315"/>
      <w:bookmarkStart w:id="930" w:name="_Toc56530105"/>
      <w:bookmarkStart w:id="931" w:name="_Toc82714521"/>
      <w:r w:rsidRPr="00630AB6">
        <w:t>6.2.3.</w:t>
      </w:r>
      <w:r>
        <w:t>5</w:t>
      </w:r>
      <w:r w:rsidRPr="00630AB6">
        <w:t>.3</w:t>
      </w:r>
      <w:r w:rsidRPr="00630AB6">
        <w:tab/>
        <w:t>Resource Standard Methods</w:t>
      </w:r>
      <w:bookmarkEnd w:id="924"/>
      <w:bookmarkEnd w:id="925"/>
      <w:bookmarkEnd w:id="926"/>
      <w:bookmarkEnd w:id="927"/>
      <w:bookmarkEnd w:id="928"/>
      <w:bookmarkEnd w:id="929"/>
      <w:bookmarkEnd w:id="930"/>
      <w:bookmarkEnd w:id="931"/>
    </w:p>
    <w:p w14:paraId="1D8FE8F2" w14:textId="77777777" w:rsidR="00B02215" w:rsidRPr="00630AB6" w:rsidRDefault="00B02215" w:rsidP="00B02215">
      <w:pPr>
        <w:pStyle w:val="Heading6"/>
      </w:pPr>
      <w:bookmarkStart w:id="932" w:name="_Toc20142376"/>
      <w:bookmarkStart w:id="933" w:name="_Toc34217322"/>
      <w:bookmarkStart w:id="934" w:name="_Toc34217474"/>
      <w:bookmarkStart w:id="935" w:name="_Toc39051837"/>
      <w:bookmarkStart w:id="936" w:name="_Toc43210409"/>
      <w:bookmarkStart w:id="937" w:name="_Toc49853316"/>
      <w:bookmarkStart w:id="938" w:name="_Toc56530106"/>
      <w:bookmarkStart w:id="939" w:name="_Toc82714522"/>
      <w:r w:rsidRPr="00630AB6">
        <w:t>6.2.3.</w:t>
      </w:r>
      <w:r>
        <w:t>5</w:t>
      </w:r>
      <w:r w:rsidRPr="00630AB6">
        <w:t>.3.1</w:t>
      </w:r>
      <w:r w:rsidRPr="00630AB6">
        <w:tab/>
      </w:r>
      <w:r>
        <w:t>OPTIONS</w:t>
      </w:r>
      <w:bookmarkEnd w:id="932"/>
      <w:bookmarkEnd w:id="933"/>
      <w:bookmarkEnd w:id="934"/>
      <w:bookmarkEnd w:id="935"/>
      <w:bookmarkEnd w:id="936"/>
      <w:bookmarkEnd w:id="937"/>
      <w:bookmarkEnd w:id="938"/>
      <w:bookmarkEnd w:id="93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B02215">
      <w:pPr>
        <w:pStyle w:val="Heading3"/>
      </w:pPr>
      <w:bookmarkStart w:id="940" w:name="_Toc20142377"/>
      <w:bookmarkStart w:id="941" w:name="_Toc34217323"/>
      <w:bookmarkStart w:id="942" w:name="_Toc34217475"/>
      <w:bookmarkStart w:id="943" w:name="_Toc39051838"/>
      <w:bookmarkStart w:id="944" w:name="_Toc43210410"/>
      <w:bookmarkStart w:id="945" w:name="_Toc49853317"/>
      <w:bookmarkStart w:id="946" w:name="_Toc56530107"/>
      <w:bookmarkStart w:id="947" w:name="_Toc82714523"/>
      <w:r w:rsidRPr="00630AB6">
        <w:t>6.2.4</w:t>
      </w:r>
      <w:r w:rsidRPr="00630AB6">
        <w:tab/>
        <w:t>Custom Operations without associated resources</w:t>
      </w:r>
      <w:bookmarkEnd w:id="940"/>
      <w:bookmarkEnd w:id="941"/>
      <w:bookmarkEnd w:id="942"/>
      <w:bookmarkEnd w:id="943"/>
      <w:bookmarkEnd w:id="944"/>
      <w:bookmarkEnd w:id="945"/>
      <w:bookmarkEnd w:id="946"/>
      <w:bookmarkEnd w:id="94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B02215">
      <w:pPr>
        <w:pStyle w:val="Heading3"/>
      </w:pPr>
      <w:bookmarkStart w:id="948" w:name="_Toc20142378"/>
      <w:bookmarkStart w:id="949" w:name="_Toc34217324"/>
      <w:bookmarkStart w:id="950" w:name="_Toc34217476"/>
      <w:bookmarkStart w:id="951" w:name="_Toc39051839"/>
      <w:bookmarkStart w:id="952" w:name="_Toc43210411"/>
      <w:bookmarkStart w:id="953" w:name="_Toc49853318"/>
      <w:bookmarkStart w:id="954" w:name="_Toc56530108"/>
      <w:bookmarkStart w:id="955" w:name="_Toc82714524"/>
      <w:r w:rsidRPr="00630AB6">
        <w:lastRenderedPageBreak/>
        <w:t>6.2.5</w:t>
      </w:r>
      <w:r w:rsidRPr="00630AB6">
        <w:tab/>
        <w:t>Notifications</w:t>
      </w:r>
      <w:bookmarkEnd w:id="948"/>
      <w:bookmarkEnd w:id="949"/>
      <w:bookmarkEnd w:id="950"/>
      <w:bookmarkEnd w:id="951"/>
      <w:bookmarkEnd w:id="952"/>
      <w:bookmarkEnd w:id="953"/>
      <w:bookmarkEnd w:id="954"/>
      <w:bookmarkEnd w:id="955"/>
    </w:p>
    <w:p w14:paraId="30FF7234" w14:textId="77777777" w:rsidR="00B02215" w:rsidRPr="00630AB6" w:rsidRDefault="00B02215" w:rsidP="00B02215">
      <w:pPr>
        <w:pStyle w:val="Heading4"/>
      </w:pPr>
      <w:bookmarkStart w:id="956" w:name="_Toc20142379"/>
      <w:bookmarkStart w:id="957" w:name="_Toc34217325"/>
      <w:bookmarkStart w:id="958" w:name="_Toc34217477"/>
      <w:bookmarkStart w:id="959" w:name="_Toc39051840"/>
      <w:bookmarkStart w:id="960" w:name="_Toc43210412"/>
      <w:bookmarkStart w:id="961" w:name="_Toc49853319"/>
      <w:bookmarkStart w:id="962" w:name="_Toc56530109"/>
      <w:bookmarkStart w:id="963" w:name="_Toc82714525"/>
      <w:r w:rsidRPr="00630AB6">
        <w:t>6.2.5.1</w:t>
      </w:r>
      <w:r w:rsidRPr="00630AB6">
        <w:tab/>
        <w:t>General</w:t>
      </w:r>
      <w:bookmarkEnd w:id="956"/>
      <w:bookmarkEnd w:id="957"/>
      <w:bookmarkEnd w:id="958"/>
      <w:bookmarkEnd w:id="959"/>
      <w:bookmarkEnd w:id="960"/>
      <w:bookmarkEnd w:id="961"/>
      <w:bookmarkEnd w:id="962"/>
      <w:bookmarkEnd w:id="96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B02215">
      <w:pPr>
        <w:pStyle w:val="Heading4"/>
      </w:pPr>
      <w:bookmarkStart w:id="964" w:name="_Toc20142380"/>
      <w:bookmarkStart w:id="965" w:name="_Toc34217326"/>
      <w:bookmarkStart w:id="966" w:name="_Toc34217478"/>
      <w:bookmarkStart w:id="967" w:name="_Toc39051841"/>
      <w:bookmarkStart w:id="968" w:name="_Toc43210413"/>
      <w:bookmarkStart w:id="969" w:name="_Toc49853320"/>
      <w:bookmarkStart w:id="970" w:name="_Toc56530110"/>
      <w:bookmarkStart w:id="971" w:name="_Toc82714526"/>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4"/>
      <w:bookmarkEnd w:id="965"/>
      <w:bookmarkEnd w:id="966"/>
      <w:bookmarkEnd w:id="967"/>
      <w:bookmarkEnd w:id="968"/>
      <w:bookmarkEnd w:id="969"/>
      <w:bookmarkEnd w:id="970"/>
      <w:bookmarkEnd w:id="971"/>
    </w:p>
    <w:p w14:paraId="3285EFF4" w14:textId="77777777" w:rsidR="00B02215" w:rsidRPr="00630AB6" w:rsidRDefault="00B02215" w:rsidP="00B02215">
      <w:pPr>
        <w:pStyle w:val="Heading5"/>
      </w:pPr>
      <w:bookmarkStart w:id="972" w:name="_Toc20142381"/>
      <w:bookmarkStart w:id="973" w:name="_Toc34217327"/>
      <w:bookmarkStart w:id="974" w:name="_Toc34217479"/>
      <w:bookmarkStart w:id="975" w:name="_Toc39051842"/>
      <w:bookmarkStart w:id="976" w:name="_Toc43210414"/>
      <w:bookmarkStart w:id="977" w:name="_Toc49853321"/>
      <w:bookmarkStart w:id="978" w:name="_Toc56530111"/>
      <w:bookmarkStart w:id="979" w:name="_Toc82714527"/>
      <w:r w:rsidRPr="00630AB6">
        <w:t>6.2.5.2.1</w:t>
      </w:r>
      <w:r w:rsidRPr="00630AB6">
        <w:tab/>
        <w:t>Description</w:t>
      </w:r>
      <w:bookmarkEnd w:id="972"/>
      <w:bookmarkEnd w:id="973"/>
      <w:bookmarkEnd w:id="974"/>
      <w:bookmarkEnd w:id="975"/>
      <w:bookmarkEnd w:id="976"/>
      <w:bookmarkEnd w:id="977"/>
      <w:bookmarkEnd w:id="978"/>
      <w:bookmarkEnd w:id="979"/>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B02215">
      <w:pPr>
        <w:pStyle w:val="Heading5"/>
      </w:pPr>
      <w:bookmarkStart w:id="980" w:name="_Toc20142382"/>
      <w:bookmarkStart w:id="981" w:name="_Toc34217328"/>
      <w:bookmarkStart w:id="982" w:name="_Toc34217480"/>
      <w:bookmarkStart w:id="983" w:name="_Toc39051843"/>
      <w:bookmarkStart w:id="984" w:name="_Toc43210415"/>
      <w:bookmarkStart w:id="985" w:name="_Toc49853322"/>
      <w:bookmarkStart w:id="986" w:name="_Toc56530112"/>
      <w:bookmarkStart w:id="987" w:name="_Toc82714528"/>
      <w:r w:rsidRPr="00630AB6">
        <w:t>6.2.5.2.2</w:t>
      </w:r>
      <w:r w:rsidRPr="00630AB6">
        <w:tab/>
        <w:t>Notification Definition</w:t>
      </w:r>
      <w:bookmarkEnd w:id="980"/>
      <w:bookmarkEnd w:id="981"/>
      <w:bookmarkEnd w:id="982"/>
      <w:bookmarkEnd w:id="983"/>
      <w:bookmarkEnd w:id="984"/>
      <w:bookmarkEnd w:id="985"/>
      <w:bookmarkEnd w:id="986"/>
      <w:bookmarkEnd w:id="98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B02215">
      <w:pPr>
        <w:pStyle w:val="Heading5"/>
      </w:pPr>
      <w:bookmarkStart w:id="988" w:name="_Toc20142383"/>
      <w:bookmarkStart w:id="989" w:name="_Toc34217329"/>
      <w:bookmarkStart w:id="990" w:name="_Toc34217481"/>
      <w:bookmarkStart w:id="991" w:name="_Toc39051844"/>
      <w:bookmarkStart w:id="992" w:name="_Toc43210416"/>
      <w:bookmarkStart w:id="993" w:name="_Toc49853323"/>
      <w:bookmarkStart w:id="994" w:name="_Toc56530113"/>
      <w:bookmarkStart w:id="995" w:name="_Toc82714529"/>
      <w:r w:rsidRPr="00630AB6">
        <w:t>6.2.5.2.3</w:t>
      </w:r>
      <w:r w:rsidRPr="00630AB6">
        <w:tab/>
        <w:t>Notification Standard Methods</w:t>
      </w:r>
      <w:bookmarkEnd w:id="988"/>
      <w:bookmarkEnd w:id="989"/>
      <w:bookmarkEnd w:id="990"/>
      <w:bookmarkEnd w:id="991"/>
      <w:bookmarkEnd w:id="992"/>
      <w:bookmarkEnd w:id="993"/>
      <w:bookmarkEnd w:id="994"/>
      <w:bookmarkEnd w:id="995"/>
    </w:p>
    <w:p w14:paraId="15E1CAF7" w14:textId="77777777" w:rsidR="00B02215" w:rsidRPr="00630AB6" w:rsidRDefault="00B02215" w:rsidP="00B02215">
      <w:pPr>
        <w:pStyle w:val="Heading6"/>
      </w:pPr>
      <w:bookmarkStart w:id="996" w:name="_Toc20142384"/>
      <w:bookmarkStart w:id="997" w:name="_Toc34217330"/>
      <w:bookmarkStart w:id="998" w:name="_Toc34217482"/>
      <w:bookmarkStart w:id="999" w:name="_Toc39051845"/>
      <w:bookmarkStart w:id="1000" w:name="_Toc43210417"/>
      <w:bookmarkStart w:id="1001" w:name="_Toc49853324"/>
      <w:bookmarkStart w:id="1002" w:name="_Toc56530114"/>
      <w:bookmarkStart w:id="1003" w:name="_Toc82714530"/>
      <w:r w:rsidRPr="00630AB6">
        <w:t>6.2.5.2.3.1</w:t>
      </w:r>
      <w:r w:rsidRPr="00630AB6">
        <w:tab/>
        <w:t>POST</w:t>
      </w:r>
      <w:bookmarkEnd w:id="996"/>
      <w:bookmarkEnd w:id="997"/>
      <w:bookmarkEnd w:id="998"/>
      <w:bookmarkEnd w:id="999"/>
      <w:bookmarkEnd w:id="1000"/>
      <w:bookmarkEnd w:id="1001"/>
      <w:bookmarkEnd w:id="1002"/>
      <w:bookmarkEnd w:id="1003"/>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780322"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780322" w:rsidRDefault="00780322" w:rsidP="00780322">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CA0205" w:rsidRPr="00E30083" w:rsidRDefault="00CA0205"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B02215">
      <w:pPr>
        <w:pStyle w:val="Heading3"/>
      </w:pPr>
      <w:bookmarkStart w:id="1004" w:name="_Toc20142385"/>
      <w:bookmarkStart w:id="1005" w:name="_Toc34217331"/>
      <w:bookmarkStart w:id="1006" w:name="_Toc34217483"/>
      <w:bookmarkStart w:id="1007" w:name="_Toc39051846"/>
      <w:bookmarkStart w:id="1008" w:name="_Toc43210418"/>
      <w:bookmarkStart w:id="1009" w:name="_Toc49853325"/>
      <w:bookmarkStart w:id="1010" w:name="_Toc56530115"/>
      <w:bookmarkStart w:id="1011" w:name="_Toc82714531"/>
      <w:r w:rsidRPr="00630AB6">
        <w:t>6.2.6</w:t>
      </w:r>
      <w:r w:rsidRPr="00630AB6">
        <w:tab/>
        <w:t>Data Model</w:t>
      </w:r>
      <w:bookmarkEnd w:id="1004"/>
      <w:bookmarkEnd w:id="1005"/>
      <w:bookmarkEnd w:id="1006"/>
      <w:bookmarkEnd w:id="1007"/>
      <w:bookmarkEnd w:id="1008"/>
      <w:bookmarkEnd w:id="1009"/>
      <w:bookmarkEnd w:id="1010"/>
      <w:bookmarkEnd w:id="1011"/>
    </w:p>
    <w:p w14:paraId="0665A032" w14:textId="77777777" w:rsidR="00B02215" w:rsidRPr="00630AB6" w:rsidRDefault="00B02215" w:rsidP="00B02215">
      <w:pPr>
        <w:pStyle w:val="Heading4"/>
      </w:pPr>
      <w:bookmarkStart w:id="1012" w:name="_Toc20142386"/>
      <w:bookmarkStart w:id="1013" w:name="_Toc34217332"/>
      <w:bookmarkStart w:id="1014" w:name="_Toc34217484"/>
      <w:bookmarkStart w:id="1015" w:name="_Toc39051847"/>
      <w:bookmarkStart w:id="1016" w:name="_Toc43210419"/>
      <w:bookmarkStart w:id="1017" w:name="_Toc49853326"/>
      <w:bookmarkStart w:id="1018" w:name="_Toc56530116"/>
      <w:bookmarkStart w:id="1019" w:name="_Toc82714532"/>
      <w:r w:rsidRPr="00630AB6">
        <w:t>6.2.6.1</w:t>
      </w:r>
      <w:r w:rsidRPr="00630AB6">
        <w:tab/>
        <w:t>General</w:t>
      </w:r>
      <w:bookmarkEnd w:id="1012"/>
      <w:bookmarkEnd w:id="1013"/>
      <w:bookmarkEnd w:id="1014"/>
      <w:bookmarkEnd w:id="1015"/>
      <w:bookmarkEnd w:id="1016"/>
      <w:bookmarkEnd w:id="1017"/>
      <w:bookmarkEnd w:id="1018"/>
      <w:bookmarkEnd w:id="1019"/>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BD59E9"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BD59E9" w:rsidRPr="00E30083" w:rsidRDefault="00BD59E9" w:rsidP="00BD59E9">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BD59E9" w:rsidRPr="00E30083" w:rsidRDefault="00BD59E9" w:rsidP="00BD59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BD59E9" w:rsidRPr="00E30083" w:rsidRDefault="00BD59E9" w:rsidP="00BD59E9">
            <w:pPr>
              <w:pStyle w:val="TAL"/>
              <w:rPr>
                <w:rFonts w:cs="Arial"/>
                <w:szCs w:val="18"/>
              </w:rPr>
            </w:pPr>
          </w:p>
        </w:tc>
      </w:tr>
    </w:tbl>
    <w:p w14:paraId="14115637" w14:textId="77777777" w:rsidR="00B02215" w:rsidRPr="00630AB6" w:rsidRDefault="00B02215" w:rsidP="00B02215"/>
    <w:p w14:paraId="78254496" w14:textId="77777777" w:rsidR="00B02215" w:rsidRPr="00630AB6" w:rsidRDefault="00B02215" w:rsidP="00B02215">
      <w:pPr>
        <w:pStyle w:val="Heading4"/>
        <w:rPr>
          <w:lang w:val="en-US"/>
        </w:rPr>
      </w:pPr>
      <w:bookmarkStart w:id="1020" w:name="_Toc20142387"/>
      <w:bookmarkStart w:id="1021" w:name="_Toc34217333"/>
      <w:bookmarkStart w:id="1022" w:name="_Toc34217485"/>
      <w:bookmarkStart w:id="1023" w:name="_Toc39051848"/>
      <w:bookmarkStart w:id="1024" w:name="_Toc43210420"/>
      <w:bookmarkStart w:id="1025" w:name="_Toc49853327"/>
      <w:bookmarkStart w:id="1026" w:name="_Toc56530117"/>
      <w:bookmarkStart w:id="1027" w:name="_Toc82714533"/>
      <w:r w:rsidRPr="00630AB6">
        <w:rPr>
          <w:lang w:val="en-US"/>
        </w:rPr>
        <w:t>6.2.6.2</w:t>
      </w:r>
      <w:r w:rsidRPr="00630AB6">
        <w:rPr>
          <w:lang w:val="en-US"/>
        </w:rPr>
        <w:tab/>
        <w:t>Structured data types</w:t>
      </w:r>
      <w:bookmarkEnd w:id="1020"/>
      <w:bookmarkEnd w:id="1021"/>
      <w:bookmarkEnd w:id="1022"/>
      <w:bookmarkEnd w:id="1023"/>
      <w:bookmarkEnd w:id="1024"/>
      <w:bookmarkEnd w:id="1025"/>
      <w:bookmarkEnd w:id="1026"/>
      <w:bookmarkEnd w:id="1027"/>
    </w:p>
    <w:p w14:paraId="48C51FB5" w14:textId="77777777" w:rsidR="00B02215" w:rsidRPr="00630AB6" w:rsidRDefault="00B02215" w:rsidP="00B02215">
      <w:pPr>
        <w:pStyle w:val="Heading5"/>
      </w:pPr>
      <w:bookmarkStart w:id="1028" w:name="_Toc20142388"/>
      <w:bookmarkStart w:id="1029" w:name="_Toc34217334"/>
      <w:bookmarkStart w:id="1030" w:name="_Toc34217486"/>
      <w:bookmarkStart w:id="1031" w:name="_Toc39051849"/>
      <w:bookmarkStart w:id="1032" w:name="_Toc43210421"/>
      <w:bookmarkStart w:id="1033" w:name="_Toc49853328"/>
      <w:bookmarkStart w:id="1034" w:name="_Toc56530118"/>
      <w:bookmarkStart w:id="1035" w:name="_Toc82714534"/>
      <w:r w:rsidRPr="00630AB6">
        <w:t>6.2.6.2.1</w:t>
      </w:r>
      <w:r w:rsidRPr="00630AB6">
        <w:tab/>
        <w:t>Introduction</w:t>
      </w:r>
      <w:bookmarkEnd w:id="1028"/>
      <w:bookmarkEnd w:id="1029"/>
      <w:bookmarkEnd w:id="1030"/>
      <w:bookmarkEnd w:id="1031"/>
      <w:bookmarkEnd w:id="1032"/>
      <w:bookmarkEnd w:id="1033"/>
      <w:bookmarkEnd w:id="1034"/>
      <w:bookmarkEnd w:id="1035"/>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B02215">
      <w:pPr>
        <w:pStyle w:val="Heading5"/>
      </w:pPr>
      <w:bookmarkStart w:id="1036" w:name="_Toc20142389"/>
      <w:bookmarkStart w:id="1037" w:name="_Toc34217335"/>
      <w:bookmarkStart w:id="1038" w:name="_Toc34217487"/>
      <w:bookmarkStart w:id="1039" w:name="_Toc39051850"/>
      <w:bookmarkStart w:id="1040" w:name="_Toc43210422"/>
      <w:bookmarkStart w:id="1041" w:name="_Toc49853329"/>
      <w:bookmarkStart w:id="1042" w:name="_Toc56530119"/>
      <w:bookmarkStart w:id="1043" w:name="_Toc82714535"/>
      <w:r w:rsidRPr="00630AB6">
        <w:t>6.2.6.2.2</w:t>
      </w:r>
      <w:r w:rsidRPr="00630AB6">
        <w:tab/>
        <w:t>Type: NssaiAvailabilityInfo</w:t>
      </w:r>
      <w:bookmarkEnd w:id="1036"/>
      <w:bookmarkEnd w:id="1037"/>
      <w:bookmarkEnd w:id="1038"/>
      <w:bookmarkEnd w:id="1039"/>
      <w:bookmarkEnd w:id="1040"/>
      <w:bookmarkEnd w:id="1041"/>
      <w:bookmarkEnd w:id="1042"/>
      <w:bookmarkEnd w:id="1043"/>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B02215">
      <w:pPr>
        <w:pStyle w:val="Heading5"/>
      </w:pPr>
      <w:bookmarkStart w:id="1044" w:name="_Toc20142390"/>
      <w:bookmarkStart w:id="1045" w:name="_Toc34217336"/>
      <w:bookmarkStart w:id="1046" w:name="_Toc34217488"/>
      <w:bookmarkStart w:id="1047" w:name="_Toc39051851"/>
      <w:bookmarkStart w:id="1048" w:name="_Toc43210423"/>
      <w:bookmarkStart w:id="1049" w:name="_Toc49853330"/>
      <w:bookmarkStart w:id="1050" w:name="_Toc56530120"/>
      <w:bookmarkStart w:id="1051" w:name="_Toc82714536"/>
      <w:r w:rsidRPr="00630AB6">
        <w:lastRenderedPageBreak/>
        <w:t>6.2.6.2.3</w:t>
      </w:r>
      <w:r w:rsidRPr="00630AB6">
        <w:tab/>
        <w:t xml:space="preserve">Type: </w:t>
      </w:r>
      <w:r w:rsidRPr="00630AB6">
        <w:rPr>
          <w:rFonts w:hint="eastAsia"/>
          <w:lang w:eastAsia="zh-CN"/>
        </w:rPr>
        <w:t>Supported</w:t>
      </w:r>
      <w:r w:rsidRPr="00630AB6">
        <w:t>NssaiAvailabilityData</w:t>
      </w:r>
      <w:bookmarkEnd w:id="1044"/>
      <w:bookmarkEnd w:id="1045"/>
      <w:bookmarkEnd w:id="1046"/>
      <w:bookmarkEnd w:id="1047"/>
      <w:bookmarkEnd w:id="1048"/>
      <w:bookmarkEnd w:id="1049"/>
      <w:bookmarkEnd w:id="1050"/>
      <w:bookmarkEnd w:id="1051"/>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268F2008"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40DE2DC8"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B02215">
      <w:pPr>
        <w:pStyle w:val="Heading5"/>
      </w:pPr>
      <w:bookmarkStart w:id="1052" w:name="_Toc20142391"/>
      <w:bookmarkStart w:id="1053" w:name="_Toc34217337"/>
      <w:bookmarkStart w:id="1054" w:name="_Toc34217489"/>
      <w:bookmarkStart w:id="1055" w:name="_Toc39051852"/>
      <w:bookmarkStart w:id="1056" w:name="_Toc43210424"/>
      <w:bookmarkStart w:id="1057" w:name="_Toc49853331"/>
      <w:bookmarkStart w:id="1058" w:name="_Toc56530121"/>
      <w:bookmarkStart w:id="1059" w:name="_Toc82714537"/>
      <w:r w:rsidRPr="00630AB6">
        <w:t>6.2.6.2.4</w:t>
      </w:r>
      <w:r w:rsidRPr="00630AB6">
        <w:tab/>
        <w:t>Type: AuthorizedNssaiAvailabilityData</w:t>
      </w:r>
      <w:bookmarkEnd w:id="1052"/>
      <w:bookmarkEnd w:id="1053"/>
      <w:bookmarkEnd w:id="1054"/>
      <w:bookmarkEnd w:id="1055"/>
      <w:bookmarkEnd w:id="1056"/>
      <w:bookmarkEnd w:id="1057"/>
      <w:bookmarkEnd w:id="1058"/>
      <w:bookmarkEnd w:id="1059"/>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B02215">
      <w:pPr>
        <w:pStyle w:val="Heading5"/>
      </w:pPr>
      <w:bookmarkStart w:id="1060" w:name="_Toc20142392"/>
      <w:bookmarkStart w:id="1061" w:name="_Toc34217338"/>
      <w:bookmarkStart w:id="1062" w:name="_Toc34217490"/>
      <w:bookmarkStart w:id="1063" w:name="_Toc39051853"/>
      <w:bookmarkStart w:id="1064" w:name="_Toc43210425"/>
      <w:bookmarkStart w:id="1065" w:name="_Toc49853332"/>
      <w:bookmarkStart w:id="1066" w:name="_Toc56530122"/>
      <w:bookmarkStart w:id="1067" w:name="_Toc82714538"/>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0"/>
      <w:bookmarkEnd w:id="1061"/>
      <w:bookmarkEnd w:id="1062"/>
      <w:bookmarkEnd w:id="1063"/>
      <w:bookmarkEnd w:id="1064"/>
      <w:bookmarkEnd w:id="1065"/>
      <w:bookmarkEnd w:id="1066"/>
      <w:bookmarkEnd w:id="1067"/>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5539C958"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03C70427" w14:textId="77777777" w:rsidR="00B02215" w:rsidRPr="00630AB6" w:rsidRDefault="00B02215" w:rsidP="00B02215"/>
    <w:p w14:paraId="04F6F469" w14:textId="77777777" w:rsidR="00B02215" w:rsidRPr="00630AB6" w:rsidRDefault="00B02215" w:rsidP="00B02215">
      <w:pPr>
        <w:pStyle w:val="Heading5"/>
      </w:pPr>
      <w:bookmarkStart w:id="1068" w:name="_Toc20142393"/>
      <w:bookmarkStart w:id="1069" w:name="_Toc34217339"/>
      <w:bookmarkStart w:id="1070" w:name="_Toc34217491"/>
      <w:bookmarkStart w:id="1071" w:name="_Toc39051854"/>
      <w:bookmarkStart w:id="1072" w:name="_Toc43210426"/>
      <w:bookmarkStart w:id="1073" w:name="_Toc49853333"/>
      <w:bookmarkStart w:id="1074" w:name="_Toc56530123"/>
      <w:bookmarkStart w:id="1075" w:name="_Toc82714539"/>
      <w:r w:rsidRPr="00630AB6">
        <w:t>6.2.6.2.6</w:t>
      </w:r>
      <w:r w:rsidRPr="00630AB6">
        <w:tab/>
        <w:t xml:space="preserve">Type: </w:t>
      </w:r>
      <w:bookmarkEnd w:id="1068"/>
      <w:r w:rsidRPr="00630AB6">
        <w:t>AuthorizedNssaiAvailability</w:t>
      </w:r>
      <w:r>
        <w:t>I</w:t>
      </w:r>
      <w:r w:rsidRPr="00630AB6">
        <w:t>nfo</w:t>
      </w:r>
      <w:bookmarkEnd w:id="1069"/>
      <w:bookmarkEnd w:id="1070"/>
      <w:bookmarkEnd w:id="1071"/>
      <w:bookmarkEnd w:id="1072"/>
      <w:bookmarkEnd w:id="1073"/>
      <w:bookmarkEnd w:id="1074"/>
      <w:bookmarkEnd w:id="1075"/>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E30083" w:rsidRDefault="00B02215" w:rsidP="002A65CD">
            <w:pPr>
              <w:pStyle w:val="TF"/>
              <w:jc w:val="left"/>
              <w:rPr>
                <w:b w:val="0"/>
                <w:sz w:val="18"/>
                <w:lang w:eastAsia="zh-CN"/>
              </w:rPr>
            </w:pPr>
          </w:p>
        </w:tc>
      </w:tr>
    </w:tbl>
    <w:p w14:paraId="38376778" w14:textId="77777777" w:rsidR="00B02215" w:rsidRPr="00630AB6" w:rsidRDefault="00B02215" w:rsidP="00B02215"/>
    <w:p w14:paraId="40893545" w14:textId="77777777" w:rsidR="00B02215" w:rsidRPr="00630AB6" w:rsidRDefault="00B02215" w:rsidP="00B02215">
      <w:pPr>
        <w:pStyle w:val="Heading5"/>
      </w:pPr>
      <w:bookmarkStart w:id="1076" w:name="_Toc20142394"/>
      <w:bookmarkStart w:id="1077" w:name="_Toc34217340"/>
      <w:bookmarkStart w:id="1078" w:name="_Toc34217492"/>
      <w:bookmarkStart w:id="1079" w:name="_Toc39051855"/>
      <w:bookmarkStart w:id="1080" w:name="_Toc43210427"/>
      <w:bookmarkStart w:id="1081" w:name="_Toc49853334"/>
      <w:bookmarkStart w:id="1082" w:name="_Toc56530124"/>
      <w:bookmarkStart w:id="1083" w:name="_Toc82714540"/>
      <w:r w:rsidRPr="00630AB6">
        <w:t>6.2.6.2.7</w:t>
      </w:r>
      <w:r w:rsidRPr="00630AB6">
        <w:tab/>
        <w:t>Type: PatchDocument</w:t>
      </w:r>
      <w:bookmarkEnd w:id="1076"/>
      <w:bookmarkEnd w:id="1077"/>
      <w:bookmarkEnd w:id="1078"/>
      <w:bookmarkEnd w:id="1079"/>
      <w:bookmarkEnd w:id="1080"/>
      <w:bookmarkEnd w:id="1081"/>
      <w:bookmarkEnd w:id="1082"/>
      <w:bookmarkEnd w:id="1083"/>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B02215">
      <w:pPr>
        <w:pStyle w:val="Heading5"/>
      </w:pPr>
      <w:bookmarkStart w:id="1084" w:name="_Toc20142395"/>
      <w:bookmarkStart w:id="1085" w:name="_Toc34217341"/>
      <w:bookmarkStart w:id="1086" w:name="_Toc34217493"/>
      <w:bookmarkStart w:id="1087" w:name="_Toc39051856"/>
      <w:bookmarkStart w:id="1088" w:name="_Toc43210428"/>
      <w:bookmarkStart w:id="1089" w:name="_Toc49853335"/>
      <w:bookmarkStart w:id="1090" w:name="_Toc56530125"/>
      <w:bookmarkStart w:id="1091" w:name="_Toc82714541"/>
      <w:r w:rsidRPr="00630AB6">
        <w:lastRenderedPageBreak/>
        <w:t>6.2.6.2.</w:t>
      </w:r>
      <w:r w:rsidRPr="00630AB6">
        <w:rPr>
          <w:rFonts w:hint="eastAsia"/>
          <w:lang w:eastAsia="zh-CN"/>
        </w:rPr>
        <w:t>8</w:t>
      </w:r>
      <w:r w:rsidRPr="00630AB6">
        <w:tab/>
        <w:t>Type: NssfEventSubscriptionCreateData</w:t>
      </w:r>
      <w:bookmarkEnd w:id="1084"/>
      <w:bookmarkEnd w:id="1085"/>
      <w:bookmarkEnd w:id="1086"/>
      <w:bookmarkEnd w:id="1087"/>
      <w:bookmarkEnd w:id="1088"/>
      <w:bookmarkEnd w:id="1089"/>
      <w:bookmarkEnd w:id="1090"/>
      <w:bookmarkEnd w:id="1091"/>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2A65CD">
            <w:pPr>
              <w:pStyle w:val="TAH"/>
              <w:jc w:val="left"/>
            </w:pPr>
            <w:r w:rsidRPr="00E30083">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B02215">
      <w:pPr>
        <w:pStyle w:val="Heading5"/>
      </w:pPr>
      <w:bookmarkStart w:id="1092" w:name="_Toc20142396"/>
      <w:bookmarkStart w:id="1093" w:name="_Toc34217342"/>
      <w:bookmarkStart w:id="1094" w:name="_Toc34217494"/>
      <w:bookmarkStart w:id="1095" w:name="_Toc39051857"/>
      <w:bookmarkStart w:id="1096" w:name="_Toc43210429"/>
      <w:bookmarkStart w:id="1097" w:name="_Toc49853336"/>
      <w:bookmarkStart w:id="1098" w:name="_Toc56530126"/>
      <w:bookmarkStart w:id="1099" w:name="_Toc82714542"/>
      <w:r w:rsidRPr="00630AB6">
        <w:lastRenderedPageBreak/>
        <w:t>6.2.6.2.</w:t>
      </w:r>
      <w:r w:rsidRPr="00630AB6">
        <w:rPr>
          <w:rFonts w:hint="eastAsia"/>
          <w:lang w:eastAsia="zh-CN"/>
        </w:rPr>
        <w:t>9</w:t>
      </w:r>
      <w:r w:rsidRPr="00630AB6">
        <w:tab/>
        <w:t>Type: NssfEventSubscriptionCreatedData</w:t>
      </w:r>
      <w:bookmarkEnd w:id="1092"/>
      <w:bookmarkEnd w:id="1093"/>
      <w:bookmarkEnd w:id="1094"/>
      <w:bookmarkEnd w:id="1095"/>
      <w:bookmarkEnd w:id="1096"/>
      <w:bookmarkEnd w:id="1097"/>
      <w:bookmarkEnd w:id="1098"/>
      <w:bookmarkEnd w:id="1099"/>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B02215">
      <w:pPr>
        <w:pStyle w:val="Heading5"/>
      </w:pPr>
      <w:bookmarkStart w:id="1100" w:name="_Toc20142397"/>
      <w:bookmarkStart w:id="1101" w:name="_Toc34217343"/>
      <w:bookmarkStart w:id="1102" w:name="_Toc34217495"/>
      <w:bookmarkStart w:id="1103" w:name="_Toc39051858"/>
      <w:bookmarkStart w:id="1104" w:name="_Toc43210430"/>
      <w:bookmarkStart w:id="1105" w:name="_Toc49853337"/>
      <w:bookmarkStart w:id="1106" w:name="_Toc56530127"/>
      <w:bookmarkStart w:id="1107" w:name="_Toc82714543"/>
      <w:r w:rsidRPr="00630AB6">
        <w:t>6.2.6.2.</w:t>
      </w:r>
      <w:r w:rsidRPr="00630AB6">
        <w:rPr>
          <w:rFonts w:hint="eastAsia"/>
          <w:lang w:eastAsia="zh-CN"/>
        </w:rPr>
        <w:t>10</w:t>
      </w:r>
      <w:r w:rsidRPr="00630AB6">
        <w:tab/>
        <w:t>Type: NssfEventNotification</w:t>
      </w:r>
      <w:bookmarkEnd w:id="1100"/>
      <w:bookmarkEnd w:id="1101"/>
      <w:bookmarkEnd w:id="1102"/>
      <w:bookmarkEnd w:id="1103"/>
      <w:bookmarkEnd w:id="1104"/>
      <w:bookmarkEnd w:id="1105"/>
      <w:bookmarkEnd w:id="1106"/>
      <w:bookmarkEnd w:id="1107"/>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B02215">
      <w:pPr>
        <w:pStyle w:val="Heading4"/>
        <w:rPr>
          <w:lang w:val="en-US"/>
        </w:rPr>
      </w:pPr>
      <w:bookmarkStart w:id="1108" w:name="_Toc20142398"/>
      <w:bookmarkStart w:id="1109" w:name="_Toc34217344"/>
      <w:bookmarkStart w:id="1110" w:name="_Toc34217496"/>
      <w:bookmarkStart w:id="1111" w:name="_Toc39051859"/>
      <w:bookmarkStart w:id="1112" w:name="_Toc43210431"/>
      <w:bookmarkStart w:id="1113" w:name="_Toc49853338"/>
      <w:bookmarkStart w:id="1114" w:name="_Toc56530128"/>
      <w:bookmarkStart w:id="1115" w:name="_Toc82714544"/>
      <w:r w:rsidRPr="00630AB6">
        <w:rPr>
          <w:lang w:val="en-US"/>
        </w:rPr>
        <w:lastRenderedPageBreak/>
        <w:t>6.2.6.3</w:t>
      </w:r>
      <w:r w:rsidRPr="00630AB6">
        <w:rPr>
          <w:lang w:val="en-US"/>
        </w:rPr>
        <w:tab/>
        <w:t>Simple data types and enumerations</w:t>
      </w:r>
      <w:bookmarkEnd w:id="1108"/>
      <w:bookmarkEnd w:id="1109"/>
      <w:bookmarkEnd w:id="1110"/>
      <w:bookmarkEnd w:id="1111"/>
      <w:bookmarkEnd w:id="1112"/>
      <w:bookmarkEnd w:id="1113"/>
      <w:bookmarkEnd w:id="1114"/>
      <w:bookmarkEnd w:id="1115"/>
    </w:p>
    <w:p w14:paraId="1FFC35C0" w14:textId="77777777" w:rsidR="00B02215" w:rsidRPr="00630AB6" w:rsidRDefault="00B02215" w:rsidP="00B02215">
      <w:pPr>
        <w:pStyle w:val="Heading5"/>
      </w:pPr>
      <w:bookmarkStart w:id="1116" w:name="_Toc20142399"/>
      <w:bookmarkStart w:id="1117" w:name="_Toc34217345"/>
      <w:bookmarkStart w:id="1118" w:name="_Toc34217497"/>
      <w:bookmarkStart w:id="1119" w:name="_Toc39051860"/>
      <w:bookmarkStart w:id="1120" w:name="_Toc43210432"/>
      <w:bookmarkStart w:id="1121" w:name="_Toc49853339"/>
      <w:bookmarkStart w:id="1122" w:name="_Toc56530129"/>
      <w:bookmarkStart w:id="1123" w:name="_Toc82714545"/>
      <w:r w:rsidRPr="00630AB6">
        <w:t>6.2.6.3.1</w:t>
      </w:r>
      <w:r w:rsidRPr="00630AB6">
        <w:tab/>
        <w:t>Introduction</w:t>
      </w:r>
      <w:bookmarkEnd w:id="1116"/>
      <w:bookmarkEnd w:id="1117"/>
      <w:bookmarkEnd w:id="1118"/>
      <w:bookmarkEnd w:id="1119"/>
      <w:bookmarkEnd w:id="1120"/>
      <w:bookmarkEnd w:id="1121"/>
      <w:bookmarkEnd w:id="1122"/>
      <w:bookmarkEnd w:id="1123"/>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B02215">
      <w:pPr>
        <w:pStyle w:val="Heading5"/>
      </w:pPr>
      <w:bookmarkStart w:id="1124" w:name="_Toc20142400"/>
      <w:bookmarkStart w:id="1125" w:name="_Toc34217346"/>
      <w:bookmarkStart w:id="1126" w:name="_Toc34217498"/>
      <w:bookmarkStart w:id="1127" w:name="_Toc39051861"/>
      <w:bookmarkStart w:id="1128" w:name="_Toc43210433"/>
      <w:bookmarkStart w:id="1129" w:name="_Toc49853340"/>
      <w:bookmarkStart w:id="1130" w:name="_Toc56530130"/>
      <w:bookmarkStart w:id="1131" w:name="_Toc82714546"/>
      <w:r w:rsidRPr="00630AB6">
        <w:t>6.2.6.3.2</w:t>
      </w:r>
      <w:r w:rsidRPr="00630AB6">
        <w:tab/>
        <w:t>Simple data types</w:t>
      </w:r>
      <w:bookmarkEnd w:id="1124"/>
      <w:bookmarkEnd w:id="1125"/>
      <w:bookmarkEnd w:id="1126"/>
      <w:bookmarkEnd w:id="1127"/>
      <w:bookmarkEnd w:id="1128"/>
      <w:bookmarkEnd w:id="1129"/>
      <w:bookmarkEnd w:id="1130"/>
      <w:bookmarkEnd w:id="1131"/>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B02215">
      <w:pPr>
        <w:pStyle w:val="Heading5"/>
      </w:pPr>
      <w:bookmarkStart w:id="1132" w:name="_Toc20142401"/>
      <w:bookmarkStart w:id="1133" w:name="_Toc34217347"/>
      <w:bookmarkStart w:id="1134" w:name="_Toc34217499"/>
      <w:bookmarkStart w:id="1135" w:name="_Toc39051862"/>
      <w:bookmarkStart w:id="1136" w:name="_Toc43210434"/>
      <w:bookmarkStart w:id="1137" w:name="_Toc49853341"/>
      <w:bookmarkStart w:id="1138" w:name="_Toc56530131"/>
      <w:bookmarkStart w:id="1139" w:name="_Toc82714547"/>
      <w:r w:rsidRPr="00630AB6">
        <w:t>6.2.6.3.3</w:t>
      </w:r>
      <w:r w:rsidRPr="00630AB6">
        <w:tab/>
        <w:t>Enumeration: NssfEventType</w:t>
      </w:r>
      <w:bookmarkEnd w:id="1132"/>
      <w:bookmarkEnd w:id="1133"/>
      <w:bookmarkEnd w:id="1134"/>
      <w:bookmarkEnd w:id="1135"/>
      <w:bookmarkEnd w:id="1136"/>
      <w:bookmarkEnd w:id="1137"/>
      <w:bookmarkEnd w:id="1138"/>
      <w:bookmarkEnd w:id="1139"/>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B02215">
      <w:pPr>
        <w:pStyle w:val="Heading4"/>
      </w:pPr>
      <w:bookmarkStart w:id="1140" w:name="_Toc20142402"/>
      <w:bookmarkStart w:id="1141" w:name="_Toc34217348"/>
      <w:bookmarkStart w:id="1142" w:name="_Toc34217500"/>
      <w:bookmarkStart w:id="1143" w:name="_Toc39051863"/>
      <w:bookmarkStart w:id="1144" w:name="_Toc43210435"/>
      <w:bookmarkStart w:id="1145" w:name="_Toc49853342"/>
      <w:bookmarkStart w:id="1146" w:name="_Toc56530132"/>
      <w:bookmarkStart w:id="1147" w:name="_Toc82714548"/>
      <w:r w:rsidRPr="00630AB6">
        <w:t>6.2.6.4</w:t>
      </w:r>
      <w:r w:rsidRPr="00630AB6">
        <w:tab/>
        <w:t>Binary data</w:t>
      </w:r>
      <w:bookmarkEnd w:id="1140"/>
      <w:bookmarkEnd w:id="1141"/>
      <w:bookmarkEnd w:id="1142"/>
      <w:bookmarkEnd w:id="1143"/>
      <w:bookmarkEnd w:id="1144"/>
      <w:bookmarkEnd w:id="1145"/>
      <w:bookmarkEnd w:id="1146"/>
      <w:bookmarkEnd w:id="1147"/>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B02215">
      <w:pPr>
        <w:pStyle w:val="Heading3"/>
      </w:pPr>
      <w:bookmarkStart w:id="1148" w:name="_Toc20142403"/>
      <w:bookmarkStart w:id="1149" w:name="_Toc34217349"/>
      <w:bookmarkStart w:id="1150" w:name="_Toc34217501"/>
      <w:bookmarkStart w:id="1151" w:name="_Toc39051864"/>
      <w:bookmarkStart w:id="1152" w:name="_Toc43210436"/>
      <w:bookmarkStart w:id="1153" w:name="_Toc49853343"/>
      <w:bookmarkStart w:id="1154" w:name="_Toc56530133"/>
      <w:bookmarkStart w:id="1155" w:name="_Toc82714549"/>
      <w:r w:rsidRPr="00630AB6">
        <w:t>6.2.7</w:t>
      </w:r>
      <w:r w:rsidRPr="00630AB6">
        <w:tab/>
        <w:t>Error Handling</w:t>
      </w:r>
      <w:bookmarkEnd w:id="1148"/>
      <w:bookmarkEnd w:id="1149"/>
      <w:bookmarkEnd w:id="1150"/>
      <w:bookmarkEnd w:id="1151"/>
      <w:bookmarkEnd w:id="1152"/>
      <w:bookmarkEnd w:id="1153"/>
      <w:bookmarkEnd w:id="1154"/>
      <w:bookmarkEnd w:id="1155"/>
    </w:p>
    <w:p w14:paraId="5938F058" w14:textId="77777777" w:rsidR="00B02215" w:rsidRPr="00630AB6" w:rsidRDefault="00B02215" w:rsidP="00B02215">
      <w:pPr>
        <w:pStyle w:val="Heading4"/>
      </w:pPr>
      <w:bookmarkStart w:id="1156" w:name="_Toc20142404"/>
      <w:bookmarkStart w:id="1157" w:name="_Toc34217350"/>
      <w:bookmarkStart w:id="1158" w:name="_Toc34217502"/>
      <w:bookmarkStart w:id="1159" w:name="_Toc39051865"/>
      <w:bookmarkStart w:id="1160" w:name="_Toc43210437"/>
      <w:bookmarkStart w:id="1161" w:name="_Toc49853344"/>
      <w:bookmarkStart w:id="1162" w:name="_Toc56530134"/>
      <w:bookmarkStart w:id="1163" w:name="_Toc82714550"/>
      <w:r w:rsidRPr="00630AB6">
        <w:t>6.2.7.1</w:t>
      </w:r>
      <w:r w:rsidRPr="00630AB6">
        <w:tab/>
        <w:t>General</w:t>
      </w:r>
      <w:bookmarkEnd w:id="1156"/>
      <w:bookmarkEnd w:id="1157"/>
      <w:bookmarkEnd w:id="1158"/>
      <w:bookmarkEnd w:id="1159"/>
      <w:bookmarkEnd w:id="1160"/>
      <w:bookmarkEnd w:id="1161"/>
      <w:bookmarkEnd w:id="1162"/>
      <w:bookmarkEnd w:id="1163"/>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B02215">
      <w:pPr>
        <w:pStyle w:val="Heading4"/>
      </w:pPr>
      <w:bookmarkStart w:id="1164" w:name="_Toc20142405"/>
      <w:bookmarkStart w:id="1165" w:name="_Toc34217351"/>
      <w:bookmarkStart w:id="1166" w:name="_Toc34217503"/>
      <w:bookmarkStart w:id="1167" w:name="_Toc39051866"/>
      <w:bookmarkStart w:id="1168" w:name="_Toc43210438"/>
      <w:bookmarkStart w:id="1169" w:name="_Toc49853345"/>
      <w:bookmarkStart w:id="1170" w:name="_Toc56530135"/>
      <w:bookmarkStart w:id="1171" w:name="_Toc82714551"/>
      <w:r w:rsidRPr="00630AB6">
        <w:t>6.2.7.2</w:t>
      </w:r>
      <w:r w:rsidRPr="00630AB6">
        <w:tab/>
        <w:t>Protocol Errors</w:t>
      </w:r>
      <w:bookmarkEnd w:id="1164"/>
      <w:bookmarkEnd w:id="1165"/>
      <w:bookmarkEnd w:id="1166"/>
      <w:bookmarkEnd w:id="1167"/>
      <w:bookmarkEnd w:id="1168"/>
      <w:bookmarkEnd w:id="1169"/>
      <w:bookmarkEnd w:id="1170"/>
      <w:bookmarkEnd w:id="1171"/>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B02215">
      <w:pPr>
        <w:pStyle w:val="Heading4"/>
      </w:pPr>
      <w:bookmarkStart w:id="1172" w:name="_Toc20142406"/>
      <w:bookmarkStart w:id="1173" w:name="_Toc34217352"/>
      <w:bookmarkStart w:id="1174" w:name="_Toc34217504"/>
      <w:bookmarkStart w:id="1175" w:name="_Toc39051867"/>
      <w:bookmarkStart w:id="1176" w:name="_Toc43210439"/>
      <w:bookmarkStart w:id="1177" w:name="_Toc49853346"/>
      <w:bookmarkStart w:id="1178" w:name="_Toc56530136"/>
      <w:bookmarkStart w:id="1179" w:name="_Toc82714552"/>
      <w:r w:rsidRPr="00630AB6">
        <w:t>6.2.7.3</w:t>
      </w:r>
      <w:r w:rsidRPr="00630AB6">
        <w:tab/>
        <w:t>Application Errors</w:t>
      </w:r>
      <w:bookmarkEnd w:id="1172"/>
      <w:bookmarkEnd w:id="1173"/>
      <w:bookmarkEnd w:id="1174"/>
      <w:bookmarkEnd w:id="1175"/>
      <w:bookmarkEnd w:id="1176"/>
      <w:bookmarkEnd w:id="1177"/>
      <w:bookmarkEnd w:id="1178"/>
      <w:bookmarkEnd w:id="1179"/>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B964AF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bookmarkStart w:id="1180"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B02215" w:rsidRPr="00E30083" w14:paraId="66D0E63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FC5A5FD"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3C7DBBB8"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E974F65"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4DCDAF74" w14:textId="77777777" w:rsidR="00B02215" w:rsidRPr="00E30083" w:rsidRDefault="00B02215" w:rsidP="002A65CD">
            <w:pPr>
              <w:pStyle w:val="TAL"/>
            </w:pPr>
          </w:p>
        </w:tc>
      </w:tr>
      <w:tr w:rsidR="00780322" w:rsidRPr="00E30083" w14:paraId="7FBBF2DF"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71C5CC3"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161F990E"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553F7D6F"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576EAA67"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861564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79372EEA"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550FBA65"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73A858FE"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B8C18F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58A6BCFB"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0FACCFB0"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0"/>
    </w:tbl>
    <w:p w14:paraId="1C6B021C" w14:textId="77777777" w:rsidR="00B02215" w:rsidRPr="00630AB6" w:rsidRDefault="00B02215" w:rsidP="00B02215">
      <w:pPr>
        <w:rPr>
          <w:lang w:val="en-US"/>
        </w:rPr>
      </w:pPr>
    </w:p>
    <w:p w14:paraId="503CAD22" w14:textId="77777777" w:rsidR="00B02215" w:rsidRPr="00630AB6" w:rsidRDefault="00B02215" w:rsidP="00B02215">
      <w:pPr>
        <w:pStyle w:val="Heading3"/>
      </w:pPr>
      <w:bookmarkStart w:id="1181" w:name="_Toc20142407"/>
      <w:bookmarkStart w:id="1182" w:name="_Toc34217353"/>
      <w:bookmarkStart w:id="1183" w:name="_Toc34217505"/>
      <w:bookmarkStart w:id="1184" w:name="_Toc39051868"/>
      <w:bookmarkStart w:id="1185" w:name="_Toc43210440"/>
      <w:bookmarkStart w:id="1186" w:name="_Toc49853347"/>
      <w:bookmarkStart w:id="1187" w:name="_Toc56530137"/>
      <w:bookmarkStart w:id="1188" w:name="_Toc82714553"/>
      <w:r w:rsidRPr="00630AB6">
        <w:t>6.2.</w:t>
      </w:r>
      <w:r w:rsidRPr="00630AB6">
        <w:rPr>
          <w:rFonts w:hint="eastAsia"/>
          <w:lang w:eastAsia="zh-CN"/>
        </w:rPr>
        <w:t>8</w:t>
      </w:r>
      <w:r w:rsidRPr="00630AB6">
        <w:tab/>
        <w:t>Feature negotiation</w:t>
      </w:r>
      <w:bookmarkEnd w:id="1181"/>
      <w:bookmarkEnd w:id="1182"/>
      <w:bookmarkEnd w:id="1183"/>
      <w:bookmarkEnd w:id="1184"/>
      <w:bookmarkEnd w:id="1185"/>
      <w:bookmarkEnd w:id="1186"/>
      <w:bookmarkEnd w:id="1187"/>
      <w:bookmarkEnd w:id="1188"/>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B02215">
      <w:pPr>
        <w:pStyle w:val="Heading3"/>
        <w:rPr>
          <w:lang w:val="en-US"/>
        </w:rPr>
      </w:pPr>
      <w:bookmarkStart w:id="1189" w:name="_Toc20142408"/>
      <w:bookmarkStart w:id="1190" w:name="_Toc34217354"/>
      <w:bookmarkStart w:id="1191" w:name="_Toc34217506"/>
      <w:bookmarkStart w:id="1192" w:name="_Toc39051869"/>
      <w:bookmarkStart w:id="1193" w:name="_Toc43210441"/>
      <w:bookmarkStart w:id="1194" w:name="_Toc49853348"/>
      <w:bookmarkStart w:id="1195" w:name="_Toc56530138"/>
      <w:bookmarkStart w:id="1196" w:name="_Toc82714554"/>
      <w:r w:rsidRPr="00630AB6">
        <w:rPr>
          <w:lang w:val="en-US"/>
        </w:rPr>
        <w:t>6.2.9</w:t>
      </w:r>
      <w:r w:rsidRPr="00630AB6">
        <w:rPr>
          <w:lang w:val="en-US"/>
        </w:rPr>
        <w:tab/>
        <w:t>Security</w:t>
      </w:r>
      <w:bookmarkEnd w:id="1189"/>
      <w:bookmarkEnd w:id="1190"/>
      <w:bookmarkEnd w:id="1191"/>
      <w:bookmarkEnd w:id="1192"/>
      <w:bookmarkEnd w:id="1193"/>
      <w:bookmarkEnd w:id="1194"/>
      <w:bookmarkEnd w:id="1195"/>
      <w:bookmarkEnd w:id="1196"/>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6A03D8">
      <w:pPr>
        <w:pStyle w:val="Heading3"/>
      </w:pPr>
      <w:bookmarkStart w:id="1197" w:name="_Toc56530139"/>
      <w:bookmarkStart w:id="1198" w:name="_Toc82714555"/>
      <w:r w:rsidRPr="003B2883">
        <w:t>6.</w:t>
      </w:r>
      <w:r>
        <w:t>2</w:t>
      </w:r>
      <w:r w:rsidRPr="003B2883">
        <w:t>.</w:t>
      </w:r>
      <w:r>
        <w:t>10</w:t>
      </w:r>
      <w:r w:rsidRPr="003B2883">
        <w:tab/>
      </w:r>
      <w:r>
        <w:t>HTTP redirection</w:t>
      </w:r>
      <w:bookmarkEnd w:id="1197"/>
      <w:bookmarkEnd w:id="1198"/>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B02215">
      <w:pPr>
        <w:pStyle w:val="Heading8"/>
      </w:pPr>
      <w:r w:rsidRPr="00630AB6">
        <w:br w:type="page"/>
      </w:r>
      <w:bookmarkStart w:id="1199" w:name="_Toc20142409"/>
      <w:bookmarkStart w:id="1200" w:name="_Toc34217355"/>
      <w:bookmarkStart w:id="1201" w:name="_Toc34217507"/>
      <w:bookmarkStart w:id="1202" w:name="_Toc39051870"/>
      <w:bookmarkStart w:id="1203" w:name="_Toc43210442"/>
      <w:bookmarkStart w:id="1204" w:name="_Toc49853349"/>
      <w:bookmarkStart w:id="1205" w:name="_Toc56530140"/>
      <w:bookmarkStart w:id="1206" w:name="_Toc82714556"/>
      <w:r w:rsidRPr="00630AB6">
        <w:lastRenderedPageBreak/>
        <w:t>Annex A (normative):</w:t>
      </w:r>
      <w:r w:rsidRPr="00630AB6">
        <w:br/>
        <w:t>OpenAPI specification</w:t>
      </w:r>
      <w:bookmarkEnd w:id="1199"/>
      <w:bookmarkEnd w:id="1200"/>
      <w:bookmarkEnd w:id="1201"/>
      <w:bookmarkEnd w:id="1202"/>
      <w:bookmarkEnd w:id="1203"/>
      <w:bookmarkEnd w:id="1204"/>
      <w:bookmarkEnd w:id="1205"/>
      <w:bookmarkEnd w:id="1206"/>
    </w:p>
    <w:p w14:paraId="11683FE9" w14:textId="77777777" w:rsidR="00B02215" w:rsidRPr="00630AB6" w:rsidRDefault="00B02215" w:rsidP="00B02215">
      <w:pPr>
        <w:pStyle w:val="Heading2"/>
      </w:pPr>
      <w:bookmarkStart w:id="1207" w:name="_Toc20142410"/>
      <w:bookmarkStart w:id="1208" w:name="_Toc34217356"/>
      <w:bookmarkStart w:id="1209" w:name="_Toc34217508"/>
      <w:bookmarkStart w:id="1210" w:name="_Toc39051871"/>
      <w:bookmarkStart w:id="1211" w:name="_Toc43210443"/>
      <w:bookmarkStart w:id="1212" w:name="_Toc49853350"/>
      <w:bookmarkStart w:id="1213" w:name="_Toc56530141"/>
      <w:bookmarkStart w:id="1214" w:name="_Toc82714557"/>
      <w:r w:rsidRPr="00630AB6">
        <w:t>A.1</w:t>
      </w:r>
      <w:r w:rsidRPr="00630AB6">
        <w:tab/>
        <w:t>General</w:t>
      </w:r>
      <w:bookmarkEnd w:id="1207"/>
      <w:bookmarkEnd w:id="1208"/>
      <w:bookmarkEnd w:id="1209"/>
      <w:bookmarkEnd w:id="1210"/>
      <w:bookmarkEnd w:id="1211"/>
      <w:bookmarkEnd w:id="1212"/>
      <w:bookmarkEnd w:id="1213"/>
      <w:bookmarkEnd w:id="1214"/>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B02215">
      <w:pPr>
        <w:pStyle w:val="Heading2"/>
      </w:pPr>
      <w:bookmarkStart w:id="1215" w:name="_Toc20142411"/>
      <w:bookmarkStart w:id="1216" w:name="_Toc34217357"/>
      <w:bookmarkStart w:id="1217" w:name="_Toc34217509"/>
      <w:bookmarkStart w:id="1218" w:name="_Toc39051872"/>
      <w:bookmarkStart w:id="1219" w:name="_Toc43210444"/>
      <w:bookmarkStart w:id="1220" w:name="_Toc49853351"/>
      <w:bookmarkStart w:id="1221" w:name="_Toc56530142"/>
      <w:bookmarkStart w:id="1222" w:name="_Toc82714558"/>
      <w:r w:rsidRPr="00630AB6">
        <w:t>A.2</w:t>
      </w:r>
      <w:r w:rsidRPr="00630AB6">
        <w:tab/>
        <w:t>Nnssf_NSSelection API</w:t>
      </w:r>
      <w:bookmarkEnd w:id="1215"/>
      <w:bookmarkEnd w:id="1216"/>
      <w:bookmarkEnd w:id="1217"/>
      <w:bookmarkEnd w:id="1218"/>
      <w:bookmarkEnd w:id="1219"/>
      <w:bookmarkEnd w:id="1220"/>
      <w:bookmarkEnd w:id="1221"/>
      <w:bookmarkEnd w:id="1222"/>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18D74C2C" w:rsidR="00B02215" w:rsidRPr="00630AB6" w:rsidRDefault="00B02215" w:rsidP="00B02215">
      <w:pPr>
        <w:pStyle w:val="PL"/>
      </w:pPr>
      <w:r w:rsidRPr="00630AB6">
        <w:t xml:space="preserve">  version: '</w:t>
      </w:r>
      <w:r>
        <w:t>2</w:t>
      </w:r>
      <w:r w:rsidRPr="00630AB6">
        <w:t>.</w:t>
      </w:r>
      <w:r w:rsidR="002754CF">
        <w:t>2</w:t>
      </w:r>
      <w:r w:rsidRPr="00630AB6">
        <w:t>.</w:t>
      </w:r>
      <w:r w:rsidR="002754CF">
        <w:t>0-alpha.</w:t>
      </w:r>
      <w:r w:rsidR="000504BE">
        <w:t>2</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77777777" w:rsidR="00B02215" w:rsidRDefault="00B02215" w:rsidP="00B02215">
      <w:pPr>
        <w:pStyle w:val="PL"/>
      </w:pPr>
      <w:r>
        <w:t xml:space="preserve">    </w:t>
      </w:r>
      <w:r w:rsidRPr="00630AB6">
        <w:t>NSSF Network Slice Selection Service</w:t>
      </w:r>
      <w:r>
        <w:t>.</w:t>
      </w:r>
    </w:p>
    <w:p w14:paraId="5F0A2DED" w14:textId="23ED6E29" w:rsidR="00B02215" w:rsidRDefault="00B02215" w:rsidP="00B02215">
      <w:pPr>
        <w:pStyle w:val="PL"/>
      </w:pPr>
      <w:r>
        <w:t xml:space="preserve">    © 202</w:t>
      </w:r>
      <w:r w:rsidR="00970437">
        <w:t>1</w:t>
      </w:r>
      <w:r>
        <w:t>, 3GPP Organizational Partners (ARIB, ATIS, CCSA, ETSI, TSDSI, TTA, TTC).</w:t>
      </w:r>
    </w:p>
    <w:p w14:paraId="2490CFBD" w14:textId="77777777"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1691FFAA" w:rsidR="00B02215" w:rsidRPr="007F3DA9"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0504BE">
        <w:t>2</w:t>
      </w:r>
      <w:r w:rsidRPr="00D27A4B">
        <w:t xml:space="preserve">.0; 5G System; </w:t>
      </w:r>
      <w:r w:rsidRPr="007F3DA9">
        <w:t>Network Slice Selection Services;</w:t>
      </w:r>
      <w:r>
        <w:t xml:space="preserve"> Stage 3</w:t>
      </w:r>
    </w:p>
    <w:p w14:paraId="11AAD205" w14:textId="77777777" w:rsidR="00B02215" w:rsidRPr="00630AB6" w:rsidRDefault="00B02215" w:rsidP="00B02215">
      <w:pPr>
        <w:pStyle w:val="PL"/>
      </w:pPr>
      <w:r w:rsidRPr="00D27A4B">
        <w:t xml:space="preserve">  url: http://www.3gpp.org/ftp/Specs/archive/29_series/29.5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lastRenderedPageBreak/>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lastRenderedPageBreak/>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Pr="00630AB6" w:rsidRDefault="00606CF3" w:rsidP="00606CF3">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3BFDD1E3" w14:textId="084B3B98"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lastRenderedPageBreak/>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210E702D" w14:textId="300DA61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an array of allowed S-NSSAI that constitute the allowed NSSAI information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618CE1CB" w14:textId="683BF93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Pr="00630AB6" w:rsidRDefault="00B02215" w:rsidP="00B02215">
      <w:pPr>
        <w:pStyle w:val="PL"/>
      </w:pPr>
      <w:r w:rsidRPr="00630AB6">
        <w:t xml:space="preserve">          $ref: 'TS29571_CommonData.yaml#/components/schemas/Uri'</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lastRenderedPageBreak/>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Pr="00630AB6" w:rsidRDefault="00B02215" w:rsidP="00B02215">
      <w:pPr>
        <w:pStyle w:val="PL"/>
      </w:pPr>
      <w:r w:rsidRPr="00630AB6">
        <w:t xml:space="preserve">          type: boolean</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Pr="00630AB6" w:rsidRDefault="0088070B" w:rsidP="00B02215">
      <w:pPr>
        <w:pStyle w:val="PL"/>
      </w:pPr>
      <w:r w:rsidRPr="00630AB6">
        <w:t xml:space="preserve">          type: boolean</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Pr="00630AB6" w:rsidRDefault="0088070B" w:rsidP="0088070B">
      <w:pPr>
        <w:pStyle w:val="PL"/>
      </w:pPr>
      <w:r w:rsidRPr="00630AB6">
        <w:t xml:space="preserve">          type: boolean</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2B23CDD1" w14:textId="77777777" w:rsidR="00B02215" w:rsidRPr="00630AB6" w:rsidRDefault="00B02215" w:rsidP="00B02215">
      <w:pPr>
        <w:pStyle w:val="PL"/>
      </w:pP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lastRenderedPageBreak/>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B02215">
      <w:pPr>
        <w:pStyle w:val="Heading2"/>
      </w:pPr>
      <w:bookmarkStart w:id="1223" w:name="_Toc20142412"/>
      <w:bookmarkStart w:id="1224" w:name="_Toc34217358"/>
      <w:bookmarkStart w:id="1225" w:name="_Toc34217510"/>
      <w:bookmarkStart w:id="1226" w:name="_Toc39051873"/>
      <w:bookmarkStart w:id="1227" w:name="_Toc43210445"/>
      <w:bookmarkStart w:id="1228" w:name="_Toc49853352"/>
      <w:bookmarkStart w:id="1229" w:name="_Toc56530143"/>
      <w:bookmarkStart w:id="1230" w:name="_Toc82714559"/>
      <w:r w:rsidRPr="00630AB6">
        <w:t>A.3</w:t>
      </w:r>
      <w:r w:rsidRPr="00630AB6">
        <w:tab/>
        <w:t>Nnssf_NSSAIAvailability API</w:t>
      </w:r>
      <w:bookmarkEnd w:id="1223"/>
      <w:bookmarkEnd w:id="1224"/>
      <w:bookmarkEnd w:id="1225"/>
      <w:bookmarkEnd w:id="1226"/>
      <w:bookmarkEnd w:id="1227"/>
      <w:bookmarkEnd w:id="1228"/>
      <w:bookmarkEnd w:id="1229"/>
      <w:bookmarkEnd w:id="1230"/>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7A09E1C3" w:rsidR="00B02215" w:rsidRPr="00630AB6" w:rsidRDefault="00B02215" w:rsidP="00B02215">
      <w:pPr>
        <w:pStyle w:val="PL"/>
      </w:pPr>
      <w:r w:rsidRPr="00630AB6">
        <w:t xml:space="preserve">  version: '1.</w:t>
      </w:r>
      <w:r w:rsidR="00804C5C">
        <w:t>2</w:t>
      </w:r>
      <w:r w:rsidRPr="00630AB6">
        <w:t>.</w:t>
      </w:r>
      <w:r w:rsidR="00804C5C">
        <w:t>0-alpha.</w:t>
      </w:r>
      <w:r w:rsidR="000504BE">
        <w:t>2</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77777777" w:rsidR="00B02215" w:rsidRPr="007113AE" w:rsidRDefault="00B02215" w:rsidP="00B02215">
      <w:pPr>
        <w:pStyle w:val="PL"/>
      </w:pPr>
      <w:r>
        <w:t xml:space="preserve">    </w:t>
      </w:r>
      <w:r w:rsidRPr="00630AB6">
        <w:t>NSSF NSSAI Availability Service</w:t>
      </w:r>
      <w:r>
        <w:t>.</w:t>
      </w:r>
    </w:p>
    <w:p w14:paraId="035393BA" w14:textId="77777777" w:rsidR="00B02215" w:rsidRDefault="001647F0" w:rsidP="00B02215">
      <w:pPr>
        <w:pStyle w:val="PL"/>
      </w:pPr>
      <w:r>
        <w:t xml:space="preserve">    © 2021</w:t>
      </w:r>
      <w:r w:rsidR="00B02215">
        <w:t>, 3GPP Organizational Partners (ARIB, ATIS, CCSA, ETSI, TSDSI, TTA, TTC).</w:t>
      </w:r>
    </w:p>
    <w:p w14:paraId="3857018A" w14:textId="77777777"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68270134" w:rsidR="00B02215" w:rsidRPr="00D27A4B"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0504BE">
        <w:t>2</w:t>
      </w:r>
      <w:r w:rsidRPr="00D27A4B">
        <w:t xml:space="preserve">.0; 5G System; </w:t>
      </w:r>
      <w:r w:rsidRPr="007F3DA9">
        <w:t>Network Slice Selection Services;</w:t>
      </w:r>
      <w:r>
        <w:t xml:space="preserve"> Stage 3</w:t>
      </w:r>
    </w:p>
    <w:p w14:paraId="6352AED6" w14:textId="77777777" w:rsidR="00B02215" w:rsidRPr="00630AB6" w:rsidRDefault="00B02215" w:rsidP="00B02215">
      <w:pPr>
        <w:pStyle w:val="PL"/>
      </w:pPr>
      <w:r w:rsidRPr="00D27A4B">
        <w:t xml:space="preserve">  url: http://www.3gpp.org/ftp/Specs/archive/29_series/29.5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lastRenderedPageBreak/>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lastRenderedPageBreak/>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lastRenderedPageBreak/>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4C234C1F"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58FA8E81"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1F39D12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lastRenderedPageBreak/>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lastRenderedPageBreak/>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lastRenderedPageBreak/>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Pr="00630AB6" w:rsidRDefault="00B02215" w:rsidP="00B02215">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lastRenderedPageBreak/>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Pr="00630AB6" w:rsidRDefault="00B02215" w:rsidP="00B02215">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lastRenderedPageBreak/>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B02215">
      <w:pPr>
        <w:pStyle w:val="Heading8"/>
      </w:pPr>
      <w:bookmarkStart w:id="1231" w:name="historyclause"/>
      <w:r w:rsidRPr="00630AB6">
        <w:br w:type="page"/>
      </w:r>
      <w:bookmarkStart w:id="1232" w:name="_Toc20142413"/>
      <w:bookmarkStart w:id="1233" w:name="_Toc34217359"/>
      <w:bookmarkStart w:id="1234" w:name="_Toc34217511"/>
      <w:bookmarkStart w:id="1235" w:name="_Toc39051874"/>
      <w:bookmarkStart w:id="1236" w:name="_Toc43210446"/>
      <w:bookmarkStart w:id="1237" w:name="_Toc49853353"/>
      <w:bookmarkStart w:id="1238" w:name="_Toc56530144"/>
      <w:bookmarkStart w:id="1239" w:name="_Toc82714560"/>
      <w:r w:rsidRPr="00630AB6">
        <w:lastRenderedPageBreak/>
        <w:t>Annex B (informative):</w:t>
      </w:r>
      <w:r w:rsidRPr="00630AB6">
        <w:br/>
        <w:t>Change history</w:t>
      </w:r>
      <w:bookmarkEnd w:id="1232"/>
      <w:bookmarkEnd w:id="1233"/>
      <w:bookmarkEnd w:id="1234"/>
      <w:bookmarkEnd w:id="1235"/>
      <w:bookmarkEnd w:id="1236"/>
      <w:bookmarkEnd w:id="1237"/>
      <w:bookmarkEnd w:id="1238"/>
      <w:bookmarkEnd w:id="1239"/>
    </w:p>
    <w:bookmarkEnd w:id="1231"/>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45DA1" w14:textId="77777777" w:rsidR="00EE2C47" w:rsidRDefault="00EE2C47">
      <w:r>
        <w:separator/>
      </w:r>
    </w:p>
  </w:endnote>
  <w:endnote w:type="continuationSeparator" w:id="0">
    <w:p w14:paraId="57FD35C3" w14:textId="77777777" w:rsidR="00EE2C47" w:rsidRDefault="00EE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DFB22" w14:textId="77777777" w:rsidR="0097411D" w:rsidRDefault="009741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E2078" w14:textId="77777777" w:rsidR="00EE2C47" w:rsidRDefault="00EE2C47">
      <w:r>
        <w:separator/>
      </w:r>
    </w:p>
  </w:footnote>
  <w:footnote w:type="continuationSeparator" w:id="0">
    <w:p w14:paraId="48D10CE8" w14:textId="77777777" w:rsidR="00EE2C47" w:rsidRDefault="00EE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E798B" w14:textId="1138F8D5" w:rsidR="0097411D" w:rsidRDefault="009741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97411D" w:rsidRDefault="009741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3159">
      <w:rPr>
        <w:rFonts w:ascii="Arial" w:hAnsi="Arial" w:cs="Arial"/>
        <w:b/>
        <w:noProof/>
        <w:sz w:val="18"/>
        <w:szCs w:val="18"/>
      </w:rPr>
      <w:t>76</w:t>
    </w:r>
    <w:r>
      <w:rPr>
        <w:rFonts w:ascii="Arial" w:hAnsi="Arial" w:cs="Arial"/>
        <w:b/>
        <w:sz w:val="18"/>
        <w:szCs w:val="18"/>
      </w:rPr>
      <w:fldChar w:fldCharType="end"/>
    </w:r>
  </w:p>
  <w:p w14:paraId="04CF43EB" w14:textId="38253029" w:rsidR="0097411D" w:rsidRDefault="009741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7F6">
      <w:rPr>
        <w:rFonts w:ascii="Arial" w:hAnsi="Arial" w:cs="Arial"/>
        <w:b/>
        <w:noProof/>
        <w:sz w:val="18"/>
        <w:szCs w:val="18"/>
      </w:rPr>
      <w:t>Release 17</w:t>
    </w:r>
    <w:r>
      <w:rPr>
        <w:rFonts w:ascii="Arial" w:hAnsi="Arial" w:cs="Arial"/>
        <w:b/>
        <w:sz w:val="18"/>
        <w:szCs w:val="18"/>
      </w:rPr>
      <w:fldChar w:fldCharType="end"/>
    </w:r>
  </w:p>
  <w:p w14:paraId="1E6D2EBE" w14:textId="77777777" w:rsidR="0097411D" w:rsidRDefault="00974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4BE"/>
    <w:rsid w:val="00051834"/>
    <w:rsid w:val="00054A22"/>
    <w:rsid w:val="000555F0"/>
    <w:rsid w:val="00062023"/>
    <w:rsid w:val="000655A6"/>
    <w:rsid w:val="000804D9"/>
    <w:rsid w:val="00080512"/>
    <w:rsid w:val="000C40D0"/>
    <w:rsid w:val="000C47C3"/>
    <w:rsid w:val="000D092D"/>
    <w:rsid w:val="000D58AB"/>
    <w:rsid w:val="001140E4"/>
    <w:rsid w:val="00133525"/>
    <w:rsid w:val="00134E9D"/>
    <w:rsid w:val="001365D8"/>
    <w:rsid w:val="001452F8"/>
    <w:rsid w:val="001647F0"/>
    <w:rsid w:val="001A495A"/>
    <w:rsid w:val="001A4C42"/>
    <w:rsid w:val="001A7420"/>
    <w:rsid w:val="001B3437"/>
    <w:rsid w:val="001B6637"/>
    <w:rsid w:val="001C21C3"/>
    <w:rsid w:val="001C3A54"/>
    <w:rsid w:val="001D02C2"/>
    <w:rsid w:val="001F0C1D"/>
    <w:rsid w:val="001F1132"/>
    <w:rsid w:val="001F168B"/>
    <w:rsid w:val="001F1727"/>
    <w:rsid w:val="002347A2"/>
    <w:rsid w:val="0025688C"/>
    <w:rsid w:val="002675F0"/>
    <w:rsid w:val="002679FA"/>
    <w:rsid w:val="002754CF"/>
    <w:rsid w:val="00296351"/>
    <w:rsid w:val="002A65CD"/>
    <w:rsid w:val="002B1C19"/>
    <w:rsid w:val="002B40B6"/>
    <w:rsid w:val="002B533E"/>
    <w:rsid w:val="002B5FCA"/>
    <w:rsid w:val="002B6339"/>
    <w:rsid w:val="002E00EE"/>
    <w:rsid w:val="002F3C5E"/>
    <w:rsid w:val="002F6CFB"/>
    <w:rsid w:val="00314FA2"/>
    <w:rsid w:val="003172DC"/>
    <w:rsid w:val="00336223"/>
    <w:rsid w:val="0034459A"/>
    <w:rsid w:val="0035462D"/>
    <w:rsid w:val="00367196"/>
    <w:rsid w:val="003765B8"/>
    <w:rsid w:val="003869BB"/>
    <w:rsid w:val="003A15CC"/>
    <w:rsid w:val="003B4306"/>
    <w:rsid w:val="003C3971"/>
    <w:rsid w:val="003E3159"/>
    <w:rsid w:val="00423334"/>
    <w:rsid w:val="004345EC"/>
    <w:rsid w:val="00464BC2"/>
    <w:rsid w:val="00465515"/>
    <w:rsid w:val="004B3582"/>
    <w:rsid w:val="004D3578"/>
    <w:rsid w:val="004D73D1"/>
    <w:rsid w:val="004E213A"/>
    <w:rsid w:val="004F0988"/>
    <w:rsid w:val="004F3340"/>
    <w:rsid w:val="004F557F"/>
    <w:rsid w:val="00503AAA"/>
    <w:rsid w:val="005106A3"/>
    <w:rsid w:val="0053388B"/>
    <w:rsid w:val="00535773"/>
    <w:rsid w:val="00537E02"/>
    <w:rsid w:val="00543E6C"/>
    <w:rsid w:val="005622A9"/>
    <w:rsid w:val="00565087"/>
    <w:rsid w:val="00597B11"/>
    <w:rsid w:val="005B255A"/>
    <w:rsid w:val="005D1FD3"/>
    <w:rsid w:val="005D2E01"/>
    <w:rsid w:val="005D7526"/>
    <w:rsid w:val="005E4BB2"/>
    <w:rsid w:val="005F216F"/>
    <w:rsid w:val="00602AEA"/>
    <w:rsid w:val="00606CF3"/>
    <w:rsid w:val="00614FDF"/>
    <w:rsid w:val="00626685"/>
    <w:rsid w:val="00632223"/>
    <w:rsid w:val="0063543D"/>
    <w:rsid w:val="00647114"/>
    <w:rsid w:val="00652CE2"/>
    <w:rsid w:val="00661EE6"/>
    <w:rsid w:val="006A03D8"/>
    <w:rsid w:val="006A323F"/>
    <w:rsid w:val="006A3CC7"/>
    <w:rsid w:val="006A73BB"/>
    <w:rsid w:val="006B30D0"/>
    <w:rsid w:val="006C3D95"/>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93B51"/>
    <w:rsid w:val="007A425A"/>
    <w:rsid w:val="007A6956"/>
    <w:rsid w:val="007B600E"/>
    <w:rsid w:val="007B7FB6"/>
    <w:rsid w:val="007C7E0B"/>
    <w:rsid w:val="007E794E"/>
    <w:rsid w:val="007F0F4A"/>
    <w:rsid w:val="007F2D5E"/>
    <w:rsid w:val="008028A4"/>
    <w:rsid w:val="00804C5C"/>
    <w:rsid w:val="00827F76"/>
    <w:rsid w:val="00830747"/>
    <w:rsid w:val="0085168A"/>
    <w:rsid w:val="008768CA"/>
    <w:rsid w:val="0088070B"/>
    <w:rsid w:val="00890FB6"/>
    <w:rsid w:val="008959E6"/>
    <w:rsid w:val="008C384C"/>
    <w:rsid w:val="008D007E"/>
    <w:rsid w:val="0090271F"/>
    <w:rsid w:val="00902E23"/>
    <w:rsid w:val="00906717"/>
    <w:rsid w:val="00906FD7"/>
    <w:rsid w:val="009114D7"/>
    <w:rsid w:val="0091348E"/>
    <w:rsid w:val="00917CCB"/>
    <w:rsid w:val="00942EC2"/>
    <w:rsid w:val="00943E59"/>
    <w:rsid w:val="0097002A"/>
    <w:rsid w:val="00970437"/>
    <w:rsid w:val="00973A13"/>
    <w:rsid w:val="0097411D"/>
    <w:rsid w:val="00975A80"/>
    <w:rsid w:val="009D6985"/>
    <w:rsid w:val="009E4D86"/>
    <w:rsid w:val="009F37B7"/>
    <w:rsid w:val="00A10F02"/>
    <w:rsid w:val="00A124FF"/>
    <w:rsid w:val="00A164B4"/>
    <w:rsid w:val="00A26956"/>
    <w:rsid w:val="00A27486"/>
    <w:rsid w:val="00A52A49"/>
    <w:rsid w:val="00A53724"/>
    <w:rsid w:val="00A56066"/>
    <w:rsid w:val="00A6235C"/>
    <w:rsid w:val="00A6406A"/>
    <w:rsid w:val="00A73129"/>
    <w:rsid w:val="00A82346"/>
    <w:rsid w:val="00A92BA1"/>
    <w:rsid w:val="00AA6FF9"/>
    <w:rsid w:val="00AB67B7"/>
    <w:rsid w:val="00AC6BC6"/>
    <w:rsid w:val="00AE65E2"/>
    <w:rsid w:val="00B02215"/>
    <w:rsid w:val="00B043F5"/>
    <w:rsid w:val="00B15449"/>
    <w:rsid w:val="00B32DB8"/>
    <w:rsid w:val="00B45D58"/>
    <w:rsid w:val="00B808FC"/>
    <w:rsid w:val="00B93086"/>
    <w:rsid w:val="00BA19ED"/>
    <w:rsid w:val="00BA4B8D"/>
    <w:rsid w:val="00BC0F7D"/>
    <w:rsid w:val="00BC2F30"/>
    <w:rsid w:val="00BC7A62"/>
    <w:rsid w:val="00BD59E9"/>
    <w:rsid w:val="00BD7D31"/>
    <w:rsid w:val="00BE3255"/>
    <w:rsid w:val="00BF128E"/>
    <w:rsid w:val="00C074DD"/>
    <w:rsid w:val="00C1496A"/>
    <w:rsid w:val="00C1575C"/>
    <w:rsid w:val="00C21811"/>
    <w:rsid w:val="00C247F6"/>
    <w:rsid w:val="00C33079"/>
    <w:rsid w:val="00C45231"/>
    <w:rsid w:val="00C72833"/>
    <w:rsid w:val="00C80F1D"/>
    <w:rsid w:val="00C91B01"/>
    <w:rsid w:val="00C93F40"/>
    <w:rsid w:val="00C9728E"/>
    <w:rsid w:val="00CA0205"/>
    <w:rsid w:val="00CA3D0C"/>
    <w:rsid w:val="00CB018E"/>
    <w:rsid w:val="00CF6152"/>
    <w:rsid w:val="00D04880"/>
    <w:rsid w:val="00D24A4C"/>
    <w:rsid w:val="00D42449"/>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4C17"/>
    <w:rsid w:val="00DD74A5"/>
    <w:rsid w:val="00DE5235"/>
    <w:rsid w:val="00DF2B1F"/>
    <w:rsid w:val="00DF62CD"/>
    <w:rsid w:val="00E0563E"/>
    <w:rsid w:val="00E15B7C"/>
    <w:rsid w:val="00E16509"/>
    <w:rsid w:val="00E22B7F"/>
    <w:rsid w:val="00E30083"/>
    <w:rsid w:val="00E33A9C"/>
    <w:rsid w:val="00E349BC"/>
    <w:rsid w:val="00E371B2"/>
    <w:rsid w:val="00E44582"/>
    <w:rsid w:val="00E450D0"/>
    <w:rsid w:val="00E53049"/>
    <w:rsid w:val="00E53ACC"/>
    <w:rsid w:val="00E721F0"/>
    <w:rsid w:val="00E77645"/>
    <w:rsid w:val="00E90C63"/>
    <w:rsid w:val="00EA0B80"/>
    <w:rsid w:val="00EA15B0"/>
    <w:rsid w:val="00EA5EA7"/>
    <w:rsid w:val="00EA7D87"/>
    <w:rsid w:val="00EC4A25"/>
    <w:rsid w:val="00EE2C47"/>
    <w:rsid w:val="00EE3AC7"/>
    <w:rsid w:val="00F025A2"/>
    <w:rsid w:val="00F02A0A"/>
    <w:rsid w:val="00F03FE6"/>
    <w:rsid w:val="00F04712"/>
    <w:rsid w:val="00F13360"/>
    <w:rsid w:val="00F22EC7"/>
    <w:rsid w:val="00F325C8"/>
    <w:rsid w:val="00F40485"/>
    <w:rsid w:val="00F50454"/>
    <w:rsid w:val="00F51C09"/>
    <w:rsid w:val="00F55330"/>
    <w:rsid w:val="00F5550B"/>
    <w:rsid w:val="00F653B8"/>
    <w:rsid w:val="00F74C37"/>
    <w:rsid w:val="00F75BD9"/>
    <w:rsid w:val="00F766D1"/>
    <w:rsid w:val="00F82F2A"/>
    <w:rsid w:val="00F9008D"/>
    <w:rsid w:val="00FA1266"/>
    <w:rsid w:val="00FC1192"/>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qFormat/>
    <w:locked/>
    <w:rsid w:val="00B02215"/>
    <w:rPr>
      <w:rFonts w:ascii="Arial" w:hAnsi="Arial"/>
      <w:b/>
      <w:sz w:val="18"/>
      <w:lang w:eastAsia="en-US"/>
    </w:rPr>
  </w:style>
  <w:style w:type="character" w:customStyle="1" w:styleId="THChar">
    <w:name w:val="TH Char"/>
    <w:link w:val="TH"/>
    <w:qFormat/>
    <w:locked/>
    <w:rsid w:val="00B02215"/>
    <w:rPr>
      <w:rFonts w:ascii="Arial" w:hAnsi="Arial"/>
      <w:b/>
      <w:lang w:eastAsia="en-US"/>
    </w:rPr>
  </w:style>
  <w:style w:type="character" w:customStyle="1" w:styleId="B1Char">
    <w:name w:val="B1 Char"/>
    <w:link w:val="B10"/>
    <w:qFormat/>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0F25A-16AB-4903-80CA-672CE484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76</Pages>
  <Words>25146</Words>
  <Characters>143338</Characters>
  <Application>Microsoft Office Word</Application>
  <DocSecurity>0</DocSecurity>
  <Lines>1194</Lines>
  <Paragraphs>336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84</cp:revision>
  <cp:lastPrinted>2019-02-25T14:05:00Z</cp:lastPrinted>
  <dcterms:created xsi:type="dcterms:W3CDTF">2020-06-16T06:34:00Z</dcterms:created>
  <dcterms:modified xsi:type="dcterms:W3CDTF">2021-09-16T17:54:00Z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(3)BUjSTclePm/LUhmdLZtMfrfuqplgDR0I7EMLvvEERQUDmro4/hz+7pTfL0zMbR8WzL5f+SZ+
WyuHCpJtYrTjn6tQdH97E9WR8U42DJ+ziHtOm2YhtPW/4AFlm5B3rBpvw80UC0MiaJtNtR63
KB4V3mUiq66hLub5JKsSWINSa2Cq7v9zkVGz67u88jhHi4g1f0dz7n9n7YJUI4uXXMmKfdu3
AUwZtu0cJhAbKyZ7US</vt:lpwstr>
  </property>
  <property fmtid="{D5CDD505-2E9C-101B-9397-08002B2CF9AE}" pid="3" name="_2015_ms_pID_7253431">
    <vt:lpwstr>uXOAxWQlU1Kafe0IhDfwRLUK//aSyV81+DU4FW5TGb3Ec2a7x5Y5cU
xu8mgYoMetpB1tKu7HWEACQpiE/rM712OjtM59HT9SC6lOuB+zFsz1AulYBjThc66zna0+92
uKhhhHRQJ38fc5A3VrKfwe2a0q+twrLsIS7Duq0mwHmlmTv2SFwTwQRc8NXC892xMI3/LtOW
XlXJAD+sWNWO74wl0hNkjOXFFbnyZgXBmpsT</vt:lpwstr>
  </property>
  <property fmtid="{D5CDD505-2E9C-101B-9397-08002B2CF9AE}" pid="4" name="_2015_ms_pID_7253432">
    <vt:lpwstr>7Q==</vt:lpwstr>
  </property>
</Properties>
</file>