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50B736EE" w14:textId="77777777" w:rsidTr="005E4BB2">
        <w:tc>
          <w:tcPr>
            <w:tcW w:w="10423" w:type="dxa"/>
            <w:gridSpan w:val="2"/>
            <w:shd w:val="clear" w:color="auto" w:fill="auto"/>
          </w:tcPr>
          <w:p w14:paraId="266D7892" w14:textId="7688C27C" w:rsidR="004F0988" w:rsidRPr="004F472B" w:rsidRDefault="00456977" w:rsidP="007F7822">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7F7822">
              <w:t>5</w:t>
            </w:r>
            <w:r w:rsidR="008A6D4A" w:rsidRPr="004F472B">
              <w:t>.</w:t>
            </w:r>
            <w:r w:rsidR="006857B7" w:rsidRPr="004F472B">
              <w:t>0</w:t>
            </w:r>
            <w:r w:rsidR="008A6D4A" w:rsidRPr="004F472B">
              <w:t xml:space="preserve"> </w:t>
            </w:r>
            <w:r w:rsidR="008A6D4A" w:rsidRPr="004F472B">
              <w:rPr>
                <w:sz w:val="32"/>
              </w:rPr>
              <w:t>(</w:t>
            </w:r>
            <w:r w:rsidR="00DA7AA6">
              <w:rPr>
                <w:sz w:val="32"/>
              </w:rPr>
              <w:t>2021-0</w:t>
            </w:r>
            <w:r w:rsidR="007F7822">
              <w:rPr>
                <w:sz w:val="32"/>
              </w:rPr>
              <w:t>9</w:t>
            </w:r>
            <w:r w:rsidR="008A6D4A" w:rsidRPr="004F472B">
              <w:rPr>
                <w:sz w:val="32"/>
              </w:rPr>
              <w:t>)</w:t>
            </w:r>
          </w:p>
        </w:tc>
      </w:tr>
      <w:tr w:rsidR="004F0988" w:rsidRPr="004F472B" w14:paraId="1C3B7352" w14:textId="77777777" w:rsidTr="005E4BB2">
        <w:trPr>
          <w:trHeight w:hRule="exact" w:val="1134"/>
        </w:trPr>
        <w:tc>
          <w:tcPr>
            <w:tcW w:w="10423" w:type="dxa"/>
            <w:gridSpan w:val="2"/>
            <w:shd w:val="clear" w:color="auto" w:fill="auto"/>
          </w:tcPr>
          <w:p w14:paraId="1FC323A7"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6A472CE7" w14:textId="77777777" w:rsidTr="005E4BB2">
        <w:trPr>
          <w:trHeight w:hRule="exact" w:val="3686"/>
        </w:trPr>
        <w:tc>
          <w:tcPr>
            <w:tcW w:w="10423" w:type="dxa"/>
            <w:gridSpan w:val="2"/>
            <w:shd w:val="clear" w:color="auto" w:fill="auto"/>
          </w:tcPr>
          <w:p w14:paraId="2FC3C65D" w14:textId="77777777" w:rsidR="008A6D4A" w:rsidRPr="004F472B" w:rsidRDefault="008A6D4A" w:rsidP="008A6D4A">
            <w:pPr>
              <w:pStyle w:val="ZT"/>
              <w:framePr w:wrap="auto" w:hAnchor="text" w:yAlign="inline"/>
            </w:pPr>
            <w:r w:rsidRPr="004F472B">
              <w:t>3rd Generation Partnership Project;</w:t>
            </w:r>
          </w:p>
          <w:p w14:paraId="049DB2C2" w14:textId="77777777" w:rsidR="008A6D4A" w:rsidRPr="004F472B" w:rsidRDefault="008A6D4A" w:rsidP="008A6D4A">
            <w:pPr>
              <w:pStyle w:val="ZT"/>
              <w:framePr w:wrap="auto" w:hAnchor="text" w:yAlign="inline"/>
            </w:pPr>
            <w:r w:rsidRPr="004F472B">
              <w:t>Technical Specification Group Core Network and Terminals;</w:t>
            </w:r>
          </w:p>
          <w:p w14:paraId="30DF6F34"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06B9F69C"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2736748C" w14:textId="77777777" w:rsidR="008A6D4A" w:rsidRPr="004F472B" w:rsidRDefault="008A6D4A" w:rsidP="008A6D4A">
            <w:pPr>
              <w:pStyle w:val="ZT"/>
              <w:framePr w:wrap="auto" w:hAnchor="text" w:yAlign="inline"/>
            </w:pPr>
            <w:r w:rsidRPr="004F472B">
              <w:t>Stage 3</w:t>
            </w:r>
          </w:p>
          <w:p w14:paraId="6F21E956" w14:textId="77777777"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14:paraId="03017737" w14:textId="77777777" w:rsidR="004F0988" w:rsidRPr="004F472B" w:rsidRDefault="004F0988" w:rsidP="00133525">
            <w:pPr>
              <w:pStyle w:val="ZT"/>
              <w:framePr w:wrap="auto" w:hAnchor="text" w:yAlign="inline"/>
              <w:rPr>
                <w:i/>
                <w:sz w:val="28"/>
              </w:rPr>
            </w:pPr>
          </w:p>
        </w:tc>
      </w:tr>
      <w:tr w:rsidR="00BF128E" w:rsidRPr="004F472B" w14:paraId="5D7A6815" w14:textId="77777777" w:rsidTr="005E4BB2">
        <w:tc>
          <w:tcPr>
            <w:tcW w:w="10423" w:type="dxa"/>
            <w:gridSpan w:val="2"/>
            <w:shd w:val="clear" w:color="auto" w:fill="auto"/>
          </w:tcPr>
          <w:p w14:paraId="4792956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7353CC" w:rsidRPr="004F472B" w14:paraId="7F8E4D6E" w14:textId="77777777" w:rsidTr="005E4BB2">
        <w:trPr>
          <w:trHeight w:hRule="exact" w:val="1531"/>
        </w:trPr>
        <w:tc>
          <w:tcPr>
            <w:tcW w:w="4883" w:type="dxa"/>
            <w:shd w:val="clear" w:color="auto" w:fill="auto"/>
          </w:tcPr>
          <w:p w14:paraId="120DB8A0" w14:textId="38AC2EA7" w:rsidR="007353CC" w:rsidRDefault="00330D87" w:rsidP="007353CC">
            <w:pPr>
              <w:rPr>
                <w:i/>
                <w:noProof/>
                <w:lang w:val="en-US" w:eastAsia="zh-CN"/>
              </w:rPr>
            </w:pPr>
            <w:r>
              <w:rPr>
                <w:i/>
              </w:rPr>
              <w:pict w14:anchorId="1E58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33708AEC" w14:textId="05BBF13D" w:rsidR="007353CC" w:rsidRDefault="00C75780" w:rsidP="007353CC">
            <w:pPr>
              <w:jc w:val="right"/>
              <w:rPr>
                <w:noProof/>
                <w:lang w:val="en-US" w:eastAsia="zh-CN"/>
              </w:rPr>
            </w:pPr>
            <w:r>
              <w:pict w14:anchorId="408692D6">
                <v:shape id="_x0000_i1026" type="#_x0000_t75" style="width:127.5pt;height:74.75pt">
                  <v:imagedata r:id="rId10" o:title="3GPP-logo_web"/>
                </v:shape>
              </w:pict>
            </w:r>
          </w:p>
        </w:tc>
      </w:tr>
      <w:tr w:rsidR="007353CC" w:rsidRPr="004F472B" w14:paraId="14FF37D3" w14:textId="77777777" w:rsidTr="005E4BB2">
        <w:trPr>
          <w:trHeight w:hRule="exact" w:val="5783"/>
        </w:trPr>
        <w:tc>
          <w:tcPr>
            <w:tcW w:w="10423" w:type="dxa"/>
            <w:gridSpan w:val="2"/>
            <w:shd w:val="clear" w:color="auto" w:fill="auto"/>
          </w:tcPr>
          <w:p w14:paraId="0B0D36E2" w14:textId="77777777" w:rsidR="007353CC" w:rsidRPr="004F472B" w:rsidRDefault="007353CC" w:rsidP="007353CC"/>
        </w:tc>
      </w:tr>
      <w:tr w:rsidR="007353CC" w:rsidRPr="004F472B" w14:paraId="666B3D43" w14:textId="77777777" w:rsidTr="005E4BB2">
        <w:trPr>
          <w:cantSplit/>
          <w:trHeight w:hRule="exact" w:val="964"/>
        </w:trPr>
        <w:tc>
          <w:tcPr>
            <w:tcW w:w="10423" w:type="dxa"/>
            <w:gridSpan w:val="2"/>
            <w:shd w:val="clear" w:color="auto" w:fill="auto"/>
          </w:tcPr>
          <w:p w14:paraId="1E0D4437" w14:textId="77777777" w:rsidR="007353CC" w:rsidRPr="004F472B" w:rsidRDefault="007353CC" w:rsidP="007353CC">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DFEAC0C" w14:textId="77777777" w:rsidR="007353CC" w:rsidRPr="004F472B" w:rsidRDefault="007353CC" w:rsidP="007353CC">
            <w:pPr>
              <w:pStyle w:val="ZV"/>
              <w:framePr w:w="0" w:wrap="auto" w:vAnchor="margin" w:hAnchor="text" w:yAlign="inline"/>
            </w:pPr>
          </w:p>
          <w:p w14:paraId="2E1B3FCC" w14:textId="77777777" w:rsidR="007353CC" w:rsidRPr="004F472B" w:rsidRDefault="007353CC" w:rsidP="007353CC">
            <w:pPr>
              <w:rPr>
                <w:sz w:val="16"/>
              </w:rPr>
            </w:pPr>
          </w:p>
        </w:tc>
      </w:tr>
      <w:bookmarkEnd w:id="0"/>
    </w:tbl>
    <w:p w14:paraId="3B1A30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7E2AE7F" w14:textId="77777777" w:rsidTr="00133525">
        <w:trPr>
          <w:trHeight w:hRule="exact" w:val="5670"/>
        </w:trPr>
        <w:tc>
          <w:tcPr>
            <w:tcW w:w="10423" w:type="dxa"/>
            <w:shd w:val="clear" w:color="auto" w:fill="auto"/>
          </w:tcPr>
          <w:p w14:paraId="76C25278" w14:textId="77777777" w:rsidR="00E16509" w:rsidRPr="004F472B" w:rsidRDefault="00E16509" w:rsidP="00E16509">
            <w:pPr>
              <w:pStyle w:val="Guidance"/>
            </w:pPr>
            <w:bookmarkStart w:id="3" w:name="page2"/>
          </w:p>
        </w:tc>
      </w:tr>
      <w:tr w:rsidR="00E16509" w:rsidRPr="004F472B" w14:paraId="4AF90FC3" w14:textId="77777777" w:rsidTr="00C074DD">
        <w:trPr>
          <w:trHeight w:hRule="exact" w:val="5387"/>
        </w:trPr>
        <w:tc>
          <w:tcPr>
            <w:tcW w:w="10423" w:type="dxa"/>
            <w:shd w:val="clear" w:color="auto" w:fill="auto"/>
          </w:tcPr>
          <w:p w14:paraId="6E4CFD00"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1A92D20D" w14:textId="77777777" w:rsidR="00E16509" w:rsidRPr="004F472B" w:rsidRDefault="00E16509" w:rsidP="00133525">
            <w:pPr>
              <w:pStyle w:val="FP"/>
              <w:pBdr>
                <w:bottom w:val="single" w:sz="6" w:space="1" w:color="auto"/>
              </w:pBdr>
              <w:ind w:left="2835" w:right="2835"/>
              <w:jc w:val="center"/>
            </w:pPr>
            <w:r w:rsidRPr="004F472B">
              <w:t>Postal address</w:t>
            </w:r>
          </w:p>
          <w:p w14:paraId="0D9109AD" w14:textId="77777777" w:rsidR="00E16509" w:rsidRPr="004F472B" w:rsidRDefault="00E16509" w:rsidP="00133525">
            <w:pPr>
              <w:pStyle w:val="FP"/>
              <w:ind w:left="2835" w:right="2835"/>
              <w:jc w:val="center"/>
              <w:rPr>
                <w:rFonts w:ascii="Arial" w:hAnsi="Arial"/>
                <w:sz w:val="18"/>
              </w:rPr>
            </w:pPr>
          </w:p>
          <w:p w14:paraId="102CFA3B"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28886E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150D498A"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39CAF6C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3A6AA469"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283221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26454872" w14:textId="77777777" w:rsidR="00E16509" w:rsidRPr="004F472B" w:rsidRDefault="00E16509" w:rsidP="00133525"/>
        </w:tc>
      </w:tr>
      <w:tr w:rsidR="00E16509" w:rsidRPr="004F472B" w14:paraId="0B662F06" w14:textId="77777777" w:rsidTr="00C074DD">
        <w:tc>
          <w:tcPr>
            <w:tcW w:w="10423" w:type="dxa"/>
            <w:shd w:val="clear" w:color="auto" w:fill="auto"/>
            <w:vAlign w:val="bottom"/>
          </w:tcPr>
          <w:p w14:paraId="4FDE7738"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24906ED8"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53F92398" w14:textId="77777777" w:rsidR="00E16509" w:rsidRPr="004F472B" w:rsidRDefault="00E16509" w:rsidP="00133525">
            <w:pPr>
              <w:pStyle w:val="FP"/>
              <w:jc w:val="center"/>
              <w:rPr>
                <w:noProof/>
              </w:rPr>
            </w:pPr>
          </w:p>
          <w:p w14:paraId="17D750DE" w14:textId="550B522A"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7353CC">
              <w:rPr>
                <w:noProof/>
                <w:sz w:val="18"/>
              </w:rPr>
              <w:t>1</w:t>
            </w:r>
            <w:r w:rsidRPr="004F472B">
              <w:rPr>
                <w:noProof/>
                <w:sz w:val="18"/>
              </w:rPr>
              <w:t>, 3GPP Organizational Partners (ARIB, ATIS, CCSA, ETSI, TSDSI, TTA, TTC).</w:t>
            </w:r>
            <w:bookmarkStart w:id="6" w:name="copyrightaddon"/>
            <w:bookmarkEnd w:id="6"/>
          </w:p>
          <w:p w14:paraId="3A461589" w14:textId="77777777" w:rsidR="00E16509" w:rsidRPr="004F472B" w:rsidRDefault="00E16509" w:rsidP="00133525">
            <w:pPr>
              <w:pStyle w:val="FP"/>
              <w:jc w:val="center"/>
              <w:rPr>
                <w:noProof/>
                <w:sz w:val="18"/>
              </w:rPr>
            </w:pPr>
            <w:r w:rsidRPr="004F472B">
              <w:rPr>
                <w:noProof/>
                <w:sz w:val="18"/>
              </w:rPr>
              <w:t>All rights reserved.</w:t>
            </w:r>
          </w:p>
          <w:p w14:paraId="2DB50E26" w14:textId="77777777" w:rsidR="00E16509" w:rsidRPr="004F472B" w:rsidRDefault="00E16509" w:rsidP="00E16509">
            <w:pPr>
              <w:pStyle w:val="FP"/>
              <w:rPr>
                <w:noProof/>
                <w:sz w:val="18"/>
              </w:rPr>
            </w:pPr>
          </w:p>
          <w:p w14:paraId="15EC986E"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30A07886"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173C67E0"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0369C2E3" w14:textId="77777777" w:rsidR="00E16509" w:rsidRPr="004F472B" w:rsidRDefault="00E16509" w:rsidP="00133525"/>
        </w:tc>
      </w:tr>
      <w:bookmarkEnd w:id="3"/>
    </w:tbl>
    <w:p w14:paraId="6A26A144" w14:textId="77777777" w:rsidR="00080512" w:rsidRPr="004D3578" w:rsidRDefault="00080512">
      <w:pPr>
        <w:pStyle w:val="TT"/>
      </w:pPr>
      <w:r w:rsidRPr="004D3578">
        <w:br w:type="page"/>
      </w:r>
      <w:bookmarkStart w:id="7" w:name="tableOfContents"/>
      <w:bookmarkEnd w:id="7"/>
      <w:r w:rsidRPr="004D3578">
        <w:lastRenderedPageBreak/>
        <w:t>Contents</w:t>
      </w:r>
    </w:p>
    <w:p w14:paraId="08CB1E1A" w14:textId="75707D9C" w:rsidR="00330D87"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30D87">
        <w:t>Foreword</w:t>
      </w:r>
      <w:r w:rsidR="00330D87">
        <w:tab/>
      </w:r>
      <w:r w:rsidR="00330D87">
        <w:fldChar w:fldCharType="begin" w:fldLock="1"/>
      </w:r>
      <w:r w:rsidR="00330D87">
        <w:instrText xml:space="preserve"> PAGEREF _Toc82711105 \h </w:instrText>
      </w:r>
      <w:r w:rsidR="00330D87">
        <w:fldChar w:fldCharType="separate"/>
      </w:r>
      <w:r w:rsidR="00330D87">
        <w:t>5</w:t>
      </w:r>
      <w:r w:rsidR="00330D87">
        <w:fldChar w:fldCharType="end"/>
      </w:r>
    </w:p>
    <w:p w14:paraId="734E7A0C" w14:textId="01DA0FA5" w:rsidR="00330D87" w:rsidRDefault="00330D8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_Toc82711106 \h </w:instrText>
      </w:r>
      <w:r>
        <w:fldChar w:fldCharType="separate"/>
      </w:r>
      <w:r>
        <w:t>7</w:t>
      </w:r>
      <w:r>
        <w:fldChar w:fldCharType="end"/>
      </w:r>
    </w:p>
    <w:p w14:paraId="24AD1DD0" w14:textId="7308B2CF" w:rsidR="00330D87" w:rsidRDefault="00330D8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_Toc82711107 \h </w:instrText>
      </w:r>
      <w:r>
        <w:fldChar w:fldCharType="separate"/>
      </w:r>
      <w:r>
        <w:t>7</w:t>
      </w:r>
      <w:r>
        <w:fldChar w:fldCharType="end"/>
      </w:r>
    </w:p>
    <w:p w14:paraId="205D8D5B" w14:textId="7EB33146" w:rsidR="00330D87" w:rsidRDefault="00330D8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_Toc82711108 \h </w:instrText>
      </w:r>
      <w:r>
        <w:fldChar w:fldCharType="separate"/>
      </w:r>
      <w:r>
        <w:t>8</w:t>
      </w:r>
      <w:r>
        <w:fldChar w:fldCharType="end"/>
      </w:r>
    </w:p>
    <w:p w14:paraId="400498E7" w14:textId="4F873BE7" w:rsidR="00330D87" w:rsidRDefault="00330D8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_Toc82711109 \h </w:instrText>
      </w:r>
      <w:r>
        <w:fldChar w:fldCharType="separate"/>
      </w:r>
      <w:r>
        <w:t>8</w:t>
      </w:r>
      <w:r>
        <w:fldChar w:fldCharType="end"/>
      </w:r>
    </w:p>
    <w:p w14:paraId="0B6A9C47" w14:textId="6118B402" w:rsidR="00330D87" w:rsidRDefault="00330D8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_Toc82711110 \h </w:instrText>
      </w:r>
      <w:r>
        <w:fldChar w:fldCharType="separate"/>
      </w:r>
      <w:r>
        <w:t>8</w:t>
      </w:r>
      <w:r>
        <w:fldChar w:fldCharType="end"/>
      </w:r>
    </w:p>
    <w:p w14:paraId="13FA18C7" w14:textId="18CF02C0" w:rsidR="00330D87" w:rsidRDefault="00330D8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_Toc82711111 \h </w:instrText>
      </w:r>
      <w:r>
        <w:fldChar w:fldCharType="separate"/>
      </w:r>
      <w:r>
        <w:t>8</w:t>
      </w:r>
      <w:r>
        <w:fldChar w:fldCharType="end"/>
      </w:r>
    </w:p>
    <w:p w14:paraId="7C953A9E" w14:textId="1BEDFB74" w:rsidR="00330D87" w:rsidRDefault="00330D8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_Toc82711112 \h </w:instrText>
      </w:r>
      <w:r>
        <w:fldChar w:fldCharType="separate"/>
      </w:r>
      <w:r>
        <w:t>8</w:t>
      </w:r>
      <w:r>
        <w:fldChar w:fldCharType="end"/>
      </w:r>
    </w:p>
    <w:p w14:paraId="03F6C5AD" w14:textId="77A38BEE" w:rsidR="00330D87" w:rsidRDefault="00330D8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_Toc82711113 \h </w:instrText>
      </w:r>
      <w:r>
        <w:fldChar w:fldCharType="separate"/>
      </w:r>
      <w:r>
        <w:t>8</w:t>
      </w:r>
      <w:r>
        <w:fldChar w:fldCharType="end"/>
      </w:r>
    </w:p>
    <w:p w14:paraId="2D0A1E25" w14:textId="76383D4A" w:rsidR="00330D87" w:rsidRDefault="00330D8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_Toc82711114 \h </w:instrText>
      </w:r>
      <w:r>
        <w:fldChar w:fldCharType="separate"/>
      </w:r>
      <w:r>
        <w:t>9</w:t>
      </w:r>
      <w:r>
        <w:fldChar w:fldCharType="end"/>
      </w:r>
    </w:p>
    <w:p w14:paraId="78332FEE" w14:textId="14998EBA" w:rsidR="00330D87" w:rsidRDefault="00330D8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_Toc82711115 \h </w:instrText>
      </w:r>
      <w:r>
        <w:fldChar w:fldCharType="separate"/>
      </w:r>
      <w:r>
        <w:t>9</w:t>
      </w:r>
      <w:r>
        <w:fldChar w:fldCharType="end"/>
      </w:r>
    </w:p>
    <w:p w14:paraId="5EC2AA08" w14:textId="41D7C3DC" w:rsidR="00330D87" w:rsidRDefault="00330D8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_Toc82711116 \h </w:instrText>
      </w:r>
      <w:r>
        <w:fldChar w:fldCharType="separate"/>
      </w:r>
      <w:r>
        <w:t>9</w:t>
      </w:r>
      <w:r>
        <w:fldChar w:fldCharType="end"/>
      </w:r>
    </w:p>
    <w:p w14:paraId="6D01D663" w14:textId="01DFF4A6" w:rsidR="00330D87" w:rsidRDefault="00330D8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_Toc82711117 \h </w:instrText>
      </w:r>
      <w:r>
        <w:fldChar w:fldCharType="separate"/>
      </w:r>
      <w:r>
        <w:t>9</w:t>
      </w:r>
      <w:r>
        <w:fldChar w:fldCharType="end"/>
      </w:r>
    </w:p>
    <w:p w14:paraId="7A8A79DD" w14:textId="682B191F" w:rsidR="00330D87" w:rsidRDefault="00330D8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_Toc82711118 \h </w:instrText>
      </w:r>
      <w:r>
        <w:fldChar w:fldCharType="separate"/>
      </w:r>
      <w:r>
        <w:t>10</w:t>
      </w:r>
      <w:r>
        <w:fldChar w:fldCharType="end"/>
      </w:r>
    </w:p>
    <w:p w14:paraId="2D7214B0" w14:textId="4A04A1F9" w:rsidR="00330D87" w:rsidRDefault="00330D8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_Toc82711119 \h </w:instrText>
      </w:r>
      <w:r>
        <w:fldChar w:fldCharType="separate"/>
      </w:r>
      <w:r>
        <w:t>10</w:t>
      </w:r>
      <w:r>
        <w:fldChar w:fldCharType="end"/>
      </w:r>
    </w:p>
    <w:p w14:paraId="0C907217" w14:textId="4A1D93DB" w:rsidR="00330D87" w:rsidRDefault="00330D8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_Toc82711120 \h </w:instrText>
      </w:r>
      <w:r>
        <w:fldChar w:fldCharType="separate"/>
      </w:r>
      <w:r>
        <w:t>10</w:t>
      </w:r>
      <w:r>
        <w:fldChar w:fldCharType="end"/>
      </w:r>
    </w:p>
    <w:p w14:paraId="1C75A124" w14:textId="116CC98D" w:rsidR="00330D87" w:rsidRDefault="00330D8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_Toc82711121 \h </w:instrText>
      </w:r>
      <w:r>
        <w:fldChar w:fldCharType="separate"/>
      </w:r>
      <w:r>
        <w:t>10</w:t>
      </w:r>
      <w:r>
        <w:fldChar w:fldCharType="end"/>
      </w:r>
    </w:p>
    <w:p w14:paraId="67B3B22D" w14:textId="098C9CAF" w:rsidR="00330D87" w:rsidRDefault="00330D8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_Toc82711122 \h </w:instrText>
      </w:r>
      <w:r>
        <w:fldChar w:fldCharType="separate"/>
      </w:r>
      <w:r>
        <w:t>12</w:t>
      </w:r>
      <w:r>
        <w:fldChar w:fldCharType="end"/>
      </w:r>
    </w:p>
    <w:p w14:paraId="73C748DA" w14:textId="50F92E2C" w:rsidR="00330D87" w:rsidRDefault="00330D87">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_Toc82711123 \h </w:instrText>
      </w:r>
      <w:r>
        <w:fldChar w:fldCharType="separate"/>
      </w:r>
      <w:r>
        <w:t>12</w:t>
      </w:r>
      <w:r>
        <w:fldChar w:fldCharType="end"/>
      </w:r>
    </w:p>
    <w:p w14:paraId="3F42D19A" w14:textId="5613FEDE" w:rsidR="00330D87" w:rsidRDefault="00330D87">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_Toc82711124 \h </w:instrText>
      </w:r>
      <w:r>
        <w:fldChar w:fldCharType="separate"/>
      </w:r>
      <w:r>
        <w:t>13</w:t>
      </w:r>
      <w:r>
        <w:fldChar w:fldCharType="end"/>
      </w:r>
    </w:p>
    <w:p w14:paraId="016FC4E9" w14:textId="438C42F6" w:rsidR="00330D87" w:rsidRDefault="00330D87">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_Toc82711125 \h </w:instrText>
      </w:r>
      <w:r>
        <w:fldChar w:fldCharType="separate"/>
      </w:r>
      <w:r>
        <w:t>13</w:t>
      </w:r>
      <w:r>
        <w:fldChar w:fldCharType="end"/>
      </w:r>
    </w:p>
    <w:p w14:paraId="37E1C875" w14:textId="160C8E36" w:rsidR="00330D87" w:rsidRDefault="00330D8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_Toc82711126 \h </w:instrText>
      </w:r>
      <w:r>
        <w:fldChar w:fldCharType="separate"/>
      </w:r>
      <w:r>
        <w:t>14</w:t>
      </w:r>
      <w:r>
        <w:fldChar w:fldCharType="end"/>
      </w:r>
    </w:p>
    <w:p w14:paraId="6BD3F19E" w14:textId="58B5C7C6" w:rsidR="00330D87" w:rsidRDefault="00330D8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_Toc82711127 \h </w:instrText>
      </w:r>
      <w:r>
        <w:fldChar w:fldCharType="separate"/>
      </w:r>
      <w:r>
        <w:t>14</w:t>
      </w:r>
      <w:r>
        <w:fldChar w:fldCharType="end"/>
      </w:r>
    </w:p>
    <w:p w14:paraId="3CE919C8" w14:textId="6F5F6E44" w:rsidR="00330D87" w:rsidRDefault="00330D8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_Toc82711128 \h </w:instrText>
      </w:r>
      <w:r>
        <w:fldChar w:fldCharType="separate"/>
      </w:r>
      <w:r>
        <w:t>14</w:t>
      </w:r>
      <w:r>
        <w:fldChar w:fldCharType="end"/>
      </w:r>
    </w:p>
    <w:p w14:paraId="558EF056" w14:textId="7717A05C" w:rsidR="00330D87" w:rsidRDefault="00330D8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_Toc82711129 \h </w:instrText>
      </w:r>
      <w:r>
        <w:fldChar w:fldCharType="separate"/>
      </w:r>
      <w:r>
        <w:t>15</w:t>
      </w:r>
      <w:r>
        <w:fldChar w:fldCharType="end"/>
      </w:r>
    </w:p>
    <w:p w14:paraId="67A6F58C" w14:textId="5EA98BAD" w:rsidR="00330D87" w:rsidRDefault="00330D8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_Toc82711130 \h </w:instrText>
      </w:r>
      <w:r>
        <w:fldChar w:fldCharType="separate"/>
      </w:r>
      <w:r>
        <w:t>15</w:t>
      </w:r>
      <w:r>
        <w:fldChar w:fldCharType="end"/>
      </w:r>
    </w:p>
    <w:p w14:paraId="0B26E1B1" w14:textId="478DB89C" w:rsidR="00330D87" w:rsidRDefault="00330D8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_Toc82711131 \h </w:instrText>
      </w:r>
      <w:r>
        <w:fldChar w:fldCharType="separate"/>
      </w:r>
      <w:r>
        <w:t>15</w:t>
      </w:r>
      <w:r>
        <w:fldChar w:fldCharType="end"/>
      </w:r>
    </w:p>
    <w:p w14:paraId="6DACF101" w14:textId="17ED903B" w:rsidR="00330D87" w:rsidRDefault="00330D8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_Toc82711132 \h </w:instrText>
      </w:r>
      <w:r>
        <w:fldChar w:fldCharType="separate"/>
      </w:r>
      <w:r>
        <w:t>15</w:t>
      </w:r>
      <w:r>
        <w:fldChar w:fldCharType="end"/>
      </w:r>
    </w:p>
    <w:p w14:paraId="1EA6ABED" w14:textId="3CBD592B" w:rsidR="00330D87" w:rsidRDefault="00330D8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_Toc82711133 \h </w:instrText>
      </w:r>
      <w:r>
        <w:fldChar w:fldCharType="separate"/>
      </w:r>
      <w:r>
        <w:t>15</w:t>
      </w:r>
      <w:r>
        <w:fldChar w:fldCharType="end"/>
      </w:r>
    </w:p>
    <w:p w14:paraId="7B1E609C" w14:textId="7FF97A2F" w:rsidR="00330D87" w:rsidRDefault="00330D8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_Toc82711134 \h </w:instrText>
      </w:r>
      <w:r>
        <w:fldChar w:fldCharType="separate"/>
      </w:r>
      <w:r>
        <w:t>15</w:t>
      </w:r>
      <w:r>
        <w:fldChar w:fldCharType="end"/>
      </w:r>
    </w:p>
    <w:p w14:paraId="576D45BE" w14:textId="6A28A4CC" w:rsidR="00330D87" w:rsidRDefault="00330D8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_Toc82711135 \h </w:instrText>
      </w:r>
      <w:r>
        <w:fldChar w:fldCharType="separate"/>
      </w:r>
      <w:r>
        <w:t>15</w:t>
      </w:r>
      <w:r>
        <w:fldChar w:fldCharType="end"/>
      </w:r>
    </w:p>
    <w:p w14:paraId="16197AA5" w14:textId="75366E36" w:rsidR="00330D87" w:rsidRDefault="00330D8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_Toc82711136 \h </w:instrText>
      </w:r>
      <w:r>
        <w:fldChar w:fldCharType="separate"/>
      </w:r>
      <w:r>
        <w:t>15</w:t>
      </w:r>
      <w:r>
        <w:fldChar w:fldCharType="end"/>
      </w:r>
    </w:p>
    <w:p w14:paraId="6A82BFA4" w14:textId="4E9A8A1B" w:rsidR="00330D87" w:rsidRDefault="00330D8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_Toc82711137 \h </w:instrText>
      </w:r>
      <w:r>
        <w:fldChar w:fldCharType="separate"/>
      </w:r>
      <w:r>
        <w:t>16</w:t>
      </w:r>
      <w:r>
        <w:fldChar w:fldCharType="end"/>
      </w:r>
    </w:p>
    <w:p w14:paraId="34FEDD28" w14:textId="79E1073E" w:rsidR="00330D87" w:rsidRDefault="00330D8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_Toc82711138 \h </w:instrText>
      </w:r>
      <w:r>
        <w:fldChar w:fldCharType="separate"/>
      </w:r>
      <w:r>
        <w:t>16</w:t>
      </w:r>
      <w:r>
        <w:fldChar w:fldCharType="end"/>
      </w:r>
    </w:p>
    <w:p w14:paraId="3077148F" w14:textId="31791FC1" w:rsidR="00330D87" w:rsidRDefault="00330D8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_Toc82711139 \h </w:instrText>
      </w:r>
      <w:r>
        <w:fldChar w:fldCharType="separate"/>
      </w:r>
      <w:r>
        <w:t>16</w:t>
      </w:r>
      <w:r>
        <w:fldChar w:fldCharType="end"/>
      </w:r>
    </w:p>
    <w:p w14:paraId="635C814C" w14:textId="128DEDFC" w:rsidR="00330D87" w:rsidRDefault="00330D8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_Toc82711140 \h </w:instrText>
      </w:r>
      <w:r>
        <w:fldChar w:fldCharType="separate"/>
      </w:r>
      <w:r>
        <w:t>16</w:t>
      </w:r>
      <w:r>
        <w:fldChar w:fldCharType="end"/>
      </w:r>
    </w:p>
    <w:p w14:paraId="6ED92828" w14:textId="13ABC635" w:rsidR="00330D87" w:rsidRDefault="00330D8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_Toc82711141 \h </w:instrText>
      </w:r>
      <w:r>
        <w:fldChar w:fldCharType="separate"/>
      </w:r>
      <w:r>
        <w:t>16</w:t>
      </w:r>
      <w:r>
        <w:fldChar w:fldCharType="end"/>
      </w:r>
    </w:p>
    <w:p w14:paraId="1BE687C9" w14:textId="72A1B4B4" w:rsidR="00330D87" w:rsidRDefault="00330D8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_Toc82711142 \h </w:instrText>
      </w:r>
      <w:r>
        <w:fldChar w:fldCharType="separate"/>
      </w:r>
      <w:r>
        <w:t>18</w:t>
      </w:r>
      <w:r>
        <w:fldChar w:fldCharType="end"/>
      </w:r>
    </w:p>
    <w:p w14:paraId="75F3EA3B" w14:textId="4EEA6057" w:rsidR="00330D87" w:rsidRDefault="00330D8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8F7577">
        <w:rPr>
          <w:lang w:val="fr-FR"/>
        </w:rPr>
        <w:t>slice-authentication (Document)</w:t>
      </w:r>
      <w:r>
        <w:tab/>
      </w:r>
      <w:r>
        <w:fldChar w:fldCharType="begin" w:fldLock="1"/>
      </w:r>
      <w:r>
        <w:instrText xml:space="preserve"> PAGEREF _Toc82711143 \h </w:instrText>
      </w:r>
      <w:r>
        <w:fldChar w:fldCharType="separate"/>
      </w:r>
      <w:r>
        <w:t>18</w:t>
      </w:r>
      <w:r>
        <w:fldChar w:fldCharType="end"/>
      </w:r>
    </w:p>
    <w:p w14:paraId="296DCCD3" w14:textId="3BDFBDED" w:rsidR="00330D87" w:rsidRDefault="00330D87">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_Toc82711144 \h </w:instrText>
      </w:r>
      <w:r>
        <w:fldChar w:fldCharType="separate"/>
      </w:r>
      <w:r>
        <w:t>18</w:t>
      </w:r>
      <w:r>
        <w:fldChar w:fldCharType="end"/>
      </w:r>
    </w:p>
    <w:p w14:paraId="74578A00" w14:textId="7C3D00CD" w:rsidR="00330D87" w:rsidRDefault="00330D87">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_Toc82711145 \h </w:instrText>
      </w:r>
      <w:r>
        <w:fldChar w:fldCharType="separate"/>
      </w:r>
      <w:r>
        <w:t>18</w:t>
      </w:r>
      <w:r>
        <w:fldChar w:fldCharType="end"/>
      </w:r>
    </w:p>
    <w:p w14:paraId="5D56098D" w14:textId="6ABED029" w:rsidR="00330D87" w:rsidRDefault="00330D87">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_Toc82711146 \h </w:instrText>
      </w:r>
      <w:r>
        <w:fldChar w:fldCharType="separate"/>
      </w:r>
      <w:r>
        <w:t>18</w:t>
      </w:r>
      <w:r>
        <w:fldChar w:fldCharType="end"/>
      </w:r>
    </w:p>
    <w:p w14:paraId="48B94143" w14:textId="489001B6" w:rsidR="00330D87" w:rsidRDefault="00330D87">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_Toc82711147 \h </w:instrText>
      </w:r>
      <w:r>
        <w:fldChar w:fldCharType="separate"/>
      </w:r>
      <w:r>
        <w:t>18</w:t>
      </w:r>
      <w:r>
        <w:fldChar w:fldCharType="end"/>
      </w:r>
    </w:p>
    <w:p w14:paraId="0609756B" w14:textId="0253D148" w:rsidR="00330D87" w:rsidRDefault="00330D87">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_Toc82711148 \h </w:instrText>
      </w:r>
      <w:r>
        <w:fldChar w:fldCharType="separate"/>
      </w:r>
      <w:r>
        <w:t>20</w:t>
      </w:r>
      <w:r>
        <w:fldChar w:fldCharType="end"/>
      </w:r>
    </w:p>
    <w:p w14:paraId="33EA47B0" w14:textId="3EE5CD40" w:rsidR="00330D87" w:rsidRDefault="00330D8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_Toc82711149 \h </w:instrText>
      </w:r>
      <w:r>
        <w:fldChar w:fldCharType="separate"/>
      </w:r>
      <w:r>
        <w:t>20</w:t>
      </w:r>
      <w:r>
        <w:fldChar w:fldCharType="end"/>
      </w:r>
    </w:p>
    <w:p w14:paraId="3DCCFF28" w14:textId="07BDB10E" w:rsidR="00330D87" w:rsidRDefault="00330D8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_Toc82711150 \h </w:instrText>
      </w:r>
      <w:r>
        <w:fldChar w:fldCharType="separate"/>
      </w:r>
      <w:r>
        <w:t>20</w:t>
      </w:r>
      <w:r>
        <w:fldChar w:fldCharType="end"/>
      </w:r>
    </w:p>
    <w:p w14:paraId="7C6581A9" w14:textId="0CE33387" w:rsidR="00330D87" w:rsidRDefault="00330D8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_Toc82711151 \h </w:instrText>
      </w:r>
      <w:r>
        <w:fldChar w:fldCharType="separate"/>
      </w:r>
      <w:r>
        <w:t>20</w:t>
      </w:r>
      <w:r>
        <w:fldChar w:fldCharType="end"/>
      </w:r>
    </w:p>
    <w:p w14:paraId="5D2C3252" w14:textId="4BF3AD27" w:rsidR="00330D87" w:rsidRDefault="00330D8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_Toc82711152 \h </w:instrText>
      </w:r>
      <w:r>
        <w:fldChar w:fldCharType="separate"/>
      </w:r>
      <w:r>
        <w:t>20</w:t>
      </w:r>
      <w:r>
        <w:fldChar w:fldCharType="end"/>
      </w:r>
    </w:p>
    <w:p w14:paraId="03934C6F" w14:textId="18C8CC0A" w:rsidR="00330D87" w:rsidRDefault="00330D87">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_Toc82711153 \h </w:instrText>
      </w:r>
      <w:r>
        <w:fldChar w:fldCharType="separate"/>
      </w:r>
      <w:r>
        <w:t>20</w:t>
      </w:r>
      <w:r>
        <w:fldChar w:fldCharType="end"/>
      </w:r>
    </w:p>
    <w:p w14:paraId="44E7ED3B" w14:textId="0F5523CA" w:rsidR="00330D87" w:rsidRDefault="00330D87">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_Toc82711154 \h </w:instrText>
      </w:r>
      <w:r>
        <w:fldChar w:fldCharType="separate"/>
      </w:r>
      <w:r>
        <w:t>20</w:t>
      </w:r>
      <w:r>
        <w:fldChar w:fldCharType="end"/>
      </w:r>
    </w:p>
    <w:p w14:paraId="1084BF09" w14:textId="50262D2C" w:rsidR="00330D87" w:rsidRDefault="00330D87">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_Toc82711155 \h </w:instrText>
      </w:r>
      <w:r>
        <w:fldChar w:fldCharType="separate"/>
      </w:r>
      <w:r>
        <w:t>20</w:t>
      </w:r>
      <w:r>
        <w:fldChar w:fldCharType="end"/>
      </w:r>
    </w:p>
    <w:p w14:paraId="4FA18480" w14:textId="2A581951" w:rsidR="00330D87" w:rsidRDefault="00330D87">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_Toc82711156 \h </w:instrText>
      </w:r>
      <w:r>
        <w:fldChar w:fldCharType="separate"/>
      </w:r>
      <w:r>
        <w:t>21</w:t>
      </w:r>
      <w:r>
        <w:fldChar w:fldCharType="end"/>
      </w:r>
    </w:p>
    <w:p w14:paraId="0265003D" w14:textId="318E080A" w:rsidR="00330D87" w:rsidRDefault="00330D87">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_Toc82711157 \h </w:instrText>
      </w:r>
      <w:r>
        <w:fldChar w:fldCharType="separate"/>
      </w:r>
      <w:r>
        <w:t>21</w:t>
      </w:r>
      <w:r>
        <w:fldChar w:fldCharType="end"/>
      </w:r>
    </w:p>
    <w:p w14:paraId="77C6E08D" w14:textId="14286BBA" w:rsidR="00330D87" w:rsidRDefault="00330D87">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_Toc82711158 \h </w:instrText>
      </w:r>
      <w:r>
        <w:fldChar w:fldCharType="separate"/>
      </w:r>
      <w:r>
        <w:t>21</w:t>
      </w:r>
      <w:r>
        <w:fldChar w:fldCharType="end"/>
      </w:r>
    </w:p>
    <w:p w14:paraId="23A16A80" w14:textId="79C7A0B0" w:rsidR="00330D87" w:rsidRDefault="00330D87">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_Toc82711159 \h </w:instrText>
      </w:r>
      <w:r>
        <w:fldChar w:fldCharType="separate"/>
      </w:r>
      <w:r>
        <w:t>21</w:t>
      </w:r>
      <w:r>
        <w:fldChar w:fldCharType="end"/>
      </w:r>
    </w:p>
    <w:p w14:paraId="027F82DA" w14:textId="7A17FED5" w:rsidR="00330D87" w:rsidRDefault="00330D87">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_Toc82711160 \h </w:instrText>
      </w:r>
      <w:r>
        <w:fldChar w:fldCharType="separate"/>
      </w:r>
      <w:r>
        <w:t>21</w:t>
      </w:r>
      <w:r>
        <w:fldChar w:fldCharType="end"/>
      </w:r>
    </w:p>
    <w:p w14:paraId="70CB8A35" w14:textId="21EFBF25" w:rsidR="00330D87" w:rsidRDefault="00330D87">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_Toc82711161 \h </w:instrText>
      </w:r>
      <w:r>
        <w:fldChar w:fldCharType="separate"/>
      </w:r>
      <w:r>
        <w:t>21</w:t>
      </w:r>
      <w:r>
        <w:fldChar w:fldCharType="end"/>
      </w:r>
    </w:p>
    <w:p w14:paraId="4B82091E" w14:textId="2E817A1E" w:rsidR="00330D87" w:rsidRDefault="00330D87">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_Toc82711162 \h </w:instrText>
      </w:r>
      <w:r>
        <w:fldChar w:fldCharType="separate"/>
      </w:r>
      <w:r>
        <w:t>21</w:t>
      </w:r>
      <w:r>
        <w:fldChar w:fldCharType="end"/>
      </w:r>
    </w:p>
    <w:p w14:paraId="56A4AA06" w14:textId="7B072ECD" w:rsidR="00330D87" w:rsidRDefault="00330D8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_Toc82711163 \h </w:instrText>
      </w:r>
      <w:r>
        <w:fldChar w:fldCharType="separate"/>
      </w:r>
      <w:r>
        <w:t>22</w:t>
      </w:r>
      <w:r>
        <w:fldChar w:fldCharType="end"/>
      </w:r>
    </w:p>
    <w:p w14:paraId="061B9820" w14:textId="46917B44" w:rsidR="00330D87" w:rsidRDefault="00330D8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_Toc82711164 \h </w:instrText>
      </w:r>
      <w:r>
        <w:fldChar w:fldCharType="separate"/>
      </w:r>
      <w:r>
        <w:t>22</w:t>
      </w:r>
      <w:r>
        <w:fldChar w:fldCharType="end"/>
      </w:r>
    </w:p>
    <w:p w14:paraId="6BA7C556" w14:textId="571B2B6C" w:rsidR="00330D87" w:rsidRDefault="00330D87">
      <w:pPr>
        <w:pStyle w:val="TOC4"/>
        <w:rPr>
          <w:rFonts w:asciiTheme="minorHAnsi" w:eastAsiaTheme="minorEastAsia" w:hAnsiTheme="minorHAnsi" w:cstheme="minorBidi"/>
          <w:sz w:val="22"/>
          <w:szCs w:val="22"/>
          <w:lang w:eastAsia="en-GB"/>
        </w:rPr>
      </w:pPr>
      <w:r w:rsidRPr="008F7577">
        <w:rPr>
          <w:lang w:val="en-US"/>
        </w:rPr>
        <w:t>6.1.6.2</w:t>
      </w:r>
      <w:r>
        <w:rPr>
          <w:rFonts w:asciiTheme="minorHAnsi" w:eastAsiaTheme="minorEastAsia" w:hAnsiTheme="minorHAnsi" w:cstheme="minorBidi"/>
          <w:sz w:val="22"/>
          <w:szCs w:val="22"/>
          <w:lang w:eastAsia="en-GB"/>
        </w:rPr>
        <w:tab/>
      </w:r>
      <w:r w:rsidRPr="008F7577">
        <w:rPr>
          <w:lang w:val="en-US"/>
        </w:rPr>
        <w:t>Structured data types</w:t>
      </w:r>
      <w:r>
        <w:tab/>
      </w:r>
      <w:r>
        <w:fldChar w:fldCharType="begin" w:fldLock="1"/>
      </w:r>
      <w:r>
        <w:instrText xml:space="preserve"> PAGEREF _Toc82711165 \h </w:instrText>
      </w:r>
      <w:r>
        <w:fldChar w:fldCharType="separate"/>
      </w:r>
      <w:r>
        <w:t>22</w:t>
      </w:r>
      <w:r>
        <w:fldChar w:fldCharType="end"/>
      </w:r>
    </w:p>
    <w:p w14:paraId="1E4A598C" w14:textId="543CA6AC" w:rsidR="00330D87" w:rsidRDefault="00330D8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_Toc82711166 \h </w:instrText>
      </w:r>
      <w:r>
        <w:fldChar w:fldCharType="separate"/>
      </w:r>
      <w:r>
        <w:t>23</w:t>
      </w:r>
      <w:r>
        <w:fldChar w:fldCharType="end"/>
      </w:r>
    </w:p>
    <w:p w14:paraId="255A1984" w14:textId="3CE89961" w:rsidR="00330D87" w:rsidRDefault="00330D8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_Toc82711167 \h </w:instrText>
      </w:r>
      <w:r>
        <w:fldChar w:fldCharType="separate"/>
      </w:r>
      <w:r>
        <w:t>23</w:t>
      </w:r>
      <w:r>
        <w:fldChar w:fldCharType="end"/>
      </w:r>
    </w:p>
    <w:p w14:paraId="0C91A5A3" w14:textId="11AE7EF5" w:rsidR="00330D87" w:rsidRDefault="00330D8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_Toc82711168 \h </w:instrText>
      </w:r>
      <w:r>
        <w:fldChar w:fldCharType="separate"/>
      </w:r>
      <w:r>
        <w:t>23</w:t>
      </w:r>
      <w:r>
        <w:fldChar w:fldCharType="end"/>
      </w:r>
    </w:p>
    <w:p w14:paraId="4A8C1909" w14:textId="4D3F4F5D" w:rsidR="00330D87" w:rsidRDefault="00330D8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_Toc82711169 \h </w:instrText>
      </w:r>
      <w:r>
        <w:fldChar w:fldCharType="separate"/>
      </w:r>
      <w:r>
        <w:t>23</w:t>
      </w:r>
      <w:r>
        <w:fldChar w:fldCharType="end"/>
      </w:r>
    </w:p>
    <w:p w14:paraId="7BA9384C" w14:textId="0276F76B" w:rsidR="00330D87" w:rsidRDefault="00330D8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_Toc82711170 \h </w:instrText>
      </w:r>
      <w:r>
        <w:fldChar w:fldCharType="separate"/>
      </w:r>
      <w:r>
        <w:t>24</w:t>
      </w:r>
      <w:r>
        <w:fldChar w:fldCharType="end"/>
      </w:r>
    </w:p>
    <w:p w14:paraId="25E1A722" w14:textId="653DB551" w:rsidR="00330D87" w:rsidRDefault="00330D8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_Toc82711171 \h </w:instrText>
      </w:r>
      <w:r>
        <w:fldChar w:fldCharType="separate"/>
      </w:r>
      <w:r>
        <w:t>24</w:t>
      </w:r>
      <w:r>
        <w:fldChar w:fldCharType="end"/>
      </w:r>
    </w:p>
    <w:p w14:paraId="5CD59000" w14:textId="7E310845" w:rsidR="00330D87" w:rsidRDefault="00330D8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_Toc82711172 \h </w:instrText>
      </w:r>
      <w:r>
        <w:fldChar w:fldCharType="separate"/>
      </w:r>
      <w:r>
        <w:t>24</w:t>
      </w:r>
      <w:r>
        <w:fldChar w:fldCharType="end"/>
      </w:r>
    </w:p>
    <w:p w14:paraId="0802493D" w14:textId="2B0DF202" w:rsidR="00330D87" w:rsidRDefault="00330D87">
      <w:pPr>
        <w:pStyle w:val="TOC4"/>
        <w:rPr>
          <w:rFonts w:asciiTheme="minorHAnsi" w:eastAsiaTheme="minorEastAsia" w:hAnsiTheme="minorHAnsi" w:cstheme="minorBidi"/>
          <w:sz w:val="22"/>
          <w:szCs w:val="22"/>
          <w:lang w:eastAsia="en-GB"/>
        </w:rPr>
      </w:pPr>
      <w:r w:rsidRPr="008F7577">
        <w:rPr>
          <w:lang w:val="en-US"/>
        </w:rPr>
        <w:t>6.1.6.3</w:t>
      </w:r>
      <w:r>
        <w:rPr>
          <w:rFonts w:asciiTheme="minorHAnsi" w:eastAsiaTheme="minorEastAsia" w:hAnsiTheme="minorHAnsi" w:cstheme="minorBidi"/>
          <w:sz w:val="22"/>
          <w:szCs w:val="22"/>
          <w:lang w:eastAsia="en-GB"/>
        </w:rPr>
        <w:tab/>
      </w:r>
      <w:r w:rsidRPr="008F7577">
        <w:rPr>
          <w:lang w:val="en-US"/>
        </w:rPr>
        <w:t>Simple data types and enumerations</w:t>
      </w:r>
      <w:r>
        <w:tab/>
      </w:r>
      <w:r>
        <w:fldChar w:fldCharType="begin" w:fldLock="1"/>
      </w:r>
      <w:r>
        <w:instrText xml:space="preserve"> PAGEREF _Toc82711173 \h </w:instrText>
      </w:r>
      <w:r>
        <w:fldChar w:fldCharType="separate"/>
      </w:r>
      <w:r>
        <w:t>24</w:t>
      </w:r>
      <w:r>
        <w:fldChar w:fldCharType="end"/>
      </w:r>
    </w:p>
    <w:p w14:paraId="5AC05897" w14:textId="4D96996F" w:rsidR="00330D87" w:rsidRDefault="00330D8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_Toc82711174 \h </w:instrText>
      </w:r>
      <w:r>
        <w:fldChar w:fldCharType="separate"/>
      </w:r>
      <w:r>
        <w:t>24</w:t>
      </w:r>
      <w:r>
        <w:fldChar w:fldCharType="end"/>
      </w:r>
    </w:p>
    <w:p w14:paraId="201371DF" w14:textId="0AAF7067" w:rsidR="00330D87" w:rsidRDefault="00330D8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_Toc82711175 \h </w:instrText>
      </w:r>
      <w:r>
        <w:fldChar w:fldCharType="separate"/>
      </w:r>
      <w:r>
        <w:t>24</w:t>
      </w:r>
      <w:r>
        <w:fldChar w:fldCharType="end"/>
      </w:r>
    </w:p>
    <w:p w14:paraId="250449C3" w14:textId="49F91C5E" w:rsidR="00330D87" w:rsidRDefault="00330D8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_Toc82711176 \h </w:instrText>
      </w:r>
      <w:r>
        <w:fldChar w:fldCharType="separate"/>
      </w:r>
      <w:r>
        <w:t>24</w:t>
      </w:r>
      <w:r>
        <w:fldChar w:fldCharType="end"/>
      </w:r>
    </w:p>
    <w:p w14:paraId="308E77D6" w14:textId="5ABCF5FC" w:rsidR="00330D87" w:rsidRDefault="00330D87">
      <w:pPr>
        <w:pStyle w:val="TOC4"/>
        <w:rPr>
          <w:rFonts w:asciiTheme="minorHAnsi" w:eastAsiaTheme="minorEastAsia" w:hAnsiTheme="minorHAnsi" w:cstheme="minorBidi"/>
          <w:sz w:val="22"/>
          <w:szCs w:val="22"/>
          <w:lang w:eastAsia="en-GB"/>
        </w:rPr>
      </w:pPr>
      <w:r w:rsidRPr="008F7577">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_Toc82711177 \h </w:instrText>
      </w:r>
      <w:r>
        <w:fldChar w:fldCharType="separate"/>
      </w:r>
      <w:r>
        <w:t>25</w:t>
      </w:r>
      <w:r>
        <w:fldChar w:fldCharType="end"/>
      </w:r>
    </w:p>
    <w:p w14:paraId="649816D8" w14:textId="1D0E9A58" w:rsidR="00330D87" w:rsidRDefault="00330D87">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_Toc82711178 \h </w:instrText>
      </w:r>
      <w:r>
        <w:fldChar w:fldCharType="separate"/>
      </w:r>
      <w:r>
        <w:t>25</w:t>
      </w:r>
      <w:r>
        <w:fldChar w:fldCharType="end"/>
      </w:r>
    </w:p>
    <w:p w14:paraId="39B14EF6" w14:textId="20BF3606" w:rsidR="00330D87" w:rsidRDefault="00330D8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_Toc82711179 \h </w:instrText>
      </w:r>
      <w:r>
        <w:fldChar w:fldCharType="separate"/>
      </w:r>
      <w:r>
        <w:t>25</w:t>
      </w:r>
      <w:r>
        <w:fldChar w:fldCharType="end"/>
      </w:r>
    </w:p>
    <w:p w14:paraId="622EFBD2" w14:textId="06325DDE" w:rsidR="00330D87" w:rsidRDefault="00330D8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_Toc82711180 \h </w:instrText>
      </w:r>
      <w:r>
        <w:fldChar w:fldCharType="separate"/>
      </w:r>
      <w:r>
        <w:t>25</w:t>
      </w:r>
      <w:r>
        <w:fldChar w:fldCharType="end"/>
      </w:r>
    </w:p>
    <w:p w14:paraId="3F7F99EE" w14:textId="6E115856" w:rsidR="00330D87" w:rsidRDefault="00330D8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_Toc82711181 \h </w:instrText>
      </w:r>
      <w:r>
        <w:fldChar w:fldCharType="separate"/>
      </w:r>
      <w:r>
        <w:t>25</w:t>
      </w:r>
      <w:r>
        <w:fldChar w:fldCharType="end"/>
      </w:r>
    </w:p>
    <w:p w14:paraId="1D4115DB" w14:textId="65A71CC9" w:rsidR="00330D87" w:rsidRDefault="00330D8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_Toc82711182 \h </w:instrText>
      </w:r>
      <w:r>
        <w:fldChar w:fldCharType="separate"/>
      </w:r>
      <w:r>
        <w:t>25</w:t>
      </w:r>
      <w:r>
        <w:fldChar w:fldCharType="end"/>
      </w:r>
    </w:p>
    <w:p w14:paraId="64F03697" w14:textId="103A64F5" w:rsidR="00330D87" w:rsidRDefault="00330D87">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_Toc82711183 \h </w:instrText>
      </w:r>
      <w:r>
        <w:fldChar w:fldCharType="separate"/>
      </w:r>
      <w:r>
        <w:t>25</w:t>
      </w:r>
      <w:r>
        <w:fldChar w:fldCharType="end"/>
      </w:r>
    </w:p>
    <w:p w14:paraId="6E6B3C5C" w14:textId="752BA001" w:rsidR="00330D87" w:rsidRDefault="00330D87">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_Toc82711184 \h </w:instrText>
      </w:r>
      <w:r>
        <w:fldChar w:fldCharType="separate"/>
      </w:r>
      <w:r>
        <w:t>26</w:t>
      </w:r>
      <w:r>
        <w:fldChar w:fldCharType="end"/>
      </w:r>
    </w:p>
    <w:p w14:paraId="22F778C7" w14:textId="5853387A" w:rsidR="00330D87" w:rsidRDefault="00330D87">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_Toc82711185 \h </w:instrText>
      </w:r>
      <w:r>
        <w:fldChar w:fldCharType="separate"/>
      </w:r>
      <w:r>
        <w:t>27</w:t>
      </w:r>
      <w:r>
        <w:fldChar w:fldCharType="end"/>
      </w:r>
    </w:p>
    <w:p w14:paraId="0AE13EBE" w14:textId="1729DCA2" w:rsidR="00330D87" w:rsidRDefault="00330D8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_Toc82711186 \h </w:instrText>
      </w:r>
      <w:r>
        <w:fldChar w:fldCharType="separate"/>
      </w:r>
      <w:r>
        <w:t>27</w:t>
      </w:r>
      <w:r>
        <w:fldChar w:fldCharType="end"/>
      </w:r>
    </w:p>
    <w:p w14:paraId="7E30A755" w14:textId="07ECEE9A" w:rsidR="00330D87" w:rsidRDefault="00330D87">
      <w:pPr>
        <w:pStyle w:val="TOC2"/>
        <w:rPr>
          <w:rFonts w:asciiTheme="minorHAnsi" w:eastAsiaTheme="minorEastAsia" w:hAnsiTheme="minorHAnsi" w:cstheme="minorBidi"/>
          <w:sz w:val="22"/>
          <w:szCs w:val="22"/>
          <w:lang w:eastAsia="en-GB"/>
        </w:rPr>
      </w:pPr>
      <w:r w:rsidRPr="00330D87">
        <w:t>A.2</w:t>
      </w:r>
      <w:r>
        <w:rPr>
          <w:rFonts w:asciiTheme="minorHAnsi" w:eastAsiaTheme="minorEastAsia" w:hAnsiTheme="minorHAnsi" w:cstheme="minorBidi"/>
          <w:sz w:val="22"/>
          <w:szCs w:val="22"/>
          <w:lang w:eastAsia="en-GB"/>
        </w:rPr>
        <w:tab/>
      </w:r>
      <w:r w:rsidRPr="00330D87">
        <w:rPr>
          <w:lang w:eastAsia="zh-CN"/>
        </w:rPr>
        <w:t>Nnssaaf_NSSAA</w:t>
      </w:r>
      <w:r w:rsidRPr="00330D87">
        <w:t xml:space="preserve"> API</w:t>
      </w:r>
      <w:r>
        <w:tab/>
      </w:r>
      <w:r>
        <w:fldChar w:fldCharType="begin" w:fldLock="1"/>
      </w:r>
      <w:r>
        <w:instrText xml:space="preserve"> PAGEREF _Toc82711187 \h </w:instrText>
      </w:r>
      <w:r>
        <w:fldChar w:fldCharType="separate"/>
      </w:r>
      <w:r>
        <w:t>27</w:t>
      </w:r>
      <w:r>
        <w:fldChar w:fldCharType="end"/>
      </w:r>
    </w:p>
    <w:p w14:paraId="2B905D71" w14:textId="03423A77" w:rsidR="00330D87" w:rsidRDefault="00330D8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_Toc82711188 \h </w:instrText>
      </w:r>
      <w:r>
        <w:fldChar w:fldCharType="separate"/>
      </w:r>
      <w:r>
        <w:t>32</w:t>
      </w:r>
      <w:r>
        <w:fldChar w:fldCharType="end"/>
      </w:r>
    </w:p>
    <w:p w14:paraId="7463ECD9" w14:textId="5C5D91BD" w:rsidR="00080512" w:rsidRPr="004D3578" w:rsidRDefault="00F6741D">
      <w:r>
        <w:rPr>
          <w:noProof/>
          <w:sz w:val="22"/>
        </w:rPr>
        <w:fldChar w:fldCharType="end"/>
      </w:r>
    </w:p>
    <w:p w14:paraId="38823AE4" w14:textId="77777777" w:rsidR="00080512" w:rsidRDefault="00080512" w:rsidP="008A6D4A">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82711105"/>
      <w:bookmarkEnd w:id="8"/>
      <w:r w:rsidRPr="004D3578">
        <w:lastRenderedPageBreak/>
        <w:t>Foreword</w:t>
      </w:r>
      <w:bookmarkEnd w:id="9"/>
      <w:bookmarkEnd w:id="10"/>
      <w:bookmarkEnd w:id="11"/>
      <w:bookmarkEnd w:id="12"/>
      <w:bookmarkEnd w:id="13"/>
      <w:bookmarkEnd w:id="14"/>
      <w:bookmarkEnd w:id="15"/>
    </w:p>
    <w:p w14:paraId="771A129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3E493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C7420B" w14:textId="77777777" w:rsidR="00080512" w:rsidRPr="004D3578" w:rsidRDefault="00080512">
      <w:pPr>
        <w:pStyle w:val="B1"/>
      </w:pPr>
      <w:r w:rsidRPr="004D3578">
        <w:t>Version x.y.z</w:t>
      </w:r>
    </w:p>
    <w:p w14:paraId="0C3D59FE" w14:textId="77777777" w:rsidR="00080512" w:rsidRPr="004D3578" w:rsidRDefault="00080512">
      <w:pPr>
        <w:pStyle w:val="B1"/>
      </w:pPr>
      <w:r w:rsidRPr="004D3578">
        <w:t>where:</w:t>
      </w:r>
    </w:p>
    <w:p w14:paraId="28B22F61" w14:textId="77777777" w:rsidR="00080512" w:rsidRPr="004D3578" w:rsidRDefault="00080512">
      <w:pPr>
        <w:pStyle w:val="B2"/>
      </w:pPr>
      <w:r w:rsidRPr="004D3578">
        <w:t>x</w:t>
      </w:r>
      <w:r w:rsidRPr="004D3578">
        <w:tab/>
        <w:t>the first digit:</w:t>
      </w:r>
    </w:p>
    <w:p w14:paraId="56D0685D" w14:textId="77777777" w:rsidR="00080512" w:rsidRPr="004D3578" w:rsidRDefault="00080512">
      <w:pPr>
        <w:pStyle w:val="B3"/>
      </w:pPr>
      <w:r w:rsidRPr="004D3578">
        <w:t>1</w:t>
      </w:r>
      <w:r w:rsidRPr="004D3578">
        <w:tab/>
        <w:t>presented to TSG for information;</w:t>
      </w:r>
    </w:p>
    <w:p w14:paraId="1440A69B" w14:textId="77777777" w:rsidR="00080512" w:rsidRPr="004D3578" w:rsidRDefault="00080512">
      <w:pPr>
        <w:pStyle w:val="B3"/>
      </w:pPr>
      <w:r w:rsidRPr="004D3578">
        <w:t>2</w:t>
      </w:r>
      <w:r w:rsidRPr="004D3578">
        <w:tab/>
        <w:t>presented to TSG for approval;</w:t>
      </w:r>
    </w:p>
    <w:p w14:paraId="0F445497" w14:textId="77777777" w:rsidR="00080512" w:rsidRPr="004D3578" w:rsidRDefault="00080512">
      <w:pPr>
        <w:pStyle w:val="B3"/>
      </w:pPr>
      <w:r w:rsidRPr="004D3578">
        <w:t>3</w:t>
      </w:r>
      <w:r w:rsidRPr="004D3578">
        <w:tab/>
        <w:t>or greater indicates TSG approved document under change control.</w:t>
      </w:r>
    </w:p>
    <w:p w14:paraId="4B6DD4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8CCC80" w14:textId="77777777" w:rsidR="00080512" w:rsidRDefault="00080512">
      <w:pPr>
        <w:pStyle w:val="B2"/>
      </w:pPr>
      <w:r w:rsidRPr="004D3578">
        <w:t>z</w:t>
      </w:r>
      <w:r w:rsidRPr="004D3578">
        <w:tab/>
        <w:t>the third digit is incremented when editorial only changes have been incorporated in the document.</w:t>
      </w:r>
    </w:p>
    <w:p w14:paraId="678E21A4" w14:textId="77777777" w:rsidR="008C384C" w:rsidRDefault="008C384C" w:rsidP="008C384C">
      <w:r>
        <w:t xml:space="preserve">In </w:t>
      </w:r>
      <w:r w:rsidR="0074026F">
        <w:t>the present</w:t>
      </w:r>
      <w:r>
        <w:t xml:space="preserve"> document, modal verbs have the following meanings:</w:t>
      </w:r>
    </w:p>
    <w:p w14:paraId="52AD73EF" w14:textId="77777777" w:rsidR="008C384C" w:rsidRDefault="008C384C" w:rsidP="00774DA4">
      <w:pPr>
        <w:pStyle w:val="EX"/>
      </w:pPr>
      <w:r w:rsidRPr="008C384C">
        <w:rPr>
          <w:b/>
        </w:rPr>
        <w:t>shall</w:t>
      </w:r>
      <w:r w:rsidR="008A6D4A">
        <w:tab/>
      </w:r>
      <w:r>
        <w:t>indicates a mandatory requirement to do something</w:t>
      </w:r>
    </w:p>
    <w:p w14:paraId="63456C1E" w14:textId="77777777" w:rsidR="008C384C" w:rsidRDefault="008C384C" w:rsidP="00774DA4">
      <w:pPr>
        <w:pStyle w:val="EX"/>
      </w:pPr>
      <w:r w:rsidRPr="008C384C">
        <w:rPr>
          <w:b/>
        </w:rPr>
        <w:t>shall not</w:t>
      </w:r>
      <w:r>
        <w:tab/>
        <w:t>indicates an interdiction (</w:t>
      </w:r>
      <w:r w:rsidR="001F1132">
        <w:t>prohibition</w:t>
      </w:r>
      <w:r>
        <w:t>) to do something</w:t>
      </w:r>
    </w:p>
    <w:p w14:paraId="7951A1FF" w14:textId="77777777" w:rsidR="00BA19ED" w:rsidRPr="004D3578" w:rsidRDefault="00BA19ED" w:rsidP="00A27486">
      <w:r>
        <w:t>The constructions "shall" and "shall not" are confined to the context of normative provisions, and do not appear in Technical Reports.</w:t>
      </w:r>
    </w:p>
    <w:p w14:paraId="4BC0B17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6414FE" w14:textId="77777777" w:rsidR="008C384C" w:rsidRDefault="008C384C" w:rsidP="00774DA4">
      <w:pPr>
        <w:pStyle w:val="EX"/>
      </w:pPr>
      <w:r w:rsidRPr="008C384C">
        <w:rPr>
          <w:b/>
        </w:rPr>
        <w:t>should</w:t>
      </w:r>
      <w:r w:rsidR="008A6D4A">
        <w:tab/>
      </w:r>
      <w:r>
        <w:t>indicates a recommendation to do something</w:t>
      </w:r>
    </w:p>
    <w:p w14:paraId="2C861F0E" w14:textId="77777777" w:rsidR="008C384C" w:rsidRDefault="008C384C" w:rsidP="00774DA4">
      <w:pPr>
        <w:pStyle w:val="EX"/>
      </w:pPr>
      <w:r w:rsidRPr="008C384C">
        <w:rPr>
          <w:b/>
        </w:rPr>
        <w:t>should not</w:t>
      </w:r>
      <w:r>
        <w:tab/>
        <w:t>indicates a recommendation not to do something</w:t>
      </w:r>
    </w:p>
    <w:p w14:paraId="30621A34" w14:textId="77777777" w:rsidR="008C384C" w:rsidRDefault="008C384C" w:rsidP="00774DA4">
      <w:pPr>
        <w:pStyle w:val="EX"/>
      </w:pPr>
      <w:r w:rsidRPr="00774DA4">
        <w:rPr>
          <w:b/>
        </w:rPr>
        <w:t>may</w:t>
      </w:r>
      <w:r w:rsidR="008A6D4A">
        <w:tab/>
      </w:r>
      <w:r>
        <w:t>indicates permission to do something</w:t>
      </w:r>
    </w:p>
    <w:p w14:paraId="3E94069F" w14:textId="77777777" w:rsidR="008C384C" w:rsidRDefault="008C384C" w:rsidP="00774DA4">
      <w:pPr>
        <w:pStyle w:val="EX"/>
      </w:pPr>
      <w:r w:rsidRPr="00774DA4">
        <w:rPr>
          <w:b/>
        </w:rPr>
        <w:t>need not</w:t>
      </w:r>
      <w:r>
        <w:tab/>
        <w:t>indicates permission not to do something</w:t>
      </w:r>
    </w:p>
    <w:p w14:paraId="4FCED1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448634" w14:textId="77777777" w:rsidR="008C384C" w:rsidRDefault="008C384C" w:rsidP="00774DA4">
      <w:pPr>
        <w:pStyle w:val="EX"/>
      </w:pPr>
      <w:r w:rsidRPr="00774DA4">
        <w:rPr>
          <w:b/>
        </w:rPr>
        <w:t>can</w:t>
      </w:r>
      <w:r w:rsidR="008A6D4A">
        <w:tab/>
      </w:r>
      <w:r>
        <w:t>indicates</w:t>
      </w:r>
      <w:r w:rsidR="00774DA4">
        <w:t xml:space="preserve"> that something is possible</w:t>
      </w:r>
    </w:p>
    <w:p w14:paraId="7BDD69A8" w14:textId="77777777" w:rsidR="00774DA4" w:rsidRDefault="00774DA4" w:rsidP="00774DA4">
      <w:pPr>
        <w:pStyle w:val="EX"/>
      </w:pPr>
      <w:r w:rsidRPr="00774DA4">
        <w:rPr>
          <w:b/>
        </w:rPr>
        <w:t>cannot</w:t>
      </w:r>
      <w:r w:rsidR="008A6D4A">
        <w:tab/>
      </w:r>
      <w:r>
        <w:t>indicates that something is impossible</w:t>
      </w:r>
    </w:p>
    <w:p w14:paraId="782B3A0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5E233E"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7ACF61"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2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09F436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0C0D" w14:textId="77777777" w:rsidR="001F1132" w:rsidRDefault="001F1132" w:rsidP="001F1132">
      <w:r>
        <w:t>In addition:</w:t>
      </w:r>
    </w:p>
    <w:p w14:paraId="5F801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C3E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B33BD2" w14:textId="77777777" w:rsidR="00774DA4" w:rsidRPr="004D3578" w:rsidRDefault="00647114" w:rsidP="00A27486">
      <w:r>
        <w:t>The constructions "is" and "is not" do not indicate requirements.</w:t>
      </w:r>
    </w:p>
    <w:p w14:paraId="390AA2B5"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82711106"/>
      <w:r w:rsidRPr="004D3578">
        <w:lastRenderedPageBreak/>
        <w:t>1</w:t>
      </w:r>
      <w:r w:rsidRPr="004D3578">
        <w:tab/>
        <w:t>Scope</w:t>
      </w:r>
      <w:bookmarkEnd w:id="18"/>
      <w:bookmarkEnd w:id="19"/>
      <w:bookmarkEnd w:id="20"/>
      <w:bookmarkEnd w:id="21"/>
      <w:bookmarkEnd w:id="22"/>
      <w:bookmarkEnd w:id="23"/>
      <w:bookmarkEnd w:id="24"/>
    </w:p>
    <w:p w14:paraId="6810D52A"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68CE9D2C" w14:textId="77777777" w:rsidR="008A6D4A" w:rsidRPr="005E4D39" w:rsidRDefault="008A6D4A" w:rsidP="008A6D4A">
      <w:r>
        <w:t>The 5G System stage 2 architecture and procedures are specified in 3GPP TS </w:t>
      </w:r>
      <w:r w:rsidRPr="005E4D39">
        <w:t>23.501 [2] and 3GPP TS 23.502 [3].</w:t>
      </w:r>
    </w:p>
    <w:p w14:paraId="597096EC"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F5AB1D4" w14:textId="77777777"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82711107"/>
      <w:r w:rsidRPr="004D3578">
        <w:t>2</w:t>
      </w:r>
      <w:r w:rsidRPr="004D3578">
        <w:tab/>
        <w:t>References</w:t>
      </w:r>
      <w:bookmarkEnd w:id="25"/>
      <w:bookmarkEnd w:id="26"/>
      <w:bookmarkEnd w:id="27"/>
      <w:bookmarkEnd w:id="28"/>
      <w:bookmarkEnd w:id="29"/>
      <w:bookmarkEnd w:id="30"/>
      <w:bookmarkEnd w:id="31"/>
    </w:p>
    <w:p w14:paraId="6564E08A" w14:textId="77777777" w:rsidR="008A6D4A" w:rsidRPr="004D3578" w:rsidRDefault="008A6D4A" w:rsidP="008A6D4A">
      <w:r w:rsidRPr="004D3578">
        <w:t>The following documents contain provisions which, through reference in this text, constitute provisions of the present document.</w:t>
      </w:r>
    </w:p>
    <w:p w14:paraId="6A06F5C2"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280EF556" w14:textId="77777777" w:rsidR="008A6D4A" w:rsidRPr="004D3578" w:rsidRDefault="008A6D4A" w:rsidP="008A6D4A">
      <w:pPr>
        <w:pStyle w:val="B1"/>
      </w:pPr>
      <w:r>
        <w:t>-</w:t>
      </w:r>
      <w:r>
        <w:tab/>
      </w:r>
      <w:r w:rsidRPr="004D3578">
        <w:t>For a specific reference, subsequent revisions do not apply.</w:t>
      </w:r>
    </w:p>
    <w:p w14:paraId="60E6A042"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0A9EF0C7" w14:textId="77777777" w:rsidR="008A6D4A" w:rsidRDefault="008A6D4A" w:rsidP="008A6D4A">
      <w:pPr>
        <w:pStyle w:val="EX"/>
      </w:pPr>
      <w:r w:rsidRPr="004D3578">
        <w:t>[1]</w:t>
      </w:r>
      <w:r w:rsidRPr="004D3578">
        <w:tab/>
        <w:t>3GPP TR 21.905: "Vocabulary for 3GPP Specifications".</w:t>
      </w:r>
    </w:p>
    <w:p w14:paraId="0E87ABE2" w14:textId="77777777" w:rsidR="008A6D4A" w:rsidRPr="005E4D39" w:rsidRDefault="008A6D4A" w:rsidP="008A6D4A">
      <w:pPr>
        <w:pStyle w:val="EX"/>
      </w:pPr>
      <w:r>
        <w:t>[2</w:t>
      </w:r>
      <w:r w:rsidRPr="005E4D39">
        <w:t>]</w:t>
      </w:r>
      <w:r w:rsidRPr="005E4D39">
        <w:tab/>
        <w:t>3GPP TS 23.501: "System Architecture for the 5G System; Stage 2".</w:t>
      </w:r>
    </w:p>
    <w:p w14:paraId="05D9A950" w14:textId="77777777" w:rsidR="008A6D4A" w:rsidRPr="005E4D39" w:rsidRDefault="008A6D4A" w:rsidP="008A6D4A">
      <w:pPr>
        <w:pStyle w:val="EX"/>
      </w:pPr>
      <w:r w:rsidRPr="005E4D39">
        <w:t>[</w:t>
      </w:r>
      <w:r>
        <w:t>3</w:t>
      </w:r>
      <w:r w:rsidRPr="005E4D39">
        <w:t>]</w:t>
      </w:r>
      <w:r w:rsidRPr="005E4D39">
        <w:tab/>
        <w:t>3GPP TS 23.502: "Procedures for the 5G System; Stage 2".</w:t>
      </w:r>
    </w:p>
    <w:p w14:paraId="0A411BFC"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EDB55AE"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F72EAD3"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36A768CF"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F6CA3F7"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15DB219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12A52036"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3D1767B"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5BB35BB"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A093A1A" w14:textId="77777777" w:rsidR="008A6D4A" w:rsidRDefault="008A6D4A" w:rsidP="008A6D4A">
      <w:pPr>
        <w:pStyle w:val="EX"/>
      </w:pPr>
      <w:r>
        <w:t>[13]</w:t>
      </w:r>
      <w:r>
        <w:tab/>
        <w:t>IETF RFC 7807: "Problem Details for HTTP APIs".</w:t>
      </w:r>
    </w:p>
    <w:p w14:paraId="3F06B1F7" w14:textId="77777777" w:rsidR="007F5FCE" w:rsidRDefault="00641982" w:rsidP="008A6D4A">
      <w:pPr>
        <w:pStyle w:val="EX"/>
      </w:pPr>
      <w:r>
        <w:t>[14]</w:t>
      </w:r>
      <w:r>
        <w:tab/>
        <w:t>IETF RFC 4648: "</w:t>
      </w:r>
      <w:r w:rsidR="00737BEF">
        <w:rPr>
          <w:lang w:eastAsia="zh-CN"/>
        </w:rPr>
        <w:t>The Base16, Base32 and Base64 Data Encodings</w:t>
      </w:r>
      <w:r>
        <w:t>".</w:t>
      </w:r>
    </w:p>
    <w:p w14:paraId="7EE6253F" w14:textId="77777777" w:rsidR="003651F7" w:rsidRDefault="003651F7" w:rsidP="008A6D4A">
      <w:pPr>
        <w:pStyle w:val="EX"/>
      </w:pPr>
      <w:r>
        <w:t>[15]</w:t>
      </w:r>
      <w:r>
        <w:tab/>
        <w:t>3GPP TS 29.503: "</w:t>
      </w:r>
      <w:r w:rsidR="00035990" w:rsidRPr="003B2883">
        <w:t>5G System; Unified Data Management Services; Stage 3</w:t>
      </w:r>
      <w:r>
        <w:t>".</w:t>
      </w:r>
    </w:p>
    <w:p w14:paraId="5E2FDDE4" w14:textId="77777777" w:rsidR="00F04385" w:rsidRPr="007F5FCE" w:rsidRDefault="00F04385" w:rsidP="008A6D4A">
      <w:pPr>
        <w:pStyle w:val="EX"/>
        <w:rPr>
          <w:lang w:val="en-US" w:eastAsia="zh-CN"/>
        </w:rPr>
      </w:pPr>
      <w:r>
        <w:t>[16]</w:t>
      </w:r>
      <w:r>
        <w:tab/>
        <w:t>3GPP TS 29.518: "5G System; Access and Mobility Management Services; Stage 3".</w:t>
      </w:r>
    </w:p>
    <w:p w14:paraId="6D606558" w14:textId="77777777" w:rsidR="008A6D4A" w:rsidRPr="004D3578" w:rsidRDefault="008A6D4A" w:rsidP="008A6D4A">
      <w:pPr>
        <w:pStyle w:val="Heading1"/>
      </w:pPr>
      <w:bookmarkStart w:id="36" w:name="_Toc510696580"/>
      <w:bookmarkStart w:id="37" w:name="_Toc35971372"/>
      <w:bookmarkStart w:id="38" w:name="_Toc42953825"/>
      <w:bookmarkStart w:id="39" w:name="_Toc43463142"/>
      <w:bookmarkStart w:id="40" w:name="_Toc49847754"/>
      <w:bookmarkStart w:id="41" w:name="_Toc56497883"/>
      <w:bookmarkStart w:id="42" w:name="_Toc82711108"/>
      <w:r w:rsidRPr="004D3578">
        <w:lastRenderedPageBreak/>
        <w:t>3</w:t>
      </w:r>
      <w:r w:rsidRPr="004D3578">
        <w:tab/>
        <w:t>Definitions, symbols and abbreviations</w:t>
      </w:r>
      <w:bookmarkEnd w:id="36"/>
      <w:bookmarkEnd w:id="37"/>
      <w:bookmarkEnd w:id="38"/>
      <w:bookmarkEnd w:id="39"/>
      <w:bookmarkEnd w:id="40"/>
      <w:bookmarkEnd w:id="41"/>
      <w:bookmarkEnd w:id="42"/>
    </w:p>
    <w:p w14:paraId="261CC1EE" w14:textId="77777777" w:rsidR="008A6D4A" w:rsidRPr="004D3578" w:rsidRDefault="008A6D4A" w:rsidP="008A6D4A">
      <w:pPr>
        <w:pStyle w:val="Heading2"/>
      </w:pPr>
      <w:bookmarkStart w:id="43" w:name="_Toc510696581"/>
      <w:bookmarkStart w:id="44" w:name="_Toc35971373"/>
      <w:bookmarkStart w:id="45" w:name="_Toc42953826"/>
      <w:bookmarkStart w:id="46" w:name="_Toc43463143"/>
      <w:bookmarkStart w:id="47" w:name="_Toc49847755"/>
      <w:bookmarkStart w:id="48" w:name="_Toc56497884"/>
      <w:bookmarkStart w:id="49" w:name="_Toc82711109"/>
      <w:r w:rsidRPr="004D3578">
        <w:t>3.1</w:t>
      </w:r>
      <w:r w:rsidRPr="004D3578">
        <w:tab/>
        <w:t>Definitions</w:t>
      </w:r>
      <w:bookmarkEnd w:id="43"/>
      <w:bookmarkEnd w:id="44"/>
      <w:bookmarkEnd w:id="45"/>
      <w:bookmarkEnd w:id="46"/>
      <w:bookmarkEnd w:id="47"/>
      <w:bookmarkEnd w:id="48"/>
      <w:bookmarkEnd w:id="49"/>
    </w:p>
    <w:p w14:paraId="38487CBC" w14:textId="77777777"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rsidRPr="004D3578">
        <w:t xml:space="preserve">TR 21.905 [1] and the following apply. A term defined in the present document takes precedence over the definition of the same term, if any, in </w:t>
      </w:r>
      <w:r>
        <w:t xml:space="preserve">3GPP </w:t>
      </w:r>
      <w:r w:rsidRPr="004D3578">
        <w:t>TR 21.905 [1].</w:t>
      </w:r>
    </w:p>
    <w:p w14:paraId="4FE617C1"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92A30B0" w14:textId="77777777" w:rsidR="008A6D4A" w:rsidRPr="004D3578" w:rsidRDefault="008A6D4A" w:rsidP="008A6D4A">
      <w:pPr>
        <w:pStyle w:val="Guidance"/>
      </w:pPr>
      <w:r w:rsidRPr="004D3578">
        <w:rPr>
          <w:b/>
        </w:rPr>
        <w:t>&lt;defined term&gt;:</w:t>
      </w:r>
      <w:r w:rsidRPr="004D3578">
        <w:t xml:space="preserve"> &lt;definition&gt;.</w:t>
      </w:r>
    </w:p>
    <w:p w14:paraId="729AA727" w14:textId="77777777" w:rsidR="008A6D4A" w:rsidRPr="004D3578" w:rsidRDefault="008A6D4A" w:rsidP="008A6D4A">
      <w:r w:rsidRPr="004D3578">
        <w:rPr>
          <w:b/>
        </w:rPr>
        <w:t>example:</w:t>
      </w:r>
      <w:r w:rsidRPr="004D3578">
        <w:t xml:space="preserve"> text used to clarify abstract rules by applying them literally.</w:t>
      </w:r>
    </w:p>
    <w:p w14:paraId="320B6D7E" w14:textId="77777777" w:rsidR="008A6D4A" w:rsidRPr="004D3578" w:rsidRDefault="008A6D4A" w:rsidP="008A6D4A">
      <w:pPr>
        <w:pStyle w:val="Heading2"/>
      </w:pPr>
      <w:bookmarkStart w:id="53" w:name="_Toc510696582"/>
      <w:bookmarkStart w:id="54" w:name="_Toc35971374"/>
      <w:bookmarkStart w:id="55" w:name="_Toc42953827"/>
      <w:bookmarkStart w:id="56" w:name="_Toc43463144"/>
      <w:bookmarkStart w:id="57" w:name="_Toc49847756"/>
      <w:bookmarkStart w:id="58" w:name="_Toc56497885"/>
      <w:bookmarkStart w:id="59" w:name="_Toc82711110"/>
      <w:r w:rsidRPr="004D3578">
        <w:t>3.2</w:t>
      </w:r>
      <w:r w:rsidRPr="004D3578">
        <w:tab/>
        <w:t>Symbols</w:t>
      </w:r>
      <w:bookmarkEnd w:id="53"/>
      <w:bookmarkEnd w:id="54"/>
      <w:bookmarkEnd w:id="55"/>
      <w:bookmarkEnd w:id="56"/>
      <w:bookmarkEnd w:id="57"/>
      <w:bookmarkEnd w:id="58"/>
      <w:bookmarkEnd w:id="59"/>
    </w:p>
    <w:p w14:paraId="7B744B05" w14:textId="77777777" w:rsidR="008A6D4A" w:rsidRPr="004D3578" w:rsidRDefault="008A6D4A" w:rsidP="008A6D4A">
      <w:pPr>
        <w:keepNext/>
      </w:pPr>
      <w:r w:rsidRPr="004D3578">
        <w:t>For the purposes of the present document, the following symbols apply:</w:t>
      </w:r>
    </w:p>
    <w:p w14:paraId="376EED43" w14:textId="77777777" w:rsidR="008A6D4A" w:rsidRPr="004D3578" w:rsidRDefault="008A6D4A" w:rsidP="008A6D4A">
      <w:pPr>
        <w:pStyle w:val="Guidance"/>
      </w:pPr>
      <w:r w:rsidRPr="004D3578">
        <w:t>Symbol format (EW)</w:t>
      </w:r>
    </w:p>
    <w:p w14:paraId="3590F34A" w14:textId="77777777" w:rsidR="008A6D4A" w:rsidRPr="004D3578" w:rsidRDefault="008A6D4A" w:rsidP="008A6D4A">
      <w:pPr>
        <w:pStyle w:val="EW"/>
      </w:pPr>
      <w:r w:rsidRPr="004D3578">
        <w:t>&lt;symbol&gt;</w:t>
      </w:r>
      <w:r w:rsidRPr="004D3578">
        <w:tab/>
        <w:t>&lt;Explanation&gt;</w:t>
      </w:r>
    </w:p>
    <w:p w14:paraId="14D23075" w14:textId="77777777" w:rsidR="008A6D4A" w:rsidRPr="004D3578" w:rsidRDefault="008A6D4A" w:rsidP="008A6D4A">
      <w:pPr>
        <w:pStyle w:val="EW"/>
      </w:pPr>
    </w:p>
    <w:p w14:paraId="5E99B26C" w14:textId="77777777" w:rsidR="008A6D4A" w:rsidRPr="004D3578" w:rsidRDefault="008A6D4A" w:rsidP="008A6D4A">
      <w:pPr>
        <w:pStyle w:val="Heading2"/>
      </w:pPr>
      <w:bookmarkStart w:id="60" w:name="_Toc510696583"/>
      <w:bookmarkStart w:id="61" w:name="_Toc35971375"/>
      <w:bookmarkStart w:id="62" w:name="_Toc42953828"/>
      <w:bookmarkStart w:id="63" w:name="_Toc43463145"/>
      <w:bookmarkStart w:id="64" w:name="_Toc49847757"/>
      <w:bookmarkStart w:id="65" w:name="_Toc56497886"/>
      <w:bookmarkStart w:id="66" w:name="_Toc82711111"/>
      <w:r w:rsidRPr="004D3578">
        <w:t>3.3</w:t>
      </w:r>
      <w:r w:rsidRPr="004D3578">
        <w:tab/>
        <w:t>Abbreviations</w:t>
      </w:r>
      <w:bookmarkEnd w:id="60"/>
      <w:bookmarkEnd w:id="61"/>
      <w:bookmarkEnd w:id="62"/>
      <w:bookmarkEnd w:id="63"/>
      <w:bookmarkEnd w:id="64"/>
      <w:bookmarkEnd w:id="65"/>
      <w:bookmarkEnd w:id="66"/>
    </w:p>
    <w:p w14:paraId="495EC2BC"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61768B"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5D0DA0F0"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6EE40D59" w14:textId="77777777" w:rsidR="008A6D4A" w:rsidRDefault="008A6D4A" w:rsidP="008A6D4A">
      <w:pPr>
        <w:pStyle w:val="Heading1"/>
      </w:pPr>
      <w:bookmarkStart w:id="67" w:name="_Toc510696584"/>
      <w:bookmarkStart w:id="68" w:name="_Toc35971376"/>
      <w:bookmarkStart w:id="69" w:name="_Toc42953829"/>
      <w:bookmarkStart w:id="70" w:name="_Toc43463146"/>
      <w:bookmarkStart w:id="71" w:name="_Toc49847758"/>
      <w:bookmarkStart w:id="72" w:name="_Toc56497887"/>
      <w:bookmarkStart w:id="73" w:name="_Toc82711112"/>
      <w:r w:rsidRPr="004D3578">
        <w:t>4</w:t>
      </w:r>
      <w:r w:rsidRPr="004D3578">
        <w:tab/>
      </w:r>
      <w:r>
        <w:t>Overview</w:t>
      </w:r>
      <w:bookmarkEnd w:id="67"/>
      <w:bookmarkEnd w:id="68"/>
      <w:bookmarkEnd w:id="69"/>
      <w:bookmarkEnd w:id="70"/>
      <w:bookmarkEnd w:id="71"/>
      <w:bookmarkEnd w:id="72"/>
      <w:bookmarkEnd w:id="73"/>
    </w:p>
    <w:p w14:paraId="3DE0FA55" w14:textId="77777777" w:rsidR="009A01E9" w:rsidRPr="000B71E3" w:rsidRDefault="009A01E9" w:rsidP="009A01E9">
      <w:pPr>
        <w:pStyle w:val="Heading2"/>
      </w:pPr>
      <w:bookmarkStart w:id="74" w:name="_Toc11338340"/>
      <w:bookmarkStart w:id="75" w:name="_Toc42953830"/>
      <w:bookmarkStart w:id="76" w:name="_Toc43463147"/>
      <w:bookmarkStart w:id="77" w:name="_Toc49847759"/>
      <w:bookmarkStart w:id="78" w:name="_Toc56497888"/>
      <w:bookmarkStart w:id="79" w:name="_Toc82711113"/>
      <w:r w:rsidRPr="000B71E3">
        <w:t>4.1</w:t>
      </w:r>
      <w:r w:rsidRPr="000B71E3">
        <w:tab/>
        <w:t>Introduction</w:t>
      </w:r>
      <w:bookmarkEnd w:id="74"/>
      <w:bookmarkEnd w:id="75"/>
      <w:bookmarkEnd w:id="76"/>
      <w:bookmarkEnd w:id="77"/>
      <w:bookmarkEnd w:id="78"/>
      <w:bookmarkEnd w:id="79"/>
    </w:p>
    <w:p w14:paraId="7AF0510A"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7061D561"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7443E8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C29C6EF"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19C1B00B" w14:textId="77777777" w:rsidR="009A01E9" w:rsidRPr="000B71E3" w:rsidRDefault="009A01E9" w:rsidP="009A01E9">
      <w:pPr>
        <w:pStyle w:val="TH"/>
        <w:rPr>
          <w:lang w:eastAsia="zh-CN"/>
        </w:rPr>
      </w:pPr>
      <w:r w:rsidRPr="000B71E3">
        <w:object w:dxaOrig="8685" w:dyaOrig="2926" w14:anchorId="64C7A53A">
          <v:shape id="_x0000_i1027" type="#_x0000_t75" style="width:431.45pt;height:146.2pt" o:ole="">
            <v:imagedata r:id="rId12" o:title=""/>
          </v:shape>
          <o:OLEObject Type="Embed" ProgID="Visio.Drawing.11" ShapeID="_x0000_i1027" DrawAspect="Content" ObjectID="_1693324788" r:id="rId13"/>
        </w:object>
      </w:r>
    </w:p>
    <w:p w14:paraId="368B5B28"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1B34DA1C" w14:textId="77777777" w:rsidR="008A6D4A" w:rsidRDefault="008A6D4A" w:rsidP="008A6D4A"/>
    <w:p w14:paraId="55A03013" w14:textId="77777777" w:rsidR="008A6D4A" w:rsidRDefault="008A6D4A" w:rsidP="008A6D4A">
      <w:pPr>
        <w:pStyle w:val="Heading1"/>
        <w:rPr>
          <w:lang w:eastAsia="zh-CN"/>
        </w:rPr>
      </w:pPr>
      <w:bookmarkStart w:id="80" w:name="_Toc510696585"/>
      <w:bookmarkStart w:id="81" w:name="_Toc35971377"/>
      <w:bookmarkStart w:id="82" w:name="_Toc42953831"/>
      <w:bookmarkStart w:id="83" w:name="_Toc43463148"/>
      <w:bookmarkStart w:id="84" w:name="_Toc49847760"/>
      <w:bookmarkStart w:id="85" w:name="_Toc56497889"/>
      <w:bookmarkStart w:id="86" w:name="_Toc82711114"/>
      <w:r>
        <w:t>5</w:t>
      </w:r>
      <w:r w:rsidRPr="004D3578">
        <w:tab/>
      </w:r>
      <w:r>
        <w:t xml:space="preserve">Services offered by the </w:t>
      </w:r>
      <w:bookmarkEnd w:id="80"/>
      <w:bookmarkEnd w:id="81"/>
      <w:r w:rsidR="00125769">
        <w:rPr>
          <w:rFonts w:hint="eastAsia"/>
          <w:lang w:eastAsia="zh-CN"/>
        </w:rPr>
        <w:t>NSSAAF</w:t>
      </w:r>
      <w:bookmarkEnd w:id="82"/>
      <w:bookmarkEnd w:id="83"/>
      <w:bookmarkEnd w:id="84"/>
      <w:bookmarkEnd w:id="85"/>
      <w:bookmarkEnd w:id="86"/>
    </w:p>
    <w:p w14:paraId="7D6122D0" w14:textId="77777777" w:rsidR="008A6D4A" w:rsidRDefault="008A6D4A" w:rsidP="008A6D4A">
      <w:pPr>
        <w:pStyle w:val="Heading2"/>
      </w:pPr>
      <w:bookmarkStart w:id="87" w:name="_Toc510696586"/>
      <w:bookmarkStart w:id="88" w:name="_Toc35971378"/>
      <w:bookmarkStart w:id="89" w:name="_Toc42953832"/>
      <w:bookmarkStart w:id="90" w:name="_Toc43463149"/>
      <w:bookmarkStart w:id="91" w:name="_Toc49847761"/>
      <w:bookmarkStart w:id="92" w:name="_Toc56497890"/>
      <w:bookmarkStart w:id="93" w:name="_Toc82711115"/>
      <w:r>
        <w:t>5.1</w:t>
      </w:r>
      <w:r>
        <w:tab/>
        <w:t>Introduction</w:t>
      </w:r>
      <w:bookmarkEnd w:id="87"/>
      <w:bookmarkEnd w:id="88"/>
      <w:bookmarkEnd w:id="89"/>
      <w:bookmarkEnd w:id="90"/>
      <w:bookmarkEnd w:id="91"/>
      <w:bookmarkEnd w:id="92"/>
      <w:bookmarkEnd w:id="93"/>
    </w:p>
    <w:p w14:paraId="12818492"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0DC78406"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3A20896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0D435F14"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01F01BC2" w14:textId="77777777" w:rsidTr="00757424">
        <w:tc>
          <w:tcPr>
            <w:tcW w:w="2073" w:type="dxa"/>
            <w:shd w:val="clear" w:color="auto" w:fill="auto"/>
          </w:tcPr>
          <w:p w14:paraId="6CA33A0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14:paraId="4CF5645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14:paraId="7D1698E5"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14:paraId="66F473BD"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14:paraId="4B08FEE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14:paraId="33273384"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75F4E8B8" w14:textId="77777777" w:rsidTr="00757424">
        <w:tc>
          <w:tcPr>
            <w:tcW w:w="2073" w:type="dxa"/>
            <w:shd w:val="clear" w:color="auto" w:fill="auto"/>
          </w:tcPr>
          <w:p w14:paraId="73659BEB"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14:paraId="1C1B7A4A"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14:paraId="652F3349" w14:textId="77777777"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14:paraId="5ECF5F85"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14:paraId="54904FA6"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14:paraId="3F4C8772"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4F90BF8C" w14:textId="77777777" w:rsidR="008A6D4A" w:rsidRPr="002D1C72" w:rsidRDefault="008A6D4A" w:rsidP="008A6D4A">
      <w:pPr>
        <w:rPr>
          <w:rFonts w:ascii="Arial" w:hAnsi="Arial" w:cs="Arial"/>
          <w:sz w:val="18"/>
          <w:szCs w:val="18"/>
        </w:rPr>
      </w:pPr>
    </w:p>
    <w:p w14:paraId="7F113C7E" w14:textId="77777777" w:rsidR="008A6D4A" w:rsidRDefault="008A6D4A" w:rsidP="008A6D4A">
      <w:pPr>
        <w:pStyle w:val="Heading2"/>
      </w:pPr>
      <w:bookmarkStart w:id="94" w:name="_Toc510696587"/>
      <w:bookmarkStart w:id="95" w:name="_Toc35971379"/>
      <w:bookmarkStart w:id="96" w:name="_Toc42953833"/>
      <w:bookmarkStart w:id="97" w:name="_Toc43463150"/>
      <w:bookmarkStart w:id="98" w:name="_Toc49847762"/>
      <w:bookmarkStart w:id="99" w:name="_Toc56497891"/>
      <w:bookmarkStart w:id="100" w:name="_Toc82711116"/>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4"/>
      <w:bookmarkEnd w:id="95"/>
      <w:bookmarkEnd w:id="96"/>
      <w:bookmarkEnd w:id="97"/>
      <w:bookmarkEnd w:id="98"/>
      <w:bookmarkEnd w:id="99"/>
      <w:bookmarkEnd w:id="100"/>
    </w:p>
    <w:p w14:paraId="534A976C" w14:textId="77777777" w:rsidR="008A6D4A" w:rsidRDefault="008A6D4A" w:rsidP="008A6D4A">
      <w:pPr>
        <w:pStyle w:val="Heading3"/>
      </w:pPr>
      <w:bookmarkStart w:id="101" w:name="_Toc510696588"/>
      <w:bookmarkStart w:id="102" w:name="_Toc35971380"/>
      <w:bookmarkStart w:id="103" w:name="_Toc42953834"/>
      <w:bookmarkStart w:id="104" w:name="_Toc43463151"/>
      <w:bookmarkStart w:id="105" w:name="_Toc49847763"/>
      <w:bookmarkStart w:id="106" w:name="_Toc56497892"/>
      <w:bookmarkStart w:id="107" w:name="_Toc82711117"/>
      <w:r>
        <w:t>5.2.1</w:t>
      </w:r>
      <w:r>
        <w:tab/>
        <w:t>Service Description</w:t>
      </w:r>
      <w:bookmarkEnd w:id="101"/>
      <w:bookmarkEnd w:id="102"/>
      <w:bookmarkEnd w:id="103"/>
      <w:bookmarkEnd w:id="104"/>
      <w:bookmarkEnd w:id="105"/>
      <w:bookmarkEnd w:id="106"/>
      <w:bookmarkEnd w:id="107"/>
    </w:p>
    <w:p w14:paraId="6F9FE891"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64A9F6D0" w14:textId="77777777" w:rsidR="00237949" w:rsidRDefault="00237949" w:rsidP="00237949">
      <w:r>
        <w:t>Following functionalities are provided by the Nnssaaf service:</w:t>
      </w:r>
    </w:p>
    <w:p w14:paraId="676E786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140D13E2" w14:textId="77777777" w:rsidR="00237949" w:rsidRDefault="00237949" w:rsidP="00237949">
      <w:pPr>
        <w:pStyle w:val="B1"/>
      </w:pPr>
      <w:r>
        <w:t>-</w:t>
      </w:r>
      <w:r>
        <w:tab/>
        <w:t>Trigger slice-specific re-authentication to a given UE;</w:t>
      </w:r>
    </w:p>
    <w:p w14:paraId="54C07521" w14:textId="77777777" w:rsidR="00237949" w:rsidRDefault="00237949" w:rsidP="00237949">
      <w:pPr>
        <w:pStyle w:val="B1"/>
      </w:pPr>
      <w:r>
        <w:t>-</w:t>
      </w:r>
      <w:r>
        <w:tab/>
        <w:t>Revoke the slice-specific authentication and authorization for a given UE.</w:t>
      </w:r>
    </w:p>
    <w:p w14:paraId="765A5D62" w14:textId="77777777" w:rsidR="00237949" w:rsidRPr="003078D0" w:rsidRDefault="00237949" w:rsidP="00237949">
      <w:r>
        <w:t>The Nnssaaf_NSSAA service supports the following service operations.</w:t>
      </w:r>
    </w:p>
    <w:p w14:paraId="03BD761C" w14:textId="77777777"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5FFC71B5" w14:textId="77777777" w:rsidTr="00E71EE5">
        <w:tc>
          <w:tcPr>
            <w:tcW w:w="1951" w:type="dxa"/>
          </w:tcPr>
          <w:p w14:paraId="1668CD3E" w14:textId="77777777" w:rsidR="00237949" w:rsidRPr="009B67AF" w:rsidRDefault="00237949" w:rsidP="00E71EE5">
            <w:pPr>
              <w:pStyle w:val="TAH"/>
            </w:pPr>
            <w:r w:rsidRPr="009B67AF">
              <w:t>Service Operations</w:t>
            </w:r>
          </w:p>
        </w:tc>
        <w:tc>
          <w:tcPr>
            <w:tcW w:w="3969" w:type="dxa"/>
          </w:tcPr>
          <w:p w14:paraId="4D96786C" w14:textId="77777777" w:rsidR="00237949" w:rsidRPr="009B67AF" w:rsidRDefault="00237949" w:rsidP="00E71EE5">
            <w:pPr>
              <w:pStyle w:val="TAH"/>
            </w:pPr>
            <w:r>
              <w:t>Description</w:t>
            </w:r>
          </w:p>
        </w:tc>
        <w:tc>
          <w:tcPr>
            <w:tcW w:w="1843" w:type="dxa"/>
          </w:tcPr>
          <w:p w14:paraId="2096AA38" w14:textId="77777777" w:rsidR="00237949" w:rsidRPr="009B67AF" w:rsidRDefault="00237949" w:rsidP="00E71EE5">
            <w:pPr>
              <w:pStyle w:val="TAH"/>
            </w:pPr>
            <w:r w:rsidRPr="009B67AF">
              <w:t>Operation</w:t>
            </w:r>
          </w:p>
          <w:p w14:paraId="4F0CD7CC" w14:textId="77777777" w:rsidR="00237949" w:rsidRPr="009B67AF" w:rsidRDefault="00237949" w:rsidP="00E71EE5">
            <w:pPr>
              <w:pStyle w:val="TAH"/>
            </w:pPr>
            <w:r w:rsidRPr="009B67AF">
              <w:t>Semantics</w:t>
            </w:r>
          </w:p>
        </w:tc>
        <w:tc>
          <w:tcPr>
            <w:tcW w:w="1701" w:type="dxa"/>
          </w:tcPr>
          <w:p w14:paraId="3ABF8274" w14:textId="77777777" w:rsidR="00237949" w:rsidRPr="009B67AF" w:rsidRDefault="00237949" w:rsidP="00E71EE5">
            <w:pPr>
              <w:pStyle w:val="TAH"/>
            </w:pPr>
            <w:r w:rsidRPr="009B67AF">
              <w:t>Example Consumer(s)</w:t>
            </w:r>
          </w:p>
        </w:tc>
      </w:tr>
      <w:tr w:rsidR="00237949" w:rsidRPr="00A473A5" w14:paraId="6D917C94" w14:textId="77777777" w:rsidTr="00E71EE5">
        <w:tc>
          <w:tcPr>
            <w:tcW w:w="1951" w:type="dxa"/>
          </w:tcPr>
          <w:p w14:paraId="72A31739" w14:textId="77777777" w:rsidR="00237949" w:rsidRPr="009B67AF" w:rsidRDefault="00237949" w:rsidP="00E71EE5">
            <w:pPr>
              <w:pStyle w:val="TAL"/>
            </w:pPr>
            <w:r>
              <w:t>Authenticate</w:t>
            </w:r>
          </w:p>
        </w:tc>
        <w:tc>
          <w:tcPr>
            <w:tcW w:w="3969" w:type="dxa"/>
          </w:tcPr>
          <w:p w14:paraId="75BEEA2D" w14:textId="77777777" w:rsidR="00237949" w:rsidRPr="009B67AF" w:rsidRDefault="00237949" w:rsidP="00E71EE5">
            <w:pPr>
              <w:pStyle w:val="TAL"/>
            </w:pPr>
            <w:r>
              <w:t>Perform slice-specific authentication and authorization for a given UE.</w:t>
            </w:r>
          </w:p>
        </w:tc>
        <w:tc>
          <w:tcPr>
            <w:tcW w:w="1843" w:type="dxa"/>
          </w:tcPr>
          <w:p w14:paraId="382AC5F2" w14:textId="77777777" w:rsidR="00237949" w:rsidRPr="009B67AF" w:rsidRDefault="00237949" w:rsidP="00E71EE5">
            <w:pPr>
              <w:pStyle w:val="TAL"/>
            </w:pPr>
            <w:r w:rsidRPr="009B67AF">
              <w:t>Request/Response</w:t>
            </w:r>
          </w:p>
        </w:tc>
        <w:tc>
          <w:tcPr>
            <w:tcW w:w="1701" w:type="dxa"/>
          </w:tcPr>
          <w:p w14:paraId="5BF8A9A8" w14:textId="77777777" w:rsidR="00237949" w:rsidRPr="009B67AF" w:rsidRDefault="00237949" w:rsidP="00E71EE5">
            <w:pPr>
              <w:pStyle w:val="TAL"/>
            </w:pPr>
            <w:r w:rsidRPr="009B67AF">
              <w:t>AMF</w:t>
            </w:r>
          </w:p>
        </w:tc>
      </w:tr>
      <w:tr w:rsidR="00237949" w:rsidRPr="00A473A5" w14:paraId="1EE06AFB" w14:textId="77777777" w:rsidTr="00E71EE5">
        <w:tc>
          <w:tcPr>
            <w:tcW w:w="1951" w:type="dxa"/>
          </w:tcPr>
          <w:p w14:paraId="01651ED9" w14:textId="77777777" w:rsidR="00237949" w:rsidRPr="009B67AF" w:rsidRDefault="00237949" w:rsidP="00E71EE5">
            <w:pPr>
              <w:pStyle w:val="TAL"/>
            </w:pPr>
            <w:r>
              <w:t>Re-Authentication Notification</w:t>
            </w:r>
          </w:p>
        </w:tc>
        <w:tc>
          <w:tcPr>
            <w:tcW w:w="3969" w:type="dxa"/>
          </w:tcPr>
          <w:p w14:paraId="1F5D1FA9" w14:textId="77777777" w:rsidR="00237949" w:rsidRPr="009B67AF" w:rsidRDefault="00237949" w:rsidP="00E71EE5">
            <w:pPr>
              <w:pStyle w:val="TAL"/>
            </w:pPr>
            <w:r>
              <w:t>Request slice-specific re-authentication and re-authorization for a given UE.</w:t>
            </w:r>
          </w:p>
        </w:tc>
        <w:tc>
          <w:tcPr>
            <w:tcW w:w="1843" w:type="dxa"/>
          </w:tcPr>
          <w:p w14:paraId="52944C0B" w14:textId="77777777" w:rsidR="00237949" w:rsidRPr="009B67AF" w:rsidRDefault="00237949" w:rsidP="00E71EE5">
            <w:pPr>
              <w:pStyle w:val="TAL"/>
            </w:pPr>
            <w:r w:rsidRPr="00C32507">
              <w:t>Callback</w:t>
            </w:r>
          </w:p>
        </w:tc>
        <w:tc>
          <w:tcPr>
            <w:tcW w:w="1701" w:type="dxa"/>
          </w:tcPr>
          <w:p w14:paraId="1E362970" w14:textId="77777777" w:rsidR="00237949" w:rsidRPr="009B67AF" w:rsidRDefault="00237949" w:rsidP="00E71EE5">
            <w:pPr>
              <w:pStyle w:val="TAL"/>
            </w:pPr>
            <w:r w:rsidRPr="009B67AF">
              <w:t>AMF</w:t>
            </w:r>
          </w:p>
        </w:tc>
      </w:tr>
      <w:tr w:rsidR="00237949" w:rsidRPr="00A473A5" w14:paraId="7B53DD93" w14:textId="77777777" w:rsidTr="00E71EE5">
        <w:tc>
          <w:tcPr>
            <w:tcW w:w="1951" w:type="dxa"/>
          </w:tcPr>
          <w:p w14:paraId="2274E8FD" w14:textId="77777777" w:rsidR="00237949" w:rsidRPr="009B67AF" w:rsidRDefault="00237949" w:rsidP="00E71EE5">
            <w:pPr>
              <w:pStyle w:val="TAL"/>
            </w:pPr>
            <w:r>
              <w:t>Revocation Notification</w:t>
            </w:r>
          </w:p>
        </w:tc>
        <w:tc>
          <w:tcPr>
            <w:tcW w:w="3969" w:type="dxa"/>
          </w:tcPr>
          <w:p w14:paraId="7A1B0886" w14:textId="77777777" w:rsidR="00237949" w:rsidRPr="009B67AF" w:rsidRDefault="00237949" w:rsidP="00E71EE5">
            <w:pPr>
              <w:pStyle w:val="TAL"/>
            </w:pPr>
            <w:r>
              <w:t>Request revocation of slice-specific authentication and authorization result for a given UE.</w:t>
            </w:r>
          </w:p>
        </w:tc>
        <w:tc>
          <w:tcPr>
            <w:tcW w:w="1843" w:type="dxa"/>
          </w:tcPr>
          <w:p w14:paraId="7A22FBFB" w14:textId="77777777" w:rsidR="00237949" w:rsidRPr="009B67AF" w:rsidRDefault="00237949" w:rsidP="00E71EE5">
            <w:pPr>
              <w:pStyle w:val="TAL"/>
            </w:pPr>
            <w:r w:rsidRPr="00C32507">
              <w:t>Callback</w:t>
            </w:r>
          </w:p>
        </w:tc>
        <w:tc>
          <w:tcPr>
            <w:tcW w:w="1701" w:type="dxa"/>
          </w:tcPr>
          <w:p w14:paraId="2B29BD67" w14:textId="77777777" w:rsidR="00237949" w:rsidRPr="009B67AF" w:rsidRDefault="00237949" w:rsidP="00E71EE5">
            <w:pPr>
              <w:pStyle w:val="TAL"/>
            </w:pPr>
            <w:r w:rsidRPr="009B67AF">
              <w:t>AMF</w:t>
            </w:r>
          </w:p>
        </w:tc>
      </w:tr>
    </w:tbl>
    <w:p w14:paraId="5B684357" w14:textId="77777777" w:rsidR="00237949" w:rsidRDefault="00237949" w:rsidP="00237949"/>
    <w:p w14:paraId="49EC5305" w14:textId="77777777" w:rsidR="008A6D4A" w:rsidRDefault="008A6D4A" w:rsidP="008A6D4A">
      <w:pPr>
        <w:pStyle w:val="Heading3"/>
      </w:pPr>
      <w:bookmarkStart w:id="110" w:name="_Toc42953835"/>
      <w:bookmarkStart w:id="111" w:name="_Toc43463152"/>
      <w:bookmarkStart w:id="112" w:name="_Toc49847764"/>
      <w:bookmarkStart w:id="113" w:name="_Toc56497893"/>
      <w:bookmarkStart w:id="114" w:name="_Toc82711118"/>
      <w:r>
        <w:t>5.2.2</w:t>
      </w:r>
      <w:r>
        <w:tab/>
        <w:t>Service Operations</w:t>
      </w:r>
      <w:bookmarkEnd w:id="108"/>
      <w:bookmarkEnd w:id="109"/>
      <w:bookmarkEnd w:id="110"/>
      <w:bookmarkEnd w:id="111"/>
      <w:bookmarkEnd w:id="112"/>
      <w:bookmarkEnd w:id="113"/>
      <w:bookmarkEnd w:id="114"/>
    </w:p>
    <w:p w14:paraId="0A39CEAC" w14:textId="77777777" w:rsidR="008A6D4A" w:rsidRDefault="008A6D4A" w:rsidP="008A6D4A">
      <w:pPr>
        <w:pStyle w:val="Heading4"/>
      </w:pPr>
      <w:bookmarkStart w:id="115" w:name="_Toc510696590"/>
      <w:bookmarkStart w:id="116" w:name="_Toc35971382"/>
      <w:bookmarkStart w:id="117" w:name="_Toc42953836"/>
      <w:bookmarkStart w:id="118" w:name="_Toc43463153"/>
      <w:bookmarkStart w:id="119" w:name="_Toc49847765"/>
      <w:bookmarkStart w:id="120" w:name="_Toc56497894"/>
      <w:bookmarkStart w:id="121" w:name="_Toc82711119"/>
      <w:r>
        <w:t>5.2.2.1</w:t>
      </w:r>
      <w:r>
        <w:tab/>
        <w:t>Introduction</w:t>
      </w:r>
      <w:bookmarkEnd w:id="115"/>
      <w:bookmarkEnd w:id="116"/>
      <w:bookmarkEnd w:id="117"/>
      <w:bookmarkEnd w:id="118"/>
      <w:bookmarkEnd w:id="119"/>
      <w:bookmarkEnd w:id="120"/>
      <w:bookmarkEnd w:id="121"/>
    </w:p>
    <w:p w14:paraId="66BA4684" w14:textId="77777777" w:rsidR="004E3CE4" w:rsidRDefault="004E3CE4" w:rsidP="004E3CE4">
      <w:bookmarkStart w:id="122" w:name="_Toc510696591"/>
      <w:bookmarkStart w:id="123" w:name="_Toc35971383"/>
      <w:r>
        <w:t>See Table 5.2.1-1 for an overview of the service operations supported by the Nnssaaf_NSSAA service.</w:t>
      </w:r>
    </w:p>
    <w:p w14:paraId="13303256" w14:textId="77777777" w:rsidR="008A6D4A" w:rsidRDefault="008A6D4A" w:rsidP="008A6D4A">
      <w:pPr>
        <w:pStyle w:val="Heading4"/>
        <w:rPr>
          <w:lang w:eastAsia="zh-CN"/>
        </w:rPr>
      </w:pPr>
      <w:bookmarkStart w:id="124" w:name="_Toc42953837"/>
      <w:bookmarkStart w:id="125" w:name="_Toc43463154"/>
      <w:bookmarkStart w:id="126" w:name="_Toc49847766"/>
      <w:bookmarkStart w:id="127" w:name="_Toc56497895"/>
      <w:bookmarkStart w:id="128" w:name="_Toc82711120"/>
      <w:r>
        <w:t>5.2.2.2</w:t>
      </w:r>
      <w:r>
        <w:tab/>
      </w:r>
      <w:bookmarkEnd w:id="122"/>
      <w:bookmarkEnd w:id="123"/>
      <w:r w:rsidR="00535A27">
        <w:rPr>
          <w:rFonts w:hint="eastAsia"/>
          <w:lang w:eastAsia="zh-CN"/>
        </w:rPr>
        <w:t>Authenticate</w:t>
      </w:r>
      <w:bookmarkEnd w:id="124"/>
      <w:bookmarkEnd w:id="125"/>
      <w:bookmarkEnd w:id="126"/>
      <w:bookmarkEnd w:id="127"/>
      <w:bookmarkEnd w:id="128"/>
    </w:p>
    <w:p w14:paraId="3B07D4CD" w14:textId="77777777" w:rsidR="008A6D4A" w:rsidRDefault="008A6D4A" w:rsidP="008A6D4A">
      <w:pPr>
        <w:pStyle w:val="Heading5"/>
      </w:pPr>
      <w:bookmarkStart w:id="129" w:name="_Toc510696592"/>
      <w:bookmarkStart w:id="130" w:name="_Toc35971384"/>
      <w:bookmarkStart w:id="131" w:name="_Toc42953838"/>
      <w:bookmarkStart w:id="132" w:name="_Toc43463155"/>
      <w:bookmarkStart w:id="133" w:name="_Toc49847767"/>
      <w:bookmarkStart w:id="134" w:name="_Toc56497896"/>
      <w:bookmarkStart w:id="135" w:name="_Toc82711121"/>
      <w:r>
        <w:t>5.2.2.2.1</w:t>
      </w:r>
      <w:r>
        <w:tab/>
        <w:t>General</w:t>
      </w:r>
      <w:bookmarkEnd w:id="129"/>
      <w:bookmarkEnd w:id="130"/>
      <w:bookmarkEnd w:id="131"/>
      <w:bookmarkEnd w:id="132"/>
      <w:bookmarkEnd w:id="133"/>
      <w:bookmarkEnd w:id="134"/>
      <w:bookmarkEnd w:id="135"/>
    </w:p>
    <w:p w14:paraId="367B81DB" w14:textId="2A78F637" w:rsidR="00915654" w:rsidRDefault="00915654" w:rsidP="00915654">
      <w:pPr>
        <w:rPr>
          <w:rFonts w:eastAsia="SimSun"/>
          <w:lang w:eastAsia="zh-CN"/>
        </w:rPr>
      </w:pPr>
      <w:bookmarkStart w:id="136" w:name="_Toc510696595"/>
      <w:bookmarkStart w:id="13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363398">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3B31900A"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76FB588" w14:textId="77777777" w:rsidR="009C5AE5" w:rsidRPr="00544965" w:rsidRDefault="009C5AE5" w:rsidP="00915654">
      <w:pPr>
        <w:pStyle w:val="TH"/>
      </w:pPr>
      <w:r>
        <w:object w:dxaOrig="12312" w:dyaOrig="8364" w14:anchorId="5A1A9E4D">
          <v:shape id="_x0000_i1028" type="#_x0000_t75" style="width:480.35pt;height:324.8pt" o:ole="">
            <v:imagedata r:id="rId14" o:title=""/>
          </v:shape>
          <o:OLEObject Type="Embed" ProgID="Visio.Drawing.11" ShapeID="_x0000_i1028" DrawAspect="Content" ObjectID="_1693324789" r:id="rId15"/>
        </w:object>
      </w:r>
    </w:p>
    <w:p w14:paraId="139423C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52E8A5A" w14:textId="77777777" w:rsidR="00915654" w:rsidRDefault="00915654" w:rsidP="00915654">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57E637A" w14:textId="77777777" w:rsidR="00915654" w:rsidRDefault="00915654" w:rsidP="00915654">
      <w:pPr>
        <w:pStyle w:val="B1"/>
        <w:ind w:firstLine="0"/>
      </w:pPr>
      <w:r w:rsidRPr="00544965">
        <w:t xml:space="preserve">The payload of the body shall contain </w:t>
      </w:r>
      <w:r>
        <w:t>the slice authentication information, which includes:</w:t>
      </w:r>
    </w:p>
    <w:p w14:paraId="6CBB35C8"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50B1A29" w14:textId="77777777" w:rsidR="00915654" w:rsidRDefault="00915654" w:rsidP="00915654">
      <w:pPr>
        <w:pStyle w:val="B1"/>
        <w:ind w:firstLine="0"/>
      </w:pPr>
      <w:r w:rsidRPr="00544965">
        <w:t>-</w:t>
      </w:r>
      <w:r w:rsidRPr="00544965">
        <w:tab/>
      </w:r>
      <w:r>
        <w:t>S-NSSAI</w:t>
      </w:r>
    </w:p>
    <w:p w14:paraId="75F7954C" w14:textId="77777777" w:rsidR="00915654" w:rsidRDefault="00915654" w:rsidP="00915654">
      <w:pPr>
        <w:pStyle w:val="B1"/>
        <w:ind w:firstLine="0"/>
      </w:pPr>
      <w:r w:rsidRPr="00544965">
        <w:t>-</w:t>
      </w:r>
      <w:r w:rsidRPr="00544965">
        <w:tab/>
      </w:r>
      <w:r>
        <w:t>EAP ID Response message (which is received from the UE)</w:t>
      </w:r>
    </w:p>
    <w:p w14:paraId="36276EDC" w14:textId="77777777" w:rsidR="00915654" w:rsidRDefault="00915654" w:rsidP="00915654">
      <w:pPr>
        <w:pStyle w:val="B1"/>
        <w:ind w:firstLine="0"/>
      </w:pPr>
      <w:r>
        <w:t>-</w:t>
      </w:r>
      <w:r>
        <w:tab/>
        <w:t>optionally, the callback URI of the AMF to receive re-authentication notification from the NSSAAF;</w:t>
      </w:r>
    </w:p>
    <w:p w14:paraId="21D4B747" w14:textId="77777777" w:rsidR="00915654" w:rsidRDefault="00915654" w:rsidP="00915654">
      <w:pPr>
        <w:pStyle w:val="B1"/>
        <w:ind w:firstLine="0"/>
      </w:pPr>
      <w:r>
        <w:t>-</w:t>
      </w:r>
      <w:r>
        <w:tab/>
        <w:t>optionally, the callback URI of the AMF to receive revocation notification from the NSSAAF.</w:t>
      </w:r>
    </w:p>
    <w:p w14:paraId="7887F1F6"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125A5C09"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F898DE0"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4B14A497"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1FB0301"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5AF2883"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6BB1F9D6"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25CA7530"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2FE8262" w14:textId="77777777" w:rsidR="00915654" w:rsidRDefault="00915654" w:rsidP="00915654">
      <w:pPr>
        <w:pStyle w:val="B1"/>
        <w:ind w:firstLine="0"/>
      </w:pPr>
      <w:r w:rsidRPr="00544965">
        <w:t>-</w:t>
      </w:r>
      <w:r w:rsidRPr="00544965">
        <w:tab/>
      </w:r>
      <w:r>
        <w:t>S-NSSAI</w:t>
      </w:r>
    </w:p>
    <w:p w14:paraId="58DCE289" w14:textId="77777777" w:rsidR="00915654" w:rsidRPr="00544965" w:rsidRDefault="00915654" w:rsidP="00915654">
      <w:pPr>
        <w:pStyle w:val="B1"/>
        <w:ind w:firstLine="0"/>
      </w:pPr>
      <w:r>
        <w:t>-</w:t>
      </w:r>
      <w:r>
        <w:tab/>
        <w:t>AAA-S address</w:t>
      </w:r>
    </w:p>
    <w:p w14:paraId="2CEB820E" w14:textId="77777777" w:rsidR="00915654" w:rsidRDefault="00915654" w:rsidP="00915654">
      <w:pPr>
        <w:pStyle w:val="B1"/>
        <w:ind w:firstLine="0"/>
      </w:pPr>
      <w:r w:rsidRPr="00544965">
        <w:t>-</w:t>
      </w:r>
      <w:r w:rsidRPr="00544965">
        <w:tab/>
      </w:r>
      <w:r>
        <w:t>EAP Message (which is received from the UE)</w:t>
      </w:r>
    </w:p>
    <w:p w14:paraId="61E91638"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460658F5"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F7715"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26D856C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p w14:paraId="54866E74"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444847A2"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23F0F67B"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6E2CA459"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72F5E03C" w14:textId="77777777" w:rsidR="00CC7D4F" w:rsidRDefault="00CC7D4F" w:rsidP="00CC7D4F">
      <w:pPr>
        <w:pStyle w:val="B1"/>
        <w:ind w:left="284"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w:t>
      </w:r>
      <w:r>
        <w:rPr>
          <w:lang w:eastAsia="zh-CN"/>
        </w:rPr>
        <w:t>nssaaStatusList"</w:t>
      </w:r>
      <w:r>
        <w:t xml:space="preserve"> attribute to "EAP_SUCCESS"</w:t>
      </w:r>
      <w:r w:rsidRPr="001E6081">
        <w:t xml:space="preserve"> </w:t>
      </w:r>
      <w:r>
        <w:t>(s</w:t>
      </w:r>
      <w:r>
        <w:rPr>
          <w:lang w:eastAsia="zh-CN"/>
        </w:rPr>
        <w:t>ee 3GPP</w:t>
      </w:r>
      <w:r>
        <w:rPr>
          <w:lang w:val="en-US" w:eastAsia="zh-CN"/>
        </w:rPr>
        <w:t> TS 29.518 [16]</w:t>
      </w:r>
      <w:r>
        <w:t>).</w:t>
      </w:r>
    </w:p>
    <w:p w14:paraId="41A9D81A" w14:textId="474565FB" w:rsidR="00647113" w:rsidRDefault="00647113" w:rsidP="00915654">
      <w:pPr>
        <w:pStyle w:val="B1"/>
        <w:ind w:left="284" w:firstLine="0"/>
      </w:pPr>
      <w:r>
        <w:t>If the slice-specific authentication and authorization finally fails</w:t>
      </w:r>
      <w:r w:rsidR="00554B7D">
        <w:t xml:space="preserve"> (i.e. </w:t>
      </w:r>
      <w:r w:rsidR="00554B7D" w:rsidRPr="00544965">
        <w:t>"</w:t>
      </w:r>
      <w:r w:rsidR="00554B7D">
        <w:t>authResult</w:t>
      </w:r>
      <w:r w:rsidR="00554B7D" w:rsidRPr="00544965">
        <w:t>"</w:t>
      </w:r>
      <w:r w:rsidR="00554B7D">
        <w:t xml:space="preserve"> attribute received from NSSAAF in step 6a is set to </w:t>
      </w:r>
      <w:r w:rsidR="00554B7D" w:rsidRPr="00544965">
        <w:t>"</w:t>
      </w:r>
      <w:r w:rsidR="00554B7D">
        <w:t>EAP_FAILURE</w:t>
      </w:r>
      <w:r w:rsidR="00554B7D" w:rsidRPr="00544965">
        <w:t>"</w:t>
      </w:r>
      <w:r w:rsidR="00554B7D">
        <w:t>), the AMF shall set "status" attribute for the given slice listed in "</w:t>
      </w:r>
      <w:r w:rsidR="00554B7D">
        <w:rPr>
          <w:lang w:eastAsia="zh-CN"/>
        </w:rPr>
        <w:t>nssaaStatusList"</w:t>
      </w:r>
      <w:r w:rsidR="00554B7D">
        <w:t xml:space="preserve"> attribute to "EAP_FAILURE"</w:t>
      </w:r>
      <w:r w:rsidR="00554B7D" w:rsidRPr="001E6081">
        <w:t xml:space="preserve"> </w:t>
      </w:r>
      <w:r w:rsidR="00554B7D">
        <w:t>(s</w:t>
      </w:r>
      <w:r w:rsidR="00554B7D">
        <w:rPr>
          <w:lang w:eastAsia="zh-CN"/>
        </w:rPr>
        <w:t>ee 3GPP</w:t>
      </w:r>
      <w:r w:rsidR="00554B7D">
        <w:rPr>
          <w:lang w:val="en-US" w:eastAsia="zh-CN"/>
        </w:rPr>
        <w:t> TS 29.518 [16]</w:t>
      </w:r>
      <w:r w:rsidR="00554B7D">
        <w:t>). In this case, if</w:t>
      </w:r>
      <w:r>
        <w:t xml:space="preserve"> there are PDU sessions previously established corresponding to the S-NSSAIs required to be authenticated, the AMF should </w:t>
      </w:r>
      <w:r w:rsidR="00A76D19">
        <w:t xml:space="preserve">additionally </w:t>
      </w:r>
      <w:r>
        <w:t>trigger the release of those PDU sessions.</w:t>
      </w:r>
    </w:p>
    <w:p w14:paraId="6996381A" w14:textId="2084E64C" w:rsidR="00477B7C" w:rsidRDefault="00E71EE5" w:rsidP="00F63078">
      <w:pPr>
        <w:pStyle w:val="B1"/>
        <w:ind w:left="284" w:firstLine="0"/>
      </w:pPr>
      <w:r w:rsidRPr="0072292A">
        <w:t xml:space="preserve">If the slice-specific authentication and authorization </w:t>
      </w:r>
      <w:r w:rsidR="00477B7C">
        <w:t>cannot be completed, then:</w:t>
      </w:r>
    </w:p>
    <w:p w14:paraId="2BD43B55" w14:textId="207A1559" w:rsidR="00E71EE5" w:rsidRPr="0072292A" w:rsidRDefault="00B25403" w:rsidP="00B25403">
      <w:pPr>
        <w:pStyle w:val="B1"/>
      </w:pPr>
      <w:r>
        <w:t>-</w:t>
      </w:r>
      <w:r>
        <w:tab/>
      </w:r>
      <w:r w:rsidR="00EF5C76">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EC12C0">
        <w:t>or due to lack of response from the NSSAAF</w:t>
      </w:r>
      <w:r w:rsidR="00EC12C0" w:rsidRPr="0072292A">
        <w:t xml:space="preserve"> </w:t>
      </w:r>
      <w:r w:rsidR="00E71EE5" w:rsidRPr="0072292A">
        <w:t xml:space="preserve">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004D3312" w:rsidRPr="007864A9">
        <w:t>If the retry attempts are exhausted, the AMF stops the slice-specific authentication and authorization procedure.</w:t>
      </w:r>
    </w:p>
    <w:p w14:paraId="07F4F636" w14:textId="638857D6" w:rsidR="00E71E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00017480">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sidR="004624EC">
        <w:rPr>
          <w:rFonts w:eastAsia="Times New Roman"/>
          <w:lang w:val="en-US" w:eastAsia="en-GB"/>
        </w:rPr>
        <w:t xml:space="preserve">It is recommended to limit </w:t>
      </w:r>
      <w:r w:rsidR="00B8039E">
        <w:rPr>
          <w:rFonts w:eastAsia="Times New Roman"/>
          <w:lang w:val="en-US" w:eastAsia="en-GB"/>
        </w:rPr>
        <w:t>t</w:t>
      </w:r>
      <w:r w:rsidRPr="00F624E5">
        <w:rPr>
          <w:rFonts w:eastAsia="Times New Roman"/>
          <w:lang w:val="en-US" w:eastAsia="en-GB"/>
        </w:rPr>
        <w:t xml:space="preserve">he number of retry </w:t>
      </w:r>
      <w:r w:rsidR="0090463D">
        <w:rPr>
          <w:rFonts w:eastAsia="Times New Roman"/>
          <w:lang w:val="en-US" w:eastAsia="en-GB"/>
        </w:rPr>
        <w:t xml:space="preserve">attempts </w:t>
      </w:r>
      <w:r w:rsidRPr="00F624E5">
        <w:rPr>
          <w:rFonts w:eastAsia="Times New Roman"/>
          <w:lang w:val="en-US" w:eastAsia="en-GB"/>
        </w:rPr>
        <w:t xml:space="preserve">as described in </w:t>
      </w:r>
      <w:r w:rsidR="009E6416">
        <w:rPr>
          <w:rFonts w:eastAsia="Times New Roman"/>
          <w:lang w:val="en-US" w:eastAsia="en-GB"/>
        </w:rPr>
        <w:t>3GPP </w:t>
      </w:r>
      <w:r w:rsidRPr="00F624E5">
        <w:rPr>
          <w:rFonts w:eastAsia="Times New Roman"/>
          <w:lang w:val="en-US" w:eastAsia="en-GB"/>
        </w:rPr>
        <w:t>TS</w:t>
      </w:r>
      <w:r w:rsidR="009E6416">
        <w:rPr>
          <w:rFonts w:eastAsia="Times New Roman"/>
          <w:lang w:val="en-US" w:eastAsia="en-GB"/>
        </w:rPr>
        <w:t> </w:t>
      </w:r>
      <w:r w:rsidRPr="00F624E5">
        <w:rPr>
          <w:rFonts w:eastAsia="Times New Roman"/>
          <w:lang w:val="en-US" w:eastAsia="en-GB"/>
        </w:rPr>
        <w:t>29.500</w:t>
      </w:r>
      <w:r w:rsidR="009E6416">
        <w:rPr>
          <w:rFonts w:eastAsia="Times New Roman"/>
          <w:lang w:val="en-US" w:eastAsia="en-GB"/>
        </w:rPr>
        <w:t> </w:t>
      </w:r>
      <w:r w:rsidRPr="00F624E5">
        <w:rPr>
          <w:rFonts w:eastAsia="Times New Roman"/>
          <w:lang w:val="en-US" w:eastAsia="en-GB"/>
        </w:rPr>
        <w:t>[4]</w:t>
      </w:r>
      <w:r w:rsidR="00F624E5" w:rsidRPr="00F624E5">
        <w:rPr>
          <w:rFonts w:eastAsia="Times New Roman"/>
          <w:lang w:val="en-US" w:eastAsia="en-GB"/>
        </w:rPr>
        <w:t>.</w:t>
      </w:r>
    </w:p>
    <w:p w14:paraId="17F61DE4" w14:textId="77777777" w:rsidR="004449F8" w:rsidRDefault="004449F8" w:rsidP="004449F8">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57E57C0F" w14:textId="77777777" w:rsidR="004449F8" w:rsidRPr="0072292A" w:rsidRDefault="004449F8" w:rsidP="004449F8">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"nssaaStatusList" attribute (</w:t>
      </w:r>
      <w:r>
        <w:t>s</w:t>
      </w:r>
      <w:r w:rsidRPr="005F3600">
        <w:t>ee 3GPP TS 29.518 [16]).</w:t>
      </w:r>
    </w:p>
    <w:p w14:paraId="32A08796" w14:textId="262369A6" w:rsidR="00017480" w:rsidRPr="004449F8" w:rsidRDefault="004449F8" w:rsidP="004449F8">
      <w:pPr>
        <w:pStyle w:val="NO"/>
        <w:rPr>
          <w:rFonts w:eastAsia="Times New Roman"/>
          <w:lang w:eastAsia="en-GB"/>
        </w:rPr>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5B963049" w14:textId="77777777" w:rsidR="008A6D4A" w:rsidRDefault="008A6D4A" w:rsidP="008A6D4A">
      <w:pPr>
        <w:pStyle w:val="Heading4"/>
        <w:rPr>
          <w:lang w:eastAsia="zh-CN"/>
        </w:rPr>
      </w:pPr>
      <w:bookmarkStart w:id="138" w:name="_Toc42953839"/>
      <w:bookmarkStart w:id="139" w:name="_Toc43463156"/>
      <w:bookmarkStart w:id="140" w:name="_Toc49847768"/>
      <w:bookmarkStart w:id="141" w:name="_Toc56497897"/>
      <w:bookmarkStart w:id="142" w:name="_Toc82711122"/>
      <w:r>
        <w:t>5.2.2.3</w:t>
      </w:r>
      <w:r>
        <w:tab/>
      </w:r>
      <w:bookmarkEnd w:id="136"/>
      <w:bookmarkEnd w:id="137"/>
      <w:r w:rsidR="00535A27">
        <w:rPr>
          <w:rFonts w:hint="eastAsia"/>
          <w:lang w:eastAsia="zh-CN"/>
        </w:rPr>
        <w:t>Re-Authentication</w:t>
      </w:r>
      <w:r w:rsidR="00DF05BE">
        <w:rPr>
          <w:lang w:eastAsia="zh-CN"/>
        </w:rPr>
        <w:t xml:space="preserve"> Notification</w:t>
      </w:r>
      <w:bookmarkEnd w:id="138"/>
      <w:bookmarkEnd w:id="139"/>
      <w:bookmarkEnd w:id="140"/>
      <w:bookmarkEnd w:id="141"/>
      <w:bookmarkEnd w:id="142"/>
    </w:p>
    <w:p w14:paraId="2BC742FA" w14:textId="77777777" w:rsidR="00581F9E" w:rsidRDefault="00581F9E" w:rsidP="00581F9E">
      <w:pPr>
        <w:pStyle w:val="Heading5"/>
      </w:pPr>
      <w:bookmarkStart w:id="143" w:name="_Toc42953840"/>
      <w:bookmarkStart w:id="144" w:name="_Toc43463157"/>
      <w:bookmarkStart w:id="145" w:name="_Toc49847769"/>
      <w:bookmarkStart w:id="146" w:name="_Toc56497898"/>
      <w:bookmarkStart w:id="147" w:name="_Toc510696596"/>
      <w:bookmarkStart w:id="148" w:name="_Toc35971388"/>
      <w:bookmarkStart w:id="149" w:name="_Toc82711123"/>
      <w:r>
        <w:t>5.2.2.</w:t>
      </w:r>
      <w:r>
        <w:rPr>
          <w:rFonts w:hint="eastAsia"/>
          <w:lang w:eastAsia="zh-CN"/>
        </w:rPr>
        <w:t>3</w:t>
      </w:r>
      <w:r>
        <w:t>.1</w:t>
      </w:r>
      <w:r>
        <w:tab/>
        <w:t>General</w:t>
      </w:r>
      <w:bookmarkEnd w:id="143"/>
      <w:bookmarkEnd w:id="144"/>
      <w:bookmarkEnd w:id="145"/>
      <w:bookmarkEnd w:id="146"/>
      <w:bookmarkEnd w:id="149"/>
    </w:p>
    <w:p w14:paraId="16613E39"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6EA5B1A0" w14:textId="659C3498" w:rsidR="000A2435" w:rsidRDefault="000A2435"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the re-authentication notification to both AMFs. Or, the NSSAAF may first send re-authentication notification to one of the AMF, and then send revocation notification to another AMF if EAP </w:t>
      </w:r>
      <w:r>
        <w:lastRenderedPageBreak/>
        <w:t>authentication fails</w:t>
      </w:r>
      <w:r w:rsidRPr="00812BCD">
        <w:t xml:space="preserve"> </w:t>
      </w:r>
      <w:r>
        <w:t>in first AMF. If EAP authentication succeeds in first AMF then NSSAAF does not notify the other AMF.</w:t>
      </w:r>
    </w:p>
    <w:p w14:paraId="2B9CDC89" w14:textId="77777777" w:rsidR="006D2718" w:rsidRDefault="006D2718" w:rsidP="006D2718">
      <w:r>
        <w:t>The NSSAAF shall notify the NF Service Consumer (i.e. the AMF) by using the HTTP POST method as shown in Figure</w:t>
      </w:r>
      <w:r>
        <w:rPr>
          <w:lang w:val="en-US"/>
        </w:rPr>
        <w:t> </w:t>
      </w:r>
      <w:r>
        <w:t>5.2.2.3.1-1.</w:t>
      </w:r>
    </w:p>
    <w:p w14:paraId="3BC546B7" w14:textId="77777777" w:rsidR="006D2718" w:rsidRDefault="006D2718" w:rsidP="006D2718">
      <w:pPr>
        <w:pStyle w:val="TH"/>
      </w:pPr>
      <w:r w:rsidRPr="00D64FA1">
        <w:rPr>
          <w:lang w:val="fr-FR"/>
        </w:rPr>
        <w:object w:dxaOrig="10015" w:dyaOrig="2875" w14:anchorId="4A37CFF5">
          <v:shape id="_x0000_i1029" type="#_x0000_t75" style="width:457.3pt;height:125.85pt" o:ole="">
            <v:imagedata r:id="rId16" o:title=""/>
          </v:shape>
          <o:OLEObject Type="Embed" ProgID="Visio.Drawing.11" ShapeID="_x0000_i1029" DrawAspect="Content" ObjectID="_1693324790" r:id="rId17"/>
        </w:object>
      </w:r>
    </w:p>
    <w:p w14:paraId="1A36B73F" w14:textId="77777777" w:rsidR="006D2718" w:rsidRDefault="006D2718" w:rsidP="006D2718">
      <w:pPr>
        <w:pStyle w:val="TF"/>
      </w:pPr>
      <w:r>
        <w:t>Figure 5.2.2.3.1-1: Re-authentication Notification</w:t>
      </w:r>
    </w:p>
    <w:p w14:paraId="40209A6B"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3DD0CCFE" w14:textId="77777777" w:rsidR="006D2718" w:rsidRDefault="006D2718" w:rsidP="006D2718">
      <w:pPr>
        <w:pStyle w:val="B1"/>
      </w:pPr>
      <w:r>
        <w:tab/>
        <w:t>The HTTP payload body of the POST request shall contain the SliceAuthReauthNotification data structure, within which:</w:t>
      </w:r>
    </w:p>
    <w:p w14:paraId="0E55091D"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F4B5308" w14:textId="77777777" w:rsidR="006D2718" w:rsidRDefault="006D2718" w:rsidP="006D2718">
      <w:pPr>
        <w:pStyle w:val="B1"/>
        <w:ind w:firstLine="0"/>
        <w:rPr>
          <w:lang w:val="en-US"/>
        </w:rPr>
      </w:pPr>
      <w:r>
        <w:rPr>
          <w:lang w:val="en-US"/>
        </w:rPr>
        <w:t>- the gpsi set to the GPSI of the given UE required to be re-authenticated;</w:t>
      </w:r>
    </w:p>
    <w:p w14:paraId="37BD4E45" w14:textId="77777777" w:rsidR="006D2718" w:rsidRDefault="006D2718" w:rsidP="006D2718">
      <w:pPr>
        <w:pStyle w:val="B1"/>
        <w:ind w:firstLine="0"/>
        <w:rPr>
          <w:lang w:val="en-US"/>
        </w:rPr>
      </w:pPr>
      <w:r>
        <w:rPr>
          <w:lang w:val="en-US"/>
        </w:rPr>
        <w:t>- the snssai set to the S-NSSAI required to be re-authenticated;</w:t>
      </w:r>
    </w:p>
    <w:p w14:paraId="700E8145" w14:textId="77777777" w:rsidR="00D214DC" w:rsidRDefault="00D214DC" w:rsidP="00D214DC">
      <w:pPr>
        <w:pStyle w:val="B1"/>
        <w:ind w:firstLine="0"/>
        <w:rPr>
          <w:lang w:val="en-US"/>
        </w:rPr>
      </w:pPr>
      <w:r>
        <w:rPr>
          <w:lang w:val="en-US"/>
        </w:rPr>
        <w:t>-</w:t>
      </w:r>
      <w:r>
        <w:rPr>
          <w:lang w:val="en-US"/>
        </w:rPr>
        <w:tab/>
        <w:t>the supi set to the SUPI of the given UE required to be re-authenticated.</w:t>
      </w:r>
    </w:p>
    <w:p w14:paraId="77821685"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4708A59"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787E02"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5586C800" w14:textId="3D543605" w:rsidR="00905444" w:rsidRDefault="00013822"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E3399A">
        <w:t xml:space="preserve">if needed </w:t>
      </w:r>
      <w:r w:rsidR="00905444">
        <w:t>as described in clause</w:t>
      </w:r>
      <w:r w:rsidR="00905444" w:rsidRPr="003B2883">
        <w:t> </w:t>
      </w:r>
      <w:r w:rsidR="003109BB">
        <w:t>5.2.2.2.1</w:t>
      </w:r>
      <w:r w:rsidR="00905444">
        <w:t>.</w:t>
      </w:r>
    </w:p>
    <w:p w14:paraId="2EB38776"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8AB3F7B" w14:textId="77777777" w:rsidR="00535A27" w:rsidRPr="00B45D0B" w:rsidRDefault="00535A27" w:rsidP="00535A27">
      <w:pPr>
        <w:pStyle w:val="Heading4"/>
        <w:rPr>
          <w:lang w:val="en-US" w:eastAsia="zh-CN"/>
        </w:rPr>
      </w:pPr>
      <w:bookmarkStart w:id="150" w:name="_Toc42953841"/>
      <w:bookmarkStart w:id="151" w:name="_Toc43463158"/>
      <w:bookmarkStart w:id="152" w:name="_Toc49847770"/>
      <w:bookmarkStart w:id="153" w:name="_Toc56497899"/>
      <w:bookmarkStart w:id="154" w:name="_Toc82711124"/>
      <w:r>
        <w:t>5.2.2.</w:t>
      </w:r>
      <w:r>
        <w:rPr>
          <w:rFonts w:hint="eastAsia"/>
          <w:lang w:eastAsia="zh-CN"/>
        </w:rPr>
        <w:t>4</w:t>
      </w:r>
      <w:r>
        <w:tab/>
      </w:r>
      <w:r>
        <w:rPr>
          <w:rFonts w:hint="eastAsia"/>
          <w:lang w:eastAsia="zh-CN"/>
        </w:rPr>
        <w:t>Revocation</w:t>
      </w:r>
      <w:r w:rsidR="00DF05BE">
        <w:rPr>
          <w:lang w:eastAsia="zh-CN"/>
        </w:rPr>
        <w:t xml:space="preserve"> Notification</w:t>
      </w:r>
      <w:bookmarkEnd w:id="150"/>
      <w:bookmarkEnd w:id="151"/>
      <w:bookmarkEnd w:id="152"/>
      <w:bookmarkEnd w:id="153"/>
      <w:bookmarkEnd w:id="154"/>
    </w:p>
    <w:p w14:paraId="0CAF3C03" w14:textId="77777777" w:rsidR="00581F9E" w:rsidRDefault="00581F9E" w:rsidP="00581F9E">
      <w:pPr>
        <w:pStyle w:val="Heading5"/>
      </w:pPr>
      <w:bookmarkStart w:id="155" w:name="_Toc42953842"/>
      <w:bookmarkStart w:id="156" w:name="_Toc43463159"/>
      <w:bookmarkStart w:id="157" w:name="_Toc49847771"/>
      <w:bookmarkStart w:id="158" w:name="_Toc56497900"/>
      <w:bookmarkStart w:id="159" w:name="_Toc82711125"/>
      <w:r>
        <w:t>5.2.2.</w:t>
      </w:r>
      <w:r>
        <w:rPr>
          <w:rFonts w:hint="eastAsia"/>
          <w:lang w:eastAsia="zh-CN"/>
        </w:rPr>
        <w:t>4</w:t>
      </w:r>
      <w:r>
        <w:t>.1</w:t>
      </w:r>
      <w:r>
        <w:tab/>
        <w:t>General</w:t>
      </w:r>
      <w:bookmarkEnd w:id="155"/>
      <w:bookmarkEnd w:id="156"/>
      <w:bookmarkEnd w:id="157"/>
      <w:bookmarkEnd w:id="158"/>
      <w:bookmarkEnd w:id="159"/>
    </w:p>
    <w:p w14:paraId="399DE8E7"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59F05770" w14:textId="7457543A" w:rsidR="000A2435" w:rsidRDefault="000A2435" w:rsidP="00B6261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79FCA707" w14:textId="77777777" w:rsidR="00B62617" w:rsidRDefault="00B62617" w:rsidP="00B62617">
      <w:r>
        <w:lastRenderedPageBreak/>
        <w:t>The NSSAAF shall notify the NF Service Consumer (i.e. the AMF) by using the HTTP POST method as shown in Figure</w:t>
      </w:r>
      <w:r>
        <w:rPr>
          <w:lang w:val="en-US"/>
        </w:rPr>
        <w:t> </w:t>
      </w:r>
      <w:r>
        <w:t>5.2.2.4.1-1.</w:t>
      </w:r>
    </w:p>
    <w:p w14:paraId="6CA0B1D3" w14:textId="77777777" w:rsidR="00B62617" w:rsidRDefault="00B62617" w:rsidP="00B62617">
      <w:pPr>
        <w:pStyle w:val="TH"/>
      </w:pPr>
      <w:r w:rsidRPr="00D64FA1">
        <w:rPr>
          <w:lang w:val="fr-FR"/>
        </w:rPr>
        <w:object w:dxaOrig="9744" w:dyaOrig="2875" w14:anchorId="5A31B7A1">
          <v:shape id="_x0000_i1030" type="#_x0000_t75" style="width:461.15pt;height:132.45pt" o:ole="">
            <v:imagedata r:id="rId18" o:title=""/>
          </v:shape>
          <o:OLEObject Type="Embed" ProgID="Visio.Drawing.11" ShapeID="_x0000_i1030" DrawAspect="Content" ObjectID="_1693324791" r:id="rId19"/>
        </w:object>
      </w:r>
    </w:p>
    <w:p w14:paraId="6BD2D646" w14:textId="77777777" w:rsidR="00B62617" w:rsidRDefault="00B62617" w:rsidP="00B62617">
      <w:pPr>
        <w:pStyle w:val="TF"/>
      </w:pPr>
      <w:r>
        <w:t>Figure 5.2.2.4.1-1: Revocation Notification</w:t>
      </w:r>
    </w:p>
    <w:p w14:paraId="1273278E"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6C12A41" w14:textId="77777777" w:rsidR="00B62617" w:rsidRDefault="00B62617" w:rsidP="00B62617">
      <w:pPr>
        <w:pStyle w:val="B1"/>
      </w:pPr>
      <w:r>
        <w:tab/>
        <w:t>The HTTP payload body of the POST request shall contain the SliceAuthRevocNotification data structure, within which:</w:t>
      </w:r>
    </w:p>
    <w:p w14:paraId="1B7EFE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71EC6950"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15910545"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48A672AF" w14:textId="77777777" w:rsidR="00D214DC" w:rsidRDefault="00D214DC" w:rsidP="00D214DC">
      <w:pPr>
        <w:pStyle w:val="B1"/>
        <w:ind w:firstLine="0"/>
        <w:rPr>
          <w:lang w:val="en-US"/>
        </w:rPr>
      </w:pPr>
      <w:r>
        <w:rPr>
          <w:lang w:val="en-US"/>
        </w:rPr>
        <w:t>-</w:t>
      </w:r>
      <w:r>
        <w:rPr>
          <w:lang w:val="en-US"/>
        </w:rPr>
        <w:tab/>
        <w:t>the supi set to the SUPI of the given UE for whom the slice-specific authorization revocation is required.</w:t>
      </w:r>
    </w:p>
    <w:p w14:paraId="348A72C6"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783EE6C"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B5E9495" w14:textId="77777777"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A302D7F" w14:textId="77777777" w:rsidR="00774639" w:rsidRDefault="00774639" w:rsidP="00774639">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1676C89C"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2104CF2" w14:textId="77777777" w:rsidR="008A6D4A" w:rsidRDefault="008A6D4A" w:rsidP="008A6D4A">
      <w:pPr>
        <w:pStyle w:val="Heading1"/>
      </w:pPr>
      <w:bookmarkStart w:id="160" w:name="_Toc510696597"/>
      <w:bookmarkStart w:id="161" w:name="_Toc35971389"/>
      <w:bookmarkStart w:id="162" w:name="_Toc42953843"/>
      <w:bookmarkStart w:id="163" w:name="_Toc43463160"/>
      <w:bookmarkStart w:id="164" w:name="_Toc49847772"/>
      <w:bookmarkStart w:id="165" w:name="_Toc56497901"/>
      <w:bookmarkStart w:id="166" w:name="_Toc82711126"/>
      <w:bookmarkEnd w:id="147"/>
      <w:bookmarkEnd w:id="148"/>
      <w:r>
        <w:t>6</w:t>
      </w:r>
      <w:r>
        <w:tab/>
        <w:t>API Definitions</w:t>
      </w:r>
      <w:bookmarkEnd w:id="160"/>
      <w:bookmarkEnd w:id="161"/>
      <w:bookmarkEnd w:id="162"/>
      <w:bookmarkEnd w:id="163"/>
      <w:bookmarkEnd w:id="164"/>
      <w:bookmarkEnd w:id="165"/>
      <w:bookmarkEnd w:id="166"/>
    </w:p>
    <w:p w14:paraId="2664C585" w14:textId="77777777" w:rsidR="008A6D4A" w:rsidRDefault="008A6D4A" w:rsidP="008A6D4A">
      <w:pPr>
        <w:pStyle w:val="Heading2"/>
      </w:pPr>
      <w:bookmarkStart w:id="167" w:name="_Toc510696598"/>
      <w:bookmarkStart w:id="168" w:name="_Toc35971390"/>
      <w:bookmarkStart w:id="169" w:name="_Toc42953844"/>
      <w:bookmarkStart w:id="170" w:name="_Toc43463161"/>
      <w:bookmarkStart w:id="171" w:name="_Toc49847773"/>
      <w:bookmarkStart w:id="172" w:name="_Toc56497902"/>
      <w:bookmarkStart w:id="173" w:name="_Toc82711127"/>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7"/>
      <w:bookmarkEnd w:id="168"/>
      <w:bookmarkEnd w:id="169"/>
      <w:bookmarkEnd w:id="170"/>
      <w:bookmarkEnd w:id="171"/>
      <w:bookmarkEnd w:id="172"/>
      <w:bookmarkEnd w:id="173"/>
    </w:p>
    <w:p w14:paraId="02FA3E7C" w14:textId="77777777" w:rsidR="008A6D4A" w:rsidRDefault="008A6D4A" w:rsidP="008A6D4A">
      <w:pPr>
        <w:pStyle w:val="Heading3"/>
      </w:pPr>
      <w:bookmarkStart w:id="174" w:name="_Toc510696599"/>
      <w:bookmarkStart w:id="175" w:name="_Toc35971391"/>
      <w:bookmarkStart w:id="176" w:name="_Toc42953845"/>
      <w:bookmarkStart w:id="177" w:name="_Toc43463162"/>
      <w:bookmarkStart w:id="178" w:name="_Toc49847774"/>
      <w:bookmarkStart w:id="179" w:name="_Toc56497903"/>
      <w:bookmarkStart w:id="180" w:name="_Toc82711128"/>
      <w:r>
        <w:t>6.1.1</w:t>
      </w:r>
      <w:r>
        <w:tab/>
        <w:t>Introduction</w:t>
      </w:r>
      <w:bookmarkEnd w:id="174"/>
      <w:bookmarkEnd w:id="175"/>
      <w:bookmarkEnd w:id="176"/>
      <w:bookmarkEnd w:id="177"/>
      <w:bookmarkEnd w:id="178"/>
      <w:bookmarkEnd w:id="179"/>
      <w:bookmarkEnd w:id="180"/>
    </w:p>
    <w:p w14:paraId="553BD33E" w14:textId="77777777" w:rsidR="008A6D4A" w:rsidRPr="00E23840" w:rsidRDefault="008A6D4A" w:rsidP="008A6D4A">
      <w:pPr>
        <w:rPr>
          <w:noProof/>
          <w:lang w:eastAsia="zh-CN"/>
        </w:rPr>
      </w:pPr>
      <w:bookmarkStart w:id="181"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7323D434"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090C833" w14:textId="77777777"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D5D295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A08B0A6"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4A6D9E4E" w14:textId="77777777" w:rsidR="008A6D4A" w:rsidRPr="00E23840" w:rsidRDefault="008A6D4A" w:rsidP="008A6D4A">
      <w:pPr>
        <w:rPr>
          <w:noProof/>
          <w:lang w:eastAsia="zh-CN"/>
        </w:rPr>
      </w:pPr>
      <w:r w:rsidRPr="00E23840">
        <w:rPr>
          <w:noProof/>
          <w:lang w:eastAsia="zh-CN"/>
        </w:rPr>
        <w:t>with the following components:</w:t>
      </w:r>
    </w:p>
    <w:p w14:paraId="6A5EF38B"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7B21A3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66A3F649"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3B2C2D9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8DE5A0B" w14:textId="77777777" w:rsidR="008A6D4A" w:rsidRDefault="008A6D4A" w:rsidP="008A6D4A">
      <w:pPr>
        <w:pStyle w:val="Heading3"/>
      </w:pPr>
      <w:bookmarkStart w:id="182" w:name="_Toc35971392"/>
      <w:bookmarkStart w:id="183" w:name="_Toc42953846"/>
      <w:bookmarkStart w:id="184" w:name="_Toc43463163"/>
      <w:bookmarkStart w:id="185" w:name="_Toc49847775"/>
      <w:bookmarkStart w:id="186" w:name="_Toc56497904"/>
      <w:bookmarkStart w:id="187" w:name="_Toc82711129"/>
      <w:r>
        <w:t>6.1.2</w:t>
      </w:r>
      <w:r>
        <w:tab/>
        <w:t>Usage of HTTP</w:t>
      </w:r>
      <w:bookmarkEnd w:id="181"/>
      <w:bookmarkEnd w:id="182"/>
      <w:bookmarkEnd w:id="183"/>
      <w:bookmarkEnd w:id="184"/>
      <w:bookmarkEnd w:id="185"/>
      <w:bookmarkEnd w:id="186"/>
      <w:bookmarkEnd w:id="187"/>
    </w:p>
    <w:p w14:paraId="75311D74" w14:textId="77777777" w:rsidR="008A6D4A" w:rsidRPr="000C5200" w:rsidRDefault="008A6D4A" w:rsidP="008A6D4A">
      <w:pPr>
        <w:pStyle w:val="Heading4"/>
      </w:pPr>
      <w:bookmarkStart w:id="188" w:name="_Toc510696601"/>
      <w:bookmarkStart w:id="189" w:name="_Toc35971393"/>
      <w:bookmarkStart w:id="190" w:name="_Toc42953847"/>
      <w:bookmarkStart w:id="191" w:name="_Toc43463164"/>
      <w:bookmarkStart w:id="192" w:name="_Toc49847776"/>
      <w:bookmarkStart w:id="193" w:name="_Toc56497905"/>
      <w:bookmarkStart w:id="194" w:name="_Toc82711130"/>
      <w:r>
        <w:t>6.1.2.1</w:t>
      </w:r>
      <w:r>
        <w:tab/>
        <w:t>General</w:t>
      </w:r>
      <w:bookmarkEnd w:id="188"/>
      <w:bookmarkEnd w:id="189"/>
      <w:bookmarkEnd w:id="190"/>
      <w:bookmarkEnd w:id="191"/>
      <w:bookmarkEnd w:id="192"/>
      <w:bookmarkEnd w:id="193"/>
      <w:bookmarkEnd w:id="194"/>
    </w:p>
    <w:p w14:paraId="7843D396" w14:textId="77777777" w:rsidR="008A6D4A" w:rsidRPr="00986E88" w:rsidRDefault="008A6D4A" w:rsidP="008A6D4A">
      <w:pPr>
        <w:rPr>
          <w:noProof/>
        </w:rPr>
      </w:pPr>
      <w:bookmarkStart w:id="19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D1929C9"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64ED72"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1FF5F7B2" w14:textId="77777777" w:rsidR="008A6D4A" w:rsidRPr="000C5200" w:rsidRDefault="008A6D4A" w:rsidP="008A6D4A">
      <w:pPr>
        <w:pStyle w:val="Heading4"/>
      </w:pPr>
      <w:bookmarkStart w:id="196" w:name="_Toc35971394"/>
      <w:bookmarkStart w:id="197" w:name="_Toc42953848"/>
      <w:bookmarkStart w:id="198" w:name="_Toc43463165"/>
      <w:bookmarkStart w:id="199" w:name="_Toc49847777"/>
      <w:bookmarkStart w:id="200" w:name="_Toc56497906"/>
      <w:bookmarkStart w:id="201" w:name="_Toc82711131"/>
      <w:r>
        <w:t>6.1.2.2</w:t>
      </w:r>
      <w:r>
        <w:tab/>
        <w:t>HTTP standard headers</w:t>
      </w:r>
      <w:bookmarkEnd w:id="195"/>
      <w:bookmarkEnd w:id="196"/>
      <w:bookmarkEnd w:id="197"/>
      <w:bookmarkEnd w:id="198"/>
      <w:bookmarkEnd w:id="199"/>
      <w:bookmarkEnd w:id="200"/>
      <w:bookmarkEnd w:id="201"/>
    </w:p>
    <w:p w14:paraId="3A2C33DE" w14:textId="77777777" w:rsidR="008A6D4A" w:rsidRDefault="008A6D4A" w:rsidP="008A6D4A">
      <w:pPr>
        <w:pStyle w:val="Heading5"/>
        <w:rPr>
          <w:lang w:eastAsia="zh-CN"/>
        </w:rPr>
      </w:pPr>
      <w:bookmarkStart w:id="202" w:name="_Toc510696603"/>
      <w:bookmarkStart w:id="203" w:name="_Toc35971395"/>
      <w:bookmarkStart w:id="204" w:name="_Toc42953849"/>
      <w:bookmarkStart w:id="205" w:name="_Toc43463166"/>
      <w:bookmarkStart w:id="206" w:name="_Toc49847778"/>
      <w:bookmarkStart w:id="207" w:name="_Toc56497907"/>
      <w:bookmarkStart w:id="208" w:name="_Toc82711132"/>
      <w:r>
        <w:t>6.1.2.2.1</w:t>
      </w:r>
      <w:r>
        <w:rPr>
          <w:rFonts w:hint="eastAsia"/>
          <w:lang w:eastAsia="zh-CN"/>
        </w:rPr>
        <w:tab/>
      </w:r>
      <w:r>
        <w:rPr>
          <w:lang w:eastAsia="zh-CN"/>
        </w:rPr>
        <w:t>General</w:t>
      </w:r>
      <w:bookmarkEnd w:id="202"/>
      <w:bookmarkEnd w:id="203"/>
      <w:bookmarkEnd w:id="204"/>
      <w:bookmarkEnd w:id="205"/>
      <w:bookmarkEnd w:id="206"/>
      <w:bookmarkEnd w:id="207"/>
      <w:bookmarkEnd w:id="208"/>
    </w:p>
    <w:p w14:paraId="4CCE9B12" w14:textId="77777777" w:rsidR="008A6D4A" w:rsidRPr="00986E88" w:rsidRDefault="008A6D4A" w:rsidP="008A6D4A">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2D1FF00F" w14:textId="77777777" w:rsidR="008A6D4A" w:rsidRDefault="008A6D4A" w:rsidP="008A6D4A">
      <w:pPr>
        <w:pStyle w:val="Heading5"/>
      </w:pPr>
      <w:bookmarkStart w:id="210" w:name="_Toc35971396"/>
      <w:bookmarkStart w:id="211" w:name="_Toc42953850"/>
      <w:bookmarkStart w:id="212" w:name="_Toc43463167"/>
      <w:bookmarkStart w:id="213" w:name="_Toc49847779"/>
      <w:bookmarkStart w:id="214" w:name="_Toc56497908"/>
      <w:bookmarkStart w:id="215" w:name="_Toc82711133"/>
      <w:r>
        <w:t>6.1.2.2.2</w:t>
      </w:r>
      <w:r>
        <w:tab/>
        <w:t>Content type</w:t>
      </w:r>
      <w:bookmarkEnd w:id="209"/>
      <w:bookmarkEnd w:id="210"/>
      <w:bookmarkEnd w:id="211"/>
      <w:bookmarkEnd w:id="212"/>
      <w:bookmarkEnd w:id="213"/>
      <w:bookmarkEnd w:id="214"/>
      <w:bookmarkEnd w:id="215"/>
    </w:p>
    <w:p w14:paraId="3D494637" w14:textId="77777777" w:rsidR="008A6D4A" w:rsidRDefault="008A6D4A" w:rsidP="008A6D4A">
      <w:bookmarkStart w:id="2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F1792DB" w14:textId="77777777" w:rsidR="008A6D4A" w:rsidRPr="00986E88" w:rsidRDefault="008A6D4A" w:rsidP="008A6D4A">
      <w:pPr>
        <w:rPr>
          <w:noProof/>
        </w:rPr>
      </w:pPr>
      <w:bookmarkStart w:id="217" w:name="_Hlk525213471"/>
      <w:bookmarkStart w:id="218" w:name="_Hlk525213025"/>
      <w:r>
        <w:t xml:space="preserve">"Problem Details" JSON object shall be used to indicate </w:t>
      </w:r>
      <w:r>
        <w:rPr>
          <w:lang w:eastAsia="fr-FR"/>
        </w:rPr>
        <w:t xml:space="preserve">additional details of the error </w:t>
      </w:r>
      <w:r>
        <w:t xml:space="preserve">in a HTTP response body and </w:t>
      </w:r>
      <w:bookmarkEnd w:id="217"/>
      <w:r>
        <w:t>shall be signalled by the content type "application/problem+json", as defined in IETF RFC 7807 [13].</w:t>
      </w:r>
      <w:bookmarkEnd w:id="218"/>
    </w:p>
    <w:p w14:paraId="0669C476" w14:textId="77777777" w:rsidR="008A6D4A" w:rsidRPr="000C5200" w:rsidRDefault="008A6D4A" w:rsidP="008A6D4A">
      <w:pPr>
        <w:pStyle w:val="Heading4"/>
      </w:pPr>
      <w:bookmarkStart w:id="219" w:name="_Toc35971397"/>
      <w:bookmarkStart w:id="220" w:name="_Toc42953851"/>
      <w:bookmarkStart w:id="221" w:name="_Toc43463168"/>
      <w:bookmarkStart w:id="222" w:name="_Toc49847780"/>
      <w:bookmarkStart w:id="223" w:name="_Toc56497909"/>
      <w:bookmarkStart w:id="224" w:name="_Toc82711134"/>
      <w:r>
        <w:t>6.1.2.3</w:t>
      </w:r>
      <w:r>
        <w:tab/>
        <w:t>HTTP custom headers</w:t>
      </w:r>
      <w:bookmarkEnd w:id="216"/>
      <w:bookmarkEnd w:id="219"/>
      <w:bookmarkEnd w:id="220"/>
      <w:bookmarkEnd w:id="221"/>
      <w:bookmarkEnd w:id="222"/>
      <w:bookmarkEnd w:id="223"/>
      <w:bookmarkEnd w:id="224"/>
    </w:p>
    <w:p w14:paraId="22A2A1BC" w14:textId="77777777" w:rsidR="008A6D4A" w:rsidRDefault="008A6D4A" w:rsidP="008A6D4A">
      <w:pPr>
        <w:rPr>
          <w:noProof/>
        </w:rPr>
      </w:pPr>
      <w:bookmarkStart w:id="225" w:name="_Toc489605322"/>
      <w:bookmarkStart w:id="226" w:name="_Toc492899753"/>
      <w:bookmarkStart w:id="227" w:name="_Toc492900032"/>
      <w:bookmarkStart w:id="228" w:name="_Toc492967834"/>
      <w:bookmarkStart w:id="229" w:name="_Toc492972922"/>
      <w:bookmarkStart w:id="230" w:name="_Toc492973142"/>
      <w:bookmarkStart w:id="231" w:name="_Toc492974840"/>
      <w:bookmarkStart w:id="2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4236BFB" w14:textId="77777777" w:rsidR="008A6D4A" w:rsidRDefault="008A6D4A" w:rsidP="008A6D4A">
      <w:pPr>
        <w:pStyle w:val="Heading3"/>
      </w:pPr>
      <w:bookmarkStart w:id="233" w:name="_Toc510696607"/>
      <w:bookmarkStart w:id="234" w:name="_Toc35971398"/>
      <w:bookmarkStart w:id="235" w:name="_Toc42953852"/>
      <w:bookmarkStart w:id="236" w:name="_Toc43463169"/>
      <w:bookmarkStart w:id="237" w:name="_Toc49847781"/>
      <w:bookmarkStart w:id="238" w:name="_Toc56497910"/>
      <w:bookmarkStart w:id="239" w:name="_Toc82711135"/>
      <w:bookmarkEnd w:id="225"/>
      <w:bookmarkEnd w:id="226"/>
      <w:bookmarkEnd w:id="227"/>
      <w:bookmarkEnd w:id="228"/>
      <w:bookmarkEnd w:id="229"/>
      <w:bookmarkEnd w:id="230"/>
      <w:bookmarkEnd w:id="231"/>
      <w:bookmarkEnd w:id="232"/>
      <w:r>
        <w:t>6.1.3</w:t>
      </w:r>
      <w:r>
        <w:tab/>
        <w:t>Resources</w:t>
      </w:r>
      <w:bookmarkEnd w:id="233"/>
      <w:bookmarkEnd w:id="234"/>
      <w:bookmarkEnd w:id="235"/>
      <w:bookmarkEnd w:id="236"/>
      <w:bookmarkEnd w:id="237"/>
      <w:bookmarkEnd w:id="238"/>
      <w:bookmarkEnd w:id="239"/>
    </w:p>
    <w:p w14:paraId="6DF26F59" w14:textId="77777777" w:rsidR="008A6D4A" w:rsidRPr="000A7435" w:rsidRDefault="008A6D4A" w:rsidP="008A6D4A">
      <w:pPr>
        <w:pStyle w:val="Heading4"/>
      </w:pPr>
      <w:bookmarkStart w:id="240" w:name="_Toc510696608"/>
      <w:bookmarkStart w:id="241" w:name="_Toc35971399"/>
      <w:bookmarkStart w:id="242" w:name="_Toc42953853"/>
      <w:bookmarkStart w:id="243" w:name="_Toc43463170"/>
      <w:bookmarkStart w:id="244" w:name="_Toc49847782"/>
      <w:bookmarkStart w:id="245" w:name="_Toc56497911"/>
      <w:bookmarkStart w:id="246" w:name="_Toc82711136"/>
      <w:r>
        <w:t>6.1.3.1</w:t>
      </w:r>
      <w:r>
        <w:tab/>
        <w:t>Overview</w:t>
      </w:r>
      <w:bookmarkEnd w:id="240"/>
      <w:bookmarkEnd w:id="241"/>
      <w:bookmarkEnd w:id="242"/>
      <w:bookmarkEnd w:id="243"/>
      <w:bookmarkEnd w:id="244"/>
      <w:bookmarkEnd w:id="245"/>
      <w:bookmarkEnd w:id="246"/>
    </w:p>
    <w:p w14:paraId="08A68A25"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780E54A0" w14:textId="77777777" w:rsidR="007A3CC0" w:rsidRDefault="007A3CC0" w:rsidP="007A3CC0">
      <w:pPr>
        <w:pStyle w:val="TH"/>
      </w:pPr>
      <w:r w:rsidRPr="007021DF">
        <w:object w:dxaOrig="6461" w:dyaOrig="4081" w14:anchorId="405E7C39">
          <v:shape id="_x0000_i1031" type="#_x0000_t75" style="width:234.15pt;height:147.85pt" o:ole="">
            <v:imagedata r:id="rId20" o:title=""/>
          </v:shape>
          <o:OLEObject Type="Embed" ProgID="Visio.Drawing.11" ShapeID="_x0000_i1031" DrawAspect="Content" ObjectID="_1693324792" r:id="rId21"/>
        </w:object>
      </w:r>
    </w:p>
    <w:p w14:paraId="58D17E40"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77E54E77" w14:textId="77777777" w:rsidR="008A6D4A" w:rsidRDefault="008A6D4A" w:rsidP="008A6D4A">
      <w:r>
        <w:t>Table</w:t>
      </w:r>
      <w:r w:rsidR="00FC5E1B">
        <w:rPr>
          <w:lang w:val="en-US"/>
        </w:rPr>
        <w:t> </w:t>
      </w:r>
      <w:r>
        <w:t>6.1.3.1-1 provides an overview of the resources and applicable HTTP methods.</w:t>
      </w:r>
    </w:p>
    <w:p w14:paraId="330016AE" w14:textId="77777777" w:rsidR="00875C64" w:rsidRPr="00544965" w:rsidRDefault="00875C64" w:rsidP="00875C64">
      <w:pPr>
        <w:pStyle w:val="TH"/>
      </w:pPr>
      <w:bookmarkStart w:id="247" w:name="_Toc510696609"/>
      <w:bookmarkStart w:id="248"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1F76F86C"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2D6F9"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DC60E"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3D862"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E10483" w14:textId="77777777" w:rsidR="00875C64" w:rsidRPr="00544965" w:rsidRDefault="00875C64" w:rsidP="00E71EE5">
            <w:pPr>
              <w:pStyle w:val="TAH"/>
            </w:pPr>
            <w:r w:rsidRPr="00544965">
              <w:t>Description</w:t>
            </w:r>
          </w:p>
        </w:tc>
      </w:tr>
      <w:tr w:rsidR="00875C64" w:rsidRPr="00544965" w14:paraId="1ED9DC86" w14:textId="77777777" w:rsidTr="00E71EE5">
        <w:trPr>
          <w:trHeight w:val="646"/>
          <w:jc w:val="center"/>
        </w:trPr>
        <w:tc>
          <w:tcPr>
            <w:tcW w:w="908" w:type="pct"/>
            <w:tcBorders>
              <w:top w:val="single" w:sz="4" w:space="0" w:color="auto"/>
              <w:left w:val="single" w:sz="4" w:space="0" w:color="auto"/>
              <w:right w:val="single" w:sz="4" w:space="0" w:color="auto"/>
            </w:tcBorders>
          </w:tcPr>
          <w:p w14:paraId="3225111D" w14:textId="77777777" w:rsidR="00875C64" w:rsidRPr="00544965" w:rsidRDefault="00875C64" w:rsidP="00E71EE5">
            <w:pPr>
              <w:pStyle w:val="TAL"/>
            </w:pPr>
            <w:r>
              <w:t>slice-a</w:t>
            </w:r>
            <w:r w:rsidRPr="00544965">
              <w:t>uthentications</w:t>
            </w:r>
          </w:p>
          <w:p w14:paraId="530E631F"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69FD7114"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3AE7FDC8"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70FFC29C"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5AC7DE3E" w14:textId="77777777" w:rsidTr="00E71EE5">
        <w:trPr>
          <w:jc w:val="center"/>
        </w:trPr>
        <w:tc>
          <w:tcPr>
            <w:tcW w:w="908" w:type="pct"/>
            <w:tcBorders>
              <w:top w:val="single" w:sz="4" w:space="0" w:color="auto"/>
              <w:left w:val="single" w:sz="4" w:space="0" w:color="auto"/>
              <w:right w:val="single" w:sz="4" w:space="0" w:color="auto"/>
            </w:tcBorders>
          </w:tcPr>
          <w:p w14:paraId="26EDD247" w14:textId="77777777" w:rsidR="00875C64" w:rsidRPr="00544965" w:rsidRDefault="00875C64" w:rsidP="00E71EE5">
            <w:pPr>
              <w:pStyle w:val="TAL"/>
            </w:pPr>
            <w:r>
              <w:t>slice-authentication</w:t>
            </w:r>
          </w:p>
          <w:p w14:paraId="0CA8C038"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40E2D054" w14:textId="77777777" w:rsidR="00875C64" w:rsidRPr="00544965" w:rsidRDefault="00875C64" w:rsidP="00E71EE5">
            <w:pPr>
              <w:pStyle w:val="TAL"/>
            </w:pPr>
            <w:r w:rsidRPr="00544965">
              <w:t>/v1/</w:t>
            </w:r>
            <w:r>
              <w:t>slice</w:t>
            </w:r>
            <w:r w:rsidRPr="00544965">
              <w:t>-authentications/{authCtxId}</w:t>
            </w:r>
          </w:p>
          <w:p w14:paraId="585EF1E4"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4D72ADB1"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37E2E6D"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40A5D7C6" w14:textId="77777777" w:rsidR="00875C64" w:rsidRPr="00875C64" w:rsidRDefault="00875C64" w:rsidP="00875C64"/>
    <w:p w14:paraId="3553AC4F" w14:textId="77777777" w:rsidR="008A6D4A" w:rsidRDefault="008A6D4A" w:rsidP="008A6D4A">
      <w:pPr>
        <w:pStyle w:val="Heading4"/>
      </w:pPr>
      <w:bookmarkStart w:id="249" w:name="_Toc42953854"/>
      <w:bookmarkStart w:id="250" w:name="_Toc43463171"/>
      <w:bookmarkStart w:id="251" w:name="_Toc49847783"/>
      <w:bookmarkStart w:id="252" w:name="_Toc56497912"/>
      <w:bookmarkStart w:id="253" w:name="_Toc82711137"/>
      <w:r>
        <w:t>6.1.3.2</w:t>
      </w:r>
      <w:r>
        <w:tab/>
        <w:t xml:space="preserve">Resource: </w:t>
      </w:r>
      <w:bookmarkEnd w:id="247"/>
      <w:bookmarkEnd w:id="248"/>
      <w:r w:rsidR="00231B62">
        <w:t>slice</w:t>
      </w:r>
      <w:r w:rsidR="00231B62" w:rsidRPr="00544965">
        <w:t>-authentications</w:t>
      </w:r>
      <w:r w:rsidR="00231B62">
        <w:t xml:space="preserve"> (Collection)</w:t>
      </w:r>
      <w:bookmarkEnd w:id="249"/>
      <w:bookmarkEnd w:id="250"/>
      <w:bookmarkEnd w:id="251"/>
      <w:bookmarkEnd w:id="252"/>
      <w:bookmarkEnd w:id="253"/>
    </w:p>
    <w:p w14:paraId="66062352" w14:textId="77777777" w:rsidR="008A6D4A" w:rsidRDefault="008A6D4A" w:rsidP="008A6D4A">
      <w:pPr>
        <w:pStyle w:val="Heading5"/>
      </w:pPr>
      <w:bookmarkStart w:id="254" w:name="_Toc510696610"/>
      <w:bookmarkStart w:id="255" w:name="_Toc35971401"/>
      <w:bookmarkStart w:id="256" w:name="_Toc42953855"/>
      <w:bookmarkStart w:id="257" w:name="_Toc43463172"/>
      <w:bookmarkStart w:id="258" w:name="_Toc49847784"/>
      <w:bookmarkStart w:id="259" w:name="_Toc56497913"/>
      <w:bookmarkStart w:id="260" w:name="_Toc82711138"/>
      <w:r>
        <w:t>6.1.3.2.1</w:t>
      </w:r>
      <w:r>
        <w:tab/>
        <w:t>Description</w:t>
      </w:r>
      <w:bookmarkEnd w:id="254"/>
      <w:bookmarkEnd w:id="255"/>
      <w:bookmarkEnd w:id="256"/>
      <w:bookmarkEnd w:id="257"/>
      <w:bookmarkEnd w:id="258"/>
      <w:bookmarkEnd w:id="259"/>
      <w:bookmarkEnd w:id="260"/>
    </w:p>
    <w:p w14:paraId="1485EBB7" w14:textId="77777777" w:rsidR="00237EE5" w:rsidRPr="00544965" w:rsidRDefault="00237EE5" w:rsidP="00237EE5">
      <w:bookmarkStart w:id="261" w:name="_Toc35971402"/>
      <w:bookmarkStart w:id="262" w:name="_Toc510696612"/>
      <w:r w:rsidRPr="00544965">
        <w:t xml:space="preserve">This resource represents a collection of the </w:t>
      </w:r>
      <w:r>
        <w:t>slice</w:t>
      </w:r>
      <w:r w:rsidRPr="00544965">
        <w:t xml:space="preserve">-authentication resources generated by the </w:t>
      </w:r>
      <w:r>
        <w:t>NSSAAF</w:t>
      </w:r>
      <w:r w:rsidRPr="00544965">
        <w:t>.</w:t>
      </w:r>
    </w:p>
    <w:p w14:paraId="70B086AC" w14:textId="77777777" w:rsidR="008A6D4A" w:rsidRDefault="008A6D4A" w:rsidP="00DF5FA8">
      <w:pPr>
        <w:pStyle w:val="Heading5"/>
      </w:pPr>
      <w:bookmarkStart w:id="263" w:name="_Toc42953856"/>
      <w:bookmarkStart w:id="264" w:name="_Toc43463173"/>
      <w:bookmarkStart w:id="265" w:name="_Toc49847785"/>
      <w:bookmarkStart w:id="266" w:name="_Toc56497914"/>
      <w:bookmarkStart w:id="267" w:name="_Toc82711139"/>
      <w:r>
        <w:t>6.1.3.2.2</w:t>
      </w:r>
      <w:r>
        <w:tab/>
        <w:t>Resource Definition</w:t>
      </w:r>
      <w:bookmarkEnd w:id="261"/>
      <w:bookmarkEnd w:id="263"/>
      <w:bookmarkEnd w:id="264"/>
      <w:bookmarkEnd w:id="265"/>
      <w:bookmarkEnd w:id="266"/>
      <w:bookmarkEnd w:id="267"/>
    </w:p>
    <w:p w14:paraId="3F2B615B"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7E42B70C"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0754324"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42CD0891"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D9D989E"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1F4A562"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79A573" w14:textId="77777777" w:rsidR="008A6D4A" w:rsidRPr="004F472B" w:rsidRDefault="008A6D4A" w:rsidP="00CA17CC">
            <w:pPr>
              <w:pStyle w:val="TAH"/>
            </w:pPr>
            <w:r w:rsidRPr="004F472B">
              <w:t>Definition</w:t>
            </w:r>
          </w:p>
        </w:tc>
      </w:tr>
      <w:tr w:rsidR="008A6D4A" w:rsidRPr="004F472B" w14:paraId="4676274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CE69B5"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5FBA2616"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53F1F6"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155F90F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CDE8D9"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1F6AA8B2"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D682AA" w14:textId="77777777" w:rsidR="008A6D4A" w:rsidRPr="004F472B" w:rsidRDefault="008A6D4A" w:rsidP="00CA17CC">
            <w:pPr>
              <w:pStyle w:val="TAL"/>
            </w:pPr>
            <w:r w:rsidRPr="004F472B">
              <w:t>See clause 6.1.1</w:t>
            </w:r>
          </w:p>
        </w:tc>
      </w:tr>
    </w:tbl>
    <w:p w14:paraId="0E495270" w14:textId="77777777" w:rsidR="008A6D4A" w:rsidRPr="006E2164" w:rsidRDefault="008A6D4A" w:rsidP="003B5AEF"/>
    <w:p w14:paraId="2DEC4C16" w14:textId="77777777" w:rsidR="008A6D4A" w:rsidRDefault="008A6D4A" w:rsidP="008A6D4A">
      <w:pPr>
        <w:pStyle w:val="Heading5"/>
      </w:pPr>
      <w:bookmarkStart w:id="268" w:name="_Toc35971403"/>
      <w:bookmarkStart w:id="269" w:name="_Toc42953857"/>
      <w:bookmarkStart w:id="270" w:name="_Toc43463174"/>
      <w:bookmarkStart w:id="271" w:name="_Toc49847786"/>
      <w:bookmarkStart w:id="272" w:name="_Toc56497915"/>
      <w:bookmarkStart w:id="273" w:name="_Toc82711140"/>
      <w:r>
        <w:t>6.1.3.2.3</w:t>
      </w:r>
      <w:r>
        <w:tab/>
        <w:t>Resource Standard Methods</w:t>
      </w:r>
      <w:bookmarkEnd w:id="262"/>
      <w:bookmarkEnd w:id="268"/>
      <w:bookmarkEnd w:id="269"/>
      <w:bookmarkEnd w:id="270"/>
      <w:bookmarkEnd w:id="271"/>
      <w:bookmarkEnd w:id="272"/>
      <w:bookmarkEnd w:id="273"/>
    </w:p>
    <w:p w14:paraId="5D2FA0B6" w14:textId="77777777" w:rsidR="008A6D4A" w:rsidRPr="00384E92" w:rsidRDefault="008A6D4A" w:rsidP="008A6D4A">
      <w:pPr>
        <w:pStyle w:val="Heading6"/>
      </w:pPr>
      <w:bookmarkStart w:id="274" w:name="_Toc510696613"/>
      <w:bookmarkStart w:id="275" w:name="_Toc35971404"/>
      <w:bookmarkStart w:id="276" w:name="_Toc42953858"/>
      <w:bookmarkStart w:id="277" w:name="_Toc43463175"/>
      <w:bookmarkStart w:id="278" w:name="_Toc49847787"/>
      <w:bookmarkStart w:id="279" w:name="_Toc56497916"/>
      <w:bookmarkStart w:id="280" w:name="_Toc82711141"/>
      <w:r w:rsidRPr="00384E92">
        <w:t>6.</w:t>
      </w:r>
      <w:r>
        <w:t>1.3.2.3</w:t>
      </w:r>
      <w:r w:rsidRPr="00384E92">
        <w:t>.1</w:t>
      </w:r>
      <w:r w:rsidRPr="00384E92">
        <w:tab/>
      </w:r>
      <w:bookmarkEnd w:id="274"/>
      <w:bookmarkEnd w:id="275"/>
      <w:r w:rsidR="003E0B62">
        <w:t>POST</w:t>
      </w:r>
      <w:bookmarkEnd w:id="276"/>
      <w:bookmarkEnd w:id="277"/>
      <w:bookmarkEnd w:id="278"/>
      <w:bookmarkEnd w:id="279"/>
      <w:bookmarkEnd w:id="280"/>
    </w:p>
    <w:p w14:paraId="07355337" w14:textId="77777777" w:rsidR="008A6D4A" w:rsidRDefault="008A6D4A" w:rsidP="008A6D4A">
      <w:r>
        <w:t>This method shall support the URI query parameters specified in table</w:t>
      </w:r>
      <w:r w:rsidR="00605DA2">
        <w:rPr>
          <w:lang w:val="en-US"/>
        </w:rPr>
        <w:t> </w:t>
      </w:r>
      <w:r>
        <w:t>6.1.3.2.3.1-1.</w:t>
      </w:r>
    </w:p>
    <w:p w14:paraId="23C62A71"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40EE730D"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456F324"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A6780"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214E8E"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CF41C8"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1B3EDE"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47A0BD" w14:textId="77777777" w:rsidR="008A6D4A" w:rsidRPr="004F472B" w:rsidRDefault="008A6D4A" w:rsidP="00CA17CC">
            <w:pPr>
              <w:pStyle w:val="TAH"/>
            </w:pPr>
            <w:r w:rsidRPr="004F472B">
              <w:t>Applicability</w:t>
            </w:r>
          </w:p>
        </w:tc>
      </w:tr>
      <w:tr w:rsidR="003E0B62" w:rsidRPr="004F472B" w14:paraId="4136170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C089AD"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36E5E0D"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6C1B1F5E"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678F42B8"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F8A7F"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4F711B6D" w14:textId="77777777" w:rsidR="003E0B62" w:rsidRPr="004F472B" w:rsidRDefault="003E0B62" w:rsidP="00CA17CC">
            <w:pPr>
              <w:pStyle w:val="TAL"/>
            </w:pPr>
          </w:p>
        </w:tc>
      </w:tr>
    </w:tbl>
    <w:p w14:paraId="531DB5F1" w14:textId="77777777" w:rsidR="008A6D4A" w:rsidRDefault="008A6D4A" w:rsidP="003B5AEF"/>
    <w:p w14:paraId="35D9AEF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7B19764B"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3EF106C1"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DC092B"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587C15"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CF3B8"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E9544" w14:textId="77777777" w:rsidR="008A6D4A" w:rsidRPr="004F472B" w:rsidRDefault="008A6D4A" w:rsidP="00CA17CC">
            <w:pPr>
              <w:pStyle w:val="TAH"/>
            </w:pPr>
            <w:r w:rsidRPr="004F472B">
              <w:t>Description</w:t>
            </w:r>
          </w:p>
        </w:tc>
      </w:tr>
      <w:tr w:rsidR="00653197" w:rsidRPr="004F472B" w14:paraId="45F31121"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9CE4AB"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00FD43B3"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1AD9C3"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20B601"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18E4E922" w14:textId="77777777" w:rsidR="008A6D4A" w:rsidRDefault="008A6D4A" w:rsidP="008A6D4A"/>
    <w:p w14:paraId="20D079BF"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20243CA6"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B574B"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B0E052"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9A57D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9D4B0" w14:textId="77777777" w:rsidR="008A6D4A" w:rsidRPr="004F472B" w:rsidRDefault="008A6D4A" w:rsidP="00CA17CC">
            <w:pPr>
              <w:pStyle w:val="TAH"/>
            </w:pPr>
            <w:r w:rsidRPr="004F472B">
              <w:t>Response</w:t>
            </w:r>
          </w:p>
          <w:p w14:paraId="7CD13322"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A39F55" w14:textId="77777777" w:rsidR="008A6D4A" w:rsidRPr="004F472B" w:rsidRDefault="008A6D4A" w:rsidP="00CA17CC">
            <w:pPr>
              <w:pStyle w:val="TAH"/>
            </w:pPr>
            <w:r w:rsidRPr="004F472B">
              <w:t>Description</w:t>
            </w:r>
          </w:p>
        </w:tc>
      </w:tr>
      <w:tr w:rsidR="00F51878" w:rsidRPr="004F472B" w14:paraId="6C84315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76BB2"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4E2B6444"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1B269AB"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48CA8EC"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963D8"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BB7FD7B"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12B051AC"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0A9D" w14:textId="6CC5A7B8"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0F01AD" w14:textId="5C103F6B"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CC01F1F"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41769080"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246BA" w14:textId="6FADB8A3" w:rsidR="00AE28C9" w:rsidRDefault="00E43FF9" w:rsidP="00E43FF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 </w:t>
            </w:r>
          </w:p>
        </w:tc>
      </w:tr>
      <w:tr w:rsidR="00AE28C9" w:rsidRPr="004F472B" w14:paraId="2500154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9EFF4" w14:textId="212985C6"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B72D84" w14:textId="34D7C458"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6C5A24E6"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94686CF"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0CF252" w14:textId="77D19C66" w:rsidR="00AE28C9" w:rsidRDefault="00461651" w:rsidP="0046165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01AEABC3" w14:textId="58DF4490" w:rsidR="00461651" w:rsidRDefault="00461651" w:rsidP="00461651">
            <w:pPr>
              <w:pStyle w:val="TAL"/>
            </w:pPr>
            <w:r>
              <w:rPr>
                <w:lang w:eastAsia="fr-FR"/>
              </w:rPr>
              <w:t>(NOTE 2)</w:t>
            </w:r>
          </w:p>
        </w:tc>
      </w:tr>
      <w:tr w:rsidR="00AE28C9" w:rsidRPr="004F472B" w14:paraId="23C7EDD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D42E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C3C56EF"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DFDF72"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48C0356"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8DBDF"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324BC63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C9724"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03F1CD7"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423900"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7918720"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F98D19"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34A6D3F2" w14:textId="77777777" w:rsidR="00AE28C9" w:rsidRPr="000B71E3" w:rsidRDefault="00AE28C9" w:rsidP="00E71EE5">
            <w:pPr>
              <w:pStyle w:val="TAL"/>
            </w:pPr>
            <w:r w:rsidRPr="006C4573">
              <w:t>The "cause" attribute may be used to indicate one of the following application errors:</w:t>
            </w:r>
          </w:p>
          <w:p w14:paraId="7F1DB8E9" w14:textId="77777777" w:rsidR="00AE28C9" w:rsidRPr="004F472B" w:rsidRDefault="00AE28C9" w:rsidP="00CA17CC">
            <w:pPr>
              <w:pStyle w:val="TAL"/>
            </w:pPr>
            <w:r w:rsidRPr="005022DF">
              <w:t xml:space="preserve">- </w:t>
            </w:r>
            <w:r>
              <w:t>SLICE_</w:t>
            </w:r>
            <w:r w:rsidRPr="005022DF">
              <w:t>AUTH_REJECTED</w:t>
            </w:r>
          </w:p>
        </w:tc>
      </w:tr>
      <w:tr w:rsidR="00AE28C9" w:rsidRPr="004F472B" w14:paraId="5CD551F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02AB0"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1725B55"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6AAF6"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5798C76"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E76B0" w14:textId="77777777" w:rsidR="00AE28C9" w:rsidRPr="00544965" w:rsidRDefault="00AE28C9" w:rsidP="00E71EE5">
            <w:pPr>
              <w:pStyle w:val="TAL"/>
            </w:pPr>
            <w:r w:rsidRPr="00544965">
              <w:t xml:space="preserve">This case represents </w:t>
            </w:r>
            <w:r>
              <w:t>the user or user context is not found</w:t>
            </w:r>
            <w:r w:rsidRPr="00544965">
              <w:t>.</w:t>
            </w:r>
          </w:p>
          <w:p w14:paraId="6CEC2676" w14:textId="77777777" w:rsidR="00AE28C9" w:rsidRDefault="00AE28C9" w:rsidP="00E71EE5">
            <w:pPr>
              <w:pStyle w:val="TAL"/>
            </w:pPr>
            <w:r w:rsidRPr="006C4573">
              <w:t>The "cause" attribute may be used to indicate one of the following application errors:</w:t>
            </w:r>
          </w:p>
          <w:p w14:paraId="3A8C659E" w14:textId="77777777" w:rsidR="00AE28C9" w:rsidRDefault="00AE28C9" w:rsidP="00E71EE5">
            <w:pPr>
              <w:pStyle w:val="TAL"/>
            </w:pPr>
            <w:r w:rsidRPr="005022DF">
              <w:t>- CONTEXT_NOT_FOUND</w:t>
            </w:r>
          </w:p>
          <w:p w14:paraId="372335D7" w14:textId="77777777" w:rsidR="00AE28C9" w:rsidRPr="004F472B" w:rsidRDefault="00AE28C9" w:rsidP="00CA17CC">
            <w:pPr>
              <w:pStyle w:val="TAL"/>
            </w:pPr>
            <w:r w:rsidRPr="005022DF">
              <w:t>- USER_NOT_FOUND</w:t>
            </w:r>
          </w:p>
        </w:tc>
      </w:tr>
      <w:tr w:rsidR="00AE28C9" w:rsidRPr="004F472B" w14:paraId="3493586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68143"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89F64E"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9BAD7B1"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6FF17478"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E1143"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3FB8FFF2" w14:textId="77777777" w:rsidR="00AE28C9" w:rsidRDefault="00AE28C9" w:rsidP="00E71EE5">
            <w:pPr>
              <w:pStyle w:val="TAL"/>
            </w:pPr>
            <w:r w:rsidRPr="006C4573">
              <w:t>The "cause" attribute may be used to indicate one of the following application errors:</w:t>
            </w:r>
          </w:p>
          <w:p w14:paraId="373FC121" w14:textId="77777777" w:rsidR="00AE28C9" w:rsidRDefault="00AE28C9" w:rsidP="00E71EE5">
            <w:pPr>
              <w:pStyle w:val="TAL"/>
            </w:pPr>
            <w:r>
              <w:rPr>
                <w:lang w:eastAsia="zh-CN"/>
              </w:rPr>
              <w:t>- NETWORK_FAILURE</w:t>
            </w:r>
          </w:p>
          <w:p w14:paraId="23E0DD24" w14:textId="77777777" w:rsidR="00AE28C9" w:rsidRDefault="00AE28C9" w:rsidP="00E71EE5">
            <w:pPr>
              <w:pStyle w:val="TAL"/>
            </w:pPr>
            <w:r>
              <w:t xml:space="preserve">- </w:t>
            </w:r>
            <w:r w:rsidRPr="00544965">
              <w:t>UPSTREAM_SERVER_ERROR</w:t>
            </w:r>
          </w:p>
          <w:p w14:paraId="049072DE"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431C7236"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F23A3" w14:textId="77777777" w:rsidR="00AE28C9" w:rsidRDefault="00AE28C9" w:rsidP="00F51878">
            <w:pPr>
              <w:pStyle w:val="TAN"/>
            </w:pPr>
            <w:r w:rsidRPr="004F472B">
              <w:t>NOTE</w:t>
            </w:r>
            <w:r w:rsidR="001A7A4F">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13B2881D" w14:textId="5DB055BC" w:rsidR="001A7A4F" w:rsidRPr="004F472B" w:rsidRDefault="001A7A4F" w:rsidP="00F51878">
            <w:pPr>
              <w:pStyle w:val="TAN"/>
            </w:pPr>
            <w:r>
              <w:t>NOTE 2:</w:t>
            </w:r>
            <w:r>
              <w:tab/>
            </w:r>
            <w:r w:rsidR="00E44C55">
              <w:t>RedirectResponse</w:t>
            </w:r>
            <w:r>
              <w:t xml:space="preserve"> may be inserted by an SCP, see clause 6.10.9.1 of 3GPP </w:t>
            </w:r>
            <w:r w:rsidRPr="008F2F3C">
              <w:t>TS 29.5</w:t>
            </w:r>
            <w:r>
              <w:t>00</w:t>
            </w:r>
            <w:r w:rsidRPr="008F2F3C">
              <w:t> [</w:t>
            </w:r>
            <w:r>
              <w:t>4</w:t>
            </w:r>
            <w:r w:rsidRPr="008F2F3C">
              <w:t>]</w:t>
            </w:r>
            <w:r>
              <w:t>.</w:t>
            </w:r>
          </w:p>
        </w:tc>
      </w:tr>
    </w:tbl>
    <w:p w14:paraId="35566BDE" w14:textId="77777777" w:rsidR="008A6D4A" w:rsidRDefault="008A6D4A" w:rsidP="008A6D4A"/>
    <w:p w14:paraId="4F74ECDA"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0E27B72B"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AF52CB"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808094B"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594A07"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779C8D4"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61A6880" w14:textId="77777777" w:rsidR="008A6D4A" w:rsidRPr="004F472B" w:rsidRDefault="008A6D4A" w:rsidP="00CA17CC">
            <w:pPr>
              <w:pStyle w:val="TAH"/>
            </w:pPr>
            <w:r w:rsidRPr="004F472B">
              <w:t>Description</w:t>
            </w:r>
          </w:p>
        </w:tc>
      </w:tr>
      <w:tr w:rsidR="004E36F5" w:rsidRPr="004F472B" w14:paraId="6CF3DCD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4AA96BC"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3F6560EC"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2F44012C"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5EEDBABE"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1E8FB" w14:textId="77777777" w:rsidR="004E36F5" w:rsidRPr="004F472B" w:rsidRDefault="004E36F5" w:rsidP="00CA17CC">
            <w:pPr>
              <w:pStyle w:val="TAL"/>
            </w:pPr>
          </w:p>
        </w:tc>
      </w:tr>
    </w:tbl>
    <w:p w14:paraId="626C2761" w14:textId="77777777" w:rsidR="008A6D4A" w:rsidRPr="00A04126" w:rsidRDefault="008A6D4A" w:rsidP="008A6D4A"/>
    <w:p w14:paraId="6A2F9711"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20063ABC"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3576B"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FD8174"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5C3A53"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364D4E"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408A4B" w14:textId="77777777" w:rsidR="008A6D4A" w:rsidRPr="004F472B" w:rsidRDefault="008A6D4A" w:rsidP="00CA17CC">
            <w:pPr>
              <w:pStyle w:val="TAH"/>
            </w:pPr>
            <w:r w:rsidRPr="004F472B">
              <w:t>Description</w:t>
            </w:r>
          </w:p>
        </w:tc>
      </w:tr>
      <w:tr w:rsidR="00A46B44" w:rsidRPr="004F472B" w14:paraId="6A698284"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080FD2"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253B6BF"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0966D7E"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5F345C8"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8B651" w14:textId="77777777" w:rsidR="00A46B44" w:rsidRDefault="00A46B44" w:rsidP="00E71EE5">
            <w:pPr>
              <w:pStyle w:val="TAL"/>
            </w:pPr>
            <w:r>
              <w:t>URI of created resource for the slice authentication context.</w:t>
            </w:r>
          </w:p>
          <w:p w14:paraId="1F06FECB" w14:textId="77777777" w:rsidR="00A46B44" w:rsidRPr="004F472B" w:rsidRDefault="00A46B44" w:rsidP="00CA17CC">
            <w:pPr>
              <w:pStyle w:val="TAL"/>
            </w:pPr>
            <w:r>
              <w:t>The URI structure is defined in clause 6.1.3.3.1.</w:t>
            </w:r>
          </w:p>
        </w:tc>
      </w:tr>
    </w:tbl>
    <w:p w14:paraId="6CC0FACF" w14:textId="77777777" w:rsidR="008A6D4A" w:rsidRPr="00A04126" w:rsidRDefault="008A6D4A" w:rsidP="008A6D4A"/>
    <w:p w14:paraId="4262D6E1" w14:textId="77777777" w:rsidR="008A6D4A" w:rsidRPr="00A04126" w:rsidRDefault="008A6D4A" w:rsidP="008A6D4A">
      <w:pPr>
        <w:pStyle w:val="TH"/>
      </w:pPr>
      <w:r w:rsidRPr="00A04126">
        <w:lastRenderedPageBreak/>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156F803A"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4DA3CFE"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362D283"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32B732"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1AAB735"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432F03" w14:textId="77777777" w:rsidR="008A6D4A" w:rsidRPr="004F472B" w:rsidRDefault="008A6D4A" w:rsidP="00CA17CC">
            <w:pPr>
              <w:pStyle w:val="TAH"/>
            </w:pPr>
            <w:r w:rsidRPr="004F472B">
              <w:t>Description</w:t>
            </w:r>
          </w:p>
        </w:tc>
      </w:tr>
      <w:tr w:rsidR="008248BB" w:rsidRPr="004F472B" w14:paraId="0F9F6F48"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196E78A"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453D9B5C"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677DE692"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64035A2F"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B389" w14:textId="77777777" w:rsidR="008248BB" w:rsidRPr="004F472B" w:rsidRDefault="008248BB" w:rsidP="00CA17CC">
            <w:pPr>
              <w:pStyle w:val="TAL"/>
            </w:pPr>
          </w:p>
        </w:tc>
      </w:tr>
    </w:tbl>
    <w:p w14:paraId="727CCED5" w14:textId="77777777" w:rsidR="008A6D4A" w:rsidRPr="00384E92" w:rsidRDefault="008A6D4A" w:rsidP="008A6D4A"/>
    <w:p w14:paraId="3917ABA1" w14:textId="77777777" w:rsidR="00F25841" w:rsidRDefault="00F25841" w:rsidP="00F25841">
      <w:pPr>
        <w:pStyle w:val="TH"/>
      </w:pPr>
      <w:bookmarkStart w:id="281" w:name="_Toc510696615"/>
      <w:bookmarkStart w:id="282" w:name="_Toc35971406"/>
      <w:bookmarkStart w:id="283" w:name="_Toc42953859"/>
      <w:bookmarkStart w:id="284" w:name="_Toc43463176"/>
      <w:bookmarkStart w:id="285"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0CE3985B"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08D7"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019A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E473E2"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E6DA2"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0B319" w14:textId="77777777" w:rsidR="00F25841" w:rsidRDefault="00F25841" w:rsidP="00122AA6">
            <w:pPr>
              <w:pStyle w:val="TAH"/>
              <w:rPr>
                <w:lang w:eastAsia="fr-FR"/>
              </w:rPr>
            </w:pPr>
            <w:r>
              <w:rPr>
                <w:lang w:eastAsia="fr-FR"/>
              </w:rPr>
              <w:t>Description</w:t>
            </w:r>
          </w:p>
        </w:tc>
      </w:tr>
      <w:tr w:rsidR="00F25841" w14:paraId="64B2E074"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89F79"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CEA923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816BA"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18CDA2D"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1F05E2"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039ACCE3" w14:textId="2E31A1D1" w:rsidR="002F4AB8" w:rsidRDefault="002F4AB8" w:rsidP="00122AA6">
            <w:pPr>
              <w:pStyle w:val="TAL"/>
              <w:rPr>
                <w:lang w:eastAsia="fr-FR"/>
              </w:rPr>
            </w:pPr>
            <w:r>
              <w:t xml:space="preserve">Or the same URI, </w:t>
            </w:r>
            <w:r w:rsidRPr="00A563BE">
              <w:t>if a request is redirected to the same target resource via a different SCP.</w:t>
            </w:r>
          </w:p>
        </w:tc>
      </w:tr>
    </w:tbl>
    <w:p w14:paraId="3D59A0A0" w14:textId="77777777" w:rsidR="00F25841" w:rsidRDefault="00F25841" w:rsidP="00F25841">
      <w:pPr>
        <w:rPr>
          <w:noProof/>
        </w:rPr>
      </w:pPr>
    </w:p>
    <w:p w14:paraId="3273F5D7"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67B84F3A"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AF92C"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5CC1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2CC7E"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BE493"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CBD55" w14:textId="77777777" w:rsidR="00F25841" w:rsidRDefault="00F25841" w:rsidP="00122AA6">
            <w:pPr>
              <w:pStyle w:val="TAH"/>
              <w:rPr>
                <w:lang w:eastAsia="fr-FR"/>
              </w:rPr>
            </w:pPr>
            <w:r>
              <w:rPr>
                <w:lang w:eastAsia="fr-FR"/>
              </w:rPr>
              <w:t>Description</w:t>
            </w:r>
          </w:p>
        </w:tc>
      </w:tr>
      <w:tr w:rsidR="00F25841" w14:paraId="40F62130"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44CBF"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C10BB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DEB142B"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E71814C"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F45329"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437A2BFB" w14:textId="52274401" w:rsidR="009B5260" w:rsidRDefault="009B5260" w:rsidP="00122AA6">
            <w:pPr>
              <w:pStyle w:val="TAL"/>
              <w:rPr>
                <w:lang w:eastAsia="fr-FR"/>
              </w:rPr>
            </w:pPr>
            <w:r>
              <w:t xml:space="preserve">Or the same URI, </w:t>
            </w:r>
            <w:r w:rsidRPr="00A563BE">
              <w:t>if a request is redirected to the same target resource via a different SCP.</w:t>
            </w:r>
          </w:p>
        </w:tc>
      </w:tr>
    </w:tbl>
    <w:p w14:paraId="3D640295" w14:textId="77777777" w:rsidR="00F25841" w:rsidRDefault="00F25841" w:rsidP="00991C66"/>
    <w:p w14:paraId="40C3E74B" w14:textId="77777777" w:rsidR="008A6D4A" w:rsidRDefault="008A6D4A" w:rsidP="008A6D4A">
      <w:pPr>
        <w:pStyle w:val="Heading5"/>
      </w:pPr>
      <w:bookmarkStart w:id="286" w:name="_Toc56497917"/>
      <w:bookmarkStart w:id="287" w:name="_Toc82711142"/>
      <w:r>
        <w:t>6.1.3.2.4</w:t>
      </w:r>
      <w:r>
        <w:tab/>
        <w:t>Resource Custom Operations</w:t>
      </w:r>
      <w:bookmarkEnd w:id="281"/>
      <w:bookmarkEnd w:id="282"/>
      <w:bookmarkEnd w:id="283"/>
      <w:bookmarkEnd w:id="284"/>
      <w:bookmarkEnd w:id="285"/>
      <w:bookmarkEnd w:id="286"/>
      <w:bookmarkEnd w:id="287"/>
    </w:p>
    <w:p w14:paraId="368D07EE" w14:textId="77777777" w:rsidR="00454275" w:rsidRDefault="00454275" w:rsidP="00454275">
      <w:r w:rsidRPr="00544965">
        <w:t>There is no Resource Custom Operations in the current version of this API.</w:t>
      </w:r>
    </w:p>
    <w:p w14:paraId="5B760D93" w14:textId="77777777" w:rsidR="008A6D4A" w:rsidRDefault="008A6D4A" w:rsidP="008A6D4A">
      <w:pPr>
        <w:pStyle w:val="Heading4"/>
      </w:pPr>
      <w:bookmarkStart w:id="288" w:name="_Toc510696621"/>
      <w:bookmarkStart w:id="289" w:name="_Toc35971412"/>
      <w:bookmarkStart w:id="290" w:name="_Toc42953860"/>
      <w:bookmarkStart w:id="291" w:name="_Toc43463177"/>
      <w:bookmarkStart w:id="292" w:name="_Toc49847789"/>
      <w:bookmarkStart w:id="293" w:name="_Toc56497918"/>
      <w:bookmarkStart w:id="294" w:name="_Toc82711143"/>
      <w:r>
        <w:t>6.1.3.3</w:t>
      </w:r>
      <w:r>
        <w:tab/>
        <w:t xml:space="preserve">Resource: </w:t>
      </w:r>
      <w:bookmarkEnd w:id="288"/>
      <w:bookmarkEnd w:id="28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0"/>
      <w:bookmarkEnd w:id="291"/>
      <w:bookmarkEnd w:id="292"/>
      <w:bookmarkEnd w:id="293"/>
      <w:bookmarkEnd w:id="294"/>
    </w:p>
    <w:p w14:paraId="5AF3B19E" w14:textId="77777777" w:rsidR="00750FBA" w:rsidRPr="00544965" w:rsidRDefault="00750FBA" w:rsidP="00750FBA">
      <w:pPr>
        <w:pStyle w:val="Heading5"/>
      </w:pPr>
      <w:bookmarkStart w:id="295" w:name="_Toc25270678"/>
      <w:bookmarkStart w:id="296" w:name="_Toc34310333"/>
      <w:bookmarkStart w:id="297" w:name="_Toc42953861"/>
      <w:bookmarkStart w:id="298" w:name="_Toc43463178"/>
      <w:bookmarkStart w:id="299" w:name="_Toc49847790"/>
      <w:bookmarkStart w:id="300" w:name="_Toc56497919"/>
      <w:bookmarkStart w:id="301" w:name="_Toc510696622"/>
      <w:bookmarkStart w:id="302" w:name="_Toc35971413"/>
      <w:bookmarkStart w:id="303" w:name="_Toc82711144"/>
      <w:r w:rsidRPr="00544965">
        <w:t>6.</w:t>
      </w:r>
      <w:r>
        <w:t>1</w:t>
      </w:r>
      <w:r w:rsidRPr="00544965">
        <w:t>.3.3.1</w:t>
      </w:r>
      <w:r w:rsidRPr="00544965">
        <w:tab/>
        <w:t>Description</w:t>
      </w:r>
      <w:bookmarkEnd w:id="295"/>
      <w:bookmarkEnd w:id="296"/>
      <w:bookmarkEnd w:id="297"/>
      <w:bookmarkEnd w:id="298"/>
      <w:bookmarkEnd w:id="299"/>
      <w:bookmarkEnd w:id="300"/>
      <w:bookmarkEnd w:id="303"/>
    </w:p>
    <w:p w14:paraId="51F1E5D8"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480B7B71" w14:textId="77777777" w:rsidR="00750FBA" w:rsidRDefault="00750FBA" w:rsidP="00750FBA">
      <w:pPr>
        <w:pStyle w:val="Heading5"/>
      </w:pPr>
      <w:bookmarkStart w:id="304" w:name="_Toc42953862"/>
      <w:bookmarkStart w:id="305" w:name="_Toc43463179"/>
      <w:bookmarkStart w:id="306" w:name="_Toc49847791"/>
      <w:bookmarkStart w:id="307" w:name="_Toc56497920"/>
      <w:bookmarkStart w:id="308" w:name="_Toc82711145"/>
      <w:r>
        <w:t>6.1.3.3.2</w:t>
      </w:r>
      <w:r>
        <w:tab/>
        <w:t>Resource Definition</w:t>
      </w:r>
      <w:bookmarkEnd w:id="304"/>
      <w:bookmarkEnd w:id="305"/>
      <w:bookmarkEnd w:id="306"/>
      <w:bookmarkEnd w:id="307"/>
      <w:bookmarkEnd w:id="308"/>
    </w:p>
    <w:p w14:paraId="7B8B6E12"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2F0AA871" w14:textId="77777777" w:rsidR="00750FBA" w:rsidRDefault="00750FBA" w:rsidP="00750FBA">
      <w:pPr>
        <w:rPr>
          <w:rFonts w:ascii="Arial" w:hAnsi="Arial" w:cs="Arial"/>
        </w:rPr>
      </w:pPr>
      <w:r>
        <w:t>This resource shall support the resource URI variables defined in table 6.1.3.3.2-1</w:t>
      </w:r>
      <w:r>
        <w:rPr>
          <w:rFonts w:ascii="Arial" w:hAnsi="Arial" w:cs="Arial"/>
        </w:rPr>
        <w:t>.</w:t>
      </w:r>
    </w:p>
    <w:p w14:paraId="46ECD34A"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125180A6"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72885E"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E62063"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75768C" w14:textId="77777777" w:rsidR="00750FBA" w:rsidRPr="004F472B" w:rsidRDefault="00750FBA" w:rsidP="00E71EE5">
            <w:pPr>
              <w:pStyle w:val="TAH"/>
            </w:pPr>
            <w:r w:rsidRPr="004F472B">
              <w:t>Definition</w:t>
            </w:r>
          </w:p>
        </w:tc>
      </w:tr>
      <w:tr w:rsidR="00750FBA" w:rsidRPr="004F472B" w14:paraId="3F552B7F"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BC12517"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1BB8BEF5"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285D6"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E2AE737"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728F4A"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2EFCFCA"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5036448" w14:textId="77777777" w:rsidR="00750FBA" w:rsidRPr="004F472B" w:rsidRDefault="00750FBA" w:rsidP="00E71EE5">
            <w:pPr>
              <w:pStyle w:val="TAL"/>
            </w:pPr>
            <w:r w:rsidRPr="004F472B">
              <w:t>See clause 6.1.1</w:t>
            </w:r>
          </w:p>
        </w:tc>
      </w:tr>
      <w:tr w:rsidR="00750FBA" w:rsidRPr="004F472B" w14:paraId="15D3EC3B"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1EF4E048"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334CDF95"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72A1E2A" w14:textId="77777777" w:rsidR="00750FBA" w:rsidRPr="004F472B" w:rsidRDefault="00750FBA" w:rsidP="00E71EE5">
            <w:pPr>
              <w:pStyle w:val="TAL"/>
            </w:pPr>
            <w:r>
              <w:t>The slice authentication context ID, which is of data type SliceAuthCtxId defined in clause 6.1.6.3.2.</w:t>
            </w:r>
          </w:p>
        </w:tc>
      </w:tr>
    </w:tbl>
    <w:p w14:paraId="7E1A4508" w14:textId="77777777" w:rsidR="00750FBA" w:rsidRPr="00384E92" w:rsidRDefault="00750FBA" w:rsidP="003B5AEF"/>
    <w:p w14:paraId="50D74D8C" w14:textId="77777777" w:rsidR="00750FBA" w:rsidRDefault="00750FBA" w:rsidP="00750FBA">
      <w:pPr>
        <w:pStyle w:val="Heading5"/>
      </w:pPr>
      <w:bookmarkStart w:id="309" w:name="_Toc42953863"/>
      <w:bookmarkStart w:id="310" w:name="_Toc43463180"/>
      <w:bookmarkStart w:id="311" w:name="_Toc49847792"/>
      <w:bookmarkStart w:id="312" w:name="_Toc56497921"/>
      <w:bookmarkStart w:id="313" w:name="_Toc82711146"/>
      <w:r>
        <w:t>6.1.3.3.3</w:t>
      </w:r>
      <w:r>
        <w:tab/>
        <w:t>Resource Standard Methods</w:t>
      </w:r>
      <w:bookmarkEnd w:id="309"/>
      <w:bookmarkEnd w:id="310"/>
      <w:bookmarkEnd w:id="311"/>
      <w:bookmarkEnd w:id="312"/>
      <w:bookmarkEnd w:id="313"/>
    </w:p>
    <w:p w14:paraId="6EC6E79F" w14:textId="77777777" w:rsidR="00750FBA" w:rsidRPr="00384E92" w:rsidRDefault="00750FBA" w:rsidP="00750FBA">
      <w:pPr>
        <w:pStyle w:val="Heading6"/>
      </w:pPr>
      <w:bookmarkStart w:id="314" w:name="_Toc42953864"/>
      <w:bookmarkStart w:id="315" w:name="_Toc43463181"/>
      <w:bookmarkStart w:id="316" w:name="_Toc49847793"/>
      <w:bookmarkStart w:id="317" w:name="_Toc56497922"/>
      <w:bookmarkStart w:id="318" w:name="_Toc82711147"/>
      <w:r w:rsidRPr="00384E92">
        <w:t>6.</w:t>
      </w:r>
      <w:r>
        <w:t>1.3.3.3</w:t>
      </w:r>
      <w:r w:rsidRPr="00384E92">
        <w:t>.1</w:t>
      </w:r>
      <w:r w:rsidRPr="00384E92">
        <w:tab/>
      </w:r>
      <w:r>
        <w:t>PUT</w:t>
      </w:r>
      <w:bookmarkEnd w:id="314"/>
      <w:bookmarkEnd w:id="315"/>
      <w:bookmarkEnd w:id="316"/>
      <w:bookmarkEnd w:id="317"/>
      <w:bookmarkEnd w:id="318"/>
    </w:p>
    <w:p w14:paraId="5FB0B0F3" w14:textId="77777777" w:rsidR="00750FBA" w:rsidRDefault="00750FBA" w:rsidP="00750FBA">
      <w:r>
        <w:t>This method shall support the URI query parameters specified in table 6.1.3.3.3.1-1.</w:t>
      </w:r>
    </w:p>
    <w:p w14:paraId="18815397"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3E566992"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707E4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A85881"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58455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69442B"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69017C"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6AC00B" w14:textId="77777777" w:rsidR="00750FBA" w:rsidRPr="004F472B" w:rsidRDefault="00750FBA" w:rsidP="00E71EE5">
            <w:pPr>
              <w:pStyle w:val="TAH"/>
            </w:pPr>
            <w:r w:rsidRPr="004F472B">
              <w:t>Applicability</w:t>
            </w:r>
          </w:p>
        </w:tc>
      </w:tr>
      <w:tr w:rsidR="00750FBA" w:rsidRPr="004F472B" w14:paraId="16D1B222"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1CDE62"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28C0EFF"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42282BB9"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1A221EF1"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9C903"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54713A2D" w14:textId="77777777" w:rsidR="00750FBA" w:rsidRPr="004F472B" w:rsidRDefault="00750FBA" w:rsidP="00E71EE5">
            <w:pPr>
              <w:pStyle w:val="TAL"/>
            </w:pPr>
          </w:p>
        </w:tc>
      </w:tr>
    </w:tbl>
    <w:p w14:paraId="05AB7768" w14:textId="77777777" w:rsidR="00750FBA" w:rsidRDefault="00750FBA" w:rsidP="003B5AEF"/>
    <w:p w14:paraId="1E1074F9" w14:textId="77777777" w:rsidR="00750FBA" w:rsidRPr="00384E92" w:rsidRDefault="00750FBA" w:rsidP="00750FBA">
      <w:r>
        <w:t>This method shall support the request data structures specified in table 6.1.3.3.3.1-2 and the response data structures and response codes specified in table 6.1.3.3.3.1-3.</w:t>
      </w:r>
    </w:p>
    <w:p w14:paraId="78644407" w14:textId="77777777" w:rsidR="00750FBA" w:rsidRPr="001769FF" w:rsidRDefault="00750FBA" w:rsidP="00750FBA">
      <w:pPr>
        <w:pStyle w:val="TH"/>
      </w:pPr>
      <w:r w:rsidRPr="001769FF">
        <w:lastRenderedPageBreak/>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43F2C362"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992BD00"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697799"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E172D"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76BF715" w14:textId="77777777" w:rsidR="00750FBA" w:rsidRPr="004F472B" w:rsidRDefault="00750FBA" w:rsidP="00E71EE5">
            <w:pPr>
              <w:pStyle w:val="TAH"/>
            </w:pPr>
            <w:r w:rsidRPr="004F472B">
              <w:t>Description</w:t>
            </w:r>
          </w:p>
        </w:tc>
      </w:tr>
      <w:tr w:rsidR="00750FBA" w:rsidRPr="004F472B" w14:paraId="631BCFF7"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3E6FE0"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1D56C615"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4F9E81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248EF94"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3D061058" w14:textId="77777777" w:rsidR="00750FBA" w:rsidRDefault="00750FBA" w:rsidP="00750FBA"/>
    <w:p w14:paraId="2CADE31A"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1481AEDB"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E1BD6"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AEADD8"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500DC9"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2DBB73" w14:textId="77777777" w:rsidR="00750FBA" w:rsidRPr="004F472B" w:rsidRDefault="00750FBA" w:rsidP="00E71EE5">
            <w:pPr>
              <w:pStyle w:val="TAH"/>
            </w:pPr>
            <w:r w:rsidRPr="004F472B">
              <w:t>Response</w:t>
            </w:r>
          </w:p>
          <w:p w14:paraId="117D060B"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D909E" w14:textId="77777777" w:rsidR="00750FBA" w:rsidRPr="004F472B" w:rsidRDefault="00750FBA" w:rsidP="00E71EE5">
            <w:pPr>
              <w:pStyle w:val="TAH"/>
            </w:pPr>
            <w:r w:rsidRPr="004F472B">
              <w:t>Description</w:t>
            </w:r>
          </w:p>
        </w:tc>
      </w:tr>
      <w:tr w:rsidR="00750FBA" w:rsidRPr="004F472B" w14:paraId="756309F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DB68A"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64F0A1B3"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E783A7F"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5691E9C"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C825E9"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000318" w:rsidRPr="004F472B" w14:paraId="7974E66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31615" w14:textId="7CB92A5D"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9E2EE2F" w14:textId="669B3FD9"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D850A6" w14:textId="6CED50A7"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9AC666" w14:textId="673C1B4A" w:rsidR="00000318" w:rsidRPr="00544965" w:rsidRDefault="00000318"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EFD30F" w14:textId="77777777" w:rsidR="00000318" w:rsidRDefault="00000318" w:rsidP="00ED781D">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6BA0595" w14:textId="16808C84" w:rsidR="00000318" w:rsidRPr="00544965" w:rsidRDefault="00000318" w:rsidP="00E71EE5">
            <w:pPr>
              <w:pStyle w:val="TAL"/>
            </w:pPr>
            <w:r>
              <w:rPr>
                <w:lang w:eastAsia="fr-FR"/>
              </w:rPr>
              <w:t>(NOTE 2)</w:t>
            </w:r>
          </w:p>
        </w:tc>
      </w:tr>
      <w:tr w:rsidR="00000318" w:rsidRPr="004F472B" w14:paraId="4603A0DD"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4BFC2" w14:textId="5C9B61EB"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40D2AF9" w14:textId="5008568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3686D2" w14:textId="6AEC50EE"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DF0381" w14:textId="06E9BD24" w:rsidR="00000318" w:rsidRPr="00544965" w:rsidRDefault="00000318"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9B929" w14:textId="77777777" w:rsidR="00000318" w:rsidRDefault="00000318"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C961DD8" w14:textId="201144BF" w:rsidR="00000318" w:rsidRPr="00544965" w:rsidRDefault="00000318" w:rsidP="00E71EE5">
            <w:pPr>
              <w:pStyle w:val="TAL"/>
            </w:pPr>
            <w:r>
              <w:rPr>
                <w:lang w:eastAsia="fr-FR"/>
              </w:rPr>
              <w:t>(NOTE 2)</w:t>
            </w:r>
          </w:p>
        </w:tc>
      </w:tr>
      <w:tr w:rsidR="00000318" w:rsidRPr="004F472B" w14:paraId="0B390F3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192DB" w14:textId="77777777" w:rsidR="00000318" w:rsidRPr="004F472B"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CEBC4D5" w14:textId="77777777" w:rsidR="00000318" w:rsidRPr="004F472B"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EB012A" w14:textId="77777777" w:rsidR="00000318" w:rsidRPr="004F472B"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1985D4E" w14:textId="77777777" w:rsidR="00000318" w:rsidRPr="004F472B" w:rsidRDefault="00000318"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06A40" w14:textId="77777777" w:rsidR="00000318" w:rsidRPr="004F472B" w:rsidRDefault="00000318"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000318" w:rsidRPr="004F472B" w14:paraId="745115F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87A88" w14:textId="77777777" w:rsidR="00000318" w:rsidRPr="00544965"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B5181EF"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F26F16" w14:textId="77777777" w:rsidR="00000318"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F9C80D8" w14:textId="77777777" w:rsidR="00000318" w:rsidRPr="00544965" w:rsidRDefault="00000318"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7E737" w14:textId="77777777" w:rsidR="00000318" w:rsidRPr="00544965" w:rsidRDefault="00000318" w:rsidP="00E71EE5">
            <w:pPr>
              <w:pStyle w:val="TAL"/>
            </w:pPr>
            <w:r w:rsidRPr="00544965">
              <w:t xml:space="preserve">This case represents when the UE </w:t>
            </w:r>
            <w:r>
              <w:t xml:space="preserve">or the slice </w:t>
            </w:r>
            <w:r w:rsidRPr="00544965">
              <w:t>is not allowed to be authenticated.</w:t>
            </w:r>
          </w:p>
          <w:p w14:paraId="743DEF7C" w14:textId="77777777" w:rsidR="00000318" w:rsidRPr="000B71E3" w:rsidRDefault="00000318" w:rsidP="00E71EE5">
            <w:pPr>
              <w:pStyle w:val="TAL"/>
            </w:pPr>
            <w:r w:rsidRPr="006C4573">
              <w:t>The "cause" attribute may be used to indicate one of the following application errors:</w:t>
            </w:r>
          </w:p>
          <w:p w14:paraId="07196555" w14:textId="77777777" w:rsidR="00000318" w:rsidRPr="00544965" w:rsidRDefault="00000318" w:rsidP="00E71EE5">
            <w:pPr>
              <w:pStyle w:val="TAL"/>
            </w:pPr>
            <w:r w:rsidRPr="005022DF">
              <w:t xml:space="preserve">- </w:t>
            </w:r>
            <w:r>
              <w:t>SLICE_</w:t>
            </w:r>
            <w:r w:rsidRPr="005022DF">
              <w:t>AUTH_REJECTED</w:t>
            </w:r>
          </w:p>
        </w:tc>
      </w:tr>
      <w:tr w:rsidR="00000318" w:rsidRPr="004F472B" w14:paraId="1597019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48563" w14:textId="77777777" w:rsidR="00000318" w:rsidRPr="00544965" w:rsidRDefault="00000318"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F3E0D18"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91B4C" w14:textId="77777777" w:rsidR="00000318" w:rsidRDefault="00000318"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08E91AB0" w14:textId="77777777" w:rsidR="00000318" w:rsidRPr="00544965" w:rsidRDefault="00000318"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B190E0" w14:textId="77777777" w:rsidR="00000318" w:rsidRPr="00544965" w:rsidRDefault="00000318" w:rsidP="00E71EE5">
            <w:pPr>
              <w:pStyle w:val="TAL"/>
            </w:pPr>
            <w:r w:rsidRPr="00544965">
              <w:t xml:space="preserve">This case represents </w:t>
            </w:r>
            <w:r>
              <w:t>the UE or UE related context is not found</w:t>
            </w:r>
            <w:r w:rsidRPr="00544965">
              <w:t>.</w:t>
            </w:r>
          </w:p>
          <w:p w14:paraId="440FD165" w14:textId="77777777" w:rsidR="00000318" w:rsidRDefault="00000318" w:rsidP="00E71EE5">
            <w:pPr>
              <w:pStyle w:val="TAL"/>
            </w:pPr>
            <w:r w:rsidRPr="006C4573">
              <w:t>The "cause" attribute may be used to indicate one of the following application errors:</w:t>
            </w:r>
          </w:p>
          <w:p w14:paraId="2DE0D873" w14:textId="77777777" w:rsidR="00000318" w:rsidRDefault="00000318" w:rsidP="00E71EE5">
            <w:pPr>
              <w:pStyle w:val="TAL"/>
            </w:pPr>
            <w:r w:rsidRPr="005022DF">
              <w:t>- CONTEXT_NOT_FOUND</w:t>
            </w:r>
          </w:p>
          <w:p w14:paraId="25DC7591" w14:textId="77777777" w:rsidR="00000318" w:rsidRPr="00544965" w:rsidRDefault="00000318" w:rsidP="00E71EE5">
            <w:pPr>
              <w:pStyle w:val="TAL"/>
            </w:pPr>
            <w:r w:rsidRPr="005022DF">
              <w:t>- USER_NOT_FOUND</w:t>
            </w:r>
          </w:p>
        </w:tc>
      </w:tr>
      <w:tr w:rsidR="00000318" w:rsidRPr="004F472B" w14:paraId="0B7F66A5"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49D06" w14:textId="77777777" w:rsidR="00000318" w:rsidRPr="000B71E3" w:rsidRDefault="00000318"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A8DE99" w14:textId="77777777" w:rsidR="00000318" w:rsidRDefault="00000318"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970713E" w14:textId="77777777" w:rsidR="00000318" w:rsidRDefault="00000318"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B5334F" w14:textId="77777777" w:rsidR="00000318" w:rsidRPr="000B71E3" w:rsidRDefault="00000318"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7E4B18" w14:textId="77777777" w:rsidR="00000318" w:rsidRPr="00BB443E" w:rsidRDefault="00000318" w:rsidP="00E71EE5">
            <w:pPr>
              <w:pStyle w:val="TAL"/>
            </w:pPr>
            <w:r w:rsidRPr="00544965">
              <w:t xml:space="preserve">This case represents </w:t>
            </w:r>
            <w:r>
              <w:t>network error or remote peer (i.e. AAA-S) error, e.g. not reachable, no response when time out</w:t>
            </w:r>
            <w:r w:rsidRPr="00544965">
              <w:t>.</w:t>
            </w:r>
          </w:p>
          <w:p w14:paraId="0313B90E" w14:textId="77777777" w:rsidR="00000318" w:rsidRDefault="00000318" w:rsidP="00E71EE5">
            <w:pPr>
              <w:pStyle w:val="TAL"/>
            </w:pPr>
            <w:r w:rsidRPr="006C4573">
              <w:t>The "cause" attribute may be used to indicate one of the following application errors:</w:t>
            </w:r>
          </w:p>
          <w:p w14:paraId="26AEFFB1" w14:textId="77777777" w:rsidR="00000318" w:rsidRDefault="00000318" w:rsidP="00E71EE5">
            <w:pPr>
              <w:pStyle w:val="TAL"/>
            </w:pPr>
            <w:r>
              <w:rPr>
                <w:lang w:eastAsia="zh-CN"/>
              </w:rPr>
              <w:t>- NETWORK_FAILURE</w:t>
            </w:r>
          </w:p>
          <w:p w14:paraId="2293E639" w14:textId="77777777" w:rsidR="00000318" w:rsidRDefault="00000318" w:rsidP="00E71EE5">
            <w:pPr>
              <w:pStyle w:val="TAL"/>
            </w:pPr>
            <w:r>
              <w:t xml:space="preserve">- </w:t>
            </w:r>
            <w:r w:rsidRPr="00544965">
              <w:t>UPSTREAM_SERVER_ERROR</w:t>
            </w:r>
          </w:p>
          <w:p w14:paraId="1EF3D6AD" w14:textId="77777777" w:rsidR="00000318" w:rsidRPr="006C4573" w:rsidRDefault="00000318"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000318" w:rsidRPr="004F472B" w14:paraId="34EDCCE8"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3CC4EF" w14:textId="77777777" w:rsidR="00000318" w:rsidRDefault="00000318" w:rsidP="00E71EE5">
            <w:pPr>
              <w:pStyle w:val="TAN"/>
            </w:pPr>
            <w:r w:rsidRPr="004F472B">
              <w:t>NOTE</w:t>
            </w:r>
            <w:r w:rsidR="00751CD8">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31917978" w14:textId="75BACA94" w:rsidR="00751CD8" w:rsidRPr="004F472B" w:rsidRDefault="00BD08A6" w:rsidP="00E71EE5">
            <w:pPr>
              <w:pStyle w:val="TAN"/>
            </w:pPr>
            <w:r>
              <w:t>NOTE 2:</w:t>
            </w:r>
            <w:r>
              <w:tab/>
              <w:t>RedirectResponse</w:t>
            </w:r>
            <w:r w:rsidR="00751CD8">
              <w:t xml:space="preserve"> may be inserted by an SCP, see clause 6.10.9.1 of 3GPP </w:t>
            </w:r>
            <w:r w:rsidR="00751CD8" w:rsidRPr="008F2F3C">
              <w:t>TS 29.5</w:t>
            </w:r>
            <w:r w:rsidR="00751CD8">
              <w:t>00</w:t>
            </w:r>
            <w:r w:rsidR="00751CD8" w:rsidRPr="008F2F3C">
              <w:t> [</w:t>
            </w:r>
            <w:r w:rsidR="00751CD8">
              <w:t>4</w:t>
            </w:r>
            <w:r w:rsidR="00751CD8" w:rsidRPr="008F2F3C">
              <w:t>]</w:t>
            </w:r>
            <w:r w:rsidR="00751CD8">
              <w:t>.</w:t>
            </w:r>
          </w:p>
        </w:tc>
      </w:tr>
    </w:tbl>
    <w:p w14:paraId="21DAB1BB" w14:textId="77777777" w:rsidR="00750FBA" w:rsidRDefault="00750FBA" w:rsidP="00750FBA"/>
    <w:p w14:paraId="5DE1176B"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4FF55B90"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F4C3E7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04FF7F"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CA81AE"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8DDC230"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E6F53F9" w14:textId="77777777" w:rsidR="00750FBA" w:rsidRPr="004F472B" w:rsidRDefault="00750FBA" w:rsidP="00E71EE5">
            <w:pPr>
              <w:pStyle w:val="TAH"/>
            </w:pPr>
            <w:r w:rsidRPr="004F472B">
              <w:t>Description</w:t>
            </w:r>
          </w:p>
        </w:tc>
      </w:tr>
      <w:tr w:rsidR="00750FBA" w:rsidRPr="004F472B" w14:paraId="776C8DD3"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2C67091"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61D92891"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62F61DD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16E4834D"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DD68C" w14:textId="77777777" w:rsidR="00750FBA" w:rsidRPr="004F472B" w:rsidRDefault="00750FBA" w:rsidP="00E71EE5">
            <w:pPr>
              <w:pStyle w:val="TAL"/>
            </w:pPr>
          </w:p>
        </w:tc>
      </w:tr>
    </w:tbl>
    <w:p w14:paraId="1A89D71C" w14:textId="77777777" w:rsidR="00750FBA" w:rsidRPr="00A04126" w:rsidRDefault="00750FBA" w:rsidP="00750FBA"/>
    <w:p w14:paraId="350DFF9A"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125863E"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1373C9"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4DD2BF"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9A8C13"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FCB8ED"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4F3809" w14:textId="77777777" w:rsidR="00750FBA" w:rsidRPr="004F472B" w:rsidRDefault="00750FBA" w:rsidP="00E71EE5">
            <w:pPr>
              <w:pStyle w:val="TAH"/>
            </w:pPr>
            <w:r w:rsidRPr="004F472B">
              <w:t>Description</w:t>
            </w:r>
          </w:p>
        </w:tc>
      </w:tr>
      <w:tr w:rsidR="00750FBA" w:rsidRPr="004F472B" w14:paraId="3ED153AF"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BAB40"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A058EF6"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724A75F7"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D9C7593"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75128" w14:textId="77777777" w:rsidR="00750FBA" w:rsidRPr="004F472B" w:rsidRDefault="00750FBA" w:rsidP="00E71EE5">
            <w:pPr>
              <w:pStyle w:val="TAL"/>
            </w:pPr>
          </w:p>
        </w:tc>
      </w:tr>
    </w:tbl>
    <w:p w14:paraId="7F84267B" w14:textId="77777777" w:rsidR="00750FBA" w:rsidRPr="00A04126" w:rsidRDefault="00750FBA" w:rsidP="00750FBA"/>
    <w:p w14:paraId="0BC52895" w14:textId="77777777" w:rsidR="00750FBA" w:rsidRPr="00A04126" w:rsidRDefault="00750FBA" w:rsidP="00750FBA">
      <w:pPr>
        <w:pStyle w:val="TH"/>
      </w:pPr>
      <w:r w:rsidRPr="00A04126">
        <w:lastRenderedPageBreak/>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4E86008E"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5B2A530"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77D9BC"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E8DD15"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9765C06"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B53382" w14:textId="77777777" w:rsidR="00750FBA" w:rsidRPr="004F472B" w:rsidRDefault="00750FBA" w:rsidP="00E71EE5">
            <w:pPr>
              <w:pStyle w:val="TAH"/>
            </w:pPr>
            <w:r w:rsidRPr="004F472B">
              <w:t>Description</w:t>
            </w:r>
          </w:p>
        </w:tc>
      </w:tr>
      <w:tr w:rsidR="00750FBA" w:rsidRPr="004F472B" w14:paraId="2FCE66F1"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5D02B05"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1E0F13B8"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43743676"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5C5A24AF"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93E22EC" w14:textId="77777777" w:rsidR="00750FBA" w:rsidRPr="004F472B" w:rsidRDefault="00750FBA" w:rsidP="00E71EE5">
            <w:pPr>
              <w:pStyle w:val="TAL"/>
            </w:pPr>
          </w:p>
        </w:tc>
      </w:tr>
    </w:tbl>
    <w:p w14:paraId="47FC54F7" w14:textId="77777777" w:rsidR="007E6556" w:rsidRPr="00A04126" w:rsidRDefault="007E6556" w:rsidP="007E6556"/>
    <w:p w14:paraId="3BCAB16B" w14:textId="601899B9" w:rsidR="007E6556" w:rsidRDefault="007E6556" w:rsidP="007E6556">
      <w:pPr>
        <w:pStyle w:val="TH"/>
      </w:pPr>
      <w:r>
        <w:t>Table 6.1.3.3.3.1-7: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5A81E886"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052EE2"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E48C36"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E3D3F9"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E7ED"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93B39" w14:textId="77777777" w:rsidR="007E6556" w:rsidRDefault="007E6556" w:rsidP="00F009E6">
            <w:pPr>
              <w:pStyle w:val="TAH"/>
              <w:rPr>
                <w:lang w:eastAsia="fr-FR"/>
              </w:rPr>
            </w:pPr>
            <w:r>
              <w:rPr>
                <w:lang w:eastAsia="fr-FR"/>
              </w:rPr>
              <w:t>Description</w:t>
            </w:r>
          </w:p>
        </w:tc>
      </w:tr>
      <w:tr w:rsidR="007E6556" w14:paraId="2203DE5C"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24F52"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D69D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FD7761D"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7DAE750"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E8CB6C" w14:textId="77777777" w:rsidR="007E6556" w:rsidRDefault="007E6556" w:rsidP="00F009E6">
            <w:pPr>
              <w:pStyle w:val="TAL"/>
            </w:pPr>
            <w:r>
              <w:t>URI pointing to the resource of another NF service producer to which the request should be sent.</w:t>
            </w:r>
          </w:p>
          <w:p w14:paraId="14D09C2B"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097646DE" w14:textId="77777777" w:rsidR="007E6556" w:rsidRDefault="007E6556" w:rsidP="007E6556">
      <w:pPr>
        <w:rPr>
          <w:noProof/>
        </w:rPr>
      </w:pPr>
    </w:p>
    <w:p w14:paraId="19896527" w14:textId="461075EC" w:rsidR="007E6556" w:rsidRDefault="007E6556" w:rsidP="007E6556">
      <w:pPr>
        <w:pStyle w:val="TH"/>
      </w:pPr>
      <w:r>
        <w:t>Table 6.1.3.3.3.1-8: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1BCA3F5D"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FA4CFA"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67FB6C"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252797"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6C9F07"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9AD9" w14:textId="77777777" w:rsidR="007E6556" w:rsidRDefault="007E6556" w:rsidP="00F009E6">
            <w:pPr>
              <w:pStyle w:val="TAH"/>
              <w:rPr>
                <w:lang w:eastAsia="fr-FR"/>
              </w:rPr>
            </w:pPr>
            <w:r>
              <w:rPr>
                <w:lang w:eastAsia="fr-FR"/>
              </w:rPr>
              <w:t>Description</w:t>
            </w:r>
          </w:p>
        </w:tc>
      </w:tr>
      <w:tr w:rsidR="007E6556" w14:paraId="3748D647"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DA608"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075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40ED020"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75308E2"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8894DA" w14:textId="77777777" w:rsidR="007E6556" w:rsidRDefault="007E6556" w:rsidP="00F009E6">
            <w:pPr>
              <w:pStyle w:val="TAL"/>
            </w:pPr>
            <w:r>
              <w:t>URI pointing to the resource of another NF service producer to which the request should be sent.</w:t>
            </w:r>
          </w:p>
          <w:p w14:paraId="2DC3455D"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1C4FEFAA" w14:textId="77777777" w:rsidR="00750FBA" w:rsidRPr="00384E92" w:rsidRDefault="00750FBA" w:rsidP="00750FBA"/>
    <w:p w14:paraId="41AA0481" w14:textId="77777777" w:rsidR="00750FBA" w:rsidRDefault="00750FBA" w:rsidP="00750FBA">
      <w:pPr>
        <w:pStyle w:val="Heading5"/>
      </w:pPr>
      <w:bookmarkStart w:id="319" w:name="_Toc42953865"/>
      <w:bookmarkStart w:id="320" w:name="_Toc43463182"/>
      <w:bookmarkStart w:id="321" w:name="_Toc49847794"/>
      <w:bookmarkStart w:id="322" w:name="_Toc56497923"/>
      <w:bookmarkStart w:id="323" w:name="_Toc82711148"/>
      <w:r>
        <w:t>6.1.3.3.4</w:t>
      </w:r>
      <w:r>
        <w:tab/>
        <w:t>Resource Custom Operations</w:t>
      </w:r>
      <w:bookmarkEnd w:id="319"/>
      <w:bookmarkEnd w:id="320"/>
      <w:bookmarkEnd w:id="321"/>
      <w:bookmarkEnd w:id="322"/>
      <w:bookmarkEnd w:id="323"/>
    </w:p>
    <w:p w14:paraId="327BA819" w14:textId="77777777" w:rsidR="00750FBA" w:rsidRPr="00544965" w:rsidRDefault="00750FBA" w:rsidP="00750FBA">
      <w:r w:rsidRPr="00544965">
        <w:t>There is no Resource Custom Operations in the current version of this API.</w:t>
      </w:r>
    </w:p>
    <w:p w14:paraId="4CEC9BC0" w14:textId="77777777" w:rsidR="008A6D4A" w:rsidRDefault="008A6D4A" w:rsidP="008A6D4A">
      <w:pPr>
        <w:pStyle w:val="Heading3"/>
      </w:pPr>
      <w:bookmarkStart w:id="324" w:name="_Toc42953866"/>
      <w:bookmarkStart w:id="325" w:name="_Toc43463183"/>
      <w:bookmarkStart w:id="326" w:name="_Toc49847795"/>
      <w:bookmarkStart w:id="327" w:name="_Toc56497924"/>
      <w:bookmarkStart w:id="328" w:name="_Toc82711149"/>
      <w:r>
        <w:t>6.1.4</w:t>
      </w:r>
      <w:r>
        <w:tab/>
        <w:t>Custom Operations without associated resources</w:t>
      </w:r>
      <w:bookmarkEnd w:id="301"/>
      <w:bookmarkEnd w:id="302"/>
      <w:bookmarkEnd w:id="324"/>
      <w:bookmarkEnd w:id="325"/>
      <w:bookmarkEnd w:id="326"/>
      <w:bookmarkEnd w:id="327"/>
      <w:bookmarkEnd w:id="328"/>
    </w:p>
    <w:p w14:paraId="2C1FF855" w14:textId="77777777" w:rsidR="008A6D4A" w:rsidRPr="000A7435" w:rsidRDefault="008A6D4A" w:rsidP="008A6D4A">
      <w:pPr>
        <w:pStyle w:val="Heading4"/>
      </w:pPr>
      <w:bookmarkStart w:id="329" w:name="_Toc510696623"/>
      <w:bookmarkStart w:id="330" w:name="_Toc35971414"/>
      <w:bookmarkStart w:id="331" w:name="_Toc42953867"/>
      <w:bookmarkStart w:id="332" w:name="_Toc43463184"/>
      <w:bookmarkStart w:id="333" w:name="_Toc49847796"/>
      <w:bookmarkStart w:id="334" w:name="_Toc56497925"/>
      <w:bookmarkStart w:id="335" w:name="_Toc82711150"/>
      <w:r>
        <w:t>6.1.4.1</w:t>
      </w:r>
      <w:r>
        <w:tab/>
        <w:t>Overview</w:t>
      </w:r>
      <w:bookmarkEnd w:id="329"/>
      <w:bookmarkEnd w:id="330"/>
      <w:bookmarkEnd w:id="331"/>
      <w:bookmarkEnd w:id="332"/>
      <w:bookmarkEnd w:id="333"/>
      <w:bookmarkEnd w:id="334"/>
      <w:bookmarkEnd w:id="335"/>
    </w:p>
    <w:p w14:paraId="618697B7" w14:textId="77777777" w:rsidR="001110A6" w:rsidRDefault="001110A6" w:rsidP="00757424">
      <w:r w:rsidRPr="00544965">
        <w:t>There is no Custom Operation in the current version of this API.</w:t>
      </w:r>
    </w:p>
    <w:p w14:paraId="03772239" w14:textId="77777777" w:rsidR="008A6D4A" w:rsidRDefault="008A6D4A" w:rsidP="008A6D4A">
      <w:pPr>
        <w:pStyle w:val="Heading3"/>
      </w:pPr>
      <w:bookmarkStart w:id="336" w:name="_Toc510696628"/>
      <w:bookmarkStart w:id="337" w:name="_Toc35971419"/>
      <w:bookmarkStart w:id="338" w:name="_Toc42953868"/>
      <w:bookmarkStart w:id="339" w:name="_Toc43463185"/>
      <w:bookmarkStart w:id="340" w:name="_Toc49847797"/>
      <w:bookmarkStart w:id="341" w:name="_Toc56497926"/>
      <w:bookmarkStart w:id="342" w:name="_Toc82711151"/>
      <w:r>
        <w:t>6.1.5</w:t>
      </w:r>
      <w:r>
        <w:tab/>
        <w:t>Notifications</w:t>
      </w:r>
      <w:bookmarkEnd w:id="336"/>
      <w:bookmarkEnd w:id="337"/>
      <w:bookmarkEnd w:id="338"/>
      <w:bookmarkEnd w:id="339"/>
      <w:bookmarkEnd w:id="340"/>
      <w:bookmarkEnd w:id="341"/>
      <w:bookmarkEnd w:id="342"/>
    </w:p>
    <w:p w14:paraId="0C6896EA" w14:textId="77777777" w:rsidR="008A6D4A" w:rsidRPr="000A7435" w:rsidRDefault="008A6D4A" w:rsidP="008A6D4A">
      <w:pPr>
        <w:pStyle w:val="Heading4"/>
      </w:pPr>
      <w:bookmarkStart w:id="343" w:name="_Toc510696629"/>
      <w:bookmarkStart w:id="344" w:name="_Toc35971420"/>
      <w:bookmarkStart w:id="345" w:name="_Toc42953869"/>
      <w:bookmarkStart w:id="346" w:name="_Toc43463186"/>
      <w:bookmarkStart w:id="347" w:name="_Toc49847798"/>
      <w:bookmarkStart w:id="348" w:name="_Toc56497927"/>
      <w:bookmarkStart w:id="349" w:name="_Toc82711152"/>
      <w:r>
        <w:t>6.1.5.1</w:t>
      </w:r>
      <w:r>
        <w:tab/>
        <w:t>General</w:t>
      </w:r>
      <w:bookmarkEnd w:id="343"/>
      <w:bookmarkEnd w:id="344"/>
      <w:bookmarkEnd w:id="345"/>
      <w:bookmarkEnd w:id="346"/>
      <w:bookmarkEnd w:id="347"/>
      <w:bookmarkEnd w:id="348"/>
      <w:bookmarkEnd w:id="349"/>
    </w:p>
    <w:p w14:paraId="237236F2" w14:textId="77777777" w:rsidR="008A6D4A" w:rsidRDefault="008A6D4A" w:rsidP="008A6D4A">
      <w:pPr>
        <w:rPr>
          <w:noProof/>
        </w:rPr>
      </w:pPr>
      <w:bookmarkStart w:id="35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FB2B4A2"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5A938A92"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89912"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528DE"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DCAFA"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0BC41" w14:textId="77777777" w:rsidR="008A6D4A" w:rsidRPr="004F472B" w:rsidRDefault="008A6D4A" w:rsidP="00CA17CC">
            <w:pPr>
              <w:pStyle w:val="TAH"/>
            </w:pPr>
            <w:r w:rsidRPr="004F472B">
              <w:t>Description</w:t>
            </w:r>
          </w:p>
          <w:p w14:paraId="4B42BE83" w14:textId="77777777" w:rsidR="008A6D4A" w:rsidRPr="004F472B" w:rsidRDefault="008A6D4A" w:rsidP="00CA17CC">
            <w:pPr>
              <w:pStyle w:val="TAH"/>
            </w:pPr>
            <w:r w:rsidRPr="004F472B">
              <w:t>(service operation)</w:t>
            </w:r>
          </w:p>
        </w:tc>
      </w:tr>
      <w:tr w:rsidR="00C257D2" w:rsidRPr="004F472B" w14:paraId="6B6D9ED4" w14:textId="77777777" w:rsidTr="00C257D2">
        <w:trPr>
          <w:jc w:val="center"/>
        </w:trPr>
        <w:tc>
          <w:tcPr>
            <w:tcW w:w="1091" w:type="pct"/>
            <w:tcBorders>
              <w:left w:val="single" w:sz="4" w:space="0" w:color="auto"/>
              <w:right w:val="single" w:sz="4" w:space="0" w:color="auto"/>
            </w:tcBorders>
            <w:vAlign w:val="center"/>
          </w:tcPr>
          <w:p w14:paraId="6937DADA"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1ED3D8E7"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4034EB7D"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493ADE85"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7277726C" w14:textId="77777777" w:rsidR="00C257D2" w:rsidRPr="004F472B" w:rsidRDefault="00C257D2" w:rsidP="00CA17CC">
            <w:pPr>
              <w:pStyle w:val="TAL"/>
              <w:rPr>
                <w:lang w:val="en-US"/>
              </w:rPr>
            </w:pPr>
            <w:r>
              <w:rPr>
                <w:lang w:val="en-US"/>
              </w:rPr>
              <w:t>Re-authentication Notification</w:t>
            </w:r>
          </w:p>
        </w:tc>
      </w:tr>
      <w:tr w:rsidR="00C257D2" w:rsidRPr="004F472B" w14:paraId="1A3F2995" w14:textId="77777777" w:rsidTr="00C257D2">
        <w:trPr>
          <w:jc w:val="center"/>
        </w:trPr>
        <w:tc>
          <w:tcPr>
            <w:tcW w:w="1091" w:type="pct"/>
            <w:tcBorders>
              <w:left w:val="single" w:sz="4" w:space="0" w:color="auto"/>
              <w:right w:val="single" w:sz="4" w:space="0" w:color="auto"/>
            </w:tcBorders>
            <w:vAlign w:val="center"/>
          </w:tcPr>
          <w:p w14:paraId="6773261F"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478A5DE2"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22409326"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2259EFC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F513A86" w14:textId="77777777" w:rsidR="00C257D2" w:rsidRPr="004F472B" w:rsidRDefault="00C257D2" w:rsidP="00CA17CC">
            <w:pPr>
              <w:pStyle w:val="TAL"/>
              <w:rPr>
                <w:lang w:val="en-US"/>
              </w:rPr>
            </w:pPr>
            <w:r>
              <w:rPr>
                <w:lang w:val="en-US"/>
              </w:rPr>
              <w:t>Revocation Notification</w:t>
            </w:r>
          </w:p>
        </w:tc>
      </w:tr>
    </w:tbl>
    <w:p w14:paraId="042AF932" w14:textId="77777777" w:rsidR="008A6D4A" w:rsidRPr="00986E88" w:rsidRDefault="008A6D4A" w:rsidP="008A6D4A">
      <w:pPr>
        <w:rPr>
          <w:noProof/>
        </w:rPr>
      </w:pPr>
    </w:p>
    <w:p w14:paraId="7FA6B240" w14:textId="77777777" w:rsidR="008A6D4A" w:rsidRDefault="008A6D4A" w:rsidP="008A6D4A">
      <w:pPr>
        <w:pStyle w:val="Heading4"/>
      </w:pPr>
      <w:bookmarkStart w:id="351" w:name="_Toc35971421"/>
      <w:bookmarkStart w:id="352" w:name="_Toc42953870"/>
      <w:bookmarkStart w:id="353" w:name="_Toc43463187"/>
      <w:bookmarkStart w:id="354" w:name="_Toc49847799"/>
      <w:bookmarkStart w:id="355" w:name="_Toc56497928"/>
      <w:bookmarkStart w:id="356" w:name="_Toc82711153"/>
      <w:r>
        <w:t>6.1.5.2</w:t>
      </w:r>
      <w:r>
        <w:tab/>
      </w:r>
      <w:bookmarkEnd w:id="350"/>
      <w:bookmarkEnd w:id="351"/>
      <w:r w:rsidR="00977762">
        <w:t>Re-authentication Notification</w:t>
      </w:r>
      <w:bookmarkEnd w:id="352"/>
      <w:bookmarkEnd w:id="353"/>
      <w:bookmarkEnd w:id="354"/>
      <w:bookmarkEnd w:id="355"/>
      <w:bookmarkEnd w:id="356"/>
    </w:p>
    <w:p w14:paraId="39113F35" w14:textId="77777777" w:rsidR="008A6D4A" w:rsidRPr="00986E88" w:rsidRDefault="008A6D4A" w:rsidP="008A6D4A">
      <w:pPr>
        <w:pStyle w:val="Heading5"/>
        <w:rPr>
          <w:noProof/>
        </w:rPr>
      </w:pPr>
      <w:bookmarkStart w:id="357" w:name="_Toc532994455"/>
      <w:bookmarkStart w:id="358" w:name="_Toc35971422"/>
      <w:bookmarkStart w:id="359" w:name="_Toc42953871"/>
      <w:bookmarkStart w:id="360" w:name="_Toc43463188"/>
      <w:bookmarkStart w:id="361" w:name="_Toc49847800"/>
      <w:bookmarkStart w:id="362" w:name="_Toc56497929"/>
      <w:bookmarkStart w:id="363" w:name="_Toc510696631"/>
      <w:bookmarkStart w:id="364" w:name="_Toc82711154"/>
      <w:r>
        <w:t>6.1.5.2</w:t>
      </w:r>
      <w:r w:rsidRPr="00986E88">
        <w:rPr>
          <w:noProof/>
        </w:rPr>
        <w:t>.1</w:t>
      </w:r>
      <w:r w:rsidRPr="00986E88">
        <w:rPr>
          <w:noProof/>
        </w:rPr>
        <w:tab/>
        <w:t>Description</w:t>
      </w:r>
      <w:bookmarkEnd w:id="357"/>
      <w:bookmarkEnd w:id="358"/>
      <w:bookmarkEnd w:id="359"/>
      <w:bookmarkEnd w:id="360"/>
      <w:bookmarkEnd w:id="361"/>
      <w:bookmarkEnd w:id="362"/>
      <w:bookmarkEnd w:id="364"/>
    </w:p>
    <w:p w14:paraId="65B294C4" w14:textId="77777777" w:rsidR="00BB5335" w:rsidRPr="00986E88" w:rsidRDefault="00BB5335" w:rsidP="00BB5335">
      <w:pPr>
        <w:rPr>
          <w:noProof/>
        </w:rPr>
      </w:pPr>
      <w:bookmarkStart w:id="365" w:name="_Toc532994456"/>
      <w:bookmarkStart w:id="366"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0F020C1B" w14:textId="77777777" w:rsidR="008A6D4A" w:rsidRPr="00986E88" w:rsidRDefault="008A6D4A" w:rsidP="008A6D4A">
      <w:pPr>
        <w:pStyle w:val="Heading5"/>
        <w:rPr>
          <w:noProof/>
        </w:rPr>
      </w:pPr>
      <w:bookmarkStart w:id="367" w:name="_Toc42953872"/>
      <w:bookmarkStart w:id="368" w:name="_Toc43463189"/>
      <w:bookmarkStart w:id="369" w:name="_Toc49847801"/>
      <w:bookmarkStart w:id="370" w:name="_Toc56497930"/>
      <w:bookmarkStart w:id="371" w:name="_Toc82711155"/>
      <w:r>
        <w:t>6.1.5.2</w:t>
      </w:r>
      <w:r w:rsidRPr="00986E88">
        <w:rPr>
          <w:noProof/>
        </w:rPr>
        <w:t>.2</w:t>
      </w:r>
      <w:r w:rsidRPr="00986E88">
        <w:rPr>
          <w:noProof/>
        </w:rPr>
        <w:tab/>
        <w:t>Target URI</w:t>
      </w:r>
      <w:bookmarkEnd w:id="365"/>
      <w:bookmarkEnd w:id="366"/>
      <w:bookmarkEnd w:id="367"/>
      <w:bookmarkEnd w:id="368"/>
      <w:bookmarkEnd w:id="369"/>
      <w:bookmarkEnd w:id="370"/>
      <w:bookmarkEnd w:id="371"/>
    </w:p>
    <w:p w14:paraId="5C9726AC" w14:textId="77777777"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2DB37D89" w14:textId="77777777" w:rsidR="008A6D4A" w:rsidRPr="00986E88" w:rsidRDefault="008A6D4A" w:rsidP="008A6D4A">
      <w:pPr>
        <w:pStyle w:val="TH"/>
        <w:rPr>
          <w:rFonts w:cs="Arial"/>
          <w:noProof/>
        </w:rPr>
      </w:pPr>
      <w:r w:rsidRPr="00986E88">
        <w:rPr>
          <w:noProof/>
        </w:rPr>
        <w:lastRenderedPageBreak/>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58CBD46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9E3BD92"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C6ADA" w14:textId="77777777" w:rsidR="008A6D4A" w:rsidRPr="004F472B" w:rsidRDefault="008A6D4A" w:rsidP="00CA17CC">
            <w:pPr>
              <w:pStyle w:val="TAH"/>
              <w:rPr>
                <w:noProof/>
              </w:rPr>
            </w:pPr>
            <w:r w:rsidRPr="004F472B">
              <w:rPr>
                <w:noProof/>
              </w:rPr>
              <w:t>Definition</w:t>
            </w:r>
          </w:p>
        </w:tc>
      </w:tr>
      <w:tr w:rsidR="00B26B17" w:rsidRPr="004F472B" w14:paraId="7A8F9DB4"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1E9F8D5E"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9FF19DA" w14:textId="77777777" w:rsidR="00B26B17" w:rsidRPr="004F472B" w:rsidRDefault="00B26B17" w:rsidP="00CA17CC">
            <w:pPr>
              <w:pStyle w:val="TAL"/>
              <w:rPr>
                <w:noProof/>
              </w:rPr>
            </w:pPr>
            <w:r>
              <w:rPr>
                <w:noProof/>
              </w:rPr>
              <w:t>String formatted as URI which carries the re-authentication notification URI.</w:t>
            </w:r>
          </w:p>
        </w:tc>
      </w:tr>
    </w:tbl>
    <w:p w14:paraId="72A1F69A" w14:textId="77777777" w:rsidR="008A6D4A" w:rsidRPr="00986E88" w:rsidRDefault="008A6D4A" w:rsidP="008A6D4A">
      <w:pPr>
        <w:rPr>
          <w:noProof/>
        </w:rPr>
      </w:pPr>
    </w:p>
    <w:p w14:paraId="4A7E67A8" w14:textId="77777777" w:rsidR="008A6D4A" w:rsidRPr="00986E88" w:rsidRDefault="008A6D4A" w:rsidP="008A6D4A">
      <w:pPr>
        <w:pStyle w:val="Heading5"/>
        <w:rPr>
          <w:noProof/>
        </w:rPr>
      </w:pPr>
      <w:bookmarkStart w:id="372" w:name="_Toc532994457"/>
      <w:bookmarkStart w:id="373" w:name="_Toc35971424"/>
      <w:bookmarkStart w:id="374" w:name="_Toc42953873"/>
      <w:bookmarkStart w:id="375" w:name="_Toc43463190"/>
      <w:bookmarkStart w:id="376" w:name="_Toc49847802"/>
      <w:bookmarkStart w:id="377" w:name="_Toc56497931"/>
      <w:bookmarkStart w:id="378" w:name="_Toc82711156"/>
      <w:r>
        <w:t>6.1.5.2</w:t>
      </w:r>
      <w:r w:rsidRPr="00986E88">
        <w:rPr>
          <w:noProof/>
        </w:rPr>
        <w:t>.3</w:t>
      </w:r>
      <w:r w:rsidRPr="00986E88">
        <w:rPr>
          <w:noProof/>
        </w:rPr>
        <w:tab/>
        <w:t>Standard Methods</w:t>
      </w:r>
      <w:bookmarkEnd w:id="372"/>
      <w:bookmarkEnd w:id="373"/>
      <w:bookmarkEnd w:id="374"/>
      <w:bookmarkEnd w:id="375"/>
      <w:bookmarkEnd w:id="376"/>
      <w:bookmarkEnd w:id="377"/>
      <w:bookmarkEnd w:id="378"/>
    </w:p>
    <w:p w14:paraId="6E5B7FA8" w14:textId="77777777" w:rsidR="008A6D4A" w:rsidRPr="00986E88" w:rsidRDefault="008A6D4A" w:rsidP="008A6D4A">
      <w:pPr>
        <w:pStyle w:val="Heading6"/>
        <w:rPr>
          <w:noProof/>
        </w:rPr>
      </w:pPr>
      <w:bookmarkStart w:id="379" w:name="_Toc532994458"/>
      <w:bookmarkStart w:id="380" w:name="_Toc35971425"/>
      <w:bookmarkStart w:id="381" w:name="_Toc42953874"/>
      <w:bookmarkStart w:id="382" w:name="_Toc43463191"/>
      <w:bookmarkStart w:id="383" w:name="_Toc49847803"/>
      <w:bookmarkStart w:id="384" w:name="_Toc56497932"/>
      <w:bookmarkStart w:id="385" w:name="_Toc82711157"/>
      <w:r>
        <w:t>6.1.5.2.3</w:t>
      </w:r>
      <w:r w:rsidRPr="00986E88">
        <w:rPr>
          <w:noProof/>
        </w:rPr>
        <w:t>.1</w:t>
      </w:r>
      <w:r w:rsidRPr="00986E88">
        <w:rPr>
          <w:noProof/>
        </w:rPr>
        <w:tab/>
        <w:t>POST</w:t>
      </w:r>
      <w:bookmarkEnd w:id="379"/>
      <w:bookmarkEnd w:id="380"/>
      <w:bookmarkEnd w:id="381"/>
      <w:bookmarkEnd w:id="382"/>
      <w:bookmarkEnd w:id="383"/>
      <w:bookmarkEnd w:id="384"/>
      <w:bookmarkEnd w:id="385"/>
    </w:p>
    <w:p w14:paraId="473D31E3"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1AFB400" w14:textId="77777777"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4A25255D"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C991202"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549E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4EDBA5"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4D222F" w14:textId="77777777" w:rsidR="008A6D4A" w:rsidRPr="004F472B" w:rsidRDefault="008A6D4A" w:rsidP="00CA17CC">
            <w:pPr>
              <w:pStyle w:val="TAH"/>
              <w:rPr>
                <w:noProof/>
              </w:rPr>
            </w:pPr>
            <w:r w:rsidRPr="004F472B">
              <w:rPr>
                <w:noProof/>
              </w:rPr>
              <w:t>Description</w:t>
            </w:r>
          </w:p>
        </w:tc>
      </w:tr>
      <w:tr w:rsidR="0065305C" w:rsidRPr="004F472B" w14:paraId="18DFEC8B"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0E1734C8"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2B50A7E3"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50457107"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30DF0EA" w14:textId="77777777" w:rsidR="0065305C" w:rsidRPr="004F472B" w:rsidRDefault="0065305C" w:rsidP="00CA17CC">
            <w:pPr>
              <w:pStyle w:val="TAL"/>
            </w:pPr>
            <w:r>
              <w:t>SliceAuthReauthNotification which carries the re-authentication notification for a given UE.</w:t>
            </w:r>
          </w:p>
        </w:tc>
      </w:tr>
    </w:tbl>
    <w:p w14:paraId="6182586D" w14:textId="77777777" w:rsidR="008A6D4A" w:rsidRPr="00986E88" w:rsidRDefault="008A6D4A" w:rsidP="008A6D4A">
      <w:pPr>
        <w:rPr>
          <w:noProof/>
        </w:rPr>
      </w:pPr>
    </w:p>
    <w:p w14:paraId="608735D2" w14:textId="77777777"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75D0FFFC"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28AC87"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96F9ED2"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CA7B9"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E2B17FB"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43E5BC" w14:textId="77777777" w:rsidR="008A6D4A" w:rsidRPr="004F472B" w:rsidRDefault="008A6D4A" w:rsidP="00CA17CC">
            <w:pPr>
              <w:pStyle w:val="TAH"/>
              <w:rPr>
                <w:noProof/>
              </w:rPr>
            </w:pPr>
            <w:r w:rsidRPr="004F472B">
              <w:rPr>
                <w:noProof/>
              </w:rPr>
              <w:t>Description</w:t>
            </w:r>
          </w:p>
        </w:tc>
      </w:tr>
      <w:tr w:rsidR="0065305C" w:rsidRPr="004F472B" w14:paraId="682267EC"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6DF96A91"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47A3EFB"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30CED1DD"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0955EB59"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40326390" w14:textId="77777777" w:rsidR="0065305C" w:rsidRPr="004F472B" w:rsidRDefault="0065305C" w:rsidP="00CA17CC">
            <w:pPr>
              <w:pStyle w:val="TAL"/>
            </w:pPr>
          </w:p>
        </w:tc>
      </w:tr>
      <w:tr w:rsidR="008A6D4A" w:rsidRPr="004F472B" w14:paraId="28CA1174"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F9B60F"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B0C44DD" w14:textId="77777777" w:rsidR="008A6D4A" w:rsidRPr="00986E88" w:rsidRDefault="008A6D4A" w:rsidP="008A6D4A">
      <w:pPr>
        <w:rPr>
          <w:noProof/>
        </w:rPr>
      </w:pPr>
    </w:p>
    <w:p w14:paraId="50BAB531" w14:textId="77777777" w:rsidR="008A6D4A" w:rsidRDefault="008A6D4A" w:rsidP="008A6D4A">
      <w:pPr>
        <w:pStyle w:val="Heading4"/>
      </w:pPr>
      <w:bookmarkStart w:id="386" w:name="_Toc35971426"/>
      <w:bookmarkStart w:id="387" w:name="_Toc42953875"/>
      <w:bookmarkStart w:id="388" w:name="_Toc43463192"/>
      <w:bookmarkStart w:id="389" w:name="_Toc49847804"/>
      <w:bookmarkStart w:id="390" w:name="_Toc56497933"/>
      <w:bookmarkStart w:id="391" w:name="_Toc82711158"/>
      <w:r>
        <w:t>6.1.5.3</w:t>
      </w:r>
      <w:r>
        <w:tab/>
      </w:r>
      <w:bookmarkEnd w:id="363"/>
      <w:bookmarkEnd w:id="386"/>
      <w:r w:rsidR="00221696">
        <w:t>Revocation Notification</w:t>
      </w:r>
      <w:bookmarkEnd w:id="387"/>
      <w:bookmarkEnd w:id="388"/>
      <w:bookmarkEnd w:id="389"/>
      <w:bookmarkEnd w:id="390"/>
      <w:bookmarkEnd w:id="391"/>
    </w:p>
    <w:p w14:paraId="25C5E9A6" w14:textId="77777777" w:rsidR="0079399B" w:rsidRPr="00986E88" w:rsidRDefault="0079399B" w:rsidP="0079399B">
      <w:pPr>
        <w:pStyle w:val="Heading5"/>
        <w:rPr>
          <w:noProof/>
        </w:rPr>
      </w:pPr>
      <w:bookmarkStart w:id="392" w:name="_Toc42953876"/>
      <w:bookmarkStart w:id="393" w:name="_Toc43463193"/>
      <w:bookmarkStart w:id="394" w:name="_Toc49847805"/>
      <w:bookmarkStart w:id="395" w:name="_Toc56497934"/>
      <w:bookmarkStart w:id="396" w:name="_Toc510696632"/>
      <w:bookmarkStart w:id="397" w:name="_Toc35971427"/>
      <w:bookmarkStart w:id="398" w:name="_Toc82711159"/>
      <w:r>
        <w:t>6.1.5.3</w:t>
      </w:r>
      <w:r w:rsidRPr="00986E88">
        <w:rPr>
          <w:noProof/>
        </w:rPr>
        <w:t>.1</w:t>
      </w:r>
      <w:r w:rsidRPr="00986E88">
        <w:rPr>
          <w:noProof/>
        </w:rPr>
        <w:tab/>
        <w:t>Description</w:t>
      </w:r>
      <w:bookmarkEnd w:id="392"/>
      <w:bookmarkEnd w:id="393"/>
      <w:bookmarkEnd w:id="394"/>
      <w:bookmarkEnd w:id="395"/>
      <w:bookmarkEnd w:id="398"/>
    </w:p>
    <w:p w14:paraId="34A15EC5"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BD80C3" w14:textId="77777777" w:rsidR="0079399B" w:rsidRPr="00986E88" w:rsidRDefault="0079399B" w:rsidP="0079399B">
      <w:pPr>
        <w:pStyle w:val="Heading5"/>
        <w:rPr>
          <w:noProof/>
        </w:rPr>
      </w:pPr>
      <w:bookmarkStart w:id="399" w:name="_Toc42953877"/>
      <w:bookmarkStart w:id="400" w:name="_Toc43463194"/>
      <w:bookmarkStart w:id="401" w:name="_Toc49847806"/>
      <w:bookmarkStart w:id="402" w:name="_Toc56497935"/>
      <w:bookmarkStart w:id="403" w:name="_Toc82711160"/>
      <w:r>
        <w:t>6.1.5.3</w:t>
      </w:r>
      <w:r w:rsidRPr="00986E88">
        <w:rPr>
          <w:noProof/>
        </w:rPr>
        <w:t>.2</w:t>
      </w:r>
      <w:r w:rsidRPr="00986E88">
        <w:rPr>
          <w:noProof/>
        </w:rPr>
        <w:tab/>
        <w:t>Target URI</w:t>
      </w:r>
      <w:bookmarkEnd w:id="399"/>
      <w:bookmarkEnd w:id="400"/>
      <w:bookmarkEnd w:id="401"/>
      <w:bookmarkEnd w:id="402"/>
      <w:bookmarkEnd w:id="403"/>
    </w:p>
    <w:p w14:paraId="5A018078" w14:textId="77777777"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14:paraId="06AA6E50"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6FB4A215"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356AA0F"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6E7BA" w14:textId="77777777" w:rsidR="0079399B" w:rsidRPr="004F472B" w:rsidRDefault="0079399B" w:rsidP="00E71EE5">
            <w:pPr>
              <w:pStyle w:val="TAH"/>
              <w:rPr>
                <w:noProof/>
              </w:rPr>
            </w:pPr>
            <w:r w:rsidRPr="004F472B">
              <w:rPr>
                <w:noProof/>
              </w:rPr>
              <w:t>Definition</w:t>
            </w:r>
          </w:p>
        </w:tc>
      </w:tr>
      <w:tr w:rsidR="0079399B" w:rsidRPr="004F472B" w14:paraId="2D76A35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7FBB05D2"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44DB55C8" w14:textId="77777777" w:rsidR="0079399B" w:rsidRPr="004F472B" w:rsidRDefault="0079399B" w:rsidP="00E71EE5">
            <w:pPr>
              <w:pStyle w:val="TAL"/>
              <w:rPr>
                <w:noProof/>
              </w:rPr>
            </w:pPr>
            <w:r>
              <w:rPr>
                <w:noProof/>
              </w:rPr>
              <w:t>String formatted as URI which carries the revocation notification URI.</w:t>
            </w:r>
          </w:p>
        </w:tc>
      </w:tr>
    </w:tbl>
    <w:p w14:paraId="3B63FCBE" w14:textId="77777777" w:rsidR="0079399B" w:rsidRPr="00986E88" w:rsidRDefault="0079399B" w:rsidP="0079399B">
      <w:pPr>
        <w:rPr>
          <w:noProof/>
        </w:rPr>
      </w:pPr>
    </w:p>
    <w:p w14:paraId="05E3E636" w14:textId="77777777" w:rsidR="0079399B" w:rsidRPr="00986E88" w:rsidRDefault="0079399B" w:rsidP="0079399B">
      <w:pPr>
        <w:pStyle w:val="Heading5"/>
        <w:rPr>
          <w:noProof/>
        </w:rPr>
      </w:pPr>
      <w:bookmarkStart w:id="404" w:name="_Toc42953878"/>
      <w:bookmarkStart w:id="405" w:name="_Toc43463195"/>
      <w:bookmarkStart w:id="406" w:name="_Toc49847807"/>
      <w:bookmarkStart w:id="407" w:name="_Toc56497936"/>
      <w:bookmarkStart w:id="408" w:name="_Toc82711161"/>
      <w:r>
        <w:t>6.1.5.3</w:t>
      </w:r>
      <w:r w:rsidRPr="00986E88">
        <w:rPr>
          <w:noProof/>
        </w:rPr>
        <w:t>.3</w:t>
      </w:r>
      <w:r w:rsidRPr="00986E88">
        <w:rPr>
          <w:noProof/>
        </w:rPr>
        <w:tab/>
        <w:t>Standard Methods</w:t>
      </w:r>
      <w:bookmarkEnd w:id="404"/>
      <w:bookmarkEnd w:id="405"/>
      <w:bookmarkEnd w:id="406"/>
      <w:bookmarkEnd w:id="407"/>
      <w:bookmarkEnd w:id="408"/>
    </w:p>
    <w:p w14:paraId="13034949" w14:textId="77777777" w:rsidR="0079399B" w:rsidRPr="00986E88" w:rsidRDefault="0079399B" w:rsidP="0079399B">
      <w:pPr>
        <w:pStyle w:val="Heading6"/>
        <w:rPr>
          <w:noProof/>
        </w:rPr>
      </w:pPr>
      <w:bookmarkStart w:id="409" w:name="_Toc42953879"/>
      <w:bookmarkStart w:id="410" w:name="_Toc43463196"/>
      <w:bookmarkStart w:id="411" w:name="_Toc49847808"/>
      <w:bookmarkStart w:id="412" w:name="_Toc56497937"/>
      <w:bookmarkStart w:id="413" w:name="_Toc82711162"/>
      <w:r>
        <w:t>6.1.5.3.3</w:t>
      </w:r>
      <w:r w:rsidRPr="00986E88">
        <w:rPr>
          <w:noProof/>
        </w:rPr>
        <w:t>.1</w:t>
      </w:r>
      <w:r w:rsidRPr="00986E88">
        <w:rPr>
          <w:noProof/>
        </w:rPr>
        <w:tab/>
        <w:t>POST</w:t>
      </w:r>
      <w:bookmarkEnd w:id="409"/>
      <w:bookmarkEnd w:id="410"/>
      <w:bookmarkEnd w:id="411"/>
      <w:bookmarkEnd w:id="412"/>
      <w:bookmarkEnd w:id="413"/>
    </w:p>
    <w:p w14:paraId="001F3AAF"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491AF1CA"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71086466"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BA9E4A"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573ED1"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11D222"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74614" w14:textId="77777777" w:rsidR="0079399B" w:rsidRPr="004F472B" w:rsidRDefault="0079399B" w:rsidP="00E71EE5">
            <w:pPr>
              <w:pStyle w:val="TAH"/>
              <w:rPr>
                <w:noProof/>
              </w:rPr>
            </w:pPr>
            <w:r w:rsidRPr="004F472B">
              <w:rPr>
                <w:noProof/>
              </w:rPr>
              <w:t>Description</w:t>
            </w:r>
          </w:p>
        </w:tc>
      </w:tr>
      <w:tr w:rsidR="0079399B" w:rsidRPr="004F472B" w14:paraId="6A55CC5C"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6A009610"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3389CB24"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842EA10"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A1A3450" w14:textId="77777777" w:rsidR="0079399B" w:rsidRPr="004F472B" w:rsidRDefault="0079399B" w:rsidP="00E71EE5">
            <w:pPr>
              <w:pStyle w:val="TAL"/>
            </w:pPr>
            <w:r>
              <w:t>SliceAuthNotification which carries the revocation notification for a given UE.</w:t>
            </w:r>
          </w:p>
        </w:tc>
      </w:tr>
    </w:tbl>
    <w:p w14:paraId="788DC374" w14:textId="77777777" w:rsidR="0079399B" w:rsidRPr="0023276C" w:rsidRDefault="0079399B" w:rsidP="0079399B">
      <w:pPr>
        <w:rPr>
          <w:noProof/>
        </w:rPr>
      </w:pPr>
    </w:p>
    <w:p w14:paraId="719037C4" w14:textId="77777777" w:rsidR="0079399B" w:rsidRPr="00986E88" w:rsidRDefault="0079399B" w:rsidP="0079399B">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377E8F8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4B85982"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F4E9B14"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039B7"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D2E73D"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FDED1E" w14:textId="77777777" w:rsidR="0079399B" w:rsidRPr="004F472B" w:rsidRDefault="0079399B" w:rsidP="00E71EE5">
            <w:pPr>
              <w:pStyle w:val="TAH"/>
              <w:rPr>
                <w:noProof/>
              </w:rPr>
            </w:pPr>
            <w:r w:rsidRPr="004F472B">
              <w:rPr>
                <w:noProof/>
              </w:rPr>
              <w:t>Description</w:t>
            </w:r>
          </w:p>
        </w:tc>
      </w:tr>
      <w:tr w:rsidR="0079399B" w:rsidRPr="004F472B" w14:paraId="610C510C"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D563DDD"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09003C1"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FECCCFD"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6A8109DB"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736411D0" w14:textId="77777777" w:rsidR="0079399B" w:rsidRPr="004F472B" w:rsidRDefault="0079399B" w:rsidP="00E71EE5">
            <w:pPr>
              <w:pStyle w:val="TAL"/>
            </w:pPr>
          </w:p>
        </w:tc>
      </w:tr>
      <w:tr w:rsidR="0079399B" w:rsidRPr="004F472B" w14:paraId="55F65806"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8E1632"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669BD28B" w14:textId="77777777" w:rsidR="0079399B" w:rsidRPr="00C645A2" w:rsidRDefault="0079399B" w:rsidP="0079399B">
      <w:pPr>
        <w:rPr>
          <w:rFonts w:ascii="Arial" w:hAnsi="Arial" w:cs="Arial"/>
          <w:sz w:val="18"/>
          <w:szCs w:val="18"/>
        </w:rPr>
      </w:pPr>
    </w:p>
    <w:p w14:paraId="02E8FBB6" w14:textId="77777777" w:rsidR="008A6D4A" w:rsidRDefault="008A6D4A" w:rsidP="008A6D4A">
      <w:pPr>
        <w:pStyle w:val="Heading3"/>
      </w:pPr>
      <w:bookmarkStart w:id="414" w:name="_Toc42953880"/>
      <w:bookmarkStart w:id="415" w:name="_Toc43463197"/>
      <w:bookmarkStart w:id="416" w:name="_Toc49847809"/>
      <w:bookmarkStart w:id="417" w:name="_Toc56497938"/>
      <w:bookmarkStart w:id="418" w:name="_Toc82711163"/>
      <w:r>
        <w:t>6.1.6</w:t>
      </w:r>
      <w:r>
        <w:tab/>
        <w:t>Data Model</w:t>
      </w:r>
      <w:bookmarkEnd w:id="396"/>
      <w:bookmarkEnd w:id="397"/>
      <w:bookmarkEnd w:id="414"/>
      <w:bookmarkEnd w:id="415"/>
      <w:bookmarkEnd w:id="416"/>
      <w:bookmarkEnd w:id="417"/>
      <w:bookmarkEnd w:id="418"/>
    </w:p>
    <w:p w14:paraId="3F0D2718" w14:textId="77777777" w:rsidR="008A6D4A" w:rsidRDefault="008A6D4A" w:rsidP="008A6D4A">
      <w:pPr>
        <w:pStyle w:val="Heading4"/>
      </w:pPr>
      <w:bookmarkStart w:id="419" w:name="_Toc510696633"/>
      <w:bookmarkStart w:id="420" w:name="_Toc35971428"/>
      <w:bookmarkStart w:id="421" w:name="_Toc42953881"/>
      <w:bookmarkStart w:id="422" w:name="_Toc43463198"/>
      <w:bookmarkStart w:id="423" w:name="_Toc49847810"/>
      <w:bookmarkStart w:id="424" w:name="_Toc56497939"/>
      <w:bookmarkStart w:id="425" w:name="_Toc82711164"/>
      <w:r>
        <w:t>6.1.6.1</w:t>
      </w:r>
      <w:r>
        <w:tab/>
        <w:t>General</w:t>
      </w:r>
      <w:bookmarkEnd w:id="419"/>
      <w:bookmarkEnd w:id="420"/>
      <w:bookmarkEnd w:id="421"/>
      <w:bookmarkEnd w:id="422"/>
      <w:bookmarkEnd w:id="423"/>
      <w:bookmarkEnd w:id="424"/>
      <w:bookmarkEnd w:id="425"/>
    </w:p>
    <w:p w14:paraId="76A1A37A" w14:textId="77777777" w:rsidR="008A6D4A" w:rsidRDefault="008A6D4A" w:rsidP="008A6D4A">
      <w:r>
        <w:t>This clause specifies the application data model supported by the API.</w:t>
      </w:r>
    </w:p>
    <w:p w14:paraId="32097569"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2FE9FAD0" w14:textId="77777777" w:rsidR="008A6D4A" w:rsidRDefault="008A6D4A" w:rsidP="008A6D4A"/>
    <w:p w14:paraId="3E47C3D8" w14:textId="77777777" w:rsidR="008A6D4A" w:rsidRPr="009C4D60" w:rsidRDefault="008A6D4A" w:rsidP="008A6D4A">
      <w:pPr>
        <w:pStyle w:val="TH"/>
      </w:pPr>
      <w:r w:rsidRPr="009C4D60">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06CDCCC8"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62311DD8"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152C249"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2EF423B1"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0A077A" w14:textId="77777777" w:rsidR="008A6D4A" w:rsidRPr="004F472B" w:rsidRDefault="008A6D4A" w:rsidP="00CA17CC">
            <w:pPr>
              <w:pStyle w:val="TAH"/>
            </w:pPr>
            <w:r w:rsidRPr="004F472B">
              <w:t>Applicability</w:t>
            </w:r>
          </w:p>
        </w:tc>
      </w:tr>
      <w:tr w:rsidR="00087B48" w:rsidRPr="004F472B" w14:paraId="285FAA7B"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035D8FE"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4CD254ED"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3C10DAF8"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DAD31E2" w14:textId="77777777" w:rsidR="00087B48" w:rsidRPr="004F472B" w:rsidRDefault="00087B48" w:rsidP="00CA17CC">
            <w:pPr>
              <w:pStyle w:val="TAL"/>
              <w:rPr>
                <w:rFonts w:cs="Arial"/>
                <w:szCs w:val="18"/>
              </w:rPr>
            </w:pPr>
          </w:p>
        </w:tc>
      </w:tr>
      <w:tr w:rsidR="00087B48" w:rsidRPr="004F472B" w14:paraId="7CE6C8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91C026D"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42961652"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2E3120C"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C380A10" w14:textId="77777777" w:rsidR="00087B48" w:rsidRPr="004F472B" w:rsidRDefault="00087B48" w:rsidP="00CA17CC">
            <w:pPr>
              <w:pStyle w:val="TAL"/>
              <w:rPr>
                <w:rFonts w:cs="Arial"/>
                <w:szCs w:val="18"/>
              </w:rPr>
            </w:pPr>
          </w:p>
        </w:tc>
      </w:tr>
      <w:tr w:rsidR="00087B48" w:rsidRPr="004F472B" w14:paraId="1AB61E9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C948192"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283B8D64"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FABF685"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31D00D7" w14:textId="77777777" w:rsidR="00087B48" w:rsidRPr="004F472B" w:rsidRDefault="00087B48" w:rsidP="00CA17CC">
            <w:pPr>
              <w:pStyle w:val="TAL"/>
              <w:rPr>
                <w:rFonts w:cs="Arial"/>
                <w:szCs w:val="18"/>
              </w:rPr>
            </w:pPr>
          </w:p>
        </w:tc>
      </w:tr>
      <w:tr w:rsidR="00087B48" w:rsidRPr="004F472B" w14:paraId="3D16753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7C10CBB"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24123568"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69979798"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79F80A0" w14:textId="77777777" w:rsidR="00087B48" w:rsidRPr="004F472B" w:rsidRDefault="00087B48" w:rsidP="00CA17CC">
            <w:pPr>
              <w:pStyle w:val="TAL"/>
              <w:rPr>
                <w:rFonts w:cs="Arial"/>
                <w:szCs w:val="18"/>
              </w:rPr>
            </w:pPr>
          </w:p>
        </w:tc>
      </w:tr>
      <w:tr w:rsidR="00087B48" w:rsidRPr="004F472B" w14:paraId="31900D81"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19C430F"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02C55C23"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686C5B57"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FF91464" w14:textId="77777777" w:rsidR="00087B48" w:rsidRPr="004F472B" w:rsidRDefault="00087B48" w:rsidP="00CA17CC">
            <w:pPr>
              <w:pStyle w:val="TAL"/>
              <w:rPr>
                <w:rFonts w:cs="Arial"/>
                <w:szCs w:val="18"/>
              </w:rPr>
            </w:pPr>
          </w:p>
        </w:tc>
      </w:tr>
      <w:tr w:rsidR="00087B48" w:rsidRPr="004F472B" w14:paraId="7BB3979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E62EB25"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33E3F01D"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4A7F642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432CB72" w14:textId="77777777" w:rsidR="00087B48" w:rsidRPr="004F472B" w:rsidRDefault="00087B48" w:rsidP="00CA17CC">
            <w:pPr>
              <w:pStyle w:val="TAL"/>
              <w:rPr>
                <w:rFonts w:cs="Arial"/>
                <w:szCs w:val="18"/>
              </w:rPr>
            </w:pPr>
          </w:p>
        </w:tc>
      </w:tr>
      <w:tr w:rsidR="00087B48" w:rsidRPr="004F472B" w14:paraId="5F37156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CCAC58"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4DFC6FEE"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685ECDA2"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1803A755" w14:textId="77777777" w:rsidR="00087B48" w:rsidRPr="004F472B" w:rsidRDefault="00087B48" w:rsidP="00CA17CC">
            <w:pPr>
              <w:pStyle w:val="TAL"/>
              <w:rPr>
                <w:rFonts w:cs="Arial"/>
                <w:szCs w:val="18"/>
              </w:rPr>
            </w:pPr>
          </w:p>
        </w:tc>
      </w:tr>
      <w:tr w:rsidR="00087B48" w:rsidRPr="004F472B" w14:paraId="56C5568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F3E2DF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6F7588F5"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0B141C5D"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1D90CAEB" w14:textId="77777777" w:rsidR="00087B48" w:rsidRPr="004F472B" w:rsidRDefault="00087B48" w:rsidP="00CA17CC">
            <w:pPr>
              <w:pStyle w:val="TAL"/>
              <w:rPr>
                <w:rFonts w:cs="Arial"/>
                <w:szCs w:val="18"/>
              </w:rPr>
            </w:pPr>
          </w:p>
        </w:tc>
      </w:tr>
      <w:tr w:rsidR="00087B48" w:rsidRPr="004F472B" w14:paraId="4306009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B94C1D2"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44DC7426"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5860AE2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005A134" w14:textId="77777777" w:rsidR="00087B48" w:rsidRPr="004F472B" w:rsidRDefault="00087B48" w:rsidP="00CA17CC">
            <w:pPr>
              <w:pStyle w:val="TAL"/>
              <w:rPr>
                <w:rFonts w:cs="Arial"/>
                <w:szCs w:val="18"/>
              </w:rPr>
            </w:pPr>
          </w:p>
        </w:tc>
      </w:tr>
    </w:tbl>
    <w:p w14:paraId="58524DC4" w14:textId="77777777" w:rsidR="008A6D4A" w:rsidRDefault="008A6D4A" w:rsidP="008A6D4A"/>
    <w:p w14:paraId="687E4406"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4F0482A1"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0FFA0065"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B143C44"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58FE7A"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3B277F3D"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754916BB" w14:textId="77777777" w:rsidR="008A6D4A" w:rsidRPr="004F472B" w:rsidRDefault="008A6D4A" w:rsidP="00CA17CC">
            <w:pPr>
              <w:pStyle w:val="TAH"/>
            </w:pPr>
            <w:r w:rsidRPr="004F472B">
              <w:t>Applicability</w:t>
            </w:r>
          </w:p>
        </w:tc>
      </w:tr>
      <w:tr w:rsidR="009C647C" w:rsidRPr="004F472B" w14:paraId="584D4374"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4EDCAEF"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18ED4B1"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F8268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58DE0406" w14:textId="77777777" w:rsidR="009C647C" w:rsidRPr="004F472B" w:rsidRDefault="009C647C" w:rsidP="00CA17CC">
            <w:pPr>
              <w:pStyle w:val="TAL"/>
              <w:rPr>
                <w:rFonts w:cs="Arial"/>
                <w:szCs w:val="18"/>
              </w:rPr>
            </w:pPr>
          </w:p>
        </w:tc>
      </w:tr>
      <w:tr w:rsidR="00386AD8" w:rsidRPr="004F472B" w14:paraId="19B49820"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B5BC6DD" w14:textId="4784BC54" w:rsidR="00386AD8" w:rsidRDefault="00386AD8"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AE8CDB3" w14:textId="4A39B935"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0281575" w14:textId="2383062A" w:rsidR="00386AD8" w:rsidRDefault="00386AD8"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5CCC03A4" w14:textId="77777777" w:rsidR="00386AD8" w:rsidRPr="004F472B" w:rsidRDefault="00386AD8" w:rsidP="00CA17CC">
            <w:pPr>
              <w:pStyle w:val="TAL"/>
              <w:rPr>
                <w:rFonts w:cs="Arial"/>
                <w:szCs w:val="18"/>
              </w:rPr>
            </w:pPr>
          </w:p>
        </w:tc>
      </w:tr>
      <w:tr w:rsidR="00386AD8" w:rsidRPr="004F472B" w14:paraId="31B8A05D"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27219AD9" w14:textId="77777777" w:rsidR="00386AD8" w:rsidRPr="004F472B" w:rsidRDefault="00386AD8"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F3E4B47"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3DAB178" w14:textId="77777777" w:rsidR="00386AD8" w:rsidRPr="004F472B" w:rsidRDefault="00386AD8"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17D717CC" w14:textId="77777777" w:rsidR="00386AD8" w:rsidRPr="004F472B" w:rsidRDefault="00386AD8" w:rsidP="00CA17CC">
            <w:pPr>
              <w:pStyle w:val="TAL"/>
              <w:rPr>
                <w:rFonts w:cs="Arial"/>
                <w:szCs w:val="18"/>
              </w:rPr>
            </w:pPr>
          </w:p>
        </w:tc>
      </w:tr>
      <w:tr w:rsidR="00386AD8" w:rsidRPr="004F472B" w14:paraId="5DF7FF27"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2ECCC8E" w14:textId="77777777" w:rsidR="00386AD8" w:rsidRPr="004F472B" w:rsidRDefault="00386AD8"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217022FA"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5FA9DEB" w14:textId="77777777" w:rsidR="00386AD8" w:rsidRPr="004F472B" w:rsidRDefault="00386AD8"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5A893D0D" w14:textId="77777777" w:rsidR="00386AD8" w:rsidRPr="004F472B" w:rsidRDefault="00386AD8" w:rsidP="00CA17CC">
            <w:pPr>
              <w:pStyle w:val="TAL"/>
              <w:rPr>
                <w:rFonts w:cs="Arial"/>
                <w:szCs w:val="18"/>
              </w:rPr>
            </w:pPr>
          </w:p>
        </w:tc>
      </w:tr>
      <w:tr w:rsidR="00386AD8" w:rsidRPr="004F472B" w14:paraId="1F417F58"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E04566F" w14:textId="77777777" w:rsidR="00386AD8" w:rsidRPr="004F472B" w:rsidRDefault="00386AD8"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57749CF1"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FB5A15E" w14:textId="77777777" w:rsidR="00386AD8" w:rsidRPr="004F472B" w:rsidRDefault="00386AD8"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65FC687D" w14:textId="77777777" w:rsidR="00386AD8" w:rsidRPr="004F472B" w:rsidRDefault="00386AD8" w:rsidP="00CA17CC">
            <w:pPr>
              <w:pStyle w:val="TAL"/>
              <w:rPr>
                <w:rFonts w:cs="Arial"/>
                <w:szCs w:val="18"/>
              </w:rPr>
            </w:pPr>
          </w:p>
        </w:tc>
      </w:tr>
      <w:tr w:rsidR="00386AD8" w:rsidRPr="004F472B" w14:paraId="16D42149"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46426723" w14:textId="3AC21AD0" w:rsidR="00386AD8" w:rsidRDefault="00386AD8"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C7B7F21" w14:textId="438B6DE3"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8C917E4" w14:textId="57036C83" w:rsidR="00386AD8" w:rsidRDefault="00386AD8"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45A645E4" w14:textId="77777777" w:rsidR="00386AD8" w:rsidRPr="004F472B" w:rsidRDefault="00386AD8" w:rsidP="00CA17CC">
            <w:pPr>
              <w:pStyle w:val="TAL"/>
              <w:rPr>
                <w:rFonts w:cs="Arial"/>
                <w:szCs w:val="18"/>
              </w:rPr>
            </w:pPr>
          </w:p>
        </w:tc>
      </w:tr>
    </w:tbl>
    <w:p w14:paraId="2EBF1714" w14:textId="77777777" w:rsidR="008A6D4A" w:rsidRDefault="008A6D4A" w:rsidP="008A6D4A"/>
    <w:p w14:paraId="73E5385F" w14:textId="77777777" w:rsidR="008A6D4A" w:rsidRDefault="008A6D4A" w:rsidP="008A6D4A">
      <w:pPr>
        <w:pStyle w:val="Heading4"/>
        <w:rPr>
          <w:lang w:val="en-US"/>
        </w:rPr>
      </w:pPr>
      <w:bookmarkStart w:id="426" w:name="_Toc510696634"/>
      <w:bookmarkStart w:id="427" w:name="_Toc35971429"/>
      <w:bookmarkStart w:id="428" w:name="_Toc42953882"/>
      <w:bookmarkStart w:id="429" w:name="_Toc43463199"/>
      <w:bookmarkStart w:id="430" w:name="_Toc49847811"/>
      <w:bookmarkStart w:id="431" w:name="_Toc56497940"/>
      <w:bookmarkStart w:id="432" w:name="_Toc827111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bookmarkEnd w:id="431"/>
      <w:bookmarkEnd w:id="432"/>
    </w:p>
    <w:p w14:paraId="3BB09A1C" w14:textId="77777777" w:rsidR="001D1BBA" w:rsidRPr="00544965" w:rsidRDefault="001D1BBA" w:rsidP="001D1BBA">
      <w:bookmarkStart w:id="433" w:name="_Toc510696635"/>
      <w:bookmarkStart w:id="434" w:name="_Toc35971430"/>
      <w:r w:rsidRPr="00544965">
        <w:t xml:space="preserve">The following </w:t>
      </w:r>
      <w:r>
        <w:t>clause</w:t>
      </w:r>
      <w:r w:rsidRPr="00544965">
        <w:t xml:space="preserve"> defines the structures to be used in resource representations.</w:t>
      </w:r>
    </w:p>
    <w:p w14:paraId="0114F8EC" w14:textId="77777777" w:rsidR="008A6D4A" w:rsidRDefault="008A6D4A" w:rsidP="008A6D4A">
      <w:pPr>
        <w:pStyle w:val="Heading5"/>
      </w:pPr>
      <w:bookmarkStart w:id="435" w:name="_Toc42953883"/>
      <w:bookmarkStart w:id="436" w:name="_Toc43463200"/>
      <w:bookmarkStart w:id="437" w:name="_Toc49847812"/>
      <w:bookmarkStart w:id="438" w:name="_Toc56497941"/>
      <w:bookmarkStart w:id="439" w:name="_Toc82711166"/>
      <w:r>
        <w:lastRenderedPageBreak/>
        <w:t>6.1.6.2.1</w:t>
      </w:r>
      <w:r>
        <w:tab/>
        <w:t>Introduction</w:t>
      </w:r>
      <w:bookmarkEnd w:id="433"/>
      <w:bookmarkEnd w:id="434"/>
      <w:bookmarkEnd w:id="435"/>
      <w:bookmarkEnd w:id="436"/>
      <w:bookmarkEnd w:id="437"/>
      <w:bookmarkEnd w:id="438"/>
      <w:bookmarkEnd w:id="439"/>
    </w:p>
    <w:p w14:paraId="1C9E138F" w14:textId="77777777" w:rsidR="008A6D4A" w:rsidRDefault="008A6D4A" w:rsidP="008A6D4A">
      <w:r>
        <w:t>This clause defines the structures to be used in resource representations.</w:t>
      </w:r>
    </w:p>
    <w:p w14:paraId="776113AA" w14:textId="77777777" w:rsidR="008A6D4A" w:rsidRDefault="008A6D4A" w:rsidP="008A6D4A">
      <w:pPr>
        <w:pStyle w:val="Heading5"/>
      </w:pPr>
      <w:bookmarkStart w:id="440" w:name="_Toc510696636"/>
      <w:bookmarkStart w:id="441" w:name="_Toc35971431"/>
      <w:bookmarkStart w:id="442" w:name="_Toc42953884"/>
      <w:bookmarkStart w:id="443" w:name="_Toc43463201"/>
      <w:bookmarkStart w:id="444" w:name="_Toc49847813"/>
      <w:bookmarkStart w:id="445" w:name="_Toc56497942"/>
      <w:bookmarkStart w:id="446" w:name="_Toc82711167"/>
      <w:r>
        <w:t>6.1.6.2.2</w:t>
      </w:r>
      <w:r>
        <w:tab/>
        <w:t xml:space="preserve">Type: </w:t>
      </w:r>
      <w:bookmarkEnd w:id="440"/>
      <w:bookmarkEnd w:id="441"/>
      <w:r w:rsidR="00347E3D">
        <w:t>Slice</w:t>
      </w:r>
      <w:r w:rsidR="00347E3D" w:rsidRPr="00544965">
        <w:t>AuthInfo</w:t>
      </w:r>
      <w:bookmarkEnd w:id="442"/>
      <w:bookmarkEnd w:id="443"/>
      <w:bookmarkEnd w:id="444"/>
      <w:bookmarkEnd w:id="445"/>
      <w:bookmarkEnd w:id="446"/>
    </w:p>
    <w:p w14:paraId="623C475F"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47F13E9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AEB3E"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6F7A4D"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3881A"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94D20" w14:textId="77777777"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908BE1"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E532CFA"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6BA70A9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CFA5962"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B43BF1E"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07DCC7"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ADBA4C"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4D0E721"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D3F9795" w14:textId="77777777" w:rsidR="00F334B7" w:rsidRPr="004F472B" w:rsidRDefault="00F334B7" w:rsidP="00CA17CC">
            <w:pPr>
              <w:pStyle w:val="TAL"/>
              <w:rPr>
                <w:rFonts w:cs="Arial"/>
                <w:szCs w:val="18"/>
              </w:rPr>
            </w:pPr>
          </w:p>
        </w:tc>
      </w:tr>
      <w:tr w:rsidR="00F334B7" w:rsidRPr="004F472B" w14:paraId="56457C7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24F20ED"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0AEC930"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C690CE8"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21024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7E619AD5"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17DE84D" w14:textId="77777777" w:rsidR="00F334B7" w:rsidRPr="004F472B" w:rsidRDefault="00F334B7" w:rsidP="00CA17CC">
            <w:pPr>
              <w:pStyle w:val="TAL"/>
              <w:rPr>
                <w:rFonts w:cs="Arial"/>
                <w:szCs w:val="18"/>
              </w:rPr>
            </w:pPr>
          </w:p>
        </w:tc>
      </w:tr>
      <w:tr w:rsidR="00F334B7" w:rsidRPr="004F472B" w14:paraId="1C178AC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2C46DF8"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04BBA3C1"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5E2BB"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57DB95"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98F86B8"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52302566" w14:textId="77777777" w:rsidR="00F334B7" w:rsidRPr="004F472B" w:rsidRDefault="00F334B7" w:rsidP="00CA17CC">
            <w:pPr>
              <w:pStyle w:val="TAL"/>
              <w:rPr>
                <w:rFonts w:cs="Arial"/>
                <w:szCs w:val="18"/>
              </w:rPr>
            </w:pPr>
          </w:p>
        </w:tc>
      </w:tr>
      <w:tr w:rsidR="00F334B7" w:rsidRPr="004F472B" w14:paraId="06FF7C1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E32D9A4"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0FD4460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5D8ECE55"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A8E8CA3"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59B6296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3C5FF6C4"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88A9192" w14:textId="77777777" w:rsidR="00F334B7" w:rsidRPr="004F472B" w:rsidRDefault="00F334B7" w:rsidP="00CA17CC">
            <w:pPr>
              <w:pStyle w:val="TAL"/>
              <w:rPr>
                <w:rFonts w:cs="Arial"/>
                <w:szCs w:val="18"/>
              </w:rPr>
            </w:pPr>
          </w:p>
        </w:tc>
      </w:tr>
      <w:tr w:rsidR="00F334B7" w:rsidRPr="004F472B" w14:paraId="62872E49"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49117F"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1830E804"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41A1B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6CA05"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FE0ED0A"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2F2A6EB"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61FA832D" w14:textId="77777777" w:rsidR="00F334B7" w:rsidRPr="004F472B" w:rsidRDefault="00F334B7" w:rsidP="00CA17CC">
            <w:pPr>
              <w:pStyle w:val="TAL"/>
              <w:rPr>
                <w:rFonts w:cs="Arial"/>
                <w:szCs w:val="18"/>
              </w:rPr>
            </w:pPr>
          </w:p>
        </w:tc>
      </w:tr>
      <w:tr w:rsidR="00F334B7" w:rsidRPr="004F472B" w14:paraId="573C4650"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770797A9"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795212D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AAE52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EC68"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7480B54"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11E75C2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73C7E8D6" w14:textId="77777777" w:rsidR="00F334B7" w:rsidRPr="004F472B" w:rsidRDefault="00F334B7" w:rsidP="00CA17CC">
            <w:pPr>
              <w:pStyle w:val="TAL"/>
              <w:rPr>
                <w:rFonts w:cs="Arial"/>
                <w:szCs w:val="18"/>
              </w:rPr>
            </w:pPr>
          </w:p>
        </w:tc>
      </w:tr>
    </w:tbl>
    <w:p w14:paraId="3E624C8B" w14:textId="77777777" w:rsidR="008A6D4A" w:rsidRPr="004000F9" w:rsidRDefault="008A6D4A" w:rsidP="004000F9"/>
    <w:p w14:paraId="5C1F5666" w14:textId="77777777" w:rsidR="008A6D4A" w:rsidRDefault="008A6D4A" w:rsidP="008A6D4A">
      <w:pPr>
        <w:pStyle w:val="Heading5"/>
      </w:pPr>
      <w:bookmarkStart w:id="447" w:name="_Toc510696637"/>
      <w:bookmarkStart w:id="448" w:name="_Toc35971432"/>
      <w:bookmarkStart w:id="449" w:name="_Toc42953885"/>
      <w:bookmarkStart w:id="450" w:name="_Toc43463202"/>
      <w:bookmarkStart w:id="451" w:name="_Toc49847814"/>
      <w:bookmarkStart w:id="452" w:name="_Toc56497943"/>
      <w:bookmarkStart w:id="453" w:name="_Toc82711168"/>
      <w:r>
        <w:t>6.1.6.2.3</w:t>
      </w:r>
      <w:r>
        <w:tab/>
        <w:t xml:space="preserve">Type: </w:t>
      </w:r>
      <w:bookmarkEnd w:id="447"/>
      <w:bookmarkEnd w:id="448"/>
      <w:r w:rsidR="00CC6855">
        <w:t>SliceAuthContext</w:t>
      </w:r>
      <w:bookmarkEnd w:id="449"/>
      <w:bookmarkEnd w:id="450"/>
      <w:bookmarkEnd w:id="451"/>
      <w:bookmarkEnd w:id="452"/>
      <w:bookmarkEnd w:id="453"/>
    </w:p>
    <w:p w14:paraId="39426218" w14:textId="77777777" w:rsidR="00D85410" w:rsidRDefault="00D85410" w:rsidP="00D85410">
      <w:pPr>
        <w:pStyle w:val="TH"/>
      </w:pPr>
      <w:bookmarkStart w:id="454" w:name="_Toc510696638"/>
      <w:bookmarkStart w:id="455"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8C399F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BA00CB"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BD4FEC"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00B52"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0290"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602038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64D911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C19631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2F6493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D63641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03F7D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8988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4103236"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C62F9E3" w14:textId="77777777" w:rsidR="00D85410" w:rsidRPr="004F472B" w:rsidRDefault="00D85410" w:rsidP="00E71EE5">
            <w:pPr>
              <w:pStyle w:val="TAL"/>
              <w:rPr>
                <w:rFonts w:cs="Arial"/>
                <w:szCs w:val="18"/>
              </w:rPr>
            </w:pPr>
          </w:p>
        </w:tc>
      </w:tr>
      <w:tr w:rsidR="00D85410" w:rsidRPr="004F472B" w14:paraId="2BA49B9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4FC2DB8"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972D20C"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4F0E6E8"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D7363D"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348817A"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F9BEB74" w14:textId="77777777" w:rsidR="00D85410" w:rsidRPr="004F472B" w:rsidRDefault="00D85410" w:rsidP="00E71EE5">
            <w:pPr>
              <w:pStyle w:val="TAL"/>
              <w:rPr>
                <w:rFonts w:cs="Arial"/>
                <w:szCs w:val="18"/>
              </w:rPr>
            </w:pPr>
          </w:p>
        </w:tc>
      </w:tr>
      <w:tr w:rsidR="00D85410" w:rsidRPr="004F472B" w14:paraId="4341C07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4F15FD2"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1AF5DA13"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64BBDC1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F88D9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B5BDAA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0DDF1BFF" w14:textId="77777777" w:rsidR="00D85410" w:rsidRPr="004F472B" w:rsidRDefault="00D85410" w:rsidP="00E71EE5">
            <w:pPr>
              <w:pStyle w:val="TAL"/>
              <w:rPr>
                <w:rFonts w:cs="Arial"/>
                <w:szCs w:val="18"/>
              </w:rPr>
            </w:pPr>
          </w:p>
        </w:tc>
      </w:tr>
      <w:tr w:rsidR="00D85410" w:rsidRPr="004F472B" w14:paraId="15F4824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C811288"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EB0D6EF"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3132350A"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298C88"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B013DAF"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09A83B38" w14:textId="77777777" w:rsidR="00D85410" w:rsidRPr="004F472B" w:rsidRDefault="00D85410" w:rsidP="00E71EE5">
            <w:pPr>
              <w:pStyle w:val="TAL"/>
              <w:rPr>
                <w:rFonts w:cs="Arial"/>
                <w:szCs w:val="18"/>
              </w:rPr>
            </w:pPr>
          </w:p>
        </w:tc>
      </w:tr>
    </w:tbl>
    <w:p w14:paraId="60359FD9" w14:textId="77777777" w:rsidR="00D85410" w:rsidRPr="008D066A" w:rsidRDefault="00D85410" w:rsidP="00D85410"/>
    <w:p w14:paraId="0442366E" w14:textId="77777777" w:rsidR="00D85410" w:rsidRDefault="00D85410" w:rsidP="00D85410">
      <w:pPr>
        <w:pStyle w:val="Heading5"/>
      </w:pPr>
      <w:bookmarkStart w:id="456" w:name="_Toc42953886"/>
      <w:bookmarkStart w:id="457" w:name="_Toc43463203"/>
      <w:bookmarkStart w:id="458" w:name="_Toc49847815"/>
      <w:bookmarkStart w:id="459" w:name="_Toc56497944"/>
      <w:bookmarkStart w:id="460" w:name="_Toc82711169"/>
      <w:r>
        <w:t>6.1.6.2.4</w:t>
      </w:r>
      <w:r>
        <w:tab/>
        <w:t>Type: SliceAuthConfirmationData</w:t>
      </w:r>
      <w:bookmarkEnd w:id="456"/>
      <w:bookmarkEnd w:id="457"/>
      <w:bookmarkEnd w:id="458"/>
      <w:bookmarkEnd w:id="459"/>
      <w:bookmarkEnd w:id="460"/>
    </w:p>
    <w:p w14:paraId="7B2ED154"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4C0DDD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18CA2"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1D0C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CC914"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6AAA42"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4125CFA"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F85A2BD"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8876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0A546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5548CB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A83DF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C5F4BD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EED0F4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77116E1" w14:textId="77777777" w:rsidR="00D85410" w:rsidRPr="004F472B" w:rsidRDefault="00D85410" w:rsidP="00E71EE5">
            <w:pPr>
              <w:pStyle w:val="TAN"/>
              <w:rPr>
                <w:rFonts w:cs="Arial"/>
                <w:szCs w:val="18"/>
              </w:rPr>
            </w:pPr>
          </w:p>
        </w:tc>
      </w:tr>
      <w:tr w:rsidR="00D85410" w:rsidRPr="004F472B" w14:paraId="2DD4DA6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606EB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483CB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F10AB0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7D0893"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BEC69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1D685B9" w14:textId="77777777" w:rsidR="00D85410" w:rsidRPr="004F472B" w:rsidRDefault="00D85410" w:rsidP="00E71EE5">
            <w:pPr>
              <w:pStyle w:val="TAN"/>
              <w:rPr>
                <w:rFonts w:cs="Arial"/>
                <w:szCs w:val="18"/>
              </w:rPr>
            </w:pPr>
          </w:p>
        </w:tc>
      </w:tr>
      <w:tr w:rsidR="00D85410" w:rsidRPr="004F472B" w14:paraId="6DE0734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9CAA2B7"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4DD11A66"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69EEA5A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6C9E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38C2D2F"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23AE397F" w14:textId="77777777" w:rsidR="00D85410" w:rsidRPr="004F472B" w:rsidRDefault="00D85410" w:rsidP="00E71EE5">
            <w:pPr>
              <w:pStyle w:val="TAL"/>
              <w:rPr>
                <w:rFonts w:cs="Arial"/>
                <w:szCs w:val="18"/>
              </w:rPr>
            </w:pPr>
          </w:p>
        </w:tc>
      </w:tr>
    </w:tbl>
    <w:p w14:paraId="56B4840D" w14:textId="77777777" w:rsidR="00D85410" w:rsidRPr="00370367" w:rsidRDefault="00D85410" w:rsidP="00D85410">
      <w:pPr>
        <w:rPr>
          <w:lang w:val="en-US"/>
        </w:rPr>
      </w:pPr>
    </w:p>
    <w:p w14:paraId="663AC55B" w14:textId="77777777" w:rsidR="00D85410" w:rsidRDefault="00D85410" w:rsidP="00D85410">
      <w:pPr>
        <w:pStyle w:val="Heading5"/>
      </w:pPr>
      <w:bookmarkStart w:id="461" w:name="_Toc42953887"/>
      <w:bookmarkStart w:id="462" w:name="_Toc43463204"/>
      <w:bookmarkStart w:id="463" w:name="_Toc49847816"/>
      <w:bookmarkStart w:id="464" w:name="_Toc56497945"/>
      <w:bookmarkStart w:id="465" w:name="_Toc82711170"/>
      <w:r>
        <w:lastRenderedPageBreak/>
        <w:t>6.1.6.2.5</w:t>
      </w:r>
      <w:r>
        <w:tab/>
        <w:t>Type: SliceAuthConfirmationResponse</w:t>
      </w:r>
      <w:bookmarkEnd w:id="461"/>
      <w:bookmarkEnd w:id="462"/>
      <w:bookmarkEnd w:id="463"/>
      <w:bookmarkEnd w:id="464"/>
      <w:bookmarkEnd w:id="465"/>
    </w:p>
    <w:p w14:paraId="77B21DB4"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0D27150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2A86F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878B78"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E2BBF"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11E39"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513065"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0BA7BAC"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E2BBC1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F5E99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B31589B"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F211E9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A06F9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9E4AAD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47A2D60" w14:textId="77777777" w:rsidR="00D85410" w:rsidRPr="004F472B" w:rsidRDefault="00D85410" w:rsidP="00E71EE5">
            <w:pPr>
              <w:pStyle w:val="TAN"/>
              <w:rPr>
                <w:rFonts w:cs="Arial"/>
                <w:szCs w:val="18"/>
              </w:rPr>
            </w:pPr>
          </w:p>
        </w:tc>
      </w:tr>
      <w:tr w:rsidR="00D85410" w:rsidRPr="004F472B" w14:paraId="3EF1D76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DB1D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6F4DC72"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AB9F1E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81374E"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337AC3"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3F952FE" w14:textId="77777777" w:rsidR="00D85410" w:rsidRPr="004F472B" w:rsidRDefault="00D85410" w:rsidP="00E71EE5">
            <w:pPr>
              <w:pStyle w:val="TAN"/>
              <w:rPr>
                <w:rFonts w:cs="Arial"/>
                <w:szCs w:val="18"/>
              </w:rPr>
            </w:pPr>
          </w:p>
        </w:tc>
      </w:tr>
      <w:tr w:rsidR="00D85410" w:rsidRPr="004F472B" w14:paraId="5DD98DE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EE17171"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09C9F2E4"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377CB74"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4E493"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D81C786"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6D03DA3" w14:textId="77777777" w:rsidR="00D85410" w:rsidRPr="004F472B" w:rsidRDefault="00D85410" w:rsidP="00E71EE5">
            <w:pPr>
              <w:pStyle w:val="TAL"/>
              <w:rPr>
                <w:rFonts w:cs="Arial"/>
                <w:szCs w:val="18"/>
              </w:rPr>
            </w:pPr>
          </w:p>
        </w:tc>
      </w:tr>
      <w:tr w:rsidR="00D85410" w:rsidRPr="004F472B" w14:paraId="245A5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E24A748"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F327E59"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2F260CA7"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20DB"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2B9689F"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3DEF674A" w14:textId="77777777" w:rsidR="00D85410" w:rsidRPr="004F472B" w:rsidRDefault="00D85410" w:rsidP="00E71EE5">
            <w:pPr>
              <w:pStyle w:val="TAL"/>
              <w:rPr>
                <w:rFonts w:cs="Arial"/>
                <w:szCs w:val="18"/>
              </w:rPr>
            </w:pPr>
          </w:p>
        </w:tc>
      </w:tr>
    </w:tbl>
    <w:p w14:paraId="3A0793AC" w14:textId="77777777" w:rsidR="00D85410" w:rsidRPr="008D066A" w:rsidRDefault="00D85410" w:rsidP="00D85410"/>
    <w:p w14:paraId="4FB900E1" w14:textId="77777777" w:rsidR="00D85410" w:rsidRDefault="00D85410" w:rsidP="00D85410">
      <w:pPr>
        <w:pStyle w:val="Heading5"/>
      </w:pPr>
      <w:bookmarkStart w:id="466" w:name="_Toc42953888"/>
      <w:bookmarkStart w:id="467" w:name="_Toc43463205"/>
      <w:bookmarkStart w:id="468" w:name="_Toc49847817"/>
      <w:bookmarkStart w:id="469" w:name="_Toc56497946"/>
      <w:bookmarkStart w:id="470" w:name="_Toc82711171"/>
      <w:r>
        <w:t>6.1.6.2.6</w:t>
      </w:r>
      <w:r>
        <w:tab/>
        <w:t>Type: SliceAuthReauthNotification</w:t>
      </w:r>
      <w:bookmarkEnd w:id="466"/>
      <w:bookmarkEnd w:id="467"/>
      <w:bookmarkEnd w:id="468"/>
      <w:bookmarkEnd w:id="469"/>
      <w:bookmarkEnd w:id="470"/>
    </w:p>
    <w:p w14:paraId="076397F3"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93C35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C90173"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946C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D54B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36E4"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3FEA21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A9C4CD4"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3C3E65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5CA7F52"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4832E5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27960A10"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0CD9B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208E30D"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9FB2B96" w14:textId="77777777" w:rsidR="00D85410" w:rsidRPr="004F472B" w:rsidRDefault="00D85410" w:rsidP="00E71EE5">
            <w:pPr>
              <w:pStyle w:val="TAL"/>
              <w:rPr>
                <w:rFonts w:cs="Arial"/>
                <w:szCs w:val="18"/>
              </w:rPr>
            </w:pPr>
          </w:p>
        </w:tc>
      </w:tr>
      <w:tr w:rsidR="00D85410" w:rsidRPr="004F472B" w14:paraId="68E4F21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D69A2E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89C44D3"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092D9E"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27CD8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F03B629"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C703D1B" w14:textId="77777777" w:rsidR="00D85410" w:rsidRPr="004F472B" w:rsidRDefault="00D85410" w:rsidP="00E71EE5">
            <w:pPr>
              <w:pStyle w:val="TAN"/>
              <w:rPr>
                <w:rFonts w:cs="Arial"/>
                <w:szCs w:val="18"/>
              </w:rPr>
            </w:pPr>
          </w:p>
        </w:tc>
      </w:tr>
      <w:tr w:rsidR="00D85410" w:rsidRPr="004F472B" w14:paraId="56EB3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2289940"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5A8C02DE"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856D797"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86A2"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ED95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C745B9C" w14:textId="77777777" w:rsidR="00D85410" w:rsidRPr="004F472B" w:rsidRDefault="00D85410" w:rsidP="00E71EE5">
            <w:pPr>
              <w:pStyle w:val="TAN"/>
              <w:rPr>
                <w:rFonts w:cs="Arial"/>
                <w:szCs w:val="18"/>
              </w:rPr>
            </w:pPr>
          </w:p>
        </w:tc>
      </w:tr>
      <w:tr w:rsidR="009846AF" w:rsidRPr="004F472B" w14:paraId="67D8ED7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F1A4D5F" w14:textId="386E7539" w:rsidR="009846AF" w:rsidRDefault="009846AF"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F1739AF" w14:textId="0093D19F" w:rsidR="009846AF" w:rsidRDefault="009846AF"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90CD84D" w14:textId="41DD5FEF" w:rsidR="009846AF" w:rsidRPr="00544965" w:rsidRDefault="009846AF"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2C0C4" w14:textId="64B61CE1" w:rsidR="009846AF" w:rsidRPr="00544965" w:rsidRDefault="009846AF"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C39DAEB" w14:textId="397ECCDD" w:rsidR="009846AF" w:rsidRPr="00544965" w:rsidRDefault="009846AF" w:rsidP="005A5C0B">
            <w:pPr>
              <w:pStyle w:val="TAL"/>
              <w:rPr>
                <w:rFonts w:cs="Arial"/>
                <w:szCs w:val="18"/>
              </w:rPr>
            </w:pPr>
            <w:r w:rsidRPr="005A5C0B">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329060A8" w14:textId="77777777" w:rsidR="009846AF" w:rsidRPr="004F472B" w:rsidRDefault="009846AF" w:rsidP="00E71EE5">
            <w:pPr>
              <w:pStyle w:val="TAN"/>
              <w:rPr>
                <w:rFonts w:cs="Arial"/>
                <w:szCs w:val="18"/>
              </w:rPr>
            </w:pPr>
          </w:p>
        </w:tc>
      </w:tr>
    </w:tbl>
    <w:p w14:paraId="19E909DA" w14:textId="77777777" w:rsidR="00D85410" w:rsidRDefault="00D85410" w:rsidP="00D85410"/>
    <w:p w14:paraId="1C2BBA9A" w14:textId="77777777" w:rsidR="00D85410" w:rsidRDefault="00D85410" w:rsidP="00D85410">
      <w:pPr>
        <w:pStyle w:val="Heading5"/>
      </w:pPr>
      <w:bookmarkStart w:id="471" w:name="_Toc42953889"/>
      <w:bookmarkStart w:id="472" w:name="_Toc43463206"/>
      <w:bookmarkStart w:id="473" w:name="_Toc49847818"/>
      <w:bookmarkStart w:id="474" w:name="_Toc56497947"/>
      <w:bookmarkStart w:id="475" w:name="_Toc82711172"/>
      <w:r>
        <w:t>6.1.6.2.7</w:t>
      </w:r>
      <w:r>
        <w:tab/>
        <w:t>Type: SliceAuthRevocNotification</w:t>
      </w:r>
      <w:bookmarkEnd w:id="471"/>
      <w:bookmarkEnd w:id="472"/>
      <w:bookmarkEnd w:id="473"/>
      <w:bookmarkEnd w:id="474"/>
      <w:bookmarkEnd w:id="475"/>
    </w:p>
    <w:p w14:paraId="54A26795"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EB1106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6C9D76"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E1AC01"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0913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E8459"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C8471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25C017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DBCE66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CF98B6"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C224EA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0B30B3B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6B32C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88823E"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4F95EF6" w14:textId="77777777" w:rsidR="00D85410" w:rsidRPr="004F472B" w:rsidRDefault="00D85410" w:rsidP="00E71EE5">
            <w:pPr>
              <w:pStyle w:val="TAL"/>
              <w:rPr>
                <w:rFonts w:cs="Arial"/>
                <w:szCs w:val="18"/>
              </w:rPr>
            </w:pPr>
          </w:p>
        </w:tc>
      </w:tr>
      <w:tr w:rsidR="00D85410" w:rsidRPr="004F472B" w14:paraId="0AB9C3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E09C0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DCE3D0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C087E9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ECB45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FCFD08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281056B" w14:textId="77777777" w:rsidR="00D85410" w:rsidRPr="004F472B" w:rsidRDefault="00D85410" w:rsidP="00E71EE5">
            <w:pPr>
              <w:pStyle w:val="TAN"/>
              <w:rPr>
                <w:rFonts w:cs="Arial"/>
                <w:szCs w:val="18"/>
              </w:rPr>
            </w:pPr>
          </w:p>
        </w:tc>
      </w:tr>
      <w:tr w:rsidR="00D85410" w:rsidRPr="004F472B" w14:paraId="75A3FF3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8603E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7500E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537185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AD3D09"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A0B591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0667505" w14:textId="77777777" w:rsidR="00D85410" w:rsidRPr="004F472B" w:rsidRDefault="00D85410" w:rsidP="00E71EE5">
            <w:pPr>
              <w:pStyle w:val="TAN"/>
              <w:rPr>
                <w:rFonts w:cs="Arial"/>
                <w:szCs w:val="18"/>
              </w:rPr>
            </w:pPr>
          </w:p>
        </w:tc>
      </w:tr>
      <w:tr w:rsidR="00354AFB" w:rsidRPr="004F472B" w14:paraId="5810584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9ED18F6" w14:textId="651650E7" w:rsidR="00354AFB" w:rsidRDefault="00354AFB"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37E3670A" w14:textId="242AA56E" w:rsidR="00354AFB" w:rsidRDefault="00354AFB"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9F4C406" w14:textId="13193BF0" w:rsidR="00354AFB" w:rsidRPr="00544965" w:rsidRDefault="00354AFB"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10E868" w14:textId="4A1D2AE5" w:rsidR="00354AFB" w:rsidRPr="00544965" w:rsidRDefault="00354AFB"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9B0A988" w14:textId="5C0382AF" w:rsidR="00354AFB" w:rsidRPr="00544965" w:rsidRDefault="00354AFB" w:rsidP="00D41F6F">
            <w:pPr>
              <w:pStyle w:val="TAL"/>
              <w:rPr>
                <w:rFonts w:cs="Arial"/>
                <w:szCs w:val="18"/>
              </w:rPr>
            </w:pPr>
            <w:r w:rsidRPr="00D41F6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964B8BF" w14:textId="77777777" w:rsidR="00354AFB" w:rsidRPr="004F472B" w:rsidRDefault="00354AFB" w:rsidP="00E71EE5">
            <w:pPr>
              <w:pStyle w:val="TAN"/>
              <w:rPr>
                <w:rFonts w:cs="Arial"/>
                <w:szCs w:val="18"/>
              </w:rPr>
            </w:pPr>
          </w:p>
        </w:tc>
      </w:tr>
    </w:tbl>
    <w:p w14:paraId="2F83600A" w14:textId="77777777" w:rsidR="00D85410" w:rsidRPr="00795EC4" w:rsidRDefault="00D85410" w:rsidP="00D85410"/>
    <w:p w14:paraId="5E082D2F" w14:textId="77777777" w:rsidR="008A6D4A" w:rsidRDefault="008A6D4A" w:rsidP="008A6D4A">
      <w:pPr>
        <w:pStyle w:val="Heading4"/>
        <w:rPr>
          <w:lang w:val="en-US"/>
        </w:rPr>
      </w:pPr>
      <w:bookmarkStart w:id="476" w:name="_Toc42953890"/>
      <w:bookmarkStart w:id="477" w:name="_Toc43463207"/>
      <w:bookmarkStart w:id="478" w:name="_Toc49847819"/>
      <w:bookmarkStart w:id="479" w:name="_Toc56497948"/>
      <w:bookmarkStart w:id="480" w:name="_Toc8271117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4"/>
      <w:bookmarkEnd w:id="455"/>
      <w:bookmarkEnd w:id="476"/>
      <w:bookmarkEnd w:id="477"/>
      <w:bookmarkEnd w:id="478"/>
      <w:bookmarkEnd w:id="479"/>
      <w:bookmarkEnd w:id="480"/>
    </w:p>
    <w:p w14:paraId="7ABA3DD6" w14:textId="77777777" w:rsidR="008A6D4A" w:rsidRPr="00384E92" w:rsidRDefault="008A6D4A" w:rsidP="008A6D4A">
      <w:pPr>
        <w:pStyle w:val="Heading5"/>
      </w:pPr>
      <w:bookmarkStart w:id="481" w:name="_Toc510696639"/>
      <w:bookmarkStart w:id="482" w:name="_Toc35971434"/>
      <w:bookmarkStart w:id="483" w:name="_Toc42953891"/>
      <w:bookmarkStart w:id="484" w:name="_Toc43463208"/>
      <w:bookmarkStart w:id="485" w:name="_Toc49847820"/>
      <w:bookmarkStart w:id="486" w:name="_Toc56497949"/>
      <w:bookmarkStart w:id="487" w:name="_Toc82711174"/>
      <w:r>
        <w:t>6.1.6.3.1</w:t>
      </w:r>
      <w:r w:rsidRPr="00384E92">
        <w:tab/>
        <w:t>Introduction</w:t>
      </w:r>
      <w:bookmarkEnd w:id="481"/>
      <w:bookmarkEnd w:id="482"/>
      <w:bookmarkEnd w:id="483"/>
      <w:bookmarkEnd w:id="484"/>
      <w:bookmarkEnd w:id="485"/>
      <w:bookmarkEnd w:id="486"/>
      <w:bookmarkEnd w:id="487"/>
    </w:p>
    <w:p w14:paraId="55E32BCF"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1481CA" w14:textId="77777777" w:rsidR="008A6D4A" w:rsidRPr="00384E92" w:rsidRDefault="008A6D4A" w:rsidP="008A6D4A">
      <w:pPr>
        <w:pStyle w:val="Heading5"/>
      </w:pPr>
      <w:bookmarkStart w:id="488" w:name="_Toc510696640"/>
      <w:bookmarkStart w:id="489" w:name="_Toc35971435"/>
      <w:bookmarkStart w:id="490" w:name="_Toc42953892"/>
      <w:bookmarkStart w:id="491" w:name="_Toc43463209"/>
      <w:bookmarkStart w:id="492" w:name="_Toc49847821"/>
      <w:bookmarkStart w:id="493" w:name="_Toc56497950"/>
      <w:bookmarkStart w:id="494" w:name="_Toc82711175"/>
      <w:r>
        <w:t>6.1.6.3.2</w:t>
      </w:r>
      <w:r w:rsidRPr="00384E92">
        <w:tab/>
        <w:t>Simple data types</w:t>
      </w:r>
      <w:bookmarkEnd w:id="488"/>
      <w:bookmarkEnd w:id="489"/>
      <w:bookmarkEnd w:id="490"/>
      <w:bookmarkEnd w:id="491"/>
      <w:bookmarkEnd w:id="492"/>
      <w:bookmarkEnd w:id="493"/>
      <w:bookmarkEnd w:id="494"/>
    </w:p>
    <w:p w14:paraId="38C3D0D7"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4B2F934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7D9CA45"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312BEE"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6F4B50"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50A90DA9"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07DDED2" w14:textId="77777777" w:rsidR="008A6D4A" w:rsidRPr="004F472B" w:rsidRDefault="008A6D4A" w:rsidP="00CA17CC">
            <w:pPr>
              <w:pStyle w:val="TAH"/>
            </w:pPr>
            <w:r w:rsidRPr="004F472B">
              <w:t>Applicability</w:t>
            </w:r>
          </w:p>
        </w:tc>
      </w:tr>
      <w:tr w:rsidR="00962A05" w:rsidRPr="004F472B" w14:paraId="4183A96F"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31AACE"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2A23E"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25C6CC50"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5698DDD9" w14:textId="77777777" w:rsidR="00962A05" w:rsidRPr="004F472B" w:rsidRDefault="00962A05" w:rsidP="00CA17CC">
            <w:pPr>
              <w:pStyle w:val="TAL"/>
            </w:pPr>
          </w:p>
        </w:tc>
      </w:tr>
      <w:tr w:rsidR="00962A05" w:rsidRPr="004F472B" w14:paraId="2A2D4BB7"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07D027"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C9574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2673C0"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5E333343"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6D42791D" w14:textId="77777777" w:rsidR="00962A05" w:rsidRPr="004F472B" w:rsidRDefault="00962A05" w:rsidP="00CA17CC">
            <w:pPr>
              <w:pStyle w:val="TAL"/>
            </w:pPr>
          </w:p>
        </w:tc>
      </w:tr>
    </w:tbl>
    <w:p w14:paraId="26BE80D3" w14:textId="77777777" w:rsidR="008A6D4A" w:rsidRPr="00384E92" w:rsidRDefault="008A6D4A" w:rsidP="008A6D4A"/>
    <w:p w14:paraId="7560F438" w14:textId="77777777" w:rsidR="008A6D4A" w:rsidRPr="00BC662F" w:rsidRDefault="008A6D4A" w:rsidP="008A6D4A">
      <w:pPr>
        <w:pStyle w:val="Heading5"/>
      </w:pPr>
      <w:bookmarkStart w:id="495" w:name="_Toc510696641"/>
      <w:bookmarkStart w:id="496" w:name="_Toc35971436"/>
      <w:bookmarkStart w:id="497" w:name="_Toc42953893"/>
      <w:bookmarkStart w:id="498" w:name="_Toc43463210"/>
      <w:bookmarkStart w:id="499" w:name="_Toc49847822"/>
      <w:bookmarkStart w:id="500" w:name="_Toc56497951"/>
      <w:bookmarkStart w:id="501" w:name="_Toc82711176"/>
      <w:r>
        <w:t>6.1.6.3.3</w:t>
      </w:r>
      <w:r w:rsidRPr="00BC662F">
        <w:tab/>
        <w:t xml:space="preserve">Enumeration: </w:t>
      </w:r>
      <w:bookmarkEnd w:id="495"/>
      <w:bookmarkEnd w:id="496"/>
      <w:r w:rsidR="00B7321C">
        <w:t>SliceAuthNotificationType</w:t>
      </w:r>
      <w:bookmarkEnd w:id="497"/>
      <w:bookmarkEnd w:id="498"/>
      <w:bookmarkEnd w:id="499"/>
      <w:bookmarkEnd w:id="500"/>
      <w:bookmarkEnd w:id="501"/>
    </w:p>
    <w:p w14:paraId="2385F2D2"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64C11A1C"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0CA9BB1E"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138A5F"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0556D"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06C9F431" w14:textId="77777777" w:rsidR="008A6D4A" w:rsidRPr="004F472B" w:rsidRDefault="008A6D4A" w:rsidP="00CA17CC">
            <w:pPr>
              <w:pStyle w:val="TAH"/>
            </w:pPr>
            <w:r w:rsidRPr="004F472B">
              <w:t>Applicability</w:t>
            </w:r>
          </w:p>
        </w:tc>
      </w:tr>
      <w:tr w:rsidR="00EA2417" w:rsidRPr="004F472B" w14:paraId="0806E4F8"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C340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4F158"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7B0BA005" w14:textId="77777777" w:rsidR="00EA2417" w:rsidRPr="004F472B" w:rsidRDefault="00EA2417" w:rsidP="00CA17CC">
            <w:pPr>
              <w:pStyle w:val="TAL"/>
            </w:pPr>
          </w:p>
        </w:tc>
      </w:tr>
      <w:tr w:rsidR="00EA2417" w:rsidRPr="004F472B" w14:paraId="25F70C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A908"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34E74"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5659AFA" w14:textId="77777777" w:rsidR="00EA2417" w:rsidRPr="004F472B" w:rsidRDefault="00EA2417" w:rsidP="00CA17CC">
            <w:pPr>
              <w:pStyle w:val="TAL"/>
            </w:pPr>
          </w:p>
        </w:tc>
      </w:tr>
    </w:tbl>
    <w:p w14:paraId="11A11CD5" w14:textId="77777777" w:rsidR="008A6D4A" w:rsidRDefault="008A6D4A" w:rsidP="008A6D4A">
      <w:pPr>
        <w:rPr>
          <w:lang w:val="en-US"/>
        </w:rPr>
      </w:pPr>
    </w:p>
    <w:p w14:paraId="6CDBC5D5" w14:textId="77777777" w:rsidR="008A6D4A" w:rsidRDefault="008A6D4A" w:rsidP="008A6D4A">
      <w:pPr>
        <w:pStyle w:val="Heading4"/>
        <w:rPr>
          <w:lang w:val="en-US"/>
        </w:rPr>
      </w:pPr>
      <w:bookmarkStart w:id="502" w:name="_Toc510696643"/>
      <w:bookmarkStart w:id="503" w:name="_Toc35971438"/>
      <w:bookmarkStart w:id="504" w:name="_Toc42953894"/>
      <w:bookmarkStart w:id="505" w:name="_Toc43463211"/>
      <w:bookmarkStart w:id="506" w:name="_Toc49847823"/>
      <w:bookmarkStart w:id="507" w:name="_Toc56497952"/>
      <w:bookmarkStart w:id="508" w:name="_Toc827111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2"/>
      <w:bookmarkEnd w:id="503"/>
      <w:bookmarkEnd w:id="504"/>
      <w:bookmarkEnd w:id="505"/>
      <w:bookmarkEnd w:id="506"/>
      <w:bookmarkEnd w:id="507"/>
      <w:bookmarkEnd w:id="508"/>
    </w:p>
    <w:p w14:paraId="46416DE5" w14:textId="77777777" w:rsidR="00122B00" w:rsidRPr="00384E92" w:rsidRDefault="00122B00" w:rsidP="00122B00">
      <w:bookmarkStart w:id="509" w:name="_Toc510696644"/>
      <w:bookmarkStart w:id="510" w:name="_Toc35971439"/>
      <w:r w:rsidRPr="00384E92">
        <w:t>The</w:t>
      </w:r>
      <w:r>
        <w:t>re is no alternative data types defined in this specification</w:t>
      </w:r>
      <w:r w:rsidRPr="00384E92">
        <w:t>.</w:t>
      </w:r>
    </w:p>
    <w:p w14:paraId="5721CB39" w14:textId="77777777" w:rsidR="008A6D4A" w:rsidRDefault="008A6D4A" w:rsidP="008A6D4A">
      <w:pPr>
        <w:pStyle w:val="Heading4"/>
      </w:pPr>
      <w:bookmarkStart w:id="511" w:name="_Toc510696646"/>
      <w:bookmarkStart w:id="512" w:name="_Toc35971441"/>
      <w:bookmarkStart w:id="513" w:name="_Toc42953895"/>
      <w:bookmarkStart w:id="514" w:name="_Toc43463212"/>
      <w:bookmarkStart w:id="515" w:name="_Toc49847824"/>
      <w:bookmarkStart w:id="516" w:name="_Toc56497953"/>
      <w:bookmarkStart w:id="517" w:name="_Toc82711178"/>
      <w:bookmarkEnd w:id="509"/>
      <w:bookmarkEnd w:id="510"/>
      <w:r>
        <w:t>6.1.6.5</w:t>
      </w:r>
      <w:r>
        <w:tab/>
        <w:t>Binary data</w:t>
      </w:r>
      <w:bookmarkEnd w:id="511"/>
      <w:bookmarkEnd w:id="512"/>
      <w:bookmarkEnd w:id="513"/>
      <w:bookmarkEnd w:id="514"/>
      <w:bookmarkEnd w:id="515"/>
      <w:bookmarkEnd w:id="516"/>
      <w:bookmarkEnd w:id="517"/>
    </w:p>
    <w:p w14:paraId="467E2C2A" w14:textId="77777777" w:rsidR="004F3204" w:rsidRPr="00384E92" w:rsidRDefault="004F3204" w:rsidP="004F3204">
      <w:bookmarkStart w:id="518" w:name="_Toc35971442"/>
      <w:r w:rsidRPr="00384E92">
        <w:t>The</w:t>
      </w:r>
      <w:r>
        <w:t>re is no binary data type defined in this specification</w:t>
      </w:r>
      <w:r w:rsidRPr="00384E92">
        <w:t>.</w:t>
      </w:r>
    </w:p>
    <w:p w14:paraId="717114A8" w14:textId="77777777" w:rsidR="008A6D4A" w:rsidRDefault="008A6D4A" w:rsidP="008A6D4A">
      <w:pPr>
        <w:pStyle w:val="Heading3"/>
      </w:pPr>
      <w:bookmarkStart w:id="519" w:name="_Toc510696647"/>
      <w:bookmarkStart w:id="520" w:name="_Toc35971443"/>
      <w:bookmarkStart w:id="521" w:name="_Toc42953896"/>
      <w:bookmarkStart w:id="522" w:name="_Toc43463213"/>
      <w:bookmarkStart w:id="523" w:name="_Toc49847825"/>
      <w:bookmarkStart w:id="524" w:name="_Toc56497954"/>
      <w:bookmarkStart w:id="525" w:name="_Toc82711179"/>
      <w:bookmarkEnd w:id="518"/>
      <w:r>
        <w:t>6.1.7</w:t>
      </w:r>
      <w:r>
        <w:tab/>
        <w:t>Error Handling</w:t>
      </w:r>
      <w:bookmarkEnd w:id="519"/>
      <w:bookmarkEnd w:id="520"/>
      <w:bookmarkEnd w:id="521"/>
      <w:bookmarkEnd w:id="522"/>
      <w:bookmarkEnd w:id="523"/>
      <w:bookmarkEnd w:id="524"/>
      <w:bookmarkEnd w:id="525"/>
    </w:p>
    <w:p w14:paraId="1A326339" w14:textId="77777777" w:rsidR="008A6D4A" w:rsidRPr="00971458" w:rsidRDefault="008A6D4A" w:rsidP="008A6D4A">
      <w:pPr>
        <w:pStyle w:val="Heading4"/>
      </w:pPr>
      <w:bookmarkStart w:id="526" w:name="_Toc35971444"/>
      <w:bookmarkStart w:id="527" w:name="_Toc42953897"/>
      <w:bookmarkStart w:id="528" w:name="_Toc43463214"/>
      <w:bookmarkStart w:id="529" w:name="_Toc49847826"/>
      <w:bookmarkStart w:id="530" w:name="_Toc56497955"/>
      <w:bookmarkStart w:id="531" w:name="_Toc82711180"/>
      <w:r w:rsidRPr="00971458">
        <w:t>6.1.7.1</w:t>
      </w:r>
      <w:r w:rsidRPr="00971458">
        <w:tab/>
        <w:t>General</w:t>
      </w:r>
      <w:bookmarkEnd w:id="526"/>
      <w:bookmarkEnd w:id="527"/>
      <w:bookmarkEnd w:id="528"/>
      <w:bookmarkEnd w:id="529"/>
      <w:bookmarkEnd w:id="530"/>
      <w:bookmarkEnd w:id="531"/>
    </w:p>
    <w:p w14:paraId="1A1554A8"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5D676E"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7D55BBDA" w14:textId="77777777" w:rsidR="008A6D4A" w:rsidRPr="00971458" w:rsidRDefault="008A6D4A" w:rsidP="008A6D4A">
      <w:pPr>
        <w:pStyle w:val="Heading4"/>
      </w:pPr>
      <w:bookmarkStart w:id="532" w:name="_Toc35971445"/>
      <w:bookmarkStart w:id="533" w:name="_Toc42953898"/>
      <w:bookmarkStart w:id="534" w:name="_Toc43463215"/>
      <w:bookmarkStart w:id="535" w:name="_Toc49847827"/>
      <w:bookmarkStart w:id="536" w:name="_Toc56497956"/>
      <w:bookmarkStart w:id="537" w:name="_Toc82711181"/>
      <w:r w:rsidRPr="00971458">
        <w:t>6.1.7.2</w:t>
      </w:r>
      <w:r w:rsidRPr="00971458">
        <w:tab/>
        <w:t>Protocol Errors</w:t>
      </w:r>
      <w:bookmarkEnd w:id="532"/>
      <w:bookmarkEnd w:id="533"/>
      <w:bookmarkEnd w:id="534"/>
      <w:bookmarkEnd w:id="535"/>
      <w:bookmarkEnd w:id="536"/>
      <w:bookmarkEnd w:id="537"/>
    </w:p>
    <w:p w14:paraId="5D1492AE"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794BFA0B" w14:textId="77777777" w:rsidR="008A6D4A" w:rsidRDefault="008A6D4A" w:rsidP="008A6D4A">
      <w:pPr>
        <w:pStyle w:val="Heading4"/>
      </w:pPr>
      <w:bookmarkStart w:id="538" w:name="_Toc35971446"/>
      <w:bookmarkStart w:id="539" w:name="_Toc42953899"/>
      <w:bookmarkStart w:id="540" w:name="_Toc43463216"/>
      <w:bookmarkStart w:id="541" w:name="_Toc49847828"/>
      <w:bookmarkStart w:id="542" w:name="_Toc56497957"/>
      <w:bookmarkStart w:id="543" w:name="_Toc82711182"/>
      <w:r>
        <w:t>6.1.7.3</w:t>
      </w:r>
      <w:r>
        <w:tab/>
        <w:t>Application Errors</w:t>
      </w:r>
      <w:bookmarkEnd w:id="538"/>
      <w:bookmarkEnd w:id="539"/>
      <w:bookmarkEnd w:id="540"/>
      <w:bookmarkEnd w:id="541"/>
      <w:bookmarkEnd w:id="542"/>
      <w:bookmarkEnd w:id="543"/>
    </w:p>
    <w:p w14:paraId="72C47A3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7691AAD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2CCC278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4D547EC8"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D9095CC"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ECF9676" w14:textId="77777777" w:rsidR="008A6D4A" w:rsidRPr="004F472B" w:rsidRDefault="008A6D4A" w:rsidP="00CA17CC">
            <w:pPr>
              <w:pStyle w:val="TAH"/>
            </w:pPr>
            <w:r w:rsidRPr="004F472B">
              <w:t>Description</w:t>
            </w:r>
          </w:p>
        </w:tc>
      </w:tr>
      <w:tr w:rsidR="008D4DD3" w:rsidRPr="004F472B" w14:paraId="4D35674A"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2F1526DB"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59807DF8"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16D67D7"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79F18CA0"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14C866F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6722C67A"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3C2531BA"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49A386F0"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2ACD11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ADDEF50"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2F32C45A"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B0D25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17C81A7"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40869CB0"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0735EE8C"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69FE7D4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02714655"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EA3D836"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EAA6556"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149A092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3197332"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626533E8"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F8536F4"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7C0C0A2D"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5E0730"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5646BD77"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2DF4FF9"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2C765F1"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EF50F6"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1C01EDDF"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10F4B46"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069E9A28" w14:textId="77777777" w:rsidR="008A6D4A" w:rsidRDefault="008A6D4A" w:rsidP="008A6D4A">
      <w:bookmarkStart w:id="544" w:name="_Toc492899751"/>
      <w:bookmarkStart w:id="545" w:name="_Toc492900030"/>
      <w:bookmarkStart w:id="546" w:name="_Toc492967832"/>
      <w:bookmarkStart w:id="547" w:name="_Toc492972920"/>
      <w:bookmarkStart w:id="548" w:name="_Toc492973140"/>
      <w:bookmarkStart w:id="549" w:name="_Toc493774060"/>
      <w:bookmarkStart w:id="550" w:name="_Toc508285804"/>
      <w:bookmarkStart w:id="551" w:name="_Toc508287269"/>
      <w:bookmarkStart w:id="552" w:name="_Toc510696648"/>
      <w:bookmarkStart w:id="553" w:name="_Toc35971447"/>
    </w:p>
    <w:p w14:paraId="0D8CAE93" w14:textId="77777777" w:rsidR="008A6D4A" w:rsidRPr="0023018E" w:rsidRDefault="008A6D4A" w:rsidP="008A6D4A">
      <w:pPr>
        <w:pStyle w:val="Heading2"/>
        <w:rPr>
          <w:lang w:eastAsia="zh-CN"/>
        </w:rPr>
      </w:pPr>
      <w:bookmarkStart w:id="554" w:name="_Toc42953900"/>
      <w:bookmarkStart w:id="555" w:name="_Toc43463217"/>
      <w:bookmarkStart w:id="556" w:name="_Toc49847829"/>
      <w:bookmarkStart w:id="557" w:name="_Toc56497958"/>
      <w:bookmarkStart w:id="558" w:name="_Toc82711183"/>
      <w:r>
        <w:t>6.1.8</w:t>
      </w:r>
      <w:r w:rsidRPr="0023018E">
        <w:rPr>
          <w:lang w:eastAsia="zh-CN"/>
        </w:rPr>
        <w:tab/>
        <w:t>Feature negotiation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912002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729D1F0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498EEC1C"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BC2C3C"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F9A170"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B2FC8A" w14:textId="77777777" w:rsidR="008A6D4A" w:rsidRPr="004F472B" w:rsidRDefault="008A6D4A" w:rsidP="00CA17CC">
            <w:pPr>
              <w:pStyle w:val="TAH"/>
            </w:pPr>
            <w:r w:rsidRPr="004F472B">
              <w:t>Description</w:t>
            </w:r>
          </w:p>
        </w:tc>
      </w:tr>
      <w:tr w:rsidR="008A6D4A" w:rsidRPr="004F472B" w14:paraId="4C8D3BAD"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0B04CDEF"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525D028B"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55377B97" w14:textId="77777777" w:rsidR="008A6D4A" w:rsidRPr="004F472B" w:rsidRDefault="008A6D4A" w:rsidP="00CA17CC">
            <w:pPr>
              <w:pStyle w:val="TAL"/>
              <w:rPr>
                <w:rFonts w:cs="Arial"/>
                <w:szCs w:val="18"/>
              </w:rPr>
            </w:pPr>
          </w:p>
        </w:tc>
      </w:tr>
    </w:tbl>
    <w:p w14:paraId="6137444C" w14:textId="77777777" w:rsidR="008A6D4A" w:rsidRDefault="008A6D4A" w:rsidP="008A6D4A"/>
    <w:p w14:paraId="2043F965" w14:textId="77777777" w:rsidR="008A6D4A" w:rsidRPr="001E7573" w:rsidRDefault="008A6D4A" w:rsidP="008A6D4A">
      <w:pPr>
        <w:pStyle w:val="Heading2"/>
      </w:pPr>
      <w:bookmarkStart w:id="559" w:name="_Toc532994477"/>
      <w:bookmarkStart w:id="560" w:name="_Toc35971448"/>
      <w:bookmarkStart w:id="561" w:name="_Toc42953901"/>
      <w:bookmarkStart w:id="562" w:name="_Toc43463218"/>
      <w:bookmarkStart w:id="563" w:name="_Toc49847830"/>
      <w:bookmarkStart w:id="564" w:name="_Toc56497959"/>
      <w:bookmarkStart w:id="565" w:name="_Hlk525137310"/>
      <w:bookmarkStart w:id="566" w:name="_Toc510696649"/>
      <w:bookmarkStart w:id="567" w:name="_Toc82711184"/>
      <w:r>
        <w:t>6.1.9</w:t>
      </w:r>
      <w:r w:rsidRPr="001E7573">
        <w:tab/>
        <w:t>Security</w:t>
      </w:r>
      <w:bookmarkEnd w:id="559"/>
      <w:bookmarkEnd w:id="560"/>
      <w:bookmarkEnd w:id="561"/>
      <w:bookmarkEnd w:id="562"/>
      <w:bookmarkEnd w:id="563"/>
      <w:bookmarkEnd w:id="564"/>
      <w:bookmarkEnd w:id="567"/>
    </w:p>
    <w:p w14:paraId="6AC34CBD"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63DF9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F85005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3C6ADFB3" w14:textId="77777777" w:rsidR="008A6D4A" w:rsidRDefault="008A6D4A" w:rsidP="008A6D4A">
      <w:pPr>
        <w:rPr>
          <w:lang w:val="en-US"/>
        </w:rPr>
      </w:pPr>
      <w:bookmarkStart w:id="568" w:name="_Hlk530142087"/>
      <w:bookmarkEnd w:id="565"/>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6"/>
    <w:bookmarkEnd w:id="568"/>
    <w:p w14:paraId="6B14A48D" w14:textId="77777777" w:rsidR="008A6D4A" w:rsidRDefault="008A6D4A" w:rsidP="008A6D4A">
      <w:pPr>
        <w:pStyle w:val="Heading8"/>
      </w:pPr>
      <w:r>
        <w:br w:type="page"/>
      </w:r>
      <w:bookmarkStart w:id="569" w:name="_Toc510696650"/>
      <w:bookmarkStart w:id="570" w:name="_Toc35971450"/>
      <w:bookmarkStart w:id="571" w:name="_Toc42953902"/>
      <w:bookmarkStart w:id="572" w:name="_Toc43463219"/>
      <w:bookmarkStart w:id="573" w:name="_Toc49847831"/>
      <w:bookmarkStart w:id="574" w:name="_Toc56497960"/>
      <w:bookmarkStart w:id="575" w:name="_Toc82711185"/>
      <w:r w:rsidRPr="004D3578">
        <w:lastRenderedPageBreak/>
        <w:t>Annex A (normative):</w:t>
      </w:r>
      <w:r w:rsidRPr="004D3578">
        <w:br/>
      </w:r>
      <w:r>
        <w:t>OpenAPI specification</w:t>
      </w:r>
      <w:bookmarkEnd w:id="569"/>
      <w:bookmarkEnd w:id="570"/>
      <w:bookmarkEnd w:id="571"/>
      <w:bookmarkEnd w:id="572"/>
      <w:bookmarkEnd w:id="573"/>
      <w:bookmarkEnd w:id="574"/>
      <w:bookmarkEnd w:id="575"/>
    </w:p>
    <w:p w14:paraId="11F99CDA" w14:textId="77777777" w:rsidR="008A6D4A" w:rsidRDefault="008A6D4A" w:rsidP="008A6D4A">
      <w:pPr>
        <w:pStyle w:val="Heading2"/>
      </w:pPr>
      <w:bookmarkStart w:id="576" w:name="_Toc510696651"/>
      <w:bookmarkStart w:id="577" w:name="_Toc35971451"/>
      <w:bookmarkStart w:id="578" w:name="_Toc42953903"/>
      <w:bookmarkStart w:id="579" w:name="_Toc43463220"/>
      <w:bookmarkStart w:id="580" w:name="_Toc49847832"/>
      <w:bookmarkStart w:id="581" w:name="_Toc56497961"/>
      <w:bookmarkStart w:id="582" w:name="_Toc82711186"/>
      <w:r>
        <w:t>A.1</w:t>
      </w:r>
      <w:r>
        <w:tab/>
        <w:t>General</w:t>
      </w:r>
      <w:bookmarkEnd w:id="576"/>
      <w:bookmarkEnd w:id="577"/>
      <w:bookmarkEnd w:id="578"/>
      <w:bookmarkEnd w:id="579"/>
      <w:bookmarkEnd w:id="580"/>
      <w:bookmarkEnd w:id="581"/>
      <w:bookmarkEnd w:id="582"/>
    </w:p>
    <w:p w14:paraId="300312C4" w14:textId="77777777" w:rsidR="008A6D4A" w:rsidRPr="00540071" w:rsidRDefault="008A6D4A" w:rsidP="008A6D4A">
      <w:bookmarkStart w:id="583" w:name="_Toc510696652"/>
      <w:r w:rsidRPr="00540071">
        <w:t>This Annex specifies the formal definition of the API(s) defined in the present specification. It consists of OpenAPI 3.0.0 specifications in YAML format.</w:t>
      </w:r>
    </w:p>
    <w:p w14:paraId="00F3AC3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21961D"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8A6DC" w14:textId="77777777" w:rsidR="006857B7" w:rsidRPr="006D6534" w:rsidRDefault="006857B7" w:rsidP="006857B7">
      <w:bookmarkStart w:id="5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2376207A" w14:textId="77777777" w:rsidR="008A6D4A" w:rsidRPr="003B5AEF" w:rsidRDefault="008A6D4A" w:rsidP="008A6D4A">
      <w:pPr>
        <w:pStyle w:val="Heading2"/>
        <w:rPr>
          <w:lang w:val="fi-FI"/>
        </w:rPr>
      </w:pPr>
      <w:bookmarkStart w:id="585" w:name="_Toc42953904"/>
      <w:bookmarkStart w:id="586" w:name="_Toc43463221"/>
      <w:bookmarkStart w:id="587" w:name="_Toc49847833"/>
      <w:bookmarkStart w:id="588" w:name="_Toc56497962"/>
      <w:bookmarkStart w:id="589" w:name="_Toc82711187"/>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83"/>
      <w:bookmarkEnd w:id="584"/>
      <w:bookmarkEnd w:id="585"/>
      <w:bookmarkEnd w:id="586"/>
      <w:bookmarkEnd w:id="587"/>
      <w:bookmarkEnd w:id="588"/>
      <w:bookmarkEnd w:id="589"/>
    </w:p>
    <w:p w14:paraId="05C89C53" w14:textId="77777777" w:rsidR="008A6D4A" w:rsidRPr="003B5AEF" w:rsidRDefault="008A6D4A" w:rsidP="008A6D4A">
      <w:pPr>
        <w:pStyle w:val="PL"/>
        <w:rPr>
          <w:lang w:val="fi-FI"/>
        </w:rPr>
      </w:pPr>
      <w:bookmarkStart w:id="590" w:name="_Hlk515634373"/>
      <w:bookmarkStart w:id="591" w:name="_Hlk515642979"/>
      <w:bookmarkStart w:id="592" w:name="_Toc510696653"/>
      <w:r w:rsidRPr="003B5AEF">
        <w:rPr>
          <w:lang w:val="fi-FI"/>
        </w:rPr>
        <w:t>openapi: 3.0.0</w:t>
      </w:r>
    </w:p>
    <w:p w14:paraId="3AD6E194" w14:textId="77777777" w:rsidR="00DB6268" w:rsidRDefault="00DB6268" w:rsidP="008A6D4A">
      <w:pPr>
        <w:pStyle w:val="PL"/>
        <w:rPr>
          <w:lang w:val="fr-FR"/>
        </w:rPr>
      </w:pPr>
    </w:p>
    <w:p w14:paraId="7C21D1DF" w14:textId="77777777" w:rsidR="008A6D4A" w:rsidRPr="003B6423" w:rsidRDefault="008A6D4A" w:rsidP="008A6D4A">
      <w:pPr>
        <w:pStyle w:val="PL"/>
        <w:rPr>
          <w:lang w:val="fr-FR"/>
        </w:rPr>
      </w:pPr>
      <w:r w:rsidRPr="003B6423">
        <w:rPr>
          <w:lang w:val="fr-FR"/>
        </w:rPr>
        <w:t>info:</w:t>
      </w:r>
    </w:p>
    <w:p w14:paraId="387D6148"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3D09D801" w14:textId="5644A5A3" w:rsidR="008A6D4A" w:rsidRPr="003B6423" w:rsidRDefault="008A6D4A" w:rsidP="008A6D4A">
      <w:pPr>
        <w:pStyle w:val="PL"/>
        <w:rPr>
          <w:lang w:val="fr-FR"/>
        </w:rPr>
      </w:pPr>
      <w:r w:rsidRPr="003B6423">
        <w:rPr>
          <w:lang w:val="fr-FR"/>
        </w:rPr>
        <w:t xml:space="preserve">  version: </w:t>
      </w:r>
      <w:r>
        <w:rPr>
          <w:lang w:val="fr-FR"/>
        </w:rPr>
        <w:t>1.0.</w:t>
      </w:r>
      <w:r w:rsidR="004537F2">
        <w:rPr>
          <w:lang w:val="fr-FR"/>
        </w:rPr>
        <w:t>4</w:t>
      </w:r>
    </w:p>
    <w:p w14:paraId="3DB077D4" w14:textId="77777777" w:rsidR="008A6D4A" w:rsidRDefault="008A6D4A" w:rsidP="008A6D4A">
      <w:pPr>
        <w:pStyle w:val="PL"/>
      </w:pPr>
      <w:r w:rsidRPr="003B6423">
        <w:rPr>
          <w:lang w:val="fr-FR"/>
        </w:rPr>
        <w:t xml:space="preserve">  description: </w:t>
      </w:r>
      <w:r>
        <w:t>|</w:t>
      </w:r>
    </w:p>
    <w:p w14:paraId="35F1D536"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98D4040" w14:textId="77777777" w:rsidR="008A6D4A" w:rsidRDefault="008A6D4A" w:rsidP="008A6D4A">
      <w:pPr>
        <w:pStyle w:val="PL"/>
      </w:pPr>
      <w:r>
        <w:t xml:space="preserve">    © </w:t>
      </w:r>
      <w:r w:rsidR="00214A7F">
        <w:t>2021</w:t>
      </w:r>
      <w:r>
        <w:t>, 3GPP Organizational Partners (ARIB, ATIS, CCSA, ETSI, TSDSI, TTA, TTC).</w:t>
      </w:r>
    </w:p>
    <w:p w14:paraId="5AE6A39A" w14:textId="77777777" w:rsidR="008A6D4A" w:rsidRDefault="008A6D4A" w:rsidP="008A6D4A">
      <w:pPr>
        <w:pStyle w:val="PL"/>
      </w:pPr>
      <w:r>
        <w:t xml:space="preserve">    All rights reserved.</w:t>
      </w:r>
    </w:p>
    <w:p w14:paraId="6098CF18" w14:textId="77777777" w:rsidR="00DB6268" w:rsidRDefault="00DB6268" w:rsidP="008A6D4A">
      <w:pPr>
        <w:pStyle w:val="PL"/>
        <w:rPr>
          <w:lang w:val="fr-FR"/>
        </w:rPr>
      </w:pPr>
      <w:bookmarkStart w:id="593" w:name="_Hlk514243590"/>
    </w:p>
    <w:p w14:paraId="5D1F284E" w14:textId="77777777" w:rsidR="008A6D4A" w:rsidRPr="003B6423" w:rsidRDefault="008A6D4A" w:rsidP="008A6D4A">
      <w:pPr>
        <w:pStyle w:val="PL"/>
        <w:rPr>
          <w:lang w:val="fr-FR"/>
        </w:rPr>
      </w:pPr>
      <w:r w:rsidRPr="003B6423">
        <w:rPr>
          <w:lang w:val="fr-FR"/>
        </w:rPr>
        <w:t>externalDocs:</w:t>
      </w:r>
    </w:p>
    <w:p w14:paraId="0F5A1E9E" w14:textId="22933FC6"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4537F2">
        <w:rPr>
          <w:lang w:val="fr-FR" w:eastAsia="zh-CN"/>
        </w:rPr>
        <w:t>5</w:t>
      </w:r>
      <w:r w:rsidR="00144CB5">
        <w:rPr>
          <w:lang w:val="fr-FR" w:eastAsia="zh-CN"/>
        </w:rPr>
        <w:t>.0</w:t>
      </w:r>
      <w:r w:rsidRPr="003B6423">
        <w:rPr>
          <w:lang w:val="fr-FR"/>
        </w:rPr>
        <w:t>.</w:t>
      </w:r>
    </w:p>
    <w:p w14:paraId="0F55448E"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93"/>
    <w:p w14:paraId="614DADE0" w14:textId="77777777" w:rsidR="00DB6268" w:rsidRDefault="00DB6268" w:rsidP="008A6D4A">
      <w:pPr>
        <w:pStyle w:val="PL"/>
      </w:pPr>
    </w:p>
    <w:p w14:paraId="5533B50E" w14:textId="77777777" w:rsidR="008A6D4A" w:rsidRPr="001573A3" w:rsidRDefault="008A6D4A" w:rsidP="008A6D4A">
      <w:pPr>
        <w:pStyle w:val="PL"/>
      </w:pPr>
      <w:r w:rsidRPr="001573A3">
        <w:t>servers:</w:t>
      </w:r>
    </w:p>
    <w:p w14:paraId="3BB5C024"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4698E7B0" w14:textId="77777777" w:rsidR="008A6D4A" w:rsidRPr="00986E88" w:rsidRDefault="008A6D4A" w:rsidP="008A6D4A">
      <w:pPr>
        <w:pStyle w:val="PL"/>
      </w:pPr>
      <w:r w:rsidRPr="001573A3">
        <w:t xml:space="preserve">    </w:t>
      </w:r>
      <w:r w:rsidRPr="00986E88">
        <w:t>variables:</w:t>
      </w:r>
    </w:p>
    <w:p w14:paraId="72FD3722" w14:textId="77777777" w:rsidR="008A6D4A" w:rsidRPr="00986E88" w:rsidRDefault="008A6D4A" w:rsidP="008A6D4A">
      <w:pPr>
        <w:pStyle w:val="PL"/>
      </w:pPr>
      <w:r w:rsidRPr="00986E88">
        <w:t xml:space="preserve">      apiRoot:</w:t>
      </w:r>
    </w:p>
    <w:p w14:paraId="7738F847" w14:textId="77777777" w:rsidR="008A6D4A" w:rsidRPr="00986E88" w:rsidRDefault="008A6D4A" w:rsidP="008A6D4A">
      <w:pPr>
        <w:pStyle w:val="PL"/>
      </w:pPr>
      <w:r w:rsidRPr="00986E88">
        <w:t xml:space="preserve">        default: </w:t>
      </w:r>
      <w:r>
        <w:t>https://example</w:t>
      </w:r>
      <w:r w:rsidRPr="00986E88">
        <w:t>.com</w:t>
      </w:r>
    </w:p>
    <w:p w14:paraId="5F99AF68"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C144243" w14:textId="77777777" w:rsidR="00DB6268" w:rsidRDefault="00DB6268" w:rsidP="008A6D4A">
      <w:pPr>
        <w:pStyle w:val="PL"/>
        <w:rPr>
          <w:lang w:val="en-US"/>
        </w:rPr>
      </w:pPr>
    </w:p>
    <w:p w14:paraId="25EB0D1D" w14:textId="77777777" w:rsidR="008A6D4A" w:rsidRPr="002857AD" w:rsidRDefault="008A6D4A" w:rsidP="008A6D4A">
      <w:pPr>
        <w:pStyle w:val="PL"/>
        <w:rPr>
          <w:lang w:val="en-US"/>
        </w:rPr>
      </w:pPr>
      <w:r w:rsidRPr="002857AD">
        <w:rPr>
          <w:lang w:val="en-US"/>
        </w:rPr>
        <w:t>security:</w:t>
      </w:r>
    </w:p>
    <w:p w14:paraId="4562CD54" w14:textId="77777777" w:rsidR="008A6D4A" w:rsidRPr="002857AD" w:rsidRDefault="008A6D4A" w:rsidP="008A6D4A">
      <w:pPr>
        <w:pStyle w:val="PL"/>
        <w:rPr>
          <w:lang w:val="en-US"/>
        </w:rPr>
      </w:pPr>
      <w:r w:rsidRPr="002857AD">
        <w:rPr>
          <w:lang w:val="en-US"/>
        </w:rPr>
        <w:t xml:space="preserve">  - {}</w:t>
      </w:r>
    </w:p>
    <w:p w14:paraId="7A6BE767" w14:textId="77777777" w:rsidR="008A6D4A" w:rsidRPr="002857AD" w:rsidRDefault="008A6D4A" w:rsidP="008A6D4A">
      <w:pPr>
        <w:pStyle w:val="PL"/>
        <w:rPr>
          <w:lang w:val="en-US"/>
        </w:rPr>
      </w:pPr>
      <w:r>
        <w:rPr>
          <w:lang w:val="en-US"/>
        </w:rPr>
        <w:t xml:space="preserve">  - oAuth2ClientCredentials:</w:t>
      </w:r>
    </w:p>
    <w:p w14:paraId="18995D18"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303F0704" w14:textId="77777777" w:rsidR="00DB6268" w:rsidRDefault="00DB6268" w:rsidP="008A6D4A">
      <w:pPr>
        <w:pStyle w:val="PL"/>
      </w:pPr>
    </w:p>
    <w:p w14:paraId="4E95332A" w14:textId="77777777" w:rsidR="008A6D4A" w:rsidRDefault="008A6D4A" w:rsidP="008A6D4A">
      <w:pPr>
        <w:pStyle w:val="PL"/>
      </w:pPr>
      <w:r w:rsidRPr="00986E88">
        <w:t>paths:</w:t>
      </w:r>
    </w:p>
    <w:p w14:paraId="4CD8BD1B" w14:textId="77777777" w:rsidR="007F24FD" w:rsidRPr="00544965" w:rsidRDefault="007F24FD" w:rsidP="007F24FD">
      <w:pPr>
        <w:pStyle w:val="PL"/>
      </w:pPr>
      <w:bookmarkStart w:id="594" w:name="_Hlk515639407"/>
      <w:bookmarkEnd w:id="590"/>
      <w:bookmarkEnd w:id="591"/>
      <w:r>
        <w:t xml:space="preserve">  /slice</w:t>
      </w:r>
      <w:r w:rsidRPr="00544965">
        <w:t>-authentications:</w:t>
      </w:r>
    </w:p>
    <w:p w14:paraId="31DB8F66" w14:textId="77777777" w:rsidR="007F24FD" w:rsidRPr="00544965" w:rsidRDefault="007F24FD" w:rsidP="007F24FD">
      <w:pPr>
        <w:pStyle w:val="PL"/>
      </w:pPr>
      <w:r w:rsidRPr="00544965">
        <w:t xml:space="preserve">    post:</w:t>
      </w:r>
    </w:p>
    <w:p w14:paraId="4F1906A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0E223E1F" w14:textId="77777777" w:rsidR="007F24FD" w:rsidRPr="00690A26" w:rsidRDefault="007F24FD" w:rsidP="007F24FD">
      <w:pPr>
        <w:pStyle w:val="PL"/>
      </w:pPr>
      <w:r w:rsidRPr="00690A26">
        <w:t xml:space="preserve">      operationId: </w:t>
      </w:r>
      <w:r>
        <w:t>CreateSliceAuthenticationContext</w:t>
      </w:r>
    </w:p>
    <w:p w14:paraId="52B5D6DF" w14:textId="77777777" w:rsidR="007F24FD" w:rsidRPr="00690A26" w:rsidRDefault="007F24FD" w:rsidP="007F24FD">
      <w:pPr>
        <w:pStyle w:val="PL"/>
      </w:pPr>
      <w:r w:rsidRPr="00690A26">
        <w:t xml:space="preserve">      tags:</w:t>
      </w:r>
    </w:p>
    <w:p w14:paraId="2500F7EA" w14:textId="77777777" w:rsidR="007F24FD" w:rsidRDefault="007F24FD" w:rsidP="007F24FD">
      <w:pPr>
        <w:pStyle w:val="PL"/>
      </w:pPr>
      <w:r w:rsidRPr="00690A26">
        <w:t xml:space="preserve">        - </w:t>
      </w:r>
      <w:r>
        <w:t>Slice Authentication Context Creation</w:t>
      </w:r>
    </w:p>
    <w:p w14:paraId="313389C0" w14:textId="77777777" w:rsidR="007F24FD" w:rsidRPr="00544965" w:rsidRDefault="007F24FD" w:rsidP="007F24FD">
      <w:pPr>
        <w:pStyle w:val="PL"/>
      </w:pPr>
      <w:r w:rsidRPr="00544965">
        <w:t xml:space="preserve">      requestBody:</w:t>
      </w:r>
    </w:p>
    <w:p w14:paraId="21385801" w14:textId="77777777" w:rsidR="007F24FD" w:rsidRPr="00544965" w:rsidRDefault="007F24FD" w:rsidP="007F24FD">
      <w:pPr>
        <w:pStyle w:val="PL"/>
      </w:pPr>
      <w:r w:rsidRPr="00544965">
        <w:t xml:space="preserve">        content:</w:t>
      </w:r>
    </w:p>
    <w:p w14:paraId="0994DC42" w14:textId="77777777" w:rsidR="007F24FD" w:rsidRPr="00544965" w:rsidRDefault="007F24FD" w:rsidP="007F24FD">
      <w:pPr>
        <w:pStyle w:val="PL"/>
      </w:pPr>
      <w:r w:rsidRPr="00544965">
        <w:t xml:space="preserve">          application/json:</w:t>
      </w:r>
    </w:p>
    <w:p w14:paraId="2ED284CD" w14:textId="77777777" w:rsidR="007F24FD" w:rsidRPr="00544965" w:rsidRDefault="007F24FD" w:rsidP="007F24FD">
      <w:pPr>
        <w:pStyle w:val="PL"/>
      </w:pPr>
      <w:r w:rsidRPr="00544965">
        <w:t xml:space="preserve">            schema:</w:t>
      </w:r>
    </w:p>
    <w:p w14:paraId="5D3D887C" w14:textId="77777777" w:rsidR="007F24FD" w:rsidRPr="00544965" w:rsidRDefault="007F24FD" w:rsidP="007F24FD">
      <w:pPr>
        <w:pStyle w:val="PL"/>
      </w:pPr>
      <w:r w:rsidRPr="00544965">
        <w:t xml:space="preserve">              $ref: '#/components/schemas/</w:t>
      </w:r>
      <w:r>
        <w:t>Slice</w:t>
      </w:r>
      <w:r w:rsidRPr="00544965">
        <w:t>AuthInfo'</w:t>
      </w:r>
    </w:p>
    <w:p w14:paraId="1CA9D8FD" w14:textId="77777777" w:rsidR="007F24FD" w:rsidRPr="00544965" w:rsidRDefault="007F24FD" w:rsidP="007F24FD">
      <w:pPr>
        <w:pStyle w:val="PL"/>
      </w:pPr>
      <w:r w:rsidRPr="00544965">
        <w:t xml:space="preserve">        required: true</w:t>
      </w:r>
    </w:p>
    <w:p w14:paraId="3AF61084" w14:textId="77777777" w:rsidR="007F24FD" w:rsidRPr="005B2602" w:rsidRDefault="007F24FD" w:rsidP="007F24FD">
      <w:pPr>
        <w:pStyle w:val="PL"/>
        <w:rPr>
          <w:lang w:val="fr-FR"/>
        </w:rPr>
      </w:pPr>
      <w:r w:rsidRPr="00544965">
        <w:t xml:space="preserve">      </w:t>
      </w:r>
      <w:r w:rsidRPr="005B2602">
        <w:rPr>
          <w:lang w:val="fr-FR"/>
        </w:rPr>
        <w:t>responses:</w:t>
      </w:r>
    </w:p>
    <w:p w14:paraId="0CE4710C" w14:textId="77777777" w:rsidR="007F24FD" w:rsidRPr="005B2602" w:rsidRDefault="007F24FD" w:rsidP="007F24FD">
      <w:pPr>
        <w:pStyle w:val="PL"/>
        <w:rPr>
          <w:lang w:val="fr-FR"/>
        </w:rPr>
      </w:pPr>
      <w:r w:rsidRPr="005B2602">
        <w:rPr>
          <w:lang w:val="fr-FR"/>
        </w:rPr>
        <w:t xml:space="preserve">        '201':</w:t>
      </w:r>
    </w:p>
    <w:p w14:paraId="32D18BB6"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BE9A15B" w14:textId="77777777" w:rsidR="007F24FD" w:rsidRPr="005B2602" w:rsidRDefault="007F24FD" w:rsidP="007F24FD">
      <w:pPr>
        <w:pStyle w:val="PL"/>
        <w:rPr>
          <w:lang w:val="fr-FR"/>
        </w:rPr>
      </w:pPr>
      <w:r w:rsidRPr="005B2602">
        <w:rPr>
          <w:lang w:val="fr-FR"/>
        </w:rPr>
        <w:t xml:space="preserve">          content:</w:t>
      </w:r>
    </w:p>
    <w:p w14:paraId="3CDFEA8A" w14:textId="77777777" w:rsidR="007F24FD" w:rsidRPr="00544965" w:rsidRDefault="007F24FD" w:rsidP="007F24FD">
      <w:pPr>
        <w:pStyle w:val="PL"/>
      </w:pPr>
      <w:r w:rsidRPr="005B2602">
        <w:rPr>
          <w:lang w:val="fr-FR"/>
        </w:rPr>
        <w:t xml:space="preserve">            </w:t>
      </w:r>
      <w:r w:rsidRPr="00544965">
        <w:t>application/json:</w:t>
      </w:r>
    </w:p>
    <w:p w14:paraId="753578BC" w14:textId="77777777" w:rsidR="007F24FD" w:rsidRPr="00544965" w:rsidRDefault="007F24FD" w:rsidP="007F24FD">
      <w:pPr>
        <w:pStyle w:val="PL"/>
      </w:pPr>
      <w:r w:rsidRPr="00544965">
        <w:t xml:space="preserve">              schema:</w:t>
      </w:r>
    </w:p>
    <w:p w14:paraId="1F65C4E0" w14:textId="77777777" w:rsidR="007F24FD" w:rsidRDefault="007F24FD" w:rsidP="007F24FD">
      <w:pPr>
        <w:pStyle w:val="PL"/>
      </w:pPr>
      <w:r w:rsidRPr="00544965">
        <w:t xml:space="preserve">                $ref: '#/components/schemas/</w:t>
      </w:r>
      <w:r>
        <w:t>Slice</w:t>
      </w:r>
      <w:r w:rsidRPr="00544965">
        <w:t>AuthC</w:t>
      </w:r>
      <w:r>
        <w:t>ontext</w:t>
      </w:r>
      <w:r w:rsidRPr="00544965">
        <w:t>'</w:t>
      </w:r>
    </w:p>
    <w:p w14:paraId="1E3E9387" w14:textId="77777777" w:rsidR="007F24FD" w:rsidRDefault="007F24FD" w:rsidP="007F24FD">
      <w:pPr>
        <w:pStyle w:val="PL"/>
      </w:pPr>
      <w:r>
        <w:t xml:space="preserve">          headers:</w:t>
      </w:r>
    </w:p>
    <w:p w14:paraId="61AE66D3" w14:textId="77777777" w:rsidR="007F24FD" w:rsidRDefault="007F24FD" w:rsidP="007F24FD">
      <w:pPr>
        <w:pStyle w:val="PL"/>
      </w:pPr>
      <w:r>
        <w:t xml:space="preserve">            Location:</w:t>
      </w:r>
    </w:p>
    <w:p w14:paraId="7AABA31C"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259D700B" w14:textId="77777777" w:rsidR="007F24FD" w:rsidRDefault="007F24FD" w:rsidP="007F24FD">
      <w:pPr>
        <w:pStyle w:val="PL"/>
      </w:pPr>
      <w:r>
        <w:t xml:space="preserve">              required: true</w:t>
      </w:r>
    </w:p>
    <w:p w14:paraId="23E02E0A" w14:textId="77777777" w:rsidR="007F24FD" w:rsidRDefault="007F24FD" w:rsidP="007F24FD">
      <w:pPr>
        <w:pStyle w:val="PL"/>
      </w:pPr>
      <w:r>
        <w:t xml:space="preserve">              schema:</w:t>
      </w:r>
    </w:p>
    <w:p w14:paraId="6A52F984" w14:textId="77777777" w:rsidR="007F24FD" w:rsidRPr="009B7C48" w:rsidRDefault="007F24FD" w:rsidP="007F24FD">
      <w:pPr>
        <w:pStyle w:val="PL"/>
        <w:rPr>
          <w:lang w:val="en-US"/>
        </w:rPr>
      </w:pPr>
      <w:r>
        <w:t xml:space="preserve">                type: string</w:t>
      </w:r>
    </w:p>
    <w:p w14:paraId="08EC85CF" w14:textId="77777777" w:rsidR="00171BC0" w:rsidRDefault="00171BC0" w:rsidP="00171BC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4D618F5" w14:textId="77777777" w:rsidR="00171BC0" w:rsidRPr="00690A26" w:rsidRDefault="00171BC0" w:rsidP="00171BC0">
      <w:pPr>
        <w:pStyle w:val="PL"/>
        <w:rPr>
          <w:lang w:val="en-US"/>
        </w:rPr>
      </w:pPr>
      <w:r>
        <w:rPr>
          <w:lang w:val="en-US"/>
        </w:rPr>
        <w:t xml:space="preserve">          $ref: </w:t>
      </w:r>
      <w:r w:rsidRPr="00690A26">
        <w:t>'TS29571_CommonData.yaml#/components/</w:t>
      </w:r>
      <w:r>
        <w:t>responses/307'</w:t>
      </w:r>
    </w:p>
    <w:p w14:paraId="54886923" w14:textId="77777777" w:rsidR="00171BC0" w:rsidRPr="00690A26" w:rsidRDefault="00171BC0" w:rsidP="00171BC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364068" w14:textId="77777777" w:rsidR="00171BC0" w:rsidRPr="00690A26" w:rsidRDefault="00171BC0" w:rsidP="00171BC0">
      <w:pPr>
        <w:pStyle w:val="PL"/>
        <w:rPr>
          <w:lang w:val="en-US"/>
        </w:rPr>
      </w:pPr>
      <w:r>
        <w:rPr>
          <w:lang w:val="en-US"/>
        </w:rPr>
        <w:t xml:space="preserve">          $ref: </w:t>
      </w:r>
      <w:r w:rsidRPr="00690A26">
        <w:t>'TS29571_CommonData.yaml#/components/</w:t>
      </w:r>
      <w:r>
        <w:t>responses/308'</w:t>
      </w:r>
    </w:p>
    <w:p w14:paraId="0C3B2C86" w14:textId="77777777" w:rsidR="007F24FD" w:rsidRPr="00544965" w:rsidRDefault="007F24FD" w:rsidP="007F24FD">
      <w:pPr>
        <w:pStyle w:val="PL"/>
      </w:pPr>
      <w:r w:rsidRPr="00544965">
        <w:t xml:space="preserve">        '400':</w:t>
      </w:r>
    </w:p>
    <w:p w14:paraId="5527D5EA" w14:textId="77777777" w:rsidR="007F24FD" w:rsidRPr="00544965" w:rsidRDefault="007F24FD" w:rsidP="007F24FD">
      <w:pPr>
        <w:pStyle w:val="PL"/>
      </w:pPr>
      <w:r w:rsidRPr="00544965">
        <w:t xml:space="preserve">          description: Bad Request from the AMF</w:t>
      </w:r>
    </w:p>
    <w:p w14:paraId="7446458D" w14:textId="77777777" w:rsidR="007F24FD" w:rsidRPr="00544965" w:rsidRDefault="007F24FD" w:rsidP="007F24FD">
      <w:pPr>
        <w:pStyle w:val="PL"/>
      </w:pPr>
      <w:r w:rsidRPr="00544965">
        <w:t xml:space="preserve">          content:</w:t>
      </w:r>
    </w:p>
    <w:p w14:paraId="46E7205E" w14:textId="77777777" w:rsidR="007F24FD" w:rsidRPr="00544965" w:rsidRDefault="007F24FD" w:rsidP="007F24FD">
      <w:pPr>
        <w:pStyle w:val="PL"/>
      </w:pPr>
      <w:r w:rsidRPr="00544965">
        <w:t xml:space="preserve">            application/problem+json:</w:t>
      </w:r>
    </w:p>
    <w:p w14:paraId="2BD19097" w14:textId="77777777" w:rsidR="007F24FD" w:rsidRPr="00544965" w:rsidRDefault="007F24FD" w:rsidP="007F24FD">
      <w:pPr>
        <w:pStyle w:val="PL"/>
      </w:pPr>
      <w:r w:rsidRPr="00544965">
        <w:t xml:space="preserve">              schema:</w:t>
      </w:r>
    </w:p>
    <w:p w14:paraId="21A4AD8D" w14:textId="77777777" w:rsidR="007F24FD" w:rsidRPr="00544965" w:rsidRDefault="007F24FD" w:rsidP="007F24FD">
      <w:pPr>
        <w:pStyle w:val="PL"/>
      </w:pPr>
      <w:r w:rsidRPr="00544965">
        <w:t xml:space="preserve">                $ref: 'TS29571_CommonData.yaml#/components/schemas/ProblemDetails'</w:t>
      </w:r>
    </w:p>
    <w:p w14:paraId="45A2B2A5" w14:textId="77777777" w:rsidR="007F24FD" w:rsidRPr="00544965" w:rsidRDefault="007F24FD" w:rsidP="007F24FD">
      <w:pPr>
        <w:pStyle w:val="PL"/>
      </w:pPr>
      <w:r w:rsidRPr="00544965">
        <w:t xml:space="preserve">        '403':</w:t>
      </w:r>
    </w:p>
    <w:p w14:paraId="0DAC352B"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22806234" w14:textId="77777777" w:rsidR="007F24FD" w:rsidRPr="00544965" w:rsidRDefault="007F24FD" w:rsidP="007F24FD">
      <w:pPr>
        <w:pStyle w:val="PL"/>
      </w:pPr>
      <w:r w:rsidRPr="00544965">
        <w:t xml:space="preserve">          content:</w:t>
      </w:r>
    </w:p>
    <w:p w14:paraId="3244257B" w14:textId="77777777" w:rsidR="007F24FD" w:rsidRPr="00544965" w:rsidRDefault="007F24FD" w:rsidP="007F24FD">
      <w:pPr>
        <w:pStyle w:val="PL"/>
      </w:pPr>
      <w:r w:rsidRPr="00544965">
        <w:t xml:space="preserve">            application/problem+json:</w:t>
      </w:r>
    </w:p>
    <w:p w14:paraId="7B5EA92F" w14:textId="77777777" w:rsidR="007F24FD" w:rsidRPr="00544965" w:rsidRDefault="007F24FD" w:rsidP="007F24FD">
      <w:pPr>
        <w:pStyle w:val="PL"/>
      </w:pPr>
      <w:r w:rsidRPr="00544965">
        <w:t xml:space="preserve">              schema:</w:t>
      </w:r>
    </w:p>
    <w:p w14:paraId="798D778B" w14:textId="77777777" w:rsidR="007F24FD" w:rsidRDefault="007F24FD" w:rsidP="007F24FD">
      <w:pPr>
        <w:pStyle w:val="PL"/>
      </w:pPr>
      <w:r w:rsidRPr="00544965">
        <w:t xml:space="preserve">                $ref: 'TS29571_CommonData.yaml#/components/schemas/ProblemDetails'</w:t>
      </w:r>
    </w:p>
    <w:p w14:paraId="432FF8EC" w14:textId="77777777" w:rsidR="007F24FD" w:rsidRPr="00544965" w:rsidRDefault="007F24FD" w:rsidP="007F24FD">
      <w:pPr>
        <w:pStyle w:val="PL"/>
      </w:pPr>
      <w:r w:rsidRPr="00544965">
        <w:t xml:space="preserve">        '40</w:t>
      </w:r>
      <w:r>
        <w:t>4</w:t>
      </w:r>
      <w:r w:rsidRPr="00544965">
        <w:t>':</w:t>
      </w:r>
    </w:p>
    <w:p w14:paraId="226D3F17" w14:textId="77777777" w:rsidR="007F24FD" w:rsidRPr="00544965" w:rsidRDefault="007F24FD" w:rsidP="007F24FD">
      <w:pPr>
        <w:pStyle w:val="PL"/>
      </w:pPr>
      <w:r w:rsidRPr="00544965">
        <w:t xml:space="preserve">          description: </w:t>
      </w:r>
      <w:r>
        <w:t>User does not exist</w:t>
      </w:r>
    </w:p>
    <w:p w14:paraId="541A2886" w14:textId="77777777" w:rsidR="007F24FD" w:rsidRPr="00544965" w:rsidRDefault="007F24FD" w:rsidP="007F24FD">
      <w:pPr>
        <w:pStyle w:val="PL"/>
      </w:pPr>
      <w:r w:rsidRPr="00544965">
        <w:t xml:space="preserve">          content:</w:t>
      </w:r>
    </w:p>
    <w:p w14:paraId="0A918E59" w14:textId="77777777" w:rsidR="007F24FD" w:rsidRPr="00544965" w:rsidRDefault="007F24FD" w:rsidP="007F24FD">
      <w:pPr>
        <w:pStyle w:val="PL"/>
      </w:pPr>
      <w:r w:rsidRPr="00544965">
        <w:t xml:space="preserve">            application/problem+json:</w:t>
      </w:r>
    </w:p>
    <w:p w14:paraId="0D0EB4DE" w14:textId="77777777" w:rsidR="007F24FD" w:rsidRPr="00544965" w:rsidRDefault="007F24FD" w:rsidP="007F24FD">
      <w:pPr>
        <w:pStyle w:val="PL"/>
      </w:pPr>
      <w:r w:rsidRPr="00544965">
        <w:t xml:space="preserve">              schema:</w:t>
      </w:r>
    </w:p>
    <w:p w14:paraId="083D5589" w14:textId="77777777" w:rsidR="007F24FD" w:rsidRPr="00544965" w:rsidRDefault="007F24FD" w:rsidP="007F24FD">
      <w:pPr>
        <w:pStyle w:val="PL"/>
      </w:pPr>
      <w:r w:rsidRPr="00544965">
        <w:t xml:space="preserve">                $ref: 'TS29571_CommonData.yaml#/components/schemas/ProblemDetails'</w:t>
      </w:r>
    </w:p>
    <w:p w14:paraId="340714AE" w14:textId="77777777" w:rsidR="007F24FD" w:rsidRPr="00544965" w:rsidRDefault="007F24FD" w:rsidP="007F24FD">
      <w:pPr>
        <w:pStyle w:val="PL"/>
      </w:pPr>
      <w:r w:rsidRPr="00544965">
        <w:t xml:space="preserve">        '</w:t>
      </w:r>
      <w:r>
        <w:t>5</w:t>
      </w:r>
      <w:r w:rsidRPr="00544965">
        <w:t>0</w:t>
      </w:r>
      <w:r>
        <w:t>4</w:t>
      </w:r>
      <w:r w:rsidRPr="00544965">
        <w:t>':</w:t>
      </w:r>
    </w:p>
    <w:p w14:paraId="0EB11BA0" w14:textId="77777777" w:rsidR="007F24FD" w:rsidRPr="00544965" w:rsidRDefault="007F24FD" w:rsidP="007F24FD">
      <w:pPr>
        <w:pStyle w:val="PL"/>
      </w:pPr>
      <w:r w:rsidRPr="00544965">
        <w:t xml:space="preserve">          description: </w:t>
      </w:r>
      <w:r>
        <w:t>Network error or remote peer error</w:t>
      </w:r>
    </w:p>
    <w:p w14:paraId="3B7D7662" w14:textId="77777777" w:rsidR="007F24FD" w:rsidRPr="00544965" w:rsidRDefault="007F24FD" w:rsidP="007F24FD">
      <w:pPr>
        <w:pStyle w:val="PL"/>
      </w:pPr>
      <w:r w:rsidRPr="00544965">
        <w:t xml:space="preserve">          content:</w:t>
      </w:r>
    </w:p>
    <w:p w14:paraId="57335C5A" w14:textId="77777777" w:rsidR="007F24FD" w:rsidRPr="00544965" w:rsidRDefault="007F24FD" w:rsidP="007F24FD">
      <w:pPr>
        <w:pStyle w:val="PL"/>
      </w:pPr>
      <w:r w:rsidRPr="00544965">
        <w:t xml:space="preserve">            application/problem+json:</w:t>
      </w:r>
    </w:p>
    <w:p w14:paraId="686ABEDC" w14:textId="77777777" w:rsidR="007F24FD" w:rsidRPr="00544965" w:rsidRDefault="007F24FD" w:rsidP="007F24FD">
      <w:pPr>
        <w:pStyle w:val="PL"/>
      </w:pPr>
      <w:r w:rsidRPr="00544965">
        <w:t xml:space="preserve">              schema:</w:t>
      </w:r>
    </w:p>
    <w:p w14:paraId="6228F9C7" w14:textId="77777777" w:rsidR="007F24FD" w:rsidRPr="00544965" w:rsidRDefault="007F24FD" w:rsidP="007F24FD">
      <w:pPr>
        <w:pStyle w:val="PL"/>
      </w:pPr>
      <w:r w:rsidRPr="00544965">
        <w:t xml:space="preserve">                $ref: 'TS29571_CommonData.yaml#/components/schemas/ProblemDetails'</w:t>
      </w:r>
    </w:p>
    <w:p w14:paraId="59032ACC" w14:textId="77777777" w:rsidR="007F24FD" w:rsidRPr="00B3056F" w:rsidRDefault="007F24FD" w:rsidP="007F24FD">
      <w:pPr>
        <w:pStyle w:val="PL"/>
      </w:pPr>
      <w:r w:rsidRPr="00B3056F">
        <w:t xml:space="preserve">      callbacks:</w:t>
      </w:r>
    </w:p>
    <w:p w14:paraId="698DB657"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7C990676"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599DB6D" w14:textId="77777777" w:rsidR="007F24FD" w:rsidRPr="00B3056F" w:rsidRDefault="007F24FD" w:rsidP="007F24FD">
      <w:pPr>
        <w:pStyle w:val="PL"/>
      </w:pPr>
      <w:r w:rsidRPr="00B3056F">
        <w:t xml:space="preserve">            post:</w:t>
      </w:r>
    </w:p>
    <w:p w14:paraId="4A839021" w14:textId="77777777" w:rsidR="007F24FD" w:rsidRPr="00B3056F" w:rsidRDefault="007F24FD" w:rsidP="007F24FD">
      <w:pPr>
        <w:pStyle w:val="PL"/>
      </w:pPr>
      <w:r w:rsidRPr="00B3056F">
        <w:t xml:space="preserve">              requestBody:</w:t>
      </w:r>
    </w:p>
    <w:p w14:paraId="343D3049" w14:textId="77777777" w:rsidR="007F24FD" w:rsidRPr="00B3056F" w:rsidRDefault="007F24FD" w:rsidP="007F24FD">
      <w:pPr>
        <w:pStyle w:val="PL"/>
      </w:pPr>
      <w:r w:rsidRPr="00B3056F">
        <w:t xml:space="preserve">                required: true</w:t>
      </w:r>
    </w:p>
    <w:p w14:paraId="2A722262" w14:textId="77777777" w:rsidR="007F24FD" w:rsidRPr="00B3056F" w:rsidRDefault="007F24FD" w:rsidP="007F24FD">
      <w:pPr>
        <w:pStyle w:val="PL"/>
      </w:pPr>
      <w:r w:rsidRPr="00B3056F">
        <w:t xml:space="preserve">                content:</w:t>
      </w:r>
    </w:p>
    <w:p w14:paraId="779DD67A" w14:textId="77777777" w:rsidR="007F24FD" w:rsidRPr="00B3056F" w:rsidRDefault="007F24FD" w:rsidP="007F24FD">
      <w:pPr>
        <w:pStyle w:val="PL"/>
      </w:pPr>
      <w:r w:rsidRPr="00B3056F">
        <w:t xml:space="preserve">                  application/json:</w:t>
      </w:r>
    </w:p>
    <w:p w14:paraId="7D39EE18" w14:textId="77777777" w:rsidR="007F24FD" w:rsidRPr="00B3056F" w:rsidRDefault="007F24FD" w:rsidP="007F24FD">
      <w:pPr>
        <w:pStyle w:val="PL"/>
      </w:pPr>
      <w:r w:rsidRPr="00B3056F">
        <w:t xml:space="preserve">                    schema:</w:t>
      </w:r>
    </w:p>
    <w:p w14:paraId="326FFE96"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0D86A1AD" w14:textId="77777777" w:rsidR="007F24FD" w:rsidRPr="00B3056F" w:rsidRDefault="007F24FD" w:rsidP="007F24FD">
      <w:pPr>
        <w:pStyle w:val="PL"/>
      </w:pPr>
      <w:r w:rsidRPr="00B3056F">
        <w:t xml:space="preserve">              responses:</w:t>
      </w:r>
    </w:p>
    <w:p w14:paraId="00F533E2" w14:textId="77777777" w:rsidR="007F24FD" w:rsidRPr="00B3056F" w:rsidRDefault="007F24FD" w:rsidP="007F24FD">
      <w:pPr>
        <w:pStyle w:val="PL"/>
      </w:pPr>
      <w:r w:rsidRPr="00B3056F">
        <w:t xml:space="preserve">                '204':</w:t>
      </w:r>
    </w:p>
    <w:p w14:paraId="59D403E5"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5A65B22" w14:textId="77777777" w:rsidR="008C494B" w:rsidRPr="00B3056F" w:rsidRDefault="008C494B" w:rsidP="008C494B">
      <w:pPr>
        <w:pStyle w:val="PL"/>
      </w:pPr>
      <w:r>
        <w:t xml:space="preserve">                '307</w:t>
      </w:r>
      <w:r w:rsidRPr="00B3056F">
        <w:t>':</w:t>
      </w:r>
    </w:p>
    <w:p w14:paraId="4A02FEB8"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E1BAED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170ED9A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2FC09EF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0B9ED4D4"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FF2AABD"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B8D02F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BB732D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3E273B86"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236B9C"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23E3F0AD"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A94EEBE" w14:textId="77777777" w:rsidR="008C494B" w:rsidRPr="00B3056F" w:rsidRDefault="008C494B" w:rsidP="008C494B">
      <w:pPr>
        <w:pStyle w:val="PL"/>
      </w:pPr>
      <w:r>
        <w:t xml:space="preserve">                '308</w:t>
      </w:r>
      <w:r w:rsidRPr="00B3056F">
        <w:t>':</w:t>
      </w:r>
    </w:p>
    <w:p w14:paraId="3E97F452"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642738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0E56BD1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30A0D3ED"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24EF0A42"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684CD05"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0FBA33D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563EF6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5E4785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78E9A2B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3613D252"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178623D" w14:textId="77777777" w:rsidR="007F24FD" w:rsidRPr="00B3056F" w:rsidRDefault="007F24FD" w:rsidP="007F24FD">
      <w:pPr>
        <w:pStyle w:val="PL"/>
        <w:rPr>
          <w:lang w:val="en-US"/>
        </w:rPr>
      </w:pPr>
      <w:r w:rsidRPr="00B3056F">
        <w:rPr>
          <w:lang w:val="en-US"/>
        </w:rPr>
        <w:t xml:space="preserve">                '400':</w:t>
      </w:r>
    </w:p>
    <w:p w14:paraId="725D9ED1" w14:textId="77777777" w:rsidR="007F24FD" w:rsidRPr="00B3056F" w:rsidRDefault="007F24FD" w:rsidP="007F24FD">
      <w:pPr>
        <w:pStyle w:val="PL"/>
        <w:rPr>
          <w:lang w:val="en-US"/>
        </w:rPr>
      </w:pPr>
      <w:r w:rsidRPr="00B3056F">
        <w:rPr>
          <w:lang w:val="en-US"/>
        </w:rPr>
        <w:t xml:space="preserve">                  $ref: 'TS29571_CommonData.yaml#/components/responses/400'</w:t>
      </w:r>
    </w:p>
    <w:p w14:paraId="0CA29DE8" w14:textId="77777777" w:rsidR="007F24FD" w:rsidRPr="00B3056F" w:rsidRDefault="007F24FD" w:rsidP="007F24FD">
      <w:pPr>
        <w:pStyle w:val="PL"/>
        <w:rPr>
          <w:lang w:val="en-US"/>
        </w:rPr>
      </w:pPr>
      <w:r w:rsidRPr="00B3056F">
        <w:rPr>
          <w:lang w:val="en-US"/>
        </w:rPr>
        <w:t xml:space="preserve">                '404':</w:t>
      </w:r>
    </w:p>
    <w:p w14:paraId="55908900" w14:textId="77777777" w:rsidR="007F24FD" w:rsidRPr="00B3056F" w:rsidRDefault="007F24FD" w:rsidP="007F24FD">
      <w:pPr>
        <w:pStyle w:val="PL"/>
        <w:rPr>
          <w:lang w:val="en-US"/>
        </w:rPr>
      </w:pPr>
      <w:r w:rsidRPr="00B3056F">
        <w:rPr>
          <w:lang w:val="en-US"/>
        </w:rPr>
        <w:t xml:space="preserve">                  $ref: 'TS29571_CommonData.yaml#/components/responses/404'</w:t>
      </w:r>
    </w:p>
    <w:p w14:paraId="24E495ED" w14:textId="77777777" w:rsidR="007F24FD" w:rsidRPr="00B3056F" w:rsidRDefault="007F24FD" w:rsidP="007F24FD">
      <w:pPr>
        <w:pStyle w:val="PL"/>
        <w:rPr>
          <w:lang w:val="en-US"/>
        </w:rPr>
      </w:pPr>
      <w:r w:rsidRPr="00B3056F">
        <w:rPr>
          <w:lang w:val="en-US"/>
        </w:rPr>
        <w:t xml:space="preserve">                '500':</w:t>
      </w:r>
    </w:p>
    <w:p w14:paraId="70585F2A" w14:textId="77777777" w:rsidR="007F24FD" w:rsidRPr="00B3056F" w:rsidRDefault="007F24FD" w:rsidP="007F24FD">
      <w:pPr>
        <w:pStyle w:val="PL"/>
      </w:pPr>
      <w:r w:rsidRPr="00B3056F">
        <w:rPr>
          <w:lang w:val="en-US"/>
        </w:rPr>
        <w:t xml:space="preserve">                  </w:t>
      </w:r>
      <w:r w:rsidRPr="00B3056F">
        <w:t>$ref: 'TS29571_CommonData.yaml#/components/responses/500'</w:t>
      </w:r>
    </w:p>
    <w:p w14:paraId="0947C5B2" w14:textId="77777777" w:rsidR="007F24FD" w:rsidRPr="00B3056F" w:rsidRDefault="007F24FD" w:rsidP="007F24FD">
      <w:pPr>
        <w:pStyle w:val="PL"/>
        <w:rPr>
          <w:lang w:val="en-US"/>
        </w:rPr>
      </w:pPr>
      <w:r w:rsidRPr="00B3056F">
        <w:rPr>
          <w:lang w:val="en-US"/>
        </w:rPr>
        <w:t xml:space="preserve">                '503':</w:t>
      </w:r>
    </w:p>
    <w:p w14:paraId="217805D2" w14:textId="77777777" w:rsidR="007F24FD" w:rsidRPr="00B3056F" w:rsidRDefault="007F24FD" w:rsidP="007F24FD">
      <w:pPr>
        <w:pStyle w:val="PL"/>
        <w:rPr>
          <w:lang w:val="en-US"/>
        </w:rPr>
      </w:pPr>
      <w:r w:rsidRPr="00B3056F">
        <w:t xml:space="preserve">                  $ref: 'TS29571_CommonData.yaml#/components/responses/503'</w:t>
      </w:r>
    </w:p>
    <w:p w14:paraId="1484200F" w14:textId="77777777" w:rsidR="007F24FD" w:rsidRPr="00B3056F" w:rsidRDefault="007F24FD" w:rsidP="007F24FD">
      <w:pPr>
        <w:pStyle w:val="PL"/>
      </w:pPr>
      <w:r w:rsidRPr="00B3056F">
        <w:lastRenderedPageBreak/>
        <w:t xml:space="preserve">                default:</w:t>
      </w:r>
    </w:p>
    <w:p w14:paraId="2BCE9FF7" w14:textId="77777777" w:rsidR="007F24FD" w:rsidRPr="00B3056F" w:rsidRDefault="007F24FD" w:rsidP="007F24FD">
      <w:pPr>
        <w:pStyle w:val="PL"/>
      </w:pPr>
      <w:r w:rsidRPr="00B3056F">
        <w:t xml:space="preserve">                  description: Unexpected error</w:t>
      </w:r>
    </w:p>
    <w:p w14:paraId="30DB8945"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712DDAEE"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0734C584" w14:textId="77777777" w:rsidR="007F24FD" w:rsidRPr="00B3056F" w:rsidRDefault="007F24FD" w:rsidP="007F24FD">
      <w:pPr>
        <w:pStyle w:val="PL"/>
      </w:pPr>
      <w:r w:rsidRPr="00B3056F">
        <w:t xml:space="preserve">            post:</w:t>
      </w:r>
    </w:p>
    <w:p w14:paraId="0E89FF8B" w14:textId="77777777" w:rsidR="007F24FD" w:rsidRPr="00B3056F" w:rsidRDefault="007F24FD" w:rsidP="007F24FD">
      <w:pPr>
        <w:pStyle w:val="PL"/>
      </w:pPr>
      <w:r w:rsidRPr="00B3056F">
        <w:t xml:space="preserve">              requestBody:</w:t>
      </w:r>
    </w:p>
    <w:p w14:paraId="5F1D3FE0" w14:textId="77777777" w:rsidR="007F24FD" w:rsidRPr="00B3056F" w:rsidRDefault="007F24FD" w:rsidP="007F24FD">
      <w:pPr>
        <w:pStyle w:val="PL"/>
      </w:pPr>
      <w:r w:rsidRPr="00B3056F">
        <w:t xml:space="preserve">                required: true</w:t>
      </w:r>
    </w:p>
    <w:p w14:paraId="0028600D" w14:textId="77777777" w:rsidR="007F24FD" w:rsidRPr="00B3056F" w:rsidRDefault="007F24FD" w:rsidP="007F24FD">
      <w:pPr>
        <w:pStyle w:val="PL"/>
      </w:pPr>
      <w:r w:rsidRPr="00B3056F">
        <w:t xml:space="preserve">                content:</w:t>
      </w:r>
    </w:p>
    <w:p w14:paraId="27F986E0" w14:textId="77777777" w:rsidR="007F24FD" w:rsidRPr="00B3056F" w:rsidRDefault="007F24FD" w:rsidP="007F24FD">
      <w:pPr>
        <w:pStyle w:val="PL"/>
      </w:pPr>
      <w:r w:rsidRPr="00B3056F">
        <w:t xml:space="preserve">                  application/json:</w:t>
      </w:r>
    </w:p>
    <w:p w14:paraId="2AB8030A" w14:textId="77777777" w:rsidR="007F24FD" w:rsidRPr="00B3056F" w:rsidRDefault="007F24FD" w:rsidP="007F24FD">
      <w:pPr>
        <w:pStyle w:val="PL"/>
      </w:pPr>
      <w:r w:rsidRPr="00B3056F">
        <w:t xml:space="preserve">                    schema:</w:t>
      </w:r>
    </w:p>
    <w:p w14:paraId="70595951"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2EC46B98" w14:textId="77777777" w:rsidR="007F24FD" w:rsidRPr="00B3056F" w:rsidRDefault="007F24FD" w:rsidP="007F24FD">
      <w:pPr>
        <w:pStyle w:val="PL"/>
      </w:pPr>
      <w:r w:rsidRPr="00B3056F">
        <w:t xml:space="preserve">              responses:</w:t>
      </w:r>
    </w:p>
    <w:p w14:paraId="406060BD" w14:textId="77777777" w:rsidR="007F24FD" w:rsidRPr="00B3056F" w:rsidRDefault="007F24FD" w:rsidP="007F24FD">
      <w:pPr>
        <w:pStyle w:val="PL"/>
      </w:pPr>
      <w:r w:rsidRPr="00B3056F">
        <w:t xml:space="preserve">                '204':</w:t>
      </w:r>
    </w:p>
    <w:p w14:paraId="4C6C072E"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675C455A" w14:textId="77777777" w:rsidR="006B67F2" w:rsidRPr="00B3056F" w:rsidRDefault="006B67F2" w:rsidP="006B67F2">
      <w:pPr>
        <w:pStyle w:val="PL"/>
      </w:pPr>
      <w:r>
        <w:t xml:space="preserve">                '307</w:t>
      </w:r>
      <w:r w:rsidRPr="00B3056F">
        <w:t>':</w:t>
      </w:r>
    </w:p>
    <w:p w14:paraId="59DD7F23"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BB5F32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1E3D5CDC"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32020EA"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729B854D"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1633BB5"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6F647F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134F92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846F5DB"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5529E3C"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8D4F2C"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12309A0" w14:textId="77777777" w:rsidR="006B67F2" w:rsidRPr="00B3056F" w:rsidRDefault="006B67F2" w:rsidP="006B67F2">
      <w:pPr>
        <w:pStyle w:val="PL"/>
      </w:pPr>
      <w:r>
        <w:t xml:space="preserve">                '308</w:t>
      </w:r>
      <w:r w:rsidRPr="00B3056F">
        <w:t>':</w:t>
      </w:r>
    </w:p>
    <w:p w14:paraId="58351345"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C4184D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38915C02"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B838BE6"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409AC1DC"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0731173C"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0155121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7A4E10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B59214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55FA440"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312CE8D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2ED65C9" w14:textId="77777777" w:rsidR="007F24FD" w:rsidRPr="00B3056F" w:rsidRDefault="007F24FD" w:rsidP="007F24FD">
      <w:pPr>
        <w:pStyle w:val="PL"/>
        <w:rPr>
          <w:lang w:val="en-US"/>
        </w:rPr>
      </w:pPr>
      <w:r w:rsidRPr="00B3056F">
        <w:rPr>
          <w:lang w:val="en-US"/>
        </w:rPr>
        <w:t xml:space="preserve">                '400':</w:t>
      </w:r>
    </w:p>
    <w:p w14:paraId="08669628" w14:textId="77777777" w:rsidR="007F24FD" w:rsidRPr="00B3056F" w:rsidRDefault="007F24FD" w:rsidP="007F24FD">
      <w:pPr>
        <w:pStyle w:val="PL"/>
        <w:rPr>
          <w:lang w:val="en-US"/>
        </w:rPr>
      </w:pPr>
      <w:r w:rsidRPr="00B3056F">
        <w:rPr>
          <w:lang w:val="en-US"/>
        </w:rPr>
        <w:t xml:space="preserve">                  $ref: 'TS29571_CommonData.yaml#/components/responses/400'</w:t>
      </w:r>
    </w:p>
    <w:p w14:paraId="629B309B" w14:textId="77777777" w:rsidR="007F24FD" w:rsidRPr="00B3056F" w:rsidRDefault="007F24FD" w:rsidP="007F24FD">
      <w:pPr>
        <w:pStyle w:val="PL"/>
        <w:rPr>
          <w:lang w:val="en-US"/>
        </w:rPr>
      </w:pPr>
      <w:r w:rsidRPr="00B3056F">
        <w:rPr>
          <w:lang w:val="en-US"/>
        </w:rPr>
        <w:t xml:space="preserve">                '404':</w:t>
      </w:r>
    </w:p>
    <w:p w14:paraId="76A48D5C" w14:textId="77777777" w:rsidR="007F24FD" w:rsidRPr="00B3056F" w:rsidRDefault="007F24FD" w:rsidP="007F24FD">
      <w:pPr>
        <w:pStyle w:val="PL"/>
        <w:rPr>
          <w:lang w:val="en-US"/>
        </w:rPr>
      </w:pPr>
      <w:r w:rsidRPr="00B3056F">
        <w:rPr>
          <w:lang w:val="en-US"/>
        </w:rPr>
        <w:t xml:space="preserve">                  $ref: 'TS29571_CommonData.yaml#/components/responses/404'</w:t>
      </w:r>
    </w:p>
    <w:p w14:paraId="21D00792" w14:textId="77777777" w:rsidR="007F24FD" w:rsidRPr="00B3056F" w:rsidRDefault="007F24FD" w:rsidP="007F24FD">
      <w:pPr>
        <w:pStyle w:val="PL"/>
        <w:rPr>
          <w:lang w:val="en-US"/>
        </w:rPr>
      </w:pPr>
      <w:r w:rsidRPr="00B3056F">
        <w:rPr>
          <w:lang w:val="en-US"/>
        </w:rPr>
        <w:t xml:space="preserve">                '500':</w:t>
      </w:r>
    </w:p>
    <w:p w14:paraId="44BF3D56" w14:textId="77777777" w:rsidR="007F24FD" w:rsidRPr="00B3056F" w:rsidRDefault="007F24FD" w:rsidP="007F24FD">
      <w:pPr>
        <w:pStyle w:val="PL"/>
      </w:pPr>
      <w:r w:rsidRPr="00B3056F">
        <w:rPr>
          <w:lang w:val="en-US"/>
        </w:rPr>
        <w:t xml:space="preserve">                  </w:t>
      </w:r>
      <w:r w:rsidRPr="00B3056F">
        <w:t>$ref: 'TS29571_CommonData.yaml#/components/responses/500'</w:t>
      </w:r>
    </w:p>
    <w:p w14:paraId="77A0E926" w14:textId="77777777" w:rsidR="007F24FD" w:rsidRPr="00B3056F" w:rsidRDefault="007F24FD" w:rsidP="007F24FD">
      <w:pPr>
        <w:pStyle w:val="PL"/>
        <w:rPr>
          <w:lang w:val="en-US"/>
        </w:rPr>
      </w:pPr>
      <w:r w:rsidRPr="00B3056F">
        <w:rPr>
          <w:lang w:val="en-US"/>
        </w:rPr>
        <w:t xml:space="preserve">                '503':</w:t>
      </w:r>
    </w:p>
    <w:p w14:paraId="731D5FFF" w14:textId="77777777" w:rsidR="007F24FD" w:rsidRPr="00B3056F" w:rsidRDefault="007F24FD" w:rsidP="007F24FD">
      <w:pPr>
        <w:pStyle w:val="PL"/>
        <w:rPr>
          <w:lang w:val="en-US"/>
        </w:rPr>
      </w:pPr>
      <w:r w:rsidRPr="00B3056F">
        <w:t xml:space="preserve">                  $ref: 'TS29571_CommonData.yaml#/components/responses/503'</w:t>
      </w:r>
    </w:p>
    <w:p w14:paraId="48F8A9F4" w14:textId="77777777" w:rsidR="007F24FD" w:rsidRPr="00B3056F" w:rsidRDefault="007F24FD" w:rsidP="007F24FD">
      <w:pPr>
        <w:pStyle w:val="PL"/>
      </w:pPr>
      <w:r w:rsidRPr="00B3056F">
        <w:t xml:space="preserve">                default:</w:t>
      </w:r>
    </w:p>
    <w:p w14:paraId="069CDA46" w14:textId="77777777" w:rsidR="007F24FD" w:rsidRPr="00B3056F" w:rsidRDefault="007F24FD" w:rsidP="007F24FD">
      <w:pPr>
        <w:pStyle w:val="PL"/>
      </w:pPr>
      <w:r w:rsidRPr="00B3056F">
        <w:t xml:space="preserve">                  description: Unexpected error</w:t>
      </w:r>
    </w:p>
    <w:p w14:paraId="7CFCF5E6" w14:textId="77777777" w:rsidR="00DB6268" w:rsidRDefault="00DB6268" w:rsidP="007F24FD">
      <w:pPr>
        <w:pStyle w:val="PL"/>
      </w:pPr>
    </w:p>
    <w:p w14:paraId="4A6E60BB" w14:textId="77777777" w:rsidR="007F24FD" w:rsidRPr="00544965" w:rsidRDefault="007F24FD" w:rsidP="007F24FD">
      <w:pPr>
        <w:pStyle w:val="PL"/>
      </w:pPr>
      <w:r w:rsidRPr="00544965">
        <w:t xml:space="preserve">  /</w:t>
      </w:r>
      <w:r>
        <w:t>slice</w:t>
      </w:r>
      <w:r w:rsidRPr="00544965">
        <w:t>-authentications/{authCtxId}:</w:t>
      </w:r>
    </w:p>
    <w:p w14:paraId="0781D3B5" w14:textId="77777777" w:rsidR="007F24FD" w:rsidRPr="00544965" w:rsidRDefault="007F24FD" w:rsidP="007F24FD">
      <w:pPr>
        <w:pStyle w:val="PL"/>
      </w:pPr>
      <w:r w:rsidRPr="00544965">
        <w:t xml:space="preserve">    put:</w:t>
      </w:r>
    </w:p>
    <w:p w14:paraId="1AA37E34"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0D2D5441" w14:textId="77777777" w:rsidR="007F24FD" w:rsidRPr="00690A26" w:rsidRDefault="007F24FD" w:rsidP="007F24FD">
      <w:pPr>
        <w:pStyle w:val="PL"/>
      </w:pPr>
      <w:r w:rsidRPr="00690A26">
        <w:t xml:space="preserve">      operationId: </w:t>
      </w:r>
      <w:r>
        <w:t>ConfirmSliceAuthentication</w:t>
      </w:r>
    </w:p>
    <w:p w14:paraId="1F060068" w14:textId="77777777" w:rsidR="007F24FD" w:rsidRPr="00690A26" w:rsidRDefault="007F24FD" w:rsidP="007F24FD">
      <w:pPr>
        <w:pStyle w:val="PL"/>
      </w:pPr>
      <w:r w:rsidRPr="00690A26">
        <w:t xml:space="preserve">      tags:</w:t>
      </w:r>
    </w:p>
    <w:p w14:paraId="444A5180" w14:textId="77777777" w:rsidR="007F24FD" w:rsidRDefault="007F24FD" w:rsidP="007F24FD">
      <w:pPr>
        <w:pStyle w:val="PL"/>
      </w:pPr>
      <w:r w:rsidRPr="00690A26">
        <w:t xml:space="preserve">        - </w:t>
      </w:r>
      <w:r>
        <w:t>Confirm Slice Authentication</w:t>
      </w:r>
    </w:p>
    <w:p w14:paraId="72256C6B" w14:textId="77777777" w:rsidR="007F24FD" w:rsidRPr="00544965" w:rsidRDefault="007F24FD" w:rsidP="007F24FD">
      <w:pPr>
        <w:pStyle w:val="PL"/>
      </w:pPr>
      <w:r w:rsidRPr="00544965">
        <w:t xml:space="preserve">      parameters:</w:t>
      </w:r>
    </w:p>
    <w:p w14:paraId="20BD4BAB" w14:textId="77777777" w:rsidR="007F24FD" w:rsidRPr="00544965" w:rsidRDefault="007F24FD" w:rsidP="007F24FD">
      <w:pPr>
        <w:pStyle w:val="PL"/>
      </w:pPr>
      <w:r w:rsidRPr="00544965">
        <w:t xml:space="preserve">        - name: authCtxId</w:t>
      </w:r>
    </w:p>
    <w:p w14:paraId="190CB045" w14:textId="77777777" w:rsidR="007F24FD" w:rsidRPr="00544965" w:rsidRDefault="007F24FD" w:rsidP="007F24FD">
      <w:pPr>
        <w:pStyle w:val="PL"/>
      </w:pPr>
      <w:r w:rsidRPr="00544965">
        <w:t xml:space="preserve">          in: path</w:t>
      </w:r>
    </w:p>
    <w:p w14:paraId="16D3160B" w14:textId="77777777" w:rsidR="007F24FD" w:rsidRPr="00544965" w:rsidRDefault="007F24FD" w:rsidP="007F24FD">
      <w:pPr>
        <w:pStyle w:val="PL"/>
      </w:pPr>
      <w:r w:rsidRPr="00544965">
        <w:t xml:space="preserve">          required: true</w:t>
      </w:r>
    </w:p>
    <w:p w14:paraId="3B0168B5" w14:textId="77777777" w:rsidR="007F24FD" w:rsidRPr="00544965" w:rsidRDefault="007F24FD" w:rsidP="007F24FD">
      <w:pPr>
        <w:pStyle w:val="PL"/>
      </w:pPr>
      <w:r w:rsidRPr="00544965">
        <w:t xml:space="preserve">          schema:</w:t>
      </w:r>
    </w:p>
    <w:p w14:paraId="401AB0E2" w14:textId="77777777" w:rsidR="007F24FD" w:rsidRPr="00544965" w:rsidRDefault="007F24FD" w:rsidP="007F24FD">
      <w:pPr>
        <w:pStyle w:val="PL"/>
      </w:pPr>
      <w:r w:rsidRPr="00544965">
        <w:t xml:space="preserve">            type: string</w:t>
      </w:r>
    </w:p>
    <w:p w14:paraId="5B00B2BB" w14:textId="77777777" w:rsidR="007F24FD" w:rsidRPr="00544965" w:rsidRDefault="007F24FD" w:rsidP="007F24FD">
      <w:pPr>
        <w:pStyle w:val="PL"/>
      </w:pPr>
      <w:r w:rsidRPr="00544965">
        <w:t xml:space="preserve">      requestBody:</w:t>
      </w:r>
    </w:p>
    <w:p w14:paraId="44D5879A" w14:textId="77777777" w:rsidR="007F24FD" w:rsidRPr="00544965" w:rsidRDefault="007F24FD" w:rsidP="007F24FD">
      <w:pPr>
        <w:pStyle w:val="PL"/>
      </w:pPr>
      <w:r w:rsidRPr="00544965">
        <w:t xml:space="preserve">        content:</w:t>
      </w:r>
    </w:p>
    <w:p w14:paraId="4EBFE65A" w14:textId="77777777" w:rsidR="007F24FD" w:rsidRPr="00544965" w:rsidRDefault="007F24FD" w:rsidP="007F24FD">
      <w:pPr>
        <w:pStyle w:val="PL"/>
      </w:pPr>
      <w:r w:rsidRPr="00544965">
        <w:t xml:space="preserve">          application/json:</w:t>
      </w:r>
    </w:p>
    <w:p w14:paraId="32F4E882" w14:textId="77777777" w:rsidR="007F24FD" w:rsidRPr="00544965" w:rsidRDefault="007F24FD" w:rsidP="007F24FD">
      <w:pPr>
        <w:pStyle w:val="PL"/>
      </w:pPr>
      <w:r w:rsidRPr="00544965">
        <w:t xml:space="preserve">            schema:</w:t>
      </w:r>
    </w:p>
    <w:p w14:paraId="78888695"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8A00DA6" w14:textId="77777777" w:rsidR="007F24FD" w:rsidRPr="00544965" w:rsidRDefault="007F24FD" w:rsidP="007F24FD">
      <w:pPr>
        <w:pStyle w:val="PL"/>
      </w:pPr>
      <w:r w:rsidRPr="00544965">
        <w:t xml:space="preserve">      responses:</w:t>
      </w:r>
    </w:p>
    <w:p w14:paraId="1F38552D" w14:textId="77777777" w:rsidR="007F24FD" w:rsidRPr="00544965" w:rsidRDefault="007F24FD" w:rsidP="007F24FD">
      <w:pPr>
        <w:pStyle w:val="PL"/>
      </w:pPr>
      <w:r w:rsidRPr="00544965">
        <w:t xml:space="preserve">        '200':</w:t>
      </w:r>
    </w:p>
    <w:p w14:paraId="4F2857D8" w14:textId="77777777" w:rsidR="007F24FD" w:rsidRPr="00544965" w:rsidRDefault="007F24FD" w:rsidP="007F24FD">
      <w:pPr>
        <w:pStyle w:val="PL"/>
      </w:pPr>
      <w:r w:rsidRPr="00544965">
        <w:t xml:space="preserve">          description: Request processed (EAP success or Failure)</w:t>
      </w:r>
    </w:p>
    <w:p w14:paraId="59BED1A8" w14:textId="77777777" w:rsidR="007F24FD" w:rsidRPr="00544965" w:rsidRDefault="007F24FD" w:rsidP="007F24FD">
      <w:pPr>
        <w:pStyle w:val="PL"/>
      </w:pPr>
      <w:r w:rsidRPr="00544965">
        <w:t xml:space="preserve">          content:</w:t>
      </w:r>
    </w:p>
    <w:p w14:paraId="087E1238" w14:textId="77777777" w:rsidR="007F24FD" w:rsidRPr="00544965" w:rsidRDefault="007F24FD" w:rsidP="007F24FD">
      <w:pPr>
        <w:pStyle w:val="PL"/>
      </w:pPr>
      <w:r w:rsidRPr="00544965">
        <w:t xml:space="preserve">            application/json:</w:t>
      </w:r>
    </w:p>
    <w:p w14:paraId="678DAF4E" w14:textId="77777777" w:rsidR="007F24FD" w:rsidRPr="00544965" w:rsidRDefault="007F24FD" w:rsidP="007F24FD">
      <w:pPr>
        <w:pStyle w:val="PL"/>
      </w:pPr>
      <w:r w:rsidRPr="00544965">
        <w:t xml:space="preserve">              schema:</w:t>
      </w:r>
    </w:p>
    <w:p w14:paraId="418B2FAF" w14:textId="77777777" w:rsidR="007F24FD" w:rsidRPr="00544965" w:rsidRDefault="007F24FD" w:rsidP="007F24FD">
      <w:pPr>
        <w:pStyle w:val="PL"/>
      </w:pPr>
      <w:r w:rsidRPr="00544965">
        <w:t xml:space="preserve">                $ref: '#/components/schemas/</w:t>
      </w:r>
      <w:r>
        <w:t>SliceAuth</w:t>
      </w:r>
      <w:r w:rsidRPr="00544965">
        <w:t>ConfirmationResponse'</w:t>
      </w:r>
    </w:p>
    <w:p w14:paraId="31B478A1" w14:textId="77777777" w:rsidR="008D0108" w:rsidRDefault="008D0108" w:rsidP="008D010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3848177" w14:textId="77777777" w:rsidR="008D0108" w:rsidRPr="00690A26" w:rsidRDefault="008D0108" w:rsidP="008D0108">
      <w:pPr>
        <w:pStyle w:val="PL"/>
        <w:rPr>
          <w:lang w:val="en-US"/>
        </w:rPr>
      </w:pPr>
      <w:r>
        <w:rPr>
          <w:lang w:val="en-US"/>
        </w:rPr>
        <w:t xml:space="preserve">          $ref: </w:t>
      </w:r>
      <w:r w:rsidRPr="00690A26">
        <w:t>'TS29571_CommonData.yaml#/components/</w:t>
      </w:r>
      <w:r>
        <w:t>responses/307'</w:t>
      </w:r>
    </w:p>
    <w:p w14:paraId="3D67BACA" w14:textId="77777777" w:rsidR="008D0108" w:rsidRPr="00690A26" w:rsidRDefault="008D0108" w:rsidP="008D010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759F8A" w14:textId="77777777" w:rsidR="008D0108" w:rsidRPr="00690A26" w:rsidRDefault="008D0108" w:rsidP="008D0108">
      <w:pPr>
        <w:pStyle w:val="PL"/>
        <w:rPr>
          <w:lang w:val="en-US"/>
        </w:rPr>
      </w:pPr>
      <w:r>
        <w:rPr>
          <w:lang w:val="en-US"/>
        </w:rPr>
        <w:t xml:space="preserve">          $ref: </w:t>
      </w:r>
      <w:r w:rsidRPr="00690A26">
        <w:t>'TS29571_CommonData.yaml#/components/</w:t>
      </w:r>
      <w:r>
        <w:t>responses/308'</w:t>
      </w:r>
    </w:p>
    <w:p w14:paraId="13B11914" w14:textId="77777777" w:rsidR="007F24FD" w:rsidRPr="00544965" w:rsidRDefault="007F24FD" w:rsidP="007F24FD">
      <w:pPr>
        <w:pStyle w:val="PL"/>
      </w:pPr>
      <w:r w:rsidRPr="00544965">
        <w:t xml:space="preserve">        '400':</w:t>
      </w:r>
    </w:p>
    <w:p w14:paraId="0C1BD934" w14:textId="77777777" w:rsidR="007F24FD" w:rsidRPr="00544965" w:rsidRDefault="007F24FD" w:rsidP="007F24FD">
      <w:pPr>
        <w:pStyle w:val="PL"/>
      </w:pPr>
      <w:r w:rsidRPr="00544965">
        <w:lastRenderedPageBreak/>
        <w:t xml:space="preserve">          description: Bad Request</w:t>
      </w:r>
    </w:p>
    <w:p w14:paraId="23685790" w14:textId="77777777" w:rsidR="007F24FD" w:rsidRPr="00544965" w:rsidRDefault="007F24FD" w:rsidP="007F24FD">
      <w:pPr>
        <w:pStyle w:val="PL"/>
      </w:pPr>
      <w:r w:rsidRPr="00544965">
        <w:t xml:space="preserve">          content:</w:t>
      </w:r>
    </w:p>
    <w:p w14:paraId="74F40793" w14:textId="77777777" w:rsidR="007F24FD" w:rsidRPr="00544965" w:rsidRDefault="007F24FD" w:rsidP="007F24FD">
      <w:pPr>
        <w:pStyle w:val="PL"/>
      </w:pPr>
      <w:r w:rsidRPr="00544965">
        <w:t xml:space="preserve">            application/problem+json:</w:t>
      </w:r>
    </w:p>
    <w:p w14:paraId="50D3918E" w14:textId="77777777" w:rsidR="007F24FD" w:rsidRPr="00544965" w:rsidRDefault="007F24FD" w:rsidP="007F24FD">
      <w:pPr>
        <w:pStyle w:val="PL"/>
      </w:pPr>
      <w:r w:rsidRPr="00544965">
        <w:t xml:space="preserve">              schema:</w:t>
      </w:r>
    </w:p>
    <w:p w14:paraId="5F83D7DD" w14:textId="77777777" w:rsidR="007F24FD" w:rsidRPr="00544965" w:rsidRDefault="007F24FD" w:rsidP="007F24FD">
      <w:pPr>
        <w:pStyle w:val="PL"/>
      </w:pPr>
      <w:r w:rsidRPr="00544965">
        <w:t xml:space="preserve">                $ref: 'TS29571_CommonData.yaml#/components/schemas/ProblemDetails'</w:t>
      </w:r>
    </w:p>
    <w:p w14:paraId="5FFD2CF9" w14:textId="77777777" w:rsidR="007F24FD" w:rsidRPr="00544965" w:rsidRDefault="007F24FD" w:rsidP="007F24FD">
      <w:pPr>
        <w:pStyle w:val="PL"/>
      </w:pPr>
      <w:r w:rsidRPr="00544965">
        <w:t xml:space="preserve">        '500':</w:t>
      </w:r>
    </w:p>
    <w:p w14:paraId="0EB337AF" w14:textId="77777777" w:rsidR="007F24FD" w:rsidRPr="00544965" w:rsidRDefault="007F24FD" w:rsidP="007F24FD">
      <w:pPr>
        <w:pStyle w:val="PL"/>
      </w:pPr>
      <w:r w:rsidRPr="00544965">
        <w:t xml:space="preserve">          description: Internal Server Error</w:t>
      </w:r>
    </w:p>
    <w:p w14:paraId="0C6BE548" w14:textId="77777777" w:rsidR="007F24FD" w:rsidRPr="00544965" w:rsidRDefault="007F24FD" w:rsidP="007F24FD">
      <w:pPr>
        <w:pStyle w:val="PL"/>
      </w:pPr>
      <w:r w:rsidRPr="00544965">
        <w:t xml:space="preserve">          content:</w:t>
      </w:r>
    </w:p>
    <w:p w14:paraId="2247B12F" w14:textId="77777777" w:rsidR="007F24FD" w:rsidRPr="00544965" w:rsidRDefault="007F24FD" w:rsidP="007F24FD">
      <w:pPr>
        <w:pStyle w:val="PL"/>
      </w:pPr>
      <w:r w:rsidRPr="00544965">
        <w:t xml:space="preserve">            application/problem+json:</w:t>
      </w:r>
    </w:p>
    <w:p w14:paraId="33650A21" w14:textId="77777777" w:rsidR="007F24FD" w:rsidRPr="00544965" w:rsidRDefault="007F24FD" w:rsidP="007F24FD">
      <w:pPr>
        <w:pStyle w:val="PL"/>
      </w:pPr>
      <w:r w:rsidRPr="00544965">
        <w:t xml:space="preserve">              schema:</w:t>
      </w:r>
    </w:p>
    <w:p w14:paraId="4642545A" w14:textId="77777777" w:rsidR="007F24FD" w:rsidRDefault="007F24FD" w:rsidP="007F24FD">
      <w:pPr>
        <w:pStyle w:val="PL"/>
      </w:pPr>
      <w:r w:rsidRPr="00544965">
        <w:t xml:space="preserve">                $ref: 'TS29571_CommonData.yaml#/components/schemas/ProblemDetails'</w:t>
      </w:r>
    </w:p>
    <w:p w14:paraId="79AADBA8" w14:textId="77777777" w:rsidR="007F24FD" w:rsidRPr="00544965" w:rsidRDefault="007F24FD" w:rsidP="007F24FD">
      <w:pPr>
        <w:pStyle w:val="PL"/>
      </w:pPr>
      <w:r w:rsidRPr="00544965">
        <w:t xml:space="preserve">        '</w:t>
      </w:r>
      <w:r>
        <w:t>5</w:t>
      </w:r>
      <w:r w:rsidRPr="00544965">
        <w:t>0</w:t>
      </w:r>
      <w:r>
        <w:t>4</w:t>
      </w:r>
      <w:r w:rsidRPr="00544965">
        <w:t>':</w:t>
      </w:r>
    </w:p>
    <w:p w14:paraId="2AB9A981" w14:textId="77777777" w:rsidR="007F24FD" w:rsidRPr="00544965" w:rsidRDefault="007F24FD" w:rsidP="007F24FD">
      <w:pPr>
        <w:pStyle w:val="PL"/>
      </w:pPr>
      <w:r w:rsidRPr="00544965">
        <w:t xml:space="preserve">          description: </w:t>
      </w:r>
      <w:r>
        <w:t>Network error or remote peer error</w:t>
      </w:r>
    </w:p>
    <w:p w14:paraId="2FA87BE0" w14:textId="77777777" w:rsidR="007F24FD" w:rsidRPr="00544965" w:rsidRDefault="007F24FD" w:rsidP="007F24FD">
      <w:pPr>
        <w:pStyle w:val="PL"/>
      </w:pPr>
      <w:r w:rsidRPr="00544965">
        <w:t xml:space="preserve">          content:</w:t>
      </w:r>
    </w:p>
    <w:p w14:paraId="6DA51B30" w14:textId="77777777" w:rsidR="007F24FD" w:rsidRPr="00544965" w:rsidRDefault="007F24FD" w:rsidP="007F24FD">
      <w:pPr>
        <w:pStyle w:val="PL"/>
      </w:pPr>
      <w:r w:rsidRPr="00544965">
        <w:t xml:space="preserve">            application/problem+json:</w:t>
      </w:r>
    </w:p>
    <w:p w14:paraId="7210DFF8" w14:textId="77777777" w:rsidR="007F24FD" w:rsidRPr="00544965" w:rsidRDefault="007F24FD" w:rsidP="007F24FD">
      <w:pPr>
        <w:pStyle w:val="PL"/>
      </w:pPr>
      <w:r w:rsidRPr="00544965">
        <w:t xml:space="preserve">              schema:</w:t>
      </w:r>
    </w:p>
    <w:p w14:paraId="0C6D1DB7" w14:textId="77777777" w:rsidR="007F24FD" w:rsidRPr="00544965" w:rsidRDefault="007F24FD" w:rsidP="007F24FD">
      <w:pPr>
        <w:pStyle w:val="PL"/>
      </w:pPr>
      <w:r w:rsidRPr="00544965">
        <w:t xml:space="preserve">                $ref: 'TS29571_CommonData.yaml#/components/schemas/ProblemDetails'</w:t>
      </w:r>
    </w:p>
    <w:p w14:paraId="0F726368" w14:textId="77777777" w:rsidR="00DB6268" w:rsidRDefault="00DB6268" w:rsidP="007F24FD">
      <w:pPr>
        <w:pStyle w:val="PL"/>
      </w:pPr>
    </w:p>
    <w:p w14:paraId="5119A941" w14:textId="77777777" w:rsidR="007F24FD" w:rsidRPr="00986E88" w:rsidRDefault="007F24FD" w:rsidP="007F24FD">
      <w:pPr>
        <w:pStyle w:val="PL"/>
      </w:pPr>
      <w:r w:rsidRPr="00986E88">
        <w:t>components:</w:t>
      </w:r>
    </w:p>
    <w:p w14:paraId="325C4102" w14:textId="77777777" w:rsidR="00DB6268" w:rsidRDefault="00DB6268" w:rsidP="007F24FD">
      <w:pPr>
        <w:pStyle w:val="PL"/>
        <w:rPr>
          <w:lang w:val="en-US"/>
        </w:rPr>
      </w:pPr>
    </w:p>
    <w:p w14:paraId="607F1028" w14:textId="77777777" w:rsidR="007F24FD" w:rsidRPr="002857AD" w:rsidRDefault="007F24FD" w:rsidP="007F24FD">
      <w:pPr>
        <w:pStyle w:val="PL"/>
        <w:rPr>
          <w:lang w:val="en-US"/>
        </w:rPr>
      </w:pPr>
      <w:r w:rsidRPr="002857AD">
        <w:rPr>
          <w:lang w:val="en-US"/>
        </w:rPr>
        <w:t xml:space="preserve">  securitySchemes:</w:t>
      </w:r>
    </w:p>
    <w:p w14:paraId="059BBDCE" w14:textId="77777777" w:rsidR="007F24FD" w:rsidRPr="002857AD" w:rsidRDefault="007F24FD" w:rsidP="007F24FD">
      <w:pPr>
        <w:pStyle w:val="PL"/>
        <w:rPr>
          <w:lang w:val="en-US"/>
        </w:rPr>
      </w:pPr>
      <w:r w:rsidRPr="002857AD">
        <w:rPr>
          <w:lang w:val="en-US"/>
        </w:rPr>
        <w:t xml:space="preserve">    oAuth2ClientCredentials:</w:t>
      </w:r>
    </w:p>
    <w:p w14:paraId="42CD3132" w14:textId="77777777" w:rsidR="007F24FD" w:rsidRPr="002857AD" w:rsidRDefault="007F24FD" w:rsidP="007F24FD">
      <w:pPr>
        <w:pStyle w:val="PL"/>
        <w:rPr>
          <w:lang w:val="en-US"/>
        </w:rPr>
      </w:pPr>
      <w:r w:rsidRPr="002857AD">
        <w:rPr>
          <w:lang w:val="en-US"/>
        </w:rPr>
        <w:t xml:space="preserve">      type: oauth2</w:t>
      </w:r>
    </w:p>
    <w:p w14:paraId="54E52F31" w14:textId="77777777" w:rsidR="007F24FD" w:rsidRPr="002857AD" w:rsidRDefault="007F24FD" w:rsidP="007F24FD">
      <w:pPr>
        <w:pStyle w:val="PL"/>
        <w:rPr>
          <w:lang w:val="en-US"/>
        </w:rPr>
      </w:pPr>
      <w:r w:rsidRPr="002857AD">
        <w:rPr>
          <w:lang w:val="en-US"/>
        </w:rPr>
        <w:t xml:space="preserve">      flows:</w:t>
      </w:r>
    </w:p>
    <w:p w14:paraId="77505772" w14:textId="77777777" w:rsidR="007F24FD" w:rsidRPr="002857AD" w:rsidRDefault="007F24FD" w:rsidP="007F24FD">
      <w:pPr>
        <w:pStyle w:val="PL"/>
        <w:rPr>
          <w:lang w:val="en-US"/>
        </w:rPr>
      </w:pPr>
      <w:r w:rsidRPr="002857AD">
        <w:rPr>
          <w:lang w:val="en-US"/>
        </w:rPr>
        <w:t xml:space="preserve">        clientCredentials:</w:t>
      </w:r>
    </w:p>
    <w:p w14:paraId="603798CA"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4FED5845" w14:textId="77777777" w:rsidR="007F24FD" w:rsidRPr="002857AD" w:rsidRDefault="007F24FD" w:rsidP="007F24FD">
      <w:pPr>
        <w:pStyle w:val="PL"/>
        <w:rPr>
          <w:lang w:val="en-US"/>
        </w:rPr>
      </w:pPr>
      <w:r>
        <w:rPr>
          <w:lang w:val="en-US"/>
        </w:rPr>
        <w:t xml:space="preserve">          scopes:</w:t>
      </w:r>
    </w:p>
    <w:p w14:paraId="5F603591"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836B45C" w14:textId="77777777" w:rsidR="00DB6268" w:rsidRDefault="00DB6268" w:rsidP="007F24FD">
      <w:pPr>
        <w:pStyle w:val="PL"/>
      </w:pPr>
    </w:p>
    <w:p w14:paraId="08F3E81A" w14:textId="77777777" w:rsidR="007F24FD" w:rsidRDefault="007F24FD" w:rsidP="007F24FD">
      <w:pPr>
        <w:pStyle w:val="PL"/>
      </w:pPr>
      <w:r w:rsidRPr="00986E88">
        <w:t xml:space="preserve">  schemas:</w:t>
      </w:r>
    </w:p>
    <w:p w14:paraId="101BDA8E" w14:textId="77777777" w:rsidR="007F24FD" w:rsidRPr="00B3056F" w:rsidRDefault="007F24FD" w:rsidP="007F24FD">
      <w:pPr>
        <w:pStyle w:val="PL"/>
      </w:pPr>
    </w:p>
    <w:p w14:paraId="68755165" w14:textId="77777777" w:rsidR="00DB6268" w:rsidRDefault="00DB6268" w:rsidP="007F24FD">
      <w:pPr>
        <w:pStyle w:val="PL"/>
      </w:pPr>
      <w:r>
        <w:t xml:space="preserve">    </w:t>
      </w:r>
      <w:r w:rsidRPr="00B3056F">
        <w:t>#</w:t>
      </w:r>
    </w:p>
    <w:p w14:paraId="179C3A67" w14:textId="77C06CD3" w:rsidR="007F24FD" w:rsidRPr="00B3056F" w:rsidRDefault="007F24FD" w:rsidP="007F24FD">
      <w:pPr>
        <w:pStyle w:val="PL"/>
      </w:pPr>
      <w:r>
        <w:t xml:space="preserve">    </w:t>
      </w:r>
      <w:r w:rsidRPr="00B3056F">
        <w:t># COMPLEX TYPES:</w:t>
      </w:r>
    </w:p>
    <w:p w14:paraId="5F793976" w14:textId="278532F7" w:rsidR="007F24FD" w:rsidRDefault="00DB6268" w:rsidP="007F24FD">
      <w:pPr>
        <w:pStyle w:val="PL"/>
      </w:pPr>
      <w:r>
        <w:t xml:space="preserve">    </w:t>
      </w:r>
      <w:r w:rsidRPr="00B3056F">
        <w:t>#</w:t>
      </w:r>
    </w:p>
    <w:p w14:paraId="3C0107DF" w14:textId="77777777" w:rsidR="00DB6268" w:rsidRPr="00B3056F" w:rsidRDefault="00DB6268" w:rsidP="007F24FD">
      <w:pPr>
        <w:pStyle w:val="PL"/>
      </w:pPr>
    </w:p>
    <w:p w14:paraId="489E5EF9" w14:textId="77777777" w:rsidR="007F24FD" w:rsidRPr="00544965" w:rsidRDefault="007F24FD" w:rsidP="007F24FD">
      <w:pPr>
        <w:pStyle w:val="PL"/>
      </w:pPr>
      <w:r w:rsidRPr="00544965">
        <w:t xml:space="preserve">    </w:t>
      </w:r>
      <w:r>
        <w:t>Slice</w:t>
      </w:r>
      <w:r w:rsidRPr="00544965">
        <w:t>AuthInfo:</w:t>
      </w:r>
    </w:p>
    <w:p w14:paraId="7EAE6100" w14:textId="77777777" w:rsidR="007F24FD" w:rsidRPr="00544965" w:rsidRDefault="007F24FD" w:rsidP="007F24FD">
      <w:pPr>
        <w:pStyle w:val="PL"/>
      </w:pPr>
      <w:r w:rsidRPr="00544965">
        <w:t xml:space="preserve">      type: object</w:t>
      </w:r>
    </w:p>
    <w:p w14:paraId="02CC4872" w14:textId="77777777" w:rsidR="007F24FD" w:rsidRPr="00544965" w:rsidRDefault="007F24FD" w:rsidP="007F24FD">
      <w:pPr>
        <w:pStyle w:val="PL"/>
      </w:pPr>
      <w:r w:rsidRPr="00544965">
        <w:t xml:space="preserve">      properties:</w:t>
      </w:r>
    </w:p>
    <w:p w14:paraId="7203F23C" w14:textId="77777777" w:rsidR="007F24FD" w:rsidRPr="00544965" w:rsidRDefault="007F24FD" w:rsidP="007F24FD">
      <w:pPr>
        <w:pStyle w:val="PL"/>
      </w:pPr>
      <w:r w:rsidRPr="00544965">
        <w:t xml:space="preserve">        </w:t>
      </w:r>
      <w:r>
        <w:t>gpsi</w:t>
      </w:r>
      <w:r w:rsidRPr="00544965">
        <w:t>:</w:t>
      </w:r>
    </w:p>
    <w:p w14:paraId="1C70EA2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2D48D00" w14:textId="77777777" w:rsidR="007F24FD" w:rsidRDefault="007F24FD" w:rsidP="007F24FD">
      <w:pPr>
        <w:pStyle w:val="PL"/>
      </w:pPr>
      <w:r>
        <w:t xml:space="preserve">        snssai:</w:t>
      </w:r>
    </w:p>
    <w:p w14:paraId="1F320BDF" w14:textId="77777777" w:rsidR="007F24FD" w:rsidRPr="00544965" w:rsidRDefault="007F24FD" w:rsidP="007F24FD">
      <w:pPr>
        <w:pStyle w:val="PL"/>
      </w:pPr>
      <w:r>
        <w:t xml:space="preserve">          </w:t>
      </w:r>
      <w:r w:rsidRPr="00544965">
        <w:t>$ref: 'TS29571_CommonData.yaml#/components/schemas/</w:t>
      </w:r>
      <w:r>
        <w:t>Snssai</w:t>
      </w:r>
      <w:r w:rsidRPr="00544965">
        <w:t>'</w:t>
      </w:r>
    </w:p>
    <w:p w14:paraId="5DFE3FC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7DE29AD9" w14:textId="77777777" w:rsidR="007F24FD" w:rsidRPr="008C2F71" w:rsidRDefault="007F24FD" w:rsidP="007F24FD">
      <w:pPr>
        <w:pStyle w:val="PL"/>
      </w:pPr>
      <w:r w:rsidRPr="008C2F71">
        <w:rPr>
          <w:lang w:val="en-US"/>
        </w:rPr>
        <w:t xml:space="preserve">          </w:t>
      </w:r>
      <w:r w:rsidRPr="008C2F71">
        <w:t>$ref: '#/components/schemas/EapMessage'</w:t>
      </w:r>
    </w:p>
    <w:p w14:paraId="795B6EF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BBF3FC"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C8BDBB2" w14:textId="77777777" w:rsidR="007F24FD" w:rsidRDefault="007F24FD" w:rsidP="007F24FD">
      <w:pPr>
        <w:pStyle w:val="PL"/>
      </w:pPr>
      <w:r>
        <w:t xml:space="preserve">        reauthNotifUri:</w:t>
      </w:r>
    </w:p>
    <w:p w14:paraId="3C780AA4" w14:textId="77777777" w:rsidR="007F24FD" w:rsidRDefault="007F24FD" w:rsidP="007F24FD">
      <w:pPr>
        <w:pStyle w:val="PL"/>
      </w:pPr>
      <w:r>
        <w:t xml:space="preserve">          </w:t>
      </w:r>
      <w:r w:rsidRPr="00544965">
        <w:t>$ref: 'TS29571_CommonData.yaml#/components/schemas/</w:t>
      </w:r>
      <w:r>
        <w:t>Uri</w:t>
      </w:r>
      <w:r w:rsidRPr="00544965">
        <w:t>'</w:t>
      </w:r>
    </w:p>
    <w:p w14:paraId="643CFA49" w14:textId="77777777" w:rsidR="007F24FD" w:rsidRDefault="007F24FD" w:rsidP="007F24FD">
      <w:pPr>
        <w:pStyle w:val="PL"/>
      </w:pPr>
      <w:r>
        <w:t xml:space="preserve">        revocNotifUri:</w:t>
      </w:r>
    </w:p>
    <w:p w14:paraId="125AB204" w14:textId="77777777" w:rsidR="007F24FD" w:rsidRDefault="007F24FD" w:rsidP="007F24FD">
      <w:pPr>
        <w:pStyle w:val="PL"/>
      </w:pPr>
      <w:r>
        <w:t xml:space="preserve">          </w:t>
      </w:r>
      <w:r w:rsidRPr="00544965">
        <w:t>$ref: 'TS29571_CommonData.yaml#/components/schemas/</w:t>
      </w:r>
      <w:r>
        <w:t>Uri</w:t>
      </w:r>
      <w:r w:rsidRPr="00544965">
        <w:t>'</w:t>
      </w:r>
    </w:p>
    <w:p w14:paraId="3C6C01B8" w14:textId="77777777" w:rsidR="007F24FD" w:rsidRPr="00544965" w:rsidRDefault="007F24FD" w:rsidP="007F24FD">
      <w:pPr>
        <w:pStyle w:val="PL"/>
      </w:pPr>
      <w:r w:rsidRPr="00544965">
        <w:t xml:space="preserve">      required:</w:t>
      </w:r>
    </w:p>
    <w:p w14:paraId="168AC783" w14:textId="77777777" w:rsidR="007F24FD" w:rsidRPr="00544965" w:rsidRDefault="007F24FD" w:rsidP="007F24FD">
      <w:pPr>
        <w:pStyle w:val="PL"/>
      </w:pPr>
      <w:r w:rsidRPr="00544965">
        <w:t xml:space="preserve">        - </w:t>
      </w:r>
      <w:r>
        <w:t>gpsi</w:t>
      </w:r>
    </w:p>
    <w:p w14:paraId="6514B3FF" w14:textId="77777777" w:rsidR="007F24FD" w:rsidRDefault="007F24FD" w:rsidP="007F24FD">
      <w:pPr>
        <w:pStyle w:val="PL"/>
      </w:pPr>
      <w:r w:rsidRPr="00544965">
        <w:t xml:space="preserve">        - </w:t>
      </w:r>
      <w:r>
        <w:t>snssai</w:t>
      </w:r>
    </w:p>
    <w:p w14:paraId="664A1B72"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440BCE23" w14:textId="77777777" w:rsidR="007F24FD" w:rsidRDefault="007F24FD" w:rsidP="007F24FD">
      <w:pPr>
        <w:pStyle w:val="PL"/>
      </w:pPr>
    </w:p>
    <w:p w14:paraId="13EFF9DF" w14:textId="77777777" w:rsidR="007F24FD" w:rsidRPr="00544965" w:rsidRDefault="007F24FD" w:rsidP="007F24FD">
      <w:pPr>
        <w:pStyle w:val="PL"/>
      </w:pPr>
      <w:r w:rsidRPr="00544965">
        <w:t xml:space="preserve">    </w:t>
      </w:r>
      <w:r>
        <w:t>Slice</w:t>
      </w:r>
      <w:r w:rsidRPr="00544965">
        <w:t>AuthC</w:t>
      </w:r>
      <w:r>
        <w:t>ontext</w:t>
      </w:r>
      <w:r w:rsidRPr="00544965">
        <w:t>:</w:t>
      </w:r>
    </w:p>
    <w:p w14:paraId="78519BBA" w14:textId="77777777" w:rsidR="007F24FD" w:rsidRPr="00544965" w:rsidRDefault="007F24FD" w:rsidP="007F24FD">
      <w:pPr>
        <w:pStyle w:val="PL"/>
      </w:pPr>
      <w:r w:rsidRPr="00544965">
        <w:t xml:space="preserve">      type: object</w:t>
      </w:r>
    </w:p>
    <w:p w14:paraId="6DD025DB" w14:textId="77777777" w:rsidR="007F24FD" w:rsidRPr="00544965" w:rsidRDefault="007F24FD" w:rsidP="007F24FD">
      <w:pPr>
        <w:pStyle w:val="PL"/>
      </w:pPr>
      <w:r w:rsidRPr="00544965">
        <w:t xml:space="preserve">      properties:</w:t>
      </w:r>
    </w:p>
    <w:p w14:paraId="654922FD" w14:textId="77777777" w:rsidR="007F24FD" w:rsidRPr="00544965" w:rsidRDefault="007F24FD" w:rsidP="007F24FD">
      <w:pPr>
        <w:pStyle w:val="PL"/>
      </w:pPr>
      <w:r w:rsidRPr="00544965">
        <w:t xml:space="preserve">        </w:t>
      </w:r>
      <w:r>
        <w:t>gpsi</w:t>
      </w:r>
      <w:r w:rsidRPr="00544965">
        <w:t>:</w:t>
      </w:r>
    </w:p>
    <w:p w14:paraId="41D03B6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C846D35" w14:textId="77777777" w:rsidR="007F24FD" w:rsidRDefault="007F24FD" w:rsidP="007F24FD">
      <w:pPr>
        <w:pStyle w:val="PL"/>
      </w:pPr>
      <w:r>
        <w:t xml:space="preserve">        snssai:</w:t>
      </w:r>
    </w:p>
    <w:p w14:paraId="2F5E7554" w14:textId="77777777" w:rsidR="007F24FD" w:rsidRPr="00544965" w:rsidRDefault="007F24FD" w:rsidP="007F24FD">
      <w:pPr>
        <w:pStyle w:val="PL"/>
      </w:pPr>
      <w:r>
        <w:t xml:space="preserve">          </w:t>
      </w:r>
      <w:r w:rsidRPr="00544965">
        <w:t>$ref: 'TS29571_CommonData.yaml#/components/schemas/</w:t>
      </w:r>
      <w:r>
        <w:t>Snssai</w:t>
      </w:r>
      <w:r w:rsidRPr="00544965">
        <w:t>'</w:t>
      </w:r>
    </w:p>
    <w:p w14:paraId="55C7E0B8" w14:textId="77777777" w:rsidR="007F24FD" w:rsidRDefault="007F24FD" w:rsidP="007F24FD">
      <w:pPr>
        <w:pStyle w:val="PL"/>
      </w:pPr>
      <w:r>
        <w:t xml:space="preserve">        authCtxId:</w:t>
      </w:r>
    </w:p>
    <w:p w14:paraId="7004DE70" w14:textId="77777777" w:rsidR="007F24FD" w:rsidRDefault="007F24FD" w:rsidP="007F24FD">
      <w:pPr>
        <w:pStyle w:val="PL"/>
      </w:pPr>
      <w:r>
        <w:t xml:space="preserve">          </w:t>
      </w:r>
      <w:r w:rsidRPr="00544965">
        <w:t>$ref: '#/components/schemas/</w:t>
      </w:r>
      <w:r>
        <w:t>SliceAuthCtxId</w:t>
      </w:r>
      <w:r w:rsidRPr="00544965">
        <w:t>'</w:t>
      </w:r>
    </w:p>
    <w:p w14:paraId="05D6689A" w14:textId="77777777" w:rsidR="007F24FD" w:rsidRPr="00677B26" w:rsidRDefault="007C1345" w:rsidP="007F24FD">
      <w:pPr>
        <w:pStyle w:val="PL"/>
        <w:rPr>
          <w:lang w:val="en-US"/>
        </w:rPr>
      </w:pPr>
      <w:r>
        <w:rPr>
          <w:lang w:val="en-US"/>
        </w:rPr>
        <w:t xml:space="preserve">        eapMess</w:t>
      </w:r>
      <w:r w:rsidR="007F24FD">
        <w:rPr>
          <w:lang w:val="en-US"/>
        </w:rPr>
        <w:t>age:</w:t>
      </w:r>
    </w:p>
    <w:p w14:paraId="0D777D71"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3C1412F2" w14:textId="77777777" w:rsidR="007F24FD" w:rsidRPr="00544965" w:rsidRDefault="007F24FD" w:rsidP="007F24FD">
      <w:pPr>
        <w:pStyle w:val="PL"/>
      </w:pPr>
      <w:r w:rsidRPr="00544965">
        <w:t xml:space="preserve">      required:</w:t>
      </w:r>
    </w:p>
    <w:p w14:paraId="69279EE9" w14:textId="77777777" w:rsidR="007F24FD" w:rsidRPr="00544965" w:rsidRDefault="007F24FD" w:rsidP="007F24FD">
      <w:pPr>
        <w:pStyle w:val="PL"/>
      </w:pPr>
      <w:r w:rsidRPr="00544965">
        <w:t xml:space="preserve">        - </w:t>
      </w:r>
      <w:r>
        <w:t>gpsi</w:t>
      </w:r>
    </w:p>
    <w:p w14:paraId="3008380C" w14:textId="77777777" w:rsidR="007F24FD" w:rsidRDefault="007F24FD" w:rsidP="007F24FD">
      <w:pPr>
        <w:pStyle w:val="PL"/>
      </w:pPr>
      <w:r w:rsidRPr="00544965">
        <w:t xml:space="preserve">        - </w:t>
      </w:r>
      <w:r>
        <w:t>snssai</w:t>
      </w:r>
    </w:p>
    <w:p w14:paraId="465AF150" w14:textId="77777777" w:rsidR="007F24FD" w:rsidRPr="00544965" w:rsidRDefault="007F24FD" w:rsidP="007F24FD">
      <w:pPr>
        <w:pStyle w:val="PL"/>
      </w:pPr>
      <w:r w:rsidRPr="00544965">
        <w:t xml:space="preserve">        - </w:t>
      </w:r>
      <w:r>
        <w:t>authCtxId</w:t>
      </w:r>
    </w:p>
    <w:p w14:paraId="29E85272" w14:textId="77777777" w:rsidR="007F24FD" w:rsidRPr="00544965" w:rsidRDefault="007F24FD" w:rsidP="007F24FD">
      <w:pPr>
        <w:pStyle w:val="PL"/>
      </w:pPr>
      <w:r w:rsidRPr="00544965">
        <w:t xml:space="preserve">        - </w:t>
      </w:r>
      <w:r>
        <w:t>eapMessage</w:t>
      </w:r>
    </w:p>
    <w:p w14:paraId="50AFA4B9" w14:textId="77777777" w:rsidR="007F24FD" w:rsidRDefault="007F24FD" w:rsidP="007F24FD">
      <w:pPr>
        <w:pStyle w:val="PL"/>
      </w:pPr>
    </w:p>
    <w:p w14:paraId="7D4F27B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0B3A7DE" w14:textId="77777777" w:rsidR="007F24FD" w:rsidRPr="00544965" w:rsidRDefault="007F24FD" w:rsidP="007F24FD">
      <w:pPr>
        <w:pStyle w:val="PL"/>
      </w:pPr>
      <w:r w:rsidRPr="00544965">
        <w:t xml:space="preserve">      type: object</w:t>
      </w:r>
    </w:p>
    <w:p w14:paraId="673BCA62" w14:textId="77777777" w:rsidR="007F24FD" w:rsidRPr="00544965" w:rsidRDefault="007F24FD" w:rsidP="007F24FD">
      <w:pPr>
        <w:pStyle w:val="PL"/>
      </w:pPr>
      <w:r w:rsidRPr="00544965">
        <w:t xml:space="preserve">      properties:</w:t>
      </w:r>
    </w:p>
    <w:p w14:paraId="7BD01087" w14:textId="77777777" w:rsidR="007F24FD" w:rsidRPr="00544965" w:rsidRDefault="007F24FD" w:rsidP="007F24FD">
      <w:pPr>
        <w:pStyle w:val="PL"/>
      </w:pPr>
      <w:r w:rsidRPr="00544965">
        <w:t xml:space="preserve">        </w:t>
      </w:r>
      <w:r>
        <w:t>gpsi</w:t>
      </w:r>
      <w:r w:rsidRPr="00544965">
        <w:t>:</w:t>
      </w:r>
    </w:p>
    <w:p w14:paraId="7816FFB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55C958D" w14:textId="77777777" w:rsidR="007F24FD" w:rsidRDefault="007F24FD" w:rsidP="007F24FD">
      <w:pPr>
        <w:pStyle w:val="PL"/>
      </w:pPr>
      <w:r>
        <w:t xml:space="preserve">        snssai:</w:t>
      </w:r>
    </w:p>
    <w:p w14:paraId="6BE2111F" w14:textId="77777777" w:rsidR="007F24FD" w:rsidRPr="00544965" w:rsidRDefault="007F24FD" w:rsidP="007F24FD">
      <w:pPr>
        <w:pStyle w:val="PL"/>
      </w:pPr>
      <w:r>
        <w:lastRenderedPageBreak/>
        <w:t xml:space="preserve">          </w:t>
      </w:r>
      <w:r w:rsidRPr="00544965">
        <w:t>$ref: 'TS29571_CommonData.yaml#/components/schemas/</w:t>
      </w:r>
      <w:r>
        <w:t>Snssai</w:t>
      </w:r>
      <w:r w:rsidRPr="00544965">
        <w:t>'</w:t>
      </w:r>
    </w:p>
    <w:p w14:paraId="5AB7B65D" w14:textId="77777777" w:rsidR="007F24FD" w:rsidRPr="00677B26" w:rsidRDefault="007F24FD" w:rsidP="007F24FD">
      <w:pPr>
        <w:pStyle w:val="PL"/>
        <w:rPr>
          <w:lang w:val="en-US"/>
        </w:rPr>
      </w:pPr>
      <w:r>
        <w:rPr>
          <w:lang w:val="en-US"/>
        </w:rPr>
        <w:t xml:space="preserve">        eapMessage:</w:t>
      </w:r>
    </w:p>
    <w:p w14:paraId="54DC0166"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72E8A50" w14:textId="77777777" w:rsidR="007F24FD" w:rsidRPr="00544965" w:rsidRDefault="007F24FD" w:rsidP="007F24FD">
      <w:pPr>
        <w:pStyle w:val="PL"/>
      </w:pPr>
      <w:r w:rsidRPr="00544965">
        <w:t xml:space="preserve">      required:</w:t>
      </w:r>
    </w:p>
    <w:p w14:paraId="6F7CD3E2" w14:textId="77777777" w:rsidR="007F24FD" w:rsidRPr="00544965" w:rsidRDefault="007F24FD" w:rsidP="007F24FD">
      <w:pPr>
        <w:pStyle w:val="PL"/>
      </w:pPr>
      <w:r w:rsidRPr="00544965">
        <w:t xml:space="preserve">        - </w:t>
      </w:r>
      <w:r>
        <w:t>gpsi</w:t>
      </w:r>
    </w:p>
    <w:p w14:paraId="22D9877B" w14:textId="77777777" w:rsidR="007F24FD" w:rsidRDefault="007F24FD" w:rsidP="007F24FD">
      <w:pPr>
        <w:pStyle w:val="PL"/>
      </w:pPr>
      <w:r w:rsidRPr="00544965">
        <w:t xml:space="preserve">        - </w:t>
      </w:r>
      <w:r>
        <w:t>snssai</w:t>
      </w:r>
    </w:p>
    <w:p w14:paraId="0E2F2F43" w14:textId="77777777" w:rsidR="007F24FD" w:rsidRDefault="007F24FD" w:rsidP="007F24FD">
      <w:pPr>
        <w:pStyle w:val="PL"/>
      </w:pPr>
      <w:r w:rsidRPr="00544965">
        <w:t xml:space="preserve">        - </w:t>
      </w:r>
      <w:r>
        <w:t>eapMessage</w:t>
      </w:r>
    </w:p>
    <w:p w14:paraId="4334CBF2" w14:textId="77777777" w:rsidR="007F24FD" w:rsidRDefault="007F24FD" w:rsidP="007F24FD">
      <w:pPr>
        <w:pStyle w:val="PL"/>
      </w:pPr>
    </w:p>
    <w:p w14:paraId="5B80DC01" w14:textId="77777777" w:rsidR="007F24FD" w:rsidRPr="00544965" w:rsidRDefault="007F24FD" w:rsidP="007F24FD">
      <w:pPr>
        <w:pStyle w:val="PL"/>
      </w:pPr>
      <w:r w:rsidRPr="00544965">
        <w:t xml:space="preserve">    </w:t>
      </w:r>
      <w:r>
        <w:t>SliceAuth</w:t>
      </w:r>
      <w:r w:rsidRPr="00544965">
        <w:t>ConfirmationResponse:</w:t>
      </w:r>
    </w:p>
    <w:p w14:paraId="7984EB13" w14:textId="77777777" w:rsidR="007F24FD" w:rsidRPr="00544965" w:rsidRDefault="007F24FD" w:rsidP="007F24FD">
      <w:pPr>
        <w:pStyle w:val="PL"/>
      </w:pPr>
      <w:r w:rsidRPr="00544965">
        <w:t xml:space="preserve">      type: object</w:t>
      </w:r>
    </w:p>
    <w:p w14:paraId="7B3B3A80" w14:textId="77777777" w:rsidR="007F24FD" w:rsidRPr="00544965" w:rsidRDefault="007F24FD" w:rsidP="007F24FD">
      <w:pPr>
        <w:pStyle w:val="PL"/>
      </w:pPr>
      <w:r w:rsidRPr="00544965">
        <w:t xml:space="preserve">      properties:</w:t>
      </w:r>
    </w:p>
    <w:p w14:paraId="2A40316B" w14:textId="77777777" w:rsidR="007F24FD" w:rsidRPr="00544965" w:rsidRDefault="007F24FD" w:rsidP="007F24FD">
      <w:pPr>
        <w:pStyle w:val="PL"/>
      </w:pPr>
      <w:r w:rsidRPr="00544965">
        <w:t xml:space="preserve">        </w:t>
      </w:r>
      <w:r>
        <w:t>gpsi</w:t>
      </w:r>
      <w:r w:rsidRPr="00544965">
        <w:t>:</w:t>
      </w:r>
    </w:p>
    <w:p w14:paraId="7BB4A58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C3EBC60" w14:textId="77777777" w:rsidR="007F24FD" w:rsidRDefault="007F24FD" w:rsidP="007F24FD">
      <w:pPr>
        <w:pStyle w:val="PL"/>
      </w:pPr>
      <w:r>
        <w:t xml:space="preserve">        snssai:</w:t>
      </w:r>
    </w:p>
    <w:p w14:paraId="6DCD9FCA" w14:textId="77777777" w:rsidR="007F24FD" w:rsidRPr="00544965" w:rsidRDefault="007F24FD" w:rsidP="007F24FD">
      <w:pPr>
        <w:pStyle w:val="PL"/>
      </w:pPr>
      <w:r>
        <w:t xml:space="preserve">          </w:t>
      </w:r>
      <w:r w:rsidRPr="00544965">
        <w:t>$ref: 'TS29571_CommonData.yaml#/components/schemas/</w:t>
      </w:r>
      <w:r>
        <w:t>Snssai</w:t>
      </w:r>
      <w:r w:rsidRPr="00544965">
        <w:t>'</w:t>
      </w:r>
    </w:p>
    <w:p w14:paraId="0477FE53" w14:textId="77777777" w:rsidR="007F24FD" w:rsidRPr="00677B26" w:rsidRDefault="007F24FD" w:rsidP="007F24FD">
      <w:pPr>
        <w:pStyle w:val="PL"/>
        <w:rPr>
          <w:lang w:val="en-US"/>
        </w:rPr>
      </w:pPr>
      <w:r>
        <w:rPr>
          <w:lang w:val="en-US"/>
        </w:rPr>
        <w:t xml:space="preserve">        eapMessage:</w:t>
      </w:r>
    </w:p>
    <w:p w14:paraId="0A646609"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48AB1D5E" w14:textId="77777777" w:rsidR="007F24FD" w:rsidRPr="00067E05" w:rsidRDefault="007F24FD" w:rsidP="007F24FD">
      <w:pPr>
        <w:pStyle w:val="PL"/>
        <w:rPr>
          <w:lang w:val="en-US"/>
        </w:rPr>
      </w:pPr>
      <w:r w:rsidRPr="00067E05">
        <w:rPr>
          <w:lang w:val="en-US"/>
        </w:rPr>
        <w:t xml:space="preserve">        authResult:</w:t>
      </w:r>
    </w:p>
    <w:p w14:paraId="67927E88"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7A0D0A02" w14:textId="77777777" w:rsidR="007F24FD" w:rsidRPr="00544965" w:rsidRDefault="007F24FD" w:rsidP="007F24FD">
      <w:pPr>
        <w:pStyle w:val="PL"/>
      </w:pPr>
      <w:r w:rsidRPr="00544965">
        <w:t xml:space="preserve">      required:</w:t>
      </w:r>
    </w:p>
    <w:p w14:paraId="6145F06D" w14:textId="77777777" w:rsidR="007F24FD" w:rsidRDefault="007F24FD" w:rsidP="007F24FD">
      <w:pPr>
        <w:pStyle w:val="PL"/>
      </w:pPr>
      <w:r w:rsidRPr="00544965">
        <w:t xml:space="preserve">        - </w:t>
      </w:r>
      <w:r>
        <w:t>gpsi</w:t>
      </w:r>
    </w:p>
    <w:p w14:paraId="53256F9F" w14:textId="77777777" w:rsidR="007F24FD" w:rsidRDefault="007F24FD" w:rsidP="007F24FD">
      <w:pPr>
        <w:pStyle w:val="PL"/>
      </w:pPr>
      <w:r w:rsidRPr="00544965">
        <w:t xml:space="preserve">        - </w:t>
      </w:r>
      <w:r>
        <w:t>snssai</w:t>
      </w:r>
    </w:p>
    <w:p w14:paraId="5E38016C" w14:textId="77777777" w:rsidR="007F24FD" w:rsidRDefault="007F24FD" w:rsidP="007F24FD">
      <w:pPr>
        <w:pStyle w:val="PL"/>
      </w:pPr>
      <w:r w:rsidRPr="00544965">
        <w:t xml:space="preserve">        - </w:t>
      </w:r>
      <w:r>
        <w:t>eapMessage</w:t>
      </w:r>
    </w:p>
    <w:p w14:paraId="259B8432" w14:textId="77777777" w:rsidR="007F24FD" w:rsidRDefault="007F24FD" w:rsidP="007F24FD">
      <w:pPr>
        <w:pStyle w:val="PL"/>
      </w:pPr>
    </w:p>
    <w:p w14:paraId="5A2B4495" w14:textId="77777777" w:rsidR="007F24FD" w:rsidRPr="00544965" w:rsidRDefault="007F24FD" w:rsidP="007F24FD">
      <w:pPr>
        <w:pStyle w:val="PL"/>
      </w:pPr>
      <w:r w:rsidRPr="00544965">
        <w:t xml:space="preserve">    </w:t>
      </w:r>
      <w:r>
        <w:t>SliceAuthReauthNotification</w:t>
      </w:r>
      <w:r w:rsidRPr="00544965">
        <w:t>:</w:t>
      </w:r>
    </w:p>
    <w:p w14:paraId="48F300D7" w14:textId="77777777" w:rsidR="007F24FD" w:rsidRPr="00544965" w:rsidRDefault="007F24FD" w:rsidP="007F24FD">
      <w:pPr>
        <w:pStyle w:val="PL"/>
      </w:pPr>
      <w:r w:rsidRPr="00544965">
        <w:t xml:space="preserve">      type: object</w:t>
      </w:r>
    </w:p>
    <w:p w14:paraId="2D74037C" w14:textId="77777777" w:rsidR="007F24FD" w:rsidRPr="00544965" w:rsidRDefault="007F24FD" w:rsidP="007F24FD">
      <w:pPr>
        <w:pStyle w:val="PL"/>
      </w:pPr>
      <w:r w:rsidRPr="00544965">
        <w:t xml:space="preserve">      properties:</w:t>
      </w:r>
    </w:p>
    <w:p w14:paraId="56B67B8B" w14:textId="77777777" w:rsidR="007F24FD" w:rsidRPr="00544965" w:rsidRDefault="007F24FD" w:rsidP="007F24FD">
      <w:pPr>
        <w:pStyle w:val="PL"/>
      </w:pPr>
      <w:r w:rsidRPr="00544965">
        <w:t xml:space="preserve">        </w:t>
      </w:r>
      <w:r>
        <w:t>notifType</w:t>
      </w:r>
      <w:r w:rsidRPr="00544965">
        <w:t>:</w:t>
      </w:r>
    </w:p>
    <w:p w14:paraId="31AE78FC" w14:textId="77777777" w:rsidR="007F24FD" w:rsidRPr="00544965" w:rsidRDefault="007F24FD" w:rsidP="007F24FD">
      <w:pPr>
        <w:pStyle w:val="PL"/>
      </w:pPr>
      <w:r w:rsidRPr="00544965">
        <w:t xml:space="preserve">          $ref: '#/components/schemas/</w:t>
      </w:r>
      <w:r>
        <w:t>SliceAuthNotificationType</w:t>
      </w:r>
      <w:r w:rsidRPr="00544965">
        <w:t>'</w:t>
      </w:r>
    </w:p>
    <w:p w14:paraId="0D642E32" w14:textId="77777777" w:rsidR="007F24FD" w:rsidRPr="00544965" w:rsidRDefault="007F24FD" w:rsidP="007F24FD">
      <w:pPr>
        <w:pStyle w:val="PL"/>
      </w:pPr>
      <w:r w:rsidRPr="00544965">
        <w:t xml:space="preserve">        </w:t>
      </w:r>
      <w:r>
        <w:t>gpsi</w:t>
      </w:r>
      <w:r w:rsidRPr="00544965">
        <w:t>:</w:t>
      </w:r>
    </w:p>
    <w:p w14:paraId="574CF50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E61D91A" w14:textId="77777777" w:rsidR="007F24FD" w:rsidRDefault="007F24FD" w:rsidP="007F24FD">
      <w:pPr>
        <w:pStyle w:val="PL"/>
      </w:pPr>
      <w:r>
        <w:t xml:space="preserve">        snssai:</w:t>
      </w:r>
    </w:p>
    <w:p w14:paraId="4AD28B11" w14:textId="77777777" w:rsidR="007F24FD" w:rsidRPr="00544965" w:rsidRDefault="007F24FD" w:rsidP="007F24FD">
      <w:pPr>
        <w:pStyle w:val="PL"/>
      </w:pPr>
      <w:r>
        <w:t xml:space="preserve">          </w:t>
      </w:r>
      <w:r w:rsidRPr="00544965">
        <w:t>$ref: 'TS29571_CommonData.yaml#/components/schemas/</w:t>
      </w:r>
      <w:r>
        <w:t>Snssai</w:t>
      </w:r>
      <w:r w:rsidRPr="00544965">
        <w:t>'</w:t>
      </w:r>
    </w:p>
    <w:p w14:paraId="1302CE3A" w14:textId="77777777" w:rsidR="004B637E" w:rsidRDefault="004B637E" w:rsidP="004B637E">
      <w:pPr>
        <w:pStyle w:val="PL"/>
      </w:pPr>
      <w:r>
        <w:t xml:space="preserve">        supi:</w:t>
      </w:r>
    </w:p>
    <w:p w14:paraId="6DAE38D3" w14:textId="77777777" w:rsidR="004B637E" w:rsidRPr="00544965" w:rsidRDefault="004B637E" w:rsidP="004B637E">
      <w:pPr>
        <w:pStyle w:val="PL"/>
      </w:pPr>
      <w:r>
        <w:t xml:space="preserve">          </w:t>
      </w:r>
      <w:r w:rsidRPr="00544965">
        <w:t>$ref: 'TS29571_CommonData.yaml#/components/schemas/</w:t>
      </w:r>
      <w:r>
        <w:t>Supi</w:t>
      </w:r>
      <w:r w:rsidRPr="00544965">
        <w:t>'</w:t>
      </w:r>
    </w:p>
    <w:p w14:paraId="0A2DF61A" w14:textId="77777777" w:rsidR="007F24FD" w:rsidRPr="00544965" w:rsidRDefault="007F24FD" w:rsidP="007F24FD">
      <w:pPr>
        <w:pStyle w:val="PL"/>
      </w:pPr>
      <w:r w:rsidRPr="00544965">
        <w:t xml:space="preserve">      required:</w:t>
      </w:r>
    </w:p>
    <w:p w14:paraId="2046FEA4" w14:textId="77777777" w:rsidR="007F24FD" w:rsidRDefault="007F24FD" w:rsidP="007F24FD">
      <w:pPr>
        <w:pStyle w:val="PL"/>
      </w:pPr>
      <w:r w:rsidRPr="00544965">
        <w:t xml:space="preserve">        - </w:t>
      </w:r>
      <w:r>
        <w:t>notifType</w:t>
      </w:r>
    </w:p>
    <w:p w14:paraId="5EA3A016" w14:textId="77777777" w:rsidR="007F24FD" w:rsidRDefault="007F24FD" w:rsidP="007F24FD">
      <w:pPr>
        <w:pStyle w:val="PL"/>
      </w:pPr>
      <w:r w:rsidRPr="00544965">
        <w:t xml:space="preserve">        - </w:t>
      </w:r>
      <w:r>
        <w:t>gpsi</w:t>
      </w:r>
    </w:p>
    <w:p w14:paraId="464142E9" w14:textId="77777777" w:rsidR="007F24FD" w:rsidRDefault="007F24FD" w:rsidP="007F24FD">
      <w:pPr>
        <w:pStyle w:val="PL"/>
      </w:pPr>
      <w:r w:rsidRPr="00544965">
        <w:t xml:space="preserve">        - </w:t>
      </w:r>
      <w:r>
        <w:t>snssai</w:t>
      </w:r>
    </w:p>
    <w:p w14:paraId="50B0B318" w14:textId="77777777" w:rsidR="007F24FD" w:rsidRDefault="007F24FD" w:rsidP="007F24FD">
      <w:pPr>
        <w:pStyle w:val="PL"/>
      </w:pPr>
    </w:p>
    <w:p w14:paraId="25D38061" w14:textId="77777777" w:rsidR="007F24FD" w:rsidRPr="00544965" w:rsidRDefault="007F24FD" w:rsidP="007F24FD">
      <w:pPr>
        <w:pStyle w:val="PL"/>
      </w:pPr>
      <w:r w:rsidRPr="00544965">
        <w:t xml:space="preserve">    </w:t>
      </w:r>
      <w:r>
        <w:t>SliceAuthRevocNotification</w:t>
      </w:r>
      <w:r w:rsidRPr="00544965">
        <w:t>:</w:t>
      </w:r>
    </w:p>
    <w:p w14:paraId="3DF0C8DA" w14:textId="77777777" w:rsidR="007F24FD" w:rsidRPr="00544965" w:rsidRDefault="007F24FD" w:rsidP="007F24FD">
      <w:pPr>
        <w:pStyle w:val="PL"/>
      </w:pPr>
      <w:r w:rsidRPr="00544965">
        <w:t xml:space="preserve">      type: object</w:t>
      </w:r>
    </w:p>
    <w:p w14:paraId="59563533" w14:textId="77777777" w:rsidR="007F24FD" w:rsidRPr="00544965" w:rsidRDefault="007F24FD" w:rsidP="007F24FD">
      <w:pPr>
        <w:pStyle w:val="PL"/>
      </w:pPr>
      <w:r w:rsidRPr="00544965">
        <w:t xml:space="preserve">      properties:</w:t>
      </w:r>
    </w:p>
    <w:p w14:paraId="5B43D5D8" w14:textId="77777777" w:rsidR="007F24FD" w:rsidRPr="00544965" w:rsidRDefault="007F24FD" w:rsidP="007F24FD">
      <w:pPr>
        <w:pStyle w:val="PL"/>
      </w:pPr>
      <w:r w:rsidRPr="00544965">
        <w:t xml:space="preserve">        </w:t>
      </w:r>
      <w:r>
        <w:t>notifType</w:t>
      </w:r>
      <w:r w:rsidRPr="00544965">
        <w:t>:</w:t>
      </w:r>
    </w:p>
    <w:p w14:paraId="546FA406" w14:textId="77777777" w:rsidR="007F24FD" w:rsidRPr="00544965" w:rsidRDefault="007F24FD" w:rsidP="007F24FD">
      <w:pPr>
        <w:pStyle w:val="PL"/>
      </w:pPr>
      <w:r w:rsidRPr="00544965">
        <w:t xml:space="preserve">          $ref: '#/components/schemas/</w:t>
      </w:r>
      <w:r>
        <w:t>SliceAuthNotificationType</w:t>
      </w:r>
      <w:r w:rsidRPr="00544965">
        <w:t>'</w:t>
      </w:r>
    </w:p>
    <w:p w14:paraId="59F44AE0" w14:textId="77777777" w:rsidR="007F24FD" w:rsidRPr="00544965" w:rsidRDefault="007F24FD" w:rsidP="007F24FD">
      <w:pPr>
        <w:pStyle w:val="PL"/>
      </w:pPr>
      <w:r w:rsidRPr="00544965">
        <w:t xml:space="preserve">        </w:t>
      </w:r>
      <w:r>
        <w:t>gpsi</w:t>
      </w:r>
      <w:r w:rsidRPr="00544965">
        <w:t>:</w:t>
      </w:r>
    </w:p>
    <w:p w14:paraId="0BE96545"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13DEBF24" w14:textId="77777777" w:rsidR="007F24FD" w:rsidRDefault="007F24FD" w:rsidP="007F24FD">
      <w:pPr>
        <w:pStyle w:val="PL"/>
      </w:pPr>
      <w:r>
        <w:t xml:space="preserve">        snssai:</w:t>
      </w:r>
    </w:p>
    <w:p w14:paraId="63578EF5" w14:textId="77777777" w:rsidR="007F24FD" w:rsidRPr="00544965" w:rsidRDefault="007F24FD" w:rsidP="007F24FD">
      <w:pPr>
        <w:pStyle w:val="PL"/>
      </w:pPr>
      <w:r>
        <w:t xml:space="preserve">          </w:t>
      </w:r>
      <w:r w:rsidRPr="00544965">
        <w:t>$ref: 'TS29571_CommonData.yaml#/components/schemas/</w:t>
      </w:r>
      <w:r>
        <w:t>Snssai</w:t>
      </w:r>
      <w:r w:rsidRPr="00544965">
        <w:t>'</w:t>
      </w:r>
    </w:p>
    <w:p w14:paraId="5DA27E7F" w14:textId="77777777" w:rsidR="00511473" w:rsidRDefault="00511473" w:rsidP="00511473">
      <w:pPr>
        <w:pStyle w:val="PL"/>
      </w:pPr>
      <w:r>
        <w:t xml:space="preserve">        supi:</w:t>
      </w:r>
    </w:p>
    <w:p w14:paraId="3DDBB9E2" w14:textId="77777777" w:rsidR="00511473" w:rsidRPr="00544965" w:rsidRDefault="00511473" w:rsidP="00511473">
      <w:pPr>
        <w:pStyle w:val="PL"/>
      </w:pPr>
      <w:r>
        <w:t xml:space="preserve">          </w:t>
      </w:r>
      <w:r w:rsidRPr="00544965">
        <w:t>$ref: 'TS29571_CommonData.yaml#/components/schemas/</w:t>
      </w:r>
      <w:r>
        <w:t>Supi</w:t>
      </w:r>
      <w:r w:rsidRPr="00544965">
        <w:t>'</w:t>
      </w:r>
    </w:p>
    <w:p w14:paraId="311446C3" w14:textId="77777777" w:rsidR="007F24FD" w:rsidRPr="00544965" w:rsidRDefault="007F24FD" w:rsidP="007F24FD">
      <w:pPr>
        <w:pStyle w:val="PL"/>
      </w:pPr>
      <w:r w:rsidRPr="00544965">
        <w:t xml:space="preserve">      required:</w:t>
      </w:r>
    </w:p>
    <w:p w14:paraId="71EB870C" w14:textId="77777777" w:rsidR="007F24FD" w:rsidRDefault="007F24FD" w:rsidP="007F24FD">
      <w:pPr>
        <w:pStyle w:val="PL"/>
      </w:pPr>
      <w:r w:rsidRPr="00544965">
        <w:t xml:space="preserve">        - </w:t>
      </w:r>
      <w:r>
        <w:t>notifType</w:t>
      </w:r>
    </w:p>
    <w:p w14:paraId="73A8B9E3" w14:textId="77777777" w:rsidR="007F24FD" w:rsidRDefault="007F24FD" w:rsidP="007F24FD">
      <w:pPr>
        <w:pStyle w:val="PL"/>
      </w:pPr>
      <w:r w:rsidRPr="00544965">
        <w:t xml:space="preserve">        - </w:t>
      </w:r>
      <w:r>
        <w:t>gpsi</w:t>
      </w:r>
    </w:p>
    <w:p w14:paraId="2AF03446" w14:textId="77777777" w:rsidR="007F24FD" w:rsidRDefault="007F24FD" w:rsidP="007F24FD">
      <w:pPr>
        <w:pStyle w:val="PL"/>
      </w:pPr>
      <w:r w:rsidRPr="00544965">
        <w:t xml:space="preserve">        - </w:t>
      </w:r>
      <w:r>
        <w:t>snssai</w:t>
      </w:r>
    </w:p>
    <w:p w14:paraId="5C12302E" w14:textId="77777777" w:rsidR="007F24FD" w:rsidRPr="00B3056F" w:rsidRDefault="007F24FD" w:rsidP="007F24FD">
      <w:pPr>
        <w:pStyle w:val="PL"/>
      </w:pPr>
    </w:p>
    <w:p w14:paraId="7707BC44" w14:textId="77777777" w:rsidR="00DB6268" w:rsidRDefault="00DB6268" w:rsidP="007F24FD">
      <w:pPr>
        <w:pStyle w:val="PL"/>
      </w:pPr>
      <w:r>
        <w:t xml:space="preserve">    </w:t>
      </w:r>
      <w:r w:rsidRPr="00B3056F">
        <w:t>#</w:t>
      </w:r>
    </w:p>
    <w:p w14:paraId="40CF2AE1" w14:textId="7ECE872B" w:rsidR="007F24FD" w:rsidRPr="00B3056F" w:rsidRDefault="007F24FD" w:rsidP="007F24FD">
      <w:pPr>
        <w:pStyle w:val="PL"/>
      </w:pPr>
      <w:r>
        <w:t xml:space="preserve">    </w:t>
      </w:r>
      <w:r w:rsidRPr="00B3056F">
        <w:t xml:space="preserve"># </w:t>
      </w:r>
      <w:r>
        <w:t>SIMPLE</w:t>
      </w:r>
      <w:r w:rsidRPr="00B3056F">
        <w:t xml:space="preserve"> TYPES:</w:t>
      </w:r>
    </w:p>
    <w:p w14:paraId="66ACCF3B" w14:textId="75F6162B" w:rsidR="007F24FD" w:rsidRDefault="00DB6268" w:rsidP="007F24FD">
      <w:pPr>
        <w:pStyle w:val="PL"/>
      </w:pPr>
      <w:r>
        <w:t xml:space="preserve">    </w:t>
      </w:r>
      <w:r w:rsidRPr="00B3056F">
        <w:t>#</w:t>
      </w:r>
    </w:p>
    <w:p w14:paraId="7CBD676E" w14:textId="77777777" w:rsidR="00DB6268" w:rsidRPr="00B3056F" w:rsidRDefault="00DB6268" w:rsidP="007F24FD">
      <w:pPr>
        <w:pStyle w:val="PL"/>
      </w:pPr>
    </w:p>
    <w:p w14:paraId="0E96EDF1" w14:textId="77777777" w:rsidR="007F24FD" w:rsidRPr="00544965" w:rsidRDefault="007F24FD" w:rsidP="007F24FD">
      <w:pPr>
        <w:pStyle w:val="PL"/>
      </w:pPr>
      <w:r w:rsidRPr="00544965">
        <w:t xml:space="preserve">    </w:t>
      </w:r>
      <w:r>
        <w:t>SliceAuthCtxId</w:t>
      </w:r>
      <w:r w:rsidRPr="00544965">
        <w:t>:</w:t>
      </w:r>
    </w:p>
    <w:p w14:paraId="4F32F26B" w14:textId="77777777" w:rsidR="007F24FD" w:rsidRPr="00544965" w:rsidRDefault="007F24FD" w:rsidP="007F24FD">
      <w:pPr>
        <w:pStyle w:val="PL"/>
      </w:pPr>
      <w:r w:rsidRPr="00544965">
        <w:t xml:space="preserve">      type: string</w:t>
      </w:r>
    </w:p>
    <w:p w14:paraId="708AD1BA" w14:textId="77777777" w:rsidR="007F24FD" w:rsidRDefault="007F24FD" w:rsidP="007F24FD">
      <w:pPr>
        <w:pStyle w:val="PL"/>
      </w:pPr>
      <w:r w:rsidRPr="00544965">
        <w:t xml:space="preserve">      description: contains </w:t>
      </w:r>
      <w:r>
        <w:t>the resource ID of slice authentication context</w:t>
      </w:r>
    </w:p>
    <w:p w14:paraId="189CCB20" w14:textId="77777777" w:rsidR="007F24FD" w:rsidRDefault="007F24FD" w:rsidP="007F24FD">
      <w:pPr>
        <w:pStyle w:val="PL"/>
      </w:pPr>
      <w:r>
        <w:t xml:space="preserve">      nullable: false</w:t>
      </w:r>
    </w:p>
    <w:p w14:paraId="52295C85" w14:textId="77777777" w:rsidR="007F24FD" w:rsidRPr="009E2D11" w:rsidRDefault="007F24FD" w:rsidP="007F24FD">
      <w:pPr>
        <w:pStyle w:val="PL"/>
      </w:pPr>
    </w:p>
    <w:p w14:paraId="17CF489D" w14:textId="77777777" w:rsidR="007F24FD" w:rsidRPr="00544965" w:rsidRDefault="007F24FD" w:rsidP="007F24FD">
      <w:pPr>
        <w:pStyle w:val="PL"/>
      </w:pPr>
      <w:r w:rsidRPr="00544965">
        <w:t xml:space="preserve">    </w:t>
      </w:r>
      <w:r>
        <w:t>SliceAuthNotificationType</w:t>
      </w:r>
      <w:r w:rsidRPr="00544965">
        <w:t>:</w:t>
      </w:r>
    </w:p>
    <w:p w14:paraId="062170E7" w14:textId="77777777" w:rsidR="007F24FD" w:rsidRPr="00544965" w:rsidRDefault="007F24FD" w:rsidP="007F24FD">
      <w:pPr>
        <w:pStyle w:val="PL"/>
      </w:pPr>
      <w:r w:rsidRPr="00544965">
        <w:t xml:space="preserve">      type: string</w:t>
      </w:r>
    </w:p>
    <w:p w14:paraId="4BF4F46E" w14:textId="77777777" w:rsidR="007F24FD" w:rsidRPr="00544965" w:rsidRDefault="007F24FD" w:rsidP="007F24FD">
      <w:pPr>
        <w:pStyle w:val="PL"/>
      </w:pPr>
      <w:r w:rsidRPr="00544965">
        <w:t xml:space="preserve">      enum:</w:t>
      </w:r>
    </w:p>
    <w:p w14:paraId="0F5207BD" w14:textId="77777777" w:rsidR="007F24FD" w:rsidRPr="00544965" w:rsidRDefault="007F24FD" w:rsidP="007F24FD">
      <w:pPr>
        <w:pStyle w:val="PL"/>
      </w:pPr>
      <w:r w:rsidRPr="00544965">
        <w:t xml:space="preserve">        - </w:t>
      </w:r>
      <w:r>
        <w:t>SLICE_RE_AUTH</w:t>
      </w:r>
    </w:p>
    <w:p w14:paraId="58FFA717" w14:textId="77777777" w:rsidR="007F24FD" w:rsidRPr="00544965" w:rsidRDefault="007F24FD" w:rsidP="007F24FD">
      <w:pPr>
        <w:pStyle w:val="PL"/>
      </w:pPr>
      <w:r w:rsidRPr="00544965">
        <w:t xml:space="preserve">        - </w:t>
      </w:r>
      <w:r>
        <w:t>SLICE_REVOCATION</w:t>
      </w:r>
    </w:p>
    <w:p w14:paraId="62B9F77E" w14:textId="77777777" w:rsidR="007F24FD" w:rsidRPr="004317B4" w:rsidRDefault="007F24FD" w:rsidP="007F24FD">
      <w:pPr>
        <w:pStyle w:val="PL"/>
      </w:pPr>
    </w:p>
    <w:p w14:paraId="13588A52" w14:textId="77777777" w:rsidR="007F24FD" w:rsidRPr="00544965" w:rsidRDefault="007F24FD" w:rsidP="007F24FD">
      <w:pPr>
        <w:pStyle w:val="PL"/>
      </w:pPr>
      <w:r w:rsidRPr="00544965">
        <w:t xml:space="preserve">    Eap</w:t>
      </w:r>
      <w:r>
        <w:t>Message</w:t>
      </w:r>
      <w:r w:rsidRPr="00544965">
        <w:t>:</w:t>
      </w:r>
    </w:p>
    <w:p w14:paraId="46BF34B2" w14:textId="77777777" w:rsidR="007F24FD" w:rsidRPr="00544965" w:rsidRDefault="007F24FD" w:rsidP="007F24FD">
      <w:pPr>
        <w:pStyle w:val="PL"/>
      </w:pPr>
      <w:r w:rsidRPr="00544965">
        <w:t xml:space="preserve">      type: string</w:t>
      </w:r>
    </w:p>
    <w:p w14:paraId="30556064" w14:textId="77777777" w:rsidR="007F24FD" w:rsidRPr="00544965" w:rsidRDefault="007F24FD" w:rsidP="007F24FD">
      <w:pPr>
        <w:pStyle w:val="PL"/>
      </w:pPr>
      <w:r w:rsidRPr="00544965">
        <w:t xml:space="preserve">      format: base64</w:t>
      </w:r>
    </w:p>
    <w:p w14:paraId="565F99FE" w14:textId="77777777" w:rsidR="007F24FD" w:rsidRDefault="007F24FD" w:rsidP="007F24FD">
      <w:pPr>
        <w:pStyle w:val="PL"/>
      </w:pPr>
      <w:r w:rsidRPr="00544965">
        <w:t xml:space="preserve">      description: contains an EAP packet</w:t>
      </w:r>
    </w:p>
    <w:p w14:paraId="2CA391EC" w14:textId="77777777" w:rsidR="007F24FD" w:rsidRDefault="007F24FD" w:rsidP="007F24FD">
      <w:pPr>
        <w:pStyle w:val="PL"/>
      </w:pPr>
      <w:r>
        <w:t xml:space="preserve">      nullable: true</w:t>
      </w:r>
    </w:p>
    <w:p w14:paraId="1A21CCC0" w14:textId="77777777" w:rsidR="008A6D4A" w:rsidRPr="00986E88" w:rsidRDefault="008A6D4A" w:rsidP="008A6D4A">
      <w:pPr>
        <w:rPr>
          <w:noProof/>
        </w:rPr>
      </w:pPr>
    </w:p>
    <w:p w14:paraId="1DB89634" w14:textId="77777777" w:rsidR="008A6D4A" w:rsidRPr="004D3578" w:rsidRDefault="008A6D4A" w:rsidP="008A6D4A">
      <w:pPr>
        <w:pStyle w:val="Heading8"/>
      </w:pPr>
      <w:bookmarkStart w:id="595" w:name="historyclause"/>
      <w:bookmarkEnd w:id="592"/>
      <w:bookmarkEnd w:id="594"/>
      <w:r w:rsidRPr="004D3578">
        <w:br w:type="page"/>
      </w:r>
      <w:bookmarkStart w:id="596" w:name="_Toc510696654"/>
      <w:bookmarkStart w:id="597" w:name="_Toc35971454"/>
      <w:bookmarkStart w:id="598" w:name="_Toc42953905"/>
      <w:bookmarkStart w:id="599" w:name="_Toc43463222"/>
      <w:bookmarkStart w:id="600" w:name="_Toc49847834"/>
      <w:bookmarkStart w:id="601" w:name="_Toc56497963"/>
      <w:bookmarkStart w:id="602" w:name="_Toc82711188"/>
      <w:r w:rsidRPr="004D3578">
        <w:lastRenderedPageBreak/>
        <w:t xml:space="preserve">Annex </w:t>
      </w:r>
      <w:r>
        <w:t>B</w:t>
      </w:r>
      <w:r w:rsidRPr="004D3578">
        <w:t xml:space="preserve"> (informative):</w:t>
      </w:r>
      <w:r w:rsidRPr="004D3578">
        <w:br/>
        <w:t>Change history</w:t>
      </w:r>
      <w:bookmarkEnd w:id="596"/>
      <w:bookmarkEnd w:id="597"/>
      <w:bookmarkEnd w:id="598"/>
      <w:bookmarkEnd w:id="599"/>
      <w:bookmarkEnd w:id="600"/>
      <w:bookmarkEnd w:id="601"/>
      <w:bookmarkEnd w:id="602"/>
    </w:p>
    <w:bookmarkEnd w:id="595"/>
    <w:p w14:paraId="4D67020F"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010B8860" w14:textId="77777777" w:rsidTr="00CA17CC">
        <w:trPr>
          <w:cantSplit/>
        </w:trPr>
        <w:tc>
          <w:tcPr>
            <w:tcW w:w="9639" w:type="dxa"/>
            <w:gridSpan w:val="8"/>
            <w:tcBorders>
              <w:bottom w:val="nil"/>
            </w:tcBorders>
            <w:shd w:val="solid" w:color="FFFFFF" w:fill="auto"/>
          </w:tcPr>
          <w:p w14:paraId="03C6E9FF" w14:textId="77777777" w:rsidR="008A6D4A" w:rsidRPr="004F472B" w:rsidRDefault="008A6D4A" w:rsidP="00CA17CC">
            <w:pPr>
              <w:pStyle w:val="TAL"/>
              <w:jc w:val="center"/>
              <w:rPr>
                <w:b/>
                <w:sz w:val="16"/>
              </w:rPr>
            </w:pPr>
            <w:r w:rsidRPr="004F472B">
              <w:rPr>
                <w:b/>
              </w:rPr>
              <w:t>Change history</w:t>
            </w:r>
          </w:p>
        </w:tc>
      </w:tr>
      <w:tr w:rsidR="008A6D4A" w:rsidRPr="004F472B" w14:paraId="0F7FF183" w14:textId="77777777" w:rsidTr="00670B4E">
        <w:tc>
          <w:tcPr>
            <w:tcW w:w="800" w:type="dxa"/>
            <w:shd w:val="pct10" w:color="auto" w:fill="FFFFFF"/>
          </w:tcPr>
          <w:p w14:paraId="327B68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4372197C"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0B48886C"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8A65546"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2022478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5E1FE66E"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08D7ED9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EC39034" w14:textId="77777777" w:rsidR="008A6D4A" w:rsidRPr="004F472B" w:rsidRDefault="008A6D4A" w:rsidP="00CA17CC">
            <w:pPr>
              <w:pStyle w:val="TAL"/>
              <w:rPr>
                <w:b/>
                <w:sz w:val="16"/>
              </w:rPr>
            </w:pPr>
            <w:r w:rsidRPr="004F472B">
              <w:rPr>
                <w:b/>
                <w:sz w:val="16"/>
              </w:rPr>
              <w:t>New version</w:t>
            </w:r>
          </w:p>
        </w:tc>
      </w:tr>
      <w:tr w:rsidR="004B626B" w:rsidRPr="004F472B" w:rsidDel="004B626B" w14:paraId="6645838A" w14:textId="77777777" w:rsidTr="00670B4E">
        <w:tc>
          <w:tcPr>
            <w:tcW w:w="800" w:type="dxa"/>
            <w:shd w:val="solid" w:color="FFFFFF" w:fill="auto"/>
          </w:tcPr>
          <w:p w14:paraId="3A60E12B"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31AAF967"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072EA28A"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231E2B80" w14:textId="77777777" w:rsidR="004B626B" w:rsidRPr="004F472B" w:rsidDel="004B626B" w:rsidRDefault="004B626B" w:rsidP="00670B4E">
            <w:pPr>
              <w:pStyle w:val="TAL"/>
              <w:jc w:val="center"/>
              <w:rPr>
                <w:sz w:val="16"/>
                <w:szCs w:val="16"/>
              </w:rPr>
            </w:pPr>
          </w:p>
        </w:tc>
        <w:tc>
          <w:tcPr>
            <w:tcW w:w="425" w:type="dxa"/>
            <w:shd w:val="solid" w:color="FFFFFF" w:fill="auto"/>
          </w:tcPr>
          <w:p w14:paraId="57779D26" w14:textId="77777777" w:rsidR="004B626B" w:rsidRPr="004F472B" w:rsidDel="004B626B" w:rsidRDefault="004B626B" w:rsidP="00CA17CC">
            <w:pPr>
              <w:pStyle w:val="TAR"/>
              <w:rPr>
                <w:sz w:val="16"/>
                <w:szCs w:val="16"/>
              </w:rPr>
            </w:pPr>
          </w:p>
        </w:tc>
        <w:tc>
          <w:tcPr>
            <w:tcW w:w="425" w:type="dxa"/>
            <w:shd w:val="solid" w:color="FFFFFF" w:fill="auto"/>
          </w:tcPr>
          <w:p w14:paraId="22D497DE" w14:textId="77777777" w:rsidR="004B626B" w:rsidRPr="004F472B" w:rsidDel="004B626B" w:rsidRDefault="004B626B" w:rsidP="00CA17CC">
            <w:pPr>
              <w:pStyle w:val="TAC"/>
              <w:rPr>
                <w:sz w:val="16"/>
                <w:szCs w:val="16"/>
              </w:rPr>
            </w:pPr>
          </w:p>
        </w:tc>
        <w:tc>
          <w:tcPr>
            <w:tcW w:w="4820" w:type="dxa"/>
            <w:shd w:val="solid" w:color="FFFFFF" w:fill="auto"/>
          </w:tcPr>
          <w:p w14:paraId="50D2EA0D"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669DCB9"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132A341D" w14:textId="77777777" w:rsidTr="00670B4E">
        <w:tc>
          <w:tcPr>
            <w:tcW w:w="800" w:type="dxa"/>
            <w:shd w:val="solid" w:color="FFFFFF" w:fill="auto"/>
          </w:tcPr>
          <w:p w14:paraId="13D43946" w14:textId="77777777" w:rsidR="00A04D27" w:rsidRDefault="00A04D27" w:rsidP="00CA17CC">
            <w:pPr>
              <w:pStyle w:val="TAC"/>
              <w:rPr>
                <w:sz w:val="16"/>
                <w:szCs w:val="16"/>
              </w:rPr>
            </w:pPr>
            <w:r>
              <w:rPr>
                <w:sz w:val="16"/>
                <w:szCs w:val="16"/>
              </w:rPr>
              <w:t>2020-06</w:t>
            </w:r>
          </w:p>
        </w:tc>
        <w:tc>
          <w:tcPr>
            <w:tcW w:w="800" w:type="dxa"/>
            <w:shd w:val="solid" w:color="FFFFFF" w:fill="auto"/>
          </w:tcPr>
          <w:p w14:paraId="4FA5FABC" w14:textId="77777777" w:rsidR="00A04D27" w:rsidRDefault="00A04D27" w:rsidP="00CA17CC">
            <w:pPr>
              <w:pStyle w:val="TAC"/>
              <w:rPr>
                <w:sz w:val="16"/>
                <w:szCs w:val="16"/>
              </w:rPr>
            </w:pPr>
            <w:r>
              <w:rPr>
                <w:sz w:val="16"/>
                <w:szCs w:val="16"/>
              </w:rPr>
              <w:t>CT4#98E</w:t>
            </w:r>
          </w:p>
        </w:tc>
        <w:tc>
          <w:tcPr>
            <w:tcW w:w="1094" w:type="dxa"/>
            <w:shd w:val="solid" w:color="FFFFFF" w:fill="auto"/>
          </w:tcPr>
          <w:p w14:paraId="2D90E300" w14:textId="77777777" w:rsidR="00A04D27" w:rsidRDefault="00F3717F" w:rsidP="00CA17CC">
            <w:pPr>
              <w:pStyle w:val="TAC"/>
              <w:rPr>
                <w:sz w:val="16"/>
                <w:szCs w:val="16"/>
              </w:rPr>
            </w:pPr>
            <w:r>
              <w:rPr>
                <w:sz w:val="16"/>
                <w:szCs w:val="16"/>
              </w:rPr>
              <w:t>C4-202084</w:t>
            </w:r>
          </w:p>
          <w:p w14:paraId="2A6155A3" w14:textId="77777777" w:rsidR="00F3717F" w:rsidRDefault="00F3717F" w:rsidP="00CA17CC">
            <w:pPr>
              <w:pStyle w:val="TAC"/>
              <w:rPr>
                <w:sz w:val="16"/>
                <w:szCs w:val="16"/>
              </w:rPr>
            </w:pPr>
            <w:r>
              <w:rPr>
                <w:sz w:val="16"/>
                <w:szCs w:val="16"/>
              </w:rPr>
              <w:t>C4-202085</w:t>
            </w:r>
          </w:p>
          <w:p w14:paraId="731F117F" w14:textId="77777777" w:rsidR="00F3717F" w:rsidRDefault="00F3717F" w:rsidP="00CA17CC">
            <w:pPr>
              <w:pStyle w:val="TAC"/>
              <w:rPr>
                <w:sz w:val="16"/>
                <w:szCs w:val="16"/>
              </w:rPr>
            </w:pPr>
            <w:r>
              <w:rPr>
                <w:sz w:val="16"/>
                <w:szCs w:val="16"/>
              </w:rPr>
              <w:t>C4-202086</w:t>
            </w:r>
          </w:p>
          <w:p w14:paraId="09EF39B0" w14:textId="77777777" w:rsidR="00F3717F" w:rsidRDefault="00F3717F" w:rsidP="00CA17CC">
            <w:pPr>
              <w:pStyle w:val="TAC"/>
              <w:rPr>
                <w:sz w:val="16"/>
                <w:szCs w:val="16"/>
              </w:rPr>
            </w:pPr>
            <w:r>
              <w:rPr>
                <w:sz w:val="16"/>
                <w:szCs w:val="16"/>
              </w:rPr>
              <w:t>C4-203709</w:t>
            </w:r>
          </w:p>
          <w:p w14:paraId="3984D4DA" w14:textId="77777777" w:rsidR="00F3717F" w:rsidRDefault="00F3717F" w:rsidP="00CA17CC">
            <w:pPr>
              <w:pStyle w:val="TAC"/>
              <w:rPr>
                <w:sz w:val="16"/>
                <w:szCs w:val="16"/>
              </w:rPr>
            </w:pPr>
            <w:r>
              <w:rPr>
                <w:sz w:val="16"/>
                <w:szCs w:val="16"/>
              </w:rPr>
              <w:t>C4-203710</w:t>
            </w:r>
          </w:p>
        </w:tc>
        <w:tc>
          <w:tcPr>
            <w:tcW w:w="567" w:type="dxa"/>
            <w:shd w:val="solid" w:color="FFFFFF" w:fill="auto"/>
          </w:tcPr>
          <w:p w14:paraId="37E686B6" w14:textId="77777777" w:rsidR="00A04D27" w:rsidRPr="004F472B" w:rsidDel="004B626B" w:rsidRDefault="00A04D27" w:rsidP="00670B4E">
            <w:pPr>
              <w:pStyle w:val="TAL"/>
              <w:jc w:val="center"/>
              <w:rPr>
                <w:sz w:val="16"/>
                <w:szCs w:val="16"/>
              </w:rPr>
            </w:pPr>
          </w:p>
        </w:tc>
        <w:tc>
          <w:tcPr>
            <w:tcW w:w="425" w:type="dxa"/>
            <w:shd w:val="solid" w:color="FFFFFF" w:fill="auto"/>
          </w:tcPr>
          <w:p w14:paraId="21CAD3F4" w14:textId="77777777" w:rsidR="00A04D27" w:rsidRPr="004F472B" w:rsidDel="004B626B" w:rsidRDefault="00A04D27" w:rsidP="00CA17CC">
            <w:pPr>
              <w:pStyle w:val="TAR"/>
              <w:rPr>
                <w:sz w:val="16"/>
                <w:szCs w:val="16"/>
              </w:rPr>
            </w:pPr>
          </w:p>
        </w:tc>
        <w:tc>
          <w:tcPr>
            <w:tcW w:w="425" w:type="dxa"/>
            <w:shd w:val="solid" w:color="FFFFFF" w:fill="auto"/>
          </w:tcPr>
          <w:p w14:paraId="7D31F754" w14:textId="77777777" w:rsidR="00A04D27" w:rsidRPr="004F472B" w:rsidDel="004B626B" w:rsidRDefault="00A04D27" w:rsidP="00CA17CC">
            <w:pPr>
              <w:pStyle w:val="TAC"/>
              <w:rPr>
                <w:sz w:val="16"/>
                <w:szCs w:val="16"/>
              </w:rPr>
            </w:pPr>
          </w:p>
        </w:tc>
        <w:tc>
          <w:tcPr>
            <w:tcW w:w="4820" w:type="dxa"/>
            <w:shd w:val="solid" w:color="FFFFFF" w:fill="auto"/>
          </w:tcPr>
          <w:p w14:paraId="00EA3A7F"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34D2B9AF"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24191B4E" w14:textId="77777777" w:rsidTr="00670B4E">
        <w:tc>
          <w:tcPr>
            <w:tcW w:w="800" w:type="dxa"/>
            <w:shd w:val="solid" w:color="FFFFFF" w:fill="auto"/>
          </w:tcPr>
          <w:p w14:paraId="551DEABA" w14:textId="77777777" w:rsidR="00B07216" w:rsidRDefault="00B07216" w:rsidP="00CA17CC">
            <w:pPr>
              <w:pStyle w:val="TAC"/>
              <w:rPr>
                <w:sz w:val="16"/>
                <w:szCs w:val="16"/>
              </w:rPr>
            </w:pPr>
            <w:r>
              <w:rPr>
                <w:sz w:val="16"/>
                <w:szCs w:val="16"/>
              </w:rPr>
              <w:t>2020-06</w:t>
            </w:r>
          </w:p>
        </w:tc>
        <w:tc>
          <w:tcPr>
            <w:tcW w:w="800" w:type="dxa"/>
            <w:shd w:val="solid" w:color="FFFFFF" w:fill="auto"/>
          </w:tcPr>
          <w:p w14:paraId="77C2CDE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07610CE7" w14:textId="77777777" w:rsidR="00B07216" w:rsidRDefault="00B07216" w:rsidP="00CA17CC">
            <w:pPr>
              <w:pStyle w:val="TAC"/>
              <w:rPr>
                <w:sz w:val="16"/>
                <w:szCs w:val="16"/>
              </w:rPr>
            </w:pPr>
            <w:r>
              <w:rPr>
                <w:sz w:val="16"/>
                <w:szCs w:val="16"/>
              </w:rPr>
              <w:t>CP-201193</w:t>
            </w:r>
          </w:p>
        </w:tc>
        <w:tc>
          <w:tcPr>
            <w:tcW w:w="567" w:type="dxa"/>
            <w:shd w:val="solid" w:color="FFFFFF" w:fill="auto"/>
          </w:tcPr>
          <w:p w14:paraId="3138BD94" w14:textId="77777777" w:rsidR="00B07216" w:rsidRPr="004F472B" w:rsidDel="004B626B" w:rsidRDefault="00B07216" w:rsidP="00670B4E">
            <w:pPr>
              <w:pStyle w:val="TAL"/>
              <w:jc w:val="center"/>
              <w:rPr>
                <w:sz w:val="16"/>
                <w:szCs w:val="16"/>
              </w:rPr>
            </w:pPr>
          </w:p>
        </w:tc>
        <w:tc>
          <w:tcPr>
            <w:tcW w:w="425" w:type="dxa"/>
            <w:shd w:val="solid" w:color="FFFFFF" w:fill="auto"/>
          </w:tcPr>
          <w:p w14:paraId="68CDB16D" w14:textId="77777777" w:rsidR="00B07216" w:rsidRPr="004F472B" w:rsidDel="004B626B" w:rsidRDefault="00B07216" w:rsidP="00CA17CC">
            <w:pPr>
              <w:pStyle w:val="TAR"/>
              <w:rPr>
                <w:sz w:val="16"/>
                <w:szCs w:val="16"/>
              </w:rPr>
            </w:pPr>
          </w:p>
        </w:tc>
        <w:tc>
          <w:tcPr>
            <w:tcW w:w="425" w:type="dxa"/>
            <w:shd w:val="solid" w:color="FFFFFF" w:fill="auto"/>
          </w:tcPr>
          <w:p w14:paraId="361C9A8F" w14:textId="77777777" w:rsidR="00B07216" w:rsidRPr="004F472B" w:rsidDel="004B626B" w:rsidRDefault="00B07216" w:rsidP="00CA17CC">
            <w:pPr>
              <w:pStyle w:val="TAC"/>
              <w:rPr>
                <w:sz w:val="16"/>
                <w:szCs w:val="16"/>
              </w:rPr>
            </w:pPr>
          </w:p>
        </w:tc>
        <w:tc>
          <w:tcPr>
            <w:tcW w:w="4820" w:type="dxa"/>
            <w:shd w:val="solid" w:color="FFFFFF" w:fill="auto"/>
          </w:tcPr>
          <w:p w14:paraId="02623260"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0C3338DD" w14:textId="77777777" w:rsidR="00B07216" w:rsidRDefault="00B07216" w:rsidP="00CB703D">
            <w:pPr>
              <w:pStyle w:val="TAC"/>
              <w:rPr>
                <w:sz w:val="16"/>
                <w:szCs w:val="16"/>
              </w:rPr>
            </w:pPr>
            <w:r>
              <w:rPr>
                <w:sz w:val="16"/>
                <w:szCs w:val="16"/>
              </w:rPr>
              <w:t>1.0.0</w:t>
            </w:r>
          </w:p>
        </w:tc>
      </w:tr>
      <w:tr w:rsidR="00067E05" w:rsidRPr="004F472B" w:rsidDel="004B626B" w14:paraId="0A67A60B" w14:textId="77777777" w:rsidTr="00670B4E">
        <w:tc>
          <w:tcPr>
            <w:tcW w:w="800" w:type="dxa"/>
            <w:shd w:val="solid" w:color="FFFFFF" w:fill="auto"/>
          </w:tcPr>
          <w:p w14:paraId="72393F76" w14:textId="77777777" w:rsidR="00067E05" w:rsidRDefault="00067E05" w:rsidP="00CA17CC">
            <w:pPr>
              <w:pStyle w:val="TAC"/>
              <w:rPr>
                <w:sz w:val="16"/>
                <w:szCs w:val="16"/>
              </w:rPr>
            </w:pPr>
            <w:r>
              <w:rPr>
                <w:sz w:val="16"/>
                <w:szCs w:val="16"/>
              </w:rPr>
              <w:t>2020-06</w:t>
            </w:r>
          </w:p>
        </w:tc>
        <w:tc>
          <w:tcPr>
            <w:tcW w:w="800" w:type="dxa"/>
            <w:shd w:val="solid" w:color="FFFFFF" w:fill="auto"/>
          </w:tcPr>
          <w:p w14:paraId="19449568" w14:textId="77777777" w:rsidR="00067E05" w:rsidRDefault="00067E05" w:rsidP="00CA17CC">
            <w:pPr>
              <w:pStyle w:val="TAC"/>
              <w:rPr>
                <w:sz w:val="16"/>
                <w:szCs w:val="16"/>
              </w:rPr>
            </w:pPr>
            <w:r>
              <w:rPr>
                <w:sz w:val="16"/>
                <w:szCs w:val="16"/>
              </w:rPr>
              <w:t>CT#88e</w:t>
            </w:r>
          </w:p>
        </w:tc>
        <w:tc>
          <w:tcPr>
            <w:tcW w:w="1094" w:type="dxa"/>
            <w:shd w:val="solid" w:color="FFFFFF" w:fill="auto"/>
          </w:tcPr>
          <w:p w14:paraId="7724787E" w14:textId="77777777" w:rsidR="00067E05" w:rsidRDefault="00067E05" w:rsidP="00CA17CC">
            <w:pPr>
              <w:pStyle w:val="TAC"/>
              <w:rPr>
                <w:sz w:val="16"/>
                <w:szCs w:val="16"/>
              </w:rPr>
            </w:pPr>
          </w:p>
        </w:tc>
        <w:tc>
          <w:tcPr>
            <w:tcW w:w="567" w:type="dxa"/>
            <w:shd w:val="solid" w:color="FFFFFF" w:fill="auto"/>
          </w:tcPr>
          <w:p w14:paraId="4D2F5F13" w14:textId="77777777" w:rsidR="00067E05" w:rsidRPr="004F472B" w:rsidDel="004B626B" w:rsidRDefault="00067E05" w:rsidP="00670B4E">
            <w:pPr>
              <w:pStyle w:val="TAL"/>
              <w:jc w:val="center"/>
              <w:rPr>
                <w:sz w:val="16"/>
                <w:szCs w:val="16"/>
              </w:rPr>
            </w:pPr>
          </w:p>
        </w:tc>
        <w:tc>
          <w:tcPr>
            <w:tcW w:w="425" w:type="dxa"/>
            <w:shd w:val="solid" w:color="FFFFFF" w:fill="auto"/>
          </w:tcPr>
          <w:p w14:paraId="2D5F4BEC" w14:textId="77777777" w:rsidR="00067E05" w:rsidRPr="004F472B" w:rsidDel="004B626B" w:rsidRDefault="00067E05" w:rsidP="00CA17CC">
            <w:pPr>
              <w:pStyle w:val="TAR"/>
              <w:rPr>
                <w:sz w:val="16"/>
                <w:szCs w:val="16"/>
              </w:rPr>
            </w:pPr>
          </w:p>
        </w:tc>
        <w:tc>
          <w:tcPr>
            <w:tcW w:w="425" w:type="dxa"/>
            <w:shd w:val="solid" w:color="FFFFFF" w:fill="auto"/>
          </w:tcPr>
          <w:p w14:paraId="3BF0656A" w14:textId="77777777" w:rsidR="00067E05" w:rsidRPr="004F472B" w:rsidDel="004B626B" w:rsidRDefault="00067E05" w:rsidP="00CA17CC">
            <w:pPr>
              <w:pStyle w:val="TAC"/>
              <w:rPr>
                <w:sz w:val="16"/>
                <w:szCs w:val="16"/>
              </w:rPr>
            </w:pPr>
          </w:p>
        </w:tc>
        <w:tc>
          <w:tcPr>
            <w:tcW w:w="4820" w:type="dxa"/>
            <w:shd w:val="solid" w:color="FFFFFF" w:fill="auto"/>
          </w:tcPr>
          <w:p w14:paraId="106F74B1"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1EDC7455" w14:textId="77777777" w:rsidR="00067E05" w:rsidRDefault="00067E05" w:rsidP="00CB703D">
            <w:pPr>
              <w:pStyle w:val="TAC"/>
              <w:rPr>
                <w:sz w:val="16"/>
                <w:szCs w:val="16"/>
              </w:rPr>
            </w:pPr>
            <w:r>
              <w:rPr>
                <w:sz w:val="16"/>
                <w:szCs w:val="16"/>
              </w:rPr>
              <w:t>16.0.0</w:t>
            </w:r>
          </w:p>
        </w:tc>
      </w:tr>
      <w:tr w:rsidR="00670B4E" w:rsidRPr="004F472B" w:rsidDel="004B626B" w14:paraId="38914D4F" w14:textId="77777777" w:rsidTr="00670B4E">
        <w:tc>
          <w:tcPr>
            <w:tcW w:w="800" w:type="dxa"/>
            <w:shd w:val="solid" w:color="FFFFFF" w:fill="auto"/>
          </w:tcPr>
          <w:p w14:paraId="45599A36" w14:textId="77777777" w:rsidR="00670B4E" w:rsidRDefault="00670B4E" w:rsidP="00CA17CC">
            <w:pPr>
              <w:pStyle w:val="TAC"/>
              <w:rPr>
                <w:sz w:val="16"/>
                <w:szCs w:val="16"/>
              </w:rPr>
            </w:pPr>
            <w:r>
              <w:rPr>
                <w:sz w:val="16"/>
                <w:szCs w:val="16"/>
              </w:rPr>
              <w:t>2020-09</w:t>
            </w:r>
          </w:p>
        </w:tc>
        <w:tc>
          <w:tcPr>
            <w:tcW w:w="800" w:type="dxa"/>
            <w:shd w:val="solid" w:color="FFFFFF" w:fill="auto"/>
          </w:tcPr>
          <w:p w14:paraId="197DD586" w14:textId="77777777" w:rsidR="00670B4E" w:rsidRDefault="00670B4E" w:rsidP="00CA17CC">
            <w:pPr>
              <w:pStyle w:val="TAC"/>
              <w:rPr>
                <w:sz w:val="16"/>
                <w:szCs w:val="16"/>
              </w:rPr>
            </w:pPr>
            <w:r>
              <w:rPr>
                <w:sz w:val="16"/>
                <w:szCs w:val="16"/>
              </w:rPr>
              <w:t>CT#89</w:t>
            </w:r>
          </w:p>
        </w:tc>
        <w:tc>
          <w:tcPr>
            <w:tcW w:w="1094" w:type="dxa"/>
            <w:shd w:val="solid" w:color="FFFFFF" w:fill="auto"/>
          </w:tcPr>
          <w:p w14:paraId="0B75293C"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28BB9513"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F52CF2C"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66E29995"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1E2AD7BA"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6CA2B1F1" w14:textId="77777777" w:rsidR="00670B4E" w:rsidRDefault="00670B4E" w:rsidP="00CB703D">
            <w:pPr>
              <w:pStyle w:val="TAC"/>
              <w:rPr>
                <w:sz w:val="16"/>
                <w:szCs w:val="16"/>
              </w:rPr>
            </w:pPr>
            <w:r>
              <w:rPr>
                <w:sz w:val="16"/>
                <w:szCs w:val="16"/>
              </w:rPr>
              <w:t>16.1.0</w:t>
            </w:r>
          </w:p>
        </w:tc>
      </w:tr>
      <w:tr w:rsidR="00670B4E" w:rsidRPr="004F472B" w:rsidDel="004B626B" w14:paraId="5A6CABC4" w14:textId="77777777" w:rsidTr="00670B4E">
        <w:tc>
          <w:tcPr>
            <w:tcW w:w="800" w:type="dxa"/>
            <w:shd w:val="solid" w:color="FFFFFF" w:fill="auto"/>
          </w:tcPr>
          <w:p w14:paraId="394F92C3" w14:textId="77777777" w:rsidR="00670B4E" w:rsidRDefault="00670B4E" w:rsidP="00CA17CC">
            <w:pPr>
              <w:pStyle w:val="TAC"/>
              <w:rPr>
                <w:sz w:val="16"/>
                <w:szCs w:val="16"/>
              </w:rPr>
            </w:pPr>
            <w:r>
              <w:rPr>
                <w:sz w:val="16"/>
                <w:szCs w:val="16"/>
              </w:rPr>
              <w:t>2020-09</w:t>
            </w:r>
          </w:p>
        </w:tc>
        <w:tc>
          <w:tcPr>
            <w:tcW w:w="800" w:type="dxa"/>
            <w:shd w:val="solid" w:color="FFFFFF" w:fill="auto"/>
          </w:tcPr>
          <w:p w14:paraId="3CBE0C1F" w14:textId="77777777" w:rsidR="00670B4E" w:rsidRDefault="00670B4E" w:rsidP="00CA17CC">
            <w:pPr>
              <w:pStyle w:val="TAC"/>
              <w:rPr>
                <w:sz w:val="16"/>
                <w:szCs w:val="16"/>
              </w:rPr>
            </w:pPr>
            <w:r>
              <w:rPr>
                <w:sz w:val="16"/>
                <w:szCs w:val="16"/>
              </w:rPr>
              <w:t>CT#89</w:t>
            </w:r>
          </w:p>
        </w:tc>
        <w:tc>
          <w:tcPr>
            <w:tcW w:w="1094" w:type="dxa"/>
            <w:shd w:val="solid" w:color="FFFFFF" w:fill="auto"/>
          </w:tcPr>
          <w:p w14:paraId="61E3CD76"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B4E1DA7"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D47E2F" w14:textId="77777777" w:rsidR="00670B4E" w:rsidRDefault="00670B4E" w:rsidP="00CA17CC">
            <w:pPr>
              <w:pStyle w:val="TAR"/>
              <w:rPr>
                <w:sz w:val="16"/>
                <w:szCs w:val="16"/>
              </w:rPr>
            </w:pPr>
            <w:r>
              <w:rPr>
                <w:sz w:val="16"/>
                <w:szCs w:val="16"/>
              </w:rPr>
              <w:t>1</w:t>
            </w:r>
          </w:p>
        </w:tc>
        <w:tc>
          <w:tcPr>
            <w:tcW w:w="425" w:type="dxa"/>
            <w:shd w:val="solid" w:color="FFFFFF" w:fill="auto"/>
          </w:tcPr>
          <w:p w14:paraId="38F9CE48" w14:textId="77777777" w:rsidR="00670B4E" w:rsidRDefault="00670B4E" w:rsidP="00CA17CC">
            <w:pPr>
              <w:pStyle w:val="TAC"/>
              <w:rPr>
                <w:sz w:val="16"/>
                <w:szCs w:val="16"/>
              </w:rPr>
            </w:pPr>
            <w:r>
              <w:rPr>
                <w:sz w:val="16"/>
                <w:szCs w:val="16"/>
              </w:rPr>
              <w:t>F</w:t>
            </w:r>
          </w:p>
        </w:tc>
        <w:tc>
          <w:tcPr>
            <w:tcW w:w="4820" w:type="dxa"/>
            <w:shd w:val="solid" w:color="FFFFFF" w:fill="auto"/>
          </w:tcPr>
          <w:p w14:paraId="626B67B6"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4D769CDD" w14:textId="77777777" w:rsidR="00670B4E" w:rsidRDefault="00670B4E" w:rsidP="00CB703D">
            <w:pPr>
              <w:pStyle w:val="TAC"/>
              <w:rPr>
                <w:sz w:val="16"/>
                <w:szCs w:val="16"/>
              </w:rPr>
            </w:pPr>
            <w:r>
              <w:rPr>
                <w:sz w:val="16"/>
                <w:szCs w:val="16"/>
              </w:rPr>
              <w:t>16.1.0</w:t>
            </w:r>
          </w:p>
        </w:tc>
      </w:tr>
      <w:tr w:rsidR="00670B4E" w:rsidRPr="004F472B" w:rsidDel="004B626B" w14:paraId="6590F0CA" w14:textId="77777777" w:rsidTr="00670B4E">
        <w:tc>
          <w:tcPr>
            <w:tcW w:w="800" w:type="dxa"/>
            <w:shd w:val="solid" w:color="FFFFFF" w:fill="auto"/>
          </w:tcPr>
          <w:p w14:paraId="1606641C" w14:textId="77777777" w:rsidR="00670B4E" w:rsidRDefault="00670B4E" w:rsidP="00CA17CC">
            <w:pPr>
              <w:pStyle w:val="TAC"/>
              <w:rPr>
                <w:sz w:val="16"/>
                <w:szCs w:val="16"/>
              </w:rPr>
            </w:pPr>
            <w:r>
              <w:rPr>
                <w:sz w:val="16"/>
                <w:szCs w:val="16"/>
              </w:rPr>
              <w:t>2020-09</w:t>
            </w:r>
          </w:p>
        </w:tc>
        <w:tc>
          <w:tcPr>
            <w:tcW w:w="800" w:type="dxa"/>
            <w:shd w:val="solid" w:color="FFFFFF" w:fill="auto"/>
          </w:tcPr>
          <w:p w14:paraId="0E3B3ADA" w14:textId="77777777" w:rsidR="00670B4E" w:rsidRDefault="00670B4E" w:rsidP="00CA17CC">
            <w:pPr>
              <w:pStyle w:val="TAC"/>
              <w:rPr>
                <w:sz w:val="16"/>
                <w:szCs w:val="16"/>
              </w:rPr>
            </w:pPr>
            <w:r>
              <w:rPr>
                <w:sz w:val="16"/>
                <w:szCs w:val="16"/>
              </w:rPr>
              <w:t>CT#89</w:t>
            </w:r>
          </w:p>
        </w:tc>
        <w:tc>
          <w:tcPr>
            <w:tcW w:w="1094" w:type="dxa"/>
            <w:shd w:val="solid" w:color="FFFFFF" w:fill="auto"/>
          </w:tcPr>
          <w:p w14:paraId="114D64E9"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124FC75"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F60F16" w14:textId="77777777" w:rsidR="00670B4E" w:rsidRDefault="00670B4E" w:rsidP="00CA17CC">
            <w:pPr>
              <w:pStyle w:val="TAR"/>
              <w:rPr>
                <w:sz w:val="16"/>
                <w:szCs w:val="16"/>
              </w:rPr>
            </w:pPr>
            <w:r>
              <w:rPr>
                <w:sz w:val="16"/>
                <w:szCs w:val="16"/>
              </w:rPr>
              <w:t>1</w:t>
            </w:r>
          </w:p>
        </w:tc>
        <w:tc>
          <w:tcPr>
            <w:tcW w:w="425" w:type="dxa"/>
            <w:shd w:val="solid" w:color="FFFFFF" w:fill="auto"/>
          </w:tcPr>
          <w:p w14:paraId="14AD9F21" w14:textId="77777777" w:rsidR="00670B4E" w:rsidRDefault="00670B4E" w:rsidP="00CA17CC">
            <w:pPr>
              <w:pStyle w:val="TAC"/>
              <w:rPr>
                <w:sz w:val="16"/>
                <w:szCs w:val="16"/>
              </w:rPr>
            </w:pPr>
            <w:r>
              <w:rPr>
                <w:sz w:val="16"/>
                <w:szCs w:val="16"/>
              </w:rPr>
              <w:t>F</w:t>
            </w:r>
          </w:p>
        </w:tc>
        <w:tc>
          <w:tcPr>
            <w:tcW w:w="4820" w:type="dxa"/>
            <w:shd w:val="solid" w:color="FFFFFF" w:fill="auto"/>
          </w:tcPr>
          <w:p w14:paraId="63BE6A2F"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1AFC8BEE" w14:textId="77777777" w:rsidR="00670B4E" w:rsidRDefault="00670B4E" w:rsidP="00CB703D">
            <w:pPr>
              <w:pStyle w:val="TAC"/>
              <w:rPr>
                <w:sz w:val="16"/>
                <w:szCs w:val="16"/>
              </w:rPr>
            </w:pPr>
            <w:r>
              <w:rPr>
                <w:sz w:val="16"/>
                <w:szCs w:val="16"/>
              </w:rPr>
              <w:t>16.1.0</w:t>
            </w:r>
          </w:p>
        </w:tc>
      </w:tr>
      <w:tr w:rsidR="00463A7B" w:rsidRPr="004F472B" w:rsidDel="004B626B" w14:paraId="09DF5FDA" w14:textId="77777777" w:rsidTr="00C07A04">
        <w:tc>
          <w:tcPr>
            <w:tcW w:w="800" w:type="dxa"/>
            <w:shd w:val="solid" w:color="FFFFFF" w:fill="auto"/>
          </w:tcPr>
          <w:p w14:paraId="04727298"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5A2D257" w14:textId="77777777" w:rsidR="00463A7B" w:rsidRDefault="00463A7B" w:rsidP="00FA4CEA">
            <w:pPr>
              <w:pStyle w:val="TAC"/>
              <w:rPr>
                <w:sz w:val="16"/>
                <w:szCs w:val="16"/>
              </w:rPr>
            </w:pPr>
            <w:r>
              <w:rPr>
                <w:sz w:val="16"/>
                <w:szCs w:val="16"/>
              </w:rPr>
              <w:t>CT#90</w:t>
            </w:r>
          </w:p>
        </w:tc>
        <w:tc>
          <w:tcPr>
            <w:tcW w:w="1094" w:type="dxa"/>
            <w:shd w:val="solid" w:color="FFFFFF" w:fill="auto"/>
          </w:tcPr>
          <w:p w14:paraId="426C1205" w14:textId="77777777" w:rsidR="00463A7B" w:rsidRDefault="00463A7B" w:rsidP="00FA4CEA">
            <w:pPr>
              <w:pStyle w:val="TAC"/>
              <w:rPr>
                <w:sz w:val="16"/>
                <w:szCs w:val="16"/>
              </w:rPr>
            </w:pPr>
            <w:r>
              <w:rPr>
                <w:sz w:val="16"/>
                <w:szCs w:val="16"/>
              </w:rPr>
              <w:t>CP-203054</w:t>
            </w:r>
          </w:p>
        </w:tc>
        <w:tc>
          <w:tcPr>
            <w:tcW w:w="567" w:type="dxa"/>
            <w:shd w:val="solid" w:color="FFFFFF" w:fill="auto"/>
          </w:tcPr>
          <w:p w14:paraId="46FC2F6B"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53B40166" w14:textId="77777777" w:rsidR="00463A7B" w:rsidRDefault="00463A7B" w:rsidP="00FA4CEA">
            <w:pPr>
              <w:pStyle w:val="TAR"/>
              <w:rPr>
                <w:sz w:val="16"/>
                <w:szCs w:val="16"/>
              </w:rPr>
            </w:pPr>
            <w:r>
              <w:rPr>
                <w:sz w:val="16"/>
                <w:szCs w:val="16"/>
              </w:rPr>
              <w:t>2</w:t>
            </w:r>
          </w:p>
        </w:tc>
        <w:tc>
          <w:tcPr>
            <w:tcW w:w="425" w:type="dxa"/>
            <w:shd w:val="solid" w:color="FFFFFF" w:fill="auto"/>
          </w:tcPr>
          <w:p w14:paraId="3BA6849D" w14:textId="77777777" w:rsidR="00463A7B" w:rsidRDefault="00463A7B" w:rsidP="00FA4CEA">
            <w:pPr>
              <w:pStyle w:val="TAC"/>
              <w:rPr>
                <w:sz w:val="16"/>
                <w:szCs w:val="16"/>
              </w:rPr>
            </w:pPr>
            <w:r>
              <w:rPr>
                <w:sz w:val="16"/>
                <w:szCs w:val="16"/>
              </w:rPr>
              <w:t>F</w:t>
            </w:r>
          </w:p>
        </w:tc>
        <w:tc>
          <w:tcPr>
            <w:tcW w:w="4820" w:type="dxa"/>
            <w:shd w:val="solid" w:color="FFFFFF" w:fill="auto"/>
          </w:tcPr>
          <w:p w14:paraId="7E3A5DB6"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202A17CA" w14:textId="77777777" w:rsidR="00463A7B" w:rsidRDefault="00463A7B" w:rsidP="00FA4CEA">
            <w:pPr>
              <w:pStyle w:val="TAC"/>
              <w:rPr>
                <w:sz w:val="16"/>
                <w:szCs w:val="16"/>
              </w:rPr>
            </w:pPr>
            <w:r>
              <w:rPr>
                <w:sz w:val="16"/>
                <w:szCs w:val="16"/>
              </w:rPr>
              <w:t>16.2.0</w:t>
            </w:r>
          </w:p>
        </w:tc>
      </w:tr>
      <w:tr w:rsidR="00463A7B" w:rsidRPr="004F472B" w:rsidDel="004B626B" w14:paraId="05698A89" w14:textId="77777777" w:rsidTr="00670B4E">
        <w:tc>
          <w:tcPr>
            <w:tcW w:w="800" w:type="dxa"/>
            <w:shd w:val="solid" w:color="FFFFFF" w:fill="auto"/>
          </w:tcPr>
          <w:p w14:paraId="596CDBE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03CFF1D" w14:textId="77777777" w:rsidR="00463A7B" w:rsidRDefault="00463A7B" w:rsidP="00FA4CEA">
            <w:pPr>
              <w:pStyle w:val="TAC"/>
              <w:rPr>
                <w:sz w:val="16"/>
                <w:szCs w:val="16"/>
              </w:rPr>
            </w:pPr>
            <w:r>
              <w:rPr>
                <w:sz w:val="16"/>
                <w:szCs w:val="16"/>
              </w:rPr>
              <w:t>CT#90</w:t>
            </w:r>
          </w:p>
        </w:tc>
        <w:tc>
          <w:tcPr>
            <w:tcW w:w="1094" w:type="dxa"/>
            <w:shd w:val="solid" w:color="FFFFFF" w:fill="auto"/>
          </w:tcPr>
          <w:p w14:paraId="7F13DF56" w14:textId="77777777" w:rsidR="00463A7B" w:rsidRDefault="00463A7B" w:rsidP="00FA4CEA">
            <w:pPr>
              <w:pStyle w:val="TAC"/>
              <w:rPr>
                <w:sz w:val="16"/>
                <w:szCs w:val="16"/>
              </w:rPr>
            </w:pPr>
            <w:r>
              <w:rPr>
                <w:sz w:val="16"/>
                <w:szCs w:val="16"/>
              </w:rPr>
              <w:t>CP-203040</w:t>
            </w:r>
          </w:p>
        </w:tc>
        <w:tc>
          <w:tcPr>
            <w:tcW w:w="567" w:type="dxa"/>
            <w:shd w:val="solid" w:color="FFFFFF" w:fill="auto"/>
          </w:tcPr>
          <w:p w14:paraId="386BE459"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1E23F8C9" w14:textId="77777777" w:rsidR="00463A7B" w:rsidRDefault="00463A7B" w:rsidP="00FA4CEA">
            <w:pPr>
              <w:pStyle w:val="TAR"/>
              <w:rPr>
                <w:sz w:val="16"/>
                <w:szCs w:val="16"/>
              </w:rPr>
            </w:pPr>
            <w:r>
              <w:rPr>
                <w:sz w:val="16"/>
                <w:szCs w:val="16"/>
              </w:rPr>
              <w:t>-</w:t>
            </w:r>
          </w:p>
        </w:tc>
        <w:tc>
          <w:tcPr>
            <w:tcW w:w="425" w:type="dxa"/>
            <w:shd w:val="solid" w:color="FFFFFF" w:fill="auto"/>
          </w:tcPr>
          <w:p w14:paraId="650BF150" w14:textId="77777777" w:rsidR="00463A7B" w:rsidRDefault="00463A7B" w:rsidP="00FA4CEA">
            <w:pPr>
              <w:pStyle w:val="TAC"/>
              <w:rPr>
                <w:sz w:val="16"/>
                <w:szCs w:val="16"/>
              </w:rPr>
            </w:pPr>
            <w:r>
              <w:rPr>
                <w:sz w:val="16"/>
                <w:szCs w:val="16"/>
              </w:rPr>
              <w:t>F</w:t>
            </w:r>
          </w:p>
        </w:tc>
        <w:tc>
          <w:tcPr>
            <w:tcW w:w="4820" w:type="dxa"/>
            <w:shd w:val="solid" w:color="FFFFFF" w:fill="auto"/>
          </w:tcPr>
          <w:p w14:paraId="1635700B"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1B1811A4" w14:textId="77777777" w:rsidR="00463A7B" w:rsidRDefault="00463A7B" w:rsidP="00FA4CEA">
            <w:pPr>
              <w:pStyle w:val="TAC"/>
              <w:rPr>
                <w:sz w:val="16"/>
                <w:szCs w:val="16"/>
              </w:rPr>
            </w:pPr>
            <w:r>
              <w:rPr>
                <w:sz w:val="16"/>
                <w:szCs w:val="16"/>
              </w:rPr>
              <w:t>16.2.0</w:t>
            </w:r>
          </w:p>
        </w:tc>
      </w:tr>
      <w:tr w:rsidR="00463A7B" w:rsidRPr="004F472B" w:rsidDel="004B626B" w14:paraId="54740542" w14:textId="77777777" w:rsidTr="00AE0512">
        <w:tc>
          <w:tcPr>
            <w:tcW w:w="800" w:type="dxa"/>
            <w:shd w:val="solid" w:color="FFFFFF" w:fill="auto"/>
          </w:tcPr>
          <w:p w14:paraId="3CF467F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7451912" w14:textId="77777777" w:rsidR="00463A7B" w:rsidRDefault="00463A7B" w:rsidP="00FA4CEA">
            <w:pPr>
              <w:pStyle w:val="TAC"/>
              <w:rPr>
                <w:sz w:val="16"/>
                <w:szCs w:val="16"/>
              </w:rPr>
            </w:pPr>
            <w:r>
              <w:rPr>
                <w:sz w:val="16"/>
                <w:szCs w:val="16"/>
              </w:rPr>
              <w:t>CT#90</w:t>
            </w:r>
          </w:p>
        </w:tc>
        <w:tc>
          <w:tcPr>
            <w:tcW w:w="1094" w:type="dxa"/>
            <w:shd w:val="solid" w:color="FFFFFF" w:fill="auto"/>
          </w:tcPr>
          <w:p w14:paraId="00DF6CB5" w14:textId="77777777" w:rsidR="00463A7B" w:rsidRDefault="00463A7B" w:rsidP="00FA4CEA">
            <w:pPr>
              <w:pStyle w:val="TAC"/>
              <w:rPr>
                <w:sz w:val="16"/>
                <w:szCs w:val="16"/>
              </w:rPr>
            </w:pPr>
            <w:r>
              <w:rPr>
                <w:sz w:val="16"/>
                <w:szCs w:val="16"/>
              </w:rPr>
              <w:t>CP-203048</w:t>
            </w:r>
          </w:p>
        </w:tc>
        <w:tc>
          <w:tcPr>
            <w:tcW w:w="567" w:type="dxa"/>
            <w:shd w:val="solid" w:color="FFFFFF" w:fill="auto"/>
          </w:tcPr>
          <w:p w14:paraId="165A12D4"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189115E7" w14:textId="77777777" w:rsidR="00463A7B" w:rsidRDefault="00463A7B" w:rsidP="00FA4CEA">
            <w:pPr>
              <w:pStyle w:val="TAR"/>
              <w:rPr>
                <w:sz w:val="16"/>
                <w:szCs w:val="16"/>
              </w:rPr>
            </w:pPr>
            <w:r>
              <w:rPr>
                <w:sz w:val="16"/>
                <w:szCs w:val="16"/>
              </w:rPr>
              <w:t>1</w:t>
            </w:r>
          </w:p>
        </w:tc>
        <w:tc>
          <w:tcPr>
            <w:tcW w:w="425" w:type="dxa"/>
            <w:shd w:val="solid" w:color="FFFFFF" w:fill="auto"/>
          </w:tcPr>
          <w:p w14:paraId="1101F774" w14:textId="77777777" w:rsidR="00463A7B" w:rsidRDefault="00463A7B" w:rsidP="00FA4CEA">
            <w:pPr>
              <w:pStyle w:val="TAC"/>
              <w:rPr>
                <w:sz w:val="16"/>
                <w:szCs w:val="16"/>
              </w:rPr>
            </w:pPr>
            <w:r>
              <w:rPr>
                <w:sz w:val="16"/>
                <w:szCs w:val="16"/>
              </w:rPr>
              <w:t>F</w:t>
            </w:r>
          </w:p>
        </w:tc>
        <w:tc>
          <w:tcPr>
            <w:tcW w:w="4820" w:type="dxa"/>
            <w:shd w:val="solid" w:color="FFFFFF" w:fill="auto"/>
          </w:tcPr>
          <w:p w14:paraId="137EE5A3"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063C5ACC" w14:textId="77777777" w:rsidR="00463A7B" w:rsidRDefault="00463A7B" w:rsidP="00FA4CEA">
            <w:pPr>
              <w:pStyle w:val="TAC"/>
              <w:rPr>
                <w:sz w:val="16"/>
                <w:szCs w:val="16"/>
              </w:rPr>
            </w:pPr>
            <w:r>
              <w:rPr>
                <w:sz w:val="16"/>
                <w:szCs w:val="16"/>
              </w:rPr>
              <w:t>16.2.0</w:t>
            </w:r>
          </w:p>
        </w:tc>
      </w:tr>
      <w:tr w:rsidR="00463A7B" w:rsidRPr="004F472B" w:rsidDel="004B626B" w14:paraId="2AC9F12F" w14:textId="77777777" w:rsidTr="00670B4E">
        <w:tc>
          <w:tcPr>
            <w:tcW w:w="800" w:type="dxa"/>
            <w:shd w:val="solid" w:color="FFFFFF" w:fill="auto"/>
          </w:tcPr>
          <w:p w14:paraId="01FA9F9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6C82CBC" w14:textId="77777777" w:rsidR="00463A7B" w:rsidRDefault="00463A7B" w:rsidP="00FA4CEA">
            <w:pPr>
              <w:pStyle w:val="TAC"/>
              <w:rPr>
                <w:sz w:val="16"/>
                <w:szCs w:val="16"/>
              </w:rPr>
            </w:pPr>
            <w:r>
              <w:rPr>
                <w:sz w:val="16"/>
                <w:szCs w:val="16"/>
              </w:rPr>
              <w:t>CT#90</w:t>
            </w:r>
          </w:p>
        </w:tc>
        <w:tc>
          <w:tcPr>
            <w:tcW w:w="1094" w:type="dxa"/>
            <w:shd w:val="solid" w:color="FFFFFF" w:fill="auto"/>
          </w:tcPr>
          <w:p w14:paraId="4868DE79" w14:textId="77777777" w:rsidR="00463A7B" w:rsidRDefault="00463A7B" w:rsidP="00FA4CEA">
            <w:pPr>
              <w:pStyle w:val="TAC"/>
              <w:rPr>
                <w:sz w:val="16"/>
                <w:szCs w:val="16"/>
              </w:rPr>
            </w:pPr>
            <w:r>
              <w:rPr>
                <w:sz w:val="16"/>
                <w:szCs w:val="16"/>
              </w:rPr>
              <w:t>CP-203040</w:t>
            </w:r>
          </w:p>
        </w:tc>
        <w:tc>
          <w:tcPr>
            <w:tcW w:w="567" w:type="dxa"/>
            <w:shd w:val="solid" w:color="FFFFFF" w:fill="auto"/>
          </w:tcPr>
          <w:p w14:paraId="7A2B9EF0"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767D49AE" w14:textId="77777777" w:rsidR="00463A7B" w:rsidRDefault="00463A7B" w:rsidP="00FA4CEA">
            <w:pPr>
              <w:pStyle w:val="TAR"/>
              <w:rPr>
                <w:sz w:val="16"/>
                <w:szCs w:val="16"/>
              </w:rPr>
            </w:pPr>
            <w:r>
              <w:rPr>
                <w:sz w:val="16"/>
                <w:szCs w:val="16"/>
              </w:rPr>
              <w:t>1</w:t>
            </w:r>
          </w:p>
        </w:tc>
        <w:tc>
          <w:tcPr>
            <w:tcW w:w="425" w:type="dxa"/>
            <w:shd w:val="solid" w:color="FFFFFF" w:fill="auto"/>
          </w:tcPr>
          <w:p w14:paraId="3F809903" w14:textId="77777777" w:rsidR="00463A7B" w:rsidRDefault="00463A7B" w:rsidP="00FA4CEA">
            <w:pPr>
              <w:pStyle w:val="TAC"/>
              <w:rPr>
                <w:sz w:val="16"/>
                <w:szCs w:val="16"/>
              </w:rPr>
            </w:pPr>
            <w:r>
              <w:rPr>
                <w:sz w:val="16"/>
                <w:szCs w:val="16"/>
              </w:rPr>
              <w:t>F</w:t>
            </w:r>
          </w:p>
        </w:tc>
        <w:tc>
          <w:tcPr>
            <w:tcW w:w="4820" w:type="dxa"/>
            <w:shd w:val="solid" w:color="FFFFFF" w:fill="auto"/>
          </w:tcPr>
          <w:p w14:paraId="437AEB38"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5D9EA918" w14:textId="77777777" w:rsidR="00463A7B" w:rsidRDefault="00463A7B" w:rsidP="00FA4CEA">
            <w:pPr>
              <w:pStyle w:val="TAC"/>
              <w:rPr>
                <w:sz w:val="16"/>
                <w:szCs w:val="16"/>
              </w:rPr>
            </w:pPr>
            <w:r>
              <w:rPr>
                <w:sz w:val="16"/>
                <w:szCs w:val="16"/>
              </w:rPr>
              <w:t>16.2.0</w:t>
            </w:r>
          </w:p>
        </w:tc>
      </w:tr>
      <w:tr w:rsidR="00463A7B" w:rsidRPr="004F472B" w:rsidDel="004B626B" w14:paraId="17B1A818" w14:textId="77777777" w:rsidTr="00670B4E">
        <w:tc>
          <w:tcPr>
            <w:tcW w:w="800" w:type="dxa"/>
            <w:shd w:val="solid" w:color="FFFFFF" w:fill="auto"/>
          </w:tcPr>
          <w:p w14:paraId="20366E65"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35D5C2" w14:textId="77777777" w:rsidR="00463A7B" w:rsidRDefault="00463A7B" w:rsidP="00FA4CEA">
            <w:pPr>
              <w:pStyle w:val="TAC"/>
              <w:rPr>
                <w:sz w:val="16"/>
                <w:szCs w:val="16"/>
              </w:rPr>
            </w:pPr>
            <w:r>
              <w:rPr>
                <w:sz w:val="16"/>
                <w:szCs w:val="16"/>
              </w:rPr>
              <w:t>CT#90</w:t>
            </w:r>
          </w:p>
        </w:tc>
        <w:tc>
          <w:tcPr>
            <w:tcW w:w="1094" w:type="dxa"/>
            <w:shd w:val="solid" w:color="FFFFFF" w:fill="auto"/>
          </w:tcPr>
          <w:p w14:paraId="23564EBE" w14:textId="77777777" w:rsidR="00463A7B" w:rsidRDefault="00463A7B" w:rsidP="00FA4CEA">
            <w:pPr>
              <w:pStyle w:val="TAC"/>
              <w:rPr>
                <w:sz w:val="16"/>
                <w:szCs w:val="16"/>
              </w:rPr>
            </w:pPr>
            <w:r>
              <w:rPr>
                <w:sz w:val="16"/>
                <w:szCs w:val="16"/>
              </w:rPr>
              <w:t>CP-203036</w:t>
            </w:r>
          </w:p>
        </w:tc>
        <w:tc>
          <w:tcPr>
            <w:tcW w:w="567" w:type="dxa"/>
            <w:shd w:val="solid" w:color="FFFFFF" w:fill="auto"/>
          </w:tcPr>
          <w:p w14:paraId="41178BA4"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3F54EA65" w14:textId="77777777" w:rsidR="00463A7B" w:rsidRDefault="00463A7B" w:rsidP="00FA4CEA">
            <w:pPr>
              <w:pStyle w:val="TAR"/>
              <w:rPr>
                <w:sz w:val="16"/>
                <w:szCs w:val="16"/>
              </w:rPr>
            </w:pPr>
            <w:r>
              <w:rPr>
                <w:sz w:val="16"/>
                <w:szCs w:val="16"/>
              </w:rPr>
              <w:t>-</w:t>
            </w:r>
          </w:p>
        </w:tc>
        <w:tc>
          <w:tcPr>
            <w:tcW w:w="425" w:type="dxa"/>
            <w:shd w:val="solid" w:color="FFFFFF" w:fill="auto"/>
          </w:tcPr>
          <w:p w14:paraId="37B0FA09" w14:textId="77777777" w:rsidR="00463A7B" w:rsidRDefault="00463A7B" w:rsidP="00FA4CEA">
            <w:pPr>
              <w:pStyle w:val="TAC"/>
              <w:rPr>
                <w:sz w:val="16"/>
                <w:szCs w:val="16"/>
              </w:rPr>
            </w:pPr>
            <w:r>
              <w:rPr>
                <w:sz w:val="16"/>
                <w:szCs w:val="16"/>
              </w:rPr>
              <w:t>F</w:t>
            </w:r>
          </w:p>
        </w:tc>
        <w:tc>
          <w:tcPr>
            <w:tcW w:w="4820" w:type="dxa"/>
            <w:shd w:val="solid" w:color="FFFFFF" w:fill="auto"/>
          </w:tcPr>
          <w:p w14:paraId="1B7500D7"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72ADFC36" w14:textId="77777777" w:rsidR="00463A7B" w:rsidRDefault="00463A7B" w:rsidP="00FA4CEA">
            <w:pPr>
              <w:pStyle w:val="TAC"/>
              <w:rPr>
                <w:sz w:val="16"/>
                <w:szCs w:val="16"/>
              </w:rPr>
            </w:pPr>
            <w:r>
              <w:rPr>
                <w:sz w:val="16"/>
                <w:szCs w:val="16"/>
              </w:rPr>
              <w:t>16.2.0</w:t>
            </w:r>
          </w:p>
        </w:tc>
      </w:tr>
      <w:tr w:rsidR="00FE236F" w:rsidRPr="004F472B" w:rsidDel="004B626B" w14:paraId="26FCCC39" w14:textId="77777777" w:rsidTr="00670B4E">
        <w:tc>
          <w:tcPr>
            <w:tcW w:w="800" w:type="dxa"/>
            <w:shd w:val="solid" w:color="FFFFFF" w:fill="auto"/>
          </w:tcPr>
          <w:p w14:paraId="158A5998" w14:textId="77777777" w:rsidR="00FE236F" w:rsidRDefault="00FE236F" w:rsidP="00FA4CEA">
            <w:pPr>
              <w:pStyle w:val="TAC"/>
              <w:rPr>
                <w:sz w:val="16"/>
                <w:szCs w:val="16"/>
              </w:rPr>
            </w:pPr>
            <w:r>
              <w:rPr>
                <w:sz w:val="16"/>
                <w:szCs w:val="16"/>
              </w:rPr>
              <w:t>2021-03</w:t>
            </w:r>
          </w:p>
        </w:tc>
        <w:tc>
          <w:tcPr>
            <w:tcW w:w="800" w:type="dxa"/>
            <w:shd w:val="solid" w:color="FFFFFF" w:fill="auto"/>
          </w:tcPr>
          <w:p w14:paraId="779BCA85" w14:textId="77777777" w:rsidR="00FE236F" w:rsidRDefault="00FE236F" w:rsidP="00FA4CEA">
            <w:pPr>
              <w:pStyle w:val="TAC"/>
              <w:rPr>
                <w:sz w:val="16"/>
                <w:szCs w:val="16"/>
              </w:rPr>
            </w:pPr>
            <w:r>
              <w:rPr>
                <w:sz w:val="16"/>
                <w:szCs w:val="16"/>
              </w:rPr>
              <w:t>CT#91</w:t>
            </w:r>
          </w:p>
        </w:tc>
        <w:tc>
          <w:tcPr>
            <w:tcW w:w="1094" w:type="dxa"/>
            <w:shd w:val="solid" w:color="FFFFFF" w:fill="auto"/>
          </w:tcPr>
          <w:p w14:paraId="2EB55A43" w14:textId="77777777" w:rsidR="00FE236F" w:rsidRDefault="00FE236F" w:rsidP="00FA4CEA">
            <w:pPr>
              <w:pStyle w:val="TAC"/>
              <w:rPr>
                <w:sz w:val="16"/>
                <w:szCs w:val="16"/>
              </w:rPr>
            </w:pPr>
            <w:r>
              <w:rPr>
                <w:sz w:val="16"/>
                <w:szCs w:val="16"/>
              </w:rPr>
              <w:t>CP-210049</w:t>
            </w:r>
          </w:p>
        </w:tc>
        <w:tc>
          <w:tcPr>
            <w:tcW w:w="567" w:type="dxa"/>
            <w:shd w:val="solid" w:color="FFFFFF" w:fill="auto"/>
          </w:tcPr>
          <w:p w14:paraId="7E547F3F"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0AA29BF6" w14:textId="77777777" w:rsidR="00FE236F" w:rsidRDefault="00FE236F" w:rsidP="00FA4CEA">
            <w:pPr>
              <w:pStyle w:val="TAR"/>
              <w:rPr>
                <w:sz w:val="16"/>
                <w:szCs w:val="16"/>
              </w:rPr>
            </w:pPr>
            <w:r>
              <w:rPr>
                <w:sz w:val="16"/>
                <w:szCs w:val="16"/>
              </w:rPr>
              <w:t>-</w:t>
            </w:r>
          </w:p>
        </w:tc>
        <w:tc>
          <w:tcPr>
            <w:tcW w:w="425" w:type="dxa"/>
            <w:shd w:val="solid" w:color="FFFFFF" w:fill="auto"/>
          </w:tcPr>
          <w:p w14:paraId="1B45DA73" w14:textId="77777777" w:rsidR="00FE236F" w:rsidRDefault="00FE236F" w:rsidP="00FA4CEA">
            <w:pPr>
              <w:pStyle w:val="TAC"/>
              <w:rPr>
                <w:sz w:val="16"/>
                <w:szCs w:val="16"/>
              </w:rPr>
            </w:pPr>
            <w:r>
              <w:rPr>
                <w:sz w:val="16"/>
                <w:szCs w:val="16"/>
              </w:rPr>
              <w:t>F</w:t>
            </w:r>
          </w:p>
        </w:tc>
        <w:tc>
          <w:tcPr>
            <w:tcW w:w="4820" w:type="dxa"/>
            <w:shd w:val="solid" w:color="FFFFFF" w:fill="auto"/>
          </w:tcPr>
          <w:p w14:paraId="61DA3C73"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0C4DFD58" w14:textId="77777777" w:rsidR="00FE236F" w:rsidRDefault="00FE236F" w:rsidP="00FA4CEA">
            <w:pPr>
              <w:pStyle w:val="TAC"/>
              <w:rPr>
                <w:sz w:val="16"/>
                <w:szCs w:val="16"/>
              </w:rPr>
            </w:pPr>
            <w:r>
              <w:rPr>
                <w:sz w:val="16"/>
                <w:szCs w:val="16"/>
              </w:rPr>
              <w:t>16.3.0</w:t>
            </w:r>
          </w:p>
        </w:tc>
      </w:tr>
      <w:tr w:rsidR="00FE236F" w:rsidRPr="004F472B" w:rsidDel="004B626B" w14:paraId="65C752C8" w14:textId="77777777" w:rsidTr="00670B4E">
        <w:tc>
          <w:tcPr>
            <w:tcW w:w="800" w:type="dxa"/>
            <w:shd w:val="solid" w:color="FFFFFF" w:fill="auto"/>
          </w:tcPr>
          <w:p w14:paraId="4B336379" w14:textId="77777777" w:rsidR="00FE236F" w:rsidRDefault="00FE236F" w:rsidP="00FA4CEA">
            <w:pPr>
              <w:pStyle w:val="TAC"/>
              <w:rPr>
                <w:sz w:val="16"/>
                <w:szCs w:val="16"/>
              </w:rPr>
            </w:pPr>
            <w:r>
              <w:rPr>
                <w:sz w:val="16"/>
                <w:szCs w:val="16"/>
              </w:rPr>
              <w:t>2021-03</w:t>
            </w:r>
          </w:p>
        </w:tc>
        <w:tc>
          <w:tcPr>
            <w:tcW w:w="800" w:type="dxa"/>
            <w:shd w:val="solid" w:color="FFFFFF" w:fill="auto"/>
          </w:tcPr>
          <w:p w14:paraId="0D7BFEB7" w14:textId="77777777" w:rsidR="00FE236F" w:rsidRDefault="00FE236F" w:rsidP="00FA4CEA">
            <w:pPr>
              <w:pStyle w:val="TAC"/>
              <w:rPr>
                <w:sz w:val="16"/>
                <w:szCs w:val="16"/>
              </w:rPr>
            </w:pPr>
            <w:r>
              <w:rPr>
                <w:sz w:val="16"/>
                <w:szCs w:val="16"/>
              </w:rPr>
              <w:t>CT#91</w:t>
            </w:r>
          </w:p>
        </w:tc>
        <w:tc>
          <w:tcPr>
            <w:tcW w:w="1094" w:type="dxa"/>
            <w:shd w:val="solid" w:color="FFFFFF" w:fill="auto"/>
          </w:tcPr>
          <w:p w14:paraId="68E75937" w14:textId="77777777" w:rsidR="00FE236F" w:rsidRDefault="00FE236F" w:rsidP="00FA4CEA">
            <w:pPr>
              <w:pStyle w:val="TAC"/>
              <w:rPr>
                <w:sz w:val="16"/>
                <w:szCs w:val="16"/>
              </w:rPr>
            </w:pPr>
            <w:r>
              <w:rPr>
                <w:sz w:val="16"/>
                <w:szCs w:val="16"/>
              </w:rPr>
              <w:t>CP-210054</w:t>
            </w:r>
          </w:p>
        </w:tc>
        <w:tc>
          <w:tcPr>
            <w:tcW w:w="567" w:type="dxa"/>
            <w:shd w:val="solid" w:color="FFFFFF" w:fill="auto"/>
          </w:tcPr>
          <w:p w14:paraId="0E568FAA"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29D229D3" w14:textId="77777777" w:rsidR="00FE236F" w:rsidRDefault="00FE236F" w:rsidP="00FA4CEA">
            <w:pPr>
              <w:pStyle w:val="TAR"/>
              <w:rPr>
                <w:sz w:val="16"/>
                <w:szCs w:val="16"/>
              </w:rPr>
            </w:pPr>
            <w:r>
              <w:rPr>
                <w:sz w:val="16"/>
                <w:szCs w:val="16"/>
              </w:rPr>
              <w:t>-</w:t>
            </w:r>
          </w:p>
        </w:tc>
        <w:tc>
          <w:tcPr>
            <w:tcW w:w="425" w:type="dxa"/>
            <w:shd w:val="solid" w:color="FFFFFF" w:fill="auto"/>
          </w:tcPr>
          <w:p w14:paraId="7E9B5EE9" w14:textId="77777777" w:rsidR="00FE236F" w:rsidRDefault="00FE236F" w:rsidP="00FA4CEA">
            <w:pPr>
              <w:pStyle w:val="TAC"/>
              <w:rPr>
                <w:sz w:val="16"/>
                <w:szCs w:val="16"/>
              </w:rPr>
            </w:pPr>
            <w:r>
              <w:rPr>
                <w:sz w:val="16"/>
                <w:szCs w:val="16"/>
              </w:rPr>
              <w:t>F</w:t>
            </w:r>
          </w:p>
        </w:tc>
        <w:tc>
          <w:tcPr>
            <w:tcW w:w="4820" w:type="dxa"/>
            <w:shd w:val="solid" w:color="FFFFFF" w:fill="auto"/>
          </w:tcPr>
          <w:p w14:paraId="299519FD"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5812D6CD" w14:textId="77777777" w:rsidR="00FE236F" w:rsidRDefault="00FE236F" w:rsidP="00FA4CEA">
            <w:pPr>
              <w:pStyle w:val="TAC"/>
              <w:rPr>
                <w:sz w:val="16"/>
                <w:szCs w:val="16"/>
              </w:rPr>
            </w:pPr>
            <w:r>
              <w:rPr>
                <w:sz w:val="16"/>
                <w:szCs w:val="16"/>
              </w:rPr>
              <w:t>16.3.0</w:t>
            </w:r>
          </w:p>
        </w:tc>
      </w:tr>
      <w:tr w:rsidR="00BF0986" w:rsidRPr="004F472B" w:rsidDel="004B626B" w14:paraId="43E7B2F0" w14:textId="77777777" w:rsidTr="00670B4E">
        <w:tc>
          <w:tcPr>
            <w:tcW w:w="800" w:type="dxa"/>
            <w:shd w:val="solid" w:color="FFFFFF" w:fill="auto"/>
          </w:tcPr>
          <w:p w14:paraId="0E5F223D" w14:textId="5120B9F2" w:rsidR="00BF0986" w:rsidRDefault="00BF0986" w:rsidP="00FA4CEA">
            <w:pPr>
              <w:pStyle w:val="TAC"/>
              <w:rPr>
                <w:sz w:val="16"/>
                <w:szCs w:val="16"/>
              </w:rPr>
            </w:pPr>
            <w:r>
              <w:rPr>
                <w:sz w:val="16"/>
                <w:szCs w:val="16"/>
              </w:rPr>
              <w:t>2021-06</w:t>
            </w:r>
          </w:p>
        </w:tc>
        <w:tc>
          <w:tcPr>
            <w:tcW w:w="800" w:type="dxa"/>
            <w:shd w:val="solid" w:color="FFFFFF" w:fill="auto"/>
          </w:tcPr>
          <w:p w14:paraId="72B14111" w14:textId="6F8A4723" w:rsidR="00BF0986" w:rsidRDefault="00BF0986" w:rsidP="00FA4CEA">
            <w:pPr>
              <w:pStyle w:val="TAC"/>
              <w:rPr>
                <w:sz w:val="16"/>
                <w:szCs w:val="16"/>
              </w:rPr>
            </w:pPr>
            <w:r>
              <w:rPr>
                <w:sz w:val="16"/>
                <w:szCs w:val="16"/>
              </w:rPr>
              <w:t>CT#92</w:t>
            </w:r>
          </w:p>
        </w:tc>
        <w:tc>
          <w:tcPr>
            <w:tcW w:w="1094" w:type="dxa"/>
            <w:shd w:val="solid" w:color="FFFFFF" w:fill="auto"/>
          </w:tcPr>
          <w:p w14:paraId="151A3140" w14:textId="12EB5073" w:rsidR="00BF0986" w:rsidRDefault="00BF0986" w:rsidP="00FA4CEA">
            <w:pPr>
              <w:pStyle w:val="TAC"/>
              <w:rPr>
                <w:sz w:val="16"/>
                <w:szCs w:val="16"/>
              </w:rPr>
            </w:pPr>
            <w:r>
              <w:rPr>
                <w:sz w:val="16"/>
                <w:szCs w:val="16"/>
              </w:rPr>
              <w:t>CP-21</w:t>
            </w:r>
            <w:r w:rsidR="00B93A60">
              <w:rPr>
                <w:sz w:val="16"/>
                <w:szCs w:val="16"/>
              </w:rPr>
              <w:t>1068</w:t>
            </w:r>
          </w:p>
        </w:tc>
        <w:tc>
          <w:tcPr>
            <w:tcW w:w="567" w:type="dxa"/>
            <w:shd w:val="solid" w:color="FFFFFF" w:fill="auto"/>
          </w:tcPr>
          <w:p w14:paraId="28E01255" w14:textId="46E4E66E" w:rsidR="00BF0986" w:rsidRDefault="00BF0986" w:rsidP="00FA4CEA">
            <w:pPr>
              <w:pStyle w:val="TAL"/>
              <w:jc w:val="center"/>
              <w:rPr>
                <w:sz w:val="16"/>
                <w:szCs w:val="16"/>
              </w:rPr>
            </w:pPr>
            <w:r>
              <w:rPr>
                <w:sz w:val="16"/>
                <w:szCs w:val="16"/>
              </w:rPr>
              <w:t>0017</w:t>
            </w:r>
          </w:p>
        </w:tc>
        <w:tc>
          <w:tcPr>
            <w:tcW w:w="425" w:type="dxa"/>
            <w:shd w:val="solid" w:color="FFFFFF" w:fill="auto"/>
          </w:tcPr>
          <w:p w14:paraId="372C158E" w14:textId="5668F1CF" w:rsidR="00BF0986" w:rsidRDefault="00BF0986" w:rsidP="00FA4CEA">
            <w:pPr>
              <w:pStyle w:val="TAR"/>
              <w:rPr>
                <w:sz w:val="16"/>
                <w:szCs w:val="16"/>
              </w:rPr>
            </w:pPr>
            <w:r>
              <w:rPr>
                <w:sz w:val="16"/>
                <w:szCs w:val="16"/>
              </w:rPr>
              <w:t>1</w:t>
            </w:r>
          </w:p>
        </w:tc>
        <w:tc>
          <w:tcPr>
            <w:tcW w:w="425" w:type="dxa"/>
            <w:shd w:val="solid" w:color="FFFFFF" w:fill="auto"/>
          </w:tcPr>
          <w:p w14:paraId="3143B7C9" w14:textId="131188F7" w:rsidR="00BF0986" w:rsidRDefault="00BF0986" w:rsidP="00FA4CEA">
            <w:pPr>
              <w:pStyle w:val="TAC"/>
              <w:rPr>
                <w:sz w:val="16"/>
                <w:szCs w:val="16"/>
              </w:rPr>
            </w:pPr>
            <w:r>
              <w:rPr>
                <w:sz w:val="16"/>
                <w:szCs w:val="16"/>
              </w:rPr>
              <w:t>F</w:t>
            </w:r>
          </w:p>
        </w:tc>
        <w:tc>
          <w:tcPr>
            <w:tcW w:w="4820" w:type="dxa"/>
            <w:shd w:val="solid" w:color="FFFFFF" w:fill="auto"/>
          </w:tcPr>
          <w:p w14:paraId="0DEE73A3" w14:textId="22C01B63" w:rsidR="00BF0986" w:rsidRPr="00FE236F" w:rsidRDefault="00BF0986" w:rsidP="00FA4CEA">
            <w:pPr>
              <w:pStyle w:val="TAL"/>
              <w:rPr>
                <w:sz w:val="16"/>
                <w:szCs w:val="16"/>
              </w:rPr>
            </w:pPr>
            <w:r w:rsidRPr="008B1005">
              <w:rPr>
                <w:sz w:val="16"/>
                <w:szCs w:val="16"/>
              </w:rPr>
              <w:t>Rel-16 Unsuccessful cases for handling of NSSAA status in AMF</w:t>
            </w:r>
          </w:p>
        </w:tc>
        <w:tc>
          <w:tcPr>
            <w:tcW w:w="708" w:type="dxa"/>
            <w:shd w:val="solid" w:color="FFFFFF" w:fill="auto"/>
          </w:tcPr>
          <w:p w14:paraId="0FD6F0FC" w14:textId="3EE76C86" w:rsidR="00BF0986" w:rsidRDefault="00BF0986" w:rsidP="00FA4CEA">
            <w:pPr>
              <w:pStyle w:val="TAC"/>
              <w:rPr>
                <w:sz w:val="16"/>
                <w:szCs w:val="16"/>
              </w:rPr>
            </w:pPr>
            <w:r>
              <w:rPr>
                <w:sz w:val="16"/>
                <w:szCs w:val="16"/>
              </w:rPr>
              <w:t>16.4.0</w:t>
            </w:r>
          </w:p>
        </w:tc>
      </w:tr>
      <w:tr w:rsidR="007B0C6B" w:rsidRPr="004F472B" w:rsidDel="004B626B" w14:paraId="0B1EFA17" w14:textId="77777777" w:rsidTr="00670B4E">
        <w:tc>
          <w:tcPr>
            <w:tcW w:w="800" w:type="dxa"/>
            <w:shd w:val="solid" w:color="FFFFFF" w:fill="auto"/>
          </w:tcPr>
          <w:p w14:paraId="2E57E622" w14:textId="36EC6E48" w:rsidR="007B0C6B" w:rsidRDefault="007B0C6B" w:rsidP="00FA4CEA">
            <w:pPr>
              <w:pStyle w:val="TAC"/>
              <w:rPr>
                <w:sz w:val="16"/>
                <w:szCs w:val="16"/>
              </w:rPr>
            </w:pPr>
            <w:r>
              <w:rPr>
                <w:sz w:val="16"/>
                <w:szCs w:val="16"/>
              </w:rPr>
              <w:t>2021-06</w:t>
            </w:r>
          </w:p>
        </w:tc>
        <w:tc>
          <w:tcPr>
            <w:tcW w:w="800" w:type="dxa"/>
            <w:shd w:val="solid" w:color="FFFFFF" w:fill="auto"/>
          </w:tcPr>
          <w:p w14:paraId="7D247DDD" w14:textId="274F8EC2" w:rsidR="007B0C6B" w:rsidRDefault="007B0C6B" w:rsidP="00FA4CEA">
            <w:pPr>
              <w:pStyle w:val="TAC"/>
              <w:rPr>
                <w:sz w:val="16"/>
                <w:szCs w:val="16"/>
              </w:rPr>
            </w:pPr>
            <w:r>
              <w:rPr>
                <w:sz w:val="16"/>
                <w:szCs w:val="16"/>
              </w:rPr>
              <w:t>CT#92</w:t>
            </w:r>
          </w:p>
        </w:tc>
        <w:tc>
          <w:tcPr>
            <w:tcW w:w="1094" w:type="dxa"/>
            <w:shd w:val="solid" w:color="FFFFFF" w:fill="auto"/>
          </w:tcPr>
          <w:p w14:paraId="7BFD8D7A" w14:textId="1DF463A8" w:rsidR="007B0C6B" w:rsidRDefault="007B0C6B" w:rsidP="00B93A60">
            <w:pPr>
              <w:pStyle w:val="TAC"/>
              <w:rPr>
                <w:sz w:val="16"/>
                <w:szCs w:val="16"/>
              </w:rPr>
            </w:pPr>
            <w:r>
              <w:rPr>
                <w:sz w:val="16"/>
                <w:szCs w:val="16"/>
              </w:rPr>
              <w:t>CP-21</w:t>
            </w:r>
            <w:r w:rsidR="00B93A60">
              <w:rPr>
                <w:sz w:val="16"/>
                <w:szCs w:val="16"/>
              </w:rPr>
              <w:t>1068</w:t>
            </w:r>
          </w:p>
        </w:tc>
        <w:tc>
          <w:tcPr>
            <w:tcW w:w="567" w:type="dxa"/>
            <w:shd w:val="solid" w:color="FFFFFF" w:fill="auto"/>
          </w:tcPr>
          <w:p w14:paraId="49298DD0" w14:textId="3B04AD7D" w:rsidR="007B0C6B" w:rsidRDefault="007B0C6B" w:rsidP="00FA4CEA">
            <w:pPr>
              <w:pStyle w:val="TAL"/>
              <w:jc w:val="center"/>
              <w:rPr>
                <w:sz w:val="16"/>
                <w:szCs w:val="16"/>
              </w:rPr>
            </w:pPr>
            <w:r>
              <w:rPr>
                <w:sz w:val="16"/>
                <w:szCs w:val="16"/>
              </w:rPr>
              <w:t>0020</w:t>
            </w:r>
          </w:p>
        </w:tc>
        <w:tc>
          <w:tcPr>
            <w:tcW w:w="425" w:type="dxa"/>
            <w:shd w:val="solid" w:color="FFFFFF" w:fill="auto"/>
          </w:tcPr>
          <w:p w14:paraId="5A322E37" w14:textId="3D80772B" w:rsidR="007B0C6B" w:rsidRDefault="007B0C6B" w:rsidP="00FA4CEA">
            <w:pPr>
              <w:pStyle w:val="TAR"/>
              <w:rPr>
                <w:sz w:val="16"/>
                <w:szCs w:val="16"/>
              </w:rPr>
            </w:pPr>
            <w:r>
              <w:rPr>
                <w:sz w:val="16"/>
                <w:szCs w:val="16"/>
              </w:rPr>
              <w:t>1</w:t>
            </w:r>
          </w:p>
        </w:tc>
        <w:tc>
          <w:tcPr>
            <w:tcW w:w="425" w:type="dxa"/>
            <w:shd w:val="solid" w:color="FFFFFF" w:fill="auto"/>
          </w:tcPr>
          <w:p w14:paraId="5223E306" w14:textId="04686F89" w:rsidR="007B0C6B" w:rsidRDefault="007B0C6B" w:rsidP="00FA4CEA">
            <w:pPr>
              <w:pStyle w:val="TAC"/>
              <w:rPr>
                <w:sz w:val="16"/>
                <w:szCs w:val="16"/>
              </w:rPr>
            </w:pPr>
            <w:r>
              <w:rPr>
                <w:sz w:val="16"/>
                <w:szCs w:val="16"/>
              </w:rPr>
              <w:t>F</w:t>
            </w:r>
          </w:p>
        </w:tc>
        <w:tc>
          <w:tcPr>
            <w:tcW w:w="4820" w:type="dxa"/>
            <w:shd w:val="solid" w:color="FFFFFF" w:fill="auto"/>
          </w:tcPr>
          <w:p w14:paraId="45C93E5D" w14:textId="358B961D" w:rsidR="007B0C6B" w:rsidRPr="008B1005" w:rsidRDefault="007B0C6B" w:rsidP="00FA4CEA">
            <w:pPr>
              <w:pStyle w:val="TAL"/>
              <w:rPr>
                <w:sz w:val="16"/>
                <w:szCs w:val="16"/>
              </w:rPr>
            </w:pPr>
            <w:r w:rsidRPr="007B0C6B">
              <w:rPr>
                <w:sz w:val="16"/>
                <w:szCs w:val="16"/>
              </w:rPr>
              <w:t>Rel-16 SUPI in Notifications from NSSAAF</w:t>
            </w:r>
          </w:p>
        </w:tc>
        <w:tc>
          <w:tcPr>
            <w:tcW w:w="708" w:type="dxa"/>
            <w:shd w:val="solid" w:color="FFFFFF" w:fill="auto"/>
          </w:tcPr>
          <w:p w14:paraId="546A3FD0" w14:textId="04D71EF4" w:rsidR="007B0C6B" w:rsidRDefault="007B0C6B" w:rsidP="00FA4CEA">
            <w:pPr>
              <w:pStyle w:val="TAC"/>
              <w:rPr>
                <w:sz w:val="16"/>
                <w:szCs w:val="16"/>
              </w:rPr>
            </w:pPr>
            <w:r>
              <w:rPr>
                <w:sz w:val="16"/>
                <w:szCs w:val="16"/>
              </w:rPr>
              <w:t>16.4.0</w:t>
            </w:r>
          </w:p>
        </w:tc>
      </w:tr>
      <w:tr w:rsidR="00B93A60" w:rsidRPr="004F472B" w:rsidDel="004B626B" w14:paraId="3208D0A9" w14:textId="77777777" w:rsidTr="00670B4E">
        <w:tc>
          <w:tcPr>
            <w:tcW w:w="800" w:type="dxa"/>
            <w:shd w:val="solid" w:color="FFFFFF" w:fill="auto"/>
          </w:tcPr>
          <w:p w14:paraId="3C32E6EA" w14:textId="25B939F8" w:rsidR="00B93A60" w:rsidRDefault="00B93A60" w:rsidP="00FA4CEA">
            <w:pPr>
              <w:pStyle w:val="TAC"/>
              <w:rPr>
                <w:sz w:val="16"/>
                <w:szCs w:val="16"/>
              </w:rPr>
            </w:pPr>
            <w:r>
              <w:rPr>
                <w:sz w:val="16"/>
                <w:szCs w:val="16"/>
              </w:rPr>
              <w:t>2021-06</w:t>
            </w:r>
          </w:p>
        </w:tc>
        <w:tc>
          <w:tcPr>
            <w:tcW w:w="800" w:type="dxa"/>
            <w:shd w:val="solid" w:color="FFFFFF" w:fill="auto"/>
          </w:tcPr>
          <w:p w14:paraId="07D162F9" w14:textId="4DF19E2F" w:rsidR="00B93A60" w:rsidRDefault="00B93A60" w:rsidP="00FA4CEA">
            <w:pPr>
              <w:pStyle w:val="TAC"/>
              <w:rPr>
                <w:sz w:val="16"/>
                <w:szCs w:val="16"/>
              </w:rPr>
            </w:pPr>
            <w:r>
              <w:rPr>
                <w:sz w:val="16"/>
                <w:szCs w:val="16"/>
              </w:rPr>
              <w:t>CT#92</w:t>
            </w:r>
          </w:p>
        </w:tc>
        <w:tc>
          <w:tcPr>
            <w:tcW w:w="1094" w:type="dxa"/>
            <w:shd w:val="solid" w:color="FFFFFF" w:fill="auto"/>
          </w:tcPr>
          <w:p w14:paraId="06CE9445" w14:textId="439FE2AC" w:rsidR="00B93A60" w:rsidRDefault="00B93A60" w:rsidP="00FA4CEA">
            <w:pPr>
              <w:pStyle w:val="TAC"/>
              <w:rPr>
                <w:sz w:val="16"/>
                <w:szCs w:val="16"/>
              </w:rPr>
            </w:pPr>
            <w:r>
              <w:rPr>
                <w:sz w:val="16"/>
                <w:szCs w:val="16"/>
              </w:rPr>
              <w:t>CP-211059</w:t>
            </w:r>
          </w:p>
        </w:tc>
        <w:tc>
          <w:tcPr>
            <w:tcW w:w="567" w:type="dxa"/>
            <w:shd w:val="solid" w:color="FFFFFF" w:fill="auto"/>
          </w:tcPr>
          <w:p w14:paraId="3E1ADC2E" w14:textId="67C7B4A0" w:rsidR="00B93A60" w:rsidRDefault="00B93A60" w:rsidP="00FA4CEA">
            <w:pPr>
              <w:pStyle w:val="TAL"/>
              <w:jc w:val="center"/>
              <w:rPr>
                <w:sz w:val="16"/>
                <w:szCs w:val="16"/>
              </w:rPr>
            </w:pPr>
            <w:r>
              <w:rPr>
                <w:sz w:val="16"/>
                <w:szCs w:val="16"/>
              </w:rPr>
              <w:t>0022</w:t>
            </w:r>
          </w:p>
        </w:tc>
        <w:tc>
          <w:tcPr>
            <w:tcW w:w="425" w:type="dxa"/>
            <w:shd w:val="solid" w:color="FFFFFF" w:fill="auto"/>
          </w:tcPr>
          <w:p w14:paraId="277DA4A2" w14:textId="73695DA6" w:rsidR="00B93A60" w:rsidRDefault="00B93A60" w:rsidP="00FA4CEA">
            <w:pPr>
              <w:pStyle w:val="TAR"/>
              <w:rPr>
                <w:sz w:val="16"/>
                <w:szCs w:val="16"/>
              </w:rPr>
            </w:pPr>
            <w:r>
              <w:rPr>
                <w:sz w:val="16"/>
                <w:szCs w:val="16"/>
              </w:rPr>
              <w:t>1</w:t>
            </w:r>
          </w:p>
        </w:tc>
        <w:tc>
          <w:tcPr>
            <w:tcW w:w="425" w:type="dxa"/>
            <w:shd w:val="solid" w:color="FFFFFF" w:fill="auto"/>
          </w:tcPr>
          <w:p w14:paraId="1A219F1D" w14:textId="2C3AAF5A" w:rsidR="00B93A60" w:rsidRDefault="00B93A60" w:rsidP="00FA4CEA">
            <w:pPr>
              <w:pStyle w:val="TAC"/>
              <w:rPr>
                <w:sz w:val="16"/>
                <w:szCs w:val="16"/>
              </w:rPr>
            </w:pPr>
            <w:r>
              <w:rPr>
                <w:sz w:val="16"/>
                <w:szCs w:val="16"/>
              </w:rPr>
              <w:t>F</w:t>
            </w:r>
          </w:p>
        </w:tc>
        <w:tc>
          <w:tcPr>
            <w:tcW w:w="4820" w:type="dxa"/>
            <w:shd w:val="solid" w:color="FFFFFF" w:fill="auto"/>
          </w:tcPr>
          <w:p w14:paraId="16E1E139" w14:textId="5122D217" w:rsidR="00B93A60" w:rsidRPr="007B0C6B" w:rsidRDefault="001273F0" w:rsidP="00FA4CEA">
            <w:pPr>
              <w:pStyle w:val="TAL"/>
              <w:rPr>
                <w:sz w:val="16"/>
                <w:szCs w:val="16"/>
              </w:rPr>
            </w:pPr>
            <w:r w:rsidRPr="00B93A60">
              <w:rPr>
                <w:sz w:val="16"/>
                <w:szCs w:val="16"/>
              </w:rPr>
              <w:t xml:space="preserve"> Redirect Response</w:t>
            </w:r>
          </w:p>
        </w:tc>
        <w:tc>
          <w:tcPr>
            <w:tcW w:w="708" w:type="dxa"/>
            <w:shd w:val="solid" w:color="FFFFFF" w:fill="auto"/>
          </w:tcPr>
          <w:p w14:paraId="7289F855" w14:textId="3FE28D94" w:rsidR="00B93A60" w:rsidRDefault="001273F0" w:rsidP="00FA4CEA">
            <w:pPr>
              <w:pStyle w:val="TAC"/>
              <w:rPr>
                <w:sz w:val="16"/>
                <w:szCs w:val="16"/>
              </w:rPr>
            </w:pPr>
            <w:r>
              <w:rPr>
                <w:sz w:val="16"/>
                <w:szCs w:val="16"/>
              </w:rPr>
              <w:t>16.4.0</w:t>
            </w:r>
          </w:p>
        </w:tc>
      </w:tr>
      <w:tr w:rsidR="001273F0" w:rsidRPr="004F472B" w:rsidDel="004B626B" w14:paraId="5150FA2E" w14:textId="77777777" w:rsidTr="00670B4E">
        <w:tc>
          <w:tcPr>
            <w:tcW w:w="800" w:type="dxa"/>
            <w:shd w:val="solid" w:color="FFFFFF" w:fill="auto"/>
          </w:tcPr>
          <w:p w14:paraId="4308F709" w14:textId="5045B720" w:rsidR="001273F0" w:rsidRDefault="001273F0" w:rsidP="00FA4CEA">
            <w:pPr>
              <w:pStyle w:val="TAC"/>
              <w:rPr>
                <w:sz w:val="16"/>
                <w:szCs w:val="16"/>
              </w:rPr>
            </w:pPr>
            <w:r>
              <w:rPr>
                <w:sz w:val="16"/>
                <w:szCs w:val="16"/>
              </w:rPr>
              <w:t>2021-06</w:t>
            </w:r>
          </w:p>
        </w:tc>
        <w:tc>
          <w:tcPr>
            <w:tcW w:w="800" w:type="dxa"/>
            <w:shd w:val="solid" w:color="FFFFFF" w:fill="auto"/>
          </w:tcPr>
          <w:p w14:paraId="49F9DB00" w14:textId="1D8F1467" w:rsidR="001273F0" w:rsidRDefault="001273F0" w:rsidP="00FA4CEA">
            <w:pPr>
              <w:pStyle w:val="TAC"/>
              <w:rPr>
                <w:sz w:val="16"/>
                <w:szCs w:val="16"/>
              </w:rPr>
            </w:pPr>
            <w:r>
              <w:rPr>
                <w:sz w:val="16"/>
                <w:szCs w:val="16"/>
              </w:rPr>
              <w:t>CT#92</w:t>
            </w:r>
          </w:p>
        </w:tc>
        <w:tc>
          <w:tcPr>
            <w:tcW w:w="1094" w:type="dxa"/>
            <w:shd w:val="solid" w:color="FFFFFF" w:fill="auto"/>
          </w:tcPr>
          <w:p w14:paraId="11537AD3" w14:textId="67AD4CE9" w:rsidR="001273F0" w:rsidRDefault="001273F0" w:rsidP="00FA4CEA">
            <w:pPr>
              <w:pStyle w:val="TAC"/>
              <w:rPr>
                <w:sz w:val="16"/>
                <w:szCs w:val="16"/>
              </w:rPr>
            </w:pPr>
            <w:r>
              <w:rPr>
                <w:sz w:val="16"/>
                <w:szCs w:val="16"/>
              </w:rPr>
              <w:t>CP-211073</w:t>
            </w:r>
          </w:p>
        </w:tc>
        <w:tc>
          <w:tcPr>
            <w:tcW w:w="567" w:type="dxa"/>
            <w:shd w:val="solid" w:color="FFFFFF" w:fill="auto"/>
          </w:tcPr>
          <w:p w14:paraId="4A9BB2BD" w14:textId="06025571" w:rsidR="001273F0" w:rsidRDefault="001273F0" w:rsidP="00FA4CEA">
            <w:pPr>
              <w:pStyle w:val="TAL"/>
              <w:jc w:val="center"/>
              <w:rPr>
                <w:sz w:val="16"/>
                <w:szCs w:val="16"/>
              </w:rPr>
            </w:pPr>
            <w:r>
              <w:rPr>
                <w:sz w:val="16"/>
                <w:szCs w:val="16"/>
              </w:rPr>
              <w:t>00</w:t>
            </w:r>
            <w:r w:rsidR="008D0308">
              <w:rPr>
                <w:sz w:val="16"/>
                <w:szCs w:val="16"/>
              </w:rPr>
              <w:t>2</w:t>
            </w:r>
            <w:r>
              <w:rPr>
                <w:sz w:val="16"/>
                <w:szCs w:val="16"/>
              </w:rPr>
              <w:t>5</w:t>
            </w:r>
          </w:p>
        </w:tc>
        <w:tc>
          <w:tcPr>
            <w:tcW w:w="425" w:type="dxa"/>
            <w:shd w:val="solid" w:color="FFFFFF" w:fill="auto"/>
          </w:tcPr>
          <w:p w14:paraId="5224DE71" w14:textId="1F763E72" w:rsidR="001273F0" w:rsidRDefault="001273F0" w:rsidP="00FA4CEA">
            <w:pPr>
              <w:pStyle w:val="TAR"/>
              <w:rPr>
                <w:sz w:val="16"/>
                <w:szCs w:val="16"/>
              </w:rPr>
            </w:pPr>
            <w:r>
              <w:rPr>
                <w:sz w:val="16"/>
                <w:szCs w:val="16"/>
              </w:rPr>
              <w:t>-</w:t>
            </w:r>
          </w:p>
        </w:tc>
        <w:tc>
          <w:tcPr>
            <w:tcW w:w="425" w:type="dxa"/>
            <w:shd w:val="solid" w:color="FFFFFF" w:fill="auto"/>
          </w:tcPr>
          <w:p w14:paraId="6B767076" w14:textId="1646533D" w:rsidR="001273F0" w:rsidRDefault="001273F0" w:rsidP="00FA4CEA">
            <w:pPr>
              <w:pStyle w:val="TAC"/>
              <w:rPr>
                <w:sz w:val="16"/>
                <w:szCs w:val="16"/>
              </w:rPr>
            </w:pPr>
            <w:r>
              <w:rPr>
                <w:sz w:val="16"/>
                <w:szCs w:val="16"/>
              </w:rPr>
              <w:t>F</w:t>
            </w:r>
          </w:p>
        </w:tc>
        <w:tc>
          <w:tcPr>
            <w:tcW w:w="4820" w:type="dxa"/>
            <w:shd w:val="solid" w:color="FFFFFF" w:fill="auto"/>
          </w:tcPr>
          <w:p w14:paraId="39C54FC9" w14:textId="0756CF8D" w:rsidR="001273F0" w:rsidRPr="00B93A60" w:rsidRDefault="001273F0" w:rsidP="00FA4CEA">
            <w:pPr>
              <w:pStyle w:val="TAL"/>
              <w:rPr>
                <w:sz w:val="16"/>
                <w:szCs w:val="16"/>
              </w:rPr>
            </w:pPr>
            <w:r w:rsidRPr="001273F0">
              <w:rPr>
                <w:sz w:val="16"/>
                <w:szCs w:val="16"/>
              </w:rPr>
              <w:t>29.526 Rel-16 API version and External doc update</w:t>
            </w:r>
          </w:p>
        </w:tc>
        <w:tc>
          <w:tcPr>
            <w:tcW w:w="708" w:type="dxa"/>
            <w:shd w:val="solid" w:color="FFFFFF" w:fill="auto"/>
          </w:tcPr>
          <w:p w14:paraId="6192A1AB" w14:textId="715E3CB5" w:rsidR="001273F0" w:rsidRDefault="001273F0" w:rsidP="00FA4CEA">
            <w:pPr>
              <w:pStyle w:val="TAC"/>
              <w:rPr>
                <w:sz w:val="16"/>
                <w:szCs w:val="16"/>
              </w:rPr>
            </w:pPr>
            <w:r>
              <w:rPr>
                <w:sz w:val="16"/>
                <w:szCs w:val="16"/>
              </w:rPr>
              <w:t>16.4.0</w:t>
            </w:r>
          </w:p>
        </w:tc>
      </w:tr>
      <w:tr w:rsidR="008D0308" w:rsidRPr="004F472B" w:rsidDel="004B626B" w14:paraId="4B4B4EF7" w14:textId="77777777" w:rsidTr="00670B4E">
        <w:tc>
          <w:tcPr>
            <w:tcW w:w="800" w:type="dxa"/>
            <w:shd w:val="solid" w:color="FFFFFF" w:fill="auto"/>
          </w:tcPr>
          <w:p w14:paraId="3995A44A" w14:textId="0BF33888" w:rsidR="008D0308" w:rsidRDefault="008D0308" w:rsidP="00FA4CEA">
            <w:pPr>
              <w:pStyle w:val="TAC"/>
              <w:rPr>
                <w:sz w:val="16"/>
                <w:szCs w:val="16"/>
              </w:rPr>
            </w:pPr>
            <w:r>
              <w:rPr>
                <w:sz w:val="16"/>
                <w:szCs w:val="16"/>
              </w:rPr>
              <w:t>2021-09</w:t>
            </w:r>
          </w:p>
        </w:tc>
        <w:tc>
          <w:tcPr>
            <w:tcW w:w="800" w:type="dxa"/>
            <w:shd w:val="solid" w:color="FFFFFF" w:fill="auto"/>
          </w:tcPr>
          <w:p w14:paraId="3CCC7D87" w14:textId="465B429C" w:rsidR="008D0308" w:rsidRDefault="008D0308" w:rsidP="00FA4CEA">
            <w:pPr>
              <w:pStyle w:val="TAC"/>
              <w:rPr>
                <w:sz w:val="16"/>
                <w:szCs w:val="16"/>
              </w:rPr>
            </w:pPr>
            <w:r>
              <w:rPr>
                <w:sz w:val="16"/>
                <w:szCs w:val="16"/>
              </w:rPr>
              <w:t>CT#93</w:t>
            </w:r>
          </w:p>
        </w:tc>
        <w:tc>
          <w:tcPr>
            <w:tcW w:w="1094" w:type="dxa"/>
            <w:shd w:val="solid" w:color="FFFFFF" w:fill="auto"/>
          </w:tcPr>
          <w:p w14:paraId="0BF88B4C" w14:textId="18DDAC32" w:rsidR="008D0308" w:rsidRDefault="008D0308" w:rsidP="00FA4CEA">
            <w:pPr>
              <w:pStyle w:val="TAC"/>
              <w:rPr>
                <w:sz w:val="16"/>
                <w:szCs w:val="16"/>
              </w:rPr>
            </w:pPr>
            <w:r>
              <w:rPr>
                <w:sz w:val="16"/>
                <w:szCs w:val="16"/>
              </w:rPr>
              <w:t>CP-212070</w:t>
            </w:r>
          </w:p>
        </w:tc>
        <w:tc>
          <w:tcPr>
            <w:tcW w:w="567" w:type="dxa"/>
            <w:shd w:val="solid" w:color="FFFFFF" w:fill="auto"/>
          </w:tcPr>
          <w:p w14:paraId="5904A19F" w14:textId="01DFC896" w:rsidR="008D0308" w:rsidRDefault="008D0308" w:rsidP="00FA4CEA">
            <w:pPr>
              <w:pStyle w:val="TAL"/>
              <w:jc w:val="center"/>
              <w:rPr>
                <w:sz w:val="16"/>
                <w:szCs w:val="16"/>
              </w:rPr>
            </w:pPr>
            <w:r>
              <w:rPr>
                <w:sz w:val="16"/>
                <w:szCs w:val="16"/>
              </w:rPr>
              <w:t>0027</w:t>
            </w:r>
          </w:p>
        </w:tc>
        <w:tc>
          <w:tcPr>
            <w:tcW w:w="425" w:type="dxa"/>
            <w:shd w:val="solid" w:color="FFFFFF" w:fill="auto"/>
          </w:tcPr>
          <w:p w14:paraId="21B947C0" w14:textId="011EDDB1" w:rsidR="008D0308" w:rsidRDefault="008D0308" w:rsidP="00FA4CEA">
            <w:pPr>
              <w:pStyle w:val="TAR"/>
              <w:rPr>
                <w:sz w:val="16"/>
                <w:szCs w:val="16"/>
              </w:rPr>
            </w:pPr>
            <w:r>
              <w:rPr>
                <w:sz w:val="16"/>
                <w:szCs w:val="16"/>
              </w:rPr>
              <w:t>1</w:t>
            </w:r>
          </w:p>
        </w:tc>
        <w:tc>
          <w:tcPr>
            <w:tcW w:w="425" w:type="dxa"/>
            <w:shd w:val="solid" w:color="FFFFFF" w:fill="auto"/>
          </w:tcPr>
          <w:p w14:paraId="5C02554F" w14:textId="182B6F73" w:rsidR="008D0308" w:rsidRDefault="008D0308" w:rsidP="00FA4CEA">
            <w:pPr>
              <w:pStyle w:val="TAC"/>
              <w:rPr>
                <w:sz w:val="16"/>
                <w:szCs w:val="16"/>
              </w:rPr>
            </w:pPr>
            <w:r>
              <w:rPr>
                <w:sz w:val="16"/>
                <w:szCs w:val="16"/>
              </w:rPr>
              <w:t>F</w:t>
            </w:r>
          </w:p>
        </w:tc>
        <w:tc>
          <w:tcPr>
            <w:tcW w:w="4820" w:type="dxa"/>
            <w:shd w:val="solid" w:color="FFFFFF" w:fill="auto"/>
          </w:tcPr>
          <w:p w14:paraId="608F9941" w14:textId="4E21F4DA" w:rsidR="008D0308" w:rsidRPr="001273F0" w:rsidRDefault="008D0308" w:rsidP="00FA4CEA">
            <w:pPr>
              <w:pStyle w:val="TAL"/>
              <w:rPr>
                <w:sz w:val="16"/>
                <w:szCs w:val="16"/>
              </w:rPr>
            </w:pPr>
            <w:r w:rsidRPr="008D0308">
              <w:rPr>
                <w:sz w:val="16"/>
                <w:szCs w:val="16"/>
              </w:rPr>
              <w:t>NSSAA procedure from two different AMFs</w:t>
            </w:r>
          </w:p>
        </w:tc>
        <w:tc>
          <w:tcPr>
            <w:tcW w:w="708" w:type="dxa"/>
            <w:shd w:val="solid" w:color="FFFFFF" w:fill="auto"/>
          </w:tcPr>
          <w:p w14:paraId="7FF73F7B" w14:textId="07BB2092" w:rsidR="008D0308" w:rsidRDefault="008D0308" w:rsidP="00FA4CEA">
            <w:pPr>
              <w:pStyle w:val="TAC"/>
              <w:rPr>
                <w:sz w:val="16"/>
                <w:szCs w:val="16"/>
              </w:rPr>
            </w:pPr>
            <w:r>
              <w:rPr>
                <w:sz w:val="16"/>
                <w:szCs w:val="16"/>
              </w:rPr>
              <w:t>16.5.0</w:t>
            </w:r>
          </w:p>
        </w:tc>
      </w:tr>
      <w:tr w:rsidR="008D0308" w:rsidRPr="004F472B" w:rsidDel="004B626B" w14:paraId="3658E919" w14:textId="77777777" w:rsidTr="00670B4E">
        <w:tc>
          <w:tcPr>
            <w:tcW w:w="800" w:type="dxa"/>
            <w:shd w:val="solid" w:color="FFFFFF" w:fill="auto"/>
          </w:tcPr>
          <w:p w14:paraId="58DBF14A" w14:textId="0CCC61B9" w:rsidR="008D0308" w:rsidRDefault="008D0308" w:rsidP="00FA4CEA">
            <w:pPr>
              <w:pStyle w:val="TAC"/>
              <w:rPr>
                <w:sz w:val="16"/>
                <w:szCs w:val="16"/>
              </w:rPr>
            </w:pPr>
            <w:r>
              <w:rPr>
                <w:sz w:val="16"/>
                <w:szCs w:val="16"/>
              </w:rPr>
              <w:t>2021-09</w:t>
            </w:r>
          </w:p>
        </w:tc>
        <w:tc>
          <w:tcPr>
            <w:tcW w:w="800" w:type="dxa"/>
            <w:shd w:val="solid" w:color="FFFFFF" w:fill="auto"/>
          </w:tcPr>
          <w:p w14:paraId="08C48C09" w14:textId="36173DCE" w:rsidR="008D0308" w:rsidRDefault="008D0308" w:rsidP="00FA4CEA">
            <w:pPr>
              <w:pStyle w:val="TAC"/>
              <w:rPr>
                <w:sz w:val="16"/>
                <w:szCs w:val="16"/>
              </w:rPr>
            </w:pPr>
            <w:r>
              <w:rPr>
                <w:sz w:val="16"/>
                <w:szCs w:val="16"/>
              </w:rPr>
              <w:t>CT#93</w:t>
            </w:r>
          </w:p>
        </w:tc>
        <w:tc>
          <w:tcPr>
            <w:tcW w:w="1094" w:type="dxa"/>
            <w:shd w:val="solid" w:color="FFFFFF" w:fill="auto"/>
          </w:tcPr>
          <w:p w14:paraId="773CFB2D" w14:textId="32B5AC4C" w:rsidR="008D0308" w:rsidRDefault="008D0308" w:rsidP="00FA4CEA">
            <w:pPr>
              <w:pStyle w:val="TAC"/>
              <w:rPr>
                <w:sz w:val="16"/>
                <w:szCs w:val="16"/>
              </w:rPr>
            </w:pPr>
            <w:r>
              <w:rPr>
                <w:sz w:val="16"/>
                <w:szCs w:val="16"/>
              </w:rPr>
              <w:t>CP-212060</w:t>
            </w:r>
          </w:p>
        </w:tc>
        <w:tc>
          <w:tcPr>
            <w:tcW w:w="567" w:type="dxa"/>
            <w:shd w:val="solid" w:color="FFFFFF" w:fill="auto"/>
          </w:tcPr>
          <w:p w14:paraId="797CD93E" w14:textId="7E9FA9DC" w:rsidR="008D0308" w:rsidRDefault="008D0308" w:rsidP="00FA4CEA">
            <w:pPr>
              <w:pStyle w:val="TAL"/>
              <w:jc w:val="center"/>
              <w:rPr>
                <w:sz w:val="16"/>
                <w:szCs w:val="16"/>
              </w:rPr>
            </w:pPr>
            <w:r>
              <w:rPr>
                <w:sz w:val="16"/>
                <w:szCs w:val="16"/>
              </w:rPr>
              <w:t>0030</w:t>
            </w:r>
          </w:p>
        </w:tc>
        <w:tc>
          <w:tcPr>
            <w:tcW w:w="425" w:type="dxa"/>
            <w:shd w:val="solid" w:color="FFFFFF" w:fill="auto"/>
          </w:tcPr>
          <w:p w14:paraId="45A70EF1" w14:textId="4E445D59" w:rsidR="008D0308" w:rsidRDefault="008D0308" w:rsidP="00FA4CEA">
            <w:pPr>
              <w:pStyle w:val="TAR"/>
              <w:rPr>
                <w:sz w:val="16"/>
                <w:szCs w:val="16"/>
              </w:rPr>
            </w:pPr>
            <w:r>
              <w:rPr>
                <w:sz w:val="16"/>
                <w:szCs w:val="16"/>
              </w:rPr>
              <w:t>-</w:t>
            </w:r>
          </w:p>
        </w:tc>
        <w:tc>
          <w:tcPr>
            <w:tcW w:w="425" w:type="dxa"/>
            <w:shd w:val="solid" w:color="FFFFFF" w:fill="auto"/>
          </w:tcPr>
          <w:p w14:paraId="34F51149" w14:textId="2FBE05E9" w:rsidR="008D0308" w:rsidRDefault="008D0308" w:rsidP="00FA4CEA">
            <w:pPr>
              <w:pStyle w:val="TAC"/>
              <w:rPr>
                <w:sz w:val="16"/>
                <w:szCs w:val="16"/>
              </w:rPr>
            </w:pPr>
            <w:r>
              <w:rPr>
                <w:sz w:val="16"/>
                <w:szCs w:val="16"/>
              </w:rPr>
              <w:t>F</w:t>
            </w:r>
          </w:p>
        </w:tc>
        <w:tc>
          <w:tcPr>
            <w:tcW w:w="4820" w:type="dxa"/>
            <w:shd w:val="solid" w:color="FFFFFF" w:fill="auto"/>
          </w:tcPr>
          <w:p w14:paraId="38A50047" w14:textId="4F7EBBEE" w:rsidR="008D0308" w:rsidRPr="001273F0" w:rsidRDefault="008D0308" w:rsidP="00FA4CEA">
            <w:pPr>
              <w:pStyle w:val="TAL"/>
              <w:rPr>
                <w:sz w:val="16"/>
                <w:szCs w:val="16"/>
              </w:rPr>
            </w:pPr>
            <w:r w:rsidRPr="008D0308">
              <w:rPr>
                <w:sz w:val="16"/>
                <w:szCs w:val="16"/>
              </w:rPr>
              <w:t>3xx description correction for SCP</w:t>
            </w:r>
          </w:p>
        </w:tc>
        <w:tc>
          <w:tcPr>
            <w:tcW w:w="708" w:type="dxa"/>
            <w:shd w:val="solid" w:color="FFFFFF" w:fill="auto"/>
          </w:tcPr>
          <w:p w14:paraId="2D0866B5" w14:textId="4BFC7459" w:rsidR="008D0308" w:rsidRDefault="008D0308" w:rsidP="00FA4CEA">
            <w:pPr>
              <w:pStyle w:val="TAC"/>
              <w:rPr>
                <w:sz w:val="16"/>
                <w:szCs w:val="16"/>
              </w:rPr>
            </w:pPr>
            <w:r>
              <w:rPr>
                <w:sz w:val="16"/>
                <w:szCs w:val="16"/>
              </w:rPr>
              <w:t>16.5.0</w:t>
            </w:r>
          </w:p>
        </w:tc>
      </w:tr>
      <w:tr w:rsidR="008D0308" w:rsidRPr="004F472B" w:rsidDel="004B626B" w14:paraId="1AEE9DBA" w14:textId="77777777" w:rsidTr="00670B4E">
        <w:tc>
          <w:tcPr>
            <w:tcW w:w="800" w:type="dxa"/>
            <w:shd w:val="solid" w:color="FFFFFF" w:fill="auto"/>
          </w:tcPr>
          <w:p w14:paraId="2E08F1FA" w14:textId="17CD9F0C" w:rsidR="008D0308" w:rsidRDefault="008D0308" w:rsidP="00FA4CEA">
            <w:pPr>
              <w:pStyle w:val="TAC"/>
              <w:rPr>
                <w:sz w:val="16"/>
                <w:szCs w:val="16"/>
              </w:rPr>
            </w:pPr>
            <w:r>
              <w:rPr>
                <w:sz w:val="16"/>
                <w:szCs w:val="16"/>
              </w:rPr>
              <w:t>2021-09</w:t>
            </w:r>
          </w:p>
        </w:tc>
        <w:tc>
          <w:tcPr>
            <w:tcW w:w="800" w:type="dxa"/>
            <w:shd w:val="solid" w:color="FFFFFF" w:fill="auto"/>
          </w:tcPr>
          <w:p w14:paraId="2837CAB4" w14:textId="34AAC73A" w:rsidR="008D0308" w:rsidRDefault="008D0308" w:rsidP="00FA4CEA">
            <w:pPr>
              <w:pStyle w:val="TAC"/>
              <w:rPr>
                <w:sz w:val="16"/>
                <w:szCs w:val="16"/>
              </w:rPr>
            </w:pPr>
            <w:r>
              <w:rPr>
                <w:sz w:val="16"/>
                <w:szCs w:val="16"/>
              </w:rPr>
              <w:t>CT#93</w:t>
            </w:r>
          </w:p>
        </w:tc>
        <w:tc>
          <w:tcPr>
            <w:tcW w:w="1094" w:type="dxa"/>
            <w:shd w:val="solid" w:color="FFFFFF" w:fill="auto"/>
          </w:tcPr>
          <w:p w14:paraId="7F682EC8" w14:textId="2F0860D6" w:rsidR="008D0308" w:rsidRDefault="008D0308" w:rsidP="00FA4CEA">
            <w:pPr>
              <w:pStyle w:val="TAC"/>
              <w:rPr>
                <w:sz w:val="16"/>
                <w:szCs w:val="16"/>
              </w:rPr>
            </w:pPr>
            <w:r>
              <w:rPr>
                <w:sz w:val="16"/>
                <w:szCs w:val="16"/>
              </w:rPr>
              <w:t>CP-212080</w:t>
            </w:r>
          </w:p>
        </w:tc>
        <w:tc>
          <w:tcPr>
            <w:tcW w:w="567" w:type="dxa"/>
            <w:shd w:val="solid" w:color="FFFFFF" w:fill="auto"/>
          </w:tcPr>
          <w:p w14:paraId="5AD7B53A" w14:textId="6F77B7CC" w:rsidR="008D0308" w:rsidRDefault="008D0308" w:rsidP="00FA4CEA">
            <w:pPr>
              <w:pStyle w:val="TAL"/>
              <w:jc w:val="center"/>
              <w:rPr>
                <w:sz w:val="16"/>
                <w:szCs w:val="16"/>
              </w:rPr>
            </w:pPr>
            <w:r>
              <w:rPr>
                <w:sz w:val="16"/>
                <w:szCs w:val="16"/>
              </w:rPr>
              <w:t>0035</w:t>
            </w:r>
          </w:p>
        </w:tc>
        <w:tc>
          <w:tcPr>
            <w:tcW w:w="425" w:type="dxa"/>
            <w:shd w:val="solid" w:color="FFFFFF" w:fill="auto"/>
          </w:tcPr>
          <w:p w14:paraId="2050549A" w14:textId="5ED306F1" w:rsidR="008D0308" w:rsidRDefault="008D0308" w:rsidP="00FA4CEA">
            <w:pPr>
              <w:pStyle w:val="TAR"/>
              <w:rPr>
                <w:sz w:val="16"/>
                <w:szCs w:val="16"/>
              </w:rPr>
            </w:pPr>
            <w:r>
              <w:rPr>
                <w:sz w:val="16"/>
                <w:szCs w:val="16"/>
              </w:rPr>
              <w:t>-</w:t>
            </w:r>
          </w:p>
        </w:tc>
        <w:tc>
          <w:tcPr>
            <w:tcW w:w="425" w:type="dxa"/>
            <w:shd w:val="solid" w:color="FFFFFF" w:fill="auto"/>
          </w:tcPr>
          <w:p w14:paraId="44CA6C51" w14:textId="60BE32BA" w:rsidR="008D0308" w:rsidRDefault="008D0308" w:rsidP="00FA4CEA">
            <w:pPr>
              <w:pStyle w:val="TAC"/>
              <w:rPr>
                <w:sz w:val="16"/>
                <w:szCs w:val="16"/>
              </w:rPr>
            </w:pPr>
            <w:r>
              <w:rPr>
                <w:sz w:val="16"/>
                <w:szCs w:val="16"/>
              </w:rPr>
              <w:t>F</w:t>
            </w:r>
          </w:p>
        </w:tc>
        <w:tc>
          <w:tcPr>
            <w:tcW w:w="4820" w:type="dxa"/>
            <w:shd w:val="solid" w:color="FFFFFF" w:fill="auto"/>
          </w:tcPr>
          <w:p w14:paraId="24AA2722" w14:textId="1395DAB9" w:rsidR="008D0308" w:rsidRPr="001273F0" w:rsidRDefault="008D0308" w:rsidP="00FA4CEA">
            <w:pPr>
              <w:pStyle w:val="TAL"/>
              <w:rPr>
                <w:sz w:val="16"/>
                <w:szCs w:val="16"/>
              </w:rPr>
            </w:pPr>
            <w:r w:rsidRPr="008D0308">
              <w:rPr>
                <w:sz w:val="16"/>
                <w:szCs w:val="16"/>
              </w:rPr>
              <w:t>29.526 Rel-16 API version and External doc update</w:t>
            </w:r>
          </w:p>
        </w:tc>
        <w:tc>
          <w:tcPr>
            <w:tcW w:w="708" w:type="dxa"/>
            <w:shd w:val="solid" w:color="FFFFFF" w:fill="auto"/>
          </w:tcPr>
          <w:p w14:paraId="2EAC16AC" w14:textId="76F4B0E3" w:rsidR="008D0308" w:rsidRDefault="008D0308" w:rsidP="00FA4CEA">
            <w:pPr>
              <w:pStyle w:val="TAC"/>
              <w:rPr>
                <w:sz w:val="16"/>
                <w:szCs w:val="16"/>
              </w:rPr>
            </w:pPr>
            <w:r>
              <w:rPr>
                <w:sz w:val="16"/>
                <w:szCs w:val="16"/>
              </w:rPr>
              <w:t>16.5.0</w:t>
            </w:r>
          </w:p>
        </w:tc>
      </w:tr>
    </w:tbl>
    <w:p w14:paraId="2ABFBA78"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A8137" w14:textId="77777777" w:rsidR="00C75780" w:rsidRDefault="00C75780">
      <w:r>
        <w:separator/>
      </w:r>
    </w:p>
  </w:endnote>
  <w:endnote w:type="continuationSeparator" w:id="0">
    <w:p w14:paraId="5D43F63C" w14:textId="77777777" w:rsidR="00C75780" w:rsidRDefault="00C7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46EA2" w14:textId="77777777"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4364C" w14:textId="77777777" w:rsidR="00C75780" w:rsidRDefault="00C75780">
      <w:r>
        <w:separator/>
      </w:r>
    </w:p>
  </w:footnote>
  <w:footnote w:type="continuationSeparator" w:id="0">
    <w:p w14:paraId="23D66CB1" w14:textId="77777777" w:rsidR="00C75780" w:rsidRDefault="00C7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76452" w14:textId="391C317F"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D87">
      <w:rPr>
        <w:rFonts w:ascii="Arial" w:hAnsi="Arial" w:cs="Arial"/>
        <w:b/>
        <w:noProof/>
        <w:sz w:val="18"/>
        <w:szCs w:val="18"/>
      </w:rPr>
      <w:t>3GPP TS 29.526 V16.5.0 (2021-09)</w:t>
    </w:r>
    <w:r>
      <w:rPr>
        <w:rFonts w:ascii="Arial" w:hAnsi="Arial" w:cs="Arial"/>
        <w:b/>
        <w:sz w:val="18"/>
        <w:szCs w:val="18"/>
      </w:rPr>
      <w:fldChar w:fldCharType="end"/>
    </w:r>
  </w:p>
  <w:p w14:paraId="3C60730F"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43C">
      <w:rPr>
        <w:rFonts w:ascii="Arial" w:hAnsi="Arial" w:cs="Arial"/>
        <w:b/>
        <w:noProof/>
        <w:sz w:val="18"/>
        <w:szCs w:val="18"/>
      </w:rPr>
      <w:t>2</w:t>
    </w:r>
    <w:r>
      <w:rPr>
        <w:rFonts w:ascii="Arial" w:hAnsi="Arial" w:cs="Arial"/>
        <w:b/>
        <w:sz w:val="18"/>
        <w:szCs w:val="18"/>
      </w:rPr>
      <w:fldChar w:fldCharType="end"/>
    </w:r>
  </w:p>
  <w:p w14:paraId="5B2AD50C" w14:textId="663A8CFA"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D87">
      <w:rPr>
        <w:rFonts w:ascii="Arial" w:hAnsi="Arial" w:cs="Arial"/>
        <w:b/>
        <w:noProof/>
        <w:sz w:val="18"/>
        <w:szCs w:val="18"/>
      </w:rPr>
      <w:t>Release 16</w:t>
    </w:r>
    <w:r>
      <w:rPr>
        <w:rFonts w:ascii="Arial" w:hAnsi="Arial" w:cs="Arial"/>
        <w:b/>
        <w:sz w:val="18"/>
        <w:szCs w:val="18"/>
      </w:rPr>
      <w:fldChar w:fldCharType="end"/>
    </w:r>
  </w:p>
  <w:p w14:paraId="153C1BF5" w14:textId="77777777"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0C2B6C"/>
    <w:multiLevelType w:val="hybridMultilevel"/>
    <w:tmpl w:val="F356D908"/>
    <w:lvl w:ilvl="0" w:tplc="DD9C412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18"/>
    <w:rsid w:val="00013822"/>
    <w:rsid w:val="00014968"/>
    <w:rsid w:val="00017480"/>
    <w:rsid w:val="000255B8"/>
    <w:rsid w:val="00033397"/>
    <w:rsid w:val="000336F3"/>
    <w:rsid w:val="000355EA"/>
    <w:rsid w:val="00035990"/>
    <w:rsid w:val="00037D69"/>
    <w:rsid w:val="00040095"/>
    <w:rsid w:val="000406C8"/>
    <w:rsid w:val="00043C4B"/>
    <w:rsid w:val="00051834"/>
    <w:rsid w:val="00054193"/>
    <w:rsid w:val="00054A22"/>
    <w:rsid w:val="00060D70"/>
    <w:rsid w:val="00062023"/>
    <w:rsid w:val="00062DA4"/>
    <w:rsid w:val="000655A6"/>
    <w:rsid w:val="00067E05"/>
    <w:rsid w:val="00073824"/>
    <w:rsid w:val="00074FCC"/>
    <w:rsid w:val="00080512"/>
    <w:rsid w:val="00087B48"/>
    <w:rsid w:val="00094800"/>
    <w:rsid w:val="000A09DD"/>
    <w:rsid w:val="000A2435"/>
    <w:rsid w:val="000B0B99"/>
    <w:rsid w:val="000B4E50"/>
    <w:rsid w:val="000C192B"/>
    <w:rsid w:val="000C47C3"/>
    <w:rsid w:val="000D58AB"/>
    <w:rsid w:val="000F6D8B"/>
    <w:rsid w:val="00100804"/>
    <w:rsid w:val="00106E94"/>
    <w:rsid w:val="001074B4"/>
    <w:rsid w:val="00107C1D"/>
    <w:rsid w:val="001110A6"/>
    <w:rsid w:val="00122B00"/>
    <w:rsid w:val="00125769"/>
    <w:rsid w:val="001273F0"/>
    <w:rsid w:val="00131682"/>
    <w:rsid w:val="00133525"/>
    <w:rsid w:val="00143B73"/>
    <w:rsid w:val="00144CB5"/>
    <w:rsid w:val="001535C0"/>
    <w:rsid w:val="001650AC"/>
    <w:rsid w:val="00171BC0"/>
    <w:rsid w:val="00171D33"/>
    <w:rsid w:val="00171DFC"/>
    <w:rsid w:val="00176E4D"/>
    <w:rsid w:val="001A4C42"/>
    <w:rsid w:val="001A7420"/>
    <w:rsid w:val="001A7A4F"/>
    <w:rsid w:val="001B2963"/>
    <w:rsid w:val="001B5B19"/>
    <w:rsid w:val="001B6637"/>
    <w:rsid w:val="001C21C3"/>
    <w:rsid w:val="001C7C5A"/>
    <w:rsid w:val="001D02C2"/>
    <w:rsid w:val="001D1BBA"/>
    <w:rsid w:val="001D243C"/>
    <w:rsid w:val="001E6137"/>
    <w:rsid w:val="001E6D6F"/>
    <w:rsid w:val="001F0C1D"/>
    <w:rsid w:val="001F1132"/>
    <w:rsid w:val="001F168B"/>
    <w:rsid w:val="001F25F8"/>
    <w:rsid w:val="002108E7"/>
    <w:rsid w:val="00214A7F"/>
    <w:rsid w:val="00221696"/>
    <w:rsid w:val="00221C83"/>
    <w:rsid w:val="00231B62"/>
    <w:rsid w:val="002347A2"/>
    <w:rsid w:val="00236BC0"/>
    <w:rsid w:val="0023765A"/>
    <w:rsid w:val="00237949"/>
    <w:rsid w:val="00237EE5"/>
    <w:rsid w:val="00245762"/>
    <w:rsid w:val="00262B2B"/>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4AB8"/>
    <w:rsid w:val="002F70AA"/>
    <w:rsid w:val="003109BB"/>
    <w:rsid w:val="00310B69"/>
    <w:rsid w:val="003172DC"/>
    <w:rsid w:val="00321D2B"/>
    <w:rsid w:val="00323B58"/>
    <w:rsid w:val="00324F04"/>
    <w:rsid w:val="00330D87"/>
    <w:rsid w:val="00347E3D"/>
    <w:rsid w:val="0035462D"/>
    <w:rsid w:val="00354AFB"/>
    <w:rsid w:val="00356C5F"/>
    <w:rsid w:val="00362224"/>
    <w:rsid w:val="00363398"/>
    <w:rsid w:val="00363DC5"/>
    <w:rsid w:val="0036464B"/>
    <w:rsid w:val="003651F7"/>
    <w:rsid w:val="003765B8"/>
    <w:rsid w:val="00386AD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449F8"/>
    <w:rsid w:val="004537F2"/>
    <w:rsid w:val="00454275"/>
    <w:rsid w:val="00456977"/>
    <w:rsid w:val="004612F3"/>
    <w:rsid w:val="00461651"/>
    <w:rsid w:val="004624EC"/>
    <w:rsid w:val="00463A7B"/>
    <w:rsid w:val="00465121"/>
    <w:rsid w:val="00465515"/>
    <w:rsid w:val="00472C66"/>
    <w:rsid w:val="00475481"/>
    <w:rsid w:val="00477B7C"/>
    <w:rsid w:val="004A1184"/>
    <w:rsid w:val="004B4F88"/>
    <w:rsid w:val="004B626B"/>
    <w:rsid w:val="004B637E"/>
    <w:rsid w:val="004C421E"/>
    <w:rsid w:val="004D3312"/>
    <w:rsid w:val="004D3578"/>
    <w:rsid w:val="004D3FAB"/>
    <w:rsid w:val="004D4A56"/>
    <w:rsid w:val="004D4C44"/>
    <w:rsid w:val="004E1A37"/>
    <w:rsid w:val="004E213A"/>
    <w:rsid w:val="004E2E5A"/>
    <w:rsid w:val="004E36F5"/>
    <w:rsid w:val="004E3CE4"/>
    <w:rsid w:val="004F0988"/>
    <w:rsid w:val="004F3204"/>
    <w:rsid w:val="004F3340"/>
    <w:rsid w:val="004F45EE"/>
    <w:rsid w:val="004F472B"/>
    <w:rsid w:val="00504F44"/>
    <w:rsid w:val="00511473"/>
    <w:rsid w:val="005120C3"/>
    <w:rsid w:val="005200A6"/>
    <w:rsid w:val="005215E1"/>
    <w:rsid w:val="0053388B"/>
    <w:rsid w:val="00535773"/>
    <w:rsid w:val="00535A27"/>
    <w:rsid w:val="005377FD"/>
    <w:rsid w:val="00543E6C"/>
    <w:rsid w:val="00546ACD"/>
    <w:rsid w:val="00554B7D"/>
    <w:rsid w:val="00563136"/>
    <w:rsid w:val="00565087"/>
    <w:rsid w:val="00566092"/>
    <w:rsid w:val="00572A5E"/>
    <w:rsid w:val="00575D6F"/>
    <w:rsid w:val="0057777B"/>
    <w:rsid w:val="00581F9E"/>
    <w:rsid w:val="00597B11"/>
    <w:rsid w:val="005A5C0B"/>
    <w:rsid w:val="005C403E"/>
    <w:rsid w:val="005D1441"/>
    <w:rsid w:val="005D169E"/>
    <w:rsid w:val="005D2E01"/>
    <w:rsid w:val="005D5F07"/>
    <w:rsid w:val="005D7526"/>
    <w:rsid w:val="005E4BB2"/>
    <w:rsid w:val="005E6FD5"/>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A703E"/>
    <w:rsid w:val="006B17AB"/>
    <w:rsid w:val="006B30D0"/>
    <w:rsid w:val="006B67F2"/>
    <w:rsid w:val="006C3D95"/>
    <w:rsid w:val="006D2718"/>
    <w:rsid w:val="006D7710"/>
    <w:rsid w:val="006E0A42"/>
    <w:rsid w:val="006E2164"/>
    <w:rsid w:val="006E5C86"/>
    <w:rsid w:val="006E666A"/>
    <w:rsid w:val="00701116"/>
    <w:rsid w:val="007017FE"/>
    <w:rsid w:val="007028E1"/>
    <w:rsid w:val="00702B1F"/>
    <w:rsid w:val="00713C44"/>
    <w:rsid w:val="0071583E"/>
    <w:rsid w:val="00715973"/>
    <w:rsid w:val="007264D1"/>
    <w:rsid w:val="00734A5B"/>
    <w:rsid w:val="007353CC"/>
    <w:rsid w:val="00737BEF"/>
    <w:rsid w:val="0074026F"/>
    <w:rsid w:val="007429F6"/>
    <w:rsid w:val="00744E76"/>
    <w:rsid w:val="00750FBA"/>
    <w:rsid w:val="00751CD8"/>
    <w:rsid w:val="00753C4F"/>
    <w:rsid w:val="0075534C"/>
    <w:rsid w:val="00757424"/>
    <w:rsid w:val="007610ED"/>
    <w:rsid w:val="00761C62"/>
    <w:rsid w:val="00767442"/>
    <w:rsid w:val="00774639"/>
    <w:rsid w:val="00774DA4"/>
    <w:rsid w:val="007818A8"/>
    <w:rsid w:val="00781F0F"/>
    <w:rsid w:val="00791475"/>
    <w:rsid w:val="0079399B"/>
    <w:rsid w:val="007A3CC0"/>
    <w:rsid w:val="007B0C6B"/>
    <w:rsid w:val="007B536E"/>
    <w:rsid w:val="007B600E"/>
    <w:rsid w:val="007C0DD1"/>
    <w:rsid w:val="007C1345"/>
    <w:rsid w:val="007C56F0"/>
    <w:rsid w:val="007C6886"/>
    <w:rsid w:val="007D4707"/>
    <w:rsid w:val="007D55D1"/>
    <w:rsid w:val="007E3A13"/>
    <w:rsid w:val="007E6556"/>
    <w:rsid w:val="007F0F4A"/>
    <w:rsid w:val="007F24FD"/>
    <w:rsid w:val="007F5FCE"/>
    <w:rsid w:val="007F7822"/>
    <w:rsid w:val="008028A4"/>
    <w:rsid w:val="00805F39"/>
    <w:rsid w:val="00806128"/>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2930"/>
    <w:rsid w:val="008A6D4A"/>
    <w:rsid w:val="008B1005"/>
    <w:rsid w:val="008B5A10"/>
    <w:rsid w:val="008C384C"/>
    <w:rsid w:val="008C494B"/>
    <w:rsid w:val="008D0108"/>
    <w:rsid w:val="008D013B"/>
    <w:rsid w:val="008D0308"/>
    <w:rsid w:val="008D4DD3"/>
    <w:rsid w:val="008E1908"/>
    <w:rsid w:val="008E511F"/>
    <w:rsid w:val="008E76F3"/>
    <w:rsid w:val="008F334A"/>
    <w:rsid w:val="0090271F"/>
    <w:rsid w:val="00902E23"/>
    <w:rsid w:val="0090463D"/>
    <w:rsid w:val="00905444"/>
    <w:rsid w:val="009114D7"/>
    <w:rsid w:val="0091348E"/>
    <w:rsid w:val="00915654"/>
    <w:rsid w:val="00917CCB"/>
    <w:rsid w:val="0093076D"/>
    <w:rsid w:val="009346FB"/>
    <w:rsid w:val="009411DB"/>
    <w:rsid w:val="00942EC2"/>
    <w:rsid w:val="00944AE9"/>
    <w:rsid w:val="00945ECE"/>
    <w:rsid w:val="00951CAA"/>
    <w:rsid w:val="00952FF3"/>
    <w:rsid w:val="00953672"/>
    <w:rsid w:val="0095736D"/>
    <w:rsid w:val="00962A05"/>
    <w:rsid w:val="00977762"/>
    <w:rsid w:val="009846AF"/>
    <w:rsid w:val="009909F3"/>
    <w:rsid w:val="00991C66"/>
    <w:rsid w:val="009A01E9"/>
    <w:rsid w:val="009B153E"/>
    <w:rsid w:val="009B3718"/>
    <w:rsid w:val="009B5260"/>
    <w:rsid w:val="009C5AE5"/>
    <w:rsid w:val="009C647C"/>
    <w:rsid w:val="009E6416"/>
    <w:rsid w:val="009E6EC3"/>
    <w:rsid w:val="009F37B7"/>
    <w:rsid w:val="009F3ABC"/>
    <w:rsid w:val="009F78EB"/>
    <w:rsid w:val="00A04D27"/>
    <w:rsid w:val="00A07B5B"/>
    <w:rsid w:val="00A10F02"/>
    <w:rsid w:val="00A10F26"/>
    <w:rsid w:val="00A149A0"/>
    <w:rsid w:val="00A164B4"/>
    <w:rsid w:val="00A2453A"/>
    <w:rsid w:val="00A26956"/>
    <w:rsid w:val="00A27486"/>
    <w:rsid w:val="00A366D4"/>
    <w:rsid w:val="00A37036"/>
    <w:rsid w:val="00A46B44"/>
    <w:rsid w:val="00A50D8D"/>
    <w:rsid w:val="00A53724"/>
    <w:rsid w:val="00A56066"/>
    <w:rsid w:val="00A57184"/>
    <w:rsid w:val="00A73129"/>
    <w:rsid w:val="00A76D19"/>
    <w:rsid w:val="00A82346"/>
    <w:rsid w:val="00A86C87"/>
    <w:rsid w:val="00A92489"/>
    <w:rsid w:val="00A92BA1"/>
    <w:rsid w:val="00A96ECC"/>
    <w:rsid w:val="00AA77F1"/>
    <w:rsid w:val="00AB37AB"/>
    <w:rsid w:val="00AC3BED"/>
    <w:rsid w:val="00AC6874"/>
    <w:rsid w:val="00AC6BC6"/>
    <w:rsid w:val="00AE28C9"/>
    <w:rsid w:val="00AE65E2"/>
    <w:rsid w:val="00AF07FD"/>
    <w:rsid w:val="00AF5AA2"/>
    <w:rsid w:val="00B01D66"/>
    <w:rsid w:val="00B01FC6"/>
    <w:rsid w:val="00B07216"/>
    <w:rsid w:val="00B133EA"/>
    <w:rsid w:val="00B15449"/>
    <w:rsid w:val="00B20F42"/>
    <w:rsid w:val="00B25403"/>
    <w:rsid w:val="00B26B17"/>
    <w:rsid w:val="00B43FB7"/>
    <w:rsid w:val="00B45D0B"/>
    <w:rsid w:val="00B5107D"/>
    <w:rsid w:val="00B533E3"/>
    <w:rsid w:val="00B55C16"/>
    <w:rsid w:val="00B62617"/>
    <w:rsid w:val="00B6364E"/>
    <w:rsid w:val="00B6762C"/>
    <w:rsid w:val="00B7321C"/>
    <w:rsid w:val="00B8039E"/>
    <w:rsid w:val="00B90815"/>
    <w:rsid w:val="00B93086"/>
    <w:rsid w:val="00B93A60"/>
    <w:rsid w:val="00BA19ED"/>
    <w:rsid w:val="00BA4B8D"/>
    <w:rsid w:val="00BA77D8"/>
    <w:rsid w:val="00BB5335"/>
    <w:rsid w:val="00BB7E8B"/>
    <w:rsid w:val="00BC0F7D"/>
    <w:rsid w:val="00BC45C3"/>
    <w:rsid w:val="00BD08A6"/>
    <w:rsid w:val="00BD7D31"/>
    <w:rsid w:val="00BE3255"/>
    <w:rsid w:val="00BF0986"/>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75780"/>
    <w:rsid w:val="00C80F1D"/>
    <w:rsid w:val="00C92854"/>
    <w:rsid w:val="00C93CC7"/>
    <w:rsid w:val="00C93F40"/>
    <w:rsid w:val="00C940E7"/>
    <w:rsid w:val="00CA17CC"/>
    <w:rsid w:val="00CA3806"/>
    <w:rsid w:val="00CA3D0C"/>
    <w:rsid w:val="00CB703D"/>
    <w:rsid w:val="00CC6855"/>
    <w:rsid w:val="00CC7D4F"/>
    <w:rsid w:val="00CD1F21"/>
    <w:rsid w:val="00CD25AC"/>
    <w:rsid w:val="00CE2010"/>
    <w:rsid w:val="00CE2E18"/>
    <w:rsid w:val="00CF62E7"/>
    <w:rsid w:val="00D10A32"/>
    <w:rsid w:val="00D12E9C"/>
    <w:rsid w:val="00D15FEF"/>
    <w:rsid w:val="00D214DC"/>
    <w:rsid w:val="00D256ED"/>
    <w:rsid w:val="00D36B79"/>
    <w:rsid w:val="00D40A0A"/>
    <w:rsid w:val="00D40B50"/>
    <w:rsid w:val="00D41F6F"/>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7B5"/>
    <w:rsid w:val="00DB3C91"/>
    <w:rsid w:val="00DB6268"/>
    <w:rsid w:val="00DC309B"/>
    <w:rsid w:val="00DC4DA2"/>
    <w:rsid w:val="00DD0498"/>
    <w:rsid w:val="00DD1C4F"/>
    <w:rsid w:val="00DD3BEE"/>
    <w:rsid w:val="00DD4C17"/>
    <w:rsid w:val="00DD74A5"/>
    <w:rsid w:val="00DF05BE"/>
    <w:rsid w:val="00DF2B1F"/>
    <w:rsid w:val="00DF5FA8"/>
    <w:rsid w:val="00DF62CD"/>
    <w:rsid w:val="00E00176"/>
    <w:rsid w:val="00E15343"/>
    <w:rsid w:val="00E16509"/>
    <w:rsid w:val="00E3399A"/>
    <w:rsid w:val="00E34A98"/>
    <w:rsid w:val="00E35C55"/>
    <w:rsid w:val="00E37F60"/>
    <w:rsid w:val="00E41BE6"/>
    <w:rsid w:val="00E437BE"/>
    <w:rsid w:val="00E43B83"/>
    <w:rsid w:val="00E43E18"/>
    <w:rsid w:val="00E43FF9"/>
    <w:rsid w:val="00E44582"/>
    <w:rsid w:val="00E44C55"/>
    <w:rsid w:val="00E46D40"/>
    <w:rsid w:val="00E56B7E"/>
    <w:rsid w:val="00E63FBC"/>
    <w:rsid w:val="00E67D1C"/>
    <w:rsid w:val="00E71EE5"/>
    <w:rsid w:val="00E76C53"/>
    <w:rsid w:val="00E77645"/>
    <w:rsid w:val="00E917D4"/>
    <w:rsid w:val="00E96088"/>
    <w:rsid w:val="00EA15B0"/>
    <w:rsid w:val="00EA2417"/>
    <w:rsid w:val="00EA5EA7"/>
    <w:rsid w:val="00EC12C0"/>
    <w:rsid w:val="00EC4A25"/>
    <w:rsid w:val="00EC73A2"/>
    <w:rsid w:val="00ED6341"/>
    <w:rsid w:val="00EE0E94"/>
    <w:rsid w:val="00EE391E"/>
    <w:rsid w:val="00EF1EAB"/>
    <w:rsid w:val="00EF485E"/>
    <w:rsid w:val="00EF5C76"/>
    <w:rsid w:val="00F025A2"/>
    <w:rsid w:val="00F04385"/>
    <w:rsid w:val="00F04712"/>
    <w:rsid w:val="00F075E9"/>
    <w:rsid w:val="00F13360"/>
    <w:rsid w:val="00F22EC7"/>
    <w:rsid w:val="00F25841"/>
    <w:rsid w:val="00F321F9"/>
    <w:rsid w:val="00F325C8"/>
    <w:rsid w:val="00F334B7"/>
    <w:rsid w:val="00F360EC"/>
    <w:rsid w:val="00F3717F"/>
    <w:rsid w:val="00F4796E"/>
    <w:rsid w:val="00F502D1"/>
    <w:rsid w:val="00F51878"/>
    <w:rsid w:val="00F53304"/>
    <w:rsid w:val="00F624E5"/>
    <w:rsid w:val="00F63078"/>
    <w:rsid w:val="00F653B8"/>
    <w:rsid w:val="00F659EA"/>
    <w:rsid w:val="00F6741D"/>
    <w:rsid w:val="00F875BD"/>
    <w:rsid w:val="00F9008D"/>
    <w:rsid w:val="00F94409"/>
    <w:rsid w:val="00F96BE0"/>
    <w:rsid w:val="00FA1266"/>
    <w:rsid w:val="00FA2A83"/>
    <w:rsid w:val="00FC1192"/>
    <w:rsid w:val="00FC15D3"/>
    <w:rsid w:val="00FC30B8"/>
    <w:rsid w:val="00FC5E1B"/>
    <w:rsid w:val="00FC6E43"/>
    <w:rsid w:val="00FD1AB4"/>
    <w:rsid w:val="00FD6077"/>
    <w:rsid w:val="00FD75DA"/>
    <w:rsid w:val="00FE236F"/>
    <w:rsid w:val="00FE2DCE"/>
    <w:rsid w:val="00FE618B"/>
    <w:rsid w:val="00FE7C8F"/>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37C1704"/>
  <w15:docId w15:val="{D142EE1A-08D7-443F-B945-360CF9A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48977-7821-4CD1-A5D7-6CE58D51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32</Pages>
  <Words>10286</Words>
  <Characters>58636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174</cp:revision>
  <cp:lastPrinted>2019-02-25T14:05:00Z</cp:lastPrinted>
  <dcterms:created xsi:type="dcterms:W3CDTF">2020-06-19T10:49:00Z</dcterms:created>
  <dcterms:modified xsi:type="dcterms:W3CDTF">2021-09-16T16:58:00Z</dcterms:modified>
</cp:coreProperties>
</file>