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B6975" w14:paraId="3B52AA84" w14:textId="77777777" w:rsidTr="005E4BB2">
        <w:tc>
          <w:tcPr>
            <w:tcW w:w="10423" w:type="dxa"/>
            <w:gridSpan w:val="2"/>
            <w:shd w:val="clear" w:color="auto" w:fill="auto"/>
          </w:tcPr>
          <w:p w14:paraId="53F00DEA" w14:textId="0694AA7D" w:rsidR="004F0988" w:rsidRPr="00CB6975" w:rsidRDefault="003133A5" w:rsidP="00133525">
            <w:pPr>
              <w:pStyle w:val="ZA"/>
              <w:framePr w:w="0" w:hRule="auto" w:wrap="auto" w:vAnchor="margin" w:hAnchor="text" w:yAlign="inline"/>
            </w:pPr>
            <w:bookmarkStart w:id="0" w:name="page1"/>
            <w:r w:rsidRPr="00CB6975">
              <w:rPr>
                <w:sz w:val="64"/>
              </w:rPr>
              <w:t>3GPP TS 29.5</w:t>
            </w:r>
            <w:r w:rsidRPr="00CB6975">
              <w:rPr>
                <w:sz w:val="64"/>
                <w:lang w:eastAsia="zh-CN"/>
              </w:rPr>
              <w:t>04</w:t>
            </w:r>
            <w:r w:rsidRPr="00CB6975">
              <w:rPr>
                <w:sz w:val="64"/>
              </w:rPr>
              <w:t xml:space="preserve"> </w:t>
            </w:r>
            <w:r w:rsidRPr="00CB6975">
              <w:t>V</w:t>
            </w:r>
            <w:r w:rsidRPr="00CB6975">
              <w:rPr>
                <w:lang w:eastAsia="zh-CN"/>
              </w:rPr>
              <w:t>1</w:t>
            </w:r>
            <w:r w:rsidR="00C601E5">
              <w:rPr>
                <w:rFonts w:hint="eastAsia"/>
                <w:lang w:eastAsia="zh-CN"/>
              </w:rPr>
              <w:t>8</w:t>
            </w:r>
            <w:r w:rsidRPr="00CB6975">
              <w:t>.</w:t>
            </w:r>
            <w:r w:rsidR="001E4639">
              <w:rPr>
                <w:lang w:eastAsia="zh-CN"/>
              </w:rPr>
              <w:t>1</w:t>
            </w:r>
            <w:r w:rsidRPr="00CB6975">
              <w:t>.</w:t>
            </w:r>
            <w:r w:rsidRPr="00CB6975">
              <w:rPr>
                <w:rFonts w:hint="eastAsia"/>
                <w:lang w:eastAsia="zh-CN"/>
              </w:rPr>
              <w:t>0</w:t>
            </w:r>
            <w:r w:rsidRPr="00CB6975">
              <w:t xml:space="preserve"> </w:t>
            </w:r>
            <w:r w:rsidRPr="00CB6975">
              <w:rPr>
                <w:sz w:val="32"/>
              </w:rPr>
              <w:t>(20</w:t>
            </w:r>
            <w:r w:rsidRPr="00CB6975">
              <w:rPr>
                <w:rFonts w:hint="eastAsia"/>
                <w:sz w:val="32"/>
                <w:lang w:eastAsia="zh-CN"/>
              </w:rPr>
              <w:t>2</w:t>
            </w:r>
            <w:r w:rsidR="001E4639">
              <w:rPr>
                <w:sz w:val="32"/>
                <w:lang w:eastAsia="zh-CN"/>
              </w:rPr>
              <w:t>3</w:t>
            </w:r>
            <w:r w:rsidRPr="00CB6975">
              <w:rPr>
                <w:sz w:val="32"/>
              </w:rPr>
              <w:t>-</w:t>
            </w:r>
            <w:r w:rsidR="001E4639">
              <w:rPr>
                <w:sz w:val="32"/>
                <w:lang w:eastAsia="zh-CN"/>
              </w:rPr>
              <w:t>03</w:t>
            </w:r>
            <w:r w:rsidR="004F0988" w:rsidRPr="00CB6975">
              <w:rPr>
                <w:sz w:val="32"/>
              </w:rPr>
              <w:t>)</w:t>
            </w:r>
          </w:p>
        </w:tc>
      </w:tr>
      <w:tr w:rsidR="004F0988" w:rsidRPr="00CB6975" w14:paraId="6C2ED908" w14:textId="77777777" w:rsidTr="005E4BB2">
        <w:trPr>
          <w:trHeight w:hRule="exact" w:val="1134"/>
        </w:trPr>
        <w:tc>
          <w:tcPr>
            <w:tcW w:w="10423" w:type="dxa"/>
            <w:gridSpan w:val="2"/>
            <w:shd w:val="clear" w:color="auto" w:fill="auto"/>
          </w:tcPr>
          <w:p w14:paraId="6D6461FE" w14:textId="77777777" w:rsidR="004F0988" w:rsidRPr="00CB6975" w:rsidRDefault="004F0988" w:rsidP="00133525">
            <w:pPr>
              <w:pStyle w:val="ZB"/>
              <w:framePr w:w="0" w:hRule="auto" w:wrap="auto" w:vAnchor="margin" w:hAnchor="text" w:yAlign="inline"/>
            </w:pPr>
            <w:r w:rsidRPr="00CB6975">
              <w:t xml:space="preserve">Technical </w:t>
            </w:r>
            <w:bookmarkStart w:id="1" w:name="spectype2"/>
            <w:r w:rsidRPr="00CB6975">
              <w:t>Specification</w:t>
            </w:r>
            <w:bookmarkEnd w:id="1"/>
          </w:p>
          <w:p w14:paraId="3F103786" w14:textId="77777777" w:rsidR="00BA4B8D" w:rsidRPr="00CB6975" w:rsidRDefault="00BA4B8D" w:rsidP="003133A5"/>
        </w:tc>
      </w:tr>
      <w:tr w:rsidR="004F0988" w:rsidRPr="00CB6975" w14:paraId="4C3926A5" w14:textId="77777777" w:rsidTr="005E4BB2">
        <w:trPr>
          <w:trHeight w:hRule="exact" w:val="3686"/>
        </w:trPr>
        <w:tc>
          <w:tcPr>
            <w:tcW w:w="10423" w:type="dxa"/>
            <w:gridSpan w:val="2"/>
            <w:shd w:val="clear" w:color="auto" w:fill="auto"/>
          </w:tcPr>
          <w:p w14:paraId="5C490170" w14:textId="77777777" w:rsidR="004F0988" w:rsidRPr="00CB6975" w:rsidRDefault="004F0988" w:rsidP="00133525">
            <w:pPr>
              <w:pStyle w:val="ZT"/>
              <w:framePr w:wrap="auto" w:hAnchor="text" w:yAlign="inline"/>
            </w:pPr>
            <w:r w:rsidRPr="00CB6975">
              <w:t>3rd Generation Partnership Project;</w:t>
            </w:r>
          </w:p>
          <w:p w14:paraId="77C91780" w14:textId="77777777" w:rsidR="003133A5" w:rsidRPr="00CB6975" w:rsidRDefault="003133A5" w:rsidP="003133A5">
            <w:pPr>
              <w:pStyle w:val="ZT"/>
              <w:framePr w:wrap="auto" w:hAnchor="text" w:yAlign="inline"/>
            </w:pPr>
            <w:r w:rsidRPr="00CB6975">
              <w:t>Technical Specification Group Core Network and Terminals;</w:t>
            </w:r>
          </w:p>
          <w:p w14:paraId="78978654" w14:textId="77777777" w:rsidR="003133A5" w:rsidRPr="00CB6975" w:rsidRDefault="003133A5" w:rsidP="003133A5">
            <w:pPr>
              <w:pStyle w:val="ZT"/>
              <w:framePr w:wrap="auto" w:hAnchor="text" w:yAlign="inline"/>
            </w:pPr>
            <w:r w:rsidRPr="00CB6975">
              <w:t>5G System; Unified Data Repository Services;</w:t>
            </w:r>
          </w:p>
          <w:p w14:paraId="68093608" w14:textId="77777777" w:rsidR="003133A5" w:rsidRPr="00CB6975" w:rsidRDefault="003133A5" w:rsidP="003133A5">
            <w:pPr>
              <w:pStyle w:val="ZT"/>
              <w:framePr w:wrap="auto" w:hAnchor="text" w:yAlign="inline"/>
            </w:pPr>
            <w:r w:rsidRPr="00CB6975">
              <w:t>Stage 3</w:t>
            </w:r>
          </w:p>
          <w:p w14:paraId="446AB1F0" w14:textId="2F77D781" w:rsidR="004F0988" w:rsidRPr="00CB6975" w:rsidRDefault="003133A5" w:rsidP="00133525">
            <w:pPr>
              <w:pStyle w:val="ZT"/>
              <w:framePr w:wrap="auto" w:hAnchor="text" w:yAlign="inline"/>
              <w:rPr>
                <w:i/>
                <w:sz w:val="28"/>
              </w:rPr>
            </w:pPr>
            <w:r w:rsidRPr="00CB6975">
              <w:t>(</w:t>
            </w:r>
            <w:r w:rsidRPr="00CB6975">
              <w:rPr>
                <w:rStyle w:val="ZGSM"/>
              </w:rPr>
              <w:t>Release 1</w:t>
            </w:r>
            <w:r w:rsidR="00544F0E">
              <w:rPr>
                <w:rStyle w:val="ZGSM"/>
                <w:rFonts w:hint="eastAsia"/>
                <w:lang w:eastAsia="zh-CN"/>
              </w:rPr>
              <w:t>8</w:t>
            </w:r>
            <w:r w:rsidRPr="00CB6975">
              <w:t>)</w:t>
            </w:r>
          </w:p>
        </w:tc>
      </w:tr>
      <w:tr w:rsidR="00BF128E" w:rsidRPr="00CB6975" w14:paraId="6DB2DCCB" w14:textId="77777777" w:rsidTr="005E4BB2">
        <w:tc>
          <w:tcPr>
            <w:tcW w:w="10423" w:type="dxa"/>
            <w:gridSpan w:val="2"/>
            <w:shd w:val="clear" w:color="auto" w:fill="auto"/>
          </w:tcPr>
          <w:p w14:paraId="478C5558" w14:textId="77777777" w:rsidR="00BF128E" w:rsidRPr="00CB6975" w:rsidRDefault="00BF128E" w:rsidP="00133525">
            <w:pPr>
              <w:pStyle w:val="ZU"/>
              <w:framePr w:w="0" w:wrap="auto" w:vAnchor="margin" w:hAnchor="text" w:yAlign="inline"/>
              <w:tabs>
                <w:tab w:val="right" w:pos="10206"/>
              </w:tabs>
              <w:jc w:val="left"/>
              <w:rPr>
                <w:color w:val="0000FF"/>
              </w:rPr>
            </w:pPr>
            <w:r w:rsidRPr="00CB6975">
              <w:rPr>
                <w:color w:val="0000FF"/>
              </w:rPr>
              <w:tab/>
            </w:r>
          </w:p>
        </w:tc>
      </w:tr>
      <w:bookmarkStart w:id="2" w:name="_MON_1684549432"/>
      <w:bookmarkEnd w:id="2"/>
      <w:tr w:rsidR="00D82E6F" w:rsidRPr="00CB6975" w14:paraId="15FED39A" w14:textId="77777777" w:rsidTr="005E4BB2">
        <w:trPr>
          <w:trHeight w:hRule="exact" w:val="1531"/>
        </w:trPr>
        <w:tc>
          <w:tcPr>
            <w:tcW w:w="4883" w:type="dxa"/>
            <w:shd w:val="clear" w:color="auto" w:fill="auto"/>
          </w:tcPr>
          <w:p w14:paraId="01CD510F" w14:textId="08C6F433" w:rsidR="00D82E6F" w:rsidRPr="00CB6975" w:rsidRDefault="00684B11" w:rsidP="00D82E6F">
            <w:r>
              <w:object w:dxaOrig="2026" w:dyaOrig="1251" w14:anchorId="41AF9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41428841" r:id="rId10"/>
              </w:object>
            </w:r>
          </w:p>
        </w:tc>
        <w:tc>
          <w:tcPr>
            <w:tcW w:w="5540" w:type="dxa"/>
            <w:shd w:val="clear" w:color="auto" w:fill="auto"/>
          </w:tcPr>
          <w:p w14:paraId="3CAB62EC" w14:textId="77777777" w:rsidR="00D82E6F" w:rsidRPr="00CB6975" w:rsidRDefault="000D6172" w:rsidP="00D82E6F">
            <w:pPr>
              <w:jc w:val="right"/>
            </w:pPr>
            <w:bookmarkStart w:id="3" w:name="logos"/>
            <w:r>
              <w:rPr>
                <w:noProof/>
                <w:lang w:val="en-US" w:eastAsia="zh-CN"/>
              </w:rPr>
              <w:drawing>
                <wp:inline distT="0" distB="0" distL="0" distR="0" wp14:anchorId="4D24AAA3" wp14:editId="12B315A5">
                  <wp:extent cx="1610360" cy="9613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10360" cy="961390"/>
                          </a:xfrm>
                          <a:prstGeom prst="rect">
                            <a:avLst/>
                          </a:prstGeom>
                          <a:noFill/>
                          <a:ln>
                            <a:noFill/>
                          </a:ln>
                        </pic:spPr>
                      </pic:pic>
                    </a:graphicData>
                  </a:graphic>
                </wp:inline>
              </w:drawing>
            </w:r>
            <w:bookmarkEnd w:id="3"/>
          </w:p>
        </w:tc>
      </w:tr>
      <w:tr w:rsidR="00D82E6F" w:rsidRPr="00CB6975" w14:paraId="1C2D43A4" w14:textId="77777777" w:rsidTr="005E4BB2">
        <w:trPr>
          <w:trHeight w:hRule="exact" w:val="5783"/>
        </w:trPr>
        <w:tc>
          <w:tcPr>
            <w:tcW w:w="10423" w:type="dxa"/>
            <w:gridSpan w:val="2"/>
            <w:shd w:val="clear" w:color="auto" w:fill="auto"/>
          </w:tcPr>
          <w:p w14:paraId="6C087995" w14:textId="77777777" w:rsidR="00D82E6F" w:rsidRPr="00CB6975" w:rsidRDefault="00D82E6F" w:rsidP="003133A5"/>
        </w:tc>
      </w:tr>
      <w:tr w:rsidR="00D82E6F" w:rsidRPr="00CB6975" w14:paraId="327AC041" w14:textId="77777777" w:rsidTr="005E4BB2">
        <w:trPr>
          <w:cantSplit/>
          <w:trHeight w:hRule="exact" w:val="964"/>
        </w:trPr>
        <w:tc>
          <w:tcPr>
            <w:tcW w:w="10423" w:type="dxa"/>
            <w:gridSpan w:val="2"/>
            <w:shd w:val="clear" w:color="auto" w:fill="auto"/>
          </w:tcPr>
          <w:p w14:paraId="0F889D75" w14:textId="77777777" w:rsidR="00D82E6F" w:rsidRPr="00CB6975" w:rsidRDefault="00D82E6F" w:rsidP="00D82E6F">
            <w:pPr>
              <w:rPr>
                <w:sz w:val="16"/>
              </w:rPr>
            </w:pPr>
            <w:bookmarkStart w:id="4" w:name="warningNotice"/>
            <w:r w:rsidRPr="00CB6975">
              <w:rPr>
                <w:sz w:val="16"/>
              </w:rPr>
              <w:t>The present document has been developed within the 3rd Generation Partnership Project (3GPP</w:t>
            </w:r>
            <w:r w:rsidRPr="00CB6975">
              <w:rPr>
                <w:sz w:val="16"/>
                <w:vertAlign w:val="superscript"/>
              </w:rPr>
              <w:t xml:space="preserve"> TM</w:t>
            </w:r>
            <w:r w:rsidRPr="00CB6975">
              <w:rPr>
                <w:sz w:val="16"/>
              </w:rPr>
              <w:t>) and may be further elaborated for the purposes of 3GPP.</w:t>
            </w:r>
            <w:r w:rsidRPr="00CB6975">
              <w:rPr>
                <w:sz w:val="16"/>
              </w:rPr>
              <w:br/>
              <w:t>The present document has not been subject to any approval process by the 3GPP</w:t>
            </w:r>
            <w:r w:rsidRPr="00CB6975">
              <w:rPr>
                <w:sz w:val="16"/>
                <w:vertAlign w:val="superscript"/>
              </w:rPr>
              <w:t xml:space="preserve"> </w:t>
            </w:r>
            <w:r w:rsidRPr="00CB6975">
              <w:rPr>
                <w:sz w:val="16"/>
              </w:rPr>
              <w:t>Organizational Partners and shall not be implemented.</w:t>
            </w:r>
            <w:r w:rsidRPr="00CB6975">
              <w:rPr>
                <w:sz w:val="16"/>
              </w:rPr>
              <w:br/>
              <w:t>This Specification is provided for future development work within 3GPP</w:t>
            </w:r>
            <w:r w:rsidRPr="00CB6975">
              <w:rPr>
                <w:sz w:val="16"/>
                <w:vertAlign w:val="superscript"/>
              </w:rPr>
              <w:t xml:space="preserve"> </w:t>
            </w:r>
            <w:r w:rsidRPr="00CB6975">
              <w:rPr>
                <w:sz w:val="16"/>
              </w:rPr>
              <w:t>only. The Organizational Partners accept no liability for any use of this Specification.</w:t>
            </w:r>
            <w:r w:rsidRPr="00CB6975">
              <w:rPr>
                <w:sz w:val="16"/>
              </w:rPr>
              <w:br/>
              <w:t>Specifications and Reports for implementation of the 3GPP</w:t>
            </w:r>
            <w:r w:rsidRPr="00CB6975">
              <w:rPr>
                <w:sz w:val="16"/>
                <w:vertAlign w:val="superscript"/>
              </w:rPr>
              <w:t xml:space="preserve"> TM</w:t>
            </w:r>
            <w:r w:rsidRPr="00CB6975">
              <w:rPr>
                <w:sz w:val="16"/>
              </w:rPr>
              <w:t xml:space="preserve"> system should be obtained via the 3GPP Organizational Partners' Publications Offices.</w:t>
            </w:r>
            <w:bookmarkEnd w:id="4"/>
          </w:p>
          <w:p w14:paraId="070D51CC" w14:textId="77777777" w:rsidR="00D82E6F" w:rsidRPr="00CB6975" w:rsidRDefault="00D82E6F" w:rsidP="00D82E6F">
            <w:pPr>
              <w:pStyle w:val="ZV"/>
              <w:framePr w:w="0" w:wrap="auto" w:vAnchor="margin" w:hAnchor="text" w:yAlign="inline"/>
            </w:pPr>
          </w:p>
          <w:p w14:paraId="2507ACBE" w14:textId="77777777" w:rsidR="00D82E6F" w:rsidRPr="00CB6975" w:rsidRDefault="00D82E6F" w:rsidP="00D82E6F">
            <w:pPr>
              <w:rPr>
                <w:sz w:val="16"/>
              </w:rPr>
            </w:pPr>
          </w:p>
        </w:tc>
      </w:tr>
      <w:bookmarkEnd w:id="0"/>
    </w:tbl>
    <w:p w14:paraId="2A2E3F2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B6975" w14:paraId="1D35D661" w14:textId="77777777" w:rsidTr="00133525">
        <w:trPr>
          <w:trHeight w:hRule="exact" w:val="5670"/>
        </w:trPr>
        <w:tc>
          <w:tcPr>
            <w:tcW w:w="10423" w:type="dxa"/>
            <w:shd w:val="clear" w:color="auto" w:fill="auto"/>
          </w:tcPr>
          <w:p w14:paraId="4B3A78B7" w14:textId="77777777" w:rsidR="00E16509" w:rsidRPr="00CB6975" w:rsidRDefault="00E16509" w:rsidP="00E16509">
            <w:pPr>
              <w:pStyle w:val="Guidance"/>
            </w:pPr>
            <w:bookmarkStart w:id="5" w:name="page2"/>
          </w:p>
        </w:tc>
      </w:tr>
      <w:tr w:rsidR="00E16509" w:rsidRPr="00CB6975" w14:paraId="2DC596F1" w14:textId="77777777" w:rsidTr="00C074DD">
        <w:trPr>
          <w:trHeight w:hRule="exact" w:val="5387"/>
        </w:trPr>
        <w:tc>
          <w:tcPr>
            <w:tcW w:w="10423" w:type="dxa"/>
            <w:shd w:val="clear" w:color="auto" w:fill="auto"/>
          </w:tcPr>
          <w:p w14:paraId="356E0F2C" w14:textId="77777777" w:rsidR="00E16509" w:rsidRPr="00CB6975" w:rsidRDefault="00E16509" w:rsidP="00133525">
            <w:pPr>
              <w:pStyle w:val="FP"/>
              <w:spacing w:after="240"/>
              <w:ind w:left="2835" w:right="2835"/>
              <w:jc w:val="center"/>
              <w:rPr>
                <w:rFonts w:ascii="Arial" w:hAnsi="Arial"/>
                <w:b/>
                <w:i/>
              </w:rPr>
            </w:pPr>
            <w:bookmarkStart w:id="6" w:name="coords3gpp"/>
            <w:r w:rsidRPr="00CB6975">
              <w:rPr>
                <w:rFonts w:ascii="Arial" w:hAnsi="Arial"/>
                <w:b/>
                <w:i/>
              </w:rPr>
              <w:t>3GPP</w:t>
            </w:r>
          </w:p>
          <w:p w14:paraId="5A48CCD8" w14:textId="77777777" w:rsidR="00E16509" w:rsidRPr="00CB6975" w:rsidRDefault="00E16509" w:rsidP="00133525">
            <w:pPr>
              <w:pStyle w:val="FP"/>
              <w:pBdr>
                <w:bottom w:val="single" w:sz="6" w:space="1" w:color="auto"/>
              </w:pBdr>
              <w:ind w:left="2835" w:right="2835"/>
              <w:jc w:val="center"/>
            </w:pPr>
            <w:r w:rsidRPr="00CB6975">
              <w:t>Postal address</w:t>
            </w:r>
          </w:p>
          <w:p w14:paraId="35E76DB6" w14:textId="77777777" w:rsidR="00E16509" w:rsidRPr="00CB6975" w:rsidRDefault="00E16509" w:rsidP="00133525">
            <w:pPr>
              <w:pStyle w:val="FP"/>
              <w:ind w:left="2835" w:right="2835"/>
              <w:jc w:val="center"/>
              <w:rPr>
                <w:rFonts w:ascii="Arial" w:hAnsi="Arial"/>
                <w:sz w:val="18"/>
              </w:rPr>
            </w:pPr>
          </w:p>
          <w:p w14:paraId="0A68A088" w14:textId="77777777" w:rsidR="00E16509" w:rsidRPr="00CB6975" w:rsidRDefault="00E16509" w:rsidP="00133525">
            <w:pPr>
              <w:pStyle w:val="FP"/>
              <w:pBdr>
                <w:bottom w:val="single" w:sz="6" w:space="1" w:color="auto"/>
              </w:pBdr>
              <w:spacing w:before="240"/>
              <w:ind w:left="2835" w:right="2835"/>
              <w:jc w:val="center"/>
            </w:pPr>
            <w:r w:rsidRPr="00CB6975">
              <w:t>3GPP support office address</w:t>
            </w:r>
          </w:p>
          <w:p w14:paraId="6AE34AD5" w14:textId="77777777" w:rsidR="00E16509" w:rsidRPr="00CB6975" w:rsidRDefault="00E16509" w:rsidP="00133525">
            <w:pPr>
              <w:pStyle w:val="FP"/>
              <w:ind w:left="2835" w:right="2835"/>
              <w:jc w:val="center"/>
              <w:rPr>
                <w:rFonts w:ascii="Arial" w:hAnsi="Arial"/>
                <w:sz w:val="18"/>
                <w:lang w:val="fr-FR"/>
              </w:rPr>
            </w:pPr>
            <w:r w:rsidRPr="00CB6975">
              <w:rPr>
                <w:rFonts w:ascii="Arial" w:hAnsi="Arial"/>
                <w:sz w:val="18"/>
                <w:lang w:val="fr-FR"/>
              </w:rPr>
              <w:t>650 Route des Lucioles - Sophia Antipolis</w:t>
            </w:r>
          </w:p>
          <w:p w14:paraId="2CBACDE2" w14:textId="77777777" w:rsidR="00E16509" w:rsidRPr="00CB6975" w:rsidRDefault="00E16509" w:rsidP="00133525">
            <w:pPr>
              <w:pStyle w:val="FP"/>
              <w:ind w:left="2835" w:right="2835"/>
              <w:jc w:val="center"/>
              <w:rPr>
                <w:rFonts w:ascii="Arial" w:hAnsi="Arial"/>
                <w:sz w:val="18"/>
                <w:lang w:val="fr-FR"/>
              </w:rPr>
            </w:pPr>
            <w:r w:rsidRPr="00CB6975">
              <w:rPr>
                <w:rFonts w:ascii="Arial" w:hAnsi="Arial"/>
                <w:sz w:val="18"/>
                <w:lang w:val="fr-FR"/>
              </w:rPr>
              <w:t>Valbonne - FRANCE</w:t>
            </w:r>
          </w:p>
          <w:p w14:paraId="15791E5C" w14:textId="77777777" w:rsidR="00E16509" w:rsidRPr="00CB6975" w:rsidRDefault="00E16509" w:rsidP="00133525">
            <w:pPr>
              <w:pStyle w:val="FP"/>
              <w:spacing w:after="20"/>
              <w:ind w:left="2835" w:right="2835"/>
              <w:jc w:val="center"/>
              <w:rPr>
                <w:rFonts w:ascii="Arial" w:hAnsi="Arial"/>
                <w:sz w:val="18"/>
              </w:rPr>
            </w:pPr>
            <w:r w:rsidRPr="00CB6975">
              <w:rPr>
                <w:rFonts w:ascii="Arial" w:hAnsi="Arial"/>
                <w:sz w:val="18"/>
              </w:rPr>
              <w:t>Tel.: +33 4 92 94 42 00 Fax: +33 4 93 65 47 16</w:t>
            </w:r>
          </w:p>
          <w:p w14:paraId="628E7F4B" w14:textId="77777777" w:rsidR="00E16509" w:rsidRPr="00CB6975" w:rsidRDefault="00E16509" w:rsidP="00133525">
            <w:pPr>
              <w:pStyle w:val="FP"/>
              <w:pBdr>
                <w:bottom w:val="single" w:sz="6" w:space="1" w:color="auto"/>
              </w:pBdr>
              <w:spacing w:before="240"/>
              <w:ind w:left="2835" w:right="2835"/>
              <w:jc w:val="center"/>
            </w:pPr>
            <w:r w:rsidRPr="00CB6975">
              <w:t>Internet</w:t>
            </w:r>
          </w:p>
          <w:p w14:paraId="0FB65237" w14:textId="77777777" w:rsidR="00E16509" w:rsidRPr="00CB6975" w:rsidRDefault="00E16509" w:rsidP="00133525">
            <w:pPr>
              <w:pStyle w:val="FP"/>
              <w:ind w:left="2835" w:right="2835"/>
              <w:jc w:val="center"/>
              <w:rPr>
                <w:rFonts w:ascii="Arial" w:hAnsi="Arial"/>
                <w:sz w:val="18"/>
              </w:rPr>
            </w:pPr>
            <w:r w:rsidRPr="00CB6975">
              <w:rPr>
                <w:rFonts w:ascii="Arial" w:hAnsi="Arial"/>
                <w:sz w:val="18"/>
              </w:rPr>
              <w:t>http://www.3gpp.org</w:t>
            </w:r>
            <w:bookmarkEnd w:id="6"/>
          </w:p>
          <w:p w14:paraId="607CC605" w14:textId="77777777" w:rsidR="00E16509" w:rsidRPr="00CB6975" w:rsidRDefault="00E16509" w:rsidP="00133525"/>
        </w:tc>
      </w:tr>
      <w:tr w:rsidR="00E16509" w:rsidRPr="00CB6975" w14:paraId="30FE335B" w14:textId="77777777" w:rsidTr="00C074DD">
        <w:tc>
          <w:tcPr>
            <w:tcW w:w="10423" w:type="dxa"/>
            <w:shd w:val="clear" w:color="auto" w:fill="auto"/>
            <w:vAlign w:val="bottom"/>
          </w:tcPr>
          <w:p w14:paraId="103C6F53" w14:textId="77777777" w:rsidR="00E16509" w:rsidRPr="00CB6975" w:rsidRDefault="00E16509" w:rsidP="00133525">
            <w:pPr>
              <w:pStyle w:val="FP"/>
              <w:pBdr>
                <w:bottom w:val="single" w:sz="6" w:space="1" w:color="auto"/>
              </w:pBdr>
              <w:spacing w:after="240"/>
              <w:jc w:val="center"/>
              <w:rPr>
                <w:rFonts w:ascii="Arial" w:hAnsi="Arial"/>
                <w:b/>
                <w:i/>
                <w:noProof/>
              </w:rPr>
            </w:pPr>
            <w:bookmarkStart w:id="7" w:name="copyrightNotification"/>
            <w:r w:rsidRPr="00CB6975">
              <w:rPr>
                <w:rFonts w:ascii="Arial" w:hAnsi="Arial"/>
                <w:b/>
                <w:i/>
                <w:noProof/>
              </w:rPr>
              <w:t>Copyright Notification</w:t>
            </w:r>
          </w:p>
          <w:p w14:paraId="79877979" w14:textId="77777777" w:rsidR="00E16509" w:rsidRPr="00CB6975" w:rsidRDefault="00E16509" w:rsidP="00133525">
            <w:pPr>
              <w:pStyle w:val="FP"/>
              <w:jc w:val="center"/>
              <w:rPr>
                <w:noProof/>
              </w:rPr>
            </w:pPr>
            <w:r w:rsidRPr="00CB6975">
              <w:rPr>
                <w:noProof/>
              </w:rPr>
              <w:t>No part may be reproduced except as authorized by written permission.</w:t>
            </w:r>
            <w:r w:rsidRPr="00CB6975">
              <w:rPr>
                <w:noProof/>
              </w:rPr>
              <w:br/>
              <w:t>The copyright and the foregoing restriction extend to reproduction in all media.</w:t>
            </w:r>
          </w:p>
          <w:p w14:paraId="5D4C0B3F" w14:textId="77777777" w:rsidR="00E16509" w:rsidRPr="00CB6975" w:rsidRDefault="00E16509" w:rsidP="00133525">
            <w:pPr>
              <w:pStyle w:val="FP"/>
              <w:jc w:val="center"/>
              <w:rPr>
                <w:noProof/>
              </w:rPr>
            </w:pPr>
          </w:p>
          <w:p w14:paraId="49584621" w14:textId="12D07DA3" w:rsidR="00E16509" w:rsidRPr="00CB6975" w:rsidRDefault="00E16509" w:rsidP="00133525">
            <w:pPr>
              <w:pStyle w:val="FP"/>
              <w:jc w:val="center"/>
              <w:rPr>
                <w:noProof/>
                <w:sz w:val="18"/>
              </w:rPr>
            </w:pPr>
            <w:r w:rsidRPr="00CB6975">
              <w:rPr>
                <w:noProof/>
                <w:sz w:val="18"/>
              </w:rPr>
              <w:t xml:space="preserve">© </w:t>
            </w:r>
            <w:bookmarkStart w:id="8" w:name="copyrightDate"/>
            <w:r w:rsidRPr="00CB6975">
              <w:rPr>
                <w:noProof/>
                <w:sz w:val="18"/>
              </w:rPr>
              <w:t>2</w:t>
            </w:r>
            <w:r w:rsidR="008E2D68" w:rsidRPr="00CB6975">
              <w:rPr>
                <w:noProof/>
                <w:sz w:val="18"/>
              </w:rPr>
              <w:t>02</w:t>
            </w:r>
            <w:bookmarkEnd w:id="8"/>
            <w:r w:rsidR="00105CC0">
              <w:rPr>
                <w:noProof/>
                <w:sz w:val="18"/>
              </w:rPr>
              <w:t>3</w:t>
            </w:r>
            <w:r w:rsidRPr="00CB6975">
              <w:rPr>
                <w:noProof/>
                <w:sz w:val="18"/>
              </w:rPr>
              <w:t>, 3GPP Organizational Partners (ARIB, ATIS, CCSA, ETSI, TSDSI, TTA, TTC).</w:t>
            </w:r>
            <w:bookmarkStart w:id="9" w:name="copyrightaddon"/>
            <w:bookmarkEnd w:id="9"/>
          </w:p>
          <w:p w14:paraId="5A873C73" w14:textId="77777777" w:rsidR="00E16509" w:rsidRPr="00CB6975" w:rsidRDefault="00E16509" w:rsidP="00133525">
            <w:pPr>
              <w:pStyle w:val="FP"/>
              <w:jc w:val="center"/>
              <w:rPr>
                <w:noProof/>
                <w:sz w:val="18"/>
              </w:rPr>
            </w:pPr>
            <w:r w:rsidRPr="00CB6975">
              <w:rPr>
                <w:noProof/>
                <w:sz w:val="18"/>
              </w:rPr>
              <w:t>All rights reserved.</w:t>
            </w:r>
          </w:p>
          <w:p w14:paraId="1126E72A" w14:textId="77777777" w:rsidR="00E16509" w:rsidRPr="00CB6975" w:rsidRDefault="00E16509" w:rsidP="00E16509">
            <w:pPr>
              <w:pStyle w:val="FP"/>
              <w:rPr>
                <w:noProof/>
                <w:sz w:val="18"/>
              </w:rPr>
            </w:pPr>
          </w:p>
          <w:p w14:paraId="1C7EF281" w14:textId="77777777" w:rsidR="00E16509" w:rsidRPr="00CB6975" w:rsidRDefault="00E16509" w:rsidP="00E16509">
            <w:pPr>
              <w:pStyle w:val="FP"/>
              <w:rPr>
                <w:noProof/>
                <w:sz w:val="18"/>
              </w:rPr>
            </w:pPr>
            <w:r w:rsidRPr="00CB6975">
              <w:rPr>
                <w:noProof/>
                <w:sz w:val="18"/>
              </w:rPr>
              <w:t>UMTS™ is a Trade Mark of ETSI registered for the benefit of its members</w:t>
            </w:r>
          </w:p>
          <w:p w14:paraId="4D29F3D6" w14:textId="77777777" w:rsidR="00E16509" w:rsidRPr="00CB6975" w:rsidRDefault="00E16509" w:rsidP="00E16509">
            <w:pPr>
              <w:pStyle w:val="FP"/>
              <w:rPr>
                <w:noProof/>
                <w:sz w:val="18"/>
              </w:rPr>
            </w:pPr>
            <w:r w:rsidRPr="00CB6975">
              <w:rPr>
                <w:noProof/>
                <w:sz w:val="18"/>
              </w:rPr>
              <w:t>3GPP™ is a Trade Mark of ETSI registered for the benefit of its Members and of the 3GPP Organizational Partners</w:t>
            </w:r>
            <w:r w:rsidRPr="00CB6975">
              <w:rPr>
                <w:noProof/>
                <w:sz w:val="18"/>
              </w:rPr>
              <w:br/>
              <w:t>LTE™ is a Trade Mark of ETSI registered for the benefit of its Members and of the 3GPP Organizational Partners</w:t>
            </w:r>
          </w:p>
          <w:p w14:paraId="5D7C42B0" w14:textId="77777777" w:rsidR="00E16509" w:rsidRPr="00CB6975" w:rsidRDefault="00E16509" w:rsidP="00E16509">
            <w:pPr>
              <w:pStyle w:val="FP"/>
              <w:rPr>
                <w:noProof/>
                <w:sz w:val="18"/>
              </w:rPr>
            </w:pPr>
            <w:r w:rsidRPr="00CB6975">
              <w:rPr>
                <w:noProof/>
                <w:sz w:val="18"/>
              </w:rPr>
              <w:t>GSM® and the GSM logo are registered and owned by the GSM Association</w:t>
            </w:r>
            <w:bookmarkEnd w:id="7"/>
          </w:p>
          <w:p w14:paraId="03175400" w14:textId="77777777" w:rsidR="00E16509" w:rsidRPr="00CB6975" w:rsidRDefault="00E16509" w:rsidP="00133525"/>
        </w:tc>
      </w:tr>
      <w:bookmarkEnd w:id="5"/>
    </w:tbl>
    <w:p w14:paraId="2304FC1C" w14:textId="77777777" w:rsidR="00080512" w:rsidRPr="004D3578" w:rsidRDefault="00080512" w:rsidP="00F3074B">
      <w:pPr>
        <w:pStyle w:val="TT"/>
      </w:pPr>
      <w:r w:rsidRPr="004D3578">
        <w:br w:type="page"/>
      </w:r>
      <w:bookmarkStart w:id="10" w:name="tableOfContents"/>
      <w:bookmarkEnd w:id="10"/>
      <w:r w:rsidRPr="004D3578">
        <w:lastRenderedPageBreak/>
        <w:t>Contents</w:t>
      </w:r>
    </w:p>
    <w:p w14:paraId="6418F2C5" w14:textId="0643FF7E" w:rsidR="00105CC0" w:rsidRDefault="00D030C1">
      <w:pPr>
        <w:pStyle w:val="TOC1"/>
        <w:rPr>
          <w:rFonts w:asciiTheme="minorHAnsi" w:eastAsiaTheme="minorEastAsia" w:hAnsiTheme="minorHAnsi" w:cstheme="minorBidi"/>
          <w:noProof/>
          <w:szCs w:val="22"/>
          <w:lang w:eastAsia="en-GB"/>
        </w:rPr>
      </w:pPr>
      <w:r w:rsidRPr="004D3578">
        <w:fldChar w:fldCharType="begin" w:fldLock="1"/>
      </w:r>
      <w:r w:rsidR="004D3578" w:rsidRPr="004D3578">
        <w:instrText xml:space="preserve"> TOC \o "1-9" </w:instrText>
      </w:r>
      <w:r w:rsidRPr="004D3578">
        <w:fldChar w:fldCharType="separate"/>
      </w:r>
      <w:r w:rsidR="00105CC0">
        <w:rPr>
          <w:noProof/>
        </w:rPr>
        <w:t>Foreword</w:t>
      </w:r>
      <w:r w:rsidR="00105CC0">
        <w:rPr>
          <w:noProof/>
        </w:rPr>
        <w:tab/>
      </w:r>
      <w:r w:rsidR="00105CC0">
        <w:rPr>
          <w:noProof/>
        </w:rPr>
        <w:fldChar w:fldCharType="begin" w:fldLock="1"/>
      </w:r>
      <w:r w:rsidR="00105CC0">
        <w:rPr>
          <w:noProof/>
        </w:rPr>
        <w:instrText xml:space="preserve"> PAGEREF _Toc130816024 \h </w:instrText>
      </w:r>
      <w:r w:rsidR="00105CC0">
        <w:rPr>
          <w:noProof/>
        </w:rPr>
      </w:r>
      <w:r w:rsidR="00105CC0">
        <w:rPr>
          <w:noProof/>
        </w:rPr>
        <w:fldChar w:fldCharType="separate"/>
      </w:r>
      <w:r w:rsidR="00105CC0">
        <w:rPr>
          <w:noProof/>
        </w:rPr>
        <w:t>7</w:t>
      </w:r>
      <w:r w:rsidR="00105CC0">
        <w:rPr>
          <w:noProof/>
        </w:rPr>
        <w:fldChar w:fldCharType="end"/>
      </w:r>
    </w:p>
    <w:p w14:paraId="2C266D99" w14:textId="2E49B987" w:rsidR="00105CC0" w:rsidRDefault="00105CC0">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_Toc130816025 \h </w:instrText>
      </w:r>
      <w:r>
        <w:rPr>
          <w:noProof/>
        </w:rPr>
      </w:r>
      <w:r>
        <w:rPr>
          <w:noProof/>
        </w:rPr>
        <w:fldChar w:fldCharType="separate"/>
      </w:r>
      <w:r>
        <w:rPr>
          <w:noProof/>
        </w:rPr>
        <w:t>8</w:t>
      </w:r>
      <w:r>
        <w:rPr>
          <w:noProof/>
        </w:rPr>
        <w:fldChar w:fldCharType="end"/>
      </w:r>
    </w:p>
    <w:p w14:paraId="59474DFD" w14:textId="5DA18FBD" w:rsidR="00105CC0" w:rsidRDefault="00105CC0">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_Toc130816026 \h </w:instrText>
      </w:r>
      <w:r>
        <w:rPr>
          <w:noProof/>
        </w:rPr>
      </w:r>
      <w:r>
        <w:rPr>
          <w:noProof/>
        </w:rPr>
        <w:fldChar w:fldCharType="separate"/>
      </w:r>
      <w:r>
        <w:rPr>
          <w:noProof/>
        </w:rPr>
        <w:t>8</w:t>
      </w:r>
      <w:r>
        <w:rPr>
          <w:noProof/>
        </w:rPr>
        <w:fldChar w:fldCharType="end"/>
      </w:r>
    </w:p>
    <w:p w14:paraId="1F87C0B9" w14:textId="1BAF3370" w:rsidR="00105CC0" w:rsidRDefault="00105CC0">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_Toc130816027 \h </w:instrText>
      </w:r>
      <w:r>
        <w:rPr>
          <w:noProof/>
        </w:rPr>
      </w:r>
      <w:r>
        <w:rPr>
          <w:noProof/>
        </w:rPr>
        <w:fldChar w:fldCharType="separate"/>
      </w:r>
      <w:r>
        <w:rPr>
          <w:noProof/>
        </w:rPr>
        <w:t>9</w:t>
      </w:r>
      <w:r>
        <w:rPr>
          <w:noProof/>
        </w:rPr>
        <w:fldChar w:fldCharType="end"/>
      </w:r>
    </w:p>
    <w:p w14:paraId="35F93C92" w14:textId="46EFCD20" w:rsidR="00105CC0" w:rsidRDefault="00105CC0">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_Toc130816028 \h </w:instrText>
      </w:r>
      <w:r>
        <w:rPr>
          <w:noProof/>
        </w:rPr>
      </w:r>
      <w:r>
        <w:rPr>
          <w:noProof/>
        </w:rPr>
        <w:fldChar w:fldCharType="separate"/>
      </w:r>
      <w:r>
        <w:rPr>
          <w:noProof/>
        </w:rPr>
        <w:t>9</w:t>
      </w:r>
      <w:r>
        <w:rPr>
          <w:noProof/>
        </w:rPr>
        <w:fldChar w:fldCharType="end"/>
      </w:r>
    </w:p>
    <w:p w14:paraId="35956BD4" w14:textId="752A4583" w:rsidR="00105CC0" w:rsidRDefault="00105CC0">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_Toc130816029 \h </w:instrText>
      </w:r>
      <w:r>
        <w:rPr>
          <w:noProof/>
        </w:rPr>
      </w:r>
      <w:r>
        <w:rPr>
          <w:noProof/>
        </w:rPr>
        <w:fldChar w:fldCharType="separate"/>
      </w:r>
      <w:r>
        <w:rPr>
          <w:noProof/>
        </w:rPr>
        <w:t>10</w:t>
      </w:r>
      <w:r>
        <w:rPr>
          <w:noProof/>
        </w:rPr>
        <w:fldChar w:fldCharType="end"/>
      </w:r>
    </w:p>
    <w:p w14:paraId="40568619" w14:textId="56F0E200" w:rsidR="00105CC0" w:rsidRDefault="00105CC0">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_Toc130816030 \h </w:instrText>
      </w:r>
      <w:r>
        <w:rPr>
          <w:noProof/>
        </w:rPr>
      </w:r>
      <w:r>
        <w:rPr>
          <w:noProof/>
        </w:rPr>
        <w:fldChar w:fldCharType="separate"/>
      </w:r>
      <w:r>
        <w:rPr>
          <w:noProof/>
        </w:rPr>
        <w:t>10</w:t>
      </w:r>
      <w:r>
        <w:rPr>
          <w:noProof/>
        </w:rPr>
        <w:fldChar w:fldCharType="end"/>
      </w:r>
    </w:p>
    <w:p w14:paraId="52633E01" w14:textId="0E89A928" w:rsidR="00105CC0" w:rsidRDefault="00105CC0">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UD</w:t>
      </w:r>
      <w:r>
        <w:rPr>
          <w:noProof/>
          <w:lang w:eastAsia="zh-CN"/>
        </w:rPr>
        <w:t>R</w:t>
      </w:r>
      <w:r>
        <w:rPr>
          <w:noProof/>
        </w:rPr>
        <w:tab/>
      </w:r>
      <w:r>
        <w:rPr>
          <w:noProof/>
        </w:rPr>
        <w:fldChar w:fldCharType="begin" w:fldLock="1"/>
      </w:r>
      <w:r>
        <w:rPr>
          <w:noProof/>
        </w:rPr>
        <w:instrText xml:space="preserve"> PAGEREF _Toc130816031 \h </w:instrText>
      </w:r>
      <w:r>
        <w:rPr>
          <w:noProof/>
        </w:rPr>
      </w:r>
      <w:r>
        <w:rPr>
          <w:noProof/>
        </w:rPr>
        <w:fldChar w:fldCharType="separate"/>
      </w:r>
      <w:r>
        <w:rPr>
          <w:noProof/>
        </w:rPr>
        <w:t>11</w:t>
      </w:r>
      <w:r>
        <w:rPr>
          <w:noProof/>
        </w:rPr>
        <w:fldChar w:fldCharType="end"/>
      </w:r>
    </w:p>
    <w:p w14:paraId="444E8CCC" w14:textId="2693FCA0" w:rsidR="00105CC0" w:rsidRDefault="00105CC0">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_Toc130816032 \h </w:instrText>
      </w:r>
      <w:r>
        <w:rPr>
          <w:noProof/>
        </w:rPr>
      </w:r>
      <w:r>
        <w:rPr>
          <w:noProof/>
        </w:rPr>
        <w:fldChar w:fldCharType="separate"/>
      </w:r>
      <w:r>
        <w:rPr>
          <w:noProof/>
        </w:rPr>
        <w:t>11</w:t>
      </w:r>
      <w:r>
        <w:rPr>
          <w:noProof/>
        </w:rPr>
        <w:fldChar w:fldCharType="end"/>
      </w:r>
    </w:p>
    <w:p w14:paraId="147C3F2F" w14:textId="6C2F0D9E" w:rsidR="00105CC0" w:rsidRDefault="00105CC0">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Nudr_DataRepository Service</w:t>
      </w:r>
      <w:r>
        <w:rPr>
          <w:noProof/>
        </w:rPr>
        <w:tab/>
      </w:r>
      <w:r>
        <w:rPr>
          <w:noProof/>
        </w:rPr>
        <w:fldChar w:fldCharType="begin" w:fldLock="1"/>
      </w:r>
      <w:r>
        <w:rPr>
          <w:noProof/>
        </w:rPr>
        <w:instrText xml:space="preserve"> PAGEREF _Toc130816033 \h </w:instrText>
      </w:r>
      <w:r>
        <w:rPr>
          <w:noProof/>
        </w:rPr>
      </w:r>
      <w:r>
        <w:rPr>
          <w:noProof/>
        </w:rPr>
        <w:fldChar w:fldCharType="separate"/>
      </w:r>
      <w:r>
        <w:rPr>
          <w:noProof/>
        </w:rPr>
        <w:t>12</w:t>
      </w:r>
      <w:r>
        <w:rPr>
          <w:noProof/>
        </w:rPr>
        <w:fldChar w:fldCharType="end"/>
      </w:r>
    </w:p>
    <w:p w14:paraId="7D90B614" w14:textId="3CE8FA8D" w:rsidR="00105CC0" w:rsidRDefault="00105CC0">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_Toc130816034 \h </w:instrText>
      </w:r>
      <w:r>
        <w:rPr>
          <w:noProof/>
        </w:rPr>
      </w:r>
      <w:r>
        <w:rPr>
          <w:noProof/>
        </w:rPr>
        <w:fldChar w:fldCharType="separate"/>
      </w:r>
      <w:r>
        <w:rPr>
          <w:noProof/>
        </w:rPr>
        <w:t>12</w:t>
      </w:r>
      <w:r>
        <w:rPr>
          <w:noProof/>
        </w:rPr>
        <w:fldChar w:fldCharType="end"/>
      </w:r>
    </w:p>
    <w:p w14:paraId="33A60C76" w14:textId="53DD21EF" w:rsidR="00105CC0" w:rsidRDefault="00105CC0">
      <w:pPr>
        <w:pStyle w:val="TOC4"/>
        <w:rPr>
          <w:rFonts w:asciiTheme="minorHAnsi" w:eastAsiaTheme="minorEastAsia" w:hAnsiTheme="minorHAnsi" w:cstheme="minorBidi"/>
          <w:noProof/>
          <w:sz w:val="22"/>
          <w:szCs w:val="22"/>
          <w:lang w:eastAsia="en-GB"/>
        </w:rPr>
      </w:pPr>
      <w:r>
        <w:rPr>
          <w:noProof/>
        </w:rPr>
        <w:t>5.2.1.</w:t>
      </w:r>
      <w:r>
        <w:rPr>
          <w:noProof/>
          <w:lang w:eastAsia="zh-CN"/>
        </w:rPr>
        <w:t>1</w:t>
      </w:r>
      <w:r>
        <w:rPr>
          <w:rFonts w:asciiTheme="minorHAnsi" w:eastAsiaTheme="minorEastAsia" w:hAnsiTheme="minorHAnsi" w:cstheme="minorBidi"/>
          <w:noProof/>
          <w:sz w:val="22"/>
          <w:szCs w:val="22"/>
          <w:lang w:eastAsia="en-GB"/>
        </w:rPr>
        <w:tab/>
      </w:r>
      <w:r>
        <w:rPr>
          <w:noProof/>
          <w:lang w:eastAsia="zh-CN"/>
        </w:rPr>
        <w:t>Service and operation description</w:t>
      </w:r>
      <w:r>
        <w:rPr>
          <w:noProof/>
        </w:rPr>
        <w:tab/>
      </w:r>
      <w:r>
        <w:rPr>
          <w:noProof/>
        </w:rPr>
        <w:fldChar w:fldCharType="begin" w:fldLock="1"/>
      </w:r>
      <w:r>
        <w:rPr>
          <w:noProof/>
        </w:rPr>
        <w:instrText xml:space="preserve"> PAGEREF _Toc130816035 \h </w:instrText>
      </w:r>
      <w:r>
        <w:rPr>
          <w:noProof/>
        </w:rPr>
      </w:r>
      <w:r>
        <w:rPr>
          <w:noProof/>
        </w:rPr>
        <w:fldChar w:fldCharType="separate"/>
      </w:r>
      <w:r>
        <w:rPr>
          <w:noProof/>
        </w:rPr>
        <w:t>12</w:t>
      </w:r>
      <w:r>
        <w:rPr>
          <w:noProof/>
        </w:rPr>
        <w:fldChar w:fldCharType="end"/>
      </w:r>
    </w:p>
    <w:p w14:paraId="0438D3A0" w14:textId="38292FD0" w:rsidR="00105CC0" w:rsidRDefault="00105CC0">
      <w:pPr>
        <w:pStyle w:val="TOC4"/>
        <w:rPr>
          <w:rFonts w:asciiTheme="minorHAnsi" w:eastAsiaTheme="minorEastAsia" w:hAnsiTheme="minorHAnsi" w:cstheme="minorBidi"/>
          <w:noProof/>
          <w:sz w:val="22"/>
          <w:szCs w:val="22"/>
          <w:lang w:eastAsia="en-GB"/>
        </w:rPr>
      </w:pPr>
      <w:r>
        <w:rPr>
          <w:noProof/>
        </w:rPr>
        <w:t>5.2.1.</w:t>
      </w:r>
      <w:r>
        <w:rPr>
          <w:noProof/>
          <w:lang w:eastAsia="zh-CN"/>
        </w:rPr>
        <w:t>2</w:t>
      </w:r>
      <w:r>
        <w:rPr>
          <w:rFonts w:asciiTheme="minorHAnsi" w:eastAsiaTheme="minorEastAsia" w:hAnsiTheme="minorHAnsi" w:cstheme="minorBidi"/>
          <w:noProof/>
          <w:sz w:val="22"/>
          <w:szCs w:val="22"/>
          <w:lang w:eastAsia="en-GB"/>
        </w:rPr>
        <w:tab/>
      </w:r>
      <w:r>
        <w:rPr>
          <w:noProof/>
          <w:lang w:eastAsia="zh-CN"/>
        </w:rPr>
        <w:t>Service operation and data access authorization</w:t>
      </w:r>
      <w:r>
        <w:rPr>
          <w:noProof/>
        </w:rPr>
        <w:tab/>
      </w:r>
      <w:r>
        <w:rPr>
          <w:noProof/>
        </w:rPr>
        <w:fldChar w:fldCharType="begin" w:fldLock="1"/>
      </w:r>
      <w:r>
        <w:rPr>
          <w:noProof/>
        </w:rPr>
        <w:instrText xml:space="preserve"> PAGEREF _Toc130816036 \h </w:instrText>
      </w:r>
      <w:r>
        <w:rPr>
          <w:noProof/>
        </w:rPr>
      </w:r>
      <w:r>
        <w:rPr>
          <w:noProof/>
        </w:rPr>
        <w:fldChar w:fldCharType="separate"/>
      </w:r>
      <w:r>
        <w:rPr>
          <w:noProof/>
        </w:rPr>
        <w:t>12</w:t>
      </w:r>
      <w:r>
        <w:rPr>
          <w:noProof/>
        </w:rPr>
        <w:fldChar w:fldCharType="end"/>
      </w:r>
    </w:p>
    <w:p w14:paraId="131B62EA" w14:textId="03F155BE" w:rsidR="00105CC0" w:rsidRDefault="00105CC0">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_Toc130816037 \h </w:instrText>
      </w:r>
      <w:r>
        <w:rPr>
          <w:noProof/>
        </w:rPr>
      </w:r>
      <w:r>
        <w:rPr>
          <w:noProof/>
        </w:rPr>
        <w:fldChar w:fldCharType="separate"/>
      </w:r>
      <w:r>
        <w:rPr>
          <w:noProof/>
        </w:rPr>
        <w:t>13</w:t>
      </w:r>
      <w:r>
        <w:rPr>
          <w:noProof/>
        </w:rPr>
        <w:fldChar w:fldCharType="end"/>
      </w:r>
    </w:p>
    <w:p w14:paraId="1CAE70EB" w14:textId="3C9A0253" w:rsidR="00105CC0" w:rsidRDefault="00105CC0">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_Toc130816038 \h </w:instrText>
      </w:r>
      <w:r>
        <w:rPr>
          <w:noProof/>
        </w:rPr>
      </w:r>
      <w:r>
        <w:rPr>
          <w:noProof/>
        </w:rPr>
        <w:fldChar w:fldCharType="separate"/>
      </w:r>
      <w:r>
        <w:rPr>
          <w:noProof/>
        </w:rPr>
        <w:t>13</w:t>
      </w:r>
      <w:r>
        <w:rPr>
          <w:noProof/>
        </w:rPr>
        <w:fldChar w:fldCharType="end"/>
      </w:r>
    </w:p>
    <w:p w14:paraId="6B2EACE7" w14:textId="626FAC04" w:rsidR="00105CC0" w:rsidRDefault="00105CC0">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lang w:eastAsia="zh-CN"/>
        </w:rPr>
        <w:t>Query</w:t>
      </w:r>
      <w:r>
        <w:rPr>
          <w:noProof/>
        </w:rPr>
        <w:tab/>
      </w:r>
      <w:r>
        <w:rPr>
          <w:noProof/>
        </w:rPr>
        <w:fldChar w:fldCharType="begin" w:fldLock="1"/>
      </w:r>
      <w:r>
        <w:rPr>
          <w:noProof/>
        </w:rPr>
        <w:instrText xml:space="preserve"> PAGEREF _Toc130816039 \h </w:instrText>
      </w:r>
      <w:r>
        <w:rPr>
          <w:noProof/>
        </w:rPr>
      </w:r>
      <w:r>
        <w:rPr>
          <w:noProof/>
        </w:rPr>
        <w:fldChar w:fldCharType="separate"/>
      </w:r>
      <w:r>
        <w:rPr>
          <w:noProof/>
        </w:rPr>
        <w:t>14</w:t>
      </w:r>
      <w:r>
        <w:rPr>
          <w:noProof/>
        </w:rPr>
        <w:fldChar w:fldCharType="end"/>
      </w:r>
    </w:p>
    <w:p w14:paraId="78AC0955" w14:textId="1C8AFC5D" w:rsidR="00105CC0" w:rsidRDefault="00105CC0">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_Toc130816040 \h </w:instrText>
      </w:r>
      <w:r>
        <w:rPr>
          <w:noProof/>
        </w:rPr>
      </w:r>
      <w:r>
        <w:rPr>
          <w:noProof/>
        </w:rPr>
        <w:fldChar w:fldCharType="separate"/>
      </w:r>
      <w:r>
        <w:rPr>
          <w:noProof/>
        </w:rPr>
        <w:t>14</w:t>
      </w:r>
      <w:r>
        <w:rPr>
          <w:noProof/>
        </w:rPr>
        <w:fldChar w:fldCharType="end"/>
      </w:r>
    </w:p>
    <w:p w14:paraId="7AEF05F9" w14:textId="67F2FA96" w:rsidR="00105CC0" w:rsidRDefault="00105CC0">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lang w:eastAsia="zh-CN"/>
        </w:rPr>
        <w:t>Data retrieval</w:t>
      </w:r>
      <w:r>
        <w:rPr>
          <w:noProof/>
        </w:rPr>
        <w:tab/>
      </w:r>
      <w:r>
        <w:rPr>
          <w:noProof/>
        </w:rPr>
        <w:fldChar w:fldCharType="begin" w:fldLock="1"/>
      </w:r>
      <w:r>
        <w:rPr>
          <w:noProof/>
        </w:rPr>
        <w:instrText xml:space="preserve"> PAGEREF _Toc130816041 \h </w:instrText>
      </w:r>
      <w:r>
        <w:rPr>
          <w:noProof/>
        </w:rPr>
      </w:r>
      <w:r>
        <w:rPr>
          <w:noProof/>
        </w:rPr>
        <w:fldChar w:fldCharType="separate"/>
      </w:r>
      <w:r>
        <w:rPr>
          <w:noProof/>
        </w:rPr>
        <w:t>14</w:t>
      </w:r>
      <w:r>
        <w:rPr>
          <w:noProof/>
        </w:rPr>
        <w:fldChar w:fldCharType="end"/>
      </w:r>
    </w:p>
    <w:p w14:paraId="3EC52AA7" w14:textId="38B8D666" w:rsidR="00105CC0" w:rsidRDefault="00105CC0">
      <w:pPr>
        <w:pStyle w:val="TOC5"/>
        <w:rPr>
          <w:rFonts w:asciiTheme="minorHAnsi" w:eastAsiaTheme="minorEastAsia" w:hAnsiTheme="minorHAnsi" w:cstheme="minorBidi"/>
          <w:noProof/>
          <w:sz w:val="22"/>
          <w:szCs w:val="22"/>
          <w:lang w:eastAsia="en-GB"/>
        </w:rPr>
      </w:pPr>
      <w:r>
        <w:rPr>
          <w:noProof/>
        </w:rPr>
        <w:t>5.2.2.2.</w:t>
      </w:r>
      <w:r>
        <w:rPr>
          <w:noProof/>
          <w:lang w:eastAsia="zh-CN"/>
        </w:rPr>
        <w:t>3</w:t>
      </w:r>
      <w:r>
        <w:rPr>
          <w:rFonts w:asciiTheme="minorHAnsi" w:eastAsiaTheme="minorEastAsia" w:hAnsiTheme="minorHAnsi" w:cstheme="minorBidi"/>
          <w:noProof/>
          <w:sz w:val="22"/>
          <w:szCs w:val="22"/>
          <w:lang w:eastAsia="en-GB"/>
        </w:rPr>
        <w:tab/>
      </w:r>
      <w:r>
        <w:rPr>
          <w:noProof/>
          <w:lang w:eastAsia="zh-CN"/>
        </w:rPr>
        <w:t>Retrieval of subset of a resource</w:t>
      </w:r>
      <w:r>
        <w:rPr>
          <w:noProof/>
        </w:rPr>
        <w:tab/>
      </w:r>
      <w:r>
        <w:rPr>
          <w:noProof/>
        </w:rPr>
        <w:fldChar w:fldCharType="begin" w:fldLock="1"/>
      </w:r>
      <w:r>
        <w:rPr>
          <w:noProof/>
        </w:rPr>
        <w:instrText xml:space="preserve"> PAGEREF _Toc130816042 \h </w:instrText>
      </w:r>
      <w:r>
        <w:rPr>
          <w:noProof/>
        </w:rPr>
      </w:r>
      <w:r>
        <w:rPr>
          <w:noProof/>
        </w:rPr>
        <w:fldChar w:fldCharType="separate"/>
      </w:r>
      <w:r>
        <w:rPr>
          <w:noProof/>
        </w:rPr>
        <w:t>15</w:t>
      </w:r>
      <w:r>
        <w:rPr>
          <w:noProof/>
        </w:rPr>
        <w:fldChar w:fldCharType="end"/>
      </w:r>
    </w:p>
    <w:p w14:paraId="2D0212A0" w14:textId="0675DA69" w:rsidR="00105CC0" w:rsidRDefault="00105CC0">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lang w:eastAsia="zh-CN"/>
        </w:rPr>
        <w:t>Create</w:t>
      </w:r>
      <w:r>
        <w:rPr>
          <w:noProof/>
        </w:rPr>
        <w:tab/>
      </w:r>
      <w:r>
        <w:rPr>
          <w:noProof/>
        </w:rPr>
        <w:fldChar w:fldCharType="begin" w:fldLock="1"/>
      </w:r>
      <w:r>
        <w:rPr>
          <w:noProof/>
        </w:rPr>
        <w:instrText xml:space="preserve"> PAGEREF _Toc130816043 \h </w:instrText>
      </w:r>
      <w:r>
        <w:rPr>
          <w:noProof/>
        </w:rPr>
      </w:r>
      <w:r>
        <w:rPr>
          <w:noProof/>
        </w:rPr>
        <w:fldChar w:fldCharType="separate"/>
      </w:r>
      <w:r>
        <w:rPr>
          <w:noProof/>
        </w:rPr>
        <w:t>16</w:t>
      </w:r>
      <w:r>
        <w:rPr>
          <w:noProof/>
        </w:rPr>
        <w:fldChar w:fldCharType="end"/>
      </w:r>
    </w:p>
    <w:p w14:paraId="43914251" w14:textId="509ECC7F" w:rsidR="00105CC0" w:rsidRDefault="00105CC0">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_Toc130816044 \h </w:instrText>
      </w:r>
      <w:r>
        <w:rPr>
          <w:noProof/>
        </w:rPr>
      </w:r>
      <w:r>
        <w:rPr>
          <w:noProof/>
        </w:rPr>
        <w:fldChar w:fldCharType="separate"/>
      </w:r>
      <w:r>
        <w:rPr>
          <w:noProof/>
        </w:rPr>
        <w:t>16</w:t>
      </w:r>
      <w:r>
        <w:rPr>
          <w:noProof/>
        </w:rPr>
        <w:fldChar w:fldCharType="end"/>
      </w:r>
    </w:p>
    <w:p w14:paraId="36A9EE20" w14:textId="5DA19BFA" w:rsidR="00105CC0" w:rsidRDefault="00105CC0">
      <w:pPr>
        <w:pStyle w:val="TOC5"/>
        <w:rPr>
          <w:rFonts w:asciiTheme="minorHAnsi" w:eastAsiaTheme="minorEastAsia" w:hAnsiTheme="minorHAnsi" w:cstheme="minorBidi"/>
          <w:noProof/>
          <w:sz w:val="22"/>
          <w:szCs w:val="22"/>
          <w:lang w:eastAsia="en-GB"/>
        </w:rPr>
      </w:pPr>
      <w:r>
        <w:rPr>
          <w:noProof/>
        </w:rPr>
        <w:t>5.2.2.3.2</w:t>
      </w:r>
      <w:r>
        <w:rPr>
          <w:rFonts w:asciiTheme="minorHAnsi" w:eastAsiaTheme="minorEastAsia" w:hAnsiTheme="minorHAnsi" w:cstheme="minorBidi"/>
          <w:noProof/>
          <w:sz w:val="22"/>
          <w:szCs w:val="22"/>
          <w:lang w:eastAsia="en-GB"/>
        </w:rPr>
        <w:tab/>
      </w:r>
      <w:r>
        <w:rPr>
          <w:noProof/>
        </w:rPr>
        <w:t>Data Creation using PUT</w:t>
      </w:r>
      <w:r>
        <w:rPr>
          <w:noProof/>
        </w:rPr>
        <w:tab/>
      </w:r>
      <w:r>
        <w:rPr>
          <w:noProof/>
        </w:rPr>
        <w:fldChar w:fldCharType="begin" w:fldLock="1"/>
      </w:r>
      <w:r>
        <w:rPr>
          <w:noProof/>
        </w:rPr>
        <w:instrText xml:space="preserve"> PAGEREF _Toc130816045 \h </w:instrText>
      </w:r>
      <w:r>
        <w:rPr>
          <w:noProof/>
        </w:rPr>
      </w:r>
      <w:r>
        <w:rPr>
          <w:noProof/>
        </w:rPr>
        <w:fldChar w:fldCharType="separate"/>
      </w:r>
      <w:r>
        <w:rPr>
          <w:noProof/>
        </w:rPr>
        <w:t>17</w:t>
      </w:r>
      <w:r>
        <w:rPr>
          <w:noProof/>
        </w:rPr>
        <w:fldChar w:fldCharType="end"/>
      </w:r>
    </w:p>
    <w:p w14:paraId="30210D27" w14:textId="034A0CEC" w:rsidR="00105CC0" w:rsidRDefault="00105CC0">
      <w:pPr>
        <w:pStyle w:val="TOC5"/>
        <w:rPr>
          <w:rFonts w:asciiTheme="minorHAnsi" w:eastAsiaTheme="minorEastAsia" w:hAnsiTheme="minorHAnsi" w:cstheme="minorBidi"/>
          <w:noProof/>
          <w:sz w:val="22"/>
          <w:szCs w:val="22"/>
          <w:lang w:eastAsia="en-GB"/>
        </w:rPr>
      </w:pPr>
      <w:r>
        <w:rPr>
          <w:noProof/>
        </w:rPr>
        <w:t>5.2.2.3.3</w:t>
      </w:r>
      <w:r>
        <w:rPr>
          <w:rFonts w:asciiTheme="minorHAnsi" w:eastAsiaTheme="minorEastAsia" w:hAnsiTheme="minorHAnsi" w:cstheme="minorBidi"/>
          <w:noProof/>
          <w:sz w:val="22"/>
          <w:szCs w:val="22"/>
          <w:lang w:eastAsia="en-GB"/>
        </w:rPr>
        <w:tab/>
      </w:r>
      <w:r>
        <w:rPr>
          <w:noProof/>
        </w:rPr>
        <w:t>Data Creation using POST</w:t>
      </w:r>
      <w:r>
        <w:rPr>
          <w:noProof/>
        </w:rPr>
        <w:tab/>
      </w:r>
      <w:r>
        <w:rPr>
          <w:noProof/>
        </w:rPr>
        <w:fldChar w:fldCharType="begin" w:fldLock="1"/>
      </w:r>
      <w:r>
        <w:rPr>
          <w:noProof/>
        </w:rPr>
        <w:instrText xml:space="preserve"> PAGEREF _Toc130816046 \h </w:instrText>
      </w:r>
      <w:r>
        <w:rPr>
          <w:noProof/>
        </w:rPr>
      </w:r>
      <w:r>
        <w:rPr>
          <w:noProof/>
        </w:rPr>
        <w:fldChar w:fldCharType="separate"/>
      </w:r>
      <w:r>
        <w:rPr>
          <w:noProof/>
        </w:rPr>
        <w:t>17</w:t>
      </w:r>
      <w:r>
        <w:rPr>
          <w:noProof/>
        </w:rPr>
        <w:fldChar w:fldCharType="end"/>
      </w:r>
    </w:p>
    <w:p w14:paraId="7F026E9A" w14:textId="3AB1DAD8" w:rsidR="00105CC0" w:rsidRDefault="00105CC0">
      <w:pPr>
        <w:pStyle w:val="TOC4"/>
        <w:rPr>
          <w:rFonts w:asciiTheme="minorHAnsi" w:eastAsiaTheme="minorEastAsia" w:hAnsiTheme="minorHAnsi" w:cstheme="minorBidi"/>
          <w:noProof/>
          <w:sz w:val="22"/>
          <w:szCs w:val="22"/>
          <w:lang w:eastAsia="en-GB"/>
        </w:rPr>
      </w:pPr>
      <w:r>
        <w:rPr>
          <w:noProof/>
        </w:rPr>
        <w:t>5.2.2.</w:t>
      </w:r>
      <w:r>
        <w:rPr>
          <w:noProof/>
          <w:lang w:eastAsia="zh-CN"/>
        </w:rPr>
        <w:t>4</w:t>
      </w:r>
      <w:r>
        <w:rPr>
          <w:rFonts w:asciiTheme="minorHAnsi" w:eastAsiaTheme="minorEastAsia" w:hAnsiTheme="minorHAnsi" w:cstheme="minorBidi"/>
          <w:noProof/>
          <w:sz w:val="22"/>
          <w:szCs w:val="22"/>
          <w:lang w:eastAsia="en-GB"/>
        </w:rPr>
        <w:tab/>
      </w:r>
      <w:r>
        <w:rPr>
          <w:noProof/>
          <w:lang w:eastAsia="zh-CN"/>
        </w:rPr>
        <w:t>Delete</w:t>
      </w:r>
      <w:r>
        <w:rPr>
          <w:noProof/>
        </w:rPr>
        <w:tab/>
      </w:r>
      <w:r>
        <w:rPr>
          <w:noProof/>
        </w:rPr>
        <w:fldChar w:fldCharType="begin" w:fldLock="1"/>
      </w:r>
      <w:r>
        <w:rPr>
          <w:noProof/>
        </w:rPr>
        <w:instrText xml:space="preserve"> PAGEREF _Toc130816047 \h </w:instrText>
      </w:r>
      <w:r>
        <w:rPr>
          <w:noProof/>
        </w:rPr>
      </w:r>
      <w:r>
        <w:rPr>
          <w:noProof/>
        </w:rPr>
        <w:fldChar w:fldCharType="separate"/>
      </w:r>
      <w:r>
        <w:rPr>
          <w:noProof/>
        </w:rPr>
        <w:t>18</w:t>
      </w:r>
      <w:r>
        <w:rPr>
          <w:noProof/>
        </w:rPr>
        <w:fldChar w:fldCharType="end"/>
      </w:r>
    </w:p>
    <w:p w14:paraId="1B59F731" w14:textId="3F6D65E6" w:rsidR="00105CC0" w:rsidRDefault="00105CC0">
      <w:pPr>
        <w:pStyle w:val="TOC5"/>
        <w:rPr>
          <w:rFonts w:asciiTheme="minorHAnsi" w:eastAsiaTheme="minorEastAsia" w:hAnsiTheme="minorHAnsi" w:cstheme="minorBidi"/>
          <w:noProof/>
          <w:sz w:val="22"/>
          <w:szCs w:val="22"/>
          <w:lang w:eastAsia="en-GB"/>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_Toc130816048 \h </w:instrText>
      </w:r>
      <w:r>
        <w:rPr>
          <w:noProof/>
        </w:rPr>
      </w:r>
      <w:r>
        <w:rPr>
          <w:noProof/>
        </w:rPr>
        <w:fldChar w:fldCharType="separate"/>
      </w:r>
      <w:r>
        <w:rPr>
          <w:noProof/>
        </w:rPr>
        <w:t>18</w:t>
      </w:r>
      <w:r>
        <w:rPr>
          <w:noProof/>
        </w:rPr>
        <w:fldChar w:fldCharType="end"/>
      </w:r>
    </w:p>
    <w:p w14:paraId="656CE658" w14:textId="5BA1F01E" w:rsidR="00105CC0" w:rsidRDefault="00105CC0">
      <w:pPr>
        <w:pStyle w:val="TOC5"/>
        <w:rPr>
          <w:rFonts w:asciiTheme="minorHAnsi" w:eastAsiaTheme="minorEastAsia" w:hAnsiTheme="minorHAnsi" w:cstheme="minorBidi"/>
          <w:noProof/>
          <w:sz w:val="22"/>
          <w:szCs w:val="22"/>
          <w:lang w:eastAsia="en-GB"/>
        </w:rPr>
      </w:pPr>
      <w:r>
        <w:rPr>
          <w:noProof/>
        </w:rPr>
        <w:t>5.2.2.</w:t>
      </w:r>
      <w:r>
        <w:rPr>
          <w:noProof/>
          <w:lang w:eastAsia="zh-CN"/>
        </w:rPr>
        <w:t>4</w:t>
      </w:r>
      <w:r>
        <w:rPr>
          <w:noProof/>
        </w:rPr>
        <w:t>.2</w:t>
      </w:r>
      <w:r>
        <w:rPr>
          <w:rFonts w:asciiTheme="minorHAnsi" w:eastAsiaTheme="minorEastAsia" w:hAnsiTheme="minorHAnsi" w:cstheme="minorBidi"/>
          <w:noProof/>
          <w:sz w:val="22"/>
          <w:szCs w:val="22"/>
          <w:lang w:eastAsia="en-GB"/>
        </w:rPr>
        <w:tab/>
      </w:r>
      <w:r>
        <w:rPr>
          <w:noProof/>
        </w:rPr>
        <w:t>Deleting Data</w:t>
      </w:r>
      <w:r>
        <w:rPr>
          <w:noProof/>
        </w:rPr>
        <w:tab/>
      </w:r>
      <w:r>
        <w:rPr>
          <w:noProof/>
        </w:rPr>
        <w:fldChar w:fldCharType="begin" w:fldLock="1"/>
      </w:r>
      <w:r>
        <w:rPr>
          <w:noProof/>
        </w:rPr>
        <w:instrText xml:space="preserve"> PAGEREF _Toc130816049 \h </w:instrText>
      </w:r>
      <w:r>
        <w:rPr>
          <w:noProof/>
        </w:rPr>
      </w:r>
      <w:r>
        <w:rPr>
          <w:noProof/>
        </w:rPr>
        <w:fldChar w:fldCharType="separate"/>
      </w:r>
      <w:r>
        <w:rPr>
          <w:noProof/>
        </w:rPr>
        <w:t>18</w:t>
      </w:r>
      <w:r>
        <w:rPr>
          <w:noProof/>
        </w:rPr>
        <w:fldChar w:fldCharType="end"/>
      </w:r>
    </w:p>
    <w:p w14:paraId="1DCDAC1E" w14:textId="434961FC" w:rsidR="00105CC0" w:rsidRDefault="00105CC0">
      <w:pPr>
        <w:pStyle w:val="TOC4"/>
        <w:rPr>
          <w:rFonts w:asciiTheme="minorHAnsi" w:eastAsiaTheme="minorEastAsia" w:hAnsiTheme="minorHAnsi" w:cstheme="minorBidi"/>
          <w:noProof/>
          <w:sz w:val="22"/>
          <w:szCs w:val="22"/>
          <w:lang w:eastAsia="en-GB"/>
        </w:rPr>
      </w:pPr>
      <w:r>
        <w:rPr>
          <w:noProof/>
        </w:rPr>
        <w:t>5.2.2.</w:t>
      </w:r>
      <w:r>
        <w:rPr>
          <w:noProof/>
          <w:lang w:eastAsia="zh-CN"/>
        </w:rPr>
        <w:t>5</w:t>
      </w:r>
      <w:r>
        <w:rPr>
          <w:rFonts w:asciiTheme="minorHAnsi" w:eastAsiaTheme="minorEastAsia" w:hAnsiTheme="minorHAnsi" w:cstheme="minorBidi"/>
          <w:noProof/>
          <w:sz w:val="22"/>
          <w:szCs w:val="22"/>
          <w:lang w:eastAsia="en-GB"/>
        </w:rPr>
        <w:tab/>
      </w:r>
      <w:r>
        <w:rPr>
          <w:noProof/>
          <w:lang w:eastAsia="zh-CN"/>
        </w:rPr>
        <w:t>Update</w:t>
      </w:r>
      <w:r>
        <w:rPr>
          <w:noProof/>
        </w:rPr>
        <w:tab/>
      </w:r>
      <w:r>
        <w:rPr>
          <w:noProof/>
        </w:rPr>
        <w:fldChar w:fldCharType="begin" w:fldLock="1"/>
      </w:r>
      <w:r>
        <w:rPr>
          <w:noProof/>
        </w:rPr>
        <w:instrText xml:space="preserve"> PAGEREF _Toc130816050 \h </w:instrText>
      </w:r>
      <w:r>
        <w:rPr>
          <w:noProof/>
        </w:rPr>
      </w:r>
      <w:r>
        <w:rPr>
          <w:noProof/>
        </w:rPr>
        <w:fldChar w:fldCharType="separate"/>
      </w:r>
      <w:r>
        <w:rPr>
          <w:noProof/>
        </w:rPr>
        <w:t>18</w:t>
      </w:r>
      <w:r>
        <w:rPr>
          <w:noProof/>
        </w:rPr>
        <w:fldChar w:fldCharType="end"/>
      </w:r>
    </w:p>
    <w:p w14:paraId="7650AED2" w14:textId="0F47753D" w:rsidR="00105CC0" w:rsidRDefault="00105CC0">
      <w:pPr>
        <w:pStyle w:val="TOC5"/>
        <w:rPr>
          <w:rFonts w:asciiTheme="minorHAnsi" w:eastAsiaTheme="minorEastAsia" w:hAnsiTheme="minorHAnsi" w:cstheme="minorBidi"/>
          <w:noProof/>
          <w:sz w:val="22"/>
          <w:szCs w:val="22"/>
          <w:lang w:eastAsia="en-GB"/>
        </w:rPr>
      </w:pPr>
      <w:r>
        <w:rPr>
          <w:noProof/>
        </w:rPr>
        <w:t>5.2.2.</w:t>
      </w:r>
      <w:r>
        <w:rPr>
          <w:noProof/>
          <w:lang w:eastAsia="zh-CN"/>
        </w:rPr>
        <w:t>5</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_Toc130816051 \h </w:instrText>
      </w:r>
      <w:r>
        <w:rPr>
          <w:noProof/>
        </w:rPr>
      </w:r>
      <w:r>
        <w:rPr>
          <w:noProof/>
        </w:rPr>
        <w:fldChar w:fldCharType="separate"/>
      </w:r>
      <w:r>
        <w:rPr>
          <w:noProof/>
        </w:rPr>
        <w:t>18</w:t>
      </w:r>
      <w:r>
        <w:rPr>
          <w:noProof/>
        </w:rPr>
        <w:fldChar w:fldCharType="end"/>
      </w:r>
    </w:p>
    <w:p w14:paraId="104FA9C6" w14:textId="4F10065D" w:rsidR="00105CC0" w:rsidRDefault="00105CC0">
      <w:pPr>
        <w:pStyle w:val="TOC5"/>
        <w:rPr>
          <w:rFonts w:asciiTheme="minorHAnsi" w:eastAsiaTheme="minorEastAsia" w:hAnsiTheme="minorHAnsi" w:cstheme="minorBidi"/>
          <w:noProof/>
          <w:sz w:val="22"/>
          <w:szCs w:val="22"/>
          <w:lang w:eastAsia="en-GB"/>
        </w:rPr>
      </w:pPr>
      <w:r>
        <w:rPr>
          <w:noProof/>
        </w:rPr>
        <w:t>5.2.2.</w:t>
      </w:r>
      <w:r>
        <w:rPr>
          <w:noProof/>
          <w:lang w:eastAsia="zh-CN"/>
        </w:rPr>
        <w:t>5</w:t>
      </w:r>
      <w:r>
        <w:rPr>
          <w:noProof/>
        </w:rPr>
        <w:t>.2</w:t>
      </w:r>
      <w:r>
        <w:rPr>
          <w:rFonts w:asciiTheme="minorHAnsi" w:eastAsiaTheme="minorEastAsia" w:hAnsiTheme="minorHAnsi" w:cstheme="minorBidi"/>
          <w:noProof/>
          <w:sz w:val="22"/>
          <w:szCs w:val="22"/>
          <w:lang w:eastAsia="en-GB"/>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_Toc130816052 \h </w:instrText>
      </w:r>
      <w:r>
        <w:rPr>
          <w:noProof/>
        </w:rPr>
      </w:r>
      <w:r>
        <w:rPr>
          <w:noProof/>
        </w:rPr>
        <w:fldChar w:fldCharType="separate"/>
      </w:r>
      <w:r>
        <w:rPr>
          <w:noProof/>
        </w:rPr>
        <w:t>19</w:t>
      </w:r>
      <w:r>
        <w:rPr>
          <w:noProof/>
        </w:rPr>
        <w:fldChar w:fldCharType="end"/>
      </w:r>
    </w:p>
    <w:p w14:paraId="5B30D197" w14:textId="1073410A" w:rsidR="00105CC0" w:rsidRDefault="00105CC0">
      <w:pPr>
        <w:pStyle w:val="TOC5"/>
        <w:rPr>
          <w:rFonts w:asciiTheme="minorHAnsi" w:eastAsiaTheme="minorEastAsia" w:hAnsiTheme="minorHAnsi" w:cstheme="minorBidi"/>
          <w:noProof/>
          <w:sz w:val="22"/>
          <w:szCs w:val="22"/>
          <w:lang w:eastAsia="en-GB"/>
        </w:rPr>
      </w:pPr>
      <w:r>
        <w:rPr>
          <w:noProof/>
        </w:rPr>
        <w:t>5.2.2.</w:t>
      </w:r>
      <w:r>
        <w:rPr>
          <w:noProof/>
          <w:lang w:eastAsia="zh-CN"/>
        </w:rPr>
        <w:t>5</w:t>
      </w:r>
      <w:r>
        <w:rPr>
          <w:noProof/>
        </w:rPr>
        <w:t>.3</w:t>
      </w:r>
      <w:r>
        <w:rPr>
          <w:rFonts w:asciiTheme="minorHAnsi" w:eastAsiaTheme="minorEastAsia" w:hAnsiTheme="minorHAnsi" w:cstheme="minorBidi"/>
          <w:noProof/>
          <w:sz w:val="22"/>
          <w:szCs w:val="22"/>
          <w:lang w:eastAsia="en-GB"/>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_Toc130816053 \h </w:instrText>
      </w:r>
      <w:r>
        <w:rPr>
          <w:noProof/>
        </w:rPr>
      </w:r>
      <w:r>
        <w:rPr>
          <w:noProof/>
        </w:rPr>
        <w:fldChar w:fldCharType="separate"/>
      </w:r>
      <w:r>
        <w:rPr>
          <w:noProof/>
        </w:rPr>
        <w:t>19</w:t>
      </w:r>
      <w:r>
        <w:rPr>
          <w:noProof/>
        </w:rPr>
        <w:fldChar w:fldCharType="end"/>
      </w:r>
    </w:p>
    <w:p w14:paraId="7AE584B0" w14:textId="64F47F76" w:rsidR="00105CC0" w:rsidRDefault="00105CC0">
      <w:pPr>
        <w:pStyle w:val="TOC4"/>
        <w:rPr>
          <w:rFonts w:asciiTheme="minorHAnsi" w:eastAsiaTheme="minorEastAsia" w:hAnsiTheme="minorHAnsi" w:cstheme="minorBidi"/>
          <w:noProof/>
          <w:sz w:val="22"/>
          <w:szCs w:val="22"/>
          <w:lang w:eastAsia="en-GB"/>
        </w:rPr>
      </w:pPr>
      <w:r>
        <w:rPr>
          <w:noProof/>
        </w:rPr>
        <w:t>5.2.2.</w:t>
      </w:r>
      <w:r>
        <w:rPr>
          <w:noProof/>
          <w:lang w:eastAsia="zh-CN"/>
        </w:rPr>
        <w:t>6</w:t>
      </w:r>
      <w:r>
        <w:rPr>
          <w:rFonts w:asciiTheme="minorHAnsi" w:eastAsiaTheme="minorEastAsia" w:hAnsiTheme="minorHAnsi" w:cstheme="minorBidi"/>
          <w:noProof/>
          <w:sz w:val="22"/>
          <w:szCs w:val="22"/>
          <w:lang w:eastAsia="en-GB"/>
        </w:rPr>
        <w:tab/>
      </w:r>
      <w:r>
        <w:rPr>
          <w:noProof/>
          <w:lang w:eastAsia="zh-CN"/>
        </w:rPr>
        <w:t>Subscribe</w:t>
      </w:r>
      <w:r>
        <w:rPr>
          <w:noProof/>
        </w:rPr>
        <w:tab/>
      </w:r>
      <w:r>
        <w:rPr>
          <w:noProof/>
        </w:rPr>
        <w:fldChar w:fldCharType="begin" w:fldLock="1"/>
      </w:r>
      <w:r>
        <w:rPr>
          <w:noProof/>
        </w:rPr>
        <w:instrText xml:space="preserve"> PAGEREF _Toc130816054 \h </w:instrText>
      </w:r>
      <w:r>
        <w:rPr>
          <w:noProof/>
        </w:rPr>
      </w:r>
      <w:r>
        <w:rPr>
          <w:noProof/>
        </w:rPr>
        <w:fldChar w:fldCharType="separate"/>
      </w:r>
      <w:r>
        <w:rPr>
          <w:noProof/>
        </w:rPr>
        <w:t>20</w:t>
      </w:r>
      <w:r>
        <w:rPr>
          <w:noProof/>
        </w:rPr>
        <w:fldChar w:fldCharType="end"/>
      </w:r>
    </w:p>
    <w:p w14:paraId="52205749" w14:textId="4663D500" w:rsidR="00105CC0" w:rsidRDefault="00105CC0">
      <w:pPr>
        <w:pStyle w:val="TOC5"/>
        <w:rPr>
          <w:rFonts w:asciiTheme="minorHAnsi" w:eastAsiaTheme="minorEastAsia" w:hAnsiTheme="minorHAnsi" w:cstheme="minorBidi"/>
          <w:noProof/>
          <w:sz w:val="22"/>
          <w:szCs w:val="22"/>
          <w:lang w:eastAsia="en-GB"/>
        </w:rPr>
      </w:pPr>
      <w:r>
        <w:rPr>
          <w:noProof/>
        </w:rPr>
        <w:t>5.2.2.</w:t>
      </w:r>
      <w:r>
        <w:rPr>
          <w:noProof/>
          <w:lang w:eastAsia="zh-CN"/>
        </w:rPr>
        <w:t>6</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_Toc130816055 \h </w:instrText>
      </w:r>
      <w:r>
        <w:rPr>
          <w:noProof/>
        </w:rPr>
      </w:r>
      <w:r>
        <w:rPr>
          <w:noProof/>
        </w:rPr>
        <w:fldChar w:fldCharType="separate"/>
      </w:r>
      <w:r>
        <w:rPr>
          <w:noProof/>
        </w:rPr>
        <w:t>20</w:t>
      </w:r>
      <w:r>
        <w:rPr>
          <w:noProof/>
        </w:rPr>
        <w:fldChar w:fldCharType="end"/>
      </w:r>
    </w:p>
    <w:p w14:paraId="3DC17565" w14:textId="5C8033B8" w:rsidR="00105CC0" w:rsidRDefault="00105CC0">
      <w:pPr>
        <w:pStyle w:val="TOC5"/>
        <w:rPr>
          <w:rFonts w:asciiTheme="minorHAnsi" w:eastAsiaTheme="minorEastAsia" w:hAnsiTheme="minorHAnsi" w:cstheme="minorBidi"/>
          <w:noProof/>
          <w:sz w:val="22"/>
          <w:szCs w:val="22"/>
          <w:lang w:eastAsia="en-GB"/>
        </w:rPr>
      </w:pPr>
      <w:r>
        <w:rPr>
          <w:noProof/>
        </w:rPr>
        <w:t>5.2.2.</w:t>
      </w:r>
      <w:r>
        <w:rPr>
          <w:noProof/>
          <w:lang w:eastAsia="zh-CN"/>
        </w:rPr>
        <w:t>6</w:t>
      </w:r>
      <w:r>
        <w:rPr>
          <w:noProof/>
        </w:rPr>
        <w:t>.2</w:t>
      </w:r>
      <w:r>
        <w:rPr>
          <w:rFonts w:asciiTheme="minorHAnsi" w:eastAsiaTheme="minorEastAsia" w:hAnsiTheme="minorHAnsi" w:cstheme="minorBidi"/>
          <w:noProof/>
          <w:sz w:val="22"/>
          <w:szCs w:val="22"/>
          <w:lang w:eastAsia="en-GB"/>
        </w:rPr>
        <w:tab/>
      </w:r>
      <w:r>
        <w:rPr>
          <w:noProof/>
          <w:lang w:eastAsia="zh-CN"/>
        </w:rPr>
        <w:t>NF service consumer subscribes to notifications to UDR</w:t>
      </w:r>
      <w:r>
        <w:rPr>
          <w:noProof/>
        </w:rPr>
        <w:tab/>
      </w:r>
      <w:r>
        <w:rPr>
          <w:noProof/>
        </w:rPr>
        <w:fldChar w:fldCharType="begin" w:fldLock="1"/>
      </w:r>
      <w:r>
        <w:rPr>
          <w:noProof/>
        </w:rPr>
        <w:instrText xml:space="preserve"> PAGEREF _Toc130816056 \h </w:instrText>
      </w:r>
      <w:r>
        <w:rPr>
          <w:noProof/>
        </w:rPr>
      </w:r>
      <w:r>
        <w:rPr>
          <w:noProof/>
        </w:rPr>
        <w:fldChar w:fldCharType="separate"/>
      </w:r>
      <w:r>
        <w:rPr>
          <w:noProof/>
        </w:rPr>
        <w:t>20</w:t>
      </w:r>
      <w:r>
        <w:rPr>
          <w:noProof/>
        </w:rPr>
        <w:fldChar w:fldCharType="end"/>
      </w:r>
    </w:p>
    <w:p w14:paraId="41C1706B" w14:textId="6BF37BD3" w:rsidR="00105CC0" w:rsidRDefault="00105CC0">
      <w:pPr>
        <w:pStyle w:val="TOC5"/>
        <w:rPr>
          <w:rFonts w:asciiTheme="minorHAnsi" w:eastAsiaTheme="minorEastAsia" w:hAnsiTheme="minorHAnsi" w:cstheme="minorBidi"/>
          <w:noProof/>
          <w:sz w:val="22"/>
          <w:szCs w:val="22"/>
          <w:lang w:eastAsia="en-GB"/>
        </w:rPr>
      </w:pPr>
      <w:r>
        <w:rPr>
          <w:noProof/>
        </w:rPr>
        <w:t>5.2.2.</w:t>
      </w:r>
      <w:r>
        <w:rPr>
          <w:noProof/>
          <w:lang w:eastAsia="zh-CN"/>
        </w:rPr>
        <w:t>6</w:t>
      </w:r>
      <w:r>
        <w:rPr>
          <w:noProof/>
        </w:rPr>
        <w:t>.3</w:t>
      </w:r>
      <w:r>
        <w:rPr>
          <w:rFonts w:asciiTheme="minorHAnsi" w:eastAsiaTheme="minorEastAsia" w:hAnsiTheme="minorHAnsi" w:cstheme="minorBidi"/>
          <w:noProof/>
          <w:sz w:val="22"/>
          <w:szCs w:val="22"/>
          <w:lang w:eastAsia="en-GB"/>
        </w:rPr>
        <w:tab/>
      </w:r>
      <w:r>
        <w:rPr>
          <w:noProof/>
          <w:lang w:eastAsia="zh-CN"/>
        </w:rPr>
        <w:t>Stateless UDM subscribes to notifications to UDR</w:t>
      </w:r>
      <w:r>
        <w:rPr>
          <w:noProof/>
        </w:rPr>
        <w:tab/>
      </w:r>
      <w:r>
        <w:rPr>
          <w:noProof/>
        </w:rPr>
        <w:fldChar w:fldCharType="begin" w:fldLock="1"/>
      </w:r>
      <w:r>
        <w:rPr>
          <w:noProof/>
        </w:rPr>
        <w:instrText xml:space="preserve"> PAGEREF _Toc130816057 \h </w:instrText>
      </w:r>
      <w:r>
        <w:rPr>
          <w:noProof/>
        </w:rPr>
      </w:r>
      <w:r>
        <w:rPr>
          <w:noProof/>
        </w:rPr>
        <w:fldChar w:fldCharType="separate"/>
      </w:r>
      <w:r>
        <w:rPr>
          <w:noProof/>
        </w:rPr>
        <w:t>21</w:t>
      </w:r>
      <w:r>
        <w:rPr>
          <w:noProof/>
        </w:rPr>
        <w:fldChar w:fldCharType="end"/>
      </w:r>
    </w:p>
    <w:p w14:paraId="350292B6" w14:textId="60145D71" w:rsidR="00105CC0" w:rsidRDefault="00105CC0">
      <w:pPr>
        <w:pStyle w:val="TOC4"/>
        <w:rPr>
          <w:rFonts w:asciiTheme="minorHAnsi" w:eastAsiaTheme="minorEastAsia" w:hAnsiTheme="minorHAnsi" w:cstheme="minorBidi"/>
          <w:noProof/>
          <w:sz w:val="22"/>
          <w:szCs w:val="22"/>
          <w:lang w:eastAsia="en-GB"/>
        </w:rPr>
      </w:pPr>
      <w:r>
        <w:rPr>
          <w:noProof/>
        </w:rPr>
        <w:t>5.2.2.</w:t>
      </w:r>
      <w:r>
        <w:rPr>
          <w:noProof/>
          <w:lang w:eastAsia="zh-CN"/>
        </w:rPr>
        <w:t>7</w:t>
      </w:r>
      <w:r>
        <w:rPr>
          <w:rFonts w:asciiTheme="minorHAnsi" w:eastAsiaTheme="minorEastAsia" w:hAnsiTheme="minorHAnsi" w:cstheme="minorBidi"/>
          <w:noProof/>
          <w:sz w:val="22"/>
          <w:szCs w:val="22"/>
          <w:lang w:eastAsia="en-GB"/>
        </w:rPr>
        <w:tab/>
      </w:r>
      <w:r>
        <w:rPr>
          <w:noProof/>
          <w:lang w:eastAsia="zh-CN"/>
        </w:rPr>
        <w:t>Unsubscribe</w:t>
      </w:r>
      <w:r>
        <w:rPr>
          <w:noProof/>
        </w:rPr>
        <w:tab/>
      </w:r>
      <w:r>
        <w:rPr>
          <w:noProof/>
        </w:rPr>
        <w:fldChar w:fldCharType="begin" w:fldLock="1"/>
      </w:r>
      <w:r>
        <w:rPr>
          <w:noProof/>
        </w:rPr>
        <w:instrText xml:space="preserve"> PAGEREF _Toc130816058 \h </w:instrText>
      </w:r>
      <w:r>
        <w:rPr>
          <w:noProof/>
        </w:rPr>
      </w:r>
      <w:r>
        <w:rPr>
          <w:noProof/>
        </w:rPr>
        <w:fldChar w:fldCharType="separate"/>
      </w:r>
      <w:r>
        <w:rPr>
          <w:noProof/>
        </w:rPr>
        <w:t>22</w:t>
      </w:r>
      <w:r>
        <w:rPr>
          <w:noProof/>
        </w:rPr>
        <w:fldChar w:fldCharType="end"/>
      </w:r>
    </w:p>
    <w:p w14:paraId="3EC321CA" w14:textId="7938CB20" w:rsidR="00105CC0" w:rsidRDefault="00105CC0">
      <w:pPr>
        <w:pStyle w:val="TOC5"/>
        <w:rPr>
          <w:rFonts w:asciiTheme="minorHAnsi" w:eastAsiaTheme="minorEastAsia" w:hAnsiTheme="minorHAnsi" w:cstheme="minorBidi"/>
          <w:noProof/>
          <w:sz w:val="22"/>
          <w:szCs w:val="22"/>
          <w:lang w:eastAsia="en-GB"/>
        </w:rPr>
      </w:pPr>
      <w:r>
        <w:rPr>
          <w:noProof/>
        </w:rPr>
        <w:t>5.2.2.</w:t>
      </w:r>
      <w:r>
        <w:rPr>
          <w:noProof/>
          <w:lang w:eastAsia="zh-CN"/>
        </w:rPr>
        <w:t>7</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_Toc130816059 \h </w:instrText>
      </w:r>
      <w:r>
        <w:rPr>
          <w:noProof/>
        </w:rPr>
      </w:r>
      <w:r>
        <w:rPr>
          <w:noProof/>
        </w:rPr>
        <w:fldChar w:fldCharType="separate"/>
      </w:r>
      <w:r>
        <w:rPr>
          <w:noProof/>
        </w:rPr>
        <w:t>22</w:t>
      </w:r>
      <w:r>
        <w:rPr>
          <w:noProof/>
        </w:rPr>
        <w:fldChar w:fldCharType="end"/>
      </w:r>
    </w:p>
    <w:p w14:paraId="5EF41BC5" w14:textId="195AE350" w:rsidR="00105CC0" w:rsidRDefault="00105CC0">
      <w:pPr>
        <w:pStyle w:val="TOC5"/>
        <w:rPr>
          <w:rFonts w:asciiTheme="minorHAnsi" w:eastAsiaTheme="minorEastAsia" w:hAnsiTheme="minorHAnsi" w:cstheme="minorBidi"/>
          <w:noProof/>
          <w:sz w:val="22"/>
          <w:szCs w:val="22"/>
          <w:lang w:eastAsia="en-GB"/>
        </w:rPr>
      </w:pPr>
      <w:r>
        <w:rPr>
          <w:noProof/>
        </w:rPr>
        <w:t>5.2.2.</w:t>
      </w:r>
      <w:r>
        <w:rPr>
          <w:noProof/>
          <w:lang w:eastAsia="zh-CN"/>
        </w:rPr>
        <w:t>7</w:t>
      </w:r>
      <w:r>
        <w:rPr>
          <w:noProof/>
        </w:rPr>
        <w:t>.2</w:t>
      </w:r>
      <w:r>
        <w:rPr>
          <w:rFonts w:asciiTheme="minorHAnsi" w:eastAsiaTheme="minorEastAsia" w:hAnsiTheme="minorHAnsi" w:cstheme="minorBidi"/>
          <w:noProof/>
          <w:sz w:val="22"/>
          <w:szCs w:val="22"/>
          <w:lang w:eastAsia="en-GB"/>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_Toc130816060 \h </w:instrText>
      </w:r>
      <w:r>
        <w:rPr>
          <w:noProof/>
        </w:rPr>
      </w:r>
      <w:r>
        <w:rPr>
          <w:noProof/>
        </w:rPr>
        <w:fldChar w:fldCharType="separate"/>
      </w:r>
      <w:r>
        <w:rPr>
          <w:noProof/>
        </w:rPr>
        <w:t>22</w:t>
      </w:r>
      <w:r>
        <w:rPr>
          <w:noProof/>
        </w:rPr>
        <w:fldChar w:fldCharType="end"/>
      </w:r>
    </w:p>
    <w:p w14:paraId="55DA4927" w14:textId="191877D5" w:rsidR="00105CC0" w:rsidRDefault="00105CC0">
      <w:pPr>
        <w:pStyle w:val="TOC4"/>
        <w:rPr>
          <w:rFonts w:asciiTheme="minorHAnsi" w:eastAsiaTheme="minorEastAsia" w:hAnsiTheme="minorHAnsi" w:cstheme="minorBidi"/>
          <w:noProof/>
          <w:sz w:val="22"/>
          <w:szCs w:val="22"/>
          <w:lang w:eastAsia="en-GB"/>
        </w:rPr>
      </w:pPr>
      <w:r>
        <w:rPr>
          <w:noProof/>
        </w:rPr>
        <w:t>5.2.2.</w:t>
      </w:r>
      <w:r>
        <w:rPr>
          <w:noProof/>
          <w:lang w:eastAsia="zh-CN"/>
        </w:rPr>
        <w:t>8</w:t>
      </w:r>
      <w:r>
        <w:rPr>
          <w:rFonts w:asciiTheme="minorHAnsi" w:eastAsiaTheme="minorEastAsia" w:hAnsiTheme="minorHAnsi" w:cstheme="minorBidi"/>
          <w:noProof/>
          <w:sz w:val="22"/>
          <w:szCs w:val="22"/>
          <w:lang w:eastAsia="en-GB"/>
        </w:rPr>
        <w:tab/>
      </w:r>
      <w:r>
        <w:rPr>
          <w:noProof/>
          <w:lang w:eastAsia="zh-CN"/>
        </w:rPr>
        <w:t>Notify</w:t>
      </w:r>
      <w:r>
        <w:rPr>
          <w:noProof/>
        </w:rPr>
        <w:tab/>
      </w:r>
      <w:r>
        <w:rPr>
          <w:noProof/>
        </w:rPr>
        <w:fldChar w:fldCharType="begin" w:fldLock="1"/>
      </w:r>
      <w:r>
        <w:rPr>
          <w:noProof/>
        </w:rPr>
        <w:instrText xml:space="preserve"> PAGEREF _Toc130816061 \h </w:instrText>
      </w:r>
      <w:r>
        <w:rPr>
          <w:noProof/>
        </w:rPr>
      </w:r>
      <w:r>
        <w:rPr>
          <w:noProof/>
        </w:rPr>
        <w:fldChar w:fldCharType="separate"/>
      </w:r>
      <w:r>
        <w:rPr>
          <w:noProof/>
        </w:rPr>
        <w:t>22</w:t>
      </w:r>
      <w:r>
        <w:rPr>
          <w:noProof/>
        </w:rPr>
        <w:fldChar w:fldCharType="end"/>
      </w:r>
    </w:p>
    <w:p w14:paraId="32354F49" w14:textId="6B4BF9A4" w:rsidR="00105CC0" w:rsidRDefault="00105CC0">
      <w:pPr>
        <w:pStyle w:val="TOC5"/>
        <w:rPr>
          <w:rFonts w:asciiTheme="minorHAnsi" w:eastAsiaTheme="minorEastAsia" w:hAnsiTheme="minorHAnsi" w:cstheme="minorBidi"/>
          <w:noProof/>
          <w:sz w:val="22"/>
          <w:szCs w:val="22"/>
          <w:lang w:eastAsia="en-GB"/>
        </w:rPr>
      </w:pPr>
      <w:r>
        <w:rPr>
          <w:noProof/>
        </w:rPr>
        <w:t>5.2.2.</w:t>
      </w:r>
      <w:r>
        <w:rPr>
          <w:noProof/>
          <w:lang w:eastAsia="zh-CN"/>
        </w:rPr>
        <w:t>8</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_Toc130816062 \h </w:instrText>
      </w:r>
      <w:r>
        <w:rPr>
          <w:noProof/>
        </w:rPr>
      </w:r>
      <w:r>
        <w:rPr>
          <w:noProof/>
        </w:rPr>
        <w:fldChar w:fldCharType="separate"/>
      </w:r>
      <w:r>
        <w:rPr>
          <w:noProof/>
        </w:rPr>
        <w:t>22</w:t>
      </w:r>
      <w:r>
        <w:rPr>
          <w:noProof/>
        </w:rPr>
        <w:fldChar w:fldCharType="end"/>
      </w:r>
    </w:p>
    <w:p w14:paraId="422F6F7F" w14:textId="79F0E0EA" w:rsidR="00105CC0" w:rsidRDefault="00105CC0">
      <w:pPr>
        <w:pStyle w:val="TOC5"/>
        <w:rPr>
          <w:rFonts w:asciiTheme="minorHAnsi" w:eastAsiaTheme="minorEastAsia" w:hAnsiTheme="minorHAnsi" w:cstheme="minorBidi"/>
          <w:noProof/>
          <w:sz w:val="22"/>
          <w:szCs w:val="22"/>
          <w:lang w:eastAsia="en-GB"/>
        </w:rPr>
      </w:pPr>
      <w:r>
        <w:rPr>
          <w:noProof/>
        </w:rPr>
        <w:lastRenderedPageBreak/>
        <w:t>5.2.2.</w:t>
      </w:r>
      <w:r>
        <w:rPr>
          <w:noProof/>
          <w:lang w:eastAsia="zh-CN"/>
        </w:rPr>
        <w:t>8</w:t>
      </w:r>
      <w:r>
        <w:rPr>
          <w:noProof/>
        </w:rPr>
        <w:t>.2</w:t>
      </w:r>
      <w:r>
        <w:rPr>
          <w:rFonts w:asciiTheme="minorHAnsi" w:eastAsiaTheme="minorEastAsia" w:hAnsiTheme="minorHAnsi" w:cstheme="minorBidi"/>
          <w:noProof/>
          <w:sz w:val="22"/>
          <w:szCs w:val="22"/>
          <w:lang w:eastAsia="en-GB"/>
        </w:rPr>
        <w:tab/>
      </w:r>
      <w:r>
        <w:rPr>
          <w:noProof/>
          <w:lang w:eastAsia="zh-CN"/>
        </w:rPr>
        <w:t>Notification to NF service consumer on data change</w:t>
      </w:r>
      <w:r>
        <w:rPr>
          <w:noProof/>
        </w:rPr>
        <w:tab/>
      </w:r>
      <w:r>
        <w:rPr>
          <w:noProof/>
        </w:rPr>
        <w:fldChar w:fldCharType="begin" w:fldLock="1"/>
      </w:r>
      <w:r>
        <w:rPr>
          <w:noProof/>
        </w:rPr>
        <w:instrText xml:space="preserve"> PAGEREF _Toc130816063 \h </w:instrText>
      </w:r>
      <w:r>
        <w:rPr>
          <w:noProof/>
        </w:rPr>
      </w:r>
      <w:r>
        <w:rPr>
          <w:noProof/>
        </w:rPr>
        <w:fldChar w:fldCharType="separate"/>
      </w:r>
      <w:r>
        <w:rPr>
          <w:noProof/>
        </w:rPr>
        <w:t>23</w:t>
      </w:r>
      <w:r>
        <w:rPr>
          <w:noProof/>
        </w:rPr>
        <w:fldChar w:fldCharType="end"/>
      </w:r>
    </w:p>
    <w:p w14:paraId="30D53C05" w14:textId="3BD1BC2A" w:rsidR="00105CC0" w:rsidRDefault="00105CC0">
      <w:pPr>
        <w:pStyle w:val="TOC5"/>
        <w:rPr>
          <w:rFonts w:asciiTheme="minorHAnsi" w:eastAsiaTheme="minorEastAsia" w:hAnsiTheme="minorHAnsi" w:cstheme="minorBidi"/>
          <w:noProof/>
          <w:sz w:val="22"/>
          <w:szCs w:val="22"/>
          <w:lang w:eastAsia="en-GB"/>
        </w:rPr>
      </w:pPr>
      <w:r>
        <w:rPr>
          <w:noProof/>
        </w:rPr>
        <w:t>5.2.2.</w:t>
      </w:r>
      <w:r>
        <w:rPr>
          <w:noProof/>
          <w:lang w:eastAsia="zh-CN"/>
        </w:rPr>
        <w:t>8</w:t>
      </w:r>
      <w:r>
        <w:rPr>
          <w:noProof/>
        </w:rPr>
        <w:t>.3</w:t>
      </w:r>
      <w:r>
        <w:rPr>
          <w:rFonts w:asciiTheme="minorHAnsi" w:eastAsiaTheme="minorEastAsia" w:hAnsiTheme="minorHAnsi" w:cstheme="minorBidi"/>
          <w:noProof/>
          <w:sz w:val="22"/>
          <w:szCs w:val="22"/>
          <w:lang w:eastAsia="en-GB"/>
        </w:rPr>
        <w:tab/>
      </w:r>
      <w:r>
        <w:rPr>
          <w:noProof/>
          <w:lang w:eastAsia="zh-CN"/>
        </w:rPr>
        <w:t>Notification to stateless UDM on data change</w:t>
      </w:r>
      <w:r>
        <w:rPr>
          <w:noProof/>
        </w:rPr>
        <w:tab/>
      </w:r>
      <w:r>
        <w:rPr>
          <w:noProof/>
        </w:rPr>
        <w:fldChar w:fldCharType="begin" w:fldLock="1"/>
      </w:r>
      <w:r>
        <w:rPr>
          <w:noProof/>
        </w:rPr>
        <w:instrText xml:space="preserve"> PAGEREF _Toc130816064 \h </w:instrText>
      </w:r>
      <w:r>
        <w:rPr>
          <w:noProof/>
        </w:rPr>
      </w:r>
      <w:r>
        <w:rPr>
          <w:noProof/>
        </w:rPr>
        <w:fldChar w:fldCharType="separate"/>
      </w:r>
      <w:r>
        <w:rPr>
          <w:noProof/>
        </w:rPr>
        <w:t>23</w:t>
      </w:r>
      <w:r>
        <w:rPr>
          <w:noProof/>
        </w:rPr>
        <w:fldChar w:fldCharType="end"/>
      </w:r>
    </w:p>
    <w:p w14:paraId="7F6C6055" w14:textId="74480FC8" w:rsidR="00105CC0" w:rsidRDefault="00105CC0">
      <w:pPr>
        <w:pStyle w:val="TOC4"/>
        <w:rPr>
          <w:rFonts w:asciiTheme="minorHAnsi" w:eastAsiaTheme="minorEastAsia" w:hAnsiTheme="minorHAnsi" w:cstheme="minorBidi"/>
          <w:noProof/>
          <w:sz w:val="22"/>
          <w:szCs w:val="22"/>
          <w:lang w:eastAsia="en-GB"/>
        </w:rPr>
      </w:pPr>
      <w:r>
        <w:rPr>
          <w:noProof/>
        </w:rPr>
        <w:t>5.2.2.9</w:t>
      </w:r>
      <w:r>
        <w:rPr>
          <w:rFonts w:asciiTheme="minorHAnsi" w:eastAsiaTheme="minorEastAsia" w:hAnsiTheme="minorHAnsi" w:cstheme="minorBidi"/>
          <w:noProof/>
          <w:sz w:val="22"/>
          <w:szCs w:val="22"/>
          <w:lang w:eastAsia="en-GB"/>
        </w:rPr>
        <w:tab/>
      </w:r>
      <w:r>
        <w:rPr>
          <w:noProof/>
          <w:lang w:eastAsia="zh-CN"/>
        </w:rPr>
        <w:t>DataRestorationNotification</w:t>
      </w:r>
      <w:r>
        <w:rPr>
          <w:noProof/>
        </w:rPr>
        <w:tab/>
      </w:r>
      <w:r>
        <w:rPr>
          <w:noProof/>
        </w:rPr>
        <w:fldChar w:fldCharType="begin" w:fldLock="1"/>
      </w:r>
      <w:r>
        <w:rPr>
          <w:noProof/>
        </w:rPr>
        <w:instrText xml:space="preserve"> PAGEREF _Toc130816065 \h </w:instrText>
      </w:r>
      <w:r>
        <w:rPr>
          <w:noProof/>
        </w:rPr>
      </w:r>
      <w:r>
        <w:rPr>
          <w:noProof/>
        </w:rPr>
        <w:fldChar w:fldCharType="separate"/>
      </w:r>
      <w:r>
        <w:rPr>
          <w:noProof/>
        </w:rPr>
        <w:t>24</w:t>
      </w:r>
      <w:r>
        <w:rPr>
          <w:noProof/>
        </w:rPr>
        <w:fldChar w:fldCharType="end"/>
      </w:r>
    </w:p>
    <w:p w14:paraId="7BB898E2" w14:textId="767EF092" w:rsidR="00105CC0" w:rsidRDefault="00105CC0">
      <w:pPr>
        <w:pStyle w:val="TOC5"/>
        <w:rPr>
          <w:rFonts w:asciiTheme="minorHAnsi" w:eastAsiaTheme="minorEastAsia" w:hAnsiTheme="minorHAnsi" w:cstheme="minorBidi"/>
          <w:noProof/>
          <w:sz w:val="22"/>
          <w:szCs w:val="22"/>
          <w:lang w:eastAsia="en-GB"/>
        </w:rPr>
      </w:pPr>
      <w:r>
        <w:rPr>
          <w:noProof/>
        </w:rPr>
        <w:t>5.2.2.9.1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_Toc130816066 \h </w:instrText>
      </w:r>
      <w:r>
        <w:rPr>
          <w:noProof/>
        </w:rPr>
      </w:r>
      <w:r>
        <w:rPr>
          <w:noProof/>
        </w:rPr>
        <w:fldChar w:fldCharType="separate"/>
      </w:r>
      <w:r>
        <w:rPr>
          <w:noProof/>
        </w:rPr>
        <w:t>24</w:t>
      </w:r>
      <w:r>
        <w:rPr>
          <w:noProof/>
        </w:rPr>
        <w:fldChar w:fldCharType="end"/>
      </w:r>
    </w:p>
    <w:p w14:paraId="73CE079D" w14:textId="4EE420A5" w:rsidR="00105CC0" w:rsidRDefault="00105CC0">
      <w:pPr>
        <w:pStyle w:val="TOC5"/>
        <w:rPr>
          <w:rFonts w:asciiTheme="minorHAnsi" w:eastAsiaTheme="minorEastAsia" w:hAnsiTheme="minorHAnsi" w:cstheme="minorBidi"/>
          <w:noProof/>
          <w:sz w:val="22"/>
          <w:szCs w:val="22"/>
          <w:lang w:eastAsia="en-GB"/>
        </w:rPr>
      </w:pPr>
      <w:r>
        <w:rPr>
          <w:noProof/>
        </w:rPr>
        <w:t>5.2.2.9.2</w:t>
      </w:r>
      <w:r>
        <w:rPr>
          <w:rFonts w:asciiTheme="minorHAnsi" w:eastAsiaTheme="minorEastAsia" w:hAnsiTheme="minorHAnsi" w:cstheme="minorBidi"/>
          <w:noProof/>
          <w:sz w:val="22"/>
          <w:szCs w:val="22"/>
          <w:lang w:eastAsia="en-GB"/>
        </w:rPr>
        <w:tab/>
      </w:r>
      <w:r>
        <w:rPr>
          <w:noProof/>
          <w:lang w:eastAsia="zh-CN"/>
        </w:rPr>
        <w:t>Notification on Data Restoration</w:t>
      </w:r>
      <w:r>
        <w:rPr>
          <w:noProof/>
        </w:rPr>
        <w:tab/>
      </w:r>
      <w:r>
        <w:rPr>
          <w:noProof/>
        </w:rPr>
        <w:fldChar w:fldCharType="begin" w:fldLock="1"/>
      </w:r>
      <w:r>
        <w:rPr>
          <w:noProof/>
        </w:rPr>
        <w:instrText xml:space="preserve"> PAGEREF _Toc130816067 \h </w:instrText>
      </w:r>
      <w:r>
        <w:rPr>
          <w:noProof/>
        </w:rPr>
      </w:r>
      <w:r>
        <w:rPr>
          <w:noProof/>
        </w:rPr>
        <w:fldChar w:fldCharType="separate"/>
      </w:r>
      <w:r>
        <w:rPr>
          <w:noProof/>
        </w:rPr>
        <w:t>24</w:t>
      </w:r>
      <w:r>
        <w:rPr>
          <w:noProof/>
        </w:rPr>
        <w:fldChar w:fldCharType="end"/>
      </w:r>
    </w:p>
    <w:p w14:paraId="4207196E" w14:textId="285C2E60" w:rsidR="00105CC0" w:rsidRDefault="00105CC0">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Nudr_GroupIDmap Service</w:t>
      </w:r>
      <w:r>
        <w:rPr>
          <w:noProof/>
        </w:rPr>
        <w:tab/>
      </w:r>
      <w:r>
        <w:rPr>
          <w:noProof/>
        </w:rPr>
        <w:fldChar w:fldCharType="begin" w:fldLock="1"/>
      </w:r>
      <w:r>
        <w:rPr>
          <w:noProof/>
        </w:rPr>
        <w:instrText xml:space="preserve"> PAGEREF _Toc130816068 \h </w:instrText>
      </w:r>
      <w:r>
        <w:rPr>
          <w:noProof/>
        </w:rPr>
      </w:r>
      <w:r>
        <w:rPr>
          <w:noProof/>
        </w:rPr>
        <w:fldChar w:fldCharType="separate"/>
      </w:r>
      <w:r>
        <w:rPr>
          <w:noProof/>
        </w:rPr>
        <w:t>25</w:t>
      </w:r>
      <w:r>
        <w:rPr>
          <w:noProof/>
        </w:rPr>
        <w:fldChar w:fldCharType="end"/>
      </w:r>
    </w:p>
    <w:p w14:paraId="2567737E" w14:textId="5BEAB3EA" w:rsidR="00105CC0" w:rsidRDefault="00105CC0">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_Toc130816069 \h </w:instrText>
      </w:r>
      <w:r>
        <w:rPr>
          <w:noProof/>
        </w:rPr>
      </w:r>
      <w:r>
        <w:rPr>
          <w:noProof/>
        </w:rPr>
        <w:fldChar w:fldCharType="separate"/>
      </w:r>
      <w:r>
        <w:rPr>
          <w:noProof/>
        </w:rPr>
        <w:t>25</w:t>
      </w:r>
      <w:r>
        <w:rPr>
          <w:noProof/>
        </w:rPr>
        <w:fldChar w:fldCharType="end"/>
      </w:r>
    </w:p>
    <w:p w14:paraId="0CC67D25" w14:textId="67708384" w:rsidR="00105CC0" w:rsidRDefault="00105CC0">
      <w:pPr>
        <w:pStyle w:val="TOC4"/>
        <w:rPr>
          <w:rFonts w:asciiTheme="minorHAnsi" w:eastAsiaTheme="minorEastAsia" w:hAnsiTheme="minorHAnsi" w:cstheme="minorBidi"/>
          <w:noProof/>
          <w:sz w:val="22"/>
          <w:szCs w:val="22"/>
          <w:lang w:eastAsia="en-GB"/>
        </w:rPr>
      </w:pPr>
      <w:r>
        <w:rPr>
          <w:noProof/>
        </w:rPr>
        <w:t>5.3.1.</w:t>
      </w:r>
      <w:r>
        <w:rPr>
          <w:noProof/>
          <w:lang w:eastAsia="zh-CN"/>
        </w:rPr>
        <w:t>1</w:t>
      </w:r>
      <w:r>
        <w:rPr>
          <w:rFonts w:asciiTheme="minorHAnsi" w:eastAsiaTheme="minorEastAsia" w:hAnsiTheme="minorHAnsi" w:cstheme="minorBidi"/>
          <w:noProof/>
          <w:sz w:val="22"/>
          <w:szCs w:val="22"/>
          <w:lang w:eastAsia="en-GB"/>
        </w:rPr>
        <w:tab/>
      </w:r>
      <w:r>
        <w:rPr>
          <w:noProof/>
          <w:lang w:eastAsia="zh-CN"/>
        </w:rPr>
        <w:t>Service and operation description</w:t>
      </w:r>
      <w:r>
        <w:rPr>
          <w:noProof/>
        </w:rPr>
        <w:tab/>
      </w:r>
      <w:r>
        <w:rPr>
          <w:noProof/>
        </w:rPr>
        <w:fldChar w:fldCharType="begin" w:fldLock="1"/>
      </w:r>
      <w:r>
        <w:rPr>
          <w:noProof/>
        </w:rPr>
        <w:instrText xml:space="preserve"> PAGEREF _Toc130816070 \h </w:instrText>
      </w:r>
      <w:r>
        <w:rPr>
          <w:noProof/>
        </w:rPr>
      </w:r>
      <w:r>
        <w:rPr>
          <w:noProof/>
        </w:rPr>
        <w:fldChar w:fldCharType="separate"/>
      </w:r>
      <w:r>
        <w:rPr>
          <w:noProof/>
        </w:rPr>
        <w:t>25</w:t>
      </w:r>
      <w:r>
        <w:rPr>
          <w:noProof/>
        </w:rPr>
        <w:fldChar w:fldCharType="end"/>
      </w:r>
    </w:p>
    <w:p w14:paraId="35BBBC26" w14:textId="1475058D" w:rsidR="00105CC0" w:rsidRDefault="00105CC0">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_Toc130816071 \h </w:instrText>
      </w:r>
      <w:r>
        <w:rPr>
          <w:noProof/>
        </w:rPr>
      </w:r>
      <w:r>
        <w:rPr>
          <w:noProof/>
        </w:rPr>
        <w:fldChar w:fldCharType="separate"/>
      </w:r>
      <w:r>
        <w:rPr>
          <w:noProof/>
        </w:rPr>
        <w:t>25</w:t>
      </w:r>
      <w:r>
        <w:rPr>
          <w:noProof/>
        </w:rPr>
        <w:fldChar w:fldCharType="end"/>
      </w:r>
    </w:p>
    <w:p w14:paraId="7E2DD11F" w14:textId="587FF3C8" w:rsidR="00105CC0" w:rsidRDefault="00105CC0">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_Toc130816072 \h </w:instrText>
      </w:r>
      <w:r>
        <w:rPr>
          <w:noProof/>
        </w:rPr>
      </w:r>
      <w:r>
        <w:rPr>
          <w:noProof/>
        </w:rPr>
        <w:fldChar w:fldCharType="separate"/>
      </w:r>
      <w:r>
        <w:rPr>
          <w:noProof/>
        </w:rPr>
        <w:t>25</w:t>
      </w:r>
      <w:r>
        <w:rPr>
          <w:noProof/>
        </w:rPr>
        <w:fldChar w:fldCharType="end"/>
      </w:r>
    </w:p>
    <w:p w14:paraId="3EBC91DD" w14:textId="76282F56" w:rsidR="00105CC0" w:rsidRDefault="00105CC0">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lang w:eastAsia="zh-CN"/>
        </w:rPr>
        <w:t>Query</w:t>
      </w:r>
      <w:r>
        <w:rPr>
          <w:noProof/>
        </w:rPr>
        <w:tab/>
      </w:r>
      <w:r>
        <w:rPr>
          <w:noProof/>
        </w:rPr>
        <w:fldChar w:fldCharType="begin" w:fldLock="1"/>
      </w:r>
      <w:r>
        <w:rPr>
          <w:noProof/>
        </w:rPr>
        <w:instrText xml:space="preserve"> PAGEREF _Toc130816073 \h </w:instrText>
      </w:r>
      <w:r>
        <w:rPr>
          <w:noProof/>
        </w:rPr>
      </w:r>
      <w:r>
        <w:rPr>
          <w:noProof/>
        </w:rPr>
        <w:fldChar w:fldCharType="separate"/>
      </w:r>
      <w:r>
        <w:rPr>
          <w:noProof/>
        </w:rPr>
        <w:t>25</w:t>
      </w:r>
      <w:r>
        <w:rPr>
          <w:noProof/>
        </w:rPr>
        <w:fldChar w:fldCharType="end"/>
      </w:r>
    </w:p>
    <w:p w14:paraId="6334B203" w14:textId="34035F2A" w:rsidR="00105CC0" w:rsidRDefault="00105CC0">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_Toc130816074 \h </w:instrText>
      </w:r>
      <w:r>
        <w:rPr>
          <w:noProof/>
        </w:rPr>
      </w:r>
      <w:r>
        <w:rPr>
          <w:noProof/>
        </w:rPr>
        <w:fldChar w:fldCharType="separate"/>
      </w:r>
      <w:r>
        <w:rPr>
          <w:noProof/>
        </w:rPr>
        <w:t>25</w:t>
      </w:r>
      <w:r>
        <w:rPr>
          <w:noProof/>
        </w:rPr>
        <w:fldChar w:fldCharType="end"/>
      </w:r>
    </w:p>
    <w:p w14:paraId="779DF80D" w14:textId="29345BCC" w:rsidR="00105CC0" w:rsidRDefault="00105CC0">
      <w:pPr>
        <w:pStyle w:val="TOC5"/>
        <w:rPr>
          <w:rFonts w:asciiTheme="minorHAnsi" w:eastAsiaTheme="minorEastAsia" w:hAnsiTheme="minorHAnsi" w:cstheme="minorBidi"/>
          <w:noProof/>
          <w:sz w:val="22"/>
          <w:szCs w:val="22"/>
          <w:lang w:eastAsia="en-GB"/>
        </w:rPr>
      </w:pPr>
      <w:r>
        <w:rPr>
          <w:noProof/>
        </w:rPr>
        <w:t>5.3.2.2.2</w:t>
      </w:r>
      <w:r>
        <w:rPr>
          <w:rFonts w:asciiTheme="minorHAnsi" w:eastAsiaTheme="minorEastAsia" w:hAnsiTheme="minorHAnsi" w:cstheme="minorBidi"/>
          <w:noProof/>
          <w:sz w:val="22"/>
          <w:szCs w:val="22"/>
          <w:lang w:eastAsia="en-GB"/>
        </w:rPr>
        <w:tab/>
      </w:r>
      <w:r>
        <w:rPr>
          <w:noProof/>
        </w:rPr>
        <w:t>NF-Group ID</w:t>
      </w:r>
      <w:r>
        <w:rPr>
          <w:noProof/>
          <w:lang w:eastAsia="zh-CN"/>
        </w:rPr>
        <w:t xml:space="preserve"> retrieval</w:t>
      </w:r>
      <w:r>
        <w:rPr>
          <w:noProof/>
        </w:rPr>
        <w:tab/>
      </w:r>
      <w:r>
        <w:rPr>
          <w:noProof/>
        </w:rPr>
        <w:fldChar w:fldCharType="begin" w:fldLock="1"/>
      </w:r>
      <w:r>
        <w:rPr>
          <w:noProof/>
        </w:rPr>
        <w:instrText xml:space="preserve"> PAGEREF _Toc130816075 \h </w:instrText>
      </w:r>
      <w:r>
        <w:rPr>
          <w:noProof/>
        </w:rPr>
      </w:r>
      <w:r>
        <w:rPr>
          <w:noProof/>
        </w:rPr>
        <w:fldChar w:fldCharType="separate"/>
      </w:r>
      <w:r>
        <w:rPr>
          <w:noProof/>
        </w:rPr>
        <w:t>25</w:t>
      </w:r>
      <w:r>
        <w:rPr>
          <w:noProof/>
        </w:rPr>
        <w:fldChar w:fldCharType="end"/>
      </w:r>
    </w:p>
    <w:p w14:paraId="0241F832" w14:textId="4B206A19" w:rsidR="00105CC0" w:rsidRDefault="00105CC0">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_Toc130816076 \h </w:instrText>
      </w:r>
      <w:r>
        <w:rPr>
          <w:noProof/>
        </w:rPr>
      </w:r>
      <w:r>
        <w:rPr>
          <w:noProof/>
        </w:rPr>
        <w:fldChar w:fldCharType="separate"/>
      </w:r>
      <w:r>
        <w:rPr>
          <w:noProof/>
        </w:rPr>
        <w:t>26</w:t>
      </w:r>
      <w:r>
        <w:rPr>
          <w:noProof/>
        </w:rPr>
        <w:fldChar w:fldCharType="end"/>
      </w:r>
    </w:p>
    <w:p w14:paraId="37DB582D" w14:textId="62C1024E" w:rsidR="00105CC0" w:rsidRDefault="00105CC0">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_Toc130816077 \h </w:instrText>
      </w:r>
      <w:r>
        <w:rPr>
          <w:noProof/>
        </w:rPr>
      </w:r>
      <w:r>
        <w:rPr>
          <w:noProof/>
        </w:rPr>
        <w:fldChar w:fldCharType="separate"/>
      </w:r>
      <w:r>
        <w:rPr>
          <w:noProof/>
        </w:rPr>
        <w:t>26</w:t>
      </w:r>
      <w:r>
        <w:rPr>
          <w:noProof/>
        </w:rPr>
        <w:fldChar w:fldCharType="end"/>
      </w:r>
    </w:p>
    <w:p w14:paraId="74D29129" w14:textId="52622EE0" w:rsidR="00105CC0" w:rsidRDefault="00105CC0">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_Toc130816078 \h </w:instrText>
      </w:r>
      <w:r>
        <w:rPr>
          <w:noProof/>
        </w:rPr>
      </w:r>
      <w:r>
        <w:rPr>
          <w:noProof/>
        </w:rPr>
        <w:fldChar w:fldCharType="separate"/>
      </w:r>
      <w:r>
        <w:rPr>
          <w:noProof/>
        </w:rPr>
        <w:t>26</w:t>
      </w:r>
      <w:r>
        <w:rPr>
          <w:noProof/>
        </w:rPr>
        <w:fldChar w:fldCharType="end"/>
      </w:r>
    </w:p>
    <w:p w14:paraId="4D17C86E" w14:textId="1E0A2F4A" w:rsidR="00105CC0" w:rsidRDefault="00105CC0">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_Toc130816079 \h </w:instrText>
      </w:r>
      <w:r>
        <w:rPr>
          <w:noProof/>
        </w:rPr>
      </w:r>
      <w:r>
        <w:rPr>
          <w:noProof/>
        </w:rPr>
        <w:fldChar w:fldCharType="separate"/>
      </w:r>
      <w:r>
        <w:rPr>
          <w:noProof/>
        </w:rPr>
        <w:t>27</w:t>
      </w:r>
      <w:r>
        <w:rPr>
          <w:noProof/>
        </w:rPr>
        <w:fldChar w:fldCharType="end"/>
      </w:r>
    </w:p>
    <w:p w14:paraId="24710B97" w14:textId="7314793E" w:rsidR="00105CC0" w:rsidRDefault="00105CC0">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_Toc130816080 \h </w:instrText>
      </w:r>
      <w:r>
        <w:rPr>
          <w:noProof/>
        </w:rPr>
      </w:r>
      <w:r>
        <w:rPr>
          <w:noProof/>
        </w:rPr>
        <w:fldChar w:fldCharType="separate"/>
      </w:r>
      <w:r>
        <w:rPr>
          <w:noProof/>
        </w:rPr>
        <w:t>27</w:t>
      </w:r>
      <w:r>
        <w:rPr>
          <w:noProof/>
        </w:rPr>
        <w:fldChar w:fldCharType="end"/>
      </w:r>
    </w:p>
    <w:p w14:paraId="1FD65B5A" w14:textId="1B29728E" w:rsidR="00105CC0" w:rsidRDefault="00105CC0">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_Toc130816081 \h </w:instrText>
      </w:r>
      <w:r>
        <w:rPr>
          <w:noProof/>
        </w:rPr>
      </w:r>
      <w:r>
        <w:rPr>
          <w:noProof/>
        </w:rPr>
        <w:fldChar w:fldCharType="separate"/>
      </w:r>
      <w:r>
        <w:rPr>
          <w:noProof/>
        </w:rPr>
        <w:t>27</w:t>
      </w:r>
      <w:r>
        <w:rPr>
          <w:noProof/>
        </w:rPr>
        <w:fldChar w:fldCharType="end"/>
      </w:r>
    </w:p>
    <w:p w14:paraId="7D7B47B6" w14:textId="15FB5002" w:rsidR="00105CC0" w:rsidRDefault="00105CC0">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_Toc130816082 \h </w:instrText>
      </w:r>
      <w:r>
        <w:rPr>
          <w:noProof/>
        </w:rPr>
      </w:r>
      <w:r>
        <w:rPr>
          <w:noProof/>
        </w:rPr>
        <w:fldChar w:fldCharType="separate"/>
      </w:r>
      <w:r>
        <w:rPr>
          <w:noProof/>
        </w:rPr>
        <w:t>27</w:t>
      </w:r>
      <w:r>
        <w:rPr>
          <w:noProof/>
        </w:rPr>
        <w:fldChar w:fldCharType="end"/>
      </w:r>
    </w:p>
    <w:p w14:paraId="7D7AFDE9" w14:textId="75BE2E5B" w:rsidR="00105CC0" w:rsidRDefault="00105CC0">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_Toc130816083 \h </w:instrText>
      </w:r>
      <w:r>
        <w:rPr>
          <w:noProof/>
        </w:rPr>
      </w:r>
      <w:r>
        <w:rPr>
          <w:noProof/>
        </w:rPr>
        <w:fldChar w:fldCharType="separate"/>
      </w:r>
      <w:r>
        <w:rPr>
          <w:noProof/>
        </w:rPr>
        <w:t>27</w:t>
      </w:r>
      <w:r>
        <w:rPr>
          <w:noProof/>
        </w:rPr>
        <w:fldChar w:fldCharType="end"/>
      </w:r>
    </w:p>
    <w:p w14:paraId="726BC9F4" w14:textId="000E5374" w:rsidR="00105CC0" w:rsidRDefault="00105CC0">
      <w:pPr>
        <w:pStyle w:val="TOC5"/>
        <w:rPr>
          <w:rFonts w:asciiTheme="minorHAnsi" w:eastAsiaTheme="minorEastAsia" w:hAnsiTheme="minorHAnsi" w:cstheme="minorBidi"/>
          <w:noProof/>
          <w:sz w:val="22"/>
          <w:szCs w:val="22"/>
          <w:lang w:eastAsia="en-GB"/>
        </w:rPr>
      </w:pPr>
      <w:r w:rsidRPr="00254F48">
        <w:rPr>
          <w:noProof/>
          <w:lang w:val="es-ES"/>
        </w:rPr>
        <w:t>6.1.2.2.3</w:t>
      </w:r>
      <w:r>
        <w:rPr>
          <w:rFonts w:asciiTheme="minorHAnsi" w:eastAsiaTheme="minorEastAsia" w:hAnsiTheme="minorHAnsi" w:cstheme="minorBidi"/>
          <w:noProof/>
          <w:sz w:val="22"/>
          <w:szCs w:val="22"/>
          <w:lang w:eastAsia="en-GB"/>
        </w:rPr>
        <w:tab/>
      </w:r>
      <w:r w:rsidRPr="00254F48">
        <w:rPr>
          <w:noProof/>
          <w:lang w:val="es-ES"/>
        </w:rPr>
        <w:t>Cache-Control</w:t>
      </w:r>
      <w:r>
        <w:rPr>
          <w:noProof/>
        </w:rPr>
        <w:tab/>
      </w:r>
      <w:r>
        <w:rPr>
          <w:noProof/>
        </w:rPr>
        <w:fldChar w:fldCharType="begin" w:fldLock="1"/>
      </w:r>
      <w:r>
        <w:rPr>
          <w:noProof/>
        </w:rPr>
        <w:instrText xml:space="preserve"> PAGEREF _Toc130816084 \h </w:instrText>
      </w:r>
      <w:r>
        <w:rPr>
          <w:noProof/>
        </w:rPr>
      </w:r>
      <w:r>
        <w:rPr>
          <w:noProof/>
        </w:rPr>
        <w:fldChar w:fldCharType="separate"/>
      </w:r>
      <w:r>
        <w:rPr>
          <w:noProof/>
        </w:rPr>
        <w:t>27</w:t>
      </w:r>
      <w:r>
        <w:rPr>
          <w:noProof/>
        </w:rPr>
        <w:fldChar w:fldCharType="end"/>
      </w:r>
    </w:p>
    <w:p w14:paraId="2C2F8EA7" w14:textId="25C22EB8" w:rsidR="00105CC0" w:rsidRDefault="00105CC0">
      <w:pPr>
        <w:pStyle w:val="TOC5"/>
        <w:rPr>
          <w:rFonts w:asciiTheme="minorHAnsi" w:eastAsiaTheme="minorEastAsia" w:hAnsiTheme="minorHAnsi" w:cstheme="minorBidi"/>
          <w:noProof/>
          <w:sz w:val="22"/>
          <w:szCs w:val="22"/>
          <w:lang w:eastAsia="en-GB"/>
        </w:rPr>
      </w:pPr>
      <w:r>
        <w:rPr>
          <w:noProof/>
        </w:rPr>
        <w:t>6.1.2.2.4</w:t>
      </w:r>
      <w:r>
        <w:rPr>
          <w:rFonts w:asciiTheme="minorHAnsi" w:eastAsiaTheme="minorEastAsia" w:hAnsiTheme="minorHAnsi" w:cstheme="minorBidi"/>
          <w:noProof/>
          <w:sz w:val="22"/>
          <w:szCs w:val="22"/>
          <w:lang w:eastAsia="en-GB"/>
        </w:rPr>
        <w:tab/>
      </w:r>
      <w:r>
        <w:rPr>
          <w:noProof/>
        </w:rPr>
        <w:t>ETag</w:t>
      </w:r>
      <w:r>
        <w:rPr>
          <w:noProof/>
        </w:rPr>
        <w:tab/>
      </w:r>
      <w:r>
        <w:rPr>
          <w:noProof/>
        </w:rPr>
        <w:fldChar w:fldCharType="begin" w:fldLock="1"/>
      </w:r>
      <w:r>
        <w:rPr>
          <w:noProof/>
        </w:rPr>
        <w:instrText xml:space="preserve"> PAGEREF _Toc130816085 \h </w:instrText>
      </w:r>
      <w:r>
        <w:rPr>
          <w:noProof/>
        </w:rPr>
      </w:r>
      <w:r>
        <w:rPr>
          <w:noProof/>
        </w:rPr>
        <w:fldChar w:fldCharType="separate"/>
      </w:r>
      <w:r>
        <w:rPr>
          <w:noProof/>
        </w:rPr>
        <w:t>27</w:t>
      </w:r>
      <w:r>
        <w:rPr>
          <w:noProof/>
        </w:rPr>
        <w:fldChar w:fldCharType="end"/>
      </w:r>
    </w:p>
    <w:p w14:paraId="37805DA2" w14:textId="7788279A" w:rsidR="00105CC0" w:rsidRDefault="00105CC0">
      <w:pPr>
        <w:pStyle w:val="TOC5"/>
        <w:rPr>
          <w:rFonts w:asciiTheme="minorHAnsi" w:eastAsiaTheme="minorEastAsia" w:hAnsiTheme="minorHAnsi" w:cstheme="minorBidi"/>
          <w:noProof/>
          <w:sz w:val="22"/>
          <w:szCs w:val="22"/>
          <w:lang w:eastAsia="en-GB"/>
        </w:rPr>
      </w:pPr>
      <w:r>
        <w:rPr>
          <w:noProof/>
        </w:rPr>
        <w:t>6.1.2.2.5</w:t>
      </w:r>
      <w:r>
        <w:rPr>
          <w:rFonts w:asciiTheme="minorHAnsi" w:eastAsiaTheme="minorEastAsia" w:hAnsiTheme="minorHAnsi" w:cstheme="minorBidi"/>
          <w:noProof/>
          <w:sz w:val="22"/>
          <w:szCs w:val="22"/>
          <w:lang w:eastAsia="en-GB"/>
        </w:rPr>
        <w:tab/>
      </w:r>
      <w:r>
        <w:rPr>
          <w:noProof/>
        </w:rPr>
        <w:t>If-None-Match</w:t>
      </w:r>
      <w:r>
        <w:rPr>
          <w:noProof/>
        </w:rPr>
        <w:tab/>
      </w:r>
      <w:r>
        <w:rPr>
          <w:noProof/>
        </w:rPr>
        <w:fldChar w:fldCharType="begin" w:fldLock="1"/>
      </w:r>
      <w:r>
        <w:rPr>
          <w:noProof/>
        </w:rPr>
        <w:instrText xml:space="preserve"> PAGEREF _Toc130816086 \h </w:instrText>
      </w:r>
      <w:r>
        <w:rPr>
          <w:noProof/>
        </w:rPr>
      </w:r>
      <w:r>
        <w:rPr>
          <w:noProof/>
        </w:rPr>
        <w:fldChar w:fldCharType="separate"/>
      </w:r>
      <w:r>
        <w:rPr>
          <w:noProof/>
        </w:rPr>
        <w:t>28</w:t>
      </w:r>
      <w:r>
        <w:rPr>
          <w:noProof/>
        </w:rPr>
        <w:fldChar w:fldCharType="end"/>
      </w:r>
    </w:p>
    <w:p w14:paraId="5294D5D5" w14:textId="5A57D01C" w:rsidR="00105CC0" w:rsidRDefault="00105CC0">
      <w:pPr>
        <w:pStyle w:val="TOC5"/>
        <w:rPr>
          <w:rFonts w:asciiTheme="minorHAnsi" w:eastAsiaTheme="minorEastAsia" w:hAnsiTheme="minorHAnsi" w:cstheme="minorBidi"/>
          <w:noProof/>
          <w:sz w:val="22"/>
          <w:szCs w:val="22"/>
          <w:lang w:eastAsia="en-GB"/>
        </w:rPr>
      </w:pPr>
      <w:r>
        <w:rPr>
          <w:noProof/>
        </w:rPr>
        <w:t>6.1.2.2.5a</w:t>
      </w:r>
      <w:r>
        <w:rPr>
          <w:rFonts w:asciiTheme="minorHAnsi" w:eastAsiaTheme="minorEastAsia" w:hAnsiTheme="minorHAnsi" w:cstheme="minorBidi"/>
          <w:noProof/>
          <w:sz w:val="22"/>
          <w:szCs w:val="22"/>
          <w:lang w:eastAsia="en-GB"/>
        </w:rPr>
        <w:tab/>
      </w:r>
      <w:r>
        <w:rPr>
          <w:noProof/>
        </w:rPr>
        <w:t>If-Match</w:t>
      </w:r>
      <w:r>
        <w:rPr>
          <w:noProof/>
        </w:rPr>
        <w:tab/>
      </w:r>
      <w:r>
        <w:rPr>
          <w:noProof/>
        </w:rPr>
        <w:fldChar w:fldCharType="begin" w:fldLock="1"/>
      </w:r>
      <w:r>
        <w:rPr>
          <w:noProof/>
        </w:rPr>
        <w:instrText xml:space="preserve"> PAGEREF _Toc130816087 \h </w:instrText>
      </w:r>
      <w:r>
        <w:rPr>
          <w:noProof/>
        </w:rPr>
      </w:r>
      <w:r>
        <w:rPr>
          <w:noProof/>
        </w:rPr>
        <w:fldChar w:fldCharType="separate"/>
      </w:r>
      <w:r>
        <w:rPr>
          <w:noProof/>
        </w:rPr>
        <w:t>28</w:t>
      </w:r>
      <w:r>
        <w:rPr>
          <w:noProof/>
        </w:rPr>
        <w:fldChar w:fldCharType="end"/>
      </w:r>
    </w:p>
    <w:p w14:paraId="32DC3F3F" w14:textId="49FF2895" w:rsidR="00105CC0" w:rsidRDefault="00105CC0">
      <w:pPr>
        <w:pStyle w:val="TOC5"/>
        <w:rPr>
          <w:rFonts w:asciiTheme="minorHAnsi" w:eastAsiaTheme="minorEastAsia" w:hAnsiTheme="minorHAnsi" w:cstheme="minorBidi"/>
          <w:noProof/>
          <w:sz w:val="22"/>
          <w:szCs w:val="22"/>
          <w:lang w:eastAsia="en-GB"/>
        </w:rPr>
      </w:pPr>
      <w:r>
        <w:rPr>
          <w:noProof/>
        </w:rPr>
        <w:t>6.1.2.2.6</w:t>
      </w:r>
      <w:r>
        <w:rPr>
          <w:rFonts w:asciiTheme="minorHAnsi" w:eastAsiaTheme="minorEastAsia" w:hAnsiTheme="minorHAnsi" w:cstheme="minorBidi"/>
          <w:noProof/>
          <w:sz w:val="22"/>
          <w:szCs w:val="22"/>
          <w:lang w:eastAsia="en-GB"/>
        </w:rPr>
        <w:tab/>
      </w:r>
      <w:r>
        <w:rPr>
          <w:noProof/>
        </w:rPr>
        <w:t>Last-Modified</w:t>
      </w:r>
      <w:r>
        <w:rPr>
          <w:noProof/>
        </w:rPr>
        <w:tab/>
      </w:r>
      <w:r>
        <w:rPr>
          <w:noProof/>
        </w:rPr>
        <w:fldChar w:fldCharType="begin" w:fldLock="1"/>
      </w:r>
      <w:r>
        <w:rPr>
          <w:noProof/>
        </w:rPr>
        <w:instrText xml:space="preserve"> PAGEREF _Toc130816088 \h </w:instrText>
      </w:r>
      <w:r>
        <w:rPr>
          <w:noProof/>
        </w:rPr>
      </w:r>
      <w:r>
        <w:rPr>
          <w:noProof/>
        </w:rPr>
        <w:fldChar w:fldCharType="separate"/>
      </w:r>
      <w:r>
        <w:rPr>
          <w:noProof/>
        </w:rPr>
        <w:t>28</w:t>
      </w:r>
      <w:r>
        <w:rPr>
          <w:noProof/>
        </w:rPr>
        <w:fldChar w:fldCharType="end"/>
      </w:r>
    </w:p>
    <w:p w14:paraId="467318D2" w14:textId="06F1C127" w:rsidR="00105CC0" w:rsidRDefault="00105CC0">
      <w:pPr>
        <w:pStyle w:val="TOC5"/>
        <w:rPr>
          <w:rFonts w:asciiTheme="minorHAnsi" w:eastAsiaTheme="minorEastAsia" w:hAnsiTheme="minorHAnsi" w:cstheme="minorBidi"/>
          <w:noProof/>
          <w:sz w:val="22"/>
          <w:szCs w:val="22"/>
          <w:lang w:eastAsia="en-GB"/>
        </w:rPr>
      </w:pPr>
      <w:r>
        <w:rPr>
          <w:noProof/>
        </w:rPr>
        <w:t>6.1.2.2.7</w:t>
      </w:r>
      <w:r>
        <w:rPr>
          <w:rFonts w:asciiTheme="minorHAnsi" w:eastAsiaTheme="minorEastAsia" w:hAnsiTheme="minorHAnsi" w:cstheme="minorBidi"/>
          <w:noProof/>
          <w:sz w:val="22"/>
          <w:szCs w:val="22"/>
          <w:lang w:eastAsia="en-GB"/>
        </w:rPr>
        <w:tab/>
      </w:r>
      <w:r>
        <w:rPr>
          <w:noProof/>
        </w:rPr>
        <w:t>If-Modified-Since</w:t>
      </w:r>
      <w:r>
        <w:rPr>
          <w:noProof/>
        </w:rPr>
        <w:tab/>
      </w:r>
      <w:r>
        <w:rPr>
          <w:noProof/>
        </w:rPr>
        <w:fldChar w:fldCharType="begin" w:fldLock="1"/>
      </w:r>
      <w:r>
        <w:rPr>
          <w:noProof/>
        </w:rPr>
        <w:instrText xml:space="preserve"> PAGEREF _Toc130816089 \h </w:instrText>
      </w:r>
      <w:r>
        <w:rPr>
          <w:noProof/>
        </w:rPr>
      </w:r>
      <w:r>
        <w:rPr>
          <w:noProof/>
        </w:rPr>
        <w:fldChar w:fldCharType="separate"/>
      </w:r>
      <w:r>
        <w:rPr>
          <w:noProof/>
        </w:rPr>
        <w:t>28</w:t>
      </w:r>
      <w:r>
        <w:rPr>
          <w:noProof/>
        </w:rPr>
        <w:fldChar w:fldCharType="end"/>
      </w:r>
    </w:p>
    <w:p w14:paraId="488C0E53" w14:textId="1ED7D315" w:rsidR="00105CC0" w:rsidRDefault="00105CC0">
      <w:pPr>
        <w:pStyle w:val="TOC5"/>
        <w:rPr>
          <w:rFonts w:asciiTheme="minorHAnsi" w:eastAsiaTheme="minorEastAsia" w:hAnsiTheme="minorHAnsi" w:cstheme="minorBidi"/>
          <w:noProof/>
          <w:sz w:val="22"/>
          <w:szCs w:val="22"/>
          <w:lang w:eastAsia="en-GB"/>
        </w:rPr>
      </w:pPr>
      <w:r>
        <w:rPr>
          <w:noProof/>
        </w:rPr>
        <w:t>6.1.2.2.8</w:t>
      </w:r>
      <w:r>
        <w:rPr>
          <w:rFonts w:asciiTheme="minorHAnsi" w:eastAsiaTheme="minorEastAsia" w:hAnsiTheme="minorHAnsi" w:cstheme="minorBidi"/>
          <w:noProof/>
          <w:sz w:val="22"/>
          <w:szCs w:val="22"/>
          <w:lang w:eastAsia="en-GB"/>
        </w:rPr>
        <w:tab/>
      </w:r>
      <w:r>
        <w:rPr>
          <w:noProof/>
        </w:rPr>
        <w:t>When to Use Entity-Tags and Last-Modified Dates</w:t>
      </w:r>
      <w:r>
        <w:rPr>
          <w:noProof/>
        </w:rPr>
        <w:tab/>
      </w:r>
      <w:r>
        <w:rPr>
          <w:noProof/>
        </w:rPr>
        <w:fldChar w:fldCharType="begin" w:fldLock="1"/>
      </w:r>
      <w:r>
        <w:rPr>
          <w:noProof/>
        </w:rPr>
        <w:instrText xml:space="preserve"> PAGEREF _Toc130816090 \h </w:instrText>
      </w:r>
      <w:r>
        <w:rPr>
          <w:noProof/>
        </w:rPr>
      </w:r>
      <w:r>
        <w:rPr>
          <w:noProof/>
        </w:rPr>
        <w:fldChar w:fldCharType="separate"/>
      </w:r>
      <w:r>
        <w:rPr>
          <w:noProof/>
        </w:rPr>
        <w:t>28</w:t>
      </w:r>
      <w:r>
        <w:rPr>
          <w:noProof/>
        </w:rPr>
        <w:fldChar w:fldCharType="end"/>
      </w:r>
    </w:p>
    <w:p w14:paraId="400E5E6B" w14:textId="6EAFF64E" w:rsidR="00105CC0" w:rsidRDefault="00105CC0">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_Toc130816091 \h </w:instrText>
      </w:r>
      <w:r>
        <w:rPr>
          <w:noProof/>
        </w:rPr>
      </w:r>
      <w:r>
        <w:rPr>
          <w:noProof/>
        </w:rPr>
        <w:fldChar w:fldCharType="separate"/>
      </w:r>
      <w:r>
        <w:rPr>
          <w:noProof/>
        </w:rPr>
        <w:t>28</w:t>
      </w:r>
      <w:r>
        <w:rPr>
          <w:noProof/>
        </w:rPr>
        <w:fldChar w:fldCharType="end"/>
      </w:r>
    </w:p>
    <w:p w14:paraId="024907AA" w14:textId="7224164A" w:rsidR="00105CC0" w:rsidRDefault="00105CC0">
      <w:pPr>
        <w:pStyle w:val="TOC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_Toc130816092 \h </w:instrText>
      </w:r>
      <w:r>
        <w:rPr>
          <w:noProof/>
        </w:rPr>
      </w:r>
      <w:r>
        <w:rPr>
          <w:noProof/>
        </w:rPr>
        <w:fldChar w:fldCharType="separate"/>
      </w:r>
      <w:r>
        <w:rPr>
          <w:noProof/>
        </w:rPr>
        <w:t>28</w:t>
      </w:r>
      <w:r>
        <w:rPr>
          <w:noProof/>
        </w:rPr>
        <w:fldChar w:fldCharType="end"/>
      </w:r>
    </w:p>
    <w:p w14:paraId="46B7C199" w14:textId="39FED766" w:rsidR="00105CC0" w:rsidRDefault="00105CC0">
      <w:pPr>
        <w:pStyle w:val="TOC5"/>
        <w:rPr>
          <w:rFonts w:asciiTheme="minorHAnsi" w:eastAsiaTheme="minorEastAsia" w:hAnsiTheme="minorHAnsi" w:cstheme="minorBidi"/>
          <w:noProof/>
          <w:sz w:val="22"/>
          <w:szCs w:val="22"/>
          <w:lang w:eastAsia="en-GB"/>
        </w:rPr>
      </w:pPr>
      <w:r>
        <w:rPr>
          <w:noProof/>
        </w:rPr>
        <w:t>6.1.2.3.</w:t>
      </w:r>
      <w:r>
        <w:rPr>
          <w:noProof/>
          <w:lang w:eastAsia="zh-CN"/>
        </w:rPr>
        <w:t>2</w:t>
      </w:r>
      <w:r>
        <w:rPr>
          <w:rFonts w:asciiTheme="minorHAnsi" w:eastAsiaTheme="minorEastAsia" w:hAnsiTheme="minorHAnsi" w:cstheme="minorBidi"/>
          <w:noProof/>
          <w:sz w:val="22"/>
          <w:szCs w:val="22"/>
          <w:lang w:eastAsia="en-GB"/>
        </w:rPr>
        <w:tab/>
      </w:r>
      <w:r>
        <w:rPr>
          <w:noProof/>
          <w:lang w:eastAsia="zh-CN"/>
        </w:rPr>
        <w:t>3gpp-Sbi-Message-Priority</w:t>
      </w:r>
      <w:r>
        <w:rPr>
          <w:noProof/>
        </w:rPr>
        <w:tab/>
      </w:r>
      <w:r>
        <w:rPr>
          <w:noProof/>
        </w:rPr>
        <w:fldChar w:fldCharType="begin" w:fldLock="1"/>
      </w:r>
      <w:r>
        <w:rPr>
          <w:noProof/>
        </w:rPr>
        <w:instrText xml:space="preserve"> PAGEREF _Toc130816093 \h </w:instrText>
      </w:r>
      <w:r>
        <w:rPr>
          <w:noProof/>
        </w:rPr>
      </w:r>
      <w:r>
        <w:rPr>
          <w:noProof/>
        </w:rPr>
        <w:fldChar w:fldCharType="separate"/>
      </w:r>
      <w:r>
        <w:rPr>
          <w:noProof/>
        </w:rPr>
        <w:t>28</w:t>
      </w:r>
      <w:r>
        <w:rPr>
          <w:noProof/>
        </w:rPr>
        <w:fldChar w:fldCharType="end"/>
      </w:r>
    </w:p>
    <w:p w14:paraId="128AF74F" w14:textId="28677908" w:rsidR="00105CC0" w:rsidRDefault="00105CC0">
      <w:pPr>
        <w:pStyle w:val="TOC5"/>
        <w:rPr>
          <w:rFonts w:asciiTheme="minorHAnsi" w:eastAsiaTheme="minorEastAsia" w:hAnsiTheme="minorHAnsi" w:cstheme="minorBidi"/>
          <w:noProof/>
          <w:sz w:val="22"/>
          <w:szCs w:val="22"/>
          <w:lang w:eastAsia="en-GB"/>
        </w:rPr>
      </w:pPr>
      <w:r>
        <w:rPr>
          <w:noProof/>
        </w:rPr>
        <w:t>6.1.2.3.</w:t>
      </w:r>
      <w:r>
        <w:rPr>
          <w:noProof/>
          <w:lang w:eastAsia="zh-CN"/>
        </w:rPr>
        <w:t>3</w:t>
      </w:r>
      <w:r>
        <w:rPr>
          <w:rFonts w:asciiTheme="minorHAnsi" w:eastAsiaTheme="minorEastAsia" w:hAnsiTheme="minorHAnsi" w:cstheme="minorBidi"/>
          <w:noProof/>
          <w:sz w:val="22"/>
          <w:szCs w:val="22"/>
          <w:lang w:eastAsia="en-GB"/>
        </w:rPr>
        <w:tab/>
      </w:r>
      <w:r>
        <w:rPr>
          <w:noProof/>
          <w:lang w:eastAsia="zh-CN"/>
        </w:rPr>
        <w:t>3gpp-Sbi-Notification-Correlation</w:t>
      </w:r>
      <w:r>
        <w:rPr>
          <w:noProof/>
        </w:rPr>
        <w:tab/>
      </w:r>
      <w:r>
        <w:rPr>
          <w:noProof/>
        </w:rPr>
        <w:fldChar w:fldCharType="begin" w:fldLock="1"/>
      </w:r>
      <w:r>
        <w:rPr>
          <w:noProof/>
        </w:rPr>
        <w:instrText xml:space="preserve"> PAGEREF _Toc130816094 \h </w:instrText>
      </w:r>
      <w:r>
        <w:rPr>
          <w:noProof/>
        </w:rPr>
      </w:r>
      <w:r>
        <w:rPr>
          <w:noProof/>
        </w:rPr>
        <w:fldChar w:fldCharType="separate"/>
      </w:r>
      <w:r>
        <w:rPr>
          <w:noProof/>
        </w:rPr>
        <w:t>28</w:t>
      </w:r>
      <w:r>
        <w:rPr>
          <w:noProof/>
        </w:rPr>
        <w:fldChar w:fldCharType="end"/>
      </w:r>
    </w:p>
    <w:p w14:paraId="783E4B51" w14:textId="5B332EDA" w:rsidR="00105CC0" w:rsidRDefault="00105CC0">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_Toc130816095 \h </w:instrText>
      </w:r>
      <w:r>
        <w:rPr>
          <w:noProof/>
        </w:rPr>
      </w:r>
      <w:r>
        <w:rPr>
          <w:noProof/>
        </w:rPr>
        <w:fldChar w:fldCharType="separate"/>
      </w:r>
      <w:r>
        <w:rPr>
          <w:noProof/>
        </w:rPr>
        <w:t>30</w:t>
      </w:r>
      <w:r>
        <w:rPr>
          <w:noProof/>
        </w:rPr>
        <w:fldChar w:fldCharType="end"/>
      </w:r>
    </w:p>
    <w:p w14:paraId="08DC566B" w14:textId="36FE76FA" w:rsidR="00105CC0" w:rsidRDefault="00105CC0">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_Toc130816096 \h </w:instrText>
      </w:r>
      <w:r>
        <w:rPr>
          <w:noProof/>
        </w:rPr>
      </w:r>
      <w:r>
        <w:rPr>
          <w:noProof/>
        </w:rPr>
        <w:fldChar w:fldCharType="separate"/>
      </w:r>
      <w:r>
        <w:rPr>
          <w:noProof/>
        </w:rPr>
        <w:t>30</w:t>
      </w:r>
      <w:r>
        <w:rPr>
          <w:noProof/>
        </w:rPr>
        <w:fldChar w:fldCharType="end"/>
      </w:r>
    </w:p>
    <w:p w14:paraId="07EC013E" w14:textId="2BB8108F" w:rsidR="00105CC0" w:rsidRDefault="00105CC0">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SubscriptionData</w:t>
      </w:r>
      <w:r>
        <w:rPr>
          <w:noProof/>
        </w:rPr>
        <w:tab/>
      </w:r>
      <w:r>
        <w:rPr>
          <w:noProof/>
        </w:rPr>
        <w:fldChar w:fldCharType="begin" w:fldLock="1"/>
      </w:r>
      <w:r>
        <w:rPr>
          <w:noProof/>
        </w:rPr>
        <w:instrText xml:space="preserve"> PAGEREF _Toc130816097 \h </w:instrText>
      </w:r>
      <w:r>
        <w:rPr>
          <w:noProof/>
        </w:rPr>
      </w:r>
      <w:r>
        <w:rPr>
          <w:noProof/>
        </w:rPr>
        <w:fldChar w:fldCharType="separate"/>
      </w:r>
      <w:r>
        <w:rPr>
          <w:noProof/>
        </w:rPr>
        <w:t>31</w:t>
      </w:r>
      <w:r>
        <w:rPr>
          <w:noProof/>
        </w:rPr>
        <w:fldChar w:fldCharType="end"/>
      </w:r>
    </w:p>
    <w:p w14:paraId="03F86E1C" w14:textId="40815B6A" w:rsidR="00105CC0" w:rsidRDefault="00105CC0">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PolicyData</w:t>
      </w:r>
      <w:r>
        <w:rPr>
          <w:noProof/>
        </w:rPr>
        <w:tab/>
      </w:r>
      <w:r>
        <w:rPr>
          <w:noProof/>
        </w:rPr>
        <w:fldChar w:fldCharType="begin" w:fldLock="1"/>
      </w:r>
      <w:r>
        <w:rPr>
          <w:noProof/>
        </w:rPr>
        <w:instrText xml:space="preserve"> PAGEREF _Toc130816098 \h </w:instrText>
      </w:r>
      <w:r>
        <w:rPr>
          <w:noProof/>
        </w:rPr>
      </w:r>
      <w:r>
        <w:rPr>
          <w:noProof/>
        </w:rPr>
        <w:fldChar w:fldCharType="separate"/>
      </w:r>
      <w:r>
        <w:rPr>
          <w:noProof/>
        </w:rPr>
        <w:t>31</w:t>
      </w:r>
      <w:r>
        <w:rPr>
          <w:noProof/>
        </w:rPr>
        <w:fldChar w:fldCharType="end"/>
      </w:r>
    </w:p>
    <w:p w14:paraId="6CA4DFB1" w14:textId="23E8E878" w:rsidR="00105CC0" w:rsidRDefault="00105CC0">
      <w:pPr>
        <w:pStyle w:val="TOC4"/>
        <w:rPr>
          <w:rFonts w:asciiTheme="minorHAnsi" w:eastAsiaTheme="minorEastAsia" w:hAnsiTheme="minorHAnsi" w:cstheme="minorBidi"/>
          <w:noProof/>
          <w:sz w:val="22"/>
          <w:szCs w:val="22"/>
          <w:lang w:eastAsia="en-GB"/>
        </w:rPr>
      </w:pPr>
      <w:r>
        <w:rPr>
          <w:noProof/>
        </w:rPr>
        <w:t>6.1.3.4</w:t>
      </w:r>
      <w:r>
        <w:rPr>
          <w:rFonts w:asciiTheme="minorHAnsi" w:eastAsiaTheme="minorEastAsia" w:hAnsiTheme="minorHAnsi" w:cstheme="minorBidi"/>
          <w:noProof/>
          <w:sz w:val="22"/>
          <w:szCs w:val="22"/>
          <w:lang w:eastAsia="en-GB"/>
        </w:rPr>
        <w:tab/>
      </w:r>
      <w:r>
        <w:rPr>
          <w:noProof/>
        </w:rPr>
        <w:t>StructuredDataForExposure</w:t>
      </w:r>
      <w:r>
        <w:rPr>
          <w:noProof/>
        </w:rPr>
        <w:tab/>
      </w:r>
      <w:r>
        <w:rPr>
          <w:noProof/>
        </w:rPr>
        <w:fldChar w:fldCharType="begin" w:fldLock="1"/>
      </w:r>
      <w:r>
        <w:rPr>
          <w:noProof/>
        </w:rPr>
        <w:instrText xml:space="preserve"> PAGEREF _Toc130816099 \h </w:instrText>
      </w:r>
      <w:r>
        <w:rPr>
          <w:noProof/>
        </w:rPr>
      </w:r>
      <w:r>
        <w:rPr>
          <w:noProof/>
        </w:rPr>
        <w:fldChar w:fldCharType="separate"/>
      </w:r>
      <w:r>
        <w:rPr>
          <w:noProof/>
        </w:rPr>
        <w:t>31</w:t>
      </w:r>
      <w:r>
        <w:rPr>
          <w:noProof/>
        </w:rPr>
        <w:fldChar w:fldCharType="end"/>
      </w:r>
    </w:p>
    <w:p w14:paraId="0C2679FF" w14:textId="0BA13B8F" w:rsidR="00105CC0" w:rsidRDefault="00105CC0">
      <w:pPr>
        <w:pStyle w:val="TOC4"/>
        <w:rPr>
          <w:rFonts w:asciiTheme="minorHAnsi" w:eastAsiaTheme="minorEastAsia" w:hAnsiTheme="minorHAnsi" w:cstheme="minorBidi"/>
          <w:noProof/>
          <w:sz w:val="22"/>
          <w:szCs w:val="22"/>
          <w:lang w:eastAsia="en-GB"/>
        </w:rPr>
      </w:pPr>
      <w:r>
        <w:rPr>
          <w:noProof/>
        </w:rPr>
        <w:t>6.1.3.5</w:t>
      </w:r>
      <w:r>
        <w:rPr>
          <w:rFonts w:asciiTheme="minorHAnsi" w:eastAsiaTheme="minorEastAsia" w:hAnsiTheme="minorHAnsi" w:cstheme="minorBidi"/>
          <w:noProof/>
          <w:sz w:val="22"/>
          <w:szCs w:val="22"/>
          <w:lang w:eastAsia="en-GB"/>
        </w:rPr>
        <w:tab/>
      </w:r>
      <w:r>
        <w:rPr>
          <w:noProof/>
        </w:rPr>
        <w:t>ApplicationData</w:t>
      </w:r>
      <w:r>
        <w:rPr>
          <w:noProof/>
        </w:rPr>
        <w:tab/>
      </w:r>
      <w:r>
        <w:rPr>
          <w:noProof/>
        </w:rPr>
        <w:fldChar w:fldCharType="begin" w:fldLock="1"/>
      </w:r>
      <w:r>
        <w:rPr>
          <w:noProof/>
        </w:rPr>
        <w:instrText xml:space="preserve"> PAGEREF _Toc130816100 \h </w:instrText>
      </w:r>
      <w:r>
        <w:rPr>
          <w:noProof/>
        </w:rPr>
      </w:r>
      <w:r>
        <w:rPr>
          <w:noProof/>
        </w:rPr>
        <w:fldChar w:fldCharType="separate"/>
      </w:r>
      <w:r>
        <w:rPr>
          <w:noProof/>
        </w:rPr>
        <w:t>31</w:t>
      </w:r>
      <w:r>
        <w:rPr>
          <w:noProof/>
        </w:rPr>
        <w:fldChar w:fldCharType="end"/>
      </w:r>
    </w:p>
    <w:p w14:paraId="3B22E64E" w14:textId="07615427" w:rsidR="00105CC0" w:rsidRDefault="00105CC0">
      <w:pPr>
        <w:pStyle w:val="TOC4"/>
        <w:rPr>
          <w:rFonts w:asciiTheme="minorHAnsi" w:eastAsiaTheme="minorEastAsia" w:hAnsiTheme="minorHAnsi" w:cstheme="minorBidi"/>
          <w:noProof/>
          <w:sz w:val="22"/>
          <w:szCs w:val="22"/>
          <w:lang w:eastAsia="en-GB"/>
        </w:rPr>
      </w:pPr>
      <w:r>
        <w:rPr>
          <w:noProof/>
        </w:rPr>
        <w:t>6.1.3.6</w:t>
      </w:r>
      <w:r>
        <w:rPr>
          <w:rFonts w:asciiTheme="minorHAnsi" w:eastAsiaTheme="minorEastAsia" w:hAnsiTheme="minorHAnsi" w:cstheme="minorBidi"/>
          <w:noProof/>
          <w:sz w:val="22"/>
          <w:szCs w:val="22"/>
          <w:lang w:eastAsia="en-GB"/>
        </w:rPr>
        <w:tab/>
      </w:r>
      <w:r>
        <w:rPr>
          <w:noProof/>
        </w:rPr>
        <w:t>Resource: DataRestorationEvents</w:t>
      </w:r>
      <w:r>
        <w:rPr>
          <w:noProof/>
        </w:rPr>
        <w:tab/>
      </w:r>
      <w:r>
        <w:rPr>
          <w:noProof/>
        </w:rPr>
        <w:fldChar w:fldCharType="begin" w:fldLock="1"/>
      </w:r>
      <w:r>
        <w:rPr>
          <w:noProof/>
        </w:rPr>
        <w:instrText xml:space="preserve"> PAGEREF _Toc130816101 \h </w:instrText>
      </w:r>
      <w:r>
        <w:rPr>
          <w:noProof/>
        </w:rPr>
      </w:r>
      <w:r>
        <w:rPr>
          <w:noProof/>
        </w:rPr>
        <w:fldChar w:fldCharType="separate"/>
      </w:r>
      <w:r>
        <w:rPr>
          <w:noProof/>
        </w:rPr>
        <w:t>31</w:t>
      </w:r>
      <w:r>
        <w:rPr>
          <w:noProof/>
        </w:rPr>
        <w:fldChar w:fldCharType="end"/>
      </w:r>
    </w:p>
    <w:p w14:paraId="44EA20CB" w14:textId="53324CD1" w:rsidR="00105CC0" w:rsidRDefault="00105CC0">
      <w:pPr>
        <w:pStyle w:val="TOC5"/>
        <w:rPr>
          <w:rFonts w:asciiTheme="minorHAnsi" w:eastAsiaTheme="minorEastAsia" w:hAnsiTheme="minorHAnsi" w:cstheme="minorBidi"/>
          <w:noProof/>
          <w:sz w:val="22"/>
          <w:szCs w:val="22"/>
          <w:lang w:eastAsia="en-GB"/>
        </w:rPr>
      </w:pPr>
      <w:r>
        <w:rPr>
          <w:noProof/>
        </w:rPr>
        <w:t>6.1.3.6.1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_Toc130816102 \h </w:instrText>
      </w:r>
      <w:r>
        <w:rPr>
          <w:noProof/>
        </w:rPr>
      </w:r>
      <w:r>
        <w:rPr>
          <w:noProof/>
        </w:rPr>
        <w:fldChar w:fldCharType="separate"/>
      </w:r>
      <w:r>
        <w:rPr>
          <w:noProof/>
        </w:rPr>
        <w:t>31</w:t>
      </w:r>
      <w:r>
        <w:rPr>
          <w:noProof/>
        </w:rPr>
        <w:fldChar w:fldCharType="end"/>
      </w:r>
    </w:p>
    <w:p w14:paraId="64F8D925" w14:textId="212A3CAC" w:rsidR="00105CC0" w:rsidRDefault="00105CC0">
      <w:pPr>
        <w:pStyle w:val="TOC5"/>
        <w:rPr>
          <w:rFonts w:asciiTheme="minorHAnsi" w:eastAsiaTheme="minorEastAsia" w:hAnsiTheme="minorHAnsi" w:cstheme="minorBidi"/>
          <w:noProof/>
          <w:sz w:val="22"/>
          <w:szCs w:val="22"/>
          <w:lang w:eastAsia="en-GB"/>
        </w:rPr>
      </w:pPr>
      <w:r>
        <w:rPr>
          <w:noProof/>
        </w:rPr>
        <w:t>6.1.3.6.2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_Toc130816103 \h </w:instrText>
      </w:r>
      <w:r>
        <w:rPr>
          <w:noProof/>
        </w:rPr>
      </w:r>
      <w:r>
        <w:rPr>
          <w:noProof/>
        </w:rPr>
        <w:fldChar w:fldCharType="separate"/>
      </w:r>
      <w:r>
        <w:rPr>
          <w:noProof/>
        </w:rPr>
        <w:t>31</w:t>
      </w:r>
      <w:r>
        <w:rPr>
          <w:noProof/>
        </w:rPr>
        <w:fldChar w:fldCharType="end"/>
      </w:r>
    </w:p>
    <w:p w14:paraId="39AF52A2" w14:textId="46447299" w:rsidR="00105CC0" w:rsidRDefault="00105CC0">
      <w:pPr>
        <w:pStyle w:val="TOC5"/>
        <w:rPr>
          <w:rFonts w:asciiTheme="minorHAnsi" w:eastAsiaTheme="minorEastAsia" w:hAnsiTheme="minorHAnsi" w:cstheme="minorBidi"/>
          <w:noProof/>
          <w:sz w:val="22"/>
          <w:szCs w:val="22"/>
          <w:lang w:eastAsia="en-GB"/>
        </w:rPr>
      </w:pPr>
      <w:r>
        <w:rPr>
          <w:noProof/>
        </w:rPr>
        <w:t>6.1.3.6.3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_Toc130816104 \h </w:instrText>
      </w:r>
      <w:r>
        <w:rPr>
          <w:noProof/>
        </w:rPr>
      </w:r>
      <w:r>
        <w:rPr>
          <w:noProof/>
        </w:rPr>
        <w:fldChar w:fldCharType="separate"/>
      </w:r>
      <w:r>
        <w:rPr>
          <w:noProof/>
        </w:rPr>
        <w:t>32</w:t>
      </w:r>
      <w:r>
        <w:rPr>
          <w:noProof/>
        </w:rPr>
        <w:fldChar w:fldCharType="end"/>
      </w:r>
    </w:p>
    <w:p w14:paraId="1601E3CD" w14:textId="748010DE" w:rsidR="00105CC0" w:rsidRDefault="00105CC0">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_Toc130816105 \h </w:instrText>
      </w:r>
      <w:r>
        <w:rPr>
          <w:noProof/>
        </w:rPr>
      </w:r>
      <w:r>
        <w:rPr>
          <w:noProof/>
        </w:rPr>
        <w:fldChar w:fldCharType="separate"/>
      </w:r>
      <w:r>
        <w:rPr>
          <w:noProof/>
        </w:rPr>
        <w:t>32</w:t>
      </w:r>
      <w:r>
        <w:rPr>
          <w:noProof/>
        </w:rPr>
        <w:fldChar w:fldCharType="end"/>
      </w:r>
    </w:p>
    <w:p w14:paraId="618CE5DE" w14:textId="38B34BF4" w:rsidR="00105CC0" w:rsidRDefault="00105CC0">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_Toc130816106 \h </w:instrText>
      </w:r>
      <w:r>
        <w:rPr>
          <w:noProof/>
        </w:rPr>
      </w:r>
      <w:r>
        <w:rPr>
          <w:noProof/>
        </w:rPr>
        <w:fldChar w:fldCharType="separate"/>
      </w:r>
      <w:r>
        <w:rPr>
          <w:noProof/>
        </w:rPr>
        <w:t>32</w:t>
      </w:r>
      <w:r>
        <w:rPr>
          <w:noProof/>
        </w:rPr>
        <w:fldChar w:fldCharType="end"/>
      </w:r>
    </w:p>
    <w:p w14:paraId="755B70E7" w14:textId="582BCE14" w:rsidR="00105CC0" w:rsidRDefault="00105CC0">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_Toc130816107 \h </w:instrText>
      </w:r>
      <w:r>
        <w:rPr>
          <w:noProof/>
        </w:rPr>
      </w:r>
      <w:r>
        <w:rPr>
          <w:noProof/>
        </w:rPr>
        <w:fldChar w:fldCharType="separate"/>
      </w:r>
      <w:r>
        <w:rPr>
          <w:noProof/>
        </w:rPr>
        <w:t>32</w:t>
      </w:r>
      <w:r>
        <w:rPr>
          <w:noProof/>
        </w:rPr>
        <w:fldChar w:fldCharType="end"/>
      </w:r>
    </w:p>
    <w:p w14:paraId="50074667" w14:textId="11AA163F" w:rsidR="00105CC0" w:rsidRDefault="00105CC0">
      <w:pPr>
        <w:pStyle w:val="TOC4"/>
        <w:rPr>
          <w:rFonts w:asciiTheme="minorHAnsi" w:eastAsiaTheme="minorEastAsia" w:hAnsiTheme="minorHAnsi" w:cstheme="minorBidi"/>
          <w:noProof/>
          <w:sz w:val="22"/>
          <w:szCs w:val="22"/>
          <w:lang w:eastAsia="en-GB"/>
        </w:rPr>
      </w:pPr>
      <w:r>
        <w:rPr>
          <w:noProof/>
        </w:rPr>
        <w:lastRenderedPageBreak/>
        <w:t>6.1.5.2</w:t>
      </w:r>
      <w:r>
        <w:rPr>
          <w:rFonts w:asciiTheme="minorHAnsi" w:eastAsiaTheme="minorEastAsia" w:hAnsiTheme="minorHAnsi" w:cstheme="minorBidi"/>
          <w:noProof/>
          <w:sz w:val="22"/>
          <w:szCs w:val="22"/>
          <w:lang w:eastAsia="en-GB"/>
        </w:rPr>
        <w:tab/>
      </w:r>
      <w:r>
        <w:rPr>
          <w:noProof/>
          <w:lang w:eastAsia="zh-CN"/>
        </w:rPr>
        <w:t>Data Change Notification</w:t>
      </w:r>
      <w:r>
        <w:rPr>
          <w:noProof/>
        </w:rPr>
        <w:tab/>
      </w:r>
      <w:r>
        <w:rPr>
          <w:noProof/>
        </w:rPr>
        <w:fldChar w:fldCharType="begin" w:fldLock="1"/>
      </w:r>
      <w:r>
        <w:rPr>
          <w:noProof/>
        </w:rPr>
        <w:instrText xml:space="preserve"> PAGEREF _Toc130816108 \h </w:instrText>
      </w:r>
      <w:r>
        <w:rPr>
          <w:noProof/>
        </w:rPr>
      </w:r>
      <w:r>
        <w:rPr>
          <w:noProof/>
        </w:rPr>
        <w:fldChar w:fldCharType="separate"/>
      </w:r>
      <w:r>
        <w:rPr>
          <w:noProof/>
        </w:rPr>
        <w:t>32</w:t>
      </w:r>
      <w:r>
        <w:rPr>
          <w:noProof/>
        </w:rPr>
        <w:fldChar w:fldCharType="end"/>
      </w:r>
    </w:p>
    <w:p w14:paraId="4224BA41" w14:textId="0DAF52A2" w:rsidR="00105CC0" w:rsidRDefault="00105CC0">
      <w:pPr>
        <w:pStyle w:val="TOC4"/>
        <w:rPr>
          <w:rFonts w:asciiTheme="minorHAnsi" w:eastAsiaTheme="minorEastAsia" w:hAnsiTheme="minorHAnsi" w:cstheme="minorBidi"/>
          <w:noProof/>
          <w:sz w:val="22"/>
          <w:szCs w:val="22"/>
          <w:lang w:eastAsia="en-GB"/>
        </w:rPr>
      </w:pPr>
      <w:r>
        <w:rPr>
          <w:noProof/>
        </w:rPr>
        <w:t>6.1.5.3</w:t>
      </w:r>
      <w:r>
        <w:rPr>
          <w:rFonts w:asciiTheme="minorHAnsi" w:eastAsiaTheme="minorEastAsia" w:hAnsiTheme="minorHAnsi" w:cstheme="minorBidi"/>
          <w:noProof/>
          <w:sz w:val="22"/>
          <w:szCs w:val="22"/>
          <w:lang w:eastAsia="en-GB"/>
        </w:rPr>
        <w:tab/>
      </w:r>
      <w:r>
        <w:rPr>
          <w:noProof/>
          <w:lang w:eastAsia="zh-CN"/>
        </w:rPr>
        <w:t>Data Restoration Notification</w:t>
      </w:r>
      <w:r>
        <w:rPr>
          <w:noProof/>
        </w:rPr>
        <w:tab/>
      </w:r>
      <w:r>
        <w:rPr>
          <w:noProof/>
        </w:rPr>
        <w:fldChar w:fldCharType="begin" w:fldLock="1"/>
      </w:r>
      <w:r>
        <w:rPr>
          <w:noProof/>
        </w:rPr>
        <w:instrText xml:space="preserve"> PAGEREF _Toc130816109 \h </w:instrText>
      </w:r>
      <w:r>
        <w:rPr>
          <w:noProof/>
        </w:rPr>
      </w:r>
      <w:r>
        <w:rPr>
          <w:noProof/>
        </w:rPr>
        <w:fldChar w:fldCharType="separate"/>
      </w:r>
      <w:r>
        <w:rPr>
          <w:noProof/>
        </w:rPr>
        <w:t>33</w:t>
      </w:r>
      <w:r>
        <w:rPr>
          <w:noProof/>
        </w:rPr>
        <w:fldChar w:fldCharType="end"/>
      </w:r>
    </w:p>
    <w:p w14:paraId="160A2B7A" w14:textId="68D64274" w:rsidR="00105CC0" w:rsidRDefault="00105CC0">
      <w:pPr>
        <w:pStyle w:val="TOC3"/>
        <w:rPr>
          <w:rFonts w:asciiTheme="minorHAnsi" w:eastAsiaTheme="minorEastAsia" w:hAnsiTheme="minorHAnsi" w:cstheme="minorBidi"/>
          <w:noProof/>
          <w:sz w:val="22"/>
          <w:szCs w:val="22"/>
          <w:lang w:eastAsia="en-GB"/>
        </w:rPr>
      </w:pPr>
      <w:r>
        <w:rPr>
          <w:noProof/>
        </w:rPr>
        <w:t>6.1.5a</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_Toc130816110 \h </w:instrText>
      </w:r>
      <w:r>
        <w:rPr>
          <w:noProof/>
        </w:rPr>
      </w:r>
      <w:r>
        <w:rPr>
          <w:noProof/>
        </w:rPr>
        <w:fldChar w:fldCharType="separate"/>
      </w:r>
      <w:r>
        <w:rPr>
          <w:noProof/>
        </w:rPr>
        <w:t>34</w:t>
      </w:r>
      <w:r>
        <w:rPr>
          <w:noProof/>
        </w:rPr>
        <w:fldChar w:fldCharType="end"/>
      </w:r>
    </w:p>
    <w:p w14:paraId="1F32B553" w14:textId="523EDB1A" w:rsidR="00105CC0" w:rsidRDefault="00105CC0">
      <w:pPr>
        <w:pStyle w:val="TOC4"/>
        <w:rPr>
          <w:rFonts w:asciiTheme="minorHAnsi" w:eastAsiaTheme="minorEastAsia" w:hAnsiTheme="minorHAnsi" w:cstheme="minorBidi"/>
          <w:noProof/>
          <w:sz w:val="22"/>
          <w:szCs w:val="22"/>
          <w:lang w:eastAsia="en-GB"/>
        </w:rPr>
      </w:pPr>
      <w:r>
        <w:rPr>
          <w:noProof/>
        </w:rPr>
        <w:t>6.1.5a.1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_Toc130816111 \h </w:instrText>
      </w:r>
      <w:r>
        <w:rPr>
          <w:noProof/>
        </w:rPr>
      </w:r>
      <w:r>
        <w:rPr>
          <w:noProof/>
        </w:rPr>
        <w:fldChar w:fldCharType="separate"/>
      </w:r>
      <w:r>
        <w:rPr>
          <w:noProof/>
        </w:rPr>
        <w:t>34</w:t>
      </w:r>
      <w:r>
        <w:rPr>
          <w:noProof/>
        </w:rPr>
        <w:fldChar w:fldCharType="end"/>
      </w:r>
    </w:p>
    <w:p w14:paraId="7762E7FF" w14:textId="05D2555F" w:rsidR="00105CC0" w:rsidRDefault="00105CC0">
      <w:pPr>
        <w:pStyle w:val="TOC4"/>
        <w:rPr>
          <w:rFonts w:asciiTheme="minorHAnsi" w:eastAsiaTheme="minorEastAsia" w:hAnsiTheme="minorHAnsi" w:cstheme="minorBidi"/>
          <w:noProof/>
          <w:sz w:val="22"/>
          <w:szCs w:val="22"/>
          <w:lang w:eastAsia="en-GB"/>
        </w:rPr>
      </w:pPr>
      <w:r w:rsidRPr="00254F48">
        <w:rPr>
          <w:noProof/>
          <w:lang w:val="en-US"/>
        </w:rPr>
        <w:t>6.1.5a.2</w:t>
      </w:r>
      <w:r>
        <w:rPr>
          <w:rFonts w:asciiTheme="minorHAnsi" w:eastAsiaTheme="minorEastAsia" w:hAnsiTheme="minorHAnsi" w:cstheme="minorBidi"/>
          <w:noProof/>
          <w:sz w:val="22"/>
          <w:szCs w:val="22"/>
          <w:lang w:eastAsia="en-GB"/>
        </w:rPr>
        <w:tab/>
      </w:r>
      <w:r w:rsidRPr="00254F48">
        <w:rPr>
          <w:noProof/>
          <w:lang w:val="en-US"/>
        </w:rPr>
        <w:t>Structured data types</w:t>
      </w:r>
      <w:r>
        <w:rPr>
          <w:noProof/>
        </w:rPr>
        <w:tab/>
      </w:r>
      <w:r>
        <w:rPr>
          <w:noProof/>
        </w:rPr>
        <w:fldChar w:fldCharType="begin" w:fldLock="1"/>
      </w:r>
      <w:r>
        <w:rPr>
          <w:noProof/>
        </w:rPr>
        <w:instrText xml:space="preserve"> PAGEREF _Toc130816112 \h </w:instrText>
      </w:r>
      <w:r>
        <w:rPr>
          <w:noProof/>
        </w:rPr>
      </w:r>
      <w:r>
        <w:rPr>
          <w:noProof/>
        </w:rPr>
        <w:fldChar w:fldCharType="separate"/>
      </w:r>
      <w:r>
        <w:rPr>
          <w:noProof/>
        </w:rPr>
        <w:t>34</w:t>
      </w:r>
      <w:r>
        <w:rPr>
          <w:noProof/>
        </w:rPr>
        <w:fldChar w:fldCharType="end"/>
      </w:r>
    </w:p>
    <w:p w14:paraId="286B2058" w14:textId="3F24A47D" w:rsidR="00105CC0" w:rsidRDefault="00105CC0">
      <w:pPr>
        <w:pStyle w:val="TOC5"/>
        <w:rPr>
          <w:rFonts w:asciiTheme="minorHAnsi" w:eastAsiaTheme="minorEastAsia" w:hAnsiTheme="minorHAnsi" w:cstheme="minorBidi"/>
          <w:noProof/>
          <w:sz w:val="22"/>
          <w:szCs w:val="22"/>
          <w:lang w:eastAsia="en-GB"/>
        </w:rPr>
      </w:pPr>
      <w:r>
        <w:rPr>
          <w:noProof/>
        </w:rPr>
        <w:t>6.1.5a.2.1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_Toc130816113 \h </w:instrText>
      </w:r>
      <w:r>
        <w:rPr>
          <w:noProof/>
        </w:rPr>
      </w:r>
      <w:r>
        <w:rPr>
          <w:noProof/>
        </w:rPr>
        <w:fldChar w:fldCharType="separate"/>
      </w:r>
      <w:r>
        <w:rPr>
          <w:noProof/>
        </w:rPr>
        <w:t>34</w:t>
      </w:r>
      <w:r>
        <w:rPr>
          <w:noProof/>
        </w:rPr>
        <w:fldChar w:fldCharType="end"/>
      </w:r>
    </w:p>
    <w:p w14:paraId="30C48971" w14:textId="19D189DD" w:rsidR="00105CC0" w:rsidRDefault="00105CC0">
      <w:pPr>
        <w:pStyle w:val="TOC5"/>
        <w:rPr>
          <w:rFonts w:asciiTheme="minorHAnsi" w:eastAsiaTheme="minorEastAsia" w:hAnsiTheme="minorHAnsi" w:cstheme="minorBidi"/>
          <w:noProof/>
          <w:sz w:val="22"/>
          <w:szCs w:val="22"/>
          <w:lang w:eastAsia="en-GB"/>
        </w:rPr>
      </w:pPr>
      <w:r>
        <w:rPr>
          <w:noProof/>
        </w:rPr>
        <w:t>6.1.5a.2.2</w:t>
      </w:r>
      <w:r>
        <w:rPr>
          <w:rFonts w:asciiTheme="minorHAnsi" w:eastAsiaTheme="minorEastAsia" w:hAnsiTheme="minorHAnsi" w:cstheme="minorBidi"/>
          <w:noProof/>
          <w:sz w:val="22"/>
          <w:szCs w:val="22"/>
          <w:lang w:eastAsia="en-GB"/>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_Toc130816114 \h </w:instrText>
      </w:r>
      <w:r>
        <w:rPr>
          <w:noProof/>
        </w:rPr>
      </w:r>
      <w:r>
        <w:rPr>
          <w:noProof/>
        </w:rPr>
        <w:fldChar w:fldCharType="separate"/>
      </w:r>
      <w:r>
        <w:rPr>
          <w:noProof/>
        </w:rPr>
        <w:t>35</w:t>
      </w:r>
      <w:r>
        <w:rPr>
          <w:noProof/>
        </w:rPr>
        <w:fldChar w:fldCharType="end"/>
      </w:r>
    </w:p>
    <w:p w14:paraId="7ED973BC" w14:textId="76C45620" w:rsidR="00105CC0" w:rsidRDefault="00105CC0">
      <w:pPr>
        <w:pStyle w:val="TOC3"/>
        <w:rPr>
          <w:rFonts w:asciiTheme="minorHAnsi" w:eastAsiaTheme="minorEastAsia" w:hAnsiTheme="minorHAnsi" w:cstheme="minorBidi"/>
          <w:noProof/>
          <w:sz w:val="22"/>
          <w:szCs w:val="22"/>
          <w:lang w:eastAsia="en-GB"/>
        </w:rPr>
      </w:pPr>
      <w:r>
        <w:rPr>
          <w:noProof/>
        </w:rPr>
        <w:t>6.1.</w:t>
      </w:r>
      <w:r>
        <w:rPr>
          <w:noProof/>
          <w:lang w:eastAsia="zh-CN"/>
        </w:rPr>
        <w:t>6</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_Toc130816115 \h </w:instrText>
      </w:r>
      <w:r>
        <w:rPr>
          <w:noProof/>
        </w:rPr>
      </w:r>
      <w:r>
        <w:rPr>
          <w:noProof/>
        </w:rPr>
        <w:fldChar w:fldCharType="separate"/>
      </w:r>
      <w:r>
        <w:rPr>
          <w:noProof/>
        </w:rPr>
        <w:t>35</w:t>
      </w:r>
      <w:r>
        <w:rPr>
          <w:noProof/>
        </w:rPr>
        <w:fldChar w:fldCharType="end"/>
      </w:r>
    </w:p>
    <w:p w14:paraId="773A02A2" w14:textId="2C2F0EA2" w:rsidR="00105CC0" w:rsidRDefault="00105CC0">
      <w:pPr>
        <w:pStyle w:val="TOC3"/>
        <w:rPr>
          <w:rFonts w:asciiTheme="minorHAnsi" w:eastAsiaTheme="minorEastAsia" w:hAnsiTheme="minorHAnsi" w:cstheme="minorBidi"/>
          <w:noProof/>
          <w:sz w:val="22"/>
          <w:szCs w:val="22"/>
          <w:lang w:eastAsia="en-GB"/>
        </w:rPr>
      </w:pPr>
      <w:r>
        <w:rPr>
          <w:noProof/>
        </w:rPr>
        <w:t>6.1.</w:t>
      </w:r>
      <w:r>
        <w:rPr>
          <w:noProof/>
          <w:lang w:eastAsia="zh-CN"/>
        </w:rPr>
        <w:t>7</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_Toc130816116 \h </w:instrText>
      </w:r>
      <w:r>
        <w:rPr>
          <w:noProof/>
        </w:rPr>
      </w:r>
      <w:r>
        <w:rPr>
          <w:noProof/>
        </w:rPr>
        <w:fldChar w:fldCharType="separate"/>
      </w:r>
      <w:r>
        <w:rPr>
          <w:noProof/>
        </w:rPr>
        <w:t>36</w:t>
      </w:r>
      <w:r>
        <w:rPr>
          <w:noProof/>
        </w:rPr>
        <w:fldChar w:fldCharType="end"/>
      </w:r>
    </w:p>
    <w:p w14:paraId="0783ED20" w14:textId="381CE9C5" w:rsidR="00105CC0" w:rsidRDefault="00105CC0">
      <w:pPr>
        <w:pStyle w:val="TOC3"/>
        <w:rPr>
          <w:rFonts w:asciiTheme="minorHAnsi" w:eastAsiaTheme="minorEastAsia" w:hAnsiTheme="minorHAnsi" w:cstheme="minorBidi"/>
          <w:noProof/>
          <w:sz w:val="22"/>
          <w:szCs w:val="22"/>
          <w:lang w:eastAsia="en-GB"/>
        </w:rPr>
      </w:pPr>
      <w:r>
        <w:rPr>
          <w:noProof/>
        </w:rPr>
        <w:t>6.1.</w:t>
      </w:r>
      <w:r>
        <w:rPr>
          <w:noProof/>
          <w:lang w:eastAsia="zh-CN"/>
        </w:rPr>
        <w:t>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_Toc130816117 \h </w:instrText>
      </w:r>
      <w:r>
        <w:rPr>
          <w:noProof/>
        </w:rPr>
      </w:r>
      <w:r>
        <w:rPr>
          <w:noProof/>
        </w:rPr>
        <w:fldChar w:fldCharType="separate"/>
      </w:r>
      <w:r>
        <w:rPr>
          <w:noProof/>
        </w:rPr>
        <w:t>38</w:t>
      </w:r>
      <w:r>
        <w:rPr>
          <w:noProof/>
        </w:rPr>
        <w:fldChar w:fldCharType="end"/>
      </w:r>
    </w:p>
    <w:p w14:paraId="6B2CAA3B" w14:textId="0FCE882E" w:rsidR="00105CC0" w:rsidRDefault="00105CC0">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_Toc130816118 \h </w:instrText>
      </w:r>
      <w:r>
        <w:rPr>
          <w:noProof/>
        </w:rPr>
      </w:r>
      <w:r>
        <w:rPr>
          <w:noProof/>
        </w:rPr>
        <w:fldChar w:fldCharType="separate"/>
      </w:r>
      <w:r>
        <w:rPr>
          <w:noProof/>
        </w:rPr>
        <w:t>41</w:t>
      </w:r>
      <w:r>
        <w:rPr>
          <w:noProof/>
        </w:rPr>
        <w:fldChar w:fldCharType="end"/>
      </w:r>
    </w:p>
    <w:p w14:paraId="2B8B8FD2" w14:textId="600F6A03" w:rsidR="00105CC0" w:rsidRDefault="00105CC0">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_Toc130816119 \h </w:instrText>
      </w:r>
      <w:r>
        <w:rPr>
          <w:noProof/>
        </w:rPr>
      </w:r>
      <w:r>
        <w:rPr>
          <w:noProof/>
        </w:rPr>
        <w:fldChar w:fldCharType="separate"/>
      </w:r>
      <w:r>
        <w:rPr>
          <w:noProof/>
        </w:rPr>
        <w:t>41</w:t>
      </w:r>
      <w:r>
        <w:rPr>
          <w:noProof/>
        </w:rPr>
        <w:fldChar w:fldCharType="end"/>
      </w:r>
    </w:p>
    <w:p w14:paraId="241944D5" w14:textId="2DEBED6C" w:rsidR="00105CC0" w:rsidRDefault="00105CC0">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_Toc130816120 \h </w:instrText>
      </w:r>
      <w:r>
        <w:rPr>
          <w:noProof/>
        </w:rPr>
      </w:r>
      <w:r>
        <w:rPr>
          <w:noProof/>
        </w:rPr>
        <w:fldChar w:fldCharType="separate"/>
      </w:r>
      <w:r>
        <w:rPr>
          <w:noProof/>
        </w:rPr>
        <w:t>41</w:t>
      </w:r>
      <w:r>
        <w:rPr>
          <w:noProof/>
        </w:rPr>
        <w:fldChar w:fldCharType="end"/>
      </w:r>
    </w:p>
    <w:p w14:paraId="7872552D" w14:textId="2278BC74" w:rsidR="00105CC0" w:rsidRDefault="00105CC0">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_Toc130816121 \h </w:instrText>
      </w:r>
      <w:r>
        <w:rPr>
          <w:noProof/>
        </w:rPr>
      </w:r>
      <w:r>
        <w:rPr>
          <w:noProof/>
        </w:rPr>
        <w:fldChar w:fldCharType="separate"/>
      </w:r>
      <w:r>
        <w:rPr>
          <w:noProof/>
        </w:rPr>
        <w:t>41</w:t>
      </w:r>
      <w:r>
        <w:rPr>
          <w:noProof/>
        </w:rPr>
        <w:fldChar w:fldCharType="end"/>
      </w:r>
    </w:p>
    <w:p w14:paraId="553A8938" w14:textId="5539E13D" w:rsidR="00105CC0" w:rsidRDefault="00105CC0">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_Toc130816122 \h </w:instrText>
      </w:r>
      <w:r>
        <w:rPr>
          <w:noProof/>
        </w:rPr>
      </w:r>
      <w:r>
        <w:rPr>
          <w:noProof/>
        </w:rPr>
        <w:fldChar w:fldCharType="separate"/>
      </w:r>
      <w:r>
        <w:rPr>
          <w:noProof/>
        </w:rPr>
        <w:t>41</w:t>
      </w:r>
      <w:r>
        <w:rPr>
          <w:noProof/>
        </w:rPr>
        <w:fldChar w:fldCharType="end"/>
      </w:r>
    </w:p>
    <w:p w14:paraId="41AF1C82" w14:textId="1D393967" w:rsidR="00105CC0" w:rsidRDefault="00105CC0">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_Toc130816123 \h </w:instrText>
      </w:r>
      <w:r>
        <w:rPr>
          <w:noProof/>
        </w:rPr>
      </w:r>
      <w:r>
        <w:rPr>
          <w:noProof/>
        </w:rPr>
        <w:fldChar w:fldCharType="separate"/>
      </w:r>
      <w:r>
        <w:rPr>
          <w:noProof/>
        </w:rPr>
        <w:t>41</w:t>
      </w:r>
      <w:r>
        <w:rPr>
          <w:noProof/>
        </w:rPr>
        <w:fldChar w:fldCharType="end"/>
      </w:r>
    </w:p>
    <w:p w14:paraId="75E58808" w14:textId="785AB337" w:rsidR="00105CC0" w:rsidRDefault="00105CC0">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_Toc130816124 \h </w:instrText>
      </w:r>
      <w:r>
        <w:rPr>
          <w:noProof/>
        </w:rPr>
      </w:r>
      <w:r>
        <w:rPr>
          <w:noProof/>
        </w:rPr>
        <w:fldChar w:fldCharType="separate"/>
      </w:r>
      <w:r>
        <w:rPr>
          <w:noProof/>
        </w:rPr>
        <w:t>41</w:t>
      </w:r>
      <w:r>
        <w:rPr>
          <w:noProof/>
        </w:rPr>
        <w:fldChar w:fldCharType="end"/>
      </w:r>
    </w:p>
    <w:p w14:paraId="01A08ED3" w14:textId="7CD6B91E" w:rsidR="00105CC0" w:rsidRDefault="00105CC0">
      <w:pPr>
        <w:pStyle w:val="TOC5"/>
        <w:rPr>
          <w:rFonts w:asciiTheme="minorHAnsi" w:eastAsiaTheme="minorEastAsia" w:hAnsiTheme="minorHAnsi" w:cstheme="minorBidi"/>
          <w:noProof/>
          <w:sz w:val="22"/>
          <w:szCs w:val="22"/>
          <w:lang w:eastAsia="en-GB"/>
        </w:rPr>
      </w:pPr>
      <w:r w:rsidRPr="00254F48">
        <w:rPr>
          <w:noProof/>
          <w:lang w:val="es-ES"/>
        </w:rPr>
        <w:t>6.2.2.2.3</w:t>
      </w:r>
      <w:r>
        <w:rPr>
          <w:rFonts w:asciiTheme="minorHAnsi" w:eastAsiaTheme="minorEastAsia" w:hAnsiTheme="minorHAnsi" w:cstheme="minorBidi"/>
          <w:noProof/>
          <w:sz w:val="22"/>
          <w:szCs w:val="22"/>
          <w:lang w:eastAsia="en-GB"/>
        </w:rPr>
        <w:tab/>
      </w:r>
      <w:r w:rsidRPr="00254F48">
        <w:rPr>
          <w:noProof/>
          <w:lang w:val="es-ES"/>
        </w:rPr>
        <w:t>Cache-Control</w:t>
      </w:r>
      <w:r>
        <w:rPr>
          <w:noProof/>
        </w:rPr>
        <w:tab/>
      </w:r>
      <w:r>
        <w:rPr>
          <w:noProof/>
        </w:rPr>
        <w:fldChar w:fldCharType="begin" w:fldLock="1"/>
      </w:r>
      <w:r>
        <w:rPr>
          <w:noProof/>
        </w:rPr>
        <w:instrText xml:space="preserve"> PAGEREF _Toc130816125 \h </w:instrText>
      </w:r>
      <w:r>
        <w:rPr>
          <w:noProof/>
        </w:rPr>
      </w:r>
      <w:r>
        <w:rPr>
          <w:noProof/>
        </w:rPr>
        <w:fldChar w:fldCharType="separate"/>
      </w:r>
      <w:r>
        <w:rPr>
          <w:noProof/>
        </w:rPr>
        <w:t>41</w:t>
      </w:r>
      <w:r>
        <w:rPr>
          <w:noProof/>
        </w:rPr>
        <w:fldChar w:fldCharType="end"/>
      </w:r>
    </w:p>
    <w:p w14:paraId="0793E822" w14:textId="32E30030" w:rsidR="00105CC0" w:rsidRDefault="00105CC0">
      <w:pPr>
        <w:pStyle w:val="TOC5"/>
        <w:rPr>
          <w:rFonts w:asciiTheme="minorHAnsi" w:eastAsiaTheme="minorEastAsia" w:hAnsiTheme="minorHAnsi" w:cstheme="minorBidi"/>
          <w:noProof/>
          <w:sz w:val="22"/>
          <w:szCs w:val="22"/>
          <w:lang w:eastAsia="en-GB"/>
        </w:rPr>
      </w:pPr>
      <w:r>
        <w:rPr>
          <w:noProof/>
        </w:rPr>
        <w:t>6.2.2.2.4</w:t>
      </w:r>
      <w:r>
        <w:rPr>
          <w:rFonts w:asciiTheme="minorHAnsi" w:eastAsiaTheme="minorEastAsia" w:hAnsiTheme="minorHAnsi" w:cstheme="minorBidi"/>
          <w:noProof/>
          <w:sz w:val="22"/>
          <w:szCs w:val="22"/>
          <w:lang w:eastAsia="en-GB"/>
        </w:rPr>
        <w:tab/>
      </w:r>
      <w:r>
        <w:rPr>
          <w:noProof/>
        </w:rPr>
        <w:t>ETag</w:t>
      </w:r>
      <w:r>
        <w:rPr>
          <w:noProof/>
        </w:rPr>
        <w:tab/>
      </w:r>
      <w:r>
        <w:rPr>
          <w:noProof/>
        </w:rPr>
        <w:fldChar w:fldCharType="begin" w:fldLock="1"/>
      </w:r>
      <w:r>
        <w:rPr>
          <w:noProof/>
        </w:rPr>
        <w:instrText xml:space="preserve"> PAGEREF _Toc130816126 \h </w:instrText>
      </w:r>
      <w:r>
        <w:rPr>
          <w:noProof/>
        </w:rPr>
      </w:r>
      <w:r>
        <w:rPr>
          <w:noProof/>
        </w:rPr>
        <w:fldChar w:fldCharType="separate"/>
      </w:r>
      <w:r>
        <w:rPr>
          <w:noProof/>
        </w:rPr>
        <w:t>42</w:t>
      </w:r>
      <w:r>
        <w:rPr>
          <w:noProof/>
        </w:rPr>
        <w:fldChar w:fldCharType="end"/>
      </w:r>
    </w:p>
    <w:p w14:paraId="503D0BA9" w14:textId="0C1A9AC0" w:rsidR="00105CC0" w:rsidRDefault="00105CC0">
      <w:pPr>
        <w:pStyle w:val="TOC5"/>
        <w:rPr>
          <w:rFonts w:asciiTheme="minorHAnsi" w:eastAsiaTheme="minorEastAsia" w:hAnsiTheme="minorHAnsi" w:cstheme="minorBidi"/>
          <w:noProof/>
          <w:sz w:val="22"/>
          <w:szCs w:val="22"/>
          <w:lang w:eastAsia="en-GB"/>
        </w:rPr>
      </w:pPr>
      <w:r>
        <w:rPr>
          <w:noProof/>
        </w:rPr>
        <w:t>6.2.2.2.5</w:t>
      </w:r>
      <w:r>
        <w:rPr>
          <w:rFonts w:asciiTheme="minorHAnsi" w:eastAsiaTheme="minorEastAsia" w:hAnsiTheme="minorHAnsi" w:cstheme="minorBidi"/>
          <w:noProof/>
          <w:sz w:val="22"/>
          <w:szCs w:val="22"/>
          <w:lang w:eastAsia="en-GB"/>
        </w:rPr>
        <w:tab/>
      </w:r>
      <w:r>
        <w:rPr>
          <w:noProof/>
        </w:rPr>
        <w:t>If-None-Match</w:t>
      </w:r>
      <w:r>
        <w:rPr>
          <w:noProof/>
        </w:rPr>
        <w:tab/>
      </w:r>
      <w:r>
        <w:rPr>
          <w:noProof/>
        </w:rPr>
        <w:fldChar w:fldCharType="begin" w:fldLock="1"/>
      </w:r>
      <w:r>
        <w:rPr>
          <w:noProof/>
        </w:rPr>
        <w:instrText xml:space="preserve"> PAGEREF _Toc130816127 \h </w:instrText>
      </w:r>
      <w:r>
        <w:rPr>
          <w:noProof/>
        </w:rPr>
      </w:r>
      <w:r>
        <w:rPr>
          <w:noProof/>
        </w:rPr>
        <w:fldChar w:fldCharType="separate"/>
      </w:r>
      <w:r>
        <w:rPr>
          <w:noProof/>
        </w:rPr>
        <w:t>42</w:t>
      </w:r>
      <w:r>
        <w:rPr>
          <w:noProof/>
        </w:rPr>
        <w:fldChar w:fldCharType="end"/>
      </w:r>
    </w:p>
    <w:p w14:paraId="50F53749" w14:textId="0BA8C4E5" w:rsidR="00105CC0" w:rsidRDefault="00105CC0">
      <w:pPr>
        <w:pStyle w:val="TOC5"/>
        <w:rPr>
          <w:rFonts w:asciiTheme="minorHAnsi" w:eastAsiaTheme="minorEastAsia" w:hAnsiTheme="minorHAnsi" w:cstheme="minorBidi"/>
          <w:noProof/>
          <w:sz w:val="22"/>
          <w:szCs w:val="22"/>
          <w:lang w:eastAsia="en-GB"/>
        </w:rPr>
      </w:pPr>
      <w:r>
        <w:rPr>
          <w:noProof/>
        </w:rPr>
        <w:t>6.2.2.2.6</w:t>
      </w:r>
      <w:r>
        <w:rPr>
          <w:rFonts w:asciiTheme="minorHAnsi" w:eastAsiaTheme="minorEastAsia" w:hAnsiTheme="minorHAnsi" w:cstheme="minorBidi"/>
          <w:noProof/>
          <w:sz w:val="22"/>
          <w:szCs w:val="22"/>
          <w:lang w:eastAsia="en-GB"/>
        </w:rPr>
        <w:tab/>
      </w:r>
      <w:r>
        <w:rPr>
          <w:noProof/>
        </w:rPr>
        <w:t>Last-Modified</w:t>
      </w:r>
      <w:r>
        <w:rPr>
          <w:noProof/>
        </w:rPr>
        <w:tab/>
      </w:r>
      <w:r>
        <w:rPr>
          <w:noProof/>
        </w:rPr>
        <w:fldChar w:fldCharType="begin" w:fldLock="1"/>
      </w:r>
      <w:r>
        <w:rPr>
          <w:noProof/>
        </w:rPr>
        <w:instrText xml:space="preserve"> PAGEREF _Toc130816128 \h </w:instrText>
      </w:r>
      <w:r>
        <w:rPr>
          <w:noProof/>
        </w:rPr>
      </w:r>
      <w:r>
        <w:rPr>
          <w:noProof/>
        </w:rPr>
        <w:fldChar w:fldCharType="separate"/>
      </w:r>
      <w:r>
        <w:rPr>
          <w:noProof/>
        </w:rPr>
        <w:t>42</w:t>
      </w:r>
      <w:r>
        <w:rPr>
          <w:noProof/>
        </w:rPr>
        <w:fldChar w:fldCharType="end"/>
      </w:r>
    </w:p>
    <w:p w14:paraId="6A56C86E" w14:textId="2736A86E" w:rsidR="00105CC0" w:rsidRDefault="00105CC0">
      <w:pPr>
        <w:pStyle w:val="TOC5"/>
        <w:rPr>
          <w:rFonts w:asciiTheme="minorHAnsi" w:eastAsiaTheme="minorEastAsia" w:hAnsiTheme="minorHAnsi" w:cstheme="minorBidi"/>
          <w:noProof/>
          <w:sz w:val="22"/>
          <w:szCs w:val="22"/>
          <w:lang w:eastAsia="en-GB"/>
        </w:rPr>
      </w:pPr>
      <w:r>
        <w:rPr>
          <w:noProof/>
        </w:rPr>
        <w:t>6.2.2.2.7</w:t>
      </w:r>
      <w:r>
        <w:rPr>
          <w:rFonts w:asciiTheme="minorHAnsi" w:eastAsiaTheme="minorEastAsia" w:hAnsiTheme="minorHAnsi" w:cstheme="minorBidi"/>
          <w:noProof/>
          <w:sz w:val="22"/>
          <w:szCs w:val="22"/>
          <w:lang w:eastAsia="en-GB"/>
        </w:rPr>
        <w:tab/>
      </w:r>
      <w:r>
        <w:rPr>
          <w:noProof/>
        </w:rPr>
        <w:t>If-Modified-Since</w:t>
      </w:r>
      <w:r>
        <w:rPr>
          <w:noProof/>
        </w:rPr>
        <w:tab/>
      </w:r>
      <w:r>
        <w:rPr>
          <w:noProof/>
        </w:rPr>
        <w:fldChar w:fldCharType="begin" w:fldLock="1"/>
      </w:r>
      <w:r>
        <w:rPr>
          <w:noProof/>
        </w:rPr>
        <w:instrText xml:space="preserve"> PAGEREF _Toc130816129 \h </w:instrText>
      </w:r>
      <w:r>
        <w:rPr>
          <w:noProof/>
        </w:rPr>
      </w:r>
      <w:r>
        <w:rPr>
          <w:noProof/>
        </w:rPr>
        <w:fldChar w:fldCharType="separate"/>
      </w:r>
      <w:r>
        <w:rPr>
          <w:noProof/>
        </w:rPr>
        <w:t>42</w:t>
      </w:r>
      <w:r>
        <w:rPr>
          <w:noProof/>
        </w:rPr>
        <w:fldChar w:fldCharType="end"/>
      </w:r>
    </w:p>
    <w:p w14:paraId="1E5406CB" w14:textId="19C10E68" w:rsidR="00105CC0" w:rsidRDefault="00105CC0">
      <w:pPr>
        <w:pStyle w:val="TOC5"/>
        <w:rPr>
          <w:rFonts w:asciiTheme="minorHAnsi" w:eastAsiaTheme="minorEastAsia" w:hAnsiTheme="minorHAnsi" w:cstheme="minorBidi"/>
          <w:noProof/>
          <w:sz w:val="22"/>
          <w:szCs w:val="22"/>
          <w:lang w:eastAsia="en-GB"/>
        </w:rPr>
      </w:pPr>
      <w:r>
        <w:rPr>
          <w:noProof/>
        </w:rPr>
        <w:t>6.2.2.2.8</w:t>
      </w:r>
      <w:r>
        <w:rPr>
          <w:rFonts w:asciiTheme="minorHAnsi" w:eastAsiaTheme="minorEastAsia" w:hAnsiTheme="minorHAnsi" w:cstheme="minorBidi"/>
          <w:noProof/>
          <w:sz w:val="22"/>
          <w:szCs w:val="22"/>
          <w:lang w:eastAsia="en-GB"/>
        </w:rPr>
        <w:tab/>
      </w:r>
      <w:r>
        <w:rPr>
          <w:noProof/>
        </w:rPr>
        <w:t>When to Use Entity-Tags and Last-Modified Dates</w:t>
      </w:r>
      <w:r>
        <w:rPr>
          <w:noProof/>
        </w:rPr>
        <w:tab/>
      </w:r>
      <w:r>
        <w:rPr>
          <w:noProof/>
        </w:rPr>
        <w:fldChar w:fldCharType="begin" w:fldLock="1"/>
      </w:r>
      <w:r>
        <w:rPr>
          <w:noProof/>
        </w:rPr>
        <w:instrText xml:space="preserve"> PAGEREF _Toc130816130 \h </w:instrText>
      </w:r>
      <w:r>
        <w:rPr>
          <w:noProof/>
        </w:rPr>
      </w:r>
      <w:r>
        <w:rPr>
          <w:noProof/>
        </w:rPr>
        <w:fldChar w:fldCharType="separate"/>
      </w:r>
      <w:r>
        <w:rPr>
          <w:noProof/>
        </w:rPr>
        <w:t>42</w:t>
      </w:r>
      <w:r>
        <w:rPr>
          <w:noProof/>
        </w:rPr>
        <w:fldChar w:fldCharType="end"/>
      </w:r>
    </w:p>
    <w:p w14:paraId="189563A1" w14:textId="314E907F" w:rsidR="00105CC0" w:rsidRDefault="00105CC0">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_Toc130816131 \h </w:instrText>
      </w:r>
      <w:r>
        <w:rPr>
          <w:noProof/>
        </w:rPr>
      </w:r>
      <w:r>
        <w:rPr>
          <w:noProof/>
        </w:rPr>
        <w:fldChar w:fldCharType="separate"/>
      </w:r>
      <w:r>
        <w:rPr>
          <w:noProof/>
        </w:rPr>
        <w:t>42</w:t>
      </w:r>
      <w:r>
        <w:rPr>
          <w:noProof/>
        </w:rPr>
        <w:fldChar w:fldCharType="end"/>
      </w:r>
    </w:p>
    <w:p w14:paraId="361BCEB6" w14:textId="3DF4F11A" w:rsidR="00105CC0" w:rsidRDefault="00105CC0">
      <w:pPr>
        <w:pStyle w:val="TOC5"/>
        <w:rPr>
          <w:rFonts w:asciiTheme="minorHAnsi" w:eastAsiaTheme="minorEastAsia" w:hAnsiTheme="minorHAnsi" w:cstheme="minorBidi"/>
          <w:noProof/>
          <w:sz w:val="22"/>
          <w:szCs w:val="22"/>
          <w:lang w:eastAsia="en-GB"/>
        </w:rPr>
      </w:pPr>
      <w:r>
        <w:rPr>
          <w:noProof/>
        </w:rPr>
        <w:t>6.2.2.3.1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_Toc130816132 \h </w:instrText>
      </w:r>
      <w:r>
        <w:rPr>
          <w:noProof/>
        </w:rPr>
      </w:r>
      <w:r>
        <w:rPr>
          <w:noProof/>
        </w:rPr>
        <w:fldChar w:fldCharType="separate"/>
      </w:r>
      <w:r>
        <w:rPr>
          <w:noProof/>
        </w:rPr>
        <w:t>42</w:t>
      </w:r>
      <w:r>
        <w:rPr>
          <w:noProof/>
        </w:rPr>
        <w:fldChar w:fldCharType="end"/>
      </w:r>
    </w:p>
    <w:p w14:paraId="63D5F0EF" w14:textId="569B22E7" w:rsidR="00105CC0" w:rsidRDefault="00105CC0">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_Toc130816133 \h </w:instrText>
      </w:r>
      <w:r>
        <w:rPr>
          <w:noProof/>
        </w:rPr>
      </w:r>
      <w:r>
        <w:rPr>
          <w:noProof/>
        </w:rPr>
        <w:fldChar w:fldCharType="separate"/>
      </w:r>
      <w:r>
        <w:rPr>
          <w:noProof/>
        </w:rPr>
        <w:t>43</w:t>
      </w:r>
      <w:r>
        <w:rPr>
          <w:noProof/>
        </w:rPr>
        <w:fldChar w:fldCharType="end"/>
      </w:r>
    </w:p>
    <w:p w14:paraId="2188F258" w14:textId="4FFE9531" w:rsidR="00105CC0" w:rsidRDefault="00105CC0">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_Toc130816134 \h </w:instrText>
      </w:r>
      <w:r>
        <w:rPr>
          <w:noProof/>
        </w:rPr>
      </w:r>
      <w:r>
        <w:rPr>
          <w:noProof/>
        </w:rPr>
        <w:fldChar w:fldCharType="separate"/>
      </w:r>
      <w:r>
        <w:rPr>
          <w:noProof/>
        </w:rPr>
        <w:t>43</w:t>
      </w:r>
      <w:r>
        <w:rPr>
          <w:noProof/>
        </w:rPr>
        <w:fldChar w:fldCharType="end"/>
      </w:r>
    </w:p>
    <w:p w14:paraId="1DC5D491" w14:textId="44AE9FAC" w:rsidR="00105CC0" w:rsidRDefault="00105CC0">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Resource NfGroupIds</w:t>
      </w:r>
      <w:r>
        <w:rPr>
          <w:noProof/>
        </w:rPr>
        <w:tab/>
      </w:r>
      <w:r>
        <w:rPr>
          <w:noProof/>
        </w:rPr>
        <w:fldChar w:fldCharType="begin" w:fldLock="1"/>
      </w:r>
      <w:r>
        <w:rPr>
          <w:noProof/>
        </w:rPr>
        <w:instrText xml:space="preserve"> PAGEREF _Toc130816135 \h </w:instrText>
      </w:r>
      <w:r>
        <w:rPr>
          <w:noProof/>
        </w:rPr>
      </w:r>
      <w:r>
        <w:rPr>
          <w:noProof/>
        </w:rPr>
        <w:fldChar w:fldCharType="separate"/>
      </w:r>
      <w:r>
        <w:rPr>
          <w:noProof/>
        </w:rPr>
        <w:t>43</w:t>
      </w:r>
      <w:r>
        <w:rPr>
          <w:noProof/>
        </w:rPr>
        <w:fldChar w:fldCharType="end"/>
      </w:r>
    </w:p>
    <w:p w14:paraId="497873CD" w14:textId="46FF9E19" w:rsidR="00105CC0" w:rsidRDefault="00105CC0">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_Toc130816136 \h </w:instrText>
      </w:r>
      <w:r>
        <w:rPr>
          <w:noProof/>
        </w:rPr>
      </w:r>
      <w:r>
        <w:rPr>
          <w:noProof/>
        </w:rPr>
        <w:fldChar w:fldCharType="separate"/>
      </w:r>
      <w:r>
        <w:rPr>
          <w:noProof/>
        </w:rPr>
        <w:t>43</w:t>
      </w:r>
      <w:r>
        <w:rPr>
          <w:noProof/>
        </w:rPr>
        <w:fldChar w:fldCharType="end"/>
      </w:r>
    </w:p>
    <w:p w14:paraId="2CFF50FF" w14:textId="78A618E0" w:rsidR="00105CC0" w:rsidRDefault="00105CC0">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_Toc130816137 \h </w:instrText>
      </w:r>
      <w:r>
        <w:rPr>
          <w:noProof/>
        </w:rPr>
      </w:r>
      <w:r>
        <w:rPr>
          <w:noProof/>
        </w:rPr>
        <w:fldChar w:fldCharType="separate"/>
      </w:r>
      <w:r>
        <w:rPr>
          <w:noProof/>
        </w:rPr>
        <w:t>43</w:t>
      </w:r>
      <w:r>
        <w:rPr>
          <w:noProof/>
        </w:rPr>
        <w:fldChar w:fldCharType="end"/>
      </w:r>
    </w:p>
    <w:p w14:paraId="59D31217" w14:textId="37BC5C68" w:rsidR="00105CC0" w:rsidRDefault="00105CC0">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_Toc130816138 \h </w:instrText>
      </w:r>
      <w:r>
        <w:rPr>
          <w:noProof/>
        </w:rPr>
      </w:r>
      <w:r>
        <w:rPr>
          <w:noProof/>
        </w:rPr>
        <w:fldChar w:fldCharType="separate"/>
      </w:r>
      <w:r>
        <w:rPr>
          <w:noProof/>
        </w:rPr>
        <w:t>43</w:t>
      </w:r>
      <w:r>
        <w:rPr>
          <w:noProof/>
        </w:rPr>
        <w:fldChar w:fldCharType="end"/>
      </w:r>
    </w:p>
    <w:p w14:paraId="1169D2D3" w14:textId="0AA75B09" w:rsidR="00105CC0" w:rsidRDefault="00105CC0">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_Toc130816139 \h </w:instrText>
      </w:r>
      <w:r>
        <w:rPr>
          <w:noProof/>
        </w:rPr>
      </w:r>
      <w:r>
        <w:rPr>
          <w:noProof/>
        </w:rPr>
        <w:fldChar w:fldCharType="separate"/>
      </w:r>
      <w:r>
        <w:rPr>
          <w:noProof/>
        </w:rPr>
        <w:t>44</w:t>
      </w:r>
      <w:r>
        <w:rPr>
          <w:noProof/>
        </w:rPr>
        <w:fldChar w:fldCharType="end"/>
      </w:r>
    </w:p>
    <w:p w14:paraId="23C9B3A8" w14:textId="2C355C5A" w:rsidR="00105CC0" w:rsidRDefault="00105CC0">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_Toc130816140 \h </w:instrText>
      </w:r>
      <w:r>
        <w:rPr>
          <w:noProof/>
        </w:rPr>
      </w:r>
      <w:r>
        <w:rPr>
          <w:noProof/>
        </w:rPr>
        <w:fldChar w:fldCharType="separate"/>
      </w:r>
      <w:r>
        <w:rPr>
          <w:noProof/>
        </w:rPr>
        <w:t>44</w:t>
      </w:r>
      <w:r>
        <w:rPr>
          <w:noProof/>
        </w:rPr>
        <w:fldChar w:fldCharType="end"/>
      </w:r>
    </w:p>
    <w:p w14:paraId="0BFE070E" w14:textId="14132BF9" w:rsidR="00105CC0" w:rsidRDefault="00105CC0">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_Toc130816141 \h </w:instrText>
      </w:r>
      <w:r>
        <w:rPr>
          <w:noProof/>
        </w:rPr>
      </w:r>
      <w:r>
        <w:rPr>
          <w:noProof/>
        </w:rPr>
        <w:fldChar w:fldCharType="separate"/>
      </w:r>
      <w:r>
        <w:rPr>
          <w:noProof/>
        </w:rPr>
        <w:t>44</w:t>
      </w:r>
      <w:r>
        <w:rPr>
          <w:noProof/>
        </w:rPr>
        <w:fldChar w:fldCharType="end"/>
      </w:r>
    </w:p>
    <w:p w14:paraId="2B616174" w14:textId="4F364722" w:rsidR="00105CC0" w:rsidRDefault="00105CC0">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_Toc130816142 \h </w:instrText>
      </w:r>
      <w:r>
        <w:rPr>
          <w:noProof/>
        </w:rPr>
      </w:r>
      <w:r>
        <w:rPr>
          <w:noProof/>
        </w:rPr>
        <w:fldChar w:fldCharType="separate"/>
      </w:r>
      <w:r>
        <w:rPr>
          <w:noProof/>
        </w:rPr>
        <w:t>44</w:t>
      </w:r>
      <w:r>
        <w:rPr>
          <w:noProof/>
        </w:rPr>
        <w:fldChar w:fldCharType="end"/>
      </w:r>
    </w:p>
    <w:p w14:paraId="51E46FEA" w14:textId="2B9FB081" w:rsidR="00105CC0" w:rsidRDefault="00105CC0">
      <w:pPr>
        <w:pStyle w:val="TOC4"/>
        <w:rPr>
          <w:rFonts w:asciiTheme="minorHAnsi" w:eastAsiaTheme="minorEastAsia" w:hAnsiTheme="minorHAnsi" w:cstheme="minorBidi"/>
          <w:noProof/>
          <w:sz w:val="22"/>
          <w:szCs w:val="22"/>
          <w:lang w:eastAsia="en-GB"/>
        </w:rPr>
      </w:pPr>
      <w:r>
        <w:rPr>
          <w:noProof/>
        </w:rPr>
        <w:t>6.2.6.2</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_Toc130816143 \h </w:instrText>
      </w:r>
      <w:r>
        <w:rPr>
          <w:noProof/>
        </w:rPr>
      </w:r>
      <w:r>
        <w:rPr>
          <w:noProof/>
        </w:rPr>
        <w:fldChar w:fldCharType="separate"/>
      </w:r>
      <w:r>
        <w:rPr>
          <w:noProof/>
        </w:rPr>
        <w:t>45</w:t>
      </w:r>
      <w:r>
        <w:rPr>
          <w:noProof/>
        </w:rPr>
        <w:fldChar w:fldCharType="end"/>
      </w:r>
    </w:p>
    <w:p w14:paraId="43A63681" w14:textId="356AE5D0" w:rsidR="00105CC0" w:rsidRDefault="00105CC0">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_Toc130816144 \h </w:instrText>
      </w:r>
      <w:r>
        <w:rPr>
          <w:noProof/>
        </w:rPr>
      </w:r>
      <w:r>
        <w:rPr>
          <w:noProof/>
        </w:rPr>
        <w:fldChar w:fldCharType="separate"/>
      </w:r>
      <w:r>
        <w:rPr>
          <w:noProof/>
        </w:rPr>
        <w:t>45</w:t>
      </w:r>
      <w:r>
        <w:rPr>
          <w:noProof/>
        </w:rPr>
        <w:fldChar w:fldCharType="end"/>
      </w:r>
    </w:p>
    <w:p w14:paraId="5A85CC2D" w14:textId="2B34F1BC" w:rsidR="00105CC0" w:rsidRDefault="00105CC0">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NfGroupIdMapResult</w:t>
      </w:r>
      <w:r>
        <w:rPr>
          <w:noProof/>
        </w:rPr>
        <w:tab/>
      </w:r>
      <w:r>
        <w:rPr>
          <w:noProof/>
        </w:rPr>
        <w:fldChar w:fldCharType="begin" w:fldLock="1"/>
      </w:r>
      <w:r>
        <w:rPr>
          <w:noProof/>
        </w:rPr>
        <w:instrText xml:space="preserve"> PAGEREF _Toc130816145 \h </w:instrText>
      </w:r>
      <w:r>
        <w:rPr>
          <w:noProof/>
        </w:rPr>
      </w:r>
      <w:r>
        <w:rPr>
          <w:noProof/>
        </w:rPr>
        <w:fldChar w:fldCharType="separate"/>
      </w:r>
      <w:r>
        <w:rPr>
          <w:noProof/>
        </w:rPr>
        <w:t>45</w:t>
      </w:r>
      <w:r>
        <w:rPr>
          <w:noProof/>
        </w:rPr>
        <w:fldChar w:fldCharType="end"/>
      </w:r>
    </w:p>
    <w:p w14:paraId="59F6C7F7" w14:textId="36C3544D" w:rsidR="00105CC0" w:rsidRDefault="00105CC0">
      <w:pPr>
        <w:pStyle w:val="TOC4"/>
        <w:rPr>
          <w:rFonts w:asciiTheme="minorHAnsi" w:eastAsiaTheme="minorEastAsia" w:hAnsiTheme="minorHAnsi" w:cstheme="minorBidi"/>
          <w:noProof/>
          <w:sz w:val="22"/>
          <w:szCs w:val="22"/>
          <w:lang w:eastAsia="en-GB"/>
        </w:rPr>
      </w:pPr>
      <w:r>
        <w:rPr>
          <w:noProof/>
        </w:rPr>
        <w:t>6.2.6.3</w:t>
      </w:r>
      <w:r>
        <w:rPr>
          <w:rFonts w:asciiTheme="minorHAnsi" w:eastAsiaTheme="minorEastAsia" w:hAnsiTheme="minorHAnsi" w:cstheme="minorBid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_Toc130816146 \h </w:instrText>
      </w:r>
      <w:r>
        <w:rPr>
          <w:noProof/>
        </w:rPr>
      </w:r>
      <w:r>
        <w:rPr>
          <w:noProof/>
        </w:rPr>
        <w:fldChar w:fldCharType="separate"/>
      </w:r>
      <w:r>
        <w:rPr>
          <w:noProof/>
        </w:rPr>
        <w:t>45</w:t>
      </w:r>
      <w:r>
        <w:rPr>
          <w:noProof/>
        </w:rPr>
        <w:fldChar w:fldCharType="end"/>
      </w:r>
    </w:p>
    <w:p w14:paraId="6B6244F7" w14:textId="3322A3E6" w:rsidR="00105CC0" w:rsidRDefault="00105CC0">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_Toc130816147 \h </w:instrText>
      </w:r>
      <w:r>
        <w:rPr>
          <w:noProof/>
        </w:rPr>
      </w:r>
      <w:r>
        <w:rPr>
          <w:noProof/>
        </w:rPr>
        <w:fldChar w:fldCharType="separate"/>
      </w:r>
      <w:r>
        <w:rPr>
          <w:noProof/>
        </w:rPr>
        <w:t>45</w:t>
      </w:r>
      <w:r>
        <w:rPr>
          <w:noProof/>
        </w:rPr>
        <w:fldChar w:fldCharType="end"/>
      </w:r>
    </w:p>
    <w:p w14:paraId="33FCA9B3" w14:textId="38EFA99A" w:rsidR="00105CC0" w:rsidRDefault="00105CC0">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_Toc130816148 \h </w:instrText>
      </w:r>
      <w:r>
        <w:rPr>
          <w:noProof/>
        </w:rPr>
      </w:r>
      <w:r>
        <w:rPr>
          <w:noProof/>
        </w:rPr>
        <w:fldChar w:fldCharType="separate"/>
      </w:r>
      <w:r>
        <w:rPr>
          <w:noProof/>
        </w:rPr>
        <w:t>45</w:t>
      </w:r>
      <w:r>
        <w:rPr>
          <w:noProof/>
        </w:rPr>
        <w:fldChar w:fldCharType="end"/>
      </w:r>
    </w:p>
    <w:p w14:paraId="7F06F624" w14:textId="098C72D6" w:rsidR="00105CC0" w:rsidRDefault="00105CC0">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_Toc130816149 \h </w:instrText>
      </w:r>
      <w:r>
        <w:rPr>
          <w:noProof/>
        </w:rPr>
      </w:r>
      <w:r>
        <w:rPr>
          <w:noProof/>
        </w:rPr>
        <w:fldChar w:fldCharType="separate"/>
      </w:r>
      <w:r>
        <w:rPr>
          <w:noProof/>
        </w:rPr>
        <w:t>46</w:t>
      </w:r>
      <w:r>
        <w:rPr>
          <w:noProof/>
        </w:rPr>
        <w:fldChar w:fldCharType="end"/>
      </w:r>
    </w:p>
    <w:p w14:paraId="491DB32C" w14:textId="05EF6083" w:rsidR="00105CC0" w:rsidRDefault="00105CC0">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_Toc130816150 \h </w:instrText>
      </w:r>
      <w:r>
        <w:rPr>
          <w:noProof/>
        </w:rPr>
      </w:r>
      <w:r>
        <w:rPr>
          <w:noProof/>
        </w:rPr>
        <w:fldChar w:fldCharType="separate"/>
      </w:r>
      <w:r>
        <w:rPr>
          <w:noProof/>
        </w:rPr>
        <w:t>46</w:t>
      </w:r>
      <w:r>
        <w:rPr>
          <w:noProof/>
        </w:rPr>
        <w:fldChar w:fldCharType="end"/>
      </w:r>
    </w:p>
    <w:p w14:paraId="136F6EA3" w14:textId="23E82276" w:rsidR="00105CC0" w:rsidRDefault="00105CC0">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_Toc130816151 \h </w:instrText>
      </w:r>
      <w:r>
        <w:rPr>
          <w:noProof/>
        </w:rPr>
      </w:r>
      <w:r>
        <w:rPr>
          <w:noProof/>
        </w:rPr>
        <w:fldChar w:fldCharType="separate"/>
      </w:r>
      <w:r>
        <w:rPr>
          <w:noProof/>
        </w:rPr>
        <w:t>46</w:t>
      </w:r>
      <w:r>
        <w:rPr>
          <w:noProof/>
        </w:rPr>
        <w:fldChar w:fldCharType="end"/>
      </w:r>
    </w:p>
    <w:p w14:paraId="34F419EA" w14:textId="620E2019" w:rsidR="00105CC0" w:rsidRDefault="00105CC0">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_Toc130816152 \h </w:instrText>
      </w:r>
      <w:r>
        <w:rPr>
          <w:noProof/>
        </w:rPr>
      </w:r>
      <w:r>
        <w:rPr>
          <w:noProof/>
        </w:rPr>
        <w:fldChar w:fldCharType="separate"/>
      </w:r>
      <w:r>
        <w:rPr>
          <w:noProof/>
        </w:rPr>
        <w:t>46</w:t>
      </w:r>
      <w:r>
        <w:rPr>
          <w:noProof/>
        </w:rPr>
        <w:fldChar w:fldCharType="end"/>
      </w:r>
    </w:p>
    <w:p w14:paraId="1392F06A" w14:textId="4FB537C3" w:rsidR="00105CC0" w:rsidRDefault="00105CC0">
      <w:pPr>
        <w:pStyle w:val="TOC3"/>
        <w:rPr>
          <w:rFonts w:asciiTheme="minorHAnsi" w:eastAsiaTheme="minorEastAsia" w:hAnsiTheme="minorHAnsi" w:cstheme="minorBidi"/>
          <w:noProof/>
          <w:sz w:val="22"/>
          <w:szCs w:val="22"/>
          <w:lang w:eastAsia="en-GB"/>
        </w:rPr>
      </w:pPr>
      <w:r>
        <w:rPr>
          <w:noProof/>
        </w:rPr>
        <w:lastRenderedPageBreak/>
        <w:t>6.2.8</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_Toc130816153 \h </w:instrText>
      </w:r>
      <w:r>
        <w:rPr>
          <w:noProof/>
        </w:rPr>
      </w:r>
      <w:r>
        <w:rPr>
          <w:noProof/>
        </w:rPr>
        <w:fldChar w:fldCharType="separate"/>
      </w:r>
      <w:r>
        <w:rPr>
          <w:noProof/>
        </w:rPr>
        <w:t>46</w:t>
      </w:r>
      <w:r>
        <w:rPr>
          <w:noProof/>
        </w:rPr>
        <w:fldChar w:fldCharType="end"/>
      </w:r>
    </w:p>
    <w:p w14:paraId="071DD426" w14:textId="52D4FF55" w:rsidR="00105CC0" w:rsidRDefault="00105CC0">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_Toc130816154 \h </w:instrText>
      </w:r>
      <w:r>
        <w:rPr>
          <w:noProof/>
        </w:rPr>
      </w:r>
      <w:r>
        <w:rPr>
          <w:noProof/>
        </w:rPr>
        <w:fldChar w:fldCharType="separate"/>
      </w:r>
      <w:r>
        <w:rPr>
          <w:noProof/>
        </w:rPr>
        <w:t>46</w:t>
      </w:r>
      <w:r>
        <w:rPr>
          <w:noProof/>
        </w:rPr>
        <w:fldChar w:fldCharType="end"/>
      </w:r>
    </w:p>
    <w:p w14:paraId="1E606DC7" w14:textId="074A9B87" w:rsidR="00105CC0" w:rsidRDefault="00105CC0" w:rsidP="00105CC0">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_Toc130816155 \h </w:instrText>
      </w:r>
      <w:r>
        <w:rPr>
          <w:noProof/>
        </w:rPr>
      </w:r>
      <w:r>
        <w:rPr>
          <w:noProof/>
        </w:rPr>
        <w:fldChar w:fldCharType="separate"/>
      </w:r>
      <w:r>
        <w:rPr>
          <w:noProof/>
        </w:rPr>
        <w:t>48</w:t>
      </w:r>
      <w:r>
        <w:rPr>
          <w:noProof/>
        </w:rPr>
        <w:fldChar w:fldCharType="end"/>
      </w:r>
    </w:p>
    <w:p w14:paraId="74603911" w14:textId="3B75D81C" w:rsidR="00105CC0" w:rsidRDefault="00105CC0">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_Toc130816156 \h </w:instrText>
      </w:r>
      <w:r>
        <w:rPr>
          <w:noProof/>
        </w:rPr>
      </w:r>
      <w:r>
        <w:rPr>
          <w:noProof/>
        </w:rPr>
        <w:fldChar w:fldCharType="separate"/>
      </w:r>
      <w:r>
        <w:rPr>
          <w:noProof/>
        </w:rPr>
        <w:t>48</w:t>
      </w:r>
      <w:r>
        <w:rPr>
          <w:noProof/>
        </w:rPr>
        <w:fldChar w:fldCharType="end"/>
      </w:r>
    </w:p>
    <w:p w14:paraId="2A7A2FD9" w14:textId="770E153F" w:rsidR="00105CC0" w:rsidRDefault="00105CC0">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_Toc130816157 \h </w:instrText>
      </w:r>
      <w:r>
        <w:rPr>
          <w:noProof/>
        </w:rPr>
      </w:r>
      <w:r>
        <w:rPr>
          <w:noProof/>
        </w:rPr>
        <w:fldChar w:fldCharType="separate"/>
      </w:r>
      <w:r>
        <w:rPr>
          <w:noProof/>
        </w:rPr>
        <w:t>48</w:t>
      </w:r>
      <w:r>
        <w:rPr>
          <w:noProof/>
        </w:rPr>
        <w:fldChar w:fldCharType="end"/>
      </w:r>
    </w:p>
    <w:p w14:paraId="2C8A5640" w14:textId="62BF0DE8" w:rsidR="00105CC0" w:rsidRDefault="00105CC0">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_Toc130816158 \h </w:instrText>
      </w:r>
      <w:r>
        <w:rPr>
          <w:noProof/>
        </w:rPr>
      </w:r>
      <w:r>
        <w:rPr>
          <w:noProof/>
        </w:rPr>
        <w:fldChar w:fldCharType="separate"/>
      </w:r>
      <w:r>
        <w:rPr>
          <w:noProof/>
        </w:rPr>
        <w:t>59</w:t>
      </w:r>
      <w:r>
        <w:rPr>
          <w:noProof/>
        </w:rPr>
        <w:fldChar w:fldCharType="end"/>
      </w:r>
    </w:p>
    <w:p w14:paraId="521B947D" w14:textId="3C5F7430" w:rsidR="00105CC0" w:rsidRDefault="00105CC0" w:rsidP="00105CC0">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_Toc130816159 \h </w:instrText>
      </w:r>
      <w:r>
        <w:rPr>
          <w:noProof/>
        </w:rPr>
      </w:r>
      <w:r>
        <w:rPr>
          <w:noProof/>
        </w:rPr>
        <w:fldChar w:fldCharType="separate"/>
      </w:r>
      <w:r>
        <w:rPr>
          <w:noProof/>
        </w:rPr>
        <w:t>63</w:t>
      </w:r>
      <w:r>
        <w:rPr>
          <w:noProof/>
        </w:rPr>
        <w:fldChar w:fldCharType="end"/>
      </w:r>
    </w:p>
    <w:p w14:paraId="5C20AE75" w14:textId="071C64F1" w:rsidR="00080512" w:rsidRPr="004D3578" w:rsidRDefault="00D030C1">
      <w:r w:rsidRPr="004D3578">
        <w:rPr>
          <w:noProof/>
          <w:sz w:val="22"/>
        </w:rPr>
        <w:fldChar w:fldCharType="end"/>
      </w:r>
    </w:p>
    <w:p w14:paraId="6CD1B689" w14:textId="77777777" w:rsidR="00080512" w:rsidRPr="003133A5" w:rsidRDefault="00080512" w:rsidP="00F3074B">
      <w:pPr>
        <w:pStyle w:val="Heading1"/>
      </w:pPr>
      <w:r w:rsidRPr="004D3578">
        <w:br w:type="page"/>
      </w:r>
      <w:bookmarkStart w:id="11" w:name="foreword"/>
      <w:bookmarkStart w:id="12" w:name="_Toc130816024"/>
      <w:bookmarkEnd w:id="11"/>
      <w:r w:rsidRPr="004D3578">
        <w:lastRenderedPageBreak/>
        <w:t>Fore</w:t>
      </w:r>
      <w:r w:rsidRPr="003133A5">
        <w:t>word</w:t>
      </w:r>
      <w:bookmarkEnd w:id="12"/>
    </w:p>
    <w:p w14:paraId="4454A586" w14:textId="77777777" w:rsidR="00080512" w:rsidRPr="004D3578" w:rsidRDefault="00080512">
      <w:r w:rsidRPr="003133A5">
        <w:t xml:space="preserve">This Technical </w:t>
      </w:r>
      <w:bookmarkStart w:id="13" w:name="spectype3"/>
      <w:r w:rsidRPr="003133A5">
        <w:t>Specification</w:t>
      </w:r>
      <w:bookmarkEnd w:id="13"/>
      <w:r w:rsidRPr="003133A5">
        <w:t xml:space="preserve"> has b</w:t>
      </w:r>
      <w:r w:rsidRPr="004D3578">
        <w:t>een produced by the 3</w:t>
      </w:r>
      <w:r w:rsidR="00F04712">
        <w:t>rd</w:t>
      </w:r>
      <w:r w:rsidRPr="004D3578">
        <w:t xml:space="preserve"> Generation Partnership Project (3GPP).</w:t>
      </w:r>
    </w:p>
    <w:p w14:paraId="7E5ED3F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F716E8" w14:textId="77777777" w:rsidR="00080512" w:rsidRPr="004D3578" w:rsidRDefault="00080512">
      <w:pPr>
        <w:pStyle w:val="B1"/>
      </w:pPr>
      <w:r w:rsidRPr="004D3578">
        <w:t>Version x.y.z</w:t>
      </w:r>
    </w:p>
    <w:p w14:paraId="20368A24" w14:textId="77777777" w:rsidR="00080512" w:rsidRPr="004D3578" w:rsidRDefault="00080512">
      <w:pPr>
        <w:pStyle w:val="B1"/>
      </w:pPr>
      <w:r w:rsidRPr="004D3578">
        <w:t>where:</w:t>
      </w:r>
    </w:p>
    <w:p w14:paraId="675E41F8" w14:textId="77777777" w:rsidR="00080512" w:rsidRPr="004D3578" w:rsidRDefault="00080512">
      <w:pPr>
        <w:pStyle w:val="B2"/>
      </w:pPr>
      <w:r w:rsidRPr="004D3578">
        <w:t>x</w:t>
      </w:r>
      <w:r w:rsidRPr="004D3578">
        <w:tab/>
        <w:t>the first digit:</w:t>
      </w:r>
    </w:p>
    <w:p w14:paraId="2615BE75" w14:textId="77777777" w:rsidR="00080512" w:rsidRPr="004D3578" w:rsidRDefault="00080512">
      <w:pPr>
        <w:pStyle w:val="B3"/>
      </w:pPr>
      <w:r w:rsidRPr="004D3578">
        <w:t>1</w:t>
      </w:r>
      <w:r w:rsidRPr="004D3578">
        <w:tab/>
        <w:t>presented to TSG for information;</w:t>
      </w:r>
    </w:p>
    <w:p w14:paraId="2B384F8B" w14:textId="77777777" w:rsidR="00080512" w:rsidRPr="004D3578" w:rsidRDefault="00080512">
      <w:pPr>
        <w:pStyle w:val="B3"/>
      </w:pPr>
      <w:r w:rsidRPr="004D3578">
        <w:t>2</w:t>
      </w:r>
      <w:r w:rsidRPr="004D3578">
        <w:tab/>
        <w:t>presented to TSG for approval;</w:t>
      </w:r>
    </w:p>
    <w:p w14:paraId="2A505473" w14:textId="77777777" w:rsidR="00080512" w:rsidRPr="004D3578" w:rsidRDefault="00080512">
      <w:pPr>
        <w:pStyle w:val="B3"/>
      </w:pPr>
      <w:r w:rsidRPr="004D3578">
        <w:t>3</w:t>
      </w:r>
      <w:r w:rsidRPr="004D3578">
        <w:tab/>
        <w:t>or greater indicates TSG approved document under change control.</w:t>
      </w:r>
    </w:p>
    <w:p w14:paraId="66C4882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CA85235" w14:textId="77777777" w:rsidR="00080512" w:rsidRDefault="00080512">
      <w:pPr>
        <w:pStyle w:val="B2"/>
      </w:pPr>
      <w:r w:rsidRPr="004D3578">
        <w:t>z</w:t>
      </w:r>
      <w:r w:rsidRPr="004D3578">
        <w:tab/>
        <w:t>the third digit is incremented when editorial only changes have been incorporated in the document.</w:t>
      </w:r>
    </w:p>
    <w:p w14:paraId="00666F69" w14:textId="77777777" w:rsidR="008C384C" w:rsidRDefault="008C384C" w:rsidP="008C384C">
      <w:r>
        <w:t xml:space="preserve">In </w:t>
      </w:r>
      <w:r w:rsidR="0074026F">
        <w:t>the present</w:t>
      </w:r>
      <w:r>
        <w:t xml:space="preserve"> document, modal verbs have the following meanings:</w:t>
      </w:r>
    </w:p>
    <w:p w14:paraId="74CCAC70" w14:textId="77777777" w:rsidR="008C384C" w:rsidRDefault="008C384C" w:rsidP="00774DA4">
      <w:pPr>
        <w:pStyle w:val="EX"/>
      </w:pPr>
      <w:r w:rsidRPr="008C384C">
        <w:rPr>
          <w:b/>
        </w:rPr>
        <w:t>shall</w:t>
      </w:r>
      <w:r w:rsidR="00F3074B">
        <w:tab/>
      </w:r>
      <w:r>
        <w:t>indicates a mandatory requirement to do something</w:t>
      </w:r>
    </w:p>
    <w:p w14:paraId="6B0045B7" w14:textId="77777777" w:rsidR="008C384C" w:rsidRDefault="008C384C" w:rsidP="00774DA4">
      <w:pPr>
        <w:pStyle w:val="EX"/>
      </w:pPr>
      <w:r w:rsidRPr="008C384C">
        <w:rPr>
          <w:b/>
        </w:rPr>
        <w:t>shall not</w:t>
      </w:r>
      <w:r>
        <w:tab/>
        <w:t>indicates an interdiction (</w:t>
      </w:r>
      <w:r w:rsidR="001F1132">
        <w:t>prohibition</w:t>
      </w:r>
      <w:r>
        <w:t>) to do something</w:t>
      </w:r>
    </w:p>
    <w:p w14:paraId="047F5D78" w14:textId="77777777" w:rsidR="00BA19ED" w:rsidRPr="004D3578" w:rsidRDefault="00BA19ED" w:rsidP="00A27486">
      <w:r>
        <w:t>The constructions "shall" and "shall not" are confined to the context of normative provisions, and do not appear in Technical Reports.</w:t>
      </w:r>
    </w:p>
    <w:p w14:paraId="25316BE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067129" w14:textId="77777777" w:rsidR="008C384C" w:rsidRDefault="008C384C" w:rsidP="00774DA4">
      <w:pPr>
        <w:pStyle w:val="EX"/>
      </w:pPr>
      <w:r w:rsidRPr="008C384C">
        <w:rPr>
          <w:b/>
        </w:rPr>
        <w:t>should</w:t>
      </w:r>
      <w:r w:rsidR="00F3074B">
        <w:tab/>
      </w:r>
      <w:r>
        <w:t>indicates a recommendation to do something</w:t>
      </w:r>
    </w:p>
    <w:p w14:paraId="36301AB8" w14:textId="77777777" w:rsidR="008C384C" w:rsidRDefault="008C384C" w:rsidP="00774DA4">
      <w:pPr>
        <w:pStyle w:val="EX"/>
      </w:pPr>
      <w:r w:rsidRPr="008C384C">
        <w:rPr>
          <w:b/>
        </w:rPr>
        <w:t>should not</w:t>
      </w:r>
      <w:r>
        <w:tab/>
        <w:t>indicates a recommendation not to do something</w:t>
      </w:r>
    </w:p>
    <w:p w14:paraId="6E7DE32D" w14:textId="77777777" w:rsidR="008C384C" w:rsidRDefault="008C384C" w:rsidP="00774DA4">
      <w:pPr>
        <w:pStyle w:val="EX"/>
      </w:pPr>
      <w:r w:rsidRPr="00774DA4">
        <w:rPr>
          <w:b/>
        </w:rPr>
        <w:t>may</w:t>
      </w:r>
      <w:r w:rsidR="00F3074B">
        <w:tab/>
      </w:r>
      <w:r>
        <w:t>indicates permission to do something</w:t>
      </w:r>
    </w:p>
    <w:p w14:paraId="6E81297C" w14:textId="77777777" w:rsidR="008C384C" w:rsidRDefault="008C384C" w:rsidP="00774DA4">
      <w:pPr>
        <w:pStyle w:val="EX"/>
      </w:pPr>
      <w:r w:rsidRPr="00774DA4">
        <w:rPr>
          <w:b/>
        </w:rPr>
        <w:t>need not</w:t>
      </w:r>
      <w:r>
        <w:tab/>
        <w:t>indicates permission not to do something</w:t>
      </w:r>
    </w:p>
    <w:p w14:paraId="6C2168D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8C0D900" w14:textId="77777777" w:rsidR="008C384C" w:rsidRDefault="008C384C" w:rsidP="00774DA4">
      <w:pPr>
        <w:pStyle w:val="EX"/>
      </w:pPr>
      <w:r w:rsidRPr="00774DA4">
        <w:rPr>
          <w:b/>
        </w:rPr>
        <w:t>can</w:t>
      </w:r>
      <w:r w:rsidR="00F3074B">
        <w:tab/>
      </w:r>
      <w:r>
        <w:t>indicates</w:t>
      </w:r>
      <w:r w:rsidR="00774DA4">
        <w:t xml:space="preserve"> that something is possible</w:t>
      </w:r>
    </w:p>
    <w:p w14:paraId="7951B26F" w14:textId="77777777" w:rsidR="00774DA4" w:rsidRDefault="00774DA4" w:rsidP="00774DA4">
      <w:pPr>
        <w:pStyle w:val="EX"/>
      </w:pPr>
      <w:r w:rsidRPr="00774DA4">
        <w:rPr>
          <w:b/>
        </w:rPr>
        <w:t>cannot</w:t>
      </w:r>
      <w:r w:rsidR="00F3074B">
        <w:tab/>
      </w:r>
      <w:r>
        <w:t>indicates that something is impossible</w:t>
      </w:r>
    </w:p>
    <w:p w14:paraId="4E373992" w14:textId="77777777" w:rsidR="00774DA4" w:rsidRDefault="00774DA4" w:rsidP="00A27486">
      <w:r>
        <w:lastRenderedPageBreak/>
        <w:t xml:space="preserve">The constructions "can" and "cannot" </w:t>
      </w:r>
      <w:r w:rsidR="00F9008D">
        <w:t xml:space="preserve">are not </w:t>
      </w:r>
      <w:r>
        <w:t>substitute</w:t>
      </w:r>
      <w:r w:rsidR="003765B8">
        <w:t>s</w:t>
      </w:r>
      <w:r>
        <w:t xml:space="preserve"> for "may" and "need not".</w:t>
      </w:r>
    </w:p>
    <w:p w14:paraId="37A86996" w14:textId="77777777" w:rsidR="00774DA4" w:rsidRDefault="00774DA4" w:rsidP="00774DA4">
      <w:pPr>
        <w:pStyle w:val="EX"/>
      </w:pPr>
      <w:r w:rsidRPr="00774DA4">
        <w:rPr>
          <w:b/>
        </w:rPr>
        <w:t>will</w:t>
      </w:r>
      <w:r w:rsidR="00F307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2E76746" w14:textId="77777777" w:rsidR="00774DA4" w:rsidRDefault="00774DA4" w:rsidP="00774DA4">
      <w:pPr>
        <w:pStyle w:val="EX"/>
      </w:pPr>
      <w:r w:rsidRPr="00774DA4">
        <w:rPr>
          <w:b/>
        </w:rPr>
        <w:t>will</w:t>
      </w:r>
      <w:r>
        <w:rPr>
          <w:b/>
        </w:rPr>
        <w:t xml:space="preserve"> not</w:t>
      </w:r>
      <w:r w:rsidR="00F307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271C2B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147E1F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B48165" w14:textId="77777777" w:rsidR="001F1132" w:rsidRDefault="001F1132" w:rsidP="001F1132">
      <w:r>
        <w:t>In addition:</w:t>
      </w:r>
    </w:p>
    <w:p w14:paraId="00D4D02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F42B8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DA30C53" w14:textId="77777777" w:rsidR="00774DA4" w:rsidRPr="004D3578" w:rsidRDefault="00647114" w:rsidP="00A27486">
      <w:r>
        <w:t>The constructions "is" and "is not" do not indicate requirements.</w:t>
      </w:r>
    </w:p>
    <w:p w14:paraId="331C9D73" w14:textId="77777777" w:rsidR="003133A5" w:rsidRPr="001F16C3" w:rsidRDefault="003133A5" w:rsidP="00F3074B">
      <w:pPr>
        <w:pStyle w:val="Heading1"/>
      </w:pPr>
      <w:bookmarkStart w:id="14" w:name="introduction"/>
      <w:bookmarkStart w:id="15" w:name="_Toc20120516"/>
      <w:bookmarkStart w:id="16" w:name="_Toc21623394"/>
      <w:bookmarkStart w:id="17" w:name="_Toc27587089"/>
      <w:bookmarkStart w:id="18" w:name="_Toc36459151"/>
      <w:bookmarkStart w:id="19" w:name="_Toc45028398"/>
      <w:bookmarkStart w:id="20" w:name="_Toc51870077"/>
      <w:bookmarkStart w:id="21" w:name="_Toc51870199"/>
      <w:bookmarkStart w:id="22" w:name="_Toc90581953"/>
      <w:bookmarkStart w:id="23" w:name="_Toc130816025"/>
      <w:bookmarkEnd w:id="14"/>
      <w:r w:rsidRPr="001F16C3">
        <w:t>1</w:t>
      </w:r>
      <w:r w:rsidRPr="001F16C3">
        <w:tab/>
        <w:t>Scope</w:t>
      </w:r>
      <w:bookmarkEnd w:id="15"/>
      <w:bookmarkEnd w:id="16"/>
      <w:bookmarkEnd w:id="17"/>
      <w:bookmarkEnd w:id="18"/>
      <w:bookmarkEnd w:id="19"/>
      <w:bookmarkEnd w:id="20"/>
      <w:bookmarkEnd w:id="21"/>
      <w:bookmarkEnd w:id="22"/>
      <w:bookmarkEnd w:id="23"/>
    </w:p>
    <w:p w14:paraId="6BD121B0" w14:textId="77777777" w:rsidR="003133A5" w:rsidRPr="001F16C3" w:rsidRDefault="003133A5" w:rsidP="00F3074B">
      <w:pPr>
        <w:rPr>
          <w:lang w:eastAsia="zh-CN"/>
        </w:rPr>
      </w:pPr>
      <w:r w:rsidRPr="00F3074B">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51063FC4" w14:textId="77777777" w:rsidR="003133A5" w:rsidRDefault="003133A5" w:rsidP="003133A5">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77C93284" w14:textId="77777777" w:rsidR="003133A5" w:rsidRDefault="003133A5" w:rsidP="003133A5">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7CA3FCDE" w14:textId="77777777" w:rsidR="003133A5" w:rsidRPr="001F16C3" w:rsidRDefault="003133A5" w:rsidP="00F3074B">
      <w:pPr>
        <w:pStyle w:val="Heading1"/>
      </w:pPr>
      <w:bookmarkStart w:id="24" w:name="_Toc20120517"/>
      <w:bookmarkStart w:id="25" w:name="_Toc21623395"/>
      <w:bookmarkStart w:id="26" w:name="_Toc27587090"/>
      <w:bookmarkStart w:id="27" w:name="_Toc36459152"/>
      <w:bookmarkStart w:id="28" w:name="_Toc45028399"/>
      <w:bookmarkStart w:id="29" w:name="_Toc51870078"/>
      <w:bookmarkStart w:id="30" w:name="_Toc51870200"/>
      <w:bookmarkStart w:id="31" w:name="_Toc90581954"/>
      <w:bookmarkStart w:id="32" w:name="_Toc130816026"/>
      <w:r w:rsidRPr="001F16C3">
        <w:t>2</w:t>
      </w:r>
      <w:r w:rsidRPr="001F16C3">
        <w:tab/>
        <w:t>References</w:t>
      </w:r>
      <w:bookmarkEnd w:id="24"/>
      <w:bookmarkEnd w:id="25"/>
      <w:bookmarkEnd w:id="26"/>
      <w:bookmarkEnd w:id="27"/>
      <w:bookmarkEnd w:id="28"/>
      <w:bookmarkEnd w:id="29"/>
      <w:bookmarkEnd w:id="30"/>
      <w:bookmarkEnd w:id="31"/>
      <w:bookmarkEnd w:id="32"/>
    </w:p>
    <w:p w14:paraId="3A28C7DC" w14:textId="77777777" w:rsidR="003133A5" w:rsidRPr="001F16C3" w:rsidRDefault="003133A5" w:rsidP="003133A5">
      <w:r>
        <w:t>The following documents contain provisions which, through reference in this text, constitute provisions of the present document.</w:t>
      </w:r>
    </w:p>
    <w:p w14:paraId="49881C76" w14:textId="77777777" w:rsidR="003133A5" w:rsidRDefault="003133A5" w:rsidP="003133A5">
      <w:pPr>
        <w:pStyle w:val="B1"/>
      </w:pPr>
      <w:r>
        <w:t>-</w:t>
      </w:r>
      <w:r>
        <w:tab/>
        <w:t>References are either specific (identified by date of publication, edition number, version number, etc.) or non</w:t>
      </w:r>
      <w:r>
        <w:noBreakHyphen/>
        <w:t>specific.</w:t>
      </w:r>
    </w:p>
    <w:p w14:paraId="05B8B708" w14:textId="77777777" w:rsidR="003133A5" w:rsidRDefault="003133A5" w:rsidP="003133A5">
      <w:pPr>
        <w:pStyle w:val="B1"/>
      </w:pPr>
      <w:r>
        <w:t>-</w:t>
      </w:r>
      <w:r>
        <w:tab/>
        <w:t>For a specific reference, subsequent revisions do not apply.</w:t>
      </w:r>
    </w:p>
    <w:p w14:paraId="1A52716B" w14:textId="77777777" w:rsidR="003133A5" w:rsidRDefault="003133A5" w:rsidP="003133A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D5E298" w14:textId="77777777" w:rsidR="003133A5" w:rsidRDefault="003133A5" w:rsidP="003133A5">
      <w:pPr>
        <w:pStyle w:val="EX"/>
      </w:pPr>
      <w:r>
        <w:lastRenderedPageBreak/>
        <w:t>[1]</w:t>
      </w:r>
      <w:r>
        <w:tab/>
        <w:t>3GPP TR 21.905: "Vocabulary for 3GPP Specifications".</w:t>
      </w:r>
    </w:p>
    <w:p w14:paraId="1362E16D" w14:textId="77777777" w:rsidR="003133A5" w:rsidRDefault="003133A5" w:rsidP="003133A5">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536EBDE8" w14:textId="77777777" w:rsidR="003133A5" w:rsidRDefault="003133A5" w:rsidP="003133A5">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5A7846AB" w14:textId="77777777" w:rsidR="003133A5" w:rsidRDefault="003133A5" w:rsidP="003133A5">
      <w:pPr>
        <w:pStyle w:val="EX"/>
      </w:pPr>
      <w:r>
        <w:t>[</w:t>
      </w:r>
      <w:r>
        <w:rPr>
          <w:lang w:eastAsia="zh-CN"/>
        </w:rPr>
        <w:t>4</w:t>
      </w:r>
      <w:r>
        <w:t>]</w:t>
      </w:r>
      <w:r>
        <w:tab/>
        <w:t>3GPP</w:t>
      </w:r>
      <w:r>
        <w:rPr>
          <w:lang w:val="en-US"/>
        </w:rPr>
        <w:t> </w:t>
      </w:r>
      <w:r>
        <w:t>TS</w:t>
      </w:r>
      <w:r>
        <w:rPr>
          <w:lang w:val="en-US"/>
        </w:rPr>
        <w:t> </w:t>
      </w:r>
      <w:r>
        <w:t>23.501: "System Architecture for the 5G System; Stage 2".</w:t>
      </w:r>
    </w:p>
    <w:p w14:paraId="533C02B5" w14:textId="77777777" w:rsidR="003133A5" w:rsidRDefault="003133A5" w:rsidP="003133A5">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4040CBDF" w14:textId="77777777" w:rsidR="003133A5" w:rsidRDefault="003133A5" w:rsidP="003133A5">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10D9F5FE" w14:textId="77777777" w:rsidR="003133A5" w:rsidRDefault="003133A5" w:rsidP="003133A5">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14BECBCC" w14:textId="77777777" w:rsidR="003133A5" w:rsidRDefault="003133A5" w:rsidP="003133A5">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769CFF43" w14:textId="77777777" w:rsidR="003133A5" w:rsidRDefault="003133A5" w:rsidP="003133A5">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7FF9A958" w14:textId="77777777" w:rsidR="003133A5" w:rsidRDefault="003133A5" w:rsidP="003133A5">
      <w:pPr>
        <w:pStyle w:val="EX"/>
        <w:rPr>
          <w:lang w:eastAsia="zh-CN"/>
        </w:rPr>
      </w:pPr>
      <w:r>
        <w:rPr>
          <w:lang w:eastAsia="zh-CN"/>
        </w:rPr>
        <w:t>[10]</w:t>
      </w:r>
      <w:r>
        <w:rPr>
          <w:lang w:eastAsia="zh-CN"/>
        </w:rPr>
        <w:tab/>
        <w:t>3GPP TS 29.571: "5G System; Common Data Types for Service Based Interfaces Stage 3".</w:t>
      </w:r>
    </w:p>
    <w:p w14:paraId="27E2867D" w14:textId="77777777" w:rsidR="003133A5" w:rsidRDefault="003133A5" w:rsidP="003133A5">
      <w:pPr>
        <w:pStyle w:val="EX"/>
        <w:rPr>
          <w:lang w:val="de-DE" w:eastAsia="zh-CN"/>
        </w:rPr>
      </w:pPr>
      <w:r>
        <w:rPr>
          <w:lang w:eastAsia="zh-CN"/>
        </w:rPr>
        <w:t>[11]</w:t>
      </w:r>
      <w:r>
        <w:rPr>
          <w:lang w:eastAsia="zh-CN"/>
        </w:rPr>
        <w:tab/>
      </w:r>
      <w:r>
        <w:rPr>
          <w:lang w:val="de-DE"/>
        </w:rPr>
        <w:t>IETF RFC 8259: "</w:t>
      </w:r>
      <w:r>
        <w:t>The JavaScript Object Notation (JSON) Data Interchange Format</w:t>
      </w:r>
      <w:r>
        <w:rPr>
          <w:lang w:val="de-DE"/>
        </w:rPr>
        <w:t>".</w:t>
      </w:r>
    </w:p>
    <w:p w14:paraId="384E2414" w14:textId="77777777" w:rsidR="003133A5" w:rsidRDefault="003133A5" w:rsidP="003133A5">
      <w:pPr>
        <w:pStyle w:val="EX"/>
        <w:rPr>
          <w:lang w:eastAsia="zh-CN"/>
        </w:rPr>
      </w:pPr>
      <w:r>
        <w:rPr>
          <w:lang w:eastAsia="zh-CN"/>
        </w:rPr>
        <w:t>[12]</w:t>
      </w:r>
      <w:r>
        <w:rPr>
          <w:lang w:eastAsia="zh-CN"/>
        </w:rPr>
        <w:tab/>
        <w:t>3GPP TS 33.501: "Security architecture and procedures for 5G system".</w:t>
      </w:r>
    </w:p>
    <w:p w14:paraId="28CAF5B9" w14:textId="77777777" w:rsidR="003133A5" w:rsidRDefault="003133A5" w:rsidP="003133A5">
      <w:pPr>
        <w:pStyle w:val="EX"/>
        <w:rPr>
          <w:lang w:eastAsia="zh-CN"/>
        </w:rPr>
      </w:pPr>
      <w:r>
        <w:rPr>
          <w:lang w:eastAsia="zh-CN"/>
        </w:rPr>
        <w:t>[13]</w:t>
      </w:r>
      <w:r>
        <w:rPr>
          <w:lang w:eastAsia="zh-CN"/>
        </w:rPr>
        <w:tab/>
      </w:r>
      <w:r>
        <w:rPr>
          <w:lang w:val="en-US"/>
        </w:rPr>
        <w:t>IETF RFC 6749: "The OAuth 2.0 Authorization Framework".</w:t>
      </w:r>
    </w:p>
    <w:p w14:paraId="0D41879D" w14:textId="77777777" w:rsidR="003133A5" w:rsidRDefault="003133A5" w:rsidP="003133A5">
      <w:pPr>
        <w:pStyle w:val="EX"/>
        <w:rPr>
          <w:lang w:eastAsia="zh-CN"/>
        </w:rPr>
      </w:pPr>
      <w:r>
        <w:rPr>
          <w:lang w:eastAsia="zh-CN"/>
        </w:rPr>
        <w:t>[14]</w:t>
      </w:r>
      <w:r>
        <w:rPr>
          <w:lang w:eastAsia="zh-CN"/>
        </w:rPr>
        <w:tab/>
        <w:t>3GPP TS 29.510: "Network Function Repository Services; Stage 3".</w:t>
      </w:r>
    </w:p>
    <w:p w14:paraId="25FC3780" w14:textId="77777777" w:rsidR="003133A5" w:rsidRDefault="003133A5" w:rsidP="003133A5">
      <w:pPr>
        <w:pStyle w:val="EX"/>
        <w:rPr>
          <w:lang w:eastAsia="zh-CN"/>
        </w:rPr>
      </w:pPr>
      <w:r>
        <w:rPr>
          <w:lang w:eastAsia="zh-CN"/>
        </w:rPr>
        <w:t>[15]</w:t>
      </w:r>
      <w:r>
        <w:rPr>
          <w:lang w:eastAsia="zh-CN"/>
        </w:rPr>
        <w:tab/>
        <w:t>IETF RFC 7232: "Hypertext Transfer Protocol (HTTP/1.1): Conditional Requests".</w:t>
      </w:r>
    </w:p>
    <w:p w14:paraId="57E9FC72" w14:textId="77777777" w:rsidR="003133A5" w:rsidRDefault="003133A5" w:rsidP="003133A5">
      <w:pPr>
        <w:pStyle w:val="EX"/>
        <w:rPr>
          <w:lang w:eastAsia="zh-CN"/>
        </w:rPr>
      </w:pPr>
      <w:r>
        <w:rPr>
          <w:lang w:eastAsia="zh-CN"/>
        </w:rPr>
        <w:t>[16]</w:t>
      </w:r>
      <w:r>
        <w:rPr>
          <w:lang w:eastAsia="zh-CN"/>
        </w:rPr>
        <w:tab/>
        <w:t>IETF RFC 7234: "Hypertext Transfer Protocol (HTTP/1.1): Caching".</w:t>
      </w:r>
    </w:p>
    <w:p w14:paraId="46867E2D" w14:textId="77777777" w:rsidR="003133A5" w:rsidRDefault="003133A5" w:rsidP="003133A5">
      <w:pPr>
        <w:pStyle w:val="EX"/>
      </w:pPr>
      <w:r>
        <w:t>[</w:t>
      </w:r>
      <w:r>
        <w:rPr>
          <w:lang w:eastAsia="zh-CN"/>
        </w:rPr>
        <w:t>17</w:t>
      </w:r>
      <w:r>
        <w:t>]</w:t>
      </w:r>
      <w:r>
        <w:tab/>
        <w:t>IETF RFC 7807: "Problem Details for HTTP APIs".</w:t>
      </w:r>
    </w:p>
    <w:p w14:paraId="30A3593E" w14:textId="77777777" w:rsidR="003133A5" w:rsidRDefault="003133A5" w:rsidP="003133A5">
      <w:pPr>
        <w:pStyle w:val="EX"/>
      </w:pPr>
      <w:r>
        <w:t>[</w:t>
      </w:r>
      <w:r>
        <w:rPr>
          <w:lang w:eastAsia="zh-CN"/>
        </w:rPr>
        <w:t>18</w:t>
      </w:r>
      <w:r>
        <w:t>]</w:t>
      </w:r>
      <w:r>
        <w:tab/>
        <w:t>IETF RFC 7396: "JSON Merge Patch".</w:t>
      </w:r>
    </w:p>
    <w:p w14:paraId="05A371A6" w14:textId="77777777" w:rsidR="003133A5" w:rsidRDefault="003133A5" w:rsidP="003133A5">
      <w:pPr>
        <w:pStyle w:val="EX"/>
        <w:rPr>
          <w:lang w:eastAsia="zh-CN"/>
        </w:rPr>
      </w:pPr>
      <w:r>
        <w:rPr>
          <w:lang w:eastAsia="zh-CN"/>
        </w:rPr>
        <w:t>[19]</w:t>
      </w:r>
      <w:r>
        <w:rPr>
          <w:lang w:eastAsia="zh-CN"/>
        </w:rPr>
        <w:tab/>
        <w:t>IETF RFC 6902: "JavaScript Object Notation (JSON) Patch".</w:t>
      </w:r>
    </w:p>
    <w:p w14:paraId="6A4BA3C6" w14:textId="77777777" w:rsidR="003133A5" w:rsidRDefault="003133A5" w:rsidP="003133A5">
      <w:pPr>
        <w:pStyle w:val="EX"/>
        <w:rPr>
          <w:lang w:eastAsia="zh-CN"/>
        </w:rPr>
      </w:pPr>
      <w:r>
        <w:t>[</w:t>
      </w:r>
      <w:r>
        <w:rPr>
          <w:lang w:eastAsia="zh-CN"/>
        </w:rPr>
        <w:t>20</w:t>
      </w:r>
      <w:r>
        <w:t>]</w:t>
      </w:r>
      <w:r>
        <w:tab/>
        <w:t>3GPP TR 21.900: "Technical Specification Group working methods".</w:t>
      </w:r>
    </w:p>
    <w:p w14:paraId="72D6E527" w14:textId="77777777" w:rsidR="003133A5" w:rsidRPr="00AD648D" w:rsidRDefault="003133A5" w:rsidP="00F3074B">
      <w:pPr>
        <w:pStyle w:val="EX"/>
        <w:rPr>
          <w:lang w:eastAsia="zh-CN"/>
        </w:rPr>
      </w:pPr>
      <w:r w:rsidRPr="00F3074B">
        <w:t>[</w:t>
      </w:r>
      <w:r w:rsidRPr="00F3074B">
        <w:rPr>
          <w:rFonts w:hint="eastAsia"/>
        </w:rPr>
        <w:t>21</w:t>
      </w:r>
      <w:r w:rsidRPr="00F3074B">
        <w:t>]</w:t>
      </w:r>
      <w:r w:rsidRPr="00F3074B">
        <w:tab/>
        <w:t xml:space="preserve">OpenAPI Initiative, "OpenAPI Specification Version 3.0.0", </w:t>
      </w:r>
      <w:hyperlink r:id="rId12" w:history="1">
        <w:r w:rsidRPr="00F3074B">
          <w:rPr>
            <w:color w:val="0000FF"/>
            <w:u w:val="single"/>
          </w:rPr>
          <w:t>https://spec.openapis.org/oas/v3.0.0</w:t>
        </w:r>
      </w:hyperlink>
    </w:p>
    <w:p w14:paraId="3921FD88" w14:textId="77777777" w:rsidR="003133A5" w:rsidRPr="001F16C3" w:rsidRDefault="003133A5" w:rsidP="00F3074B">
      <w:pPr>
        <w:pStyle w:val="Heading1"/>
      </w:pPr>
      <w:bookmarkStart w:id="33" w:name="_Toc20120518"/>
      <w:bookmarkStart w:id="34" w:name="_Toc21623396"/>
      <w:bookmarkStart w:id="35" w:name="_Toc27587091"/>
      <w:bookmarkStart w:id="36" w:name="_Toc36459153"/>
      <w:bookmarkStart w:id="37" w:name="_Toc45028400"/>
      <w:bookmarkStart w:id="38" w:name="_Toc51870079"/>
      <w:bookmarkStart w:id="39" w:name="_Toc51870201"/>
      <w:bookmarkStart w:id="40" w:name="_Toc90581955"/>
      <w:bookmarkStart w:id="41" w:name="_Toc130816027"/>
      <w:r w:rsidRPr="001F16C3">
        <w:t>3</w:t>
      </w:r>
      <w:r w:rsidRPr="001F16C3">
        <w:tab/>
        <w:t>Definitions and abbreviations</w:t>
      </w:r>
      <w:bookmarkEnd w:id="33"/>
      <w:bookmarkEnd w:id="34"/>
      <w:bookmarkEnd w:id="35"/>
      <w:bookmarkEnd w:id="36"/>
      <w:bookmarkEnd w:id="37"/>
      <w:bookmarkEnd w:id="38"/>
      <w:bookmarkEnd w:id="39"/>
      <w:bookmarkEnd w:id="40"/>
      <w:bookmarkEnd w:id="41"/>
    </w:p>
    <w:p w14:paraId="680827B1" w14:textId="77777777" w:rsidR="003133A5" w:rsidRPr="001F16C3" w:rsidRDefault="003133A5" w:rsidP="00F3074B">
      <w:pPr>
        <w:pStyle w:val="Heading2"/>
      </w:pPr>
      <w:bookmarkStart w:id="42" w:name="_Toc20120519"/>
      <w:bookmarkStart w:id="43" w:name="_Toc21623397"/>
      <w:bookmarkStart w:id="44" w:name="_Toc27587092"/>
      <w:bookmarkStart w:id="45" w:name="_Toc36459154"/>
      <w:bookmarkStart w:id="46" w:name="_Toc45028401"/>
      <w:bookmarkStart w:id="47" w:name="_Toc51870080"/>
      <w:bookmarkStart w:id="48" w:name="_Toc51870202"/>
      <w:bookmarkStart w:id="49" w:name="_Toc90581956"/>
      <w:bookmarkStart w:id="50" w:name="_Toc130816028"/>
      <w:r w:rsidRPr="001F16C3">
        <w:t>3.1</w:t>
      </w:r>
      <w:r w:rsidRPr="001F16C3">
        <w:tab/>
        <w:t>Definitions</w:t>
      </w:r>
      <w:bookmarkEnd w:id="42"/>
      <w:bookmarkEnd w:id="43"/>
      <w:bookmarkEnd w:id="44"/>
      <w:bookmarkEnd w:id="45"/>
      <w:bookmarkEnd w:id="46"/>
      <w:bookmarkEnd w:id="47"/>
      <w:bookmarkEnd w:id="48"/>
      <w:bookmarkEnd w:id="49"/>
      <w:bookmarkEnd w:id="50"/>
    </w:p>
    <w:p w14:paraId="1BE7909D" w14:textId="77777777" w:rsidR="003133A5" w:rsidRPr="001F16C3" w:rsidRDefault="003133A5" w:rsidP="003133A5">
      <w:r>
        <w:t>For the purposes of the present document, the terms and definitions given in 3GPP TR 21.905 [1] and the following apply. A term defined in the present document takes precedence over the definition of the same term, if any, in 3GPP TR 21.905 [1].</w:t>
      </w:r>
    </w:p>
    <w:p w14:paraId="1DA38C50" w14:textId="77777777" w:rsidR="003133A5" w:rsidRPr="001F16C3" w:rsidRDefault="003133A5" w:rsidP="00F3074B">
      <w:pPr>
        <w:pStyle w:val="Heading2"/>
      </w:pPr>
      <w:bookmarkStart w:id="51" w:name="_Toc20120520"/>
      <w:bookmarkStart w:id="52" w:name="_Toc21623398"/>
      <w:bookmarkStart w:id="53" w:name="_Toc27587093"/>
      <w:bookmarkStart w:id="54" w:name="_Toc36459155"/>
      <w:bookmarkStart w:id="55" w:name="_Toc45028402"/>
      <w:bookmarkStart w:id="56" w:name="_Toc51870081"/>
      <w:bookmarkStart w:id="57" w:name="_Toc51870203"/>
      <w:bookmarkStart w:id="58" w:name="_Toc90581957"/>
      <w:bookmarkStart w:id="59" w:name="_Toc130816029"/>
      <w:r w:rsidRPr="001F16C3">
        <w:lastRenderedPageBreak/>
        <w:t>3.2</w:t>
      </w:r>
      <w:r w:rsidRPr="001F16C3">
        <w:tab/>
        <w:t>Abbreviations</w:t>
      </w:r>
      <w:bookmarkEnd w:id="51"/>
      <w:bookmarkEnd w:id="52"/>
      <w:bookmarkEnd w:id="53"/>
      <w:bookmarkEnd w:id="54"/>
      <w:bookmarkEnd w:id="55"/>
      <w:bookmarkEnd w:id="56"/>
      <w:bookmarkEnd w:id="57"/>
      <w:bookmarkEnd w:id="58"/>
      <w:bookmarkEnd w:id="59"/>
    </w:p>
    <w:p w14:paraId="264A9229" w14:textId="77777777" w:rsidR="003133A5" w:rsidRPr="001F16C3" w:rsidRDefault="003133A5" w:rsidP="003133A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5D5F21C" w14:textId="77777777" w:rsidR="003133A5" w:rsidRDefault="003133A5" w:rsidP="003133A5">
      <w:pPr>
        <w:pStyle w:val="EW"/>
        <w:rPr>
          <w:lang w:eastAsia="zh-CN"/>
        </w:rPr>
      </w:pPr>
      <w:r>
        <w:rPr>
          <w:lang w:eastAsia="zh-CN"/>
        </w:rPr>
        <w:t>GPSI</w:t>
      </w:r>
      <w:r>
        <w:rPr>
          <w:lang w:eastAsia="zh-CN"/>
        </w:rPr>
        <w:tab/>
        <w:t>Generic Public Subscription Identifier</w:t>
      </w:r>
    </w:p>
    <w:p w14:paraId="4BB5CD06" w14:textId="77777777" w:rsidR="003133A5" w:rsidRDefault="003133A5" w:rsidP="003133A5">
      <w:pPr>
        <w:pStyle w:val="EW"/>
        <w:rPr>
          <w:lang w:eastAsia="zh-CN"/>
        </w:rPr>
      </w:pPr>
      <w:r>
        <w:rPr>
          <w:lang w:eastAsia="zh-CN"/>
        </w:rPr>
        <w:t>NEF</w:t>
      </w:r>
      <w:r>
        <w:rPr>
          <w:lang w:eastAsia="zh-CN"/>
        </w:rPr>
        <w:tab/>
      </w:r>
      <w:r>
        <w:t>Network Exposure Function</w:t>
      </w:r>
    </w:p>
    <w:p w14:paraId="18874981" w14:textId="77777777" w:rsidR="003133A5" w:rsidRDefault="003133A5" w:rsidP="003133A5">
      <w:pPr>
        <w:pStyle w:val="EW"/>
        <w:rPr>
          <w:lang w:eastAsia="zh-CN"/>
        </w:rPr>
      </w:pPr>
      <w:r>
        <w:rPr>
          <w:lang w:eastAsia="zh-CN"/>
        </w:rPr>
        <w:t>PCF</w:t>
      </w:r>
      <w:r>
        <w:rPr>
          <w:lang w:eastAsia="zh-CN"/>
        </w:rPr>
        <w:tab/>
      </w:r>
      <w:r>
        <w:t>Policy Control Function</w:t>
      </w:r>
    </w:p>
    <w:p w14:paraId="191BAA0A" w14:textId="77777777" w:rsidR="003133A5" w:rsidRDefault="003133A5" w:rsidP="003133A5">
      <w:pPr>
        <w:pStyle w:val="EW"/>
        <w:rPr>
          <w:lang w:eastAsia="zh-CN"/>
        </w:rPr>
      </w:pPr>
      <w:r>
        <w:rPr>
          <w:lang w:eastAsia="zh-CN"/>
        </w:rPr>
        <w:t>SUPI</w:t>
      </w:r>
      <w:r>
        <w:rPr>
          <w:lang w:eastAsia="zh-CN"/>
        </w:rPr>
        <w:tab/>
      </w:r>
      <w:r>
        <w:t>Subscription Permanent Identifier</w:t>
      </w:r>
    </w:p>
    <w:p w14:paraId="555702BF" w14:textId="77777777" w:rsidR="003133A5" w:rsidRDefault="003133A5" w:rsidP="003133A5">
      <w:pPr>
        <w:pStyle w:val="EW"/>
        <w:rPr>
          <w:lang w:eastAsia="zh-CN"/>
        </w:rPr>
      </w:pPr>
      <w:r>
        <w:rPr>
          <w:lang w:eastAsia="zh-CN"/>
        </w:rPr>
        <w:t>UDM</w:t>
      </w:r>
      <w:r>
        <w:rPr>
          <w:lang w:eastAsia="zh-CN"/>
        </w:rPr>
        <w:tab/>
        <w:t>Unified Data Management</w:t>
      </w:r>
    </w:p>
    <w:p w14:paraId="06112D4F" w14:textId="77777777" w:rsidR="003133A5" w:rsidRDefault="003133A5" w:rsidP="003133A5">
      <w:pPr>
        <w:pStyle w:val="EW"/>
      </w:pPr>
      <w:r>
        <w:rPr>
          <w:lang w:eastAsia="zh-CN"/>
        </w:rPr>
        <w:t>UDR</w:t>
      </w:r>
      <w:r>
        <w:rPr>
          <w:lang w:eastAsia="zh-CN"/>
        </w:rPr>
        <w:tab/>
        <w:t>Unified Data Repository</w:t>
      </w:r>
    </w:p>
    <w:p w14:paraId="5C03F3F5" w14:textId="77777777" w:rsidR="003133A5" w:rsidRPr="001F16C3" w:rsidRDefault="003133A5" w:rsidP="00F3074B">
      <w:pPr>
        <w:pStyle w:val="Heading1"/>
      </w:pPr>
      <w:bookmarkStart w:id="60" w:name="_Toc20120521"/>
      <w:bookmarkStart w:id="61" w:name="_Toc21623399"/>
      <w:bookmarkStart w:id="62" w:name="_Toc27587094"/>
      <w:bookmarkStart w:id="63" w:name="_Toc36459156"/>
      <w:bookmarkStart w:id="64" w:name="_Toc45028403"/>
      <w:bookmarkStart w:id="65" w:name="_Toc51870082"/>
      <w:bookmarkStart w:id="66" w:name="_Toc51870204"/>
      <w:bookmarkStart w:id="67" w:name="_Toc90581958"/>
      <w:bookmarkStart w:id="68" w:name="_Toc130816030"/>
      <w:r w:rsidRPr="001F16C3">
        <w:t>4</w:t>
      </w:r>
      <w:r w:rsidRPr="001F16C3">
        <w:tab/>
        <w:t>Overview</w:t>
      </w:r>
      <w:bookmarkEnd w:id="60"/>
      <w:bookmarkEnd w:id="61"/>
      <w:bookmarkEnd w:id="62"/>
      <w:bookmarkEnd w:id="63"/>
      <w:bookmarkEnd w:id="64"/>
      <w:bookmarkEnd w:id="65"/>
      <w:bookmarkEnd w:id="66"/>
      <w:bookmarkEnd w:id="67"/>
      <w:bookmarkEnd w:id="68"/>
    </w:p>
    <w:p w14:paraId="1EB2EA0E" w14:textId="77777777" w:rsidR="003133A5" w:rsidRPr="001F16C3" w:rsidRDefault="003133A5" w:rsidP="003133A5">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50C9CBB7" w14:textId="77777777" w:rsidR="003133A5" w:rsidRDefault="003133A5" w:rsidP="003133A5">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689900E6" w14:textId="77777777" w:rsidR="003133A5" w:rsidRDefault="003133A5" w:rsidP="003133A5">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50C45417" w14:textId="77777777" w:rsidR="003133A5" w:rsidRDefault="003133A5" w:rsidP="003133A5">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16DADCB6" w14:textId="77777777" w:rsidR="003133A5" w:rsidRDefault="003133A5" w:rsidP="003133A5">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6551EA3D" w14:textId="77777777" w:rsidR="003133A5" w:rsidRDefault="003133A5" w:rsidP="003133A5">
      <w:pPr>
        <w:pStyle w:val="B1"/>
        <w:rPr>
          <w:lang w:eastAsia="zh-CN"/>
        </w:rPr>
      </w:pPr>
      <w:r>
        <w:rPr>
          <w:lang w:eastAsia="zh-CN"/>
        </w:rPr>
        <w:t>-</w:t>
      </w:r>
      <w:r>
        <w:rPr>
          <w:lang w:eastAsia="zh-CN"/>
        </w:rPr>
        <w:tab/>
        <w:t>Subscription to notification and the notification of subscribed data changes.</w:t>
      </w:r>
    </w:p>
    <w:p w14:paraId="129401E0" w14:textId="77777777" w:rsidR="003133A5" w:rsidRPr="00A81C4F" w:rsidRDefault="003133A5" w:rsidP="003133A5">
      <w:pPr>
        <w:pStyle w:val="B1"/>
        <w:rPr>
          <w:lang w:eastAsia="zh-CN"/>
        </w:rPr>
      </w:pPr>
      <w:r>
        <w:rPr>
          <w:lang w:eastAsia="zh-CN"/>
        </w:rPr>
        <w:t>-</w:t>
      </w:r>
      <w:r>
        <w:rPr>
          <w:lang w:eastAsia="zh-CN"/>
        </w:rPr>
        <w:tab/>
        <w:t>Storage and retrieval of NF-Group Id mapping data.</w:t>
      </w:r>
    </w:p>
    <w:p w14:paraId="5318AE70" w14:textId="77777777" w:rsidR="003133A5" w:rsidRDefault="003133A5" w:rsidP="003133A5">
      <w:pPr>
        <w:rPr>
          <w:lang w:val="en-US"/>
        </w:rPr>
      </w:pPr>
      <w:r>
        <w:rPr>
          <w:lang w:val="en-US"/>
        </w:rPr>
        <w:t xml:space="preserve">Figures 4-1 shows the </w:t>
      </w:r>
      <w:r>
        <w:rPr>
          <w:lang w:val="en-US" w:eastAsia="zh-CN"/>
        </w:rPr>
        <w:t xml:space="preserve">data storage </w:t>
      </w:r>
      <w:r>
        <w:rPr>
          <w:lang w:val="en-US"/>
        </w:rPr>
        <w:t>architecture for the 5GC:</w:t>
      </w:r>
    </w:p>
    <w:p w14:paraId="74E8E423" w14:textId="77777777" w:rsidR="003133A5" w:rsidRDefault="00EF3286" w:rsidP="003133A5">
      <w:pPr>
        <w:pStyle w:val="TH"/>
        <w:rPr>
          <w:lang w:eastAsia="zh-CN"/>
        </w:rPr>
      </w:pPr>
      <w:r w:rsidRPr="001F16C3">
        <w:object w:dxaOrig="7396" w:dyaOrig="7396" w14:anchorId="7B521A07">
          <v:shape id="_x0000_i1026" type="#_x0000_t75" style="width:371.55pt;height:321.95pt" o:ole="">
            <v:imagedata r:id="rId13" o:title="" cropbottom="8510f"/>
          </v:shape>
          <o:OLEObject Type="Embed" ProgID="Visio.Drawing.15" ShapeID="_x0000_i1026" DrawAspect="Content" ObjectID="_1741428842" r:id="rId14"/>
        </w:object>
      </w:r>
    </w:p>
    <w:p w14:paraId="258510AC" w14:textId="77777777" w:rsidR="003133A5" w:rsidRDefault="003133A5" w:rsidP="003133A5">
      <w:pPr>
        <w:pStyle w:val="TF"/>
        <w:rPr>
          <w:lang w:val="en-US"/>
        </w:rPr>
      </w:pPr>
      <w:r>
        <w:t>Figure 4-1: Data storage architecture</w:t>
      </w:r>
    </w:p>
    <w:p w14:paraId="7CDD56FF" w14:textId="77777777" w:rsidR="003133A5" w:rsidRDefault="003133A5" w:rsidP="003133A5">
      <w:pPr>
        <w:rPr>
          <w:lang w:eastAsia="zh-CN"/>
        </w:rPr>
      </w:pPr>
      <w:r>
        <w:rPr>
          <w:lang w:eastAsia="zh-CN"/>
        </w:rPr>
        <w:t>The Nudr interface is used by the network functions (i.e. UDM, PCF</w:t>
      </w:r>
      <w:r>
        <w:rPr>
          <w:rFonts w:hint="eastAsia"/>
          <w:lang w:eastAsia="zh-CN"/>
        </w:rPr>
        <w:t>,</w:t>
      </w:r>
      <w:r>
        <w:rPr>
          <w:lang w:eastAsia="zh-CN"/>
        </w:rPr>
        <w:t xml:space="preserve"> NEF</w:t>
      </w:r>
      <w:r>
        <w:rPr>
          <w:rFonts w:hint="eastAsia"/>
          <w:lang w:eastAsia="zh-CN"/>
        </w:rPr>
        <w:t xml:space="preserve"> and NRF</w:t>
      </w:r>
      <w:r>
        <w:rPr>
          <w:lang w:eastAsia="zh-CN"/>
        </w:rPr>
        <w:t>) to access a particular set of the data stored in the UDR.</w:t>
      </w:r>
    </w:p>
    <w:p w14:paraId="525F5D89" w14:textId="77777777" w:rsidR="003133A5" w:rsidRPr="0097291F" w:rsidRDefault="003133A5" w:rsidP="00B26759">
      <w:pPr>
        <w:pStyle w:val="NO"/>
        <w:rPr>
          <w:lang w:eastAsia="zh-CN"/>
        </w:rPr>
      </w:pPr>
      <w:r>
        <w:rPr>
          <w:lang w:eastAsia="zh-CN"/>
        </w:rPr>
        <w:t>N</w:t>
      </w:r>
      <w:r w:rsidR="00B26759">
        <w:rPr>
          <w:lang w:eastAsia="zh-CN"/>
        </w:rPr>
        <w:t>OTE</w:t>
      </w:r>
      <w:r>
        <w:rPr>
          <w:lang w:eastAsia="zh-CN"/>
        </w:rPr>
        <w:t>:</w:t>
      </w:r>
      <w:r>
        <w:rPr>
          <w:lang w:eastAsia="zh-CN"/>
        </w:rPr>
        <w:tab/>
        <w:t>Services offered by the UDR via the Nudr service based interface can also be consumed by the HSS as specified in 3GPP TS 23.632 clause 5.2.4.</w:t>
      </w:r>
    </w:p>
    <w:p w14:paraId="2F943600" w14:textId="77777777" w:rsidR="003133A5" w:rsidRPr="001F16C3" w:rsidRDefault="003133A5" w:rsidP="00F3074B">
      <w:pPr>
        <w:pStyle w:val="Heading1"/>
        <w:rPr>
          <w:lang w:eastAsia="zh-CN"/>
        </w:rPr>
      </w:pPr>
      <w:bookmarkStart w:id="69" w:name="_Toc20120522"/>
      <w:bookmarkStart w:id="70" w:name="_Toc21623400"/>
      <w:bookmarkStart w:id="71" w:name="_Toc27587095"/>
      <w:bookmarkStart w:id="72" w:name="_Toc36459157"/>
      <w:bookmarkStart w:id="73" w:name="_Toc45028404"/>
      <w:bookmarkStart w:id="74" w:name="_Toc51870083"/>
      <w:bookmarkStart w:id="75" w:name="_Toc51870205"/>
      <w:bookmarkStart w:id="76" w:name="_Toc90581959"/>
      <w:bookmarkStart w:id="77" w:name="_Toc130816031"/>
      <w:r w:rsidRPr="001F16C3">
        <w:t>5</w:t>
      </w:r>
      <w:r w:rsidRPr="001F16C3">
        <w:tab/>
        <w:t>Services offered by the UD</w:t>
      </w:r>
      <w:r w:rsidRPr="001F16C3">
        <w:rPr>
          <w:lang w:eastAsia="zh-CN"/>
        </w:rPr>
        <w:t>R</w:t>
      </w:r>
      <w:bookmarkEnd w:id="69"/>
      <w:bookmarkEnd w:id="70"/>
      <w:bookmarkEnd w:id="71"/>
      <w:bookmarkEnd w:id="72"/>
      <w:bookmarkEnd w:id="73"/>
      <w:bookmarkEnd w:id="74"/>
      <w:bookmarkEnd w:id="75"/>
      <w:bookmarkEnd w:id="76"/>
      <w:bookmarkEnd w:id="77"/>
    </w:p>
    <w:p w14:paraId="63E860AF" w14:textId="77777777" w:rsidR="003133A5" w:rsidRPr="001F16C3" w:rsidRDefault="003133A5" w:rsidP="00F3074B">
      <w:pPr>
        <w:pStyle w:val="Heading2"/>
        <w:rPr>
          <w:lang w:eastAsia="zh-CN"/>
        </w:rPr>
      </w:pPr>
      <w:bookmarkStart w:id="78" w:name="_Toc20120523"/>
      <w:bookmarkStart w:id="79" w:name="_Toc21623401"/>
      <w:bookmarkStart w:id="80" w:name="_Toc27587096"/>
      <w:bookmarkStart w:id="81" w:name="_Toc36459158"/>
      <w:bookmarkStart w:id="82" w:name="_Toc45028405"/>
      <w:bookmarkStart w:id="83" w:name="_Toc51870084"/>
      <w:bookmarkStart w:id="84" w:name="_Toc51870206"/>
      <w:bookmarkStart w:id="85" w:name="_Toc90581960"/>
      <w:bookmarkStart w:id="86" w:name="_Toc130816032"/>
      <w:r w:rsidRPr="001F16C3">
        <w:t>5.1</w:t>
      </w:r>
      <w:r w:rsidRPr="001F16C3">
        <w:tab/>
        <w:t>Introduction</w:t>
      </w:r>
      <w:bookmarkEnd w:id="78"/>
      <w:bookmarkEnd w:id="79"/>
      <w:bookmarkEnd w:id="80"/>
      <w:bookmarkEnd w:id="81"/>
      <w:bookmarkEnd w:id="82"/>
      <w:bookmarkEnd w:id="83"/>
      <w:bookmarkEnd w:id="84"/>
      <w:bookmarkEnd w:id="85"/>
      <w:bookmarkEnd w:id="86"/>
    </w:p>
    <w:p w14:paraId="64D20CBD" w14:textId="77777777" w:rsidR="003133A5" w:rsidRPr="001F16C3" w:rsidRDefault="003133A5" w:rsidP="003133A5">
      <w:pPr>
        <w:keepNext/>
      </w:pPr>
      <w:r>
        <w:t>The UD</w:t>
      </w:r>
      <w:r>
        <w:rPr>
          <w:lang w:eastAsia="zh-CN"/>
        </w:rPr>
        <w:t>R</w:t>
      </w:r>
      <w:r>
        <w:t xml:space="preserve"> offers the following services via the Nud</w:t>
      </w:r>
      <w:r>
        <w:rPr>
          <w:lang w:eastAsia="zh-CN"/>
        </w:rPr>
        <w:t>r</w:t>
      </w:r>
      <w:r>
        <w:t xml:space="preserve"> interface:</w:t>
      </w:r>
    </w:p>
    <w:p w14:paraId="693F8F77" w14:textId="77777777" w:rsidR="003133A5" w:rsidRDefault="003133A5" w:rsidP="003133A5">
      <w:pPr>
        <w:pStyle w:val="B1"/>
        <w:rPr>
          <w:i/>
          <w:lang w:eastAsia="zh-CN"/>
        </w:rPr>
      </w:pPr>
      <w:r>
        <w:t>-</w:t>
      </w:r>
      <w:r>
        <w:tab/>
        <w:t>Nudr_Data</w:t>
      </w:r>
      <w:r>
        <w:rPr>
          <w:lang w:eastAsia="zh-CN"/>
        </w:rPr>
        <w:t>Repository</w:t>
      </w:r>
      <w:r>
        <w:t xml:space="preserve"> Service</w:t>
      </w:r>
    </w:p>
    <w:p w14:paraId="466FBC25" w14:textId="77777777" w:rsidR="003133A5" w:rsidRDefault="003133A5" w:rsidP="003133A5">
      <w:pPr>
        <w:pStyle w:val="NO"/>
        <w:rPr>
          <w:lang w:eastAsia="zh-CN"/>
        </w:rPr>
      </w:pPr>
      <w:r>
        <w:rPr>
          <w:lang w:eastAsia="zh-CN"/>
        </w:rPr>
        <w:t>NOTE:</w:t>
      </w:r>
      <w:r>
        <w:rPr>
          <w:lang w:eastAsia="zh-CN"/>
        </w:rPr>
        <w:tab/>
        <w:t>This service corresponds to the Nudr_DataManagement service in 3GPP TS 23.501 [4], 3GPP TS 23.502 [5] and 3GPP TS 23.503 [6].</w:t>
      </w:r>
    </w:p>
    <w:p w14:paraId="4791B135" w14:textId="77777777" w:rsidR="003133A5" w:rsidRDefault="003133A5" w:rsidP="003133A5">
      <w:pPr>
        <w:pStyle w:val="B1"/>
        <w:rPr>
          <w:lang w:eastAsia="zh-CN"/>
        </w:rPr>
      </w:pPr>
      <w:r>
        <w:t>-</w:t>
      </w:r>
      <w:r>
        <w:tab/>
        <w:t>Nudr_GroupIDmap Service</w:t>
      </w:r>
    </w:p>
    <w:p w14:paraId="3B4808F5" w14:textId="77777777" w:rsidR="003133A5" w:rsidRPr="002D1C72" w:rsidRDefault="003133A5" w:rsidP="003133A5">
      <w:r w:rsidRPr="002D1C72">
        <w:t>Table 5.1-</w:t>
      </w:r>
      <w:r>
        <w:t>1</w:t>
      </w:r>
      <w:r w:rsidRPr="002D1C72">
        <w:t xml:space="preserve"> summarizes the corresponding APIs defined for this specification.</w:t>
      </w:r>
    </w:p>
    <w:p w14:paraId="558C7C83" w14:textId="77777777" w:rsidR="003133A5" w:rsidRPr="00054EB8" w:rsidRDefault="003133A5" w:rsidP="003133A5">
      <w:pPr>
        <w:pStyle w:val="TH"/>
      </w:pPr>
      <w:r w:rsidRPr="00054EB8">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808"/>
        <w:gridCol w:w="1836"/>
        <w:gridCol w:w="2998"/>
        <w:gridCol w:w="1013"/>
        <w:gridCol w:w="810"/>
      </w:tblGrid>
      <w:tr w:rsidR="003133A5" w:rsidRPr="00CB6975" w14:paraId="19C0D85C" w14:textId="77777777" w:rsidTr="00D14072">
        <w:tc>
          <w:tcPr>
            <w:tcW w:w="2875" w:type="dxa"/>
          </w:tcPr>
          <w:p w14:paraId="0991A1CF" w14:textId="77777777" w:rsidR="003133A5" w:rsidRPr="00CB6975" w:rsidRDefault="003133A5" w:rsidP="00F3074B">
            <w:pPr>
              <w:pStyle w:val="TAH"/>
            </w:pPr>
            <w:r w:rsidRPr="00CB6975">
              <w:t>Service Name</w:t>
            </w:r>
          </w:p>
        </w:tc>
        <w:tc>
          <w:tcPr>
            <w:tcW w:w="810" w:type="dxa"/>
          </w:tcPr>
          <w:p w14:paraId="32F92B1C" w14:textId="77777777" w:rsidR="003133A5" w:rsidRPr="00CB6975" w:rsidRDefault="003133A5" w:rsidP="00F3074B">
            <w:pPr>
              <w:pStyle w:val="TAH"/>
            </w:pPr>
            <w:r w:rsidRPr="00CB6975">
              <w:t>Clause</w:t>
            </w:r>
          </w:p>
        </w:tc>
        <w:tc>
          <w:tcPr>
            <w:tcW w:w="2520" w:type="dxa"/>
          </w:tcPr>
          <w:p w14:paraId="1BF7B1C2" w14:textId="77777777" w:rsidR="003133A5" w:rsidRPr="00CB6975" w:rsidRDefault="003133A5" w:rsidP="00F3074B">
            <w:pPr>
              <w:pStyle w:val="TAH"/>
            </w:pPr>
            <w:r w:rsidRPr="00CB6975">
              <w:t>Description</w:t>
            </w:r>
          </w:p>
        </w:tc>
        <w:tc>
          <w:tcPr>
            <w:tcW w:w="2578" w:type="dxa"/>
          </w:tcPr>
          <w:p w14:paraId="086B1820" w14:textId="77777777" w:rsidR="003133A5" w:rsidRPr="00CB6975" w:rsidRDefault="003133A5" w:rsidP="00F3074B">
            <w:pPr>
              <w:pStyle w:val="TAH"/>
            </w:pPr>
            <w:r w:rsidRPr="00CB6975">
              <w:t>OpenAPI Specification File</w:t>
            </w:r>
          </w:p>
        </w:tc>
        <w:tc>
          <w:tcPr>
            <w:tcW w:w="1063" w:type="dxa"/>
          </w:tcPr>
          <w:p w14:paraId="0F894364" w14:textId="77777777" w:rsidR="003133A5" w:rsidRPr="00CB6975" w:rsidRDefault="003133A5" w:rsidP="00F3074B">
            <w:pPr>
              <w:pStyle w:val="TAH"/>
            </w:pPr>
            <w:r w:rsidRPr="00CB6975">
              <w:t>apiName</w:t>
            </w:r>
          </w:p>
        </w:tc>
        <w:tc>
          <w:tcPr>
            <w:tcW w:w="856" w:type="dxa"/>
          </w:tcPr>
          <w:p w14:paraId="1FEB1CE9" w14:textId="77777777" w:rsidR="003133A5" w:rsidRPr="00CB6975" w:rsidRDefault="003133A5" w:rsidP="00D14072">
            <w:pPr>
              <w:jc w:val="center"/>
              <w:rPr>
                <w:rFonts w:ascii="Arial" w:hAnsi="Arial" w:cs="Arial"/>
                <w:b/>
                <w:sz w:val="18"/>
                <w:szCs w:val="18"/>
              </w:rPr>
            </w:pPr>
            <w:r w:rsidRPr="00CB6975">
              <w:rPr>
                <w:rFonts w:ascii="Arial" w:hAnsi="Arial" w:cs="Arial"/>
                <w:b/>
                <w:sz w:val="18"/>
                <w:szCs w:val="18"/>
              </w:rPr>
              <w:t>Annex</w:t>
            </w:r>
          </w:p>
        </w:tc>
      </w:tr>
      <w:tr w:rsidR="003133A5" w:rsidRPr="00CB6975" w14:paraId="1F89143B" w14:textId="77777777" w:rsidTr="00D14072">
        <w:tc>
          <w:tcPr>
            <w:tcW w:w="2875" w:type="dxa"/>
          </w:tcPr>
          <w:p w14:paraId="1639005D" w14:textId="77777777" w:rsidR="003133A5" w:rsidRPr="00CB6975" w:rsidRDefault="003133A5" w:rsidP="00F3074B">
            <w:pPr>
              <w:pStyle w:val="TAL"/>
            </w:pPr>
            <w:r w:rsidRPr="00CB6975">
              <w:t>Nudr_DataRepository</w:t>
            </w:r>
          </w:p>
        </w:tc>
        <w:tc>
          <w:tcPr>
            <w:tcW w:w="810" w:type="dxa"/>
          </w:tcPr>
          <w:p w14:paraId="23CFB971" w14:textId="77777777" w:rsidR="003133A5" w:rsidRPr="00CB6975" w:rsidRDefault="003133A5" w:rsidP="00F3074B">
            <w:pPr>
              <w:pStyle w:val="TAL"/>
            </w:pPr>
            <w:r w:rsidRPr="00CB6975">
              <w:t>6.1</w:t>
            </w:r>
          </w:p>
        </w:tc>
        <w:tc>
          <w:tcPr>
            <w:tcW w:w="2520" w:type="dxa"/>
          </w:tcPr>
          <w:p w14:paraId="7309ECBA" w14:textId="77777777" w:rsidR="003133A5" w:rsidRPr="00CB6975" w:rsidRDefault="003133A5" w:rsidP="00F3074B">
            <w:pPr>
              <w:pStyle w:val="TAL"/>
            </w:pPr>
            <w:r w:rsidRPr="00CB6975">
              <w:t>Unified Data Repository Service</w:t>
            </w:r>
          </w:p>
        </w:tc>
        <w:tc>
          <w:tcPr>
            <w:tcW w:w="2578" w:type="dxa"/>
          </w:tcPr>
          <w:p w14:paraId="5ECBA31D" w14:textId="77777777" w:rsidR="003133A5" w:rsidRPr="00CB6975" w:rsidRDefault="003133A5" w:rsidP="00F3074B">
            <w:pPr>
              <w:pStyle w:val="TAL"/>
            </w:pPr>
            <w:r w:rsidRPr="00CB6975">
              <w:t>TS29504_Nudr_DR.yaml</w:t>
            </w:r>
          </w:p>
        </w:tc>
        <w:tc>
          <w:tcPr>
            <w:tcW w:w="1063" w:type="dxa"/>
          </w:tcPr>
          <w:p w14:paraId="453D8001" w14:textId="77777777" w:rsidR="003133A5" w:rsidRPr="00CB6975" w:rsidRDefault="003133A5" w:rsidP="00F3074B">
            <w:pPr>
              <w:pStyle w:val="TAL"/>
            </w:pPr>
            <w:r w:rsidRPr="00CB6975">
              <w:t>nudr-dr</w:t>
            </w:r>
          </w:p>
        </w:tc>
        <w:tc>
          <w:tcPr>
            <w:tcW w:w="856" w:type="dxa"/>
          </w:tcPr>
          <w:p w14:paraId="6364727D" w14:textId="77777777" w:rsidR="003133A5" w:rsidRPr="00CB6975" w:rsidRDefault="003133A5" w:rsidP="00D14072">
            <w:pPr>
              <w:rPr>
                <w:rFonts w:ascii="Arial" w:hAnsi="Arial" w:cs="Arial"/>
                <w:sz w:val="18"/>
                <w:szCs w:val="18"/>
              </w:rPr>
            </w:pPr>
            <w:r w:rsidRPr="00CB6975">
              <w:rPr>
                <w:rFonts w:ascii="Arial" w:hAnsi="Arial" w:cs="Arial"/>
                <w:sz w:val="18"/>
                <w:szCs w:val="18"/>
              </w:rPr>
              <w:t>A.2</w:t>
            </w:r>
          </w:p>
        </w:tc>
      </w:tr>
      <w:tr w:rsidR="003133A5" w:rsidRPr="00CB6975" w14:paraId="1E5D6A05" w14:textId="77777777" w:rsidTr="00D14072">
        <w:tc>
          <w:tcPr>
            <w:tcW w:w="2875" w:type="dxa"/>
          </w:tcPr>
          <w:p w14:paraId="68D9E7B5" w14:textId="77777777" w:rsidR="003133A5" w:rsidRPr="00CB6975" w:rsidRDefault="003133A5" w:rsidP="00F3074B">
            <w:pPr>
              <w:pStyle w:val="TAL"/>
            </w:pPr>
            <w:r w:rsidRPr="00CB6975">
              <w:t>Nudr_GroupIDmap</w:t>
            </w:r>
          </w:p>
        </w:tc>
        <w:tc>
          <w:tcPr>
            <w:tcW w:w="810" w:type="dxa"/>
          </w:tcPr>
          <w:p w14:paraId="0A9B0783" w14:textId="77777777" w:rsidR="003133A5" w:rsidRPr="00CB6975" w:rsidRDefault="003133A5" w:rsidP="00F3074B">
            <w:pPr>
              <w:pStyle w:val="TAL"/>
            </w:pPr>
            <w:r w:rsidRPr="00CB6975">
              <w:t>6.2</w:t>
            </w:r>
          </w:p>
        </w:tc>
        <w:tc>
          <w:tcPr>
            <w:tcW w:w="2520" w:type="dxa"/>
          </w:tcPr>
          <w:p w14:paraId="787BF09F" w14:textId="77777777" w:rsidR="003133A5" w:rsidRPr="00CB6975" w:rsidRDefault="003133A5" w:rsidP="00F3074B">
            <w:pPr>
              <w:pStyle w:val="TAL"/>
            </w:pPr>
            <w:r w:rsidRPr="00CB6975">
              <w:t>Unified Data Repository Service for NF-Group ID retrieval</w:t>
            </w:r>
          </w:p>
        </w:tc>
        <w:tc>
          <w:tcPr>
            <w:tcW w:w="2578" w:type="dxa"/>
          </w:tcPr>
          <w:p w14:paraId="45CB0144" w14:textId="77777777" w:rsidR="003133A5" w:rsidRPr="00CB6975" w:rsidRDefault="003133A5" w:rsidP="00F3074B">
            <w:pPr>
              <w:pStyle w:val="TAL"/>
            </w:pPr>
            <w:r w:rsidRPr="00CB6975">
              <w:t>TS29504_Nudr_GroupIDmap.yaml</w:t>
            </w:r>
          </w:p>
        </w:tc>
        <w:tc>
          <w:tcPr>
            <w:tcW w:w="1063" w:type="dxa"/>
          </w:tcPr>
          <w:p w14:paraId="17FC7123" w14:textId="77777777" w:rsidR="003133A5" w:rsidRPr="00CB6975" w:rsidRDefault="003133A5" w:rsidP="00F3074B">
            <w:pPr>
              <w:pStyle w:val="TAL"/>
            </w:pPr>
            <w:r w:rsidRPr="00CB6975">
              <w:t>nudr-group-id-map</w:t>
            </w:r>
          </w:p>
        </w:tc>
        <w:tc>
          <w:tcPr>
            <w:tcW w:w="856" w:type="dxa"/>
          </w:tcPr>
          <w:p w14:paraId="4A8D009D" w14:textId="77777777" w:rsidR="003133A5" w:rsidRPr="00CB6975" w:rsidRDefault="003133A5" w:rsidP="00D14072">
            <w:pPr>
              <w:rPr>
                <w:rFonts w:ascii="Arial" w:hAnsi="Arial" w:cs="Arial"/>
                <w:sz w:val="18"/>
                <w:szCs w:val="18"/>
              </w:rPr>
            </w:pPr>
            <w:r w:rsidRPr="00CB6975">
              <w:rPr>
                <w:rFonts w:ascii="Arial" w:hAnsi="Arial" w:cs="Arial"/>
                <w:sz w:val="18"/>
                <w:szCs w:val="18"/>
              </w:rPr>
              <w:t>A.3</w:t>
            </w:r>
          </w:p>
        </w:tc>
      </w:tr>
    </w:tbl>
    <w:p w14:paraId="00B8F346" w14:textId="77777777" w:rsidR="003133A5" w:rsidRDefault="003133A5" w:rsidP="003133A5">
      <w:pPr>
        <w:rPr>
          <w:lang w:eastAsia="zh-CN"/>
        </w:rPr>
      </w:pPr>
    </w:p>
    <w:p w14:paraId="52597369" w14:textId="77777777" w:rsidR="003133A5" w:rsidRPr="001F16C3" w:rsidRDefault="003133A5" w:rsidP="00F3074B">
      <w:pPr>
        <w:pStyle w:val="Heading2"/>
      </w:pPr>
      <w:bookmarkStart w:id="87" w:name="_Toc20120524"/>
      <w:bookmarkStart w:id="88" w:name="_Toc21623402"/>
      <w:bookmarkStart w:id="89" w:name="_Toc27587097"/>
      <w:bookmarkStart w:id="90" w:name="_Toc36459159"/>
      <w:bookmarkStart w:id="91" w:name="_Toc45028406"/>
      <w:bookmarkStart w:id="92" w:name="_Toc51870085"/>
      <w:bookmarkStart w:id="93" w:name="_Toc51870207"/>
      <w:bookmarkStart w:id="94" w:name="_Toc90581961"/>
      <w:bookmarkStart w:id="95" w:name="_Toc130816033"/>
      <w:r w:rsidRPr="001F16C3">
        <w:t>5.2</w:t>
      </w:r>
      <w:r w:rsidRPr="001F16C3">
        <w:tab/>
        <w:t>Nudr_DataRepository Service</w:t>
      </w:r>
      <w:bookmarkEnd w:id="87"/>
      <w:bookmarkEnd w:id="88"/>
      <w:bookmarkEnd w:id="89"/>
      <w:bookmarkEnd w:id="90"/>
      <w:bookmarkEnd w:id="91"/>
      <w:bookmarkEnd w:id="92"/>
      <w:bookmarkEnd w:id="93"/>
      <w:bookmarkEnd w:id="94"/>
      <w:bookmarkEnd w:id="95"/>
    </w:p>
    <w:p w14:paraId="4CAD58B7" w14:textId="77777777" w:rsidR="003133A5" w:rsidRPr="001F16C3" w:rsidRDefault="003133A5" w:rsidP="00F3074B">
      <w:pPr>
        <w:pStyle w:val="Heading3"/>
        <w:rPr>
          <w:lang w:eastAsia="zh-CN"/>
        </w:rPr>
      </w:pPr>
      <w:bookmarkStart w:id="96" w:name="_Toc20120525"/>
      <w:bookmarkStart w:id="97" w:name="_Toc21623403"/>
      <w:bookmarkStart w:id="98" w:name="_Toc27587098"/>
      <w:bookmarkStart w:id="99" w:name="_Toc36459160"/>
      <w:bookmarkStart w:id="100" w:name="_Toc45028407"/>
      <w:bookmarkStart w:id="101" w:name="_Toc51870086"/>
      <w:bookmarkStart w:id="102" w:name="_Toc51870208"/>
      <w:bookmarkStart w:id="103" w:name="_Toc90581962"/>
      <w:bookmarkStart w:id="104" w:name="_Toc130816034"/>
      <w:r w:rsidRPr="001F16C3">
        <w:t>5.2.1</w:t>
      </w:r>
      <w:r w:rsidRPr="001F16C3">
        <w:tab/>
        <w:t>Service Description</w:t>
      </w:r>
      <w:bookmarkEnd w:id="96"/>
      <w:bookmarkEnd w:id="97"/>
      <w:bookmarkEnd w:id="98"/>
      <w:bookmarkEnd w:id="99"/>
      <w:bookmarkEnd w:id="100"/>
      <w:bookmarkEnd w:id="101"/>
      <w:bookmarkEnd w:id="102"/>
      <w:bookmarkEnd w:id="103"/>
      <w:bookmarkEnd w:id="104"/>
    </w:p>
    <w:p w14:paraId="3131340E" w14:textId="77777777" w:rsidR="003133A5" w:rsidRPr="001F16C3" w:rsidRDefault="003133A5" w:rsidP="006E19FE">
      <w:pPr>
        <w:pStyle w:val="Heading4"/>
        <w:rPr>
          <w:lang w:eastAsia="zh-CN"/>
        </w:rPr>
      </w:pPr>
      <w:bookmarkStart w:id="105" w:name="_Toc20120526"/>
      <w:bookmarkStart w:id="106" w:name="_Toc21623404"/>
      <w:bookmarkStart w:id="107" w:name="_Toc27587099"/>
      <w:bookmarkStart w:id="108" w:name="_Toc36459161"/>
      <w:bookmarkStart w:id="109" w:name="_Toc45028408"/>
      <w:bookmarkStart w:id="110" w:name="_Toc51870087"/>
      <w:bookmarkStart w:id="111" w:name="_Toc51870209"/>
      <w:bookmarkStart w:id="112" w:name="_Toc90581963"/>
      <w:bookmarkStart w:id="113" w:name="_Toc130816035"/>
      <w:r w:rsidRPr="001F16C3">
        <w:t>5.2.1.</w:t>
      </w:r>
      <w:r w:rsidRPr="001F16C3">
        <w:rPr>
          <w:lang w:eastAsia="zh-CN"/>
        </w:rPr>
        <w:t>1</w:t>
      </w:r>
      <w:r>
        <w:tab/>
      </w:r>
      <w:r w:rsidRPr="001F16C3">
        <w:rPr>
          <w:lang w:eastAsia="zh-CN"/>
        </w:rPr>
        <w:t>Service and operation description</w:t>
      </w:r>
      <w:bookmarkEnd w:id="105"/>
      <w:bookmarkEnd w:id="106"/>
      <w:bookmarkEnd w:id="107"/>
      <w:bookmarkEnd w:id="108"/>
      <w:bookmarkEnd w:id="109"/>
      <w:bookmarkEnd w:id="110"/>
      <w:bookmarkEnd w:id="111"/>
      <w:bookmarkEnd w:id="112"/>
      <w:bookmarkEnd w:id="113"/>
    </w:p>
    <w:p w14:paraId="47A6D32E" w14:textId="77777777" w:rsidR="003133A5" w:rsidRPr="001F16C3" w:rsidRDefault="003133A5" w:rsidP="003133A5">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xml:space="preserve">. The </w:t>
      </w:r>
      <w:r w:rsidR="00725384">
        <w:t xml:space="preserve">known </w:t>
      </w:r>
      <w:r>
        <w:t>NF Service Consumer</w:t>
      </w:r>
      <w:r>
        <w:rPr>
          <w:lang w:eastAsia="zh-CN"/>
        </w:rPr>
        <w:t>s</w:t>
      </w:r>
      <w:r>
        <w:t xml:space="preserve"> are the UDM, PCF</w:t>
      </w:r>
      <w:r>
        <w:rPr>
          <w:lang w:eastAsia="zh-CN"/>
        </w:rPr>
        <w:t xml:space="preserve"> and</w:t>
      </w:r>
      <w:r>
        <w:t xml:space="preserve"> NEF.</w:t>
      </w:r>
    </w:p>
    <w:p w14:paraId="66005A3C" w14:textId="77777777" w:rsidR="003133A5" w:rsidRDefault="003133A5" w:rsidP="003133A5">
      <w:pPr>
        <w:rPr>
          <w:lang w:eastAsia="zh-CN"/>
        </w:rPr>
      </w:pPr>
      <w:r>
        <w:rPr>
          <w:lang w:eastAsia="zh-CN"/>
        </w:rPr>
        <w:t>For the Nudr_</w:t>
      </w:r>
      <w:r>
        <w:t>Data</w:t>
      </w:r>
      <w:r>
        <w:rPr>
          <w:lang w:eastAsia="zh-CN"/>
        </w:rPr>
        <w:t>Repository service, the following service operations are defined:</w:t>
      </w:r>
    </w:p>
    <w:p w14:paraId="3692976C" w14:textId="77777777" w:rsidR="003133A5" w:rsidRDefault="003133A5" w:rsidP="003133A5">
      <w:pPr>
        <w:pStyle w:val="B1"/>
        <w:rPr>
          <w:lang w:eastAsia="zh-CN"/>
        </w:rPr>
      </w:pPr>
      <w:r>
        <w:rPr>
          <w:lang w:eastAsia="zh-CN"/>
        </w:rPr>
        <w:t>-</w:t>
      </w:r>
      <w:r>
        <w:rPr>
          <w:lang w:eastAsia="zh-CN"/>
        </w:rPr>
        <w:tab/>
        <w:t>Query</w:t>
      </w:r>
    </w:p>
    <w:p w14:paraId="30C7EC18" w14:textId="77777777" w:rsidR="003133A5" w:rsidRDefault="003133A5" w:rsidP="003133A5">
      <w:pPr>
        <w:pStyle w:val="B1"/>
        <w:rPr>
          <w:lang w:eastAsia="zh-CN"/>
        </w:rPr>
      </w:pPr>
      <w:r>
        <w:rPr>
          <w:lang w:eastAsia="zh-CN"/>
        </w:rPr>
        <w:t>-</w:t>
      </w:r>
      <w:r>
        <w:rPr>
          <w:lang w:eastAsia="zh-CN"/>
        </w:rPr>
        <w:tab/>
        <w:t>Create</w:t>
      </w:r>
    </w:p>
    <w:p w14:paraId="00B910BE" w14:textId="77777777" w:rsidR="003133A5" w:rsidRDefault="003133A5" w:rsidP="003133A5">
      <w:pPr>
        <w:pStyle w:val="B1"/>
        <w:rPr>
          <w:lang w:eastAsia="zh-CN"/>
        </w:rPr>
      </w:pPr>
      <w:r>
        <w:rPr>
          <w:lang w:eastAsia="zh-CN"/>
        </w:rPr>
        <w:t>-</w:t>
      </w:r>
      <w:r>
        <w:rPr>
          <w:lang w:eastAsia="zh-CN"/>
        </w:rPr>
        <w:tab/>
        <w:t>Delete</w:t>
      </w:r>
    </w:p>
    <w:p w14:paraId="56C3E917" w14:textId="77777777" w:rsidR="003133A5" w:rsidRDefault="003133A5" w:rsidP="003133A5">
      <w:pPr>
        <w:pStyle w:val="B1"/>
        <w:rPr>
          <w:lang w:eastAsia="zh-CN"/>
        </w:rPr>
      </w:pPr>
      <w:r>
        <w:rPr>
          <w:lang w:eastAsia="zh-CN"/>
        </w:rPr>
        <w:t>-</w:t>
      </w:r>
      <w:r>
        <w:rPr>
          <w:lang w:eastAsia="zh-CN"/>
        </w:rPr>
        <w:tab/>
        <w:t>Update</w:t>
      </w:r>
    </w:p>
    <w:p w14:paraId="34D20DAB" w14:textId="77777777" w:rsidR="003133A5" w:rsidRDefault="003133A5" w:rsidP="003133A5">
      <w:pPr>
        <w:pStyle w:val="B1"/>
        <w:rPr>
          <w:lang w:eastAsia="zh-CN"/>
        </w:rPr>
      </w:pPr>
      <w:r>
        <w:rPr>
          <w:lang w:eastAsia="zh-CN"/>
        </w:rPr>
        <w:t>-</w:t>
      </w:r>
      <w:r>
        <w:rPr>
          <w:lang w:eastAsia="zh-CN"/>
        </w:rPr>
        <w:tab/>
        <w:t>Subscribe</w:t>
      </w:r>
    </w:p>
    <w:p w14:paraId="79633727" w14:textId="77777777" w:rsidR="003133A5" w:rsidRDefault="003133A5" w:rsidP="003133A5">
      <w:pPr>
        <w:pStyle w:val="B1"/>
        <w:rPr>
          <w:lang w:eastAsia="zh-CN"/>
        </w:rPr>
      </w:pPr>
      <w:r>
        <w:rPr>
          <w:lang w:eastAsia="zh-CN"/>
        </w:rPr>
        <w:t>-</w:t>
      </w:r>
      <w:r>
        <w:rPr>
          <w:lang w:eastAsia="zh-CN"/>
        </w:rPr>
        <w:tab/>
        <w:t>Unsubscribe</w:t>
      </w:r>
    </w:p>
    <w:p w14:paraId="6E47D1CB" w14:textId="77777777" w:rsidR="003133A5" w:rsidRDefault="003133A5" w:rsidP="003133A5">
      <w:pPr>
        <w:pStyle w:val="B1"/>
        <w:rPr>
          <w:lang w:eastAsia="zh-CN"/>
        </w:rPr>
      </w:pPr>
      <w:r>
        <w:rPr>
          <w:lang w:eastAsia="zh-CN"/>
        </w:rPr>
        <w:t>-</w:t>
      </w:r>
      <w:r>
        <w:rPr>
          <w:lang w:eastAsia="zh-CN"/>
        </w:rPr>
        <w:tab/>
        <w:t>Notify</w:t>
      </w:r>
    </w:p>
    <w:p w14:paraId="5448580C" w14:textId="77777777" w:rsidR="00725384" w:rsidRDefault="00725384" w:rsidP="003133A5">
      <w:pPr>
        <w:pStyle w:val="B1"/>
        <w:rPr>
          <w:lang w:eastAsia="zh-CN"/>
        </w:rPr>
      </w:pPr>
      <w:r>
        <w:rPr>
          <w:rFonts w:hint="eastAsia"/>
          <w:lang w:eastAsia="zh-CN"/>
        </w:rPr>
        <w:t>-</w:t>
      </w:r>
      <w:r>
        <w:rPr>
          <w:lang w:eastAsia="zh-CN"/>
        </w:rPr>
        <w:tab/>
        <w:t>DataRestoration</w:t>
      </w:r>
      <w:r>
        <w:rPr>
          <w:rFonts w:hint="eastAsia"/>
          <w:lang w:eastAsia="zh-CN"/>
        </w:rPr>
        <w:t>Notification</w:t>
      </w:r>
    </w:p>
    <w:p w14:paraId="7666B593" w14:textId="77777777" w:rsidR="003133A5" w:rsidRDefault="003133A5" w:rsidP="003133A5">
      <w:r>
        <w:t xml:space="preserve">This service allows NF service consumers to retrieve, </w:t>
      </w:r>
      <w:r>
        <w:rPr>
          <w:lang w:eastAsia="zh-CN"/>
        </w:rPr>
        <w:t xml:space="preserve">create, </w:t>
      </w:r>
      <w:r>
        <w:t>update, modify and delete data stored in the UDR.</w:t>
      </w:r>
    </w:p>
    <w:p w14:paraId="5D50B3D9" w14:textId="77777777" w:rsidR="003133A5" w:rsidRDefault="003133A5" w:rsidP="003133A5">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7C1077F3" w14:textId="77777777" w:rsidR="00374221" w:rsidRDefault="00374221" w:rsidP="003133A5">
      <w:pPr>
        <w:rPr>
          <w:lang w:eastAsia="zh-CN"/>
        </w:rPr>
      </w:pPr>
      <w:r>
        <w:rPr>
          <w:rFonts w:hint="eastAsia"/>
          <w:lang w:eastAsia="zh-CN"/>
        </w:rPr>
        <w:t>T</w:t>
      </w:r>
      <w:r>
        <w:rPr>
          <w:lang w:eastAsia="zh-CN"/>
        </w:rPr>
        <w:t>his service allows the NF service consumers to be notified upon the UDR restoration.</w:t>
      </w:r>
    </w:p>
    <w:p w14:paraId="1ED6A99A" w14:textId="77777777" w:rsidR="003133A5" w:rsidRPr="001F16C3" w:rsidRDefault="003133A5" w:rsidP="006E19FE">
      <w:pPr>
        <w:pStyle w:val="Heading4"/>
        <w:rPr>
          <w:lang w:eastAsia="zh-CN"/>
        </w:rPr>
      </w:pPr>
      <w:bookmarkStart w:id="114" w:name="_Toc20120527"/>
      <w:bookmarkStart w:id="115" w:name="_Toc21623405"/>
      <w:bookmarkStart w:id="116" w:name="_Toc27587100"/>
      <w:bookmarkStart w:id="117" w:name="_Toc36459162"/>
      <w:bookmarkStart w:id="118" w:name="_Toc45028409"/>
      <w:bookmarkStart w:id="119" w:name="_Toc51870088"/>
      <w:bookmarkStart w:id="120" w:name="_Toc51870210"/>
      <w:bookmarkStart w:id="121" w:name="_Toc90581964"/>
      <w:bookmarkStart w:id="122" w:name="_Toc130816036"/>
      <w:r w:rsidRPr="001F16C3">
        <w:t>5.2.1.</w:t>
      </w:r>
      <w:r w:rsidRPr="001F16C3">
        <w:rPr>
          <w:lang w:eastAsia="zh-CN"/>
        </w:rPr>
        <w:t>2</w:t>
      </w:r>
      <w:r>
        <w:tab/>
      </w:r>
      <w:r w:rsidRPr="001F16C3">
        <w:rPr>
          <w:lang w:eastAsia="zh-CN"/>
        </w:rPr>
        <w:t>Service operation and data access authorization</w:t>
      </w:r>
      <w:bookmarkEnd w:id="114"/>
      <w:bookmarkEnd w:id="115"/>
      <w:bookmarkEnd w:id="116"/>
      <w:bookmarkEnd w:id="117"/>
      <w:bookmarkEnd w:id="118"/>
      <w:bookmarkEnd w:id="119"/>
      <w:bookmarkEnd w:id="120"/>
      <w:bookmarkEnd w:id="121"/>
      <w:bookmarkEnd w:id="122"/>
    </w:p>
    <w:p w14:paraId="2C354A65" w14:textId="77777777" w:rsidR="003133A5" w:rsidRPr="001F16C3" w:rsidRDefault="003133A5" w:rsidP="003133A5">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1373C92E" w14:textId="77777777" w:rsidR="003133A5" w:rsidRDefault="003133A5" w:rsidP="003133A5">
      <w:pPr>
        <w:rPr>
          <w:lang w:val="en-US" w:eastAsia="zh-CN"/>
        </w:rPr>
      </w:pPr>
      <w:r>
        <w:rPr>
          <w:lang w:val="en-US" w:eastAsia="zh-CN"/>
        </w:rPr>
        <w:lastRenderedPageBreak/>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5BF99DEF" w14:textId="77777777" w:rsidR="003133A5" w:rsidRDefault="003133A5" w:rsidP="00F3074B">
      <w:pPr>
        <w:rPr>
          <w:lang w:val="en-US" w:eastAsia="zh-CN"/>
        </w:rPr>
      </w:pPr>
      <w:r w:rsidRPr="00F3074B">
        <w:t>If there is an illegal service operation or data access request initiated by a NF consumer, the service failure response should be returned through the Nudr interface with an explicit cause value.</w:t>
      </w:r>
    </w:p>
    <w:p w14:paraId="122CCAD2" w14:textId="77777777" w:rsidR="003133A5" w:rsidRPr="006F7FC1" w:rsidRDefault="003133A5" w:rsidP="003133A5">
      <w:pPr>
        <w:pStyle w:val="NO"/>
        <w:rPr>
          <w:lang w:val="en-US" w:eastAsia="zh-CN"/>
        </w:rPr>
      </w:pPr>
      <w:r>
        <w:rPr>
          <w:lang w:val="en-US" w:eastAsia="zh-CN"/>
        </w:rPr>
        <w:t>NOTE:</w:t>
      </w:r>
      <w:r>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5B6D8A77" w14:textId="77777777" w:rsidR="003133A5" w:rsidRPr="001F16C3" w:rsidRDefault="003133A5" w:rsidP="00F3074B">
      <w:pPr>
        <w:pStyle w:val="Heading3"/>
      </w:pPr>
      <w:bookmarkStart w:id="123" w:name="_Toc20120528"/>
      <w:bookmarkStart w:id="124" w:name="_Toc21623406"/>
      <w:bookmarkStart w:id="125" w:name="_Toc27587101"/>
      <w:bookmarkStart w:id="126" w:name="_Toc36459163"/>
      <w:bookmarkStart w:id="127" w:name="_Toc45028410"/>
      <w:bookmarkStart w:id="128" w:name="_Toc51870089"/>
      <w:bookmarkStart w:id="129" w:name="_Toc51870211"/>
      <w:bookmarkStart w:id="130" w:name="_Toc90581965"/>
      <w:bookmarkStart w:id="131" w:name="_Toc130816037"/>
      <w:r w:rsidRPr="001F16C3">
        <w:t>5.2.2</w:t>
      </w:r>
      <w:r w:rsidRPr="001F16C3">
        <w:tab/>
        <w:t>Service Operations</w:t>
      </w:r>
      <w:bookmarkEnd w:id="123"/>
      <w:bookmarkEnd w:id="124"/>
      <w:bookmarkEnd w:id="125"/>
      <w:bookmarkEnd w:id="126"/>
      <w:bookmarkEnd w:id="127"/>
      <w:bookmarkEnd w:id="128"/>
      <w:bookmarkEnd w:id="129"/>
      <w:bookmarkEnd w:id="130"/>
      <w:bookmarkEnd w:id="131"/>
    </w:p>
    <w:p w14:paraId="1465EF91" w14:textId="77777777" w:rsidR="003133A5" w:rsidRPr="001F16C3" w:rsidRDefault="003133A5" w:rsidP="00F3074B">
      <w:pPr>
        <w:pStyle w:val="Heading4"/>
      </w:pPr>
      <w:bookmarkStart w:id="132" w:name="_Toc20120529"/>
      <w:bookmarkStart w:id="133" w:name="_Toc21623407"/>
      <w:bookmarkStart w:id="134" w:name="_Toc27587102"/>
      <w:bookmarkStart w:id="135" w:name="_Toc36459164"/>
      <w:bookmarkStart w:id="136" w:name="_Toc45028411"/>
      <w:bookmarkStart w:id="137" w:name="_Toc51870090"/>
      <w:bookmarkStart w:id="138" w:name="_Toc51870212"/>
      <w:bookmarkStart w:id="139" w:name="_Toc90581966"/>
      <w:bookmarkStart w:id="140" w:name="_Toc130816038"/>
      <w:r w:rsidRPr="001F16C3">
        <w:t>5.2.2.1</w:t>
      </w:r>
      <w:r w:rsidRPr="001F16C3">
        <w:tab/>
        <w:t>Introduction</w:t>
      </w:r>
      <w:bookmarkEnd w:id="132"/>
      <w:bookmarkEnd w:id="133"/>
      <w:bookmarkEnd w:id="134"/>
      <w:bookmarkEnd w:id="135"/>
      <w:bookmarkEnd w:id="136"/>
      <w:bookmarkEnd w:id="137"/>
      <w:bookmarkEnd w:id="138"/>
      <w:bookmarkEnd w:id="139"/>
      <w:bookmarkEnd w:id="140"/>
    </w:p>
    <w:p w14:paraId="25A45C94" w14:textId="77777777" w:rsidR="003133A5" w:rsidRPr="001F16C3" w:rsidRDefault="003133A5" w:rsidP="003133A5">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2D805782" w14:textId="77777777" w:rsidR="003133A5" w:rsidRDefault="003133A5" w:rsidP="003133A5">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sidR="00EF5D76">
        <w:rPr>
          <w:lang w:eastAsia="zh-CN"/>
        </w:rPr>
        <w:t>where</w:t>
      </w:r>
      <w:r>
        <w:rPr>
          <w:lang w:eastAsia="zh-CN"/>
        </w:rPr>
        <w:t xml:space="preserve"> the {apiSpecificResourceUriPart} (see clause 4.4.2 in 3GPP TS 2</w:t>
      </w:r>
      <w:r>
        <w:rPr>
          <w:lang w:val="en-US" w:eastAsia="zh-CN"/>
        </w:rPr>
        <w:t>9.501 [</w:t>
      </w:r>
      <w:r>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w:t>
      </w:r>
      <w:r w:rsidR="001F70AA">
        <w:rPr>
          <w:lang w:eastAsia="zh-CN"/>
        </w:rPr>
        <w:t>, followed by query parameters (optional or required)</w:t>
      </w:r>
      <w:r>
        <w:rPr>
          <w:lang w:eastAsia="zh-CN"/>
        </w:rPr>
        <w:t>.</w:t>
      </w:r>
    </w:p>
    <w:p w14:paraId="2FA9E37B" w14:textId="77777777" w:rsidR="001564D1" w:rsidRDefault="001564D1" w:rsidP="001564D1">
      <w:r w:rsidRPr="00877079">
        <w:t>If multiple query parameters are defined for a method on the resource</w:t>
      </w:r>
      <w:r>
        <w:t>, the default logical relationship between the different query parameters shall be the logical "AND", unless explicitly indicated on each specific resource and operation on the Nudr_DataRepository API.</w:t>
      </w:r>
    </w:p>
    <w:p w14:paraId="2388A394" w14:textId="77777777" w:rsidR="001564D1" w:rsidRDefault="001564D1" w:rsidP="001564D1">
      <w:pPr>
        <w:pStyle w:val="NO"/>
        <w:rPr>
          <w:lang w:eastAsia="zh-CN"/>
        </w:rPr>
      </w:pPr>
      <w:r>
        <w:t>NOTE:</w:t>
      </w:r>
      <w:r>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4BF81997" w14:textId="77777777" w:rsidR="003133A5" w:rsidRDefault="003133A5" w:rsidP="003133A5">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07FA91DF" w14:textId="77777777" w:rsidR="003133A5" w:rsidRDefault="003133A5" w:rsidP="003133A5">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32BACD96" w14:textId="77777777" w:rsidR="003133A5" w:rsidRDefault="003133A5" w:rsidP="003133A5">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436DC876" w14:textId="77777777" w:rsidR="003133A5" w:rsidRPr="001F16C3" w:rsidRDefault="003133A5" w:rsidP="00F3074B">
      <w:pPr>
        <w:pStyle w:val="Heading4"/>
        <w:rPr>
          <w:lang w:eastAsia="zh-CN"/>
        </w:rPr>
      </w:pPr>
      <w:bookmarkStart w:id="141" w:name="_Toc20120530"/>
      <w:bookmarkStart w:id="142" w:name="_Toc21623408"/>
      <w:bookmarkStart w:id="143" w:name="_Toc27587103"/>
      <w:bookmarkStart w:id="144" w:name="_Toc36459165"/>
      <w:bookmarkStart w:id="145" w:name="_Toc45028412"/>
      <w:bookmarkStart w:id="146" w:name="_Toc51870091"/>
      <w:bookmarkStart w:id="147" w:name="_Toc51870213"/>
      <w:bookmarkStart w:id="148" w:name="_Toc90581967"/>
      <w:bookmarkStart w:id="149" w:name="_Toc130816039"/>
      <w:r w:rsidRPr="001F16C3">
        <w:lastRenderedPageBreak/>
        <w:t>5.2.2.2</w:t>
      </w:r>
      <w:r w:rsidRPr="001F16C3">
        <w:tab/>
      </w:r>
      <w:r w:rsidRPr="001F16C3">
        <w:rPr>
          <w:lang w:eastAsia="zh-CN"/>
        </w:rPr>
        <w:t>Query</w:t>
      </w:r>
      <w:bookmarkEnd w:id="141"/>
      <w:bookmarkEnd w:id="142"/>
      <w:bookmarkEnd w:id="143"/>
      <w:bookmarkEnd w:id="144"/>
      <w:bookmarkEnd w:id="145"/>
      <w:bookmarkEnd w:id="146"/>
      <w:bookmarkEnd w:id="147"/>
      <w:bookmarkEnd w:id="148"/>
      <w:bookmarkEnd w:id="149"/>
    </w:p>
    <w:p w14:paraId="65B02FF4" w14:textId="77777777" w:rsidR="003133A5" w:rsidRPr="001F16C3" w:rsidRDefault="003133A5" w:rsidP="00F3074B">
      <w:pPr>
        <w:pStyle w:val="Heading5"/>
        <w:rPr>
          <w:lang w:eastAsia="zh-CN"/>
        </w:rPr>
      </w:pPr>
      <w:bookmarkStart w:id="150" w:name="_Toc20120531"/>
      <w:bookmarkStart w:id="151" w:name="_Toc21623409"/>
      <w:bookmarkStart w:id="152" w:name="_Toc27587104"/>
      <w:bookmarkStart w:id="153" w:name="_Toc36459166"/>
      <w:bookmarkStart w:id="154" w:name="_Toc45028413"/>
      <w:bookmarkStart w:id="155" w:name="_Toc51870092"/>
      <w:bookmarkStart w:id="156" w:name="_Toc51870214"/>
      <w:bookmarkStart w:id="157" w:name="_Toc90581968"/>
      <w:bookmarkStart w:id="158" w:name="_Toc130816040"/>
      <w:r w:rsidRPr="001F16C3">
        <w:t>5.2.2.2.1</w:t>
      </w:r>
      <w:r w:rsidRPr="001F16C3">
        <w:tab/>
        <w:t>General</w:t>
      </w:r>
      <w:bookmarkEnd w:id="150"/>
      <w:bookmarkEnd w:id="151"/>
      <w:bookmarkEnd w:id="152"/>
      <w:bookmarkEnd w:id="153"/>
      <w:bookmarkEnd w:id="154"/>
      <w:bookmarkEnd w:id="155"/>
      <w:bookmarkEnd w:id="156"/>
      <w:bookmarkEnd w:id="157"/>
      <w:bookmarkEnd w:id="158"/>
    </w:p>
    <w:p w14:paraId="332CA2B8" w14:textId="77777777" w:rsidR="003133A5" w:rsidRPr="001F16C3" w:rsidRDefault="003133A5" w:rsidP="003133A5">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526B4914" w14:textId="77777777" w:rsidR="003133A5" w:rsidRPr="001F16C3" w:rsidRDefault="003133A5" w:rsidP="00F3074B">
      <w:pPr>
        <w:pStyle w:val="Heading5"/>
        <w:rPr>
          <w:lang w:eastAsia="zh-CN"/>
        </w:rPr>
      </w:pPr>
      <w:bookmarkStart w:id="159" w:name="_Toc20120532"/>
      <w:bookmarkStart w:id="160" w:name="_Toc21623410"/>
      <w:bookmarkStart w:id="161" w:name="_Toc27587105"/>
      <w:bookmarkStart w:id="162" w:name="_Toc36459167"/>
      <w:bookmarkStart w:id="163" w:name="_Toc45028414"/>
      <w:bookmarkStart w:id="164" w:name="_Toc51870093"/>
      <w:bookmarkStart w:id="165" w:name="_Toc51870215"/>
      <w:bookmarkStart w:id="166" w:name="_Toc90581969"/>
      <w:bookmarkStart w:id="167" w:name="_Toc130816041"/>
      <w:r w:rsidRPr="001F16C3">
        <w:t>5.2.2.2.2</w:t>
      </w:r>
      <w:r w:rsidRPr="001F16C3">
        <w:tab/>
      </w:r>
      <w:r w:rsidRPr="001F16C3">
        <w:rPr>
          <w:lang w:eastAsia="zh-CN"/>
        </w:rPr>
        <w:t>Data retrieval</w:t>
      </w:r>
      <w:bookmarkEnd w:id="159"/>
      <w:bookmarkEnd w:id="160"/>
      <w:bookmarkEnd w:id="161"/>
      <w:bookmarkEnd w:id="162"/>
      <w:bookmarkEnd w:id="163"/>
      <w:bookmarkEnd w:id="164"/>
      <w:bookmarkEnd w:id="165"/>
      <w:bookmarkEnd w:id="166"/>
      <w:bookmarkEnd w:id="167"/>
    </w:p>
    <w:p w14:paraId="78DF751B" w14:textId="77777777" w:rsidR="003133A5" w:rsidRPr="001F16C3" w:rsidRDefault="003133A5" w:rsidP="003133A5">
      <w:pPr>
        <w:rPr>
          <w:lang w:eastAsia="zh-CN"/>
        </w:rPr>
      </w:pPr>
      <w:r>
        <w:t>Figure 5.2.2.2.2-1 shows a scenario where the NF service consumer (e.g. UDM, PCF or NEF) sends a request to the UDR to retrieve data.</w:t>
      </w:r>
    </w:p>
    <w:p w14:paraId="2F9C7BC7" w14:textId="77777777" w:rsidR="003133A5" w:rsidRDefault="003133A5" w:rsidP="003133A5">
      <w:pPr>
        <w:rPr>
          <w:lang w:eastAsia="zh-CN"/>
        </w:rPr>
      </w:pPr>
      <w:r>
        <w:rPr>
          <w:lang w:eastAsia="zh-CN"/>
        </w:rPr>
        <w:t>Query parameters may be used for data retrieval:</w:t>
      </w:r>
    </w:p>
    <w:p w14:paraId="21455B95" w14:textId="77777777" w:rsidR="003133A5" w:rsidRDefault="003133A5" w:rsidP="003133A5">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7CD7383E" w14:textId="77777777" w:rsidR="003133A5" w:rsidRDefault="003133A5" w:rsidP="003133A5">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6795AFE9" w14:textId="77777777" w:rsidR="003133A5" w:rsidRDefault="003133A5" w:rsidP="003133A5">
      <w:pPr>
        <w:pStyle w:val="TH"/>
        <w:rPr>
          <w:lang w:eastAsia="zh-CN"/>
        </w:rPr>
      </w:pPr>
    </w:p>
    <w:p w14:paraId="748A748E" w14:textId="77777777" w:rsidR="003133A5" w:rsidRDefault="003133A5" w:rsidP="003133A5">
      <w:pPr>
        <w:pStyle w:val="TH"/>
        <w:rPr>
          <w:lang w:eastAsia="zh-CN"/>
        </w:rPr>
      </w:pPr>
      <w:r w:rsidRPr="001F16C3">
        <w:object w:dxaOrig="8700" w:dyaOrig="2400" w14:anchorId="17BD7C80">
          <v:shape id="_x0000_i1027" type="#_x0000_t75" style="width:433.35pt;height:120.25pt" o:ole="">
            <v:imagedata r:id="rId15" o:title=""/>
          </v:shape>
          <o:OLEObject Type="Embed" ProgID="Visio.Drawing.11" ShapeID="_x0000_i1027" DrawAspect="Content" ObjectID="_1741428843" r:id="rId16"/>
        </w:object>
      </w:r>
    </w:p>
    <w:p w14:paraId="7EA64F89" w14:textId="77777777" w:rsidR="003133A5" w:rsidRDefault="003133A5" w:rsidP="003133A5">
      <w:pPr>
        <w:pStyle w:val="TF"/>
      </w:pPr>
      <w:r>
        <w:t>Figure 5.2.2.2.2-1: Retrieving Data</w:t>
      </w:r>
    </w:p>
    <w:p w14:paraId="4D4646F6" w14:textId="77777777" w:rsidR="003133A5" w:rsidRDefault="003133A5" w:rsidP="003133A5">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1C1D1F84" w14:textId="77777777" w:rsidR="003133A5" w:rsidRDefault="003133A5" w:rsidP="003133A5">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244EBDC2" w14:textId="77777777" w:rsidR="003133A5" w:rsidRDefault="003133A5" w:rsidP="003133A5">
      <w:pPr>
        <w:pStyle w:val="B1"/>
        <w:rPr>
          <w:lang w:eastAsia="zh-CN"/>
        </w:rPr>
      </w:pPr>
      <w:r>
        <w:rPr>
          <w:lang w:eastAsia="zh-CN"/>
        </w:rPr>
        <w:tab/>
      </w:r>
      <w:r>
        <w:t>On failure, the UDR shall return an appropriated error code with the error cause information.</w:t>
      </w:r>
    </w:p>
    <w:p w14:paraId="7BD274CB" w14:textId="77777777" w:rsidR="003133A5" w:rsidRDefault="003133A5" w:rsidP="003133A5">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53D78E39" w14:textId="77777777" w:rsidR="003133A5" w:rsidRPr="001F16C3" w:rsidRDefault="003133A5" w:rsidP="00F3074B">
      <w:pPr>
        <w:pStyle w:val="Heading5"/>
        <w:rPr>
          <w:lang w:eastAsia="zh-CN"/>
        </w:rPr>
      </w:pPr>
      <w:bookmarkStart w:id="168" w:name="_Toc20120533"/>
      <w:bookmarkStart w:id="169" w:name="_Toc21623411"/>
      <w:bookmarkStart w:id="170" w:name="_Toc27587106"/>
      <w:bookmarkStart w:id="171" w:name="_Toc36459168"/>
      <w:bookmarkStart w:id="172" w:name="_Toc45028415"/>
      <w:bookmarkStart w:id="173" w:name="_Toc51870094"/>
      <w:bookmarkStart w:id="174" w:name="_Toc51870216"/>
      <w:bookmarkStart w:id="175" w:name="_Toc90581970"/>
      <w:bookmarkStart w:id="176" w:name="_Toc130816042"/>
      <w:r w:rsidRPr="001F16C3">
        <w:lastRenderedPageBreak/>
        <w:t>5.2.2.2.</w:t>
      </w:r>
      <w:r w:rsidRPr="001F16C3">
        <w:rPr>
          <w:lang w:eastAsia="zh-CN"/>
        </w:rPr>
        <w:t>3</w:t>
      </w:r>
      <w:r w:rsidRPr="001F16C3">
        <w:tab/>
      </w:r>
      <w:r w:rsidRPr="001F16C3">
        <w:rPr>
          <w:lang w:eastAsia="zh-CN"/>
        </w:rPr>
        <w:t>Retrieval of subset of a resource</w:t>
      </w:r>
      <w:bookmarkEnd w:id="168"/>
      <w:bookmarkEnd w:id="169"/>
      <w:bookmarkEnd w:id="170"/>
      <w:bookmarkEnd w:id="171"/>
      <w:bookmarkEnd w:id="172"/>
      <w:bookmarkEnd w:id="173"/>
      <w:bookmarkEnd w:id="174"/>
      <w:bookmarkEnd w:id="175"/>
      <w:bookmarkEnd w:id="176"/>
    </w:p>
    <w:p w14:paraId="0F7811ED" w14:textId="77777777" w:rsidR="003133A5" w:rsidRPr="001F16C3" w:rsidRDefault="003133A5" w:rsidP="003133A5">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0C54762F" w14:textId="77777777" w:rsidR="003133A5" w:rsidRDefault="003133A5" w:rsidP="003133A5">
      <w:pPr>
        <w:pStyle w:val="B1"/>
        <w:rPr>
          <w:lang w:eastAsia="zh-CN"/>
        </w:rPr>
      </w:pPr>
      <w:r>
        <w:rPr>
          <w:lang w:eastAsia="zh-CN"/>
        </w:rPr>
        <w:t>1)</w:t>
      </w:r>
      <w:r>
        <w:rPr>
          <w:lang w:eastAsia="zh-CN"/>
        </w:rPr>
        <w:tab/>
        <w:t>"fields" query parameter is of type array; and</w:t>
      </w:r>
    </w:p>
    <w:p w14:paraId="1F46AEAF" w14:textId="77777777" w:rsidR="003133A5" w:rsidRDefault="003133A5" w:rsidP="003133A5">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75A83F98" w14:textId="77777777" w:rsidR="003133A5" w:rsidRDefault="003133A5" w:rsidP="003133A5">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529CAA1F" w14:textId="77777777" w:rsidR="003133A5" w:rsidRDefault="003133A5" w:rsidP="003133A5">
      <w:pPr>
        <w:rPr>
          <w:lang w:eastAsia="zh-CN"/>
        </w:rPr>
      </w:pPr>
      <w:r>
        <w:rPr>
          <w:lang w:eastAsia="zh-CN"/>
        </w:rPr>
        <w:t>If retrieval of subset of a particular resource is supported, then all the attributes of the corresponding data type of that resource shall be optional or conditional.</w:t>
      </w:r>
    </w:p>
    <w:p w14:paraId="5F37437F" w14:textId="77777777" w:rsidR="003133A5" w:rsidRDefault="003133A5" w:rsidP="003133A5">
      <w:pPr>
        <w:pStyle w:val="NO"/>
        <w:rPr>
          <w:lang w:eastAsia="zh-CN"/>
        </w:rPr>
      </w:pPr>
      <w:r>
        <w:rPr>
          <w:lang w:eastAsia="zh-CN"/>
        </w:rPr>
        <w:t>EXAMPLE 1:</w:t>
      </w:r>
    </w:p>
    <w:p w14:paraId="66254FFA" w14:textId="77777777" w:rsidR="003133A5" w:rsidRDefault="003133A5" w:rsidP="003133A5">
      <w:pPr>
        <w:rPr>
          <w:lang w:eastAsia="zh-CN"/>
        </w:rPr>
      </w:pPr>
      <w:r>
        <w:rPr>
          <w:lang w:eastAsia="zh-CN"/>
        </w:rPr>
        <w:t>Given the following representation of ExResource:</w:t>
      </w:r>
    </w:p>
    <w:p w14:paraId="407A18CA" w14:textId="77777777" w:rsidR="003133A5" w:rsidRDefault="003133A5" w:rsidP="003133A5">
      <w:pPr>
        <w:rPr>
          <w:lang w:eastAsia="zh-CN"/>
        </w:rPr>
      </w:pPr>
      <w:r>
        <w:rPr>
          <w:lang w:eastAsia="zh-CN"/>
        </w:rPr>
        <w:t>{</w:t>
      </w:r>
    </w:p>
    <w:p w14:paraId="2715D799" w14:textId="77777777" w:rsidR="003133A5" w:rsidRDefault="003133A5" w:rsidP="003133A5">
      <w:pPr>
        <w:rPr>
          <w:lang w:eastAsia="zh-CN"/>
        </w:rPr>
      </w:pPr>
      <w:r>
        <w:rPr>
          <w:lang w:eastAsia="zh-CN"/>
        </w:rPr>
        <w:t xml:space="preserve">  "lv1Attr1": "value1"</w:t>
      </w:r>
    </w:p>
    <w:p w14:paraId="0BFCD6BC" w14:textId="77777777" w:rsidR="003133A5" w:rsidRDefault="003133A5" w:rsidP="003133A5">
      <w:pPr>
        <w:rPr>
          <w:lang w:eastAsia="zh-CN"/>
        </w:rPr>
      </w:pPr>
      <w:r>
        <w:rPr>
          <w:lang w:eastAsia="zh-CN"/>
        </w:rPr>
        <w:t xml:space="preserve">  "lv1Attr2": "value2"</w:t>
      </w:r>
    </w:p>
    <w:p w14:paraId="7DC6AF14" w14:textId="77777777" w:rsidR="003133A5" w:rsidRDefault="003133A5" w:rsidP="003133A5">
      <w:pPr>
        <w:rPr>
          <w:lang w:eastAsia="zh-CN"/>
        </w:rPr>
      </w:pPr>
      <w:r>
        <w:rPr>
          <w:lang w:eastAsia="zh-CN"/>
        </w:rPr>
        <w:t xml:space="preserve">  "lv1Attr3": {</w:t>
      </w:r>
    </w:p>
    <w:p w14:paraId="4A3788BA" w14:textId="77777777" w:rsidR="003133A5" w:rsidRDefault="003133A5" w:rsidP="003133A5">
      <w:pPr>
        <w:rPr>
          <w:lang w:eastAsia="zh-CN"/>
        </w:rPr>
      </w:pPr>
      <w:r>
        <w:rPr>
          <w:lang w:eastAsia="zh-CN"/>
        </w:rPr>
        <w:t xml:space="preserve">    "lv2Attr1": "value3"</w:t>
      </w:r>
    </w:p>
    <w:p w14:paraId="4F852827" w14:textId="77777777" w:rsidR="003133A5" w:rsidRDefault="003133A5" w:rsidP="003133A5">
      <w:pPr>
        <w:rPr>
          <w:lang w:eastAsia="zh-CN"/>
        </w:rPr>
      </w:pPr>
      <w:r>
        <w:rPr>
          <w:lang w:eastAsia="zh-CN"/>
        </w:rPr>
        <w:t xml:space="preserve">    "lv2Attr2": "value4"</w:t>
      </w:r>
    </w:p>
    <w:p w14:paraId="42623F2D" w14:textId="77777777" w:rsidR="003133A5" w:rsidRDefault="003133A5" w:rsidP="003133A5">
      <w:pPr>
        <w:rPr>
          <w:lang w:eastAsia="zh-CN"/>
        </w:rPr>
      </w:pPr>
      <w:r>
        <w:rPr>
          <w:lang w:eastAsia="zh-CN"/>
        </w:rPr>
        <w:t xml:space="preserve">  }</w:t>
      </w:r>
    </w:p>
    <w:p w14:paraId="4E1E8779" w14:textId="77777777" w:rsidR="003133A5" w:rsidRDefault="003133A5" w:rsidP="003133A5">
      <w:pPr>
        <w:rPr>
          <w:lang w:eastAsia="zh-CN"/>
        </w:rPr>
      </w:pPr>
      <w:r>
        <w:rPr>
          <w:lang w:eastAsia="zh-CN"/>
        </w:rPr>
        <w:t>}</w:t>
      </w:r>
    </w:p>
    <w:p w14:paraId="04401CE7" w14:textId="77777777" w:rsidR="003133A5" w:rsidRDefault="003133A5" w:rsidP="003133A5">
      <w:pPr>
        <w:rPr>
          <w:lang w:eastAsia="zh-CN"/>
        </w:rPr>
      </w:pPr>
      <w:r>
        <w:rPr>
          <w:lang w:eastAsia="zh-CN"/>
        </w:rPr>
        <w:t>To retrieve "lv1Attr1" and "lv2Attr2", the NF sends the following request:</w:t>
      </w:r>
    </w:p>
    <w:p w14:paraId="2AA18BA2" w14:textId="77777777" w:rsidR="003133A5" w:rsidRDefault="003133A5" w:rsidP="003133A5">
      <w:pPr>
        <w:rPr>
          <w:lang w:eastAsia="zh-CN"/>
        </w:rPr>
      </w:pPr>
      <w:r>
        <w:rPr>
          <w:lang w:eastAsia="zh-CN"/>
        </w:rPr>
        <w:t>GET /ExResource?fields=/lv1Attr1, /lv1Attr3/lv2Attr2</w:t>
      </w:r>
    </w:p>
    <w:p w14:paraId="127684CB" w14:textId="77777777" w:rsidR="003133A5" w:rsidRDefault="003133A5" w:rsidP="003133A5">
      <w:pPr>
        <w:rPr>
          <w:lang w:eastAsia="zh-CN"/>
        </w:rPr>
      </w:pPr>
      <w:r>
        <w:rPr>
          <w:lang w:eastAsia="zh-CN"/>
        </w:rPr>
        <w:t>Upon success, the UDR then returns the following representation:</w:t>
      </w:r>
    </w:p>
    <w:p w14:paraId="67D12966" w14:textId="77777777" w:rsidR="003133A5" w:rsidRDefault="003133A5" w:rsidP="003133A5">
      <w:pPr>
        <w:rPr>
          <w:lang w:eastAsia="zh-CN"/>
        </w:rPr>
      </w:pPr>
      <w:r>
        <w:rPr>
          <w:lang w:eastAsia="zh-CN"/>
        </w:rPr>
        <w:t>{</w:t>
      </w:r>
    </w:p>
    <w:p w14:paraId="5E2E1D19" w14:textId="77777777" w:rsidR="003133A5" w:rsidRDefault="003133A5" w:rsidP="003133A5">
      <w:pPr>
        <w:rPr>
          <w:lang w:eastAsia="zh-CN"/>
        </w:rPr>
      </w:pPr>
      <w:r>
        <w:rPr>
          <w:lang w:eastAsia="zh-CN"/>
        </w:rPr>
        <w:t xml:space="preserve">  "lv1Attr1": "value1"</w:t>
      </w:r>
    </w:p>
    <w:p w14:paraId="2A1F2944" w14:textId="77777777" w:rsidR="003133A5" w:rsidRDefault="003133A5" w:rsidP="003133A5">
      <w:pPr>
        <w:rPr>
          <w:lang w:eastAsia="zh-CN"/>
        </w:rPr>
      </w:pPr>
      <w:r>
        <w:rPr>
          <w:lang w:eastAsia="zh-CN"/>
        </w:rPr>
        <w:t xml:space="preserve">  "lv1Attr3": {</w:t>
      </w:r>
    </w:p>
    <w:p w14:paraId="087EDFBC" w14:textId="77777777" w:rsidR="003133A5" w:rsidRDefault="003133A5" w:rsidP="003133A5">
      <w:pPr>
        <w:rPr>
          <w:lang w:eastAsia="zh-CN"/>
        </w:rPr>
      </w:pPr>
      <w:r>
        <w:rPr>
          <w:lang w:eastAsia="zh-CN"/>
        </w:rPr>
        <w:t xml:space="preserve">    "lv2Attr2": "value4"</w:t>
      </w:r>
    </w:p>
    <w:p w14:paraId="0659F476" w14:textId="77777777" w:rsidR="003133A5" w:rsidRDefault="003133A5" w:rsidP="003133A5">
      <w:pPr>
        <w:rPr>
          <w:lang w:eastAsia="zh-CN"/>
        </w:rPr>
      </w:pPr>
      <w:r>
        <w:rPr>
          <w:lang w:eastAsia="zh-CN"/>
        </w:rPr>
        <w:t xml:space="preserve">  }</w:t>
      </w:r>
    </w:p>
    <w:p w14:paraId="4403F915" w14:textId="77777777" w:rsidR="003133A5" w:rsidRDefault="003133A5" w:rsidP="003133A5">
      <w:pPr>
        <w:rPr>
          <w:lang w:eastAsia="zh-CN"/>
        </w:rPr>
      </w:pPr>
      <w:r>
        <w:rPr>
          <w:lang w:eastAsia="zh-CN"/>
        </w:rPr>
        <w:t>}</w:t>
      </w:r>
    </w:p>
    <w:p w14:paraId="67776687" w14:textId="77777777" w:rsidR="003133A5" w:rsidRDefault="003133A5" w:rsidP="003133A5">
      <w:pPr>
        <w:rPr>
          <w:lang w:eastAsia="zh-CN"/>
        </w:rPr>
      </w:pPr>
    </w:p>
    <w:p w14:paraId="6AA54951" w14:textId="77777777" w:rsidR="003133A5" w:rsidRDefault="003133A5" w:rsidP="003133A5">
      <w:pPr>
        <w:pStyle w:val="NO"/>
        <w:rPr>
          <w:lang w:eastAsia="zh-CN"/>
        </w:rPr>
      </w:pPr>
      <w:r>
        <w:rPr>
          <w:lang w:eastAsia="zh-CN"/>
        </w:rPr>
        <w:lastRenderedPageBreak/>
        <w:t>EXAMPLE 2:</w:t>
      </w:r>
    </w:p>
    <w:p w14:paraId="61FAA76D" w14:textId="77777777" w:rsidR="003133A5" w:rsidRDefault="003133A5" w:rsidP="003133A5">
      <w:pPr>
        <w:rPr>
          <w:lang w:eastAsia="zh-CN"/>
        </w:rPr>
      </w:pPr>
      <w:r>
        <w:rPr>
          <w:lang w:eastAsia="zh-CN"/>
        </w:rPr>
        <w:t>Given the following representation of ExResource:</w:t>
      </w:r>
    </w:p>
    <w:p w14:paraId="67F5FC3A" w14:textId="77777777" w:rsidR="003133A5" w:rsidRDefault="003133A5" w:rsidP="003133A5">
      <w:pPr>
        <w:rPr>
          <w:lang w:eastAsia="zh-CN"/>
        </w:rPr>
      </w:pPr>
      <w:r>
        <w:rPr>
          <w:lang w:eastAsia="zh-CN"/>
        </w:rPr>
        <w:t>{</w:t>
      </w:r>
    </w:p>
    <w:p w14:paraId="62DA3208" w14:textId="77777777" w:rsidR="003133A5" w:rsidRDefault="003133A5" w:rsidP="003133A5">
      <w:pPr>
        <w:rPr>
          <w:lang w:eastAsia="zh-CN"/>
        </w:rPr>
      </w:pPr>
      <w:r>
        <w:rPr>
          <w:lang w:eastAsia="zh-CN"/>
        </w:rPr>
        <w:t xml:space="preserve">  "Attr1": "value1"</w:t>
      </w:r>
    </w:p>
    <w:p w14:paraId="67BE4B80" w14:textId="77777777" w:rsidR="003133A5" w:rsidRDefault="003133A5" w:rsidP="003133A5">
      <w:pPr>
        <w:rPr>
          <w:lang w:eastAsia="zh-CN"/>
        </w:rPr>
      </w:pPr>
      <w:r>
        <w:rPr>
          <w:lang w:eastAsia="zh-CN"/>
        </w:rPr>
        <w:t xml:space="preserve">  "Attr2": "value2"</w:t>
      </w:r>
    </w:p>
    <w:p w14:paraId="0A634B3D" w14:textId="77777777" w:rsidR="003133A5" w:rsidRDefault="003133A5" w:rsidP="003133A5">
      <w:pPr>
        <w:rPr>
          <w:lang w:eastAsia="zh-CN"/>
        </w:rPr>
      </w:pPr>
      <w:r>
        <w:rPr>
          <w:lang w:eastAsia="zh-CN"/>
        </w:rPr>
        <w:t xml:space="preserve">  "AttrMap": {</w:t>
      </w:r>
    </w:p>
    <w:p w14:paraId="1E4A1F8E" w14:textId="77777777" w:rsidR="003133A5" w:rsidRDefault="003133A5" w:rsidP="003133A5">
      <w:pPr>
        <w:rPr>
          <w:lang w:eastAsia="zh-CN"/>
        </w:rPr>
      </w:pPr>
      <w:r>
        <w:rPr>
          <w:lang w:eastAsia="zh-CN"/>
        </w:rPr>
        <w:t xml:space="preserve">    "Key1": {ExObject1}</w:t>
      </w:r>
    </w:p>
    <w:p w14:paraId="1CA94D80" w14:textId="77777777" w:rsidR="003133A5" w:rsidRDefault="003133A5" w:rsidP="003133A5">
      <w:pPr>
        <w:rPr>
          <w:lang w:eastAsia="zh-CN"/>
        </w:rPr>
      </w:pPr>
      <w:r>
        <w:rPr>
          <w:lang w:eastAsia="zh-CN"/>
        </w:rPr>
        <w:t xml:space="preserve">    "Key2": {ExObject2}</w:t>
      </w:r>
    </w:p>
    <w:p w14:paraId="260EE2D8" w14:textId="77777777" w:rsidR="003133A5" w:rsidRDefault="003133A5" w:rsidP="003133A5">
      <w:pPr>
        <w:rPr>
          <w:lang w:eastAsia="zh-CN"/>
        </w:rPr>
      </w:pPr>
      <w:r>
        <w:rPr>
          <w:lang w:eastAsia="zh-CN"/>
        </w:rPr>
        <w:t xml:space="preserve">  }</w:t>
      </w:r>
    </w:p>
    <w:p w14:paraId="24214CEA" w14:textId="77777777" w:rsidR="003133A5" w:rsidRDefault="003133A5" w:rsidP="003133A5">
      <w:pPr>
        <w:rPr>
          <w:lang w:eastAsia="zh-CN"/>
        </w:rPr>
      </w:pPr>
      <w:r>
        <w:rPr>
          <w:lang w:eastAsia="zh-CN"/>
        </w:rPr>
        <w:t>}</w:t>
      </w:r>
    </w:p>
    <w:p w14:paraId="2C907BAF" w14:textId="77777777" w:rsidR="003133A5" w:rsidRDefault="003133A5" w:rsidP="003133A5">
      <w:pPr>
        <w:rPr>
          <w:lang w:eastAsia="zh-CN"/>
        </w:rPr>
      </w:pPr>
      <w:r>
        <w:rPr>
          <w:lang w:eastAsia="zh-CN"/>
        </w:rPr>
        <w:t>To retrieve "Attr1" and the second member of "AttrMap ", the NF sends the following request:</w:t>
      </w:r>
    </w:p>
    <w:p w14:paraId="3DE5B7C6" w14:textId="77777777" w:rsidR="003133A5" w:rsidRDefault="003133A5" w:rsidP="003133A5">
      <w:pPr>
        <w:rPr>
          <w:lang w:eastAsia="zh-CN"/>
        </w:rPr>
      </w:pPr>
      <w:r>
        <w:rPr>
          <w:lang w:eastAsia="zh-CN"/>
        </w:rPr>
        <w:t>GET /ExResource?fields=/Attr1, /AttrMap/Key2</w:t>
      </w:r>
    </w:p>
    <w:p w14:paraId="30C8008C" w14:textId="77777777" w:rsidR="003133A5" w:rsidRDefault="003133A5" w:rsidP="003133A5">
      <w:pPr>
        <w:rPr>
          <w:lang w:eastAsia="zh-CN"/>
        </w:rPr>
      </w:pPr>
      <w:r>
        <w:rPr>
          <w:lang w:eastAsia="zh-CN"/>
        </w:rPr>
        <w:t>Upon success, the UDR then returns the following representation:</w:t>
      </w:r>
    </w:p>
    <w:p w14:paraId="03C9B7A1" w14:textId="77777777" w:rsidR="003133A5" w:rsidRDefault="003133A5" w:rsidP="003133A5">
      <w:pPr>
        <w:rPr>
          <w:lang w:eastAsia="zh-CN"/>
        </w:rPr>
      </w:pPr>
      <w:r>
        <w:rPr>
          <w:lang w:eastAsia="zh-CN"/>
        </w:rPr>
        <w:t>{</w:t>
      </w:r>
    </w:p>
    <w:p w14:paraId="6C965AE0" w14:textId="77777777" w:rsidR="003133A5" w:rsidRDefault="003133A5" w:rsidP="003133A5">
      <w:pPr>
        <w:rPr>
          <w:lang w:eastAsia="zh-CN"/>
        </w:rPr>
      </w:pPr>
      <w:r>
        <w:rPr>
          <w:lang w:eastAsia="zh-CN"/>
        </w:rPr>
        <w:t xml:space="preserve">  "Attr1": "value1"</w:t>
      </w:r>
    </w:p>
    <w:p w14:paraId="5F2936D7" w14:textId="77777777" w:rsidR="003133A5" w:rsidRDefault="003133A5" w:rsidP="003133A5">
      <w:pPr>
        <w:rPr>
          <w:lang w:eastAsia="zh-CN"/>
        </w:rPr>
      </w:pPr>
      <w:r>
        <w:rPr>
          <w:lang w:eastAsia="zh-CN"/>
        </w:rPr>
        <w:t xml:space="preserve">  "AttrMap": {</w:t>
      </w:r>
    </w:p>
    <w:p w14:paraId="4B29AC7F" w14:textId="77777777" w:rsidR="003133A5" w:rsidRDefault="003133A5" w:rsidP="003133A5">
      <w:pPr>
        <w:rPr>
          <w:lang w:eastAsia="zh-CN"/>
        </w:rPr>
      </w:pPr>
      <w:r>
        <w:rPr>
          <w:lang w:eastAsia="zh-CN"/>
        </w:rPr>
        <w:t xml:space="preserve">    "Key2": {ExObject2}</w:t>
      </w:r>
    </w:p>
    <w:p w14:paraId="18CB6E8A" w14:textId="77777777" w:rsidR="003133A5" w:rsidRDefault="003133A5" w:rsidP="003133A5">
      <w:pPr>
        <w:rPr>
          <w:lang w:eastAsia="zh-CN"/>
        </w:rPr>
      </w:pPr>
      <w:r>
        <w:rPr>
          <w:lang w:eastAsia="zh-CN"/>
        </w:rPr>
        <w:t xml:space="preserve">  }</w:t>
      </w:r>
    </w:p>
    <w:p w14:paraId="4F5C54E9" w14:textId="77777777" w:rsidR="003133A5" w:rsidRDefault="003133A5" w:rsidP="003133A5">
      <w:pPr>
        <w:rPr>
          <w:lang w:eastAsia="zh-CN"/>
        </w:rPr>
      </w:pPr>
      <w:r>
        <w:rPr>
          <w:lang w:eastAsia="zh-CN"/>
        </w:rPr>
        <w:t>}</w:t>
      </w:r>
    </w:p>
    <w:p w14:paraId="24325200" w14:textId="77777777" w:rsidR="003133A5" w:rsidRDefault="003133A5" w:rsidP="003133A5">
      <w:pPr>
        <w:rPr>
          <w:lang w:eastAsia="zh-CN"/>
        </w:rPr>
      </w:pPr>
    </w:p>
    <w:p w14:paraId="39809E4C" w14:textId="77777777" w:rsidR="003133A5" w:rsidRPr="001F16C3" w:rsidRDefault="003133A5" w:rsidP="00F3074B">
      <w:pPr>
        <w:pStyle w:val="Heading4"/>
        <w:rPr>
          <w:lang w:eastAsia="zh-CN"/>
        </w:rPr>
      </w:pPr>
      <w:bookmarkStart w:id="177" w:name="_Toc20120534"/>
      <w:bookmarkStart w:id="178" w:name="_Toc21623412"/>
      <w:bookmarkStart w:id="179" w:name="_Toc27587107"/>
      <w:bookmarkStart w:id="180" w:name="_Toc36459169"/>
      <w:bookmarkStart w:id="181" w:name="_Toc45028416"/>
      <w:bookmarkStart w:id="182" w:name="_Toc51870095"/>
      <w:bookmarkStart w:id="183" w:name="_Toc51870217"/>
      <w:bookmarkStart w:id="184" w:name="_Toc90581971"/>
      <w:bookmarkStart w:id="185" w:name="_Toc130816043"/>
      <w:r w:rsidRPr="001F16C3">
        <w:t>5.2.2.3</w:t>
      </w:r>
      <w:r w:rsidRPr="001F16C3">
        <w:tab/>
      </w:r>
      <w:r w:rsidRPr="001F16C3">
        <w:rPr>
          <w:lang w:eastAsia="zh-CN"/>
        </w:rPr>
        <w:t>Create</w:t>
      </w:r>
      <w:bookmarkEnd w:id="177"/>
      <w:bookmarkEnd w:id="178"/>
      <w:bookmarkEnd w:id="179"/>
      <w:bookmarkEnd w:id="180"/>
      <w:bookmarkEnd w:id="181"/>
      <w:bookmarkEnd w:id="182"/>
      <w:bookmarkEnd w:id="183"/>
      <w:bookmarkEnd w:id="184"/>
      <w:bookmarkEnd w:id="185"/>
    </w:p>
    <w:p w14:paraId="16458A5A" w14:textId="77777777" w:rsidR="003133A5" w:rsidRPr="001F16C3" w:rsidRDefault="003133A5" w:rsidP="00F3074B">
      <w:pPr>
        <w:pStyle w:val="Heading5"/>
      </w:pPr>
      <w:bookmarkStart w:id="186" w:name="_Toc20120535"/>
      <w:bookmarkStart w:id="187" w:name="_Toc21623413"/>
      <w:bookmarkStart w:id="188" w:name="_Toc27587108"/>
      <w:bookmarkStart w:id="189" w:name="_Toc36459170"/>
      <w:bookmarkStart w:id="190" w:name="_Toc45028417"/>
      <w:bookmarkStart w:id="191" w:name="_Toc51870096"/>
      <w:bookmarkStart w:id="192" w:name="_Toc51870218"/>
      <w:bookmarkStart w:id="193" w:name="_Toc90581972"/>
      <w:bookmarkStart w:id="194" w:name="_Toc130816044"/>
      <w:r w:rsidRPr="001F16C3">
        <w:t>5.2.2.3.1</w:t>
      </w:r>
      <w:r w:rsidRPr="001F16C3">
        <w:tab/>
        <w:t>General</w:t>
      </w:r>
      <w:bookmarkEnd w:id="186"/>
      <w:bookmarkEnd w:id="187"/>
      <w:bookmarkEnd w:id="188"/>
      <w:bookmarkEnd w:id="189"/>
      <w:bookmarkEnd w:id="190"/>
      <w:bookmarkEnd w:id="191"/>
      <w:bookmarkEnd w:id="192"/>
      <w:bookmarkEnd w:id="193"/>
      <w:bookmarkEnd w:id="194"/>
    </w:p>
    <w:p w14:paraId="04D94FC7" w14:textId="77777777" w:rsidR="003133A5" w:rsidRPr="001F16C3" w:rsidRDefault="003133A5" w:rsidP="003133A5">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1FD637CC" w14:textId="77777777" w:rsidR="003133A5" w:rsidRDefault="003133A5" w:rsidP="003133A5">
      <w:r>
        <w:t>The following procedures using the Create service operation are supported:</w:t>
      </w:r>
    </w:p>
    <w:p w14:paraId="782750EB" w14:textId="77777777" w:rsidR="003133A5" w:rsidRDefault="003133A5" w:rsidP="003133A5">
      <w:pPr>
        <w:pStyle w:val="B1"/>
      </w:pPr>
      <w:r>
        <w:t>-</w:t>
      </w:r>
      <w:r>
        <w:tab/>
        <w:t>Data creation using PUT</w:t>
      </w:r>
    </w:p>
    <w:p w14:paraId="17582FF9" w14:textId="77777777" w:rsidR="003133A5" w:rsidRDefault="003133A5" w:rsidP="003133A5">
      <w:pPr>
        <w:pStyle w:val="B1"/>
      </w:pPr>
      <w:r>
        <w:t>-</w:t>
      </w:r>
      <w:r>
        <w:tab/>
        <w:t>Data creation using POST</w:t>
      </w:r>
    </w:p>
    <w:p w14:paraId="2D352CD0" w14:textId="77777777" w:rsidR="003133A5" w:rsidRPr="001F16C3" w:rsidRDefault="003133A5" w:rsidP="00F3074B">
      <w:pPr>
        <w:pStyle w:val="Heading5"/>
        <w:rPr>
          <w:lang w:eastAsia="zh-CN"/>
        </w:rPr>
      </w:pPr>
      <w:bookmarkStart w:id="195" w:name="_Toc20120536"/>
      <w:bookmarkStart w:id="196" w:name="_Toc21623414"/>
      <w:bookmarkStart w:id="197" w:name="_Toc27587109"/>
      <w:bookmarkStart w:id="198" w:name="_Toc36459171"/>
      <w:bookmarkStart w:id="199" w:name="_Toc45028418"/>
      <w:bookmarkStart w:id="200" w:name="_Toc51870097"/>
      <w:bookmarkStart w:id="201" w:name="_Toc51870219"/>
      <w:bookmarkStart w:id="202" w:name="_Toc90581973"/>
      <w:bookmarkStart w:id="203" w:name="_Toc130816045"/>
      <w:r w:rsidRPr="001F16C3">
        <w:lastRenderedPageBreak/>
        <w:t>5.2.2.3.2</w:t>
      </w:r>
      <w:r w:rsidRPr="001F16C3">
        <w:tab/>
        <w:t>Data Creation using PUT</w:t>
      </w:r>
      <w:bookmarkEnd w:id="195"/>
      <w:bookmarkEnd w:id="196"/>
      <w:bookmarkEnd w:id="197"/>
      <w:bookmarkEnd w:id="198"/>
      <w:bookmarkEnd w:id="199"/>
      <w:bookmarkEnd w:id="200"/>
      <w:bookmarkEnd w:id="201"/>
      <w:bookmarkEnd w:id="202"/>
      <w:bookmarkEnd w:id="203"/>
    </w:p>
    <w:p w14:paraId="6C04FABB" w14:textId="77777777" w:rsidR="003133A5" w:rsidRPr="001F16C3" w:rsidRDefault="003133A5" w:rsidP="003133A5">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Pr>
          <w:lang w:val="en-US" w:eastAsia="zh-CN"/>
        </w:rPr>
        <w:t> </w:t>
      </w:r>
      <w:r>
        <w:rPr>
          <w:lang w:eastAsia="zh-CN"/>
        </w:rPr>
        <w:t>[</w:t>
      </w:r>
      <w:r>
        <w:rPr>
          <w:rFonts w:hint="eastAsia"/>
          <w:lang w:val="en-US" w:eastAsia="zh-CN"/>
        </w:rPr>
        <w:t>8</w:t>
      </w:r>
      <w:r>
        <w:rPr>
          <w:lang w:eastAsia="zh-CN"/>
        </w:rPr>
        <w:t>])</w:t>
      </w:r>
      <w:r>
        <w:t>.</w:t>
      </w:r>
    </w:p>
    <w:p w14:paraId="1613C99A" w14:textId="77777777" w:rsidR="003133A5" w:rsidRDefault="003133A5" w:rsidP="003133A5">
      <w:pPr>
        <w:pStyle w:val="TH"/>
      </w:pPr>
      <w:r w:rsidRPr="001F16C3">
        <w:object w:dxaOrig="8700" w:dyaOrig="2400" w14:anchorId="5B5DFB03">
          <v:shape id="_x0000_i1028" type="#_x0000_t75" style="width:433.35pt;height:120.25pt" o:ole="">
            <v:imagedata r:id="rId17" o:title=""/>
          </v:shape>
          <o:OLEObject Type="Embed" ProgID="Visio.Drawing.11" ShapeID="_x0000_i1028" DrawAspect="Content" ObjectID="_1741428844" r:id="rId18"/>
        </w:object>
      </w:r>
    </w:p>
    <w:p w14:paraId="1029E18E" w14:textId="77777777" w:rsidR="003133A5" w:rsidRDefault="003133A5" w:rsidP="003133A5">
      <w:pPr>
        <w:pStyle w:val="TF"/>
      </w:pPr>
      <w:r>
        <w:t>Figure 5.2.2.3.2-1: Creating Data using PUT</w:t>
      </w:r>
    </w:p>
    <w:p w14:paraId="31BEB870" w14:textId="77777777" w:rsidR="003133A5" w:rsidRDefault="003133A5" w:rsidP="003133A5">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7CB66ED6" w14:textId="77777777" w:rsidR="003133A5" w:rsidRDefault="003133A5" w:rsidP="003133A5">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7DC6F2E3" w14:textId="77777777" w:rsidR="003133A5" w:rsidRDefault="003133A5" w:rsidP="003133A5">
      <w:pPr>
        <w:pStyle w:val="B1"/>
        <w:rPr>
          <w:lang w:eastAsia="zh-CN"/>
        </w:rPr>
      </w:pPr>
      <w:r>
        <w:rPr>
          <w:lang w:eastAsia="zh-CN"/>
        </w:rPr>
        <w:tab/>
        <w:t>On failure, the UDR shall return an appropriated error code with the error cause information.</w:t>
      </w:r>
    </w:p>
    <w:p w14:paraId="5460E513" w14:textId="77777777" w:rsidR="003133A5" w:rsidRPr="001F16C3" w:rsidRDefault="003133A5" w:rsidP="00F3074B">
      <w:pPr>
        <w:pStyle w:val="Heading5"/>
      </w:pPr>
      <w:bookmarkStart w:id="204" w:name="_Toc20120537"/>
      <w:bookmarkStart w:id="205" w:name="_Toc21623415"/>
      <w:bookmarkStart w:id="206" w:name="_Toc27587110"/>
      <w:bookmarkStart w:id="207" w:name="_Toc36459172"/>
      <w:bookmarkStart w:id="208" w:name="_Toc45028419"/>
      <w:bookmarkStart w:id="209" w:name="_Toc51870098"/>
      <w:bookmarkStart w:id="210" w:name="_Toc51870220"/>
      <w:bookmarkStart w:id="211" w:name="_Toc90581974"/>
      <w:bookmarkStart w:id="212" w:name="_Toc130816046"/>
      <w:r w:rsidRPr="001F16C3">
        <w:t>5.2.2.3.3</w:t>
      </w:r>
      <w:r w:rsidRPr="001F16C3">
        <w:tab/>
        <w:t>Data Creation using POST</w:t>
      </w:r>
      <w:bookmarkEnd w:id="204"/>
      <w:bookmarkEnd w:id="205"/>
      <w:bookmarkEnd w:id="206"/>
      <w:bookmarkEnd w:id="207"/>
      <w:bookmarkEnd w:id="208"/>
      <w:bookmarkEnd w:id="209"/>
      <w:bookmarkEnd w:id="210"/>
      <w:bookmarkEnd w:id="211"/>
      <w:bookmarkEnd w:id="212"/>
    </w:p>
    <w:p w14:paraId="2440F86C" w14:textId="77777777" w:rsidR="003133A5" w:rsidRPr="001F16C3" w:rsidRDefault="003133A5" w:rsidP="003133A5">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Pr>
          <w:lang w:val="en-US" w:eastAsia="zh-CN"/>
        </w:rPr>
        <w:t> </w:t>
      </w:r>
      <w:r>
        <w:rPr>
          <w:lang w:eastAsia="zh-CN"/>
        </w:rPr>
        <w:t>[</w:t>
      </w:r>
      <w:r>
        <w:rPr>
          <w:rFonts w:hint="eastAsia"/>
          <w:lang w:val="en-US" w:eastAsia="zh-CN"/>
        </w:rPr>
        <w:t>8</w:t>
      </w:r>
      <w:r>
        <w:rPr>
          <w:lang w:eastAsia="zh-CN"/>
        </w:rPr>
        <w:t>])</w:t>
      </w:r>
      <w:r>
        <w:t>.</w:t>
      </w:r>
    </w:p>
    <w:p w14:paraId="6B871E00" w14:textId="77777777" w:rsidR="003133A5" w:rsidRDefault="003133A5" w:rsidP="003133A5">
      <w:pPr>
        <w:rPr>
          <w:lang w:eastAsia="zh-CN"/>
        </w:rPr>
      </w:pPr>
    </w:p>
    <w:p w14:paraId="3996CCE1" w14:textId="77777777" w:rsidR="003133A5" w:rsidRDefault="003133A5" w:rsidP="003133A5">
      <w:pPr>
        <w:pStyle w:val="TH"/>
      </w:pPr>
      <w:r w:rsidRPr="001F16C3">
        <w:object w:dxaOrig="8700" w:dyaOrig="2400" w14:anchorId="3F738AFD">
          <v:shape id="_x0000_i1029" type="#_x0000_t75" style="width:433.35pt;height:120.25pt" o:ole="">
            <v:imagedata r:id="rId19" o:title=""/>
          </v:shape>
          <o:OLEObject Type="Embed" ProgID="Visio.Drawing.11" ShapeID="_x0000_i1029" DrawAspect="Content" ObjectID="_1741428845" r:id="rId20"/>
        </w:object>
      </w:r>
    </w:p>
    <w:p w14:paraId="693E9659" w14:textId="77777777" w:rsidR="003133A5" w:rsidRDefault="003133A5" w:rsidP="003133A5">
      <w:pPr>
        <w:pStyle w:val="TF"/>
      </w:pPr>
      <w:r>
        <w:t>Figure 5.2.2.3.3-1: Creating Data using POST</w:t>
      </w:r>
    </w:p>
    <w:p w14:paraId="211AC088" w14:textId="77777777" w:rsidR="003133A5" w:rsidRDefault="003133A5" w:rsidP="003133A5">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1A58DFF9" w14:textId="77777777" w:rsidR="003133A5" w:rsidRDefault="003133A5" w:rsidP="003133A5">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5E9520A2" w14:textId="77777777" w:rsidR="003133A5" w:rsidRDefault="003133A5" w:rsidP="003133A5">
      <w:pPr>
        <w:pStyle w:val="B1"/>
        <w:rPr>
          <w:lang w:eastAsia="zh-CN"/>
        </w:rPr>
      </w:pPr>
      <w:r>
        <w:rPr>
          <w:lang w:eastAsia="zh-CN"/>
        </w:rPr>
        <w:lastRenderedPageBreak/>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1A11C424" w14:textId="77777777" w:rsidR="003133A5" w:rsidRDefault="003133A5" w:rsidP="003133A5">
      <w:pPr>
        <w:pStyle w:val="B1"/>
        <w:rPr>
          <w:lang w:eastAsia="zh-CN"/>
        </w:rPr>
      </w:pPr>
      <w:r>
        <w:rPr>
          <w:lang w:eastAsia="zh-CN"/>
        </w:rPr>
        <w:tab/>
        <w:t>On failure, the UDR shall return an appropriated error code with the error cause information.</w:t>
      </w:r>
    </w:p>
    <w:p w14:paraId="369E5206" w14:textId="77777777" w:rsidR="003133A5" w:rsidRPr="001F16C3" w:rsidRDefault="003133A5" w:rsidP="00F3074B">
      <w:pPr>
        <w:pStyle w:val="Heading4"/>
        <w:rPr>
          <w:lang w:eastAsia="zh-CN"/>
        </w:rPr>
      </w:pPr>
      <w:bookmarkStart w:id="213" w:name="_Toc20120538"/>
      <w:bookmarkStart w:id="214" w:name="_Toc21623416"/>
      <w:bookmarkStart w:id="215" w:name="_Toc27587111"/>
      <w:bookmarkStart w:id="216" w:name="_Toc36459173"/>
      <w:bookmarkStart w:id="217" w:name="_Toc45028420"/>
      <w:bookmarkStart w:id="218" w:name="_Toc51870099"/>
      <w:bookmarkStart w:id="219" w:name="_Toc51870221"/>
      <w:bookmarkStart w:id="220" w:name="_Toc90581975"/>
      <w:bookmarkStart w:id="221" w:name="_Toc130816047"/>
      <w:r w:rsidRPr="001F16C3">
        <w:t>5.2.2.</w:t>
      </w:r>
      <w:r w:rsidRPr="001F16C3">
        <w:rPr>
          <w:lang w:eastAsia="zh-CN"/>
        </w:rPr>
        <w:t>4</w:t>
      </w:r>
      <w:r w:rsidRPr="001F16C3">
        <w:tab/>
      </w:r>
      <w:r w:rsidRPr="001F16C3">
        <w:rPr>
          <w:lang w:eastAsia="zh-CN"/>
        </w:rPr>
        <w:t>Delete</w:t>
      </w:r>
      <w:bookmarkEnd w:id="213"/>
      <w:bookmarkEnd w:id="214"/>
      <w:bookmarkEnd w:id="215"/>
      <w:bookmarkEnd w:id="216"/>
      <w:bookmarkEnd w:id="217"/>
      <w:bookmarkEnd w:id="218"/>
      <w:bookmarkEnd w:id="219"/>
      <w:bookmarkEnd w:id="220"/>
      <w:bookmarkEnd w:id="221"/>
    </w:p>
    <w:p w14:paraId="72BD8BD0" w14:textId="77777777" w:rsidR="003133A5" w:rsidRPr="001F16C3" w:rsidRDefault="003133A5" w:rsidP="00F3074B">
      <w:pPr>
        <w:pStyle w:val="Heading5"/>
      </w:pPr>
      <w:bookmarkStart w:id="222" w:name="_Toc20120539"/>
      <w:bookmarkStart w:id="223" w:name="_Toc21623417"/>
      <w:bookmarkStart w:id="224" w:name="_Toc27587112"/>
      <w:bookmarkStart w:id="225" w:name="_Toc36459174"/>
      <w:bookmarkStart w:id="226" w:name="_Toc45028421"/>
      <w:bookmarkStart w:id="227" w:name="_Toc51870100"/>
      <w:bookmarkStart w:id="228" w:name="_Toc51870222"/>
      <w:bookmarkStart w:id="229" w:name="_Toc90581976"/>
      <w:bookmarkStart w:id="230" w:name="_Toc130816048"/>
      <w:r w:rsidRPr="001F16C3">
        <w:t>5.2.2.</w:t>
      </w:r>
      <w:r w:rsidRPr="001F16C3">
        <w:rPr>
          <w:lang w:eastAsia="zh-CN"/>
        </w:rPr>
        <w:t>4</w:t>
      </w:r>
      <w:r w:rsidRPr="001F16C3">
        <w:t>.1</w:t>
      </w:r>
      <w:r w:rsidRPr="001F16C3">
        <w:tab/>
        <w:t>General</w:t>
      </w:r>
      <w:bookmarkEnd w:id="222"/>
      <w:bookmarkEnd w:id="223"/>
      <w:bookmarkEnd w:id="224"/>
      <w:bookmarkEnd w:id="225"/>
      <w:bookmarkEnd w:id="226"/>
      <w:bookmarkEnd w:id="227"/>
      <w:bookmarkEnd w:id="228"/>
      <w:bookmarkEnd w:id="229"/>
      <w:bookmarkEnd w:id="230"/>
    </w:p>
    <w:p w14:paraId="6CA9B062" w14:textId="77777777" w:rsidR="003133A5" w:rsidRPr="001F16C3" w:rsidRDefault="003133A5" w:rsidP="003133A5">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44E08953" w14:textId="77777777" w:rsidR="003133A5" w:rsidRDefault="003133A5" w:rsidP="003133A5">
      <w:r>
        <w:t>The following procedures using the Delete service operation are supported:</w:t>
      </w:r>
    </w:p>
    <w:p w14:paraId="75011A61" w14:textId="77777777" w:rsidR="003133A5" w:rsidRDefault="003133A5" w:rsidP="003133A5">
      <w:pPr>
        <w:pStyle w:val="B1"/>
      </w:pPr>
      <w:r>
        <w:t>-</w:t>
      </w:r>
      <w:r>
        <w:tab/>
        <w:t>Data Deletion</w:t>
      </w:r>
    </w:p>
    <w:p w14:paraId="465DE44A" w14:textId="77777777" w:rsidR="003133A5" w:rsidRDefault="003133A5" w:rsidP="003133A5">
      <w:pPr>
        <w:rPr>
          <w:lang w:eastAsia="zh-CN"/>
        </w:rPr>
      </w:pPr>
      <w:r>
        <w:t xml:space="preserve">HTTP </w:t>
      </w:r>
      <w:r>
        <w:rPr>
          <w:lang w:eastAsia="zh-CN"/>
        </w:rPr>
        <w:t>DELETE</w:t>
      </w:r>
      <w:r>
        <w:t xml:space="preserve"> method </w:t>
      </w:r>
      <w:r>
        <w:rPr>
          <w:lang w:eastAsia="zh-CN"/>
        </w:rPr>
        <w:t>shall be used.</w:t>
      </w:r>
    </w:p>
    <w:p w14:paraId="1B0BB7D6" w14:textId="77777777" w:rsidR="003133A5" w:rsidRPr="001F16C3" w:rsidRDefault="003133A5" w:rsidP="00F3074B">
      <w:pPr>
        <w:pStyle w:val="Heading5"/>
        <w:rPr>
          <w:lang w:eastAsia="zh-CN"/>
        </w:rPr>
      </w:pPr>
      <w:bookmarkStart w:id="231" w:name="_Toc20120540"/>
      <w:bookmarkStart w:id="232" w:name="_Toc21623418"/>
      <w:bookmarkStart w:id="233" w:name="_Toc27587113"/>
      <w:bookmarkStart w:id="234" w:name="_Toc36459175"/>
      <w:bookmarkStart w:id="235" w:name="_Toc45028422"/>
      <w:bookmarkStart w:id="236" w:name="_Toc51870101"/>
      <w:bookmarkStart w:id="237" w:name="_Toc51870223"/>
      <w:bookmarkStart w:id="238" w:name="_Toc90581977"/>
      <w:bookmarkStart w:id="239" w:name="_Toc130816049"/>
      <w:r w:rsidRPr="001F16C3">
        <w:t>5.2.2.</w:t>
      </w:r>
      <w:r w:rsidRPr="001F16C3">
        <w:rPr>
          <w:lang w:eastAsia="zh-CN"/>
        </w:rPr>
        <w:t>4</w:t>
      </w:r>
      <w:r w:rsidRPr="001F16C3">
        <w:t>.2</w:t>
      </w:r>
      <w:r w:rsidRPr="001F16C3">
        <w:tab/>
        <w:t>Deleting Data</w:t>
      </w:r>
      <w:bookmarkEnd w:id="231"/>
      <w:bookmarkEnd w:id="232"/>
      <w:bookmarkEnd w:id="233"/>
      <w:bookmarkEnd w:id="234"/>
      <w:bookmarkEnd w:id="235"/>
      <w:bookmarkEnd w:id="236"/>
      <w:bookmarkEnd w:id="237"/>
      <w:bookmarkEnd w:id="238"/>
      <w:bookmarkEnd w:id="239"/>
    </w:p>
    <w:p w14:paraId="2B985520" w14:textId="77777777" w:rsidR="003133A5" w:rsidRPr="001F16C3" w:rsidRDefault="003133A5" w:rsidP="003133A5">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0E0671F0" w14:textId="77777777" w:rsidR="003133A5" w:rsidRDefault="003133A5" w:rsidP="003133A5">
      <w:pPr>
        <w:pStyle w:val="TH"/>
      </w:pPr>
      <w:r w:rsidRPr="001F16C3">
        <w:object w:dxaOrig="8700" w:dyaOrig="2400" w14:anchorId="4EA7F123">
          <v:shape id="_x0000_i1030" type="#_x0000_t75" style="width:433.35pt;height:120.25pt" o:ole="">
            <v:imagedata r:id="rId21" o:title=""/>
          </v:shape>
          <o:OLEObject Type="Embed" ProgID="Visio.Drawing.11" ShapeID="_x0000_i1030" DrawAspect="Content" ObjectID="_1741428846" r:id="rId22"/>
        </w:object>
      </w:r>
    </w:p>
    <w:p w14:paraId="284DB857" w14:textId="77777777" w:rsidR="003133A5" w:rsidRDefault="003133A5" w:rsidP="003133A5">
      <w:pPr>
        <w:pStyle w:val="TF"/>
      </w:pPr>
      <w:r>
        <w:t>Figure 5.2.2.4.2-1: Deleting Data</w:t>
      </w:r>
    </w:p>
    <w:p w14:paraId="48A5A544" w14:textId="77777777" w:rsidR="003133A5" w:rsidRDefault="003133A5" w:rsidP="003133A5">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15C1FC5F" w14:textId="77777777" w:rsidR="003133A5" w:rsidRDefault="003133A5" w:rsidP="003133A5">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4DFB73BF" w14:textId="77777777" w:rsidR="003133A5" w:rsidRDefault="003133A5" w:rsidP="003133A5">
      <w:pPr>
        <w:pStyle w:val="B1"/>
        <w:rPr>
          <w:lang w:eastAsia="zh-CN"/>
        </w:rPr>
      </w:pPr>
      <w:r>
        <w:rPr>
          <w:lang w:eastAsia="zh-CN"/>
        </w:rPr>
        <w:tab/>
        <w:t>On failure, the UDR shall return an appropriated error code with the error cause information.</w:t>
      </w:r>
    </w:p>
    <w:p w14:paraId="429438CF" w14:textId="77777777" w:rsidR="003133A5" w:rsidRPr="001F16C3" w:rsidRDefault="003133A5" w:rsidP="00F3074B">
      <w:pPr>
        <w:pStyle w:val="Heading4"/>
        <w:rPr>
          <w:lang w:eastAsia="zh-CN"/>
        </w:rPr>
      </w:pPr>
      <w:bookmarkStart w:id="240" w:name="_Toc20120541"/>
      <w:bookmarkStart w:id="241" w:name="_Toc21623419"/>
      <w:bookmarkStart w:id="242" w:name="_Toc27587114"/>
      <w:bookmarkStart w:id="243" w:name="_Toc36459176"/>
      <w:bookmarkStart w:id="244" w:name="_Toc45028423"/>
      <w:bookmarkStart w:id="245" w:name="_Toc51870102"/>
      <w:bookmarkStart w:id="246" w:name="_Toc51870224"/>
      <w:bookmarkStart w:id="247" w:name="_Toc90581978"/>
      <w:bookmarkStart w:id="248" w:name="_Toc130816050"/>
      <w:r w:rsidRPr="001F16C3">
        <w:t>5.2.2.</w:t>
      </w:r>
      <w:r w:rsidRPr="001F16C3">
        <w:rPr>
          <w:lang w:eastAsia="zh-CN"/>
        </w:rPr>
        <w:t>5</w:t>
      </w:r>
      <w:r w:rsidRPr="001F16C3">
        <w:tab/>
      </w:r>
      <w:r w:rsidRPr="001F16C3">
        <w:rPr>
          <w:lang w:eastAsia="zh-CN"/>
        </w:rPr>
        <w:t>Update</w:t>
      </w:r>
      <w:bookmarkEnd w:id="240"/>
      <w:bookmarkEnd w:id="241"/>
      <w:bookmarkEnd w:id="242"/>
      <w:bookmarkEnd w:id="243"/>
      <w:bookmarkEnd w:id="244"/>
      <w:bookmarkEnd w:id="245"/>
      <w:bookmarkEnd w:id="246"/>
      <w:bookmarkEnd w:id="247"/>
      <w:bookmarkEnd w:id="248"/>
    </w:p>
    <w:p w14:paraId="4B542F8C" w14:textId="77777777" w:rsidR="003133A5" w:rsidRPr="001F16C3" w:rsidRDefault="003133A5" w:rsidP="00F3074B">
      <w:pPr>
        <w:pStyle w:val="Heading5"/>
      </w:pPr>
      <w:bookmarkStart w:id="249" w:name="_Toc20120542"/>
      <w:bookmarkStart w:id="250" w:name="_Toc21623420"/>
      <w:bookmarkStart w:id="251" w:name="_Toc27587115"/>
      <w:bookmarkStart w:id="252" w:name="_Toc36459177"/>
      <w:bookmarkStart w:id="253" w:name="_Toc45028424"/>
      <w:bookmarkStart w:id="254" w:name="_Toc51870103"/>
      <w:bookmarkStart w:id="255" w:name="_Toc51870225"/>
      <w:bookmarkStart w:id="256" w:name="_Toc90581979"/>
      <w:bookmarkStart w:id="257" w:name="_Toc130816051"/>
      <w:r w:rsidRPr="001F16C3">
        <w:t>5.2.2.</w:t>
      </w:r>
      <w:r w:rsidRPr="001F16C3">
        <w:rPr>
          <w:lang w:eastAsia="zh-CN"/>
        </w:rPr>
        <w:t>5</w:t>
      </w:r>
      <w:r w:rsidRPr="001F16C3">
        <w:t>.1</w:t>
      </w:r>
      <w:r w:rsidRPr="001F16C3">
        <w:tab/>
        <w:t>General</w:t>
      </w:r>
      <w:bookmarkEnd w:id="249"/>
      <w:bookmarkEnd w:id="250"/>
      <w:bookmarkEnd w:id="251"/>
      <w:bookmarkEnd w:id="252"/>
      <w:bookmarkEnd w:id="253"/>
      <w:bookmarkEnd w:id="254"/>
      <w:bookmarkEnd w:id="255"/>
      <w:bookmarkEnd w:id="256"/>
      <w:bookmarkEnd w:id="257"/>
    </w:p>
    <w:p w14:paraId="77B0D93C" w14:textId="77777777" w:rsidR="003133A5" w:rsidRPr="001F16C3" w:rsidRDefault="003133A5" w:rsidP="003133A5">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568AC8A8" w14:textId="77777777" w:rsidR="003133A5" w:rsidRDefault="003133A5" w:rsidP="003133A5">
      <w:r>
        <w:t>The following procedures using the Update service operation are supported:</w:t>
      </w:r>
    </w:p>
    <w:p w14:paraId="2540CA98" w14:textId="77777777" w:rsidR="003133A5" w:rsidRDefault="003133A5" w:rsidP="003133A5">
      <w:pPr>
        <w:pStyle w:val="B1"/>
      </w:pPr>
      <w:r>
        <w:t>-</w:t>
      </w:r>
      <w:r>
        <w:tab/>
        <w:t>Data Update using PATCH</w:t>
      </w:r>
    </w:p>
    <w:p w14:paraId="41A902D5" w14:textId="77777777" w:rsidR="003133A5" w:rsidRDefault="003133A5" w:rsidP="003133A5">
      <w:pPr>
        <w:pStyle w:val="B1"/>
      </w:pPr>
      <w:r>
        <w:lastRenderedPageBreak/>
        <w:t>-</w:t>
      </w:r>
      <w:r>
        <w:tab/>
        <w:t>Data Update using PUT</w:t>
      </w:r>
    </w:p>
    <w:p w14:paraId="0BDE8883" w14:textId="77777777" w:rsidR="003133A5" w:rsidRDefault="003133A5" w:rsidP="003133A5">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7327C8FA" w14:textId="77777777" w:rsidR="003133A5" w:rsidRPr="001F16C3" w:rsidRDefault="003133A5" w:rsidP="00F3074B">
      <w:pPr>
        <w:pStyle w:val="Heading5"/>
        <w:rPr>
          <w:lang w:eastAsia="zh-CN"/>
        </w:rPr>
      </w:pPr>
      <w:bookmarkStart w:id="258" w:name="_Toc20120543"/>
      <w:bookmarkStart w:id="259" w:name="_Toc21623421"/>
      <w:bookmarkStart w:id="260" w:name="_Toc27587116"/>
      <w:bookmarkStart w:id="261" w:name="_Toc36459178"/>
      <w:bookmarkStart w:id="262" w:name="_Toc45028425"/>
      <w:bookmarkStart w:id="263" w:name="_Toc51870104"/>
      <w:bookmarkStart w:id="264" w:name="_Toc51870226"/>
      <w:bookmarkStart w:id="265" w:name="_Toc90581980"/>
      <w:bookmarkStart w:id="266" w:name="_Toc130816052"/>
      <w:r w:rsidRPr="001F16C3">
        <w:t>5.2.2.</w:t>
      </w:r>
      <w:r w:rsidRPr="001F16C3">
        <w:rPr>
          <w:lang w:eastAsia="zh-CN"/>
        </w:rPr>
        <w:t>5</w:t>
      </w:r>
      <w:r w:rsidRPr="001F16C3">
        <w:t>.2</w:t>
      </w:r>
      <w:r w:rsidRPr="001F16C3">
        <w:tab/>
        <w:t>Data Update</w:t>
      </w:r>
      <w:r w:rsidRPr="001F16C3">
        <w:rPr>
          <w:lang w:eastAsia="zh-CN"/>
        </w:rPr>
        <w:t xml:space="preserve"> using PATCH</w:t>
      </w:r>
      <w:bookmarkEnd w:id="258"/>
      <w:bookmarkEnd w:id="259"/>
      <w:bookmarkEnd w:id="260"/>
      <w:bookmarkEnd w:id="261"/>
      <w:bookmarkEnd w:id="262"/>
      <w:bookmarkEnd w:id="263"/>
      <w:bookmarkEnd w:id="264"/>
      <w:bookmarkEnd w:id="265"/>
      <w:bookmarkEnd w:id="266"/>
    </w:p>
    <w:p w14:paraId="58561249" w14:textId="77777777" w:rsidR="003133A5" w:rsidRPr="001F16C3" w:rsidRDefault="003133A5" w:rsidP="003133A5">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790850E9" w14:textId="77777777" w:rsidR="003133A5" w:rsidRDefault="003133A5" w:rsidP="003133A5">
      <w:pPr>
        <w:pStyle w:val="TH"/>
      </w:pPr>
      <w:r w:rsidRPr="001F16C3">
        <w:object w:dxaOrig="8700" w:dyaOrig="2400" w14:anchorId="1BDAB4C4">
          <v:shape id="_x0000_i1031" type="#_x0000_t75" style="width:433.35pt;height:119.55pt" o:ole="">
            <v:imagedata r:id="rId23" o:title=""/>
          </v:shape>
          <o:OLEObject Type="Embed" ProgID="Visio.Drawing.11" ShapeID="_x0000_i1031" DrawAspect="Content" ObjectID="_1741428847" r:id="rId24"/>
        </w:object>
      </w:r>
    </w:p>
    <w:p w14:paraId="4F14E50B" w14:textId="77777777" w:rsidR="003133A5" w:rsidRDefault="003133A5" w:rsidP="003133A5">
      <w:pPr>
        <w:pStyle w:val="TF"/>
        <w:rPr>
          <w:lang w:eastAsia="zh-CN"/>
        </w:rPr>
      </w:pPr>
      <w:r>
        <w:t>Figure 5.2.2.5.2-1: Data</w:t>
      </w:r>
      <w:r>
        <w:rPr>
          <w:lang w:eastAsia="zh-CN"/>
        </w:rPr>
        <w:t xml:space="preserve"> </w:t>
      </w:r>
      <w:r>
        <w:t>Updating</w:t>
      </w:r>
      <w:r>
        <w:rPr>
          <w:lang w:eastAsia="zh-CN"/>
        </w:rPr>
        <w:t xml:space="preserve"> using PATCH</w:t>
      </w:r>
    </w:p>
    <w:p w14:paraId="6FA3AE23" w14:textId="77777777" w:rsidR="003133A5" w:rsidRDefault="003133A5" w:rsidP="003133A5">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755C5811" w14:textId="77777777" w:rsidR="003133A5" w:rsidRDefault="003133A5" w:rsidP="003133A5">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72AB7EFB" w14:textId="77777777" w:rsidR="003133A5" w:rsidRDefault="003133A5" w:rsidP="003133A5">
      <w:pPr>
        <w:pStyle w:val="B1"/>
        <w:rPr>
          <w:lang w:eastAsia="zh-CN"/>
        </w:rPr>
      </w:pPr>
      <w:r>
        <w:rPr>
          <w:lang w:eastAsia="zh-CN"/>
        </w:rPr>
        <w:tab/>
        <w:t>On failure, the UDR shall return an appropriated error code with the error cause information.</w:t>
      </w:r>
    </w:p>
    <w:p w14:paraId="3833584C" w14:textId="77777777" w:rsidR="003133A5" w:rsidRPr="001F16C3" w:rsidRDefault="003133A5" w:rsidP="00F3074B">
      <w:pPr>
        <w:pStyle w:val="Heading5"/>
      </w:pPr>
      <w:bookmarkStart w:id="267" w:name="_Toc20120544"/>
      <w:bookmarkStart w:id="268" w:name="_Toc21623422"/>
      <w:bookmarkStart w:id="269" w:name="_Toc27587117"/>
      <w:bookmarkStart w:id="270" w:name="_Toc36459179"/>
      <w:bookmarkStart w:id="271" w:name="_Toc45028426"/>
      <w:bookmarkStart w:id="272" w:name="_Toc51870105"/>
      <w:bookmarkStart w:id="273" w:name="_Toc51870227"/>
      <w:bookmarkStart w:id="274" w:name="_Toc90581981"/>
      <w:bookmarkStart w:id="275" w:name="_Toc130816053"/>
      <w:r w:rsidRPr="001F16C3">
        <w:t>5.2.2.</w:t>
      </w:r>
      <w:r w:rsidRPr="001F16C3">
        <w:rPr>
          <w:lang w:eastAsia="zh-CN"/>
        </w:rPr>
        <w:t>5</w:t>
      </w:r>
      <w:r w:rsidRPr="001F16C3">
        <w:t>.3</w:t>
      </w:r>
      <w:r w:rsidRPr="001F16C3">
        <w:tab/>
        <w:t>Data Update</w:t>
      </w:r>
      <w:r w:rsidRPr="001F16C3">
        <w:rPr>
          <w:lang w:eastAsia="zh-CN"/>
        </w:rPr>
        <w:t xml:space="preserve"> using PUT</w:t>
      </w:r>
      <w:bookmarkEnd w:id="267"/>
      <w:bookmarkEnd w:id="268"/>
      <w:bookmarkEnd w:id="269"/>
      <w:bookmarkEnd w:id="270"/>
      <w:bookmarkEnd w:id="271"/>
      <w:bookmarkEnd w:id="272"/>
      <w:bookmarkEnd w:id="273"/>
      <w:bookmarkEnd w:id="274"/>
      <w:bookmarkEnd w:id="275"/>
    </w:p>
    <w:p w14:paraId="24CF31DB" w14:textId="77777777" w:rsidR="003133A5" w:rsidRPr="001F16C3" w:rsidRDefault="003133A5" w:rsidP="003133A5">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3BB854A8" w14:textId="77777777" w:rsidR="003133A5" w:rsidRDefault="003133A5" w:rsidP="003133A5">
      <w:pPr>
        <w:pStyle w:val="TH"/>
        <w:rPr>
          <w:lang w:eastAsia="zh-CN"/>
        </w:rPr>
      </w:pPr>
      <w:r w:rsidRPr="001F16C3">
        <w:object w:dxaOrig="8700" w:dyaOrig="2400" w14:anchorId="30559002">
          <v:shape id="_x0000_i1032" type="#_x0000_t75" style="width:435.4pt;height:119.55pt" o:ole="">
            <v:imagedata r:id="rId25" o:title=""/>
          </v:shape>
          <o:OLEObject Type="Embed" ProgID="Visio.Drawing.11" ShapeID="_x0000_i1032" DrawAspect="Content" ObjectID="_1741428848" r:id="rId26"/>
        </w:object>
      </w:r>
    </w:p>
    <w:p w14:paraId="2994906B" w14:textId="77777777" w:rsidR="003133A5" w:rsidRDefault="003133A5" w:rsidP="003133A5">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4375151D" w14:textId="77777777" w:rsidR="003133A5" w:rsidRDefault="003133A5" w:rsidP="003133A5">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7DB7D4DF" w14:textId="77777777" w:rsidR="003133A5" w:rsidRDefault="003133A5" w:rsidP="003133A5">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106E58F7" w14:textId="77777777" w:rsidR="003133A5" w:rsidRDefault="003133A5" w:rsidP="003133A5">
      <w:pPr>
        <w:pStyle w:val="B1"/>
        <w:rPr>
          <w:lang w:eastAsia="zh-CN"/>
        </w:rPr>
      </w:pPr>
      <w:r>
        <w:rPr>
          <w:lang w:eastAsia="zh-CN"/>
        </w:rPr>
        <w:tab/>
        <w:t>On failure, the UDR shall return an appropriated error code with the error cause information.</w:t>
      </w:r>
    </w:p>
    <w:p w14:paraId="7457A936" w14:textId="77777777" w:rsidR="003133A5" w:rsidRPr="001F16C3" w:rsidRDefault="003133A5" w:rsidP="00F3074B">
      <w:pPr>
        <w:pStyle w:val="Heading4"/>
        <w:rPr>
          <w:lang w:eastAsia="zh-CN"/>
        </w:rPr>
      </w:pPr>
      <w:bookmarkStart w:id="276" w:name="_Toc20120545"/>
      <w:bookmarkStart w:id="277" w:name="_Toc21623423"/>
      <w:bookmarkStart w:id="278" w:name="_Toc27587118"/>
      <w:bookmarkStart w:id="279" w:name="_Toc36459180"/>
      <w:bookmarkStart w:id="280" w:name="_Toc45028427"/>
      <w:bookmarkStart w:id="281" w:name="_Toc51870106"/>
      <w:bookmarkStart w:id="282" w:name="_Toc51870228"/>
      <w:bookmarkStart w:id="283" w:name="_Toc90581982"/>
      <w:bookmarkStart w:id="284" w:name="_Toc130816054"/>
      <w:r w:rsidRPr="001F16C3">
        <w:lastRenderedPageBreak/>
        <w:t>5.2.2.</w:t>
      </w:r>
      <w:r w:rsidRPr="001F16C3">
        <w:rPr>
          <w:lang w:eastAsia="zh-CN"/>
        </w:rPr>
        <w:t>6</w:t>
      </w:r>
      <w:r w:rsidRPr="001F16C3">
        <w:tab/>
      </w:r>
      <w:r w:rsidRPr="001F16C3">
        <w:rPr>
          <w:lang w:eastAsia="zh-CN"/>
        </w:rPr>
        <w:t>Subscribe</w:t>
      </w:r>
      <w:bookmarkEnd w:id="276"/>
      <w:bookmarkEnd w:id="277"/>
      <w:bookmarkEnd w:id="278"/>
      <w:bookmarkEnd w:id="279"/>
      <w:bookmarkEnd w:id="280"/>
      <w:bookmarkEnd w:id="281"/>
      <w:bookmarkEnd w:id="282"/>
      <w:bookmarkEnd w:id="283"/>
      <w:bookmarkEnd w:id="284"/>
    </w:p>
    <w:p w14:paraId="62036045" w14:textId="77777777" w:rsidR="003133A5" w:rsidRPr="001F16C3" w:rsidRDefault="003133A5" w:rsidP="00F3074B">
      <w:pPr>
        <w:pStyle w:val="Heading5"/>
      </w:pPr>
      <w:bookmarkStart w:id="285" w:name="_Toc20120546"/>
      <w:bookmarkStart w:id="286" w:name="_Toc21623424"/>
      <w:bookmarkStart w:id="287" w:name="_Toc27587119"/>
      <w:bookmarkStart w:id="288" w:name="_Toc36459181"/>
      <w:bookmarkStart w:id="289" w:name="_Toc45028428"/>
      <w:bookmarkStart w:id="290" w:name="_Toc51870107"/>
      <w:bookmarkStart w:id="291" w:name="_Toc51870229"/>
      <w:bookmarkStart w:id="292" w:name="_Toc90581983"/>
      <w:bookmarkStart w:id="293" w:name="_Toc130816055"/>
      <w:r w:rsidRPr="001F16C3">
        <w:t>5.2.2.</w:t>
      </w:r>
      <w:r w:rsidRPr="001F16C3">
        <w:rPr>
          <w:lang w:eastAsia="zh-CN"/>
        </w:rPr>
        <w:t>6</w:t>
      </w:r>
      <w:r w:rsidRPr="001F16C3">
        <w:t>.1</w:t>
      </w:r>
      <w:r w:rsidRPr="001F16C3">
        <w:tab/>
        <w:t>General</w:t>
      </w:r>
      <w:bookmarkEnd w:id="285"/>
      <w:bookmarkEnd w:id="286"/>
      <w:bookmarkEnd w:id="287"/>
      <w:bookmarkEnd w:id="288"/>
      <w:bookmarkEnd w:id="289"/>
      <w:bookmarkEnd w:id="290"/>
      <w:bookmarkEnd w:id="291"/>
      <w:bookmarkEnd w:id="292"/>
      <w:bookmarkEnd w:id="293"/>
    </w:p>
    <w:p w14:paraId="36912763" w14:textId="77777777" w:rsidR="003133A5" w:rsidRDefault="003133A5" w:rsidP="003133A5">
      <w:pPr>
        <w:pStyle w:val="Guidance"/>
        <w:rPr>
          <w:i w:val="0"/>
          <w:color w:val="000000"/>
          <w:lang w:eastAsia="zh-CN"/>
        </w:rPr>
      </w:pPr>
      <w:r>
        <w:rPr>
          <w:i w:val="0"/>
          <w:color w:val="000000"/>
          <w:lang w:eastAsia="zh-CN"/>
        </w:rPr>
        <w:t xml:space="preserve">The Subscribe service operation is used for the NF service consumer to </w:t>
      </w:r>
      <w:r>
        <w:rPr>
          <w:rFonts w:hint="eastAsia"/>
          <w:i w:val="0"/>
          <w:color w:val="000000"/>
          <w:lang w:eastAsia="zh-CN"/>
        </w:rPr>
        <w:t xml:space="preserve">explicitly </w:t>
      </w:r>
      <w:r>
        <w:rPr>
          <w:i w:val="0"/>
          <w:color w:val="000000"/>
          <w:lang w:eastAsia="zh-CN"/>
        </w:rPr>
        <w:t>subscribe to the data change notification from the UDR.</w:t>
      </w:r>
    </w:p>
    <w:p w14:paraId="79A0BF27" w14:textId="77777777" w:rsidR="003133A5" w:rsidRDefault="003133A5" w:rsidP="003133A5">
      <w:pPr>
        <w:rPr>
          <w:color w:val="000000"/>
          <w:lang w:eastAsia="zh-CN"/>
        </w:rPr>
      </w:pPr>
      <w:r>
        <w:rPr>
          <w:lang w:eastAsia="zh-CN"/>
        </w:rPr>
        <w:t>Permanent Subscription Data i.e. sub-resources of the ProvisionedData resource (see 3GPP TS 29.505 [2]) can be modified only by means of provisioning at the UDR and may be (as a deployment option) implicitly subscribed by the UDM as described in 3GPP TS 29.501 [8] clause 4.6.2.2.1.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26D2323B" w14:textId="77777777" w:rsidR="003133A5" w:rsidRPr="001F16C3" w:rsidRDefault="003133A5" w:rsidP="00F3074B">
      <w:pPr>
        <w:pStyle w:val="Heading5"/>
        <w:rPr>
          <w:lang w:eastAsia="zh-CN"/>
        </w:rPr>
      </w:pPr>
      <w:bookmarkStart w:id="294" w:name="_Toc20120547"/>
      <w:bookmarkStart w:id="295" w:name="_Toc21623425"/>
      <w:bookmarkStart w:id="296" w:name="_Toc27587120"/>
      <w:bookmarkStart w:id="297" w:name="_Toc36459182"/>
      <w:bookmarkStart w:id="298" w:name="_Toc45028429"/>
      <w:bookmarkStart w:id="299" w:name="_Toc51870108"/>
      <w:bookmarkStart w:id="300" w:name="_Toc51870230"/>
      <w:bookmarkStart w:id="301" w:name="_Toc90581984"/>
      <w:bookmarkStart w:id="302" w:name="_Toc130816056"/>
      <w:r w:rsidRPr="001F16C3">
        <w:t>5.2.2.</w:t>
      </w:r>
      <w:r w:rsidRPr="001F16C3">
        <w:rPr>
          <w:lang w:eastAsia="zh-CN"/>
        </w:rPr>
        <w:t>6</w:t>
      </w:r>
      <w:r w:rsidRPr="001F16C3">
        <w:t>.2</w:t>
      </w:r>
      <w:r w:rsidRPr="001F16C3">
        <w:tab/>
      </w:r>
      <w:r w:rsidRPr="001F16C3">
        <w:rPr>
          <w:lang w:eastAsia="zh-CN"/>
        </w:rPr>
        <w:t>NF service consumer subscribes to notifications to UDR</w:t>
      </w:r>
      <w:bookmarkEnd w:id="294"/>
      <w:bookmarkEnd w:id="295"/>
      <w:bookmarkEnd w:id="296"/>
      <w:bookmarkEnd w:id="297"/>
      <w:bookmarkEnd w:id="298"/>
      <w:bookmarkEnd w:id="299"/>
      <w:bookmarkEnd w:id="300"/>
      <w:bookmarkEnd w:id="301"/>
      <w:bookmarkEnd w:id="302"/>
    </w:p>
    <w:p w14:paraId="68DDCD09" w14:textId="77777777" w:rsidR="003133A5" w:rsidRPr="001F16C3" w:rsidRDefault="003133A5" w:rsidP="003133A5">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00FB6AD" w14:textId="77777777" w:rsidR="003133A5" w:rsidRDefault="003133A5" w:rsidP="003133A5">
      <w:pPr>
        <w:pStyle w:val="TH"/>
        <w:rPr>
          <w:lang w:eastAsia="zh-CN"/>
        </w:rPr>
      </w:pPr>
      <w:r w:rsidRPr="001F16C3">
        <w:object w:dxaOrig="8685" w:dyaOrig="2415" w14:anchorId="5D82572B">
          <v:shape id="_x0000_i1033" type="#_x0000_t75" style="width:435.4pt;height:119.55pt" o:ole="">
            <v:imagedata r:id="rId27" o:title=""/>
          </v:shape>
          <o:OLEObject Type="Embed" ProgID="Visio.Drawing.11" ShapeID="_x0000_i1033" DrawAspect="Content" ObjectID="_1741428849" r:id="rId28"/>
        </w:object>
      </w:r>
    </w:p>
    <w:p w14:paraId="15DFCD9D" w14:textId="77777777" w:rsidR="003133A5" w:rsidRDefault="003133A5" w:rsidP="003133A5">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45DFAD71" w14:textId="77777777" w:rsidR="003133A5" w:rsidRDefault="003133A5" w:rsidP="003133A5">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310DA4BD" w14:textId="77777777" w:rsidR="003133A5" w:rsidRDefault="003133A5" w:rsidP="003133A5">
      <w:pPr>
        <w:pStyle w:val="B1"/>
      </w:pPr>
      <w:r>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7375B495" w14:textId="77777777" w:rsidR="003133A5" w:rsidRDefault="003133A5" w:rsidP="003133A5">
      <w:pPr>
        <w:pStyle w:val="B1"/>
        <w:ind w:firstLine="0"/>
        <w:rPr>
          <w:lang w:eastAsia="zh-CN"/>
        </w:rPr>
      </w:pPr>
      <w:bookmarkStart w:id="303" w:name="_PERM_MCCTEMPBM_CRPT71890006___3"/>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03"/>
    <w:p w14:paraId="059DB4BD" w14:textId="77777777" w:rsidR="003133A5" w:rsidRDefault="003133A5" w:rsidP="003133A5">
      <w:pPr>
        <w:pStyle w:val="B1"/>
        <w:rPr>
          <w:lang w:eastAsia="zh-CN"/>
        </w:rPr>
      </w:pPr>
      <w:r>
        <w:lastRenderedPageBreak/>
        <w:tab/>
      </w:r>
      <w:r>
        <w:rPr>
          <w:lang w:eastAsia="zh-CN"/>
        </w:rPr>
        <w:t>On failure, the UDR returns an appropriated error code with the error cause information.</w:t>
      </w:r>
    </w:p>
    <w:p w14:paraId="0E2B6CD6" w14:textId="77777777" w:rsidR="00F3074B" w:rsidRPr="00FF0DB2" w:rsidRDefault="003133A5" w:rsidP="00CF04B7">
      <w:pPr>
        <w:rPr>
          <w:lang w:val="en-US" w:eastAsia="zh-CN"/>
        </w:rPr>
      </w:pPr>
      <w:r>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04" w:name="_Toc20120548"/>
      <w:bookmarkStart w:id="305" w:name="_Toc21623426"/>
      <w:bookmarkStart w:id="306" w:name="_Toc27587121"/>
      <w:bookmarkStart w:id="307" w:name="_Toc36459183"/>
      <w:bookmarkStart w:id="308" w:name="_Toc45028430"/>
      <w:bookmarkStart w:id="309" w:name="_Toc51870109"/>
      <w:bookmarkStart w:id="310" w:name="_Toc51870231"/>
      <w:bookmarkStart w:id="311" w:name="_Toc90581985"/>
    </w:p>
    <w:p w14:paraId="32FB0DBB" w14:textId="77777777" w:rsidR="003133A5" w:rsidRPr="001F16C3" w:rsidRDefault="003133A5" w:rsidP="00F3074B">
      <w:pPr>
        <w:pStyle w:val="Heading5"/>
      </w:pPr>
      <w:bookmarkStart w:id="312" w:name="_Toc130816057"/>
      <w:r w:rsidRPr="001F16C3">
        <w:t>5.2.2.</w:t>
      </w:r>
      <w:r w:rsidRPr="001F16C3">
        <w:rPr>
          <w:lang w:eastAsia="zh-CN"/>
        </w:rPr>
        <w:t>6</w:t>
      </w:r>
      <w:r w:rsidRPr="001F16C3">
        <w:t>.3</w:t>
      </w:r>
      <w:r w:rsidRPr="001F16C3">
        <w:tab/>
      </w:r>
      <w:r w:rsidRPr="001F16C3">
        <w:rPr>
          <w:lang w:eastAsia="zh-CN"/>
        </w:rPr>
        <w:t>Stateless UDM subscribes to notifications to UDR</w:t>
      </w:r>
      <w:bookmarkEnd w:id="304"/>
      <w:bookmarkEnd w:id="305"/>
      <w:bookmarkEnd w:id="306"/>
      <w:bookmarkEnd w:id="307"/>
      <w:bookmarkEnd w:id="308"/>
      <w:bookmarkEnd w:id="309"/>
      <w:bookmarkEnd w:id="310"/>
      <w:bookmarkEnd w:id="311"/>
      <w:bookmarkEnd w:id="312"/>
    </w:p>
    <w:p w14:paraId="644A9D6B" w14:textId="77777777" w:rsidR="003133A5" w:rsidRPr="001F16C3" w:rsidRDefault="003133A5" w:rsidP="003133A5">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1D85ED96" w14:textId="77777777" w:rsidR="003133A5" w:rsidRDefault="003133A5" w:rsidP="003133A5">
      <w:pPr>
        <w:pStyle w:val="TH"/>
        <w:rPr>
          <w:lang w:eastAsia="zh-CN"/>
        </w:rPr>
      </w:pPr>
      <w:r w:rsidRPr="001F16C3">
        <w:object w:dxaOrig="5865" w:dyaOrig="3210" w14:anchorId="6C570088">
          <v:shape id="_x0000_i1034" type="#_x0000_t75" style="width:296.15pt;height:161.65pt" o:ole="">
            <v:imagedata r:id="rId29" o:title=""/>
          </v:shape>
          <o:OLEObject Type="Embed" ProgID="Visio.Drawing.11" ShapeID="_x0000_i1034" DrawAspect="Content" ObjectID="_1741428850" r:id="rId30"/>
        </w:object>
      </w:r>
    </w:p>
    <w:p w14:paraId="35F8538F" w14:textId="77777777" w:rsidR="003133A5" w:rsidRDefault="003133A5" w:rsidP="003133A5">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12AA540B" w14:textId="77777777" w:rsidR="003133A5" w:rsidRDefault="003133A5" w:rsidP="003133A5">
      <w:pPr>
        <w:pStyle w:val="B1"/>
        <w:rPr>
          <w:lang w:eastAsia="zh-CN"/>
        </w:rPr>
      </w:pPr>
      <w:r>
        <w:rPr>
          <w:lang w:eastAsia="zh-CN"/>
        </w:rPr>
        <w:t>1.</w:t>
      </w:r>
      <w:r>
        <w:rPr>
          <w:lang w:eastAsia="zh-CN"/>
        </w:rPr>
        <w:tab/>
        <w:t>The stateless UDM sends a POST request to the UDR to subscribe to the notifications.</w:t>
      </w:r>
    </w:p>
    <w:p w14:paraId="2B66DB3A" w14:textId="77777777" w:rsidR="003133A5" w:rsidRDefault="003133A5" w:rsidP="003133A5">
      <w:pPr>
        <w:pStyle w:val="B1"/>
        <w:rPr>
          <w:lang w:eastAsia="zh-CN"/>
        </w:rPr>
      </w:pPr>
      <w:r>
        <w:rPr>
          <w:lang w:eastAsia="zh-CN"/>
        </w:rPr>
        <w:tab/>
        <w:t>The SubData in the POST request body shall indicate the same data for which a change will trigger a notification.</w:t>
      </w:r>
    </w:p>
    <w:p w14:paraId="23F50083" w14:textId="77777777" w:rsidR="003133A5" w:rsidRDefault="003133A5" w:rsidP="003133A5">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09215D29" w14:textId="77777777" w:rsidR="003133A5" w:rsidRDefault="003133A5" w:rsidP="003133A5">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5FFFB0E1" w14:textId="77777777" w:rsidR="003133A5" w:rsidRDefault="003133A5" w:rsidP="003133A5">
      <w:pPr>
        <w:pStyle w:val="B1"/>
        <w:ind w:firstLine="0"/>
        <w:rPr>
          <w:lang w:eastAsia="zh-CN"/>
        </w:rPr>
      </w:pPr>
      <w:bookmarkStart w:id="313" w:name="_PERM_MCCTEMPBM_CRPT71890007___3"/>
      <w:r>
        <w:rPr>
          <w:rStyle w:val="B1Char"/>
        </w:rPr>
        <w:t>The request may contain an expiry time, suggested by the NF Service Consumer as a hint, representing the time upto which the subscription is desired to be kept active.</w:t>
      </w:r>
    </w:p>
    <w:bookmarkEnd w:id="313"/>
    <w:p w14:paraId="6F319069" w14:textId="77777777" w:rsidR="003133A5" w:rsidRDefault="003133A5" w:rsidP="003133A5">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5B7E02D4" w14:textId="77777777" w:rsidR="003133A5" w:rsidRDefault="003133A5" w:rsidP="003133A5">
      <w:pPr>
        <w:pStyle w:val="B1"/>
        <w:ind w:firstLine="0"/>
        <w:rPr>
          <w:lang w:eastAsia="zh-CN"/>
        </w:rPr>
      </w:pPr>
      <w:bookmarkStart w:id="314" w:name="_PERM_MCCTEMPBM_CRPT71890008___3"/>
      <w:r>
        <w:rPr>
          <w:lang w:eastAsia="zh-CN"/>
        </w:rPr>
        <w:t xml:space="preserve">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w:t>
      </w:r>
      <w:r>
        <w:rPr>
          <w:lang w:eastAsia="zh-CN"/>
        </w:rPr>
        <w:lastRenderedPageBreak/>
        <w:t>at the same time. If the expiry time is not included in the response, the NF Service Consumer shall consider the subscription to be valid without an expiry time.</w:t>
      </w:r>
    </w:p>
    <w:bookmarkEnd w:id="314"/>
    <w:p w14:paraId="0C3F746F" w14:textId="77777777" w:rsidR="003133A5" w:rsidRDefault="003133A5" w:rsidP="003133A5">
      <w:pPr>
        <w:pStyle w:val="B1"/>
        <w:rPr>
          <w:lang w:eastAsia="zh-CN"/>
        </w:rPr>
      </w:pPr>
      <w:r>
        <w:rPr>
          <w:lang w:eastAsia="zh-CN"/>
        </w:rPr>
        <w:tab/>
        <w:t>On failure, the UDR returns an appropriated error code with the error cause information.</w:t>
      </w:r>
    </w:p>
    <w:p w14:paraId="79626BA3" w14:textId="77777777" w:rsidR="00F3074B" w:rsidRPr="00FF0DB2" w:rsidRDefault="003133A5" w:rsidP="00CF04B7">
      <w:pPr>
        <w:rPr>
          <w:lang w:val="en-US" w:eastAsia="zh-CN"/>
        </w:rPr>
      </w:pPr>
      <w:r>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15" w:name="_Toc20120549"/>
      <w:bookmarkStart w:id="316" w:name="_Toc21623427"/>
      <w:bookmarkStart w:id="317" w:name="_Toc27587122"/>
      <w:bookmarkStart w:id="318" w:name="_Toc36459184"/>
      <w:bookmarkStart w:id="319" w:name="_Toc45028431"/>
      <w:bookmarkStart w:id="320" w:name="_Toc51870110"/>
      <w:bookmarkStart w:id="321" w:name="_Toc51870232"/>
      <w:bookmarkStart w:id="322" w:name="_Toc90581986"/>
    </w:p>
    <w:p w14:paraId="4FC83796" w14:textId="77777777" w:rsidR="003133A5" w:rsidRPr="001F16C3" w:rsidRDefault="003133A5" w:rsidP="00F3074B">
      <w:pPr>
        <w:pStyle w:val="Heading4"/>
        <w:rPr>
          <w:lang w:eastAsia="zh-CN"/>
        </w:rPr>
      </w:pPr>
      <w:bookmarkStart w:id="323" w:name="_Toc130816058"/>
      <w:r w:rsidRPr="001F16C3">
        <w:t>5.2.2.</w:t>
      </w:r>
      <w:r w:rsidRPr="001F16C3">
        <w:rPr>
          <w:lang w:eastAsia="zh-CN"/>
        </w:rPr>
        <w:t>7</w:t>
      </w:r>
      <w:r w:rsidRPr="001F16C3">
        <w:tab/>
      </w:r>
      <w:r w:rsidRPr="001F16C3">
        <w:rPr>
          <w:lang w:eastAsia="zh-CN"/>
        </w:rPr>
        <w:t>Unsubscribe</w:t>
      </w:r>
      <w:bookmarkEnd w:id="315"/>
      <w:bookmarkEnd w:id="316"/>
      <w:bookmarkEnd w:id="317"/>
      <w:bookmarkEnd w:id="318"/>
      <w:bookmarkEnd w:id="319"/>
      <w:bookmarkEnd w:id="320"/>
      <w:bookmarkEnd w:id="321"/>
      <w:bookmarkEnd w:id="322"/>
      <w:bookmarkEnd w:id="323"/>
    </w:p>
    <w:p w14:paraId="4F095A92" w14:textId="77777777" w:rsidR="003133A5" w:rsidRPr="001F16C3" w:rsidRDefault="003133A5" w:rsidP="00F3074B">
      <w:pPr>
        <w:pStyle w:val="Heading5"/>
      </w:pPr>
      <w:bookmarkStart w:id="324" w:name="_Toc20120550"/>
      <w:bookmarkStart w:id="325" w:name="_Toc21623428"/>
      <w:bookmarkStart w:id="326" w:name="_Toc27587123"/>
      <w:bookmarkStart w:id="327" w:name="_Toc36459185"/>
      <w:bookmarkStart w:id="328" w:name="_Toc45028432"/>
      <w:bookmarkStart w:id="329" w:name="_Toc51870111"/>
      <w:bookmarkStart w:id="330" w:name="_Toc51870233"/>
      <w:bookmarkStart w:id="331" w:name="_Toc90581987"/>
      <w:bookmarkStart w:id="332" w:name="_Toc130816059"/>
      <w:r w:rsidRPr="001F16C3">
        <w:t>5.2.2.</w:t>
      </w:r>
      <w:r w:rsidRPr="001F16C3">
        <w:rPr>
          <w:lang w:eastAsia="zh-CN"/>
        </w:rPr>
        <w:t>7</w:t>
      </w:r>
      <w:r w:rsidRPr="001F16C3">
        <w:t>.1</w:t>
      </w:r>
      <w:r w:rsidRPr="001F16C3">
        <w:tab/>
        <w:t>General</w:t>
      </w:r>
      <w:bookmarkEnd w:id="324"/>
      <w:bookmarkEnd w:id="325"/>
      <w:bookmarkEnd w:id="326"/>
      <w:bookmarkEnd w:id="327"/>
      <w:bookmarkEnd w:id="328"/>
      <w:bookmarkEnd w:id="329"/>
      <w:bookmarkEnd w:id="330"/>
      <w:bookmarkEnd w:id="331"/>
      <w:bookmarkEnd w:id="332"/>
    </w:p>
    <w:p w14:paraId="34E46E27" w14:textId="77777777" w:rsidR="003133A5" w:rsidRPr="001F16C3" w:rsidRDefault="003133A5" w:rsidP="003133A5">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3A62A336" w14:textId="77777777" w:rsidR="003133A5" w:rsidRPr="001F16C3" w:rsidRDefault="003133A5" w:rsidP="00F3074B">
      <w:pPr>
        <w:pStyle w:val="Heading5"/>
        <w:rPr>
          <w:lang w:eastAsia="zh-CN"/>
        </w:rPr>
      </w:pPr>
      <w:bookmarkStart w:id="333" w:name="_Toc20120551"/>
      <w:bookmarkStart w:id="334" w:name="_Toc21623429"/>
      <w:bookmarkStart w:id="335" w:name="_Toc27587124"/>
      <w:bookmarkStart w:id="336" w:name="_Toc36459186"/>
      <w:bookmarkStart w:id="337" w:name="_Toc45028433"/>
      <w:bookmarkStart w:id="338" w:name="_Toc51870112"/>
      <w:bookmarkStart w:id="339" w:name="_Toc51870234"/>
      <w:bookmarkStart w:id="340" w:name="_Toc90581988"/>
      <w:bookmarkStart w:id="341" w:name="_Toc130816060"/>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333"/>
      <w:bookmarkEnd w:id="334"/>
      <w:bookmarkEnd w:id="335"/>
      <w:bookmarkEnd w:id="336"/>
      <w:bookmarkEnd w:id="337"/>
      <w:bookmarkEnd w:id="338"/>
      <w:bookmarkEnd w:id="339"/>
      <w:bookmarkEnd w:id="340"/>
      <w:bookmarkEnd w:id="341"/>
    </w:p>
    <w:p w14:paraId="751C2EAC" w14:textId="77777777" w:rsidR="003133A5" w:rsidRPr="001F16C3" w:rsidRDefault="003133A5" w:rsidP="003133A5">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55377771" w14:textId="77777777" w:rsidR="003133A5" w:rsidRDefault="003133A5" w:rsidP="003133A5">
      <w:pPr>
        <w:rPr>
          <w:lang w:eastAsia="zh-CN"/>
        </w:rPr>
      </w:pPr>
    </w:p>
    <w:p w14:paraId="4BEE06BD" w14:textId="77777777" w:rsidR="003133A5" w:rsidRDefault="003133A5" w:rsidP="003133A5">
      <w:pPr>
        <w:pStyle w:val="TH"/>
      </w:pPr>
      <w:r w:rsidRPr="001F16C3">
        <w:object w:dxaOrig="8700" w:dyaOrig="2400" w14:anchorId="60BC6188">
          <v:shape id="_x0000_i1035" type="#_x0000_t75" style="width:435.4pt;height:119.55pt" o:ole="">
            <v:imagedata r:id="rId31" o:title=""/>
          </v:shape>
          <o:OLEObject Type="Embed" ProgID="Visio.Drawing.11" ShapeID="_x0000_i1035" DrawAspect="Content" ObjectID="_1741428851" r:id="rId32"/>
        </w:object>
      </w:r>
    </w:p>
    <w:p w14:paraId="05854E97" w14:textId="77777777" w:rsidR="003133A5" w:rsidRDefault="003133A5" w:rsidP="003133A5">
      <w:pPr>
        <w:pStyle w:val="TF"/>
      </w:pPr>
      <w:r>
        <w:t>Figure 5.2.2.7.</w:t>
      </w:r>
      <w:r>
        <w:rPr>
          <w:lang w:eastAsia="zh-CN"/>
        </w:rPr>
        <w:t>2</w:t>
      </w:r>
      <w:r>
        <w:t xml:space="preserve">-1: Unsubscribing to </w:t>
      </w:r>
      <w:r>
        <w:rPr>
          <w:lang w:eastAsia="zh-CN"/>
        </w:rPr>
        <w:t>the data change n</w:t>
      </w:r>
      <w:r>
        <w:t>otifications</w:t>
      </w:r>
    </w:p>
    <w:p w14:paraId="6624A6BC" w14:textId="77777777" w:rsidR="003133A5" w:rsidRDefault="003133A5" w:rsidP="003133A5">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271D56C3" w14:textId="77777777" w:rsidR="003133A5" w:rsidRDefault="003133A5" w:rsidP="003133A5">
      <w:pPr>
        <w:pStyle w:val="B1"/>
        <w:rPr>
          <w:lang w:eastAsia="zh-CN"/>
        </w:rPr>
      </w:pPr>
      <w:r>
        <w:t>2.</w:t>
      </w:r>
      <w:r>
        <w:tab/>
        <w:t xml:space="preserve">On success, </w:t>
      </w:r>
      <w:r>
        <w:rPr>
          <w:lang w:eastAsia="zh-CN"/>
        </w:rPr>
        <w:t>t</w:t>
      </w:r>
      <w:r>
        <w:t>he UDR responds with "204 No Content".</w:t>
      </w:r>
    </w:p>
    <w:p w14:paraId="2B962FDD" w14:textId="77777777" w:rsidR="003133A5" w:rsidRDefault="003133A5" w:rsidP="003133A5">
      <w:pPr>
        <w:pStyle w:val="B1"/>
        <w:rPr>
          <w:lang w:eastAsia="zh-CN"/>
        </w:rPr>
      </w:pPr>
      <w:r>
        <w:rPr>
          <w:lang w:eastAsia="zh-CN"/>
        </w:rPr>
        <w:tab/>
        <w:t>On failure, the UDR returns an appropriated error code with the error cause information.</w:t>
      </w:r>
    </w:p>
    <w:p w14:paraId="3BB6ED87" w14:textId="77777777" w:rsidR="003133A5" w:rsidRPr="001F16C3" w:rsidRDefault="003133A5" w:rsidP="00F3074B">
      <w:pPr>
        <w:pStyle w:val="Heading4"/>
        <w:rPr>
          <w:lang w:eastAsia="zh-CN"/>
        </w:rPr>
      </w:pPr>
      <w:bookmarkStart w:id="342" w:name="_Toc20120552"/>
      <w:bookmarkStart w:id="343" w:name="_Toc21623430"/>
      <w:bookmarkStart w:id="344" w:name="_Toc27587125"/>
      <w:bookmarkStart w:id="345" w:name="_Toc36459187"/>
      <w:bookmarkStart w:id="346" w:name="_Toc45028434"/>
      <w:bookmarkStart w:id="347" w:name="_Toc51870113"/>
      <w:bookmarkStart w:id="348" w:name="_Toc51870235"/>
      <w:bookmarkStart w:id="349" w:name="_Toc90581989"/>
      <w:bookmarkStart w:id="350" w:name="_Toc130816061"/>
      <w:r w:rsidRPr="001F16C3">
        <w:t>5.2.2.</w:t>
      </w:r>
      <w:r w:rsidRPr="001F16C3">
        <w:rPr>
          <w:lang w:eastAsia="zh-CN"/>
        </w:rPr>
        <w:t>8</w:t>
      </w:r>
      <w:r w:rsidRPr="001F16C3">
        <w:tab/>
      </w:r>
      <w:r w:rsidRPr="001F16C3">
        <w:rPr>
          <w:lang w:eastAsia="zh-CN"/>
        </w:rPr>
        <w:t>Notify</w:t>
      </w:r>
      <w:bookmarkEnd w:id="342"/>
      <w:bookmarkEnd w:id="343"/>
      <w:bookmarkEnd w:id="344"/>
      <w:bookmarkEnd w:id="345"/>
      <w:bookmarkEnd w:id="346"/>
      <w:bookmarkEnd w:id="347"/>
      <w:bookmarkEnd w:id="348"/>
      <w:bookmarkEnd w:id="349"/>
      <w:bookmarkEnd w:id="350"/>
    </w:p>
    <w:p w14:paraId="73C32F61" w14:textId="77777777" w:rsidR="003133A5" w:rsidRPr="001F16C3" w:rsidRDefault="003133A5" w:rsidP="00F3074B">
      <w:pPr>
        <w:pStyle w:val="Heading5"/>
      </w:pPr>
      <w:bookmarkStart w:id="351" w:name="_Toc20120553"/>
      <w:bookmarkStart w:id="352" w:name="_Toc21623431"/>
      <w:bookmarkStart w:id="353" w:name="_Toc27587126"/>
      <w:bookmarkStart w:id="354" w:name="_Toc36459188"/>
      <w:bookmarkStart w:id="355" w:name="_Toc45028435"/>
      <w:bookmarkStart w:id="356" w:name="_Toc51870114"/>
      <w:bookmarkStart w:id="357" w:name="_Toc51870236"/>
      <w:bookmarkStart w:id="358" w:name="_Toc90581990"/>
      <w:bookmarkStart w:id="359" w:name="_Toc130816062"/>
      <w:r w:rsidRPr="001F16C3">
        <w:t>5.2.2.</w:t>
      </w:r>
      <w:r w:rsidRPr="001F16C3">
        <w:rPr>
          <w:lang w:eastAsia="zh-CN"/>
        </w:rPr>
        <w:t>8</w:t>
      </w:r>
      <w:r w:rsidRPr="001F16C3">
        <w:t>.1</w:t>
      </w:r>
      <w:r w:rsidRPr="001F16C3">
        <w:tab/>
        <w:t>General</w:t>
      </w:r>
      <w:bookmarkEnd w:id="351"/>
      <w:bookmarkEnd w:id="352"/>
      <w:bookmarkEnd w:id="353"/>
      <w:bookmarkEnd w:id="354"/>
      <w:bookmarkEnd w:id="355"/>
      <w:bookmarkEnd w:id="356"/>
      <w:bookmarkEnd w:id="357"/>
      <w:bookmarkEnd w:id="358"/>
      <w:bookmarkEnd w:id="359"/>
    </w:p>
    <w:p w14:paraId="21FD8630" w14:textId="77777777" w:rsidR="003133A5" w:rsidRPr="001F16C3" w:rsidRDefault="003133A5" w:rsidP="003133A5">
      <w:pPr>
        <w:rPr>
          <w:lang w:eastAsia="zh-CN"/>
        </w:rPr>
      </w:pPr>
      <w:r>
        <w:rPr>
          <w:lang w:eastAsia="zh-CN"/>
        </w:rPr>
        <w:t>The Notify service operation is used for the UDR to notify the data change notification to the previous subscribe operation requestor.</w:t>
      </w:r>
    </w:p>
    <w:p w14:paraId="1611B349" w14:textId="77777777" w:rsidR="003133A5" w:rsidRPr="001F16C3" w:rsidRDefault="003133A5" w:rsidP="00F3074B">
      <w:pPr>
        <w:pStyle w:val="Heading5"/>
        <w:rPr>
          <w:lang w:eastAsia="zh-CN"/>
        </w:rPr>
      </w:pPr>
      <w:bookmarkStart w:id="360" w:name="_Toc20120554"/>
      <w:bookmarkStart w:id="361" w:name="_Toc21623432"/>
      <w:bookmarkStart w:id="362" w:name="_Toc27587127"/>
      <w:bookmarkStart w:id="363" w:name="_Toc36459189"/>
      <w:bookmarkStart w:id="364" w:name="_Toc45028436"/>
      <w:bookmarkStart w:id="365" w:name="_Toc51870115"/>
      <w:bookmarkStart w:id="366" w:name="_Toc51870237"/>
      <w:bookmarkStart w:id="367" w:name="_Toc90581991"/>
      <w:bookmarkStart w:id="368" w:name="_Toc130816063"/>
      <w:r w:rsidRPr="001F16C3">
        <w:lastRenderedPageBreak/>
        <w:t>5.2.2.</w:t>
      </w:r>
      <w:r w:rsidRPr="001F16C3">
        <w:rPr>
          <w:lang w:eastAsia="zh-CN"/>
        </w:rPr>
        <w:t>8</w:t>
      </w:r>
      <w:r w:rsidRPr="001F16C3">
        <w:t>.2</w:t>
      </w:r>
      <w:r w:rsidRPr="001F16C3">
        <w:tab/>
      </w:r>
      <w:r w:rsidRPr="001F16C3">
        <w:rPr>
          <w:lang w:eastAsia="zh-CN"/>
        </w:rPr>
        <w:t>Notification to NF service consumer on data change</w:t>
      </w:r>
      <w:bookmarkEnd w:id="360"/>
      <w:bookmarkEnd w:id="361"/>
      <w:bookmarkEnd w:id="362"/>
      <w:bookmarkEnd w:id="363"/>
      <w:bookmarkEnd w:id="364"/>
      <w:bookmarkEnd w:id="365"/>
      <w:bookmarkEnd w:id="366"/>
      <w:bookmarkEnd w:id="367"/>
      <w:bookmarkEnd w:id="368"/>
    </w:p>
    <w:p w14:paraId="4017B4D0" w14:textId="77777777" w:rsidR="003133A5" w:rsidRPr="001F16C3" w:rsidRDefault="003133A5" w:rsidP="003133A5">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clause 5.2.2.6).</w:t>
      </w:r>
    </w:p>
    <w:p w14:paraId="6880595D" w14:textId="77777777" w:rsidR="003133A5" w:rsidRDefault="003133A5" w:rsidP="003133A5">
      <w:pPr>
        <w:pStyle w:val="TH"/>
      </w:pPr>
      <w:r w:rsidRPr="001F16C3">
        <w:object w:dxaOrig="8700" w:dyaOrig="2355" w14:anchorId="35F68FA0">
          <v:shape id="_x0000_i1036" type="#_x0000_t75" style="width:435.4pt;height:117.5pt" o:ole="">
            <v:imagedata r:id="rId33" o:title=""/>
          </v:shape>
          <o:OLEObject Type="Embed" ProgID="Visio.Drawing.11" ShapeID="_x0000_i1036" DrawAspect="Content" ObjectID="_1741428852" r:id="rId34"/>
        </w:object>
      </w:r>
    </w:p>
    <w:p w14:paraId="1EF141C5" w14:textId="77777777" w:rsidR="003133A5" w:rsidRDefault="003133A5" w:rsidP="003133A5">
      <w:pPr>
        <w:pStyle w:val="TF"/>
      </w:pPr>
      <w:r>
        <w:t>Figure 5.2.2.8.2-1: Data Change Notification</w:t>
      </w:r>
    </w:p>
    <w:p w14:paraId="2874D525" w14:textId="77777777" w:rsidR="003133A5" w:rsidRDefault="003133A5" w:rsidP="003133A5">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2521B739" w14:textId="77777777" w:rsidR="003133A5" w:rsidRDefault="003133A5" w:rsidP="003133A5">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197EC3D3" w14:textId="77777777" w:rsidR="003133A5" w:rsidRPr="001F16C3" w:rsidRDefault="003133A5" w:rsidP="00F3074B">
      <w:pPr>
        <w:pStyle w:val="Heading5"/>
      </w:pPr>
      <w:bookmarkStart w:id="369" w:name="_Toc20120555"/>
      <w:bookmarkStart w:id="370" w:name="_Toc21623433"/>
      <w:bookmarkStart w:id="371" w:name="_Toc27587128"/>
      <w:bookmarkStart w:id="372" w:name="_Toc36459190"/>
      <w:bookmarkStart w:id="373" w:name="_Toc45028437"/>
      <w:bookmarkStart w:id="374" w:name="_Toc51870116"/>
      <w:bookmarkStart w:id="375" w:name="_Toc51870238"/>
      <w:bookmarkStart w:id="376" w:name="_Toc90581992"/>
      <w:bookmarkStart w:id="377" w:name="_Toc130816064"/>
      <w:r w:rsidRPr="001F16C3">
        <w:t>5.2.2.</w:t>
      </w:r>
      <w:r w:rsidRPr="001F16C3">
        <w:rPr>
          <w:lang w:eastAsia="zh-CN"/>
        </w:rPr>
        <w:t>8</w:t>
      </w:r>
      <w:r w:rsidRPr="001F16C3">
        <w:t>.3</w:t>
      </w:r>
      <w:r w:rsidRPr="001F16C3">
        <w:tab/>
      </w:r>
      <w:r w:rsidRPr="001F16C3">
        <w:rPr>
          <w:lang w:eastAsia="zh-CN"/>
        </w:rPr>
        <w:t>Notification to stateless UDM on data change</w:t>
      </w:r>
      <w:bookmarkEnd w:id="369"/>
      <w:bookmarkEnd w:id="370"/>
      <w:bookmarkEnd w:id="371"/>
      <w:bookmarkEnd w:id="372"/>
      <w:bookmarkEnd w:id="373"/>
      <w:bookmarkEnd w:id="374"/>
      <w:bookmarkEnd w:id="375"/>
      <w:bookmarkEnd w:id="376"/>
      <w:bookmarkEnd w:id="377"/>
    </w:p>
    <w:p w14:paraId="2F2B3F62" w14:textId="77777777" w:rsidR="003133A5" w:rsidRPr="001F16C3" w:rsidRDefault="003133A5" w:rsidP="003133A5">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292B6241" w14:textId="77777777" w:rsidR="003133A5" w:rsidRDefault="003133A5" w:rsidP="003133A5">
      <w:pPr>
        <w:pStyle w:val="TH"/>
        <w:rPr>
          <w:lang w:eastAsia="zh-CN"/>
        </w:rPr>
      </w:pPr>
      <w:r w:rsidRPr="001F16C3">
        <w:object w:dxaOrig="5865" w:dyaOrig="3210" w14:anchorId="4EF0B235">
          <v:shape id="_x0000_i1037" type="#_x0000_t75" style="width:296.15pt;height:161.65pt" o:ole="">
            <v:imagedata r:id="rId35" o:title=""/>
          </v:shape>
          <o:OLEObject Type="Embed" ProgID="Visio.Drawing.11" ShapeID="_x0000_i1037" DrawAspect="Content" ObjectID="_1741428853" r:id="rId36"/>
        </w:object>
      </w:r>
    </w:p>
    <w:p w14:paraId="00650E51" w14:textId="77777777" w:rsidR="003133A5" w:rsidRDefault="003133A5" w:rsidP="003133A5">
      <w:pPr>
        <w:pStyle w:val="TF"/>
        <w:rPr>
          <w:lang w:eastAsia="zh-CN"/>
        </w:rPr>
      </w:pPr>
      <w:r>
        <w:t>Figure 5.2.2.8.</w:t>
      </w:r>
      <w:r>
        <w:rPr>
          <w:lang w:eastAsia="zh-CN"/>
        </w:rPr>
        <w:t>3</w:t>
      </w:r>
      <w:r>
        <w:t>-1: Data Change Notification</w:t>
      </w:r>
      <w:r>
        <w:rPr>
          <w:lang w:eastAsia="zh-CN"/>
        </w:rPr>
        <w:t xml:space="preserve"> to stateless UDM</w:t>
      </w:r>
    </w:p>
    <w:p w14:paraId="3FE2DD77" w14:textId="77777777" w:rsidR="003133A5" w:rsidRDefault="003133A5" w:rsidP="003133A5">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7D57063B" w14:textId="77777777" w:rsidR="003133A5" w:rsidRDefault="003133A5" w:rsidP="003133A5">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0E96F228" w14:textId="77777777" w:rsidR="003133A5" w:rsidRPr="00FF0DB2" w:rsidRDefault="003133A5" w:rsidP="003133A5">
      <w:pPr>
        <w:pStyle w:val="B1"/>
      </w:pPr>
      <w:r>
        <w:rPr>
          <w:lang w:eastAsia="zh-CN"/>
        </w:rPr>
        <w:tab/>
        <w:t>When the notification in the POST request body includes one or more arrays, the UDR shall us</w:t>
      </w:r>
      <w:r w:rsidRPr="00E27127">
        <w:rPr>
          <w:lang w:eastAsia="zh-CN"/>
        </w:rPr>
        <w:t xml:space="preserve">e </w:t>
      </w:r>
      <w:r w:rsidRPr="00FF0DB2">
        <w:t>the complete replacement representation of the arrays, see 3GPP TS29.501 [4], Annex E.</w:t>
      </w:r>
    </w:p>
    <w:p w14:paraId="4FD4B196" w14:textId="77777777" w:rsidR="003133A5" w:rsidRDefault="003133A5" w:rsidP="00F3074B">
      <w:pPr>
        <w:pStyle w:val="B1"/>
        <w:rPr>
          <w:lang w:eastAsia="zh-CN"/>
        </w:rPr>
      </w:pPr>
      <w:r w:rsidRPr="00F3074B">
        <w:lastRenderedPageBreak/>
        <w:tab/>
        <w:t>When the notification in the POST request body includes one or more arrays where all the array elements have been removed, the UDR shall include the original array representation, i.e. in the origValue attribute of the ChangeItem.</w:t>
      </w:r>
    </w:p>
    <w:p w14:paraId="2DADA527" w14:textId="77777777" w:rsidR="003133A5" w:rsidRDefault="003133A5" w:rsidP="003133A5">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79A5A4F4" w14:textId="77777777" w:rsidR="003133A5" w:rsidRDefault="003133A5" w:rsidP="003133A5">
      <w:pPr>
        <w:rPr>
          <w:lang w:eastAsia="zh-CN"/>
        </w:rPr>
      </w:pPr>
      <w:r>
        <w:rPr>
          <w:lang w:eastAsia="zh-CN"/>
        </w:rPr>
        <w:tab/>
        <w:t>On failure, the stateless UDM responds an appropriated error code with the error cause information.</w:t>
      </w:r>
    </w:p>
    <w:p w14:paraId="62B61209" w14:textId="77777777" w:rsidR="00153E7A" w:rsidRDefault="00C11921" w:rsidP="00496973">
      <w:pPr>
        <w:pStyle w:val="Heading4"/>
        <w:rPr>
          <w:lang w:eastAsia="zh-CN"/>
        </w:rPr>
      </w:pPr>
      <w:bookmarkStart w:id="378" w:name="_Toc82684219"/>
      <w:bookmarkStart w:id="379" w:name="_Toc130816065"/>
      <w:r>
        <w:t>5.2.2.9</w:t>
      </w:r>
      <w:r w:rsidR="00153E7A" w:rsidRPr="001F16C3">
        <w:tab/>
      </w:r>
      <w:bookmarkEnd w:id="378"/>
      <w:r w:rsidR="00153E7A">
        <w:rPr>
          <w:lang w:eastAsia="zh-CN"/>
        </w:rPr>
        <w:t>DataRestoration</w:t>
      </w:r>
      <w:r w:rsidR="00153E7A">
        <w:rPr>
          <w:rFonts w:hint="eastAsia"/>
          <w:lang w:eastAsia="zh-CN"/>
        </w:rPr>
        <w:t>Notification</w:t>
      </w:r>
      <w:bookmarkEnd w:id="379"/>
    </w:p>
    <w:p w14:paraId="7DDEC499" w14:textId="77777777" w:rsidR="00153E7A" w:rsidRPr="001F16C3" w:rsidRDefault="00C11921" w:rsidP="00153E7A">
      <w:pPr>
        <w:pStyle w:val="Heading5"/>
      </w:pPr>
      <w:bookmarkStart w:id="380" w:name="_Toc82684217"/>
      <w:bookmarkStart w:id="381" w:name="_Toc130816066"/>
      <w:r>
        <w:t>5.2.2.9</w:t>
      </w:r>
      <w:r w:rsidR="00153E7A" w:rsidRPr="001F16C3">
        <w:t>.1</w:t>
      </w:r>
      <w:r w:rsidR="00153E7A" w:rsidRPr="001F16C3">
        <w:tab/>
        <w:t>General</w:t>
      </w:r>
      <w:bookmarkEnd w:id="380"/>
      <w:bookmarkEnd w:id="381"/>
    </w:p>
    <w:p w14:paraId="66291FE9" w14:textId="77777777" w:rsidR="00153E7A" w:rsidRPr="001F16C3" w:rsidRDefault="00153E7A" w:rsidP="00153E7A">
      <w:pPr>
        <w:rPr>
          <w:lang w:eastAsia="zh-CN"/>
        </w:rPr>
      </w:pPr>
      <w:r>
        <w:rPr>
          <w:lang w:eastAsia="zh-CN"/>
        </w:rPr>
        <w:t>The DataRestorationNotification service operation is used for the UDR to send notfications on UDR restoration event to one or a set of NFs which are subject to the data restoration procedure.</w:t>
      </w:r>
    </w:p>
    <w:p w14:paraId="52BA1113" w14:textId="77777777" w:rsidR="00153E7A" w:rsidRPr="001F16C3" w:rsidRDefault="00C11921" w:rsidP="00153E7A">
      <w:pPr>
        <w:pStyle w:val="Heading5"/>
        <w:rPr>
          <w:lang w:eastAsia="zh-CN"/>
        </w:rPr>
      </w:pPr>
      <w:bookmarkStart w:id="382" w:name="_Toc82684218"/>
      <w:bookmarkStart w:id="383" w:name="_Toc130816067"/>
      <w:r>
        <w:t>5.2.2.9</w:t>
      </w:r>
      <w:r w:rsidR="00153E7A" w:rsidRPr="001F16C3">
        <w:t>.2</w:t>
      </w:r>
      <w:r w:rsidR="00153E7A" w:rsidRPr="001F16C3">
        <w:tab/>
      </w:r>
      <w:r w:rsidR="00153E7A" w:rsidRPr="001F16C3">
        <w:rPr>
          <w:lang w:eastAsia="zh-CN"/>
        </w:rPr>
        <w:t xml:space="preserve">Notification on </w:t>
      </w:r>
      <w:bookmarkEnd w:id="382"/>
      <w:r w:rsidR="00153E7A">
        <w:rPr>
          <w:lang w:eastAsia="zh-CN"/>
        </w:rPr>
        <w:t>Data Restoration</w:t>
      </w:r>
      <w:bookmarkEnd w:id="383"/>
    </w:p>
    <w:p w14:paraId="472DE12A" w14:textId="77777777" w:rsidR="00153E7A" w:rsidRDefault="00153E7A" w:rsidP="00153E7A">
      <w:pPr>
        <w:rPr>
          <w:lang w:eastAsia="zh-CN"/>
        </w:rPr>
      </w:pPr>
      <w:r>
        <w:rPr>
          <w:rFonts w:hint="eastAsia"/>
          <w:lang w:eastAsia="zh-CN"/>
        </w:rPr>
        <w:t>T</w:t>
      </w:r>
      <w:r>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4623EB3D" w14:textId="77777777" w:rsidR="00153E7A" w:rsidRPr="001F16C3" w:rsidRDefault="00153E7A" w:rsidP="00153E7A">
      <w:r>
        <w:t xml:space="preserve">Figure </w:t>
      </w:r>
      <w:r w:rsidR="00C11921">
        <w:t>5.2.2.9</w:t>
      </w:r>
      <w:r>
        <w:t xml:space="preserve">.2-1 shows a scenario where the UDR notifies the NF service consumer </w:t>
      </w:r>
      <w:r w:rsidRPr="00B06F7A">
        <w:t xml:space="preserve">about </w:t>
      </w:r>
      <w:r>
        <w:t>the need to restore data due to a potential data-loss event occurred at the UDR.</w:t>
      </w:r>
      <w:r>
        <w:rPr>
          <w:lang w:eastAsia="zh-CN"/>
        </w:rPr>
        <w:t xml:space="preserve"> </w:t>
      </w:r>
      <w:r>
        <w:t xml:space="preserve">The </w:t>
      </w:r>
      <w:r>
        <w:rPr>
          <w:lang w:val="en-US"/>
        </w:rPr>
        <w:t>data</w:t>
      </w:r>
      <w:r w:rsidRPr="00B06F7A">
        <w:rPr>
          <w:lang w:val="en-US"/>
        </w:rPr>
        <w:t>RestorationCallbackUri</w:t>
      </w:r>
      <w:r>
        <w:t xml:space="preserve"> contained in the request is the default callback URI as discovered from NRF.</w:t>
      </w:r>
    </w:p>
    <w:p w14:paraId="6B045AF9" w14:textId="77777777" w:rsidR="00153E7A" w:rsidRDefault="00153E7A" w:rsidP="00153E7A">
      <w:pPr>
        <w:pStyle w:val="TH"/>
      </w:pPr>
      <w:r w:rsidRPr="001F16C3">
        <w:object w:dxaOrig="8712" w:dyaOrig="2335" w14:anchorId="02F1873B">
          <v:shape id="_x0000_i1038" type="#_x0000_t75" style="width:436.1pt;height:117.5pt" o:ole="">
            <v:imagedata r:id="rId37" o:title=""/>
          </v:shape>
          <o:OLEObject Type="Embed" ProgID="Visio.Drawing.11" ShapeID="_x0000_i1038" DrawAspect="Content" ObjectID="_1741428854" r:id="rId38"/>
        </w:object>
      </w:r>
    </w:p>
    <w:p w14:paraId="2122FE2A" w14:textId="77777777" w:rsidR="00153E7A" w:rsidRDefault="00153E7A" w:rsidP="00153E7A">
      <w:pPr>
        <w:pStyle w:val="TF"/>
      </w:pPr>
      <w:r>
        <w:t xml:space="preserve">Figure </w:t>
      </w:r>
      <w:r w:rsidR="00C11921">
        <w:t>5.2.2.9</w:t>
      </w:r>
      <w:r>
        <w:t>.2-1: Data Restoration Notification</w:t>
      </w:r>
    </w:p>
    <w:p w14:paraId="567D66E6" w14:textId="77777777" w:rsidR="00153E7A" w:rsidRDefault="00153E7A" w:rsidP="00153E7A">
      <w:pPr>
        <w:pStyle w:val="B1"/>
      </w:pPr>
      <w:r>
        <w:t>1.</w:t>
      </w:r>
      <w:r>
        <w:tab/>
        <w:t>The UD</w:t>
      </w:r>
      <w:r>
        <w:rPr>
          <w:lang w:eastAsia="zh-CN"/>
        </w:rPr>
        <w:t>R</w:t>
      </w:r>
      <w:r>
        <w:t xml:space="preserve"> sends a POST request to the </w:t>
      </w:r>
      <w:r>
        <w:rPr>
          <w:lang w:val="en-US"/>
        </w:rPr>
        <w:t>data</w:t>
      </w:r>
      <w:r w:rsidRPr="00B06F7A">
        <w:rPr>
          <w:lang w:val="en-US"/>
        </w:rPr>
        <w:t>RestorationCallbackUri</w:t>
      </w:r>
      <w:r>
        <w:rPr>
          <w:lang w:eastAsia="zh-CN"/>
        </w:rPr>
        <w:t xml:space="preserve"> </w:t>
      </w:r>
      <w:r>
        <w:t>as discovered from NRF.</w:t>
      </w:r>
    </w:p>
    <w:p w14:paraId="23E17700" w14:textId="77777777" w:rsidR="00153E7A" w:rsidRPr="00153E7A" w:rsidRDefault="00153E7A" w:rsidP="004969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1B9EEEA1" w14:textId="77777777" w:rsidR="003133A5" w:rsidRPr="001F16C3" w:rsidRDefault="003133A5" w:rsidP="00F3074B">
      <w:pPr>
        <w:pStyle w:val="Heading2"/>
      </w:pPr>
      <w:bookmarkStart w:id="384" w:name="_Toc27587129"/>
      <w:bookmarkStart w:id="385" w:name="_Toc36459191"/>
      <w:bookmarkStart w:id="386" w:name="_Toc45028438"/>
      <w:bookmarkStart w:id="387" w:name="_Toc51870117"/>
      <w:bookmarkStart w:id="388" w:name="_Toc51870239"/>
      <w:bookmarkStart w:id="389" w:name="_Toc90581993"/>
      <w:bookmarkStart w:id="390" w:name="_Toc130816068"/>
      <w:r w:rsidRPr="001F16C3">
        <w:lastRenderedPageBreak/>
        <w:t>5.</w:t>
      </w:r>
      <w:r>
        <w:t>3</w:t>
      </w:r>
      <w:r w:rsidRPr="001F16C3">
        <w:tab/>
        <w:t>Nudr_</w:t>
      </w:r>
      <w:r>
        <w:t>GroupIDmap</w:t>
      </w:r>
      <w:r w:rsidRPr="001F16C3">
        <w:t xml:space="preserve"> Service</w:t>
      </w:r>
      <w:bookmarkEnd w:id="384"/>
      <w:bookmarkEnd w:id="385"/>
      <w:bookmarkEnd w:id="386"/>
      <w:bookmarkEnd w:id="387"/>
      <w:bookmarkEnd w:id="388"/>
      <w:bookmarkEnd w:id="389"/>
      <w:bookmarkEnd w:id="390"/>
    </w:p>
    <w:p w14:paraId="3B354FBC" w14:textId="77777777" w:rsidR="003133A5" w:rsidRPr="001F16C3" w:rsidRDefault="003133A5" w:rsidP="00F3074B">
      <w:pPr>
        <w:pStyle w:val="Heading3"/>
        <w:rPr>
          <w:lang w:eastAsia="zh-CN"/>
        </w:rPr>
      </w:pPr>
      <w:bookmarkStart w:id="391" w:name="_Toc27587130"/>
      <w:bookmarkStart w:id="392" w:name="_Toc36459192"/>
      <w:bookmarkStart w:id="393" w:name="_Toc45028439"/>
      <w:bookmarkStart w:id="394" w:name="_Toc51870118"/>
      <w:bookmarkStart w:id="395" w:name="_Toc51870240"/>
      <w:bookmarkStart w:id="396" w:name="_Toc90581994"/>
      <w:bookmarkStart w:id="397" w:name="_Toc130816069"/>
      <w:r w:rsidRPr="001F16C3">
        <w:t>5.</w:t>
      </w:r>
      <w:r>
        <w:t>3</w:t>
      </w:r>
      <w:r w:rsidRPr="001F16C3">
        <w:t>.1</w:t>
      </w:r>
      <w:r w:rsidRPr="001F16C3">
        <w:tab/>
        <w:t>Service Description</w:t>
      </w:r>
      <w:bookmarkEnd w:id="391"/>
      <w:bookmarkEnd w:id="392"/>
      <w:bookmarkEnd w:id="393"/>
      <w:bookmarkEnd w:id="394"/>
      <w:bookmarkEnd w:id="395"/>
      <w:bookmarkEnd w:id="396"/>
      <w:bookmarkEnd w:id="397"/>
    </w:p>
    <w:p w14:paraId="0740B073" w14:textId="77777777" w:rsidR="003133A5" w:rsidRPr="001F16C3" w:rsidRDefault="003133A5" w:rsidP="006E19FE">
      <w:pPr>
        <w:pStyle w:val="Heading4"/>
        <w:rPr>
          <w:lang w:eastAsia="zh-CN"/>
        </w:rPr>
      </w:pPr>
      <w:bookmarkStart w:id="398" w:name="_Toc27587131"/>
      <w:bookmarkStart w:id="399" w:name="_Toc36459193"/>
      <w:bookmarkStart w:id="400" w:name="_Toc45028440"/>
      <w:bookmarkStart w:id="401" w:name="_Toc51870119"/>
      <w:bookmarkStart w:id="402" w:name="_Toc51870241"/>
      <w:bookmarkStart w:id="403" w:name="_Toc90581995"/>
      <w:bookmarkStart w:id="404" w:name="_Toc130816070"/>
      <w:r w:rsidRPr="001F16C3">
        <w:t>5.</w:t>
      </w:r>
      <w:r>
        <w:t>3</w:t>
      </w:r>
      <w:r w:rsidRPr="001F16C3">
        <w:t>.1.</w:t>
      </w:r>
      <w:r w:rsidRPr="001F16C3">
        <w:rPr>
          <w:lang w:eastAsia="zh-CN"/>
        </w:rPr>
        <w:t>1</w:t>
      </w:r>
      <w:r>
        <w:tab/>
      </w:r>
      <w:r w:rsidRPr="001F16C3">
        <w:rPr>
          <w:lang w:eastAsia="zh-CN"/>
        </w:rPr>
        <w:t>Service and operation description</w:t>
      </w:r>
      <w:bookmarkEnd w:id="398"/>
      <w:bookmarkEnd w:id="399"/>
      <w:bookmarkEnd w:id="400"/>
      <w:bookmarkEnd w:id="401"/>
      <w:bookmarkEnd w:id="402"/>
      <w:bookmarkEnd w:id="403"/>
      <w:bookmarkEnd w:id="404"/>
    </w:p>
    <w:p w14:paraId="57BDD463" w14:textId="77777777" w:rsidR="003133A5" w:rsidRPr="001F16C3" w:rsidRDefault="003133A5" w:rsidP="003133A5">
      <w:pPr>
        <w:rPr>
          <w:lang w:eastAsia="zh-CN"/>
        </w:rPr>
      </w:pPr>
      <w:r>
        <w:t>The Nudr_GroupIDmap service may be used by NF service consumers (e.g. NRF or SCP) to retrieve the NF-GroupId for a given NF type and subscriber identifier; see G3GPP TS 23.501 [4] and 3GPP TS 23.502 [5].</w:t>
      </w:r>
    </w:p>
    <w:p w14:paraId="2889C50A" w14:textId="77777777" w:rsidR="003133A5" w:rsidRDefault="003133A5" w:rsidP="003133A5">
      <w:pPr>
        <w:rPr>
          <w:lang w:eastAsia="zh-CN"/>
        </w:rPr>
      </w:pPr>
      <w:r>
        <w:rPr>
          <w:lang w:eastAsia="zh-CN"/>
        </w:rPr>
        <w:t>For the Nudr_GroupIDmap service, the following service operations are defined:</w:t>
      </w:r>
    </w:p>
    <w:p w14:paraId="4858D9C3" w14:textId="77777777" w:rsidR="003133A5" w:rsidRDefault="003133A5" w:rsidP="003133A5">
      <w:pPr>
        <w:pStyle w:val="B1"/>
        <w:rPr>
          <w:lang w:eastAsia="zh-CN"/>
        </w:rPr>
      </w:pPr>
      <w:r>
        <w:rPr>
          <w:lang w:eastAsia="zh-CN"/>
        </w:rPr>
        <w:t>-</w:t>
      </w:r>
      <w:r>
        <w:rPr>
          <w:lang w:eastAsia="zh-CN"/>
        </w:rPr>
        <w:tab/>
        <w:t>Query</w:t>
      </w:r>
    </w:p>
    <w:p w14:paraId="13A6F279" w14:textId="77777777" w:rsidR="003133A5" w:rsidRDefault="003133A5" w:rsidP="003133A5">
      <w:r>
        <w:t>This service allows NF service consumers to retrieve, NfGroupId data stored in the UDR.</w:t>
      </w:r>
    </w:p>
    <w:p w14:paraId="06B0BD44" w14:textId="77777777" w:rsidR="003133A5" w:rsidRPr="001F16C3" w:rsidRDefault="003133A5" w:rsidP="00F3074B">
      <w:pPr>
        <w:pStyle w:val="Heading3"/>
      </w:pPr>
      <w:bookmarkStart w:id="405" w:name="_Toc27587132"/>
      <w:bookmarkStart w:id="406" w:name="_Toc36459194"/>
      <w:bookmarkStart w:id="407" w:name="_Toc45028441"/>
      <w:bookmarkStart w:id="408" w:name="_Toc51870120"/>
      <w:bookmarkStart w:id="409" w:name="_Toc51870242"/>
      <w:bookmarkStart w:id="410" w:name="_Toc90581996"/>
      <w:bookmarkStart w:id="411" w:name="_Toc130816071"/>
      <w:r w:rsidRPr="001F16C3">
        <w:t>5.</w:t>
      </w:r>
      <w:r>
        <w:t>3</w:t>
      </w:r>
      <w:r w:rsidRPr="001F16C3">
        <w:t>.2</w:t>
      </w:r>
      <w:r w:rsidRPr="001F16C3">
        <w:tab/>
        <w:t>Service Operations</w:t>
      </w:r>
      <w:bookmarkEnd w:id="405"/>
      <w:bookmarkEnd w:id="406"/>
      <w:bookmarkEnd w:id="407"/>
      <w:bookmarkEnd w:id="408"/>
      <w:bookmarkEnd w:id="409"/>
      <w:bookmarkEnd w:id="410"/>
      <w:bookmarkEnd w:id="411"/>
    </w:p>
    <w:p w14:paraId="45597ABF" w14:textId="77777777" w:rsidR="003133A5" w:rsidRPr="001F16C3" w:rsidRDefault="003133A5" w:rsidP="00F3074B">
      <w:pPr>
        <w:pStyle w:val="Heading4"/>
      </w:pPr>
      <w:bookmarkStart w:id="412" w:name="_Toc27587133"/>
      <w:bookmarkStart w:id="413" w:name="_Toc36459195"/>
      <w:bookmarkStart w:id="414" w:name="_Toc45028442"/>
      <w:bookmarkStart w:id="415" w:name="_Toc51870121"/>
      <w:bookmarkStart w:id="416" w:name="_Toc51870243"/>
      <w:bookmarkStart w:id="417" w:name="_Toc90581997"/>
      <w:bookmarkStart w:id="418" w:name="_Toc130816072"/>
      <w:r w:rsidRPr="001F16C3">
        <w:t>5.2.2.1</w:t>
      </w:r>
      <w:r w:rsidRPr="001F16C3">
        <w:tab/>
        <w:t>Introduction</w:t>
      </w:r>
      <w:bookmarkEnd w:id="412"/>
      <w:bookmarkEnd w:id="413"/>
      <w:bookmarkEnd w:id="414"/>
      <w:bookmarkEnd w:id="415"/>
      <w:bookmarkEnd w:id="416"/>
      <w:bookmarkEnd w:id="417"/>
      <w:bookmarkEnd w:id="418"/>
    </w:p>
    <w:p w14:paraId="14C6CF33" w14:textId="77777777" w:rsidR="003133A5" w:rsidRDefault="003133A5" w:rsidP="003133A5">
      <w:pPr>
        <w:rPr>
          <w:lang w:eastAsia="zh-CN"/>
        </w:rPr>
      </w:pPr>
      <w:r>
        <w:rPr>
          <w:lang w:eastAsia="zh-CN"/>
        </w:rPr>
        <w:t>The service operations defined for the Nudr_GroupIDmap service are as follows:</w:t>
      </w:r>
    </w:p>
    <w:p w14:paraId="2A079AE4" w14:textId="77777777" w:rsidR="003133A5" w:rsidRPr="002857AD" w:rsidRDefault="003133A5" w:rsidP="003133A5">
      <w:pPr>
        <w:pStyle w:val="B1"/>
      </w:pPr>
      <w:r w:rsidRPr="002857AD">
        <w:t>-</w:t>
      </w:r>
      <w:r w:rsidRPr="002857AD">
        <w:tab/>
      </w:r>
      <w:r>
        <w:t>Query</w:t>
      </w:r>
      <w:r w:rsidRPr="002857AD">
        <w:t xml:space="preserve">: It allows an NF </w:t>
      </w:r>
      <w:r>
        <w:t>consumer (e.g. NRF) to retrieve the NF group ID for a given NF type and subscriber.</w:t>
      </w:r>
    </w:p>
    <w:p w14:paraId="00CDDB9F" w14:textId="77777777" w:rsidR="003133A5" w:rsidRPr="001F16C3" w:rsidRDefault="003133A5" w:rsidP="00F3074B">
      <w:pPr>
        <w:pStyle w:val="Heading4"/>
        <w:rPr>
          <w:lang w:eastAsia="zh-CN"/>
        </w:rPr>
      </w:pPr>
      <w:bookmarkStart w:id="419" w:name="_Toc27587134"/>
      <w:bookmarkStart w:id="420" w:name="_Toc36459196"/>
      <w:bookmarkStart w:id="421" w:name="_Toc45028443"/>
      <w:bookmarkStart w:id="422" w:name="_Toc51870122"/>
      <w:bookmarkStart w:id="423" w:name="_Toc51870244"/>
      <w:bookmarkStart w:id="424" w:name="_Toc90581998"/>
      <w:bookmarkStart w:id="425" w:name="_Toc130816073"/>
      <w:r w:rsidRPr="001F16C3">
        <w:t>5.</w:t>
      </w:r>
      <w:r>
        <w:t>3</w:t>
      </w:r>
      <w:r w:rsidRPr="001F16C3">
        <w:t>.2.2</w:t>
      </w:r>
      <w:r w:rsidRPr="001F16C3">
        <w:tab/>
      </w:r>
      <w:r w:rsidRPr="001F16C3">
        <w:rPr>
          <w:lang w:eastAsia="zh-CN"/>
        </w:rPr>
        <w:t>Query</w:t>
      </w:r>
      <w:bookmarkEnd w:id="419"/>
      <w:bookmarkEnd w:id="420"/>
      <w:bookmarkEnd w:id="421"/>
      <w:bookmarkEnd w:id="422"/>
      <w:bookmarkEnd w:id="423"/>
      <w:bookmarkEnd w:id="424"/>
      <w:bookmarkEnd w:id="425"/>
    </w:p>
    <w:p w14:paraId="746F1E7A" w14:textId="77777777" w:rsidR="003133A5" w:rsidRPr="001F16C3" w:rsidRDefault="003133A5" w:rsidP="00F3074B">
      <w:pPr>
        <w:pStyle w:val="Heading5"/>
        <w:rPr>
          <w:lang w:eastAsia="zh-CN"/>
        </w:rPr>
      </w:pPr>
      <w:bookmarkStart w:id="426" w:name="_Toc27587135"/>
      <w:bookmarkStart w:id="427" w:name="_Toc36459197"/>
      <w:bookmarkStart w:id="428" w:name="_Toc45028444"/>
      <w:bookmarkStart w:id="429" w:name="_Toc51870123"/>
      <w:bookmarkStart w:id="430" w:name="_Toc51870245"/>
      <w:bookmarkStart w:id="431" w:name="_Toc90581999"/>
      <w:bookmarkStart w:id="432" w:name="_Toc130816074"/>
      <w:r w:rsidRPr="001F16C3">
        <w:t>5.</w:t>
      </w:r>
      <w:r>
        <w:t>3</w:t>
      </w:r>
      <w:r w:rsidRPr="001F16C3">
        <w:t>.2.2.1</w:t>
      </w:r>
      <w:r w:rsidRPr="001F16C3">
        <w:tab/>
        <w:t>General</w:t>
      </w:r>
      <w:bookmarkEnd w:id="426"/>
      <w:bookmarkEnd w:id="427"/>
      <w:bookmarkEnd w:id="428"/>
      <w:bookmarkEnd w:id="429"/>
      <w:bookmarkEnd w:id="430"/>
      <w:bookmarkEnd w:id="431"/>
      <w:bookmarkEnd w:id="432"/>
    </w:p>
    <w:p w14:paraId="65F1259B" w14:textId="77777777" w:rsidR="003133A5" w:rsidRDefault="003133A5" w:rsidP="003133A5">
      <w:pPr>
        <w:rPr>
          <w:lang w:eastAsia="zh-CN"/>
        </w:rPr>
      </w:pPr>
      <w:r>
        <w:t xml:space="preserve">The following procedure using the </w:t>
      </w:r>
      <w:r>
        <w:rPr>
          <w:lang w:eastAsia="zh-CN"/>
        </w:rPr>
        <w:t>Query</w:t>
      </w:r>
      <w:r>
        <w:t xml:space="preserve"> service operation </w:t>
      </w:r>
      <w:r>
        <w:rPr>
          <w:lang w:eastAsia="zh-CN"/>
        </w:rPr>
        <w:t>is supported:</w:t>
      </w:r>
    </w:p>
    <w:p w14:paraId="6F3C9747" w14:textId="77777777" w:rsidR="003133A5" w:rsidRPr="00D67AB2" w:rsidRDefault="003133A5" w:rsidP="003133A5">
      <w:pPr>
        <w:pStyle w:val="B1"/>
      </w:pPr>
      <w:r w:rsidRPr="00D67AB2">
        <w:t>-</w:t>
      </w:r>
      <w:r w:rsidRPr="00D67AB2">
        <w:tab/>
      </w:r>
      <w:r>
        <w:t>NF-Group ID</w:t>
      </w:r>
      <w:r w:rsidRPr="00D67AB2">
        <w:t xml:space="preserve"> Retrieval</w:t>
      </w:r>
    </w:p>
    <w:p w14:paraId="0284752F" w14:textId="77777777" w:rsidR="003133A5" w:rsidRPr="001F16C3" w:rsidRDefault="003133A5" w:rsidP="00F3074B">
      <w:pPr>
        <w:pStyle w:val="Heading5"/>
        <w:rPr>
          <w:lang w:eastAsia="zh-CN"/>
        </w:rPr>
      </w:pPr>
      <w:bookmarkStart w:id="433" w:name="_Toc27587136"/>
      <w:bookmarkStart w:id="434" w:name="_Toc36459198"/>
      <w:bookmarkStart w:id="435" w:name="_Toc45028445"/>
      <w:bookmarkStart w:id="436" w:name="_Toc51870124"/>
      <w:bookmarkStart w:id="437" w:name="_Toc51870246"/>
      <w:bookmarkStart w:id="438" w:name="_Toc90582000"/>
      <w:bookmarkStart w:id="439" w:name="_Toc130816075"/>
      <w:r w:rsidRPr="001F16C3">
        <w:t>5.</w:t>
      </w:r>
      <w:r>
        <w:t>3</w:t>
      </w:r>
      <w:r w:rsidRPr="001F16C3">
        <w:t>.2.2.2</w:t>
      </w:r>
      <w:r w:rsidRPr="001F16C3">
        <w:tab/>
      </w:r>
      <w:r>
        <w:t>NF-Group ID</w:t>
      </w:r>
      <w:r w:rsidRPr="001F16C3">
        <w:rPr>
          <w:lang w:eastAsia="zh-CN"/>
        </w:rPr>
        <w:t xml:space="preserve"> retrieval</w:t>
      </w:r>
      <w:bookmarkEnd w:id="433"/>
      <w:bookmarkEnd w:id="434"/>
      <w:bookmarkEnd w:id="435"/>
      <w:bookmarkEnd w:id="436"/>
      <w:bookmarkEnd w:id="437"/>
      <w:bookmarkEnd w:id="438"/>
      <w:bookmarkEnd w:id="439"/>
    </w:p>
    <w:p w14:paraId="2E903F40" w14:textId="77777777" w:rsidR="003133A5" w:rsidRPr="001F16C3" w:rsidRDefault="003133A5" w:rsidP="003133A5">
      <w:pPr>
        <w:rPr>
          <w:lang w:eastAsia="zh-CN"/>
        </w:rPr>
      </w:pPr>
      <w:r>
        <w:t>Figure 5.3.2.2.2-1 shows a scenario where the NF service consumer (e.g. NRF) sends a request to the UDR to retrieve the UDM-group ID.</w:t>
      </w:r>
    </w:p>
    <w:p w14:paraId="6ED75669" w14:textId="77777777" w:rsidR="003133A5" w:rsidRDefault="003133A5" w:rsidP="003133A5">
      <w:pPr>
        <w:pStyle w:val="TH"/>
        <w:rPr>
          <w:lang w:eastAsia="zh-CN"/>
        </w:rPr>
      </w:pPr>
    </w:p>
    <w:p w14:paraId="561AFB05" w14:textId="77777777" w:rsidR="003133A5" w:rsidRDefault="003133A5" w:rsidP="003133A5">
      <w:pPr>
        <w:pStyle w:val="TH"/>
        <w:rPr>
          <w:lang w:eastAsia="zh-CN"/>
        </w:rPr>
      </w:pPr>
      <w:r w:rsidRPr="001F16C3">
        <w:object w:dxaOrig="8701" w:dyaOrig="2381" w14:anchorId="06DD8C19">
          <v:shape id="_x0000_i1039" type="#_x0000_t75" style="width:434.7pt;height:120.25pt" o:ole="">
            <v:imagedata r:id="rId39" o:title=""/>
          </v:shape>
          <o:OLEObject Type="Embed" ProgID="Visio.Drawing.11" ShapeID="_x0000_i1039" DrawAspect="Content" ObjectID="_1741428855" r:id="rId40"/>
        </w:object>
      </w:r>
    </w:p>
    <w:p w14:paraId="641CD8D7" w14:textId="77777777" w:rsidR="003133A5" w:rsidRDefault="003133A5" w:rsidP="003133A5">
      <w:pPr>
        <w:pStyle w:val="TF"/>
      </w:pPr>
      <w:r>
        <w:t>Figure 5.3.2.2.2-1: Retrieving NF-Group Id</w:t>
      </w:r>
    </w:p>
    <w:p w14:paraId="41B78AC5" w14:textId="77777777" w:rsidR="003133A5" w:rsidRDefault="003133A5" w:rsidP="003133A5">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3953792A" w14:textId="77777777" w:rsidR="003133A5" w:rsidRDefault="003133A5" w:rsidP="003133A5">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525C12AE" w14:textId="77777777" w:rsidR="003133A5" w:rsidRPr="00973E51" w:rsidRDefault="003133A5" w:rsidP="003133A5">
      <w:pPr>
        <w:pStyle w:val="B1"/>
        <w:rPr>
          <w:lang w:eastAsia="zh-CN"/>
        </w:rPr>
      </w:pPr>
      <w:r>
        <w:rPr>
          <w:lang w:eastAsia="zh-CN"/>
        </w:rPr>
        <w:tab/>
      </w:r>
      <w:r>
        <w:t>On failure, the UDR shall return an appropriated error code with the error cause information.</w:t>
      </w:r>
    </w:p>
    <w:p w14:paraId="31456F8F" w14:textId="77777777" w:rsidR="003133A5" w:rsidRPr="001F16C3" w:rsidRDefault="003133A5" w:rsidP="00F3074B">
      <w:pPr>
        <w:pStyle w:val="Heading1"/>
      </w:pPr>
      <w:bookmarkStart w:id="440" w:name="_Toc20120556"/>
      <w:bookmarkStart w:id="441" w:name="_Toc21623434"/>
      <w:bookmarkStart w:id="442" w:name="_Toc27587137"/>
      <w:bookmarkStart w:id="443" w:name="_Toc36459199"/>
      <w:bookmarkStart w:id="444" w:name="_Toc45028446"/>
      <w:bookmarkStart w:id="445" w:name="_Toc51870125"/>
      <w:bookmarkStart w:id="446" w:name="_Toc51870247"/>
      <w:bookmarkStart w:id="447" w:name="_Toc90582001"/>
      <w:bookmarkStart w:id="448" w:name="_Toc130816076"/>
      <w:r w:rsidRPr="001F16C3">
        <w:t>6</w:t>
      </w:r>
      <w:r w:rsidRPr="001F16C3">
        <w:tab/>
        <w:t>API Definitions</w:t>
      </w:r>
      <w:bookmarkEnd w:id="440"/>
      <w:bookmarkEnd w:id="441"/>
      <w:bookmarkEnd w:id="442"/>
      <w:bookmarkEnd w:id="443"/>
      <w:bookmarkEnd w:id="444"/>
      <w:bookmarkEnd w:id="445"/>
      <w:bookmarkEnd w:id="446"/>
      <w:bookmarkEnd w:id="447"/>
      <w:bookmarkEnd w:id="448"/>
    </w:p>
    <w:p w14:paraId="4FD58C54" w14:textId="77777777" w:rsidR="003133A5" w:rsidRPr="001F16C3" w:rsidRDefault="003133A5" w:rsidP="00F3074B">
      <w:pPr>
        <w:pStyle w:val="Heading2"/>
      </w:pPr>
      <w:bookmarkStart w:id="449" w:name="_Toc20120557"/>
      <w:bookmarkStart w:id="450" w:name="_Toc21623435"/>
      <w:bookmarkStart w:id="451" w:name="_Toc27587138"/>
      <w:bookmarkStart w:id="452" w:name="_Toc36459200"/>
      <w:bookmarkStart w:id="453" w:name="_Toc45028447"/>
      <w:bookmarkStart w:id="454" w:name="_Toc51870126"/>
      <w:bookmarkStart w:id="455" w:name="_Toc51870248"/>
      <w:bookmarkStart w:id="456" w:name="_Toc90582002"/>
      <w:bookmarkStart w:id="457" w:name="_Toc130816077"/>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449"/>
      <w:bookmarkEnd w:id="450"/>
      <w:bookmarkEnd w:id="451"/>
      <w:bookmarkEnd w:id="452"/>
      <w:bookmarkEnd w:id="453"/>
      <w:bookmarkEnd w:id="454"/>
      <w:bookmarkEnd w:id="455"/>
      <w:bookmarkEnd w:id="456"/>
      <w:bookmarkEnd w:id="457"/>
    </w:p>
    <w:p w14:paraId="4E754204" w14:textId="77777777" w:rsidR="003133A5" w:rsidRPr="001F16C3" w:rsidRDefault="003133A5" w:rsidP="00F3074B">
      <w:pPr>
        <w:pStyle w:val="Heading3"/>
        <w:rPr>
          <w:lang w:eastAsia="zh-CN"/>
        </w:rPr>
      </w:pPr>
      <w:bookmarkStart w:id="458" w:name="_Toc20120558"/>
      <w:bookmarkStart w:id="459" w:name="_Toc21623436"/>
      <w:bookmarkStart w:id="460" w:name="_Toc27587139"/>
      <w:bookmarkStart w:id="461" w:name="_Toc36459201"/>
      <w:bookmarkStart w:id="462" w:name="_Toc45028448"/>
      <w:bookmarkStart w:id="463" w:name="_Toc51870127"/>
      <w:bookmarkStart w:id="464" w:name="_Toc51870249"/>
      <w:bookmarkStart w:id="465" w:name="_Toc90582003"/>
      <w:bookmarkStart w:id="466" w:name="_Toc130816078"/>
      <w:r w:rsidRPr="001F16C3">
        <w:t>6.1.1</w:t>
      </w:r>
      <w:r w:rsidRPr="001F16C3">
        <w:tab/>
        <w:t>API URI</w:t>
      </w:r>
      <w:bookmarkEnd w:id="458"/>
      <w:bookmarkEnd w:id="459"/>
      <w:bookmarkEnd w:id="460"/>
      <w:bookmarkEnd w:id="461"/>
      <w:bookmarkEnd w:id="462"/>
      <w:bookmarkEnd w:id="463"/>
      <w:bookmarkEnd w:id="464"/>
      <w:bookmarkEnd w:id="465"/>
      <w:bookmarkEnd w:id="466"/>
    </w:p>
    <w:p w14:paraId="03726295" w14:textId="77777777" w:rsidR="003133A5" w:rsidRPr="00E23840" w:rsidRDefault="003133A5" w:rsidP="003133A5">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563C9A69" w14:textId="77777777" w:rsidR="003133A5" w:rsidRPr="00E23840" w:rsidRDefault="003133A5" w:rsidP="003133A5">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rFonts w:hint="eastAsia"/>
          <w:noProof/>
          <w:lang w:eastAsia="zh-CN"/>
        </w:rPr>
        <w:t>8</w:t>
      </w:r>
      <w:r w:rsidRPr="00E23840">
        <w:rPr>
          <w:noProof/>
          <w:lang w:eastAsia="zh-CN"/>
        </w:rPr>
        <w:t>], i.e.:</w:t>
      </w:r>
    </w:p>
    <w:p w14:paraId="6DFC9565" w14:textId="77777777" w:rsidR="003133A5" w:rsidRPr="00E23840" w:rsidRDefault="003133A5" w:rsidP="003133A5">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0DFC2913" w14:textId="77777777" w:rsidR="003133A5" w:rsidRPr="00E23840" w:rsidRDefault="003133A5" w:rsidP="003133A5">
      <w:pPr>
        <w:rPr>
          <w:noProof/>
          <w:lang w:eastAsia="zh-CN"/>
        </w:rPr>
      </w:pPr>
      <w:r w:rsidRPr="00E23840">
        <w:rPr>
          <w:noProof/>
          <w:lang w:eastAsia="zh-CN"/>
        </w:rPr>
        <w:t>with the following components:</w:t>
      </w:r>
    </w:p>
    <w:p w14:paraId="1DC0683D" w14:textId="77777777" w:rsidR="003133A5" w:rsidRPr="00E23840" w:rsidRDefault="003133A5" w:rsidP="003133A5">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rFonts w:hint="eastAsia"/>
          <w:noProof/>
          <w:lang w:eastAsia="zh-CN"/>
        </w:rPr>
        <w:t>8</w:t>
      </w:r>
      <w:r w:rsidRPr="00E23840">
        <w:rPr>
          <w:noProof/>
          <w:lang w:eastAsia="zh-CN"/>
        </w:rPr>
        <w:t>].</w:t>
      </w:r>
    </w:p>
    <w:p w14:paraId="796BB7AF" w14:textId="77777777" w:rsidR="003133A5" w:rsidRPr="00E23840" w:rsidRDefault="003133A5" w:rsidP="003133A5">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3472B860" w14:textId="77777777" w:rsidR="003133A5" w:rsidRPr="00E23840" w:rsidRDefault="003133A5" w:rsidP="003133A5">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301801D5" w14:textId="77777777" w:rsidR="003133A5" w:rsidRPr="00E23840" w:rsidRDefault="003133A5" w:rsidP="003133A5">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240B22BF" w14:textId="77777777" w:rsidR="003133A5" w:rsidRPr="001F16C3" w:rsidRDefault="003133A5" w:rsidP="00F3074B">
      <w:pPr>
        <w:pStyle w:val="Heading3"/>
      </w:pPr>
      <w:bookmarkStart w:id="467" w:name="_Toc20120559"/>
      <w:bookmarkStart w:id="468" w:name="_Toc21623437"/>
      <w:bookmarkStart w:id="469" w:name="_Toc27587140"/>
      <w:bookmarkStart w:id="470" w:name="_Toc36459202"/>
      <w:bookmarkStart w:id="471" w:name="_Toc45028449"/>
      <w:bookmarkStart w:id="472" w:name="_Toc51870128"/>
      <w:bookmarkStart w:id="473" w:name="_Toc51870250"/>
      <w:bookmarkStart w:id="474" w:name="_Toc90582004"/>
      <w:bookmarkStart w:id="475" w:name="_Toc130816079"/>
      <w:r w:rsidRPr="001F16C3">
        <w:lastRenderedPageBreak/>
        <w:t>6.1.2</w:t>
      </w:r>
      <w:r w:rsidRPr="001F16C3">
        <w:tab/>
        <w:t>Usage of HTTP</w:t>
      </w:r>
      <w:bookmarkEnd w:id="467"/>
      <w:bookmarkEnd w:id="468"/>
      <w:bookmarkEnd w:id="469"/>
      <w:bookmarkEnd w:id="470"/>
      <w:bookmarkEnd w:id="471"/>
      <w:bookmarkEnd w:id="472"/>
      <w:bookmarkEnd w:id="473"/>
      <w:bookmarkEnd w:id="474"/>
      <w:bookmarkEnd w:id="475"/>
    </w:p>
    <w:p w14:paraId="5A40AF1C" w14:textId="77777777" w:rsidR="003133A5" w:rsidRPr="001F16C3" w:rsidRDefault="003133A5" w:rsidP="00F3074B">
      <w:pPr>
        <w:pStyle w:val="Heading4"/>
      </w:pPr>
      <w:bookmarkStart w:id="476" w:name="_Toc20120560"/>
      <w:bookmarkStart w:id="477" w:name="_Toc21623438"/>
      <w:bookmarkStart w:id="478" w:name="_Toc27587141"/>
      <w:bookmarkStart w:id="479" w:name="_Toc36459203"/>
      <w:bookmarkStart w:id="480" w:name="_Toc45028450"/>
      <w:bookmarkStart w:id="481" w:name="_Toc51870129"/>
      <w:bookmarkStart w:id="482" w:name="_Toc51870251"/>
      <w:bookmarkStart w:id="483" w:name="_Toc90582005"/>
      <w:bookmarkStart w:id="484" w:name="_Toc130816080"/>
      <w:r w:rsidRPr="001F16C3">
        <w:t>6.1.2.1</w:t>
      </w:r>
      <w:r w:rsidRPr="001F16C3">
        <w:tab/>
        <w:t>General</w:t>
      </w:r>
      <w:bookmarkEnd w:id="476"/>
      <w:bookmarkEnd w:id="477"/>
      <w:bookmarkEnd w:id="478"/>
      <w:bookmarkEnd w:id="479"/>
      <w:bookmarkEnd w:id="480"/>
      <w:bookmarkEnd w:id="481"/>
      <w:bookmarkEnd w:id="482"/>
      <w:bookmarkEnd w:id="483"/>
      <w:bookmarkEnd w:id="484"/>
    </w:p>
    <w:p w14:paraId="7E8AA813" w14:textId="77777777" w:rsidR="003133A5" w:rsidRPr="001F16C3" w:rsidRDefault="003133A5" w:rsidP="003133A5">
      <w:pPr>
        <w:rPr>
          <w:lang w:eastAsia="zh-CN"/>
        </w:rPr>
      </w:pPr>
      <w:r>
        <w:rPr>
          <w:lang w:eastAsia="zh-CN"/>
        </w:rPr>
        <w:t>Nudr service shall comply with the usage of HTTP/2.0 protocol over Service Based Interfaces. (See Clause 5, 3GPP</w:t>
      </w:r>
      <w:r>
        <w:rPr>
          <w:lang w:val="en-US" w:eastAsia="zh-CN"/>
        </w:rPr>
        <w:t> TS 29.500[7]).</w:t>
      </w:r>
    </w:p>
    <w:p w14:paraId="285ED81D" w14:textId="77777777" w:rsidR="003133A5" w:rsidRPr="001F16C3" w:rsidRDefault="003133A5" w:rsidP="00F3074B">
      <w:pPr>
        <w:pStyle w:val="Heading4"/>
      </w:pPr>
      <w:bookmarkStart w:id="485" w:name="_Toc20120561"/>
      <w:bookmarkStart w:id="486" w:name="_Toc21623439"/>
      <w:bookmarkStart w:id="487" w:name="_Toc27587142"/>
      <w:bookmarkStart w:id="488" w:name="_Toc36459204"/>
      <w:bookmarkStart w:id="489" w:name="_Toc45028451"/>
      <w:bookmarkStart w:id="490" w:name="_Toc51870130"/>
      <w:bookmarkStart w:id="491" w:name="_Toc51870252"/>
      <w:bookmarkStart w:id="492" w:name="_Toc90582006"/>
      <w:bookmarkStart w:id="493" w:name="_Toc130816081"/>
      <w:r w:rsidRPr="001F16C3">
        <w:t>6.1.2.2</w:t>
      </w:r>
      <w:r w:rsidRPr="001F16C3">
        <w:tab/>
        <w:t>HTTP standard headers</w:t>
      </w:r>
      <w:bookmarkEnd w:id="485"/>
      <w:bookmarkEnd w:id="486"/>
      <w:bookmarkEnd w:id="487"/>
      <w:bookmarkEnd w:id="488"/>
      <w:bookmarkEnd w:id="489"/>
      <w:bookmarkEnd w:id="490"/>
      <w:bookmarkEnd w:id="491"/>
      <w:bookmarkEnd w:id="492"/>
      <w:bookmarkEnd w:id="493"/>
    </w:p>
    <w:p w14:paraId="5995AA13" w14:textId="77777777" w:rsidR="003133A5" w:rsidRPr="001F16C3" w:rsidRDefault="003133A5" w:rsidP="00F3074B">
      <w:pPr>
        <w:pStyle w:val="Heading5"/>
        <w:rPr>
          <w:lang w:eastAsia="zh-CN"/>
        </w:rPr>
      </w:pPr>
      <w:bookmarkStart w:id="494" w:name="_Toc20120562"/>
      <w:bookmarkStart w:id="495" w:name="_Toc21623440"/>
      <w:bookmarkStart w:id="496" w:name="_Toc27587143"/>
      <w:bookmarkStart w:id="497" w:name="_Toc36459205"/>
      <w:bookmarkStart w:id="498" w:name="_Toc45028452"/>
      <w:bookmarkStart w:id="499" w:name="_Toc51870131"/>
      <w:bookmarkStart w:id="500" w:name="_Toc51870253"/>
      <w:bookmarkStart w:id="501" w:name="_Toc90582007"/>
      <w:bookmarkStart w:id="502" w:name="_Toc130816082"/>
      <w:r w:rsidRPr="001F16C3">
        <w:t>6.1.2.2.1</w:t>
      </w:r>
      <w:r w:rsidRPr="001F16C3">
        <w:rPr>
          <w:lang w:eastAsia="zh-CN"/>
        </w:rPr>
        <w:tab/>
        <w:t>General</w:t>
      </w:r>
      <w:bookmarkEnd w:id="494"/>
      <w:bookmarkEnd w:id="495"/>
      <w:bookmarkEnd w:id="496"/>
      <w:bookmarkEnd w:id="497"/>
      <w:bookmarkEnd w:id="498"/>
      <w:bookmarkEnd w:id="499"/>
      <w:bookmarkEnd w:id="500"/>
      <w:bookmarkEnd w:id="501"/>
      <w:bookmarkEnd w:id="502"/>
    </w:p>
    <w:p w14:paraId="5DAA7710" w14:textId="77777777" w:rsidR="003133A5" w:rsidRPr="001F16C3" w:rsidRDefault="003133A5" w:rsidP="003133A5">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FA68AAF" w14:textId="77777777" w:rsidR="003133A5" w:rsidRPr="001F16C3" w:rsidRDefault="003133A5" w:rsidP="00F3074B">
      <w:pPr>
        <w:pStyle w:val="Heading5"/>
      </w:pPr>
      <w:bookmarkStart w:id="503" w:name="_Toc20120563"/>
      <w:bookmarkStart w:id="504" w:name="_Toc21623441"/>
      <w:bookmarkStart w:id="505" w:name="_Toc27587144"/>
      <w:bookmarkStart w:id="506" w:name="_Toc36459206"/>
      <w:bookmarkStart w:id="507" w:name="_Toc45028453"/>
      <w:bookmarkStart w:id="508" w:name="_Toc51870132"/>
      <w:bookmarkStart w:id="509" w:name="_Toc51870254"/>
      <w:bookmarkStart w:id="510" w:name="_Toc90582008"/>
      <w:bookmarkStart w:id="511" w:name="_Toc130816083"/>
      <w:r w:rsidRPr="001F16C3">
        <w:t>6.1.2.2.2</w:t>
      </w:r>
      <w:r w:rsidRPr="001F16C3">
        <w:tab/>
        <w:t>Content type</w:t>
      </w:r>
      <w:bookmarkEnd w:id="503"/>
      <w:bookmarkEnd w:id="504"/>
      <w:bookmarkEnd w:id="505"/>
      <w:bookmarkEnd w:id="506"/>
      <w:bookmarkEnd w:id="507"/>
      <w:bookmarkEnd w:id="508"/>
      <w:bookmarkEnd w:id="509"/>
      <w:bookmarkEnd w:id="510"/>
      <w:bookmarkEnd w:id="511"/>
    </w:p>
    <w:p w14:paraId="63234EAA" w14:textId="77777777" w:rsidR="003133A5" w:rsidRPr="001F16C3" w:rsidRDefault="003133A5" w:rsidP="003133A5">
      <w:r>
        <w:t>The following content types shall be supported:</w:t>
      </w:r>
    </w:p>
    <w:p w14:paraId="5C8DA998" w14:textId="77777777" w:rsidR="003133A5" w:rsidRDefault="003133A5" w:rsidP="003133A5">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w:t>
      </w:r>
      <w:r>
        <w:rPr>
          <w:rFonts w:hint="eastAsia"/>
          <w:lang w:eastAsia="zh-CN"/>
        </w:rPr>
        <w:t>7</w:t>
      </w:r>
      <w:r>
        <w:t>].</w:t>
      </w:r>
    </w:p>
    <w:p w14:paraId="41B02441" w14:textId="77777777" w:rsidR="003133A5" w:rsidRDefault="003133A5" w:rsidP="003133A5">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D6BAB01" w14:textId="77777777" w:rsidR="003133A5" w:rsidRDefault="003133A5" w:rsidP="003133A5">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468C1397" w14:textId="77777777" w:rsidR="003133A5" w:rsidRDefault="003133A5" w:rsidP="003133A5">
      <w:pPr>
        <w:pStyle w:val="B1"/>
      </w:pPr>
      <w:r>
        <w:t>-</w:t>
      </w:r>
      <w:r>
        <w:tab/>
        <w:t>JSON Patch (IETF RFC 6902 [</w:t>
      </w:r>
      <w:r>
        <w:rPr>
          <w:lang w:eastAsia="zh-CN"/>
        </w:rPr>
        <w:t>19</w:t>
      </w:r>
      <w:r>
        <w:t>]). The use of the JSON Patch format in a HTTP request body shall be signalled by the content type "application/json-patch+json".</w:t>
      </w:r>
    </w:p>
    <w:p w14:paraId="06D8539D" w14:textId="77777777" w:rsidR="003133A5" w:rsidRPr="001F16C3" w:rsidRDefault="003133A5" w:rsidP="00F3074B">
      <w:pPr>
        <w:pStyle w:val="Heading5"/>
        <w:rPr>
          <w:lang w:val="es-ES"/>
        </w:rPr>
      </w:pPr>
      <w:bookmarkStart w:id="512" w:name="_Toc20120564"/>
      <w:bookmarkStart w:id="513" w:name="_Toc21623442"/>
      <w:bookmarkStart w:id="514" w:name="_Toc27587145"/>
      <w:bookmarkStart w:id="515" w:name="_Toc36459207"/>
      <w:bookmarkStart w:id="516" w:name="_Toc45028454"/>
      <w:bookmarkStart w:id="517" w:name="_Toc51870133"/>
      <w:bookmarkStart w:id="518" w:name="_Toc51870255"/>
      <w:bookmarkStart w:id="519" w:name="_Toc90582009"/>
      <w:bookmarkStart w:id="520" w:name="_Toc130816084"/>
      <w:r w:rsidRPr="001F16C3">
        <w:rPr>
          <w:lang w:val="es-ES"/>
        </w:rPr>
        <w:t>6.1.2.2.3</w:t>
      </w:r>
      <w:r w:rsidRPr="001F16C3">
        <w:rPr>
          <w:lang w:val="es-ES"/>
        </w:rPr>
        <w:tab/>
        <w:t>Cache-Control</w:t>
      </w:r>
      <w:bookmarkEnd w:id="512"/>
      <w:bookmarkEnd w:id="513"/>
      <w:bookmarkEnd w:id="514"/>
      <w:bookmarkEnd w:id="515"/>
      <w:bookmarkEnd w:id="516"/>
      <w:bookmarkEnd w:id="517"/>
      <w:bookmarkEnd w:id="518"/>
      <w:bookmarkEnd w:id="519"/>
      <w:bookmarkEnd w:id="520"/>
    </w:p>
    <w:p w14:paraId="340C53A6" w14:textId="77777777" w:rsidR="003133A5" w:rsidRPr="001F16C3" w:rsidRDefault="003133A5" w:rsidP="003133A5">
      <w:pPr>
        <w:rPr>
          <w:lang w:val="en-US"/>
        </w:rPr>
      </w:pPr>
      <w:r>
        <w:rPr>
          <w:lang w:val="en-US"/>
        </w:rPr>
        <w:t xml:space="preserve">As described in IETF RFC 7234 [16] clause 5.2,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57F1E830" w14:textId="77777777" w:rsidR="003133A5" w:rsidRDefault="003133A5" w:rsidP="003133A5">
      <w:pPr>
        <w:rPr>
          <w:lang w:val="en-US"/>
        </w:rPr>
      </w:pPr>
      <w:r>
        <w:rPr>
          <w:lang w:val="en-US"/>
        </w:rPr>
        <w:t>The "max-age" value shall be configurable by operator policy.</w:t>
      </w:r>
    </w:p>
    <w:p w14:paraId="76654DF4" w14:textId="77777777" w:rsidR="003133A5" w:rsidRPr="001F16C3" w:rsidRDefault="003133A5" w:rsidP="00F3074B">
      <w:pPr>
        <w:pStyle w:val="Heading5"/>
      </w:pPr>
      <w:bookmarkStart w:id="521" w:name="_Toc20120565"/>
      <w:bookmarkStart w:id="522" w:name="_Toc21623443"/>
      <w:bookmarkStart w:id="523" w:name="_Toc27587146"/>
      <w:bookmarkStart w:id="524" w:name="_Toc36459208"/>
      <w:bookmarkStart w:id="525" w:name="_Toc45028455"/>
      <w:bookmarkStart w:id="526" w:name="_Toc51870134"/>
      <w:bookmarkStart w:id="527" w:name="_Toc51870256"/>
      <w:bookmarkStart w:id="528" w:name="_Toc90582010"/>
      <w:bookmarkStart w:id="529" w:name="_Toc130816085"/>
      <w:r w:rsidRPr="001F16C3">
        <w:t>6.1.2.2.4</w:t>
      </w:r>
      <w:r w:rsidRPr="001F16C3">
        <w:tab/>
        <w:t>ETag</w:t>
      </w:r>
      <w:bookmarkEnd w:id="521"/>
      <w:bookmarkEnd w:id="522"/>
      <w:bookmarkEnd w:id="523"/>
      <w:bookmarkEnd w:id="524"/>
      <w:bookmarkEnd w:id="525"/>
      <w:bookmarkEnd w:id="526"/>
      <w:bookmarkEnd w:id="527"/>
      <w:bookmarkEnd w:id="528"/>
      <w:bookmarkEnd w:id="529"/>
    </w:p>
    <w:p w14:paraId="276C85A6" w14:textId="77777777" w:rsidR="003133A5" w:rsidRPr="001F16C3" w:rsidRDefault="003133A5" w:rsidP="003133A5">
      <w:pPr>
        <w:rPr>
          <w:lang w:val="en-US"/>
        </w:rPr>
      </w:pPr>
      <w:r>
        <w:rPr>
          <w:lang w:val="en-US"/>
        </w:rPr>
        <w:t xml:space="preserve">As described in IETF RFC 7232 [15] clause 2.3,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094FFC76" w14:textId="77777777" w:rsidR="003133A5" w:rsidRPr="001F16C3" w:rsidRDefault="003133A5" w:rsidP="00F3074B">
      <w:pPr>
        <w:pStyle w:val="Heading5"/>
      </w:pPr>
      <w:bookmarkStart w:id="530" w:name="_Toc20120566"/>
      <w:bookmarkStart w:id="531" w:name="_Toc21623444"/>
      <w:bookmarkStart w:id="532" w:name="_Toc27587147"/>
      <w:bookmarkStart w:id="533" w:name="_Toc36459209"/>
      <w:bookmarkStart w:id="534" w:name="_Toc45028456"/>
      <w:bookmarkStart w:id="535" w:name="_Toc51870135"/>
      <w:bookmarkStart w:id="536" w:name="_Toc51870257"/>
      <w:bookmarkStart w:id="537" w:name="_Toc90582011"/>
      <w:bookmarkStart w:id="538" w:name="_Toc130816086"/>
      <w:r w:rsidRPr="001F16C3">
        <w:lastRenderedPageBreak/>
        <w:t>6.1.2.2.5</w:t>
      </w:r>
      <w:r w:rsidRPr="001F16C3">
        <w:tab/>
        <w:t>If-None-Match</w:t>
      </w:r>
      <w:bookmarkEnd w:id="530"/>
      <w:bookmarkEnd w:id="531"/>
      <w:bookmarkEnd w:id="532"/>
      <w:bookmarkEnd w:id="533"/>
      <w:bookmarkEnd w:id="534"/>
      <w:bookmarkEnd w:id="535"/>
      <w:bookmarkEnd w:id="536"/>
      <w:bookmarkEnd w:id="537"/>
      <w:bookmarkEnd w:id="538"/>
    </w:p>
    <w:p w14:paraId="5C94F576" w14:textId="77777777" w:rsidR="003133A5" w:rsidRPr="001F16C3" w:rsidRDefault="003133A5" w:rsidP="003133A5">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14:paraId="59998B5A" w14:textId="77777777" w:rsidR="003133A5" w:rsidRPr="001F16C3" w:rsidRDefault="003133A5" w:rsidP="00F3074B">
      <w:pPr>
        <w:pStyle w:val="Heading5"/>
      </w:pPr>
      <w:bookmarkStart w:id="539" w:name="_Toc20120567"/>
      <w:bookmarkStart w:id="540" w:name="_Toc21623445"/>
      <w:bookmarkStart w:id="541" w:name="_Toc27587148"/>
      <w:bookmarkStart w:id="542" w:name="_Toc36459210"/>
      <w:bookmarkStart w:id="543" w:name="_Toc45028457"/>
      <w:bookmarkStart w:id="544" w:name="_Toc51870136"/>
      <w:bookmarkStart w:id="545" w:name="_Toc51870258"/>
      <w:bookmarkStart w:id="546" w:name="_Toc90582012"/>
      <w:bookmarkStart w:id="547" w:name="_Toc130816087"/>
      <w:r w:rsidRPr="001F16C3">
        <w:t>6.1.2.2.5a</w:t>
      </w:r>
      <w:r w:rsidRPr="001F16C3">
        <w:tab/>
        <w:t>If-Match</w:t>
      </w:r>
      <w:bookmarkEnd w:id="539"/>
      <w:bookmarkEnd w:id="540"/>
      <w:bookmarkEnd w:id="541"/>
      <w:bookmarkEnd w:id="542"/>
      <w:bookmarkEnd w:id="543"/>
      <w:bookmarkEnd w:id="544"/>
      <w:bookmarkEnd w:id="545"/>
      <w:bookmarkEnd w:id="546"/>
      <w:bookmarkEnd w:id="547"/>
    </w:p>
    <w:p w14:paraId="7283F394" w14:textId="77777777" w:rsidR="003133A5" w:rsidRPr="001F16C3" w:rsidRDefault="003133A5" w:rsidP="003133A5">
      <w:pPr>
        <w:rPr>
          <w:lang w:val="en-US" w:eastAsia="zh-CN"/>
        </w:rPr>
      </w:pPr>
      <w:r>
        <w:rPr>
          <w:lang w:val="en-US"/>
        </w:rPr>
        <w:t>As described in IETF RFC 7232 [15] clause 3.1, an NF Service Consumer may issue conditional POST / PUT / PATCH / DELETE request towards UDR by including an "If-Match" header in HTTP requests containing an entity tag received in previous responses for the same resource.</w:t>
      </w:r>
    </w:p>
    <w:p w14:paraId="4B246695" w14:textId="77777777" w:rsidR="003133A5" w:rsidRPr="001F16C3" w:rsidRDefault="003133A5" w:rsidP="00F3074B">
      <w:pPr>
        <w:pStyle w:val="Heading5"/>
      </w:pPr>
      <w:bookmarkStart w:id="548" w:name="_Toc20120568"/>
      <w:bookmarkStart w:id="549" w:name="_Toc21623446"/>
      <w:bookmarkStart w:id="550" w:name="_Toc27587149"/>
      <w:bookmarkStart w:id="551" w:name="_Toc36459211"/>
      <w:bookmarkStart w:id="552" w:name="_Toc45028458"/>
      <w:bookmarkStart w:id="553" w:name="_Toc51870137"/>
      <w:bookmarkStart w:id="554" w:name="_Toc51870259"/>
      <w:bookmarkStart w:id="555" w:name="_Toc90582013"/>
      <w:bookmarkStart w:id="556" w:name="_Toc130816088"/>
      <w:r w:rsidRPr="001F16C3">
        <w:t>6.1.2.2.6</w:t>
      </w:r>
      <w:r w:rsidRPr="001F16C3">
        <w:tab/>
        <w:t>Last-Modified</w:t>
      </w:r>
      <w:bookmarkEnd w:id="548"/>
      <w:bookmarkEnd w:id="549"/>
      <w:bookmarkEnd w:id="550"/>
      <w:bookmarkEnd w:id="551"/>
      <w:bookmarkEnd w:id="552"/>
      <w:bookmarkEnd w:id="553"/>
      <w:bookmarkEnd w:id="554"/>
      <w:bookmarkEnd w:id="555"/>
      <w:bookmarkEnd w:id="556"/>
    </w:p>
    <w:p w14:paraId="4E8038AC" w14:textId="77777777" w:rsidR="003133A5" w:rsidRPr="001F16C3" w:rsidRDefault="003133A5" w:rsidP="003133A5">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280AF075" w14:textId="77777777" w:rsidR="003133A5" w:rsidRPr="001F16C3" w:rsidRDefault="003133A5" w:rsidP="00F3074B">
      <w:pPr>
        <w:pStyle w:val="Heading5"/>
      </w:pPr>
      <w:bookmarkStart w:id="557" w:name="_Toc20120569"/>
      <w:bookmarkStart w:id="558" w:name="_Toc21623447"/>
      <w:bookmarkStart w:id="559" w:name="_Toc27587150"/>
      <w:bookmarkStart w:id="560" w:name="_Toc36459212"/>
      <w:bookmarkStart w:id="561" w:name="_Toc45028459"/>
      <w:bookmarkStart w:id="562" w:name="_Toc51870138"/>
      <w:bookmarkStart w:id="563" w:name="_Toc51870260"/>
      <w:bookmarkStart w:id="564" w:name="_Toc90582014"/>
      <w:bookmarkStart w:id="565" w:name="_Toc130816089"/>
      <w:r w:rsidRPr="001F16C3">
        <w:t>6.1.2.2.7</w:t>
      </w:r>
      <w:r w:rsidRPr="001F16C3">
        <w:tab/>
        <w:t>If-Modified-Since</w:t>
      </w:r>
      <w:bookmarkEnd w:id="557"/>
      <w:bookmarkEnd w:id="558"/>
      <w:bookmarkEnd w:id="559"/>
      <w:bookmarkEnd w:id="560"/>
      <w:bookmarkEnd w:id="561"/>
      <w:bookmarkEnd w:id="562"/>
      <w:bookmarkEnd w:id="563"/>
      <w:bookmarkEnd w:id="564"/>
      <w:bookmarkEnd w:id="565"/>
    </w:p>
    <w:p w14:paraId="46B78767" w14:textId="77777777" w:rsidR="003133A5" w:rsidRPr="001F16C3" w:rsidRDefault="003133A5" w:rsidP="003133A5">
      <w:pPr>
        <w:rPr>
          <w:lang w:val="en-US"/>
        </w:rPr>
      </w:pPr>
      <w:r>
        <w:rPr>
          <w:lang w:val="en-US"/>
        </w:rPr>
        <w:t>As described in IETF RFC 7232 [15] clause 3.3, an NF Service Consumer may issue conditional GET request towards UDR, by including an "If-Modified-Since" header in HTTP requests.</w:t>
      </w:r>
    </w:p>
    <w:p w14:paraId="09D25E87" w14:textId="77777777" w:rsidR="003133A5" w:rsidRPr="001F16C3" w:rsidRDefault="003133A5" w:rsidP="00F3074B">
      <w:pPr>
        <w:pStyle w:val="Heading5"/>
      </w:pPr>
      <w:bookmarkStart w:id="566" w:name="_Toc20120570"/>
      <w:bookmarkStart w:id="567" w:name="_Toc21623448"/>
      <w:bookmarkStart w:id="568" w:name="_Toc27587151"/>
      <w:bookmarkStart w:id="569" w:name="_Toc36459213"/>
      <w:bookmarkStart w:id="570" w:name="_Toc45028460"/>
      <w:bookmarkStart w:id="571" w:name="_Toc51870139"/>
      <w:bookmarkStart w:id="572" w:name="_Toc51870261"/>
      <w:bookmarkStart w:id="573" w:name="_Toc90582015"/>
      <w:bookmarkStart w:id="574" w:name="_Toc130816090"/>
      <w:r w:rsidRPr="001F16C3">
        <w:t>6.1.2.2.8</w:t>
      </w:r>
      <w:r w:rsidRPr="001F16C3">
        <w:tab/>
        <w:t>When to Use Entity-Tags and Last-Modified Dates</w:t>
      </w:r>
      <w:bookmarkEnd w:id="566"/>
      <w:bookmarkEnd w:id="567"/>
      <w:bookmarkEnd w:id="568"/>
      <w:bookmarkEnd w:id="569"/>
      <w:bookmarkEnd w:id="570"/>
      <w:bookmarkEnd w:id="571"/>
      <w:bookmarkEnd w:id="572"/>
      <w:bookmarkEnd w:id="573"/>
      <w:bookmarkEnd w:id="574"/>
    </w:p>
    <w:p w14:paraId="668107EE" w14:textId="77777777" w:rsidR="003133A5" w:rsidRPr="001F16C3" w:rsidRDefault="003133A5" w:rsidP="003133A5">
      <w:pPr>
        <w:rPr>
          <w:noProof/>
        </w:rPr>
      </w:pPr>
      <w:r>
        <w:rPr>
          <w:noProof/>
        </w:rPr>
        <w:t xml:space="preserve">Both "ETag" and "Last-Modified" headers should be sent in the same HTTP response as stated in </w:t>
      </w:r>
      <w:r>
        <w:rPr>
          <w:lang w:val="en-US"/>
        </w:rPr>
        <w:t>IETF RFC 7232 [15] clause 2.4</w:t>
      </w:r>
      <w:r>
        <w:rPr>
          <w:noProof/>
        </w:rPr>
        <w:t>.</w:t>
      </w:r>
    </w:p>
    <w:p w14:paraId="7F1A19B6" w14:textId="77777777" w:rsidR="003133A5" w:rsidRDefault="003133A5" w:rsidP="003133A5">
      <w:pPr>
        <w:pStyle w:val="NO"/>
        <w:rPr>
          <w:noProof/>
        </w:rPr>
      </w:pPr>
      <w:r>
        <w:rPr>
          <w:noProof/>
        </w:rPr>
        <w:t>NOTE: "ETag" is a stronger validator than "Last-Modified" and is preferred.</w:t>
      </w:r>
    </w:p>
    <w:p w14:paraId="27595CAC" w14:textId="77777777" w:rsidR="003133A5" w:rsidRDefault="003133A5" w:rsidP="003133A5">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2A44E836" w14:textId="77777777" w:rsidR="003133A5" w:rsidRPr="001F16C3" w:rsidRDefault="003133A5" w:rsidP="00F3074B">
      <w:pPr>
        <w:pStyle w:val="Heading4"/>
      </w:pPr>
      <w:bookmarkStart w:id="575" w:name="_Toc20120571"/>
      <w:bookmarkStart w:id="576" w:name="_Toc21623449"/>
      <w:bookmarkStart w:id="577" w:name="_Toc27587152"/>
      <w:bookmarkStart w:id="578" w:name="_Toc36459214"/>
      <w:bookmarkStart w:id="579" w:name="_Toc45028461"/>
      <w:bookmarkStart w:id="580" w:name="_Toc51870140"/>
      <w:bookmarkStart w:id="581" w:name="_Toc51870262"/>
      <w:bookmarkStart w:id="582" w:name="_Toc90582016"/>
      <w:bookmarkStart w:id="583" w:name="_Toc130816091"/>
      <w:r w:rsidRPr="001F16C3">
        <w:t>6.1.2.3</w:t>
      </w:r>
      <w:r w:rsidRPr="001F16C3">
        <w:tab/>
        <w:t>HTTP custom headers</w:t>
      </w:r>
      <w:bookmarkEnd w:id="575"/>
      <w:bookmarkEnd w:id="576"/>
      <w:bookmarkEnd w:id="577"/>
      <w:bookmarkEnd w:id="578"/>
      <w:bookmarkEnd w:id="579"/>
      <w:bookmarkEnd w:id="580"/>
      <w:bookmarkEnd w:id="581"/>
      <w:bookmarkEnd w:id="582"/>
      <w:bookmarkEnd w:id="583"/>
    </w:p>
    <w:p w14:paraId="308D1C29" w14:textId="77777777" w:rsidR="003133A5" w:rsidRPr="001F16C3" w:rsidRDefault="003133A5" w:rsidP="00F3074B">
      <w:pPr>
        <w:pStyle w:val="Heading5"/>
        <w:rPr>
          <w:lang w:eastAsia="zh-CN"/>
        </w:rPr>
      </w:pPr>
      <w:bookmarkStart w:id="584" w:name="_Toc20120572"/>
      <w:bookmarkStart w:id="585" w:name="_Toc21623450"/>
      <w:bookmarkStart w:id="586" w:name="_Toc27587153"/>
      <w:bookmarkStart w:id="587" w:name="_Toc36459215"/>
      <w:bookmarkStart w:id="588" w:name="_Toc45028462"/>
      <w:bookmarkStart w:id="589" w:name="_Toc51870141"/>
      <w:bookmarkStart w:id="590" w:name="_Toc51870263"/>
      <w:bookmarkStart w:id="591" w:name="_Toc90582017"/>
      <w:bookmarkStart w:id="592" w:name="_Toc130816092"/>
      <w:r w:rsidRPr="001F16C3">
        <w:t>6.1.2.3.1</w:t>
      </w:r>
      <w:r w:rsidRPr="001F16C3">
        <w:rPr>
          <w:lang w:eastAsia="zh-CN"/>
        </w:rPr>
        <w:tab/>
        <w:t>General</w:t>
      </w:r>
      <w:bookmarkEnd w:id="584"/>
      <w:bookmarkEnd w:id="585"/>
      <w:bookmarkEnd w:id="586"/>
      <w:bookmarkEnd w:id="587"/>
      <w:bookmarkEnd w:id="588"/>
      <w:bookmarkEnd w:id="589"/>
      <w:bookmarkEnd w:id="590"/>
      <w:bookmarkEnd w:id="591"/>
      <w:bookmarkEnd w:id="592"/>
    </w:p>
    <w:p w14:paraId="307E21BE" w14:textId="77777777" w:rsidR="003133A5" w:rsidRPr="001F16C3" w:rsidRDefault="003133A5" w:rsidP="003133A5">
      <w:pPr>
        <w:rPr>
          <w:lang w:eastAsia="zh-CN"/>
        </w:rPr>
      </w:pPr>
      <w:r>
        <w:rPr>
          <w:lang w:eastAsia="zh-CN"/>
        </w:rPr>
        <w:t>The custom HTTP headers applicable to Nudr service are specified in the following clauses.</w:t>
      </w:r>
    </w:p>
    <w:p w14:paraId="71E14F7C" w14:textId="77777777" w:rsidR="003133A5" w:rsidRPr="001F16C3" w:rsidRDefault="003133A5" w:rsidP="00F3074B">
      <w:pPr>
        <w:pStyle w:val="Heading5"/>
        <w:rPr>
          <w:lang w:eastAsia="zh-CN"/>
        </w:rPr>
      </w:pPr>
      <w:bookmarkStart w:id="593" w:name="_Toc20120573"/>
      <w:bookmarkStart w:id="594" w:name="_Toc21623451"/>
      <w:bookmarkStart w:id="595" w:name="_Toc27587154"/>
      <w:bookmarkStart w:id="596" w:name="_Toc36459216"/>
      <w:bookmarkStart w:id="597" w:name="_Toc45028463"/>
      <w:bookmarkStart w:id="598" w:name="_Toc51870142"/>
      <w:bookmarkStart w:id="599" w:name="_Toc51870264"/>
      <w:bookmarkStart w:id="600" w:name="_Toc90582018"/>
      <w:bookmarkStart w:id="601" w:name="_Toc130816093"/>
      <w:r w:rsidRPr="001F16C3">
        <w:t>6.1.2.3.</w:t>
      </w:r>
      <w:r w:rsidRPr="001F16C3">
        <w:rPr>
          <w:lang w:eastAsia="zh-CN"/>
        </w:rPr>
        <w:t>2</w:t>
      </w:r>
      <w:r w:rsidRPr="001F16C3">
        <w:rPr>
          <w:lang w:eastAsia="zh-CN"/>
        </w:rPr>
        <w:tab/>
        <w:t>3gpp-Sbi-Message-Priority</w:t>
      </w:r>
      <w:bookmarkEnd w:id="593"/>
      <w:bookmarkEnd w:id="594"/>
      <w:bookmarkEnd w:id="595"/>
      <w:bookmarkEnd w:id="596"/>
      <w:bookmarkEnd w:id="597"/>
      <w:bookmarkEnd w:id="598"/>
      <w:bookmarkEnd w:id="599"/>
      <w:bookmarkEnd w:id="600"/>
      <w:bookmarkEnd w:id="601"/>
    </w:p>
    <w:p w14:paraId="6BB3439A" w14:textId="77777777" w:rsidR="003133A5" w:rsidRDefault="003133A5" w:rsidP="003133A5">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57355904" w14:textId="77777777" w:rsidR="003133A5" w:rsidRDefault="003133A5" w:rsidP="00F3074B">
      <w:pPr>
        <w:pStyle w:val="Heading5"/>
        <w:rPr>
          <w:lang w:eastAsia="zh-CN"/>
        </w:rPr>
      </w:pPr>
      <w:bookmarkStart w:id="602" w:name="_Toc20130875"/>
      <w:bookmarkStart w:id="603" w:name="_Toc36459217"/>
      <w:bookmarkStart w:id="604" w:name="_Toc45028464"/>
      <w:bookmarkStart w:id="605" w:name="_Toc51870143"/>
      <w:bookmarkStart w:id="606" w:name="_Toc51870265"/>
      <w:bookmarkStart w:id="607" w:name="_Toc90582019"/>
      <w:bookmarkStart w:id="608" w:name="_Toc130816094"/>
      <w:r>
        <w:t>6.1.2.3.</w:t>
      </w:r>
      <w:r>
        <w:rPr>
          <w:rFonts w:hint="eastAsia"/>
          <w:lang w:eastAsia="zh-CN"/>
        </w:rPr>
        <w:t>3</w:t>
      </w:r>
      <w:r>
        <w:rPr>
          <w:rFonts w:hint="eastAsia"/>
          <w:lang w:eastAsia="zh-CN"/>
        </w:rPr>
        <w:tab/>
      </w:r>
      <w:r>
        <w:rPr>
          <w:lang w:eastAsia="zh-CN"/>
        </w:rPr>
        <w:t>3gpp-Sbi-Notification-</w:t>
      </w:r>
      <w:bookmarkEnd w:id="602"/>
      <w:r>
        <w:rPr>
          <w:lang w:eastAsia="zh-CN"/>
        </w:rPr>
        <w:t>Correlation</w:t>
      </w:r>
      <w:bookmarkEnd w:id="603"/>
      <w:bookmarkEnd w:id="604"/>
      <w:bookmarkEnd w:id="605"/>
      <w:bookmarkEnd w:id="606"/>
      <w:bookmarkEnd w:id="607"/>
      <w:bookmarkEnd w:id="608"/>
    </w:p>
    <w:p w14:paraId="34A4C1D9" w14:textId="77777777" w:rsidR="003133A5" w:rsidRDefault="003133A5" w:rsidP="003133A5">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w:t>
      </w:r>
      <w:r>
        <w:rPr>
          <w:lang w:eastAsia="zh-CN"/>
        </w:rPr>
        <w:lastRenderedPageBreak/>
        <w:t>including this header. Subsequent create/update/delete requests that do not include the 3gpp-Sbi-Notification-Correlation header trigger the corresponding notifications as per currently defined procedures.</w:t>
      </w:r>
    </w:p>
    <w:p w14:paraId="2FAD820B" w14:textId="77777777" w:rsidR="003133A5" w:rsidRDefault="003133A5" w:rsidP="003133A5">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2E629C2A" w14:textId="77777777" w:rsidR="003133A5" w:rsidRPr="000B63FD" w:rsidRDefault="003133A5" w:rsidP="003133A5">
      <w:pPr>
        <w:rPr>
          <w:lang w:eastAsia="zh-CN"/>
        </w:rPr>
      </w:pPr>
      <w:r w:rsidRPr="000B63FD">
        <w:rPr>
          <w:lang w:eastAsia="zh-CN"/>
        </w:rPr>
        <w:t>The encoding of the header follows the ABNF as defined in IETF</w:t>
      </w:r>
      <w:r>
        <w:rPr>
          <w:lang w:eastAsia="zh-CN"/>
        </w:rPr>
        <w:t> </w:t>
      </w:r>
      <w:r w:rsidRPr="000B63FD">
        <w:rPr>
          <w:lang w:val="de-DE"/>
        </w:rPr>
        <w:t>RFC</w:t>
      </w:r>
      <w:r>
        <w:rPr>
          <w:lang w:eastAsia="zh-CN"/>
        </w:rPr>
        <w:t> </w:t>
      </w:r>
      <w:r w:rsidRPr="000B63FD">
        <w:rPr>
          <w:lang w:val="de-DE"/>
        </w:rPr>
        <w:t>7</w:t>
      </w:r>
      <w:r w:rsidRPr="000B63FD">
        <w:rPr>
          <w:lang w:val="de-DE" w:eastAsia="zh-CN"/>
        </w:rPr>
        <w:t>230</w:t>
      </w:r>
      <w:r w:rsidRPr="000B63FD">
        <w:rPr>
          <w:lang w:eastAsia="zh-CN"/>
        </w:rPr>
        <w:t> [12].</w:t>
      </w:r>
    </w:p>
    <w:p w14:paraId="180DCBA1" w14:textId="77777777" w:rsidR="003133A5" w:rsidRDefault="003133A5" w:rsidP="003133A5">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6449A731" w14:textId="77777777" w:rsidR="003133A5" w:rsidRDefault="003133A5" w:rsidP="003133A5">
      <w:pPr>
        <w:rPr>
          <w:lang w:eastAsia="zh-CN"/>
        </w:rPr>
      </w:pPr>
      <w:r>
        <w:t>subscriptionId = token</w:t>
      </w:r>
    </w:p>
    <w:p w14:paraId="789FFC7B" w14:textId="77777777" w:rsidR="003133A5" w:rsidRDefault="003133A5" w:rsidP="00F3074B">
      <w:pPr>
        <w:rPr>
          <w:lang w:eastAsia="zh-CN"/>
        </w:rPr>
      </w:pPr>
      <w:r w:rsidRPr="00F3074B">
        <w:t>See clause 3.2.6 of IETF RFC 7230 [12] for the "token" definition.</w:t>
      </w:r>
    </w:p>
    <w:p w14:paraId="2CA5FA4A" w14:textId="77777777" w:rsidR="003133A5" w:rsidRDefault="003133A5" w:rsidP="003133A5">
      <w:pPr>
        <w:pStyle w:val="EX"/>
      </w:pPr>
      <w:r>
        <w:rPr>
          <w:lang w:eastAsia="zh-CN"/>
        </w:rPr>
        <w:t>EXAMPLE:</w:t>
      </w:r>
      <w:r>
        <w:rPr>
          <w:lang w:eastAsia="zh-CN"/>
        </w:rPr>
        <w:tab/>
      </w:r>
      <w:r w:rsidRPr="000B63FD">
        <w:rPr>
          <w:lang w:eastAsia="zh-CN"/>
        </w:rPr>
        <w:t>3gpp-Sbi-</w:t>
      </w:r>
      <w:r>
        <w:rPr>
          <w:lang w:eastAsia="zh-CN"/>
        </w:rPr>
        <w:t>Notification-Correlation: subsid123, subsid345.</w:t>
      </w:r>
    </w:p>
    <w:p w14:paraId="767FA93E" w14:textId="77777777" w:rsidR="003133A5" w:rsidRPr="008F678B" w:rsidRDefault="003133A5" w:rsidP="003133A5">
      <w:pPr>
        <w:rPr>
          <w:lang w:eastAsia="zh-CN"/>
        </w:rPr>
      </w:pPr>
    </w:p>
    <w:p w14:paraId="1A8CB0DA" w14:textId="77777777" w:rsidR="003133A5" w:rsidRPr="001F16C3" w:rsidRDefault="003133A5" w:rsidP="00F3074B">
      <w:pPr>
        <w:pStyle w:val="Heading3"/>
      </w:pPr>
      <w:bookmarkStart w:id="609" w:name="_Toc20120574"/>
      <w:bookmarkStart w:id="610" w:name="_Toc21623452"/>
      <w:bookmarkStart w:id="611" w:name="_Toc27587155"/>
      <w:bookmarkStart w:id="612" w:name="_Toc36459218"/>
      <w:bookmarkStart w:id="613" w:name="_Toc45028465"/>
      <w:bookmarkStart w:id="614" w:name="_Toc51870144"/>
      <w:bookmarkStart w:id="615" w:name="_Toc51870266"/>
      <w:bookmarkStart w:id="616" w:name="_Toc90582020"/>
      <w:bookmarkStart w:id="617" w:name="_Toc130816095"/>
      <w:r w:rsidRPr="001F16C3">
        <w:lastRenderedPageBreak/>
        <w:t>6.1.3</w:t>
      </w:r>
      <w:r w:rsidRPr="001F16C3">
        <w:tab/>
        <w:t>Resources</w:t>
      </w:r>
      <w:bookmarkEnd w:id="609"/>
      <w:bookmarkEnd w:id="610"/>
      <w:bookmarkEnd w:id="611"/>
      <w:bookmarkEnd w:id="612"/>
      <w:bookmarkEnd w:id="613"/>
      <w:bookmarkEnd w:id="614"/>
      <w:bookmarkEnd w:id="615"/>
      <w:bookmarkEnd w:id="616"/>
      <w:bookmarkEnd w:id="617"/>
    </w:p>
    <w:p w14:paraId="22696274" w14:textId="77777777" w:rsidR="003133A5" w:rsidRPr="001F16C3" w:rsidRDefault="003133A5" w:rsidP="00F3074B">
      <w:pPr>
        <w:pStyle w:val="Heading4"/>
        <w:rPr>
          <w:lang w:eastAsia="zh-CN"/>
        </w:rPr>
      </w:pPr>
      <w:bookmarkStart w:id="618" w:name="_Toc20120575"/>
      <w:bookmarkStart w:id="619" w:name="_Toc21623453"/>
      <w:bookmarkStart w:id="620" w:name="_Toc27587156"/>
      <w:bookmarkStart w:id="621" w:name="_Toc36459219"/>
      <w:bookmarkStart w:id="622" w:name="_Toc45028466"/>
      <w:bookmarkStart w:id="623" w:name="_Toc51870145"/>
      <w:bookmarkStart w:id="624" w:name="_Toc51870267"/>
      <w:bookmarkStart w:id="625" w:name="_Toc90582021"/>
      <w:bookmarkStart w:id="626" w:name="_Toc130816096"/>
      <w:r w:rsidRPr="001F16C3">
        <w:t>6.1.3.1</w:t>
      </w:r>
      <w:r w:rsidRPr="001F16C3">
        <w:tab/>
        <w:t>Overview</w:t>
      </w:r>
      <w:bookmarkEnd w:id="618"/>
      <w:bookmarkEnd w:id="619"/>
      <w:bookmarkEnd w:id="620"/>
      <w:bookmarkEnd w:id="621"/>
      <w:bookmarkEnd w:id="622"/>
      <w:bookmarkEnd w:id="623"/>
      <w:bookmarkEnd w:id="624"/>
      <w:bookmarkEnd w:id="625"/>
      <w:bookmarkEnd w:id="626"/>
    </w:p>
    <w:p w14:paraId="3FF2CC04" w14:textId="77777777" w:rsidR="003133A5" w:rsidRPr="001F16C3" w:rsidRDefault="000C4CAC" w:rsidP="003133A5">
      <w:pPr>
        <w:pStyle w:val="TH"/>
        <w:rPr>
          <w:lang w:val="en-US" w:eastAsia="zh-CN"/>
        </w:rPr>
      </w:pPr>
      <w:r>
        <w:object w:dxaOrig="6208" w:dyaOrig="8532" w14:anchorId="7C544E42">
          <v:shape id="_x0000_i1040" type="#_x0000_t75" style="width:310.4pt;height:426.55pt" o:ole="">
            <v:imagedata r:id="rId41" o:title=""/>
          </v:shape>
          <o:OLEObject Type="Embed" ProgID="Visio.Drawing.15" ShapeID="_x0000_i1040" DrawAspect="Content" ObjectID="_1741428856" r:id="rId42"/>
        </w:object>
      </w:r>
    </w:p>
    <w:p w14:paraId="6089810E" w14:textId="77777777" w:rsidR="003133A5" w:rsidRDefault="003133A5" w:rsidP="003133A5">
      <w:pPr>
        <w:pStyle w:val="TF"/>
        <w:outlineLvl w:val="0"/>
        <w:rPr>
          <w:lang w:eastAsia="zh-CN"/>
        </w:rPr>
      </w:pPr>
      <w:r>
        <w:t xml:space="preserve">Figure 6.1.3.1-1: Resource URI structure of the </w:t>
      </w:r>
      <w:r w:rsidR="00DD381F" w:rsidRPr="001F16C3">
        <w:t>Nud</w:t>
      </w:r>
      <w:r w:rsidR="00DD381F" w:rsidRPr="001F16C3">
        <w:rPr>
          <w:lang w:eastAsia="zh-CN"/>
        </w:rPr>
        <w:t>r</w:t>
      </w:r>
      <w:r w:rsidR="00DD381F" w:rsidRPr="001F16C3">
        <w:t>_DataRepository</w:t>
      </w:r>
      <w:r>
        <w:t xml:space="preserve"> API</w:t>
      </w:r>
    </w:p>
    <w:p w14:paraId="1628DA7E" w14:textId="77777777" w:rsidR="003133A5" w:rsidRDefault="003133A5" w:rsidP="003133A5">
      <w:pPr>
        <w:rPr>
          <w:lang w:eastAsia="zh-CN"/>
        </w:rPr>
      </w:pPr>
      <w:r>
        <w:t>Table 6.1.3.1-1 provides an overview of the resources and applicable HTTP methods.</w:t>
      </w:r>
    </w:p>
    <w:p w14:paraId="3852D689" w14:textId="77777777" w:rsidR="003133A5" w:rsidRDefault="003133A5" w:rsidP="003133A5">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3133A5" w:rsidRPr="00CB6975" w14:paraId="2B4EBC3F"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FD198A" w14:textId="77777777" w:rsidR="003133A5" w:rsidRPr="00CB6975" w:rsidRDefault="003133A5" w:rsidP="00D14072">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C99FD1" w14:textId="77777777" w:rsidR="003133A5" w:rsidRPr="00CB6975" w:rsidRDefault="003133A5" w:rsidP="00D14072">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050936" w14:textId="77777777" w:rsidR="003133A5" w:rsidRPr="00CB6975" w:rsidRDefault="003133A5" w:rsidP="00D14072">
            <w:pPr>
              <w:pStyle w:val="TAH"/>
              <w:rPr>
                <w:kern w:val="2"/>
              </w:rPr>
            </w:pPr>
            <w:r w:rsidRPr="00CB6975">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3F5939" w14:textId="77777777" w:rsidR="003133A5" w:rsidRPr="00CB6975" w:rsidRDefault="003133A5" w:rsidP="00D14072">
            <w:pPr>
              <w:pStyle w:val="TAH"/>
              <w:rPr>
                <w:kern w:val="2"/>
              </w:rPr>
            </w:pPr>
            <w:r w:rsidRPr="00CB6975">
              <w:rPr>
                <w:kern w:val="2"/>
              </w:rPr>
              <w:t>Description</w:t>
            </w:r>
          </w:p>
        </w:tc>
      </w:tr>
      <w:tr w:rsidR="003133A5" w:rsidRPr="00CB6975" w14:paraId="1D09F440"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hideMark/>
          </w:tcPr>
          <w:p w14:paraId="06987CE1" w14:textId="77777777" w:rsidR="003133A5" w:rsidRPr="00CB6975" w:rsidRDefault="003133A5" w:rsidP="00D14072">
            <w:pPr>
              <w:pStyle w:val="TAL"/>
              <w:rPr>
                <w:kern w:val="2"/>
                <w:lang w:eastAsia="zh-CN"/>
              </w:rPr>
            </w:pPr>
            <w:r w:rsidRPr="00CB6975">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22FB7BDD" w14:textId="77777777" w:rsidR="003133A5" w:rsidRPr="00CB6975" w:rsidRDefault="003133A5" w:rsidP="00D14072">
            <w:pPr>
              <w:pStyle w:val="TAL"/>
              <w:rPr>
                <w:kern w:val="2"/>
              </w:rPr>
            </w:pPr>
            <w:r w:rsidRPr="00CB6975">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24CB82A3" w14:textId="77777777" w:rsidR="003133A5" w:rsidRPr="00CB6975" w:rsidRDefault="003133A5" w:rsidP="00D14072">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E5F6748" w14:textId="77777777" w:rsidR="003133A5" w:rsidRPr="00CB6975" w:rsidRDefault="003133A5" w:rsidP="00D14072">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29.505</w:t>
            </w:r>
            <w:r w:rsidRPr="00CB6975">
              <w:rPr>
                <w:kern w:val="2"/>
                <w:lang w:val="en-US" w:eastAsia="zh-CN"/>
              </w:rPr>
              <w:t> </w:t>
            </w:r>
            <w:r w:rsidRPr="00CB6975">
              <w:rPr>
                <w:kern w:val="2"/>
                <w:lang w:eastAsia="zh-CN"/>
              </w:rPr>
              <w:t>[2]</w:t>
            </w:r>
          </w:p>
        </w:tc>
      </w:tr>
      <w:tr w:rsidR="003133A5" w:rsidRPr="00CB6975" w14:paraId="1C68AD6D"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hideMark/>
          </w:tcPr>
          <w:p w14:paraId="21EBEC7B" w14:textId="77777777" w:rsidR="003133A5" w:rsidRPr="00CB6975" w:rsidRDefault="003133A5" w:rsidP="00D14072">
            <w:pPr>
              <w:pStyle w:val="TAL"/>
              <w:rPr>
                <w:kern w:val="2"/>
                <w:lang w:eastAsia="zh-CN"/>
              </w:rPr>
            </w:pPr>
            <w:r w:rsidRPr="00CB6975">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72DBEB1F" w14:textId="77777777" w:rsidR="003133A5" w:rsidRPr="00CB6975" w:rsidRDefault="003133A5" w:rsidP="00D14072">
            <w:pPr>
              <w:pStyle w:val="TAL"/>
              <w:rPr>
                <w:kern w:val="2"/>
              </w:rPr>
            </w:pPr>
            <w:r w:rsidRPr="00CB6975">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9D7E631" w14:textId="77777777" w:rsidR="003133A5" w:rsidRPr="00CB6975" w:rsidRDefault="003133A5" w:rsidP="00D14072">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AA6CF39" w14:textId="77777777" w:rsidR="003133A5" w:rsidRPr="00CB6975" w:rsidRDefault="003133A5" w:rsidP="00D14072">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3133A5" w:rsidRPr="00CB6975" w14:paraId="0990AC0F"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hideMark/>
          </w:tcPr>
          <w:p w14:paraId="76D201C4" w14:textId="77777777" w:rsidR="003133A5" w:rsidRPr="00CB6975" w:rsidRDefault="003133A5" w:rsidP="00D14072">
            <w:pPr>
              <w:pStyle w:val="TAL"/>
              <w:rPr>
                <w:kern w:val="2"/>
                <w:lang w:eastAsia="zh-CN"/>
              </w:rPr>
            </w:pPr>
            <w:r w:rsidRPr="00CB6975">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19AADDE" w14:textId="77777777" w:rsidR="003133A5" w:rsidRPr="00CB6975" w:rsidRDefault="003133A5" w:rsidP="00D14072">
            <w:pPr>
              <w:pStyle w:val="TAL"/>
              <w:rPr>
                <w:kern w:val="2"/>
              </w:rPr>
            </w:pPr>
            <w:r w:rsidRPr="00CB6975">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560D0C9E" w14:textId="77777777" w:rsidR="003133A5" w:rsidRPr="00CB6975" w:rsidRDefault="003133A5" w:rsidP="00D14072">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DA9E3B0" w14:textId="77777777" w:rsidR="003133A5" w:rsidRPr="00CB6975" w:rsidRDefault="003133A5" w:rsidP="00D14072">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3133A5" w:rsidRPr="00CB6975" w14:paraId="4BDDB1F3"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hideMark/>
          </w:tcPr>
          <w:p w14:paraId="0E257C1E" w14:textId="77777777" w:rsidR="003133A5" w:rsidRPr="00CB6975" w:rsidRDefault="003133A5" w:rsidP="00D14072">
            <w:pPr>
              <w:pStyle w:val="TAL"/>
              <w:rPr>
                <w:kern w:val="2"/>
                <w:lang w:eastAsia="zh-CN"/>
              </w:rPr>
            </w:pPr>
            <w:r w:rsidRPr="00CB6975">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4F173502" w14:textId="77777777" w:rsidR="003133A5" w:rsidRPr="00CB6975" w:rsidRDefault="003133A5" w:rsidP="00D14072">
            <w:pPr>
              <w:pStyle w:val="TAL"/>
              <w:rPr>
                <w:kern w:val="2"/>
                <w:lang w:eastAsia="zh-CN"/>
              </w:rPr>
            </w:pPr>
            <w:r w:rsidRPr="00CB6975">
              <w:rPr>
                <w:kern w:val="2"/>
              </w:rPr>
              <w:t>/application-dat</w:t>
            </w:r>
            <w:r w:rsidRPr="00CB6975">
              <w:rPr>
                <w:kern w:val="2"/>
                <w:lang w:eastAsia="zh-CN"/>
              </w:rPr>
              <w:t>a</w:t>
            </w:r>
          </w:p>
          <w:p w14:paraId="48596AB6" w14:textId="77777777" w:rsidR="003133A5" w:rsidRPr="00CB6975" w:rsidRDefault="003133A5" w:rsidP="00D14072">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295FB1EB" w14:textId="77777777" w:rsidR="003133A5" w:rsidRPr="00CB6975" w:rsidRDefault="003133A5" w:rsidP="00D14072">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7394A21" w14:textId="77777777" w:rsidR="003133A5" w:rsidRPr="00CB6975" w:rsidRDefault="003133A5" w:rsidP="00D14072">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8A705C" w:rsidRPr="00CB6975" w14:paraId="6D4DF246"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tcPr>
          <w:p w14:paraId="13008894" w14:textId="77777777" w:rsidR="008A705C" w:rsidRPr="00CB6975" w:rsidRDefault="008A705C" w:rsidP="008A705C">
            <w:pPr>
              <w:pStyle w:val="TAL"/>
              <w:rPr>
                <w:kern w:val="2"/>
                <w:lang w:eastAsia="zh-CN"/>
              </w:rPr>
            </w:pPr>
            <w:r w:rsidRPr="00CB6975">
              <w:rPr>
                <w:rFonts w:hint="eastAsia"/>
                <w:kern w:val="2"/>
                <w:lang w:eastAsia="zh-CN"/>
              </w:rPr>
              <w:t>D</w:t>
            </w:r>
            <w:r w:rsidRPr="00CB6975">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16844C51" w14:textId="77777777" w:rsidR="008A705C" w:rsidRPr="00CB6975" w:rsidRDefault="008A705C" w:rsidP="008A705C">
            <w:pPr>
              <w:pStyle w:val="TAL"/>
              <w:rPr>
                <w:kern w:val="2"/>
              </w:rPr>
            </w:pPr>
            <w:r w:rsidRPr="00CB6975">
              <w:rPr>
                <w:rFonts w:hint="eastAsia"/>
                <w:kern w:val="2"/>
                <w:lang w:eastAsia="zh-CN"/>
              </w:rPr>
              <w:t>/</w:t>
            </w:r>
            <w:r w:rsidRPr="00CB6975">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6C707BE4" w14:textId="77777777" w:rsidR="008A705C" w:rsidRPr="00CB6975" w:rsidRDefault="008A705C" w:rsidP="008A705C">
            <w:pPr>
              <w:pStyle w:val="TAL"/>
              <w:rPr>
                <w:kern w:val="2"/>
                <w:lang w:eastAsia="zh-CN"/>
              </w:rPr>
            </w:pPr>
            <w:r w:rsidRPr="00CB6975">
              <w:rPr>
                <w:rFonts w:hint="eastAsia"/>
                <w:kern w:val="2"/>
                <w:lang w:eastAsia="zh-CN"/>
              </w:rPr>
              <w:t>P</w:t>
            </w:r>
            <w:r w:rsidRPr="00CB6975">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324DCA12" w14:textId="77777777" w:rsidR="008A705C" w:rsidRPr="00CB6975" w:rsidRDefault="008A705C" w:rsidP="008A705C">
            <w:pPr>
              <w:pStyle w:val="TAL"/>
              <w:rPr>
                <w:kern w:val="2"/>
                <w:lang w:eastAsia="zh-CN"/>
              </w:rPr>
            </w:pPr>
            <w:r w:rsidRPr="00CB6975">
              <w:t>This is a pseudo operation.</w:t>
            </w:r>
          </w:p>
        </w:tc>
      </w:tr>
    </w:tbl>
    <w:p w14:paraId="62544A2F" w14:textId="77777777" w:rsidR="003133A5" w:rsidRDefault="003133A5" w:rsidP="003133A5">
      <w:pPr>
        <w:rPr>
          <w:lang w:eastAsia="zh-CN"/>
        </w:rPr>
      </w:pPr>
    </w:p>
    <w:p w14:paraId="56AED67F" w14:textId="77777777" w:rsidR="003133A5" w:rsidRPr="001F16C3" w:rsidRDefault="003133A5" w:rsidP="00F3074B">
      <w:pPr>
        <w:pStyle w:val="Heading4"/>
      </w:pPr>
      <w:bookmarkStart w:id="627" w:name="_Toc20120576"/>
      <w:bookmarkStart w:id="628" w:name="_Toc21623454"/>
      <w:bookmarkStart w:id="629" w:name="_Toc27587157"/>
      <w:bookmarkStart w:id="630" w:name="_Toc36459220"/>
      <w:bookmarkStart w:id="631" w:name="_Toc45028467"/>
      <w:bookmarkStart w:id="632" w:name="_Toc51870146"/>
      <w:bookmarkStart w:id="633" w:name="_Toc51870268"/>
      <w:bookmarkStart w:id="634" w:name="_Toc90582022"/>
      <w:bookmarkStart w:id="635" w:name="_Toc130816097"/>
      <w:r w:rsidRPr="001F16C3">
        <w:t>6.1.3.2</w:t>
      </w:r>
      <w:r w:rsidRPr="001F16C3">
        <w:tab/>
        <w:t>SubscriptionData</w:t>
      </w:r>
      <w:bookmarkEnd w:id="627"/>
      <w:bookmarkEnd w:id="628"/>
      <w:bookmarkEnd w:id="629"/>
      <w:bookmarkEnd w:id="630"/>
      <w:bookmarkEnd w:id="631"/>
      <w:bookmarkEnd w:id="632"/>
      <w:bookmarkEnd w:id="633"/>
      <w:bookmarkEnd w:id="634"/>
      <w:bookmarkEnd w:id="635"/>
    </w:p>
    <w:p w14:paraId="0C67B5C9" w14:textId="77777777" w:rsidR="003133A5" w:rsidRPr="001F16C3" w:rsidRDefault="003133A5" w:rsidP="003133A5">
      <w:r>
        <w:t>See 3GPP TS 29.505 [2].</w:t>
      </w:r>
    </w:p>
    <w:p w14:paraId="01B585DD" w14:textId="77777777" w:rsidR="003133A5" w:rsidRPr="001F16C3" w:rsidRDefault="003133A5" w:rsidP="00F3074B">
      <w:pPr>
        <w:pStyle w:val="Heading4"/>
      </w:pPr>
      <w:bookmarkStart w:id="636" w:name="_Toc20120577"/>
      <w:bookmarkStart w:id="637" w:name="_Toc21623455"/>
      <w:bookmarkStart w:id="638" w:name="_Toc27587158"/>
      <w:bookmarkStart w:id="639" w:name="_Toc36459221"/>
      <w:bookmarkStart w:id="640" w:name="_Toc45028468"/>
      <w:bookmarkStart w:id="641" w:name="_Toc51870147"/>
      <w:bookmarkStart w:id="642" w:name="_Toc51870269"/>
      <w:bookmarkStart w:id="643" w:name="_Toc90582023"/>
      <w:bookmarkStart w:id="644" w:name="_Toc130816098"/>
      <w:r w:rsidRPr="001F16C3">
        <w:t>6.1.3.3</w:t>
      </w:r>
      <w:r w:rsidRPr="001F16C3">
        <w:tab/>
        <w:t>PolicyData</w:t>
      </w:r>
      <w:bookmarkEnd w:id="636"/>
      <w:bookmarkEnd w:id="637"/>
      <w:bookmarkEnd w:id="638"/>
      <w:bookmarkEnd w:id="639"/>
      <w:bookmarkEnd w:id="640"/>
      <w:bookmarkEnd w:id="641"/>
      <w:bookmarkEnd w:id="642"/>
      <w:bookmarkEnd w:id="643"/>
      <w:bookmarkEnd w:id="644"/>
    </w:p>
    <w:p w14:paraId="2BDD1859" w14:textId="77777777" w:rsidR="003133A5" w:rsidRPr="001F16C3" w:rsidRDefault="003133A5" w:rsidP="003133A5">
      <w:r>
        <w:t>See 3GPP TS 29.519 [3].</w:t>
      </w:r>
    </w:p>
    <w:p w14:paraId="5BFBD67D" w14:textId="77777777" w:rsidR="003133A5" w:rsidRPr="001F16C3" w:rsidRDefault="003133A5" w:rsidP="00F3074B">
      <w:pPr>
        <w:pStyle w:val="Heading4"/>
      </w:pPr>
      <w:bookmarkStart w:id="645" w:name="_Toc20120578"/>
      <w:bookmarkStart w:id="646" w:name="_Toc21623456"/>
      <w:bookmarkStart w:id="647" w:name="_Toc27587159"/>
      <w:bookmarkStart w:id="648" w:name="_Toc36459222"/>
      <w:bookmarkStart w:id="649" w:name="_Toc45028469"/>
      <w:bookmarkStart w:id="650" w:name="_Toc51870148"/>
      <w:bookmarkStart w:id="651" w:name="_Toc51870270"/>
      <w:bookmarkStart w:id="652" w:name="_Toc90582024"/>
      <w:bookmarkStart w:id="653" w:name="_Toc130816099"/>
      <w:r w:rsidRPr="001F16C3">
        <w:t>6.1.3.4</w:t>
      </w:r>
      <w:r w:rsidRPr="001F16C3">
        <w:tab/>
        <w:t>StructuredDataForExposure</w:t>
      </w:r>
      <w:bookmarkEnd w:id="645"/>
      <w:bookmarkEnd w:id="646"/>
      <w:bookmarkEnd w:id="647"/>
      <w:bookmarkEnd w:id="648"/>
      <w:bookmarkEnd w:id="649"/>
      <w:bookmarkEnd w:id="650"/>
      <w:bookmarkEnd w:id="651"/>
      <w:bookmarkEnd w:id="652"/>
      <w:bookmarkEnd w:id="653"/>
    </w:p>
    <w:p w14:paraId="6760672E" w14:textId="77777777" w:rsidR="003133A5" w:rsidRPr="001F16C3" w:rsidRDefault="003133A5" w:rsidP="003133A5">
      <w:r>
        <w:t>See 3GPP TS 29.519 [3].</w:t>
      </w:r>
    </w:p>
    <w:p w14:paraId="78632D85" w14:textId="77777777" w:rsidR="003133A5" w:rsidRPr="001F16C3" w:rsidRDefault="003133A5" w:rsidP="00F3074B">
      <w:pPr>
        <w:pStyle w:val="Heading4"/>
      </w:pPr>
      <w:bookmarkStart w:id="654" w:name="_Toc20120579"/>
      <w:bookmarkStart w:id="655" w:name="_Toc21623457"/>
      <w:bookmarkStart w:id="656" w:name="_Toc27587160"/>
      <w:bookmarkStart w:id="657" w:name="_Toc36459223"/>
      <w:bookmarkStart w:id="658" w:name="_Toc45028470"/>
      <w:bookmarkStart w:id="659" w:name="_Toc51870149"/>
      <w:bookmarkStart w:id="660" w:name="_Toc51870271"/>
      <w:bookmarkStart w:id="661" w:name="_Toc90582025"/>
      <w:bookmarkStart w:id="662" w:name="_Toc130816100"/>
      <w:r w:rsidRPr="001F16C3">
        <w:t>6.1.3.5</w:t>
      </w:r>
      <w:r w:rsidRPr="001F16C3">
        <w:tab/>
        <w:t>ApplicationData</w:t>
      </w:r>
      <w:bookmarkEnd w:id="654"/>
      <w:bookmarkEnd w:id="655"/>
      <w:bookmarkEnd w:id="656"/>
      <w:bookmarkEnd w:id="657"/>
      <w:bookmarkEnd w:id="658"/>
      <w:bookmarkEnd w:id="659"/>
      <w:bookmarkEnd w:id="660"/>
      <w:bookmarkEnd w:id="661"/>
      <w:bookmarkEnd w:id="662"/>
    </w:p>
    <w:p w14:paraId="0FD6310B" w14:textId="77777777" w:rsidR="003133A5" w:rsidRDefault="003133A5" w:rsidP="003133A5">
      <w:r>
        <w:t>See 3GPP TS 29.519 [3].</w:t>
      </w:r>
    </w:p>
    <w:p w14:paraId="272431DD" w14:textId="77777777" w:rsidR="008A705C" w:rsidRPr="001F16C3" w:rsidRDefault="00DB15E7" w:rsidP="008A705C">
      <w:pPr>
        <w:pStyle w:val="Heading4"/>
      </w:pPr>
      <w:bookmarkStart w:id="663" w:name="_Toc82684252"/>
      <w:bookmarkStart w:id="664" w:name="_Toc130816101"/>
      <w:r>
        <w:t>6.1.3.6</w:t>
      </w:r>
      <w:r w:rsidR="008A705C" w:rsidRPr="001F16C3">
        <w:tab/>
      </w:r>
      <w:bookmarkEnd w:id="663"/>
      <w:r w:rsidR="008A705C">
        <w:t>Resource: DataRestorationEvents</w:t>
      </w:r>
      <w:bookmarkEnd w:id="664"/>
    </w:p>
    <w:p w14:paraId="3299ADF9" w14:textId="77777777" w:rsidR="008A705C" w:rsidRDefault="00DB15E7" w:rsidP="008A705C">
      <w:pPr>
        <w:pStyle w:val="Heading5"/>
      </w:pPr>
      <w:bookmarkStart w:id="665" w:name="_Toc510696610"/>
      <w:bookmarkStart w:id="666" w:name="_Toc35971401"/>
      <w:bookmarkStart w:id="667" w:name="_Toc82676366"/>
      <w:bookmarkStart w:id="668" w:name="_Toc82676725"/>
      <w:bookmarkStart w:id="669" w:name="_Toc130816102"/>
      <w:r>
        <w:t>6.1.3.6</w:t>
      </w:r>
      <w:r w:rsidR="008A705C">
        <w:t>.1</w:t>
      </w:r>
      <w:r w:rsidR="008A705C">
        <w:tab/>
        <w:t>Description</w:t>
      </w:r>
      <w:bookmarkEnd w:id="665"/>
      <w:bookmarkEnd w:id="666"/>
      <w:bookmarkEnd w:id="667"/>
      <w:bookmarkEnd w:id="668"/>
      <w:bookmarkEnd w:id="669"/>
    </w:p>
    <w:p w14:paraId="4CB3F642" w14:textId="77777777" w:rsidR="008A705C" w:rsidRDefault="00DB15E7" w:rsidP="008A705C">
      <w:pPr>
        <w:pStyle w:val="Heading5"/>
      </w:pPr>
      <w:bookmarkStart w:id="670" w:name="_Toc35971402"/>
      <w:bookmarkStart w:id="671" w:name="_Toc82676367"/>
      <w:bookmarkStart w:id="672" w:name="_Toc82676726"/>
      <w:bookmarkStart w:id="673" w:name="_Toc510696612"/>
      <w:bookmarkStart w:id="674" w:name="_Toc130816103"/>
      <w:r>
        <w:t>6.1.3.6</w:t>
      </w:r>
      <w:r w:rsidR="008A705C">
        <w:t>.2</w:t>
      </w:r>
      <w:r w:rsidR="008A705C">
        <w:tab/>
        <w:t>Resource Definition</w:t>
      </w:r>
      <w:bookmarkEnd w:id="670"/>
      <w:bookmarkEnd w:id="671"/>
      <w:bookmarkEnd w:id="672"/>
      <w:bookmarkEnd w:id="674"/>
    </w:p>
    <w:p w14:paraId="2EFB22C9" w14:textId="77777777" w:rsidR="008A705C" w:rsidRDefault="008A705C" w:rsidP="008A705C">
      <w:r>
        <w:t xml:space="preserve">Resource URI: </w:t>
      </w:r>
      <w:r w:rsidRPr="00E23840">
        <w:rPr>
          <w:b/>
          <w:noProof/>
        </w:rPr>
        <w:t>{apiRoot}/</w:t>
      </w:r>
      <w:r>
        <w:rPr>
          <w:b/>
          <w:noProof/>
        </w:rPr>
        <w:t>nudr-dr</w:t>
      </w:r>
      <w:r w:rsidRPr="00E23840">
        <w:rPr>
          <w:b/>
          <w:noProof/>
        </w:rPr>
        <w:t>/</w:t>
      </w:r>
      <w:r>
        <w:rPr>
          <w:b/>
          <w:noProof/>
        </w:rPr>
        <w:t>&lt;apiVersion&gt;</w:t>
      </w:r>
      <w:r w:rsidRPr="00E23840">
        <w:rPr>
          <w:b/>
          <w:noProof/>
        </w:rPr>
        <w:t>/</w:t>
      </w:r>
      <w:r>
        <w:rPr>
          <w:b/>
          <w:noProof/>
        </w:rPr>
        <w:t>data-restoration-events</w:t>
      </w:r>
    </w:p>
    <w:p w14:paraId="73724691" w14:textId="77777777" w:rsidR="008A705C" w:rsidRDefault="008A705C" w:rsidP="008A705C">
      <w:pPr>
        <w:rPr>
          <w:rFonts w:ascii="Arial" w:hAnsi="Arial" w:cs="Arial"/>
        </w:rPr>
      </w:pPr>
      <w:r>
        <w:t>This resource shall support the resource URI variables defined in table </w:t>
      </w:r>
      <w:r w:rsidR="00DB15E7">
        <w:t>6.1.3.6</w:t>
      </w:r>
      <w:r>
        <w:t>.2-1</w:t>
      </w:r>
      <w:r>
        <w:rPr>
          <w:rFonts w:ascii="Arial" w:hAnsi="Arial" w:cs="Arial"/>
        </w:rPr>
        <w:t>.</w:t>
      </w:r>
    </w:p>
    <w:p w14:paraId="020A28CF" w14:textId="77777777" w:rsidR="008A705C" w:rsidRDefault="008A705C" w:rsidP="008A705C">
      <w:pPr>
        <w:pStyle w:val="TH"/>
        <w:rPr>
          <w:rFonts w:cs="Arial"/>
        </w:rPr>
      </w:pPr>
      <w:r>
        <w:t>Table </w:t>
      </w:r>
      <w:r w:rsidR="00DB15E7">
        <w:t>6.1.3.6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705C" w:rsidRPr="00CB6975" w14:paraId="091C76BA" w14:textId="77777777" w:rsidTr="00BF666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ACC31B0" w14:textId="77777777" w:rsidR="008A705C" w:rsidRPr="00CB6975" w:rsidRDefault="008A705C" w:rsidP="00BF6668">
            <w:pPr>
              <w:pStyle w:val="TAH"/>
            </w:pPr>
            <w:r w:rsidRPr="00CB6975">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69B1863" w14:textId="77777777" w:rsidR="008A705C" w:rsidRPr="00CB6975" w:rsidRDefault="008A705C" w:rsidP="00BF6668">
            <w:pPr>
              <w:pStyle w:val="TAH"/>
            </w:pPr>
            <w:r w:rsidRPr="00CB6975">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036A93" w14:textId="77777777" w:rsidR="008A705C" w:rsidRPr="00CB6975" w:rsidRDefault="008A705C" w:rsidP="00BF6668">
            <w:pPr>
              <w:pStyle w:val="TAH"/>
            </w:pPr>
            <w:r w:rsidRPr="00CB6975">
              <w:t>Definition</w:t>
            </w:r>
          </w:p>
        </w:tc>
      </w:tr>
      <w:tr w:rsidR="008A705C" w:rsidRPr="00CB6975" w14:paraId="0E8A0242" w14:textId="77777777" w:rsidTr="00BF666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4037193" w14:textId="77777777" w:rsidR="008A705C" w:rsidRPr="00CB6975" w:rsidRDefault="008A705C" w:rsidP="00BF6668">
            <w:pPr>
              <w:pStyle w:val="TAL"/>
            </w:pPr>
            <w:r w:rsidRPr="00CB6975">
              <w:t>apiRoot</w:t>
            </w:r>
          </w:p>
        </w:tc>
        <w:tc>
          <w:tcPr>
            <w:tcW w:w="1039" w:type="pct"/>
            <w:tcBorders>
              <w:top w:val="single" w:sz="6" w:space="0" w:color="000000"/>
              <w:left w:val="single" w:sz="6" w:space="0" w:color="000000"/>
              <w:bottom w:val="single" w:sz="6" w:space="0" w:color="000000"/>
              <w:right w:val="single" w:sz="6" w:space="0" w:color="000000"/>
            </w:tcBorders>
          </w:tcPr>
          <w:p w14:paraId="3328CA21" w14:textId="77777777" w:rsidR="008A705C" w:rsidRPr="00CB6975" w:rsidRDefault="008A705C" w:rsidP="00BF6668">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EDF1088" w14:textId="77777777" w:rsidR="008A705C" w:rsidRPr="00CB6975" w:rsidRDefault="008A705C" w:rsidP="00BF6668">
            <w:pPr>
              <w:pStyle w:val="TAL"/>
            </w:pPr>
            <w:r w:rsidRPr="00CB6975">
              <w:t>See clause</w:t>
            </w:r>
            <w:r w:rsidRPr="00CB6975">
              <w:rPr>
                <w:lang w:val="en-US" w:eastAsia="zh-CN"/>
              </w:rPr>
              <w:t> </w:t>
            </w:r>
            <w:r w:rsidRPr="00CB6975">
              <w:t>6.1.1</w:t>
            </w:r>
          </w:p>
        </w:tc>
      </w:tr>
      <w:tr w:rsidR="008A705C" w:rsidRPr="00CB6975" w14:paraId="5D88E1DA" w14:textId="77777777" w:rsidTr="00BF666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855113" w14:textId="77777777" w:rsidR="008A705C" w:rsidRPr="00CB6975" w:rsidRDefault="008A705C" w:rsidP="00BF6668">
            <w:pPr>
              <w:pStyle w:val="TAL"/>
            </w:pPr>
            <w:r w:rsidRPr="00CB6975">
              <w:t>apiVersion</w:t>
            </w:r>
          </w:p>
        </w:tc>
        <w:tc>
          <w:tcPr>
            <w:tcW w:w="1039" w:type="pct"/>
            <w:tcBorders>
              <w:top w:val="single" w:sz="6" w:space="0" w:color="000000"/>
              <w:left w:val="single" w:sz="6" w:space="0" w:color="000000"/>
              <w:bottom w:val="single" w:sz="6" w:space="0" w:color="000000"/>
              <w:right w:val="single" w:sz="6" w:space="0" w:color="000000"/>
            </w:tcBorders>
          </w:tcPr>
          <w:p w14:paraId="18844176" w14:textId="77777777" w:rsidR="008A705C" w:rsidRPr="00CB6975" w:rsidRDefault="008A705C" w:rsidP="00BF6668">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4D01380" w14:textId="77777777" w:rsidR="008A705C" w:rsidRPr="00CB6975" w:rsidRDefault="008A705C" w:rsidP="00BF6668">
            <w:pPr>
              <w:pStyle w:val="TAL"/>
            </w:pPr>
            <w:r w:rsidRPr="00CB6975">
              <w:t>See clause 6.1.1</w:t>
            </w:r>
          </w:p>
        </w:tc>
      </w:tr>
    </w:tbl>
    <w:p w14:paraId="674D458E" w14:textId="77777777" w:rsidR="008A705C" w:rsidRPr="00384E92" w:rsidRDefault="008A705C" w:rsidP="008A705C"/>
    <w:p w14:paraId="1A723EDE" w14:textId="77777777" w:rsidR="008A705C" w:rsidRDefault="00DB15E7" w:rsidP="008A705C">
      <w:pPr>
        <w:pStyle w:val="Heading5"/>
      </w:pPr>
      <w:bookmarkStart w:id="675" w:name="_Toc35971403"/>
      <w:bookmarkStart w:id="676" w:name="_Toc82676368"/>
      <w:bookmarkStart w:id="677" w:name="_Toc82676727"/>
      <w:bookmarkStart w:id="678" w:name="_Toc130816104"/>
      <w:r>
        <w:lastRenderedPageBreak/>
        <w:t>6.1.3.6</w:t>
      </w:r>
      <w:r w:rsidR="008A705C">
        <w:t>.3</w:t>
      </w:r>
      <w:r w:rsidR="008A705C">
        <w:tab/>
        <w:t>Resource Standard Methods</w:t>
      </w:r>
      <w:bookmarkEnd w:id="673"/>
      <w:bookmarkEnd w:id="675"/>
      <w:bookmarkEnd w:id="676"/>
      <w:bookmarkEnd w:id="677"/>
      <w:bookmarkEnd w:id="678"/>
    </w:p>
    <w:p w14:paraId="2BE27BCE" w14:textId="77777777" w:rsidR="008A705C" w:rsidRPr="00384E92" w:rsidRDefault="00DB15E7" w:rsidP="008A705C">
      <w:pPr>
        <w:pStyle w:val="H6"/>
      </w:pPr>
      <w:bookmarkStart w:id="679" w:name="_Toc510696613"/>
      <w:bookmarkStart w:id="680" w:name="_Toc35971404"/>
      <w:r>
        <w:t>6.1.3.6</w:t>
      </w:r>
      <w:r w:rsidR="008A705C">
        <w:t>.3</w:t>
      </w:r>
      <w:r w:rsidR="008A705C" w:rsidRPr="00384E92">
        <w:t>.1</w:t>
      </w:r>
      <w:r w:rsidR="008A705C" w:rsidRPr="00384E92">
        <w:tab/>
      </w:r>
      <w:r w:rsidR="008A705C">
        <w:t>POST</w:t>
      </w:r>
      <w:bookmarkEnd w:id="679"/>
      <w:bookmarkEnd w:id="680"/>
    </w:p>
    <w:p w14:paraId="2AB4474F" w14:textId="77777777" w:rsidR="008A705C" w:rsidRDefault="008A705C" w:rsidP="008A705C">
      <w:r>
        <w:t>This method will not be actually invoked.</w:t>
      </w:r>
    </w:p>
    <w:p w14:paraId="61206163" w14:textId="77777777" w:rsidR="008A705C" w:rsidRDefault="008A705C" w:rsidP="008A705C">
      <w:r>
        <w:t xml:space="preserve">This method shall support the URI query parameters specified in table </w:t>
      </w:r>
      <w:r w:rsidR="00DB15E7">
        <w:t>6.1.3.6</w:t>
      </w:r>
      <w:r>
        <w:t>.3.1-1.</w:t>
      </w:r>
    </w:p>
    <w:p w14:paraId="3244FBF1" w14:textId="77777777" w:rsidR="008A705C" w:rsidRPr="00384E92" w:rsidRDefault="008A705C" w:rsidP="008A705C">
      <w:pPr>
        <w:pStyle w:val="TH"/>
        <w:rPr>
          <w:rFonts w:cs="Arial"/>
        </w:rPr>
      </w:pPr>
      <w:r w:rsidRPr="00384E92">
        <w:t xml:space="preserve">Table </w:t>
      </w:r>
      <w:r w:rsidR="00DB15E7">
        <w:t>6.1.3.6</w:t>
      </w:r>
      <w:r>
        <w:t>.3.1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705C" w:rsidRPr="00CB6975" w14:paraId="5E099EC5" w14:textId="77777777" w:rsidTr="00BF66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821263" w14:textId="77777777" w:rsidR="008A705C" w:rsidRPr="00CB6975" w:rsidRDefault="008A705C" w:rsidP="00BF6668">
            <w:pPr>
              <w:pStyle w:val="TAH"/>
            </w:pPr>
            <w:r w:rsidRPr="00CB6975">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8081E87" w14:textId="77777777" w:rsidR="008A705C" w:rsidRPr="00CB6975" w:rsidRDefault="008A705C" w:rsidP="00BF6668">
            <w:pPr>
              <w:pStyle w:val="TAH"/>
            </w:pPr>
            <w:r w:rsidRPr="00CB6975">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A881496" w14:textId="77777777" w:rsidR="008A705C" w:rsidRPr="00CB6975" w:rsidRDefault="008A705C" w:rsidP="00BF6668">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18A7569" w14:textId="77777777" w:rsidR="008A705C" w:rsidRPr="00CB6975" w:rsidRDefault="008A705C" w:rsidP="00BF6668">
            <w:pPr>
              <w:pStyle w:val="TAH"/>
            </w:pPr>
            <w:r w:rsidRPr="00CB6975">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7C742D1" w14:textId="77777777" w:rsidR="008A705C" w:rsidRPr="00CB6975" w:rsidRDefault="008A705C" w:rsidP="00BF6668">
            <w:pPr>
              <w:pStyle w:val="TAH"/>
            </w:pPr>
            <w:r w:rsidRPr="00CB6975">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5B2790" w14:textId="77777777" w:rsidR="008A705C" w:rsidRPr="00CB6975" w:rsidRDefault="008A705C" w:rsidP="00BF6668">
            <w:pPr>
              <w:pStyle w:val="TAH"/>
            </w:pPr>
            <w:r w:rsidRPr="00CB6975">
              <w:t>Applicability</w:t>
            </w:r>
          </w:p>
        </w:tc>
      </w:tr>
      <w:tr w:rsidR="008A705C" w:rsidRPr="00CB6975" w14:paraId="57146FD6"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1CD524" w14:textId="77777777" w:rsidR="008A705C" w:rsidRPr="00CB6975" w:rsidRDefault="008A705C" w:rsidP="00BF6668">
            <w:pPr>
              <w:pStyle w:val="TAL"/>
            </w:pPr>
            <w:r w:rsidRPr="00CB6975">
              <w:t>n/a</w:t>
            </w:r>
          </w:p>
        </w:tc>
        <w:tc>
          <w:tcPr>
            <w:tcW w:w="731" w:type="pct"/>
            <w:tcBorders>
              <w:top w:val="single" w:sz="4" w:space="0" w:color="auto"/>
              <w:left w:val="single" w:sz="6" w:space="0" w:color="000000"/>
              <w:bottom w:val="single" w:sz="6" w:space="0" w:color="000000"/>
              <w:right w:val="single" w:sz="6" w:space="0" w:color="000000"/>
            </w:tcBorders>
          </w:tcPr>
          <w:p w14:paraId="17299D4C" w14:textId="77777777" w:rsidR="008A705C" w:rsidRPr="00CB6975" w:rsidRDefault="008A705C" w:rsidP="00BF6668">
            <w:pPr>
              <w:pStyle w:val="TAL"/>
            </w:pPr>
          </w:p>
        </w:tc>
        <w:tc>
          <w:tcPr>
            <w:tcW w:w="215" w:type="pct"/>
            <w:tcBorders>
              <w:top w:val="single" w:sz="4" w:space="0" w:color="auto"/>
              <w:left w:val="single" w:sz="6" w:space="0" w:color="000000"/>
              <w:bottom w:val="single" w:sz="6" w:space="0" w:color="000000"/>
              <w:right w:val="single" w:sz="6" w:space="0" w:color="000000"/>
            </w:tcBorders>
          </w:tcPr>
          <w:p w14:paraId="32843092" w14:textId="77777777" w:rsidR="008A705C" w:rsidRPr="00CB6975" w:rsidRDefault="008A705C" w:rsidP="00BF6668">
            <w:pPr>
              <w:pStyle w:val="TAC"/>
            </w:pPr>
          </w:p>
        </w:tc>
        <w:tc>
          <w:tcPr>
            <w:tcW w:w="580" w:type="pct"/>
            <w:tcBorders>
              <w:top w:val="single" w:sz="4" w:space="0" w:color="auto"/>
              <w:left w:val="single" w:sz="6" w:space="0" w:color="000000"/>
              <w:bottom w:val="single" w:sz="6" w:space="0" w:color="000000"/>
              <w:right w:val="single" w:sz="6" w:space="0" w:color="000000"/>
            </w:tcBorders>
          </w:tcPr>
          <w:p w14:paraId="14482137" w14:textId="77777777" w:rsidR="008A705C" w:rsidRPr="00CB6975" w:rsidRDefault="008A705C" w:rsidP="00BF666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E2EFC18" w14:textId="77777777" w:rsidR="008A705C" w:rsidRPr="00CB6975" w:rsidRDefault="008A705C" w:rsidP="00BF6668">
            <w:pPr>
              <w:pStyle w:val="TAL"/>
            </w:pPr>
          </w:p>
        </w:tc>
        <w:tc>
          <w:tcPr>
            <w:tcW w:w="796" w:type="pct"/>
            <w:tcBorders>
              <w:top w:val="single" w:sz="4" w:space="0" w:color="auto"/>
              <w:left w:val="single" w:sz="6" w:space="0" w:color="000000"/>
              <w:bottom w:val="single" w:sz="6" w:space="0" w:color="000000"/>
              <w:right w:val="single" w:sz="6" w:space="0" w:color="000000"/>
            </w:tcBorders>
          </w:tcPr>
          <w:p w14:paraId="5B89F8A3" w14:textId="77777777" w:rsidR="008A705C" w:rsidRPr="00CB6975" w:rsidRDefault="008A705C" w:rsidP="00BF6668">
            <w:pPr>
              <w:pStyle w:val="TAL"/>
            </w:pPr>
          </w:p>
        </w:tc>
      </w:tr>
    </w:tbl>
    <w:p w14:paraId="461350CA" w14:textId="77777777" w:rsidR="008A705C" w:rsidRDefault="008A705C" w:rsidP="008A705C"/>
    <w:p w14:paraId="6E0F2C5F" w14:textId="77777777" w:rsidR="008A705C" w:rsidRPr="00384E92" w:rsidRDefault="008A705C" w:rsidP="008A705C">
      <w:r>
        <w:t xml:space="preserve">This method shall support the request data structures specified in table </w:t>
      </w:r>
      <w:r w:rsidR="00DB15E7">
        <w:t>6.1.3.6</w:t>
      </w:r>
      <w:r>
        <w:t xml:space="preserve">.3.1-2 and the response data structures and response codes specified in table </w:t>
      </w:r>
      <w:r w:rsidR="00DB15E7">
        <w:t>6.1.3.6</w:t>
      </w:r>
      <w:r>
        <w:t>.3.1-3.</w:t>
      </w:r>
    </w:p>
    <w:p w14:paraId="5726344B" w14:textId="77777777" w:rsidR="008A705C" w:rsidRPr="001769FF" w:rsidRDefault="008A705C" w:rsidP="008A705C">
      <w:pPr>
        <w:pStyle w:val="TH"/>
      </w:pPr>
      <w:r w:rsidRPr="001769FF">
        <w:t xml:space="preserve">Table </w:t>
      </w:r>
      <w:r w:rsidR="00DB15E7">
        <w:t>6.1.3.6</w:t>
      </w:r>
      <w:r>
        <w:t>.</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705C" w:rsidRPr="00CB6975" w14:paraId="4DC522AB" w14:textId="77777777" w:rsidTr="00BF666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B0FDC8" w14:textId="77777777" w:rsidR="008A705C" w:rsidRPr="00CB6975" w:rsidRDefault="008A705C" w:rsidP="00BF6668">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04C801" w14:textId="77777777" w:rsidR="008A705C" w:rsidRPr="00CB6975" w:rsidRDefault="008A705C" w:rsidP="00BF6668">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79D35C" w14:textId="77777777" w:rsidR="008A705C" w:rsidRPr="00CB6975" w:rsidRDefault="008A705C" w:rsidP="00BF6668">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AE5A25" w14:textId="77777777" w:rsidR="008A705C" w:rsidRPr="00CB6975" w:rsidRDefault="008A705C" w:rsidP="00BF6668">
            <w:pPr>
              <w:pStyle w:val="TAH"/>
            </w:pPr>
            <w:r w:rsidRPr="00CB6975">
              <w:t>Description</w:t>
            </w:r>
          </w:p>
        </w:tc>
      </w:tr>
      <w:tr w:rsidR="008A705C" w:rsidRPr="00CB6975" w14:paraId="31931C71" w14:textId="77777777" w:rsidTr="00BF666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CFE32C" w14:textId="77777777" w:rsidR="008A705C" w:rsidRPr="00CB6975" w:rsidRDefault="008A705C" w:rsidP="00BF6668">
            <w:pPr>
              <w:pStyle w:val="TAL"/>
            </w:pPr>
            <w:r w:rsidRPr="00CB6975">
              <w:t>Any</w:t>
            </w:r>
          </w:p>
        </w:tc>
        <w:tc>
          <w:tcPr>
            <w:tcW w:w="425" w:type="dxa"/>
            <w:tcBorders>
              <w:top w:val="single" w:sz="4" w:space="0" w:color="auto"/>
              <w:left w:val="single" w:sz="6" w:space="0" w:color="000000"/>
              <w:bottom w:val="single" w:sz="6" w:space="0" w:color="000000"/>
              <w:right w:val="single" w:sz="6" w:space="0" w:color="000000"/>
            </w:tcBorders>
          </w:tcPr>
          <w:p w14:paraId="284ADBCA" w14:textId="77777777" w:rsidR="008A705C" w:rsidRPr="00CB6975" w:rsidRDefault="008A705C" w:rsidP="00BF6668">
            <w:pPr>
              <w:pStyle w:val="TAC"/>
            </w:pPr>
          </w:p>
        </w:tc>
        <w:tc>
          <w:tcPr>
            <w:tcW w:w="1276" w:type="dxa"/>
            <w:tcBorders>
              <w:top w:val="single" w:sz="4" w:space="0" w:color="auto"/>
              <w:left w:val="single" w:sz="6" w:space="0" w:color="000000"/>
              <w:bottom w:val="single" w:sz="6" w:space="0" w:color="000000"/>
              <w:right w:val="single" w:sz="6" w:space="0" w:color="000000"/>
            </w:tcBorders>
          </w:tcPr>
          <w:p w14:paraId="5ADE8ED3" w14:textId="77777777" w:rsidR="008A705C" w:rsidRPr="00CB6975" w:rsidRDefault="008A705C" w:rsidP="00BF666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71A2891" w14:textId="77777777" w:rsidR="008A705C" w:rsidRPr="00CB6975" w:rsidRDefault="008A705C" w:rsidP="00BF6668">
            <w:pPr>
              <w:pStyle w:val="TAL"/>
            </w:pPr>
          </w:p>
        </w:tc>
      </w:tr>
    </w:tbl>
    <w:p w14:paraId="73B6E5C0" w14:textId="77777777" w:rsidR="008A705C" w:rsidRDefault="008A705C" w:rsidP="008A705C"/>
    <w:p w14:paraId="4A98FAA0" w14:textId="77777777" w:rsidR="008A705C" w:rsidRPr="001769FF" w:rsidRDefault="008A705C" w:rsidP="008A705C">
      <w:pPr>
        <w:pStyle w:val="TH"/>
      </w:pPr>
      <w:r w:rsidRPr="001769FF">
        <w:t xml:space="preserve">Table </w:t>
      </w:r>
      <w:r w:rsidR="00DB15E7">
        <w:t>6.1.3.6</w:t>
      </w:r>
      <w:r>
        <w:t>.</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705C" w:rsidRPr="00CB6975" w14:paraId="1BFE24EF" w14:textId="77777777" w:rsidTr="00BF66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D399F9" w14:textId="77777777" w:rsidR="008A705C" w:rsidRPr="00CB6975" w:rsidRDefault="008A705C" w:rsidP="00BF6668">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C6DB17" w14:textId="77777777" w:rsidR="008A705C" w:rsidRPr="00CB6975" w:rsidRDefault="008A705C" w:rsidP="00BF6668">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D0084D" w14:textId="77777777" w:rsidR="008A705C" w:rsidRPr="00CB6975" w:rsidRDefault="008A705C" w:rsidP="00BF6668">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DB510F" w14:textId="77777777" w:rsidR="008A705C" w:rsidRPr="00CB6975" w:rsidRDefault="008A705C" w:rsidP="00BF6668">
            <w:pPr>
              <w:pStyle w:val="TAH"/>
            </w:pPr>
            <w:r w:rsidRPr="00CB6975">
              <w:t>Response</w:t>
            </w:r>
          </w:p>
          <w:p w14:paraId="6BC1732E" w14:textId="77777777" w:rsidR="008A705C" w:rsidRPr="00CB6975" w:rsidRDefault="008A705C" w:rsidP="00BF6668">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6C9788" w14:textId="77777777" w:rsidR="008A705C" w:rsidRPr="00CB6975" w:rsidRDefault="008A705C" w:rsidP="00BF6668">
            <w:pPr>
              <w:pStyle w:val="TAH"/>
            </w:pPr>
            <w:r w:rsidRPr="00CB6975">
              <w:t>Description</w:t>
            </w:r>
          </w:p>
        </w:tc>
      </w:tr>
      <w:tr w:rsidR="008A705C" w:rsidRPr="00CB6975" w14:paraId="275365FC"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DBA748" w14:textId="77777777" w:rsidR="008A705C" w:rsidRPr="00CB6975" w:rsidRDefault="008A705C" w:rsidP="00BF6668">
            <w:pPr>
              <w:pStyle w:val="TAL"/>
            </w:pPr>
            <w:r w:rsidRPr="00CB6975">
              <w:t>n/a</w:t>
            </w:r>
          </w:p>
        </w:tc>
        <w:tc>
          <w:tcPr>
            <w:tcW w:w="225" w:type="pct"/>
            <w:tcBorders>
              <w:top w:val="single" w:sz="4" w:space="0" w:color="auto"/>
              <w:left w:val="single" w:sz="6" w:space="0" w:color="000000"/>
              <w:bottom w:val="single" w:sz="6" w:space="0" w:color="000000"/>
              <w:right w:val="single" w:sz="6" w:space="0" w:color="000000"/>
            </w:tcBorders>
          </w:tcPr>
          <w:p w14:paraId="28AD79C8" w14:textId="77777777" w:rsidR="008A705C" w:rsidRPr="00CB6975" w:rsidRDefault="008A705C" w:rsidP="00BF6668">
            <w:pPr>
              <w:pStyle w:val="TAC"/>
            </w:pPr>
          </w:p>
        </w:tc>
        <w:tc>
          <w:tcPr>
            <w:tcW w:w="649" w:type="pct"/>
            <w:tcBorders>
              <w:top w:val="single" w:sz="4" w:space="0" w:color="auto"/>
              <w:left w:val="single" w:sz="6" w:space="0" w:color="000000"/>
              <w:bottom w:val="single" w:sz="6" w:space="0" w:color="000000"/>
              <w:right w:val="single" w:sz="6" w:space="0" w:color="000000"/>
            </w:tcBorders>
          </w:tcPr>
          <w:p w14:paraId="2225B49E" w14:textId="77777777" w:rsidR="008A705C" w:rsidRPr="00CB6975" w:rsidRDefault="008A705C" w:rsidP="00BF6668">
            <w:pPr>
              <w:pStyle w:val="TAL"/>
            </w:pPr>
          </w:p>
        </w:tc>
        <w:tc>
          <w:tcPr>
            <w:tcW w:w="583" w:type="pct"/>
            <w:tcBorders>
              <w:top w:val="single" w:sz="4" w:space="0" w:color="auto"/>
              <w:left w:val="single" w:sz="6" w:space="0" w:color="000000"/>
              <w:bottom w:val="single" w:sz="6" w:space="0" w:color="000000"/>
              <w:right w:val="single" w:sz="6" w:space="0" w:color="000000"/>
            </w:tcBorders>
          </w:tcPr>
          <w:p w14:paraId="1B8EC567" w14:textId="77777777" w:rsidR="008A705C" w:rsidRPr="00CB6975" w:rsidRDefault="008A705C" w:rsidP="00BF6668">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37B624" w14:textId="77777777" w:rsidR="008A705C" w:rsidRPr="00CB6975" w:rsidRDefault="008A705C" w:rsidP="00BF6668">
            <w:pPr>
              <w:pStyle w:val="TAL"/>
            </w:pPr>
          </w:p>
        </w:tc>
      </w:tr>
    </w:tbl>
    <w:p w14:paraId="457C4565" w14:textId="77777777" w:rsidR="008A705C" w:rsidRDefault="008A705C" w:rsidP="003133A5"/>
    <w:p w14:paraId="4B7F0D28" w14:textId="77777777" w:rsidR="003133A5" w:rsidRPr="00B06F7A" w:rsidRDefault="003133A5" w:rsidP="00F3074B">
      <w:pPr>
        <w:pStyle w:val="Heading3"/>
      </w:pPr>
      <w:bookmarkStart w:id="681" w:name="_Toc82680264"/>
      <w:bookmarkStart w:id="682" w:name="_Toc90582026"/>
      <w:bookmarkStart w:id="683" w:name="_Toc130816105"/>
      <w:r w:rsidRPr="00B06F7A">
        <w:t>6.1.4</w:t>
      </w:r>
      <w:r w:rsidRPr="00B06F7A">
        <w:tab/>
        <w:t>Custom Operations without associated resources</w:t>
      </w:r>
      <w:bookmarkEnd w:id="681"/>
      <w:bookmarkEnd w:id="682"/>
      <w:bookmarkEnd w:id="683"/>
    </w:p>
    <w:p w14:paraId="64288CB9" w14:textId="77777777" w:rsidR="003133A5" w:rsidRPr="00E27127" w:rsidRDefault="003133A5" w:rsidP="003133A5">
      <w:pPr>
        <w:rPr>
          <w:lang w:eastAsia="zh-CN"/>
        </w:rPr>
      </w:pPr>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DataRepository</w:t>
      </w:r>
      <w:r w:rsidRPr="00B06F7A">
        <w:t xml:space="preserve"> Service</w:t>
      </w:r>
      <w:r w:rsidRPr="00B06F7A">
        <w:rPr>
          <w:lang w:val="en-US"/>
        </w:rPr>
        <w:t>.</w:t>
      </w:r>
    </w:p>
    <w:p w14:paraId="02AB8335" w14:textId="77777777" w:rsidR="003133A5" w:rsidRPr="001F16C3" w:rsidRDefault="003133A5" w:rsidP="00F3074B">
      <w:pPr>
        <w:pStyle w:val="Heading3"/>
      </w:pPr>
      <w:bookmarkStart w:id="684" w:name="_Toc20120580"/>
      <w:bookmarkStart w:id="685" w:name="_Toc21623458"/>
      <w:bookmarkStart w:id="686" w:name="_Toc27587161"/>
      <w:bookmarkStart w:id="687" w:name="_Toc36459224"/>
      <w:bookmarkStart w:id="688" w:name="_Toc45028471"/>
      <w:bookmarkStart w:id="689" w:name="_Toc51870150"/>
      <w:bookmarkStart w:id="690" w:name="_Toc51870272"/>
      <w:bookmarkStart w:id="691" w:name="_Toc90582027"/>
      <w:bookmarkStart w:id="692" w:name="_Toc130816106"/>
      <w:r w:rsidRPr="001F16C3">
        <w:t>6.1.5</w:t>
      </w:r>
      <w:r w:rsidRPr="001F16C3">
        <w:tab/>
        <w:t>Notifications</w:t>
      </w:r>
      <w:bookmarkEnd w:id="684"/>
      <w:bookmarkEnd w:id="685"/>
      <w:bookmarkEnd w:id="686"/>
      <w:bookmarkEnd w:id="687"/>
      <w:bookmarkEnd w:id="688"/>
      <w:bookmarkEnd w:id="689"/>
      <w:bookmarkEnd w:id="690"/>
      <w:bookmarkEnd w:id="691"/>
      <w:bookmarkEnd w:id="692"/>
    </w:p>
    <w:p w14:paraId="08D52E3F" w14:textId="77777777" w:rsidR="003133A5" w:rsidRPr="001F16C3" w:rsidRDefault="003133A5" w:rsidP="00F3074B">
      <w:pPr>
        <w:pStyle w:val="Heading4"/>
      </w:pPr>
      <w:bookmarkStart w:id="693" w:name="_Toc20120581"/>
      <w:bookmarkStart w:id="694" w:name="_Toc21623459"/>
      <w:bookmarkStart w:id="695" w:name="_Toc27587162"/>
      <w:bookmarkStart w:id="696" w:name="_Toc36459225"/>
      <w:bookmarkStart w:id="697" w:name="_Toc45028472"/>
      <w:bookmarkStart w:id="698" w:name="_Toc51870151"/>
      <w:bookmarkStart w:id="699" w:name="_Toc51870273"/>
      <w:bookmarkStart w:id="700" w:name="_Toc90582028"/>
      <w:bookmarkStart w:id="701" w:name="_Toc130816107"/>
      <w:r w:rsidRPr="001F16C3">
        <w:t>6.1.5.1</w:t>
      </w:r>
      <w:r w:rsidRPr="001F16C3">
        <w:tab/>
        <w:t>General</w:t>
      </w:r>
      <w:bookmarkEnd w:id="693"/>
      <w:bookmarkEnd w:id="694"/>
      <w:bookmarkEnd w:id="695"/>
      <w:bookmarkEnd w:id="696"/>
      <w:bookmarkEnd w:id="697"/>
      <w:bookmarkEnd w:id="698"/>
      <w:bookmarkEnd w:id="699"/>
      <w:bookmarkEnd w:id="700"/>
      <w:bookmarkEnd w:id="701"/>
    </w:p>
    <w:p w14:paraId="755BDDE2" w14:textId="77777777" w:rsidR="005936A3" w:rsidRDefault="003133A5" w:rsidP="003133A5">
      <w:pPr>
        <w:rPr>
          <w:lang w:eastAsia="zh-CN"/>
        </w:rPr>
      </w:pPr>
      <w:r>
        <w:rPr>
          <w:lang w:eastAsia="zh-CN"/>
        </w:rPr>
        <w:t xml:space="preserve">This clause specifies the general mechanism of notifications </w:t>
      </w:r>
      <w:r w:rsidR="005936A3">
        <w:rPr>
          <w:lang w:eastAsia="zh-CN"/>
        </w:rPr>
        <w:t>in the following scenarios:</w:t>
      </w:r>
    </w:p>
    <w:p w14:paraId="605C245F" w14:textId="77777777" w:rsidR="005936A3" w:rsidRDefault="005936A3" w:rsidP="005936A3">
      <w:pPr>
        <w:pStyle w:val="B1"/>
        <w:rPr>
          <w:lang w:eastAsia="zh-CN"/>
        </w:rPr>
      </w:pPr>
      <w:r>
        <w:rPr>
          <w:lang w:eastAsia="zh-CN"/>
        </w:rPr>
        <w:t>-</w:t>
      </w:r>
      <w:r>
        <w:rPr>
          <w:lang w:eastAsia="zh-CN"/>
        </w:rPr>
        <w:tab/>
        <w:t xml:space="preserve">notification </w:t>
      </w:r>
      <w:r w:rsidR="003133A5">
        <w:rPr>
          <w:lang w:eastAsia="zh-CN"/>
        </w:rPr>
        <w:t>of changed data which are stored in the UDR</w:t>
      </w:r>
      <w:r>
        <w:rPr>
          <w:lang w:eastAsia="zh-CN"/>
        </w:rPr>
        <w:t>;</w:t>
      </w:r>
    </w:p>
    <w:p w14:paraId="49EC3630" w14:textId="77777777" w:rsidR="005936A3" w:rsidRDefault="005936A3" w:rsidP="005936A3">
      <w:pPr>
        <w:pStyle w:val="B1"/>
        <w:rPr>
          <w:lang w:eastAsia="zh-CN"/>
        </w:rPr>
      </w:pPr>
      <w:r>
        <w:rPr>
          <w:lang w:eastAsia="zh-CN"/>
        </w:rPr>
        <w:t>-</w:t>
      </w:r>
      <w:r>
        <w:rPr>
          <w:lang w:eastAsia="zh-CN"/>
        </w:rPr>
        <w:tab/>
        <w:t>notification of data restoration.</w:t>
      </w:r>
    </w:p>
    <w:p w14:paraId="05E7BBF0" w14:textId="77777777" w:rsidR="003133A5" w:rsidRPr="001F16C3" w:rsidRDefault="005936A3" w:rsidP="005936A3">
      <w:pPr>
        <w:rPr>
          <w:lang w:eastAsia="zh-CN"/>
        </w:rPr>
      </w:pPr>
      <w:r>
        <w:rPr>
          <w:lang w:eastAsia="zh-CN"/>
        </w:rPr>
        <w:t>T</w:t>
      </w:r>
      <w:r w:rsidR="003133A5">
        <w:rPr>
          <w:lang w:eastAsia="zh-CN"/>
        </w:rPr>
        <w:t>he mechanism sh</w:t>
      </w:r>
      <w:r>
        <w:rPr>
          <w:lang w:eastAsia="zh-CN"/>
        </w:rPr>
        <w:t>all</w:t>
      </w:r>
      <w:r w:rsidR="003133A5">
        <w:rPr>
          <w:lang w:eastAsia="zh-CN"/>
        </w:rPr>
        <w:t xml:space="preserve"> be applicable to the data specified in 3GPP TS 29.505[</w:t>
      </w:r>
      <w:r w:rsidR="003133A5">
        <w:rPr>
          <w:lang w:val="en-US" w:eastAsia="zh-CN"/>
        </w:rPr>
        <w:t>2</w:t>
      </w:r>
      <w:r w:rsidR="003133A5">
        <w:rPr>
          <w:lang w:eastAsia="zh-CN"/>
        </w:rPr>
        <w:t>] and 3GPP TS 29.519[</w:t>
      </w:r>
      <w:r w:rsidR="003133A5">
        <w:rPr>
          <w:lang w:val="en-US" w:eastAsia="zh-CN"/>
        </w:rPr>
        <w:t>3</w:t>
      </w:r>
      <w:r w:rsidR="003133A5">
        <w:rPr>
          <w:lang w:eastAsia="zh-CN"/>
        </w:rPr>
        <w:t>].</w:t>
      </w:r>
    </w:p>
    <w:p w14:paraId="26219A44" w14:textId="77777777" w:rsidR="003133A5" w:rsidRPr="001F16C3" w:rsidRDefault="003133A5" w:rsidP="00F3074B">
      <w:pPr>
        <w:pStyle w:val="Heading4"/>
        <w:rPr>
          <w:lang w:eastAsia="zh-CN"/>
        </w:rPr>
      </w:pPr>
      <w:bookmarkStart w:id="702" w:name="_Toc20120582"/>
      <w:bookmarkStart w:id="703" w:name="_Toc21623460"/>
      <w:bookmarkStart w:id="704" w:name="_Toc27587163"/>
      <w:bookmarkStart w:id="705" w:name="_Toc36459226"/>
      <w:bookmarkStart w:id="706" w:name="_Toc45028473"/>
      <w:bookmarkStart w:id="707" w:name="_Toc51870152"/>
      <w:bookmarkStart w:id="708" w:name="_Toc51870274"/>
      <w:bookmarkStart w:id="709" w:name="_Toc90582029"/>
      <w:bookmarkStart w:id="710" w:name="_Toc130816108"/>
      <w:r w:rsidRPr="001F16C3">
        <w:t>6.1.5.2</w:t>
      </w:r>
      <w:r w:rsidRPr="001F16C3">
        <w:tab/>
      </w:r>
      <w:r w:rsidRPr="001F16C3">
        <w:rPr>
          <w:lang w:eastAsia="zh-CN"/>
        </w:rPr>
        <w:t>Data Change Notification</w:t>
      </w:r>
      <w:bookmarkEnd w:id="702"/>
      <w:bookmarkEnd w:id="703"/>
      <w:bookmarkEnd w:id="704"/>
      <w:bookmarkEnd w:id="705"/>
      <w:bookmarkEnd w:id="706"/>
      <w:bookmarkEnd w:id="707"/>
      <w:bookmarkEnd w:id="708"/>
      <w:bookmarkEnd w:id="709"/>
      <w:bookmarkEnd w:id="710"/>
    </w:p>
    <w:p w14:paraId="7227DF64" w14:textId="77777777" w:rsidR="003133A5" w:rsidRPr="001F16C3" w:rsidRDefault="003133A5" w:rsidP="003133A5">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7EB20479" w14:textId="77777777" w:rsidR="003133A5" w:rsidRDefault="003133A5" w:rsidP="003133A5">
      <w:r>
        <w:lastRenderedPageBreak/>
        <w:t>Resource URI: {callbackReference}</w:t>
      </w:r>
    </w:p>
    <w:p w14:paraId="0E628D9F" w14:textId="77777777" w:rsidR="003133A5" w:rsidRDefault="003133A5" w:rsidP="003133A5">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75DFC362" w14:textId="77777777" w:rsidR="00BB5ABB" w:rsidRPr="001F16C3" w:rsidRDefault="00BB5ABB" w:rsidP="00BB5ABB">
      <w:pPr>
        <w:pStyle w:val="Heading4"/>
      </w:pPr>
      <w:bookmarkStart w:id="711" w:name="_Toc82684255"/>
      <w:bookmarkStart w:id="712" w:name="_Toc130816109"/>
      <w:r>
        <w:t>6.1.5.3</w:t>
      </w:r>
      <w:r w:rsidRPr="001F16C3">
        <w:tab/>
      </w:r>
      <w:r w:rsidRPr="001F16C3">
        <w:rPr>
          <w:lang w:eastAsia="zh-CN"/>
        </w:rPr>
        <w:t xml:space="preserve">Data </w:t>
      </w:r>
      <w:r>
        <w:rPr>
          <w:lang w:eastAsia="zh-CN"/>
        </w:rPr>
        <w:t>Restoration</w:t>
      </w:r>
      <w:r w:rsidRPr="001F16C3">
        <w:rPr>
          <w:lang w:eastAsia="zh-CN"/>
        </w:rPr>
        <w:t xml:space="preserve"> Notification</w:t>
      </w:r>
      <w:bookmarkEnd w:id="711"/>
      <w:bookmarkEnd w:id="712"/>
    </w:p>
    <w:p w14:paraId="24577067" w14:textId="77777777" w:rsidR="00BB5ABB" w:rsidRPr="00B06F7A" w:rsidRDefault="00BB5ABB" w:rsidP="00BB5ABB">
      <w:r w:rsidRPr="00B06F7A">
        <w:t xml:space="preserve">The POST method shall be used </w:t>
      </w:r>
      <w:r>
        <w:t>to inform the NF Service Consumer about a potential data-loss event occurred at the UDR,</w:t>
      </w:r>
      <w:r w:rsidRPr="00B06F7A">
        <w:t xml:space="preserve"> and the </w:t>
      </w:r>
      <w:r>
        <w:t xml:space="preserve">callback </w:t>
      </w:r>
      <w:r w:rsidRPr="00B06F7A">
        <w:t xml:space="preserve">URI </w:t>
      </w:r>
      <w:r>
        <w:t>shall be dynamically discovered by UDR by querying NRF for a default notification URI.</w:t>
      </w:r>
    </w:p>
    <w:p w14:paraId="497FE52D" w14:textId="77777777" w:rsidR="00BB5ABB" w:rsidRPr="00B06F7A" w:rsidRDefault="00BB5ABB" w:rsidP="00BB5ABB">
      <w:r w:rsidRPr="00B06F7A">
        <w:t>Resource URI: {</w:t>
      </w:r>
      <w:r>
        <w:rPr>
          <w:lang w:val="en-US"/>
        </w:rPr>
        <w:t>data</w:t>
      </w:r>
      <w:r w:rsidRPr="00B06F7A">
        <w:rPr>
          <w:lang w:val="en-US"/>
        </w:rPr>
        <w:t>RestorationCallbackUri</w:t>
      </w:r>
      <w:r w:rsidRPr="00B06F7A">
        <w:t>}</w:t>
      </w:r>
    </w:p>
    <w:p w14:paraId="4A87CD4F" w14:textId="77777777" w:rsidR="00BB5ABB" w:rsidRPr="00B06F7A" w:rsidRDefault="00BB5ABB" w:rsidP="00BB5ABB">
      <w:r w:rsidRPr="00B06F7A">
        <w:t xml:space="preserve">Support of URI query parameters is specified in table </w:t>
      </w:r>
      <w:r>
        <w:t>6.1.5.3</w:t>
      </w:r>
      <w:r w:rsidRPr="00B06F7A">
        <w:t>-1.</w:t>
      </w:r>
    </w:p>
    <w:p w14:paraId="56DC20FF" w14:textId="77777777" w:rsidR="00BB5ABB" w:rsidRPr="00B06F7A" w:rsidRDefault="00BB5ABB" w:rsidP="00BB5ABB">
      <w:pPr>
        <w:pStyle w:val="TH"/>
        <w:rPr>
          <w:rFonts w:cs="Arial"/>
        </w:rPr>
      </w:pPr>
      <w:r w:rsidRPr="00B06F7A">
        <w:t xml:space="preserve">Table </w:t>
      </w:r>
      <w:r>
        <w:t>6.1.5.3</w:t>
      </w:r>
      <w:r w:rsidRPr="00B06F7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B5ABB" w:rsidRPr="00CB6975" w14:paraId="4687A51D" w14:textId="77777777" w:rsidTr="00BF66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EAB38C" w14:textId="77777777" w:rsidR="00BB5ABB" w:rsidRPr="00CB6975" w:rsidRDefault="00BB5ABB" w:rsidP="00BF6668">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F6E4B1" w14:textId="77777777" w:rsidR="00BB5ABB" w:rsidRPr="00CB6975" w:rsidRDefault="00BB5ABB" w:rsidP="00BF6668">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B0242E" w14:textId="77777777" w:rsidR="00BB5ABB" w:rsidRPr="00CB6975" w:rsidRDefault="00BB5ABB" w:rsidP="00BF6668">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68D64D" w14:textId="77777777" w:rsidR="00BB5ABB" w:rsidRPr="00CB6975" w:rsidRDefault="00BB5ABB" w:rsidP="00BF6668">
            <w:pPr>
              <w:pStyle w:val="TAH"/>
            </w:pPr>
            <w:r w:rsidRPr="00CB697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DF1F66D" w14:textId="77777777" w:rsidR="00BB5ABB" w:rsidRPr="00CB6975" w:rsidRDefault="00BB5ABB" w:rsidP="00BF6668">
            <w:pPr>
              <w:pStyle w:val="TAH"/>
            </w:pPr>
            <w:r w:rsidRPr="00CB6975">
              <w:t>Description</w:t>
            </w:r>
          </w:p>
        </w:tc>
      </w:tr>
      <w:tr w:rsidR="00BB5ABB" w:rsidRPr="00CB6975" w14:paraId="232E4BE6"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62A91" w14:textId="77777777" w:rsidR="00BB5ABB" w:rsidRPr="00CB6975" w:rsidRDefault="00BB5ABB" w:rsidP="00BF6668">
            <w:pPr>
              <w:pStyle w:val="TAL"/>
            </w:pPr>
            <w:r w:rsidRPr="00CB6975">
              <w:t>n/a</w:t>
            </w:r>
          </w:p>
        </w:tc>
        <w:tc>
          <w:tcPr>
            <w:tcW w:w="732" w:type="pct"/>
            <w:tcBorders>
              <w:top w:val="single" w:sz="4" w:space="0" w:color="auto"/>
              <w:left w:val="single" w:sz="6" w:space="0" w:color="000000"/>
              <w:bottom w:val="single" w:sz="6" w:space="0" w:color="000000"/>
              <w:right w:val="single" w:sz="6" w:space="0" w:color="000000"/>
            </w:tcBorders>
          </w:tcPr>
          <w:p w14:paraId="1F2BDF22" w14:textId="77777777" w:rsidR="00BB5ABB" w:rsidRPr="00CB6975" w:rsidRDefault="00BB5ABB" w:rsidP="00BF6668">
            <w:pPr>
              <w:pStyle w:val="TAL"/>
            </w:pPr>
          </w:p>
        </w:tc>
        <w:tc>
          <w:tcPr>
            <w:tcW w:w="217" w:type="pct"/>
            <w:tcBorders>
              <w:top w:val="single" w:sz="4" w:space="0" w:color="auto"/>
              <w:left w:val="single" w:sz="6" w:space="0" w:color="000000"/>
              <w:bottom w:val="single" w:sz="6" w:space="0" w:color="000000"/>
              <w:right w:val="single" w:sz="6" w:space="0" w:color="000000"/>
            </w:tcBorders>
          </w:tcPr>
          <w:p w14:paraId="711BE8C0" w14:textId="77777777" w:rsidR="00BB5ABB" w:rsidRPr="00CB6975" w:rsidRDefault="00BB5ABB" w:rsidP="00BF6668">
            <w:pPr>
              <w:pStyle w:val="TAC"/>
            </w:pPr>
          </w:p>
        </w:tc>
        <w:tc>
          <w:tcPr>
            <w:tcW w:w="581" w:type="pct"/>
            <w:tcBorders>
              <w:top w:val="single" w:sz="4" w:space="0" w:color="auto"/>
              <w:left w:val="single" w:sz="6" w:space="0" w:color="000000"/>
              <w:bottom w:val="single" w:sz="6" w:space="0" w:color="000000"/>
              <w:right w:val="single" w:sz="6" w:space="0" w:color="000000"/>
            </w:tcBorders>
          </w:tcPr>
          <w:p w14:paraId="56BCFFF1" w14:textId="77777777" w:rsidR="00BB5ABB" w:rsidRPr="00CB6975" w:rsidRDefault="00BB5ABB" w:rsidP="00BF6668">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B3937F" w14:textId="77777777" w:rsidR="00BB5ABB" w:rsidRPr="00CB6975" w:rsidRDefault="00BB5ABB" w:rsidP="00BF6668">
            <w:pPr>
              <w:pStyle w:val="TAL"/>
            </w:pPr>
          </w:p>
        </w:tc>
      </w:tr>
    </w:tbl>
    <w:p w14:paraId="42228B73" w14:textId="77777777" w:rsidR="00BB5ABB" w:rsidRPr="00B06F7A" w:rsidRDefault="00BB5ABB" w:rsidP="00BB5ABB"/>
    <w:p w14:paraId="424C8CE6" w14:textId="77777777" w:rsidR="00BB5ABB" w:rsidRPr="00B06F7A" w:rsidRDefault="00BB5ABB" w:rsidP="00BB5ABB">
      <w:r w:rsidRPr="00B06F7A">
        <w:t xml:space="preserve">Support of request data structures is specified in table </w:t>
      </w:r>
      <w:r>
        <w:t>6.1.5.3</w:t>
      </w:r>
      <w:r w:rsidRPr="00B06F7A">
        <w:t xml:space="preserve">-2 and of response data structures and response codes is specified in table </w:t>
      </w:r>
      <w:r>
        <w:t>6.1.5.3</w:t>
      </w:r>
      <w:r w:rsidRPr="00B06F7A">
        <w:t>-3.</w:t>
      </w:r>
    </w:p>
    <w:p w14:paraId="0DC63065" w14:textId="77777777" w:rsidR="00BB5ABB" w:rsidRPr="00B06F7A" w:rsidRDefault="00BB5ABB" w:rsidP="00BB5ABB">
      <w:pPr>
        <w:pStyle w:val="TH"/>
      </w:pPr>
      <w:r w:rsidRPr="00B06F7A">
        <w:t xml:space="preserve">Table </w:t>
      </w:r>
      <w:r>
        <w:t>6.1.5.3</w:t>
      </w:r>
      <w:r w:rsidRPr="00B06F7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B5ABB" w:rsidRPr="00CB6975" w14:paraId="76CA9BC3" w14:textId="77777777" w:rsidTr="00BF666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3B4832" w14:textId="77777777" w:rsidR="00BB5ABB" w:rsidRPr="00CB6975" w:rsidRDefault="00BB5ABB" w:rsidP="00BF6668">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4D4DCE" w14:textId="77777777" w:rsidR="00BB5ABB" w:rsidRPr="00CB6975" w:rsidRDefault="00BB5ABB" w:rsidP="00BF6668">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8AE8EB0" w14:textId="77777777" w:rsidR="00BB5ABB" w:rsidRPr="00CB6975" w:rsidRDefault="00BB5ABB" w:rsidP="00BF6668">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A4A7E9" w14:textId="77777777" w:rsidR="00BB5ABB" w:rsidRPr="00CB6975" w:rsidRDefault="00BB5ABB" w:rsidP="00BF6668">
            <w:pPr>
              <w:pStyle w:val="TAH"/>
            </w:pPr>
            <w:r w:rsidRPr="00CB6975">
              <w:t>Description</w:t>
            </w:r>
          </w:p>
        </w:tc>
      </w:tr>
      <w:tr w:rsidR="00BB5ABB" w:rsidRPr="00CB6975" w14:paraId="778EAF85" w14:textId="77777777" w:rsidTr="00BF666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C68D70" w14:textId="77777777" w:rsidR="00BB5ABB" w:rsidRPr="00CB6975" w:rsidRDefault="00BB5ABB" w:rsidP="00BF6668">
            <w:pPr>
              <w:pStyle w:val="TAL"/>
            </w:pPr>
            <w:r w:rsidRPr="00CB6975">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3D2CD66F" w14:textId="77777777" w:rsidR="00BB5ABB" w:rsidRPr="00CB6975" w:rsidRDefault="00BB5ABB" w:rsidP="00BF6668">
            <w:pPr>
              <w:pStyle w:val="TAC"/>
            </w:pPr>
            <w:r w:rsidRPr="00CB6975">
              <w:t>M</w:t>
            </w:r>
          </w:p>
        </w:tc>
        <w:tc>
          <w:tcPr>
            <w:tcW w:w="1276" w:type="dxa"/>
            <w:tcBorders>
              <w:top w:val="single" w:sz="4" w:space="0" w:color="auto"/>
              <w:left w:val="single" w:sz="6" w:space="0" w:color="000000"/>
              <w:bottom w:val="single" w:sz="6" w:space="0" w:color="000000"/>
              <w:right w:val="single" w:sz="6" w:space="0" w:color="000000"/>
            </w:tcBorders>
          </w:tcPr>
          <w:p w14:paraId="7C2B2481" w14:textId="77777777" w:rsidR="00BB5ABB" w:rsidRPr="00CB6975" w:rsidRDefault="00BB5ABB" w:rsidP="00BF6668">
            <w:pPr>
              <w:pStyle w:val="TAL"/>
            </w:pPr>
            <w:r w:rsidRPr="00CB697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24744F" w14:textId="77777777" w:rsidR="00BB5ABB" w:rsidRPr="00CB6975" w:rsidRDefault="00BB5ABB" w:rsidP="00BF6668">
            <w:pPr>
              <w:pStyle w:val="TAL"/>
            </w:pPr>
            <w:r w:rsidRPr="00CB6975">
              <w:t>Contains identifiers representing those UEs potentially affected by a data-loss event at the UDR.</w:t>
            </w:r>
          </w:p>
        </w:tc>
      </w:tr>
    </w:tbl>
    <w:p w14:paraId="37F083B1" w14:textId="77777777" w:rsidR="00BB5ABB" w:rsidRPr="00B06F7A" w:rsidRDefault="00BB5ABB" w:rsidP="00BB5ABB"/>
    <w:p w14:paraId="20F8F93D" w14:textId="77777777" w:rsidR="00BB5ABB" w:rsidRPr="00B06F7A" w:rsidRDefault="00BB5ABB" w:rsidP="00BB5ABB">
      <w:pPr>
        <w:pStyle w:val="TH"/>
      </w:pPr>
      <w:r w:rsidRPr="00B06F7A">
        <w:t xml:space="preserve">Table </w:t>
      </w:r>
      <w:r>
        <w:t>6.1.5.3</w:t>
      </w:r>
      <w:r w:rsidRPr="00B06F7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58"/>
        <w:gridCol w:w="456"/>
        <w:gridCol w:w="1108"/>
        <w:gridCol w:w="1507"/>
        <w:gridCol w:w="4946"/>
      </w:tblGrid>
      <w:tr w:rsidR="00BB5ABB" w:rsidRPr="00CB6975" w14:paraId="6E577934" w14:textId="77777777" w:rsidTr="00BF6668">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0A7E6E22" w14:textId="77777777" w:rsidR="00BB5ABB" w:rsidRPr="00CB6975" w:rsidRDefault="00BB5ABB" w:rsidP="00BF6668">
            <w:pPr>
              <w:pStyle w:val="TAH"/>
            </w:pPr>
            <w:r w:rsidRPr="00CB6975">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2F53C114" w14:textId="77777777" w:rsidR="00BB5ABB" w:rsidRPr="00CB6975" w:rsidRDefault="00BB5ABB" w:rsidP="00BF6668">
            <w:pPr>
              <w:pStyle w:val="TAH"/>
            </w:pPr>
            <w:r w:rsidRPr="00CB6975">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B22F4FB" w14:textId="77777777" w:rsidR="00BB5ABB" w:rsidRPr="00CB6975" w:rsidRDefault="00BB5ABB" w:rsidP="00BF6668">
            <w:pPr>
              <w:pStyle w:val="TAH"/>
            </w:pPr>
            <w:r w:rsidRPr="00CB6975">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71D1D6C" w14:textId="77777777" w:rsidR="00BB5ABB" w:rsidRPr="00CB6975" w:rsidRDefault="00BB5ABB" w:rsidP="00BF6668">
            <w:pPr>
              <w:pStyle w:val="TAH"/>
            </w:pPr>
            <w:r w:rsidRPr="00CB6975">
              <w:t>Response</w:t>
            </w:r>
          </w:p>
          <w:p w14:paraId="42FE82B7" w14:textId="77777777" w:rsidR="00BB5ABB" w:rsidRPr="00CB6975" w:rsidRDefault="00BB5ABB" w:rsidP="00BF6668">
            <w:pPr>
              <w:pStyle w:val="TAH"/>
            </w:pPr>
            <w:r w:rsidRPr="00CB6975">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38E96F16" w14:textId="77777777" w:rsidR="00BB5ABB" w:rsidRPr="00CB6975" w:rsidRDefault="00BB5ABB" w:rsidP="00BF6668">
            <w:pPr>
              <w:pStyle w:val="TAH"/>
            </w:pPr>
            <w:r w:rsidRPr="00CB6975">
              <w:t>Description</w:t>
            </w:r>
          </w:p>
        </w:tc>
      </w:tr>
      <w:tr w:rsidR="00BB5ABB" w:rsidRPr="00CB6975" w14:paraId="753F5D21" w14:textId="77777777" w:rsidTr="00BF6668">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2CD1B468" w14:textId="77777777" w:rsidR="00BB5ABB" w:rsidRPr="00CB6975" w:rsidRDefault="00BB5ABB" w:rsidP="00BF6668">
            <w:pPr>
              <w:pStyle w:val="TAL"/>
            </w:pPr>
            <w:r w:rsidRPr="00CB6975">
              <w:t>n/a</w:t>
            </w:r>
          </w:p>
        </w:tc>
        <w:tc>
          <w:tcPr>
            <w:tcW w:w="233" w:type="pct"/>
            <w:tcBorders>
              <w:top w:val="single" w:sz="4" w:space="0" w:color="auto"/>
              <w:left w:val="single" w:sz="6" w:space="0" w:color="000000"/>
              <w:bottom w:val="single" w:sz="6" w:space="0" w:color="000000"/>
              <w:right w:val="single" w:sz="6" w:space="0" w:color="000000"/>
            </w:tcBorders>
          </w:tcPr>
          <w:p w14:paraId="0402BEA5" w14:textId="77777777" w:rsidR="00BB5ABB" w:rsidRPr="00CB6975" w:rsidRDefault="00BB5ABB" w:rsidP="00BF6668">
            <w:pPr>
              <w:pStyle w:val="TAC"/>
            </w:pPr>
          </w:p>
        </w:tc>
        <w:tc>
          <w:tcPr>
            <w:tcW w:w="567" w:type="pct"/>
            <w:tcBorders>
              <w:top w:val="single" w:sz="4" w:space="0" w:color="auto"/>
              <w:left w:val="single" w:sz="6" w:space="0" w:color="000000"/>
              <w:bottom w:val="single" w:sz="6" w:space="0" w:color="000000"/>
              <w:right w:val="single" w:sz="6" w:space="0" w:color="000000"/>
            </w:tcBorders>
          </w:tcPr>
          <w:p w14:paraId="785870A4" w14:textId="77777777" w:rsidR="00BB5ABB" w:rsidRPr="00CB6975" w:rsidRDefault="00BB5ABB" w:rsidP="00BF6668">
            <w:pPr>
              <w:pStyle w:val="TAL"/>
            </w:pPr>
          </w:p>
        </w:tc>
        <w:tc>
          <w:tcPr>
            <w:tcW w:w="771" w:type="pct"/>
            <w:tcBorders>
              <w:top w:val="single" w:sz="4" w:space="0" w:color="auto"/>
              <w:left w:val="single" w:sz="6" w:space="0" w:color="000000"/>
              <w:bottom w:val="single" w:sz="6" w:space="0" w:color="000000"/>
              <w:right w:val="single" w:sz="6" w:space="0" w:color="000000"/>
            </w:tcBorders>
          </w:tcPr>
          <w:p w14:paraId="73E64653" w14:textId="77777777" w:rsidR="00BB5ABB" w:rsidRPr="00CB6975" w:rsidRDefault="00BB5ABB" w:rsidP="00BF6668">
            <w:pPr>
              <w:pStyle w:val="TAL"/>
            </w:pPr>
            <w:r w:rsidRPr="00CB6975">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6424DD01" w14:textId="77777777" w:rsidR="00BB5ABB" w:rsidRPr="00CB6975" w:rsidRDefault="00BB5ABB" w:rsidP="00BF6668">
            <w:pPr>
              <w:pStyle w:val="TAL"/>
            </w:pPr>
            <w:r w:rsidRPr="00CB6975">
              <w:t>Upon success, an empty response body shall be returned.</w:t>
            </w:r>
          </w:p>
        </w:tc>
      </w:tr>
      <w:tr w:rsidR="00BB5ABB" w:rsidRPr="00CB6975" w14:paraId="6C01E837" w14:textId="77777777" w:rsidTr="00BF6668">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AE4BF2A" w14:textId="77777777" w:rsidR="00BB5ABB" w:rsidRPr="00CB6975" w:rsidRDefault="00BB5ABB" w:rsidP="00BF6668">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5486719E" w14:textId="77777777" w:rsidR="00BB5ABB" w:rsidRPr="00CB6975" w:rsidRDefault="00BB5ABB" w:rsidP="00BF6668">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44C19F8D" w14:textId="77777777" w:rsidR="00BB5ABB" w:rsidRPr="00CB6975" w:rsidRDefault="00BB5ABB" w:rsidP="00BF6668">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5312C64E" w14:textId="77777777" w:rsidR="00BB5ABB" w:rsidRPr="00CB6975" w:rsidRDefault="00BB5ABB" w:rsidP="00BF6668">
            <w:pPr>
              <w:pStyle w:val="TAL"/>
            </w:pPr>
            <w:r w:rsidRPr="00CB6975">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4E6F43" w14:textId="77777777" w:rsidR="00BB5ABB" w:rsidRPr="00CB6975" w:rsidRDefault="00BB5ABB" w:rsidP="00BF6668">
            <w:pPr>
              <w:pStyle w:val="TAL"/>
            </w:pPr>
            <w:r w:rsidRPr="00CB6975">
              <w:t xml:space="preserve">Temporary redirection. The response shall include a Location header field containing a different URI. The URI shall be an alternative URI of the </w:t>
            </w:r>
            <w:r w:rsidRPr="00CB6975">
              <w:rPr>
                <w:rFonts w:hint="eastAsia"/>
                <w:lang w:eastAsia="zh-CN"/>
              </w:rPr>
              <w:t xml:space="preserve">resource located </w:t>
            </w:r>
            <w:r w:rsidRPr="00CB6975">
              <w:rPr>
                <w:lang w:eastAsia="zh-CN"/>
              </w:rPr>
              <w:t>on an alternative service instance within the</w:t>
            </w:r>
            <w:r w:rsidRPr="00CB6975">
              <w:t xml:space="preserve"> same NF</w:t>
            </w:r>
            <w:r w:rsidRPr="00CB6975" w:rsidDel="00C62742">
              <w:t xml:space="preserve"> </w:t>
            </w:r>
            <w:r w:rsidRPr="00CB6975">
              <w:t>or NF (service) set.</w:t>
            </w:r>
          </w:p>
          <w:p w14:paraId="660F1768" w14:textId="77777777" w:rsidR="00BB5ABB" w:rsidRPr="00CB6975" w:rsidRDefault="00BB5ABB" w:rsidP="00BF6668">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BB5ABB" w:rsidRPr="00CB6975" w14:paraId="23B2F10F" w14:textId="77777777" w:rsidTr="00BF6668">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2036745A" w14:textId="77777777" w:rsidR="00BB5ABB" w:rsidRPr="00CB6975" w:rsidRDefault="00BB5ABB" w:rsidP="00BF6668">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41A6999" w14:textId="77777777" w:rsidR="00BB5ABB" w:rsidRPr="00CB6975" w:rsidRDefault="00BB5ABB" w:rsidP="00BF6668">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645208AB" w14:textId="77777777" w:rsidR="00BB5ABB" w:rsidRPr="00CB6975" w:rsidRDefault="00BB5ABB" w:rsidP="00BF6668">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3A236C27" w14:textId="77777777" w:rsidR="00BB5ABB" w:rsidRPr="00CB6975" w:rsidRDefault="00BB5ABB" w:rsidP="00BF6668">
            <w:pPr>
              <w:pStyle w:val="TAL"/>
            </w:pPr>
            <w:r w:rsidRPr="00CB6975">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BF8DA73" w14:textId="77777777" w:rsidR="00BB5ABB" w:rsidRPr="00CB6975" w:rsidRDefault="00BB5ABB" w:rsidP="00BF6668">
            <w:pPr>
              <w:pStyle w:val="TAL"/>
            </w:pPr>
            <w:r w:rsidRPr="00CB6975">
              <w:t xml:space="preserve">Permanent redirection. The response shall include a Location header field containing a different URI. The URI shall be an alternative URI of the </w:t>
            </w:r>
            <w:r w:rsidRPr="00CB6975">
              <w:rPr>
                <w:rFonts w:hint="eastAsia"/>
                <w:lang w:eastAsia="zh-CN"/>
              </w:rPr>
              <w:t xml:space="preserve">resource located on </w:t>
            </w:r>
            <w:r w:rsidRPr="00CB6975">
              <w:rPr>
                <w:lang w:eastAsia="zh-CN"/>
              </w:rPr>
              <w:t>an alternative service instance within the</w:t>
            </w:r>
            <w:r w:rsidRPr="00CB6975">
              <w:t xml:space="preserve"> same NF or NF (service) set.</w:t>
            </w:r>
          </w:p>
          <w:p w14:paraId="14E15628" w14:textId="77777777" w:rsidR="00BB5ABB" w:rsidRPr="00CB6975" w:rsidRDefault="00BB5ABB" w:rsidP="00BF6668">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BB5ABB" w:rsidRPr="00CB6975" w14:paraId="5BD05A62" w14:textId="77777777" w:rsidTr="00BF6668">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22D68C97" w14:textId="77777777" w:rsidR="00BB5ABB" w:rsidRPr="00CB6975" w:rsidRDefault="00BB5ABB" w:rsidP="00BF6668">
            <w:pPr>
              <w:pStyle w:val="TAL"/>
            </w:pPr>
            <w:r w:rsidRPr="00CB6975">
              <w:t>ProblemDetails</w:t>
            </w:r>
          </w:p>
        </w:tc>
        <w:tc>
          <w:tcPr>
            <w:tcW w:w="233" w:type="pct"/>
            <w:tcBorders>
              <w:top w:val="single" w:sz="4" w:space="0" w:color="auto"/>
              <w:left w:val="single" w:sz="6" w:space="0" w:color="000000"/>
              <w:bottom w:val="single" w:sz="6" w:space="0" w:color="000000"/>
              <w:right w:val="single" w:sz="6" w:space="0" w:color="000000"/>
            </w:tcBorders>
          </w:tcPr>
          <w:p w14:paraId="1BDC42EA" w14:textId="77777777" w:rsidR="00BB5ABB" w:rsidRPr="00CB6975" w:rsidRDefault="00BB5ABB" w:rsidP="00BF6668">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6BFFDE7A" w14:textId="77777777" w:rsidR="00BB5ABB" w:rsidRPr="00CB6975" w:rsidRDefault="00BB5ABB" w:rsidP="00BF6668">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5206D57F" w14:textId="77777777" w:rsidR="00BB5ABB" w:rsidRPr="00CB6975" w:rsidRDefault="00BB5ABB" w:rsidP="00BF6668">
            <w:pPr>
              <w:pStyle w:val="TAL"/>
            </w:pPr>
            <w:r w:rsidRPr="00CB6975">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6B39479E" w14:textId="77777777" w:rsidR="00BB5ABB" w:rsidRPr="00CB6975" w:rsidRDefault="00BB5ABB" w:rsidP="00BF6668">
            <w:pPr>
              <w:pStyle w:val="TAL"/>
            </w:pPr>
            <w:r w:rsidRPr="00CB6975">
              <w:t>The "cause" attribute may be used to indicate one of the following application errors:</w:t>
            </w:r>
          </w:p>
          <w:p w14:paraId="0F7D7A7A" w14:textId="77777777" w:rsidR="00BB5ABB" w:rsidRPr="00CB6975" w:rsidRDefault="00BB5ABB" w:rsidP="00BF6668">
            <w:pPr>
              <w:pStyle w:val="TAL"/>
            </w:pPr>
            <w:r w:rsidRPr="00CB6975">
              <w:t>- CONTEXT_NOT_FOUND</w:t>
            </w:r>
          </w:p>
        </w:tc>
      </w:tr>
      <w:tr w:rsidR="00BB5ABB" w:rsidRPr="00CB6975" w14:paraId="1B3ABBAE" w14:textId="77777777" w:rsidTr="00BF666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28470D" w14:textId="77777777" w:rsidR="00BB5ABB" w:rsidRPr="00CB6975" w:rsidRDefault="00BB5ABB" w:rsidP="00BF6668">
            <w:pPr>
              <w:pStyle w:val="TAN"/>
            </w:pPr>
            <w:r w:rsidRPr="00CB6975">
              <w:t>NOTE:</w:t>
            </w:r>
            <w:r w:rsidRPr="00CB6975">
              <w:tab/>
              <w:t>In addition, common data structures as listed in table 5.2.7.1-1 of 3GPP TS 29.500 [7] are supported.</w:t>
            </w:r>
          </w:p>
        </w:tc>
      </w:tr>
    </w:tbl>
    <w:p w14:paraId="373EC2A6" w14:textId="77777777" w:rsidR="00BB5ABB" w:rsidRPr="00B06F7A" w:rsidRDefault="00BB5ABB" w:rsidP="00BB5ABB"/>
    <w:p w14:paraId="7DBE3C3C" w14:textId="77777777" w:rsidR="00BB5ABB" w:rsidRPr="00B06F7A" w:rsidRDefault="00BB5ABB" w:rsidP="00BB5ABB">
      <w:pPr>
        <w:pStyle w:val="TH"/>
      </w:pPr>
      <w:r w:rsidRPr="00B06F7A">
        <w:lastRenderedPageBreak/>
        <w:t xml:space="preserve">Table </w:t>
      </w:r>
      <w:r>
        <w:t>6.1.5.3</w:t>
      </w:r>
      <w:r w:rsidRPr="00B06F7A">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B5ABB" w:rsidRPr="00CB6975" w14:paraId="0B02CF27" w14:textId="77777777" w:rsidTr="00BF66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9B326" w14:textId="77777777" w:rsidR="00BB5ABB" w:rsidRPr="00CB6975" w:rsidRDefault="00BB5ABB" w:rsidP="00BF6668">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FA7B45" w14:textId="77777777" w:rsidR="00BB5ABB" w:rsidRPr="00CB6975" w:rsidRDefault="00BB5ABB" w:rsidP="00BF6668">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57BDF6" w14:textId="77777777" w:rsidR="00BB5ABB" w:rsidRPr="00CB6975" w:rsidRDefault="00BB5ABB" w:rsidP="00BF6668">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1F738B" w14:textId="77777777" w:rsidR="00BB5ABB" w:rsidRPr="00CB6975" w:rsidRDefault="00BB5ABB" w:rsidP="00BF6668">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A041A2" w14:textId="77777777" w:rsidR="00BB5ABB" w:rsidRPr="00CB6975" w:rsidRDefault="00BB5ABB" w:rsidP="00BF6668">
            <w:pPr>
              <w:pStyle w:val="TAH"/>
            </w:pPr>
            <w:r w:rsidRPr="00CB6975">
              <w:t>Description</w:t>
            </w:r>
          </w:p>
        </w:tc>
      </w:tr>
      <w:tr w:rsidR="00BB5ABB" w:rsidRPr="00CB6975" w14:paraId="180F4286"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1C2D8" w14:textId="77777777" w:rsidR="00BB5ABB" w:rsidRPr="00CB6975" w:rsidRDefault="00BB5ABB" w:rsidP="00BF6668">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5B2C8A5F" w14:textId="77777777" w:rsidR="00BB5ABB" w:rsidRPr="00CB6975" w:rsidRDefault="00BB5ABB" w:rsidP="00BF6668">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56C5374D" w14:textId="77777777" w:rsidR="00BB5ABB" w:rsidRPr="00CB6975" w:rsidRDefault="00BB5ABB" w:rsidP="00BF6668">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66E7682D" w14:textId="77777777" w:rsidR="00BB5ABB" w:rsidRPr="00CB6975" w:rsidRDefault="00BB5ABB" w:rsidP="00BF6668">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947311" w14:textId="77777777" w:rsidR="00BB5ABB" w:rsidRPr="00CB6975" w:rsidRDefault="00BB5ABB" w:rsidP="00BF6668">
            <w:pPr>
              <w:pStyle w:val="TAL"/>
            </w:pPr>
            <w:r w:rsidRPr="00CB6975">
              <w:t>Contains the Callback URI of the target NF Service Consumer (e.g. UDM) to which the request is redirected</w:t>
            </w:r>
          </w:p>
        </w:tc>
      </w:tr>
      <w:tr w:rsidR="00BB5ABB" w:rsidRPr="00CB6975" w14:paraId="693919F7"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77BF03" w14:textId="77777777" w:rsidR="00BB5ABB" w:rsidRPr="00CB6975" w:rsidRDefault="00BB5ABB" w:rsidP="00BF6668">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38E78FA3" w14:textId="77777777" w:rsidR="00BB5ABB" w:rsidRPr="00CB6975" w:rsidRDefault="00BB5ABB" w:rsidP="00BF6668">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267E26E0" w14:textId="77777777" w:rsidR="00BB5ABB" w:rsidRPr="00CB6975" w:rsidRDefault="00BB5ABB" w:rsidP="00BF6668">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50A61DDD" w14:textId="77777777" w:rsidR="00BB5ABB" w:rsidRPr="00CB6975" w:rsidRDefault="00BB5ABB" w:rsidP="00BF6668">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D493DC" w14:textId="77777777" w:rsidR="00BB5ABB" w:rsidRPr="00CB6975" w:rsidRDefault="00BB5ABB" w:rsidP="00BF6668">
            <w:pPr>
              <w:pStyle w:val="TAL"/>
            </w:pPr>
            <w:r w:rsidRPr="00CB6975">
              <w:t>Identifier of the target NF (service) instance ID towards which the request is redirected</w:t>
            </w:r>
          </w:p>
        </w:tc>
      </w:tr>
    </w:tbl>
    <w:p w14:paraId="4EA5F7AA" w14:textId="77777777" w:rsidR="00BB5ABB" w:rsidRPr="00B06F7A" w:rsidRDefault="00BB5ABB" w:rsidP="00BB5ABB"/>
    <w:p w14:paraId="501B13EB" w14:textId="77777777" w:rsidR="00BB5ABB" w:rsidRPr="00B06F7A" w:rsidRDefault="00BB5ABB" w:rsidP="00BB5ABB">
      <w:pPr>
        <w:pStyle w:val="TH"/>
      </w:pPr>
      <w:r w:rsidRPr="00B06F7A">
        <w:t xml:space="preserve">Table </w:t>
      </w:r>
      <w:r>
        <w:t>6.1.5.3</w:t>
      </w:r>
      <w:r w:rsidRPr="00B06F7A">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B5ABB" w:rsidRPr="00CB6975" w14:paraId="1E921028" w14:textId="77777777" w:rsidTr="00BF66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D7EC13" w14:textId="77777777" w:rsidR="00BB5ABB" w:rsidRPr="00CB6975" w:rsidRDefault="00BB5ABB" w:rsidP="00BF6668">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8563E" w14:textId="77777777" w:rsidR="00BB5ABB" w:rsidRPr="00CB6975" w:rsidRDefault="00BB5ABB" w:rsidP="00BF6668">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614AFD" w14:textId="77777777" w:rsidR="00BB5ABB" w:rsidRPr="00CB6975" w:rsidRDefault="00BB5ABB" w:rsidP="00BF6668">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8683CF" w14:textId="77777777" w:rsidR="00BB5ABB" w:rsidRPr="00CB6975" w:rsidRDefault="00BB5ABB" w:rsidP="00BF6668">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7B6302" w14:textId="77777777" w:rsidR="00BB5ABB" w:rsidRPr="00CB6975" w:rsidRDefault="00BB5ABB" w:rsidP="00BF6668">
            <w:pPr>
              <w:pStyle w:val="TAH"/>
            </w:pPr>
            <w:r w:rsidRPr="00CB6975">
              <w:t>Description</w:t>
            </w:r>
          </w:p>
        </w:tc>
      </w:tr>
      <w:tr w:rsidR="00BB5ABB" w:rsidRPr="00CB6975" w14:paraId="2739A985"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828C7F" w14:textId="77777777" w:rsidR="00BB5ABB" w:rsidRPr="00CB6975" w:rsidRDefault="00BB5ABB" w:rsidP="00BF6668">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7F54C64A" w14:textId="77777777" w:rsidR="00BB5ABB" w:rsidRPr="00CB6975" w:rsidRDefault="00BB5ABB" w:rsidP="00BF6668">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72480322" w14:textId="77777777" w:rsidR="00BB5ABB" w:rsidRPr="00CB6975" w:rsidRDefault="00BB5ABB" w:rsidP="00BF6668">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4FAD321A" w14:textId="77777777" w:rsidR="00BB5ABB" w:rsidRPr="00CB6975" w:rsidRDefault="00BB5ABB" w:rsidP="00BF6668">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67E7F0" w14:textId="77777777" w:rsidR="00BB5ABB" w:rsidRPr="00CB6975" w:rsidRDefault="00BB5ABB" w:rsidP="00BF6668">
            <w:pPr>
              <w:pStyle w:val="TAL"/>
            </w:pPr>
            <w:r w:rsidRPr="00CB6975">
              <w:t>Contains the Callback URI of the target NF Service Consumer (e.g. AMF) to which the request is redirected</w:t>
            </w:r>
          </w:p>
        </w:tc>
      </w:tr>
      <w:tr w:rsidR="00BB5ABB" w:rsidRPr="00CB6975" w14:paraId="6BD9AEC7"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292A28" w14:textId="77777777" w:rsidR="00BB5ABB" w:rsidRPr="00CB6975" w:rsidRDefault="00BB5ABB" w:rsidP="00BF6668">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48432E60" w14:textId="77777777" w:rsidR="00BB5ABB" w:rsidRPr="00CB6975" w:rsidRDefault="00BB5ABB" w:rsidP="00BF6668">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5456FDA7" w14:textId="77777777" w:rsidR="00BB5ABB" w:rsidRPr="00CB6975" w:rsidRDefault="00BB5ABB" w:rsidP="00BF6668">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284DD546" w14:textId="77777777" w:rsidR="00BB5ABB" w:rsidRPr="00CB6975" w:rsidRDefault="00BB5ABB" w:rsidP="00BF6668">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B9D98" w14:textId="77777777" w:rsidR="00BB5ABB" w:rsidRPr="00CB6975" w:rsidRDefault="00BB5ABB" w:rsidP="00BF6668">
            <w:pPr>
              <w:pStyle w:val="TAL"/>
            </w:pPr>
            <w:r w:rsidRPr="00CB6975">
              <w:t>Identifier of the target NF (service) instance ID towards which the request is redirected</w:t>
            </w:r>
          </w:p>
        </w:tc>
      </w:tr>
    </w:tbl>
    <w:p w14:paraId="1912EAFA" w14:textId="77777777" w:rsidR="00BB5ABB" w:rsidRDefault="00BB5ABB" w:rsidP="003133A5">
      <w:pPr>
        <w:rPr>
          <w:lang w:eastAsia="zh-CN"/>
        </w:rPr>
      </w:pPr>
    </w:p>
    <w:p w14:paraId="05CD34D7" w14:textId="77777777" w:rsidR="00E37C98" w:rsidRPr="00690A26" w:rsidRDefault="00E37C98" w:rsidP="00E37C98">
      <w:pPr>
        <w:pStyle w:val="Heading3"/>
      </w:pPr>
      <w:bookmarkStart w:id="713" w:name="_Toc24937649"/>
      <w:bookmarkStart w:id="714" w:name="_Toc33962464"/>
      <w:bookmarkStart w:id="715" w:name="_Toc42883226"/>
      <w:bookmarkStart w:id="716" w:name="_Toc49733094"/>
      <w:bookmarkStart w:id="717" w:name="_Toc56690719"/>
      <w:bookmarkStart w:id="718" w:name="_Toc90630029"/>
      <w:bookmarkStart w:id="719" w:name="_Toc130816110"/>
      <w:r w:rsidRPr="00690A26">
        <w:t>6.1.</w:t>
      </w:r>
      <w:r>
        <w:t>5a</w:t>
      </w:r>
      <w:r w:rsidRPr="00690A26">
        <w:tab/>
        <w:t>Data Model</w:t>
      </w:r>
      <w:bookmarkEnd w:id="713"/>
      <w:bookmarkEnd w:id="714"/>
      <w:bookmarkEnd w:id="715"/>
      <w:bookmarkEnd w:id="716"/>
      <w:bookmarkEnd w:id="717"/>
      <w:bookmarkEnd w:id="718"/>
      <w:bookmarkEnd w:id="719"/>
    </w:p>
    <w:p w14:paraId="2C70E28A" w14:textId="77777777" w:rsidR="00E37C98" w:rsidRPr="00690A26" w:rsidRDefault="00E37C98" w:rsidP="00E37C98">
      <w:pPr>
        <w:pStyle w:val="Heading4"/>
      </w:pPr>
      <w:bookmarkStart w:id="720" w:name="_Toc24937650"/>
      <w:bookmarkStart w:id="721" w:name="_Toc33962465"/>
      <w:bookmarkStart w:id="722" w:name="_Toc42883227"/>
      <w:bookmarkStart w:id="723" w:name="_Toc49733095"/>
      <w:bookmarkStart w:id="724" w:name="_Toc56690720"/>
      <w:bookmarkStart w:id="725" w:name="_Toc90630030"/>
      <w:bookmarkStart w:id="726" w:name="_Toc130816111"/>
      <w:r w:rsidRPr="00690A26">
        <w:t>6.1.</w:t>
      </w:r>
      <w:r>
        <w:t>5a</w:t>
      </w:r>
      <w:r w:rsidRPr="00690A26">
        <w:t>.1</w:t>
      </w:r>
      <w:r w:rsidRPr="00690A26">
        <w:tab/>
        <w:t>General</w:t>
      </w:r>
      <w:bookmarkEnd w:id="720"/>
      <w:bookmarkEnd w:id="721"/>
      <w:bookmarkEnd w:id="722"/>
      <w:bookmarkEnd w:id="723"/>
      <w:bookmarkEnd w:id="724"/>
      <w:bookmarkEnd w:id="725"/>
      <w:bookmarkEnd w:id="726"/>
    </w:p>
    <w:p w14:paraId="01AF9816" w14:textId="77777777" w:rsidR="00E37C98" w:rsidRPr="00690A26" w:rsidRDefault="00E37C98" w:rsidP="00E37C98">
      <w:r w:rsidRPr="00690A26">
        <w:t>This clause specifies the application data model supported by the API.</w:t>
      </w:r>
    </w:p>
    <w:p w14:paraId="486A3033" w14:textId="77777777" w:rsidR="00E37C98" w:rsidRPr="00690A26" w:rsidRDefault="00E37C98" w:rsidP="00E37C98">
      <w:r w:rsidRPr="00690A26">
        <w:t>Table 6.1.</w:t>
      </w:r>
      <w:r>
        <w:t>5a</w:t>
      </w:r>
      <w:r w:rsidRPr="00690A26">
        <w:t xml:space="preserve">.1-1 specifies the data types defined for the </w:t>
      </w:r>
      <w:r w:rsidRPr="001F16C3">
        <w:t>Nud</w:t>
      </w:r>
      <w:r w:rsidRPr="001F16C3">
        <w:rPr>
          <w:lang w:eastAsia="zh-CN"/>
        </w:rPr>
        <w:t>r</w:t>
      </w:r>
      <w:r w:rsidRPr="001F16C3">
        <w:t>_DataRepository</w:t>
      </w:r>
      <w:r>
        <w:t xml:space="preserve"> API</w:t>
      </w:r>
      <w:r w:rsidRPr="00690A26">
        <w:t>.</w:t>
      </w:r>
    </w:p>
    <w:p w14:paraId="2CC7F4D0" w14:textId="77777777" w:rsidR="00E37C98" w:rsidRPr="00690A26" w:rsidRDefault="00E37C98" w:rsidP="00E37C98">
      <w:pPr>
        <w:pStyle w:val="TH"/>
      </w:pPr>
      <w:r w:rsidRPr="00690A26">
        <w:t>Table 6.1.</w:t>
      </w:r>
      <w:r>
        <w:t>5a</w:t>
      </w:r>
      <w:r w:rsidRPr="00690A26">
        <w:t xml:space="preserve">.1-1: </w:t>
      </w:r>
      <w:r w:rsidRPr="001F16C3">
        <w:t>Nud</w:t>
      </w:r>
      <w:r w:rsidRPr="001F16C3">
        <w:rPr>
          <w:lang w:eastAsia="zh-CN"/>
        </w:rPr>
        <w:t>r</w:t>
      </w:r>
      <w:r w:rsidRPr="001F16C3">
        <w:t>_DataRepository</w:t>
      </w:r>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E37C98" w:rsidRPr="00CB6975" w14:paraId="19C2436D" w14:textId="77777777" w:rsidTr="00BF6668">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E07A9B4" w14:textId="77777777" w:rsidR="00E37C98" w:rsidRPr="00CB6975" w:rsidRDefault="00E37C98" w:rsidP="00BF6668">
            <w:pPr>
              <w:pStyle w:val="TAH"/>
            </w:pPr>
            <w:r w:rsidRPr="00CB6975">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7062592" w14:textId="77777777" w:rsidR="00E37C98" w:rsidRPr="00CB6975" w:rsidRDefault="00E37C98" w:rsidP="00BF6668">
            <w:pPr>
              <w:pStyle w:val="TAH"/>
            </w:pPr>
            <w:r w:rsidRPr="00CB6975">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21DC414F" w14:textId="77777777" w:rsidR="00E37C98" w:rsidRPr="00CB6975" w:rsidRDefault="00E37C98" w:rsidP="00BF6668">
            <w:pPr>
              <w:pStyle w:val="TAH"/>
            </w:pPr>
            <w:r w:rsidRPr="00CB6975">
              <w:t>Description</w:t>
            </w:r>
          </w:p>
        </w:tc>
      </w:tr>
      <w:tr w:rsidR="00E37C98" w:rsidRPr="00CB6975" w14:paraId="3C968F8C" w14:textId="77777777" w:rsidTr="00BF6668">
        <w:trPr>
          <w:jc w:val="center"/>
        </w:trPr>
        <w:tc>
          <w:tcPr>
            <w:tcW w:w="2678" w:type="dxa"/>
            <w:tcBorders>
              <w:top w:val="single" w:sz="4" w:space="0" w:color="auto"/>
              <w:left w:val="single" w:sz="4" w:space="0" w:color="auto"/>
              <w:bottom w:val="single" w:sz="4" w:space="0" w:color="auto"/>
              <w:right w:val="single" w:sz="4" w:space="0" w:color="auto"/>
            </w:tcBorders>
          </w:tcPr>
          <w:p w14:paraId="4CA16A43" w14:textId="77777777" w:rsidR="00E37C98" w:rsidRPr="00CB6975" w:rsidRDefault="00E37C98" w:rsidP="00BF6668">
            <w:pPr>
              <w:pStyle w:val="TAL"/>
            </w:pPr>
            <w:r w:rsidRPr="00CB6975">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677678FC" w14:textId="77777777" w:rsidR="00E37C98" w:rsidRPr="00CB6975" w:rsidRDefault="00E37C98" w:rsidP="00BF6668">
            <w:pPr>
              <w:pStyle w:val="TAL"/>
            </w:pPr>
            <w:r w:rsidRPr="00CB6975">
              <w:t>6.2.5a.2.2</w:t>
            </w:r>
          </w:p>
        </w:tc>
        <w:tc>
          <w:tcPr>
            <w:tcW w:w="4892" w:type="dxa"/>
            <w:tcBorders>
              <w:top w:val="single" w:sz="4" w:space="0" w:color="auto"/>
              <w:left w:val="single" w:sz="4" w:space="0" w:color="auto"/>
              <w:bottom w:val="single" w:sz="4" w:space="0" w:color="auto"/>
              <w:right w:val="single" w:sz="4" w:space="0" w:color="auto"/>
            </w:tcBorders>
          </w:tcPr>
          <w:p w14:paraId="470C43EC" w14:textId="77777777" w:rsidR="00E37C98" w:rsidRPr="00CB6975" w:rsidRDefault="00E37C98" w:rsidP="00BF6668">
            <w:pPr>
              <w:pStyle w:val="TAL"/>
              <w:rPr>
                <w:rFonts w:cs="Arial"/>
                <w:szCs w:val="18"/>
              </w:rPr>
            </w:pPr>
            <w:r w:rsidRPr="00CB6975">
              <w:rPr>
                <w:rFonts w:cs="Arial"/>
                <w:szCs w:val="18"/>
              </w:rPr>
              <w:t>Contains identities representing those UEs potentially affected by a data-loss event at the UDR</w:t>
            </w:r>
          </w:p>
        </w:tc>
      </w:tr>
    </w:tbl>
    <w:p w14:paraId="770DCD64" w14:textId="77777777" w:rsidR="00E37C98" w:rsidRPr="00435821" w:rsidRDefault="00E37C98" w:rsidP="00E37C98"/>
    <w:p w14:paraId="678D65DE" w14:textId="77777777" w:rsidR="00E37C98" w:rsidRPr="00690A26" w:rsidRDefault="00E37C98" w:rsidP="00E37C98">
      <w:r w:rsidRPr="00690A26">
        <w:t>Table 6.1.</w:t>
      </w:r>
      <w:r>
        <w:t>5a</w:t>
      </w:r>
      <w:r w:rsidRPr="00690A26">
        <w:t xml:space="preserve">.1-2 specifies data types re-used by the </w:t>
      </w:r>
      <w:r w:rsidRPr="001F16C3">
        <w:t>Nud</w:t>
      </w:r>
      <w:r w:rsidRPr="001F16C3">
        <w:rPr>
          <w:lang w:eastAsia="zh-CN"/>
        </w:rPr>
        <w:t>r</w:t>
      </w:r>
      <w:r w:rsidRPr="001F16C3">
        <w:t>_DataRepository</w:t>
      </w:r>
      <w:r w:rsidRPr="00690A26">
        <w:t xml:space="preserve"> service</w:t>
      </w:r>
      <w:r>
        <w:t>-</w:t>
      </w:r>
      <w:r w:rsidRPr="00690A26">
        <w:t xml:space="preserve">based interface protocol from other specifications, including a reference to their respective specifications and when needed, a short description of their use within the </w:t>
      </w:r>
      <w:r w:rsidRPr="001F16C3">
        <w:t>Nud</w:t>
      </w:r>
      <w:r w:rsidRPr="001F16C3">
        <w:rPr>
          <w:lang w:eastAsia="zh-CN"/>
        </w:rPr>
        <w:t>r</w:t>
      </w:r>
      <w:r w:rsidRPr="001F16C3">
        <w:t>_DataRepository</w:t>
      </w:r>
      <w:r w:rsidRPr="00690A26">
        <w:t xml:space="preserve"> service</w:t>
      </w:r>
      <w:r>
        <w:t>-</w:t>
      </w:r>
      <w:r w:rsidRPr="00690A26">
        <w:t>based interface.</w:t>
      </w:r>
    </w:p>
    <w:p w14:paraId="3689EF42" w14:textId="77777777" w:rsidR="00E37C98" w:rsidRPr="00690A26" w:rsidRDefault="00E37C98" w:rsidP="00E37C98">
      <w:pPr>
        <w:pStyle w:val="TH"/>
      </w:pPr>
      <w:r w:rsidRPr="00690A26">
        <w:t>Table 6.1.</w:t>
      </w:r>
      <w:r>
        <w:t>5a</w:t>
      </w:r>
      <w:r w:rsidRPr="00690A26">
        <w:t xml:space="preserve">.1-2: </w:t>
      </w:r>
      <w:r w:rsidRPr="001F16C3">
        <w:t>Nud</w:t>
      </w:r>
      <w:r w:rsidRPr="001F16C3">
        <w:rPr>
          <w:lang w:eastAsia="zh-CN"/>
        </w:rPr>
        <w:t>r</w:t>
      </w:r>
      <w:r w:rsidRPr="001F16C3">
        <w:t>_DataRepository</w:t>
      </w:r>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E37C98" w:rsidRPr="00CB6975" w14:paraId="79D6B333" w14:textId="77777777" w:rsidTr="00BF6668">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64AC893F" w14:textId="77777777" w:rsidR="00E37C98" w:rsidRPr="00CB6975" w:rsidRDefault="00E37C98" w:rsidP="00BF6668">
            <w:pPr>
              <w:pStyle w:val="TAH"/>
            </w:pPr>
            <w:r w:rsidRPr="00CB6975">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4A1A20A9" w14:textId="77777777" w:rsidR="00E37C98" w:rsidRPr="00CB6975" w:rsidRDefault="00E37C98" w:rsidP="00BF6668">
            <w:pPr>
              <w:pStyle w:val="TAH"/>
            </w:pPr>
            <w:r w:rsidRPr="00CB6975">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6763C703" w14:textId="77777777" w:rsidR="00E37C98" w:rsidRPr="00CB6975" w:rsidRDefault="00E37C98" w:rsidP="00BF6668">
            <w:pPr>
              <w:pStyle w:val="TAH"/>
            </w:pPr>
            <w:r w:rsidRPr="00CB6975">
              <w:t>Comments</w:t>
            </w:r>
          </w:p>
        </w:tc>
      </w:tr>
      <w:tr w:rsidR="00E37C98" w:rsidRPr="00CB6975" w14:paraId="7DA62818" w14:textId="77777777" w:rsidTr="00BF6668">
        <w:trPr>
          <w:jc w:val="center"/>
        </w:trPr>
        <w:tc>
          <w:tcPr>
            <w:tcW w:w="2021" w:type="dxa"/>
            <w:tcBorders>
              <w:top w:val="single" w:sz="4" w:space="0" w:color="auto"/>
              <w:left w:val="single" w:sz="4" w:space="0" w:color="auto"/>
              <w:bottom w:val="single" w:sz="4" w:space="0" w:color="auto"/>
              <w:right w:val="single" w:sz="4" w:space="0" w:color="auto"/>
            </w:tcBorders>
          </w:tcPr>
          <w:p w14:paraId="3CA5A80F" w14:textId="77777777" w:rsidR="00E37C98" w:rsidRPr="00CB6975" w:rsidRDefault="00E37C98" w:rsidP="00BF6668">
            <w:pPr>
              <w:pStyle w:val="TAL"/>
            </w:pPr>
            <w:r w:rsidRPr="00CB6975">
              <w:t>Dnn</w:t>
            </w:r>
          </w:p>
        </w:tc>
        <w:tc>
          <w:tcPr>
            <w:tcW w:w="1918" w:type="dxa"/>
            <w:tcBorders>
              <w:top w:val="single" w:sz="4" w:space="0" w:color="auto"/>
              <w:left w:val="single" w:sz="4" w:space="0" w:color="auto"/>
              <w:bottom w:val="single" w:sz="4" w:space="0" w:color="auto"/>
              <w:right w:val="single" w:sz="4" w:space="0" w:color="auto"/>
            </w:tcBorders>
          </w:tcPr>
          <w:p w14:paraId="3A2D1D18" w14:textId="77777777" w:rsidR="00E37C98" w:rsidRPr="00CB6975" w:rsidRDefault="00E37C98" w:rsidP="00BF6668">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6FC1ECCB" w14:textId="77777777" w:rsidR="00E37C98" w:rsidRPr="00CB6975" w:rsidRDefault="00E37C98" w:rsidP="00BF6668">
            <w:pPr>
              <w:pStyle w:val="TAL"/>
              <w:rPr>
                <w:rFonts w:cs="Arial"/>
                <w:szCs w:val="18"/>
              </w:rPr>
            </w:pPr>
            <w:r w:rsidRPr="00CB6975">
              <w:rPr>
                <w:rFonts w:cs="Arial"/>
                <w:szCs w:val="18"/>
              </w:rPr>
              <w:t xml:space="preserve">Data Network Name with </w:t>
            </w:r>
            <w:r w:rsidRPr="00CB6975">
              <w:t>Network Identifier only.</w:t>
            </w:r>
          </w:p>
        </w:tc>
      </w:tr>
      <w:tr w:rsidR="00E37C98" w:rsidRPr="00CB6975" w14:paraId="4DC219EA" w14:textId="77777777" w:rsidTr="00BF6668">
        <w:trPr>
          <w:jc w:val="center"/>
        </w:trPr>
        <w:tc>
          <w:tcPr>
            <w:tcW w:w="2021" w:type="dxa"/>
            <w:tcBorders>
              <w:top w:val="single" w:sz="4" w:space="0" w:color="auto"/>
              <w:left w:val="single" w:sz="4" w:space="0" w:color="auto"/>
              <w:bottom w:val="single" w:sz="4" w:space="0" w:color="auto"/>
              <w:right w:val="single" w:sz="4" w:space="0" w:color="auto"/>
            </w:tcBorders>
          </w:tcPr>
          <w:p w14:paraId="6A5D26C3" w14:textId="77777777" w:rsidR="00E37C98" w:rsidRPr="00CB6975" w:rsidRDefault="00E37C98" w:rsidP="00BF6668">
            <w:pPr>
              <w:pStyle w:val="TAL"/>
            </w:pPr>
            <w:r w:rsidRPr="00CB6975">
              <w:t>Snssai</w:t>
            </w:r>
          </w:p>
        </w:tc>
        <w:tc>
          <w:tcPr>
            <w:tcW w:w="1918" w:type="dxa"/>
            <w:tcBorders>
              <w:top w:val="single" w:sz="4" w:space="0" w:color="auto"/>
              <w:left w:val="single" w:sz="4" w:space="0" w:color="auto"/>
              <w:bottom w:val="single" w:sz="4" w:space="0" w:color="auto"/>
              <w:right w:val="single" w:sz="4" w:space="0" w:color="auto"/>
            </w:tcBorders>
          </w:tcPr>
          <w:p w14:paraId="12A50566" w14:textId="77777777" w:rsidR="00E37C98" w:rsidRPr="00CB6975" w:rsidRDefault="00E37C98" w:rsidP="00BF6668">
            <w:pPr>
              <w:pStyle w:val="TAL"/>
              <w:rPr>
                <w:rFonts w:cs="Arial"/>
                <w:szCs w:val="18"/>
              </w:rPr>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5FCCC583" w14:textId="77777777" w:rsidR="00E37C98" w:rsidRPr="00CB6975" w:rsidRDefault="00E37C98" w:rsidP="00BF6668">
            <w:pPr>
              <w:pStyle w:val="TAL"/>
              <w:rPr>
                <w:rFonts w:cs="Arial"/>
                <w:szCs w:val="18"/>
              </w:rPr>
            </w:pPr>
            <w:r w:rsidRPr="00CB6975">
              <w:rPr>
                <w:rFonts w:cs="Arial"/>
                <w:szCs w:val="18"/>
              </w:rPr>
              <w:t>Single NSSAI</w:t>
            </w:r>
          </w:p>
        </w:tc>
      </w:tr>
      <w:tr w:rsidR="001B79E1" w:rsidRPr="00CB6975" w14:paraId="6C9824EB" w14:textId="77777777" w:rsidTr="00BF6668">
        <w:trPr>
          <w:jc w:val="center"/>
        </w:trPr>
        <w:tc>
          <w:tcPr>
            <w:tcW w:w="2021" w:type="dxa"/>
            <w:tcBorders>
              <w:top w:val="single" w:sz="4" w:space="0" w:color="auto"/>
              <w:left w:val="single" w:sz="4" w:space="0" w:color="auto"/>
              <w:bottom w:val="single" w:sz="4" w:space="0" w:color="auto"/>
              <w:right w:val="single" w:sz="4" w:space="0" w:color="auto"/>
            </w:tcBorders>
          </w:tcPr>
          <w:p w14:paraId="2A69125B" w14:textId="77777777" w:rsidR="001B79E1" w:rsidRPr="00CB6975" w:rsidRDefault="001B79E1" w:rsidP="001B79E1">
            <w:pPr>
              <w:pStyle w:val="TAL"/>
            </w:pPr>
            <w:r>
              <w:t>NfGroupId</w:t>
            </w:r>
          </w:p>
        </w:tc>
        <w:tc>
          <w:tcPr>
            <w:tcW w:w="1918" w:type="dxa"/>
            <w:tcBorders>
              <w:top w:val="single" w:sz="4" w:space="0" w:color="auto"/>
              <w:left w:val="single" w:sz="4" w:space="0" w:color="auto"/>
              <w:bottom w:val="single" w:sz="4" w:space="0" w:color="auto"/>
              <w:right w:val="single" w:sz="4" w:space="0" w:color="auto"/>
            </w:tcBorders>
          </w:tcPr>
          <w:p w14:paraId="1BF1F990" w14:textId="77777777" w:rsidR="001B79E1" w:rsidRPr="00CB6975" w:rsidRDefault="001B79E1" w:rsidP="001B79E1">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2CFFCE3F" w14:textId="77777777" w:rsidR="001B79E1" w:rsidRPr="00CB6975" w:rsidRDefault="001B79E1" w:rsidP="001B79E1">
            <w:pPr>
              <w:pStyle w:val="TAL"/>
              <w:rPr>
                <w:rFonts w:cs="Arial"/>
                <w:szCs w:val="18"/>
              </w:rPr>
            </w:pPr>
            <w:r>
              <w:rPr>
                <w:rFonts w:cs="Arial"/>
                <w:szCs w:val="18"/>
              </w:rPr>
              <w:t>NF Group ID</w:t>
            </w:r>
          </w:p>
        </w:tc>
      </w:tr>
      <w:tr w:rsidR="001B79E1" w:rsidRPr="00CB6975" w14:paraId="31ADCCFF" w14:textId="77777777" w:rsidTr="00BF6668">
        <w:trPr>
          <w:jc w:val="center"/>
        </w:trPr>
        <w:tc>
          <w:tcPr>
            <w:tcW w:w="2021" w:type="dxa"/>
            <w:tcBorders>
              <w:top w:val="single" w:sz="4" w:space="0" w:color="auto"/>
              <w:left w:val="single" w:sz="4" w:space="0" w:color="auto"/>
              <w:bottom w:val="single" w:sz="4" w:space="0" w:color="auto"/>
              <w:right w:val="single" w:sz="4" w:space="0" w:color="auto"/>
            </w:tcBorders>
          </w:tcPr>
          <w:p w14:paraId="23CD4A01" w14:textId="77777777" w:rsidR="001B79E1" w:rsidRPr="00CB6975" w:rsidRDefault="001B79E1" w:rsidP="001B79E1">
            <w:pPr>
              <w:pStyle w:val="TAL"/>
            </w:pPr>
            <w:r w:rsidRPr="00CB6975">
              <w:t>IdentityRange</w:t>
            </w:r>
          </w:p>
        </w:tc>
        <w:tc>
          <w:tcPr>
            <w:tcW w:w="1918" w:type="dxa"/>
            <w:tcBorders>
              <w:top w:val="single" w:sz="4" w:space="0" w:color="auto"/>
              <w:left w:val="single" w:sz="4" w:space="0" w:color="auto"/>
              <w:bottom w:val="single" w:sz="4" w:space="0" w:color="auto"/>
              <w:right w:val="single" w:sz="4" w:space="0" w:color="auto"/>
            </w:tcBorders>
          </w:tcPr>
          <w:p w14:paraId="159CBAF1" w14:textId="77777777" w:rsidR="001B79E1" w:rsidRPr="00CB6975" w:rsidRDefault="001B79E1" w:rsidP="001B79E1">
            <w:pPr>
              <w:pStyle w:val="TAL"/>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38BC7A54" w14:textId="77777777" w:rsidR="001B79E1" w:rsidRPr="00CB6975" w:rsidRDefault="001B79E1" w:rsidP="001B79E1">
            <w:pPr>
              <w:pStyle w:val="TAL"/>
              <w:rPr>
                <w:rFonts w:cs="Arial"/>
                <w:szCs w:val="18"/>
              </w:rPr>
            </w:pPr>
            <w:r w:rsidRPr="00CB6975">
              <w:rPr>
                <w:rFonts w:cs="Arial" w:hint="eastAsia"/>
                <w:szCs w:val="18"/>
                <w:lang w:eastAsia="zh-CN"/>
              </w:rPr>
              <w:t>I</w:t>
            </w:r>
            <w:r w:rsidRPr="00CB6975">
              <w:rPr>
                <w:rFonts w:cs="Arial"/>
                <w:szCs w:val="18"/>
                <w:lang w:eastAsia="zh-CN"/>
              </w:rPr>
              <w:t>dentity Range</w:t>
            </w:r>
          </w:p>
        </w:tc>
      </w:tr>
      <w:tr w:rsidR="001B79E1" w:rsidRPr="00CB6975" w14:paraId="467CEE42" w14:textId="77777777" w:rsidTr="00BF6668">
        <w:trPr>
          <w:jc w:val="center"/>
        </w:trPr>
        <w:tc>
          <w:tcPr>
            <w:tcW w:w="2021" w:type="dxa"/>
            <w:tcBorders>
              <w:top w:val="single" w:sz="4" w:space="0" w:color="auto"/>
              <w:left w:val="single" w:sz="4" w:space="0" w:color="auto"/>
              <w:bottom w:val="single" w:sz="4" w:space="0" w:color="auto"/>
              <w:right w:val="single" w:sz="4" w:space="0" w:color="auto"/>
            </w:tcBorders>
          </w:tcPr>
          <w:p w14:paraId="739E1C5D" w14:textId="77777777" w:rsidR="001B79E1" w:rsidRPr="00CB6975" w:rsidRDefault="001B79E1" w:rsidP="001B79E1">
            <w:pPr>
              <w:pStyle w:val="TAL"/>
            </w:pPr>
            <w:r w:rsidRPr="00CB6975">
              <w:t>SupiRange</w:t>
            </w:r>
          </w:p>
        </w:tc>
        <w:tc>
          <w:tcPr>
            <w:tcW w:w="1918" w:type="dxa"/>
            <w:tcBorders>
              <w:top w:val="single" w:sz="4" w:space="0" w:color="auto"/>
              <w:left w:val="single" w:sz="4" w:space="0" w:color="auto"/>
              <w:bottom w:val="single" w:sz="4" w:space="0" w:color="auto"/>
              <w:right w:val="single" w:sz="4" w:space="0" w:color="auto"/>
            </w:tcBorders>
          </w:tcPr>
          <w:p w14:paraId="13B311CD" w14:textId="77777777" w:rsidR="001B79E1" w:rsidRPr="00CB6975" w:rsidRDefault="001B79E1" w:rsidP="001B79E1">
            <w:pPr>
              <w:pStyle w:val="TAL"/>
              <w:rPr>
                <w:rFonts w:cs="Arial"/>
                <w:szCs w:val="18"/>
              </w:rPr>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57BE9C3E" w14:textId="77777777" w:rsidR="001B79E1" w:rsidRPr="00CB6975" w:rsidRDefault="001B79E1" w:rsidP="001B79E1">
            <w:pPr>
              <w:pStyle w:val="TAL"/>
              <w:rPr>
                <w:rFonts w:cs="Arial"/>
                <w:szCs w:val="18"/>
                <w:lang w:eastAsia="zh-CN"/>
              </w:rPr>
            </w:pPr>
            <w:r w:rsidRPr="00CB6975">
              <w:rPr>
                <w:rFonts w:cs="Arial" w:hint="eastAsia"/>
                <w:szCs w:val="18"/>
                <w:lang w:eastAsia="zh-CN"/>
              </w:rPr>
              <w:t>S</w:t>
            </w:r>
            <w:r w:rsidRPr="00CB6975">
              <w:rPr>
                <w:rFonts w:cs="Arial"/>
                <w:szCs w:val="18"/>
                <w:lang w:eastAsia="zh-CN"/>
              </w:rPr>
              <w:t>UPI Range</w:t>
            </w:r>
          </w:p>
        </w:tc>
      </w:tr>
    </w:tbl>
    <w:p w14:paraId="41CD3DDB" w14:textId="77777777" w:rsidR="00E37C98" w:rsidRPr="00690A26" w:rsidRDefault="00E37C98" w:rsidP="00E37C98"/>
    <w:p w14:paraId="79CAD944" w14:textId="77777777" w:rsidR="00E37C98" w:rsidRPr="00690A26" w:rsidRDefault="00E37C98" w:rsidP="00E37C98">
      <w:pPr>
        <w:pStyle w:val="Heading4"/>
        <w:rPr>
          <w:lang w:val="en-US"/>
        </w:rPr>
      </w:pPr>
      <w:bookmarkStart w:id="727" w:name="_Toc24937651"/>
      <w:bookmarkStart w:id="728" w:name="_Toc33962466"/>
      <w:bookmarkStart w:id="729" w:name="_Toc42883228"/>
      <w:bookmarkStart w:id="730" w:name="_Toc49733096"/>
      <w:bookmarkStart w:id="731" w:name="_Toc56690721"/>
      <w:bookmarkStart w:id="732" w:name="_Toc90630031"/>
      <w:bookmarkStart w:id="733" w:name="_Toc130816112"/>
      <w:r w:rsidRPr="00690A26">
        <w:rPr>
          <w:lang w:val="en-US"/>
        </w:rPr>
        <w:t>6.1.</w:t>
      </w:r>
      <w:r>
        <w:rPr>
          <w:lang w:val="en-US"/>
        </w:rPr>
        <w:t>5a</w:t>
      </w:r>
      <w:r w:rsidRPr="00690A26">
        <w:rPr>
          <w:lang w:val="en-US"/>
        </w:rPr>
        <w:t>.2</w:t>
      </w:r>
      <w:r w:rsidRPr="00690A26">
        <w:rPr>
          <w:lang w:val="en-US"/>
        </w:rPr>
        <w:tab/>
        <w:t>Structured data types</w:t>
      </w:r>
      <w:bookmarkEnd w:id="727"/>
      <w:bookmarkEnd w:id="728"/>
      <w:bookmarkEnd w:id="729"/>
      <w:bookmarkEnd w:id="730"/>
      <w:bookmarkEnd w:id="731"/>
      <w:bookmarkEnd w:id="732"/>
      <w:bookmarkEnd w:id="733"/>
    </w:p>
    <w:p w14:paraId="75FDF651" w14:textId="77777777" w:rsidR="00E37C98" w:rsidRPr="00690A26" w:rsidRDefault="00E37C98" w:rsidP="00E37C98">
      <w:pPr>
        <w:pStyle w:val="Heading5"/>
      </w:pPr>
      <w:bookmarkStart w:id="734" w:name="_Toc24937652"/>
      <w:bookmarkStart w:id="735" w:name="_Toc33962467"/>
      <w:bookmarkStart w:id="736" w:name="_Toc42883229"/>
      <w:bookmarkStart w:id="737" w:name="_Toc49733097"/>
      <w:bookmarkStart w:id="738" w:name="_Toc56690722"/>
      <w:bookmarkStart w:id="739" w:name="_Toc90630032"/>
      <w:bookmarkStart w:id="740" w:name="_Toc130816113"/>
      <w:r w:rsidRPr="00690A26">
        <w:t>6.1.</w:t>
      </w:r>
      <w:r>
        <w:t>5a</w:t>
      </w:r>
      <w:r w:rsidRPr="00690A26">
        <w:t>.2.1</w:t>
      </w:r>
      <w:r w:rsidRPr="00690A26">
        <w:tab/>
        <w:t>Introduction</w:t>
      </w:r>
      <w:bookmarkEnd w:id="734"/>
      <w:bookmarkEnd w:id="735"/>
      <w:bookmarkEnd w:id="736"/>
      <w:bookmarkEnd w:id="737"/>
      <w:bookmarkEnd w:id="738"/>
      <w:bookmarkEnd w:id="739"/>
      <w:bookmarkEnd w:id="740"/>
    </w:p>
    <w:p w14:paraId="2ADF81EE" w14:textId="77777777" w:rsidR="00E37C98" w:rsidRPr="00690A26" w:rsidRDefault="00E37C98" w:rsidP="00E37C98">
      <w:r w:rsidRPr="00690A26">
        <w:t>This clause defines the structures to be used in resource representations.</w:t>
      </w:r>
    </w:p>
    <w:p w14:paraId="5B884EB7" w14:textId="77777777" w:rsidR="00E37C98" w:rsidRPr="00B06F7A" w:rsidRDefault="00E37C98" w:rsidP="00E37C98">
      <w:pPr>
        <w:pStyle w:val="Heading5"/>
        <w:rPr>
          <w:lang w:eastAsia="zh-CN"/>
        </w:rPr>
      </w:pPr>
      <w:bookmarkStart w:id="741" w:name="_Toc130816114"/>
      <w:r w:rsidRPr="00B06F7A">
        <w:lastRenderedPageBreak/>
        <w:t>6.</w:t>
      </w:r>
      <w:r w:rsidR="00E11679">
        <w:t>1</w:t>
      </w:r>
      <w:r w:rsidRPr="00B06F7A">
        <w:t>.</w:t>
      </w:r>
      <w:r>
        <w:t>5a</w:t>
      </w:r>
      <w:r w:rsidRPr="00B06F7A">
        <w:t>.2.</w:t>
      </w:r>
      <w:r>
        <w:t>2</w:t>
      </w:r>
      <w:r w:rsidRPr="00B06F7A">
        <w:tab/>
        <w:t xml:space="preserve">Type: </w:t>
      </w:r>
      <w:r>
        <w:rPr>
          <w:lang w:eastAsia="zh-CN"/>
        </w:rPr>
        <w:t>DataRestorationNotification</w:t>
      </w:r>
      <w:bookmarkEnd w:id="741"/>
    </w:p>
    <w:p w14:paraId="1740B8B8" w14:textId="77777777" w:rsidR="00E37C98" w:rsidRPr="00B06F7A" w:rsidRDefault="00E37C98" w:rsidP="00E37C98">
      <w:pPr>
        <w:pStyle w:val="TH"/>
        <w:rPr>
          <w:lang w:eastAsia="zh-CN"/>
        </w:rPr>
      </w:pPr>
      <w:r w:rsidRPr="00B06F7A">
        <w:t>Table 6.2.</w:t>
      </w:r>
      <w:r>
        <w:t>5a</w:t>
      </w:r>
      <w:r w:rsidRPr="00B06F7A">
        <w:t>.2.</w:t>
      </w:r>
      <w:r>
        <w:t>2</w:t>
      </w:r>
      <w:r w:rsidRPr="00B06F7A">
        <w:t xml:space="preserve">-1: Definition of type </w:t>
      </w:r>
      <w:r>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E37C98" w:rsidRPr="00CB6975" w14:paraId="367766CB"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8FB3673" w14:textId="77777777" w:rsidR="00E37C98" w:rsidRPr="00CB6975" w:rsidRDefault="00E37C98" w:rsidP="00BF6668">
            <w:pPr>
              <w:pStyle w:val="TAH"/>
            </w:pPr>
            <w:r w:rsidRPr="00CB6975">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486497D1" w14:textId="77777777" w:rsidR="00E37C98" w:rsidRPr="00CB6975" w:rsidRDefault="00E37C98" w:rsidP="00BF6668">
            <w:pPr>
              <w:pStyle w:val="TAH"/>
            </w:pPr>
            <w:r w:rsidRPr="00CB6975">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5621160D" w14:textId="77777777" w:rsidR="00E37C98" w:rsidRPr="00CB6975" w:rsidRDefault="00E37C98" w:rsidP="00BF6668">
            <w:pPr>
              <w:pStyle w:val="TAH"/>
            </w:pPr>
            <w:r w:rsidRPr="00CB6975">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4E57C47E" w14:textId="77777777" w:rsidR="00E37C98" w:rsidRPr="00CB6975" w:rsidRDefault="00E37C98" w:rsidP="00BF6668">
            <w:pPr>
              <w:pStyle w:val="TAH"/>
              <w:jc w:val="left"/>
            </w:pPr>
            <w:r w:rsidRPr="00CB6975">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1819F276" w14:textId="77777777" w:rsidR="00E37C98" w:rsidRPr="00CB6975" w:rsidRDefault="00E37C98" w:rsidP="00BF6668">
            <w:pPr>
              <w:pStyle w:val="TAH"/>
              <w:rPr>
                <w:rFonts w:cs="Arial"/>
                <w:szCs w:val="18"/>
              </w:rPr>
            </w:pPr>
            <w:r w:rsidRPr="00CB6975">
              <w:rPr>
                <w:rFonts w:cs="Arial"/>
                <w:szCs w:val="18"/>
              </w:rPr>
              <w:t>Description</w:t>
            </w:r>
          </w:p>
        </w:tc>
      </w:tr>
      <w:tr w:rsidR="00E37C98" w:rsidRPr="00CB6975" w14:paraId="6CD5F35C"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1DAF4FFE" w14:textId="77777777" w:rsidR="00E37C98" w:rsidRPr="00CB6975" w:rsidRDefault="00E37C98" w:rsidP="00BF6668">
            <w:pPr>
              <w:pStyle w:val="TAL"/>
              <w:rPr>
                <w:lang w:eastAsia="zh-CN"/>
              </w:rPr>
            </w:pPr>
            <w:r w:rsidRPr="00CB6975">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699C795F" w14:textId="77777777" w:rsidR="00E37C98" w:rsidRPr="00CB6975" w:rsidRDefault="00E37C98" w:rsidP="00BF6668">
            <w:pPr>
              <w:pStyle w:val="TAL"/>
              <w:rPr>
                <w:lang w:eastAsia="zh-CN"/>
              </w:rPr>
            </w:pPr>
            <w:r w:rsidRPr="00CB6975">
              <w:t>array(SupiRange)</w:t>
            </w:r>
          </w:p>
        </w:tc>
        <w:tc>
          <w:tcPr>
            <w:tcW w:w="426" w:type="dxa"/>
            <w:tcBorders>
              <w:top w:val="single" w:sz="4" w:space="0" w:color="auto"/>
              <w:left w:val="single" w:sz="4" w:space="0" w:color="auto"/>
              <w:bottom w:val="single" w:sz="4" w:space="0" w:color="auto"/>
              <w:right w:val="single" w:sz="4" w:space="0" w:color="auto"/>
            </w:tcBorders>
          </w:tcPr>
          <w:p w14:paraId="32E910E6" w14:textId="77777777" w:rsidR="00E37C98" w:rsidRPr="00CB6975" w:rsidRDefault="00E37C98" w:rsidP="00BF6668">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23A03CC" w14:textId="77777777" w:rsidR="00E37C98" w:rsidRPr="00CB6975" w:rsidRDefault="00E37C98" w:rsidP="00BF6668">
            <w:pPr>
              <w:pStyle w:val="TAL"/>
              <w:rPr>
                <w:lang w:eastAsia="zh-CN"/>
              </w:rPr>
            </w:pPr>
            <w:r w:rsidRPr="00CB6975">
              <w:rPr>
                <w:lang w:eastAsia="zh-CN"/>
              </w:rPr>
              <w:t>1</w:t>
            </w:r>
            <w:r w:rsidRPr="00CB6975">
              <w:rPr>
                <w:rFonts w:hint="eastAsia"/>
                <w:lang w:eastAsia="zh-CN"/>
              </w:rPr>
              <w:t>..</w:t>
            </w:r>
            <w:r w:rsidRPr="00CB6975">
              <w:t>N</w:t>
            </w:r>
          </w:p>
        </w:tc>
        <w:tc>
          <w:tcPr>
            <w:tcW w:w="3934" w:type="dxa"/>
            <w:tcBorders>
              <w:top w:val="single" w:sz="4" w:space="0" w:color="auto"/>
              <w:left w:val="single" w:sz="4" w:space="0" w:color="auto"/>
              <w:bottom w:val="single" w:sz="4" w:space="0" w:color="auto"/>
              <w:right w:val="single" w:sz="4" w:space="0" w:color="auto"/>
            </w:tcBorders>
          </w:tcPr>
          <w:p w14:paraId="76B08472" w14:textId="77777777" w:rsidR="00E37C98" w:rsidRPr="00CB6975" w:rsidRDefault="00E37C98" w:rsidP="00BF6668">
            <w:pPr>
              <w:pStyle w:val="TAL"/>
              <w:rPr>
                <w:rFonts w:cs="Arial"/>
                <w:szCs w:val="18"/>
                <w:lang w:eastAsia="zh-CN"/>
              </w:rPr>
            </w:pPr>
            <w:r w:rsidRPr="00CB6975">
              <w:rPr>
                <w:rFonts w:cs="Arial"/>
                <w:szCs w:val="18"/>
                <w:lang w:eastAsia="zh-CN"/>
              </w:rPr>
              <w:t>If present, it contains the list of SUPIs potentially subject to a data-loss event at the UDR.</w:t>
            </w:r>
          </w:p>
        </w:tc>
      </w:tr>
      <w:tr w:rsidR="00E37C98" w:rsidRPr="00CB6975" w14:paraId="67FAC7FB"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66E60AA1" w14:textId="77777777" w:rsidR="00E37C98" w:rsidRPr="00CB6975" w:rsidRDefault="00E37C98" w:rsidP="00BF6668">
            <w:pPr>
              <w:pStyle w:val="TAL"/>
              <w:rPr>
                <w:lang w:eastAsia="zh-CN"/>
              </w:rPr>
            </w:pPr>
            <w:r w:rsidRPr="00CB6975">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32A638" w14:textId="77777777" w:rsidR="00E37C98" w:rsidRPr="00CB6975" w:rsidRDefault="00E37C98" w:rsidP="00BF6668">
            <w:pPr>
              <w:pStyle w:val="TAL"/>
              <w:tabs>
                <w:tab w:val="right" w:pos="1706"/>
              </w:tabs>
              <w:rPr>
                <w:lang w:eastAsia="zh-CN"/>
              </w:rPr>
            </w:pPr>
            <w:r w:rsidRPr="00CB6975">
              <w:t>array(IdentityRange)</w:t>
            </w:r>
          </w:p>
        </w:tc>
        <w:tc>
          <w:tcPr>
            <w:tcW w:w="426" w:type="dxa"/>
            <w:tcBorders>
              <w:top w:val="single" w:sz="4" w:space="0" w:color="auto"/>
              <w:left w:val="single" w:sz="4" w:space="0" w:color="auto"/>
              <w:bottom w:val="single" w:sz="4" w:space="0" w:color="auto"/>
              <w:right w:val="single" w:sz="4" w:space="0" w:color="auto"/>
            </w:tcBorders>
          </w:tcPr>
          <w:p w14:paraId="0C1F831F" w14:textId="77777777" w:rsidR="00E37C98" w:rsidRPr="00CB6975" w:rsidRDefault="00E37C98" w:rsidP="00BF6668">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FF5E865" w14:textId="77777777" w:rsidR="00E37C98" w:rsidRPr="00CB6975" w:rsidRDefault="00E37C98" w:rsidP="00BF6668">
            <w:pPr>
              <w:pStyle w:val="TAL"/>
              <w:rPr>
                <w:lang w:eastAsia="zh-CN"/>
              </w:rPr>
            </w:pPr>
            <w:r w:rsidRPr="00CB6975">
              <w:rPr>
                <w:lang w:eastAsia="zh-CN"/>
              </w:rPr>
              <w:t>1</w:t>
            </w:r>
            <w:r w:rsidRPr="00CB6975">
              <w:rPr>
                <w:rFonts w:hint="eastAsia"/>
                <w:lang w:eastAsia="zh-CN"/>
              </w:rPr>
              <w:t>..</w:t>
            </w:r>
            <w:r w:rsidRPr="00CB6975">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07E14402" w14:textId="77777777" w:rsidR="00E37C98" w:rsidRPr="00CB6975" w:rsidRDefault="00E37C98" w:rsidP="00BF6668">
            <w:pPr>
              <w:pStyle w:val="TAL"/>
              <w:rPr>
                <w:rFonts w:cs="Arial"/>
                <w:szCs w:val="18"/>
              </w:rPr>
            </w:pPr>
            <w:r w:rsidRPr="00CB6975">
              <w:rPr>
                <w:rFonts w:cs="Arial"/>
                <w:szCs w:val="18"/>
                <w:lang w:eastAsia="zh-CN"/>
              </w:rPr>
              <w:t>If present, it contains the list of GPSIs potentially subject to a data-loss event at the UDR.</w:t>
            </w:r>
          </w:p>
        </w:tc>
      </w:tr>
      <w:tr w:rsidR="00E37C98" w:rsidRPr="00CB6975" w14:paraId="02230A1B"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1AD6DE6C" w14:textId="77777777" w:rsidR="00E37C98" w:rsidRPr="00CB6975" w:rsidRDefault="00E37C98" w:rsidP="00BF6668">
            <w:pPr>
              <w:pStyle w:val="TAL"/>
              <w:rPr>
                <w:lang w:eastAsia="zh-CN"/>
              </w:rPr>
            </w:pPr>
            <w:r w:rsidRPr="00CB6975">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401FA0D6" w14:textId="77777777" w:rsidR="00E37C98" w:rsidRPr="00CB6975" w:rsidRDefault="00E37C98" w:rsidP="00BF6668">
            <w:pPr>
              <w:pStyle w:val="TAL"/>
              <w:rPr>
                <w:lang w:eastAsia="zh-CN"/>
              </w:rPr>
            </w:pPr>
            <w:r w:rsidRPr="00CB6975">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186A1626" w14:textId="77777777" w:rsidR="00E37C98" w:rsidRPr="00CB6975" w:rsidRDefault="00E37C98" w:rsidP="00BF6668">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8E07291" w14:textId="77777777" w:rsidR="00E37C98" w:rsidRPr="00CB6975" w:rsidRDefault="00E37C98" w:rsidP="00BF6668">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597F873" w14:textId="77777777" w:rsidR="00E37C98" w:rsidRPr="00CB6975" w:rsidRDefault="00E37C98" w:rsidP="00BF6668">
            <w:pPr>
              <w:pStyle w:val="TAL"/>
              <w:rPr>
                <w:rFonts w:cs="Arial"/>
                <w:szCs w:val="18"/>
                <w:lang w:eastAsia="zh-CN"/>
              </w:rPr>
            </w:pPr>
            <w:r w:rsidRPr="00CB6975">
              <w:rPr>
                <w:rFonts w:cs="Arial"/>
                <w:szCs w:val="18"/>
                <w:lang w:eastAsia="zh-CN"/>
              </w:rPr>
              <w:t>If present, it contains the list of Reset-IDs of those UEs potentially subject to a data-loss event at the UDR.</w:t>
            </w:r>
          </w:p>
        </w:tc>
      </w:tr>
      <w:tr w:rsidR="00E37C98" w:rsidRPr="00CB6975" w14:paraId="0FC7AB9B"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15475560" w14:textId="77777777" w:rsidR="00E37C98" w:rsidRPr="00CB6975" w:rsidRDefault="00E37C98" w:rsidP="00BF6668">
            <w:pPr>
              <w:pStyle w:val="TAL"/>
              <w:rPr>
                <w:lang w:eastAsia="zh-CN"/>
              </w:rPr>
            </w:pPr>
            <w:r w:rsidRPr="00CB6975">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6CA2F3C1" w14:textId="77777777" w:rsidR="00E37C98" w:rsidRPr="00CB6975" w:rsidRDefault="00E37C98" w:rsidP="00BF6668">
            <w:pPr>
              <w:pStyle w:val="TAL"/>
              <w:rPr>
                <w:lang w:eastAsia="zh-CN"/>
              </w:rPr>
            </w:pPr>
            <w:r w:rsidRPr="00CB6975">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426E2694" w14:textId="77777777" w:rsidR="00E37C98" w:rsidRPr="00CB6975" w:rsidRDefault="00E37C98" w:rsidP="00BF6668">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6CAD229" w14:textId="77777777" w:rsidR="00E37C98" w:rsidRPr="00CB6975" w:rsidRDefault="00E37C98" w:rsidP="00BF6668">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7DED32ED" w14:textId="77777777" w:rsidR="00E37C98" w:rsidRPr="00CB6975" w:rsidRDefault="00E37C98" w:rsidP="00BF6668">
            <w:pPr>
              <w:pStyle w:val="TAL"/>
              <w:rPr>
                <w:rFonts w:cs="Arial"/>
                <w:szCs w:val="18"/>
                <w:lang w:eastAsia="zh-CN"/>
              </w:rPr>
            </w:pPr>
            <w:r w:rsidRPr="00CB6975">
              <w:rPr>
                <w:rFonts w:cs="Arial"/>
                <w:szCs w:val="18"/>
                <w:lang w:eastAsia="zh-CN"/>
              </w:rPr>
              <w:t>If present, it contains the list of slices (S-NSSAIs) potentially subject to a data-loss event at the UDR.</w:t>
            </w:r>
          </w:p>
        </w:tc>
      </w:tr>
      <w:tr w:rsidR="00E37C98" w:rsidRPr="00CB6975" w14:paraId="5E067B84"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7A0F165F" w14:textId="77777777" w:rsidR="00E37C98" w:rsidRPr="00CB6975" w:rsidRDefault="00E37C98" w:rsidP="00BF6668">
            <w:pPr>
              <w:pStyle w:val="TAL"/>
              <w:rPr>
                <w:lang w:eastAsia="zh-CN"/>
              </w:rPr>
            </w:pPr>
            <w:r w:rsidRPr="00CB6975">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2FDA3C24" w14:textId="77777777" w:rsidR="00E37C98" w:rsidRPr="00CB6975" w:rsidRDefault="00E37C98" w:rsidP="00BF6668">
            <w:pPr>
              <w:pStyle w:val="TAL"/>
              <w:rPr>
                <w:lang w:eastAsia="zh-CN"/>
              </w:rPr>
            </w:pPr>
            <w:r w:rsidRPr="00CB6975">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6241EDD8" w14:textId="77777777" w:rsidR="00E37C98" w:rsidRPr="00CB6975" w:rsidRDefault="00E37C98" w:rsidP="00BF6668">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64E5D39" w14:textId="77777777" w:rsidR="00E37C98" w:rsidRPr="00CB6975" w:rsidRDefault="00E37C98" w:rsidP="00BF6668">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75B20CF" w14:textId="77777777" w:rsidR="00E37C98" w:rsidRPr="00CB6975" w:rsidRDefault="00E37C98" w:rsidP="00BF6668">
            <w:pPr>
              <w:pStyle w:val="TAL"/>
              <w:rPr>
                <w:rFonts w:cs="Arial"/>
                <w:szCs w:val="18"/>
                <w:lang w:eastAsia="zh-CN"/>
              </w:rPr>
            </w:pPr>
            <w:r w:rsidRPr="00CB6975">
              <w:rPr>
                <w:rFonts w:cs="Arial"/>
                <w:szCs w:val="18"/>
                <w:lang w:eastAsia="zh-CN"/>
              </w:rPr>
              <w:t>If present, it contains the list of DNNs potentially subject to a data-loss event at the UDR.</w:t>
            </w:r>
          </w:p>
        </w:tc>
      </w:tr>
      <w:tr w:rsidR="00E37C98" w:rsidRPr="00CB6975" w14:paraId="011048F8"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39BD5A62" w14:textId="77777777" w:rsidR="00E37C98" w:rsidRPr="00CB6975" w:rsidRDefault="00E37C98" w:rsidP="00BF6668">
            <w:pPr>
              <w:pStyle w:val="TAL"/>
              <w:rPr>
                <w:lang w:eastAsia="zh-CN"/>
              </w:rPr>
            </w:pPr>
            <w:r w:rsidRPr="00CB6975">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30413CDE" w14:textId="77777777" w:rsidR="00E37C98" w:rsidRPr="00CB6975" w:rsidRDefault="00E37C98" w:rsidP="00BF6668">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51C8CD44" w14:textId="77777777" w:rsidR="00E37C98" w:rsidRPr="00CB6975" w:rsidRDefault="00E37C98" w:rsidP="00BF6668">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F778185" w14:textId="77777777" w:rsidR="00E37C98" w:rsidRPr="00CB6975" w:rsidRDefault="00E37C98" w:rsidP="00BF6668">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6B0A0A9" w14:textId="77777777" w:rsidR="00E37C98" w:rsidRPr="00CB6975" w:rsidRDefault="00E37C98" w:rsidP="00BF6668">
            <w:pPr>
              <w:pStyle w:val="TAL"/>
              <w:rPr>
                <w:rFonts w:cs="Arial"/>
                <w:szCs w:val="18"/>
                <w:lang w:eastAsia="zh-CN"/>
              </w:rPr>
            </w:pPr>
            <w:r w:rsidRPr="00CB6975">
              <w:rPr>
                <w:rFonts w:cs="Arial"/>
                <w:szCs w:val="18"/>
                <w:lang w:eastAsia="zh-CN"/>
              </w:rPr>
              <w:t>If present, it contains the timestamp of the most recent instant when the data was assumed to be consistent at UDR (i.e. the potential data loss event at UDR did not occur before this instant).</w:t>
            </w:r>
          </w:p>
        </w:tc>
      </w:tr>
      <w:tr w:rsidR="00E37C98" w:rsidRPr="00CB6975" w14:paraId="0654797A"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68CBEFD7" w14:textId="77777777" w:rsidR="00E37C98" w:rsidRPr="00CB6975" w:rsidRDefault="00E37C98" w:rsidP="00BF6668">
            <w:pPr>
              <w:pStyle w:val="TAL"/>
              <w:rPr>
                <w:lang w:eastAsia="zh-CN"/>
              </w:rPr>
            </w:pPr>
            <w:r w:rsidRPr="00CB6975">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72BCE937" w14:textId="77777777" w:rsidR="00E37C98" w:rsidRPr="00CB6975" w:rsidRDefault="00E37C98" w:rsidP="00BF6668">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544BCDAD" w14:textId="77777777" w:rsidR="00E37C98" w:rsidRPr="00CB6975" w:rsidRDefault="00E37C98" w:rsidP="00BF6668">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B1E58DC" w14:textId="77777777" w:rsidR="00E37C98" w:rsidRPr="00CB6975" w:rsidRDefault="00E37C98" w:rsidP="00BF6668">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5643E928" w14:textId="77777777" w:rsidR="00E37C98" w:rsidRPr="00CB6975" w:rsidRDefault="00E37C98" w:rsidP="00BF6668">
            <w:pPr>
              <w:pStyle w:val="TAL"/>
              <w:rPr>
                <w:rFonts w:cs="Arial"/>
                <w:szCs w:val="18"/>
                <w:lang w:eastAsia="zh-CN"/>
              </w:rPr>
            </w:pPr>
            <w:r w:rsidRPr="00CB6975">
              <w:rPr>
                <w:rFonts w:cs="Arial"/>
                <w:szCs w:val="18"/>
                <w:lang w:eastAsia="zh-CN"/>
              </w:rPr>
              <w:t>If present, it contains the timestamp of the instant when the potential data loss event was recovered at UDR (i.e. all data records stored by UDR after this time are assumed to be consistent).</w:t>
            </w:r>
          </w:p>
        </w:tc>
      </w:tr>
      <w:tr w:rsidR="001B79E1" w:rsidRPr="00CB6975" w14:paraId="4960BEB2"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71C4FDE8" w14:textId="77777777" w:rsidR="001B79E1" w:rsidRPr="00CB6975" w:rsidRDefault="001B79E1" w:rsidP="001B79E1">
            <w:pPr>
              <w:pStyle w:val="TAL"/>
              <w:rPr>
                <w:lang w:val="en-US" w:eastAsia="zh-CN"/>
              </w:rPr>
            </w:pPr>
            <w:r>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2D4D9D27" w14:textId="77777777" w:rsidR="001B79E1" w:rsidRPr="00CB6975" w:rsidRDefault="001B79E1" w:rsidP="001B79E1">
            <w:pPr>
              <w:pStyle w:val="TAL"/>
            </w:pPr>
            <w:r>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15929BFD" w14:textId="77777777" w:rsidR="001B79E1" w:rsidRPr="00CB6975" w:rsidRDefault="001B79E1" w:rsidP="001B79E1">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47702F1" w14:textId="77777777" w:rsidR="001B79E1" w:rsidRPr="00CB6975" w:rsidRDefault="001B79E1" w:rsidP="001B79E1">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54B89CB5" w14:textId="77777777" w:rsidR="001B79E1" w:rsidRPr="00CB6975" w:rsidRDefault="001B79E1" w:rsidP="001B79E1">
            <w:pPr>
              <w:pStyle w:val="TAL"/>
              <w:rPr>
                <w:rFonts w:cs="Arial"/>
                <w:szCs w:val="18"/>
                <w:lang w:eastAsia="zh-CN"/>
              </w:rPr>
            </w:pPr>
            <w:r>
              <w:rPr>
                <w:rFonts w:cs="Arial"/>
                <w:szCs w:val="18"/>
                <w:lang w:eastAsia="zh-CN"/>
              </w:rPr>
              <w:t>If present, it contains the ID of the UDR Group whose UEs have been potentially subject to a data loss event at the UDR.</w:t>
            </w:r>
          </w:p>
        </w:tc>
      </w:tr>
    </w:tbl>
    <w:p w14:paraId="1F807E92" w14:textId="77777777" w:rsidR="00E37C98" w:rsidRPr="00BB5ABB" w:rsidRDefault="00E37C98" w:rsidP="003133A5">
      <w:pPr>
        <w:rPr>
          <w:lang w:eastAsia="zh-CN"/>
        </w:rPr>
      </w:pPr>
    </w:p>
    <w:p w14:paraId="1F845A98" w14:textId="77777777" w:rsidR="003133A5" w:rsidRPr="001F16C3" w:rsidRDefault="003133A5" w:rsidP="00F3074B">
      <w:pPr>
        <w:pStyle w:val="Heading3"/>
      </w:pPr>
      <w:bookmarkStart w:id="742" w:name="_Toc20120583"/>
      <w:bookmarkStart w:id="743" w:name="_Toc21623461"/>
      <w:bookmarkStart w:id="744" w:name="_Toc27587164"/>
      <w:bookmarkStart w:id="745" w:name="_Toc36459227"/>
      <w:bookmarkStart w:id="746" w:name="_Toc45028474"/>
      <w:bookmarkStart w:id="747" w:name="_Toc51870153"/>
      <w:bookmarkStart w:id="748" w:name="_Toc51870275"/>
      <w:bookmarkStart w:id="749" w:name="_Toc90582030"/>
      <w:bookmarkStart w:id="750" w:name="_Toc130816115"/>
      <w:r w:rsidRPr="001F16C3">
        <w:t>6.1.</w:t>
      </w:r>
      <w:r w:rsidRPr="001F16C3">
        <w:rPr>
          <w:lang w:eastAsia="zh-CN"/>
        </w:rPr>
        <w:t>6</w:t>
      </w:r>
      <w:r w:rsidRPr="001F16C3">
        <w:tab/>
        <w:t>Error Handling</w:t>
      </w:r>
      <w:bookmarkEnd w:id="742"/>
      <w:bookmarkEnd w:id="743"/>
      <w:bookmarkEnd w:id="744"/>
      <w:bookmarkEnd w:id="745"/>
      <w:bookmarkEnd w:id="746"/>
      <w:bookmarkEnd w:id="747"/>
      <w:bookmarkEnd w:id="748"/>
      <w:bookmarkEnd w:id="749"/>
      <w:bookmarkEnd w:id="750"/>
    </w:p>
    <w:p w14:paraId="33942B7F" w14:textId="77777777" w:rsidR="003133A5" w:rsidRPr="001F16C3" w:rsidRDefault="003133A5" w:rsidP="003133A5">
      <w:r>
        <w:t>Table 6.1.</w:t>
      </w:r>
      <w:r>
        <w:rPr>
          <w:lang w:eastAsia="zh-CN"/>
        </w:rPr>
        <w:t>6</w:t>
      </w:r>
      <w:r>
        <w:t>-1 lists common response body data structures used within the nud</w:t>
      </w:r>
      <w:r>
        <w:rPr>
          <w:lang w:eastAsia="zh-CN"/>
        </w:rPr>
        <w:t>r</w:t>
      </w:r>
      <w:r w:rsidR="0042568D">
        <w:t>-</w:t>
      </w:r>
      <w:r>
        <w:rPr>
          <w:lang w:eastAsia="zh-CN"/>
        </w:rPr>
        <w:t>dr</w:t>
      </w:r>
      <w:r w:rsidR="0042568D">
        <w:rPr>
          <w:lang w:eastAsia="zh-CN"/>
        </w:rPr>
        <w:t xml:space="preserve"> (</w:t>
      </w:r>
      <w:r w:rsidR="0042568D">
        <w:rPr>
          <w:lang w:val="en-US"/>
        </w:rPr>
        <w:t>N</w:t>
      </w:r>
      <w:r w:rsidR="0042568D">
        <w:rPr>
          <w:lang w:val="en-US" w:eastAsia="zh-CN"/>
        </w:rPr>
        <w:t>udr_</w:t>
      </w:r>
      <w:r w:rsidR="0042568D">
        <w:rPr>
          <w:lang w:eastAsia="zh-CN"/>
        </w:rPr>
        <w:t>DataRepository)</w:t>
      </w:r>
      <w:r>
        <w:t xml:space="preserve"> API</w:t>
      </w:r>
    </w:p>
    <w:p w14:paraId="56557C67" w14:textId="77777777" w:rsidR="003133A5" w:rsidRDefault="003133A5" w:rsidP="003133A5">
      <w:pPr>
        <w:pStyle w:val="TH"/>
        <w:outlineLvl w:val="0"/>
      </w:pPr>
      <w:r>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3133A5" w:rsidRPr="00CB6975" w14:paraId="7607938C" w14:textId="77777777" w:rsidTr="00D14072">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927062" w14:textId="77777777" w:rsidR="003133A5" w:rsidRPr="00CB6975" w:rsidRDefault="003133A5" w:rsidP="00D14072">
            <w:pPr>
              <w:pStyle w:val="TAL"/>
              <w:rPr>
                <w:b/>
              </w:rPr>
            </w:pPr>
            <w:r w:rsidRPr="00CB6975">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14EE27D6" w14:textId="77777777" w:rsidR="003133A5" w:rsidRPr="00CB6975" w:rsidRDefault="003133A5" w:rsidP="00D14072">
            <w:pPr>
              <w:pStyle w:val="TAC"/>
              <w:rPr>
                <w:b/>
              </w:rPr>
            </w:pPr>
            <w:r w:rsidRPr="00CB6975">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F7AF41E" w14:textId="77777777" w:rsidR="003133A5" w:rsidRPr="00CB6975" w:rsidRDefault="003133A5" w:rsidP="00D14072">
            <w:pPr>
              <w:pStyle w:val="TAL"/>
              <w:rPr>
                <w:b/>
              </w:rPr>
            </w:pPr>
            <w:r w:rsidRPr="00CB6975">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7AF3DF4A" w14:textId="77777777" w:rsidR="003133A5" w:rsidRPr="00CB6975" w:rsidRDefault="003133A5" w:rsidP="00D14072">
            <w:pPr>
              <w:pStyle w:val="TAL"/>
              <w:rPr>
                <w:b/>
              </w:rPr>
            </w:pPr>
            <w:r w:rsidRPr="00CB6975">
              <w:rPr>
                <w:b/>
              </w:rPr>
              <w:t>Response</w:t>
            </w:r>
          </w:p>
          <w:p w14:paraId="78CA0327" w14:textId="77777777" w:rsidR="003133A5" w:rsidRPr="00CB6975" w:rsidRDefault="003133A5" w:rsidP="00D14072">
            <w:pPr>
              <w:pStyle w:val="TAL"/>
              <w:rPr>
                <w:b/>
              </w:rPr>
            </w:pPr>
            <w:r w:rsidRPr="00CB6975">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78E7F74F" w14:textId="77777777" w:rsidR="003133A5" w:rsidRPr="00CB6975" w:rsidRDefault="003133A5" w:rsidP="00D14072">
            <w:pPr>
              <w:pStyle w:val="TAL"/>
              <w:rPr>
                <w:b/>
              </w:rPr>
            </w:pPr>
            <w:r w:rsidRPr="00CB6975">
              <w:rPr>
                <w:b/>
              </w:rPr>
              <w:t>Description</w:t>
            </w:r>
          </w:p>
        </w:tc>
      </w:tr>
      <w:tr w:rsidR="003133A5" w:rsidRPr="00CB6975" w14:paraId="1CEE957B" w14:textId="77777777" w:rsidTr="00D14072">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B459D2" w14:textId="77777777" w:rsidR="003133A5" w:rsidRPr="00CB6975" w:rsidRDefault="003133A5" w:rsidP="00D14072">
            <w:pPr>
              <w:pStyle w:val="TAL"/>
              <w:rPr>
                <w:b/>
              </w:rPr>
            </w:pPr>
            <w:r w:rsidRPr="00CB6975">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0E69FC8" w14:textId="77777777" w:rsidR="003133A5" w:rsidRPr="00CB6975" w:rsidRDefault="003133A5" w:rsidP="00D14072">
            <w:pPr>
              <w:pStyle w:val="TAC"/>
              <w:rPr>
                <w:b/>
              </w:rPr>
            </w:pPr>
            <w:r w:rsidRPr="00CB6975">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A8CBB55" w14:textId="77777777" w:rsidR="003133A5" w:rsidRPr="00CB6975" w:rsidRDefault="003133A5" w:rsidP="00D14072">
            <w:pPr>
              <w:pStyle w:val="TAL"/>
              <w:rPr>
                <w:b/>
              </w:rPr>
            </w:pPr>
            <w:r w:rsidRPr="00CB6975">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63FB997F" w14:textId="77777777" w:rsidR="003133A5" w:rsidRPr="00CB6975" w:rsidRDefault="003133A5" w:rsidP="00D14072">
            <w:pPr>
              <w:pStyle w:val="TAL"/>
              <w:rPr>
                <w:b/>
              </w:rPr>
            </w:pPr>
            <w:r w:rsidRPr="00CB6975">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463C9360" w14:textId="77777777" w:rsidR="003133A5" w:rsidRPr="00CB6975" w:rsidRDefault="003133A5" w:rsidP="00D14072">
            <w:pPr>
              <w:pStyle w:val="TAL"/>
              <w:rPr>
                <w:b/>
              </w:rPr>
            </w:pPr>
            <w:r w:rsidRPr="00CB6975">
              <w:rPr>
                <w:lang w:eastAsia="zh-CN"/>
              </w:rPr>
              <w:t>For error status codes, the UDR may provide detailed information.</w:t>
            </w:r>
          </w:p>
        </w:tc>
      </w:tr>
      <w:tr w:rsidR="003133A5" w:rsidRPr="00CB6975" w14:paraId="1C579B55" w14:textId="77777777" w:rsidTr="00D1407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7E94DBA" w14:textId="77777777" w:rsidR="003133A5" w:rsidRPr="00CB6975" w:rsidRDefault="003133A5" w:rsidP="00D14072">
            <w:pPr>
              <w:pStyle w:val="TAN"/>
            </w:pPr>
            <w:r w:rsidRPr="00CB6975">
              <w:t>NOTE:</w:t>
            </w:r>
            <w:r w:rsidRPr="00CB6975">
              <w:tab/>
              <w:t>In addition common data structures as defined in 3GPP TS 29.500 [</w:t>
            </w:r>
            <w:r w:rsidRPr="00CB6975">
              <w:rPr>
                <w:lang w:eastAsia="zh-CN"/>
              </w:rPr>
              <w:t>7</w:t>
            </w:r>
            <w:r w:rsidRPr="00CB6975">
              <w:t>] are supported.</w:t>
            </w:r>
          </w:p>
        </w:tc>
      </w:tr>
    </w:tbl>
    <w:p w14:paraId="67EEDFA6" w14:textId="77777777" w:rsidR="003133A5" w:rsidRDefault="003133A5" w:rsidP="003133A5">
      <w:pPr>
        <w:rPr>
          <w:lang w:eastAsia="zh-CN"/>
        </w:rPr>
      </w:pPr>
    </w:p>
    <w:p w14:paraId="5206BFFD" w14:textId="77777777" w:rsidR="003133A5" w:rsidRDefault="003133A5" w:rsidP="003133A5">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68004132" w14:textId="77777777" w:rsidR="003133A5" w:rsidRDefault="003133A5" w:rsidP="003133A5">
      <w:pPr>
        <w:pStyle w:val="TH"/>
        <w:outlineLvl w:val="0"/>
        <w:rPr>
          <w:lang w:eastAsia="zh-CN"/>
        </w:rPr>
      </w:pPr>
      <w:r>
        <w:lastRenderedPageBreak/>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8"/>
        <w:gridCol w:w="1417"/>
        <w:gridCol w:w="4086"/>
      </w:tblGrid>
      <w:tr w:rsidR="003133A5" w:rsidRPr="00CB6975" w14:paraId="73D9EA71" w14:textId="77777777" w:rsidTr="00EF31F5">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CD217C4" w14:textId="77777777" w:rsidR="003133A5" w:rsidRPr="00CB6975" w:rsidRDefault="003133A5" w:rsidP="00F3074B">
            <w:pPr>
              <w:pStyle w:val="TAH"/>
            </w:pPr>
            <w:r w:rsidRPr="00CB6975">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2E6BD07" w14:textId="77777777" w:rsidR="003133A5" w:rsidRPr="00CB6975" w:rsidRDefault="003133A5" w:rsidP="00D14072">
            <w:pPr>
              <w:pStyle w:val="TAH"/>
            </w:pPr>
            <w:r w:rsidRPr="00CB6975">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8EE9513" w14:textId="77777777" w:rsidR="003133A5" w:rsidRPr="00CB6975" w:rsidRDefault="003133A5" w:rsidP="00D14072">
            <w:pPr>
              <w:pStyle w:val="TAH"/>
            </w:pPr>
            <w:r w:rsidRPr="00CB6975">
              <w:t>Description</w:t>
            </w:r>
          </w:p>
        </w:tc>
      </w:tr>
      <w:tr w:rsidR="003133A5" w:rsidRPr="00CB6975" w14:paraId="4D5991EB"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A03EAAA" w14:textId="77777777" w:rsidR="003133A5" w:rsidRDefault="003133A5" w:rsidP="00F3074B">
            <w:pPr>
              <w:pStyle w:val="TAL"/>
              <w:rPr>
                <w:rFonts w:eastAsia="Arial Unicode MS"/>
                <w:lang w:eastAsia="zh-CN"/>
              </w:rPr>
            </w:pPr>
            <w:r w:rsidRPr="00F3074B">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4E27BD" w14:textId="77777777" w:rsidR="003133A5" w:rsidRPr="00CB6975" w:rsidRDefault="003133A5" w:rsidP="00F3074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8576F66" w14:textId="77777777" w:rsidR="003133A5" w:rsidRPr="00CB6975" w:rsidRDefault="003133A5" w:rsidP="00D14072">
            <w:pPr>
              <w:pStyle w:val="TAL"/>
              <w:rPr>
                <w:lang w:eastAsia="zh-CN"/>
              </w:rPr>
            </w:pPr>
            <w:r w:rsidRPr="00CB6975">
              <w:rPr>
                <w:lang w:eastAsia="zh-CN"/>
              </w:rPr>
              <w:t>The target data set is not permitted to access for the NF type of the NF consumer.</w:t>
            </w:r>
          </w:p>
        </w:tc>
      </w:tr>
      <w:tr w:rsidR="003133A5" w:rsidRPr="00CB6975" w14:paraId="1E33B440"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03FB393" w14:textId="77777777" w:rsidR="003133A5" w:rsidRDefault="003133A5" w:rsidP="00F3074B">
            <w:pPr>
              <w:pStyle w:val="TAL"/>
              <w:rPr>
                <w:rFonts w:eastAsia="Arial Unicode MS"/>
                <w:lang w:eastAsia="zh-CN"/>
              </w:rPr>
            </w:pPr>
            <w:r w:rsidRPr="00F3074B">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D8C1A8" w14:textId="77777777" w:rsidR="003133A5" w:rsidRPr="00CB6975" w:rsidRDefault="003133A5" w:rsidP="00F3074B">
            <w:pPr>
              <w:pStyle w:val="TAC"/>
              <w:rPr>
                <w:lang w:eastAsia="zh-CN"/>
              </w:rPr>
            </w:pPr>
            <w:r w:rsidRPr="00CB6975">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48A06CC" w14:textId="77777777" w:rsidR="003133A5" w:rsidRPr="00CB6975" w:rsidRDefault="003133A5" w:rsidP="00D14072">
            <w:pPr>
              <w:pStyle w:val="TAL"/>
              <w:rPr>
                <w:lang w:eastAsia="zh-CN"/>
              </w:rPr>
            </w:pPr>
            <w:r w:rsidRPr="00CB6975">
              <w:rPr>
                <w:lang w:eastAsia="zh-CN"/>
              </w:rPr>
              <w:t>The subscribe service operation is not able to be implemented due to invalid resource URI to be monitored).</w:t>
            </w:r>
          </w:p>
        </w:tc>
      </w:tr>
      <w:tr w:rsidR="003133A5" w:rsidRPr="00CB6975" w14:paraId="21CD0DAE"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096C38E" w14:textId="77777777" w:rsidR="003133A5" w:rsidRDefault="003133A5" w:rsidP="00F3074B">
            <w:pPr>
              <w:pStyle w:val="TAL"/>
              <w:rPr>
                <w:rFonts w:eastAsia="Arial Unicode MS"/>
              </w:rPr>
            </w:pPr>
            <w:r w:rsidRPr="00F3074B">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2D90349" w14:textId="77777777" w:rsidR="003133A5" w:rsidRPr="00CB6975" w:rsidRDefault="003133A5" w:rsidP="00F3074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0A600C85" w14:textId="77777777" w:rsidR="003133A5" w:rsidRPr="00CB6975" w:rsidRDefault="003133A5" w:rsidP="00D14072">
            <w:pPr>
              <w:pStyle w:val="TAL"/>
              <w:rPr>
                <w:lang w:eastAsia="zh-CN"/>
              </w:rPr>
            </w:pPr>
            <w:r w:rsidRPr="00CB6975">
              <w:rPr>
                <w:lang w:eastAsia="zh-CN"/>
              </w:rPr>
              <w:t>The user indicated in the HTTP/2 request does not exist in the UDR.</w:t>
            </w:r>
          </w:p>
        </w:tc>
      </w:tr>
      <w:tr w:rsidR="003133A5" w:rsidRPr="00CB6975" w14:paraId="56DE88A8"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2928B00" w14:textId="77777777" w:rsidR="003133A5" w:rsidRDefault="003133A5" w:rsidP="00F3074B">
            <w:pPr>
              <w:pStyle w:val="TAL"/>
              <w:rPr>
                <w:rFonts w:eastAsia="Arial Unicode MS"/>
              </w:rPr>
            </w:pPr>
            <w:r w:rsidRPr="00F3074B">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AEB6114" w14:textId="77777777" w:rsidR="003133A5" w:rsidRPr="00CB6975" w:rsidRDefault="003133A5" w:rsidP="00F3074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2F8338E" w14:textId="77777777" w:rsidR="003133A5" w:rsidRPr="00CB6975" w:rsidRDefault="003133A5" w:rsidP="00D14072">
            <w:pPr>
              <w:pStyle w:val="TAL"/>
              <w:rPr>
                <w:lang w:eastAsia="zh-CN"/>
              </w:rPr>
            </w:pPr>
            <w:r w:rsidRPr="00CB6975">
              <w:rPr>
                <w:lang w:eastAsia="zh-CN"/>
              </w:rPr>
              <w:t>The data indicated in the HTTP/2 request is unavailable in the UDR.</w:t>
            </w:r>
          </w:p>
        </w:tc>
      </w:tr>
      <w:tr w:rsidR="003133A5" w:rsidRPr="00CB6975" w14:paraId="239AF63C"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22D661B" w14:textId="77777777" w:rsidR="003133A5" w:rsidRDefault="003133A5" w:rsidP="00F3074B">
            <w:pPr>
              <w:pStyle w:val="TAL"/>
              <w:rPr>
                <w:rFonts w:eastAsia="Arial Unicode MS"/>
              </w:rPr>
            </w:pPr>
            <w:r w:rsidRPr="00F3074B">
              <w:rPr>
                <w:rFonts w:eastAsia="Arial Unicode MS"/>
              </w:rPr>
              <w:t>INCORRECT_CONDITIONAL_GET_REQUEST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2B2E1D1" w14:textId="77777777" w:rsidR="003133A5" w:rsidRPr="00CB6975" w:rsidRDefault="003133A5" w:rsidP="00F3074B">
            <w:pPr>
              <w:pStyle w:val="TAC"/>
              <w:rPr>
                <w:lang w:eastAsia="zh-CN"/>
              </w:rPr>
            </w:pPr>
            <w:r w:rsidRPr="00CB6975">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38DD7C1" w14:textId="77777777" w:rsidR="003133A5" w:rsidRPr="00CB6975" w:rsidRDefault="003133A5" w:rsidP="00D14072">
            <w:pPr>
              <w:pStyle w:val="TAL"/>
              <w:rPr>
                <w:lang w:eastAsia="zh-CN"/>
              </w:rPr>
            </w:pPr>
            <w:r w:rsidRPr="00CB6975">
              <w:rPr>
                <w:lang w:eastAsia="zh-CN"/>
              </w:rPr>
              <w:t>One or more conditions given in the request header fields evaluated to false when tested in the UDR.</w:t>
            </w:r>
          </w:p>
        </w:tc>
      </w:tr>
      <w:tr w:rsidR="003133A5" w:rsidRPr="00CB6975" w14:paraId="58835EE6"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AE51DAA" w14:textId="77777777" w:rsidR="003133A5" w:rsidRDefault="003133A5" w:rsidP="00F3074B">
            <w:pPr>
              <w:pStyle w:val="TAL"/>
              <w:rPr>
                <w:rFonts w:eastAsia="Arial Unicode MS"/>
              </w:rPr>
            </w:pPr>
            <w:r w:rsidRPr="00F3074B">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2AFA946" w14:textId="77777777" w:rsidR="003133A5" w:rsidRPr="00CB6975" w:rsidRDefault="003133A5" w:rsidP="00F3074B">
            <w:pPr>
              <w:pStyle w:val="TAC"/>
              <w:rPr>
                <w:lang w:eastAsia="zh-CN"/>
              </w:rPr>
            </w:pPr>
            <w:r w:rsidRPr="00CB6975">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7FDA3D7" w14:textId="77777777" w:rsidR="003133A5" w:rsidRPr="00CB6975" w:rsidRDefault="003133A5" w:rsidP="00D14072">
            <w:pPr>
              <w:pStyle w:val="TAL"/>
              <w:rPr>
                <w:lang w:eastAsia="zh-CN"/>
              </w:rPr>
            </w:pPr>
            <w:r w:rsidRPr="00CB6975">
              <w:rPr>
                <w:lang w:eastAsia="zh-CN"/>
              </w:rPr>
              <w:t xml:space="preserve">The request cannot be procesed due to semantic errors when trying to process a patch method. </w:t>
            </w:r>
          </w:p>
        </w:tc>
      </w:tr>
      <w:tr w:rsidR="003133A5" w:rsidRPr="00CB6975" w14:paraId="1332B963"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2DC77B2" w14:textId="77777777" w:rsidR="003133A5" w:rsidRDefault="003133A5" w:rsidP="00F3074B">
            <w:pPr>
              <w:pStyle w:val="TAL"/>
              <w:rPr>
                <w:rFonts w:eastAsia="Arial Unicode MS"/>
              </w:rPr>
            </w:pPr>
            <w:r w:rsidRPr="00F3074B">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EE8AED9" w14:textId="77777777" w:rsidR="003133A5" w:rsidRPr="00CB6975" w:rsidRDefault="003133A5" w:rsidP="00F3074B">
            <w:pPr>
              <w:pStyle w:val="TAC"/>
              <w:rPr>
                <w:lang w:eastAsia="zh-CN"/>
              </w:rPr>
            </w:pPr>
            <w:r w:rsidRPr="00CB6975">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F8883BC" w14:textId="77777777" w:rsidR="003133A5" w:rsidRPr="00CB6975" w:rsidRDefault="003133A5" w:rsidP="00D14072">
            <w:pPr>
              <w:pStyle w:val="TAL"/>
              <w:rPr>
                <w:lang w:eastAsia="zh-CN"/>
              </w:rPr>
            </w:pPr>
            <w:r w:rsidRPr="00CB6975">
              <w:rPr>
                <w:lang w:eastAsia="zh-CN"/>
              </w:rPr>
              <w:t>Requested data cannot be returned due to database inconsistency</w:t>
            </w:r>
          </w:p>
        </w:tc>
      </w:tr>
      <w:tr w:rsidR="003133A5" w:rsidRPr="00CB6975" w14:paraId="6A9CD762"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1BFEC8A2" w14:textId="77777777" w:rsidR="003133A5" w:rsidRDefault="003133A5" w:rsidP="00F3074B">
            <w:pPr>
              <w:pStyle w:val="TAL"/>
              <w:rPr>
                <w:rFonts w:eastAsia="Arial Unicode MS"/>
              </w:rPr>
            </w:pPr>
            <w:r w:rsidRPr="00F3074B">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863B523" w14:textId="77777777" w:rsidR="003133A5" w:rsidRPr="00CB6975" w:rsidRDefault="003133A5" w:rsidP="00F3074B">
            <w:pPr>
              <w:pStyle w:val="TAC"/>
              <w:rPr>
                <w:lang w:eastAsia="zh-CN"/>
              </w:rPr>
            </w:pPr>
            <w:r w:rsidRPr="00CB6975">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428C1BA" w14:textId="77777777" w:rsidR="003133A5" w:rsidRPr="00CB6975" w:rsidRDefault="003133A5" w:rsidP="00D14072">
            <w:pPr>
              <w:pStyle w:val="TAL"/>
              <w:rPr>
                <w:lang w:eastAsia="zh-CN"/>
              </w:rPr>
            </w:pPr>
            <w:r w:rsidRPr="00CB6975">
              <w:rPr>
                <w:lang w:eastAsia="zh-CN"/>
              </w:rPr>
              <w:t>The resource is unavailable in the current target URI but can be temporarily found in an alternative URI.</w:t>
            </w:r>
          </w:p>
        </w:tc>
      </w:tr>
      <w:tr w:rsidR="003133A5" w:rsidRPr="00CB6975" w14:paraId="746E894A"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1DFFAA23" w14:textId="77777777" w:rsidR="003133A5" w:rsidRDefault="003133A5" w:rsidP="00F3074B">
            <w:pPr>
              <w:pStyle w:val="TAL"/>
              <w:rPr>
                <w:rFonts w:eastAsia="Arial Unicode MS"/>
              </w:rPr>
            </w:pPr>
            <w:r w:rsidRPr="00F3074B">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42ECAE4" w14:textId="77777777" w:rsidR="003133A5" w:rsidRPr="00CB6975" w:rsidRDefault="003133A5" w:rsidP="00F3074B">
            <w:pPr>
              <w:pStyle w:val="TAC"/>
              <w:rPr>
                <w:lang w:eastAsia="zh-CN"/>
              </w:rPr>
            </w:pPr>
            <w:r w:rsidRPr="00CB6975">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22A8649" w14:textId="77777777" w:rsidR="003133A5" w:rsidRPr="00CB6975" w:rsidRDefault="003133A5" w:rsidP="00D14072">
            <w:pPr>
              <w:pStyle w:val="TAL"/>
              <w:rPr>
                <w:lang w:eastAsia="zh-CN"/>
              </w:rPr>
            </w:pPr>
            <w:r w:rsidRPr="00CB6975">
              <w:rPr>
                <w:lang w:eastAsia="zh-CN"/>
              </w:rPr>
              <w:t>The resource is unavailable in the current target URI but can be permanently found in an alternative URI.</w:t>
            </w:r>
          </w:p>
        </w:tc>
      </w:tr>
      <w:tr w:rsidR="003133A5" w:rsidRPr="00CB6975" w14:paraId="546FB733"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F95D5DE" w14:textId="77777777" w:rsidR="003133A5" w:rsidRDefault="003133A5" w:rsidP="00F3074B">
            <w:pPr>
              <w:pStyle w:val="TAL"/>
              <w:rPr>
                <w:rFonts w:eastAsia="Arial Unicode MS"/>
              </w:rPr>
            </w:pPr>
            <w:r w:rsidRPr="00F3074B">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23A7466" w14:textId="77777777" w:rsidR="003133A5" w:rsidRPr="00CB6975" w:rsidRDefault="003133A5" w:rsidP="00F3074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7904339" w14:textId="77777777" w:rsidR="003133A5" w:rsidRPr="00CB6975" w:rsidRDefault="003133A5" w:rsidP="00D14072">
            <w:pPr>
              <w:pStyle w:val="TAL"/>
              <w:rPr>
                <w:lang w:eastAsia="zh-CN"/>
              </w:rPr>
            </w:pPr>
            <w:r w:rsidRPr="00CB6975">
              <w:rPr>
                <w:lang w:eastAsia="zh-CN"/>
              </w:rPr>
              <w:t>The group identifier does not exist.</w:t>
            </w:r>
          </w:p>
        </w:tc>
      </w:tr>
      <w:tr w:rsidR="003133A5" w:rsidRPr="00CB6975" w14:paraId="5B10F497"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CD40308" w14:textId="77777777" w:rsidR="003133A5" w:rsidRDefault="003133A5" w:rsidP="00F3074B">
            <w:pPr>
              <w:pStyle w:val="TAL"/>
              <w:rPr>
                <w:rFonts w:eastAsia="Arial Unicode MS"/>
              </w:rPr>
            </w:pPr>
            <w:r w:rsidRPr="00F3074B">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C852C23" w14:textId="77777777" w:rsidR="003133A5" w:rsidRPr="00CB6975" w:rsidRDefault="003133A5" w:rsidP="00F3074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2BFB1993" w14:textId="77777777" w:rsidR="003133A5" w:rsidRPr="00CB6975" w:rsidRDefault="003133A5" w:rsidP="00D14072">
            <w:pPr>
              <w:pStyle w:val="TAL"/>
              <w:rPr>
                <w:lang w:eastAsia="zh-CN"/>
              </w:rPr>
            </w:pPr>
            <w:r w:rsidRPr="00CB6975">
              <w:rPr>
                <w:lang w:eastAsia="zh-CN"/>
              </w:rPr>
              <w:t>Modification of the target resource representation is not permitted.</w:t>
            </w:r>
          </w:p>
        </w:tc>
      </w:tr>
      <w:tr w:rsidR="00EF31F5" w:rsidRPr="00CB6975" w14:paraId="712DC732"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34843D0B" w14:textId="77777777" w:rsidR="00EF31F5" w:rsidRPr="00F3074B" w:rsidRDefault="00EF31F5" w:rsidP="00EF31F5">
            <w:pPr>
              <w:pStyle w:val="TAL"/>
              <w:rPr>
                <w:rFonts w:eastAsia="Arial Unicode MS"/>
              </w:rPr>
            </w:pPr>
            <w:r>
              <w:rPr>
                <w:rFonts w:eastAsia="Arial Unicode MS"/>
              </w:rPr>
              <w:t>PLMN</w:t>
            </w:r>
            <w:r w:rsidRPr="00F3074B">
              <w:rPr>
                <w:rFonts w:eastAsia="Arial Unicode MS"/>
              </w:rPr>
              <w:t>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50268FF5" w14:textId="77777777" w:rsidR="00EF31F5" w:rsidRPr="00CB6975" w:rsidRDefault="00EF31F5" w:rsidP="00EF31F5">
            <w:pPr>
              <w:pStyle w:val="TAC"/>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726D9659" w14:textId="77777777" w:rsidR="00EF31F5" w:rsidRPr="00CB6975" w:rsidRDefault="00EF31F5" w:rsidP="00EF31F5">
            <w:pPr>
              <w:pStyle w:val="TAL"/>
              <w:rPr>
                <w:lang w:eastAsia="zh-CN"/>
              </w:rPr>
            </w:pPr>
            <w:r w:rsidRPr="00CB6975">
              <w:rPr>
                <w:lang w:eastAsia="zh-CN"/>
              </w:rPr>
              <w:t xml:space="preserve">The 'servingPlmnId' indicated in the HTTP/2 query is unavailable in the UDR. This status code is also used when 'servingPlmnId' path variable contains SNPN ID, see </w:t>
            </w:r>
            <w:r w:rsidRPr="00CB6975">
              <w:t>Table 5.2.3.2-1 in 3GPP TS 29.505 [2].</w:t>
            </w:r>
          </w:p>
        </w:tc>
      </w:tr>
      <w:tr w:rsidR="00EF31F5" w:rsidRPr="00CB6975" w14:paraId="1AFDD0DA" w14:textId="77777777" w:rsidTr="00D14072">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043FB48A" w14:textId="77777777" w:rsidR="00EF31F5" w:rsidRPr="00CB6975" w:rsidRDefault="00EF31F5" w:rsidP="00EF31F5">
            <w:pPr>
              <w:pStyle w:val="TAN"/>
            </w:pPr>
            <w:r w:rsidRPr="00CB6975">
              <w:t>NOTE:</w:t>
            </w:r>
            <w:r w:rsidRPr="00CB6975">
              <w:tab/>
              <w:t xml:space="preserve">The error codes shall apply to both 3GPP TS 29.505 [2] and 3GPP TS 29.519 [3]. In addition error codes shall comply with the definition </w:t>
            </w:r>
            <w:r w:rsidRPr="00CB6975">
              <w:rPr>
                <w:lang w:eastAsia="zh-CN"/>
              </w:rPr>
              <w:t xml:space="preserve">in clause 5.2.7.2 </w:t>
            </w:r>
            <w:r w:rsidRPr="00CB6975">
              <w:rPr>
                <w:lang w:val="en-US"/>
              </w:rPr>
              <w:t xml:space="preserve">of </w:t>
            </w:r>
            <w:r w:rsidRPr="00CB6975">
              <w:t>3GPP TS 29.500 [7].</w:t>
            </w:r>
          </w:p>
        </w:tc>
      </w:tr>
    </w:tbl>
    <w:p w14:paraId="1641EFF3" w14:textId="77777777" w:rsidR="003133A5" w:rsidRDefault="003133A5" w:rsidP="003133A5">
      <w:pPr>
        <w:rPr>
          <w:lang w:eastAsia="zh-CN"/>
        </w:rPr>
      </w:pPr>
    </w:p>
    <w:p w14:paraId="7A9EEBF4" w14:textId="77777777" w:rsidR="003133A5" w:rsidRPr="001F16C3" w:rsidRDefault="003133A5" w:rsidP="00F3074B">
      <w:pPr>
        <w:pStyle w:val="Heading3"/>
      </w:pPr>
      <w:bookmarkStart w:id="751" w:name="_Toc20120584"/>
      <w:bookmarkStart w:id="752" w:name="_Toc21623462"/>
      <w:bookmarkStart w:id="753" w:name="_Toc27587165"/>
      <w:bookmarkStart w:id="754" w:name="_Toc36459228"/>
      <w:bookmarkStart w:id="755" w:name="_Toc45028475"/>
      <w:bookmarkStart w:id="756" w:name="_Toc51870154"/>
      <w:bookmarkStart w:id="757" w:name="_Toc51870276"/>
      <w:bookmarkStart w:id="758" w:name="_Toc90582031"/>
      <w:bookmarkStart w:id="759" w:name="_Toc130816116"/>
      <w:r w:rsidRPr="001F16C3">
        <w:t>6.1.</w:t>
      </w:r>
      <w:r w:rsidRPr="001F16C3">
        <w:rPr>
          <w:lang w:eastAsia="zh-CN"/>
        </w:rPr>
        <w:t>7</w:t>
      </w:r>
      <w:r w:rsidRPr="001F16C3">
        <w:tab/>
        <w:t>Security</w:t>
      </w:r>
      <w:bookmarkEnd w:id="751"/>
      <w:bookmarkEnd w:id="752"/>
      <w:bookmarkEnd w:id="753"/>
      <w:bookmarkEnd w:id="754"/>
      <w:bookmarkEnd w:id="755"/>
      <w:bookmarkEnd w:id="756"/>
      <w:bookmarkEnd w:id="757"/>
      <w:bookmarkEnd w:id="758"/>
      <w:bookmarkEnd w:id="759"/>
    </w:p>
    <w:p w14:paraId="3DCEF610" w14:textId="77777777" w:rsidR="003133A5" w:rsidRPr="001F16C3" w:rsidRDefault="003133A5" w:rsidP="003133A5">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47C2988E" w14:textId="77777777" w:rsidR="003133A5" w:rsidRDefault="003133A5" w:rsidP="003133A5">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14:paraId="0F636A23" w14:textId="77777777" w:rsidR="003133A5" w:rsidRDefault="003133A5" w:rsidP="003133A5">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73EB7F6D" w14:textId="77777777" w:rsidR="003133A5" w:rsidRDefault="003133A5" w:rsidP="003133A5">
      <w:pPr>
        <w:rPr>
          <w:lang w:val="en-US"/>
        </w:rPr>
      </w:pPr>
      <w:r>
        <w:rPr>
          <w:lang w:val="en-US"/>
        </w:rPr>
        <w:t>The Nudr_DataRepository API defines the following scopes for OAuth2 authorization:</w:t>
      </w:r>
    </w:p>
    <w:p w14:paraId="2C847A13" w14:textId="77777777" w:rsidR="003133A5" w:rsidRPr="003B2883" w:rsidRDefault="003133A5" w:rsidP="003133A5">
      <w:pPr>
        <w:pStyle w:val="TH"/>
      </w:pPr>
      <w:r w:rsidRPr="003B2883">
        <w:lastRenderedPageBreak/>
        <w:t>Table </w:t>
      </w:r>
      <w:r>
        <w:t>6.1.7</w:t>
      </w:r>
      <w:r w:rsidRPr="003B2883">
        <w:t xml:space="preserve">-1: </w:t>
      </w:r>
      <w:r>
        <w:t>Oauth2 scopes defined in Nudr_DataRepository API</w:t>
      </w:r>
    </w:p>
    <w:tbl>
      <w:tblPr>
        <w:tblW w:w="4650" w:type="pct"/>
        <w:tblCellMar>
          <w:left w:w="0" w:type="dxa"/>
          <w:right w:w="0" w:type="dxa"/>
        </w:tblCellMar>
        <w:tblLook w:val="04A0" w:firstRow="1" w:lastRow="0" w:firstColumn="1" w:lastColumn="0" w:noHBand="0" w:noVBand="1"/>
      </w:tblPr>
      <w:tblGrid>
        <w:gridCol w:w="3505"/>
        <w:gridCol w:w="5662"/>
      </w:tblGrid>
      <w:tr w:rsidR="003133A5" w:rsidRPr="00CB6975" w14:paraId="182C1334" w14:textId="77777777" w:rsidTr="00D1407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4BFFF1" w14:textId="77777777" w:rsidR="003133A5" w:rsidRPr="00CB6975" w:rsidRDefault="003133A5" w:rsidP="00D14072">
            <w:pPr>
              <w:pStyle w:val="TAH"/>
            </w:pPr>
            <w:r w:rsidRPr="00CB6975">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A6C6FA" w14:textId="77777777" w:rsidR="003133A5" w:rsidRPr="00CB6975" w:rsidRDefault="003133A5" w:rsidP="00D14072">
            <w:pPr>
              <w:pStyle w:val="TAH"/>
            </w:pPr>
            <w:r w:rsidRPr="00CB6975">
              <w:t>Description</w:t>
            </w:r>
          </w:p>
        </w:tc>
      </w:tr>
      <w:tr w:rsidR="003133A5" w:rsidRPr="00CB6975" w14:paraId="7863C75E"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E97613" w14:textId="77777777" w:rsidR="003133A5" w:rsidRPr="00CB6975" w:rsidRDefault="003133A5" w:rsidP="00D14072">
            <w:pPr>
              <w:pStyle w:val="TAL"/>
            </w:pPr>
            <w:r w:rsidRPr="00CB6975">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639BFB" w14:textId="77777777" w:rsidR="003133A5" w:rsidRPr="00CB6975" w:rsidRDefault="003133A5" w:rsidP="00D14072">
            <w:pPr>
              <w:pStyle w:val="TAL"/>
            </w:pPr>
            <w:r w:rsidRPr="00CB6975">
              <w:t>Access to the Nudr DataRepository API</w:t>
            </w:r>
          </w:p>
        </w:tc>
      </w:tr>
      <w:tr w:rsidR="003133A5" w:rsidRPr="00CB6975" w14:paraId="5D246D5E"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E46387" w14:textId="77777777" w:rsidR="003133A5" w:rsidRPr="00CB6975" w:rsidRDefault="003133A5" w:rsidP="00D14072">
            <w:pPr>
              <w:pStyle w:val="TAL"/>
            </w:pPr>
            <w:r w:rsidRPr="00CB6975">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CAE79E" w14:textId="77777777" w:rsidR="003133A5" w:rsidRPr="00CB6975" w:rsidRDefault="003133A5" w:rsidP="00D14072">
            <w:pPr>
              <w:pStyle w:val="TAL"/>
            </w:pPr>
            <w:r w:rsidRPr="00CB6975">
              <w:t>Access to the SubscriptionData data set.</w:t>
            </w:r>
          </w:p>
        </w:tc>
      </w:tr>
      <w:tr w:rsidR="003133A5" w:rsidRPr="00CB6975" w14:paraId="4F09C19C"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4883D" w14:textId="77777777" w:rsidR="003133A5" w:rsidRPr="00CB6975" w:rsidRDefault="003133A5" w:rsidP="00D14072">
            <w:pPr>
              <w:pStyle w:val="TAL"/>
            </w:pPr>
            <w:r w:rsidRPr="00CB6975">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6B64E0" w14:textId="77777777" w:rsidR="003133A5" w:rsidRPr="00CB6975" w:rsidRDefault="003133A5" w:rsidP="00D14072">
            <w:pPr>
              <w:pStyle w:val="TAL"/>
            </w:pPr>
            <w:r w:rsidRPr="00CB6975">
              <w:t>Access to read the AuthenticationSubscription resource of the SubscriptionData data set.</w:t>
            </w:r>
          </w:p>
        </w:tc>
      </w:tr>
      <w:tr w:rsidR="003133A5" w:rsidRPr="00CB6975" w14:paraId="169FF62A"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556E84" w14:textId="77777777" w:rsidR="003133A5" w:rsidRPr="00CB6975" w:rsidRDefault="003133A5" w:rsidP="00D14072">
            <w:pPr>
              <w:pStyle w:val="TAL"/>
            </w:pPr>
            <w:r w:rsidRPr="00CB6975">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D8690" w14:textId="77777777" w:rsidR="003133A5" w:rsidRPr="00CB6975" w:rsidRDefault="003133A5" w:rsidP="00D14072">
            <w:pPr>
              <w:pStyle w:val="TAL"/>
            </w:pPr>
            <w:r w:rsidRPr="00CB6975">
              <w:t>Access to update the AuthenticationSubscription resource of the SubscriptionData data set.</w:t>
            </w:r>
          </w:p>
        </w:tc>
      </w:tr>
      <w:tr w:rsidR="003133A5" w:rsidRPr="00CB6975" w14:paraId="5D4E698F"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B37769" w14:textId="77777777" w:rsidR="003133A5" w:rsidRPr="00CB6975" w:rsidRDefault="003133A5" w:rsidP="00D14072">
            <w:pPr>
              <w:pStyle w:val="TAL"/>
            </w:pPr>
            <w:r w:rsidRPr="00CB6975">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F8BBEE" w14:textId="77777777" w:rsidR="003133A5" w:rsidRPr="00CB6975" w:rsidRDefault="003133A5" w:rsidP="00D14072">
            <w:pPr>
              <w:pStyle w:val="TAL"/>
            </w:pPr>
            <w:r w:rsidRPr="00CB6975">
              <w:t>Write access to NF registration resources of the SubscriptionData data set.</w:t>
            </w:r>
          </w:p>
        </w:tc>
      </w:tr>
      <w:tr w:rsidR="003133A5" w:rsidRPr="00CB6975" w14:paraId="6A7FE9BE"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347375" w14:textId="77777777" w:rsidR="003133A5" w:rsidRPr="00CB6975" w:rsidRDefault="003133A5" w:rsidP="00D14072">
            <w:pPr>
              <w:pStyle w:val="TAL"/>
            </w:pPr>
            <w:r w:rsidRPr="00CB6975">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E278C" w14:textId="77777777" w:rsidR="003133A5" w:rsidRPr="00CB6975" w:rsidRDefault="003133A5" w:rsidP="00D14072">
            <w:pPr>
              <w:pStyle w:val="TAL"/>
            </w:pPr>
            <w:r w:rsidRPr="00CB6975">
              <w:t>Access to the PolicyData data set.</w:t>
            </w:r>
          </w:p>
        </w:tc>
      </w:tr>
      <w:tr w:rsidR="0010282E" w:rsidRPr="00CB6975" w14:paraId="48A246AF"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70D97" w14:textId="77777777" w:rsidR="0010282E" w:rsidRPr="00CB6975" w:rsidRDefault="0010282E" w:rsidP="0010282E">
            <w:pPr>
              <w:pStyle w:val="TAL"/>
            </w:pPr>
            <w:r w:rsidRPr="00CB6975">
              <w:t>"nudr-dr:policy-data</w:t>
            </w:r>
            <w:r>
              <w:t>:ues:read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114575" w14:textId="77777777" w:rsidR="0010282E" w:rsidRPr="00CB6975" w:rsidRDefault="0010282E" w:rsidP="0010282E">
            <w:pPr>
              <w:pStyle w:val="TAL"/>
            </w:pPr>
            <w:r w:rsidRPr="00CB6975">
              <w:t xml:space="preserve">Access to </w:t>
            </w:r>
            <w:r>
              <w:t>read the UEs resource</w:t>
            </w:r>
            <w:r w:rsidRPr="00CB6975">
              <w:t>.</w:t>
            </w:r>
          </w:p>
        </w:tc>
      </w:tr>
      <w:tr w:rsidR="0010282E" w:rsidRPr="00CB6975" w14:paraId="32C5FBC5"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95B9" w14:textId="77777777" w:rsidR="0010282E" w:rsidRPr="00CB6975" w:rsidRDefault="0010282E" w:rsidP="0010282E">
            <w:pPr>
              <w:pStyle w:val="TAL"/>
            </w:pPr>
            <w:r w:rsidRPr="00CB6975">
              <w:t>"nudr-dr:policy-data</w:t>
            </w:r>
            <w:r>
              <w:t>:ues:am-data:read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2A522" w14:textId="77777777" w:rsidR="0010282E" w:rsidRPr="00CB6975" w:rsidRDefault="0010282E" w:rsidP="0010282E">
            <w:pPr>
              <w:pStyle w:val="TAL"/>
            </w:pPr>
            <w:r w:rsidRPr="00CB6975">
              <w:t xml:space="preserve">Access to </w:t>
            </w:r>
            <w:r>
              <w:t>read the UEs Access and Mobility Policy data</w:t>
            </w:r>
            <w:r w:rsidRPr="00CB6975">
              <w:t>.</w:t>
            </w:r>
          </w:p>
        </w:tc>
      </w:tr>
      <w:tr w:rsidR="0010282E" w:rsidRPr="00CB6975" w14:paraId="34B2B624"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58760D" w14:textId="77777777" w:rsidR="0010282E" w:rsidRPr="00CB6975" w:rsidRDefault="0010282E" w:rsidP="0010282E">
            <w:pPr>
              <w:pStyle w:val="TAL"/>
            </w:pPr>
            <w:r w:rsidRPr="00CB6975">
              <w:t>"nudr-dr:policy-data</w:t>
            </w:r>
            <w:r>
              <w:t>:ues:ue-policy-set:read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5C77D" w14:textId="77777777" w:rsidR="0010282E" w:rsidRPr="00CB6975" w:rsidRDefault="0010282E" w:rsidP="0010282E">
            <w:pPr>
              <w:pStyle w:val="TAL"/>
            </w:pPr>
            <w:r w:rsidRPr="00CB6975">
              <w:t xml:space="preserve">Access to </w:t>
            </w:r>
            <w:r>
              <w:t>read the UEs Policy Set data</w:t>
            </w:r>
            <w:r w:rsidRPr="00CB6975">
              <w:t>.</w:t>
            </w:r>
          </w:p>
        </w:tc>
      </w:tr>
      <w:tr w:rsidR="0010282E" w:rsidRPr="00CB6975" w14:paraId="34158AE5"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02519A" w14:textId="77777777" w:rsidR="0010282E" w:rsidRPr="00CB6975" w:rsidRDefault="0010282E" w:rsidP="0010282E">
            <w:pPr>
              <w:pStyle w:val="TAL"/>
            </w:pPr>
            <w:r w:rsidRPr="00CB6975">
              <w:t>"nudr-dr:policy-data</w:t>
            </w:r>
            <w:r>
              <w:t>:ues:ue-policy-set:create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016892" w14:textId="77777777" w:rsidR="0010282E" w:rsidRPr="00CB6975" w:rsidRDefault="0010282E" w:rsidP="0010282E">
            <w:pPr>
              <w:pStyle w:val="TAL"/>
            </w:pPr>
            <w:r w:rsidRPr="00CB6975">
              <w:t xml:space="preserve">Access to </w:t>
            </w:r>
            <w:r>
              <w:t>create the UEs Policy Set data</w:t>
            </w:r>
            <w:r w:rsidRPr="00CB6975">
              <w:t>.</w:t>
            </w:r>
          </w:p>
        </w:tc>
      </w:tr>
      <w:tr w:rsidR="0010282E" w:rsidRPr="00CB6975" w14:paraId="753117B0"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7E5593" w14:textId="77777777" w:rsidR="0010282E" w:rsidRPr="00CB6975" w:rsidRDefault="0010282E" w:rsidP="0010282E">
            <w:pPr>
              <w:pStyle w:val="TAL"/>
            </w:pPr>
            <w:r w:rsidRPr="00CB6975">
              <w:t>"nudr-dr:policy-data</w:t>
            </w:r>
            <w:r>
              <w:t>:ues:ue-policy-set:modify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A5AED6" w14:textId="77777777" w:rsidR="0010282E" w:rsidRPr="00CB6975" w:rsidRDefault="0010282E" w:rsidP="0010282E">
            <w:pPr>
              <w:pStyle w:val="TAL"/>
            </w:pPr>
            <w:r w:rsidRPr="00CB6975">
              <w:t xml:space="preserve">Access to </w:t>
            </w:r>
            <w:r>
              <w:t>update the UEs Policy Set data</w:t>
            </w:r>
            <w:r w:rsidRPr="00CB6975">
              <w:t>.</w:t>
            </w:r>
          </w:p>
        </w:tc>
      </w:tr>
      <w:tr w:rsidR="0010282E" w:rsidRPr="00CB6975" w14:paraId="78DAB08F"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66B3DE" w14:textId="77777777" w:rsidR="0010282E" w:rsidRPr="00CB6975" w:rsidRDefault="0010282E" w:rsidP="0010282E">
            <w:pPr>
              <w:pStyle w:val="TAL"/>
            </w:pPr>
            <w:r w:rsidRPr="00CB6975">
              <w:t>"nudr-dr:policy-data</w:t>
            </w:r>
            <w:r>
              <w:t>:ues:sm-data:read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0F5272" w14:textId="77777777" w:rsidR="0010282E" w:rsidRPr="00CB6975" w:rsidRDefault="0010282E" w:rsidP="0010282E">
            <w:pPr>
              <w:pStyle w:val="TAL"/>
            </w:pPr>
            <w:r w:rsidRPr="00CB6975">
              <w:t xml:space="preserve">Access to </w:t>
            </w:r>
            <w:r>
              <w:t>read the UEs Session Management policy data</w:t>
            </w:r>
            <w:r w:rsidRPr="00CB6975">
              <w:t>.</w:t>
            </w:r>
          </w:p>
        </w:tc>
      </w:tr>
      <w:tr w:rsidR="0010282E" w:rsidRPr="00CB6975" w14:paraId="51320A2A"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45349" w14:textId="77777777" w:rsidR="0010282E" w:rsidRPr="00CB6975" w:rsidRDefault="0010282E" w:rsidP="0010282E">
            <w:pPr>
              <w:pStyle w:val="TAL"/>
            </w:pPr>
            <w:r w:rsidRPr="00CB6975">
              <w:t>"nudr-dr:policy-data</w:t>
            </w:r>
            <w:r>
              <w:t>:ues:sm-data:modify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EC02BE" w14:textId="77777777" w:rsidR="0010282E" w:rsidRPr="00CB6975" w:rsidRDefault="0010282E" w:rsidP="0010282E">
            <w:pPr>
              <w:pStyle w:val="TAL"/>
            </w:pPr>
            <w:r w:rsidRPr="00CB6975">
              <w:t xml:space="preserve">Access to </w:t>
            </w:r>
            <w:r>
              <w:t>update the UEs Session Management policy data</w:t>
            </w:r>
            <w:r w:rsidRPr="00CB6975">
              <w:t>.</w:t>
            </w:r>
          </w:p>
        </w:tc>
      </w:tr>
      <w:tr w:rsidR="0010282E" w:rsidRPr="00CB6975" w14:paraId="059FDC9F"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BCD09E" w14:textId="77777777" w:rsidR="0010282E" w:rsidRPr="00CB6975" w:rsidRDefault="0010282E" w:rsidP="0010282E">
            <w:pPr>
              <w:pStyle w:val="TAL"/>
            </w:pPr>
            <w:r w:rsidRPr="00CB6975">
              <w:t>"nudr-dr:policy-data</w:t>
            </w:r>
            <w:r>
              <w:t>:ues:sm-data:create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9BEB54" w14:textId="77777777" w:rsidR="0010282E" w:rsidRPr="00CB6975" w:rsidRDefault="0010282E" w:rsidP="0010282E">
            <w:pPr>
              <w:pStyle w:val="TAL"/>
            </w:pPr>
            <w:r w:rsidRPr="00CB6975">
              <w:t xml:space="preserve">Access to </w:t>
            </w:r>
            <w:r>
              <w:t>create the UEs Session Management policy data</w:t>
            </w:r>
            <w:r w:rsidRPr="00CB6975">
              <w:t>.</w:t>
            </w:r>
          </w:p>
        </w:tc>
      </w:tr>
      <w:tr w:rsidR="0010282E" w:rsidRPr="00CB6975" w14:paraId="400FD444"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DF70D7" w14:textId="77777777" w:rsidR="0010282E" w:rsidRPr="00CB6975" w:rsidRDefault="0010282E" w:rsidP="0010282E">
            <w:pPr>
              <w:pStyle w:val="TAL"/>
            </w:pPr>
            <w:r w:rsidRPr="00CB6975">
              <w:t>"nudr-dr:policy-data</w:t>
            </w:r>
            <w:r>
              <w:t>:sponsor-connectivity-data:read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F8C0F8" w14:textId="77777777" w:rsidR="0010282E" w:rsidRPr="00CB6975" w:rsidRDefault="0010282E" w:rsidP="0010282E">
            <w:pPr>
              <w:pStyle w:val="TAL"/>
            </w:pPr>
            <w:r w:rsidRPr="00CB6975">
              <w:t xml:space="preserve">Access to </w:t>
            </w:r>
            <w:r>
              <w:t>read the sponsored connectivity data</w:t>
            </w:r>
            <w:r w:rsidRPr="00CB6975">
              <w:t>.</w:t>
            </w:r>
          </w:p>
        </w:tc>
      </w:tr>
      <w:tr w:rsidR="0010282E" w:rsidRPr="00CB6975" w14:paraId="56CE7D5C"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4F1D61" w14:textId="77777777" w:rsidR="0010282E" w:rsidRPr="00CB6975" w:rsidRDefault="0010282E" w:rsidP="0010282E">
            <w:pPr>
              <w:pStyle w:val="TAL"/>
            </w:pPr>
            <w:r w:rsidRPr="00CB6975">
              <w:t>"nudr-dr:policy-data</w:t>
            </w:r>
            <w:r>
              <w:t>:bdt-data:read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26E291" w14:textId="77777777" w:rsidR="0010282E" w:rsidRPr="00CB6975" w:rsidRDefault="0010282E" w:rsidP="0010282E">
            <w:pPr>
              <w:pStyle w:val="TAL"/>
            </w:pPr>
            <w:r w:rsidRPr="00CB6975">
              <w:t xml:space="preserve">Access to </w:t>
            </w:r>
            <w:r>
              <w:t>read the BDT data resource</w:t>
            </w:r>
            <w:r w:rsidRPr="00CB6975">
              <w:t>.</w:t>
            </w:r>
          </w:p>
        </w:tc>
      </w:tr>
      <w:tr w:rsidR="0010282E" w:rsidRPr="00CB6975" w14:paraId="13CC3F2B"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AC2476" w14:textId="77777777" w:rsidR="0010282E" w:rsidRPr="00CB6975" w:rsidRDefault="0010282E" w:rsidP="0010282E">
            <w:pPr>
              <w:pStyle w:val="TAL"/>
            </w:pPr>
            <w:r w:rsidRPr="00CB6975">
              <w:t>"nudr-dr:policy-data</w:t>
            </w:r>
            <w:r>
              <w:t>:bdt-data:create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FAE3D" w14:textId="77777777" w:rsidR="0010282E" w:rsidRPr="00CB6975" w:rsidRDefault="0010282E" w:rsidP="0010282E">
            <w:pPr>
              <w:pStyle w:val="TAL"/>
            </w:pPr>
            <w:r w:rsidRPr="00CB6975">
              <w:t xml:space="preserve">Access to </w:t>
            </w:r>
            <w:r>
              <w:t>create the BDT data resource</w:t>
            </w:r>
            <w:r w:rsidRPr="00CB6975">
              <w:t>.</w:t>
            </w:r>
          </w:p>
        </w:tc>
      </w:tr>
      <w:tr w:rsidR="0010282E" w:rsidRPr="00CB6975" w14:paraId="0934EDD1"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A00268" w14:textId="77777777" w:rsidR="0010282E" w:rsidRPr="00CB6975" w:rsidRDefault="0010282E" w:rsidP="0010282E">
            <w:pPr>
              <w:pStyle w:val="TAL"/>
            </w:pPr>
            <w:r w:rsidRPr="00CB6975">
              <w:t>"nudr-dr:policy-data</w:t>
            </w:r>
            <w:r>
              <w:t>:bdt-data:modify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890296" w14:textId="77777777" w:rsidR="0010282E" w:rsidRPr="00CB6975" w:rsidRDefault="0010282E" w:rsidP="0010282E">
            <w:pPr>
              <w:pStyle w:val="TAL"/>
            </w:pPr>
            <w:r w:rsidRPr="00CB6975">
              <w:t xml:space="preserve">Access to </w:t>
            </w:r>
            <w:r>
              <w:t>update the BDT data resource</w:t>
            </w:r>
            <w:r w:rsidRPr="00CB6975">
              <w:t>.</w:t>
            </w:r>
          </w:p>
        </w:tc>
      </w:tr>
      <w:tr w:rsidR="0010282E" w:rsidRPr="00CB6975" w14:paraId="2C17F343"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941CAD" w14:textId="77777777" w:rsidR="0010282E" w:rsidRPr="00CB6975" w:rsidRDefault="0010282E" w:rsidP="0010282E">
            <w:pPr>
              <w:pStyle w:val="TAL"/>
            </w:pPr>
            <w:r w:rsidRPr="00CB6975">
              <w:t>"nudr-dr:policy-data</w:t>
            </w:r>
            <w:r>
              <w:t>:subs-to-notify:create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D0A11" w14:textId="77777777" w:rsidR="0010282E" w:rsidRPr="00CB6975" w:rsidRDefault="0010282E" w:rsidP="0010282E">
            <w:pPr>
              <w:pStyle w:val="TAL"/>
            </w:pPr>
            <w:r w:rsidRPr="00CB6975">
              <w:t xml:space="preserve">Access to </w:t>
            </w:r>
            <w:r>
              <w:t>create Subscriptions resources</w:t>
            </w:r>
            <w:r w:rsidRPr="00CB6975">
              <w:t>.</w:t>
            </w:r>
          </w:p>
        </w:tc>
      </w:tr>
      <w:tr w:rsidR="0010282E" w:rsidRPr="00CB6975" w14:paraId="32A1BB83"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DC16F3" w14:textId="77777777" w:rsidR="0010282E" w:rsidRPr="00CB6975" w:rsidRDefault="0010282E" w:rsidP="0010282E">
            <w:pPr>
              <w:pStyle w:val="TAL"/>
            </w:pPr>
            <w:r w:rsidRPr="00CB6975">
              <w:t>"nudr-dr:policy-data</w:t>
            </w:r>
            <w:r>
              <w:t>:subs-to-notify:modify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9384C" w14:textId="77777777" w:rsidR="0010282E" w:rsidRPr="00CB6975" w:rsidRDefault="0010282E" w:rsidP="0010282E">
            <w:pPr>
              <w:pStyle w:val="TAL"/>
            </w:pPr>
            <w:r w:rsidRPr="00CB6975">
              <w:t xml:space="preserve">Access to </w:t>
            </w:r>
            <w:r>
              <w:t>update Subscriptions resources</w:t>
            </w:r>
            <w:r w:rsidRPr="00CB6975">
              <w:t>.</w:t>
            </w:r>
          </w:p>
        </w:tc>
      </w:tr>
      <w:tr w:rsidR="0010282E" w:rsidRPr="00CB6975" w14:paraId="1B958FBF"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A36CD5" w14:textId="77777777" w:rsidR="0010282E" w:rsidRPr="00CB6975" w:rsidRDefault="0010282E" w:rsidP="0010282E">
            <w:pPr>
              <w:pStyle w:val="TAL"/>
            </w:pPr>
            <w:r w:rsidRPr="00CB6975">
              <w:t>"nudr-dr:policy-data</w:t>
            </w:r>
            <w:r>
              <w:t>:ues:operator-specific-data:read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2CB7E" w14:textId="77777777" w:rsidR="0010282E" w:rsidRPr="00CB6975" w:rsidRDefault="0010282E" w:rsidP="0010282E">
            <w:pPr>
              <w:pStyle w:val="TAL"/>
            </w:pPr>
            <w:r w:rsidRPr="00CB6975">
              <w:t xml:space="preserve">Access to </w:t>
            </w:r>
            <w:r>
              <w:t>read the UEs operator specific policy data</w:t>
            </w:r>
            <w:r w:rsidRPr="00CB6975">
              <w:t>.</w:t>
            </w:r>
          </w:p>
        </w:tc>
      </w:tr>
      <w:tr w:rsidR="0010282E" w:rsidRPr="00CB6975" w14:paraId="79FCBEE5"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851DA" w14:textId="77777777" w:rsidR="0010282E" w:rsidRPr="00CB6975" w:rsidRDefault="0010282E" w:rsidP="0010282E">
            <w:pPr>
              <w:pStyle w:val="TAL"/>
            </w:pPr>
            <w:r w:rsidRPr="00CB6975">
              <w:t>"nudr-dr:policy-data</w:t>
            </w:r>
            <w:r>
              <w:t>:ues:operator-specific-data:modify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28EC43" w14:textId="77777777" w:rsidR="0010282E" w:rsidRPr="00CB6975" w:rsidRDefault="0010282E" w:rsidP="0010282E">
            <w:pPr>
              <w:pStyle w:val="TAL"/>
            </w:pPr>
            <w:r w:rsidRPr="00CB6975">
              <w:t xml:space="preserve">Access to </w:t>
            </w:r>
            <w:r>
              <w:t>update the UEs operator specific policy data</w:t>
            </w:r>
            <w:r w:rsidRPr="00CB6975">
              <w:t>.</w:t>
            </w:r>
          </w:p>
        </w:tc>
      </w:tr>
      <w:tr w:rsidR="0010282E" w:rsidRPr="00CB6975" w14:paraId="0B62BFB6"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34615B" w14:textId="77777777" w:rsidR="0010282E" w:rsidRPr="00CB6975" w:rsidRDefault="0010282E" w:rsidP="0010282E">
            <w:pPr>
              <w:pStyle w:val="TAL"/>
            </w:pPr>
            <w:r w:rsidRPr="00CB6975">
              <w:t>"nudr-dr:policy-data</w:t>
            </w:r>
            <w:r>
              <w:t>:ues:operator-specific-data:create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87DE2A" w14:textId="77777777" w:rsidR="0010282E" w:rsidRPr="00CB6975" w:rsidRDefault="0010282E" w:rsidP="0010282E">
            <w:pPr>
              <w:pStyle w:val="TAL"/>
            </w:pPr>
            <w:r w:rsidRPr="00CB6975">
              <w:t xml:space="preserve">Access to </w:t>
            </w:r>
            <w:r>
              <w:t>create the UEs operator specific policy data</w:t>
            </w:r>
            <w:r w:rsidRPr="00CB6975">
              <w:t>.</w:t>
            </w:r>
          </w:p>
        </w:tc>
      </w:tr>
      <w:tr w:rsidR="0010282E" w:rsidRPr="00CB6975" w14:paraId="5A121C44"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616369" w14:textId="77777777" w:rsidR="0010282E" w:rsidRPr="00CB6975" w:rsidRDefault="0010282E" w:rsidP="0010282E">
            <w:pPr>
              <w:pStyle w:val="TAL"/>
            </w:pPr>
            <w:r w:rsidRPr="00CB6975">
              <w:t>"nudr-dr:policy-data</w:t>
            </w:r>
            <w:r>
              <w:t>:slice-control-data:read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2F991F" w14:textId="77777777" w:rsidR="0010282E" w:rsidRPr="00CB6975" w:rsidRDefault="0010282E" w:rsidP="0010282E">
            <w:pPr>
              <w:pStyle w:val="TAL"/>
            </w:pPr>
            <w:r w:rsidRPr="00CB6975">
              <w:t xml:space="preserve">Access to </w:t>
            </w:r>
            <w:r>
              <w:t>read Slice specific Policy Control Data</w:t>
            </w:r>
            <w:r w:rsidRPr="00CB6975">
              <w:t>.</w:t>
            </w:r>
          </w:p>
        </w:tc>
      </w:tr>
      <w:tr w:rsidR="0010282E" w:rsidRPr="00CB6975" w14:paraId="69281635"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34D06" w14:textId="77777777" w:rsidR="0010282E" w:rsidRPr="00CB6975" w:rsidRDefault="0010282E" w:rsidP="0010282E">
            <w:pPr>
              <w:pStyle w:val="TAL"/>
            </w:pPr>
            <w:r w:rsidRPr="00CB6975">
              <w:t>"nudr-dr:policy-data</w:t>
            </w:r>
            <w:r>
              <w:t>:slice-control-data:modify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3E9D5E" w14:textId="77777777" w:rsidR="0010282E" w:rsidRPr="00CB6975" w:rsidRDefault="0010282E" w:rsidP="0010282E">
            <w:pPr>
              <w:pStyle w:val="TAL"/>
            </w:pPr>
            <w:r w:rsidRPr="00CB6975">
              <w:t xml:space="preserve">Access to </w:t>
            </w:r>
            <w:r>
              <w:t>update Slice specific Policy Control Data</w:t>
            </w:r>
            <w:r w:rsidRPr="00CB6975">
              <w:t>.</w:t>
            </w:r>
          </w:p>
        </w:tc>
      </w:tr>
      <w:tr w:rsidR="00DD3F04" w:rsidRPr="00CB6975" w14:paraId="3943EF9F"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E8E125" w14:textId="77777777" w:rsidR="00DD3F04" w:rsidRPr="00CB6975" w:rsidRDefault="00DD3F04" w:rsidP="00C561CC">
            <w:pPr>
              <w:pStyle w:val="TAL"/>
            </w:pPr>
            <w:r w:rsidRPr="00CB6975">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1225E1" w14:textId="77777777" w:rsidR="00DD3F04" w:rsidRPr="00CB6975" w:rsidRDefault="00DD3F04" w:rsidP="00C561CC">
            <w:pPr>
              <w:pStyle w:val="TAL"/>
            </w:pPr>
            <w:r w:rsidRPr="00CB6975">
              <w:t>Access to the ExposureData data set.</w:t>
            </w:r>
          </w:p>
        </w:tc>
      </w:tr>
      <w:tr w:rsidR="00DD3F04" w:rsidRPr="00CB6975" w14:paraId="6415A530"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4C7A27" w14:textId="77777777" w:rsidR="00DD3F04" w:rsidRPr="00CB6975" w:rsidRDefault="00DD3F04" w:rsidP="00DD3F04">
            <w:pPr>
              <w:pStyle w:val="TAL"/>
            </w:pPr>
            <w:r w:rsidRPr="00CB6975">
              <w:t>"nudr-dr:exposure-data</w:t>
            </w:r>
            <w:r>
              <w:t>:access-and-mobility-data:create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F730BD" w14:textId="77777777" w:rsidR="00DD3F04" w:rsidRPr="00CB6975" w:rsidRDefault="00DD3F04" w:rsidP="00DD3F04">
            <w:pPr>
              <w:pStyle w:val="TAL"/>
            </w:pPr>
            <w:r w:rsidRPr="00CB6975">
              <w:t xml:space="preserve">Access to </w:t>
            </w:r>
            <w:r>
              <w:t>create Access and Mobility data</w:t>
            </w:r>
            <w:r w:rsidRPr="00CB6975">
              <w:t>.</w:t>
            </w:r>
          </w:p>
        </w:tc>
      </w:tr>
      <w:tr w:rsidR="00DD3F04" w:rsidRPr="00CB6975" w14:paraId="28F1A19F"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6F1D2C" w14:textId="77777777" w:rsidR="00DD3F04" w:rsidRPr="00CB6975" w:rsidRDefault="00DD3F04" w:rsidP="00DD3F04">
            <w:pPr>
              <w:pStyle w:val="TAL"/>
            </w:pPr>
            <w:r w:rsidRPr="00CB6975">
              <w:t>"nudr-dr:exposure-data</w:t>
            </w:r>
            <w:r>
              <w:t>:access-and-mobility-data:read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EE8B1" w14:textId="77777777" w:rsidR="00DD3F04" w:rsidRPr="00CB6975" w:rsidRDefault="00DD3F04" w:rsidP="00DD3F04">
            <w:pPr>
              <w:pStyle w:val="TAL"/>
            </w:pPr>
            <w:r w:rsidRPr="00CB6975">
              <w:t xml:space="preserve">Access to </w:t>
            </w:r>
            <w:r>
              <w:t>read Access and Mobility data</w:t>
            </w:r>
            <w:r w:rsidRPr="00CB6975">
              <w:t>.</w:t>
            </w:r>
          </w:p>
        </w:tc>
      </w:tr>
      <w:tr w:rsidR="00DD3F04" w:rsidRPr="00CB6975" w14:paraId="14FE62AA"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D22A00" w14:textId="77777777" w:rsidR="00DD3F04" w:rsidRPr="00CB6975" w:rsidRDefault="00DD3F04" w:rsidP="00DD3F04">
            <w:pPr>
              <w:pStyle w:val="TAL"/>
            </w:pPr>
            <w:r w:rsidRPr="00CB6975">
              <w:t>"nudr-dr:exposure-data</w:t>
            </w:r>
            <w:r>
              <w:t>:access-and-mobility-data:modify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A228A8" w14:textId="77777777" w:rsidR="00DD3F04" w:rsidRPr="00CB6975" w:rsidRDefault="00DD3F04" w:rsidP="00DD3F04">
            <w:pPr>
              <w:pStyle w:val="TAL"/>
            </w:pPr>
            <w:r w:rsidRPr="00CB6975">
              <w:t xml:space="preserve">Access to </w:t>
            </w:r>
            <w:r>
              <w:t>update Access and Mobility data</w:t>
            </w:r>
            <w:r w:rsidRPr="00CB6975">
              <w:t>.</w:t>
            </w:r>
          </w:p>
        </w:tc>
      </w:tr>
      <w:tr w:rsidR="00DD3F04" w:rsidRPr="00CB6975" w14:paraId="3AB06666"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1BDEFB" w14:textId="77777777" w:rsidR="00DD3F04" w:rsidRPr="00CB6975" w:rsidRDefault="00DD3F04" w:rsidP="00DD3F04">
            <w:pPr>
              <w:pStyle w:val="TAL"/>
            </w:pPr>
            <w:r w:rsidRPr="00CB6975">
              <w:t>"nudr-dr:exposure-data</w:t>
            </w:r>
            <w:r>
              <w:t>:session-management-data:create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46517A" w14:textId="77777777" w:rsidR="00DD3F04" w:rsidRPr="00CB6975" w:rsidRDefault="00DD3F04" w:rsidP="00DD3F04">
            <w:pPr>
              <w:pStyle w:val="TAL"/>
            </w:pPr>
            <w:r w:rsidRPr="00CB6975">
              <w:t xml:space="preserve">Access to </w:t>
            </w:r>
            <w:r>
              <w:t>create Session Management data</w:t>
            </w:r>
            <w:r w:rsidRPr="00CB6975">
              <w:t>.</w:t>
            </w:r>
          </w:p>
        </w:tc>
      </w:tr>
      <w:tr w:rsidR="00DD3F04" w:rsidRPr="00CB6975" w14:paraId="5418A118"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52FEC" w14:textId="77777777" w:rsidR="00DD3F04" w:rsidRPr="00CB6975" w:rsidRDefault="00DD3F04" w:rsidP="00DD3F04">
            <w:pPr>
              <w:pStyle w:val="TAL"/>
            </w:pPr>
            <w:r w:rsidRPr="00CB6975">
              <w:t>"nudr-dr:exposure-data</w:t>
            </w:r>
            <w:r>
              <w:t>:session-management-data:read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1C348C" w14:textId="77777777" w:rsidR="00DD3F04" w:rsidRPr="00CB6975" w:rsidRDefault="00DD3F04" w:rsidP="00DD3F04">
            <w:pPr>
              <w:pStyle w:val="TAL"/>
            </w:pPr>
            <w:r w:rsidRPr="00CB6975">
              <w:t xml:space="preserve">Access to </w:t>
            </w:r>
            <w:r>
              <w:t>read Session Management data</w:t>
            </w:r>
            <w:r w:rsidRPr="00CB6975">
              <w:t>.</w:t>
            </w:r>
          </w:p>
        </w:tc>
      </w:tr>
      <w:tr w:rsidR="00DD3F04" w:rsidRPr="00CB6975" w14:paraId="5B96FF39"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90570" w14:textId="77777777" w:rsidR="00DD3F04" w:rsidRPr="00CB6975" w:rsidRDefault="00DD3F04" w:rsidP="00DD3F04">
            <w:pPr>
              <w:pStyle w:val="TAL"/>
            </w:pPr>
            <w:r w:rsidRPr="00CB6975">
              <w:t>"nudr-dr:exposure-data</w:t>
            </w:r>
            <w:r>
              <w:t>:session-management-data:modify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826CDC" w14:textId="77777777" w:rsidR="00DD3F04" w:rsidRPr="00CB6975" w:rsidRDefault="00DD3F04" w:rsidP="00DD3F04">
            <w:pPr>
              <w:pStyle w:val="TAL"/>
            </w:pPr>
            <w:r w:rsidRPr="00CB6975">
              <w:t xml:space="preserve">Access to </w:t>
            </w:r>
            <w:r>
              <w:t>update Session Management data</w:t>
            </w:r>
            <w:r w:rsidRPr="00CB6975">
              <w:t>.</w:t>
            </w:r>
          </w:p>
        </w:tc>
      </w:tr>
      <w:tr w:rsidR="00DD3F04" w:rsidRPr="00CB6975" w14:paraId="1EC51113"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A1C9A" w14:textId="77777777" w:rsidR="00DD3F04" w:rsidRPr="00CB6975" w:rsidRDefault="00DD3F04" w:rsidP="00DD3F04">
            <w:pPr>
              <w:pStyle w:val="TAL"/>
            </w:pPr>
            <w:r w:rsidRPr="00CB6975">
              <w:t>"nudr-dr:</w:t>
            </w:r>
            <w:r>
              <w:t>exposure-data:subs-to-notify:create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B81331" w14:textId="77777777" w:rsidR="00DD3F04" w:rsidRPr="00CB6975" w:rsidRDefault="00DD3F04" w:rsidP="00DD3F04">
            <w:pPr>
              <w:pStyle w:val="TAL"/>
            </w:pPr>
            <w:r w:rsidRPr="00CB6975">
              <w:t xml:space="preserve">Access to </w:t>
            </w:r>
            <w:r>
              <w:t>create Subscriptions resources</w:t>
            </w:r>
            <w:r w:rsidRPr="00CB6975">
              <w:t>.</w:t>
            </w:r>
          </w:p>
        </w:tc>
      </w:tr>
      <w:tr w:rsidR="00DD3F04" w:rsidRPr="00CB6975" w14:paraId="1D573254"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2CCA51" w14:textId="77777777" w:rsidR="00DD3F04" w:rsidRPr="00CB6975" w:rsidRDefault="00DD3F04" w:rsidP="00DD3F04">
            <w:pPr>
              <w:pStyle w:val="TAL"/>
            </w:pPr>
            <w:r w:rsidRPr="00CB6975">
              <w:t>"nudr-dr:</w:t>
            </w:r>
            <w:r>
              <w:t>exposure-data:subs-to-notify:modify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5A32AF" w14:textId="77777777" w:rsidR="00DD3F04" w:rsidRPr="00CB6975" w:rsidRDefault="00DD3F04" w:rsidP="00DD3F04">
            <w:pPr>
              <w:pStyle w:val="TAL"/>
            </w:pPr>
            <w:r w:rsidRPr="00CB6975">
              <w:t xml:space="preserve">Access to </w:t>
            </w:r>
            <w:r>
              <w:t>update Subscriptions resources</w:t>
            </w:r>
            <w:r w:rsidRPr="00CB6975">
              <w:t>.</w:t>
            </w:r>
          </w:p>
        </w:tc>
      </w:tr>
      <w:tr w:rsidR="00DD3F04" w:rsidRPr="00CB6975" w14:paraId="3F1BE0A9"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27052" w14:textId="77777777" w:rsidR="00DD3F04" w:rsidRPr="00CB6975" w:rsidRDefault="00DD3F04" w:rsidP="00C561CC">
            <w:pPr>
              <w:pStyle w:val="TAL"/>
            </w:pPr>
            <w:r w:rsidRPr="00CB6975">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BCF48" w14:textId="77777777" w:rsidR="00DD3F04" w:rsidRPr="00CB6975" w:rsidRDefault="00DD3F04" w:rsidP="00C561CC">
            <w:pPr>
              <w:pStyle w:val="TAL"/>
            </w:pPr>
            <w:r w:rsidRPr="00CB6975">
              <w:t>Access to the ApplicationData data set.</w:t>
            </w:r>
          </w:p>
        </w:tc>
      </w:tr>
      <w:tr w:rsidR="00530F49" w:rsidRPr="00CB6975" w14:paraId="235110BD"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695A1" w14:textId="77777777" w:rsidR="00530F49" w:rsidRPr="00CB6975" w:rsidRDefault="00530F49" w:rsidP="00530F49">
            <w:pPr>
              <w:pStyle w:val="TAL"/>
            </w:pPr>
            <w:r w:rsidRPr="00CB6975">
              <w:t>"nudr-dr:application-data</w:t>
            </w:r>
            <w:r>
              <w:t>:pfds:read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26F9FB" w14:textId="77777777" w:rsidR="00530F49" w:rsidRPr="00CB6975" w:rsidRDefault="00530F49" w:rsidP="00530F49">
            <w:pPr>
              <w:pStyle w:val="TAL"/>
            </w:pPr>
            <w:r w:rsidRPr="00CB6975">
              <w:t xml:space="preserve">Access to </w:t>
            </w:r>
            <w:r>
              <w:t>read PFDData</w:t>
            </w:r>
            <w:r w:rsidRPr="00CB6975">
              <w:t>.</w:t>
            </w:r>
          </w:p>
        </w:tc>
      </w:tr>
      <w:tr w:rsidR="00530F49" w:rsidRPr="00CB6975" w14:paraId="602A0B25"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FBF47B" w14:textId="77777777" w:rsidR="00530F49" w:rsidRPr="00CB6975" w:rsidRDefault="00530F49" w:rsidP="00530F49">
            <w:pPr>
              <w:pStyle w:val="TAL"/>
            </w:pPr>
            <w:r w:rsidRPr="00CB6975">
              <w:t>"nudr-dr:application-data</w:t>
            </w:r>
            <w:r>
              <w:t>:pfds:modify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DEFA03" w14:textId="77777777" w:rsidR="00530F49" w:rsidRPr="00CB6975" w:rsidRDefault="00530F49" w:rsidP="00530F49">
            <w:pPr>
              <w:pStyle w:val="TAL"/>
            </w:pPr>
            <w:r w:rsidRPr="00CB6975">
              <w:t xml:space="preserve">Access to </w:t>
            </w:r>
            <w:r>
              <w:t>update PFDData</w:t>
            </w:r>
            <w:r w:rsidRPr="00CB6975">
              <w:t>.</w:t>
            </w:r>
          </w:p>
        </w:tc>
      </w:tr>
      <w:tr w:rsidR="00530F49" w:rsidRPr="00CB6975" w14:paraId="5EA110B7"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FA8446" w14:textId="77777777" w:rsidR="00530F49" w:rsidRPr="00CB6975" w:rsidRDefault="00530F49" w:rsidP="00530F49">
            <w:pPr>
              <w:pStyle w:val="TAL"/>
            </w:pPr>
            <w:r w:rsidRPr="00CB6975">
              <w:t>"nudr-dr:application-data</w:t>
            </w:r>
            <w:r>
              <w:t>:pfds:create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B1589A" w14:textId="77777777" w:rsidR="00530F49" w:rsidRPr="00CB6975" w:rsidRDefault="00530F49" w:rsidP="00530F49">
            <w:pPr>
              <w:pStyle w:val="TAL"/>
            </w:pPr>
            <w:r w:rsidRPr="00CB6975">
              <w:t xml:space="preserve">Access to </w:t>
            </w:r>
            <w:r>
              <w:t>create PFDData</w:t>
            </w:r>
            <w:r w:rsidRPr="00CB6975">
              <w:t>.</w:t>
            </w:r>
          </w:p>
        </w:tc>
      </w:tr>
      <w:tr w:rsidR="00530F49" w:rsidRPr="00CB6975" w14:paraId="155144B7"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0B3796" w14:textId="77777777" w:rsidR="00530F49" w:rsidRPr="00CB6975" w:rsidRDefault="00530F49" w:rsidP="00530F49">
            <w:pPr>
              <w:pStyle w:val="TAL"/>
            </w:pPr>
            <w:r w:rsidRPr="00CB6975">
              <w:t>"nudr-dr:application-data</w:t>
            </w:r>
            <w:r>
              <w:t>:influence-</w:t>
            </w:r>
            <w:r>
              <w:lastRenderedPageBreak/>
              <w: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0600B" w14:textId="77777777" w:rsidR="00530F49" w:rsidRPr="00CB6975" w:rsidRDefault="00530F49" w:rsidP="00530F49">
            <w:pPr>
              <w:pStyle w:val="TAL"/>
            </w:pPr>
            <w:r w:rsidRPr="00CB6975">
              <w:lastRenderedPageBreak/>
              <w:t xml:space="preserve">Access to </w:t>
            </w:r>
            <w:r>
              <w:t>read Traffic Influence Data</w:t>
            </w:r>
            <w:r w:rsidRPr="00CB6975">
              <w:t>.</w:t>
            </w:r>
          </w:p>
        </w:tc>
      </w:tr>
      <w:tr w:rsidR="00530F49" w:rsidRPr="00CB6975" w14:paraId="2F1BE161"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C5D53A" w14:textId="77777777" w:rsidR="00530F49" w:rsidRPr="00CB6975" w:rsidRDefault="00530F49" w:rsidP="00530F49">
            <w:pPr>
              <w:pStyle w:val="TAL"/>
            </w:pPr>
            <w:r w:rsidRPr="00CB6975">
              <w:t>"nudr-dr:application-data</w:t>
            </w:r>
            <w:r>
              <w:t>:influence-data:create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920D7A" w14:textId="77777777" w:rsidR="00530F49" w:rsidRPr="00CB6975" w:rsidRDefault="00530F49" w:rsidP="00530F49">
            <w:pPr>
              <w:pStyle w:val="TAL"/>
            </w:pPr>
            <w:r w:rsidRPr="00CB6975">
              <w:t xml:space="preserve">Access to </w:t>
            </w:r>
            <w:r>
              <w:t>create Traffic Influence Data</w:t>
            </w:r>
            <w:r w:rsidRPr="00CB6975">
              <w:t>.</w:t>
            </w:r>
          </w:p>
        </w:tc>
      </w:tr>
      <w:tr w:rsidR="00530F49" w:rsidRPr="00CB6975" w14:paraId="25798C3C"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A21AD5" w14:textId="77777777" w:rsidR="00530F49" w:rsidRPr="00CB6975" w:rsidRDefault="00530F49" w:rsidP="00530F49">
            <w:pPr>
              <w:pStyle w:val="TAL"/>
            </w:pPr>
            <w:r w:rsidRPr="00CB6975">
              <w:t>"nudr-dr:application-data</w:t>
            </w:r>
            <w:r>
              <w:t>:influence-data:modify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EC39FD" w14:textId="77777777" w:rsidR="00530F49" w:rsidRPr="00CB6975" w:rsidRDefault="00530F49" w:rsidP="00530F49">
            <w:pPr>
              <w:pStyle w:val="TAL"/>
            </w:pPr>
            <w:r w:rsidRPr="00CB6975">
              <w:t xml:space="preserve">Access to </w:t>
            </w:r>
            <w:r>
              <w:t>update Traffic Influence Data</w:t>
            </w:r>
            <w:r w:rsidRPr="00CB6975">
              <w:t>.</w:t>
            </w:r>
          </w:p>
        </w:tc>
      </w:tr>
      <w:tr w:rsidR="00530F49" w:rsidRPr="00CB6975" w14:paraId="45EA75F6"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58DDF" w14:textId="77777777" w:rsidR="00530F49" w:rsidRPr="00CB6975" w:rsidRDefault="00530F49" w:rsidP="00530F49">
            <w:pPr>
              <w:pStyle w:val="TAL"/>
            </w:pPr>
            <w:r w:rsidRPr="00CB6975">
              <w:t>"nudr-dr:application-data</w:t>
            </w:r>
            <w:r>
              <w:t>:influence-data:subscriptions:create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08711" w14:textId="77777777" w:rsidR="00530F49" w:rsidRPr="00CB6975" w:rsidRDefault="00530F49" w:rsidP="00530F49">
            <w:pPr>
              <w:pStyle w:val="TAL"/>
            </w:pPr>
            <w:r w:rsidRPr="00CB6975">
              <w:t xml:space="preserve">Access to </w:t>
            </w:r>
            <w:r>
              <w:t>create Traffic Influence Data Subscriptions</w:t>
            </w:r>
            <w:r w:rsidRPr="00CB6975">
              <w:t>.</w:t>
            </w:r>
          </w:p>
        </w:tc>
      </w:tr>
      <w:tr w:rsidR="00530F49" w:rsidRPr="00CB6975" w14:paraId="0C053E10"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BC2F97" w14:textId="77777777" w:rsidR="00530F49" w:rsidRPr="00CB6975" w:rsidRDefault="00530F49" w:rsidP="00530F49">
            <w:pPr>
              <w:pStyle w:val="TAL"/>
            </w:pPr>
            <w:r w:rsidRPr="00CB6975">
              <w:t>"nudr-dr:application-data</w:t>
            </w:r>
            <w:r>
              <w:t>:influence-data:subscriptions:read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7A89CD" w14:textId="77777777" w:rsidR="00530F49" w:rsidRPr="00CB6975" w:rsidRDefault="00530F49" w:rsidP="00530F49">
            <w:pPr>
              <w:pStyle w:val="TAL"/>
            </w:pPr>
            <w:r w:rsidRPr="00CB6975">
              <w:t xml:space="preserve">Access to </w:t>
            </w:r>
            <w:r>
              <w:t>read Traffic Influence Data Subscriptions</w:t>
            </w:r>
            <w:r w:rsidRPr="00CB6975">
              <w:t>.</w:t>
            </w:r>
          </w:p>
        </w:tc>
      </w:tr>
      <w:tr w:rsidR="00530F49" w:rsidRPr="00CB6975" w14:paraId="1DF8DBD5"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B551" w14:textId="77777777" w:rsidR="00530F49" w:rsidRPr="00CB6975" w:rsidRDefault="00530F49" w:rsidP="00530F49">
            <w:pPr>
              <w:pStyle w:val="TAL"/>
            </w:pPr>
            <w:r w:rsidRPr="00CB6975">
              <w:t>"nudr-dr:application-data</w:t>
            </w:r>
            <w:r>
              <w:t>:influence-data:subscriptions:modify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7AC588" w14:textId="77777777" w:rsidR="00530F49" w:rsidRPr="00CB6975" w:rsidRDefault="00530F49" w:rsidP="00530F49">
            <w:pPr>
              <w:pStyle w:val="TAL"/>
            </w:pPr>
            <w:r w:rsidRPr="00CB6975">
              <w:t xml:space="preserve">Access to </w:t>
            </w:r>
            <w:r>
              <w:t>update Traffic Influence Data Subscriptions</w:t>
            </w:r>
            <w:r w:rsidRPr="00CB6975">
              <w:t>.</w:t>
            </w:r>
          </w:p>
        </w:tc>
      </w:tr>
      <w:tr w:rsidR="00530F49" w:rsidRPr="00CB6975" w14:paraId="45889B15"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643A8" w14:textId="77777777" w:rsidR="00530F49" w:rsidRPr="00CB6975" w:rsidRDefault="00530F49" w:rsidP="00530F49">
            <w:pPr>
              <w:pStyle w:val="TAL"/>
            </w:pPr>
            <w:r w:rsidRPr="00CB6975">
              <w:t>"nudr-dr:application-data</w:t>
            </w:r>
            <w:r>
              <w:t>:bdt-policy-data:read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2E7699" w14:textId="77777777" w:rsidR="00530F49" w:rsidRPr="00CB6975" w:rsidRDefault="00530F49" w:rsidP="00530F49">
            <w:pPr>
              <w:pStyle w:val="TAL"/>
            </w:pPr>
            <w:r w:rsidRPr="00CB6975">
              <w:t xml:space="preserve">Access to </w:t>
            </w:r>
            <w:r>
              <w:t>read BDT Policy Data</w:t>
            </w:r>
            <w:r w:rsidRPr="00CB6975">
              <w:t>.</w:t>
            </w:r>
          </w:p>
        </w:tc>
      </w:tr>
      <w:tr w:rsidR="00530F49" w:rsidRPr="00CB6975" w14:paraId="13F59ABB"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B243C1" w14:textId="77777777" w:rsidR="00530F49" w:rsidRPr="00CB6975" w:rsidRDefault="00530F49" w:rsidP="00530F49">
            <w:pPr>
              <w:pStyle w:val="TAL"/>
            </w:pPr>
            <w:r w:rsidRPr="00CB6975">
              <w:t>"nudr-dr:application-data</w:t>
            </w:r>
            <w:r>
              <w:t>:bdt-policy-data:create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E15C2" w14:textId="77777777" w:rsidR="00530F49" w:rsidRPr="00CB6975" w:rsidRDefault="00530F49" w:rsidP="00530F49">
            <w:pPr>
              <w:pStyle w:val="TAL"/>
            </w:pPr>
            <w:r w:rsidRPr="00CB6975">
              <w:t xml:space="preserve">Access to </w:t>
            </w:r>
            <w:r>
              <w:t>create BDT Policy Data</w:t>
            </w:r>
            <w:r w:rsidRPr="00CB6975">
              <w:t>.</w:t>
            </w:r>
          </w:p>
        </w:tc>
      </w:tr>
      <w:tr w:rsidR="00530F49" w:rsidRPr="00CB6975" w14:paraId="247F5A7B"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3DB6F3" w14:textId="77777777" w:rsidR="00530F49" w:rsidRPr="00CB6975" w:rsidRDefault="00530F49" w:rsidP="00530F49">
            <w:pPr>
              <w:pStyle w:val="TAL"/>
            </w:pPr>
            <w:r w:rsidRPr="00CB6975">
              <w:t>"nudr-dr:application-data</w:t>
            </w:r>
            <w:r>
              <w:t>:bdt-policy-data:modify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058E6" w14:textId="77777777" w:rsidR="00530F49" w:rsidRPr="00CB6975" w:rsidRDefault="00530F49" w:rsidP="00530F49">
            <w:pPr>
              <w:pStyle w:val="TAL"/>
            </w:pPr>
            <w:r w:rsidRPr="00CB6975">
              <w:t xml:space="preserve">Access to </w:t>
            </w:r>
            <w:r>
              <w:t>update BDT Policy Data</w:t>
            </w:r>
            <w:r w:rsidRPr="00CB6975">
              <w:t>.</w:t>
            </w:r>
          </w:p>
        </w:tc>
      </w:tr>
      <w:tr w:rsidR="00530F49" w:rsidRPr="00CB6975" w14:paraId="283700CE"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BEDBE1" w14:textId="77777777" w:rsidR="00530F49" w:rsidRPr="00CB6975" w:rsidRDefault="00530F49" w:rsidP="00530F49">
            <w:pPr>
              <w:pStyle w:val="TAL"/>
            </w:pPr>
            <w:r w:rsidRPr="00CB6975">
              <w:t>"nudr-dr:application-data</w:t>
            </w:r>
            <w:r>
              <w:t>:iptv-config-data:read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060D3E" w14:textId="77777777" w:rsidR="00530F49" w:rsidRPr="00CB6975" w:rsidRDefault="00530F49" w:rsidP="00530F49">
            <w:pPr>
              <w:pStyle w:val="TAL"/>
            </w:pPr>
            <w:r w:rsidRPr="00CB6975">
              <w:t xml:space="preserve">Access to </w:t>
            </w:r>
            <w:r>
              <w:t>read IPTV Configuration Data</w:t>
            </w:r>
            <w:r w:rsidRPr="00CB6975">
              <w:t>.</w:t>
            </w:r>
          </w:p>
        </w:tc>
      </w:tr>
      <w:tr w:rsidR="00530F49" w:rsidRPr="00CB6975" w14:paraId="63D76653"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6AD49" w14:textId="77777777" w:rsidR="00530F49" w:rsidRPr="00CB6975" w:rsidRDefault="00530F49" w:rsidP="00530F49">
            <w:pPr>
              <w:pStyle w:val="TAL"/>
            </w:pPr>
            <w:r w:rsidRPr="00CB6975">
              <w:t>"nudr-dr:application-data</w:t>
            </w:r>
            <w:r>
              <w:t>:iptv-config-data:create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D2AA2E" w14:textId="77777777" w:rsidR="00530F49" w:rsidRPr="00CB6975" w:rsidRDefault="00530F49" w:rsidP="00530F49">
            <w:pPr>
              <w:pStyle w:val="TAL"/>
            </w:pPr>
            <w:r w:rsidRPr="00CB6975">
              <w:t xml:space="preserve">Access to </w:t>
            </w:r>
            <w:r>
              <w:t>create IPTV Configuration Data</w:t>
            </w:r>
            <w:r w:rsidRPr="00CB6975">
              <w:t>.</w:t>
            </w:r>
          </w:p>
        </w:tc>
      </w:tr>
      <w:tr w:rsidR="00530F49" w:rsidRPr="00CB6975" w14:paraId="33B23F63"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D6028" w14:textId="77777777" w:rsidR="00530F49" w:rsidRPr="00CB6975" w:rsidRDefault="00530F49" w:rsidP="00530F49">
            <w:pPr>
              <w:pStyle w:val="TAL"/>
            </w:pPr>
            <w:r w:rsidRPr="00CB6975">
              <w:t>"nudr-dr:application-data</w:t>
            </w:r>
            <w:r>
              <w:t>:iptv-config-data:modify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DECED9" w14:textId="77777777" w:rsidR="00530F49" w:rsidRPr="00CB6975" w:rsidRDefault="00530F49" w:rsidP="00530F49">
            <w:pPr>
              <w:pStyle w:val="TAL"/>
            </w:pPr>
            <w:r w:rsidRPr="00CB6975">
              <w:t xml:space="preserve">Access to </w:t>
            </w:r>
            <w:r>
              <w:t>update IPTV Configuration Data</w:t>
            </w:r>
            <w:r w:rsidRPr="00CB6975">
              <w:t>.</w:t>
            </w:r>
          </w:p>
        </w:tc>
      </w:tr>
      <w:tr w:rsidR="00530F49" w:rsidRPr="00CB6975" w14:paraId="63336FF4"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3689A9" w14:textId="77777777" w:rsidR="00530F49" w:rsidRPr="00CB6975" w:rsidRDefault="00530F49" w:rsidP="00530F49">
            <w:pPr>
              <w:pStyle w:val="TAL"/>
            </w:pPr>
            <w:r w:rsidRPr="00CB6975">
              <w:t>"nudr-dr:application-data</w:t>
            </w:r>
            <w:r>
              <w:t>:service-param-data:read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C0A49" w14:textId="77777777" w:rsidR="00530F49" w:rsidRPr="00CB6975" w:rsidRDefault="00530F49" w:rsidP="00530F49">
            <w:pPr>
              <w:pStyle w:val="TAL"/>
            </w:pPr>
            <w:r w:rsidRPr="00CB6975">
              <w:t xml:space="preserve">Access to </w:t>
            </w:r>
            <w:r>
              <w:t>read Service Parameter Data</w:t>
            </w:r>
            <w:r w:rsidRPr="00CB6975">
              <w:t>.</w:t>
            </w:r>
          </w:p>
        </w:tc>
      </w:tr>
      <w:tr w:rsidR="00530F49" w:rsidRPr="00CB6975" w14:paraId="30F94322"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AD0E3" w14:textId="77777777" w:rsidR="00530F49" w:rsidRPr="00CB6975" w:rsidRDefault="00530F49" w:rsidP="00530F49">
            <w:pPr>
              <w:pStyle w:val="TAL"/>
            </w:pPr>
            <w:r w:rsidRPr="00CB6975">
              <w:t>"nudr-dr:application-data</w:t>
            </w:r>
            <w:r>
              <w:t>:service-param-data:create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0C67DD" w14:textId="77777777" w:rsidR="00530F49" w:rsidRPr="00CB6975" w:rsidRDefault="00530F49" w:rsidP="00530F49">
            <w:pPr>
              <w:pStyle w:val="TAL"/>
            </w:pPr>
            <w:r w:rsidRPr="00CB6975">
              <w:t xml:space="preserve">Access to </w:t>
            </w:r>
            <w:r>
              <w:t>create Service Parameter Data</w:t>
            </w:r>
            <w:r w:rsidRPr="00CB6975">
              <w:t>.</w:t>
            </w:r>
          </w:p>
        </w:tc>
      </w:tr>
      <w:tr w:rsidR="00530F49" w:rsidRPr="00CB6975" w14:paraId="5705DCF1"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12B85" w14:textId="77777777" w:rsidR="00530F49" w:rsidRPr="00CB6975" w:rsidRDefault="00530F49" w:rsidP="00530F49">
            <w:pPr>
              <w:pStyle w:val="TAL"/>
            </w:pPr>
            <w:r w:rsidRPr="00CB6975">
              <w:t>"nudr-dr:application-data</w:t>
            </w:r>
            <w:r>
              <w:t>:service-param-data:modify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3F78B1" w14:textId="77777777" w:rsidR="00530F49" w:rsidRPr="00CB6975" w:rsidRDefault="00530F49" w:rsidP="00530F49">
            <w:pPr>
              <w:pStyle w:val="TAL"/>
            </w:pPr>
            <w:r w:rsidRPr="00CB6975">
              <w:t xml:space="preserve">Access to </w:t>
            </w:r>
            <w:r>
              <w:t>update Service Parameter Data</w:t>
            </w:r>
            <w:r w:rsidRPr="00CB6975">
              <w:t>.</w:t>
            </w:r>
          </w:p>
        </w:tc>
      </w:tr>
      <w:tr w:rsidR="00530F49" w:rsidRPr="00CB6975" w14:paraId="3B9D7AB3"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F9DDB3" w14:textId="77777777" w:rsidR="00530F49" w:rsidRPr="00CB6975" w:rsidRDefault="00530F49" w:rsidP="00530F49">
            <w:pPr>
              <w:pStyle w:val="TAL"/>
            </w:pPr>
            <w:r w:rsidRPr="00CB6975">
              <w:t>"nudr-dr:application-data</w:t>
            </w:r>
            <w:r>
              <w:t>:am-influence-data:read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BACED5" w14:textId="77777777" w:rsidR="00530F49" w:rsidRPr="00CB6975" w:rsidRDefault="00530F49" w:rsidP="00530F49">
            <w:pPr>
              <w:pStyle w:val="TAL"/>
            </w:pPr>
            <w:r w:rsidRPr="00CB6975">
              <w:t xml:space="preserve">Access to </w:t>
            </w:r>
            <w:r>
              <w:t>read AM Influence Data</w:t>
            </w:r>
            <w:r w:rsidRPr="00CB6975">
              <w:t>.</w:t>
            </w:r>
          </w:p>
        </w:tc>
      </w:tr>
      <w:tr w:rsidR="00530F49" w:rsidRPr="00CB6975" w14:paraId="194D0BB2"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8FD25" w14:textId="77777777" w:rsidR="00530F49" w:rsidRPr="00CB6975" w:rsidRDefault="00530F49" w:rsidP="00530F49">
            <w:pPr>
              <w:pStyle w:val="TAL"/>
            </w:pPr>
            <w:r w:rsidRPr="00CB6975">
              <w:t>"nudr-dr:application-data</w:t>
            </w:r>
            <w:r>
              <w:t>:am-influence-data:create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943F4B" w14:textId="77777777" w:rsidR="00530F49" w:rsidRPr="00CB6975" w:rsidRDefault="00530F49" w:rsidP="00530F49">
            <w:pPr>
              <w:pStyle w:val="TAL"/>
            </w:pPr>
            <w:r w:rsidRPr="00CB6975">
              <w:t xml:space="preserve">Access to </w:t>
            </w:r>
            <w:r>
              <w:t>create AM Influence Data</w:t>
            </w:r>
            <w:r w:rsidRPr="00CB6975">
              <w:t>.</w:t>
            </w:r>
          </w:p>
        </w:tc>
      </w:tr>
      <w:tr w:rsidR="00530F49" w:rsidRPr="00CB6975" w14:paraId="03CBC177"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C6716C" w14:textId="77777777" w:rsidR="00530F49" w:rsidRPr="00CB6975" w:rsidRDefault="00530F49" w:rsidP="00530F49">
            <w:pPr>
              <w:pStyle w:val="TAL"/>
            </w:pPr>
            <w:r w:rsidRPr="00CB6975">
              <w:t>"nudr-dr:application-data</w:t>
            </w:r>
            <w:r>
              <w:t>:am-influence-data:modify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FA1A32" w14:textId="77777777" w:rsidR="00530F49" w:rsidRPr="00CB6975" w:rsidRDefault="00530F49" w:rsidP="00530F49">
            <w:pPr>
              <w:pStyle w:val="TAL"/>
            </w:pPr>
            <w:r w:rsidRPr="00CB6975">
              <w:t xml:space="preserve">Access to </w:t>
            </w:r>
            <w:r>
              <w:t>update AM Influence Data</w:t>
            </w:r>
            <w:r w:rsidRPr="00CB6975">
              <w:t>.</w:t>
            </w:r>
          </w:p>
        </w:tc>
      </w:tr>
      <w:tr w:rsidR="00530F49" w:rsidRPr="00CB6975" w14:paraId="31D03E81"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C9A8C7" w14:textId="77777777" w:rsidR="00530F49" w:rsidRPr="00CB6975" w:rsidRDefault="00530F49" w:rsidP="00530F49">
            <w:pPr>
              <w:pStyle w:val="TAL"/>
            </w:pPr>
            <w:r w:rsidRPr="00CB6975">
              <w:t>"nudr-dr:</w:t>
            </w:r>
            <w:r>
              <w:t>application-data:subs-to-notify:create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5CBD1F" w14:textId="77777777" w:rsidR="00530F49" w:rsidRPr="00CB6975" w:rsidRDefault="00530F49" w:rsidP="00530F49">
            <w:pPr>
              <w:pStyle w:val="TAL"/>
            </w:pPr>
            <w:r w:rsidRPr="00CB6975">
              <w:t xml:space="preserve">Access to </w:t>
            </w:r>
            <w:r>
              <w:t>create Subscriptions resources</w:t>
            </w:r>
            <w:r w:rsidRPr="00CB6975">
              <w:t>.</w:t>
            </w:r>
          </w:p>
        </w:tc>
      </w:tr>
      <w:tr w:rsidR="00530F49" w:rsidRPr="00CB6975" w14:paraId="0E2200BD"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FAB874" w14:textId="77777777" w:rsidR="00530F49" w:rsidRPr="00CB6975" w:rsidRDefault="00530F49" w:rsidP="00530F49">
            <w:pPr>
              <w:pStyle w:val="TAL"/>
            </w:pPr>
            <w:r w:rsidRPr="00CB6975">
              <w:t>"nudr-dr:</w:t>
            </w:r>
            <w:r>
              <w:t>application-data:subs-to-notify:read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82E898" w14:textId="77777777" w:rsidR="00530F49" w:rsidRPr="00CB6975" w:rsidRDefault="00530F49" w:rsidP="00530F49">
            <w:pPr>
              <w:pStyle w:val="TAL"/>
            </w:pPr>
            <w:r w:rsidRPr="00CB6975">
              <w:t xml:space="preserve">Access to </w:t>
            </w:r>
            <w:r>
              <w:t>read Subscriptions resources</w:t>
            </w:r>
            <w:r w:rsidRPr="00CB6975">
              <w:t>.</w:t>
            </w:r>
          </w:p>
        </w:tc>
      </w:tr>
      <w:tr w:rsidR="00530F49" w:rsidRPr="00CB6975" w14:paraId="787A80F7"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830D41" w14:textId="77777777" w:rsidR="00530F49" w:rsidRPr="00CB6975" w:rsidRDefault="00530F49" w:rsidP="00530F49">
            <w:pPr>
              <w:pStyle w:val="TAL"/>
            </w:pPr>
            <w:r w:rsidRPr="00CB6975">
              <w:t>"nudr-dr:</w:t>
            </w:r>
            <w:r>
              <w:t>application-data:subs-to-notify:modify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A0521A" w14:textId="77777777" w:rsidR="00530F49" w:rsidRPr="00CB6975" w:rsidRDefault="00530F49" w:rsidP="00530F49">
            <w:pPr>
              <w:pStyle w:val="TAL"/>
            </w:pPr>
            <w:r w:rsidRPr="00CB6975">
              <w:t xml:space="preserve">Access to </w:t>
            </w:r>
            <w:r>
              <w:t>update Subscriptions resources</w:t>
            </w:r>
            <w:r w:rsidRPr="00CB6975">
              <w:t>.</w:t>
            </w:r>
          </w:p>
        </w:tc>
      </w:tr>
      <w:tr w:rsidR="00530F49" w:rsidRPr="00CB6975" w14:paraId="10EA0B65"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2758D" w14:textId="77777777" w:rsidR="00530F49" w:rsidRPr="00CB6975" w:rsidRDefault="00530F49" w:rsidP="00530F49">
            <w:pPr>
              <w:pStyle w:val="TAL"/>
            </w:pPr>
            <w:r w:rsidRPr="00CB6975">
              <w:t>"nudr-dr:application-data</w:t>
            </w:r>
            <w:r>
              <w:t>:eas-deploy-data:read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545266" w14:textId="77777777" w:rsidR="00530F49" w:rsidRPr="00CB6975" w:rsidRDefault="00530F49" w:rsidP="00530F49">
            <w:pPr>
              <w:pStyle w:val="TAL"/>
            </w:pPr>
            <w:r w:rsidRPr="00CB6975">
              <w:t xml:space="preserve">Access to </w:t>
            </w:r>
            <w:r>
              <w:t>read EAS Deployment Information Data</w:t>
            </w:r>
            <w:r w:rsidRPr="00CB6975">
              <w:t>.</w:t>
            </w:r>
          </w:p>
        </w:tc>
      </w:tr>
      <w:tr w:rsidR="00530F49" w:rsidRPr="00CB6975" w14:paraId="03711A89"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C3CA60" w14:textId="77777777" w:rsidR="00530F49" w:rsidRPr="00CB6975" w:rsidRDefault="00530F49" w:rsidP="00530F49">
            <w:pPr>
              <w:pStyle w:val="TAL"/>
            </w:pPr>
            <w:r w:rsidRPr="00CB6975">
              <w:t>"nudr-dr:application-data</w:t>
            </w:r>
            <w:r>
              <w:t>:eas-deploy-data:create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37B6EA" w14:textId="77777777" w:rsidR="00530F49" w:rsidRPr="00CB6975" w:rsidRDefault="00530F49" w:rsidP="00530F49">
            <w:pPr>
              <w:pStyle w:val="TAL"/>
            </w:pPr>
            <w:r w:rsidRPr="00CB6975">
              <w:t xml:space="preserve">Access to </w:t>
            </w:r>
            <w:r>
              <w:t>create EAS Deployment Information Data</w:t>
            </w:r>
            <w:r w:rsidRPr="00CB6975">
              <w:t>.</w:t>
            </w:r>
          </w:p>
        </w:tc>
      </w:tr>
      <w:tr w:rsidR="00530F49" w:rsidRPr="00CB6975" w14:paraId="3780DFB1"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39FFC" w14:textId="77777777" w:rsidR="00530F49" w:rsidRPr="00CB6975" w:rsidRDefault="00530F49" w:rsidP="00530F49">
            <w:pPr>
              <w:pStyle w:val="TAL"/>
            </w:pPr>
            <w:r w:rsidRPr="00CB6975">
              <w:t>"nudr-dr:application-data</w:t>
            </w:r>
            <w:r>
              <w:t>:eas-deploy-data:modify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D5272" w14:textId="77777777" w:rsidR="00530F49" w:rsidRPr="00CB6975" w:rsidRDefault="00530F49" w:rsidP="00530F49">
            <w:pPr>
              <w:pStyle w:val="TAL"/>
            </w:pPr>
            <w:r w:rsidRPr="00CB6975">
              <w:t xml:space="preserve">Access to </w:t>
            </w:r>
            <w:r>
              <w:t>update EAS Deployment Information Data</w:t>
            </w:r>
            <w:r w:rsidRPr="00CB6975">
              <w:t>.</w:t>
            </w:r>
          </w:p>
        </w:tc>
      </w:tr>
    </w:tbl>
    <w:p w14:paraId="661261F0" w14:textId="77777777" w:rsidR="003133A5" w:rsidRPr="002F706E" w:rsidRDefault="003133A5" w:rsidP="003133A5">
      <w:pPr>
        <w:rPr>
          <w:lang w:eastAsia="zh-CN"/>
        </w:rPr>
      </w:pPr>
    </w:p>
    <w:p w14:paraId="6A442FD1" w14:textId="77777777" w:rsidR="003133A5" w:rsidRPr="001F16C3" w:rsidRDefault="003133A5" w:rsidP="00F3074B">
      <w:pPr>
        <w:pStyle w:val="Heading3"/>
      </w:pPr>
      <w:bookmarkStart w:id="760" w:name="_Toc20120585"/>
      <w:bookmarkStart w:id="761" w:name="_Toc21623463"/>
      <w:bookmarkStart w:id="762" w:name="_Toc27587166"/>
      <w:bookmarkStart w:id="763" w:name="_Toc36459229"/>
      <w:bookmarkStart w:id="764" w:name="_Toc45028476"/>
      <w:bookmarkStart w:id="765" w:name="_Toc51870155"/>
      <w:bookmarkStart w:id="766" w:name="_Toc51870277"/>
      <w:bookmarkStart w:id="767" w:name="_Toc90582032"/>
      <w:bookmarkStart w:id="768" w:name="_Toc130816117"/>
      <w:r w:rsidRPr="001F16C3">
        <w:t>6.1.</w:t>
      </w:r>
      <w:r w:rsidRPr="001F16C3">
        <w:rPr>
          <w:lang w:eastAsia="zh-CN"/>
        </w:rPr>
        <w:t>8</w:t>
      </w:r>
      <w:r w:rsidRPr="001F16C3">
        <w:tab/>
        <w:t>Feature negotiation</w:t>
      </w:r>
      <w:bookmarkEnd w:id="760"/>
      <w:bookmarkEnd w:id="761"/>
      <w:bookmarkEnd w:id="762"/>
      <w:bookmarkEnd w:id="763"/>
      <w:bookmarkEnd w:id="764"/>
      <w:bookmarkEnd w:id="765"/>
      <w:bookmarkEnd w:id="766"/>
      <w:bookmarkEnd w:id="767"/>
      <w:bookmarkEnd w:id="768"/>
    </w:p>
    <w:p w14:paraId="54EB59E3" w14:textId="77777777" w:rsidR="003133A5" w:rsidRPr="001F16C3" w:rsidRDefault="003133A5" w:rsidP="003133A5">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63E4480F" w14:textId="77777777" w:rsidR="003133A5" w:rsidRDefault="003133A5" w:rsidP="003133A5">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133A5" w:rsidRPr="00CB6975" w14:paraId="0B0F9C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47AD452F" w14:textId="77777777" w:rsidR="003133A5" w:rsidRPr="00CB6975" w:rsidRDefault="003133A5" w:rsidP="00F3074B">
            <w:pPr>
              <w:pStyle w:val="TAH"/>
              <w:rPr>
                <w:noProof/>
              </w:rPr>
            </w:pPr>
            <w:r w:rsidRPr="00CB6975">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5D43FED4" w14:textId="77777777" w:rsidR="003133A5" w:rsidRPr="00CB6975" w:rsidRDefault="003133A5" w:rsidP="00F3074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1493F44B" w14:textId="77777777" w:rsidR="003133A5" w:rsidRPr="00CB6975" w:rsidRDefault="003133A5" w:rsidP="00D14072">
            <w:pPr>
              <w:keepNext/>
              <w:keepLines/>
              <w:spacing w:after="0"/>
              <w:jc w:val="center"/>
              <w:rPr>
                <w:rFonts w:ascii="Arial" w:hAnsi="Arial"/>
                <w:b/>
                <w:noProof/>
                <w:sz w:val="18"/>
              </w:rPr>
            </w:pPr>
            <w:r w:rsidRPr="00CB6975">
              <w:rPr>
                <w:rFonts w:ascii="Arial" w:hAnsi="Arial"/>
                <w:b/>
                <w:noProof/>
                <w:sz w:val="18"/>
              </w:rPr>
              <w:t>Description</w:t>
            </w:r>
          </w:p>
        </w:tc>
      </w:tr>
      <w:tr w:rsidR="003133A5" w:rsidRPr="00CB6975" w14:paraId="70813E3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0F7214C" w14:textId="77777777" w:rsidR="003133A5" w:rsidRPr="00CB6975" w:rsidRDefault="003133A5" w:rsidP="00D14072">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53C555A6" w14:textId="77777777" w:rsidR="003133A5" w:rsidRPr="00CB6975" w:rsidRDefault="003133A5" w:rsidP="00D14072">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547390A7" w14:textId="77777777" w:rsidR="003133A5" w:rsidRPr="00CB6975" w:rsidRDefault="003133A5" w:rsidP="00D14072">
            <w:pPr>
              <w:pStyle w:val="TAL"/>
              <w:rPr>
                <w:lang w:eastAsia="zh-CN"/>
              </w:rPr>
            </w:pPr>
            <w:r w:rsidRPr="00CB6975">
              <w:rPr>
                <w:szCs w:val="18"/>
              </w:rPr>
              <w:t>This feature indicates the support of the complete removal of a Policy Data resource.</w:t>
            </w:r>
          </w:p>
        </w:tc>
      </w:tr>
      <w:tr w:rsidR="003133A5" w:rsidRPr="00CB6975" w14:paraId="20D1954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93CC53C" w14:textId="77777777" w:rsidR="003133A5" w:rsidRPr="00CB6975" w:rsidRDefault="003133A5" w:rsidP="00D14072">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1B674F03" w14:textId="77777777" w:rsidR="003133A5" w:rsidRPr="00CB6975" w:rsidRDefault="003133A5" w:rsidP="00D14072">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654EF31D" w14:textId="77777777" w:rsidR="003133A5" w:rsidRPr="00CB6975" w:rsidRDefault="003133A5" w:rsidP="00D14072">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3133A5" w:rsidRPr="00CB6975" w14:paraId="30E6FB5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3577971" w14:textId="77777777" w:rsidR="003133A5" w:rsidRPr="00CB6975" w:rsidRDefault="003133A5" w:rsidP="00D14072">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6DDA9893" w14:textId="77777777" w:rsidR="003133A5" w:rsidRPr="00CB6975" w:rsidRDefault="003133A5" w:rsidP="00D14072">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761C25E7" w14:textId="77777777" w:rsidR="003133A5" w:rsidRPr="00CB6975" w:rsidRDefault="003133A5" w:rsidP="00D14072">
            <w:pPr>
              <w:pStyle w:val="TAL"/>
              <w:rPr>
                <w:szCs w:val="18"/>
              </w:rPr>
            </w:pPr>
            <w:r w:rsidRPr="00CB6975">
              <w:rPr>
                <w:lang w:eastAsia="zh-CN"/>
              </w:rPr>
              <w:t>This feature supports the additional protocol matching condition for the domain name in PFD data.</w:t>
            </w:r>
          </w:p>
        </w:tc>
      </w:tr>
      <w:tr w:rsidR="003133A5" w:rsidRPr="00CB6975" w14:paraId="0CDB56D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8450C27" w14:textId="77777777" w:rsidR="003133A5" w:rsidRPr="00CB6975" w:rsidRDefault="003133A5" w:rsidP="00D14072">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BEFFBF2" w14:textId="77777777" w:rsidR="003133A5" w:rsidRPr="00CB6975" w:rsidRDefault="003133A5" w:rsidP="00D14072">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40A17391" w14:textId="77777777" w:rsidR="003133A5" w:rsidRPr="00CB6975" w:rsidRDefault="003133A5" w:rsidP="00D14072">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133A5" w:rsidRPr="00CB6975" w14:paraId="58C7F896"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5A070A4" w14:textId="77777777" w:rsidR="003133A5" w:rsidRPr="00CB6975" w:rsidRDefault="003133A5" w:rsidP="00D14072">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070E364C" w14:textId="77777777" w:rsidR="003133A5" w:rsidRPr="00CB6975" w:rsidRDefault="003133A5" w:rsidP="00D14072">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4745B89B" w14:textId="77777777" w:rsidR="003133A5" w:rsidRPr="00CB6975" w:rsidRDefault="003133A5" w:rsidP="00D14072">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3133A5" w:rsidRPr="00CB6975" w14:paraId="7F9B0AF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A986A03" w14:textId="77777777" w:rsidR="003133A5" w:rsidRPr="00CB6975" w:rsidRDefault="003133A5" w:rsidP="00D14072">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1427AE90" w14:textId="77777777" w:rsidR="003133A5" w:rsidRPr="00CB6975" w:rsidRDefault="003133A5" w:rsidP="00D14072">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51608A00" w14:textId="77777777" w:rsidR="003133A5" w:rsidRPr="00CB6975" w:rsidRDefault="003133A5" w:rsidP="00D14072">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3133A5" w:rsidRPr="00CB6975" w14:paraId="727C3AA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A00DEA6" w14:textId="77777777" w:rsidR="003133A5" w:rsidRPr="00CB6975" w:rsidRDefault="003133A5" w:rsidP="00D14072">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0E6A919A" w14:textId="77777777" w:rsidR="003133A5" w:rsidRPr="00CB6975" w:rsidRDefault="003133A5" w:rsidP="00D14072">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296067D6" w14:textId="77777777" w:rsidR="003133A5" w:rsidRPr="00CB6975" w:rsidRDefault="003133A5" w:rsidP="00D14072">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3133A5" w:rsidRPr="00CB6975" w14:paraId="79B98E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2E2340B" w14:textId="77777777" w:rsidR="003133A5" w:rsidRPr="00CB6975" w:rsidRDefault="003133A5" w:rsidP="00D14072">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5AF33FB8" w14:textId="77777777" w:rsidR="003133A5" w:rsidRPr="00CB6975" w:rsidRDefault="003133A5" w:rsidP="00D14072">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40E058C0" w14:textId="77777777" w:rsidR="003133A5" w:rsidRPr="00CB6975" w:rsidRDefault="003133A5" w:rsidP="00D14072">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3133A5" w:rsidRPr="00CB6975" w14:paraId="545EB17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EA05D0B" w14:textId="77777777" w:rsidR="003133A5" w:rsidRPr="00CB6975" w:rsidRDefault="003133A5" w:rsidP="00D14072">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491E6AB4" w14:textId="77777777" w:rsidR="003133A5" w:rsidRPr="00CB6975" w:rsidRDefault="003133A5" w:rsidP="00D14072">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EF050F6" w14:textId="77777777" w:rsidR="003133A5" w:rsidRPr="00CB6975" w:rsidRDefault="003133A5" w:rsidP="00D14072">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3133A5" w:rsidRPr="00CB6975" w14:paraId="1AC74AF6"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4FCB736E" w14:textId="77777777" w:rsidR="003133A5" w:rsidRPr="00CB6975" w:rsidRDefault="003133A5" w:rsidP="00D14072">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4B182232" w14:textId="77777777" w:rsidR="003133A5" w:rsidRPr="00CB6975" w:rsidRDefault="003133A5" w:rsidP="00D14072">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77E4ACD4" w14:textId="77777777" w:rsidR="003133A5" w:rsidRPr="00CB6975" w:rsidRDefault="003133A5" w:rsidP="00D14072">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3133A5" w:rsidRPr="00CB6975" w14:paraId="0C37C3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6A938247" w14:textId="77777777" w:rsidR="003133A5" w:rsidRPr="00CB6975" w:rsidRDefault="003133A5" w:rsidP="00D14072">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37F9BF80" w14:textId="77777777" w:rsidR="003133A5" w:rsidRPr="00CB6975" w:rsidRDefault="003133A5" w:rsidP="00D14072">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033465F3" w14:textId="77777777" w:rsidR="003133A5" w:rsidRPr="00CB6975" w:rsidRDefault="003133A5" w:rsidP="00D14072">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33BD82A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257470E"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794DD4B1" w14:textId="77777777" w:rsidR="003133A5" w:rsidRPr="00CB6975" w:rsidRDefault="003133A5" w:rsidP="00D14072">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9E57B71" w14:textId="77777777" w:rsidR="003133A5" w:rsidRPr="00CB6975" w:rsidRDefault="003133A5" w:rsidP="00D14072">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3133A5" w:rsidRPr="00CB6975" w14:paraId="223910F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84B24E1" w14:textId="77777777" w:rsidR="003133A5" w:rsidRPr="00CB6975" w:rsidRDefault="003133A5" w:rsidP="00D14072">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45D29325" w14:textId="77777777" w:rsidR="003133A5" w:rsidRPr="00CB6975" w:rsidRDefault="003133A5" w:rsidP="00D14072">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3A63D041" w14:textId="77777777" w:rsidR="003133A5" w:rsidRPr="00CB6975" w:rsidRDefault="003133A5" w:rsidP="00D14072">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53E0E4B4"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24D059D" w14:textId="77777777" w:rsidR="003133A5" w:rsidRPr="00CB6975" w:rsidRDefault="003133A5" w:rsidP="00D14072">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5FDD13C0" w14:textId="32792EF8" w:rsidR="003133A5" w:rsidRPr="00CB6975" w:rsidRDefault="003133A5" w:rsidP="00D14072">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F4BA40A" w14:textId="51874767" w:rsidR="003133A5" w:rsidRPr="00CB6975" w:rsidRDefault="00843227" w:rsidP="00D14072">
            <w:pPr>
              <w:pStyle w:val="TAL"/>
              <w:rPr>
                <w:szCs w:val="18"/>
              </w:rPr>
            </w:pPr>
            <w:r>
              <w:rPr>
                <w:rFonts w:hint="eastAsia"/>
                <w:szCs w:val="18"/>
                <w:lang w:eastAsia="zh-CN"/>
              </w:rPr>
              <w:t>Reserved</w:t>
            </w:r>
          </w:p>
        </w:tc>
      </w:tr>
      <w:tr w:rsidR="003133A5" w:rsidRPr="00CB6975" w14:paraId="569F6F4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75B2BBC2"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4D9F0AB" w14:textId="77777777" w:rsidR="003133A5" w:rsidRPr="00CB6975" w:rsidRDefault="003133A5" w:rsidP="00D14072">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17F2BF3E" w14:textId="77777777" w:rsidR="003133A5" w:rsidRPr="00CB6975" w:rsidRDefault="003133A5" w:rsidP="00D14072">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0A7A2F2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D7E15F9"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91DB6FE" w14:textId="77777777" w:rsidR="003133A5" w:rsidRPr="00CB6975" w:rsidRDefault="00115870" w:rsidP="00D14072">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7401F753" w14:textId="77777777" w:rsidR="003133A5" w:rsidRPr="00CB6975" w:rsidRDefault="003133A5" w:rsidP="00D14072">
            <w:pPr>
              <w:pStyle w:val="TAL"/>
              <w:rPr>
                <w:szCs w:val="18"/>
              </w:rPr>
            </w:pPr>
            <w:r w:rsidRPr="00CB6975">
              <w:t xml:space="preserve">This feature indicates the support for </w:t>
            </w:r>
            <w:r w:rsidR="00115870">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3133A5" w:rsidRPr="00CB6975" w14:paraId="4F06D93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C70AD4A"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9B49E7D" w14:textId="77777777" w:rsidR="003133A5" w:rsidRPr="00CB6975" w:rsidRDefault="003133A5" w:rsidP="00D14072">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0130FA81" w14:textId="77777777" w:rsidR="003133A5" w:rsidRPr="00CB6975" w:rsidRDefault="003133A5" w:rsidP="00D14072">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09CE3B7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4C7EF38" w14:textId="77777777" w:rsidR="003133A5" w:rsidRPr="00CB6975" w:rsidRDefault="003133A5" w:rsidP="00D14072">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5310D4A" w14:textId="77777777" w:rsidR="003133A5" w:rsidRPr="00CB6975" w:rsidRDefault="003133A5" w:rsidP="00D14072">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5D79079" w14:textId="77777777" w:rsidR="003133A5" w:rsidRPr="00CB6975" w:rsidRDefault="003133A5" w:rsidP="00D14072">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rsidR="00747711">
              <w:t xml:space="preserve"> It requires the support of OpSpecDataMapNotification feature</w:t>
            </w:r>
          </w:p>
        </w:tc>
      </w:tr>
      <w:tr w:rsidR="003133A5" w:rsidRPr="00CB6975" w14:paraId="7CC7DDF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47CBFEF9" w14:textId="77777777" w:rsidR="003133A5" w:rsidRPr="00CB6975" w:rsidRDefault="003133A5" w:rsidP="00D14072">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78017FE1" w14:textId="77777777" w:rsidR="003133A5" w:rsidRPr="00CB6975" w:rsidRDefault="003133A5" w:rsidP="00D14072">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6C93CA61" w14:textId="77777777" w:rsidR="003133A5" w:rsidRPr="00CB6975" w:rsidRDefault="003133A5" w:rsidP="00D14072">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3133A5" w:rsidRPr="00CB6975" w14:paraId="7661489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A9AB714" w14:textId="77777777" w:rsidR="003133A5" w:rsidRPr="00CB6975" w:rsidRDefault="003133A5" w:rsidP="00D14072">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C6E4139" w14:textId="77777777" w:rsidR="003133A5" w:rsidRPr="00CB6975" w:rsidRDefault="003133A5" w:rsidP="00D14072">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6CC90211" w14:textId="77777777" w:rsidR="003133A5" w:rsidRPr="00CB6975" w:rsidRDefault="003133A5" w:rsidP="00D14072">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3133A5" w:rsidRPr="00CB6975" w14:paraId="361BC20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D2C051C" w14:textId="77777777" w:rsidR="003133A5" w:rsidRPr="00CB6975" w:rsidRDefault="003133A5" w:rsidP="00D14072">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6CCCB4B2" w14:textId="77777777" w:rsidR="003133A5" w:rsidRPr="00CB6975" w:rsidRDefault="003133A5" w:rsidP="00D14072">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043D1358" w14:textId="77777777" w:rsidR="003133A5" w:rsidRPr="00CB6975" w:rsidRDefault="003133A5" w:rsidP="00D14072">
            <w:pPr>
              <w:pStyle w:val="TAL"/>
            </w:pPr>
            <w:r w:rsidRPr="00CB6975">
              <w:rPr>
                <w:rFonts w:hint="eastAsia"/>
              </w:rPr>
              <w:t>T</w:t>
            </w:r>
            <w:r w:rsidRPr="00CB6975">
              <w:t>his feature indicates the support of the UE Subscription Data Sets Retrieve as specified in clause 5.2.47 of 3GPP TS 29.505 [2].</w:t>
            </w:r>
          </w:p>
        </w:tc>
      </w:tr>
      <w:tr w:rsidR="003133A5" w:rsidRPr="00CB6975" w14:paraId="4C5A3A7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1F05792" w14:textId="77777777" w:rsidR="003133A5" w:rsidRPr="00CB6975" w:rsidRDefault="003133A5" w:rsidP="00D14072">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C5C56A0" w14:textId="77777777" w:rsidR="003133A5" w:rsidRPr="00CB6975" w:rsidRDefault="003133A5" w:rsidP="00D14072">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5D74291E" w14:textId="77777777" w:rsidR="003133A5" w:rsidRPr="00CB6975" w:rsidRDefault="003133A5" w:rsidP="00D14072">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3133A5" w:rsidRPr="00CB6975" w14:paraId="6F52BCC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C80D306" w14:textId="77777777" w:rsidR="003133A5" w:rsidRPr="00CB6975" w:rsidRDefault="003133A5" w:rsidP="00D14072">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352C5C15" w14:textId="77777777" w:rsidR="003133A5" w:rsidRPr="00CB6975" w:rsidRDefault="003133A5" w:rsidP="00D14072">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01D54F60" w14:textId="77777777" w:rsidR="003133A5" w:rsidRPr="00CB6975" w:rsidRDefault="003133A5" w:rsidP="00D14072">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9C3AE3" w:rsidRPr="00CB6975" w14:paraId="6D57F78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4206918" w14:textId="77777777" w:rsidR="009C3AE3" w:rsidRPr="00CB6975" w:rsidRDefault="009C3AE3" w:rsidP="009C3AE3">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7A6CAFFB" w14:textId="77777777" w:rsidR="009C3AE3" w:rsidRPr="00CB6975" w:rsidRDefault="009C3AE3" w:rsidP="009C3AE3">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36A83076" w14:textId="77777777" w:rsidR="009C3AE3" w:rsidRPr="00CB6975" w:rsidRDefault="009C3AE3" w:rsidP="009C3AE3">
            <w:pPr>
              <w:pStyle w:val="TAL"/>
            </w:pPr>
            <w:r>
              <w:t xml:space="preserve">This feature indicates the support of </w:t>
            </w:r>
            <w:r w:rsidRPr="002A6D6B">
              <w:t>Application guidance for URSP determination</w:t>
            </w:r>
            <w:r>
              <w:t xml:space="preserve"> related application data as specified in 3GPP TS 29.519 [3].</w:t>
            </w:r>
          </w:p>
        </w:tc>
      </w:tr>
      <w:tr w:rsidR="009C3AE3" w:rsidRPr="00CB6975" w14:paraId="25D68B5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2BF0B7E" w14:textId="77777777" w:rsidR="009C3AE3" w:rsidRPr="00CB6975" w:rsidRDefault="009C3AE3" w:rsidP="009C3AE3">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5628D5E3" w14:textId="77777777" w:rsidR="009C3AE3" w:rsidRPr="00CB6975" w:rsidRDefault="009C3AE3" w:rsidP="009C3AE3">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77A23BA1" w14:textId="77777777" w:rsidR="009C3AE3" w:rsidRPr="00CB6975" w:rsidRDefault="009C3AE3" w:rsidP="009C3AE3">
            <w:pPr>
              <w:pStyle w:val="TAL"/>
            </w:pPr>
            <w:r>
              <w:t>This feature indicates the support of EAS Deployment Information Data and Subscription related application data as specified in 3GPP TS 29.519 [3].</w:t>
            </w:r>
          </w:p>
        </w:tc>
      </w:tr>
      <w:tr w:rsidR="00914741" w:rsidRPr="00CB6975" w14:paraId="41CB5A0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2AC928D" w14:textId="77777777" w:rsidR="00914741" w:rsidRDefault="00914741" w:rsidP="00914741">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217EEE10" w14:textId="77777777" w:rsidR="00914741" w:rsidRDefault="00914741" w:rsidP="00914741">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D7F9031" w14:textId="77777777" w:rsidR="00914741" w:rsidRDefault="00914741" w:rsidP="00914741">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432B07" w:rsidRPr="00CB6975" w14:paraId="6CC5176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148A6AA" w14:textId="77777777" w:rsidR="00432B07" w:rsidRPr="00432B07" w:rsidRDefault="00432B07" w:rsidP="00432B07">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4B2E9A7A" w14:textId="77777777" w:rsidR="00432B07" w:rsidRDefault="00432B07" w:rsidP="00432B07">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55E9288A" w14:textId="77777777" w:rsidR="00432B07" w:rsidRPr="00234A1F" w:rsidRDefault="00432B07" w:rsidP="00432B07">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5D15A4" w:rsidRPr="00CB6975" w14:paraId="08BD3B6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01F2853" w14:textId="77777777" w:rsidR="005D15A4" w:rsidRDefault="005D15A4" w:rsidP="005D15A4">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265ADFA1" w14:textId="77777777" w:rsidR="005D15A4" w:rsidRDefault="005D15A4" w:rsidP="005D15A4">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0741F769" w14:textId="77777777" w:rsidR="005D15A4" w:rsidRDefault="005D15A4" w:rsidP="005D15A4">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E851A5" w:rsidRPr="00CB6975" w14:paraId="3706862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E9CCA77" w14:textId="77777777" w:rsidR="00E851A5" w:rsidRDefault="00E851A5" w:rsidP="00E851A5">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0100E39" w14:textId="77777777" w:rsidR="00E851A5" w:rsidRDefault="00E851A5" w:rsidP="00E851A5">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42FE7620" w14:textId="77777777" w:rsidR="00E851A5" w:rsidRDefault="00E851A5" w:rsidP="00E851A5">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5122C1" w:rsidRPr="00CB6975" w14:paraId="6C88CD22"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055B940" w14:textId="77777777" w:rsidR="005122C1" w:rsidRDefault="005122C1" w:rsidP="005122C1">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43B0845F" w14:textId="77777777" w:rsidR="005122C1" w:rsidRDefault="005122C1" w:rsidP="005122C1">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65D30C39" w14:textId="77777777" w:rsidR="005122C1" w:rsidRDefault="005122C1" w:rsidP="005122C1">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r w:rsidR="00027512" w:rsidRPr="00CB6975" w14:paraId="6F0BFEC4"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73276CE" w14:textId="77777777" w:rsidR="00027512" w:rsidRDefault="00027512" w:rsidP="005122C1">
            <w:pPr>
              <w:pStyle w:val="TAL"/>
              <w:rPr>
                <w:szCs w:val="18"/>
                <w:lang w:eastAsia="zh-CN"/>
              </w:rPr>
            </w:pPr>
            <w:r>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46049494" w14:textId="77777777" w:rsidR="00027512" w:rsidRDefault="00027512" w:rsidP="005122C1">
            <w:pPr>
              <w:pStyle w:val="TAL"/>
              <w:rPr>
                <w:lang w:eastAsia="zh-CN"/>
              </w:rPr>
            </w:pPr>
            <w:r>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38C4C024" w14:textId="77777777" w:rsidR="00027512" w:rsidRDefault="00027512" w:rsidP="005122C1">
            <w:pPr>
              <w:pStyle w:val="TAL"/>
              <w:rPr>
                <w:szCs w:val="18"/>
              </w:rPr>
            </w:pPr>
            <w:r>
              <w:rPr>
                <w:rFonts w:cs="Arial"/>
                <w:szCs w:val="18"/>
              </w:rPr>
              <w:t xml:space="preserve">This feature indicates support of ImmediateReport within a PolicyDataSubscription in 3GPP TS 29.519 [3].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ImmediateReport</w:t>
            </w:r>
            <w:r>
              <w:rPr>
                <w:szCs w:val="18"/>
              </w:rPr>
              <w:t xml:space="preserve">Pcc </w:t>
            </w:r>
            <w:r w:rsidRPr="004E687E">
              <w:rPr>
                <w:szCs w:val="18"/>
              </w:rPr>
              <w:t xml:space="preserve">feature, it can indicate an immediateReport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r w:rsidRPr="004E687E">
              <w:rPr>
                <w:szCs w:val="18"/>
              </w:rPr>
              <w:t xml:space="preserve">ImmediateReport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063A71" w:rsidRPr="00CB6975" w14:paraId="6A4E4AD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A398F4D" w14:textId="77777777" w:rsidR="00063A71" w:rsidRDefault="00063A71" w:rsidP="005122C1">
            <w:pPr>
              <w:pStyle w:val="TAL"/>
              <w:rPr>
                <w:szCs w:val="18"/>
                <w:lang w:eastAsia="zh-CN"/>
              </w:rPr>
            </w:pPr>
            <w:r>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4D3B5E9B" w14:textId="77777777" w:rsidR="00063A71" w:rsidRDefault="00063A71" w:rsidP="005122C1">
            <w:pPr>
              <w:pStyle w:val="TAL"/>
              <w:rPr>
                <w:lang w:eastAsia="zh-CN"/>
              </w:rPr>
            </w:pPr>
            <w:r w:rsidRPr="00B06F7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79A92DC8" w14:textId="77777777" w:rsidR="00063A71" w:rsidRDefault="00063A71" w:rsidP="005122C1">
            <w:pPr>
              <w:pStyle w:val="TAL"/>
              <w:rPr>
                <w:rFonts w:cs="Arial"/>
                <w:szCs w:val="18"/>
              </w:rPr>
            </w:pPr>
            <w:r>
              <w:rPr>
                <w:rFonts w:cs="Arial"/>
                <w:szCs w:val="18"/>
              </w:rPr>
              <w:t xml:space="preserve">This feature indicates support of ImmediateReport within an SubscriptionDataSubscription in 3GPP TS 29.505 [2].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ImmediateReport feature, it can indicate an immediateReport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r w:rsidRPr="004E687E">
              <w:rPr>
                <w:szCs w:val="18"/>
              </w:rPr>
              <w:t xml:space="preserve">ImmediateReport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AF35FB" w:rsidRPr="00CB6975" w14:paraId="3769DCFC"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7A46DEE" w14:textId="2E7C64CB" w:rsidR="00AF35FB" w:rsidRDefault="00AF35FB" w:rsidP="00AF35FB">
            <w:pPr>
              <w:pStyle w:val="TAL"/>
              <w:rPr>
                <w:szCs w:val="18"/>
                <w:lang w:eastAsia="zh-CN"/>
              </w:rPr>
            </w:pPr>
            <w:r>
              <w:rPr>
                <w:rFonts w:hint="eastAsia"/>
                <w:szCs w:val="18"/>
                <w:lang w:eastAsia="zh-CN"/>
              </w:rPr>
              <w:t>3</w:t>
            </w: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A19F72A" w14:textId="3F25F5CE" w:rsidR="00AF35FB" w:rsidRPr="00B06F7A" w:rsidRDefault="00AF35FB" w:rsidP="00AF35FB">
            <w:pPr>
              <w:pStyle w:val="TAL"/>
              <w:rPr>
                <w:lang w:eastAsia="zh-CN"/>
              </w:rPr>
            </w:pPr>
            <w:r w:rsidRPr="00CB6975">
              <w:rPr>
                <w:lang w:eastAsia="zh-CN"/>
              </w:rPr>
              <w:t>UESubDataSetRetrieve</w:t>
            </w:r>
            <w:r>
              <w:rPr>
                <w:lang w:eastAsia="zh-CN"/>
              </w:rPr>
              <w:t>Ext</w:t>
            </w:r>
          </w:p>
        </w:tc>
        <w:tc>
          <w:tcPr>
            <w:tcW w:w="5427" w:type="dxa"/>
            <w:tcBorders>
              <w:top w:val="single" w:sz="4" w:space="0" w:color="auto"/>
              <w:left w:val="single" w:sz="4" w:space="0" w:color="auto"/>
              <w:bottom w:val="single" w:sz="4" w:space="0" w:color="auto"/>
              <w:right w:val="single" w:sz="4" w:space="0" w:color="auto"/>
            </w:tcBorders>
          </w:tcPr>
          <w:p w14:paraId="712BC678" w14:textId="2E53A3DF" w:rsidR="00AF35FB" w:rsidRDefault="00AF35FB" w:rsidP="00AF35FB">
            <w:pPr>
              <w:pStyle w:val="TAL"/>
              <w:rPr>
                <w:rFonts w:cs="Arial"/>
                <w:szCs w:val="18"/>
              </w:rPr>
            </w:pPr>
            <w:r w:rsidRPr="00371886">
              <w:rPr>
                <w:rFonts w:cs="Arial" w:hint="eastAsia"/>
                <w:szCs w:val="18"/>
              </w:rPr>
              <w:t>T</w:t>
            </w:r>
            <w:r w:rsidRPr="00371886">
              <w:rPr>
                <w:rFonts w:cs="Arial"/>
                <w:szCs w:val="18"/>
              </w:rPr>
              <w:t xml:space="preserve">his feature indicates the support of the </w:t>
            </w:r>
            <w:r>
              <w:rPr>
                <w:rFonts w:cs="Arial"/>
                <w:szCs w:val="18"/>
              </w:rPr>
              <w:t xml:space="preserve">Extended </w:t>
            </w:r>
            <w:r w:rsidRPr="00371886">
              <w:rPr>
                <w:rFonts w:cs="Arial"/>
                <w:szCs w:val="18"/>
              </w:rPr>
              <w:t>UE Subscription Data Sets Retrieve as specified in clause 5.2.47 of 3GPP TS 29.505 [2].</w:t>
            </w:r>
          </w:p>
        </w:tc>
      </w:tr>
      <w:tr w:rsidR="00BF1E8C" w:rsidRPr="00CB6975" w14:paraId="18D6952D"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F9A6F94" w14:textId="08C3CAA7" w:rsidR="00BF1E8C" w:rsidRDefault="00BF1E8C" w:rsidP="00BF1E8C">
            <w:pPr>
              <w:pStyle w:val="TAL"/>
              <w:rPr>
                <w:szCs w:val="18"/>
                <w:lang w:eastAsia="zh-CN"/>
              </w:rPr>
            </w:pPr>
            <w:r>
              <w:rPr>
                <w:rFonts w:hint="eastAsia"/>
                <w:szCs w:val="18"/>
                <w:lang w:eastAsia="zh-CN"/>
              </w:rPr>
              <w:t>3</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22B744F4" w14:textId="6D215911" w:rsidR="00BF1E8C" w:rsidRPr="00CB6975" w:rsidRDefault="00BF1E8C" w:rsidP="00BF1E8C">
            <w:pPr>
              <w:pStyle w:val="TAL"/>
              <w:rPr>
                <w:lang w:eastAsia="zh-CN"/>
              </w:rPr>
            </w:pPr>
            <w:r>
              <w:t>SFC</w:t>
            </w:r>
          </w:p>
        </w:tc>
        <w:tc>
          <w:tcPr>
            <w:tcW w:w="5427" w:type="dxa"/>
            <w:tcBorders>
              <w:top w:val="single" w:sz="4" w:space="0" w:color="auto"/>
              <w:left w:val="single" w:sz="4" w:space="0" w:color="auto"/>
              <w:bottom w:val="single" w:sz="4" w:space="0" w:color="auto"/>
              <w:right w:val="single" w:sz="4" w:space="0" w:color="auto"/>
            </w:tcBorders>
          </w:tcPr>
          <w:p w14:paraId="6BDD035A" w14:textId="3362DF22" w:rsidR="00BF1E8C" w:rsidRPr="00371886" w:rsidRDefault="00BF1E8C" w:rsidP="00BF1E8C">
            <w:pPr>
              <w:pStyle w:val="TAL"/>
              <w:rPr>
                <w:rFonts w:cs="Arial"/>
                <w:szCs w:val="18"/>
              </w:rPr>
            </w:pPr>
            <w:r>
              <w:rPr>
                <w:rFonts w:eastAsia="Times New Roman"/>
              </w:rPr>
              <w:t>This feature indicates support of Service Function Chaining functionality.</w:t>
            </w:r>
            <w:r>
              <w:t xml:space="preserve"> It applies for Influence Data resource as </w:t>
            </w:r>
            <w:r>
              <w:rPr>
                <w:szCs w:val="18"/>
              </w:rPr>
              <w:t xml:space="preserve">specified in </w:t>
            </w:r>
            <w:r>
              <w:t>3GPP TS 29.519 [3].</w:t>
            </w:r>
          </w:p>
        </w:tc>
      </w:tr>
    </w:tbl>
    <w:p w14:paraId="589902D3" w14:textId="77777777" w:rsidR="003133A5" w:rsidRPr="00AB208A" w:rsidRDefault="003133A5" w:rsidP="003133A5">
      <w:pPr>
        <w:rPr>
          <w:lang w:eastAsia="zh-CN"/>
        </w:rPr>
      </w:pPr>
    </w:p>
    <w:p w14:paraId="010E3CC3" w14:textId="77777777" w:rsidR="003133A5" w:rsidRPr="001F16C3" w:rsidRDefault="003133A5" w:rsidP="00F3074B">
      <w:pPr>
        <w:pStyle w:val="Heading2"/>
      </w:pPr>
      <w:bookmarkStart w:id="769" w:name="_Toc27587167"/>
      <w:bookmarkStart w:id="770" w:name="_Toc36459230"/>
      <w:bookmarkStart w:id="771" w:name="_Toc45028477"/>
      <w:bookmarkStart w:id="772" w:name="_Toc51870156"/>
      <w:bookmarkStart w:id="773" w:name="_Toc51870278"/>
      <w:bookmarkStart w:id="774" w:name="_Toc90582033"/>
      <w:bookmarkStart w:id="775" w:name="_Toc130816118"/>
      <w:r w:rsidRPr="001F16C3">
        <w:lastRenderedPageBreak/>
        <w:t>6.</w:t>
      </w:r>
      <w:r>
        <w:t>2</w:t>
      </w:r>
      <w:r w:rsidRPr="001F16C3">
        <w:tab/>
        <w:t>Nud</w:t>
      </w:r>
      <w:r w:rsidRPr="001F16C3">
        <w:rPr>
          <w:lang w:eastAsia="zh-CN"/>
        </w:rPr>
        <w:t>r</w:t>
      </w:r>
      <w:r w:rsidRPr="001F16C3">
        <w:t>_</w:t>
      </w:r>
      <w:r>
        <w:t>GroupIDmap</w:t>
      </w:r>
      <w:r w:rsidRPr="001F16C3">
        <w:t xml:space="preserve"> Service API</w:t>
      </w:r>
      <w:bookmarkEnd w:id="769"/>
      <w:bookmarkEnd w:id="770"/>
      <w:bookmarkEnd w:id="771"/>
      <w:bookmarkEnd w:id="772"/>
      <w:bookmarkEnd w:id="773"/>
      <w:bookmarkEnd w:id="774"/>
      <w:bookmarkEnd w:id="775"/>
    </w:p>
    <w:p w14:paraId="1A3DABBB" w14:textId="77777777" w:rsidR="003133A5" w:rsidRPr="001F16C3" w:rsidRDefault="003133A5" w:rsidP="00F3074B">
      <w:pPr>
        <w:pStyle w:val="Heading3"/>
        <w:rPr>
          <w:lang w:eastAsia="zh-CN"/>
        </w:rPr>
      </w:pPr>
      <w:bookmarkStart w:id="776" w:name="_Toc27587168"/>
      <w:bookmarkStart w:id="777" w:name="_Toc36459231"/>
      <w:bookmarkStart w:id="778" w:name="_Toc45028478"/>
      <w:bookmarkStart w:id="779" w:name="_Toc51870157"/>
      <w:bookmarkStart w:id="780" w:name="_Toc51870279"/>
      <w:bookmarkStart w:id="781" w:name="_Toc90582034"/>
      <w:bookmarkStart w:id="782" w:name="_Toc130816119"/>
      <w:r w:rsidRPr="001F16C3">
        <w:t>6.</w:t>
      </w:r>
      <w:r>
        <w:t>2</w:t>
      </w:r>
      <w:r w:rsidRPr="001F16C3">
        <w:t>.1</w:t>
      </w:r>
      <w:r w:rsidRPr="001F16C3">
        <w:tab/>
        <w:t>API URI</w:t>
      </w:r>
      <w:bookmarkEnd w:id="776"/>
      <w:bookmarkEnd w:id="777"/>
      <w:bookmarkEnd w:id="778"/>
      <w:bookmarkEnd w:id="779"/>
      <w:bookmarkEnd w:id="780"/>
      <w:bookmarkEnd w:id="781"/>
      <w:bookmarkEnd w:id="782"/>
    </w:p>
    <w:p w14:paraId="4AF1E2D3" w14:textId="77777777" w:rsidR="003133A5" w:rsidRPr="001F16C3" w:rsidRDefault="003133A5" w:rsidP="003133A5">
      <w:r>
        <w:t>URIs of this API shall have the following root:</w:t>
      </w:r>
    </w:p>
    <w:p w14:paraId="3C979F58" w14:textId="77777777" w:rsidR="003133A5" w:rsidRDefault="003133A5" w:rsidP="003133A5">
      <w:pPr>
        <w:rPr>
          <w:lang w:eastAsia="zh-CN"/>
        </w:rPr>
      </w:pPr>
      <w:r>
        <w:t>{apiRoot}/</w:t>
      </w:r>
      <w:r>
        <w:rPr>
          <w:rFonts w:hint="eastAsia"/>
          <w:lang w:eastAsia="zh-CN"/>
        </w:rPr>
        <w:t>&lt;</w:t>
      </w:r>
      <w:r>
        <w:t>apiName</w:t>
      </w:r>
      <w:r>
        <w:rPr>
          <w:rFonts w:hint="eastAsia"/>
          <w:lang w:eastAsia="zh-CN"/>
        </w:rPr>
        <w:t>&gt;</w:t>
      </w:r>
      <w:r>
        <w:t>/</w:t>
      </w:r>
      <w:r>
        <w:rPr>
          <w:rFonts w:hint="eastAsia"/>
          <w:lang w:eastAsia="zh-CN"/>
        </w:rPr>
        <w:t>&lt;</w:t>
      </w:r>
      <w:r>
        <w:t>apiVersion</w:t>
      </w:r>
      <w:r>
        <w:rPr>
          <w:rFonts w:hint="eastAsia"/>
          <w:lang w:eastAsia="zh-CN"/>
        </w:rPr>
        <w:t>&gt;</w:t>
      </w:r>
    </w:p>
    <w:p w14:paraId="1FC8B74E" w14:textId="77777777" w:rsidR="003133A5" w:rsidRDefault="003133A5" w:rsidP="003133A5">
      <w:pPr>
        <w:rPr>
          <w:lang w:eastAsia="zh-CN"/>
        </w:rPr>
      </w:pPr>
      <w:r>
        <w:t>where "apiRoot" is defined in clause 4.4.1 of 3GPP TS 29.501 [8], the "apiName" shall be set to "nud</w:t>
      </w:r>
      <w:r>
        <w:rPr>
          <w:lang w:eastAsia="zh-CN"/>
        </w:rPr>
        <w:t>r</w:t>
      </w:r>
      <w:r>
        <w:t>-group-id-map" and the "apiVersion" shall be set to "v1" for the current version of this specification.</w:t>
      </w:r>
    </w:p>
    <w:p w14:paraId="722CF7FC" w14:textId="77777777" w:rsidR="003133A5" w:rsidRPr="001F16C3" w:rsidRDefault="003133A5" w:rsidP="00F3074B">
      <w:pPr>
        <w:pStyle w:val="Heading3"/>
      </w:pPr>
      <w:bookmarkStart w:id="783" w:name="_Toc27587169"/>
      <w:bookmarkStart w:id="784" w:name="_Toc36459232"/>
      <w:bookmarkStart w:id="785" w:name="_Toc45028479"/>
      <w:bookmarkStart w:id="786" w:name="_Toc51870158"/>
      <w:bookmarkStart w:id="787" w:name="_Toc51870280"/>
      <w:bookmarkStart w:id="788" w:name="_Toc90582035"/>
      <w:bookmarkStart w:id="789" w:name="_Toc130816120"/>
      <w:r w:rsidRPr="001F16C3">
        <w:t>6.</w:t>
      </w:r>
      <w:r>
        <w:t>2</w:t>
      </w:r>
      <w:r w:rsidRPr="001F16C3">
        <w:t>.2</w:t>
      </w:r>
      <w:r w:rsidRPr="001F16C3">
        <w:tab/>
        <w:t>Usage of HTTP</w:t>
      </w:r>
      <w:bookmarkEnd w:id="783"/>
      <w:bookmarkEnd w:id="784"/>
      <w:bookmarkEnd w:id="785"/>
      <w:bookmarkEnd w:id="786"/>
      <w:bookmarkEnd w:id="787"/>
      <w:bookmarkEnd w:id="788"/>
      <w:bookmarkEnd w:id="789"/>
    </w:p>
    <w:p w14:paraId="423277C8" w14:textId="77777777" w:rsidR="003133A5" w:rsidRPr="001F16C3" w:rsidRDefault="003133A5" w:rsidP="00F3074B">
      <w:pPr>
        <w:pStyle w:val="Heading4"/>
      </w:pPr>
      <w:bookmarkStart w:id="790" w:name="_Toc27587170"/>
      <w:bookmarkStart w:id="791" w:name="_Toc36459233"/>
      <w:bookmarkStart w:id="792" w:name="_Toc45028480"/>
      <w:bookmarkStart w:id="793" w:name="_Toc51870159"/>
      <w:bookmarkStart w:id="794" w:name="_Toc51870281"/>
      <w:bookmarkStart w:id="795" w:name="_Toc90582036"/>
      <w:bookmarkStart w:id="796" w:name="_Toc130816121"/>
      <w:r w:rsidRPr="001F16C3">
        <w:t>6.</w:t>
      </w:r>
      <w:r>
        <w:t>2</w:t>
      </w:r>
      <w:r w:rsidRPr="001F16C3">
        <w:t>.2.1</w:t>
      </w:r>
      <w:r w:rsidRPr="001F16C3">
        <w:tab/>
        <w:t>General</w:t>
      </w:r>
      <w:bookmarkEnd w:id="790"/>
      <w:bookmarkEnd w:id="791"/>
      <w:bookmarkEnd w:id="792"/>
      <w:bookmarkEnd w:id="793"/>
      <w:bookmarkEnd w:id="794"/>
      <w:bookmarkEnd w:id="795"/>
      <w:bookmarkEnd w:id="796"/>
    </w:p>
    <w:p w14:paraId="252A099A" w14:textId="77777777" w:rsidR="003133A5" w:rsidRPr="00D67AB2" w:rsidRDefault="003133A5" w:rsidP="003133A5">
      <w:r w:rsidRPr="00D67AB2">
        <w:t>HTTP/2, as defined in IETF RFC 7540 [13], shall be used as specified in clause 5 of 3GPP TS 29.500 [</w:t>
      </w:r>
      <w:r>
        <w:t>7</w:t>
      </w:r>
      <w:r w:rsidRPr="00D67AB2">
        <w:t>].</w:t>
      </w:r>
    </w:p>
    <w:p w14:paraId="58BF1988" w14:textId="77777777" w:rsidR="003133A5" w:rsidRPr="00D67AB2" w:rsidRDefault="003133A5" w:rsidP="003133A5">
      <w:r w:rsidRPr="00D67AB2">
        <w:t>HTTP</w:t>
      </w:r>
      <w:r w:rsidRPr="00D67AB2">
        <w:rPr>
          <w:lang w:eastAsia="zh-CN"/>
        </w:rPr>
        <w:t xml:space="preserve">/2 </w:t>
      </w:r>
      <w:r w:rsidRPr="00D67AB2">
        <w:t>shall be transported as specified in clause 5.3 of 3GPP TS 29.500 [</w:t>
      </w:r>
      <w:r>
        <w:t>7</w:t>
      </w:r>
      <w:r w:rsidRPr="00D67AB2">
        <w:t>].</w:t>
      </w:r>
    </w:p>
    <w:p w14:paraId="36436646" w14:textId="77777777" w:rsidR="003133A5" w:rsidRPr="00D67AB2" w:rsidRDefault="003133A5" w:rsidP="003133A5">
      <w:r w:rsidRPr="00D67AB2">
        <w:t>HTTP messages and bodies for the Nud</w:t>
      </w:r>
      <w:r>
        <w:t>r</w:t>
      </w:r>
      <w:r w:rsidRPr="00D67AB2">
        <w:t>_</w:t>
      </w:r>
      <w:r>
        <w:t>GroupIDmap</w:t>
      </w:r>
      <w:r w:rsidRPr="00D67AB2">
        <w:t xml:space="preserve"> service shall comply with the OpenAPI [</w:t>
      </w:r>
      <w:r>
        <w:rPr>
          <w:rFonts w:hint="eastAsia"/>
          <w:lang w:eastAsia="zh-CN"/>
        </w:rPr>
        <w:t>21</w:t>
      </w:r>
      <w:r w:rsidRPr="00D67AB2">
        <w:t>] specification contained in Annex A3.</w:t>
      </w:r>
    </w:p>
    <w:p w14:paraId="52B76C89" w14:textId="77777777" w:rsidR="003133A5" w:rsidRPr="001F16C3" w:rsidRDefault="003133A5" w:rsidP="00F3074B">
      <w:pPr>
        <w:pStyle w:val="Heading4"/>
      </w:pPr>
      <w:bookmarkStart w:id="797" w:name="_Toc27587171"/>
      <w:bookmarkStart w:id="798" w:name="_Toc36459234"/>
      <w:bookmarkStart w:id="799" w:name="_Toc45028481"/>
      <w:bookmarkStart w:id="800" w:name="_Toc51870160"/>
      <w:bookmarkStart w:id="801" w:name="_Toc51870282"/>
      <w:bookmarkStart w:id="802" w:name="_Toc90582037"/>
      <w:bookmarkStart w:id="803" w:name="_Toc130816122"/>
      <w:r w:rsidRPr="001F16C3">
        <w:t>6.</w:t>
      </w:r>
      <w:r>
        <w:t>2</w:t>
      </w:r>
      <w:r w:rsidRPr="001F16C3">
        <w:t>.2.2</w:t>
      </w:r>
      <w:r w:rsidRPr="001F16C3">
        <w:tab/>
        <w:t>HTTP standard headers</w:t>
      </w:r>
      <w:bookmarkEnd w:id="797"/>
      <w:bookmarkEnd w:id="798"/>
      <w:bookmarkEnd w:id="799"/>
      <w:bookmarkEnd w:id="800"/>
      <w:bookmarkEnd w:id="801"/>
      <w:bookmarkEnd w:id="802"/>
      <w:bookmarkEnd w:id="803"/>
    </w:p>
    <w:p w14:paraId="61CBAD31" w14:textId="77777777" w:rsidR="003133A5" w:rsidRPr="001F16C3" w:rsidRDefault="003133A5" w:rsidP="00F3074B">
      <w:pPr>
        <w:pStyle w:val="Heading5"/>
        <w:rPr>
          <w:lang w:eastAsia="zh-CN"/>
        </w:rPr>
      </w:pPr>
      <w:bookmarkStart w:id="804" w:name="_Toc27587172"/>
      <w:bookmarkStart w:id="805" w:name="_Toc36459235"/>
      <w:bookmarkStart w:id="806" w:name="_Toc45028482"/>
      <w:bookmarkStart w:id="807" w:name="_Toc51870161"/>
      <w:bookmarkStart w:id="808" w:name="_Toc51870283"/>
      <w:bookmarkStart w:id="809" w:name="_Toc90582038"/>
      <w:bookmarkStart w:id="810" w:name="_Toc130816123"/>
      <w:r w:rsidRPr="001F16C3">
        <w:t>6.</w:t>
      </w:r>
      <w:r>
        <w:t>2</w:t>
      </w:r>
      <w:r w:rsidRPr="001F16C3">
        <w:t>.2.2.1</w:t>
      </w:r>
      <w:r w:rsidRPr="001F16C3">
        <w:rPr>
          <w:lang w:eastAsia="zh-CN"/>
        </w:rPr>
        <w:tab/>
        <w:t>General</w:t>
      </w:r>
      <w:bookmarkEnd w:id="804"/>
      <w:bookmarkEnd w:id="805"/>
      <w:bookmarkEnd w:id="806"/>
      <w:bookmarkEnd w:id="807"/>
      <w:bookmarkEnd w:id="808"/>
      <w:bookmarkEnd w:id="809"/>
      <w:bookmarkEnd w:id="810"/>
    </w:p>
    <w:p w14:paraId="5DC02071" w14:textId="77777777" w:rsidR="003133A5" w:rsidRPr="001F16C3" w:rsidRDefault="003133A5" w:rsidP="003133A5">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2EA9819E" w14:textId="77777777" w:rsidR="003133A5" w:rsidRPr="001F16C3" w:rsidRDefault="003133A5" w:rsidP="00F3074B">
      <w:pPr>
        <w:pStyle w:val="Heading5"/>
      </w:pPr>
      <w:bookmarkStart w:id="811" w:name="_Toc27587173"/>
      <w:bookmarkStart w:id="812" w:name="_Toc36459236"/>
      <w:bookmarkStart w:id="813" w:name="_Toc45028483"/>
      <w:bookmarkStart w:id="814" w:name="_Toc51870162"/>
      <w:bookmarkStart w:id="815" w:name="_Toc51870284"/>
      <w:bookmarkStart w:id="816" w:name="_Toc90582039"/>
      <w:bookmarkStart w:id="817" w:name="_Toc130816124"/>
      <w:r w:rsidRPr="001F16C3">
        <w:t>6.</w:t>
      </w:r>
      <w:r>
        <w:t>2</w:t>
      </w:r>
      <w:r w:rsidRPr="001F16C3">
        <w:t>.2.2.2</w:t>
      </w:r>
      <w:r w:rsidRPr="001F16C3">
        <w:tab/>
        <w:t>Content type</w:t>
      </w:r>
      <w:bookmarkEnd w:id="811"/>
      <w:bookmarkEnd w:id="812"/>
      <w:bookmarkEnd w:id="813"/>
      <w:bookmarkEnd w:id="814"/>
      <w:bookmarkEnd w:id="815"/>
      <w:bookmarkEnd w:id="816"/>
      <w:bookmarkEnd w:id="817"/>
    </w:p>
    <w:p w14:paraId="37DE59D3" w14:textId="77777777" w:rsidR="003133A5" w:rsidRPr="001F16C3" w:rsidRDefault="003133A5" w:rsidP="003133A5">
      <w:r>
        <w:t>The following content types shall be supported:</w:t>
      </w:r>
    </w:p>
    <w:p w14:paraId="6828BBCE" w14:textId="77777777" w:rsidR="003133A5" w:rsidRDefault="003133A5" w:rsidP="003133A5">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[7].</w:t>
      </w:r>
    </w:p>
    <w:p w14:paraId="7DB9CAF6" w14:textId="77777777" w:rsidR="003133A5" w:rsidRDefault="003133A5" w:rsidP="003133A5">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5BAC4C9B" w14:textId="77777777" w:rsidR="003133A5" w:rsidRPr="001F16C3" w:rsidRDefault="003133A5" w:rsidP="00F3074B">
      <w:pPr>
        <w:pStyle w:val="Heading5"/>
        <w:rPr>
          <w:lang w:val="es-ES"/>
        </w:rPr>
      </w:pPr>
      <w:bookmarkStart w:id="818" w:name="_Toc27587174"/>
      <w:bookmarkStart w:id="819" w:name="_Toc36459237"/>
      <w:bookmarkStart w:id="820" w:name="_Toc45028484"/>
      <w:bookmarkStart w:id="821" w:name="_Toc51870163"/>
      <w:bookmarkStart w:id="822" w:name="_Toc51870285"/>
      <w:bookmarkStart w:id="823" w:name="_Toc90582040"/>
      <w:bookmarkStart w:id="824" w:name="_Toc130816125"/>
      <w:r w:rsidRPr="001F16C3">
        <w:rPr>
          <w:lang w:val="es-ES"/>
        </w:rPr>
        <w:t>6.</w:t>
      </w:r>
      <w:r>
        <w:rPr>
          <w:lang w:val="es-ES"/>
        </w:rPr>
        <w:t>2</w:t>
      </w:r>
      <w:r w:rsidRPr="001F16C3">
        <w:rPr>
          <w:lang w:val="es-ES"/>
        </w:rPr>
        <w:t>.2.2.3</w:t>
      </w:r>
      <w:r w:rsidRPr="001F16C3">
        <w:rPr>
          <w:lang w:val="es-ES"/>
        </w:rPr>
        <w:tab/>
        <w:t>Cache-Control</w:t>
      </w:r>
      <w:bookmarkEnd w:id="818"/>
      <w:bookmarkEnd w:id="819"/>
      <w:bookmarkEnd w:id="820"/>
      <w:bookmarkEnd w:id="821"/>
      <w:bookmarkEnd w:id="822"/>
      <w:bookmarkEnd w:id="823"/>
      <w:bookmarkEnd w:id="824"/>
    </w:p>
    <w:p w14:paraId="7C03BF48" w14:textId="77777777" w:rsidR="003133A5" w:rsidRPr="001F16C3" w:rsidRDefault="003133A5" w:rsidP="003133A5">
      <w:pPr>
        <w:rPr>
          <w:lang w:val="en-US"/>
        </w:rPr>
      </w:pPr>
      <w:r>
        <w:rPr>
          <w:lang w:val="en-US"/>
        </w:rPr>
        <w:t>As described in IETF RFC 7234 [16] clause 5.2, a "Cache-Control" header should be included in HTTP responses carrying a representation of cacheable resources. If it is included, it shall contain a "max-age" value, indicating the amount of time in seconds after which the received response is considered stale.</w:t>
      </w:r>
    </w:p>
    <w:p w14:paraId="36CE195B" w14:textId="77777777" w:rsidR="003133A5" w:rsidRDefault="003133A5" w:rsidP="003133A5">
      <w:pPr>
        <w:rPr>
          <w:lang w:val="en-US"/>
        </w:rPr>
      </w:pPr>
      <w:r>
        <w:rPr>
          <w:lang w:val="en-US"/>
        </w:rPr>
        <w:t>The "max-age" value shall be configurable by operator policy.</w:t>
      </w:r>
    </w:p>
    <w:p w14:paraId="1BAF76A0" w14:textId="77777777" w:rsidR="003133A5" w:rsidRPr="001F16C3" w:rsidRDefault="003133A5" w:rsidP="00F3074B">
      <w:pPr>
        <w:pStyle w:val="Heading5"/>
      </w:pPr>
      <w:bookmarkStart w:id="825" w:name="_Toc27587175"/>
      <w:bookmarkStart w:id="826" w:name="_Toc36459238"/>
      <w:bookmarkStart w:id="827" w:name="_Toc45028485"/>
      <w:bookmarkStart w:id="828" w:name="_Toc51870164"/>
      <w:bookmarkStart w:id="829" w:name="_Toc51870286"/>
      <w:bookmarkStart w:id="830" w:name="_Toc90582041"/>
      <w:bookmarkStart w:id="831" w:name="_Toc130816126"/>
      <w:r w:rsidRPr="001F16C3">
        <w:lastRenderedPageBreak/>
        <w:t>6.</w:t>
      </w:r>
      <w:r>
        <w:t>2</w:t>
      </w:r>
      <w:r w:rsidRPr="001F16C3">
        <w:t>.2.2.4</w:t>
      </w:r>
      <w:r w:rsidRPr="001F16C3">
        <w:tab/>
        <w:t>ETag</w:t>
      </w:r>
      <w:bookmarkEnd w:id="825"/>
      <w:bookmarkEnd w:id="826"/>
      <w:bookmarkEnd w:id="827"/>
      <w:bookmarkEnd w:id="828"/>
      <w:bookmarkEnd w:id="829"/>
      <w:bookmarkEnd w:id="830"/>
      <w:bookmarkEnd w:id="831"/>
    </w:p>
    <w:p w14:paraId="3566A54D" w14:textId="77777777" w:rsidR="003133A5" w:rsidRPr="001F16C3" w:rsidRDefault="003133A5" w:rsidP="003133A5">
      <w:pPr>
        <w:rPr>
          <w:lang w:val="en-US"/>
        </w:rPr>
      </w:pPr>
      <w:r>
        <w:rPr>
          <w:lang w:val="en-US"/>
        </w:rPr>
        <w:t xml:space="preserve">As described in IETF RFC 7232 [15] clause 2.3,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3DE05842" w14:textId="77777777" w:rsidR="003133A5" w:rsidRPr="001F16C3" w:rsidRDefault="003133A5" w:rsidP="00F3074B">
      <w:pPr>
        <w:pStyle w:val="Heading5"/>
      </w:pPr>
      <w:bookmarkStart w:id="832" w:name="_Toc27587176"/>
      <w:bookmarkStart w:id="833" w:name="_Toc36459239"/>
      <w:bookmarkStart w:id="834" w:name="_Toc45028486"/>
      <w:bookmarkStart w:id="835" w:name="_Toc51870165"/>
      <w:bookmarkStart w:id="836" w:name="_Toc51870287"/>
      <w:bookmarkStart w:id="837" w:name="_Toc90582042"/>
      <w:bookmarkStart w:id="838" w:name="_Toc130816127"/>
      <w:r w:rsidRPr="001F16C3">
        <w:t>6.</w:t>
      </w:r>
      <w:r>
        <w:t>2</w:t>
      </w:r>
      <w:r w:rsidRPr="001F16C3">
        <w:t>.2.2.5</w:t>
      </w:r>
      <w:r w:rsidRPr="001F16C3">
        <w:tab/>
        <w:t>If-None-Match</w:t>
      </w:r>
      <w:bookmarkEnd w:id="832"/>
      <w:bookmarkEnd w:id="833"/>
      <w:bookmarkEnd w:id="834"/>
      <w:bookmarkEnd w:id="835"/>
      <w:bookmarkEnd w:id="836"/>
      <w:bookmarkEnd w:id="837"/>
      <w:bookmarkEnd w:id="838"/>
    </w:p>
    <w:p w14:paraId="62A6BB49" w14:textId="77777777" w:rsidR="003133A5" w:rsidRPr="001F16C3" w:rsidRDefault="003133A5" w:rsidP="003133A5">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14:paraId="316BBB28" w14:textId="77777777" w:rsidR="003133A5" w:rsidRPr="001F16C3" w:rsidRDefault="003133A5" w:rsidP="00F3074B">
      <w:pPr>
        <w:pStyle w:val="Heading5"/>
      </w:pPr>
      <w:bookmarkStart w:id="839" w:name="_Toc27587177"/>
      <w:bookmarkStart w:id="840" w:name="_Toc36459240"/>
      <w:bookmarkStart w:id="841" w:name="_Toc45028487"/>
      <w:bookmarkStart w:id="842" w:name="_Toc51870166"/>
      <w:bookmarkStart w:id="843" w:name="_Toc51870288"/>
      <w:bookmarkStart w:id="844" w:name="_Toc90582043"/>
      <w:bookmarkStart w:id="845" w:name="_Toc130816128"/>
      <w:r w:rsidRPr="001F16C3">
        <w:t>6.</w:t>
      </w:r>
      <w:r>
        <w:t>2</w:t>
      </w:r>
      <w:r w:rsidRPr="001F16C3">
        <w:t>.2.2.6</w:t>
      </w:r>
      <w:r w:rsidRPr="001F16C3">
        <w:tab/>
        <w:t>Last-Modified</w:t>
      </w:r>
      <w:bookmarkEnd w:id="839"/>
      <w:bookmarkEnd w:id="840"/>
      <w:bookmarkEnd w:id="841"/>
      <w:bookmarkEnd w:id="842"/>
      <w:bookmarkEnd w:id="843"/>
      <w:bookmarkEnd w:id="844"/>
      <w:bookmarkEnd w:id="845"/>
    </w:p>
    <w:p w14:paraId="0CF7CCFE" w14:textId="77777777" w:rsidR="003133A5" w:rsidRPr="001F16C3" w:rsidRDefault="003133A5" w:rsidP="003133A5">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197FEF7D" w14:textId="77777777" w:rsidR="003133A5" w:rsidRPr="001F16C3" w:rsidRDefault="003133A5" w:rsidP="00F3074B">
      <w:pPr>
        <w:pStyle w:val="Heading5"/>
      </w:pPr>
      <w:bookmarkStart w:id="846" w:name="_Toc27587178"/>
      <w:bookmarkStart w:id="847" w:name="_Toc36459241"/>
      <w:bookmarkStart w:id="848" w:name="_Toc45028488"/>
      <w:bookmarkStart w:id="849" w:name="_Toc51870167"/>
      <w:bookmarkStart w:id="850" w:name="_Toc51870289"/>
      <w:bookmarkStart w:id="851" w:name="_Toc90582044"/>
      <w:bookmarkStart w:id="852" w:name="_Toc130816129"/>
      <w:r w:rsidRPr="001F16C3">
        <w:t>6.</w:t>
      </w:r>
      <w:r>
        <w:t>2</w:t>
      </w:r>
      <w:r w:rsidRPr="001F16C3">
        <w:t>.2.2.7</w:t>
      </w:r>
      <w:r w:rsidRPr="001F16C3">
        <w:tab/>
        <w:t>If-Modified-Since</w:t>
      </w:r>
      <w:bookmarkEnd w:id="846"/>
      <w:bookmarkEnd w:id="847"/>
      <w:bookmarkEnd w:id="848"/>
      <w:bookmarkEnd w:id="849"/>
      <w:bookmarkEnd w:id="850"/>
      <w:bookmarkEnd w:id="851"/>
      <w:bookmarkEnd w:id="852"/>
    </w:p>
    <w:p w14:paraId="5C133F43" w14:textId="77777777" w:rsidR="003133A5" w:rsidRPr="001F16C3" w:rsidRDefault="003133A5" w:rsidP="003133A5">
      <w:pPr>
        <w:rPr>
          <w:lang w:val="en-US"/>
        </w:rPr>
      </w:pPr>
      <w:r>
        <w:rPr>
          <w:lang w:val="en-US"/>
        </w:rPr>
        <w:t>As described in IETF RFC 7232 [15] clause 3.3, an NF Service Consumer may issue conditional GET request towards UDR, by including an "If-Modified-Since" header in HTTP requests.</w:t>
      </w:r>
    </w:p>
    <w:p w14:paraId="696ED7A9" w14:textId="77777777" w:rsidR="003133A5" w:rsidRPr="001F16C3" w:rsidRDefault="003133A5" w:rsidP="00F3074B">
      <w:pPr>
        <w:pStyle w:val="Heading5"/>
      </w:pPr>
      <w:bookmarkStart w:id="853" w:name="_Toc27587179"/>
      <w:bookmarkStart w:id="854" w:name="_Toc36459242"/>
      <w:bookmarkStart w:id="855" w:name="_Toc45028489"/>
      <w:bookmarkStart w:id="856" w:name="_Toc51870168"/>
      <w:bookmarkStart w:id="857" w:name="_Toc51870290"/>
      <w:bookmarkStart w:id="858" w:name="_Toc90582045"/>
      <w:bookmarkStart w:id="859" w:name="_Toc130816130"/>
      <w:r w:rsidRPr="001F16C3">
        <w:t>6.</w:t>
      </w:r>
      <w:r>
        <w:t>2</w:t>
      </w:r>
      <w:r w:rsidRPr="001F16C3">
        <w:t>.2.2.8</w:t>
      </w:r>
      <w:r w:rsidRPr="001F16C3">
        <w:tab/>
        <w:t>When to Use Entity-Tags and Last-Modified Dates</w:t>
      </w:r>
      <w:bookmarkEnd w:id="853"/>
      <w:bookmarkEnd w:id="854"/>
      <w:bookmarkEnd w:id="855"/>
      <w:bookmarkEnd w:id="856"/>
      <w:bookmarkEnd w:id="857"/>
      <w:bookmarkEnd w:id="858"/>
      <w:bookmarkEnd w:id="859"/>
    </w:p>
    <w:p w14:paraId="5C5464EE" w14:textId="77777777" w:rsidR="003133A5" w:rsidRPr="001F16C3" w:rsidRDefault="003133A5" w:rsidP="003133A5">
      <w:pPr>
        <w:rPr>
          <w:noProof/>
        </w:rPr>
      </w:pPr>
      <w:r>
        <w:rPr>
          <w:noProof/>
        </w:rPr>
        <w:t xml:space="preserve">Both "ETag" and "Last-Modified" headers should be sent in the same HTTP response as stated in </w:t>
      </w:r>
      <w:r>
        <w:rPr>
          <w:lang w:val="en-US"/>
        </w:rPr>
        <w:t>IETF RFC 7232 [15] clause 2.4</w:t>
      </w:r>
      <w:r>
        <w:rPr>
          <w:noProof/>
        </w:rPr>
        <w:t>.</w:t>
      </w:r>
    </w:p>
    <w:p w14:paraId="2CB0E5F0" w14:textId="77777777" w:rsidR="003133A5" w:rsidRDefault="003133A5" w:rsidP="003133A5">
      <w:pPr>
        <w:pStyle w:val="NO"/>
        <w:rPr>
          <w:noProof/>
        </w:rPr>
      </w:pPr>
      <w:r>
        <w:rPr>
          <w:noProof/>
        </w:rPr>
        <w:t>NOTE: "ETag" is a stronger validator than "Last-Modified" and is preferred.</w:t>
      </w:r>
    </w:p>
    <w:p w14:paraId="1971FC1C" w14:textId="77777777" w:rsidR="003133A5" w:rsidRDefault="003133A5" w:rsidP="003133A5">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44E1826E" w14:textId="77777777" w:rsidR="003133A5" w:rsidRPr="001F16C3" w:rsidRDefault="003133A5" w:rsidP="00F3074B">
      <w:pPr>
        <w:pStyle w:val="Heading4"/>
      </w:pPr>
      <w:bookmarkStart w:id="860" w:name="_Toc27587180"/>
      <w:bookmarkStart w:id="861" w:name="_Toc36459243"/>
      <w:bookmarkStart w:id="862" w:name="_Toc45028490"/>
      <w:bookmarkStart w:id="863" w:name="_Toc51870169"/>
      <w:bookmarkStart w:id="864" w:name="_Toc51870291"/>
      <w:bookmarkStart w:id="865" w:name="_Toc90582046"/>
      <w:bookmarkStart w:id="866" w:name="_Toc130816131"/>
      <w:r w:rsidRPr="001F16C3">
        <w:t>6.</w:t>
      </w:r>
      <w:r>
        <w:t>2</w:t>
      </w:r>
      <w:r w:rsidRPr="001F16C3">
        <w:t>.2.3</w:t>
      </w:r>
      <w:r w:rsidRPr="001F16C3">
        <w:tab/>
        <w:t>HTTP custom headers</w:t>
      </w:r>
      <w:bookmarkEnd w:id="860"/>
      <w:bookmarkEnd w:id="861"/>
      <w:bookmarkEnd w:id="862"/>
      <w:bookmarkEnd w:id="863"/>
      <w:bookmarkEnd w:id="864"/>
      <w:bookmarkEnd w:id="865"/>
      <w:bookmarkEnd w:id="866"/>
    </w:p>
    <w:p w14:paraId="1A55A203" w14:textId="77777777" w:rsidR="003133A5" w:rsidRPr="001F16C3" w:rsidRDefault="003133A5" w:rsidP="00F3074B">
      <w:pPr>
        <w:pStyle w:val="Heading5"/>
        <w:rPr>
          <w:lang w:eastAsia="zh-CN"/>
        </w:rPr>
      </w:pPr>
      <w:bookmarkStart w:id="867" w:name="_Toc27587181"/>
      <w:bookmarkStart w:id="868" w:name="_Toc36459244"/>
      <w:bookmarkStart w:id="869" w:name="_Toc45028491"/>
      <w:bookmarkStart w:id="870" w:name="_Toc51870170"/>
      <w:bookmarkStart w:id="871" w:name="_Toc51870292"/>
      <w:bookmarkStart w:id="872" w:name="_Toc90582047"/>
      <w:bookmarkStart w:id="873" w:name="_Toc130816132"/>
      <w:r w:rsidRPr="001F16C3">
        <w:t>6.</w:t>
      </w:r>
      <w:r>
        <w:t>2</w:t>
      </w:r>
      <w:r w:rsidRPr="001F16C3">
        <w:t>.2.3.1</w:t>
      </w:r>
      <w:r w:rsidRPr="001F16C3">
        <w:rPr>
          <w:lang w:eastAsia="zh-CN"/>
        </w:rPr>
        <w:tab/>
        <w:t>General</w:t>
      </w:r>
      <w:bookmarkEnd w:id="867"/>
      <w:bookmarkEnd w:id="868"/>
      <w:bookmarkEnd w:id="869"/>
      <w:bookmarkEnd w:id="870"/>
      <w:bookmarkEnd w:id="871"/>
      <w:bookmarkEnd w:id="872"/>
      <w:bookmarkEnd w:id="873"/>
    </w:p>
    <w:p w14:paraId="6234FDB7" w14:textId="77777777" w:rsidR="003133A5" w:rsidRPr="002857AD" w:rsidRDefault="003133A5" w:rsidP="003133A5">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t>clause</w:t>
      </w:r>
      <w:r w:rsidRPr="002857AD">
        <w:t xml:space="preserve"> 5.2.3 of</w:t>
      </w:r>
      <w:r>
        <w:t xml:space="preserve"> 3GPP TS </w:t>
      </w:r>
      <w:r w:rsidRPr="002857AD">
        <w:t>29.500</w:t>
      </w:r>
      <w:r>
        <w:t> </w:t>
      </w:r>
      <w:r w:rsidRPr="002857AD">
        <w:t>[</w:t>
      </w:r>
      <w:r>
        <w:t>7</w:t>
      </w:r>
      <w:r w:rsidRPr="002857AD">
        <w:t>].</w:t>
      </w:r>
    </w:p>
    <w:p w14:paraId="25F65144" w14:textId="77777777" w:rsidR="003133A5" w:rsidRPr="001F16C3" w:rsidRDefault="003133A5" w:rsidP="00F3074B">
      <w:pPr>
        <w:pStyle w:val="Heading3"/>
      </w:pPr>
      <w:bookmarkStart w:id="874" w:name="_Toc27587182"/>
      <w:bookmarkStart w:id="875" w:name="_Toc36459245"/>
      <w:bookmarkStart w:id="876" w:name="_Toc45028492"/>
      <w:bookmarkStart w:id="877" w:name="_Toc51870171"/>
      <w:bookmarkStart w:id="878" w:name="_Toc51870293"/>
      <w:bookmarkStart w:id="879" w:name="_Toc90582048"/>
      <w:bookmarkStart w:id="880" w:name="_Toc130816133"/>
      <w:r w:rsidRPr="001F16C3">
        <w:lastRenderedPageBreak/>
        <w:t>6.</w:t>
      </w:r>
      <w:r>
        <w:t>2</w:t>
      </w:r>
      <w:r w:rsidRPr="001F16C3">
        <w:t>.3</w:t>
      </w:r>
      <w:r w:rsidRPr="001F16C3">
        <w:tab/>
        <w:t>Resources</w:t>
      </w:r>
      <w:bookmarkEnd w:id="874"/>
      <w:bookmarkEnd w:id="875"/>
      <w:bookmarkEnd w:id="876"/>
      <w:bookmarkEnd w:id="877"/>
      <w:bookmarkEnd w:id="878"/>
      <w:bookmarkEnd w:id="879"/>
      <w:bookmarkEnd w:id="880"/>
    </w:p>
    <w:p w14:paraId="759853E0" w14:textId="77777777" w:rsidR="003133A5" w:rsidRPr="001F16C3" w:rsidRDefault="003133A5" w:rsidP="00F3074B">
      <w:pPr>
        <w:pStyle w:val="Heading4"/>
        <w:rPr>
          <w:lang w:eastAsia="zh-CN"/>
        </w:rPr>
      </w:pPr>
      <w:bookmarkStart w:id="881" w:name="_Toc27587183"/>
      <w:bookmarkStart w:id="882" w:name="_Toc36459246"/>
      <w:bookmarkStart w:id="883" w:name="_Toc45028493"/>
      <w:bookmarkStart w:id="884" w:name="_Toc51870172"/>
      <w:bookmarkStart w:id="885" w:name="_Toc51870294"/>
      <w:bookmarkStart w:id="886" w:name="_Toc90582049"/>
      <w:bookmarkStart w:id="887" w:name="_Toc130816134"/>
      <w:r w:rsidRPr="001F16C3">
        <w:t>6.</w:t>
      </w:r>
      <w:r>
        <w:t>2</w:t>
      </w:r>
      <w:r w:rsidRPr="001F16C3">
        <w:t>.3.1</w:t>
      </w:r>
      <w:r w:rsidRPr="001F16C3">
        <w:tab/>
        <w:t>Overview</w:t>
      </w:r>
      <w:bookmarkEnd w:id="881"/>
      <w:bookmarkEnd w:id="882"/>
      <w:bookmarkEnd w:id="883"/>
      <w:bookmarkEnd w:id="884"/>
      <w:bookmarkEnd w:id="885"/>
      <w:bookmarkEnd w:id="886"/>
      <w:bookmarkEnd w:id="887"/>
    </w:p>
    <w:p w14:paraId="6FD69EB9" w14:textId="77777777" w:rsidR="003133A5" w:rsidRPr="001F16C3" w:rsidRDefault="003133A5" w:rsidP="003133A5">
      <w:pPr>
        <w:pStyle w:val="TH"/>
        <w:rPr>
          <w:lang w:val="en-US" w:eastAsia="zh-CN"/>
        </w:rPr>
      </w:pPr>
      <w:r w:rsidRPr="001F16C3">
        <w:object w:dxaOrig="6921" w:dyaOrig="2930" w14:anchorId="494B2D22">
          <v:shape id="_x0000_i1041" type="#_x0000_t75" style="width:345.05pt;height:145.35pt" o:ole="">
            <v:imagedata r:id="rId43" o:title=""/>
          </v:shape>
          <o:OLEObject Type="Embed" ProgID="Visio.Drawing.11" ShapeID="_x0000_i1041" DrawAspect="Content" ObjectID="_1741428857" r:id="rId44"/>
        </w:object>
      </w:r>
    </w:p>
    <w:p w14:paraId="17942435" w14:textId="77777777" w:rsidR="003133A5" w:rsidRDefault="003133A5" w:rsidP="003133A5">
      <w:pPr>
        <w:pStyle w:val="TF"/>
        <w:outlineLvl w:val="0"/>
        <w:rPr>
          <w:lang w:eastAsia="zh-CN"/>
        </w:rPr>
      </w:pPr>
      <w:r>
        <w:t>Figure 6.2.3.1-1: Resource URI structure of the nud</w:t>
      </w:r>
      <w:r>
        <w:rPr>
          <w:lang w:eastAsia="zh-CN"/>
        </w:rPr>
        <w:t>r</w:t>
      </w:r>
      <w:r>
        <w:t>-group-id-map API</w:t>
      </w:r>
    </w:p>
    <w:p w14:paraId="293DC89E" w14:textId="77777777" w:rsidR="003133A5" w:rsidRDefault="003133A5" w:rsidP="003133A5">
      <w:pPr>
        <w:rPr>
          <w:lang w:eastAsia="zh-CN"/>
        </w:rPr>
      </w:pPr>
      <w:r>
        <w:t>Table 6.2.3.1-1 provides an overview of the resources and applicable HTTP methods.</w:t>
      </w:r>
    </w:p>
    <w:p w14:paraId="42461430" w14:textId="77777777" w:rsidR="003133A5" w:rsidRDefault="003133A5" w:rsidP="003133A5">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3133A5" w:rsidRPr="00CB6975" w14:paraId="43482341"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15786" w14:textId="77777777" w:rsidR="003133A5" w:rsidRPr="00CB6975" w:rsidRDefault="003133A5" w:rsidP="00D14072">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075A3E" w14:textId="77777777" w:rsidR="003133A5" w:rsidRPr="00CB6975" w:rsidRDefault="003133A5" w:rsidP="00D14072">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1DB698" w14:textId="77777777" w:rsidR="003133A5" w:rsidRPr="00CB6975" w:rsidRDefault="003133A5" w:rsidP="00D14072">
            <w:pPr>
              <w:pStyle w:val="TAH"/>
              <w:rPr>
                <w:kern w:val="2"/>
              </w:rPr>
            </w:pPr>
            <w:r w:rsidRPr="00CB6975">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F2B64A" w14:textId="77777777" w:rsidR="003133A5" w:rsidRPr="00CB6975" w:rsidRDefault="003133A5" w:rsidP="00D14072">
            <w:pPr>
              <w:pStyle w:val="TAH"/>
              <w:rPr>
                <w:kern w:val="2"/>
              </w:rPr>
            </w:pPr>
            <w:r w:rsidRPr="00CB6975">
              <w:rPr>
                <w:kern w:val="2"/>
              </w:rPr>
              <w:t>Description</w:t>
            </w:r>
          </w:p>
        </w:tc>
      </w:tr>
      <w:tr w:rsidR="003133A5" w:rsidRPr="00CB6975" w14:paraId="0A18CE62"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hideMark/>
          </w:tcPr>
          <w:p w14:paraId="417D3D72" w14:textId="77777777" w:rsidR="003133A5" w:rsidRPr="00CB6975" w:rsidRDefault="003133A5" w:rsidP="00D14072">
            <w:pPr>
              <w:pStyle w:val="TAL"/>
              <w:rPr>
                <w:kern w:val="2"/>
                <w:lang w:eastAsia="zh-CN"/>
              </w:rPr>
            </w:pPr>
            <w:r w:rsidRPr="00CB6975">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7CAB072B" w14:textId="77777777" w:rsidR="003133A5" w:rsidRPr="00CB6975" w:rsidRDefault="003133A5" w:rsidP="00D14072">
            <w:pPr>
              <w:pStyle w:val="TAL"/>
              <w:rPr>
                <w:kern w:val="2"/>
              </w:rPr>
            </w:pPr>
            <w:r w:rsidRPr="00CB6975">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483EE4C5" w14:textId="77777777" w:rsidR="003133A5" w:rsidRPr="00CB6975" w:rsidRDefault="003133A5" w:rsidP="00D14072">
            <w:pPr>
              <w:pStyle w:val="TAL"/>
              <w:rPr>
                <w:kern w:val="2"/>
                <w:lang w:eastAsia="zh-CN"/>
              </w:rPr>
            </w:pPr>
            <w:r w:rsidRPr="00CB6975">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2FDB45FD" w14:textId="77777777" w:rsidR="003133A5" w:rsidRPr="00CB6975" w:rsidRDefault="003133A5" w:rsidP="00D14072">
            <w:pPr>
              <w:pStyle w:val="TAL"/>
              <w:rPr>
                <w:kern w:val="2"/>
                <w:lang w:eastAsia="zh-CN"/>
              </w:rPr>
            </w:pPr>
          </w:p>
        </w:tc>
      </w:tr>
    </w:tbl>
    <w:p w14:paraId="74B24669" w14:textId="77777777" w:rsidR="003133A5" w:rsidRDefault="003133A5" w:rsidP="003133A5">
      <w:pPr>
        <w:rPr>
          <w:lang w:eastAsia="zh-CN"/>
        </w:rPr>
      </w:pPr>
    </w:p>
    <w:p w14:paraId="76442EEA" w14:textId="77777777" w:rsidR="003133A5" w:rsidRPr="001F16C3" w:rsidRDefault="003133A5" w:rsidP="00F3074B">
      <w:pPr>
        <w:pStyle w:val="Heading4"/>
      </w:pPr>
      <w:bookmarkStart w:id="888" w:name="_Toc27587184"/>
      <w:bookmarkStart w:id="889" w:name="_Toc36459247"/>
      <w:bookmarkStart w:id="890" w:name="_Toc45028494"/>
      <w:bookmarkStart w:id="891" w:name="_Toc51870173"/>
      <w:bookmarkStart w:id="892" w:name="_Toc51870295"/>
      <w:bookmarkStart w:id="893" w:name="_Toc90582050"/>
      <w:bookmarkStart w:id="894" w:name="_Toc130816135"/>
      <w:r w:rsidRPr="001F16C3">
        <w:t>6.</w:t>
      </w:r>
      <w:r>
        <w:t>2</w:t>
      </w:r>
      <w:r w:rsidRPr="001F16C3">
        <w:t>.3.2</w:t>
      </w:r>
      <w:r w:rsidRPr="001F16C3">
        <w:tab/>
      </w:r>
      <w:r>
        <w:t>Resource NfGroupIds</w:t>
      </w:r>
      <w:bookmarkEnd w:id="888"/>
      <w:bookmarkEnd w:id="889"/>
      <w:bookmarkEnd w:id="890"/>
      <w:bookmarkEnd w:id="891"/>
      <w:bookmarkEnd w:id="892"/>
      <w:bookmarkEnd w:id="893"/>
      <w:bookmarkEnd w:id="894"/>
    </w:p>
    <w:p w14:paraId="30C8C21E" w14:textId="77777777" w:rsidR="003133A5" w:rsidRPr="00D67AB2" w:rsidRDefault="003133A5" w:rsidP="00F3074B">
      <w:pPr>
        <w:pStyle w:val="Heading5"/>
      </w:pPr>
      <w:bookmarkStart w:id="895" w:name="_Toc11338640"/>
      <w:bookmarkStart w:id="896" w:name="_Toc27587185"/>
      <w:bookmarkStart w:id="897" w:name="_Toc36459248"/>
      <w:bookmarkStart w:id="898" w:name="_Toc45028495"/>
      <w:bookmarkStart w:id="899" w:name="_Toc51870174"/>
      <w:bookmarkStart w:id="900" w:name="_Toc51870296"/>
      <w:bookmarkStart w:id="901" w:name="_Toc90582051"/>
      <w:bookmarkStart w:id="902" w:name="_Toc130816136"/>
      <w:r w:rsidRPr="00D67AB2">
        <w:t>6.2.3.2.1</w:t>
      </w:r>
      <w:r w:rsidRPr="00D67AB2">
        <w:tab/>
        <w:t>Description</w:t>
      </w:r>
      <w:bookmarkEnd w:id="895"/>
      <w:bookmarkEnd w:id="896"/>
      <w:bookmarkEnd w:id="897"/>
      <w:bookmarkEnd w:id="898"/>
      <w:bookmarkEnd w:id="899"/>
      <w:bookmarkEnd w:id="900"/>
      <w:bookmarkEnd w:id="901"/>
      <w:bookmarkEnd w:id="902"/>
    </w:p>
    <w:p w14:paraId="20CBBD29" w14:textId="77777777" w:rsidR="003133A5" w:rsidRPr="00D67AB2" w:rsidRDefault="003133A5" w:rsidP="003133A5">
      <w:r w:rsidRPr="00D67AB2">
        <w:t xml:space="preserve">This resource represents the </w:t>
      </w:r>
      <w:r>
        <w:t>NF-Group IDs for a subscriber</w:t>
      </w:r>
      <w:r w:rsidRPr="00D67AB2">
        <w:t>.</w:t>
      </w:r>
    </w:p>
    <w:p w14:paraId="43249394" w14:textId="77777777" w:rsidR="003133A5" w:rsidRPr="00D67AB2" w:rsidRDefault="003133A5" w:rsidP="00F3074B">
      <w:pPr>
        <w:pStyle w:val="Heading5"/>
      </w:pPr>
      <w:bookmarkStart w:id="903" w:name="_Toc11338641"/>
      <w:bookmarkStart w:id="904" w:name="_Toc27587186"/>
      <w:bookmarkStart w:id="905" w:name="_Toc36459249"/>
      <w:bookmarkStart w:id="906" w:name="_Toc45028496"/>
      <w:bookmarkStart w:id="907" w:name="_Toc51870175"/>
      <w:bookmarkStart w:id="908" w:name="_Toc51870297"/>
      <w:bookmarkStart w:id="909" w:name="_Toc90582052"/>
      <w:bookmarkStart w:id="910" w:name="_Toc130816137"/>
      <w:r w:rsidRPr="00D67AB2">
        <w:t>6.2.3.2.2</w:t>
      </w:r>
      <w:r w:rsidRPr="00D67AB2">
        <w:tab/>
        <w:t>Resource Definition</w:t>
      </w:r>
      <w:bookmarkEnd w:id="903"/>
      <w:bookmarkEnd w:id="904"/>
      <w:bookmarkEnd w:id="905"/>
      <w:bookmarkEnd w:id="906"/>
      <w:bookmarkEnd w:id="907"/>
      <w:bookmarkEnd w:id="908"/>
      <w:bookmarkEnd w:id="909"/>
      <w:bookmarkEnd w:id="910"/>
    </w:p>
    <w:p w14:paraId="6D3E6BC1" w14:textId="77777777" w:rsidR="003133A5" w:rsidRPr="00D67AB2" w:rsidRDefault="003133A5" w:rsidP="003133A5">
      <w:r w:rsidRPr="00D67AB2">
        <w:t>Resource URI: {apiRoot}/nud</w:t>
      </w:r>
      <w:r>
        <w:t>r</w:t>
      </w:r>
      <w:r w:rsidRPr="00D67AB2">
        <w:t>-</w:t>
      </w:r>
      <w:r>
        <w:t>group-id-map</w:t>
      </w:r>
      <w:r w:rsidRPr="00D67AB2">
        <w:t>/</w:t>
      </w:r>
      <w:r>
        <w:t>&lt;apiVersion&gt;</w:t>
      </w:r>
      <w:r w:rsidRPr="00D67AB2">
        <w:t>/</w:t>
      </w:r>
      <w:r>
        <w:t>nf-group-ids</w:t>
      </w:r>
    </w:p>
    <w:p w14:paraId="0EB8C6E6" w14:textId="77777777" w:rsidR="003133A5" w:rsidRPr="00D67AB2" w:rsidRDefault="003133A5" w:rsidP="00F3074B">
      <w:pPr>
        <w:rPr>
          <w:rFonts w:ascii="Arial" w:hAnsi="Arial" w:cs="Arial"/>
        </w:rPr>
      </w:pPr>
      <w:r w:rsidRPr="00F3074B">
        <w:t>This resource shall support the resource URI variables defined in table 6.2.3.2.2-1.</w:t>
      </w:r>
    </w:p>
    <w:p w14:paraId="61B31BBA" w14:textId="77777777" w:rsidR="003133A5" w:rsidRPr="00D67AB2" w:rsidRDefault="003133A5" w:rsidP="003133A5">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3133A5" w:rsidRPr="00CB6975" w14:paraId="228E400F" w14:textId="77777777" w:rsidTr="00D1407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3B94EC" w14:textId="77777777" w:rsidR="003133A5" w:rsidRPr="00CB6975" w:rsidRDefault="003133A5" w:rsidP="00D14072">
            <w:pPr>
              <w:pStyle w:val="TAH"/>
            </w:pPr>
            <w:r w:rsidRPr="00CB6975">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CD0039" w14:textId="77777777" w:rsidR="003133A5" w:rsidRPr="00CB6975" w:rsidRDefault="003133A5" w:rsidP="00D14072">
            <w:pPr>
              <w:pStyle w:val="TAH"/>
            </w:pPr>
            <w:r w:rsidRPr="00CB6975">
              <w:t>Definition</w:t>
            </w:r>
          </w:p>
        </w:tc>
      </w:tr>
      <w:tr w:rsidR="003133A5" w:rsidRPr="00CB6975" w14:paraId="6AB9FF96" w14:textId="77777777" w:rsidTr="00D1407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3C3F83" w14:textId="77777777" w:rsidR="003133A5" w:rsidRPr="00CB6975" w:rsidRDefault="003133A5" w:rsidP="00D14072">
            <w:pPr>
              <w:pStyle w:val="TAL"/>
            </w:pPr>
            <w:r w:rsidRPr="00CB6975">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5D6A0C" w14:textId="77777777" w:rsidR="003133A5" w:rsidRPr="00CB6975" w:rsidRDefault="003133A5" w:rsidP="00D14072">
            <w:pPr>
              <w:pStyle w:val="TAL"/>
            </w:pPr>
            <w:r w:rsidRPr="00CB6975">
              <w:t>See clause</w:t>
            </w:r>
            <w:r w:rsidRPr="00CB6975">
              <w:rPr>
                <w:lang w:val="en-US" w:eastAsia="zh-CN"/>
              </w:rPr>
              <w:t> </w:t>
            </w:r>
            <w:r w:rsidRPr="00CB6975">
              <w:t>6.2.1</w:t>
            </w:r>
          </w:p>
        </w:tc>
      </w:tr>
    </w:tbl>
    <w:p w14:paraId="7C8F044A" w14:textId="77777777" w:rsidR="003133A5" w:rsidRPr="00D67AB2" w:rsidRDefault="003133A5" w:rsidP="003133A5"/>
    <w:p w14:paraId="15A4932E" w14:textId="77777777" w:rsidR="003133A5" w:rsidRPr="00D67AB2" w:rsidRDefault="003133A5" w:rsidP="00F3074B">
      <w:pPr>
        <w:pStyle w:val="Heading5"/>
      </w:pPr>
      <w:bookmarkStart w:id="911" w:name="_Toc11338642"/>
      <w:bookmarkStart w:id="912" w:name="_Toc27587187"/>
      <w:bookmarkStart w:id="913" w:name="_Toc36459250"/>
      <w:bookmarkStart w:id="914" w:name="_Toc45028497"/>
      <w:bookmarkStart w:id="915" w:name="_Toc51870176"/>
      <w:bookmarkStart w:id="916" w:name="_Toc51870298"/>
      <w:bookmarkStart w:id="917" w:name="_Toc90582053"/>
      <w:bookmarkStart w:id="918" w:name="_Toc130816138"/>
      <w:r w:rsidRPr="00D67AB2">
        <w:t>6.2.3.2.3</w:t>
      </w:r>
      <w:r w:rsidRPr="00D67AB2">
        <w:tab/>
        <w:t>Resource Standard Methods</w:t>
      </w:r>
      <w:bookmarkEnd w:id="911"/>
      <w:bookmarkEnd w:id="912"/>
      <w:bookmarkEnd w:id="913"/>
      <w:bookmarkEnd w:id="914"/>
      <w:bookmarkEnd w:id="915"/>
      <w:bookmarkEnd w:id="916"/>
      <w:bookmarkEnd w:id="917"/>
      <w:bookmarkEnd w:id="918"/>
    </w:p>
    <w:p w14:paraId="65AF0EC5" w14:textId="77777777" w:rsidR="003133A5" w:rsidRPr="00D67AB2" w:rsidRDefault="003133A5" w:rsidP="009D3646">
      <w:pPr>
        <w:pStyle w:val="H6"/>
      </w:pPr>
      <w:bookmarkStart w:id="919" w:name="_Toc11338645"/>
      <w:bookmarkStart w:id="920" w:name="_Toc27587188"/>
      <w:bookmarkStart w:id="921" w:name="_Toc36459251"/>
      <w:bookmarkStart w:id="922" w:name="_Toc45028498"/>
      <w:bookmarkStart w:id="923" w:name="_Toc51870177"/>
      <w:bookmarkStart w:id="924" w:name="_Toc51870299"/>
      <w:bookmarkStart w:id="925" w:name="_Toc90582054"/>
      <w:r w:rsidRPr="00D67AB2">
        <w:t>6.2.3.2.3.</w:t>
      </w:r>
      <w:r>
        <w:t>1</w:t>
      </w:r>
      <w:r w:rsidRPr="00D67AB2">
        <w:tab/>
        <w:t>GET</w:t>
      </w:r>
      <w:bookmarkEnd w:id="919"/>
      <w:bookmarkEnd w:id="920"/>
      <w:bookmarkEnd w:id="921"/>
      <w:bookmarkEnd w:id="922"/>
      <w:bookmarkEnd w:id="923"/>
      <w:bookmarkEnd w:id="924"/>
      <w:bookmarkEnd w:id="925"/>
    </w:p>
    <w:p w14:paraId="07D68B37" w14:textId="77777777" w:rsidR="003133A5" w:rsidRPr="00D67AB2" w:rsidRDefault="003133A5" w:rsidP="003133A5">
      <w:r w:rsidRPr="00D67AB2">
        <w:t>This method shall support the URI query parameters specified in table 6.2.3.2.3.</w:t>
      </w:r>
      <w:r>
        <w:t>1</w:t>
      </w:r>
      <w:r w:rsidRPr="00D67AB2">
        <w:t>-1.</w:t>
      </w:r>
    </w:p>
    <w:p w14:paraId="4CA762D2" w14:textId="77777777" w:rsidR="003133A5" w:rsidRPr="00D67AB2" w:rsidRDefault="003133A5" w:rsidP="003133A5">
      <w:pPr>
        <w:pStyle w:val="TH"/>
        <w:rPr>
          <w:rFonts w:cs="Arial"/>
        </w:rPr>
      </w:pPr>
      <w:r w:rsidRPr="00D67AB2">
        <w:lastRenderedPageBreak/>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3133A5" w:rsidRPr="00CB6975" w14:paraId="38242B37" w14:textId="77777777" w:rsidTr="00D1407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C86E1B6" w14:textId="77777777" w:rsidR="003133A5" w:rsidRPr="00CB6975" w:rsidRDefault="003133A5" w:rsidP="00D14072">
            <w:pPr>
              <w:pStyle w:val="TAH"/>
            </w:pPr>
            <w:r w:rsidRPr="00CB6975">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D8DF1A2" w14:textId="77777777" w:rsidR="003133A5" w:rsidRPr="00CB6975" w:rsidRDefault="003133A5" w:rsidP="00D14072">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7BD0FB" w14:textId="77777777" w:rsidR="003133A5" w:rsidRPr="00CB6975" w:rsidRDefault="003133A5" w:rsidP="00D14072">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E0D1436" w14:textId="77777777" w:rsidR="003133A5" w:rsidRPr="00CB6975" w:rsidRDefault="003133A5" w:rsidP="00D14072">
            <w:pPr>
              <w:pStyle w:val="TAH"/>
            </w:pPr>
            <w:r w:rsidRPr="00CB6975">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76CD2C29" w14:textId="77777777" w:rsidR="003133A5" w:rsidRPr="00CB6975" w:rsidRDefault="003133A5" w:rsidP="00D14072">
            <w:pPr>
              <w:pStyle w:val="TAH"/>
            </w:pPr>
            <w:r w:rsidRPr="00CB6975">
              <w:t>Description</w:t>
            </w:r>
          </w:p>
        </w:tc>
      </w:tr>
      <w:tr w:rsidR="003133A5" w:rsidRPr="00CB6975" w14:paraId="073FD83F" w14:textId="77777777" w:rsidTr="00D1407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E9A9C71" w14:textId="77777777" w:rsidR="003133A5" w:rsidRPr="00CB6975" w:rsidRDefault="003133A5" w:rsidP="00D14072">
            <w:pPr>
              <w:pStyle w:val="TAL"/>
            </w:pPr>
            <w:r w:rsidRPr="00CB6975">
              <w:t>nf-type</w:t>
            </w:r>
          </w:p>
        </w:tc>
        <w:tc>
          <w:tcPr>
            <w:tcW w:w="871" w:type="pct"/>
            <w:tcBorders>
              <w:top w:val="single" w:sz="4" w:space="0" w:color="auto"/>
              <w:left w:val="single" w:sz="6" w:space="0" w:color="000000"/>
              <w:bottom w:val="single" w:sz="6" w:space="0" w:color="000000"/>
              <w:right w:val="single" w:sz="6" w:space="0" w:color="000000"/>
            </w:tcBorders>
          </w:tcPr>
          <w:p w14:paraId="6C70957B" w14:textId="77777777" w:rsidR="003133A5" w:rsidRPr="00CB6975" w:rsidRDefault="003133A5" w:rsidP="00D14072">
            <w:pPr>
              <w:pStyle w:val="TAL"/>
            </w:pPr>
            <w:r w:rsidRPr="00CB6975">
              <w:t>array(NFType)</w:t>
            </w:r>
          </w:p>
        </w:tc>
        <w:tc>
          <w:tcPr>
            <w:tcW w:w="217" w:type="pct"/>
            <w:tcBorders>
              <w:top w:val="single" w:sz="4" w:space="0" w:color="auto"/>
              <w:left w:val="single" w:sz="6" w:space="0" w:color="000000"/>
              <w:bottom w:val="single" w:sz="6" w:space="0" w:color="000000"/>
              <w:right w:val="single" w:sz="6" w:space="0" w:color="000000"/>
            </w:tcBorders>
          </w:tcPr>
          <w:p w14:paraId="3623883F" w14:textId="77777777" w:rsidR="003133A5" w:rsidRPr="00CB6975" w:rsidRDefault="003133A5" w:rsidP="00D14072">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0C2E9668" w14:textId="77777777" w:rsidR="003133A5" w:rsidRPr="00CB6975" w:rsidRDefault="003133A5" w:rsidP="00D14072">
            <w:pPr>
              <w:pStyle w:val="TAL"/>
            </w:pPr>
            <w:r w:rsidRPr="00CB6975">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CCC20" w14:textId="77777777" w:rsidR="003133A5" w:rsidRPr="00CB6975" w:rsidRDefault="003133A5" w:rsidP="00D14072">
            <w:pPr>
              <w:pStyle w:val="TAL"/>
            </w:pPr>
            <w:r w:rsidRPr="00CB6975">
              <w:t xml:space="preserve">see 3GPP TS 29.510 [14] </w:t>
            </w:r>
          </w:p>
        </w:tc>
      </w:tr>
      <w:tr w:rsidR="003133A5" w:rsidRPr="00CB6975" w14:paraId="761B0EBA" w14:textId="77777777" w:rsidTr="00D1407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7579CAA" w14:textId="77777777" w:rsidR="003133A5" w:rsidRPr="00CB6975" w:rsidRDefault="003133A5" w:rsidP="00D14072">
            <w:pPr>
              <w:pStyle w:val="TAL"/>
            </w:pPr>
            <w:r w:rsidRPr="00CB6975">
              <w:t>subscriberId</w:t>
            </w:r>
          </w:p>
        </w:tc>
        <w:tc>
          <w:tcPr>
            <w:tcW w:w="871" w:type="pct"/>
            <w:tcBorders>
              <w:top w:val="single" w:sz="4" w:space="0" w:color="auto"/>
              <w:left w:val="single" w:sz="6" w:space="0" w:color="000000"/>
              <w:bottom w:val="single" w:sz="6" w:space="0" w:color="000000"/>
              <w:right w:val="single" w:sz="6" w:space="0" w:color="000000"/>
            </w:tcBorders>
          </w:tcPr>
          <w:p w14:paraId="3721ECF1" w14:textId="77777777" w:rsidR="003133A5" w:rsidRPr="00CB6975" w:rsidRDefault="003133A5" w:rsidP="00D14072">
            <w:pPr>
              <w:pStyle w:val="TAL"/>
            </w:pPr>
            <w:r w:rsidRPr="00CB6975">
              <w:t>SubscriberId</w:t>
            </w:r>
          </w:p>
        </w:tc>
        <w:tc>
          <w:tcPr>
            <w:tcW w:w="217" w:type="pct"/>
            <w:tcBorders>
              <w:top w:val="single" w:sz="4" w:space="0" w:color="auto"/>
              <w:left w:val="single" w:sz="6" w:space="0" w:color="000000"/>
              <w:bottom w:val="single" w:sz="6" w:space="0" w:color="000000"/>
              <w:right w:val="single" w:sz="6" w:space="0" w:color="000000"/>
            </w:tcBorders>
          </w:tcPr>
          <w:p w14:paraId="2B8BA275" w14:textId="77777777" w:rsidR="003133A5" w:rsidRPr="00CB6975" w:rsidRDefault="003133A5" w:rsidP="00D14072">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26E4323B" w14:textId="77777777" w:rsidR="003133A5" w:rsidRPr="00CB6975" w:rsidRDefault="003133A5" w:rsidP="00D14072">
            <w:pPr>
              <w:pStyle w:val="TAL"/>
            </w:pPr>
            <w:r w:rsidRPr="00CB6975">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B67BF1A" w14:textId="24DA0E47" w:rsidR="003133A5" w:rsidRPr="00CB6975" w:rsidRDefault="003133A5" w:rsidP="00D14072">
            <w:pPr>
              <w:pStyle w:val="TAL"/>
            </w:pPr>
            <w:r w:rsidRPr="00CB6975">
              <w:t>Represents the Subscription Identifier SUPI or GPSI or IMPI or IMPU (see 3GPP TS 23.501 [</w:t>
            </w:r>
            <w:r w:rsidRPr="00CB6975">
              <w:rPr>
                <w:rFonts w:hint="eastAsia"/>
                <w:lang w:eastAsia="zh-CN"/>
              </w:rPr>
              <w:t>4</w:t>
            </w:r>
            <w:r w:rsidRPr="00CB6975">
              <w:t>] clause 5.9.2</w:t>
            </w:r>
            <w:r w:rsidRPr="00CB6975">
              <w:rPr>
                <w:rFonts w:hint="eastAsia"/>
                <w:lang w:eastAsia="zh-CN"/>
              </w:rPr>
              <w:t xml:space="preserve"> and </w:t>
            </w:r>
            <w:r w:rsidRPr="00CB6975">
              <w:t>clause 5.9.8)</w:t>
            </w:r>
            <w:r w:rsidRPr="00CB6975">
              <w:br/>
            </w:r>
            <w:r w:rsidRPr="00CB6975">
              <w:tab/>
              <w:t>pattern: ^(imsi-[0-9]{5,15}|nai-.+|msisdn-[0-9]{5,15}|extid-[^@]+@[^@]+|impi-.+|impu-.+|.+)$</w:t>
            </w:r>
          </w:p>
        </w:tc>
      </w:tr>
    </w:tbl>
    <w:p w14:paraId="0710DDF3" w14:textId="77777777" w:rsidR="003133A5" w:rsidRPr="00C548DF" w:rsidRDefault="003133A5" w:rsidP="003133A5">
      <w:pPr>
        <w:pStyle w:val="NO"/>
      </w:pPr>
      <w:r>
        <w:t>NOTE:</w:t>
      </w:r>
      <w:r>
        <w:tab/>
        <w:t xml:space="preserve">The format of the query parameter </w:t>
      </w:r>
      <w:r w:rsidRPr="00F51F64">
        <w:t>subscriberId</w:t>
      </w:r>
      <w:r>
        <w:t xml:space="preserve"> is in line with the yaml and thus </w:t>
      </w:r>
      <w:r w:rsidRPr="00F51F64">
        <w:t xml:space="preserve">does not follow the </w:t>
      </w:r>
      <w:r w:rsidRPr="00406B28">
        <w:rPr>
          <w:shd w:val="clear" w:color="auto" w:fill="FFFFFF"/>
        </w:rPr>
        <w:t>lower-with-hyphen</w:t>
      </w:r>
      <w:r>
        <w:rPr>
          <w:shd w:val="clear" w:color="auto" w:fill="FFFFFF"/>
        </w:rPr>
        <w:t xml:space="preserve"> format specified in </w:t>
      </w:r>
      <w:r>
        <w:rPr>
          <w:lang w:eastAsia="zh-CN"/>
        </w:rPr>
        <w:t>3GPP TS 29.501 [8]</w:t>
      </w:r>
      <w:r>
        <w:rPr>
          <w:shd w:val="clear" w:color="auto" w:fill="FFFFFF"/>
        </w:rPr>
        <w:t>.</w:t>
      </w:r>
    </w:p>
    <w:p w14:paraId="2D1F67CE" w14:textId="77777777" w:rsidR="003133A5" w:rsidRPr="00D67AB2" w:rsidRDefault="003133A5" w:rsidP="003133A5">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28DE09FA" w14:textId="77777777" w:rsidR="003133A5" w:rsidRPr="00D67AB2" w:rsidRDefault="003133A5" w:rsidP="003133A5">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133A5" w:rsidRPr="00CB6975" w14:paraId="00C86343" w14:textId="77777777" w:rsidTr="00D1407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3181E0" w14:textId="77777777" w:rsidR="003133A5" w:rsidRPr="00CB6975" w:rsidRDefault="003133A5" w:rsidP="00D14072">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506836" w14:textId="77777777" w:rsidR="003133A5" w:rsidRPr="00CB6975" w:rsidRDefault="003133A5" w:rsidP="00D14072">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6BAA06E" w14:textId="77777777" w:rsidR="003133A5" w:rsidRPr="00CB6975" w:rsidRDefault="003133A5" w:rsidP="00D14072">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A97A60" w14:textId="77777777" w:rsidR="003133A5" w:rsidRPr="00CB6975" w:rsidRDefault="003133A5" w:rsidP="00D14072">
            <w:pPr>
              <w:pStyle w:val="TAH"/>
            </w:pPr>
            <w:r w:rsidRPr="00CB6975">
              <w:t>Description</w:t>
            </w:r>
          </w:p>
        </w:tc>
      </w:tr>
      <w:tr w:rsidR="003133A5" w:rsidRPr="00CB6975" w14:paraId="4B5B6D50" w14:textId="77777777" w:rsidTr="00D1407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2949F2A" w14:textId="77777777" w:rsidR="003133A5" w:rsidRPr="00CB6975" w:rsidRDefault="003133A5" w:rsidP="00D14072">
            <w:pPr>
              <w:pStyle w:val="TAL"/>
            </w:pPr>
            <w:r w:rsidRPr="00CB6975">
              <w:t>n/a</w:t>
            </w:r>
          </w:p>
        </w:tc>
        <w:tc>
          <w:tcPr>
            <w:tcW w:w="425" w:type="dxa"/>
            <w:tcBorders>
              <w:top w:val="single" w:sz="4" w:space="0" w:color="auto"/>
              <w:left w:val="single" w:sz="6" w:space="0" w:color="000000"/>
              <w:bottom w:val="single" w:sz="6" w:space="0" w:color="000000"/>
              <w:right w:val="single" w:sz="6" w:space="0" w:color="000000"/>
            </w:tcBorders>
          </w:tcPr>
          <w:p w14:paraId="3AAAD879" w14:textId="77777777" w:rsidR="003133A5" w:rsidRPr="00CB6975" w:rsidRDefault="003133A5" w:rsidP="00D14072">
            <w:pPr>
              <w:pStyle w:val="TAC"/>
            </w:pPr>
          </w:p>
        </w:tc>
        <w:tc>
          <w:tcPr>
            <w:tcW w:w="1276" w:type="dxa"/>
            <w:tcBorders>
              <w:top w:val="single" w:sz="4" w:space="0" w:color="auto"/>
              <w:left w:val="single" w:sz="6" w:space="0" w:color="000000"/>
              <w:bottom w:val="single" w:sz="6" w:space="0" w:color="000000"/>
              <w:right w:val="single" w:sz="6" w:space="0" w:color="000000"/>
            </w:tcBorders>
          </w:tcPr>
          <w:p w14:paraId="473F6CB7" w14:textId="77777777" w:rsidR="003133A5" w:rsidRPr="00CB6975" w:rsidRDefault="003133A5" w:rsidP="00D1407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3A870A" w14:textId="77777777" w:rsidR="003133A5" w:rsidRPr="00CB6975" w:rsidRDefault="003133A5" w:rsidP="00D14072">
            <w:pPr>
              <w:pStyle w:val="TAL"/>
            </w:pPr>
          </w:p>
        </w:tc>
      </w:tr>
    </w:tbl>
    <w:p w14:paraId="0D7D785F" w14:textId="77777777" w:rsidR="003133A5" w:rsidRPr="00D67AB2" w:rsidRDefault="003133A5" w:rsidP="003133A5"/>
    <w:p w14:paraId="217F93FA" w14:textId="77777777" w:rsidR="003133A5" w:rsidRPr="00D67AB2" w:rsidRDefault="003133A5" w:rsidP="003133A5">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133A5" w:rsidRPr="00CB6975" w14:paraId="61A97BEE" w14:textId="77777777" w:rsidTr="00D140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5CB1E4" w14:textId="77777777" w:rsidR="003133A5" w:rsidRPr="00CB6975" w:rsidRDefault="003133A5" w:rsidP="00D14072">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D214A07" w14:textId="77777777" w:rsidR="003133A5" w:rsidRPr="00CB6975" w:rsidRDefault="003133A5" w:rsidP="00D14072">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21ABFD" w14:textId="77777777" w:rsidR="003133A5" w:rsidRPr="00CB6975" w:rsidRDefault="003133A5" w:rsidP="00D14072">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3CFBA4A" w14:textId="77777777" w:rsidR="003133A5" w:rsidRPr="00CB6975" w:rsidRDefault="003133A5" w:rsidP="00D14072">
            <w:pPr>
              <w:pStyle w:val="TAH"/>
            </w:pPr>
            <w:r w:rsidRPr="00CB6975">
              <w:t>Response</w:t>
            </w:r>
          </w:p>
          <w:p w14:paraId="732A7741" w14:textId="77777777" w:rsidR="003133A5" w:rsidRPr="00CB6975" w:rsidRDefault="003133A5" w:rsidP="00D14072">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F2DF8AB" w14:textId="77777777" w:rsidR="003133A5" w:rsidRPr="00CB6975" w:rsidRDefault="003133A5" w:rsidP="00D14072">
            <w:pPr>
              <w:pStyle w:val="TAH"/>
            </w:pPr>
            <w:r w:rsidRPr="00CB6975">
              <w:t>Description</w:t>
            </w:r>
          </w:p>
        </w:tc>
      </w:tr>
      <w:tr w:rsidR="003133A5" w:rsidRPr="00CB6975" w14:paraId="7EF37BDB" w14:textId="77777777" w:rsidTr="00D1407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044210" w14:textId="77777777" w:rsidR="003133A5" w:rsidRPr="00CB6975" w:rsidRDefault="003133A5" w:rsidP="00D14072">
            <w:pPr>
              <w:pStyle w:val="TAL"/>
            </w:pPr>
            <w:r w:rsidRPr="00CB6975">
              <w:t>NfGroupIdMapResult</w:t>
            </w:r>
          </w:p>
        </w:tc>
        <w:tc>
          <w:tcPr>
            <w:tcW w:w="225" w:type="pct"/>
            <w:tcBorders>
              <w:top w:val="single" w:sz="4" w:space="0" w:color="auto"/>
              <w:left w:val="single" w:sz="6" w:space="0" w:color="000000"/>
              <w:bottom w:val="single" w:sz="6" w:space="0" w:color="000000"/>
              <w:right w:val="single" w:sz="6" w:space="0" w:color="000000"/>
            </w:tcBorders>
          </w:tcPr>
          <w:p w14:paraId="4467292B" w14:textId="77777777" w:rsidR="003133A5" w:rsidRPr="00CB6975" w:rsidRDefault="003133A5" w:rsidP="00D14072">
            <w:pPr>
              <w:pStyle w:val="TAC"/>
            </w:pPr>
            <w:r w:rsidRPr="00CB6975">
              <w:t>M</w:t>
            </w:r>
          </w:p>
        </w:tc>
        <w:tc>
          <w:tcPr>
            <w:tcW w:w="649" w:type="pct"/>
            <w:tcBorders>
              <w:top w:val="single" w:sz="4" w:space="0" w:color="auto"/>
              <w:left w:val="single" w:sz="6" w:space="0" w:color="000000"/>
              <w:bottom w:val="single" w:sz="6" w:space="0" w:color="000000"/>
              <w:right w:val="single" w:sz="6" w:space="0" w:color="000000"/>
            </w:tcBorders>
          </w:tcPr>
          <w:p w14:paraId="44A329CB" w14:textId="77777777" w:rsidR="003133A5" w:rsidRPr="00CB6975" w:rsidRDefault="003133A5" w:rsidP="00D14072">
            <w:pPr>
              <w:pStyle w:val="TAL"/>
            </w:pP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42871C0D" w14:textId="77777777" w:rsidR="003133A5" w:rsidRPr="00CB6975" w:rsidRDefault="003133A5" w:rsidP="00D14072">
            <w:pPr>
              <w:pStyle w:val="TAL"/>
            </w:pPr>
            <w:r w:rsidRPr="00CB697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4BE741" w14:textId="77777777" w:rsidR="003133A5" w:rsidRPr="00CB6975" w:rsidRDefault="003133A5" w:rsidP="00D14072">
            <w:pPr>
              <w:pStyle w:val="TAL"/>
            </w:pPr>
            <w:r w:rsidRPr="00CB6975">
              <w:t>Upon success, a response body containing the NF-Group IDs for the requested NF types shall be returned.</w:t>
            </w:r>
          </w:p>
        </w:tc>
      </w:tr>
      <w:tr w:rsidR="003133A5" w:rsidRPr="00CB6975" w14:paraId="012D61FC" w14:textId="77777777" w:rsidTr="00D1407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37931" w14:textId="77777777" w:rsidR="003133A5" w:rsidRPr="00CB6975" w:rsidRDefault="003133A5" w:rsidP="00D14072">
            <w:pPr>
              <w:pStyle w:val="TAL"/>
            </w:pPr>
            <w:r w:rsidRPr="00CB6975">
              <w:t>ProblemDetails</w:t>
            </w:r>
          </w:p>
        </w:tc>
        <w:tc>
          <w:tcPr>
            <w:tcW w:w="225" w:type="pct"/>
            <w:tcBorders>
              <w:top w:val="single" w:sz="4" w:space="0" w:color="auto"/>
              <w:left w:val="single" w:sz="6" w:space="0" w:color="000000"/>
              <w:bottom w:val="single" w:sz="6" w:space="0" w:color="000000"/>
              <w:right w:val="single" w:sz="6" w:space="0" w:color="000000"/>
            </w:tcBorders>
          </w:tcPr>
          <w:p w14:paraId="7AAD37B8" w14:textId="77777777" w:rsidR="003133A5" w:rsidRPr="00CB6975" w:rsidRDefault="003133A5" w:rsidP="00D14072">
            <w:pPr>
              <w:pStyle w:val="TAC"/>
            </w:pPr>
            <w:r w:rsidRPr="00CB6975">
              <w:t>O</w:t>
            </w:r>
          </w:p>
        </w:tc>
        <w:tc>
          <w:tcPr>
            <w:tcW w:w="649" w:type="pct"/>
            <w:tcBorders>
              <w:top w:val="single" w:sz="4" w:space="0" w:color="auto"/>
              <w:left w:val="single" w:sz="6" w:space="0" w:color="000000"/>
              <w:bottom w:val="single" w:sz="6" w:space="0" w:color="000000"/>
              <w:right w:val="single" w:sz="6" w:space="0" w:color="000000"/>
            </w:tcBorders>
          </w:tcPr>
          <w:p w14:paraId="623F95C3" w14:textId="77777777" w:rsidR="003133A5" w:rsidRPr="00CB6975" w:rsidRDefault="003133A5" w:rsidP="00D14072">
            <w:pPr>
              <w:pStyle w:val="TAL"/>
            </w:pPr>
            <w:r w:rsidRPr="00CB6975">
              <w:rPr>
                <w:rFonts w:hint="eastAsia"/>
                <w:lang w:eastAsia="zh-CN"/>
              </w:rPr>
              <w:t>0..</w:t>
            </w: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3C6146DC" w14:textId="77777777" w:rsidR="003133A5" w:rsidRPr="00CB6975" w:rsidRDefault="003133A5" w:rsidP="00D14072">
            <w:pPr>
              <w:pStyle w:val="TAL"/>
            </w:pPr>
            <w:r w:rsidRPr="00CB6975">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E84AC6" w14:textId="77777777" w:rsidR="003133A5" w:rsidRPr="00CB6975" w:rsidRDefault="003133A5" w:rsidP="00D14072">
            <w:pPr>
              <w:pStyle w:val="TAL"/>
            </w:pPr>
            <w:r w:rsidRPr="00CB6975">
              <w:t>The "cause" attribute may be set to one of the following application errors:</w:t>
            </w:r>
          </w:p>
          <w:p w14:paraId="3C897A80" w14:textId="77777777" w:rsidR="003133A5" w:rsidRPr="00CB6975" w:rsidRDefault="003133A5" w:rsidP="00D14072">
            <w:pPr>
              <w:pStyle w:val="TAL"/>
            </w:pPr>
            <w:r w:rsidRPr="00CB6975">
              <w:t>- USER_NOT_FOUND</w:t>
            </w:r>
          </w:p>
        </w:tc>
      </w:tr>
      <w:tr w:rsidR="003133A5" w:rsidRPr="00CB6975" w14:paraId="4819E708" w14:textId="77777777" w:rsidTr="00D1407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514C016" w14:textId="77777777" w:rsidR="003133A5" w:rsidRPr="00CB6975" w:rsidRDefault="003133A5" w:rsidP="00D14072">
            <w:pPr>
              <w:pStyle w:val="TAN"/>
            </w:pPr>
            <w:r w:rsidRPr="00CB6975">
              <w:t>NOTE:</w:t>
            </w:r>
            <w:r w:rsidRPr="00CB6975">
              <w:tab/>
              <w:t>In addition common data structures as listed in table 5.2.7.1-1 of 3GPP TS 29.500</w:t>
            </w:r>
            <w:r w:rsidRPr="00CB6975">
              <w:rPr>
                <w:rFonts w:hint="eastAsia"/>
                <w:lang w:eastAsia="zh-CN"/>
              </w:rPr>
              <w:t xml:space="preserve"> </w:t>
            </w:r>
            <w:r w:rsidRPr="00CB6975">
              <w:t>are supported.</w:t>
            </w:r>
          </w:p>
        </w:tc>
      </w:tr>
    </w:tbl>
    <w:p w14:paraId="24C0F773" w14:textId="77777777" w:rsidR="003133A5" w:rsidRPr="00D67AB2" w:rsidRDefault="003133A5" w:rsidP="003133A5"/>
    <w:p w14:paraId="19E1AC94" w14:textId="77777777" w:rsidR="003133A5" w:rsidRPr="00B06F7A" w:rsidRDefault="003133A5" w:rsidP="00F3074B">
      <w:pPr>
        <w:pStyle w:val="Heading3"/>
      </w:pPr>
      <w:bookmarkStart w:id="926" w:name="_Toc90582055"/>
      <w:bookmarkStart w:id="927" w:name="_Toc27587189"/>
      <w:bookmarkStart w:id="928" w:name="_Toc36459252"/>
      <w:bookmarkStart w:id="929" w:name="_Toc45028499"/>
      <w:bookmarkStart w:id="930" w:name="_Toc51870178"/>
      <w:bookmarkStart w:id="931" w:name="_Toc51870300"/>
      <w:bookmarkStart w:id="932" w:name="_Toc130816139"/>
      <w:r w:rsidRPr="00B06F7A">
        <w:t>6.</w:t>
      </w:r>
      <w:r>
        <w:t>2</w:t>
      </w:r>
      <w:r w:rsidRPr="00B06F7A">
        <w:t>.4</w:t>
      </w:r>
      <w:r w:rsidRPr="00B06F7A">
        <w:tab/>
        <w:t>Custom Operations without associated resources</w:t>
      </w:r>
      <w:bookmarkEnd w:id="926"/>
      <w:bookmarkEnd w:id="932"/>
    </w:p>
    <w:p w14:paraId="01A66D48" w14:textId="77777777" w:rsidR="003133A5" w:rsidRPr="00B06F7A" w:rsidRDefault="003133A5" w:rsidP="003133A5">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GroupIDmap</w:t>
      </w:r>
      <w:r w:rsidRPr="00B06F7A">
        <w:t xml:space="preserve"> Service</w:t>
      </w:r>
      <w:r w:rsidRPr="00B06F7A">
        <w:rPr>
          <w:lang w:val="en-US"/>
        </w:rPr>
        <w:t>.</w:t>
      </w:r>
    </w:p>
    <w:p w14:paraId="68BB0984" w14:textId="77777777" w:rsidR="003133A5" w:rsidRPr="001F16C3" w:rsidRDefault="003133A5" w:rsidP="00F3074B">
      <w:pPr>
        <w:pStyle w:val="Heading3"/>
      </w:pPr>
      <w:bookmarkStart w:id="933" w:name="_Toc90582056"/>
      <w:bookmarkStart w:id="934" w:name="_Toc130816140"/>
      <w:r w:rsidRPr="001F16C3">
        <w:t>6.</w:t>
      </w:r>
      <w:r>
        <w:t>2</w:t>
      </w:r>
      <w:r w:rsidRPr="001F16C3">
        <w:t>.5</w:t>
      </w:r>
      <w:r w:rsidRPr="001F16C3">
        <w:tab/>
        <w:t>Notifications</w:t>
      </w:r>
      <w:bookmarkEnd w:id="927"/>
      <w:bookmarkEnd w:id="928"/>
      <w:bookmarkEnd w:id="929"/>
      <w:bookmarkEnd w:id="930"/>
      <w:bookmarkEnd w:id="931"/>
      <w:bookmarkEnd w:id="933"/>
      <w:bookmarkEnd w:id="934"/>
    </w:p>
    <w:p w14:paraId="6A690D28" w14:textId="77777777" w:rsidR="003133A5" w:rsidRPr="00D67AB2" w:rsidRDefault="003133A5" w:rsidP="003133A5">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5B2A94AA" w14:textId="77777777" w:rsidR="003133A5" w:rsidRPr="00D67AB2" w:rsidRDefault="003133A5" w:rsidP="00F3074B">
      <w:pPr>
        <w:pStyle w:val="Heading3"/>
      </w:pPr>
      <w:bookmarkStart w:id="935" w:name="_Toc11338733"/>
      <w:bookmarkStart w:id="936" w:name="_Toc27587190"/>
      <w:bookmarkStart w:id="937" w:name="_Toc36459253"/>
      <w:bookmarkStart w:id="938" w:name="_Toc45028500"/>
      <w:bookmarkStart w:id="939" w:name="_Toc51870179"/>
      <w:bookmarkStart w:id="940" w:name="_Toc51870301"/>
      <w:bookmarkStart w:id="941" w:name="_Toc90582057"/>
      <w:bookmarkStart w:id="942" w:name="_Toc130816141"/>
      <w:r w:rsidRPr="00D67AB2">
        <w:t>6.</w:t>
      </w:r>
      <w:r>
        <w:t>2</w:t>
      </w:r>
      <w:r w:rsidRPr="00D67AB2">
        <w:t>.6</w:t>
      </w:r>
      <w:r w:rsidRPr="00D67AB2">
        <w:tab/>
        <w:t>Data Model</w:t>
      </w:r>
      <w:bookmarkEnd w:id="935"/>
      <w:bookmarkEnd w:id="936"/>
      <w:bookmarkEnd w:id="937"/>
      <w:bookmarkEnd w:id="938"/>
      <w:bookmarkEnd w:id="939"/>
      <w:bookmarkEnd w:id="940"/>
      <w:bookmarkEnd w:id="941"/>
      <w:bookmarkEnd w:id="942"/>
    </w:p>
    <w:p w14:paraId="0B96357F" w14:textId="77777777" w:rsidR="003133A5" w:rsidRPr="00D67AB2" w:rsidRDefault="003133A5" w:rsidP="00F3074B">
      <w:pPr>
        <w:pStyle w:val="Heading4"/>
      </w:pPr>
      <w:bookmarkStart w:id="943" w:name="_Toc11338734"/>
      <w:bookmarkStart w:id="944" w:name="_Toc27587191"/>
      <w:bookmarkStart w:id="945" w:name="_Toc36459254"/>
      <w:bookmarkStart w:id="946" w:name="_Toc45028501"/>
      <w:bookmarkStart w:id="947" w:name="_Toc51870180"/>
      <w:bookmarkStart w:id="948" w:name="_Toc51870302"/>
      <w:bookmarkStart w:id="949" w:name="_Toc90582058"/>
      <w:bookmarkStart w:id="950" w:name="_Toc130816142"/>
      <w:r w:rsidRPr="00D67AB2">
        <w:t>6.</w:t>
      </w:r>
      <w:r>
        <w:t>2</w:t>
      </w:r>
      <w:r w:rsidRPr="00D67AB2">
        <w:t>.6.1</w:t>
      </w:r>
      <w:r w:rsidRPr="00D67AB2">
        <w:tab/>
        <w:t>General</w:t>
      </w:r>
      <w:bookmarkEnd w:id="943"/>
      <w:bookmarkEnd w:id="944"/>
      <w:bookmarkEnd w:id="945"/>
      <w:bookmarkEnd w:id="946"/>
      <w:bookmarkEnd w:id="947"/>
      <w:bookmarkEnd w:id="948"/>
      <w:bookmarkEnd w:id="949"/>
      <w:bookmarkEnd w:id="950"/>
    </w:p>
    <w:p w14:paraId="1C8F06A8" w14:textId="77777777" w:rsidR="003133A5" w:rsidRPr="00D67AB2" w:rsidRDefault="003133A5" w:rsidP="003133A5">
      <w:r w:rsidRPr="00D67AB2">
        <w:t>This clause specifies the application data model supported by the API.</w:t>
      </w:r>
    </w:p>
    <w:p w14:paraId="35FF1361" w14:textId="77777777" w:rsidR="003133A5" w:rsidRPr="00D67AB2" w:rsidRDefault="003133A5" w:rsidP="003133A5">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15973A7F" w14:textId="77777777" w:rsidR="003133A5" w:rsidRPr="00D67AB2" w:rsidRDefault="003133A5" w:rsidP="003133A5">
      <w:pPr>
        <w:pStyle w:val="TH"/>
      </w:pPr>
      <w:r w:rsidRPr="00D67AB2">
        <w:lastRenderedPageBreak/>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133A5" w:rsidRPr="00CB6975" w14:paraId="6976D846" w14:textId="77777777" w:rsidTr="00D14072">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65ABCDD6" w14:textId="77777777" w:rsidR="003133A5" w:rsidRPr="00CB6975" w:rsidRDefault="003133A5" w:rsidP="00D14072">
            <w:pPr>
              <w:pStyle w:val="TAH"/>
            </w:pPr>
            <w:r w:rsidRPr="00CB6975">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B047153" w14:textId="77777777" w:rsidR="003133A5" w:rsidRPr="00CB6975" w:rsidRDefault="003133A5" w:rsidP="00D14072">
            <w:pPr>
              <w:pStyle w:val="TAH"/>
            </w:pPr>
            <w:r w:rsidRPr="00CB6975">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447C23D1" w14:textId="77777777" w:rsidR="003133A5" w:rsidRPr="00CB6975" w:rsidRDefault="003133A5" w:rsidP="00D14072">
            <w:pPr>
              <w:pStyle w:val="TAH"/>
            </w:pPr>
            <w:r w:rsidRPr="00CB6975">
              <w:t>Description</w:t>
            </w:r>
          </w:p>
        </w:tc>
      </w:tr>
      <w:tr w:rsidR="003133A5" w:rsidRPr="00CB6975" w14:paraId="0A2A850F" w14:textId="77777777" w:rsidTr="00D14072">
        <w:trPr>
          <w:jc w:val="center"/>
        </w:trPr>
        <w:tc>
          <w:tcPr>
            <w:tcW w:w="2319" w:type="dxa"/>
            <w:tcBorders>
              <w:top w:val="single" w:sz="4" w:space="0" w:color="auto"/>
              <w:left w:val="single" w:sz="4" w:space="0" w:color="auto"/>
              <w:bottom w:val="single" w:sz="4" w:space="0" w:color="auto"/>
              <w:right w:val="single" w:sz="4" w:space="0" w:color="auto"/>
            </w:tcBorders>
          </w:tcPr>
          <w:p w14:paraId="0F53DCFC" w14:textId="77777777" w:rsidR="003133A5" w:rsidRPr="00CB6975" w:rsidRDefault="003133A5" w:rsidP="00D14072">
            <w:pPr>
              <w:pStyle w:val="TAL"/>
            </w:pPr>
            <w:r w:rsidRPr="00CB6975">
              <w:t>NfGroupIdMapResult</w:t>
            </w:r>
          </w:p>
        </w:tc>
        <w:tc>
          <w:tcPr>
            <w:tcW w:w="1559" w:type="dxa"/>
            <w:tcBorders>
              <w:top w:val="single" w:sz="4" w:space="0" w:color="auto"/>
              <w:left w:val="single" w:sz="4" w:space="0" w:color="auto"/>
              <w:bottom w:val="single" w:sz="4" w:space="0" w:color="auto"/>
              <w:right w:val="single" w:sz="4" w:space="0" w:color="auto"/>
            </w:tcBorders>
          </w:tcPr>
          <w:p w14:paraId="1F516413" w14:textId="77777777" w:rsidR="003133A5" w:rsidRPr="00CB6975" w:rsidRDefault="003133A5" w:rsidP="00D14072">
            <w:pPr>
              <w:pStyle w:val="TAL"/>
            </w:pPr>
            <w:r w:rsidRPr="00CB6975">
              <w:t>6.2.6.2.2</w:t>
            </w:r>
          </w:p>
        </w:tc>
        <w:tc>
          <w:tcPr>
            <w:tcW w:w="5296" w:type="dxa"/>
            <w:tcBorders>
              <w:top w:val="single" w:sz="4" w:space="0" w:color="auto"/>
              <w:left w:val="single" w:sz="4" w:space="0" w:color="auto"/>
              <w:bottom w:val="single" w:sz="4" w:space="0" w:color="auto"/>
              <w:right w:val="single" w:sz="4" w:space="0" w:color="auto"/>
            </w:tcBorders>
          </w:tcPr>
          <w:p w14:paraId="1078ED0B" w14:textId="77777777" w:rsidR="003133A5" w:rsidRPr="00CB6975" w:rsidRDefault="003133A5" w:rsidP="00D14072">
            <w:pPr>
              <w:pStyle w:val="TAL"/>
              <w:rPr>
                <w:rFonts w:cs="Arial"/>
                <w:szCs w:val="18"/>
              </w:rPr>
            </w:pPr>
            <w:r w:rsidRPr="00CB6975">
              <w:t>NF-Group IDs for the requested NF types</w:t>
            </w:r>
          </w:p>
        </w:tc>
      </w:tr>
      <w:tr w:rsidR="003133A5" w:rsidRPr="00CB6975" w14:paraId="507B15FE" w14:textId="77777777" w:rsidTr="00D14072">
        <w:trPr>
          <w:jc w:val="center"/>
        </w:trPr>
        <w:tc>
          <w:tcPr>
            <w:tcW w:w="2319" w:type="dxa"/>
            <w:tcBorders>
              <w:top w:val="single" w:sz="4" w:space="0" w:color="auto"/>
              <w:left w:val="single" w:sz="4" w:space="0" w:color="auto"/>
              <w:bottom w:val="single" w:sz="4" w:space="0" w:color="auto"/>
              <w:right w:val="single" w:sz="4" w:space="0" w:color="auto"/>
            </w:tcBorders>
          </w:tcPr>
          <w:p w14:paraId="1C3F3D8F" w14:textId="77777777" w:rsidR="003133A5" w:rsidRPr="00CB6975" w:rsidRDefault="003133A5" w:rsidP="00D14072">
            <w:pPr>
              <w:pStyle w:val="TAL"/>
            </w:pPr>
            <w:r w:rsidRPr="00CB6975">
              <w:t>SubscriberId</w:t>
            </w:r>
          </w:p>
        </w:tc>
        <w:tc>
          <w:tcPr>
            <w:tcW w:w="1559" w:type="dxa"/>
            <w:tcBorders>
              <w:top w:val="single" w:sz="4" w:space="0" w:color="auto"/>
              <w:left w:val="single" w:sz="4" w:space="0" w:color="auto"/>
              <w:bottom w:val="single" w:sz="4" w:space="0" w:color="auto"/>
              <w:right w:val="single" w:sz="4" w:space="0" w:color="auto"/>
            </w:tcBorders>
          </w:tcPr>
          <w:p w14:paraId="412957C3" w14:textId="77777777" w:rsidR="003133A5" w:rsidRPr="00CB6975" w:rsidRDefault="003133A5" w:rsidP="00D14072">
            <w:pPr>
              <w:pStyle w:val="TAL"/>
            </w:pPr>
            <w:r w:rsidRPr="00CB6975">
              <w:rPr>
                <w:rFonts w:hint="eastAsia"/>
              </w:rPr>
              <w:t>6</w:t>
            </w:r>
            <w:r w:rsidRPr="00CB6975">
              <w:t>.2.6.3.2</w:t>
            </w:r>
          </w:p>
        </w:tc>
        <w:tc>
          <w:tcPr>
            <w:tcW w:w="5296" w:type="dxa"/>
            <w:tcBorders>
              <w:top w:val="single" w:sz="4" w:space="0" w:color="auto"/>
              <w:left w:val="single" w:sz="4" w:space="0" w:color="auto"/>
              <w:bottom w:val="single" w:sz="4" w:space="0" w:color="auto"/>
              <w:right w:val="single" w:sz="4" w:space="0" w:color="auto"/>
            </w:tcBorders>
          </w:tcPr>
          <w:p w14:paraId="6A18B23F" w14:textId="77777777" w:rsidR="003133A5" w:rsidRPr="00CB6975" w:rsidRDefault="003133A5" w:rsidP="00D14072">
            <w:pPr>
              <w:pStyle w:val="TAL"/>
              <w:rPr>
                <w:rFonts w:cs="Arial"/>
                <w:szCs w:val="18"/>
              </w:rPr>
            </w:pPr>
            <w:r w:rsidRPr="00CB6975">
              <w:t>Represents the Subscription Identifier SUPI or GPSI or IMPI or IMPU</w:t>
            </w:r>
          </w:p>
        </w:tc>
      </w:tr>
    </w:tbl>
    <w:p w14:paraId="1D079BD3" w14:textId="77777777" w:rsidR="003133A5" w:rsidRPr="00D67AB2" w:rsidRDefault="003133A5" w:rsidP="003133A5"/>
    <w:p w14:paraId="47F1AC5E" w14:textId="77777777" w:rsidR="003133A5" w:rsidRPr="00D67AB2" w:rsidRDefault="003133A5" w:rsidP="003133A5">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1D6E6D44" w14:textId="77777777" w:rsidR="003133A5" w:rsidRPr="00D67AB2" w:rsidRDefault="003133A5" w:rsidP="003133A5">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133A5" w:rsidRPr="00CB6975" w14:paraId="3BBB9086" w14:textId="77777777" w:rsidTr="00D14072">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30627862" w14:textId="77777777" w:rsidR="003133A5" w:rsidRPr="00CB6975" w:rsidRDefault="003133A5" w:rsidP="00D14072">
            <w:pPr>
              <w:pStyle w:val="TAH"/>
            </w:pPr>
            <w:r w:rsidRPr="00CB6975">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B127A9" w14:textId="77777777" w:rsidR="003133A5" w:rsidRPr="00CB6975" w:rsidRDefault="003133A5" w:rsidP="00D14072">
            <w:pPr>
              <w:pStyle w:val="TAH"/>
            </w:pPr>
            <w:r w:rsidRPr="00CB6975">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434B52FD" w14:textId="77777777" w:rsidR="003133A5" w:rsidRPr="00CB6975" w:rsidRDefault="003133A5" w:rsidP="00D14072">
            <w:pPr>
              <w:pStyle w:val="TAH"/>
            </w:pPr>
            <w:r w:rsidRPr="00CB6975">
              <w:t>Comments</w:t>
            </w:r>
          </w:p>
        </w:tc>
      </w:tr>
      <w:tr w:rsidR="003133A5" w:rsidRPr="00CB6975" w14:paraId="67BA6919" w14:textId="77777777" w:rsidTr="00D14072">
        <w:trPr>
          <w:jc w:val="center"/>
        </w:trPr>
        <w:tc>
          <w:tcPr>
            <w:tcW w:w="2016" w:type="dxa"/>
            <w:tcBorders>
              <w:top w:val="single" w:sz="4" w:space="0" w:color="auto"/>
              <w:left w:val="single" w:sz="4" w:space="0" w:color="auto"/>
              <w:bottom w:val="single" w:sz="4" w:space="0" w:color="auto"/>
              <w:right w:val="single" w:sz="4" w:space="0" w:color="auto"/>
            </w:tcBorders>
          </w:tcPr>
          <w:p w14:paraId="25A42BA4" w14:textId="77777777" w:rsidR="003133A5" w:rsidRPr="00CB6975" w:rsidRDefault="003133A5" w:rsidP="00D14072">
            <w:pPr>
              <w:pStyle w:val="TAL"/>
            </w:pPr>
            <w:r w:rsidRPr="00CB6975">
              <w:t>ProblemDetails</w:t>
            </w:r>
          </w:p>
        </w:tc>
        <w:tc>
          <w:tcPr>
            <w:tcW w:w="1998" w:type="dxa"/>
            <w:tcBorders>
              <w:top w:val="single" w:sz="4" w:space="0" w:color="auto"/>
              <w:left w:val="single" w:sz="4" w:space="0" w:color="auto"/>
              <w:bottom w:val="single" w:sz="4" w:space="0" w:color="auto"/>
              <w:right w:val="single" w:sz="4" w:space="0" w:color="auto"/>
            </w:tcBorders>
          </w:tcPr>
          <w:p w14:paraId="262AE695" w14:textId="77777777" w:rsidR="003133A5" w:rsidRPr="00CB6975" w:rsidRDefault="003133A5" w:rsidP="00D14072">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56DC97DA" w14:textId="77777777" w:rsidR="003133A5" w:rsidRPr="00CB6975" w:rsidRDefault="003133A5" w:rsidP="00D14072">
            <w:pPr>
              <w:pStyle w:val="TAL"/>
              <w:rPr>
                <w:rFonts w:cs="Arial"/>
                <w:szCs w:val="18"/>
              </w:rPr>
            </w:pPr>
            <w:r w:rsidRPr="00CB6975">
              <w:rPr>
                <w:rFonts w:cs="Arial"/>
                <w:szCs w:val="18"/>
              </w:rPr>
              <w:t>Common data type used in response bodies</w:t>
            </w:r>
          </w:p>
        </w:tc>
      </w:tr>
      <w:tr w:rsidR="003133A5" w:rsidRPr="00CB6975" w14:paraId="4BCBE06F" w14:textId="77777777" w:rsidTr="00D14072">
        <w:trPr>
          <w:jc w:val="center"/>
        </w:trPr>
        <w:tc>
          <w:tcPr>
            <w:tcW w:w="2016" w:type="dxa"/>
            <w:tcBorders>
              <w:top w:val="single" w:sz="4" w:space="0" w:color="auto"/>
              <w:left w:val="single" w:sz="4" w:space="0" w:color="auto"/>
              <w:bottom w:val="single" w:sz="4" w:space="0" w:color="auto"/>
              <w:right w:val="single" w:sz="4" w:space="0" w:color="auto"/>
            </w:tcBorders>
          </w:tcPr>
          <w:p w14:paraId="755EDB4A" w14:textId="77777777" w:rsidR="003133A5" w:rsidRPr="00CB6975" w:rsidRDefault="003133A5" w:rsidP="00D14072">
            <w:pPr>
              <w:pStyle w:val="TAL"/>
            </w:pPr>
            <w:r w:rsidRPr="00CB6975">
              <w:t>NFType</w:t>
            </w:r>
          </w:p>
        </w:tc>
        <w:tc>
          <w:tcPr>
            <w:tcW w:w="1998" w:type="dxa"/>
            <w:tcBorders>
              <w:top w:val="single" w:sz="4" w:space="0" w:color="auto"/>
              <w:left w:val="single" w:sz="4" w:space="0" w:color="auto"/>
              <w:bottom w:val="single" w:sz="4" w:space="0" w:color="auto"/>
              <w:right w:val="single" w:sz="4" w:space="0" w:color="auto"/>
            </w:tcBorders>
          </w:tcPr>
          <w:p w14:paraId="530FA5B6" w14:textId="77777777" w:rsidR="003133A5" w:rsidRPr="00CB6975" w:rsidRDefault="003133A5" w:rsidP="00D14072">
            <w:pPr>
              <w:pStyle w:val="TAL"/>
            </w:pPr>
            <w:r w:rsidRPr="00CB6975">
              <w:t>3GPP TS 29.510 [14]</w:t>
            </w:r>
          </w:p>
        </w:tc>
        <w:tc>
          <w:tcPr>
            <w:tcW w:w="5160" w:type="dxa"/>
            <w:tcBorders>
              <w:top w:val="single" w:sz="4" w:space="0" w:color="auto"/>
              <w:left w:val="single" w:sz="4" w:space="0" w:color="auto"/>
              <w:bottom w:val="single" w:sz="4" w:space="0" w:color="auto"/>
              <w:right w:val="single" w:sz="4" w:space="0" w:color="auto"/>
            </w:tcBorders>
          </w:tcPr>
          <w:p w14:paraId="1A550C77" w14:textId="77777777" w:rsidR="003133A5" w:rsidRPr="00CB6975" w:rsidRDefault="003133A5" w:rsidP="00D14072">
            <w:pPr>
              <w:pStyle w:val="TAL"/>
              <w:rPr>
                <w:rFonts w:cs="Arial"/>
                <w:szCs w:val="18"/>
              </w:rPr>
            </w:pPr>
          </w:p>
        </w:tc>
      </w:tr>
      <w:tr w:rsidR="003133A5" w:rsidRPr="00CB6975" w14:paraId="7A1EE582" w14:textId="77777777" w:rsidTr="00D14072">
        <w:trPr>
          <w:jc w:val="center"/>
        </w:trPr>
        <w:tc>
          <w:tcPr>
            <w:tcW w:w="2016" w:type="dxa"/>
            <w:tcBorders>
              <w:top w:val="single" w:sz="4" w:space="0" w:color="auto"/>
              <w:left w:val="single" w:sz="4" w:space="0" w:color="auto"/>
              <w:bottom w:val="single" w:sz="4" w:space="0" w:color="auto"/>
              <w:right w:val="single" w:sz="4" w:space="0" w:color="auto"/>
            </w:tcBorders>
          </w:tcPr>
          <w:p w14:paraId="676DECCC" w14:textId="77777777" w:rsidR="003133A5" w:rsidRPr="00CB6975" w:rsidRDefault="003133A5" w:rsidP="00D14072">
            <w:pPr>
              <w:pStyle w:val="TAL"/>
            </w:pPr>
            <w:r w:rsidRPr="00CB6975">
              <w:t>NfGroupId</w:t>
            </w:r>
          </w:p>
        </w:tc>
        <w:tc>
          <w:tcPr>
            <w:tcW w:w="1998" w:type="dxa"/>
            <w:tcBorders>
              <w:top w:val="single" w:sz="4" w:space="0" w:color="auto"/>
              <w:left w:val="single" w:sz="4" w:space="0" w:color="auto"/>
              <w:bottom w:val="single" w:sz="4" w:space="0" w:color="auto"/>
              <w:right w:val="single" w:sz="4" w:space="0" w:color="auto"/>
            </w:tcBorders>
          </w:tcPr>
          <w:p w14:paraId="7F222C37" w14:textId="77777777" w:rsidR="003133A5" w:rsidRPr="00CB6975" w:rsidRDefault="003133A5" w:rsidP="00D14072">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5D073F93" w14:textId="77777777" w:rsidR="003133A5" w:rsidRPr="00CB6975" w:rsidRDefault="003133A5" w:rsidP="00D14072">
            <w:pPr>
              <w:pStyle w:val="TAL"/>
              <w:rPr>
                <w:rFonts w:cs="Arial"/>
                <w:szCs w:val="18"/>
              </w:rPr>
            </w:pPr>
          </w:p>
        </w:tc>
      </w:tr>
    </w:tbl>
    <w:p w14:paraId="0E5796C7" w14:textId="77777777" w:rsidR="003133A5" w:rsidRPr="00D67AB2" w:rsidRDefault="003133A5" w:rsidP="003133A5"/>
    <w:p w14:paraId="51400F28" w14:textId="77777777" w:rsidR="003133A5" w:rsidRPr="00D67AB2" w:rsidRDefault="003133A5" w:rsidP="00F3074B">
      <w:pPr>
        <w:pStyle w:val="Heading4"/>
      </w:pPr>
      <w:bookmarkStart w:id="951" w:name="_Toc11338735"/>
      <w:bookmarkStart w:id="952" w:name="_Toc27587192"/>
      <w:bookmarkStart w:id="953" w:name="_Toc36459255"/>
      <w:bookmarkStart w:id="954" w:name="_Toc45028502"/>
      <w:bookmarkStart w:id="955" w:name="_Toc51870181"/>
      <w:bookmarkStart w:id="956" w:name="_Toc51870303"/>
      <w:bookmarkStart w:id="957" w:name="_Toc90582059"/>
      <w:bookmarkStart w:id="958" w:name="_Toc130816143"/>
      <w:r w:rsidRPr="00D67AB2">
        <w:t>6.</w:t>
      </w:r>
      <w:r>
        <w:t>2</w:t>
      </w:r>
      <w:r w:rsidRPr="00D67AB2">
        <w:t>.6.2</w:t>
      </w:r>
      <w:r w:rsidRPr="00D67AB2">
        <w:tab/>
        <w:t>Structured data types</w:t>
      </w:r>
      <w:bookmarkEnd w:id="951"/>
      <w:bookmarkEnd w:id="952"/>
      <w:bookmarkEnd w:id="953"/>
      <w:bookmarkEnd w:id="954"/>
      <w:bookmarkEnd w:id="955"/>
      <w:bookmarkEnd w:id="956"/>
      <w:bookmarkEnd w:id="957"/>
      <w:bookmarkEnd w:id="958"/>
    </w:p>
    <w:p w14:paraId="21925A95" w14:textId="77777777" w:rsidR="003133A5" w:rsidRPr="00D67AB2" w:rsidRDefault="003133A5" w:rsidP="00F3074B">
      <w:pPr>
        <w:pStyle w:val="Heading5"/>
      </w:pPr>
      <w:bookmarkStart w:id="959" w:name="_Toc11338736"/>
      <w:bookmarkStart w:id="960" w:name="_Toc27587193"/>
      <w:bookmarkStart w:id="961" w:name="_Toc36459256"/>
      <w:bookmarkStart w:id="962" w:name="_Toc45028503"/>
      <w:bookmarkStart w:id="963" w:name="_Toc51870182"/>
      <w:bookmarkStart w:id="964" w:name="_Toc51870304"/>
      <w:bookmarkStart w:id="965" w:name="_Toc90582060"/>
      <w:bookmarkStart w:id="966" w:name="_Toc130816144"/>
      <w:r w:rsidRPr="00D67AB2">
        <w:t>6.</w:t>
      </w:r>
      <w:r>
        <w:t>2</w:t>
      </w:r>
      <w:r w:rsidRPr="00D67AB2">
        <w:t>.6.2.1</w:t>
      </w:r>
      <w:r w:rsidRPr="00D67AB2">
        <w:tab/>
        <w:t>Introduction</w:t>
      </w:r>
      <w:bookmarkEnd w:id="959"/>
      <w:bookmarkEnd w:id="960"/>
      <w:bookmarkEnd w:id="961"/>
      <w:bookmarkEnd w:id="962"/>
      <w:bookmarkEnd w:id="963"/>
      <w:bookmarkEnd w:id="964"/>
      <w:bookmarkEnd w:id="965"/>
      <w:bookmarkEnd w:id="966"/>
    </w:p>
    <w:p w14:paraId="06A9D2EF" w14:textId="77777777" w:rsidR="003133A5" w:rsidRPr="002857AD" w:rsidRDefault="003133A5" w:rsidP="003133A5">
      <w:r w:rsidRPr="002857AD">
        <w:t xml:space="preserve">This </w:t>
      </w:r>
      <w:r>
        <w:t>clause</w:t>
      </w:r>
      <w:r w:rsidRPr="002857AD">
        <w:t xml:space="preserve"> defines the structures to be used in resource representations.</w:t>
      </w:r>
    </w:p>
    <w:p w14:paraId="3C0DD545" w14:textId="77777777" w:rsidR="003133A5" w:rsidRPr="00D67AB2" w:rsidRDefault="003133A5" w:rsidP="00F3074B">
      <w:pPr>
        <w:pStyle w:val="Heading5"/>
      </w:pPr>
      <w:bookmarkStart w:id="967" w:name="_Toc11338737"/>
      <w:bookmarkStart w:id="968" w:name="_Toc27587194"/>
      <w:bookmarkStart w:id="969" w:name="_Toc36459257"/>
      <w:bookmarkStart w:id="970" w:name="_Toc45028504"/>
      <w:bookmarkStart w:id="971" w:name="_Toc51870183"/>
      <w:bookmarkStart w:id="972" w:name="_Toc51870305"/>
      <w:bookmarkStart w:id="973" w:name="_Toc90582061"/>
      <w:bookmarkStart w:id="974" w:name="_Toc130816145"/>
      <w:r w:rsidRPr="00D67AB2">
        <w:t>6.</w:t>
      </w:r>
      <w:r>
        <w:t>2</w:t>
      </w:r>
      <w:r w:rsidRPr="00D67AB2">
        <w:t>.6.2.2</w:t>
      </w:r>
      <w:r w:rsidRPr="00D67AB2">
        <w:tab/>
        <w:t xml:space="preserve">Type: </w:t>
      </w:r>
      <w:r>
        <w:t>NfGroupIdMap</w:t>
      </w:r>
      <w:bookmarkEnd w:id="967"/>
      <w:r>
        <w:t>Result</w:t>
      </w:r>
      <w:bookmarkEnd w:id="968"/>
      <w:bookmarkEnd w:id="969"/>
      <w:bookmarkEnd w:id="970"/>
      <w:bookmarkEnd w:id="971"/>
      <w:bookmarkEnd w:id="972"/>
      <w:bookmarkEnd w:id="973"/>
      <w:bookmarkEnd w:id="974"/>
    </w:p>
    <w:p w14:paraId="79BB859D" w14:textId="77777777" w:rsidR="003133A5" w:rsidRPr="00D67AB2" w:rsidRDefault="003133A5" w:rsidP="003133A5">
      <w:pPr>
        <w:pStyle w:val="TH"/>
      </w:pPr>
      <w:r w:rsidRPr="00D67AB2">
        <w:rPr>
          <w:noProof/>
        </w:rPr>
        <w:t>Table </w:t>
      </w:r>
      <w:r w:rsidRPr="00D67AB2">
        <w:t>6.</w:t>
      </w:r>
      <w:r>
        <w:t>2</w:t>
      </w:r>
      <w:r w:rsidRPr="00D67AB2">
        <w:t xml:space="preserve">.6.2.2-1: </w:t>
      </w:r>
      <w:r w:rsidRPr="00D67AB2">
        <w:rPr>
          <w:noProof/>
        </w:rPr>
        <w:t xml:space="preserve">Definition of type </w:t>
      </w:r>
      <w:r>
        <w:rPr>
          <w:noProof/>
        </w:rPr>
        <w:t>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3133A5" w:rsidRPr="00CB6975" w14:paraId="572F5D4F" w14:textId="77777777" w:rsidTr="00D14072">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2A01D82A" w14:textId="77777777" w:rsidR="003133A5" w:rsidRPr="00CB6975" w:rsidRDefault="003133A5" w:rsidP="00D14072">
            <w:pPr>
              <w:pStyle w:val="TAH"/>
            </w:pPr>
            <w:r w:rsidRPr="00CB6975">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CE8E1D" w14:textId="77777777" w:rsidR="003133A5" w:rsidRPr="00CB6975" w:rsidRDefault="003133A5" w:rsidP="00D14072">
            <w:pPr>
              <w:pStyle w:val="TAH"/>
            </w:pPr>
            <w:r w:rsidRPr="00CB6975">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62EB39E" w14:textId="77777777" w:rsidR="003133A5" w:rsidRPr="00CB6975" w:rsidRDefault="003133A5" w:rsidP="00D14072">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ADA060" w14:textId="77777777" w:rsidR="003133A5" w:rsidRPr="00CB6975" w:rsidRDefault="003133A5" w:rsidP="00F3074B">
            <w:pPr>
              <w:pStyle w:val="TAH"/>
            </w:pPr>
            <w:r w:rsidRPr="00CB697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7EE2C8A" w14:textId="77777777" w:rsidR="003133A5" w:rsidRPr="00CB6975" w:rsidRDefault="003133A5" w:rsidP="00D14072">
            <w:pPr>
              <w:pStyle w:val="TAH"/>
              <w:rPr>
                <w:rFonts w:cs="Arial"/>
                <w:szCs w:val="18"/>
              </w:rPr>
            </w:pPr>
            <w:r w:rsidRPr="00CB6975">
              <w:rPr>
                <w:rFonts w:cs="Arial"/>
                <w:szCs w:val="18"/>
              </w:rPr>
              <w:t>Description</w:t>
            </w:r>
          </w:p>
        </w:tc>
      </w:tr>
      <w:tr w:rsidR="003133A5" w:rsidRPr="00CB6975" w14:paraId="313DCBBC" w14:textId="77777777" w:rsidTr="00D14072">
        <w:trPr>
          <w:jc w:val="center"/>
        </w:trPr>
        <w:tc>
          <w:tcPr>
            <w:tcW w:w="2231" w:type="dxa"/>
            <w:tcBorders>
              <w:top w:val="single" w:sz="4" w:space="0" w:color="auto"/>
              <w:left w:val="single" w:sz="4" w:space="0" w:color="auto"/>
              <w:bottom w:val="single" w:sz="4" w:space="0" w:color="auto"/>
              <w:right w:val="single" w:sz="4" w:space="0" w:color="auto"/>
            </w:tcBorders>
          </w:tcPr>
          <w:p w14:paraId="4F1B7BDC" w14:textId="77777777" w:rsidR="003133A5" w:rsidRPr="00CB6975" w:rsidRDefault="003133A5" w:rsidP="00D14072">
            <w:pPr>
              <w:pStyle w:val="TAL"/>
            </w:pPr>
            <w:r w:rsidRPr="00CB6975">
              <w:t>nfGroupIDs</w:t>
            </w:r>
          </w:p>
        </w:tc>
        <w:tc>
          <w:tcPr>
            <w:tcW w:w="2268" w:type="dxa"/>
            <w:tcBorders>
              <w:top w:val="single" w:sz="4" w:space="0" w:color="auto"/>
              <w:left w:val="single" w:sz="4" w:space="0" w:color="auto"/>
              <w:bottom w:val="single" w:sz="4" w:space="0" w:color="auto"/>
              <w:right w:val="single" w:sz="4" w:space="0" w:color="auto"/>
            </w:tcBorders>
          </w:tcPr>
          <w:p w14:paraId="6C6B90CB" w14:textId="77777777" w:rsidR="003133A5" w:rsidRPr="00CB6975" w:rsidRDefault="003133A5" w:rsidP="00D14072">
            <w:pPr>
              <w:pStyle w:val="TAL"/>
            </w:pPr>
            <w:r w:rsidRPr="00CB6975">
              <w:t>map(NfGroupId)</w:t>
            </w:r>
          </w:p>
        </w:tc>
        <w:tc>
          <w:tcPr>
            <w:tcW w:w="284" w:type="dxa"/>
            <w:tcBorders>
              <w:top w:val="single" w:sz="4" w:space="0" w:color="auto"/>
              <w:left w:val="single" w:sz="4" w:space="0" w:color="auto"/>
              <w:bottom w:val="single" w:sz="4" w:space="0" w:color="auto"/>
              <w:right w:val="single" w:sz="4" w:space="0" w:color="auto"/>
            </w:tcBorders>
          </w:tcPr>
          <w:p w14:paraId="759EAED5" w14:textId="77777777" w:rsidR="003133A5" w:rsidRPr="00CB6975" w:rsidRDefault="003133A5" w:rsidP="00D14072">
            <w:pPr>
              <w:pStyle w:val="TAC"/>
            </w:pPr>
            <w:r w:rsidRPr="00CB6975">
              <w:t>M</w:t>
            </w:r>
          </w:p>
        </w:tc>
        <w:tc>
          <w:tcPr>
            <w:tcW w:w="1276" w:type="dxa"/>
            <w:tcBorders>
              <w:top w:val="single" w:sz="4" w:space="0" w:color="auto"/>
              <w:left w:val="single" w:sz="4" w:space="0" w:color="auto"/>
              <w:bottom w:val="single" w:sz="4" w:space="0" w:color="auto"/>
              <w:right w:val="single" w:sz="4" w:space="0" w:color="auto"/>
            </w:tcBorders>
          </w:tcPr>
          <w:p w14:paraId="63A62194" w14:textId="77777777" w:rsidR="003133A5" w:rsidRPr="00CB6975" w:rsidRDefault="003133A5" w:rsidP="00D14072">
            <w:pPr>
              <w:pStyle w:val="TAL"/>
            </w:pPr>
            <w:r w:rsidRPr="00CB6975">
              <w:t>1..N</w:t>
            </w:r>
          </w:p>
        </w:tc>
        <w:tc>
          <w:tcPr>
            <w:tcW w:w="3508" w:type="dxa"/>
            <w:tcBorders>
              <w:top w:val="single" w:sz="4" w:space="0" w:color="auto"/>
              <w:left w:val="single" w:sz="4" w:space="0" w:color="auto"/>
              <w:bottom w:val="single" w:sz="4" w:space="0" w:color="auto"/>
              <w:right w:val="single" w:sz="4" w:space="0" w:color="auto"/>
            </w:tcBorders>
          </w:tcPr>
          <w:p w14:paraId="776322DF" w14:textId="77777777" w:rsidR="003133A5" w:rsidRPr="00CB6975" w:rsidRDefault="003133A5" w:rsidP="00D14072">
            <w:pPr>
              <w:pStyle w:val="TAL"/>
              <w:rPr>
                <w:rFonts w:cs="Arial"/>
                <w:szCs w:val="18"/>
              </w:rPr>
            </w:pPr>
            <w:r w:rsidRPr="00CB6975">
              <w:rPr>
                <w:rFonts w:cs="Arial"/>
                <w:szCs w:val="18"/>
              </w:rPr>
              <w:t>A map (list of key-value pairs where NFType serves as key) of NFGroupIds</w:t>
            </w:r>
          </w:p>
        </w:tc>
      </w:tr>
    </w:tbl>
    <w:p w14:paraId="2ABDB58D" w14:textId="77777777" w:rsidR="003133A5" w:rsidRPr="00D67AB2" w:rsidRDefault="003133A5" w:rsidP="003133A5"/>
    <w:p w14:paraId="4AEABC49" w14:textId="77777777" w:rsidR="003133A5" w:rsidRPr="00D67AB2" w:rsidRDefault="003133A5" w:rsidP="00F3074B">
      <w:pPr>
        <w:pStyle w:val="Heading4"/>
      </w:pPr>
      <w:bookmarkStart w:id="975" w:name="_Toc11338744"/>
      <w:bookmarkStart w:id="976" w:name="_Toc27587195"/>
      <w:bookmarkStart w:id="977" w:name="_Toc36459258"/>
      <w:bookmarkStart w:id="978" w:name="_Toc45028505"/>
      <w:bookmarkStart w:id="979" w:name="_Toc51870184"/>
      <w:bookmarkStart w:id="980" w:name="_Toc51870306"/>
      <w:bookmarkStart w:id="981" w:name="_Toc90582062"/>
      <w:bookmarkStart w:id="982" w:name="_Toc130816146"/>
      <w:r w:rsidRPr="00D67AB2">
        <w:t>6.</w:t>
      </w:r>
      <w:r>
        <w:t>2</w:t>
      </w:r>
      <w:r w:rsidRPr="00D67AB2">
        <w:t>.6.3</w:t>
      </w:r>
      <w:r w:rsidRPr="00D67AB2">
        <w:tab/>
        <w:t>Simple data types and enumerations</w:t>
      </w:r>
      <w:bookmarkEnd w:id="975"/>
      <w:bookmarkEnd w:id="976"/>
      <w:bookmarkEnd w:id="977"/>
      <w:bookmarkEnd w:id="978"/>
      <w:bookmarkEnd w:id="979"/>
      <w:bookmarkEnd w:id="980"/>
      <w:bookmarkEnd w:id="981"/>
      <w:bookmarkEnd w:id="982"/>
    </w:p>
    <w:p w14:paraId="2A462319" w14:textId="77777777" w:rsidR="003133A5" w:rsidRPr="00D67AB2" w:rsidRDefault="003133A5" w:rsidP="00F3074B">
      <w:pPr>
        <w:pStyle w:val="Heading5"/>
      </w:pPr>
      <w:bookmarkStart w:id="983" w:name="_Toc11338868"/>
      <w:bookmarkStart w:id="984" w:name="_Toc27587196"/>
      <w:bookmarkStart w:id="985" w:name="_Toc36459259"/>
      <w:bookmarkStart w:id="986" w:name="_Toc45028506"/>
      <w:bookmarkStart w:id="987" w:name="_Toc51870185"/>
      <w:bookmarkStart w:id="988" w:name="_Toc51870307"/>
      <w:bookmarkStart w:id="989" w:name="_Toc90582063"/>
      <w:bookmarkStart w:id="990" w:name="_Toc130816147"/>
      <w:r w:rsidRPr="00D67AB2">
        <w:t>6.</w:t>
      </w:r>
      <w:r>
        <w:t>2</w:t>
      </w:r>
      <w:r w:rsidRPr="00D67AB2">
        <w:t>.6.3.1</w:t>
      </w:r>
      <w:r w:rsidRPr="00D67AB2">
        <w:tab/>
        <w:t>Introduction</w:t>
      </w:r>
      <w:bookmarkEnd w:id="983"/>
      <w:bookmarkEnd w:id="984"/>
      <w:bookmarkEnd w:id="985"/>
      <w:bookmarkEnd w:id="986"/>
      <w:bookmarkEnd w:id="987"/>
      <w:bookmarkEnd w:id="988"/>
      <w:bookmarkEnd w:id="989"/>
      <w:bookmarkEnd w:id="990"/>
    </w:p>
    <w:p w14:paraId="5FBD431B" w14:textId="77777777" w:rsidR="003133A5" w:rsidRPr="00D67AB2" w:rsidRDefault="003133A5" w:rsidP="003133A5">
      <w:r w:rsidRPr="00D67AB2">
        <w:t>This clause defines simple data types and enumerations that can be referenced from data structures defined in the previous clauses.</w:t>
      </w:r>
    </w:p>
    <w:p w14:paraId="7AC45885" w14:textId="77777777" w:rsidR="003133A5" w:rsidRPr="00D67AB2" w:rsidRDefault="003133A5" w:rsidP="00F3074B">
      <w:pPr>
        <w:pStyle w:val="Heading5"/>
      </w:pPr>
      <w:bookmarkStart w:id="991" w:name="_Toc11338869"/>
      <w:bookmarkStart w:id="992" w:name="_Toc27587197"/>
      <w:bookmarkStart w:id="993" w:name="_Toc36459260"/>
      <w:bookmarkStart w:id="994" w:name="_Toc45028507"/>
      <w:bookmarkStart w:id="995" w:name="_Toc51870186"/>
      <w:bookmarkStart w:id="996" w:name="_Toc51870308"/>
      <w:bookmarkStart w:id="997" w:name="_Toc90582064"/>
      <w:bookmarkStart w:id="998" w:name="_Toc130816148"/>
      <w:r w:rsidRPr="00D67AB2">
        <w:t>6.</w:t>
      </w:r>
      <w:r>
        <w:t>2</w:t>
      </w:r>
      <w:r w:rsidRPr="00D67AB2">
        <w:t>.6.3.2</w:t>
      </w:r>
      <w:r w:rsidRPr="00D67AB2">
        <w:tab/>
        <w:t>Simple data types</w:t>
      </w:r>
      <w:bookmarkEnd w:id="991"/>
      <w:bookmarkEnd w:id="992"/>
      <w:bookmarkEnd w:id="993"/>
      <w:bookmarkEnd w:id="994"/>
      <w:bookmarkEnd w:id="995"/>
      <w:bookmarkEnd w:id="996"/>
      <w:bookmarkEnd w:id="997"/>
      <w:bookmarkEnd w:id="998"/>
    </w:p>
    <w:p w14:paraId="5984CDDE" w14:textId="77777777" w:rsidR="003133A5" w:rsidRPr="00D67AB2" w:rsidRDefault="003133A5" w:rsidP="003133A5">
      <w:r w:rsidRPr="00D67AB2">
        <w:t>The simple data types defined in table 6.</w:t>
      </w:r>
      <w:r>
        <w:t>2</w:t>
      </w:r>
      <w:r w:rsidRPr="00D67AB2">
        <w:t>.6.3.2-1 shall be supported.</w:t>
      </w:r>
    </w:p>
    <w:p w14:paraId="56DA98AF" w14:textId="77777777" w:rsidR="003133A5" w:rsidRPr="00D67AB2" w:rsidRDefault="003133A5" w:rsidP="003133A5">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3133A5" w:rsidRPr="00CB6975" w14:paraId="4BEABCA7" w14:textId="77777777" w:rsidTr="00D1407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B206604" w14:textId="77777777" w:rsidR="003133A5" w:rsidRPr="00CB6975" w:rsidRDefault="003133A5" w:rsidP="00D14072">
            <w:pPr>
              <w:pStyle w:val="TAH"/>
            </w:pPr>
            <w:r w:rsidRPr="00CB697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F66545" w14:textId="77777777" w:rsidR="003133A5" w:rsidRPr="00CB6975" w:rsidRDefault="003133A5" w:rsidP="00D14072">
            <w:pPr>
              <w:pStyle w:val="TAH"/>
            </w:pPr>
            <w:r w:rsidRPr="00CB697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B97DC49" w14:textId="77777777" w:rsidR="003133A5" w:rsidRPr="00CB6975" w:rsidRDefault="003133A5" w:rsidP="00D14072">
            <w:pPr>
              <w:pStyle w:val="TAH"/>
            </w:pPr>
            <w:r w:rsidRPr="00CB6975">
              <w:t>Description</w:t>
            </w:r>
          </w:p>
        </w:tc>
      </w:tr>
      <w:tr w:rsidR="003133A5" w:rsidRPr="00CB6975" w14:paraId="5098DECD" w14:textId="77777777" w:rsidTr="00D1407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542E3C" w14:textId="77777777" w:rsidR="003133A5" w:rsidRPr="00CB6975" w:rsidRDefault="003133A5" w:rsidP="00D14072">
            <w:pPr>
              <w:pStyle w:val="TAL"/>
            </w:pPr>
            <w:r w:rsidRPr="00CB6975">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37E65ED" w14:textId="77777777" w:rsidR="003133A5" w:rsidRPr="00CB6975" w:rsidRDefault="003133A5" w:rsidP="00D14072">
            <w:pPr>
              <w:pStyle w:val="TAL"/>
            </w:pPr>
            <w:r w:rsidRPr="00CB6975">
              <w:t>string</w:t>
            </w:r>
          </w:p>
        </w:tc>
        <w:tc>
          <w:tcPr>
            <w:tcW w:w="2952" w:type="pct"/>
            <w:tcBorders>
              <w:top w:val="single" w:sz="4" w:space="0" w:color="auto"/>
              <w:left w:val="nil"/>
              <w:bottom w:val="single" w:sz="8" w:space="0" w:color="auto"/>
              <w:right w:val="single" w:sz="8" w:space="0" w:color="auto"/>
            </w:tcBorders>
          </w:tcPr>
          <w:p w14:paraId="6318FC6D" w14:textId="77777777" w:rsidR="003133A5" w:rsidRPr="00CB6975" w:rsidRDefault="003133A5" w:rsidP="00D14072">
            <w:pPr>
              <w:pStyle w:val="TAL"/>
            </w:pPr>
            <w:r w:rsidRPr="00CB6975">
              <w:t xml:space="preserve">Pattern: </w:t>
            </w:r>
            <w:r w:rsidRPr="00CB6975">
              <w:rPr>
                <w:lang w:val="en-US"/>
              </w:rPr>
              <w:t>^(imsi-[0-9]{5,15}|nai-.+|</w:t>
            </w:r>
            <w:r w:rsidRPr="00CB6975">
              <w:t>msisdn-[0-9]{5,15}|extid-[^@]+@[^@]</w:t>
            </w:r>
            <w:r w:rsidRPr="00CB6975">
              <w:rPr>
                <w:lang w:val="sv-SE"/>
              </w:rPr>
              <w:t>+|impi-.+|impu-.+</w:t>
            </w:r>
            <w:r w:rsidRPr="00CB6975">
              <w:rPr>
                <w:lang w:val="en-US"/>
              </w:rPr>
              <w:t>|.+)$</w:t>
            </w:r>
          </w:p>
        </w:tc>
      </w:tr>
    </w:tbl>
    <w:p w14:paraId="13A84C52" w14:textId="77777777" w:rsidR="003133A5" w:rsidRDefault="003133A5" w:rsidP="003133A5"/>
    <w:p w14:paraId="3A84A434" w14:textId="77777777" w:rsidR="003133A5" w:rsidRPr="00D67AB2" w:rsidRDefault="003133A5" w:rsidP="00F3074B">
      <w:pPr>
        <w:pStyle w:val="Heading3"/>
      </w:pPr>
      <w:bookmarkStart w:id="999" w:name="_Toc11338700"/>
      <w:bookmarkStart w:id="1000" w:name="_Toc27587198"/>
      <w:bookmarkStart w:id="1001" w:name="_Toc36459261"/>
      <w:bookmarkStart w:id="1002" w:name="_Toc45028508"/>
      <w:bookmarkStart w:id="1003" w:name="_Toc51870187"/>
      <w:bookmarkStart w:id="1004" w:name="_Toc51870309"/>
      <w:bookmarkStart w:id="1005" w:name="_Toc90582065"/>
      <w:bookmarkStart w:id="1006" w:name="_Toc130816149"/>
      <w:r w:rsidRPr="00D67AB2">
        <w:lastRenderedPageBreak/>
        <w:t>6.2.7</w:t>
      </w:r>
      <w:r w:rsidRPr="00D67AB2">
        <w:tab/>
        <w:t>Error Handling</w:t>
      </w:r>
      <w:bookmarkEnd w:id="999"/>
      <w:bookmarkEnd w:id="1000"/>
      <w:bookmarkEnd w:id="1001"/>
      <w:bookmarkEnd w:id="1002"/>
      <w:bookmarkEnd w:id="1003"/>
      <w:bookmarkEnd w:id="1004"/>
      <w:bookmarkEnd w:id="1005"/>
      <w:bookmarkEnd w:id="1006"/>
    </w:p>
    <w:p w14:paraId="0D9C447F" w14:textId="77777777" w:rsidR="003133A5" w:rsidRPr="00D67AB2" w:rsidRDefault="003133A5" w:rsidP="00F3074B">
      <w:pPr>
        <w:pStyle w:val="Heading4"/>
      </w:pPr>
      <w:bookmarkStart w:id="1007" w:name="_Toc11338701"/>
      <w:bookmarkStart w:id="1008" w:name="_Toc27587199"/>
      <w:bookmarkStart w:id="1009" w:name="_Toc36459262"/>
      <w:bookmarkStart w:id="1010" w:name="_Toc45028509"/>
      <w:bookmarkStart w:id="1011" w:name="_Toc51870188"/>
      <w:bookmarkStart w:id="1012" w:name="_Toc51870310"/>
      <w:bookmarkStart w:id="1013" w:name="_Toc90582066"/>
      <w:bookmarkStart w:id="1014" w:name="_Toc130816150"/>
      <w:r w:rsidRPr="00D67AB2">
        <w:t>6.2.7.1</w:t>
      </w:r>
      <w:r w:rsidRPr="00D67AB2">
        <w:tab/>
        <w:t>General</w:t>
      </w:r>
      <w:bookmarkEnd w:id="1007"/>
      <w:bookmarkEnd w:id="1008"/>
      <w:bookmarkEnd w:id="1009"/>
      <w:bookmarkEnd w:id="1010"/>
      <w:bookmarkEnd w:id="1011"/>
      <w:bookmarkEnd w:id="1012"/>
      <w:bookmarkEnd w:id="1013"/>
      <w:bookmarkEnd w:id="1014"/>
    </w:p>
    <w:p w14:paraId="3EFC7B4D" w14:textId="77777777" w:rsidR="003133A5" w:rsidRPr="00D67AB2" w:rsidRDefault="003133A5" w:rsidP="003133A5">
      <w:pPr>
        <w:rPr>
          <w:rFonts w:eastAsia="Calibri"/>
        </w:rPr>
      </w:pPr>
      <w:r w:rsidRPr="00D67AB2">
        <w:t>HTTP error handling shall be supported as specified in clause 5.2.4 of 3GPP TS 29.500 [</w:t>
      </w:r>
      <w:r>
        <w:t>7</w:t>
      </w:r>
      <w:r w:rsidRPr="00D67AB2">
        <w:t>].</w:t>
      </w:r>
    </w:p>
    <w:p w14:paraId="77131787" w14:textId="77777777" w:rsidR="003133A5" w:rsidRPr="00D67AB2" w:rsidRDefault="003133A5" w:rsidP="00F3074B">
      <w:pPr>
        <w:pStyle w:val="Heading4"/>
      </w:pPr>
      <w:bookmarkStart w:id="1015" w:name="_Toc11338702"/>
      <w:bookmarkStart w:id="1016" w:name="_Toc27587200"/>
      <w:bookmarkStart w:id="1017" w:name="_Toc36459263"/>
      <w:bookmarkStart w:id="1018" w:name="_Toc45028510"/>
      <w:bookmarkStart w:id="1019" w:name="_Toc51870189"/>
      <w:bookmarkStart w:id="1020" w:name="_Toc51870311"/>
      <w:bookmarkStart w:id="1021" w:name="_Toc90582067"/>
      <w:bookmarkStart w:id="1022" w:name="_Toc130816151"/>
      <w:r w:rsidRPr="00D67AB2">
        <w:t>6.2.7.2</w:t>
      </w:r>
      <w:r w:rsidRPr="00D67AB2">
        <w:tab/>
        <w:t>Protocol Errors</w:t>
      </w:r>
      <w:bookmarkEnd w:id="1015"/>
      <w:bookmarkEnd w:id="1016"/>
      <w:bookmarkEnd w:id="1017"/>
      <w:bookmarkEnd w:id="1018"/>
      <w:bookmarkEnd w:id="1019"/>
      <w:bookmarkEnd w:id="1020"/>
      <w:bookmarkEnd w:id="1021"/>
      <w:bookmarkEnd w:id="1022"/>
    </w:p>
    <w:p w14:paraId="327A9F17" w14:textId="77777777" w:rsidR="003133A5" w:rsidRPr="00D67AB2" w:rsidRDefault="003133A5" w:rsidP="003133A5">
      <w:r w:rsidRPr="00D67AB2">
        <w:t>Protocol errors handling shall be supported as specified in clause 5.2.7 of 3GPP TS 29.500 [</w:t>
      </w:r>
      <w:r>
        <w:t>7</w:t>
      </w:r>
      <w:r w:rsidRPr="00D67AB2">
        <w:t>].</w:t>
      </w:r>
    </w:p>
    <w:p w14:paraId="2535F160" w14:textId="77777777" w:rsidR="003133A5" w:rsidRPr="00D67AB2" w:rsidRDefault="003133A5" w:rsidP="00F3074B">
      <w:pPr>
        <w:pStyle w:val="Heading4"/>
      </w:pPr>
      <w:bookmarkStart w:id="1023" w:name="_Toc11338703"/>
      <w:bookmarkStart w:id="1024" w:name="_Toc27587201"/>
      <w:bookmarkStart w:id="1025" w:name="_Toc36459264"/>
      <w:bookmarkStart w:id="1026" w:name="_Toc45028511"/>
      <w:bookmarkStart w:id="1027" w:name="_Toc51870190"/>
      <w:bookmarkStart w:id="1028" w:name="_Toc51870312"/>
      <w:bookmarkStart w:id="1029" w:name="_Toc90582068"/>
      <w:bookmarkStart w:id="1030" w:name="_Toc130816152"/>
      <w:r w:rsidRPr="00D67AB2">
        <w:t>6.2.7.3</w:t>
      </w:r>
      <w:r w:rsidRPr="00D67AB2">
        <w:tab/>
        <w:t>Application Errors</w:t>
      </w:r>
      <w:bookmarkEnd w:id="1023"/>
      <w:bookmarkEnd w:id="1024"/>
      <w:bookmarkEnd w:id="1025"/>
      <w:bookmarkEnd w:id="1026"/>
      <w:bookmarkEnd w:id="1027"/>
      <w:bookmarkEnd w:id="1028"/>
      <w:bookmarkEnd w:id="1029"/>
      <w:bookmarkEnd w:id="1030"/>
    </w:p>
    <w:p w14:paraId="2179B64F" w14:textId="77777777" w:rsidR="003133A5" w:rsidRPr="00D67AB2" w:rsidRDefault="003133A5" w:rsidP="003133A5">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5553C4A6" w14:textId="77777777" w:rsidR="003133A5" w:rsidRPr="00D67AB2" w:rsidRDefault="003133A5" w:rsidP="003133A5">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3133A5" w:rsidRPr="00CB6975" w14:paraId="1D2A66A8" w14:textId="77777777" w:rsidTr="00D1407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09ABE6E1" w14:textId="77777777" w:rsidR="003133A5" w:rsidRPr="00CB6975" w:rsidRDefault="003133A5" w:rsidP="00D14072">
            <w:pPr>
              <w:pStyle w:val="TAH"/>
            </w:pPr>
            <w:r w:rsidRPr="00CB6975">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22C4FFA9" w14:textId="77777777" w:rsidR="003133A5" w:rsidRPr="00CB6975" w:rsidRDefault="003133A5" w:rsidP="00D14072">
            <w:pPr>
              <w:pStyle w:val="TAH"/>
            </w:pPr>
            <w:r w:rsidRPr="00CB6975">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7A90B987" w14:textId="77777777" w:rsidR="003133A5" w:rsidRPr="00CB6975" w:rsidRDefault="003133A5" w:rsidP="00D14072">
            <w:pPr>
              <w:pStyle w:val="TAH"/>
            </w:pPr>
            <w:r w:rsidRPr="00CB6975">
              <w:t>Description</w:t>
            </w:r>
          </w:p>
        </w:tc>
      </w:tr>
      <w:tr w:rsidR="003133A5" w:rsidRPr="00CB6975" w14:paraId="4569ABD8" w14:textId="77777777" w:rsidTr="00D14072">
        <w:trPr>
          <w:jc w:val="center"/>
        </w:trPr>
        <w:tc>
          <w:tcPr>
            <w:tcW w:w="1922" w:type="pct"/>
            <w:tcBorders>
              <w:top w:val="single" w:sz="4" w:space="0" w:color="auto"/>
              <w:left w:val="single" w:sz="4" w:space="0" w:color="auto"/>
              <w:bottom w:val="single" w:sz="4" w:space="0" w:color="auto"/>
              <w:right w:val="single" w:sz="4" w:space="0" w:color="auto"/>
            </w:tcBorders>
          </w:tcPr>
          <w:p w14:paraId="7EB1032F" w14:textId="77777777" w:rsidR="003133A5" w:rsidRPr="00CB6975" w:rsidRDefault="003133A5" w:rsidP="00D14072">
            <w:pPr>
              <w:pStyle w:val="TAL"/>
            </w:pPr>
            <w:r w:rsidRPr="00CB6975">
              <w:t>USER_NOT_FOUND</w:t>
            </w:r>
          </w:p>
        </w:tc>
        <w:tc>
          <w:tcPr>
            <w:tcW w:w="711" w:type="pct"/>
            <w:tcBorders>
              <w:top w:val="single" w:sz="4" w:space="0" w:color="auto"/>
              <w:left w:val="single" w:sz="4" w:space="0" w:color="auto"/>
              <w:bottom w:val="single" w:sz="4" w:space="0" w:color="auto"/>
              <w:right w:val="single" w:sz="4" w:space="0" w:color="auto"/>
            </w:tcBorders>
          </w:tcPr>
          <w:p w14:paraId="67D41F34" w14:textId="77777777" w:rsidR="003133A5" w:rsidRPr="00CB6975" w:rsidRDefault="003133A5" w:rsidP="00D14072">
            <w:pPr>
              <w:pStyle w:val="TAL"/>
            </w:pPr>
            <w:r w:rsidRPr="00CB6975">
              <w:t>404 Not Found</w:t>
            </w:r>
          </w:p>
        </w:tc>
        <w:tc>
          <w:tcPr>
            <w:tcW w:w="2367" w:type="pct"/>
            <w:tcBorders>
              <w:top w:val="single" w:sz="4" w:space="0" w:color="auto"/>
              <w:left w:val="single" w:sz="4" w:space="0" w:color="auto"/>
              <w:bottom w:val="single" w:sz="4" w:space="0" w:color="auto"/>
              <w:right w:val="single" w:sz="4" w:space="0" w:color="auto"/>
            </w:tcBorders>
          </w:tcPr>
          <w:p w14:paraId="4FBDF4EB" w14:textId="77777777" w:rsidR="003133A5" w:rsidRPr="00CB6975" w:rsidRDefault="003133A5" w:rsidP="00D14072">
            <w:pPr>
              <w:pStyle w:val="TAL"/>
            </w:pPr>
            <w:r w:rsidRPr="00CB6975">
              <w:t>The user does not exist in the HPLMN</w:t>
            </w:r>
          </w:p>
        </w:tc>
      </w:tr>
    </w:tbl>
    <w:p w14:paraId="01F25A75" w14:textId="77777777" w:rsidR="003133A5" w:rsidRPr="00D67AB2" w:rsidRDefault="003133A5" w:rsidP="003133A5"/>
    <w:p w14:paraId="4984FDF0" w14:textId="77777777" w:rsidR="003133A5" w:rsidRPr="001F16C3" w:rsidRDefault="003133A5" w:rsidP="00F3074B">
      <w:pPr>
        <w:pStyle w:val="Heading3"/>
      </w:pPr>
      <w:bookmarkStart w:id="1031" w:name="_Toc27587202"/>
      <w:bookmarkStart w:id="1032" w:name="_Toc36459265"/>
      <w:bookmarkStart w:id="1033" w:name="_Toc45028512"/>
      <w:bookmarkStart w:id="1034" w:name="_Toc51870191"/>
      <w:bookmarkStart w:id="1035" w:name="_Toc51870313"/>
      <w:bookmarkStart w:id="1036" w:name="_Toc90582069"/>
      <w:bookmarkStart w:id="1037" w:name="_Toc130816153"/>
      <w:r w:rsidRPr="001F16C3">
        <w:t>6.</w:t>
      </w:r>
      <w:r>
        <w:t>2</w:t>
      </w:r>
      <w:r w:rsidRPr="001F16C3">
        <w:t>.</w:t>
      </w:r>
      <w:r>
        <w:t>8</w:t>
      </w:r>
      <w:r w:rsidRPr="001F16C3">
        <w:tab/>
        <w:t>Security</w:t>
      </w:r>
      <w:bookmarkEnd w:id="1031"/>
      <w:bookmarkEnd w:id="1032"/>
      <w:bookmarkEnd w:id="1033"/>
      <w:bookmarkEnd w:id="1034"/>
      <w:bookmarkEnd w:id="1035"/>
      <w:bookmarkEnd w:id="1036"/>
      <w:bookmarkEnd w:id="1037"/>
    </w:p>
    <w:p w14:paraId="0E0ECC51" w14:textId="77777777" w:rsidR="003133A5" w:rsidRPr="001F16C3" w:rsidRDefault="003133A5" w:rsidP="003133A5">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68C0E7A9" w14:textId="77777777" w:rsidR="003133A5" w:rsidRDefault="003133A5" w:rsidP="003133A5">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14:paraId="4B842CFD" w14:textId="77777777" w:rsidR="003133A5" w:rsidRDefault="003133A5" w:rsidP="003133A5">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28BEC3A6" w14:textId="77777777" w:rsidR="003133A5" w:rsidRDefault="003133A5" w:rsidP="003133A5">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396473B3" w14:textId="77777777" w:rsidR="003133A5" w:rsidRPr="00D67AB2" w:rsidRDefault="003133A5" w:rsidP="00F3074B">
      <w:pPr>
        <w:pStyle w:val="Heading3"/>
      </w:pPr>
      <w:bookmarkStart w:id="1038" w:name="_Toc11338753"/>
      <w:bookmarkStart w:id="1039" w:name="_Toc27587203"/>
      <w:bookmarkStart w:id="1040" w:name="_Toc36459266"/>
      <w:bookmarkStart w:id="1041" w:name="_Toc45028513"/>
      <w:bookmarkStart w:id="1042" w:name="_Toc51870192"/>
      <w:bookmarkStart w:id="1043" w:name="_Toc51870314"/>
      <w:bookmarkStart w:id="1044" w:name="_Toc90582070"/>
      <w:bookmarkStart w:id="1045" w:name="_Toc130816154"/>
      <w:r w:rsidRPr="00D67AB2">
        <w:t>6.</w:t>
      </w:r>
      <w:r>
        <w:t>2</w:t>
      </w:r>
      <w:r w:rsidRPr="00D67AB2">
        <w:t>.</w:t>
      </w:r>
      <w:r>
        <w:t>9</w:t>
      </w:r>
      <w:r w:rsidRPr="00D67AB2">
        <w:tab/>
        <w:t>Feature Negotiation</w:t>
      </w:r>
      <w:bookmarkEnd w:id="1038"/>
      <w:bookmarkEnd w:id="1039"/>
      <w:bookmarkEnd w:id="1040"/>
      <w:bookmarkEnd w:id="1041"/>
      <w:bookmarkEnd w:id="1042"/>
      <w:bookmarkEnd w:id="1043"/>
      <w:bookmarkEnd w:id="1044"/>
      <w:bookmarkEnd w:id="1045"/>
    </w:p>
    <w:p w14:paraId="5DB75CF0" w14:textId="77777777" w:rsidR="003133A5" w:rsidRPr="00D67AB2" w:rsidRDefault="003133A5" w:rsidP="003133A5">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5E7544E4" w14:textId="77777777" w:rsidR="003133A5" w:rsidRPr="00D67AB2" w:rsidRDefault="003133A5" w:rsidP="003133A5">
      <w:pPr>
        <w:pStyle w:val="TH"/>
      </w:pPr>
      <w:r w:rsidRPr="00D67AB2">
        <w:lastRenderedPageBreak/>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133A5" w:rsidRPr="00CB6975" w14:paraId="6DF1483B" w14:textId="77777777" w:rsidTr="00D1407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3E0D9A2" w14:textId="77777777" w:rsidR="003133A5" w:rsidRPr="00CB6975" w:rsidRDefault="003133A5" w:rsidP="00D14072">
            <w:pPr>
              <w:pStyle w:val="TAH"/>
            </w:pPr>
            <w:r w:rsidRPr="00CB6975">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40A10E3" w14:textId="77777777" w:rsidR="003133A5" w:rsidRPr="00CB6975" w:rsidRDefault="003133A5" w:rsidP="00D14072">
            <w:pPr>
              <w:pStyle w:val="TAH"/>
            </w:pPr>
            <w:r w:rsidRPr="00CB6975">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136CA07" w14:textId="77777777" w:rsidR="003133A5" w:rsidRPr="00CB6975" w:rsidRDefault="003133A5" w:rsidP="00D14072">
            <w:pPr>
              <w:pStyle w:val="TAH"/>
            </w:pPr>
            <w:r w:rsidRPr="00CB6975">
              <w:t>Description</w:t>
            </w:r>
          </w:p>
        </w:tc>
      </w:tr>
      <w:tr w:rsidR="003133A5" w:rsidRPr="00CB6975" w14:paraId="566E25F7" w14:textId="77777777" w:rsidTr="00D14072">
        <w:trPr>
          <w:jc w:val="center"/>
        </w:trPr>
        <w:tc>
          <w:tcPr>
            <w:tcW w:w="1529" w:type="dxa"/>
            <w:tcBorders>
              <w:top w:val="single" w:sz="4" w:space="0" w:color="auto"/>
              <w:left w:val="single" w:sz="4" w:space="0" w:color="auto"/>
              <w:bottom w:val="single" w:sz="4" w:space="0" w:color="auto"/>
              <w:right w:val="single" w:sz="4" w:space="0" w:color="auto"/>
            </w:tcBorders>
          </w:tcPr>
          <w:p w14:paraId="5C6CE988" w14:textId="77777777" w:rsidR="003133A5" w:rsidRPr="00CB6975" w:rsidRDefault="003133A5" w:rsidP="00D14072">
            <w:pPr>
              <w:pStyle w:val="TAL"/>
            </w:pPr>
          </w:p>
        </w:tc>
        <w:tc>
          <w:tcPr>
            <w:tcW w:w="2207" w:type="dxa"/>
            <w:tcBorders>
              <w:top w:val="single" w:sz="4" w:space="0" w:color="auto"/>
              <w:left w:val="single" w:sz="4" w:space="0" w:color="auto"/>
              <w:bottom w:val="single" w:sz="4" w:space="0" w:color="auto"/>
              <w:right w:val="single" w:sz="4" w:space="0" w:color="auto"/>
            </w:tcBorders>
          </w:tcPr>
          <w:p w14:paraId="5947E809" w14:textId="77777777" w:rsidR="003133A5" w:rsidRPr="00CB6975" w:rsidRDefault="003133A5" w:rsidP="00D14072">
            <w:pPr>
              <w:pStyle w:val="TAL"/>
            </w:pPr>
          </w:p>
        </w:tc>
        <w:tc>
          <w:tcPr>
            <w:tcW w:w="5758" w:type="dxa"/>
            <w:tcBorders>
              <w:top w:val="single" w:sz="4" w:space="0" w:color="auto"/>
              <w:left w:val="single" w:sz="4" w:space="0" w:color="auto"/>
              <w:bottom w:val="single" w:sz="4" w:space="0" w:color="auto"/>
              <w:right w:val="single" w:sz="4" w:space="0" w:color="auto"/>
            </w:tcBorders>
          </w:tcPr>
          <w:p w14:paraId="369D951C" w14:textId="77777777" w:rsidR="003133A5" w:rsidRPr="00CB6975" w:rsidRDefault="003133A5" w:rsidP="00D14072">
            <w:pPr>
              <w:pStyle w:val="TAL"/>
              <w:rPr>
                <w:rFonts w:cs="Arial"/>
                <w:szCs w:val="18"/>
              </w:rPr>
            </w:pPr>
          </w:p>
        </w:tc>
      </w:tr>
    </w:tbl>
    <w:p w14:paraId="5AB369EB" w14:textId="77777777" w:rsidR="003133A5" w:rsidRPr="001F16C3" w:rsidRDefault="003133A5" w:rsidP="003133A5">
      <w:pPr>
        <w:rPr>
          <w:lang w:eastAsia="zh-CN"/>
        </w:rPr>
      </w:pPr>
    </w:p>
    <w:p w14:paraId="2FF33982" w14:textId="77777777" w:rsidR="003133A5" w:rsidRDefault="003133A5" w:rsidP="00F3074B">
      <w:pPr>
        <w:pStyle w:val="Heading8"/>
      </w:pPr>
      <w:r>
        <w:br w:type="page"/>
      </w:r>
      <w:bookmarkStart w:id="1046" w:name="_Toc20120586"/>
      <w:bookmarkStart w:id="1047" w:name="_Toc21623464"/>
      <w:bookmarkStart w:id="1048" w:name="_Toc27587204"/>
      <w:bookmarkStart w:id="1049" w:name="_Toc36459267"/>
      <w:bookmarkStart w:id="1050" w:name="_Toc45028514"/>
      <w:bookmarkStart w:id="1051" w:name="_Toc51870193"/>
      <w:bookmarkStart w:id="1052" w:name="_Toc51870315"/>
      <w:bookmarkStart w:id="1053" w:name="_Toc90582071"/>
      <w:bookmarkStart w:id="1054" w:name="_Toc130816155"/>
      <w:r>
        <w:lastRenderedPageBreak/>
        <w:t>Annex A (normative):</w:t>
      </w:r>
      <w:r>
        <w:br/>
        <w:t>OpenAPI specification</w:t>
      </w:r>
      <w:bookmarkEnd w:id="1046"/>
      <w:bookmarkEnd w:id="1047"/>
      <w:bookmarkEnd w:id="1048"/>
      <w:bookmarkEnd w:id="1049"/>
      <w:bookmarkEnd w:id="1050"/>
      <w:bookmarkEnd w:id="1051"/>
      <w:bookmarkEnd w:id="1052"/>
      <w:bookmarkEnd w:id="1053"/>
      <w:bookmarkEnd w:id="1054"/>
    </w:p>
    <w:p w14:paraId="20F2019A" w14:textId="77777777" w:rsidR="003133A5" w:rsidRPr="001F16C3" w:rsidRDefault="003133A5" w:rsidP="006E19FE">
      <w:pPr>
        <w:pStyle w:val="Heading1"/>
      </w:pPr>
      <w:bookmarkStart w:id="1055" w:name="_Toc20120587"/>
      <w:bookmarkStart w:id="1056" w:name="_Toc21623465"/>
      <w:bookmarkStart w:id="1057" w:name="_Toc27587205"/>
      <w:bookmarkStart w:id="1058" w:name="_Toc36459268"/>
      <w:bookmarkStart w:id="1059" w:name="_Toc45028515"/>
      <w:bookmarkStart w:id="1060" w:name="_Toc51870194"/>
      <w:bookmarkStart w:id="1061" w:name="_Toc51870316"/>
      <w:bookmarkStart w:id="1062" w:name="_Toc90582072"/>
      <w:bookmarkStart w:id="1063" w:name="_Toc130816156"/>
      <w:r w:rsidRPr="001F16C3">
        <w:t>A.1</w:t>
      </w:r>
      <w:r w:rsidRPr="001F16C3">
        <w:tab/>
        <w:t>General</w:t>
      </w:r>
      <w:bookmarkEnd w:id="1055"/>
      <w:bookmarkEnd w:id="1056"/>
      <w:bookmarkEnd w:id="1057"/>
      <w:bookmarkEnd w:id="1058"/>
      <w:bookmarkEnd w:id="1059"/>
      <w:bookmarkEnd w:id="1060"/>
      <w:bookmarkEnd w:id="1061"/>
      <w:bookmarkEnd w:id="1062"/>
      <w:bookmarkEnd w:id="1063"/>
    </w:p>
    <w:p w14:paraId="7F342E75" w14:textId="77777777" w:rsidR="003133A5" w:rsidRPr="001F16C3" w:rsidRDefault="003133A5" w:rsidP="003133A5">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0FE74394" w14:textId="77777777" w:rsidR="003133A5" w:rsidRDefault="003133A5" w:rsidP="003133A5">
      <w:r>
        <w:t>This Annex takes precedence when being discrepant to other parts of the specification with respect to the encoding of information elements and methods within the API(s).</w:t>
      </w:r>
    </w:p>
    <w:p w14:paraId="36184F05" w14:textId="77777777" w:rsidR="003133A5" w:rsidRDefault="003133A5" w:rsidP="003133A5">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D9C4CE1" w14:textId="77777777" w:rsidR="003133A5" w:rsidRDefault="003133A5" w:rsidP="003133A5">
      <w:pPr>
        <w:rPr>
          <w:lang w:eastAsia="zh-CN"/>
        </w:rPr>
      </w:pPr>
      <w:r>
        <w:t>Informative copies of the OpenAPI specification files contained in this 3GPP Technical Specification are available on a Git-based repository, that uses the GitLab software version control system (see 3GPP TS 29.501 [8] clause 5.3.1 and 3GPP TR 21.900 [20] clause 5B).</w:t>
      </w:r>
    </w:p>
    <w:p w14:paraId="503E3A50" w14:textId="77777777" w:rsidR="003133A5" w:rsidRPr="001F16C3" w:rsidRDefault="003133A5" w:rsidP="006E19FE">
      <w:pPr>
        <w:pStyle w:val="Heading1"/>
      </w:pPr>
      <w:bookmarkStart w:id="1064" w:name="_Toc20120588"/>
      <w:bookmarkStart w:id="1065" w:name="_Toc21623466"/>
      <w:bookmarkStart w:id="1066" w:name="_Toc27587206"/>
      <w:bookmarkStart w:id="1067" w:name="_Toc36459269"/>
      <w:bookmarkStart w:id="1068" w:name="_Toc45028516"/>
      <w:bookmarkStart w:id="1069" w:name="_Toc51870195"/>
      <w:bookmarkStart w:id="1070" w:name="_Toc51870317"/>
      <w:bookmarkStart w:id="1071" w:name="_Toc90582073"/>
      <w:bookmarkStart w:id="1072" w:name="_Toc130816157"/>
      <w:r w:rsidRPr="001F16C3">
        <w:t>A.2</w:t>
      </w:r>
      <w:r w:rsidRPr="001F16C3">
        <w:tab/>
        <w:t>Nud</w:t>
      </w:r>
      <w:r w:rsidRPr="001F16C3">
        <w:rPr>
          <w:lang w:eastAsia="zh-CN"/>
        </w:rPr>
        <w:t>r</w:t>
      </w:r>
      <w:r w:rsidRPr="001F16C3">
        <w:t>_DataRepository API</w:t>
      </w:r>
      <w:bookmarkEnd w:id="1064"/>
      <w:bookmarkEnd w:id="1065"/>
      <w:bookmarkEnd w:id="1066"/>
      <w:bookmarkEnd w:id="1067"/>
      <w:bookmarkEnd w:id="1068"/>
      <w:bookmarkEnd w:id="1069"/>
      <w:bookmarkEnd w:id="1070"/>
      <w:bookmarkEnd w:id="1071"/>
      <w:bookmarkEnd w:id="1072"/>
    </w:p>
    <w:p w14:paraId="7E500273" w14:textId="77777777" w:rsidR="003133A5" w:rsidRPr="001F16C3" w:rsidRDefault="003133A5" w:rsidP="003133A5">
      <w:pPr>
        <w:rPr>
          <w:lang w:val="en-US" w:eastAsia="zh-CN"/>
        </w:rPr>
      </w:pPr>
      <w:bookmarkStart w:id="1073"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5E7AEB7D" w14:textId="77777777" w:rsidR="003133A5" w:rsidRDefault="003133A5" w:rsidP="003133A5">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2CA9020A" w14:textId="77777777" w:rsidR="003133A5" w:rsidRDefault="003133A5" w:rsidP="003133A5">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6ABFF520" w14:textId="77777777" w:rsidR="003133A5" w:rsidRDefault="003133A5" w:rsidP="003133A5">
      <w:pPr>
        <w:rPr>
          <w:lang w:eastAsia="zh-CN"/>
        </w:rPr>
      </w:pPr>
      <w:r>
        <w:rPr>
          <w:lang w:eastAsia="zh-CN"/>
        </w:rPr>
        <w:t>The OpenAPI file for the Nudr_DataRepository API is defined as follows:</w:t>
      </w:r>
    </w:p>
    <w:p w14:paraId="612BAF01" w14:textId="77777777" w:rsidR="003133A5" w:rsidRPr="00F3074B" w:rsidRDefault="003133A5" w:rsidP="00F3074B">
      <w:pPr>
        <w:pStyle w:val="PL"/>
      </w:pPr>
    </w:p>
    <w:p w14:paraId="63E5A628" w14:textId="77777777" w:rsidR="003133A5" w:rsidRDefault="003133A5" w:rsidP="003133A5">
      <w:pPr>
        <w:pStyle w:val="PL"/>
        <w:rPr>
          <w:lang w:eastAsia="zh-CN"/>
        </w:rPr>
      </w:pPr>
      <w:r>
        <w:t>openapi: 3.0.0</w:t>
      </w:r>
    </w:p>
    <w:p w14:paraId="7C2442D7" w14:textId="77777777" w:rsidR="003133A5" w:rsidRDefault="003133A5" w:rsidP="003133A5">
      <w:pPr>
        <w:pStyle w:val="PL"/>
        <w:rPr>
          <w:lang w:eastAsia="zh-CN"/>
        </w:rPr>
      </w:pPr>
    </w:p>
    <w:p w14:paraId="16252B0B" w14:textId="77777777" w:rsidR="003133A5" w:rsidRDefault="003133A5" w:rsidP="003133A5">
      <w:pPr>
        <w:pStyle w:val="PL"/>
      </w:pPr>
      <w:r>
        <w:t>info:</w:t>
      </w:r>
    </w:p>
    <w:p w14:paraId="2AF0FF11" w14:textId="4DCB1C0D" w:rsidR="003133A5" w:rsidRDefault="003133A5" w:rsidP="003133A5">
      <w:pPr>
        <w:pStyle w:val="PL"/>
        <w:rPr>
          <w:lang w:eastAsia="zh-CN"/>
        </w:rPr>
      </w:pPr>
      <w:r>
        <w:t xml:space="preserve">  version: 2.</w:t>
      </w:r>
      <w:r w:rsidR="00E411D1">
        <w:rPr>
          <w:rFonts w:hint="eastAsia"/>
          <w:lang w:eastAsia="zh-CN"/>
        </w:rPr>
        <w:t>3</w:t>
      </w:r>
      <w:r>
        <w:t>.</w:t>
      </w:r>
      <w:r w:rsidR="00E411D1">
        <w:rPr>
          <w:rFonts w:hint="eastAsia"/>
          <w:lang w:eastAsia="zh-CN"/>
        </w:rPr>
        <w:t>0</w:t>
      </w:r>
      <w:r w:rsidR="00803116">
        <w:rPr>
          <w:rFonts w:hint="eastAsia"/>
          <w:lang w:eastAsia="zh-CN"/>
        </w:rPr>
        <w:t>-alpha.</w:t>
      </w:r>
      <w:r w:rsidR="008B6485">
        <w:rPr>
          <w:lang w:eastAsia="zh-CN"/>
        </w:rPr>
        <w:t>2</w:t>
      </w:r>
    </w:p>
    <w:p w14:paraId="7A76003F" w14:textId="77777777" w:rsidR="003133A5" w:rsidRDefault="003133A5" w:rsidP="003133A5">
      <w:pPr>
        <w:pStyle w:val="PL"/>
      </w:pPr>
      <w:r>
        <w:t xml:space="preserve">  title: 'Nudr_DataRepository API OpenAPI file'</w:t>
      </w:r>
    </w:p>
    <w:p w14:paraId="1BF45F42" w14:textId="77777777" w:rsidR="003133A5" w:rsidRDefault="003133A5" w:rsidP="003133A5">
      <w:pPr>
        <w:pStyle w:val="PL"/>
      </w:pPr>
      <w:r>
        <w:t xml:space="preserve">  description: |</w:t>
      </w:r>
    </w:p>
    <w:p w14:paraId="08F72FE3" w14:textId="77777777" w:rsidR="003133A5" w:rsidRDefault="003133A5" w:rsidP="003133A5">
      <w:pPr>
        <w:pStyle w:val="PL"/>
      </w:pPr>
      <w:r>
        <w:t xml:space="preserve">    Unified Data Repository Service.</w:t>
      </w:r>
      <w:r w:rsidR="00BF4B1A">
        <w:t xml:space="preserve">  </w:t>
      </w:r>
    </w:p>
    <w:p w14:paraId="0DF4C0D4" w14:textId="03FFEC34" w:rsidR="003133A5" w:rsidRDefault="003133A5" w:rsidP="003133A5">
      <w:pPr>
        <w:pStyle w:val="PL"/>
      </w:pPr>
      <w:r>
        <w:t xml:space="preserve">    © 20</w:t>
      </w:r>
      <w:r>
        <w:rPr>
          <w:rFonts w:hint="eastAsia"/>
          <w:lang w:eastAsia="zh-CN"/>
        </w:rPr>
        <w:t>2</w:t>
      </w:r>
      <w:r w:rsidR="008B6485">
        <w:rPr>
          <w:lang w:eastAsia="zh-CN"/>
        </w:rPr>
        <w:t>3</w:t>
      </w:r>
      <w:r>
        <w:t>, 3GPP Organizational Partners (ARIB, ATIS, CCSA, ETSI, TSDSI, TTA, TTC).</w:t>
      </w:r>
      <w:r w:rsidR="00BF4B1A">
        <w:t xml:space="preserve">  </w:t>
      </w:r>
    </w:p>
    <w:p w14:paraId="019642B0" w14:textId="77777777" w:rsidR="003133A5" w:rsidRDefault="003133A5" w:rsidP="003133A5">
      <w:pPr>
        <w:pStyle w:val="PL"/>
      </w:pPr>
      <w:r>
        <w:t xml:space="preserve">    All rights reserved.</w:t>
      </w:r>
    </w:p>
    <w:p w14:paraId="7C88F9DB" w14:textId="77777777" w:rsidR="003133A5" w:rsidRDefault="003133A5" w:rsidP="003133A5">
      <w:pPr>
        <w:pStyle w:val="PL"/>
        <w:rPr>
          <w:lang w:eastAsia="zh-CN"/>
        </w:rPr>
      </w:pPr>
    </w:p>
    <w:p w14:paraId="2DE62EF0" w14:textId="77777777" w:rsidR="003133A5" w:rsidRDefault="003133A5" w:rsidP="003133A5">
      <w:pPr>
        <w:pStyle w:val="PL"/>
      </w:pPr>
      <w:r>
        <w:lastRenderedPageBreak/>
        <w:t>externalDocs:</w:t>
      </w:r>
    </w:p>
    <w:p w14:paraId="72A36D40" w14:textId="0C153354" w:rsidR="003133A5" w:rsidRDefault="003133A5" w:rsidP="003133A5">
      <w:pPr>
        <w:pStyle w:val="PL"/>
      </w:pPr>
      <w:r>
        <w:t xml:space="preserve">  description: 3GPP TS 29.504 V1</w:t>
      </w:r>
      <w:r w:rsidR="00803116">
        <w:rPr>
          <w:rFonts w:hint="eastAsia"/>
          <w:lang w:eastAsia="zh-CN"/>
        </w:rPr>
        <w:t>8</w:t>
      </w:r>
      <w:r>
        <w:t>.</w:t>
      </w:r>
      <w:r w:rsidR="008B6485">
        <w:rPr>
          <w:lang w:eastAsia="zh-CN"/>
        </w:rPr>
        <w:t>1</w:t>
      </w:r>
      <w:r>
        <w:t>.0; 5G System; Unified Data Repository Services; Stage 3</w:t>
      </w:r>
    </w:p>
    <w:p w14:paraId="02A315B5" w14:textId="77777777" w:rsidR="003133A5" w:rsidRDefault="003133A5" w:rsidP="003133A5">
      <w:pPr>
        <w:pStyle w:val="PL"/>
      </w:pPr>
      <w:r>
        <w:t xml:space="preserve">  url: 'http</w:t>
      </w:r>
      <w:r w:rsidR="00BF4B1A">
        <w:t>s</w:t>
      </w:r>
      <w:r>
        <w:t>://www.3gpp.org/ftp/Specs/archive/29_series/29.504/'</w:t>
      </w:r>
    </w:p>
    <w:p w14:paraId="45847222" w14:textId="77777777" w:rsidR="003133A5" w:rsidRDefault="003133A5" w:rsidP="003133A5">
      <w:pPr>
        <w:pStyle w:val="PL"/>
        <w:rPr>
          <w:lang w:eastAsia="zh-CN"/>
        </w:rPr>
      </w:pPr>
    </w:p>
    <w:p w14:paraId="051B50BC" w14:textId="77777777" w:rsidR="003133A5" w:rsidRDefault="003133A5" w:rsidP="003133A5">
      <w:pPr>
        <w:pStyle w:val="PL"/>
      </w:pPr>
      <w:r>
        <w:t>servers:</w:t>
      </w:r>
    </w:p>
    <w:p w14:paraId="03F4E044" w14:textId="77777777" w:rsidR="003133A5" w:rsidRDefault="003133A5" w:rsidP="003133A5">
      <w:pPr>
        <w:pStyle w:val="PL"/>
      </w:pPr>
      <w:r>
        <w:t xml:space="preserve">  - description: API root</w:t>
      </w:r>
    </w:p>
    <w:p w14:paraId="644C4B5F" w14:textId="77777777" w:rsidR="003133A5" w:rsidRDefault="003133A5" w:rsidP="003133A5">
      <w:pPr>
        <w:pStyle w:val="PL"/>
      </w:pPr>
      <w:r>
        <w:t xml:space="preserve">    url: '{apiRoot}/nudr-dr/v2'</w:t>
      </w:r>
    </w:p>
    <w:p w14:paraId="5DF45DF7" w14:textId="77777777" w:rsidR="003133A5" w:rsidRDefault="003133A5" w:rsidP="003133A5">
      <w:pPr>
        <w:pStyle w:val="PL"/>
      </w:pPr>
      <w:r>
        <w:t xml:space="preserve">    variables:</w:t>
      </w:r>
    </w:p>
    <w:p w14:paraId="02C5C080" w14:textId="77777777" w:rsidR="003133A5" w:rsidRDefault="003133A5" w:rsidP="003133A5">
      <w:pPr>
        <w:pStyle w:val="PL"/>
      </w:pPr>
      <w:r>
        <w:t xml:space="preserve">      apiRoot:</w:t>
      </w:r>
    </w:p>
    <w:p w14:paraId="777693F6" w14:textId="77777777" w:rsidR="003133A5" w:rsidRDefault="003133A5" w:rsidP="003133A5">
      <w:pPr>
        <w:pStyle w:val="PL"/>
      </w:pPr>
      <w:r>
        <w:t xml:space="preserve">        default: https://example.com</w:t>
      </w:r>
    </w:p>
    <w:p w14:paraId="1B173DAE" w14:textId="77777777" w:rsidR="003133A5" w:rsidRDefault="003133A5" w:rsidP="003133A5">
      <w:pPr>
        <w:pStyle w:val="PL"/>
        <w:rPr>
          <w:lang w:eastAsia="zh-CN"/>
        </w:rPr>
      </w:pPr>
    </w:p>
    <w:p w14:paraId="65A6099C" w14:textId="77777777" w:rsidR="003133A5" w:rsidRDefault="003133A5" w:rsidP="003133A5">
      <w:pPr>
        <w:pStyle w:val="PL"/>
      </w:pPr>
      <w:r>
        <w:t>security:</w:t>
      </w:r>
    </w:p>
    <w:p w14:paraId="2DCB97DD" w14:textId="77777777" w:rsidR="003133A5" w:rsidRDefault="003133A5" w:rsidP="003133A5">
      <w:pPr>
        <w:pStyle w:val="PL"/>
      </w:pPr>
      <w:r>
        <w:t xml:space="preserve">  - {}</w:t>
      </w:r>
    </w:p>
    <w:p w14:paraId="768DCC3A" w14:textId="77777777" w:rsidR="003133A5" w:rsidRDefault="003133A5" w:rsidP="003133A5">
      <w:pPr>
        <w:pStyle w:val="PL"/>
      </w:pPr>
      <w:r>
        <w:t xml:space="preserve">  - oAuth2ClientCredentials:</w:t>
      </w:r>
    </w:p>
    <w:p w14:paraId="38E0D032" w14:textId="77777777" w:rsidR="003133A5" w:rsidRDefault="003133A5" w:rsidP="003133A5">
      <w:pPr>
        <w:pStyle w:val="PL"/>
      </w:pPr>
      <w:r>
        <w:t xml:space="preserve">      - nudr-dr</w:t>
      </w:r>
    </w:p>
    <w:p w14:paraId="239FE336" w14:textId="77777777" w:rsidR="003133A5" w:rsidRPr="00F3074B" w:rsidRDefault="003133A5" w:rsidP="00F3074B">
      <w:pPr>
        <w:pStyle w:val="PL"/>
      </w:pPr>
    </w:p>
    <w:p w14:paraId="47DC4850" w14:textId="77777777" w:rsidR="003133A5" w:rsidRDefault="003133A5" w:rsidP="003133A5">
      <w:pPr>
        <w:pStyle w:val="PL"/>
      </w:pPr>
      <w:r>
        <w:t>paths:</w:t>
      </w:r>
    </w:p>
    <w:p w14:paraId="68CEF9A8" w14:textId="77777777" w:rsidR="003133A5" w:rsidRDefault="003133A5" w:rsidP="003133A5">
      <w:pPr>
        <w:pStyle w:val="PL"/>
      </w:pPr>
      <w:r>
        <w:t xml:space="preserve">  /subscription-data/{ueId}/authentication-data</w:t>
      </w:r>
      <w:r>
        <w:rPr>
          <w:lang w:eastAsia="zh-CN"/>
        </w:rPr>
        <w:t>/authentication-subscription</w:t>
      </w:r>
      <w:r>
        <w:t>:</w:t>
      </w:r>
    </w:p>
    <w:p w14:paraId="674C7EA4" w14:textId="77777777" w:rsidR="003133A5" w:rsidRDefault="003133A5" w:rsidP="003133A5">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7CA346E5" w14:textId="77777777" w:rsidR="003133A5" w:rsidRDefault="003133A5" w:rsidP="003133A5">
      <w:pPr>
        <w:pStyle w:val="PL"/>
      </w:pPr>
      <w:r>
        <w:t xml:space="preserve">  /subscription-data/{ueId}/authentication-data/authentication-status:</w:t>
      </w:r>
    </w:p>
    <w:p w14:paraId="1EE3BFEC" w14:textId="77777777" w:rsidR="003133A5" w:rsidRDefault="003133A5" w:rsidP="003133A5">
      <w:pPr>
        <w:pStyle w:val="PL"/>
      </w:pPr>
      <w:r>
        <w:t xml:space="preserve">    $ref: 'TS29505_Subscription_Data.yaml#/paths/~1subscription-data~1%7BueId%7D~1authentication-data~1authentication-status'</w:t>
      </w:r>
    </w:p>
    <w:p w14:paraId="2246769C" w14:textId="77777777" w:rsidR="003133A5" w:rsidRDefault="003133A5" w:rsidP="003133A5">
      <w:pPr>
        <w:pStyle w:val="PL"/>
      </w:pPr>
      <w:r>
        <w:t xml:space="preserve">  /subscription-data/{ueId}/authentication-data/authentication-status/</w:t>
      </w:r>
      <w:r w:rsidRPr="007E3332">
        <w:t>{servingNetworkName}</w:t>
      </w:r>
      <w:r>
        <w:t>:</w:t>
      </w:r>
    </w:p>
    <w:p w14:paraId="04410928" w14:textId="77777777" w:rsidR="003133A5" w:rsidRDefault="003133A5" w:rsidP="003133A5">
      <w:pPr>
        <w:pStyle w:val="PL"/>
      </w:pPr>
      <w:r>
        <w:t xml:space="preserve">    $ref: 'TS29505_Subscription_Data.yaml#/paths/~1subscription-data~1%7BueId%7D~1authentication-data~1authentication-status~1%7B</w:t>
      </w:r>
      <w:r w:rsidRPr="007E3332">
        <w:t>servingNetworkName</w:t>
      </w:r>
      <w:r>
        <w:t>%7D'</w:t>
      </w:r>
    </w:p>
    <w:p w14:paraId="4E08E5C6" w14:textId="77777777" w:rsidR="003133A5" w:rsidRDefault="003133A5" w:rsidP="003133A5">
      <w:pPr>
        <w:pStyle w:val="PL"/>
      </w:pPr>
      <w:r>
        <w:t xml:space="preserve">  /subscription-data/{ueId}/ue-update-confirmation-data/sor-data:</w:t>
      </w:r>
    </w:p>
    <w:p w14:paraId="4663B725" w14:textId="77777777" w:rsidR="003133A5" w:rsidRDefault="003133A5" w:rsidP="003133A5">
      <w:pPr>
        <w:pStyle w:val="PL"/>
        <w:rPr>
          <w:lang w:eastAsia="zh-CN"/>
        </w:rPr>
      </w:pPr>
      <w:r>
        <w:t xml:space="preserve">    $ref: 'TS29505_Subscription_Data.yaml#/paths/~1subscription-data~1%7BueId%7D~1ue-update-confirmation-data~1sor-data'</w:t>
      </w:r>
    </w:p>
    <w:p w14:paraId="7A75D497" w14:textId="77777777" w:rsidR="003133A5" w:rsidRDefault="003133A5" w:rsidP="003133A5">
      <w:pPr>
        <w:pStyle w:val="PL"/>
      </w:pPr>
      <w:r>
        <w:t xml:space="preserve">  /subscription-data/{ueId}/ue-update-confirmation-data/upu-data:</w:t>
      </w:r>
    </w:p>
    <w:p w14:paraId="15699002" w14:textId="77777777" w:rsidR="003133A5" w:rsidRDefault="003133A5" w:rsidP="003133A5">
      <w:pPr>
        <w:pStyle w:val="PL"/>
        <w:rPr>
          <w:lang w:eastAsia="zh-CN"/>
        </w:rPr>
      </w:pPr>
      <w:r>
        <w:t xml:space="preserve">    $ref: 'TS29505_Subscription_Data.yaml#/paths/~1subscription-data~1%7BueId%7D~1ue-update-confirmation-data~1upu-data'</w:t>
      </w:r>
    </w:p>
    <w:p w14:paraId="0DC6469D" w14:textId="77777777" w:rsidR="003133A5" w:rsidRDefault="003133A5" w:rsidP="003133A5">
      <w:pPr>
        <w:pStyle w:val="PL"/>
      </w:pPr>
      <w:r>
        <w:t xml:space="preserve">  /subscription-data/{ueId}/ue-update-confirmation-data/subscribed-cag:</w:t>
      </w:r>
    </w:p>
    <w:p w14:paraId="0A8FBD1F" w14:textId="77777777" w:rsidR="003133A5" w:rsidRDefault="003133A5" w:rsidP="003133A5">
      <w:pPr>
        <w:pStyle w:val="PL"/>
        <w:rPr>
          <w:lang w:eastAsia="zh-CN"/>
        </w:rPr>
      </w:pPr>
      <w:r>
        <w:t xml:space="preserve">    $ref: 'TS29505_Subscription_Data.yaml#/paths/~1subscription-data~1%7BueId%7D~1ue-update-confirmation-data~1subscribed-cag'</w:t>
      </w:r>
    </w:p>
    <w:p w14:paraId="4756F7B2" w14:textId="77777777" w:rsidR="003133A5" w:rsidRDefault="003133A5" w:rsidP="003133A5">
      <w:pPr>
        <w:pStyle w:val="PL"/>
      </w:pPr>
      <w:r>
        <w:t xml:space="preserve">  /subscription-data/{ueId}/ue-update-confirmation-data/subscribed-snssais:</w:t>
      </w:r>
    </w:p>
    <w:p w14:paraId="6E6952A9" w14:textId="77777777" w:rsidR="003133A5" w:rsidRDefault="003133A5" w:rsidP="003133A5">
      <w:pPr>
        <w:pStyle w:val="PL"/>
        <w:rPr>
          <w:lang w:eastAsia="zh-CN"/>
        </w:rPr>
      </w:pPr>
      <w:r>
        <w:t xml:space="preserve">    $ref: 'TS29505_Subscription_Data.yaml#/paths/~1subscription-data~1%7BueId%7D~1ue-update-confirmation-data~1subscribed-snssais'</w:t>
      </w:r>
    </w:p>
    <w:p w14:paraId="599505EB" w14:textId="77777777" w:rsidR="003133A5" w:rsidRDefault="003133A5" w:rsidP="003133A5">
      <w:pPr>
        <w:pStyle w:val="PL"/>
      </w:pPr>
      <w:r>
        <w:t xml:space="preserve">  /subscription-data/{ueId}/{servingPlmnId}/provisioned-data:</w:t>
      </w:r>
    </w:p>
    <w:p w14:paraId="4510F132" w14:textId="77777777" w:rsidR="003133A5" w:rsidRDefault="003133A5" w:rsidP="003133A5">
      <w:pPr>
        <w:pStyle w:val="PL"/>
        <w:rPr>
          <w:lang w:eastAsia="zh-CN"/>
        </w:rPr>
      </w:pPr>
      <w:r>
        <w:t xml:space="preserve">    $ref: 'TS29505_Subscription_Data.yaml#/paths/~1subscription-data~1%7BueId%7D~1%7BservingPlmnId%7D~1provisioned-data'</w:t>
      </w:r>
    </w:p>
    <w:p w14:paraId="3601E96D" w14:textId="77777777" w:rsidR="003133A5" w:rsidRDefault="003133A5" w:rsidP="003133A5">
      <w:pPr>
        <w:pStyle w:val="PL"/>
      </w:pPr>
      <w:r>
        <w:rPr>
          <w:lang w:val="fr-FR"/>
        </w:rPr>
        <w:t xml:space="preserve">  /subscription-data/{ueId}/{servingPlmnId}/provisioned</w:t>
      </w:r>
      <w:r>
        <w:t>-data/am-data:</w:t>
      </w:r>
    </w:p>
    <w:p w14:paraId="0264C169" w14:textId="77777777" w:rsidR="003133A5" w:rsidRDefault="003133A5" w:rsidP="00F3074B">
      <w:pPr>
        <w:pStyle w:val="PL"/>
        <w:rPr>
          <w:lang w:val="fr-FR"/>
        </w:rPr>
      </w:pPr>
      <w:r w:rsidRPr="00F3074B">
        <w:t xml:space="preserve">    $ref: 'TS29505_Subscription_Data.yaml#/paths/~1subscription-data~1%7BueId%7D~1%7BservingPlmnId%7D~1provisioned-data~1am-data'</w:t>
      </w:r>
    </w:p>
    <w:p w14:paraId="6E5C7F35" w14:textId="77777777" w:rsidR="003133A5" w:rsidRDefault="003133A5" w:rsidP="003133A5">
      <w:pPr>
        <w:pStyle w:val="PL"/>
      </w:pPr>
      <w:r>
        <w:t xml:space="preserve">  /subscription-data/{ueId}/{servingPlmnId}/provisioned-data/smf-selection-subscription-data:</w:t>
      </w:r>
    </w:p>
    <w:p w14:paraId="6D88F895" w14:textId="77777777" w:rsidR="003133A5" w:rsidRDefault="003133A5" w:rsidP="00F3074B">
      <w:pPr>
        <w:pStyle w:val="PL"/>
        <w:rPr>
          <w:lang w:val="fr-FR"/>
        </w:rPr>
      </w:pPr>
      <w:r w:rsidRPr="00F3074B">
        <w:lastRenderedPageBreak/>
        <w:t xml:space="preserve">    $ref: 'TS29505_Subscription_Data.yaml#/paths/~1subscription-data~1%7BueId%7D~1%7BservingPlmnId%7D~1provisioned-data~1smf-selection-subscription-data'</w:t>
      </w:r>
    </w:p>
    <w:p w14:paraId="3AB5654A" w14:textId="77777777" w:rsidR="003133A5" w:rsidRDefault="003133A5" w:rsidP="003133A5">
      <w:pPr>
        <w:pStyle w:val="PL"/>
      </w:pPr>
      <w:r>
        <w:t xml:space="preserve">  /subscription-data/{ueId}/{servingPlmnId}/provisioned-data/sm-data:</w:t>
      </w:r>
    </w:p>
    <w:p w14:paraId="5BFB96C8" w14:textId="77777777" w:rsidR="003133A5" w:rsidRDefault="003133A5" w:rsidP="00F3074B">
      <w:pPr>
        <w:pStyle w:val="PL"/>
        <w:rPr>
          <w:lang w:val="fr-FR" w:eastAsia="zh-CN"/>
        </w:rPr>
      </w:pPr>
      <w:r w:rsidRPr="00F3074B">
        <w:t xml:space="preserve">    $ref: 'TS29505_Subscription_Data.yaml#/paths/~1subscription-data~1%7BueId%7D~1%7BservingPlmnId%7D~1provisioned-data~1sm-data'</w:t>
      </w:r>
    </w:p>
    <w:p w14:paraId="5DD45AC2" w14:textId="77777777" w:rsidR="003133A5" w:rsidRDefault="003133A5" w:rsidP="003133A5">
      <w:pPr>
        <w:pStyle w:val="PL"/>
      </w:pPr>
      <w:r>
        <w:t xml:space="preserve">  /subscription-data/{ueId}/{servingPlmnId}/provisioned-data/</w:t>
      </w:r>
      <w:r>
        <w:rPr>
          <w:lang w:val="fr-FR"/>
        </w:rPr>
        <w:t>lcs-bca-data</w:t>
      </w:r>
      <w:r>
        <w:t>:</w:t>
      </w:r>
    </w:p>
    <w:p w14:paraId="36AAB818" w14:textId="77777777" w:rsidR="003133A5" w:rsidRPr="00EB5E47" w:rsidRDefault="003133A5" w:rsidP="00F3074B">
      <w:pPr>
        <w:pStyle w:val="PL"/>
        <w:rPr>
          <w:lang w:val="fr-FR" w:eastAsia="zh-CN"/>
        </w:rPr>
      </w:pPr>
      <w:r w:rsidRPr="00F3074B">
        <w:t xml:space="preserve">    $ref: 'TS29505_Subscription_Data.yaml#/paths/~1subscription-data~1%7BueId%7D~1%7BservingPlmnId%7D~1provisioned-data~1lcs-bca-data'</w:t>
      </w:r>
    </w:p>
    <w:p w14:paraId="4E652E9C" w14:textId="77777777" w:rsidR="003133A5" w:rsidRDefault="003133A5" w:rsidP="003133A5">
      <w:pPr>
        <w:pStyle w:val="PL"/>
      </w:pPr>
      <w:r>
        <w:t xml:space="preserve">  /subscription-data/{ueId}/context-data:</w:t>
      </w:r>
    </w:p>
    <w:p w14:paraId="1AB9F1DD" w14:textId="77777777" w:rsidR="003133A5" w:rsidRDefault="003133A5" w:rsidP="003133A5">
      <w:pPr>
        <w:pStyle w:val="PL"/>
        <w:rPr>
          <w:lang w:eastAsia="zh-CN"/>
        </w:rPr>
      </w:pPr>
      <w:r>
        <w:rPr>
          <w:lang w:val="fr-FR"/>
        </w:rPr>
        <w:t xml:space="preserve">    $ref: 'TS29505_Subscription_Data.yaml#/paths/~1subscription-data~1%7BueId%7D~1context-data'</w:t>
      </w:r>
    </w:p>
    <w:p w14:paraId="6A8060EE" w14:textId="77777777" w:rsidR="003133A5" w:rsidRDefault="003133A5" w:rsidP="003133A5">
      <w:pPr>
        <w:pStyle w:val="PL"/>
      </w:pPr>
      <w:r>
        <w:t xml:space="preserve">  /subscription-data/{ueId}/context-data/amf-3gpp-access:</w:t>
      </w:r>
    </w:p>
    <w:p w14:paraId="5A138CC3" w14:textId="77777777" w:rsidR="003133A5" w:rsidRDefault="003133A5" w:rsidP="00F3074B">
      <w:pPr>
        <w:pStyle w:val="PL"/>
        <w:rPr>
          <w:lang w:val="fr-FR"/>
        </w:rPr>
      </w:pPr>
      <w:r w:rsidRPr="00F3074B">
        <w:t xml:space="preserve">    $ref: 'TS29505_Subscription_Data.yaml#/paths/~1subscription-data~1%7BueId%7D~1context-data~1amf-3gpp-access'</w:t>
      </w:r>
    </w:p>
    <w:p w14:paraId="3B0BE9CF" w14:textId="77777777" w:rsidR="003133A5" w:rsidRDefault="003133A5" w:rsidP="003133A5">
      <w:pPr>
        <w:pStyle w:val="PL"/>
      </w:pPr>
      <w:r>
        <w:t xml:space="preserve">  /subscription-data/{ueId}/context-data/amf-non-3gpp-access:</w:t>
      </w:r>
    </w:p>
    <w:p w14:paraId="5315834A" w14:textId="77777777" w:rsidR="003133A5" w:rsidRDefault="003133A5" w:rsidP="00F3074B">
      <w:pPr>
        <w:pStyle w:val="PL"/>
        <w:rPr>
          <w:lang w:val="fr-FR"/>
        </w:rPr>
      </w:pPr>
      <w:r w:rsidRPr="00F3074B">
        <w:t xml:space="preserve">    $ref: 'TS29505_Subscription_Data.yaml#/paths/~1subscription-data~1%7BueId%7D~1context-data~1amf-non-3gpp-access'</w:t>
      </w:r>
    </w:p>
    <w:p w14:paraId="7B5A8698" w14:textId="77777777" w:rsidR="003133A5" w:rsidRDefault="003133A5" w:rsidP="003133A5">
      <w:pPr>
        <w:pStyle w:val="PL"/>
      </w:pPr>
      <w:r>
        <w:t xml:space="preserve">  /subscription-data/{ueId}/context-data/smf-registrations:</w:t>
      </w:r>
    </w:p>
    <w:p w14:paraId="5AEA77D1" w14:textId="77777777" w:rsidR="003133A5" w:rsidRDefault="003133A5" w:rsidP="00F3074B">
      <w:pPr>
        <w:pStyle w:val="PL"/>
        <w:rPr>
          <w:lang w:val="fr-FR"/>
        </w:rPr>
      </w:pPr>
      <w:r w:rsidRPr="00F3074B">
        <w:t xml:space="preserve">    $ref: 'TS29505_Subscription_Data.yaml#/paths/~1subscription-data~1%7BueId%7D~1context-data~1smf-registrations'</w:t>
      </w:r>
    </w:p>
    <w:p w14:paraId="70037DD7" w14:textId="77777777" w:rsidR="003133A5" w:rsidRDefault="003133A5" w:rsidP="003133A5">
      <w:pPr>
        <w:pStyle w:val="PL"/>
      </w:pPr>
      <w:r>
        <w:t xml:space="preserve">  /subscription-data/{ueId}/context-data/smf-registrations/{pduSessionId}:</w:t>
      </w:r>
    </w:p>
    <w:p w14:paraId="50FF970B" w14:textId="77777777" w:rsidR="003133A5" w:rsidRDefault="003133A5" w:rsidP="00F3074B">
      <w:pPr>
        <w:pStyle w:val="PL"/>
        <w:rPr>
          <w:lang w:val="fr-FR"/>
        </w:rPr>
      </w:pPr>
      <w:r w:rsidRPr="00F3074B">
        <w:t xml:space="preserve">    $ref: 'TS29505_Subscription_Data.yaml#/paths/~1subscription-data~1%7BueId%7D~1context-data~1smf-registrations~1%7BpduSessionId%7D'</w:t>
      </w:r>
    </w:p>
    <w:p w14:paraId="7852573C" w14:textId="77777777" w:rsidR="003133A5" w:rsidRDefault="003133A5" w:rsidP="003133A5">
      <w:pPr>
        <w:pStyle w:val="PL"/>
      </w:pPr>
      <w:r>
        <w:t xml:space="preserve">  /subscription-data/{ueId}/operator-specific-data:</w:t>
      </w:r>
    </w:p>
    <w:p w14:paraId="09E99BA0" w14:textId="77777777" w:rsidR="003133A5" w:rsidRDefault="003133A5" w:rsidP="00F3074B">
      <w:pPr>
        <w:pStyle w:val="PL"/>
        <w:rPr>
          <w:lang w:val="fr-FR"/>
        </w:rPr>
      </w:pPr>
      <w:r w:rsidRPr="00F3074B">
        <w:t xml:space="preserve">    $ref: 'TS29505_Subscription_Data.yaml#/paths/~1subscription-data~1%7BueId%7D~1operator-specific-data'</w:t>
      </w:r>
    </w:p>
    <w:p w14:paraId="6204024B" w14:textId="77777777" w:rsidR="003133A5" w:rsidRDefault="003133A5" w:rsidP="003133A5">
      <w:pPr>
        <w:pStyle w:val="PL"/>
      </w:pPr>
      <w:r>
        <w:t xml:space="preserve">  /subscription-data/{ueId}/context-data/smsf-3gpp-access:</w:t>
      </w:r>
    </w:p>
    <w:p w14:paraId="4ED8E7CA" w14:textId="77777777" w:rsidR="003133A5" w:rsidRDefault="003133A5" w:rsidP="00F3074B">
      <w:pPr>
        <w:pStyle w:val="PL"/>
        <w:rPr>
          <w:lang w:val="fr-FR"/>
        </w:rPr>
      </w:pPr>
      <w:r w:rsidRPr="00F3074B">
        <w:t xml:space="preserve">    $ref: 'TS29505_Subscription_Data.yaml#/paths/~1subscription-data~1%7BueId%7D~1context-data~1smsf-3gpp-access'</w:t>
      </w:r>
    </w:p>
    <w:p w14:paraId="7241037A" w14:textId="77777777" w:rsidR="003133A5" w:rsidRDefault="003133A5" w:rsidP="003133A5">
      <w:pPr>
        <w:pStyle w:val="PL"/>
      </w:pPr>
      <w:r>
        <w:t xml:space="preserve">  /subscription-data/{ueId}/context-data/smsf-non-3gpp-access:</w:t>
      </w:r>
    </w:p>
    <w:p w14:paraId="432F4A05" w14:textId="77777777" w:rsidR="003133A5" w:rsidRDefault="003133A5" w:rsidP="00F3074B">
      <w:pPr>
        <w:pStyle w:val="PL"/>
        <w:rPr>
          <w:lang w:val="fr-FR" w:eastAsia="zh-CN"/>
        </w:rPr>
      </w:pPr>
      <w:r w:rsidRPr="00F3074B">
        <w:t xml:space="preserve">    $ref: 'TS29505_Subscription_Data.yaml#/paths/~1subscription-data~1%7BueId%7D~1context-data~1smsf-non-3gpp-access'</w:t>
      </w:r>
    </w:p>
    <w:p w14:paraId="08376E79" w14:textId="77777777" w:rsidR="003133A5" w:rsidRDefault="003133A5" w:rsidP="00F3074B">
      <w:pPr>
        <w:pStyle w:val="PL"/>
      </w:pPr>
      <w:r>
        <w:t xml:space="preserve">  /subscription-data/{ueId}/context-data/location:</w:t>
      </w:r>
    </w:p>
    <w:p w14:paraId="5195C477" w14:textId="77777777" w:rsidR="003133A5" w:rsidRPr="00E84044" w:rsidRDefault="003133A5" w:rsidP="00F3074B">
      <w:pPr>
        <w:pStyle w:val="PL"/>
        <w:rPr>
          <w:lang w:val="fr-FR" w:eastAsia="zh-CN"/>
        </w:rPr>
      </w:pPr>
      <w:r w:rsidRPr="00F3074B">
        <w:t xml:space="preserve">    $ref: 'TS29505_Subscription_Data.yaml#/paths/~1subscription-data~1%7BueId%7D~1context-data~1location'</w:t>
      </w:r>
    </w:p>
    <w:p w14:paraId="799EDF05" w14:textId="77777777" w:rsidR="003133A5" w:rsidRDefault="003133A5" w:rsidP="00F3074B">
      <w:pPr>
        <w:pStyle w:val="PL"/>
      </w:pPr>
      <w:r>
        <w:t xml:space="preserve">  /subscription-data/{ueId}/context-data/ip-sm-gw:</w:t>
      </w:r>
    </w:p>
    <w:p w14:paraId="5EDEC231" w14:textId="77777777" w:rsidR="003133A5" w:rsidRDefault="003133A5" w:rsidP="00F3074B">
      <w:pPr>
        <w:pStyle w:val="PL"/>
        <w:rPr>
          <w:lang w:val="fr-FR"/>
        </w:rPr>
      </w:pPr>
      <w:r w:rsidRPr="00F3074B">
        <w:t xml:space="preserve">    $ref: 'TS29505_Subscription_Data.yaml#/paths/~1subscription-data~1%7BueId%7D~1context-data~1ip-sm-gw'</w:t>
      </w:r>
    </w:p>
    <w:p w14:paraId="22CCC9EA" w14:textId="77777777" w:rsidR="003133A5" w:rsidRDefault="003133A5" w:rsidP="00F3074B">
      <w:pPr>
        <w:pStyle w:val="PL"/>
      </w:pPr>
      <w:r>
        <w:t xml:space="preserve">  /subscription-data/{ueId}/context-data/mwd:</w:t>
      </w:r>
    </w:p>
    <w:p w14:paraId="256AD001" w14:textId="77777777" w:rsidR="003133A5" w:rsidRDefault="003133A5" w:rsidP="00F3074B">
      <w:pPr>
        <w:pStyle w:val="PL"/>
        <w:rPr>
          <w:lang w:val="fr-FR"/>
        </w:rPr>
      </w:pPr>
      <w:r>
        <w:rPr>
          <w:lang w:val="fr-FR"/>
        </w:rPr>
        <w:t xml:space="preserve">    $ref: 'TS29505_Subscription_Data.yaml#/paths/~1subscription-data</w:t>
      </w:r>
      <w:r>
        <w:t>~1%7BueId%7D~1</w:t>
      </w:r>
      <w:r>
        <w:rPr>
          <w:lang w:val="fr-FR"/>
        </w:rPr>
        <w:t>context-data~1mwd'</w:t>
      </w:r>
    </w:p>
    <w:p w14:paraId="0DBA8079" w14:textId="77777777" w:rsidR="003133A5" w:rsidRDefault="003133A5" w:rsidP="00F3074B">
      <w:pPr>
        <w:pStyle w:val="PL"/>
      </w:pPr>
      <w:r>
        <w:t xml:space="preserve">  /subscription-data/{ueId}/</w:t>
      </w:r>
      <w:r w:rsidRPr="00385DE7">
        <w:t>context-data/</w:t>
      </w:r>
      <w:r>
        <w:t>roaming-information:</w:t>
      </w:r>
    </w:p>
    <w:p w14:paraId="46DF47B9" w14:textId="77777777" w:rsidR="003133A5" w:rsidRPr="00F44835" w:rsidRDefault="003133A5" w:rsidP="00F3074B">
      <w:pPr>
        <w:pStyle w:val="PL"/>
        <w:rPr>
          <w:lang w:val="fr-FR"/>
        </w:rPr>
      </w:pPr>
      <w:r w:rsidRPr="00F3074B">
        <w:t xml:space="preserve">    $ref: 'TS29505_Subscription_Data.yaml#/paths/~1subscription-data~1%7BueId%7D~1context-data~1roaming-information'</w:t>
      </w:r>
    </w:p>
    <w:p w14:paraId="7ECF4CA9" w14:textId="77777777" w:rsidR="00A638DE" w:rsidRDefault="00A638DE" w:rsidP="00A638DE">
      <w:pPr>
        <w:pStyle w:val="PL"/>
      </w:pPr>
      <w:r>
        <w:t xml:space="preserve">  /subscription-data/{ueId}/</w:t>
      </w:r>
      <w:r w:rsidRPr="00385DE7">
        <w:t>context-data/</w:t>
      </w:r>
      <w:r>
        <w:t>pei-info:</w:t>
      </w:r>
    </w:p>
    <w:p w14:paraId="71BCE208" w14:textId="77777777" w:rsidR="00A638DE" w:rsidRPr="001A658D" w:rsidRDefault="00A638DE" w:rsidP="00A638DE">
      <w:pPr>
        <w:pStyle w:val="PL"/>
      </w:pPr>
      <w:r w:rsidRPr="00F3074B">
        <w:t xml:space="preserve">    $ref: 'TS29505_Subscription_Data.yaml#/paths/~1subscription-data~1%7BueId%7D~1context-data~1</w:t>
      </w:r>
      <w:r>
        <w:t>pei</w:t>
      </w:r>
      <w:r w:rsidRPr="00F3074B">
        <w:t>-info'</w:t>
      </w:r>
    </w:p>
    <w:p w14:paraId="763849CF" w14:textId="77777777" w:rsidR="003133A5" w:rsidRDefault="003133A5" w:rsidP="003133A5">
      <w:pPr>
        <w:pStyle w:val="PL"/>
      </w:pPr>
      <w:r>
        <w:t xml:space="preserve">  /subscription-data/{ueId}/{servingPlmnId}/provisioned-data/sms-mng-data:</w:t>
      </w:r>
    </w:p>
    <w:p w14:paraId="6874829B" w14:textId="77777777" w:rsidR="003133A5" w:rsidRDefault="003133A5" w:rsidP="00F3074B">
      <w:pPr>
        <w:pStyle w:val="PL"/>
        <w:rPr>
          <w:lang w:val="fr-FR"/>
        </w:rPr>
      </w:pPr>
      <w:r w:rsidRPr="00F3074B">
        <w:lastRenderedPageBreak/>
        <w:t xml:space="preserve">    $ref: 'TS29505_Subscription_Data.yaml#/paths/~1subscription-data~1%7BueId%7D~1%7BservingPlmnId%7D~1provisioned-data~1sms-mng-data'</w:t>
      </w:r>
    </w:p>
    <w:p w14:paraId="58C3709D" w14:textId="77777777" w:rsidR="003133A5" w:rsidRDefault="003133A5" w:rsidP="003133A5">
      <w:pPr>
        <w:pStyle w:val="PL"/>
      </w:pPr>
      <w:r>
        <w:t xml:space="preserve">  /subscription-data/{ueId}/{servingPlmnId}/provisioned-data/sms-data:</w:t>
      </w:r>
    </w:p>
    <w:p w14:paraId="5CC41DFC" w14:textId="77777777" w:rsidR="003133A5" w:rsidRDefault="003133A5" w:rsidP="00F3074B">
      <w:pPr>
        <w:pStyle w:val="PL"/>
        <w:rPr>
          <w:lang w:val="fr-FR"/>
        </w:rPr>
      </w:pPr>
      <w:r w:rsidRPr="00F3074B">
        <w:t xml:space="preserve">    $ref: 'TS29505_Subscription_Data.yaml#/paths/~1subscription-data~1%7BueId%7D~1%7BservingPlmnId%7D~1provisioned-data~1sms-data'</w:t>
      </w:r>
    </w:p>
    <w:p w14:paraId="6ABF3C6A" w14:textId="77777777" w:rsidR="003133A5" w:rsidRDefault="003133A5" w:rsidP="003133A5">
      <w:pPr>
        <w:pStyle w:val="PL"/>
      </w:pPr>
      <w:r>
        <w:t xml:space="preserve">  /subscription-data/{ueId}/lcs-privacy-data:</w:t>
      </w:r>
    </w:p>
    <w:p w14:paraId="457D8F9D" w14:textId="77777777" w:rsidR="003133A5" w:rsidRDefault="003133A5" w:rsidP="00F3074B">
      <w:pPr>
        <w:pStyle w:val="PL"/>
        <w:rPr>
          <w:lang w:val="fr-FR"/>
        </w:rPr>
      </w:pPr>
      <w:r w:rsidRPr="00F3074B">
        <w:t xml:space="preserve">    $ref: 'TS29505_Subscription_Data.yaml#/paths/~1subscription-data~1%7BueId%7D~1lcs-privacy-data'</w:t>
      </w:r>
    </w:p>
    <w:p w14:paraId="7CFB6375" w14:textId="77777777" w:rsidR="003133A5" w:rsidRDefault="003133A5" w:rsidP="003133A5">
      <w:pPr>
        <w:pStyle w:val="PL"/>
      </w:pPr>
      <w:r>
        <w:t xml:space="preserve">  /subscription-data/{ueId}/lcs-mo-data:</w:t>
      </w:r>
    </w:p>
    <w:p w14:paraId="53236F25" w14:textId="77777777" w:rsidR="003133A5" w:rsidRPr="008F3CA6" w:rsidRDefault="003133A5" w:rsidP="00F3074B">
      <w:pPr>
        <w:pStyle w:val="PL"/>
        <w:rPr>
          <w:lang w:val="fr-FR"/>
        </w:rPr>
      </w:pPr>
      <w:r w:rsidRPr="00F3074B">
        <w:t xml:space="preserve">    $ref: 'TS29505_Subscription_Data.yaml#/paths/~1subscription-data~1%7BueId%7D~1lcs-mo-data'</w:t>
      </w:r>
    </w:p>
    <w:p w14:paraId="116BD129" w14:textId="77777777" w:rsidR="003133A5" w:rsidRDefault="003133A5" w:rsidP="003133A5">
      <w:pPr>
        <w:pStyle w:val="PL"/>
      </w:pPr>
      <w:r>
        <w:t xml:space="preserve">  /subscription-data/{ueId}/pp-data:</w:t>
      </w:r>
    </w:p>
    <w:p w14:paraId="7043C8E4" w14:textId="77777777" w:rsidR="003133A5" w:rsidRDefault="003133A5" w:rsidP="00F3074B">
      <w:pPr>
        <w:pStyle w:val="PL"/>
        <w:rPr>
          <w:lang w:val="fr-FR"/>
        </w:rPr>
      </w:pPr>
      <w:r w:rsidRPr="00F3074B">
        <w:t xml:space="preserve">    $ref: 'TS29505_Subscription_Data.yaml#/paths/~1subscription-data~1%7BueId%7D~1pp-data'</w:t>
      </w:r>
    </w:p>
    <w:p w14:paraId="737EB91A" w14:textId="77777777" w:rsidR="003133A5" w:rsidRDefault="003133A5" w:rsidP="003133A5">
      <w:pPr>
        <w:pStyle w:val="PL"/>
      </w:pPr>
      <w:r>
        <w:t xml:space="preserve">  /subscription-data/{ueId}/context-data/ee-subscriptions:</w:t>
      </w:r>
    </w:p>
    <w:p w14:paraId="5F901866" w14:textId="77777777" w:rsidR="003133A5" w:rsidRDefault="003133A5" w:rsidP="00F3074B">
      <w:pPr>
        <w:pStyle w:val="PL"/>
        <w:rPr>
          <w:lang w:val="fr-FR"/>
        </w:rPr>
      </w:pPr>
      <w:r w:rsidRPr="00F3074B">
        <w:t xml:space="preserve">    $ref: 'TS29505_Subscription_Data.yaml#/paths/~1subscription-data~1%7BueId%7D~1context-data~1ee-subscriptions'</w:t>
      </w:r>
    </w:p>
    <w:p w14:paraId="3604E7EF" w14:textId="77777777" w:rsidR="003133A5" w:rsidRDefault="003133A5" w:rsidP="003133A5">
      <w:pPr>
        <w:pStyle w:val="PL"/>
      </w:pPr>
      <w:r>
        <w:t xml:space="preserve">  /subscription-data/{ueId}/context-data/ee-subscriptions/{subsId}:</w:t>
      </w:r>
    </w:p>
    <w:p w14:paraId="75427E5C" w14:textId="77777777" w:rsidR="003133A5" w:rsidRDefault="003133A5" w:rsidP="00F3074B">
      <w:pPr>
        <w:pStyle w:val="PL"/>
        <w:rPr>
          <w:lang w:val="fr-FR" w:eastAsia="zh-CN"/>
        </w:rPr>
      </w:pPr>
      <w:r w:rsidRPr="00F3074B">
        <w:t xml:space="preserve">    $ref: 'TS29505_Subscription_Data.yaml#/paths/~1subscription-data~1%7BueId%7D~1context-data~1ee-subscriptions~1%7BsubsId%7D'</w:t>
      </w:r>
    </w:p>
    <w:p w14:paraId="12F674A7" w14:textId="77777777" w:rsidR="003133A5" w:rsidRDefault="003133A5" w:rsidP="003133A5">
      <w:pPr>
        <w:pStyle w:val="PL"/>
        <w:rPr>
          <w:lang w:val="fr-FR"/>
        </w:rPr>
      </w:pPr>
      <w:r>
        <w:rPr>
          <w:lang w:val="fr-FR"/>
        </w:rPr>
        <w:t xml:space="preserve">  /subscription-data/{ueId}/context-data/ee-subscriptions/{subsId}/amf-subscriptions:</w:t>
      </w:r>
    </w:p>
    <w:p w14:paraId="13E5ED6F" w14:textId="77777777" w:rsidR="003133A5" w:rsidRDefault="003133A5" w:rsidP="003133A5">
      <w:pPr>
        <w:pStyle w:val="PL"/>
        <w:rPr>
          <w:lang w:val="fr-FR"/>
        </w:rPr>
      </w:pPr>
      <w:r>
        <w:rPr>
          <w:lang w:val="fr-FR"/>
        </w:rPr>
        <w:t xml:space="preserve">    $ref: 'TS29505_Subscription_Data.yaml#/paths/~1subscription-data~1%7BueId%7D~1context-data~1ee-subscriptions~1%7BsubsId%7D~1amf-subscriptions'</w:t>
      </w:r>
    </w:p>
    <w:p w14:paraId="76D268BA" w14:textId="77777777" w:rsidR="003133A5" w:rsidRDefault="003133A5" w:rsidP="003133A5">
      <w:pPr>
        <w:pStyle w:val="PL"/>
        <w:rPr>
          <w:lang w:val="fr-FR"/>
        </w:rPr>
      </w:pPr>
      <w:r>
        <w:rPr>
          <w:lang w:val="fr-FR"/>
        </w:rPr>
        <w:t xml:space="preserve">  /subscription-data/{ueId}/context-data/ee-subscriptions/{subsId}/smf-subscriptions:</w:t>
      </w:r>
    </w:p>
    <w:p w14:paraId="0108AAA0" w14:textId="77777777" w:rsidR="003133A5" w:rsidRDefault="003133A5" w:rsidP="003133A5">
      <w:pPr>
        <w:pStyle w:val="PL"/>
        <w:rPr>
          <w:lang w:val="fr-FR"/>
        </w:rPr>
      </w:pPr>
      <w:r>
        <w:rPr>
          <w:lang w:val="fr-FR"/>
        </w:rPr>
        <w:t xml:space="preserve">    $ref: 'TS29505_Subscription_Data.yaml#/paths/~1subscription-data~1%7BueId%7D~1context-data~1ee-subscriptions~1%7BsubsId%7D~1smf-subscriptions'</w:t>
      </w:r>
    </w:p>
    <w:p w14:paraId="448663C3" w14:textId="77777777" w:rsidR="003133A5" w:rsidRDefault="003133A5" w:rsidP="003133A5">
      <w:pPr>
        <w:pStyle w:val="PL"/>
        <w:rPr>
          <w:lang w:val="fr-FR"/>
        </w:rPr>
      </w:pPr>
      <w:r>
        <w:rPr>
          <w:lang w:val="fr-FR"/>
        </w:rPr>
        <w:t xml:space="preserve">  /subscription-data/{ueId}/context-data/ee-subscriptions/{subsId}/hss-subscriptions:</w:t>
      </w:r>
    </w:p>
    <w:p w14:paraId="72AE0D0D" w14:textId="77777777" w:rsidR="003133A5" w:rsidRDefault="003133A5" w:rsidP="003133A5">
      <w:pPr>
        <w:pStyle w:val="PL"/>
        <w:rPr>
          <w:lang w:val="fr-FR"/>
        </w:rPr>
      </w:pPr>
      <w:r>
        <w:rPr>
          <w:lang w:val="fr-FR"/>
        </w:rPr>
        <w:t xml:space="preserve">    $ref: 'TS29505_Subscription_Data.yaml#/paths/~1subscription-data~1%7BueId%7D~1context-data~1ee-subscriptions~1%7BsubsId%7D~1hss-subscriptions'</w:t>
      </w:r>
    </w:p>
    <w:p w14:paraId="1A378F88" w14:textId="77777777" w:rsidR="003133A5" w:rsidRDefault="003133A5" w:rsidP="003133A5">
      <w:pPr>
        <w:pStyle w:val="PL"/>
        <w:rPr>
          <w:lang w:val="fr-FR"/>
        </w:rPr>
      </w:pPr>
      <w:r>
        <w:rPr>
          <w:lang w:val="fr-FR"/>
        </w:rPr>
        <w:t xml:space="preserve">  /subscription-data/group-data/{ueGroupId}/ee-subscriptions:</w:t>
      </w:r>
    </w:p>
    <w:p w14:paraId="608A05C8" w14:textId="77777777" w:rsidR="003133A5" w:rsidRDefault="003133A5" w:rsidP="003133A5">
      <w:pPr>
        <w:pStyle w:val="PL"/>
        <w:rPr>
          <w:lang w:val="fr-FR"/>
        </w:rPr>
      </w:pPr>
      <w:r>
        <w:rPr>
          <w:lang w:val="fr-FR"/>
        </w:rPr>
        <w:t xml:space="preserve">    $ref: 'TS29505_Subscription_Data.yaml#/paths/~1subscription-data~1group-data~1%7BueGroupId%7D~1ee-subscriptions'</w:t>
      </w:r>
    </w:p>
    <w:p w14:paraId="2A0CBE65" w14:textId="77777777" w:rsidR="003133A5" w:rsidRDefault="003133A5" w:rsidP="003133A5">
      <w:pPr>
        <w:pStyle w:val="PL"/>
        <w:rPr>
          <w:lang w:val="fr-FR"/>
        </w:rPr>
      </w:pPr>
      <w:r>
        <w:rPr>
          <w:lang w:val="fr-FR"/>
        </w:rPr>
        <w:t xml:space="preserve">  /subscription-data/group-data/{ueGroupId}/ee-subscriptions/{subsId}:</w:t>
      </w:r>
    </w:p>
    <w:p w14:paraId="45F10261" w14:textId="77777777" w:rsidR="003133A5" w:rsidRDefault="003133A5" w:rsidP="003133A5">
      <w:pPr>
        <w:pStyle w:val="PL"/>
        <w:rPr>
          <w:lang w:val="fr-FR"/>
        </w:rPr>
      </w:pPr>
      <w:r>
        <w:rPr>
          <w:lang w:val="fr-FR"/>
        </w:rPr>
        <w:t xml:space="preserve">    $ref: 'TS29505_Subscription_Data.yaml#/paths/~1subscription-data~1group-data~1%7BueGroupId%7D~1ee-subscriptions~1%7BsubsId%7D'</w:t>
      </w:r>
    </w:p>
    <w:p w14:paraId="49F52D56" w14:textId="77777777" w:rsidR="00B16B03" w:rsidRDefault="00B16B03" w:rsidP="00B16B03">
      <w:pPr>
        <w:pStyle w:val="PL"/>
        <w:rPr>
          <w:lang w:val="fr-FR"/>
        </w:rPr>
      </w:pPr>
      <w:r>
        <w:rPr>
          <w:lang w:val="fr-FR"/>
        </w:rPr>
        <w:t xml:space="preserve">  </w:t>
      </w:r>
      <w:r w:rsidRPr="00AB07F6">
        <w:rPr>
          <w:lang w:val="fr-FR"/>
        </w:rPr>
        <w:t>/subscription-data/group-data/{ueGroupId}/ee-subscriptions/{subsId}/amf-subscriptions</w:t>
      </w:r>
      <w:r>
        <w:rPr>
          <w:lang w:val="fr-FR"/>
        </w:rPr>
        <w:t>:</w:t>
      </w:r>
    </w:p>
    <w:p w14:paraId="5DD91DDF" w14:textId="77777777" w:rsidR="00B16B03" w:rsidRDefault="00B16B03" w:rsidP="00B16B03">
      <w:pPr>
        <w:pStyle w:val="PL"/>
        <w:rPr>
          <w:lang w:val="fr-FR"/>
        </w:rPr>
      </w:pPr>
      <w:r>
        <w:rPr>
          <w:lang w:val="fr-FR"/>
        </w:rPr>
        <w:t xml:space="preserve">    $ref: 'TS29505_Subscription_Data.yaml#/paths/~1subscription-data~1group-data~1%7BueGroupId%7D~1ee-subscriptions~1%7BsubsId%7D~1amf-subscriptions'</w:t>
      </w:r>
    </w:p>
    <w:p w14:paraId="6D5BE7D9" w14:textId="77777777" w:rsidR="00B16B03" w:rsidRDefault="00B16B03" w:rsidP="00B16B03">
      <w:pPr>
        <w:pStyle w:val="PL"/>
        <w:rPr>
          <w:lang w:val="fr-FR"/>
        </w:rPr>
      </w:pPr>
      <w:r>
        <w:rPr>
          <w:lang w:val="fr-FR"/>
        </w:rPr>
        <w:t xml:space="preserve">  </w:t>
      </w:r>
      <w:r w:rsidRPr="00AB07F6">
        <w:rPr>
          <w:lang w:val="fr-FR"/>
        </w:rPr>
        <w:t>/subscription-data/group-data/{ueGroupId}/ee-subscriptions/{subsId}/</w:t>
      </w:r>
      <w:r>
        <w:rPr>
          <w:lang w:val="fr-FR"/>
        </w:rPr>
        <w:t>s</w:t>
      </w:r>
      <w:r w:rsidRPr="00AB07F6">
        <w:rPr>
          <w:lang w:val="fr-FR"/>
        </w:rPr>
        <w:t>mf-subscriptions</w:t>
      </w:r>
      <w:r>
        <w:rPr>
          <w:lang w:val="fr-FR"/>
        </w:rPr>
        <w:t>:</w:t>
      </w:r>
    </w:p>
    <w:p w14:paraId="79DA68FD" w14:textId="77777777" w:rsidR="00B16B03" w:rsidRDefault="00B16B03" w:rsidP="00B16B03">
      <w:pPr>
        <w:pStyle w:val="PL"/>
        <w:rPr>
          <w:lang w:val="fr-FR"/>
        </w:rPr>
      </w:pPr>
      <w:r>
        <w:rPr>
          <w:lang w:val="fr-FR"/>
        </w:rPr>
        <w:t xml:space="preserve">    $ref: 'TS29505_Subscription_Data.yaml#/paths/~1subscription-data~1group-data~1%7BueGroupId%7D~1ee-subscriptions~1%7BsubsId%7D~1smf-subscriptions'</w:t>
      </w:r>
    </w:p>
    <w:p w14:paraId="4AFAA72C" w14:textId="77777777" w:rsidR="00B16B03" w:rsidRDefault="00B16B03" w:rsidP="00B16B03">
      <w:pPr>
        <w:pStyle w:val="PL"/>
        <w:rPr>
          <w:lang w:val="fr-FR"/>
        </w:rPr>
      </w:pPr>
      <w:r>
        <w:rPr>
          <w:lang w:val="fr-FR"/>
        </w:rPr>
        <w:t xml:space="preserve">  </w:t>
      </w:r>
      <w:r w:rsidRPr="00AB07F6">
        <w:rPr>
          <w:lang w:val="fr-FR"/>
        </w:rPr>
        <w:t>/subscription-data/group-data/{ueGroupId}/ee-subscriptions/{subsId}/</w:t>
      </w:r>
      <w:r>
        <w:rPr>
          <w:lang w:val="fr-FR"/>
        </w:rPr>
        <w:t>hss</w:t>
      </w:r>
      <w:r w:rsidRPr="00AB07F6">
        <w:rPr>
          <w:lang w:val="fr-FR"/>
        </w:rPr>
        <w:t>-subscriptions</w:t>
      </w:r>
      <w:r>
        <w:rPr>
          <w:lang w:val="fr-FR"/>
        </w:rPr>
        <w:t>:</w:t>
      </w:r>
    </w:p>
    <w:p w14:paraId="0CEC272B" w14:textId="77777777" w:rsidR="00B16B03" w:rsidRDefault="00B16B03" w:rsidP="00B16B03">
      <w:pPr>
        <w:pStyle w:val="PL"/>
        <w:rPr>
          <w:lang w:val="fr-FR"/>
        </w:rPr>
      </w:pPr>
      <w:r>
        <w:rPr>
          <w:lang w:val="fr-FR"/>
        </w:rPr>
        <w:t xml:space="preserve">    $ref: 'TS29505_Subscription_Data.yaml#/paths/~1subscription-data~1group-data~1%7BueGroupId%7D~1ee-subscriptions~1%7BsubsId%7D~1hss-subscriptions'</w:t>
      </w:r>
    </w:p>
    <w:p w14:paraId="5AA74A7A" w14:textId="77777777" w:rsidR="003133A5" w:rsidRDefault="003133A5" w:rsidP="003133A5">
      <w:pPr>
        <w:pStyle w:val="PL"/>
        <w:rPr>
          <w:lang w:val="fr-FR"/>
        </w:rPr>
      </w:pPr>
      <w:r>
        <w:rPr>
          <w:lang w:val="fr-FR"/>
        </w:rPr>
        <w:t xml:space="preserve">  /subscription-data/group-data/{ueGroupId}/ee-profile-data:</w:t>
      </w:r>
    </w:p>
    <w:p w14:paraId="5EE10A74" w14:textId="77777777" w:rsidR="003133A5" w:rsidRPr="00105EF9" w:rsidRDefault="003133A5" w:rsidP="003133A5">
      <w:pPr>
        <w:pStyle w:val="PL"/>
        <w:rPr>
          <w:lang w:val="fr-FR"/>
        </w:rPr>
      </w:pPr>
      <w:r>
        <w:rPr>
          <w:lang w:val="fr-FR"/>
        </w:rPr>
        <w:t xml:space="preserve">    $ref: 'TS29505_Subscription_Data.yaml#/paths/~1subscription-data~1group-data~1%7BueGroupId%7D~1ee-profile-data'</w:t>
      </w:r>
    </w:p>
    <w:p w14:paraId="7A5ADFB3" w14:textId="77777777" w:rsidR="003133A5" w:rsidRDefault="003133A5" w:rsidP="003133A5">
      <w:pPr>
        <w:pStyle w:val="PL"/>
        <w:rPr>
          <w:lang w:val="fr-FR"/>
        </w:rPr>
      </w:pPr>
      <w:r>
        <w:rPr>
          <w:lang w:val="fr-FR"/>
        </w:rPr>
        <w:t xml:space="preserve">  /subscription-data/group-data/5g-vn-groups:</w:t>
      </w:r>
    </w:p>
    <w:p w14:paraId="0B44D4E2" w14:textId="77777777" w:rsidR="003133A5" w:rsidRDefault="003133A5" w:rsidP="003133A5">
      <w:pPr>
        <w:pStyle w:val="PL"/>
        <w:rPr>
          <w:lang w:val="fr-FR"/>
        </w:rPr>
      </w:pPr>
      <w:r>
        <w:rPr>
          <w:lang w:val="fr-FR"/>
        </w:rPr>
        <w:t xml:space="preserve">    $ref: 'TS29505_Subscription_Data.yaml#/paths/~1subscription-data~1group-data~15g-vn-groups'</w:t>
      </w:r>
    </w:p>
    <w:p w14:paraId="6AA7A982" w14:textId="77777777" w:rsidR="003133A5" w:rsidRDefault="003133A5" w:rsidP="003133A5">
      <w:pPr>
        <w:pStyle w:val="PL"/>
        <w:rPr>
          <w:lang w:val="fr-FR"/>
        </w:rPr>
      </w:pPr>
      <w:r>
        <w:rPr>
          <w:lang w:val="fr-FR"/>
        </w:rPr>
        <w:lastRenderedPageBreak/>
        <w:t xml:space="preserve">  /subscription-data/group-data/5g-vn-groups/{externalGroupId}:</w:t>
      </w:r>
    </w:p>
    <w:p w14:paraId="3D1EBE0A" w14:textId="77777777" w:rsidR="003133A5" w:rsidRDefault="003133A5" w:rsidP="003133A5">
      <w:pPr>
        <w:pStyle w:val="PL"/>
        <w:rPr>
          <w:lang w:val="fr-FR"/>
        </w:rPr>
      </w:pPr>
      <w:r>
        <w:rPr>
          <w:lang w:val="fr-FR"/>
        </w:rPr>
        <w:t xml:space="preserve">    $ref: 'TS29505_Subscription_Data.yaml#/paths/~1subscription-data~1group-data~15g-vn-groups~1%7BexternalGroupId%7D'</w:t>
      </w:r>
    </w:p>
    <w:p w14:paraId="5F6D48FE" w14:textId="77777777" w:rsidR="003133A5" w:rsidRDefault="003133A5" w:rsidP="003133A5">
      <w:pPr>
        <w:pStyle w:val="PL"/>
        <w:rPr>
          <w:lang w:val="fr-FR"/>
        </w:rPr>
      </w:pPr>
      <w:r>
        <w:rPr>
          <w:lang w:val="fr-FR"/>
        </w:rPr>
        <w:t xml:space="preserve">  /subscription-data/group-data/5g-vn-groups/internal:</w:t>
      </w:r>
    </w:p>
    <w:p w14:paraId="7E961D6C" w14:textId="77777777" w:rsidR="003133A5" w:rsidRPr="00081D62" w:rsidRDefault="003133A5" w:rsidP="003133A5">
      <w:pPr>
        <w:pStyle w:val="PL"/>
        <w:rPr>
          <w:lang w:val="fr-FR" w:eastAsia="zh-CN"/>
        </w:rPr>
      </w:pPr>
      <w:r>
        <w:rPr>
          <w:lang w:val="fr-FR"/>
        </w:rPr>
        <w:t xml:space="preserve">    $ref: 'TS29505_Subscription_Data.yaml#/paths/~1subscription-data~1group-data~15g-vn-groups~1internal'</w:t>
      </w:r>
    </w:p>
    <w:p w14:paraId="5FF3C0AD" w14:textId="77777777" w:rsidR="003133A5" w:rsidRDefault="003133A5" w:rsidP="003133A5">
      <w:pPr>
        <w:pStyle w:val="PL"/>
        <w:rPr>
          <w:lang w:val="fr-FR"/>
        </w:rPr>
      </w:pPr>
      <w:r>
        <w:rPr>
          <w:lang w:val="fr-FR"/>
        </w:rPr>
        <w:t xml:space="preserve">  /subscription-data/group-data/5g-vn-groups/pp-profile-data:</w:t>
      </w:r>
    </w:p>
    <w:p w14:paraId="2533A436" w14:textId="77777777" w:rsidR="003133A5" w:rsidRPr="00105EF9" w:rsidRDefault="003133A5" w:rsidP="00F3074B">
      <w:pPr>
        <w:pStyle w:val="PL"/>
        <w:rPr>
          <w:lang w:val="fr-FR"/>
        </w:rPr>
      </w:pPr>
      <w:r w:rsidRPr="00F3074B">
        <w:t xml:space="preserve">    $ref: 'TS29505_Subscription_Data.yaml#/paths/~1subscription-data~1group-data~15g-vn-groups~1pp-profile-data'</w:t>
      </w:r>
    </w:p>
    <w:p w14:paraId="492F6CA8" w14:textId="77777777" w:rsidR="003133A5" w:rsidRDefault="003133A5" w:rsidP="003133A5">
      <w:pPr>
        <w:pStyle w:val="PL"/>
        <w:rPr>
          <w:lang w:val="fr-FR"/>
        </w:rPr>
      </w:pPr>
      <w:r>
        <w:rPr>
          <w:lang w:val="fr-FR"/>
        </w:rPr>
        <w:t xml:space="preserve">  /subscription-data/{ueId}/ee-profile-data:</w:t>
      </w:r>
    </w:p>
    <w:p w14:paraId="3B6835FC" w14:textId="77777777" w:rsidR="003133A5" w:rsidRDefault="003133A5" w:rsidP="003133A5">
      <w:pPr>
        <w:pStyle w:val="PL"/>
        <w:rPr>
          <w:lang w:val="fr-FR" w:eastAsia="zh-CN"/>
        </w:rPr>
      </w:pPr>
      <w:r>
        <w:rPr>
          <w:lang w:val="fr-FR"/>
        </w:rPr>
        <w:t xml:space="preserve">    $ref: 'TS29505_Subscription_Data.yaml#/paths/~1subscription-data~1%7BueId%7D~1ee-profile-data'</w:t>
      </w:r>
    </w:p>
    <w:p w14:paraId="27EBCCEE" w14:textId="77777777" w:rsidR="003133A5" w:rsidRDefault="003133A5" w:rsidP="003133A5">
      <w:pPr>
        <w:pStyle w:val="PL"/>
      </w:pPr>
      <w:r>
        <w:t xml:space="preserve">  /subscription-data/{ueId}/context-data/sdm-subscriptions:</w:t>
      </w:r>
    </w:p>
    <w:p w14:paraId="1C218BC6" w14:textId="77777777" w:rsidR="003133A5" w:rsidRDefault="003133A5" w:rsidP="00F3074B">
      <w:pPr>
        <w:pStyle w:val="PL"/>
        <w:rPr>
          <w:lang w:val="fr-FR"/>
        </w:rPr>
      </w:pPr>
      <w:r w:rsidRPr="00F3074B">
        <w:t xml:space="preserve">    $ref: 'TS29505_Subscription_Data.yaml#/paths/~1subscription-data~1%7BueId%7D~1context-data~1sdm-subscriptions'</w:t>
      </w:r>
    </w:p>
    <w:p w14:paraId="4DFBDF14" w14:textId="77777777" w:rsidR="003133A5" w:rsidRDefault="003133A5" w:rsidP="003133A5">
      <w:pPr>
        <w:pStyle w:val="PL"/>
      </w:pPr>
      <w:r>
        <w:t xml:space="preserve">  /subscription-data/{ueId}/context-data/sdm-subscriptions/{subsId}:</w:t>
      </w:r>
    </w:p>
    <w:p w14:paraId="52A9EC4A" w14:textId="77777777" w:rsidR="003133A5" w:rsidRDefault="003133A5" w:rsidP="00F3074B">
      <w:pPr>
        <w:pStyle w:val="PL"/>
        <w:rPr>
          <w:lang w:val="fr-FR" w:eastAsia="zh-CN"/>
        </w:rPr>
      </w:pPr>
      <w:r w:rsidRPr="00F3074B">
        <w:t xml:space="preserve">    $ref: 'TS29505_Subscription_Data.yaml#/paths/~1subscription-data~1%7BueId%7D~1context-data~1sdm-subscriptions~1%7BsubsId%7D'</w:t>
      </w:r>
    </w:p>
    <w:p w14:paraId="5BDAAD8B" w14:textId="77777777" w:rsidR="003133A5" w:rsidRDefault="003133A5" w:rsidP="003133A5">
      <w:pPr>
        <w:pStyle w:val="PL"/>
      </w:pPr>
      <w:r>
        <w:t xml:space="preserve">  /subscription-data/{ueId}/context-data/nidd-authorizations:</w:t>
      </w:r>
    </w:p>
    <w:p w14:paraId="6F40A574" w14:textId="77777777" w:rsidR="003133A5" w:rsidRDefault="003133A5" w:rsidP="00F3074B">
      <w:pPr>
        <w:pStyle w:val="PL"/>
        <w:rPr>
          <w:lang w:val="fr-FR"/>
        </w:rPr>
      </w:pPr>
      <w:r w:rsidRPr="00F3074B">
        <w:t xml:space="preserve">    $ref: 'TS29505_Subscription_Data.yaml#/paths/~1subscription-data~1%7BueId%7D~1context-data~1nidd-authorizations'</w:t>
      </w:r>
    </w:p>
    <w:p w14:paraId="1E184BED" w14:textId="77777777" w:rsidR="003133A5" w:rsidRDefault="003133A5" w:rsidP="003133A5">
      <w:pPr>
        <w:pStyle w:val="PL"/>
      </w:pPr>
      <w:r>
        <w:t xml:space="preserve">  /subscription-data/{ueId}/context-data/sdm-subscriptions/{subsId}/hss-sdm-subscriptions:</w:t>
      </w:r>
    </w:p>
    <w:p w14:paraId="25259572" w14:textId="77777777" w:rsidR="003133A5" w:rsidRDefault="003133A5" w:rsidP="00F3074B">
      <w:pPr>
        <w:pStyle w:val="PL"/>
        <w:rPr>
          <w:lang w:val="fr-FR" w:eastAsia="zh-CN"/>
        </w:rPr>
      </w:pPr>
      <w:r w:rsidRPr="00F3074B">
        <w:t xml:space="preserve">    $ref: 'TS29505_Subscription_Data.yaml#/paths/~1subscription-data~1%7BueId%7D~1context-data~1sdm-subscriptions~1%7BsubsId%7D~1hss-sdm-subscriptions'</w:t>
      </w:r>
    </w:p>
    <w:p w14:paraId="2DE301CB" w14:textId="77777777" w:rsidR="003133A5" w:rsidRDefault="003133A5" w:rsidP="003133A5">
      <w:pPr>
        <w:pStyle w:val="PL"/>
        <w:rPr>
          <w:lang w:val="fr-FR"/>
        </w:rPr>
      </w:pPr>
      <w:r>
        <w:rPr>
          <w:lang w:val="fr-FR"/>
        </w:rPr>
        <w:t xml:space="preserve">  /subscription-data/shared-data:</w:t>
      </w:r>
    </w:p>
    <w:p w14:paraId="78C8983E" w14:textId="77777777" w:rsidR="003133A5" w:rsidRDefault="003133A5" w:rsidP="003133A5">
      <w:pPr>
        <w:pStyle w:val="PL"/>
        <w:rPr>
          <w:lang w:val="fr-FR"/>
        </w:rPr>
      </w:pPr>
      <w:r>
        <w:rPr>
          <w:lang w:val="fr-FR"/>
        </w:rPr>
        <w:t xml:space="preserve">    $ref: 'TS29505_Subscription_Data.yaml#/paths/~1subscription-data~1shared-data'</w:t>
      </w:r>
    </w:p>
    <w:p w14:paraId="42857803" w14:textId="77777777" w:rsidR="003133A5" w:rsidRDefault="003133A5" w:rsidP="003133A5">
      <w:pPr>
        <w:pStyle w:val="PL"/>
        <w:rPr>
          <w:lang w:val="fr-FR"/>
        </w:rPr>
      </w:pPr>
      <w:r>
        <w:rPr>
          <w:lang w:val="fr-FR"/>
        </w:rPr>
        <w:t xml:space="preserve">  /subscription-data/shared-data/{sharedDataId}:</w:t>
      </w:r>
    </w:p>
    <w:p w14:paraId="1559DDBD" w14:textId="77777777" w:rsidR="003133A5" w:rsidRPr="006F6056" w:rsidRDefault="003133A5" w:rsidP="003133A5">
      <w:pPr>
        <w:pStyle w:val="PL"/>
        <w:rPr>
          <w:lang w:val="fr-FR" w:eastAsia="zh-CN"/>
        </w:rPr>
      </w:pPr>
      <w:r>
        <w:rPr>
          <w:lang w:val="fr-FR"/>
        </w:rPr>
        <w:t xml:space="preserve">    $ref: 'TS29505_Subscription_Data.yaml#/paths/~1subscription-data~1shared-data~1%7BsharedDataId%7D'</w:t>
      </w:r>
    </w:p>
    <w:p w14:paraId="339C5C8D" w14:textId="77777777" w:rsidR="003133A5" w:rsidRDefault="003133A5" w:rsidP="003133A5">
      <w:pPr>
        <w:pStyle w:val="PL"/>
      </w:pPr>
      <w:r>
        <w:t xml:space="preserve">  /subscription-data/subs-to-notify:</w:t>
      </w:r>
    </w:p>
    <w:p w14:paraId="10974C3E" w14:textId="77777777" w:rsidR="003133A5" w:rsidRDefault="003133A5" w:rsidP="00F3074B">
      <w:pPr>
        <w:pStyle w:val="PL"/>
        <w:rPr>
          <w:lang w:val="fr-FR"/>
        </w:rPr>
      </w:pPr>
      <w:r w:rsidRPr="00F3074B">
        <w:t xml:space="preserve">    $ref: 'TS29505_Subscription_Data.yaml#/paths/~1subscription-data~1subs-to-notify'</w:t>
      </w:r>
    </w:p>
    <w:p w14:paraId="175490C9" w14:textId="77777777" w:rsidR="003133A5" w:rsidRDefault="003133A5" w:rsidP="003133A5">
      <w:pPr>
        <w:pStyle w:val="PL"/>
      </w:pPr>
      <w:r>
        <w:t xml:space="preserve">  /subscription-data/subs-to-</w:t>
      </w:r>
      <w:r>
        <w:rPr>
          <w:lang w:eastAsia="zh-CN"/>
        </w:rPr>
        <w:t>n</w:t>
      </w:r>
      <w:r>
        <w:t>otify/{subsId}:</w:t>
      </w:r>
    </w:p>
    <w:p w14:paraId="22433395" w14:textId="77777777" w:rsidR="003133A5" w:rsidRDefault="003133A5" w:rsidP="00F3074B">
      <w:pPr>
        <w:pStyle w:val="PL"/>
        <w:rPr>
          <w:lang w:val="fr-FR"/>
        </w:rPr>
      </w:pPr>
      <w:r w:rsidRPr="00F3074B">
        <w:t xml:space="preserve">    $ref: 'TS29505_Subscription_Data.yaml#/paths/~1subscription-data~1subs-to-notify~1%7BsubsId%7D'</w:t>
      </w:r>
    </w:p>
    <w:p w14:paraId="071E9653" w14:textId="77777777" w:rsidR="003133A5" w:rsidRDefault="003133A5" w:rsidP="003133A5">
      <w:pPr>
        <w:pStyle w:val="PL"/>
      </w:pPr>
      <w:r>
        <w:t xml:space="preserve">  /subscription-data/{ueId}/{servingPlmnId}/provisioned-data/trace-data:</w:t>
      </w:r>
    </w:p>
    <w:p w14:paraId="3B79B4A9" w14:textId="77777777" w:rsidR="003133A5" w:rsidRDefault="003133A5" w:rsidP="00F3074B">
      <w:pPr>
        <w:pStyle w:val="PL"/>
        <w:rPr>
          <w:lang w:val="fr-FR" w:eastAsia="zh-CN"/>
        </w:rPr>
      </w:pPr>
      <w:r w:rsidRPr="00F3074B">
        <w:t xml:space="preserve">    $ref: 'TS29505_Subscription_Data.yaml#/paths/~1subscription-data~1%7BueId%7D~1%7BservingPlmnId%7D~1provisioned-data~1trace-data'</w:t>
      </w:r>
    </w:p>
    <w:p w14:paraId="47148E50" w14:textId="77777777" w:rsidR="003133A5" w:rsidRDefault="003133A5" w:rsidP="00F3074B">
      <w:pPr>
        <w:pStyle w:val="PL"/>
        <w:rPr>
          <w:lang w:val="fr-FR"/>
        </w:rPr>
      </w:pPr>
      <w:r w:rsidRPr="00F3074B">
        <w:t xml:space="preserve">  /subscription-data/{ueId}/identity-data:</w:t>
      </w:r>
    </w:p>
    <w:p w14:paraId="7AA46182" w14:textId="77777777" w:rsidR="003133A5" w:rsidRDefault="003133A5" w:rsidP="00F3074B">
      <w:pPr>
        <w:pStyle w:val="PL"/>
        <w:rPr>
          <w:lang w:val="fr-FR"/>
        </w:rPr>
      </w:pPr>
      <w:r w:rsidRPr="00F3074B">
        <w:t xml:space="preserve">    $ref: 'TS29505_Subscription_Data.yaml#/paths/~1subscription-data~1%7BueId%7D~1identity-data'</w:t>
      </w:r>
    </w:p>
    <w:p w14:paraId="0F3DBF40" w14:textId="77777777" w:rsidR="003133A5" w:rsidRDefault="003133A5" w:rsidP="00F3074B">
      <w:pPr>
        <w:pStyle w:val="PL"/>
        <w:rPr>
          <w:lang w:val="fr-FR"/>
        </w:rPr>
      </w:pPr>
      <w:r w:rsidRPr="00F3074B">
        <w:t xml:space="preserve">  /subscription-data/{ueId}/operator-determined-barring-data:</w:t>
      </w:r>
    </w:p>
    <w:p w14:paraId="4EDEBA03" w14:textId="77777777" w:rsidR="003133A5" w:rsidRDefault="003133A5" w:rsidP="00F3074B">
      <w:pPr>
        <w:pStyle w:val="PL"/>
        <w:rPr>
          <w:lang w:val="fr-FR" w:eastAsia="zh-CN"/>
        </w:rPr>
      </w:pPr>
      <w:r w:rsidRPr="00F3074B">
        <w:t xml:space="preserve">    $ref: 'TS29505_Subscription_Data.yaml#/paths/~1subscription-data~1%7BueId%7D~1operator-determined-barring-data'</w:t>
      </w:r>
    </w:p>
    <w:p w14:paraId="5192F508" w14:textId="77777777" w:rsidR="003133A5" w:rsidRPr="005446A7" w:rsidRDefault="003133A5" w:rsidP="00F3074B">
      <w:pPr>
        <w:pStyle w:val="PL"/>
        <w:rPr>
          <w:lang w:val="fr-FR"/>
        </w:rPr>
      </w:pPr>
      <w:r w:rsidRPr="00F3074B">
        <w:t xml:space="preserve">  /subscription-data/{ueId}/nidd-authorization-data:</w:t>
      </w:r>
    </w:p>
    <w:p w14:paraId="0DCF1BFC" w14:textId="77777777" w:rsidR="003133A5" w:rsidRDefault="003133A5" w:rsidP="00F3074B">
      <w:pPr>
        <w:pStyle w:val="PL"/>
        <w:rPr>
          <w:lang w:val="fr-FR" w:eastAsia="zh-CN"/>
        </w:rPr>
      </w:pPr>
      <w:r w:rsidRPr="00F3074B">
        <w:t xml:space="preserve">    $ref: 'TS29505_Subscription_Data.yaml#/paths/~1subscription-data~1%7BueId%7D~1nidd-authorization-data'</w:t>
      </w:r>
    </w:p>
    <w:p w14:paraId="5D71517C" w14:textId="77777777" w:rsidR="003133A5" w:rsidRPr="005446A7" w:rsidRDefault="003133A5" w:rsidP="00F3074B">
      <w:pPr>
        <w:pStyle w:val="PL"/>
        <w:rPr>
          <w:lang w:val="fr-FR"/>
        </w:rPr>
      </w:pPr>
      <w:r w:rsidRPr="00F3074B">
        <w:t xml:space="preserve">  /subscription-data/{ueId}/service-specific-authorization-data/{serviceType}:</w:t>
      </w:r>
    </w:p>
    <w:p w14:paraId="5F4FF210" w14:textId="77777777" w:rsidR="003133A5" w:rsidRDefault="003133A5" w:rsidP="00F3074B">
      <w:pPr>
        <w:pStyle w:val="PL"/>
        <w:rPr>
          <w:lang w:val="fr-FR" w:eastAsia="zh-CN"/>
        </w:rPr>
      </w:pPr>
      <w:r w:rsidRPr="00F3074B">
        <w:t xml:space="preserve">    $ref: 'TS29505_Subscription_Data.yaml#/paths/~1subscription-data~1%7BueId%7D~1service-specific-authorization-data~1%7BserviceType%7D'</w:t>
      </w:r>
    </w:p>
    <w:p w14:paraId="19063EDC" w14:textId="77777777" w:rsidR="003133A5" w:rsidRDefault="003133A5" w:rsidP="00F3074B">
      <w:pPr>
        <w:pStyle w:val="PL"/>
        <w:rPr>
          <w:lang w:val="fr-FR"/>
        </w:rPr>
      </w:pPr>
      <w:r w:rsidRPr="00F3074B">
        <w:lastRenderedPageBreak/>
        <w:t xml:space="preserve">  /subscription-data/{ueId}/v2x-data:</w:t>
      </w:r>
    </w:p>
    <w:p w14:paraId="1FA638BE" w14:textId="77777777" w:rsidR="003133A5" w:rsidRPr="00812E02" w:rsidRDefault="003133A5" w:rsidP="00F3074B">
      <w:pPr>
        <w:pStyle w:val="PL"/>
        <w:rPr>
          <w:lang w:val="fr-FR" w:eastAsia="zh-CN"/>
        </w:rPr>
      </w:pPr>
      <w:r w:rsidRPr="00F3074B">
        <w:t xml:space="preserve">    $ref: 'TS29505_Subscription_Data.yaml#/paths/~1subscription-data~1%7BueId%7D~1v2x-data'</w:t>
      </w:r>
    </w:p>
    <w:p w14:paraId="46DB9B0D" w14:textId="77777777" w:rsidR="003133A5" w:rsidRDefault="003133A5" w:rsidP="00F3074B">
      <w:pPr>
        <w:pStyle w:val="PL"/>
        <w:rPr>
          <w:lang w:val="fr-FR"/>
        </w:rPr>
      </w:pPr>
      <w:r w:rsidRPr="00F3074B">
        <w:t xml:space="preserve">  /subscription-data/{ueId}/pp-profile-data:</w:t>
      </w:r>
    </w:p>
    <w:p w14:paraId="71D82D3E" w14:textId="77777777" w:rsidR="003133A5" w:rsidRPr="00105EF9" w:rsidRDefault="003133A5" w:rsidP="003133A5">
      <w:pPr>
        <w:pStyle w:val="PL"/>
        <w:rPr>
          <w:lang w:val="fr-FR"/>
        </w:rPr>
      </w:pPr>
      <w:r>
        <w:rPr>
          <w:lang w:val="fr-FR"/>
        </w:rPr>
        <w:t xml:space="preserve">    $ref: 'TS29505_Subscription_Data.yaml#/paths/~1subscription-data~1%7BueId%7D~1pp-profile-data'</w:t>
      </w:r>
    </w:p>
    <w:p w14:paraId="0D4C9678" w14:textId="77777777" w:rsidR="003133A5" w:rsidRPr="005446A7" w:rsidRDefault="003133A5" w:rsidP="00F3074B">
      <w:pPr>
        <w:pStyle w:val="PL"/>
        <w:rPr>
          <w:lang w:val="fr-FR"/>
        </w:rPr>
      </w:pPr>
      <w:r w:rsidRPr="00F3074B">
        <w:t xml:space="preserve">  /subscription-data/{ueId}/coverage-restriction-data:</w:t>
      </w:r>
    </w:p>
    <w:p w14:paraId="4E351F48" w14:textId="77777777" w:rsidR="003133A5" w:rsidRPr="00432273" w:rsidRDefault="003133A5" w:rsidP="00F3074B">
      <w:pPr>
        <w:pStyle w:val="PL"/>
        <w:rPr>
          <w:lang w:val="fr-FR" w:eastAsia="zh-CN"/>
        </w:rPr>
      </w:pPr>
      <w:r w:rsidRPr="00F3074B">
        <w:t xml:space="preserve">    $ref: 'TS29505_Subscription_Data.yaml#/paths/~1subscription-data~1%7BueId%7D~1coverage-restriction-data'</w:t>
      </w:r>
    </w:p>
    <w:p w14:paraId="66FDF501" w14:textId="77777777" w:rsidR="003133A5" w:rsidRDefault="003133A5" w:rsidP="00F3074B">
      <w:pPr>
        <w:pStyle w:val="PL"/>
        <w:rPr>
          <w:lang w:val="fr-FR"/>
        </w:rPr>
      </w:pPr>
      <w:r w:rsidRPr="00F3074B">
        <w:t xml:space="preserve">  /subscription-data/group-data/group-identifiers:</w:t>
      </w:r>
    </w:p>
    <w:p w14:paraId="37AD1E20" w14:textId="77777777" w:rsidR="003133A5" w:rsidRDefault="003133A5" w:rsidP="00F3074B">
      <w:pPr>
        <w:pStyle w:val="PL"/>
        <w:rPr>
          <w:lang w:val="fr-FR"/>
        </w:rPr>
      </w:pPr>
      <w:r w:rsidRPr="00F3074B">
        <w:t xml:space="preserve">    $ref: 'TS29505_Subscription_Data.yaml#/paths/~1subscription-data~1group-data~1group-identifiers'</w:t>
      </w:r>
    </w:p>
    <w:p w14:paraId="076987A5" w14:textId="77777777" w:rsidR="003133A5" w:rsidRDefault="003133A5" w:rsidP="00F3074B">
      <w:pPr>
        <w:pStyle w:val="PL"/>
        <w:rPr>
          <w:lang w:val="fr-FR"/>
        </w:rPr>
      </w:pPr>
      <w:r w:rsidRPr="00F3074B">
        <w:t xml:space="preserve">  /subscription-data/{ueId}/prose-data:</w:t>
      </w:r>
    </w:p>
    <w:p w14:paraId="76858C7F" w14:textId="77777777" w:rsidR="003133A5" w:rsidRDefault="003133A5" w:rsidP="00F3074B">
      <w:pPr>
        <w:pStyle w:val="PL"/>
        <w:rPr>
          <w:lang w:val="fr-FR"/>
        </w:rPr>
      </w:pPr>
      <w:r w:rsidRPr="00F3074B">
        <w:t xml:space="preserve">    $ref: 'TS29505_Subscription_Data.yaml#/paths/~1subscription-data~1%7BueId%7D~1prose-data'</w:t>
      </w:r>
    </w:p>
    <w:p w14:paraId="7C6BCFE1" w14:textId="77777777" w:rsidR="003133A5" w:rsidRDefault="003133A5" w:rsidP="00F3074B">
      <w:pPr>
        <w:pStyle w:val="PL"/>
        <w:rPr>
          <w:lang w:val="fr-FR"/>
        </w:rPr>
      </w:pPr>
      <w:r w:rsidRPr="00F3074B">
        <w:t xml:space="preserve">  /subscription-data/{ueId}/pp-data-store:</w:t>
      </w:r>
    </w:p>
    <w:p w14:paraId="4F12F2BC" w14:textId="77777777" w:rsidR="003133A5" w:rsidRPr="008D31F1" w:rsidRDefault="003133A5" w:rsidP="00F3074B">
      <w:pPr>
        <w:pStyle w:val="PL"/>
        <w:rPr>
          <w:lang w:val="fr-FR" w:eastAsia="zh-CN"/>
        </w:rPr>
      </w:pPr>
      <w:r w:rsidRPr="00F3074B">
        <w:t xml:space="preserve">    $ref: 'TS29505_Subscription_Data.yaml#/paths/~1subscription-data~1%7BueId%7D~1pp-data-store'</w:t>
      </w:r>
    </w:p>
    <w:p w14:paraId="24F6E3DA" w14:textId="77777777" w:rsidR="003133A5" w:rsidRPr="005446A7" w:rsidRDefault="003133A5" w:rsidP="00F3074B">
      <w:pPr>
        <w:pStyle w:val="PL"/>
        <w:rPr>
          <w:lang w:val="fr-FR"/>
        </w:rPr>
      </w:pPr>
      <w:r w:rsidRPr="00F3074B">
        <w:t xml:space="preserve">  /subscription-data/{ueId}/context-data/service-specific-authorizations/{serviceType}:</w:t>
      </w:r>
    </w:p>
    <w:p w14:paraId="2E8FD599" w14:textId="77777777" w:rsidR="003133A5" w:rsidRDefault="003133A5" w:rsidP="00F3074B">
      <w:pPr>
        <w:pStyle w:val="PL"/>
        <w:rPr>
          <w:lang w:val="fr-FR" w:eastAsia="zh-CN"/>
        </w:rPr>
      </w:pPr>
      <w:r w:rsidRPr="00F3074B">
        <w:t xml:space="preserve">    $ref: 'TS29505_Subscription_Data.yaml#/paths/~1subscription-data~1%7BueId%7D~1context-data~1service-specific-authorizations~1%7BserviceType%7D'</w:t>
      </w:r>
    </w:p>
    <w:p w14:paraId="5F021949" w14:textId="77777777" w:rsidR="003133A5" w:rsidRDefault="003133A5" w:rsidP="00F3074B">
      <w:pPr>
        <w:pStyle w:val="PL"/>
        <w:rPr>
          <w:lang w:val="fr-FR"/>
        </w:rPr>
      </w:pPr>
      <w:r w:rsidRPr="00F3074B">
        <w:t xml:space="preserve">  /subscription-data/{ueId}/5mbs-data:</w:t>
      </w:r>
    </w:p>
    <w:p w14:paraId="6E90E307" w14:textId="77777777" w:rsidR="003133A5" w:rsidRPr="00F705E3" w:rsidRDefault="003133A5" w:rsidP="00F3074B">
      <w:pPr>
        <w:pStyle w:val="PL"/>
        <w:rPr>
          <w:lang w:val="fr-FR" w:eastAsia="zh-CN"/>
        </w:rPr>
      </w:pPr>
      <w:r w:rsidRPr="00F3074B">
        <w:t xml:space="preserve">    $ref: 'TS29505_Subscription_Data.yaml#/paths/~1subscription-data~1%7BueId%7D~15mbs-data'</w:t>
      </w:r>
    </w:p>
    <w:p w14:paraId="476277C2" w14:textId="77777777" w:rsidR="00CD0FE8" w:rsidRDefault="00CD0FE8" w:rsidP="00CD0FE8">
      <w:pPr>
        <w:pStyle w:val="PL"/>
        <w:rPr>
          <w:lang w:val="fr-FR"/>
        </w:rPr>
      </w:pPr>
      <w:r w:rsidRPr="00F3074B">
        <w:t xml:space="preserve">  /subscription-data/{ueId}/</w:t>
      </w:r>
      <w:r>
        <w:t>uc</w:t>
      </w:r>
      <w:r w:rsidRPr="00F3074B">
        <w:t>-data:</w:t>
      </w:r>
    </w:p>
    <w:p w14:paraId="27991CD4" w14:textId="77777777" w:rsidR="00CD0FE8" w:rsidRPr="005D0E9B" w:rsidRDefault="00CD0FE8" w:rsidP="00CD0FE8">
      <w:pPr>
        <w:pStyle w:val="PL"/>
        <w:rPr>
          <w:lang w:eastAsia="zh-CN"/>
        </w:rPr>
      </w:pPr>
      <w:r w:rsidRPr="00F3074B">
        <w:t xml:space="preserve">    $ref: 'TS29505_Subscription_Data.yaml#/paths/~1subscription-data~1%7BueId%7D~1</w:t>
      </w:r>
      <w:r>
        <w:t>uc</w:t>
      </w:r>
      <w:r w:rsidRPr="00F3074B">
        <w:t>-data'</w:t>
      </w:r>
    </w:p>
    <w:p w14:paraId="7B584F23" w14:textId="77777777" w:rsidR="00645054" w:rsidRDefault="00645054" w:rsidP="00645054">
      <w:pPr>
        <w:pStyle w:val="PL"/>
        <w:rPr>
          <w:lang w:val="fr-FR"/>
        </w:rPr>
      </w:pPr>
      <w:r w:rsidRPr="00F3074B">
        <w:t xml:space="preserve">  /subscription-data/{ueId}/</w:t>
      </w:r>
      <w:r>
        <w:t>time-sync-data</w:t>
      </w:r>
      <w:r w:rsidRPr="00F3074B">
        <w:t>:</w:t>
      </w:r>
    </w:p>
    <w:p w14:paraId="05E0F345" w14:textId="77777777" w:rsidR="00645054" w:rsidRPr="00F705E3" w:rsidRDefault="00645054" w:rsidP="00645054">
      <w:pPr>
        <w:pStyle w:val="PL"/>
        <w:rPr>
          <w:lang w:val="fr-FR" w:eastAsia="zh-CN"/>
        </w:rPr>
      </w:pPr>
      <w:r w:rsidRPr="00F3074B">
        <w:t xml:space="preserve">    $ref: 'TS29505_Subscription_Data.yaml#/paths/~1subscription-data~1%7BueId%7D~1</w:t>
      </w:r>
      <w:r>
        <w:t>time-sync</w:t>
      </w:r>
      <w:r w:rsidRPr="00F3074B">
        <w:t>-data'</w:t>
      </w:r>
    </w:p>
    <w:p w14:paraId="37F3B234" w14:textId="77777777" w:rsidR="003133A5" w:rsidRDefault="003133A5" w:rsidP="003133A5">
      <w:pPr>
        <w:pStyle w:val="PL"/>
      </w:pPr>
      <w:r>
        <w:t xml:space="preserve">  /policy-data/</w:t>
      </w:r>
      <w:r>
        <w:rPr>
          <w:lang w:eastAsia="zh-CN"/>
        </w:rPr>
        <w:t>ues/</w:t>
      </w:r>
      <w:r>
        <w:t>{ueId}:</w:t>
      </w:r>
    </w:p>
    <w:p w14:paraId="1B084FC8" w14:textId="77777777" w:rsidR="003133A5" w:rsidRPr="00E52F05" w:rsidRDefault="003133A5" w:rsidP="00F3074B">
      <w:pPr>
        <w:pStyle w:val="PL"/>
        <w:rPr>
          <w:lang w:val="fr-FR" w:eastAsia="zh-CN"/>
        </w:rPr>
      </w:pPr>
      <w:r w:rsidRPr="00F3074B">
        <w:t xml:space="preserve">    $ref: 'TS29519_Policy_Data.yaml#/paths/~1policy-data~1ues~1%7BueId%7D'</w:t>
      </w:r>
    </w:p>
    <w:p w14:paraId="28E96BCC" w14:textId="77777777" w:rsidR="003133A5" w:rsidRDefault="003133A5" w:rsidP="003133A5">
      <w:pPr>
        <w:pStyle w:val="PL"/>
      </w:pPr>
      <w:r>
        <w:t xml:space="preserve">  /policy-data/</w:t>
      </w:r>
      <w:r>
        <w:rPr>
          <w:lang w:eastAsia="zh-CN"/>
        </w:rPr>
        <w:t>ues/</w:t>
      </w:r>
      <w:r>
        <w:t>{ueId}/am-data:</w:t>
      </w:r>
    </w:p>
    <w:p w14:paraId="1DD9372B" w14:textId="77777777" w:rsidR="003133A5" w:rsidRDefault="003133A5" w:rsidP="00F3074B">
      <w:pPr>
        <w:pStyle w:val="PL"/>
        <w:rPr>
          <w:lang w:val="fr-FR"/>
        </w:rPr>
      </w:pPr>
      <w:r w:rsidRPr="00F3074B">
        <w:t xml:space="preserve">    $ref: 'TS29519_Policy_Data.yaml#/paths/~1policy-data~1ues~1%7BueId%7D~1am-data'</w:t>
      </w:r>
    </w:p>
    <w:p w14:paraId="31264018" w14:textId="77777777" w:rsidR="003133A5" w:rsidRDefault="003133A5" w:rsidP="003133A5">
      <w:pPr>
        <w:pStyle w:val="PL"/>
      </w:pPr>
      <w:r>
        <w:t xml:space="preserve">  /policy-data/</w:t>
      </w:r>
      <w:r>
        <w:rPr>
          <w:lang w:eastAsia="zh-CN"/>
        </w:rPr>
        <w:t>ues/</w:t>
      </w:r>
      <w:r>
        <w:t>{ueId</w:t>
      </w:r>
      <w:r>
        <w:rPr>
          <w:lang w:val="fr-FR"/>
        </w:rPr>
        <w:t>}/ue-policy-set:</w:t>
      </w:r>
    </w:p>
    <w:p w14:paraId="23759989" w14:textId="77777777" w:rsidR="003133A5" w:rsidRDefault="003133A5" w:rsidP="00F3074B">
      <w:pPr>
        <w:pStyle w:val="PL"/>
        <w:rPr>
          <w:lang w:val="fr-FR"/>
        </w:rPr>
      </w:pPr>
      <w:r w:rsidRPr="00F3074B">
        <w:t xml:space="preserve">    $ref: 'TS29519_Policy_Data.yaml#/paths/~1policy-data~1ues~1%7BueId%7D~1ue-policy-set'</w:t>
      </w:r>
    </w:p>
    <w:p w14:paraId="718FD4D0" w14:textId="77777777" w:rsidR="003133A5" w:rsidRDefault="003133A5" w:rsidP="003133A5">
      <w:pPr>
        <w:pStyle w:val="PL"/>
      </w:pPr>
      <w:r>
        <w:t xml:space="preserve">  /policy-data/</w:t>
      </w:r>
      <w:r>
        <w:rPr>
          <w:lang w:eastAsia="zh-CN"/>
        </w:rPr>
        <w:t>ues/</w:t>
      </w:r>
      <w:r>
        <w:t>{ueId</w:t>
      </w:r>
      <w:r>
        <w:rPr>
          <w:lang w:val="fr-FR"/>
        </w:rPr>
        <w:t>}/sm-data:</w:t>
      </w:r>
    </w:p>
    <w:p w14:paraId="35E42AAC" w14:textId="77777777" w:rsidR="003133A5" w:rsidRDefault="003133A5" w:rsidP="00F3074B">
      <w:pPr>
        <w:pStyle w:val="PL"/>
        <w:rPr>
          <w:lang w:val="fr-FR"/>
        </w:rPr>
      </w:pPr>
      <w:r w:rsidRPr="00F3074B">
        <w:t xml:space="preserve">    $ref: 'TS29519_Policy_Data.yaml#/paths/~1policy-data~1ues~1%7BueId%7D~1sm-data'</w:t>
      </w:r>
    </w:p>
    <w:p w14:paraId="0D45CCBF" w14:textId="77777777" w:rsidR="003133A5" w:rsidRDefault="003133A5" w:rsidP="003133A5">
      <w:pPr>
        <w:pStyle w:val="PL"/>
      </w:pPr>
      <w:r>
        <w:t xml:space="preserve">  /policy-data/</w:t>
      </w:r>
      <w:r>
        <w:rPr>
          <w:lang w:eastAsia="zh-CN"/>
        </w:rPr>
        <w:t>ues/</w:t>
      </w:r>
      <w:r>
        <w:t>{ueId</w:t>
      </w:r>
      <w:r>
        <w:rPr>
          <w:lang w:val="fr-FR"/>
        </w:rPr>
        <w:t>}/sm-data/{usageMonId}:</w:t>
      </w:r>
    </w:p>
    <w:p w14:paraId="49CC8112" w14:textId="77777777" w:rsidR="003133A5" w:rsidRDefault="003133A5" w:rsidP="00F3074B">
      <w:pPr>
        <w:pStyle w:val="PL"/>
        <w:rPr>
          <w:lang w:val="fr-FR"/>
        </w:rPr>
      </w:pPr>
      <w:r w:rsidRPr="00F3074B">
        <w:t xml:space="preserve">    $ref: 'TS29519_Policy_Data.yaml#/paths/~1policy-data~1ues~1%7BueId%7D~1sm-data~1%7BusageMonId%7D'</w:t>
      </w:r>
    </w:p>
    <w:p w14:paraId="45806688" w14:textId="77777777" w:rsidR="003133A5" w:rsidRDefault="003133A5" w:rsidP="003133A5">
      <w:pPr>
        <w:pStyle w:val="PL"/>
      </w:pPr>
      <w:r>
        <w:t xml:space="preserve">  /policy-data/sponsor-connectivity-data/{sponsorId}:</w:t>
      </w:r>
    </w:p>
    <w:p w14:paraId="69EA44D3" w14:textId="77777777" w:rsidR="003133A5" w:rsidRDefault="003133A5" w:rsidP="00F3074B">
      <w:pPr>
        <w:pStyle w:val="PL"/>
        <w:rPr>
          <w:lang w:val="fr-FR"/>
        </w:rPr>
      </w:pPr>
      <w:r w:rsidRPr="00F3074B">
        <w:t xml:space="preserve">    $ref: 'TS29519_Policy_Data.yaml#/paths/~1policy-data~1sponsor-connectivity-data~1%7BsponsorId%7D'</w:t>
      </w:r>
    </w:p>
    <w:p w14:paraId="5B5F2F30" w14:textId="77777777" w:rsidR="003133A5" w:rsidRDefault="003133A5" w:rsidP="003133A5">
      <w:pPr>
        <w:pStyle w:val="PL"/>
      </w:pPr>
      <w:r>
        <w:t xml:space="preserve">  /policy-data/bdt</w:t>
      </w:r>
      <w:r>
        <w:rPr>
          <w:lang w:val="fr-FR"/>
        </w:rPr>
        <w:t>-data:</w:t>
      </w:r>
    </w:p>
    <w:p w14:paraId="6DA22AC9" w14:textId="77777777" w:rsidR="003133A5" w:rsidRDefault="003133A5" w:rsidP="003133A5">
      <w:pPr>
        <w:pStyle w:val="PL"/>
      </w:pPr>
      <w:r>
        <w:rPr>
          <w:lang w:val="fr-FR"/>
        </w:rPr>
        <w:t xml:space="preserve">    $ref: 'TS29519_Policy_Data.</w:t>
      </w:r>
      <w:r>
        <w:t>yaml#/</w:t>
      </w:r>
      <w:r>
        <w:rPr>
          <w:lang w:val="fr-FR"/>
        </w:rPr>
        <w:t>paths/~1</w:t>
      </w:r>
      <w:r>
        <w:t>policy-data~1bdt-data'</w:t>
      </w:r>
    </w:p>
    <w:p w14:paraId="015065DF" w14:textId="77777777" w:rsidR="003133A5" w:rsidRDefault="003133A5" w:rsidP="003133A5">
      <w:pPr>
        <w:pStyle w:val="PL"/>
      </w:pPr>
      <w:r>
        <w:t xml:space="preserve">  /policy-data/bdt-data/{bdtReferenceId}:</w:t>
      </w:r>
    </w:p>
    <w:p w14:paraId="0460D171" w14:textId="77777777" w:rsidR="003133A5" w:rsidRDefault="003133A5" w:rsidP="003133A5">
      <w:pPr>
        <w:pStyle w:val="PL"/>
        <w:rPr>
          <w:lang w:val="fr-FR"/>
        </w:rPr>
      </w:pPr>
      <w:r>
        <w:rPr>
          <w:lang w:val="fr-FR"/>
        </w:rPr>
        <w:t xml:space="preserve">    $ref: 'TS29519_Policy_Data.yaml#/paths/~1policy-data~1bdt-data~1%7BbdtReferenceId%7D'</w:t>
      </w:r>
    </w:p>
    <w:p w14:paraId="114F7CB9" w14:textId="77777777" w:rsidR="003133A5" w:rsidRDefault="003133A5" w:rsidP="003133A5">
      <w:pPr>
        <w:pStyle w:val="PL"/>
      </w:pPr>
      <w:r>
        <w:t xml:space="preserve">  /policy-data/subs-to-notify:</w:t>
      </w:r>
    </w:p>
    <w:p w14:paraId="31708BAC" w14:textId="77777777" w:rsidR="003133A5" w:rsidRDefault="003133A5" w:rsidP="003133A5">
      <w:pPr>
        <w:pStyle w:val="PL"/>
        <w:rPr>
          <w:lang w:val="fr-FR"/>
        </w:rPr>
      </w:pPr>
      <w:r>
        <w:rPr>
          <w:lang w:val="fr-FR"/>
        </w:rPr>
        <w:t xml:space="preserve">    $ref: 'TS29519_Policy_Data.yaml#/paths/~1policy-data~1subs-to-notify'</w:t>
      </w:r>
    </w:p>
    <w:p w14:paraId="45AB247A" w14:textId="77777777" w:rsidR="003133A5" w:rsidRDefault="003133A5" w:rsidP="003133A5">
      <w:pPr>
        <w:pStyle w:val="PL"/>
      </w:pPr>
      <w:r>
        <w:t xml:space="preserve">  /policy-data/subs-to-notify/{subsId}:</w:t>
      </w:r>
    </w:p>
    <w:p w14:paraId="51A323F3" w14:textId="77777777" w:rsidR="003133A5" w:rsidRDefault="003133A5" w:rsidP="003133A5">
      <w:pPr>
        <w:pStyle w:val="PL"/>
        <w:rPr>
          <w:lang w:val="fr-FR"/>
        </w:rPr>
      </w:pPr>
      <w:r>
        <w:rPr>
          <w:lang w:val="fr-FR"/>
        </w:rPr>
        <w:t xml:space="preserve">    $ref: 'TS29519_Policy_Data.yaml#/paths/~1policy-data~1subs-to-notify~1%7BsubsId%7D'</w:t>
      </w:r>
    </w:p>
    <w:p w14:paraId="7AA713FD" w14:textId="77777777" w:rsidR="003133A5" w:rsidRDefault="003133A5" w:rsidP="003133A5">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76B6D4A2" w14:textId="77777777" w:rsidR="003133A5" w:rsidRDefault="003133A5" w:rsidP="003133A5">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5F083147" w14:textId="77777777" w:rsidR="003133A5" w:rsidRDefault="003133A5" w:rsidP="003133A5">
      <w:pPr>
        <w:pStyle w:val="PL"/>
      </w:pPr>
      <w:r>
        <w:t xml:space="preserve">  /application-data/pfds:</w:t>
      </w:r>
    </w:p>
    <w:p w14:paraId="58575652" w14:textId="77777777" w:rsidR="003133A5" w:rsidRDefault="003133A5" w:rsidP="003133A5">
      <w:pPr>
        <w:pStyle w:val="PL"/>
        <w:rPr>
          <w:lang w:val="fr-FR"/>
        </w:rPr>
      </w:pPr>
      <w:r>
        <w:rPr>
          <w:lang w:val="fr-FR"/>
        </w:rPr>
        <w:t xml:space="preserve">    $ref: 'TS29519_Application_Data.yaml#/paths/~1application-data~1pfds'</w:t>
      </w:r>
    </w:p>
    <w:p w14:paraId="2997665A" w14:textId="77777777" w:rsidR="003133A5" w:rsidRDefault="003133A5" w:rsidP="003133A5">
      <w:pPr>
        <w:pStyle w:val="PL"/>
      </w:pPr>
      <w:r>
        <w:lastRenderedPageBreak/>
        <w:t xml:space="preserve">  /application-data/pfds/{app</w:t>
      </w:r>
      <w:r>
        <w:rPr>
          <w:lang w:eastAsia="zh-CN"/>
        </w:rPr>
        <w:t>Id</w:t>
      </w:r>
      <w:r>
        <w:t>}:</w:t>
      </w:r>
    </w:p>
    <w:p w14:paraId="303E4704" w14:textId="77777777" w:rsidR="003133A5" w:rsidRDefault="003133A5" w:rsidP="003133A5">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60372065" w14:textId="77777777" w:rsidR="003133A5" w:rsidRDefault="003133A5" w:rsidP="003133A5">
      <w:pPr>
        <w:pStyle w:val="PL"/>
      </w:pPr>
      <w:r>
        <w:t xml:space="preserve">  /application-data/influenceData:</w:t>
      </w:r>
    </w:p>
    <w:p w14:paraId="3DE2A885" w14:textId="77777777" w:rsidR="003133A5" w:rsidRDefault="003133A5" w:rsidP="003133A5">
      <w:pPr>
        <w:pStyle w:val="PL"/>
        <w:rPr>
          <w:lang w:val="fr-FR"/>
        </w:rPr>
      </w:pPr>
      <w:r>
        <w:rPr>
          <w:lang w:val="fr-FR"/>
        </w:rPr>
        <w:t xml:space="preserve">    $ref: 'TS29519_Application_Data.yaml#/paths/~1application-data~1</w:t>
      </w:r>
      <w:r>
        <w:t>influenceData</w:t>
      </w:r>
      <w:r>
        <w:rPr>
          <w:lang w:val="fr-FR"/>
        </w:rPr>
        <w:t>'</w:t>
      </w:r>
    </w:p>
    <w:p w14:paraId="3B67CA63" w14:textId="77777777" w:rsidR="003133A5" w:rsidRDefault="003133A5" w:rsidP="003133A5">
      <w:pPr>
        <w:pStyle w:val="PL"/>
      </w:pPr>
      <w:r w:rsidRPr="009A6F57">
        <w:t># The path segment is left not following the naming convention as defined in 3GPP TS 29.501 due to backward compatibility consideration.</w:t>
      </w:r>
    </w:p>
    <w:p w14:paraId="17CC0A2A" w14:textId="77777777" w:rsidR="003133A5" w:rsidRDefault="003133A5" w:rsidP="003133A5">
      <w:pPr>
        <w:pStyle w:val="PL"/>
      </w:pPr>
      <w:r>
        <w:t xml:space="preserve">  /application-data/influenceData/{influenceId}:</w:t>
      </w:r>
    </w:p>
    <w:p w14:paraId="09AEAAB4" w14:textId="77777777" w:rsidR="003133A5" w:rsidRDefault="003133A5" w:rsidP="003133A5">
      <w:pPr>
        <w:pStyle w:val="PL"/>
        <w:rPr>
          <w:lang w:val="fr-FR" w:eastAsia="zh-CN"/>
        </w:rPr>
      </w:pPr>
      <w:r>
        <w:rPr>
          <w:lang w:val="fr-FR"/>
        </w:rPr>
        <w:t xml:space="preserve">    $ref: 'TS29519_Application_Data.yaml#/paths/~1application-data~1</w:t>
      </w:r>
      <w:r>
        <w:t>influenceData~1%7BinfluenceId%7D</w:t>
      </w:r>
      <w:r>
        <w:rPr>
          <w:lang w:val="fr-FR"/>
        </w:rPr>
        <w:t>'</w:t>
      </w:r>
    </w:p>
    <w:p w14:paraId="0CD76CC6" w14:textId="77777777" w:rsidR="003133A5" w:rsidRDefault="003133A5" w:rsidP="003133A5">
      <w:pPr>
        <w:pStyle w:val="PL"/>
      </w:pPr>
      <w:r w:rsidRPr="00342528">
        <w:t># The path segment is left not following the naming convention as defined in 3GPP TS 29.501 due to backward compatibility consideration.</w:t>
      </w:r>
    </w:p>
    <w:p w14:paraId="3F748FF1" w14:textId="77777777" w:rsidR="003133A5" w:rsidRDefault="003133A5" w:rsidP="003133A5">
      <w:pPr>
        <w:pStyle w:val="PL"/>
      </w:pPr>
      <w:r>
        <w:t xml:space="preserve">  /policy-data/plmns/{plmnId</w:t>
      </w:r>
      <w:r>
        <w:rPr>
          <w:lang w:val="fr-FR"/>
        </w:rPr>
        <w:t>}/ue-policy-set:</w:t>
      </w:r>
    </w:p>
    <w:p w14:paraId="75C2EA3D" w14:textId="77777777" w:rsidR="003133A5" w:rsidRDefault="003133A5" w:rsidP="003133A5">
      <w:pPr>
        <w:pStyle w:val="PL"/>
        <w:rPr>
          <w:lang w:val="fr-FR" w:eastAsia="zh-CN"/>
        </w:rPr>
      </w:pPr>
      <w:r>
        <w:rPr>
          <w:lang w:val="fr-FR"/>
        </w:rPr>
        <w:t xml:space="preserve">    $ref: 'TS29519_Policy_Data.yaml#/paths/~1policy-data</w:t>
      </w:r>
      <w:r>
        <w:t>~1plmns~1%7BplmnId%7D</w:t>
      </w:r>
      <w:r>
        <w:rPr>
          <w:lang w:val="fr-FR"/>
        </w:rPr>
        <w:t>~1ue-policy-set'</w:t>
      </w:r>
    </w:p>
    <w:p w14:paraId="51A11042" w14:textId="77777777" w:rsidR="003133A5" w:rsidRDefault="003133A5" w:rsidP="003133A5">
      <w:pPr>
        <w:pStyle w:val="PL"/>
      </w:pPr>
      <w:r>
        <w:t xml:space="preserve">  /application-data/bdtPolicyData:</w:t>
      </w:r>
    </w:p>
    <w:p w14:paraId="2AF9959C" w14:textId="77777777" w:rsidR="003133A5" w:rsidRDefault="003133A5" w:rsidP="003133A5">
      <w:pPr>
        <w:pStyle w:val="PL"/>
        <w:rPr>
          <w:lang w:val="fr-FR"/>
        </w:rPr>
      </w:pPr>
      <w:r>
        <w:rPr>
          <w:lang w:val="fr-FR"/>
        </w:rPr>
        <w:t xml:space="preserve">    $ref: 'TS29519_Application_Data.yaml#/paths/~1application-data~1</w:t>
      </w:r>
      <w:r>
        <w:t>bdtPolicyData</w:t>
      </w:r>
      <w:r>
        <w:rPr>
          <w:lang w:val="fr-FR"/>
        </w:rPr>
        <w:t>'</w:t>
      </w:r>
    </w:p>
    <w:p w14:paraId="43ED4F26" w14:textId="77777777" w:rsidR="003133A5" w:rsidRDefault="003133A5" w:rsidP="003133A5">
      <w:pPr>
        <w:pStyle w:val="PL"/>
      </w:pPr>
      <w:r w:rsidRPr="00C07180">
        <w:t># The path segment is left not following the naming convention as defined in 3GPP TS 29.501 due to backward compatibility consideration.</w:t>
      </w:r>
    </w:p>
    <w:p w14:paraId="0202379B" w14:textId="77777777" w:rsidR="003133A5" w:rsidRDefault="003133A5" w:rsidP="003133A5">
      <w:pPr>
        <w:pStyle w:val="PL"/>
      </w:pPr>
      <w:r>
        <w:t xml:space="preserve">  /application-data/bdtPolicyData/{bdtPolicyId}:</w:t>
      </w:r>
    </w:p>
    <w:p w14:paraId="2A1BDDC6" w14:textId="77777777" w:rsidR="003133A5" w:rsidRDefault="003133A5" w:rsidP="003133A5">
      <w:pPr>
        <w:pStyle w:val="PL"/>
        <w:rPr>
          <w:lang w:val="fr-FR"/>
        </w:rPr>
      </w:pPr>
      <w:r>
        <w:rPr>
          <w:lang w:val="fr-FR"/>
        </w:rPr>
        <w:t xml:space="preserve">    $ref: 'TS29519_Application_Data.yaml#/paths/~1application-data~1</w:t>
      </w:r>
      <w:r>
        <w:t>bdtPolicyData~1%7BbdtPolicyId%7D</w:t>
      </w:r>
      <w:r>
        <w:rPr>
          <w:lang w:val="fr-FR"/>
        </w:rPr>
        <w:t>'</w:t>
      </w:r>
    </w:p>
    <w:p w14:paraId="0A17ABB5" w14:textId="77777777" w:rsidR="003133A5" w:rsidRDefault="003133A5" w:rsidP="003133A5">
      <w:pPr>
        <w:pStyle w:val="PL"/>
      </w:pPr>
      <w:r w:rsidRPr="00C07180">
        <w:t># The path segment is left not following the naming convention as defined in 3GPP TS 29.501 due to backward compatibility consideration.</w:t>
      </w:r>
    </w:p>
    <w:p w14:paraId="492300C4" w14:textId="77777777" w:rsidR="003133A5" w:rsidRDefault="003133A5" w:rsidP="003133A5">
      <w:pPr>
        <w:pStyle w:val="PL"/>
      </w:pPr>
      <w:r>
        <w:t xml:space="preserve">  /application-data/iptvConfigData:</w:t>
      </w:r>
    </w:p>
    <w:p w14:paraId="5EE13A04" w14:textId="77777777" w:rsidR="003133A5" w:rsidRDefault="003133A5" w:rsidP="003133A5">
      <w:pPr>
        <w:pStyle w:val="PL"/>
        <w:rPr>
          <w:lang w:val="fr-FR"/>
        </w:rPr>
      </w:pPr>
      <w:r>
        <w:rPr>
          <w:lang w:val="fr-FR"/>
        </w:rPr>
        <w:t xml:space="preserve">    $ref: 'TS29519_Application_Data.yaml#/paths/~1application-data~1</w:t>
      </w:r>
      <w:r>
        <w:t>iptvConfigData</w:t>
      </w:r>
      <w:r>
        <w:rPr>
          <w:lang w:val="fr-FR"/>
        </w:rPr>
        <w:t>'</w:t>
      </w:r>
    </w:p>
    <w:p w14:paraId="017B8AFE" w14:textId="77777777" w:rsidR="003133A5" w:rsidRDefault="003133A5" w:rsidP="003133A5">
      <w:pPr>
        <w:pStyle w:val="PL"/>
      </w:pPr>
      <w:r w:rsidRPr="00C07180">
        <w:t># The path segment is left not following the naming convention as defined in 3GPP TS 29.501 due to backward compatibility consideration.</w:t>
      </w:r>
    </w:p>
    <w:p w14:paraId="7B8FD616" w14:textId="77777777" w:rsidR="003133A5" w:rsidRDefault="003133A5" w:rsidP="003133A5">
      <w:pPr>
        <w:pStyle w:val="PL"/>
      </w:pPr>
      <w:r>
        <w:t xml:space="preserve">  /application-data/iptvConfigData/{configurationId}:</w:t>
      </w:r>
    </w:p>
    <w:p w14:paraId="58150373" w14:textId="77777777" w:rsidR="003133A5" w:rsidRDefault="003133A5" w:rsidP="003133A5">
      <w:pPr>
        <w:pStyle w:val="PL"/>
        <w:rPr>
          <w:lang w:val="fr-FR"/>
        </w:rPr>
      </w:pPr>
      <w:r>
        <w:rPr>
          <w:lang w:val="fr-FR"/>
        </w:rPr>
        <w:t xml:space="preserve">    $ref: 'TS29519_Application_Data.yaml#/paths/~1application-data~1</w:t>
      </w:r>
      <w:r>
        <w:t>iptvConfigData~1%7BconfigurationId%7D</w:t>
      </w:r>
      <w:r>
        <w:rPr>
          <w:lang w:val="fr-FR"/>
        </w:rPr>
        <w:t>'</w:t>
      </w:r>
    </w:p>
    <w:p w14:paraId="39324917" w14:textId="77777777" w:rsidR="003133A5" w:rsidRDefault="003133A5" w:rsidP="003133A5">
      <w:pPr>
        <w:pStyle w:val="PL"/>
      </w:pPr>
      <w:r w:rsidRPr="00C07180">
        <w:t># The path segment is left not following the naming convention as defined in 3GPP TS 29.501 due to backward compatibility consideration.</w:t>
      </w:r>
    </w:p>
    <w:p w14:paraId="592AC9ED" w14:textId="77777777" w:rsidR="003133A5" w:rsidRDefault="003133A5" w:rsidP="003133A5">
      <w:pPr>
        <w:pStyle w:val="PL"/>
      </w:pPr>
      <w:r>
        <w:t xml:space="preserve">  /</w:t>
      </w:r>
      <w:r w:rsidRPr="007576BC">
        <w:t>application-data/serviceParamData:</w:t>
      </w:r>
    </w:p>
    <w:p w14:paraId="59916961" w14:textId="77777777" w:rsidR="003133A5" w:rsidRPr="00A0349D" w:rsidRDefault="003133A5" w:rsidP="003133A5">
      <w:pPr>
        <w:pStyle w:val="PL"/>
      </w:pPr>
      <w:r w:rsidRPr="00A0349D">
        <w:t xml:space="preserve">    $ref: 'TS29519_Application_Data.yaml#/paths/~1application-data</w:t>
      </w:r>
      <w:r>
        <w:t>~1</w:t>
      </w:r>
      <w:r w:rsidRPr="007576BC">
        <w:t>serviceParamData</w:t>
      </w:r>
      <w:r w:rsidRPr="00A0349D">
        <w:t>'</w:t>
      </w:r>
    </w:p>
    <w:p w14:paraId="3A8497BD" w14:textId="77777777" w:rsidR="003133A5" w:rsidRDefault="003133A5" w:rsidP="003133A5">
      <w:pPr>
        <w:pStyle w:val="PL"/>
      </w:pPr>
      <w:r w:rsidRPr="00C07180">
        <w:t># The path segment is left not following the naming convention as defined in 3GPP TS 29.501 due to backward compatibility consideration.</w:t>
      </w:r>
    </w:p>
    <w:p w14:paraId="0BBDFDE9" w14:textId="77777777" w:rsidR="003133A5" w:rsidRDefault="003133A5" w:rsidP="003133A5">
      <w:pPr>
        <w:pStyle w:val="PL"/>
      </w:pPr>
      <w:r>
        <w:t xml:space="preserve">  /</w:t>
      </w:r>
      <w:r w:rsidRPr="007576BC">
        <w:t>application-data/serviceParamData</w:t>
      </w:r>
      <w:r>
        <w:t>/</w:t>
      </w:r>
      <w:r w:rsidRPr="00592CEC">
        <w:t>{serviceParamId}</w:t>
      </w:r>
      <w:r w:rsidRPr="007576BC">
        <w:t>:</w:t>
      </w:r>
    </w:p>
    <w:p w14:paraId="12C29BBB" w14:textId="77777777" w:rsidR="003133A5" w:rsidRPr="00A0349D" w:rsidRDefault="003133A5" w:rsidP="003133A5">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4EDCFE5E" w14:textId="77777777" w:rsidR="003133A5" w:rsidRDefault="003133A5" w:rsidP="003133A5">
      <w:pPr>
        <w:pStyle w:val="PL"/>
      </w:pPr>
      <w:r w:rsidRPr="00C07180">
        <w:t># The path segment is left not following the naming convention as defined in 3GPP TS 29.501 due to backward compatibility consideration.</w:t>
      </w:r>
    </w:p>
    <w:p w14:paraId="0F174726" w14:textId="77777777" w:rsidR="003133A5" w:rsidRDefault="003133A5" w:rsidP="003133A5">
      <w:pPr>
        <w:pStyle w:val="PL"/>
      </w:pPr>
      <w:r>
        <w:t xml:space="preserve">  /application-data/influenceData/subs</w:t>
      </w:r>
      <w:r>
        <w:rPr>
          <w:lang w:eastAsia="zh-CN"/>
        </w:rPr>
        <w:t>-to-notify</w:t>
      </w:r>
      <w:r>
        <w:t>:</w:t>
      </w:r>
    </w:p>
    <w:p w14:paraId="0B113EF8" w14:textId="77777777" w:rsidR="003133A5" w:rsidRDefault="003133A5" w:rsidP="003133A5">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2FA9727B" w14:textId="77777777" w:rsidR="003133A5" w:rsidRDefault="003133A5" w:rsidP="003133A5">
      <w:pPr>
        <w:pStyle w:val="PL"/>
      </w:pPr>
      <w:r w:rsidRPr="00C07180">
        <w:t># The path segment is left not following the naming convention as defined in 3GPP TS 29.501 due to backward compatibility consideration.</w:t>
      </w:r>
    </w:p>
    <w:p w14:paraId="1299AFFA" w14:textId="77777777" w:rsidR="003133A5" w:rsidRDefault="003133A5" w:rsidP="003133A5">
      <w:pPr>
        <w:pStyle w:val="PL"/>
      </w:pPr>
      <w:r>
        <w:t xml:space="preserve">  /application-data/influenceData/subs</w:t>
      </w:r>
      <w:r>
        <w:rPr>
          <w:lang w:eastAsia="zh-CN"/>
        </w:rPr>
        <w:t>-to-notify</w:t>
      </w:r>
      <w:r>
        <w:t>/{subscriptionId}:</w:t>
      </w:r>
    </w:p>
    <w:p w14:paraId="2D00D4C0" w14:textId="77777777" w:rsidR="003133A5" w:rsidRDefault="003133A5" w:rsidP="003133A5">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13EE95CE" w14:textId="77777777" w:rsidR="003133A5" w:rsidRDefault="003133A5" w:rsidP="003133A5">
      <w:pPr>
        <w:pStyle w:val="PL"/>
      </w:pPr>
      <w:r w:rsidRPr="00C07180">
        <w:lastRenderedPageBreak/>
        <w:t># The path segment is left not following the naming convention as defined in 3GPP TS 29.501 due to backward compatibility consideration.</w:t>
      </w:r>
    </w:p>
    <w:p w14:paraId="42F5C153" w14:textId="77777777" w:rsidR="003133A5" w:rsidRDefault="003133A5" w:rsidP="003133A5">
      <w:pPr>
        <w:pStyle w:val="PL"/>
      </w:pPr>
      <w:r>
        <w:t xml:space="preserve">  /application-data/subs</w:t>
      </w:r>
      <w:r>
        <w:rPr>
          <w:lang w:eastAsia="zh-CN"/>
        </w:rPr>
        <w:t>-to-notify</w:t>
      </w:r>
      <w:r>
        <w:t>:</w:t>
      </w:r>
    </w:p>
    <w:p w14:paraId="69065D8C" w14:textId="77777777" w:rsidR="003133A5" w:rsidRDefault="003133A5" w:rsidP="003133A5">
      <w:pPr>
        <w:pStyle w:val="PL"/>
        <w:rPr>
          <w:lang w:val="fr-FR"/>
        </w:rPr>
      </w:pPr>
      <w:r>
        <w:rPr>
          <w:lang w:val="fr-FR"/>
        </w:rPr>
        <w:t xml:space="preserve">    $ref: 'TS29519_Application_Data.yaml#/paths/~1application-data</w:t>
      </w:r>
      <w:r>
        <w:t>~1subs</w:t>
      </w:r>
      <w:r>
        <w:rPr>
          <w:lang w:eastAsia="zh-CN"/>
        </w:rPr>
        <w:t>-to-notify</w:t>
      </w:r>
      <w:r>
        <w:rPr>
          <w:lang w:val="fr-FR"/>
        </w:rPr>
        <w:t>'</w:t>
      </w:r>
    </w:p>
    <w:p w14:paraId="343FC03E" w14:textId="77777777" w:rsidR="003133A5" w:rsidRDefault="003133A5" w:rsidP="003133A5">
      <w:pPr>
        <w:pStyle w:val="PL"/>
      </w:pPr>
      <w:r>
        <w:t xml:space="preserve">  /application-data/subs</w:t>
      </w:r>
      <w:r>
        <w:rPr>
          <w:lang w:eastAsia="zh-CN"/>
        </w:rPr>
        <w:t>-to-notify</w:t>
      </w:r>
      <w:r>
        <w:t>/{subsId}:</w:t>
      </w:r>
    </w:p>
    <w:p w14:paraId="0CBED215" w14:textId="77777777" w:rsidR="003133A5" w:rsidRDefault="003133A5" w:rsidP="003133A5">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0F8E3504" w14:textId="77777777" w:rsidR="003133A5" w:rsidRDefault="003133A5" w:rsidP="003133A5">
      <w:pPr>
        <w:pStyle w:val="PL"/>
      </w:pPr>
      <w:r>
        <w:t xml:space="preserve">  /exposure-data/{ueId}/access-and-mobility-data:</w:t>
      </w:r>
    </w:p>
    <w:p w14:paraId="5D949592" w14:textId="77777777" w:rsidR="003133A5" w:rsidRDefault="003133A5" w:rsidP="003133A5">
      <w:pPr>
        <w:pStyle w:val="PL"/>
        <w:rPr>
          <w:lang w:val="fr-FR"/>
        </w:rPr>
      </w:pPr>
      <w:r>
        <w:rPr>
          <w:lang w:val="fr-FR"/>
        </w:rPr>
        <w:t xml:space="preserve">    $ref: 'TS29519_Exposure_Data.yaml#/paths/~1</w:t>
      </w:r>
      <w:r>
        <w:t>exposure-data~1%7BueId%7D~1access-and-mobility-data</w:t>
      </w:r>
      <w:r>
        <w:rPr>
          <w:lang w:val="fr-FR"/>
        </w:rPr>
        <w:t>'</w:t>
      </w:r>
    </w:p>
    <w:p w14:paraId="283AE7F1" w14:textId="77777777" w:rsidR="003133A5" w:rsidRDefault="003133A5" w:rsidP="003133A5">
      <w:pPr>
        <w:pStyle w:val="PL"/>
      </w:pPr>
      <w:r>
        <w:t xml:space="preserve">  /exposure-data/{ueId}/session-management-data/{pduSessionId}:</w:t>
      </w:r>
    </w:p>
    <w:p w14:paraId="76E0E396" w14:textId="77777777" w:rsidR="003133A5" w:rsidRDefault="003133A5" w:rsidP="003133A5">
      <w:pPr>
        <w:pStyle w:val="PL"/>
        <w:rPr>
          <w:lang w:val="fr-FR"/>
        </w:rPr>
      </w:pPr>
      <w:r>
        <w:rPr>
          <w:lang w:val="fr-FR"/>
        </w:rPr>
        <w:t xml:space="preserve">    $ref: 'TS29519_Exposure_Data.yaml#/paths/~1</w:t>
      </w:r>
      <w:r>
        <w:t>exposure-data~1%7BueId%7D~1session-management-data~1%7BpduSessionId%7D</w:t>
      </w:r>
      <w:r>
        <w:rPr>
          <w:lang w:val="fr-FR"/>
        </w:rPr>
        <w:t>'</w:t>
      </w:r>
    </w:p>
    <w:p w14:paraId="2C87E5EF" w14:textId="77777777" w:rsidR="003133A5" w:rsidRDefault="003133A5" w:rsidP="003133A5">
      <w:pPr>
        <w:pStyle w:val="PL"/>
      </w:pPr>
      <w:r>
        <w:t xml:space="preserve">  /exposure-data/subs-to-notify:</w:t>
      </w:r>
    </w:p>
    <w:p w14:paraId="748CBFC9" w14:textId="77777777" w:rsidR="003133A5" w:rsidRDefault="003133A5" w:rsidP="003133A5">
      <w:pPr>
        <w:pStyle w:val="PL"/>
        <w:rPr>
          <w:lang w:val="fr-FR"/>
        </w:rPr>
      </w:pPr>
      <w:r>
        <w:rPr>
          <w:lang w:val="fr-FR"/>
        </w:rPr>
        <w:t xml:space="preserve">    $ref: 'TS29519_Exposure_Data.yaml#/paths/~1</w:t>
      </w:r>
      <w:r>
        <w:t>exposure</w:t>
      </w:r>
      <w:r>
        <w:rPr>
          <w:lang w:val="fr-FR"/>
        </w:rPr>
        <w:t>-data~1subs-to-notify'</w:t>
      </w:r>
    </w:p>
    <w:p w14:paraId="56A68A8A" w14:textId="77777777" w:rsidR="003133A5" w:rsidRDefault="003133A5" w:rsidP="003133A5">
      <w:pPr>
        <w:pStyle w:val="PL"/>
      </w:pPr>
      <w:r>
        <w:t xml:space="preserve">  /exposure-data/subs-to-notify/{subId}:</w:t>
      </w:r>
    </w:p>
    <w:p w14:paraId="4E1DA82C" w14:textId="77777777" w:rsidR="003133A5" w:rsidRDefault="003133A5" w:rsidP="003133A5">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62C98A3B" w14:textId="77777777" w:rsidR="00F817B5" w:rsidRDefault="00F817B5" w:rsidP="00F817B5">
      <w:pPr>
        <w:pStyle w:val="PL"/>
        <w:rPr>
          <w:lang w:eastAsia="zh-CN"/>
        </w:rPr>
      </w:pPr>
      <w:r>
        <w:rPr>
          <w:rFonts w:hint="eastAsia"/>
          <w:lang w:eastAsia="zh-CN"/>
        </w:rPr>
        <w:t xml:space="preserve"> </w:t>
      </w:r>
      <w:r>
        <w:rPr>
          <w:lang w:eastAsia="zh-CN"/>
        </w:rPr>
        <w:t xml:space="preserve"> /</w:t>
      </w:r>
      <w:r w:rsidRPr="00105A91">
        <w:rPr>
          <w:lang w:eastAsia="zh-CN"/>
        </w:rPr>
        <w:t>data-restoration-events</w:t>
      </w:r>
      <w:r>
        <w:rPr>
          <w:lang w:eastAsia="zh-CN"/>
        </w:rPr>
        <w:t>:</w:t>
      </w:r>
    </w:p>
    <w:p w14:paraId="68C8E900" w14:textId="77777777" w:rsidR="00F817B5" w:rsidRDefault="00F817B5" w:rsidP="00F817B5">
      <w:pPr>
        <w:pStyle w:val="PL"/>
      </w:pPr>
      <w:r w:rsidRPr="00986E88">
        <w:t xml:space="preserve">    post:</w:t>
      </w:r>
    </w:p>
    <w:p w14:paraId="7E9F9098" w14:textId="77777777" w:rsidR="00F817B5" w:rsidRPr="00A37A81" w:rsidRDefault="00F817B5" w:rsidP="00F817B5">
      <w:pPr>
        <w:pStyle w:val="PL"/>
      </w:pPr>
      <w:r>
        <w:t xml:space="preserve">    # This is a pseudo operation, clients shall NOT invoke this method!</w:t>
      </w:r>
    </w:p>
    <w:p w14:paraId="4A7B1120" w14:textId="77777777" w:rsidR="00F817B5" w:rsidRPr="000B71E3" w:rsidRDefault="00F817B5" w:rsidP="00F817B5">
      <w:pPr>
        <w:pStyle w:val="PL"/>
      </w:pPr>
      <w:r w:rsidRPr="000B71E3">
        <w:t xml:space="preserve">      summary: subscribe to </w:t>
      </w:r>
      <w:r>
        <w:t xml:space="preserve">data restoration </w:t>
      </w:r>
      <w:r w:rsidRPr="000B71E3">
        <w:t>notifications</w:t>
      </w:r>
    </w:p>
    <w:p w14:paraId="6E4CE6D8" w14:textId="77777777" w:rsidR="00F817B5" w:rsidRDefault="00F817B5" w:rsidP="00F817B5">
      <w:pPr>
        <w:pStyle w:val="PL"/>
      </w:pPr>
      <w:r>
        <w:t xml:space="preserve">      operationId: CreateIndividualSubcription</w:t>
      </w:r>
    </w:p>
    <w:p w14:paraId="1740CDBA" w14:textId="77777777" w:rsidR="00F817B5" w:rsidRDefault="00F817B5" w:rsidP="00F817B5">
      <w:pPr>
        <w:pStyle w:val="PL"/>
      </w:pPr>
      <w:r>
        <w:t xml:space="preserve">      tags:</w:t>
      </w:r>
    </w:p>
    <w:p w14:paraId="2C2129B8" w14:textId="77777777" w:rsidR="00F817B5" w:rsidRDefault="00F817B5" w:rsidP="00F817B5">
      <w:pPr>
        <w:pStyle w:val="PL"/>
      </w:pPr>
      <w:r>
        <w:t xml:space="preserve">        - Subscriptions (Collection)</w:t>
      </w:r>
    </w:p>
    <w:p w14:paraId="0F4A46D2" w14:textId="77777777" w:rsidR="00F817B5" w:rsidRPr="00986E88" w:rsidRDefault="00F817B5" w:rsidP="00F817B5">
      <w:pPr>
        <w:pStyle w:val="PL"/>
      </w:pPr>
      <w:r w:rsidRPr="00986E88">
        <w:t xml:space="preserve">      requestBody:</w:t>
      </w:r>
    </w:p>
    <w:p w14:paraId="2F8BAB00" w14:textId="77777777" w:rsidR="00F817B5" w:rsidRPr="00986E88" w:rsidRDefault="00F817B5" w:rsidP="00F817B5">
      <w:pPr>
        <w:pStyle w:val="PL"/>
      </w:pPr>
      <w:r w:rsidRPr="00986E88">
        <w:t xml:space="preserve">        required: true</w:t>
      </w:r>
    </w:p>
    <w:p w14:paraId="1C2BE822" w14:textId="77777777" w:rsidR="00F817B5" w:rsidRPr="00986E88" w:rsidRDefault="00F817B5" w:rsidP="00F817B5">
      <w:pPr>
        <w:pStyle w:val="PL"/>
      </w:pPr>
      <w:r w:rsidRPr="00986E88">
        <w:t xml:space="preserve">        content:</w:t>
      </w:r>
    </w:p>
    <w:p w14:paraId="5B751E9E" w14:textId="77777777" w:rsidR="00F817B5" w:rsidRDefault="00F817B5" w:rsidP="00F817B5">
      <w:pPr>
        <w:pStyle w:val="PL"/>
      </w:pPr>
      <w:r w:rsidRPr="00986E88">
        <w:t xml:space="preserve">          application/json:</w:t>
      </w:r>
    </w:p>
    <w:p w14:paraId="37246B11" w14:textId="77777777" w:rsidR="00F817B5" w:rsidRPr="00986E88" w:rsidRDefault="00F817B5" w:rsidP="00F817B5">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B2C3296" w14:textId="77777777" w:rsidR="00F817B5" w:rsidRPr="00986E88" w:rsidRDefault="00F817B5" w:rsidP="00F817B5">
      <w:pPr>
        <w:pStyle w:val="PL"/>
      </w:pPr>
      <w:r w:rsidRPr="00986E88">
        <w:t xml:space="preserve">      responses:</w:t>
      </w:r>
    </w:p>
    <w:p w14:paraId="399D5BF1" w14:textId="77777777" w:rsidR="00F817B5" w:rsidRDefault="00F817B5" w:rsidP="00F817B5">
      <w:pPr>
        <w:pStyle w:val="PL"/>
      </w:pPr>
      <w:r>
        <w:t xml:space="preserve">        default:</w:t>
      </w:r>
    </w:p>
    <w:p w14:paraId="64DCEFE9" w14:textId="77777777" w:rsidR="00F817B5" w:rsidRDefault="00F817B5" w:rsidP="00F817B5">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ECA2CD" w14:textId="77777777" w:rsidR="00F817B5" w:rsidRPr="00986E88" w:rsidRDefault="00F817B5" w:rsidP="00F817B5">
      <w:pPr>
        <w:pStyle w:val="PL"/>
      </w:pPr>
      <w:r w:rsidRPr="00986E88">
        <w:t xml:space="preserve">      callbacks:</w:t>
      </w:r>
    </w:p>
    <w:p w14:paraId="332E4E31" w14:textId="77777777" w:rsidR="00F817B5" w:rsidRPr="00986E88" w:rsidRDefault="00F817B5" w:rsidP="00F817B5">
      <w:pPr>
        <w:pStyle w:val="PL"/>
      </w:pPr>
      <w:r w:rsidRPr="00986E88">
        <w:t xml:space="preserve">        </w:t>
      </w:r>
      <w:r w:rsidRPr="00DE0938">
        <w:t>restorationNotification</w:t>
      </w:r>
      <w:r w:rsidRPr="00986E88">
        <w:t>:</w:t>
      </w:r>
    </w:p>
    <w:p w14:paraId="127A7EBA" w14:textId="77777777" w:rsidR="00F817B5" w:rsidRDefault="00F817B5" w:rsidP="00F817B5">
      <w:pPr>
        <w:pStyle w:val="PL"/>
      </w:pPr>
      <w:r w:rsidRPr="00986E88">
        <w:t xml:space="preserve">          '{</w:t>
      </w:r>
      <w:r>
        <w:rPr>
          <w:lang w:val="en-US"/>
        </w:rPr>
        <w:t>data</w:t>
      </w:r>
      <w:r w:rsidRPr="00B06F7A">
        <w:rPr>
          <w:lang w:val="en-US"/>
        </w:rPr>
        <w:t>RestorationCallbackUri</w:t>
      </w:r>
      <w:r w:rsidRPr="00986E88">
        <w:t>}':</w:t>
      </w:r>
    </w:p>
    <w:p w14:paraId="005C5FA5" w14:textId="77777777" w:rsidR="00F817B5" w:rsidRPr="00986E88" w:rsidRDefault="00F817B5" w:rsidP="00F817B5">
      <w:pPr>
        <w:pStyle w:val="PL"/>
        <w:rPr>
          <w:lang w:eastAsia="zh-CN"/>
        </w:rPr>
      </w:pPr>
      <w:r>
        <w:rPr>
          <w:rFonts w:hint="eastAsia"/>
          <w:lang w:eastAsia="zh-CN"/>
        </w:rPr>
        <w:t xml:space="preserve"> </w:t>
      </w:r>
      <w:r>
        <w:rPr>
          <w:lang w:eastAsia="zh-CN"/>
        </w:rPr>
        <w:t xml:space="preserve">         # The URI in </w:t>
      </w:r>
      <w:r w:rsidRPr="00986E88">
        <w:t>{</w:t>
      </w:r>
      <w:r>
        <w:rPr>
          <w:lang w:val="en-US"/>
        </w:rPr>
        <w:t>data</w:t>
      </w:r>
      <w:r w:rsidRPr="00B06F7A">
        <w:rPr>
          <w:lang w:val="en-US"/>
        </w:rPr>
        <w:t>RestorationCallbackUri</w:t>
      </w:r>
      <w:r w:rsidRPr="00986E88">
        <w:t>}</w:t>
      </w:r>
      <w:r>
        <w:t xml:space="preserve"> is the default endpoint discovered from NRF.</w:t>
      </w:r>
    </w:p>
    <w:p w14:paraId="72CDE7A6" w14:textId="77777777" w:rsidR="00F817B5" w:rsidRPr="00986E88" w:rsidRDefault="00F817B5" w:rsidP="00F817B5">
      <w:pPr>
        <w:pStyle w:val="PL"/>
      </w:pPr>
      <w:r w:rsidRPr="00986E88">
        <w:t xml:space="preserve">            post:</w:t>
      </w:r>
    </w:p>
    <w:p w14:paraId="603CB9AD" w14:textId="77777777" w:rsidR="00F817B5" w:rsidRPr="00986E88" w:rsidRDefault="00F817B5" w:rsidP="00F817B5">
      <w:pPr>
        <w:pStyle w:val="PL"/>
      </w:pPr>
      <w:r w:rsidRPr="00986E88">
        <w:t xml:space="preserve">              requestBody:</w:t>
      </w:r>
    </w:p>
    <w:p w14:paraId="14ABF924" w14:textId="77777777" w:rsidR="00F817B5" w:rsidRPr="00986E88" w:rsidRDefault="00F817B5" w:rsidP="00F817B5">
      <w:pPr>
        <w:pStyle w:val="PL"/>
      </w:pPr>
      <w:r w:rsidRPr="00986E88">
        <w:t xml:space="preserve">                required: true</w:t>
      </w:r>
    </w:p>
    <w:p w14:paraId="2481A502" w14:textId="77777777" w:rsidR="00F817B5" w:rsidRPr="00986E88" w:rsidRDefault="00F817B5" w:rsidP="00F817B5">
      <w:pPr>
        <w:pStyle w:val="PL"/>
      </w:pPr>
      <w:r w:rsidRPr="00986E88">
        <w:t xml:space="preserve">                content:</w:t>
      </w:r>
    </w:p>
    <w:p w14:paraId="1CA409C8" w14:textId="77777777" w:rsidR="00F817B5" w:rsidRPr="00986E88" w:rsidRDefault="00F817B5" w:rsidP="00F817B5">
      <w:pPr>
        <w:pStyle w:val="PL"/>
      </w:pPr>
      <w:r w:rsidRPr="00986E88">
        <w:t xml:space="preserve">                  application/json:</w:t>
      </w:r>
    </w:p>
    <w:p w14:paraId="5C17FF24" w14:textId="77777777" w:rsidR="00F817B5" w:rsidRPr="00986E88" w:rsidRDefault="00F817B5" w:rsidP="00F817B5">
      <w:pPr>
        <w:pStyle w:val="PL"/>
      </w:pPr>
      <w:r w:rsidRPr="00986E88">
        <w:t xml:space="preserve">                    schema:</w:t>
      </w:r>
    </w:p>
    <w:p w14:paraId="1FA3FED7" w14:textId="77777777" w:rsidR="00F817B5" w:rsidRPr="00986E88" w:rsidRDefault="00F817B5" w:rsidP="00F817B5">
      <w:pPr>
        <w:pStyle w:val="PL"/>
      </w:pPr>
      <w:r w:rsidRPr="00986E88">
        <w:t xml:space="preserve">                      $ref: '#/components/schemas/</w:t>
      </w:r>
      <w:r>
        <w:rPr>
          <w:lang w:eastAsia="zh-CN"/>
        </w:rPr>
        <w:t>DataRestorationNotification</w:t>
      </w:r>
      <w:r w:rsidRPr="00986E88">
        <w:t>'</w:t>
      </w:r>
    </w:p>
    <w:p w14:paraId="7174541F" w14:textId="77777777" w:rsidR="00F817B5" w:rsidRPr="00986E88" w:rsidRDefault="00F817B5" w:rsidP="00F817B5">
      <w:pPr>
        <w:pStyle w:val="PL"/>
      </w:pPr>
      <w:r w:rsidRPr="00986E88">
        <w:t xml:space="preserve">              responses:</w:t>
      </w:r>
    </w:p>
    <w:p w14:paraId="16CC172F" w14:textId="77777777" w:rsidR="00F817B5" w:rsidRPr="00986E88" w:rsidRDefault="00F817B5" w:rsidP="00F817B5">
      <w:pPr>
        <w:pStyle w:val="PL"/>
      </w:pPr>
      <w:r w:rsidRPr="00986E88">
        <w:t xml:space="preserve">                '204':</w:t>
      </w:r>
    </w:p>
    <w:p w14:paraId="2EA22B89" w14:textId="77777777" w:rsidR="00F817B5" w:rsidRPr="00986E88" w:rsidRDefault="00F817B5" w:rsidP="00F817B5">
      <w:pPr>
        <w:pStyle w:val="PL"/>
      </w:pPr>
      <w:r w:rsidRPr="00986E88">
        <w:t xml:space="preserve">                  description: No Content, Notification was succesfull</w:t>
      </w:r>
    </w:p>
    <w:p w14:paraId="1E6CE8DC" w14:textId="77777777" w:rsidR="00F817B5" w:rsidRPr="00690A26" w:rsidRDefault="00F817B5" w:rsidP="00F817B5">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32DFB57" w14:textId="77777777" w:rsidR="00F817B5" w:rsidRDefault="00F817B5" w:rsidP="00F817B5">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26101405" w14:textId="77777777" w:rsidR="00F817B5" w:rsidRPr="003B2883" w:rsidRDefault="00F817B5" w:rsidP="00F817B5">
      <w:pPr>
        <w:pStyle w:val="PL"/>
      </w:pPr>
      <w:r w:rsidRPr="003B2883">
        <w:lastRenderedPageBreak/>
        <w:t xml:space="preserve">         </w:t>
      </w:r>
      <w:r>
        <w:rPr>
          <w:lang w:val="en-US"/>
        </w:rPr>
        <w:t xml:space="preserve">        </w:t>
      </w:r>
      <w:r w:rsidRPr="003B2883">
        <w:t xml:space="preserve"> content:</w:t>
      </w:r>
    </w:p>
    <w:p w14:paraId="51DCCE5F" w14:textId="77777777" w:rsidR="00F817B5" w:rsidRPr="003B2883" w:rsidRDefault="00F817B5" w:rsidP="00F817B5">
      <w:pPr>
        <w:pStyle w:val="PL"/>
      </w:pPr>
      <w:r w:rsidRPr="003B2883">
        <w:t xml:space="preserve">        </w:t>
      </w:r>
      <w:r>
        <w:rPr>
          <w:lang w:val="en-US"/>
        </w:rPr>
        <w:t xml:space="preserve">        </w:t>
      </w:r>
      <w:r w:rsidRPr="003B2883">
        <w:t xml:space="preserve">    application/json:</w:t>
      </w:r>
    </w:p>
    <w:p w14:paraId="1EE5E217" w14:textId="77777777" w:rsidR="00F817B5" w:rsidRPr="003B2883" w:rsidRDefault="00F817B5" w:rsidP="00F817B5">
      <w:pPr>
        <w:pStyle w:val="PL"/>
      </w:pPr>
      <w:r w:rsidRPr="003B2883">
        <w:t xml:space="preserve">   </w:t>
      </w:r>
      <w:r>
        <w:rPr>
          <w:lang w:val="en-US"/>
        </w:rPr>
        <w:t xml:space="preserve">        </w:t>
      </w:r>
      <w:r w:rsidRPr="003B2883">
        <w:t xml:space="preserve">           schema:</w:t>
      </w:r>
    </w:p>
    <w:p w14:paraId="741F3C15" w14:textId="77777777" w:rsidR="00F817B5" w:rsidRDefault="00F817B5" w:rsidP="00F817B5">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6D50E684" w14:textId="77777777" w:rsidR="00F817B5" w:rsidRPr="00690A26" w:rsidRDefault="00F817B5" w:rsidP="00F817B5">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3A83D94"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84F38B2"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123EEE04"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133DD1EB" w14:textId="77777777" w:rsidR="00F817B5" w:rsidRPr="00690A26" w:rsidRDefault="00F817B5" w:rsidP="00F817B5">
      <w:pPr>
        <w:pStyle w:val="PL"/>
      </w:pPr>
      <w:r w:rsidRPr="00690A26">
        <w:t xml:space="preserve">          </w:t>
      </w:r>
      <w:r w:rsidRPr="00690A26">
        <w:rPr>
          <w:rFonts w:hint="eastAsia"/>
          <w:lang w:eastAsia="zh-CN"/>
        </w:rPr>
        <w:t xml:space="preserve">    </w:t>
      </w:r>
      <w:r>
        <w:rPr>
          <w:lang w:val="en-US"/>
        </w:rPr>
        <w:t xml:space="preserve">        </w:t>
      </w:r>
      <w:r w:rsidRPr="00690A26">
        <w:t>schema:</w:t>
      </w:r>
    </w:p>
    <w:p w14:paraId="45AADC45" w14:textId="77777777" w:rsidR="00F817B5" w:rsidRDefault="00F817B5" w:rsidP="00F817B5">
      <w:pPr>
        <w:pStyle w:val="PL"/>
      </w:pPr>
      <w:r w:rsidRPr="00690A26">
        <w:t xml:space="preserve">          </w:t>
      </w:r>
      <w:r w:rsidRPr="00690A26">
        <w:rPr>
          <w:rFonts w:hint="eastAsia"/>
          <w:lang w:eastAsia="zh-CN"/>
        </w:rPr>
        <w:t xml:space="preserve">      </w:t>
      </w:r>
      <w:r>
        <w:rPr>
          <w:lang w:val="en-US"/>
        </w:rPr>
        <w:t xml:space="preserve">        </w:t>
      </w:r>
      <w:r w:rsidRPr="00690A26">
        <w:t>type: string</w:t>
      </w:r>
    </w:p>
    <w:p w14:paraId="46D109E0" w14:textId="77777777" w:rsidR="00F817B5" w:rsidRPr="00690A26" w:rsidRDefault="00F817B5" w:rsidP="00F817B5">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5C74A2CD" w14:textId="77777777" w:rsidR="00F817B5" w:rsidRDefault="00F817B5" w:rsidP="00F817B5">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019676CE" w14:textId="77777777" w:rsidR="00F817B5" w:rsidRPr="003B2883" w:rsidRDefault="00F817B5" w:rsidP="00F817B5">
      <w:pPr>
        <w:pStyle w:val="PL"/>
      </w:pPr>
      <w:r w:rsidRPr="003B2883">
        <w:t xml:space="preserve">          </w:t>
      </w:r>
      <w:r>
        <w:rPr>
          <w:lang w:val="en-US"/>
        </w:rPr>
        <w:t xml:space="preserve">        </w:t>
      </w:r>
      <w:r w:rsidRPr="003B2883">
        <w:t>content:</w:t>
      </w:r>
    </w:p>
    <w:p w14:paraId="045878A2" w14:textId="77777777" w:rsidR="00F817B5" w:rsidRPr="003B2883" w:rsidRDefault="00F817B5" w:rsidP="00F817B5">
      <w:pPr>
        <w:pStyle w:val="PL"/>
      </w:pPr>
      <w:r w:rsidRPr="003B2883">
        <w:t xml:space="preserve">           </w:t>
      </w:r>
      <w:r>
        <w:rPr>
          <w:lang w:val="en-US"/>
        </w:rPr>
        <w:t xml:space="preserve">        </w:t>
      </w:r>
      <w:r w:rsidRPr="003B2883">
        <w:t xml:space="preserve"> application/json:</w:t>
      </w:r>
    </w:p>
    <w:p w14:paraId="51189061" w14:textId="77777777" w:rsidR="00F817B5" w:rsidRPr="003B2883" w:rsidRDefault="00F817B5" w:rsidP="00F817B5">
      <w:pPr>
        <w:pStyle w:val="PL"/>
      </w:pPr>
      <w:r w:rsidRPr="003B2883">
        <w:t xml:space="preserve">              </w:t>
      </w:r>
      <w:r>
        <w:rPr>
          <w:lang w:val="en-US"/>
        </w:rPr>
        <w:t xml:space="preserve">        </w:t>
      </w:r>
      <w:r w:rsidRPr="003B2883">
        <w:t>schema:</w:t>
      </w:r>
    </w:p>
    <w:p w14:paraId="3667C10C" w14:textId="77777777" w:rsidR="00F817B5" w:rsidRDefault="00F817B5" w:rsidP="00F817B5">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565C1DA" w14:textId="77777777" w:rsidR="00F817B5" w:rsidRPr="00690A26" w:rsidRDefault="00F817B5" w:rsidP="00F817B5">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6BCA8F86"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54F104E2"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D554006"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0A85EB91"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4EAAD4CB" w14:textId="77777777" w:rsidR="00F817B5" w:rsidRPr="00690A26" w:rsidRDefault="00F817B5" w:rsidP="00F817B5">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AB255A7" w14:textId="77777777" w:rsidR="00F817B5" w:rsidRPr="00986E88" w:rsidRDefault="00F817B5" w:rsidP="00F817B5">
      <w:pPr>
        <w:pStyle w:val="PL"/>
      </w:pPr>
      <w:r w:rsidRPr="00986E88">
        <w:t xml:space="preserve">                '</w:t>
      </w:r>
      <w:r>
        <w:t>404</w:t>
      </w:r>
      <w:r w:rsidRPr="00986E88">
        <w:t>':</w:t>
      </w:r>
    </w:p>
    <w:p w14:paraId="768C9C57" w14:textId="77777777" w:rsidR="00F817B5" w:rsidRPr="008F2F3C" w:rsidRDefault="00F817B5" w:rsidP="00F817B5">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0B56AA0C" w14:textId="77777777" w:rsidR="00F817B5" w:rsidRDefault="00F817B5" w:rsidP="00F817B5">
      <w:pPr>
        <w:pStyle w:val="PL"/>
      </w:pPr>
      <w:r>
        <w:t xml:space="preserve">                default:</w:t>
      </w:r>
    </w:p>
    <w:p w14:paraId="16C64C54" w14:textId="77777777" w:rsidR="00F817B5" w:rsidRDefault="00F817B5" w:rsidP="00F817B5">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06AEE4F" w14:textId="77777777" w:rsidR="00F817B5" w:rsidRDefault="00F817B5" w:rsidP="003133A5">
      <w:pPr>
        <w:pStyle w:val="PL"/>
      </w:pPr>
    </w:p>
    <w:p w14:paraId="31452497" w14:textId="77777777" w:rsidR="003133A5" w:rsidRDefault="003133A5" w:rsidP="003133A5">
      <w:pPr>
        <w:pStyle w:val="PL"/>
      </w:pPr>
      <w:r>
        <w:t>components:</w:t>
      </w:r>
    </w:p>
    <w:p w14:paraId="4499912B" w14:textId="77777777" w:rsidR="003133A5" w:rsidRDefault="003133A5" w:rsidP="003133A5">
      <w:pPr>
        <w:pStyle w:val="PL"/>
      </w:pPr>
      <w:r>
        <w:t xml:space="preserve">  securitySchemes:</w:t>
      </w:r>
    </w:p>
    <w:p w14:paraId="5262F011" w14:textId="77777777" w:rsidR="003133A5" w:rsidRDefault="003133A5" w:rsidP="003133A5">
      <w:pPr>
        <w:pStyle w:val="PL"/>
      </w:pPr>
      <w:r>
        <w:t xml:space="preserve">    oAuth2ClientCredentials:</w:t>
      </w:r>
    </w:p>
    <w:p w14:paraId="38A0A706" w14:textId="77777777" w:rsidR="003133A5" w:rsidRDefault="003133A5" w:rsidP="003133A5">
      <w:pPr>
        <w:pStyle w:val="PL"/>
      </w:pPr>
      <w:r>
        <w:t xml:space="preserve">      type: oauth2</w:t>
      </w:r>
    </w:p>
    <w:p w14:paraId="06346BC6" w14:textId="77777777" w:rsidR="003133A5" w:rsidRDefault="003133A5" w:rsidP="003133A5">
      <w:pPr>
        <w:pStyle w:val="PL"/>
      </w:pPr>
      <w:r>
        <w:t xml:space="preserve">      flows:</w:t>
      </w:r>
    </w:p>
    <w:p w14:paraId="24172F32" w14:textId="77777777" w:rsidR="003133A5" w:rsidRDefault="003133A5" w:rsidP="003133A5">
      <w:pPr>
        <w:pStyle w:val="PL"/>
      </w:pPr>
      <w:r>
        <w:t xml:space="preserve">        clientCredentials:</w:t>
      </w:r>
    </w:p>
    <w:p w14:paraId="287A67B5" w14:textId="77777777" w:rsidR="003133A5" w:rsidRDefault="003133A5" w:rsidP="003133A5">
      <w:pPr>
        <w:pStyle w:val="PL"/>
      </w:pPr>
      <w:r>
        <w:t xml:space="preserve">          tokenUrl: '{nrfApiRoot}/oauth2/token'</w:t>
      </w:r>
    </w:p>
    <w:p w14:paraId="7AE95CB9" w14:textId="77777777" w:rsidR="003133A5" w:rsidRDefault="003133A5" w:rsidP="003133A5">
      <w:pPr>
        <w:pStyle w:val="PL"/>
        <w:rPr>
          <w:lang w:eastAsia="zh-CN"/>
        </w:rPr>
      </w:pPr>
      <w:r>
        <w:t xml:space="preserve">          scopes:</w:t>
      </w:r>
    </w:p>
    <w:p w14:paraId="65971A78" w14:textId="77777777" w:rsidR="003133A5" w:rsidRDefault="003133A5" w:rsidP="003133A5">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70DF51C5" w14:textId="77777777" w:rsidR="003133A5" w:rsidRPr="00734516" w:rsidRDefault="003133A5" w:rsidP="003133A5">
      <w:pPr>
        <w:pStyle w:val="PL"/>
        <w:rPr>
          <w:lang w:eastAsia="zh-CN"/>
        </w:rPr>
      </w:pPr>
      <w:r>
        <w:t xml:space="preserve">            nudr-dr:subscription-data: Access to the SubscriptionData data set</w:t>
      </w:r>
    </w:p>
    <w:p w14:paraId="4250ED26" w14:textId="77777777" w:rsidR="003133A5" w:rsidRPr="00C5742A" w:rsidRDefault="003133A5" w:rsidP="003133A5">
      <w:pPr>
        <w:pStyle w:val="PL"/>
      </w:pPr>
      <w:r>
        <w:t xml:space="preserve">            nudr-dr:</w:t>
      </w:r>
      <w:r w:rsidRPr="00D77526">
        <w:t>subscription-data:authentication-subscription:read: Access to read the AuthenticationSubscription resource of the SubscriptionData data set</w:t>
      </w:r>
    </w:p>
    <w:p w14:paraId="35A6AAF0" w14:textId="77777777" w:rsidR="003133A5" w:rsidRDefault="003133A5" w:rsidP="003133A5">
      <w:pPr>
        <w:pStyle w:val="PL"/>
        <w:rPr>
          <w:lang w:eastAsia="zh-CN"/>
        </w:rPr>
      </w:pPr>
      <w:r w:rsidRPr="00D77526">
        <w:t xml:space="preserve">            nudr-dr:subscription-data:authentication-subscription:modify: Access to update the AuthenticationSubscription resource of the SubscriptionData data set</w:t>
      </w:r>
    </w:p>
    <w:p w14:paraId="55F894C0" w14:textId="77777777" w:rsidR="003133A5" w:rsidRDefault="003133A5" w:rsidP="003133A5">
      <w:pPr>
        <w:pStyle w:val="PL"/>
        <w:rPr>
          <w:lang w:eastAsia="zh-CN"/>
        </w:rPr>
      </w:pPr>
      <w:r>
        <w:t xml:space="preserve">            nudr-dr:subscription-data:registrations:write: Write access to NF registration resources of the SubscriptionData data set</w:t>
      </w:r>
    </w:p>
    <w:p w14:paraId="3C6F623E" w14:textId="77777777" w:rsidR="003133A5" w:rsidRDefault="003133A5" w:rsidP="003133A5">
      <w:pPr>
        <w:pStyle w:val="PL"/>
      </w:pPr>
      <w:r>
        <w:t xml:space="preserve">            nudr-dr:policy-data: Access to the PolicyData data set</w:t>
      </w:r>
    </w:p>
    <w:p w14:paraId="1818ABDC" w14:textId="77777777" w:rsidR="0010282E" w:rsidRDefault="0010282E" w:rsidP="0010282E">
      <w:pPr>
        <w:pStyle w:val="PL"/>
      </w:pPr>
      <w:r>
        <w:lastRenderedPageBreak/>
        <w:t xml:space="preserve">            </w:t>
      </w:r>
      <w:r w:rsidRPr="00CB6975">
        <w:t>nudr-dr:policy-data</w:t>
      </w:r>
      <w:r>
        <w:t xml:space="preserve">:ues:read: </w:t>
      </w:r>
      <w:r w:rsidRPr="00CB6975">
        <w:t xml:space="preserve">Access to </w:t>
      </w:r>
      <w:r>
        <w:t>read the UEs resource</w:t>
      </w:r>
    </w:p>
    <w:p w14:paraId="0585C768" w14:textId="77777777" w:rsidR="0010282E" w:rsidRDefault="0010282E" w:rsidP="0010282E">
      <w:pPr>
        <w:pStyle w:val="PL"/>
      </w:pPr>
      <w:r>
        <w:t xml:space="preserve">            </w:t>
      </w:r>
      <w:r w:rsidRPr="00CB6975">
        <w:t>nudr-dr:policy-data</w:t>
      </w:r>
      <w:r>
        <w:t xml:space="preserve">:ues:am-data:read: </w:t>
      </w:r>
      <w:r w:rsidRPr="00CB6975">
        <w:t xml:space="preserve">Access to </w:t>
      </w:r>
      <w:r>
        <w:t>read the UEs Access and Mobility policy data</w:t>
      </w:r>
    </w:p>
    <w:p w14:paraId="783F81E5" w14:textId="77777777" w:rsidR="0010282E" w:rsidRDefault="0010282E" w:rsidP="0010282E">
      <w:pPr>
        <w:pStyle w:val="PL"/>
      </w:pPr>
      <w:r>
        <w:t xml:space="preserve">            </w:t>
      </w:r>
      <w:r w:rsidRPr="00CB6975">
        <w:t>nudr-dr:policy-data</w:t>
      </w:r>
      <w:r>
        <w:t xml:space="preserve">:ues:ue-policy-set:read: </w:t>
      </w:r>
      <w:r w:rsidRPr="00CB6975">
        <w:t xml:space="preserve">Access to </w:t>
      </w:r>
      <w:r>
        <w:t>read the UEs Policy Set data</w:t>
      </w:r>
    </w:p>
    <w:p w14:paraId="37673956" w14:textId="77777777" w:rsidR="0010282E" w:rsidRDefault="0010282E" w:rsidP="0010282E">
      <w:pPr>
        <w:pStyle w:val="PL"/>
      </w:pPr>
      <w:r>
        <w:t xml:space="preserve">            </w:t>
      </w:r>
      <w:r w:rsidRPr="00CB6975">
        <w:t>nudr-dr:policy-data</w:t>
      </w:r>
      <w:r>
        <w:t xml:space="preserve">:ues:ue-policy-set:create: </w:t>
      </w:r>
      <w:r w:rsidRPr="00CB6975">
        <w:t xml:space="preserve">Access to </w:t>
      </w:r>
      <w:r>
        <w:t>create the UEs Policy Set data</w:t>
      </w:r>
    </w:p>
    <w:p w14:paraId="0E0F578F" w14:textId="77777777" w:rsidR="0010282E" w:rsidRDefault="0010282E" w:rsidP="0010282E">
      <w:pPr>
        <w:pStyle w:val="PL"/>
      </w:pPr>
      <w:r>
        <w:t xml:space="preserve">            </w:t>
      </w:r>
      <w:r w:rsidRPr="00CB6975">
        <w:t>nudr-dr:policy-data</w:t>
      </w:r>
      <w:r>
        <w:t xml:space="preserve">:ues:ue-policy-set:modify: </w:t>
      </w:r>
      <w:r w:rsidRPr="00CB6975">
        <w:t xml:space="preserve">Access to </w:t>
      </w:r>
      <w:r>
        <w:t>update the UEs Policy Set data</w:t>
      </w:r>
    </w:p>
    <w:p w14:paraId="7D9ECF14" w14:textId="77777777" w:rsidR="0010282E" w:rsidRDefault="0010282E" w:rsidP="0010282E">
      <w:pPr>
        <w:pStyle w:val="PL"/>
      </w:pPr>
      <w:r>
        <w:t xml:space="preserve">            </w:t>
      </w:r>
      <w:r w:rsidRPr="00CB6975">
        <w:t>nudr-dr:policy-data</w:t>
      </w:r>
      <w:r>
        <w:t xml:space="preserve">:ues:sm-data:read: </w:t>
      </w:r>
      <w:r w:rsidRPr="00CB6975">
        <w:t xml:space="preserve">Access to </w:t>
      </w:r>
      <w:r>
        <w:t>read the UEs Session Management Policy data</w:t>
      </w:r>
    </w:p>
    <w:p w14:paraId="507B3311" w14:textId="77777777" w:rsidR="0010282E" w:rsidRDefault="0010282E" w:rsidP="0010282E">
      <w:pPr>
        <w:pStyle w:val="PL"/>
      </w:pPr>
      <w:r>
        <w:t xml:space="preserve">            </w:t>
      </w:r>
      <w:r w:rsidRPr="00CB6975">
        <w:t>nudr-dr:policy-data</w:t>
      </w:r>
      <w:r>
        <w:t xml:space="preserve">:ues:sm-data:modify: </w:t>
      </w:r>
      <w:r w:rsidRPr="00CB6975">
        <w:t xml:space="preserve">Access to </w:t>
      </w:r>
      <w:r>
        <w:t>update the UEs Session Management Policy data</w:t>
      </w:r>
    </w:p>
    <w:p w14:paraId="2162F64F" w14:textId="77777777" w:rsidR="0010282E" w:rsidRDefault="0010282E" w:rsidP="0010282E">
      <w:pPr>
        <w:pStyle w:val="PL"/>
      </w:pPr>
      <w:r>
        <w:t xml:space="preserve">            </w:t>
      </w:r>
      <w:r w:rsidRPr="00CB6975">
        <w:t>nudr-dr:policy-data</w:t>
      </w:r>
      <w:r>
        <w:t xml:space="preserve">:ues:sm-data:create: </w:t>
      </w:r>
      <w:r w:rsidRPr="00CB6975">
        <w:t xml:space="preserve">Access to </w:t>
      </w:r>
      <w:r>
        <w:t>create the UEs Session Management Policy data</w:t>
      </w:r>
    </w:p>
    <w:p w14:paraId="6C8FF416" w14:textId="77777777" w:rsidR="0010282E" w:rsidRDefault="0010282E" w:rsidP="0010282E">
      <w:pPr>
        <w:pStyle w:val="PL"/>
      </w:pPr>
      <w:r>
        <w:t xml:space="preserve">            </w:t>
      </w:r>
      <w:r w:rsidRPr="00CB6975">
        <w:t>nudr-dr:policy-data</w:t>
      </w:r>
      <w:r>
        <w:t xml:space="preserve">:sponsor-connectivity-data:read: </w:t>
      </w:r>
      <w:r w:rsidRPr="00CB6975">
        <w:t xml:space="preserve">Access to </w:t>
      </w:r>
      <w:r>
        <w:t>read the sponsored Connectivity Data</w:t>
      </w:r>
    </w:p>
    <w:p w14:paraId="6993E374" w14:textId="77777777" w:rsidR="0010282E" w:rsidRDefault="0010282E" w:rsidP="0010282E">
      <w:pPr>
        <w:pStyle w:val="PL"/>
      </w:pPr>
      <w:r>
        <w:t xml:space="preserve">            </w:t>
      </w:r>
      <w:r w:rsidRPr="00CB6975">
        <w:t>nudr-dr:policy-data</w:t>
      </w:r>
      <w:r>
        <w:t>:bdt-data:read:</w:t>
      </w:r>
      <w:r w:rsidRPr="00B122F6">
        <w:t xml:space="preserve"> </w:t>
      </w:r>
      <w:r w:rsidRPr="00CB6975">
        <w:t xml:space="preserve">Access to </w:t>
      </w:r>
      <w:r>
        <w:t>read the BDT data resource</w:t>
      </w:r>
    </w:p>
    <w:p w14:paraId="6989D5E5" w14:textId="77777777" w:rsidR="0010282E" w:rsidRDefault="0010282E" w:rsidP="0010282E">
      <w:pPr>
        <w:pStyle w:val="PL"/>
      </w:pPr>
      <w:r>
        <w:t xml:space="preserve">            </w:t>
      </w:r>
      <w:r w:rsidRPr="00CB6975">
        <w:t>nudr-dr:policy-data</w:t>
      </w:r>
      <w:r>
        <w:t xml:space="preserve">:bdt-data:create: </w:t>
      </w:r>
      <w:r w:rsidRPr="00CB6975">
        <w:t xml:space="preserve">Access to </w:t>
      </w:r>
      <w:r>
        <w:t>create the BDT data resource</w:t>
      </w:r>
    </w:p>
    <w:p w14:paraId="67DF9C96" w14:textId="77777777" w:rsidR="0010282E" w:rsidRDefault="0010282E" w:rsidP="0010282E">
      <w:pPr>
        <w:pStyle w:val="PL"/>
      </w:pPr>
      <w:r>
        <w:t xml:space="preserve">            </w:t>
      </w:r>
      <w:r w:rsidRPr="00CB6975">
        <w:t>nudr-dr:policy-data</w:t>
      </w:r>
      <w:r>
        <w:t xml:space="preserve">:bdt-data:modify: </w:t>
      </w:r>
      <w:r w:rsidRPr="00CB6975">
        <w:t xml:space="preserve">Access to </w:t>
      </w:r>
      <w:r>
        <w:t>update the BDT data resource</w:t>
      </w:r>
    </w:p>
    <w:p w14:paraId="08872400" w14:textId="77777777" w:rsidR="0010282E" w:rsidRDefault="0010282E" w:rsidP="0010282E">
      <w:pPr>
        <w:pStyle w:val="PL"/>
      </w:pPr>
      <w:r>
        <w:t xml:space="preserve">            </w:t>
      </w:r>
      <w:r w:rsidRPr="00CB6975">
        <w:t>nudr-dr:policy-data</w:t>
      </w:r>
      <w:r>
        <w:t xml:space="preserve">:subs-to-notify:create: </w:t>
      </w:r>
      <w:r w:rsidRPr="00CB6975">
        <w:t xml:space="preserve">Access to </w:t>
      </w:r>
      <w:r>
        <w:t>create Subscriptions resources</w:t>
      </w:r>
    </w:p>
    <w:p w14:paraId="437CD0FE" w14:textId="77777777" w:rsidR="0010282E" w:rsidRDefault="0010282E" w:rsidP="0010282E">
      <w:pPr>
        <w:pStyle w:val="PL"/>
      </w:pPr>
      <w:r>
        <w:t xml:space="preserve">            </w:t>
      </w:r>
      <w:r w:rsidRPr="00CB6975">
        <w:t>nudr-dr:policy-data</w:t>
      </w:r>
      <w:r>
        <w:t xml:space="preserve">:subs-to-notify:modify: </w:t>
      </w:r>
      <w:r w:rsidRPr="00CB6975">
        <w:t xml:space="preserve">Access to </w:t>
      </w:r>
      <w:r>
        <w:t>update Subscriptions resources</w:t>
      </w:r>
    </w:p>
    <w:p w14:paraId="266A7492" w14:textId="77777777" w:rsidR="0010282E" w:rsidRDefault="0010282E" w:rsidP="0010282E">
      <w:pPr>
        <w:pStyle w:val="PL"/>
      </w:pPr>
      <w:r>
        <w:t xml:space="preserve">            </w:t>
      </w:r>
      <w:r w:rsidRPr="00CB6975">
        <w:t>nudr-dr:policy-data</w:t>
      </w:r>
      <w:r>
        <w:t xml:space="preserve">:ues:operator-specific-data:read: </w:t>
      </w:r>
      <w:r w:rsidRPr="00CB6975">
        <w:t xml:space="preserve">Access to </w:t>
      </w:r>
      <w:r>
        <w:t>read the UEs operator specific policy data</w:t>
      </w:r>
    </w:p>
    <w:p w14:paraId="5D06C5C7" w14:textId="77777777" w:rsidR="0010282E" w:rsidRDefault="0010282E" w:rsidP="0010282E">
      <w:pPr>
        <w:pStyle w:val="PL"/>
      </w:pPr>
      <w:r>
        <w:t xml:space="preserve">            </w:t>
      </w:r>
      <w:r w:rsidRPr="00CB6975">
        <w:t>nudr-dr:policy-data</w:t>
      </w:r>
      <w:r>
        <w:t xml:space="preserve">:ues:operator-specific-data:modify: </w:t>
      </w:r>
      <w:r w:rsidRPr="00CB6975">
        <w:t xml:space="preserve">Access to </w:t>
      </w:r>
      <w:r>
        <w:t>update the UEs operator specific policy data</w:t>
      </w:r>
    </w:p>
    <w:p w14:paraId="67DE3ABB" w14:textId="77777777" w:rsidR="0010282E" w:rsidRDefault="0010282E" w:rsidP="0010282E">
      <w:pPr>
        <w:pStyle w:val="PL"/>
      </w:pPr>
      <w:r>
        <w:t xml:space="preserve">            </w:t>
      </w:r>
      <w:r w:rsidRPr="00CB6975">
        <w:t>nudr-dr:policy-data</w:t>
      </w:r>
      <w:r>
        <w:t xml:space="preserve">:ues:operator-specific-data:create: </w:t>
      </w:r>
      <w:r w:rsidRPr="00CB6975">
        <w:t xml:space="preserve">Access to </w:t>
      </w:r>
      <w:r>
        <w:t>create the UEs operator specific policy data</w:t>
      </w:r>
    </w:p>
    <w:p w14:paraId="53801729" w14:textId="77777777" w:rsidR="0010282E" w:rsidRDefault="0010282E" w:rsidP="0010282E">
      <w:pPr>
        <w:pStyle w:val="PL"/>
      </w:pPr>
      <w:r>
        <w:t xml:space="preserve">            </w:t>
      </w:r>
      <w:r w:rsidRPr="00CB6975">
        <w:t>nudr-dr:policy-data</w:t>
      </w:r>
      <w:r>
        <w:t xml:space="preserve">:slice-control-data:read: </w:t>
      </w:r>
      <w:r w:rsidRPr="00CB6975">
        <w:t xml:space="preserve">Access to </w:t>
      </w:r>
      <w:r>
        <w:t>read Slice specific Policy Control Data</w:t>
      </w:r>
    </w:p>
    <w:p w14:paraId="74056A11" w14:textId="77777777" w:rsidR="0010282E" w:rsidRDefault="0010282E" w:rsidP="0010282E">
      <w:pPr>
        <w:pStyle w:val="PL"/>
      </w:pPr>
      <w:r>
        <w:t xml:space="preserve">            </w:t>
      </w:r>
      <w:r w:rsidRPr="00CB6975">
        <w:t>nudr-dr:policy-data</w:t>
      </w:r>
      <w:r>
        <w:t xml:space="preserve">:slice-control-data:modify: </w:t>
      </w:r>
      <w:r w:rsidRPr="00CB6975">
        <w:t xml:space="preserve">Access to </w:t>
      </w:r>
      <w:r>
        <w:t>update Slice specific Policy Control Data</w:t>
      </w:r>
    </w:p>
    <w:p w14:paraId="0EC2F6C7" w14:textId="77777777" w:rsidR="000C1803" w:rsidRDefault="000C1803" w:rsidP="000C1803">
      <w:pPr>
        <w:pStyle w:val="PL"/>
      </w:pPr>
      <w:r>
        <w:t xml:space="preserve">            nudr-dr:exposure-data: Access to the ExposureData data set</w:t>
      </w:r>
    </w:p>
    <w:p w14:paraId="6881F9A5" w14:textId="77777777" w:rsidR="000C1803" w:rsidRDefault="000C1803" w:rsidP="000C1803">
      <w:pPr>
        <w:pStyle w:val="PL"/>
      </w:pPr>
      <w:r>
        <w:t xml:space="preserve">            </w:t>
      </w:r>
      <w:r w:rsidRPr="00CB6975">
        <w:t>nudr-dr:exposure-data</w:t>
      </w:r>
      <w:r>
        <w:t xml:space="preserve">:access-and-mobility-data:create: </w:t>
      </w:r>
      <w:r w:rsidRPr="00CB6975">
        <w:t xml:space="preserve">Access to </w:t>
      </w:r>
      <w:r>
        <w:t xml:space="preserve">create </w:t>
      </w:r>
      <w:r w:rsidRPr="00CB6975">
        <w:t>ExposureData</w:t>
      </w:r>
    </w:p>
    <w:p w14:paraId="5D532879" w14:textId="77777777" w:rsidR="000C1803" w:rsidRDefault="000C1803" w:rsidP="000C1803">
      <w:pPr>
        <w:pStyle w:val="PL"/>
      </w:pPr>
      <w:r>
        <w:t xml:space="preserve">            </w:t>
      </w:r>
      <w:r w:rsidRPr="00CB6975">
        <w:t>nudr-dr:exposure-data</w:t>
      </w:r>
      <w:r>
        <w:t xml:space="preserve">:access-and-mobility-data:read: </w:t>
      </w:r>
      <w:r w:rsidRPr="00CB6975">
        <w:t xml:space="preserve">Access to </w:t>
      </w:r>
      <w:r>
        <w:t xml:space="preserve">read </w:t>
      </w:r>
      <w:r w:rsidRPr="00CB6975">
        <w:t>ExposureData</w:t>
      </w:r>
    </w:p>
    <w:p w14:paraId="5A449B9F" w14:textId="77777777" w:rsidR="000C1803" w:rsidRDefault="000C1803" w:rsidP="000C1803">
      <w:pPr>
        <w:pStyle w:val="PL"/>
      </w:pPr>
      <w:r>
        <w:t xml:space="preserve">            </w:t>
      </w:r>
      <w:r w:rsidRPr="00CB6975">
        <w:t>nudr-dr:exposure-data</w:t>
      </w:r>
      <w:r>
        <w:t xml:space="preserve">:access-and-mobility-data:modify: </w:t>
      </w:r>
      <w:r w:rsidRPr="00CB6975">
        <w:t xml:space="preserve">Access to </w:t>
      </w:r>
      <w:r>
        <w:t xml:space="preserve">update </w:t>
      </w:r>
      <w:r w:rsidRPr="00CB6975">
        <w:t>ExposureData</w:t>
      </w:r>
    </w:p>
    <w:p w14:paraId="151311A9" w14:textId="77777777" w:rsidR="000C1803" w:rsidRDefault="000C1803" w:rsidP="000C1803">
      <w:pPr>
        <w:pStyle w:val="PL"/>
      </w:pPr>
      <w:r>
        <w:t xml:space="preserve">            </w:t>
      </w:r>
      <w:r w:rsidRPr="00CB6975">
        <w:t>nudr-dr:exposure-data</w:t>
      </w:r>
      <w:r>
        <w:t xml:space="preserve">:session-management-data:create: </w:t>
      </w:r>
      <w:r w:rsidRPr="00CB6975">
        <w:t xml:space="preserve">Access to </w:t>
      </w:r>
      <w:r>
        <w:t xml:space="preserve">create </w:t>
      </w:r>
      <w:r w:rsidRPr="00CB6975">
        <w:t>ExposureData</w:t>
      </w:r>
    </w:p>
    <w:p w14:paraId="17992D48" w14:textId="77777777" w:rsidR="000C1803" w:rsidRDefault="000C1803" w:rsidP="000C1803">
      <w:pPr>
        <w:pStyle w:val="PL"/>
      </w:pPr>
      <w:r>
        <w:t xml:space="preserve">            </w:t>
      </w:r>
      <w:r w:rsidRPr="00CB6975">
        <w:t>nudr-dr:exposure-data</w:t>
      </w:r>
      <w:r>
        <w:t xml:space="preserve">:session-management-data:read: </w:t>
      </w:r>
      <w:r w:rsidRPr="00CB6975">
        <w:t xml:space="preserve">Access to </w:t>
      </w:r>
      <w:r>
        <w:t xml:space="preserve">read </w:t>
      </w:r>
      <w:r w:rsidRPr="00CB6975">
        <w:t>ExposureData</w:t>
      </w:r>
    </w:p>
    <w:p w14:paraId="6A6ACF10" w14:textId="77777777" w:rsidR="000C1803" w:rsidRDefault="000C1803" w:rsidP="000C1803">
      <w:pPr>
        <w:pStyle w:val="PL"/>
      </w:pPr>
      <w:r>
        <w:t xml:space="preserve">            </w:t>
      </w:r>
      <w:r w:rsidRPr="00CB6975">
        <w:t>nudr-dr:exposure-data</w:t>
      </w:r>
      <w:r>
        <w:t xml:space="preserve">:session-management-data:modify: </w:t>
      </w:r>
      <w:r w:rsidRPr="00CB6975">
        <w:t xml:space="preserve">Access to </w:t>
      </w:r>
      <w:r>
        <w:t xml:space="preserve">update </w:t>
      </w:r>
      <w:r w:rsidRPr="00CB6975">
        <w:t>ExposureData</w:t>
      </w:r>
    </w:p>
    <w:p w14:paraId="1E968396" w14:textId="77777777" w:rsidR="000C1803" w:rsidRDefault="000C1803" w:rsidP="000C1803">
      <w:pPr>
        <w:pStyle w:val="PL"/>
      </w:pPr>
      <w:r>
        <w:t xml:space="preserve">            </w:t>
      </w:r>
      <w:r w:rsidRPr="00CB6975">
        <w:t>nudr-dr:</w:t>
      </w:r>
      <w:r>
        <w:t xml:space="preserve">exposure-data:subs-to-notify:create: </w:t>
      </w:r>
      <w:r w:rsidRPr="00CB6975">
        <w:t xml:space="preserve">Access to </w:t>
      </w:r>
      <w:r>
        <w:t>create Subscriptions resources</w:t>
      </w:r>
    </w:p>
    <w:p w14:paraId="0F42E51E" w14:textId="77777777" w:rsidR="000C1803" w:rsidRDefault="000C1803" w:rsidP="000C1803">
      <w:pPr>
        <w:pStyle w:val="PL"/>
      </w:pPr>
      <w:r>
        <w:t xml:space="preserve">            </w:t>
      </w:r>
      <w:r w:rsidRPr="00CB6975">
        <w:t>nudr-dr:</w:t>
      </w:r>
      <w:r>
        <w:t xml:space="preserve">exposure-data:subs-to-notify:modify: </w:t>
      </w:r>
      <w:r w:rsidRPr="00CB6975">
        <w:t xml:space="preserve">Access to </w:t>
      </w:r>
      <w:r>
        <w:t>update Subscriptions resources</w:t>
      </w:r>
    </w:p>
    <w:p w14:paraId="145C584A" w14:textId="77777777" w:rsidR="0010282E" w:rsidRDefault="000C1803" w:rsidP="0010282E">
      <w:pPr>
        <w:pStyle w:val="PL"/>
      </w:pPr>
      <w:r>
        <w:t xml:space="preserve">            nudr-dr:application-data: Access to the ApplicationData data set</w:t>
      </w:r>
    </w:p>
    <w:p w14:paraId="35B3BEB0" w14:textId="77777777" w:rsidR="00530F49" w:rsidRDefault="00530F49" w:rsidP="00530F49">
      <w:pPr>
        <w:pStyle w:val="PL"/>
      </w:pPr>
      <w:r>
        <w:t xml:space="preserve">            </w:t>
      </w:r>
      <w:r w:rsidRPr="00CB6975">
        <w:t>nudr-dr:application-data</w:t>
      </w:r>
      <w:r>
        <w:t xml:space="preserve">:pfds:read: </w:t>
      </w:r>
      <w:r w:rsidRPr="00CB6975">
        <w:t xml:space="preserve">Access to </w:t>
      </w:r>
      <w:r>
        <w:t>read PFDData</w:t>
      </w:r>
    </w:p>
    <w:p w14:paraId="4BA73B6E" w14:textId="77777777" w:rsidR="00530F49" w:rsidRDefault="00530F49" w:rsidP="00530F49">
      <w:pPr>
        <w:pStyle w:val="PL"/>
      </w:pPr>
      <w:r>
        <w:t xml:space="preserve">            </w:t>
      </w:r>
      <w:r w:rsidRPr="00CB6975">
        <w:t>nudr-dr:application-data</w:t>
      </w:r>
      <w:r>
        <w:t xml:space="preserve">:pfds:modify: </w:t>
      </w:r>
      <w:r w:rsidRPr="00CB6975">
        <w:t xml:space="preserve">Access to </w:t>
      </w:r>
      <w:r>
        <w:t>update PFDData</w:t>
      </w:r>
    </w:p>
    <w:p w14:paraId="699FCE77" w14:textId="77777777" w:rsidR="00530F49" w:rsidRDefault="00530F49" w:rsidP="00530F49">
      <w:pPr>
        <w:pStyle w:val="PL"/>
      </w:pPr>
      <w:r>
        <w:t xml:space="preserve">            </w:t>
      </w:r>
      <w:r w:rsidRPr="00CB6975">
        <w:t>nudr-dr:application-data</w:t>
      </w:r>
      <w:r>
        <w:t xml:space="preserve">:pfds:create: </w:t>
      </w:r>
      <w:r w:rsidRPr="00CB6975">
        <w:t xml:space="preserve">Access to </w:t>
      </w:r>
      <w:r>
        <w:t>create PFDData</w:t>
      </w:r>
    </w:p>
    <w:p w14:paraId="32C08D76" w14:textId="77777777" w:rsidR="00530F49" w:rsidRDefault="00530F49" w:rsidP="00530F49">
      <w:pPr>
        <w:pStyle w:val="PL"/>
      </w:pPr>
      <w:r>
        <w:t xml:space="preserve">            </w:t>
      </w:r>
      <w:r w:rsidRPr="00CB6975">
        <w:t>nudr-dr:application-data</w:t>
      </w:r>
      <w:r>
        <w:t xml:space="preserve">:influence-data:read: </w:t>
      </w:r>
      <w:r w:rsidRPr="00CB6975">
        <w:t xml:space="preserve">Access to </w:t>
      </w:r>
      <w:r>
        <w:t>read Traffic Influence Data</w:t>
      </w:r>
    </w:p>
    <w:p w14:paraId="1FFFC6BB" w14:textId="77777777" w:rsidR="00530F49" w:rsidRDefault="00530F49" w:rsidP="00530F49">
      <w:pPr>
        <w:pStyle w:val="PL"/>
      </w:pPr>
      <w:r>
        <w:t xml:space="preserve">            </w:t>
      </w:r>
      <w:r w:rsidRPr="00CB6975">
        <w:t>nudr-dr:application-data</w:t>
      </w:r>
      <w:r>
        <w:t xml:space="preserve">:influence-data:create: </w:t>
      </w:r>
      <w:r w:rsidRPr="00CB6975">
        <w:t xml:space="preserve">Access to </w:t>
      </w:r>
      <w:r>
        <w:t>create Traffic Influence Data</w:t>
      </w:r>
      <w:r w:rsidRPr="00CB6975">
        <w:t>.</w:t>
      </w:r>
    </w:p>
    <w:p w14:paraId="3277A5C3" w14:textId="77777777" w:rsidR="00530F49" w:rsidRDefault="00530F49" w:rsidP="00530F49">
      <w:pPr>
        <w:pStyle w:val="PL"/>
      </w:pPr>
      <w:r>
        <w:t xml:space="preserve">            </w:t>
      </w:r>
      <w:r w:rsidRPr="00CB6975">
        <w:t>nudr-dr:application-data</w:t>
      </w:r>
      <w:r>
        <w:t xml:space="preserve">:influence-data:modify: </w:t>
      </w:r>
      <w:r w:rsidRPr="00CB6975">
        <w:t xml:space="preserve">Access to </w:t>
      </w:r>
      <w:r>
        <w:t>update Traffic Influence Data</w:t>
      </w:r>
    </w:p>
    <w:p w14:paraId="331EFBAA" w14:textId="77777777" w:rsidR="00530F49" w:rsidRDefault="00530F49" w:rsidP="00530F49">
      <w:pPr>
        <w:pStyle w:val="PL"/>
      </w:pPr>
      <w:r>
        <w:lastRenderedPageBreak/>
        <w:t xml:space="preserve">            </w:t>
      </w:r>
      <w:r w:rsidRPr="00CB6975">
        <w:t>nudr-dr:application-data</w:t>
      </w:r>
      <w:r>
        <w:t xml:space="preserve">:influence-data:subscriptions:read: </w:t>
      </w:r>
      <w:r w:rsidRPr="00CB6975">
        <w:t xml:space="preserve">Access to </w:t>
      </w:r>
      <w:r>
        <w:t>read Traffic Influence Data Subscriptions</w:t>
      </w:r>
    </w:p>
    <w:p w14:paraId="46A969B8" w14:textId="77777777" w:rsidR="00530F49" w:rsidRDefault="00530F49" w:rsidP="00530F49">
      <w:pPr>
        <w:pStyle w:val="PL"/>
      </w:pPr>
      <w:r>
        <w:t xml:space="preserve">            </w:t>
      </w:r>
      <w:r w:rsidRPr="00CB6975">
        <w:t>nudr-dr:application-data</w:t>
      </w:r>
      <w:r>
        <w:t xml:space="preserve">:influence-data:subscriptions:create: </w:t>
      </w:r>
      <w:r w:rsidRPr="00CB6975">
        <w:t xml:space="preserve">Access to </w:t>
      </w:r>
      <w:r>
        <w:t>create Traffic Influence Data Subscriptions</w:t>
      </w:r>
    </w:p>
    <w:p w14:paraId="6C49A430" w14:textId="77777777" w:rsidR="00530F49" w:rsidRDefault="00530F49" w:rsidP="00530F49">
      <w:pPr>
        <w:pStyle w:val="PL"/>
      </w:pPr>
      <w:r>
        <w:t xml:space="preserve">            </w:t>
      </w:r>
      <w:r w:rsidRPr="00CB6975">
        <w:t>nudr-dr:application-data</w:t>
      </w:r>
      <w:r>
        <w:t xml:space="preserve">:influence-data:subscriptions:modify: </w:t>
      </w:r>
      <w:r w:rsidRPr="00CB6975">
        <w:t xml:space="preserve">Access to </w:t>
      </w:r>
      <w:r>
        <w:t>update Traffic Influence Data Subscriptions</w:t>
      </w:r>
    </w:p>
    <w:p w14:paraId="602CB84D" w14:textId="77777777" w:rsidR="00530F49" w:rsidRDefault="00530F49" w:rsidP="00530F49">
      <w:pPr>
        <w:pStyle w:val="PL"/>
      </w:pPr>
      <w:r>
        <w:t xml:space="preserve">            </w:t>
      </w:r>
      <w:r w:rsidRPr="00CB6975">
        <w:t>nudr-dr:application-data</w:t>
      </w:r>
      <w:r>
        <w:t xml:space="preserve">:bdt-policy-data:read: </w:t>
      </w:r>
      <w:r w:rsidRPr="00CB6975">
        <w:t xml:space="preserve">Access to </w:t>
      </w:r>
      <w:r>
        <w:t>read BDT Policy Data</w:t>
      </w:r>
    </w:p>
    <w:p w14:paraId="2EA74D59" w14:textId="77777777" w:rsidR="00530F49" w:rsidRDefault="00530F49" w:rsidP="00530F49">
      <w:pPr>
        <w:pStyle w:val="PL"/>
      </w:pPr>
      <w:r>
        <w:t xml:space="preserve">            </w:t>
      </w:r>
      <w:r w:rsidRPr="00CB6975">
        <w:t>nudr-dr:application-data</w:t>
      </w:r>
      <w:r>
        <w:t xml:space="preserve">:bdt-policy-data:create: </w:t>
      </w:r>
      <w:r w:rsidRPr="00CB6975">
        <w:t xml:space="preserve">Access to </w:t>
      </w:r>
      <w:r>
        <w:t>create BDT Policy Data</w:t>
      </w:r>
    </w:p>
    <w:p w14:paraId="634F0DF8" w14:textId="77777777" w:rsidR="00530F49" w:rsidRDefault="00530F49" w:rsidP="00530F49">
      <w:pPr>
        <w:pStyle w:val="PL"/>
      </w:pPr>
      <w:r>
        <w:t xml:space="preserve">            </w:t>
      </w:r>
      <w:r w:rsidRPr="00CB6975">
        <w:t>nudr-dr:application-data</w:t>
      </w:r>
      <w:r>
        <w:t xml:space="preserve">:bdt-policy-data:modify: </w:t>
      </w:r>
      <w:r w:rsidRPr="00CB6975">
        <w:t xml:space="preserve">Access to </w:t>
      </w:r>
      <w:r>
        <w:t>update BDT Policy Data</w:t>
      </w:r>
    </w:p>
    <w:p w14:paraId="6AD7DD99" w14:textId="77777777" w:rsidR="00530F49" w:rsidRDefault="00530F49" w:rsidP="00530F49">
      <w:pPr>
        <w:pStyle w:val="PL"/>
      </w:pPr>
      <w:r>
        <w:t xml:space="preserve">            </w:t>
      </w:r>
      <w:r w:rsidRPr="00CB6975">
        <w:t>nudr-dr:application-data</w:t>
      </w:r>
      <w:r>
        <w:t xml:space="preserve">:iptv-config-data:read: </w:t>
      </w:r>
      <w:r w:rsidRPr="00CB6975">
        <w:t xml:space="preserve">Access to </w:t>
      </w:r>
      <w:r>
        <w:t>read IPTV Configuration Data</w:t>
      </w:r>
    </w:p>
    <w:p w14:paraId="765D361B" w14:textId="77777777" w:rsidR="00530F49" w:rsidRDefault="00530F49" w:rsidP="00530F49">
      <w:pPr>
        <w:pStyle w:val="PL"/>
      </w:pPr>
      <w:r>
        <w:t xml:space="preserve">            </w:t>
      </w:r>
      <w:r w:rsidRPr="00CB6975">
        <w:t>nudr-dr:application-data</w:t>
      </w:r>
      <w:r>
        <w:t xml:space="preserve">:iptv-config-data:create: </w:t>
      </w:r>
      <w:r w:rsidRPr="00CB6975">
        <w:t xml:space="preserve">Access to </w:t>
      </w:r>
      <w:r>
        <w:t>create IPTV Configuration Data</w:t>
      </w:r>
    </w:p>
    <w:p w14:paraId="70F1B001" w14:textId="77777777" w:rsidR="00530F49" w:rsidRDefault="00530F49" w:rsidP="00530F49">
      <w:pPr>
        <w:pStyle w:val="PL"/>
      </w:pPr>
      <w:r>
        <w:t xml:space="preserve">            </w:t>
      </w:r>
      <w:r w:rsidRPr="00CB6975">
        <w:t>nudr-dr:application-data</w:t>
      </w:r>
      <w:r>
        <w:t xml:space="preserve">:iptv-config-data:modify: </w:t>
      </w:r>
      <w:r w:rsidRPr="00CB6975">
        <w:t xml:space="preserve">Access to </w:t>
      </w:r>
      <w:r>
        <w:t>update IPTV Configuration Data</w:t>
      </w:r>
    </w:p>
    <w:p w14:paraId="02F9FC7F" w14:textId="77777777" w:rsidR="00530F49" w:rsidRDefault="00530F49" w:rsidP="00530F49">
      <w:pPr>
        <w:pStyle w:val="PL"/>
      </w:pPr>
      <w:r>
        <w:t xml:space="preserve">            </w:t>
      </w:r>
      <w:r w:rsidRPr="00CB6975">
        <w:t>nudr-dr:application-data</w:t>
      </w:r>
      <w:r>
        <w:t xml:space="preserve">:service-param-data:read: </w:t>
      </w:r>
      <w:r w:rsidRPr="00CB6975">
        <w:t xml:space="preserve">Access to </w:t>
      </w:r>
      <w:r>
        <w:t>read Service Parameter Data</w:t>
      </w:r>
    </w:p>
    <w:p w14:paraId="4B58376D" w14:textId="77777777" w:rsidR="00530F49" w:rsidRDefault="00530F49" w:rsidP="00530F49">
      <w:pPr>
        <w:pStyle w:val="PL"/>
      </w:pPr>
      <w:r>
        <w:t xml:space="preserve">            </w:t>
      </w:r>
      <w:r w:rsidRPr="00CB6975">
        <w:t>nudr-dr:application-data</w:t>
      </w:r>
      <w:r>
        <w:t xml:space="preserve">:service-param-data:create: </w:t>
      </w:r>
      <w:r w:rsidRPr="00CB6975">
        <w:t xml:space="preserve">Access to </w:t>
      </w:r>
      <w:r>
        <w:t>create Service Parameter Data</w:t>
      </w:r>
    </w:p>
    <w:p w14:paraId="12533FA6" w14:textId="77777777" w:rsidR="00530F49" w:rsidRDefault="00530F49" w:rsidP="00530F49">
      <w:pPr>
        <w:pStyle w:val="PL"/>
      </w:pPr>
      <w:r>
        <w:t xml:space="preserve">            </w:t>
      </w:r>
      <w:r w:rsidRPr="00CB6975">
        <w:t>nudr-dr:application-data</w:t>
      </w:r>
      <w:r>
        <w:t xml:space="preserve">:service-param-data:modify: </w:t>
      </w:r>
      <w:r w:rsidRPr="00CB6975">
        <w:t xml:space="preserve">Access to </w:t>
      </w:r>
      <w:r>
        <w:t>update Service Parameter Data</w:t>
      </w:r>
    </w:p>
    <w:p w14:paraId="1EBD6EC4" w14:textId="77777777" w:rsidR="00530F49" w:rsidRDefault="00530F49" w:rsidP="00530F49">
      <w:pPr>
        <w:pStyle w:val="PL"/>
      </w:pPr>
      <w:r>
        <w:t xml:space="preserve">            </w:t>
      </w:r>
      <w:r w:rsidRPr="00CB6975">
        <w:t>nudr-dr:application-data</w:t>
      </w:r>
      <w:r>
        <w:t xml:space="preserve">:am-influence-data:read: </w:t>
      </w:r>
      <w:r w:rsidRPr="00CB6975">
        <w:t xml:space="preserve">Access to </w:t>
      </w:r>
      <w:r>
        <w:t>read AM Influence Data</w:t>
      </w:r>
    </w:p>
    <w:p w14:paraId="644F162A" w14:textId="77777777" w:rsidR="00530F49" w:rsidRDefault="00530F49" w:rsidP="00530F49">
      <w:pPr>
        <w:pStyle w:val="PL"/>
      </w:pPr>
      <w:r>
        <w:t xml:space="preserve">            </w:t>
      </w:r>
      <w:r w:rsidRPr="00CB6975">
        <w:t>nudr-dr:application-data</w:t>
      </w:r>
      <w:r>
        <w:t xml:space="preserve">:am-influence-data:create: </w:t>
      </w:r>
      <w:r w:rsidRPr="00CB6975">
        <w:t xml:space="preserve">Access to </w:t>
      </w:r>
      <w:r>
        <w:t>create AM Influence Data</w:t>
      </w:r>
    </w:p>
    <w:p w14:paraId="4912359B" w14:textId="77777777" w:rsidR="00530F49" w:rsidRDefault="00530F49" w:rsidP="00530F49">
      <w:pPr>
        <w:pStyle w:val="PL"/>
      </w:pPr>
      <w:r>
        <w:t xml:space="preserve">            </w:t>
      </w:r>
      <w:r w:rsidRPr="00CB6975">
        <w:t>nudr-dr:application-data</w:t>
      </w:r>
      <w:r>
        <w:t xml:space="preserve">:am-influence-data:modify: </w:t>
      </w:r>
      <w:r w:rsidRPr="00CB6975">
        <w:t xml:space="preserve">Access to </w:t>
      </w:r>
      <w:r>
        <w:t>update AM Influence Data</w:t>
      </w:r>
    </w:p>
    <w:p w14:paraId="5A9F47CF" w14:textId="77777777" w:rsidR="00530F49" w:rsidRDefault="00530F49" w:rsidP="00530F49">
      <w:pPr>
        <w:pStyle w:val="PL"/>
      </w:pPr>
      <w:r>
        <w:t xml:space="preserve">            </w:t>
      </w:r>
      <w:r w:rsidRPr="00CB6975">
        <w:t>nudr-dr:</w:t>
      </w:r>
      <w:r>
        <w:t xml:space="preserve">application-data:subs-to-notify:create: </w:t>
      </w:r>
      <w:r w:rsidRPr="00CB6975">
        <w:t xml:space="preserve">Access to </w:t>
      </w:r>
      <w:r>
        <w:t>create Subscriptions resources</w:t>
      </w:r>
    </w:p>
    <w:p w14:paraId="2B92BB80" w14:textId="77777777" w:rsidR="00530F49" w:rsidRDefault="00530F49" w:rsidP="00530F49">
      <w:pPr>
        <w:pStyle w:val="PL"/>
      </w:pPr>
      <w:r>
        <w:t xml:space="preserve">            </w:t>
      </w:r>
      <w:r w:rsidRPr="00CB6975">
        <w:t>nudr-dr:</w:t>
      </w:r>
      <w:r>
        <w:t xml:space="preserve">application-data:subs-to-notify:read: </w:t>
      </w:r>
      <w:r w:rsidRPr="00CB6975">
        <w:t xml:space="preserve">Access to </w:t>
      </w:r>
      <w:r>
        <w:t>read Subscriptions resources</w:t>
      </w:r>
    </w:p>
    <w:p w14:paraId="372FD52C" w14:textId="77777777" w:rsidR="00530F49" w:rsidRDefault="00530F49" w:rsidP="00530F49">
      <w:pPr>
        <w:pStyle w:val="PL"/>
      </w:pPr>
      <w:r>
        <w:t xml:space="preserve">            </w:t>
      </w:r>
      <w:r w:rsidRPr="00CB6975">
        <w:t>nudr-dr:</w:t>
      </w:r>
      <w:r>
        <w:t xml:space="preserve">application-data:subs-to-notify:modify: </w:t>
      </w:r>
      <w:r w:rsidRPr="00CB6975">
        <w:t xml:space="preserve">Access to </w:t>
      </w:r>
      <w:r>
        <w:t>update Subscriptions resources</w:t>
      </w:r>
    </w:p>
    <w:p w14:paraId="4111D140" w14:textId="77777777" w:rsidR="00530F49" w:rsidRDefault="00530F49" w:rsidP="00530F49">
      <w:pPr>
        <w:pStyle w:val="PL"/>
      </w:pPr>
      <w:r>
        <w:t xml:space="preserve">            </w:t>
      </w:r>
      <w:r w:rsidRPr="00CB6975">
        <w:t>nudr-dr:application-data</w:t>
      </w:r>
      <w:r>
        <w:t xml:space="preserve">:eas-deploy-data:read: </w:t>
      </w:r>
      <w:r w:rsidRPr="00CB6975">
        <w:t xml:space="preserve">Access to </w:t>
      </w:r>
      <w:r>
        <w:t>read EAS Deployment Information Data</w:t>
      </w:r>
    </w:p>
    <w:p w14:paraId="63955D0A" w14:textId="77777777" w:rsidR="00530F49" w:rsidRDefault="00530F49" w:rsidP="00530F49">
      <w:pPr>
        <w:pStyle w:val="PL"/>
      </w:pPr>
      <w:r>
        <w:t xml:space="preserve">            </w:t>
      </w:r>
      <w:r w:rsidRPr="00CB6975">
        <w:t>nudr-dr:application-data</w:t>
      </w:r>
      <w:r>
        <w:t xml:space="preserve">:eas-deploy-data:create: </w:t>
      </w:r>
      <w:r w:rsidRPr="00CB6975">
        <w:t xml:space="preserve">Access to </w:t>
      </w:r>
      <w:r>
        <w:t>create EAS Deployment Information Data</w:t>
      </w:r>
    </w:p>
    <w:p w14:paraId="741F2BD6" w14:textId="77777777" w:rsidR="00530F49" w:rsidRDefault="00530F49" w:rsidP="00530F49">
      <w:pPr>
        <w:pStyle w:val="PL"/>
      </w:pPr>
      <w:r>
        <w:t xml:space="preserve">            </w:t>
      </w:r>
      <w:r w:rsidRPr="00CB6975">
        <w:t>nudr-dr:application-data</w:t>
      </w:r>
      <w:r>
        <w:t xml:space="preserve">:eas-deploy-data:modify: </w:t>
      </w:r>
      <w:r w:rsidRPr="00CB6975">
        <w:t xml:space="preserve">Access to </w:t>
      </w:r>
      <w:r>
        <w:t>update EAS Deployment Information Data</w:t>
      </w:r>
    </w:p>
    <w:p w14:paraId="6AE19D76" w14:textId="77777777" w:rsidR="00D24D3A" w:rsidRDefault="00D24D3A" w:rsidP="003133A5">
      <w:pPr>
        <w:pStyle w:val="PL"/>
      </w:pPr>
    </w:p>
    <w:p w14:paraId="6C62A748" w14:textId="77777777" w:rsidR="00D24D3A" w:rsidRDefault="00D24D3A" w:rsidP="00D24D3A">
      <w:pPr>
        <w:pStyle w:val="PL"/>
        <w:rPr>
          <w:lang w:eastAsia="zh-CN"/>
        </w:rPr>
      </w:pPr>
      <w:r>
        <w:rPr>
          <w:rFonts w:hint="eastAsia"/>
          <w:lang w:eastAsia="zh-CN"/>
        </w:rPr>
        <w:t xml:space="preserve"> </w:t>
      </w:r>
      <w:r>
        <w:rPr>
          <w:lang w:eastAsia="zh-CN"/>
        </w:rPr>
        <w:t xml:space="preserve"> schemas:</w:t>
      </w:r>
    </w:p>
    <w:p w14:paraId="1FB87942" w14:textId="77777777" w:rsidR="00D24D3A" w:rsidRDefault="00D24D3A" w:rsidP="00D24D3A">
      <w:pPr>
        <w:pStyle w:val="PL"/>
        <w:rPr>
          <w:lang w:eastAsia="zh-CN"/>
        </w:rPr>
      </w:pPr>
      <w:r>
        <w:rPr>
          <w:lang w:eastAsia="zh-CN"/>
        </w:rPr>
        <w:t xml:space="preserve">    DataRestorationNotification:</w:t>
      </w:r>
    </w:p>
    <w:p w14:paraId="03109573" w14:textId="77777777" w:rsidR="00D24D3A" w:rsidRDefault="00D24D3A" w:rsidP="00D24D3A">
      <w:pPr>
        <w:pStyle w:val="PL"/>
        <w:rPr>
          <w:lang w:eastAsia="zh-CN"/>
        </w:rPr>
      </w:pPr>
      <w:r>
        <w:rPr>
          <w:lang w:eastAsia="zh-CN"/>
        </w:rPr>
        <w:t xml:space="preserve">      description: Contains identities representing those UEs potentially affected by a data-loss event at the UDR</w:t>
      </w:r>
    </w:p>
    <w:p w14:paraId="2E42004B" w14:textId="77777777" w:rsidR="00D24D3A" w:rsidRDefault="00D24D3A" w:rsidP="00D24D3A">
      <w:pPr>
        <w:pStyle w:val="PL"/>
        <w:rPr>
          <w:lang w:eastAsia="zh-CN"/>
        </w:rPr>
      </w:pPr>
      <w:r>
        <w:rPr>
          <w:lang w:eastAsia="zh-CN"/>
        </w:rPr>
        <w:t xml:space="preserve">      type: object</w:t>
      </w:r>
    </w:p>
    <w:p w14:paraId="35121AD6" w14:textId="77777777" w:rsidR="00086725" w:rsidRDefault="00D24D3A" w:rsidP="00D24D3A">
      <w:pPr>
        <w:pStyle w:val="PL"/>
        <w:rPr>
          <w:lang w:eastAsia="zh-CN"/>
        </w:rPr>
      </w:pPr>
      <w:r>
        <w:rPr>
          <w:lang w:eastAsia="zh-CN"/>
        </w:rPr>
        <w:t xml:space="preserve">      properties:</w:t>
      </w:r>
    </w:p>
    <w:p w14:paraId="129C4934" w14:textId="77777777" w:rsidR="00D24D3A" w:rsidRDefault="00D24D3A" w:rsidP="00D24D3A">
      <w:pPr>
        <w:pStyle w:val="PL"/>
        <w:rPr>
          <w:lang w:val="en-US"/>
        </w:rPr>
      </w:pPr>
      <w:r>
        <w:rPr>
          <w:lang w:val="en-US"/>
        </w:rPr>
        <w:t xml:space="preserve">        supiRanges:</w:t>
      </w:r>
    </w:p>
    <w:p w14:paraId="10B111FB" w14:textId="77777777" w:rsidR="00D24D3A" w:rsidRPr="00690A26" w:rsidRDefault="00D24D3A" w:rsidP="00D24D3A">
      <w:pPr>
        <w:pStyle w:val="PL"/>
      </w:pPr>
      <w:r w:rsidRPr="00690A26">
        <w:t xml:space="preserve">          type: array</w:t>
      </w:r>
    </w:p>
    <w:p w14:paraId="740B8599" w14:textId="77777777" w:rsidR="00D24D3A" w:rsidRPr="00690A26" w:rsidRDefault="00D24D3A" w:rsidP="00D24D3A">
      <w:pPr>
        <w:pStyle w:val="PL"/>
      </w:pPr>
      <w:r w:rsidRPr="00690A26">
        <w:t xml:space="preserve">          items:</w:t>
      </w:r>
    </w:p>
    <w:p w14:paraId="7911405B" w14:textId="77777777" w:rsidR="00D24D3A" w:rsidRPr="00690A26" w:rsidRDefault="00D24D3A" w:rsidP="00D24D3A">
      <w:pPr>
        <w:pStyle w:val="PL"/>
      </w:pPr>
      <w:r w:rsidRPr="00690A26">
        <w:t xml:space="preserve">            $ref: '</w:t>
      </w:r>
      <w:r>
        <w:t>TS29510_Nnrf_NFManagement.yaml</w:t>
      </w:r>
      <w:r w:rsidRPr="00690A26">
        <w:t>#/components/schemas/SupiRange'</w:t>
      </w:r>
    </w:p>
    <w:p w14:paraId="25DED3FA" w14:textId="77777777" w:rsidR="00D24D3A" w:rsidRPr="00690A26" w:rsidRDefault="00D24D3A" w:rsidP="00D24D3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076ED77" w14:textId="77777777" w:rsidR="00D24D3A" w:rsidRDefault="00D24D3A" w:rsidP="00D24D3A">
      <w:pPr>
        <w:pStyle w:val="PL"/>
        <w:rPr>
          <w:lang w:val="en-US"/>
        </w:rPr>
      </w:pPr>
      <w:r>
        <w:rPr>
          <w:lang w:val="en-US"/>
        </w:rPr>
        <w:t xml:space="preserve">        gpsiRanges:</w:t>
      </w:r>
    </w:p>
    <w:p w14:paraId="1D80F1A8" w14:textId="77777777" w:rsidR="00D24D3A" w:rsidRPr="00690A26" w:rsidRDefault="00D24D3A" w:rsidP="00D24D3A">
      <w:pPr>
        <w:pStyle w:val="PL"/>
      </w:pPr>
      <w:r w:rsidRPr="00690A26">
        <w:t xml:space="preserve">          type: array</w:t>
      </w:r>
    </w:p>
    <w:p w14:paraId="76C38495" w14:textId="77777777" w:rsidR="00D24D3A" w:rsidRPr="00690A26" w:rsidRDefault="00D24D3A" w:rsidP="00D24D3A">
      <w:pPr>
        <w:pStyle w:val="PL"/>
      </w:pPr>
      <w:r w:rsidRPr="00690A26">
        <w:t xml:space="preserve">          items:</w:t>
      </w:r>
    </w:p>
    <w:p w14:paraId="45C23E11" w14:textId="77777777" w:rsidR="00D24D3A" w:rsidRPr="00690A26" w:rsidRDefault="00D24D3A" w:rsidP="00D24D3A">
      <w:pPr>
        <w:pStyle w:val="PL"/>
      </w:pPr>
      <w:r w:rsidRPr="00690A26">
        <w:t xml:space="preserve">            $ref: '</w:t>
      </w:r>
      <w:r>
        <w:t>TS29510_Nnrf_NFManagement.yaml</w:t>
      </w:r>
      <w:r w:rsidRPr="00690A26">
        <w:t>#/components/schemas/IdentityRange'</w:t>
      </w:r>
    </w:p>
    <w:p w14:paraId="47D3E86B" w14:textId="77777777" w:rsidR="00D24D3A" w:rsidRPr="00690A26" w:rsidRDefault="00D24D3A" w:rsidP="00D24D3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882D56" w14:textId="77777777" w:rsidR="00D24D3A" w:rsidRDefault="00D24D3A" w:rsidP="00D24D3A">
      <w:pPr>
        <w:pStyle w:val="PL"/>
        <w:rPr>
          <w:lang w:val="en-US"/>
        </w:rPr>
      </w:pPr>
      <w:r>
        <w:rPr>
          <w:lang w:val="en-US"/>
        </w:rPr>
        <w:lastRenderedPageBreak/>
        <w:t xml:space="preserve">        resetIds:</w:t>
      </w:r>
    </w:p>
    <w:p w14:paraId="2E3FF544" w14:textId="77777777" w:rsidR="00D24D3A" w:rsidRDefault="00D24D3A" w:rsidP="00D24D3A">
      <w:pPr>
        <w:pStyle w:val="PL"/>
        <w:rPr>
          <w:lang w:val="en-US"/>
        </w:rPr>
      </w:pPr>
      <w:r>
        <w:rPr>
          <w:lang w:val="en-US"/>
        </w:rPr>
        <w:t xml:space="preserve">          type: array</w:t>
      </w:r>
    </w:p>
    <w:p w14:paraId="66B0EDF2" w14:textId="77777777" w:rsidR="00D24D3A" w:rsidRDefault="00D24D3A" w:rsidP="00D24D3A">
      <w:pPr>
        <w:pStyle w:val="PL"/>
        <w:rPr>
          <w:lang w:val="en-US" w:eastAsia="zh-CN"/>
        </w:rPr>
      </w:pPr>
      <w:r>
        <w:rPr>
          <w:rFonts w:hint="eastAsia"/>
          <w:lang w:val="en-US" w:eastAsia="zh-CN"/>
        </w:rPr>
        <w:t xml:space="preserve"> </w:t>
      </w:r>
      <w:r>
        <w:rPr>
          <w:lang w:val="en-US" w:eastAsia="zh-CN"/>
        </w:rPr>
        <w:t xml:space="preserve">         items:</w:t>
      </w:r>
    </w:p>
    <w:p w14:paraId="2CA53841" w14:textId="77777777" w:rsidR="00D24D3A" w:rsidRDefault="00D24D3A" w:rsidP="00D24D3A">
      <w:pPr>
        <w:pStyle w:val="PL"/>
        <w:rPr>
          <w:lang w:val="en-US" w:eastAsia="zh-CN"/>
        </w:rPr>
      </w:pPr>
      <w:r>
        <w:rPr>
          <w:rFonts w:hint="eastAsia"/>
          <w:lang w:val="en-US" w:eastAsia="zh-CN"/>
        </w:rPr>
        <w:t xml:space="preserve"> </w:t>
      </w:r>
      <w:r>
        <w:rPr>
          <w:lang w:val="en-US" w:eastAsia="zh-CN"/>
        </w:rPr>
        <w:t xml:space="preserve">           type: string</w:t>
      </w:r>
    </w:p>
    <w:p w14:paraId="596BD933" w14:textId="77777777" w:rsidR="00D24D3A" w:rsidRDefault="00D24D3A" w:rsidP="00D24D3A">
      <w:pPr>
        <w:pStyle w:val="PL"/>
        <w:rPr>
          <w:lang w:val="en-US" w:eastAsia="zh-CN"/>
        </w:rPr>
      </w:pPr>
      <w:r>
        <w:rPr>
          <w:rFonts w:hint="eastAsia"/>
          <w:lang w:val="en-US" w:eastAsia="zh-CN"/>
        </w:rPr>
        <w:t xml:space="preserve"> </w:t>
      </w:r>
      <w:r>
        <w:rPr>
          <w:lang w:val="en-US" w:eastAsia="zh-CN"/>
        </w:rPr>
        <w:t xml:space="preserve">         minItems: 1</w:t>
      </w:r>
    </w:p>
    <w:p w14:paraId="19784D3A" w14:textId="77777777" w:rsidR="00D24D3A" w:rsidRPr="00690A26" w:rsidRDefault="00D24D3A" w:rsidP="00D24D3A">
      <w:pPr>
        <w:pStyle w:val="PL"/>
        <w:rPr>
          <w:lang w:val="en-US"/>
        </w:rPr>
      </w:pPr>
      <w:r w:rsidRPr="00690A26">
        <w:rPr>
          <w:lang w:val="en-US"/>
        </w:rPr>
        <w:t xml:space="preserve">        sNssai</w:t>
      </w:r>
      <w:r>
        <w:rPr>
          <w:lang w:val="en-US"/>
        </w:rPr>
        <w:t>List</w:t>
      </w:r>
      <w:r w:rsidRPr="00690A26">
        <w:rPr>
          <w:lang w:val="en-US"/>
        </w:rPr>
        <w:t>:</w:t>
      </w:r>
    </w:p>
    <w:p w14:paraId="3737596D" w14:textId="77777777" w:rsidR="00D24D3A" w:rsidRPr="00690A26" w:rsidRDefault="00D24D3A" w:rsidP="00D24D3A">
      <w:pPr>
        <w:pStyle w:val="PL"/>
        <w:rPr>
          <w:lang w:val="en-US"/>
        </w:rPr>
      </w:pPr>
      <w:r w:rsidRPr="00690A26">
        <w:rPr>
          <w:lang w:val="en-US"/>
        </w:rPr>
        <w:t xml:space="preserve">          type: array</w:t>
      </w:r>
    </w:p>
    <w:p w14:paraId="616E7CA4" w14:textId="77777777" w:rsidR="00D24D3A" w:rsidRPr="00690A26" w:rsidRDefault="00D24D3A" w:rsidP="00D24D3A">
      <w:pPr>
        <w:pStyle w:val="PL"/>
        <w:rPr>
          <w:lang w:val="en-US"/>
        </w:rPr>
      </w:pPr>
      <w:r w:rsidRPr="00690A26">
        <w:rPr>
          <w:lang w:val="en-US"/>
        </w:rPr>
        <w:t xml:space="preserve">          items:</w:t>
      </w:r>
    </w:p>
    <w:p w14:paraId="66B09BCF" w14:textId="77777777" w:rsidR="00D24D3A" w:rsidRPr="00690A26" w:rsidRDefault="00D24D3A" w:rsidP="00D24D3A">
      <w:pPr>
        <w:pStyle w:val="PL"/>
        <w:rPr>
          <w:lang w:val="en-US"/>
        </w:rPr>
      </w:pPr>
      <w:r w:rsidRPr="00690A26">
        <w:rPr>
          <w:lang w:val="en-US"/>
        </w:rPr>
        <w:t xml:space="preserve">            $ref: 'TS29571_CommonData.yaml#/components/schemas/Snssai'</w:t>
      </w:r>
    </w:p>
    <w:p w14:paraId="2056342F" w14:textId="77777777" w:rsidR="00D24D3A" w:rsidRPr="00690A26" w:rsidRDefault="00D24D3A" w:rsidP="00D24D3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61CBCB4" w14:textId="77777777" w:rsidR="00D24D3A" w:rsidRPr="00690A26" w:rsidRDefault="00D24D3A" w:rsidP="00D24D3A">
      <w:pPr>
        <w:pStyle w:val="PL"/>
      </w:pPr>
      <w:r w:rsidRPr="00690A26">
        <w:t xml:space="preserve">        dnnList:</w:t>
      </w:r>
    </w:p>
    <w:p w14:paraId="377FFFC3" w14:textId="77777777" w:rsidR="00D24D3A" w:rsidRPr="00690A26" w:rsidRDefault="00D24D3A" w:rsidP="00D24D3A">
      <w:pPr>
        <w:pStyle w:val="PL"/>
      </w:pPr>
      <w:r w:rsidRPr="00690A26">
        <w:t xml:space="preserve">          type: array</w:t>
      </w:r>
    </w:p>
    <w:p w14:paraId="4483A26C" w14:textId="77777777" w:rsidR="00D24D3A" w:rsidRPr="00690A26" w:rsidRDefault="00D24D3A" w:rsidP="00D24D3A">
      <w:pPr>
        <w:pStyle w:val="PL"/>
      </w:pPr>
      <w:r w:rsidRPr="00690A26">
        <w:t xml:space="preserve">          items:</w:t>
      </w:r>
    </w:p>
    <w:p w14:paraId="08FAE720" w14:textId="77777777" w:rsidR="00D24D3A" w:rsidRPr="00690A26" w:rsidRDefault="00D24D3A" w:rsidP="00D24D3A">
      <w:pPr>
        <w:pStyle w:val="PL"/>
      </w:pPr>
      <w:r w:rsidRPr="00690A26">
        <w:t xml:space="preserve">            $ref: 'TS29571_CommonData.yaml#/components/schemas/Dnn'</w:t>
      </w:r>
    </w:p>
    <w:p w14:paraId="1C815A98" w14:textId="77777777" w:rsidR="00D24D3A" w:rsidRPr="00690A26" w:rsidRDefault="00D24D3A" w:rsidP="00D24D3A">
      <w:pPr>
        <w:pStyle w:val="PL"/>
      </w:pPr>
      <w:r w:rsidRPr="00690A26">
        <w:t xml:space="preserve">          minItems: 1</w:t>
      </w:r>
    </w:p>
    <w:p w14:paraId="297D33E4" w14:textId="77777777" w:rsidR="001B79E1" w:rsidRDefault="001B79E1" w:rsidP="001B79E1">
      <w:pPr>
        <w:pStyle w:val="PL"/>
      </w:pPr>
      <w:r>
        <w:t xml:space="preserve">        udrGroupId:</w:t>
      </w:r>
    </w:p>
    <w:p w14:paraId="433C6DEC" w14:textId="77777777" w:rsidR="001B79E1" w:rsidRPr="00690A26" w:rsidRDefault="001B79E1" w:rsidP="001B79E1">
      <w:pPr>
        <w:pStyle w:val="PL"/>
      </w:pPr>
      <w:r>
        <w:t xml:space="preserve">          </w:t>
      </w:r>
      <w:r w:rsidRPr="00690A26">
        <w:rPr>
          <w:lang w:val="en-US"/>
        </w:rPr>
        <w:t>$ref: 'TS29571_CommonData.yaml#/components/schemas/</w:t>
      </w:r>
      <w:r>
        <w:rPr>
          <w:lang w:val="en-US"/>
        </w:rPr>
        <w:t>NfGroupId</w:t>
      </w:r>
      <w:r w:rsidRPr="00690A26">
        <w:rPr>
          <w:lang w:val="en-US"/>
        </w:rPr>
        <w:t>'</w:t>
      </w:r>
    </w:p>
    <w:p w14:paraId="0051C424" w14:textId="77777777" w:rsidR="00D24D3A" w:rsidRPr="001B79E1" w:rsidRDefault="00D24D3A" w:rsidP="003133A5">
      <w:pPr>
        <w:pStyle w:val="PL"/>
        <w:rPr>
          <w:lang w:eastAsia="zh-CN"/>
        </w:rPr>
      </w:pPr>
    </w:p>
    <w:p w14:paraId="5BDE3E8A" w14:textId="77777777" w:rsidR="003133A5" w:rsidRPr="001F16C3" w:rsidRDefault="003133A5" w:rsidP="006E19FE">
      <w:pPr>
        <w:pStyle w:val="Heading1"/>
      </w:pPr>
      <w:bookmarkStart w:id="1074" w:name="_Toc27587207"/>
      <w:bookmarkStart w:id="1075" w:name="_Toc36459270"/>
      <w:bookmarkStart w:id="1076" w:name="_Toc45028517"/>
      <w:bookmarkStart w:id="1077" w:name="_Toc51870196"/>
      <w:bookmarkStart w:id="1078" w:name="_Toc51870318"/>
      <w:bookmarkStart w:id="1079" w:name="_Toc90582074"/>
      <w:bookmarkStart w:id="1080" w:name="_Toc130816158"/>
      <w:r w:rsidRPr="001F16C3">
        <w:t>A.</w:t>
      </w:r>
      <w:r>
        <w:t>3</w:t>
      </w:r>
      <w:r w:rsidRPr="001F16C3">
        <w:tab/>
        <w:t>Nud</w:t>
      </w:r>
      <w:r w:rsidRPr="001F16C3">
        <w:rPr>
          <w:lang w:eastAsia="zh-CN"/>
        </w:rPr>
        <w:t>r</w:t>
      </w:r>
      <w:r w:rsidRPr="001F16C3">
        <w:t>_</w:t>
      </w:r>
      <w:r>
        <w:t>GroupIDmap</w:t>
      </w:r>
      <w:r w:rsidRPr="001F16C3">
        <w:t xml:space="preserve"> API</w:t>
      </w:r>
      <w:bookmarkEnd w:id="1074"/>
      <w:bookmarkEnd w:id="1075"/>
      <w:bookmarkEnd w:id="1076"/>
      <w:bookmarkEnd w:id="1077"/>
      <w:bookmarkEnd w:id="1078"/>
      <w:bookmarkEnd w:id="1079"/>
      <w:bookmarkEnd w:id="1080"/>
    </w:p>
    <w:p w14:paraId="78122D71" w14:textId="77777777" w:rsidR="003133A5" w:rsidRPr="00F3074B" w:rsidRDefault="003133A5" w:rsidP="00F3074B">
      <w:pPr>
        <w:pStyle w:val="PL"/>
      </w:pPr>
    </w:p>
    <w:p w14:paraId="6C663332" w14:textId="77777777" w:rsidR="003133A5" w:rsidRDefault="003133A5" w:rsidP="003133A5">
      <w:pPr>
        <w:pStyle w:val="PL"/>
      </w:pPr>
      <w:r>
        <w:t>openapi: 3.0.0</w:t>
      </w:r>
    </w:p>
    <w:p w14:paraId="27C6FBC7" w14:textId="77777777" w:rsidR="003133A5" w:rsidRDefault="003133A5" w:rsidP="003133A5">
      <w:pPr>
        <w:pStyle w:val="PL"/>
        <w:rPr>
          <w:lang w:eastAsia="zh-CN"/>
        </w:rPr>
      </w:pPr>
    </w:p>
    <w:p w14:paraId="17B5C974" w14:textId="77777777" w:rsidR="003133A5" w:rsidRDefault="003133A5" w:rsidP="003133A5">
      <w:pPr>
        <w:pStyle w:val="PL"/>
      </w:pPr>
      <w:r>
        <w:t>info:</w:t>
      </w:r>
    </w:p>
    <w:p w14:paraId="33FE178C" w14:textId="2679216B" w:rsidR="003133A5" w:rsidRDefault="003133A5" w:rsidP="003133A5">
      <w:pPr>
        <w:pStyle w:val="PL"/>
        <w:rPr>
          <w:lang w:eastAsia="zh-CN"/>
        </w:rPr>
      </w:pPr>
      <w:r>
        <w:t xml:space="preserve">  version: 1.</w:t>
      </w:r>
      <w:r w:rsidR="0063005D">
        <w:rPr>
          <w:rFonts w:hint="eastAsia"/>
          <w:lang w:eastAsia="zh-CN"/>
        </w:rPr>
        <w:t>2</w:t>
      </w:r>
      <w:r>
        <w:t>.0</w:t>
      </w:r>
      <w:r w:rsidR="006F4001">
        <w:rPr>
          <w:rFonts w:hint="eastAsia"/>
          <w:lang w:eastAsia="zh-CN"/>
        </w:rPr>
        <w:t>-alpha.1</w:t>
      </w:r>
    </w:p>
    <w:p w14:paraId="35DA1660" w14:textId="77777777" w:rsidR="003133A5" w:rsidRDefault="003133A5" w:rsidP="003133A5">
      <w:pPr>
        <w:pStyle w:val="PL"/>
      </w:pPr>
      <w:r>
        <w:t xml:space="preserve">  title: 'Nudr_GroupIDmap'</w:t>
      </w:r>
    </w:p>
    <w:p w14:paraId="0A99236A" w14:textId="77777777" w:rsidR="003133A5" w:rsidRDefault="003133A5" w:rsidP="003133A5">
      <w:pPr>
        <w:pStyle w:val="PL"/>
        <w:rPr>
          <w:lang w:eastAsia="zh-CN"/>
        </w:rPr>
      </w:pPr>
      <w:r>
        <w:t xml:space="preserve">  description: </w:t>
      </w:r>
      <w:r>
        <w:rPr>
          <w:rFonts w:hint="eastAsia"/>
          <w:lang w:eastAsia="zh-CN"/>
        </w:rPr>
        <w:t>|</w:t>
      </w:r>
    </w:p>
    <w:p w14:paraId="2FF05860" w14:textId="77777777" w:rsidR="003133A5" w:rsidRDefault="003133A5" w:rsidP="003133A5">
      <w:pPr>
        <w:pStyle w:val="PL"/>
      </w:pPr>
      <w:r>
        <w:t xml:space="preserve">    Unified Data Repository Service for NF-Group ID retrieval.</w:t>
      </w:r>
      <w:r w:rsidR="00BF4B1A">
        <w:t xml:space="preserve">  </w:t>
      </w:r>
    </w:p>
    <w:p w14:paraId="327B1D90" w14:textId="77777777" w:rsidR="003133A5" w:rsidRDefault="003133A5" w:rsidP="003133A5">
      <w:pPr>
        <w:pStyle w:val="PL"/>
      </w:pPr>
      <w:r>
        <w:t xml:space="preserve">    © 20</w:t>
      </w:r>
      <w:r>
        <w:rPr>
          <w:rFonts w:hint="eastAsia"/>
          <w:lang w:eastAsia="zh-CN"/>
        </w:rPr>
        <w:t>2</w:t>
      </w:r>
      <w:r w:rsidR="00E31F57">
        <w:rPr>
          <w:lang w:eastAsia="zh-CN"/>
        </w:rPr>
        <w:t>2</w:t>
      </w:r>
      <w:r>
        <w:t>, 3GPP Organizational Partners (ARIB, ATIS, CCSA, ETSI, TSDSI, TTA, TTC).</w:t>
      </w:r>
      <w:r w:rsidR="00BF4B1A">
        <w:t xml:space="preserve">  </w:t>
      </w:r>
    </w:p>
    <w:p w14:paraId="3829EA1D" w14:textId="77777777" w:rsidR="003133A5" w:rsidRDefault="003133A5" w:rsidP="003133A5">
      <w:pPr>
        <w:pStyle w:val="PL"/>
      </w:pPr>
      <w:r>
        <w:t xml:space="preserve">    All rights reserved.</w:t>
      </w:r>
    </w:p>
    <w:p w14:paraId="3B073B58" w14:textId="77777777" w:rsidR="003133A5" w:rsidRDefault="003133A5" w:rsidP="003133A5">
      <w:pPr>
        <w:pStyle w:val="PL"/>
        <w:rPr>
          <w:lang w:eastAsia="zh-CN"/>
        </w:rPr>
      </w:pPr>
    </w:p>
    <w:p w14:paraId="1F7C6C86" w14:textId="77777777" w:rsidR="003133A5" w:rsidRDefault="003133A5" w:rsidP="003133A5">
      <w:pPr>
        <w:pStyle w:val="PL"/>
      </w:pPr>
      <w:r>
        <w:t>externalDocs:</w:t>
      </w:r>
    </w:p>
    <w:p w14:paraId="035C0416" w14:textId="7DF24E93" w:rsidR="003133A5" w:rsidRDefault="003133A5" w:rsidP="003133A5">
      <w:pPr>
        <w:pStyle w:val="PL"/>
      </w:pPr>
      <w:r>
        <w:t xml:space="preserve">  description: 3GPP TS 29.504 V1</w:t>
      </w:r>
      <w:r w:rsidR="006F4001">
        <w:rPr>
          <w:rFonts w:hint="eastAsia"/>
          <w:lang w:eastAsia="zh-CN"/>
        </w:rPr>
        <w:t>8</w:t>
      </w:r>
      <w:r>
        <w:t>.</w:t>
      </w:r>
      <w:r w:rsidR="006F4001">
        <w:rPr>
          <w:rFonts w:hint="eastAsia"/>
          <w:lang w:eastAsia="zh-CN"/>
        </w:rPr>
        <w:t>0</w:t>
      </w:r>
      <w:r>
        <w:t>.0; 5G System; Unified Data Repository Services; Stage 3</w:t>
      </w:r>
    </w:p>
    <w:p w14:paraId="7C156454" w14:textId="77777777" w:rsidR="003133A5" w:rsidRDefault="003133A5" w:rsidP="003133A5">
      <w:pPr>
        <w:pStyle w:val="PL"/>
      </w:pPr>
      <w:r>
        <w:t xml:space="preserve">  url: 'http</w:t>
      </w:r>
      <w:r w:rsidR="00BF4B1A">
        <w:t>s</w:t>
      </w:r>
      <w:r>
        <w:t>://www.3gpp.org/ftp/Specs/archive/29_series/29.504/'</w:t>
      </w:r>
    </w:p>
    <w:p w14:paraId="5BB6EE63" w14:textId="77777777" w:rsidR="003133A5" w:rsidRDefault="003133A5" w:rsidP="003133A5">
      <w:pPr>
        <w:pStyle w:val="PL"/>
        <w:rPr>
          <w:lang w:eastAsia="zh-CN"/>
        </w:rPr>
      </w:pPr>
    </w:p>
    <w:p w14:paraId="13E4402E" w14:textId="77777777" w:rsidR="003133A5" w:rsidRDefault="003133A5" w:rsidP="003133A5">
      <w:pPr>
        <w:pStyle w:val="PL"/>
      </w:pPr>
      <w:r>
        <w:t>servers:</w:t>
      </w:r>
    </w:p>
    <w:p w14:paraId="367EF3FC" w14:textId="77777777" w:rsidR="003133A5" w:rsidRDefault="003133A5" w:rsidP="003133A5">
      <w:pPr>
        <w:pStyle w:val="PL"/>
        <w:rPr>
          <w:lang w:eastAsia="zh-CN"/>
        </w:rPr>
      </w:pPr>
      <w:r>
        <w:t xml:space="preserve">  - description: API root</w:t>
      </w:r>
    </w:p>
    <w:p w14:paraId="3F62EB21" w14:textId="77777777" w:rsidR="003133A5" w:rsidRDefault="003133A5" w:rsidP="003133A5">
      <w:pPr>
        <w:pStyle w:val="PL"/>
      </w:pPr>
      <w:r>
        <w:t xml:space="preserve">    url: '{apiRoot}/nudr-group-id-map/v1'</w:t>
      </w:r>
    </w:p>
    <w:p w14:paraId="50E32FFF" w14:textId="77777777" w:rsidR="003133A5" w:rsidRDefault="003133A5" w:rsidP="003133A5">
      <w:pPr>
        <w:pStyle w:val="PL"/>
      </w:pPr>
      <w:r>
        <w:t xml:space="preserve">    variables:</w:t>
      </w:r>
    </w:p>
    <w:p w14:paraId="36B52FC4" w14:textId="77777777" w:rsidR="003133A5" w:rsidRDefault="003133A5" w:rsidP="003133A5">
      <w:pPr>
        <w:pStyle w:val="PL"/>
      </w:pPr>
      <w:r>
        <w:t xml:space="preserve">      apiRoot:</w:t>
      </w:r>
    </w:p>
    <w:p w14:paraId="5FF63BC8" w14:textId="77777777" w:rsidR="003133A5" w:rsidRDefault="003133A5" w:rsidP="003133A5">
      <w:pPr>
        <w:pStyle w:val="PL"/>
      </w:pPr>
      <w:r>
        <w:t xml:space="preserve">        default: https://example.com</w:t>
      </w:r>
    </w:p>
    <w:p w14:paraId="04604FBC" w14:textId="77777777" w:rsidR="003133A5" w:rsidRDefault="003133A5" w:rsidP="003133A5">
      <w:pPr>
        <w:pStyle w:val="PL"/>
        <w:rPr>
          <w:lang w:eastAsia="zh-CN"/>
        </w:rPr>
      </w:pPr>
    </w:p>
    <w:p w14:paraId="7DDF9E3C" w14:textId="77777777" w:rsidR="003133A5" w:rsidRDefault="003133A5" w:rsidP="003133A5">
      <w:pPr>
        <w:pStyle w:val="PL"/>
      </w:pPr>
      <w:r>
        <w:t>security:</w:t>
      </w:r>
    </w:p>
    <w:p w14:paraId="06C653D2" w14:textId="77777777" w:rsidR="003133A5" w:rsidRDefault="003133A5" w:rsidP="003133A5">
      <w:pPr>
        <w:pStyle w:val="PL"/>
      </w:pPr>
      <w:r>
        <w:t xml:space="preserve">  - {}</w:t>
      </w:r>
    </w:p>
    <w:p w14:paraId="018A41AF" w14:textId="77777777" w:rsidR="003133A5" w:rsidRDefault="003133A5" w:rsidP="003133A5">
      <w:pPr>
        <w:pStyle w:val="PL"/>
      </w:pPr>
      <w:r>
        <w:lastRenderedPageBreak/>
        <w:t xml:space="preserve">  - oAuth2ClientCredentials:</w:t>
      </w:r>
    </w:p>
    <w:p w14:paraId="3006985D" w14:textId="77777777" w:rsidR="003133A5" w:rsidRDefault="003133A5" w:rsidP="003133A5">
      <w:pPr>
        <w:pStyle w:val="PL"/>
      </w:pPr>
      <w:r>
        <w:t xml:space="preserve">      - nudr-group-id-map</w:t>
      </w:r>
    </w:p>
    <w:p w14:paraId="080FEDB3" w14:textId="77777777" w:rsidR="003133A5" w:rsidRPr="00F3074B" w:rsidRDefault="003133A5" w:rsidP="00F3074B">
      <w:pPr>
        <w:pStyle w:val="PL"/>
      </w:pPr>
    </w:p>
    <w:p w14:paraId="661E96B2" w14:textId="77777777" w:rsidR="003133A5" w:rsidRDefault="003133A5" w:rsidP="003133A5">
      <w:pPr>
        <w:pStyle w:val="PL"/>
      </w:pPr>
      <w:r>
        <w:t>paths:</w:t>
      </w:r>
    </w:p>
    <w:p w14:paraId="3E8828BB" w14:textId="77777777" w:rsidR="003133A5" w:rsidRDefault="003133A5" w:rsidP="003133A5">
      <w:pPr>
        <w:pStyle w:val="PL"/>
      </w:pPr>
      <w:r>
        <w:t xml:space="preserve">  /nf-group-ids:</w:t>
      </w:r>
    </w:p>
    <w:p w14:paraId="088F6C0C" w14:textId="77777777" w:rsidR="003133A5" w:rsidRDefault="003133A5" w:rsidP="003133A5">
      <w:pPr>
        <w:pStyle w:val="PL"/>
        <w:rPr>
          <w:lang w:eastAsia="zh-CN"/>
        </w:rPr>
      </w:pPr>
      <w:r>
        <w:t xml:space="preserve">    get:</w:t>
      </w:r>
    </w:p>
    <w:p w14:paraId="0130C13C" w14:textId="77777777" w:rsidR="003133A5" w:rsidRPr="002857AD" w:rsidRDefault="003133A5" w:rsidP="003133A5">
      <w:pPr>
        <w:pStyle w:val="PL"/>
      </w:pPr>
      <w:r w:rsidRPr="002857AD">
        <w:t xml:space="preserve">      summary: Retrieves </w:t>
      </w:r>
      <w:r>
        <w:t>NF-Group IDs for provided Subscriber and NF types</w:t>
      </w:r>
    </w:p>
    <w:p w14:paraId="4671C91A" w14:textId="77777777" w:rsidR="003133A5" w:rsidRPr="002857AD" w:rsidRDefault="003133A5" w:rsidP="003133A5">
      <w:pPr>
        <w:pStyle w:val="PL"/>
      </w:pPr>
      <w:r w:rsidRPr="002857AD">
        <w:t xml:space="preserve">      operationId: Get</w:t>
      </w:r>
      <w:r>
        <w:t>NfGroupIDs</w:t>
      </w:r>
    </w:p>
    <w:p w14:paraId="163CCE07" w14:textId="77777777" w:rsidR="003133A5" w:rsidRPr="002857AD" w:rsidRDefault="003133A5" w:rsidP="003133A5">
      <w:pPr>
        <w:pStyle w:val="PL"/>
      </w:pPr>
      <w:r w:rsidRPr="002857AD">
        <w:t xml:space="preserve">      tags:</w:t>
      </w:r>
    </w:p>
    <w:p w14:paraId="35B8B0D8" w14:textId="77777777" w:rsidR="003133A5" w:rsidRPr="002857AD" w:rsidRDefault="003133A5" w:rsidP="003133A5">
      <w:pPr>
        <w:pStyle w:val="PL"/>
      </w:pPr>
      <w:r w:rsidRPr="002857AD">
        <w:t xml:space="preserve">        - NF </w:t>
      </w:r>
      <w:r>
        <w:t>Group IDs</w:t>
      </w:r>
      <w:r w:rsidRPr="002857AD">
        <w:t xml:space="preserve"> (</w:t>
      </w:r>
      <w:r>
        <w:t>Document</w:t>
      </w:r>
      <w:r w:rsidRPr="002857AD">
        <w:t>)</w:t>
      </w:r>
    </w:p>
    <w:p w14:paraId="09652131" w14:textId="77777777" w:rsidR="003133A5" w:rsidRPr="002857AD" w:rsidRDefault="003133A5" w:rsidP="003133A5">
      <w:pPr>
        <w:pStyle w:val="PL"/>
      </w:pPr>
      <w:r w:rsidRPr="002857AD">
        <w:t xml:space="preserve">      parameters:</w:t>
      </w:r>
    </w:p>
    <w:p w14:paraId="07B71CA9" w14:textId="77777777" w:rsidR="003133A5" w:rsidRPr="002857AD" w:rsidRDefault="003133A5" w:rsidP="003133A5">
      <w:pPr>
        <w:pStyle w:val="PL"/>
      </w:pPr>
      <w:r w:rsidRPr="002857AD">
        <w:t xml:space="preserve">        - name: nf-type</w:t>
      </w:r>
    </w:p>
    <w:p w14:paraId="16D33A4A" w14:textId="77777777" w:rsidR="003133A5" w:rsidRPr="002857AD" w:rsidRDefault="003133A5" w:rsidP="003133A5">
      <w:pPr>
        <w:pStyle w:val="PL"/>
      </w:pPr>
      <w:r w:rsidRPr="002857AD">
        <w:t xml:space="preserve">          in: query</w:t>
      </w:r>
    </w:p>
    <w:p w14:paraId="406FF9E1" w14:textId="77777777" w:rsidR="003133A5" w:rsidRPr="002857AD" w:rsidRDefault="003133A5" w:rsidP="003133A5">
      <w:pPr>
        <w:pStyle w:val="PL"/>
      </w:pPr>
      <w:r w:rsidRPr="002857AD">
        <w:t xml:space="preserve">          description: Type of NF</w:t>
      </w:r>
    </w:p>
    <w:p w14:paraId="22D21424" w14:textId="77777777" w:rsidR="003133A5" w:rsidRPr="002857AD" w:rsidRDefault="003133A5" w:rsidP="003133A5">
      <w:pPr>
        <w:pStyle w:val="PL"/>
      </w:pPr>
      <w:r w:rsidRPr="002857AD">
        <w:t xml:space="preserve">          required: </w:t>
      </w:r>
      <w:r>
        <w:t>true</w:t>
      </w:r>
    </w:p>
    <w:p w14:paraId="705B7607" w14:textId="77777777" w:rsidR="003133A5" w:rsidRDefault="003133A5" w:rsidP="003133A5">
      <w:pPr>
        <w:pStyle w:val="PL"/>
      </w:pPr>
      <w:r w:rsidRPr="002857AD">
        <w:t xml:space="preserve">          </w:t>
      </w:r>
      <w:r>
        <w:t>style: form</w:t>
      </w:r>
    </w:p>
    <w:p w14:paraId="7FCBD949" w14:textId="77777777" w:rsidR="003133A5" w:rsidRDefault="003133A5" w:rsidP="003133A5">
      <w:pPr>
        <w:pStyle w:val="PL"/>
      </w:pPr>
      <w:r>
        <w:t xml:space="preserve">          explode: false</w:t>
      </w:r>
    </w:p>
    <w:p w14:paraId="4A5BB157" w14:textId="77777777" w:rsidR="003133A5" w:rsidRPr="002857AD" w:rsidRDefault="003133A5" w:rsidP="003133A5">
      <w:pPr>
        <w:pStyle w:val="PL"/>
      </w:pPr>
      <w:r>
        <w:t xml:space="preserve">          </w:t>
      </w:r>
      <w:r w:rsidRPr="002857AD">
        <w:t>schema:</w:t>
      </w:r>
    </w:p>
    <w:p w14:paraId="3AAF3F22" w14:textId="77777777" w:rsidR="003133A5" w:rsidRDefault="003133A5" w:rsidP="003133A5">
      <w:pPr>
        <w:pStyle w:val="PL"/>
      </w:pPr>
      <w:r w:rsidRPr="002857AD">
        <w:t xml:space="preserve">            </w:t>
      </w:r>
      <w:r>
        <w:t>type: array</w:t>
      </w:r>
    </w:p>
    <w:p w14:paraId="7015BDBC" w14:textId="77777777" w:rsidR="003133A5" w:rsidRDefault="003133A5" w:rsidP="003133A5">
      <w:pPr>
        <w:pStyle w:val="PL"/>
      </w:pPr>
      <w:r>
        <w:t xml:space="preserve">            items:</w:t>
      </w:r>
    </w:p>
    <w:p w14:paraId="0D1CD2F4" w14:textId="77777777" w:rsidR="003133A5" w:rsidRDefault="003133A5" w:rsidP="003133A5">
      <w:pPr>
        <w:pStyle w:val="PL"/>
      </w:pPr>
      <w:r>
        <w:t xml:space="preserve">              </w:t>
      </w:r>
      <w:r w:rsidRPr="002857AD">
        <w:t>$ref: '</w:t>
      </w:r>
      <w:r>
        <w:t>TS29510_Nnrf_NFManagement.yaml</w:t>
      </w:r>
      <w:r w:rsidRPr="002857AD">
        <w:t>#/components/schemas/NFType'</w:t>
      </w:r>
    </w:p>
    <w:p w14:paraId="25D5A5A5" w14:textId="77777777" w:rsidR="003133A5" w:rsidRDefault="003133A5" w:rsidP="003133A5">
      <w:pPr>
        <w:pStyle w:val="PL"/>
      </w:pPr>
      <w:r>
        <w:t xml:space="preserve">            minItems: 1</w:t>
      </w:r>
    </w:p>
    <w:p w14:paraId="10407DF7" w14:textId="77777777" w:rsidR="003133A5" w:rsidRPr="00D67AB2" w:rsidRDefault="003133A5" w:rsidP="003133A5">
      <w:pPr>
        <w:pStyle w:val="PL"/>
      </w:pPr>
      <w:r w:rsidRPr="00D67AB2">
        <w:t xml:space="preserve">        - name: </w:t>
      </w:r>
      <w:r>
        <w:t>subscriberId</w:t>
      </w:r>
    </w:p>
    <w:p w14:paraId="152D2A1A" w14:textId="77777777" w:rsidR="003133A5" w:rsidRPr="00D67AB2" w:rsidRDefault="003133A5" w:rsidP="003133A5">
      <w:pPr>
        <w:pStyle w:val="PL"/>
        <w:rPr>
          <w:lang w:eastAsia="zh-CN"/>
        </w:rPr>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00B4D1DC" w14:textId="77777777" w:rsidR="003133A5" w:rsidRPr="00D67AB2" w:rsidRDefault="003133A5" w:rsidP="003133A5">
      <w:pPr>
        <w:pStyle w:val="PL"/>
      </w:pPr>
      <w:r w:rsidRPr="00D67AB2">
        <w:t xml:space="preserve">          in: </w:t>
      </w:r>
      <w:r>
        <w:t>query</w:t>
      </w:r>
    </w:p>
    <w:p w14:paraId="33E3910E" w14:textId="77777777" w:rsidR="003133A5" w:rsidRPr="00D67AB2" w:rsidRDefault="003133A5" w:rsidP="003133A5">
      <w:pPr>
        <w:pStyle w:val="PL"/>
      </w:pPr>
      <w:r w:rsidRPr="00D67AB2">
        <w:t xml:space="preserve">          description: Identifier of the </w:t>
      </w:r>
      <w:r>
        <w:t>subscriber</w:t>
      </w:r>
    </w:p>
    <w:p w14:paraId="3C409F67" w14:textId="77777777" w:rsidR="003133A5" w:rsidRPr="00D67AB2" w:rsidRDefault="003133A5" w:rsidP="003133A5">
      <w:pPr>
        <w:pStyle w:val="PL"/>
      </w:pPr>
      <w:r w:rsidRPr="00D67AB2">
        <w:t xml:space="preserve">          required: true</w:t>
      </w:r>
    </w:p>
    <w:p w14:paraId="1630052E" w14:textId="77777777" w:rsidR="003133A5" w:rsidRPr="00D67AB2" w:rsidRDefault="003133A5" w:rsidP="003133A5">
      <w:pPr>
        <w:pStyle w:val="PL"/>
      </w:pPr>
      <w:r w:rsidRPr="00D67AB2">
        <w:t xml:space="preserve">          schema:</w:t>
      </w:r>
    </w:p>
    <w:p w14:paraId="4B436DE8" w14:textId="77777777" w:rsidR="003133A5" w:rsidRPr="00D67AB2" w:rsidRDefault="003133A5" w:rsidP="003133A5">
      <w:pPr>
        <w:pStyle w:val="PL"/>
      </w:pPr>
      <w:r w:rsidRPr="00D67AB2">
        <w:t xml:space="preserve">            $ref: '</w:t>
      </w:r>
      <w:r>
        <w:t>#</w:t>
      </w:r>
      <w:r w:rsidRPr="00D67AB2">
        <w:t>/components/</w:t>
      </w:r>
      <w:r w:rsidRPr="00005211">
        <w:t>schemas/SubscriberId</w:t>
      </w:r>
      <w:r w:rsidRPr="00211740">
        <w:t>'</w:t>
      </w:r>
    </w:p>
    <w:p w14:paraId="74DC3FF5" w14:textId="77777777" w:rsidR="003133A5" w:rsidRPr="00D67AB2" w:rsidRDefault="003133A5" w:rsidP="003133A5">
      <w:pPr>
        <w:pStyle w:val="PL"/>
      </w:pPr>
      <w:r w:rsidRPr="00D67AB2">
        <w:t xml:space="preserve">      responses:</w:t>
      </w:r>
    </w:p>
    <w:p w14:paraId="408EA2AC" w14:textId="77777777" w:rsidR="003133A5" w:rsidRPr="00D67AB2" w:rsidRDefault="003133A5" w:rsidP="003133A5">
      <w:pPr>
        <w:pStyle w:val="PL"/>
      </w:pPr>
      <w:r w:rsidRPr="00D67AB2">
        <w:t xml:space="preserve">        '200':</w:t>
      </w:r>
    </w:p>
    <w:p w14:paraId="3B038650" w14:textId="77777777" w:rsidR="003133A5" w:rsidRPr="00D67AB2" w:rsidRDefault="003133A5" w:rsidP="003133A5">
      <w:pPr>
        <w:pStyle w:val="PL"/>
      </w:pPr>
      <w:r w:rsidRPr="00D67AB2">
        <w:t xml:space="preserve">          description: Expected response to a valid request</w:t>
      </w:r>
    </w:p>
    <w:p w14:paraId="11447F23" w14:textId="77777777" w:rsidR="003133A5" w:rsidRPr="00D67AB2" w:rsidRDefault="003133A5" w:rsidP="003133A5">
      <w:pPr>
        <w:pStyle w:val="PL"/>
      </w:pPr>
      <w:r w:rsidRPr="00D67AB2">
        <w:t xml:space="preserve">          content:</w:t>
      </w:r>
    </w:p>
    <w:p w14:paraId="0BCE0D8D" w14:textId="77777777" w:rsidR="003133A5" w:rsidRPr="00D67AB2" w:rsidRDefault="003133A5" w:rsidP="003133A5">
      <w:pPr>
        <w:pStyle w:val="PL"/>
      </w:pPr>
      <w:r w:rsidRPr="00D67AB2">
        <w:t xml:space="preserve">            application/json:</w:t>
      </w:r>
    </w:p>
    <w:p w14:paraId="7AEA97A9" w14:textId="77777777" w:rsidR="003133A5" w:rsidRPr="00D67AB2" w:rsidRDefault="003133A5" w:rsidP="003133A5">
      <w:pPr>
        <w:pStyle w:val="PL"/>
      </w:pPr>
      <w:r w:rsidRPr="00D67AB2">
        <w:t xml:space="preserve">              schema:</w:t>
      </w:r>
    </w:p>
    <w:p w14:paraId="14C92C80" w14:textId="77777777" w:rsidR="003133A5" w:rsidRPr="00BB3BBF" w:rsidRDefault="003133A5" w:rsidP="003133A5">
      <w:pPr>
        <w:pStyle w:val="PL"/>
      </w:pPr>
      <w:r w:rsidRPr="00D67AB2">
        <w:t xml:space="preserve">                </w:t>
      </w:r>
      <w:r w:rsidRPr="00211740">
        <w:t>$ref: '#/components/schemas/NfGroupIdMapResult'</w:t>
      </w:r>
    </w:p>
    <w:p w14:paraId="04BCF8F4" w14:textId="77777777" w:rsidR="006F4001" w:rsidRPr="0025384D" w:rsidRDefault="006F4001" w:rsidP="006F4001">
      <w:pPr>
        <w:pStyle w:val="PL"/>
      </w:pPr>
      <w:r w:rsidRPr="00EB4F0C">
        <w:t xml:space="preserve">        </w:t>
      </w:r>
      <w:r w:rsidRPr="0025384D">
        <w:t>'40</w:t>
      </w:r>
      <w:r>
        <w:t>0</w:t>
      </w:r>
      <w:r w:rsidRPr="0025384D">
        <w:t>':</w:t>
      </w:r>
    </w:p>
    <w:p w14:paraId="60A762EF" w14:textId="77777777" w:rsidR="006F4001" w:rsidRPr="00211740" w:rsidRDefault="006F4001" w:rsidP="006F4001">
      <w:pPr>
        <w:pStyle w:val="PL"/>
      </w:pPr>
      <w:r w:rsidRPr="00817D0B">
        <w:t xml:space="preserve">          $ref: 'TS29571_CommonData.yaml#/components/responses/40</w:t>
      </w:r>
      <w:r>
        <w:t>0</w:t>
      </w:r>
      <w:r w:rsidRPr="00817D0B">
        <w:t>'</w:t>
      </w:r>
    </w:p>
    <w:p w14:paraId="108B50CE" w14:textId="77777777" w:rsidR="006F4001" w:rsidRPr="0025384D" w:rsidRDefault="006F4001" w:rsidP="006F4001">
      <w:pPr>
        <w:pStyle w:val="PL"/>
      </w:pPr>
      <w:r w:rsidRPr="00EB4F0C">
        <w:t xml:space="preserve">        </w:t>
      </w:r>
      <w:r w:rsidRPr="0025384D">
        <w:t>'40</w:t>
      </w:r>
      <w:r>
        <w:t>1</w:t>
      </w:r>
      <w:r w:rsidRPr="0025384D">
        <w:t>':</w:t>
      </w:r>
    </w:p>
    <w:p w14:paraId="4BA7AA7A" w14:textId="77777777" w:rsidR="006F4001" w:rsidRPr="00211740" w:rsidRDefault="006F4001" w:rsidP="006F4001">
      <w:pPr>
        <w:pStyle w:val="PL"/>
      </w:pPr>
      <w:r w:rsidRPr="00817D0B">
        <w:t xml:space="preserve">          $ref: 'TS29571_CommonData.yaml#/components/responses/40</w:t>
      </w:r>
      <w:r>
        <w:t>1</w:t>
      </w:r>
      <w:r w:rsidRPr="00817D0B">
        <w:t>'</w:t>
      </w:r>
    </w:p>
    <w:p w14:paraId="7A43FAA2" w14:textId="77777777" w:rsidR="006F4001" w:rsidRPr="0025384D" w:rsidRDefault="006F4001" w:rsidP="006F4001">
      <w:pPr>
        <w:pStyle w:val="PL"/>
      </w:pPr>
      <w:r w:rsidRPr="00EB4F0C">
        <w:t xml:space="preserve">        </w:t>
      </w:r>
      <w:r w:rsidRPr="0025384D">
        <w:t>'40</w:t>
      </w:r>
      <w:r>
        <w:t>3</w:t>
      </w:r>
      <w:r w:rsidRPr="0025384D">
        <w:t>':</w:t>
      </w:r>
    </w:p>
    <w:p w14:paraId="1CF323C5" w14:textId="77777777" w:rsidR="006F4001" w:rsidRPr="00211740" w:rsidRDefault="006F4001" w:rsidP="006F4001">
      <w:pPr>
        <w:pStyle w:val="PL"/>
      </w:pPr>
      <w:r w:rsidRPr="00817D0B">
        <w:t xml:space="preserve">          $ref: 'TS29571_CommonData.yaml#/components/responses/40</w:t>
      </w:r>
      <w:r>
        <w:t>3</w:t>
      </w:r>
      <w:r w:rsidRPr="00817D0B">
        <w:t>'</w:t>
      </w:r>
    </w:p>
    <w:p w14:paraId="36B00D6A" w14:textId="77777777" w:rsidR="003133A5" w:rsidRPr="0025384D" w:rsidRDefault="003133A5" w:rsidP="003133A5">
      <w:pPr>
        <w:pStyle w:val="PL"/>
      </w:pPr>
      <w:r w:rsidRPr="00EB4F0C">
        <w:t xml:space="preserve">        </w:t>
      </w:r>
      <w:r w:rsidRPr="0025384D">
        <w:t>'404':</w:t>
      </w:r>
    </w:p>
    <w:p w14:paraId="1AFF74FA" w14:textId="77777777" w:rsidR="003133A5" w:rsidRPr="00211740" w:rsidRDefault="003133A5" w:rsidP="003133A5">
      <w:pPr>
        <w:pStyle w:val="PL"/>
      </w:pPr>
      <w:r w:rsidRPr="00817D0B">
        <w:t xml:space="preserve">          $ref: 'TS29571_CommonData.yaml#/components/responses/404'</w:t>
      </w:r>
    </w:p>
    <w:p w14:paraId="553749A6" w14:textId="77777777" w:rsidR="006F4001" w:rsidRPr="0025384D" w:rsidRDefault="006F4001" w:rsidP="006F4001">
      <w:pPr>
        <w:pStyle w:val="PL"/>
      </w:pPr>
      <w:r w:rsidRPr="00EB4F0C">
        <w:t xml:space="preserve">        </w:t>
      </w:r>
      <w:r w:rsidRPr="0025384D">
        <w:t>'40</w:t>
      </w:r>
      <w:r>
        <w:t>6</w:t>
      </w:r>
      <w:r w:rsidRPr="0025384D">
        <w:t>':</w:t>
      </w:r>
    </w:p>
    <w:p w14:paraId="4511534D" w14:textId="77777777" w:rsidR="006F4001" w:rsidRPr="00211740" w:rsidRDefault="006F4001" w:rsidP="006F4001">
      <w:pPr>
        <w:pStyle w:val="PL"/>
      </w:pPr>
      <w:r w:rsidRPr="00817D0B">
        <w:lastRenderedPageBreak/>
        <w:t xml:space="preserve">          $ref: 'TS29571_CommonData.yaml#/components/responses/40</w:t>
      </w:r>
      <w:r>
        <w:t>6</w:t>
      </w:r>
      <w:r w:rsidRPr="00817D0B">
        <w:t>'</w:t>
      </w:r>
    </w:p>
    <w:p w14:paraId="44B57D53" w14:textId="77777777" w:rsidR="006F4001" w:rsidRPr="0025384D" w:rsidRDefault="006F4001" w:rsidP="006F4001">
      <w:pPr>
        <w:pStyle w:val="PL"/>
      </w:pPr>
      <w:r w:rsidRPr="00EB4F0C">
        <w:t xml:space="preserve">        </w:t>
      </w:r>
      <w:r w:rsidRPr="0025384D">
        <w:t>'4</w:t>
      </w:r>
      <w:r>
        <w:t>29</w:t>
      </w:r>
      <w:r w:rsidRPr="0025384D">
        <w:t>':</w:t>
      </w:r>
    </w:p>
    <w:p w14:paraId="0195B684" w14:textId="77777777" w:rsidR="006F4001" w:rsidRPr="00211740" w:rsidRDefault="006F4001" w:rsidP="006F4001">
      <w:pPr>
        <w:pStyle w:val="PL"/>
      </w:pPr>
      <w:r w:rsidRPr="00817D0B">
        <w:t xml:space="preserve">          $ref: 'TS29571_CommonData.yaml#/components/responses/4</w:t>
      </w:r>
      <w:r>
        <w:t>29</w:t>
      </w:r>
      <w:r w:rsidRPr="00817D0B">
        <w:t>'</w:t>
      </w:r>
    </w:p>
    <w:p w14:paraId="6787A5DD" w14:textId="77777777" w:rsidR="006F4001" w:rsidRPr="0025384D" w:rsidRDefault="006F4001" w:rsidP="006F4001">
      <w:pPr>
        <w:pStyle w:val="PL"/>
      </w:pPr>
      <w:r w:rsidRPr="00EB4F0C">
        <w:t xml:space="preserve">        </w:t>
      </w:r>
      <w:r w:rsidRPr="0025384D">
        <w:t>'</w:t>
      </w:r>
      <w:r>
        <w:t>500</w:t>
      </w:r>
      <w:r w:rsidRPr="0025384D">
        <w:t>':</w:t>
      </w:r>
    </w:p>
    <w:p w14:paraId="59F30D2A" w14:textId="77777777" w:rsidR="006F4001" w:rsidRPr="00211740" w:rsidRDefault="006F4001" w:rsidP="006F4001">
      <w:pPr>
        <w:pStyle w:val="PL"/>
      </w:pPr>
      <w:r w:rsidRPr="00817D0B">
        <w:t xml:space="preserve">          $ref: 'TS29571_CommonData.yaml#/components/responses/</w:t>
      </w:r>
      <w:r>
        <w:t>500</w:t>
      </w:r>
      <w:r w:rsidRPr="00817D0B">
        <w:t>'</w:t>
      </w:r>
    </w:p>
    <w:p w14:paraId="5C4CEF8E" w14:textId="77777777" w:rsidR="006F4001" w:rsidRPr="0025384D" w:rsidRDefault="006F4001" w:rsidP="006F4001">
      <w:pPr>
        <w:pStyle w:val="PL"/>
      </w:pPr>
      <w:r w:rsidRPr="00EB4F0C">
        <w:t xml:space="preserve">        </w:t>
      </w:r>
      <w:r w:rsidRPr="0025384D">
        <w:t>'</w:t>
      </w:r>
      <w:r>
        <w:t>502</w:t>
      </w:r>
      <w:r w:rsidRPr="0025384D">
        <w:t>':</w:t>
      </w:r>
    </w:p>
    <w:p w14:paraId="0E8EF8A0" w14:textId="77777777" w:rsidR="006F4001" w:rsidRPr="00211740" w:rsidRDefault="006F4001" w:rsidP="006F4001">
      <w:pPr>
        <w:pStyle w:val="PL"/>
      </w:pPr>
      <w:r w:rsidRPr="00817D0B">
        <w:t xml:space="preserve">          $ref: 'TS29571_CommonData.yaml#/components/responses/</w:t>
      </w:r>
      <w:r>
        <w:t>502</w:t>
      </w:r>
      <w:r w:rsidRPr="00817D0B">
        <w:t>'</w:t>
      </w:r>
    </w:p>
    <w:p w14:paraId="1DE4C408" w14:textId="77777777" w:rsidR="006F4001" w:rsidRPr="0025384D" w:rsidRDefault="006F4001" w:rsidP="006F4001">
      <w:pPr>
        <w:pStyle w:val="PL"/>
      </w:pPr>
      <w:r w:rsidRPr="00EB4F0C">
        <w:t xml:space="preserve">        </w:t>
      </w:r>
      <w:r w:rsidRPr="0025384D">
        <w:t>'</w:t>
      </w:r>
      <w:r>
        <w:t>503</w:t>
      </w:r>
      <w:r w:rsidRPr="0025384D">
        <w:t>':</w:t>
      </w:r>
    </w:p>
    <w:p w14:paraId="6C411955" w14:textId="77777777" w:rsidR="006F4001" w:rsidRPr="00211740" w:rsidRDefault="006F4001" w:rsidP="006F4001">
      <w:pPr>
        <w:pStyle w:val="PL"/>
      </w:pPr>
      <w:r w:rsidRPr="00817D0B">
        <w:t xml:space="preserve">          $ref: 'TS29571_CommonData.yaml#/components/responses/</w:t>
      </w:r>
      <w:r>
        <w:t>503</w:t>
      </w:r>
      <w:r w:rsidRPr="00817D0B">
        <w:t>'</w:t>
      </w:r>
    </w:p>
    <w:p w14:paraId="1875B516" w14:textId="77777777" w:rsidR="003133A5" w:rsidRPr="00211740" w:rsidRDefault="003133A5" w:rsidP="003133A5">
      <w:pPr>
        <w:pStyle w:val="PL"/>
      </w:pPr>
      <w:r w:rsidRPr="00211740">
        <w:t xml:space="preserve">        default:</w:t>
      </w:r>
    </w:p>
    <w:p w14:paraId="76B0D359" w14:textId="77777777" w:rsidR="003133A5" w:rsidRPr="00D67AB2" w:rsidRDefault="003133A5" w:rsidP="003133A5">
      <w:pPr>
        <w:pStyle w:val="PL"/>
      </w:pPr>
      <w:r w:rsidRPr="00211740">
        <w:t xml:space="preserve">          description: Unexpected error</w:t>
      </w:r>
    </w:p>
    <w:p w14:paraId="78A8ECAC" w14:textId="77777777" w:rsidR="003133A5" w:rsidRPr="00D67AB2" w:rsidRDefault="003133A5" w:rsidP="003133A5">
      <w:pPr>
        <w:pStyle w:val="PL"/>
      </w:pPr>
    </w:p>
    <w:p w14:paraId="038C7FB2" w14:textId="77777777" w:rsidR="003133A5" w:rsidRDefault="003133A5" w:rsidP="003133A5">
      <w:pPr>
        <w:pStyle w:val="PL"/>
        <w:rPr>
          <w:lang w:val="fr-FR"/>
        </w:rPr>
      </w:pPr>
    </w:p>
    <w:p w14:paraId="400B70DC" w14:textId="77777777" w:rsidR="003133A5" w:rsidRDefault="003133A5" w:rsidP="003133A5">
      <w:pPr>
        <w:pStyle w:val="PL"/>
      </w:pPr>
      <w:r>
        <w:t>components:</w:t>
      </w:r>
    </w:p>
    <w:p w14:paraId="11F56D4F" w14:textId="77777777" w:rsidR="003133A5" w:rsidRDefault="003133A5" w:rsidP="003133A5">
      <w:pPr>
        <w:pStyle w:val="PL"/>
      </w:pPr>
      <w:r>
        <w:t xml:space="preserve">  securitySchemes:</w:t>
      </w:r>
    </w:p>
    <w:p w14:paraId="0F6F2AD2" w14:textId="77777777" w:rsidR="003133A5" w:rsidRDefault="003133A5" w:rsidP="003133A5">
      <w:pPr>
        <w:pStyle w:val="PL"/>
      </w:pPr>
      <w:r>
        <w:t xml:space="preserve">    oAuth2ClientCredentials:</w:t>
      </w:r>
    </w:p>
    <w:p w14:paraId="36CA79D4" w14:textId="77777777" w:rsidR="003133A5" w:rsidRDefault="003133A5" w:rsidP="003133A5">
      <w:pPr>
        <w:pStyle w:val="PL"/>
      </w:pPr>
      <w:r>
        <w:t xml:space="preserve">      type: oauth2</w:t>
      </w:r>
    </w:p>
    <w:p w14:paraId="10B0950F" w14:textId="77777777" w:rsidR="003133A5" w:rsidRDefault="003133A5" w:rsidP="003133A5">
      <w:pPr>
        <w:pStyle w:val="PL"/>
      </w:pPr>
      <w:r>
        <w:t xml:space="preserve">      flows:</w:t>
      </w:r>
    </w:p>
    <w:p w14:paraId="61530829" w14:textId="77777777" w:rsidR="003133A5" w:rsidRDefault="003133A5" w:rsidP="003133A5">
      <w:pPr>
        <w:pStyle w:val="PL"/>
      </w:pPr>
      <w:r>
        <w:t xml:space="preserve">        clientCredentials:</w:t>
      </w:r>
    </w:p>
    <w:p w14:paraId="496CF113" w14:textId="77777777" w:rsidR="003133A5" w:rsidRDefault="003133A5" w:rsidP="003133A5">
      <w:pPr>
        <w:pStyle w:val="PL"/>
      </w:pPr>
      <w:r>
        <w:t xml:space="preserve">          tokenUrl: '{nrfApiRoot}/oauth2/token'</w:t>
      </w:r>
    </w:p>
    <w:p w14:paraId="73693A1E" w14:textId="77777777" w:rsidR="003133A5" w:rsidRDefault="003133A5" w:rsidP="003133A5">
      <w:pPr>
        <w:pStyle w:val="PL"/>
        <w:rPr>
          <w:lang w:eastAsia="zh-CN"/>
        </w:rPr>
      </w:pPr>
      <w:r>
        <w:t xml:space="preserve">          scopes:</w:t>
      </w:r>
    </w:p>
    <w:p w14:paraId="26E79766" w14:textId="77777777" w:rsidR="003133A5" w:rsidRDefault="003133A5" w:rsidP="003133A5">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1DA7D955" w14:textId="77777777" w:rsidR="003133A5" w:rsidRDefault="003133A5" w:rsidP="003133A5">
      <w:pPr>
        <w:pStyle w:val="PL"/>
      </w:pPr>
    </w:p>
    <w:p w14:paraId="4B494AF9" w14:textId="77777777" w:rsidR="003133A5" w:rsidRDefault="003133A5" w:rsidP="003133A5">
      <w:pPr>
        <w:pStyle w:val="PL"/>
      </w:pPr>
    </w:p>
    <w:p w14:paraId="55CE1C08" w14:textId="77777777" w:rsidR="003133A5" w:rsidRPr="00D67AB2" w:rsidRDefault="003133A5" w:rsidP="003133A5">
      <w:pPr>
        <w:pStyle w:val="PL"/>
      </w:pPr>
    </w:p>
    <w:p w14:paraId="5F16361F" w14:textId="77777777" w:rsidR="003133A5" w:rsidRPr="00D67AB2" w:rsidRDefault="003133A5" w:rsidP="003133A5">
      <w:pPr>
        <w:pStyle w:val="PL"/>
      </w:pPr>
      <w:r w:rsidRPr="00D67AB2">
        <w:t xml:space="preserve">  schemas:</w:t>
      </w:r>
    </w:p>
    <w:p w14:paraId="72272D95" w14:textId="77777777" w:rsidR="003133A5" w:rsidRPr="00D67AB2" w:rsidRDefault="003133A5" w:rsidP="003133A5">
      <w:pPr>
        <w:pStyle w:val="PL"/>
      </w:pPr>
    </w:p>
    <w:p w14:paraId="640CA3AA" w14:textId="77777777" w:rsidR="003133A5" w:rsidRPr="00D67AB2" w:rsidRDefault="003133A5" w:rsidP="003133A5">
      <w:pPr>
        <w:pStyle w:val="PL"/>
      </w:pPr>
      <w:r w:rsidRPr="00D67AB2">
        <w:t># COMPLEX TYPES:</w:t>
      </w:r>
    </w:p>
    <w:p w14:paraId="53EF9862" w14:textId="77777777" w:rsidR="003133A5" w:rsidRPr="00D67AB2" w:rsidRDefault="003133A5" w:rsidP="003133A5">
      <w:pPr>
        <w:pStyle w:val="PL"/>
      </w:pPr>
    </w:p>
    <w:p w14:paraId="29B5C976" w14:textId="77777777" w:rsidR="003133A5" w:rsidRPr="00D67AB2" w:rsidRDefault="003133A5" w:rsidP="003133A5">
      <w:pPr>
        <w:pStyle w:val="PL"/>
      </w:pPr>
      <w:r w:rsidRPr="00D67AB2">
        <w:t xml:space="preserve">    </w:t>
      </w:r>
      <w:r>
        <w:t>NfGroupIdMapResult</w:t>
      </w:r>
      <w:r w:rsidRPr="00D67AB2">
        <w:t>:</w:t>
      </w:r>
    </w:p>
    <w:p w14:paraId="3DFE6FE3" w14:textId="77777777" w:rsidR="003133A5" w:rsidRDefault="003133A5" w:rsidP="003133A5">
      <w:pPr>
        <w:pStyle w:val="PL"/>
      </w:pPr>
      <w:r w:rsidRPr="009F1CC4">
        <w:t xml:space="preserve">      description: Contains the </w:t>
      </w:r>
      <w:r w:rsidRPr="00A44DCA">
        <w:rPr>
          <w:rFonts w:cs="Arial"/>
          <w:szCs w:val="18"/>
        </w:rPr>
        <w:t>NFGroupIds</w:t>
      </w:r>
      <w:r w:rsidRPr="00A44DCA">
        <w:t xml:space="preserve"> for the requested NF types</w:t>
      </w:r>
      <w:r w:rsidRPr="009F1CC4">
        <w:t xml:space="preserve">. </w:t>
      </w:r>
      <w:r>
        <w:t xml:space="preserve">The </w:t>
      </w:r>
      <w:r w:rsidRPr="00A44DCA">
        <w:rPr>
          <w:rFonts w:cs="Arial"/>
          <w:szCs w:val="18"/>
        </w:rPr>
        <w:t>NFType</w:t>
      </w:r>
      <w:r w:rsidRPr="009F1CC4">
        <w:rPr>
          <w:lang w:eastAsia="zh-CN"/>
        </w:rPr>
        <w:t xml:space="preserve"> is the key of the map.</w:t>
      </w:r>
    </w:p>
    <w:p w14:paraId="65171DE5" w14:textId="77777777" w:rsidR="003133A5" w:rsidRPr="00D67AB2" w:rsidRDefault="003133A5" w:rsidP="003133A5">
      <w:pPr>
        <w:pStyle w:val="PL"/>
      </w:pPr>
      <w:r w:rsidRPr="00D67AB2">
        <w:t xml:space="preserve">      type: object</w:t>
      </w:r>
    </w:p>
    <w:p w14:paraId="42E2D081" w14:textId="77777777" w:rsidR="003133A5" w:rsidRPr="00D67AB2" w:rsidRDefault="003133A5" w:rsidP="003133A5">
      <w:pPr>
        <w:pStyle w:val="PL"/>
      </w:pPr>
      <w:r w:rsidRPr="00D67AB2">
        <w:t xml:space="preserve">      </w:t>
      </w:r>
      <w:r>
        <w:t>additionalProperties</w:t>
      </w:r>
      <w:r w:rsidRPr="00D67AB2">
        <w:t>:</w:t>
      </w:r>
    </w:p>
    <w:p w14:paraId="1265B770" w14:textId="77777777" w:rsidR="003133A5" w:rsidRPr="00D67AB2" w:rsidRDefault="003133A5" w:rsidP="003133A5">
      <w:pPr>
        <w:pStyle w:val="PL"/>
      </w:pPr>
      <w:r w:rsidRPr="00D67AB2">
        <w:t xml:space="preserve">        $ref: 'TS29571_CommonData.yaml#/components/schemas/</w:t>
      </w:r>
      <w:r>
        <w:t>NfGroupId</w:t>
      </w:r>
      <w:r w:rsidRPr="00D67AB2">
        <w:t>'</w:t>
      </w:r>
    </w:p>
    <w:p w14:paraId="633AFD9B" w14:textId="77777777" w:rsidR="003133A5" w:rsidRPr="00D67AB2" w:rsidRDefault="003133A5" w:rsidP="003133A5">
      <w:pPr>
        <w:pStyle w:val="PL"/>
      </w:pPr>
      <w:r w:rsidRPr="00D67AB2">
        <w:t xml:space="preserve">      minProperties: 1</w:t>
      </w:r>
    </w:p>
    <w:p w14:paraId="69200CCE" w14:textId="77777777" w:rsidR="003133A5" w:rsidRPr="00D67AB2" w:rsidRDefault="003133A5" w:rsidP="003133A5">
      <w:pPr>
        <w:pStyle w:val="PL"/>
      </w:pPr>
    </w:p>
    <w:p w14:paraId="0D983173" w14:textId="77777777" w:rsidR="003133A5" w:rsidRPr="00D67AB2" w:rsidRDefault="003133A5" w:rsidP="003133A5">
      <w:pPr>
        <w:pStyle w:val="PL"/>
      </w:pPr>
      <w:r w:rsidRPr="00D67AB2">
        <w:t># SIMPLE TYPES:</w:t>
      </w:r>
    </w:p>
    <w:p w14:paraId="22ADD0DC" w14:textId="77777777" w:rsidR="003133A5" w:rsidRPr="00D67AB2" w:rsidRDefault="003133A5" w:rsidP="003133A5">
      <w:pPr>
        <w:pStyle w:val="PL"/>
      </w:pPr>
    </w:p>
    <w:p w14:paraId="013257BA" w14:textId="77777777" w:rsidR="003133A5" w:rsidRPr="00D67AB2" w:rsidRDefault="003133A5" w:rsidP="003133A5">
      <w:pPr>
        <w:pStyle w:val="PL"/>
      </w:pPr>
      <w:r w:rsidRPr="00D67AB2">
        <w:t xml:space="preserve">    </w:t>
      </w:r>
      <w:r>
        <w:t>SubscriberId</w:t>
      </w:r>
      <w:r w:rsidRPr="00D67AB2">
        <w:t>:</w:t>
      </w:r>
    </w:p>
    <w:p w14:paraId="035C18D8" w14:textId="77777777" w:rsidR="003133A5" w:rsidRPr="00D67AB2" w:rsidRDefault="003133A5" w:rsidP="003133A5">
      <w:pPr>
        <w:pStyle w:val="PL"/>
      </w:pPr>
      <w:r>
        <w:t xml:space="preserve">      </w:t>
      </w:r>
      <w:r w:rsidRPr="00932D4A">
        <w:t xml:space="preserve">description: </w:t>
      </w:r>
      <w:r w:rsidRPr="00A44DCA">
        <w:t>Represents the Subscription Identifier SUPI or GPSI or IMPI or IMPU</w:t>
      </w:r>
      <w:r>
        <w:rPr>
          <w:rFonts w:cs="Arial"/>
          <w:szCs w:val="18"/>
        </w:rPr>
        <w:t>.</w:t>
      </w:r>
    </w:p>
    <w:p w14:paraId="7F31D8A1" w14:textId="77777777" w:rsidR="003133A5" w:rsidRPr="00D67AB2" w:rsidRDefault="003133A5" w:rsidP="003133A5">
      <w:pPr>
        <w:pStyle w:val="PL"/>
      </w:pPr>
      <w:r w:rsidRPr="00D67AB2">
        <w:t xml:space="preserve">      type: string</w:t>
      </w:r>
    </w:p>
    <w:p w14:paraId="36508CBC" w14:textId="77777777" w:rsidR="003133A5" w:rsidRPr="00D67AB2" w:rsidRDefault="003133A5" w:rsidP="003133A5">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14:paraId="4B33E6A2" w14:textId="77777777" w:rsidR="003133A5" w:rsidRPr="00D67AB2" w:rsidRDefault="003133A5" w:rsidP="003133A5">
      <w:pPr>
        <w:pStyle w:val="PL"/>
      </w:pPr>
    </w:p>
    <w:p w14:paraId="2123A2A1" w14:textId="77777777" w:rsidR="003133A5" w:rsidRPr="00D67AB2" w:rsidRDefault="003133A5" w:rsidP="003133A5">
      <w:pPr>
        <w:pStyle w:val="PL"/>
      </w:pPr>
      <w:r w:rsidRPr="00D67AB2">
        <w:t># ENUMS:</w:t>
      </w:r>
    </w:p>
    <w:p w14:paraId="6F22C2CB" w14:textId="77777777" w:rsidR="003133A5" w:rsidRPr="00CB37F9" w:rsidRDefault="003133A5" w:rsidP="003133A5">
      <w:pPr>
        <w:rPr>
          <w:lang w:eastAsia="zh-CN"/>
        </w:rPr>
      </w:pPr>
    </w:p>
    <w:p w14:paraId="2397CA74" w14:textId="77777777" w:rsidR="003133A5" w:rsidRDefault="003133A5" w:rsidP="00F3074B">
      <w:pPr>
        <w:pStyle w:val="Heading8"/>
      </w:pPr>
      <w:r>
        <w:br w:type="page"/>
      </w:r>
      <w:bookmarkStart w:id="1081" w:name="_Toc20120589"/>
      <w:bookmarkStart w:id="1082" w:name="_Toc21623467"/>
      <w:bookmarkStart w:id="1083" w:name="_Toc27587208"/>
      <w:bookmarkStart w:id="1084" w:name="_Toc36459271"/>
      <w:bookmarkStart w:id="1085" w:name="_Toc45028518"/>
      <w:bookmarkStart w:id="1086" w:name="_Toc51870197"/>
      <w:bookmarkStart w:id="1087" w:name="_Toc51870319"/>
      <w:bookmarkStart w:id="1088" w:name="_Toc90582075"/>
      <w:bookmarkStart w:id="1089" w:name="_Toc130816159"/>
      <w:r>
        <w:lastRenderedPageBreak/>
        <w:t>Annex B (informative):</w:t>
      </w:r>
      <w:r>
        <w:br/>
        <w:t>Change history</w:t>
      </w:r>
      <w:bookmarkEnd w:id="1081"/>
      <w:bookmarkEnd w:id="1082"/>
      <w:bookmarkEnd w:id="1083"/>
      <w:bookmarkEnd w:id="1084"/>
      <w:bookmarkEnd w:id="1085"/>
      <w:bookmarkEnd w:id="1086"/>
      <w:bookmarkEnd w:id="1087"/>
      <w:bookmarkEnd w:id="1088"/>
      <w:bookmarkEnd w:id="1089"/>
    </w:p>
    <w:bookmarkEnd w:id="1073"/>
    <w:p w14:paraId="113E7C6A" w14:textId="77777777" w:rsidR="003133A5" w:rsidRDefault="003133A5" w:rsidP="003133A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133A5" w:rsidRPr="00CB6975" w14:paraId="64AC96EE" w14:textId="77777777" w:rsidTr="002C56CF">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2537B1CC" w14:textId="77777777" w:rsidR="003133A5" w:rsidRPr="00CB6975" w:rsidRDefault="003133A5" w:rsidP="00D14072">
            <w:pPr>
              <w:pStyle w:val="TAL"/>
              <w:jc w:val="center"/>
              <w:rPr>
                <w:b/>
                <w:sz w:val="16"/>
              </w:rPr>
            </w:pPr>
            <w:r w:rsidRPr="00CB6975">
              <w:rPr>
                <w:b/>
              </w:rPr>
              <w:t>Change history</w:t>
            </w:r>
          </w:p>
        </w:tc>
      </w:tr>
      <w:tr w:rsidR="003133A5" w:rsidRPr="00CB6975" w14:paraId="7E6FB561" w14:textId="77777777" w:rsidTr="002C56CF">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C270EAA" w14:textId="77777777" w:rsidR="003133A5" w:rsidRPr="00CB6975" w:rsidRDefault="003133A5" w:rsidP="00D14072">
            <w:pPr>
              <w:pStyle w:val="TAL"/>
              <w:rPr>
                <w:b/>
                <w:sz w:val="16"/>
              </w:rPr>
            </w:pPr>
            <w:r w:rsidRPr="00CB6975">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116A604F" w14:textId="77777777" w:rsidR="003133A5" w:rsidRPr="00CB6975" w:rsidRDefault="003133A5" w:rsidP="00D14072">
            <w:pPr>
              <w:pStyle w:val="TAL"/>
              <w:rPr>
                <w:b/>
                <w:sz w:val="16"/>
              </w:rPr>
            </w:pPr>
            <w:r w:rsidRPr="00CB6975">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38FD744B" w14:textId="77777777" w:rsidR="003133A5" w:rsidRPr="00CB6975" w:rsidRDefault="003133A5" w:rsidP="00D14072">
            <w:pPr>
              <w:pStyle w:val="TAL"/>
              <w:rPr>
                <w:b/>
                <w:sz w:val="16"/>
              </w:rPr>
            </w:pPr>
            <w:r w:rsidRPr="00CB6975">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E63208F" w14:textId="77777777" w:rsidR="003133A5" w:rsidRPr="00CB6975" w:rsidRDefault="003133A5" w:rsidP="00D14072">
            <w:pPr>
              <w:pStyle w:val="TAL"/>
              <w:rPr>
                <w:b/>
                <w:sz w:val="16"/>
              </w:rPr>
            </w:pPr>
            <w:r w:rsidRPr="00CB6975">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BE4FA71" w14:textId="77777777" w:rsidR="003133A5" w:rsidRPr="00CB6975" w:rsidRDefault="003133A5" w:rsidP="00D14072">
            <w:pPr>
              <w:pStyle w:val="TAL"/>
              <w:rPr>
                <w:b/>
                <w:sz w:val="16"/>
              </w:rPr>
            </w:pPr>
            <w:r w:rsidRPr="00CB6975">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A68C1DA" w14:textId="77777777" w:rsidR="003133A5" w:rsidRPr="00CB6975" w:rsidRDefault="003133A5" w:rsidP="00D14072">
            <w:pPr>
              <w:pStyle w:val="TAL"/>
              <w:rPr>
                <w:b/>
                <w:sz w:val="16"/>
              </w:rPr>
            </w:pPr>
            <w:r w:rsidRPr="00CB6975">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FE1AB54" w14:textId="77777777" w:rsidR="003133A5" w:rsidRPr="00CB6975" w:rsidRDefault="003133A5" w:rsidP="00D14072">
            <w:pPr>
              <w:pStyle w:val="TAL"/>
              <w:rPr>
                <w:b/>
                <w:sz w:val="16"/>
              </w:rPr>
            </w:pPr>
            <w:r w:rsidRPr="00CB6975">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F7674E7" w14:textId="77777777" w:rsidR="003133A5" w:rsidRPr="00CB6975" w:rsidRDefault="003133A5" w:rsidP="00D14072">
            <w:pPr>
              <w:pStyle w:val="TAL"/>
              <w:rPr>
                <w:b/>
                <w:sz w:val="16"/>
              </w:rPr>
            </w:pPr>
            <w:r w:rsidRPr="00CB6975">
              <w:rPr>
                <w:b/>
                <w:sz w:val="16"/>
              </w:rPr>
              <w:t>New version</w:t>
            </w:r>
          </w:p>
        </w:tc>
      </w:tr>
      <w:tr w:rsidR="003133A5" w:rsidRPr="00CB6975" w14:paraId="2EFE4FB7"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8E46FF" w14:textId="77777777" w:rsidR="003133A5" w:rsidRPr="00CB6975" w:rsidRDefault="003133A5" w:rsidP="00D14072">
            <w:pPr>
              <w:pStyle w:val="TAC"/>
              <w:rPr>
                <w:sz w:val="16"/>
                <w:szCs w:val="16"/>
                <w:lang w:eastAsia="zh-CN"/>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34668BF" w14:textId="77777777" w:rsidR="003133A5" w:rsidRPr="00CB6975" w:rsidRDefault="003133A5" w:rsidP="00D14072">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F2D457F" w14:textId="77777777" w:rsidR="003133A5" w:rsidRPr="00CB6975" w:rsidRDefault="003133A5" w:rsidP="00D14072">
            <w:pPr>
              <w:pStyle w:val="TAC"/>
              <w:rPr>
                <w:sz w:val="16"/>
                <w:szCs w:val="16"/>
                <w:lang w:eastAsia="zh-CN"/>
              </w:rPr>
            </w:pPr>
            <w:r w:rsidRPr="00CB6975">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FF860"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8292E"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0AD4A"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794D915" w14:textId="77777777" w:rsidR="003133A5" w:rsidRPr="00CB6975" w:rsidRDefault="003133A5" w:rsidP="00D14072">
            <w:pPr>
              <w:pStyle w:val="TAL"/>
              <w:rPr>
                <w:sz w:val="16"/>
                <w:szCs w:val="16"/>
                <w:lang w:eastAsia="zh-CN"/>
              </w:rPr>
            </w:pPr>
            <w:r w:rsidRPr="00CB6975">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58D55F" w14:textId="77777777" w:rsidR="003133A5" w:rsidRPr="00CB6975" w:rsidRDefault="003133A5" w:rsidP="00D14072">
            <w:pPr>
              <w:pStyle w:val="TAC"/>
              <w:rPr>
                <w:sz w:val="16"/>
                <w:szCs w:val="16"/>
                <w:lang w:eastAsia="zh-CN"/>
              </w:rPr>
            </w:pPr>
            <w:r w:rsidRPr="00CB6975">
              <w:rPr>
                <w:sz w:val="16"/>
                <w:szCs w:val="16"/>
                <w:lang w:eastAsia="zh-CN"/>
              </w:rPr>
              <w:t>0.0.0</w:t>
            </w:r>
          </w:p>
        </w:tc>
      </w:tr>
      <w:tr w:rsidR="003133A5" w:rsidRPr="00CB6975" w14:paraId="4C688421"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44EDC7" w14:textId="77777777" w:rsidR="003133A5" w:rsidRPr="00CB6975" w:rsidRDefault="003133A5" w:rsidP="00D14072">
            <w:pPr>
              <w:pStyle w:val="TAC"/>
              <w:rPr>
                <w:sz w:val="16"/>
                <w:szCs w:val="16"/>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62E461" w14:textId="77777777" w:rsidR="003133A5" w:rsidRPr="00CB6975" w:rsidRDefault="003133A5" w:rsidP="00D14072">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4E02518" w14:textId="77777777" w:rsidR="003133A5" w:rsidRPr="00CB6975" w:rsidRDefault="003133A5" w:rsidP="00D14072">
            <w:pPr>
              <w:pStyle w:val="TAC"/>
              <w:rPr>
                <w:sz w:val="16"/>
                <w:szCs w:val="16"/>
              </w:rPr>
            </w:pPr>
            <w:r w:rsidRPr="00CB6975">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BEAFA"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249D2"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6BE53"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406978" w14:textId="77777777" w:rsidR="003133A5" w:rsidRPr="00CB6975" w:rsidRDefault="003133A5" w:rsidP="00D14072">
            <w:pPr>
              <w:pStyle w:val="TAL"/>
              <w:rPr>
                <w:sz w:val="16"/>
                <w:szCs w:val="16"/>
                <w:lang w:eastAsia="zh-CN"/>
              </w:rPr>
            </w:pPr>
            <w:r w:rsidRPr="00CB6975">
              <w:rPr>
                <w:sz w:val="16"/>
                <w:szCs w:val="16"/>
              </w:rPr>
              <w:t xml:space="preserve">Inclusion of pCRs agreed </w:t>
            </w:r>
            <w:r w:rsidRPr="00CB6975">
              <w:rPr>
                <w:sz w:val="16"/>
                <w:szCs w:val="16"/>
                <w:lang w:eastAsia="zh-CN"/>
              </w:rPr>
              <w:t>at</w:t>
            </w:r>
            <w:r w:rsidRPr="00CB6975">
              <w:rPr>
                <w:sz w:val="16"/>
                <w:szCs w:val="16"/>
              </w:rPr>
              <w:t xml:space="preserve"> CT4#8</w:t>
            </w:r>
            <w:r w:rsidRPr="00CB6975">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1AE8FA" w14:textId="77777777" w:rsidR="003133A5" w:rsidRPr="00CB6975" w:rsidRDefault="003133A5" w:rsidP="00D14072">
            <w:pPr>
              <w:pStyle w:val="TAC"/>
              <w:rPr>
                <w:sz w:val="16"/>
                <w:szCs w:val="16"/>
                <w:lang w:eastAsia="zh-CN"/>
              </w:rPr>
            </w:pPr>
            <w:r w:rsidRPr="00CB6975">
              <w:rPr>
                <w:sz w:val="16"/>
                <w:szCs w:val="16"/>
                <w:lang w:eastAsia="zh-CN"/>
              </w:rPr>
              <w:t>0.1.0</w:t>
            </w:r>
          </w:p>
        </w:tc>
      </w:tr>
      <w:tr w:rsidR="003133A5" w:rsidRPr="00CB6975" w14:paraId="65975D01"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A1C080" w14:textId="77777777" w:rsidR="003133A5" w:rsidRPr="00CB6975" w:rsidRDefault="003133A5" w:rsidP="00D14072">
            <w:pPr>
              <w:pStyle w:val="TAC"/>
              <w:rPr>
                <w:sz w:val="16"/>
                <w:szCs w:val="16"/>
                <w:lang w:eastAsia="zh-CN"/>
              </w:rPr>
            </w:pPr>
            <w:r w:rsidRPr="00CB6975">
              <w:rPr>
                <w:sz w:val="16"/>
                <w:szCs w:val="16"/>
              </w:rPr>
              <w:t>2018-0</w:t>
            </w:r>
            <w:r w:rsidRPr="00CB6975">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62D886" w14:textId="77777777" w:rsidR="003133A5" w:rsidRPr="00CB6975" w:rsidRDefault="003133A5" w:rsidP="00D14072">
            <w:pPr>
              <w:pStyle w:val="TAC"/>
              <w:rPr>
                <w:sz w:val="16"/>
                <w:szCs w:val="16"/>
                <w:lang w:eastAsia="zh-CN"/>
              </w:rPr>
            </w:pPr>
            <w:r w:rsidRPr="00CB6975">
              <w:rPr>
                <w:sz w:val="16"/>
                <w:szCs w:val="16"/>
              </w:rPr>
              <w:t>CT4#8</w:t>
            </w:r>
            <w:r w:rsidRPr="00CB6975">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196758" w14:textId="77777777" w:rsidR="003133A5" w:rsidRPr="00CB6975" w:rsidRDefault="003133A5" w:rsidP="00D14072">
            <w:pPr>
              <w:pStyle w:val="TAC"/>
              <w:rPr>
                <w:sz w:val="16"/>
                <w:szCs w:val="16"/>
                <w:lang w:eastAsia="zh-CN"/>
              </w:rPr>
            </w:pPr>
            <w:r w:rsidRPr="00CB6975">
              <w:rPr>
                <w:sz w:val="16"/>
                <w:szCs w:val="16"/>
              </w:rPr>
              <w:t>C4-18</w:t>
            </w:r>
            <w:r w:rsidRPr="00CB6975">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E6C91"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7C91A"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AA966D"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459C556" w14:textId="77777777" w:rsidR="003133A5" w:rsidRPr="00CB6975" w:rsidRDefault="003133A5" w:rsidP="00D14072">
            <w:pPr>
              <w:pStyle w:val="TAL"/>
              <w:rPr>
                <w:sz w:val="16"/>
                <w:szCs w:val="16"/>
                <w:lang w:eastAsia="zh-CN"/>
              </w:rPr>
            </w:pPr>
            <w:r w:rsidRPr="00CB6975">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F46A1B" w14:textId="77777777" w:rsidR="003133A5" w:rsidRPr="00CB6975" w:rsidRDefault="003133A5" w:rsidP="00D14072">
            <w:pPr>
              <w:pStyle w:val="TAC"/>
              <w:rPr>
                <w:sz w:val="16"/>
                <w:szCs w:val="16"/>
                <w:lang w:eastAsia="zh-CN"/>
              </w:rPr>
            </w:pPr>
            <w:r w:rsidRPr="00CB6975">
              <w:rPr>
                <w:sz w:val="16"/>
                <w:szCs w:val="16"/>
                <w:lang w:eastAsia="zh-CN"/>
              </w:rPr>
              <w:t>0.2.0</w:t>
            </w:r>
          </w:p>
        </w:tc>
      </w:tr>
      <w:tr w:rsidR="003133A5" w:rsidRPr="00CB6975" w14:paraId="563337C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D7EF56" w14:textId="77777777" w:rsidR="003133A5" w:rsidRPr="00CB6975" w:rsidRDefault="003133A5" w:rsidP="00D14072">
            <w:pPr>
              <w:pStyle w:val="TAC"/>
              <w:rPr>
                <w:sz w:val="16"/>
                <w:szCs w:val="16"/>
                <w:lang w:eastAsia="zh-CN"/>
              </w:rPr>
            </w:pPr>
            <w:r w:rsidRPr="00CB6975">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905BFBC" w14:textId="77777777" w:rsidR="003133A5" w:rsidRPr="00CB6975" w:rsidRDefault="003133A5" w:rsidP="00D14072">
            <w:pPr>
              <w:pStyle w:val="TAC"/>
              <w:rPr>
                <w:sz w:val="16"/>
                <w:szCs w:val="16"/>
                <w:lang w:eastAsia="zh-CN"/>
              </w:rPr>
            </w:pPr>
            <w:r w:rsidRPr="00CB6975">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C99751F" w14:textId="77777777" w:rsidR="003133A5" w:rsidRPr="00CB6975" w:rsidRDefault="003133A5" w:rsidP="00D14072">
            <w:pPr>
              <w:pStyle w:val="TAC"/>
              <w:rPr>
                <w:sz w:val="16"/>
                <w:szCs w:val="16"/>
                <w:lang w:eastAsia="zh-CN"/>
              </w:rPr>
            </w:pPr>
            <w:r w:rsidRPr="00CB6975">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F20B2"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61F02"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08177"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D3A83F" w14:textId="77777777" w:rsidR="003133A5" w:rsidRPr="00CB6975" w:rsidRDefault="003133A5" w:rsidP="00D14072">
            <w:pPr>
              <w:pStyle w:val="TAL"/>
              <w:rPr>
                <w:sz w:val="16"/>
                <w:szCs w:val="16"/>
                <w:lang w:eastAsia="zh-CN"/>
              </w:rPr>
            </w:pPr>
            <w:r w:rsidRPr="00CB6975">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EA2FA8" w14:textId="77777777" w:rsidR="003133A5" w:rsidRPr="00CB6975" w:rsidRDefault="003133A5" w:rsidP="00D14072">
            <w:pPr>
              <w:pStyle w:val="TAC"/>
              <w:rPr>
                <w:sz w:val="16"/>
                <w:szCs w:val="16"/>
                <w:lang w:eastAsia="zh-CN"/>
              </w:rPr>
            </w:pPr>
            <w:r w:rsidRPr="00CB6975">
              <w:rPr>
                <w:sz w:val="16"/>
                <w:szCs w:val="16"/>
                <w:lang w:eastAsia="zh-CN"/>
              </w:rPr>
              <w:t>0.3.0</w:t>
            </w:r>
          </w:p>
        </w:tc>
      </w:tr>
      <w:tr w:rsidR="003133A5" w:rsidRPr="00CB6975" w14:paraId="5EDD2C0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5EF3E3C" w14:textId="77777777" w:rsidR="003133A5" w:rsidRPr="00CB6975" w:rsidRDefault="003133A5" w:rsidP="00D14072">
            <w:pPr>
              <w:pStyle w:val="TAC"/>
              <w:rPr>
                <w:sz w:val="16"/>
                <w:szCs w:val="16"/>
                <w:lang w:eastAsia="zh-CN"/>
              </w:rPr>
            </w:pPr>
            <w:r w:rsidRPr="00CB6975">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334A14" w14:textId="77777777" w:rsidR="003133A5" w:rsidRPr="00CB6975" w:rsidRDefault="003133A5" w:rsidP="00D14072">
            <w:pPr>
              <w:pStyle w:val="TAC"/>
              <w:rPr>
                <w:sz w:val="16"/>
                <w:szCs w:val="16"/>
                <w:lang w:eastAsia="zh-CN"/>
              </w:rPr>
            </w:pPr>
            <w:r w:rsidRPr="00CB6975">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8ADC9A4" w14:textId="77777777" w:rsidR="003133A5" w:rsidRPr="00CB6975" w:rsidRDefault="003133A5" w:rsidP="00D14072">
            <w:pPr>
              <w:pStyle w:val="TAC"/>
              <w:rPr>
                <w:sz w:val="16"/>
                <w:szCs w:val="16"/>
                <w:lang w:eastAsia="zh-CN"/>
              </w:rPr>
            </w:pPr>
            <w:r w:rsidRPr="00CB6975">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D7363"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0A2DD"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4C28A"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B380232" w14:textId="77777777" w:rsidR="003133A5" w:rsidRPr="00CB6975" w:rsidRDefault="003133A5" w:rsidP="00D14072">
            <w:pPr>
              <w:pStyle w:val="TAL"/>
              <w:rPr>
                <w:sz w:val="16"/>
                <w:szCs w:val="16"/>
                <w:lang w:eastAsia="zh-CN"/>
              </w:rPr>
            </w:pPr>
            <w:r w:rsidRPr="00CB6975">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B91EBE" w14:textId="77777777" w:rsidR="003133A5" w:rsidRPr="00CB6975" w:rsidRDefault="003133A5" w:rsidP="00D14072">
            <w:pPr>
              <w:pStyle w:val="TAC"/>
              <w:rPr>
                <w:sz w:val="16"/>
                <w:szCs w:val="16"/>
                <w:lang w:eastAsia="zh-CN"/>
              </w:rPr>
            </w:pPr>
            <w:r w:rsidRPr="00CB6975">
              <w:rPr>
                <w:sz w:val="16"/>
                <w:szCs w:val="16"/>
                <w:lang w:eastAsia="zh-CN"/>
              </w:rPr>
              <w:t>0.4.0</w:t>
            </w:r>
          </w:p>
        </w:tc>
      </w:tr>
      <w:tr w:rsidR="003133A5" w:rsidRPr="00CB6975" w14:paraId="3253BB4B"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EFBE12" w14:textId="77777777" w:rsidR="003133A5" w:rsidRPr="00CB6975" w:rsidRDefault="003133A5" w:rsidP="00D14072">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5BA017" w14:textId="77777777" w:rsidR="003133A5" w:rsidRPr="00CB6975" w:rsidRDefault="003133A5" w:rsidP="00D14072">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196D3F" w14:textId="77777777" w:rsidR="003133A5" w:rsidRPr="00CB6975" w:rsidRDefault="003133A5" w:rsidP="00D14072">
            <w:pPr>
              <w:pStyle w:val="TAC"/>
              <w:rPr>
                <w:sz w:val="16"/>
                <w:szCs w:val="16"/>
                <w:lang w:eastAsia="zh-CN"/>
              </w:rPr>
            </w:pPr>
            <w:r w:rsidRPr="00CB6975">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0CA06"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3349B"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5CB6B"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6A988B0" w14:textId="77777777" w:rsidR="003133A5" w:rsidRPr="00CB6975" w:rsidRDefault="003133A5" w:rsidP="00D14072">
            <w:pPr>
              <w:pStyle w:val="TAL"/>
              <w:rPr>
                <w:sz w:val="16"/>
                <w:szCs w:val="16"/>
                <w:lang w:eastAsia="zh-CN"/>
              </w:rPr>
            </w:pPr>
            <w:r w:rsidRPr="00CB6975">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ED7FFD" w14:textId="77777777" w:rsidR="003133A5" w:rsidRPr="00CB6975" w:rsidRDefault="003133A5" w:rsidP="00D14072">
            <w:pPr>
              <w:pStyle w:val="TAC"/>
              <w:rPr>
                <w:sz w:val="16"/>
                <w:szCs w:val="16"/>
                <w:lang w:eastAsia="zh-CN"/>
              </w:rPr>
            </w:pPr>
            <w:r w:rsidRPr="00CB6975">
              <w:rPr>
                <w:sz w:val="16"/>
                <w:szCs w:val="16"/>
                <w:lang w:eastAsia="zh-CN"/>
              </w:rPr>
              <w:t>1.0.0</w:t>
            </w:r>
          </w:p>
        </w:tc>
      </w:tr>
      <w:tr w:rsidR="003133A5" w:rsidRPr="00CB6975" w14:paraId="0DCD6378"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44F06E" w14:textId="77777777" w:rsidR="003133A5" w:rsidRPr="00CB6975" w:rsidRDefault="003133A5" w:rsidP="00D14072">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CC89C8A" w14:textId="77777777" w:rsidR="003133A5" w:rsidRPr="00CB6975" w:rsidRDefault="003133A5" w:rsidP="00D14072">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2A43EF" w14:textId="77777777" w:rsidR="003133A5" w:rsidRPr="00CB6975" w:rsidRDefault="003133A5" w:rsidP="00D14072">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CED95"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34B18"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482A8"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C251D94" w14:textId="77777777" w:rsidR="003133A5" w:rsidRPr="00CB6975" w:rsidRDefault="003133A5" w:rsidP="00D14072">
            <w:pPr>
              <w:pStyle w:val="TAL"/>
              <w:rPr>
                <w:sz w:val="16"/>
                <w:szCs w:val="16"/>
                <w:lang w:eastAsia="zh-CN"/>
              </w:rPr>
            </w:pPr>
            <w:r w:rsidRPr="00CB6975">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EC999A" w14:textId="77777777" w:rsidR="003133A5" w:rsidRPr="00CB6975" w:rsidRDefault="003133A5" w:rsidP="00D14072">
            <w:pPr>
              <w:pStyle w:val="TAC"/>
              <w:rPr>
                <w:sz w:val="16"/>
                <w:szCs w:val="16"/>
                <w:lang w:eastAsia="zh-CN"/>
              </w:rPr>
            </w:pPr>
            <w:r w:rsidRPr="00CB6975">
              <w:rPr>
                <w:sz w:val="16"/>
                <w:szCs w:val="16"/>
                <w:lang w:eastAsia="zh-CN"/>
              </w:rPr>
              <w:t>15.0.0</w:t>
            </w:r>
          </w:p>
        </w:tc>
      </w:tr>
      <w:tr w:rsidR="003133A5" w:rsidRPr="00CB6975" w14:paraId="613E8177"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6DA0C1" w14:textId="77777777" w:rsidR="003133A5" w:rsidRPr="00CB6975" w:rsidRDefault="003133A5" w:rsidP="00D14072">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7BCBB64" w14:textId="77777777" w:rsidR="003133A5" w:rsidRPr="00CB6975" w:rsidRDefault="003133A5" w:rsidP="00D14072">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E6DDCC4" w14:textId="77777777" w:rsidR="003133A5" w:rsidRPr="00CB6975" w:rsidRDefault="003133A5" w:rsidP="00D14072">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7BB4B8E" w14:textId="77777777" w:rsidR="003133A5" w:rsidRPr="00CB6975" w:rsidRDefault="003133A5" w:rsidP="00D14072">
            <w:pPr>
              <w:pStyle w:val="TAL"/>
              <w:rPr>
                <w:sz w:val="16"/>
                <w:szCs w:val="16"/>
              </w:rPr>
            </w:pPr>
            <w:r w:rsidRPr="00CB6975">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4E6645" w14:textId="77777777" w:rsidR="003133A5" w:rsidRPr="00CB6975" w:rsidRDefault="003133A5" w:rsidP="00D14072">
            <w:pPr>
              <w:pStyle w:val="TAR"/>
              <w:rPr>
                <w:sz w:val="16"/>
                <w:szCs w:val="16"/>
              </w:rPr>
            </w:pPr>
            <w:r w:rsidRPr="00CB69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B63D2F" w14:textId="77777777" w:rsidR="003133A5" w:rsidRPr="00CB6975" w:rsidRDefault="003133A5" w:rsidP="00D14072">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B55FEED" w14:textId="77777777" w:rsidR="003133A5" w:rsidRPr="00CB6975" w:rsidRDefault="003133A5" w:rsidP="00D14072">
            <w:pPr>
              <w:pStyle w:val="TAL"/>
              <w:rPr>
                <w:sz w:val="16"/>
                <w:szCs w:val="16"/>
                <w:lang w:eastAsia="zh-CN"/>
              </w:rPr>
            </w:pPr>
            <w:r w:rsidRPr="00CB6975">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21B58C" w14:textId="77777777" w:rsidR="003133A5" w:rsidRPr="00CB6975" w:rsidRDefault="003133A5" w:rsidP="00D14072">
            <w:pPr>
              <w:pStyle w:val="TAC"/>
              <w:rPr>
                <w:sz w:val="16"/>
                <w:szCs w:val="16"/>
                <w:lang w:eastAsia="zh-CN"/>
              </w:rPr>
            </w:pPr>
            <w:r w:rsidRPr="00CB6975">
              <w:rPr>
                <w:sz w:val="16"/>
                <w:szCs w:val="16"/>
                <w:lang w:eastAsia="zh-CN"/>
              </w:rPr>
              <w:t>15.1.0</w:t>
            </w:r>
          </w:p>
        </w:tc>
      </w:tr>
      <w:tr w:rsidR="003133A5" w:rsidRPr="00CB6975" w14:paraId="174FE43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F9A89E" w14:textId="77777777" w:rsidR="003133A5" w:rsidRPr="00CB6975" w:rsidRDefault="003133A5" w:rsidP="00D14072">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C68EF0" w14:textId="77777777" w:rsidR="003133A5" w:rsidRPr="00CB6975" w:rsidRDefault="003133A5" w:rsidP="00D14072">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D666959" w14:textId="77777777" w:rsidR="003133A5" w:rsidRPr="00CB6975" w:rsidRDefault="003133A5" w:rsidP="00D14072">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E46536" w14:textId="77777777" w:rsidR="003133A5" w:rsidRPr="00CB6975" w:rsidRDefault="003133A5" w:rsidP="00D14072">
            <w:pPr>
              <w:pStyle w:val="TAL"/>
              <w:rPr>
                <w:sz w:val="16"/>
                <w:szCs w:val="16"/>
              </w:rPr>
            </w:pPr>
            <w:r w:rsidRPr="00CB6975">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0B6F0F" w14:textId="77777777" w:rsidR="003133A5" w:rsidRPr="00CB6975" w:rsidRDefault="003133A5" w:rsidP="00D14072">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B04CE5" w14:textId="77777777" w:rsidR="003133A5" w:rsidRPr="00CB6975" w:rsidRDefault="003133A5" w:rsidP="00D14072">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82BABD" w14:textId="77777777" w:rsidR="003133A5" w:rsidRPr="00CB6975" w:rsidRDefault="003133A5" w:rsidP="00D14072">
            <w:pPr>
              <w:pStyle w:val="TAL"/>
              <w:rPr>
                <w:sz w:val="16"/>
                <w:szCs w:val="16"/>
                <w:lang w:eastAsia="zh-CN"/>
              </w:rPr>
            </w:pPr>
            <w:r w:rsidRPr="00CB6975">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2E4C9" w14:textId="77777777" w:rsidR="003133A5" w:rsidRPr="00CB6975" w:rsidRDefault="003133A5" w:rsidP="00D14072">
            <w:pPr>
              <w:pStyle w:val="TAC"/>
              <w:rPr>
                <w:sz w:val="16"/>
                <w:szCs w:val="16"/>
                <w:lang w:eastAsia="zh-CN"/>
              </w:rPr>
            </w:pPr>
            <w:r w:rsidRPr="00CB6975">
              <w:rPr>
                <w:sz w:val="16"/>
                <w:szCs w:val="16"/>
                <w:lang w:eastAsia="zh-CN"/>
              </w:rPr>
              <w:t>15.1.0</w:t>
            </w:r>
          </w:p>
        </w:tc>
      </w:tr>
      <w:tr w:rsidR="003133A5" w:rsidRPr="00CB6975" w14:paraId="2293968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EF3BD51" w14:textId="77777777" w:rsidR="003133A5" w:rsidRPr="00CB6975" w:rsidRDefault="003133A5" w:rsidP="00D14072">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7B2BF5E" w14:textId="77777777" w:rsidR="003133A5" w:rsidRPr="00CB6975" w:rsidRDefault="003133A5" w:rsidP="00D14072">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F644533" w14:textId="77777777" w:rsidR="003133A5" w:rsidRPr="00CB6975" w:rsidRDefault="003133A5" w:rsidP="00D14072">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F9D62" w14:textId="77777777" w:rsidR="003133A5" w:rsidRPr="00CB6975" w:rsidRDefault="003133A5" w:rsidP="00D14072">
            <w:pPr>
              <w:pStyle w:val="TAL"/>
              <w:rPr>
                <w:sz w:val="16"/>
                <w:szCs w:val="16"/>
              </w:rPr>
            </w:pPr>
            <w:r w:rsidRPr="00CB6975">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0562A3" w14:textId="77777777" w:rsidR="003133A5" w:rsidRPr="00CB6975" w:rsidRDefault="003133A5" w:rsidP="00D14072">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A5DD3B" w14:textId="77777777" w:rsidR="003133A5" w:rsidRPr="00CB6975" w:rsidRDefault="003133A5" w:rsidP="00D14072">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250E5B" w14:textId="77777777" w:rsidR="003133A5" w:rsidRPr="00CB6975" w:rsidRDefault="003133A5" w:rsidP="00D14072">
            <w:pPr>
              <w:pStyle w:val="TAL"/>
              <w:rPr>
                <w:sz w:val="16"/>
                <w:szCs w:val="16"/>
                <w:lang w:eastAsia="zh-CN"/>
              </w:rPr>
            </w:pPr>
            <w:r w:rsidRPr="00CB6975">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A47E71" w14:textId="77777777" w:rsidR="003133A5" w:rsidRPr="00CB6975" w:rsidRDefault="003133A5" w:rsidP="00D14072">
            <w:pPr>
              <w:pStyle w:val="TAC"/>
              <w:rPr>
                <w:sz w:val="16"/>
                <w:szCs w:val="16"/>
                <w:lang w:eastAsia="zh-CN"/>
              </w:rPr>
            </w:pPr>
            <w:r w:rsidRPr="00CB6975">
              <w:rPr>
                <w:sz w:val="16"/>
                <w:szCs w:val="16"/>
                <w:lang w:eastAsia="zh-CN"/>
              </w:rPr>
              <w:t>15.1.0</w:t>
            </w:r>
          </w:p>
        </w:tc>
      </w:tr>
      <w:tr w:rsidR="003133A5" w:rsidRPr="00CB6975" w14:paraId="1A2E785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02C550" w14:textId="77777777" w:rsidR="003133A5" w:rsidRPr="00CB6975" w:rsidRDefault="003133A5" w:rsidP="00D14072">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5842BC" w14:textId="77777777" w:rsidR="003133A5" w:rsidRPr="00CB6975" w:rsidRDefault="003133A5" w:rsidP="00D14072">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1051ABD" w14:textId="77777777" w:rsidR="003133A5" w:rsidRPr="00CB6975" w:rsidRDefault="003133A5" w:rsidP="00D14072">
            <w:pPr>
              <w:pStyle w:val="TAC"/>
              <w:rPr>
                <w:sz w:val="16"/>
                <w:szCs w:val="16"/>
                <w:lang w:eastAsia="zh-CN"/>
              </w:rPr>
            </w:pPr>
            <w:r w:rsidRPr="00CB6975">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DF82A1" w14:textId="77777777" w:rsidR="003133A5" w:rsidRPr="00CB6975" w:rsidRDefault="003133A5" w:rsidP="00D14072">
            <w:pPr>
              <w:pStyle w:val="TAL"/>
              <w:rPr>
                <w:sz w:val="16"/>
                <w:szCs w:val="16"/>
              </w:rPr>
            </w:pPr>
            <w:r w:rsidRPr="00CB6975">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A31649" w14:textId="77777777" w:rsidR="003133A5" w:rsidRPr="00CB6975" w:rsidRDefault="003133A5" w:rsidP="00D14072">
            <w:pPr>
              <w:pStyle w:val="TAR"/>
              <w:rPr>
                <w:sz w:val="16"/>
                <w:szCs w:val="16"/>
              </w:rPr>
            </w:pPr>
            <w:r w:rsidRPr="00CB6975">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AA00C"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FAC8AC" w14:textId="77777777" w:rsidR="003133A5" w:rsidRPr="00CB6975" w:rsidRDefault="003133A5" w:rsidP="00D14072">
            <w:pPr>
              <w:pStyle w:val="TAL"/>
              <w:rPr>
                <w:sz w:val="16"/>
                <w:szCs w:val="16"/>
                <w:lang w:eastAsia="zh-CN"/>
              </w:rPr>
            </w:pPr>
            <w:r w:rsidRPr="00CB6975">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F13FEF" w14:textId="77777777" w:rsidR="003133A5" w:rsidRPr="00CB6975" w:rsidRDefault="003133A5" w:rsidP="00D14072">
            <w:pPr>
              <w:pStyle w:val="TAC"/>
              <w:rPr>
                <w:sz w:val="16"/>
                <w:szCs w:val="16"/>
                <w:lang w:eastAsia="zh-CN"/>
              </w:rPr>
            </w:pPr>
            <w:r w:rsidRPr="00CB6975">
              <w:rPr>
                <w:sz w:val="16"/>
                <w:szCs w:val="16"/>
                <w:lang w:eastAsia="zh-CN"/>
              </w:rPr>
              <w:t>15.1.0</w:t>
            </w:r>
          </w:p>
        </w:tc>
      </w:tr>
      <w:tr w:rsidR="003133A5" w:rsidRPr="00CB6975" w14:paraId="51F4137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3CA494B" w14:textId="77777777" w:rsidR="003133A5" w:rsidRPr="00CB6975" w:rsidRDefault="003133A5" w:rsidP="00D14072">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26A6684"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6EB8622"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859853" w14:textId="77777777" w:rsidR="003133A5" w:rsidRPr="00CB6975" w:rsidRDefault="003133A5" w:rsidP="00D14072">
            <w:pPr>
              <w:pStyle w:val="TAL"/>
              <w:rPr>
                <w:sz w:val="16"/>
                <w:szCs w:val="16"/>
                <w:lang w:eastAsia="zh-CN"/>
              </w:rPr>
            </w:pPr>
            <w:r w:rsidRPr="00CB6975">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318E0F" w14:textId="77777777" w:rsidR="003133A5" w:rsidRPr="00CB6975" w:rsidRDefault="003133A5" w:rsidP="00D14072">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238A20"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A76BBB4" w14:textId="77777777" w:rsidR="003133A5" w:rsidRPr="00CB6975" w:rsidRDefault="003133A5" w:rsidP="00D14072">
            <w:pPr>
              <w:pStyle w:val="TAL"/>
              <w:rPr>
                <w:sz w:val="16"/>
                <w:szCs w:val="16"/>
                <w:lang w:eastAsia="zh-CN"/>
              </w:rPr>
            </w:pPr>
            <w:r w:rsidRPr="00CB6975">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0BA635"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3A64C18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9BE918" w14:textId="77777777" w:rsidR="003133A5" w:rsidRPr="00CB6975" w:rsidRDefault="003133A5" w:rsidP="00D14072">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749F2EB"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F8F9DC"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65A9E" w14:textId="77777777" w:rsidR="003133A5" w:rsidRPr="00CB6975" w:rsidRDefault="003133A5" w:rsidP="00D14072">
            <w:pPr>
              <w:pStyle w:val="TAL"/>
              <w:rPr>
                <w:sz w:val="16"/>
                <w:szCs w:val="16"/>
                <w:lang w:eastAsia="zh-CN"/>
              </w:rPr>
            </w:pPr>
            <w:r w:rsidRPr="00CB6975">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1F363D" w14:textId="77777777" w:rsidR="003133A5" w:rsidRPr="00CB6975" w:rsidRDefault="003133A5" w:rsidP="00D14072">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70B002"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D1CFB4B" w14:textId="77777777" w:rsidR="003133A5" w:rsidRPr="00CB6975" w:rsidRDefault="003133A5" w:rsidP="00D14072">
            <w:pPr>
              <w:pStyle w:val="TAL"/>
              <w:rPr>
                <w:sz w:val="16"/>
                <w:szCs w:val="16"/>
                <w:lang w:eastAsia="zh-CN"/>
              </w:rPr>
            </w:pPr>
            <w:r w:rsidRPr="00CB6975">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E1396B"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00170FA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60EAB3" w14:textId="77777777" w:rsidR="003133A5" w:rsidRPr="00CB6975" w:rsidRDefault="003133A5" w:rsidP="00D14072">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18B7A3"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2499D30"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202463" w14:textId="77777777" w:rsidR="003133A5" w:rsidRPr="00CB6975" w:rsidRDefault="003133A5" w:rsidP="00D14072">
            <w:pPr>
              <w:pStyle w:val="TAL"/>
              <w:rPr>
                <w:sz w:val="16"/>
                <w:szCs w:val="16"/>
                <w:lang w:eastAsia="zh-CN"/>
              </w:rPr>
            </w:pPr>
            <w:r w:rsidRPr="00CB6975">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20BDA8"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18D21E"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7417495" w14:textId="77777777" w:rsidR="003133A5" w:rsidRPr="00CB6975" w:rsidRDefault="003133A5" w:rsidP="00D14072">
            <w:pPr>
              <w:pStyle w:val="TAL"/>
              <w:rPr>
                <w:sz w:val="16"/>
                <w:szCs w:val="16"/>
                <w:lang w:eastAsia="zh-CN"/>
              </w:rPr>
            </w:pPr>
            <w:r w:rsidRPr="00CB6975">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224DFF"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5D6488A2"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BF1464" w14:textId="77777777" w:rsidR="003133A5" w:rsidRPr="00CB6975" w:rsidRDefault="003133A5" w:rsidP="00D14072">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07DFAB3"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C077943"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5C3FDF7" w14:textId="77777777" w:rsidR="003133A5" w:rsidRPr="00CB6975" w:rsidRDefault="003133A5" w:rsidP="00D14072">
            <w:pPr>
              <w:pStyle w:val="TAL"/>
              <w:rPr>
                <w:sz w:val="16"/>
                <w:szCs w:val="16"/>
                <w:lang w:eastAsia="zh-CN"/>
              </w:rPr>
            </w:pPr>
            <w:r w:rsidRPr="00CB6975">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F2EC08" w14:textId="77777777" w:rsidR="003133A5" w:rsidRPr="00CB6975" w:rsidRDefault="003133A5" w:rsidP="00D14072">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5E01F"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D83F0C8" w14:textId="77777777" w:rsidR="003133A5" w:rsidRPr="00CB6975" w:rsidRDefault="003133A5" w:rsidP="00D14072">
            <w:pPr>
              <w:pStyle w:val="TAL"/>
              <w:rPr>
                <w:sz w:val="16"/>
                <w:szCs w:val="16"/>
                <w:lang w:eastAsia="zh-CN"/>
              </w:rPr>
            </w:pPr>
            <w:r w:rsidRPr="00CB6975">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B91B99"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070B3F11"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DA96B3" w14:textId="77777777" w:rsidR="003133A5" w:rsidRPr="00CB6975" w:rsidRDefault="003133A5" w:rsidP="00D14072">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0D447CB"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D2E679"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E0A4D9" w14:textId="77777777" w:rsidR="003133A5" w:rsidRPr="00CB6975" w:rsidRDefault="003133A5" w:rsidP="00D14072">
            <w:pPr>
              <w:pStyle w:val="TAL"/>
              <w:rPr>
                <w:sz w:val="16"/>
                <w:szCs w:val="16"/>
                <w:lang w:eastAsia="zh-CN"/>
              </w:rPr>
            </w:pPr>
            <w:r w:rsidRPr="00CB6975">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20E5A2"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1658A9"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5418F1" w14:textId="77777777" w:rsidR="003133A5" w:rsidRPr="00CB6975" w:rsidRDefault="003133A5" w:rsidP="00D14072">
            <w:pPr>
              <w:pStyle w:val="TAL"/>
              <w:rPr>
                <w:sz w:val="16"/>
                <w:szCs w:val="16"/>
                <w:lang w:eastAsia="zh-CN"/>
              </w:rPr>
            </w:pPr>
            <w:r w:rsidRPr="00CB6975">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DD5AE"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08D8D3D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7F3442"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C04B3F4"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78414D"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E0083" w14:textId="77777777" w:rsidR="003133A5" w:rsidRPr="00CB6975" w:rsidRDefault="003133A5" w:rsidP="00D14072">
            <w:pPr>
              <w:pStyle w:val="TAL"/>
              <w:rPr>
                <w:sz w:val="16"/>
                <w:szCs w:val="16"/>
                <w:lang w:eastAsia="zh-CN"/>
              </w:rPr>
            </w:pPr>
            <w:r w:rsidRPr="00CB6975">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167DC0"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E318A0"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2347EED" w14:textId="77777777" w:rsidR="003133A5" w:rsidRPr="00CB6975" w:rsidRDefault="003133A5" w:rsidP="00D14072">
            <w:pPr>
              <w:pStyle w:val="TAL"/>
              <w:rPr>
                <w:sz w:val="16"/>
                <w:szCs w:val="16"/>
                <w:lang w:eastAsia="zh-CN"/>
              </w:rPr>
            </w:pPr>
            <w:r w:rsidRPr="00CB6975">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F62AE8"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080B5223"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436C26"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2989226"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22B72F5"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7E5D3FE" w14:textId="77777777" w:rsidR="003133A5" w:rsidRPr="00CB6975" w:rsidRDefault="003133A5" w:rsidP="00D14072">
            <w:pPr>
              <w:pStyle w:val="TAL"/>
              <w:rPr>
                <w:sz w:val="16"/>
                <w:szCs w:val="16"/>
                <w:lang w:eastAsia="zh-CN"/>
              </w:rPr>
            </w:pPr>
            <w:r w:rsidRPr="00CB6975">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029533"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29720"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F0C790C" w14:textId="77777777" w:rsidR="003133A5" w:rsidRPr="00CB6975" w:rsidRDefault="003133A5" w:rsidP="00D14072">
            <w:pPr>
              <w:pStyle w:val="TAL"/>
              <w:rPr>
                <w:sz w:val="16"/>
                <w:szCs w:val="16"/>
                <w:lang w:eastAsia="zh-CN"/>
              </w:rPr>
            </w:pPr>
            <w:r w:rsidRPr="00CB6975">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8C93B6"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0D3FDA0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5AB1DA"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65C751"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C6770"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538F4A6" w14:textId="77777777" w:rsidR="003133A5" w:rsidRPr="00CB6975" w:rsidRDefault="003133A5" w:rsidP="00D14072">
            <w:pPr>
              <w:pStyle w:val="TAL"/>
              <w:rPr>
                <w:sz w:val="16"/>
                <w:szCs w:val="16"/>
                <w:lang w:eastAsia="zh-CN"/>
              </w:rPr>
            </w:pPr>
            <w:r w:rsidRPr="00CB6975">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0E70A6" w14:textId="77777777" w:rsidR="003133A5" w:rsidRPr="00CB6975" w:rsidRDefault="003133A5" w:rsidP="00D14072">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4832C"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628F3EC" w14:textId="77777777" w:rsidR="003133A5" w:rsidRPr="00CB6975" w:rsidRDefault="003133A5" w:rsidP="00D14072">
            <w:pPr>
              <w:pStyle w:val="TAL"/>
              <w:rPr>
                <w:sz w:val="16"/>
                <w:szCs w:val="16"/>
                <w:lang w:eastAsia="zh-CN"/>
              </w:rPr>
            </w:pPr>
            <w:r w:rsidRPr="00CB6975">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25C68"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2DC0335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9CD726"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F6B002"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CB2973"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301E9C2" w14:textId="77777777" w:rsidR="003133A5" w:rsidRPr="00CB6975" w:rsidRDefault="003133A5" w:rsidP="00D14072">
            <w:pPr>
              <w:pStyle w:val="TAL"/>
              <w:rPr>
                <w:sz w:val="16"/>
                <w:szCs w:val="16"/>
                <w:lang w:eastAsia="zh-CN"/>
              </w:rPr>
            </w:pPr>
            <w:r w:rsidRPr="00CB6975">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718E2B"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67E788"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32A1310" w14:textId="77777777" w:rsidR="003133A5" w:rsidRPr="00CB6975" w:rsidRDefault="003133A5" w:rsidP="00D14072">
            <w:pPr>
              <w:pStyle w:val="TAL"/>
              <w:rPr>
                <w:sz w:val="16"/>
                <w:szCs w:val="16"/>
                <w:lang w:eastAsia="zh-CN"/>
              </w:rPr>
            </w:pPr>
            <w:r w:rsidRPr="00CB6975">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2A31AB"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0741C65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7DFEEC"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9A982AC"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706B948"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FECCDB" w14:textId="77777777" w:rsidR="003133A5" w:rsidRPr="00CB6975" w:rsidRDefault="003133A5" w:rsidP="00D14072">
            <w:pPr>
              <w:pStyle w:val="TAL"/>
              <w:rPr>
                <w:sz w:val="16"/>
                <w:szCs w:val="16"/>
                <w:lang w:eastAsia="zh-CN"/>
              </w:rPr>
            </w:pPr>
            <w:r w:rsidRPr="00CB6975">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05D543"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32DCD"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F90EFBB" w14:textId="77777777" w:rsidR="003133A5" w:rsidRPr="00CB6975" w:rsidRDefault="003133A5" w:rsidP="00D14072">
            <w:pPr>
              <w:pStyle w:val="TAL"/>
              <w:rPr>
                <w:sz w:val="16"/>
                <w:szCs w:val="16"/>
                <w:lang w:eastAsia="zh-CN"/>
              </w:rPr>
            </w:pPr>
            <w:r w:rsidRPr="00CB6975">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49C61A"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291E682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61B013"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BAC878C"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4D8B3A4" w14:textId="77777777" w:rsidR="003133A5" w:rsidRPr="00CB6975" w:rsidRDefault="003133A5" w:rsidP="00D14072">
            <w:pPr>
              <w:pStyle w:val="TAC"/>
              <w:rPr>
                <w:sz w:val="16"/>
                <w:szCs w:val="16"/>
                <w:lang w:eastAsia="zh-CN"/>
              </w:rPr>
            </w:pPr>
            <w:r w:rsidRPr="00CB6975">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707F3E" w14:textId="77777777" w:rsidR="003133A5" w:rsidRPr="00CB6975" w:rsidRDefault="003133A5" w:rsidP="00D14072">
            <w:pPr>
              <w:pStyle w:val="TAL"/>
              <w:rPr>
                <w:sz w:val="16"/>
                <w:szCs w:val="16"/>
                <w:lang w:eastAsia="zh-CN"/>
              </w:rPr>
            </w:pPr>
            <w:r w:rsidRPr="00CB6975">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CE5BD2" w14:textId="77777777" w:rsidR="003133A5" w:rsidRPr="00CB6975" w:rsidRDefault="003133A5" w:rsidP="00D14072">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DA54926"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8F42A0B" w14:textId="77777777" w:rsidR="003133A5" w:rsidRPr="00CB6975" w:rsidRDefault="003133A5" w:rsidP="00D14072">
            <w:pPr>
              <w:pStyle w:val="TAL"/>
              <w:rPr>
                <w:sz w:val="16"/>
                <w:szCs w:val="16"/>
                <w:lang w:eastAsia="zh-CN"/>
              </w:rPr>
            </w:pPr>
            <w:r w:rsidRPr="00CB6975">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FDCFEC"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0836218A"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E8F5F37"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4484CB"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8A721FC" w14:textId="77777777" w:rsidR="003133A5" w:rsidRPr="00CB6975" w:rsidRDefault="003133A5" w:rsidP="00D14072">
            <w:pPr>
              <w:pStyle w:val="TAC"/>
              <w:rPr>
                <w:sz w:val="16"/>
                <w:szCs w:val="16"/>
                <w:lang w:eastAsia="zh-CN"/>
              </w:rPr>
            </w:pPr>
            <w:r w:rsidRPr="00CB6975">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CF89E6" w14:textId="77777777" w:rsidR="003133A5" w:rsidRPr="00CB6975" w:rsidRDefault="003133A5" w:rsidP="00D14072">
            <w:pPr>
              <w:pStyle w:val="TAL"/>
              <w:rPr>
                <w:sz w:val="16"/>
                <w:szCs w:val="16"/>
                <w:lang w:eastAsia="zh-CN"/>
              </w:rPr>
            </w:pPr>
            <w:r w:rsidRPr="00CB6975">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EA3616"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29DBD0"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EE26ABF" w14:textId="77777777" w:rsidR="003133A5" w:rsidRPr="00CB6975" w:rsidRDefault="003133A5" w:rsidP="00D14072">
            <w:pPr>
              <w:pStyle w:val="TAL"/>
              <w:rPr>
                <w:sz w:val="16"/>
                <w:szCs w:val="16"/>
                <w:lang w:eastAsia="zh-CN"/>
              </w:rPr>
            </w:pPr>
            <w:r w:rsidRPr="00CB6975">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25CCFF"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672A64A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B168E0" w14:textId="77777777" w:rsidR="003133A5" w:rsidRPr="00CB6975" w:rsidRDefault="003133A5" w:rsidP="00D14072">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41126A0" w14:textId="77777777" w:rsidR="003133A5" w:rsidRPr="00CB6975" w:rsidRDefault="003133A5" w:rsidP="00D14072">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03AC61" w14:textId="77777777" w:rsidR="003133A5" w:rsidRPr="00CB6975" w:rsidRDefault="003133A5" w:rsidP="00D14072">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F8E094" w14:textId="77777777" w:rsidR="003133A5" w:rsidRPr="00CB6975" w:rsidRDefault="003133A5" w:rsidP="00D14072">
            <w:pPr>
              <w:pStyle w:val="TAL"/>
              <w:rPr>
                <w:sz w:val="16"/>
                <w:szCs w:val="16"/>
                <w:lang w:eastAsia="zh-CN"/>
              </w:rPr>
            </w:pPr>
            <w:r w:rsidRPr="00CB697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CC515A"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9BD63"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CC37B0C" w14:textId="77777777" w:rsidR="003133A5" w:rsidRPr="00CB6975" w:rsidRDefault="003133A5" w:rsidP="00D14072">
            <w:pPr>
              <w:pStyle w:val="TAL"/>
              <w:rPr>
                <w:sz w:val="16"/>
                <w:szCs w:val="16"/>
                <w:lang w:eastAsia="zh-CN"/>
              </w:rPr>
            </w:pPr>
            <w:r w:rsidRPr="00CB6975">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544D68" w14:textId="77777777" w:rsidR="003133A5" w:rsidRPr="00CB6975" w:rsidRDefault="003133A5" w:rsidP="00D14072">
            <w:pPr>
              <w:pStyle w:val="TAC"/>
              <w:rPr>
                <w:sz w:val="16"/>
                <w:szCs w:val="16"/>
                <w:lang w:eastAsia="zh-CN"/>
              </w:rPr>
            </w:pPr>
            <w:r w:rsidRPr="00CB6975">
              <w:rPr>
                <w:sz w:val="16"/>
                <w:szCs w:val="16"/>
                <w:lang w:eastAsia="zh-CN"/>
              </w:rPr>
              <w:t>15.3.0</w:t>
            </w:r>
          </w:p>
        </w:tc>
      </w:tr>
      <w:tr w:rsidR="003133A5" w:rsidRPr="00CB6975" w14:paraId="7EFF0FA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641449" w14:textId="77777777" w:rsidR="003133A5" w:rsidRPr="00CB6975" w:rsidRDefault="003133A5" w:rsidP="00D14072">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A6B2881" w14:textId="77777777" w:rsidR="003133A5" w:rsidRPr="00CB6975" w:rsidRDefault="003133A5" w:rsidP="00D14072">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BFDE3F5" w14:textId="77777777" w:rsidR="003133A5" w:rsidRPr="00CB6975" w:rsidRDefault="003133A5" w:rsidP="00D14072">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1F1B06" w14:textId="77777777" w:rsidR="003133A5" w:rsidRPr="00CB6975" w:rsidRDefault="003133A5" w:rsidP="00D14072">
            <w:pPr>
              <w:pStyle w:val="TAL"/>
              <w:rPr>
                <w:sz w:val="16"/>
                <w:szCs w:val="16"/>
                <w:lang w:eastAsia="zh-CN"/>
              </w:rPr>
            </w:pPr>
            <w:r w:rsidRPr="00CB697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5C9A1D" w14:textId="77777777" w:rsidR="003133A5" w:rsidRPr="00CB6975" w:rsidRDefault="003133A5" w:rsidP="00D14072">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0F159"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487C0A0" w14:textId="77777777" w:rsidR="003133A5" w:rsidRPr="00CB6975" w:rsidRDefault="003133A5" w:rsidP="00D14072">
            <w:pPr>
              <w:pStyle w:val="TAL"/>
              <w:rPr>
                <w:sz w:val="16"/>
                <w:szCs w:val="16"/>
                <w:lang w:eastAsia="zh-CN"/>
              </w:rPr>
            </w:pPr>
            <w:r w:rsidRPr="00CB6975">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F563B6" w14:textId="77777777" w:rsidR="003133A5" w:rsidRPr="00CB6975" w:rsidRDefault="003133A5" w:rsidP="00D14072">
            <w:pPr>
              <w:pStyle w:val="TAC"/>
              <w:rPr>
                <w:sz w:val="16"/>
                <w:szCs w:val="16"/>
                <w:lang w:eastAsia="zh-CN"/>
              </w:rPr>
            </w:pPr>
            <w:r w:rsidRPr="00CB6975">
              <w:rPr>
                <w:sz w:val="16"/>
                <w:szCs w:val="16"/>
                <w:lang w:eastAsia="zh-CN"/>
              </w:rPr>
              <w:t>15.3.0</w:t>
            </w:r>
          </w:p>
        </w:tc>
      </w:tr>
      <w:tr w:rsidR="003133A5" w:rsidRPr="00CB6975" w14:paraId="127CEC93"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09B339" w14:textId="77777777" w:rsidR="003133A5" w:rsidRPr="00CB6975" w:rsidRDefault="003133A5" w:rsidP="00D14072">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2D54EC" w14:textId="77777777" w:rsidR="003133A5" w:rsidRPr="00CB6975" w:rsidRDefault="003133A5" w:rsidP="00D14072">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1F9296" w14:textId="77777777" w:rsidR="003133A5" w:rsidRPr="00CB6975" w:rsidRDefault="003133A5" w:rsidP="00D14072">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476ED1" w14:textId="77777777" w:rsidR="003133A5" w:rsidRPr="00CB6975" w:rsidRDefault="003133A5" w:rsidP="00D14072">
            <w:pPr>
              <w:pStyle w:val="TAL"/>
              <w:rPr>
                <w:sz w:val="16"/>
                <w:szCs w:val="16"/>
                <w:lang w:eastAsia="zh-CN"/>
              </w:rPr>
            </w:pPr>
            <w:r w:rsidRPr="00CB6975">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32391" w14:textId="77777777" w:rsidR="003133A5" w:rsidRPr="00CB6975" w:rsidRDefault="003133A5" w:rsidP="00D14072">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82AC5"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3FDB123" w14:textId="77777777" w:rsidR="003133A5" w:rsidRPr="00CB6975" w:rsidRDefault="003133A5" w:rsidP="00D14072">
            <w:pPr>
              <w:pStyle w:val="TAL"/>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81894B" w14:textId="77777777" w:rsidR="003133A5" w:rsidRPr="00CB6975" w:rsidRDefault="003133A5" w:rsidP="00D14072">
            <w:pPr>
              <w:pStyle w:val="TAC"/>
              <w:rPr>
                <w:sz w:val="16"/>
                <w:szCs w:val="16"/>
                <w:lang w:eastAsia="zh-CN"/>
              </w:rPr>
            </w:pPr>
            <w:r w:rsidRPr="00CB6975">
              <w:rPr>
                <w:sz w:val="16"/>
                <w:szCs w:val="16"/>
                <w:lang w:eastAsia="zh-CN"/>
              </w:rPr>
              <w:t>15.3.0</w:t>
            </w:r>
          </w:p>
        </w:tc>
      </w:tr>
      <w:tr w:rsidR="003133A5" w:rsidRPr="00CB6975" w14:paraId="089CC26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8C6D36" w14:textId="77777777" w:rsidR="003133A5" w:rsidRPr="00CB6975" w:rsidRDefault="003133A5" w:rsidP="00D14072">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F469817" w14:textId="77777777" w:rsidR="003133A5" w:rsidRPr="00CB6975" w:rsidRDefault="003133A5" w:rsidP="00D14072">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245A4A4" w14:textId="77777777" w:rsidR="003133A5" w:rsidRPr="00CB6975" w:rsidRDefault="003133A5" w:rsidP="00D14072">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C9EBD6" w14:textId="77777777" w:rsidR="003133A5" w:rsidRPr="00CB6975" w:rsidRDefault="003133A5" w:rsidP="00D14072">
            <w:pPr>
              <w:pStyle w:val="TAL"/>
              <w:rPr>
                <w:sz w:val="16"/>
                <w:szCs w:val="16"/>
                <w:lang w:eastAsia="zh-CN"/>
              </w:rPr>
            </w:pPr>
            <w:r w:rsidRPr="00CB6975">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695CCB"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99F61"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C041896" w14:textId="77777777" w:rsidR="003133A5" w:rsidRPr="00CB6975" w:rsidRDefault="003133A5" w:rsidP="00D14072">
            <w:pPr>
              <w:pStyle w:val="TAL"/>
              <w:rPr>
                <w:sz w:val="16"/>
                <w:szCs w:val="16"/>
                <w:lang w:eastAsia="zh-CN"/>
              </w:rPr>
            </w:pPr>
            <w:r w:rsidRPr="00CB6975">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303637" w14:textId="77777777" w:rsidR="003133A5" w:rsidRPr="00CB6975" w:rsidRDefault="003133A5" w:rsidP="00D14072">
            <w:pPr>
              <w:pStyle w:val="TAC"/>
              <w:rPr>
                <w:sz w:val="16"/>
                <w:szCs w:val="16"/>
                <w:lang w:eastAsia="zh-CN"/>
              </w:rPr>
            </w:pPr>
            <w:r w:rsidRPr="00CB6975">
              <w:rPr>
                <w:sz w:val="16"/>
                <w:szCs w:val="16"/>
                <w:lang w:eastAsia="zh-CN"/>
              </w:rPr>
              <w:t>15.3.0</w:t>
            </w:r>
          </w:p>
        </w:tc>
      </w:tr>
      <w:tr w:rsidR="003133A5" w:rsidRPr="00CB6975" w14:paraId="73E03BA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DAF53D" w14:textId="77777777" w:rsidR="003133A5" w:rsidRPr="00CB6975" w:rsidRDefault="003133A5" w:rsidP="00D14072">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AFED663" w14:textId="77777777" w:rsidR="003133A5" w:rsidRPr="00CB6975" w:rsidRDefault="003133A5" w:rsidP="00D14072">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D737AC4" w14:textId="77777777" w:rsidR="003133A5" w:rsidRPr="00CB6975" w:rsidRDefault="003133A5" w:rsidP="00D14072">
            <w:pPr>
              <w:pStyle w:val="TAC"/>
              <w:rPr>
                <w:sz w:val="16"/>
                <w:szCs w:val="16"/>
                <w:lang w:eastAsia="zh-CN"/>
              </w:rPr>
            </w:pPr>
            <w:r w:rsidRPr="00CB6975">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399EAC" w14:textId="77777777" w:rsidR="003133A5" w:rsidRPr="00CB6975" w:rsidRDefault="003133A5" w:rsidP="00D14072">
            <w:pPr>
              <w:pStyle w:val="TAL"/>
              <w:rPr>
                <w:sz w:val="16"/>
                <w:szCs w:val="16"/>
                <w:lang w:eastAsia="zh-CN"/>
              </w:rPr>
            </w:pPr>
            <w:r w:rsidRPr="00CB6975">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8914C9"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F36DD"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4189FF1" w14:textId="77777777" w:rsidR="003133A5" w:rsidRPr="00CB6975" w:rsidRDefault="003133A5" w:rsidP="00D14072">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BCAA5B" w14:textId="77777777" w:rsidR="003133A5" w:rsidRPr="00CB6975" w:rsidRDefault="003133A5" w:rsidP="00D14072">
            <w:pPr>
              <w:pStyle w:val="TAC"/>
              <w:rPr>
                <w:sz w:val="16"/>
                <w:szCs w:val="16"/>
                <w:lang w:eastAsia="zh-CN"/>
              </w:rPr>
            </w:pPr>
            <w:r w:rsidRPr="00CB6975">
              <w:rPr>
                <w:sz w:val="16"/>
                <w:szCs w:val="16"/>
                <w:lang w:eastAsia="zh-CN"/>
              </w:rPr>
              <w:t>15.3.0</w:t>
            </w:r>
          </w:p>
        </w:tc>
      </w:tr>
      <w:tr w:rsidR="003133A5" w:rsidRPr="00CB6975" w14:paraId="3E90C69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5E34C9"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1BF43C"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C758D51"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BB4F5E" w14:textId="77777777" w:rsidR="003133A5" w:rsidRPr="00CB6975" w:rsidRDefault="003133A5" w:rsidP="00D14072">
            <w:pPr>
              <w:pStyle w:val="TAL"/>
              <w:rPr>
                <w:sz w:val="16"/>
                <w:szCs w:val="16"/>
                <w:lang w:eastAsia="zh-CN"/>
              </w:rPr>
            </w:pPr>
            <w:r w:rsidRPr="00CB697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E0950D"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C2EDA4"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B235EDC" w14:textId="77777777" w:rsidR="003133A5" w:rsidRPr="00CB6975" w:rsidRDefault="003133A5" w:rsidP="00D14072">
            <w:pPr>
              <w:pStyle w:val="TAL"/>
              <w:rPr>
                <w:sz w:val="16"/>
                <w:szCs w:val="16"/>
                <w:lang w:eastAsia="zh-CN"/>
              </w:rPr>
            </w:pPr>
            <w:r w:rsidRPr="00CB6975">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FACCD4"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3BDF00B8"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2024EA"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350179"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8637FA"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1E546C" w14:textId="77777777" w:rsidR="003133A5" w:rsidRPr="00CB6975" w:rsidRDefault="003133A5" w:rsidP="00D14072">
            <w:pPr>
              <w:pStyle w:val="TAL"/>
              <w:rPr>
                <w:sz w:val="16"/>
                <w:szCs w:val="16"/>
                <w:lang w:eastAsia="zh-CN"/>
              </w:rPr>
            </w:pPr>
            <w:r w:rsidRPr="00CB6975">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999B4EF"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BF1ED9"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0F457F" w14:textId="77777777" w:rsidR="003133A5" w:rsidRPr="00CB6975" w:rsidRDefault="003133A5" w:rsidP="00D14072">
            <w:pPr>
              <w:pStyle w:val="TAL"/>
              <w:rPr>
                <w:sz w:val="16"/>
                <w:szCs w:val="16"/>
                <w:lang w:eastAsia="zh-CN"/>
              </w:rPr>
            </w:pPr>
            <w:r w:rsidRPr="00CB6975">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9EABC"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2DC48303"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2B6530"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D5D42E"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239B85C"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B627E7D" w14:textId="77777777" w:rsidR="003133A5" w:rsidRPr="00CB6975" w:rsidRDefault="003133A5" w:rsidP="00D14072">
            <w:pPr>
              <w:pStyle w:val="TAL"/>
              <w:rPr>
                <w:sz w:val="16"/>
                <w:szCs w:val="16"/>
                <w:lang w:eastAsia="zh-CN"/>
              </w:rPr>
            </w:pPr>
            <w:r w:rsidRPr="00CB697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C9B2573"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6F894C7"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97074A1" w14:textId="77777777" w:rsidR="003133A5" w:rsidRPr="00CB6975" w:rsidRDefault="003133A5" w:rsidP="00D14072">
            <w:pPr>
              <w:pStyle w:val="TAL"/>
              <w:rPr>
                <w:sz w:val="16"/>
                <w:szCs w:val="16"/>
                <w:lang w:eastAsia="zh-CN"/>
              </w:rPr>
            </w:pPr>
            <w:r w:rsidRPr="00CB6975">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371243"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4DFA631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6E2C881"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532E278"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C26D4C3"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BCF509" w14:textId="77777777" w:rsidR="003133A5" w:rsidRPr="00CB6975" w:rsidRDefault="003133A5" w:rsidP="00D14072">
            <w:pPr>
              <w:pStyle w:val="TAL"/>
              <w:rPr>
                <w:sz w:val="16"/>
                <w:szCs w:val="16"/>
                <w:lang w:eastAsia="zh-CN"/>
              </w:rPr>
            </w:pPr>
            <w:r w:rsidRPr="00CB6975">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113CF3" w14:textId="77777777" w:rsidR="003133A5" w:rsidRPr="00CB6975" w:rsidRDefault="003133A5" w:rsidP="00D14072">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5C1896"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C27F1F5" w14:textId="77777777" w:rsidR="003133A5" w:rsidRPr="00CB6975" w:rsidRDefault="003133A5" w:rsidP="00D14072">
            <w:pPr>
              <w:pStyle w:val="TAL"/>
              <w:rPr>
                <w:sz w:val="16"/>
                <w:szCs w:val="16"/>
                <w:lang w:eastAsia="zh-CN"/>
              </w:rPr>
            </w:pPr>
            <w:r w:rsidRPr="00CB6975">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7A1814"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19DBCB0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B899E4"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9F47134"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1A7CCA2"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62162D" w14:textId="77777777" w:rsidR="003133A5" w:rsidRPr="00CB6975" w:rsidRDefault="003133A5" w:rsidP="00D14072">
            <w:pPr>
              <w:pStyle w:val="TAL"/>
              <w:rPr>
                <w:sz w:val="16"/>
                <w:szCs w:val="16"/>
                <w:lang w:eastAsia="zh-CN"/>
              </w:rPr>
            </w:pPr>
            <w:r w:rsidRPr="00CB697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F9A672"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273450C"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2CAAD5" w14:textId="77777777" w:rsidR="003133A5" w:rsidRPr="00CB6975" w:rsidRDefault="003133A5" w:rsidP="00D14072">
            <w:pPr>
              <w:pStyle w:val="TAL"/>
              <w:rPr>
                <w:sz w:val="16"/>
                <w:szCs w:val="16"/>
                <w:lang w:eastAsia="zh-CN"/>
              </w:rPr>
            </w:pPr>
            <w:r w:rsidRPr="00CB6975">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A2A68A"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7F9A09D8"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08D603"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E06FE58"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D5833DC"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CA5A1B" w14:textId="77777777" w:rsidR="003133A5" w:rsidRPr="00CB6975" w:rsidRDefault="003133A5" w:rsidP="00D14072">
            <w:pPr>
              <w:pStyle w:val="TAL"/>
              <w:rPr>
                <w:sz w:val="16"/>
                <w:szCs w:val="16"/>
                <w:lang w:eastAsia="zh-CN"/>
              </w:rPr>
            </w:pPr>
            <w:r w:rsidRPr="00CB697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CEFC030"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ACA703"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E8FF30F" w14:textId="77777777" w:rsidR="003133A5" w:rsidRPr="00CB6975" w:rsidRDefault="003133A5" w:rsidP="00D14072">
            <w:pPr>
              <w:pStyle w:val="TAL"/>
              <w:rPr>
                <w:sz w:val="16"/>
                <w:szCs w:val="16"/>
                <w:lang w:eastAsia="zh-CN"/>
              </w:rPr>
            </w:pPr>
            <w:r w:rsidRPr="00CB6975">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6C5F8A"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487B3A0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78A611"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687CB17"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287274B"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5FB3E58" w14:textId="77777777" w:rsidR="003133A5" w:rsidRPr="00CB6975" w:rsidRDefault="003133A5" w:rsidP="00D14072">
            <w:pPr>
              <w:pStyle w:val="TAL"/>
              <w:rPr>
                <w:sz w:val="16"/>
                <w:szCs w:val="16"/>
                <w:lang w:eastAsia="zh-CN"/>
              </w:rPr>
            </w:pPr>
            <w:r w:rsidRPr="00CB697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2935E22"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8EFF9D"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AF10BE5" w14:textId="77777777" w:rsidR="003133A5" w:rsidRPr="00CB6975" w:rsidRDefault="003133A5" w:rsidP="00D14072">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620C36"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79B7BFA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6ED4AC"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E19D0E"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253025F"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8EB9A6" w14:textId="77777777" w:rsidR="003133A5" w:rsidRPr="00CB6975" w:rsidRDefault="003133A5" w:rsidP="00D14072">
            <w:pPr>
              <w:pStyle w:val="TAL"/>
              <w:rPr>
                <w:sz w:val="16"/>
                <w:szCs w:val="16"/>
                <w:lang w:eastAsia="zh-CN"/>
              </w:rPr>
            </w:pPr>
            <w:r w:rsidRPr="00CB697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F74E58E"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9740AA"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F98AFEB" w14:textId="77777777" w:rsidR="003133A5" w:rsidRPr="00CB6975" w:rsidRDefault="003133A5" w:rsidP="00D14072">
            <w:pPr>
              <w:pStyle w:val="TAL"/>
              <w:rPr>
                <w:sz w:val="16"/>
                <w:szCs w:val="16"/>
                <w:lang w:eastAsia="zh-CN"/>
              </w:rPr>
            </w:pPr>
            <w:r w:rsidRPr="00CB6975">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A1B55D"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324D07D1"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411250"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683F08"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70A0B" w14:textId="77777777" w:rsidR="003133A5" w:rsidRPr="00CB6975" w:rsidRDefault="003133A5" w:rsidP="00D14072">
            <w:pPr>
              <w:pStyle w:val="TAC"/>
              <w:rPr>
                <w:sz w:val="16"/>
                <w:szCs w:val="16"/>
                <w:lang w:eastAsia="zh-CN"/>
              </w:rPr>
            </w:pPr>
            <w:r w:rsidRPr="00CB6975">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5936D1" w14:textId="77777777" w:rsidR="003133A5" w:rsidRPr="00CB6975" w:rsidRDefault="003133A5" w:rsidP="00D14072">
            <w:pPr>
              <w:pStyle w:val="TAL"/>
              <w:rPr>
                <w:sz w:val="16"/>
                <w:szCs w:val="16"/>
                <w:lang w:eastAsia="zh-CN"/>
              </w:rPr>
            </w:pPr>
            <w:r w:rsidRPr="00CB6975">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98BC33"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78ED48"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33CDA1" w14:textId="77777777" w:rsidR="003133A5" w:rsidRPr="00CB6975" w:rsidRDefault="003133A5" w:rsidP="00D14072">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64779A" w14:textId="77777777" w:rsidR="003133A5" w:rsidRPr="00CB6975" w:rsidRDefault="003133A5" w:rsidP="00D14072">
            <w:pPr>
              <w:pStyle w:val="TAC"/>
              <w:rPr>
                <w:sz w:val="16"/>
                <w:szCs w:val="16"/>
                <w:lang w:eastAsia="zh-CN"/>
              </w:rPr>
            </w:pPr>
            <w:r w:rsidRPr="00CB6975">
              <w:rPr>
                <w:sz w:val="16"/>
                <w:szCs w:val="16"/>
                <w:lang w:eastAsia="zh-CN"/>
              </w:rPr>
              <w:t>16.0.0</w:t>
            </w:r>
          </w:p>
        </w:tc>
      </w:tr>
      <w:tr w:rsidR="003133A5" w:rsidRPr="00CB6975" w14:paraId="0B3EFD03"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31B198"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76F7CD"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80D364E" w14:textId="77777777" w:rsidR="003133A5" w:rsidRPr="00CB6975" w:rsidRDefault="003133A5" w:rsidP="00D14072">
            <w:pPr>
              <w:pStyle w:val="TAC"/>
              <w:rPr>
                <w:sz w:val="16"/>
                <w:szCs w:val="16"/>
                <w:lang w:eastAsia="zh-CN"/>
              </w:rPr>
            </w:pPr>
            <w:r w:rsidRPr="00CB6975">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E94F70" w14:textId="77777777" w:rsidR="003133A5" w:rsidRPr="00CB6975" w:rsidRDefault="003133A5" w:rsidP="00D14072">
            <w:pPr>
              <w:pStyle w:val="TAL"/>
              <w:rPr>
                <w:sz w:val="16"/>
                <w:szCs w:val="16"/>
                <w:lang w:eastAsia="zh-CN"/>
              </w:rPr>
            </w:pPr>
            <w:r w:rsidRPr="00CB697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995453"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44EFC9"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AAFC09E" w14:textId="77777777" w:rsidR="003133A5" w:rsidRPr="00CB6975" w:rsidRDefault="003133A5" w:rsidP="00D14072">
            <w:pPr>
              <w:pStyle w:val="TAL"/>
              <w:rPr>
                <w:sz w:val="16"/>
                <w:szCs w:val="16"/>
                <w:lang w:eastAsia="zh-CN"/>
              </w:rPr>
            </w:pPr>
            <w:r w:rsidRPr="00CB6975">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7D5BFE" w14:textId="77777777" w:rsidR="003133A5" w:rsidRPr="00CB6975" w:rsidRDefault="003133A5" w:rsidP="00D14072">
            <w:pPr>
              <w:pStyle w:val="TAC"/>
              <w:rPr>
                <w:sz w:val="16"/>
                <w:szCs w:val="16"/>
                <w:lang w:eastAsia="zh-CN"/>
              </w:rPr>
            </w:pPr>
            <w:r w:rsidRPr="00CB6975">
              <w:rPr>
                <w:sz w:val="16"/>
                <w:szCs w:val="16"/>
                <w:lang w:eastAsia="zh-CN"/>
              </w:rPr>
              <w:t>16.0.0</w:t>
            </w:r>
          </w:p>
        </w:tc>
      </w:tr>
      <w:tr w:rsidR="003133A5" w:rsidRPr="00CB6975" w14:paraId="576BB88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7D187C"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210FF4"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6E0BB7" w14:textId="77777777" w:rsidR="003133A5" w:rsidRPr="00CB6975" w:rsidRDefault="003133A5" w:rsidP="00D14072">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7C4198F" w14:textId="77777777" w:rsidR="003133A5" w:rsidRPr="00CB6975" w:rsidRDefault="003133A5" w:rsidP="00D14072">
            <w:pPr>
              <w:pStyle w:val="TAL"/>
              <w:rPr>
                <w:sz w:val="16"/>
                <w:szCs w:val="16"/>
                <w:lang w:eastAsia="zh-CN"/>
              </w:rPr>
            </w:pPr>
            <w:r w:rsidRPr="00CB697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91577FC" w14:textId="77777777" w:rsidR="003133A5" w:rsidRPr="00CB6975" w:rsidRDefault="003133A5" w:rsidP="00D14072">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7A8F41B"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A9AFCA" w14:textId="77777777" w:rsidR="003133A5" w:rsidRPr="00CB6975" w:rsidRDefault="003133A5" w:rsidP="00D14072">
            <w:pPr>
              <w:pStyle w:val="TAC"/>
              <w:jc w:val="left"/>
              <w:rPr>
                <w:sz w:val="16"/>
                <w:szCs w:val="16"/>
                <w:lang w:eastAsia="zh-CN"/>
              </w:rPr>
            </w:pPr>
            <w:r w:rsidRPr="00CB6975">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99527"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7DF4DBB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94130D"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DABB009"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8D5310" w14:textId="77777777" w:rsidR="003133A5" w:rsidRPr="00CB6975" w:rsidRDefault="003133A5" w:rsidP="00D14072">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EB86826" w14:textId="77777777" w:rsidR="003133A5" w:rsidRPr="00CB6975" w:rsidRDefault="003133A5" w:rsidP="00D14072">
            <w:pPr>
              <w:pStyle w:val="TAL"/>
              <w:rPr>
                <w:sz w:val="16"/>
                <w:szCs w:val="16"/>
                <w:lang w:eastAsia="zh-CN"/>
              </w:rPr>
            </w:pPr>
            <w:r w:rsidRPr="00CB697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38063C2" w14:textId="77777777" w:rsidR="003133A5" w:rsidRPr="00CB6975" w:rsidRDefault="003133A5" w:rsidP="00D14072">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7FB6CF"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194F8EB" w14:textId="77777777" w:rsidR="003133A5" w:rsidRPr="00CB6975" w:rsidRDefault="003133A5" w:rsidP="00D14072">
            <w:pPr>
              <w:pStyle w:val="TAC"/>
              <w:jc w:val="left"/>
              <w:rPr>
                <w:sz w:val="16"/>
                <w:szCs w:val="16"/>
                <w:lang w:eastAsia="zh-CN"/>
              </w:rPr>
            </w:pPr>
            <w:r w:rsidRPr="00CB6975">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1E216A"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0E1DC3F1"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9EC1CB"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67D6463"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80E310" w14:textId="77777777" w:rsidR="003133A5" w:rsidRPr="00CB6975" w:rsidRDefault="003133A5" w:rsidP="00D14072">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93A005" w14:textId="77777777" w:rsidR="003133A5" w:rsidRPr="00CB6975" w:rsidRDefault="003133A5" w:rsidP="00D14072">
            <w:pPr>
              <w:pStyle w:val="TAL"/>
              <w:rPr>
                <w:sz w:val="16"/>
                <w:szCs w:val="16"/>
                <w:lang w:eastAsia="zh-CN"/>
              </w:rPr>
            </w:pPr>
            <w:r w:rsidRPr="00CB6975">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6EDD66" w14:textId="77777777" w:rsidR="003133A5" w:rsidRPr="00CB6975" w:rsidRDefault="003133A5" w:rsidP="00D14072">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305604"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60A7A0" w14:textId="77777777" w:rsidR="003133A5" w:rsidRPr="00CB6975" w:rsidRDefault="003133A5" w:rsidP="00D14072">
            <w:pPr>
              <w:pStyle w:val="TAC"/>
              <w:jc w:val="left"/>
              <w:rPr>
                <w:sz w:val="16"/>
                <w:szCs w:val="16"/>
                <w:lang w:eastAsia="zh-CN"/>
              </w:rPr>
            </w:pPr>
            <w:r w:rsidRPr="00CB6975">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0B8C9B"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072A50A2"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F2BFC8"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9B41D38"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D1C4B6" w14:textId="77777777" w:rsidR="003133A5" w:rsidRPr="00CB6975" w:rsidRDefault="003133A5" w:rsidP="00D14072">
            <w:pPr>
              <w:pStyle w:val="TAC"/>
              <w:rPr>
                <w:sz w:val="16"/>
                <w:szCs w:val="16"/>
                <w:lang w:eastAsia="zh-CN"/>
              </w:rPr>
            </w:pPr>
            <w:r w:rsidRPr="00CB6975">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3744C04" w14:textId="77777777" w:rsidR="003133A5" w:rsidRPr="00CB6975" w:rsidRDefault="003133A5" w:rsidP="00D14072">
            <w:pPr>
              <w:pStyle w:val="TAL"/>
              <w:rPr>
                <w:sz w:val="16"/>
                <w:szCs w:val="16"/>
                <w:lang w:eastAsia="zh-CN"/>
              </w:rPr>
            </w:pPr>
            <w:r w:rsidRPr="00CB697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94FD62" w14:textId="77777777" w:rsidR="003133A5" w:rsidRPr="00CB6975" w:rsidRDefault="003133A5" w:rsidP="00D14072">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C980D4"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6011F7" w14:textId="77777777" w:rsidR="003133A5" w:rsidRPr="00CB6975" w:rsidRDefault="003133A5" w:rsidP="00D14072">
            <w:pPr>
              <w:pStyle w:val="TAC"/>
              <w:jc w:val="left"/>
              <w:rPr>
                <w:sz w:val="16"/>
                <w:szCs w:val="16"/>
                <w:lang w:eastAsia="zh-CN"/>
              </w:rPr>
            </w:pPr>
            <w:r w:rsidRPr="00CB6975">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9E1F7B"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56785F7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640B00"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2070005"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1988247" w14:textId="77777777" w:rsidR="003133A5" w:rsidRPr="00CB6975" w:rsidRDefault="003133A5" w:rsidP="00D14072">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CABC0E" w14:textId="77777777" w:rsidR="003133A5" w:rsidRPr="00CB6975" w:rsidRDefault="003133A5" w:rsidP="00D14072">
            <w:pPr>
              <w:pStyle w:val="TAL"/>
              <w:rPr>
                <w:sz w:val="16"/>
                <w:szCs w:val="16"/>
                <w:lang w:eastAsia="zh-CN"/>
              </w:rPr>
            </w:pPr>
            <w:r w:rsidRPr="00CB6975">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9D42E6" w14:textId="77777777" w:rsidR="003133A5" w:rsidRPr="00CB6975" w:rsidRDefault="003133A5" w:rsidP="00D14072">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1C34E9"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26DA2A" w14:textId="77777777" w:rsidR="003133A5" w:rsidRPr="00CB6975" w:rsidRDefault="003133A5" w:rsidP="00D14072">
            <w:pPr>
              <w:pStyle w:val="TAC"/>
              <w:jc w:val="left"/>
              <w:rPr>
                <w:sz w:val="16"/>
                <w:szCs w:val="16"/>
                <w:lang w:eastAsia="zh-CN"/>
              </w:rPr>
            </w:pPr>
            <w:r w:rsidRPr="00CB6975">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C3921"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7A7F8C8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F3F03C"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425FB"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41F583" w14:textId="77777777" w:rsidR="003133A5" w:rsidRPr="00CB6975" w:rsidRDefault="003133A5" w:rsidP="00D14072">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3746893" w14:textId="77777777" w:rsidR="003133A5" w:rsidRPr="00CB6975" w:rsidRDefault="003133A5" w:rsidP="00D14072">
            <w:pPr>
              <w:pStyle w:val="TAL"/>
              <w:rPr>
                <w:sz w:val="16"/>
                <w:szCs w:val="16"/>
                <w:lang w:eastAsia="zh-CN"/>
              </w:rPr>
            </w:pPr>
            <w:r w:rsidRPr="00CB6975">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DC9BE7" w14:textId="77777777" w:rsidR="003133A5" w:rsidRPr="00CB6975" w:rsidRDefault="003133A5" w:rsidP="00D14072">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55D836"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5549405" w14:textId="77777777" w:rsidR="003133A5" w:rsidRPr="00CB6975" w:rsidRDefault="003133A5" w:rsidP="00D14072">
            <w:pPr>
              <w:pStyle w:val="TAC"/>
              <w:jc w:val="left"/>
              <w:rPr>
                <w:sz w:val="16"/>
                <w:szCs w:val="16"/>
                <w:lang w:eastAsia="zh-CN"/>
              </w:rPr>
            </w:pPr>
            <w:r w:rsidRPr="00CB6975">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BF35CC"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3121E26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E0FF3"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F6A417"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1AC6B" w14:textId="77777777" w:rsidR="003133A5" w:rsidRPr="00CB6975" w:rsidRDefault="003133A5" w:rsidP="00D14072">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9406934" w14:textId="77777777" w:rsidR="003133A5" w:rsidRPr="00CB6975" w:rsidRDefault="003133A5" w:rsidP="00D14072">
            <w:pPr>
              <w:pStyle w:val="TAL"/>
              <w:rPr>
                <w:sz w:val="16"/>
                <w:szCs w:val="16"/>
                <w:lang w:eastAsia="zh-CN"/>
              </w:rPr>
            </w:pPr>
            <w:r w:rsidRPr="00CB6975">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10ABAF" w14:textId="77777777" w:rsidR="003133A5" w:rsidRPr="00CB6975" w:rsidRDefault="003133A5" w:rsidP="00D14072">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5973077"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2B218C" w14:textId="77777777" w:rsidR="003133A5" w:rsidRPr="00CB6975" w:rsidRDefault="003133A5" w:rsidP="00D14072">
            <w:pPr>
              <w:pStyle w:val="TAC"/>
              <w:jc w:val="left"/>
              <w:rPr>
                <w:sz w:val="16"/>
                <w:szCs w:val="16"/>
                <w:lang w:eastAsia="zh-CN"/>
              </w:rPr>
            </w:pPr>
            <w:r w:rsidRPr="00CB6975">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B2A2F2"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5D7392A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F73DA4"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704AD92"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9839094" w14:textId="77777777" w:rsidR="003133A5" w:rsidRPr="00CB6975" w:rsidRDefault="003133A5" w:rsidP="00D14072">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74E7619" w14:textId="77777777" w:rsidR="003133A5" w:rsidRPr="00CB6975" w:rsidRDefault="003133A5" w:rsidP="00D14072">
            <w:pPr>
              <w:pStyle w:val="TAL"/>
              <w:rPr>
                <w:sz w:val="16"/>
                <w:szCs w:val="16"/>
                <w:lang w:eastAsia="zh-CN"/>
              </w:rPr>
            </w:pPr>
            <w:r w:rsidRPr="00CB6975">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159259" w14:textId="77777777" w:rsidR="003133A5" w:rsidRPr="00CB6975" w:rsidRDefault="003133A5" w:rsidP="00D14072">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9C1E27"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3D6C07" w14:textId="77777777" w:rsidR="003133A5" w:rsidRPr="00CB6975" w:rsidRDefault="003133A5" w:rsidP="00D14072">
            <w:pPr>
              <w:pStyle w:val="TAC"/>
              <w:jc w:val="left"/>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660250"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751D8B6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CCDC9E"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3860BC"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E3BCC8" w14:textId="77777777" w:rsidR="003133A5" w:rsidRPr="00CB6975" w:rsidRDefault="003133A5" w:rsidP="00D14072">
            <w:pPr>
              <w:pStyle w:val="TAC"/>
              <w:rPr>
                <w:sz w:val="16"/>
                <w:szCs w:val="16"/>
                <w:lang w:eastAsia="zh-CN"/>
              </w:rPr>
            </w:pPr>
            <w:r w:rsidRPr="00CB6975">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BCDE5C6" w14:textId="77777777" w:rsidR="003133A5" w:rsidRPr="00CB6975" w:rsidRDefault="003133A5" w:rsidP="00D14072">
            <w:pPr>
              <w:pStyle w:val="TAL"/>
              <w:rPr>
                <w:sz w:val="16"/>
                <w:szCs w:val="16"/>
                <w:lang w:eastAsia="zh-CN"/>
              </w:rPr>
            </w:pPr>
            <w:r w:rsidRPr="00CB697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F4C1B5" w14:textId="77777777" w:rsidR="003133A5" w:rsidRPr="00CB6975" w:rsidRDefault="003133A5" w:rsidP="00D14072">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CB82DD3" w14:textId="77777777" w:rsidR="003133A5" w:rsidRPr="00CB6975" w:rsidRDefault="003133A5" w:rsidP="00D14072">
            <w:pPr>
              <w:pStyle w:val="TAC"/>
              <w:rPr>
                <w:sz w:val="16"/>
                <w:szCs w:val="16"/>
                <w:lang w:eastAsia="zh-CN"/>
              </w:rPr>
            </w:pPr>
            <w:r w:rsidRPr="00CB6975">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C2AECC" w14:textId="77777777" w:rsidR="003133A5" w:rsidRPr="00CB6975" w:rsidRDefault="003133A5" w:rsidP="00D14072">
            <w:pPr>
              <w:pStyle w:val="TAC"/>
              <w:jc w:val="left"/>
              <w:rPr>
                <w:sz w:val="16"/>
                <w:szCs w:val="16"/>
                <w:lang w:eastAsia="zh-CN"/>
              </w:rPr>
            </w:pPr>
            <w:r w:rsidRPr="00CB6975">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B8BC53"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01F6972A"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7AB52F"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8584CC"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444CD7" w14:textId="77777777" w:rsidR="003133A5" w:rsidRPr="00CB6975" w:rsidRDefault="003133A5" w:rsidP="00D14072">
            <w:pPr>
              <w:pStyle w:val="TAC"/>
              <w:rPr>
                <w:sz w:val="16"/>
                <w:szCs w:val="16"/>
                <w:lang w:eastAsia="zh-CN"/>
              </w:rPr>
            </w:pPr>
            <w:r w:rsidRPr="00CB6975">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44BFED" w14:textId="77777777" w:rsidR="003133A5" w:rsidRPr="00CB6975" w:rsidRDefault="003133A5" w:rsidP="00D14072">
            <w:pPr>
              <w:pStyle w:val="TAL"/>
              <w:rPr>
                <w:sz w:val="16"/>
                <w:szCs w:val="16"/>
                <w:lang w:eastAsia="zh-CN"/>
              </w:rPr>
            </w:pPr>
            <w:r w:rsidRPr="00CB697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783CFA0" w14:textId="77777777" w:rsidR="003133A5" w:rsidRPr="00CB6975" w:rsidRDefault="003133A5" w:rsidP="00D14072">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C0EF96"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B42BC1" w14:textId="77777777" w:rsidR="003133A5" w:rsidRPr="00CB6975" w:rsidRDefault="003133A5" w:rsidP="00D14072">
            <w:pPr>
              <w:pStyle w:val="TAC"/>
              <w:jc w:val="left"/>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FF51EB"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56687F3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6C11E439" w14:textId="77777777" w:rsidR="003133A5" w:rsidRPr="00CB6975" w:rsidRDefault="003133A5" w:rsidP="00D14072">
            <w:pPr>
              <w:pStyle w:val="TAC"/>
              <w:rPr>
                <w:sz w:val="16"/>
                <w:szCs w:val="16"/>
                <w:lang w:eastAsia="zh-CN"/>
              </w:rPr>
            </w:pPr>
            <w:r w:rsidRPr="00CB6975">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6D40DF" w14:textId="77777777" w:rsidR="003133A5" w:rsidRPr="00CB6975" w:rsidRDefault="003133A5" w:rsidP="00D14072">
            <w:pPr>
              <w:pStyle w:val="TAC"/>
              <w:rPr>
                <w:sz w:val="16"/>
                <w:szCs w:val="16"/>
                <w:lang w:eastAsia="zh-CN"/>
              </w:rPr>
            </w:pPr>
            <w:r w:rsidRPr="00CB6975">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5E4D41" w14:textId="77777777" w:rsidR="003133A5" w:rsidRPr="00CB6975" w:rsidRDefault="003133A5" w:rsidP="00D14072">
            <w:pPr>
              <w:pStyle w:val="TAC"/>
              <w:rPr>
                <w:sz w:val="16"/>
                <w:szCs w:val="16"/>
                <w:lang w:eastAsia="zh-CN"/>
              </w:rPr>
            </w:pPr>
            <w:r w:rsidRPr="00CB6975">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BC690D3" w14:textId="77777777" w:rsidR="003133A5" w:rsidRPr="00CB6975" w:rsidRDefault="003133A5" w:rsidP="00D14072">
            <w:pPr>
              <w:pStyle w:val="TAL"/>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AEE32B" w14:textId="77777777" w:rsidR="003133A5" w:rsidRPr="00CB6975" w:rsidRDefault="003133A5" w:rsidP="00D14072">
            <w:pPr>
              <w:pStyle w:val="TAL"/>
              <w:jc w:val="right"/>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4DAD7B" w14:textId="77777777" w:rsidR="003133A5" w:rsidRPr="00CB6975" w:rsidRDefault="003133A5" w:rsidP="00D14072">
            <w:pPr>
              <w:pStyle w:val="TAC"/>
              <w:rPr>
                <w:sz w:val="16"/>
                <w:szCs w:val="16"/>
                <w:lang w:eastAsia="zh-CN"/>
              </w:rPr>
            </w:pPr>
            <w:r w:rsidRPr="00CB6975">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051EBF" w14:textId="77777777" w:rsidR="003133A5" w:rsidRPr="00CB6975" w:rsidRDefault="003133A5" w:rsidP="00D14072">
            <w:pPr>
              <w:pStyle w:val="TAC"/>
              <w:jc w:val="left"/>
              <w:rPr>
                <w:sz w:val="16"/>
                <w:szCs w:val="16"/>
                <w:lang w:eastAsia="zh-CN"/>
              </w:rPr>
            </w:pPr>
            <w:r w:rsidRPr="00CB6975">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98823" w14:textId="77777777" w:rsidR="003133A5" w:rsidRPr="00CB6975" w:rsidRDefault="003133A5" w:rsidP="00D14072">
            <w:pPr>
              <w:pStyle w:val="TAC"/>
              <w:rPr>
                <w:sz w:val="16"/>
                <w:szCs w:val="16"/>
                <w:lang w:eastAsia="zh-CN"/>
              </w:rPr>
            </w:pPr>
            <w:r w:rsidRPr="00CB6975">
              <w:rPr>
                <w:sz w:val="16"/>
                <w:szCs w:val="16"/>
                <w:lang w:eastAsia="zh-CN"/>
              </w:rPr>
              <w:t>16.1.1</w:t>
            </w:r>
          </w:p>
        </w:tc>
      </w:tr>
      <w:tr w:rsidR="003133A5" w:rsidRPr="00CB6975" w14:paraId="23CE198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1E4DB97"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C8E056"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530ABB" w14:textId="77777777" w:rsidR="003133A5" w:rsidRPr="00CB6975" w:rsidRDefault="003133A5" w:rsidP="00D14072">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CF56FD" w14:textId="77777777" w:rsidR="003133A5" w:rsidRPr="00CB6975" w:rsidRDefault="003133A5" w:rsidP="00D14072">
            <w:pPr>
              <w:pStyle w:val="TAL"/>
              <w:rPr>
                <w:sz w:val="16"/>
                <w:szCs w:val="16"/>
                <w:lang w:eastAsia="zh-CN"/>
              </w:rPr>
            </w:pPr>
            <w:r w:rsidRPr="00CB6975">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490472" w14:textId="77777777" w:rsidR="003133A5" w:rsidRPr="00CB6975" w:rsidRDefault="003133A5" w:rsidP="00D14072">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3C6FC5" w14:textId="77777777" w:rsidR="003133A5" w:rsidRPr="00CB6975" w:rsidRDefault="003133A5" w:rsidP="00D14072">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29890D6" w14:textId="77777777" w:rsidR="003133A5" w:rsidRPr="00CB6975" w:rsidRDefault="003133A5" w:rsidP="00D14072">
            <w:pPr>
              <w:pStyle w:val="TAC"/>
              <w:jc w:val="left"/>
              <w:rPr>
                <w:sz w:val="16"/>
                <w:szCs w:val="16"/>
                <w:lang w:eastAsia="zh-CN"/>
              </w:rPr>
            </w:pPr>
            <w:r w:rsidRPr="00CB6975">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94B65"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0235864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4B59CCB" w14:textId="77777777" w:rsidR="003133A5" w:rsidRPr="00CB6975" w:rsidRDefault="003133A5" w:rsidP="00D14072">
            <w:pPr>
              <w:pStyle w:val="TAC"/>
              <w:rPr>
                <w:sz w:val="16"/>
                <w:szCs w:val="16"/>
                <w:lang w:eastAsia="zh-CN"/>
              </w:rPr>
            </w:pPr>
            <w:r w:rsidRPr="00CB6975">
              <w:rPr>
                <w:sz w:val="16"/>
                <w:szCs w:val="16"/>
                <w:lang w:eastAsia="zh-CN"/>
              </w:rPr>
              <w:lastRenderedPageBreak/>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4CE84C"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786933" w14:textId="77777777" w:rsidR="003133A5" w:rsidRPr="00CB6975" w:rsidRDefault="003133A5" w:rsidP="00D14072">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68AF35" w14:textId="77777777" w:rsidR="003133A5" w:rsidRPr="00CB6975" w:rsidRDefault="003133A5" w:rsidP="00D14072">
            <w:pPr>
              <w:pStyle w:val="TAL"/>
              <w:rPr>
                <w:sz w:val="16"/>
                <w:szCs w:val="16"/>
                <w:lang w:eastAsia="zh-CN"/>
              </w:rPr>
            </w:pPr>
            <w:r w:rsidRPr="00CB6975">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164A64" w14:textId="77777777" w:rsidR="003133A5" w:rsidRPr="00CB6975" w:rsidRDefault="003133A5" w:rsidP="00D14072">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309267" w14:textId="77777777" w:rsidR="003133A5" w:rsidRPr="00CB6975" w:rsidRDefault="003133A5" w:rsidP="00D14072">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6D5C79" w14:textId="77777777" w:rsidR="003133A5" w:rsidRPr="00CB6975" w:rsidRDefault="003133A5" w:rsidP="00D14072">
            <w:pPr>
              <w:pStyle w:val="TAC"/>
              <w:jc w:val="left"/>
              <w:rPr>
                <w:sz w:val="16"/>
                <w:szCs w:val="16"/>
                <w:lang w:eastAsia="zh-CN"/>
              </w:rPr>
            </w:pPr>
            <w:r w:rsidRPr="00CB6975">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16CBD"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0B7CE35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A6BF4D4"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9C4FF7"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9B4BD9A" w14:textId="77777777" w:rsidR="003133A5" w:rsidRPr="00CB6975" w:rsidRDefault="003133A5" w:rsidP="00D14072">
            <w:pPr>
              <w:pStyle w:val="TAC"/>
              <w:rPr>
                <w:sz w:val="16"/>
                <w:szCs w:val="16"/>
                <w:lang w:eastAsia="zh-CN"/>
              </w:rPr>
            </w:pPr>
            <w:r w:rsidRPr="00CB6975">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DA94FD" w14:textId="77777777" w:rsidR="003133A5" w:rsidRPr="00CB6975" w:rsidRDefault="003133A5" w:rsidP="00D14072">
            <w:pPr>
              <w:pStyle w:val="TAL"/>
              <w:rPr>
                <w:sz w:val="16"/>
                <w:szCs w:val="16"/>
                <w:lang w:eastAsia="zh-CN"/>
              </w:rPr>
            </w:pPr>
            <w:r w:rsidRPr="00CB6975">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9271CC" w14:textId="77777777" w:rsidR="003133A5" w:rsidRPr="00CB6975" w:rsidRDefault="003133A5" w:rsidP="00D14072">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246850"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DC2B0A9" w14:textId="77777777" w:rsidR="003133A5" w:rsidRPr="00CB6975" w:rsidRDefault="003133A5" w:rsidP="00D14072">
            <w:pPr>
              <w:pStyle w:val="TAC"/>
              <w:jc w:val="left"/>
              <w:rPr>
                <w:sz w:val="16"/>
                <w:szCs w:val="16"/>
                <w:lang w:eastAsia="zh-CN"/>
              </w:rPr>
            </w:pPr>
            <w:r w:rsidRPr="00CB6975">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016F0"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143607E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12A0E2B"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E5CBD"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E8A5B1" w14:textId="77777777" w:rsidR="003133A5" w:rsidRPr="00CB6975" w:rsidRDefault="003133A5" w:rsidP="00D14072">
            <w:pPr>
              <w:pStyle w:val="TAC"/>
              <w:rPr>
                <w:sz w:val="16"/>
                <w:szCs w:val="16"/>
                <w:lang w:eastAsia="zh-CN"/>
              </w:rPr>
            </w:pPr>
            <w:r w:rsidRPr="00CB6975">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292169" w14:textId="77777777" w:rsidR="003133A5" w:rsidRPr="00CB6975" w:rsidRDefault="003133A5" w:rsidP="00D14072">
            <w:pPr>
              <w:pStyle w:val="TAL"/>
              <w:rPr>
                <w:sz w:val="16"/>
                <w:szCs w:val="16"/>
                <w:lang w:eastAsia="zh-CN"/>
              </w:rPr>
            </w:pPr>
            <w:r w:rsidRPr="00CB6975">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F39621" w14:textId="77777777" w:rsidR="003133A5" w:rsidRPr="00CB6975" w:rsidRDefault="003133A5" w:rsidP="00D14072">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D359CA" w14:textId="77777777" w:rsidR="003133A5" w:rsidRPr="00CB6975" w:rsidRDefault="003133A5" w:rsidP="00D14072">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286024" w14:textId="77777777" w:rsidR="003133A5" w:rsidRPr="00CB6975" w:rsidRDefault="003133A5" w:rsidP="00D14072">
            <w:pPr>
              <w:pStyle w:val="TAC"/>
              <w:jc w:val="left"/>
              <w:rPr>
                <w:sz w:val="16"/>
                <w:szCs w:val="16"/>
                <w:lang w:eastAsia="zh-CN"/>
              </w:rPr>
            </w:pPr>
            <w:r w:rsidRPr="00CB6975">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D230B"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2A72E9B8"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7DB125E"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5CA958"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D95EEC" w14:textId="77777777" w:rsidR="003133A5" w:rsidRPr="00CB6975" w:rsidRDefault="003133A5" w:rsidP="00D14072">
            <w:pPr>
              <w:pStyle w:val="TAC"/>
              <w:rPr>
                <w:sz w:val="16"/>
                <w:szCs w:val="16"/>
                <w:lang w:eastAsia="zh-CN"/>
              </w:rPr>
            </w:pPr>
            <w:r w:rsidRPr="00CB6975">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1B684B" w14:textId="77777777" w:rsidR="003133A5" w:rsidRPr="00CB6975" w:rsidRDefault="003133A5" w:rsidP="00D14072">
            <w:pPr>
              <w:pStyle w:val="TAL"/>
              <w:rPr>
                <w:sz w:val="16"/>
                <w:szCs w:val="16"/>
                <w:lang w:eastAsia="zh-CN"/>
              </w:rPr>
            </w:pPr>
            <w:r w:rsidRPr="00CB6975">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7CAF94" w14:textId="77777777" w:rsidR="003133A5" w:rsidRPr="00CB6975" w:rsidRDefault="003133A5" w:rsidP="00D14072">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68B2A8"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89AB477" w14:textId="77777777" w:rsidR="003133A5" w:rsidRPr="00CB6975" w:rsidRDefault="003133A5" w:rsidP="00D14072">
            <w:pPr>
              <w:pStyle w:val="TAC"/>
              <w:jc w:val="left"/>
              <w:rPr>
                <w:sz w:val="16"/>
                <w:szCs w:val="16"/>
                <w:lang w:eastAsia="zh-CN"/>
              </w:rPr>
            </w:pPr>
            <w:r w:rsidRPr="00CB6975">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A267B"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3D4EC5A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57CF1B1"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50CF77"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3402F7" w14:textId="77777777" w:rsidR="003133A5" w:rsidRPr="00CB6975" w:rsidRDefault="003133A5" w:rsidP="00D14072">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628596" w14:textId="77777777" w:rsidR="003133A5" w:rsidRPr="00CB6975" w:rsidRDefault="003133A5" w:rsidP="00D14072">
            <w:pPr>
              <w:pStyle w:val="TAL"/>
              <w:rPr>
                <w:sz w:val="16"/>
                <w:szCs w:val="16"/>
                <w:lang w:eastAsia="zh-CN"/>
              </w:rPr>
            </w:pPr>
            <w:r w:rsidRPr="00CB6975">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ABACBF" w14:textId="77777777" w:rsidR="003133A5" w:rsidRPr="00CB6975" w:rsidRDefault="003133A5" w:rsidP="00D14072">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0F12C0"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24F10CA" w14:textId="77777777" w:rsidR="003133A5" w:rsidRPr="00CB6975" w:rsidRDefault="003133A5" w:rsidP="00D14072">
            <w:pPr>
              <w:pStyle w:val="TAC"/>
              <w:jc w:val="left"/>
              <w:rPr>
                <w:sz w:val="16"/>
                <w:szCs w:val="16"/>
                <w:lang w:eastAsia="zh-CN"/>
              </w:rPr>
            </w:pPr>
            <w:r w:rsidRPr="00CB6975">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3E255"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35A582C1"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2005096"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204C95"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26AB8C" w14:textId="77777777" w:rsidR="003133A5" w:rsidRPr="00CB6975" w:rsidRDefault="003133A5" w:rsidP="00D14072">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8FF546" w14:textId="77777777" w:rsidR="003133A5" w:rsidRPr="00CB6975" w:rsidRDefault="003133A5" w:rsidP="00D14072">
            <w:pPr>
              <w:pStyle w:val="TAL"/>
              <w:rPr>
                <w:sz w:val="16"/>
                <w:szCs w:val="16"/>
                <w:lang w:eastAsia="zh-CN"/>
              </w:rPr>
            </w:pPr>
            <w:r w:rsidRPr="00CB6975">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C148FC" w14:textId="77777777" w:rsidR="003133A5" w:rsidRPr="00CB6975" w:rsidRDefault="003133A5" w:rsidP="00D14072">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19BB1F"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22C6A5B" w14:textId="77777777" w:rsidR="003133A5" w:rsidRPr="00CB6975" w:rsidRDefault="003133A5" w:rsidP="00D14072">
            <w:pPr>
              <w:pStyle w:val="TAC"/>
              <w:jc w:val="left"/>
              <w:rPr>
                <w:sz w:val="16"/>
                <w:szCs w:val="16"/>
                <w:lang w:eastAsia="zh-CN"/>
              </w:rPr>
            </w:pPr>
            <w:r w:rsidRPr="00CB6975">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8F395"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5BFEA952"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99607F9"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BC9779"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0BE9C2" w14:textId="77777777" w:rsidR="003133A5" w:rsidRPr="00CB6975" w:rsidRDefault="003133A5" w:rsidP="00D14072">
            <w:pPr>
              <w:pStyle w:val="TAC"/>
              <w:rPr>
                <w:sz w:val="16"/>
                <w:szCs w:val="16"/>
                <w:lang w:eastAsia="zh-CN"/>
              </w:rPr>
            </w:pPr>
            <w:r w:rsidRPr="00CB6975">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136110" w14:textId="77777777" w:rsidR="003133A5" w:rsidRPr="00CB6975" w:rsidRDefault="003133A5" w:rsidP="00D14072">
            <w:pPr>
              <w:pStyle w:val="TAL"/>
              <w:rPr>
                <w:sz w:val="16"/>
                <w:szCs w:val="16"/>
                <w:lang w:eastAsia="zh-CN"/>
              </w:rPr>
            </w:pPr>
            <w:r w:rsidRPr="00CB6975">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F7563" w14:textId="77777777" w:rsidR="003133A5" w:rsidRPr="00CB6975" w:rsidRDefault="003133A5" w:rsidP="00D14072">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C710E3"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DF9799" w14:textId="77777777" w:rsidR="003133A5" w:rsidRPr="00CB6975" w:rsidRDefault="003133A5" w:rsidP="00D14072">
            <w:pPr>
              <w:pStyle w:val="TAC"/>
              <w:jc w:val="left"/>
              <w:rPr>
                <w:sz w:val="16"/>
                <w:szCs w:val="16"/>
                <w:lang w:eastAsia="zh-CN"/>
              </w:rPr>
            </w:pPr>
            <w:r w:rsidRPr="00CB6975">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7BF31"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57F1E80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3B285A1"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BD5F56"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5FF24A9" w14:textId="77777777" w:rsidR="003133A5" w:rsidRPr="00CB6975" w:rsidRDefault="003133A5" w:rsidP="00D14072">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2E26A4" w14:textId="77777777" w:rsidR="003133A5" w:rsidRPr="00CB6975" w:rsidRDefault="003133A5" w:rsidP="00D14072">
            <w:pPr>
              <w:pStyle w:val="TAL"/>
              <w:rPr>
                <w:sz w:val="16"/>
                <w:szCs w:val="16"/>
                <w:lang w:eastAsia="zh-CN"/>
              </w:rPr>
            </w:pPr>
            <w:r w:rsidRPr="00CB6975">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8D1162" w14:textId="77777777" w:rsidR="003133A5" w:rsidRPr="00CB6975" w:rsidRDefault="003133A5" w:rsidP="00D14072">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E0B218"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1D263A" w14:textId="77777777" w:rsidR="003133A5" w:rsidRPr="00CB6975" w:rsidRDefault="003133A5" w:rsidP="00D14072">
            <w:pPr>
              <w:pStyle w:val="TAC"/>
              <w:jc w:val="left"/>
              <w:rPr>
                <w:sz w:val="16"/>
                <w:szCs w:val="16"/>
                <w:lang w:eastAsia="zh-CN"/>
              </w:rPr>
            </w:pPr>
            <w:r w:rsidRPr="00CB6975">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03AF1"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3619DB1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65FEC8C"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2AF0B"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7022052" w14:textId="77777777" w:rsidR="003133A5" w:rsidRPr="00CB6975" w:rsidRDefault="003133A5" w:rsidP="00D14072">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9ED624" w14:textId="77777777" w:rsidR="003133A5" w:rsidRPr="00CB6975" w:rsidRDefault="003133A5" w:rsidP="00D14072">
            <w:pPr>
              <w:pStyle w:val="TAL"/>
              <w:rPr>
                <w:sz w:val="16"/>
                <w:szCs w:val="16"/>
                <w:lang w:eastAsia="zh-CN"/>
              </w:rPr>
            </w:pPr>
            <w:r w:rsidRPr="00CB6975">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89C937" w14:textId="77777777" w:rsidR="003133A5" w:rsidRPr="00CB6975" w:rsidRDefault="003133A5" w:rsidP="00D14072">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F92E48" w14:textId="77777777" w:rsidR="003133A5" w:rsidRPr="00CB6975" w:rsidRDefault="003133A5" w:rsidP="00D14072">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7137D3" w14:textId="77777777" w:rsidR="003133A5" w:rsidRPr="00CB6975" w:rsidRDefault="003133A5" w:rsidP="00D14072">
            <w:pPr>
              <w:pStyle w:val="TAC"/>
              <w:jc w:val="left"/>
              <w:rPr>
                <w:sz w:val="16"/>
                <w:szCs w:val="16"/>
                <w:lang w:eastAsia="zh-CN"/>
              </w:rPr>
            </w:pPr>
            <w:r w:rsidRPr="00CB6975">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79847"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17A55827"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8F718F0"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847445"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66D670A" w14:textId="77777777" w:rsidR="003133A5" w:rsidRPr="00CB6975" w:rsidRDefault="003133A5" w:rsidP="00D14072">
            <w:pPr>
              <w:pStyle w:val="TAC"/>
              <w:rPr>
                <w:sz w:val="16"/>
                <w:szCs w:val="16"/>
                <w:lang w:eastAsia="zh-CN"/>
              </w:rPr>
            </w:pPr>
            <w:r w:rsidRPr="00CB6975">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16BAA8" w14:textId="77777777" w:rsidR="003133A5" w:rsidRPr="00CB6975" w:rsidRDefault="003133A5" w:rsidP="00D14072">
            <w:pPr>
              <w:pStyle w:val="TAL"/>
              <w:rPr>
                <w:sz w:val="16"/>
                <w:szCs w:val="16"/>
                <w:lang w:eastAsia="zh-CN"/>
              </w:rPr>
            </w:pPr>
            <w:r w:rsidRPr="00CB6975">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039892" w14:textId="77777777" w:rsidR="003133A5" w:rsidRPr="00CB6975" w:rsidRDefault="003133A5" w:rsidP="00D14072">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00F533"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CB8F67" w14:textId="77777777" w:rsidR="003133A5" w:rsidRPr="00CB6975" w:rsidRDefault="003133A5" w:rsidP="00D14072">
            <w:pPr>
              <w:pStyle w:val="TAC"/>
              <w:jc w:val="left"/>
              <w:rPr>
                <w:sz w:val="16"/>
                <w:szCs w:val="16"/>
                <w:lang w:eastAsia="zh-CN"/>
              </w:rPr>
            </w:pPr>
            <w:r w:rsidRPr="00CB6975">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92F38"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3C16FFE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D339DB8"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36759D"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4AAC60" w14:textId="77777777" w:rsidR="003133A5" w:rsidRPr="00CB6975" w:rsidRDefault="003133A5" w:rsidP="00D14072">
            <w:pPr>
              <w:pStyle w:val="TAC"/>
              <w:rPr>
                <w:sz w:val="16"/>
                <w:szCs w:val="16"/>
                <w:lang w:eastAsia="zh-CN"/>
              </w:rPr>
            </w:pPr>
            <w:r w:rsidRPr="00CB6975">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C3BC62" w14:textId="77777777" w:rsidR="003133A5" w:rsidRPr="00CB6975" w:rsidRDefault="003133A5" w:rsidP="00D14072">
            <w:pPr>
              <w:pStyle w:val="TAL"/>
              <w:rPr>
                <w:sz w:val="16"/>
                <w:szCs w:val="16"/>
                <w:lang w:eastAsia="zh-CN"/>
              </w:rPr>
            </w:pPr>
            <w:r w:rsidRPr="00CB697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EFE34" w14:textId="77777777" w:rsidR="003133A5" w:rsidRPr="00CB6975" w:rsidRDefault="003133A5" w:rsidP="00D14072">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0ADB72"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9173FC" w14:textId="77777777" w:rsidR="003133A5" w:rsidRPr="00CB6975" w:rsidRDefault="003133A5" w:rsidP="00D14072">
            <w:pPr>
              <w:pStyle w:val="TAC"/>
              <w:jc w:val="left"/>
              <w:rPr>
                <w:sz w:val="16"/>
                <w:szCs w:val="16"/>
                <w:lang w:eastAsia="zh-CN"/>
              </w:rPr>
            </w:pPr>
            <w:r w:rsidRPr="00CB6975">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1B8700"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06EE213A"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9638F17" w14:textId="77777777" w:rsidR="003133A5" w:rsidRPr="00CB6975" w:rsidRDefault="003133A5" w:rsidP="00D14072">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54736" w14:textId="77777777" w:rsidR="003133A5" w:rsidRPr="00CB6975" w:rsidRDefault="003133A5" w:rsidP="00D14072">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39C500" w14:textId="77777777" w:rsidR="003133A5" w:rsidRPr="00CB6975" w:rsidRDefault="003133A5" w:rsidP="00D14072">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7576E" w14:textId="77777777" w:rsidR="003133A5" w:rsidRPr="00CB6975" w:rsidRDefault="003133A5" w:rsidP="00D14072">
            <w:pPr>
              <w:pStyle w:val="TAL"/>
              <w:rPr>
                <w:rFonts w:cs="Arial"/>
                <w:sz w:val="16"/>
                <w:szCs w:val="16"/>
              </w:rPr>
            </w:pPr>
            <w:r w:rsidRPr="00CB6975">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F20D47" w14:textId="77777777" w:rsidR="003133A5" w:rsidRPr="00CB6975" w:rsidRDefault="003133A5" w:rsidP="00D14072">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40913"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0D0528" w14:textId="77777777" w:rsidR="003133A5" w:rsidRPr="00CB6975" w:rsidRDefault="003133A5" w:rsidP="00D14072">
            <w:pPr>
              <w:pStyle w:val="TAC"/>
              <w:jc w:val="left"/>
              <w:rPr>
                <w:rFonts w:cs="Arial"/>
                <w:sz w:val="16"/>
                <w:szCs w:val="16"/>
              </w:rPr>
            </w:pPr>
            <w:r w:rsidRPr="00CB6975">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B8EB2" w14:textId="77777777" w:rsidR="003133A5" w:rsidRPr="00CB6975" w:rsidRDefault="003133A5" w:rsidP="00D14072">
            <w:pPr>
              <w:pStyle w:val="TAC"/>
              <w:rPr>
                <w:sz w:val="16"/>
                <w:szCs w:val="16"/>
                <w:lang w:eastAsia="zh-CN"/>
              </w:rPr>
            </w:pPr>
            <w:r w:rsidRPr="00CB6975">
              <w:rPr>
                <w:rFonts w:hint="eastAsia"/>
                <w:sz w:val="16"/>
                <w:szCs w:val="16"/>
                <w:lang w:eastAsia="zh-CN"/>
              </w:rPr>
              <w:t>16.3.0</w:t>
            </w:r>
          </w:p>
        </w:tc>
      </w:tr>
      <w:tr w:rsidR="003133A5" w:rsidRPr="00CB6975" w14:paraId="60176C8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87D6A62" w14:textId="77777777" w:rsidR="003133A5" w:rsidRPr="00CB6975" w:rsidRDefault="003133A5" w:rsidP="00D14072">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673A44" w14:textId="77777777" w:rsidR="003133A5" w:rsidRPr="00CB6975" w:rsidRDefault="003133A5" w:rsidP="00D14072">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334EE5" w14:textId="77777777" w:rsidR="003133A5" w:rsidRPr="00CB6975" w:rsidRDefault="003133A5" w:rsidP="00D14072">
            <w:pPr>
              <w:pStyle w:val="TAC"/>
              <w:rPr>
                <w:sz w:val="16"/>
                <w:szCs w:val="16"/>
                <w:lang w:eastAsia="zh-CN"/>
              </w:rPr>
            </w:pPr>
            <w:r w:rsidRPr="00CB6975">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667B57" w14:textId="77777777" w:rsidR="003133A5" w:rsidRPr="00CB6975" w:rsidRDefault="003133A5" w:rsidP="00D14072">
            <w:pPr>
              <w:pStyle w:val="TAL"/>
              <w:rPr>
                <w:rFonts w:cs="Arial"/>
                <w:sz w:val="16"/>
                <w:szCs w:val="16"/>
              </w:rPr>
            </w:pPr>
            <w:r w:rsidRPr="00CB6975">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966B69" w14:textId="77777777" w:rsidR="003133A5" w:rsidRPr="00CB6975" w:rsidRDefault="003133A5" w:rsidP="00D14072">
            <w:pPr>
              <w:pStyle w:val="TAL"/>
              <w:jc w:val="right"/>
              <w:rPr>
                <w:rFonts w:cs="Arial"/>
                <w:sz w:val="16"/>
                <w:szCs w:val="16"/>
                <w:lang w:eastAsia="zh-CN"/>
              </w:rPr>
            </w:pPr>
            <w:r w:rsidRPr="00CB6975">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35477"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EC3159" w14:textId="77777777" w:rsidR="003133A5" w:rsidRPr="00CB6975" w:rsidRDefault="003133A5" w:rsidP="00D14072">
            <w:pPr>
              <w:pStyle w:val="TAC"/>
              <w:jc w:val="left"/>
              <w:rPr>
                <w:rFonts w:cs="Arial"/>
                <w:sz w:val="16"/>
                <w:szCs w:val="16"/>
              </w:rPr>
            </w:pPr>
            <w:r w:rsidRPr="00CB6975">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DEE30" w14:textId="77777777" w:rsidR="003133A5" w:rsidRPr="00CB6975" w:rsidRDefault="003133A5" w:rsidP="00D14072">
            <w:pPr>
              <w:pStyle w:val="TAC"/>
              <w:rPr>
                <w:sz w:val="16"/>
                <w:szCs w:val="16"/>
                <w:lang w:eastAsia="zh-CN"/>
              </w:rPr>
            </w:pPr>
            <w:r w:rsidRPr="00CB6975">
              <w:rPr>
                <w:rFonts w:hint="eastAsia"/>
                <w:sz w:val="16"/>
                <w:szCs w:val="16"/>
                <w:lang w:eastAsia="zh-CN"/>
              </w:rPr>
              <w:t>16.3.0</w:t>
            </w:r>
          </w:p>
        </w:tc>
      </w:tr>
      <w:tr w:rsidR="003133A5" w:rsidRPr="00CB6975" w14:paraId="13D35CA8"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AB1649" w14:textId="77777777" w:rsidR="003133A5" w:rsidRPr="00CB6975" w:rsidRDefault="003133A5" w:rsidP="00D14072">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782E4E8" w14:textId="77777777" w:rsidR="003133A5" w:rsidRPr="00CB6975" w:rsidRDefault="003133A5" w:rsidP="00D14072">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39471D2" w14:textId="77777777" w:rsidR="003133A5" w:rsidRPr="00CB6975" w:rsidRDefault="003133A5" w:rsidP="00D14072">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0DF6173" w14:textId="77777777" w:rsidR="003133A5" w:rsidRPr="00CB6975" w:rsidRDefault="003133A5" w:rsidP="00D14072">
            <w:pPr>
              <w:pStyle w:val="TAL"/>
              <w:rPr>
                <w:rFonts w:cs="Arial"/>
                <w:sz w:val="16"/>
                <w:szCs w:val="16"/>
              </w:rPr>
            </w:pPr>
            <w:r w:rsidRPr="00CB6975">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A62A7" w14:textId="77777777" w:rsidR="003133A5" w:rsidRPr="00CB6975" w:rsidRDefault="003133A5" w:rsidP="00D14072">
            <w:pPr>
              <w:pStyle w:val="TAL"/>
              <w:jc w:val="right"/>
              <w:rPr>
                <w:rFonts w:cs="Arial"/>
                <w:sz w:val="16"/>
                <w:szCs w:val="16"/>
                <w:lang w:eastAsia="zh-CN"/>
              </w:rPr>
            </w:pPr>
            <w:r w:rsidRPr="00CB6975">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976D65"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4C9588" w14:textId="77777777" w:rsidR="003133A5" w:rsidRPr="00CB6975" w:rsidRDefault="003133A5" w:rsidP="00D14072">
            <w:pPr>
              <w:pStyle w:val="TAC"/>
              <w:jc w:val="left"/>
              <w:rPr>
                <w:rFonts w:cs="Arial"/>
                <w:sz w:val="16"/>
                <w:szCs w:val="16"/>
              </w:rPr>
            </w:pPr>
            <w:r w:rsidRPr="00CB6975">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115414" w14:textId="77777777" w:rsidR="003133A5" w:rsidRPr="00CB6975" w:rsidRDefault="003133A5" w:rsidP="00D14072">
            <w:pPr>
              <w:pStyle w:val="TAC"/>
              <w:rPr>
                <w:sz w:val="16"/>
                <w:szCs w:val="16"/>
                <w:lang w:eastAsia="zh-CN"/>
              </w:rPr>
            </w:pPr>
            <w:r w:rsidRPr="00CB6975">
              <w:rPr>
                <w:rFonts w:hint="eastAsia"/>
                <w:sz w:val="16"/>
                <w:szCs w:val="16"/>
                <w:lang w:eastAsia="zh-CN"/>
              </w:rPr>
              <w:t>16.3.0</w:t>
            </w:r>
          </w:p>
        </w:tc>
      </w:tr>
      <w:tr w:rsidR="003133A5" w:rsidRPr="00CB6975" w14:paraId="5BDD0801"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E966742" w14:textId="77777777" w:rsidR="003133A5" w:rsidRPr="00CB6975" w:rsidRDefault="003133A5" w:rsidP="00D14072">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041ABA" w14:textId="77777777" w:rsidR="003133A5" w:rsidRPr="00CB6975" w:rsidRDefault="003133A5" w:rsidP="00D14072">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8243E9" w14:textId="77777777" w:rsidR="003133A5" w:rsidRPr="00CB6975" w:rsidRDefault="003133A5" w:rsidP="00D14072">
            <w:pPr>
              <w:pStyle w:val="TAC"/>
              <w:rPr>
                <w:sz w:val="16"/>
                <w:szCs w:val="16"/>
                <w:lang w:eastAsia="zh-CN"/>
              </w:rPr>
            </w:pPr>
            <w:r w:rsidRPr="00CB6975">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42286" w14:textId="77777777" w:rsidR="003133A5" w:rsidRPr="00CB6975" w:rsidRDefault="003133A5" w:rsidP="00D14072">
            <w:pPr>
              <w:pStyle w:val="TAL"/>
              <w:rPr>
                <w:rFonts w:cs="Arial"/>
                <w:sz w:val="16"/>
                <w:szCs w:val="16"/>
              </w:rPr>
            </w:pPr>
            <w:r w:rsidRPr="00CB6975">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5D698F" w14:textId="77777777" w:rsidR="003133A5" w:rsidRPr="00CB6975" w:rsidRDefault="003133A5" w:rsidP="00D14072">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78EF4"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41815" w14:textId="77777777" w:rsidR="003133A5" w:rsidRPr="00CB6975" w:rsidRDefault="003133A5" w:rsidP="00D14072">
            <w:pPr>
              <w:pStyle w:val="TAC"/>
              <w:jc w:val="left"/>
              <w:rPr>
                <w:rFonts w:cs="Arial"/>
                <w:sz w:val="16"/>
                <w:szCs w:val="16"/>
              </w:rPr>
            </w:pPr>
            <w:r w:rsidRPr="00CB6975">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CB79E" w14:textId="77777777" w:rsidR="003133A5" w:rsidRPr="00CB6975" w:rsidRDefault="003133A5" w:rsidP="00D14072">
            <w:pPr>
              <w:pStyle w:val="TAC"/>
              <w:rPr>
                <w:sz w:val="16"/>
                <w:szCs w:val="16"/>
                <w:lang w:eastAsia="zh-CN"/>
              </w:rPr>
            </w:pPr>
            <w:r w:rsidRPr="00CB6975">
              <w:rPr>
                <w:rFonts w:hint="eastAsia"/>
                <w:sz w:val="16"/>
                <w:szCs w:val="16"/>
                <w:lang w:eastAsia="zh-CN"/>
              </w:rPr>
              <w:t>16.3.0</w:t>
            </w:r>
          </w:p>
        </w:tc>
      </w:tr>
      <w:tr w:rsidR="003133A5" w:rsidRPr="00CB6975" w14:paraId="4365045A"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498905E0" w14:textId="77777777" w:rsidR="003133A5" w:rsidRPr="00CB6975" w:rsidRDefault="003133A5" w:rsidP="00D14072">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B3315A" w14:textId="77777777" w:rsidR="003133A5" w:rsidRPr="00CB6975" w:rsidRDefault="003133A5" w:rsidP="00D14072">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790E67" w14:textId="77777777" w:rsidR="003133A5" w:rsidRPr="00CB6975" w:rsidRDefault="003133A5" w:rsidP="00D14072">
            <w:pPr>
              <w:pStyle w:val="TAC"/>
              <w:rPr>
                <w:rFonts w:cs="Arial"/>
                <w:sz w:val="16"/>
                <w:szCs w:val="16"/>
                <w:lang w:eastAsia="zh-CN"/>
              </w:rPr>
            </w:pPr>
            <w:r w:rsidRPr="00CB6975">
              <w:rPr>
                <w:rFonts w:cs="Arial"/>
                <w:sz w:val="16"/>
                <w:szCs w:val="16"/>
              </w:rPr>
              <w:t>CP-2000</w:t>
            </w:r>
            <w:r w:rsidRPr="00CB6975">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A74EA" w14:textId="77777777" w:rsidR="003133A5" w:rsidRPr="00CB6975" w:rsidRDefault="003133A5" w:rsidP="00D14072">
            <w:pPr>
              <w:pStyle w:val="TAL"/>
              <w:rPr>
                <w:rFonts w:cs="Arial"/>
                <w:sz w:val="16"/>
                <w:szCs w:val="16"/>
                <w:lang w:eastAsia="zh-CN"/>
              </w:rPr>
            </w:pPr>
            <w:r w:rsidRPr="00CB6975">
              <w:rPr>
                <w:rFonts w:cs="Arial"/>
                <w:sz w:val="16"/>
                <w:szCs w:val="16"/>
              </w:rPr>
              <w:t>008</w:t>
            </w:r>
            <w:r w:rsidRPr="00CB6975">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D3F345" w14:textId="77777777" w:rsidR="003133A5" w:rsidRPr="00CB6975" w:rsidRDefault="003133A5" w:rsidP="00D14072">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89C1A"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F932A4" w14:textId="77777777" w:rsidR="003133A5" w:rsidRPr="00CB6975" w:rsidRDefault="003133A5" w:rsidP="00D14072">
            <w:pPr>
              <w:pStyle w:val="TAC"/>
              <w:jc w:val="left"/>
              <w:rPr>
                <w:rFonts w:cs="Arial"/>
                <w:sz w:val="16"/>
                <w:szCs w:val="16"/>
              </w:rPr>
            </w:pPr>
            <w:r w:rsidRPr="00CB6975">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82F7" w14:textId="77777777" w:rsidR="003133A5" w:rsidRPr="00CB6975" w:rsidRDefault="003133A5" w:rsidP="00D14072">
            <w:pPr>
              <w:pStyle w:val="TAC"/>
              <w:rPr>
                <w:sz w:val="16"/>
                <w:szCs w:val="16"/>
                <w:lang w:eastAsia="zh-CN"/>
              </w:rPr>
            </w:pPr>
            <w:r w:rsidRPr="00CB6975">
              <w:rPr>
                <w:rFonts w:hint="eastAsia"/>
                <w:sz w:val="16"/>
                <w:szCs w:val="16"/>
                <w:lang w:eastAsia="zh-CN"/>
              </w:rPr>
              <w:t>16.3.0</w:t>
            </w:r>
          </w:p>
        </w:tc>
      </w:tr>
      <w:tr w:rsidR="003133A5" w:rsidRPr="00CB6975" w14:paraId="3BFD509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564BEE3"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FBBF83"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EF581" w14:textId="77777777" w:rsidR="003133A5" w:rsidRPr="00CB6975" w:rsidRDefault="003133A5" w:rsidP="00D14072">
            <w:pPr>
              <w:pStyle w:val="TAC"/>
              <w:rPr>
                <w:rFonts w:cs="Arial"/>
                <w:sz w:val="16"/>
                <w:szCs w:val="16"/>
              </w:rPr>
            </w:pPr>
            <w:r w:rsidRPr="00CB6975">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D4BCC" w14:textId="77777777" w:rsidR="003133A5" w:rsidRPr="00CB6975" w:rsidRDefault="003133A5" w:rsidP="00D14072">
            <w:pPr>
              <w:pStyle w:val="TAL"/>
              <w:rPr>
                <w:rFonts w:cs="Arial"/>
                <w:sz w:val="16"/>
                <w:szCs w:val="16"/>
              </w:rPr>
            </w:pPr>
            <w:r w:rsidRPr="00CB6975">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A61CD91"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80234"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94628" w14:textId="77777777" w:rsidR="003133A5" w:rsidRPr="00CB6975" w:rsidRDefault="003133A5" w:rsidP="00D14072">
            <w:pPr>
              <w:pStyle w:val="TAC"/>
              <w:jc w:val="left"/>
              <w:rPr>
                <w:rFonts w:cs="Arial"/>
                <w:sz w:val="16"/>
                <w:szCs w:val="16"/>
              </w:rPr>
            </w:pPr>
            <w:r w:rsidRPr="00CB6975">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52806"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0F0BFDA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0086AC0"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F3F155"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7E42D0" w14:textId="77777777" w:rsidR="003133A5" w:rsidRPr="00CB6975" w:rsidRDefault="003133A5" w:rsidP="00D14072">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6137B" w14:textId="77777777" w:rsidR="003133A5" w:rsidRPr="00CB6975" w:rsidRDefault="003133A5" w:rsidP="00D14072">
            <w:pPr>
              <w:pStyle w:val="TAL"/>
              <w:rPr>
                <w:rFonts w:cs="Arial"/>
                <w:sz w:val="16"/>
                <w:szCs w:val="16"/>
              </w:rPr>
            </w:pPr>
            <w:r w:rsidRPr="00CB6975">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B64181"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BDA63"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F5F0B6" w14:textId="77777777" w:rsidR="003133A5" w:rsidRPr="00CB6975" w:rsidRDefault="003133A5" w:rsidP="00D14072">
            <w:pPr>
              <w:pStyle w:val="TAC"/>
              <w:jc w:val="left"/>
              <w:rPr>
                <w:rFonts w:cs="Arial"/>
                <w:sz w:val="16"/>
                <w:szCs w:val="16"/>
              </w:rPr>
            </w:pPr>
            <w:r w:rsidRPr="00CB6975">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073ED"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15339417"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A0FA0A1"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92159C"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53C257" w14:textId="77777777" w:rsidR="003133A5" w:rsidRPr="00CB6975" w:rsidRDefault="003133A5" w:rsidP="00D14072">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32DB8" w14:textId="77777777" w:rsidR="003133A5" w:rsidRPr="00CB6975" w:rsidRDefault="003133A5" w:rsidP="00D14072">
            <w:pPr>
              <w:pStyle w:val="TAL"/>
              <w:rPr>
                <w:rFonts w:cs="Arial"/>
                <w:sz w:val="16"/>
                <w:szCs w:val="16"/>
              </w:rPr>
            </w:pPr>
            <w:r w:rsidRPr="00CB6975">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0DA278"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E9907"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E18DAA" w14:textId="77777777" w:rsidR="003133A5" w:rsidRPr="00CB6975" w:rsidRDefault="003133A5" w:rsidP="00D14072">
            <w:pPr>
              <w:pStyle w:val="TAC"/>
              <w:jc w:val="left"/>
              <w:rPr>
                <w:rFonts w:cs="Arial"/>
                <w:sz w:val="16"/>
                <w:szCs w:val="16"/>
              </w:rPr>
            </w:pPr>
            <w:r w:rsidRPr="00CB6975">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90CB"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2360787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6C4EFBF"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2E77D5"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B8138D" w14:textId="77777777" w:rsidR="003133A5" w:rsidRPr="00CB6975" w:rsidRDefault="003133A5" w:rsidP="00D14072">
            <w:pPr>
              <w:pStyle w:val="TAC"/>
              <w:rPr>
                <w:rFonts w:cs="Arial"/>
                <w:sz w:val="16"/>
                <w:szCs w:val="16"/>
              </w:rPr>
            </w:pPr>
            <w:r w:rsidRPr="00CB6975">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2D4BA" w14:textId="77777777" w:rsidR="003133A5" w:rsidRPr="00CB6975" w:rsidRDefault="003133A5" w:rsidP="00D14072">
            <w:pPr>
              <w:pStyle w:val="TAL"/>
              <w:rPr>
                <w:rFonts w:cs="Arial"/>
                <w:sz w:val="16"/>
                <w:szCs w:val="16"/>
              </w:rPr>
            </w:pPr>
            <w:r w:rsidRPr="00CB6975">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7A881"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83AE6"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0861D3" w14:textId="77777777" w:rsidR="003133A5" w:rsidRPr="00CB6975" w:rsidRDefault="003133A5" w:rsidP="00D14072">
            <w:pPr>
              <w:pStyle w:val="TAC"/>
              <w:jc w:val="left"/>
              <w:rPr>
                <w:rFonts w:cs="Arial"/>
                <w:sz w:val="16"/>
                <w:szCs w:val="16"/>
              </w:rPr>
            </w:pPr>
            <w:r w:rsidRPr="00CB6975">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D8E14"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27F3D37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46FA8DF4"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2494DF"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6FF093" w14:textId="77777777" w:rsidR="003133A5" w:rsidRPr="00CB6975" w:rsidRDefault="003133A5" w:rsidP="00D14072">
            <w:pPr>
              <w:pStyle w:val="TAC"/>
              <w:rPr>
                <w:rFonts w:cs="Arial"/>
                <w:sz w:val="16"/>
                <w:szCs w:val="16"/>
              </w:rPr>
            </w:pPr>
            <w:r w:rsidRPr="00CB6975">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6D0EC4" w14:textId="77777777" w:rsidR="003133A5" w:rsidRPr="00CB6975" w:rsidRDefault="003133A5" w:rsidP="00D14072">
            <w:pPr>
              <w:pStyle w:val="TAL"/>
              <w:rPr>
                <w:rFonts w:cs="Arial"/>
                <w:sz w:val="16"/>
                <w:szCs w:val="16"/>
              </w:rPr>
            </w:pPr>
            <w:r w:rsidRPr="00CB6975">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DC6D76"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03629" w14:textId="77777777" w:rsidR="003133A5" w:rsidRPr="00CB6975" w:rsidRDefault="003133A5" w:rsidP="00D14072">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AAB20" w14:textId="77777777" w:rsidR="003133A5" w:rsidRPr="00CB6975" w:rsidRDefault="003133A5" w:rsidP="00D14072">
            <w:pPr>
              <w:pStyle w:val="TAC"/>
              <w:jc w:val="left"/>
              <w:rPr>
                <w:rFonts w:cs="Arial"/>
                <w:sz w:val="16"/>
                <w:szCs w:val="16"/>
              </w:rPr>
            </w:pPr>
            <w:r w:rsidRPr="00CB6975">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39124"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5B7858D2"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0055234"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2F6F07"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C34D16" w14:textId="77777777" w:rsidR="003133A5" w:rsidRPr="00CB6975" w:rsidRDefault="003133A5" w:rsidP="00D14072">
            <w:pPr>
              <w:pStyle w:val="TAC"/>
              <w:rPr>
                <w:rFonts w:cs="Arial"/>
                <w:sz w:val="16"/>
                <w:szCs w:val="16"/>
              </w:rPr>
            </w:pPr>
            <w:r w:rsidRPr="00CB6975">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13468" w14:textId="77777777" w:rsidR="003133A5" w:rsidRPr="00CB6975" w:rsidRDefault="003133A5" w:rsidP="00D14072">
            <w:pPr>
              <w:pStyle w:val="TAL"/>
              <w:rPr>
                <w:rFonts w:cs="Arial"/>
                <w:sz w:val="16"/>
                <w:szCs w:val="16"/>
              </w:rPr>
            </w:pPr>
            <w:r w:rsidRPr="00CB6975">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F47DE1"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E0392"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2BC1EB" w14:textId="77777777" w:rsidR="003133A5" w:rsidRPr="00CB6975" w:rsidRDefault="003133A5" w:rsidP="00D14072">
            <w:pPr>
              <w:pStyle w:val="TAC"/>
              <w:jc w:val="left"/>
              <w:rPr>
                <w:rFonts w:cs="Arial"/>
                <w:sz w:val="16"/>
                <w:szCs w:val="16"/>
              </w:rPr>
            </w:pPr>
            <w:r w:rsidRPr="00CB6975">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B31F5"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6F5DE34A"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2F461CE"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8FCCB"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E6D33C" w14:textId="77777777" w:rsidR="003133A5" w:rsidRPr="00CB6975" w:rsidRDefault="003133A5" w:rsidP="00D14072">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27651" w14:textId="77777777" w:rsidR="003133A5" w:rsidRPr="00CB6975" w:rsidRDefault="003133A5" w:rsidP="00D14072">
            <w:pPr>
              <w:pStyle w:val="TAL"/>
              <w:rPr>
                <w:rFonts w:cs="Arial"/>
                <w:sz w:val="16"/>
                <w:szCs w:val="16"/>
              </w:rPr>
            </w:pPr>
            <w:r w:rsidRPr="00CB6975">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C1F33F"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D67FE"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AB4646" w14:textId="77777777" w:rsidR="003133A5" w:rsidRPr="00CB6975" w:rsidRDefault="003133A5" w:rsidP="00D14072">
            <w:pPr>
              <w:pStyle w:val="TAC"/>
              <w:jc w:val="left"/>
              <w:rPr>
                <w:rFonts w:cs="Arial"/>
                <w:sz w:val="16"/>
                <w:szCs w:val="16"/>
              </w:rPr>
            </w:pPr>
            <w:r w:rsidRPr="00CB6975">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3E4D0"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04CC1457"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FE58517"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C343"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29736" w14:textId="77777777" w:rsidR="003133A5" w:rsidRPr="00CB6975" w:rsidRDefault="003133A5" w:rsidP="00D14072">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FE376" w14:textId="77777777" w:rsidR="003133A5" w:rsidRPr="00CB6975" w:rsidRDefault="003133A5" w:rsidP="00D14072">
            <w:pPr>
              <w:pStyle w:val="TAL"/>
              <w:rPr>
                <w:rFonts w:cs="Arial"/>
                <w:sz w:val="16"/>
                <w:szCs w:val="16"/>
              </w:rPr>
            </w:pPr>
            <w:r w:rsidRPr="00CB6975">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D5EEA0"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031EA"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F7A3EA" w14:textId="77777777" w:rsidR="003133A5" w:rsidRPr="00CB6975" w:rsidRDefault="003133A5" w:rsidP="00D14072">
            <w:pPr>
              <w:pStyle w:val="TAC"/>
              <w:jc w:val="left"/>
              <w:rPr>
                <w:rFonts w:cs="Arial"/>
                <w:sz w:val="16"/>
                <w:szCs w:val="16"/>
              </w:rPr>
            </w:pPr>
            <w:r w:rsidRPr="00CB6975">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5833E7"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26F7FC9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43504E8"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09EDB5"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F0FFCA" w14:textId="77777777" w:rsidR="003133A5" w:rsidRPr="00CB6975" w:rsidRDefault="003133A5" w:rsidP="00D14072">
            <w:pPr>
              <w:pStyle w:val="TAC"/>
              <w:rPr>
                <w:rFonts w:cs="Arial"/>
                <w:sz w:val="16"/>
                <w:szCs w:val="16"/>
              </w:rPr>
            </w:pPr>
            <w:r w:rsidRPr="00CB6975">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1A359" w14:textId="77777777" w:rsidR="003133A5" w:rsidRPr="00CB6975" w:rsidRDefault="003133A5" w:rsidP="00D14072">
            <w:pPr>
              <w:pStyle w:val="TAL"/>
              <w:rPr>
                <w:rFonts w:cs="Arial"/>
                <w:sz w:val="16"/>
                <w:szCs w:val="16"/>
              </w:rPr>
            </w:pPr>
            <w:r w:rsidRPr="00CB6975">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348BA8"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EB5D3"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F23AFE" w14:textId="77777777" w:rsidR="003133A5" w:rsidRPr="00CB6975" w:rsidRDefault="003133A5" w:rsidP="00D14072">
            <w:pPr>
              <w:pStyle w:val="TAC"/>
              <w:jc w:val="left"/>
              <w:rPr>
                <w:rFonts w:cs="Arial"/>
                <w:sz w:val="16"/>
                <w:szCs w:val="16"/>
              </w:rPr>
            </w:pPr>
            <w:r w:rsidRPr="00CB6975">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E5DB"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1614F6E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2A30F1F"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87C3F3"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74F0C8" w14:textId="77777777" w:rsidR="003133A5" w:rsidRPr="00CB6975" w:rsidRDefault="003133A5" w:rsidP="00D14072">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608A4" w14:textId="77777777" w:rsidR="003133A5" w:rsidRPr="00CB6975" w:rsidRDefault="003133A5" w:rsidP="00D14072">
            <w:pPr>
              <w:pStyle w:val="TAL"/>
              <w:rPr>
                <w:rFonts w:cs="Arial"/>
                <w:sz w:val="16"/>
                <w:szCs w:val="16"/>
              </w:rPr>
            </w:pPr>
            <w:r w:rsidRPr="00CB6975">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5C64934"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3309F"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9D30B6" w14:textId="77777777" w:rsidR="003133A5" w:rsidRPr="00CB6975" w:rsidRDefault="003133A5" w:rsidP="00D14072">
            <w:pPr>
              <w:pStyle w:val="TAC"/>
              <w:jc w:val="left"/>
              <w:rPr>
                <w:rFonts w:cs="Arial"/>
                <w:sz w:val="16"/>
                <w:szCs w:val="16"/>
              </w:rPr>
            </w:pPr>
            <w:r w:rsidRPr="00CB6975">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26DA3"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5D538862"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D510350"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F8F684"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1619B7" w14:textId="77777777" w:rsidR="003133A5" w:rsidRPr="00CB6975" w:rsidRDefault="003133A5" w:rsidP="00D14072">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573AC" w14:textId="77777777" w:rsidR="003133A5" w:rsidRPr="00CB6975" w:rsidRDefault="003133A5" w:rsidP="00D14072">
            <w:pPr>
              <w:pStyle w:val="TAL"/>
              <w:rPr>
                <w:rFonts w:cs="Arial"/>
                <w:sz w:val="16"/>
                <w:szCs w:val="16"/>
              </w:rPr>
            </w:pPr>
            <w:r w:rsidRPr="00CB6975">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93606E"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738B8"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77E61A" w14:textId="77777777" w:rsidR="003133A5" w:rsidRPr="00CB6975" w:rsidRDefault="003133A5" w:rsidP="00D14072">
            <w:pPr>
              <w:pStyle w:val="TAC"/>
              <w:jc w:val="left"/>
              <w:rPr>
                <w:rFonts w:cs="Arial"/>
                <w:sz w:val="16"/>
                <w:szCs w:val="16"/>
              </w:rPr>
            </w:pPr>
            <w:r w:rsidRPr="00CB6975">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345A5"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4E68D4C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68A3EF57"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21D157"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8F6A8" w14:textId="77777777" w:rsidR="003133A5" w:rsidRPr="00CB6975" w:rsidRDefault="003133A5" w:rsidP="00D14072">
            <w:pPr>
              <w:pStyle w:val="TAC"/>
              <w:rPr>
                <w:rFonts w:cs="Arial"/>
                <w:sz w:val="16"/>
                <w:szCs w:val="16"/>
              </w:rPr>
            </w:pPr>
            <w:r w:rsidRPr="00CB6975">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B7534" w14:textId="77777777" w:rsidR="003133A5" w:rsidRPr="00CB6975" w:rsidRDefault="003133A5" w:rsidP="00D14072">
            <w:pPr>
              <w:pStyle w:val="TAL"/>
              <w:rPr>
                <w:rFonts w:cs="Arial"/>
                <w:sz w:val="16"/>
                <w:szCs w:val="16"/>
              </w:rPr>
            </w:pPr>
            <w:r w:rsidRPr="00CB6975">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5C347E"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68F20"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DB829" w14:textId="77777777" w:rsidR="003133A5" w:rsidRPr="00CB6975" w:rsidRDefault="003133A5" w:rsidP="00D14072">
            <w:pPr>
              <w:pStyle w:val="TAC"/>
              <w:jc w:val="left"/>
              <w:rPr>
                <w:rFonts w:cs="Arial"/>
                <w:sz w:val="16"/>
                <w:szCs w:val="16"/>
              </w:rPr>
            </w:pPr>
            <w:r w:rsidRPr="00CB6975">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EC859"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2E2CBF82"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6B8877A"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322658"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F5BB55" w14:textId="77777777" w:rsidR="003133A5" w:rsidRPr="00CB6975" w:rsidRDefault="003133A5" w:rsidP="00D14072">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0A303" w14:textId="77777777" w:rsidR="003133A5" w:rsidRPr="00CB6975" w:rsidRDefault="003133A5" w:rsidP="00D14072">
            <w:pPr>
              <w:pStyle w:val="TAL"/>
              <w:rPr>
                <w:rFonts w:cs="Arial"/>
                <w:sz w:val="16"/>
                <w:szCs w:val="16"/>
              </w:rPr>
            </w:pPr>
            <w:r w:rsidRPr="00CB6975">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1AA319"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FDD55" w14:textId="77777777" w:rsidR="003133A5" w:rsidRPr="00CB6975" w:rsidRDefault="003133A5" w:rsidP="00D14072">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0AEB41" w14:textId="77777777" w:rsidR="003133A5" w:rsidRPr="00CB6975" w:rsidRDefault="003133A5" w:rsidP="00D14072">
            <w:pPr>
              <w:pStyle w:val="TAC"/>
              <w:jc w:val="left"/>
              <w:rPr>
                <w:rFonts w:cs="Arial"/>
                <w:sz w:val="16"/>
                <w:szCs w:val="16"/>
              </w:rPr>
            </w:pPr>
            <w:r w:rsidRPr="00CB6975">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1399" w14:textId="77777777" w:rsidR="003133A5" w:rsidRPr="00CB6975" w:rsidRDefault="003133A5" w:rsidP="00D14072">
            <w:pPr>
              <w:pStyle w:val="TAC"/>
              <w:rPr>
                <w:sz w:val="16"/>
                <w:szCs w:val="16"/>
                <w:lang w:eastAsia="zh-CN"/>
              </w:rPr>
            </w:pPr>
            <w:r w:rsidRPr="00CB6975">
              <w:rPr>
                <w:rFonts w:hint="eastAsia"/>
                <w:sz w:val="16"/>
                <w:szCs w:val="16"/>
                <w:lang w:eastAsia="zh-CN"/>
              </w:rPr>
              <w:t>16.5.0</w:t>
            </w:r>
          </w:p>
        </w:tc>
      </w:tr>
      <w:tr w:rsidR="003133A5" w:rsidRPr="00CB6975" w14:paraId="2542A19B"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5BB9980"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FC6A9E"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92DBD4" w14:textId="77777777" w:rsidR="003133A5" w:rsidRPr="00CB6975" w:rsidRDefault="003133A5" w:rsidP="00D14072">
            <w:pPr>
              <w:pStyle w:val="TAC"/>
              <w:rPr>
                <w:rFonts w:cs="Arial"/>
                <w:sz w:val="16"/>
                <w:szCs w:val="16"/>
              </w:rPr>
            </w:pPr>
            <w:r w:rsidRPr="00CB6975">
              <w:rPr>
                <w:rFonts w:cs="Arial"/>
                <w:sz w:val="16"/>
                <w:szCs w:val="16"/>
              </w:rPr>
              <w:t>CP-20</w:t>
            </w:r>
            <w:r w:rsidRPr="00CB6975">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84934" w14:textId="77777777" w:rsidR="003133A5" w:rsidRPr="00CB6975" w:rsidRDefault="003133A5" w:rsidP="00D14072">
            <w:pPr>
              <w:pStyle w:val="TAL"/>
              <w:rPr>
                <w:rFonts w:cs="Arial"/>
                <w:sz w:val="16"/>
                <w:szCs w:val="16"/>
              </w:rPr>
            </w:pPr>
            <w:r w:rsidRPr="00CB6975">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ED2D06"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536EB" w14:textId="77777777" w:rsidR="003133A5" w:rsidRPr="00CB6975" w:rsidRDefault="003133A5" w:rsidP="00D14072">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7892E3" w14:textId="77777777" w:rsidR="003133A5" w:rsidRPr="00CB6975" w:rsidRDefault="003133A5" w:rsidP="00D14072">
            <w:pPr>
              <w:pStyle w:val="TAC"/>
              <w:jc w:val="left"/>
              <w:rPr>
                <w:rFonts w:cs="Arial"/>
                <w:sz w:val="16"/>
                <w:szCs w:val="16"/>
              </w:rPr>
            </w:pPr>
            <w:r w:rsidRPr="00CB6975">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A7ED2C" w14:textId="77777777" w:rsidR="003133A5" w:rsidRPr="00CB6975" w:rsidRDefault="003133A5" w:rsidP="00D14072">
            <w:pPr>
              <w:pStyle w:val="TAC"/>
              <w:rPr>
                <w:sz w:val="16"/>
                <w:szCs w:val="16"/>
                <w:lang w:eastAsia="zh-CN"/>
              </w:rPr>
            </w:pPr>
            <w:r w:rsidRPr="00CB6975">
              <w:rPr>
                <w:rFonts w:hint="eastAsia"/>
                <w:sz w:val="16"/>
                <w:szCs w:val="16"/>
                <w:lang w:eastAsia="zh-CN"/>
              </w:rPr>
              <w:t>16.5.0</w:t>
            </w:r>
          </w:p>
        </w:tc>
      </w:tr>
      <w:tr w:rsidR="003133A5" w:rsidRPr="00CB6975" w14:paraId="075D363B"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83E6B03"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C124D"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77075D" w14:textId="77777777" w:rsidR="003133A5" w:rsidRPr="00CB6975" w:rsidRDefault="003133A5" w:rsidP="00D14072">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24A22" w14:textId="77777777" w:rsidR="003133A5" w:rsidRPr="00CB6975" w:rsidRDefault="003133A5" w:rsidP="00D14072">
            <w:pPr>
              <w:pStyle w:val="TAL"/>
              <w:rPr>
                <w:rFonts w:cs="Arial"/>
                <w:sz w:val="16"/>
                <w:szCs w:val="16"/>
              </w:rPr>
            </w:pPr>
            <w:r w:rsidRPr="00CB6975">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1C2E1E8" w14:textId="77777777" w:rsidR="003133A5" w:rsidRPr="00CB6975" w:rsidRDefault="003133A5" w:rsidP="00D14072">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135CE" w14:textId="77777777" w:rsidR="003133A5" w:rsidRPr="00CB6975" w:rsidRDefault="003133A5" w:rsidP="00D14072">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5A0656" w14:textId="77777777" w:rsidR="003133A5" w:rsidRPr="00CB6975" w:rsidRDefault="003133A5" w:rsidP="00D14072">
            <w:pPr>
              <w:pStyle w:val="TAC"/>
              <w:jc w:val="left"/>
              <w:rPr>
                <w:rFonts w:cs="Arial"/>
                <w:sz w:val="16"/>
                <w:szCs w:val="16"/>
              </w:rPr>
            </w:pPr>
            <w:r w:rsidRPr="00CB6975">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B1FDAA" w14:textId="77777777" w:rsidR="003133A5" w:rsidRPr="00CB6975" w:rsidRDefault="003133A5" w:rsidP="00D14072">
            <w:pPr>
              <w:pStyle w:val="TAC"/>
              <w:rPr>
                <w:sz w:val="16"/>
                <w:szCs w:val="16"/>
                <w:lang w:eastAsia="zh-CN"/>
              </w:rPr>
            </w:pPr>
            <w:r w:rsidRPr="00CB6975">
              <w:rPr>
                <w:rFonts w:hint="eastAsia"/>
                <w:sz w:val="16"/>
                <w:szCs w:val="16"/>
                <w:lang w:eastAsia="zh-CN"/>
              </w:rPr>
              <w:t>16.5.0</w:t>
            </w:r>
          </w:p>
        </w:tc>
      </w:tr>
      <w:tr w:rsidR="003133A5" w:rsidRPr="00CB6975" w14:paraId="58F7DEF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DF63640"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8BED4D"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B515A" w14:textId="77777777" w:rsidR="003133A5" w:rsidRPr="00CB6975" w:rsidRDefault="003133A5" w:rsidP="00D14072">
            <w:pPr>
              <w:pStyle w:val="TAC"/>
              <w:rPr>
                <w:rFonts w:cs="Arial"/>
                <w:sz w:val="16"/>
                <w:szCs w:val="16"/>
              </w:rPr>
            </w:pPr>
            <w:r w:rsidRPr="00CB6975">
              <w:rPr>
                <w:rFonts w:cs="Arial"/>
                <w:sz w:val="16"/>
                <w:szCs w:val="16"/>
              </w:rPr>
              <w:t>CP-20</w:t>
            </w:r>
            <w:r w:rsidRPr="00CB6975">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CD43F" w14:textId="77777777" w:rsidR="003133A5" w:rsidRPr="00CB6975" w:rsidRDefault="003133A5" w:rsidP="00D14072">
            <w:pPr>
              <w:pStyle w:val="TAL"/>
              <w:rPr>
                <w:rFonts w:cs="Arial"/>
                <w:sz w:val="16"/>
                <w:szCs w:val="16"/>
              </w:rPr>
            </w:pPr>
            <w:r w:rsidRPr="00CB6975">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37339B"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3760F" w14:textId="77777777" w:rsidR="003133A5" w:rsidRPr="00CB6975" w:rsidRDefault="003133A5" w:rsidP="00D14072">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94F27F" w14:textId="77777777" w:rsidR="003133A5" w:rsidRPr="00CB6975" w:rsidRDefault="003133A5" w:rsidP="00D14072">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7ABD5" w14:textId="77777777" w:rsidR="003133A5" w:rsidRPr="00CB6975" w:rsidRDefault="003133A5" w:rsidP="00D14072">
            <w:pPr>
              <w:pStyle w:val="TAC"/>
              <w:rPr>
                <w:sz w:val="16"/>
                <w:szCs w:val="16"/>
                <w:lang w:eastAsia="zh-CN"/>
              </w:rPr>
            </w:pPr>
            <w:r w:rsidRPr="00CB6975">
              <w:rPr>
                <w:rFonts w:hint="eastAsia"/>
                <w:sz w:val="16"/>
                <w:szCs w:val="16"/>
                <w:lang w:eastAsia="zh-CN"/>
              </w:rPr>
              <w:t>16.5.0</w:t>
            </w:r>
          </w:p>
        </w:tc>
      </w:tr>
      <w:tr w:rsidR="003133A5" w:rsidRPr="00CB6975" w14:paraId="70F81AB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831D312"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7B207E"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9A8281" w14:textId="77777777" w:rsidR="003133A5" w:rsidRPr="00CB6975" w:rsidRDefault="003133A5" w:rsidP="00D14072">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D4497" w14:textId="77777777" w:rsidR="003133A5" w:rsidRPr="00CB6975" w:rsidRDefault="003133A5" w:rsidP="00D14072">
            <w:pPr>
              <w:pStyle w:val="TAL"/>
              <w:rPr>
                <w:rFonts w:cs="Arial"/>
                <w:sz w:val="16"/>
                <w:szCs w:val="16"/>
              </w:rPr>
            </w:pPr>
            <w:r w:rsidRPr="00CB6975">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8D1166"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146E7" w14:textId="77777777" w:rsidR="003133A5" w:rsidRPr="00CB6975" w:rsidRDefault="003133A5" w:rsidP="00D14072">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69E562" w14:textId="77777777" w:rsidR="003133A5" w:rsidRPr="00CB6975" w:rsidRDefault="003133A5" w:rsidP="00D14072">
            <w:pPr>
              <w:pStyle w:val="TAC"/>
              <w:jc w:val="left"/>
              <w:rPr>
                <w:rFonts w:cs="Arial"/>
                <w:sz w:val="16"/>
                <w:szCs w:val="16"/>
              </w:rPr>
            </w:pPr>
            <w:r w:rsidRPr="00CB6975">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1B5CD" w14:textId="77777777" w:rsidR="003133A5" w:rsidRPr="00CB6975" w:rsidRDefault="003133A5" w:rsidP="00D14072">
            <w:pPr>
              <w:pStyle w:val="TAC"/>
              <w:rPr>
                <w:sz w:val="16"/>
                <w:szCs w:val="16"/>
                <w:lang w:eastAsia="zh-CN"/>
              </w:rPr>
            </w:pPr>
            <w:r w:rsidRPr="00CB6975">
              <w:rPr>
                <w:rFonts w:hint="eastAsia"/>
                <w:sz w:val="16"/>
                <w:szCs w:val="16"/>
                <w:lang w:eastAsia="zh-CN"/>
              </w:rPr>
              <w:t>17.0.0</w:t>
            </w:r>
          </w:p>
        </w:tc>
      </w:tr>
      <w:tr w:rsidR="003133A5" w:rsidRPr="00CB6975" w14:paraId="559CEB0A"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926B760"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55C6D9"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BA5F1B" w14:textId="77777777" w:rsidR="003133A5" w:rsidRPr="00CB6975" w:rsidRDefault="003133A5" w:rsidP="00D14072">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F5458" w14:textId="77777777" w:rsidR="003133A5" w:rsidRPr="00CB6975" w:rsidRDefault="003133A5" w:rsidP="00D14072">
            <w:pPr>
              <w:pStyle w:val="TAL"/>
              <w:rPr>
                <w:rFonts w:cs="Arial"/>
                <w:sz w:val="16"/>
                <w:szCs w:val="16"/>
              </w:rPr>
            </w:pPr>
            <w:r w:rsidRPr="00CB6975">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B37D07"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02CD8" w14:textId="77777777" w:rsidR="003133A5" w:rsidRPr="00CB6975" w:rsidRDefault="003133A5" w:rsidP="00D14072">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550FE5" w14:textId="77777777" w:rsidR="003133A5" w:rsidRPr="00CB6975" w:rsidRDefault="003133A5" w:rsidP="00D14072">
            <w:pPr>
              <w:pStyle w:val="TAC"/>
              <w:jc w:val="left"/>
              <w:rPr>
                <w:rFonts w:cs="Arial"/>
                <w:sz w:val="16"/>
                <w:szCs w:val="16"/>
              </w:rPr>
            </w:pPr>
            <w:r w:rsidRPr="00CB6975">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F8B3A" w14:textId="77777777" w:rsidR="003133A5" w:rsidRPr="00CB6975" w:rsidRDefault="003133A5" w:rsidP="00D14072">
            <w:pPr>
              <w:pStyle w:val="TAC"/>
              <w:rPr>
                <w:sz w:val="16"/>
                <w:szCs w:val="16"/>
                <w:lang w:eastAsia="zh-CN"/>
              </w:rPr>
            </w:pPr>
            <w:r w:rsidRPr="00CB6975">
              <w:rPr>
                <w:rFonts w:hint="eastAsia"/>
                <w:sz w:val="16"/>
                <w:szCs w:val="16"/>
                <w:lang w:eastAsia="zh-CN"/>
              </w:rPr>
              <w:t>17.0.0</w:t>
            </w:r>
          </w:p>
        </w:tc>
      </w:tr>
      <w:tr w:rsidR="003133A5" w:rsidRPr="00CB6975" w14:paraId="0AD04A02"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FF1B698"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F6EEDC"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3661AF" w14:textId="77777777" w:rsidR="003133A5" w:rsidRPr="00CB6975" w:rsidRDefault="003133A5" w:rsidP="00D14072">
            <w:pPr>
              <w:pStyle w:val="TAC"/>
              <w:rPr>
                <w:rFonts w:cs="Arial"/>
                <w:sz w:val="16"/>
                <w:szCs w:val="16"/>
              </w:rPr>
            </w:pPr>
            <w:r w:rsidRPr="00CB6975">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E68D8"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18DA18"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3AA54"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5A29AA" w14:textId="77777777" w:rsidR="003133A5" w:rsidRPr="00CB6975" w:rsidRDefault="003133A5" w:rsidP="00D14072">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D2DBC" w14:textId="77777777" w:rsidR="003133A5" w:rsidRPr="00CB6975" w:rsidRDefault="003133A5" w:rsidP="00D14072">
            <w:pPr>
              <w:pStyle w:val="TAC"/>
              <w:rPr>
                <w:sz w:val="16"/>
                <w:szCs w:val="16"/>
                <w:lang w:eastAsia="zh-CN"/>
              </w:rPr>
            </w:pPr>
            <w:r w:rsidRPr="00CB6975">
              <w:rPr>
                <w:rFonts w:hint="eastAsia"/>
                <w:sz w:val="16"/>
                <w:szCs w:val="16"/>
                <w:lang w:eastAsia="zh-CN"/>
              </w:rPr>
              <w:t>17.0.0</w:t>
            </w:r>
          </w:p>
        </w:tc>
      </w:tr>
      <w:tr w:rsidR="003133A5" w:rsidRPr="00CB6975" w14:paraId="651012DA"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3B3F7DB"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387130"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5B162E" w14:textId="77777777" w:rsidR="003133A5" w:rsidRPr="00CB6975" w:rsidRDefault="003133A5" w:rsidP="00D14072">
            <w:pPr>
              <w:pStyle w:val="TAC"/>
              <w:rPr>
                <w:rFonts w:cs="Arial"/>
                <w:sz w:val="16"/>
                <w:szCs w:val="16"/>
              </w:rPr>
            </w:pPr>
            <w:r w:rsidRPr="00CB6975">
              <w:rPr>
                <w:rFonts w:cs="Arial" w:hint="eastAsia"/>
                <w:sz w:val="16"/>
                <w:szCs w:val="16"/>
              </w:rPr>
              <w:t>CP-20</w:t>
            </w:r>
            <w:r w:rsidRPr="00CB6975">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EB116"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8C72AF" w14:textId="77777777" w:rsidR="003133A5" w:rsidRPr="00CB6975" w:rsidRDefault="003133A5" w:rsidP="00D14072">
            <w:pPr>
              <w:pStyle w:val="TAL"/>
              <w:jc w:val="right"/>
              <w:rPr>
                <w:rFonts w:cs="Arial"/>
                <w:sz w:val="16"/>
                <w:szCs w:val="16"/>
                <w:lang w:val="en-US" w:eastAsia="zh-CN"/>
              </w:rPr>
            </w:pPr>
            <w:r w:rsidRPr="00CB69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8674F"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402356" w14:textId="77777777" w:rsidR="003133A5" w:rsidRPr="00CB6975" w:rsidRDefault="003133A5" w:rsidP="00D14072">
            <w:pPr>
              <w:pStyle w:val="TAC"/>
              <w:jc w:val="left"/>
              <w:rPr>
                <w:rFonts w:cs="Arial"/>
                <w:sz w:val="16"/>
                <w:szCs w:val="16"/>
              </w:rPr>
            </w:pPr>
            <w:r w:rsidRPr="00CB6975">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8415B"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3133A5" w:rsidRPr="00CB6975" w14:paraId="2B08754B"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4B02A62"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56CEBC"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5FA08" w14:textId="77777777" w:rsidR="003133A5" w:rsidRPr="00CB6975" w:rsidRDefault="003133A5" w:rsidP="00D14072">
            <w:pPr>
              <w:pStyle w:val="TAC"/>
              <w:rPr>
                <w:rFonts w:cs="Arial"/>
                <w:sz w:val="16"/>
                <w:szCs w:val="16"/>
              </w:rPr>
            </w:pPr>
            <w:r w:rsidRPr="00CB6975">
              <w:rPr>
                <w:rFonts w:cs="Arial" w:hint="eastAsia"/>
                <w:sz w:val="16"/>
                <w:szCs w:val="16"/>
              </w:rPr>
              <w:t>CP-20</w:t>
            </w:r>
            <w:r w:rsidRPr="00CB6975">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5E8C9"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1045BB"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FE130"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7EC880" w14:textId="77777777" w:rsidR="003133A5" w:rsidRPr="00CB6975" w:rsidRDefault="003133A5" w:rsidP="00D14072">
            <w:pPr>
              <w:pStyle w:val="TAC"/>
              <w:jc w:val="left"/>
              <w:rPr>
                <w:rFonts w:cs="Arial"/>
                <w:sz w:val="16"/>
                <w:szCs w:val="16"/>
              </w:rPr>
            </w:pPr>
            <w:r w:rsidRPr="00CB6975">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EBD13"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3133A5" w:rsidRPr="00CB6975" w14:paraId="6F46CED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E888D97"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ACE7C5"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444B9B" w14:textId="77777777" w:rsidR="003133A5" w:rsidRPr="00CB6975" w:rsidRDefault="003133A5" w:rsidP="00D14072">
            <w:pPr>
              <w:pStyle w:val="TAC"/>
              <w:rPr>
                <w:rFonts w:cs="Arial"/>
                <w:sz w:val="16"/>
                <w:szCs w:val="16"/>
              </w:rPr>
            </w:pPr>
            <w:r w:rsidRPr="00CB6975">
              <w:rPr>
                <w:rFonts w:cs="Arial" w:hint="eastAsia"/>
                <w:sz w:val="16"/>
                <w:szCs w:val="16"/>
              </w:rPr>
              <w:t>CP-20</w:t>
            </w:r>
            <w:r w:rsidRPr="00CB6975">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54763"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05EC8"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0F2E0"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25B82" w14:textId="77777777" w:rsidR="003133A5" w:rsidRPr="00CB6975" w:rsidRDefault="003133A5" w:rsidP="00D14072">
            <w:pPr>
              <w:pStyle w:val="TAC"/>
              <w:jc w:val="left"/>
              <w:rPr>
                <w:rFonts w:cs="Arial"/>
                <w:sz w:val="16"/>
                <w:szCs w:val="16"/>
              </w:rPr>
            </w:pPr>
            <w:r w:rsidRPr="00CB6975">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D65C9"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3133A5" w:rsidRPr="00CB6975" w14:paraId="4217AB1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A7B2EC9"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BE8C8B"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227AD3" w14:textId="77777777" w:rsidR="003133A5" w:rsidRPr="00CB6975" w:rsidRDefault="003133A5" w:rsidP="00D14072">
            <w:pPr>
              <w:pStyle w:val="TAC"/>
              <w:rPr>
                <w:rFonts w:cs="Arial"/>
                <w:sz w:val="16"/>
                <w:szCs w:val="16"/>
              </w:rPr>
            </w:pPr>
            <w:r w:rsidRPr="00CB6975">
              <w:rPr>
                <w:rFonts w:cs="Arial" w:hint="eastAsia"/>
                <w:sz w:val="16"/>
                <w:szCs w:val="16"/>
              </w:rPr>
              <w:t>CP-20</w:t>
            </w:r>
            <w:r w:rsidRPr="00CB6975">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ED1AF"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4F0907"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A4575"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E77345" w14:textId="77777777" w:rsidR="003133A5" w:rsidRPr="00CB6975" w:rsidRDefault="003133A5" w:rsidP="00D14072">
            <w:pPr>
              <w:pStyle w:val="TAC"/>
              <w:jc w:val="left"/>
              <w:rPr>
                <w:rFonts w:cs="Arial"/>
                <w:sz w:val="16"/>
                <w:szCs w:val="16"/>
              </w:rPr>
            </w:pPr>
            <w:r w:rsidRPr="00CB6975">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DE8C5"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3133A5" w:rsidRPr="00CB6975" w14:paraId="2027C98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10AEC1E"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0A2C"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C01A92" w14:textId="77777777" w:rsidR="003133A5" w:rsidRPr="00CB6975" w:rsidRDefault="003133A5" w:rsidP="00D14072">
            <w:pPr>
              <w:pStyle w:val="TAC"/>
              <w:rPr>
                <w:rFonts w:cs="Arial"/>
                <w:sz w:val="16"/>
                <w:szCs w:val="16"/>
              </w:rPr>
            </w:pPr>
            <w:r w:rsidRPr="00CB6975">
              <w:rPr>
                <w:rFonts w:cs="Arial" w:hint="eastAsia"/>
                <w:sz w:val="16"/>
                <w:szCs w:val="16"/>
              </w:rPr>
              <w:t>CP-20</w:t>
            </w:r>
            <w:r w:rsidRPr="00CB6975">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0BAF"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751EB3"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7A8F8"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8A1A52" w14:textId="77777777" w:rsidR="003133A5" w:rsidRPr="00CB6975" w:rsidRDefault="003133A5" w:rsidP="00D14072">
            <w:pPr>
              <w:pStyle w:val="TAC"/>
              <w:jc w:val="left"/>
              <w:rPr>
                <w:rFonts w:cs="Arial"/>
                <w:sz w:val="16"/>
                <w:szCs w:val="16"/>
              </w:rPr>
            </w:pPr>
            <w:r w:rsidRPr="00CB6975">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088AA"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3133A5" w:rsidRPr="00CB6975" w14:paraId="6AB9DC9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16B5633"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D6BCAA"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210B34E" w14:textId="77777777" w:rsidR="003133A5" w:rsidRPr="00CB6975" w:rsidRDefault="003133A5" w:rsidP="00D14072">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BB8064" w14:textId="77777777" w:rsidR="003133A5" w:rsidRPr="00CB6975" w:rsidRDefault="003133A5" w:rsidP="00D14072">
            <w:pPr>
              <w:pStyle w:val="TAL"/>
              <w:rPr>
                <w:rFonts w:cs="Arial"/>
                <w:sz w:val="16"/>
                <w:szCs w:val="16"/>
                <w:lang w:eastAsia="zh-CN"/>
              </w:rPr>
            </w:pPr>
            <w:r w:rsidRPr="00CB6975">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53959FD"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3E1AB3"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D930C10" w14:textId="77777777" w:rsidR="003133A5" w:rsidRPr="00CB6975" w:rsidRDefault="003133A5" w:rsidP="00D14072">
            <w:pPr>
              <w:pStyle w:val="TAC"/>
              <w:jc w:val="left"/>
              <w:rPr>
                <w:rFonts w:cs="Arial"/>
                <w:sz w:val="16"/>
                <w:szCs w:val="16"/>
              </w:rPr>
            </w:pPr>
            <w:r w:rsidRPr="00CB6975">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27CC8"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133A5" w:rsidRPr="00CB6975" w14:paraId="5C3968C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751A30A"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E8AA53"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5DAF703" w14:textId="77777777" w:rsidR="003133A5" w:rsidRPr="00CB6975" w:rsidRDefault="003133A5" w:rsidP="00D14072">
            <w:pPr>
              <w:pStyle w:val="TAC"/>
              <w:rPr>
                <w:rFonts w:cs="Arial"/>
                <w:sz w:val="16"/>
                <w:szCs w:val="16"/>
              </w:rPr>
            </w:pPr>
            <w:r w:rsidRPr="00CB6975">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430528" w14:textId="77777777" w:rsidR="003133A5" w:rsidRPr="00CB6975" w:rsidRDefault="003133A5" w:rsidP="00D14072">
            <w:pPr>
              <w:pStyle w:val="TAL"/>
              <w:rPr>
                <w:rFonts w:cs="Arial"/>
                <w:sz w:val="16"/>
                <w:szCs w:val="16"/>
                <w:lang w:eastAsia="zh-CN"/>
              </w:rPr>
            </w:pPr>
            <w:r w:rsidRPr="00CB6975">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29ABEC" w14:textId="77777777" w:rsidR="003133A5" w:rsidRPr="00CB6975" w:rsidRDefault="003133A5" w:rsidP="00D14072">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B52EC9" w14:textId="77777777" w:rsidR="003133A5" w:rsidRPr="00CB6975" w:rsidRDefault="003133A5" w:rsidP="00D14072">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8D0BBBF" w14:textId="77777777" w:rsidR="003133A5" w:rsidRPr="00CB6975" w:rsidRDefault="003133A5" w:rsidP="00D14072">
            <w:pPr>
              <w:pStyle w:val="TAC"/>
              <w:jc w:val="left"/>
              <w:rPr>
                <w:rFonts w:cs="Arial"/>
                <w:sz w:val="16"/>
                <w:szCs w:val="16"/>
              </w:rPr>
            </w:pPr>
            <w:r w:rsidRPr="00CB6975">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F695A"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133A5" w:rsidRPr="00CB6975" w14:paraId="4B3F8BD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17668C6"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9E47C6"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1345A96" w14:textId="77777777" w:rsidR="003133A5" w:rsidRPr="00CB6975" w:rsidRDefault="003133A5" w:rsidP="00D14072">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083F64C" w14:textId="77777777" w:rsidR="003133A5" w:rsidRPr="00CB6975" w:rsidRDefault="003133A5" w:rsidP="00D14072">
            <w:pPr>
              <w:pStyle w:val="TAL"/>
              <w:rPr>
                <w:rFonts w:cs="Arial"/>
                <w:sz w:val="16"/>
                <w:szCs w:val="16"/>
                <w:lang w:eastAsia="zh-CN"/>
              </w:rPr>
            </w:pPr>
            <w:r w:rsidRPr="00CB6975">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8C983B" w14:textId="77777777" w:rsidR="003133A5" w:rsidRPr="00CB6975" w:rsidRDefault="003133A5" w:rsidP="00D14072">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B8C204"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FF7B7DF" w14:textId="77777777" w:rsidR="003133A5" w:rsidRPr="00CB6975" w:rsidRDefault="003133A5" w:rsidP="00D14072">
            <w:pPr>
              <w:pStyle w:val="TAC"/>
              <w:jc w:val="left"/>
              <w:rPr>
                <w:rFonts w:cs="Arial"/>
                <w:sz w:val="16"/>
                <w:szCs w:val="16"/>
              </w:rPr>
            </w:pPr>
            <w:r w:rsidRPr="00CB6975">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55AFA1"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133A5" w:rsidRPr="00CB6975" w14:paraId="57F5F9E2"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FE593B5"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607700"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C1F238" w14:textId="77777777" w:rsidR="003133A5" w:rsidRPr="00CB6975" w:rsidRDefault="003133A5" w:rsidP="00D14072">
            <w:pPr>
              <w:pStyle w:val="TAC"/>
              <w:rPr>
                <w:rFonts w:cs="Arial"/>
                <w:sz w:val="16"/>
                <w:szCs w:val="16"/>
              </w:rPr>
            </w:pPr>
            <w:r w:rsidRPr="00CB6975">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764988" w14:textId="77777777" w:rsidR="003133A5" w:rsidRPr="00CB6975" w:rsidRDefault="003133A5" w:rsidP="00D14072">
            <w:pPr>
              <w:pStyle w:val="TAL"/>
              <w:rPr>
                <w:rFonts w:cs="Arial"/>
                <w:sz w:val="16"/>
                <w:szCs w:val="16"/>
                <w:lang w:eastAsia="zh-CN"/>
              </w:rPr>
            </w:pPr>
            <w:r w:rsidRPr="00CB6975">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EF8B32" w14:textId="77777777" w:rsidR="003133A5" w:rsidRPr="00CB6975" w:rsidRDefault="003133A5" w:rsidP="00D14072">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BBDE20"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D4526BF" w14:textId="77777777" w:rsidR="003133A5" w:rsidRPr="00CB6975" w:rsidRDefault="003133A5" w:rsidP="00D14072">
            <w:pPr>
              <w:pStyle w:val="TAC"/>
              <w:jc w:val="left"/>
              <w:rPr>
                <w:rFonts w:cs="Arial"/>
                <w:sz w:val="16"/>
                <w:szCs w:val="16"/>
              </w:rPr>
            </w:pPr>
            <w:r w:rsidRPr="00CB6975">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C6546"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133A5" w:rsidRPr="00CB6975" w14:paraId="3D06FB17"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2802992"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7910B"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142604" w14:textId="77777777" w:rsidR="003133A5" w:rsidRPr="00CB6975" w:rsidRDefault="003133A5" w:rsidP="00D14072">
            <w:pPr>
              <w:pStyle w:val="TAC"/>
              <w:rPr>
                <w:rFonts w:cs="Arial"/>
                <w:sz w:val="16"/>
                <w:szCs w:val="16"/>
              </w:rPr>
            </w:pPr>
            <w:r w:rsidRPr="00CB6975">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34B2F"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681AD9" w14:textId="77777777" w:rsidR="003133A5" w:rsidRPr="00CB6975" w:rsidRDefault="003133A5" w:rsidP="00D14072">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1DAC955" w14:textId="77777777" w:rsidR="003133A5" w:rsidRPr="00CB6975" w:rsidRDefault="003133A5" w:rsidP="00D14072">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6A74D4" w14:textId="77777777" w:rsidR="003133A5" w:rsidRPr="00CB6975" w:rsidRDefault="003133A5" w:rsidP="00D14072">
            <w:pPr>
              <w:pStyle w:val="TAC"/>
              <w:jc w:val="left"/>
              <w:rPr>
                <w:rFonts w:cs="Arial"/>
                <w:sz w:val="16"/>
                <w:szCs w:val="16"/>
              </w:rPr>
            </w:pPr>
            <w:r w:rsidRPr="00CB6975">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0D6A3"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133A5" w:rsidRPr="00CB6975" w14:paraId="2474E14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4FDB6CF5"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EFD769"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2799E8" w14:textId="77777777" w:rsidR="003133A5" w:rsidRPr="00CB6975" w:rsidRDefault="003133A5" w:rsidP="00D14072">
            <w:pPr>
              <w:pStyle w:val="TAC"/>
              <w:rPr>
                <w:rFonts w:cs="Arial"/>
                <w:sz w:val="16"/>
                <w:szCs w:val="16"/>
              </w:rPr>
            </w:pPr>
            <w:r w:rsidRPr="00CB6975">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482D0D" w14:textId="77777777" w:rsidR="003133A5" w:rsidRPr="00CB6975" w:rsidRDefault="003133A5" w:rsidP="00D14072">
            <w:pPr>
              <w:pStyle w:val="TAL"/>
              <w:rPr>
                <w:rFonts w:cs="Arial"/>
                <w:sz w:val="16"/>
                <w:szCs w:val="16"/>
                <w:lang w:eastAsia="zh-CN"/>
              </w:rPr>
            </w:pPr>
            <w:r w:rsidRPr="00CB6975">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F52868"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1C1212"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BEE12C8" w14:textId="77777777" w:rsidR="003133A5" w:rsidRPr="00CB6975" w:rsidRDefault="003133A5" w:rsidP="00D14072">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35F1F"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133A5" w:rsidRPr="00CB6975" w14:paraId="0F0DF32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2F369C3"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2D392E"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F75D4C" w14:textId="77777777" w:rsidR="003133A5" w:rsidRPr="00CB6975" w:rsidRDefault="003133A5" w:rsidP="00D14072">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C3004D" w14:textId="77777777" w:rsidR="003133A5" w:rsidRPr="00CB6975" w:rsidRDefault="003133A5" w:rsidP="00D14072">
            <w:pPr>
              <w:pStyle w:val="TAL"/>
              <w:rPr>
                <w:rFonts w:cs="Arial"/>
                <w:sz w:val="16"/>
                <w:szCs w:val="16"/>
              </w:rPr>
            </w:pPr>
            <w:r w:rsidRPr="00CB6975">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EF860E" w14:textId="77777777" w:rsidR="003133A5" w:rsidRPr="00CB6975" w:rsidRDefault="003133A5" w:rsidP="00D14072">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F69923"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D5D8338" w14:textId="77777777" w:rsidR="003133A5" w:rsidRPr="00CB6975" w:rsidRDefault="003133A5" w:rsidP="00D14072">
            <w:pPr>
              <w:pStyle w:val="TAC"/>
              <w:jc w:val="left"/>
              <w:rPr>
                <w:rFonts w:cs="Arial"/>
                <w:sz w:val="16"/>
                <w:szCs w:val="16"/>
              </w:rPr>
            </w:pPr>
            <w:r w:rsidRPr="00CB6975">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FDB54"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46142AD2"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5358CD0"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7CE26"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5C3F54" w14:textId="77777777" w:rsidR="003133A5" w:rsidRPr="00CB6975" w:rsidRDefault="003133A5" w:rsidP="00D14072">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F643D7" w14:textId="77777777" w:rsidR="003133A5" w:rsidRPr="00CB6975" w:rsidRDefault="003133A5" w:rsidP="00D14072">
            <w:pPr>
              <w:pStyle w:val="TAL"/>
              <w:rPr>
                <w:rFonts w:cs="Arial"/>
                <w:sz w:val="16"/>
                <w:szCs w:val="16"/>
              </w:rPr>
            </w:pPr>
            <w:r w:rsidRPr="00CB6975">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959681"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BB8F08"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D6AFA46" w14:textId="77777777" w:rsidR="003133A5" w:rsidRPr="00CB6975" w:rsidRDefault="003133A5" w:rsidP="00D14072">
            <w:pPr>
              <w:pStyle w:val="TAC"/>
              <w:jc w:val="left"/>
              <w:rPr>
                <w:rFonts w:cs="Arial"/>
                <w:sz w:val="16"/>
                <w:szCs w:val="16"/>
              </w:rPr>
            </w:pPr>
            <w:r w:rsidRPr="00CB6975">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03D7F"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329096C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EBB9388"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1788B2"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E3E8A9" w14:textId="77777777" w:rsidR="003133A5" w:rsidRPr="00CB6975" w:rsidRDefault="003133A5" w:rsidP="00D14072">
            <w:pPr>
              <w:pStyle w:val="TAC"/>
              <w:rPr>
                <w:rFonts w:cs="Arial"/>
                <w:sz w:val="16"/>
                <w:szCs w:val="16"/>
              </w:rPr>
            </w:pPr>
            <w:r w:rsidRPr="00CB6975">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6166A0" w14:textId="77777777" w:rsidR="003133A5" w:rsidRPr="00CB6975" w:rsidRDefault="003133A5" w:rsidP="00D14072">
            <w:pPr>
              <w:pStyle w:val="TAL"/>
              <w:rPr>
                <w:rFonts w:cs="Arial"/>
                <w:sz w:val="16"/>
                <w:szCs w:val="16"/>
              </w:rPr>
            </w:pPr>
            <w:r w:rsidRPr="00CB6975">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AAC9B1" w14:textId="77777777" w:rsidR="003133A5" w:rsidRPr="00CB6975" w:rsidRDefault="003133A5" w:rsidP="00D14072">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083C4F"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FE4E3B" w14:textId="77777777" w:rsidR="003133A5" w:rsidRPr="00CB6975" w:rsidRDefault="003133A5" w:rsidP="00D14072">
            <w:pPr>
              <w:pStyle w:val="TAC"/>
              <w:jc w:val="left"/>
              <w:rPr>
                <w:rFonts w:cs="Arial"/>
                <w:sz w:val="16"/>
                <w:szCs w:val="16"/>
              </w:rPr>
            </w:pPr>
            <w:r w:rsidRPr="00CB6975">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C1BBA"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3C93B812"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6FF5DD0F"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2E7731"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9F7E9E" w14:textId="77777777" w:rsidR="003133A5" w:rsidRPr="00CB6975" w:rsidRDefault="003133A5" w:rsidP="00D14072">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C98237" w14:textId="77777777" w:rsidR="003133A5" w:rsidRPr="00CB6975" w:rsidRDefault="003133A5" w:rsidP="00D14072">
            <w:pPr>
              <w:pStyle w:val="TAL"/>
              <w:rPr>
                <w:rFonts w:cs="Arial"/>
                <w:sz w:val="16"/>
                <w:szCs w:val="16"/>
              </w:rPr>
            </w:pPr>
            <w:r w:rsidRPr="00CB6975">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95338C"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E76B36"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008B8EE" w14:textId="77777777" w:rsidR="003133A5" w:rsidRPr="00CB6975" w:rsidRDefault="003133A5" w:rsidP="00D14072">
            <w:pPr>
              <w:pStyle w:val="TAC"/>
              <w:jc w:val="left"/>
              <w:rPr>
                <w:rFonts w:cs="Arial"/>
                <w:sz w:val="16"/>
                <w:szCs w:val="16"/>
              </w:rPr>
            </w:pPr>
            <w:r w:rsidRPr="00CB6975">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B52C8"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6B24FB6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A09564C"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40473A"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3F93696" w14:textId="77777777" w:rsidR="003133A5" w:rsidRPr="00CB6975" w:rsidRDefault="003133A5" w:rsidP="00D14072">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B01360" w14:textId="77777777" w:rsidR="003133A5" w:rsidRPr="00CB6975" w:rsidRDefault="003133A5" w:rsidP="00D14072">
            <w:pPr>
              <w:pStyle w:val="TAL"/>
              <w:rPr>
                <w:rFonts w:cs="Arial"/>
                <w:sz w:val="16"/>
                <w:szCs w:val="16"/>
              </w:rPr>
            </w:pPr>
            <w:r w:rsidRPr="00CB6975">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41F85"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9FC65"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77488AE" w14:textId="77777777" w:rsidR="003133A5" w:rsidRPr="00CB6975" w:rsidRDefault="003133A5" w:rsidP="00D14072">
            <w:pPr>
              <w:pStyle w:val="TAC"/>
              <w:jc w:val="left"/>
              <w:rPr>
                <w:rFonts w:cs="Arial"/>
                <w:sz w:val="16"/>
                <w:szCs w:val="16"/>
              </w:rPr>
            </w:pPr>
            <w:r w:rsidRPr="00CB6975">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C5AD2"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6F5C634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4CEC6AA"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A82C9F"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C48077" w14:textId="77777777" w:rsidR="003133A5" w:rsidRPr="00CB6975" w:rsidRDefault="003133A5" w:rsidP="00D14072">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81319F" w14:textId="77777777" w:rsidR="003133A5" w:rsidRPr="00CB6975" w:rsidRDefault="003133A5" w:rsidP="00D14072">
            <w:pPr>
              <w:pStyle w:val="TAL"/>
              <w:rPr>
                <w:rFonts w:cs="Arial"/>
                <w:sz w:val="16"/>
                <w:szCs w:val="16"/>
              </w:rPr>
            </w:pPr>
            <w:r w:rsidRPr="00CB6975">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5952D1"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ADC49"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71DDD8" w14:textId="77777777" w:rsidR="003133A5" w:rsidRPr="00CB6975" w:rsidRDefault="003133A5" w:rsidP="00D14072">
            <w:pPr>
              <w:pStyle w:val="TAC"/>
              <w:jc w:val="left"/>
              <w:rPr>
                <w:rFonts w:cs="Arial"/>
                <w:sz w:val="16"/>
                <w:szCs w:val="16"/>
              </w:rPr>
            </w:pPr>
            <w:r w:rsidRPr="00CB6975">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589516"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2ECBAB3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465A79E8"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399B7"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D2CD28D" w14:textId="77777777" w:rsidR="003133A5" w:rsidRPr="00CB6975" w:rsidRDefault="003133A5" w:rsidP="00D14072">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965998" w14:textId="77777777" w:rsidR="003133A5" w:rsidRPr="00CB6975" w:rsidRDefault="003133A5" w:rsidP="00D14072">
            <w:pPr>
              <w:pStyle w:val="TAL"/>
              <w:rPr>
                <w:rFonts w:cs="Arial"/>
                <w:sz w:val="16"/>
                <w:szCs w:val="16"/>
              </w:rPr>
            </w:pPr>
            <w:r w:rsidRPr="00CB6975">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F7E50C"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1AEC7A"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EEEC8B" w14:textId="77777777" w:rsidR="003133A5" w:rsidRPr="00CB6975" w:rsidRDefault="003133A5" w:rsidP="00D14072">
            <w:pPr>
              <w:pStyle w:val="TAC"/>
              <w:jc w:val="left"/>
              <w:rPr>
                <w:rFonts w:cs="Arial"/>
                <w:sz w:val="16"/>
                <w:szCs w:val="16"/>
              </w:rPr>
            </w:pPr>
            <w:r w:rsidRPr="00CB6975">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583BC"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2802002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6748113"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8887CC"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6CE8B67" w14:textId="77777777" w:rsidR="003133A5" w:rsidRPr="00CB6975" w:rsidRDefault="003133A5" w:rsidP="00D14072">
            <w:pPr>
              <w:pStyle w:val="TAC"/>
              <w:rPr>
                <w:rFonts w:cs="Arial"/>
                <w:sz w:val="16"/>
                <w:szCs w:val="16"/>
              </w:rPr>
            </w:pPr>
            <w:r w:rsidRPr="00CB6975">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C6D6A5" w14:textId="77777777" w:rsidR="003133A5" w:rsidRPr="00CB6975" w:rsidRDefault="003133A5" w:rsidP="00D14072">
            <w:pPr>
              <w:pStyle w:val="TAL"/>
              <w:rPr>
                <w:rFonts w:cs="Arial"/>
                <w:sz w:val="16"/>
                <w:szCs w:val="16"/>
              </w:rPr>
            </w:pPr>
            <w:r w:rsidRPr="00CB6975">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2544D2"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CDEDB4"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224DBD2" w14:textId="77777777" w:rsidR="003133A5" w:rsidRPr="00CB6975" w:rsidRDefault="003133A5" w:rsidP="00D14072">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1E16D"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5335530A"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6FCC547E"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D269CD"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31930B" w14:textId="77777777" w:rsidR="003133A5" w:rsidRPr="00CB6975" w:rsidRDefault="003133A5" w:rsidP="00D14072">
            <w:pPr>
              <w:pStyle w:val="TAC"/>
              <w:rPr>
                <w:rFonts w:cs="Arial"/>
                <w:sz w:val="16"/>
                <w:szCs w:val="16"/>
              </w:rPr>
            </w:pPr>
            <w:r w:rsidRPr="00CB6975">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E30854" w14:textId="77777777" w:rsidR="003133A5" w:rsidRPr="00CB6975" w:rsidRDefault="003133A5" w:rsidP="00D14072">
            <w:pPr>
              <w:pStyle w:val="TAL"/>
              <w:rPr>
                <w:rFonts w:cs="Arial"/>
                <w:sz w:val="16"/>
                <w:szCs w:val="16"/>
              </w:rPr>
            </w:pPr>
            <w:r w:rsidRPr="00CB6975">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357C1" w14:textId="77777777" w:rsidR="003133A5" w:rsidRPr="00CB6975" w:rsidRDefault="003133A5" w:rsidP="00D14072">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A6DC4"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21CC32" w14:textId="77777777" w:rsidR="003133A5" w:rsidRPr="00CB6975" w:rsidRDefault="003133A5" w:rsidP="00D14072">
            <w:pPr>
              <w:pStyle w:val="TAC"/>
              <w:jc w:val="left"/>
              <w:rPr>
                <w:rFonts w:cs="Arial"/>
                <w:sz w:val="16"/>
                <w:szCs w:val="16"/>
              </w:rPr>
            </w:pPr>
            <w:r w:rsidRPr="00CB6975">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38BC2"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48AFD568"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FBF7E00"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197E6"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3D1A7C" w14:textId="77777777" w:rsidR="003133A5" w:rsidRPr="00CB6975" w:rsidRDefault="003133A5" w:rsidP="00D14072">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42DEF45" w14:textId="77777777" w:rsidR="003133A5" w:rsidRPr="00CB6975" w:rsidRDefault="003133A5" w:rsidP="00D14072">
            <w:pPr>
              <w:pStyle w:val="TAL"/>
              <w:rPr>
                <w:rFonts w:cs="Arial"/>
                <w:sz w:val="16"/>
                <w:szCs w:val="16"/>
              </w:rPr>
            </w:pPr>
            <w:r w:rsidRPr="00CB6975">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411D4F"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E211D" w14:textId="77777777" w:rsidR="003133A5" w:rsidRPr="00CB6975" w:rsidRDefault="003133A5" w:rsidP="00D14072">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B191EF7" w14:textId="77777777" w:rsidR="003133A5" w:rsidRPr="00CB6975" w:rsidRDefault="003133A5" w:rsidP="00D14072">
            <w:pPr>
              <w:pStyle w:val="TAC"/>
              <w:jc w:val="left"/>
              <w:rPr>
                <w:rFonts w:cs="Arial"/>
                <w:sz w:val="16"/>
                <w:szCs w:val="16"/>
              </w:rPr>
            </w:pPr>
            <w:r w:rsidRPr="00CB6975">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5CF56"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5932850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C9AD558"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F74D48"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C5CCBD2" w14:textId="77777777" w:rsidR="003133A5" w:rsidRPr="00CB6975" w:rsidRDefault="003133A5" w:rsidP="00D14072">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F04437C" w14:textId="77777777" w:rsidR="003133A5" w:rsidRPr="00CB6975" w:rsidRDefault="003133A5" w:rsidP="00D14072">
            <w:pPr>
              <w:pStyle w:val="TAL"/>
              <w:rPr>
                <w:rFonts w:cs="Arial"/>
                <w:sz w:val="16"/>
                <w:szCs w:val="16"/>
              </w:rPr>
            </w:pPr>
            <w:r w:rsidRPr="00CB6975">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9D99D4"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23332F" w14:textId="77777777" w:rsidR="003133A5" w:rsidRPr="00CB6975" w:rsidRDefault="003133A5" w:rsidP="00D14072">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F6F4B66" w14:textId="77777777" w:rsidR="003133A5" w:rsidRPr="00CB6975" w:rsidRDefault="003133A5" w:rsidP="00D14072">
            <w:pPr>
              <w:pStyle w:val="TAC"/>
              <w:jc w:val="left"/>
              <w:rPr>
                <w:rFonts w:cs="Arial"/>
                <w:sz w:val="16"/>
                <w:szCs w:val="16"/>
              </w:rPr>
            </w:pPr>
            <w:r w:rsidRPr="00CB6975">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C39CF"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6AD571A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2272F2D"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497098"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714740" w14:textId="77777777" w:rsidR="003133A5" w:rsidRPr="00CB6975" w:rsidRDefault="003133A5" w:rsidP="00D14072">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4C70612" w14:textId="77777777" w:rsidR="003133A5" w:rsidRPr="00CB6975" w:rsidRDefault="003133A5" w:rsidP="00D14072">
            <w:pPr>
              <w:pStyle w:val="TAL"/>
              <w:rPr>
                <w:rFonts w:cs="Arial"/>
                <w:sz w:val="16"/>
                <w:szCs w:val="16"/>
              </w:rPr>
            </w:pPr>
            <w:r w:rsidRPr="00CB6975">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408D46"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788643" w14:textId="77777777" w:rsidR="003133A5" w:rsidRPr="00CB6975" w:rsidRDefault="003133A5" w:rsidP="00D14072">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C3BA01" w14:textId="77777777" w:rsidR="003133A5" w:rsidRPr="00CB6975" w:rsidRDefault="003133A5" w:rsidP="00D14072">
            <w:pPr>
              <w:pStyle w:val="TAC"/>
              <w:jc w:val="left"/>
              <w:rPr>
                <w:rFonts w:cs="Arial"/>
                <w:sz w:val="16"/>
                <w:szCs w:val="16"/>
              </w:rPr>
            </w:pPr>
            <w:r w:rsidRPr="00CB6975">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38BC2"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5D7BD24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977291C"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70C542"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4C1D4B" w14:textId="77777777" w:rsidR="003133A5" w:rsidRPr="00CB6975" w:rsidRDefault="003133A5" w:rsidP="00D14072">
            <w:pPr>
              <w:pStyle w:val="TAC"/>
              <w:rPr>
                <w:rFonts w:cs="Arial"/>
                <w:sz w:val="16"/>
                <w:szCs w:val="16"/>
              </w:rPr>
            </w:pPr>
            <w:r w:rsidRPr="00CB6975">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0C6F16" w14:textId="77777777" w:rsidR="003133A5" w:rsidRPr="00CB6975" w:rsidRDefault="003133A5" w:rsidP="00D14072">
            <w:pPr>
              <w:pStyle w:val="TAL"/>
              <w:rPr>
                <w:rFonts w:cs="Arial"/>
                <w:sz w:val="16"/>
                <w:szCs w:val="16"/>
              </w:rPr>
            </w:pPr>
            <w:r w:rsidRPr="00CB6975">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0E523F" w14:textId="77777777" w:rsidR="003133A5" w:rsidRPr="00CB6975" w:rsidRDefault="003133A5" w:rsidP="00D14072">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760607"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1D21B9D" w14:textId="77777777" w:rsidR="003133A5" w:rsidRPr="00CB6975" w:rsidRDefault="003133A5" w:rsidP="00D14072">
            <w:pPr>
              <w:pStyle w:val="TAC"/>
              <w:jc w:val="left"/>
              <w:rPr>
                <w:rFonts w:cs="Arial"/>
                <w:sz w:val="16"/>
                <w:szCs w:val="16"/>
              </w:rPr>
            </w:pPr>
            <w:r w:rsidRPr="00CB6975">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A28CC"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3133A5" w:rsidRPr="00CB6975" w14:paraId="063ED2F7"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23FDD04"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0EC4C3"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9F2C4E" w14:textId="77777777" w:rsidR="003133A5" w:rsidRPr="00CB6975" w:rsidRDefault="003133A5" w:rsidP="00D14072">
            <w:pPr>
              <w:pStyle w:val="TAC"/>
              <w:rPr>
                <w:rFonts w:cs="Arial"/>
                <w:sz w:val="16"/>
                <w:szCs w:val="16"/>
              </w:rPr>
            </w:pPr>
            <w:r w:rsidRPr="00CB6975">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738067" w14:textId="77777777" w:rsidR="003133A5" w:rsidRPr="00CB6975" w:rsidRDefault="003133A5" w:rsidP="00D14072">
            <w:pPr>
              <w:pStyle w:val="TAL"/>
              <w:rPr>
                <w:rFonts w:cs="Arial"/>
                <w:sz w:val="16"/>
                <w:szCs w:val="16"/>
              </w:rPr>
            </w:pPr>
            <w:r w:rsidRPr="00CB6975">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11E7F9" w14:textId="77777777" w:rsidR="003133A5" w:rsidRPr="00CB6975" w:rsidRDefault="003133A5" w:rsidP="00D14072">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FD45B4"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67C2D1" w14:textId="77777777" w:rsidR="003133A5" w:rsidRPr="00CB6975" w:rsidRDefault="003133A5" w:rsidP="00D14072">
            <w:pPr>
              <w:pStyle w:val="TAC"/>
              <w:jc w:val="left"/>
              <w:rPr>
                <w:rFonts w:cs="Arial"/>
                <w:sz w:val="16"/>
                <w:szCs w:val="16"/>
              </w:rPr>
            </w:pPr>
            <w:r w:rsidRPr="00CB6975">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976C9"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3133A5" w:rsidRPr="00CB6975" w14:paraId="0C74BF4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3300E52"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A2294B"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917035A" w14:textId="77777777" w:rsidR="003133A5" w:rsidRPr="00CB6975" w:rsidRDefault="003133A5" w:rsidP="00D14072">
            <w:pPr>
              <w:pStyle w:val="TAC"/>
              <w:rPr>
                <w:rFonts w:cs="Arial"/>
                <w:sz w:val="16"/>
                <w:szCs w:val="16"/>
              </w:rPr>
            </w:pPr>
            <w:r w:rsidRPr="00CB6975">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E87D1F" w14:textId="77777777" w:rsidR="003133A5" w:rsidRPr="00CB6975" w:rsidRDefault="003133A5" w:rsidP="00D14072">
            <w:pPr>
              <w:pStyle w:val="TAL"/>
              <w:rPr>
                <w:rFonts w:cs="Arial"/>
                <w:sz w:val="16"/>
                <w:szCs w:val="16"/>
              </w:rPr>
            </w:pPr>
            <w:r w:rsidRPr="00CB6975">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14D78A"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9DBBB3"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C369187" w14:textId="77777777" w:rsidR="003133A5" w:rsidRPr="00CB6975" w:rsidRDefault="003133A5" w:rsidP="00D14072">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9B72B"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3133A5" w:rsidRPr="00CB6975" w14:paraId="47335EC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5DA7AF4"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ABC804"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E253884" w14:textId="77777777" w:rsidR="003133A5" w:rsidRPr="00CB6975" w:rsidRDefault="003133A5" w:rsidP="00D14072">
            <w:pPr>
              <w:pStyle w:val="TAC"/>
              <w:rPr>
                <w:rFonts w:cs="Arial"/>
                <w:sz w:val="16"/>
                <w:szCs w:val="16"/>
              </w:rPr>
            </w:pPr>
            <w:r w:rsidRPr="00CB6975">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F5EB7B" w14:textId="77777777" w:rsidR="003133A5" w:rsidRPr="00CB6975" w:rsidRDefault="003133A5" w:rsidP="00D14072">
            <w:pPr>
              <w:pStyle w:val="TAL"/>
              <w:rPr>
                <w:rFonts w:cs="Arial"/>
                <w:sz w:val="16"/>
                <w:szCs w:val="16"/>
              </w:rPr>
            </w:pPr>
            <w:r w:rsidRPr="00CB6975">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57AB1E"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4C8B25" w14:textId="77777777" w:rsidR="003133A5" w:rsidRPr="00CB6975" w:rsidRDefault="003133A5" w:rsidP="00D14072">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82DDD6" w14:textId="77777777" w:rsidR="003133A5" w:rsidRPr="00CB6975" w:rsidRDefault="003133A5" w:rsidP="00D14072">
            <w:pPr>
              <w:pStyle w:val="TAC"/>
              <w:jc w:val="left"/>
              <w:rPr>
                <w:rFonts w:cs="Arial"/>
                <w:sz w:val="16"/>
                <w:szCs w:val="16"/>
              </w:rPr>
            </w:pPr>
            <w:r w:rsidRPr="00CB6975">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53AF3"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3133A5" w:rsidRPr="00CB6975" w14:paraId="12FA425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8C8FF92"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014BBE"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6C3B1B5" w14:textId="77777777" w:rsidR="003133A5" w:rsidRPr="00CB6975" w:rsidDel="00C84C7C" w:rsidRDefault="003133A5" w:rsidP="00D14072">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8545FF" w14:textId="77777777" w:rsidR="003133A5" w:rsidRPr="00CB6975" w:rsidRDefault="003133A5" w:rsidP="00D14072">
            <w:pPr>
              <w:pStyle w:val="TAL"/>
              <w:rPr>
                <w:rFonts w:cs="Arial"/>
                <w:sz w:val="16"/>
                <w:szCs w:val="16"/>
              </w:rPr>
            </w:pPr>
            <w:r w:rsidRPr="00CB6975">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DB07EC"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CBE318"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8D3DB05" w14:textId="77777777" w:rsidR="003133A5" w:rsidRPr="00CB6975" w:rsidRDefault="003133A5" w:rsidP="00D14072">
            <w:pPr>
              <w:pStyle w:val="TAC"/>
              <w:jc w:val="left"/>
              <w:rPr>
                <w:rFonts w:cs="Arial"/>
                <w:sz w:val="16"/>
                <w:szCs w:val="16"/>
              </w:rPr>
            </w:pPr>
            <w:r w:rsidRPr="00CB6975">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63DB6"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215E227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5D0BC0F"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B4FDC"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9C37E8B" w14:textId="77777777" w:rsidR="003133A5" w:rsidRPr="00CB6975" w:rsidDel="00C84C7C" w:rsidRDefault="003133A5" w:rsidP="00D14072">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DA6940" w14:textId="77777777" w:rsidR="003133A5" w:rsidRPr="00CB6975" w:rsidRDefault="003133A5" w:rsidP="00D14072">
            <w:pPr>
              <w:pStyle w:val="TAL"/>
              <w:rPr>
                <w:rFonts w:cs="Arial"/>
                <w:sz w:val="16"/>
                <w:szCs w:val="16"/>
              </w:rPr>
            </w:pPr>
            <w:r w:rsidRPr="00CB6975">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046C0E"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B22A94"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F185346" w14:textId="77777777" w:rsidR="003133A5" w:rsidRPr="00CB6975" w:rsidRDefault="003133A5" w:rsidP="00D14072">
            <w:pPr>
              <w:pStyle w:val="TAC"/>
              <w:jc w:val="left"/>
              <w:rPr>
                <w:rFonts w:cs="Arial"/>
                <w:sz w:val="16"/>
                <w:szCs w:val="16"/>
              </w:rPr>
            </w:pPr>
            <w:r w:rsidRPr="00CB6975">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F604C"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324681D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35D2DC9"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B249D8"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AC7A46F" w14:textId="77777777" w:rsidR="003133A5" w:rsidRPr="00CB6975" w:rsidDel="00C84C7C" w:rsidRDefault="003133A5" w:rsidP="00D14072">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FBFC4F" w14:textId="77777777" w:rsidR="003133A5" w:rsidRPr="00CB6975" w:rsidRDefault="003133A5" w:rsidP="00D14072">
            <w:pPr>
              <w:pStyle w:val="TAL"/>
              <w:rPr>
                <w:rFonts w:cs="Arial"/>
                <w:sz w:val="16"/>
                <w:szCs w:val="16"/>
              </w:rPr>
            </w:pPr>
            <w:r w:rsidRPr="00CB6975">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B2F34"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1EA2D4"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5956AF" w14:textId="77777777" w:rsidR="003133A5" w:rsidRPr="00CB6975" w:rsidRDefault="003133A5" w:rsidP="00D14072">
            <w:pPr>
              <w:pStyle w:val="TAC"/>
              <w:jc w:val="left"/>
              <w:rPr>
                <w:rFonts w:cs="Arial"/>
                <w:sz w:val="16"/>
                <w:szCs w:val="16"/>
              </w:rPr>
            </w:pPr>
            <w:r w:rsidRPr="00CB6975">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F7634"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3DBF3CA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5EF9328"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ED4A02"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3D1ED2" w14:textId="77777777" w:rsidR="003133A5" w:rsidRPr="00CB6975" w:rsidDel="00C84C7C" w:rsidRDefault="003133A5" w:rsidP="00D14072">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42DEF" w14:textId="77777777" w:rsidR="003133A5" w:rsidRPr="00CB6975" w:rsidRDefault="003133A5" w:rsidP="00D14072">
            <w:pPr>
              <w:pStyle w:val="TAL"/>
              <w:rPr>
                <w:rFonts w:cs="Arial"/>
                <w:sz w:val="16"/>
                <w:szCs w:val="16"/>
              </w:rPr>
            </w:pPr>
            <w:r w:rsidRPr="00CB6975">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1F32D40"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1BBACF"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DA406A" w14:textId="77777777" w:rsidR="003133A5" w:rsidRPr="00CB6975" w:rsidRDefault="003133A5" w:rsidP="00D14072">
            <w:pPr>
              <w:pStyle w:val="TAC"/>
              <w:jc w:val="left"/>
              <w:rPr>
                <w:rFonts w:cs="Arial"/>
                <w:sz w:val="16"/>
                <w:szCs w:val="16"/>
              </w:rPr>
            </w:pPr>
            <w:r w:rsidRPr="00CB6975">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5D23C"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4ECB4111"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6C87ED33"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A39F62"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265521" w14:textId="77777777" w:rsidR="003133A5" w:rsidRPr="00CB6975" w:rsidDel="00C84C7C" w:rsidRDefault="003133A5" w:rsidP="00D14072">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9CCDB9" w14:textId="77777777" w:rsidR="003133A5" w:rsidRPr="00CB6975" w:rsidRDefault="003133A5" w:rsidP="00D14072">
            <w:pPr>
              <w:pStyle w:val="TAL"/>
              <w:rPr>
                <w:rFonts w:cs="Arial"/>
                <w:sz w:val="16"/>
                <w:szCs w:val="16"/>
              </w:rPr>
            </w:pPr>
            <w:r w:rsidRPr="00CB6975">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8CF9EB"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5C5953"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8DBC4C2" w14:textId="77777777" w:rsidR="003133A5" w:rsidRPr="00CB6975" w:rsidRDefault="003133A5" w:rsidP="00D14072">
            <w:pPr>
              <w:pStyle w:val="TAC"/>
              <w:jc w:val="left"/>
              <w:rPr>
                <w:rFonts w:cs="Arial"/>
                <w:sz w:val="16"/>
                <w:szCs w:val="16"/>
              </w:rPr>
            </w:pPr>
            <w:r w:rsidRPr="00CB6975">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806D7"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061B38FA"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668C16A5"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4DA03E"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093E5E" w14:textId="77777777" w:rsidR="003133A5" w:rsidRPr="00CB6975" w:rsidDel="00C84C7C" w:rsidRDefault="003133A5" w:rsidP="00D14072">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AA7FCE" w14:textId="77777777" w:rsidR="003133A5" w:rsidRPr="00CB6975" w:rsidRDefault="003133A5" w:rsidP="00D14072">
            <w:pPr>
              <w:pStyle w:val="TAL"/>
              <w:rPr>
                <w:rFonts w:cs="Arial"/>
                <w:sz w:val="16"/>
                <w:szCs w:val="16"/>
              </w:rPr>
            </w:pPr>
            <w:r w:rsidRPr="00CB6975">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F5CBA4"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922932"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433C1B" w14:textId="77777777" w:rsidR="003133A5" w:rsidRPr="00CB6975" w:rsidRDefault="003133A5" w:rsidP="00D14072">
            <w:pPr>
              <w:pStyle w:val="TAC"/>
              <w:jc w:val="left"/>
              <w:rPr>
                <w:rFonts w:cs="Arial"/>
                <w:sz w:val="16"/>
                <w:szCs w:val="16"/>
              </w:rPr>
            </w:pPr>
            <w:r w:rsidRPr="00CB6975">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5A296"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7395BD7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D657243"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DD4AF6"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9171F2" w14:textId="77777777" w:rsidR="003133A5" w:rsidRPr="00CB6975" w:rsidDel="00C84C7C" w:rsidRDefault="003133A5" w:rsidP="00D14072">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CD1BB2" w14:textId="77777777" w:rsidR="003133A5" w:rsidRPr="00CB6975" w:rsidRDefault="003133A5" w:rsidP="00D14072">
            <w:pPr>
              <w:pStyle w:val="TAL"/>
              <w:rPr>
                <w:rFonts w:cs="Arial"/>
                <w:sz w:val="16"/>
                <w:szCs w:val="16"/>
              </w:rPr>
            </w:pPr>
            <w:r w:rsidRPr="00CB6975">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AC39C8" w14:textId="77777777" w:rsidR="003133A5" w:rsidRPr="00CB6975" w:rsidRDefault="003133A5" w:rsidP="00D14072">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317763"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BDE09E" w14:textId="77777777" w:rsidR="003133A5" w:rsidRPr="00CB6975" w:rsidRDefault="003133A5" w:rsidP="00D14072">
            <w:pPr>
              <w:pStyle w:val="TAC"/>
              <w:jc w:val="left"/>
              <w:rPr>
                <w:rFonts w:cs="Arial"/>
                <w:sz w:val="16"/>
                <w:szCs w:val="16"/>
              </w:rPr>
            </w:pPr>
            <w:r w:rsidRPr="00CB6975">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C418"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57A25728"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293260C"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2778B1"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F4E1270" w14:textId="77777777" w:rsidR="003133A5" w:rsidRPr="00CB6975" w:rsidDel="00C84C7C" w:rsidRDefault="003133A5" w:rsidP="00D14072">
            <w:pPr>
              <w:pStyle w:val="TAC"/>
              <w:rPr>
                <w:rFonts w:cs="Arial"/>
                <w:sz w:val="16"/>
                <w:szCs w:val="16"/>
              </w:rPr>
            </w:pPr>
            <w:r w:rsidRPr="00CB6975">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264182" w14:textId="77777777" w:rsidR="003133A5" w:rsidRPr="00CB6975" w:rsidRDefault="003133A5" w:rsidP="00D14072">
            <w:pPr>
              <w:pStyle w:val="TAL"/>
              <w:rPr>
                <w:rFonts w:cs="Arial"/>
                <w:sz w:val="16"/>
                <w:szCs w:val="16"/>
              </w:rPr>
            </w:pPr>
            <w:r w:rsidRPr="00CB6975">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ABE494" w14:textId="77777777" w:rsidR="003133A5" w:rsidRPr="00CB6975" w:rsidRDefault="003133A5" w:rsidP="00D14072">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6CDF21" w14:textId="77777777" w:rsidR="003133A5" w:rsidRPr="00CB6975" w:rsidRDefault="003133A5" w:rsidP="00D14072">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B8B4E7" w14:textId="77777777" w:rsidR="003133A5" w:rsidRPr="00CB6975" w:rsidRDefault="003133A5" w:rsidP="00D14072">
            <w:pPr>
              <w:pStyle w:val="TAC"/>
              <w:jc w:val="left"/>
              <w:rPr>
                <w:rFonts w:cs="Arial"/>
                <w:sz w:val="16"/>
                <w:szCs w:val="16"/>
              </w:rPr>
            </w:pPr>
            <w:r w:rsidRPr="00CB6975">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0D96F"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438ECC37"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9F67F96" w14:textId="77777777" w:rsidR="003133A5" w:rsidRPr="00CB6975" w:rsidRDefault="003133A5" w:rsidP="00D14072">
            <w:pPr>
              <w:pStyle w:val="TAC"/>
              <w:rPr>
                <w:sz w:val="16"/>
                <w:szCs w:val="16"/>
                <w:lang w:eastAsia="zh-CN"/>
              </w:rPr>
            </w:pPr>
            <w:r w:rsidRPr="00CB6975">
              <w:rPr>
                <w:rFonts w:hint="eastAsia"/>
                <w:sz w:val="16"/>
                <w:szCs w:val="16"/>
                <w:lang w:eastAsia="zh-CN"/>
              </w:rPr>
              <w:lastRenderedPageBreak/>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9601A"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138B1A4" w14:textId="77777777" w:rsidR="003133A5" w:rsidRPr="00CB6975" w:rsidDel="00C84C7C" w:rsidRDefault="003133A5" w:rsidP="00D14072">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03C582" w14:textId="77777777" w:rsidR="003133A5" w:rsidRPr="00CB6975" w:rsidRDefault="003133A5" w:rsidP="00D14072">
            <w:pPr>
              <w:pStyle w:val="TAL"/>
              <w:rPr>
                <w:rFonts w:cs="Arial"/>
                <w:sz w:val="16"/>
                <w:szCs w:val="16"/>
              </w:rPr>
            </w:pPr>
            <w:r w:rsidRPr="00CB6975">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BCD968" w14:textId="77777777" w:rsidR="003133A5" w:rsidRPr="00CB6975" w:rsidRDefault="003133A5" w:rsidP="00D14072">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ED21B4"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32D5B3" w14:textId="77777777" w:rsidR="003133A5" w:rsidRPr="00CB6975" w:rsidRDefault="003133A5" w:rsidP="00D14072">
            <w:pPr>
              <w:pStyle w:val="TAC"/>
              <w:jc w:val="left"/>
              <w:rPr>
                <w:rFonts w:cs="Arial"/>
                <w:sz w:val="16"/>
                <w:szCs w:val="16"/>
              </w:rPr>
            </w:pPr>
            <w:r w:rsidRPr="00CB6975">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D0FAA"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7E7AECE8"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3D438E"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15575CD"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69523CD" w14:textId="77777777" w:rsidR="003133A5" w:rsidRPr="00CB6975" w:rsidDel="00C84C7C" w:rsidRDefault="003133A5" w:rsidP="00D14072">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8B1949" w14:textId="77777777" w:rsidR="003133A5" w:rsidRPr="00CB6975" w:rsidRDefault="003133A5" w:rsidP="00D14072">
            <w:pPr>
              <w:pStyle w:val="TAL"/>
              <w:rPr>
                <w:rFonts w:cs="Arial"/>
                <w:sz w:val="16"/>
                <w:szCs w:val="16"/>
              </w:rPr>
            </w:pPr>
            <w:r w:rsidRPr="00CB6975">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55C6A2" w14:textId="77777777" w:rsidR="003133A5" w:rsidRPr="00CB6975" w:rsidRDefault="003133A5" w:rsidP="00D14072">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B208C5"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F075831" w14:textId="77777777" w:rsidR="003133A5" w:rsidRPr="00CB6975" w:rsidRDefault="003133A5" w:rsidP="00D14072">
            <w:pPr>
              <w:pStyle w:val="TAC"/>
              <w:jc w:val="left"/>
              <w:rPr>
                <w:rFonts w:cs="Arial"/>
                <w:sz w:val="16"/>
                <w:szCs w:val="16"/>
              </w:rPr>
            </w:pPr>
            <w:r w:rsidRPr="00CB6975">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CF1590"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7BD08A6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4CDF77F1"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09358A"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57B291" w14:textId="77777777" w:rsidR="003133A5" w:rsidRPr="00CB6975" w:rsidDel="00C84C7C" w:rsidRDefault="003133A5" w:rsidP="00D14072">
            <w:pPr>
              <w:pStyle w:val="TAC"/>
              <w:rPr>
                <w:rFonts w:cs="Arial"/>
                <w:sz w:val="16"/>
                <w:szCs w:val="16"/>
              </w:rPr>
            </w:pPr>
            <w:r w:rsidRPr="00CB6975">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6A50CD" w14:textId="77777777" w:rsidR="003133A5" w:rsidRPr="00CB6975" w:rsidRDefault="003133A5" w:rsidP="00D14072">
            <w:pPr>
              <w:pStyle w:val="TAL"/>
              <w:rPr>
                <w:rFonts w:cs="Arial"/>
                <w:sz w:val="16"/>
                <w:szCs w:val="16"/>
              </w:rPr>
            </w:pPr>
            <w:r w:rsidRPr="00CB6975">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AA8012" w14:textId="77777777" w:rsidR="003133A5" w:rsidRPr="00CB6975" w:rsidRDefault="003133A5" w:rsidP="00D14072">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003D6"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FA005A7" w14:textId="77777777" w:rsidR="003133A5" w:rsidRPr="00CB6975" w:rsidRDefault="003133A5" w:rsidP="00D14072">
            <w:pPr>
              <w:pStyle w:val="TAC"/>
              <w:jc w:val="left"/>
              <w:rPr>
                <w:rFonts w:cs="Arial"/>
                <w:sz w:val="16"/>
                <w:szCs w:val="16"/>
              </w:rPr>
            </w:pPr>
            <w:r w:rsidRPr="00CB6975">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5BA80"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240F4EB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A5988D4"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E2DB8C"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0D5BFB" w14:textId="77777777" w:rsidR="003133A5" w:rsidRPr="00CB6975" w:rsidDel="00C84C7C" w:rsidRDefault="003133A5" w:rsidP="00D14072">
            <w:pPr>
              <w:pStyle w:val="TAC"/>
              <w:rPr>
                <w:rFonts w:cs="Arial"/>
                <w:sz w:val="16"/>
                <w:szCs w:val="16"/>
              </w:rPr>
            </w:pPr>
            <w:r w:rsidRPr="00CB6975">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8E8905" w14:textId="77777777" w:rsidR="003133A5" w:rsidRPr="00CB6975" w:rsidRDefault="003133A5" w:rsidP="00D14072">
            <w:pPr>
              <w:pStyle w:val="TAL"/>
              <w:rPr>
                <w:rFonts w:cs="Arial"/>
                <w:sz w:val="16"/>
                <w:szCs w:val="16"/>
              </w:rPr>
            </w:pPr>
            <w:r w:rsidRPr="00CB6975">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2B60AD" w14:textId="77777777" w:rsidR="003133A5" w:rsidRPr="00CB6975" w:rsidRDefault="003133A5" w:rsidP="00D14072">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28C136"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08911E7" w14:textId="77777777" w:rsidR="003133A5" w:rsidRPr="00CB6975" w:rsidRDefault="003133A5" w:rsidP="00D14072">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0AA3A"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14B42603"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A4B5536"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10E231"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C24918" w14:textId="77777777" w:rsidR="003133A5" w:rsidRPr="00CB6975" w:rsidDel="00C84C7C" w:rsidRDefault="003133A5" w:rsidP="00D14072">
            <w:pPr>
              <w:pStyle w:val="TAC"/>
              <w:rPr>
                <w:rFonts w:cs="Arial"/>
                <w:sz w:val="16"/>
                <w:szCs w:val="16"/>
              </w:rPr>
            </w:pPr>
            <w:r w:rsidRPr="00CB6975">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7AE8A6" w14:textId="77777777" w:rsidR="003133A5" w:rsidRPr="00CB6975" w:rsidRDefault="003133A5" w:rsidP="00D14072">
            <w:pPr>
              <w:pStyle w:val="TAL"/>
              <w:rPr>
                <w:rFonts w:cs="Arial"/>
                <w:sz w:val="16"/>
                <w:szCs w:val="16"/>
              </w:rPr>
            </w:pPr>
            <w:r w:rsidRPr="00CB6975">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3BF45C" w14:textId="77777777" w:rsidR="003133A5" w:rsidRPr="00CB6975" w:rsidRDefault="003133A5" w:rsidP="00D14072">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1A2EE9" w14:textId="77777777" w:rsidR="003133A5" w:rsidRPr="00CB6975" w:rsidRDefault="003133A5" w:rsidP="00D14072">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D86710B" w14:textId="77777777" w:rsidR="003133A5" w:rsidRPr="00CB6975" w:rsidRDefault="003133A5" w:rsidP="00D14072">
            <w:pPr>
              <w:pStyle w:val="TAC"/>
              <w:jc w:val="left"/>
              <w:rPr>
                <w:rFonts w:cs="Arial"/>
                <w:sz w:val="16"/>
                <w:szCs w:val="16"/>
              </w:rPr>
            </w:pPr>
            <w:r w:rsidRPr="00CB6975">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904"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8C33EF" w:rsidRPr="00CB6975" w14:paraId="6DF17CF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E230679" w14:textId="77777777"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BC3171" w14:textId="77777777"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EC17B97" w14:textId="77777777" w:rsidR="008C33EF" w:rsidRPr="0036363E" w:rsidRDefault="008C33EF" w:rsidP="008C33EF">
            <w:pPr>
              <w:pStyle w:val="TAC"/>
              <w:rPr>
                <w:rFonts w:cs="Arial"/>
                <w:sz w:val="16"/>
                <w:szCs w:val="16"/>
              </w:rPr>
            </w:pPr>
            <w:r w:rsidRPr="00496973">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F2AE4" w14:textId="77777777" w:rsidR="008C33EF" w:rsidRPr="0036363E" w:rsidRDefault="008C33EF" w:rsidP="008C33EF">
            <w:pPr>
              <w:pStyle w:val="TAL"/>
              <w:rPr>
                <w:rFonts w:cs="Arial"/>
                <w:sz w:val="16"/>
                <w:szCs w:val="16"/>
              </w:rPr>
            </w:pPr>
            <w:r w:rsidRPr="00496973">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0D6CBB" w14:textId="77777777" w:rsidR="008C33EF" w:rsidRPr="0036363E" w:rsidRDefault="008C33EF" w:rsidP="008C33EF">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11E2B" w14:textId="77777777" w:rsidR="008C33EF" w:rsidRPr="0036363E" w:rsidRDefault="008C33EF" w:rsidP="008C33EF">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BF4877" w14:textId="77777777" w:rsidR="008C33EF" w:rsidRPr="0036363E" w:rsidRDefault="008C33EF" w:rsidP="008C33EF">
            <w:pPr>
              <w:pStyle w:val="TAC"/>
              <w:jc w:val="left"/>
              <w:rPr>
                <w:rFonts w:cs="Arial"/>
                <w:sz w:val="16"/>
                <w:szCs w:val="16"/>
              </w:rPr>
            </w:pPr>
            <w:r w:rsidRPr="0036363E">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4BC5D6" w14:textId="77777777"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3A2DDCD7"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64539127" w14:textId="77777777"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F47063" w14:textId="77777777"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888365" w14:textId="77777777" w:rsidR="008C33EF" w:rsidRPr="0036363E" w:rsidRDefault="008C33EF" w:rsidP="008C33EF">
            <w:pPr>
              <w:pStyle w:val="TAC"/>
              <w:rPr>
                <w:rFonts w:cs="Arial"/>
                <w:sz w:val="16"/>
                <w:szCs w:val="16"/>
              </w:rPr>
            </w:pPr>
            <w:r w:rsidRPr="00496973">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5963A" w14:textId="77777777" w:rsidR="008C33EF" w:rsidRPr="0036363E" w:rsidRDefault="008C33EF" w:rsidP="008C33EF">
            <w:pPr>
              <w:pStyle w:val="TAL"/>
              <w:rPr>
                <w:rFonts w:cs="Arial"/>
                <w:sz w:val="16"/>
                <w:szCs w:val="16"/>
              </w:rPr>
            </w:pPr>
            <w:r w:rsidRPr="00496973">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01156C" w14:textId="77777777" w:rsidR="008C33EF" w:rsidRPr="0036363E" w:rsidRDefault="008C33EF" w:rsidP="008C33EF">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FAEDE" w14:textId="77777777" w:rsidR="008C33EF" w:rsidRPr="0036363E" w:rsidRDefault="008C33EF" w:rsidP="008C33EF">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204645F" w14:textId="77777777" w:rsidR="008C33EF" w:rsidRPr="0036363E" w:rsidRDefault="008C33EF" w:rsidP="008C33EF">
            <w:pPr>
              <w:pStyle w:val="TAC"/>
              <w:jc w:val="left"/>
              <w:rPr>
                <w:rFonts w:cs="Arial"/>
                <w:sz w:val="16"/>
                <w:szCs w:val="16"/>
              </w:rPr>
            </w:pPr>
            <w:r w:rsidRPr="0036363E">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B75AB" w14:textId="77777777"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5B7ED7A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C7DF508" w14:textId="77777777"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DEDF9" w14:textId="77777777"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0F60E5" w14:textId="77777777" w:rsidR="008C33EF" w:rsidRPr="0036363E" w:rsidRDefault="008C33EF" w:rsidP="008C33EF">
            <w:pPr>
              <w:pStyle w:val="TAC"/>
              <w:rPr>
                <w:rFonts w:cs="Arial"/>
                <w:sz w:val="16"/>
                <w:szCs w:val="16"/>
              </w:rPr>
            </w:pPr>
            <w:r w:rsidRPr="00496973">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4F933" w14:textId="77777777" w:rsidR="008C33EF" w:rsidRPr="0036363E" w:rsidRDefault="008C33EF" w:rsidP="008C33EF">
            <w:pPr>
              <w:pStyle w:val="TAL"/>
              <w:rPr>
                <w:rFonts w:cs="Arial"/>
                <w:sz w:val="16"/>
                <w:szCs w:val="16"/>
              </w:rPr>
            </w:pPr>
            <w:r w:rsidRPr="00496973">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D8E25B" w14:textId="77777777" w:rsidR="008C33EF" w:rsidRPr="0036363E" w:rsidRDefault="008C33EF" w:rsidP="008C33EF">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0AC2D" w14:textId="77777777" w:rsidR="008C33EF" w:rsidRPr="0036363E" w:rsidRDefault="008C33EF" w:rsidP="008C33EF">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28A227F" w14:textId="77777777" w:rsidR="008C33EF" w:rsidRPr="0036363E" w:rsidRDefault="008C33EF" w:rsidP="008C33EF">
            <w:pPr>
              <w:pStyle w:val="TAC"/>
              <w:jc w:val="left"/>
              <w:rPr>
                <w:rFonts w:cs="Arial"/>
                <w:sz w:val="16"/>
                <w:szCs w:val="16"/>
              </w:rPr>
            </w:pPr>
            <w:r w:rsidRPr="0036363E">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4E69" w14:textId="77777777"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01A80A18"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C24F744" w14:textId="77777777"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2EC95E" w14:textId="77777777"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EFD093" w14:textId="77777777" w:rsidR="008C33EF" w:rsidRPr="0036363E" w:rsidRDefault="008C33EF" w:rsidP="008C33EF">
            <w:pPr>
              <w:pStyle w:val="TAC"/>
              <w:rPr>
                <w:rFonts w:cs="Arial"/>
                <w:sz w:val="16"/>
                <w:szCs w:val="16"/>
              </w:rPr>
            </w:pPr>
            <w:r w:rsidRPr="00496973">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15E6E" w14:textId="77777777" w:rsidR="008C33EF" w:rsidRPr="0036363E" w:rsidRDefault="008C33EF" w:rsidP="008C33EF">
            <w:pPr>
              <w:pStyle w:val="TAL"/>
              <w:rPr>
                <w:rFonts w:cs="Arial"/>
                <w:sz w:val="16"/>
                <w:szCs w:val="16"/>
              </w:rPr>
            </w:pPr>
            <w:r w:rsidRPr="00496973">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30A9A9" w14:textId="77777777" w:rsidR="008C33EF" w:rsidRPr="0036363E" w:rsidRDefault="008C33EF" w:rsidP="008C33EF">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96A12" w14:textId="77777777" w:rsidR="008C33EF" w:rsidRPr="0036363E" w:rsidRDefault="008C33EF" w:rsidP="008C33EF">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971EC9" w14:textId="77777777" w:rsidR="008C33EF" w:rsidRPr="0036363E" w:rsidRDefault="008C33EF" w:rsidP="008C33EF">
            <w:pPr>
              <w:pStyle w:val="TAC"/>
              <w:jc w:val="left"/>
              <w:rPr>
                <w:rFonts w:cs="Arial"/>
                <w:sz w:val="16"/>
                <w:szCs w:val="16"/>
              </w:rPr>
            </w:pPr>
            <w:r w:rsidRPr="0036363E">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4F497" w14:textId="77777777"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0D1926E1"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697E7E7" w14:textId="77777777"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850B4" w14:textId="77777777"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2CC8D1" w14:textId="77777777" w:rsidR="008C33EF" w:rsidRPr="0036363E" w:rsidRDefault="008C33EF" w:rsidP="008C33EF">
            <w:pPr>
              <w:pStyle w:val="TAC"/>
              <w:rPr>
                <w:rFonts w:cs="Arial"/>
                <w:sz w:val="16"/>
                <w:szCs w:val="16"/>
              </w:rPr>
            </w:pPr>
            <w:r w:rsidRPr="00496973">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0DDB1" w14:textId="77777777" w:rsidR="008C33EF" w:rsidRPr="0036363E" w:rsidRDefault="008C33EF" w:rsidP="008C33EF">
            <w:pPr>
              <w:pStyle w:val="TAL"/>
              <w:rPr>
                <w:rFonts w:cs="Arial"/>
                <w:sz w:val="16"/>
                <w:szCs w:val="16"/>
              </w:rPr>
            </w:pPr>
            <w:r w:rsidRPr="00496973">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E5B6B4" w14:textId="77777777" w:rsidR="008C33EF" w:rsidRPr="0036363E" w:rsidRDefault="008C33EF" w:rsidP="008C33EF">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EE458" w14:textId="77777777" w:rsidR="008C33EF" w:rsidRPr="0036363E" w:rsidRDefault="008C33EF" w:rsidP="008C33EF">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AACC59" w14:textId="77777777" w:rsidR="008C33EF" w:rsidRPr="0036363E" w:rsidRDefault="008C33EF" w:rsidP="008C33EF">
            <w:pPr>
              <w:pStyle w:val="TAC"/>
              <w:jc w:val="left"/>
              <w:rPr>
                <w:rFonts w:cs="Arial"/>
                <w:sz w:val="16"/>
                <w:szCs w:val="16"/>
              </w:rPr>
            </w:pPr>
            <w:r w:rsidRPr="0036363E">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E5E02" w14:textId="77777777"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275D1C4B"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8F54967" w14:textId="77777777"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0DA8B9" w14:textId="77777777"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0E6C71" w14:textId="77777777" w:rsidR="008C33EF" w:rsidRPr="0036363E" w:rsidRDefault="008C33EF" w:rsidP="008C33EF">
            <w:pPr>
              <w:pStyle w:val="TAC"/>
              <w:rPr>
                <w:rFonts w:cs="Arial"/>
                <w:sz w:val="16"/>
                <w:szCs w:val="16"/>
              </w:rPr>
            </w:pPr>
            <w:r w:rsidRPr="00496973">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2FD78" w14:textId="77777777" w:rsidR="008C33EF" w:rsidRPr="0036363E" w:rsidRDefault="008C33EF" w:rsidP="008C33EF">
            <w:pPr>
              <w:pStyle w:val="TAL"/>
              <w:rPr>
                <w:rFonts w:cs="Arial"/>
                <w:sz w:val="16"/>
                <w:szCs w:val="16"/>
              </w:rPr>
            </w:pPr>
            <w:r w:rsidRPr="00496973">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A2DD4E" w14:textId="77777777" w:rsidR="008C33EF" w:rsidRPr="0036363E" w:rsidRDefault="008C33EF" w:rsidP="008C33EF">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0C4C9" w14:textId="77777777" w:rsidR="008C33EF" w:rsidRPr="0036363E" w:rsidRDefault="008C33EF" w:rsidP="008C33EF">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5A4FDA" w14:textId="77777777" w:rsidR="008C33EF" w:rsidRPr="0036363E" w:rsidRDefault="008C33EF" w:rsidP="008C33EF">
            <w:pPr>
              <w:pStyle w:val="TAC"/>
              <w:jc w:val="left"/>
              <w:rPr>
                <w:rFonts w:cs="Arial"/>
                <w:sz w:val="16"/>
                <w:szCs w:val="16"/>
              </w:rPr>
            </w:pPr>
            <w:r w:rsidRPr="0036363E">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B62959" w14:textId="77777777"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0F98AC5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A131E5F" w14:textId="77777777"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80F40A" w14:textId="77777777"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01EC8BA" w14:textId="77777777" w:rsidR="008C33EF" w:rsidRPr="0036363E" w:rsidRDefault="008C33EF" w:rsidP="008C33EF">
            <w:pPr>
              <w:pStyle w:val="TAC"/>
              <w:rPr>
                <w:rFonts w:cs="Arial"/>
                <w:sz w:val="16"/>
                <w:szCs w:val="16"/>
              </w:rPr>
            </w:pPr>
            <w:r w:rsidRPr="00496973">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0737AE" w14:textId="77777777" w:rsidR="008C33EF" w:rsidRPr="0036363E" w:rsidRDefault="008C33EF" w:rsidP="008C33EF">
            <w:pPr>
              <w:pStyle w:val="TAL"/>
              <w:rPr>
                <w:rFonts w:cs="Arial"/>
                <w:sz w:val="16"/>
                <w:szCs w:val="16"/>
              </w:rPr>
            </w:pPr>
            <w:r w:rsidRPr="00496973">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EFB2DB" w14:textId="77777777" w:rsidR="008C33EF" w:rsidRPr="0036363E" w:rsidRDefault="008C33EF" w:rsidP="008C33EF">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D2837" w14:textId="77777777" w:rsidR="008C33EF" w:rsidRPr="0036363E" w:rsidRDefault="008C33EF" w:rsidP="008C33EF">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ECA9B6" w14:textId="77777777" w:rsidR="008C33EF" w:rsidRPr="0036363E" w:rsidRDefault="008C33EF" w:rsidP="008C33EF">
            <w:pPr>
              <w:pStyle w:val="TAC"/>
              <w:jc w:val="left"/>
              <w:rPr>
                <w:rFonts w:cs="Arial"/>
                <w:sz w:val="16"/>
                <w:szCs w:val="16"/>
              </w:rPr>
            </w:pPr>
            <w:r w:rsidRPr="0036363E">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77BE3" w14:textId="77777777"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2893794A"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6F17C58A" w14:textId="77777777"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0233B8" w14:textId="77777777"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5870BF6" w14:textId="77777777" w:rsidR="008C33EF" w:rsidRPr="0036363E" w:rsidRDefault="008C33EF" w:rsidP="008C33EF">
            <w:pPr>
              <w:pStyle w:val="TAC"/>
              <w:rPr>
                <w:rFonts w:cs="Arial"/>
                <w:sz w:val="16"/>
                <w:szCs w:val="16"/>
              </w:rPr>
            </w:pPr>
            <w:r w:rsidRPr="00496973">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2A86C" w14:textId="77777777" w:rsidR="008C33EF" w:rsidRPr="0036363E" w:rsidRDefault="008C33EF" w:rsidP="008C33EF">
            <w:pPr>
              <w:pStyle w:val="TAL"/>
              <w:rPr>
                <w:rFonts w:cs="Arial"/>
                <w:sz w:val="16"/>
                <w:szCs w:val="16"/>
              </w:rPr>
            </w:pPr>
            <w:r w:rsidRPr="00496973">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A63F8B9" w14:textId="77777777" w:rsidR="008C33EF" w:rsidRPr="0036363E" w:rsidRDefault="008C33EF" w:rsidP="008C33EF">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9A19A" w14:textId="77777777" w:rsidR="008C33EF" w:rsidRPr="0036363E" w:rsidRDefault="008C33EF" w:rsidP="008C33EF">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C98D54" w14:textId="77777777" w:rsidR="008C33EF" w:rsidRPr="0036363E" w:rsidRDefault="008C33EF" w:rsidP="008C33EF">
            <w:pPr>
              <w:pStyle w:val="TAC"/>
              <w:jc w:val="left"/>
              <w:rPr>
                <w:rFonts w:cs="Arial"/>
                <w:sz w:val="16"/>
                <w:szCs w:val="16"/>
              </w:rPr>
            </w:pPr>
            <w:r w:rsidRPr="0036363E">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3F9713" w14:textId="77777777"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5F97300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CA0C700" w14:textId="77777777"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FF30E6" w14:textId="77777777"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03E8F5" w14:textId="77777777" w:rsidR="008C33EF" w:rsidRPr="0036363E" w:rsidRDefault="008C33EF" w:rsidP="008C33EF">
            <w:pPr>
              <w:pStyle w:val="TAC"/>
              <w:rPr>
                <w:rFonts w:cs="Arial"/>
                <w:sz w:val="16"/>
                <w:szCs w:val="16"/>
              </w:rPr>
            </w:pPr>
            <w:r w:rsidRPr="00496973">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CCD27" w14:textId="77777777" w:rsidR="008C33EF" w:rsidRPr="0036363E" w:rsidRDefault="008C33EF" w:rsidP="008C33EF">
            <w:pPr>
              <w:pStyle w:val="TAL"/>
              <w:rPr>
                <w:rFonts w:cs="Arial"/>
                <w:sz w:val="16"/>
                <w:szCs w:val="16"/>
              </w:rPr>
            </w:pPr>
            <w:r w:rsidRPr="00496973">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273C51" w14:textId="77777777" w:rsidR="008C33EF" w:rsidRPr="0036363E" w:rsidRDefault="008C33EF" w:rsidP="008C33EF">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1BFAD" w14:textId="77777777" w:rsidR="008C33EF" w:rsidRPr="0036363E" w:rsidRDefault="008C33EF" w:rsidP="008C33EF">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6317ED" w14:textId="77777777" w:rsidR="008C33EF" w:rsidRPr="0036363E" w:rsidRDefault="008C33EF" w:rsidP="008C33EF">
            <w:pPr>
              <w:pStyle w:val="TAC"/>
              <w:jc w:val="left"/>
              <w:rPr>
                <w:rFonts w:cs="Arial"/>
                <w:sz w:val="16"/>
                <w:szCs w:val="16"/>
              </w:rPr>
            </w:pPr>
            <w:r w:rsidRPr="0036363E">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9D543" w14:textId="77777777"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10260F" w:rsidRPr="00CB6975" w14:paraId="4C0CE54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461B2BDA" w14:textId="77777777"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E2ED4" w14:textId="77777777"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072C51" w14:textId="77777777"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73C0D32" w14:textId="77777777" w:rsidR="0010260F" w:rsidRPr="00496973" w:rsidRDefault="0010260F" w:rsidP="0010260F">
            <w:pPr>
              <w:pStyle w:val="TAL"/>
              <w:rPr>
                <w:rFonts w:cs="Arial"/>
                <w:sz w:val="16"/>
                <w:szCs w:val="16"/>
                <w:lang w:eastAsia="zh-CN"/>
              </w:rPr>
            </w:pPr>
            <w:r>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D3150C" w14:textId="77777777" w:rsidR="0010260F" w:rsidRPr="0036363E" w:rsidRDefault="0010260F" w:rsidP="0010260F">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DB5E0D" w14:textId="77777777"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B3F9C2" w14:textId="77777777" w:rsidR="0010260F" w:rsidRPr="0036363E" w:rsidRDefault="0010260F" w:rsidP="0010260F">
            <w:pPr>
              <w:pStyle w:val="TAC"/>
              <w:jc w:val="left"/>
              <w:rPr>
                <w:rFonts w:cs="Arial"/>
                <w:sz w:val="16"/>
                <w:szCs w:val="16"/>
                <w:lang w:eastAsia="zh-CN"/>
              </w:rPr>
            </w:pPr>
            <w:r>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143A4" w14:textId="77777777"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2778353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5C5F5EC" w14:textId="77777777"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7819A1" w14:textId="77777777"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7C067D" w14:textId="77777777"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11AA74" w14:textId="77777777" w:rsidR="0010260F" w:rsidRPr="00496973" w:rsidRDefault="0010260F" w:rsidP="0010260F">
            <w:pPr>
              <w:pStyle w:val="TAL"/>
              <w:rPr>
                <w:rFonts w:cs="Arial"/>
                <w:sz w:val="16"/>
                <w:szCs w:val="16"/>
                <w:lang w:eastAsia="zh-CN"/>
              </w:rPr>
            </w:pPr>
            <w:r>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C4CABC" w14:textId="77777777" w:rsidR="0010260F" w:rsidRPr="0036363E" w:rsidRDefault="0010260F" w:rsidP="0010260F">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A23050" w14:textId="77777777"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2458BD" w14:textId="77777777" w:rsidR="0010260F" w:rsidRPr="0036363E" w:rsidRDefault="0010260F" w:rsidP="0010260F">
            <w:pPr>
              <w:pStyle w:val="TAC"/>
              <w:jc w:val="left"/>
              <w:rPr>
                <w:rFonts w:cs="Arial"/>
                <w:sz w:val="16"/>
                <w:szCs w:val="16"/>
                <w:lang w:eastAsia="zh-CN"/>
              </w:rPr>
            </w:pPr>
            <w:r>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CFED0" w14:textId="77777777"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126F4B2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499EA65F" w14:textId="77777777"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615C1B" w14:textId="77777777"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177098" w14:textId="77777777"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474990" w14:textId="77777777" w:rsidR="0010260F" w:rsidRPr="00496973" w:rsidRDefault="0010260F" w:rsidP="0010260F">
            <w:pPr>
              <w:pStyle w:val="TAL"/>
              <w:rPr>
                <w:rFonts w:cs="Arial"/>
                <w:sz w:val="16"/>
                <w:szCs w:val="16"/>
                <w:lang w:eastAsia="zh-CN"/>
              </w:rPr>
            </w:pPr>
            <w:r>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DE0B0D" w14:textId="77777777" w:rsidR="0010260F" w:rsidRPr="0036363E" w:rsidRDefault="0010260F" w:rsidP="0010260F">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5AE796" w14:textId="77777777"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7334B2" w14:textId="77777777" w:rsidR="0010260F" w:rsidRPr="0036363E" w:rsidRDefault="0010260F" w:rsidP="0010260F">
            <w:pPr>
              <w:pStyle w:val="TAC"/>
              <w:jc w:val="left"/>
              <w:rPr>
                <w:rFonts w:cs="Arial"/>
                <w:sz w:val="16"/>
                <w:szCs w:val="16"/>
                <w:lang w:eastAsia="zh-CN"/>
              </w:rPr>
            </w:pPr>
            <w:r>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B943EA" w14:textId="77777777"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24145E9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2A26377" w14:textId="77777777"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CEBFB2" w14:textId="77777777"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9CE5FC" w14:textId="77777777"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2FB19E" w14:textId="77777777" w:rsidR="0010260F" w:rsidRPr="00496973" w:rsidRDefault="0010260F" w:rsidP="0010260F">
            <w:pPr>
              <w:pStyle w:val="TAL"/>
              <w:rPr>
                <w:rFonts w:cs="Arial"/>
                <w:sz w:val="16"/>
                <w:szCs w:val="16"/>
                <w:lang w:eastAsia="zh-CN"/>
              </w:rPr>
            </w:pPr>
            <w:r>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BDAF4D" w14:textId="77777777" w:rsidR="0010260F" w:rsidRPr="0036363E" w:rsidRDefault="0010260F" w:rsidP="0010260F">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FAD998" w14:textId="77777777"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7A4DAC" w14:textId="77777777" w:rsidR="0010260F" w:rsidRPr="0036363E" w:rsidRDefault="0010260F" w:rsidP="0010260F">
            <w:pPr>
              <w:pStyle w:val="TAC"/>
              <w:jc w:val="left"/>
              <w:rPr>
                <w:rFonts w:cs="Arial"/>
                <w:sz w:val="16"/>
                <w:szCs w:val="16"/>
                <w:lang w:eastAsia="zh-CN"/>
              </w:rPr>
            </w:pPr>
            <w:r>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294D4" w14:textId="77777777"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1EBEC94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C7D649A" w14:textId="77777777"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89460E" w14:textId="77777777"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516651" w14:textId="77777777"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CF2C76" w14:textId="77777777" w:rsidR="0010260F" w:rsidRPr="00496973" w:rsidRDefault="0010260F" w:rsidP="0010260F">
            <w:pPr>
              <w:pStyle w:val="TAL"/>
              <w:rPr>
                <w:rFonts w:cs="Arial"/>
                <w:sz w:val="16"/>
                <w:szCs w:val="16"/>
                <w:lang w:eastAsia="zh-CN"/>
              </w:rPr>
            </w:pPr>
            <w:r>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E9683B" w14:textId="77777777" w:rsidR="0010260F" w:rsidRPr="0036363E" w:rsidRDefault="0010260F" w:rsidP="0010260F">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509692" w14:textId="77777777"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AD3189" w14:textId="77777777" w:rsidR="0010260F" w:rsidRPr="0036363E" w:rsidRDefault="0010260F" w:rsidP="0010260F">
            <w:pPr>
              <w:pStyle w:val="TAC"/>
              <w:jc w:val="left"/>
              <w:rPr>
                <w:rFonts w:cs="Arial"/>
                <w:sz w:val="16"/>
                <w:szCs w:val="16"/>
                <w:lang w:eastAsia="zh-CN"/>
              </w:rPr>
            </w:pPr>
            <w:r>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22E15" w14:textId="77777777"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0C6D6DE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3B6C20" w14:textId="77777777"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AAFD33A" w14:textId="77777777"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6473C7A" w14:textId="77777777"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E7D714" w14:textId="77777777" w:rsidR="0010260F" w:rsidRPr="00496973" w:rsidRDefault="0010260F" w:rsidP="0010260F">
            <w:pPr>
              <w:pStyle w:val="TAL"/>
              <w:rPr>
                <w:rFonts w:cs="Arial"/>
                <w:sz w:val="16"/>
                <w:szCs w:val="16"/>
                <w:lang w:eastAsia="zh-CN"/>
              </w:rPr>
            </w:pPr>
            <w:r>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331466" w14:textId="77777777" w:rsidR="0010260F" w:rsidRPr="0036363E" w:rsidRDefault="0010260F" w:rsidP="0010260F">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A269E3" w14:textId="77777777"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C52BB1" w14:textId="77777777" w:rsidR="0010260F" w:rsidRPr="0036363E" w:rsidRDefault="0010260F" w:rsidP="0010260F">
            <w:pPr>
              <w:pStyle w:val="TAC"/>
              <w:jc w:val="left"/>
              <w:rPr>
                <w:rFonts w:cs="Arial"/>
                <w:sz w:val="16"/>
                <w:szCs w:val="16"/>
                <w:lang w:eastAsia="zh-CN"/>
              </w:rPr>
            </w:pPr>
            <w:r>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29F373" w14:textId="77777777"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2C6E2FE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1EED32" w14:textId="77777777"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67E77AD" w14:textId="77777777"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CC1D987" w14:textId="77777777"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C2D3ED" w14:textId="77777777" w:rsidR="0010260F" w:rsidRPr="00496973" w:rsidRDefault="0010260F" w:rsidP="0010260F">
            <w:pPr>
              <w:pStyle w:val="TAL"/>
              <w:rPr>
                <w:rFonts w:cs="Arial"/>
                <w:sz w:val="16"/>
                <w:szCs w:val="16"/>
                <w:lang w:eastAsia="zh-CN"/>
              </w:rPr>
            </w:pPr>
            <w:r>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491AAB" w14:textId="77777777" w:rsidR="0010260F" w:rsidRPr="0036363E" w:rsidRDefault="0010260F" w:rsidP="0010260F">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0D76E" w14:textId="77777777"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6A57179" w14:textId="77777777" w:rsidR="0010260F" w:rsidRPr="0036363E" w:rsidRDefault="0010260F" w:rsidP="0010260F">
            <w:pPr>
              <w:pStyle w:val="TAC"/>
              <w:jc w:val="left"/>
              <w:rPr>
                <w:rFonts w:cs="Arial"/>
                <w:sz w:val="16"/>
                <w:szCs w:val="16"/>
                <w:lang w:eastAsia="zh-CN"/>
              </w:rPr>
            </w:pPr>
            <w:r>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FF18FB" w14:textId="77777777"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23D397F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31494D" w14:textId="77777777"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FD5DD45" w14:textId="77777777"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A969926" w14:textId="77777777"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7E3505" w14:textId="77777777" w:rsidR="0010260F" w:rsidRPr="00496973" w:rsidRDefault="0010260F" w:rsidP="0010260F">
            <w:pPr>
              <w:pStyle w:val="TAL"/>
              <w:rPr>
                <w:rFonts w:cs="Arial"/>
                <w:sz w:val="16"/>
                <w:szCs w:val="16"/>
                <w:lang w:eastAsia="zh-CN"/>
              </w:rPr>
            </w:pPr>
            <w:r>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C50883" w14:textId="77777777" w:rsidR="0010260F" w:rsidRPr="0036363E" w:rsidRDefault="0010260F" w:rsidP="0010260F">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E461A2" w14:textId="77777777"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8247BC" w14:textId="77777777" w:rsidR="0010260F" w:rsidRPr="0036363E" w:rsidRDefault="0010260F" w:rsidP="0010260F">
            <w:pPr>
              <w:pStyle w:val="TAC"/>
              <w:jc w:val="left"/>
              <w:rPr>
                <w:rFonts w:cs="Arial"/>
                <w:sz w:val="16"/>
                <w:szCs w:val="16"/>
                <w:lang w:eastAsia="zh-CN"/>
              </w:rPr>
            </w:pPr>
            <w:r>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06E6DF" w14:textId="77777777"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72E6DB7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796C86" w14:textId="77777777"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44FB9D" w14:textId="77777777"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7592F2" w14:textId="77777777"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9330BE" w14:textId="77777777" w:rsidR="0010260F" w:rsidRPr="00496973" w:rsidRDefault="0010260F" w:rsidP="0010260F">
            <w:pPr>
              <w:pStyle w:val="TAL"/>
              <w:rPr>
                <w:rFonts w:cs="Arial"/>
                <w:sz w:val="16"/>
                <w:szCs w:val="16"/>
                <w:lang w:eastAsia="zh-CN"/>
              </w:rPr>
            </w:pPr>
            <w:r>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C1D944" w14:textId="77777777" w:rsidR="0010260F" w:rsidRPr="0036363E" w:rsidRDefault="0010260F" w:rsidP="0010260F">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B8E34A" w14:textId="77777777"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1F462B5" w14:textId="77777777" w:rsidR="0010260F" w:rsidRPr="0036363E" w:rsidRDefault="0010260F" w:rsidP="0010260F">
            <w:pPr>
              <w:pStyle w:val="TAC"/>
              <w:jc w:val="left"/>
              <w:rPr>
                <w:rFonts w:cs="Arial"/>
                <w:sz w:val="16"/>
                <w:szCs w:val="16"/>
                <w:lang w:eastAsia="zh-CN"/>
              </w:rPr>
            </w:pPr>
            <w:r>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7B5E8C" w14:textId="77777777"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69C03E2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7DE3A2" w14:textId="77777777"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1928650" w14:textId="77777777"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D3750F9" w14:textId="77777777"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2A5D36" w14:textId="77777777" w:rsidR="0010260F" w:rsidRPr="00496973" w:rsidRDefault="0010260F" w:rsidP="0010260F">
            <w:pPr>
              <w:pStyle w:val="TAL"/>
              <w:rPr>
                <w:rFonts w:cs="Arial"/>
                <w:sz w:val="16"/>
                <w:szCs w:val="16"/>
                <w:lang w:eastAsia="zh-CN"/>
              </w:rPr>
            </w:pPr>
            <w:r>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46D6A1" w14:textId="77777777" w:rsidR="0010260F" w:rsidRPr="0036363E" w:rsidRDefault="0010260F" w:rsidP="0010260F">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A4BBA0" w14:textId="77777777"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BEBA80" w14:textId="77777777" w:rsidR="0010260F" w:rsidRPr="0036363E" w:rsidRDefault="0010260F" w:rsidP="0010260F">
            <w:pPr>
              <w:pStyle w:val="TAC"/>
              <w:jc w:val="left"/>
              <w:rPr>
                <w:rFonts w:cs="Arial"/>
                <w:sz w:val="16"/>
                <w:szCs w:val="16"/>
                <w:lang w:eastAsia="zh-CN"/>
              </w:rPr>
            </w:pPr>
            <w:r>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057E05" w14:textId="77777777"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2C56CF" w:rsidRPr="00CB6975" w14:paraId="77AD041A" w14:textId="77777777" w:rsidTr="003B05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1D9B84" w14:textId="77777777" w:rsidR="002C56CF" w:rsidRDefault="002C56CF" w:rsidP="002C56CF">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DE3CAA6" w14:textId="77777777" w:rsidR="002C56CF" w:rsidRPr="00496973" w:rsidRDefault="002C56CF" w:rsidP="002C56CF">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6E24F3F" w14:textId="77777777" w:rsidR="002C56CF" w:rsidRPr="00B5160E" w:rsidRDefault="002C56CF" w:rsidP="002C56CF">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06F0FD" w14:textId="77777777" w:rsidR="002C56CF" w:rsidRDefault="002C56CF" w:rsidP="002C56CF">
            <w:pPr>
              <w:pStyle w:val="TAL"/>
              <w:rPr>
                <w:rFonts w:cs="Arial"/>
                <w:sz w:val="16"/>
                <w:szCs w:val="16"/>
                <w:lang w:eastAsia="zh-CN"/>
              </w:rPr>
            </w:pPr>
            <w:r>
              <w:rPr>
                <w:rFonts w:cs="Arial" w:hint="eastAsia"/>
                <w:sz w:val="16"/>
                <w:szCs w:val="16"/>
                <w:lang w:eastAsia="zh-CN"/>
              </w:rPr>
              <w:t>0</w:t>
            </w:r>
            <w:r>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57F03A" w14:textId="77777777" w:rsidR="002C56CF" w:rsidRPr="0036363E" w:rsidRDefault="002C56CF" w:rsidP="002C56CF">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A7C480" w14:textId="77777777" w:rsidR="002C56CF" w:rsidRDefault="002C56CF" w:rsidP="002C56CF">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2A3DC4" w14:textId="77777777" w:rsidR="002C56CF" w:rsidRDefault="002C56CF" w:rsidP="002C56CF">
            <w:pPr>
              <w:pStyle w:val="TAC"/>
              <w:jc w:val="left"/>
              <w:rPr>
                <w:rFonts w:cs="Arial"/>
                <w:sz w:val="16"/>
                <w:szCs w:val="16"/>
                <w:lang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9044D2" w14:textId="77777777" w:rsidR="002C56CF" w:rsidRPr="003E5099" w:rsidRDefault="002C56CF" w:rsidP="002C56CF">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2C56CF" w:rsidRPr="00CB6975" w14:paraId="114FC69F" w14:textId="77777777" w:rsidTr="003B05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835527" w14:textId="77777777" w:rsidR="002C56CF" w:rsidRDefault="002C56CF" w:rsidP="002C56CF">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0668ED0" w14:textId="77777777" w:rsidR="002C56CF" w:rsidRPr="00496973" w:rsidRDefault="002C56CF" w:rsidP="002C56CF">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9818CA5" w14:textId="77777777" w:rsidR="002C56CF" w:rsidRPr="00B5160E" w:rsidRDefault="002C56CF" w:rsidP="002C56CF">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FD4992" w14:textId="77777777" w:rsidR="002C56CF" w:rsidRDefault="002C56CF" w:rsidP="002C56CF">
            <w:pPr>
              <w:pStyle w:val="TAL"/>
              <w:rPr>
                <w:rFonts w:cs="Arial"/>
                <w:sz w:val="16"/>
                <w:szCs w:val="16"/>
                <w:lang w:eastAsia="zh-CN"/>
              </w:rPr>
            </w:pPr>
            <w:r>
              <w:rPr>
                <w:rFonts w:cs="Arial" w:hint="eastAsia"/>
                <w:sz w:val="16"/>
                <w:szCs w:val="16"/>
                <w:lang w:eastAsia="zh-CN"/>
              </w:rPr>
              <w:t>0</w:t>
            </w:r>
            <w:r>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FC1F49" w14:textId="77777777" w:rsidR="002C56CF" w:rsidRPr="0036363E" w:rsidRDefault="002C56CF" w:rsidP="002C56CF">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4904AA" w14:textId="77777777" w:rsidR="002C56CF" w:rsidRDefault="002C56CF" w:rsidP="002C56CF">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744E318" w14:textId="77777777" w:rsidR="002C56CF" w:rsidRDefault="002C56CF" w:rsidP="002C56CF">
            <w:pPr>
              <w:pStyle w:val="TAC"/>
              <w:jc w:val="left"/>
              <w:rPr>
                <w:rFonts w:cs="Arial"/>
                <w:sz w:val="16"/>
                <w:szCs w:val="16"/>
                <w:lang w:eastAsia="zh-CN"/>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C8FAF1" w14:textId="77777777" w:rsidR="002C56CF" w:rsidRPr="003E5099" w:rsidRDefault="002C56CF" w:rsidP="002C56CF">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5E6E0A" w:rsidRPr="00CB6975" w14:paraId="492E7CEA" w14:textId="77777777" w:rsidTr="00844A09">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8377C9" w14:textId="77777777" w:rsidR="005E6E0A" w:rsidRDefault="005E6E0A" w:rsidP="002C56CF">
            <w:pPr>
              <w:pStyle w:val="TAC"/>
              <w:rPr>
                <w:rFonts w:cs="Arial"/>
                <w:sz w:val="16"/>
                <w:szCs w:val="16"/>
                <w:lang w:eastAsia="zh-CN"/>
              </w:rPr>
            </w:pPr>
            <w:r>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A973270" w14:textId="77777777" w:rsidR="005E6E0A" w:rsidRDefault="005E6E0A" w:rsidP="002C56CF">
            <w:pPr>
              <w:pStyle w:val="TAC"/>
              <w:rPr>
                <w:rFonts w:cs="Arial"/>
                <w:sz w:val="16"/>
                <w:szCs w:val="16"/>
                <w:lang w:eastAsia="zh-CN"/>
              </w:rPr>
            </w:pPr>
            <w:r>
              <w:rPr>
                <w:rFonts w:cs="Arial" w:hint="eastAsia"/>
                <w:sz w:val="16"/>
                <w:szCs w:val="16"/>
                <w:lang w:eastAsia="zh-CN"/>
              </w:rPr>
              <w:t>C</w:t>
            </w:r>
            <w:r>
              <w:rPr>
                <w:rFonts w:cs="Arial"/>
                <w:sz w:val="16"/>
                <w:szCs w:val="16"/>
                <w:lang w:eastAsia="zh-CN"/>
              </w:rPr>
              <w:t>T#9</w:t>
            </w:r>
            <w:r>
              <w:rPr>
                <w:rFonts w:cs="Arial" w:hint="eastAsia"/>
                <w:sz w:val="16"/>
                <w:szCs w:val="16"/>
                <w:lang w:eastAsia="zh-CN"/>
              </w:rPr>
              <w:t>8</w:t>
            </w:r>
            <w:r>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76B30D" w14:textId="77777777" w:rsidR="005E6E0A" w:rsidRPr="00B5160E" w:rsidRDefault="005E6E0A" w:rsidP="002C56CF">
            <w:pPr>
              <w:pStyle w:val="TAC"/>
              <w:rPr>
                <w:rFonts w:cs="Arial"/>
                <w:sz w:val="16"/>
                <w:szCs w:val="16"/>
                <w:lang w:eastAsia="zh-CN"/>
              </w:rPr>
            </w:pPr>
            <w:r w:rsidRPr="00B5160E">
              <w:rPr>
                <w:rFonts w:cs="Arial" w:hint="eastAsia"/>
                <w:sz w:val="16"/>
                <w:szCs w:val="16"/>
                <w:lang w:eastAsia="zh-CN"/>
              </w:rPr>
              <w:t>CP-22</w:t>
            </w:r>
            <w:r>
              <w:rPr>
                <w:rFonts w:cs="Arial" w:hint="eastAsia"/>
                <w:sz w:val="16"/>
                <w:szCs w:val="16"/>
                <w:lang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BFD4B0" w14:textId="77777777" w:rsidR="005E6E0A" w:rsidRDefault="005E6E0A" w:rsidP="002C56CF">
            <w:pPr>
              <w:pStyle w:val="TAL"/>
              <w:rPr>
                <w:rFonts w:cs="Arial"/>
                <w:sz w:val="16"/>
                <w:szCs w:val="16"/>
                <w:lang w:eastAsia="zh-CN"/>
              </w:rPr>
            </w:pPr>
            <w:r>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F2B0B" w14:textId="77777777" w:rsidR="005E6E0A" w:rsidRPr="0036363E" w:rsidRDefault="005E6E0A" w:rsidP="002C56CF">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332D4C" w14:textId="77777777" w:rsidR="005E6E0A" w:rsidRDefault="005E6E0A" w:rsidP="002C56CF">
            <w:pPr>
              <w:pStyle w:val="TAC"/>
              <w:rPr>
                <w:rFonts w:cs="Arial"/>
                <w:sz w:val="16"/>
                <w:szCs w:val="16"/>
                <w:lang w:eastAsia="zh-CN"/>
              </w:rPr>
            </w:pPr>
            <w:r>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5D9074" w14:textId="77777777" w:rsidR="005E6E0A" w:rsidRDefault="005E6E0A" w:rsidP="002C56CF">
            <w:pPr>
              <w:pStyle w:val="TAC"/>
              <w:jc w:val="left"/>
              <w:rPr>
                <w:rFonts w:cs="Arial"/>
                <w:sz w:val="16"/>
                <w:szCs w:val="16"/>
              </w:rPr>
            </w:pPr>
            <w:r>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D7B95CC" w14:textId="77777777" w:rsidR="005E6E0A" w:rsidRDefault="005E6E0A" w:rsidP="002C56CF">
            <w:pPr>
              <w:pStyle w:val="TAC"/>
              <w:rPr>
                <w:rFonts w:cs="Arial"/>
                <w:sz w:val="16"/>
                <w:szCs w:val="16"/>
                <w:lang w:eastAsia="zh-CN"/>
              </w:rPr>
            </w:pPr>
            <w:r>
              <w:rPr>
                <w:rFonts w:cs="Arial" w:hint="eastAsia"/>
                <w:sz w:val="16"/>
                <w:szCs w:val="16"/>
                <w:lang w:eastAsia="zh-CN"/>
              </w:rPr>
              <w:t>18.0.0</w:t>
            </w:r>
          </w:p>
        </w:tc>
      </w:tr>
      <w:tr w:rsidR="005E6E0A" w:rsidRPr="00CB6975" w14:paraId="7D6AA929" w14:textId="77777777" w:rsidTr="00844A09">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7AF3A1" w14:textId="77777777" w:rsidR="005E6E0A" w:rsidRDefault="005E6E0A" w:rsidP="002C56CF">
            <w:pPr>
              <w:pStyle w:val="TAC"/>
              <w:rPr>
                <w:rFonts w:cs="Arial"/>
                <w:sz w:val="16"/>
                <w:szCs w:val="16"/>
                <w:lang w:eastAsia="zh-CN"/>
              </w:rPr>
            </w:pPr>
            <w:r>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2E11A10" w14:textId="77777777" w:rsidR="005E6E0A" w:rsidRDefault="005E6E0A" w:rsidP="002C56CF">
            <w:pPr>
              <w:pStyle w:val="TAC"/>
              <w:rPr>
                <w:rFonts w:cs="Arial"/>
                <w:sz w:val="16"/>
                <w:szCs w:val="16"/>
                <w:lang w:eastAsia="zh-CN"/>
              </w:rPr>
            </w:pPr>
            <w:r>
              <w:rPr>
                <w:rFonts w:cs="Arial" w:hint="eastAsia"/>
                <w:sz w:val="16"/>
                <w:szCs w:val="16"/>
                <w:lang w:eastAsia="zh-CN"/>
              </w:rPr>
              <w:t>C</w:t>
            </w:r>
            <w:r>
              <w:rPr>
                <w:rFonts w:cs="Arial"/>
                <w:sz w:val="16"/>
                <w:szCs w:val="16"/>
                <w:lang w:eastAsia="zh-CN"/>
              </w:rPr>
              <w:t>T#9</w:t>
            </w:r>
            <w:r>
              <w:rPr>
                <w:rFonts w:cs="Arial" w:hint="eastAsia"/>
                <w:sz w:val="16"/>
                <w:szCs w:val="16"/>
                <w:lang w:eastAsia="zh-CN"/>
              </w:rPr>
              <w:t>8</w:t>
            </w:r>
            <w:r>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0B1C8F4" w14:textId="77777777" w:rsidR="005E6E0A" w:rsidRPr="00B5160E" w:rsidRDefault="005E6E0A" w:rsidP="002C56CF">
            <w:pPr>
              <w:pStyle w:val="TAC"/>
              <w:rPr>
                <w:rFonts w:cs="Arial"/>
                <w:sz w:val="16"/>
                <w:szCs w:val="16"/>
                <w:lang w:eastAsia="zh-CN"/>
              </w:rPr>
            </w:pPr>
            <w:r w:rsidRPr="00B5160E">
              <w:rPr>
                <w:rFonts w:cs="Arial" w:hint="eastAsia"/>
                <w:sz w:val="16"/>
                <w:szCs w:val="16"/>
                <w:lang w:eastAsia="zh-CN"/>
              </w:rPr>
              <w:t>CP-22</w:t>
            </w:r>
            <w:r>
              <w:rPr>
                <w:rFonts w:cs="Arial" w:hint="eastAsia"/>
                <w:sz w:val="16"/>
                <w:szCs w:val="16"/>
                <w:lang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771D1E" w14:textId="77777777" w:rsidR="005E6E0A" w:rsidRDefault="005E6E0A" w:rsidP="002C56CF">
            <w:pPr>
              <w:pStyle w:val="TAL"/>
              <w:rPr>
                <w:rFonts w:cs="Arial"/>
                <w:sz w:val="16"/>
                <w:szCs w:val="16"/>
                <w:lang w:eastAsia="zh-CN"/>
              </w:rPr>
            </w:pPr>
            <w:r>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A4F811" w14:textId="77777777" w:rsidR="005E6E0A" w:rsidRPr="0036363E" w:rsidRDefault="005E6E0A" w:rsidP="002C56CF">
            <w:pPr>
              <w:pStyle w:val="TAL"/>
              <w:jc w:val="right"/>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D7ADF" w14:textId="77777777" w:rsidR="005E6E0A" w:rsidRDefault="005E6E0A" w:rsidP="002C56CF">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BEF768E" w14:textId="77777777" w:rsidR="005E6E0A" w:rsidRDefault="005E6E0A" w:rsidP="002C56CF">
            <w:pPr>
              <w:pStyle w:val="TAC"/>
              <w:jc w:val="left"/>
              <w:rPr>
                <w:rFonts w:cs="Arial"/>
                <w:sz w:val="16"/>
                <w:szCs w:val="16"/>
              </w:rPr>
            </w:pPr>
            <w:r>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A4129B" w14:textId="77777777" w:rsidR="005E6E0A" w:rsidRDefault="005E6E0A" w:rsidP="002C56CF">
            <w:pPr>
              <w:pStyle w:val="TAC"/>
              <w:rPr>
                <w:rFonts w:cs="Arial"/>
                <w:sz w:val="16"/>
                <w:szCs w:val="16"/>
                <w:lang w:eastAsia="zh-CN"/>
              </w:rPr>
            </w:pPr>
            <w:r>
              <w:rPr>
                <w:rFonts w:cs="Arial" w:hint="eastAsia"/>
                <w:sz w:val="16"/>
                <w:szCs w:val="16"/>
                <w:lang w:eastAsia="zh-CN"/>
              </w:rPr>
              <w:t>18.0.0</w:t>
            </w:r>
          </w:p>
        </w:tc>
      </w:tr>
      <w:tr w:rsidR="005E6E0A" w:rsidRPr="00CB6975" w14:paraId="511DC7F9" w14:textId="77777777" w:rsidTr="00844A09">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E87676" w14:textId="77777777" w:rsidR="005E6E0A" w:rsidRDefault="005E6E0A" w:rsidP="002C56CF">
            <w:pPr>
              <w:pStyle w:val="TAC"/>
              <w:rPr>
                <w:rFonts w:cs="Arial"/>
                <w:sz w:val="16"/>
                <w:szCs w:val="16"/>
                <w:lang w:eastAsia="zh-CN"/>
              </w:rPr>
            </w:pPr>
            <w:r>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41594B7" w14:textId="77777777" w:rsidR="005E6E0A" w:rsidRDefault="005E6E0A" w:rsidP="002C56CF">
            <w:pPr>
              <w:pStyle w:val="TAC"/>
              <w:rPr>
                <w:rFonts w:cs="Arial"/>
                <w:sz w:val="16"/>
                <w:szCs w:val="16"/>
                <w:lang w:eastAsia="zh-CN"/>
              </w:rPr>
            </w:pPr>
            <w:r>
              <w:rPr>
                <w:rFonts w:cs="Arial" w:hint="eastAsia"/>
                <w:sz w:val="16"/>
                <w:szCs w:val="16"/>
                <w:lang w:eastAsia="zh-CN"/>
              </w:rPr>
              <w:t>C</w:t>
            </w:r>
            <w:r>
              <w:rPr>
                <w:rFonts w:cs="Arial"/>
                <w:sz w:val="16"/>
                <w:szCs w:val="16"/>
                <w:lang w:eastAsia="zh-CN"/>
              </w:rPr>
              <w:t>T#9</w:t>
            </w:r>
            <w:r>
              <w:rPr>
                <w:rFonts w:cs="Arial" w:hint="eastAsia"/>
                <w:sz w:val="16"/>
                <w:szCs w:val="16"/>
                <w:lang w:eastAsia="zh-CN"/>
              </w:rPr>
              <w:t>8</w:t>
            </w:r>
            <w:r>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AF6F019" w14:textId="77777777" w:rsidR="005E6E0A" w:rsidRPr="00B5160E" w:rsidRDefault="005E6E0A" w:rsidP="002C56CF">
            <w:pPr>
              <w:pStyle w:val="TAC"/>
              <w:rPr>
                <w:rFonts w:cs="Arial"/>
                <w:sz w:val="16"/>
                <w:szCs w:val="16"/>
                <w:lang w:eastAsia="zh-CN"/>
              </w:rPr>
            </w:pPr>
            <w:r w:rsidRPr="00B5160E">
              <w:rPr>
                <w:rFonts w:cs="Arial" w:hint="eastAsia"/>
                <w:sz w:val="16"/>
                <w:szCs w:val="16"/>
                <w:lang w:eastAsia="zh-CN"/>
              </w:rPr>
              <w:t>CP-22</w:t>
            </w:r>
            <w:r>
              <w:rPr>
                <w:rFonts w:cs="Arial" w:hint="eastAsia"/>
                <w:sz w:val="16"/>
                <w:szCs w:val="16"/>
                <w:lang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65AABA" w14:textId="77777777" w:rsidR="005E6E0A" w:rsidRDefault="005E6E0A" w:rsidP="002C56CF">
            <w:pPr>
              <w:pStyle w:val="TAL"/>
              <w:rPr>
                <w:rFonts w:cs="Arial"/>
                <w:sz w:val="16"/>
                <w:szCs w:val="16"/>
                <w:lang w:eastAsia="zh-CN"/>
              </w:rPr>
            </w:pPr>
            <w:r>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536B86" w14:textId="77777777" w:rsidR="005E6E0A" w:rsidRPr="0036363E" w:rsidRDefault="005E6E0A" w:rsidP="002C56CF">
            <w:pPr>
              <w:pStyle w:val="TAL"/>
              <w:jc w:val="right"/>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50D83C" w14:textId="77777777" w:rsidR="005E6E0A" w:rsidRDefault="005E6E0A" w:rsidP="002C56CF">
            <w:pPr>
              <w:pStyle w:val="TAC"/>
              <w:rPr>
                <w:rFonts w:cs="Arial"/>
                <w:sz w:val="16"/>
                <w:szCs w:val="16"/>
                <w:lang w:eastAsia="zh-CN"/>
              </w:rPr>
            </w:pPr>
            <w:r>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8446A6" w14:textId="77777777" w:rsidR="005E6E0A" w:rsidRDefault="005E6E0A" w:rsidP="002C56CF">
            <w:pPr>
              <w:pStyle w:val="TAC"/>
              <w:jc w:val="left"/>
              <w:rPr>
                <w:rFonts w:cs="Arial"/>
                <w:sz w:val="16"/>
                <w:szCs w:val="16"/>
              </w:rPr>
            </w:pPr>
            <w:r>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970169" w14:textId="77777777" w:rsidR="005E6E0A" w:rsidRDefault="005E6E0A" w:rsidP="002C56CF">
            <w:pPr>
              <w:pStyle w:val="TAC"/>
              <w:rPr>
                <w:rFonts w:cs="Arial"/>
                <w:sz w:val="16"/>
                <w:szCs w:val="16"/>
                <w:lang w:eastAsia="zh-CN"/>
              </w:rPr>
            </w:pPr>
            <w:r>
              <w:rPr>
                <w:rFonts w:cs="Arial" w:hint="eastAsia"/>
                <w:sz w:val="16"/>
                <w:szCs w:val="16"/>
                <w:lang w:eastAsia="zh-CN"/>
              </w:rPr>
              <w:t>18.0.0</w:t>
            </w:r>
          </w:p>
        </w:tc>
      </w:tr>
      <w:tr w:rsidR="005E6E0A" w:rsidRPr="00CB6975" w14:paraId="21FB526B" w14:textId="77777777" w:rsidTr="00844A09">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8D8973" w14:textId="77777777" w:rsidR="005E6E0A" w:rsidRDefault="005E6E0A" w:rsidP="002C56CF">
            <w:pPr>
              <w:pStyle w:val="TAC"/>
              <w:rPr>
                <w:rFonts w:cs="Arial"/>
                <w:sz w:val="16"/>
                <w:szCs w:val="16"/>
                <w:lang w:eastAsia="zh-CN"/>
              </w:rPr>
            </w:pPr>
            <w:r>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6DEF37F" w14:textId="77777777" w:rsidR="005E6E0A" w:rsidRDefault="005E6E0A" w:rsidP="002C56CF">
            <w:pPr>
              <w:pStyle w:val="TAC"/>
              <w:rPr>
                <w:rFonts w:cs="Arial"/>
                <w:sz w:val="16"/>
                <w:szCs w:val="16"/>
                <w:lang w:eastAsia="zh-CN"/>
              </w:rPr>
            </w:pPr>
            <w:r>
              <w:rPr>
                <w:rFonts w:cs="Arial" w:hint="eastAsia"/>
                <w:sz w:val="16"/>
                <w:szCs w:val="16"/>
                <w:lang w:eastAsia="zh-CN"/>
              </w:rPr>
              <w:t>C</w:t>
            </w:r>
            <w:r>
              <w:rPr>
                <w:rFonts w:cs="Arial"/>
                <w:sz w:val="16"/>
                <w:szCs w:val="16"/>
                <w:lang w:eastAsia="zh-CN"/>
              </w:rPr>
              <w:t>T#9</w:t>
            </w:r>
            <w:r>
              <w:rPr>
                <w:rFonts w:cs="Arial" w:hint="eastAsia"/>
                <w:sz w:val="16"/>
                <w:szCs w:val="16"/>
                <w:lang w:eastAsia="zh-CN"/>
              </w:rPr>
              <w:t>8</w:t>
            </w:r>
            <w:r>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2300637" w14:textId="77777777" w:rsidR="005E6E0A" w:rsidRPr="00B5160E" w:rsidRDefault="005E6E0A" w:rsidP="002C56CF">
            <w:pPr>
              <w:pStyle w:val="TAC"/>
              <w:rPr>
                <w:rFonts w:cs="Arial"/>
                <w:sz w:val="16"/>
                <w:szCs w:val="16"/>
                <w:lang w:eastAsia="zh-CN"/>
              </w:rPr>
            </w:pPr>
            <w:r w:rsidRPr="00B5160E">
              <w:rPr>
                <w:rFonts w:cs="Arial" w:hint="eastAsia"/>
                <w:sz w:val="16"/>
                <w:szCs w:val="16"/>
                <w:lang w:eastAsia="zh-CN"/>
              </w:rPr>
              <w:t>CP-22</w:t>
            </w:r>
            <w:r>
              <w:rPr>
                <w:rFonts w:cs="Arial" w:hint="eastAsia"/>
                <w:sz w:val="16"/>
                <w:szCs w:val="16"/>
                <w:lang w:eastAsia="zh-CN"/>
              </w:rPr>
              <w:t>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6B0C81" w14:textId="77777777" w:rsidR="005E6E0A" w:rsidRDefault="005E6E0A" w:rsidP="002C56CF">
            <w:pPr>
              <w:pStyle w:val="TAL"/>
              <w:rPr>
                <w:rFonts w:cs="Arial"/>
                <w:sz w:val="16"/>
                <w:szCs w:val="16"/>
                <w:lang w:eastAsia="zh-CN"/>
              </w:rPr>
            </w:pPr>
            <w:r>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CB5DE6" w14:textId="77777777" w:rsidR="005E6E0A" w:rsidRPr="0036363E" w:rsidRDefault="005E6E0A" w:rsidP="002C56CF">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DE1166" w14:textId="77777777" w:rsidR="005E6E0A" w:rsidRDefault="005E6E0A" w:rsidP="002C56CF">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64E19E8" w14:textId="77777777" w:rsidR="005E6E0A" w:rsidRDefault="005E6E0A" w:rsidP="002C56CF">
            <w:pPr>
              <w:pStyle w:val="TAC"/>
              <w:jc w:val="left"/>
              <w:rPr>
                <w:rFonts w:cs="Arial"/>
                <w:sz w:val="16"/>
                <w:szCs w:val="16"/>
              </w:rPr>
            </w:pPr>
            <w:r>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44C30C" w14:textId="77777777" w:rsidR="005E6E0A" w:rsidRDefault="005E6E0A" w:rsidP="002C56CF">
            <w:pPr>
              <w:pStyle w:val="TAC"/>
              <w:rPr>
                <w:rFonts w:cs="Arial"/>
                <w:sz w:val="16"/>
                <w:szCs w:val="16"/>
                <w:lang w:eastAsia="zh-CN"/>
              </w:rPr>
            </w:pPr>
            <w:r>
              <w:rPr>
                <w:rFonts w:cs="Arial" w:hint="eastAsia"/>
                <w:sz w:val="16"/>
                <w:szCs w:val="16"/>
                <w:lang w:eastAsia="zh-CN"/>
              </w:rPr>
              <w:t>18.0.0</w:t>
            </w:r>
          </w:p>
        </w:tc>
      </w:tr>
      <w:tr w:rsidR="00DC21A0" w:rsidRPr="00CB6975" w14:paraId="6C3F28EF" w14:textId="77777777" w:rsidTr="00632B66">
        <w:tc>
          <w:tcPr>
            <w:tcW w:w="800" w:type="dxa"/>
            <w:tcBorders>
              <w:top w:val="single" w:sz="6" w:space="0" w:color="auto"/>
              <w:left w:val="single" w:sz="6" w:space="0" w:color="auto"/>
              <w:bottom w:val="single" w:sz="6" w:space="0" w:color="auto"/>
              <w:right w:val="single" w:sz="6" w:space="0" w:color="auto"/>
            </w:tcBorders>
            <w:shd w:val="solid" w:color="FFFFFF" w:fill="auto"/>
          </w:tcPr>
          <w:p w14:paraId="705E6534" w14:textId="50B170D4" w:rsidR="00DC21A0" w:rsidRDefault="00DC21A0" w:rsidP="00DC21A0">
            <w:pPr>
              <w:pStyle w:val="TAC"/>
              <w:rPr>
                <w:rFonts w:cs="Arial"/>
                <w:sz w:val="16"/>
                <w:szCs w:val="16"/>
                <w:lang w:eastAsia="zh-CN"/>
              </w:rPr>
            </w:pPr>
            <w:r w:rsidRPr="00A43C4B">
              <w:rPr>
                <w:rFonts w:cs="Arial" w:hint="eastAsia"/>
                <w:sz w:val="16"/>
                <w:szCs w:val="16"/>
                <w:lang w:eastAsia="zh-CN"/>
              </w:rPr>
              <w:t>2</w:t>
            </w:r>
            <w:r w:rsidRPr="00A43C4B">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5D6802" w14:textId="08EDD80E" w:rsidR="00DC21A0" w:rsidRDefault="00DC21A0" w:rsidP="00DC21A0">
            <w:pPr>
              <w:pStyle w:val="TAC"/>
              <w:rPr>
                <w:rFonts w:cs="Arial"/>
                <w:sz w:val="16"/>
                <w:szCs w:val="16"/>
                <w:lang w:eastAsia="zh-CN"/>
              </w:rPr>
            </w:pPr>
            <w:r w:rsidRPr="00353856">
              <w:rPr>
                <w:rFonts w:cs="Arial" w:hint="eastAsia"/>
                <w:sz w:val="16"/>
                <w:szCs w:val="16"/>
                <w:lang w:eastAsia="zh-CN"/>
              </w:rPr>
              <w:t>C</w:t>
            </w:r>
            <w:r w:rsidRPr="00353856">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6C1920" w14:textId="031784AA" w:rsidR="00DC21A0" w:rsidRPr="00B5160E" w:rsidRDefault="00DC21A0" w:rsidP="00DC21A0">
            <w:pPr>
              <w:pStyle w:val="TAC"/>
              <w:rPr>
                <w:rFonts w:cs="Arial"/>
                <w:sz w:val="16"/>
                <w:szCs w:val="16"/>
                <w:lang w:eastAsia="zh-CN"/>
              </w:rPr>
            </w:pPr>
            <w:r w:rsidRPr="00632B66">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0CB8F7" w14:textId="44486DDC" w:rsidR="00DC21A0" w:rsidRDefault="00DC21A0" w:rsidP="00DC21A0">
            <w:pPr>
              <w:pStyle w:val="TAL"/>
              <w:rPr>
                <w:rFonts w:cs="Arial"/>
                <w:sz w:val="16"/>
                <w:szCs w:val="16"/>
              </w:rPr>
            </w:pPr>
            <w:r>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20BB7C" w14:textId="29AB5DCD" w:rsidR="00DC21A0" w:rsidRPr="0036363E" w:rsidRDefault="00DC21A0" w:rsidP="00DC21A0">
            <w:pPr>
              <w:pStyle w:val="TAL"/>
              <w:jc w:val="right"/>
              <w:rPr>
                <w:rFonts w:cs="Arial"/>
                <w:sz w:val="16"/>
                <w:szCs w:val="16"/>
                <w:lang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C5897E" w14:textId="2E3A42E3" w:rsidR="00DC21A0" w:rsidRDefault="00DC21A0" w:rsidP="00DC21A0">
            <w:pPr>
              <w:pStyle w:val="TAC"/>
              <w:rPr>
                <w:rFonts w:cs="Arial"/>
                <w:sz w:val="16"/>
                <w:szCs w:val="16"/>
                <w:lang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3893F2" w14:textId="33DEF1C0" w:rsidR="00DC21A0" w:rsidRDefault="00DC21A0" w:rsidP="00DC21A0">
            <w:pPr>
              <w:pStyle w:val="TAC"/>
              <w:jc w:val="left"/>
              <w:rPr>
                <w:rFonts w:cs="Arial"/>
                <w:sz w:val="16"/>
                <w:szCs w:val="16"/>
              </w:rPr>
            </w:pPr>
            <w:r>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07758" w14:textId="5C9555C2" w:rsidR="00DC21A0" w:rsidRDefault="00DC21A0" w:rsidP="00DC21A0">
            <w:pPr>
              <w:pStyle w:val="TAC"/>
              <w:rPr>
                <w:rFonts w:cs="Arial"/>
                <w:sz w:val="16"/>
                <w:szCs w:val="16"/>
                <w:lang w:eastAsia="zh-CN"/>
              </w:rPr>
            </w:pPr>
            <w:r w:rsidRPr="00E8229A">
              <w:rPr>
                <w:rFonts w:cs="Arial" w:hint="eastAsia"/>
                <w:sz w:val="16"/>
                <w:szCs w:val="16"/>
                <w:lang w:eastAsia="zh-CN"/>
              </w:rPr>
              <w:t>1</w:t>
            </w:r>
            <w:r w:rsidRPr="00E8229A">
              <w:rPr>
                <w:rFonts w:cs="Arial"/>
                <w:sz w:val="16"/>
                <w:szCs w:val="16"/>
                <w:lang w:eastAsia="zh-CN"/>
              </w:rPr>
              <w:t>8.1.0</w:t>
            </w:r>
          </w:p>
        </w:tc>
      </w:tr>
      <w:tr w:rsidR="00DC21A0" w:rsidRPr="00CB6975" w14:paraId="7A15586A" w14:textId="77777777" w:rsidTr="00632B66">
        <w:tc>
          <w:tcPr>
            <w:tcW w:w="800" w:type="dxa"/>
            <w:tcBorders>
              <w:top w:val="single" w:sz="6" w:space="0" w:color="auto"/>
              <w:left w:val="single" w:sz="6" w:space="0" w:color="auto"/>
              <w:bottom w:val="single" w:sz="6" w:space="0" w:color="auto"/>
              <w:right w:val="single" w:sz="6" w:space="0" w:color="auto"/>
            </w:tcBorders>
            <w:shd w:val="solid" w:color="FFFFFF" w:fill="auto"/>
          </w:tcPr>
          <w:p w14:paraId="198266AB" w14:textId="424263E9" w:rsidR="00DC21A0" w:rsidRDefault="00DC21A0" w:rsidP="00DC21A0">
            <w:pPr>
              <w:pStyle w:val="TAC"/>
              <w:rPr>
                <w:rFonts w:cs="Arial"/>
                <w:sz w:val="16"/>
                <w:szCs w:val="16"/>
                <w:lang w:eastAsia="zh-CN"/>
              </w:rPr>
            </w:pPr>
            <w:r w:rsidRPr="00A43C4B">
              <w:rPr>
                <w:rFonts w:cs="Arial" w:hint="eastAsia"/>
                <w:sz w:val="16"/>
                <w:szCs w:val="16"/>
                <w:lang w:eastAsia="zh-CN"/>
              </w:rPr>
              <w:t>2</w:t>
            </w:r>
            <w:r w:rsidRPr="00A43C4B">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96126" w14:textId="2786587F" w:rsidR="00DC21A0" w:rsidRDefault="00DC21A0" w:rsidP="00DC21A0">
            <w:pPr>
              <w:pStyle w:val="TAC"/>
              <w:rPr>
                <w:rFonts w:cs="Arial"/>
                <w:sz w:val="16"/>
                <w:szCs w:val="16"/>
                <w:lang w:eastAsia="zh-CN"/>
              </w:rPr>
            </w:pPr>
            <w:r w:rsidRPr="00353856">
              <w:rPr>
                <w:rFonts w:cs="Arial" w:hint="eastAsia"/>
                <w:sz w:val="16"/>
                <w:szCs w:val="16"/>
                <w:lang w:eastAsia="zh-CN"/>
              </w:rPr>
              <w:t>C</w:t>
            </w:r>
            <w:r w:rsidRPr="00353856">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0BD08" w14:textId="384929DA" w:rsidR="00DC21A0" w:rsidRPr="00B5160E" w:rsidRDefault="00DC21A0" w:rsidP="00DC21A0">
            <w:pPr>
              <w:pStyle w:val="TAC"/>
              <w:rPr>
                <w:rFonts w:cs="Arial"/>
                <w:sz w:val="16"/>
                <w:szCs w:val="16"/>
                <w:lang w:eastAsia="zh-CN"/>
              </w:rPr>
            </w:pPr>
            <w:r w:rsidRPr="00632B66">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60A7A9" w14:textId="0C24C7E6" w:rsidR="00DC21A0" w:rsidRDefault="00DC21A0" w:rsidP="00DC21A0">
            <w:pPr>
              <w:pStyle w:val="TAL"/>
              <w:rPr>
                <w:rFonts w:cs="Arial"/>
                <w:sz w:val="16"/>
                <w:szCs w:val="16"/>
              </w:rPr>
            </w:pPr>
            <w:r>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0CCA5F" w14:textId="7A157654" w:rsidR="00DC21A0" w:rsidRPr="0036363E" w:rsidRDefault="00DC21A0" w:rsidP="00DC21A0">
            <w:pPr>
              <w:pStyle w:val="TAL"/>
              <w:jc w:val="right"/>
              <w:rPr>
                <w:rFonts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BC7F65" w14:textId="24696210" w:rsidR="00DC21A0" w:rsidRDefault="00DC21A0" w:rsidP="00DC21A0">
            <w:pPr>
              <w:pStyle w:val="TAC"/>
              <w:rPr>
                <w:rFonts w:cs="Arial"/>
                <w:sz w:val="16"/>
                <w:szCs w:val="16"/>
                <w:lang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01A37" w14:textId="0AED2012" w:rsidR="00DC21A0" w:rsidRDefault="00DC21A0" w:rsidP="00DC21A0">
            <w:pPr>
              <w:pStyle w:val="TAC"/>
              <w:jc w:val="left"/>
              <w:rPr>
                <w:rFonts w:cs="Arial"/>
                <w:sz w:val="16"/>
                <w:szCs w:val="16"/>
              </w:rPr>
            </w:pPr>
            <w:r>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A5F43" w14:textId="6807EAE9" w:rsidR="00DC21A0" w:rsidRDefault="00DC21A0" w:rsidP="00DC21A0">
            <w:pPr>
              <w:pStyle w:val="TAC"/>
              <w:rPr>
                <w:rFonts w:cs="Arial"/>
                <w:sz w:val="16"/>
                <w:szCs w:val="16"/>
                <w:lang w:eastAsia="zh-CN"/>
              </w:rPr>
            </w:pPr>
            <w:r w:rsidRPr="00E8229A">
              <w:rPr>
                <w:rFonts w:cs="Arial" w:hint="eastAsia"/>
                <w:sz w:val="16"/>
                <w:szCs w:val="16"/>
                <w:lang w:eastAsia="zh-CN"/>
              </w:rPr>
              <w:t>1</w:t>
            </w:r>
            <w:r w:rsidRPr="00E8229A">
              <w:rPr>
                <w:rFonts w:cs="Arial"/>
                <w:sz w:val="16"/>
                <w:szCs w:val="16"/>
                <w:lang w:eastAsia="zh-CN"/>
              </w:rPr>
              <w:t>8.1.0</w:t>
            </w:r>
          </w:p>
        </w:tc>
      </w:tr>
      <w:tr w:rsidR="00DC21A0" w:rsidRPr="00CB6975" w14:paraId="741085E9" w14:textId="77777777" w:rsidTr="00632B66">
        <w:tc>
          <w:tcPr>
            <w:tcW w:w="800" w:type="dxa"/>
            <w:tcBorders>
              <w:top w:val="single" w:sz="6" w:space="0" w:color="auto"/>
              <w:left w:val="single" w:sz="6" w:space="0" w:color="auto"/>
              <w:bottom w:val="single" w:sz="6" w:space="0" w:color="auto"/>
              <w:right w:val="single" w:sz="6" w:space="0" w:color="auto"/>
            </w:tcBorders>
            <w:shd w:val="solid" w:color="FFFFFF" w:fill="auto"/>
          </w:tcPr>
          <w:p w14:paraId="79845F74" w14:textId="07FFB4E5" w:rsidR="00DC21A0" w:rsidRDefault="00DC21A0" w:rsidP="00DC21A0">
            <w:pPr>
              <w:pStyle w:val="TAC"/>
              <w:rPr>
                <w:rFonts w:cs="Arial"/>
                <w:sz w:val="16"/>
                <w:szCs w:val="16"/>
                <w:lang w:eastAsia="zh-CN"/>
              </w:rPr>
            </w:pPr>
            <w:r w:rsidRPr="00A43C4B">
              <w:rPr>
                <w:rFonts w:cs="Arial" w:hint="eastAsia"/>
                <w:sz w:val="16"/>
                <w:szCs w:val="16"/>
                <w:lang w:eastAsia="zh-CN"/>
              </w:rPr>
              <w:t>2</w:t>
            </w:r>
            <w:r w:rsidRPr="00A43C4B">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4EE6C4" w14:textId="67FDB795" w:rsidR="00DC21A0" w:rsidRDefault="00DC21A0" w:rsidP="00DC21A0">
            <w:pPr>
              <w:pStyle w:val="TAC"/>
              <w:rPr>
                <w:rFonts w:cs="Arial"/>
                <w:sz w:val="16"/>
                <w:szCs w:val="16"/>
                <w:lang w:eastAsia="zh-CN"/>
              </w:rPr>
            </w:pPr>
            <w:r w:rsidRPr="00353856">
              <w:rPr>
                <w:rFonts w:cs="Arial" w:hint="eastAsia"/>
                <w:sz w:val="16"/>
                <w:szCs w:val="16"/>
                <w:lang w:eastAsia="zh-CN"/>
              </w:rPr>
              <w:t>C</w:t>
            </w:r>
            <w:r w:rsidRPr="00353856">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7D054" w14:textId="69D75D99" w:rsidR="00DC21A0" w:rsidRPr="00B5160E" w:rsidRDefault="00DC21A0" w:rsidP="00DC21A0">
            <w:pPr>
              <w:pStyle w:val="TAC"/>
              <w:rPr>
                <w:rFonts w:cs="Arial"/>
                <w:sz w:val="16"/>
                <w:szCs w:val="16"/>
                <w:lang w:eastAsia="zh-CN"/>
              </w:rPr>
            </w:pPr>
            <w:r w:rsidRPr="00632B66">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D0032A1" w14:textId="79E3C8DD" w:rsidR="00DC21A0" w:rsidRDefault="00DC21A0" w:rsidP="00DC21A0">
            <w:pPr>
              <w:pStyle w:val="TAL"/>
              <w:rPr>
                <w:rFonts w:cs="Arial"/>
                <w:sz w:val="16"/>
                <w:szCs w:val="16"/>
              </w:rPr>
            </w:pPr>
            <w:r>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A33E1A" w14:textId="329DCA4F" w:rsidR="00DC21A0" w:rsidRPr="0036363E" w:rsidRDefault="00DC21A0" w:rsidP="00DC21A0">
            <w:pPr>
              <w:pStyle w:val="TAL"/>
              <w:jc w:val="right"/>
              <w:rPr>
                <w:rFonts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924FC7" w14:textId="6A6714A2" w:rsidR="00DC21A0" w:rsidRDefault="00DC21A0" w:rsidP="00DC21A0">
            <w:pPr>
              <w:pStyle w:val="TAC"/>
              <w:rPr>
                <w:rFonts w:cs="Arial"/>
                <w:sz w:val="16"/>
                <w:szCs w:val="16"/>
                <w:lang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80B4117" w14:textId="45F40826" w:rsidR="00DC21A0" w:rsidRDefault="00DC21A0" w:rsidP="00DC21A0">
            <w:pPr>
              <w:pStyle w:val="TAC"/>
              <w:jc w:val="left"/>
              <w:rPr>
                <w:rFonts w:cs="Arial"/>
                <w:sz w:val="16"/>
                <w:szCs w:val="16"/>
              </w:rPr>
            </w:pPr>
            <w:r>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CC0E3" w14:textId="12CBDB04" w:rsidR="00DC21A0" w:rsidRDefault="00DC21A0" w:rsidP="00DC21A0">
            <w:pPr>
              <w:pStyle w:val="TAC"/>
              <w:rPr>
                <w:rFonts w:cs="Arial"/>
                <w:sz w:val="16"/>
                <w:szCs w:val="16"/>
                <w:lang w:eastAsia="zh-CN"/>
              </w:rPr>
            </w:pPr>
            <w:r w:rsidRPr="00E8229A">
              <w:rPr>
                <w:rFonts w:cs="Arial" w:hint="eastAsia"/>
                <w:sz w:val="16"/>
                <w:szCs w:val="16"/>
                <w:lang w:eastAsia="zh-CN"/>
              </w:rPr>
              <w:t>1</w:t>
            </w:r>
            <w:r w:rsidRPr="00E8229A">
              <w:rPr>
                <w:rFonts w:cs="Arial"/>
                <w:sz w:val="16"/>
                <w:szCs w:val="16"/>
                <w:lang w:eastAsia="zh-CN"/>
              </w:rPr>
              <w:t>8.1.0</w:t>
            </w:r>
          </w:p>
        </w:tc>
      </w:tr>
      <w:tr w:rsidR="00DC21A0" w:rsidRPr="00CB6975" w14:paraId="08C8F6F6" w14:textId="77777777" w:rsidTr="00632B66">
        <w:tc>
          <w:tcPr>
            <w:tcW w:w="800" w:type="dxa"/>
            <w:tcBorders>
              <w:top w:val="single" w:sz="6" w:space="0" w:color="auto"/>
              <w:left w:val="single" w:sz="6" w:space="0" w:color="auto"/>
              <w:bottom w:val="single" w:sz="6" w:space="0" w:color="auto"/>
              <w:right w:val="single" w:sz="6" w:space="0" w:color="auto"/>
            </w:tcBorders>
            <w:shd w:val="solid" w:color="FFFFFF" w:fill="auto"/>
          </w:tcPr>
          <w:p w14:paraId="3DDC385D" w14:textId="77CB6119" w:rsidR="00DC21A0" w:rsidRDefault="00DC21A0" w:rsidP="00DC21A0">
            <w:pPr>
              <w:pStyle w:val="TAC"/>
              <w:rPr>
                <w:rFonts w:cs="Arial"/>
                <w:sz w:val="16"/>
                <w:szCs w:val="16"/>
                <w:lang w:eastAsia="zh-CN"/>
              </w:rPr>
            </w:pPr>
            <w:r w:rsidRPr="00A43C4B">
              <w:rPr>
                <w:rFonts w:cs="Arial" w:hint="eastAsia"/>
                <w:sz w:val="16"/>
                <w:szCs w:val="16"/>
                <w:lang w:eastAsia="zh-CN"/>
              </w:rPr>
              <w:t>2</w:t>
            </w:r>
            <w:r w:rsidRPr="00A43C4B">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6B1855" w14:textId="0B78B8DB" w:rsidR="00DC21A0" w:rsidRDefault="00DC21A0" w:rsidP="00DC21A0">
            <w:pPr>
              <w:pStyle w:val="TAC"/>
              <w:rPr>
                <w:rFonts w:cs="Arial"/>
                <w:sz w:val="16"/>
                <w:szCs w:val="16"/>
                <w:lang w:eastAsia="zh-CN"/>
              </w:rPr>
            </w:pPr>
            <w:r w:rsidRPr="00353856">
              <w:rPr>
                <w:rFonts w:cs="Arial" w:hint="eastAsia"/>
                <w:sz w:val="16"/>
                <w:szCs w:val="16"/>
                <w:lang w:eastAsia="zh-CN"/>
              </w:rPr>
              <w:t>C</w:t>
            </w:r>
            <w:r w:rsidRPr="00353856">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9158D5" w14:textId="062E996B" w:rsidR="00DC21A0" w:rsidRPr="00B5160E" w:rsidRDefault="00DC21A0" w:rsidP="00DC21A0">
            <w:pPr>
              <w:pStyle w:val="TAC"/>
              <w:rPr>
                <w:rFonts w:cs="Arial"/>
                <w:sz w:val="16"/>
                <w:szCs w:val="16"/>
                <w:lang w:eastAsia="zh-CN"/>
              </w:rPr>
            </w:pPr>
            <w:r w:rsidRPr="00632B66">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09C90E" w14:textId="0F8F8630" w:rsidR="00DC21A0" w:rsidRDefault="00DC21A0" w:rsidP="00DC21A0">
            <w:pPr>
              <w:pStyle w:val="TAL"/>
              <w:rPr>
                <w:rFonts w:cs="Arial"/>
                <w:sz w:val="16"/>
                <w:szCs w:val="16"/>
              </w:rPr>
            </w:pPr>
            <w:r>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730A94" w14:textId="101B922B" w:rsidR="00DC21A0" w:rsidRPr="0036363E" w:rsidRDefault="00DC21A0" w:rsidP="00DC21A0">
            <w:pPr>
              <w:pStyle w:val="TAL"/>
              <w:jc w:val="right"/>
              <w:rPr>
                <w:rFonts w:cs="Arial"/>
                <w:sz w:val="16"/>
                <w:szCs w:val="16"/>
                <w:lang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69D091" w14:textId="0CC32DFA" w:rsidR="00DC21A0" w:rsidRDefault="00DC21A0" w:rsidP="00DC21A0">
            <w:pPr>
              <w:pStyle w:val="TAC"/>
              <w:rPr>
                <w:rFonts w:cs="Arial"/>
                <w:sz w:val="16"/>
                <w:szCs w:val="16"/>
                <w:lang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732DCE" w14:textId="3DE98571" w:rsidR="00DC21A0" w:rsidRDefault="00DC21A0" w:rsidP="00DC21A0">
            <w:pPr>
              <w:pStyle w:val="TAC"/>
              <w:jc w:val="left"/>
              <w:rPr>
                <w:rFonts w:cs="Arial"/>
                <w:sz w:val="16"/>
                <w:szCs w:val="16"/>
              </w:rPr>
            </w:pPr>
            <w:r>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11D97" w14:textId="319DF149" w:rsidR="00DC21A0" w:rsidRDefault="00DC21A0" w:rsidP="00DC21A0">
            <w:pPr>
              <w:pStyle w:val="TAC"/>
              <w:rPr>
                <w:rFonts w:cs="Arial"/>
                <w:sz w:val="16"/>
                <w:szCs w:val="16"/>
                <w:lang w:eastAsia="zh-CN"/>
              </w:rPr>
            </w:pPr>
            <w:r w:rsidRPr="00E8229A">
              <w:rPr>
                <w:rFonts w:cs="Arial" w:hint="eastAsia"/>
                <w:sz w:val="16"/>
                <w:szCs w:val="16"/>
                <w:lang w:eastAsia="zh-CN"/>
              </w:rPr>
              <w:t>1</w:t>
            </w:r>
            <w:r w:rsidRPr="00E8229A">
              <w:rPr>
                <w:rFonts w:cs="Arial"/>
                <w:sz w:val="16"/>
                <w:szCs w:val="16"/>
                <w:lang w:eastAsia="zh-CN"/>
              </w:rPr>
              <w:t>8.1.0</w:t>
            </w:r>
          </w:p>
        </w:tc>
      </w:tr>
      <w:tr w:rsidR="00DC21A0" w:rsidRPr="00CB6975" w14:paraId="6F7B6BDE" w14:textId="77777777" w:rsidTr="00632B66">
        <w:tc>
          <w:tcPr>
            <w:tcW w:w="800" w:type="dxa"/>
            <w:tcBorders>
              <w:top w:val="single" w:sz="6" w:space="0" w:color="auto"/>
              <w:left w:val="single" w:sz="6" w:space="0" w:color="auto"/>
              <w:bottom w:val="single" w:sz="6" w:space="0" w:color="auto"/>
              <w:right w:val="single" w:sz="6" w:space="0" w:color="auto"/>
            </w:tcBorders>
            <w:shd w:val="solid" w:color="FFFFFF" w:fill="auto"/>
          </w:tcPr>
          <w:p w14:paraId="6B354C71" w14:textId="5058E6DB" w:rsidR="00DC21A0" w:rsidRDefault="00DC21A0" w:rsidP="00DC21A0">
            <w:pPr>
              <w:pStyle w:val="TAC"/>
              <w:rPr>
                <w:rFonts w:cs="Arial"/>
                <w:sz w:val="16"/>
                <w:szCs w:val="16"/>
                <w:lang w:eastAsia="zh-CN"/>
              </w:rPr>
            </w:pPr>
            <w:r w:rsidRPr="00A43C4B">
              <w:rPr>
                <w:rFonts w:cs="Arial" w:hint="eastAsia"/>
                <w:sz w:val="16"/>
                <w:szCs w:val="16"/>
                <w:lang w:eastAsia="zh-CN"/>
              </w:rPr>
              <w:t>2</w:t>
            </w:r>
            <w:r w:rsidRPr="00A43C4B">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C28375" w14:textId="3158685A" w:rsidR="00DC21A0" w:rsidRDefault="00DC21A0" w:rsidP="00DC21A0">
            <w:pPr>
              <w:pStyle w:val="TAC"/>
              <w:rPr>
                <w:rFonts w:cs="Arial"/>
                <w:sz w:val="16"/>
                <w:szCs w:val="16"/>
                <w:lang w:eastAsia="zh-CN"/>
              </w:rPr>
            </w:pPr>
            <w:r w:rsidRPr="00353856">
              <w:rPr>
                <w:rFonts w:cs="Arial" w:hint="eastAsia"/>
                <w:sz w:val="16"/>
                <w:szCs w:val="16"/>
                <w:lang w:eastAsia="zh-CN"/>
              </w:rPr>
              <w:t>C</w:t>
            </w:r>
            <w:r w:rsidRPr="00353856">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A1BD0" w14:textId="44C04163" w:rsidR="00DC21A0" w:rsidRPr="00B5160E" w:rsidRDefault="00DC21A0" w:rsidP="00DC21A0">
            <w:pPr>
              <w:pStyle w:val="TAC"/>
              <w:rPr>
                <w:rFonts w:cs="Arial"/>
                <w:sz w:val="16"/>
                <w:szCs w:val="16"/>
                <w:lang w:eastAsia="zh-CN"/>
              </w:rPr>
            </w:pPr>
            <w:r w:rsidRPr="00632B66">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49BB3B" w14:textId="36C785B2" w:rsidR="00DC21A0" w:rsidRDefault="00DC21A0" w:rsidP="00DC21A0">
            <w:pPr>
              <w:pStyle w:val="TAL"/>
              <w:rPr>
                <w:rFonts w:cs="Arial"/>
                <w:sz w:val="16"/>
                <w:szCs w:val="16"/>
              </w:rPr>
            </w:pPr>
            <w:r>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A0708C" w14:textId="1F60C825" w:rsidR="00DC21A0" w:rsidRPr="0036363E" w:rsidRDefault="00DC21A0" w:rsidP="00DC21A0">
            <w:pPr>
              <w:pStyle w:val="TAL"/>
              <w:jc w:val="right"/>
              <w:rPr>
                <w:rFonts w:cs="Arial"/>
                <w:sz w:val="16"/>
                <w:szCs w:val="16"/>
                <w:lang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0A617C" w14:textId="5EEAFC0C" w:rsidR="00DC21A0" w:rsidRDefault="00DC21A0" w:rsidP="00DC21A0">
            <w:pPr>
              <w:pStyle w:val="TAC"/>
              <w:rPr>
                <w:rFonts w:cs="Arial"/>
                <w:sz w:val="16"/>
                <w:szCs w:val="16"/>
                <w:lang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4A957B" w14:textId="42B103F0" w:rsidR="00DC21A0" w:rsidRDefault="00DC21A0" w:rsidP="00DC21A0">
            <w:pPr>
              <w:pStyle w:val="TAC"/>
              <w:jc w:val="left"/>
              <w:rPr>
                <w:rFonts w:cs="Arial"/>
                <w:sz w:val="16"/>
                <w:szCs w:val="16"/>
              </w:rPr>
            </w:pPr>
            <w:r>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57BCE" w14:textId="133E4647" w:rsidR="00DC21A0" w:rsidRDefault="00DC21A0" w:rsidP="00DC21A0">
            <w:pPr>
              <w:pStyle w:val="TAC"/>
              <w:rPr>
                <w:rFonts w:cs="Arial"/>
                <w:sz w:val="16"/>
                <w:szCs w:val="16"/>
                <w:lang w:eastAsia="zh-CN"/>
              </w:rPr>
            </w:pPr>
            <w:r w:rsidRPr="00E8229A">
              <w:rPr>
                <w:rFonts w:cs="Arial" w:hint="eastAsia"/>
                <w:sz w:val="16"/>
                <w:szCs w:val="16"/>
                <w:lang w:eastAsia="zh-CN"/>
              </w:rPr>
              <w:t>1</w:t>
            </w:r>
            <w:r w:rsidRPr="00E8229A">
              <w:rPr>
                <w:rFonts w:cs="Arial"/>
                <w:sz w:val="16"/>
                <w:szCs w:val="16"/>
                <w:lang w:eastAsia="zh-CN"/>
              </w:rPr>
              <w:t>8.1.0</w:t>
            </w:r>
          </w:p>
        </w:tc>
      </w:tr>
      <w:tr w:rsidR="00DC21A0" w:rsidRPr="00CB6975" w14:paraId="3672593E" w14:textId="77777777" w:rsidTr="00632B66">
        <w:tc>
          <w:tcPr>
            <w:tcW w:w="800" w:type="dxa"/>
            <w:tcBorders>
              <w:top w:val="single" w:sz="6" w:space="0" w:color="auto"/>
              <w:left w:val="single" w:sz="6" w:space="0" w:color="auto"/>
              <w:bottom w:val="single" w:sz="6" w:space="0" w:color="auto"/>
              <w:right w:val="single" w:sz="6" w:space="0" w:color="auto"/>
            </w:tcBorders>
            <w:shd w:val="solid" w:color="FFFFFF" w:fill="auto"/>
          </w:tcPr>
          <w:p w14:paraId="1D5250D7" w14:textId="7D9D3340" w:rsidR="00DC21A0" w:rsidRDefault="00DC21A0" w:rsidP="00DC21A0">
            <w:pPr>
              <w:pStyle w:val="TAC"/>
              <w:rPr>
                <w:rFonts w:cs="Arial"/>
                <w:sz w:val="16"/>
                <w:szCs w:val="16"/>
                <w:lang w:eastAsia="zh-CN"/>
              </w:rPr>
            </w:pPr>
            <w:r w:rsidRPr="00A43C4B">
              <w:rPr>
                <w:rFonts w:cs="Arial" w:hint="eastAsia"/>
                <w:sz w:val="16"/>
                <w:szCs w:val="16"/>
                <w:lang w:eastAsia="zh-CN"/>
              </w:rPr>
              <w:t>2</w:t>
            </w:r>
            <w:r w:rsidRPr="00A43C4B">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41B59" w14:textId="27A8006A" w:rsidR="00DC21A0" w:rsidRDefault="00DC21A0" w:rsidP="00DC21A0">
            <w:pPr>
              <w:pStyle w:val="TAC"/>
              <w:rPr>
                <w:rFonts w:cs="Arial"/>
                <w:sz w:val="16"/>
                <w:szCs w:val="16"/>
                <w:lang w:eastAsia="zh-CN"/>
              </w:rPr>
            </w:pPr>
            <w:r w:rsidRPr="00353856">
              <w:rPr>
                <w:rFonts w:cs="Arial" w:hint="eastAsia"/>
                <w:sz w:val="16"/>
                <w:szCs w:val="16"/>
                <w:lang w:eastAsia="zh-CN"/>
              </w:rPr>
              <w:t>C</w:t>
            </w:r>
            <w:r w:rsidRPr="00353856">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A1DF8" w14:textId="1E99508D" w:rsidR="00DC21A0" w:rsidRPr="00B5160E" w:rsidRDefault="00DC21A0" w:rsidP="00DC21A0">
            <w:pPr>
              <w:pStyle w:val="TAC"/>
              <w:rPr>
                <w:rFonts w:cs="Arial"/>
                <w:sz w:val="16"/>
                <w:szCs w:val="16"/>
                <w:lang w:eastAsia="zh-CN"/>
              </w:rPr>
            </w:pPr>
            <w:r w:rsidRPr="00632B66">
              <w:rPr>
                <w:rFonts w:cs="Arial"/>
                <w:sz w:val="16"/>
                <w:szCs w:val="16"/>
                <w:lang w:eastAsia="zh-CN"/>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EC77A6" w14:textId="77D43292" w:rsidR="00DC21A0" w:rsidRDefault="00DC21A0" w:rsidP="00DC21A0">
            <w:pPr>
              <w:pStyle w:val="TAL"/>
              <w:rPr>
                <w:rFonts w:cs="Arial"/>
                <w:sz w:val="16"/>
                <w:szCs w:val="16"/>
              </w:rPr>
            </w:pPr>
            <w:r>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B7233A" w14:textId="22A4FF8E" w:rsidR="00DC21A0" w:rsidRPr="0036363E" w:rsidRDefault="00DC21A0" w:rsidP="00DC21A0">
            <w:pPr>
              <w:pStyle w:val="TAL"/>
              <w:jc w:val="right"/>
              <w:rPr>
                <w:rFonts w:cs="Arial"/>
                <w:sz w:val="16"/>
                <w:szCs w:val="16"/>
                <w:lang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CF2EBA" w14:textId="2EECAF72" w:rsidR="00DC21A0" w:rsidRDefault="00DC21A0" w:rsidP="00DC21A0">
            <w:pPr>
              <w:pStyle w:val="TAC"/>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407A6D" w14:textId="1BF0D765" w:rsidR="00DC21A0" w:rsidRDefault="00DC21A0" w:rsidP="00DC21A0">
            <w:pPr>
              <w:pStyle w:val="TAC"/>
              <w:jc w:val="left"/>
              <w:rPr>
                <w:rFonts w:cs="Arial"/>
                <w:sz w:val="16"/>
                <w:szCs w:val="16"/>
              </w:rPr>
            </w:pPr>
            <w:r>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56DCF" w14:textId="571AD394" w:rsidR="00DC21A0" w:rsidRDefault="00DC21A0" w:rsidP="00DC21A0">
            <w:pPr>
              <w:pStyle w:val="TAC"/>
              <w:rPr>
                <w:rFonts w:cs="Arial"/>
                <w:sz w:val="16"/>
                <w:szCs w:val="16"/>
                <w:lang w:eastAsia="zh-CN"/>
              </w:rPr>
            </w:pPr>
            <w:r w:rsidRPr="00E8229A">
              <w:rPr>
                <w:rFonts w:cs="Arial" w:hint="eastAsia"/>
                <w:sz w:val="16"/>
                <w:szCs w:val="16"/>
                <w:lang w:eastAsia="zh-CN"/>
              </w:rPr>
              <w:t>1</w:t>
            </w:r>
            <w:r w:rsidRPr="00E8229A">
              <w:rPr>
                <w:rFonts w:cs="Arial"/>
                <w:sz w:val="16"/>
                <w:szCs w:val="16"/>
                <w:lang w:eastAsia="zh-CN"/>
              </w:rPr>
              <w:t>8.1.0</w:t>
            </w:r>
          </w:p>
        </w:tc>
      </w:tr>
      <w:tr w:rsidR="00DC21A0" w:rsidRPr="00CB6975" w14:paraId="773B9116" w14:textId="77777777" w:rsidTr="00632B66">
        <w:tc>
          <w:tcPr>
            <w:tcW w:w="800" w:type="dxa"/>
            <w:tcBorders>
              <w:top w:val="single" w:sz="6" w:space="0" w:color="auto"/>
              <w:left w:val="single" w:sz="6" w:space="0" w:color="auto"/>
              <w:bottom w:val="single" w:sz="6" w:space="0" w:color="auto"/>
              <w:right w:val="single" w:sz="6" w:space="0" w:color="auto"/>
            </w:tcBorders>
            <w:shd w:val="solid" w:color="FFFFFF" w:fill="auto"/>
          </w:tcPr>
          <w:p w14:paraId="15912673" w14:textId="12C41A56" w:rsidR="00DC21A0" w:rsidRDefault="00DC21A0" w:rsidP="00DC21A0">
            <w:pPr>
              <w:pStyle w:val="TAC"/>
              <w:rPr>
                <w:rFonts w:cs="Arial"/>
                <w:sz w:val="16"/>
                <w:szCs w:val="16"/>
                <w:lang w:eastAsia="zh-CN"/>
              </w:rPr>
            </w:pPr>
            <w:r w:rsidRPr="00A43C4B">
              <w:rPr>
                <w:rFonts w:cs="Arial" w:hint="eastAsia"/>
                <w:sz w:val="16"/>
                <w:szCs w:val="16"/>
                <w:lang w:eastAsia="zh-CN"/>
              </w:rPr>
              <w:t>2</w:t>
            </w:r>
            <w:r w:rsidRPr="00A43C4B">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7CD7D9" w14:textId="7324B36D" w:rsidR="00DC21A0" w:rsidRDefault="00DC21A0" w:rsidP="00DC21A0">
            <w:pPr>
              <w:pStyle w:val="TAC"/>
              <w:rPr>
                <w:rFonts w:cs="Arial"/>
                <w:sz w:val="16"/>
                <w:szCs w:val="16"/>
                <w:lang w:eastAsia="zh-CN"/>
              </w:rPr>
            </w:pPr>
            <w:r w:rsidRPr="00353856">
              <w:rPr>
                <w:rFonts w:cs="Arial" w:hint="eastAsia"/>
                <w:sz w:val="16"/>
                <w:szCs w:val="16"/>
                <w:lang w:eastAsia="zh-CN"/>
              </w:rPr>
              <w:t>C</w:t>
            </w:r>
            <w:r w:rsidRPr="00353856">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71AA5F" w14:textId="67589F26" w:rsidR="00DC21A0" w:rsidRPr="00B5160E" w:rsidRDefault="00DC21A0" w:rsidP="00DC21A0">
            <w:pPr>
              <w:pStyle w:val="TAC"/>
              <w:rPr>
                <w:rFonts w:cs="Arial"/>
                <w:sz w:val="16"/>
                <w:szCs w:val="16"/>
                <w:lang w:eastAsia="zh-CN"/>
              </w:rPr>
            </w:pPr>
            <w:r w:rsidRPr="00632B66">
              <w:rPr>
                <w:rFonts w:cs="Arial"/>
                <w:sz w:val="16"/>
                <w:szCs w:val="16"/>
                <w:lang w:eastAsia="zh-CN"/>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FA1F92C" w14:textId="6EDCF75D" w:rsidR="00DC21A0" w:rsidRDefault="00DC21A0" w:rsidP="00DC21A0">
            <w:pPr>
              <w:pStyle w:val="TAL"/>
              <w:rPr>
                <w:rFonts w:cs="Arial"/>
                <w:sz w:val="16"/>
                <w:szCs w:val="16"/>
              </w:rPr>
            </w:pPr>
            <w:r>
              <w:rPr>
                <w:rFonts w:cs="Arial"/>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E0CDB9" w14:textId="2E0AAC1D" w:rsidR="00DC21A0" w:rsidRPr="0036363E" w:rsidRDefault="00DC21A0" w:rsidP="00DC21A0">
            <w:pPr>
              <w:pStyle w:val="TAL"/>
              <w:jc w:val="right"/>
              <w:rPr>
                <w:rFonts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4109A5" w14:textId="6A799BCA" w:rsidR="00DC21A0" w:rsidRDefault="00DC21A0" w:rsidP="00DC21A0">
            <w:pPr>
              <w:pStyle w:val="TAC"/>
              <w:rPr>
                <w:rFonts w:cs="Arial"/>
                <w:sz w:val="16"/>
                <w:szCs w:val="16"/>
                <w:lang w:eastAsia="zh-CN"/>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41BFE2B" w14:textId="407111A5" w:rsidR="00DC21A0" w:rsidRDefault="00DC21A0" w:rsidP="00DC21A0">
            <w:pPr>
              <w:pStyle w:val="TAC"/>
              <w:jc w:val="left"/>
              <w:rPr>
                <w:rFonts w:cs="Arial"/>
                <w:sz w:val="16"/>
                <w:szCs w:val="16"/>
              </w:rPr>
            </w:pPr>
            <w:r>
              <w:rPr>
                <w:rFonts w:cs="Arial"/>
                <w:sz w:val="16"/>
                <w:szCs w:val="16"/>
              </w:rPr>
              <w:t>Removing of unnecessary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F2A1F3" w14:textId="3B33C10A" w:rsidR="00DC21A0" w:rsidRDefault="00DC21A0" w:rsidP="00DC21A0">
            <w:pPr>
              <w:pStyle w:val="TAC"/>
              <w:rPr>
                <w:rFonts w:cs="Arial"/>
                <w:sz w:val="16"/>
                <w:szCs w:val="16"/>
                <w:lang w:eastAsia="zh-CN"/>
              </w:rPr>
            </w:pPr>
            <w:r w:rsidRPr="00E8229A">
              <w:rPr>
                <w:rFonts w:cs="Arial" w:hint="eastAsia"/>
                <w:sz w:val="16"/>
                <w:szCs w:val="16"/>
                <w:lang w:eastAsia="zh-CN"/>
              </w:rPr>
              <w:t>1</w:t>
            </w:r>
            <w:r w:rsidRPr="00E8229A">
              <w:rPr>
                <w:rFonts w:cs="Arial"/>
                <w:sz w:val="16"/>
                <w:szCs w:val="16"/>
                <w:lang w:eastAsia="zh-CN"/>
              </w:rPr>
              <w:t>8.1.0</w:t>
            </w:r>
          </w:p>
        </w:tc>
      </w:tr>
    </w:tbl>
    <w:p w14:paraId="4195890B" w14:textId="77777777" w:rsidR="00080512" w:rsidRDefault="00080512" w:rsidP="003133A5"/>
    <w:sectPr w:rsidR="00080512" w:rsidSect="00450FB8">
      <w:headerReference w:type="default" r:id="rId45"/>
      <w:footerReference w:type="default" r:id="rId46"/>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50AE2" w14:textId="77777777" w:rsidR="008A2CE1" w:rsidRDefault="008A2CE1">
      <w:r>
        <w:separator/>
      </w:r>
    </w:p>
  </w:endnote>
  <w:endnote w:type="continuationSeparator" w:id="0">
    <w:p w14:paraId="33237D12" w14:textId="77777777" w:rsidR="008A2CE1" w:rsidRDefault="008A2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49EB"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DA363" w14:textId="77777777" w:rsidR="008A2CE1" w:rsidRDefault="008A2CE1">
      <w:r>
        <w:separator/>
      </w:r>
    </w:p>
  </w:footnote>
  <w:footnote w:type="continuationSeparator" w:id="0">
    <w:p w14:paraId="47976D3C" w14:textId="77777777" w:rsidR="008A2CE1" w:rsidRDefault="008A2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40C21" w14:textId="70D25501" w:rsidR="00597B11" w:rsidRDefault="00D030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105CC0">
      <w:rPr>
        <w:rFonts w:ascii="Arial" w:hAnsi="Arial" w:cs="Arial"/>
        <w:b/>
        <w:noProof/>
        <w:sz w:val="18"/>
        <w:szCs w:val="18"/>
      </w:rPr>
      <w:t>3GPP TS 29.504 V18.1.0 (2023-03)</w:t>
    </w:r>
    <w:r>
      <w:rPr>
        <w:rFonts w:ascii="Arial" w:hAnsi="Arial" w:cs="Arial"/>
        <w:b/>
        <w:sz w:val="18"/>
        <w:szCs w:val="18"/>
      </w:rPr>
      <w:fldChar w:fldCharType="end"/>
    </w:r>
  </w:p>
  <w:p w14:paraId="49220A01" w14:textId="77777777" w:rsidR="00597B11" w:rsidRDefault="00D030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63005D">
      <w:rPr>
        <w:rFonts w:ascii="Arial" w:hAnsi="Arial" w:cs="Arial"/>
        <w:b/>
        <w:noProof/>
        <w:sz w:val="18"/>
        <w:szCs w:val="18"/>
      </w:rPr>
      <w:t>64</w:t>
    </w:r>
    <w:r>
      <w:rPr>
        <w:rFonts w:ascii="Arial" w:hAnsi="Arial" w:cs="Arial"/>
        <w:b/>
        <w:sz w:val="18"/>
        <w:szCs w:val="18"/>
      </w:rPr>
      <w:fldChar w:fldCharType="end"/>
    </w:r>
  </w:p>
  <w:p w14:paraId="39E6B529" w14:textId="29C3EAD3" w:rsidR="00597B11" w:rsidRDefault="00D030C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105CC0">
      <w:rPr>
        <w:rFonts w:ascii="Arial" w:hAnsi="Arial" w:cs="Arial"/>
        <w:b/>
        <w:noProof/>
        <w:sz w:val="18"/>
        <w:szCs w:val="18"/>
      </w:rPr>
      <w:t>Release 18</w:t>
    </w:r>
    <w:r>
      <w:rPr>
        <w:rFonts w:ascii="Arial" w:hAnsi="Arial" w:cs="Arial"/>
        <w:b/>
        <w:sz w:val="18"/>
        <w:szCs w:val="18"/>
      </w:rPr>
      <w:fldChar w:fldCharType="end"/>
    </w:r>
  </w:p>
  <w:p w14:paraId="62C0B5D7"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2AAF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02A8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73425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18645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5AE46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5C11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E89C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3E5A3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908B5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FEA068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8003700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31513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4081170">
    <w:abstractNumId w:val="11"/>
  </w:num>
  <w:num w:numId="4" w16cid:durableId="1326010928">
    <w:abstractNumId w:val="14"/>
  </w:num>
  <w:num w:numId="5" w16cid:durableId="1980071518">
    <w:abstractNumId w:val="12"/>
  </w:num>
  <w:num w:numId="6" w16cid:durableId="1811093223">
    <w:abstractNumId w:val="13"/>
  </w:num>
  <w:num w:numId="7" w16cid:durableId="517085127">
    <w:abstractNumId w:val="15"/>
  </w:num>
  <w:num w:numId="8" w16cid:durableId="1402482951">
    <w:abstractNumId w:val="9"/>
  </w:num>
  <w:num w:numId="9" w16cid:durableId="10381539">
    <w:abstractNumId w:val="7"/>
  </w:num>
  <w:num w:numId="10" w16cid:durableId="13918494">
    <w:abstractNumId w:val="6"/>
  </w:num>
  <w:num w:numId="11" w16cid:durableId="1786272320">
    <w:abstractNumId w:val="5"/>
  </w:num>
  <w:num w:numId="12" w16cid:durableId="2107072835">
    <w:abstractNumId w:val="4"/>
  </w:num>
  <w:num w:numId="13" w16cid:durableId="29843019">
    <w:abstractNumId w:val="8"/>
  </w:num>
  <w:num w:numId="14" w16cid:durableId="165168319">
    <w:abstractNumId w:val="3"/>
  </w:num>
  <w:num w:numId="15" w16cid:durableId="279800283">
    <w:abstractNumId w:val="2"/>
  </w:num>
  <w:num w:numId="16" w16cid:durableId="1692023767">
    <w:abstractNumId w:val="1"/>
  </w:num>
  <w:num w:numId="17" w16cid:durableId="18489031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17192"/>
    <w:rsid w:val="00027512"/>
    <w:rsid w:val="00033397"/>
    <w:rsid w:val="00040095"/>
    <w:rsid w:val="00051834"/>
    <w:rsid w:val="00054A22"/>
    <w:rsid w:val="00057143"/>
    <w:rsid w:val="00062023"/>
    <w:rsid w:val="00063A71"/>
    <w:rsid w:val="000655A6"/>
    <w:rsid w:val="0007478C"/>
    <w:rsid w:val="00080512"/>
    <w:rsid w:val="00086725"/>
    <w:rsid w:val="000C1803"/>
    <w:rsid w:val="000C47C3"/>
    <w:rsid w:val="000C4CAC"/>
    <w:rsid w:val="000D58AB"/>
    <w:rsid w:val="000D6172"/>
    <w:rsid w:val="0010260F"/>
    <w:rsid w:val="0010282E"/>
    <w:rsid w:val="00105CC0"/>
    <w:rsid w:val="001106C4"/>
    <w:rsid w:val="00115870"/>
    <w:rsid w:val="00133525"/>
    <w:rsid w:val="00141672"/>
    <w:rsid w:val="00153E7A"/>
    <w:rsid w:val="001564D1"/>
    <w:rsid w:val="00163068"/>
    <w:rsid w:val="001A4C42"/>
    <w:rsid w:val="001A7420"/>
    <w:rsid w:val="001B6637"/>
    <w:rsid w:val="001B79E1"/>
    <w:rsid w:val="001C21C3"/>
    <w:rsid w:val="001D02C2"/>
    <w:rsid w:val="001E4639"/>
    <w:rsid w:val="001F0C1D"/>
    <w:rsid w:val="001F1132"/>
    <w:rsid w:val="001F168B"/>
    <w:rsid w:val="001F70AA"/>
    <w:rsid w:val="002070A9"/>
    <w:rsid w:val="00214CC2"/>
    <w:rsid w:val="002347A2"/>
    <w:rsid w:val="002675F0"/>
    <w:rsid w:val="002760EE"/>
    <w:rsid w:val="00281697"/>
    <w:rsid w:val="002B6339"/>
    <w:rsid w:val="002C56CF"/>
    <w:rsid w:val="002E00EE"/>
    <w:rsid w:val="00312F4C"/>
    <w:rsid w:val="003133A5"/>
    <w:rsid w:val="003172DC"/>
    <w:rsid w:val="0032400B"/>
    <w:rsid w:val="0035462D"/>
    <w:rsid w:val="00356555"/>
    <w:rsid w:val="0036363E"/>
    <w:rsid w:val="00374221"/>
    <w:rsid w:val="003765B8"/>
    <w:rsid w:val="0039146E"/>
    <w:rsid w:val="003B0575"/>
    <w:rsid w:val="003C3971"/>
    <w:rsid w:val="003D5BA3"/>
    <w:rsid w:val="00423334"/>
    <w:rsid w:val="0042568D"/>
    <w:rsid w:val="00432B07"/>
    <w:rsid w:val="004345EC"/>
    <w:rsid w:val="00450FB8"/>
    <w:rsid w:val="00452CB5"/>
    <w:rsid w:val="00465515"/>
    <w:rsid w:val="0046637C"/>
    <w:rsid w:val="00496973"/>
    <w:rsid w:val="0049751D"/>
    <w:rsid w:val="004A53C0"/>
    <w:rsid w:val="004C30AC"/>
    <w:rsid w:val="004D3578"/>
    <w:rsid w:val="004E213A"/>
    <w:rsid w:val="004F0988"/>
    <w:rsid w:val="004F3340"/>
    <w:rsid w:val="005122C1"/>
    <w:rsid w:val="00530F49"/>
    <w:rsid w:val="0053388B"/>
    <w:rsid w:val="00535773"/>
    <w:rsid w:val="00543DE4"/>
    <w:rsid w:val="00543E6C"/>
    <w:rsid w:val="00544F0E"/>
    <w:rsid w:val="005479D4"/>
    <w:rsid w:val="00565087"/>
    <w:rsid w:val="00570C3E"/>
    <w:rsid w:val="00590B68"/>
    <w:rsid w:val="005936A3"/>
    <w:rsid w:val="00597B11"/>
    <w:rsid w:val="005D15A4"/>
    <w:rsid w:val="005D2E01"/>
    <w:rsid w:val="005D7526"/>
    <w:rsid w:val="005E4BB2"/>
    <w:rsid w:val="005E6E0A"/>
    <w:rsid w:val="005F420B"/>
    <w:rsid w:val="005F788A"/>
    <w:rsid w:val="00602AEA"/>
    <w:rsid w:val="00606068"/>
    <w:rsid w:val="00614FDF"/>
    <w:rsid w:val="0063005D"/>
    <w:rsid w:val="00632B66"/>
    <w:rsid w:val="0063543D"/>
    <w:rsid w:val="00645054"/>
    <w:rsid w:val="00647114"/>
    <w:rsid w:val="00684B11"/>
    <w:rsid w:val="00684D64"/>
    <w:rsid w:val="00685D9F"/>
    <w:rsid w:val="006912E9"/>
    <w:rsid w:val="0069170C"/>
    <w:rsid w:val="006A323F"/>
    <w:rsid w:val="006B30D0"/>
    <w:rsid w:val="006B3AEB"/>
    <w:rsid w:val="006C3D95"/>
    <w:rsid w:val="006D7612"/>
    <w:rsid w:val="006E19FE"/>
    <w:rsid w:val="006E5C86"/>
    <w:rsid w:val="006F4001"/>
    <w:rsid w:val="00701116"/>
    <w:rsid w:val="0071174C"/>
    <w:rsid w:val="00713C44"/>
    <w:rsid w:val="00725384"/>
    <w:rsid w:val="00734A5B"/>
    <w:rsid w:val="0074026F"/>
    <w:rsid w:val="007429F6"/>
    <w:rsid w:val="00744E76"/>
    <w:rsid w:val="00747711"/>
    <w:rsid w:val="00750094"/>
    <w:rsid w:val="007505C1"/>
    <w:rsid w:val="00765EA3"/>
    <w:rsid w:val="00774DA4"/>
    <w:rsid w:val="00781F0F"/>
    <w:rsid w:val="0078568E"/>
    <w:rsid w:val="007A0358"/>
    <w:rsid w:val="007B600E"/>
    <w:rsid w:val="007F0F4A"/>
    <w:rsid w:val="008028A4"/>
    <w:rsid w:val="00803116"/>
    <w:rsid w:val="00810752"/>
    <w:rsid w:val="008247F0"/>
    <w:rsid w:val="00830747"/>
    <w:rsid w:val="00843227"/>
    <w:rsid w:val="00844A09"/>
    <w:rsid w:val="00856C98"/>
    <w:rsid w:val="008768CA"/>
    <w:rsid w:val="008A2CE1"/>
    <w:rsid w:val="008A705C"/>
    <w:rsid w:val="008B6485"/>
    <w:rsid w:val="008C33EF"/>
    <w:rsid w:val="008C384C"/>
    <w:rsid w:val="008E2D68"/>
    <w:rsid w:val="008E6756"/>
    <w:rsid w:val="0090271F"/>
    <w:rsid w:val="00902E23"/>
    <w:rsid w:val="009114D7"/>
    <w:rsid w:val="0091348E"/>
    <w:rsid w:val="00914741"/>
    <w:rsid w:val="00917CCB"/>
    <w:rsid w:val="0093319B"/>
    <w:rsid w:val="00933FB0"/>
    <w:rsid w:val="00942EC2"/>
    <w:rsid w:val="009C3AE3"/>
    <w:rsid w:val="009D3646"/>
    <w:rsid w:val="009D51B8"/>
    <w:rsid w:val="009F37B7"/>
    <w:rsid w:val="009F4B66"/>
    <w:rsid w:val="00A10F02"/>
    <w:rsid w:val="00A164B4"/>
    <w:rsid w:val="00A26956"/>
    <w:rsid w:val="00A27486"/>
    <w:rsid w:val="00A53724"/>
    <w:rsid w:val="00A56066"/>
    <w:rsid w:val="00A638DE"/>
    <w:rsid w:val="00A73129"/>
    <w:rsid w:val="00A82346"/>
    <w:rsid w:val="00A84DE1"/>
    <w:rsid w:val="00A87344"/>
    <w:rsid w:val="00A92256"/>
    <w:rsid w:val="00A92BA1"/>
    <w:rsid w:val="00A95A32"/>
    <w:rsid w:val="00AA3E99"/>
    <w:rsid w:val="00AA7301"/>
    <w:rsid w:val="00AA7D87"/>
    <w:rsid w:val="00AB4A5D"/>
    <w:rsid w:val="00AC6BC6"/>
    <w:rsid w:val="00AE65E2"/>
    <w:rsid w:val="00AF1460"/>
    <w:rsid w:val="00AF35FB"/>
    <w:rsid w:val="00B05662"/>
    <w:rsid w:val="00B15449"/>
    <w:rsid w:val="00B16B03"/>
    <w:rsid w:val="00B23290"/>
    <w:rsid w:val="00B26759"/>
    <w:rsid w:val="00B5160E"/>
    <w:rsid w:val="00B6651E"/>
    <w:rsid w:val="00B7145E"/>
    <w:rsid w:val="00B93086"/>
    <w:rsid w:val="00BA19ED"/>
    <w:rsid w:val="00BA4B8D"/>
    <w:rsid w:val="00BB45AB"/>
    <w:rsid w:val="00BB5ABB"/>
    <w:rsid w:val="00BC0F7D"/>
    <w:rsid w:val="00BD7D31"/>
    <w:rsid w:val="00BE3255"/>
    <w:rsid w:val="00BF128E"/>
    <w:rsid w:val="00BF1E8C"/>
    <w:rsid w:val="00BF4B1A"/>
    <w:rsid w:val="00C074DD"/>
    <w:rsid w:val="00C10F46"/>
    <w:rsid w:val="00C11921"/>
    <w:rsid w:val="00C1496A"/>
    <w:rsid w:val="00C215C7"/>
    <w:rsid w:val="00C33079"/>
    <w:rsid w:val="00C45231"/>
    <w:rsid w:val="00C54160"/>
    <w:rsid w:val="00C551FF"/>
    <w:rsid w:val="00C601E5"/>
    <w:rsid w:val="00C72833"/>
    <w:rsid w:val="00C80F1D"/>
    <w:rsid w:val="00C91962"/>
    <w:rsid w:val="00C93F40"/>
    <w:rsid w:val="00CA3D0C"/>
    <w:rsid w:val="00CB420C"/>
    <w:rsid w:val="00CB6975"/>
    <w:rsid w:val="00CD0FE8"/>
    <w:rsid w:val="00CF04B7"/>
    <w:rsid w:val="00D00E3B"/>
    <w:rsid w:val="00D030C1"/>
    <w:rsid w:val="00D24D3A"/>
    <w:rsid w:val="00D5507D"/>
    <w:rsid w:val="00D57972"/>
    <w:rsid w:val="00D675A9"/>
    <w:rsid w:val="00D738D6"/>
    <w:rsid w:val="00D755EB"/>
    <w:rsid w:val="00D76048"/>
    <w:rsid w:val="00D82E6F"/>
    <w:rsid w:val="00D87E00"/>
    <w:rsid w:val="00D9134D"/>
    <w:rsid w:val="00DA7A03"/>
    <w:rsid w:val="00DB15E7"/>
    <w:rsid w:val="00DB1818"/>
    <w:rsid w:val="00DC21A0"/>
    <w:rsid w:val="00DC309B"/>
    <w:rsid w:val="00DC4DA2"/>
    <w:rsid w:val="00DD381F"/>
    <w:rsid w:val="00DD3F04"/>
    <w:rsid w:val="00DD4C17"/>
    <w:rsid w:val="00DD74A5"/>
    <w:rsid w:val="00DF2B1F"/>
    <w:rsid w:val="00DF62CD"/>
    <w:rsid w:val="00E11679"/>
    <w:rsid w:val="00E16509"/>
    <w:rsid w:val="00E31F57"/>
    <w:rsid w:val="00E37C98"/>
    <w:rsid w:val="00E411D1"/>
    <w:rsid w:val="00E44582"/>
    <w:rsid w:val="00E77645"/>
    <w:rsid w:val="00E851A5"/>
    <w:rsid w:val="00EA15B0"/>
    <w:rsid w:val="00EA5EA7"/>
    <w:rsid w:val="00EC4A25"/>
    <w:rsid w:val="00ED5EA8"/>
    <w:rsid w:val="00EE15EB"/>
    <w:rsid w:val="00EF31F5"/>
    <w:rsid w:val="00EF3286"/>
    <w:rsid w:val="00EF3E68"/>
    <w:rsid w:val="00EF5D76"/>
    <w:rsid w:val="00EF608C"/>
    <w:rsid w:val="00F025A2"/>
    <w:rsid w:val="00F04712"/>
    <w:rsid w:val="00F06EF4"/>
    <w:rsid w:val="00F13360"/>
    <w:rsid w:val="00F2296C"/>
    <w:rsid w:val="00F22EC7"/>
    <w:rsid w:val="00F2452C"/>
    <w:rsid w:val="00F3074B"/>
    <w:rsid w:val="00F325C8"/>
    <w:rsid w:val="00F653B8"/>
    <w:rsid w:val="00F817B5"/>
    <w:rsid w:val="00F9008D"/>
    <w:rsid w:val="00FA1266"/>
    <w:rsid w:val="00FC1192"/>
    <w:rsid w:val="00FD5312"/>
    <w:rsid w:val="00FE180C"/>
    <w:rsid w:val="00FE3006"/>
    <w:rsid w:val="00FF3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6A4D16"/>
  <w15:docId w15:val="{882170B9-00FC-4DF6-BCC1-ADF9B51B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74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F307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3074B"/>
    <w:pPr>
      <w:pBdr>
        <w:top w:val="none" w:sz="0" w:space="0" w:color="auto"/>
      </w:pBdr>
      <w:spacing w:before="180"/>
      <w:outlineLvl w:val="1"/>
    </w:pPr>
    <w:rPr>
      <w:sz w:val="32"/>
    </w:rPr>
  </w:style>
  <w:style w:type="paragraph" w:styleId="Heading3">
    <w:name w:val="heading 3"/>
    <w:basedOn w:val="Heading2"/>
    <w:next w:val="Normal"/>
    <w:link w:val="Heading3Char"/>
    <w:qFormat/>
    <w:rsid w:val="00F3074B"/>
    <w:pPr>
      <w:spacing w:before="120"/>
      <w:outlineLvl w:val="2"/>
    </w:pPr>
    <w:rPr>
      <w:sz w:val="28"/>
    </w:rPr>
  </w:style>
  <w:style w:type="paragraph" w:styleId="Heading4">
    <w:name w:val="heading 4"/>
    <w:basedOn w:val="Heading3"/>
    <w:next w:val="Normal"/>
    <w:link w:val="Heading4Char"/>
    <w:qFormat/>
    <w:rsid w:val="00F3074B"/>
    <w:pPr>
      <w:ind w:left="1418" w:hanging="1418"/>
      <w:outlineLvl w:val="3"/>
    </w:pPr>
    <w:rPr>
      <w:sz w:val="24"/>
    </w:rPr>
  </w:style>
  <w:style w:type="paragraph" w:styleId="Heading5">
    <w:name w:val="heading 5"/>
    <w:basedOn w:val="Heading4"/>
    <w:next w:val="Normal"/>
    <w:link w:val="Heading5Char"/>
    <w:qFormat/>
    <w:rsid w:val="00F3074B"/>
    <w:pPr>
      <w:ind w:left="1701" w:hanging="1701"/>
      <w:outlineLvl w:val="4"/>
    </w:pPr>
    <w:rPr>
      <w:sz w:val="22"/>
    </w:rPr>
  </w:style>
  <w:style w:type="paragraph" w:styleId="Heading6">
    <w:name w:val="heading 6"/>
    <w:basedOn w:val="Normal"/>
    <w:next w:val="Normal"/>
    <w:link w:val="Heading6Char"/>
    <w:qFormat/>
    <w:rsid w:val="00F3074B"/>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F3074B"/>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F3074B"/>
    <w:pPr>
      <w:ind w:left="0" w:firstLine="0"/>
      <w:outlineLvl w:val="7"/>
    </w:pPr>
  </w:style>
  <w:style w:type="paragraph" w:styleId="Heading9">
    <w:name w:val="heading 9"/>
    <w:basedOn w:val="Heading8"/>
    <w:next w:val="Normal"/>
    <w:link w:val="Heading9Char"/>
    <w:qFormat/>
    <w:rsid w:val="00F307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3074B"/>
    <w:pPr>
      <w:spacing w:after="120"/>
    </w:pPr>
  </w:style>
  <w:style w:type="paragraph" w:styleId="List">
    <w:name w:val="List"/>
    <w:basedOn w:val="Normal"/>
    <w:rsid w:val="00F3074B"/>
    <w:pPr>
      <w:ind w:left="283" w:hanging="283"/>
      <w:contextualSpacing/>
    </w:pPr>
  </w:style>
  <w:style w:type="paragraph" w:styleId="TOC8">
    <w:name w:val="toc 8"/>
    <w:basedOn w:val="TOC1"/>
    <w:uiPriority w:val="39"/>
    <w:rsid w:val="00450FB8"/>
    <w:pPr>
      <w:spacing w:before="180"/>
      <w:ind w:left="2693" w:hanging="2693"/>
    </w:pPr>
    <w:rPr>
      <w:b/>
    </w:rPr>
  </w:style>
  <w:style w:type="paragraph" w:styleId="TOC1">
    <w:name w:val="toc 1"/>
    <w:uiPriority w:val="39"/>
    <w:rsid w:val="00450FB8"/>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F3074B"/>
    <w:pPr>
      <w:ind w:left="200" w:hanging="200"/>
    </w:pPr>
  </w:style>
  <w:style w:type="character" w:customStyle="1" w:styleId="ZGSM">
    <w:name w:val="ZGSM"/>
    <w:rsid w:val="00F3074B"/>
  </w:style>
  <w:style w:type="paragraph" w:styleId="List2">
    <w:name w:val="List 2"/>
    <w:basedOn w:val="Normal"/>
    <w:rsid w:val="00F3074B"/>
    <w:pPr>
      <w:ind w:left="566" w:hanging="283"/>
      <w:contextualSpacing/>
    </w:pPr>
  </w:style>
  <w:style w:type="paragraph" w:styleId="List3">
    <w:name w:val="List 3"/>
    <w:basedOn w:val="Normal"/>
    <w:rsid w:val="00F3074B"/>
    <w:pPr>
      <w:ind w:left="849" w:hanging="283"/>
      <w:contextualSpacing/>
    </w:pPr>
  </w:style>
  <w:style w:type="paragraph" w:styleId="TOC5">
    <w:name w:val="toc 5"/>
    <w:basedOn w:val="TOC4"/>
    <w:uiPriority w:val="39"/>
    <w:rsid w:val="00450FB8"/>
    <w:pPr>
      <w:ind w:left="1701" w:hanging="1701"/>
    </w:pPr>
  </w:style>
  <w:style w:type="paragraph" w:styleId="TOC4">
    <w:name w:val="toc 4"/>
    <w:basedOn w:val="TOC3"/>
    <w:uiPriority w:val="39"/>
    <w:rsid w:val="00450FB8"/>
    <w:pPr>
      <w:ind w:left="1418" w:hanging="1418"/>
    </w:pPr>
  </w:style>
  <w:style w:type="paragraph" w:styleId="TOC3">
    <w:name w:val="toc 3"/>
    <w:basedOn w:val="TOC2"/>
    <w:uiPriority w:val="39"/>
    <w:rsid w:val="00450FB8"/>
    <w:pPr>
      <w:ind w:left="1134" w:hanging="1134"/>
    </w:pPr>
  </w:style>
  <w:style w:type="paragraph" w:styleId="TOC2">
    <w:name w:val="toc 2"/>
    <w:basedOn w:val="TOC1"/>
    <w:uiPriority w:val="39"/>
    <w:rsid w:val="00450FB8"/>
    <w:pPr>
      <w:keepNext w:val="0"/>
      <w:spacing w:before="0"/>
      <w:ind w:left="851" w:hanging="851"/>
    </w:pPr>
    <w:rPr>
      <w:sz w:val="20"/>
    </w:rPr>
  </w:style>
  <w:style w:type="paragraph" w:customStyle="1" w:styleId="B4">
    <w:name w:val="B4"/>
    <w:basedOn w:val="List4"/>
    <w:rsid w:val="00F3074B"/>
    <w:pPr>
      <w:ind w:left="1418" w:hanging="284"/>
      <w:contextualSpacing w:val="0"/>
    </w:pPr>
  </w:style>
  <w:style w:type="paragraph" w:customStyle="1" w:styleId="TT">
    <w:name w:val="TT"/>
    <w:basedOn w:val="Heading1"/>
    <w:next w:val="Normal"/>
    <w:rsid w:val="00F3074B"/>
    <w:pPr>
      <w:outlineLvl w:val="9"/>
    </w:pPr>
  </w:style>
  <w:style w:type="paragraph" w:styleId="List4">
    <w:name w:val="List 4"/>
    <w:basedOn w:val="Normal"/>
    <w:rsid w:val="00F3074B"/>
    <w:pPr>
      <w:ind w:left="1132" w:hanging="283"/>
      <w:contextualSpacing/>
    </w:pPr>
  </w:style>
  <w:style w:type="paragraph" w:customStyle="1" w:styleId="NO">
    <w:name w:val="NO"/>
    <w:basedOn w:val="Normal"/>
    <w:link w:val="NOZchn"/>
    <w:qFormat/>
    <w:rsid w:val="00F3074B"/>
    <w:pPr>
      <w:keepLines/>
      <w:ind w:left="1135" w:hanging="851"/>
    </w:pPr>
  </w:style>
  <w:style w:type="paragraph" w:customStyle="1" w:styleId="PL">
    <w:name w:val="PL"/>
    <w:link w:val="PLChar"/>
    <w:qFormat/>
    <w:rsid w:val="00F30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F3074B"/>
    <w:pPr>
      <w:jc w:val="right"/>
    </w:pPr>
  </w:style>
  <w:style w:type="paragraph" w:customStyle="1" w:styleId="TAL">
    <w:name w:val="TAL"/>
    <w:basedOn w:val="Normal"/>
    <w:link w:val="TALChar"/>
    <w:qFormat/>
    <w:rsid w:val="00F3074B"/>
    <w:pPr>
      <w:keepNext/>
      <w:keepLines/>
      <w:spacing w:after="0"/>
    </w:pPr>
    <w:rPr>
      <w:rFonts w:ascii="Arial" w:hAnsi="Arial"/>
      <w:sz w:val="18"/>
    </w:rPr>
  </w:style>
  <w:style w:type="paragraph" w:customStyle="1" w:styleId="TAH">
    <w:name w:val="TAH"/>
    <w:basedOn w:val="TAC"/>
    <w:link w:val="TAHChar"/>
    <w:qFormat/>
    <w:rsid w:val="00F3074B"/>
    <w:rPr>
      <w:b/>
    </w:rPr>
  </w:style>
  <w:style w:type="paragraph" w:customStyle="1" w:styleId="TAC">
    <w:name w:val="TAC"/>
    <w:basedOn w:val="TAL"/>
    <w:link w:val="TACChar"/>
    <w:qFormat/>
    <w:rsid w:val="00F3074B"/>
    <w:pPr>
      <w:jc w:val="center"/>
    </w:pPr>
  </w:style>
  <w:style w:type="paragraph" w:customStyle="1" w:styleId="B5">
    <w:name w:val="B5"/>
    <w:basedOn w:val="List5"/>
    <w:rsid w:val="00F3074B"/>
    <w:pPr>
      <w:ind w:left="1702" w:hanging="284"/>
      <w:contextualSpacing w:val="0"/>
    </w:pPr>
  </w:style>
  <w:style w:type="paragraph" w:customStyle="1" w:styleId="EX">
    <w:name w:val="EX"/>
    <w:basedOn w:val="Normal"/>
    <w:link w:val="EXCar"/>
    <w:rsid w:val="00F3074B"/>
    <w:pPr>
      <w:keepLines/>
      <w:ind w:left="1702" w:hanging="1418"/>
    </w:pPr>
  </w:style>
  <w:style w:type="paragraph" w:customStyle="1" w:styleId="FP">
    <w:name w:val="FP"/>
    <w:basedOn w:val="Normal"/>
    <w:rsid w:val="00F3074B"/>
    <w:pPr>
      <w:spacing w:after="0"/>
    </w:pPr>
  </w:style>
  <w:style w:type="paragraph" w:styleId="List5">
    <w:name w:val="List 5"/>
    <w:basedOn w:val="Normal"/>
    <w:rsid w:val="00F3074B"/>
    <w:pPr>
      <w:ind w:left="1415" w:hanging="283"/>
      <w:contextualSpacing/>
    </w:pPr>
  </w:style>
  <w:style w:type="paragraph" w:customStyle="1" w:styleId="EW">
    <w:name w:val="EW"/>
    <w:basedOn w:val="EX"/>
    <w:rsid w:val="00F3074B"/>
    <w:pPr>
      <w:spacing w:after="0"/>
    </w:pPr>
  </w:style>
  <w:style w:type="paragraph" w:customStyle="1" w:styleId="B1">
    <w:name w:val="B1"/>
    <w:basedOn w:val="List"/>
    <w:link w:val="B1Char"/>
    <w:qFormat/>
    <w:rsid w:val="00F3074B"/>
    <w:pPr>
      <w:ind w:left="568" w:hanging="284"/>
      <w:contextualSpacing w:val="0"/>
    </w:pPr>
  </w:style>
  <w:style w:type="paragraph" w:styleId="TOC6">
    <w:name w:val="toc 6"/>
    <w:basedOn w:val="TOC5"/>
    <w:next w:val="Normal"/>
    <w:uiPriority w:val="39"/>
    <w:rsid w:val="00450FB8"/>
    <w:pPr>
      <w:ind w:left="1985" w:hanging="1985"/>
    </w:pPr>
  </w:style>
  <w:style w:type="paragraph" w:customStyle="1" w:styleId="EQ">
    <w:name w:val="EQ"/>
    <w:basedOn w:val="Normal"/>
    <w:next w:val="Normal"/>
    <w:rsid w:val="00F3074B"/>
    <w:pPr>
      <w:keepLines/>
      <w:tabs>
        <w:tab w:val="center" w:pos="4536"/>
        <w:tab w:val="right" w:pos="9072"/>
      </w:tabs>
    </w:pPr>
  </w:style>
  <w:style w:type="paragraph" w:customStyle="1" w:styleId="EditorsNote">
    <w:name w:val="Editor's Note"/>
    <w:basedOn w:val="NO"/>
    <w:rsid w:val="00F3074B"/>
    <w:rPr>
      <w:color w:val="FF0000"/>
    </w:rPr>
  </w:style>
  <w:style w:type="paragraph" w:customStyle="1" w:styleId="TH">
    <w:name w:val="TH"/>
    <w:basedOn w:val="Normal"/>
    <w:link w:val="THChar"/>
    <w:qFormat/>
    <w:rsid w:val="00F3074B"/>
    <w:pPr>
      <w:keepNext/>
      <w:keepLines/>
      <w:spacing w:before="60"/>
      <w:jc w:val="center"/>
    </w:pPr>
    <w:rPr>
      <w:rFonts w:ascii="Arial" w:hAnsi="Arial"/>
      <w:b/>
    </w:rPr>
  </w:style>
  <w:style w:type="paragraph" w:customStyle="1" w:styleId="ZA">
    <w:name w:val="ZA"/>
    <w:rsid w:val="00F307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307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F307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F307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F3074B"/>
    <w:pPr>
      <w:ind w:left="851" w:hanging="851"/>
    </w:pPr>
  </w:style>
  <w:style w:type="paragraph" w:customStyle="1" w:styleId="H6">
    <w:name w:val="H6"/>
    <w:basedOn w:val="Heading5"/>
    <w:next w:val="Normal"/>
    <w:rsid w:val="00F3074B"/>
    <w:pPr>
      <w:ind w:left="1985" w:hanging="1985"/>
      <w:outlineLvl w:val="9"/>
    </w:pPr>
    <w:rPr>
      <w:sz w:val="20"/>
    </w:rPr>
  </w:style>
  <w:style w:type="paragraph" w:customStyle="1" w:styleId="TF">
    <w:name w:val="TF"/>
    <w:basedOn w:val="TH"/>
    <w:link w:val="TFChar"/>
    <w:rsid w:val="00F3074B"/>
    <w:pPr>
      <w:keepNext w:val="0"/>
      <w:spacing w:before="0" w:after="240"/>
    </w:pPr>
  </w:style>
  <w:style w:type="paragraph" w:customStyle="1" w:styleId="LD">
    <w:name w:val="LD"/>
    <w:rsid w:val="00F3074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F3074B"/>
    <w:pPr>
      <w:ind w:left="851" w:hanging="284"/>
      <w:contextualSpacing w:val="0"/>
    </w:pPr>
  </w:style>
  <w:style w:type="paragraph" w:customStyle="1" w:styleId="B3">
    <w:name w:val="B3"/>
    <w:basedOn w:val="List3"/>
    <w:rsid w:val="00F3074B"/>
    <w:pPr>
      <w:ind w:left="1135" w:hanging="284"/>
      <w:contextualSpacing w:val="0"/>
    </w:pPr>
  </w:style>
  <w:style w:type="character" w:customStyle="1" w:styleId="BodyTextChar">
    <w:name w:val="Body Text Char"/>
    <w:basedOn w:val="DefaultParagraphFont"/>
    <w:link w:val="BodyText"/>
    <w:rsid w:val="00F3074B"/>
    <w:rPr>
      <w:lang w:val="en-GB" w:eastAsia="en-GB"/>
    </w:rPr>
  </w:style>
  <w:style w:type="paragraph" w:customStyle="1" w:styleId="NF">
    <w:name w:val="NF"/>
    <w:basedOn w:val="NO"/>
    <w:rsid w:val="00F3074B"/>
    <w:pPr>
      <w:keepNext/>
      <w:spacing w:after="0"/>
    </w:pPr>
    <w:rPr>
      <w:rFonts w:ascii="Arial" w:hAnsi="Arial"/>
      <w:sz w:val="18"/>
    </w:rPr>
  </w:style>
  <w:style w:type="paragraph" w:customStyle="1" w:styleId="NW">
    <w:name w:val="NW"/>
    <w:basedOn w:val="NO"/>
    <w:rsid w:val="00F3074B"/>
    <w:pPr>
      <w:spacing w:after="0"/>
    </w:pPr>
  </w:style>
  <w:style w:type="paragraph" w:customStyle="1" w:styleId="ZV">
    <w:name w:val="ZV"/>
    <w:basedOn w:val="ZU"/>
    <w:rsid w:val="00F3074B"/>
    <w:pPr>
      <w:framePr w:wrap="notBeside" w:y="16161"/>
    </w:pPr>
  </w:style>
  <w:style w:type="paragraph" w:customStyle="1" w:styleId="Guidance">
    <w:name w:val="Guidance"/>
    <w:basedOn w:val="Normal"/>
    <w:rsid w:val="00450FB8"/>
    <w:rPr>
      <w:i/>
      <w:color w:val="0000FF"/>
    </w:rPr>
  </w:style>
  <w:style w:type="character" w:customStyle="1" w:styleId="Heading1Char">
    <w:name w:val="Heading 1 Char"/>
    <w:link w:val="Heading1"/>
    <w:rsid w:val="003133A5"/>
    <w:rPr>
      <w:rFonts w:ascii="Arial" w:hAnsi="Arial"/>
      <w:sz w:val="36"/>
      <w:lang w:val="en-GB" w:eastAsia="en-GB"/>
    </w:rPr>
  </w:style>
  <w:style w:type="character" w:customStyle="1" w:styleId="Heading2Char">
    <w:name w:val="Heading 2 Char"/>
    <w:link w:val="Heading2"/>
    <w:rsid w:val="003133A5"/>
    <w:rPr>
      <w:rFonts w:ascii="Arial" w:hAnsi="Arial"/>
      <w:sz w:val="32"/>
      <w:lang w:val="en-GB" w:eastAsia="en-GB"/>
    </w:rPr>
  </w:style>
  <w:style w:type="character" w:customStyle="1" w:styleId="Heading3Char">
    <w:name w:val="Heading 3 Char"/>
    <w:link w:val="Heading3"/>
    <w:rsid w:val="003133A5"/>
    <w:rPr>
      <w:rFonts w:ascii="Arial" w:hAnsi="Arial"/>
      <w:sz w:val="28"/>
      <w:lang w:val="en-GB" w:eastAsia="en-GB"/>
    </w:rPr>
  </w:style>
  <w:style w:type="character" w:customStyle="1" w:styleId="Heading4Char">
    <w:name w:val="Heading 4 Char"/>
    <w:link w:val="Heading4"/>
    <w:rsid w:val="003133A5"/>
    <w:rPr>
      <w:rFonts w:ascii="Arial" w:hAnsi="Arial"/>
      <w:sz w:val="24"/>
      <w:lang w:val="en-GB" w:eastAsia="en-GB"/>
    </w:rPr>
  </w:style>
  <w:style w:type="character" w:customStyle="1" w:styleId="Heading5Char">
    <w:name w:val="Heading 5 Char"/>
    <w:link w:val="Heading5"/>
    <w:rsid w:val="003133A5"/>
    <w:rPr>
      <w:rFonts w:ascii="Arial" w:hAnsi="Arial"/>
      <w:sz w:val="22"/>
      <w:lang w:val="en-GB" w:eastAsia="en-GB"/>
    </w:rPr>
  </w:style>
  <w:style w:type="character" w:customStyle="1" w:styleId="Heading6Char">
    <w:name w:val="Heading 6 Char"/>
    <w:link w:val="Heading6"/>
    <w:rsid w:val="003133A5"/>
    <w:rPr>
      <w:rFonts w:ascii="Arial" w:hAnsi="Arial"/>
      <w:lang w:val="en-GB" w:eastAsia="en-GB"/>
    </w:rPr>
  </w:style>
  <w:style w:type="character" w:customStyle="1" w:styleId="Heading7Char">
    <w:name w:val="Heading 7 Char"/>
    <w:link w:val="Heading7"/>
    <w:semiHidden/>
    <w:rsid w:val="003133A5"/>
    <w:rPr>
      <w:rFonts w:ascii="Arial" w:hAnsi="Arial"/>
      <w:lang w:val="en-GB" w:eastAsia="en-GB"/>
    </w:rPr>
  </w:style>
  <w:style w:type="character" w:customStyle="1" w:styleId="Heading8Char">
    <w:name w:val="Heading 8 Char"/>
    <w:link w:val="Heading8"/>
    <w:rsid w:val="003133A5"/>
    <w:rPr>
      <w:rFonts w:ascii="Arial" w:hAnsi="Arial"/>
      <w:sz w:val="36"/>
      <w:lang w:val="en-GB" w:eastAsia="en-GB"/>
    </w:rPr>
  </w:style>
  <w:style w:type="character" w:customStyle="1" w:styleId="Heading9Char">
    <w:name w:val="Heading 9 Char"/>
    <w:link w:val="Heading9"/>
    <w:rsid w:val="003133A5"/>
    <w:rPr>
      <w:rFonts w:ascii="Arial" w:hAnsi="Arial"/>
      <w:sz w:val="36"/>
      <w:lang w:val="en-GB" w:eastAsia="en-GB"/>
    </w:rPr>
  </w:style>
  <w:style w:type="character" w:customStyle="1" w:styleId="NOZchn">
    <w:name w:val="NO Zchn"/>
    <w:link w:val="NO"/>
    <w:locked/>
    <w:rsid w:val="003133A5"/>
    <w:rPr>
      <w:lang w:val="en-GB" w:eastAsia="en-GB"/>
    </w:rPr>
  </w:style>
  <w:style w:type="character" w:customStyle="1" w:styleId="PLChar">
    <w:name w:val="PL Char"/>
    <w:link w:val="PL"/>
    <w:qFormat/>
    <w:locked/>
    <w:rsid w:val="003133A5"/>
    <w:rPr>
      <w:rFonts w:ascii="Courier New" w:hAnsi="Courier New"/>
      <w:sz w:val="16"/>
      <w:lang w:val="en-GB" w:eastAsia="en-GB"/>
    </w:rPr>
  </w:style>
  <w:style w:type="character" w:customStyle="1" w:styleId="TALChar">
    <w:name w:val="TAL Char"/>
    <w:link w:val="TAL"/>
    <w:qFormat/>
    <w:locked/>
    <w:rsid w:val="003133A5"/>
    <w:rPr>
      <w:rFonts w:ascii="Arial" w:hAnsi="Arial"/>
      <w:sz w:val="18"/>
      <w:lang w:val="en-GB" w:eastAsia="en-GB"/>
    </w:rPr>
  </w:style>
  <w:style w:type="character" w:customStyle="1" w:styleId="TACChar">
    <w:name w:val="TAC Char"/>
    <w:link w:val="TAC"/>
    <w:qFormat/>
    <w:locked/>
    <w:rsid w:val="003133A5"/>
    <w:rPr>
      <w:rFonts w:ascii="Arial" w:hAnsi="Arial"/>
      <w:sz w:val="18"/>
      <w:lang w:val="en-GB" w:eastAsia="en-GB"/>
    </w:rPr>
  </w:style>
  <w:style w:type="character" w:customStyle="1" w:styleId="EXCar">
    <w:name w:val="EX Car"/>
    <w:link w:val="EX"/>
    <w:locked/>
    <w:rsid w:val="003133A5"/>
    <w:rPr>
      <w:lang w:val="en-GB" w:eastAsia="en-GB"/>
    </w:rPr>
  </w:style>
  <w:style w:type="character" w:customStyle="1" w:styleId="B1Char">
    <w:name w:val="B1 Char"/>
    <w:link w:val="B1"/>
    <w:qFormat/>
    <w:locked/>
    <w:rsid w:val="003133A5"/>
    <w:rPr>
      <w:lang w:val="en-GB" w:eastAsia="en-GB"/>
    </w:rPr>
  </w:style>
  <w:style w:type="character" w:customStyle="1" w:styleId="THChar">
    <w:name w:val="TH Char"/>
    <w:link w:val="TH"/>
    <w:qFormat/>
    <w:locked/>
    <w:rsid w:val="003133A5"/>
    <w:rPr>
      <w:rFonts w:ascii="Arial" w:hAnsi="Arial"/>
      <w:b/>
      <w:lang w:val="en-GB" w:eastAsia="en-GB"/>
    </w:rPr>
  </w:style>
  <w:style w:type="character" w:customStyle="1" w:styleId="TFChar">
    <w:name w:val="TF Char"/>
    <w:link w:val="TF"/>
    <w:locked/>
    <w:rsid w:val="003133A5"/>
    <w:rPr>
      <w:rFonts w:ascii="Arial" w:hAnsi="Arial"/>
      <w:b/>
      <w:lang w:val="en-GB" w:eastAsia="en-GB"/>
    </w:rPr>
  </w:style>
  <w:style w:type="character" w:customStyle="1" w:styleId="TAHChar">
    <w:name w:val="TAH Char"/>
    <w:link w:val="TAH"/>
    <w:qFormat/>
    <w:locked/>
    <w:rsid w:val="003133A5"/>
    <w:rPr>
      <w:rFonts w:ascii="Arial" w:hAnsi="Arial"/>
      <w:b/>
      <w:sz w:val="18"/>
      <w:lang w:val="en-GB" w:eastAsia="en-GB"/>
    </w:rPr>
  </w:style>
  <w:style w:type="character" w:customStyle="1" w:styleId="TANChar">
    <w:name w:val="TAN Char"/>
    <w:link w:val="TAN"/>
    <w:qFormat/>
    <w:rsid w:val="003133A5"/>
    <w:rPr>
      <w:rFonts w:ascii="Arial" w:hAnsi="Arial"/>
      <w:sz w:val="18"/>
      <w:lang w:val="en-GB" w:eastAsia="en-GB"/>
    </w:rPr>
  </w:style>
  <w:style w:type="paragraph" w:styleId="Revision">
    <w:name w:val="Revision"/>
    <w:hidden/>
    <w:uiPriority w:val="99"/>
    <w:semiHidden/>
    <w:rsid w:val="00C10F46"/>
    <w:rPr>
      <w:lang w:val="en-GB" w:eastAsia="en-GB"/>
    </w:rPr>
  </w:style>
  <w:style w:type="character" w:styleId="Hyperlink">
    <w:name w:val="Hyperlink"/>
    <w:uiPriority w:val="99"/>
    <w:unhideWhenUsed/>
    <w:rsid w:val="00684D64"/>
    <w:rPr>
      <w:color w:val="0563C1"/>
      <w:u w:val="single"/>
    </w:rPr>
  </w:style>
  <w:style w:type="paragraph" w:styleId="Header">
    <w:name w:val="header"/>
    <w:basedOn w:val="Normal"/>
    <w:link w:val="HeaderChar"/>
    <w:rsid w:val="009D3646"/>
    <w:pPr>
      <w:tabs>
        <w:tab w:val="center" w:pos="4513"/>
        <w:tab w:val="right" w:pos="9026"/>
      </w:tabs>
    </w:pPr>
  </w:style>
  <w:style w:type="character" w:customStyle="1" w:styleId="HeaderChar">
    <w:name w:val="Header Char"/>
    <w:link w:val="Header"/>
    <w:rsid w:val="009D3646"/>
    <w:rPr>
      <w:lang w:val="en-GB" w:eastAsia="en-GB"/>
    </w:rPr>
  </w:style>
  <w:style w:type="paragraph" w:styleId="Footer">
    <w:name w:val="footer"/>
    <w:basedOn w:val="Normal"/>
    <w:link w:val="FooterChar"/>
    <w:rsid w:val="009D3646"/>
    <w:pPr>
      <w:tabs>
        <w:tab w:val="center" w:pos="4513"/>
        <w:tab w:val="right" w:pos="9026"/>
      </w:tabs>
    </w:pPr>
  </w:style>
  <w:style w:type="character" w:customStyle="1" w:styleId="FooterChar">
    <w:name w:val="Footer Char"/>
    <w:link w:val="Footer"/>
    <w:rsid w:val="009D3646"/>
    <w:rPr>
      <w:lang w:val="en-GB" w:eastAsia="en-GB"/>
    </w:rPr>
  </w:style>
  <w:style w:type="paragraph" w:styleId="BalloonText">
    <w:name w:val="Balloon Text"/>
    <w:basedOn w:val="Normal"/>
    <w:link w:val="BalloonTextChar"/>
    <w:semiHidden/>
    <w:unhideWhenUsed/>
    <w:rsid w:val="006E19F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E19FE"/>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6E19FE"/>
  </w:style>
  <w:style w:type="paragraph" w:styleId="BlockText">
    <w:name w:val="Block Text"/>
    <w:basedOn w:val="Normal"/>
    <w:rsid w:val="006E19F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E19FE"/>
    <w:pPr>
      <w:spacing w:after="120" w:line="480" w:lineRule="auto"/>
    </w:pPr>
  </w:style>
  <w:style w:type="character" w:customStyle="1" w:styleId="BodyText2Char">
    <w:name w:val="Body Text 2 Char"/>
    <w:basedOn w:val="DefaultParagraphFont"/>
    <w:link w:val="BodyText2"/>
    <w:rsid w:val="006E19FE"/>
    <w:rPr>
      <w:lang w:val="en-GB" w:eastAsia="en-GB"/>
    </w:rPr>
  </w:style>
  <w:style w:type="paragraph" w:styleId="BodyText3">
    <w:name w:val="Body Text 3"/>
    <w:basedOn w:val="Normal"/>
    <w:link w:val="BodyText3Char"/>
    <w:rsid w:val="006E19FE"/>
    <w:pPr>
      <w:spacing w:after="120"/>
    </w:pPr>
    <w:rPr>
      <w:sz w:val="16"/>
      <w:szCs w:val="16"/>
    </w:rPr>
  </w:style>
  <w:style w:type="character" w:customStyle="1" w:styleId="BodyText3Char">
    <w:name w:val="Body Text 3 Char"/>
    <w:basedOn w:val="DefaultParagraphFont"/>
    <w:link w:val="BodyText3"/>
    <w:rsid w:val="006E19FE"/>
    <w:rPr>
      <w:sz w:val="16"/>
      <w:szCs w:val="16"/>
      <w:lang w:val="en-GB" w:eastAsia="en-GB"/>
    </w:rPr>
  </w:style>
  <w:style w:type="paragraph" w:styleId="BodyTextFirstIndent">
    <w:name w:val="Body Text First Indent"/>
    <w:basedOn w:val="BodyText"/>
    <w:link w:val="BodyTextFirstIndentChar"/>
    <w:rsid w:val="006E19FE"/>
    <w:pPr>
      <w:spacing w:after="180"/>
      <w:ind w:firstLine="360"/>
    </w:pPr>
  </w:style>
  <w:style w:type="character" w:customStyle="1" w:styleId="BodyTextFirstIndentChar">
    <w:name w:val="Body Text First Indent Char"/>
    <w:basedOn w:val="BodyTextChar"/>
    <w:link w:val="BodyTextFirstIndent"/>
    <w:rsid w:val="006E19FE"/>
    <w:rPr>
      <w:lang w:val="en-GB" w:eastAsia="en-GB"/>
    </w:rPr>
  </w:style>
  <w:style w:type="paragraph" w:styleId="BodyTextIndent">
    <w:name w:val="Body Text Indent"/>
    <w:basedOn w:val="Normal"/>
    <w:link w:val="BodyTextIndentChar"/>
    <w:rsid w:val="006E19FE"/>
    <w:pPr>
      <w:spacing w:after="120"/>
      <w:ind w:left="283"/>
    </w:pPr>
  </w:style>
  <w:style w:type="character" w:customStyle="1" w:styleId="BodyTextIndentChar">
    <w:name w:val="Body Text Indent Char"/>
    <w:basedOn w:val="DefaultParagraphFont"/>
    <w:link w:val="BodyTextIndent"/>
    <w:rsid w:val="006E19FE"/>
    <w:rPr>
      <w:lang w:val="en-GB" w:eastAsia="en-GB"/>
    </w:rPr>
  </w:style>
  <w:style w:type="paragraph" w:styleId="BodyTextFirstIndent2">
    <w:name w:val="Body Text First Indent 2"/>
    <w:basedOn w:val="BodyTextIndent"/>
    <w:link w:val="BodyTextFirstIndent2Char"/>
    <w:rsid w:val="006E19FE"/>
    <w:pPr>
      <w:spacing w:after="180"/>
      <w:ind w:left="360" w:firstLine="360"/>
    </w:pPr>
  </w:style>
  <w:style w:type="character" w:customStyle="1" w:styleId="BodyTextFirstIndent2Char">
    <w:name w:val="Body Text First Indent 2 Char"/>
    <w:basedOn w:val="BodyTextIndentChar"/>
    <w:link w:val="BodyTextFirstIndent2"/>
    <w:rsid w:val="006E19FE"/>
    <w:rPr>
      <w:lang w:val="en-GB" w:eastAsia="en-GB"/>
    </w:rPr>
  </w:style>
  <w:style w:type="paragraph" w:styleId="BodyTextIndent2">
    <w:name w:val="Body Text Indent 2"/>
    <w:basedOn w:val="Normal"/>
    <w:link w:val="BodyTextIndent2Char"/>
    <w:rsid w:val="006E19FE"/>
    <w:pPr>
      <w:spacing w:after="120" w:line="480" w:lineRule="auto"/>
      <w:ind w:left="283"/>
    </w:pPr>
  </w:style>
  <w:style w:type="character" w:customStyle="1" w:styleId="BodyTextIndent2Char">
    <w:name w:val="Body Text Indent 2 Char"/>
    <w:basedOn w:val="DefaultParagraphFont"/>
    <w:link w:val="BodyTextIndent2"/>
    <w:rsid w:val="006E19FE"/>
    <w:rPr>
      <w:lang w:val="en-GB" w:eastAsia="en-GB"/>
    </w:rPr>
  </w:style>
  <w:style w:type="paragraph" w:styleId="BodyTextIndent3">
    <w:name w:val="Body Text Indent 3"/>
    <w:basedOn w:val="Normal"/>
    <w:link w:val="BodyTextIndent3Char"/>
    <w:rsid w:val="006E19FE"/>
    <w:pPr>
      <w:spacing w:after="120"/>
      <w:ind w:left="283"/>
    </w:pPr>
    <w:rPr>
      <w:sz w:val="16"/>
      <w:szCs w:val="16"/>
    </w:rPr>
  </w:style>
  <w:style w:type="character" w:customStyle="1" w:styleId="BodyTextIndent3Char">
    <w:name w:val="Body Text Indent 3 Char"/>
    <w:basedOn w:val="DefaultParagraphFont"/>
    <w:link w:val="BodyTextIndent3"/>
    <w:rsid w:val="006E19FE"/>
    <w:rPr>
      <w:sz w:val="16"/>
      <w:szCs w:val="16"/>
      <w:lang w:val="en-GB" w:eastAsia="en-GB"/>
    </w:rPr>
  </w:style>
  <w:style w:type="paragraph" w:styleId="Caption">
    <w:name w:val="caption"/>
    <w:basedOn w:val="Normal"/>
    <w:next w:val="Normal"/>
    <w:semiHidden/>
    <w:unhideWhenUsed/>
    <w:qFormat/>
    <w:rsid w:val="006E19FE"/>
    <w:pPr>
      <w:spacing w:after="200"/>
    </w:pPr>
    <w:rPr>
      <w:i/>
      <w:iCs/>
      <w:color w:val="44546A" w:themeColor="text2"/>
      <w:sz w:val="18"/>
      <w:szCs w:val="18"/>
    </w:rPr>
  </w:style>
  <w:style w:type="paragraph" w:styleId="Closing">
    <w:name w:val="Closing"/>
    <w:basedOn w:val="Normal"/>
    <w:link w:val="ClosingChar"/>
    <w:rsid w:val="006E19FE"/>
    <w:pPr>
      <w:spacing w:after="0"/>
      <w:ind w:left="4252"/>
    </w:pPr>
  </w:style>
  <w:style w:type="character" w:customStyle="1" w:styleId="ClosingChar">
    <w:name w:val="Closing Char"/>
    <w:basedOn w:val="DefaultParagraphFont"/>
    <w:link w:val="Closing"/>
    <w:rsid w:val="006E19FE"/>
    <w:rPr>
      <w:lang w:val="en-GB" w:eastAsia="en-GB"/>
    </w:rPr>
  </w:style>
  <w:style w:type="paragraph" w:styleId="CommentText">
    <w:name w:val="annotation text"/>
    <w:basedOn w:val="Normal"/>
    <w:link w:val="CommentTextChar"/>
    <w:rsid w:val="006E19FE"/>
  </w:style>
  <w:style w:type="character" w:customStyle="1" w:styleId="CommentTextChar">
    <w:name w:val="Comment Text Char"/>
    <w:basedOn w:val="DefaultParagraphFont"/>
    <w:link w:val="CommentText"/>
    <w:rsid w:val="006E19FE"/>
    <w:rPr>
      <w:lang w:val="en-GB" w:eastAsia="en-GB"/>
    </w:rPr>
  </w:style>
  <w:style w:type="paragraph" w:styleId="CommentSubject">
    <w:name w:val="annotation subject"/>
    <w:basedOn w:val="CommentText"/>
    <w:next w:val="CommentText"/>
    <w:link w:val="CommentSubjectChar"/>
    <w:rsid w:val="006E19FE"/>
    <w:rPr>
      <w:b/>
      <w:bCs/>
    </w:rPr>
  </w:style>
  <w:style w:type="character" w:customStyle="1" w:styleId="CommentSubjectChar">
    <w:name w:val="Comment Subject Char"/>
    <w:basedOn w:val="CommentTextChar"/>
    <w:link w:val="CommentSubject"/>
    <w:rsid w:val="006E19FE"/>
    <w:rPr>
      <w:b/>
      <w:bCs/>
      <w:lang w:val="en-GB" w:eastAsia="en-GB"/>
    </w:rPr>
  </w:style>
  <w:style w:type="paragraph" w:styleId="Date">
    <w:name w:val="Date"/>
    <w:basedOn w:val="Normal"/>
    <w:next w:val="Normal"/>
    <w:link w:val="DateChar"/>
    <w:rsid w:val="006E19FE"/>
  </w:style>
  <w:style w:type="character" w:customStyle="1" w:styleId="DateChar">
    <w:name w:val="Date Char"/>
    <w:basedOn w:val="DefaultParagraphFont"/>
    <w:link w:val="Date"/>
    <w:rsid w:val="006E19FE"/>
    <w:rPr>
      <w:lang w:val="en-GB" w:eastAsia="en-GB"/>
    </w:rPr>
  </w:style>
  <w:style w:type="paragraph" w:styleId="DocumentMap">
    <w:name w:val="Document Map"/>
    <w:basedOn w:val="Normal"/>
    <w:link w:val="DocumentMapChar"/>
    <w:rsid w:val="006E19FE"/>
    <w:pPr>
      <w:spacing w:after="0"/>
    </w:pPr>
    <w:rPr>
      <w:rFonts w:ascii="Segoe UI" w:hAnsi="Segoe UI" w:cs="Segoe UI"/>
      <w:sz w:val="16"/>
      <w:szCs w:val="16"/>
    </w:rPr>
  </w:style>
  <w:style w:type="character" w:customStyle="1" w:styleId="DocumentMapChar">
    <w:name w:val="Document Map Char"/>
    <w:basedOn w:val="DefaultParagraphFont"/>
    <w:link w:val="DocumentMap"/>
    <w:rsid w:val="006E19FE"/>
    <w:rPr>
      <w:rFonts w:ascii="Segoe UI" w:hAnsi="Segoe UI" w:cs="Segoe UI"/>
      <w:sz w:val="16"/>
      <w:szCs w:val="16"/>
      <w:lang w:val="en-GB" w:eastAsia="en-GB"/>
    </w:rPr>
  </w:style>
  <w:style w:type="paragraph" w:styleId="E-mailSignature">
    <w:name w:val="E-mail Signature"/>
    <w:basedOn w:val="Normal"/>
    <w:link w:val="E-mailSignatureChar"/>
    <w:rsid w:val="006E19FE"/>
    <w:pPr>
      <w:spacing w:after="0"/>
    </w:pPr>
  </w:style>
  <w:style w:type="character" w:customStyle="1" w:styleId="E-mailSignatureChar">
    <w:name w:val="E-mail Signature Char"/>
    <w:basedOn w:val="DefaultParagraphFont"/>
    <w:link w:val="E-mailSignature"/>
    <w:rsid w:val="006E19FE"/>
    <w:rPr>
      <w:lang w:val="en-GB" w:eastAsia="en-GB"/>
    </w:rPr>
  </w:style>
  <w:style w:type="paragraph" w:styleId="EndnoteText">
    <w:name w:val="endnote text"/>
    <w:basedOn w:val="Normal"/>
    <w:link w:val="EndnoteTextChar"/>
    <w:rsid w:val="006E19FE"/>
    <w:pPr>
      <w:spacing w:after="0"/>
    </w:pPr>
  </w:style>
  <w:style w:type="character" w:customStyle="1" w:styleId="EndnoteTextChar">
    <w:name w:val="Endnote Text Char"/>
    <w:basedOn w:val="DefaultParagraphFont"/>
    <w:link w:val="EndnoteText"/>
    <w:rsid w:val="006E19FE"/>
    <w:rPr>
      <w:lang w:val="en-GB" w:eastAsia="en-GB"/>
    </w:rPr>
  </w:style>
  <w:style w:type="paragraph" w:styleId="EnvelopeAddress">
    <w:name w:val="envelope address"/>
    <w:basedOn w:val="Normal"/>
    <w:rsid w:val="006E19F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E19FE"/>
    <w:pPr>
      <w:spacing w:after="0"/>
    </w:pPr>
    <w:rPr>
      <w:rFonts w:asciiTheme="majorHAnsi" w:eastAsiaTheme="majorEastAsia" w:hAnsiTheme="majorHAnsi" w:cstheme="majorBidi"/>
    </w:rPr>
  </w:style>
  <w:style w:type="paragraph" w:styleId="FootnoteText">
    <w:name w:val="footnote text"/>
    <w:basedOn w:val="Normal"/>
    <w:link w:val="FootnoteTextChar"/>
    <w:rsid w:val="006E19FE"/>
    <w:pPr>
      <w:spacing w:after="0"/>
    </w:pPr>
  </w:style>
  <w:style w:type="character" w:customStyle="1" w:styleId="FootnoteTextChar">
    <w:name w:val="Footnote Text Char"/>
    <w:basedOn w:val="DefaultParagraphFont"/>
    <w:link w:val="FootnoteText"/>
    <w:rsid w:val="006E19FE"/>
    <w:rPr>
      <w:lang w:val="en-GB" w:eastAsia="en-GB"/>
    </w:rPr>
  </w:style>
  <w:style w:type="paragraph" w:styleId="HTMLAddress">
    <w:name w:val="HTML Address"/>
    <w:basedOn w:val="Normal"/>
    <w:link w:val="HTMLAddressChar"/>
    <w:rsid w:val="006E19FE"/>
    <w:pPr>
      <w:spacing w:after="0"/>
    </w:pPr>
    <w:rPr>
      <w:i/>
      <w:iCs/>
    </w:rPr>
  </w:style>
  <w:style w:type="character" w:customStyle="1" w:styleId="HTMLAddressChar">
    <w:name w:val="HTML Address Char"/>
    <w:basedOn w:val="DefaultParagraphFont"/>
    <w:link w:val="HTMLAddress"/>
    <w:rsid w:val="006E19FE"/>
    <w:rPr>
      <w:i/>
      <w:iCs/>
      <w:lang w:val="en-GB" w:eastAsia="en-GB"/>
    </w:rPr>
  </w:style>
  <w:style w:type="paragraph" w:styleId="HTMLPreformatted">
    <w:name w:val="HTML Preformatted"/>
    <w:basedOn w:val="Normal"/>
    <w:link w:val="HTMLPreformattedChar"/>
    <w:rsid w:val="006E19FE"/>
    <w:pPr>
      <w:spacing w:after="0"/>
    </w:pPr>
    <w:rPr>
      <w:rFonts w:ascii="Consolas" w:hAnsi="Consolas"/>
    </w:rPr>
  </w:style>
  <w:style w:type="character" w:customStyle="1" w:styleId="HTMLPreformattedChar">
    <w:name w:val="HTML Preformatted Char"/>
    <w:basedOn w:val="DefaultParagraphFont"/>
    <w:link w:val="HTMLPreformatted"/>
    <w:rsid w:val="006E19FE"/>
    <w:rPr>
      <w:rFonts w:ascii="Consolas" w:hAnsi="Consolas"/>
      <w:lang w:val="en-GB" w:eastAsia="en-GB"/>
    </w:rPr>
  </w:style>
  <w:style w:type="paragraph" w:styleId="Index2">
    <w:name w:val="index 2"/>
    <w:basedOn w:val="Normal"/>
    <w:next w:val="Normal"/>
    <w:rsid w:val="006E19FE"/>
    <w:pPr>
      <w:spacing w:after="0"/>
      <w:ind w:left="400" w:hanging="200"/>
    </w:pPr>
  </w:style>
  <w:style w:type="paragraph" w:styleId="Index3">
    <w:name w:val="index 3"/>
    <w:basedOn w:val="Normal"/>
    <w:next w:val="Normal"/>
    <w:rsid w:val="006E19FE"/>
    <w:pPr>
      <w:spacing w:after="0"/>
      <w:ind w:left="600" w:hanging="200"/>
    </w:pPr>
  </w:style>
  <w:style w:type="paragraph" w:styleId="Index4">
    <w:name w:val="index 4"/>
    <w:basedOn w:val="Normal"/>
    <w:next w:val="Normal"/>
    <w:rsid w:val="006E19FE"/>
    <w:pPr>
      <w:spacing w:after="0"/>
      <w:ind w:left="800" w:hanging="200"/>
    </w:pPr>
  </w:style>
  <w:style w:type="paragraph" w:styleId="Index5">
    <w:name w:val="index 5"/>
    <w:basedOn w:val="Normal"/>
    <w:next w:val="Normal"/>
    <w:rsid w:val="006E19FE"/>
    <w:pPr>
      <w:spacing w:after="0"/>
      <w:ind w:left="1000" w:hanging="200"/>
    </w:pPr>
  </w:style>
  <w:style w:type="paragraph" w:styleId="Index6">
    <w:name w:val="index 6"/>
    <w:basedOn w:val="Normal"/>
    <w:next w:val="Normal"/>
    <w:rsid w:val="006E19FE"/>
    <w:pPr>
      <w:spacing w:after="0"/>
      <w:ind w:left="1200" w:hanging="200"/>
    </w:pPr>
  </w:style>
  <w:style w:type="paragraph" w:styleId="Index7">
    <w:name w:val="index 7"/>
    <w:basedOn w:val="Normal"/>
    <w:next w:val="Normal"/>
    <w:rsid w:val="006E19FE"/>
    <w:pPr>
      <w:spacing w:after="0"/>
      <w:ind w:left="1400" w:hanging="200"/>
    </w:pPr>
  </w:style>
  <w:style w:type="paragraph" w:styleId="Index8">
    <w:name w:val="index 8"/>
    <w:basedOn w:val="Normal"/>
    <w:next w:val="Normal"/>
    <w:rsid w:val="006E19FE"/>
    <w:pPr>
      <w:spacing w:after="0"/>
      <w:ind w:left="1600" w:hanging="200"/>
    </w:pPr>
  </w:style>
  <w:style w:type="paragraph" w:styleId="Index9">
    <w:name w:val="index 9"/>
    <w:basedOn w:val="Normal"/>
    <w:next w:val="Normal"/>
    <w:rsid w:val="006E19FE"/>
    <w:pPr>
      <w:spacing w:after="0"/>
      <w:ind w:left="1800" w:hanging="200"/>
    </w:pPr>
  </w:style>
  <w:style w:type="paragraph" w:styleId="IndexHeading">
    <w:name w:val="index heading"/>
    <w:basedOn w:val="Normal"/>
    <w:next w:val="Index1"/>
    <w:rsid w:val="006E19F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E19F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E19FE"/>
    <w:rPr>
      <w:i/>
      <w:iCs/>
      <w:color w:val="4472C4" w:themeColor="accent1"/>
      <w:lang w:val="en-GB" w:eastAsia="en-GB"/>
    </w:rPr>
  </w:style>
  <w:style w:type="paragraph" w:styleId="ListBullet">
    <w:name w:val="List Bullet"/>
    <w:basedOn w:val="Normal"/>
    <w:rsid w:val="006E19FE"/>
    <w:pPr>
      <w:numPr>
        <w:numId w:val="8"/>
      </w:numPr>
      <w:contextualSpacing/>
    </w:pPr>
  </w:style>
  <w:style w:type="paragraph" w:styleId="ListBullet2">
    <w:name w:val="List Bullet 2"/>
    <w:basedOn w:val="Normal"/>
    <w:rsid w:val="006E19FE"/>
    <w:pPr>
      <w:numPr>
        <w:numId w:val="9"/>
      </w:numPr>
      <w:contextualSpacing/>
    </w:pPr>
  </w:style>
  <w:style w:type="paragraph" w:styleId="ListBullet3">
    <w:name w:val="List Bullet 3"/>
    <w:basedOn w:val="Normal"/>
    <w:rsid w:val="006E19FE"/>
    <w:pPr>
      <w:numPr>
        <w:numId w:val="10"/>
      </w:numPr>
      <w:contextualSpacing/>
    </w:pPr>
  </w:style>
  <w:style w:type="paragraph" w:styleId="ListBullet4">
    <w:name w:val="List Bullet 4"/>
    <w:basedOn w:val="Normal"/>
    <w:rsid w:val="006E19FE"/>
    <w:pPr>
      <w:numPr>
        <w:numId w:val="11"/>
      </w:numPr>
      <w:contextualSpacing/>
    </w:pPr>
  </w:style>
  <w:style w:type="paragraph" w:styleId="ListBullet5">
    <w:name w:val="List Bullet 5"/>
    <w:basedOn w:val="Normal"/>
    <w:rsid w:val="006E19FE"/>
    <w:pPr>
      <w:numPr>
        <w:numId w:val="12"/>
      </w:numPr>
      <w:contextualSpacing/>
    </w:pPr>
  </w:style>
  <w:style w:type="paragraph" w:styleId="ListContinue">
    <w:name w:val="List Continue"/>
    <w:basedOn w:val="Normal"/>
    <w:rsid w:val="006E19FE"/>
    <w:pPr>
      <w:spacing w:after="120"/>
      <w:ind w:left="283"/>
      <w:contextualSpacing/>
    </w:pPr>
  </w:style>
  <w:style w:type="paragraph" w:styleId="ListContinue2">
    <w:name w:val="List Continue 2"/>
    <w:basedOn w:val="Normal"/>
    <w:rsid w:val="006E19FE"/>
    <w:pPr>
      <w:spacing w:after="120"/>
      <w:ind w:left="566"/>
      <w:contextualSpacing/>
    </w:pPr>
  </w:style>
  <w:style w:type="paragraph" w:styleId="ListContinue3">
    <w:name w:val="List Continue 3"/>
    <w:basedOn w:val="Normal"/>
    <w:rsid w:val="006E19FE"/>
    <w:pPr>
      <w:spacing w:after="120"/>
      <w:ind w:left="849"/>
      <w:contextualSpacing/>
    </w:pPr>
  </w:style>
  <w:style w:type="paragraph" w:styleId="ListContinue4">
    <w:name w:val="List Continue 4"/>
    <w:basedOn w:val="Normal"/>
    <w:rsid w:val="006E19FE"/>
    <w:pPr>
      <w:spacing w:after="120"/>
      <w:ind w:left="1132"/>
      <w:contextualSpacing/>
    </w:pPr>
  </w:style>
  <w:style w:type="paragraph" w:styleId="ListContinue5">
    <w:name w:val="List Continue 5"/>
    <w:basedOn w:val="Normal"/>
    <w:rsid w:val="006E19FE"/>
    <w:pPr>
      <w:spacing w:after="120"/>
      <w:ind w:left="1415"/>
      <w:contextualSpacing/>
    </w:pPr>
  </w:style>
  <w:style w:type="paragraph" w:styleId="ListNumber">
    <w:name w:val="List Number"/>
    <w:basedOn w:val="Normal"/>
    <w:rsid w:val="006E19FE"/>
    <w:pPr>
      <w:numPr>
        <w:numId w:val="13"/>
      </w:numPr>
      <w:contextualSpacing/>
    </w:pPr>
  </w:style>
  <w:style w:type="paragraph" w:styleId="ListNumber2">
    <w:name w:val="List Number 2"/>
    <w:basedOn w:val="Normal"/>
    <w:rsid w:val="006E19FE"/>
    <w:pPr>
      <w:numPr>
        <w:numId w:val="14"/>
      </w:numPr>
      <w:contextualSpacing/>
    </w:pPr>
  </w:style>
  <w:style w:type="paragraph" w:styleId="ListNumber3">
    <w:name w:val="List Number 3"/>
    <w:basedOn w:val="Normal"/>
    <w:rsid w:val="006E19FE"/>
    <w:pPr>
      <w:numPr>
        <w:numId w:val="15"/>
      </w:numPr>
      <w:contextualSpacing/>
    </w:pPr>
  </w:style>
  <w:style w:type="paragraph" w:styleId="ListNumber4">
    <w:name w:val="List Number 4"/>
    <w:basedOn w:val="Normal"/>
    <w:rsid w:val="006E19FE"/>
    <w:pPr>
      <w:numPr>
        <w:numId w:val="16"/>
      </w:numPr>
      <w:contextualSpacing/>
    </w:pPr>
  </w:style>
  <w:style w:type="paragraph" w:styleId="ListNumber5">
    <w:name w:val="List Number 5"/>
    <w:basedOn w:val="Normal"/>
    <w:rsid w:val="006E19FE"/>
    <w:pPr>
      <w:numPr>
        <w:numId w:val="17"/>
      </w:numPr>
      <w:contextualSpacing/>
    </w:pPr>
  </w:style>
  <w:style w:type="paragraph" w:styleId="ListParagraph">
    <w:name w:val="List Paragraph"/>
    <w:basedOn w:val="Normal"/>
    <w:uiPriority w:val="34"/>
    <w:qFormat/>
    <w:rsid w:val="006E19FE"/>
    <w:pPr>
      <w:ind w:left="720"/>
      <w:contextualSpacing/>
    </w:pPr>
  </w:style>
  <w:style w:type="paragraph" w:styleId="MacroText">
    <w:name w:val="macro"/>
    <w:link w:val="MacroTextChar"/>
    <w:rsid w:val="006E19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E19FE"/>
    <w:rPr>
      <w:rFonts w:ascii="Consolas" w:hAnsi="Consolas"/>
      <w:lang w:val="en-GB" w:eastAsia="en-GB"/>
    </w:rPr>
  </w:style>
  <w:style w:type="paragraph" w:styleId="MessageHeader">
    <w:name w:val="Message Header"/>
    <w:basedOn w:val="Normal"/>
    <w:link w:val="MessageHeaderChar"/>
    <w:rsid w:val="006E19F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E19F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E19FE"/>
    <w:pPr>
      <w:overflowPunct w:val="0"/>
      <w:autoSpaceDE w:val="0"/>
      <w:autoSpaceDN w:val="0"/>
      <w:adjustRightInd w:val="0"/>
      <w:textAlignment w:val="baseline"/>
    </w:pPr>
    <w:rPr>
      <w:lang w:val="en-GB" w:eastAsia="en-GB"/>
    </w:rPr>
  </w:style>
  <w:style w:type="paragraph" w:styleId="NormalWeb">
    <w:name w:val="Normal (Web)"/>
    <w:basedOn w:val="Normal"/>
    <w:rsid w:val="006E19FE"/>
    <w:rPr>
      <w:sz w:val="24"/>
      <w:szCs w:val="24"/>
    </w:rPr>
  </w:style>
  <w:style w:type="paragraph" w:styleId="NormalIndent">
    <w:name w:val="Normal Indent"/>
    <w:basedOn w:val="Normal"/>
    <w:rsid w:val="006E19FE"/>
    <w:pPr>
      <w:ind w:left="720"/>
    </w:pPr>
  </w:style>
  <w:style w:type="paragraph" w:styleId="NoteHeading">
    <w:name w:val="Note Heading"/>
    <w:basedOn w:val="Normal"/>
    <w:next w:val="Normal"/>
    <w:link w:val="NoteHeadingChar"/>
    <w:rsid w:val="006E19FE"/>
    <w:pPr>
      <w:spacing w:after="0"/>
    </w:pPr>
  </w:style>
  <w:style w:type="character" w:customStyle="1" w:styleId="NoteHeadingChar">
    <w:name w:val="Note Heading Char"/>
    <w:basedOn w:val="DefaultParagraphFont"/>
    <w:link w:val="NoteHeading"/>
    <w:rsid w:val="006E19FE"/>
    <w:rPr>
      <w:lang w:val="en-GB" w:eastAsia="en-GB"/>
    </w:rPr>
  </w:style>
  <w:style w:type="paragraph" w:styleId="PlainText">
    <w:name w:val="Plain Text"/>
    <w:basedOn w:val="Normal"/>
    <w:link w:val="PlainTextChar"/>
    <w:rsid w:val="006E19FE"/>
    <w:pPr>
      <w:spacing w:after="0"/>
    </w:pPr>
    <w:rPr>
      <w:rFonts w:ascii="Consolas" w:hAnsi="Consolas"/>
      <w:sz w:val="21"/>
      <w:szCs w:val="21"/>
    </w:rPr>
  </w:style>
  <w:style w:type="character" w:customStyle="1" w:styleId="PlainTextChar">
    <w:name w:val="Plain Text Char"/>
    <w:basedOn w:val="DefaultParagraphFont"/>
    <w:link w:val="PlainText"/>
    <w:rsid w:val="006E19FE"/>
    <w:rPr>
      <w:rFonts w:ascii="Consolas" w:hAnsi="Consolas"/>
      <w:sz w:val="21"/>
      <w:szCs w:val="21"/>
      <w:lang w:val="en-GB" w:eastAsia="en-GB"/>
    </w:rPr>
  </w:style>
  <w:style w:type="paragraph" w:styleId="Quote">
    <w:name w:val="Quote"/>
    <w:basedOn w:val="Normal"/>
    <w:next w:val="Normal"/>
    <w:link w:val="QuoteChar"/>
    <w:uiPriority w:val="29"/>
    <w:qFormat/>
    <w:rsid w:val="006E19F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E19FE"/>
    <w:rPr>
      <w:i/>
      <w:iCs/>
      <w:color w:val="404040" w:themeColor="text1" w:themeTint="BF"/>
      <w:lang w:val="en-GB" w:eastAsia="en-GB"/>
    </w:rPr>
  </w:style>
  <w:style w:type="paragraph" w:styleId="Salutation">
    <w:name w:val="Salutation"/>
    <w:basedOn w:val="Normal"/>
    <w:next w:val="Normal"/>
    <w:link w:val="SalutationChar"/>
    <w:rsid w:val="006E19FE"/>
  </w:style>
  <w:style w:type="character" w:customStyle="1" w:styleId="SalutationChar">
    <w:name w:val="Salutation Char"/>
    <w:basedOn w:val="DefaultParagraphFont"/>
    <w:link w:val="Salutation"/>
    <w:rsid w:val="006E19FE"/>
    <w:rPr>
      <w:lang w:val="en-GB" w:eastAsia="en-GB"/>
    </w:rPr>
  </w:style>
  <w:style w:type="paragraph" w:styleId="Signature">
    <w:name w:val="Signature"/>
    <w:basedOn w:val="Normal"/>
    <w:link w:val="SignatureChar"/>
    <w:rsid w:val="006E19FE"/>
    <w:pPr>
      <w:spacing w:after="0"/>
      <w:ind w:left="4252"/>
    </w:pPr>
  </w:style>
  <w:style w:type="character" w:customStyle="1" w:styleId="SignatureChar">
    <w:name w:val="Signature Char"/>
    <w:basedOn w:val="DefaultParagraphFont"/>
    <w:link w:val="Signature"/>
    <w:rsid w:val="006E19FE"/>
    <w:rPr>
      <w:lang w:val="en-GB" w:eastAsia="en-GB"/>
    </w:rPr>
  </w:style>
  <w:style w:type="paragraph" w:styleId="Subtitle">
    <w:name w:val="Subtitle"/>
    <w:basedOn w:val="Normal"/>
    <w:next w:val="Normal"/>
    <w:link w:val="SubtitleChar"/>
    <w:qFormat/>
    <w:rsid w:val="006E19F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E19F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E19FE"/>
    <w:pPr>
      <w:spacing w:after="0"/>
      <w:ind w:left="200" w:hanging="200"/>
    </w:pPr>
  </w:style>
  <w:style w:type="paragraph" w:styleId="TableofFigures">
    <w:name w:val="table of figures"/>
    <w:basedOn w:val="Normal"/>
    <w:next w:val="Normal"/>
    <w:rsid w:val="006E19FE"/>
    <w:pPr>
      <w:spacing w:after="0"/>
    </w:pPr>
  </w:style>
  <w:style w:type="paragraph" w:styleId="Title">
    <w:name w:val="Title"/>
    <w:basedOn w:val="Normal"/>
    <w:next w:val="Normal"/>
    <w:link w:val="TitleChar"/>
    <w:qFormat/>
    <w:rsid w:val="006E19F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E19F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E19FE"/>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6E19FE"/>
    <w:pPr>
      <w:spacing w:after="100"/>
      <w:ind w:left="1200"/>
    </w:pPr>
  </w:style>
  <w:style w:type="paragraph" w:styleId="TOC9">
    <w:name w:val="toc 9"/>
    <w:basedOn w:val="Normal"/>
    <w:next w:val="Normal"/>
    <w:uiPriority w:val="39"/>
    <w:rsid w:val="006E19FE"/>
    <w:pPr>
      <w:spacing w:after="100"/>
      <w:ind w:left="1600"/>
    </w:pPr>
  </w:style>
  <w:style w:type="paragraph" w:styleId="TOCHeading">
    <w:name w:val="TOC Heading"/>
    <w:basedOn w:val="Heading1"/>
    <w:next w:val="Normal"/>
    <w:uiPriority w:val="39"/>
    <w:semiHidden/>
    <w:unhideWhenUsed/>
    <w:qFormat/>
    <w:rsid w:val="006E19F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1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1.vsdx"/><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oleObject" Target="embeddings/Microsoft_Visio_2003-2010_Drawing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3.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8EB6E-3634-4587-B9E2-895CB911D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Pages>
  <Words>19371</Words>
  <Characters>110420</Characters>
  <Application>Microsoft Office Word</Application>
  <DocSecurity>0</DocSecurity>
  <Lines>920</Lines>
  <Paragraphs>259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129532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MCC/KK</cp:lastModifiedBy>
  <cp:revision>38</cp:revision>
  <cp:lastPrinted>2019-02-25T14:05:00Z</cp:lastPrinted>
  <dcterms:created xsi:type="dcterms:W3CDTF">2022-08-30T00:51:00Z</dcterms:created>
  <dcterms:modified xsi:type="dcterms:W3CDTF">2023-03-27T11:27:00Z</dcterms:modified>
</cp:coreProperties>
</file>