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49BAFA" w:rsidR="004F0988" w:rsidRDefault="003133A5" w:rsidP="00133525">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w:t>
            </w:r>
            <w:r>
              <w:rPr>
                <w:rFonts w:hint="eastAsia"/>
                <w:lang w:eastAsia="zh-CN"/>
              </w:rPr>
              <w:t>7</w:t>
            </w:r>
            <w:r w:rsidRPr="000E7F57">
              <w:t>.</w:t>
            </w:r>
            <w:r>
              <w:rPr>
                <w:lang w:eastAsia="zh-CN"/>
              </w:rPr>
              <w:t>5</w:t>
            </w:r>
            <w:r w:rsidRPr="000E7F57">
              <w:t>.</w:t>
            </w:r>
            <w:r w:rsidRPr="000E7F57">
              <w:rPr>
                <w:rFonts w:hint="eastAsia"/>
                <w:lang w:eastAsia="zh-CN"/>
              </w:rPr>
              <w:t>0</w:t>
            </w:r>
            <w:r w:rsidRPr="000E7F57">
              <w:t xml:space="preserve"> </w:t>
            </w:r>
            <w:r w:rsidRPr="000E7F57">
              <w:rPr>
                <w:sz w:val="32"/>
              </w:rPr>
              <w:t>(20</w:t>
            </w:r>
            <w:r>
              <w:rPr>
                <w:rFonts w:hint="eastAsia"/>
                <w:sz w:val="32"/>
                <w:lang w:eastAsia="zh-CN"/>
              </w:rPr>
              <w:t>2</w:t>
            </w:r>
            <w:r>
              <w:rPr>
                <w:sz w:val="32"/>
                <w:lang w:eastAsia="zh-CN"/>
              </w:rPr>
              <w:t>1</w:t>
            </w:r>
            <w:r w:rsidRPr="000E7F57">
              <w:rPr>
                <w:sz w:val="32"/>
              </w:rPr>
              <w:t>-</w:t>
            </w:r>
            <w:r>
              <w:rPr>
                <w:sz w:val="32"/>
                <w:lang w:eastAsia="zh-CN"/>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798AD34" w:rsidR="004F0988" w:rsidRDefault="004F0988" w:rsidP="00133525">
            <w:pPr>
              <w:pStyle w:val="ZB"/>
              <w:framePr w:w="0" w:hRule="auto" w:wrap="auto" w:vAnchor="margin" w:hAnchor="text" w:yAlign="inline"/>
            </w:pPr>
            <w:r w:rsidRPr="004D3578">
              <w:t>Tec</w:t>
            </w:r>
            <w:r w:rsidRPr="003133A5">
              <w:t xml:space="preserve">hnical </w:t>
            </w:r>
            <w:bookmarkStart w:id="1" w:name="spectype2"/>
            <w:r w:rsidRPr="003133A5">
              <w:t>Specification</w:t>
            </w:r>
            <w:bookmarkEnd w:id="1"/>
          </w:p>
          <w:p w14:paraId="462B8E42" w14:textId="0CC1865F" w:rsidR="00BA4B8D" w:rsidRDefault="00BA4B8D" w:rsidP="003133A5"/>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208AEBA" w14:textId="77777777" w:rsidR="003133A5" w:rsidRPr="000E7F57" w:rsidRDefault="003133A5" w:rsidP="003133A5">
            <w:pPr>
              <w:pStyle w:val="ZT"/>
              <w:framePr w:wrap="auto" w:hAnchor="text" w:yAlign="inline"/>
            </w:pPr>
            <w:r w:rsidRPr="000E7F57">
              <w:t>Technical Specification Group Core Network and Terminals;</w:t>
            </w:r>
          </w:p>
          <w:p w14:paraId="4223E7EB" w14:textId="77777777" w:rsidR="003133A5" w:rsidRPr="000E7F57" w:rsidRDefault="003133A5" w:rsidP="003133A5">
            <w:pPr>
              <w:pStyle w:val="ZT"/>
              <w:framePr w:wrap="auto" w:hAnchor="text" w:yAlign="inline"/>
            </w:pPr>
            <w:r w:rsidRPr="000E7F57">
              <w:t>5G System; Unified Data Repository Services;</w:t>
            </w:r>
          </w:p>
          <w:p w14:paraId="7684EDBF" w14:textId="77777777" w:rsidR="003133A5" w:rsidRPr="000E7F57" w:rsidRDefault="003133A5" w:rsidP="003133A5">
            <w:pPr>
              <w:pStyle w:val="ZT"/>
              <w:framePr w:wrap="auto" w:hAnchor="text" w:yAlign="inline"/>
            </w:pPr>
            <w:r w:rsidRPr="000E7F57">
              <w:t>Stage 3</w:t>
            </w:r>
          </w:p>
          <w:p w14:paraId="04CAC1E0" w14:textId="1113008E" w:rsidR="004F0988" w:rsidRPr="00133525" w:rsidRDefault="003133A5" w:rsidP="00133525">
            <w:pPr>
              <w:pStyle w:val="ZT"/>
              <w:framePr w:wrap="auto" w:hAnchor="text" w:yAlign="inline"/>
              <w:rPr>
                <w:i/>
                <w:sz w:val="28"/>
              </w:rPr>
            </w:pPr>
            <w:r w:rsidRPr="000E7F57">
              <w:t>(</w:t>
            </w:r>
            <w:r w:rsidRPr="000E7F57">
              <w:rPr>
                <w:rStyle w:val="ZGSM"/>
              </w:rPr>
              <w:t>Release 1</w:t>
            </w:r>
            <w:r>
              <w:rPr>
                <w:rStyle w:val="ZGSM"/>
                <w:rFonts w:hint="eastAsia"/>
                <w:lang w:eastAsia="zh-CN"/>
              </w:rPr>
              <w:t>7</w:t>
            </w:r>
            <w:r w:rsidRPr="000E7F5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6B3AE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26F08BD1" w14:textId="77777777" w:rsidR="00D82E6F" w:rsidRDefault="006B3AEB" w:rsidP="00D82E6F">
            <w:pPr>
              <w:jc w:val="right"/>
            </w:pPr>
            <w:bookmarkStart w:id="2" w:name="logos"/>
            <w:r>
              <w:pict w14:anchorId="07842277">
                <v:shape id="_x0000_i1026" type="#_x0000_t75" style="width:127.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1A3B749" w:rsidR="00D82E6F" w:rsidRPr="00C074DD" w:rsidRDefault="00D82E6F" w:rsidP="003133A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133A5">
              <w:rPr>
                <w:noProof/>
                <w:sz w:val="18"/>
              </w:rPr>
              <w:t xml:space="preserve">© </w:t>
            </w:r>
            <w:bookmarkStart w:id="7" w:name="copyrightDate"/>
            <w:r w:rsidRPr="003133A5">
              <w:rPr>
                <w:noProof/>
                <w:sz w:val="18"/>
              </w:rPr>
              <w:t>2</w:t>
            </w:r>
            <w:r w:rsidR="008E2D68" w:rsidRPr="003133A5">
              <w:rPr>
                <w:noProof/>
                <w:sz w:val="18"/>
              </w:rPr>
              <w:t>021</w:t>
            </w:r>
            <w:bookmarkEnd w:id="7"/>
            <w:r w:rsidRPr="003133A5">
              <w:rPr>
                <w:noProof/>
                <w:sz w:val="18"/>
              </w:rPr>
              <w:t>, 3GPP Org</w:t>
            </w:r>
            <w:r w:rsidRPr="00133525">
              <w:rPr>
                <w:noProof/>
                <w:sz w:val="18"/>
              </w:rPr>
              <w:t>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F3074B">
      <w:pPr>
        <w:pStyle w:val="TT"/>
      </w:pPr>
      <w:r w:rsidRPr="004D3578">
        <w:br w:type="page"/>
      </w:r>
      <w:bookmarkStart w:id="9" w:name="tableOfContents"/>
      <w:bookmarkEnd w:id="9"/>
      <w:r w:rsidRPr="004D3578">
        <w:lastRenderedPageBreak/>
        <w:t>Contents</w:t>
      </w:r>
    </w:p>
    <w:p w14:paraId="5D3CD784" w14:textId="5051B6B6" w:rsidR="00F3074B" w:rsidRPr="0001719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F3074B">
        <w:t>Foreword</w:t>
      </w:r>
      <w:r w:rsidR="00F3074B">
        <w:tab/>
      </w:r>
      <w:r w:rsidR="00F3074B">
        <w:fldChar w:fldCharType="begin" w:fldLock="1"/>
      </w:r>
      <w:r w:rsidR="00F3074B">
        <w:instrText xml:space="preserve"> PAGEREF _Toc90582334 \h </w:instrText>
      </w:r>
      <w:r w:rsidR="00F3074B">
        <w:fldChar w:fldCharType="separate"/>
      </w:r>
      <w:r w:rsidR="00F3074B">
        <w:t>6</w:t>
      </w:r>
      <w:r w:rsidR="00F3074B">
        <w:fldChar w:fldCharType="end"/>
      </w:r>
    </w:p>
    <w:p w14:paraId="0224C351" w14:textId="2B606D9F" w:rsidR="00F3074B" w:rsidRPr="00017192" w:rsidRDefault="00F3074B">
      <w:pPr>
        <w:pStyle w:val="TOC1"/>
        <w:rPr>
          <w:rFonts w:ascii="Calibri" w:hAnsi="Calibri"/>
          <w:szCs w:val="22"/>
          <w:lang w:eastAsia="en-GB"/>
        </w:rPr>
      </w:pPr>
      <w:r>
        <w:t>1</w:t>
      </w:r>
      <w:r w:rsidRPr="00017192">
        <w:rPr>
          <w:rFonts w:ascii="Calibri" w:hAnsi="Calibri"/>
          <w:szCs w:val="22"/>
          <w:lang w:eastAsia="en-GB"/>
        </w:rPr>
        <w:tab/>
      </w:r>
      <w:r>
        <w:t>Scope</w:t>
      </w:r>
      <w:r>
        <w:tab/>
      </w:r>
      <w:r>
        <w:fldChar w:fldCharType="begin" w:fldLock="1"/>
      </w:r>
      <w:r>
        <w:instrText xml:space="preserve"> PAGEREF _Toc90582335 \h </w:instrText>
      </w:r>
      <w:r>
        <w:fldChar w:fldCharType="separate"/>
      </w:r>
      <w:r>
        <w:t>7</w:t>
      </w:r>
      <w:r>
        <w:fldChar w:fldCharType="end"/>
      </w:r>
    </w:p>
    <w:p w14:paraId="57659E2A" w14:textId="307EF8B0" w:rsidR="00F3074B" w:rsidRPr="00017192" w:rsidRDefault="00F3074B">
      <w:pPr>
        <w:pStyle w:val="TOC1"/>
        <w:rPr>
          <w:rFonts w:ascii="Calibri" w:hAnsi="Calibri"/>
          <w:szCs w:val="22"/>
          <w:lang w:eastAsia="en-GB"/>
        </w:rPr>
      </w:pPr>
      <w:r>
        <w:t>2</w:t>
      </w:r>
      <w:r w:rsidRPr="00017192">
        <w:rPr>
          <w:rFonts w:ascii="Calibri" w:hAnsi="Calibri"/>
          <w:szCs w:val="22"/>
          <w:lang w:eastAsia="en-GB"/>
        </w:rPr>
        <w:tab/>
      </w:r>
      <w:r>
        <w:t>References</w:t>
      </w:r>
      <w:r>
        <w:tab/>
      </w:r>
      <w:r>
        <w:fldChar w:fldCharType="begin" w:fldLock="1"/>
      </w:r>
      <w:r>
        <w:instrText xml:space="preserve"> PAGEREF _Toc90582336 \h </w:instrText>
      </w:r>
      <w:r>
        <w:fldChar w:fldCharType="separate"/>
      </w:r>
      <w:r>
        <w:t>7</w:t>
      </w:r>
      <w:r>
        <w:fldChar w:fldCharType="end"/>
      </w:r>
    </w:p>
    <w:p w14:paraId="7071A3BF" w14:textId="20929488" w:rsidR="00F3074B" w:rsidRPr="00017192" w:rsidRDefault="00F3074B">
      <w:pPr>
        <w:pStyle w:val="TOC1"/>
        <w:rPr>
          <w:rFonts w:ascii="Calibri" w:hAnsi="Calibri"/>
          <w:szCs w:val="22"/>
          <w:lang w:eastAsia="en-GB"/>
        </w:rPr>
      </w:pPr>
      <w:r>
        <w:t>3</w:t>
      </w:r>
      <w:r w:rsidRPr="00017192">
        <w:rPr>
          <w:rFonts w:ascii="Calibri" w:hAnsi="Calibri"/>
          <w:szCs w:val="22"/>
          <w:lang w:eastAsia="en-GB"/>
        </w:rPr>
        <w:tab/>
      </w:r>
      <w:r>
        <w:t>Definitions and abbreviations</w:t>
      </w:r>
      <w:r>
        <w:tab/>
      </w:r>
      <w:r>
        <w:fldChar w:fldCharType="begin" w:fldLock="1"/>
      </w:r>
      <w:r>
        <w:instrText xml:space="preserve"> PAGEREF _Toc90582337 \h </w:instrText>
      </w:r>
      <w:r>
        <w:fldChar w:fldCharType="separate"/>
      </w:r>
      <w:r>
        <w:t>8</w:t>
      </w:r>
      <w:r>
        <w:fldChar w:fldCharType="end"/>
      </w:r>
    </w:p>
    <w:p w14:paraId="52A3DC35" w14:textId="7EBF6902" w:rsidR="00F3074B" w:rsidRPr="00017192" w:rsidRDefault="00F3074B">
      <w:pPr>
        <w:pStyle w:val="TOC2"/>
        <w:rPr>
          <w:rFonts w:ascii="Calibri" w:hAnsi="Calibri"/>
          <w:sz w:val="22"/>
          <w:szCs w:val="22"/>
          <w:lang w:eastAsia="en-GB"/>
        </w:rPr>
      </w:pPr>
      <w:r>
        <w:t>3.1</w:t>
      </w:r>
      <w:r w:rsidRPr="00017192">
        <w:rPr>
          <w:rFonts w:ascii="Calibri" w:hAnsi="Calibri"/>
          <w:sz w:val="22"/>
          <w:szCs w:val="22"/>
          <w:lang w:eastAsia="en-GB"/>
        </w:rPr>
        <w:tab/>
      </w:r>
      <w:r>
        <w:t>Definitions</w:t>
      </w:r>
      <w:r>
        <w:tab/>
      </w:r>
      <w:r>
        <w:fldChar w:fldCharType="begin" w:fldLock="1"/>
      </w:r>
      <w:r>
        <w:instrText xml:space="preserve"> PAGEREF _Toc90582338 \h </w:instrText>
      </w:r>
      <w:r>
        <w:fldChar w:fldCharType="separate"/>
      </w:r>
      <w:r>
        <w:t>8</w:t>
      </w:r>
      <w:r>
        <w:fldChar w:fldCharType="end"/>
      </w:r>
    </w:p>
    <w:p w14:paraId="7343C6FA" w14:textId="4EA82DF2" w:rsidR="00F3074B" w:rsidRPr="00017192" w:rsidRDefault="00F3074B">
      <w:pPr>
        <w:pStyle w:val="TOC2"/>
        <w:rPr>
          <w:rFonts w:ascii="Calibri" w:hAnsi="Calibri"/>
          <w:sz w:val="22"/>
          <w:szCs w:val="22"/>
          <w:lang w:eastAsia="en-GB"/>
        </w:rPr>
      </w:pPr>
      <w:r>
        <w:t>3.2</w:t>
      </w:r>
      <w:r w:rsidRPr="00017192">
        <w:rPr>
          <w:rFonts w:ascii="Calibri" w:hAnsi="Calibri"/>
          <w:sz w:val="22"/>
          <w:szCs w:val="22"/>
          <w:lang w:eastAsia="en-GB"/>
        </w:rPr>
        <w:tab/>
      </w:r>
      <w:r>
        <w:t>Abbreviations</w:t>
      </w:r>
      <w:r>
        <w:tab/>
      </w:r>
      <w:r>
        <w:fldChar w:fldCharType="begin" w:fldLock="1"/>
      </w:r>
      <w:r>
        <w:instrText xml:space="preserve"> PAGEREF _Toc90582339 \h </w:instrText>
      </w:r>
      <w:r>
        <w:fldChar w:fldCharType="separate"/>
      </w:r>
      <w:r>
        <w:t>8</w:t>
      </w:r>
      <w:r>
        <w:fldChar w:fldCharType="end"/>
      </w:r>
    </w:p>
    <w:p w14:paraId="0A3549FA" w14:textId="189024BB" w:rsidR="00F3074B" w:rsidRPr="00017192" w:rsidRDefault="00F3074B">
      <w:pPr>
        <w:pStyle w:val="TOC1"/>
        <w:rPr>
          <w:rFonts w:ascii="Calibri" w:hAnsi="Calibri"/>
          <w:szCs w:val="22"/>
          <w:lang w:eastAsia="en-GB"/>
        </w:rPr>
      </w:pPr>
      <w:r>
        <w:t>4</w:t>
      </w:r>
      <w:r w:rsidRPr="00017192">
        <w:rPr>
          <w:rFonts w:ascii="Calibri" w:hAnsi="Calibri"/>
          <w:szCs w:val="22"/>
          <w:lang w:eastAsia="en-GB"/>
        </w:rPr>
        <w:tab/>
      </w:r>
      <w:r>
        <w:t>Overview</w:t>
      </w:r>
      <w:r>
        <w:tab/>
      </w:r>
      <w:r>
        <w:fldChar w:fldCharType="begin" w:fldLock="1"/>
      </w:r>
      <w:r>
        <w:instrText xml:space="preserve"> PAGEREF _Toc90582340 \h </w:instrText>
      </w:r>
      <w:r>
        <w:fldChar w:fldCharType="separate"/>
      </w:r>
      <w:r>
        <w:t>8</w:t>
      </w:r>
      <w:r>
        <w:fldChar w:fldCharType="end"/>
      </w:r>
    </w:p>
    <w:p w14:paraId="3963B7B0" w14:textId="1368EEF8" w:rsidR="00F3074B" w:rsidRPr="00017192" w:rsidRDefault="00F3074B">
      <w:pPr>
        <w:pStyle w:val="TOC1"/>
        <w:rPr>
          <w:rFonts w:ascii="Calibri" w:hAnsi="Calibri"/>
          <w:szCs w:val="22"/>
          <w:lang w:eastAsia="en-GB"/>
        </w:rPr>
      </w:pPr>
      <w:r>
        <w:t>5</w:t>
      </w:r>
      <w:r w:rsidRPr="00017192">
        <w:rPr>
          <w:rFonts w:ascii="Calibri" w:hAnsi="Calibri"/>
          <w:szCs w:val="22"/>
          <w:lang w:eastAsia="en-GB"/>
        </w:rPr>
        <w:tab/>
      </w:r>
      <w:r>
        <w:t>Services offered by the UD</w:t>
      </w:r>
      <w:r>
        <w:rPr>
          <w:lang w:eastAsia="zh-CN"/>
        </w:rPr>
        <w:t>R</w:t>
      </w:r>
      <w:r>
        <w:tab/>
      </w:r>
      <w:r>
        <w:fldChar w:fldCharType="begin" w:fldLock="1"/>
      </w:r>
      <w:r>
        <w:instrText xml:space="preserve"> PAGEREF _Toc90582341 \h </w:instrText>
      </w:r>
      <w:r>
        <w:fldChar w:fldCharType="separate"/>
      </w:r>
      <w:r>
        <w:t>9</w:t>
      </w:r>
      <w:r>
        <w:fldChar w:fldCharType="end"/>
      </w:r>
    </w:p>
    <w:p w14:paraId="418AB9CC" w14:textId="5D8C8470" w:rsidR="00F3074B" w:rsidRPr="00017192" w:rsidRDefault="00F3074B">
      <w:pPr>
        <w:pStyle w:val="TOC2"/>
        <w:rPr>
          <w:rFonts w:ascii="Calibri" w:hAnsi="Calibri"/>
          <w:sz w:val="22"/>
          <w:szCs w:val="22"/>
          <w:lang w:eastAsia="en-GB"/>
        </w:rPr>
      </w:pPr>
      <w:r>
        <w:t>5.1</w:t>
      </w:r>
      <w:r w:rsidRPr="00017192">
        <w:rPr>
          <w:rFonts w:ascii="Calibri" w:hAnsi="Calibri"/>
          <w:sz w:val="22"/>
          <w:szCs w:val="22"/>
          <w:lang w:eastAsia="en-GB"/>
        </w:rPr>
        <w:tab/>
      </w:r>
      <w:r>
        <w:t>Introduction</w:t>
      </w:r>
      <w:r>
        <w:tab/>
      </w:r>
      <w:r>
        <w:fldChar w:fldCharType="begin" w:fldLock="1"/>
      </w:r>
      <w:r>
        <w:instrText xml:space="preserve"> PAGEREF _Toc90582342 \h </w:instrText>
      </w:r>
      <w:r>
        <w:fldChar w:fldCharType="separate"/>
      </w:r>
      <w:r>
        <w:t>9</w:t>
      </w:r>
      <w:r>
        <w:fldChar w:fldCharType="end"/>
      </w:r>
    </w:p>
    <w:p w14:paraId="02069F4E" w14:textId="479C646F" w:rsidR="00F3074B" w:rsidRPr="00017192" w:rsidRDefault="00F3074B">
      <w:pPr>
        <w:pStyle w:val="TOC2"/>
        <w:rPr>
          <w:rFonts w:ascii="Calibri" w:hAnsi="Calibri"/>
          <w:sz w:val="22"/>
          <w:szCs w:val="22"/>
          <w:lang w:eastAsia="en-GB"/>
        </w:rPr>
      </w:pPr>
      <w:r>
        <w:t>5.2</w:t>
      </w:r>
      <w:r w:rsidRPr="00017192">
        <w:rPr>
          <w:rFonts w:ascii="Calibri" w:hAnsi="Calibri"/>
          <w:sz w:val="22"/>
          <w:szCs w:val="22"/>
          <w:lang w:eastAsia="en-GB"/>
        </w:rPr>
        <w:tab/>
      </w:r>
      <w:r>
        <w:t>Nudr_DataRepository Service</w:t>
      </w:r>
      <w:r>
        <w:tab/>
      </w:r>
      <w:r>
        <w:fldChar w:fldCharType="begin" w:fldLock="1"/>
      </w:r>
      <w:r>
        <w:instrText xml:space="preserve"> PAGEREF _Toc90582343 \h </w:instrText>
      </w:r>
      <w:r>
        <w:fldChar w:fldCharType="separate"/>
      </w:r>
      <w:r>
        <w:t>10</w:t>
      </w:r>
      <w:r>
        <w:fldChar w:fldCharType="end"/>
      </w:r>
    </w:p>
    <w:p w14:paraId="531A1ECB" w14:textId="79EE810C" w:rsidR="00F3074B" w:rsidRPr="00017192" w:rsidRDefault="00F3074B">
      <w:pPr>
        <w:pStyle w:val="TOC3"/>
        <w:rPr>
          <w:rFonts w:ascii="Calibri" w:hAnsi="Calibri"/>
          <w:sz w:val="22"/>
          <w:szCs w:val="22"/>
          <w:lang w:eastAsia="en-GB"/>
        </w:rPr>
      </w:pPr>
      <w:r>
        <w:t>5.2.1</w:t>
      </w:r>
      <w:r w:rsidRPr="00017192">
        <w:rPr>
          <w:rFonts w:ascii="Calibri" w:hAnsi="Calibri"/>
          <w:sz w:val="22"/>
          <w:szCs w:val="22"/>
          <w:lang w:eastAsia="en-GB"/>
        </w:rPr>
        <w:tab/>
      </w:r>
      <w:r>
        <w:t>Service Description</w:t>
      </w:r>
      <w:r>
        <w:tab/>
      </w:r>
      <w:r>
        <w:fldChar w:fldCharType="begin" w:fldLock="1"/>
      </w:r>
      <w:r>
        <w:instrText xml:space="preserve"> PAGEREF _Toc90582344 \h </w:instrText>
      </w:r>
      <w:r>
        <w:fldChar w:fldCharType="separate"/>
      </w:r>
      <w:r>
        <w:t>10</w:t>
      </w:r>
      <w:r>
        <w:fldChar w:fldCharType="end"/>
      </w:r>
    </w:p>
    <w:p w14:paraId="2C1C3913" w14:textId="61650FC3" w:rsidR="00F3074B" w:rsidRPr="00017192" w:rsidRDefault="00F3074B">
      <w:pPr>
        <w:pStyle w:val="TOC5"/>
        <w:rPr>
          <w:rFonts w:ascii="Calibri" w:hAnsi="Calibri"/>
          <w:sz w:val="22"/>
          <w:szCs w:val="22"/>
          <w:lang w:eastAsia="en-GB"/>
        </w:rPr>
      </w:pPr>
      <w:r>
        <w:t>5.2.1.</w:t>
      </w:r>
      <w:r>
        <w:rPr>
          <w:lang w:eastAsia="zh-CN"/>
        </w:rPr>
        <w:t>1</w:t>
      </w:r>
      <w:r w:rsidRPr="00017192">
        <w:rPr>
          <w:rFonts w:ascii="Calibri" w:hAnsi="Calibri"/>
          <w:sz w:val="22"/>
          <w:szCs w:val="22"/>
          <w:lang w:eastAsia="en-GB"/>
        </w:rPr>
        <w:tab/>
      </w:r>
      <w:r>
        <w:rPr>
          <w:lang w:eastAsia="zh-CN"/>
        </w:rPr>
        <w:t>Service and operation description</w:t>
      </w:r>
      <w:r>
        <w:tab/>
      </w:r>
      <w:r>
        <w:fldChar w:fldCharType="begin" w:fldLock="1"/>
      </w:r>
      <w:r>
        <w:instrText xml:space="preserve"> PAGEREF _Toc90582345 \h </w:instrText>
      </w:r>
      <w:r>
        <w:fldChar w:fldCharType="separate"/>
      </w:r>
      <w:r>
        <w:t>10</w:t>
      </w:r>
      <w:r>
        <w:fldChar w:fldCharType="end"/>
      </w:r>
    </w:p>
    <w:p w14:paraId="51C66AE3" w14:textId="07E03076" w:rsidR="00F3074B" w:rsidRPr="00017192" w:rsidRDefault="00F3074B">
      <w:pPr>
        <w:pStyle w:val="TOC5"/>
        <w:rPr>
          <w:rFonts w:ascii="Calibri" w:hAnsi="Calibri"/>
          <w:sz w:val="22"/>
          <w:szCs w:val="22"/>
          <w:lang w:eastAsia="en-GB"/>
        </w:rPr>
      </w:pPr>
      <w:r>
        <w:t>5.2.1.</w:t>
      </w:r>
      <w:r>
        <w:rPr>
          <w:lang w:eastAsia="zh-CN"/>
        </w:rPr>
        <w:t>2</w:t>
      </w:r>
      <w:r w:rsidRPr="00017192">
        <w:rPr>
          <w:rFonts w:ascii="Calibri" w:hAnsi="Calibri"/>
          <w:sz w:val="22"/>
          <w:szCs w:val="22"/>
          <w:lang w:eastAsia="en-GB"/>
        </w:rPr>
        <w:tab/>
      </w:r>
      <w:r>
        <w:rPr>
          <w:lang w:eastAsia="zh-CN"/>
        </w:rPr>
        <w:t>Service operation and data access authorization</w:t>
      </w:r>
      <w:r>
        <w:tab/>
      </w:r>
      <w:r>
        <w:fldChar w:fldCharType="begin" w:fldLock="1"/>
      </w:r>
      <w:r>
        <w:instrText xml:space="preserve"> PAGEREF _Toc90582346 \h </w:instrText>
      </w:r>
      <w:r>
        <w:fldChar w:fldCharType="separate"/>
      </w:r>
      <w:r>
        <w:t>10</w:t>
      </w:r>
      <w:r>
        <w:fldChar w:fldCharType="end"/>
      </w:r>
    </w:p>
    <w:p w14:paraId="43FF7044" w14:textId="0357378B" w:rsidR="00F3074B" w:rsidRPr="00017192" w:rsidRDefault="00F3074B">
      <w:pPr>
        <w:pStyle w:val="TOC3"/>
        <w:rPr>
          <w:rFonts w:ascii="Calibri" w:hAnsi="Calibri"/>
          <w:sz w:val="22"/>
          <w:szCs w:val="22"/>
          <w:lang w:eastAsia="en-GB"/>
        </w:rPr>
      </w:pPr>
      <w:r>
        <w:t>5.2.2</w:t>
      </w:r>
      <w:r w:rsidRPr="00017192">
        <w:rPr>
          <w:rFonts w:ascii="Calibri" w:hAnsi="Calibri"/>
          <w:sz w:val="22"/>
          <w:szCs w:val="22"/>
          <w:lang w:eastAsia="en-GB"/>
        </w:rPr>
        <w:tab/>
      </w:r>
      <w:r>
        <w:t>Service Operations</w:t>
      </w:r>
      <w:r>
        <w:tab/>
      </w:r>
      <w:r>
        <w:fldChar w:fldCharType="begin" w:fldLock="1"/>
      </w:r>
      <w:r>
        <w:instrText xml:space="preserve"> PAGEREF _Toc90582347 \h </w:instrText>
      </w:r>
      <w:r>
        <w:fldChar w:fldCharType="separate"/>
      </w:r>
      <w:r>
        <w:t>10</w:t>
      </w:r>
      <w:r>
        <w:fldChar w:fldCharType="end"/>
      </w:r>
    </w:p>
    <w:p w14:paraId="3982A676" w14:textId="4A8CAE0A" w:rsidR="00F3074B" w:rsidRPr="00017192" w:rsidRDefault="00F3074B">
      <w:pPr>
        <w:pStyle w:val="TOC4"/>
        <w:rPr>
          <w:rFonts w:ascii="Calibri" w:hAnsi="Calibri"/>
          <w:sz w:val="22"/>
          <w:szCs w:val="22"/>
          <w:lang w:eastAsia="en-GB"/>
        </w:rPr>
      </w:pPr>
      <w:r>
        <w:t>5.2.2.1</w:t>
      </w:r>
      <w:r w:rsidRPr="00017192">
        <w:rPr>
          <w:rFonts w:ascii="Calibri" w:hAnsi="Calibri"/>
          <w:sz w:val="22"/>
          <w:szCs w:val="22"/>
          <w:lang w:eastAsia="en-GB"/>
        </w:rPr>
        <w:tab/>
      </w:r>
      <w:r>
        <w:t>Introduction</w:t>
      </w:r>
      <w:r>
        <w:tab/>
      </w:r>
      <w:r>
        <w:fldChar w:fldCharType="begin" w:fldLock="1"/>
      </w:r>
      <w:r>
        <w:instrText xml:space="preserve"> PAGEREF _Toc90582348 \h </w:instrText>
      </w:r>
      <w:r>
        <w:fldChar w:fldCharType="separate"/>
      </w:r>
      <w:r>
        <w:t>10</w:t>
      </w:r>
      <w:r>
        <w:fldChar w:fldCharType="end"/>
      </w:r>
    </w:p>
    <w:p w14:paraId="6438DAD3" w14:textId="71B65DFF" w:rsidR="00F3074B" w:rsidRPr="00017192" w:rsidRDefault="00F3074B">
      <w:pPr>
        <w:pStyle w:val="TOC4"/>
        <w:rPr>
          <w:rFonts w:ascii="Calibri" w:hAnsi="Calibri"/>
          <w:sz w:val="22"/>
          <w:szCs w:val="22"/>
          <w:lang w:eastAsia="en-GB"/>
        </w:rPr>
      </w:pPr>
      <w:r>
        <w:t>5.2.2.2</w:t>
      </w:r>
      <w:r w:rsidRPr="00017192">
        <w:rPr>
          <w:rFonts w:ascii="Calibri" w:hAnsi="Calibri"/>
          <w:sz w:val="22"/>
          <w:szCs w:val="22"/>
          <w:lang w:eastAsia="en-GB"/>
        </w:rPr>
        <w:tab/>
      </w:r>
      <w:r>
        <w:rPr>
          <w:lang w:eastAsia="zh-CN"/>
        </w:rPr>
        <w:t>Query</w:t>
      </w:r>
      <w:r>
        <w:tab/>
      </w:r>
      <w:r>
        <w:fldChar w:fldCharType="begin" w:fldLock="1"/>
      </w:r>
      <w:r>
        <w:instrText xml:space="preserve"> PAGEREF _Toc90582349 \h </w:instrText>
      </w:r>
      <w:r>
        <w:fldChar w:fldCharType="separate"/>
      </w:r>
      <w:r>
        <w:t>11</w:t>
      </w:r>
      <w:r>
        <w:fldChar w:fldCharType="end"/>
      </w:r>
    </w:p>
    <w:p w14:paraId="742FC84F" w14:textId="21560157" w:rsidR="00F3074B" w:rsidRPr="00017192" w:rsidRDefault="00F3074B">
      <w:pPr>
        <w:pStyle w:val="TOC5"/>
        <w:rPr>
          <w:rFonts w:ascii="Calibri" w:hAnsi="Calibri"/>
          <w:sz w:val="22"/>
          <w:szCs w:val="22"/>
          <w:lang w:eastAsia="en-GB"/>
        </w:rPr>
      </w:pPr>
      <w:r>
        <w:t>5.2.2.2.1</w:t>
      </w:r>
      <w:r w:rsidRPr="00017192">
        <w:rPr>
          <w:rFonts w:ascii="Calibri" w:hAnsi="Calibri"/>
          <w:sz w:val="22"/>
          <w:szCs w:val="22"/>
          <w:lang w:eastAsia="en-GB"/>
        </w:rPr>
        <w:tab/>
      </w:r>
      <w:r>
        <w:t>General</w:t>
      </w:r>
      <w:r>
        <w:tab/>
      </w:r>
      <w:r>
        <w:fldChar w:fldCharType="begin" w:fldLock="1"/>
      </w:r>
      <w:r>
        <w:instrText xml:space="preserve"> PAGEREF _Toc90582350 \h </w:instrText>
      </w:r>
      <w:r>
        <w:fldChar w:fldCharType="separate"/>
      </w:r>
      <w:r>
        <w:t>11</w:t>
      </w:r>
      <w:r>
        <w:fldChar w:fldCharType="end"/>
      </w:r>
    </w:p>
    <w:p w14:paraId="682481F9" w14:textId="669B231F" w:rsidR="00F3074B" w:rsidRPr="00017192" w:rsidRDefault="00F3074B">
      <w:pPr>
        <w:pStyle w:val="TOC5"/>
        <w:rPr>
          <w:rFonts w:ascii="Calibri" w:hAnsi="Calibri"/>
          <w:sz w:val="22"/>
          <w:szCs w:val="22"/>
          <w:lang w:eastAsia="en-GB"/>
        </w:rPr>
      </w:pPr>
      <w:r>
        <w:t>5.2.2.2.2</w:t>
      </w:r>
      <w:r w:rsidRPr="00017192">
        <w:rPr>
          <w:rFonts w:ascii="Calibri" w:hAnsi="Calibri"/>
          <w:sz w:val="22"/>
          <w:szCs w:val="22"/>
          <w:lang w:eastAsia="en-GB"/>
        </w:rPr>
        <w:tab/>
      </w:r>
      <w:r>
        <w:rPr>
          <w:lang w:eastAsia="zh-CN"/>
        </w:rPr>
        <w:t>Data retrieval</w:t>
      </w:r>
      <w:r>
        <w:tab/>
      </w:r>
      <w:r>
        <w:fldChar w:fldCharType="begin" w:fldLock="1"/>
      </w:r>
      <w:r>
        <w:instrText xml:space="preserve"> PAGEREF _Toc90582351 \h </w:instrText>
      </w:r>
      <w:r>
        <w:fldChar w:fldCharType="separate"/>
      </w:r>
      <w:r>
        <w:t>11</w:t>
      </w:r>
      <w:r>
        <w:fldChar w:fldCharType="end"/>
      </w:r>
    </w:p>
    <w:p w14:paraId="5B9B1049" w14:textId="37DA416E" w:rsidR="00F3074B" w:rsidRPr="00017192" w:rsidRDefault="00F3074B">
      <w:pPr>
        <w:pStyle w:val="TOC5"/>
        <w:rPr>
          <w:rFonts w:ascii="Calibri" w:hAnsi="Calibri"/>
          <w:sz w:val="22"/>
          <w:szCs w:val="22"/>
          <w:lang w:eastAsia="en-GB"/>
        </w:rPr>
      </w:pPr>
      <w:r>
        <w:t>5.2.2.2.</w:t>
      </w:r>
      <w:r>
        <w:rPr>
          <w:lang w:eastAsia="zh-CN"/>
        </w:rPr>
        <w:t>3</w:t>
      </w:r>
      <w:r w:rsidRPr="00017192">
        <w:rPr>
          <w:rFonts w:ascii="Calibri" w:hAnsi="Calibri"/>
          <w:sz w:val="22"/>
          <w:szCs w:val="22"/>
          <w:lang w:eastAsia="en-GB"/>
        </w:rPr>
        <w:tab/>
      </w:r>
      <w:r>
        <w:rPr>
          <w:lang w:eastAsia="zh-CN"/>
        </w:rPr>
        <w:t>Retrieval of subset of a resource</w:t>
      </w:r>
      <w:r>
        <w:tab/>
      </w:r>
      <w:r>
        <w:fldChar w:fldCharType="begin" w:fldLock="1"/>
      </w:r>
      <w:r>
        <w:instrText xml:space="preserve"> PAGEREF _Toc90582352 \h </w:instrText>
      </w:r>
      <w:r>
        <w:fldChar w:fldCharType="separate"/>
      </w:r>
      <w:r>
        <w:t>12</w:t>
      </w:r>
      <w:r>
        <w:fldChar w:fldCharType="end"/>
      </w:r>
    </w:p>
    <w:p w14:paraId="66CCB0C3" w14:textId="52F2947C" w:rsidR="00F3074B" w:rsidRPr="00017192" w:rsidRDefault="00F3074B">
      <w:pPr>
        <w:pStyle w:val="TOC4"/>
        <w:rPr>
          <w:rFonts w:ascii="Calibri" w:hAnsi="Calibri"/>
          <w:sz w:val="22"/>
          <w:szCs w:val="22"/>
          <w:lang w:eastAsia="en-GB"/>
        </w:rPr>
      </w:pPr>
      <w:r>
        <w:t>5.2.2.3</w:t>
      </w:r>
      <w:r w:rsidRPr="00017192">
        <w:rPr>
          <w:rFonts w:ascii="Calibri" w:hAnsi="Calibri"/>
          <w:sz w:val="22"/>
          <w:szCs w:val="22"/>
          <w:lang w:eastAsia="en-GB"/>
        </w:rPr>
        <w:tab/>
      </w:r>
      <w:r>
        <w:rPr>
          <w:lang w:eastAsia="zh-CN"/>
        </w:rPr>
        <w:t>Create</w:t>
      </w:r>
      <w:r>
        <w:tab/>
      </w:r>
      <w:r>
        <w:fldChar w:fldCharType="begin" w:fldLock="1"/>
      </w:r>
      <w:r>
        <w:instrText xml:space="preserve"> PAGEREF _Toc90582353 \h </w:instrText>
      </w:r>
      <w:r>
        <w:fldChar w:fldCharType="separate"/>
      </w:r>
      <w:r>
        <w:t>13</w:t>
      </w:r>
      <w:r>
        <w:fldChar w:fldCharType="end"/>
      </w:r>
    </w:p>
    <w:p w14:paraId="55A6066D" w14:textId="2306FD57" w:rsidR="00F3074B" w:rsidRPr="00017192" w:rsidRDefault="00F3074B">
      <w:pPr>
        <w:pStyle w:val="TOC5"/>
        <w:rPr>
          <w:rFonts w:ascii="Calibri" w:hAnsi="Calibri"/>
          <w:sz w:val="22"/>
          <w:szCs w:val="22"/>
          <w:lang w:eastAsia="en-GB"/>
        </w:rPr>
      </w:pPr>
      <w:r>
        <w:t>5.2.2.3.1</w:t>
      </w:r>
      <w:r w:rsidRPr="00017192">
        <w:rPr>
          <w:rFonts w:ascii="Calibri" w:hAnsi="Calibri"/>
          <w:sz w:val="22"/>
          <w:szCs w:val="22"/>
          <w:lang w:eastAsia="en-GB"/>
        </w:rPr>
        <w:tab/>
      </w:r>
      <w:r>
        <w:t>General</w:t>
      </w:r>
      <w:r>
        <w:tab/>
      </w:r>
      <w:r>
        <w:fldChar w:fldCharType="begin" w:fldLock="1"/>
      </w:r>
      <w:r>
        <w:instrText xml:space="preserve"> PAGEREF _Toc90582354 \h </w:instrText>
      </w:r>
      <w:r>
        <w:fldChar w:fldCharType="separate"/>
      </w:r>
      <w:r>
        <w:t>13</w:t>
      </w:r>
      <w:r>
        <w:fldChar w:fldCharType="end"/>
      </w:r>
    </w:p>
    <w:p w14:paraId="5D51586A" w14:textId="20EA9981" w:rsidR="00F3074B" w:rsidRPr="00017192" w:rsidRDefault="00F3074B">
      <w:pPr>
        <w:pStyle w:val="TOC5"/>
        <w:rPr>
          <w:rFonts w:ascii="Calibri" w:hAnsi="Calibri"/>
          <w:sz w:val="22"/>
          <w:szCs w:val="22"/>
          <w:lang w:eastAsia="en-GB"/>
        </w:rPr>
      </w:pPr>
      <w:r>
        <w:t>5.2.2.3.2</w:t>
      </w:r>
      <w:r w:rsidRPr="00017192">
        <w:rPr>
          <w:rFonts w:ascii="Calibri" w:hAnsi="Calibri"/>
          <w:sz w:val="22"/>
          <w:szCs w:val="22"/>
          <w:lang w:eastAsia="en-GB"/>
        </w:rPr>
        <w:tab/>
      </w:r>
      <w:r>
        <w:t>Data Creation using PUT</w:t>
      </w:r>
      <w:r>
        <w:tab/>
      </w:r>
      <w:r>
        <w:fldChar w:fldCharType="begin" w:fldLock="1"/>
      </w:r>
      <w:r>
        <w:instrText xml:space="preserve"> PAGEREF _Toc90582355 \h </w:instrText>
      </w:r>
      <w:r>
        <w:fldChar w:fldCharType="separate"/>
      </w:r>
      <w:r>
        <w:t>13</w:t>
      </w:r>
      <w:r>
        <w:fldChar w:fldCharType="end"/>
      </w:r>
    </w:p>
    <w:p w14:paraId="14B9CC07" w14:textId="1B2695C6" w:rsidR="00F3074B" w:rsidRPr="00017192" w:rsidRDefault="00F3074B">
      <w:pPr>
        <w:pStyle w:val="TOC5"/>
        <w:rPr>
          <w:rFonts w:ascii="Calibri" w:hAnsi="Calibri"/>
          <w:sz w:val="22"/>
          <w:szCs w:val="22"/>
          <w:lang w:eastAsia="en-GB"/>
        </w:rPr>
      </w:pPr>
      <w:r>
        <w:t>5.2.2.3.3</w:t>
      </w:r>
      <w:r w:rsidRPr="00017192">
        <w:rPr>
          <w:rFonts w:ascii="Calibri" w:hAnsi="Calibri"/>
          <w:sz w:val="22"/>
          <w:szCs w:val="22"/>
          <w:lang w:eastAsia="en-GB"/>
        </w:rPr>
        <w:tab/>
      </w:r>
      <w:r>
        <w:t>Data Creation using POST</w:t>
      </w:r>
      <w:r>
        <w:tab/>
      </w:r>
      <w:r>
        <w:fldChar w:fldCharType="begin" w:fldLock="1"/>
      </w:r>
      <w:r>
        <w:instrText xml:space="preserve"> PAGEREF _Toc90582356 \h </w:instrText>
      </w:r>
      <w:r>
        <w:fldChar w:fldCharType="separate"/>
      </w:r>
      <w:r>
        <w:t>14</w:t>
      </w:r>
      <w:r>
        <w:fldChar w:fldCharType="end"/>
      </w:r>
    </w:p>
    <w:p w14:paraId="36D4E323" w14:textId="027FA42A" w:rsidR="00F3074B" w:rsidRPr="00017192" w:rsidRDefault="00F3074B">
      <w:pPr>
        <w:pStyle w:val="TOC4"/>
        <w:rPr>
          <w:rFonts w:ascii="Calibri" w:hAnsi="Calibri"/>
          <w:sz w:val="22"/>
          <w:szCs w:val="22"/>
          <w:lang w:eastAsia="en-GB"/>
        </w:rPr>
      </w:pPr>
      <w:r>
        <w:t>5.2.2.</w:t>
      </w:r>
      <w:r>
        <w:rPr>
          <w:lang w:eastAsia="zh-CN"/>
        </w:rPr>
        <w:t>4</w:t>
      </w:r>
      <w:r w:rsidRPr="00017192">
        <w:rPr>
          <w:rFonts w:ascii="Calibri" w:hAnsi="Calibri"/>
          <w:sz w:val="22"/>
          <w:szCs w:val="22"/>
          <w:lang w:eastAsia="en-GB"/>
        </w:rPr>
        <w:tab/>
      </w:r>
      <w:r>
        <w:rPr>
          <w:lang w:eastAsia="zh-CN"/>
        </w:rPr>
        <w:t>Delete</w:t>
      </w:r>
      <w:r>
        <w:tab/>
      </w:r>
      <w:r>
        <w:fldChar w:fldCharType="begin" w:fldLock="1"/>
      </w:r>
      <w:r>
        <w:instrText xml:space="preserve"> PAGEREF _Toc90582357 \h </w:instrText>
      </w:r>
      <w:r>
        <w:fldChar w:fldCharType="separate"/>
      </w:r>
      <w:r>
        <w:t>14</w:t>
      </w:r>
      <w:r>
        <w:fldChar w:fldCharType="end"/>
      </w:r>
    </w:p>
    <w:p w14:paraId="201A9134" w14:textId="4E473492" w:rsidR="00F3074B" w:rsidRPr="00017192" w:rsidRDefault="00F3074B">
      <w:pPr>
        <w:pStyle w:val="TOC5"/>
        <w:rPr>
          <w:rFonts w:ascii="Calibri" w:hAnsi="Calibri"/>
          <w:sz w:val="22"/>
          <w:szCs w:val="22"/>
          <w:lang w:eastAsia="en-GB"/>
        </w:rPr>
      </w:pPr>
      <w:r>
        <w:t>5.2.2.</w:t>
      </w:r>
      <w:r>
        <w:rPr>
          <w:lang w:eastAsia="zh-CN"/>
        </w:rPr>
        <w:t>4</w:t>
      </w:r>
      <w:r>
        <w:t>.1</w:t>
      </w:r>
      <w:r w:rsidRPr="00017192">
        <w:rPr>
          <w:rFonts w:ascii="Calibri" w:hAnsi="Calibri"/>
          <w:sz w:val="22"/>
          <w:szCs w:val="22"/>
          <w:lang w:eastAsia="en-GB"/>
        </w:rPr>
        <w:tab/>
      </w:r>
      <w:r>
        <w:t>General</w:t>
      </w:r>
      <w:r>
        <w:tab/>
      </w:r>
      <w:r>
        <w:fldChar w:fldCharType="begin" w:fldLock="1"/>
      </w:r>
      <w:r>
        <w:instrText xml:space="preserve"> PAGEREF _Toc90582358 \h </w:instrText>
      </w:r>
      <w:r>
        <w:fldChar w:fldCharType="separate"/>
      </w:r>
      <w:r>
        <w:t>14</w:t>
      </w:r>
      <w:r>
        <w:fldChar w:fldCharType="end"/>
      </w:r>
    </w:p>
    <w:p w14:paraId="3641496A" w14:textId="4A22421D" w:rsidR="00F3074B" w:rsidRPr="00017192" w:rsidRDefault="00F3074B">
      <w:pPr>
        <w:pStyle w:val="TOC5"/>
        <w:rPr>
          <w:rFonts w:ascii="Calibri" w:hAnsi="Calibri"/>
          <w:sz w:val="22"/>
          <w:szCs w:val="22"/>
          <w:lang w:eastAsia="en-GB"/>
        </w:rPr>
      </w:pPr>
      <w:r>
        <w:t>5.2.2.</w:t>
      </w:r>
      <w:r>
        <w:rPr>
          <w:lang w:eastAsia="zh-CN"/>
        </w:rPr>
        <w:t>4</w:t>
      </w:r>
      <w:r>
        <w:t>.2</w:t>
      </w:r>
      <w:r w:rsidRPr="00017192">
        <w:rPr>
          <w:rFonts w:ascii="Calibri" w:hAnsi="Calibri"/>
          <w:sz w:val="22"/>
          <w:szCs w:val="22"/>
          <w:lang w:eastAsia="en-GB"/>
        </w:rPr>
        <w:tab/>
      </w:r>
      <w:r>
        <w:t>Deleting Data</w:t>
      </w:r>
      <w:r>
        <w:tab/>
      </w:r>
      <w:r>
        <w:fldChar w:fldCharType="begin" w:fldLock="1"/>
      </w:r>
      <w:r>
        <w:instrText xml:space="preserve"> PAGEREF _Toc90582359 \h </w:instrText>
      </w:r>
      <w:r>
        <w:fldChar w:fldCharType="separate"/>
      </w:r>
      <w:r>
        <w:t>14</w:t>
      </w:r>
      <w:r>
        <w:fldChar w:fldCharType="end"/>
      </w:r>
    </w:p>
    <w:p w14:paraId="01AA32F7" w14:textId="4A313AE2" w:rsidR="00F3074B" w:rsidRPr="00017192" w:rsidRDefault="00F3074B">
      <w:pPr>
        <w:pStyle w:val="TOC4"/>
        <w:rPr>
          <w:rFonts w:ascii="Calibri" w:hAnsi="Calibri"/>
          <w:sz w:val="22"/>
          <w:szCs w:val="22"/>
          <w:lang w:eastAsia="en-GB"/>
        </w:rPr>
      </w:pPr>
      <w:r>
        <w:t>5.2.2.</w:t>
      </w:r>
      <w:r>
        <w:rPr>
          <w:lang w:eastAsia="zh-CN"/>
        </w:rPr>
        <w:t>5</w:t>
      </w:r>
      <w:r w:rsidRPr="00017192">
        <w:rPr>
          <w:rFonts w:ascii="Calibri" w:hAnsi="Calibri"/>
          <w:sz w:val="22"/>
          <w:szCs w:val="22"/>
          <w:lang w:eastAsia="en-GB"/>
        </w:rPr>
        <w:tab/>
      </w:r>
      <w:r>
        <w:rPr>
          <w:lang w:eastAsia="zh-CN"/>
        </w:rPr>
        <w:t>Update</w:t>
      </w:r>
      <w:r>
        <w:tab/>
      </w:r>
      <w:r>
        <w:fldChar w:fldCharType="begin" w:fldLock="1"/>
      </w:r>
      <w:r>
        <w:instrText xml:space="preserve"> PAGEREF _Toc90582360 \h </w:instrText>
      </w:r>
      <w:r>
        <w:fldChar w:fldCharType="separate"/>
      </w:r>
      <w:r>
        <w:t>15</w:t>
      </w:r>
      <w:r>
        <w:fldChar w:fldCharType="end"/>
      </w:r>
    </w:p>
    <w:p w14:paraId="7971DDD5" w14:textId="242B2C2D" w:rsidR="00F3074B" w:rsidRPr="00017192" w:rsidRDefault="00F3074B">
      <w:pPr>
        <w:pStyle w:val="TOC5"/>
        <w:rPr>
          <w:rFonts w:ascii="Calibri" w:hAnsi="Calibri"/>
          <w:sz w:val="22"/>
          <w:szCs w:val="22"/>
          <w:lang w:eastAsia="en-GB"/>
        </w:rPr>
      </w:pPr>
      <w:r>
        <w:t>5.2.2.</w:t>
      </w:r>
      <w:r>
        <w:rPr>
          <w:lang w:eastAsia="zh-CN"/>
        </w:rPr>
        <w:t>5</w:t>
      </w:r>
      <w:r>
        <w:t>.1</w:t>
      </w:r>
      <w:r w:rsidRPr="00017192">
        <w:rPr>
          <w:rFonts w:ascii="Calibri" w:hAnsi="Calibri"/>
          <w:sz w:val="22"/>
          <w:szCs w:val="22"/>
          <w:lang w:eastAsia="en-GB"/>
        </w:rPr>
        <w:tab/>
      </w:r>
      <w:r>
        <w:t>General</w:t>
      </w:r>
      <w:r>
        <w:tab/>
      </w:r>
      <w:r>
        <w:fldChar w:fldCharType="begin" w:fldLock="1"/>
      </w:r>
      <w:r>
        <w:instrText xml:space="preserve"> PAGEREF _Toc90582361 \h </w:instrText>
      </w:r>
      <w:r>
        <w:fldChar w:fldCharType="separate"/>
      </w:r>
      <w:r>
        <w:t>15</w:t>
      </w:r>
      <w:r>
        <w:fldChar w:fldCharType="end"/>
      </w:r>
    </w:p>
    <w:p w14:paraId="205825C0" w14:textId="0DD6EDE6" w:rsidR="00F3074B" w:rsidRPr="00017192" w:rsidRDefault="00F3074B">
      <w:pPr>
        <w:pStyle w:val="TOC5"/>
        <w:rPr>
          <w:rFonts w:ascii="Calibri" w:hAnsi="Calibri"/>
          <w:sz w:val="22"/>
          <w:szCs w:val="22"/>
          <w:lang w:eastAsia="en-GB"/>
        </w:rPr>
      </w:pPr>
      <w:r>
        <w:t>5.2.2.</w:t>
      </w:r>
      <w:r>
        <w:rPr>
          <w:lang w:eastAsia="zh-CN"/>
        </w:rPr>
        <w:t>5</w:t>
      </w:r>
      <w:r>
        <w:t>.2</w:t>
      </w:r>
      <w:r w:rsidRPr="00017192">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_Toc90582362 \h </w:instrText>
      </w:r>
      <w:r>
        <w:fldChar w:fldCharType="separate"/>
      </w:r>
      <w:r>
        <w:t>15</w:t>
      </w:r>
      <w:r>
        <w:fldChar w:fldCharType="end"/>
      </w:r>
    </w:p>
    <w:p w14:paraId="70ACEF05" w14:textId="254378B9" w:rsidR="00F3074B" w:rsidRPr="00017192" w:rsidRDefault="00F3074B">
      <w:pPr>
        <w:pStyle w:val="TOC5"/>
        <w:rPr>
          <w:rFonts w:ascii="Calibri" w:hAnsi="Calibri"/>
          <w:sz w:val="22"/>
          <w:szCs w:val="22"/>
          <w:lang w:eastAsia="en-GB"/>
        </w:rPr>
      </w:pPr>
      <w:r>
        <w:t>5.2.2.</w:t>
      </w:r>
      <w:r>
        <w:rPr>
          <w:lang w:eastAsia="zh-CN"/>
        </w:rPr>
        <w:t>5</w:t>
      </w:r>
      <w:r>
        <w:t>.3</w:t>
      </w:r>
      <w:r w:rsidRPr="00017192">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_Toc90582363 \h </w:instrText>
      </w:r>
      <w:r>
        <w:fldChar w:fldCharType="separate"/>
      </w:r>
      <w:r>
        <w:t>16</w:t>
      </w:r>
      <w:r>
        <w:fldChar w:fldCharType="end"/>
      </w:r>
    </w:p>
    <w:p w14:paraId="355A7C77" w14:textId="6358500F" w:rsidR="00F3074B" w:rsidRPr="00017192" w:rsidRDefault="00F3074B">
      <w:pPr>
        <w:pStyle w:val="TOC4"/>
        <w:rPr>
          <w:rFonts w:ascii="Calibri" w:hAnsi="Calibri"/>
          <w:sz w:val="22"/>
          <w:szCs w:val="22"/>
          <w:lang w:eastAsia="en-GB"/>
        </w:rPr>
      </w:pPr>
      <w:r>
        <w:t>5.2.2.</w:t>
      </w:r>
      <w:r>
        <w:rPr>
          <w:lang w:eastAsia="zh-CN"/>
        </w:rPr>
        <w:t>6</w:t>
      </w:r>
      <w:r w:rsidRPr="00017192">
        <w:rPr>
          <w:rFonts w:ascii="Calibri" w:hAnsi="Calibri"/>
          <w:sz w:val="22"/>
          <w:szCs w:val="22"/>
          <w:lang w:eastAsia="en-GB"/>
        </w:rPr>
        <w:tab/>
      </w:r>
      <w:r>
        <w:rPr>
          <w:lang w:eastAsia="zh-CN"/>
        </w:rPr>
        <w:t>Subscribe</w:t>
      </w:r>
      <w:r>
        <w:tab/>
      </w:r>
      <w:r>
        <w:fldChar w:fldCharType="begin" w:fldLock="1"/>
      </w:r>
      <w:r>
        <w:instrText xml:space="preserve"> PAGEREF _Toc90582364 \h </w:instrText>
      </w:r>
      <w:r>
        <w:fldChar w:fldCharType="separate"/>
      </w:r>
      <w:r>
        <w:t>16</w:t>
      </w:r>
      <w:r>
        <w:fldChar w:fldCharType="end"/>
      </w:r>
    </w:p>
    <w:p w14:paraId="6B65BF90" w14:textId="1E5BCAC5" w:rsidR="00F3074B" w:rsidRPr="00017192" w:rsidRDefault="00F3074B">
      <w:pPr>
        <w:pStyle w:val="TOC5"/>
        <w:rPr>
          <w:rFonts w:ascii="Calibri" w:hAnsi="Calibri"/>
          <w:sz w:val="22"/>
          <w:szCs w:val="22"/>
          <w:lang w:eastAsia="en-GB"/>
        </w:rPr>
      </w:pPr>
      <w:r>
        <w:t>5.2.2.</w:t>
      </w:r>
      <w:r>
        <w:rPr>
          <w:lang w:eastAsia="zh-CN"/>
        </w:rPr>
        <w:t>6</w:t>
      </w:r>
      <w:r>
        <w:t>.1</w:t>
      </w:r>
      <w:r w:rsidRPr="00017192">
        <w:rPr>
          <w:rFonts w:ascii="Calibri" w:hAnsi="Calibri"/>
          <w:sz w:val="22"/>
          <w:szCs w:val="22"/>
          <w:lang w:eastAsia="en-GB"/>
        </w:rPr>
        <w:tab/>
      </w:r>
      <w:r>
        <w:t>General</w:t>
      </w:r>
      <w:r>
        <w:tab/>
      </w:r>
      <w:r>
        <w:fldChar w:fldCharType="begin" w:fldLock="1"/>
      </w:r>
      <w:r>
        <w:instrText xml:space="preserve"> PAGEREF _Toc90582365 \h </w:instrText>
      </w:r>
      <w:r>
        <w:fldChar w:fldCharType="separate"/>
      </w:r>
      <w:r>
        <w:t>16</w:t>
      </w:r>
      <w:r>
        <w:fldChar w:fldCharType="end"/>
      </w:r>
    </w:p>
    <w:p w14:paraId="3972EB74" w14:textId="1074AE64" w:rsidR="00F3074B" w:rsidRPr="00017192" w:rsidRDefault="00F3074B">
      <w:pPr>
        <w:pStyle w:val="TOC5"/>
        <w:rPr>
          <w:rFonts w:ascii="Calibri" w:hAnsi="Calibri"/>
          <w:sz w:val="22"/>
          <w:szCs w:val="22"/>
          <w:lang w:eastAsia="en-GB"/>
        </w:rPr>
      </w:pPr>
      <w:r>
        <w:t>5.2.2.</w:t>
      </w:r>
      <w:r>
        <w:rPr>
          <w:lang w:eastAsia="zh-CN"/>
        </w:rPr>
        <w:t>6</w:t>
      </w:r>
      <w:r>
        <w:t>.2</w:t>
      </w:r>
      <w:r w:rsidRPr="00017192">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_Toc90582366 \h </w:instrText>
      </w:r>
      <w:r>
        <w:fldChar w:fldCharType="separate"/>
      </w:r>
      <w:r>
        <w:t>16</w:t>
      </w:r>
      <w:r>
        <w:fldChar w:fldCharType="end"/>
      </w:r>
    </w:p>
    <w:p w14:paraId="08BF899A" w14:textId="771236DC" w:rsidR="00F3074B" w:rsidRPr="00017192" w:rsidRDefault="00F3074B">
      <w:pPr>
        <w:pStyle w:val="TOC5"/>
        <w:rPr>
          <w:rFonts w:ascii="Calibri" w:hAnsi="Calibri"/>
          <w:sz w:val="22"/>
          <w:szCs w:val="22"/>
          <w:lang w:eastAsia="en-GB"/>
        </w:rPr>
      </w:pPr>
      <w:r>
        <w:t>5.2.2.</w:t>
      </w:r>
      <w:r>
        <w:rPr>
          <w:lang w:eastAsia="zh-CN"/>
        </w:rPr>
        <w:t>6</w:t>
      </w:r>
      <w:r>
        <w:t>.3</w:t>
      </w:r>
      <w:r w:rsidRPr="00017192">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_Toc90582367 \h </w:instrText>
      </w:r>
      <w:r>
        <w:fldChar w:fldCharType="separate"/>
      </w:r>
      <w:r>
        <w:t>17</w:t>
      </w:r>
      <w:r>
        <w:fldChar w:fldCharType="end"/>
      </w:r>
    </w:p>
    <w:p w14:paraId="370E7EDC" w14:textId="40FEBAF8" w:rsidR="00F3074B" w:rsidRPr="00017192" w:rsidRDefault="00F3074B">
      <w:pPr>
        <w:pStyle w:val="TOC4"/>
        <w:rPr>
          <w:rFonts w:ascii="Calibri" w:hAnsi="Calibri"/>
          <w:sz w:val="22"/>
          <w:szCs w:val="22"/>
          <w:lang w:eastAsia="en-GB"/>
        </w:rPr>
      </w:pPr>
      <w:r>
        <w:t>5.2.2.</w:t>
      </w:r>
      <w:r>
        <w:rPr>
          <w:lang w:eastAsia="zh-CN"/>
        </w:rPr>
        <w:t>7</w:t>
      </w:r>
      <w:r w:rsidRPr="00017192">
        <w:rPr>
          <w:rFonts w:ascii="Calibri" w:hAnsi="Calibri"/>
          <w:sz w:val="22"/>
          <w:szCs w:val="22"/>
          <w:lang w:eastAsia="en-GB"/>
        </w:rPr>
        <w:tab/>
      </w:r>
      <w:r>
        <w:rPr>
          <w:lang w:eastAsia="zh-CN"/>
        </w:rPr>
        <w:t>Unsubscribe</w:t>
      </w:r>
      <w:r>
        <w:tab/>
      </w:r>
      <w:r>
        <w:fldChar w:fldCharType="begin" w:fldLock="1"/>
      </w:r>
      <w:r>
        <w:instrText xml:space="preserve"> PAGEREF _Toc90582368 \h </w:instrText>
      </w:r>
      <w:r>
        <w:fldChar w:fldCharType="separate"/>
      </w:r>
      <w:r>
        <w:t>18</w:t>
      </w:r>
      <w:r>
        <w:fldChar w:fldCharType="end"/>
      </w:r>
    </w:p>
    <w:p w14:paraId="42259450" w14:textId="6F4D1EF5" w:rsidR="00F3074B" w:rsidRPr="00017192" w:rsidRDefault="00F3074B">
      <w:pPr>
        <w:pStyle w:val="TOC5"/>
        <w:rPr>
          <w:rFonts w:ascii="Calibri" w:hAnsi="Calibri"/>
          <w:sz w:val="22"/>
          <w:szCs w:val="22"/>
          <w:lang w:eastAsia="en-GB"/>
        </w:rPr>
      </w:pPr>
      <w:r>
        <w:t>5.2.2.</w:t>
      </w:r>
      <w:r>
        <w:rPr>
          <w:lang w:eastAsia="zh-CN"/>
        </w:rPr>
        <w:t>7</w:t>
      </w:r>
      <w:r>
        <w:t>.1</w:t>
      </w:r>
      <w:r w:rsidRPr="00017192">
        <w:rPr>
          <w:rFonts w:ascii="Calibri" w:hAnsi="Calibri"/>
          <w:sz w:val="22"/>
          <w:szCs w:val="22"/>
          <w:lang w:eastAsia="en-GB"/>
        </w:rPr>
        <w:tab/>
      </w:r>
      <w:r>
        <w:t>General</w:t>
      </w:r>
      <w:r>
        <w:tab/>
      </w:r>
      <w:r>
        <w:fldChar w:fldCharType="begin" w:fldLock="1"/>
      </w:r>
      <w:r>
        <w:instrText xml:space="preserve"> PAGEREF _Toc90582369 \h </w:instrText>
      </w:r>
      <w:r>
        <w:fldChar w:fldCharType="separate"/>
      </w:r>
      <w:r>
        <w:t>18</w:t>
      </w:r>
      <w:r>
        <w:fldChar w:fldCharType="end"/>
      </w:r>
    </w:p>
    <w:p w14:paraId="36B7AB76" w14:textId="3E44C7B1" w:rsidR="00F3074B" w:rsidRPr="00017192" w:rsidRDefault="00F3074B">
      <w:pPr>
        <w:pStyle w:val="TOC5"/>
        <w:rPr>
          <w:rFonts w:ascii="Calibri" w:hAnsi="Calibri"/>
          <w:sz w:val="22"/>
          <w:szCs w:val="22"/>
          <w:lang w:eastAsia="en-GB"/>
        </w:rPr>
      </w:pPr>
      <w:r>
        <w:t>5.2.2.</w:t>
      </w:r>
      <w:r>
        <w:rPr>
          <w:lang w:eastAsia="zh-CN"/>
        </w:rPr>
        <w:t>7</w:t>
      </w:r>
      <w:r>
        <w:t>.2</w:t>
      </w:r>
      <w:r w:rsidRPr="00017192">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_Toc90582370 \h </w:instrText>
      </w:r>
      <w:r>
        <w:fldChar w:fldCharType="separate"/>
      </w:r>
      <w:r>
        <w:t>18</w:t>
      </w:r>
      <w:r>
        <w:fldChar w:fldCharType="end"/>
      </w:r>
    </w:p>
    <w:p w14:paraId="3F39A502" w14:textId="771E8AB2" w:rsidR="00F3074B" w:rsidRPr="00017192" w:rsidRDefault="00F3074B">
      <w:pPr>
        <w:pStyle w:val="TOC4"/>
        <w:rPr>
          <w:rFonts w:ascii="Calibri" w:hAnsi="Calibri"/>
          <w:sz w:val="22"/>
          <w:szCs w:val="22"/>
          <w:lang w:eastAsia="en-GB"/>
        </w:rPr>
      </w:pPr>
      <w:r>
        <w:t>5.2.2.</w:t>
      </w:r>
      <w:r>
        <w:rPr>
          <w:lang w:eastAsia="zh-CN"/>
        </w:rPr>
        <w:t>8</w:t>
      </w:r>
      <w:r w:rsidRPr="00017192">
        <w:rPr>
          <w:rFonts w:ascii="Calibri" w:hAnsi="Calibri"/>
          <w:sz w:val="22"/>
          <w:szCs w:val="22"/>
          <w:lang w:eastAsia="en-GB"/>
        </w:rPr>
        <w:tab/>
      </w:r>
      <w:r>
        <w:rPr>
          <w:lang w:eastAsia="zh-CN"/>
        </w:rPr>
        <w:t>Notify</w:t>
      </w:r>
      <w:r>
        <w:tab/>
      </w:r>
      <w:r>
        <w:fldChar w:fldCharType="begin" w:fldLock="1"/>
      </w:r>
      <w:r>
        <w:instrText xml:space="preserve"> PAGEREF _Toc90582371 \h </w:instrText>
      </w:r>
      <w:r>
        <w:fldChar w:fldCharType="separate"/>
      </w:r>
      <w:r>
        <w:t>18</w:t>
      </w:r>
      <w:r>
        <w:fldChar w:fldCharType="end"/>
      </w:r>
    </w:p>
    <w:p w14:paraId="217C2115" w14:textId="1A7EB823" w:rsidR="00F3074B" w:rsidRPr="00017192" w:rsidRDefault="00F3074B">
      <w:pPr>
        <w:pStyle w:val="TOC5"/>
        <w:rPr>
          <w:rFonts w:ascii="Calibri" w:hAnsi="Calibri"/>
          <w:sz w:val="22"/>
          <w:szCs w:val="22"/>
          <w:lang w:eastAsia="en-GB"/>
        </w:rPr>
      </w:pPr>
      <w:r>
        <w:t>5.2.2.</w:t>
      </w:r>
      <w:r>
        <w:rPr>
          <w:lang w:eastAsia="zh-CN"/>
        </w:rPr>
        <w:t>8</w:t>
      </w:r>
      <w:r>
        <w:t>.1</w:t>
      </w:r>
      <w:r w:rsidRPr="00017192">
        <w:rPr>
          <w:rFonts w:ascii="Calibri" w:hAnsi="Calibri"/>
          <w:sz w:val="22"/>
          <w:szCs w:val="22"/>
          <w:lang w:eastAsia="en-GB"/>
        </w:rPr>
        <w:tab/>
      </w:r>
      <w:r>
        <w:t>General</w:t>
      </w:r>
      <w:r>
        <w:tab/>
      </w:r>
      <w:r>
        <w:fldChar w:fldCharType="begin" w:fldLock="1"/>
      </w:r>
      <w:r>
        <w:instrText xml:space="preserve"> PAGEREF _Toc90582372 \h </w:instrText>
      </w:r>
      <w:r>
        <w:fldChar w:fldCharType="separate"/>
      </w:r>
      <w:r>
        <w:t>18</w:t>
      </w:r>
      <w:r>
        <w:fldChar w:fldCharType="end"/>
      </w:r>
    </w:p>
    <w:p w14:paraId="320DF6ED" w14:textId="7168D2C8" w:rsidR="00F3074B" w:rsidRPr="00017192" w:rsidRDefault="00F3074B">
      <w:pPr>
        <w:pStyle w:val="TOC5"/>
        <w:rPr>
          <w:rFonts w:ascii="Calibri" w:hAnsi="Calibri"/>
          <w:sz w:val="22"/>
          <w:szCs w:val="22"/>
          <w:lang w:eastAsia="en-GB"/>
        </w:rPr>
      </w:pPr>
      <w:r>
        <w:t>5.2.2.</w:t>
      </w:r>
      <w:r>
        <w:rPr>
          <w:lang w:eastAsia="zh-CN"/>
        </w:rPr>
        <w:t>8</w:t>
      </w:r>
      <w:r>
        <w:t>.2</w:t>
      </w:r>
      <w:r w:rsidRPr="00017192">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_Toc90582373 \h </w:instrText>
      </w:r>
      <w:r>
        <w:fldChar w:fldCharType="separate"/>
      </w:r>
      <w:r>
        <w:t>18</w:t>
      </w:r>
      <w:r>
        <w:fldChar w:fldCharType="end"/>
      </w:r>
    </w:p>
    <w:p w14:paraId="5CC6A2D6" w14:textId="2B6A14BE" w:rsidR="00F3074B" w:rsidRPr="00017192" w:rsidRDefault="00F3074B">
      <w:pPr>
        <w:pStyle w:val="TOC5"/>
        <w:rPr>
          <w:rFonts w:ascii="Calibri" w:hAnsi="Calibri"/>
          <w:sz w:val="22"/>
          <w:szCs w:val="22"/>
          <w:lang w:eastAsia="en-GB"/>
        </w:rPr>
      </w:pPr>
      <w:r>
        <w:t>5.2.2.</w:t>
      </w:r>
      <w:r>
        <w:rPr>
          <w:lang w:eastAsia="zh-CN"/>
        </w:rPr>
        <w:t>8</w:t>
      </w:r>
      <w:r>
        <w:t>.3</w:t>
      </w:r>
      <w:r w:rsidRPr="00017192">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_Toc90582374 \h </w:instrText>
      </w:r>
      <w:r>
        <w:fldChar w:fldCharType="separate"/>
      </w:r>
      <w:r>
        <w:t>19</w:t>
      </w:r>
      <w:r>
        <w:fldChar w:fldCharType="end"/>
      </w:r>
    </w:p>
    <w:p w14:paraId="4B61C32F" w14:textId="4AEF81D5" w:rsidR="00F3074B" w:rsidRPr="00017192" w:rsidRDefault="00F3074B">
      <w:pPr>
        <w:pStyle w:val="TOC2"/>
        <w:rPr>
          <w:rFonts w:ascii="Calibri" w:hAnsi="Calibri"/>
          <w:sz w:val="22"/>
          <w:szCs w:val="22"/>
          <w:lang w:eastAsia="en-GB"/>
        </w:rPr>
      </w:pPr>
      <w:r>
        <w:t>5.3</w:t>
      </w:r>
      <w:r w:rsidRPr="00017192">
        <w:rPr>
          <w:rFonts w:ascii="Calibri" w:hAnsi="Calibri"/>
          <w:sz w:val="22"/>
          <w:szCs w:val="22"/>
          <w:lang w:eastAsia="en-GB"/>
        </w:rPr>
        <w:tab/>
      </w:r>
      <w:r>
        <w:t>Nudr_GroupIDmap Service</w:t>
      </w:r>
      <w:r>
        <w:tab/>
      </w:r>
      <w:r>
        <w:fldChar w:fldCharType="begin" w:fldLock="1"/>
      </w:r>
      <w:r>
        <w:instrText xml:space="preserve"> PAGEREF _Toc90582375 \h </w:instrText>
      </w:r>
      <w:r>
        <w:fldChar w:fldCharType="separate"/>
      </w:r>
      <w:r>
        <w:t>20</w:t>
      </w:r>
      <w:r>
        <w:fldChar w:fldCharType="end"/>
      </w:r>
    </w:p>
    <w:p w14:paraId="0089BAF2" w14:textId="68F749DD" w:rsidR="00F3074B" w:rsidRPr="00017192" w:rsidRDefault="00F3074B">
      <w:pPr>
        <w:pStyle w:val="TOC3"/>
        <w:rPr>
          <w:rFonts w:ascii="Calibri" w:hAnsi="Calibri"/>
          <w:sz w:val="22"/>
          <w:szCs w:val="22"/>
          <w:lang w:eastAsia="en-GB"/>
        </w:rPr>
      </w:pPr>
      <w:r>
        <w:t>5.3.1</w:t>
      </w:r>
      <w:r w:rsidRPr="00017192">
        <w:rPr>
          <w:rFonts w:ascii="Calibri" w:hAnsi="Calibri"/>
          <w:sz w:val="22"/>
          <w:szCs w:val="22"/>
          <w:lang w:eastAsia="en-GB"/>
        </w:rPr>
        <w:tab/>
      </w:r>
      <w:r>
        <w:t>Service Description</w:t>
      </w:r>
      <w:r>
        <w:tab/>
      </w:r>
      <w:r>
        <w:fldChar w:fldCharType="begin" w:fldLock="1"/>
      </w:r>
      <w:r>
        <w:instrText xml:space="preserve"> PAGEREF _Toc90582376 \h </w:instrText>
      </w:r>
      <w:r>
        <w:fldChar w:fldCharType="separate"/>
      </w:r>
      <w:r>
        <w:t>20</w:t>
      </w:r>
      <w:r>
        <w:fldChar w:fldCharType="end"/>
      </w:r>
    </w:p>
    <w:p w14:paraId="3ED5735C" w14:textId="6465C933" w:rsidR="00F3074B" w:rsidRPr="00017192" w:rsidRDefault="00F3074B">
      <w:pPr>
        <w:pStyle w:val="TOC5"/>
        <w:rPr>
          <w:rFonts w:ascii="Calibri" w:hAnsi="Calibri"/>
          <w:sz w:val="22"/>
          <w:szCs w:val="22"/>
          <w:lang w:eastAsia="en-GB"/>
        </w:rPr>
      </w:pPr>
      <w:r>
        <w:t>5.3.1.</w:t>
      </w:r>
      <w:r>
        <w:rPr>
          <w:lang w:eastAsia="zh-CN"/>
        </w:rPr>
        <w:t>1</w:t>
      </w:r>
      <w:r w:rsidRPr="00017192">
        <w:rPr>
          <w:rFonts w:ascii="Calibri" w:hAnsi="Calibri"/>
          <w:sz w:val="22"/>
          <w:szCs w:val="22"/>
          <w:lang w:eastAsia="en-GB"/>
        </w:rPr>
        <w:tab/>
      </w:r>
      <w:r>
        <w:rPr>
          <w:lang w:eastAsia="zh-CN"/>
        </w:rPr>
        <w:t>Service and operation description</w:t>
      </w:r>
      <w:r>
        <w:tab/>
      </w:r>
      <w:r>
        <w:fldChar w:fldCharType="begin" w:fldLock="1"/>
      </w:r>
      <w:r>
        <w:instrText xml:space="preserve"> PAGEREF _Toc90582377 \h </w:instrText>
      </w:r>
      <w:r>
        <w:fldChar w:fldCharType="separate"/>
      </w:r>
      <w:r>
        <w:t>20</w:t>
      </w:r>
      <w:r>
        <w:fldChar w:fldCharType="end"/>
      </w:r>
    </w:p>
    <w:p w14:paraId="1DB77906" w14:textId="2EC42906" w:rsidR="00F3074B" w:rsidRPr="00017192" w:rsidRDefault="00F3074B">
      <w:pPr>
        <w:pStyle w:val="TOC3"/>
        <w:rPr>
          <w:rFonts w:ascii="Calibri" w:hAnsi="Calibri"/>
          <w:sz w:val="22"/>
          <w:szCs w:val="22"/>
          <w:lang w:eastAsia="en-GB"/>
        </w:rPr>
      </w:pPr>
      <w:r>
        <w:t>5.3.2</w:t>
      </w:r>
      <w:r w:rsidRPr="00017192">
        <w:rPr>
          <w:rFonts w:ascii="Calibri" w:hAnsi="Calibri"/>
          <w:sz w:val="22"/>
          <w:szCs w:val="22"/>
          <w:lang w:eastAsia="en-GB"/>
        </w:rPr>
        <w:tab/>
      </w:r>
      <w:r>
        <w:t>Service Operations</w:t>
      </w:r>
      <w:r>
        <w:tab/>
      </w:r>
      <w:r>
        <w:fldChar w:fldCharType="begin" w:fldLock="1"/>
      </w:r>
      <w:r>
        <w:instrText xml:space="preserve"> PAGEREF _Toc90582378 \h </w:instrText>
      </w:r>
      <w:r>
        <w:fldChar w:fldCharType="separate"/>
      </w:r>
      <w:r>
        <w:t>20</w:t>
      </w:r>
      <w:r>
        <w:fldChar w:fldCharType="end"/>
      </w:r>
    </w:p>
    <w:p w14:paraId="22AAB000" w14:textId="6295BC2C" w:rsidR="00F3074B" w:rsidRPr="00017192" w:rsidRDefault="00F3074B">
      <w:pPr>
        <w:pStyle w:val="TOC4"/>
        <w:rPr>
          <w:rFonts w:ascii="Calibri" w:hAnsi="Calibri"/>
          <w:sz w:val="22"/>
          <w:szCs w:val="22"/>
          <w:lang w:eastAsia="en-GB"/>
        </w:rPr>
      </w:pPr>
      <w:r>
        <w:t>5.2.2.1</w:t>
      </w:r>
      <w:r w:rsidRPr="00017192">
        <w:rPr>
          <w:rFonts w:ascii="Calibri" w:hAnsi="Calibri"/>
          <w:sz w:val="22"/>
          <w:szCs w:val="22"/>
          <w:lang w:eastAsia="en-GB"/>
        </w:rPr>
        <w:tab/>
      </w:r>
      <w:r>
        <w:t>Introduction</w:t>
      </w:r>
      <w:r>
        <w:tab/>
      </w:r>
      <w:r>
        <w:fldChar w:fldCharType="begin" w:fldLock="1"/>
      </w:r>
      <w:r>
        <w:instrText xml:space="preserve"> PAGEREF _Toc90582379 \h </w:instrText>
      </w:r>
      <w:r>
        <w:fldChar w:fldCharType="separate"/>
      </w:r>
      <w:r>
        <w:t>20</w:t>
      </w:r>
      <w:r>
        <w:fldChar w:fldCharType="end"/>
      </w:r>
    </w:p>
    <w:p w14:paraId="092EBB28" w14:textId="538EAC63" w:rsidR="00F3074B" w:rsidRPr="00017192" w:rsidRDefault="00F3074B">
      <w:pPr>
        <w:pStyle w:val="TOC4"/>
        <w:rPr>
          <w:rFonts w:ascii="Calibri" w:hAnsi="Calibri"/>
          <w:sz w:val="22"/>
          <w:szCs w:val="22"/>
          <w:lang w:eastAsia="en-GB"/>
        </w:rPr>
      </w:pPr>
      <w:r>
        <w:t>5.3.2.2</w:t>
      </w:r>
      <w:r w:rsidRPr="00017192">
        <w:rPr>
          <w:rFonts w:ascii="Calibri" w:hAnsi="Calibri"/>
          <w:sz w:val="22"/>
          <w:szCs w:val="22"/>
          <w:lang w:eastAsia="en-GB"/>
        </w:rPr>
        <w:tab/>
      </w:r>
      <w:r>
        <w:rPr>
          <w:lang w:eastAsia="zh-CN"/>
        </w:rPr>
        <w:t>Query</w:t>
      </w:r>
      <w:r>
        <w:tab/>
      </w:r>
      <w:r>
        <w:fldChar w:fldCharType="begin" w:fldLock="1"/>
      </w:r>
      <w:r>
        <w:instrText xml:space="preserve"> PAGEREF _Toc90582380 \h </w:instrText>
      </w:r>
      <w:r>
        <w:fldChar w:fldCharType="separate"/>
      </w:r>
      <w:r>
        <w:t>20</w:t>
      </w:r>
      <w:r>
        <w:fldChar w:fldCharType="end"/>
      </w:r>
    </w:p>
    <w:p w14:paraId="60CEA820" w14:textId="02474FB9" w:rsidR="00F3074B" w:rsidRPr="00017192" w:rsidRDefault="00F3074B">
      <w:pPr>
        <w:pStyle w:val="TOC5"/>
        <w:rPr>
          <w:rFonts w:ascii="Calibri" w:hAnsi="Calibri"/>
          <w:sz w:val="22"/>
          <w:szCs w:val="22"/>
          <w:lang w:eastAsia="en-GB"/>
        </w:rPr>
      </w:pPr>
      <w:r>
        <w:t>5.3.2.2.1</w:t>
      </w:r>
      <w:r w:rsidRPr="00017192">
        <w:rPr>
          <w:rFonts w:ascii="Calibri" w:hAnsi="Calibri"/>
          <w:sz w:val="22"/>
          <w:szCs w:val="22"/>
          <w:lang w:eastAsia="en-GB"/>
        </w:rPr>
        <w:tab/>
      </w:r>
      <w:r>
        <w:t>General</w:t>
      </w:r>
      <w:r>
        <w:tab/>
      </w:r>
      <w:r>
        <w:fldChar w:fldCharType="begin" w:fldLock="1"/>
      </w:r>
      <w:r>
        <w:instrText xml:space="preserve"> PAGEREF _Toc90582381 \h </w:instrText>
      </w:r>
      <w:r>
        <w:fldChar w:fldCharType="separate"/>
      </w:r>
      <w:r>
        <w:t>20</w:t>
      </w:r>
      <w:r>
        <w:fldChar w:fldCharType="end"/>
      </w:r>
    </w:p>
    <w:p w14:paraId="7314AF1C" w14:textId="007F72B0" w:rsidR="00F3074B" w:rsidRPr="00017192" w:rsidRDefault="00F3074B">
      <w:pPr>
        <w:pStyle w:val="TOC5"/>
        <w:rPr>
          <w:rFonts w:ascii="Calibri" w:hAnsi="Calibri"/>
          <w:sz w:val="22"/>
          <w:szCs w:val="22"/>
          <w:lang w:eastAsia="en-GB"/>
        </w:rPr>
      </w:pPr>
      <w:r>
        <w:t>5.3.2.2.2</w:t>
      </w:r>
      <w:r w:rsidRPr="00017192">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_Toc90582382 \h </w:instrText>
      </w:r>
      <w:r>
        <w:fldChar w:fldCharType="separate"/>
      </w:r>
      <w:r>
        <w:t>20</w:t>
      </w:r>
      <w:r>
        <w:fldChar w:fldCharType="end"/>
      </w:r>
    </w:p>
    <w:p w14:paraId="7B8EBD0E" w14:textId="5BDB8637" w:rsidR="00F3074B" w:rsidRPr="00017192" w:rsidRDefault="00F3074B">
      <w:pPr>
        <w:pStyle w:val="TOC1"/>
        <w:rPr>
          <w:rFonts w:ascii="Calibri" w:hAnsi="Calibri"/>
          <w:szCs w:val="22"/>
          <w:lang w:eastAsia="en-GB"/>
        </w:rPr>
      </w:pPr>
      <w:r>
        <w:t>6</w:t>
      </w:r>
      <w:r w:rsidRPr="00017192">
        <w:rPr>
          <w:rFonts w:ascii="Calibri" w:hAnsi="Calibri"/>
          <w:szCs w:val="22"/>
          <w:lang w:eastAsia="en-GB"/>
        </w:rPr>
        <w:tab/>
      </w:r>
      <w:r>
        <w:t>API Definitions</w:t>
      </w:r>
      <w:r>
        <w:tab/>
      </w:r>
      <w:r>
        <w:fldChar w:fldCharType="begin" w:fldLock="1"/>
      </w:r>
      <w:r>
        <w:instrText xml:space="preserve"> PAGEREF _Toc90582383 \h </w:instrText>
      </w:r>
      <w:r>
        <w:fldChar w:fldCharType="separate"/>
      </w:r>
      <w:r>
        <w:t>21</w:t>
      </w:r>
      <w:r>
        <w:fldChar w:fldCharType="end"/>
      </w:r>
    </w:p>
    <w:p w14:paraId="2DF7B3E7" w14:textId="6996425A" w:rsidR="00F3074B" w:rsidRPr="00017192" w:rsidRDefault="00F3074B">
      <w:pPr>
        <w:pStyle w:val="TOC2"/>
        <w:rPr>
          <w:rFonts w:ascii="Calibri" w:hAnsi="Calibri"/>
          <w:sz w:val="22"/>
          <w:szCs w:val="22"/>
          <w:lang w:eastAsia="en-GB"/>
        </w:rPr>
      </w:pPr>
      <w:r>
        <w:t>6.1</w:t>
      </w:r>
      <w:r w:rsidRPr="00017192">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_Toc90582384 \h </w:instrText>
      </w:r>
      <w:r>
        <w:fldChar w:fldCharType="separate"/>
      </w:r>
      <w:r>
        <w:t>21</w:t>
      </w:r>
      <w:r>
        <w:fldChar w:fldCharType="end"/>
      </w:r>
    </w:p>
    <w:p w14:paraId="12BD7B77" w14:textId="07A2BEC7" w:rsidR="00F3074B" w:rsidRPr="00017192" w:rsidRDefault="00F3074B">
      <w:pPr>
        <w:pStyle w:val="TOC3"/>
        <w:rPr>
          <w:rFonts w:ascii="Calibri" w:hAnsi="Calibri"/>
          <w:sz w:val="22"/>
          <w:szCs w:val="22"/>
          <w:lang w:eastAsia="en-GB"/>
        </w:rPr>
      </w:pPr>
      <w:r>
        <w:t>6.1.1</w:t>
      </w:r>
      <w:r w:rsidRPr="00017192">
        <w:rPr>
          <w:rFonts w:ascii="Calibri" w:hAnsi="Calibri"/>
          <w:sz w:val="22"/>
          <w:szCs w:val="22"/>
          <w:lang w:eastAsia="en-GB"/>
        </w:rPr>
        <w:tab/>
      </w:r>
      <w:r>
        <w:t>API URI</w:t>
      </w:r>
      <w:r>
        <w:tab/>
      </w:r>
      <w:r>
        <w:fldChar w:fldCharType="begin" w:fldLock="1"/>
      </w:r>
      <w:r>
        <w:instrText xml:space="preserve"> PAGEREF _Toc90582385 \h </w:instrText>
      </w:r>
      <w:r>
        <w:fldChar w:fldCharType="separate"/>
      </w:r>
      <w:r>
        <w:t>21</w:t>
      </w:r>
      <w:r>
        <w:fldChar w:fldCharType="end"/>
      </w:r>
    </w:p>
    <w:p w14:paraId="0A362FD8" w14:textId="6BB636F2" w:rsidR="00F3074B" w:rsidRPr="00017192" w:rsidRDefault="00F3074B">
      <w:pPr>
        <w:pStyle w:val="TOC3"/>
        <w:rPr>
          <w:rFonts w:ascii="Calibri" w:hAnsi="Calibri"/>
          <w:sz w:val="22"/>
          <w:szCs w:val="22"/>
          <w:lang w:eastAsia="en-GB"/>
        </w:rPr>
      </w:pPr>
      <w:r>
        <w:t>6.1.2</w:t>
      </w:r>
      <w:r w:rsidRPr="00017192">
        <w:rPr>
          <w:rFonts w:ascii="Calibri" w:hAnsi="Calibri"/>
          <w:sz w:val="22"/>
          <w:szCs w:val="22"/>
          <w:lang w:eastAsia="en-GB"/>
        </w:rPr>
        <w:tab/>
      </w:r>
      <w:r>
        <w:t>Usage of HTTP</w:t>
      </w:r>
      <w:r>
        <w:tab/>
      </w:r>
      <w:r>
        <w:fldChar w:fldCharType="begin" w:fldLock="1"/>
      </w:r>
      <w:r>
        <w:instrText xml:space="preserve"> PAGEREF _Toc90582386 \h </w:instrText>
      </w:r>
      <w:r>
        <w:fldChar w:fldCharType="separate"/>
      </w:r>
      <w:r>
        <w:t>21</w:t>
      </w:r>
      <w:r>
        <w:fldChar w:fldCharType="end"/>
      </w:r>
    </w:p>
    <w:p w14:paraId="5BD61A01" w14:textId="58AAD825" w:rsidR="00F3074B" w:rsidRPr="00017192" w:rsidRDefault="00F3074B">
      <w:pPr>
        <w:pStyle w:val="TOC4"/>
        <w:rPr>
          <w:rFonts w:ascii="Calibri" w:hAnsi="Calibri"/>
          <w:sz w:val="22"/>
          <w:szCs w:val="22"/>
          <w:lang w:eastAsia="en-GB"/>
        </w:rPr>
      </w:pPr>
      <w:r>
        <w:lastRenderedPageBreak/>
        <w:t>6.1.2.1</w:t>
      </w:r>
      <w:r w:rsidRPr="00017192">
        <w:rPr>
          <w:rFonts w:ascii="Calibri" w:hAnsi="Calibri"/>
          <w:sz w:val="22"/>
          <w:szCs w:val="22"/>
          <w:lang w:eastAsia="en-GB"/>
        </w:rPr>
        <w:tab/>
      </w:r>
      <w:r>
        <w:t>General</w:t>
      </w:r>
      <w:r>
        <w:tab/>
      </w:r>
      <w:r>
        <w:fldChar w:fldCharType="begin" w:fldLock="1"/>
      </w:r>
      <w:r>
        <w:instrText xml:space="preserve"> PAGEREF _Toc90582387 \h </w:instrText>
      </w:r>
      <w:r>
        <w:fldChar w:fldCharType="separate"/>
      </w:r>
      <w:r>
        <w:t>21</w:t>
      </w:r>
      <w:r>
        <w:fldChar w:fldCharType="end"/>
      </w:r>
    </w:p>
    <w:p w14:paraId="3FB07C78" w14:textId="76047952" w:rsidR="00F3074B" w:rsidRPr="00017192" w:rsidRDefault="00F3074B">
      <w:pPr>
        <w:pStyle w:val="TOC4"/>
        <w:rPr>
          <w:rFonts w:ascii="Calibri" w:hAnsi="Calibri"/>
          <w:sz w:val="22"/>
          <w:szCs w:val="22"/>
          <w:lang w:eastAsia="en-GB"/>
        </w:rPr>
      </w:pPr>
      <w:r>
        <w:t>6.1.2.2</w:t>
      </w:r>
      <w:r w:rsidRPr="00017192">
        <w:rPr>
          <w:rFonts w:ascii="Calibri" w:hAnsi="Calibri"/>
          <w:sz w:val="22"/>
          <w:szCs w:val="22"/>
          <w:lang w:eastAsia="en-GB"/>
        </w:rPr>
        <w:tab/>
      </w:r>
      <w:r>
        <w:t>HTTP standard headers</w:t>
      </w:r>
      <w:r>
        <w:tab/>
      </w:r>
      <w:r>
        <w:fldChar w:fldCharType="begin" w:fldLock="1"/>
      </w:r>
      <w:r>
        <w:instrText xml:space="preserve"> PAGEREF _Toc90582388 \h </w:instrText>
      </w:r>
      <w:r>
        <w:fldChar w:fldCharType="separate"/>
      </w:r>
      <w:r>
        <w:t>21</w:t>
      </w:r>
      <w:r>
        <w:fldChar w:fldCharType="end"/>
      </w:r>
    </w:p>
    <w:p w14:paraId="70A3D4D8" w14:textId="792AF583" w:rsidR="00F3074B" w:rsidRPr="00017192" w:rsidRDefault="00F3074B">
      <w:pPr>
        <w:pStyle w:val="TOC5"/>
        <w:rPr>
          <w:rFonts w:ascii="Calibri" w:hAnsi="Calibri"/>
          <w:sz w:val="22"/>
          <w:szCs w:val="22"/>
          <w:lang w:eastAsia="en-GB"/>
        </w:rPr>
      </w:pPr>
      <w:r>
        <w:t>6.1.2.2.1</w:t>
      </w:r>
      <w:r w:rsidRPr="00017192">
        <w:rPr>
          <w:rFonts w:ascii="Calibri" w:hAnsi="Calibri"/>
          <w:sz w:val="22"/>
          <w:szCs w:val="22"/>
          <w:lang w:eastAsia="en-GB"/>
        </w:rPr>
        <w:tab/>
      </w:r>
      <w:r>
        <w:rPr>
          <w:lang w:eastAsia="zh-CN"/>
        </w:rPr>
        <w:t>General</w:t>
      </w:r>
      <w:r>
        <w:tab/>
      </w:r>
      <w:r>
        <w:fldChar w:fldCharType="begin" w:fldLock="1"/>
      </w:r>
      <w:r>
        <w:instrText xml:space="preserve"> PAGEREF _Toc90582389 \h </w:instrText>
      </w:r>
      <w:r>
        <w:fldChar w:fldCharType="separate"/>
      </w:r>
      <w:r>
        <w:t>21</w:t>
      </w:r>
      <w:r>
        <w:fldChar w:fldCharType="end"/>
      </w:r>
    </w:p>
    <w:p w14:paraId="582946B9" w14:textId="261CD752" w:rsidR="00F3074B" w:rsidRPr="00017192" w:rsidRDefault="00F3074B">
      <w:pPr>
        <w:pStyle w:val="TOC5"/>
        <w:rPr>
          <w:rFonts w:ascii="Calibri" w:hAnsi="Calibri"/>
          <w:sz w:val="22"/>
          <w:szCs w:val="22"/>
          <w:lang w:eastAsia="en-GB"/>
        </w:rPr>
      </w:pPr>
      <w:r>
        <w:t>6.1.2.2.2</w:t>
      </w:r>
      <w:r w:rsidRPr="00017192">
        <w:rPr>
          <w:rFonts w:ascii="Calibri" w:hAnsi="Calibri"/>
          <w:sz w:val="22"/>
          <w:szCs w:val="22"/>
          <w:lang w:eastAsia="en-GB"/>
        </w:rPr>
        <w:tab/>
      </w:r>
      <w:r>
        <w:t>Content type</w:t>
      </w:r>
      <w:r>
        <w:tab/>
      </w:r>
      <w:r>
        <w:fldChar w:fldCharType="begin" w:fldLock="1"/>
      </w:r>
      <w:r>
        <w:instrText xml:space="preserve"> PAGEREF _Toc90582390 \h </w:instrText>
      </w:r>
      <w:r>
        <w:fldChar w:fldCharType="separate"/>
      </w:r>
      <w:r>
        <w:t>21</w:t>
      </w:r>
      <w:r>
        <w:fldChar w:fldCharType="end"/>
      </w:r>
    </w:p>
    <w:p w14:paraId="428B028B" w14:textId="1ADE7810" w:rsidR="00F3074B" w:rsidRPr="00017192" w:rsidRDefault="00F3074B">
      <w:pPr>
        <w:pStyle w:val="TOC5"/>
        <w:rPr>
          <w:rFonts w:ascii="Calibri" w:hAnsi="Calibri"/>
          <w:sz w:val="22"/>
          <w:szCs w:val="22"/>
          <w:lang w:eastAsia="en-GB"/>
        </w:rPr>
      </w:pPr>
      <w:r w:rsidRPr="00F3074B">
        <w:t>6.1.2.2.3</w:t>
      </w:r>
      <w:r w:rsidRPr="00017192">
        <w:rPr>
          <w:rFonts w:ascii="Calibri" w:hAnsi="Calibri"/>
          <w:sz w:val="22"/>
          <w:szCs w:val="22"/>
          <w:lang w:eastAsia="en-GB"/>
        </w:rPr>
        <w:tab/>
      </w:r>
      <w:r w:rsidRPr="00F3082B">
        <w:rPr>
          <w:lang w:val="es-ES"/>
        </w:rPr>
        <w:t>Cache-Control</w:t>
      </w:r>
      <w:r>
        <w:tab/>
      </w:r>
      <w:r>
        <w:fldChar w:fldCharType="begin" w:fldLock="1"/>
      </w:r>
      <w:r>
        <w:instrText xml:space="preserve"> PAGEREF _Toc90582391 \h </w:instrText>
      </w:r>
      <w:r>
        <w:fldChar w:fldCharType="separate"/>
      </w:r>
      <w:r>
        <w:t>21</w:t>
      </w:r>
      <w:r>
        <w:fldChar w:fldCharType="end"/>
      </w:r>
    </w:p>
    <w:p w14:paraId="69ED7871" w14:textId="3A663DD8" w:rsidR="00F3074B" w:rsidRPr="00017192" w:rsidRDefault="00F3074B">
      <w:pPr>
        <w:pStyle w:val="TOC5"/>
        <w:rPr>
          <w:rFonts w:ascii="Calibri" w:hAnsi="Calibri"/>
          <w:sz w:val="22"/>
          <w:szCs w:val="22"/>
          <w:lang w:eastAsia="en-GB"/>
        </w:rPr>
      </w:pPr>
      <w:r>
        <w:t>6.1.2.2.4</w:t>
      </w:r>
      <w:r w:rsidRPr="00017192">
        <w:rPr>
          <w:rFonts w:ascii="Calibri" w:hAnsi="Calibri"/>
          <w:sz w:val="22"/>
          <w:szCs w:val="22"/>
          <w:lang w:eastAsia="en-GB"/>
        </w:rPr>
        <w:tab/>
      </w:r>
      <w:r>
        <w:t>ETag</w:t>
      </w:r>
      <w:r>
        <w:tab/>
      </w:r>
      <w:r>
        <w:fldChar w:fldCharType="begin" w:fldLock="1"/>
      </w:r>
      <w:r>
        <w:instrText xml:space="preserve"> PAGEREF _Toc90582392 \h </w:instrText>
      </w:r>
      <w:r>
        <w:fldChar w:fldCharType="separate"/>
      </w:r>
      <w:r>
        <w:t>22</w:t>
      </w:r>
      <w:r>
        <w:fldChar w:fldCharType="end"/>
      </w:r>
    </w:p>
    <w:p w14:paraId="5632811C" w14:textId="4BE6E54D" w:rsidR="00F3074B" w:rsidRPr="00017192" w:rsidRDefault="00F3074B">
      <w:pPr>
        <w:pStyle w:val="TOC5"/>
        <w:rPr>
          <w:rFonts w:ascii="Calibri" w:hAnsi="Calibri"/>
          <w:sz w:val="22"/>
          <w:szCs w:val="22"/>
          <w:lang w:eastAsia="en-GB"/>
        </w:rPr>
      </w:pPr>
      <w:r>
        <w:t>6.1.2.2.5</w:t>
      </w:r>
      <w:r w:rsidRPr="00017192">
        <w:rPr>
          <w:rFonts w:ascii="Calibri" w:hAnsi="Calibri"/>
          <w:sz w:val="22"/>
          <w:szCs w:val="22"/>
          <w:lang w:eastAsia="en-GB"/>
        </w:rPr>
        <w:tab/>
      </w:r>
      <w:r>
        <w:t>If-None-Match</w:t>
      </w:r>
      <w:r>
        <w:tab/>
      </w:r>
      <w:r>
        <w:fldChar w:fldCharType="begin" w:fldLock="1"/>
      </w:r>
      <w:r>
        <w:instrText xml:space="preserve"> PAGEREF _Toc90582393 \h </w:instrText>
      </w:r>
      <w:r>
        <w:fldChar w:fldCharType="separate"/>
      </w:r>
      <w:r>
        <w:t>22</w:t>
      </w:r>
      <w:r>
        <w:fldChar w:fldCharType="end"/>
      </w:r>
    </w:p>
    <w:p w14:paraId="6A8FE4E3" w14:textId="13CDDE21" w:rsidR="00F3074B" w:rsidRPr="00017192" w:rsidRDefault="00F3074B">
      <w:pPr>
        <w:pStyle w:val="TOC5"/>
        <w:rPr>
          <w:rFonts w:ascii="Calibri" w:hAnsi="Calibri"/>
          <w:sz w:val="22"/>
          <w:szCs w:val="22"/>
          <w:lang w:eastAsia="en-GB"/>
        </w:rPr>
      </w:pPr>
      <w:r>
        <w:t>6.1.2.2.5a</w:t>
      </w:r>
      <w:r w:rsidRPr="00017192">
        <w:rPr>
          <w:rFonts w:ascii="Calibri" w:hAnsi="Calibri"/>
          <w:sz w:val="22"/>
          <w:szCs w:val="22"/>
          <w:lang w:eastAsia="en-GB"/>
        </w:rPr>
        <w:tab/>
      </w:r>
      <w:r>
        <w:t>If-Match</w:t>
      </w:r>
      <w:r>
        <w:tab/>
      </w:r>
      <w:r>
        <w:fldChar w:fldCharType="begin" w:fldLock="1"/>
      </w:r>
      <w:r>
        <w:instrText xml:space="preserve"> PAGEREF _Toc90582394 \h </w:instrText>
      </w:r>
      <w:r>
        <w:fldChar w:fldCharType="separate"/>
      </w:r>
      <w:r>
        <w:t>22</w:t>
      </w:r>
      <w:r>
        <w:fldChar w:fldCharType="end"/>
      </w:r>
    </w:p>
    <w:p w14:paraId="2D4CD0E0" w14:textId="56233646" w:rsidR="00F3074B" w:rsidRPr="00017192" w:rsidRDefault="00F3074B">
      <w:pPr>
        <w:pStyle w:val="TOC5"/>
        <w:rPr>
          <w:rFonts w:ascii="Calibri" w:hAnsi="Calibri"/>
          <w:sz w:val="22"/>
          <w:szCs w:val="22"/>
          <w:lang w:eastAsia="en-GB"/>
        </w:rPr>
      </w:pPr>
      <w:r>
        <w:t>6.1.2.2.6</w:t>
      </w:r>
      <w:r w:rsidRPr="00017192">
        <w:rPr>
          <w:rFonts w:ascii="Calibri" w:hAnsi="Calibri"/>
          <w:sz w:val="22"/>
          <w:szCs w:val="22"/>
          <w:lang w:eastAsia="en-GB"/>
        </w:rPr>
        <w:tab/>
      </w:r>
      <w:r>
        <w:t>Last-Modified</w:t>
      </w:r>
      <w:r>
        <w:tab/>
      </w:r>
      <w:r>
        <w:fldChar w:fldCharType="begin" w:fldLock="1"/>
      </w:r>
      <w:r>
        <w:instrText xml:space="preserve"> PAGEREF _Toc90582395 \h </w:instrText>
      </w:r>
      <w:r>
        <w:fldChar w:fldCharType="separate"/>
      </w:r>
      <w:r>
        <w:t>22</w:t>
      </w:r>
      <w:r>
        <w:fldChar w:fldCharType="end"/>
      </w:r>
    </w:p>
    <w:p w14:paraId="76F5F73D" w14:textId="026181DC" w:rsidR="00F3074B" w:rsidRPr="00017192" w:rsidRDefault="00F3074B">
      <w:pPr>
        <w:pStyle w:val="TOC5"/>
        <w:rPr>
          <w:rFonts w:ascii="Calibri" w:hAnsi="Calibri"/>
          <w:sz w:val="22"/>
          <w:szCs w:val="22"/>
          <w:lang w:eastAsia="en-GB"/>
        </w:rPr>
      </w:pPr>
      <w:r>
        <w:t>6.1.2.2.7</w:t>
      </w:r>
      <w:r w:rsidRPr="00017192">
        <w:rPr>
          <w:rFonts w:ascii="Calibri" w:hAnsi="Calibri"/>
          <w:sz w:val="22"/>
          <w:szCs w:val="22"/>
          <w:lang w:eastAsia="en-GB"/>
        </w:rPr>
        <w:tab/>
      </w:r>
      <w:r>
        <w:t>If-Modified-Since</w:t>
      </w:r>
      <w:r>
        <w:tab/>
      </w:r>
      <w:r>
        <w:fldChar w:fldCharType="begin" w:fldLock="1"/>
      </w:r>
      <w:r>
        <w:instrText xml:space="preserve"> PAGEREF _Toc90582396 \h </w:instrText>
      </w:r>
      <w:r>
        <w:fldChar w:fldCharType="separate"/>
      </w:r>
      <w:r>
        <w:t>22</w:t>
      </w:r>
      <w:r>
        <w:fldChar w:fldCharType="end"/>
      </w:r>
    </w:p>
    <w:p w14:paraId="551AE581" w14:textId="01EC90FC" w:rsidR="00F3074B" w:rsidRPr="00017192" w:rsidRDefault="00F3074B">
      <w:pPr>
        <w:pStyle w:val="TOC5"/>
        <w:rPr>
          <w:rFonts w:ascii="Calibri" w:hAnsi="Calibri"/>
          <w:sz w:val="22"/>
          <w:szCs w:val="22"/>
          <w:lang w:eastAsia="en-GB"/>
        </w:rPr>
      </w:pPr>
      <w:r>
        <w:t>6.1.2.2.8</w:t>
      </w:r>
      <w:r w:rsidRPr="00017192">
        <w:rPr>
          <w:rFonts w:ascii="Calibri" w:hAnsi="Calibri"/>
          <w:sz w:val="22"/>
          <w:szCs w:val="22"/>
          <w:lang w:eastAsia="en-GB"/>
        </w:rPr>
        <w:tab/>
      </w:r>
      <w:r>
        <w:t>When to Use Entity-Tags and Last-Modified Dates</w:t>
      </w:r>
      <w:r>
        <w:tab/>
      </w:r>
      <w:r>
        <w:fldChar w:fldCharType="begin" w:fldLock="1"/>
      </w:r>
      <w:r>
        <w:instrText xml:space="preserve"> PAGEREF _Toc90582397 \h </w:instrText>
      </w:r>
      <w:r>
        <w:fldChar w:fldCharType="separate"/>
      </w:r>
      <w:r>
        <w:t>22</w:t>
      </w:r>
      <w:r>
        <w:fldChar w:fldCharType="end"/>
      </w:r>
    </w:p>
    <w:p w14:paraId="03E379EE" w14:textId="054D7E4C" w:rsidR="00F3074B" w:rsidRPr="00017192" w:rsidRDefault="00F3074B">
      <w:pPr>
        <w:pStyle w:val="TOC4"/>
        <w:rPr>
          <w:rFonts w:ascii="Calibri" w:hAnsi="Calibri"/>
          <w:sz w:val="22"/>
          <w:szCs w:val="22"/>
          <w:lang w:eastAsia="en-GB"/>
        </w:rPr>
      </w:pPr>
      <w:r>
        <w:t>6.1.2.3</w:t>
      </w:r>
      <w:r w:rsidRPr="00017192">
        <w:rPr>
          <w:rFonts w:ascii="Calibri" w:hAnsi="Calibri"/>
          <w:sz w:val="22"/>
          <w:szCs w:val="22"/>
          <w:lang w:eastAsia="en-GB"/>
        </w:rPr>
        <w:tab/>
      </w:r>
      <w:r>
        <w:t>HTTP custom headers</w:t>
      </w:r>
      <w:r>
        <w:tab/>
      </w:r>
      <w:r>
        <w:fldChar w:fldCharType="begin" w:fldLock="1"/>
      </w:r>
      <w:r>
        <w:instrText xml:space="preserve"> PAGEREF _Toc90582398 \h </w:instrText>
      </w:r>
      <w:r>
        <w:fldChar w:fldCharType="separate"/>
      </w:r>
      <w:r>
        <w:t>22</w:t>
      </w:r>
      <w:r>
        <w:fldChar w:fldCharType="end"/>
      </w:r>
    </w:p>
    <w:p w14:paraId="48C960CC" w14:textId="3A2302DB" w:rsidR="00F3074B" w:rsidRPr="00017192" w:rsidRDefault="00F3074B">
      <w:pPr>
        <w:pStyle w:val="TOC5"/>
        <w:rPr>
          <w:rFonts w:ascii="Calibri" w:hAnsi="Calibri"/>
          <w:sz w:val="22"/>
          <w:szCs w:val="22"/>
          <w:lang w:eastAsia="en-GB"/>
        </w:rPr>
      </w:pPr>
      <w:r>
        <w:t>6.1.2.3.1</w:t>
      </w:r>
      <w:r w:rsidRPr="00017192">
        <w:rPr>
          <w:rFonts w:ascii="Calibri" w:hAnsi="Calibri"/>
          <w:sz w:val="22"/>
          <w:szCs w:val="22"/>
          <w:lang w:eastAsia="en-GB"/>
        </w:rPr>
        <w:tab/>
      </w:r>
      <w:r>
        <w:rPr>
          <w:lang w:eastAsia="zh-CN"/>
        </w:rPr>
        <w:t>General</w:t>
      </w:r>
      <w:r>
        <w:tab/>
      </w:r>
      <w:r>
        <w:fldChar w:fldCharType="begin" w:fldLock="1"/>
      </w:r>
      <w:r>
        <w:instrText xml:space="preserve"> PAGEREF _Toc90582399 \h </w:instrText>
      </w:r>
      <w:r>
        <w:fldChar w:fldCharType="separate"/>
      </w:r>
      <w:r>
        <w:t>22</w:t>
      </w:r>
      <w:r>
        <w:fldChar w:fldCharType="end"/>
      </w:r>
    </w:p>
    <w:p w14:paraId="70935AEE" w14:textId="7F07BB6E" w:rsidR="00F3074B" w:rsidRPr="00017192" w:rsidRDefault="00F3074B">
      <w:pPr>
        <w:pStyle w:val="TOC5"/>
        <w:rPr>
          <w:rFonts w:ascii="Calibri" w:hAnsi="Calibri"/>
          <w:sz w:val="22"/>
          <w:szCs w:val="22"/>
          <w:lang w:eastAsia="en-GB"/>
        </w:rPr>
      </w:pPr>
      <w:r>
        <w:t>6.1.2.3.</w:t>
      </w:r>
      <w:r>
        <w:rPr>
          <w:lang w:eastAsia="zh-CN"/>
        </w:rPr>
        <w:t>2</w:t>
      </w:r>
      <w:r w:rsidRPr="00017192">
        <w:rPr>
          <w:rFonts w:ascii="Calibri" w:hAnsi="Calibri"/>
          <w:sz w:val="22"/>
          <w:szCs w:val="22"/>
          <w:lang w:eastAsia="en-GB"/>
        </w:rPr>
        <w:tab/>
      </w:r>
      <w:r>
        <w:rPr>
          <w:lang w:eastAsia="zh-CN"/>
        </w:rPr>
        <w:t>3gpp-Sbi-Message-Priority</w:t>
      </w:r>
      <w:r>
        <w:tab/>
      </w:r>
      <w:r>
        <w:fldChar w:fldCharType="begin" w:fldLock="1"/>
      </w:r>
      <w:r>
        <w:instrText xml:space="preserve"> PAGEREF _Toc90582400 \h </w:instrText>
      </w:r>
      <w:r>
        <w:fldChar w:fldCharType="separate"/>
      </w:r>
      <w:r>
        <w:t>22</w:t>
      </w:r>
      <w:r>
        <w:fldChar w:fldCharType="end"/>
      </w:r>
    </w:p>
    <w:p w14:paraId="60146115" w14:textId="2E0FDEE1" w:rsidR="00F3074B" w:rsidRPr="00017192" w:rsidRDefault="00F3074B">
      <w:pPr>
        <w:pStyle w:val="TOC5"/>
        <w:rPr>
          <w:rFonts w:ascii="Calibri" w:hAnsi="Calibri"/>
          <w:sz w:val="22"/>
          <w:szCs w:val="22"/>
          <w:lang w:eastAsia="en-GB"/>
        </w:rPr>
      </w:pPr>
      <w:r>
        <w:t>6.1.2.3.</w:t>
      </w:r>
      <w:r>
        <w:rPr>
          <w:lang w:eastAsia="zh-CN"/>
        </w:rPr>
        <w:t>3</w:t>
      </w:r>
      <w:r w:rsidRPr="00017192">
        <w:rPr>
          <w:rFonts w:ascii="Calibri" w:hAnsi="Calibri"/>
          <w:sz w:val="22"/>
          <w:szCs w:val="22"/>
          <w:lang w:eastAsia="en-GB"/>
        </w:rPr>
        <w:tab/>
      </w:r>
      <w:r>
        <w:rPr>
          <w:lang w:eastAsia="zh-CN"/>
        </w:rPr>
        <w:t>3gpp-Sbi-Notification-Correlation</w:t>
      </w:r>
      <w:r>
        <w:tab/>
      </w:r>
      <w:r>
        <w:fldChar w:fldCharType="begin" w:fldLock="1"/>
      </w:r>
      <w:r>
        <w:instrText xml:space="preserve"> PAGEREF _Toc90582401 \h </w:instrText>
      </w:r>
      <w:r>
        <w:fldChar w:fldCharType="separate"/>
      </w:r>
      <w:r>
        <w:t>22</w:t>
      </w:r>
      <w:r>
        <w:fldChar w:fldCharType="end"/>
      </w:r>
    </w:p>
    <w:p w14:paraId="08DD4FF4" w14:textId="3AAF4C8B" w:rsidR="00F3074B" w:rsidRPr="00017192" w:rsidRDefault="00F3074B">
      <w:pPr>
        <w:pStyle w:val="TOC3"/>
        <w:rPr>
          <w:rFonts w:ascii="Calibri" w:hAnsi="Calibri"/>
          <w:sz w:val="22"/>
          <w:szCs w:val="22"/>
          <w:lang w:eastAsia="en-GB"/>
        </w:rPr>
      </w:pPr>
      <w:r>
        <w:t>6.1.3</w:t>
      </w:r>
      <w:r w:rsidRPr="00017192">
        <w:rPr>
          <w:rFonts w:ascii="Calibri" w:hAnsi="Calibri"/>
          <w:sz w:val="22"/>
          <w:szCs w:val="22"/>
          <w:lang w:eastAsia="en-GB"/>
        </w:rPr>
        <w:tab/>
      </w:r>
      <w:r>
        <w:t>Resources</w:t>
      </w:r>
      <w:r>
        <w:tab/>
      </w:r>
      <w:r>
        <w:fldChar w:fldCharType="begin" w:fldLock="1"/>
      </w:r>
      <w:r>
        <w:instrText xml:space="preserve"> PAGEREF _Toc90582402 \h </w:instrText>
      </w:r>
      <w:r>
        <w:fldChar w:fldCharType="separate"/>
      </w:r>
      <w:r>
        <w:t>23</w:t>
      </w:r>
      <w:r>
        <w:fldChar w:fldCharType="end"/>
      </w:r>
    </w:p>
    <w:p w14:paraId="2D50F7A4" w14:textId="3D5C4DC3" w:rsidR="00F3074B" w:rsidRPr="00017192" w:rsidRDefault="00F3074B">
      <w:pPr>
        <w:pStyle w:val="TOC4"/>
        <w:rPr>
          <w:rFonts w:ascii="Calibri" w:hAnsi="Calibri"/>
          <w:sz w:val="22"/>
          <w:szCs w:val="22"/>
          <w:lang w:eastAsia="en-GB"/>
        </w:rPr>
      </w:pPr>
      <w:r>
        <w:t>6.1.3.1</w:t>
      </w:r>
      <w:r w:rsidRPr="00017192">
        <w:rPr>
          <w:rFonts w:ascii="Calibri" w:hAnsi="Calibri"/>
          <w:sz w:val="22"/>
          <w:szCs w:val="22"/>
          <w:lang w:eastAsia="en-GB"/>
        </w:rPr>
        <w:tab/>
      </w:r>
      <w:r>
        <w:t>Overview</w:t>
      </w:r>
      <w:r>
        <w:tab/>
      </w:r>
      <w:r>
        <w:fldChar w:fldCharType="begin" w:fldLock="1"/>
      </w:r>
      <w:r>
        <w:instrText xml:space="preserve"> PAGEREF _Toc90582403 \h </w:instrText>
      </w:r>
      <w:r>
        <w:fldChar w:fldCharType="separate"/>
      </w:r>
      <w:r>
        <w:t>23</w:t>
      </w:r>
      <w:r>
        <w:fldChar w:fldCharType="end"/>
      </w:r>
    </w:p>
    <w:p w14:paraId="16392AAB" w14:textId="771A93C0" w:rsidR="00F3074B" w:rsidRPr="00017192" w:rsidRDefault="00F3074B">
      <w:pPr>
        <w:pStyle w:val="TOC4"/>
        <w:rPr>
          <w:rFonts w:ascii="Calibri" w:hAnsi="Calibri"/>
          <w:sz w:val="22"/>
          <w:szCs w:val="22"/>
          <w:lang w:eastAsia="en-GB"/>
        </w:rPr>
      </w:pPr>
      <w:r>
        <w:t>6.1.3.2</w:t>
      </w:r>
      <w:r w:rsidRPr="00017192">
        <w:rPr>
          <w:rFonts w:ascii="Calibri" w:hAnsi="Calibri"/>
          <w:sz w:val="22"/>
          <w:szCs w:val="22"/>
          <w:lang w:eastAsia="en-GB"/>
        </w:rPr>
        <w:tab/>
      </w:r>
      <w:r>
        <w:t>SubscriptionData</w:t>
      </w:r>
      <w:r>
        <w:tab/>
      </w:r>
      <w:r>
        <w:fldChar w:fldCharType="begin" w:fldLock="1"/>
      </w:r>
      <w:r>
        <w:instrText xml:space="preserve"> PAGEREF _Toc90582404 \h </w:instrText>
      </w:r>
      <w:r>
        <w:fldChar w:fldCharType="separate"/>
      </w:r>
      <w:r>
        <w:t>24</w:t>
      </w:r>
      <w:r>
        <w:fldChar w:fldCharType="end"/>
      </w:r>
    </w:p>
    <w:p w14:paraId="2A269EAA" w14:textId="02495562" w:rsidR="00F3074B" w:rsidRPr="00017192" w:rsidRDefault="00F3074B">
      <w:pPr>
        <w:pStyle w:val="TOC4"/>
        <w:rPr>
          <w:rFonts w:ascii="Calibri" w:hAnsi="Calibri"/>
          <w:sz w:val="22"/>
          <w:szCs w:val="22"/>
          <w:lang w:eastAsia="en-GB"/>
        </w:rPr>
      </w:pPr>
      <w:r>
        <w:t>6.1.3.3</w:t>
      </w:r>
      <w:r w:rsidRPr="00017192">
        <w:rPr>
          <w:rFonts w:ascii="Calibri" w:hAnsi="Calibri"/>
          <w:sz w:val="22"/>
          <w:szCs w:val="22"/>
          <w:lang w:eastAsia="en-GB"/>
        </w:rPr>
        <w:tab/>
      </w:r>
      <w:r>
        <w:t>PolicyData</w:t>
      </w:r>
      <w:r>
        <w:tab/>
      </w:r>
      <w:r>
        <w:fldChar w:fldCharType="begin" w:fldLock="1"/>
      </w:r>
      <w:r>
        <w:instrText xml:space="preserve"> PAGEREF _Toc90582405 \h </w:instrText>
      </w:r>
      <w:r>
        <w:fldChar w:fldCharType="separate"/>
      </w:r>
      <w:r>
        <w:t>24</w:t>
      </w:r>
      <w:r>
        <w:fldChar w:fldCharType="end"/>
      </w:r>
    </w:p>
    <w:p w14:paraId="26A1B09B" w14:textId="0D24BFA6" w:rsidR="00F3074B" w:rsidRPr="00017192" w:rsidRDefault="00F3074B">
      <w:pPr>
        <w:pStyle w:val="TOC4"/>
        <w:rPr>
          <w:rFonts w:ascii="Calibri" w:hAnsi="Calibri"/>
          <w:sz w:val="22"/>
          <w:szCs w:val="22"/>
          <w:lang w:eastAsia="en-GB"/>
        </w:rPr>
      </w:pPr>
      <w:r>
        <w:t>6.1.3.4</w:t>
      </w:r>
      <w:r w:rsidRPr="00017192">
        <w:rPr>
          <w:rFonts w:ascii="Calibri" w:hAnsi="Calibri"/>
          <w:sz w:val="22"/>
          <w:szCs w:val="22"/>
          <w:lang w:eastAsia="en-GB"/>
        </w:rPr>
        <w:tab/>
      </w:r>
      <w:r>
        <w:t>StructuredDataForExposure</w:t>
      </w:r>
      <w:r>
        <w:tab/>
      </w:r>
      <w:r>
        <w:fldChar w:fldCharType="begin" w:fldLock="1"/>
      </w:r>
      <w:r>
        <w:instrText xml:space="preserve"> PAGEREF _Toc90582406 \h </w:instrText>
      </w:r>
      <w:r>
        <w:fldChar w:fldCharType="separate"/>
      </w:r>
      <w:r>
        <w:t>24</w:t>
      </w:r>
      <w:r>
        <w:fldChar w:fldCharType="end"/>
      </w:r>
    </w:p>
    <w:p w14:paraId="240103C6" w14:textId="18304267" w:rsidR="00F3074B" w:rsidRPr="00017192" w:rsidRDefault="00F3074B">
      <w:pPr>
        <w:pStyle w:val="TOC4"/>
        <w:rPr>
          <w:rFonts w:ascii="Calibri" w:hAnsi="Calibri"/>
          <w:sz w:val="22"/>
          <w:szCs w:val="22"/>
          <w:lang w:eastAsia="en-GB"/>
        </w:rPr>
      </w:pPr>
      <w:r>
        <w:t>6.1.3.5</w:t>
      </w:r>
      <w:r w:rsidRPr="00017192">
        <w:rPr>
          <w:rFonts w:ascii="Calibri" w:hAnsi="Calibri"/>
          <w:sz w:val="22"/>
          <w:szCs w:val="22"/>
          <w:lang w:eastAsia="en-GB"/>
        </w:rPr>
        <w:tab/>
      </w:r>
      <w:r>
        <w:t>ApplicationData</w:t>
      </w:r>
      <w:r>
        <w:tab/>
      </w:r>
      <w:r>
        <w:fldChar w:fldCharType="begin" w:fldLock="1"/>
      </w:r>
      <w:r>
        <w:instrText xml:space="preserve"> PAGEREF _Toc90582407 \h </w:instrText>
      </w:r>
      <w:r>
        <w:fldChar w:fldCharType="separate"/>
      </w:r>
      <w:r>
        <w:t>24</w:t>
      </w:r>
      <w:r>
        <w:fldChar w:fldCharType="end"/>
      </w:r>
    </w:p>
    <w:p w14:paraId="55FA981F" w14:textId="78509F08" w:rsidR="00F3074B" w:rsidRPr="00017192" w:rsidRDefault="00F3074B">
      <w:pPr>
        <w:pStyle w:val="TOC3"/>
        <w:rPr>
          <w:rFonts w:ascii="Calibri" w:hAnsi="Calibri"/>
          <w:sz w:val="22"/>
          <w:szCs w:val="22"/>
          <w:lang w:eastAsia="en-GB"/>
        </w:rPr>
      </w:pPr>
      <w:r>
        <w:t>6.1.4</w:t>
      </w:r>
      <w:r w:rsidRPr="00017192">
        <w:rPr>
          <w:rFonts w:ascii="Calibri" w:hAnsi="Calibri"/>
          <w:sz w:val="22"/>
          <w:szCs w:val="22"/>
          <w:lang w:eastAsia="en-GB"/>
        </w:rPr>
        <w:tab/>
      </w:r>
      <w:r>
        <w:t>Custom Operations without associated resources</w:t>
      </w:r>
      <w:r>
        <w:tab/>
      </w:r>
      <w:r>
        <w:fldChar w:fldCharType="begin" w:fldLock="1"/>
      </w:r>
      <w:r>
        <w:instrText xml:space="preserve"> PAGEREF _Toc90582408 \h </w:instrText>
      </w:r>
      <w:r>
        <w:fldChar w:fldCharType="separate"/>
      </w:r>
      <w:r>
        <w:t>24</w:t>
      </w:r>
      <w:r>
        <w:fldChar w:fldCharType="end"/>
      </w:r>
    </w:p>
    <w:p w14:paraId="09AACB43" w14:textId="284426B1" w:rsidR="00F3074B" w:rsidRPr="00017192" w:rsidRDefault="00F3074B">
      <w:pPr>
        <w:pStyle w:val="TOC3"/>
        <w:rPr>
          <w:rFonts w:ascii="Calibri" w:hAnsi="Calibri"/>
          <w:sz w:val="22"/>
          <w:szCs w:val="22"/>
          <w:lang w:eastAsia="en-GB"/>
        </w:rPr>
      </w:pPr>
      <w:r>
        <w:t>6.1.5</w:t>
      </w:r>
      <w:r w:rsidRPr="00017192">
        <w:rPr>
          <w:rFonts w:ascii="Calibri" w:hAnsi="Calibri"/>
          <w:sz w:val="22"/>
          <w:szCs w:val="22"/>
          <w:lang w:eastAsia="en-GB"/>
        </w:rPr>
        <w:tab/>
      </w:r>
      <w:r>
        <w:t>Notifications</w:t>
      </w:r>
      <w:r>
        <w:tab/>
      </w:r>
      <w:r>
        <w:fldChar w:fldCharType="begin" w:fldLock="1"/>
      </w:r>
      <w:r>
        <w:instrText xml:space="preserve"> PAGEREF _Toc90582409 \h </w:instrText>
      </w:r>
      <w:r>
        <w:fldChar w:fldCharType="separate"/>
      </w:r>
      <w:r>
        <w:t>24</w:t>
      </w:r>
      <w:r>
        <w:fldChar w:fldCharType="end"/>
      </w:r>
    </w:p>
    <w:p w14:paraId="78446F53" w14:textId="78945B3F" w:rsidR="00F3074B" w:rsidRPr="00017192" w:rsidRDefault="00F3074B">
      <w:pPr>
        <w:pStyle w:val="TOC4"/>
        <w:rPr>
          <w:rFonts w:ascii="Calibri" w:hAnsi="Calibri"/>
          <w:sz w:val="22"/>
          <w:szCs w:val="22"/>
          <w:lang w:eastAsia="en-GB"/>
        </w:rPr>
      </w:pPr>
      <w:r>
        <w:t>6.1.5.1</w:t>
      </w:r>
      <w:r w:rsidRPr="00017192">
        <w:rPr>
          <w:rFonts w:ascii="Calibri" w:hAnsi="Calibri"/>
          <w:sz w:val="22"/>
          <w:szCs w:val="22"/>
          <w:lang w:eastAsia="en-GB"/>
        </w:rPr>
        <w:tab/>
      </w:r>
      <w:r>
        <w:t>General</w:t>
      </w:r>
      <w:r>
        <w:tab/>
      </w:r>
      <w:r>
        <w:fldChar w:fldCharType="begin" w:fldLock="1"/>
      </w:r>
      <w:r>
        <w:instrText xml:space="preserve"> PAGEREF _Toc90582410 \h </w:instrText>
      </w:r>
      <w:r>
        <w:fldChar w:fldCharType="separate"/>
      </w:r>
      <w:r>
        <w:t>24</w:t>
      </w:r>
      <w:r>
        <w:fldChar w:fldCharType="end"/>
      </w:r>
    </w:p>
    <w:p w14:paraId="746FC6E0" w14:textId="03A71D94" w:rsidR="00F3074B" w:rsidRPr="00017192" w:rsidRDefault="00F3074B">
      <w:pPr>
        <w:pStyle w:val="TOC4"/>
        <w:rPr>
          <w:rFonts w:ascii="Calibri" w:hAnsi="Calibri"/>
          <w:sz w:val="22"/>
          <w:szCs w:val="22"/>
          <w:lang w:eastAsia="en-GB"/>
        </w:rPr>
      </w:pPr>
      <w:r>
        <w:t>6.1.5.2</w:t>
      </w:r>
      <w:r w:rsidRPr="00017192">
        <w:rPr>
          <w:rFonts w:ascii="Calibri" w:hAnsi="Calibri"/>
          <w:sz w:val="22"/>
          <w:szCs w:val="22"/>
          <w:lang w:eastAsia="en-GB"/>
        </w:rPr>
        <w:tab/>
      </w:r>
      <w:r>
        <w:rPr>
          <w:lang w:eastAsia="zh-CN"/>
        </w:rPr>
        <w:t>Data Change Notification</w:t>
      </w:r>
      <w:r>
        <w:tab/>
      </w:r>
      <w:r>
        <w:fldChar w:fldCharType="begin" w:fldLock="1"/>
      </w:r>
      <w:r>
        <w:instrText xml:space="preserve"> PAGEREF _Toc90582411 \h </w:instrText>
      </w:r>
      <w:r>
        <w:fldChar w:fldCharType="separate"/>
      </w:r>
      <w:r>
        <w:t>24</w:t>
      </w:r>
      <w:r>
        <w:fldChar w:fldCharType="end"/>
      </w:r>
    </w:p>
    <w:p w14:paraId="7F2D65CC" w14:textId="68E88239" w:rsidR="00F3074B" w:rsidRPr="00017192" w:rsidRDefault="00F3074B">
      <w:pPr>
        <w:pStyle w:val="TOC3"/>
        <w:rPr>
          <w:rFonts w:ascii="Calibri" w:hAnsi="Calibri"/>
          <w:sz w:val="22"/>
          <w:szCs w:val="22"/>
          <w:lang w:eastAsia="en-GB"/>
        </w:rPr>
      </w:pPr>
      <w:r>
        <w:t>6.1.</w:t>
      </w:r>
      <w:r>
        <w:rPr>
          <w:lang w:eastAsia="zh-CN"/>
        </w:rPr>
        <w:t>6</w:t>
      </w:r>
      <w:r w:rsidRPr="00017192">
        <w:rPr>
          <w:rFonts w:ascii="Calibri" w:hAnsi="Calibri"/>
          <w:sz w:val="22"/>
          <w:szCs w:val="22"/>
          <w:lang w:eastAsia="en-GB"/>
        </w:rPr>
        <w:tab/>
      </w:r>
      <w:r>
        <w:t>Error Handling</w:t>
      </w:r>
      <w:r>
        <w:tab/>
      </w:r>
      <w:r>
        <w:fldChar w:fldCharType="begin" w:fldLock="1"/>
      </w:r>
      <w:r>
        <w:instrText xml:space="preserve"> PAGEREF _Toc90582412 \h </w:instrText>
      </w:r>
      <w:r>
        <w:fldChar w:fldCharType="separate"/>
      </w:r>
      <w:r>
        <w:t>25</w:t>
      </w:r>
      <w:r>
        <w:fldChar w:fldCharType="end"/>
      </w:r>
    </w:p>
    <w:p w14:paraId="0BA74F01" w14:textId="63B7E71C" w:rsidR="00F3074B" w:rsidRPr="00017192" w:rsidRDefault="00F3074B">
      <w:pPr>
        <w:pStyle w:val="TOC3"/>
        <w:rPr>
          <w:rFonts w:ascii="Calibri" w:hAnsi="Calibri"/>
          <w:sz w:val="22"/>
          <w:szCs w:val="22"/>
          <w:lang w:eastAsia="en-GB"/>
        </w:rPr>
      </w:pPr>
      <w:r>
        <w:t>6.1.</w:t>
      </w:r>
      <w:r>
        <w:rPr>
          <w:lang w:eastAsia="zh-CN"/>
        </w:rPr>
        <w:t>7</w:t>
      </w:r>
      <w:r w:rsidRPr="00017192">
        <w:rPr>
          <w:rFonts w:ascii="Calibri" w:hAnsi="Calibri"/>
          <w:sz w:val="22"/>
          <w:szCs w:val="22"/>
          <w:lang w:eastAsia="en-GB"/>
        </w:rPr>
        <w:tab/>
      </w:r>
      <w:r>
        <w:t>Security</w:t>
      </w:r>
      <w:r>
        <w:tab/>
      </w:r>
      <w:r>
        <w:fldChar w:fldCharType="begin" w:fldLock="1"/>
      </w:r>
      <w:r>
        <w:instrText xml:space="preserve"> PAGEREF _Toc90582413 \h </w:instrText>
      </w:r>
      <w:r>
        <w:fldChar w:fldCharType="separate"/>
      </w:r>
      <w:r>
        <w:t>25</w:t>
      </w:r>
      <w:r>
        <w:fldChar w:fldCharType="end"/>
      </w:r>
    </w:p>
    <w:p w14:paraId="2C8E91A3" w14:textId="704323BF" w:rsidR="00F3074B" w:rsidRPr="00017192" w:rsidRDefault="00F3074B">
      <w:pPr>
        <w:pStyle w:val="TOC3"/>
        <w:rPr>
          <w:rFonts w:ascii="Calibri" w:hAnsi="Calibri"/>
          <w:sz w:val="22"/>
          <w:szCs w:val="22"/>
          <w:lang w:eastAsia="en-GB"/>
        </w:rPr>
      </w:pPr>
      <w:r>
        <w:t>6.1.</w:t>
      </w:r>
      <w:r>
        <w:rPr>
          <w:lang w:eastAsia="zh-CN"/>
        </w:rPr>
        <w:t>8</w:t>
      </w:r>
      <w:r w:rsidRPr="00017192">
        <w:rPr>
          <w:rFonts w:ascii="Calibri" w:hAnsi="Calibri"/>
          <w:sz w:val="22"/>
          <w:szCs w:val="22"/>
          <w:lang w:eastAsia="en-GB"/>
        </w:rPr>
        <w:tab/>
      </w:r>
      <w:r>
        <w:t>Feature negotiation</w:t>
      </w:r>
      <w:r>
        <w:tab/>
      </w:r>
      <w:r>
        <w:fldChar w:fldCharType="begin" w:fldLock="1"/>
      </w:r>
      <w:r>
        <w:instrText xml:space="preserve"> PAGEREF _Toc90582414 \h </w:instrText>
      </w:r>
      <w:r>
        <w:fldChar w:fldCharType="separate"/>
      </w:r>
      <w:r>
        <w:t>26</w:t>
      </w:r>
      <w:r>
        <w:fldChar w:fldCharType="end"/>
      </w:r>
    </w:p>
    <w:p w14:paraId="7475DD7F" w14:textId="3B9A27D4" w:rsidR="00F3074B" w:rsidRPr="00017192" w:rsidRDefault="00F3074B">
      <w:pPr>
        <w:pStyle w:val="TOC2"/>
        <w:rPr>
          <w:rFonts w:ascii="Calibri" w:hAnsi="Calibri"/>
          <w:sz w:val="22"/>
          <w:szCs w:val="22"/>
          <w:lang w:eastAsia="en-GB"/>
        </w:rPr>
      </w:pPr>
      <w:r>
        <w:t>6.2</w:t>
      </w:r>
      <w:r w:rsidRPr="00017192">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_Toc90582415 \h </w:instrText>
      </w:r>
      <w:r>
        <w:fldChar w:fldCharType="separate"/>
      </w:r>
      <w:r>
        <w:t>28</w:t>
      </w:r>
      <w:r>
        <w:fldChar w:fldCharType="end"/>
      </w:r>
    </w:p>
    <w:p w14:paraId="68BF55AF" w14:textId="739FBD73" w:rsidR="00F3074B" w:rsidRPr="00017192" w:rsidRDefault="00F3074B">
      <w:pPr>
        <w:pStyle w:val="TOC3"/>
        <w:rPr>
          <w:rFonts w:ascii="Calibri" w:hAnsi="Calibri"/>
          <w:sz w:val="22"/>
          <w:szCs w:val="22"/>
          <w:lang w:eastAsia="en-GB"/>
        </w:rPr>
      </w:pPr>
      <w:r>
        <w:t>6.2.1</w:t>
      </w:r>
      <w:r w:rsidRPr="00017192">
        <w:rPr>
          <w:rFonts w:ascii="Calibri" w:hAnsi="Calibri"/>
          <w:sz w:val="22"/>
          <w:szCs w:val="22"/>
          <w:lang w:eastAsia="en-GB"/>
        </w:rPr>
        <w:tab/>
      </w:r>
      <w:r>
        <w:t>API URI</w:t>
      </w:r>
      <w:r>
        <w:tab/>
      </w:r>
      <w:r>
        <w:fldChar w:fldCharType="begin" w:fldLock="1"/>
      </w:r>
      <w:r>
        <w:instrText xml:space="preserve"> PAGEREF _Toc90582416 \h </w:instrText>
      </w:r>
      <w:r>
        <w:fldChar w:fldCharType="separate"/>
      </w:r>
      <w:r>
        <w:t>28</w:t>
      </w:r>
      <w:r>
        <w:fldChar w:fldCharType="end"/>
      </w:r>
    </w:p>
    <w:p w14:paraId="0F4700DB" w14:textId="1C76D706" w:rsidR="00F3074B" w:rsidRPr="00017192" w:rsidRDefault="00F3074B">
      <w:pPr>
        <w:pStyle w:val="TOC3"/>
        <w:rPr>
          <w:rFonts w:ascii="Calibri" w:hAnsi="Calibri"/>
          <w:sz w:val="22"/>
          <w:szCs w:val="22"/>
          <w:lang w:eastAsia="en-GB"/>
        </w:rPr>
      </w:pPr>
      <w:r>
        <w:t>6.2.2</w:t>
      </w:r>
      <w:r w:rsidRPr="00017192">
        <w:rPr>
          <w:rFonts w:ascii="Calibri" w:hAnsi="Calibri"/>
          <w:sz w:val="22"/>
          <w:szCs w:val="22"/>
          <w:lang w:eastAsia="en-GB"/>
        </w:rPr>
        <w:tab/>
      </w:r>
      <w:r>
        <w:t>Usage of HTTP</w:t>
      </w:r>
      <w:r>
        <w:tab/>
      </w:r>
      <w:r>
        <w:fldChar w:fldCharType="begin" w:fldLock="1"/>
      </w:r>
      <w:r>
        <w:instrText xml:space="preserve"> PAGEREF _Toc90582417 \h </w:instrText>
      </w:r>
      <w:r>
        <w:fldChar w:fldCharType="separate"/>
      </w:r>
      <w:r>
        <w:t>28</w:t>
      </w:r>
      <w:r>
        <w:fldChar w:fldCharType="end"/>
      </w:r>
    </w:p>
    <w:p w14:paraId="31F882B6" w14:textId="5E70DA21" w:rsidR="00F3074B" w:rsidRPr="00017192" w:rsidRDefault="00F3074B">
      <w:pPr>
        <w:pStyle w:val="TOC4"/>
        <w:rPr>
          <w:rFonts w:ascii="Calibri" w:hAnsi="Calibri"/>
          <w:sz w:val="22"/>
          <w:szCs w:val="22"/>
          <w:lang w:eastAsia="en-GB"/>
        </w:rPr>
      </w:pPr>
      <w:r>
        <w:t>6.2.2.1</w:t>
      </w:r>
      <w:r w:rsidRPr="00017192">
        <w:rPr>
          <w:rFonts w:ascii="Calibri" w:hAnsi="Calibri"/>
          <w:sz w:val="22"/>
          <w:szCs w:val="22"/>
          <w:lang w:eastAsia="en-GB"/>
        </w:rPr>
        <w:tab/>
      </w:r>
      <w:r>
        <w:t>General</w:t>
      </w:r>
      <w:r>
        <w:tab/>
      </w:r>
      <w:r>
        <w:fldChar w:fldCharType="begin" w:fldLock="1"/>
      </w:r>
      <w:r>
        <w:instrText xml:space="preserve"> PAGEREF _Toc90582418 \h </w:instrText>
      </w:r>
      <w:r>
        <w:fldChar w:fldCharType="separate"/>
      </w:r>
      <w:r>
        <w:t>28</w:t>
      </w:r>
      <w:r>
        <w:fldChar w:fldCharType="end"/>
      </w:r>
    </w:p>
    <w:p w14:paraId="25BB5FF4" w14:textId="5B1303E3" w:rsidR="00F3074B" w:rsidRPr="00017192" w:rsidRDefault="00F3074B">
      <w:pPr>
        <w:pStyle w:val="TOC4"/>
        <w:rPr>
          <w:rFonts w:ascii="Calibri" w:hAnsi="Calibri"/>
          <w:sz w:val="22"/>
          <w:szCs w:val="22"/>
          <w:lang w:eastAsia="en-GB"/>
        </w:rPr>
      </w:pPr>
      <w:r>
        <w:t>6.2.2.2</w:t>
      </w:r>
      <w:r w:rsidRPr="00017192">
        <w:rPr>
          <w:rFonts w:ascii="Calibri" w:hAnsi="Calibri"/>
          <w:sz w:val="22"/>
          <w:szCs w:val="22"/>
          <w:lang w:eastAsia="en-GB"/>
        </w:rPr>
        <w:tab/>
      </w:r>
      <w:r>
        <w:t>HTTP standard headers</w:t>
      </w:r>
      <w:r>
        <w:tab/>
      </w:r>
      <w:r>
        <w:fldChar w:fldCharType="begin" w:fldLock="1"/>
      </w:r>
      <w:r>
        <w:instrText xml:space="preserve"> PAGEREF _Toc90582419 \h </w:instrText>
      </w:r>
      <w:r>
        <w:fldChar w:fldCharType="separate"/>
      </w:r>
      <w:r>
        <w:t>28</w:t>
      </w:r>
      <w:r>
        <w:fldChar w:fldCharType="end"/>
      </w:r>
    </w:p>
    <w:p w14:paraId="205CD355" w14:textId="2A5BADE6" w:rsidR="00F3074B" w:rsidRPr="00017192" w:rsidRDefault="00F3074B">
      <w:pPr>
        <w:pStyle w:val="TOC5"/>
        <w:rPr>
          <w:rFonts w:ascii="Calibri" w:hAnsi="Calibri"/>
          <w:sz w:val="22"/>
          <w:szCs w:val="22"/>
          <w:lang w:eastAsia="en-GB"/>
        </w:rPr>
      </w:pPr>
      <w:r>
        <w:t>6.2.2.2.1</w:t>
      </w:r>
      <w:r w:rsidRPr="00017192">
        <w:rPr>
          <w:rFonts w:ascii="Calibri" w:hAnsi="Calibri"/>
          <w:sz w:val="22"/>
          <w:szCs w:val="22"/>
          <w:lang w:eastAsia="en-GB"/>
        </w:rPr>
        <w:tab/>
      </w:r>
      <w:r>
        <w:rPr>
          <w:lang w:eastAsia="zh-CN"/>
        </w:rPr>
        <w:t>General</w:t>
      </w:r>
      <w:r>
        <w:tab/>
      </w:r>
      <w:r>
        <w:fldChar w:fldCharType="begin" w:fldLock="1"/>
      </w:r>
      <w:r>
        <w:instrText xml:space="preserve"> PAGEREF _Toc90582420 \h </w:instrText>
      </w:r>
      <w:r>
        <w:fldChar w:fldCharType="separate"/>
      </w:r>
      <w:r>
        <w:t>28</w:t>
      </w:r>
      <w:r>
        <w:fldChar w:fldCharType="end"/>
      </w:r>
    </w:p>
    <w:p w14:paraId="2424267E" w14:textId="5EE8DDF1" w:rsidR="00F3074B" w:rsidRPr="00017192" w:rsidRDefault="00F3074B">
      <w:pPr>
        <w:pStyle w:val="TOC5"/>
        <w:rPr>
          <w:rFonts w:ascii="Calibri" w:hAnsi="Calibri"/>
          <w:sz w:val="22"/>
          <w:szCs w:val="22"/>
          <w:lang w:eastAsia="en-GB"/>
        </w:rPr>
      </w:pPr>
      <w:r>
        <w:t>6.2.2.2.2</w:t>
      </w:r>
      <w:r w:rsidRPr="00017192">
        <w:rPr>
          <w:rFonts w:ascii="Calibri" w:hAnsi="Calibri"/>
          <w:sz w:val="22"/>
          <w:szCs w:val="22"/>
          <w:lang w:eastAsia="en-GB"/>
        </w:rPr>
        <w:tab/>
      </w:r>
      <w:r>
        <w:t>Content type</w:t>
      </w:r>
      <w:r>
        <w:tab/>
      </w:r>
      <w:r>
        <w:fldChar w:fldCharType="begin" w:fldLock="1"/>
      </w:r>
      <w:r>
        <w:instrText xml:space="preserve"> PAGEREF _Toc90582421 \h </w:instrText>
      </w:r>
      <w:r>
        <w:fldChar w:fldCharType="separate"/>
      </w:r>
      <w:r>
        <w:t>28</w:t>
      </w:r>
      <w:r>
        <w:fldChar w:fldCharType="end"/>
      </w:r>
    </w:p>
    <w:p w14:paraId="19E5759C" w14:textId="52CB1079" w:rsidR="00F3074B" w:rsidRPr="00017192" w:rsidRDefault="00F3074B">
      <w:pPr>
        <w:pStyle w:val="TOC5"/>
        <w:rPr>
          <w:rFonts w:ascii="Calibri" w:hAnsi="Calibri"/>
          <w:sz w:val="22"/>
          <w:szCs w:val="22"/>
          <w:lang w:eastAsia="en-GB"/>
        </w:rPr>
      </w:pPr>
      <w:r w:rsidRPr="00F3074B">
        <w:t>6.2.2.2.3</w:t>
      </w:r>
      <w:r w:rsidRPr="00017192">
        <w:rPr>
          <w:rFonts w:ascii="Calibri" w:hAnsi="Calibri"/>
          <w:sz w:val="22"/>
          <w:szCs w:val="22"/>
          <w:lang w:eastAsia="en-GB"/>
        </w:rPr>
        <w:tab/>
      </w:r>
      <w:r w:rsidRPr="00F3082B">
        <w:rPr>
          <w:lang w:val="es-ES"/>
        </w:rPr>
        <w:t>Cache-Control</w:t>
      </w:r>
      <w:r>
        <w:tab/>
      </w:r>
      <w:r>
        <w:fldChar w:fldCharType="begin" w:fldLock="1"/>
      </w:r>
      <w:r>
        <w:instrText xml:space="preserve"> PAGEREF _Toc90582422 \h </w:instrText>
      </w:r>
      <w:r>
        <w:fldChar w:fldCharType="separate"/>
      </w:r>
      <w:r>
        <w:t>29</w:t>
      </w:r>
      <w:r>
        <w:fldChar w:fldCharType="end"/>
      </w:r>
    </w:p>
    <w:p w14:paraId="12DDA03D" w14:textId="79CDE9B0" w:rsidR="00F3074B" w:rsidRPr="00017192" w:rsidRDefault="00F3074B">
      <w:pPr>
        <w:pStyle w:val="TOC5"/>
        <w:rPr>
          <w:rFonts w:ascii="Calibri" w:hAnsi="Calibri"/>
          <w:sz w:val="22"/>
          <w:szCs w:val="22"/>
          <w:lang w:eastAsia="en-GB"/>
        </w:rPr>
      </w:pPr>
      <w:r>
        <w:t>6.2.2.2.4</w:t>
      </w:r>
      <w:r w:rsidRPr="00017192">
        <w:rPr>
          <w:rFonts w:ascii="Calibri" w:hAnsi="Calibri"/>
          <w:sz w:val="22"/>
          <w:szCs w:val="22"/>
          <w:lang w:eastAsia="en-GB"/>
        </w:rPr>
        <w:tab/>
      </w:r>
      <w:r>
        <w:t>ETag</w:t>
      </w:r>
      <w:r>
        <w:tab/>
      </w:r>
      <w:r>
        <w:fldChar w:fldCharType="begin" w:fldLock="1"/>
      </w:r>
      <w:r>
        <w:instrText xml:space="preserve"> PAGEREF _Toc90582423 \h </w:instrText>
      </w:r>
      <w:r>
        <w:fldChar w:fldCharType="separate"/>
      </w:r>
      <w:r>
        <w:t>29</w:t>
      </w:r>
      <w:r>
        <w:fldChar w:fldCharType="end"/>
      </w:r>
    </w:p>
    <w:p w14:paraId="5B591156" w14:textId="5F24AD04" w:rsidR="00F3074B" w:rsidRPr="00017192" w:rsidRDefault="00F3074B">
      <w:pPr>
        <w:pStyle w:val="TOC5"/>
        <w:rPr>
          <w:rFonts w:ascii="Calibri" w:hAnsi="Calibri"/>
          <w:sz w:val="22"/>
          <w:szCs w:val="22"/>
          <w:lang w:eastAsia="en-GB"/>
        </w:rPr>
      </w:pPr>
      <w:r>
        <w:t>6.2.2.2.5</w:t>
      </w:r>
      <w:r w:rsidRPr="00017192">
        <w:rPr>
          <w:rFonts w:ascii="Calibri" w:hAnsi="Calibri"/>
          <w:sz w:val="22"/>
          <w:szCs w:val="22"/>
          <w:lang w:eastAsia="en-GB"/>
        </w:rPr>
        <w:tab/>
      </w:r>
      <w:r>
        <w:t>If-None-Match</w:t>
      </w:r>
      <w:r>
        <w:tab/>
      </w:r>
      <w:r>
        <w:fldChar w:fldCharType="begin" w:fldLock="1"/>
      </w:r>
      <w:r>
        <w:instrText xml:space="preserve"> PAGEREF _Toc90582424 \h </w:instrText>
      </w:r>
      <w:r>
        <w:fldChar w:fldCharType="separate"/>
      </w:r>
      <w:r>
        <w:t>29</w:t>
      </w:r>
      <w:r>
        <w:fldChar w:fldCharType="end"/>
      </w:r>
    </w:p>
    <w:p w14:paraId="02FAED88" w14:textId="69492C42" w:rsidR="00F3074B" w:rsidRPr="00017192" w:rsidRDefault="00F3074B">
      <w:pPr>
        <w:pStyle w:val="TOC5"/>
        <w:rPr>
          <w:rFonts w:ascii="Calibri" w:hAnsi="Calibri"/>
          <w:sz w:val="22"/>
          <w:szCs w:val="22"/>
          <w:lang w:eastAsia="en-GB"/>
        </w:rPr>
      </w:pPr>
      <w:r>
        <w:t>6.2.2.2.6</w:t>
      </w:r>
      <w:r w:rsidRPr="00017192">
        <w:rPr>
          <w:rFonts w:ascii="Calibri" w:hAnsi="Calibri"/>
          <w:sz w:val="22"/>
          <w:szCs w:val="22"/>
          <w:lang w:eastAsia="en-GB"/>
        </w:rPr>
        <w:tab/>
      </w:r>
      <w:r>
        <w:t>Last-Modified</w:t>
      </w:r>
      <w:r>
        <w:tab/>
      </w:r>
      <w:r>
        <w:fldChar w:fldCharType="begin" w:fldLock="1"/>
      </w:r>
      <w:r>
        <w:instrText xml:space="preserve"> PAGEREF _Toc90582425 \h </w:instrText>
      </w:r>
      <w:r>
        <w:fldChar w:fldCharType="separate"/>
      </w:r>
      <w:r>
        <w:t>29</w:t>
      </w:r>
      <w:r>
        <w:fldChar w:fldCharType="end"/>
      </w:r>
    </w:p>
    <w:p w14:paraId="6F773359" w14:textId="442E095C" w:rsidR="00F3074B" w:rsidRPr="00017192" w:rsidRDefault="00F3074B">
      <w:pPr>
        <w:pStyle w:val="TOC5"/>
        <w:rPr>
          <w:rFonts w:ascii="Calibri" w:hAnsi="Calibri"/>
          <w:sz w:val="22"/>
          <w:szCs w:val="22"/>
          <w:lang w:eastAsia="en-GB"/>
        </w:rPr>
      </w:pPr>
      <w:r>
        <w:t>6.2.2.2.7</w:t>
      </w:r>
      <w:r w:rsidRPr="00017192">
        <w:rPr>
          <w:rFonts w:ascii="Calibri" w:hAnsi="Calibri"/>
          <w:sz w:val="22"/>
          <w:szCs w:val="22"/>
          <w:lang w:eastAsia="en-GB"/>
        </w:rPr>
        <w:tab/>
      </w:r>
      <w:r>
        <w:t>If-Modified-Since</w:t>
      </w:r>
      <w:r>
        <w:tab/>
      </w:r>
      <w:r>
        <w:fldChar w:fldCharType="begin" w:fldLock="1"/>
      </w:r>
      <w:r>
        <w:instrText xml:space="preserve"> PAGEREF _Toc90582426 \h </w:instrText>
      </w:r>
      <w:r>
        <w:fldChar w:fldCharType="separate"/>
      </w:r>
      <w:r>
        <w:t>29</w:t>
      </w:r>
      <w:r>
        <w:fldChar w:fldCharType="end"/>
      </w:r>
    </w:p>
    <w:p w14:paraId="4AF9DF56" w14:textId="1B2C5F50" w:rsidR="00F3074B" w:rsidRPr="00017192" w:rsidRDefault="00F3074B">
      <w:pPr>
        <w:pStyle w:val="TOC5"/>
        <w:rPr>
          <w:rFonts w:ascii="Calibri" w:hAnsi="Calibri"/>
          <w:sz w:val="22"/>
          <w:szCs w:val="22"/>
          <w:lang w:eastAsia="en-GB"/>
        </w:rPr>
      </w:pPr>
      <w:r>
        <w:t>6.2.2.2.8</w:t>
      </w:r>
      <w:r w:rsidRPr="00017192">
        <w:rPr>
          <w:rFonts w:ascii="Calibri" w:hAnsi="Calibri"/>
          <w:sz w:val="22"/>
          <w:szCs w:val="22"/>
          <w:lang w:eastAsia="en-GB"/>
        </w:rPr>
        <w:tab/>
      </w:r>
      <w:r>
        <w:t>When to Use Entity-Tags and Last-Modified Dates</w:t>
      </w:r>
      <w:r>
        <w:tab/>
      </w:r>
      <w:r>
        <w:fldChar w:fldCharType="begin" w:fldLock="1"/>
      </w:r>
      <w:r>
        <w:instrText xml:space="preserve"> PAGEREF _Toc90582427 \h </w:instrText>
      </w:r>
      <w:r>
        <w:fldChar w:fldCharType="separate"/>
      </w:r>
      <w:r>
        <w:t>29</w:t>
      </w:r>
      <w:r>
        <w:fldChar w:fldCharType="end"/>
      </w:r>
    </w:p>
    <w:p w14:paraId="6EF9B657" w14:textId="6FD8C351" w:rsidR="00F3074B" w:rsidRPr="00017192" w:rsidRDefault="00F3074B">
      <w:pPr>
        <w:pStyle w:val="TOC4"/>
        <w:rPr>
          <w:rFonts w:ascii="Calibri" w:hAnsi="Calibri"/>
          <w:sz w:val="22"/>
          <w:szCs w:val="22"/>
          <w:lang w:eastAsia="en-GB"/>
        </w:rPr>
      </w:pPr>
      <w:r>
        <w:t>6.2.2.3</w:t>
      </w:r>
      <w:r w:rsidRPr="00017192">
        <w:rPr>
          <w:rFonts w:ascii="Calibri" w:hAnsi="Calibri"/>
          <w:sz w:val="22"/>
          <w:szCs w:val="22"/>
          <w:lang w:eastAsia="en-GB"/>
        </w:rPr>
        <w:tab/>
      </w:r>
      <w:r>
        <w:t>HTTP custom headers</w:t>
      </w:r>
      <w:r>
        <w:tab/>
      </w:r>
      <w:r>
        <w:fldChar w:fldCharType="begin" w:fldLock="1"/>
      </w:r>
      <w:r>
        <w:instrText xml:space="preserve"> PAGEREF _Toc90582428 \h </w:instrText>
      </w:r>
      <w:r>
        <w:fldChar w:fldCharType="separate"/>
      </w:r>
      <w:r>
        <w:t>29</w:t>
      </w:r>
      <w:r>
        <w:fldChar w:fldCharType="end"/>
      </w:r>
    </w:p>
    <w:p w14:paraId="7CD5081C" w14:textId="58352670" w:rsidR="00F3074B" w:rsidRPr="00017192" w:rsidRDefault="00F3074B">
      <w:pPr>
        <w:pStyle w:val="TOC5"/>
        <w:rPr>
          <w:rFonts w:ascii="Calibri" w:hAnsi="Calibri"/>
          <w:sz w:val="22"/>
          <w:szCs w:val="22"/>
          <w:lang w:eastAsia="en-GB"/>
        </w:rPr>
      </w:pPr>
      <w:r>
        <w:t>6.2.2.3.1</w:t>
      </w:r>
      <w:r w:rsidRPr="00017192">
        <w:rPr>
          <w:rFonts w:ascii="Calibri" w:hAnsi="Calibri"/>
          <w:sz w:val="22"/>
          <w:szCs w:val="22"/>
          <w:lang w:eastAsia="en-GB"/>
        </w:rPr>
        <w:tab/>
      </w:r>
      <w:r>
        <w:rPr>
          <w:lang w:eastAsia="zh-CN"/>
        </w:rPr>
        <w:t>General</w:t>
      </w:r>
      <w:r>
        <w:tab/>
      </w:r>
      <w:r>
        <w:fldChar w:fldCharType="begin" w:fldLock="1"/>
      </w:r>
      <w:r>
        <w:instrText xml:space="preserve"> PAGEREF _Toc90582429 \h </w:instrText>
      </w:r>
      <w:r>
        <w:fldChar w:fldCharType="separate"/>
      </w:r>
      <w:r>
        <w:t>29</w:t>
      </w:r>
      <w:r>
        <w:fldChar w:fldCharType="end"/>
      </w:r>
    </w:p>
    <w:p w14:paraId="13A51894" w14:textId="72A5CB44" w:rsidR="00F3074B" w:rsidRPr="00017192" w:rsidRDefault="00F3074B">
      <w:pPr>
        <w:pStyle w:val="TOC3"/>
        <w:rPr>
          <w:rFonts w:ascii="Calibri" w:hAnsi="Calibri"/>
          <w:sz w:val="22"/>
          <w:szCs w:val="22"/>
          <w:lang w:eastAsia="en-GB"/>
        </w:rPr>
      </w:pPr>
      <w:r>
        <w:t>6.2.3</w:t>
      </w:r>
      <w:r w:rsidRPr="00017192">
        <w:rPr>
          <w:rFonts w:ascii="Calibri" w:hAnsi="Calibri"/>
          <w:sz w:val="22"/>
          <w:szCs w:val="22"/>
          <w:lang w:eastAsia="en-GB"/>
        </w:rPr>
        <w:tab/>
      </w:r>
      <w:r>
        <w:t>Resources</w:t>
      </w:r>
      <w:r>
        <w:tab/>
      </w:r>
      <w:r>
        <w:fldChar w:fldCharType="begin" w:fldLock="1"/>
      </w:r>
      <w:r>
        <w:instrText xml:space="preserve"> PAGEREF _Toc90582430 \h </w:instrText>
      </w:r>
      <w:r>
        <w:fldChar w:fldCharType="separate"/>
      </w:r>
      <w:r>
        <w:t>30</w:t>
      </w:r>
      <w:r>
        <w:fldChar w:fldCharType="end"/>
      </w:r>
    </w:p>
    <w:p w14:paraId="3FACA9BA" w14:textId="0922B720" w:rsidR="00F3074B" w:rsidRPr="00017192" w:rsidRDefault="00F3074B">
      <w:pPr>
        <w:pStyle w:val="TOC4"/>
        <w:rPr>
          <w:rFonts w:ascii="Calibri" w:hAnsi="Calibri"/>
          <w:sz w:val="22"/>
          <w:szCs w:val="22"/>
          <w:lang w:eastAsia="en-GB"/>
        </w:rPr>
      </w:pPr>
      <w:r>
        <w:t>6.2.3.1</w:t>
      </w:r>
      <w:r w:rsidRPr="00017192">
        <w:rPr>
          <w:rFonts w:ascii="Calibri" w:hAnsi="Calibri"/>
          <w:sz w:val="22"/>
          <w:szCs w:val="22"/>
          <w:lang w:eastAsia="en-GB"/>
        </w:rPr>
        <w:tab/>
      </w:r>
      <w:r>
        <w:t>Overview</w:t>
      </w:r>
      <w:r>
        <w:tab/>
      </w:r>
      <w:r>
        <w:fldChar w:fldCharType="begin" w:fldLock="1"/>
      </w:r>
      <w:r>
        <w:instrText xml:space="preserve"> PAGEREF _Toc90582431 \h </w:instrText>
      </w:r>
      <w:r>
        <w:fldChar w:fldCharType="separate"/>
      </w:r>
      <w:r>
        <w:t>30</w:t>
      </w:r>
      <w:r>
        <w:fldChar w:fldCharType="end"/>
      </w:r>
    </w:p>
    <w:p w14:paraId="5DF814BE" w14:textId="0CF47A5C" w:rsidR="00F3074B" w:rsidRPr="00017192" w:rsidRDefault="00F3074B">
      <w:pPr>
        <w:pStyle w:val="TOC4"/>
        <w:rPr>
          <w:rFonts w:ascii="Calibri" w:hAnsi="Calibri"/>
          <w:sz w:val="22"/>
          <w:szCs w:val="22"/>
          <w:lang w:eastAsia="en-GB"/>
        </w:rPr>
      </w:pPr>
      <w:r>
        <w:t>6.2.3.2</w:t>
      </w:r>
      <w:r w:rsidRPr="00017192">
        <w:rPr>
          <w:rFonts w:ascii="Calibri" w:hAnsi="Calibri"/>
          <w:sz w:val="22"/>
          <w:szCs w:val="22"/>
          <w:lang w:eastAsia="en-GB"/>
        </w:rPr>
        <w:tab/>
      </w:r>
      <w:r>
        <w:t>Resource NfGroupIds</w:t>
      </w:r>
      <w:r>
        <w:tab/>
      </w:r>
      <w:r>
        <w:fldChar w:fldCharType="begin" w:fldLock="1"/>
      </w:r>
      <w:r>
        <w:instrText xml:space="preserve"> PAGEREF _Toc90582432 \h </w:instrText>
      </w:r>
      <w:r>
        <w:fldChar w:fldCharType="separate"/>
      </w:r>
      <w:r>
        <w:t>30</w:t>
      </w:r>
      <w:r>
        <w:fldChar w:fldCharType="end"/>
      </w:r>
    </w:p>
    <w:p w14:paraId="1140A481" w14:textId="3797B9B8" w:rsidR="00F3074B" w:rsidRPr="00017192" w:rsidRDefault="00F3074B">
      <w:pPr>
        <w:pStyle w:val="TOC5"/>
        <w:rPr>
          <w:rFonts w:ascii="Calibri" w:hAnsi="Calibri"/>
          <w:sz w:val="22"/>
          <w:szCs w:val="22"/>
          <w:lang w:eastAsia="en-GB"/>
        </w:rPr>
      </w:pPr>
      <w:r>
        <w:t>6.2.3.2.1</w:t>
      </w:r>
      <w:r w:rsidRPr="00017192">
        <w:rPr>
          <w:rFonts w:ascii="Calibri" w:hAnsi="Calibri"/>
          <w:sz w:val="22"/>
          <w:szCs w:val="22"/>
          <w:lang w:eastAsia="en-GB"/>
        </w:rPr>
        <w:tab/>
      </w:r>
      <w:r>
        <w:t>Description</w:t>
      </w:r>
      <w:r>
        <w:tab/>
      </w:r>
      <w:r>
        <w:fldChar w:fldCharType="begin" w:fldLock="1"/>
      </w:r>
      <w:r>
        <w:instrText xml:space="preserve"> PAGEREF _Toc90582433 \h </w:instrText>
      </w:r>
      <w:r>
        <w:fldChar w:fldCharType="separate"/>
      </w:r>
      <w:r>
        <w:t>30</w:t>
      </w:r>
      <w:r>
        <w:fldChar w:fldCharType="end"/>
      </w:r>
    </w:p>
    <w:p w14:paraId="77F3966B" w14:textId="4138C28F" w:rsidR="00F3074B" w:rsidRPr="00017192" w:rsidRDefault="00F3074B">
      <w:pPr>
        <w:pStyle w:val="TOC5"/>
        <w:rPr>
          <w:rFonts w:ascii="Calibri" w:hAnsi="Calibri"/>
          <w:sz w:val="22"/>
          <w:szCs w:val="22"/>
          <w:lang w:eastAsia="en-GB"/>
        </w:rPr>
      </w:pPr>
      <w:r>
        <w:t>6.2.3.2.2</w:t>
      </w:r>
      <w:r w:rsidRPr="00017192">
        <w:rPr>
          <w:rFonts w:ascii="Calibri" w:hAnsi="Calibri"/>
          <w:sz w:val="22"/>
          <w:szCs w:val="22"/>
          <w:lang w:eastAsia="en-GB"/>
        </w:rPr>
        <w:tab/>
      </w:r>
      <w:r>
        <w:t>Resource Definition</w:t>
      </w:r>
      <w:r>
        <w:tab/>
      </w:r>
      <w:r>
        <w:fldChar w:fldCharType="begin" w:fldLock="1"/>
      </w:r>
      <w:r>
        <w:instrText xml:space="preserve"> PAGEREF _Toc90582434 \h </w:instrText>
      </w:r>
      <w:r>
        <w:fldChar w:fldCharType="separate"/>
      </w:r>
      <w:r>
        <w:t>30</w:t>
      </w:r>
      <w:r>
        <w:fldChar w:fldCharType="end"/>
      </w:r>
    </w:p>
    <w:p w14:paraId="56DE717E" w14:textId="6E410AD5" w:rsidR="00F3074B" w:rsidRPr="00017192" w:rsidRDefault="00F3074B">
      <w:pPr>
        <w:pStyle w:val="TOC5"/>
        <w:rPr>
          <w:rFonts w:ascii="Calibri" w:hAnsi="Calibri"/>
          <w:sz w:val="22"/>
          <w:szCs w:val="22"/>
          <w:lang w:eastAsia="en-GB"/>
        </w:rPr>
      </w:pPr>
      <w:r>
        <w:t>6.2.3.2.3</w:t>
      </w:r>
      <w:r w:rsidRPr="00017192">
        <w:rPr>
          <w:rFonts w:ascii="Calibri" w:hAnsi="Calibri"/>
          <w:sz w:val="22"/>
          <w:szCs w:val="22"/>
          <w:lang w:eastAsia="en-GB"/>
        </w:rPr>
        <w:tab/>
      </w:r>
      <w:r>
        <w:t>Resource Standard Methods</w:t>
      </w:r>
      <w:r>
        <w:tab/>
      </w:r>
      <w:r>
        <w:fldChar w:fldCharType="begin" w:fldLock="1"/>
      </w:r>
      <w:r>
        <w:instrText xml:space="preserve"> PAGEREF _Toc90582435 \h </w:instrText>
      </w:r>
      <w:r>
        <w:fldChar w:fldCharType="separate"/>
      </w:r>
      <w:r>
        <w:t>30</w:t>
      </w:r>
      <w:r>
        <w:fldChar w:fldCharType="end"/>
      </w:r>
    </w:p>
    <w:p w14:paraId="2EB4DAE5" w14:textId="4248807B" w:rsidR="00F3074B" w:rsidRPr="00017192" w:rsidRDefault="00F3074B">
      <w:pPr>
        <w:pStyle w:val="TOC6"/>
        <w:rPr>
          <w:rFonts w:ascii="Calibri" w:hAnsi="Calibri"/>
          <w:sz w:val="22"/>
          <w:szCs w:val="22"/>
          <w:lang w:eastAsia="en-GB"/>
        </w:rPr>
      </w:pPr>
      <w:r>
        <w:t>6.2.3.2.3.1</w:t>
      </w:r>
      <w:r w:rsidRPr="00017192">
        <w:rPr>
          <w:rFonts w:ascii="Calibri" w:hAnsi="Calibri"/>
          <w:sz w:val="22"/>
          <w:szCs w:val="22"/>
          <w:lang w:eastAsia="en-GB"/>
        </w:rPr>
        <w:tab/>
      </w:r>
      <w:r>
        <w:t>GET</w:t>
      </w:r>
      <w:r>
        <w:tab/>
      </w:r>
      <w:r>
        <w:fldChar w:fldCharType="begin" w:fldLock="1"/>
      </w:r>
      <w:r>
        <w:instrText xml:space="preserve"> PAGEREF _Toc90582436 \h </w:instrText>
      </w:r>
      <w:r>
        <w:fldChar w:fldCharType="separate"/>
      </w:r>
      <w:r>
        <w:t>30</w:t>
      </w:r>
      <w:r>
        <w:fldChar w:fldCharType="end"/>
      </w:r>
    </w:p>
    <w:p w14:paraId="6B3E6126" w14:textId="2C5F62CD" w:rsidR="00F3074B" w:rsidRPr="00017192" w:rsidRDefault="00F3074B">
      <w:pPr>
        <w:pStyle w:val="TOC3"/>
        <w:rPr>
          <w:rFonts w:ascii="Calibri" w:hAnsi="Calibri"/>
          <w:sz w:val="22"/>
          <w:szCs w:val="22"/>
          <w:lang w:eastAsia="en-GB"/>
        </w:rPr>
      </w:pPr>
      <w:r>
        <w:t>6.2.4</w:t>
      </w:r>
      <w:r w:rsidRPr="00017192">
        <w:rPr>
          <w:rFonts w:ascii="Calibri" w:hAnsi="Calibri"/>
          <w:sz w:val="22"/>
          <w:szCs w:val="22"/>
          <w:lang w:eastAsia="en-GB"/>
        </w:rPr>
        <w:tab/>
      </w:r>
      <w:r>
        <w:t>Custom Operations without associated resources</w:t>
      </w:r>
      <w:r>
        <w:tab/>
      </w:r>
      <w:r>
        <w:fldChar w:fldCharType="begin" w:fldLock="1"/>
      </w:r>
      <w:r>
        <w:instrText xml:space="preserve"> PAGEREF _Toc90582437 \h </w:instrText>
      </w:r>
      <w:r>
        <w:fldChar w:fldCharType="separate"/>
      </w:r>
      <w:r>
        <w:t>31</w:t>
      </w:r>
      <w:r>
        <w:fldChar w:fldCharType="end"/>
      </w:r>
    </w:p>
    <w:p w14:paraId="5321E677" w14:textId="6D97643A" w:rsidR="00F3074B" w:rsidRPr="00017192" w:rsidRDefault="00F3074B">
      <w:pPr>
        <w:pStyle w:val="TOC3"/>
        <w:rPr>
          <w:rFonts w:ascii="Calibri" w:hAnsi="Calibri"/>
          <w:sz w:val="22"/>
          <w:szCs w:val="22"/>
          <w:lang w:eastAsia="en-GB"/>
        </w:rPr>
      </w:pPr>
      <w:r>
        <w:t>6.2.5</w:t>
      </w:r>
      <w:r w:rsidRPr="00017192">
        <w:rPr>
          <w:rFonts w:ascii="Calibri" w:hAnsi="Calibri"/>
          <w:sz w:val="22"/>
          <w:szCs w:val="22"/>
          <w:lang w:eastAsia="en-GB"/>
        </w:rPr>
        <w:tab/>
      </w:r>
      <w:r>
        <w:t>Notifications</w:t>
      </w:r>
      <w:r>
        <w:tab/>
      </w:r>
      <w:r>
        <w:fldChar w:fldCharType="begin" w:fldLock="1"/>
      </w:r>
      <w:r>
        <w:instrText xml:space="preserve"> PAGEREF _Toc90582438 \h </w:instrText>
      </w:r>
      <w:r>
        <w:fldChar w:fldCharType="separate"/>
      </w:r>
      <w:r>
        <w:t>31</w:t>
      </w:r>
      <w:r>
        <w:fldChar w:fldCharType="end"/>
      </w:r>
    </w:p>
    <w:p w14:paraId="56934037" w14:textId="6857D861" w:rsidR="00F3074B" w:rsidRPr="00017192" w:rsidRDefault="00F3074B">
      <w:pPr>
        <w:pStyle w:val="TOC3"/>
        <w:rPr>
          <w:rFonts w:ascii="Calibri" w:hAnsi="Calibri"/>
          <w:sz w:val="22"/>
          <w:szCs w:val="22"/>
          <w:lang w:eastAsia="en-GB"/>
        </w:rPr>
      </w:pPr>
      <w:r>
        <w:t>6.2.6</w:t>
      </w:r>
      <w:r w:rsidRPr="00017192">
        <w:rPr>
          <w:rFonts w:ascii="Calibri" w:hAnsi="Calibri"/>
          <w:sz w:val="22"/>
          <w:szCs w:val="22"/>
          <w:lang w:eastAsia="en-GB"/>
        </w:rPr>
        <w:tab/>
      </w:r>
      <w:r>
        <w:t>Data Model</w:t>
      </w:r>
      <w:r>
        <w:tab/>
      </w:r>
      <w:r>
        <w:fldChar w:fldCharType="begin" w:fldLock="1"/>
      </w:r>
      <w:r>
        <w:instrText xml:space="preserve"> PAGEREF _Toc90582439 \h </w:instrText>
      </w:r>
      <w:r>
        <w:fldChar w:fldCharType="separate"/>
      </w:r>
      <w:r>
        <w:t>31</w:t>
      </w:r>
      <w:r>
        <w:fldChar w:fldCharType="end"/>
      </w:r>
    </w:p>
    <w:p w14:paraId="6A1367C7" w14:textId="36D596FF" w:rsidR="00F3074B" w:rsidRPr="00017192" w:rsidRDefault="00F3074B">
      <w:pPr>
        <w:pStyle w:val="TOC4"/>
        <w:rPr>
          <w:rFonts w:ascii="Calibri" w:hAnsi="Calibri"/>
          <w:sz w:val="22"/>
          <w:szCs w:val="22"/>
          <w:lang w:eastAsia="en-GB"/>
        </w:rPr>
      </w:pPr>
      <w:r>
        <w:t>6.2.6.1</w:t>
      </w:r>
      <w:r w:rsidRPr="00017192">
        <w:rPr>
          <w:rFonts w:ascii="Calibri" w:hAnsi="Calibri"/>
          <w:sz w:val="22"/>
          <w:szCs w:val="22"/>
          <w:lang w:eastAsia="en-GB"/>
        </w:rPr>
        <w:tab/>
      </w:r>
      <w:r>
        <w:t>General</w:t>
      </w:r>
      <w:r>
        <w:tab/>
      </w:r>
      <w:r>
        <w:fldChar w:fldCharType="begin" w:fldLock="1"/>
      </w:r>
      <w:r>
        <w:instrText xml:space="preserve"> PAGEREF _Toc90582440 \h </w:instrText>
      </w:r>
      <w:r>
        <w:fldChar w:fldCharType="separate"/>
      </w:r>
      <w:r>
        <w:t>31</w:t>
      </w:r>
      <w:r>
        <w:fldChar w:fldCharType="end"/>
      </w:r>
    </w:p>
    <w:p w14:paraId="0581296B" w14:textId="7B75C287" w:rsidR="00F3074B" w:rsidRPr="00017192" w:rsidRDefault="00F3074B">
      <w:pPr>
        <w:pStyle w:val="TOC4"/>
        <w:rPr>
          <w:rFonts w:ascii="Calibri" w:hAnsi="Calibri"/>
          <w:sz w:val="22"/>
          <w:szCs w:val="22"/>
          <w:lang w:eastAsia="en-GB"/>
        </w:rPr>
      </w:pPr>
      <w:r>
        <w:t>6.2.6.2</w:t>
      </w:r>
      <w:r w:rsidRPr="00017192">
        <w:rPr>
          <w:rFonts w:ascii="Calibri" w:hAnsi="Calibri"/>
          <w:sz w:val="22"/>
          <w:szCs w:val="22"/>
          <w:lang w:eastAsia="en-GB"/>
        </w:rPr>
        <w:tab/>
      </w:r>
      <w:r>
        <w:t>Structured data types</w:t>
      </w:r>
      <w:r>
        <w:tab/>
      </w:r>
      <w:r>
        <w:fldChar w:fldCharType="begin" w:fldLock="1"/>
      </w:r>
      <w:r>
        <w:instrText xml:space="preserve"> PAGEREF _Toc90582441 \h </w:instrText>
      </w:r>
      <w:r>
        <w:fldChar w:fldCharType="separate"/>
      </w:r>
      <w:r>
        <w:t>32</w:t>
      </w:r>
      <w:r>
        <w:fldChar w:fldCharType="end"/>
      </w:r>
    </w:p>
    <w:p w14:paraId="471EA578" w14:textId="7B7F2EBC" w:rsidR="00F3074B" w:rsidRPr="00017192" w:rsidRDefault="00F3074B">
      <w:pPr>
        <w:pStyle w:val="TOC5"/>
        <w:rPr>
          <w:rFonts w:ascii="Calibri" w:hAnsi="Calibri"/>
          <w:sz w:val="22"/>
          <w:szCs w:val="22"/>
          <w:lang w:eastAsia="en-GB"/>
        </w:rPr>
      </w:pPr>
      <w:r>
        <w:t>6.2.6.2.1</w:t>
      </w:r>
      <w:r w:rsidRPr="00017192">
        <w:rPr>
          <w:rFonts w:ascii="Calibri" w:hAnsi="Calibri"/>
          <w:sz w:val="22"/>
          <w:szCs w:val="22"/>
          <w:lang w:eastAsia="en-GB"/>
        </w:rPr>
        <w:tab/>
      </w:r>
      <w:r>
        <w:t>Introduction</w:t>
      </w:r>
      <w:r>
        <w:tab/>
      </w:r>
      <w:r>
        <w:fldChar w:fldCharType="begin" w:fldLock="1"/>
      </w:r>
      <w:r>
        <w:instrText xml:space="preserve"> PAGEREF _Toc90582442 \h </w:instrText>
      </w:r>
      <w:r>
        <w:fldChar w:fldCharType="separate"/>
      </w:r>
      <w:r>
        <w:t>32</w:t>
      </w:r>
      <w:r>
        <w:fldChar w:fldCharType="end"/>
      </w:r>
    </w:p>
    <w:p w14:paraId="7DBEBDE3" w14:textId="2546C3E0" w:rsidR="00F3074B" w:rsidRPr="00017192" w:rsidRDefault="00F3074B">
      <w:pPr>
        <w:pStyle w:val="TOC5"/>
        <w:rPr>
          <w:rFonts w:ascii="Calibri" w:hAnsi="Calibri"/>
          <w:sz w:val="22"/>
          <w:szCs w:val="22"/>
          <w:lang w:eastAsia="en-GB"/>
        </w:rPr>
      </w:pPr>
      <w:r>
        <w:t>6.2.6.2.2</w:t>
      </w:r>
      <w:r w:rsidRPr="00017192">
        <w:rPr>
          <w:rFonts w:ascii="Calibri" w:hAnsi="Calibri"/>
          <w:sz w:val="22"/>
          <w:szCs w:val="22"/>
          <w:lang w:eastAsia="en-GB"/>
        </w:rPr>
        <w:tab/>
      </w:r>
      <w:r>
        <w:t>Type: NfGroupIdMapResult</w:t>
      </w:r>
      <w:r>
        <w:tab/>
      </w:r>
      <w:r>
        <w:fldChar w:fldCharType="begin" w:fldLock="1"/>
      </w:r>
      <w:r>
        <w:instrText xml:space="preserve"> PAGEREF _Toc90582443 \h </w:instrText>
      </w:r>
      <w:r>
        <w:fldChar w:fldCharType="separate"/>
      </w:r>
      <w:r>
        <w:t>32</w:t>
      </w:r>
      <w:r>
        <w:fldChar w:fldCharType="end"/>
      </w:r>
    </w:p>
    <w:p w14:paraId="1987B0BE" w14:textId="4BD1A082" w:rsidR="00F3074B" w:rsidRPr="00017192" w:rsidRDefault="00F3074B">
      <w:pPr>
        <w:pStyle w:val="TOC4"/>
        <w:rPr>
          <w:rFonts w:ascii="Calibri" w:hAnsi="Calibri"/>
          <w:sz w:val="22"/>
          <w:szCs w:val="22"/>
          <w:lang w:eastAsia="en-GB"/>
        </w:rPr>
      </w:pPr>
      <w:r>
        <w:t>6.2.6.3</w:t>
      </w:r>
      <w:r w:rsidRPr="00017192">
        <w:rPr>
          <w:rFonts w:ascii="Calibri" w:hAnsi="Calibri"/>
          <w:sz w:val="22"/>
          <w:szCs w:val="22"/>
          <w:lang w:eastAsia="en-GB"/>
        </w:rPr>
        <w:tab/>
      </w:r>
      <w:r>
        <w:t>Simple data types and enumerations</w:t>
      </w:r>
      <w:r>
        <w:tab/>
      </w:r>
      <w:r>
        <w:fldChar w:fldCharType="begin" w:fldLock="1"/>
      </w:r>
      <w:r>
        <w:instrText xml:space="preserve"> PAGEREF _Toc90582444 \h </w:instrText>
      </w:r>
      <w:r>
        <w:fldChar w:fldCharType="separate"/>
      </w:r>
      <w:r>
        <w:t>32</w:t>
      </w:r>
      <w:r>
        <w:fldChar w:fldCharType="end"/>
      </w:r>
    </w:p>
    <w:p w14:paraId="0594257F" w14:textId="286F3887" w:rsidR="00F3074B" w:rsidRPr="00017192" w:rsidRDefault="00F3074B">
      <w:pPr>
        <w:pStyle w:val="TOC5"/>
        <w:rPr>
          <w:rFonts w:ascii="Calibri" w:hAnsi="Calibri"/>
          <w:sz w:val="22"/>
          <w:szCs w:val="22"/>
          <w:lang w:eastAsia="en-GB"/>
        </w:rPr>
      </w:pPr>
      <w:r>
        <w:t>6.2.6.3.1</w:t>
      </w:r>
      <w:r w:rsidRPr="00017192">
        <w:rPr>
          <w:rFonts w:ascii="Calibri" w:hAnsi="Calibri"/>
          <w:sz w:val="22"/>
          <w:szCs w:val="22"/>
          <w:lang w:eastAsia="en-GB"/>
        </w:rPr>
        <w:tab/>
      </w:r>
      <w:r>
        <w:t>Introduction</w:t>
      </w:r>
      <w:r>
        <w:tab/>
      </w:r>
      <w:r>
        <w:fldChar w:fldCharType="begin" w:fldLock="1"/>
      </w:r>
      <w:r>
        <w:instrText xml:space="preserve"> PAGEREF _Toc90582445 \h </w:instrText>
      </w:r>
      <w:r>
        <w:fldChar w:fldCharType="separate"/>
      </w:r>
      <w:r>
        <w:t>32</w:t>
      </w:r>
      <w:r>
        <w:fldChar w:fldCharType="end"/>
      </w:r>
    </w:p>
    <w:p w14:paraId="1F6F1CA8" w14:textId="2AA93CC2" w:rsidR="00F3074B" w:rsidRPr="00017192" w:rsidRDefault="00F3074B">
      <w:pPr>
        <w:pStyle w:val="TOC5"/>
        <w:rPr>
          <w:rFonts w:ascii="Calibri" w:hAnsi="Calibri"/>
          <w:sz w:val="22"/>
          <w:szCs w:val="22"/>
          <w:lang w:eastAsia="en-GB"/>
        </w:rPr>
      </w:pPr>
      <w:r>
        <w:t>6.2.6.3.2</w:t>
      </w:r>
      <w:r w:rsidRPr="00017192">
        <w:rPr>
          <w:rFonts w:ascii="Calibri" w:hAnsi="Calibri"/>
          <w:sz w:val="22"/>
          <w:szCs w:val="22"/>
          <w:lang w:eastAsia="en-GB"/>
        </w:rPr>
        <w:tab/>
      </w:r>
      <w:r>
        <w:t>Simple data types</w:t>
      </w:r>
      <w:r>
        <w:tab/>
      </w:r>
      <w:r>
        <w:fldChar w:fldCharType="begin" w:fldLock="1"/>
      </w:r>
      <w:r>
        <w:instrText xml:space="preserve"> PAGEREF _Toc90582446 \h </w:instrText>
      </w:r>
      <w:r>
        <w:fldChar w:fldCharType="separate"/>
      </w:r>
      <w:r>
        <w:t>32</w:t>
      </w:r>
      <w:r>
        <w:fldChar w:fldCharType="end"/>
      </w:r>
    </w:p>
    <w:p w14:paraId="04AB1042" w14:textId="242426E8" w:rsidR="00F3074B" w:rsidRPr="00017192" w:rsidRDefault="00F3074B">
      <w:pPr>
        <w:pStyle w:val="TOC3"/>
        <w:rPr>
          <w:rFonts w:ascii="Calibri" w:hAnsi="Calibri"/>
          <w:sz w:val="22"/>
          <w:szCs w:val="22"/>
          <w:lang w:eastAsia="en-GB"/>
        </w:rPr>
      </w:pPr>
      <w:r>
        <w:t>6.2.7</w:t>
      </w:r>
      <w:r w:rsidRPr="00017192">
        <w:rPr>
          <w:rFonts w:ascii="Calibri" w:hAnsi="Calibri"/>
          <w:sz w:val="22"/>
          <w:szCs w:val="22"/>
          <w:lang w:eastAsia="en-GB"/>
        </w:rPr>
        <w:tab/>
      </w:r>
      <w:r>
        <w:t>Error Handling</w:t>
      </w:r>
      <w:r>
        <w:tab/>
      </w:r>
      <w:r>
        <w:fldChar w:fldCharType="begin" w:fldLock="1"/>
      </w:r>
      <w:r>
        <w:instrText xml:space="preserve"> PAGEREF _Toc90582447 \h </w:instrText>
      </w:r>
      <w:r>
        <w:fldChar w:fldCharType="separate"/>
      </w:r>
      <w:r>
        <w:t>32</w:t>
      </w:r>
      <w:r>
        <w:fldChar w:fldCharType="end"/>
      </w:r>
    </w:p>
    <w:p w14:paraId="319B626F" w14:textId="49069DA6" w:rsidR="00F3074B" w:rsidRPr="00017192" w:rsidRDefault="00F3074B">
      <w:pPr>
        <w:pStyle w:val="TOC4"/>
        <w:rPr>
          <w:rFonts w:ascii="Calibri" w:hAnsi="Calibri"/>
          <w:sz w:val="22"/>
          <w:szCs w:val="22"/>
          <w:lang w:eastAsia="en-GB"/>
        </w:rPr>
      </w:pPr>
      <w:r>
        <w:t>6.2.7.1</w:t>
      </w:r>
      <w:r w:rsidRPr="00017192">
        <w:rPr>
          <w:rFonts w:ascii="Calibri" w:hAnsi="Calibri"/>
          <w:sz w:val="22"/>
          <w:szCs w:val="22"/>
          <w:lang w:eastAsia="en-GB"/>
        </w:rPr>
        <w:tab/>
      </w:r>
      <w:r>
        <w:t>General</w:t>
      </w:r>
      <w:r>
        <w:tab/>
      </w:r>
      <w:r>
        <w:fldChar w:fldCharType="begin" w:fldLock="1"/>
      </w:r>
      <w:r>
        <w:instrText xml:space="preserve"> PAGEREF _Toc90582448 \h </w:instrText>
      </w:r>
      <w:r>
        <w:fldChar w:fldCharType="separate"/>
      </w:r>
      <w:r>
        <w:t>32</w:t>
      </w:r>
      <w:r>
        <w:fldChar w:fldCharType="end"/>
      </w:r>
    </w:p>
    <w:p w14:paraId="311C077B" w14:textId="771023EB" w:rsidR="00F3074B" w:rsidRPr="00017192" w:rsidRDefault="00F3074B">
      <w:pPr>
        <w:pStyle w:val="TOC4"/>
        <w:rPr>
          <w:rFonts w:ascii="Calibri" w:hAnsi="Calibri"/>
          <w:sz w:val="22"/>
          <w:szCs w:val="22"/>
          <w:lang w:eastAsia="en-GB"/>
        </w:rPr>
      </w:pPr>
      <w:r>
        <w:lastRenderedPageBreak/>
        <w:t>6.2.7.2</w:t>
      </w:r>
      <w:r w:rsidRPr="00017192">
        <w:rPr>
          <w:rFonts w:ascii="Calibri" w:hAnsi="Calibri"/>
          <w:sz w:val="22"/>
          <w:szCs w:val="22"/>
          <w:lang w:eastAsia="en-GB"/>
        </w:rPr>
        <w:tab/>
      </w:r>
      <w:r>
        <w:t>Protocol Errors</w:t>
      </w:r>
      <w:r>
        <w:tab/>
      </w:r>
      <w:r>
        <w:fldChar w:fldCharType="begin" w:fldLock="1"/>
      </w:r>
      <w:r>
        <w:instrText xml:space="preserve"> PAGEREF _Toc90582449 \h </w:instrText>
      </w:r>
      <w:r>
        <w:fldChar w:fldCharType="separate"/>
      </w:r>
      <w:r>
        <w:t>32</w:t>
      </w:r>
      <w:r>
        <w:fldChar w:fldCharType="end"/>
      </w:r>
    </w:p>
    <w:p w14:paraId="1B57B448" w14:textId="6B7F9FFE" w:rsidR="00F3074B" w:rsidRPr="00017192" w:rsidRDefault="00F3074B">
      <w:pPr>
        <w:pStyle w:val="TOC4"/>
        <w:rPr>
          <w:rFonts w:ascii="Calibri" w:hAnsi="Calibri"/>
          <w:sz w:val="22"/>
          <w:szCs w:val="22"/>
          <w:lang w:eastAsia="en-GB"/>
        </w:rPr>
      </w:pPr>
      <w:r>
        <w:t>6.2.7.3</w:t>
      </w:r>
      <w:r w:rsidRPr="00017192">
        <w:rPr>
          <w:rFonts w:ascii="Calibri" w:hAnsi="Calibri"/>
          <w:sz w:val="22"/>
          <w:szCs w:val="22"/>
          <w:lang w:eastAsia="en-GB"/>
        </w:rPr>
        <w:tab/>
      </w:r>
      <w:r>
        <w:t>Application Errors</w:t>
      </w:r>
      <w:r>
        <w:tab/>
      </w:r>
      <w:r>
        <w:fldChar w:fldCharType="begin" w:fldLock="1"/>
      </w:r>
      <w:r>
        <w:instrText xml:space="preserve"> PAGEREF _Toc90582450 \h </w:instrText>
      </w:r>
      <w:r>
        <w:fldChar w:fldCharType="separate"/>
      </w:r>
      <w:r>
        <w:t>32</w:t>
      </w:r>
      <w:r>
        <w:fldChar w:fldCharType="end"/>
      </w:r>
    </w:p>
    <w:p w14:paraId="0EABE349" w14:textId="3CBACAB8" w:rsidR="00F3074B" w:rsidRPr="00017192" w:rsidRDefault="00F3074B">
      <w:pPr>
        <w:pStyle w:val="TOC3"/>
        <w:rPr>
          <w:rFonts w:ascii="Calibri" w:hAnsi="Calibri"/>
          <w:sz w:val="22"/>
          <w:szCs w:val="22"/>
          <w:lang w:eastAsia="en-GB"/>
        </w:rPr>
      </w:pPr>
      <w:r>
        <w:t>6.2.8</w:t>
      </w:r>
      <w:r w:rsidRPr="00017192">
        <w:rPr>
          <w:rFonts w:ascii="Calibri" w:hAnsi="Calibri"/>
          <w:sz w:val="22"/>
          <w:szCs w:val="22"/>
          <w:lang w:eastAsia="en-GB"/>
        </w:rPr>
        <w:tab/>
      </w:r>
      <w:r>
        <w:t>Security</w:t>
      </w:r>
      <w:r>
        <w:tab/>
      </w:r>
      <w:r>
        <w:fldChar w:fldCharType="begin" w:fldLock="1"/>
      </w:r>
      <w:r>
        <w:instrText xml:space="preserve"> PAGEREF _Toc90582451 \h </w:instrText>
      </w:r>
      <w:r>
        <w:fldChar w:fldCharType="separate"/>
      </w:r>
      <w:r>
        <w:t>33</w:t>
      </w:r>
      <w:r>
        <w:fldChar w:fldCharType="end"/>
      </w:r>
    </w:p>
    <w:p w14:paraId="733B12AD" w14:textId="4961382D" w:rsidR="00F3074B" w:rsidRPr="00017192" w:rsidRDefault="00F3074B">
      <w:pPr>
        <w:pStyle w:val="TOC3"/>
        <w:rPr>
          <w:rFonts w:ascii="Calibri" w:hAnsi="Calibri"/>
          <w:sz w:val="22"/>
          <w:szCs w:val="22"/>
          <w:lang w:eastAsia="en-GB"/>
        </w:rPr>
      </w:pPr>
      <w:r>
        <w:t>6.2.9</w:t>
      </w:r>
      <w:r w:rsidRPr="00017192">
        <w:rPr>
          <w:rFonts w:ascii="Calibri" w:hAnsi="Calibri"/>
          <w:sz w:val="22"/>
          <w:szCs w:val="22"/>
          <w:lang w:eastAsia="en-GB"/>
        </w:rPr>
        <w:tab/>
      </w:r>
      <w:r>
        <w:t>Feature Negotiation</w:t>
      </w:r>
      <w:r>
        <w:tab/>
      </w:r>
      <w:r>
        <w:fldChar w:fldCharType="begin" w:fldLock="1"/>
      </w:r>
      <w:r>
        <w:instrText xml:space="preserve"> PAGEREF _Toc90582452 \h </w:instrText>
      </w:r>
      <w:r>
        <w:fldChar w:fldCharType="separate"/>
      </w:r>
      <w:r>
        <w:t>33</w:t>
      </w:r>
      <w:r>
        <w:fldChar w:fldCharType="end"/>
      </w:r>
    </w:p>
    <w:p w14:paraId="3C4868AA" w14:textId="348F1E76" w:rsidR="00F3074B" w:rsidRPr="00017192" w:rsidRDefault="00F3074B" w:rsidP="00F3074B">
      <w:pPr>
        <w:pStyle w:val="TOC8"/>
        <w:rPr>
          <w:rFonts w:ascii="Calibri" w:hAnsi="Calibri"/>
          <w:b w:val="0"/>
          <w:szCs w:val="22"/>
          <w:lang w:eastAsia="en-GB"/>
        </w:rPr>
      </w:pPr>
      <w:r>
        <w:t>Annex A (normative):</w:t>
      </w:r>
      <w:r>
        <w:tab/>
        <w:t>OpenAPI specification</w:t>
      </w:r>
      <w:r>
        <w:tab/>
      </w:r>
      <w:r>
        <w:fldChar w:fldCharType="begin" w:fldLock="1"/>
      </w:r>
      <w:r>
        <w:instrText xml:space="preserve"> PAGEREF _Toc90582453 \h </w:instrText>
      </w:r>
      <w:r>
        <w:fldChar w:fldCharType="separate"/>
      </w:r>
      <w:r>
        <w:t>34</w:t>
      </w:r>
      <w:r>
        <w:fldChar w:fldCharType="end"/>
      </w:r>
    </w:p>
    <w:p w14:paraId="40E4184D" w14:textId="1A547C7E" w:rsidR="00F3074B" w:rsidRPr="00017192" w:rsidRDefault="00F3074B">
      <w:pPr>
        <w:pStyle w:val="TOC2"/>
        <w:rPr>
          <w:rFonts w:ascii="Calibri" w:hAnsi="Calibri"/>
          <w:sz w:val="22"/>
          <w:szCs w:val="22"/>
          <w:lang w:eastAsia="en-GB"/>
        </w:rPr>
      </w:pPr>
      <w:r>
        <w:t>A.1</w:t>
      </w:r>
      <w:r w:rsidRPr="00017192">
        <w:rPr>
          <w:rFonts w:ascii="Calibri" w:hAnsi="Calibri"/>
          <w:sz w:val="22"/>
          <w:szCs w:val="22"/>
          <w:lang w:eastAsia="en-GB"/>
        </w:rPr>
        <w:tab/>
      </w:r>
      <w:r>
        <w:t>General</w:t>
      </w:r>
      <w:r>
        <w:tab/>
      </w:r>
      <w:r>
        <w:fldChar w:fldCharType="begin" w:fldLock="1"/>
      </w:r>
      <w:r>
        <w:instrText xml:space="preserve"> PAGEREF _Toc90582454 \h </w:instrText>
      </w:r>
      <w:r>
        <w:fldChar w:fldCharType="separate"/>
      </w:r>
      <w:r>
        <w:t>34</w:t>
      </w:r>
      <w:r>
        <w:fldChar w:fldCharType="end"/>
      </w:r>
    </w:p>
    <w:p w14:paraId="098513F3" w14:textId="4005649D" w:rsidR="00F3074B" w:rsidRPr="00017192" w:rsidRDefault="00F3074B">
      <w:pPr>
        <w:pStyle w:val="TOC2"/>
        <w:rPr>
          <w:rFonts w:ascii="Calibri" w:hAnsi="Calibri"/>
          <w:sz w:val="22"/>
          <w:szCs w:val="22"/>
          <w:lang w:eastAsia="en-GB"/>
        </w:rPr>
      </w:pPr>
      <w:r>
        <w:t>A.2</w:t>
      </w:r>
      <w:r w:rsidRPr="00017192">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_Toc90582455 \h </w:instrText>
      </w:r>
      <w:r>
        <w:fldChar w:fldCharType="separate"/>
      </w:r>
      <w:r>
        <w:t>34</w:t>
      </w:r>
      <w:r>
        <w:fldChar w:fldCharType="end"/>
      </w:r>
    </w:p>
    <w:p w14:paraId="515AF9D0" w14:textId="1A74FA1E" w:rsidR="00F3074B" w:rsidRPr="00017192" w:rsidRDefault="00F3074B">
      <w:pPr>
        <w:pStyle w:val="TOC2"/>
        <w:rPr>
          <w:rFonts w:ascii="Calibri" w:hAnsi="Calibri"/>
          <w:sz w:val="22"/>
          <w:szCs w:val="22"/>
          <w:lang w:eastAsia="en-GB"/>
        </w:rPr>
      </w:pPr>
      <w:r>
        <w:t>A.3</w:t>
      </w:r>
      <w:r w:rsidRPr="00017192">
        <w:rPr>
          <w:rFonts w:ascii="Calibri" w:hAnsi="Calibri"/>
          <w:sz w:val="22"/>
          <w:szCs w:val="22"/>
          <w:lang w:eastAsia="en-GB"/>
        </w:rPr>
        <w:tab/>
      </w:r>
      <w:r>
        <w:t>Nud</w:t>
      </w:r>
      <w:r>
        <w:rPr>
          <w:lang w:eastAsia="zh-CN"/>
        </w:rPr>
        <w:t>r</w:t>
      </w:r>
      <w:r>
        <w:t>_GroupIDmap API</w:t>
      </w:r>
      <w:r>
        <w:tab/>
      </w:r>
      <w:r>
        <w:fldChar w:fldCharType="begin" w:fldLock="1"/>
      </w:r>
      <w:r>
        <w:instrText xml:space="preserve"> PAGEREF _Toc90582456 \h </w:instrText>
      </w:r>
      <w:r>
        <w:fldChar w:fldCharType="separate"/>
      </w:r>
      <w:r>
        <w:t>38</w:t>
      </w:r>
      <w:r>
        <w:fldChar w:fldCharType="end"/>
      </w:r>
    </w:p>
    <w:p w14:paraId="2A2E84AB" w14:textId="4BFF926B" w:rsidR="00F3074B" w:rsidRPr="00017192" w:rsidRDefault="00F3074B" w:rsidP="00F3074B">
      <w:pPr>
        <w:pStyle w:val="TOC8"/>
        <w:rPr>
          <w:rFonts w:ascii="Calibri" w:hAnsi="Calibri"/>
          <w:b w:val="0"/>
          <w:szCs w:val="22"/>
          <w:lang w:eastAsia="en-GB"/>
        </w:rPr>
      </w:pPr>
      <w:r>
        <w:t>Annex B (informative):</w:t>
      </w:r>
      <w:r>
        <w:tab/>
        <w:t>Change history</w:t>
      </w:r>
      <w:r>
        <w:tab/>
      </w:r>
      <w:r>
        <w:fldChar w:fldCharType="begin" w:fldLock="1"/>
      </w:r>
      <w:r>
        <w:instrText xml:space="preserve"> PAGEREF _Toc90582457 \h </w:instrText>
      </w:r>
      <w:r>
        <w:fldChar w:fldCharType="separate"/>
      </w:r>
      <w:r>
        <w:t>40</w:t>
      </w:r>
      <w:r>
        <w:fldChar w:fldCharType="end"/>
      </w:r>
    </w:p>
    <w:p w14:paraId="0B9E3498" w14:textId="55A4615F" w:rsidR="00080512" w:rsidRPr="004D3578" w:rsidRDefault="004D3578">
      <w:r w:rsidRPr="004D3578">
        <w:rPr>
          <w:noProof/>
          <w:sz w:val="22"/>
        </w:rPr>
        <w:fldChar w:fldCharType="end"/>
      </w:r>
    </w:p>
    <w:p w14:paraId="03993004" w14:textId="3587C825" w:rsidR="00080512" w:rsidRPr="003133A5" w:rsidRDefault="00080512" w:rsidP="00F3074B">
      <w:pPr>
        <w:pStyle w:val="Heading1"/>
      </w:pPr>
      <w:r w:rsidRPr="004D3578">
        <w:br w:type="page"/>
      </w:r>
      <w:bookmarkStart w:id="10" w:name="foreword"/>
      <w:bookmarkStart w:id="11" w:name="_Toc90582334"/>
      <w:bookmarkEnd w:id="10"/>
      <w:r w:rsidRPr="004D3578">
        <w:lastRenderedPageBreak/>
        <w:t>Fore</w:t>
      </w:r>
      <w:r w:rsidRPr="003133A5">
        <w:t>word</w:t>
      </w:r>
      <w:bookmarkEnd w:id="11"/>
    </w:p>
    <w:p w14:paraId="2511FBFA" w14:textId="31EE2292" w:rsidR="00080512" w:rsidRPr="004D3578" w:rsidRDefault="00080512">
      <w:r w:rsidRPr="003133A5">
        <w:t xml:space="preserve">This Technical </w:t>
      </w:r>
      <w:bookmarkStart w:id="12" w:name="spectype3"/>
      <w:r w:rsidRPr="003133A5">
        <w:t>Specification</w:t>
      </w:r>
      <w:bookmarkEnd w:id="12"/>
      <w:r w:rsidRPr="003133A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4BF7AE" w:rsidR="008C384C" w:rsidRDefault="008C384C" w:rsidP="00774DA4">
      <w:pPr>
        <w:pStyle w:val="EX"/>
      </w:pPr>
      <w:r w:rsidRPr="008C384C">
        <w:rPr>
          <w:b/>
        </w:rPr>
        <w:t>shall</w:t>
      </w:r>
      <w:r w:rsidR="00F3074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7C85701" w:rsidR="008C384C" w:rsidRDefault="008C384C" w:rsidP="00774DA4">
      <w:pPr>
        <w:pStyle w:val="EX"/>
      </w:pPr>
      <w:r w:rsidRPr="008C384C">
        <w:rPr>
          <w:b/>
        </w:rPr>
        <w:t>should</w:t>
      </w:r>
      <w:r w:rsidR="00F3074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7528E39" w:rsidR="008C384C" w:rsidRDefault="008C384C" w:rsidP="00774DA4">
      <w:pPr>
        <w:pStyle w:val="EX"/>
      </w:pPr>
      <w:r w:rsidRPr="00774DA4">
        <w:rPr>
          <w:b/>
        </w:rPr>
        <w:t>may</w:t>
      </w:r>
      <w:r w:rsidR="00F3074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224AD05" w:rsidR="008C384C" w:rsidRDefault="008C384C" w:rsidP="00774DA4">
      <w:pPr>
        <w:pStyle w:val="EX"/>
      </w:pPr>
      <w:r w:rsidRPr="00774DA4">
        <w:rPr>
          <w:b/>
        </w:rPr>
        <w:t>can</w:t>
      </w:r>
      <w:r w:rsidR="00F3074B">
        <w:tab/>
      </w:r>
      <w:r>
        <w:t>indicates</w:t>
      </w:r>
      <w:r w:rsidR="00774DA4">
        <w:t xml:space="preserve"> that something is possible</w:t>
      </w:r>
    </w:p>
    <w:p w14:paraId="37427640" w14:textId="53AE69A0" w:rsidR="00774DA4" w:rsidRDefault="00774DA4" w:rsidP="00774DA4">
      <w:pPr>
        <w:pStyle w:val="EX"/>
      </w:pPr>
      <w:r w:rsidRPr="00774DA4">
        <w:rPr>
          <w:b/>
        </w:rPr>
        <w:t>cannot</w:t>
      </w:r>
      <w:r w:rsidR="00F3074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CDB7318"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8984780"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F992851" w14:textId="77777777" w:rsidR="003133A5" w:rsidRPr="001F16C3" w:rsidRDefault="003133A5" w:rsidP="00F3074B">
      <w:pPr>
        <w:pStyle w:val="Heading1"/>
      </w:pPr>
      <w:bookmarkStart w:id="13" w:name="introduction"/>
      <w:bookmarkStart w:id="14" w:name="_Toc20120516"/>
      <w:bookmarkStart w:id="15" w:name="_Toc21623394"/>
      <w:bookmarkStart w:id="16" w:name="_Toc27587089"/>
      <w:bookmarkStart w:id="17" w:name="_Toc36459151"/>
      <w:bookmarkStart w:id="18" w:name="_Toc45028398"/>
      <w:bookmarkStart w:id="19" w:name="_Toc51870077"/>
      <w:bookmarkStart w:id="20" w:name="_Toc51870199"/>
      <w:bookmarkStart w:id="21" w:name="_Toc90581953"/>
      <w:bookmarkStart w:id="22" w:name="_Toc90582335"/>
      <w:bookmarkEnd w:id="13"/>
      <w:r w:rsidRPr="001F16C3">
        <w:t>1</w:t>
      </w:r>
      <w:r w:rsidRPr="001F16C3">
        <w:tab/>
        <w:t>Scope</w:t>
      </w:r>
      <w:bookmarkEnd w:id="14"/>
      <w:bookmarkEnd w:id="15"/>
      <w:bookmarkEnd w:id="16"/>
      <w:bookmarkEnd w:id="17"/>
      <w:bookmarkEnd w:id="18"/>
      <w:bookmarkEnd w:id="19"/>
      <w:bookmarkEnd w:id="20"/>
      <w:bookmarkEnd w:id="21"/>
      <w:bookmarkEnd w:id="22"/>
    </w:p>
    <w:p w14:paraId="11AC8950" w14:textId="77777777" w:rsidR="003133A5" w:rsidRPr="001F16C3" w:rsidRDefault="003133A5" w:rsidP="00F3074B">
      <w:pPr>
        <w:rPr>
          <w:lang w:eastAsia="zh-CN"/>
        </w:rPr>
      </w:pPr>
      <w:r w:rsidRPr="00F3074B">
        <w:t xml:space="preserve">The present document specifies the stage 3 protocol and high level data model for the </w:t>
      </w:r>
      <w:proofErr w:type="spellStart"/>
      <w:r w:rsidRPr="00F3074B">
        <w:t>Nudr</w:t>
      </w:r>
      <w:proofErr w:type="spellEnd"/>
      <w:r w:rsidRPr="00F3074B">
        <w:t xml:space="preserve">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231C8C65"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xml:space="preserve">. The stage 2 definition and related procedures for </w:t>
      </w:r>
      <w:proofErr w:type="spellStart"/>
      <w:r>
        <w:rPr>
          <w:lang w:eastAsia="zh-CN"/>
        </w:rPr>
        <w:t>Nudr</w:t>
      </w:r>
      <w:proofErr w:type="spellEnd"/>
      <w:r>
        <w:rPr>
          <w:lang w:eastAsia="zh-CN"/>
        </w:rPr>
        <w:t xml:space="preserve">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1942B95D"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FCDE0E1" w14:textId="77777777" w:rsidR="003133A5" w:rsidRPr="001F16C3" w:rsidRDefault="003133A5" w:rsidP="00F3074B">
      <w:pPr>
        <w:pStyle w:val="Heading1"/>
      </w:pPr>
      <w:bookmarkStart w:id="23" w:name="_Toc20120517"/>
      <w:bookmarkStart w:id="24" w:name="_Toc21623395"/>
      <w:bookmarkStart w:id="25" w:name="_Toc27587090"/>
      <w:bookmarkStart w:id="26" w:name="_Toc36459152"/>
      <w:bookmarkStart w:id="27" w:name="_Toc45028399"/>
      <w:bookmarkStart w:id="28" w:name="_Toc51870078"/>
      <w:bookmarkStart w:id="29" w:name="_Toc51870200"/>
      <w:bookmarkStart w:id="30" w:name="_Toc90581954"/>
      <w:bookmarkStart w:id="31" w:name="_Toc90582336"/>
      <w:r w:rsidRPr="001F16C3">
        <w:t>2</w:t>
      </w:r>
      <w:r w:rsidRPr="001F16C3">
        <w:tab/>
        <w:t>References</w:t>
      </w:r>
      <w:bookmarkEnd w:id="23"/>
      <w:bookmarkEnd w:id="24"/>
      <w:bookmarkEnd w:id="25"/>
      <w:bookmarkEnd w:id="26"/>
      <w:bookmarkEnd w:id="27"/>
      <w:bookmarkEnd w:id="28"/>
      <w:bookmarkEnd w:id="29"/>
      <w:bookmarkEnd w:id="30"/>
      <w:bookmarkEnd w:id="31"/>
    </w:p>
    <w:p w14:paraId="0838E525" w14:textId="77777777" w:rsidR="003133A5" w:rsidRPr="001F16C3" w:rsidRDefault="003133A5" w:rsidP="003133A5">
      <w:r>
        <w:t>The following documents contain provisions which, through reference in this text, constitute provisions of the present document.</w:t>
      </w:r>
    </w:p>
    <w:p w14:paraId="09BB61E9" w14:textId="77777777" w:rsidR="003133A5" w:rsidRDefault="003133A5" w:rsidP="003133A5">
      <w:pPr>
        <w:pStyle w:val="B1"/>
      </w:pPr>
      <w:r>
        <w:t>-</w:t>
      </w:r>
      <w:r>
        <w:tab/>
        <w:t>References are either specific (identified by date of publication, edition number, version number, etc.) or non</w:t>
      </w:r>
      <w:r>
        <w:noBreakHyphen/>
        <w:t>specific.</w:t>
      </w:r>
    </w:p>
    <w:p w14:paraId="74A7D439" w14:textId="77777777" w:rsidR="003133A5" w:rsidRDefault="003133A5" w:rsidP="003133A5">
      <w:pPr>
        <w:pStyle w:val="B1"/>
      </w:pPr>
      <w:r>
        <w:t>-</w:t>
      </w:r>
      <w:r>
        <w:tab/>
        <w:t>For a specific reference, subsequent revisions do not apply.</w:t>
      </w:r>
    </w:p>
    <w:p w14:paraId="658591D4"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386D6C" w14:textId="77777777" w:rsidR="003133A5" w:rsidRDefault="003133A5" w:rsidP="003133A5">
      <w:pPr>
        <w:pStyle w:val="EX"/>
      </w:pPr>
      <w:r>
        <w:t>[1]</w:t>
      </w:r>
      <w:r>
        <w:tab/>
        <w:t>3GPP TR 21.905: "Vocabulary for 3GPP Specifications".</w:t>
      </w:r>
    </w:p>
    <w:p w14:paraId="1FCAA84B"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3CA719D7"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719729B7"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4F283ECD"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55FE18E9"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00E85B4"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182C02D0"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6B74B6C8"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779512F6"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2D054E65"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F9D493D" w14:textId="77777777" w:rsidR="003133A5" w:rsidRDefault="003133A5" w:rsidP="003133A5">
      <w:pPr>
        <w:pStyle w:val="EX"/>
        <w:rPr>
          <w:lang w:eastAsia="zh-CN"/>
        </w:rPr>
      </w:pPr>
      <w:r>
        <w:rPr>
          <w:lang w:eastAsia="zh-CN"/>
        </w:rPr>
        <w:lastRenderedPageBreak/>
        <w:t>[12]</w:t>
      </w:r>
      <w:r>
        <w:rPr>
          <w:lang w:eastAsia="zh-CN"/>
        </w:rPr>
        <w:tab/>
        <w:t>3GPP TS 33.501: "Security architecture and procedures for 5G system".</w:t>
      </w:r>
    </w:p>
    <w:p w14:paraId="100F8D1E"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3FA57737"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49DB3F1D"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7B1115F8"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5984D483" w14:textId="77777777" w:rsidR="003133A5" w:rsidRDefault="003133A5" w:rsidP="003133A5">
      <w:pPr>
        <w:pStyle w:val="EX"/>
      </w:pPr>
      <w:r>
        <w:t>[</w:t>
      </w:r>
      <w:r>
        <w:rPr>
          <w:lang w:eastAsia="zh-CN"/>
        </w:rPr>
        <w:t>17</w:t>
      </w:r>
      <w:r>
        <w:t>]</w:t>
      </w:r>
      <w:r>
        <w:tab/>
        <w:t>IETF RFC 7807: "Problem Details for HTTP APIs".</w:t>
      </w:r>
    </w:p>
    <w:p w14:paraId="57D98486" w14:textId="77777777" w:rsidR="003133A5" w:rsidRDefault="003133A5" w:rsidP="003133A5">
      <w:pPr>
        <w:pStyle w:val="EX"/>
      </w:pPr>
      <w:r>
        <w:t>[</w:t>
      </w:r>
      <w:r>
        <w:rPr>
          <w:lang w:eastAsia="zh-CN"/>
        </w:rPr>
        <w:t>18</w:t>
      </w:r>
      <w:r>
        <w:t>]</w:t>
      </w:r>
      <w:r>
        <w:tab/>
        <w:t>IETF RFC 7396: "JSON Merge Patch".</w:t>
      </w:r>
    </w:p>
    <w:p w14:paraId="4EBDE7D7"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6673F0CE"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08E9F68A"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1" w:history="1">
        <w:r w:rsidRPr="00F3074B">
          <w:rPr>
            <w:color w:val="0000FF"/>
            <w:u w:val="single"/>
          </w:rPr>
          <w:t>https://spec.openapis.org/oas/v3.0.0</w:t>
        </w:r>
      </w:hyperlink>
    </w:p>
    <w:p w14:paraId="12A3CE99" w14:textId="77777777" w:rsidR="003133A5" w:rsidRPr="001F16C3" w:rsidRDefault="003133A5" w:rsidP="00F3074B">
      <w:pPr>
        <w:pStyle w:val="Heading1"/>
      </w:pPr>
      <w:bookmarkStart w:id="32" w:name="_Toc20120518"/>
      <w:bookmarkStart w:id="33" w:name="_Toc21623396"/>
      <w:bookmarkStart w:id="34" w:name="_Toc27587091"/>
      <w:bookmarkStart w:id="35" w:name="_Toc36459153"/>
      <w:bookmarkStart w:id="36" w:name="_Toc45028400"/>
      <w:bookmarkStart w:id="37" w:name="_Toc51870079"/>
      <w:bookmarkStart w:id="38" w:name="_Toc51870201"/>
      <w:bookmarkStart w:id="39" w:name="_Toc90581955"/>
      <w:bookmarkStart w:id="40" w:name="_Toc90582337"/>
      <w:r w:rsidRPr="001F16C3">
        <w:t>3</w:t>
      </w:r>
      <w:r w:rsidRPr="001F16C3">
        <w:tab/>
        <w:t>Definitions and abbreviations</w:t>
      </w:r>
      <w:bookmarkEnd w:id="32"/>
      <w:bookmarkEnd w:id="33"/>
      <w:bookmarkEnd w:id="34"/>
      <w:bookmarkEnd w:id="35"/>
      <w:bookmarkEnd w:id="36"/>
      <w:bookmarkEnd w:id="37"/>
      <w:bookmarkEnd w:id="38"/>
      <w:bookmarkEnd w:id="39"/>
      <w:bookmarkEnd w:id="40"/>
    </w:p>
    <w:p w14:paraId="31397B7B" w14:textId="77777777" w:rsidR="003133A5" w:rsidRPr="001F16C3" w:rsidRDefault="003133A5" w:rsidP="00F3074B">
      <w:pPr>
        <w:pStyle w:val="Heading2"/>
      </w:pPr>
      <w:bookmarkStart w:id="41" w:name="_Toc20120519"/>
      <w:bookmarkStart w:id="42" w:name="_Toc21623397"/>
      <w:bookmarkStart w:id="43" w:name="_Toc27587092"/>
      <w:bookmarkStart w:id="44" w:name="_Toc36459154"/>
      <w:bookmarkStart w:id="45" w:name="_Toc45028401"/>
      <w:bookmarkStart w:id="46" w:name="_Toc51870080"/>
      <w:bookmarkStart w:id="47" w:name="_Toc51870202"/>
      <w:bookmarkStart w:id="48" w:name="_Toc90581956"/>
      <w:bookmarkStart w:id="49" w:name="_Toc90582338"/>
      <w:r w:rsidRPr="001F16C3">
        <w:t>3.1</w:t>
      </w:r>
      <w:r w:rsidRPr="001F16C3">
        <w:tab/>
        <w:t>Definitions</w:t>
      </w:r>
      <w:bookmarkEnd w:id="41"/>
      <w:bookmarkEnd w:id="42"/>
      <w:bookmarkEnd w:id="43"/>
      <w:bookmarkEnd w:id="44"/>
      <w:bookmarkEnd w:id="45"/>
      <w:bookmarkEnd w:id="46"/>
      <w:bookmarkEnd w:id="47"/>
      <w:bookmarkEnd w:id="48"/>
      <w:bookmarkEnd w:id="49"/>
    </w:p>
    <w:p w14:paraId="0542E47F"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72448233" w14:textId="77777777" w:rsidR="003133A5" w:rsidRPr="001F16C3" w:rsidRDefault="003133A5" w:rsidP="00F3074B">
      <w:pPr>
        <w:pStyle w:val="Heading2"/>
      </w:pPr>
      <w:bookmarkStart w:id="50" w:name="_Toc20120520"/>
      <w:bookmarkStart w:id="51" w:name="_Toc21623398"/>
      <w:bookmarkStart w:id="52" w:name="_Toc27587093"/>
      <w:bookmarkStart w:id="53" w:name="_Toc36459155"/>
      <w:bookmarkStart w:id="54" w:name="_Toc45028402"/>
      <w:bookmarkStart w:id="55" w:name="_Toc51870081"/>
      <w:bookmarkStart w:id="56" w:name="_Toc51870203"/>
      <w:bookmarkStart w:id="57" w:name="_Toc90581957"/>
      <w:bookmarkStart w:id="58" w:name="_Toc90582339"/>
      <w:r w:rsidRPr="001F16C3">
        <w:t>3.2</w:t>
      </w:r>
      <w:r w:rsidRPr="001F16C3">
        <w:tab/>
        <w:t>Abbreviations</w:t>
      </w:r>
      <w:bookmarkEnd w:id="50"/>
      <w:bookmarkEnd w:id="51"/>
      <w:bookmarkEnd w:id="52"/>
      <w:bookmarkEnd w:id="53"/>
      <w:bookmarkEnd w:id="54"/>
      <w:bookmarkEnd w:id="55"/>
      <w:bookmarkEnd w:id="56"/>
      <w:bookmarkEnd w:id="57"/>
      <w:bookmarkEnd w:id="58"/>
    </w:p>
    <w:p w14:paraId="4943C2DB"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972DCA" w14:textId="77777777" w:rsidR="003133A5" w:rsidRDefault="003133A5" w:rsidP="003133A5">
      <w:pPr>
        <w:pStyle w:val="EW"/>
        <w:rPr>
          <w:lang w:eastAsia="zh-CN"/>
        </w:rPr>
      </w:pPr>
      <w:r>
        <w:rPr>
          <w:lang w:eastAsia="zh-CN"/>
        </w:rPr>
        <w:t>GPSI</w:t>
      </w:r>
      <w:r>
        <w:rPr>
          <w:lang w:eastAsia="zh-CN"/>
        </w:rPr>
        <w:tab/>
        <w:t>Generic Public Subscription Identifier</w:t>
      </w:r>
    </w:p>
    <w:p w14:paraId="0DC47D3F" w14:textId="77777777" w:rsidR="003133A5" w:rsidRDefault="003133A5" w:rsidP="003133A5">
      <w:pPr>
        <w:pStyle w:val="EW"/>
        <w:rPr>
          <w:lang w:eastAsia="zh-CN"/>
        </w:rPr>
      </w:pPr>
      <w:r>
        <w:rPr>
          <w:lang w:eastAsia="zh-CN"/>
        </w:rPr>
        <w:t>NEF</w:t>
      </w:r>
      <w:r>
        <w:rPr>
          <w:lang w:eastAsia="zh-CN"/>
        </w:rPr>
        <w:tab/>
      </w:r>
      <w:r>
        <w:t>Network Exposure Function</w:t>
      </w:r>
    </w:p>
    <w:p w14:paraId="46058BB7" w14:textId="77777777" w:rsidR="003133A5" w:rsidRDefault="003133A5" w:rsidP="003133A5">
      <w:pPr>
        <w:pStyle w:val="EW"/>
        <w:rPr>
          <w:lang w:eastAsia="zh-CN"/>
        </w:rPr>
      </w:pPr>
      <w:r>
        <w:rPr>
          <w:lang w:eastAsia="zh-CN"/>
        </w:rPr>
        <w:t>PCF</w:t>
      </w:r>
      <w:r>
        <w:rPr>
          <w:lang w:eastAsia="zh-CN"/>
        </w:rPr>
        <w:tab/>
      </w:r>
      <w:r>
        <w:t>Policy Control Function</w:t>
      </w:r>
    </w:p>
    <w:p w14:paraId="5DCDBD4D" w14:textId="77777777" w:rsidR="003133A5" w:rsidRDefault="003133A5" w:rsidP="003133A5">
      <w:pPr>
        <w:pStyle w:val="EW"/>
        <w:rPr>
          <w:lang w:eastAsia="zh-CN"/>
        </w:rPr>
      </w:pPr>
      <w:r>
        <w:rPr>
          <w:lang w:eastAsia="zh-CN"/>
        </w:rPr>
        <w:t>SUPI</w:t>
      </w:r>
      <w:r>
        <w:rPr>
          <w:lang w:eastAsia="zh-CN"/>
        </w:rPr>
        <w:tab/>
      </w:r>
      <w:r>
        <w:t>Subscription Permanent Identifier</w:t>
      </w:r>
    </w:p>
    <w:p w14:paraId="38E41A4D" w14:textId="77777777" w:rsidR="003133A5" w:rsidRDefault="003133A5" w:rsidP="003133A5">
      <w:pPr>
        <w:pStyle w:val="EW"/>
        <w:rPr>
          <w:lang w:eastAsia="zh-CN"/>
        </w:rPr>
      </w:pPr>
      <w:r>
        <w:rPr>
          <w:lang w:eastAsia="zh-CN"/>
        </w:rPr>
        <w:t>UDM</w:t>
      </w:r>
      <w:r>
        <w:rPr>
          <w:lang w:eastAsia="zh-CN"/>
        </w:rPr>
        <w:tab/>
        <w:t>Unified Data Management</w:t>
      </w:r>
    </w:p>
    <w:p w14:paraId="21D1C1F5" w14:textId="77777777" w:rsidR="003133A5" w:rsidRDefault="003133A5" w:rsidP="003133A5">
      <w:pPr>
        <w:pStyle w:val="EW"/>
      </w:pPr>
      <w:r>
        <w:rPr>
          <w:lang w:eastAsia="zh-CN"/>
        </w:rPr>
        <w:t>UDR</w:t>
      </w:r>
      <w:r>
        <w:rPr>
          <w:lang w:eastAsia="zh-CN"/>
        </w:rPr>
        <w:tab/>
        <w:t>Unified Data Repository</w:t>
      </w:r>
    </w:p>
    <w:p w14:paraId="070AA082" w14:textId="77777777" w:rsidR="003133A5" w:rsidRPr="001F16C3" w:rsidRDefault="003133A5" w:rsidP="00F3074B">
      <w:pPr>
        <w:pStyle w:val="Heading1"/>
      </w:pPr>
      <w:bookmarkStart w:id="59" w:name="_Toc20120521"/>
      <w:bookmarkStart w:id="60" w:name="_Toc21623399"/>
      <w:bookmarkStart w:id="61" w:name="_Toc27587094"/>
      <w:bookmarkStart w:id="62" w:name="_Toc36459156"/>
      <w:bookmarkStart w:id="63" w:name="_Toc45028403"/>
      <w:bookmarkStart w:id="64" w:name="_Toc51870082"/>
      <w:bookmarkStart w:id="65" w:name="_Toc51870204"/>
      <w:bookmarkStart w:id="66" w:name="_Toc90581958"/>
      <w:bookmarkStart w:id="67" w:name="_Toc90582340"/>
      <w:r w:rsidRPr="001F16C3">
        <w:t>4</w:t>
      </w:r>
      <w:r w:rsidRPr="001F16C3">
        <w:tab/>
        <w:t>Overview</w:t>
      </w:r>
      <w:bookmarkEnd w:id="59"/>
      <w:bookmarkEnd w:id="60"/>
      <w:bookmarkEnd w:id="61"/>
      <w:bookmarkEnd w:id="62"/>
      <w:bookmarkEnd w:id="63"/>
      <w:bookmarkEnd w:id="64"/>
      <w:bookmarkEnd w:id="65"/>
      <w:bookmarkEnd w:id="66"/>
      <w:bookmarkEnd w:id="67"/>
    </w:p>
    <w:p w14:paraId="3DBC6029"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EC1E2ED"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6F2B9CB9"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7286482"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63A4C071"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42779A93"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0171C5FC"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04C4FA17"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13BAF7E9" w14:textId="77777777" w:rsidR="003133A5" w:rsidRDefault="003133A5" w:rsidP="003133A5">
      <w:pPr>
        <w:pStyle w:val="TH"/>
        <w:rPr>
          <w:lang w:eastAsia="zh-CN"/>
        </w:rPr>
      </w:pPr>
      <w:r w:rsidRPr="001F16C3">
        <w:object w:dxaOrig="7400" w:dyaOrig="5701" w14:anchorId="3A06B123">
          <v:shape id="_x0000_i1027" type="#_x0000_t75" style="width:370.55pt;height:285.7pt" o:ole="">
            <v:imagedata r:id="rId12" o:title=""/>
          </v:shape>
          <o:OLEObject Type="Embed" ProgID="Visio.Drawing.15" ShapeID="_x0000_i1027" DrawAspect="Content" ObjectID="_1701275873" r:id="rId13"/>
        </w:object>
      </w:r>
    </w:p>
    <w:p w14:paraId="06C5636C" w14:textId="77777777" w:rsidR="003133A5" w:rsidRDefault="003133A5" w:rsidP="003133A5">
      <w:pPr>
        <w:pStyle w:val="TF"/>
        <w:rPr>
          <w:lang w:val="en-US"/>
        </w:rPr>
      </w:pPr>
      <w:r>
        <w:t>Figure 4-1: Data storage architecture</w:t>
      </w:r>
    </w:p>
    <w:p w14:paraId="5D83DC2A" w14:textId="77777777" w:rsidR="003133A5" w:rsidRDefault="003133A5" w:rsidP="003133A5">
      <w:pPr>
        <w:rPr>
          <w:lang w:eastAsia="zh-CN"/>
        </w:rPr>
      </w:pPr>
      <w:r>
        <w:rPr>
          <w:lang w:eastAsia="zh-CN"/>
        </w:rPr>
        <w:t xml:space="preserve">The </w:t>
      </w:r>
      <w:proofErr w:type="spellStart"/>
      <w:r>
        <w:rPr>
          <w:lang w:eastAsia="zh-CN"/>
        </w:rPr>
        <w:t>Nudr</w:t>
      </w:r>
      <w:proofErr w:type="spellEnd"/>
      <w:r>
        <w:rPr>
          <w:lang w:eastAsia="zh-CN"/>
        </w:rPr>
        <w:t xml:space="preserve">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26A2108E" w14:textId="77777777" w:rsidR="003133A5" w:rsidRPr="0097291F" w:rsidRDefault="003133A5" w:rsidP="003133A5">
      <w:pPr>
        <w:pStyle w:val="NO"/>
        <w:rPr>
          <w:lang w:eastAsia="zh-CN"/>
        </w:rPr>
      </w:pPr>
      <w:r>
        <w:rPr>
          <w:lang w:eastAsia="zh-CN"/>
        </w:rPr>
        <w:t>Note:</w:t>
      </w:r>
      <w:r>
        <w:rPr>
          <w:lang w:eastAsia="zh-CN"/>
        </w:rPr>
        <w:tab/>
        <w:t xml:space="preserve">Services offered by the UDR via the </w:t>
      </w:r>
      <w:proofErr w:type="spellStart"/>
      <w:r>
        <w:rPr>
          <w:lang w:eastAsia="zh-CN"/>
        </w:rPr>
        <w:t>Nudr</w:t>
      </w:r>
      <w:proofErr w:type="spellEnd"/>
      <w:r>
        <w:rPr>
          <w:lang w:eastAsia="zh-CN"/>
        </w:rPr>
        <w:t xml:space="preserve"> service based interface can also be consumed by the HSS as specified in 3GPP TS 23.632 clause 5.2.4.</w:t>
      </w:r>
    </w:p>
    <w:p w14:paraId="3261E6B6" w14:textId="77777777" w:rsidR="003133A5" w:rsidRPr="001F16C3" w:rsidRDefault="003133A5" w:rsidP="00F3074B">
      <w:pPr>
        <w:pStyle w:val="Heading1"/>
        <w:rPr>
          <w:lang w:eastAsia="zh-CN"/>
        </w:rPr>
      </w:pPr>
      <w:bookmarkStart w:id="68" w:name="_Toc20120522"/>
      <w:bookmarkStart w:id="69" w:name="_Toc21623400"/>
      <w:bookmarkStart w:id="70" w:name="_Toc27587095"/>
      <w:bookmarkStart w:id="71" w:name="_Toc36459157"/>
      <w:bookmarkStart w:id="72" w:name="_Toc45028404"/>
      <w:bookmarkStart w:id="73" w:name="_Toc51870083"/>
      <w:bookmarkStart w:id="74" w:name="_Toc51870205"/>
      <w:bookmarkStart w:id="75" w:name="_Toc90581959"/>
      <w:bookmarkStart w:id="76" w:name="_Toc90582341"/>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bookmarkEnd w:id="75"/>
      <w:bookmarkEnd w:id="76"/>
    </w:p>
    <w:p w14:paraId="70DCA6C3" w14:textId="77777777" w:rsidR="003133A5" w:rsidRPr="001F16C3" w:rsidRDefault="003133A5" w:rsidP="00F3074B">
      <w:pPr>
        <w:pStyle w:val="Heading2"/>
        <w:rPr>
          <w:lang w:eastAsia="zh-CN"/>
        </w:rPr>
      </w:pPr>
      <w:bookmarkStart w:id="77" w:name="_Toc20120523"/>
      <w:bookmarkStart w:id="78" w:name="_Toc21623401"/>
      <w:bookmarkStart w:id="79" w:name="_Toc27587096"/>
      <w:bookmarkStart w:id="80" w:name="_Toc36459158"/>
      <w:bookmarkStart w:id="81" w:name="_Toc45028405"/>
      <w:bookmarkStart w:id="82" w:name="_Toc51870084"/>
      <w:bookmarkStart w:id="83" w:name="_Toc51870206"/>
      <w:bookmarkStart w:id="84" w:name="_Toc90581960"/>
      <w:bookmarkStart w:id="85" w:name="_Toc90582342"/>
      <w:r w:rsidRPr="001F16C3">
        <w:t>5.1</w:t>
      </w:r>
      <w:r w:rsidRPr="001F16C3">
        <w:tab/>
        <w:t>Introduction</w:t>
      </w:r>
      <w:bookmarkEnd w:id="77"/>
      <w:bookmarkEnd w:id="78"/>
      <w:bookmarkEnd w:id="79"/>
      <w:bookmarkEnd w:id="80"/>
      <w:bookmarkEnd w:id="81"/>
      <w:bookmarkEnd w:id="82"/>
      <w:bookmarkEnd w:id="83"/>
      <w:bookmarkEnd w:id="84"/>
      <w:bookmarkEnd w:id="85"/>
    </w:p>
    <w:p w14:paraId="5BF66E17" w14:textId="77777777" w:rsidR="003133A5" w:rsidRPr="001F16C3" w:rsidRDefault="003133A5" w:rsidP="003133A5">
      <w:pPr>
        <w:keepNext/>
      </w:pPr>
      <w:r>
        <w:t>The UD</w:t>
      </w:r>
      <w:r>
        <w:rPr>
          <w:lang w:eastAsia="zh-CN"/>
        </w:rPr>
        <w:t>R</w:t>
      </w:r>
      <w:r>
        <w:t xml:space="preserve"> offers the following services via the </w:t>
      </w:r>
      <w:proofErr w:type="spellStart"/>
      <w:r>
        <w:t>Nud</w:t>
      </w:r>
      <w:r>
        <w:rPr>
          <w:lang w:eastAsia="zh-CN"/>
        </w:rPr>
        <w:t>r</w:t>
      </w:r>
      <w:proofErr w:type="spellEnd"/>
      <w:r>
        <w:t xml:space="preserve"> interface:</w:t>
      </w:r>
    </w:p>
    <w:p w14:paraId="17EA4DE3" w14:textId="77777777" w:rsidR="003133A5" w:rsidRDefault="003133A5" w:rsidP="003133A5">
      <w:pPr>
        <w:pStyle w:val="B1"/>
        <w:rPr>
          <w:i/>
          <w:lang w:eastAsia="zh-CN"/>
        </w:rPr>
      </w:pPr>
      <w:r>
        <w:t>-</w:t>
      </w:r>
      <w:r>
        <w:tab/>
      </w:r>
      <w:proofErr w:type="spellStart"/>
      <w:r>
        <w:t>Nudr_Data</w:t>
      </w:r>
      <w:r>
        <w:rPr>
          <w:lang w:eastAsia="zh-CN"/>
        </w:rPr>
        <w:t>Repository</w:t>
      </w:r>
      <w:proofErr w:type="spellEnd"/>
      <w:r>
        <w:t xml:space="preserve"> Service</w:t>
      </w:r>
    </w:p>
    <w:p w14:paraId="12BAB5AA" w14:textId="77777777" w:rsidR="003133A5" w:rsidRDefault="003133A5" w:rsidP="003133A5">
      <w:pPr>
        <w:pStyle w:val="NO"/>
        <w:rPr>
          <w:lang w:eastAsia="zh-CN"/>
        </w:rPr>
      </w:pPr>
      <w:r>
        <w:rPr>
          <w:lang w:eastAsia="zh-CN"/>
        </w:rPr>
        <w:t>NOTE:</w:t>
      </w:r>
      <w:r>
        <w:rPr>
          <w:lang w:eastAsia="zh-CN"/>
        </w:rPr>
        <w:tab/>
        <w:t xml:space="preserve">This service corresponds to the </w:t>
      </w:r>
      <w:proofErr w:type="spellStart"/>
      <w:r>
        <w:rPr>
          <w:lang w:eastAsia="zh-CN"/>
        </w:rPr>
        <w:t>Nudr_DataManagement</w:t>
      </w:r>
      <w:proofErr w:type="spellEnd"/>
      <w:r>
        <w:rPr>
          <w:lang w:eastAsia="zh-CN"/>
        </w:rPr>
        <w:t xml:space="preserve"> service in 3GPP TS 23.501 [4], 3GPP TS 23.502 [5] and 3GPP TS 23.503 [6].</w:t>
      </w:r>
    </w:p>
    <w:p w14:paraId="1FD7F714" w14:textId="77777777" w:rsidR="003133A5" w:rsidRDefault="003133A5" w:rsidP="003133A5">
      <w:pPr>
        <w:pStyle w:val="B1"/>
        <w:rPr>
          <w:lang w:eastAsia="zh-CN"/>
        </w:rPr>
      </w:pPr>
      <w:r>
        <w:t>-</w:t>
      </w:r>
      <w:r>
        <w:tab/>
      </w:r>
      <w:proofErr w:type="spellStart"/>
      <w:r>
        <w:t>Nudr_GroupIDmap</w:t>
      </w:r>
      <w:proofErr w:type="spellEnd"/>
      <w:r>
        <w:t xml:space="preserve"> Service</w:t>
      </w:r>
    </w:p>
    <w:p w14:paraId="3B2E7635" w14:textId="77777777" w:rsidR="003133A5" w:rsidRPr="002D1C72" w:rsidRDefault="003133A5" w:rsidP="003133A5">
      <w:r w:rsidRPr="002D1C72">
        <w:t>Table 5.1-</w:t>
      </w:r>
      <w:r>
        <w:t>1</w:t>
      </w:r>
      <w:r w:rsidRPr="002D1C72">
        <w:t xml:space="preserve"> summarizes the corresponding APIs defined for this specification.</w:t>
      </w:r>
    </w:p>
    <w:p w14:paraId="0079B516" w14:textId="77777777" w:rsidR="003133A5" w:rsidRPr="00054EB8" w:rsidRDefault="003133A5" w:rsidP="003133A5">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3133A5" w:rsidRPr="00054EB8" w14:paraId="33063F87" w14:textId="77777777" w:rsidTr="00D14072">
        <w:tc>
          <w:tcPr>
            <w:tcW w:w="2875" w:type="dxa"/>
          </w:tcPr>
          <w:p w14:paraId="5824BAB3" w14:textId="77777777" w:rsidR="003133A5" w:rsidRPr="00054EB8" w:rsidRDefault="003133A5" w:rsidP="00F3074B">
            <w:pPr>
              <w:pStyle w:val="TAH"/>
            </w:pPr>
            <w:r w:rsidRPr="00F3074B">
              <w:t>Service Name</w:t>
            </w:r>
          </w:p>
        </w:tc>
        <w:tc>
          <w:tcPr>
            <w:tcW w:w="810" w:type="dxa"/>
          </w:tcPr>
          <w:p w14:paraId="141B373A" w14:textId="77777777" w:rsidR="003133A5" w:rsidRPr="00054EB8" w:rsidRDefault="003133A5" w:rsidP="00F3074B">
            <w:pPr>
              <w:pStyle w:val="TAH"/>
            </w:pPr>
            <w:r w:rsidRPr="00F3074B">
              <w:t>Clause</w:t>
            </w:r>
          </w:p>
        </w:tc>
        <w:tc>
          <w:tcPr>
            <w:tcW w:w="2520" w:type="dxa"/>
          </w:tcPr>
          <w:p w14:paraId="732274F9" w14:textId="77777777" w:rsidR="003133A5" w:rsidRPr="00054EB8" w:rsidRDefault="003133A5" w:rsidP="00F3074B">
            <w:pPr>
              <w:pStyle w:val="TAH"/>
            </w:pPr>
            <w:r w:rsidRPr="00F3074B">
              <w:t>Description</w:t>
            </w:r>
          </w:p>
        </w:tc>
        <w:tc>
          <w:tcPr>
            <w:tcW w:w="2578" w:type="dxa"/>
          </w:tcPr>
          <w:p w14:paraId="0BEE6A8C" w14:textId="77777777" w:rsidR="003133A5" w:rsidRPr="00054EB8" w:rsidRDefault="003133A5" w:rsidP="00F3074B">
            <w:pPr>
              <w:pStyle w:val="TAH"/>
            </w:pPr>
            <w:r w:rsidRPr="00F3074B">
              <w:t>OpenAPI Specification File</w:t>
            </w:r>
          </w:p>
        </w:tc>
        <w:tc>
          <w:tcPr>
            <w:tcW w:w="1063" w:type="dxa"/>
          </w:tcPr>
          <w:p w14:paraId="547A3A86" w14:textId="77777777" w:rsidR="003133A5" w:rsidRPr="00054EB8" w:rsidRDefault="003133A5" w:rsidP="00F3074B">
            <w:pPr>
              <w:pStyle w:val="TAH"/>
            </w:pPr>
            <w:proofErr w:type="spellStart"/>
            <w:r w:rsidRPr="00F3074B">
              <w:t>apiName</w:t>
            </w:r>
            <w:proofErr w:type="spellEnd"/>
          </w:p>
        </w:tc>
        <w:tc>
          <w:tcPr>
            <w:tcW w:w="856" w:type="dxa"/>
          </w:tcPr>
          <w:p w14:paraId="70241353" w14:textId="77777777" w:rsidR="003133A5" w:rsidRPr="00054EB8" w:rsidRDefault="003133A5" w:rsidP="00D14072">
            <w:pPr>
              <w:jc w:val="center"/>
              <w:rPr>
                <w:rFonts w:ascii="Arial" w:hAnsi="Arial" w:cs="Arial"/>
                <w:b/>
                <w:sz w:val="18"/>
                <w:szCs w:val="18"/>
              </w:rPr>
            </w:pPr>
            <w:r w:rsidRPr="00054EB8">
              <w:rPr>
                <w:rFonts w:ascii="Arial" w:hAnsi="Arial" w:cs="Arial"/>
                <w:b/>
                <w:sz w:val="18"/>
                <w:szCs w:val="18"/>
              </w:rPr>
              <w:t>Annex</w:t>
            </w:r>
          </w:p>
        </w:tc>
      </w:tr>
      <w:tr w:rsidR="003133A5" w:rsidRPr="00054EB8" w14:paraId="7C865F7A" w14:textId="77777777" w:rsidTr="00D14072">
        <w:tc>
          <w:tcPr>
            <w:tcW w:w="2875" w:type="dxa"/>
          </w:tcPr>
          <w:p w14:paraId="11BFF8EF" w14:textId="77777777" w:rsidR="003133A5" w:rsidRPr="00054EB8" w:rsidRDefault="003133A5" w:rsidP="00F3074B">
            <w:pPr>
              <w:pStyle w:val="TAL"/>
            </w:pPr>
            <w:proofErr w:type="spellStart"/>
            <w:r w:rsidRPr="00F3074B">
              <w:t>Nudr_DataRepository</w:t>
            </w:r>
            <w:proofErr w:type="spellEnd"/>
          </w:p>
        </w:tc>
        <w:tc>
          <w:tcPr>
            <w:tcW w:w="810" w:type="dxa"/>
          </w:tcPr>
          <w:p w14:paraId="0CBDA8F7" w14:textId="77777777" w:rsidR="003133A5" w:rsidRPr="00054EB8" w:rsidRDefault="003133A5" w:rsidP="00F3074B">
            <w:pPr>
              <w:pStyle w:val="TAL"/>
            </w:pPr>
            <w:r w:rsidRPr="00F3074B">
              <w:t>6.1</w:t>
            </w:r>
          </w:p>
        </w:tc>
        <w:tc>
          <w:tcPr>
            <w:tcW w:w="2520" w:type="dxa"/>
          </w:tcPr>
          <w:p w14:paraId="6307D1C9" w14:textId="77777777" w:rsidR="003133A5" w:rsidRPr="00054EB8" w:rsidRDefault="003133A5" w:rsidP="00F3074B">
            <w:pPr>
              <w:pStyle w:val="TAL"/>
            </w:pPr>
            <w:r w:rsidRPr="00F3074B">
              <w:t>Unified Data Repository Service</w:t>
            </w:r>
          </w:p>
        </w:tc>
        <w:tc>
          <w:tcPr>
            <w:tcW w:w="2578" w:type="dxa"/>
          </w:tcPr>
          <w:p w14:paraId="3E0805DA" w14:textId="77777777" w:rsidR="003133A5" w:rsidRPr="00054EB8" w:rsidRDefault="003133A5" w:rsidP="00F3074B">
            <w:pPr>
              <w:pStyle w:val="TAL"/>
            </w:pPr>
            <w:r w:rsidRPr="00F3074B">
              <w:t>TS29504_Nudr_DR.yaml</w:t>
            </w:r>
          </w:p>
        </w:tc>
        <w:tc>
          <w:tcPr>
            <w:tcW w:w="1063" w:type="dxa"/>
          </w:tcPr>
          <w:p w14:paraId="54D5635F" w14:textId="77777777" w:rsidR="003133A5" w:rsidRPr="00054EB8" w:rsidRDefault="003133A5" w:rsidP="00F3074B">
            <w:pPr>
              <w:pStyle w:val="TAL"/>
            </w:pPr>
            <w:proofErr w:type="spellStart"/>
            <w:r w:rsidRPr="00F3074B">
              <w:t>nudr-dr</w:t>
            </w:r>
            <w:proofErr w:type="spellEnd"/>
          </w:p>
        </w:tc>
        <w:tc>
          <w:tcPr>
            <w:tcW w:w="856" w:type="dxa"/>
          </w:tcPr>
          <w:p w14:paraId="195211ED" w14:textId="77777777" w:rsidR="003133A5" w:rsidRPr="00054EB8" w:rsidRDefault="003133A5" w:rsidP="00D14072">
            <w:pPr>
              <w:rPr>
                <w:rFonts w:ascii="Arial" w:hAnsi="Arial" w:cs="Arial"/>
                <w:sz w:val="18"/>
                <w:szCs w:val="18"/>
              </w:rPr>
            </w:pPr>
            <w:r w:rsidRPr="00054EB8">
              <w:rPr>
                <w:rFonts w:ascii="Arial" w:hAnsi="Arial" w:cs="Arial"/>
                <w:sz w:val="18"/>
                <w:szCs w:val="18"/>
              </w:rPr>
              <w:t>A.2</w:t>
            </w:r>
          </w:p>
        </w:tc>
      </w:tr>
      <w:tr w:rsidR="003133A5" w:rsidRPr="00054EB8" w14:paraId="05BB01EA" w14:textId="77777777" w:rsidTr="00D14072">
        <w:tc>
          <w:tcPr>
            <w:tcW w:w="2875" w:type="dxa"/>
          </w:tcPr>
          <w:p w14:paraId="4A09B5DE" w14:textId="77777777" w:rsidR="003133A5" w:rsidRPr="00054EB8" w:rsidRDefault="003133A5" w:rsidP="00F3074B">
            <w:pPr>
              <w:pStyle w:val="TAL"/>
            </w:pPr>
            <w:proofErr w:type="spellStart"/>
            <w:r w:rsidRPr="00F3074B">
              <w:t>Nudr_GroupIDmap</w:t>
            </w:r>
            <w:proofErr w:type="spellEnd"/>
          </w:p>
        </w:tc>
        <w:tc>
          <w:tcPr>
            <w:tcW w:w="810" w:type="dxa"/>
          </w:tcPr>
          <w:p w14:paraId="7192EAE0" w14:textId="77777777" w:rsidR="003133A5" w:rsidRPr="00054EB8" w:rsidRDefault="003133A5" w:rsidP="00F3074B">
            <w:pPr>
              <w:pStyle w:val="TAL"/>
            </w:pPr>
            <w:r w:rsidRPr="00F3074B">
              <w:t>6.2</w:t>
            </w:r>
          </w:p>
        </w:tc>
        <w:tc>
          <w:tcPr>
            <w:tcW w:w="2520" w:type="dxa"/>
          </w:tcPr>
          <w:p w14:paraId="2C497C6D" w14:textId="77777777" w:rsidR="003133A5" w:rsidRPr="00054EB8" w:rsidRDefault="003133A5" w:rsidP="00F3074B">
            <w:pPr>
              <w:pStyle w:val="TAL"/>
            </w:pPr>
            <w:r w:rsidRPr="00F3074B">
              <w:t>Unified Data Repository Service for NF-Group ID retrieval</w:t>
            </w:r>
          </w:p>
        </w:tc>
        <w:tc>
          <w:tcPr>
            <w:tcW w:w="2578" w:type="dxa"/>
          </w:tcPr>
          <w:p w14:paraId="1A372E8D" w14:textId="77777777" w:rsidR="003133A5" w:rsidRPr="00054EB8" w:rsidRDefault="003133A5" w:rsidP="00F3074B">
            <w:pPr>
              <w:pStyle w:val="TAL"/>
            </w:pPr>
            <w:r w:rsidRPr="00F3074B">
              <w:t>TS29504_Nudr_GroupIDmap.yaml</w:t>
            </w:r>
          </w:p>
        </w:tc>
        <w:tc>
          <w:tcPr>
            <w:tcW w:w="1063" w:type="dxa"/>
          </w:tcPr>
          <w:p w14:paraId="52019F9A" w14:textId="77777777" w:rsidR="003133A5" w:rsidRPr="00054EB8" w:rsidRDefault="003133A5" w:rsidP="00F3074B">
            <w:pPr>
              <w:pStyle w:val="TAL"/>
            </w:pPr>
            <w:proofErr w:type="spellStart"/>
            <w:r w:rsidRPr="00F3074B">
              <w:t>nudr</w:t>
            </w:r>
            <w:proofErr w:type="spellEnd"/>
            <w:r w:rsidRPr="00F3074B">
              <w:t>-group-id-map</w:t>
            </w:r>
          </w:p>
        </w:tc>
        <w:tc>
          <w:tcPr>
            <w:tcW w:w="856" w:type="dxa"/>
          </w:tcPr>
          <w:p w14:paraId="2354C29F" w14:textId="77777777" w:rsidR="003133A5" w:rsidRPr="00054EB8" w:rsidRDefault="003133A5" w:rsidP="00D14072">
            <w:pPr>
              <w:rPr>
                <w:rFonts w:ascii="Arial" w:hAnsi="Arial" w:cs="Arial"/>
                <w:sz w:val="18"/>
                <w:szCs w:val="18"/>
              </w:rPr>
            </w:pPr>
            <w:r w:rsidRPr="00054EB8">
              <w:rPr>
                <w:rFonts w:ascii="Arial" w:hAnsi="Arial" w:cs="Arial"/>
                <w:sz w:val="18"/>
                <w:szCs w:val="18"/>
              </w:rPr>
              <w:t>A.3</w:t>
            </w:r>
          </w:p>
        </w:tc>
      </w:tr>
    </w:tbl>
    <w:p w14:paraId="724531AA" w14:textId="77777777" w:rsidR="003133A5" w:rsidRDefault="003133A5" w:rsidP="003133A5">
      <w:pPr>
        <w:rPr>
          <w:lang w:eastAsia="zh-CN"/>
        </w:rPr>
      </w:pPr>
    </w:p>
    <w:p w14:paraId="638F47C8" w14:textId="77777777" w:rsidR="003133A5" w:rsidRPr="001F16C3" w:rsidRDefault="003133A5" w:rsidP="00F3074B">
      <w:pPr>
        <w:pStyle w:val="Heading2"/>
      </w:pPr>
      <w:bookmarkStart w:id="86" w:name="_Toc20120524"/>
      <w:bookmarkStart w:id="87" w:name="_Toc21623402"/>
      <w:bookmarkStart w:id="88" w:name="_Toc27587097"/>
      <w:bookmarkStart w:id="89" w:name="_Toc36459159"/>
      <w:bookmarkStart w:id="90" w:name="_Toc45028406"/>
      <w:bookmarkStart w:id="91" w:name="_Toc51870085"/>
      <w:bookmarkStart w:id="92" w:name="_Toc51870207"/>
      <w:bookmarkStart w:id="93" w:name="_Toc90581961"/>
      <w:bookmarkStart w:id="94" w:name="_Toc90582343"/>
      <w:r w:rsidRPr="001F16C3">
        <w:lastRenderedPageBreak/>
        <w:t>5.2</w:t>
      </w:r>
      <w:r w:rsidRPr="001F16C3">
        <w:tab/>
      </w:r>
      <w:proofErr w:type="spellStart"/>
      <w:r w:rsidRPr="001F16C3">
        <w:t>Nudr_DataRepository</w:t>
      </w:r>
      <w:proofErr w:type="spellEnd"/>
      <w:r w:rsidRPr="001F16C3">
        <w:t xml:space="preserve"> Service</w:t>
      </w:r>
      <w:bookmarkEnd w:id="86"/>
      <w:bookmarkEnd w:id="87"/>
      <w:bookmarkEnd w:id="88"/>
      <w:bookmarkEnd w:id="89"/>
      <w:bookmarkEnd w:id="90"/>
      <w:bookmarkEnd w:id="91"/>
      <w:bookmarkEnd w:id="92"/>
      <w:bookmarkEnd w:id="93"/>
      <w:bookmarkEnd w:id="94"/>
    </w:p>
    <w:p w14:paraId="0AC1BBC5" w14:textId="77777777" w:rsidR="003133A5" w:rsidRPr="001F16C3" w:rsidRDefault="003133A5" w:rsidP="00F3074B">
      <w:pPr>
        <w:pStyle w:val="Heading3"/>
        <w:rPr>
          <w:lang w:eastAsia="zh-CN"/>
        </w:rPr>
      </w:pPr>
      <w:bookmarkStart w:id="95" w:name="_Toc20120525"/>
      <w:bookmarkStart w:id="96" w:name="_Toc21623403"/>
      <w:bookmarkStart w:id="97" w:name="_Toc27587098"/>
      <w:bookmarkStart w:id="98" w:name="_Toc36459160"/>
      <w:bookmarkStart w:id="99" w:name="_Toc45028407"/>
      <w:bookmarkStart w:id="100" w:name="_Toc51870086"/>
      <w:bookmarkStart w:id="101" w:name="_Toc51870208"/>
      <w:bookmarkStart w:id="102" w:name="_Toc90581962"/>
      <w:bookmarkStart w:id="103" w:name="_Toc90582344"/>
      <w:r w:rsidRPr="001F16C3">
        <w:t>5.2.1</w:t>
      </w:r>
      <w:r w:rsidRPr="001F16C3">
        <w:tab/>
        <w:t>Service Description</w:t>
      </w:r>
      <w:bookmarkEnd w:id="95"/>
      <w:bookmarkEnd w:id="96"/>
      <w:bookmarkEnd w:id="97"/>
      <w:bookmarkEnd w:id="98"/>
      <w:bookmarkEnd w:id="99"/>
      <w:bookmarkEnd w:id="100"/>
      <w:bookmarkEnd w:id="101"/>
      <w:bookmarkEnd w:id="102"/>
      <w:bookmarkEnd w:id="103"/>
    </w:p>
    <w:p w14:paraId="454D2E90" w14:textId="77777777" w:rsidR="003133A5" w:rsidRPr="001F16C3" w:rsidRDefault="003133A5" w:rsidP="00F3074B">
      <w:pPr>
        <w:pStyle w:val="Heading5"/>
        <w:rPr>
          <w:lang w:eastAsia="zh-CN"/>
        </w:rPr>
      </w:pPr>
      <w:bookmarkStart w:id="104" w:name="_Toc20120526"/>
      <w:bookmarkStart w:id="105" w:name="_Toc21623404"/>
      <w:bookmarkStart w:id="106" w:name="_Toc27587099"/>
      <w:bookmarkStart w:id="107" w:name="_Toc36459161"/>
      <w:bookmarkStart w:id="108" w:name="_Toc45028408"/>
      <w:bookmarkStart w:id="109" w:name="_Toc51870087"/>
      <w:bookmarkStart w:id="110" w:name="_Toc51870209"/>
      <w:bookmarkStart w:id="111" w:name="_Toc90581963"/>
      <w:bookmarkStart w:id="112" w:name="_Toc90582345"/>
      <w:r w:rsidRPr="001F16C3">
        <w:t>5.2.1.</w:t>
      </w:r>
      <w:r w:rsidRPr="001F16C3">
        <w:rPr>
          <w:lang w:eastAsia="zh-CN"/>
        </w:rPr>
        <w:t>1</w:t>
      </w:r>
      <w:r>
        <w:tab/>
      </w:r>
      <w:r w:rsidRPr="001F16C3">
        <w:rPr>
          <w:lang w:eastAsia="zh-CN"/>
        </w:rPr>
        <w:t>Service and operation description</w:t>
      </w:r>
      <w:bookmarkEnd w:id="104"/>
      <w:bookmarkEnd w:id="105"/>
      <w:bookmarkEnd w:id="106"/>
      <w:bookmarkEnd w:id="107"/>
      <w:bookmarkEnd w:id="108"/>
      <w:bookmarkEnd w:id="109"/>
      <w:bookmarkEnd w:id="110"/>
      <w:bookmarkEnd w:id="111"/>
      <w:bookmarkEnd w:id="112"/>
    </w:p>
    <w:p w14:paraId="3D00146B" w14:textId="77777777"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471C1900" w14:textId="77777777" w:rsidR="003133A5" w:rsidRDefault="003133A5" w:rsidP="003133A5">
      <w:pPr>
        <w:rPr>
          <w:lang w:eastAsia="zh-CN"/>
        </w:rPr>
      </w:pPr>
      <w:r>
        <w:rPr>
          <w:lang w:eastAsia="zh-CN"/>
        </w:rPr>
        <w:t xml:space="preserve">For the </w:t>
      </w:r>
      <w:proofErr w:type="spellStart"/>
      <w:r>
        <w:rPr>
          <w:lang w:eastAsia="zh-CN"/>
        </w:rPr>
        <w:t>Nudr_</w:t>
      </w:r>
      <w:r>
        <w:t>Data</w:t>
      </w:r>
      <w:r>
        <w:rPr>
          <w:lang w:eastAsia="zh-CN"/>
        </w:rPr>
        <w:t>Repository</w:t>
      </w:r>
      <w:proofErr w:type="spellEnd"/>
      <w:r>
        <w:rPr>
          <w:lang w:eastAsia="zh-CN"/>
        </w:rPr>
        <w:t xml:space="preserve"> service, the following service operations are defined:</w:t>
      </w:r>
    </w:p>
    <w:p w14:paraId="1BF7DD75" w14:textId="77777777" w:rsidR="003133A5" w:rsidRDefault="003133A5" w:rsidP="003133A5">
      <w:pPr>
        <w:pStyle w:val="B1"/>
        <w:rPr>
          <w:lang w:eastAsia="zh-CN"/>
        </w:rPr>
      </w:pPr>
      <w:r>
        <w:rPr>
          <w:lang w:eastAsia="zh-CN"/>
        </w:rPr>
        <w:t>-</w:t>
      </w:r>
      <w:r>
        <w:rPr>
          <w:lang w:eastAsia="zh-CN"/>
        </w:rPr>
        <w:tab/>
        <w:t>Query</w:t>
      </w:r>
    </w:p>
    <w:p w14:paraId="0EF79DC9" w14:textId="77777777" w:rsidR="003133A5" w:rsidRDefault="003133A5" w:rsidP="003133A5">
      <w:pPr>
        <w:pStyle w:val="B1"/>
        <w:rPr>
          <w:lang w:eastAsia="zh-CN"/>
        </w:rPr>
      </w:pPr>
      <w:r>
        <w:rPr>
          <w:lang w:eastAsia="zh-CN"/>
        </w:rPr>
        <w:t>-</w:t>
      </w:r>
      <w:r>
        <w:rPr>
          <w:lang w:eastAsia="zh-CN"/>
        </w:rPr>
        <w:tab/>
        <w:t>Create</w:t>
      </w:r>
    </w:p>
    <w:p w14:paraId="4C6CD80C" w14:textId="77777777" w:rsidR="003133A5" w:rsidRDefault="003133A5" w:rsidP="003133A5">
      <w:pPr>
        <w:pStyle w:val="B1"/>
        <w:rPr>
          <w:lang w:eastAsia="zh-CN"/>
        </w:rPr>
      </w:pPr>
      <w:r>
        <w:rPr>
          <w:lang w:eastAsia="zh-CN"/>
        </w:rPr>
        <w:t>-</w:t>
      </w:r>
      <w:r>
        <w:rPr>
          <w:lang w:eastAsia="zh-CN"/>
        </w:rPr>
        <w:tab/>
        <w:t>Delete</w:t>
      </w:r>
    </w:p>
    <w:p w14:paraId="06A92EC3" w14:textId="77777777" w:rsidR="003133A5" w:rsidRDefault="003133A5" w:rsidP="003133A5">
      <w:pPr>
        <w:pStyle w:val="B1"/>
        <w:rPr>
          <w:lang w:eastAsia="zh-CN"/>
        </w:rPr>
      </w:pPr>
      <w:r>
        <w:rPr>
          <w:lang w:eastAsia="zh-CN"/>
        </w:rPr>
        <w:t>-</w:t>
      </w:r>
      <w:r>
        <w:rPr>
          <w:lang w:eastAsia="zh-CN"/>
        </w:rPr>
        <w:tab/>
        <w:t>Update</w:t>
      </w:r>
    </w:p>
    <w:p w14:paraId="23739F9F" w14:textId="77777777" w:rsidR="003133A5" w:rsidRDefault="003133A5" w:rsidP="003133A5">
      <w:pPr>
        <w:pStyle w:val="B1"/>
        <w:rPr>
          <w:lang w:eastAsia="zh-CN"/>
        </w:rPr>
      </w:pPr>
      <w:r>
        <w:rPr>
          <w:lang w:eastAsia="zh-CN"/>
        </w:rPr>
        <w:t>-</w:t>
      </w:r>
      <w:r>
        <w:rPr>
          <w:lang w:eastAsia="zh-CN"/>
        </w:rPr>
        <w:tab/>
        <w:t>Subscribe</w:t>
      </w:r>
    </w:p>
    <w:p w14:paraId="25BF53C1" w14:textId="77777777" w:rsidR="003133A5" w:rsidRDefault="003133A5" w:rsidP="003133A5">
      <w:pPr>
        <w:pStyle w:val="B1"/>
        <w:rPr>
          <w:lang w:eastAsia="zh-CN"/>
        </w:rPr>
      </w:pPr>
      <w:r>
        <w:rPr>
          <w:lang w:eastAsia="zh-CN"/>
        </w:rPr>
        <w:t>-</w:t>
      </w:r>
      <w:r>
        <w:rPr>
          <w:lang w:eastAsia="zh-CN"/>
        </w:rPr>
        <w:tab/>
        <w:t>Unsubscribe</w:t>
      </w:r>
    </w:p>
    <w:p w14:paraId="37FCE769" w14:textId="77777777" w:rsidR="003133A5" w:rsidRDefault="003133A5" w:rsidP="003133A5">
      <w:pPr>
        <w:pStyle w:val="B1"/>
        <w:rPr>
          <w:lang w:eastAsia="zh-CN"/>
        </w:rPr>
      </w:pPr>
      <w:r>
        <w:rPr>
          <w:lang w:eastAsia="zh-CN"/>
        </w:rPr>
        <w:t>-</w:t>
      </w:r>
      <w:r>
        <w:rPr>
          <w:lang w:eastAsia="zh-CN"/>
        </w:rPr>
        <w:tab/>
        <w:t>Notify</w:t>
      </w:r>
    </w:p>
    <w:p w14:paraId="7C4667E1"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340C208B" w14:textId="77777777"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50494D6F" w14:textId="77777777" w:rsidR="003133A5" w:rsidRPr="001F16C3" w:rsidRDefault="003133A5" w:rsidP="00F3074B">
      <w:pPr>
        <w:pStyle w:val="Heading5"/>
        <w:rPr>
          <w:lang w:eastAsia="zh-CN"/>
        </w:rPr>
      </w:pPr>
      <w:bookmarkStart w:id="113" w:name="_Toc20120527"/>
      <w:bookmarkStart w:id="114" w:name="_Toc21623405"/>
      <w:bookmarkStart w:id="115" w:name="_Toc27587100"/>
      <w:bookmarkStart w:id="116" w:name="_Toc36459162"/>
      <w:bookmarkStart w:id="117" w:name="_Toc45028409"/>
      <w:bookmarkStart w:id="118" w:name="_Toc51870088"/>
      <w:bookmarkStart w:id="119" w:name="_Toc51870210"/>
      <w:bookmarkStart w:id="120" w:name="_Toc90581964"/>
      <w:bookmarkStart w:id="121" w:name="_Toc90582346"/>
      <w:r w:rsidRPr="001F16C3">
        <w:t>5.2.1.</w:t>
      </w:r>
      <w:r w:rsidRPr="001F16C3">
        <w:rPr>
          <w:lang w:eastAsia="zh-CN"/>
        </w:rPr>
        <w:t>2</w:t>
      </w:r>
      <w:r>
        <w:tab/>
      </w:r>
      <w:r w:rsidRPr="001F16C3">
        <w:rPr>
          <w:lang w:eastAsia="zh-CN"/>
        </w:rPr>
        <w:t>Service operation and data access authorization</w:t>
      </w:r>
      <w:bookmarkEnd w:id="113"/>
      <w:bookmarkEnd w:id="114"/>
      <w:bookmarkEnd w:id="115"/>
      <w:bookmarkEnd w:id="116"/>
      <w:bookmarkEnd w:id="117"/>
      <w:bookmarkEnd w:id="118"/>
      <w:bookmarkEnd w:id="119"/>
      <w:bookmarkEnd w:id="120"/>
      <w:bookmarkEnd w:id="121"/>
    </w:p>
    <w:p w14:paraId="272C8C78" w14:textId="77777777" w:rsidR="003133A5" w:rsidRPr="001F16C3" w:rsidRDefault="003133A5" w:rsidP="003133A5">
      <w:pPr>
        <w:rPr>
          <w:lang w:val="en-US" w:eastAsia="zh-CN"/>
        </w:rPr>
      </w:pPr>
      <w:r>
        <w:rPr>
          <w:lang w:val="en-US" w:eastAsia="zh-CN"/>
        </w:rPr>
        <w:t xml:space="preserve">UDR provides one </w:t>
      </w:r>
      <w:proofErr w:type="spellStart"/>
      <w:r>
        <w:rPr>
          <w:lang w:val="en-US" w:eastAsia="zh-CN"/>
        </w:rPr>
        <w:t>Nudr_DataRepository</w:t>
      </w:r>
      <w:proofErr w:type="spellEnd"/>
      <w:r>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31595B5" w14:textId="77777777" w:rsidR="003133A5" w:rsidRDefault="003133A5" w:rsidP="003133A5">
      <w:pPr>
        <w:rPr>
          <w:lang w:val="en-US" w:eastAsia="zh-CN"/>
        </w:rPr>
      </w:pPr>
      <w:r>
        <w:rPr>
          <w:lang w:val="en-US" w:eastAsia="zh-CN"/>
        </w:rPr>
        <w:t xml:space="preserve">And the information in the </w:t>
      </w:r>
      <w:proofErr w:type="spellStart"/>
      <w:r>
        <w:rPr>
          <w:lang w:val="en-US" w:eastAsia="zh-CN"/>
        </w:rPr>
        <w:t>Nudr_DataRepository</w:t>
      </w:r>
      <w:proofErr w:type="spellEnd"/>
      <w:r>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1E1D30D9" w14:textId="77777777" w:rsidR="003133A5" w:rsidRDefault="003133A5" w:rsidP="00F3074B">
      <w:pPr>
        <w:rPr>
          <w:lang w:val="en-US" w:eastAsia="zh-CN"/>
        </w:rPr>
      </w:pPr>
      <w:r w:rsidRPr="00F3074B">
        <w:t xml:space="preserve">If there is an illegal service operation or data access request initiated by a NF consumer, the service failure response should be returned through the </w:t>
      </w:r>
      <w:proofErr w:type="spellStart"/>
      <w:r w:rsidRPr="00F3074B">
        <w:t>Nudr</w:t>
      </w:r>
      <w:proofErr w:type="spellEnd"/>
      <w:r w:rsidRPr="00F3074B">
        <w:t xml:space="preserve"> interface with an explicit cause value.</w:t>
      </w:r>
    </w:p>
    <w:p w14:paraId="60E7C47B"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6697FBF" w14:textId="77777777" w:rsidR="003133A5" w:rsidRPr="001F16C3" w:rsidRDefault="003133A5" w:rsidP="00F3074B">
      <w:pPr>
        <w:pStyle w:val="Heading3"/>
      </w:pPr>
      <w:bookmarkStart w:id="122" w:name="_Toc20120528"/>
      <w:bookmarkStart w:id="123" w:name="_Toc21623406"/>
      <w:bookmarkStart w:id="124" w:name="_Toc27587101"/>
      <w:bookmarkStart w:id="125" w:name="_Toc36459163"/>
      <w:bookmarkStart w:id="126" w:name="_Toc45028410"/>
      <w:bookmarkStart w:id="127" w:name="_Toc51870089"/>
      <w:bookmarkStart w:id="128" w:name="_Toc51870211"/>
      <w:bookmarkStart w:id="129" w:name="_Toc90581965"/>
      <w:bookmarkStart w:id="130" w:name="_Toc90582347"/>
      <w:r w:rsidRPr="001F16C3">
        <w:t>5.2.2</w:t>
      </w:r>
      <w:r w:rsidRPr="001F16C3">
        <w:tab/>
        <w:t>Service Operations</w:t>
      </w:r>
      <w:bookmarkEnd w:id="122"/>
      <w:bookmarkEnd w:id="123"/>
      <w:bookmarkEnd w:id="124"/>
      <w:bookmarkEnd w:id="125"/>
      <w:bookmarkEnd w:id="126"/>
      <w:bookmarkEnd w:id="127"/>
      <w:bookmarkEnd w:id="128"/>
      <w:bookmarkEnd w:id="129"/>
      <w:bookmarkEnd w:id="130"/>
    </w:p>
    <w:p w14:paraId="08568CCB" w14:textId="77777777" w:rsidR="003133A5" w:rsidRPr="001F16C3" w:rsidRDefault="003133A5" w:rsidP="00F3074B">
      <w:pPr>
        <w:pStyle w:val="Heading4"/>
      </w:pPr>
      <w:bookmarkStart w:id="131" w:name="_Toc20120529"/>
      <w:bookmarkStart w:id="132" w:name="_Toc21623407"/>
      <w:bookmarkStart w:id="133" w:name="_Toc27587102"/>
      <w:bookmarkStart w:id="134" w:name="_Toc36459164"/>
      <w:bookmarkStart w:id="135" w:name="_Toc45028411"/>
      <w:bookmarkStart w:id="136" w:name="_Toc51870090"/>
      <w:bookmarkStart w:id="137" w:name="_Toc51870212"/>
      <w:bookmarkStart w:id="138" w:name="_Toc90581966"/>
      <w:bookmarkStart w:id="139" w:name="_Toc90582348"/>
      <w:r w:rsidRPr="001F16C3">
        <w:t>5.2.2.1</w:t>
      </w:r>
      <w:r w:rsidRPr="001F16C3">
        <w:tab/>
        <w:t>Introduction</w:t>
      </w:r>
      <w:bookmarkEnd w:id="131"/>
      <w:bookmarkEnd w:id="132"/>
      <w:bookmarkEnd w:id="133"/>
      <w:bookmarkEnd w:id="134"/>
      <w:bookmarkEnd w:id="135"/>
      <w:bookmarkEnd w:id="136"/>
      <w:bookmarkEnd w:id="137"/>
      <w:bookmarkEnd w:id="138"/>
      <w:bookmarkEnd w:id="139"/>
    </w:p>
    <w:p w14:paraId="7B640961" w14:textId="77777777" w:rsidR="003133A5" w:rsidRPr="001F16C3" w:rsidRDefault="003133A5" w:rsidP="003133A5">
      <w:pPr>
        <w:rPr>
          <w:lang w:eastAsia="zh-CN"/>
        </w:rPr>
      </w:pPr>
      <w:r>
        <w:rPr>
          <w:lang w:eastAsia="zh-CN"/>
        </w:rPr>
        <w:t xml:space="preserve">This clause specifies the generic </w:t>
      </w:r>
      <w:proofErr w:type="spellStart"/>
      <w:r>
        <w:rPr>
          <w:lang w:eastAsia="zh-CN"/>
        </w:rPr>
        <w:t>Nudr_DataRepository</w:t>
      </w:r>
      <w:proofErr w:type="spellEnd"/>
      <w:r>
        <w:rPr>
          <w:lang w:eastAsia="zh-CN"/>
        </w:rPr>
        <w:t xml:space="preserve"> service operations towards the different data sets as shown in Figure</w:t>
      </w:r>
      <w:r>
        <w:rPr>
          <w:lang w:val="en-US" w:eastAsia="zh-CN"/>
        </w:rPr>
        <w:t> </w:t>
      </w:r>
      <w:r>
        <w:rPr>
          <w:lang w:eastAsia="zh-CN"/>
        </w:rPr>
        <w:t>4-1.</w:t>
      </w:r>
    </w:p>
    <w:p w14:paraId="47C8D2F0" w14:textId="77777777"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w:t>
      </w:r>
      <w:proofErr w:type="spellStart"/>
      <w:r>
        <w:rPr>
          <w:lang w:eastAsia="zh-CN"/>
        </w:rPr>
        <w:t>apiSpecificResourceUriPart</w:t>
      </w:r>
      <w:proofErr w:type="spellEnd"/>
      <w:r>
        <w:rPr>
          <w:lang w:eastAsia="zh-CN"/>
        </w:rPr>
        <w: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7E510F09"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w:t>
      </w:r>
      <w:r>
        <w:lastRenderedPageBreak/>
        <w:t>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06BAC1E9"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45ADC203"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35F8DA09" w14:textId="77777777" w:rsidR="003133A5" w:rsidRPr="001F16C3" w:rsidRDefault="003133A5" w:rsidP="00F3074B">
      <w:pPr>
        <w:pStyle w:val="Heading4"/>
        <w:rPr>
          <w:lang w:eastAsia="zh-CN"/>
        </w:rPr>
      </w:pPr>
      <w:bookmarkStart w:id="140" w:name="_Toc20120530"/>
      <w:bookmarkStart w:id="141" w:name="_Toc21623408"/>
      <w:bookmarkStart w:id="142" w:name="_Toc27587103"/>
      <w:bookmarkStart w:id="143" w:name="_Toc36459165"/>
      <w:bookmarkStart w:id="144" w:name="_Toc45028412"/>
      <w:bookmarkStart w:id="145" w:name="_Toc51870091"/>
      <w:bookmarkStart w:id="146" w:name="_Toc51870213"/>
      <w:bookmarkStart w:id="147" w:name="_Toc90581967"/>
      <w:bookmarkStart w:id="148" w:name="_Toc90582349"/>
      <w:r w:rsidRPr="001F16C3">
        <w:t>5.2.2.2</w:t>
      </w:r>
      <w:r w:rsidRPr="001F16C3">
        <w:tab/>
      </w:r>
      <w:r w:rsidRPr="001F16C3">
        <w:rPr>
          <w:lang w:eastAsia="zh-CN"/>
        </w:rPr>
        <w:t>Query</w:t>
      </w:r>
      <w:bookmarkEnd w:id="140"/>
      <w:bookmarkEnd w:id="141"/>
      <w:bookmarkEnd w:id="142"/>
      <w:bookmarkEnd w:id="143"/>
      <w:bookmarkEnd w:id="144"/>
      <w:bookmarkEnd w:id="145"/>
      <w:bookmarkEnd w:id="146"/>
      <w:bookmarkEnd w:id="147"/>
      <w:bookmarkEnd w:id="148"/>
    </w:p>
    <w:p w14:paraId="26D16928" w14:textId="77777777" w:rsidR="003133A5" w:rsidRPr="001F16C3" w:rsidRDefault="003133A5" w:rsidP="00F3074B">
      <w:pPr>
        <w:pStyle w:val="Heading5"/>
        <w:rPr>
          <w:lang w:eastAsia="zh-CN"/>
        </w:rPr>
      </w:pPr>
      <w:bookmarkStart w:id="149" w:name="_Toc20120531"/>
      <w:bookmarkStart w:id="150" w:name="_Toc21623409"/>
      <w:bookmarkStart w:id="151" w:name="_Toc27587104"/>
      <w:bookmarkStart w:id="152" w:name="_Toc36459166"/>
      <w:bookmarkStart w:id="153" w:name="_Toc45028413"/>
      <w:bookmarkStart w:id="154" w:name="_Toc51870092"/>
      <w:bookmarkStart w:id="155" w:name="_Toc51870214"/>
      <w:bookmarkStart w:id="156" w:name="_Toc90581968"/>
      <w:bookmarkStart w:id="157" w:name="_Toc90582350"/>
      <w:r w:rsidRPr="001F16C3">
        <w:t>5.2.2.2.1</w:t>
      </w:r>
      <w:r w:rsidRPr="001F16C3">
        <w:tab/>
        <w:t>General</w:t>
      </w:r>
      <w:bookmarkEnd w:id="149"/>
      <w:bookmarkEnd w:id="150"/>
      <w:bookmarkEnd w:id="151"/>
      <w:bookmarkEnd w:id="152"/>
      <w:bookmarkEnd w:id="153"/>
      <w:bookmarkEnd w:id="154"/>
      <w:bookmarkEnd w:id="155"/>
      <w:bookmarkEnd w:id="156"/>
      <w:bookmarkEnd w:id="157"/>
    </w:p>
    <w:p w14:paraId="4ABBEDDC"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26A0F1F5" w14:textId="77777777" w:rsidR="003133A5" w:rsidRPr="001F16C3" w:rsidRDefault="003133A5" w:rsidP="00F3074B">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90581969"/>
      <w:bookmarkStart w:id="166" w:name="_Toc90582351"/>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bookmarkEnd w:id="166"/>
    </w:p>
    <w:p w14:paraId="076F001A" w14:textId="77777777" w:rsidR="003133A5" w:rsidRPr="001F16C3" w:rsidRDefault="003133A5" w:rsidP="003133A5">
      <w:pPr>
        <w:rPr>
          <w:lang w:eastAsia="zh-CN"/>
        </w:rPr>
      </w:pPr>
      <w:r>
        <w:t>Figure 5.2.2.2.2-1 shows a scenario where the NF service consumer (e.g. UDM, PCF or NEF) sends a request to the UDR to retrieve data.</w:t>
      </w:r>
    </w:p>
    <w:p w14:paraId="48638C7C" w14:textId="77777777" w:rsidR="003133A5" w:rsidRDefault="003133A5" w:rsidP="003133A5">
      <w:pPr>
        <w:rPr>
          <w:lang w:eastAsia="zh-CN"/>
        </w:rPr>
      </w:pPr>
      <w:r>
        <w:rPr>
          <w:lang w:eastAsia="zh-CN"/>
        </w:rPr>
        <w:t>Query parameters may be used for data retrieval:</w:t>
      </w:r>
    </w:p>
    <w:p w14:paraId="2E113CE0" w14:textId="77777777" w:rsidR="003133A5" w:rsidRDefault="003133A5" w:rsidP="003133A5">
      <w:pPr>
        <w:pStyle w:val="B1"/>
        <w:rPr>
          <w:lang w:val="en-US" w:eastAsia="zh-CN"/>
        </w:rPr>
      </w:pPr>
      <w:proofErr w:type="spellStart"/>
      <w:r>
        <w:rPr>
          <w:lang w:eastAsia="zh-CN"/>
        </w:rPr>
        <w:t>i</w:t>
      </w:r>
      <w:proofErr w:type="spellEnd"/>
      <w:r>
        <w:rPr>
          <w:lang w:eastAsia="zh-CN"/>
        </w:rPr>
        <w:t>)</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66593052"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069F968E" w14:textId="77777777" w:rsidR="003133A5" w:rsidRDefault="003133A5" w:rsidP="003133A5">
      <w:pPr>
        <w:pStyle w:val="TH"/>
        <w:rPr>
          <w:lang w:eastAsia="zh-CN"/>
        </w:rPr>
      </w:pPr>
    </w:p>
    <w:p w14:paraId="335F741E" w14:textId="77777777" w:rsidR="003133A5" w:rsidRDefault="003133A5" w:rsidP="003133A5">
      <w:pPr>
        <w:pStyle w:val="TH"/>
        <w:rPr>
          <w:lang w:eastAsia="zh-CN"/>
        </w:rPr>
      </w:pPr>
      <w:r w:rsidRPr="001F16C3">
        <w:object w:dxaOrig="8700" w:dyaOrig="2400" w14:anchorId="2DC64E2D">
          <v:shape id="_x0000_i1028" type="#_x0000_t75" style="width:433.85pt;height:120.15pt" o:ole="">
            <v:imagedata r:id="rId14" o:title=""/>
          </v:shape>
          <o:OLEObject Type="Embed" ProgID="Visio.Drawing.11" ShapeID="_x0000_i1028" DrawAspect="Content" ObjectID="_1701275874" r:id="rId15"/>
        </w:object>
      </w:r>
    </w:p>
    <w:p w14:paraId="6FF67504" w14:textId="77777777" w:rsidR="003133A5" w:rsidRDefault="003133A5" w:rsidP="003133A5">
      <w:pPr>
        <w:pStyle w:val="TF"/>
      </w:pPr>
      <w:r>
        <w:t>Figure 5.2.2.2.2-1: Retrieving Data</w:t>
      </w:r>
    </w:p>
    <w:p w14:paraId="5CF41DA7"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1C226B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6F86EE46"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266FF2E2"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2FC5A0E5" w14:textId="77777777" w:rsidR="003133A5" w:rsidRPr="001F16C3" w:rsidRDefault="003133A5" w:rsidP="00F3074B">
      <w:pPr>
        <w:pStyle w:val="Heading5"/>
        <w:rPr>
          <w:lang w:eastAsia="zh-CN"/>
        </w:rPr>
      </w:pPr>
      <w:bookmarkStart w:id="167" w:name="_Toc20120533"/>
      <w:bookmarkStart w:id="168" w:name="_Toc21623411"/>
      <w:bookmarkStart w:id="169" w:name="_Toc27587106"/>
      <w:bookmarkStart w:id="170" w:name="_Toc36459168"/>
      <w:bookmarkStart w:id="171" w:name="_Toc45028415"/>
      <w:bookmarkStart w:id="172" w:name="_Toc51870094"/>
      <w:bookmarkStart w:id="173" w:name="_Toc51870216"/>
      <w:bookmarkStart w:id="174" w:name="_Toc90581970"/>
      <w:bookmarkStart w:id="175" w:name="_Toc90582352"/>
      <w:r w:rsidRPr="001F16C3">
        <w:lastRenderedPageBreak/>
        <w:t>5.2.2.2.</w:t>
      </w:r>
      <w:r w:rsidRPr="001F16C3">
        <w:rPr>
          <w:lang w:eastAsia="zh-CN"/>
        </w:rPr>
        <w:t>3</w:t>
      </w:r>
      <w:r w:rsidRPr="001F16C3">
        <w:tab/>
      </w:r>
      <w:r w:rsidRPr="001F16C3">
        <w:rPr>
          <w:lang w:eastAsia="zh-CN"/>
        </w:rPr>
        <w:t>Retrieval of subset of a resource</w:t>
      </w:r>
      <w:bookmarkEnd w:id="167"/>
      <w:bookmarkEnd w:id="168"/>
      <w:bookmarkEnd w:id="169"/>
      <w:bookmarkEnd w:id="170"/>
      <w:bookmarkEnd w:id="171"/>
      <w:bookmarkEnd w:id="172"/>
      <w:bookmarkEnd w:id="173"/>
      <w:bookmarkEnd w:id="174"/>
      <w:bookmarkEnd w:id="175"/>
    </w:p>
    <w:p w14:paraId="4BBA2E08"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084D5A1" w14:textId="77777777" w:rsidR="003133A5" w:rsidRDefault="003133A5" w:rsidP="003133A5">
      <w:pPr>
        <w:pStyle w:val="B1"/>
        <w:rPr>
          <w:lang w:eastAsia="zh-CN"/>
        </w:rPr>
      </w:pPr>
      <w:r>
        <w:rPr>
          <w:lang w:eastAsia="zh-CN"/>
        </w:rPr>
        <w:t>1)</w:t>
      </w:r>
      <w:r>
        <w:rPr>
          <w:lang w:eastAsia="zh-CN"/>
        </w:rPr>
        <w:tab/>
        <w:t>"fields" query parameter is of type array; and</w:t>
      </w:r>
    </w:p>
    <w:p w14:paraId="43044A78"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16A9B44A"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0776346E"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5CC6269E" w14:textId="77777777" w:rsidR="003133A5" w:rsidRDefault="003133A5" w:rsidP="003133A5">
      <w:pPr>
        <w:pStyle w:val="NO"/>
        <w:rPr>
          <w:lang w:eastAsia="zh-CN"/>
        </w:rPr>
      </w:pPr>
      <w:r>
        <w:rPr>
          <w:lang w:eastAsia="zh-CN"/>
        </w:rPr>
        <w:t>EXAMPLE 1:</w:t>
      </w:r>
    </w:p>
    <w:p w14:paraId="38C46041" w14:textId="77777777" w:rsidR="003133A5" w:rsidRDefault="003133A5" w:rsidP="003133A5">
      <w:pPr>
        <w:rPr>
          <w:lang w:eastAsia="zh-CN"/>
        </w:rPr>
      </w:pPr>
      <w:r>
        <w:rPr>
          <w:lang w:eastAsia="zh-CN"/>
        </w:rPr>
        <w:t xml:space="preserve">Given the following representation of </w:t>
      </w:r>
      <w:proofErr w:type="spellStart"/>
      <w:r>
        <w:rPr>
          <w:lang w:eastAsia="zh-CN"/>
        </w:rPr>
        <w:t>ExResource</w:t>
      </w:r>
      <w:proofErr w:type="spellEnd"/>
      <w:r>
        <w:rPr>
          <w:lang w:eastAsia="zh-CN"/>
        </w:rPr>
        <w:t>:</w:t>
      </w:r>
    </w:p>
    <w:p w14:paraId="60AD63D2" w14:textId="77777777" w:rsidR="003133A5" w:rsidRDefault="003133A5" w:rsidP="003133A5">
      <w:pPr>
        <w:rPr>
          <w:lang w:eastAsia="zh-CN"/>
        </w:rPr>
      </w:pPr>
      <w:r>
        <w:rPr>
          <w:lang w:eastAsia="zh-CN"/>
        </w:rPr>
        <w:t>{</w:t>
      </w:r>
    </w:p>
    <w:p w14:paraId="76DB50B1" w14:textId="77777777" w:rsidR="003133A5" w:rsidRDefault="003133A5" w:rsidP="003133A5">
      <w:pPr>
        <w:rPr>
          <w:lang w:eastAsia="zh-CN"/>
        </w:rPr>
      </w:pPr>
      <w:r>
        <w:rPr>
          <w:lang w:eastAsia="zh-CN"/>
        </w:rPr>
        <w:t xml:space="preserve">  "lv1Attr1": "value1"</w:t>
      </w:r>
    </w:p>
    <w:p w14:paraId="56B39B99" w14:textId="77777777" w:rsidR="003133A5" w:rsidRDefault="003133A5" w:rsidP="003133A5">
      <w:pPr>
        <w:rPr>
          <w:lang w:eastAsia="zh-CN"/>
        </w:rPr>
      </w:pPr>
      <w:r>
        <w:rPr>
          <w:lang w:eastAsia="zh-CN"/>
        </w:rPr>
        <w:t xml:space="preserve">  "lv1Attr2": "value2"</w:t>
      </w:r>
    </w:p>
    <w:p w14:paraId="43651BD1" w14:textId="77777777" w:rsidR="003133A5" w:rsidRDefault="003133A5" w:rsidP="003133A5">
      <w:pPr>
        <w:rPr>
          <w:lang w:eastAsia="zh-CN"/>
        </w:rPr>
      </w:pPr>
      <w:r>
        <w:rPr>
          <w:lang w:eastAsia="zh-CN"/>
        </w:rPr>
        <w:t xml:space="preserve">  "lv1Attr3": {</w:t>
      </w:r>
    </w:p>
    <w:p w14:paraId="18E8F599" w14:textId="77777777" w:rsidR="003133A5" w:rsidRDefault="003133A5" w:rsidP="003133A5">
      <w:pPr>
        <w:rPr>
          <w:lang w:eastAsia="zh-CN"/>
        </w:rPr>
      </w:pPr>
      <w:r>
        <w:rPr>
          <w:lang w:eastAsia="zh-CN"/>
        </w:rPr>
        <w:t xml:space="preserve">    "lv2Attr1": "value3"</w:t>
      </w:r>
    </w:p>
    <w:p w14:paraId="3C22ABCD" w14:textId="77777777" w:rsidR="003133A5" w:rsidRDefault="003133A5" w:rsidP="003133A5">
      <w:pPr>
        <w:rPr>
          <w:lang w:eastAsia="zh-CN"/>
        </w:rPr>
      </w:pPr>
      <w:r>
        <w:rPr>
          <w:lang w:eastAsia="zh-CN"/>
        </w:rPr>
        <w:t xml:space="preserve">    "lv2Attr2": "value4"</w:t>
      </w:r>
    </w:p>
    <w:p w14:paraId="19259A50" w14:textId="77777777" w:rsidR="003133A5" w:rsidRDefault="003133A5" w:rsidP="003133A5">
      <w:pPr>
        <w:rPr>
          <w:lang w:eastAsia="zh-CN"/>
        </w:rPr>
      </w:pPr>
      <w:r>
        <w:rPr>
          <w:lang w:eastAsia="zh-CN"/>
        </w:rPr>
        <w:t xml:space="preserve">  }</w:t>
      </w:r>
    </w:p>
    <w:p w14:paraId="529DA370" w14:textId="77777777" w:rsidR="003133A5" w:rsidRDefault="003133A5" w:rsidP="003133A5">
      <w:pPr>
        <w:rPr>
          <w:lang w:eastAsia="zh-CN"/>
        </w:rPr>
      </w:pPr>
      <w:r>
        <w:rPr>
          <w:lang w:eastAsia="zh-CN"/>
        </w:rPr>
        <w:t>}</w:t>
      </w:r>
    </w:p>
    <w:p w14:paraId="0493D842" w14:textId="77777777" w:rsidR="003133A5" w:rsidRDefault="003133A5" w:rsidP="003133A5">
      <w:pPr>
        <w:rPr>
          <w:lang w:eastAsia="zh-CN"/>
        </w:rPr>
      </w:pPr>
      <w:r>
        <w:rPr>
          <w:lang w:eastAsia="zh-CN"/>
        </w:rPr>
        <w:t>To retrieve "lv1Attr1" and "lv2Attr2", the NF sends the following request:</w:t>
      </w:r>
    </w:p>
    <w:p w14:paraId="36DC03EA" w14:textId="77777777" w:rsidR="003133A5" w:rsidRDefault="003133A5" w:rsidP="003133A5">
      <w:pPr>
        <w:rPr>
          <w:lang w:eastAsia="zh-CN"/>
        </w:rPr>
      </w:pPr>
      <w:r>
        <w:rPr>
          <w:lang w:eastAsia="zh-CN"/>
        </w:rPr>
        <w:t>GET /</w:t>
      </w:r>
      <w:proofErr w:type="spellStart"/>
      <w:r>
        <w:rPr>
          <w:lang w:eastAsia="zh-CN"/>
        </w:rPr>
        <w:t>ExResource?fields</w:t>
      </w:r>
      <w:proofErr w:type="spellEnd"/>
      <w:r>
        <w:rPr>
          <w:lang w:eastAsia="zh-CN"/>
        </w:rPr>
        <w:t>=/lv1Attr1, /lv1Attr3/lv2Attr2</w:t>
      </w:r>
    </w:p>
    <w:p w14:paraId="318EFABB" w14:textId="77777777" w:rsidR="003133A5" w:rsidRDefault="003133A5" w:rsidP="003133A5">
      <w:pPr>
        <w:rPr>
          <w:lang w:eastAsia="zh-CN"/>
        </w:rPr>
      </w:pPr>
      <w:r>
        <w:rPr>
          <w:lang w:eastAsia="zh-CN"/>
        </w:rPr>
        <w:t>Upon success, the UDR then returns the following representation:</w:t>
      </w:r>
    </w:p>
    <w:p w14:paraId="55359FCA" w14:textId="77777777" w:rsidR="003133A5" w:rsidRDefault="003133A5" w:rsidP="003133A5">
      <w:pPr>
        <w:rPr>
          <w:lang w:eastAsia="zh-CN"/>
        </w:rPr>
      </w:pPr>
      <w:r>
        <w:rPr>
          <w:lang w:eastAsia="zh-CN"/>
        </w:rPr>
        <w:t>{</w:t>
      </w:r>
    </w:p>
    <w:p w14:paraId="053FE9A5" w14:textId="77777777" w:rsidR="003133A5" w:rsidRDefault="003133A5" w:rsidP="003133A5">
      <w:pPr>
        <w:rPr>
          <w:lang w:eastAsia="zh-CN"/>
        </w:rPr>
      </w:pPr>
      <w:r>
        <w:rPr>
          <w:lang w:eastAsia="zh-CN"/>
        </w:rPr>
        <w:t xml:space="preserve">  "lv1Attr1": "value1"</w:t>
      </w:r>
    </w:p>
    <w:p w14:paraId="7FF30992" w14:textId="77777777" w:rsidR="003133A5" w:rsidRDefault="003133A5" w:rsidP="003133A5">
      <w:pPr>
        <w:rPr>
          <w:lang w:eastAsia="zh-CN"/>
        </w:rPr>
      </w:pPr>
      <w:r>
        <w:rPr>
          <w:lang w:eastAsia="zh-CN"/>
        </w:rPr>
        <w:t xml:space="preserve">  "lv1Attr3": {</w:t>
      </w:r>
    </w:p>
    <w:p w14:paraId="29C333CE" w14:textId="77777777" w:rsidR="003133A5" w:rsidRDefault="003133A5" w:rsidP="003133A5">
      <w:pPr>
        <w:rPr>
          <w:lang w:eastAsia="zh-CN"/>
        </w:rPr>
      </w:pPr>
      <w:r>
        <w:rPr>
          <w:lang w:eastAsia="zh-CN"/>
        </w:rPr>
        <w:t xml:space="preserve">    "lv2Attr2": "value4"</w:t>
      </w:r>
    </w:p>
    <w:p w14:paraId="40A732CA" w14:textId="77777777" w:rsidR="003133A5" w:rsidRDefault="003133A5" w:rsidP="003133A5">
      <w:pPr>
        <w:rPr>
          <w:lang w:eastAsia="zh-CN"/>
        </w:rPr>
      </w:pPr>
      <w:r>
        <w:rPr>
          <w:lang w:eastAsia="zh-CN"/>
        </w:rPr>
        <w:t xml:space="preserve">  }</w:t>
      </w:r>
    </w:p>
    <w:p w14:paraId="695437C3" w14:textId="77777777" w:rsidR="003133A5" w:rsidRDefault="003133A5" w:rsidP="003133A5">
      <w:pPr>
        <w:rPr>
          <w:lang w:eastAsia="zh-CN"/>
        </w:rPr>
      </w:pPr>
      <w:r>
        <w:rPr>
          <w:lang w:eastAsia="zh-CN"/>
        </w:rPr>
        <w:t>}</w:t>
      </w:r>
    </w:p>
    <w:p w14:paraId="5EEC1F83" w14:textId="77777777" w:rsidR="003133A5" w:rsidRDefault="003133A5" w:rsidP="003133A5">
      <w:pPr>
        <w:rPr>
          <w:lang w:eastAsia="zh-CN"/>
        </w:rPr>
      </w:pPr>
    </w:p>
    <w:p w14:paraId="2381BF1B" w14:textId="77777777" w:rsidR="003133A5" w:rsidRDefault="003133A5" w:rsidP="003133A5">
      <w:pPr>
        <w:pStyle w:val="NO"/>
        <w:rPr>
          <w:lang w:eastAsia="zh-CN"/>
        </w:rPr>
      </w:pPr>
      <w:r>
        <w:rPr>
          <w:lang w:eastAsia="zh-CN"/>
        </w:rPr>
        <w:t>EXAMPLE 2:</w:t>
      </w:r>
    </w:p>
    <w:p w14:paraId="438D3278" w14:textId="77777777" w:rsidR="003133A5" w:rsidRDefault="003133A5" w:rsidP="003133A5">
      <w:pPr>
        <w:rPr>
          <w:lang w:eastAsia="zh-CN"/>
        </w:rPr>
      </w:pPr>
      <w:r>
        <w:rPr>
          <w:lang w:eastAsia="zh-CN"/>
        </w:rPr>
        <w:t xml:space="preserve">Given the following representation of </w:t>
      </w:r>
      <w:proofErr w:type="spellStart"/>
      <w:r>
        <w:rPr>
          <w:lang w:eastAsia="zh-CN"/>
        </w:rPr>
        <w:t>ExResource</w:t>
      </w:r>
      <w:proofErr w:type="spellEnd"/>
      <w:r>
        <w:rPr>
          <w:lang w:eastAsia="zh-CN"/>
        </w:rPr>
        <w:t>:</w:t>
      </w:r>
    </w:p>
    <w:p w14:paraId="1AD60042" w14:textId="77777777" w:rsidR="003133A5" w:rsidRDefault="003133A5" w:rsidP="003133A5">
      <w:pPr>
        <w:rPr>
          <w:lang w:eastAsia="zh-CN"/>
        </w:rPr>
      </w:pPr>
      <w:r>
        <w:rPr>
          <w:lang w:eastAsia="zh-CN"/>
        </w:rPr>
        <w:t>{</w:t>
      </w:r>
    </w:p>
    <w:p w14:paraId="1ED4B593" w14:textId="77777777" w:rsidR="003133A5" w:rsidRDefault="003133A5" w:rsidP="003133A5">
      <w:pPr>
        <w:rPr>
          <w:lang w:eastAsia="zh-CN"/>
        </w:rPr>
      </w:pPr>
      <w:r>
        <w:rPr>
          <w:lang w:eastAsia="zh-CN"/>
        </w:rPr>
        <w:t xml:space="preserve">  "Attr1": "value1"</w:t>
      </w:r>
    </w:p>
    <w:p w14:paraId="61469AD2" w14:textId="77777777" w:rsidR="003133A5" w:rsidRDefault="003133A5" w:rsidP="003133A5">
      <w:pPr>
        <w:rPr>
          <w:lang w:eastAsia="zh-CN"/>
        </w:rPr>
      </w:pPr>
      <w:r>
        <w:rPr>
          <w:lang w:eastAsia="zh-CN"/>
        </w:rPr>
        <w:t xml:space="preserve">  "Attr2": "value2"</w:t>
      </w:r>
    </w:p>
    <w:p w14:paraId="6CAE62FF" w14:textId="77777777" w:rsidR="003133A5" w:rsidRDefault="003133A5" w:rsidP="003133A5">
      <w:pPr>
        <w:rPr>
          <w:lang w:eastAsia="zh-CN"/>
        </w:rPr>
      </w:pPr>
      <w:r>
        <w:rPr>
          <w:lang w:eastAsia="zh-CN"/>
        </w:rPr>
        <w:t xml:space="preserve">  "</w:t>
      </w:r>
      <w:proofErr w:type="spellStart"/>
      <w:r>
        <w:rPr>
          <w:lang w:eastAsia="zh-CN"/>
        </w:rPr>
        <w:t>AttrMap</w:t>
      </w:r>
      <w:proofErr w:type="spellEnd"/>
      <w:r>
        <w:rPr>
          <w:lang w:eastAsia="zh-CN"/>
        </w:rPr>
        <w:t>": {</w:t>
      </w:r>
    </w:p>
    <w:p w14:paraId="7918C260" w14:textId="77777777" w:rsidR="003133A5" w:rsidRDefault="003133A5" w:rsidP="003133A5">
      <w:pPr>
        <w:rPr>
          <w:lang w:eastAsia="zh-CN"/>
        </w:rPr>
      </w:pPr>
      <w:r>
        <w:rPr>
          <w:lang w:eastAsia="zh-CN"/>
        </w:rPr>
        <w:lastRenderedPageBreak/>
        <w:t xml:space="preserve">    "Key1": {ExObject1}</w:t>
      </w:r>
    </w:p>
    <w:p w14:paraId="45E5D2E3" w14:textId="77777777" w:rsidR="003133A5" w:rsidRDefault="003133A5" w:rsidP="003133A5">
      <w:pPr>
        <w:rPr>
          <w:lang w:eastAsia="zh-CN"/>
        </w:rPr>
      </w:pPr>
      <w:r>
        <w:rPr>
          <w:lang w:eastAsia="zh-CN"/>
        </w:rPr>
        <w:t xml:space="preserve">    "Key2": {ExObject2}</w:t>
      </w:r>
    </w:p>
    <w:p w14:paraId="1CD82B9A" w14:textId="77777777" w:rsidR="003133A5" w:rsidRDefault="003133A5" w:rsidP="003133A5">
      <w:pPr>
        <w:rPr>
          <w:lang w:eastAsia="zh-CN"/>
        </w:rPr>
      </w:pPr>
      <w:r>
        <w:rPr>
          <w:lang w:eastAsia="zh-CN"/>
        </w:rPr>
        <w:t xml:space="preserve">  }</w:t>
      </w:r>
    </w:p>
    <w:p w14:paraId="2C0D8452" w14:textId="77777777" w:rsidR="003133A5" w:rsidRDefault="003133A5" w:rsidP="003133A5">
      <w:pPr>
        <w:rPr>
          <w:lang w:eastAsia="zh-CN"/>
        </w:rPr>
      </w:pPr>
      <w:r>
        <w:rPr>
          <w:lang w:eastAsia="zh-CN"/>
        </w:rPr>
        <w:t>}</w:t>
      </w:r>
    </w:p>
    <w:p w14:paraId="1D99FB4F" w14:textId="77777777" w:rsidR="003133A5" w:rsidRDefault="003133A5" w:rsidP="003133A5">
      <w:pPr>
        <w:rPr>
          <w:lang w:eastAsia="zh-CN"/>
        </w:rPr>
      </w:pPr>
      <w:r>
        <w:rPr>
          <w:lang w:eastAsia="zh-CN"/>
        </w:rPr>
        <w:t>To retrieve "Attr1" and the second member of "</w:t>
      </w:r>
      <w:proofErr w:type="spellStart"/>
      <w:r>
        <w:rPr>
          <w:lang w:eastAsia="zh-CN"/>
        </w:rPr>
        <w:t>AttrMap</w:t>
      </w:r>
      <w:proofErr w:type="spellEnd"/>
      <w:r>
        <w:rPr>
          <w:lang w:eastAsia="zh-CN"/>
        </w:rPr>
        <w:t xml:space="preserve"> ", the NF sends the following request:</w:t>
      </w:r>
    </w:p>
    <w:p w14:paraId="374ABE0C" w14:textId="77777777" w:rsidR="003133A5" w:rsidRDefault="003133A5" w:rsidP="003133A5">
      <w:pPr>
        <w:rPr>
          <w:lang w:eastAsia="zh-CN"/>
        </w:rPr>
      </w:pPr>
      <w:r>
        <w:rPr>
          <w:lang w:eastAsia="zh-CN"/>
        </w:rPr>
        <w:t>GET /</w:t>
      </w:r>
      <w:proofErr w:type="spellStart"/>
      <w:r>
        <w:rPr>
          <w:lang w:eastAsia="zh-CN"/>
        </w:rPr>
        <w:t>ExResource?fields</w:t>
      </w:r>
      <w:proofErr w:type="spellEnd"/>
      <w:r>
        <w:rPr>
          <w:lang w:eastAsia="zh-CN"/>
        </w:rPr>
        <w:t>=/Attr1, /</w:t>
      </w:r>
      <w:proofErr w:type="spellStart"/>
      <w:r>
        <w:rPr>
          <w:lang w:eastAsia="zh-CN"/>
        </w:rPr>
        <w:t>AttrMap</w:t>
      </w:r>
      <w:proofErr w:type="spellEnd"/>
      <w:r>
        <w:rPr>
          <w:lang w:eastAsia="zh-CN"/>
        </w:rPr>
        <w:t>/Key2</w:t>
      </w:r>
    </w:p>
    <w:p w14:paraId="49699C9D" w14:textId="77777777" w:rsidR="003133A5" w:rsidRDefault="003133A5" w:rsidP="003133A5">
      <w:pPr>
        <w:rPr>
          <w:lang w:eastAsia="zh-CN"/>
        </w:rPr>
      </w:pPr>
      <w:r>
        <w:rPr>
          <w:lang w:eastAsia="zh-CN"/>
        </w:rPr>
        <w:t>Upon success, the UDR then returns the following representation:</w:t>
      </w:r>
    </w:p>
    <w:p w14:paraId="73AA0D19" w14:textId="77777777" w:rsidR="003133A5" w:rsidRDefault="003133A5" w:rsidP="003133A5">
      <w:pPr>
        <w:rPr>
          <w:lang w:eastAsia="zh-CN"/>
        </w:rPr>
      </w:pPr>
      <w:r>
        <w:rPr>
          <w:lang w:eastAsia="zh-CN"/>
        </w:rPr>
        <w:t>{</w:t>
      </w:r>
    </w:p>
    <w:p w14:paraId="5DC55EA8" w14:textId="77777777" w:rsidR="003133A5" w:rsidRDefault="003133A5" w:rsidP="003133A5">
      <w:pPr>
        <w:rPr>
          <w:lang w:eastAsia="zh-CN"/>
        </w:rPr>
      </w:pPr>
      <w:r>
        <w:rPr>
          <w:lang w:eastAsia="zh-CN"/>
        </w:rPr>
        <w:t xml:space="preserve">  "Attr1": "value1"</w:t>
      </w:r>
    </w:p>
    <w:p w14:paraId="77CD467E" w14:textId="77777777" w:rsidR="003133A5" w:rsidRDefault="003133A5" w:rsidP="003133A5">
      <w:pPr>
        <w:rPr>
          <w:lang w:eastAsia="zh-CN"/>
        </w:rPr>
      </w:pPr>
      <w:r>
        <w:rPr>
          <w:lang w:eastAsia="zh-CN"/>
        </w:rPr>
        <w:t xml:space="preserve">  "</w:t>
      </w:r>
      <w:proofErr w:type="spellStart"/>
      <w:r>
        <w:rPr>
          <w:lang w:eastAsia="zh-CN"/>
        </w:rPr>
        <w:t>AttrMap</w:t>
      </w:r>
      <w:proofErr w:type="spellEnd"/>
      <w:r>
        <w:rPr>
          <w:lang w:eastAsia="zh-CN"/>
        </w:rPr>
        <w:t>": {</w:t>
      </w:r>
    </w:p>
    <w:p w14:paraId="19164C75" w14:textId="77777777" w:rsidR="003133A5" w:rsidRDefault="003133A5" w:rsidP="003133A5">
      <w:pPr>
        <w:rPr>
          <w:lang w:eastAsia="zh-CN"/>
        </w:rPr>
      </w:pPr>
      <w:r>
        <w:rPr>
          <w:lang w:eastAsia="zh-CN"/>
        </w:rPr>
        <w:t xml:space="preserve">    "Key2": {ExObject2}</w:t>
      </w:r>
    </w:p>
    <w:p w14:paraId="077FE193" w14:textId="77777777" w:rsidR="003133A5" w:rsidRDefault="003133A5" w:rsidP="003133A5">
      <w:pPr>
        <w:rPr>
          <w:lang w:eastAsia="zh-CN"/>
        </w:rPr>
      </w:pPr>
      <w:r>
        <w:rPr>
          <w:lang w:eastAsia="zh-CN"/>
        </w:rPr>
        <w:t xml:space="preserve">  }</w:t>
      </w:r>
    </w:p>
    <w:p w14:paraId="4FFD794D" w14:textId="77777777" w:rsidR="003133A5" w:rsidRDefault="003133A5" w:rsidP="003133A5">
      <w:pPr>
        <w:rPr>
          <w:lang w:eastAsia="zh-CN"/>
        </w:rPr>
      </w:pPr>
      <w:r>
        <w:rPr>
          <w:lang w:eastAsia="zh-CN"/>
        </w:rPr>
        <w:t>}</w:t>
      </w:r>
    </w:p>
    <w:p w14:paraId="4A2361F4" w14:textId="77777777" w:rsidR="003133A5" w:rsidRDefault="003133A5" w:rsidP="003133A5">
      <w:pPr>
        <w:rPr>
          <w:lang w:eastAsia="zh-CN"/>
        </w:rPr>
      </w:pPr>
    </w:p>
    <w:p w14:paraId="4A71A575" w14:textId="77777777" w:rsidR="003133A5" w:rsidRPr="001F16C3" w:rsidRDefault="003133A5" w:rsidP="00F3074B">
      <w:pPr>
        <w:pStyle w:val="Heading4"/>
        <w:rPr>
          <w:lang w:eastAsia="zh-CN"/>
        </w:rPr>
      </w:pPr>
      <w:bookmarkStart w:id="176" w:name="_Toc20120534"/>
      <w:bookmarkStart w:id="177" w:name="_Toc21623412"/>
      <w:bookmarkStart w:id="178" w:name="_Toc27587107"/>
      <w:bookmarkStart w:id="179" w:name="_Toc36459169"/>
      <w:bookmarkStart w:id="180" w:name="_Toc45028416"/>
      <w:bookmarkStart w:id="181" w:name="_Toc51870095"/>
      <w:bookmarkStart w:id="182" w:name="_Toc51870217"/>
      <w:bookmarkStart w:id="183" w:name="_Toc90581971"/>
      <w:bookmarkStart w:id="184" w:name="_Toc90582353"/>
      <w:r w:rsidRPr="001F16C3">
        <w:t>5.2.2.3</w:t>
      </w:r>
      <w:r w:rsidRPr="001F16C3">
        <w:tab/>
      </w:r>
      <w:r w:rsidRPr="001F16C3">
        <w:rPr>
          <w:lang w:eastAsia="zh-CN"/>
        </w:rPr>
        <w:t>Create</w:t>
      </w:r>
      <w:bookmarkEnd w:id="176"/>
      <w:bookmarkEnd w:id="177"/>
      <w:bookmarkEnd w:id="178"/>
      <w:bookmarkEnd w:id="179"/>
      <w:bookmarkEnd w:id="180"/>
      <w:bookmarkEnd w:id="181"/>
      <w:bookmarkEnd w:id="182"/>
      <w:bookmarkEnd w:id="183"/>
      <w:bookmarkEnd w:id="184"/>
    </w:p>
    <w:p w14:paraId="04E54EDA" w14:textId="77777777" w:rsidR="003133A5" w:rsidRPr="001F16C3" w:rsidRDefault="003133A5" w:rsidP="00F3074B">
      <w:pPr>
        <w:pStyle w:val="Heading5"/>
      </w:pPr>
      <w:bookmarkStart w:id="185" w:name="_Toc20120535"/>
      <w:bookmarkStart w:id="186" w:name="_Toc21623413"/>
      <w:bookmarkStart w:id="187" w:name="_Toc27587108"/>
      <w:bookmarkStart w:id="188" w:name="_Toc36459170"/>
      <w:bookmarkStart w:id="189" w:name="_Toc45028417"/>
      <w:bookmarkStart w:id="190" w:name="_Toc51870096"/>
      <w:bookmarkStart w:id="191" w:name="_Toc51870218"/>
      <w:bookmarkStart w:id="192" w:name="_Toc90581972"/>
      <w:bookmarkStart w:id="193" w:name="_Toc90582354"/>
      <w:r w:rsidRPr="001F16C3">
        <w:t>5.2.2.3.1</w:t>
      </w:r>
      <w:r w:rsidRPr="001F16C3">
        <w:tab/>
        <w:t>General</w:t>
      </w:r>
      <w:bookmarkEnd w:id="185"/>
      <w:bookmarkEnd w:id="186"/>
      <w:bookmarkEnd w:id="187"/>
      <w:bookmarkEnd w:id="188"/>
      <w:bookmarkEnd w:id="189"/>
      <w:bookmarkEnd w:id="190"/>
      <w:bookmarkEnd w:id="191"/>
      <w:bookmarkEnd w:id="192"/>
      <w:bookmarkEnd w:id="193"/>
    </w:p>
    <w:p w14:paraId="6C0EB066"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0A922388" w14:textId="77777777" w:rsidR="003133A5" w:rsidRDefault="003133A5" w:rsidP="003133A5">
      <w:r>
        <w:t>The following procedures using the Create service operation are supported:</w:t>
      </w:r>
    </w:p>
    <w:p w14:paraId="2369D03B" w14:textId="77777777" w:rsidR="003133A5" w:rsidRDefault="003133A5" w:rsidP="003133A5">
      <w:pPr>
        <w:pStyle w:val="B1"/>
      </w:pPr>
      <w:r>
        <w:t>-</w:t>
      </w:r>
      <w:r>
        <w:tab/>
        <w:t>Data creation using PUT</w:t>
      </w:r>
    </w:p>
    <w:p w14:paraId="2D662746" w14:textId="77777777" w:rsidR="003133A5" w:rsidRDefault="003133A5" w:rsidP="003133A5">
      <w:pPr>
        <w:pStyle w:val="B1"/>
      </w:pPr>
      <w:r>
        <w:t>-</w:t>
      </w:r>
      <w:r>
        <w:tab/>
        <w:t>Data creation using POST</w:t>
      </w:r>
    </w:p>
    <w:p w14:paraId="42FD78FA" w14:textId="77777777" w:rsidR="003133A5" w:rsidRPr="001F16C3" w:rsidRDefault="003133A5" w:rsidP="00F3074B">
      <w:pPr>
        <w:pStyle w:val="Heading5"/>
        <w:rPr>
          <w:lang w:eastAsia="zh-CN"/>
        </w:rPr>
      </w:pPr>
      <w:bookmarkStart w:id="194" w:name="_Toc20120536"/>
      <w:bookmarkStart w:id="195" w:name="_Toc21623414"/>
      <w:bookmarkStart w:id="196" w:name="_Toc27587109"/>
      <w:bookmarkStart w:id="197" w:name="_Toc36459171"/>
      <w:bookmarkStart w:id="198" w:name="_Toc45028418"/>
      <w:bookmarkStart w:id="199" w:name="_Toc51870097"/>
      <w:bookmarkStart w:id="200" w:name="_Toc51870219"/>
      <w:bookmarkStart w:id="201" w:name="_Toc90581973"/>
      <w:bookmarkStart w:id="202" w:name="_Toc90582355"/>
      <w:r w:rsidRPr="001F16C3">
        <w:t>5.2.2.3.2</w:t>
      </w:r>
      <w:r w:rsidRPr="001F16C3">
        <w:tab/>
        <w:t>Data Creation using PUT</w:t>
      </w:r>
      <w:bookmarkEnd w:id="194"/>
      <w:bookmarkEnd w:id="195"/>
      <w:bookmarkEnd w:id="196"/>
      <w:bookmarkEnd w:id="197"/>
      <w:bookmarkEnd w:id="198"/>
      <w:bookmarkEnd w:id="199"/>
      <w:bookmarkEnd w:id="200"/>
      <w:bookmarkEnd w:id="201"/>
      <w:bookmarkEnd w:id="202"/>
    </w:p>
    <w:p w14:paraId="1116F2C7"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386C7B9C" w14:textId="77777777" w:rsidR="003133A5" w:rsidRDefault="003133A5" w:rsidP="003133A5">
      <w:pPr>
        <w:pStyle w:val="TH"/>
      </w:pPr>
      <w:r w:rsidRPr="001F16C3">
        <w:object w:dxaOrig="8700" w:dyaOrig="2400" w14:anchorId="2BB1F29C">
          <v:shape id="_x0000_i1029" type="#_x0000_t75" style="width:433.85pt;height:120.15pt" o:ole="">
            <v:imagedata r:id="rId16" o:title=""/>
          </v:shape>
          <o:OLEObject Type="Embed" ProgID="Visio.Drawing.11" ShapeID="_x0000_i1029" DrawAspect="Content" ObjectID="_1701275875" r:id="rId17"/>
        </w:object>
      </w:r>
    </w:p>
    <w:p w14:paraId="34CED5CE" w14:textId="77777777" w:rsidR="003133A5" w:rsidRDefault="003133A5" w:rsidP="003133A5">
      <w:pPr>
        <w:pStyle w:val="TF"/>
      </w:pPr>
      <w:r>
        <w:t>Figure 5.2.2.3.2-1: Creating Data using PUT</w:t>
      </w:r>
    </w:p>
    <w:p w14:paraId="7DED1A45"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0C15D27D"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3C38BDFB" w14:textId="77777777" w:rsidR="003133A5" w:rsidRDefault="003133A5" w:rsidP="003133A5">
      <w:pPr>
        <w:pStyle w:val="B1"/>
        <w:rPr>
          <w:lang w:eastAsia="zh-CN"/>
        </w:rPr>
      </w:pPr>
      <w:r>
        <w:rPr>
          <w:lang w:eastAsia="zh-CN"/>
        </w:rPr>
        <w:lastRenderedPageBreak/>
        <w:tab/>
        <w:t>On failure, the UDR shall return an appropriated error code with the error cause information.</w:t>
      </w:r>
    </w:p>
    <w:p w14:paraId="67DD2557" w14:textId="77777777" w:rsidR="003133A5" w:rsidRPr="001F16C3" w:rsidRDefault="003133A5" w:rsidP="00F3074B">
      <w:pPr>
        <w:pStyle w:val="Heading5"/>
      </w:pPr>
      <w:bookmarkStart w:id="203" w:name="_Toc20120537"/>
      <w:bookmarkStart w:id="204" w:name="_Toc21623415"/>
      <w:bookmarkStart w:id="205" w:name="_Toc27587110"/>
      <w:bookmarkStart w:id="206" w:name="_Toc36459172"/>
      <w:bookmarkStart w:id="207" w:name="_Toc45028419"/>
      <w:bookmarkStart w:id="208" w:name="_Toc51870098"/>
      <w:bookmarkStart w:id="209" w:name="_Toc51870220"/>
      <w:bookmarkStart w:id="210" w:name="_Toc90581974"/>
      <w:bookmarkStart w:id="211" w:name="_Toc90582356"/>
      <w:r w:rsidRPr="001F16C3">
        <w:t>5.2.2.3.3</w:t>
      </w:r>
      <w:r w:rsidRPr="001F16C3">
        <w:tab/>
        <w:t>Data Creation using POST</w:t>
      </w:r>
      <w:bookmarkEnd w:id="203"/>
      <w:bookmarkEnd w:id="204"/>
      <w:bookmarkEnd w:id="205"/>
      <w:bookmarkEnd w:id="206"/>
      <w:bookmarkEnd w:id="207"/>
      <w:bookmarkEnd w:id="208"/>
      <w:bookmarkEnd w:id="209"/>
      <w:bookmarkEnd w:id="210"/>
      <w:bookmarkEnd w:id="211"/>
    </w:p>
    <w:p w14:paraId="29EE6EAC"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3B187DD3" w14:textId="77777777" w:rsidR="003133A5" w:rsidRDefault="003133A5" w:rsidP="003133A5">
      <w:pPr>
        <w:rPr>
          <w:lang w:eastAsia="zh-CN"/>
        </w:rPr>
      </w:pPr>
    </w:p>
    <w:p w14:paraId="359FCA1D" w14:textId="77777777" w:rsidR="003133A5" w:rsidRDefault="003133A5" w:rsidP="003133A5">
      <w:pPr>
        <w:pStyle w:val="TH"/>
      </w:pPr>
      <w:r w:rsidRPr="001F16C3">
        <w:object w:dxaOrig="8700" w:dyaOrig="2400" w14:anchorId="64B5117A">
          <v:shape id="_x0000_i1030" type="#_x0000_t75" style="width:433.85pt;height:120.15pt" o:ole="">
            <v:imagedata r:id="rId18" o:title=""/>
          </v:shape>
          <o:OLEObject Type="Embed" ProgID="Visio.Drawing.11" ShapeID="_x0000_i1030" DrawAspect="Content" ObjectID="_1701275876" r:id="rId19"/>
        </w:object>
      </w:r>
    </w:p>
    <w:p w14:paraId="4E1998CB" w14:textId="77777777" w:rsidR="003133A5" w:rsidRDefault="003133A5" w:rsidP="003133A5">
      <w:pPr>
        <w:pStyle w:val="TF"/>
      </w:pPr>
      <w:r>
        <w:t>Figure 5.2.2.3.3-1: Creating Data using POST</w:t>
      </w:r>
    </w:p>
    <w:p w14:paraId="470790EB"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084F53CD"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664E9D70" w14:textId="77777777" w:rsidR="003133A5" w:rsidRDefault="003133A5" w:rsidP="003133A5">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0FAB3D7" w14:textId="77777777" w:rsidR="003133A5" w:rsidRDefault="003133A5" w:rsidP="003133A5">
      <w:pPr>
        <w:pStyle w:val="B1"/>
        <w:rPr>
          <w:lang w:eastAsia="zh-CN"/>
        </w:rPr>
      </w:pPr>
      <w:r>
        <w:rPr>
          <w:lang w:eastAsia="zh-CN"/>
        </w:rPr>
        <w:tab/>
        <w:t>On failure, the UDR shall return an appropriated error code with the error cause information.</w:t>
      </w:r>
    </w:p>
    <w:p w14:paraId="5CD23D5C" w14:textId="77777777" w:rsidR="003133A5" w:rsidRPr="001F16C3" w:rsidRDefault="003133A5" w:rsidP="00F3074B">
      <w:pPr>
        <w:pStyle w:val="Heading4"/>
        <w:rPr>
          <w:lang w:eastAsia="zh-CN"/>
        </w:rPr>
      </w:pPr>
      <w:bookmarkStart w:id="212" w:name="_Toc20120538"/>
      <w:bookmarkStart w:id="213" w:name="_Toc21623416"/>
      <w:bookmarkStart w:id="214" w:name="_Toc27587111"/>
      <w:bookmarkStart w:id="215" w:name="_Toc36459173"/>
      <w:bookmarkStart w:id="216" w:name="_Toc45028420"/>
      <w:bookmarkStart w:id="217" w:name="_Toc51870099"/>
      <w:bookmarkStart w:id="218" w:name="_Toc51870221"/>
      <w:bookmarkStart w:id="219" w:name="_Toc90581975"/>
      <w:bookmarkStart w:id="220" w:name="_Toc90582357"/>
      <w:r w:rsidRPr="001F16C3">
        <w:t>5.2.2.</w:t>
      </w:r>
      <w:r w:rsidRPr="001F16C3">
        <w:rPr>
          <w:lang w:eastAsia="zh-CN"/>
        </w:rPr>
        <w:t>4</w:t>
      </w:r>
      <w:r w:rsidRPr="001F16C3">
        <w:tab/>
      </w:r>
      <w:r w:rsidRPr="001F16C3">
        <w:rPr>
          <w:lang w:eastAsia="zh-CN"/>
        </w:rPr>
        <w:t>Delete</w:t>
      </w:r>
      <w:bookmarkEnd w:id="212"/>
      <w:bookmarkEnd w:id="213"/>
      <w:bookmarkEnd w:id="214"/>
      <w:bookmarkEnd w:id="215"/>
      <w:bookmarkEnd w:id="216"/>
      <w:bookmarkEnd w:id="217"/>
      <w:bookmarkEnd w:id="218"/>
      <w:bookmarkEnd w:id="219"/>
      <w:bookmarkEnd w:id="220"/>
    </w:p>
    <w:p w14:paraId="0888CED0" w14:textId="77777777" w:rsidR="003133A5" w:rsidRPr="001F16C3" w:rsidRDefault="003133A5" w:rsidP="00F3074B">
      <w:pPr>
        <w:pStyle w:val="Heading5"/>
      </w:pPr>
      <w:bookmarkStart w:id="221" w:name="_Toc20120539"/>
      <w:bookmarkStart w:id="222" w:name="_Toc21623417"/>
      <w:bookmarkStart w:id="223" w:name="_Toc27587112"/>
      <w:bookmarkStart w:id="224" w:name="_Toc36459174"/>
      <w:bookmarkStart w:id="225" w:name="_Toc45028421"/>
      <w:bookmarkStart w:id="226" w:name="_Toc51870100"/>
      <w:bookmarkStart w:id="227" w:name="_Toc51870222"/>
      <w:bookmarkStart w:id="228" w:name="_Toc90581976"/>
      <w:bookmarkStart w:id="229" w:name="_Toc90582358"/>
      <w:r w:rsidRPr="001F16C3">
        <w:t>5.2.2.</w:t>
      </w:r>
      <w:r w:rsidRPr="001F16C3">
        <w:rPr>
          <w:lang w:eastAsia="zh-CN"/>
        </w:rPr>
        <w:t>4</w:t>
      </w:r>
      <w:r w:rsidRPr="001F16C3">
        <w:t>.1</w:t>
      </w:r>
      <w:r w:rsidRPr="001F16C3">
        <w:tab/>
        <w:t>General</w:t>
      </w:r>
      <w:bookmarkEnd w:id="221"/>
      <w:bookmarkEnd w:id="222"/>
      <w:bookmarkEnd w:id="223"/>
      <w:bookmarkEnd w:id="224"/>
      <w:bookmarkEnd w:id="225"/>
      <w:bookmarkEnd w:id="226"/>
      <w:bookmarkEnd w:id="227"/>
      <w:bookmarkEnd w:id="228"/>
      <w:bookmarkEnd w:id="229"/>
    </w:p>
    <w:p w14:paraId="0372B39E"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626174C3" w14:textId="77777777" w:rsidR="003133A5" w:rsidRDefault="003133A5" w:rsidP="003133A5">
      <w:r>
        <w:t>The following procedures using the Delete service operation are supported:</w:t>
      </w:r>
    </w:p>
    <w:p w14:paraId="4FC937CD" w14:textId="77777777" w:rsidR="003133A5" w:rsidRDefault="003133A5" w:rsidP="003133A5">
      <w:pPr>
        <w:pStyle w:val="B1"/>
      </w:pPr>
      <w:r>
        <w:t>-</w:t>
      </w:r>
      <w:r>
        <w:tab/>
        <w:t>Data Deletion</w:t>
      </w:r>
    </w:p>
    <w:p w14:paraId="756EA0F1"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302125DA" w14:textId="77777777" w:rsidR="003133A5" w:rsidRPr="001F16C3" w:rsidRDefault="003133A5" w:rsidP="00F3074B">
      <w:pPr>
        <w:pStyle w:val="Heading5"/>
        <w:rPr>
          <w:lang w:eastAsia="zh-CN"/>
        </w:rPr>
      </w:pPr>
      <w:bookmarkStart w:id="230" w:name="_Toc20120540"/>
      <w:bookmarkStart w:id="231" w:name="_Toc21623418"/>
      <w:bookmarkStart w:id="232" w:name="_Toc27587113"/>
      <w:bookmarkStart w:id="233" w:name="_Toc36459175"/>
      <w:bookmarkStart w:id="234" w:name="_Toc45028422"/>
      <w:bookmarkStart w:id="235" w:name="_Toc51870101"/>
      <w:bookmarkStart w:id="236" w:name="_Toc51870223"/>
      <w:bookmarkStart w:id="237" w:name="_Toc90581977"/>
      <w:bookmarkStart w:id="238" w:name="_Toc90582359"/>
      <w:r w:rsidRPr="001F16C3">
        <w:t>5.2.2.</w:t>
      </w:r>
      <w:r w:rsidRPr="001F16C3">
        <w:rPr>
          <w:lang w:eastAsia="zh-CN"/>
        </w:rPr>
        <w:t>4</w:t>
      </w:r>
      <w:r w:rsidRPr="001F16C3">
        <w:t>.2</w:t>
      </w:r>
      <w:r w:rsidRPr="001F16C3">
        <w:tab/>
        <w:t>Deleting Data</w:t>
      </w:r>
      <w:bookmarkEnd w:id="230"/>
      <w:bookmarkEnd w:id="231"/>
      <w:bookmarkEnd w:id="232"/>
      <w:bookmarkEnd w:id="233"/>
      <w:bookmarkEnd w:id="234"/>
      <w:bookmarkEnd w:id="235"/>
      <w:bookmarkEnd w:id="236"/>
      <w:bookmarkEnd w:id="237"/>
      <w:bookmarkEnd w:id="238"/>
    </w:p>
    <w:p w14:paraId="02B5F00B"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18C6934A" w14:textId="77777777" w:rsidR="003133A5" w:rsidRDefault="003133A5" w:rsidP="003133A5">
      <w:pPr>
        <w:pStyle w:val="TH"/>
      </w:pPr>
      <w:r w:rsidRPr="001F16C3">
        <w:object w:dxaOrig="8700" w:dyaOrig="2400" w14:anchorId="116C681D">
          <v:shape id="_x0000_i1031" type="#_x0000_t75" style="width:433.85pt;height:120.15pt" o:ole="">
            <v:imagedata r:id="rId20" o:title=""/>
          </v:shape>
          <o:OLEObject Type="Embed" ProgID="Visio.Drawing.11" ShapeID="_x0000_i1031" DrawAspect="Content" ObjectID="_1701275877" r:id="rId21"/>
        </w:object>
      </w:r>
    </w:p>
    <w:p w14:paraId="150D47B1" w14:textId="77777777" w:rsidR="003133A5" w:rsidRDefault="003133A5" w:rsidP="003133A5">
      <w:pPr>
        <w:pStyle w:val="TF"/>
      </w:pPr>
      <w:r>
        <w:t>Figure 5.2.2.4.2-1: Deleting Data</w:t>
      </w:r>
    </w:p>
    <w:p w14:paraId="3984188F"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1BAEF5D3"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22196B42" w14:textId="77777777" w:rsidR="003133A5" w:rsidRDefault="003133A5" w:rsidP="003133A5">
      <w:pPr>
        <w:pStyle w:val="B1"/>
        <w:rPr>
          <w:lang w:eastAsia="zh-CN"/>
        </w:rPr>
      </w:pPr>
      <w:r>
        <w:rPr>
          <w:lang w:eastAsia="zh-CN"/>
        </w:rPr>
        <w:tab/>
        <w:t>On failure, the UDR shall return an appropriated error code with the error cause information.</w:t>
      </w:r>
    </w:p>
    <w:p w14:paraId="44348104" w14:textId="77777777" w:rsidR="003133A5" w:rsidRPr="001F16C3" w:rsidRDefault="003133A5" w:rsidP="00F3074B">
      <w:pPr>
        <w:pStyle w:val="Heading4"/>
        <w:rPr>
          <w:lang w:eastAsia="zh-CN"/>
        </w:rPr>
      </w:pPr>
      <w:bookmarkStart w:id="239" w:name="_Toc20120541"/>
      <w:bookmarkStart w:id="240" w:name="_Toc21623419"/>
      <w:bookmarkStart w:id="241" w:name="_Toc27587114"/>
      <w:bookmarkStart w:id="242" w:name="_Toc36459176"/>
      <w:bookmarkStart w:id="243" w:name="_Toc45028423"/>
      <w:bookmarkStart w:id="244" w:name="_Toc51870102"/>
      <w:bookmarkStart w:id="245" w:name="_Toc51870224"/>
      <w:bookmarkStart w:id="246" w:name="_Toc90581978"/>
      <w:bookmarkStart w:id="247" w:name="_Toc90582360"/>
      <w:r w:rsidRPr="001F16C3">
        <w:t>5.2.2.</w:t>
      </w:r>
      <w:r w:rsidRPr="001F16C3">
        <w:rPr>
          <w:lang w:eastAsia="zh-CN"/>
        </w:rPr>
        <w:t>5</w:t>
      </w:r>
      <w:r w:rsidRPr="001F16C3">
        <w:tab/>
      </w:r>
      <w:r w:rsidRPr="001F16C3">
        <w:rPr>
          <w:lang w:eastAsia="zh-CN"/>
        </w:rPr>
        <w:t>Update</w:t>
      </w:r>
      <w:bookmarkEnd w:id="239"/>
      <w:bookmarkEnd w:id="240"/>
      <w:bookmarkEnd w:id="241"/>
      <w:bookmarkEnd w:id="242"/>
      <w:bookmarkEnd w:id="243"/>
      <w:bookmarkEnd w:id="244"/>
      <w:bookmarkEnd w:id="245"/>
      <w:bookmarkEnd w:id="246"/>
      <w:bookmarkEnd w:id="247"/>
    </w:p>
    <w:p w14:paraId="2D465F94" w14:textId="77777777" w:rsidR="003133A5" w:rsidRPr="001F16C3" w:rsidRDefault="003133A5" w:rsidP="00F3074B">
      <w:pPr>
        <w:pStyle w:val="Heading5"/>
      </w:pPr>
      <w:bookmarkStart w:id="248" w:name="_Toc20120542"/>
      <w:bookmarkStart w:id="249" w:name="_Toc21623420"/>
      <w:bookmarkStart w:id="250" w:name="_Toc27587115"/>
      <w:bookmarkStart w:id="251" w:name="_Toc36459177"/>
      <w:bookmarkStart w:id="252" w:name="_Toc45028424"/>
      <w:bookmarkStart w:id="253" w:name="_Toc51870103"/>
      <w:bookmarkStart w:id="254" w:name="_Toc51870225"/>
      <w:bookmarkStart w:id="255" w:name="_Toc90581979"/>
      <w:bookmarkStart w:id="256" w:name="_Toc90582361"/>
      <w:r w:rsidRPr="001F16C3">
        <w:t>5.2.2.</w:t>
      </w:r>
      <w:r w:rsidRPr="001F16C3">
        <w:rPr>
          <w:lang w:eastAsia="zh-CN"/>
        </w:rPr>
        <w:t>5</w:t>
      </w:r>
      <w:r w:rsidRPr="001F16C3">
        <w:t>.1</w:t>
      </w:r>
      <w:r w:rsidRPr="001F16C3">
        <w:tab/>
        <w:t>General</w:t>
      </w:r>
      <w:bookmarkEnd w:id="248"/>
      <w:bookmarkEnd w:id="249"/>
      <w:bookmarkEnd w:id="250"/>
      <w:bookmarkEnd w:id="251"/>
      <w:bookmarkEnd w:id="252"/>
      <w:bookmarkEnd w:id="253"/>
      <w:bookmarkEnd w:id="254"/>
      <w:bookmarkEnd w:id="255"/>
      <w:bookmarkEnd w:id="256"/>
    </w:p>
    <w:p w14:paraId="7FCD8488"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A625876" w14:textId="77777777" w:rsidR="003133A5" w:rsidRDefault="003133A5" w:rsidP="003133A5">
      <w:r>
        <w:t>The following procedures using the Update service operation are supported:</w:t>
      </w:r>
    </w:p>
    <w:p w14:paraId="79E84E80" w14:textId="77777777" w:rsidR="003133A5" w:rsidRDefault="003133A5" w:rsidP="003133A5">
      <w:pPr>
        <w:pStyle w:val="B1"/>
      </w:pPr>
      <w:r>
        <w:t>-</w:t>
      </w:r>
      <w:r>
        <w:tab/>
        <w:t>Data Update using PATCH</w:t>
      </w:r>
    </w:p>
    <w:p w14:paraId="60188813" w14:textId="77777777" w:rsidR="003133A5" w:rsidRDefault="003133A5" w:rsidP="003133A5">
      <w:pPr>
        <w:pStyle w:val="B1"/>
      </w:pPr>
      <w:r>
        <w:t>-</w:t>
      </w:r>
      <w:r>
        <w:tab/>
        <w:t>Data Update using PUT</w:t>
      </w:r>
    </w:p>
    <w:p w14:paraId="2829193F"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BBA3F48" w14:textId="77777777" w:rsidR="003133A5" w:rsidRPr="001F16C3" w:rsidRDefault="003133A5" w:rsidP="00F3074B">
      <w:pPr>
        <w:pStyle w:val="Heading5"/>
        <w:rPr>
          <w:lang w:eastAsia="zh-CN"/>
        </w:rPr>
      </w:pPr>
      <w:bookmarkStart w:id="257" w:name="_Toc20120543"/>
      <w:bookmarkStart w:id="258" w:name="_Toc21623421"/>
      <w:bookmarkStart w:id="259" w:name="_Toc27587116"/>
      <w:bookmarkStart w:id="260" w:name="_Toc36459178"/>
      <w:bookmarkStart w:id="261" w:name="_Toc45028425"/>
      <w:bookmarkStart w:id="262" w:name="_Toc51870104"/>
      <w:bookmarkStart w:id="263" w:name="_Toc51870226"/>
      <w:bookmarkStart w:id="264" w:name="_Toc90581980"/>
      <w:bookmarkStart w:id="265" w:name="_Toc90582362"/>
      <w:r w:rsidRPr="001F16C3">
        <w:t>5.2.2.</w:t>
      </w:r>
      <w:r w:rsidRPr="001F16C3">
        <w:rPr>
          <w:lang w:eastAsia="zh-CN"/>
        </w:rPr>
        <w:t>5</w:t>
      </w:r>
      <w:r w:rsidRPr="001F16C3">
        <w:t>.2</w:t>
      </w:r>
      <w:r w:rsidRPr="001F16C3">
        <w:tab/>
        <w:t>Data Update</w:t>
      </w:r>
      <w:r w:rsidRPr="001F16C3">
        <w:rPr>
          <w:lang w:eastAsia="zh-CN"/>
        </w:rPr>
        <w:t xml:space="preserve"> using PATCH</w:t>
      </w:r>
      <w:bookmarkEnd w:id="257"/>
      <w:bookmarkEnd w:id="258"/>
      <w:bookmarkEnd w:id="259"/>
      <w:bookmarkEnd w:id="260"/>
      <w:bookmarkEnd w:id="261"/>
      <w:bookmarkEnd w:id="262"/>
      <w:bookmarkEnd w:id="263"/>
      <w:bookmarkEnd w:id="264"/>
      <w:bookmarkEnd w:id="265"/>
    </w:p>
    <w:p w14:paraId="431A8C3E"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6C82ED41" w14:textId="77777777" w:rsidR="003133A5" w:rsidRDefault="003133A5" w:rsidP="003133A5">
      <w:pPr>
        <w:pStyle w:val="TH"/>
      </w:pPr>
      <w:r w:rsidRPr="001F16C3">
        <w:object w:dxaOrig="8700" w:dyaOrig="2400" w14:anchorId="06E2DE81">
          <v:shape id="_x0000_i1032" type="#_x0000_t75" style="width:433.85pt;height:119.7pt" o:ole="">
            <v:imagedata r:id="rId22" o:title=""/>
          </v:shape>
          <o:OLEObject Type="Embed" ProgID="Visio.Drawing.11" ShapeID="_x0000_i1032" DrawAspect="Content" ObjectID="_1701275878" r:id="rId23"/>
        </w:object>
      </w:r>
    </w:p>
    <w:p w14:paraId="75D4C26F"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7E3404D9"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2CAAE1A9"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329FC85E" w14:textId="77777777" w:rsidR="003133A5" w:rsidRDefault="003133A5" w:rsidP="003133A5">
      <w:pPr>
        <w:pStyle w:val="B1"/>
        <w:rPr>
          <w:lang w:eastAsia="zh-CN"/>
        </w:rPr>
      </w:pPr>
      <w:r>
        <w:rPr>
          <w:lang w:eastAsia="zh-CN"/>
        </w:rPr>
        <w:tab/>
        <w:t>On failure, the UDR shall return an appropriated error code with the error cause information.</w:t>
      </w:r>
    </w:p>
    <w:p w14:paraId="36D68BED" w14:textId="77777777" w:rsidR="003133A5" w:rsidRPr="001F16C3" w:rsidRDefault="003133A5" w:rsidP="00F3074B">
      <w:pPr>
        <w:pStyle w:val="Heading5"/>
      </w:pPr>
      <w:bookmarkStart w:id="266" w:name="_Toc20120544"/>
      <w:bookmarkStart w:id="267" w:name="_Toc21623422"/>
      <w:bookmarkStart w:id="268" w:name="_Toc27587117"/>
      <w:bookmarkStart w:id="269" w:name="_Toc36459179"/>
      <w:bookmarkStart w:id="270" w:name="_Toc45028426"/>
      <w:bookmarkStart w:id="271" w:name="_Toc51870105"/>
      <w:bookmarkStart w:id="272" w:name="_Toc51870227"/>
      <w:bookmarkStart w:id="273" w:name="_Toc90581981"/>
      <w:bookmarkStart w:id="274" w:name="_Toc90582363"/>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66"/>
      <w:bookmarkEnd w:id="267"/>
      <w:bookmarkEnd w:id="268"/>
      <w:bookmarkEnd w:id="269"/>
      <w:bookmarkEnd w:id="270"/>
      <w:bookmarkEnd w:id="271"/>
      <w:bookmarkEnd w:id="272"/>
      <w:bookmarkEnd w:id="273"/>
      <w:bookmarkEnd w:id="274"/>
    </w:p>
    <w:p w14:paraId="5FC2CB67"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4F02131F" w14:textId="77777777" w:rsidR="003133A5" w:rsidRDefault="003133A5" w:rsidP="003133A5">
      <w:pPr>
        <w:pStyle w:val="TH"/>
        <w:rPr>
          <w:lang w:eastAsia="zh-CN"/>
        </w:rPr>
      </w:pPr>
      <w:r w:rsidRPr="001F16C3">
        <w:object w:dxaOrig="8700" w:dyaOrig="2400" w14:anchorId="487EB6A8">
          <v:shape id="_x0000_i1033" type="#_x0000_t75" style="width:434.75pt;height:119.7pt" o:ole="">
            <v:imagedata r:id="rId24" o:title=""/>
          </v:shape>
          <o:OLEObject Type="Embed" ProgID="Visio.Drawing.11" ShapeID="_x0000_i1033" DrawAspect="Content" ObjectID="_1701275879" r:id="rId25"/>
        </w:object>
      </w:r>
    </w:p>
    <w:p w14:paraId="1DA46AE6"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47A5BCD7"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3C4A624A"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0CA99717" w14:textId="77777777" w:rsidR="003133A5" w:rsidRDefault="003133A5" w:rsidP="003133A5">
      <w:pPr>
        <w:pStyle w:val="B1"/>
        <w:rPr>
          <w:lang w:eastAsia="zh-CN"/>
        </w:rPr>
      </w:pPr>
      <w:r>
        <w:rPr>
          <w:lang w:eastAsia="zh-CN"/>
        </w:rPr>
        <w:tab/>
        <w:t>On failure, the UDR shall return an appropriated error code with the error cause information.</w:t>
      </w:r>
    </w:p>
    <w:p w14:paraId="6115F78A" w14:textId="77777777" w:rsidR="003133A5" w:rsidRPr="001F16C3" w:rsidRDefault="003133A5" w:rsidP="00F3074B">
      <w:pPr>
        <w:pStyle w:val="Heading4"/>
        <w:rPr>
          <w:lang w:eastAsia="zh-CN"/>
        </w:rPr>
      </w:pPr>
      <w:bookmarkStart w:id="275" w:name="_Toc20120545"/>
      <w:bookmarkStart w:id="276" w:name="_Toc21623423"/>
      <w:bookmarkStart w:id="277" w:name="_Toc27587118"/>
      <w:bookmarkStart w:id="278" w:name="_Toc36459180"/>
      <w:bookmarkStart w:id="279" w:name="_Toc45028427"/>
      <w:bookmarkStart w:id="280" w:name="_Toc51870106"/>
      <w:bookmarkStart w:id="281" w:name="_Toc51870228"/>
      <w:bookmarkStart w:id="282" w:name="_Toc90581982"/>
      <w:bookmarkStart w:id="283" w:name="_Toc90582364"/>
      <w:r w:rsidRPr="001F16C3">
        <w:t>5.2.2.</w:t>
      </w:r>
      <w:r w:rsidRPr="001F16C3">
        <w:rPr>
          <w:lang w:eastAsia="zh-CN"/>
        </w:rPr>
        <w:t>6</w:t>
      </w:r>
      <w:r w:rsidRPr="001F16C3">
        <w:tab/>
      </w:r>
      <w:r w:rsidRPr="001F16C3">
        <w:rPr>
          <w:lang w:eastAsia="zh-CN"/>
        </w:rPr>
        <w:t>Subscribe</w:t>
      </w:r>
      <w:bookmarkEnd w:id="275"/>
      <w:bookmarkEnd w:id="276"/>
      <w:bookmarkEnd w:id="277"/>
      <w:bookmarkEnd w:id="278"/>
      <w:bookmarkEnd w:id="279"/>
      <w:bookmarkEnd w:id="280"/>
      <w:bookmarkEnd w:id="281"/>
      <w:bookmarkEnd w:id="282"/>
      <w:bookmarkEnd w:id="283"/>
    </w:p>
    <w:p w14:paraId="22C64D17" w14:textId="77777777" w:rsidR="003133A5" w:rsidRPr="001F16C3" w:rsidRDefault="003133A5" w:rsidP="00F3074B">
      <w:pPr>
        <w:pStyle w:val="Heading5"/>
      </w:pPr>
      <w:bookmarkStart w:id="284" w:name="_Toc20120546"/>
      <w:bookmarkStart w:id="285" w:name="_Toc21623424"/>
      <w:bookmarkStart w:id="286" w:name="_Toc27587119"/>
      <w:bookmarkStart w:id="287" w:name="_Toc36459181"/>
      <w:bookmarkStart w:id="288" w:name="_Toc45028428"/>
      <w:bookmarkStart w:id="289" w:name="_Toc51870107"/>
      <w:bookmarkStart w:id="290" w:name="_Toc51870229"/>
      <w:bookmarkStart w:id="291" w:name="_Toc90581983"/>
      <w:bookmarkStart w:id="292" w:name="_Toc90582365"/>
      <w:r w:rsidRPr="001F16C3">
        <w:t>5.2.2.</w:t>
      </w:r>
      <w:r w:rsidRPr="001F16C3">
        <w:rPr>
          <w:lang w:eastAsia="zh-CN"/>
        </w:rPr>
        <w:t>6</w:t>
      </w:r>
      <w:r w:rsidRPr="001F16C3">
        <w:t>.1</w:t>
      </w:r>
      <w:r w:rsidRPr="001F16C3">
        <w:tab/>
        <w:t>General</w:t>
      </w:r>
      <w:bookmarkEnd w:id="284"/>
      <w:bookmarkEnd w:id="285"/>
      <w:bookmarkEnd w:id="286"/>
      <w:bookmarkEnd w:id="287"/>
      <w:bookmarkEnd w:id="288"/>
      <w:bookmarkEnd w:id="289"/>
      <w:bookmarkEnd w:id="290"/>
      <w:bookmarkEnd w:id="291"/>
      <w:bookmarkEnd w:id="292"/>
    </w:p>
    <w:p w14:paraId="2C882AAC"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ED9CE9D" w14:textId="77777777" w:rsidR="003133A5" w:rsidRDefault="003133A5" w:rsidP="003133A5">
      <w:pPr>
        <w:rPr>
          <w:color w:val="000000"/>
          <w:lang w:eastAsia="zh-CN"/>
        </w:rPr>
      </w:pPr>
      <w:r>
        <w:rPr>
          <w:lang w:eastAsia="zh-CN"/>
        </w:rPr>
        <w:t xml:space="preserve">Permanent Subscription Data i.e. sub-resources of the </w:t>
      </w:r>
      <w:proofErr w:type="spellStart"/>
      <w:r>
        <w:rPr>
          <w:lang w:eastAsia="zh-CN"/>
        </w:rPr>
        <w:t>ProvisionedData</w:t>
      </w:r>
      <w:proofErr w:type="spellEnd"/>
      <w:r>
        <w:rPr>
          <w:lang w:eastAsia="zh-CN"/>
        </w:rPr>
        <w:t xml:space="preserve">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w:t>
      </w:r>
      <w:proofErr w:type="spellStart"/>
      <w:r>
        <w:rPr>
          <w:lang w:eastAsia="zh-CN"/>
        </w:rPr>
        <w:t>callback</w:t>
      </w:r>
      <w:proofErr w:type="spellEnd"/>
      <w:r>
        <w:rPr>
          <w:lang w:eastAsia="zh-CN"/>
        </w:rPr>
        <w:t xml:space="preserve"> URI provided by the NRF during UDM discovery.</w:t>
      </w:r>
    </w:p>
    <w:p w14:paraId="04D85DD7" w14:textId="77777777" w:rsidR="003133A5" w:rsidRPr="001F16C3" w:rsidRDefault="003133A5" w:rsidP="00F3074B">
      <w:pPr>
        <w:pStyle w:val="Heading5"/>
        <w:rPr>
          <w:lang w:eastAsia="zh-CN"/>
        </w:rPr>
      </w:pPr>
      <w:bookmarkStart w:id="293" w:name="_Toc20120547"/>
      <w:bookmarkStart w:id="294" w:name="_Toc21623425"/>
      <w:bookmarkStart w:id="295" w:name="_Toc27587120"/>
      <w:bookmarkStart w:id="296" w:name="_Toc36459182"/>
      <w:bookmarkStart w:id="297" w:name="_Toc45028429"/>
      <w:bookmarkStart w:id="298" w:name="_Toc51870108"/>
      <w:bookmarkStart w:id="299" w:name="_Toc51870230"/>
      <w:bookmarkStart w:id="300" w:name="_Toc90581984"/>
      <w:bookmarkStart w:id="301" w:name="_Toc90582366"/>
      <w:r w:rsidRPr="001F16C3">
        <w:t>5.2.2.</w:t>
      </w:r>
      <w:r w:rsidRPr="001F16C3">
        <w:rPr>
          <w:lang w:eastAsia="zh-CN"/>
        </w:rPr>
        <w:t>6</w:t>
      </w:r>
      <w:r w:rsidRPr="001F16C3">
        <w:t>.2</w:t>
      </w:r>
      <w:r w:rsidRPr="001F16C3">
        <w:tab/>
      </w:r>
      <w:r w:rsidRPr="001F16C3">
        <w:rPr>
          <w:lang w:eastAsia="zh-CN"/>
        </w:rPr>
        <w:t>NF service consumer subscribes to notifications to UDR</w:t>
      </w:r>
      <w:bookmarkEnd w:id="293"/>
      <w:bookmarkEnd w:id="294"/>
      <w:bookmarkEnd w:id="295"/>
      <w:bookmarkEnd w:id="296"/>
      <w:bookmarkEnd w:id="297"/>
      <w:bookmarkEnd w:id="298"/>
      <w:bookmarkEnd w:id="299"/>
      <w:bookmarkEnd w:id="300"/>
      <w:bookmarkEnd w:id="301"/>
    </w:p>
    <w:p w14:paraId="7B94BDDE"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1444F9C4" w14:textId="77777777" w:rsidR="003133A5" w:rsidRDefault="003133A5" w:rsidP="003133A5">
      <w:pPr>
        <w:pStyle w:val="TH"/>
        <w:rPr>
          <w:lang w:eastAsia="zh-CN"/>
        </w:rPr>
      </w:pPr>
      <w:r w:rsidRPr="001F16C3">
        <w:object w:dxaOrig="8685" w:dyaOrig="2415" w14:anchorId="403222EC">
          <v:shape id="_x0000_i1034" type="#_x0000_t75" style="width:435.65pt;height:119.7pt" o:ole="">
            <v:imagedata r:id="rId26" o:title=""/>
          </v:shape>
          <o:OLEObject Type="Embed" ProgID="Visio.Drawing.11" ShapeID="_x0000_i1034" DrawAspect="Content" ObjectID="_1701275880" r:id="rId27"/>
        </w:object>
      </w:r>
    </w:p>
    <w:p w14:paraId="352EA175"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8F4C365" w14:textId="77777777" w:rsidR="003133A5" w:rsidRDefault="003133A5" w:rsidP="003133A5">
      <w:pPr>
        <w:pStyle w:val="B1"/>
        <w:rPr>
          <w:lang w:eastAsia="zh-CN"/>
        </w:rPr>
      </w:pPr>
      <w:r>
        <w:t>1.</w:t>
      </w:r>
      <w:r>
        <w:tab/>
        <w:t>The NF service consumer sends a POST request to the parent resource (...&lt;top-level segment&gt;/subs-to-</w:t>
      </w:r>
      <w:proofErr w:type="spellStart"/>
      <w:r>
        <w:t>notif</w:t>
      </w:r>
      <w:proofErr w:type="spellEnd"/>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p w14:paraId="40F8D4E1" w14:textId="77777777" w:rsidR="003133A5" w:rsidRDefault="003133A5" w:rsidP="003133A5">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250B97C1" w14:textId="77777777" w:rsidR="003133A5" w:rsidRDefault="003133A5" w:rsidP="003133A5">
      <w:pPr>
        <w:pStyle w:val="B1"/>
        <w:ind w:firstLine="0"/>
        <w:rPr>
          <w:lang w:eastAsia="zh-CN"/>
        </w:rPr>
      </w:pPr>
      <w:bookmarkStart w:id="302" w:name="_PERM_MCCTEMPBM_CRPT71890006___3"/>
      <w:r>
        <w:t xml:space="preserve">The response based on operator policies </w:t>
      </w:r>
      <w:r>
        <w:rPr>
          <w:rFonts w:cs="Arial"/>
          <w:szCs w:val="18"/>
        </w:rPr>
        <w:t xml:space="preserve">and taking into account </w:t>
      </w:r>
      <w:r>
        <w:t>the expiry time included in the request, may contain an expiry time (</w:t>
      </w:r>
      <w:proofErr w:type="spellStart"/>
      <w:r>
        <w:t>i.e</w:t>
      </w:r>
      <w:proofErr w:type="spellEnd"/>
      <w:r>
        <w:t xml:space="preserv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w:t>
      </w:r>
      <w:proofErr w:type="spellStart"/>
      <w:r>
        <w:t>i.e</w:t>
      </w:r>
      <w:proofErr w:type="spellEnd"/>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2"/>
    <w:p w14:paraId="48C97CB0" w14:textId="77777777" w:rsidR="003133A5" w:rsidRDefault="003133A5" w:rsidP="003133A5">
      <w:pPr>
        <w:pStyle w:val="B1"/>
        <w:rPr>
          <w:lang w:eastAsia="zh-CN"/>
        </w:rPr>
      </w:pPr>
      <w:r>
        <w:tab/>
      </w:r>
      <w:r>
        <w:rPr>
          <w:lang w:eastAsia="zh-CN"/>
        </w:rPr>
        <w:t>On failure, the UDR returns an appropriated error code with the error cause information.</w:t>
      </w:r>
    </w:p>
    <w:p w14:paraId="2F4F4EDB"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3" w:name="_Toc20120548"/>
      <w:bookmarkStart w:id="304" w:name="_Toc21623426"/>
      <w:bookmarkStart w:id="305" w:name="_Toc27587121"/>
      <w:bookmarkStart w:id="306" w:name="_Toc36459183"/>
      <w:bookmarkStart w:id="307" w:name="_Toc45028430"/>
      <w:bookmarkStart w:id="308" w:name="_Toc51870109"/>
      <w:bookmarkStart w:id="309" w:name="_Toc51870231"/>
      <w:bookmarkStart w:id="310" w:name="_Toc90581985"/>
      <w:bookmarkStart w:id="311" w:name="_Toc90582367"/>
    </w:p>
    <w:p w14:paraId="34E3DD5F" w14:textId="1090FFAD" w:rsidR="003133A5" w:rsidRPr="001F16C3" w:rsidRDefault="003133A5" w:rsidP="00F3074B">
      <w:pPr>
        <w:pStyle w:val="Heading5"/>
      </w:pPr>
      <w:r w:rsidRPr="001F16C3">
        <w:t>5.2.2.</w:t>
      </w:r>
      <w:r w:rsidRPr="001F16C3">
        <w:rPr>
          <w:lang w:eastAsia="zh-CN"/>
        </w:rPr>
        <w:t>6</w:t>
      </w:r>
      <w:r w:rsidRPr="001F16C3">
        <w:t>.3</w:t>
      </w:r>
      <w:r w:rsidRPr="001F16C3">
        <w:tab/>
      </w:r>
      <w:r w:rsidRPr="001F16C3">
        <w:rPr>
          <w:lang w:eastAsia="zh-CN"/>
        </w:rPr>
        <w:t>Stateless UDM subscribes to notifications to UDR</w:t>
      </w:r>
      <w:bookmarkEnd w:id="303"/>
      <w:bookmarkEnd w:id="304"/>
      <w:bookmarkEnd w:id="305"/>
      <w:bookmarkEnd w:id="306"/>
      <w:bookmarkEnd w:id="307"/>
      <w:bookmarkEnd w:id="308"/>
      <w:bookmarkEnd w:id="309"/>
      <w:bookmarkEnd w:id="310"/>
      <w:bookmarkEnd w:id="311"/>
    </w:p>
    <w:p w14:paraId="24B05E4E"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1D1E932E" w14:textId="77777777" w:rsidR="003133A5" w:rsidRDefault="003133A5" w:rsidP="003133A5">
      <w:pPr>
        <w:pStyle w:val="TH"/>
        <w:rPr>
          <w:lang w:eastAsia="zh-CN"/>
        </w:rPr>
      </w:pPr>
      <w:r w:rsidRPr="001F16C3">
        <w:object w:dxaOrig="5865" w:dyaOrig="3210" w14:anchorId="5E72940B">
          <v:shape id="_x0000_i1035" type="#_x0000_t75" style="width:294.9pt;height:161.45pt" o:ole="">
            <v:imagedata r:id="rId28" o:title=""/>
          </v:shape>
          <o:OLEObject Type="Embed" ProgID="Visio.Drawing.11" ShapeID="_x0000_i1035" DrawAspect="Content" ObjectID="_1701275881" r:id="rId29"/>
        </w:object>
      </w:r>
    </w:p>
    <w:p w14:paraId="39011212"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791F0584"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36239602" w14:textId="77777777" w:rsidR="003133A5" w:rsidRDefault="003133A5" w:rsidP="003133A5">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indicate the same data for which a change will trigger a notification.</w:t>
      </w:r>
    </w:p>
    <w:p w14:paraId="0E3EAAB7" w14:textId="77777777" w:rsidR="003133A5" w:rsidRDefault="003133A5" w:rsidP="003133A5">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 </w:t>
      </w:r>
      <w:proofErr w:type="spellStart"/>
      <w:r>
        <w:rPr>
          <w:lang w:eastAsia="zh-CN"/>
        </w:rPr>
        <w:t>callback</w:t>
      </w:r>
      <w:r>
        <w:t>Reference</w:t>
      </w:r>
      <w:proofErr w:type="spellEnd"/>
      <w:r>
        <w:rPr>
          <w:lang w:eastAsia="zh-CN"/>
        </w:rPr>
        <w:t xml:space="preserve"> URI to which the notifications will be sent to. The host part of the </w:t>
      </w:r>
      <w:proofErr w:type="spellStart"/>
      <w:r>
        <w:rPr>
          <w:lang w:eastAsia="zh-CN"/>
        </w:rPr>
        <w:t>callback</w:t>
      </w:r>
      <w:r>
        <w:t>Reference</w:t>
      </w:r>
      <w:proofErr w:type="spellEnd"/>
      <w:r>
        <w:rPr>
          <w:lang w:eastAsia="zh-CN"/>
        </w:rPr>
        <w:t xml:space="preserve"> URI shall be set to the FQDN of the UDM set to which the stateless UDM belongs.</w:t>
      </w:r>
    </w:p>
    <w:p w14:paraId="1527D5BF" w14:textId="77777777" w:rsidR="003133A5" w:rsidRDefault="003133A5" w:rsidP="003133A5">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an original </w:t>
      </w:r>
      <w:proofErr w:type="spellStart"/>
      <w:r>
        <w:rPr>
          <w:lang w:eastAsia="zh-CN"/>
        </w:rPr>
        <w:t>callback</w:t>
      </w:r>
      <w:r>
        <w:t>Reference</w:t>
      </w:r>
      <w:proofErr w:type="spellEnd"/>
      <w:r>
        <w:rPr>
          <w:lang w:eastAsia="zh-CN"/>
        </w:rPr>
        <w:t xml:space="preserve"> URI of the NF which initially triggers the subscription.</w:t>
      </w:r>
    </w:p>
    <w:p w14:paraId="343FBAC2" w14:textId="77777777" w:rsidR="003133A5" w:rsidRDefault="003133A5" w:rsidP="003133A5">
      <w:pPr>
        <w:pStyle w:val="B1"/>
        <w:ind w:firstLine="0"/>
        <w:rPr>
          <w:lang w:eastAsia="zh-CN"/>
        </w:rPr>
      </w:pPr>
      <w:bookmarkStart w:id="312" w:name="_PERM_MCCTEMPBM_CRPT71890007___3"/>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bookmarkEnd w:id="312"/>
    <w:p w14:paraId="0BEC6B10"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07D3FC57" w14:textId="77777777" w:rsidR="003133A5" w:rsidRDefault="003133A5" w:rsidP="003133A5">
      <w:pPr>
        <w:pStyle w:val="B1"/>
        <w:ind w:firstLine="0"/>
        <w:rPr>
          <w:lang w:eastAsia="zh-CN"/>
        </w:rPr>
      </w:pPr>
      <w:bookmarkStart w:id="313" w:name="_PERM_MCCTEMPBM_CRPT71890008___3"/>
      <w:r>
        <w:rPr>
          <w:lang w:eastAsia="zh-CN"/>
        </w:rPr>
        <w:t>The response based on operator policies and taking into account the expiry time included in the request, may contain an expiry time (</w:t>
      </w:r>
      <w:proofErr w:type="spellStart"/>
      <w:r>
        <w:rPr>
          <w:lang w:eastAsia="zh-CN"/>
        </w:rPr>
        <w:t>i.e</w:t>
      </w:r>
      <w:proofErr w:type="spellEnd"/>
      <w:r>
        <w:rPr>
          <w:lang w:eastAsia="zh-CN"/>
        </w:rPr>
        <w:t xml:space="preserve"> a future timestamp), as determined by the UDR, after which the subscription becomes invalid. If an expiry time was included in the request, then the expiry time returned in the response should be less </w:t>
      </w:r>
      <w:r>
        <w:rPr>
          <w:lang w:eastAsia="zh-CN"/>
        </w:rPr>
        <w:lastRenderedPageBreak/>
        <w:t>than or equal to that value. Once the subscription expires, if the NF Service Consumer wants to keep receiving notifications, it shall create a new subscription in the UDR. The UDR shall not provide the same expiry time (</w:t>
      </w:r>
      <w:proofErr w:type="spellStart"/>
      <w:r>
        <w:rPr>
          <w:lang w:eastAsia="zh-CN"/>
        </w:rPr>
        <w:t>i.e</w:t>
      </w:r>
      <w:proofErr w:type="spellEnd"/>
      <w:r>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13"/>
    <w:p w14:paraId="6A843992" w14:textId="77777777" w:rsidR="003133A5" w:rsidRDefault="003133A5" w:rsidP="003133A5">
      <w:pPr>
        <w:pStyle w:val="B1"/>
        <w:rPr>
          <w:lang w:eastAsia="zh-CN"/>
        </w:rPr>
      </w:pPr>
      <w:r>
        <w:rPr>
          <w:lang w:eastAsia="zh-CN"/>
        </w:rPr>
        <w:tab/>
        <w:t>On failure, the UDR returns an appropriated error code with the error cause information.</w:t>
      </w:r>
    </w:p>
    <w:p w14:paraId="3FDB3B8B"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4" w:name="_Toc20120549"/>
      <w:bookmarkStart w:id="315" w:name="_Toc21623427"/>
      <w:bookmarkStart w:id="316" w:name="_Toc27587122"/>
      <w:bookmarkStart w:id="317" w:name="_Toc36459184"/>
      <w:bookmarkStart w:id="318" w:name="_Toc45028431"/>
      <w:bookmarkStart w:id="319" w:name="_Toc51870110"/>
      <w:bookmarkStart w:id="320" w:name="_Toc51870232"/>
      <w:bookmarkStart w:id="321" w:name="_Toc90581986"/>
      <w:bookmarkStart w:id="322" w:name="_Toc90582368"/>
    </w:p>
    <w:p w14:paraId="6661CFFE" w14:textId="58881039" w:rsidR="003133A5" w:rsidRPr="001F16C3" w:rsidRDefault="003133A5" w:rsidP="00F3074B">
      <w:pPr>
        <w:pStyle w:val="Heading4"/>
        <w:rPr>
          <w:lang w:eastAsia="zh-CN"/>
        </w:rPr>
      </w:pPr>
      <w:r w:rsidRPr="001F16C3">
        <w:t>5.2.2.</w:t>
      </w:r>
      <w:r w:rsidRPr="001F16C3">
        <w:rPr>
          <w:lang w:eastAsia="zh-CN"/>
        </w:rPr>
        <w:t>7</w:t>
      </w:r>
      <w:r w:rsidRPr="001F16C3">
        <w:tab/>
      </w:r>
      <w:r w:rsidRPr="001F16C3">
        <w:rPr>
          <w:lang w:eastAsia="zh-CN"/>
        </w:rPr>
        <w:t>Unsubscribe</w:t>
      </w:r>
      <w:bookmarkEnd w:id="314"/>
      <w:bookmarkEnd w:id="315"/>
      <w:bookmarkEnd w:id="316"/>
      <w:bookmarkEnd w:id="317"/>
      <w:bookmarkEnd w:id="318"/>
      <w:bookmarkEnd w:id="319"/>
      <w:bookmarkEnd w:id="320"/>
      <w:bookmarkEnd w:id="321"/>
      <w:bookmarkEnd w:id="322"/>
    </w:p>
    <w:p w14:paraId="51753730" w14:textId="77777777" w:rsidR="003133A5" w:rsidRPr="001F16C3" w:rsidRDefault="003133A5" w:rsidP="00F3074B">
      <w:pPr>
        <w:pStyle w:val="Heading5"/>
      </w:pPr>
      <w:bookmarkStart w:id="323" w:name="_Toc20120550"/>
      <w:bookmarkStart w:id="324" w:name="_Toc21623428"/>
      <w:bookmarkStart w:id="325" w:name="_Toc27587123"/>
      <w:bookmarkStart w:id="326" w:name="_Toc36459185"/>
      <w:bookmarkStart w:id="327" w:name="_Toc45028432"/>
      <w:bookmarkStart w:id="328" w:name="_Toc51870111"/>
      <w:bookmarkStart w:id="329" w:name="_Toc51870233"/>
      <w:bookmarkStart w:id="330" w:name="_Toc90581987"/>
      <w:bookmarkStart w:id="331" w:name="_Toc90582369"/>
      <w:r w:rsidRPr="001F16C3">
        <w:t>5.2.2.</w:t>
      </w:r>
      <w:r w:rsidRPr="001F16C3">
        <w:rPr>
          <w:lang w:eastAsia="zh-CN"/>
        </w:rPr>
        <w:t>7</w:t>
      </w:r>
      <w:r w:rsidRPr="001F16C3">
        <w:t>.1</w:t>
      </w:r>
      <w:r w:rsidRPr="001F16C3">
        <w:tab/>
        <w:t>General</w:t>
      </w:r>
      <w:bookmarkEnd w:id="323"/>
      <w:bookmarkEnd w:id="324"/>
      <w:bookmarkEnd w:id="325"/>
      <w:bookmarkEnd w:id="326"/>
      <w:bookmarkEnd w:id="327"/>
      <w:bookmarkEnd w:id="328"/>
      <w:bookmarkEnd w:id="329"/>
      <w:bookmarkEnd w:id="330"/>
      <w:bookmarkEnd w:id="331"/>
    </w:p>
    <w:p w14:paraId="18D30634"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72A1C397" w14:textId="77777777" w:rsidR="003133A5" w:rsidRPr="001F16C3" w:rsidRDefault="003133A5" w:rsidP="00F3074B">
      <w:pPr>
        <w:pStyle w:val="Heading5"/>
        <w:rPr>
          <w:lang w:eastAsia="zh-CN"/>
        </w:rPr>
      </w:pPr>
      <w:bookmarkStart w:id="332" w:name="_Toc20120551"/>
      <w:bookmarkStart w:id="333" w:name="_Toc21623429"/>
      <w:bookmarkStart w:id="334" w:name="_Toc27587124"/>
      <w:bookmarkStart w:id="335" w:name="_Toc36459186"/>
      <w:bookmarkStart w:id="336" w:name="_Toc45028433"/>
      <w:bookmarkStart w:id="337" w:name="_Toc51870112"/>
      <w:bookmarkStart w:id="338" w:name="_Toc51870234"/>
      <w:bookmarkStart w:id="339" w:name="_Toc90581988"/>
      <w:bookmarkStart w:id="340" w:name="_Toc90582370"/>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2"/>
      <w:bookmarkEnd w:id="333"/>
      <w:bookmarkEnd w:id="334"/>
      <w:bookmarkEnd w:id="335"/>
      <w:bookmarkEnd w:id="336"/>
      <w:bookmarkEnd w:id="337"/>
      <w:bookmarkEnd w:id="338"/>
      <w:bookmarkEnd w:id="339"/>
      <w:bookmarkEnd w:id="340"/>
    </w:p>
    <w:p w14:paraId="42D97BBB"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2C6C82C9" w14:textId="77777777" w:rsidR="003133A5" w:rsidRDefault="003133A5" w:rsidP="003133A5">
      <w:pPr>
        <w:rPr>
          <w:lang w:eastAsia="zh-CN"/>
        </w:rPr>
      </w:pPr>
    </w:p>
    <w:p w14:paraId="59E2284B" w14:textId="77777777" w:rsidR="003133A5" w:rsidRDefault="003133A5" w:rsidP="003133A5">
      <w:pPr>
        <w:pStyle w:val="TH"/>
      </w:pPr>
      <w:r w:rsidRPr="001F16C3">
        <w:object w:dxaOrig="8700" w:dyaOrig="2400" w14:anchorId="6CA661CE">
          <v:shape id="_x0000_i1036" type="#_x0000_t75" style="width:434.75pt;height:119.7pt" o:ole="">
            <v:imagedata r:id="rId30" o:title=""/>
          </v:shape>
          <o:OLEObject Type="Embed" ProgID="Visio.Drawing.11" ShapeID="_x0000_i1036" DrawAspect="Content" ObjectID="_1701275882" r:id="rId31"/>
        </w:object>
      </w:r>
    </w:p>
    <w:p w14:paraId="5430A5D4"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69569506"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99FED4F"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475FB947" w14:textId="77777777" w:rsidR="003133A5" w:rsidRDefault="003133A5" w:rsidP="003133A5">
      <w:pPr>
        <w:pStyle w:val="B1"/>
        <w:rPr>
          <w:lang w:eastAsia="zh-CN"/>
        </w:rPr>
      </w:pPr>
      <w:r>
        <w:rPr>
          <w:lang w:eastAsia="zh-CN"/>
        </w:rPr>
        <w:tab/>
        <w:t>On failure, the UDR returns an appropriated error code with the error cause information.</w:t>
      </w:r>
    </w:p>
    <w:p w14:paraId="3E53C0DE" w14:textId="77777777" w:rsidR="003133A5" w:rsidRPr="001F16C3" w:rsidRDefault="003133A5" w:rsidP="00F3074B">
      <w:pPr>
        <w:pStyle w:val="Heading4"/>
        <w:rPr>
          <w:lang w:eastAsia="zh-CN"/>
        </w:rPr>
      </w:pPr>
      <w:bookmarkStart w:id="341" w:name="_Toc20120552"/>
      <w:bookmarkStart w:id="342" w:name="_Toc21623430"/>
      <w:bookmarkStart w:id="343" w:name="_Toc27587125"/>
      <w:bookmarkStart w:id="344" w:name="_Toc36459187"/>
      <w:bookmarkStart w:id="345" w:name="_Toc45028434"/>
      <w:bookmarkStart w:id="346" w:name="_Toc51870113"/>
      <w:bookmarkStart w:id="347" w:name="_Toc51870235"/>
      <w:bookmarkStart w:id="348" w:name="_Toc90581989"/>
      <w:bookmarkStart w:id="349" w:name="_Toc90582371"/>
      <w:r w:rsidRPr="001F16C3">
        <w:t>5.2.2.</w:t>
      </w:r>
      <w:r w:rsidRPr="001F16C3">
        <w:rPr>
          <w:lang w:eastAsia="zh-CN"/>
        </w:rPr>
        <w:t>8</w:t>
      </w:r>
      <w:r w:rsidRPr="001F16C3">
        <w:tab/>
      </w:r>
      <w:r w:rsidRPr="001F16C3">
        <w:rPr>
          <w:lang w:eastAsia="zh-CN"/>
        </w:rPr>
        <w:t>Notify</w:t>
      </w:r>
      <w:bookmarkEnd w:id="341"/>
      <w:bookmarkEnd w:id="342"/>
      <w:bookmarkEnd w:id="343"/>
      <w:bookmarkEnd w:id="344"/>
      <w:bookmarkEnd w:id="345"/>
      <w:bookmarkEnd w:id="346"/>
      <w:bookmarkEnd w:id="347"/>
      <w:bookmarkEnd w:id="348"/>
      <w:bookmarkEnd w:id="349"/>
    </w:p>
    <w:p w14:paraId="2E1AE9F4" w14:textId="77777777" w:rsidR="003133A5" w:rsidRPr="001F16C3" w:rsidRDefault="003133A5" w:rsidP="00F3074B">
      <w:pPr>
        <w:pStyle w:val="Heading5"/>
      </w:pPr>
      <w:bookmarkStart w:id="350" w:name="_Toc20120553"/>
      <w:bookmarkStart w:id="351" w:name="_Toc21623431"/>
      <w:bookmarkStart w:id="352" w:name="_Toc27587126"/>
      <w:bookmarkStart w:id="353" w:name="_Toc36459188"/>
      <w:bookmarkStart w:id="354" w:name="_Toc45028435"/>
      <w:bookmarkStart w:id="355" w:name="_Toc51870114"/>
      <w:bookmarkStart w:id="356" w:name="_Toc51870236"/>
      <w:bookmarkStart w:id="357" w:name="_Toc90581990"/>
      <w:bookmarkStart w:id="358" w:name="_Toc90582372"/>
      <w:r w:rsidRPr="001F16C3">
        <w:t>5.2.2.</w:t>
      </w:r>
      <w:r w:rsidRPr="001F16C3">
        <w:rPr>
          <w:lang w:eastAsia="zh-CN"/>
        </w:rPr>
        <w:t>8</w:t>
      </w:r>
      <w:r w:rsidRPr="001F16C3">
        <w:t>.1</w:t>
      </w:r>
      <w:r w:rsidRPr="001F16C3">
        <w:tab/>
        <w:t>General</w:t>
      </w:r>
      <w:bookmarkEnd w:id="350"/>
      <w:bookmarkEnd w:id="351"/>
      <w:bookmarkEnd w:id="352"/>
      <w:bookmarkEnd w:id="353"/>
      <w:bookmarkEnd w:id="354"/>
      <w:bookmarkEnd w:id="355"/>
      <w:bookmarkEnd w:id="356"/>
      <w:bookmarkEnd w:id="357"/>
      <w:bookmarkEnd w:id="358"/>
    </w:p>
    <w:p w14:paraId="598DFF4B"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3787CF4A" w14:textId="77777777" w:rsidR="003133A5" w:rsidRPr="001F16C3" w:rsidRDefault="003133A5" w:rsidP="00F3074B">
      <w:pPr>
        <w:pStyle w:val="Heading5"/>
        <w:rPr>
          <w:lang w:eastAsia="zh-CN"/>
        </w:rPr>
      </w:pPr>
      <w:bookmarkStart w:id="359" w:name="_Toc20120554"/>
      <w:bookmarkStart w:id="360" w:name="_Toc21623432"/>
      <w:bookmarkStart w:id="361" w:name="_Toc27587127"/>
      <w:bookmarkStart w:id="362" w:name="_Toc36459189"/>
      <w:bookmarkStart w:id="363" w:name="_Toc45028436"/>
      <w:bookmarkStart w:id="364" w:name="_Toc51870115"/>
      <w:bookmarkStart w:id="365" w:name="_Toc51870237"/>
      <w:bookmarkStart w:id="366" w:name="_Toc90581991"/>
      <w:bookmarkStart w:id="367" w:name="_Toc90582373"/>
      <w:r w:rsidRPr="001F16C3">
        <w:t>5.2.2.</w:t>
      </w:r>
      <w:r w:rsidRPr="001F16C3">
        <w:rPr>
          <w:lang w:eastAsia="zh-CN"/>
        </w:rPr>
        <w:t>8</w:t>
      </w:r>
      <w:r w:rsidRPr="001F16C3">
        <w:t>.2</w:t>
      </w:r>
      <w:r w:rsidRPr="001F16C3">
        <w:tab/>
      </w:r>
      <w:r w:rsidRPr="001F16C3">
        <w:rPr>
          <w:lang w:eastAsia="zh-CN"/>
        </w:rPr>
        <w:t>Notification to NF service consumer on data change</w:t>
      </w:r>
      <w:bookmarkEnd w:id="359"/>
      <w:bookmarkEnd w:id="360"/>
      <w:bookmarkEnd w:id="361"/>
      <w:bookmarkEnd w:id="362"/>
      <w:bookmarkEnd w:id="363"/>
      <w:bookmarkEnd w:id="364"/>
      <w:bookmarkEnd w:id="365"/>
      <w:bookmarkEnd w:id="366"/>
      <w:bookmarkEnd w:id="367"/>
    </w:p>
    <w:p w14:paraId="70282B10"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proofErr w:type="spellStart"/>
      <w:r>
        <w:rPr>
          <w:lang w:eastAsia="zh-CN"/>
        </w:rPr>
        <w:t>C</w:t>
      </w:r>
      <w:r>
        <w:t>allbackReference</w:t>
      </w:r>
      <w:proofErr w:type="spellEnd"/>
      <w:r>
        <w:t xml:space="preserv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008F534" w14:textId="77777777" w:rsidR="003133A5" w:rsidRDefault="003133A5" w:rsidP="003133A5">
      <w:pPr>
        <w:pStyle w:val="TH"/>
      </w:pPr>
      <w:r w:rsidRPr="001F16C3">
        <w:object w:dxaOrig="8700" w:dyaOrig="2355" w14:anchorId="460306AF">
          <v:shape id="_x0000_i1037" type="#_x0000_t75" style="width:434.75pt;height:117.4pt" o:ole="">
            <v:imagedata r:id="rId32" o:title=""/>
          </v:shape>
          <o:OLEObject Type="Embed" ProgID="Visio.Drawing.11" ShapeID="_x0000_i1037" DrawAspect="Content" ObjectID="_1701275883" r:id="rId33"/>
        </w:object>
      </w:r>
    </w:p>
    <w:p w14:paraId="02B3B76B" w14:textId="77777777" w:rsidR="003133A5" w:rsidRDefault="003133A5" w:rsidP="003133A5">
      <w:pPr>
        <w:pStyle w:val="TF"/>
      </w:pPr>
      <w:r>
        <w:t>Figure 5.2.2.8.2-1: Data Change Notification</w:t>
      </w:r>
    </w:p>
    <w:p w14:paraId="43902A16" w14:textId="77777777" w:rsidR="003133A5" w:rsidRDefault="003133A5" w:rsidP="003133A5">
      <w:pPr>
        <w:pStyle w:val="B1"/>
      </w:pPr>
      <w:r>
        <w:t>1.</w:t>
      </w:r>
      <w:r>
        <w:tab/>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0CAB59E6"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24A4971C" w14:textId="77777777" w:rsidR="003133A5" w:rsidRPr="001F16C3" w:rsidRDefault="003133A5" w:rsidP="00F3074B">
      <w:pPr>
        <w:pStyle w:val="Heading5"/>
      </w:pPr>
      <w:bookmarkStart w:id="368" w:name="_Toc20120555"/>
      <w:bookmarkStart w:id="369" w:name="_Toc21623433"/>
      <w:bookmarkStart w:id="370" w:name="_Toc27587128"/>
      <w:bookmarkStart w:id="371" w:name="_Toc36459190"/>
      <w:bookmarkStart w:id="372" w:name="_Toc45028437"/>
      <w:bookmarkStart w:id="373" w:name="_Toc51870116"/>
      <w:bookmarkStart w:id="374" w:name="_Toc51870238"/>
      <w:bookmarkStart w:id="375" w:name="_Toc90581992"/>
      <w:bookmarkStart w:id="376" w:name="_Toc90582374"/>
      <w:r w:rsidRPr="001F16C3">
        <w:t>5.2.2.</w:t>
      </w:r>
      <w:r w:rsidRPr="001F16C3">
        <w:rPr>
          <w:lang w:eastAsia="zh-CN"/>
        </w:rPr>
        <w:t>8</w:t>
      </w:r>
      <w:r w:rsidRPr="001F16C3">
        <w:t>.3</w:t>
      </w:r>
      <w:r w:rsidRPr="001F16C3">
        <w:tab/>
      </w:r>
      <w:r w:rsidRPr="001F16C3">
        <w:rPr>
          <w:lang w:eastAsia="zh-CN"/>
        </w:rPr>
        <w:t>Notification to stateless UDM on data change</w:t>
      </w:r>
      <w:bookmarkEnd w:id="368"/>
      <w:bookmarkEnd w:id="369"/>
      <w:bookmarkEnd w:id="370"/>
      <w:bookmarkEnd w:id="371"/>
      <w:bookmarkEnd w:id="372"/>
      <w:bookmarkEnd w:id="373"/>
      <w:bookmarkEnd w:id="374"/>
      <w:bookmarkEnd w:id="375"/>
      <w:bookmarkEnd w:id="376"/>
    </w:p>
    <w:p w14:paraId="5945DCBF"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6832617A" w14:textId="77777777" w:rsidR="003133A5" w:rsidRDefault="003133A5" w:rsidP="003133A5">
      <w:pPr>
        <w:pStyle w:val="TH"/>
        <w:rPr>
          <w:lang w:eastAsia="zh-CN"/>
        </w:rPr>
      </w:pPr>
      <w:r w:rsidRPr="001F16C3">
        <w:object w:dxaOrig="5865" w:dyaOrig="3210" w14:anchorId="7D24424F">
          <v:shape id="_x0000_i1038" type="#_x0000_t75" style="width:294.9pt;height:161.45pt" o:ole="">
            <v:imagedata r:id="rId34" o:title=""/>
          </v:shape>
          <o:OLEObject Type="Embed" ProgID="Visio.Drawing.11" ShapeID="_x0000_i1038" DrawAspect="Content" ObjectID="_1701275884" r:id="rId35"/>
        </w:object>
      </w:r>
    </w:p>
    <w:p w14:paraId="6FD27A35"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78A72AE0"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4024DBAB" w14:textId="77777777" w:rsidR="003133A5" w:rsidRDefault="003133A5" w:rsidP="003133A5">
      <w:pPr>
        <w:pStyle w:val="B1"/>
        <w:rPr>
          <w:lang w:eastAsia="zh-CN"/>
        </w:rPr>
      </w:pPr>
      <w:r>
        <w:rPr>
          <w:lang w:eastAsia="zh-CN"/>
        </w:rPr>
        <w:tab/>
        <w:t xml:space="preserve">The notification in the POST request body shall contain the original </w:t>
      </w:r>
      <w:proofErr w:type="spellStart"/>
      <w:r>
        <w:rPr>
          <w:lang w:eastAsia="zh-CN"/>
        </w:rPr>
        <w:t>callback</w:t>
      </w:r>
      <w:r>
        <w:t>Reference</w:t>
      </w:r>
      <w:proofErr w:type="spellEnd"/>
      <w:r>
        <w:rPr>
          <w:lang w:eastAsia="zh-CN"/>
        </w:rPr>
        <w:t xml:space="preserve"> URI which is received in step 1 of </w:t>
      </w:r>
      <w:r>
        <w:t>Figure 5.2.2.6.</w:t>
      </w:r>
      <w:r>
        <w:rPr>
          <w:lang w:eastAsia="zh-CN"/>
        </w:rPr>
        <w:t>3</w:t>
      </w:r>
      <w:r>
        <w:t>-1</w:t>
      </w:r>
      <w:r>
        <w:rPr>
          <w:lang w:eastAsia="zh-CN"/>
        </w:rPr>
        <w:t>.</w:t>
      </w:r>
    </w:p>
    <w:p w14:paraId="610C188B"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28167C24" w14:textId="77777777" w:rsidR="003133A5" w:rsidRDefault="003133A5" w:rsidP="00F3074B">
      <w:pPr>
        <w:pStyle w:val="B1"/>
        <w:rPr>
          <w:lang w:eastAsia="zh-CN"/>
        </w:rPr>
      </w:pPr>
      <w:r w:rsidRPr="00F3074B">
        <w:tab/>
        <w:t xml:space="preserve">When the notification in the POST request body includes one or more arrays where all the array elements have been removed, the UDR shall include the original array representation, i.e. in the </w:t>
      </w:r>
      <w:proofErr w:type="spellStart"/>
      <w:r w:rsidRPr="00F3074B">
        <w:t>origValue</w:t>
      </w:r>
      <w:proofErr w:type="spellEnd"/>
      <w:r w:rsidRPr="00F3074B">
        <w:t xml:space="preserve"> attribute of the </w:t>
      </w:r>
      <w:proofErr w:type="spellStart"/>
      <w:r w:rsidRPr="00F3074B">
        <w:t>ChangeItem</w:t>
      </w:r>
      <w:proofErr w:type="spellEnd"/>
      <w:r w:rsidRPr="00F3074B">
        <w:t>.</w:t>
      </w:r>
    </w:p>
    <w:p w14:paraId="01A53D49"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B2CC295" w14:textId="77777777" w:rsidR="003133A5" w:rsidRDefault="003133A5" w:rsidP="003133A5">
      <w:pPr>
        <w:rPr>
          <w:lang w:eastAsia="zh-CN"/>
        </w:rPr>
      </w:pPr>
      <w:r>
        <w:rPr>
          <w:lang w:eastAsia="zh-CN"/>
        </w:rPr>
        <w:tab/>
        <w:t>On failure, the stateless UDM responds an appropriated error code with the error cause information.</w:t>
      </w:r>
    </w:p>
    <w:p w14:paraId="3F319649" w14:textId="77777777" w:rsidR="003133A5" w:rsidRPr="001F16C3" w:rsidRDefault="003133A5" w:rsidP="00F3074B">
      <w:pPr>
        <w:pStyle w:val="Heading2"/>
      </w:pPr>
      <w:bookmarkStart w:id="377" w:name="_Toc27587129"/>
      <w:bookmarkStart w:id="378" w:name="_Toc36459191"/>
      <w:bookmarkStart w:id="379" w:name="_Toc45028438"/>
      <w:bookmarkStart w:id="380" w:name="_Toc51870117"/>
      <w:bookmarkStart w:id="381" w:name="_Toc51870239"/>
      <w:bookmarkStart w:id="382" w:name="_Toc90581993"/>
      <w:bookmarkStart w:id="383" w:name="_Toc90582375"/>
      <w:r w:rsidRPr="001F16C3">
        <w:lastRenderedPageBreak/>
        <w:t>5.</w:t>
      </w:r>
      <w:r>
        <w:t>3</w:t>
      </w:r>
      <w:r w:rsidRPr="001F16C3">
        <w:tab/>
      </w:r>
      <w:proofErr w:type="spellStart"/>
      <w:r w:rsidRPr="001F16C3">
        <w:t>Nudr_</w:t>
      </w:r>
      <w:r>
        <w:t>GroupIDmap</w:t>
      </w:r>
      <w:proofErr w:type="spellEnd"/>
      <w:r w:rsidRPr="001F16C3">
        <w:t xml:space="preserve"> Service</w:t>
      </w:r>
      <w:bookmarkEnd w:id="377"/>
      <w:bookmarkEnd w:id="378"/>
      <w:bookmarkEnd w:id="379"/>
      <w:bookmarkEnd w:id="380"/>
      <w:bookmarkEnd w:id="381"/>
      <w:bookmarkEnd w:id="382"/>
      <w:bookmarkEnd w:id="383"/>
    </w:p>
    <w:p w14:paraId="6C5F50C0" w14:textId="77777777" w:rsidR="003133A5" w:rsidRPr="001F16C3" w:rsidRDefault="003133A5" w:rsidP="00F3074B">
      <w:pPr>
        <w:pStyle w:val="Heading3"/>
        <w:rPr>
          <w:lang w:eastAsia="zh-CN"/>
        </w:rPr>
      </w:pPr>
      <w:bookmarkStart w:id="384" w:name="_Toc27587130"/>
      <w:bookmarkStart w:id="385" w:name="_Toc36459192"/>
      <w:bookmarkStart w:id="386" w:name="_Toc45028439"/>
      <w:bookmarkStart w:id="387" w:name="_Toc51870118"/>
      <w:bookmarkStart w:id="388" w:name="_Toc51870240"/>
      <w:bookmarkStart w:id="389" w:name="_Toc90581994"/>
      <w:bookmarkStart w:id="390" w:name="_Toc90582376"/>
      <w:r w:rsidRPr="001F16C3">
        <w:t>5.</w:t>
      </w:r>
      <w:r>
        <w:t>3</w:t>
      </w:r>
      <w:r w:rsidRPr="001F16C3">
        <w:t>.1</w:t>
      </w:r>
      <w:r w:rsidRPr="001F16C3">
        <w:tab/>
        <w:t>Service Description</w:t>
      </w:r>
      <w:bookmarkEnd w:id="384"/>
      <w:bookmarkEnd w:id="385"/>
      <w:bookmarkEnd w:id="386"/>
      <w:bookmarkEnd w:id="387"/>
      <w:bookmarkEnd w:id="388"/>
      <w:bookmarkEnd w:id="389"/>
      <w:bookmarkEnd w:id="390"/>
    </w:p>
    <w:p w14:paraId="1FA9B49D" w14:textId="77777777" w:rsidR="003133A5" w:rsidRPr="001F16C3" w:rsidRDefault="003133A5" w:rsidP="00F3074B">
      <w:pPr>
        <w:pStyle w:val="Heading5"/>
        <w:rPr>
          <w:lang w:eastAsia="zh-CN"/>
        </w:rPr>
      </w:pPr>
      <w:bookmarkStart w:id="391" w:name="_Toc27587131"/>
      <w:bookmarkStart w:id="392" w:name="_Toc36459193"/>
      <w:bookmarkStart w:id="393" w:name="_Toc45028440"/>
      <w:bookmarkStart w:id="394" w:name="_Toc51870119"/>
      <w:bookmarkStart w:id="395" w:name="_Toc51870241"/>
      <w:bookmarkStart w:id="396" w:name="_Toc90581995"/>
      <w:bookmarkStart w:id="397" w:name="_Toc90582377"/>
      <w:r w:rsidRPr="001F16C3">
        <w:t>5.</w:t>
      </w:r>
      <w:r>
        <w:t>3</w:t>
      </w:r>
      <w:r w:rsidRPr="001F16C3">
        <w:t>.1.</w:t>
      </w:r>
      <w:r w:rsidRPr="001F16C3">
        <w:rPr>
          <w:lang w:eastAsia="zh-CN"/>
        </w:rPr>
        <w:t>1</w:t>
      </w:r>
      <w:r>
        <w:tab/>
      </w:r>
      <w:r w:rsidRPr="001F16C3">
        <w:rPr>
          <w:lang w:eastAsia="zh-CN"/>
        </w:rPr>
        <w:t>Service and operation description</w:t>
      </w:r>
      <w:bookmarkEnd w:id="391"/>
      <w:bookmarkEnd w:id="392"/>
      <w:bookmarkEnd w:id="393"/>
      <w:bookmarkEnd w:id="394"/>
      <w:bookmarkEnd w:id="395"/>
      <w:bookmarkEnd w:id="396"/>
      <w:bookmarkEnd w:id="397"/>
    </w:p>
    <w:p w14:paraId="4C829D03" w14:textId="77777777" w:rsidR="003133A5" w:rsidRPr="001F16C3" w:rsidRDefault="003133A5" w:rsidP="003133A5">
      <w:pPr>
        <w:rPr>
          <w:lang w:eastAsia="zh-CN"/>
        </w:rPr>
      </w:pPr>
      <w:r>
        <w:t xml:space="preserve">The </w:t>
      </w:r>
      <w:proofErr w:type="spellStart"/>
      <w:r>
        <w:t>Nudr_GroupIDmap</w:t>
      </w:r>
      <w:proofErr w:type="spellEnd"/>
      <w:r>
        <w:t xml:space="preserve"> service may be used by NF service consumers (e.g. NRF or SCP) to retrieve the NF-</w:t>
      </w:r>
      <w:proofErr w:type="spellStart"/>
      <w:r>
        <w:t>GroupId</w:t>
      </w:r>
      <w:proofErr w:type="spellEnd"/>
      <w:r>
        <w:t xml:space="preserve"> for a given NF type and subscriber identifier; see G3GPP TS 23.501 [4] and 3GPP TS 23.502 [5].</w:t>
      </w:r>
    </w:p>
    <w:p w14:paraId="49CE5BD9" w14:textId="77777777" w:rsidR="003133A5" w:rsidRDefault="003133A5" w:rsidP="003133A5">
      <w:pPr>
        <w:rPr>
          <w:lang w:eastAsia="zh-CN"/>
        </w:rPr>
      </w:pPr>
      <w:r>
        <w:rPr>
          <w:lang w:eastAsia="zh-CN"/>
        </w:rPr>
        <w:t xml:space="preserve">For the </w:t>
      </w:r>
      <w:proofErr w:type="spellStart"/>
      <w:r>
        <w:rPr>
          <w:lang w:eastAsia="zh-CN"/>
        </w:rPr>
        <w:t>Nudr_GroupIDmap</w:t>
      </w:r>
      <w:proofErr w:type="spellEnd"/>
      <w:r>
        <w:rPr>
          <w:lang w:eastAsia="zh-CN"/>
        </w:rPr>
        <w:t xml:space="preserve"> service, the following service operations are defined:</w:t>
      </w:r>
    </w:p>
    <w:p w14:paraId="0CA672EB" w14:textId="77777777" w:rsidR="003133A5" w:rsidRDefault="003133A5" w:rsidP="003133A5">
      <w:pPr>
        <w:pStyle w:val="B1"/>
        <w:rPr>
          <w:lang w:eastAsia="zh-CN"/>
        </w:rPr>
      </w:pPr>
      <w:r>
        <w:rPr>
          <w:lang w:eastAsia="zh-CN"/>
        </w:rPr>
        <w:t>-</w:t>
      </w:r>
      <w:r>
        <w:rPr>
          <w:lang w:eastAsia="zh-CN"/>
        </w:rPr>
        <w:tab/>
        <w:t>Query</w:t>
      </w:r>
    </w:p>
    <w:p w14:paraId="6893681A" w14:textId="77777777" w:rsidR="003133A5" w:rsidRDefault="003133A5" w:rsidP="003133A5">
      <w:r>
        <w:t xml:space="preserve">This service allows NF service consumers to retrieve, </w:t>
      </w:r>
      <w:proofErr w:type="spellStart"/>
      <w:r>
        <w:t>NfGroupId</w:t>
      </w:r>
      <w:proofErr w:type="spellEnd"/>
      <w:r>
        <w:t xml:space="preserve"> data stored in the UDR.</w:t>
      </w:r>
    </w:p>
    <w:p w14:paraId="7A0D9944" w14:textId="77777777" w:rsidR="003133A5" w:rsidRPr="001F16C3" w:rsidRDefault="003133A5" w:rsidP="00F3074B">
      <w:pPr>
        <w:pStyle w:val="Heading3"/>
      </w:pPr>
      <w:bookmarkStart w:id="398" w:name="_Toc27587132"/>
      <w:bookmarkStart w:id="399" w:name="_Toc36459194"/>
      <w:bookmarkStart w:id="400" w:name="_Toc45028441"/>
      <w:bookmarkStart w:id="401" w:name="_Toc51870120"/>
      <w:bookmarkStart w:id="402" w:name="_Toc51870242"/>
      <w:bookmarkStart w:id="403" w:name="_Toc90581996"/>
      <w:bookmarkStart w:id="404" w:name="_Toc90582378"/>
      <w:r w:rsidRPr="001F16C3">
        <w:t>5.</w:t>
      </w:r>
      <w:r>
        <w:t>3</w:t>
      </w:r>
      <w:r w:rsidRPr="001F16C3">
        <w:t>.2</w:t>
      </w:r>
      <w:r w:rsidRPr="001F16C3">
        <w:tab/>
        <w:t>Service Operations</w:t>
      </w:r>
      <w:bookmarkEnd w:id="398"/>
      <w:bookmarkEnd w:id="399"/>
      <w:bookmarkEnd w:id="400"/>
      <w:bookmarkEnd w:id="401"/>
      <w:bookmarkEnd w:id="402"/>
      <w:bookmarkEnd w:id="403"/>
      <w:bookmarkEnd w:id="404"/>
    </w:p>
    <w:p w14:paraId="76BDAE26" w14:textId="77777777" w:rsidR="003133A5" w:rsidRPr="001F16C3" w:rsidRDefault="003133A5" w:rsidP="00F3074B">
      <w:pPr>
        <w:pStyle w:val="Heading4"/>
      </w:pPr>
      <w:bookmarkStart w:id="405" w:name="_Toc27587133"/>
      <w:bookmarkStart w:id="406" w:name="_Toc36459195"/>
      <w:bookmarkStart w:id="407" w:name="_Toc45028442"/>
      <w:bookmarkStart w:id="408" w:name="_Toc51870121"/>
      <w:bookmarkStart w:id="409" w:name="_Toc51870243"/>
      <w:bookmarkStart w:id="410" w:name="_Toc90581997"/>
      <w:bookmarkStart w:id="411" w:name="_Toc90582379"/>
      <w:r w:rsidRPr="001F16C3">
        <w:t>5.2.2.1</w:t>
      </w:r>
      <w:r w:rsidRPr="001F16C3">
        <w:tab/>
        <w:t>Introduction</w:t>
      </w:r>
      <w:bookmarkEnd w:id="405"/>
      <w:bookmarkEnd w:id="406"/>
      <w:bookmarkEnd w:id="407"/>
      <w:bookmarkEnd w:id="408"/>
      <w:bookmarkEnd w:id="409"/>
      <w:bookmarkEnd w:id="410"/>
      <w:bookmarkEnd w:id="411"/>
    </w:p>
    <w:p w14:paraId="65CEF019" w14:textId="77777777" w:rsidR="003133A5" w:rsidRDefault="003133A5" w:rsidP="003133A5">
      <w:pPr>
        <w:rPr>
          <w:lang w:eastAsia="zh-CN"/>
        </w:rPr>
      </w:pPr>
      <w:r>
        <w:rPr>
          <w:lang w:eastAsia="zh-CN"/>
        </w:rPr>
        <w:t xml:space="preserve">The service operations defined for the </w:t>
      </w:r>
      <w:proofErr w:type="spellStart"/>
      <w:r>
        <w:rPr>
          <w:lang w:eastAsia="zh-CN"/>
        </w:rPr>
        <w:t>Nudr_GroupIDmap</w:t>
      </w:r>
      <w:proofErr w:type="spellEnd"/>
      <w:r>
        <w:rPr>
          <w:lang w:eastAsia="zh-CN"/>
        </w:rPr>
        <w:t xml:space="preserve"> service are as follows:</w:t>
      </w:r>
    </w:p>
    <w:p w14:paraId="4EDDD881"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2FC7BC82" w14:textId="77777777" w:rsidR="003133A5" w:rsidRPr="001F16C3" w:rsidRDefault="003133A5" w:rsidP="00F3074B">
      <w:pPr>
        <w:pStyle w:val="Heading4"/>
        <w:rPr>
          <w:lang w:eastAsia="zh-CN"/>
        </w:rPr>
      </w:pPr>
      <w:bookmarkStart w:id="412" w:name="_Toc27587134"/>
      <w:bookmarkStart w:id="413" w:name="_Toc36459196"/>
      <w:bookmarkStart w:id="414" w:name="_Toc45028443"/>
      <w:bookmarkStart w:id="415" w:name="_Toc51870122"/>
      <w:bookmarkStart w:id="416" w:name="_Toc51870244"/>
      <w:bookmarkStart w:id="417" w:name="_Toc90581998"/>
      <w:bookmarkStart w:id="418" w:name="_Toc90582380"/>
      <w:r w:rsidRPr="001F16C3">
        <w:t>5.</w:t>
      </w:r>
      <w:r>
        <w:t>3</w:t>
      </w:r>
      <w:r w:rsidRPr="001F16C3">
        <w:t>.2.2</w:t>
      </w:r>
      <w:r w:rsidRPr="001F16C3">
        <w:tab/>
      </w:r>
      <w:r w:rsidRPr="001F16C3">
        <w:rPr>
          <w:lang w:eastAsia="zh-CN"/>
        </w:rPr>
        <w:t>Query</w:t>
      </w:r>
      <w:bookmarkEnd w:id="412"/>
      <w:bookmarkEnd w:id="413"/>
      <w:bookmarkEnd w:id="414"/>
      <w:bookmarkEnd w:id="415"/>
      <w:bookmarkEnd w:id="416"/>
      <w:bookmarkEnd w:id="417"/>
      <w:bookmarkEnd w:id="418"/>
    </w:p>
    <w:p w14:paraId="1C97936E" w14:textId="77777777" w:rsidR="003133A5" w:rsidRPr="001F16C3" w:rsidRDefault="003133A5" w:rsidP="00F3074B">
      <w:pPr>
        <w:pStyle w:val="Heading5"/>
        <w:rPr>
          <w:lang w:eastAsia="zh-CN"/>
        </w:rPr>
      </w:pPr>
      <w:bookmarkStart w:id="419" w:name="_Toc27587135"/>
      <w:bookmarkStart w:id="420" w:name="_Toc36459197"/>
      <w:bookmarkStart w:id="421" w:name="_Toc45028444"/>
      <w:bookmarkStart w:id="422" w:name="_Toc51870123"/>
      <w:bookmarkStart w:id="423" w:name="_Toc51870245"/>
      <w:bookmarkStart w:id="424" w:name="_Toc90581999"/>
      <w:bookmarkStart w:id="425" w:name="_Toc90582381"/>
      <w:r w:rsidRPr="001F16C3">
        <w:t>5.</w:t>
      </w:r>
      <w:r>
        <w:t>3</w:t>
      </w:r>
      <w:r w:rsidRPr="001F16C3">
        <w:t>.2.2.1</w:t>
      </w:r>
      <w:r w:rsidRPr="001F16C3">
        <w:tab/>
        <w:t>General</w:t>
      </w:r>
      <w:bookmarkEnd w:id="419"/>
      <w:bookmarkEnd w:id="420"/>
      <w:bookmarkEnd w:id="421"/>
      <w:bookmarkEnd w:id="422"/>
      <w:bookmarkEnd w:id="423"/>
      <w:bookmarkEnd w:id="424"/>
      <w:bookmarkEnd w:id="425"/>
    </w:p>
    <w:p w14:paraId="7DFFB262"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556B481F" w14:textId="77777777" w:rsidR="003133A5" w:rsidRPr="00D67AB2" w:rsidRDefault="003133A5" w:rsidP="003133A5">
      <w:pPr>
        <w:pStyle w:val="B1"/>
      </w:pPr>
      <w:r w:rsidRPr="00D67AB2">
        <w:t>-</w:t>
      </w:r>
      <w:r w:rsidRPr="00D67AB2">
        <w:tab/>
      </w:r>
      <w:r>
        <w:t>NF-Group ID</w:t>
      </w:r>
      <w:r w:rsidRPr="00D67AB2">
        <w:t xml:space="preserve"> Retrieval</w:t>
      </w:r>
    </w:p>
    <w:p w14:paraId="0FBAA41B" w14:textId="77777777" w:rsidR="003133A5" w:rsidRPr="001F16C3" w:rsidRDefault="003133A5" w:rsidP="00F3074B">
      <w:pPr>
        <w:pStyle w:val="Heading5"/>
        <w:rPr>
          <w:lang w:eastAsia="zh-CN"/>
        </w:rPr>
      </w:pPr>
      <w:bookmarkStart w:id="426" w:name="_Toc27587136"/>
      <w:bookmarkStart w:id="427" w:name="_Toc36459198"/>
      <w:bookmarkStart w:id="428" w:name="_Toc45028445"/>
      <w:bookmarkStart w:id="429" w:name="_Toc51870124"/>
      <w:bookmarkStart w:id="430" w:name="_Toc51870246"/>
      <w:bookmarkStart w:id="431" w:name="_Toc90582000"/>
      <w:bookmarkStart w:id="432" w:name="_Toc90582382"/>
      <w:r w:rsidRPr="001F16C3">
        <w:t>5.</w:t>
      </w:r>
      <w:r>
        <w:t>3</w:t>
      </w:r>
      <w:r w:rsidRPr="001F16C3">
        <w:t>.2.2.2</w:t>
      </w:r>
      <w:r w:rsidRPr="001F16C3">
        <w:tab/>
      </w:r>
      <w:r>
        <w:t>NF-Group ID</w:t>
      </w:r>
      <w:r w:rsidRPr="001F16C3">
        <w:rPr>
          <w:lang w:eastAsia="zh-CN"/>
        </w:rPr>
        <w:t xml:space="preserve"> retrieval</w:t>
      </w:r>
      <w:bookmarkEnd w:id="426"/>
      <w:bookmarkEnd w:id="427"/>
      <w:bookmarkEnd w:id="428"/>
      <w:bookmarkEnd w:id="429"/>
      <w:bookmarkEnd w:id="430"/>
      <w:bookmarkEnd w:id="431"/>
      <w:bookmarkEnd w:id="432"/>
    </w:p>
    <w:p w14:paraId="0636674B" w14:textId="77777777" w:rsidR="003133A5" w:rsidRPr="001F16C3" w:rsidRDefault="003133A5" w:rsidP="003133A5">
      <w:pPr>
        <w:rPr>
          <w:lang w:eastAsia="zh-CN"/>
        </w:rPr>
      </w:pPr>
      <w:r>
        <w:t>Figure 5.3.2.2.2-1 shows a scenario where the NF service consumer (e.g. NRF) sends a request to the UDR to retrieve the UDM-group ID.</w:t>
      </w:r>
    </w:p>
    <w:p w14:paraId="702566A9" w14:textId="77777777" w:rsidR="003133A5" w:rsidRDefault="003133A5" w:rsidP="003133A5">
      <w:pPr>
        <w:pStyle w:val="TH"/>
        <w:rPr>
          <w:lang w:eastAsia="zh-CN"/>
        </w:rPr>
      </w:pPr>
    </w:p>
    <w:p w14:paraId="65E046FF" w14:textId="77777777" w:rsidR="003133A5" w:rsidRDefault="003133A5" w:rsidP="003133A5">
      <w:pPr>
        <w:pStyle w:val="TH"/>
        <w:rPr>
          <w:lang w:eastAsia="zh-CN"/>
        </w:rPr>
      </w:pPr>
      <w:r w:rsidRPr="001F16C3">
        <w:object w:dxaOrig="8701" w:dyaOrig="2381" w14:anchorId="7310CFA0">
          <v:shape id="_x0000_i1039" type="#_x0000_t75" style="width:435.65pt;height:120.15pt" o:ole="">
            <v:imagedata r:id="rId36" o:title=""/>
          </v:shape>
          <o:OLEObject Type="Embed" ProgID="Visio.Drawing.11" ShapeID="_x0000_i1039" DrawAspect="Content" ObjectID="_1701275885" r:id="rId37"/>
        </w:object>
      </w:r>
    </w:p>
    <w:p w14:paraId="68108A2A" w14:textId="77777777" w:rsidR="003133A5" w:rsidRDefault="003133A5" w:rsidP="003133A5">
      <w:pPr>
        <w:pStyle w:val="TF"/>
      </w:pPr>
      <w:r>
        <w:t>Figure 5.3.2.2.2-1: Retrieving NF-Group Id</w:t>
      </w:r>
    </w:p>
    <w:p w14:paraId="5D914BD1"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2A1673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A5DE39D"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3EF1E3DD" w14:textId="77777777" w:rsidR="003133A5" w:rsidRPr="001F16C3" w:rsidRDefault="003133A5" w:rsidP="00F3074B">
      <w:pPr>
        <w:pStyle w:val="Heading1"/>
      </w:pPr>
      <w:bookmarkStart w:id="433" w:name="_Toc20120556"/>
      <w:bookmarkStart w:id="434" w:name="_Toc21623434"/>
      <w:bookmarkStart w:id="435" w:name="_Toc27587137"/>
      <w:bookmarkStart w:id="436" w:name="_Toc36459199"/>
      <w:bookmarkStart w:id="437" w:name="_Toc45028446"/>
      <w:bookmarkStart w:id="438" w:name="_Toc51870125"/>
      <w:bookmarkStart w:id="439" w:name="_Toc51870247"/>
      <w:bookmarkStart w:id="440" w:name="_Toc90582001"/>
      <w:bookmarkStart w:id="441" w:name="_Toc90582383"/>
      <w:r w:rsidRPr="001F16C3">
        <w:lastRenderedPageBreak/>
        <w:t>6</w:t>
      </w:r>
      <w:r w:rsidRPr="001F16C3">
        <w:tab/>
        <w:t>API Definitions</w:t>
      </w:r>
      <w:bookmarkEnd w:id="433"/>
      <w:bookmarkEnd w:id="434"/>
      <w:bookmarkEnd w:id="435"/>
      <w:bookmarkEnd w:id="436"/>
      <w:bookmarkEnd w:id="437"/>
      <w:bookmarkEnd w:id="438"/>
      <w:bookmarkEnd w:id="439"/>
      <w:bookmarkEnd w:id="440"/>
      <w:bookmarkEnd w:id="441"/>
    </w:p>
    <w:p w14:paraId="60BF695A" w14:textId="77777777" w:rsidR="003133A5" w:rsidRPr="001F16C3" w:rsidRDefault="003133A5" w:rsidP="00F3074B">
      <w:pPr>
        <w:pStyle w:val="Heading2"/>
      </w:pPr>
      <w:bookmarkStart w:id="442" w:name="_Toc20120557"/>
      <w:bookmarkStart w:id="443" w:name="_Toc21623435"/>
      <w:bookmarkStart w:id="444" w:name="_Toc27587138"/>
      <w:bookmarkStart w:id="445" w:name="_Toc36459200"/>
      <w:bookmarkStart w:id="446" w:name="_Toc45028447"/>
      <w:bookmarkStart w:id="447" w:name="_Toc51870126"/>
      <w:bookmarkStart w:id="448" w:name="_Toc51870248"/>
      <w:bookmarkStart w:id="449" w:name="_Toc90582002"/>
      <w:bookmarkStart w:id="450" w:name="_Toc90582384"/>
      <w:r w:rsidRPr="001F16C3">
        <w:t>6.1</w:t>
      </w:r>
      <w:r w:rsidRPr="001F16C3">
        <w:tab/>
      </w:r>
      <w:proofErr w:type="spellStart"/>
      <w:r w:rsidRPr="001F16C3">
        <w:t>Nud</w:t>
      </w:r>
      <w:r w:rsidRPr="001F16C3">
        <w:rPr>
          <w:lang w:eastAsia="zh-CN"/>
        </w:rPr>
        <w:t>r</w:t>
      </w:r>
      <w:r w:rsidRPr="001F16C3">
        <w:t>_</w:t>
      </w:r>
      <w:r w:rsidRPr="001F16C3">
        <w:rPr>
          <w:lang w:eastAsia="zh-CN"/>
        </w:rPr>
        <w:t>DataRepository</w:t>
      </w:r>
      <w:proofErr w:type="spellEnd"/>
      <w:r w:rsidRPr="001F16C3">
        <w:t xml:space="preserve"> Service API</w:t>
      </w:r>
      <w:bookmarkEnd w:id="442"/>
      <w:bookmarkEnd w:id="443"/>
      <w:bookmarkEnd w:id="444"/>
      <w:bookmarkEnd w:id="445"/>
      <w:bookmarkEnd w:id="446"/>
      <w:bookmarkEnd w:id="447"/>
      <w:bookmarkEnd w:id="448"/>
      <w:bookmarkEnd w:id="449"/>
      <w:bookmarkEnd w:id="450"/>
    </w:p>
    <w:p w14:paraId="2A399A42" w14:textId="77777777" w:rsidR="003133A5" w:rsidRPr="001F16C3" w:rsidRDefault="003133A5" w:rsidP="00F3074B">
      <w:pPr>
        <w:pStyle w:val="Heading3"/>
        <w:rPr>
          <w:lang w:eastAsia="zh-CN"/>
        </w:rPr>
      </w:pPr>
      <w:bookmarkStart w:id="451" w:name="_Toc20120558"/>
      <w:bookmarkStart w:id="452" w:name="_Toc21623436"/>
      <w:bookmarkStart w:id="453" w:name="_Toc27587139"/>
      <w:bookmarkStart w:id="454" w:name="_Toc36459201"/>
      <w:bookmarkStart w:id="455" w:name="_Toc45028448"/>
      <w:bookmarkStart w:id="456" w:name="_Toc51870127"/>
      <w:bookmarkStart w:id="457" w:name="_Toc51870249"/>
      <w:bookmarkStart w:id="458" w:name="_Toc90582003"/>
      <w:bookmarkStart w:id="459" w:name="_Toc90582385"/>
      <w:r w:rsidRPr="001F16C3">
        <w:t>6.1.1</w:t>
      </w:r>
      <w:r w:rsidRPr="001F16C3">
        <w:tab/>
        <w:t>API URI</w:t>
      </w:r>
      <w:bookmarkEnd w:id="451"/>
      <w:bookmarkEnd w:id="452"/>
      <w:bookmarkEnd w:id="453"/>
      <w:bookmarkEnd w:id="454"/>
      <w:bookmarkEnd w:id="455"/>
      <w:bookmarkEnd w:id="456"/>
      <w:bookmarkEnd w:id="457"/>
      <w:bookmarkEnd w:id="458"/>
      <w:bookmarkEnd w:id="459"/>
    </w:p>
    <w:p w14:paraId="7EDF936A"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227479C"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7F3207D"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653215B4" w14:textId="77777777" w:rsidR="003133A5" w:rsidRPr="00E23840" w:rsidRDefault="003133A5" w:rsidP="003133A5">
      <w:pPr>
        <w:rPr>
          <w:noProof/>
          <w:lang w:eastAsia="zh-CN"/>
        </w:rPr>
      </w:pPr>
      <w:r w:rsidRPr="00E23840">
        <w:rPr>
          <w:noProof/>
          <w:lang w:eastAsia="zh-CN"/>
        </w:rPr>
        <w:t>with the following components:</w:t>
      </w:r>
    </w:p>
    <w:p w14:paraId="4D77805E"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7C847827"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102607D"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533C59AD"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4D491984" w14:textId="77777777" w:rsidR="003133A5" w:rsidRPr="001F16C3" w:rsidRDefault="003133A5" w:rsidP="00F3074B">
      <w:pPr>
        <w:pStyle w:val="Heading3"/>
      </w:pPr>
      <w:bookmarkStart w:id="460" w:name="_Toc20120559"/>
      <w:bookmarkStart w:id="461" w:name="_Toc21623437"/>
      <w:bookmarkStart w:id="462" w:name="_Toc27587140"/>
      <w:bookmarkStart w:id="463" w:name="_Toc36459202"/>
      <w:bookmarkStart w:id="464" w:name="_Toc45028449"/>
      <w:bookmarkStart w:id="465" w:name="_Toc51870128"/>
      <w:bookmarkStart w:id="466" w:name="_Toc51870250"/>
      <w:bookmarkStart w:id="467" w:name="_Toc90582004"/>
      <w:bookmarkStart w:id="468" w:name="_Toc90582386"/>
      <w:r w:rsidRPr="001F16C3">
        <w:t>6.1.2</w:t>
      </w:r>
      <w:r w:rsidRPr="001F16C3">
        <w:tab/>
        <w:t>Usage of HTTP</w:t>
      </w:r>
      <w:bookmarkEnd w:id="460"/>
      <w:bookmarkEnd w:id="461"/>
      <w:bookmarkEnd w:id="462"/>
      <w:bookmarkEnd w:id="463"/>
      <w:bookmarkEnd w:id="464"/>
      <w:bookmarkEnd w:id="465"/>
      <w:bookmarkEnd w:id="466"/>
      <w:bookmarkEnd w:id="467"/>
      <w:bookmarkEnd w:id="468"/>
    </w:p>
    <w:p w14:paraId="0864AFD4" w14:textId="77777777" w:rsidR="003133A5" w:rsidRPr="001F16C3" w:rsidRDefault="003133A5" w:rsidP="00F3074B">
      <w:pPr>
        <w:pStyle w:val="Heading4"/>
      </w:pPr>
      <w:bookmarkStart w:id="469" w:name="_Toc20120560"/>
      <w:bookmarkStart w:id="470" w:name="_Toc21623438"/>
      <w:bookmarkStart w:id="471" w:name="_Toc27587141"/>
      <w:bookmarkStart w:id="472" w:name="_Toc36459203"/>
      <w:bookmarkStart w:id="473" w:name="_Toc45028450"/>
      <w:bookmarkStart w:id="474" w:name="_Toc51870129"/>
      <w:bookmarkStart w:id="475" w:name="_Toc51870251"/>
      <w:bookmarkStart w:id="476" w:name="_Toc90582005"/>
      <w:bookmarkStart w:id="477" w:name="_Toc90582387"/>
      <w:r w:rsidRPr="001F16C3">
        <w:t>6.1.2.1</w:t>
      </w:r>
      <w:r w:rsidRPr="001F16C3">
        <w:tab/>
        <w:t>General</w:t>
      </w:r>
      <w:bookmarkEnd w:id="469"/>
      <w:bookmarkEnd w:id="470"/>
      <w:bookmarkEnd w:id="471"/>
      <w:bookmarkEnd w:id="472"/>
      <w:bookmarkEnd w:id="473"/>
      <w:bookmarkEnd w:id="474"/>
      <w:bookmarkEnd w:id="475"/>
      <w:bookmarkEnd w:id="476"/>
      <w:bookmarkEnd w:id="477"/>
    </w:p>
    <w:p w14:paraId="19BA0773" w14:textId="77777777" w:rsidR="003133A5" w:rsidRPr="001F16C3" w:rsidRDefault="003133A5" w:rsidP="003133A5">
      <w:pPr>
        <w:rPr>
          <w:lang w:eastAsia="zh-CN"/>
        </w:rPr>
      </w:pPr>
      <w:proofErr w:type="spellStart"/>
      <w:r>
        <w:rPr>
          <w:lang w:eastAsia="zh-CN"/>
        </w:rPr>
        <w:t>Nudr</w:t>
      </w:r>
      <w:proofErr w:type="spellEnd"/>
      <w:r>
        <w:rPr>
          <w:lang w:eastAsia="zh-CN"/>
        </w:rPr>
        <w:t xml:space="preserve"> service shall comply with the usage of HTTP/2.0 protocol over Service Based Interfaces. (See Clause 5, 3GPP</w:t>
      </w:r>
      <w:r>
        <w:rPr>
          <w:lang w:val="en-US" w:eastAsia="zh-CN"/>
        </w:rPr>
        <w:t> TS 29.500[7]).</w:t>
      </w:r>
    </w:p>
    <w:p w14:paraId="10BC796F" w14:textId="77777777" w:rsidR="003133A5" w:rsidRPr="001F16C3" w:rsidRDefault="003133A5" w:rsidP="00F3074B">
      <w:pPr>
        <w:pStyle w:val="Heading4"/>
      </w:pPr>
      <w:bookmarkStart w:id="478" w:name="_Toc20120561"/>
      <w:bookmarkStart w:id="479" w:name="_Toc21623439"/>
      <w:bookmarkStart w:id="480" w:name="_Toc27587142"/>
      <w:bookmarkStart w:id="481" w:name="_Toc36459204"/>
      <w:bookmarkStart w:id="482" w:name="_Toc45028451"/>
      <w:bookmarkStart w:id="483" w:name="_Toc51870130"/>
      <w:bookmarkStart w:id="484" w:name="_Toc51870252"/>
      <w:bookmarkStart w:id="485" w:name="_Toc90582006"/>
      <w:bookmarkStart w:id="486" w:name="_Toc90582388"/>
      <w:r w:rsidRPr="001F16C3">
        <w:t>6.1.2.2</w:t>
      </w:r>
      <w:r w:rsidRPr="001F16C3">
        <w:tab/>
        <w:t>HTTP standard headers</w:t>
      </w:r>
      <w:bookmarkEnd w:id="478"/>
      <w:bookmarkEnd w:id="479"/>
      <w:bookmarkEnd w:id="480"/>
      <w:bookmarkEnd w:id="481"/>
      <w:bookmarkEnd w:id="482"/>
      <w:bookmarkEnd w:id="483"/>
      <w:bookmarkEnd w:id="484"/>
      <w:bookmarkEnd w:id="485"/>
      <w:bookmarkEnd w:id="486"/>
    </w:p>
    <w:p w14:paraId="298B42B6" w14:textId="77777777" w:rsidR="003133A5" w:rsidRPr="001F16C3" w:rsidRDefault="003133A5" w:rsidP="00F3074B">
      <w:pPr>
        <w:pStyle w:val="Heading5"/>
        <w:rPr>
          <w:lang w:eastAsia="zh-CN"/>
        </w:rPr>
      </w:pPr>
      <w:bookmarkStart w:id="487" w:name="_Toc20120562"/>
      <w:bookmarkStart w:id="488" w:name="_Toc21623440"/>
      <w:bookmarkStart w:id="489" w:name="_Toc27587143"/>
      <w:bookmarkStart w:id="490" w:name="_Toc36459205"/>
      <w:bookmarkStart w:id="491" w:name="_Toc45028452"/>
      <w:bookmarkStart w:id="492" w:name="_Toc51870131"/>
      <w:bookmarkStart w:id="493" w:name="_Toc51870253"/>
      <w:bookmarkStart w:id="494" w:name="_Toc90582007"/>
      <w:bookmarkStart w:id="495" w:name="_Toc90582389"/>
      <w:r w:rsidRPr="001F16C3">
        <w:t>6.1.2.2.1</w:t>
      </w:r>
      <w:r w:rsidRPr="001F16C3">
        <w:rPr>
          <w:lang w:eastAsia="zh-CN"/>
        </w:rPr>
        <w:tab/>
        <w:t>General</w:t>
      </w:r>
      <w:bookmarkEnd w:id="487"/>
      <w:bookmarkEnd w:id="488"/>
      <w:bookmarkEnd w:id="489"/>
      <w:bookmarkEnd w:id="490"/>
      <w:bookmarkEnd w:id="491"/>
      <w:bookmarkEnd w:id="492"/>
      <w:bookmarkEnd w:id="493"/>
      <w:bookmarkEnd w:id="494"/>
      <w:bookmarkEnd w:id="495"/>
    </w:p>
    <w:p w14:paraId="5E8AFA1C"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w:t>
      </w:r>
      <w:proofErr w:type="spellStart"/>
      <w:r>
        <w:rPr>
          <w:lang w:eastAsia="zh-CN"/>
        </w:rPr>
        <w:t>Nudr</w:t>
      </w:r>
      <w:proofErr w:type="spellEnd"/>
      <w:r>
        <w:rPr>
          <w:lang w:eastAsia="zh-CN"/>
        </w:rPr>
        <w:t xml:space="preserve">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4A9F4A4" w14:textId="77777777" w:rsidR="003133A5" w:rsidRPr="001F16C3" w:rsidRDefault="003133A5" w:rsidP="00F3074B">
      <w:pPr>
        <w:pStyle w:val="Heading5"/>
      </w:pPr>
      <w:bookmarkStart w:id="496" w:name="_Toc20120563"/>
      <w:bookmarkStart w:id="497" w:name="_Toc21623441"/>
      <w:bookmarkStart w:id="498" w:name="_Toc27587144"/>
      <w:bookmarkStart w:id="499" w:name="_Toc36459206"/>
      <w:bookmarkStart w:id="500" w:name="_Toc45028453"/>
      <w:bookmarkStart w:id="501" w:name="_Toc51870132"/>
      <w:bookmarkStart w:id="502" w:name="_Toc51870254"/>
      <w:bookmarkStart w:id="503" w:name="_Toc90582008"/>
      <w:bookmarkStart w:id="504" w:name="_Toc90582390"/>
      <w:r w:rsidRPr="001F16C3">
        <w:t>6.1.2.2.2</w:t>
      </w:r>
      <w:r w:rsidRPr="001F16C3">
        <w:tab/>
        <w:t>Content type</w:t>
      </w:r>
      <w:bookmarkEnd w:id="496"/>
      <w:bookmarkEnd w:id="497"/>
      <w:bookmarkEnd w:id="498"/>
      <w:bookmarkEnd w:id="499"/>
      <w:bookmarkEnd w:id="500"/>
      <w:bookmarkEnd w:id="501"/>
      <w:bookmarkEnd w:id="502"/>
      <w:bookmarkEnd w:id="503"/>
      <w:bookmarkEnd w:id="504"/>
    </w:p>
    <w:p w14:paraId="571B03B4" w14:textId="77777777" w:rsidR="003133A5" w:rsidRPr="001F16C3" w:rsidRDefault="003133A5" w:rsidP="003133A5">
      <w:r>
        <w:t>The following content types shall be supported:</w:t>
      </w:r>
    </w:p>
    <w:p w14:paraId="4269FF36"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777086E4"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w:t>
      </w:r>
      <w:proofErr w:type="spellStart"/>
      <w:r>
        <w:t>problem+json</w:t>
      </w:r>
      <w:proofErr w:type="spellEnd"/>
      <w:r>
        <w:t>".</w:t>
      </w:r>
    </w:p>
    <w:p w14:paraId="32F3D596"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w:t>
      </w:r>
      <w:proofErr w:type="spellStart"/>
      <w:r>
        <w:t>merge-patch+json</w:t>
      </w:r>
      <w:proofErr w:type="spellEnd"/>
      <w:r>
        <w:t>".</w:t>
      </w:r>
    </w:p>
    <w:p w14:paraId="4F559F9A"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w:t>
      </w:r>
      <w:proofErr w:type="spellStart"/>
      <w:r>
        <w:t>json-patch+json</w:t>
      </w:r>
      <w:proofErr w:type="spellEnd"/>
      <w:r>
        <w:t>".</w:t>
      </w:r>
    </w:p>
    <w:p w14:paraId="22D8B50F" w14:textId="77777777" w:rsidR="003133A5" w:rsidRPr="001F16C3" w:rsidRDefault="003133A5" w:rsidP="00F3074B">
      <w:pPr>
        <w:pStyle w:val="Heading5"/>
        <w:rPr>
          <w:lang w:val="es-ES"/>
        </w:rPr>
      </w:pPr>
      <w:bookmarkStart w:id="505" w:name="_Toc20120564"/>
      <w:bookmarkStart w:id="506" w:name="_Toc21623442"/>
      <w:bookmarkStart w:id="507" w:name="_Toc27587145"/>
      <w:bookmarkStart w:id="508" w:name="_Toc36459207"/>
      <w:bookmarkStart w:id="509" w:name="_Toc45028454"/>
      <w:bookmarkStart w:id="510" w:name="_Toc51870133"/>
      <w:bookmarkStart w:id="511" w:name="_Toc51870255"/>
      <w:bookmarkStart w:id="512" w:name="_Toc90582009"/>
      <w:bookmarkStart w:id="513" w:name="_Toc90582391"/>
      <w:r w:rsidRPr="001F16C3">
        <w:rPr>
          <w:lang w:val="es-ES"/>
        </w:rPr>
        <w:t>6.1.2.2.3</w:t>
      </w:r>
      <w:r w:rsidRPr="001F16C3">
        <w:rPr>
          <w:lang w:val="es-ES"/>
        </w:rPr>
        <w:tab/>
        <w:t>Cache-Control</w:t>
      </w:r>
      <w:bookmarkEnd w:id="505"/>
      <w:bookmarkEnd w:id="506"/>
      <w:bookmarkEnd w:id="507"/>
      <w:bookmarkEnd w:id="508"/>
      <w:bookmarkEnd w:id="509"/>
      <w:bookmarkEnd w:id="510"/>
      <w:bookmarkEnd w:id="511"/>
      <w:bookmarkEnd w:id="512"/>
      <w:bookmarkEnd w:id="513"/>
    </w:p>
    <w:p w14:paraId="6EA6B951"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proofErr w:type="spellStart"/>
      <w:r>
        <w:t>SessionManagementSubscriptionData</w:t>
      </w:r>
      <w:proofErr w:type="spellEnd"/>
      <w:r>
        <w:t>)</w:t>
      </w:r>
      <w:r>
        <w:rPr>
          <w:lang w:val="en-US"/>
        </w:rPr>
        <w:t>. If it is included, it shall contain a "max-age" value, indicating the amount of time in seconds after which the received response is considered stale.</w:t>
      </w:r>
    </w:p>
    <w:p w14:paraId="0D205376" w14:textId="77777777" w:rsidR="003133A5" w:rsidRDefault="003133A5" w:rsidP="003133A5">
      <w:pPr>
        <w:rPr>
          <w:lang w:val="en-US"/>
        </w:rPr>
      </w:pPr>
      <w:r>
        <w:rPr>
          <w:lang w:val="en-US"/>
        </w:rPr>
        <w:lastRenderedPageBreak/>
        <w:t>The "max-age" value shall be configurable by operator policy.</w:t>
      </w:r>
    </w:p>
    <w:p w14:paraId="2C2E933C" w14:textId="77777777" w:rsidR="003133A5" w:rsidRPr="001F16C3" w:rsidRDefault="003133A5" w:rsidP="00F3074B">
      <w:pPr>
        <w:pStyle w:val="Heading5"/>
      </w:pPr>
      <w:bookmarkStart w:id="514" w:name="_Toc20120565"/>
      <w:bookmarkStart w:id="515" w:name="_Toc21623443"/>
      <w:bookmarkStart w:id="516" w:name="_Toc27587146"/>
      <w:bookmarkStart w:id="517" w:name="_Toc36459208"/>
      <w:bookmarkStart w:id="518" w:name="_Toc45028455"/>
      <w:bookmarkStart w:id="519" w:name="_Toc51870134"/>
      <w:bookmarkStart w:id="520" w:name="_Toc51870256"/>
      <w:bookmarkStart w:id="521" w:name="_Toc90582010"/>
      <w:bookmarkStart w:id="522" w:name="_Toc90582392"/>
      <w:r w:rsidRPr="001F16C3">
        <w:t>6.1.2.2.4</w:t>
      </w:r>
      <w:r w:rsidRPr="001F16C3">
        <w:tab/>
      </w:r>
      <w:proofErr w:type="spellStart"/>
      <w:r w:rsidRPr="001F16C3">
        <w:t>ETag</w:t>
      </w:r>
      <w:bookmarkEnd w:id="514"/>
      <w:bookmarkEnd w:id="515"/>
      <w:bookmarkEnd w:id="516"/>
      <w:bookmarkEnd w:id="517"/>
      <w:bookmarkEnd w:id="518"/>
      <w:bookmarkEnd w:id="519"/>
      <w:bookmarkEnd w:id="520"/>
      <w:bookmarkEnd w:id="521"/>
      <w:bookmarkEnd w:id="522"/>
      <w:proofErr w:type="spellEnd"/>
    </w:p>
    <w:p w14:paraId="11D33593" w14:textId="77777777" w:rsidR="003133A5" w:rsidRPr="001F16C3" w:rsidRDefault="003133A5" w:rsidP="003133A5">
      <w:pPr>
        <w:rPr>
          <w:lang w:val="en-US"/>
        </w:rPr>
      </w:pPr>
      <w:r>
        <w:rPr>
          <w:lang w:val="en-US"/>
        </w:rPr>
        <w:t>As described in IETF RFC 7232 [15] clause 2.3, an "</w:t>
      </w:r>
      <w:proofErr w:type="spellStart"/>
      <w:r>
        <w:rPr>
          <w:lang w:val="en-US"/>
        </w:rPr>
        <w:t>ETag</w:t>
      </w:r>
      <w:proofErr w:type="spellEnd"/>
      <w:r>
        <w:rPr>
          <w:lang w:val="en-US"/>
        </w:rPr>
        <w:t xml:space="preserve">" (entity-tag) header should be included in HTTP responses carrying a representation of cacheable resources (e.g. </w:t>
      </w:r>
      <w:proofErr w:type="spellStart"/>
      <w:r>
        <w:t>AccessAndMobilitySubscriptionData</w:t>
      </w:r>
      <w:proofErr w:type="spellEnd"/>
      <w:r>
        <w:t>)</w:t>
      </w:r>
      <w:r>
        <w:rPr>
          <w:lang w:eastAsia="zh-CN"/>
        </w:rPr>
        <w:t xml:space="preserve"> </w:t>
      </w:r>
      <w:r>
        <w:rPr>
          <w:lang w:val="en-US"/>
        </w:rPr>
        <w:t xml:space="preserve">or </w:t>
      </w:r>
      <w:proofErr w:type="spellStart"/>
      <w:r>
        <w:rPr>
          <w:lang w:val="en-US"/>
        </w:rPr>
        <w:t>modifyable</w:t>
      </w:r>
      <w:proofErr w:type="spellEnd"/>
      <w:r>
        <w:rPr>
          <w:lang w:val="en-US"/>
        </w:rPr>
        <w:t xml:space="preserv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6EBAF488" w14:textId="77777777" w:rsidR="003133A5" w:rsidRPr="001F16C3" w:rsidRDefault="003133A5" w:rsidP="00F3074B">
      <w:pPr>
        <w:pStyle w:val="Heading5"/>
      </w:pPr>
      <w:bookmarkStart w:id="523" w:name="_Toc20120566"/>
      <w:bookmarkStart w:id="524" w:name="_Toc21623444"/>
      <w:bookmarkStart w:id="525" w:name="_Toc27587147"/>
      <w:bookmarkStart w:id="526" w:name="_Toc36459209"/>
      <w:bookmarkStart w:id="527" w:name="_Toc45028456"/>
      <w:bookmarkStart w:id="528" w:name="_Toc51870135"/>
      <w:bookmarkStart w:id="529" w:name="_Toc51870257"/>
      <w:bookmarkStart w:id="530" w:name="_Toc90582011"/>
      <w:bookmarkStart w:id="531" w:name="_Toc90582393"/>
      <w:r w:rsidRPr="001F16C3">
        <w:t>6.1.2.2.5</w:t>
      </w:r>
      <w:r w:rsidRPr="001F16C3">
        <w:tab/>
        <w:t>If-None-Match</w:t>
      </w:r>
      <w:bookmarkEnd w:id="523"/>
      <w:bookmarkEnd w:id="524"/>
      <w:bookmarkEnd w:id="525"/>
      <w:bookmarkEnd w:id="526"/>
      <w:bookmarkEnd w:id="527"/>
      <w:bookmarkEnd w:id="528"/>
      <w:bookmarkEnd w:id="529"/>
      <w:bookmarkEnd w:id="530"/>
      <w:bookmarkEnd w:id="531"/>
    </w:p>
    <w:p w14:paraId="15440516"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6D83E43F" w14:textId="77777777" w:rsidR="003133A5" w:rsidRPr="001F16C3" w:rsidRDefault="003133A5" w:rsidP="00F3074B">
      <w:pPr>
        <w:pStyle w:val="Heading5"/>
      </w:pPr>
      <w:bookmarkStart w:id="532" w:name="_Toc20120567"/>
      <w:bookmarkStart w:id="533" w:name="_Toc21623445"/>
      <w:bookmarkStart w:id="534" w:name="_Toc27587148"/>
      <w:bookmarkStart w:id="535" w:name="_Toc36459210"/>
      <w:bookmarkStart w:id="536" w:name="_Toc45028457"/>
      <w:bookmarkStart w:id="537" w:name="_Toc51870136"/>
      <w:bookmarkStart w:id="538" w:name="_Toc51870258"/>
      <w:bookmarkStart w:id="539" w:name="_Toc90582012"/>
      <w:bookmarkStart w:id="540" w:name="_Toc90582394"/>
      <w:r w:rsidRPr="001F16C3">
        <w:t>6.1.2.2.5a</w:t>
      </w:r>
      <w:r w:rsidRPr="001F16C3">
        <w:tab/>
        <w:t>If-Match</w:t>
      </w:r>
      <w:bookmarkEnd w:id="532"/>
      <w:bookmarkEnd w:id="533"/>
      <w:bookmarkEnd w:id="534"/>
      <w:bookmarkEnd w:id="535"/>
      <w:bookmarkEnd w:id="536"/>
      <w:bookmarkEnd w:id="537"/>
      <w:bookmarkEnd w:id="538"/>
      <w:bookmarkEnd w:id="539"/>
      <w:bookmarkEnd w:id="540"/>
    </w:p>
    <w:p w14:paraId="77D83B1F"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3D610661" w14:textId="77777777" w:rsidR="003133A5" w:rsidRPr="001F16C3" w:rsidRDefault="003133A5" w:rsidP="00F3074B">
      <w:pPr>
        <w:pStyle w:val="Heading5"/>
      </w:pPr>
      <w:bookmarkStart w:id="541" w:name="_Toc20120568"/>
      <w:bookmarkStart w:id="542" w:name="_Toc21623446"/>
      <w:bookmarkStart w:id="543" w:name="_Toc27587149"/>
      <w:bookmarkStart w:id="544" w:name="_Toc36459211"/>
      <w:bookmarkStart w:id="545" w:name="_Toc45028458"/>
      <w:bookmarkStart w:id="546" w:name="_Toc51870137"/>
      <w:bookmarkStart w:id="547" w:name="_Toc51870259"/>
      <w:bookmarkStart w:id="548" w:name="_Toc90582013"/>
      <w:bookmarkStart w:id="549" w:name="_Toc90582395"/>
      <w:r w:rsidRPr="001F16C3">
        <w:t>6.1.2.2.6</w:t>
      </w:r>
      <w:r w:rsidRPr="001F16C3">
        <w:tab/>
        <w:t>Last-Modified</w:t>
      </w:r>
      <w:bookmarkEnd w:id="541"/>
      <w:bookmarkEnd w:id="542"/>
      <w:bookmarkEnd w:id="543"/>
      <w:bookmarkEnd w:id="544"/>
      <w:bookmarkEnd w:id="545"/>
      <w:bookmarkEnd w:id="546"/>
      <w:bookmarkEnd w:id="547"/>
      <w:bookmarkEnd w:id="548"/>
      <w:bookmarkEnd w:id="549"/>
    </w:p>
    <w:p w14:paraId="4E3E834A"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proofErr w:type="spellStart"/>
      <w:r>
        <w:t>SmfSelectionSubscriptionData</w:t>
      </w:r>
      <w:proofErr w:type="spellEnd"/>
      <w:r>
        <w:t>)</w:t>
      </w:r>
      <w:r>
        <w:rPr>
          <w:lang w:val="en-US"/>
        </w:rPr>
        <w:t xml:space="preserve"> to allow an NF Service Consumer performing a conditional request with "If-Modified-Since" header.</w:t>
      </w:r>
    </w:p>
    <w:p w14:paraId="4F3F95BC" w14:textId="77777777" w:rsidR="003133A5" w:rsidRPr="001F16C3" w:rsidRDefault="003133A5" w:rsidP="00F3074B">
      <w:pPr>
        <w:pStyle w:val="Heading5"/>
      </w:pPr>
      <w:bookmarkStart w:id="550" w:name="_Toc20120569"/>
      <w:bookmarkStart w:id="551" w:name="_Toc21623447"/>
      <w:bookmarkStart w:id="552" w:name="_Toc27587150"/>
      <w:bookmarkStart w:id="553" w:name="_Toc36459212"/>
      <w:bookmarkStart w:id="554" w:name="_Toc45028459"/>
      <w:bookmarkStart w:id="555" w:name="_Toc51870138"/>
      <w:bookmarkStart w:id="556" w:name="_Toc51870260"/>
      <w:bookmarkStart w:id="557" w:name="_Toc90582014"/>
      <w:bookmarkStart w:id="558" w:name="_Toc90582396"/>
      <w:r w:rsidRPr="001F16C3">
        <w:t>6.1.2.2.7</w:t>
      </w:r>
      <w:r w:rsidRPr="001F16C3">
        <w:tab/>
        <w:t>If-Modified-Since</w:t>
      </w:r>
      <w:bookmarkEnd w:id="550"/>
      <w:bookmarkEnd w:id="551"/>
      <w:bookmarkEnd w:id="552"/>
      <w:bookmarkEnd w:id="553"/>
      <w:bookmarkEnd w:id="554"/>
      <w:bookmarkEnd w:id="555"/>
      <w:bookmarkEnd w:id="556"/>
      <w:bookmarkEnd w:id="557"/>
      <w:bookmarkEnd w:id="558"/>
    </w:p>
    <w:p w14:paraId="55601DB2"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3600BAE" w14:textId="77777777" w:rsidR="003133A5" w:rsidRPr="001F16C3" w:rsidRDefault="003133A5" w:rsidP="00F3074B">
      <w:pPr>
        <w:pStyle w:val="Heading5"/>
      </w:pPr>
      <w:bookmarkStart w:id="559" w:name="_Toc20120570"/>
      <w:bookmarkStart w:id="560" w:name="_Toc21623448"/>
      <w:bookmarkStart w:id="561" w:name="_Toc27587151"/>
      <w:bookmarkStart w:id="562" w:name="_Toc36459213"/>
      <w:bookmarkStart w:id="563" w:name="_Toc45028460"/>
      <w:bookmarkStart w:id="564" w:name="_Toc51870139"/>
      <w:bookmarkStart w:id="565" w:name="_Toc51870261"/>
      <w:bookmarkStart w:id="566" w:name="_Toc90582015"/>
      <w:bookmarkStart w:id="567" w:name="_Toc90582397"/>
      <w:r w:rsidRPr="001F16C3">
        <w:t>6.1.2.2.8</w:t>
      </w:r>
      <w:r w:rsidRPr="001F16C3">
        <w:tab/>
        <w:t>When to Use Entity-Tags and Last-Modified Dates</w:t>
      </w:r>
      <w:bookmarkEnd w:id="559"/>
      <w:bookmarkEnd w:id="560"/>
      <w:bookmarkEnd w:id="561"/>
      <w:bookmarkEnd w:id="562"/>
      <w:bookmarkEnd w:id="563"/>
      <w:bookmarkEnd w:id="564"/>
      <w:bookmarkEnd w:id="565"/>
      <w:bookmarkEnd w:id="566"/>
      <w:bookmarkEnd w:id="567"/>
    </w:p>
    <w:p w14:paraId="76AD0021"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65EADDBC" w14:textId="77777777" w:rsidR="003133A5" w:rsidRDefault="003133A5" w:rsidP="003133A5">
      <w:pPr>
        <w:pStyle w:val="NO"/>
        <w:rPr>
          <w:noProof/>
        </w:rPr>
      </w:pPr>
      <w:r>
        <w:rPr>
          <w:noProof/>
        </w:rPr>
        <w:t>NOTE: "ETag" is a stronger validator than "Last-Modified" and is preferred.</w:t>
      </w:r>
    </w:p>
    <w:p w14:paraId="7E4956ED" w14:textId="77777777" w:rsidR="003133A5" w:rsidRDefault="003133A5" w:rsidP="003133A5">
      <w:pPr>
        <w:rPr>
          <w:noProof/>
        </w:rPr>
      </w:pPr>
      <w:r>
        <w:rPr>
          <w:noProof/>
        </w:rPr>
        <w:t xml:space="preserve">If </w:t>
      </w:r>
      <w:r>
        <w:rPr>
          <w:lang w:val="en-US"/>
        </w:rPr>
        <w:t>the UDR included an "</w:t>
      </w:r>
      <w:proofErr w:type="spellStart"/>
      <w:r>
        <w:rPr>
          <w:lang w:val="en-US"/>
        </w:rPr>
        <w:t>ETag</w:t>
      </w:r>
      <w:proofErr w:type="spellEnd"/>
      <w:r>
        <w:rPr>
          <w:lang w:val="en-US"/>
        </w:rPr>
        <w:t xml:space="preserve">"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5E98B5EF" w14:textId="77777777" w:rsidR="003133A5" w:rsidRPr="001F16C3" w:rsidRDefault="003133A5" w:rsidP="00F3074B">
      <w:pPr>
        <w:pStyle w:val="Heading4"/>
      </w:pPr>
      <w:bookmarkStart w:id="568" w:name="_Toc20120571"/>
      <w:bookmarkStart w:id="569" w:name="_Toc21623449"/>
      <w:bookmarkStart w:id="570" w:name="_Toc27587152"/>
      <w:bookmarkStart w:id="571" w:name="_Toc36459214"/>
      <w:bookmarkStart w:id="572" w:name="_Toc45028461"/>
      <w:bookmarkStart w:id="573" w:name="_Toc51870140"/>
      <w:bookmarkStart w:id="574" w:name="_Toc51870262"/>
      <w:bookmarkStart w:id="575" w:name="_Toc90582016"/>
      <w:bookmarkStart w:id="576" w:name="_Toc90582398"/>
      <w:r w:rsidRPr="001F16C3">
        <w:t>6.1.2.3</w:t>
      </w:r>
      <w:r w:rsidRPr="001F16C3">
        <w:tab/>
        <w:t>HTTP custom headers</w:t>
      </w:r>
      <w:bookmarkEnd w:id="568"/>
      <w:bookmarkEnd w:id="569"/>
      <w:bookmarkEnd w:id="570"/>
      <w:bookmarkEnd w:id="571"/>
      <w:bookmarkEnd w:id="572"/>
      <w:bookmarkEnd w:id="573"/>
      <w:bookmarkEnd w:id="574"/>
      <w:bookmarkEnd w:id="575"/>
      <w:bookmarkEnd w:id="576"/>
    </w:p>
    <w:p w14:paraId="23888B23" w14:textId="77777777" w:rsidR="003133A5" w:rsidRPr="001F16C3" w:rsidRDefault="003133A5" w:rsidP="00F3074B">
      <w:pPr>
        <w:pStyle w:val="Heading5"/>
        <w:rPr>
          <w:lang w:eastAsia="zh-CN"/>
        </w:rPr>
      </w:pPr>
      <w:bookmarkStart w:id="577" w:name="_Toc20120572"/>
      <w:bookmarkStart w:id="578" w:name="_Toc21623450"/>
      <w:bookmarkStart w:id="579" w:name="_Toc27587153"/>
      <w:bookmarkStart w:id="580" w:name="_Toc36459215"/>
      <w:bookmarkStart w:id="581" w:name="_Toc45028462"/>
      <w:bookmarkStart w:id="582" w:name="_Toc51870141"/>
      <w:bookmarkStart w:id="583" w:name="_Toc51870263"/>
      <w:bookmarkStart w:id="584" w:name="_Toc90582017"/>
      <w:bookmarkStart w:id="585" w:name="_Toc90582399"/>
      <w:r w:rsidRPr="001F16C3">
        <w:t>6.1.2.3.1</w:t>
      </w:r>
      <w:r w:rsidRPr="001F16C3">
        <w:rPr>
          <w:lang w:eastAsia="zh-CN"/>
        </w:rPr>
        <w:tab/>
        <w:t>General</w:t>
      </w:r>
      <w:bookmarkEnd w:id="577"/>
      <w:bookmarkEnd w:id="578"/>
      <w:bookmarkEnd w:id="579"/>
      <w:bookmarkEnd w:id="580"/>
      <w:bookmarkEnd w:id="581"/>
      <w:bookmarkEnd w:id="582"/>
      <w:bookmarkEnd w:id="583"/>
      <w:bookmarkEnd w:id="584"/>
      <w:bookmarkEnd w:id="585"/>
    </w:p>
    <w:p w14:paraId="484E741D" w14:textId="77777777" w:rsidR="003133A5" w:rsidRPr="001F16C3" w:rsidRDefault="003133A5" w:rsidP="003133A5">
      <w:pPr>
        <w:rPr>
          <w:lang w:eastAsia="zh-CN"/>
        </w:rPr>
      </w:pPr>
      <w:r>
        <w:rPr>
          <w:lang w:eastAsia="zh-CN"/>
        </w:rPr>
        <w:t xml:space="preserve">The custom HTTP headers applicable to </w:t>
      </w:r>
      <w:proofErr w:type="spellStart"/>
      <w:r>
        <w:rPr>
          <w:lang w:eastAsia="zh-CN"/>
        </w:rPr>
        <w:t>Nudr</w:t>
      </w:r>
      <w:proofErr w:type="spellEnd"/>
      <w:r>
        <w:rPr>
          <w:lang w:eastAsia="zh-CN"/>
        </w:rPr>
        <w:t xml:space="preserve"> service are specified in the following clauses.</w:t>
      </w:r>
    </w:p>
    <w:p w14:paraId="04C9516F" w14:textId="77777777" w:rsidR="003133A5" w:rsidRPr="001F16C3" w:rsidRDefault="003133A5" w:rsidP="00F3074B">
      <w:pPr>
        <w:pStyle w:val="Heading5"/>
        <w:rPr>
          <w:lang w:eastAsia="zh-CN"/>
        </w:rPr>
      </w:pPr>
      <w:bookmarkStart w:id="586" w:name="_Toc20120573"/>
      <w:bookmarkStart w:id="587" w:name="_Toc21623451"/>
      <w:bookmarkStart w:id="588" w:name="_Toc27587154"/>
      <w:bookmarkStart w:id="589" w:name="_Toc36459216"/>
      <w:bookmarkStart w:id="590" w:name="_Toc45028463"/>
      <w:bookmarkStart w:id="591" w:name="_Toc51870142"/>
      <w:bookmarkStart w:id="592" w:name="_Toc51870264"/>
      <w:bookmarkStart w:id="593" w:name="_Toc90582018"/>
      <w:bookmarkStart w:id="594" w:name="_Toc90582400"/>
      <w:r w:rsidRPr="001F16C3">
        <w:t>6.1.2.3.</w:t>
      </w:r>
      <w:r w:rsidRPr="001F16C3">
        <w:rPr>
          <w:lang w:eastAsia="zh-CN"/>
        </w:rPr>
        <w:t>2</w:t>
      </w:r>
      <w:r w:rsidRPr="001F16C3">
        <w:rPr>
          <w:lang w:eastAsia="zh-CN"/>
        </w:rPr>
        <w:tab/>
        <w:t>3gpp-Sbi-Message-Priority</w:t>
      </w:r>
      <w:bookmarkEnd w:id="586"/>
      <w:bookmarkEnd w:id="587"/>
      <w:bookmarkEnd w:id="588"/>
      <w:bookmarkEnd w:id="589"/>
      <w:bookmarkEnd w:id="590"/>
      <w:bookmarkEnd w:id="591"/>
      <w:bookmarkEnd w:id="592"/>
      <w:bookmarkEnd w:id="593"/>
      <w:bookmarkEnd w:id="594"/>
    </w:p>
    <w:p w14:paraId="3A45BB15" w14:textId="77777777" w:rsidR="003133A5" w:rsidRDefault="003133A5" w:rsidP="003133A5">
      <w:pPr>
        <w:rPr>
          <w:lang w:eastAsia="zh-CN"/>
        </w:rPr>
      </w:pPr>
      <w:proofErr w:type="spellStart"/>
      <w:r>
        <w:rPr>
          <w:kern w:val="2"/>
          <w:lang w:eastAsia="zh-CN"/>
        </w:rPr>
        <w:t>Nudr</w:t>
      </w:r>
      <w:proofErr w:type="spellEnd"/>
      <w:r>
        <w:rPr>
          <w:kern w:val="2"/>
          <w:lang w:eastAsia="zh-CN"/>
        </w:rPr>
        <w:t xml:space="preserve">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026F178" w14:textId="77777777" w:rsidR="003133A5" w:rsidRDefault="003133A5" w:rsidP="00F3074B">
      <w:pPr>
        <w:pStyle w:val="Heading5"/>
        <w:rPr>
          <w:lang w:eastAsia="zh-CN"/>
        </w:rPr>
      </w:pPr>
      <w:bookmarkStart w:id="595" w:name="_Toc20130875"/>
      <w:bookmarkStart w:id="596" w:name="_Toc36459217"/>
      <w:bookmarkStart w:id="597" w:name="_Toc45028464"/>
      <w:bookmarkStart w:id="598" w:name="_Toc51870143"/>
      <w:bookmarkStart w:id="599" w:name="_Toc51870265"/>
      <w:bookmarkStart w:id="600" w:name="_Toc90582019"/>
      <w:bookmarkStart w:id="601" w:name="_Toc90582401"/>
      <w:r>
        <w:t>6.1.2.3.</w:t>
      </w:r>
      <w:r>
        <w:rPr>
          <w:rFonts w:hint="eastAsia"/>
          <w:lang w:eastAsia="zh-CN"/>
        </w:rPr>
        <w:t>3</w:t>
      </w:r>
      <w:r>
        <w:rPr>
          <w:rFonts w:hint="eastAsia"/>
          <w:lang w:eastAsia="zh-CN"/>
        </w:rPr>
        <w:tab/>
      </w:r>
      <w:r>
        <w:rPr>
          <w:lang w:eastAsia="zh-CN"/>
        </w:rPr>
        <w:t>3gpp-Sbi-Notification-</w:t>
      </w:r>
      <w:bookmarkEnd w:id="595"/>
      <w:r>
        <w:rPr>
          <w:lang w:eastAsia="zh-CN"/>
        </w:rPr>
        <w:t>Correlation</w:t>
      </w:r>
      <w:bookmarkEnd w:id="596"/>
      <w:bookmarkEnd w:id="597"/>
      <w:bookmarkEnd w:id="598"/>
      <w:bookmarkEnd w:id="599"/>
      <w:bookmarkEnd w:id="600"/>
      <w:bookmarkEnd w:id="601"/>
    </w:p>
    <w:p w14:paraId="110A3E19"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w:t>
      </w:r>
      <w:r>
        <w:rPr>
          <w:lang w:eastAsia="zh-CN"/>
        </w:rPr>
        <w:lastRenderedPageBreak/>
        <w:t>including this header. Subsequent create/update/delete requests that do not include the 3gpp-Sbi-Notification-Correlation header trigger the corresponding notifications as per currently defined procedures.</w:t>
      </w:r>
    </w:p>
    <w:p w14:paraId="50FCECB8"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12122C0F"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5E30ED6D"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proofErr w:type="spellStart"/>
      <w:r>
        <w:rPr>
          <w:lang w:eastAsia="zh-CN"/>
        </w:rPr>
        <w:t>subscriptionId</w:t>
      </w:r>
      <w:proofErr w:type="spellEnd"/>
      <w:r>
        <w:rPr>
          <w:lang w:eastAsia="zh-CN"/>
        </w:rPr>
        <w:t xml:space="preserve"> </w:t>
      </w:r>
      <w:r w:rsidRPr="000B63FD">
        <w:rPr>
          <w:lang w:eastAsia="zh-CN"/>
        </w:rPr>
        <w:t>"</w:t>
      </w:r>
      <w:r>
        <w:rPr>
          <w:lang w:eastAsia="zh-CN"/>
        </w:rPr>
        <w:t>,</w:t>
      </w:r>
      <w:r w:rsidRPr="000B63FD">
        <w:rPr>
          <w:lang w:eastAsia="zh-CN"/>
        </w:rPr>
        <w:t>"</w:t>
      </w:r>
      <w:r>
        <w:rPr>
          <w:lang w:eastAsia="zh-CN"/>
        </w:rPr>
        <w:t>)</w:t>
      </w:r>
    </w:p>
    <w:p w14:paraId="16114E5C" w14:textId="77777777" w:rsidR="003133A5" w:rsidRDefault="003133A5" w:rsidP="003133A5">
      <w:pPr>
        <w:rPr>
          <w:lang w:eastAsia="zh-CN"/>
        </w:rPr>
      </w:pPr>
      <w:proofErr w:type="spellStart"/>
      <w:r>
        <w:t>subscriptionId</w:t>
      </w:r>
      <w:proofErr w:type="spellEnd"/>
      <w:r>
        <w:t xml:space="preserve"> = token</w:t>
      </w:r>
    </w:p>
    <w:p w14:paraId="30F7D825" w14:textId="77777777" w:rsidR="003133A5" w:rsidRDefault="003133A5" w:rsidP="00F3074B">
      <w:pPr>
        <w:rPr>
          <w:lang w:eastAsia="zh-CN"/>
        </w:rPr>
      </w:pPr>
      <w:r w:rsidRPr="00F3074B">
        <w:t>See clause 3.2.6 of IETF RFC 7230 [12] for the "token" definition.</w:t>
      </w:r>
    </w:p>
    <w:p w14:paraId="2F2BCA2D"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3DF7E5CE" w14:textId="77777777" w:rsidR="003133A5" w:rsidRPr="008F678B" w:rsidRDefault="003133A5" w:rsidP="003133A5">
      <w:pPr>
        <w:rPr>
          <w:lang w:eastAsia="zh-CN"/>
        </w:rPr>
      </w:pPr>
    </w:p>
    <w:p w14:paraId="6A37F849" w14:textId="77777777" w:rsidR="003133A5" w:rsidRPr="001F16C3" w:rsidRDefault="003133A5" w:rsidP="00F3074B">
      <w:pPr>
        <w:pStyle w:val="Heading3"/>
      </w:pPr>
      <w:bookmarkStart w:id="602" w:name="_Toc20120574"/>
      <w:bookmarkStart w:id="603" w:name="_Toc21623452"/>
      <w:bookmarkStart w:id="604" w:name="_Toc27587155"/>
      <w:bookmarkStart w:id="605" w:name="_Toc36459218"/>
      <w:bookmarkStart w:id="606" w:name="_Toc45028465"/>
      <w:bookmarkStart w:id="607" w:name="_Toc51870144"/>
      <w:bookmarkStart w:id="608" w:name="_Toc51870266"/>
      <w:bookmarkStart w:id="609" w:name="_Toc90582020"/>
      <w:bookmarkStart w:id="610" w:name="_Toc90582402"/>
      <w:r w:rsidRPr="001F16C3">
        <w:t>6.1.3</w:t>
      </w:r>
      <w:r w:rsidRPr="001F16C3">
        <w:tab/>
        <w:t>Resources</w:t>
      </w:r>
      <w:bookmarkEnd w:id="602"/>
      <w:bookmarkEnd w:id="603"/>
      <w:bookmarkEnd w:id="604"/>
      <w:bookmarkEnd w:id="605"/>
      <w:bookmarkEnd w:id="606"/>
      <w:bookmarkEnd w:id="607"/>
      <w:bookmarkEnd w:id="608"/>
      <w:bookmarkEnd w:id="609"/>
      <w:bookmarkEnd w:id="610"/>
    </w:p>
    <w:p w14:paraId="003CEA4E" w14:textId="77777777" w:rsidR="003133A5" w:rsidRPr="001F16C3" w:rsidRDefault="003133A5" w:rsidP="00F3074B">
      <w:pPr>
        <w:pStyle w:val="Heading4"/>
        <w:rPr>
          <w:lang w:eastAsia="zh-CN"/>
        </w:rPr>
      </w:pPr>
      <w:bookmarkStart w:id="611" w:name="_Toc20120575"/>
      <w:bookmarkStart w:id="612" w:name="_Toc21623453"/>
      <w:bookmarkStart w:id="613" w:name="_Toc27587156"/>
      <w:bookmarkStart w:id="614" w:name="_Toc36459219"/>
      <w:bookmarkStart w:id="615" w:name="_Toc45028466"/>
      <w:bookmarkStart w:id="616" w:name="_Toc51870145"/>
      <w:bookmarkStart w:id="617" w:name="_Toc51870267"/>
      <w:bookmarkStart w:id="618" w:name="_Toc90582021"/>
      <w:bookmarkStart w:id="619" w:name="_Toc90582403"/>
      <w:r w:rsidRPr="001F16C3">
        <w:t>6.1.3.1</w:t>
      </w:r>
      <w:r w:rsidRPr="001F16C3">
        <w:tab/>
        <w:t>Overview</w:t>
      </w:r>
      <w:bookmarkEnd w:id="611"/>
      <w:bookmarkEnd w:id="612"/>
      <w:bookmarkEnd w:id="613"/>
      <w:bookmarkEnd w:id="614"/>
      <w:bookmarkEnd w:id="615"/>
      <w:bookmarkEnd w:id="616"/>
      <w:bookmarkEnd w:id="617"/>
      <w:bookmarkEnd w:id="618"/>
      <w:bookmarkEnd w:id="619"/>
    </w:p>
    <w:p w14:paraId="3BF56763" w14:textId="77777777" w:rsidR="003133A5" w:rsidRPr="001F16C3" w:rsidRDefault="003133A5" w:rsidP="003133A5">
      <w:pPr>
        <w:pStyle w:val="TH"/>
        <w:rPr>
          <w:lang w:val="en-US" w:eastAsia="zh-CN"/>
        </w:rPr>
      </w:pPr>
      <w:r w:rsidRPr="00706E27">
        <w:object w:dxaOrig="7452" w:dyaOrig="9060" w14:anchorId="66FA21F0">
          <v:shape id="_x0000_i1040" type="#_x0000_t75" style="width:372.4pt;height:453.1pt" o:ole="">
            <v:imagedata r:id="rId38" o:title=""/>
          </v:shape>
          <o:OLEObject Type="Embed" ProgID="Visio.Drawing.11" ShapeID="_x0000_i1040" DrawAspect="Content" ObjectID="_1701275886" r:id="rId39"/>
        </w:object>
      </w:r>
    </w:p>
    <w:p w14:paraId="508C0B85" w14:textId="77777777" w:rsidR="003133A5" w:rsidRDefault="003133A5" w:rsidP="003133A5">
      <w:pPr>
        <w:pStyle w:val="TF"/>
        <w:outlineLvl w:val="0"/>
        <w:rPr>
          <w:lang w:eastAsia="zh-CN"/>
        </w:rPr>
      </w:pPr>
      <w:r>
        <w:t xml:space="preserve">Figure 6.1.3.1-1: Resource URI structure of the </w:t>
      </w:r>
      <w:proofErr w:type="spellStart"/>
      <w:r>
        <w:t>nud</w:t>
      </w:r>
      <w:r>
        <w:rPr>
          <w:lang w:eastAsia="zh-CN"/>
        </w:rPr>
        <w:t>r</w:t>
      </w:r>
      <w:r>
        <w:t>-d</w:t>
      </w:r>
      <w:r>
        <w:rPr>
          <w:lang w:eastAsia="zh-CN"/>
        </w:rPr>
        <w:t>r</w:t>
      </w:r>
      <w:proofErr w:type="spellEnd"/>
      <w:r>
        <w:t xml:space="preserve"> API</w:t>
      </w:r>
    </w:p>
    <w:p w14:paraId="27A2CB47" w14:textId="77777777" w:rsidR="003133A5" w:rsidRDefault="003133A5" w:rsidP="003133A5">
      <w:pPr>
        <w:rPr>
          <w:lang w:eastAsia="zh-CN"/>
        </w:rPr>
      </w:pPr>
      <w:r>
        <w:lastRenderedPageBreak/>
        <w:t>Table 6.1.3.1-1 provides an overview of the resources and applicable HTTP methods.</w:t>
      </w:r>
    </w:p>
    <w:p w14:paraId="2B5D3417" w14:textId="77777777" w:rsidR="003133A5" w:rsidRDefault="003133A5" w:rsidP="003133A5">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5523F6" w14:paraId="15C65AA7"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43345" w14:textId="77777777" w:rsidR="003133A5" w:rsidRPr="00234A1F" w:rsidRDefault="003133A5" w:rsidP="00D14072">
            <w:pPr>
              <w:pStyle w:val="TAH"/>
              <w:rPr>
                <w:kern w:val="2"/>
              </w:rPr>
            </w:pPr>
            <w:r w:rsidRPr="00234A1F">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F9A8A" w14:textId="77777777" w:rsidR="003133A5" w:rsidRPr="00234A1F" w:rsidRDefault="003133A5" w:rsidP="00D14072">
            <w:pPr>
              <w:pStyle w:val="TAH"/>
              <w:rPr>
                <w:kern w:val="2"/>
              </w:rPr>
            </w:pPr>
            <w:r w:rsidRPr="00234A1F">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E843A7" w14:textId="77777777" w:rsidR="003133A5" w:rsidRPr="00234A1F" w:rsidRDefault="003133A5" w:rsidP="00D14072">
            <w:pPr>
              <w:pStyle w:val="TAH"/>
              <w:rPr>
                <w:kern w:val="2"/>
              </w:rPr>
            </w:pPr>
            <w:r w:rsidRPr="00234A1F">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814E5" w14:textId="77777777" w:rsidR="003133A5" w:rsidRPr="00234A1F" w:rsidRDefault="003133A5" w:rsidP="00D14072">
            <w:pPr>
              <w:pStyle w:val="TAH"/>
              <w:rPr>
                <w:kern w:val="2"/>
              </w:rPr>
            </w:pPr>
            <w:r w:rsidRPr="00234A1F">
              <w:rPr>
                <w:kern w:val="2"/>
              </w:rPr>
              <w:t>Description</w:t>
            </w:r>
          </w:p>
        </w:tc>
      </w:tr>
      <w:tr w:rsidR="003133A5" w:rsidRPr="005523F6" w14:paraId="40A9F2C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5907AC0" w14:textId="77777777" w:rsidR="003133A5" w:rsidRPr="00234A1F" w:rsidRDefault="003133A5" w:rsidP="00D14072">
            <w:pPr>
              <w:pStyle w:val="TAL"/>
              <w:rPr>
                <w:kern w:val="2"/>
                <w:lang w:eastAsia="zh-CN"/>
              </w:rPr>
            </w:pPr>
            <w:proofErr w:type="spellStart"/>
            <w:r w:rsidRPr="00234A1F">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42C21FE5" w14:textId="77777777" w:rsidR="003133A5" w:rsidRPr="00234A1F" w:rsidRDefault="003133A5" w:rsidP="00D14072">
            <w:pPr>
              <w:pStyle w:val="TAL"/>
              <w:rPr>
                <w:kern w:val="2"/>
              </w:rPr>
            </w:pPr>
            <w:r w:rsidRPr="00234A1F">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C4E6FAE" w14:textId="77777777" w:rsidR="003133A5" w:rsidRPr="00234A1F" w:rsidRDefault="003133A5" w:rsidP="00D14072">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81F37BB" w14:textId="77777777" w:rsidR="003133A5" w:rsidRPr="00234A1F" w:rsidRDefault="003133A5" w:rsidP="00D14072">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29.505</w:t>
            </w:r>
            <w:r w:rsidRPr="000E7F57">
              <w:rPr>
                <w:kern w:val="2"/>
                <w:lang w:val="en-US" w:eastAsia="zh-CN"/>
              </w:rPr>
              <w:t> </w:t>
            </w:r>
            <w:r w:rsidRPr="00234A1F">
              <w:rPr>
                <w:kern w:val="2"/>
                <w:lang w:eastAsia="zh-CN"/>
              </w:rPr>
              <w:t>[2]</w:t>
            </w:r>
          </w:p>
        </w:tc>
      </w:tr>
      <w:tr w:rsidR="003133A5" w:rsidRPr="005523F6" w14:paraId="6FAC885E"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52D28637" w14:textId="77777777" w:rsidR="003133A5" w:rsidRPr="00234A1F" w:rsidRDefault="003133A5" w:rsidP="00D14072">
            <w:pPr>
              <w:pStyle w:val="TAL"/>
              <w:rPr>
                <w:kern w:val="2"/>
                <w:lang w:eastAsia="zh-CN"/>
              </w:rPr>
            </w:pPr>
            <w:proofErr w:type="spellStart"/>
            <w:r w:rsidRPr="00234A1F">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173DD58" w14:textId="77777777" w:rsidR="003133A5" w:rsidRPr="00234A1F" w:rsidRDefault="003133A5" w:rsidP="00D14072">
            <w:pPr>
              <w:pStyle w:val="TAL"/>
              <w:rPr>
                <w:kern w:val="2"/>
              </w:rPr>
            </w:pPr>
            <w:r w:rsidRPr="00234A1F">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04FF725B" w14:textId="77777777" w:rsidR="003133A5" w:rsidRPr="00234A1F" w:rsidRDefault="003133A5" w:rsidP="00D14072">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D2CA6C" w14:textId="77777777" w:rsidR="003133A5" w:rsidRPr="00234A1F" w:rsidRDefault="003133A5" w:rsidP="00D14072">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29.519</w:t>
            </w:r>
            <w:r w:rsidRPr="000E7F57">
              <w:rPr>
                <w:kern w:val="2"/>
                <w:lang w:val="en-US" w:eastAsia="zh-CN"/>
              </w:rPr>
              <w:t> </w:t>
            </w:r>
            <w:r w:rsidRPr="00234A1F">
              <w:rPr>
                <w:kern w:val="2"/>
                <w:lang w:eastAsia="zh-CN"/>
              </w:rPr>
              <w:t>[3]</w:t>
            </w:r>
          </w:p>
        </w:tc>
      </w:tr>
      <w:tr w:rsidR="003133A5" w:rsidRPr="005523F6" w14:paraId="10038A3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8F87702" w14:textId="77777777" w:rsidR="003133A5" w:rsidRPr="00234A1F" w:rsidRDefault="003133A5" w:rsidP="00D14072">
            <w:pPr>
              <w:pStyle w:val="TAL"/>
              <w:rPr>
                <w:kern w:val="2"/>
                <w:lang w:eastAsia="zh-CN"/>
              </w:rPr>
            </w:pPr>
            <w:proofErr w:type="spellStart"/>
            <w:r w:rsidRPr="00234A1F">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EFA611D" w14:textId="77777777" w:rsidR="003133A5" w:rsidRPr="00234A1F" w:rsidRDefault="003133A5" w:rsidP="00D14072">
            <w:pPr>
              <w:pStyle w:val="TAL"/>
              <w:rPr>
                <w:kern w:val="2"/>
              </w:rPr>
            </w:pPr>
            <w:r w:rsidRPr="00234A1F">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666C8A1F" w14:textId="77777777" w:rsidR="003133A5" w:rsidRPr="00234A1F" w:rsidRDefault="003133A5" w:rsidP="00D14072">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CFBB960" w14:textId="77777777" w:rsidR="003133A5" w:rsidRPr="00234A1F" w:rsidRDefault="003133A5" w:rsidP="00D14072">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29.519</w:t>
            </w:r>
            <w:r w:rsidRPr="000E7F57">
              <w:rPr>
                <w:kern w:val="2"/>
                <w:lang w:val="en-US" w:eastAsia="zh-CN"/>
              </w:rPr>
              <w:t> </w:t>
            </w:r>
            <w:r w:rsidRPr="00234A1F">
              <w:rPr>
                <w:kern w:val="2"/>
                <w:lang w:eastAsia="zh-CN"/>
              </w:rPr>
              <w:t>[3]</w:t>
            </w:r>
          </w:p>
        </w:tc>
      </w:tr>
      <w:tr w:rsidR="003133A5" w:rsidRPr="005523F6" w14:paraId="3F876BD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2DA4103" w14:textId="77777777" w:rsidR="003133A5" w:rsidRPr="00234A1F" w:rsidRDefault="003133A5" w:rsidP="00D14072">
            <w:pPr>
              <w:pStyle w:val="TAL"/>
              <w:rPr>
                <w:kern w:val="2"/>
                <w:lang w:eastAsia="zh-CN"/>
              </w:rPr>
            </w:pPr>
            <w:proofErr w:type="spellStart"/>
            <w:r w:rsidRPr="00234A1F">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39FCF28C" w14:textId="77777777" w:rsidR="003133A5" w:rsidRPr="00234A1F" w:rsidRDefault="003133A5" w:rsidP="00D14072">
            <w:pPr>
              <w:pStyle w:val="TAL"/>
              <w:rPr>
                <w:kern w:val="2"/>
                <w:lang w:eastAsia="zh-CN"/>
              </w:rPr>
            </w:pPr>
            <w:r w:rsidRPr="00234A1F">
              <w:rPr>
                <w:kern w:val="2"/>
              </w:rPr>
              <w:t>/application-dat</w:t>
            </w:r>
            <w:r w:rsidRPr="00234A1F">
              <w:rPr>
                <w:kern w:val="2"/>
                <w:lang w:eastAsia="zh-CN"/>
              </w:rPr>
              <w:t>a</w:t>
            </w:r>
          </w:p>
          <w:p w14:paraId="37F1B269" w14:textId="77777777" w:rsidR="003133A5" w:rsidRPr="000E7F57"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E563FE8" w14:textId="77777777" w:rsidR="003133A5" w:rsidRPr="00234A1F" w:rsidRDefault="003133A5" w:rsidP="00D14072">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DDE9859" w14:textId="77777777" w:rsidR="003133A5" w:rsidRPr="00234A1F" w:rsidRDefault="003133A5" w:rsidP="00D14072">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29.519</w:t>
            </w:r>
            <w:r w:rsidRPr="000E7F57">
              <w:rPr>
                <w:kern w:val="2"/>
                <w:lang w:val="en-US" w:eastAsia="zh-CN"/>
              </w:rPr>
              <w:t> </w:t>
            </w:r>
            <w:r w:rsidRPr="00234A1F">
              <w:rPr>
                <w:kern w:val="2"/>
                <w:lang w:eastAsia="zh-CN"/>
              </w:rPr>
              <w:t>[3]</w:t>
            </w:r>
          </w:p>
        </w:tc>
      </w:tr>
    </w:tbl>
    <w:p w14:paraId="49410B52" w14:textId="77777777" w:rsidR="003133A5" w:rsidRDefault="003133A5" w:rsidP="003133A5">
      <w:pPr>
        <w:rPr>
          <w:lang w:eastAsia="zh-CN"/>
        </w:rPr>
      </w:pPr>
    </w:p>
    <w:p w14:paraId="5F5C1810" w14:textId="77777777" w:rsidR="003133A5" w:rsidRPr="001F16C3" w:rsidRDefault="003133A5" w:rsidP="00F3074B">
      <w:pPr>
        <w:pStyle w:val="Heading4"/>
      </w:pPr>
      <w:bookmarkStart w:id="620" w:name="_Toc20120576"/>
      <w:bookmarkStart w:id="621" w:name="_Toc21623454"/>
      <w:bookmarkStart w:id="622" w:name="_Toc27587157"/>
      <w:bookmarkStart w:id="623" w:name="_Toc36459220"/>
      <w:bookmarkStart w:id="624" w:name="_Toc45028467"/>
      <w:bookmarkStart w:id="625" w:name="_Toc51870146"/>
      <w:bookmarkStart w:id="626" w:name="_Toc51870268"/>
      <w:bookmarkStart w:id="627" w:name="_Toc90582022"/>
      <w:bookmarkStart w:id="628" w:name="_Toc90582404"/>
      <w:r w:rsidRPr="001F16C3">
        <w:t>6.1.3.2</w:t>
      </w:r>
      <w:r w:rsidRPr="001F16C3">
        <w:tab/>
      </w:r>
      <w:proofErr w:type="spellStart"/>
      <w:r w:rsidRPr="001F16C3">
        <w:t>SubscriptionData</w:t>
      </w:r>
      <w:bookmarkEnd w:id="620"/>
      <w:bookmarkEnd w:id="621"/>
      <w:bookmarkEnd w:id="622"/>
      <w:bookmarkEnd w:id="623"/>
      <w:bookmarkEnd w:id="624"/>
      <w:bookmarkEnd w:id="625"/>
      <w:bookmarkEnd w:id="626"/>
      <w:bookmarkEnd w:id="627"/>
      <w:bookmarkEnd w:id="628"/>
      <w:proofErr w:type="spellEnd"/>
    </w:p>
    <w:p w14:paraId="6B13FE65" w14:textId="77777777" w:rsidR="003133A5" w:rsidRPr="001F16C3" w:rsidRDefault="003133A5" w:rsidP="003133A5">
      <w:r>
        <w:t>See 3GPP TS 29.505 [2].</w:t>
      </w:r>
    </w:p>
    <w:p w14:paraId="791347B3" w14:textId="77777777" w:rsidR="003133A5" w:rsidRPr="001F16C3" w:rsidRDefault="003133A5" w:rsidP="00F3074B">
      <w:pPr>
        <w:pStyle w:val="Heading4"/>
      </w:pPr>
      <w:bookmarkStart w:id="629" w:name="_Toc20120577"/>
      <w:bookmarkStart w:id="630" w:name="_Toc21623455"/>
      <w:bookmarkStart w:id="631" w:name="_Toc27587158"/>
      <w:bookmarkStart w:id="632" w:name="_Toc36459221"/>
      <w:bookmarkStart w:id="633" w:name="_Toc45028468"/>
      <w:bookmarkStart w:id="634" w:name="_Toc51870147"/>
      <w:bookmarkStart w:id="635" w:name="_Toc51870269"/>
      <w:bookmarkStart w:id="636" w:name="_Toc90582023"/>
      <w:bookmarkStart w:id="637" w:name="_Toc90582405"/>
      <w:r w:rsidRPr="001F16C3">
        <w:t>6.1.3.3</w:t>
      </w:r>
      <w:r w:rsidRPr="001F16C3">
        <w:tab/>
      </w:r>
      <w:proofErr w:type="spellStart"/>
      <w:r w:rsidRPr="001F16C3">
        <w:t>PolicyData</w:t>
      </w:r>
      <w:bookmarkEnd w:id="629"/>
      <w:bookmarkEnd w:id="630"/>
      <w:bookmarkEnd w:id="631"/>
      <w:bookmarkEnd w:id="632"/>
      <w:bookmarkEnd w:id="633"/>
      <w:bookmarkEnd w:id="634"/>
      <w:bookmarkEnd w:id="635"/>
      <w:bookmarkEnd w:id="636"/>
      <w:bookmarkEnd w:id="637"/>
      <w:proofErr w:type="spellEnd"/>
    </w:p>
    <w:p w14:paraId="73B28427" w14:textId="77777777" w:rsidR="003133A5" w:rsidRPr="001F16C3" w:rsidRDefault="003133A5" w:rsidP="003133A5">
      <w:r>
        <w:t>See 3GPP TS 29.519 [3].</w:t>
      </w:r>
    </w:p>
    <w:p w14:paraId="2284BC30" w14:textId="77777777" w:rsidR="003133A5" w:rsidRPr="001F16C3" w:rsidRDefault="003133A5" w:rsidP="00F3074B">
      <w:pPr>
        <w:pStyle w:val="Heading4"/>
      </w:pPr>
      <w:bookmarkStart w:id="638" w:name="_Toc20120578"/>
      <w:bookmarkStart w:id="639" w:name="_Toc21623456"/>
      <w:bookmarkStart w:id="640" w:name="_Toc27587159"/>
      <w:bookmarkStart w:id="641" w:name="_Toc36459222"/>
      <w:bookmarkStart w:id="642" w:name="_Toc45028469"/>
      <w:bookmarkStart w:id="643" w:name="_Toc51870148"/>
      <w:bookmarkStart w:id="644" w:name="_Toc51870270"/>
      <w:bookmarkStart w:id="645" w:name="_Toc90582024"/>
      <w:bookmarkStart w:id="646" w:name="_Toc90582406"/>
      <w:r w:rsidRPr="001F16C3">
        <w:t>6.1.3.4</w:t>
      </w:r>
      <w:r w:rsidRPr="001F16C3">
        <w:tab/>
      </w:r>
      <w:proofErr w:type="spellStart"/>
      <w:r w:rsidRPr="001F16C3">
        <w:t>StructuredDataForExposure</w:t>
      </w:r>
      <w:bookmarkEnd w:id="638"/>
      <w:bookmarkEnd w:id="639"/>
      <w:bookmarkEnd w:id="640"/>
      <w:bookmarkEnd w:id="641"/>
      <w:bookmarkEnd w:id="642"/>
      <w:bookmarkEnd w:id="643"/>
      <w:bookmarkEnd w:id="644"/>
      <w:bookmarkEnd w:id="645"/>
      <w:bookmarkEnd w:id="646"/>
      <w:proofErr w:type="spellEnd"/>
    </w:p>
    <w:p w14:paraId="59344631" w14:textId="77777777" w:rsidR="003133A5" w:rsidRPr="001F16C3" w:rsidRDefault="003133A5" w:rsidP="003133A5">
      <w:r>
        <w:t>See 3GPP TS 29.519 [3].</w:t>
      </w:r>
    </w:p>
    <w:p w14:paraId="4575ADF3" w14:textId="77777777" w:rsidR="003133A5" w:rsidRPr="001F16C3" w:rsidRDefault="003133A5" w:rsidP="00F3074B">
      <w:pPr>
        <w:pStyle w:val="Heading4"/>
      </w:pPr>
      <w:bookmarkStart w:id="647" w:name="_Toc20120579"/>
      <w:bookmarkStart w:id="648" w:name="_Toc21623457"/>
      <w:bookmarkStart w:id="649" w:name="_Toc27587160"/>
      <w:bookmarkStart w:id="650" w:name="_Toc36459223"/>
      <w:bookmarkStart w:id="651" w:name="_Toc45028470"/>
      <w:bookmarkStart w:id="652" w:name="_Toc51870149"/>
      <w:bookmarkStart w:id="653" w:name="_Toc51870271"/>
      <w:bookmarkStart w:id="654" w:name="_Toc90582025"/>
      <w:bookmarkStart w:id="655" w:name="_Toc90582407"/>
      <w:r w:rsidRPr="001F16C3">
        <w:t>6.1.3.5</w:t>
      </w:r>
      <w:r w:rsidRPr="001F16C3">
        <w:tab/>
      </w:r>
      <w:proofErr w:type="spellStart"/>
      <w:r w:rsidRPr="001F16C3">
        <w:t>ApplicationData</w:t>
      </w:r>
      <w:bookmarkEnd w:id="647"/>
      <w:bookmarkEnd w:id="648"/>
      <w:bookmarkEnd w:id="649"/>
      <w:bookmarkEnd w:id="650"/>
      <w:bookmarkEnd w:id="651"/>
      <w:bookmarkEnd w:id="652"/>
      <w:bookmarkEnd w:id="653"/>
      <w:bookmarkEnd w:id="654"/>
      <w:bookmarkEnd w:id="655"/>
      <w:proofErr w:type="spellEnd"/>
    </w:p>
    <w:p w14:paraId="4E9F2F8C" w14:textId="77777777" w:rsidR="003133A5" w:rsidRDefault="003133A5" w:rsidP="003133A5">
      <w:r>
        <w:t>See 3GPP TS 29.519 [3].</w:t>
      </w:r>
    </w:p>
    <w:p w14:paraId="4BEFF9C1" w14:textId="77777777" w:rsidR="003133A5" w:rsidRPr="00B06F7A" w:rsidRDefault="003133A5" w:rsidP="00F3074B">
      <w:pPr>
        <w:pStyle w:val="Heading3"/>
      </w:pPr>
      <w:bookmarkStart w:id="656" w:name="_Toc82680264"/>
      <w:bookmarkStart w:id="657" w:name="_Toc90582026"/>
      <w:bookmarkStart w:id="658" w:name="_Toc90582408"/>
      <w:r w:rsidRPr="00B06F7A">
        <w:t>6.1.4</w:t>
      </w:r>
      <w:r w:rsidRPr="00B06F7A">
        <w:tab/>
        <w:t>Custom Operations without associated resources</w:t>
      </w:r>
      <w:bookmarkEnd w:id="656"/>
      <w:bookmarkEnd w:id="657"/>
      <w:bookmarkEnd w:id="658"/>
    </w:p>
    <w:p w14:paraId="504D5088"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proofErr w:type="spellStart"/>
      <w:r w:rsidRPr="00B06F7A">
        <w:t>Nud</w:t>
      </w:r>
      <w:r>
        <w:t>r</w:t>
      </w:r>
      <w:r w:rsidRPr="00B06F7A">
        <w:t>_</w:t>
      </w:r>
      <w:r>
        <w:t>DataRepository</w:t>
      </w:r>
      <w:proofErr w:type="spellEnd"/>
      <w:r w:rsidRPr="00B06F7A">
        <w:t xml:space="preserve"> Service</w:t>
      </w:r>
      <w:r w:rsidRPr="00B06F7A">
        <w:rPr>
          <w:lang w:val="en-US"/>
        </w:rPr>
        <w:t>.</w:t>
      </w:r>
    </w:p>
    <w:p w14:paraId="41174F11" w14:textId="77777777" w:rsidR="003133A5" w:rsidRPr="001F16C3" w:rsidRDefault="003133A5" w:rsidP="00F3074B">
      <w:pPr>
        <w:pStyle w:val="Heading3"/>
      </w:pPr>
      <w:bookmarkStart w:id="659" w:name="_Toc20120580"/>
      <w:bookmarkStart w:id="660" w:name="_Toc21623458"/>
      <w:bookmarkStart w:id="661" w:name="_Toc27587161"/>
      <w:bookmarkStart w:id="662" w:name="_Toc36459224"/>
      <w:bookmarkStart w:id="663" w:name="_Toc45028471"/>
      <w:bookmarkStart w:id="664" w:name="_Toc51870150"/>
      <w:bookmarkStart w:id="665" w:name="_Toc51870272"/>
      <w:bookmarkStart w:id="666" w:name="_Toc90582027"/>
      <w:bookmarkStart w:id="667" w:name="_Toc90582409"/>
      <w:r w:rsidRPr="001F16C3">
        <w:t>6.1.5</w:t>
      </w:r>
      <w:r w:rsidRPr="001F16C3">
        <w:tab/>
        <w:t>Notifications</w:t>
      </w:r>
      <w:bookmarkEnd w:id="659"/>
      <w:bookmarkEnd w:id="660"/>
      <w:bookmarkEnd w:id="661"/>
      <w:bookmarkEnd w:id="662"/>
      <w:bookmarkEnd w:id="663"/>
      <w:bookmarkEnd w:id="664"/>
      <w:bookmarkEnd w:id="665"/>
      <w:bookmarkEnd w:id="666"/>
      <w:bookmarkEnd w:id="667"/>
    </w:p>
    <w:p w14:paraId="36411AF7" w14:textId="77777777" w:rsidR="003133A5" w:rsidRPr="001F16C3" w:rsidRDefault="003133A5" w:rsidP="00F3074B">
      <w:pPr>
        <w:pStyle w:val="Heading4"/>
      </w:pPr>
      <w:bookmarkStart w:id="668" w:name="_Toc20120581"/>
      <w:bookmarkStart w:id="669" w:name="_Toc21623459"/>
      <w:bookmarkStart w:id="670" w:name="_Toc27587162"/>
      <w:bookmarkStart w:id="671" w:name="_Toc36459225"/>
      <w:bookmarkStart w:id="672" w:name="_Toc45028472"/>
      <w:bookmarkStart w:id="673" w:name="_Toc51870151"/>
      <w:bookmarkStart w:id="674" w:name="_Toc51870273"/>
      <w:bookmarkStart w:id="675" w:name="_Toc90582028"/>
      <w:bookmarkStart w:id="676" w:name="_Toc90582410"/>
      <w:r w:rsidRPr="001F16C3">
        <w:t>6.1.5.1</w:t>
      </w:r>
      <w:r w:rsidRPr="001F16C3">
        <w:tab/>
        <w:t>General</w:t>
      </w:r>
      <w:bookmarkEnd w:id="668"/>
      <w:bookmarkEnd w:id="669"/>
      <w:bookmarkEnd w:id="670"/>
      <w:bookmarkEnd w:id="671"/>
      <w:bookmarkEnd w:id="672"/>
      <w:bookmarkEnd w:id="673"/>
      <w:bookmarkEnd w:id="674"/>
      <w:bookmarkEnd w:id="675"/>
      <w:bookmarkEnd w:id="676"/>
    </w:p>
    <w:p w14:paraId="7AB43CC2" w14:textId="77777777" w:rsidR="003133A5" w:rsidRPr="001F16C3" w:rsidRDefault="003133A5" w:rsidP="003133A5">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6F8BE62B" w14:textId="77777777" w:rsidR="003133A5" w:rsidRPr="001F16C3" w:rsidRDefault="003133A5" w:rsidP="00F3074B">
      <w:pPr>
        <w:pStyle w:val="Heading4"/>
        <w:rPr>
          <w:lang w:eastAsia="zh-CN"/>
        </w:rPr>
      </w:pPr>
      <w:bookmarkStart w:id="677" w:name="_Toc20120582"/>
      <w:bookmarkStart w:id="678" w:name="_Toc21623460"/>
      <w:bookmarkStart w:id="679" w:name="_Toc27587163"/>
      <w:bookmarkStart w:id="680" w:name="_Toc36459226"/>
      <w:bookmarkStart w:id="681" w:name="_Toc45028473"/>
      <w:bookmarkStart w:id="682" w:name="_Toc51870152"/>
      <w:bookmarkStart w:id="683" w:name="_Toc51870274"/>
      <w:bookmarkStart w:id="684" w:name="_Toc90582029"/>
      <w:bookmarkStart w:id="685" w:name="_Toc90582411"/>
      <w:r w:rsidRPr="001F16C3">
        <w:t>6.1.5.2</w:t>
      </w:r>
      <w:r w:rsidRPr="001F16C3">
        <w:tab/>
      </w:r>
      <w:r w:rsidRPr="001F16C3">
        <w:rPr>
          <w:lang w:eastAsia="zh-CN"/>
        </w:rPr>
        <w:t>Data Change Notification</w:t>
      </w:r>
      <w:bookmarkEnd w:id="677"/>
      <w:bookmarkEnd w:id="678"/>
      <w:bookmarkEnd w:id="679"/>
      <w:bookmarkEnd w:id="680"/>
      <w:bookmarkEnd w:id="681"/>
      <w:bookmarkEnd w:id="682"/>
      <w:bookmarkEnd w:id="683"/>
      <w:bookmarkEnd w:id="684"/>
      <w:bookmarkEnd w:id="685"/>
    </w:p>
    <w:p w14:paraId="6509FE06"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B631681" w14:textId="77777777" w:rsidR="003133A5" w:rsidRDefault="003133A5" w:rsidP="003133A5">
      <w:r>
        <w:t>Resource URI: {</w:t>
      </w:r>
      <w:proofErr w:type="spellStart"/>
      <w:r>
        <w:t>callbackReference</w:t>
      </w:r>
      <w:proofErr w:type="spellEnd"/>
      <w:r>
        <w:t>}</w:t>
      </w:r>
    </w:p>
    <w:p w14:paraId="3363230A" w14:textId="77777777"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 xml:space="preserve">should contain the object of changed data and conditionally the URI of original </w:t>
      </w:r>
      <w:proofErr w:type="spellStart"/>
      <w:r>
        <w:rPr>
          <w:lang w:eastAsia="zh-CN"/>
        </w:rPr>
        <w:t>Callback</w:t>
      </w:r>
      <w:proofErr w:type="spellEnd"/>
      <w:r>
        <w:rPr>
          <w:lang w:eastAsia="zh-CN"/>
        </w:rPr>
        <w:t xml:space="preserve"> reference, which is received from the original subscribed NF.</w:t>
      </w:r>
    </w:p>
    <w:p w14:paraId="7D43F7BE" w14:textId="77777777" w:rsidR="003133A5" w:rsidRPr="001F16C3" w:rsidRDefault="003133A5" w:rsidP="00F3074B">
      <w:pPr>
        <w:pStyle w:val="Heading3"/>
      </w:pPr>
      <w:bookmarkStart w:id="686" w:name="_Toc20120583"/>
      <w:bookmarkStart w:id="687" w:name="_Toc21623461"/>
      <w:bookmarkStart w:id="688" w:name="_Toc27587164"/>
      <w:bookmarkStart w:id="689" w:name="_Toc36459227"/>
      <w:bookmarkStart w:id="690" w:name="_Toc45028474"/>
      <w:bookmarkStart w:id="691" w:name="_Toc51870153"/>
      <w:bookmarkStart w:id="692" w:name="_Toc51870275"/>
      <w:bookmarkStart w:id="693" w:name="_Toc90582030"/>
      <w:bookmarkStart w:id="694" w:name="_Toc90582412"/>
      <w:r w:rsidRPr="001F16C3">
        <w:lastRenderedPageBreak/>
        <w:t>6.1.</w:t>
      </w:r>
      <w:r w:rsidRPr="001F16C3">
        <w:rPr>
          <w:lang w:eastAsia="zh-CN"/>
        </w:rPr>
        <w:t>6</w:t>
      </w:r>
      <w:r w:rsidRPr="001F16C3">
        <w:tab/>
        <w:t>Error Handling</w:t>
      </w:r>
      <w:bookmarkEnd w:id="686"/>
      <w:bookmarkEnd w:id="687"/>
      <w:bookmarkEnd w:id="688"/>
      <w:bookmarkEnd w:id="689"/>
      <w:bookmarkEnd w:id="690"/>
      <w:bookmarkEnd w:id="691"/>
      <w:bookmarkEnd w:id="692"/>
      <w:bookmarkEnd w:id="693"/>
      <w:bookmarkEnd w:id="694"/>
    </w:p>
    <w:p w14:paraId="33842E4F" w14:textId="77777777" w:rsidR="003133A5" w:rsidRPr="001F16C3" w:rsidRDefault="003133A5" w:rsidP="003133A5">
      <w:r>
        <w:t>Table 6.1.</w:t>
      </w:r>
      <w:r>
        <w:rPr>
          <w:lang w:eastAsia="zh-CN"/>
        </w:rPr>
        <w:t>6</w:t>
      </w:r>
      <w:r>
        <w:t xml:space="preserve">-1 lists common response body data structures used within the </w:t>
      </w:r>
      <w:proofErr w:type="spellStart"/>
      <w:r>
        <w:t>nud</w:t>
      </w:r>
      <w:r>
        <w:rPr>
          <w:lang w:eastAsia="zh-CN"/>
        </w:rPr>
        <w:t>r</w:t>
      </w:r>
      <w:r>
        <w:t>_</w:t>
      </w:r>
      <w:r>
        <w:rPr>
          <w:lang w:eastAsia="zh-CN"/>
        </w:rPr>
        <w:t>dr</w:t>
      </w:r>
      <w:proofErr w:type="spellEnd"/>
      <w:r>
        <w:t xml:space="preserve"> API</w:t>
      </w:r>
    </w:p>
    <w:p w14:paraId="70F150F5"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3133A5" w:rsidRPr="005523F6" w14:paraId="212D000E"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BBB30C" w14:textId="77777777" w:rsidR="003133A5" w:rsidRPr="00234A1F" w:rsidRDefault="003133A5" w:rsidP="00D14072">
            <w:pPr>
              <w:pStyle w:val="TAL"/>
              <w:rPr>
                <w:b/>
              </w:rPr>
            </w:pPr>
            <w:r w:rsidRPr="00234A1F">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5FD0D0DD" w14:textId="77777777" w:rsidR="003133A5" w:rsidRPr="00234A1F" w:rsidRDefault="003133A5" w:rsidP="00D14072">
            <w:pPr>
              <w:pStyle w:val="TAC"/>
              <w:rPr>
                <w:b/>
              </w:rPr>
            </w:pPr>
            <w:r w:rsidRPr="00234A1F">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8E991B6" w14:textId="77777777" w:rsidR="003133A5" w:rsidRPr="00234A1F" w:rsidRDefault="003133A5" w:rsidP="00D14072">
            <w:pPr>
              <w:pStyle w:val="TAL"/>
              <w:rPr>
                <w:b/>
              </w:rPr>
            </w:pPr>
            <w:r w:rsidRPr="00234A1F">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387F4BE" w14:textId="77777777" w:rsidR="003133A5" w:rsidRPr="00234A1F" w:rsidRDefault="003133A5" w:rsidP="00D14072">
            <w:pPr>
              <w:pStyle w:val="TAL"/>
              <w:rPr>
                <w:b/>
              </w:rPr>
            </w:pPr>
            <w:r w:rsidRPr="00234A1F">
              <w:rPr>
                <w:b/>
              </w:rPr>
              <w:t>Response</w:t>
            </w:r>
          </w:p>
          <w:p w14:paraId="71C50000" w14:textId="77777777" w:rsidR="003133A5" w:rsidRPr="00234A1F" w:rsidRDefault="003133A5" w:rsidP="00D14072">
            <w:pPr>
              <w:pStyle w:val="TAL"/>
              <w:rPr>
                <w:b/>
              </w:rPr>
            </w:pPr>
            <w:r w:rsidRPr="00234A1F">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2D9DFE2E" w14:textId="77777777" w:rsidR="003133A5" w:rsidRPr="00234A1F" w:rsidRDefault="003133A5" w:rsidP="00D14072">
            <w:pPr>
              <w:pStyle w:val="TAL"/>
              <w:rPr>
                <w:b/>
              </w:rPr>
            </w:pPr>
            <w:r w:rsidRPr="00234A1F">
              <w:rPr>
                <w:b/>
              </w:rPr>
              <w:t>Description</w:t>
            </w:r>
          </w:p>
        </w:tc>
      </w:tr>
      <w:tr w:rsidR="003133A5" w:rsidRPr="005523F6" w14:paraId="5D4F00BF"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67EEA7" w14:textId="77777777" w:rsidR="003133A5" w:rsidRPr="00234A1F" w:rsidRDefault="003133A5" w:rsidP="00D14072">
            <w:pPr>
              <w:pStyle w:val="TAL"/>
              <w:rPr>
                <w:b/>
              </w:rPr>
            </w:pPr>
            <w:proofErr w:type="spellStart"/>
            <w:r w:rsidRPr="00234A1F">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C3B6724" w14:textId="77777777" w:rsidR="003133A5" w:rsidRPr="00234A1F" w:rsidRDefault="003133A5" w:rsidP="00D14072">
            <w:pPr>
              <w:pStyle w:val="TAC"/>
              <w:rPr>
                <w:b/>
              </w:rPr>
            </w:pPr>
            <w:r w:rsidRPr="00234A1F">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DF0AE30" w14:textId="77777777" w:rsidR="003133A5" w:rsidRPr="00234A1F" w:rsidRDefault="003133A5" w:rsidP="00D14072">
            <w:pPr>
              <w:pStyle w:val="TAL"/>
              <w:rPr>
                <w:b/>
              </w:rPr>
            </w:pPr>
            <w:r w:rsidRPr="00234A1F">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55746AC" w14:textId="77777777" w:rsidR="003133A5" w:rsidRPr="00234A1F" w:rsidRDefault="003133A5" w:rsidP="00D14072">
            <w:pPr>
              <w:pStyle w:val="TAL"/>
              <w:rPr>
                <w:b/>
              </w:rPr>
            </w:pPr>
            <w:r w:rsidRPr="00234A1F">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03F0928" w14:textId="77777777" w:rsidR="003133A5" w:rsidRPr="00234A1F" w:rsidRDefault="003133A5" w:rsidP="00D14072">
            <w:pPr>
              <w:pStyle w:val="TAL"/>
              <w:rPr>
                <w:b/>
              </w:rPr>
            </w:pPr>
            <w:r w:rsidRPr="00234A1F">
              <w:rPr>
                <w:lang w:eastAsia="zh-CN"/>
              </w:rPr>
              <w:t>For error status codes, the UDR may provide detailed information.</w:t>
            </w:r>
          </w:p>
        </w:tc>
      </w:tr>
      <w:tr w:rsidR="003133A5" w:rsidRPr="005523F6" w14:paraId="3970BD3B"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DC8896" w14:textId="77777777" w:rsidR="003133A5" w:rsidRPr="00234A1F" w:rsidRDefault="003133A5" w:rsidP="00D14072">
            <w:pPr>
              <w:pStyle w:val="TAN"/>
            </w:pPr>
            <w:r w:rsidRPr="00234A1F">
              <w:t>NOTE:</w:t>
            </w:r>
            <w:r w:rsidRPr="00234A1F">
              <w:tab/>
              <w:t>In addition common data structures as defined in 3GPP TS 29.500 [</w:t>
            </w:r>
            <w:r w:rsidRPr="00234A1F">
              <w:rPr>
                <w:lang w:eastAsia="zh-CN"/>
              </w:rPr>
              <w:t>7</w:t>
            </w:r>
            <w:r w:rsidRPr="00234A1F">
              <w:t>] are supported.</w:t>
            </w:r>
          </w:p>
        </w:tc>
      </w:tr>
    </w:tbl>
    <w:p w14:paraId="35185900" w14:textId="77777777" w:rsidR="003133A5" w:rsidRDefault="003133A5" w:rsidP="003133A5">
      <w:pPr>
        <w:rPr>
          <w:lang w:eastAsia="zh-CN"/>
        </w:rPr>
      </w:pPr>
    </w:p>
    <w:p w14:paraId="021B234E" w14:textId="77777777" w:rsidR="003133A5" w:rsidRDefault="003133A5" w:rsidP="003133A5">
      <w:pPr>
        <w:rPr>
          <w:lang w:val="en-US" w:eastAsia="zh-CN"/>
        </w:rPr>
      </w:pPr>
      <w:r>
        <w:rPr>
          <w:lang w:eastAsia="zh-CN"/>
        </w:rPr>
        <w:t>The "</w:t>
      </w:r>
      <w:proofErr w:type="spellStart"/>
      <w:r>
        <w:rPr>
          <w:lang w:eastAsia="zh-CN"/>
        </w:rPr>
        <w:t>ProblemDetails</w:t>
      </w:r>
      <w:proofErr w:type="spellEnd"/>
      <w:r>
        <w:rPr>
          <w:lang w:eastAsia="zh-CN"/>
        </w:rPr>
        <w:t>" data structure may contain a "cause" attribute to indicate the application error, see 3GPP TS 29.571</w:t>
      </w:r>
      <w:r>
        <w:rPr>
          <w:lang w:val="en-US" w:eastAsia="zh-CN"/>
        </w:rPr>
        <w:t> [10]</w:t>
      </w:r>
      <w:r>
        <w:rPr>
          <w:lang w:eastAsia="zh-CN"/>
        </w:rPr>
        <w:t>. The values for "cause" attribute are defined in table 6.1.6-2.</w:t>
      </w:r>
    </w:p>
    <w:p w14:paraId="662613B1" w14:textId="77777777" w:rsidR="003133A5" w:rsidRDefault="003133A5" w:rsidP="003133A5">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3133A5" w:rsidRPr="005523F6" w14:paraId="64FAF2E3" w14:textId="77777777" w:rsidTr="00D14072">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DCE5B85" w14:textId="77777777" w:rsidR="003133A5" w:rsidRPr="000E7F57" w:rsidRDefault="003133A5" w:rsidP="00F3074B">
            <w:pPr>
              <w:pStyle w:val="TAH"/>
            </w:pPr>
            <w:r w:rsidRPr="00F3074B">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099F593" w14:textId="77777777" w:rsidR="003133A5" w:rsidRPr="00234A1F" w:rsidRDefault="003133A5" w:rsidP="00D14072">
            <w:pPr>
              <w:pStyle w:val="TAH"/>
            </w:pPr>
            <w:r w:rsidRPr="00234A1F">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D6EF6B3" w14:textId="77777777" w:rsidR="003133A5" w:rsidRPr="00234A1F" w:rsidRDefault="003133A5" w:rsidP="00D14072">
            <w:pPr>
              <w:pStyle w:val="TAH"/>
            </w:pPr>
            <w:r w:rsidRPr="00234A1F">
              <w:t>Description</w:t>
            </w:r>
          </w:p>
        </w:tc>
      </w:tr>
      <w:tr w:rsidR="003133A5" w:rsidRPr="005523F6" w14:paraId="645A49DC"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A44E1B5" w14:textId="77777777" w:rsidR="003133A5" w:rsidRDefault="003133A5" w:rsidP="00F3074B">
            <w:pPr>
              <w:pStyle w:val="TAL"/>
              <w:rPr>
                <w:rFonts w:eastAsia="Arial Unicode MS"/>
                <w:lang w:eastAsia="zh-CN"/>
              </w:rPr>
            </w:pPr>
            <w:r w:rsidRPr="00F3074B">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F939E2B" w14:textId="77777777" w:rsidR="003133A5" w:rsidRPr="00234A1F" w:rsidRDefault="003133A5" w:rsidP="00F3074B">
            <w:pPr>
              <w:pStyle w:val="TAC"/>
              <w:rPr>
                <w:lang w:eastAsia="zh-CN"/>
              </w:rPr>
            </w:pPr>
            <w:r w:rsidRPr="00F3074B">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D27A10D" w14:textId="77777777" w:rsidR="003133A5" w:rsidRPr="00234A1F" w:rsidRDefault="003133A5" w:rsidP="00D14072">
            <w:pPr>
              <w:pStyle w:val="TAL"/>
              <w:rPr>
                <w:lang w:eastAsia="zh-CN"/>
              </w:rPr>
            </w:pPr>
            <w:r w:rsidRPr="00234A1F">
              <w:rPr>
                <w:lang w:eastAsia="zh-CN"/>
              </w:rPr>
              <w:t>The target data set is not permitted to access for the NF type of the NF consumer.</w:t>
            </w:r>
          </w:p>
        </w:tc>
      </w:tr>
      <w:tr w:rsidR="003133A5" w:rsidRPr="005523F6" w14:paraId="76298A9B"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6D06A77"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14680" w14:textId="77777777" w:rsidR="003133A5" w:rsidRPr="00234A1F" w:rsidRDefault="003133A5" w:rsidP="00F3074B">
            <w:pPr>
              <w:pStyle w:val="TAC"/>
              <w:rPr>
                <w:lang w:eastAsia="zh-CN"/>
              </w:rPr>
            </w:pPr>
            <w:r w:rsidRPr="00F3074B">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44A6C4C" w14:textId="77777777" w:rsidR="003133A5" w:rsidRPr="00234A1F" w:rsidRDefault="003133A5" w:rsidP="00D14072">
            <w:pPr>
              <w:pStyle w:val="TAL"/>
              <w:rPr>
                <w:lang w:eastAsia="zh-CN"/>
              </w:rPr>
            </w:pPr>
            <w:r w:rsidRPr="00234A1F">
              <w:rPr>
                <w:lang w:eastAsia="zh-CN"/>
              </w:rPr>
              <w:t>The subscribe service operation is not able to be implemented due to  invalid resource URI to be monitored).</w:t>
            </w:r>
          </w:p>
        </w:tc>
      </w:tr>
      <w:tr w:rsidR="003133A5" w:rsidRPr="005523F6" w14:paraId="5414CBF9"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2B744D6" w14:textId="77777777" w:rsidR="003133A5" w:rsidRDefault="003133A5" w:rsidP="00F3074B">
            <w:pPr>
              <w:pStyle w:val="TAL"/>
              <w:rPr>
                <w:rFonts w:eastAsia="Arial Unicode MS"/>
              </w:rPr>
            </w:pPr>
            <w:r w:rsidRPr="00F3074B">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BD88834" w14:textId="77777777" w:rsidR="003133A5" w:rsidRPr="00234A1F" w:rsidRDefault="003133A5" w:rsidP="00F3074B">
            <w:pPr>
              <w:pStyle w:val="TAC"/>
              <w:rPr>
                <w:lang w:eastAsia="zh-CN"/>
              </w:rPr>
            </w:pPr>
            <w:r w:rsidRPr="00F3074B">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EE1126" w14:textId="77777777" w:rsidR="003133A5" w:rsidRPr="00234A1F" w:rsidRDefault="003133A5" w:rsidP="00D14072">
            <w:pPr>
              <w:pStyle w:val="TAL"/>
              <w:rPr>
                <w:lang w:eastAsia="zh-CN"/>
              </w:rPr>
            </w:pPr>
            <w:r w:rsidRPr="00234A1F">
              <w:rPr>
                <w:lang w:eastAsia="zh-CN"/>
              </w:rPr>
              <w:t>The user indicated in the HTTP/2 request does not exist in the UDR.</w:t>
            </w:r>
          </w:p>
        </w:tc>
      </w:tr>
      <w:tr w:rsidR="003133A5" w:rsidRPr="005523F6" w14:paraId="2C0ECDCF"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CE20253" w14:textId="77777777" w:rsidR="003133A5" w:rsidRDefault="003133A5" w:rsidP="00F3074B">
            <w:pPr>
              <w:pStyle w:val="TAL"/>
              <w:rPr>
                <w:rFonts w:eastAsia="Arial Unicode MS"/>
              </w:rPr>
            </w:pPr>
            <w:r w:rsidRPr="00F3074B">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57FEF16" w14:textId="77777777" w:rsidR="003133A5" w:rsidRPr="00234A1F" w:rsidRDefault="003133A5" w:rsidP="00F3074B">
            <w:pPr>
              <w:pStyle w:val="TAC"/>
              <w:rPr>
                <w:lang w:eastAsia="zh-CN"/>
              </w:rPr>
            </w:pPr>
            <w:r w:rsidRPr="00F3074B">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803FD07" w14:textId="77777777" w:rsidR="003133A5" w:rsidRPr="00234A1F" w:rsidRDefault="003133A5" w:rsidP="00D14072">
            <w:pPr>
              <w:pStyle w:val="TAL"/>
              <w:rPr>
                <w:lang w:eastAsia="zh-CN"/>
              </w:rPr>
            </w:pPr>
            <w:r w:rsidRPr="00234A1F">
              <w:rPr>
                <w:lang w:eastAsia="zh-CN"/>
              </w:rPr>
              <w:t>The data indicated in the HTTP/2 request is unavailable in the UDR.</w:t>
            </w:r>
          </w:p>
        </w:tc>
      </w:tr>
      <w:tr w:rsidR="003133A5" w:rsidRPr="005523F6" w14:paraId="4FEA6108"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EFA56FD" w14:textId="77777777" w:rsidR="003133A5" w:rsidRDefault="003133A5" w:rsidP="00F3074B">
            <w:pPr>
              <w:pStyle w:val="TAL"/>
              <w:rPr>
                <w:rFonts w:eastAsia="Arial Unicode MS"/>
              </w:rPr>
            </w:pPr>
            <w:r w:rsidRPr="00F3074B">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E80B1D" w14:textId="77777777" w:rsidR="003133A5" w:rsidRPr="00234A1F" w:rsidRDefault="003133A5" w:rsidP="00F3074B">
            <w:pPr>
              <w:pStyle w:val="TAC"/>
              <w:rPr>
                <w:lang w:eastAsia="zh-CN"/>
              </w:rPr>
            </w:pPr>
            <w:r w:rsidRPr="00F3074B">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04FF4443" w14:textId="77777777" w:rsidR="003133A5" w:rsidRPr="00234A1F" w:rsidRDefault="003133A5" w:rsidP="00D14072">
            <w:pPr>
              <w:pStyle w:val="TAL"/>
              <w:rPr>
                <w:lang w:eastAsia="zh-CN"/>
              </w:rPr>
            </w:pPr>
            <w:r w:rsidRPr="00234A1F">
              <w:rPr>
                <w:lang w:eastAsia="zh-CN"/>
              </w:rPr>
              <w:t>One or more conditions given in the request header fields evaluated to false when tested in the UDR.</w:t>
            </w:r>
          </w:p>
        </w:tc>
      </w:tr>
      <w:tr w:rsidR="003133A5" w:rsidRPr="005523F6" w14:paraId="206CBE8B"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D994D90" w14:textId="77777777" w:rsidR="003133A5" w:rsidRDefault="003133A5" w:rsidP="00F3074B">
            <w:pPr>
              <w:pStyle w:val="TAL"/>
              <w:rPr>
                <w:rFonts w:eastAsia="Arial Unicode MS"/>
              </w:rPr>
            </w:pPr>
            <w:r w:rsidRPr="00F3074B">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D418F77" w14:textId="77777777" w:rsidR="003133A5" w:rsidRPr="00234A1F" w:rsidRDefault="003133A5" w:rsidP="00F3074B">
            <w:pPr>
              <w:pStyle w:val="TAC"/>
              <w:rPr>
                <w:lang w:eastAsia="zh-CN"/>
              </w:rPr>
            </w:pPr>
            <w:r w:rsidRPr="00F3074B">
              <w:t xml:space="preserve">422 </w:t>
            </w:r>
            <w:proofErr w:type="spellStart"/>
            <w:r w:rsidRPr="00F3074B">
              <w:t>Unprocessable</w:t>
            </w:r>
            <w:proofErr w:type="spellEnd"/>
            <w:r w:rsidRPr="00F3074B">
              <w:t xml:space="preserv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7298F56" w14:textId="77777777" w:rsidR="003133A5" w:rsidRPr="00234A1F" w:rsidRDefault="003133A5" w:rsidP="00D14072">
            <w:pPr>
              <w:pStyle w:val="TAL"/>
              <w:rPr>
                <w:lang w:eastAsia="zh-CN"/>
              </w:rPr>
            </w:pPr>
            <w:r w:rsidRPr="00234A1F">
              <w:rPr>
                <w:lang w:eastAsia="zh-CN"/>
              </w:rPr>
              <w:t xml:space="preserve">The request cannot be </w:t>
            </w:r>
            <w:proofErr w:type="spellStart"/>
            <w:r w:rsidRPr="00234A1F">
              <w:rPr>
                <w:lang w:eastAsia="zh-CN"/>
              </w:rPr>
              <w:t>procesed</w:t>
            </w:r>
            <w:proofErr w:type="spellEnd"/>
            <w:r w:rsidRPr="00234A1F">
              <w:rPr>
                <w:lang w:eastAsia="zh-CN"/>
              </w:rPr>
              <w:t xml:space="preserve"> due to semantic errors when trying to process a patch method.. </w:t>
            </w:r>
          </w:p>
        </w:tc>
      </w:tr>
      <w:tr w:rsidR="003133A5" w:rsidRPr="005523F6" w14:paraId="584AE122"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6D6AE58" w14:textId="77777777" w:rsidR="003133A5" w:rsidRDefault="003133A5" w:rsidP="00F3074B">
            <w:pPr>
              <w:pStyle w:val="TAL"/>
              <w:rPr>
                <w:rFonts w:eastAsia="Arial Unicode MS"/>
              </w:rPr>
            </w:pPr>
            <w:r w:rsidRPr="00F3074B">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EB2342" w14:textId="77777777" w:rsidR="003133A5" w:rsidRPr="00234A1F" w:rsidRDefault="003133A5" w:rsidP="00F3074B">
            <w:pPr>
              <w:pStyle w:val="TAC"/>
              <w:rPr>
                <w:lang w:eastAsia="zh-CN"/>
              </w:rPr>
            </w:pPr>
            <w:r w:rsidRPr="00F3074B">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BB48B24" w14:textId="77777777" w:rsidR="003133A5" w:rsidRPr="00234A1F" w:rsidRDefault="003133A5" w:rsidP="00D14072">
            <w:pPr>
              <w:pStyle w:val="TAL"/>
              <w:rPr>
                <w:lang w:eastAsia="zh-CN"/>
              </w:rPr>
            </w:pPr>
            <w:r w:rsidRPr="00234A1F">
              <w:rPr>
                <w:lang w:eastAsia="zh-CN"/>
              </w:rPr>
              <w:t>Requested data cannot be returned due to database inconsistency</w:t>
            </w:r>
          </w:p>
        </w:tc>
      </w:tr>
      <w:tr w:rsidR="003133A5" w:rsidRPr="005523F6" w14:paraId="313AA02F"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BABB556" w14:textId="77777777" w:rsidR="003133A5" w:rsidRDefault="003133A5" w:rsidP="00F3074B">
            <w:pPr>
              <w:pStyle w:val="TAL"/>
              <w:rPr>
                <w:rFonts w:eastAsia="Arial Unicode MS"/>
              </w:rPr>
            </w:pPr>
            <w:r w:rsidRPr="00F3074B">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55871DF" w14:textId="77777777" w:rsidR="003133A5" w:rsidRPr="00234A1F" w:rsidRDefault="003133A5" w:rsidP="00F3074B">
            <w:pPr>
              <w:pStyle w:val="TAC"/>
              <w:rPr>
                <w:lang w:eastAsia="zh-CN"/>
              </w:rPr>
            </w:pPr>
            <w:r w:rsidRPr="00F3074B">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D153261" w14:textId="77777777" w:rsidR="003133A5" w:rsidRPr="00234A1F" w:rsidRDefault="003133A5" w:rsidP="00D14072">
            <w:pPr>
              <w:pStyle w:val="TAL"/>
              <w:rPr>
                <w:lang w:eastAsia="zh-CN"/>
              </w:rPr>
            </w:pPr>
            <w:r w:rsidRPr="00234A1F">
              <w:rPr>
                <w:lang w:eastAsia="zh-CN"/>
              </w:rPr>
              <w:t>The resource is unavailable in the current target URI but can be temporarily found in an alternative URI.</w:t>
            </w:r>
          </w:p>
        </w:tc>
      </w:tr>
      <w:tr w:rsidR="003133A5" w:rsidRPr="005523F6" w14:paraId="0D33AF87"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120091C" w14:textId="77777777" w:rsidR="003133A5" w:rsidRDefault="003133A5" w:rsidP="00F3074B">
            <w:pPr>
              <w:pStyle w:val="TAL"/>
              <w:rPr>
                <w:rFonts w:eastAsia="Arial Unicode MS"/>
              </w:rPr>
            </w:pPr>
            <w:r w:rsidRPr="00F3074B">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0A4F70" w14:textId="77777777" w:rsidR="003133A5" w:rsidRPr="00234A1F" w:rsidRDefault="003133A5" w:rsidP="00F3074B">
            <w:pPr>
              <w:pStyle w:val="TAC"/>
              <w:rPr>
                <w:lang w:eastAsia="zh-CN"/>
              </w:rPr>
            </w:pPr>
            <w:r w:rsidRPr="00F3074B">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796547A" w14:textId="77777777" w:rsidR="003133A5" w:rsidRPr="00234A1F" w:rsidRDefault="003133A5" w:rsidP="00D14072">
            <w:pPr>
              <w:pStyle w:val="TAL"/>
              <w:rPr>
                <w:lang w:eastAsia="zh-CN"/>
              </w:rPr>
            </w:pPr>
            <w:r w:rsidRPr="00234A1F">
              <w:rPr>
                <w:lang w:eastAsia="zh-CN"/>
              </w:rPr>
              <w:t>The resource is unavailable in the current target URI but can be permanently found in an alternative URI.</w:t>
            </w:r>
          </w:p>
        </w:tc>
      </w:tr>
      <w:tr w:rsidR="003133A5" w:rsidRPr="005523F6" w14:paraId="1D829E5F"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2E19467" w14:textId="77777777" w:rsidR="003133A5" w:rsidRDefault="003133A5" w:rsidP="00F3074B">
            <w:pPr>
              <w:pStyle w:val="TAL"/>
              <w:rPr>
                <w:rFonts w:eastAsia="Arial Unicode MS"/>
              </w:rPr>
            </w:pPr>
            <w:r w:rsidRPr="00F3074B">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306FC65" w14:textId="77777777" w:rsidR="003133A5" w:rsidRPr="00234A1F" w:rsidRDefault="003133A5" w:rsidP="00F3074B">
            <w:pPr>
              <w:pStyle w:val="TAC"/>
              <w:rPr>
                <w:lang w:eastAsia="zh-CN"/>
              </w:rPr>
            </w:pPr>
            <w:r w:rsidRPr="00F3074B">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E0DABBF" w14:textId="77777777" w:rsidR="003133A5" w:rsidRPr="00234A1F" w:rsidRDefault="003133A5" w:rsidP="00D14072">
            <w:pPr>
              <w:pStyle w:val="TAL"/>
              <w:rPr>
                <w:lang w:eastAsia="zh-CN"/>
              </w:rPr>
            </w:pPr>
            <w:r w:rsidRPr="00234A1F">
              <w:rPr>
                <w:lang w:eastAsia="zh-CN"/>
              </w:rPr>
              <w:t>The group identifier does not exist.</w:t>
            </w:r>
          </w:p>
        </w:tc>
      </w:tr>
      <w:tr w:rsidR="003133A5" w:rsidRPr="005523F6" w14:paraId="7A433895" w14:textId="77777777" w:rsidTr="00D14072">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7027037" w14:textId="77777777" w:rsidR="003133A5" w:rsidRDefault="003133A5" w:rsidP="00F3074B">
            <w:pPr>
              <w:pStyle w:val="TAL"/>
              <w:rPr>
                <w:rFonts w:eastAsia="Arial Unicode MS"/>
              </w:rPr>
            </w:pPr>
            <w:r w:rsidRPr="00F3074B">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397AF51" w14:textId="77777777" w:rsidR="003133A5" w:rsidRPr="00234A1F" w:rsidRDefault="003133A5" w:rsidP="00F3074B">
            <w:pPr>
              <w:pStyle w:val="TAC"/>
              <w:rPr>
                <w:lang w:eastAsia="zh-CN"/>
              </w:rPr>
            </w:pPr>
            <w:r w:rsidRPr="00F3074B">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D2D9F41" w14:textId="77777777" w:rsidR="003133A5" w:rsidRPr="00234A1F" w:rsidRDefault="003133A5" w:rsidP="00D14072">
            <w:pPr>
              <w:pStyle w:val="TAL"/>
              <w:rPr>
                <w:lang w:eastAsia="zh-CN"/>
              </w:rPr>
            </w:pPr>
            <w:r w:rsidRPr="00234A1F">
              <w:rPr>
                <w:lang w:eastAsia="zh-CN"/>
              </w:rPr>
              <w:t>Modification of the target resource representation is not permitted.</w:t>
            </w:r>
          </w:p>
        </w:tc>
      </w:tr>
      <w:tr w:rsidR="003133A5" w:rsidRPr="005523F6" w14:paraId="1AB73F86"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7FDEA044" w14:textId="77777777" w:rsidR="003133A5" w:rsidRPr="00234A1F" w:rsidRDefault="003133A5" w:rsidP="00D14072">
            <w:pPr>
              <w:pStyle w:val="TAN"/>
            </w:pPr>
            <w:r w:rsidRPr="00234A1F">
              <w:t>NOTE:</w:t>
            </w:r>
            <w:r w:rsidRPr="00234A1F">
              <w:tab/>
              <w:t xml:space="preserve">The error codes shall apply to both 3GPP TS 29.505 [2] and 3GPP TS 29.519 [3]. In addition error codes shall comply with the definition </w:t>
            </w:r>
            <w:r w:rsidRPr="00234A1F">
              <w:rPr>
                <w:lang w:eastAsia="zh-CN"/>
              </w:rPr>
              <w:t xml:space="preserve">in clause 5.2.7.2 </w:t>
            </w:r>
            <w:r w:rsidRPr="000E7F57">
              <w:rPr>
                <w:lang w:val="en-US"/>
              </w:rPr>
              <w:t xml:space="preserve">of </w:t>
            </w:r>
            <w:r w:rsidRPr="00234A1F">
              <w:t>3GPP TS 29.500 [7].</w:t>
            </w:r>
          </w:p>
        </w:tc>
      </w:tr>
    </w:tbl>
    <w:p w14:paraId="030CC409" w14:textId="77777777" w:rsidR="003133A5" w:rsidRDefault="003133A5" w:rsidP="003133A5">
      <w:pPr>
        <w:rPr>
          <w:lang w:eastAsia="zh-CN"/>
        </w:rPr>
      </w:pPr>
    </w:p>
    <w:p w14:paraId="1BC94445" w14:textId="77777777" w:rsidR="003133A5" w:rsidRPr="001F16C3" w:rsidRDefault="003133A5" w:rsidP="00F3074B">
      <w:pPr>
        <w:pStyle w:val="Heading3"/>
      </w:pPr>
      <w:bookmarkStart w:id="695" w:name="_Toc20120584"/>
      <w:bookmarkStart w:id="696" w:name="_Toc21623462"/>
      <w:bookmarkStart w:id="697" w:name="_Toc27587165"/>
      <w:bookmarkStart w:id="698" w:name="_Toc36459228"/>
      <w:bookmarkStart w:id="699" w:name="_Toc45028475"/>
      <w:bookmarkStart w:id="700" w:name="_Toc51870154"/>
      <w:bookmarkStart w:id="701" w:name="_Toc51870276"/>
      <w:bookmarkStart w:id="702" w:name="_Toc90582031"/>
      <w:bookmarkStart w:id="703" w:name="_Toc90582413"/>
      <w:r w:rsidRPr="001F16C3">
        <w:t>6.1.</w:t>
      </w:r>
      <w:r w:rsidRPr="001F16C3">
        <w:rPr>
          <w:lang w:eastAsia="zh-CN"/>
        </w:rPr>
        <w:t>7</w:t>
      </w:r>
      <w:r w:rsidRPr="001F16C3">
        <w:tab/>
        <w:t>Security</w:t>
      </w:r>
      <w:bookmarkEnd w:id="695"/>
      <w:bookmarkEnd w:id="696"/>
      <w:bookmarkEnd w:id="697"/>
      <w:bookmarkEnd w:id="698"/>
      <w:bookmarkEnd w:id="699"/>
      <w:bookmarkEnd w:id="700"/>
      <w:bookmarkEnd w:id="701"/>
      <w:bookmarkEnd w:id="702"/>
      <w:bookmarkEnd w:id="703"/>
    </w:p>
    <w:p w14:paraId="134CCAFC" w14:textId="77777777" w:rsidR="003133A5" w:rsidRPr="001F16C3" w:rsidRDefault="003133A5" w:rsidP="003133A5">
      <w:pPr>
        <w:rPr>
          <w:lang w:val="en-US"/>
        </w:rPr>
      </w:pPr>
      <w:r>
        <w:rPr>
          <w:lang w:val="en-US"/>
        </w:rPr>
        <w:t xml:space="preserve">As indicated in 3GPP TS 33.501 [12], the access to the </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0413EDB5"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 xml:space="preserve">n NF Service Consumer, prior to consuming services offered by the </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0B92E929" w14:textId="77777777" w:rsidR="003133A5" w:rsidRDefault="003133A5" w:rsidP="003133A5">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val="en-US"/>
        </w:rPr>
        <w:t xml:space="preserve"> service.</w:t>
      </w:r>
    </w:p>
    <w:p w14:paraId="1E078A69" w14:textId="77777777" w:rsidR="003133A5" w:rsidRDefault="003133A5" w:rsidP="003133A5">
      <w:pPr>
        <w:rPr>
          <w:lang w:val="en-US"/>
        </w:rPr>
      </w:pPr>
      <w:r>
        <w:rPr>
          <w:lang w:val="en-US"/>
        </w:rPr>
        <w:t xml:space="preserve">The </w:t>
      </w:r>
      <w:proofErr w:type="spellStart"/>
      <w:r>
        <w:rPr>
          <w:lang w:val="en-US"/>
        </w:rPr>
        <w:t>Nudr_DataRepository</w:t>
      </w:r>
      <w:proofErr w:type="spellEnd"/>
      <w:r>
        <w:rPr>
          <w:lang w:val="en-US"/>
        </w:rPr>
        <w:t xml:space="preserve"> API defines the following scopes for OAuth2 authorization:</w:t>
      </w:r>
    </w:p>
    <w:p w14:paraId="2255A0AF" w14:textId="77777777" w:rsidR="003133A5" w:rsidRPr="003B2883" w:rsidRDefault="003133A5" w:rsidP="003133A5">
      <w:pPr>
        <w:pStyle w:val="TH"/>
      </w:pPr>
      <w:r w:rsidRPr="003B2883">
        <w:lastRenderedPageBreak/>
        <w:t>Table </w:t>
      </w:r>
      <w:r>
        <w:t>6.1.7</w:t>
      </w:r>
      <w:r w:rsidRPr="003B2883">
        <w:t xml:space="preserve">-1: </w:t>
      </w:r>
      <w:r>
        <w:t xml:space="preserve">Oauth2 scopes defined in </w:t>
      </w:r>
      <w:proofErr w:type="spellStart"/>
      <w:r>
        <w:t>Nudr_DataRepository</w:t>
      </w:r>
      <w:proofErr w:type="spellEnd"/>
      <w:r>
        <w:t xml:space="preserve"> API</w:t>
      </w:r>
    </w:p>
    <w:tbl>
      <w:tblPr>
        <w:tblW w:w="4650" w:type="pct"/>
        <w:tblCellMar>
          <w:left w:w="0" w:type="dxa"/>
          <w:right w:w="0" w:type="dxa"/>
        </w:tblCellMar>
        <w:tblLook w:val="04A0" w:firstRow="1" w:lastRow="0" w:firstColumn="1" w:lastColumn="0" w:noHBand="0" w:noVBand="1"/>
      </w:tblPr>
      <w:tblGrid>
        <w:gridCol w:w="3505"/>
        <w:gridCol w:w="5662"/>
      </w:tblGrid>
      <w:tr w:rsidR="003133A5" w:rsidRPr="003B2883" w14:paraId="6C954476"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021870" w14:textId="77777777" w:rsidR="003133A5" w:rsidRPr="00234A1F" w:rsidRDefault="003133A5" w:rsidP="00D14072">
            <w:pPr>
              <w:pStyle w:val="TAH"/>
            </w:pPr>
            <w:r w:rsidRPr="00234A1F">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069BD" w14:textId="77777777" w:rsidR="003133A5" w:rsidRPr="00234A1F" w:rsidRDefault="003133A5" w:rsidP="00D14072">
            <w:pPr>
              <w:pStyle w:val="TAH"/>
            </w:pPr>
            <w:r w:rsidRPr="00234A1F">
              <w:t>Description</w:t>
            </w:r>
          </w:p>
        </w:tc>
      </w:tr>
      <w:tr w:rsidR="003133A5" w:rsidRPr="003B2883" w14:paraId="0B654F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043AD" w14:textId="77777777" w:rsidR="003133A5" w:rsidRPr="00234A1F" w:rsidRDefault="003133A5" w:rsidP="00D14072">
            <w:pPr>
              <w:pStyle w:val="TAL"/>
            </w:pPr>
            <w:r w:rsidRPr="00234A1F">
              <w:t>"</w:t>
            </w:r>
            <w:proofErr w:type="spellStart"/>
            <w:r w:rsidRPr="00234A1F">
              <w:t>nudr-dr</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11166" w14:textId="77777777" w:rsidR="003133A5" w:rsidRPr="00234A1F" w:rsidRDefault="003133A5" w:rsidP="00D14072">
            <w:pPr>
              <w:pStyle w:val="TAL"/>
            </w:pPr>
            <w:r w:rsidRPr="00234A1F">
              <w:t xml:space="preserve">Access to the </w:t>
            </w:r>
            <w:proofErr w:type="spellStart"/>
            <w:r w:rsidRPr="00234A1F">
              <w:t>Nudr</w:t>
            </w:r>
            <w:proofErr w:type="spellEnd"/>
            <w:r w:rsidRPr="00234A1F">
              <w:t xml:space="preserve"> </w:t>
            </w:r>
            <w:proofErr w:type="spellStart"/>
            <w:r w:rsidRPr="00234A1F">
              <w:t>DataRepository</w:t>
            </w:r>
            <w:proofErr w:type="spellEnd"/>
            <w:r w:rsidRPr="00234A1F">
              <w:t xml:space="preserve"> API</w:t>
            </w:r>
          </w:p>
        </w:tc>
      </w:tr>
      <w:tr w:rsidR="003133A5" w:rsidRPr="003B2883" w14:paraId="480562D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3F5FE" w14:textId="77777777" w:rsidR="003133A5" w:rsidRPr="00234A1F" w:rsidRDefault="003133A5" w:rsidP="00D14072">
            <w:pPr>
              <w:pStyle w:val="TAL"/>
            </w:pPr>
            <w:r w:rsidRPr="00234A1F">
              <w:t>"</w:t>
            </w:r>
            <w:proofErr w:type="spellStart"/>
            <w:r w:rsidRPr="00234A1F">
              <w:t>nudr-dr:subscription-data</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0EEC9" w14:textId="77777777" w:rsidR="003133A5" w:rsidRPr="00234A1F" w:rsidRDefault="003133A5" w:rsidP="00D14072">
            <w:pPr>
              <w:pStyle w:val="TAL"/>
            </w:pPr>
            <w:r w:rsidRPr="00234A1F">
              <w:t xml:space="preserve">Access to the </w:t>
            </w:r>
            <w:proofErr w:type="spellStart"/>
            <w:r w:rsidRPr="00234A1F">
              <w:t>SubscriptionData</w:t>
            </w:r>
            <w:proofErr w:type="spellEnd"/>
            <w:r w:rsidRPr="00234A1F">
              <w:t xml:space="preserve"> data set.</w:t>
            </w:r>
          </w:p>
        </w:tc>
      </w:tr>
      <w:tr w:rsidR="003133A5" w:rsidRPr="003B2883" w14:paraId="1C86257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ED44A" w14:textId="77777777" w:rsidR="003133A5" w:rsidRPr="00234A1F" w:rsidRDefault="003133A5" w:rsidP="00D14072">
            <w:pPr>
              <w:pStyle w:val="TAL"/>
            </w:pPr>
            <w:r w:rsidRPr="00234A1F">
              <w:t>"</w:t>
            </w:r>
            <w:proofErr w:type="spellStart"/>
            <w:r w:rsidRPr="00234A1F">
              <w:t>nudr-dr:subscription-data:authentication-subscription:read</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D519" w14:textId="77777777" w:rsidR="003133A5" w:rsidRPr="00234A1F" w:rsidRDefault="003133A5" w:rsidP="00D14072">
            <w:pPr>
              <w:pStyle w:val="TAL"/>
            </w:pPr>
            <w:r w:rsidRPr="00234A1F">
              <w:t xml:space="preserve">Access to read the </w:t>
            </w:r>
            <w:proofErr w:type="spellStart"/>
            <w:r w:rsidRPr="00234A1F">
              <w:t>AuthenticationSubscription</w:t>
            </w:r>
            <w:proofErr w:type="spellEnd"/>
            <w:r w:rsidRPr="00234A1F">
              <w:t xml:space="preserve"> resource of the </w:t>
            </w:r>
            <w:proofErr w:type="spellStart"/>
            <w:r w:rsidRPr="00234A1F">
              <w:t>SubscriptionData</w:t>
            </w:r>
            <w:proofErr w:type="spellEnd"/>
            <w:r w:rsidRPr="00234A1F">
              <w:t xml:space="preserve"> data set.</w:t>
            </w:r>
          </w:p>
        </w:tc>
      </w:tr>
      <w:tr w:rsidR="003133A5" w:rsidRPr="003B2883" w14:paraId="19C1830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7B944" w14:textId="77777777" w:rsidR="003133A5" w:rsidRPr="00234A1F" w:rsidRDefault="003133A5" w:rsidP="00D14072">
            <w:pPr>
              <w:pStyle w:val="TAL"/>
            </w:pPr>
            <w:r w:rsidRPr="00234A1F">
              <w:t>"</w:t>
            </w:r>
            <w:proofErr w:type="spellStart"/>
            <w:r w:rsidRPr="00234A1F">
              <w:t>nudr-dr:subscription-data:authentication-subscription:modify</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B55A4" w14:textId="77777777" w:rsidR="003133A5" w:rsidRPr="00234A1F" w:rsidRDefault="003133A5" w:rsidP="00D14072">
            <w:pPr>
              <w:pStyle w:val="TAL"/>
            </w:pPr>
            <w:r w:rsidRPr="00234A1F">
              <w:t xml:space="preserve">Access to update the </w:t>
            </w:r>
            <w:proofErr w:type="spellStart"/>
            <w:r w:rsidRPr="00234A1F">
              <w:t>AuthenticationSubscription</w:t>
            </w:r>
            <w:proofErr w:type="spellEnd"/>
            <w:r w:rsidRPr="00234A1F">
              <w:t xml:space="preserve"> resource of the </w:t>
            </w:r>
            <w:proofErr w:type="spellStart"/>
            <w:r w:rsidRPr="00234A1F">
              <w:t>SubscriptionData</w:t>
            </w:r>
            <w:proofErr w:type="spellEnd"/>
            <w:r w:rsidRPr="00234A1F">
              <w:t xml:space="preserve"> data set.</w:t>
            </w:r>
          </w:p>
        </w:tc>
      </w:tr>
      <w:tr w:rsidR="003133A5" w:rsidRPr="003B2883" w14:paraId="7BF2B3E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C15D5" w14:textId="77777777" w:rsidR="003133A5" w:rsidRPr="00234A1F" w:rsidRDefault="003133A5" w:rsidP="00D14072">
            <w:pPr>
              <w:pStyle w:val="TAL"/>
            </w:pPr>
            <w:r w:rsidRPr="00234A1F">
              <w:t>"</w:t>
            </w:r>
            <w:proofErr w:type="spellStart"/>
            <w:r w:rsidRPr="00234A1F">
              <w:t>nudr-dr:subscription-data:registrations:write</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5D00" w14:textId="77777777" w:rsidR="003133A5" w:rsidRPr="00234A1F" w:rsidRDefault="003133A5" w:rsidP="00D14072">
            <w:pPr>
              <w:pStyle w:val="TAL"/>
            </w:pPr>
            <w:r w:rsidRPr="00234A1F">
              <w:t xml:space="preserve">Write access to NF registration resources of the </w:t>
            </w:r>
            <w:proofErr w:type="spellStart"/>
            <w:r w:rsidRPr="00234A1F">
              <w:t>SubscriptionData</w:t>
            </w:r>
            <w:proofErr w:type="spellEnd"/>
            <w:r w:rsidRPr="00234A1F">
              <w:t xml:space="preserve"> data set.</w:t>
            </w:r>
          </w:p>
        </w:tc>
      </w:tr>
      <w:tr w:rsidR="003133A5" w:rsidRPr="003B2883" w14:paraId="0C548FC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D464B" w14:textId="77777777" w:rsidR="003133A5" w:rsidRPr="00234A1F" w:rsidRDefault="003133A5" w:rsidP="00D14072">
            <w:pPr>
              <w:pStyle w:val="TAL"/>
            </w:pPr>
            <w:r w:rsidRPr="00234A1F">
              <w:t>"</w:t>
            </w:r>
            <w:proofErr w:type="spellStart"/>
            <w:r w:rsidRPr="00234A1F">
              <w:t>nudr-dr:policy-data</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1E8" w14:textId="77777777" w:rsidR="003133A5" w:rsidRPr="00234A1F" w:rsidRDefault="003133A5" w:rsidP="00D14072">
            <w:pPr>
              <w:pStyle w:val="TAL"/>
            </w:pPr>
            <w:r w:rsidRPr="00234A1F">
              <w:t xml:space="preserve">Access to the </w:t>
            </w:r>
            <w:proofErr w:type="spellStart"/>
            <w:r w:rsidRPr="00234A1F">
              <w:t>PolicyData</w:t>
            </w:r>
            <w:proofErr w:type="spellEnd"/>
            <w:r w:rsidRPr="00234A1F">
              <w:t xml:space="preserve"> data set.</w:t>
            </w:r>
          </w:p>
        </w:tc>
      </w:tr>
      <w:tr w:rsidR="003133A5" w:rsidRPr="003B2883" w14:paraId="0443713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C6524" w14:textId="77777777" w:rsidR="003133A5" w:rsidRPr="00234A1F" w:rsidRDefault="003133A5" w:rsidP="00D14072">
            <w:pPr>
              <w:pStyle w:val="TAL"/>
            </w:pPr>
            <w:r w:rsidRPr="00234A1F">
              <w:t>"</w:t>
            </w:r>
            <w:proofErr w:type="spellStart"/>
            <w:r w:rsidRPr="00234A1F">
              <w:t>nudr-dr:exposure-data</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0D120" w14:textId="77777777" w:rsidR="003133A5" w:rsidRPr="00234A1F" w:rsidRDefault="003133A5" w:rsidP="00D14072">
            <w:pPr>
              <w:pStyle w:val="TAL"/>
            </w:pPr>
            <w:r w:rsidRPr="00234A1F">
              <w:t xml:space="preserve">Access to the </w:t>
            </w:r>
            <w:proofErr w:type="spellStart"/>
            <w:r w:rsidRPr="00234A1F">
              <w:t>ExposureData</w:t>
            </w:r>
            <w:proofErr w:type="spellEnd"/>
            <w:r w:rsidRPr="00234A1F">
              <w:t xml:space="preserve"> data set.</w:t>
            </w:r>
          </w:p>
        </w:tc>
      </w:tr>
      <w:tr w:rsidR="003133A5" w:rsidRPr="003B2883" w14:paraId="49A5F5E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A6A53" w14:textId="77777777" w:rsidR="003133A5" w:rsidRPr="00234A1F" w:rsidRDefault="003133A5" w:rsidP="00D14072">
            <w:pPr>
              <w:pStyle w:val="TAL"/>
            </w:pPr>
            <w:r w:rsidRPr="00234A1F">
              <w:t>"</w:t>
            </w:r>
            <w:proofErr w:type="spellStart"/>
            <w:r w:rsidRPr="00234A1F">
              <w:t>nudr-dr:application-data</w:t>
            </w:r>
            <w:proofErr w:type="spellEnd"/>
            <w:r w:rsidRPr="00234A1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DBFDA" w14:textId="77777777" w:rsidR="003133A5" w:rsidRPr="00234A1F" w:rsidRDefault="003133A5" w:rsidP="00D14072">
            <w:pPr>
              <w:pStyle w:val="TAL"/>
            </w:pPr>
            <w:r w:rsidRPr="00234A1F">
              <w:t xml:space="preserve">Access to the </w:t>
            </w:r>
            <w:proofErr w:type="spellStart"/>
            <w:r w:rsidRPr="00234A1F">
              <w:t>ApplicationData</w:t>
            </w:r>
            <w:proofErr w:type="spellEnd"/>
            <w:r w:rsidRPr="00234A1F">
              <w:t xml:space="preserve"> data set.</w:t>
            </w:r>
          </w:p>
        </w:tc>
      </w:tr>
    </w:tbl>
    <w:p w14:paraId="7ED73B03" w14:textId="77777777" w:rsidR="003133A5" w:rsidRPr="002F706E" w:rsidRDefault="003133A5" w:rsidP="003133A5">
      <w:pPr>
        <w:rPr>
          <w:lang w:eastAsia="zh-CN"/>
        </w:rPr>
      </w:pPr>
    </w:p>
    <w:p w14:paraId="21FFE6B7" w14:textId="77777777" w:rsidR="003133A5" w:rsidRPr="001F16C3" w:rsidRDefault="003133A5" w:rsidP="00F3074B">
      <w:pPr>
        <w:pStyle w:val="Heading3"/>
      </w:pPr>
      <w:bookmarkStart w:id="704" w:name="_Toc20120585"/>
      <w:bookmarkStart w:id="705" w:name="_Toc21623463"/>
      <w:bookmarkStart w:id="706" w:name="_Toc27587166"/>
      <w:bookmarkStart w:id="707" w:name="_Toc36459229"/>
      <w:bookmarkStart w:id="708" w:name="_Toc45028476"/>
      <w:bookmarkStart w:id="709" w:name="_Toc51870155"/>
      <w:bookmarkStart w:id="710" w:name="_Toc51870277"/>
      <w:bookmarkStart w:id="711" w:name="_Toc90582032"/>
      <w:bookmarkStart w:id="712" w:name="_Toc90582414"/>
      <w:r w:rsidRPr="001F16C3">
        <w:t>6.1.</w:t>
      </w:r>
      <w:r w:rsidRPr="001F16C3">
        <w:rPr>
          <w:lang w:eastAsia="zh-CN"/>
        </w:rPr>
        <w:t>8</w:t>
      </w:r>
      <w:r w:rsidRPr="001F16C3">
        <w:tab/>
        <w:t>Feature negotiation</w:t>
      </w:r>
      <w:bookmarkEnd w:id="704"/>
      <w:bookmarkEnd w:id="705"/>
      <w:bookmarkEnd w:id="706"/>
      <w:bookmarkEnd w:id="707"/>
      <w:bookmarkEnd w:id="708"/>
      <w:bookmarkEnd w:id="709"/>
      <w:bookmarkEnd w:id="710"/>
      <w:bookmarkEnd w:id="711"/>
      <w:bookmarkEnd w:id="712"/>
    </w:p>
    <w:p w14:paraId="7142C16F" w14:textId="77777777" w:rsidR="003133A5" w:rsidRPr="001F16C3" w:rsidRDefault="003133A5" w:rsidP="003133A5">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5523F6" w14:paraId="2FD180E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0E7F57" w:rsidRDefault="003133A5" w:rsidP="00F3074B">
            <w:pPr>
              <w:pStyle w:val="TAH"/>
              <w:rPr>
                <w:noProof/>
              </w:rPr>
            </w:pPr>
            <w:r w:rsidRPr="00F3074B">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0E7F57" w:rsidRDefault="003133A5" w:rsidP="00F3074B">
            <w:pPr>
              <w:pStyle w:val="TAH"/>
              <w:rPr>
                <w:noProof/>
              </w:rPr>
            </w:pPr>
            <w:r w:rsidRPr="00F3074B">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0E7F57" w:rsidRDefault="003133A5" w:rsidP="00D14072">
            <w:pPr>
              <w:keepNext/>
              <w:keepLines/>
              <w:spacing w:after="0"/>
              <w:jc w:val="center"/>
              <w:rPr>
                <w:rFonts w:ascii="Arial" w:hAnsi="Arial"/>
                <w:b/>
                <w:noProof/>
                <w:sz w:val="18"/>
              </w:rPr>
            </w:pPr>
            <w:r w:rsidRPr="000E7F57">
              <w:rPr>
                <w:rFonts w:ascii="Arial" w:hAnsi="Arial"/>
                <w:b/>
                <w:noProof/>
                <w:sz w:val="18"/>
              </w:rPr>
              <w:t>Description</w:t>
            </w:r>
          </w:p>
        </w:tc>
      </w:tr>
      <w:tr w:rsidR="003133A5" w:rsidRPr="005523F6" w14:paraId="1298C2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234A1F" w:rsidRDefault="003133A5" w:rsidP="00D14072">
            <w:pPr>
              <w:pStyle w:val="TAL"/>
              <w:rPr>
                <w:lang w:eastAsia="zh-CN"/>
              </w:rPr>
            </w:pPr>
            <w:r w:rsidRPr="00234A1F">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234A1F" w:rsidRDefault="003133A5" w:rsidP="00D14072">
            <w:pPr>
              <w:pStyle w:val="TAL"/>
            </w:pPr>
            <w:proofErr w:type="spellStart"/>
            <w:r w:rsidRPr="00234A1F">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234A1F" w:rsidRDefault="003133A5" w:rsidP="00D14072">
            <w:pPr>
              <w:pStyle w:val="TAL"/>
              <w:rPr>
                <w:lang w:eastAsia="zh-CN"/>
              </w:rPr>
            </w:pPr>
            <w:r w:rsidRPr="00234A1F">
              <w:rPr>
                <w:szCs w:val="18"/>
              </w:rPr>
              <w:t>This feature indicates the support of the complete removal of a Policy Data resource.</w:t>
            </w:r>
          </w:p>
        </w:tc>
      </w:tr>
      <w:tr w:rsidR="003133A5" w:rsidRPr="005523F6" w14:paraId="46FDFE5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234A1F" w:rsidRDefault="003133A5" w:rsidP="00D14072">
            <w:pPr>
              <w:pStyle w:val="TAL"/>
              <w:rPr>
                <w:lang w:eastAsia="zh-CN"/>
              </w:rPr>
            </w:pPr>
            <w:r w:rsidRPr="00234A1F">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234A1F" w:rsidRDefault="003133A5" w:rsidP="00D14072">
            <w:pPr>
              <w:pStyle w:val="TAL"/>
            </w:pPr>
            <w:proofErr w:type="spellStart"/>
            <w:r w:rsidRPr="00234A1F">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234A1F" w:rsidRDefault="003133A5" w:rsidP="00D14072">
            <w:pPr>
              <w:pStyle w:val="TAL"/>
              <w:rPr>
                <w:lang w:eastAsia="zh-CN"/>
              </w:rPr>
            </w:pPr>
            <w:r w:rsidRPr="00234A1F">
              <w:rPr>
                <w:szCs w:val="18"/>
              </w:rPr>
              <w:t>This feature indicates the support of corrections to Notifications of data changes in the</w:t>
            </w:r>
            <w:r w:rsidRPr="00234A1F">
              <w:rPr>
                <w:szCs w:val="18"/>
                <w:lang w:eastAsia="zh-CN"/>
              </w:rPr>
              <w:t xml:space="preserve"> </w:t>
            </w:r>
            <w:r w:rsidRPr="00234A1F">
              <w:rPr>
                <w:szCs w:val="18"/>
              </w:rPr>
              <w:t>Exposure Data resource.</w:t>
            </w:r>
          </w:p>
        </w:tc>
      </w:tr>
      <w:tr w:rsidR="003133A5" w:rsidRPr="005523F6" w14:paraId="24175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234A1F" w:rsidRDefault="003133A5" w:rsidP="00D14072">
            <w:pPr>
              <w:pStyle w:val="TAL"/>
              <w:rPr>
                <w:szCs w:val="18"/>
                <w:lang w:eastAsia="zh-CN"/>
              </w:rPr>
            </w:pPr>
            <w:r w:rsidRPr="00234A1F">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234A1F" w:rsidRDefault="003133A5" w:rsidP="00D14072">
            <w:pPr>
              <w:pStyle w:val="TAL"/>
              <w:rPr>
                <w:szCs w:val="18"/>
              </w:rPr>
            </w:pPr>
            <w:proofErr w:type="spellStart"/>
            <w:r w:rsidRPr="00234A1F">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234A1F" w:rsidRDefault="003133A5" w:rsidP="00D14072">
            <w:pPr>
              <w:pStyle w:val="TAL"/>
              <w:rPr>
                <w:szCs w:val="18"/>
              </w:rPr>
            </w:pPr>
            <w:r w:rsidRPr="00234A1F">
              <w:rPr>
                <w:lang w:eastAsia="zh-CN"/>
              </w:rPr>
              <w:t>This feature supports the additional protocol matching condition for the domain name in PFD data.</w:t>
            </w:r>
          </w:p>
        </w:tc>
      </w:tr>
      <w:tr w:rsidR="003133A5" w:rsidRPr="005523F6" w14:paraId="76ADC7C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234A1F" w:rsidRDefault="003133A5" w:rsidP="00D14072">
            <w:pPr>
              <w:pStyle w:val="TAL"/>
              <w:rPr>
                <w:szCs w:val="18"/>
                <w:lang w:eastAsia="zh-CN"/>
              </w:rPr>
            </w:pPr>
            <w:r w:rsidRPr="00234A1F">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234A1F" w:rsidRDefault="003133A5" w:rsidP="00D14072">
            <w:pPr>
              <w:pStyle w:val="TAL"/>
              <w:rPr>
                <w:szCs w:val="18"/>
              </w:rPr>
            </w:pPr>
            <w:proofErr w:type="spellStart"/>
            <w:r w:rsidRPr="00234A1F">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234A1F" w:rsidRDefault="003133A5" w:rsidP="00D14072">
            <w:pPr>
              <w:pStyle w:val="TAL"/>
              <w:rPr>
                <w:szCs w:val="18"/>
              </w:rPr>
            </w:pPr>
            <w:r w:rsidRPr="00234A1F">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234A1F">
              <w:t>SessionManagementPolicyDataPatch</w:t>
            </w:r>
            <w:proofErr w:type="spellEnd"/>
            <w:r w:rsidRPr="00234A1F">
              <w:t xml:space="preserve"> feature to update Background Data Transfer data within the Session Management Policy Data.</w:t>
            </w:r>
          </w:p>
        </w:tc>
      </w:tr>
      <w:tr w:rsidR="003133A5" w:rsidRPr="005523F6" w14:paraId="52D98F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234A1F" w:rsidRDefault="003133A5" w:rsidP="00D14072">
            <w:pPr>
              <w:pStyle w:val="TAL"/>
              <w:rPr>
                <w:szCs w:val="18"/>
                <w:lang w:eastAsia="zh-CN"/>
              </w:rPr>
            </w:pPr>
            <w:r w:rsidRPr="00234A1F">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234A1F" w:rsidRDefault="003133A5" w:rsidP="00D14072">
            <w:pPr>
              <w:pStyle w:val="TAL"/>
              <w:rPr>
                <w:lang w:eastAsia="zh-CN"/>
              </w:rPr>
            </w:pPr>
            <w:proofErr w:type="spellStart"/>
            <w:r w:rsidRPr="00234A1F">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234A1F" w:rsidRDefault="003133A5" w:rsidP="00D14072">
            <w:pPr>
              <w:pStyle w:val="TAL"/>
            </w:pPr>
            <w:r w:rsidRPr="00234A1F">
              <w:rPr>
                <w:lang w:eastAsia="zh-CN"/>
              </w:rPr>
              <w:t xml:space="preserve">This feature indicates the support of a set of MAC addresses with a specific range for the traffic filter in the application data resource as specified in </w:t>
            </w:r>
            <w:r w:rsidRPr="00234A1F">
              <w:t>3GPP TS 29.519 [3]</w:t>
            </w:r>
            <w:r w:rsidRPr="00234A1F">
              <w:rPr>
                <w:lang w:eastAsia="zh-CN"/>
              </w:rPr>
              <w:t>.</w:t>
            </w:r>
          </w:p>
        </w:tc>
      </w:tr>
      <w:tr w:rsidR="003133A5" w:rsidRPr="005523F6" w14:paraId="48975CF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234A1F" w:rsidRDefault="003133A5" w:rsidP="00D14072">
            <w:pPr>
              <w:pStyle w:val="TAL"/>
              <w:rPr>
                <w:szCs w:val="18"/>
                <w:lang w:eastAsia="zh-CN"/>
              </w:rPr>
            </w:pPr>
            <w:r w:rsidRPr="00234A1F">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234A1F" w:rsidRDefault="003133A5" w:rsidP="00D14072">
            <w:pPr>
              <w:pStyle w:val="TAL"/>
            </w:pPr>
            <w:proofErr w:type="spellStart"/>
            <w:r w:rsidRPr="00234A1F">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234A1F" w:rsidRDefault="003133A5" w:rsidP="00D14072">
            <w:pPr>
              <w:pStyle w:val="TAL"/>
              <w:rPr>
                <w:lang w:eastAsia="zh-CN"/>
              </w:rPr>
            </w:pPr>
            <w:r w:rsidRPr="00234A1F">
              <w:rPr>
                <w:szCs w:val="18"/>
              </w:rPr>
              <w:t>This feature indicates the support of multiple temporal validity conditions in the Traffic Influence Data resource</w:t>
            </w:r>
            <w:r w:rsidRPr="00234A1F">
              <w:rPr>
                <w:lang w:eastAsia="zh-CN"/>
              </w:rPr>
              <w:t xml:space="preserve"> as specified in </w:t>
            </w:r>
            <w:r w:rsidRPr="00234A1F">
              <w:t>3GPP TS 29.519 [3]</w:t>
            </w:r>
            <w:r w:rsidRPr="00234A1F">
              <w:rPr>
                <w:szCs w:val="18"/>
              </w:rPr>
              <w:t>.</w:t>
            </w:r>
          </w:p>
        </w:tc>
      </w:tr>
      <w:tr w:rsidR="003133A5" w:rsidRPr="005523F6" w14:paraId="598DC40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234A1F" w:rsidRDefault="003133A5" w:rsidP="00D14072">
            <w:pPr>
              <w:pStyle w:val="TAL"/>
              <w:rPr>
                <w:szCs w:val="18"/>
                <w:lang w:eastAsia="zh-CN"/>
              </w:rPr>
            </w:pPr>
            <w:r w:rsidRPr="00234A1F">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234A1F" w:rsidRDefault="003133A5" w:rsidP="00D14072">
            <w:pPr>
              <w:pStyle w:val="TAL"/>
              <w:rPr>
                <w:szCs w:val="18"/>
              </w:rPr>
            </w:pPr>
            <w:proofErr w:type="spellStart"/>
            <w:r>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234A1F" w:rsidRDefault="003133A5" w:rsidP="00D14072">
            <w:pPr>
              <w:pStyle w:val="TAL"/>
              <w:rPr>
                <w:szCs w:val="18"/>
              </w:rPr>
            </w:pPr>
            <w:r w:rsidRPr="00234A1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234A1F">
              <w:t>clause </w:t>
            </w:r>
            <w:r w:rsidRPr="00234A1F">
              <w:rPr>
                <w:rFonts w:hint="eastAsia"/>
                <w:lang w:eastAsia="zh-CN"/>
              </w:rPr>
              <w:t>5</w:t>
            </w:r>
            <w:r w:rsidRPr="00234A1F">
              <w:t>.</w:t>
            </w:r>
            <w:r w:rsidRPr="00234A1F">
              <w:rPr>
                <w:rFonts w:hint="eastAsia"/>
                <w:lang w:eastAsia="zh-CN"/>
              </w:rPr>
              <w:t>2.7.2</w:t>
            </w:r>
            <w:r w:rsidRPr="00234A1F">
              <w:t xml:space="preserve"> of 3GPP TS 29.500 [</w:t>
            </w:r>
            <w:r w:rsidRPr="00234A1F">
              <w:rPr>
                <w:rFonts w:hint="eastAsia"/>
                <w:lang w:eastAsia="zh-CN"/>
              </w:rPr>
              <w:t>7</w:t>
            </w:r>
            <w:r w:rsidRPr="00234A1F">
              <w:t>]</w:t>
            </w:r>
            <w:r w:rsidRPr="00234A1F">
              <w:rPr>
                <w:rFonts w:hint="eastAsia"/>
                <w:lang w:eastAsia="zh-CN"/>
              </w:rPr>
              <w:t>.</w:t>
            </w:r>
          </w:p>
        </w:tc>
      </w:tr>
      <w:tr w:rsidR="003133A5" w:rsidRPr="005523F6" w14:paraId="45478CE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234A1F" w:rsidRDefault="003133A5" w:rsidP="00D14072">
            <w:pPr>
              <w:pStyle w:val="TAL"/>
              <w:rPr>
                <w:szCs w:val="18"/>
                <w:lang w:eastAsia="zh-CN"/>
              </w:rPr>
            </w:pPr>
            <w:r w:rsidRPr="00234A1F">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Default="003133A5" w:rsidP="00D14072">
            <w:pPr>
              <w:pStyle w:val="TAL"/>
              <w:rPr>
                <w:lang w:val="en-US" w:eastAsia="zh-CN"/>
              </w:rPr>
            </w:pPr>
            <w:r w:rsidRPr="00234A1F">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234A1F" w:rsidRDefault="003133A5" w:rsidP="00D14072">
            <w:pPr>
              <w:pStyle w:val="TAL"/>
              <w:rPr>
                <w:rFonts w:cs="Arial"/>
                <w:szCs w:val="18"/>
                <w:lang w:eastAsia="zh-CN"/>
              </w:rPr>
            </w:pPr>
            <w:r w:rsidRPr="00234A1F">
              <w:rPr>
                <w:szCs w:val="18"/>
              </w:rPr>
              <w:t xml:space="preserve">This feature indicates support of </w:t>
            </w:r>
            <w:r w:rsidRPr="00234A1F">
              <w:rPr>
                <w:lang w:eastAsia="zh-CN"/>
              </w:rPr>
              <w:t xml:space="preserve">Ultra Reliable Low Latency Communication (URLLC) requirements, i.e. AF application relocation and UE address(es) preservation in the </w:t>
            </w:r>
            <w:r w:rsidRPr="00234A1F">
              <w:rPr>
                <w:szCs w:val="18"/>
              </w:rPr>
              <w:t>Application Data resource</w:t>
            </w:r>
            <w:r w:rsidRPr="00234A1F">
              <w:rPr>
                <w:lang w:eastAsia="zh-CN"/>
              </w:rPr>
              <w:t xml:space="preserve"> as specified in </w:t>
            </w:r>
            <w:r w:rsidRPr="00234A1F">
              <w:t>3GPP TS 29.519 [3].</w:t>
            </w:r>
          </w:p>
        </w:tc>
      </w:tr>
      <w:tr w:rsidR="003133A5" w:rsidRPr="005523F6" w14:paraId="5A087B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234A1F" w:rsidRDefault="003133A5" w:rsidP="00D14072">
            <w:pPr>
              <w:pStyle w:val="TAL"/>
              <w:rPr>
                <w:szCs w:val="18"/>
                <w:lang w:eastAsia="zh-CN"/>
              </w:rPr>
            </w:pPr>
            <w:r w:rsidRPr="00234A1F">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234A1F" w:rsidRDefault="003133A5" w:rsidP="00D14072">
            <w:pPr>
              <w:pStyle w:val="TAL"/>
              <w:rPr>
                <w:szCs w:val="18"/>
              </w:rPr>
            </w:pPr>
            <w:proofErr w:type="spellStart"/>
            <w:r w:rsidRPr="00234A1F">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234A1F" w:rsidRDefault="003133A5" w:rsidP="00D14072">
            <w:pPr>
              <w:pStyle w:val="TAL"/>
              <w:rPr>
                <w:szCs w:val="18"/>
              </w:rPr>
            </w:pPr>
            <w:r w:rsidRPr="00234A1F">
              <w:rPr>
                <w:szCs w:val="18"/>
              </w:rPr>
              <w:t xml:space="preserve">This feature indicates the support of the HTTP PATCH method to update the session management policy data defined in a Policy Data resource as specified </w:t>
            </w:r>
            <w:r w:rsidRPr="00234A1F">
              <w:rPr>
                <w:lang w:eastAsia="zh-CN"/>
              </w:rPr>
              <w:t xml:space="preserve">in </w:t>
            </w:r>
            <w:r w:rsidRPr="00234A1F">
              <w:t>3GPP TS 29.519 [3]</w:t>
            </w:r>
            <w:r w:rsidRPr="00234A1F">
              <w:rPr>
                <w:szCs w:val="18"/>
              </w:rPr>
              <w:t>.</w:t>
            </w:r>
          </w:p>
        </w:tc>
      </w:tr>
      <w:tr w:rsidR="003133A5" w:rsidRPr="005523F6" w14:paraId="4B313E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234A1F" w:rsidRDefault="003133A5" w:rsidP="00D14072">
            <w:pPr>
              <w:pStyle w:val="TAL"/>
              <w:rPr>
                <w:szCs w:val="18"/>
                <w:lang w:eastAsia="zh-CN"/>
              </w:rPr>
            </w:pPr>
            <w:r w:rsidRPr="00234A1F">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234A1F" w:rsidRDefault="003133A5" w:rsidP="00D14072">
            <w:pPr>
              <w:pStyle w:val="TAL"/>
              <w:rPr>
                <w:lang w:eastAsia="zh-CN"/>
              </w:rPr>
            </w:pPr>
            <w:proofErr w:type="spellStart"/>
            <w:r w:rsidRPr="00234A1F">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234A1F" w:rsidRDefault="003133A5" w:rsidP="00D14072">
            <w:pPr>
              <w:pStyle w:val="TAL"/>
              <w:rPr>
                <w:szCs w:val="18"/>
              </w:rPr>
            </w:pPr>
            <w:r w:rsidRPr="00234A1F">
              <w:rPr>
                <w:szCs w:val="18"/>
              </w:rPr>
              <w:t xml:space="preserve">This feature indicates the support of subscription to notification of resource data changes conditioned to the change occurs in a fragment of the resource. It applies for Policy Data resources as specified in </w:t>
            </w:r>
            <w:r w:rsidRPr="00234A1F">
              <w:t>3GPP TS 29.519 [3].</w:t>
            </w:r>
          </w:p>
        </w:tc>
      </w:tr>
      <w:tr w:rsidR="003133A5" w:rsidRPr="005523F6" w14:paraId="05D90D5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234A1F" w:rsidRDefault="003133A5" w:rsidP="00D14072">
            <w:pPr>
              <w:pStyle w:val="TAL"/>
              <w:rPr>
                <w:szCs w:val="18"/>
                <w:lang w:eastAsia="zh-CN"/>
              </w:rPr>
            </w:pPr>
            <w:r w:rsidRPr="00234A1F">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234A1F" w:rsidRDefault="003133A5" w:rsidP="00D14072">
            <w:pPr>
              <w:pStyle w:val="TAL"/>
              <w:rPr>
                <w:szCs w:val="18"/>
              </w:rPr>
            </w:pPr>
            <w:proofErr w:type="spellStart"/>
            <w:r w:rsidRPr="00234A1F">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234A1F" w:rsidRDefault="003133A5" w:rsidP="00D14072">
            <w:pPr>
              <w:pStyle w:val="TAL"/>
              <w:rPr>
                <w:szCs w:val="18"/>
              </w:rPr>
            </w:pPr>
            <w:r w:rsidRPr="00234A1F">
              <w:rPr>
                <w:szCs w:val="18"/>
              </w:rPr>
              <w:t xml:space="preserve">This feature indicates the support of enhancement of data change Notifications in the </w:t>
            </w:r>
            <w:r w:rsidRPr="00234A1F">
              <w:t>Influence Data resource 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45EE399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234A1F" w:rsidRDefault="003133A5" w:rsidP="00D14072">
            <w:pPr>
              <w:pStyle w:val="TAL"/>
              <w:rPr>
                <w:szCs w:val="18"/>
                <w:lang w:eastAsia="zh-CN"/>
              </w:rPr>
            </w:pPr>
            <w:r w:rsidRPr="00234A1F">
              <w:rPr>
                <w:rFonts w:hint="eastAsia"/>
                <w:szCs w:val="18"/>
                <w:lang w:eastAsia="zh-CN"/>
              </w:rPr>
              <w:t>1</w:t>
            </w:r>
            <w:r w:rsidRPr="00234A1F">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234A1F" w:rsidRDefault="003133A5" w:rsidP="00D14072">
            <w:pPr>
              <w:pStyle w:val="TAL"/>
            </w:pPr>
            <w:r w:rsidRPr="00234A1F">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234A1F" w:rsidRDefault="003133A5" w:rsidP="00D14072">
            <w:pPr>
              <w:pStyle w:val="TAL"/>
              <w:rPr>
                <w:szCs w:val="18"/>
              </w:rPr>
            </w:pPr>
            <w:r w:rsidRPr="00234A1F">
              <w:rPr>
                <w:rFonts w:hint="eastAsia"/>
                <w:szCs w:val="18"/>
                <w:lang w:eastAsia="zh-CN"/>
              </w:rPr>
              <w:t>T</w:t>
            </w:r>
            <w:r w:rsidRPr="00234A1F">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234A1F">
              <w:t>3GPP TS 29.505 [2]</w:t>
            </w:r>
            <w:r w:rsidRPr="00234A1F">
              <w:rPr>
                <w:szCs w:val="18"/>
              </w:rPr>
              <w:t>.</w:t>
            </w:r>
          </w:p>
        </w:tc>
      </w:tr>
      <w:tr w:rsidR="003133A5" w:rsidRPr="005523F6" w14:paraId="7FA9A42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234A1F" w:rsidRDefault="003133A5" w:rsidP="00D14072">
            <w:pPr>
              <w:pStyle w:val="TAL"/>
              <w:rPr>
                <w:szCs w:val="18"/>
                <w:lang w:eastAsia="zh-CN"/>
              </w:rPr>
            </w:pPr>
            <w:r w:rsidRPr="00234A1F">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234A1F" w:rsidRDefault="003133A5" w:rsidP="00D14072">
            <w:pPr>
              <w:pStyle w:val="TAL"/>
            </w:pPr>
            <w:proofErr w:type="spellStart"/>
            <w:r w:rsidRPr="00234A1F">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234A1F" w:rsidRDefault="003133A5" w:rsidP="00D14072">
            <w:pPr>
              <w:pStyle w:val="TAL"/>
              <w:rPr>
                <w:szCs w:val="18"/>
              </w:rPr>
            </w:pPr>
            <w:r w:rsidRPr="00234A1F">
              <w:rPr>
                <w:szCs w:val="18"/>
              </w:rPr>
              <w:t xml:space="preserve">This feature indicates the support of the notification of data changes in the </w:t>
            </w:r>
            <w:proofErr w:type="spellStart"/>
            <w:r w:rsidRPr="00234A1F">
              <w:rPr>
                <w:szCs w:val="18"/>
              </w:rPr>
              <w:t>OperatorSpecificData</w:t>
            </w:r>
            <w:proofErr w:type="spellEnd"/>
            <w:r w:rsidRPr="00234A1F">
              <w:rPr>
                <w:szCs w:val="18"/>
              </w:rPr>
              <w:t xml:space="preserve"> resource by including the complete map of Operator Specific Data Containers.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6CB0363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234A1F" w:rsidRDefault="003133A5" w:rsidP="00D14072">
            <w:pPr>
              <w:pStyle w:val="TAL"/>
              <w:rPr>
                <w:szCs w:val="18"/>
                <w:lang w:eastAsia="zh-CN"/>
              </w:rPr>
            </w:pPr>
            <w:r w:rsidRPr="00234A1F">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234A1F" w:rsidRDefault="003133A5" w:rsidP="00D14072">
            <w:pPr>
              <w:pStyle w:val="TAL"/>
              <w:rPr>
                <w:lang w:eastAsia="zh-CN"/>
              </w:rPr>
            </w:pPr>
            <w:proofErr w:type="spellStart"/>
            <w:r w:rsidRPr="00234A1F">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234A1F" w:rsidRDefault="003133A5" w:rsidP="00D14072">
            <w:pPr>
              <w:pStyle w:val="TAL"/>
              <w:rPr>
                <w:szCs w:val="18"/>
              </w:rPr>
            </w:pPr>
            <w:r w:rsidRPr="00234A1F">
              <w:rPr>
                <w:szCs w:val="18"/>
              </w:rPr>
              <w:t xml:space="preserve">This feature indicates the support of a resource in the policy data which represents Session Management Policy Data per PLMN. It applies for Policy Data resources as specified in </w:t>
            </w:r>
            <w:r w:rsidRPr="00234A1F">
              <w:t>3GPP TS 29.519 [3].</w:t>
            </w:r>
          </w:p>
        </w:tc>
      </w:tr>
      <w:tr w:rsidR="003133A5" w:rsidRPr="005523F6" w14:paraId="12A1626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234A1F" w:rsidRDefault="003133A5" w:rsidP="00D14072">
            <w:pPr>
              <w:pStyle w:val="TAL"/>
              <w:rPr>
                <w:szCs w:val="18"/>
                <w:lang w:eastAsia="zh-CN"/>
              </w:rPr>
            </w:pPr>
            <w:r w:rsidRPr="00234A1F">
              <w:rPr>
                <w:rFonts w:hint="eastAsia"/>
                <w:szCs w:val="18"/>
                <w:lang w:eastAsia="zh-CN"/>
              </w:rPr>
              <w:t>1</w:t>
            </w:r>
            <w:r w:rsidRPr="00234A1F">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234A1F" w:rsidRDefault="003133A5" w:rsidP="00D14072">
            <w:pPr>
              <w:pStyle w:val="TAL"/>
              <w:rPr>
                <w:lang w:eastAsia="zh-CN"/>
              </w:rPr>
            </w:pPr>
            <w:proofErr w:type="spellStart"/>
            <w:r w:rsidRPr="00234A1F">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234A1F" w:rsidRDefault="003133A5" w:rsidP="00D14072">
            <w:pPr>
              <w:pStyle w:val="TAL"/>
              <w:rPr>
                <w:szCs w:val="18"/>
              </w:rPr>
            </w:pPr>
            <w:r w:rsidRPr="00234A1F">
              <w:rPr>
                <w:szCs w:val="18"/>
              </w:rPr>
              <w:t xml:space="preserve">This feature indicates the support of the creation and the removal of the </w:t>
            </w:r>
            <w:proofErr w:type="spellStart"/>
            <w:r w:rsidRPr="00234A1F">
              <w:rPr>
                <w:szCs w:val="18"/>
              </w:rPr>
              <w:t>OperatorSpecificData</w:t>
            </w:r>
            <w:proofErr w:type="spellEnd"/>
            <w:r w:rsidRPr="00234A1F">
              <w:rPr>
                <w:szCs w:val="18"/>
              </w:rPr>
              <w:t xml:space="preserve"> resource by a Policy Data NF service consumer.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52E7B00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234A1F" w:rsidRDefault="003133A5" w:rsidP="00D14072">
            <w:pPr>
              <w:pStyle w:val="TAL"/>
              <w:rPr>
                <w:szCs w:val="18"/>
                <w:lang w:eastAsia="zh-CN"/>
              </w:rPr>
            </w:pPr>
            <w:r w:rsidRPr="00234A1F">
              <w:rPr>
                <w:rFonts w:hint="eastAsia"/>
                <w:szCs w:val="18"/>
                <w:lang w:eastAsia="zh-CN"/>
              </w:rPr>
              <w:t>1</w:t>
            </w:r>
            <w:r w:rsidRPr="00234A1F">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77777777" w:rsidR="003133A5" w:rsidRPr="00234A1F" w:rsidRDefault="003133A5" w:rsidP="00D14072">
            <w:pPr>
              <w:pStyle w:val="TAL"/>
              <w:rPr>
                <w:lang w:eastAsia="zh-CN"/>
              </w:rPr>
            </w:pPr>
            <w:proofErr w:type="spellStart"/>
            <w:r w:rsidRPr="00234A1F">
              <w:rPr>
                <w:lang w:eastAsia="zh-CN"/>
              </w:rPr>
              <w:t>EnEDGE</w:t>
            </w:r>
            <w:proofErr w:type="spellEnd"/>
          </w:p>
        </w:tc>
        <w:tc>
          <w:tcPr>
            <w:tcW w:w="5427" w:type="dxa"/>
            <w:tcBorders>
              <w:top w:val="single" w:sz="4" w:space="0" w:color="auto"/>
              <w:left w:val="single" w:sz="4" w:space="0" w:color="auto"/>
              <w:bottom w:val="single" w:sz="4" w:space="0" w:color="auto"/>
              <w:right w:val="single" w:sz="4" w:space="0" w:color="auto"/>
            </w:tcBorders>
          </w:tcPr>
          <w:p w14:paraId="46840CB1" w14:textId="77777777" w:rsidR="003133A5" w:rsidRPr="00234A1F" w:rsidRDefault="003133A5" w:rsidP="00D14072">
            <w:pPr>
              <w:pStyle w:val="TAL"/>
              <w:rPr>
                <w:szCs w:val="18"/>
              </w:rPr>
            </w:pPr>
            <w:r w:rsidRPr="00234A1F">
              <w:t xml:space="preserve">This feature indicates the support for Enhancement of Edge Computing. It applies for Influence Data resource as </w:t>
            </w:r>
            <w:r w:rsidRPr="00234A1F">
              <w:rPr>
                <w:szCs w:val="18"/>
              </w:rPr>
              <w:t xml:space="preserve">specified in </w:t>
            </w:r>
            <w:r w:rsidRPr="00234A1F">
              <w:t>3GPP TS 29.519 [3].</w:t>
            </w:r>
          </w:p>
        </w:tc>
      </w:tr>
      <w:tr w:rsidR="003133A5" w:rsidRPr="005523F6" w14:paraId="50EF1A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234A1F" w:rsidRDefault="003133A5" w:rsidP="00D14072">
            <w:pPr>
              <w:pStyle w:val="TAL"/>
              <w:rPr>
                <w:szCs w:val="18"/>
                <w:lang w:eastAsia="zh-CN"/>
              </w:rPr>
            </w:pPr>
            <w:r w:rsidRPr="00234A1F">
              <w:rPr>
                <w:rFonts w:hint="eastAsia"/>
                <w:szCs w:val="18"/>
                <w:lang w:eastAsia="zh-CN"/>
              </w:rPr>
              <w:t>1</w:t>
            </w:r>
            <w:r w:rsidRPr="00234A1F">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234A1F" w:rsidRDefault="003133A5" w:rsidP="00D14072">
            <w:pPr>
              <w:pStyle w:val="TAL"/>
              <w:rPr>
                <w:lang w:eastAsia="zh-CN"/>
              </w:rPr>
            </w:pPr>
            <w:proofErr w:type="spellStart"/>
            <w:r w:rsidRPr="00234A1F">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234A1F" w:rsidRDefault="003133A5" w:rsidP="00D14072">
            <w:pPr>
              <w:pStyle w:val="TAL"/>
            </w:pPr>
            <w:r w:rsidRPr="00234A1F">
              <w:rPr>
                <w:szCs w:val="18"/>
              </w:rPr>
              <w:t xml:space="preserve">This feature indicates the support of CHF redundancy and failover mechanisms based on CHF instance availability within a CHF Set, (i.e. secondary CHF address may be omitted).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7243EB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234A1F" w:rsidRDefault="003133A5" w:rsidP="00D14072">
            <w:pPr>
              <w:pStyle w:val="TAL"/>
              <w:rPr>
                <w:szCs w:val="18"/>
                <w:lang w:eastAsia="zh-CN"/>
              </w:rPr>
            </w:pPr>
            <w:r w:rsidRPr="00234A1F">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234A1F" w:rsidRDefault="003133A5" w:rsidP="00D14072">
            <w:pPr>
              <w:pStyle w:val="TAL"/>
              <w:rPr>
                <w:lang w:eastAsia="zh-CN"/>
              </w:rPr>
            </w:pPr>
            <w:proofErr w:type="spellStart"/>
            <w:r w:rsidRPr="00234A1F">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164AE5" w14:textId="77777777" w:rsidR="003133A5" w:rsidRPr="00234A1F" w:rsidRDefault="003133A5" w:rsidP="00D14072">
            <w:pPr>
              <w:pStyle w:val="TAL"/>
              <w:rPr>
                <w:szCs w:val="18"/>
              </w:rPr>
            </w:pPr>
            <w:r w:rsidRPr="00234A1F">
              <w:rPr>
                <w:szCs w:val="18"/>
              </w:rPr>
              <w:t xml:space="preserve">This feature indicates the support in the subscription to notification of data changes of the indication of the properties whose changes do not trigger a notification.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7EE07D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234A1F" w:rsidRDefault="003133A5" w:rsidP="00D14072">
            <w:pPr>
              <w:pStyle w:val="TAL"/>
              <w:rPr>
                <w:szCs w:val="18"/>
                <w:lang w:eastAsia="zh-CN"/>
              </w:rPr>
            </w:pPr>
            <w:r w:rsidRPr="00234A1F">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234A1F" w:rsidRDefault="003133A5" w:rsidP="00D14072">
            <w:pPr>
              <w:pStyle w:val="TAL"/>
              <w:rPr>
                <w:rFonts w:cs="Arial"/>
                <w:szCs w:val="18"/>
              </w:rPr>
            </w:pPr>
            <w:proofErr w:type="spellStart"/>
            <w:r w:rsidRPr="00234A1F">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234A1F" w:rsidRDefault="003133A5" w:rsidP="00D14072">
            <w:pPr>
              <w:pStyle w:val="TAL"/>
              <w:rPr>
                <w:szCs w:val="18"/>
              </w:rPr>
            </w:pPr>
            <w:r w:rsidRPr="00234A1F">
              <w:t xml:space="preserve">This feature indicates the support of UE 5G </w:t>
            </w:r>
            <w:proofErr w:type="spellStart"/>
            <w:r w:rsidRPr="00234A1F">
              <w:t>ProSe</w:t>
            </w:r>
            <w:proofErr w:type="spellEnd"/>
            <w:r w:rsidRPr="00234A1F">
              <w:t xml:space="preserve"> policies and subscription information. </w:t>
            </w:r>
            <w:r w:rsidRPr="00234A1F">
              <w:rPr>
                <w:szCs w:val="18"/>
              </w:rPr>
              <w:t xml:space="preserve">It applies for Policy Data resources as </w:t>
            </w:r>
            <w:r w:rsidRPr="00234A1F">
              <w:rPr>
                <w:szCs w:val="18"/>
              </w:rPr>
              <w:lastRenderedPageBreak/>
              <w:t xml:space="preserve">specified in </w:t>
            </w:r>
            <w:r w:rsidRPr="00234A1F">
              <w:t>3GPP TS 29.519 [3].</w:t>
            </w:r>
          </w:p>
        </w:tc>
      </w:tr>
      <w:tr w:rsidR="003133A5" w:rsidRPr="005523F6" w14:paraId="41C6213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234A1F" w:rsidRDefault="003133A5" w:rsidP="00D14072">
            <w:pPr>
              <w:pStyle w:val="TAL"/>
              <w:rPr>
                <w:szCs w:val="18"/>
                <w:lang w:eastAsia="zh-CN"/>
              </w:rPr>
            </w:pPr>
            <w:r w:rsidRPr="00234A1F">
              <w:rPr>
                <w:rFonts w:hint="eastAsia"/>
                <w:szCs w:val="18"/>
                <w:lang w:eastAsia="zh-CN"/>
              </w:rPr>
              <w:lastRenderedPageBreak/>
              <w:t>2</w:t>
            </w:r>
            <w:r w:rsidRPr="00234A1F">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234A1F" w:rsidRDefault="003133A5" w:rsidP="00D14072">
            <w:pPr>
              <w:pStyle w:val="TAL"/>
              <w:rPr>
                <w:lang w:eastAsia="zh-CN"/>
              </w:rPr>
            </w:pPr>
            <w:r w:rsidRPr="00234A1F">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234A1F" w:rsidRDefault="003133A5" w:rsidP="00D14072">
            <w:pPr>
              <w:pStyle w:val="TAL"/>
            </w:pPr>
            <w:r w:rsidRPr="00234A1F">
              <w:t>This feature indicates the support of NSAC</w:t>
            </w:r>
            <w:r w:rsidRPr="00234A1F">
              <w:rPr>
                <w:lang w:eastAsia="zh-CN"/>
              </w:rPr>
              <w:t xml:space="preserve"> (Network Slice Admission Control)</w:t>
            </w:r>
            <w:r w:rsidRPr="00234A1F">
              <w:t xml:space="preserve"> related policy subscription information. It applies to Policy Data resources as specified in 3GPP TS 29.519 [3].</w:t>
            </w:r>
          </w:p>
        </w:tc>
      </w:tr>
      <w:tr w:rsidR="003133A5" w:rsidRPr="00EB3E21" w14:paraId="2A6FAC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234A1F" w:rsidRDefault="003133A5" w:rsidP="00D14072">
            <w:pPr>
              <w:pStyle w:val="TAL"/>
              <w:rPr>
                <w:szCs w:val="18"/>
                <w:lang w:eastAsia="zh-CN"/>
              </w:rPr>
            </w:pPr>
            <w:r w:rsidRPr="00234A1F">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234A1F" w:rsidRDefault="003133A5" w:rsidP="00D14072">
            <w:pPr>
              <w:pStyle w:val="TAL"/>
              <w:rPr>
                <w:lang w:eastAsia="zh-CN"/>
              </w:rPr>
            </w:pPr>
            <w:proofErr w:type="spellStart"/>
            <w:r w:rsidRPr="00234A1F">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234A1F" w:rsidRDefault="003133A5" w:rsidP="00D14072">
            <w:pPr>
              <w:pStyle w:val="TAL"/>
            </w:pPr>
            <w:r w:rsidRPr="00234A1F">
              <w:rPr>
                <w:rFonts w:hint="eastAsia"/>
              </w:rPr>
              <w:t>T</w:t>
            </w:r>
            <w:r w:rsidRPr="00234A1F">
              <w:t>his feature indicates the support of the UE Subscription Data Sets Retrieve as specified in clause 5.2.47 of 3GPP TS 29.505 [2].</w:t>
            </w:r>
          </w:p>
        </w:tc>
      </w:tr>
      <w:tr w:rsidR="003133A5" w:rsidRPr="00440165" w14:paraId="77ACF79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234A1F" w:rsidRDefault="003133A5" w:rsidP="00D14072">
            <w:pPr>
              <w:pStyle w:val="TAL"/>
              <w:rPr>
                <w:szCs w:val="18"/>
                <w:lang w:eastAsia="zh-CN"/>
              </w:rPr>
            </w:pPr>
            <w:r w:rsidRPr="00234A1F">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234A1F" w:rsidRDefault="003133A5" w:rsidP="00D14072">
            <w:pPr>
              <w:pStyle w:val="TAL"/>
              <w:rPr>
                <w:lang w:eastAsia="zh-CN"/>
              </w:rPr>
            </w:pPr>
            <w:proofErr w:type="spellStart"/>
            <w:r w:rsidRPr="00234A1F">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234A1F" w:rsidRDefault="003133A5" w:rsidP="00D14072">
            <w:pPr>
              <w:pStyle w:val="TAL"/>
            </w:pPr>
            <w:r w:rsidRPr="00234A1F">
              <w:t xml:space="preserve">This feature indicates the support of shared Session Management Subscription Data. If the NF consumer (UDM) does not support this feature, the UDR shall not take the alternative to include </w:t>
            </w:r>
            <w:proofErr w:type="spellStart"/>
            <w:r w:rsidRPr="00234A1F">
              <w:t>extendedSmSubsData</w:t>
            </w:r>
            <w:proofErr w:type="spellEnd"/>
            <w:r w:rsidRPr="00234A1F">
              <w:t xml:space="preserve"> in </w:t>
            </w:r>
            <w:proofErr w:type="spellStart"/>
            <w:r w:rsidRPr="00234A1F">
              <w:t>SmSubsData</w:t>
            </w:r>
            <w:proofErr w:type="spellEnd"/>
            <w:r w:rsidRPr="00234A1F">
              <w:t>.</w:t>
            </w:r>
            <w:r w:rsidRPr="00234A1F">
              <w:br/>
              <w:t>It applies to Subscription Data resources as specified in 3GPP TS 29.505 [2]</w:t>
            </w:r>
          </w:p>
        </w:tc>
      </w:tr>
      <w:tr w:rsidR="003133A5" w:rsidRPr="00440165" w14:paraId="4D78FA4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234A1F" w:rsidRDefault="003133A5" w:rsidP="00D14072">
            <w:pPr>
              <w:pStyle w:val="TAL"/>
              <w:rPr>
                <w:szCs w:val="18"/>
                <w:lang w:eastAsia="zh-CN"/>
              </w:rPr>
            </w:pPr>
            <w:r>
              <w:rPr>
                <w:rFonts w:hint="eastAsia"/>
                <w:szCs w:val="18"/>
                <w:lang w:eastAsia="zh-CN"/>
              </w:rPr>
              <w:t>2</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234A1F" w:rsidRDefault="003133A5" w:rsidP="00D14072">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234A1F" w:rsidRDefault="003133A5" w:rsidP="00D14072">
            <w:pPr>
              <w:pStyle w:val="TAL"/>
            </w:pPr>
            <w:r>
              <w:t>This feature indicates the support of functionality to allow PCF notifications about the outcome of the UE Policy delivery related to the invocation of AF provisioned service parameters as specified in 3GPP TS 29.519 [3].</w:t>
            </w:r>
          </w:p>
        </w:tc>
      </w:tr>
    </w:tbl>
    <w:p w14:paraId="3525A2A0" w14:textId="77777777" w:rsidR="003133A5" w:rsidRPr="00AB208A" w:rsidRDefault="003133A5" w:rsidP="003133A5">
      <w:pPr>
        <w:rPr>
          <w:lang w:eastAsia="zh-CN"/>
        </w:rPr>
      </w:pPr>
    </w:p>
    <w:p w14:paraId="7FDC9622" w14:textId="77777777" w:rsidR="003133A5" w:rsidRPr="001F16C3" w:rsidRDefault="003133A5" w:rsidP="00F3074B">
      <w:pPr>
        <w:pStyle w:val="Heading2"/>
      </w:pPr>
      <w:bookmarkStart w:id="713" w:name="_Toc27587167"/>
      <w:bookmarkStart w:id="714" w:name="_Toc36459230"/>
      <w:bookmarkStart w:id="715" w:name="_Toc45028477"/>
      <w:bookmarkStart w:id="716" w:name="_Toc51870156"/>
      <w:bookmarkStart w:id="717" w:name="_Toc51870278"/>
      <w:bookmarkStart w:id="718" w:name="_Toc90582033"/>
      <w:bookmarkStart w:id="719" w:name="_Toc90582415"/>
      <w:r w:rsidRPr="001F16C3">
        <w:t>6.</w:t>
      </w:r>
      <w:r>
        <w:t>2</w:t>
      </w:r>
      <w:r w:rsidRPr="001F16C3">
        <w:tab/>
      </w:r>
      <w:proofErr w:type="spellStart"/>
      <w:r w:rsidRPr="001F16C3">
        <w:t>Nud</w:t>
      </w:r>
      <w:r w:rsidRPr="001F16C3">
        <w:rPr>
          <w:lang w:eastAsia="zh-CN"/>
        </w:rPr>
        <w:t>r</w:t>
      </w:r>
      <w:r w:rsidRPr="001F16C3">
        <w:t>_</w:t>
      </w:r>
      <w:r>
        <w:t>GroupIDmap</w:t>
      </w:r>
      <w:proofErr w:type="spellEnd"/>
      <w:r w:rsidRPr="001F16C3">
        <w:t xml:space="preserve"> Service API</w:t>
      </w:r>
      <w:bookmarkEnd w:id="713"/>
      <w:bookmarkEnd w:id="714"/>
      <w:bookmarkEnd w:id="715"/>
      <w:bookmarkEnd w:id="716"/>
      <w:bookmarkEnd w:id="717"/>
      <w:bookmarkEnd w:id="718"/>
      <w:bookmarkEnd w:id="719"/>
    </w:p>
    <w:p w14:paraId="4C789787" w14:textId="77777777" w:rsidR="003133A5" w:rsidRPr="001F16C3" w:rsidRDefault="003133A5" w:rsidP="00F3074B">
      <w:pPr>
        <w:pStyle w:val="Heading3"/>
        <w:rPr>
          <w:lang w:eastAsia="zh-CN"/>
        </w:rPr>
      </w:pPr>
      <w:bookmarkStart w:id="720" w:name="_Toc27587168"/>
      <w:bookmarkStart w:id="721" w:name="_Toc36459231"/>
      <w:bookmarkStart w:id="722" w:name="_Toc45028478"/>
      <w:bookmarkStart w:id="723" w:name="_Toc51870157"/>
      <w:bookmarkStart w:id="724" w:name="_Toc51870279"/>
      <w:bookmarkStart w:id="725" w:name="_Toc90582034"/>
      <w:bookmarkStart w:id="726" w:name="_Toc90582416"/>
      <w:r w:rsidRPr="001F16C3">
        <w:t>6.</w:t>
      </w:r>
      <w:r>
        <w:t>2</w:t>
      </w:r>
      <w:r w:rsidRPr="001F16C3">
        <w:t>.1</w:t>
      </w:r>
      <w:r w:rsidRPr="001F16C3">
        <w:tab/>
        <w:t>API URI</w:t>
      </w:r>
      <w:bookmarkEnd w:id="720"/>
      <w:bookmarkEnd w:id="721"/>
      <w:bookmarkEnd w:id="722"/>
      <w:bookmarkEnd w:id="723"/>
      <w:bookmarkEnd w:id="724"/>
      <w:bookmarkEnd w:id="725"/>
      <w:bookmarkEnd w:id="726"/>
    </w:p>
    <w:p w14:paraId="4959F594" w14:textId="77777777" w:rsidR="003133A5" w:rsidRPr="001F16C3" w:rsidRDefault="003133A5" w:rsidP="003133A5">
      <w:r>
        <w:t>URIs of this API shall have the following root:</w:t>
      </w:r>
    </w:p>
    <w:p w14:paraId="1B2EF8F2" w14:textId="77777777" w:rsidR="003133A5" w:rsidRDefault="003133A5" w:rsidP="003133A5">
      <w:pPr>
        <w:rPr>
          <w:lang w:eastAsia="zh-CN"/>
        </w:rPr>
      </w:pPr>
      <w:r>
        <w:t>{</w:t>
      </w:r>
      <w:proofErr w:type="spellStart"/>
      <w:r>
        <w:t>apiRoot</w:t>
      </w:r>
      <w:proofErr w:type="spellEnd"/>
      <w:r>
        <w:t>}/</w:t>
      </w:r>
      <w:r>
        <w:rPr>
          <w:rFonts w:hint="eastAsia"/>
          <w:lang w:eastAsia="zh-CN"/>
        </w:rPr>
        <w:t>&lt;</w:t>
      </w:r>
      <w:proofErr w:type="spellStart"/>
      <w:r>
        <w:t>apiName</w:t>
      </w:r>
      <w:proofErr w:type="spellEnd"/>
      <w:r>
        <w:rPr>
          <w:rFonts w:hint="eastAsia"/>
          <w:lang w:eastAsia="zh-CN"/>
        </w:rPr>
        <w:t>&gt;</w:t>
      </w:r>
      <w:r>
        <w:t>/</w:t>
      </w:r>
      <w:r>
        <w:rPr>
          <w:rFonts w:hint="eastAsia"/>
          <w:lang w:eastAsia="zh-CN"/>
        </w:rPr>
        <w:t>&lt;</w:t>
      </w:r>
      <w:proofErr w:type="spellStart"/>
      <w:r>
        <w:t>apiVersion</w:t>
      </w:r>
      <w:proofErr w:type="spellEnd"/>
      <w:r>
        <w:rPr>
          <w:rFonts w:hint="eastAsia"/>
          <w:lang w:eastAsia="zh-CN"/>
        </w:rPr>
        <w:t>&gt;</w:t>
      </w:r>
    </w:p>
    <w:p w14:paraId="74112F02" w14:textId="77777777" w:rsidR="003133A5" w:rsidRDefault="003133A5" w:rsidP="003133A5">
      <w:pPr>
        <w:rPr>
          <w:lang w:eastAsia="zh-CN"/>
        </w:rPr>
      </w:pPr>
      <w:r>
        <w:t>where "</w:t>
      </w:r>
      <w:proofErr w:type="spellStart"/>
      <w:r>
        <w:t>apiRoot</w:t>
      </w:r>
      <w:proofErr w:type="spellEnd"/>
      <w:r>
        <w:t>" is defined in clause 4.4.1 of 3GPP TS 29.501 [8], the "</w:t>
      </w:r>
      <w:proofErr w:type="spellStart"/>
      <w:r>
        <w:t>apiName</w:t>
      </w:r>
      <w:proofErr w:type="spellEnd"/>
      <w:r>
        <w:t>" shall be set to "</w:t>
      </w:r>
      <w:proofErr w:type="spellStart"/>
      <w:r>
        <w:t>nud</w:t>
      </w:r>
      <w:r>
        <w:rPr>
          <w:lang w:eastAsia="zh-CN"/>
        </w:rPr>
        <w:t>r</w:t>
      </w:r>
      <w:proofErr w:type="spellEnd"/>
      <w:r>
        <w:t>-group-id-map" and the "</w:t>
      </w:r>
      <w:proofErr w:type="spellStart"/>
      <w:r>
        <w:t>apiVersion</w:t>
      </w:r>
      <w:proofErr w:type="spellEnd"/>
      <w:r>
        <w:t>" shall be set to "v1" for the current version of this specification.</w:t>
      </w:r>
    </w:p>
    <w:p w14:paraId="52454A6C" w14:textId="77777777" w:rsidR="003133A5" w:rsidRPr="001F16C3" w:rsidRDefault="003133A5" w:rsidP="00F3074B">
      <w:pPr>
        <w:pStyle w:val="Heading3"/>
      </w:pPr>
      <w:bookmarkStart w:id="727" w:name="_Toc27587169"/>
      <w:bookmarkStart w:id="728" w:name="_Toc36459232"/>
      <w:bookmarkStart w:id="729" w:name="_Toc45028479"/>
      <w:bookmarkStart w:id="730" w:name="_Toc51870158"/>
      <w:bookmarkStart w:id="731" w:name="_Toc51870280"/>
      <w:bookmarkStart w:id="732" w:name="_Toc90582035"/>
      <w:bookmarkStart w:id="733" w:name="_Toc90582417"/>
      <w:r w:rsidRPr="001F16C3">
        <w:t>6.</w:t>
      </w:r>
      <w:r>
        <w:t>2</w:t>
      </w:r>
      <w:r w:rsidRPr="001F16C3">
        <w:t>.2</w:t>
      </w:r>
      <w:r w:rsidRPr="001F16C3">
        <w:tab/>
        <w:t>Usage of HTTP</w:t>
      </w:r>
      <w:bookmarkEnd w:id="727"/>
      <w:bookmarkEnd w:id="728"/>
      <w:bookmarkEnd w:id="729"/>
      <w:bookmarkEnd w:id="730"/>
      <w:bookmarkEnd w:id="731"/>
      <w:bookmarkEnd w:id="732"/>
      <w:bookmarkEnd w:id="733"/>
    </w:p>
    <w:p w14:paraId="47450440" w14:textId="77777777" w:rsidR="003133A5" w:rsidRPr="001F16C3" w:rsidRDefault="003133A5" w:rsidP="00F3074B">
      <w:pPr>
        <w:pStyle w:val="Heading4"/>
      </w:pPr>
      <w:bookmarkStart w:id="734" w:name="_Toc27587170"/>
      <w:bookmarkStart w:id="735" w:name="_Toc36459233"/>
      <w:bookmarkStart w:id="736" w:name="_Toc45028480"/>
      <w:bookmarkStart w:id="737" w:name="_Toc51870159"/>
      <w:bookmarkStart w:id="738" w:name="_Toc51870281"/>
      <w:bookmarkStart w:id="739" w:name="_Toc90582036"/>
      <w:bookmarkStart w:id="740" w:name="_Toc90582418"/>
      <w:r w:rsidRPr="001F16C3">
        <w:t>6.</w:t>
      </w:r>
      <w:r>
        <w:t>2</w:t>
      </w:r>
      <w:r w:rsidRPr="001F16C3">
        <w:t>.2.1</w:t>
      </w:r>
      <w:r w:rsidRPr="001F16C3">
        <w:tab/>
        <w:t>General</w:t>
      </w:r>
      <w:bookmarkEnd w:id="734"/>
      <w:bookmarkEnd w:id="735"/>
      <w:bookmarkEnd w:id="736"/>
      <w:bookmarkEnd w:id="737"/>
      <w:bookmarkEnd w:id="738"/>
      <w:bookmarkEnd w:id="739"/>
      <w:bookmarkEnd w:id="740"/>
    </w:p>
    <w:p w14:paraId="3DC0DE1F" w14:textId="77777777" w:rsidR="003133A5" w:rsidRPr="00D67AB2" w:rsidRDefault="003133A5" w:rsidP="003133A5">
      <w:r w:rsidRPr="00D67AB2">
        <w:t>HTTP/2, as defined in IETF RFC 7540 [13], shall be used as specified in clause 5 of 3GPP TS 29.500 [</w:t>
      </w:r>
      <w:r>
        <w:t>7</w:t>
      </w:r>
      <w:r w:rsidRPr="00D67AB2">
        <w:t>].</w:t>
      </w:r>
    </w:p>
    <w:p w14:paraId="2B16210E"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0AFEEF1B" w14:textId="77777777" w:rsidR="003133A5" w:rsidRPr="00D67AB2" w:rsidRDefault="003133A5" w:rsidP="003133A5">
      <w:r w:rsidRPr="00D67AB2">
        <w:t xml:space="preserve">HTTP messages and bodies for the </w:t>
      </w:r>
      <w:proofErr w:type="spellStart"/>
      <w:r w:rsidRPr="00D67AB2">
        <w:t>Nud</w:t>
      </w:r>
      <w:r>
        <w:t>r</w:t>
      </w:r>
      <w:r w:rsidRPr="00D67AB2">
        <w:t>_</w:t>
      </w:r>
      <w:r>
        <w:t>GroupIDmap</w:t>
      </w:r>
      <w:proofErr w:type="spellEnd"/>
      <w:r w:rsidRPr="00D67AB2">
        <w:t xml:space="preserve"> service shall comply with the OpenAPI [</w:t>
      </w:r>
      <w:r>
        <w:rPr>
          <w:rFonts w:hint="eastAsia"/>
          <w:lang w:eastAsia="zh-CN"/>
        </w:rPr>
        <w:t>21</w:t>
      </w:r>
      <w:r w:rsidRPr="00D67AB2">
        <w:t>] specification contained in Annex A3.</w:t>
      </w:r>
    </w:p>
    <w:p w14:paraId="71278A30" w14:textId="77777777" w:rsidR="003133A5" w:rsidRPr="001F16C3" w:rsidRDefault="003133A5" w:rsidP="00F3074B">
      <w:pPr>
        <w:pStyle w:val="Heading4"/>
      </w:pPr>
      <w:bookmarkStart w:id="741" w:name="_Toc27587171"/>
      <w:bookmarkStart w:id="742" w:name="_Toc36459234"/>
      <w:bookmarkStart w:id="743" w:name="_Toc45028481"/>
      <w:bookmarkStart w:id="744" w:name="_Toc51870160"/>
      <w:bookmarkStart w:id="745" w:name="_Toc51870282"/>
      <w:bookmarkStart w:id="746" w:name="_Toc90582037"/>
      <w:bookmarkStart w:id="747" w:name="_Toc90582419"/>
      <w:r w:rsidRPr="001F16C3">
        <w:t>6.</w:t>
      </w:r>
      <w:r>
        <w:t>2</w:t>
      </w:r>
      <w:r w:rsidRPr="001F16C3">
        <w:t>.2.2</w:t>
      </w:r>
      <w:r w:rsidRPr="001F16C3">
        <w:tab/>
        <w:t>HTTP standard headers</w:t>
      </w:r>
      <w:bookmarkEnd w:id="741"/>
      <w:bookmarkEnd w:id="742"/>
      <w:bookmarkEnd w:id="743"/>
      <w:bookmarkEnd w:id="744"/>
      <w:bookmarkEnd w:id="745"/>
      <w:bookmarkEnd w:id="746"/>
      <w:bookmarkEnd w:id="747"/>
    </w:p>
    <w:p w14:paraId="14ED5A29" w14:textId="77777777" w:rsidR="003133A5" w:rsidRPr="001F16C3" w:rsidRDefault="003133A5" w:rsidP="00F3074B">
      <w:pPr>
        <w:pStyle w:val="Heading5"/>
        <w:rPr>
          <w:lang w:eastAsia="zh-CN"/>
        </w:rPr>
      </w:pPr>
      <w:bookmarkStart w:id="748" w:name="_Toc27587172"/>
      <w:bookmarkStart w:id="749" w:name="_Toc36459235"/>
      <w:bookmarkStart w:id="750" w:name="_Toc45028482"/>
      <w:bookmarkStart w:id="751" w:name="_Toc51870161"/>
      <w:bookmarkStart w:id="752" w:name="_Toc51870283"/>
      <w:bookmarkStart w:id="753" w:name="_Toc90582038"/>
      <w:bookmarkStart w:id="754" w:name="_Toc90582420"/>
      <w:r w:rsidRPr="001F16C3">
        <w:t>6.</w:t>
      </w:r>
      <w:r>
        <w:t>2</w:t>
      </w:r>
      <w:r w:rsidRPr="001F16C3">
        <w:t>.2.2.1</w:t>
      </w:r>
      <w:r w:rsidRPr="001F16C3">
        <w:rPr>
          <w:lang w:eastAsia="zh-CN"/>
        </w:rPr>
        <w:tab/>
        <w:t>General</w:t>
      </w:r>
      <w:bookmarkEnd w:id="748"/>
      <w:bookmarkEnd w:id="749"/>
      <w:bookmarkEnd w:id="750"/>
      <w:bookmarkEnd w:id="751"/>
      <w:bookmarkEnd w:id="752"/>
      <w:bookmarkEnd w:id="753"/>
      <w:bookmarkEnd w:id="754"/>
    </w:p>
    <w:p w14:paraId="70A8A125"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w:t>
      </w:r>
      <w:proofErr w:type="spellStart"/>
      <w:r>
        <w:rPr>
          <w:lang w:eastAsia="zh-CN"/>
        </w:rPr>
        <w:t>Nudr</w:t>
      </w:r>
      <w:proofErr w:type="spellEnd"/>
      <w:r>
        <w:rPr>
          <w:lang w:eastAsia="zh-CN"/>
        </w:rPr>
        <w:t xml:space="preserve">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03B08DF" w14:textId="77777777" w:rsidR="003133A5" w:rsidRPr="001F16C3" w:rsidRDefault="003133A5" w:rsidP="00F3074B">
      <w:pPr>
        <w:pStyle w:val="Heading5"/>
      </w:pPr>
      <w:bookmarkStart w:id="755" w:name="_Toc27587173"/>
      <w:bookmarkStart w:id="756" w:name="_Toc36459236"/>
      <w:bookmarkStart w:id="757" w:name="_Toc45028483"/>
      <w:bookmarkStart w:id="758" w:name="_Toc51870162"/>
      <w:bookmarkStart w:id="759" w:name="_Toc51870284"/>
      <w:bookmarkStart w:id="760" w:name="_Toc90582039"/>
      <w:bookmarkStart w:id="761" w:name="_Toc90582421"/>
      <w:r w:rsidRPr="001F16C3">
        <w:t>6.</w:t>
      </w:r>
      <w:r>
        <w:t>2</w:t>
      </w:r>
      <w:r w:rsidRPr="001F16C3">
        <w:t>.2.2.2</w:t>
      </w:r>
      <w:r w:rsidRPr="001F16C3">
        <w:tab/>
        <w:t>Content type</w:t>
      </w:r>
      <w:bookmarkEnd w:id="755"/>
      <w:bookmarkEnd w:id="756"/>
      <w:bookmarkEnd w:id="757"/>
      <w:bookmarkEnd w:id="758"/>
      <w:bookmarkEnd w:id="759"/>
      <w:bookmarkEnd w:id="760"/>
      <w:bookmarkEnd w:id="761"/>
    </w:p>
    <w:p w14:paraId="43D01360" w14:textId="77777777" w:rsidR="003133A5" w:rsidRPr="001F16C3" w:rsidRDefault="003133A5" w:rsidP="003133A5">
      <w:r>
        <w:t>The following content types shall be supported:</w:t>
      </w:r>
    </w:p>
    <w:p w14:paraId="208424D7"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08861337"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w:t>
      </w:r>
      <w:proofErr w:type="spellStart"/>
      <w:r>
        <w:t>problem+json</w:t>
      </w:r>
      <w:proofErr w:type="spellEnd"/>
      <w:r>
        <w:t>".</w:t>
      </w:r>
    </w:p>
    <w:p w14:paraId="1A9BE6EC" w14:textId="77777777" w:rsidR="003133A5" w:rsidRPr="001F16C3" w:rsidRDefault="003133A5" w:rsidP="00F3074B">
      <w:pPr>
        <w:pStyle w:val="Heading5"/>
        <w:rPr>
          <w:lang w:val="es-ES"/>
        </w:rPr>
      </w:pPr>
      <w:bookmarkStart w:id="762" w:name="_Toc27587174"/>
      <w:bookmarkStart w:id="763" w:name="_Toc36459237"/>
      <w:bookmarkStart w:id="764" w:name="_Toc45028484"/>
      <w:bookmarkStart w:id="765" w:name="_Toc51870163"/>
      <w:bookmarkStart w:id="766" w:name="_Toc51870285"/>
      <w:bookmarkStart w:id="767" w:name="_Toc90582040"/>
      <w:bookmarkStart w:id="768" w:name="_Toc90582422"/>
      <w:r w:rsidRPr="001F16C3">
        <w:rPr>
          <w:lang w:val="es-ES"/>
        </w:rPr>
        <w:lastRenderedPageBreak/>
        <w:t>6.</w:t>
      </w:r>
      <w:r>
        <w:rPr>
          <w:lang w:val="es-ES"/>
        </w:rPr>
        <w:t>2</w:t>
      </w:r>
      <w:r w:rsidRPr="001F16C3">
        <w:rPr>
          <w:lang w:val="es-ES"/>
        </w:rPr>
        <w:t>.2.2.3</w:t>
      </w:r>
      <w:r w:rsidRPr="001F16C3">
        <w:rPr>
          <w:lang w:val="es-ES"/>
        </w:rPr>
        <w:tab/>
        <w:t>Cache-Control</w:t>
      </w:r>
      <w:bookmarkEnd w:id="762"/>
      <w:bookmarkEnd w:id="763"/>
      <w:bookmarkEnd w:id="764"/>
      <w:bookmarkEnd w:id="765"/>
      <w:bookmarkEnd w:id="766"/>
      <w:bookmarkEnd w:id="767"/>
      <w:bookmarkEnd w:id="768"/>
    </w:p>
    <w:p w14:paraId="69F69937"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460B6A3" w14:textId="77777777" w:rsidR="003133A5" w:rsidRDefault="003133A5" w:rsidP="003133A5">
      <w:pPr>
        <w:rPr>
          <w:lang w:val="en-US"/>
        </w:rPr>
      </w:pPr>
      <w:r>
        <w:rPr>
          <w:lang w:val="en-US"/>
        </w:rPr>
        <w:t>The "max-age" value shall be configurable by operator policy.</w:t>
      </w:r>
    </w:p>
    <w:p w14:paraId="7D4B5504" w14:textId="77777777" w:rsidR="003133A5" w:rsidRPr="001F16C3" w:rsidRDefault="003133A5" w:rsidP="00F3074B">
      <w:pPr>
        <w:pStyle w:val="Heading5"/>
      </w:pPr>
      <w:bookmarkStart w:id="769" w:name="_Toc27587175"/>
      <w:bookmarkStart w:id="770" w:name="_Toc36459238"/>
      <w:bookmarkStart w:id="771" w:name="_Toc45028485"/>
      <w:bookmarkStart w:id="772" w:name="_Toc51870164"/>
      <w:bookmarkStart w:id="773" w:name="_Toc51870286"/>
      <w:bookmarkStart w:id="774" w:name="_Toc90582041"/>
      <w:bookmarkStart w:id="775" w:name="_Toc90582423"/>
      <w:r w:rsidRPr="001F16C3">
        <w:t>6.</w:t>
      </w:r>
      <w:r>
        <w:t>2</w:t>
      </w:r>
      <w:r w:rsidRPr="001F16C3">
        <w:t>.2.2.4</w:t>
      </w:r>
      <w:r w:rsidRPr="001F16C3">
        <w:tab/>
      </w:r>
      <w:proofErr w:type="spellStart"/>
      <w:r w:rsidRPr="001F16C3">
        <w:t>ETag</w:t>
      </w:r>
      <w:bookmarkEnd w:id="769"/>
      <w:bookmarkEnd w:id="770"/>
      <w:bookmarkEnd w:id="771"/>
      <w:bookmarkEnd w:id="772"/>
      <w:bookmarkEnd w:id="773"/>
      <w:bookmarkEnd w:id="774"/>
      <w:bookmarkEnd w:id="775"/>
      <w:proofErr w:type="spellEnd"/>
    </w:p>
    <w:p w14:paraId="4E09776F" w14:textId="77777777" w:rsidR="003133A5" w:rsidRPr="001F16C3" w:rsidRDefault="003133A5" w:rsidP="003133A5">
      <w:pPr>
        <w:rPr>
          <w:lang w:val="en-US"/>
        </w:rPr>
      </w:pPr>
      <w:r>
        <w:rPr>
          <w:lang w:val="en-US"/>
        </w:rPr>
        <w:t>As described in IETF RFC 7232 [15] clause 2.3, an "</w:t>
      </w:r>
      <w:proofErr w:type="spellStart"/>
      <w:r>
        <w:rPr>
          <w:lang w:val="en-US"/>
        </w:rPr>
        <w:t>ETag</w:t>
      </w:r>
      <w:proofErr w:type="spellEnd"/>
      <w:r>
        <w:rPr>
          <w:lang w:val="en-US"/>
        </w:rPr>
        <w:t xml:space="preserve">"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C37B643" w14:textId="77777777" w:rsidR="003133A5" w:rsidRPr="001F16C3" w:rsidRDefault="003133A5" w:rsidP="00F3074B">
      <w:pPr>
        <w:pStyle w:val="Heading5"/>
      </w:pPr>
      <w:bookmarkStart w:id="776" w:name="_Toc27587176"/>
      <w:bookmarkStart w:id="777" w:name="_Toc36459239"/>
      <w:bookmarkStart w:id="778" w:name="_Toc45028486"/>
      <w:bookmarkStart w:id="779" w:name="_Toc51870165"/>
      <w:bookmarkStart w:id="780" w:name="_Toc51870287"/>
      <w:bookmarkStart w:id="781" w:name="_Toc90582042"/>
      <w:bookmarkStart w:id="782" w:name="_Toc90582424"/>
      <w:r w:rsidRPr="001F16C3">
        <w:t>6.</w:t>
      </w:r>
      <w:r>
        <w:t>2</w:t>
      </w:r>
      <w:r w:rsidRPr="001F16C3">
        <w:t>.2.2.5</w:t>
      </w:r>
      <w:r w:rsidRPr="001F16C3">
        <w:tab/>
        <w:t>If-None-Match</w:t>
      </w:r>
      <w:bookmarkEnd w:id="776"/>
      <w:bookmarkEnd w:id="777"/>
      <w:bookmarkEnd w:id="778"/>
      <w:bookmarkEnd w:id="779"/>
      <w:bookmarkEnd w:id="780"/>
      <w:bookmarkEnd w:id="781"/>
      <w:bookmarkEnd w:id="782"/>
    </w:p>
    <w:p w14:paraId="6058197B"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2ED6682A" w14:textId="77777777" w:rsidR="003133A5" w:rsidRPr="001F16C3" w:rsidRDefault="003133A5" w:rsidP="00F3074B">
      <w:pPr>
        <w:pStyle w:val="Heading5"/>
      </w:pPr>
      <w:bookmarkStart w:id="783" w:name="_Toc27587177"/>
      <w:bookmarkStart w:id="784" w:name="_Toc36459240"/>
      <w:bookmarkStart w:id="785" w:name="_Toc45028487"/>
      <w:bookmarkStart w:id="786" w:name="_Toc51870166"/>
      <w:bookmarkStart w:id="787" w:name="_Toc51870288"/>
      <w:bookmarkStart w:id="788" w:name="_Toc90582043"/>
      <w:bookmarkStart w:id="789" w:name="_Toc90582425"/>
      <w:r w:rsidRPr="001F16C3">
        <w:t>6.</w:t>
      </w:r>
      <w:r>
        <w:t>2</w:t>
      </w:r>
      <w:r w:rsidRPr="001F16C3">
        <w:t>.2.2.6</w:t>
      </w:r>
      <w:r w:rsidRPr="001F16C3">
        <w:tab/>
        <w:t>Last-Modified</w:t>
      </w:r>
      <w:bookmarkEnd w:id="783"/>
      <w:bookmarkEnd w:id="784"/>
      <w:bookmarkEnd w:id="785"/>
      <w:bookmarkEnd w:id="786"/>
      <w:bookmarkEnd w:id="787"/>
      <w:bookmarkEnd w:id="788"/>
      <w:bookmarkEnd w:id="789"/>
    </w:p>
    <w:p w14:paraId="7266DCFC"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proofErr w:type="spellStart"/>
      <w:r>
        <w:t>SmfSelectionSubscriptionData</w:t>
      </w:r>
      <w:proofErr w:type="spellEnd"/>
      <w:r>
        <w:t>)</w:t>
      </w:r>
      <w:r>
        <w:rPr>
          <w:lang w:val="en-US"/>
        </w:rPr>
        <w:t xml:space="preserve"> to allow an NF Service Consumer performing a conditional request with "If-Modified-Since" header.</w:t>
      </w:r>
    </w:p>
    <w:p w14:paraId="6F38A58E" w14:textId="77777777" w:rsidR="003133A5" w:rsidRPr="001F16C3" w:rsidRDefault="003133A5" w:rsidP="00F3074B">
      <w:pPr>
        <w:pStyle w:val="Heading5"/>
      </w:pPr>
      <w:bookmarkStart w:id="790" w:name="_Toc27587178"/>
      <w:bookmarkStart w:id="791" w:name="_Toc36459241"/>
      <w:bookmarkStart w:id="792" w:name="_Toc45028488"/>
      <w:bookmarkStart w:id="793" w:name="_Toc51870167"/>
      <w:bookmarkStart w:id="794" w:name="_Toc51870289"/>
      <w:bookmarkStart w:id="795" w:name="_Toc90582044"/>
      <w:bookmarkStart w:id="796" w:name="_Toc90582426"/>
      <w:r w:rsidRPr="001F16C3">
        <w:t>6.</w:t>
      </w:r>
      <w:r>
        <w:t>2</w:t>
      </w:r>
      <w:r w:rsidRPr="001F16C3">
        <w:t>.2.2.7</w:t>
      </w:r>
      <w:r w:rsidRPr="001F16C3">
        <w:tab/>
        <w:t>If-Modified-Since</w:t>
      </w:r>
      <w:bookmarkEnd w:id="790"/>
      <w:bookmarkEnd w:id="791"/>
      <w:bookmarkEnd w:id="792"/>
      <w:bookmarkEnd w:id="793"/>
      <w:bookmarkEnd w:id="794"/>
      <w:bookmarkEnd w:id="795"/>
      <w:bookmarkEnd w:id="796"/>
    </w:p>
    <w:p w14:paraId="6B343C15"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4DF1E970" w14:textId="77777777" w:rsidR="003133A5" w:rsidRPr="001F16C3" w:rsidRDefault="003133A5" w:rsidP="00F3074B">
      <w:pPr>
        <w:pStyle w:val="Heading5"/>
      </w:pPr>
      <w:bookmarkStart w:id="797" w:name="_Toc27587179"/>
      <w:bookmarkStart w:id="798" w:name="_Toc36459242"/>
      <w:bookmarkStart w:id="799" w:name="_Toc45028489"/>
      <w:bookmarkStart w:id="800" w:name="_Toc51870168"/>
      <w:bookmarkStart w:id="801" w:name="_Toc51870290"/>
      <w:bookmarkStart w:id="802" w:name="_Toc90582045"/>
      <w:bookmarkStart w:id="803" w:name="_Toc90582427"/>
      <w:r w:rsidRPr="001F16C3">
        <w:t>6.</w:t>
      </w:r>
      <w:r>
        <w:t>2</w:t>
      </w:r>
      <w:r w:rsidRPr="001F16C3">
        <w:t>.2.2.8</w:t>
      </w:r>
      <w:r w:rsidRPr="001F16C3">
        <w:tab/>
        <w:t>When to Use Entity-Tags and Last-Modified Dates</w:t>
      </w:r>
      <w:bookmarkEnd w:id="797"/>
      <w:bookmarkEnd w:id="798"/>
      <w:bookmarkEnd w:id="799"/>
      <w:bookmarkEnd w:id="800"/>
      <w:bookmarkEnd w:id="801"/>
      <w:bookmarkEnd w:id="802"/>
      <w:bookmarkEnd w:id="803"/>
    </w:p>
    <w:p w14:paraId="5495589C"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00753A3C" w14:textId="77777777" w:rsidR="003133A5" w:rsidRDefault="003133A5" w:rsidP="003133A5">
      <w:pPr>
        <w:pStyle w:val="NO"/>
        <w:rPr>
          <w:noProof/>
        </w:rPr>
      </w:pPr>
      <w:r>
        <w:rPr>
          <w:noProof/>
        </w:rPr>
        <w:t>NOTE: "ETag" is a stronger validator than "Last-Modified" and is preferred.</w:t>
      </w:r>
    </w:p>
    <w:p w14:paraId="2C47AFF1" w14:textId="77777777" w:rsidR="003133A5" w:rsidRDefault="003133A5" w:rsidP="003133A5">
      <w:pPr>
        <w:rPr>
          <w:noProof/>
        </w:rPr>
      </w:pPr>
      <w:r>
        <w:rPr>
          <w:noProof/>
        </w:rPr>
        <w:t xml:space="preserve">If </w:t>
      </w:r>
      <w:r>
        <w:rPr>
          <w:lang w:val="en-US"/>
        </w:rPr>
        <w:t>the UDR included an "</w:t>
      </w:r>
      <w:proofErr w:type="spellStart"/>
      <w:r>
        <w:rPr>
          <w:lang w:val="en-US"/>
        </w:rPr>
        <w:t>ETag</w:t>
      </w:r>
      <w:proofErr w:type="spellEnd"/>
      <w:r>
        <w:rPr>
          <w:lang w:val="en-US"/>
        </w:rPr>
        <w:t xml:space="preserve">"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5358778" w14:textId="77777777" w:rsidR="003133A5" w:rsidRPr="001F16C3" w:rsidRDefault="003133A5" w:rsidP="00F3074B">
      <w:pPr>
        <w:pStyle w:val="Heading4"/>
      </w:pPr>
      <w:bookmarkStart w:id="804" w:name="_Toc27587180"/>
      <w:bookmarkStart w:id="805" w:name="_Toc36459243"/>
      <w:bookmarkStart w:id="806" w:name="_Toc45028490"/>
      <w:bookmarkStart w:id="807" w:name="_Toc51870169"/>
      <w:bookmarkStart w:id="808" w:name="_Toc51870291"/>
      <w:bookmarkStart w:id="809" w:name="_Toc90582046"/>
      <w:bookmarkStart w:id="810" w:name="_Toc90582428"/>
      <w:r w:rsidRPr="001F16C3">
        <w:t>6.</w:t>
      </w:r>
      <w:r>
        <w:t>2</w:t>
      </w:r>
      <w:r w:rsidRPr="001F16C3">
        <w:t>.2.3</w:t>
      </w:r>
      <w:r w:rsidRPr="001F16C3">
        <w:tab/>
        <w:t>HTTP custom headers</w:t>
      </w:r>
      <w:bookmarkEnd w:id="804"/>
      <w:bookmarkEnd w:id="805"/>
      <w:bookmarkEnd w:id="806"/>
      <w:bookmarkEnd w:id="807"/>
      <w:bookmarkEnd w:id="808"/>
      <w:bookmarkEnd w:id="809"/>
      <w:bookmarkEnd w:id="810"/>
    </w:p>
    <w:p w14:paraId="019AE08D" w14:textId="77777777" w:rsidR="003133A5" w:rsidRPr="001F16C3" w:rsidRDefault="003133A5" w:rsidP="00F3074B">
      <w:pPr>
        <w:pStyle w:val="Heading5"/>
        <w:rPr>
          <w:lang w:eastAsia="zh-CN"/>
        </w:rPr>
      </w:pPr>
      <w:bookmarkStart w:id="811" w:name="_Toc27587181"/>
      <w:bookmarkStart w:id="812" w:name="_Toc36459244"/>
      <w:bookmarkStart w:id="813" w:name="_Toc45028491"/>
      <w:bookmarkStart w:id="814" w:name="_Toc51870170"/>
      <w:bookmarkStart w:id="815" w:name="_Toc51870292"/>
      <w:bookmarkStart w:id="816" w:name="_Toc90582047"/>
      <w:bookmarkStart w:id="817" w:name="_Toc90582429"/>
      <w:r w:rsidRPr="001F16C3">
        <w:t>6.</w:t>
      </w:r>
      <w:r>
        <w:t>2</w:t>
      </w:r>
      <w:r w:rsidRPr="001F16C3">
        <w:t>.2.3.1</w:t>
      </w:r>
      <w:r w:rsidRPr="001F16C3">
        <w:rPr>
          <w:lang w:eastAsia="zh-CN"/>
        </w:rPr>
        <w:tab/>
        <w:t>General</w:t>
      </w:r>
      <w:bookmarkEnd w:id="811"/>
      <w:bookmarkEnd w:id="812"/>
      <w:bookmarkEnd w:id="813"/>
      <w:bookmarkEnd w:id="814"/>
      <w:bookmarkEnd w:id="815"/>
      <w:bookmarkEnd w:id="816"/>
      <w:bookmarkEnd w:id="817"/>
    </w:p>
    <w:p w14:paraId="2DA523D7" w14:textId="77777777" w:rsidR="003133A5" w:rsidRPr="002857AD" w:rsidRDefault="003133A5" w:rsidP="003133A5">
      <w:r w:rsidRPr="002857AD">
        <w:t xml:space="preserve">In this release of this specification, no custom headers specific to the </w:t>
      </w:r>
      <w:proofErr w:type="spellStart"/>
      <w:r w:rsidRPr="002857AD">
        <w:t>N</w:t>
      </w:r>
      <w:r>
        <w:t>udr</w:t>
      </w:r>
      <w:r w:rsidRPr="002857AD">
        <w:t>_</w:t>
      </w:r>
      <w:r>
        <w:t>GroupIDmap</w:t>
      </w:r>
      <w:proofErr w:type="spellEnd"/>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335CC5CD" w14:textId="77777777" w:rsidR="003133A5" w:rsidRPr="001F16C3" w:rsidRDefault="003133A5" w:rsidP="00F3074B">
      <w:pPr>
        <w:pStyle w:val="Heading3"/>
      </w:pPr>
      <w:bookmarkStart w:id="818" w:name="_Toc27587182"/>
      <w:bookmarkStart w:id="819" w:name="_Toc36459245"/>
      <w:bookmarkStart w:id="820" w:name="_Toc45028492"/>
      <w:bookmarkStart w:id="821" w:name="_Toc51870171"/>
      <w:bookmarkStart w:id="822" w:name="_Toc51870293"/>
      <w:bookmarkStart w:id="823" w:name="_Toc90582048"/>
      <w:bookmarkStart w:id="824" w:name="_Toc90582430"/>
      <w:r w:rsidRPr="001F16C3">
        <w:lastRenderedPageBreak/>
        <w:t>6.</w:t>
      </w:r>
      <w:r>
        <w:t>2</w:t>
      </w:r>
      <w:r w:rsidRPr="001F16C3">
        <w:t>.3</w:t>
      </w:r>
      <w:r w:rsidRPr="001F16C3">
        <w:tab/>
        <w:t>Resources</w:t>
      </w:r>
      <w:bookmarkEnd w:id="818"/>
      <w:bookmarkEnd w:id="819"/>
      <w:bookmarkEnd w:id="820"/>
      <w:bookmarkEnd w:id="821"/>
      <w:bookmarkEnd w:id="822"/>
      <w:bookmarkEnd w:id="823"/>
      <w:bookmarkEnd w:id="824"/>
    </w:p>
    <w:p w14:paraId="091D0E86" w14:textId="77777777" w:rsidR="003133A5" w:rsidRPr="001F16C3" w:rsidRDefault="003133A5" w:rsidP="00F3074B">
      <w:pPr>
        <w:pStyle w:val="Heading4"/>
        <w:rPr>
          <w:lang w:eastAsia="zh-CN"/>
        </w:rPr>
      </w:pPr>
      <w:bookmarkStart w:id="825" w:name="_Toc27587183"/>
      <w:bookmarkStart w:id="826" w:name="_Toc36459246"/>
      <w:bookmarkStart w:id="827" w:name="_Toc45028493"/>
      <w:bookmarkStart w:id="828" w:name="_Toc51870172"/>
      <w:bookmarkStart w:id="829" w:name="_Toc51870294"/>
      <w:bookmarkStart w:id="830" w:name="_Toc90582049"/>
      <w:bookmarkStart w:id="831" w:name="_Toc90582431"/>
      <w:r w:rsidRPr="001F16C3">
        <w:t>6.</w:t>
      </w:r>
      <w:r>
        <w:t>2</w:t>
      </w:r>
      <w:r w:rsidRPr="001F16C3">
        <w:t>.3.1</w:t>
      </w:r>
      <w:r w:rsidRPr="001F16C3">
        <w:tab/>
        <w:t>Overview</w:t>
      </w:r>
      <w:bookmarkEnd w:id="825"/>
      <w:bookmarkEnd w:id="826"/>
      <w:bookmarkEnd w:id="827"/>
      <w:bookmarkEnd w:id="828"/>
      <w:bookmarkEnd w:id="829"/>
      <w:bookmarkEnd w:id="830"/>
      <w:bookmarkEnd w:id="831"/>
    </w:p>
    <w:p w14:paraId="3AC2D99F" w14:textId="77777777" w:rsidR="003133A5" w:rsidRPr="001F16C3" w:rsidRDefault="003133A5" w:rsidP="003133A5">
      <w:pPr>
        <w:pStyle w:val="TH"/>
        <w:rPr>
          <w:lang w:val="en-US" w:eastAsia="zh-CN"/>
        </w:rPr>
      </w:pPr>
      <w:r w:rsidRPr="001F16C3">
        <w:object w:dxaOrig="6921" w:dyaOrig="2930" w14:anchorId="24F4D4EC">
          <v:shape id="_x0000_i1041" type="#_x0000_t75" style="width:344.85pt;height:145.85pt" o:ole="">
            <v:imagedata r:id="rId40" o:title=""/>
          </v:shape>
          <o:OLEObject Type="Embed" ProgID="Visio.Drawing.11" ShapeID="_x0000_i1041" DrawAspect="Content" ObjectID="_1701275887" r:id="rId41"/>
        </w:object>
      </w:r>
    </w:p>
    <w:p w14:paraId="60238E07" w14:textId="77777777" w:rsidR="003133A5" w:rsidRDefault="003133A5" w:rsidP="003133A5">
      <w:pPr>
        <w:pStyle w:val="TF"/>
        <w:outlineLvl w:val="0"/>
        <w:rPr>
          <w:lang w:eastAsia="zh-CN"/>
        </w:rPr>
      </w:pPr>
      <w:r>
        <w:t xml:space="preserve">Figure 6.2.3.1-1: Resource URI structure of the </w:t>
      </w:r>
      <w:proofErr w:type="spellStart"/>
      <w:r>
        <w:t>nud</w:t>
      </w:r>
      <w:r>
        <w:rPr>
          <w:lang w:eastAsia="zh-CN"/>
        </w:rPr>
        <w:t>r</w:t>
      </w:r>
      <w:proofErr w:type="spellEnd"/>
      <w:r>
        <w:t>-group-id-map API</w:t>
      </w:r>
    </w:p>
    <w:p w14:paraId="4F0C7BDB" w14:textId="77777777" w:rsidR="003133A5" w:rsidRDefault="003133A5" w:rsidP="003133A5">
      <w:pPr>
        <w:rPr>
          <w:lang w:eastAsia="zh-CN"/>
        </w:rPr>
      </w:pPr>
      <w:r>
        <w:t>Table 6.2.3.1-1 provides an overview of the resources and applicable HTTP methods.</w:t>
      </w:r>
    </w:p>
    <w:p w14:paraId="2CF86E2E" w14:textId="77777777" w:rsidR="003133A5" w:rsidRDefault="003133A5" w:rsidP="003133A5">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14:paraId="62738CC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7AA95" w14:textId="77777777" w:rsidR="003133A5" w:rsidRPr="00234A1F" w:rsidRDefault="003133A5" w:rsidP="00D14072">
            <w:pPr>
              <w:pStyle w:val="TAH"/>
              <w:rPr>
                <w:kern w:val="2"/>
              </w:rPr>
            </w:pPr>
            <w:r w:rsidRPr="00234A1F">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80819" w14:textId="77777777" w:rsidR="003133A5" w:rsidRPr="00234A1F" w:rsidRDefault="003133A5" w:rsidP="00D14072">
            <w:pPr>
              <w:pStyle w:val="TAH"/>
              <w:rPr>
                <w:kern w:val="2"/>
              </w:rPr>
            </w:pPr>
            <w:r w:rsidRPr="00234A1F">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B651F" w14:textId="77777777" w:rsidR="003133A5" w:rsidRPr="00234A1F" w:rsidRDefault="003133A5" w:rsidP="00D14072">
            <w:pPr>
              <w:pStyle w:val="TAH"/>
              <w:rPr>
                <w:kern w:val="2"/>
              </w:rPr>
            </w:pPr>
            <w:r w:rsidRPr="00234A1F">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3F63" w14:textId="77777777" w:rsidR="003133A5" w:rsidRPr="00234A1F" w:rsidRDefault="003133A5" w:rsidP="00D14072">
            <w:pPr>
              <w:pStyle w:val="TAH"/>
              <w:rPr>
                <w:kern w:val="2"/>
              </w:rPr>
            </w:pPr>
            <w:r w:rsidRPr="00234A1F">
              <w:rPr>
                <w:kern w:val="2"/>
              </w:rPr>
              <w:t>Description</w:t>
            </w:r>
          </w:p>
        </w:tc>
      </w:tr>
      <w:tr w:rsidR="003133A5" w14:paraId="58393D3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5EDC4DC" w14:textId="77777777" w:rsidR="003133A5" w:rsidRPr="00234A1F" w:rsidRDefault="003133A5" w:rsidP="00D14072">
            <w:pPr>
              <w:pStyle w:val="TAL"/>
              <w:rPr>
                <w:kern w:val="2"/>
                <w:lang w:eastAsia="zh-CN"/>
              </w:rPr>
            </w:pPr>
            <w:proofErr w:type="spellStart"/>
            <w:r w:rsidRPr="00234A1F">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0DA5CF5E" w14:textId="77777777" w:rsidR="003133A5" w:rsidRPr="00234A1F" w:rsidRDefault="003133A5" w:rsidP="00D14072">
            <w:pPr>
              <w:pStyle w:val="TAL"/>
              <w:rPr>
                <w:kern w:val="2"/>
              </w:rPr>
            </w:pPr>
            <w:r w:rsidRPr="00234A1F">
              <w:rPr>
                <w:kern w:val="2"/>
              </w:rPr>
              <w:t>/</w:t>
            </w:r>
            <w:proofErr w:type="spellStart"/>
            <w:r w:rsidRPr="00234A1F">
              <w:rPr>
                <w:kern w:val="2"/>
              </w:rPr>
              <w:t>nf</w:t>
            </w:r>
            <w:proofErr w:type="spellEnd"/>
            <w:r w:rsidRPr="00234A1F">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2D10F967" w14:textId="77777777" w:rsidR="003133A5" w:rsidRPr="00234A1F" w:rsidRDefault="003133A5" w:rsidP="00D14072">
            <w:pPr>
              <w:pStyle w:val="TAL"/>
              <w:rPr>
                <w:kern w:val="2"/>
                <w:lang w:eastAsia="zh-CN"/>
              </w:rPr>
            </w:pPr>
            <w:r w:rsidRPr="00234A1F">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7F3CBD5B" w14:textId="77777777" w:rsidR="003133A5" w:rsidRPr="00234A1F" w:rsidRDefault="003133A5" w:rsidP="00D14072">
            <w:pPr>
              <w:pStyle w:val="TAL"/>
              <w:rPr>
                <w:kern w:val="2"/>
                <w:lang w:eastAsia="zh-CN"/>
              </w:rPr>
            </w:pPr>
          </w:p>
        </w:tc>
      </w:tr>
    </w:tbl>
    <w:p w14:paraId="26EDB228" w14:textId="77777777" w:rsidR="003133A5" w:rsidRDefault="003133A5" w:rsidP="003133A5">
      <w:pPr>
        <w:rPr>
          <w:lang w:eastAsia="zh-CN"/>
        </w:rPr>
      </w:pPr>
    </w:p>
    <w:p w14:paraId="07D88033" w14:textId="77777777" w:rsidR="003133A5" w:rsidRPr="001F16C3" w:rsidRDefault="003133A5" w:rsidP="00F3074B">
      <w:pPr>
        <w:pStyle w:val="Heading4"/>
      </w:pPr>
      <w:bookmarkStart w:id="832" w:name="_Toc27587184"/>
      <w:bookmarkStart w:id="833" w:name="_Toc36459247"/>
      <w:bookmarkStart w:id="834" w:name="_Toc45028494"/>
      <w:bookmarkStart w:id="835" w:name="_Toc51870173"/>
      <w:bookmarkStart w:id="836" w:name="_Toc51870295"/>
      <w:bookmarkStart w:id="837" w:name="_Toc90582050"/>
      <w:bookmarkStart w:id="838" w:name="_Toc90582432"/>
      <w:r w:rsidRPr="001F16C3">
        <w:t>6.</w:t>
      </w:r>
      <w:r>
        <w:t>2</w:t>
      </w:r>
      <w:r w:rsidRPr="001F16C3">
        <w:t>.3.2</w:t>
      </w:r>
      <w:r w:rsidRPr="001F16C3">
        <w:tab/>
      </w:r>
      <w:r>
        <w:t xml:space="preserve">Resource </w:t>
      </w:r>
      <w:proofErr w:type="spellStart"/>
      <w:r>
        <w:t>NfGroupIds</w:t>
      </w:r>
      <w:bookmarkEnd w:id="832"/>
      <w:bookmarkEnd w:id="833"/>
      <w:bookmarkEnd w:id="834"/>
      <w:bookmarkEnd w:id="835"/>
      <w:bookmarkEnd w:id="836"/>
      <w:bookmarkEnd w:id="837"/>
      <w:bookmarkEnd w:id="838"/>
      <w:proofErr w:type="spellEnd"/>
    </w:p>
    <w:p w14:paraId="17BAEBF0" w14:textId="77777777" w:rsidR="003133A5" w:rsidRPr="00D67AB2" w:rsidRDefault="003133A5" w:rsidP="00F3074B">
      <w:pPr>
        <w:pStyle w:val="Heading5"/>
      </w:pPr>
      <w:bookmarkStart w:id="839" w:name="_Toc11338640"/>
      <w:bookmarkStart w:id="840" w:name="_Toc27587185"/>
      <w:bookmarkStart w:id="841" w:name="_Toc36459248"/>
      <w:bookmarkStart w:id="842" w:name="_Toc45028495"/>
      <w:bookmarkStart w:id="843" w:name="_Toc51870174"/>
      <w:bookmarkStart w:id="844" w:name="_Toc51870296"/>
      <w:bookmarkStart w:id="845" w:name="_Toc90582051"/>
      <w:bookmarkStart w:id="846" w:name="_Toc90582433"/>
      <w:r w:rsidRPr="00D67AB2">
        <w:t>6.2.3.2.1</w:t>
      </w:r>
      <w:r w:rsidRPr="00D67AB2">
        <w:tab/>
        <w:t>Description</w:t>
      </w:r>
      <w:bookmarkEnd w:id="839"/>
      <w:bookmarkEnd w:id="840"/>
      <w:bookmarkEnd w:id="841"/>
      <w:bookmarkEnd w:id="842"/>
      <w:bookmarkEnd w:id="843"/>
      <w:bookmarkEnd w:id="844"/>
      <w:bookmarkEnd w:id="845"/>
      <w:bookmarkEnd w:id="846"/>
    </w:p>
    <w:p w14:paraId="78FA0DA2" w14:textId="77777777" w:rsidR="003133A5" w:rsidRPr="00D67AB2" w:rsidRDefault="003133A5" w:rsidP="003133A5">
      <w:r w:rsidRPr="00D67AB2">
        <w:t xml:space="preserve">This resource represents the </w:t>
      </w:r>
      <w:r>
        <w:t>NF-Group IDs for a subscriber</w:t>
      </w:r>
      <w:r w:rsidRPr="00D67AB2">
        <w:t>.</w:t>
      </w:r>
    </w:p>
    <w:p w14:paraId="2BE9E994" w14:textId="77777777" w:rsidR="003133A5" w:rsidRPr="00D67AB2" w:rsidRDefault="003133A5" w:rsidP="00F3074B">
      <w:pPr>
        <w:pStyle w:val="Heading5"/>
      </w:pPr>
      <w:bookmarkStart w:id="847" w:name="_Toc11338641"/>
      <w:bookmarkStart w:id="848" w:name="_Toc27587186"/>
      <w:bookmarkStart w:id="849" w:name="_Toc36459249"/>
      <w:bookmarkStart w:id="850" w:name="_Toc45028496"/>
      <w:bookmarkStart w:id="851" w:name="_Toc51870175"/>
      <w:bookmarkStart w:id="852" w:name="_Toc51870297"/>
      <w:bookmarkStart w:id="853" w:name="_Toc90582052"/>
      <w:bookmarkStart w:id="854" w:name="_Toc90582434"/>
      <w:r w:rsidRPr="00D67AB2">
        <w:t>6.2.3.2.2</w:t>
      </w:r>
      <w:r w:rsidRPr="00D67AB2">
        <w:tab/>
        <w:t>Resource Definition</w:t>
      </w:r>
      <w:bookmarkEnd w:id="847"/>
      <w:bookmarkEnd w:id="848"/>
      <w:bookmarkEnd w:id="849"/>
      <w:bookmarkEnd w:id="850"/>
      <w:bookmarkEnd w:id="851"/>
      <w:bookmarkEnd w:id="852"/>
      <w:bookmarkEnd w:id="853"/>
      <w:bookmarkEnd w:id="854"/>
    </w:p>
    <w:p w14:paraId="47B291A1" w14:textId="77777777" w:rsidR="003133A5" w:rsidRPr="00D67AB2" w:rsidRDefault="003133A5" w:rsidP="003133A5">
      <w:r w:rsidRPr="00D67AB2">
        <w:t>Resource URI: {</w:t>
      </w:r>
      <w:proofErr w:type="spellStart"/>
      <w:r w:rsidRPr="00D67AB2">
        <w:t>apiRoot</w:t>
      </w:r>
      <w:proofErr w:type="spellEnd"/>
      <w:r w:rsidRPr="00D67AB2">
        <w:t>}/</w:t>
      </w:r>
      <w:proofErr w:type="spellStart"/>
      <w:r w:rsidRPr="00D67AB2">
        <w:t>nud</w:t>
      </w:r>
      <w:r>
        <w:t>r</w:t>
      </w:r>
      <w:proofErr w:type="spellEnd"/>
      <w:r w:rsidRPr="00D67AB2">
        <w:t>-</w:t>
      </w:r>
      <w:r>
        <w:t>group-id-map</w:t>
      </w:r>
      <w:r w:rsidRPr="00D67AB2">
        <w:t>/</w:t>
      </w:r>
      <w:r>
        <w:t>&lt;</w:t>
      </w:r>
      <w:proofErr w:type="spellStart"/>
      <w:r>
        <w:t>apiVersion</w:t>
      </w:r>
      <w:proofErr w:type="spellEnd"/>
      <w:r>
        <w:t>&gt;</w:t>
      </w:r>
      <w:r w:rsidRPr="00D67AB2">
        <w:t>/</w:t>
      </w:r>
      <w:proofErr w:type="spellStart"/>
      <w:r>
        <w:t>nf</w:t>
      </w:r>
      <w:proofErr w:type="spellEnd"/>
      <w:r>
        <w:t>-group-ids</w:t>
      </w:r>
    </w:p>
    <w:p w14:paraId="2889B68A" w14:textId="77777777" w:rsidR="003133A5" w:rsidRPr="00D67AB2" w:rsidRDefault="003133A5" w:rsidP="00F3074B">
      <w:pPr>
        <w:rPr>
          <w:rFonts w:ascii="Arial" w:hAnsi="Arial" w:cs="Arial"/>
        </w:rPr>
      </w:pPr>
      <w:r w:rsidRPr="00F3074B">
        <w:t>This resource shall support the resource URI variables defined in table 6.2.3.2.2-1.</w:t>
      </w:r>
    </w:p>
    <w:p w14:paraId="462C98EF"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33A5" w:rsidRPr="00D67AB2" w14:paraId="51137E2E"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F3E9A2" w14:textId="77777777" w:rsidR="003133A5" w:rsidRPr="00234A1F" w:rsidRDefault="003133A5" w:rsidP="00D14072">
            <w:pPr>
              <w:pStyle w:val="TAH"/>
            </w:pPr>
            <w:r w:rsidRPr="00234A1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56B968" w14:textId="77777777" w:rsidR="003133A5" w:rsidRPr="00234A1F" w:rsidRDefault="003133A5" w:rsidP="00D14072">
            <w:pPr>
              <w:pStyle w:val="TAH"/>
            </w:pPr>
            <w:r w:rsidRPr="00234A1F">
              <w:t>Definition</w:t>
            </w:r>
          </w:p>
        </w:tc>
      </w:tr>
      <w:tr w:rsidR="003133A5" w:rsidRPr="00D67AB2" w14:paraId="4B4BF2B0"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DC9BC6" w14:textId="77777777" w:rsidR="003133A5" w:rsidRPr="00234A1F" w:rsidRDefault="003133A5" w:rsidP="00D14072">
            <w:pPr>
              <w:pStyle w:val="TAL"/>
            </w:pPr>
            <w:proofErr w:type="spellStart"/>
            <w:r w:rsidRPr="00234A1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50FECD" w14:textId="77777777" w:rsidR="003133A5" w:rsidRPr="00234A1F" w:rsidRDefault="003133A5" w:rsidP="00D14072">
            <w:pPr>
              <w:pStyle w:val="TAL"/>
            </w:pPr>
            <w:r w:rsidRPr="00234A1F">
              <w:t>See clause</w:t>
            </w:r>
            <w:r w:rsidRPr="00D67AB2">
              <w:rPr>
                <w:lang w:val="en-US" w:eastAsia="zh-CN"/>
              </w:rPr>
              <w:t> </w:t>
            </w:r>
            <w:r w:rsidRPr="00234A1F">
              <w:t>6.2.1</w:t>
            </w:r>
          </w:p>
        </w:tc>
      </w:tr>
    </w:tbl>
    <w:p w14:paraId="3BAA194A" w14:textId="77777777" w:rsidR="003133A5" w:rsidRPr="00D67AB2" w:rsidRDefault="003133A5" w:rsidP="003133A5"/>
    <w:p w14:paraId="0798ED13" w14:textId="77777777" w:rsidR="003133A5" w:rsidRPr="00D67AB2" w:rsidRDefault="003133A5" w:rsidP="00F3074B">
      <w:pPr>
        <w:pStyle w:val="Heading5"/>
      </w:pPr>
      <w:bookmarkStart w:id="855" w:name="_Toc11338642"/>
      <w:bookmarkStart w:id="856" w:name="_Toc27587187"/>
      <w:bookmarkStart w:id="857" w:name="_Toc36459250"/>
      <w:bookmarkStart w:id="858" w:name="_Toc45028497"/>
      <w:bookmarkStart w:id="859" w:name="_Toc51870176"/>
      <w:bookmarkStart w:id="860" w:name="_Toc51870298"/>
      <w:bookmarkStart w:id="861" w:name="_Toc90582053"/>
      <w:bookmarkStart w:id="862" w:name="_Toc90582435"/>
      <w:r w:rsidRPr="00D67AB2">
        <w:t>6.2.3.2.3</w:t>
      </w:r>
      <w:r w:rsidRPr="00D67AB2">
        <w:tab/>
        <w:t>Resource Standard Methods</w:t>
      </w:r>
      <w:bookmarkEnd w:id="855"/>
      <w:bookmarkEnd w:id="856"/>
      <w:bookmarkEnd w:id="857"/>
      <w:bookmarkEnd w:id="858"/>
      <w:bookmarkEnd w:id="859"/>
      <w:bookmarkEnd w:id="860"/>
      <w:bookmarkEnd w:id="861"/>
      <w:bookmarkEnd w:id="862"/>
    </w:p>
    <w:p w14:paraId="10CBA66E" w14:textId="77777777" w:rsidR="003133A5" w:rsidRPr="00D67AB2" w:rsidRDefault="003133A5" w:rsidP="00F3074B">
      <w:pPr>
        <w:pStyle w:val="Heading6"/>
        <w:numPr>
          <w:ilvl w:val="5"/>
          <w:numId w:val="0"/>
        </w:numPr>
        <w:ind w:left="1152" w:hanging="432"/>
      </w:pPr>
      <w:bookmarkStart w:id="863" w:name="_Toc11338645"/>
      <w:bookmarkStart w:id="864" w:name="_Toc27587188"/>
      <w:bookmarkStart w:id="865" w:name="_Toc36459251"/>
      <w:bookmarkStart w:id="866" w:name="_Toc45028498"/>
      <w:bookmarkStart w:id="867" w:name="_Toc51870177"/>
      <w:bookmarkStart w:id="868" w:name="_Toc51870299"/>
      <w:bookmarkStart w:id="869" w:name="_Toc90582054"/>
      <w:bookmarkStart w:id="870" w:name="_Toc90582436"/>
      <w:r w:rsidRPr="00D67AB2">
        <w:t>6.2.3.2.3.</w:t>
      </w:r>
      <w:r>
        <w:t>1</w:t>
      </w:r>
      <w:r w:rsidRPr="00D67AB2">
        <w:tab/>
        <w:t>GET</w:t>
      </w:r>
      <w:bookmarkEnd w:id="863"/>
      <w:bookmarkEnd w:id="864"/>
      <w:bookmarkEnd w:id="865"/>
      <w:bookmarkEnd w:id="866"/>
      <w:bookmarkEnd w:id="867"/>
      <w:bookmarkEnd w:id="868"/>
      <w:bookmarkEnd w:id="869"/>
      <w:bookmarkEnd w:id="870"/>
    </w:p>
    <w:p w14:paraId="6FBC8A19" w14:textId="77777777" w:rsidR="003133A5" w:rsidRPr="00D67AB2" w:rsidRDefault="003133A5" w:rsidP="003133A5">
      <w:r w:rsidRPr="00D67AB2">
        <w:t>This method shall support the URI query parameters specified in table 6.2.3.2.3.</w:t>
      </w:r>
      <w:r>
        <w:t>1</w:t>
      </w:r>
      <w:r w:rsidRPr="00D67AB2">
        <w:t>-1.</w:t>
      </w:r>
    </w:p>
    <w:p w14:paraId="2F0ACD81" w14:textId="77777777" w:rsidR="003133A5" w:rsidRPr="00D67AB2" w:rsidRDefault="003133A5" w:rsidP="003133A5">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3133A5" w:rsidRPr="00D67AB2" w14:paraId="2CDB7281"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7AA168" w14:textId="77777777" w:rsidR="003133A5" w:rsidRPr="00234A1F" w:rsidRDefault="003133A5" w:rsidP="00D14072">
            <w:pPr>
              <w:pStyle w:val="TAH"/>
            </w:pPr>
            <w:r w:rsidRPr="00234A1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8F00EE" w14:textId="77777777" w:rsidR="003133A5" w:rsidRPr="00234A1F" w:rsidRDefault="003133A5" w:rsidP="00D14072">
            <w:pPr>
              <w:pStyle w:val="TAH"/>
            </w:pPr>
            <w:r w:rsidRPr="00234A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35E62" w14:textId="77777777" w:rsidR="003133A5" w:rsidRPr="00234A1F" w:rsidRDefault="003133A5" w:rsidP="00D14072">
            <w:pPr>
              <w:pStyle w:val="TAH"/>
            </w:pPr>
            <w:r w:rsidRPr="00234A1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E8D115" w14:textId="77777777" w:rsidR="003133A5" w:rsidRPr="00234A1F" w:rsidRDefault="003133A5" w:rsidP="00D14072">
            <w:pPr>
              <w:pStyle w:val="TAH"/>
            </w:pPr>
            <w:r w:rsidRPr="00234A1F">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6DA9F9A7" w14:textId="77777777" w:rsidR="003133A5" w:rsidRPr="00234A1F" w:rsidRDefault="003133A5" w:rsidP="00D14072">
            <w:pPr>
              <w:pStyle w:val="TAH"/>
            </w:pPr>
            <w:r w:rsidRPr="00234A1F">
              <w:t>Description</w:t>
            </w:r>
          </w:p>
        </w:tc>
      </w:tr>
      <w:tr w:rsidR="003133A5" w:rsidRPr="00D67AB2" w14:paraId="6F0B63AC"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C49BFF" w14:textId="77777777" w:rsidR="003133A5" w:rsidRPr="00234A1F" w:rsidRDefault="003133A5" w:rsidP="00D14072">
            <w:pPr>
              <w:pStyle w:val="TAL"/>
            </w:pPr>
            <w:proofErr w:type="spellStart"/>
            <w:r w:rsidRPr="00234A1F">
              <w:t>nf</w:t>
            </w:r>
            <w:proofErr w:type="spellEnd"/>
            <w:r w:rsidRPr="00234A1F">
              <w:t>-type</w:t>
            </w:r>
          </w:p>
        </w:tc>
        <w:tc>
          <w:tcPr>
            <w:tcW w:w="871" w:type="pct"/>
            <w:tcBorders>
              <w:top w:val="single" w:sz="4" w:space="0" w:color="auto"/>
              <w:left w:val="single" w:sz="6" w:space="0" w:color="000000"/>
              <w:bottom w:val="single" w:sz="6" w:space="0" w:color="000000"/>
              <w:right w:val="single" w:sz="6" w:space="0" w:color="000000"/>
            </w:tcBorders>
          </w:tcPr>
          <w:p w14:paraId="06A17D60" w14:textId="77777777" w:rsidR="003133A5" w:rsidRPr="00234A1F" w:rsidRDefault="003133A5" w:rsidP="00D14072">
            <w:pPr>
              <w:pStyle w:val="TAL"/>
            </w:pPr>
            <w:r w:rsidRPr="00234A1F">
              <w:t>array(</w:t>
            </w:r>
            <w:proofErr w:type="spellStart"/>
            <w:r w:rsidRPr="00234A1F">
              <w:t>NFType</w:t>
            </w:r>
            <w:proofErr w:type="spellEnd"/>
            <w:r w:rsidRPr="00234A1F">
              <w:t>)</w:t>
            </w:r>
          </w:p>
        </w:tc>
        <w:tc>
          <w:tcPr>
            <w:tcW w:w="217" w:type="pct"/>
            <w:tcBorders>
              <w:top w:val="single" w:sz="4" w:space="0" w:color="auto"/>
              <w:left w:val="single" w:sz="6" w:space="0" w:color="000000"/>
              <w:bottom w:val="single" w:sz="6" w:space="0" w:color="000000"/>
              <w:right w:val="single" w:sz="6" w:space="0" w:color="000000"/>
            </w:tcBorders>
          </w:tcPr>
          <w:p w14:paraId="7C53898A" w14:textId="77777777" w:rsidR="003133A5" w:rsidRPr="00234A1F" w:rsidRDefault="003133A5" w:rsidP="00D14072">
            <w:pPr>
              <w:pStyle w:val="TAC"/>
            </w:pPr>
            <w:r w:rsidRPr="00234A1F">
              <w:t>M</w:t>
            </w:r>
          </w:p>
        </w:tc>
        <w:tc>
          <w:tcPr>
            <w:tcW w:w="580" w:type="pct"/>
            <w:tcBorders>
              <w:top w:val="single" w:sz="4" w:space="0" w:color="auto"/>
              <w:left w:val="single" w:sz="6" w:space="0" w:color="000000"/>
              <w:bottom w:val="single" w:sz="6" w:space="0" w:color="000000"/>
              <w:right w:val="single" w:sz="6" w:space="0" w:color="000000"/>
            </w:tcBorders>
          </w:tcPr>
          <w:p w14:paraId="2BD05FC8" w14:textId="77777777" w:rsidR="003133A5" w:rsidRPr="00234A1F" w:rsidRDefault="003133A5" w:rsidP="00D14072">
            <w:pPr>
              <w:pStyle w:val="TAL"/>
            </w:pPr>
            <w:r w:rsidRPr="00234A1F">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73DD1" w14:textId="77777777" w:rsidR="003133A5" w:rsidRPr="00234A1F" w:rsidRDefault="003133A5" w:rsidP="00D14072">
            <w:pPr>
              <w:pStyle w:val="TAL"/>
            </w:pPr>
            <w:r w:rsidRPr="00234A1F">
              <w:t xml:space="preserve">see 3GPP TS 29.510 [14] </w:t>
            </w:r>
          </w:p>
        </w:tc>
      </w:tr>
      <w:tr w:rsidR="003133A5" w:rsidRPr="00D67AB2" w14:paraId="37304B4E"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2FBBB4B" w14:textId="77777777" w:rsidR="003133A5" w:rsidRPr="00234A1F" w:rsidRDefault="003133A5" w:rsidP="00D14072">
            <w:pPr>
              <w:pStyle w:val="TAL"/>
            </w:pPr>
            <w:proofErr w:type="spellStart"/>
            <w:r w:rsidRPr="00234A1F">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2E4CDED3" w14:textId="77777777" w:rsidR="003133A5" w:rsidRPr="00234A1F" w:rsidRDefault="003133A5" w:rsidP="00D14072">
            <w:pPr>
              <w:pStyle w:val="TAL"/>
            </w:pPr>
            <w:proofErr w:type="spellStart"/>
            <w:r w:rsidRPr="00234A1F">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60D0F6E" w14:textId="77777777" w:rsidR="003133A5" w:rsidRPr="00234A1F" w:rsidRDefault="003133A5" w:rsidP="00D14072">
            <w:pPr>
              <w:pStyle w:val="TAC"/>
            </w:pPr>
            <w:r w:rsidRPr="00234A1F">
              <w:t>M</w:t>
            </w:r>
          </w:p>
        </w:tc>
        <w:tc>
          <w:tcPr>
            <w:tcW w:w="580" w:type="pct"/>
            <w:tcBorders>
              <w:top w:val="single" w:sz="4" w:space="0" w:color="auto"/>
              <w:left w:val="single" w:sz="6" w:space="0" w:color="000000"/>
              <w:bottom w:val="single" w:sz="6" w:space="0" w:color="000000"/>
              <w:right w:val="single" w:sz="6" w:space="0" w:color="000000"/>
            </w:tcBorders>
          </w:tcPr>
          <w:p w14:paraId="4E15D370" w14:textId="77777777" w:rsidR="003133A5" w:rsidRPr="00234A1F" w:rsidRDefault="003133A5" w:rsidP="00D14072">
            <w:pPr>
              <w:pStyle w:val="TAL"/>
            </w:pPr>
            <w:r w:rsidRPr="00234A1F">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5D5FC8" w14:textId="77777777" w:rsidR="003133A5" w:rsidRPr="00234A1F" w:rsidRDefault="003133A5" w:rsidP="00D14072">
            <w:pPr>
              <w:pStyle w:val="TAL"/>
            </w:pPr>
            <w:r w:rsidRPr="00234A1F">
              <w:t>Represents the Subscription Identifier SUPI or GPSI or IMPI or IMPU (see 3GPP TS 23.501 [</w:t>
            </w:r>
            <w:r w:rsidRPr="00234A1F">
              <w:rPr>
                <w:rFonts w:hint="eastAsia"/>
                <w:lang w:eastAsia="zh-CN"/>
              </w:rPr>
              <w:t>4</w:t>
            </w:r>
            <w:r w:rsidRPr="00234A1F">
              <w:t>] clause 5.9.2</w:t>
            </w:r>
            <w:r w:rsidRPr="00234A1F">
              <w:rPr>
                <w:rFonts w:hint="eastAsia"/>
                <w:lang w:eastAsia="zh-CN"/>
              </w:rPr>
              <w:t xml:space="preserve"> and </w:t>
            </w:r>
            <w:r w:rsidRPr="00234A1F">
              <w:t xml:space="preserve">clause 5.9.8) </w:t>
            </w:r>
            <w:r w:rsidRPr="00234A1F">
              <w:br/>
            </w:r>
            <w:r w:rsidRPr="00234A1F">
              <w:tab/>
              <w:t>pattern: ^(imsi-[0-9]{5,15}|nai-.+|msisdn-[0-9]{5,15}|extid-[^@]+@[^@]+|impi-.+|impu-.+|.+)$</w:t>
            </w:r>
          </w:p>
        </w:tc>
      </w:tr>
    </w:tbl>
    <w:p w14:paraId="52C5CC65" w14:textId="77777777" w:rsidR="003133A5" w:rsidRPr="00C548DF" w:rsidRDefault="003133A5" w:rsidP="003133A5">
      <w:pPr>
        <w:pStyle w:val="NO"/>
      </w:pPr>
      <w:r>
        <w:t>NOTE:</w:t>
      </w:r>
      <w:r>
        <w:tab/>
        <w:t xml:space="preserve">The format of the query parameter </w:t>
      </w:r>
      <w:proofErr w:type="spellStart"/>
      <w:r w:rsidRPr="00F51F64">
        <w:t>subscriberId</w:t>
      </w:r>
      <w:proofErr w:type="spellEnd"/>
      <w:r>
        <w:t xml:space="preserve"> is in line with the </w:t>
      </w:r>
      <w:proofErr w:type="spellStart"/>
      <w:r>
        <w:t>yaml</w:t>
      </w:r>
      <w:proofErr w:type="spellEnd"/>
      <w:r>
        <w:t xml:space="preserve">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093F2F76"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80C8381"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33A5" w:rsidRPr="00D67AB2" w14:paraId="70ED7092"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1DCA32" w14:textId="77777777" w:rsidR="003133A5" w:rsidRPr="00234A1F" w:rsidRDefault="003133A5" w:rsidP="00D14072">
            <w:pPr>
              <w:pStyle w:val="TAH"/>
            </w:pPr>
            <w:r w:rsidRPr="00234A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E2D44D" w14:textId="77777777" w:rsidR="003133A5" w:rsidRPr="00234A1F" w:rsidRDefault="003133A5" w:rsidP="00D14072">
            <w:pPr>
              <w:pStyle w:val="TAH"/>
            </w:pPr>
            <w:r w:rsidRPr="00234A1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F77CCB" w14:textId="77777777" w:rsidR="003133A5" w:rsidRPr="00234A1F" w:rsidRDefault="003133A5" w:rsidP="00D14072">
            <w:pPr>
              <w:pStyle w:val="TAH"/>
            </w:pPr>
            <w:r w:rsidRPr="00234A1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7B4407" w14:textId="77777777" w:rsidR="003133A5" w:rsidRPr="00234A1F" w:rsidRDefault="003133A5" w:rsidP="00D14072">
            <w:pPr>
              <w:pStyle w:val="TAH"/>
            </w:pPr>
            <w:r w:rsidRPr="00234A1F">
              <w:t>Description</w:t>
            </w:r>
          </w:p>
        </w:tc>
      </w:tr>
      <w:tr w:rsidR="003133A5" w:rsidRPr="00D67AB2" w14:paraId="64524329"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047B70" w14:textId="77777777" w:rsidR="003133A5" w:rsidRPr="00234A1F" w:rsidRDefault="003133A5" w:rsidP="00D14072">
            <w:pPr>
              <w:pStyle w:val="TAL"/>
            </w:pPr>
            <w:r w:rsidRPr="00234A1F">
              <w:t>n/a</w:t>
            </w:r>
          </w:p>
        </w:tc>
        <w:tc>
          <w:tcPr>
            <w:tcW w:w="425" w:type="dxa"/>
            <w:tcBorders>
              <w:top w:val="single" w:sz="4" w:space="0" w:color="auto"/>
              <w:left w:val="single" w:sz="6" w:space="0" w:color="000000"/>
              <w:bottom w:val="single" w:sz="6" w:space="0" w:color="000000"/>
              <w:right w:val="single" w:sz="6" w:space="0" w:color="000000"/>
            </w:tcBorders>
          </w:tcPr>
          <w:p w14:paraId="27005A5F" w14:textId="77777777" w:rsidR="003133A5" w:rsidRPr="00234A1F"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5397AA74" w14:textId="77777777" w:rsidR="003133A5" w:rsidRPr="00234A1F"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7309F7" w14:textId="77777777" w:rsidR="003133A5" w:rsidRPr="00234A1F" w:rsidRDefault="003133A5" w:rsidP="00D14072">
            <w:pPr>
              <w:pStyle w:val="TAL"/>
            </w:pPr>
          </w:p>
        </w:tc>
      </w:tr>
    </w:tbl>
    <w:p w14:paraId="42E7749B" w14:textId="77777777" w:rsidR="003133A5" w:rsidRPr="00D67AB2" w:rsidRDefault="003133A5" w:rsidP="003133A5"/>
    <w:p w14:paraId="447129B0" w14:textId="77777777" w:rsidR="003133A5" w:rsidRPr="00D67AB2" w:rsidRDefault="003133A5" w:rsidP="003133A5">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33A5" w:rsidRPr="00D67AB2" w14:paraId="79BC245C"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591470" w14:textId="77777777" w:rsidR="003133A5" w:rsidRPr="00234A1F" w:rsidRDefault="003133A5" w:rsidP="00D14072">
            <w:pPr>
              <w:pStyle w:val="TAH"/>
            </w:pPr>
            <w:r w:rsidRPr="00234A1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71DBD0" w14:textId="77777777" w:rsidR="003133A5" w:rsidRPr="00234A1F" w:rsidRDefault="003133A5" w:rsidP="00D14072">
            <w:pPr>
              <w:pStyle w:val="TAH"/>
            </w:pPr>
            <w:r w:rsidRPr="00234A1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0A8D36" w14:textId="77777777" w:rsidR="003133A5" w:rsidRPr="00234A1F" w:rsidRDefault="003133A5" w:rsidP="00D14072">
            <w:pPr>
              <w:pStyle w:val="TAH"/>
            </w:pPr>
            <w:r w:rsidRPr="00234A1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D81182" w14:textId="77777777" w:rsidR="003133A5" w:rsidRPr="00234A1F" w:rsidRDefault="003133A5" w:rsidP="00D14072">
            <w:pPr>
              <w:pStyle w:val="TAH"/>
            </w:pPr>
            <w:r w:rsidRPr="00234A1F">
              <w:t>Response</w:t>
            </w:r>
          </w:p>
          <w:p w14:paraId="1A24673E" w14:textId="77777777" w:rsidR="003133A5" w:rsidRPr="00234A1F" w:rsidRDefault="003133A5" w:rsidP="00D14072">
            <w:pPr>
              <w:pStyle w:val="TAH"/>
            </w:pPr>
            <w:r w:rsidRPr="00234A1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998627" w14:textId="77777777" w:rsidR="003133A5" w:rsidRPr="00234A1F" w:rsidRDefault="003133A5" w:rsidP="00D14072">
            <w:pPr>
              <w:pStyle w:val="TAH"/>
            </w:pPr>
            <w:r w:rsidRPr="00234A1F">
              <w:t>Description</w:t>
            </w:r>
          </w:p>
        </w:tc>
      </w:tr>
      <w:tr w:rsidR="003133A5" w:rsidRPr="00D67AB2" w14:paraId="5E801C51"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CBE558" w14:textId="77777777" w:rsidR="003133A5" w:rsidRPr="00234A1F" w:rsidRDefault="003133A5" w:rsidP="00D14072">
            <w:pPr>
              <w:pStyle w:val="TAL"/>
            </w:pPr>
            <w:proofErr w:type="spellStart"/>
            <w:r w:rsidRPr="00234A1F">
              <w:t>NfGroupIdMapResult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2A3304" w14:textId="77777777" w:rsidR="003133A5" w:rsidRPr="00234A1F" w:rsidRDefault="003133A5" w:rsidP="00D14072">
            <w:pPr>
              <w:pStyle w:val="TAC"/>
            </w:pPr>
            <w:r w:rsidRPr="00234A1F">
              <w:t>M</w:t>
            </w:r>
          </w:p>
        </w:tc>
        <w:tc>
          <w:tcPr>
            <w:tcW w:w="649" w:type="pct"/>
            <w:tcBorders>
              <w:top w:val="single" w:sz="4" w:space="0" w:color="auto"/>
              <w:left w:val="single" w:sz="6" w:space="0" w:color="000000"/>
              <w:bottom w:val="single" w:sz="6" w:space="0" w:color="000000"/>
              <w:right w:val="single" w:sz="6" w:space="0" w:color="000000"/>
            </w:tcBorders>
          </w:tcPr>
          <w:p w14:paraId="5BF3F652" w14:textId="77777777" w:rsidR="003133A5" w:rsidRPr="00234A1F" w:rsidRDefault="003133A5" w:rsidP="00D14072">
            <w:pPr>
              <w:pStyle w:val="TAL"/>
            </w:pPr>
            <w:r w:rsidRPr="00234A1F">
              <w:t>1</w:t>
            </w:r>
          </w:p>
        </w:tc>
        <w:tc>
          <w:tcPr>
            <w:tcW w:w="583" w:type="pct"/>
            <w:tcBorders>
              <w:top w:val="single" w:sz="4" w:space="0" w:color="auto"/>
              <w:left w:val="single" w:sz="6" w:space="0" w:color="000000"/>
              <w:bottom w:val="single" w:sz="6" w:space="0" w:color="000000"/>
              <w:right w:val="single" w:sz="6" w:space="0" w:color="000000"/>
            </w:tcBorders>
          </w:tcPr>
          <w:p w14:paraId="393D87C6" w14:textId="77777777" w:rsidR="003133A5" w:rsidRPr="00234A1F" w:rsidRDefault="003133A5" w:rsidP="00D14072">
            <w:pPr>
              <w:pStyle w:val="TAL"/>
            </w:pPr>
            <w:r w:rsidRPr="00234A1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E848F" w14:textId="77777777" w:rsidR="003133A5" w:rsidRPr="00234A1F" w:rsidRDefault="003133A5" w:rsidP="00D14072">
            <w:pPr>
              <w:pStyle w:val="TAL"/>
            </w:pPr>
            <w:r w:rsidRPr="00234A1F">
              <w:t>Upon success, a response body containing the NF-Group IDs for the requested NF types shall be returned.</w:t>
            </w:r>
          </w:p>
        </w:tc>
      </w:tr>
      <w:tr w:rsidR="003133A5" w:rsidRPr="00D67AB2" w14:paraId="4CD18EA4"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B3C5E" w14:textId="77777777" w:rsidR="003133A5" w:rsidRPr="00234A1F" w:rsidRDefault="003133A5" w:rsidP="00D14072">
            <w:pPr>
              <w:pStyle w:val="TAL"/>
            </w:pPr>
            <w:proofErr w:type="spellStart"/>
            <w:r w:rsidRPr="00234A1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D7E665" w14:textId="77777777" w:rsidR="003133A5" w:rsidRPr="00234A1F" w:rsidRDefault="003133A5" w:rsidP="00D14072">
            <w:pPr>
              <w:pStyle w:val="TAC"/>
            </w:pPr>
            <w:r w:rsidRPr="00234A1F">
              <w:t>O</w:t>
            </w:r>
          </w:p>
        </w:tc>
        <w:tc>
          <w:tcPr>
            <w:tcW w:w="649" w:type="pct"/>
            <w:tcBorders>
              <w:top w:val="single" w:sz="4" w:space="0" w:color="auto"/>
              <w:left w:val="single" w:sz="6" w:space="0" w:color="000000"/>
              <w:bottom w:val="single" w:sz="6" w:space="0" w:color="000000"/>
              <w:right w:val="single" w:sz="6" w:space="0" w:color="000000"/>
            </w:tcBorders>
          </w:tcPr>
          <w:p w14:paraId="33AEA176" w14:textId="77777777" w:rsidR="003133A5" w:rsidRPr="00234A1F" w:rsidRDefault="003133A5" w:rsidP="00D14072">
            <w:pPr>
              <w:pStyle w:val="TAL"/>
            </w:pPr>
            <w:r w:rsidRPr="00234A1F">
              <w:rPr>
                <w:rFonts w:hint="eastAsia"/>
                <w:lang w:eastAsia="zh-CN"/>
              </w:rPr>
              <w:t>0..</w:t>
            </w:r>
            <w:r w:rsidRPr="00234A1F">
              <w:t>1</w:t>
            </w:r>
          </w:p>
        </w:tc>
        <w:tc>
          <w:tcPr>
            <w:tcW w:w="583" w:type="pct"/>
            <w:tcBorders>
              <w:top w:val="single" w:sz="4" w:space="0" w:color="auto"/>
              <w:left w:val="single" w:sz="6" w:space="0" w:color="000000"/>
              <w:bottom w:val="single" w:sz="6" w:space="0" w:color="000000"/>
              <w:right w:val="single" w:sz="6" w:space="0" w:color="000000"/>
            </w:tcBorders>
          </w:tcPr>
          <w:p w14:paraId="4D74ED81" w14:textId="77777777" w:rsidR="003133A5" w:rsidRPr="00234A1F" w:rsidRDefault="003133A5" w:rsidP="00D14072">
            <w:pPr>
              <w:pStyle w:val="TAL"/>
            </w:pPr>
            <w:r w:rsidRPr="00234A1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C84C33" w14:textId="77777777" w:rsidR="003133A5" w:rsidRPr="00234A1F" w:rsidRDefault="003133A5" w:rsidP="00D14072">
            <w:pPr>
              <w:pStyle w:val="TAL"/>
            </w:pPr>
            <w:r w:rsidRPr="00234A1F">
              <w:t>The "cause" attribute may be set to one of the following application errors:</w:t>
            </w:r>
          </w:p>
          <w:p w14:paraId="34200E4E" w14:textId="77777777" w:rsidR="003133A5" w:rsidRPr="00234A1F" w:rsidRDefault="003133A5" w:rsidP="00D14072">
            <w:pPr>
              <w:pStyle w:val="TAL"/>
            </w:pPr>
            <w:r w:rsidRPr="00234A1F">
              <w:t>- USER_NOT_FOUND</w:t>
            </w:r>
          </w:p>
        </w:tc>
      </w:tr>
      <w:tr w:rsidR="003133A5" w:rsidRPr="00D67AB2" w14:paraId="7FE2BEC9"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5A0E49" w14:textId="77777777" w:rsidR="003133A5" w:rsidRPr="00234A1F" w:rsidRDefault="003133A5" w:rsidP="00D14072">
            <w:pPr>
              <w:pStyle w:val="TAN"/>
            </w:pPr>
            <w:r w:rsidRPr="00234A1F">
              <w:t>NOTE:</w:t>
            </w:r>
            <w:r w:rsidRPr="00234A1F">
              <w:tab/>
              <w:t>In addition common data structures as listed in table 5.2.7.1-1 of 3GPP TS 29.500</w:t>
            </w:r>
            <w:r w:rsidRPr="00234A1F">
              <w:rPr>
                <w:rFonts w:hint="eastAsia"/>
                <w:lang w:eastAsia="zh-CN"/>
              </w:rPr>
              <w:t xml:space="preserve"> </w:t>
            </w:r>
            <w:r w:rsidRPr="00234A1F">
              <w:t>are supported.</w:t>
            </w:r>
          </w:p>
        </w:tc>
      </w:tr>
    </w:tbl>
    <w:p w14:paraId="38BE3508" w14:textId="77777777" w:rsidR="003133A5" w:rsidRPr="00D67AB2" w:rsidRDefault="003133A5" w:rsidP="003133A5"/>
    <w:p w14:paraId="7405523D" w14:textId="77777777" w:rsidR="003133A5" w:rsidRPr="00B06F7A" w:rsidRDefault="003133A5" w:rsidP="00F3074B">
      <w:pPr>
        <w:pStyle w:val="Heading3"/>
      </w:pPr>
      <w:bookmarkStart w:id="871" w:name="_Toc90582055"/>
      <w:bookmarkStart w:id="872" w:name="_Toc90582437"/>
      <w:bookmarkStart w:id="873" w:name="_Toc27587189"/>
      <w:bookmarkStart w:id="874" w:name="_Toc36459252"/>
      <w:bookmarkStart w:id="875" w:name="_Toc45028499"/>
      <w:bookmarkStart w:id="876" w:name="_Toc51870178"/>
      <w:bookmarkStart w:id="877" w:name="_Toc51870300"/>
      <w:r w:rsidRPr="00B06F7A">
        <w:t>6.</w:t>
      </w:r>
      <w:r>
        <w:t>2</w:t>
      </w:r>
      <w:r w:rsidRPr="00B06F7A">
        <w:t>.4</w:t>
      </w:r>
      <w:r w:rsidRPr="00B06F7A">
        <w:tab/>
        <w:t>Custom Operations without associated resources</w:t>
      </w:r>
      <w:bookmarkEnd w:id="871"/>
      <w:bookmarkEnd w:id="872"/>
    </w:p>
    <w:p w14:paraId="0B30E24D"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proofErr w:type="spellStart"/>
      <w:r w:rsidRPr="00B06F7A">
        <w:t>Nud</w:t>
      </w:r>
      <w:r>
        <w:t>r</w:t>
      </w:r>
      <w:r w:rsidRPr="00B06F7A">
        <w:t>_</w:t>
      </w:r>
      <w:r>
        <w:t>GroupIDmap</w:t>
      </w:r>
      <w:proofErr w:type="spellEnd"/>
      <w:r w:rsidRPr="00B06F7A">
        <w:t xml:space="preserve"> Service</w:t>
      </w:r>
      <w:r w:rsidRPr="00B06F7A">
        <w:rPr>
          <w:lang w:val="en-US"/>
        </w:rPr>
        <w:t>.</w:t>
      </w:r>
    </w:p>
    <w:p w14:paraId="6D666C6D" w14:textId="77777777" w:rsidR="003133A5" w:rsidRPr="001F16C3" w:rsidRDefault="003133A5" w:rsidP="00F3074B">
      <w:pPr>
        <w:pStyle w:val="Heading3"/>
      </w:pPr>
      <w:bookmarkStart w:id="878" w:name="_Toc90582056"/>
      <w:bookmarkStart w:id="879" w:name="_Toc90582438"/>
      <w:r w:rsidRPr="001F16C3">
        <w:t>6.</w:t>
      </w:r>
      <w:r>
        <w:t>2</w:t>
      </w:r>
      <w:r w:rsidRPr="001F16C3">
        <w:t>.5</w:t>
      </w:r>
      <w:r w:rsidRPr="001F16C3">
        <w:tab/>
        <w:t>Notifications</w:t>
      </w:r>
      <w:bookmarkEnd w:id="873"/>
      <w:bookmarkEnd w:id="874"/>
      <w:bookmarkEnd w:id="875"/>
      <w:bookmarkEnd w:id="876"/>
      <w:bookmarkEnd w:id="877"/>
      <w:bookmarkEnd w:id="878"/>
      <w:bookmarkEnd w:id="879"/>
    </w:p>
    <w:p w14:paraId="0D5A843E"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proofErr w:type="spellStart"/>
      <w:r w:rsidRPr="00D67AB2">
        <w:t>Nud</w:t>
      </w:r>
      <w:r>
        <w:t>r</w:t>
      </w:r>
      <w:r w:rsidRPr="00D67AB2">
        <w:t>_</w:t>
      </w:r>
      <w:r>
        <w:t>GroupIDmap</w:t>
      </w:r>
      <w:proofErr w:type="spellEnd"/>
      <w:r>
        <w:t xml:space="preserve"> </w:t>
      </w:r>
      <w:r w:rsidRPr="00D67AB2">
        <w:t>Service</w:t>
      </w:r>
      <w:r w:rsidRPr="00D67AB2">
        <w:rPr>
          <w:lang w:val="en-US"/>
        </w:rPr>
        <w:t>.</w:t>
      </w:r>
    </w:p>
    <w:p w14:paraId="648FEEB3" w14:textId="77777777" w:rsidR="003133A5" w:rsidRPr="00D67AB2" w:rsidRDefault="003133A5" w:rsidP="00F3074B">
      <w:pPr>
        <w:pStyle w:val="Heading3"/>
      </w:pPr>
      <w:bookmarkStart w:id="880" w:name="_Toc11338733"/>
      <w:bookmarkStart w:id="881" w:name="_Toc27587190"/>
      <w:bookmarkStart w:id="882" w:name="_Toc36459253"/>
      <w:bookmarkStart w:id="883" w:name="_Toc45028500"/>
      <w:bookmarkStart w:id="884" w:name="_Toc51870179"/>
      <w:bookmarkStart w:id="885" w:name="_Toc51870301"/>
      <w:bookmarkStart w:id="886" w:name="_Toc90582057"/>
      <w:bookmarkStart w:id="887" w:name="_Toc90582439"/>
      <w:r w:rsidRPr="00D67AB2">
        <w:t>6.</w:t>
      </w:r>
      <w:r>
        <w:t>2</w:t>
      </w:r>
      <w:r w:rsidRPr="00D67AB2">
        <w:t>.6</w:t>
      </w:r>
      <w:r w:rsidRPr="00D67AB2">
        <w:tab/>
        <w:t>Data Model</w:t>
      </w:r>
      <w:bookmarkEnd w:id="880"/>
      <w:bookmarkEnd w:id="881"/>
      <w:bookmarkEnd w:id="882"/>
      <w:bookmarkEnd w:id="883"/>
      <w:bookmarkEnd w:id="884"/>
      <w:bookmarkEnd w:id="885"/>
      <w:bookmarkEnd w:id="886"/>
      <w:bookmarkEnd w:id="887"/>
    </w:p>
    <w:p w14:paraId="00C5415E" w14:textId="77777777" w:rsidR="003133A5" w:rsidRPr="00D67AB2" w:rsidRDefault="003133A5" w:rsidP="00F3074B">
      <w:pPr>
        <w:pStyle w:val="Heading4"/>
      </w:pPr>
      <w:bookmarkStart w:id="888" w:name="_Toc11338734"/>
      <w:bookmarkStart w:id="889" w:name="_Toc27587191"/>
      <w:bookmarkStart w:id="890" w:name="_Toc36459254"/>
      <w:bookmarkStart w:id="891" w:name="_Toc45028501"/>
      <w:bookmarkStart w:id="892" w:name="_Toc51870180"/>
      <w:bookmarkStart w:id="893" w:name="_Toc51870302"/>
      <w:bookmarkStart w:id="894" w:name="_Toc90582058"/>
      <w:bookmarkStart w:id="895" w:name="_Toc90582440"/>
      <w:r w:rsidRPr="00D67AB2">
        <w:t>6.</w:t>
      </w:r>
      <w:r>
        <w:t>2</w:t>
      </w:r>
      <w:r w:rsidRPr="00D67AB2">
        <w:t>.6.1</w:t>
      </w:r>
      <w:r w:rsidRPr="00D67AB2">
        <w:tab/>
        <w:t>General</w:t>
      </w:r>
      <w:bookmarkEnd w:id="888"/>
      <w:bookmarkEnd w:id="889"/>
      <w:bookmarkEnd w:id="890"/>
      <w:bookmarkEnd w:id="891"/>
      <w:bookmarkEnd w:id="892"/>
      <w:bookmarkEnd w:id="893"/>
      <w:bookmarkEnd w:id="894"/>
      <w:bookmarkEnd w:id="895"/>
    </w:p>
    <w:p w14:paraId="2A695BB0" w14:textId="77777777" w:rsidR="003133A5" w:rsidRPr="00D67AB2" w:rsidRDefault="003133A5" w:rsidP="003133A5">
      <w:r w:rsidRPr="00D67AB2">
        <w:t>This clause specifies the application data model supported by the API.</w:t>
      </w:r>
    </w:p>
    <w:p w14:paraId="26EF2CAE" w14:textId="77777777" w:rsidR="003133A5" w:rsidRPr="00D67AB2" w:rsidRDefault="003133A5" w:rsidP="003133A5">
      <w:r w:rsidRPr="00D67AB2">
        <w:t>Table 6.</w:t>
      </w:r>
      <w:r>
        <w:t>2</w:t>
      </w:r>
      <w:r w:rsidRPr="00D67AB2">
        <w:t xml:space="preserve">.6.1-1 specifies the structured data types defined for the </w:t>
      </w:r>
      <w:proofErr w:type="spellStart"/>
      <w:r w:rsidRPr="00D67AB2">
        <w:t>Nud</w:t>
      </w:r>
      <w:r>
        <w:t>r</w:t>
      </w:r>
      <w:r w:rsidRPr="00D67AB2">
        <w:t>_</w:t>
      </w:r>
      <w:r>
        <w:t>GroupIDmap</w:t>
      </w:r>
      <w:proofErr w:type="spellEnd"/>
      <w:r w:rsidRPr="00D67AB2">
        <w:t xml:space="preserve"> service API. For simple data types defined for the </w:t>
      </w:r>
      <w:proofErr w:type="spellStart"/>
      <w:r w:rsidRPr="00D67AB2">
        <w:t>Nud</w:t>
      </w:r>
      <w:r>
        <w:t>r</w:t>
      </w:r>
      <w:r w:rsidRPr="00D67AB2">
        <w:t>_</w:t>
      </w:r>
      <w:r>
        <w:t>GroupIDmap</w:t>
      </w:r>
      <w:proofErr w:type="spellEnd"/>
      <w:r w:rsidRPr="00D67AB2">
        <w:t xml:space="preserve"> service API see table 6.</w:t>
      </w:r>
      <w:r>
        <w:t>2</w:t>
      </w:r>
      <w:r w:rsidRPr="00D67AB2">
        <w:t>.6.</w:t>
      </w:r>
      <w:r>
        <w:t>3</w:t>
      </w:r>
      <w:r w:rsidRPr="00D67AB2">
        <w:t>.2-1.</w:t>
      </w:r>
    </w:p>
    <w:p w14:paraId="4091E7F7" w14:textId="77777777" w:rsidR="003133A5" w:rsidRPr="00D67AB2" w:rsidRDefault="003133A5" w:rsidP="003133A5">
      <w:pPr>
        <w:pStyle w:val="TH"/>
      </w:pPr>
      <w:r w:rsidRPr="00D67AB2">
        <w:t>Table 6.</w:t>
      </w:r>
      <w:r>
        <w:t>2</w:t>
      </w:r>
      <w:r w:rsidRPr="00D67AB2">
        <w:t xml:space="preserve">.6.1-1: </w:t>
      </w:r>
      <w:proofErr w:type="spellStart"/>
      <w:r w:rsidRPr="00D67AB2">
        <w:t>Nud</w:t>
      </w:r>
      <w:r>
        <w:t>r</w:t>
      </w:r>
      <w:r w:rsidRPr="00D67AB2">
        <w:t>_</w:t>
      </w:r>
      <w:r>
        <w:t>GroupIDmap</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D67AB2" w14:paraId="55186584"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87CBB45" w14:textId="77777777" w:rsidR="003133A5" w:rsidRPr="00234A1F" w:rsidRDefault="003133A5" w:rsidP="00D14072">
            <w:pPr>
              <w:pStyle w:val="TAH"/>
            </w:pPr>
            <w:r w:rsidRPr="00234A1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2921A1" w14:textId="77777777" w:rsidR="003133A5" w:rsidRPr="00234A1F" w:rsidRDefault="003133A5" w:rsidP="00D14072">
            <w:pPr>
              <w:pStyle w:val="TAH"/>
            </w:pPr>
            <w:r w:rsidRPr="00234A1F">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FBF5FA" w14:textId="77777777" w:rsidR="003133A5" w:rsidRPr="00234A1F" w:rsidRDefault="003133A5" w:rsidP="00D14072">
            <w:pPr>
              <w:pStyle w:val="TAH"/>
            </w:pPr>
            <w:r w:rsidRPr="00234A1F">
              <w:t>Description</w:t>
            </w:r>
          </w:p>
        </w:tc>
      </w:tr>
      <w:tr w:rsidR="003133A5" w:rsidRPr="00D67AB2" w14:paraId="2028E988"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23FB4FCC" w14:textId="77777777" w:rsidR="003133A5" w:rsidRPr="00234A1F" w:rsidRDefault="003133A5" w:rsidP="00D14072">
            <w:pPr>
              <w:pStyle w:val="TAL"/>
            </w:pPr>
            <w:proofErr w:type="spellStart"/>
            <w:r w:rsidRPr="00234A1F">
              <w:t>NfGroupIdMapResult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B310C96" w14:textId="77777777" w:rsidR="003133A5" w:rsidRPr="00234A1F" w:rsidRDefault="003133A5" w:rsidP="00D14072">
            <w:pPr>
              <w:pStyle w:val="TAL"/>
            </w:pPr>
            <w:r w:rsidRPr="00234A1F">
              <w:t>6.2.6.2.2</w:t>
            </w:r>
          </w:p>
        </w:tc>
        <w:tc>
          <w:tcPr>
            <w:tcW w:w="5296" w:type="dxa"/>
            <w:tcBorders>
              <w:top w:val="single" w:sz="4" w:space="0" w:color="auto"/>
              <w:left w:val="single" w:sz="4" w:space="0" w:color="auto"/>
              <w:bottom w:val="single" w:sz="4" w:space="0" w:color="auto"/>
              <w:right w:val="single" w:sz="4" w:space="0" w:color="auto"/>
            </w:tcBorders>
          </w:tcPr>
          <w:p w14:paraId="23BCE1A3" w14:textId="77777777" w:rsidR="003133A5" w:rsidRPr="00234A1F" w:rsidRDefault="003133A5" w:rsidP="00D14072">
            <w:pPr>
              <w:pStyle w:val="TAL"/>
              <w:rPr>
                <w:rFonts w:cs="Arial"/>
                <w:szCs w:val="18"/>
              </w:rPr>
            </w:pPr>
            <w:r w:rsidRPr="00234A1F">
              <w:t>NF-Group IDs for the requested NF types</w:t>
            </w:r>
          </w:p>
        </w:tc>
      </w:tr>
      <w:tr w:rsidR="003133A5" w:rsidRPr="00D67AB2" w14:paraId="10C86F82"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5C93CC8A" w14:textId="77777777" w:rsidR="003133A5" w:rsidRPr="00234A1F" w:rsidRDefault="003133A5" w:rsidP="00D14072">
            <w:pPr>
              <w:pStyle w:val="TAL"/>
            </w:pPr>
            <w:proofErr w:type="spellStart"/>
            <w:r w:rsidRPr="00234A1F">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2D1AA493" w14:textId="77777777" w:rsidR="003133A5" w:rsidRPr="00234A1F" w:rsidRDefault="003133A5" w:rsidP="00D14072">
            <w:pPr>
              <w:pStyle w:val="TAL"/>
            </w:pPr>
            <w:r w:rsidRPr="00234A1F">
              <w:rPr>
                <w:rFonts w:hint="eastAsia"/>
              </w:rPr>
              <w:t>6</w:t>
            </w:r>
            <w:r w:rsidRPr="00234A1F">
              <w:t>.2.6.3.2</w:t>
            </w:r>
          </w:p>
        </w:tc>
        <w:tc>
          <w:tcPr>
            <w:tcW w:w="5296" w:type="dxa"/>
            <w:tcBorders>
              <w:top w:val="single" w:sz="4" w:space="0" w:color="auto"/>
              <w:left w:val="single" w:sz="4" w:space="0" w:color="auto"/>
              <w:bottom w:val="single" w:sz="4" w:space="0" w:color="auto"/>
              <w:right w:val="single" w:sz="4" w:space="0" w:color="auto"/>
            </w:tcBorders>
          </w:tcPr>
          <w:p w14:paraId="72285817" w14:textId="77777777" w:rsidR="003133A5" w:rsidRPr="00234A1F" w:rsidRDefault="003133A5" w:rsidP="00D14072">
            <w:pPr>
              <w:pStyle w:val="TAL"/>
              <w:rPr>
                <w:rFonts w:cs="Arial"/>
                <w:szCs w:val="18"/>
              </w:rPr>
            </w:pPr>
            <w:r w:rsidRPr="00234A1F">
              <w:t>Represents the Subscription Identifier SUPI or GPSI or IMPI or IMPU</w:t>
            </w:r>
          </w:p>
        </w:tc>
      </w:tr>
    </w:tbl>
    <w:p w14:paraId="746A7928" w14:textId="77777777" w:rsidR="003133A5" w:rsidRPr="00D67AB2" w:rsidRDefault="003133A5" w:rsidP="003133A5"/>
    <w:p w14:paraId="33B6F6CF" w14:textId="77777777" w:rsidR="003133A5" w:rsidRPr="00D67AB2" w:rsidRDefault="003133A5" w:rsidP="003133A5">
      <w:r w:rsidRPr="00D67AB2">
        <w:t>Table 6.</w:t>
      </w:r>
      <w:r>
        <w:t>2</w:t>
      </w:r>
      <w:r w:rsidRPr="00D67AB2">
        <w:t xml:space="preserve">.6.1-2 specifies data types re-used by the </w:t>
      </w:r>
      <w:proofErr w:type="spellStart"/>
      <w:r w:rsidRPr="00D67AB2">
        <w:t>Nud</w:t>
      </w:r>
      <w:r>
        <w:t>r</w:t>
      </w:r>
      <w:r w:rsidRPr="00D67AB2">
        <w:t>_</w:t>
      </w:r>
      <w:r>
        <w:t>GroupIDmap</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w:t>
      </w:r>
      <w:r>
        <w:t>r</w:t>
      </w:r>
      <w:r w:rsidRPr="00D67AB2">
        <w:t>_</w:t>
      </w:r>
      <w:r>
        <w:t>GroupIDmap</w:t>
      </w:r>
      <w:proofErr w:type="spellEnd"/>
      <w:r w:rsidRPr="00D67AB2">
        <w:t xml:space="preserve"> service API.</w:t>
      </w:r>
    </w:p>
    <w:p w14:paraId="0D271FAB" w14:textId="77777777" w:rsidR="003133A5" w:rsidRPr="00D67AB2" w:rsidRDefault="003133A5" w:rsidP="003133A5">
      <w:pPr>
        <w:pStyle w:val="TH"/>
      </w:pPr>
      <w:r w:rsidRPr="00D67AB2">
        <w:lastRenderedPageBreak/>
        <w:t>Table 6.</w:t>
      </w:r>
      <w:r>
        <w:t>2</w:t>
      </w:r>
      <w:r w:rsidRPr="00D67AB2">
        <w:t xml:space="preserve">.6.1-2: </w:t>
      </w:r>
      <w:proofErr w:type="spellStart"/>
      <w:r w:rsidRPr="00D67AB2">
        <w:t>Nud</w:t>
      </w:r>
      <w:r>
        <w:t>r</w:t>
      </w:r>
      <w:r w:rsidRPr="00D67AB2">
        <w:t>_</w:t>
      </w:r>
      <w:r>
        <w:t>GroupIDmap</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D67AB2" w14:paraId="16E2613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0F6AD00" w14:textId="77777777" w:rsidR="003133A5" w:rsidRPr="00234A1F" w:rsidRDefault="003133A5" w:rsidP="00D14072">
            <w:pPr>
              <w:pStyle w:val="TAH"/>
            </w:pPr>
            <w:r w:rsidRPr="00234A1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57B697" w14:textId="77777777" w:rsidR="003133A5" w:rsidRPr="00234A1F" w:rsidRDefault="003133A5" w:rsidP="00D14072">
            <w:pPr>
              <w:pStyle w:val="TAH"/>
            </w:pPr>
            <w:r w:rsidRPr="00234A1F">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A046D4F" w14:textId="77777777" w:rsidR="003133A5" w:rsidRPr="00234A1F" w:rsidRDefault="003133A5" w:rsidP="00D14072">
            <w:pPr>
              <w:pStyle w:val="TAH"/>
            </w:pPr>
            <w:r w:rsidRPr="00234A1F">
              <w:t>Comments</w:t>
            </w:r>
          </w:p>
        </w:tc>
      </w:tr>
      <w:tr w:rsidR="003133A5" w:rsidRPr="00D67AB2" w14:paraId="63F6E536"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05B872F2" w14:textId="77777777" w:rsidR="003133A5" w:rsidRPr="00234A1F" w:rsidRDefault="003133A5" w:rsidP="00D14072">
            <w:pPr>
              <w:pStyle w:val="TAL"/>
            </w:pPr>
            <w:proofErr w:type="spellStart"/>
            <w:r w:rsidRPr="00234A1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01E59FA" w14:textId="77777777" w:rsidR="003133A5" w:rsidRPr="00234A1F" w:rsidRDefault="003133A5" w:rsidP="00D14072">
            <w:pPr>
              <w:pStyle w:val="TAL"/>
            </w:pPr>
            <w:r w:rsidRPr="00234A1F">
              <w:t>3GPP TS 29.571 [</w:t>
            </w:r>
            <w:r w:rsidRPr="00234A1F">
              <w:rPr>
                <w:rFonts w:hint="eastAsia"/>
                <w:lang w:eastAsia="zh-CN"/>
              </w:rPr>
              <w:t>10</w:t>
            </w:r>
            <w:r w:rsidRPr="00234A1F">
              <w:t>]</w:t>
            </w:r>
          </w:p>
        </w:tc>
        <w:tc>
          <w:tcPr>
            <w:tcW w:w="5160" w:type="dxa"/>
            <w:tcBorders>
              <w:top w:val="single" w:sz="4" w:space="0" w:color="auto"/>
              <w:left w:val="single" w:sz="4" w:space="0" w:color="auto"/>
              <w:bottom w:val="single" w:sz="4" w:space="0" w:color="auto"/>
              <w:right w:val="single" w:sz="4" w:space="0" w:color="auto"/>
            </w:tcBorders>
          </w:tcPr>
          <w:p w14:paraId="776E77CD" w14:textId="77777777" w:rsidR="003133A5" w:rsidRPr="00234A1F" w:rsidRDefault="003133A5" w:rsidP="00D14072">
            <w:pPr>
              <w:pStyle w:val="TAL"/>
              <w:rPr>
                <w:rFonts w:cs="Arial"/>
                <w:szCs w:val="18"/>
              </w:rPr>
            </w:pPr>
            <w:r w:rsidRPr="00234A1F">
              <w:rPr>
                <w:rFonts w:cs="Arial"/>
                <w:szCs w:val="18"/>
              </w:rPr>
              <w:t>Common data type used in response bodies</w:t>
            </w:r>
          </w:p>
        </w:tc>
      </w:tr>
      <w:tr w:rsidR="003133A5" w:rsidRPr="00D67AB2" w14:paraId="24721C21"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11C43EA2" w14:textId="77777777" w:rsidR="003133A5" w:rsidRPr="00234A1F" w:rsidRDefault="003133A5" w:rsidP="00D14072">
            <w:pPr>
              <w:pStyle w:val="TAL"/>
            </w:pPr>
            <w:proofErr w:type="spellStart"/>
            <w:r w:rsidRPr="00234A1F">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30A3838D" w14:textId="77777777" w:rsidR="003133A5" w:rsidRPr="00234A1F" w:rsidRDefault="003133A5" w:rsidP="00D14072">
            <w:pPr>
              <w:pStyle w:val="TAL"/>
            </w:pPr>
            <w:r w:rsidRPr="00234A1F">
              <w:t>3GPP TS 29.510 [14]</w:t>
            </w:r>
          </w:p>
        </w:tc>
        <w:tc>
          <w:tcPr>
            <w:tcW w:w="5160" w:type="dxa"/>
            <w:tcBorders>
              <w:top w:val="single" w:sz="4" w:space="0" w:color="auto"/>
              <w:left w:val="single" w:sz="4" w:space="0" w:color="auto"/>
              <w:bottom w:val="single" w:sz="4" w:space="0" w:color="auto"/>
              <w:right w:val="single" w:sz="4" w:space="0" w:color="auto"/>
            </w:tcBorders>
          </w:tcPr>
          <w:p w14:paraId="0BFA82A1" w14:textId="77777777" w:rsidR="003133A5" w:rsidRPr="00234A1F" w:rsidRDefault="003133A5" w:rsidP="00D14072">
            <w:pPr>
              <w:pStyle w:val="TAL"/>
              <w:rPr>
                <w:rFonts w:cs="Arial"/>
                <w:szCs w:val="18"/>
              </w:rPr>
            </w:pPr>
          </w:p>
        </w:tc>
      </w:tr>
      <w:tr w:rsidR="003133A5" w:rsidRPr="00D67AB2" w14:paraId="0C2F1718"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48ADD5F6" w14:textId="77777777" w:rsidR="003133A5" w:rsidRPr="00234A1F" w:rsidRDefault="003133A5" w:rsidP="00D14072">
            <w:pPr>
              <w:pStyle w:val="TAL"/>
            </w:pPr>
            <w:proofErr w:type="spellStart"/>
            <w:r w:rsidRPr="00234A1F">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FF60C24" w14:textId="77777777" w:rsidR="003133A5" w:rsidRPr="00234A1F" w:rsidRDefault="003133A5" w:rsidP="00D14072">
            <w:pPr>
              <w:pStyle w:val="TAL"/>
            </w:pPr>
            <w:r w:rsidRPr="00234A1F">
              <w:t>3GPP TS 29.571 [</w:t>
            </w:r>
            <w:r w:rsidRPr="00234A1F">
              <w:rPr>
                <w:rFonts w:hint="eastAsia"/>
                <w:lang w:eastAsia="zh-CN"/>
              </w:rPr>
              <w:t>10</w:t>
            </w:r>
            <w:r w:rsidRPr="00234A1F">
              <w:t>]</w:t>
            </w:r>
          </w:p>
        </w:tc>
        <w:tc>
          <w:tcPr>
            <w:tcW w:w="5160" w:type="dxa"/>
            <w:tcBorders>
              <w:top w:val="single" w:sz="4" w:space="0" w:color="auto"/>
              <w:left w:val="single" w:sz="4" w:space="0" w:color="auto"/>
              <w:bottom w:val="single" w:sz="4" w:space="0" w:color="auto"/>
              <w:right w:val="single" w:sz="4" w:space="0" w:color="auto"/>
            </w:tcBorders>
          </w:tcPr>
          <w:p w14:paraId="2D3CAFC0" w14:textId="77777777" w:rsidR="003133A5" w:rsidRPr="00234A1F" w:rsidRDefault="003133A5" w:rsidP="00D14072">
            <w:pPr>
              <w:pStyle w:val="TAL"/>
              <w:rPr>
                <w:rFonts w:cs="Arial"/>
                <w:szCs w:val="18"/>
              </w:rPr>
            </w:pPr>
          </w:p>
        </w:tc>
      </w:tr>
    </w:tbl>
    <w:p w14:paraId="0595ABFE" w14:textId="77777777" w:rsidR="003133A5" w:rsidRPr="00D67AB2" w:rsidRDefault="003133A5" w:rsidP="003133A5"/>
    <w:p w14:paraId="59F3F28F" w14:textId="77777777" w:rsidR="003133A5" w:rsidRPr="00D67AB2" w:rsidRDefault="003133A5" w:rsidP="00F3074B">
      <w:pPr>
        <w:pStyle w:val="Heading4"/>
      </w:pPr>
      <w:bookmarkStart w:id="896" w:name="_Toc11338735"/>
      <w:bookmarkStart w:id="897" w:name="_Toc27587192"/>
      <w:bookmarkStart w:id="898" w:name="_Toc36459255"/>
      <w:bookmarkStart w:id="899" w:name="_Toc45028502"/>
      <w:bookmarkStart w:id="900" w:name="_Toc51870181"/>
      <w:bookmarkStart w:id="901" w:name="_Toc51870303"/>
      <w:bookmarkStart w:id="902" w:name="_Toc90582059"/>
      <w:bookmarkStart w:id="903" w:name="_Toc90582441"/>
      <w:r w:rsidRPr="00D67AB2">
        <w:t>6.</w:t>
      </w:r>
      <w:r>
        <w:t>2</w:t>
      </w:r>
      <w:r w:rsidRPr="00D67AB2">
        <w:t>.6.2</w:t>
      </w:r>
      <w:r w:rsidRPr="00D67AB2">
        <w:tab/>
        <w:t>Structured data types</w:t>
      </w:r>
      <w:bookmarkEnd w:id="896"/>
      <w:bookmarkEnd w:id="897"/>
      <w:bookmarkEnd w:id="898"/>
      <w:bookmarkEnd w:id="899"/>
      <w:bookmarkEnd w:id="900"/>
      <w:bookmarkEnd w:id="901"/>
      <w:bookmarkEnd w:id="902"/>
      <w:bookmarkEnd w:id="903"/>
    </w:p>
    <w:p w14:paraId="7EAD3621" w14:textId="77777777" w:rsidR="003133A5" w:rsidRPr="00D67AB2" w:rsidRDefault="003133A5" w:rsidP="00F3074B">
      <w:pPr>
        <w:pStyle w:val="Heading5"/>
      </w:pPr>
      <w:bookmarkStart w:id="904" w:name="_Toc11338736"/>
      <w:bookmarkStart w:id="905" w:name="_Toc27587193"/>
      <w:bookmarkStart w:id="906" w:name="_Toc36459256"/>
      <w:bookmarkStart w:id="907" w:name="_Toc45028503"/>
      <w:bookmarkStart w:id="908" w:name="_Toc51870182"/>
      <w:bookmarkStart w:id="909" w:name="_Toc51870304"/>
      <w:bookmarkStart w:id="910" w:name="_Toc90582060"/>
      <w:bookmarkStart w:id="911" w:name="_Toc90582442"/>
      <w:r w:rsidRPr="00D67AB2">
        <w:t>6.</w:t>
      </w:r>
      <w:r>
        <w:t>2</w:t>
      </w:r>
      <w:r w:rsidRPr="00D67AB2">
        <w:t>.6.2.1</w:t>
      </w:r>
      <w:r w:rsidRPr="00D67AB2">
        <w:tab/>
        <w:t>Introduction</w:t>
      </w:r>
      <w:bookmarkEnd w:id="904"/>
      <w:bookmarkEnd w:id="905"/>
      <w:bookmarkEnd w:id="906"/>
      <w:bookmarkEnd w:id="907"/>
      <w:bookmarkEnd w:id="908"/>
      <w:bookmarkEnd w:id="909"/>
      <w:bookmarkEnd w:id="910"/>
      <w:bookmarkEnd w:id="911"/>
    </w:p>
    <w:p w14:paraId="56029C8D" w14:textId="77777777" w:rsidR="003133A5" w:rsidRPr="002857AD" w:rsidRDefault="003133A5" w:rsidP="003133A5">
      <w:r w:rsidRPr="002857AD">
        <w:t xml:space="preserve">This </w:t>
      </w:r>
      <w:r>
        <w:t>clause</w:t>
      </w:r>
      <w:r w:rsidRPr="002857AD">
        <w:t xml:space="preserve"> defines the structures to be used in resource representations.</w:t>
      </w:r>
    </w:p>
    <w:p w14:paraId="3D3CC422" w14:textId="77777777" w:rsidR="003133A5" w:rsidRPr="00D67AB2" w:rsidRDefault="003133A5" w:rsidP="00F3074B">
      <w:pPr>
        <w:pStyle w:val="Heading5"/>
      </w:pPr>
      <w:bookmarkStart w:id="912" w:name="_Toc11338737"/>
      <w:bookmarkStart w:id="913" w:name="_Toc27587194"/>
      <w:bookmarkStart w:id="914" w:name="_Toc36459257"/>
      <w:bookmarkStart w:id="915" w:name="_Toc45028504"/>
      <w:bookmarkStart w:id="916" w:name="_Toc51870183"/>
      <w:bookmarkStart w:id="917" w:name="_Toc51870305"/>
      <w:bookmarkStart w:id="918" w:name="_Toc90582061"/>
      <w:bookmarkStart w:id="919" w:name="_Toc90582443"/>
      <w:r w:rsidRPr="00D67AB2">
        <w:t>6.</w:t>
      </w:r>
      <w:r>
        <w:t>2</w:t>
      </w:r>
      <w:r w:rsidRPr="00D67AB2">
        <w:t>.6.2.2</w:t>
      </w:r>
      <w:r w:rsidRPr="00D67AB2">
        <w:tab/>
        <w:t xml:space="preserve">Type: </w:t>
      </w:r>
      <w:proofErr w:type="spellStart"/>
      <w:r>
        <w:t>NfGroupIdMap</w:t>
      </w:r>
      <w:bookmarkEnd w:id="912"/>
      <w:r>
        <w:t>Result</w:t>
      </w:r>
      <w:bookmarkEnd w:id="913"/>
      <w:bookmarkEnd w:id="914"/>
      <w:bookmarkEnd w:id="915"/>
      <w:bookmarkEnd w:id="916"/>
      <w:bookmarkEnd w:id="917"/>
      <w:bookmarkEnd w:id="918"/>
      <w:bookmarkEnd w:id="919"/>
      <w:proofErr w:type="spellEnd"/>
    </w:p>
    <w:p w14:paraId="5F3D304E"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D67AB2" w14:paraId="733FA7B2"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9730603" w14:textId="77777777" w:rsidR="003133A5" w:rsidRPr="00234A1F" w:rsidRDefault="003133A5" w:rsidP="00D14072">
            <w:pPr>
              <w:pStyle w:val="TAH"/>
            </w:pPr>
            <w:r w:rsidRPr="00234A1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CBA8D96" w14:textId="77777777" w:rsidR="003133A5" w:rsidRPr="00234A1F" w:rsidRDefault="003133A5" w:rsidP="00D14072">
            <w:pPr>
              <w:pStyle w:val="TAH"/>
            </w:pPr>
            <w:r w:rsidRPr="00234A1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D68DED" w14:textId="77777777" w:rsidR="003133A5" w:rsidRPr="00234A1F" w:rsidRDefault="003133A5" w:rsidP="00D14072">
            <w:pPr>
              <w:pStyle w:val="TAH"/>
            </w:pPr>
            <w:r w:rsidRPr="00234A1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0FC683" w14:textId="77777777" w:rsidR="003133A5" w:rsidRPr="00234A1F" w:rsidRDefault="003133A5" w:rsidP="00F3074B">
            <w:pPr>
              <w:pStyle w:val="TAH"/>
            </w:pPr>
            <w:r w:rsidRPr="00F3074B">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53F94E4" w14:textId="77777777" w:rsidR="003133A5" w:rsidRPr="00234A1F" w:rsidRDefault="003133A5" w:rsidP="00D14072">
            <w:pPr>
              <w:pStyle w:val="TAH"/>
              <w:rPr>
                <w:rFonts w:cs="Arial"/>
                <w:szCs w:val="18"/>
              </w:rPr>
            </w:pPr>
            <w:r w:rsidRPr="00234A1F">
              <w:rPr>
                <w:rFonts w:cs="Arial"/>
                <w:szCs w:val="18"/>
              </w:rPr>
              <w:t>Description</w:t>
            </w:r>
          </w:p>
        </w:tc>
      </w:tr>
      <w:tr w:rsidR="003133A5" w:rsidRPr="00D67AB2" w14:paraId="3819B5D1"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6C1152B2" w14:textId="77777777" w:rsidR="003133A5" w:rsidRPr="00234A1F" w:rsidRDefault="003133A5" w:rsidP="00D14072">
            <w:pPr>
              <w:pStyle w:val="TAL"/>
            </w:pPr>
            <w:proofErr w:type="spellStart"/>
            <w:r w:rsidRPr="00234A1F">
              <w:t>nfGroupIDs</w:t>
            </w:r>
            <w:proofErr w:type="spellEnd"/>
          </w:p>
        </w:tc>
        <w:tc>
          <w:tcPr>
            <w:tcW w:w="2268" w:type="dxa"/>
            <w:tcBorders>
              <w:top w:val="single" w:sz="4" w:space="0" w:color="auto"/>
              <w:left w:val="single" w:sz="4" w:space="0" w:color="auto"/>
              <w:bottom w:val="single" w:sz="4" w:space="0" w:color="auto"/>
              <w:right w:val="single" w:sz="4" w:space="0" w:color="auto"/>
            </w:tcBorders>
          </w:tcPr>
          <w:p w14:paraId="6F9E5A64" w14:textId="77777777" w:rsidR="003133A5" w:rsidRPr="00234A1F" w:rsidRDefault="003133A5" w:rsidP="00D14072">
            <w:pPr>
              <w:pStyle w:val="TAL"/>
            </w:pPr>
            <w:r w:rsidRPr="00234A1F">
              <w:t>map(</w:t>
            </w:r>
            <w:proofErr w:type="spellStart"/>
            <w:r w:rsidRPr="00234A1F">
              <w:t>NfGroupId</w:t>
            </w:r>
            <w:proofErr w:type="spellEnd"/>
            <w:r w:rsidRPr="00234A1F">
              <w:t>)</w:t>
            </w:r>
          </w:p>
        </w:tc>
        <w:tc>
          <w:tcPr>
            <w:tcW w:w="284" w:type="dxa"/>
            <w:tcBorders>
              <w:top w:val="single" w:sz="4" w:space="0" w:color="auto"/>
              <w:left w:val="single" w:sz="4" w:space="0" w:color="auto"/>
              <w:bottom w:val="single" w:sz="4" w:space="0" w:color="auto"/>
              <w:right w:val="single" w:sz="4" w:space="0" w:color="auto"/>
            </w:tcBorders>
          </w:tcPr>
          <w:p w14:paraId="28FEA58A" w14:textId="77777777" w:rsidR="003133A5" w:rsidRPr="00234A1F" w:rsidRDefault="003133A5" w:rsidP="00D14072">
            <w:pPr>
              <w:pStyle w:val="TAC"/>
            </w:pPr>
            <w:r w:rsidRPr="00234A1F">
              <w:t>M</w:t>
            </w:r>
          </w:p>
        </w:tc>
        <w:tc>
          <w:tcPr>
            <w:tcW w:w="1276" w:type="dxa"/>
            <w:tcBorders>
              <w:top w:val="single" w:sz="4" w:space="0" w:color="auto"/>
              <w:left w:val="single" w:sz="4" w:space="0" w:color="auto"/>
              <w:bottom w:val="single" w:sz="4" w:space="0" w:color="auto"/>
              <w:right w:val="single" w:sz="4" w:space="0" w:color="auto"/>
            </w:tcBorders>
          </w:tcPr>
          <w:p w14:paraId="4C2178AC" w14:textId="77777777" w:rsidR="003133A5" w:rsidRPr="00234A1F" w:rsidRDefault="003133A5" w:rsidP="00D14072">
            <w:pPr>
              <w:pStyle w:val="TAL"/>
            </w:pPr>
            <w:r w:rsidRPr="00234A1F">
              <w:t>1..N</w:t>
            </w:r>
          </w:p>
        </w:tc>
        <w:tc>
          <w:tcPr>
            <w:tcW w:w="3508" w:type="dxa"/>
            <w:tcBorders>
              <w:top w:val="single" w:sz="4" w:space="0" w:color="auto"/>
              <w:left w:val="single" w:sz="4" w:space="0" w:color="auto"/>
              <w:bottom w:val="single" w:sz="4" w:space="0" w:color="auto"/>
              <w:right w:val="single" w:sz="4" w:space="0" w:color="auto"/>
            </w:tcBorders>
          </w:tcPr>
          <w:p w14:paraId="3B1F3AA6" w14:textId="77777777" w:rsidR="003133A5" w:rsidRPr="00234A1F" w:rsidRDefault="003133A5" w:rsidP="00D14072">
            <w:pPr>
              <w:pStyle w:val="TAL"/>
              <w:rPr>
                <w:rFonts w:cs="Arial"/>
                <w:szCs w:val="18"/>
              </w:rPr>
            </w:pPr>
            <w:r w:rsidRPr="00234A1F">
              <w:rPr>
                <w:rFonts w:cs="Arial"/>
                <w:szCs w:val="18"/>
              </w:rPr>
              <w:t xml:space="preserve">A map (list of key-value pairs where </w:t>
            </w:r>
            <w:proofErr w:type="spellStart"/>
            <w:r w:rsidRPr="00234A1F">
              <w:rPr>
                <w:rFonts w:cs="Arial"/>
                <w:szCs w:val="18"/>
              </w:rPr>
              <w:t>NFType</w:t>
            </w:r>
            <w:proofErr w:type="spellEnd"/>
            <w:r w:rsidRPr="00234A1F">
              <w:rPr>
                <w:rFonts w:cs="Arial"/>
                <w:szCs w:val="18"/>
              </w:rPr>
              <w:t xml:space="preserve"> serves as key) of </w:t>
            </w:r>
            <w:proofErr w:type="spellStart"/>
            <w:r w:rsidRPr="00234A1F">
              <w:rPr>
                <w:rFonts w:cs="Arial"/>
                <w:szCs w:val="18"/>
              </w:rPr>
              <w:t>NFGroupIds</w:t>
            </w:r>
            <w:proofErr w:type="spellEnd"/>
          </w:p>
        </w:tc>
      </w:tr>
    </w:tbl>
    <w:p w14:paraId="4D60DFA7" w14:textId="77777777" w:rsidR="003133A5" w:rsidRPr="00D67AB2" w:rsidRDefault="003133A5" w:rsidP="003133A5"/>
    <w:p w14:paraId="1870E382" w14:textId="77777777" w:rsidR="003133A5" w:rsidRPr="00D67AB2" w:rsidRDefault="003133A5" w:rsidP="00F3074B">
      <w:pPr>
        <w:pStyle w:val="Heading4"/>
      </w:pPr>
      <w:bookmarkStart w:id="920" w:name="_Toc11338744"/>
      <w:bookmarkStart w:id="921" w:name="_Toc27587195"/>
      <w:bookmarkStart w:id="922" w:name="_Toc36459258"/>
      <w:bookmarkStart w:id="923" w:name="_Toc45028505"/>
      <w:bookmarkStart w:id="924" w:name="_Toc51870184"/>
      <w:bookmarkStart w:id="925" w:name="_Toc51870306"/>
      <w:bookmarkStart w:id="926" w:name="_Toc90582062"/>
      <w:bookmarkStart w:id="927" w:name="_Toc90582444"/>
      <w:r w:rsidRPr="00D67AB2">
        <w:t>6.</w:t>
      </w:r>
      <w:r>
        <w:t>2</w:t>
      </w:r>
      <w:r w:rsidRPr="00D67AB2">
        <w:t>.6.3</w:t>
      </w:r>
      <w:r w:rsidRPr="00D67AB2">
        <w:tab/>
        <w:t>Simple data types and enumerations</w:t>
      </w:r>
      <w:bookmarkEnd w:id="920"/>
      <w:bookmarkEnd w:id="921"/>
      <w:bookmarkEnd w:id="922"/>
      <w:bookmarkEnd w:id="923"/>
      <w:bookmarkEnd w:id="924"/>
      <w:bookmarkEnd w:id="925"/>
      <w:bookmarkEnd w:id="926"/>
      <w:bookmarkEnd w:id="927"/>
    </w:p>
    <w:p w14:paraId="3DD4C3E6" w14:textId="77777777" w:rsidR="003133A5" w:rsidRPr="00D67AB2" w:rsidRDefault="003133A5" w:rsidP="00F3074B">
      <w:pPr>
        <w:pStyle w:val="Heading5"/>
      </w:pPr>
      <w:bookmarkStart w:id="928" w:name="_Toc11338868"/>
      <w:bookmarkStart w:id="929" w:name="_Toc27587196"/>
      <w:bookmarkStart w:id="930" w:name="_Toc36459259"/>
      <w:bookmarkStart w:id="931" w:name="_Toc45028506"/>
      <w:bookmarkStart w:id="932" w:name="_Toc51870185"/>
      <w:bookmarkStart w:id="933" w:name="_Toc51870307"/>
      <w:bookmarkStart w:id="934" w:name="_Toc90582063"/>
      <w:bookmarkStart w:id="935" w:name="_Toc90582445"/>
      <w:r w:rsidRPr="00D67AB2">
        <w:t>6.</w:t>
      </w:r>
      <w:r>
        <w:t>2</w:t>
      </w:r>
      <w:r w:rsidRPr="00D67AB2">
        <w:t>.6.3.1</w:t>
      </w:r>
      <w:r w:rsidRPr="00D67AB2">
        <w:tab/>
        <w:t>Introduction</w:t>
      </w:r>
      <w:bookmarkEnd w:id="928"/>
      <w:bookmarkEnd w:id="929"/>
      <w:bookmarkEnd w:id="930"/>
      <w:bookmarkEnd w:id="931"/>
      <w:bookmarkEnd w:id="932"/>
      <w:bookmarkEnd w:id="933"/>
      <w:bookmarkEnd w:id="934"/>
      <w:bookmarkEnd w:id="935"/>
    </w:p>
    <w:p w14:paraId="266C27F2" w14:textId="77777777" w:rsidR="003133A5" w:rsidRPr="00D67AB2" w:rsidRDefault="003133A5" w:rsidP="003133A5">
      <w:r w:rsidRPr="00D67AB2">
        <w:t>This clause defines simple data types and enumerations that can be referenced from data structures defined in the previous clauses.</w:t>
      </w:r>
    </w:p>
    <w:p w14:paraId="1E453D24" w14:textId="77777777" w:rsidR="003133A5" w:rsidRPr="00D67AB2" w:rsidRDefault="003133A5" w:rsidP="00F3074B">
      <w:pPr>
        <w:pStyle w:val="Heading5"/>
      </w:pPr>
      <w:bookmarkStart w:id="936" w:name="_Toc11338869"/>
      <w:bookmarkStart w:id="937" w:name="_Toc27587197"/>
      <w:bookmarkStart w:id="938" w:name="_Toc36459260"/>
      <w:bookmarkStart w:id="939" w:name="_Toc45028507"/>
      <w:bookmarkStart w:id="940" w:name="_Toc51870186"/>
      <w:bookmarkStart w:id="941" w:name="_Toc51870308"/>
      <w:bookmarkStart w:id="942" w:name="_Toc90582064"/>
      <w:bookmarkStart w:id="943" w:name="_Toc90582446"/>
      <w:r w:rsidRPr="00D67AB2">
        <w:t>6.</w:t>
      </w:r>
      <w:r>
        <w:t>2</w:t>
      </w:r>
      <w:r w:rsidRPr="00D67AB2">
        <w:t>.6.3.2</w:t>
      </w:r>
      <w:r w:rsidRPr="00D67AB2">
        <w:tab/>
        <w:t>Simple data types</w:t>
      </w:r>
      <w:bookmarkEnd w:id="936"/>
      <w:bookmarkEnd w:id="937"/>
      <w:bookmarkEnd w:id="938"/>
      <w:bookmarkEnd w:id="939"/>
      <w:bookmarkEnd w:id="940"/>
      <w:bookmarkEnd w:id="941"/>
      <w:bookmarkEnd w:id="942"/>
      <w:bookmarkEnd w:id="943"/>
    </w:p>
    <w:p w14:paraId="614759D4" w14:textId="77777777" w:rsidR="003133A5" w:rsidRPr="00D67AB2" w:rsidRDefault="003133A5" w:rsidP="003133A5">
      <w:r w:rsidRPr="00D67AB2">
        <w:t>The simple data types defined in table 6.</w:t>
      </w:r>
      <w:r>
        <w:t>2</w:t>
      </w:r>
      <w:r w:rsidRPr="00D67AB2">
        <w:t>.6.3.2-1 shall be supported.</w:t>
      </w:r>
    </w:p>
    <w:p w14:paraId="094E0C5C"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3133A5" w:rsidRPr="00D67AB2" w14:paraId="7E689B26"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3CDFF2" w14:textId="77777777" w:rsidR="003133A5" w:rsidRPr="00234A1F" w:rsidRDefault="003133A5" w:rsidP="00D14072">
            <w:pPr>
              <w:pStyle w:val="TAH"/>
            </w:pPr>
            <w:r w:rsidRPr="00234A1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7F512" w14:textId="77777777" w:rsidR="003133A5" w:rsidRPr="00234A1F" w:rsidRDefault="003133A5" w:rsidP="00D14072">
            <w:pPr>
              <w:pStyle w:val="TAH"/>
            </w:pPr>
            <w:r w:rsidRPr="00234A1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331892E" w14:textId="77777777" w:rsidR="003133A5" w:rsidRPr="00234A1F" w:rsidRDefault="003133A5" w:rsidP="00D14072">
            <w:pPr>
              <w:pStyle w:val="TAH"/>
            </w:pPr>
            <w:r w:rsidRPr="00234A1F">
              <w:t>Description</w:t>
            </w:r>
          </w:p>
        </w:tc>
      </w:tr>
      <w:tr w:rsidR="003133A5" w:rsidRPr="00D67AB2" w14:paraId="66E4DAEF"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150129" w14:textId="77777777" w:rsidR="003133A5" w:rsidRPr="00234A1F" w:rsidRDefault="003133A5" w:rsidP="00D14072">
            <w:pPr>
              <w:pStyle w:val="TAL"/>
            </w:pPr>
            <w:proofErr w:type="spellStart"/>
            <w:r w:rsidRPr="00234A1F">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DA3B37" w14:textId="77777777" w:rsidR="003133A5" w:rsidRPr="00234A1F" w:rsidRDefault="003133A5" w:rsidP="00D14072">
            <w:pPr>
              <w:pStyle w:val="TAL"/>
            </w:pPr>
            <w:r w:rsidRPr="00234A1F">
              <w:t>string</w:t>
            </w:r>
          </w:p>
        </w:tc>
        <w:tc>
          <w:tcPr>
            <w:tcW w:w="2952" w:type="pct"/>
            <w:tcBorders>
              <w:top w:val="single" w:sz="4" w:space="0" w:color="auto"/>
              <w:left w:val="nil"/>
              <w:bottom w:val="single" w:sz="8" w:space="0" w:color="auto"/>
              <w:right w:val="single" w:sz="8" w:space="0" w:color="auto"/>
            </w:tcBorders>
          </w:tcPr>
          <w:p w14:paraId="0D1E8519" w14:textId="77777777" w:rsidR="003133A5" w:rsidRPr="00234A1F" w:rsidRDefault="003133A5" w:rsidP="00D14072">
            <w:pPr>
              <w:pStyle w:val="TAL"/>
            </w:pPr>
            <w:r w:rsidRPr="00234A1F">
              <w:t xml:space="preserve">Pattern: </w:t>
            </w:r>
            <w:r w:rsidRPr="00D67AB2">
              <w:rPr>
                <w:lang w:val="en-US"/>
              </w:rPr>
              <w:t>^</w:t>
            </w:r>
            <w:r w:rsidRPr="005D14F1">
              <w:rPr>
                <w:lang w:val="en-US"/>
              </w:rPr>
              <w:t>(</w:t>
            </w:r>
            <w:proofErr w:type="spellStart"/>
            <w:r w:rsidRPr="005D14F1">
              <w:rPr>
                <w:lang w:val="en-US"/>
              </w:rPr>
              <w:t>imsi</w:t>
            </w:r>
            <w:proofErr w:type="spellEnd"/>
            <w:r w:rsidRPr="005D14F1">
              <w:rPr>
                <w:lang w:val="en-US"/>
              </w:rPr>
              <w:t>-[0-9]{5,15}|</w:t>
            </w:r>
            <w:proofErr w:type="spellStart"/>
            <w:r w:rsidRPr="005D14F1">
              <w:rPr>
                <w:lang w:val="en-US"/>
              </w:rPr>
              <w:t>nai</w:t>
            </w:r>
            <w:proofErr w:type="spellEnd"/>
            <w:r w:rsidRPr="005D14F1">
              <w:rPr>
                <w:lang w:val="en-US"/>
              </w:rPr>
              <w:t>-.+|</w:t>
            </w:r>
            <w:proofErr w:type="spellStart"/>
            <w:r w:rsidRPr="00234A1F">
              <w:t>msisdn</w:t>
            </w:r>
            <w:proofErr w:type="spellEnd"/>
            <w:r w:rsidRPr="00234A1F">
              <w:t>-[0-9]{5,15}|</w:t>
            </w:r>
            <w:proofErr w:type="spellStart"/>
            <w:r w:rsidRPr="00234A1F">
              <w:t>extid</w:t>
            </w:r>
            <w:proofErr w:type="spellEnd"/>
            <w:r w:rsidRPr="00234A1F">
              <w:t>-[^@]+@[^@]</w:t>
            </w:r>
            <w:r w:rsidRPr="005D14F1">
              <w:rPr>
                <w:lang w:val="sv-SE"/>
              </w:rPr>
              <w:t>+</w:t>
            </w:r>
            <w:r>
              <w:rPr>
                <w:lang w:val="sv-SE"/>
              </w:rPr>
              <w:t>|impi-.+|impu-.+</w:t>
            </w:r>
            <w:r>
              <w:rPr>
                <w:lang w:val="en-US"/>
              </w:rPr>
              <w:t>|</w:t>
            </w:r>
            <w:r w:rsidRPr="005D14F1">
              <w:rPr>
                <w:lang w:val="en-US"/>
              </w:rPr>
              <w:t>.+)</w:t>
            </w:r>
            <w:r w:rsidRPr="00D67AB2">
              <w:rPr>
                <w:lang w:val="en-US"/>
              </w:rPr>
              <w:t>$</w:t>
            </w:r>
          </w:p>
        </w:tc>
      </w:tr>
    </w:tbl>
    <w:p w14:paraId="74AFEE45" w14:textId="77777777" w:rsidR="003133A5" w:rsidRDefault="003133A5" w:rsidP="003133A5"/>
    <w:p w14:paraId="1C54B90A" w14:textId="77777777" w:rsidR="003133A5" w:rsidRPr="00D67AB2" w:rsidRDefault="003133A5" w:rsidP="00F3074B">
      <w:pPr>
        <w:pStyle w:val="Heading3"/>
      </w:pPr>
      <w:bookmarkStart w:id="944" w:name="_Toc11338700"/>
      <w:bookmarkStart w:id="945" w:name="_Toc27587198"/>
      <w:bookmarkStart w:id="946" w:name="_Toc36459261"/>
      <w:bookmarkStart w:id="947" w:name="_Toc45028508"/>
      <w:bookmarkStart w:id="948" w:name="_Toc51870187"/>
      <w:bookmarkStart w:id="949" w:name="_Toc51870309"/>
      <w:bookmarkStart w:id="950" w:name="_Toc90582065"/>
      <w:bookmarkStart w:id="951" w:name="_Toc90582447"/>
      <w:r w:rsidRPr="00D67AB2">
        <w:t>6.2.7</w:t>
      </w:r>
      <w:r w:rsidRPr="00D67AB2">
        <w:tab/>
        <w:t>Error Handling</w:t>
      </w:r>
      <w:bookmarkEnd w:id="944"/>
      <w:bookmarkEnd w:id="945"/>
      <w:bookmarkEnd w:id="946"/>
      <w:bookmarkEnd w:id="947"/>
      <w:bookmarkEnd w:id="948"/>
      <w:bookmarkEnd w:id="949"/>
      <w:bookmarkEnd w:id="950"/>
      <w:bookmarkEnd w:id="951"/>
    </w:p>
    <w:p w14:paraId="794B84BA" w14:textId="77777777" w:rsidR="003133A5" w:rsidRPr="00D67AB2" w:rsidRDefault="003133A5" w:rsidP="00F3074B">
      <w:pPr>
        <w:pStyle w:val="Heading4"/>
      </w:pPr>
      <w:bookmarkStart w:id="952" w:name="_Toc11338701"/>
      <w:bookmarkStart w:id="953" w:name="_Toc27587199"/>
      <w:bookmarkStart w:id="954" w:name="_Toc36459262"/>
      <w:bookmarkStart w:id="955" w:name="_Toc45028509"/>
      <w:bookmarkStart w:id="956" w:name="_Toc51870188"/>
      <w:bookmarkStart w:id="957" w:name="_Toc51870310"/>
      <w:bookmarkStart w:id="958" w:name="_Toc90582066"/>
      <w:bookmarkStart w:id="959" w:name="_Toc90582448"/>
      <w:r w:rsidRPr="00D67AB2">
        <w:t>6.2.7.1</w:t>
      </w:r>
      <w:r w:rsidRPr="00D67AB2">
        <w:tab/>
        <w:t>General</w:t>
      </w:r>
      <w:bookmarkEnd w:id="952"/>
      <w:bookmarkEnd w:id="953"/>
      <w:bookmarkEnd w:id="954"/>
      <w:bookmarkEnd w:id="955"/>
      <w:bookmarkEnd w:id="956"/>
      <w:bookmarkEnd w:id="957"/>
      <w:bookmarkEnd w:id="958"/>
      <w:bookmarkEnd w:id="959"/>
    </w:p>
    <w:p w14:paraId="612FDA71"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03DBF918" w14:textId="77777777" w:rsidR="003133A5" w:rsidRPr="00D67AB2" w:rsidRDefault="003133A5" w:rsidP="00F3074B">
      <w:pPr>
        <w:pStyle w:val="Heading4"/>
      </w:pPr>
      <w:bookmarkStart w:id="960" w:name="_Toc11338702"/>
      <w:bookmarkStart w:id="961" w:name="_Toc27587200"/>
      <w:bookmarkStart w:id="962" w:name="_Toc36459263"/>
      <w:bookmarkStart w:id="963" w:name="_Toc45028510"/>
      <w:bookmarkStart w:id="964" w:name="_Toc51870189"/>
      <w:bookmarkStart w:id="965" w:name="_Toc51870311"/>
      <w:bookmarkStart w:id="966" w:name="_Toc90582067"/>
      <w:bookmarkStart w:id="967" w:name="_Toc90582449"/>
      <w:r w:rsidRPr="00D67AB2">
        <w:t>6.2.7.2</w:t>
      </w:r>
      <w:r w:rsidRPr="00D67AB2">
        <w:tab/>
        <w:t>Protocol Errors</w:t>
      </w:r>
      <w:bookmarkEnd w:id="960"/>
      <w:bookmarkEnd w:id="961"/>
      <w:bookmarkEnd w:id="962"/>
      <w:bookmarkEnd w:id="963"/>
      <w:bookmarkEnd w:id="964"/>
      <w:bookmarkEnd w:id="965"/>
      <w:bookmarkEnd w:id="966"/>
      <w:bookmarkEnd w:id="967"/>
    </w:p>
    <w:p w14:paraId="28EFD19B" w14:textId="77777777" w:rsidR="003133A5" w:rsidRPr="00D67AB2" w:rsidRDefault="003133A5" w:rsidP="003133A5">
      <w:r w:rsidRPr="00D67AB2">
        <w:t>Protocol errors handling shall be supported as specified in clause 5.2.7 of 3GPP TS 29.500 [</w:t>
      </w:r>
      <w:r>
        <w:t>7</w:t>
      </w:r>
      <w:r w:rsidRPr="00D67AB2">
        <w:t>].</w:t>
      </w:r>
    </w:p>
    <w:p w14:paraId="1348F084" w14:textId="77777777" w:rsidR="003133A5" w:rsidRPr="00D67AB2" w:rsidRDefault="003133A5" w:rsidP="00F3074B">
      <w:pPr>
        <w:pStyle w:val="Heading4"/>
      </w:pPr>
      <w:bookmarkStart w:id="968" w:name="_Toc11338703"/>
      <w:bookmarkStart w:id="969" w:name="_Toc27587201"/>
      <w:bookmarkStart w:id="970" w:name="_Toc36459264"/>
      <w:bookmarkStart w:id="971" w:name="_Toc45028511"/>
      <w:bookmarkStart w:id="972" w:name="_Toc51870190"/>
      <w:bookmarkStart w:id="973" w:name="_Toc51870312"/>
      <w:bookmarkStart w:id="974" w:name="_Toc90582068"/>
      <w:bookmarkStart w:id="975" w:name="_Toc90582450"/>
      <w:r w:rsidRPr="00D67AB2">
        <w:t>6.2.7.3</w:t>
      </w:r>
      <w:r w:rsidRPr="00D67AB2">
        <w:tab/>
        <w:t>Application Errors</w:t>
      </w:r>
      <w:bookmarkEnd w:id="968"/>
      <w:bookmarkEnd w:id="969"/>
      <w:bookmarkEnd w:id="970"/>
      <w:bookmarkEnd w:id="971"/>
      <w:bookmarkEnd w:id="972"/>
      <w:bookmarkEnd w:id="973"/>
      <w:bookmarkEnd w:id="974"/>
      <w:bookmarkEnd w:id="975"/>
    </w:p>
    <w:p w14:paraId="703FBD2F" w14:textId="77777777" w:rsidR="003133A5" w:rsidRPr="00D67AB2" w:rsidRDefault="003133A5" w:rsidP="003133A5">
      <w:r w:rsidRPr="00D67AB2">
        <w:t>The common application errors defined in the Table 5.2.7.2-1 in 3GPP TS 29.500 [</w:t>
      </w:r>
      <w:r>
        <w:t>7</w:t>
      </w:r>
      <w:r w:rsidRPr="00D67AB2">
        <w:t xml:space="preserve">] may also be used for the </w:t>
      </w:r>
      <w:proofErr w:type="spellStart"/>
      <w:r w:rsidRPr="00D67AB2">
        <w:t>Nud</w:t>
      </w:r>
      <w:r>
        <w:t>r</w:t>
      </w:r>
      <w:r w:rsidRPr="00D67AB2">
        <w:t>_</w:t>
      </w:r>
      <w:r>
        <w:t>GroupIDmap</w:t>
      </w:r>
      <w:proofErr w:type="spellEnd"/>
      <w:r w:rsidRPr="00D67AB2">
        <w:t xml:space="preserve"> service. The following application errors listed in Table 6.2.7.3-1 are specific for the </w:t>
      </w:r>
      <w:proofErr w:type="spellStart"/>
      <w:r w:rsidRPr="00D67AB2">
        <w:t>Nud</w:t>
      </w:r>
      <w:r>
        <w:t>r</w:t>
      </w:r>
      <w:r w:rsidRPr="00D67AB2">
        <w:t>_</w:t>
      </w:r>
      <w:r>
        <w:t>GroupIDmap</w:t>
      </w:r>
      <w:proofErr w:type="spellEnd"/>
      <w:r w:rsidRPr="00D67AB2">
        <w:t xml:space="preserve"> service.</w:t>
      </w:r>
    </w:p>
    <w:p w14:paraId="5849ADFB" w14:textId="77777777" w:rsidR="003133A5" w:rsidRPr="00D67AB2" w:rsidRDefault="003133A5" w:rsidP="003133A5">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3133A5" w:rsidRPr="00D67AB2" w14:paraId="06EEB2E0"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1DA46468" w14:textId="77777777" w:rsidR="003133A5" w:rsidRPr="00234A1F" w:rsidRDefault="003133A5" w:rsidP="00D14072">
            <w:pPr>
              <w:pStyle w:val="TAH"/>
            </w:pPr>
            <w:r w:rsidRPr="00234A1F">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6ACA4AD" w14:textId="77777777" w:rsidR="003133A5" w:rsidRPr="00234A1F" w:rsidRDefault="003133A5" w:rsidP="00D14072">
            <w:pPr>
              <w:pStyle w:val="TAH"/>
            </w:pPr>
            <w:r w:rsidRPr="00234A1F">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83651D8" w14:textId="77777777" w:rsidR="003133A5" w:rsidRPr="00234A1F" w:rsidRDefault="003133A5" w:rsidP="00D14072">
            <w:pPr>
              <w:pStyle w:val="TAH"/>
            </w:pPr>
            <w:r w:rsidRPr="00234A1F">
              <w:t>Description</w:t>
            </w:r>
          </w:p>
        </w:tc>
      </w:tr>
      <w:tr w:rsidR="003133A5" w:rsidRPr="00D67AB2" w14:paraId="36C452FC"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0E50E1F7" w14:textId="77777777" w:rsidR="003133A5" w:rsidRPr="00234A1F" w:rsidRDefault="003133A5" w:rsidP="00D14072">
            <w:pPr>
              <w:pStyle w:val="TAL"/>
            </w:pPr>
            <w:r w:rsidRPr="00234A1F">
              <w:t>USER_NOT_FOUND</w:t>
            </w:r>
          </w:p>
        </w:tc>
        <w:tc>
          <w:tcPr>
            <w:tcW w:w="711" w:type="pct"/>
            <w:tcBorders>
              <w:top w:val="single" w:sz="4" w:space="0" w:color="auto"/>
              <w:left w:val="single" w:sz="4" w:space="0" w:color="auto"/>
              <w:bottom w:val="single" w:sz="4" w:space="0" w:color="auto"/>
              <w:right w:val="single" w:sz="4" w:space="0" w:color="auto"/>
            </w:tcBorders>
          </w:tcPr>
          <w:p w14:paraId="4FF9891C" w14:textId="77777777" w:rsidR="003133A5" w:rsidRPr="00234A1F" w:rsidRDefault="003133A5" w:rsidP="00D14072">
            <w:pPr>
              <w:pStyle w:val="TAL"/>
            </w:pPr>
            <w:r w:rsidRPr="00234A1F">
              <w:t>404 Not Found</w:t>
            </w:r>
          </w:p>
        </w:tc>
        <w:tc>
          <w:tcPr>
            <w:tcW w:w="2367" w:type="pct"/>
            <w:tcBorders>
              <w:top w:val="single" w:sz="4" w:space="0" w:color="auto"/>
              <w:left w:val="single" w:sz="4" w:space="0" w:color="auto"/>
              <w:bottom w:val="single" w:sz="4" w:space="0" w:color="auto"/>
              <w:right w:val="single" w:sz="4" w:space="0" w:color="auto"/>
            </w:tcBorders>
          </w:tcPr>
          <w:p w14:paraId="330DE2D8" w14:textId="77777777" w:rsidR="003133A5" w:rsidRPr="00234A1F" w:rsidRDefault="003133A5" w:rsidP="00D14072">
            <w:pPr>
              <w:pStyle w:val="TAL"/>
            </w:pPr>
            <w:r w:rsidRPr="00234A1F">
              <w:t>The user does not exist in the HPLMN</w:t>
            </w:r>
          </w:p>
        </w:tc>
      </w:tr>
    </w:tbl>
    <w:p w14:paraId="24B05136" w14:textId="77777777" w:rsidR="003133A5" w:rsidRPr="00D67AB2" w:rsidRDefault="003133A5" w:rsidP="003133A5"/>
    <w:p w14:paraId="1B2838EB" w14:textId="77777777" w:rsidR="003133A5" w:rsidRPr="001F16C3" w:rsidRDefault="003133A5" w:rsidP="00F3074B">
      <w:pPr>
        <w:pStyle w:val="Heading3"/>
      </w:pPr>
      <w:bookmarkStart w:id="976" w:name="_Toc27587202"/>
      <w:bookmarkStart w:id="977" w:name="_Toc36459265"/>
      <w:bookmarkStart w:id="978" w:name="_Toc45028512"/>
      <w:bookmarkStart w:id="979" w:name="_Toc51870191"/>
      <w:bookmarkStart w:id="980" w:name="_Toc51870313"/>
      <w:bookmarkStart w:id="981" w:name="_Toc90582069"/>
      <w:bookmarkStart w:id="982" w:name="_Toc90582451"/>
      <w:r w:rsidRPr="001F16C3">
        <w:t>6.</w:t>
      </w:r>
      <w:r>
        <w:t>2</w:t>
      </w:r>
      <w:r w:rsidRPr="001F16C3">
        <w:t>.</w:t>
      </w:r>
      <w:r>
        <w:t>8</w:t>
      </w:r>
      <w:r w:rsidRPr="001F16C3">
        <w:tab/>
        <w:t>Security</w:t>
      </w:r>
      <w:bookmarkEnd w:id="976"/>
      <w:bookmarkEnd w:id="977"/>
      <w:bookmarkEnd w:id="978"/>
      <w:bookmarkEnd w:id="979"/>
      <w:bookmarkEnd w:id="980"/>
      <w:bookmarkEnd w:id="981"/>
      <w:bookmarkEnd w:id="982"/>
    </w:p>
    <w:p w14:paraId="711C60F7" w14:textId="77777777" w:rsidR="003133A5" w:rsidRPr="001F16C3" w:rsidRDefault="003133A5" w:rsidP="003133A5">
      <w:pPr>
        <w:rPr>
          <w:lang w:val="en-US"/>
        </w:rPr>
      </w:pPr>
      <w:r>
        <w:rPr>
          <w:lang w:val="en-US"/>
        </w:rPr>
        <w:t xml:space="preserve">As indicated in 3GPP TS 33.501 [12], the access to the </w:t>
      </w:r>
      <w:proofErr w:type="spellStart"/>
      <w:r>
        <w:rPr>
          <w:lang w:val="en-US"/>
        </w:rPr>
        <w:t>N</w:t>
      </w:r>
      <w:r>
        <w:rPr>
          <w:lang w:val="en-US" w:eastAsia="zh-CN"/>
        </w:rPr>
        <w:t>udr_GroupIDmap</w:t>
      </w:r>
      <w:proofErr w:type="spellEnd"/>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8C0DC83"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 xml:space="preserve">n NF Service Consumer, prior to consuming services offered by the </w:t>
      </w:r>
      <w:proofErr w:type="spellStart"/>
      <w:r>
        <w:rPr>
          <w:lang w:val="en-US"/>
        </w:rPr>
        <w:t>N</w:t>
      </w:r>
      <w:r>
        <w:rPr>
          <w:lang w:val="en-US" w:eastAsia="zh-CN"/>
        </w:rPr>
        <w:t>udr_GroupIDmap</w:t>
      </w:r>
      <w:proofErr w:type="spellEnd"/>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9D8864D" w14:textId="77777777" w:rsidR="003133A5" w:rsidRDefault="003133A5" w:rsidP="003133A5">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w:t>
      </w:r>
      <w:r>
        <w:rPr>
          <w:lang w:val="en-US" w:eastAsia="zh-CN"/>
        </w:rPr>
        <w:t>udr_GroupIDmap</w:t>
      </w:r>
      <w:proofErr w:type="spellEnd"/>
      <w:r>
        <w:rPr>
          <w:lang w:val="en-US"/>
        </w:rPr>
        <w:t xml:space="preserve"> service.</w:t>
      </w:r>
    </w:p>
    <w:p w14:paraId="12A5035B" w14:textId="77777777" w:rsidR="003133A5" w:rsidRDefault="003133A5" w:rsidP="003133A5">
      <w:pPr>
        <w:rPr>
          <w:lang w:val="en-US"/>
        </w:rPr>
      </w:pPr>
      <w:r>
        <w:rPr>
          <w:lang w:val="en-US"/>
        </w:rPr>
        <w:t xml:space="preserve">The </w:t>
      </w:r>
      <w:proofErr w:type="spellStart"/>
      <w:r>
        <w:rPr>
          <w:lang w:val="en-US"/>
        </w:rPr>
        <w:t>N</w:t>
      </w:r>
      <w:r>
        <w:rPr>
          <w:lang w:val="en-US" w:eastAsia="zh-CN"/>
        </w:rPr>
        <w:t>udr_GroupIDmap</w:t>
      </w:r>
      <w:proofErr w:type="spellEnd"/>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proofErr w:type="spellStart"/>
      <w:r>
        <w:rPr>
          <w:lang w:val="en-US" w:eastAsia="zh-CN"/>
        </w:rPr>
        <w:t>nudr</w:t>
      </w:r>
      <w:proofErr w:type="spellEnd"/>
      <w:r>
        <w:rPr>
          <w:lang w:val="en-US" w:eastAsia="zh-CN"/>
        </w:rPr>
        <w:t>-group-id-map</w:t>
      </w:r>
      <w:r>
        <w:rPr>
          <w:lang w:val="en-US"/>
        </w:rPr>
        <w:t>"</w:t>
      </w:r>
      <w:r>
        <w:rPr>
          <w:lang w:val="en-US" w:eastAsia="zh-CN"/>
        </w:rPr>
        <w:t xml:space="preserve">), </w:t>
      </w:r>
      <w:r>
        <w:rPr>
          <w:lang w:val="en-US"/>
        </w:rPr>
        <w:t>and it does not define any additional scopes at resource or operation level.</w:t>
      </w:r>
    </w:p>
    <w:p w14:paraId="5F7E6331" w14:textId="77777777" w:rsidR="003133A5" w:rsidRPr="00D67AB2" w:rsidRDefault="003133A5" w:rsidP="00F3074B">
      <w:pPr>
        <w:pStyle w:val="Heading3"/>
      </w:pPr>
      <w:bookmarkStart w:id="983" w:name="_Toc11338753"/>
      <w:bookmarkStart w:id="984" w:name="_Toc27587203"/>
      <w:bookmarkStart w:id="985" w:name="_Toc36459266"/>
      <w:bookmarkStart w:id="986" w:name="_Toc45028513"/>
      <w:bookmarkStart w:id="987" w:name="_Toc51870192"/>
      <w:bookmarkStart w:id="988" w:name="_Toc51870314"/>
      <w:bookmarkStart w:id="989" w:name="_Toc90582070"/>
      <w:bookmarkStart w:id="990" w:name="_Toc90582452"/>
      <w:r w:rsidRPr="00D67AB2">
        <w:t>6.</w:t>
      </w:r>
      <w:r>
        <w:t>2</w:t>
      </w:r>
      <w:r w:rsidRPr="00D67AB2">
        <w:t>.</w:t>
      </w:r>
      <w:r>
        <w:t>9</w:t>
      </w:r>
      <w:r w:rsidRPr="00D67AB2">
        <w:tab/>
        <w:t>Feature Negotiation</w:t>
      </w:r>
      <w:bookmarkEnd w:id="983"/>
      <w:bookmarkEnd w:id="984"/>
      <w:bookmarkEnd w:id="985"/>
      <w:bookmarkEnd w:id="986"/>
      <w:bookmarkEnd w:id="987"/>
      <w:bookmarkEnd w:id="988"/>
      <w:bookmarkEnd w:id="989"/>
      <w:bookmarkEnd w:id="990"/>
    </w:p>
    <w:p w14:paraId="0EB0444B" w14:textId="77777777" w:rsidR="003133A5" w:rsidRPr="00D67AB2" w:rsidRDefault="003133A5" w:rsidP="003133A5">
      <w:r w:rsidRPr="00D67AB2">
        <w:t>The optional features in table 6.</w:t>
      </w:r>
      <w:r>
        <w:t>2</w:t>
      </w:r>
      <w:r w:rsidRPr="00D67AB2">
        <w:t>.</w:t>
      </w:r>
      <w:r>
        <w:t>9</w:t>
      </w:r>
      <w:r w:rsidRPr="00D67AB2">
        <w:t xml:space="preserve">-1 are defined for the </w:t>
      </w:r>
      <w:proofErr w:type="spellStart"/>
      <w:r w:rsidRPr="00D67AB2">
        <w:t>Nud</w:t>
      </w:r>
      <w:r>
        <w:t>r</w:t>
      </w:r>
      <w:r w:rsidRPr="00D67AB2">
        <w:t>_</w:t>
      </w:r>
      <w:r>
        <w:t>GroupIDmap</w:t>
      </w:r>
      <w:proofErr w:type="spellEnd"/>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1B389D88" w14:textId="77777777" w:rsidR="003133A5" w:rsidRPr="00D67AB2" w:rsidRDefault="003133A5" w:rsidP="003133A5">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D67AB2" w14:paraId="7328754E"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002B4B" w14:textId="77777777" w:rsidR="003133A5" w:rsidRPr="00234A1F" w:rsidRDefault="003133A5" w:rsidP="00D14072">
            <w:pPr>
              <w:pStyle w:val="TAH"/>
            </w:pPr>
            <w:r w:rsidRPr="00234A1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F89C1A0" w14:textId="77777777" w:rsidR="003133A5" w:rsidRPr="00234A1F" w:rsidRDefault="003133A5" w:rsidP="00D14072">
            <w:pPr>
              <w:pStyle w:val="TAH"/>
            </w:pPr>
            <w:r w:rsidRPr="00234A1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D5E7BF" w14:textId="77777777" w:rsidR="003133A5" w:rsidRPr="00234A1F" w:rsidRDefault="003133A5" w:rsidP="00D14072">
            <w:pPr>
              <w:pStyle w:val="TAH"/>
            </w:pPr>
            <w:r w:rsidRPr="00234A1F">
              <w:t>Description</w:t>
            </w:r>
          </w:p>
        </w:tc>
      </w:tr>
      <w:tr w:rsidR="003133A5" w:rsidRPr="00D67AB2" w14:paraId="3CB0FBD5"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72293941" w14:textId="77777777" w:rsidR="003133A5" w:rsidRPr="00234A1F"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32865FA3" w14:textId="77777777" w:rsidR="003133A5" w:rsidRPr="00234A1F"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680FAEC7" w14:textId="77777777" w:rsidR="003133A5" w:rsidRPr="00234A1F" w:rsidRDefault="003133A5" w:rsidP="00D14072">
            <w:pPr>
              <w:pStyle w:val="TAL"/>
              <w:rPr>
                <w:rFonts w:cs="Arial"/>
                <w:szCs w:val="18"/>
              </w:rPr>
            </w:pPr>
          </w:p>
        </w:tc>
      </w:tr>
    </w:tbl>
    <w:p w14:paraId="6CB9F7AA" w14:textId="77777777" w:rsidR="003133A5" w:rsidRPr="001F16C3" w:rsidRDefault="003133A5" w:rsidP="003133A5">
      <w:pPr>
        <w:rPr>
          <w:lang w:eastAsia="zh-CN"/>
        </w:rPr>
      </w:pPr>
    </w:p>
    <w:p w14:paraId="355F1411" w14:textId="77777777" w:rsidR="003133A5" w:rsidRDefault="003133A5" w:rsidP="00F3074B">
      <w:pPr>
        <w:pStyle w:val="Heading8"/>
      </w:pPr>
      <w:r>
        <w:br w:type="page"/>
      </w:r>
      <w:bookmarkStart w:id="991" w:name="_Toc20120586"/>
      <w:bookmarkStart w:id="992" w:name="_Toc21623464"/>
      <w:bookmarkStart w:id="993" w:name="_Toc27587204"/>
      <w:bookmarkStart w:id="994" w:name="_Toc36459267"/>
      <w:bookmarkStart w:id="995" w:name="_Toc45028514"/>
      <w:bookmarkStart w:id="996" w:name="_Toc51870193"/>
      <w:bookmarkStart w:id="997" w:name="_Toc51870315"/>
      <w:bookmarkStart w:id="998" w:name="_Toc90582071"/>
      <w:bookmarkStart w:id="999" w:name="_Toc90582453"/>
      <w:r>
        <w:lastRenderedPageBreak/>
        <w:t>Annex A (normative):</w:t>
      </w:r>
      <w:r>
        <w:br/>
        <w:t>OpenAPI specification</w:t>
      </w:r>
      <w:bookmarkEnd w:id="991"/>
      <w:bookmarkEnd w:id="992"/>
      <w:bookmarkEnd w:id="993"/>
      <w:bookmarkEnd w:id="994"/>
      <w:bookmarkEnd w:id="995"/>
      <w:bookmarkEnd w:id="996"/>
      <w:bookmarkEnd w:id="997"/>
      <w:bookmarkEnd w:id="998"/>
      <w:bookmarkEnd w:id="999"/>
    </w:p>
    <w:p w14:paraId="1B91ABD1" w14:textId="77777777" w:rsidR="003133A5" w:rsidRPr="001F16C3" w:rsidRDefault="003133A5" w:rsidP="00F3074B">
      <w:pPr>
        <w:pStyle w:val="Heading2"/>
      </w:pPr>
      <w:bookmarkStart w:id="1000" w:name="_Toc20120587"/>
      <w:bookmarkStart w:id="1001" w:name="_Toc21623465"/>
      <w:bookmarkStart w:id="1002" w:name="_Toc27587205"/>
      <w:bookmarkStart w:id="1003" w:name="_Toc36459268"/>
      <w:bookmarkStart w:id="1004" w:name="_Toc45028515"/>
      <w:bookmarkStart w:id="1005" w:name="_Toc51870194"/>
      <w:bookmarkStart w:id="1006" w:name="_Toc51870316"/>
      <w:bookmarkStart w:id="1007" w:name="_Toc90582072"/>
      <w:bookmarkStart w:id="1008" w:name="_Toc90582454"/>
      <w:r w:rsidRPr="001F16C3">
        <w:t>A.1</w:t>
      </w:r>
      <w:r w:rsidRPr="001F16C3">
        <w:tab/>
        <w:t>General</w:t>
      </w:r>
      <w:bookmarkEnd w:id="1000"/>
      <w:bookmarkEnd w:id="1001"/>
      <w:bookmarkEnd w:id="1002"/>
      <w:bookmarkEnd w:id="1003"/>
      <w:bookmarkEnd w:id="1004"/>
      <w:bookmarkEnd w:id="1005"/>
      <w:bookmarkEnd w:id="1006"/>
      <w:bookmarkEnd w:id="1007"/>
      <w:bookmarkEnd w:id="1008"/>
    </w:p>
    <w:p w14:paraId="3E792A06" w14:textId="77777777" w:rsidR="003133A5" w:rsidRPr="001F16C3" w:rsidRDefault="003133A5" w:rsidP="003133A5">
      <w:pPr>
        <w:rPr>
          <w:lang w:val="en-US" w:eastAsia="zh-CN"/>
        </w:rPr>
      </w:pPr>
      <w:r>
        <w:rPr>
          <w:lang w:val="en-US" w:eastAsia="zh-CN"/>
        </w:rPr>
        <w:t xml:space="preserve">This document specifies the common service operations and the top level data model for </w:t>
      </w:r>
      <w:proofErr w:type="spellStart"/>
      <w:r>
        <w:rPr>
          <w:lang w:val="en-US" w:eastAsia="zh-CN"/>
        </w:rPr>
        <w:t>Nudr</w:t>
      </w:r>
      <w:proofErr w:type="spellEnd"/>
      <w:r>
        <w:t>_</w:t>
      </w:r>
      <w:proofErr w:type="spellStart"/>
      <w:r>
        <w:t>Data</w:t>
      </w:r>
      <w:r>
        <w:rPr>
          <w:lang w:eastAsia="zh-CN"/>
        </w:rPr>
        <w:t>Repository</w:t>
      </w:r>
      <w:proofErr w:type="spellEnd"/>
      <w:r>
        <w:rPr>
          <w:lang w:val="en-US" w:eastAsia="zh-CN"/>
        </w:rPr>
        <w:t xml:space="preserve"> Service Based Interface. There are no specific HTTP methods or custom operations on the four top level resources in Table 6.1.3.1-1. Hence, the top level OpenAPI specification is not needed.</w:t>
      </w:r>
    </w:p>
    <w:p w14:paraId="494DEB64" w14:textId="77777777" w:rsidR="003133A5" w:rsidRDefault="003133A5" w:rsidP="003133A5">
      <w:r>
        <w:t>This Annex takes precedence when being discrepant to other parts of the specification with respect to the encoding of information elements and methods within the API(s).</w:t>
      </w:r>
    </w:p>
    <w:p w14:paraId="4D4C328B"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F3BE8D1"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385F9077" w14:textId="77777777" w:rsidR="003133A5" w:rsidRPr="001F16C3" w:rsidRDefault="003133A5" w:rsidP="00F3074B">
      <w:pPr>
        <w:pStyle w:val="Heading2"/>
      </w:pPr>
      <w:bookmarkStart w:id="1009" w:name="_Toc20120588"/>
      <w:bookmarkStart w:id="1010" w:name="_Toc21623466"/>
      <w:bookmarkStart w:id="1011" w:name="_Toc27587206"/>
      <w:bookmarkStart w:id="1012" w:name="_Toc36459269"/>
      <w:bookmarkStart w:id="1013" w:name="_Toc45028516"/>
      <w:bookmarkStart w:id="1014" w:name="_Toc51870195"/>
      <w:bookmarkStart w:id="1015" w:name="_Toc51870317"/>
      <w:bookmarkStart w:id="1016" w:name="_Toc90582073"/>
      <w:bookmarkStart w:id="1017" w:name="_Toc90582455"/>
      <w:r w:rsidRPr="001F16C3">
        <w:t>A.2</w:t>
      </w:r>
      <w:r w:rsidRPr="001F16C3">
        <w:tab/>
      </w:r>
      <w:proofErr w:type="spellStart"/>
      <w:r w:rsidRPr="001F16C3">
        <w:t>Nud</w:t>
      </w:r>
      <w:r w:rsidRPr="001F16C3">
        <w:rPr>
          <w:lang w:eastAsia="zh-CN"/>
        </w:rPr>
        <w:t>r</w:t>
      </w:r>
      <w:r w:rsidRPr="001F16C3">
        <w:t>_DataRepository</w:t>
      </w:r>
      <w:proofErr w:type="spellEnd"/>
      <w:r w:rsidRPr="001F16C3">
        <w:t xml:space="preserve"> API</w:t>
      </w:r>
      <w:bookmarkEnd w:id="1009"/>
      <w:bookmarkEnd w:id="1010"/>
      <w:bookmarkEnd w:id="1011"/>
      <w:bookmarkEnd w:id="1012"/>
      <w:bookmarkEnd w:id="1013"/>
      <w:bookmarkEnd w:id="1014"/>
      <w:bookmarkEnd w:id="1015"/>
      <w:bookmarkEnd w:id="1016"/>
      <w:bookmarkEnd w:id="1017"/>
    </w:p>
    <w:p w14:paraId="4535E67E" w14:textId="77777777" w:rsidR="003133A5" w:rsidRPr="001F16C3" w:rsidRDefault="003133A5" w:rsidP="003133A5">
      <w:pPr>
        <w:rPr>
          <w:lang w:val="en-US" w:eastAsia="zh-CN"/>
        </w:rPr>
      </w:pPr>
      <w:bookmarkStart w:id="1018" w:name="historyclause"/>
      <w:r>
        <w:rPr>
          <w:lang w:val="en-US"/>
        </w:rPr>
        <w:t xml:space="preserve">This Annex specifies the formal definition of the </w:t>
      </w:r>
      <w:proofErr w:type="spellStart"/>
      <w:r>
        <w:rPr>
          <w:lang w:val="en-US"/>
        </w:rPr>
        <w:t>N</w:t>
      </w:r>
      <w:r>
        <w:rPr>
          <w:lang w:val="en-US" w:eastAsia="zh-CN"/>
        </w:rPr>
        <w:t>udr</w:t>
      </w:r>
      <w:r>
        <w:rPr>
          <w:lang w:val="en-US"/>
        </w:rPr>
        <w:t>_</w:t>
      </w:r>
      <w:r>
        <w:rPr>
          <w:lang w:val="en-US" w:eastAsia="zh-CN"/>
        </w:rPr>
        <w:t>DataRepository</w:t>
      </w:r>
      <w:proofErr w:type="spellEnd"/>
      <w:r>
        <w:rPr>
          <w:lang w:val="en-US"/>
        </w:rPr>
        <w:t xml:space="preserve"> service. It consists of OpenAPI 3.0.0 specifications, in YAML format.</w:t>
      </w:r>
    </w:p>
    <w:p w14:paraId="3FD851A1"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proofErr w:type="spellStart"/>
      <w:r>
        <w:rPr>
          <w:kern w:val="2"/>
          <w:lang w:eastAsia="zh-CN"/>
        </w:rPr>
        <w:t>SubscriptionData</w:t>
      </w:r>
      <w:proofErr w:type="spellEnd"/>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8C06FDE"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w:t>
      </w:r>
      <w:proofErr w:type="spellStart"/>
      <w:r>
        <w:rPr>
          <w:lang w:eastAsia="zh-CN"/>
        </w:rPr>
        <w:t>PolicyData</w:t>
      </w:r>
      <w:proofErr w:type="spellEnd"/>
      <w:r>
        <w:rPr>
          <w:lang w:eastAsia="zh-CN"/>
        </w:rPr>
        <w:t xml:space="preserve">, </w:t>
      </w:r>
      <w:proofErr w:type="spellStart"/>
      <w:r>
        <w:rPr>
          <w:lang w:eastAsia="zh-CN"/>
        </w:rPr>
        <w:t>StructuredDataForExposure</w:t>
      </w:r>
      <w:proofErr w:type="spellEnd"/>
      <w:r>
        <w:rPr>
          <w:lang w:eastAsia="zh-CN"/>
        </w:rPr>
        <w:t xml:space="preserve"> and </w:t>
      </w:r>
      <w:proofErr w:type="spellStart"/>
      <w:r>
        <w:rPr>
          <w:lang w:eastAsia="zh-CN"/>
        </w:rPr>
        <w:t>ApplicationData</w:t>
      </w:r>
      <w:proofErr w:type="spellEnd"/>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39908472" w14:textId="77777777" w:rsidR="003133A5" w:rsidRDefault="003133A5" w:rsidP="003133A5">
      <w:pPr>
        <w:rPr>
          <w:lang w:eastAsia="zh-CN"/>
        </w:rPr>
      </w:pPr>
      <w:r>
        <w:rPr>
          <w:lang w:eastAsia="zh-CN"/>
        </w:rPr>
        <w:t xml:space="preserve">The OpenAPI file for the </w:t>
      </w:r>
      <w:proofErr w:type="spellStart"/>
      <w:r>
        <w:rPr>
          <w:lang w:eastAsia="zh-CN"/>
        </w:rPr>
        <w:t>Nudr_DataRepository</w:t>
      </w:r>
      <w:proofErr w:type="spellEnd"/>
      <w:r>
        <w:rPr>
          <w:lang w:eastAsia="zh-CN"/>
        </w:rPr>
        <w:t xml:space="preserve"> API is defined as follows:</w:t>
      </w:r>
    </w:p>
    <w:p w14:paraId="7835D95C" w14:textId="77777777" w:rsidR="003133A5" w:rsidRPr="00F3074B" w:rsidRDefault="003133A5" w:rsidP="00F3074B">
      <w:pPr>
        <w:pStyle w:val="PL"/>
      </w:pPr>
    </w:p>
    <w:p w14:paraId="44E0975B" w14:textId="77777777" w:rsidR="003133A5" w:rsidRDefault="003133A5" w:rsidP="003133A5">
      <w:pPr>
        <w:pStyle w:val="PL"/>
        <w:rPr>
          <w:lang w:eastAsia="zh-CN"/>
        </w:rPr>
      </w:pPr>
      <w:r>
        <w:t>openapi: 3.0.0</w:t>
      </w:r>
    </w:p>
    <w:p w14:paraId="771B5E7D" w14:textId="77777777" w:rsidR="003133A5" w:rsidRDefault="003133A5" w:rsidP="003133A5">
      <w:pPr>
        <w:pStyle w:val="PL"/>
        <w:rPr>
          <w:lang w:eastAsia="zh-CN"/>
        </w:rPr>
      </w:pPr>
    </w:p>
    <w:p w14:paraId="7004D8D8" w14:textId="77777777" w:rsidR="003133A5" w:rsidRDefault="003133A5" w:rsidP="003133A5">
      <w:pPr>
        <w:pStyle w:val="PL"/>
      </w:pPr>
      <w:r>
        <w:t>info:</w:t>
      </w:r>
    </w:p>
    <w:p w14:paraId="04FFC4FE" w14:textId="77777777" w:rsidR="003133A5" w:rsidRDefault="003133A5" w:rsidP="003133A5">
      <w:pPr>
        <w:pStyle w:val="PL"/>
        <w:rPr>
          <w:lang w:eastAsia="zh-CN"/>
        </w:rPr>
      </w:pPr>
      <w:r>
        <w:t xml:space="preserve">  version: 2.</w:t>
      </w:r>
      <w:r>
        <w:rPr>
          <w:rFonts w:hint="eastAsia"/>
          <w:lang w:eastAsia="zh-CN"/>
        </w:rPr>
        <w:t>2</w:t>
      </w:r>
      <w:r>
        <w:t>.0</w:t>
      </w:r>
      <w:r>
        <w:rPr>
          <w:rFonts w:hint="eastAsia"/>
          <w:lang w:eastAsia="zh-CN"/>
        </w:rPr>
        <w:t>-alpha</w:t>
      </w:r>
      <w:r>
        <w:rPr>
          <w:lang w:eastAsia="zh-CN"/>
        </w:rPr>
        <w:t>.6</w:t>
      </w:r>
    </w:p>
    <w:p w14:paraId="6334F4C0" w14:textId="77777777" w:rsidR="003133A5" w:rsidRDefault="003133A5" w:rsidP="003133A5">
      <w:pPr>
        <w:pStyle w:val="PL"/>
      </w:pPr>
      <w:r>
        <w:t xml:space="preserve">  title: 'Nudr_DataRepository API OpenAPI file'</w:t>
      </w:r>
    </w:p>
    <w:p w14:paraId="019E5799" w14:textId="77777777" w:rsidR="003133A5" w:rsidRDefault="003133A5" w:rsidP="003133A5">
      <w:pPr>
        <w:pStyle w:val="PL"/>
      </w:pPr>
      <w:r>
        <w:t xml:space="preserve">  description: |</w:t>
      </w:r>
    </w:p>
    <w:p w14:paraId="32934700" w14:textId="77777777" w:rsidR="003133A5" w:rsidRDefault="003133A5" w:rsidP="003133A5">
      <w:pPr>
        <w:pStyle w:val="PL"/>
      </w:pPr>
      <w:r>
        <w:t xml:space="preserve">    Unified Data Repository Service.</w:t>
      </w:r>
    </w:p>
    <w:p w14:paraId="57178A3D" w14:textId="77777777" w:rsidR="003133A5" w:rsidRDefault="003133A5" w:rsidP="003133A5">
      <w:pPr>
        <w:pStyle w:val="PL"/>
      </w:pPr>
      <w:r>
        <w:t xml:space="preserve">    © 20</w:t>
      </w:r>
      <w:r>
        <w:rPr>
          <w:rFonts w:hint="eastAsia"/>
          <w:lang w:eastAsia="zh-CN"/>
        </w:rPr>
        <w:t>2</w:t>
      </w:r>
      <w:r>
        <w:rPr>
          <w:lang w:eastAsia="zh-CN"/>
        </w:rPr>
        <w:t>1</w:t>
      </w:r>
      <w:r>
        <w:t>, 3GPP Organizational Partners (ARIB, ATIS, CCSA, ETSI, TSDSI, TTA, TTC).</w:t>
      </w:r>
    </w:p>
    <w:p w14:paraId="3D1F3731" w14:textId="77777777" w:rsidR="003133A5" w:rsidRDefault="003133A5" w:rsidP="003133A5">
      <w:pPr>
        <w:pStyle w:val="PL"/>
      </w:pPr>
      <w:r>
        <w:t xml:space="preserve">    All rights reserved.</w:t>
      </w:r>
    </w:p>
    <w:p w14:paraId="719519AE" w14:textId="77777777" w:rsidR="003133A5" w:rsidRDefault="003133A5" w:rsidP="003133A5">
      <w:pPr>
        <w:pStyle w:val="PL"/>
        <w:rPr>
          <w:lang w:eastAsia="zh-CN"/>
        </w:rPr>
      </w:pPr>
    </w:p>
    <w:p w14:paraId="000721F9" w14:textId="77777777" w:rsidR="003133A5" w:rsidRDefault="003133A5" w:rsidP="003133A5">
      <w:pPr>
        <w:pStyle w:val="PL"/>
      </w:pPr>
      <w:r>
        <w:t>externalDocs:</w:t>
      </w:r>
    </w:p>
    <w:p w14:paraId="2CAF0761" w14:textId="77777777" w:rsidR="003133A5" w:rsidRDefault="003133A5" w:rsidP="003133A5">
      <w:pPr>
        <w:pStyle w:val="PL"/>
      </w:pPr>
      <w:r>
        <w:t xml:space="preserve">  description: 3GPP TS 29.504 V1</w:t>
      </w:r>
      <w:r>
        <w:rPr>
          <w:rFonts w:hint="eastAsia"/>
          <w:lang w:eastAsia="zh-CN"/>
        </w:rPr>
        <w:t>7</w:t>
      </w:r>
      <w:r>
        <w:t>.</w:t>
      </w:r>
      <w:r>
        <w:rPr>
          <w:lang w:eastAsia="zh-CN"/>
        </w:rPr>
        <w:t>5</w:t>
      </w:r>
      <w:r>
        <w:t>.0; 5G System; Unified Data Repository Services; Stage 3</w:t>
      </w:r>
    </w:p>
    <w:p w14:paraId="51BAD760" w14:textId="77777777" w:rsidR="003133A5" w:rsidRDefault="003133A5" w:rsidP="003133A5">
      <w:pPr>
        <w:pStyle w:val="PL"/>
      </w:pPr>
      <w:r>
        <w:t xml:space="preserve">  url: 'http://www.3gpp.org/ftp/Specs/archive/29_series/29.504/'</w:t>
      </w:r>
    </w:p>
    <w:p w14:paraId="07E55BC4" w14:textId="77777777" w:rsidR="003133A5" w:rsidRDefault="003133A5" w:rsidP="003133A5">
      <w:pPr>
        <w:pStyle w:val="PL"/>
        <w:rPr>
          <w:lang w:eastAsia="zh-CN"/>
        </w:rPr>
      </w:pPr>
    </w:p>
    <w:p w14:paraId="04FE122C" w14:textId="77777777" w:rsidR="003133A5" w:rsidRDefault="003133A5" w:rsidP="003133A5">
      <w:pPr>
        <w:pStyle w:val="PL"/>
      </w:pPr>
      <w:r>
        <w:t>servers:</w:t>
      </w:r>
    </w:p>
    <w:p w14:paraId="220BDCA8" w14:textId="77777777" w:rsidR="003133A5" w:rsidRDefault="003133A5" w:rsidP="003133A5">
      <w:pPr>
        <w:pStyle w:val="PL"/>
      </w:pPr>
      <w:r>
        <w:t xml:space="preserve">  - description: API root</w:t>
      </w:r>
    </w:p>
    <w:p w14:paraId="3C1CD520" w14:textId="77777777" w:rsidR="003133A5" w:rsidRDefault="003133A5" w:rsidP="003133A5">
      <w:pPr>
        <w:pStyle w:val="PL"/>
      </w:pPr>
      <w:r>
        <w:t xml:space="preserve">    url: '{apiRoot}/nudr-dr/v2'</w:t>
      </w:r>
    </w:p>
    <w:p w14:paraId="3928FA07" w14:textId="77777777" w:rsidR="003133A5" w:rsidRDefault="003133A5" w:rsidP="003133A5">
      <w:pPr>
        <w:pStyle w:val="PL"/>
      </w:pPr>
      <w:r>
        <w:t xml:space="preserve">    variables:</w:t>
      </w:r>
    </w:p>
    <w:p w14:paraId="740CAA5E" w14:textId="77777777" w:rsidR="003133A5" w:rsidRDefault="003133A5" w:rsidP="003133A5">
      <w:pPr>
        <w:pStyle w:val="PL"/>
      </w:pPr>
      <w:r>
        <w:t xml:space="preserve">      apiRoot:</w:t>
      </w:r>
    </w:p>
    <w:p w14:paraId="24F0D176" w14:textId="77777777" w:rsidR="003133A5" w:rsidRDefault="003133A5" w:rsidP="003133A5">
      <w:pPr>
        <w:pStyle w:val="PL"/>
      </w:pPr>
      <w:r>
        <w:t xml:space="preserve">        default: https://example.com</w:t>
      </w:r>
    </w:p>
    <w:p w14:paraId="45A05257" w14:textId="77777777" w:rsidR="003133A5" w:rsidRDefault="003133A5" w:rsidP="003133A5">
      <w:pPr>
        <w:pStyle w:val="PL"/>
        <w:rPr>
          <w:lang w:eastAsia="zh-CN"/>
        </w:rPr>
      </w:pPr>
    </w:p>
    <w:p w14:paraId="3283AF78" w14:textId="77777777" w:rsidR="003133A5" w:rsidRDefault="003133A5" w:rsidP="003133A5">
      <w:pPr>
        <w:pStyle w:val="PL"/>
      </w:pPr>
      <w:r>
        <w:t>security:</w:t>
      </w:r>
    </w:p>
    <w:p w14:paraId="00EF5C99" w14:textId="77777777" w:rsidR="003133A5" w:rsidRDefault="003133A5" w:rsidP="003133A5">
      <w:pPr>
        <w:pStyle w:val="PL"/>
      </w:pPr>
      <w:r>
        <w:t xml:space="preserve">  - {}</w:t>
      </w:r>
    </w:p>
    <w:p w14:paraId="79C0106D" w14:textId="77777777" w:rsidR="003133A5" w:rsidRDefault="003133A5" w:rsidP="003133A5">
      <w:pPr>
        <w:pStyle w:val="PL"/>
      </w:pPr>
      <w:r>
        <w:t xml:space="preserve">  - oAuth2ClientCredentials:</w:t>
      </w:r>
    </w:p>
    <w:p w14:paraId="5843244D" w14:textId="77777777" w:rsidR="003133A5" w:rsidRDefault="003133A5" w:rsidP="003133A5">
      <w:pPr>
        <w:pStyle w:val="PL"/>
      </w:pPr>
      <w:r>
        <w:t xml:space="preserve">      - nudr-dr</w:t>
      </w:r>
    </w:p>
    <w:p w14:paraId="22D48959" w14:textId="77777777" w:rsidR="003133A5" w:rsidRPr="00F3074B" w:rsidRDefault="003133A5" w:rsidP="00F3074B">
      <w:pPr>
        <w:pStyle w:val="PL"/>
      </w:pPr>
    </w:p>
    <w:p w14:paraId="4EA5D9F9" w14:textId="77777777" w:rsidR="003133A5" w:rsidRDefault="003133A5" w:rsidP="003133A5">
      <w:pPr>
        <w:pStyle w:val="PL"/>
      </w:pPr>
      <w:r>
        <w:t>paths:</w:t>
      </w:r>
    </w:p>
    <w:p w14:paraId="4BA7F99A" w14:textId="77777777" w:rsidR="003133A5" w:rsidRDefault="003133A5" w:rsidP="003133A5">
      <w:pPr>
        <w:pStyle w:val="PL"/>
      </w:pPr>
      <w:r>
        <w:t xml:space="preserve">  /subscription-data/{ueId}/authentication-data</w:t>
      </w:r>
      <w:r>
        <w:rPr>
          <w:lang w:eastAsia="zh-CN"/>
        </w:rPr>
        <w:t>/authentication-subscription</w:t>
      </w:r>
      <w:r>
        <w:t>:</w:t>
      </w:r>
    </w:p>
    <w:p w14:paraId="061F621D"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03ABDA" w14:textId="77777777" w:rsidR="003133A5" w:rsidRDefault="003133A5" w:rsidP="003133A5">
      <w:pPr>
        <w:pStyle w:val="PL"/>
      </w:pPr>
      <w:r>
        <w:t xml:space="preserve">  /subscription-data/{ueId}/authentication-data/authentication-status:</w:t>
      </w:r>
    </w:p>
    <w:p w14:paraId="10E4C8AD" w14:textId="77777777" w:rsidR="003133A5" w:rsidRDefault="003133A5" w:rsidP="003133A5">
      <w:pPr>
        <w:pStyle w:val="PL"/>
      </w:pPr>
      <w:r>
        <w:lastRenderedPageBreak/>
        <w:t xml:space="preserve">    $ref: 'TS29505_Subscription_Data.yaml#/paths/~1subscription-data~1%7BueId%7D~1authentication-data~1authentication-status'</w:t>
      </w:r>
    </w:p>
    <w:p w14:paraId="33F35FB4" w14:textId="77777777" w:rsidR="003133A5" w:rsidRDefault="003133A5" w:rsidP="003133A5">
      <w:pPr>
        <w:pStyle w:val="PL"/>
      </w:pPr>
      <w:r>
        <w:t xml:space="preserve">  /subscription-data/{ueId}/authentication-data/authentication-status/</w:t>
      </w:r>
      <w:r w:rsidRPr="007E3332">
        <w:t>{servingNetworkName}</w:t>
      </w:r>
      <w:r>
        <w:t>:</w:t>
      </w:r>
    </w:p>
    <w:p w14:paraId="1AAB417A"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36FBAAEE" w14:textId="77777777" w:rsidR="003133A5" w:rsidRDefault="003133A5" w:rsidP="003133A5">
      <w:pPr>
        <w:pStyle w:val="PL"/>
      </w:pPr>
      <w:r>
        <w:t xml:space="preserve">  /subscription-data/{ueId}/ue-update-confirmation-data/sor-data:</w:t>
      </w:r>
    </w:p>
    <w:p w14:paraId="6FD93C7B" w14:textId="77777777" w:rsidR="003133A5" w:rsidRDefault="003133A5" w:rsidP="003133A5">
      <w:pPr>
        <w:pStyle w:val="PL"/>
        <w:rPr>
          <w:lang w:eastAsia="zh-CN"/>
        </w:rPr>
      </w:pPr>
      <w:r>
        <w:t xml:space="preserve">    $ref: 'TS29505_Subscription_Data.yaml#/paths/~1subscription-data~1%7BueId%7D~1ue-update-confirmation-data~1sor-data'</w:t>
      </w:r>
    </w:p>
    <w:p w14:paraId="7BF23A95" w14:textId="77777777" w:rsidR="003133A5" w:rsidRDefault="003133A5" w:rsidP="003133A5">
      <w:pPr>
        <w:pStyle w:val="PL"/>
      </w:pPr>
      <w:r>
        <w:t xml:space="preserve">  /subscription-data/{ueId}/ue-update-confirmation-data/upu-data:</w:t>
      </w:r>
    </w:p>
    <w:p w14:paraId="16BE68BB" w14:textId="77777777" w:rsidR="003133A5" w:rsidRDefault="003133A5" w:rsidP="003133A5">
      <w:pPr>
        <w:pStyle w:val="PL"/>
        <w:rPr>
          <w:lang w:eastAsia="zh-CN"/>
        </w:rPr>
      </w:pPr>
      <w:r>
        <w:t xml:space="preserve">    $ref: 'TS29505_Subscription_Data.yaml#/paths/~1subscription-data~1%7BueId%7D~1ue-update-confirmation-data~1upu-data'</w:t>
      </w:r>
    </w:p>
    <w:p w14:paraId="21C4987D" w14:textId="77777777" w:rsidR="003133A5" w:rsidRDefault="003133A5" w:rsidP="003133A5">
      <w:pPr>
        <w:pStyle w:val="PL"/>
      </w:pPr>
      <w:r>
        <w:t xml:space="preserve">  /subscription-data/{ueId}/ue-update-confirmation-data/subscribed-cag:</w:t>
      </w:r>
    </w:p>
    <w:p w14:paraId="0E1AC2FD" w14:textId="77777777" w:rsidR="003133A5" w:rsidRDefault="003133A5" w:rsidP="003133A5">
      <w:pPr>
        <w:pStyle w:val="PL"/>
        <w:rPr>
          <w:lang w:eastAsia="zh-CN"/>
        </w:rPr>
      </w:pPr>
      <w:r>
        <w:t xml:space="preserve">    $ref: 'TS29505_Subscription_Data.yaml#/paths/~1subscription-data~1%7BueId%7D~1ue-update-confirmation-data~1subscribed-cag'</w:t>
      </w:r>
    </w:p>
    <w:p w14:paraId="33B713A4" w14:textId="77777777" w:rsidR="003133A5" w:rsidRDefault="003133A5" w:rsidP="003133A5">
      <w:pPr>
        <w:pStyle w:val="PL"/>
      </w:pPr>
      <w:r>
        <w:t xml:space="preserve">  /subscription-data/{ueId}/ue-update-confirmation-data/subscribed-snssais:</w:t>
      </w:r>
    </w:p>
    <w:p w14:paraId="1179491B" w14:textId="77777777" w:rsidR="003133A5" w:rsidRDefault="003133A5" w:rsidP="003133A5">
      <w:pPr>
        <w:pStyle w:val="PL"/>
        <w:rPr>
          <w:lang w:eastAsia="zh-CN"/>
        </w:rPr>
      </w:pPr>
      <w:r>
        <w:t xml:space="preserve">    $ref: 'TS29505_Subscription_Data.yaml#/paths/~1subscription-data~1%7BueId%7D~1ue-update-confirmation-data~1subscribed-snssais'</w:t>
      </w:r>
    </w:p>
    <w:p w14:paraId="74F65211" w14:textId="77777777" w:rsidR="003133A5" w:rsidRDefault="003133A5" w:rsidP="003133A5">
      <w:pPr>
        <w:pStyle w:val="PL"/>
      </w:pPr>
      <w:r>
        <w:t xml:space="preserve">  /subscription-data/{ueId}/{servingPlmnId}/provisioned-data:</w:t>
      </w:r>
    </w:p>
    <w:p w14:paraId="28B75E66" w14:textId="77777777" w:rsidR="003133A5" w:rsidRDefault="003133A5" w:rsidP="003133A5">
      <w:pPr>
        <w:pStyle w:val="PL"/>
        <w:rPr>
          <w:lang w:eastAsia="zh-CN"/>
        </w:rPr>
      </w:pPr>
      <w:r>
        <w:t xml:space="preserve">    $ref: 'TS29505_Subscription_Data.yaml#/paths/~1subscription-data~1%7BueId%7D~1%7BservingPlmnId%7D~1provisioned-data'</w:t>
      </w:r>
    </w:p>
    <w:p w14:paraId="1DAD2B39" w14:textId="77777777" w:rsidR="003133A5" w:rsidRDefault="003133A5" w:rsidP="003133A5">
      <w:pPr>
        <w:pStyle w:val="PL"/>
      </w:pPr>
      <w:r>
        <w:rPr>
          <w:lang w:val="fr-FR"/>
        </w:rPr>
        <w:t xml:space="preserve">  /subscription-data/{ueId}/{servingPlmnId}/provisioned</w:t>
      </w:r>
      <w:r>
        <w:t>-data/am-data:</w:t>
      </w:r>
    </w:p>
    <w:p w14:paraId="175FFE14"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58A30CF9" w14:textId="77777777" w:rsidR="003133A5" w:rsidRDefault="003133A5" w:rsidP="003133A5">
      <w:pPr>
        <w:pStyle w:val="PL"/>
      </w:pPr>
      <w:r>
        <w:t xml:space="preserve">  /subscription-data/{ueId}/{servingPlmnId}/provisioned-data/smf-selection-subscription-data:</w:t>
      </w:r>
    </w:p>
    <w:p w14:paraId="02357FC8" w14:textId="77777777" w:rsidR="003133A5" w:rsidRDefault="003133A5" w:rsidP="00F3074B">
      <w:pPr>
        <w:pStyle w:val="PL"/>
        <w:rPr>
          <w:lang w:val="fr-FR"/>
        </w:rPr>
      </w:pPr>
      <w:r w:rsidRPr="00F3074B">
        <w:t xml:space="preserve">    $ref: 'TS29505_Subscription_Data.yaml#/paths/~1subscription-data~1%7BueId%7D~1%7BservingPlmnId%7D~1provisioned-data~1smf-selection-subscription-data'</w:t>
      </w:r>
    </w:p>
    <w:p w14:paraId="5973CE88" w14:textId="77777777" w:rsidR="003133A5" w:rsidRDefault="003133A5" w:rsidP="003133A5">
      <w:pPr>
        <w:pStyle w:val="PL"/>
      </w:pPr>
      <w:r>
        <w:t xml:space="preserve">  /subscription-data/{ueId}/{servingPlmnId}/provisioned-data/sm-data:</w:t>
      </w:r>
    </w:p>
    <w:p w14:paraId="4AC71E0F"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53D91072" w14:textId="77777777" w:rsidR="003133A5" w:rsidRDefault="003133A5" w:rsidP="003133A5">
      <w:pPr>
        <w:pStyle w:val="PL"/>
      </w:pPr>
      <w:r>
        <w:t xml:space="preserve">  /subscription-data/{ueId}/{servingPlmnId}/provisioned-data/</w:t>
      </w:r>
      <w:r>
        <w:rPr>
          <w:lang w:val="fr-FR"/>
        </w:rPr>
        <w:t>lcs-bca-data</w:t>
      </w:r>
      <w:r>
        <w:t>:</w:t>
      </w:r>
    </w:p>
    <w:p w14:paraId="4958CDF0"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6EE158EF" w14:textId="77777777" w:rsidR="003133A5" w:rsidRDefault="003133A5" w:rsidP="003133A5">
      <w:pPr>
        <w:pStyle w:val="PL"/>
      </w:pPr>
      <w:r>
        <w:t xml:space="preserve">  /subscription-data/{ueId}/context-data:</w:t>
      </w:r>
    </w:p>
    <w:p w14:paraId="561DC67A" w14:textId="77777777" w:rsidR="003133A5" w:rsidRDefault="003133A5" w:rsidP="003133A5">
      <w:pPr>
        <w:pStyle w:val="PL"/>
        <w:rPr>
          <w:lang w:eastAsia="zh-CN"/>
        </w:rPr>
      </w:pPr>
      <w:r>
        <w:rPr>
          <w:lang w:val="fr-FR"/>
        </w:rPr>
        <w:t xml:space="preserve">    $ref: 'TS29505_Subscription_Data.yaml#/paths/~1subscription-data~1%7BueId%7D~1context-data'</w:t>
      </w:r>
    </w:p>
    <w:p w14:paraId="4F5427B0" w14:textId="77777777" w:rsidR="003133A5" w:rsidRDefault="003133A5" w:rsidP="003133A5">
      <w:pPr>
        <w:pStyle w:val="PL"/>
      </w:pPr>
      <w:r>
        <w:t xml:space="preserve">  /subscription-data/{ueId}/context-data/amf-3gpp-access:</w:t>
      </w:r>
    </w:p>
    <w:p w14:paraId="6A835DF5" w14:textId="77777777" w:rsidR="003133A5" w:rsidRDefault="003133A5" w:rsidP="00F3074B">
      <w:pPr>
        <w:pStyle w:val="PL"/>
        <w:rPr>
          <w:lang w:val="fr-FR"/>
        </w:rPr>
      </w:pPr>
      <w:r w:rsidRPr="00F3074B">
        <w:t xml:space="preserve">    $ref: 'TS29505_Subscription_Data.yaml#/paths/~1subscription-data~1%7BueId%7D~1context-data~1amf-3gpp-access'</w:t>
      </w:r>
    </w:p>
    <w:p w14:paraId="4CB863BC" w14:textId="77777777" w:rsidR="003133A5" w:rsidRDefault="003133A5" w:rsidP="003133A5">
      <w:pPr>
        <w:pStyle w:val="PL"/>
      </w:pPr>
      <w:r>
        <w:t xml:space="preserve">  /subscription-data/{ueId}/context-data/amf-non-3gpp-access:</w:t>
      </w:r>
    </w:p>
    <w:p w14:paraId="58D6F412" w14:textId="77777777" w:rsidR="003133A5" w:rsidRDefault="003133A5" w:rsidP="00F3074B">
      <w:pPr>
        <w:pStyle w:val="PL"/>
        <w:rPr>
          <w:lang w:val="fr-FR"/>
        </w:rPr>
      </w:pPr>
      <w:r w:rsidRPr="00F3074B">
        <w:t xml:space="preserve">    $ref: 'TS29505_Subscription_Data.yaml#/paths/~1subscription-data~1%7BueId%7D~1context-data~1amf-non-3gpp-access'</w:t>
      </w:r>
    </w:p>
    <w:p w14:paraId="495E2909" w14:textId="77777777" w:rsidR="003133A5" w:rsidRDefault="003133A5" w:rsidP="003133A5">
      <w:pPr>
        <w:pStyle w:val="PL"/>
      </w:pPr>
      <w:r>
        <w:t xml:space="preserve">  /subscription-data/{ueId}/context-data/smf-registrations:</w:t>
      </w:r>
    </w:p>
    <w:p w14:paraId="3C591796" w14:textId="77777777" w:rsidR="003133A5" w:rsidRDefault="003133A5" w:rsidP="00F3074B">
      <w:pPr>
        <w:pStyle w:val="PL"/>
        <w:rPr>
          <w:lang w:val="fr-FR"/>
        </w:rPr>
      </w:pPr>
      <w:r w:rsidRPr="00F3074B">
        <w:t xml:space="preserve">    $ref: 'TS29505_Subscription_Data.yaml#/paths/~1subscription-data~1%7BueId%7D~1context-data~1smf-registrations'</w:t>
      </w:r>
    </w:p>
    <w:p w14:paraId="40EA9CC0" w14:textId="77777777" w:rsidR="003133A5" w:rsidRDefault="003133A5" w:rsidP="003133A5">
      <w:pPr>
        <w:pStyle w:val="PL"/>
      </w:pPr>
      <w:r>
        <w:t xml:space="preserve">  /subscription-data/{ueId}/context-data/smf-registrations/{pduSessionId}:</w:t>
      </w:r>
    </w:p>
    <w:p w14:paraId="038C41A1"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36BE62BB" w14:textId="77777777" w:rsidR="003133A5" w:rsidRDefault="003133A5" w:rsidP="003133A5">
      <w:pPr>
        <w:pStyle w:val="PL"/>
      </w:pPr>
      <w:r>
        <w:t xml:space="preserve">  /subscription-data/{ueId}/operator-specific-data:</w:t>
      </w:r>
    </w:p>
    <w:p w14:paraId="40DE5DF9" w14:textId="77777777" w:rsidR="003133A5" w:rsidRDefault="003133A5" w:rsidP="00F3074B">
      <w:pPr>
        <w:pStyle w:val="PL"/>
        <w:rPr>
          <w:lang w:val="fr-FR"/>
        </w:rPr>
      </w:pPr>
      <w:r w:rsidRPr="00F3074B">
        <w:t xml:space="preserve">    $ref: 'TS29505_Subscription_Data.yaml#/paths/~1subscription-data~1%7BueId%7D~1operator-specific-data'</w:t>
      </w:r>
    </w:p>
    <w:p w14:paraId="2DC80295" w14:textId="77777777" w:rsidR="003133A5" w:rsidRDefault="003133A5" w:rsidP="003133A5">
      <w:pPr>
        <w:pStyle w:val="PL"/>
      </w:pPr>
      <w:r>
        <w:t xml:space="preserve">  /subscription-data/{ueId}/context-data/smsf-3gpp-access:</w:t>
      </w:r>
    </w:p>
    <w:p w14:paraId="6D17E1E5" w14:textId="77777777" w:rsidR="003133A5" w:rsidRDefault="003133A5" w:rsidP="00F3074B">
      <w:pPr>
        <w:pStyle w:val="PL"/>
        <w:rPr>
          <w:lang w:val="fr-FR"/>
        </w:rPr>
      </w:pPr>
      <w:r w:rsidRPr="00F3074B">
        <w:t xml:space="preserve">    $ref: 'TS29505_Subscription_Data.yaml#/paths/~1subscription-data~1%7BueId%7D~1context-data~1smsf-3gpp-access'</w:t>
      </w:r>
    </w:p>
    <w:p w14:paraId="4842113E" w14:textId="77777777" w:rsidR="003133A5" w:rsidRDefault="003133A5" w:rsidP="003133A5">
      <w:pPr>
        <w:pStyle w:val="PL"/>
      </w:pPr>
      <w:r>
        <w:t xml:space="preserve">  /subscription-data/{ueId}/context-data/smsf-non-3gpp-access:</w:t>
      </w:r>
    </w:p>
    <w:p w14:paraId="299C4587"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6B2402E3" w14:textId="77777777" w:rsidR="003133A5" w:rsidRDefault="003133A5" w:rsidP="00F3074B">
      <w:pPr>
        <w:pStyle w:val="PL"/>
      </w:pPr>
      <w:r>
        <w:t xml:space="preserve">  /subscription-data/{ueId}/context-data/location:</w:t>
      </w:r>
    </w:p>
    <w:p w14:paraId="5F8FBD2B"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2858FA75" w14:textId="77777777" w:rsidR="003133A5" w:rsidRDefault="003133A5" w:rsidP="00F3074B">
      <w:pPr>
        <w:pStyle w:val="PL"/>
      </w:pPr>
      <w:r>
        <w:t xml:space="preserve">  /subscription-data/{ueId}/context-data/ip-sm-gw:</w:t>
      </w:r>
    </w:p>
    <w:p w14:paraId="788D1A31" w14:textId="77777777" w:rsidR="003133A5" w:rsidRDefault="003133A5" w:rsidP="00F3074B">
      <w:pPr>
        <w:pStyle w:val="PL"/>
        <w:rPr>
          <w:lang w:val="fr-FR"/>
        </w:rPr>
      </w:pPr>
      <w:r w:rsidRPr="00F3074B">
        <w:t xml:space="preserve">    $ref: 'TS29505_Subscription_Data.yaml#/paths/~1subscription-data~1%7BueId%7D~1context-data~1ip-sm-gw'</w:t>
      </w:r>
    </w:p>
    <w:p w14:paraId="5832B2C6" w14:textId="77777777" w:rsidR="003133A5" w:rsidRDefault="003133A5" w:rsidP="00F3074B">
      <w:pPr>
        <w:pStyle w:val="PL"/>
      </w:pPr>
      <w:r>
        <w:t xml:space="preserve">  /subscription-data/{ueId}/context-data/mwd:</w:t>
      </w:r>
    </w:p>
    <w:p w14:paraId="2C014234"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47558A6D" w14:textId="77777777" w:rsidR="003133A5" w:rsidRDefault="003133A5" w:rsidP="00F3074B">
      <w:pPr>
        <w:pStyle w:val="PL"/>
      </w:pPr>
      <w:r>
        <w:t xml:space="preserve">  /subscription-data/{ueId}/</w:t>
      </w:r>
      <w:r w:rsidRPr="00385DE7">
        <w:t>context-data/</w:t>
      </w:r>
      <w:r>
        <w:t>roaming-information:</w:t>
      </w:r>
    </w:p>
    <w:p w14:paraId="37AC40A7"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66392454" w14:textId="77777777" w:rsidR="003133A5" w:rsidRDefault="003133A5" w:rsidP="003133A5">
      <w:pPr>
        <w:pStyle w:val="PL"/>
      </w:pPr>
      <w:r>
        <w:t xml:space="preserve">  /subscription-data/{ueId}/{servingPlmnId}/provisioned-data/sms-mng-data:</w:t>
      </w:r>
    </w:p>
    <w:p w14:paraId="3933864E" w14:textId="77777777" w:rsidR="003133A5" w:rsidRDefault="003133A5" w:rsidP="00F3074B">
      <w:pPr>
        <w:pStyle w:val="PL"/>
        <w:rPr>
          <w:lang w:val="fr-FR"/>
        </w:rPr>
      </w:pPr>
      <w:r w:rsidRPr="00F3074B">
        <w:t xml:space="preserve">    $ref: 'TS29505_Subscription_Data.yaml#/paths/~1subscription-data~1%7BueId%7D~1%7BservingPlmnId%7D~1provisioned-data~1sms-mng-data'</w:t>
      </w:r>
    </w:p>
    <w:p w14:paraId="08B4255F" w14:textId="77777777" w:rsidR="003133A5" w:rsidRDefault="003133A5" w:rsidP="003133A5">
      <w:pPr>
        <w:pStyle w:val="PL"/>
      </w:pPr>
      <w:r>
        <w:t xml:space="preserve">  /subscription-data/{ueId}/{servingPlmnId}/provisioned-data/sms-data:</w:t>
      </w:r>
    </w:p>
    <w:p w14:paraId="020A687C"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64570EA6" w14:textId="77777777" w:rsidR="003133A5" w:rsidRDefault="003133A5" w:rsidP="003133A5">
      <w:pPr>
        <w:pStyle w:val="PL"/>
      </w:pPr>
      <w:r>
        <w:t xml:space="preserve">  /subscription-data/{ueId}/lcs-privacy-data:</w:t>
      </w:r>
    </w:p>
    <w:p w14:paraId="7AD9D995" w14:textId="77777777" w:rsidR="003133A5" w:rsidRDefault="003133A5" w:rsidP="00F3074B">
      <w:pPr>
        <w:pStyle w:val="PL"/>
        <w:rPr>
          <w:lang w:val="fr-FR"/>
        </w:rPr>
      </w:pPr>
      <w:r w:rsidRPr="00F3074B">
        <w:t xml:space="preserve">    $ref: 'TS29505_Subscription_Data.yaml#/paths/~1subscription-data~1%7BueId%7D~1lcs-privacy-data'</w:t>
      </w:r>
    </w:p>
    <w:p w14:paraId="127D33D3" w14:textId="77777777" w:rsidR="003133A5" w:rsidRDefault="003133A5" w:rsidP="003133A5">
      <w:pPr>
        <w:pStyle w:val="PL"/>
      </w:pPr>
      <w:r>
        <w:t xml:space="preserve">  /subscription-data/{ueId}/lcs-mo-data:</w:t>
      </w:r>
    </w:p>
    <w:p w14:paraId="6839E185" w14:textId="77777777" w:rsidR="003133A5" w:rsidRPr="008F3CA6" w:rsidRDefault="003133A5" w:rsidP="00F3074B">
      <w:pPr>
        <w:pStyle w:val="PL"/>
        <w:rPr>
          <w:lang w:val="fr-FR"/>
        </w:rPr>
      </w:pPr>
      <w:r w:rsidRPr="00F3074B">
        <w:t xml:space="preserve">    $ref: 'TS29505_Subscription_Data.yaml#/paths/~1subscription-data~1%7BueId%7D~1lcs-mo-data'</w:t>
      </w:r>
    </w:p>
    <w:p w14:paraId="0F8D8A2E" w14:textId="77777777" w:rsidR="003133A5" w:rsidRDefault="003133A5" w:rsidP="003133A5">
      <w:pPr>
        <w:pStyle w:val="PL"/>
      </w:pPr>
      <w:r>
        <w:t xml:space="preserve">  /subscription-data/{ueId}/pp-data:</w:t>
      </w:r>
    </w:p>
    <w:p w14:paraId="43FAB88A" w14:textId="77777777" w:rsidR="003133A5" w:rsidRDefault="003133A5" w:rsidP="00F3074B">
      <w:pPr>
        <w:pStyle w:val="PL"/>
        <w:rPr>
          <w:lang w:val="fr-FR"/>
        </w:rPr>
      </w:pPr>
      <w:r w:rsidRPr="00F3074B">
        <w:t xml:space="preserve">    $ref: 'TS29505_Subscription_Data.yaml#/paths/~1subscription-data~1%7BueId%7D~1pp-data'</w:t>
      </w:r>
    </w:p>
    <w:p w14:paraId="048657F5" w14:textId="77777777" w:rsidR="003133A5" w:rsidRDefault="003133A5" w:rsidP="003133A5">
      <w:pPr>
        <w:pStyle w:val="PL"/>
      </w:pPr>
      <w:r>
        <w:lastRenderedPageBreak/>
        <w:t xml:space="preserve">  /subscription-data/{ueId}/context-data/ee-subscriptions:</w:t>
      </w:r>
    </w:p>
    <w:p w14:paraId="30E912F8" w14:textId="77777777" w:rsidR="003133A5" w:rsidRDefault="003133A5" w:rsidP="00F3074B">
      <w:pPr>
        <w:pStyle w:val="PL"/>
        <w:rPr>
          <w:lang w:val="fr-FR"/>
        </w:rPr>
      </w:pPr>
      <w:r w:rsidRPr="00F3074B">
        <w:t xml:space="preserve">    $ref: 'TS29505_Subscription_Data.yaml#/paths/~1subscription-data~1%7BueId%7D~1context-data~1ee-subscriptions'</w:t>
      </w:r>
    </w:p>
    <w:p w14:paraId="78897A13" w14:textId="77777777" w:rsidR="003133A5" w:rsidRDefault="003133A5" w:rsidP="003133A5">
      <w:pPr>
        <w:pStyle w:val="PL"/>
      </w:pPr>
      <w:r>
        <w:t xml:space="preserve">  /subscription-data/{ueId}/context-data/ee-subscriptions/{subsId}:</w:t>
      </w:r>
    </w:p>
    <w:p w14:paraId="4D1D1DC4"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710BD393" w14:textId="77777777" w:rsidR="003133A5" w:rsidRDefault="003133A5" w:rsidP="003133A5">
      <w:pPr>
        <w:pStyle w:val="PL"/>
        <w:rPr>
          <w:lang w:val="fr-FR"/>
        </w:rPr>
      </w:pPr>
      <w:r>
        <w:rPr>
          <w:lang w:val="fr-FR"/>
        </w:rPr>
        <w:t xml:space="preserve">  /subscription-data/{ueId}/context-data/ee-subscriptions/{subsId}/amf-subscriptions:</w:t>
      </w:r>
    </w:p>
    <w:p w14:paraId="6DC09367"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0FE3D0EE" w14:textId="77777777" w:rsidR="003133A5" w:rsidRDefault="003133A5" w:rsidP="003133A5">
      <w:pPr>
        <w:pStyle w:val="PL"/>
        <w:rPr>
          <w:lang w:val="fr-FR"/>
        </w:rPr>
      </w:pPr>
      <w:r>
        <w:rPr>
          <w:lang w:val="fr-FR"/>
        </w:rPr>
        <w:t xml:space="preserve">  /subscription-data/{ueId}/context-data/ee-subscriptions/{subsId}/smf-subscriptions:</w:t>
      </w:r>
    </w:p>
    <w:p w14:paraId="31D2ED57"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03E7E2E6" w14:textId="77777777" w:rsidR="003133A5" w:rsidRDefault="003133A5" w:rsidP="003133A5">
      <w:pPr>
        <w:pStyle w:val="PL"/>
        <w:rPr>
          <w:lang w:val="fr-FR"/>
        </w:rPr>
      </w:pPr>
      <w:r>
        <w:rPr>
          <w:lang w:val="fr-FR"/>
        </w:rPr>
        <w:t xml:space="preserve">  /subscription-data/{ueId}/context-data/ee-subscriptions/{subsId}/hss-subscriptions:</w:t>
      </w:r>
    </w:p>
    <w:p w14:paraId="71F83F2F"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5B9CDFAA" w14:textId="77777777" w:rsidR="003133A5" w:rsidRDefault="003133A5" w:rsidP="003133A5">
      <w:pPr>
        <w:pStyle w:val="PL"/>
        <w:rPr>
          <w:lang w:val="fr-FR"/>
        </w:rPr>
      </w:pPr>
      <w:r>
        <w:rPr>
          <w:lang w:val="fr-FR"/>
        </w:rPr>
        <w:t xml:space="preserve">  /subscription-data/group-data/{ueGroupId}/ee-subscriptions:</w:t>
      </w:r>
    </w:p>
    <w:p w14:paraId="2C3D64AF"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4A4C64F1" w14:textId="77777777" w:rsidR="003133A5" w:rsidRDefault="003133A5" w:rsidP="003133A5">
      <w:pPr>
        <w:pStyle w:val="PL"/>
        <w:rPr>
          <w:lang w:val="fr-FR"/>
        </w:rPr>
      </w:pPr>
      <w:r>
        <w:rPr>
          <w:lang w:val="fr-FR"/>
        </w:rPr>
        <w:t xml:space="preserve">  /subscription-data/group-data/{ueGroupId}/ee-subscriptions/{subsId}:</w:t>
      </w:r>
    </w:p>
    <w:p w14:paraId="6FC94372"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172D5AB6" w14:textId="77777777" w:rsidR="003133A5" w:rsidRDefault="003133A5" w:rsidP="003133A5">
      <w:pPr>
        <w:pStyle w:val="PL"/>
        <w:rPr>
          <w:lang w:val="fr-FR"/>
        </w:rPr>
      </w:pPr>
      <w:r>
        <w:rPr>
          <w:lang w:val="fr-FR"/>
        </w:rPr>
        <w:t xml:space="preserve">  /subscription-data/group-data/{ueGroupId}/ee-profile-data:</w:t>
      </w:r>
    </w:p>
    <w:p w14:paraId="41FDB9FB"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3DD49F0F" w14:textId="77777777" w:rsidR="003133A5" w:rsidRDefault="003133A5" w:rsidP="003133A5">
      <w:pPr>
        <w:pStyle w:val="PL"/>
        <w:rPr>
          <w:lang w:val="fr-FR"/>
        </w:rPr>
      </w:pPr>
      <w:r>
        <w:rPr>
          <w:lang w:val="fr-FR"/>
        </w:rPr>
        <w:t xml:space="preserve">  /subscription-data/group-data/5g-vn-groups:</w:t>
      </w:r>
    </w:p>
    <w:p w14:paraId="20E6EA3A" w14:textId="77777777" w:rsidR="003133A5" w:rsidRDefault="003133A5" w:rsidP="003133A5">
      <w:pPr>
        <w:pStyle w:val="PL"/>
        <w:rPr>
          <w:lang w:val="fr-FR"/>
        </w:rPr>
      </w:pPr>
      <w:r>
        <w:rPr>
          <w:lang w:val="fr-FR"/>
        </w:rPr>
        <w:t xml:space="preserve">    $ref: 'TS29505_Subscription_Data.yaml#/paths/~1subscription-data~1group-data~15g-vn-groups'</w:t>
      </w:r>
    </w:p>
    <w:p w14:paraId="55B47C80" w14:textId="77777777" w:rsidR="003133A5" w:rsidRDefault="003133A5" w:rsidP="003133A5">
      <w:pPr>
        <w:pStyle w:val="PL"/>
        <w:rPr>
          <w:lang w:val="fr-FR"/>
        </w:rPr>
      </w:pPr>
      <w:r>
        <w:rPr>
          <w:lang w:val="fr-FR"/>
        </w:rPr>
        <w:t xml:space="preserve">  /subscription-data/group-data/5g-vn-groups/{externalGroupId}:</w:t>
      </w:r>
    </w:p>
    <w:p w14:paraId="081914A4"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45399EC3" w14:textId="77777777" w:rsidR="003133A5" w:rsidRDefault="003133A5" w:rsidP="003133A5">
      <w:pPr>
        <w:pStyle w:val="PL"/>
        <w:rPr>
          <w:lang w:val="fr-FR"/>
        </w:rPr>
      </w:pPr>
      <w:r>
        <w:rPr>
          <w:lang w:val="fr-FR"/>
        </w:rPr>
        <w:t xml:space="preserve">  /subscription-data/group-data/5g-vn-groups/internal:</w:t>
      </w:r>
    </w:p>
    <w:p w14:paraId="4E8C67BF"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7B74DA1B" w14:textId="77777777" w:rsidR="003133A5" w:rsidRDefault="003133A5" w:rsidP="003133A5">
      <w:pPr>
        <w:pStyle w:val="PL"/>
        <w:rPr>
          <w:lang w:val="fr-FR"/>
        </w:rPr>
      </w:pPr>
      <w:r>
        <w:rPr>
          <w:lang w:val="fr-FR"/>
        </w:rPr>
        <w:t xml:space="preserve">  /subscription-data/group-data/5g-vn-groups/pp-profile-data:</w:t>
      </w:r>
    </w:p>
    <w:p w14:paraId="4CE04833"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533EB93F" w14:textId="77777777" w:rsidR="003133A5" w:rsidRDefault="003133A5" w:rsidP="003133A5">
      <w:pPr>
        <w:pStyle w:val="PL"/>
        <w:rPr>
          <w:lang w:val="fr-FR"/>
        </w:rPr>
      </w:pPr>
      <w:r>
        <w:rPr>
          <w:lang w:val="fr-FR"/>
        </w:rPr>
        <w:t xml:space="preserve">  /subscription-data/{ueId}/ee-profile-data:</w:t>
      </w:r>
    </w:p>
    <w:p w14:paraId="2855953B"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764ACF1F" w14:textId="77777777" w:rsidR="003133A5" w:rsidRDefault="003133A5" w:rsidP="003133A5">
      <w:pPr>
        <w:pStyle w:val="PL"/>
      </w:pPr>
      <w:r>
        <w:t xml:space="preserve">  /subscription-data/{ueId}/context-data/sdm-subscriptions:</w:t>
      </w:r>
    </w:p>
    <w:p w14:paraId="2EF8DE89" w14:textId="77777777" w:rsidR="003133A5" w:rsidRDefault="003133A5" w:rsidP="00F3074B">
      <w:pPr>
        <w:pStyle w:val="PL"/>
        <w:rPr>
          <w:lang w:val="fr-FR"/>
        </w:rPr>
      </w:pPr>
      <w:r w:rsidRPr="00F3074B">
        <w:t xml:space="preserve">    $ref: 'TS29505_Subscription_Data.yaml#/paths/~1subscription-data~1%7BueId%7D~1context-data~1sdm-subscriptions'</w:t>
      </w:r>
    </w:p>
    <w:p w14:paraId="1C7DF46E" w14:textId="77777777" w:rsidR="003133A5" w:rsidRDefault="003133A5" w:rsidP="003133A5">
      <w:pPr>
        <w:pStyle w:val="PL"/>
      </w:pPr>
      <w:r>
        <w:t xml:space="preserve">  /subscription-data/{ueId}/context-data/sdm-subscriptions/{subsId}:</w:t>
      </w:r>
    </w:p>
    <w:p w14:paraId="2716DE74"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3360CE59" w14:textId="77777777" w:rsidR="003133A5" w:rsidRDefault="003133A5" w:rsidP="003133A5">
      <w:pPr>
        <w:pStyle w:val="PL"/>
      </w:pPr>
      <w:r>
        <w:t xml:space="preserve">  /subscription-data/{ueId}/context-data/nidd-authorizations:</w:t>
      </w:r>
    </w:p>
    <w:p w14:paraId="23D90DBE" w14:textId="77777777" w:rsidR="003133A5" w:rsidRDefault="003133A5" w:rsidP="00F3074B">
      <w:pPr>
        <w:pStyle w:val="PL"/>
        <w:rPr>
          <w:lang w:val="fr-FR"/>
        </w:rPr>
      </w:pPr>
      <w:r w:rsidRPr="00F3074B">
        <w:t xml:space="preserve">    $ref: 'TS29505_Subscription_Data.yaml#/paths/~1subscription-data~1%7BueId%7D~1context-data~1nidd-authorizations'</w:t>
      </w:r>
    </w:p>
    <w:p w14:paraId="58F0EA98" w14:textId="77777777" w:rsidR="003133A5" w:rsidRDefault="003133A5" w:rsidP="003133A5">
      <w:pPr>
        <w:pStyle w:val="PL"/>
      </w:pPr>
      <w:r>
        <w:t xml:space="preserve">  /subscription-data/{ueId}/context-data/sdm-subscriptions/{subsId}/hss-sdm-subscriptions:</w:t>
      </w:r>
    </w:p>
    <w:p w14:paraId="2D64A861"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099C5EF1" w14:textId="77777777" w:rsidR="003133A5" w:rsidRDefault="003133A5" w:rsidP="003133A5">
      <w:pPr>
        <w:pStyle w:val="PL"/>
        <w:rPr>
          <w:lang w:val="fr-FR"/>
        </w:rPr>
      </w:pPr>
      <w:r>
        <w:rPr>
          <w:lang w:val="fr-FR"/>
        </w:rPr>
        <w:t xml:space="preserve">  /subscription-data/shared-data:</w:t>
      </w:r>
    </w:p>
    <w:p w14:paraId="4EF304E3" w14:textId="77777777" w:rsidR="003133A5" w:rsidRDefault="003133A5" w:rsidP="003133A5">
      <w:pPr>
        <w:pStyle w:val="PL"/>
        <w:rPr>
          <w:lang w:val="fr-FR"/>
        </w:rPr>
      </w:pPr>
      <w:r>
        <w:rPr>
          <w:lang w:val="fr-FR"/>
        </w:rPr>
        <w:t xml:space="preserve">    $ref: 'TS29505_Subscription_Data.yaml#/paths/~1subscription-data~1shared-data'</w:t>
      </w:r>
    </w:p>
    <w:p w14:paraId="5C0F614A" w14:textId="77777777" w:rsidR="003133A5" w:rsidRDefault="003133A5" w:rsidP="003133A5">
      <w:pPr>
        <w:pStyle w:val="PL"/>
        <w:rPr>
          <w:lang w:val="fr-FR"/>
        </w:rPr>
      </w:pPr>
      <w:r>
        <w:rPr>
          <w:lang w:val="fr-FR"/>
        </w:rPr>
        <w:t xml:space="preserve">  /subscription-data/shared-data/{sharedDataId}:</w:t>
      </w:r>
    </w:p>
    <w:p w14:paraId="55143224"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02D47C41" w14:textId="77777777" w:rsidR="003133A5" w:rsidRDefault="003133A5" w:rsidP="003133A5">
      <w:pPr>
        <w:pStyle w:val="PL"/>
      </w:pPr>
      <w:r>
        <w:t xml:space="preserve">  /subscription-data/subs-to-notify:</w:t>
      </w:r>
    </w:p>
    <w:p w14:paraId="2CAF6FAE" w14:textId="77777777" w:rsidR="003133A5" w:rsidRDefault="003133A5" w:rsidP="00F3074B">
      <w:pPr>
        <w:pStyle w:val="PL"/>
        <w:rPr>
          <w:lang w:val="fr-FR"/>
        </w:rPr>
      </w:pPr>
      <w:r w:rsidRPr="00F3074B">
        <w:t xml:space="preserve">    $ref: 'TS29505_Subscription_Data.yaml#/paths/~1subscription-data~1subs-to-notify'</w:t>
      </w:r>
    </w:p>
    <w:p w14:paraId="615C242D" w14:textId="77777777" w:rsidR="003133A5" w:rsidRDefault="003133A5" w:rsidP="003133A5">
      <w:pPr>
        <w:pStyle w:val="PL"/>
      </w:pPr>
      <w:r>
        <w:t xml:space="preserve">  /subscription-data/subs-to-</w:t>
      </w:r>
      <w:r>
        <w:rPr>
          <w:lang w:eastAsia="zh-CN"/>
        </w:rPr>
        <w:t>n</w:t>
      </w:r>
      <w:r>
        <w:t>otify/{subsId}:</w:t>
      </w:r>
    </w:p>
    <w:p w14:paraId="26E4CB82" w14:textId="77777777" w:rsidR="003133A5" w:rsidRDefault="003133A5" w:rsidP="00F3074B">
      <w:pPr>
        <w:pStyle w:val="PL"/>
        <w:rPr>
          <w:lang w:val="fr-FR"/>
        </w:rPr>
      </w:pPr>
      <w:r w:rsidRPr="00F3074B">
        <w:t xml:space="preserve">    $ref: 'TS29505_Subscription_Data.yaml#/paths/~1subscription-data~1subs-to-notify~1%7BsubsId%7D'</w:t>
      </w:r>
    </w:p>
    <w:p w14:paraId="3260090D" w14:textId="77777777" w:rsidR="003133A5" w:rsidRDefault="003133A5" w:rsidP="003133A5">
      <w:pPr>
        <w:pStyle w:val="PL"/>
      </w:pPr>
      <w:r>
        <w:t xml:space="preserve">  /subscription-data/{ueId}/{servingPlmnId}/provisioned-data/trace-data:</w:t>
      </w:r>
    </w:p>
    <w:p w14:paraId="294814DC"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4D550D4B" w14:textId="77777777" w:rsidR="003133A5" w:rsidRDefault="003133A5" w:rsidP="00F3074B">
      <w:pPr>
        <w:pStyle w:val="PL"/>
        <w:rPr>
          <w:lang w:val="fr-FR"/>
        </w:rPr>
      </w:pPr>
      <w:r w:rsidRPr="00F3074B">
        <w:t xml:space="preserve">  /subscription-data/{ueId}/identity-data:</w:t>
      </w:r>
    </w:p>
    <w:p w14:paraId="52EBDA20" w14:textId="77777777" w:rsidR="003133A5" w:rsidRDefault="003133A5" w:rsidP="00F3074B">
      <w:pPr>
        <w:pStyle w:val="PL"/>
        <w:rPr>
          <w:lang w:val="fr-FR"/>
        </w:rPr>
      </w:pPr>
      <w:r w:rsidRPr="00F3074B">
        <w:t xml:space="preserve">    $ref: 'TS29505_Subscription_Data.yaml#/paths/~1subscription-data~1%7BueId%7D~1identity-data'</w:t>
      </w:r>
    </w:p>
    <w:p w14:paraId="3D1BDC56" w14:textId="77777777" w:rsidR="003133A5" w:rsidRDefault="003133A5" w:rsidP="00F3074B">
      <w:pPr>
        <w:pStyle w:val="PL"/>
        <w:rPr>
          <w:lang w:val="fr-FR"/>
        </w:rPr>
      </w:pPr>
      <w:r w:rsidRPr="00F3074B">
        <w:t xml:space="preserve">  /subscription-data/{ueId}/operator-determined-barring-data:</w:t>
      </w:r>
    </w:p>
    <w:p w14:paraId="70E0997E"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736D7733" w14:textId="77777777" w:rsidR="003133A5" w:rsidRPr="005446A7" w:rsidRDefault="003133A5" w:rsidP="00F3074B">
      <w:pPr>
        <w:pStyle w:val="PL"/>
        <w:rPr>
          <w:lang w:val="fr-FR"/>
        </w:rPr>
      </w:pPr>
      <w:r w:rsidRPr="00F3074B">
        <w:t xml:space="preserve">  /subscription-data/{ueId}/nidd-authorization-data:</w:t>
      </w:r>
    </w:p>
    <w:p w14:paraId="4982C641"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38FC86A7" w14:textId="77777777" w:rsidR="003133A5" w:rsidRPr="005446A7" w:rsidRDefault="003133A5" w:rsidP="00F3074B">
      <w:pPr>
        <w:pStyle w:val="PL"/>
        <w:rPr>
          <w:lang w:val="fr-FR"/>
        </w:rPr>
      </w:pPr>
      <w:r w:rsidRPr="00F3074B">
        <w:t xml:space="preserve">  /subscription-data/{ueId}/service-specific-authorization-data/{serviceType}:</w:t>
      </w:r>
    </w:p>
    <w:p w14:paraId="4AC682BE"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3C929734" w14:textId="77777777" w:rsidR="003133A5" w:rsidRDefault="003133A5" w:rsidP="00F3074B">
      <w:pPr>
        <w:pStyle w:val="PL"/>
        <w:rPr>
          <w:lang w:val="fr-FR"/>
        </w:rPr>
      </w:pPr>
      <w:r w:rsidRPr="00F3074B">
        <w:t xml:space="preserve">  /subscription-data/{ueId}/v2x-data:</w:t>
      </w:r>
    </w:p>
    <w:p w14:paraId="5EBF7A1C"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72BC644D" w14:textId="77777777" w:rsidR="003133A5" w:rsidRDefault="003133A5" w:rsidP="00F3074B">
      <w:pPr>
        <w:pStyle w:val="PL"/>
        <w:rPr>
          <w:lang w:val="fr-FR"/>
        </w:rPr>
      </w:pPr>
      <w:r w:rsidRPr="00F3074B">
        <w:t xml:space="preserve">  /subscription-data/{ueId}/pp-profile-data:</w:t>
      </w:r>
    </w:p>
    <w:p w14:paraId="4060DFE6"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5F7A5331" w14:textId="77777777" w:rsidR="003133A5" w:rsidRPr="005446A7" w:rsidRDefault="003133A5" w:rsidP="00F3074B">
      <w:pPr>
        <w:pStyle w:val="PL"/>
        <w:rPr>
          <w:lang w:val="fr-FR"/>
        </w:rPr>
      </w:pPr>
      <w:r w:rsidRPr="00F3074B">
        <w:t xml:space="preserve">  /subscription-data/{ueId}/coverage-restriction-data:</w:t>
      </w:r>
    </w:p>
    <w:p w14:paraId="72D67A6E" w14:textId="77777777" w:rsidR="003133A5" w:rsidRPr="00432273" w:rsidRDefault="003133A5" w:rsidP="00F3074B">
      <w:pPr>
        <w:pStyle w:val="PL"/>
        <w:rPr>
          <w:lang w:val="fr-FR" w:eastAsia="zh-CN"/>
        </w:rPr>
      </w:pPr>
      <w:r w:rsidRPr="00F3074B">
        <w:lastRenderedPageBreak/>
        <w:t xml:space="preserve">    $ref: 'TS29505_Subscription_Data.yaml#/paths/~1subscription-data~1%7BueId%7D~1coverage-restriction-data'</w:t>
      </w:r>
    </w:p>
    <w:p w14:paraId="2923C2ED" w14:textId="77777777" w:rsidR="003133A5" w:rsidRDefault="003133A5" w:rsidP="00F3074B">
      <w:pPr>
        <w:pStyle w:val="PL"/>
        <w:rPr>
          <w:lang w:val="fr-FR"/>
        </w:rPr>
      </w:pPr>
      <w:r w:rsidRPr="00F3074B">
        <w:t xml:space="preserve">  /subscription-data/group-data/group-identifiers:</w:t>
      </w:r>
    </w:p>
    <w:p w14:paraId="5BF9C667" w14:textId="77777777" w:rsidR="003133A5" w:rsidRDefault="003133A5" w:rsidP="00F3074B">
      <w:pPr>
        <w:pStyle w:val="PL"/>
        <w:rPr>
          <w:lang w:val="fr-FR"/>
        </w:rPr>
      </w:pPr>
      <w:r w:rsidRPr="00F3074B">
        <w:t xml:space="preserve">    $ref: 'TS29505_Subscription_Data.yaml#/paths/~1subscription-data~1group-data~1group-identifiers'</w:t>
      </w:r>
    </w:p>
    <w:p w14:paraId="183D4220" w14:textId="77777777" w:rsidR="003133A5" w:rsidRDefault="003133A5" w:rsidP="00F3074B">
      <w:pPr>
        <w:pStyle w:val="PL"/>
        <w:rPr>
          <w:lang w:val="fr-FR"/>
        </w:rPr>
      </w:pPr>
      <w:r w:rsidRPr="00F3074B">
        <w:t xml:space="preserve">  /subscription-data/{ueId}/prose-data:</w:t>
      </w:r>
    </w:p>
    <w:p w14:paraId="011E7DE6" w14:textId="77777777" w:rsidR="003133A5" w:rsidRDefault="003133A5" w:rsidP="00F3074B">
      <w:pPr>
        <w:pStyle w:val="PL"/>
        <w:rPr>
          <w:lang w:val="fr-FR"/>
        </w:rPr>
      </w:pPr>
      <w:r w:rsidRPr="00F3074B">
        <w:t xml:space="preserve">    $ref: 'TS29505_Subscription_Data.yaml#/paths/~1subscription-data~1%7BueId%7D~1prose-data'</w:t>
      </w:r>
    </w:p>
    <w:p w14:paraId="09D0A3D8" w14:textId="77777777" w:rsidR="003133A5" w:rsidRDefault="003133A5" w:rsidP="00F3074B">
      <w:pPr>
        <w:pStyle w:val="PL"/>
        <w:rPr>
          <w:lang w:val="fr-FR"/>
        </w:rPr>
      </w:pPr>
      <w:r w:rsidRPr="00F3074B">
        <w:t xml:space="preserve">  /subscription-data/{ueId}/pp-data-store:</w:t>
      </w:r>
    </w:p>
    <w:p w14:paraId="242A4D4B"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05E40197" w14:textId="77777777" w:rsidR="003133A5" w:rsidRPr="005446A7" w:rsidRDefault="003133A5" w:rsidP="00F3074B">
      <w:pPr>
        <w:pStyle w:val="PL"/>
        <w:rPr>
          <w:lang w:val="fr-FR"/>
        </w:rPr>
      </w:pPr>
      <w:r w:rsidRPr="00F3074B">
        <w:t xml:space="preserve">  /subscription-data/{ueId}/context-data/service-specific-authorizations/{serviceType}:</w:t>
      </w:r>
    </w:p>
    <w:p w14:paraId="171DB6B1"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69F6624D" w14:textId="77777777" w:rsidR="003133A5" w:rsidRDefault="003133A5" w:rsidP="00F3074B">
      <w:pPr>
        <w:pStyle w:val="PL"/>
        <w:rPr>
          <w:lang w:val="fr-FR"/>
        </w:rPr>
      </w:pPr>
      <w:r w:rsidRPr="00F3074B">
        <w:t xml:space="preserve">  /subscription-data/{ueId}/5mbs-data:</w:t>
      </w:r>
    </w:p>
    <w:p w14:paraId="2C261CCC"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D2B80CC" w14:textId="77777777" w:rsidR="003133A5" w:rsidRDefault="003133A5" w:rsidP="003133A5">
      <w:pPr>
        <w:pStyle w:val="PL"/>
      </w:pPr>
      <w:r>
        <w:t xml:space="preserve">  /policy-data/</w:t>
      </w:r>
      <w:r>
        <w:rPr>
          <w:lang w:eastAsia="zh-CN"/>
        </w:rPr>
        <w:t>ues/</w:t>
      </w:r>
      <w:r>
        <w:t>{ueId}:</w:t>
      </w:r>
    </w:p>
    <w:p w14:paraId="18F8DEEA" w14:textId="77777777" w:rsidR="003133A5" w:rsidRPr="00E52F05" w:rsidRDefault="003133A5" w:rsidP="00F3074B">
      <w:pPr>
        <w:pStyle w:val="PL"/>
        <w:rPr>
          <w:lang w:val="fr-FR" w:eastAsia="zh-CN"/>
        </w:rPr>
      </w:pPr>
      <w:r w:rsidRPr="00F3074B">
        <w:t xml:space="preserve">    $ref: 'TS29519_Policy_Data.yaml#/paths/~1policy-data~1ues~1%7BueId%7D'</w:t>
      </w:r>
    </w:p>
    <w:p w14:paraId="1E8C7174" w14:textId="77777777" w:rsidR="003133A5" w:rsidRDefault="003133A5" w:rsidP="003133A5">
      <w:pPr>
        <w:pStyle w:val="PL"/>
      </w:pPr>
      <w:r>
        <w:t xml:space="preserve">  /policy-data/</w:t>
      </w:r>
      <w:r>
        <w:rPr>
          <w:lang w:eastAsia="zh-CN"/>
        </w:rPr>
        <w:t>ues/</w:t>
      </w:r>
      <w:r>
        <w:t>{ueId}/am-data:</w:t>
      </w:r>
    </w:p>
    <w:p w14:paraId="0CE93CB2" w14:textId="77777777" w:rsidR="003133A5" w:rsidRDefault="003133A5" w:rsidP="00F3074B">
      <w:pPr>
        <w:pStyle w:val="PL"/>
        <w:rPr>
          <w:lang w:val="fr-FR"/>
        </w:rPr>
      </w:pPr>
      <w:r w:rsidRPr="00F3074B">
        <w:t xml:space="preserve">    $ref: 'TS29519_Policy_Data.yaml#/paths/~1policy-data~1ues~1%7BueId%7D~1am-data'</w:t>
      </w:r>
    </w:p>
    <w:p w14:paraId="6ACA2C10" w14:textId="77777777" w:rsidR="003133A5" w:rsidRDefault="003133A5" w:rsidP="003133A5">
      <w:pPr>
        <w:pStyle w:val="PL"/>
      </w:pPr>
      <w:r>
        <w:t xml:space="preserve">  /policy-data/</w:t>
      </w:r>
      <w:r>
        <w:rPr>
          <w:lang w:eastAsia="zh-CN"/>
        </w:rPr>
        <w:t>ues/</w:t>
      </w:r>
      <w:r>
        <w:t>{ueId</w:t>
      </w:r>
      <w:r>
        <w:rPr>
          <w:lang w:val="fr-FR"/>
        </w:rPr>
        <w:t>}/ue-policy-set:</w:t>
      </w:r>
    </w:p>
    <w:p w14:paraId="690952E1" w14:textId="77777777" w:rsidR="003133A5" w:rsidRDefault="003133A5" w:rsidP="00F3074B">
      <w:pPr>
        <w:pStyle w:val="PL"/>
        <w:rPr>
          <w:lang w:val="fr-FR"/>
        </w:rPr>
      </w:pPr>
      <w:r w:rsidRPr="00F3074B">
        <w:t xml:space="preserve">    $ref: 'TS29519_Policy_Data.yaml#/paths/~1policy-data~1ues~1%7BueId%7D~1ue-policy-set'</w:t>
      </w:r>
    </w:p>
    <w:p w14:paraId="25BD5F53" w14:textId="77777777" w:rsidR="003133A5" w:rsidRDefault="003133A5" w:rsidP="003133A5">
      <w:pPr>
        <w:pStyle w:val="PL"/>
      </w:pPr>
      <w:r>
        <w:t xml:space="preserve">  /policy-data/</w:t>
      </w:r>
      <w:r>
        <w:rPr>
          <w:lang w:eastAsia="zh-CN"/>
        </w:rPr>
        <w:t>ues/</w:t>
      </w:r>
      <w:r>
        <w:t>{ueId</w:t>
      </w:r>
      <w:r>
        <w:rPr>
          <w:lang w:val="fr-FR"/>
        </w:rPr>
        <w:t>}/sm-data:</w:t>
      </w:r>
    </w:p>
    <w:p w14:paraId="6CFEC7F8" w14:textId="77777777" w:rsidR="003133A5" w:rsidRDefault="003133A5" w:rsidP="00F3074B">
      <w:pPr>
        <w:pStyle w:val="PL"/>
        <w:rPr>
          <w:lang w:val="fr-FR"/>
        </w:rPr>
      </w:pPr>
      <w:r w:rsidRPr="00F3074B">
        <w:t xml:space="preserve">    $ref: 'TS29519_Policy_Data.yaml#/paths/~1policy-data~1ues~1%7BueId%7D~1sm-data'</w:t>
      </w:r>
    </w:p>
    <w:p w14:paraId="054A669D" w14:textId="77777777" w:rsidR="003133A5" w:rsidRDefault="003133A5" w:rsidP="003133A5">
      <w:pPr>
        <w:pStyle w:val="PL"/>
      </w:pPr>
      <w:r>
        <w:t xml:space="preserve">  /policy-data/</w:t>
      </w:r>
      <w:r>
        <w:rPr>
          <w:lang w:eastAsia="zh-CN"/>
        </w:rPr>
        <w:t>ues/</w:t>
      </w:r>
      <w:r>
        <w:t>{ueId</w:t>
      </w:r>
      <w:r>
        <w:rPr>
          <w:lang w:val="fr-FR"/>
        </w:rPr>
        <w:t>}/sm-data/{usageMonId}:</w:t>
      </w:r>
    </w:p>
    <w:p w14:paraId="124F4FB5" w14:textId="77777777" w:rsidR="003133A5" w:rsidRDefault="003133A5" w:rsidP="00F3074B">
      <w:pPr>
        <w:pStyle w:val="PL"/>
        <w:rPr>
          <w:lang w:val="fr-FR"/>
        </w:rPr>
      </w:pPr>
      <w:r w:rsidRPr="00F3074B">
        <w:t xml:space="preserve">    $ref: 'TS29519_Policy_Data.yaml#/paths/~1policy-data~1ues~1%7BueId%7D~1sm-data~1%7BusageMonId%7D'</w:t>
      </w:r>
    </w:p>
    <w:p w14:paraId="07B18EDA" w14:textId="77777777" w:rsidR="003133A5" w:rsidRDefault="003133A5" w:rsidP="003133A5">
      <w:pPr>
        <w:pStyle w:val="PL"/>
      </w:pPr>
      <w:r>
        <w:t xml:space="preserve">  /policy-data/sponsor-connectivity-data/{sponsorId}:</w:t>
      </w:r>
    </w:p>
    <w:p w14:paraId="41C1E83C" w14:textId="77777777" w:rsidR="003133A5" w:rsidRDefault="003133A5" w:rsidP="00F3074B">
      <w:pPr>
        <w:pStyle w:val="PL"/>
        <w:rPr>
          <w:lang w:val="fr-FR"/>
        </w:rPr>
      </w:pPr>
      <w:r w:rsidRPr="00F3074B">
        <w:t xml:space="preserve">    $ref: 'TS29519_Policy_Data.yaml#/paths/~1policy-data~1sponsor-connectivity-data~1%7BsponsorId%7D'</w:t>
      </w:r>
    </w:p>
    <w:p w14:paraId="46F711A0" w14:textId="77777777" w:rsidR="003133A5" w:rsidRDefault="003133A5" w:rsidP="003133A5">
      <w:pPr>
        <w:pStyle w:val="PL"/>
      </w:pPr>
      <w:r>
        <w:t xml:space="preserve">  /policy-data/bdt</w:t>
      </w:r>
      <w:r>
        <w:rPr>
          <w:lang w:val="fr-FR"/>
        </w:rPr>
        <w:t>-data:</w:t>
      </w:r>
    </w:p>
    <w:p w14:paraId="0F6BFA13" w14:textId="77777777" w:rsidR="003133A5" w:rsidRDefault="003133A5" w:rsidP="003133A5">
      <w:pPr>
        <w:pStyle w:val="PL"/>
      </w:pPr>
      <w:r>
        <w:rPr>
          <w:lang w:val="fr-FR"/>
        </w:rPr>
        <w:t xml:space="preserve">    $ref: 'TS29519_Policy_Data.</w:t>
      </w:r>
      <w:r>
        <w:t>yaml#/</w:t>
      </w:r>
      <w:r>
        <w:rPr>
          <w:lang w:val="fr-FR"/>
        </w:rPr>
        <w:t>paths/~1</w:t>
      </w:r>
      <w:r>
        <w:t>policy-data~1bdt-data'</w:t>
      </w:r>
    </w:p>
    <w:p w14:paraId="3C65614D" w14:textId="77777777" w:rsidR="003133A5" w:rsidRDefault="003133A5" w:rsidP="003133A5">
      <w:pPr>
        <w:pStyle w:val="PL"/>
      </w:pPr>
      <w:r>
        <w:t xml:space="preserve">  /policy-data/bdt-data/{bdtReferenceId}:</w:t>
      </w:r>
    </w:p>
    <w:p w14:paraId="18529BDF" w14:textId="77777777" w:rsidR="003133A5" w:rsidRDefault="003133A5" w:rsidP="003133A5">
      <w:pPr>
        <w:pStyle w:val="PL"/>
        <w:rPr>
          <w:lang w:val="fr-FR"/>
        </w:rPr>
      </w:pPr>
      <w:r>
        <w:rPr>
          <w:lang w:val="fr-FR"/>
        </w:rPr>
        <w:t xml:space="preserve">    $ref: 'TS29519_Policy_Data.yaml#/paths/~1policy-data~1bdt-data~1%7BbdtReferenceId%7D'</w:t>
      </w:r>
    </w:p>
    <w:p w14:paraId="343265C5" w14:textId="77777777" w:rsidR="003133A5" w:rsidRDefault="003133A5" w:rsidP="003133A5">
      <w:pPr>
        <w:pStyle w:val="PL"/>
      </w:pPr>
      <w:r>
        <w:t xml:space="preserve">  /policy-data/subs-to-notify:</w:t>
      </w:r>
    </w:p>
    <w:p w14:paraId="0C771368" w14:textId="77777777" w:rsidR="003133A5" w:rsidRDefault="003133A5" w:rsidP="003133A5">
      <w:pPr>
        <w:pStyle w:val="PL"/>
        <w:rPr>
          <w:lang w:val="fr-FR"/>
        </w:rPr>
      </w:pPr>
      <w:r>
        <w:rPr>
          <w:lang w:val="fr-FR"/>
        </w:rPr>
        <w:t xml:space="preserve">    $ref: 'TS29519_Policy_Data.yaml#/paths/~1policy-data~1subs-to-notify'</w:t>
      </w:r>
    </w:p>
    <w:p w14:paraId="4F303248" w14:textId="77777777" w:rsidR="003133A5" w:rsidRDefault="003133A5" w:rsidP="003133A5">
      <w:pPr>
        <w:pStyle w:val="PL"/>
      </w:pPr>
      <w:r>
        <w:t xml:space="preserve">  /policy-data/subs-to-notify/{subsId}:</w:t>
      </w:r>
    </w:p>
    <w:p w14:paraId="0705C229" w14:textId="77777777" w:rsidR="003133A5" w:rsidRDefault="003133A5" w:rsidP="003133A5">
      <w:pPr>
        <w:pStyle w:val="PL"/>
        <w:rPr>
          <w:lang w:val="fr-FR"/>
        </w:rPr>
      </w:pPr>
      <w:r>
        <w:rPr>
          <w:lang w:val="fr-FR"/>
        </w:rPr>
        <w:t xml:space="preserve">    $ref: 'TS29519_Policy_Data.yaml#/paths/~1policy-data~1subs-to-notify~1%7BsubsId%7D'</w:t>
      </w:r>
    </w:p>
    <w:p w14:paraId="02F655BF"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3F44325D"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364CF98C" w14:textId="77777777" w:rsidR="003133A5" w:rsidRDefault="003133A5" w:rsidP="003133A5">
      <w:pPr>
        <w:pStyle w:val="PL"/>
      </w:pPr>
      <w:r>
        <w:t xml:space="preserve">  /application-data/pfds:</w:t>
      </w:r>
    </w:p>
    <w:p w14:paraId="420E3F95" w14:textId="77777777" w:rsidR="003133A5" w:rsidRDefault="003133A5" w:rsidP="003133A5">
      <w:pPr>
        <w:pStyle w:val="PL"/>
        <w:rPr>
          <w:lang w:val="fr-FR"/>
        </w:rPr>
      </w:pPr>
      <w:r>
        <w:rPr>
          <w:lang w:val="fr-FR"/>
        </w:rPr>
        <w:t xml:space="preserve">    $ref: 'TS29519_Application_Data.yaml#/paths/~1application-data~1pfds'</w:t>
      </w:r>
    </w:p>
    <w:p w14:paraId="37AA1B29" w14:textId="77777777" w:rsidR="003133A5" w:rsidRDefault="003133A5" w:rsidP="003133A5">
      <w:pPr>
        <w:pStyle w:val="PL"/>
      </w:pPr>
      <w:r>
        <w:t xml:space="preserve">  /application-data/pfds/{app</w:t>
      </w:r>
      <w:r>
        <w:rPr>
          <w:lang w:eastAsia="zh-CN"/>
        </w:rPr>
        <w:t>Id</w:t>
      </w:r>
      <w:r>
        <w:t>}:</w:t>
      </w:r>
    </w:p>
    <w:p w14:paraId="13E0BA2E"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F5338B9" w14:textId="77777777" w:rsidR="003133A5" w:rsidRDefault="003133A5" w:rsidP="003133A5">
      <w:pPr>
        <w:pStyle w:val="PL"/>
      </w:pPr>
      <w:r>
        <w:t xml:space="preserve">  /application-data/influenceData:</w:t>
      </w:r>
    </w:p>
    <w:p w14:paraId="26B3EC06"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5F725B59" w14:textId="77777777" w:rsidR="003133A5" w:rsidRDefault="003133A5" w:rsidP="003133A5">
      <w:pPr>
        <w:pStyle w:val="PL"/>
      </w:pPr>
      <w:r w:rsidRPr="009A6F57">
        <w:t># The path segment is left not following the naming convention as defined in 3GPP TS 29.501 due to backward compatibility consideration.</w:t>
      </w:r>
    </w:p>
    <w:p w14:paraId="412755E0" w14:textId="77777777" w:rsidR="003133A5" w:rsidRDefault="003133A5" w:rsidP="003133A5">
      <w:pPr>
        <w:pStyle w:val="PL"/>
      </w:pPr>
      <w:r>
        <w:t xml:space="preserve">  /application-data/influenceData/{influenceId}:</w:t>
      </w:r>
    </w:p>
    <w:p w14:paraId="1D164579"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7A73F74A" w14:textId="77777777" w:rsidR="003133A5" w:rsidRDefault="003133A5" w:rsidP="003133A5">
      <w:pPr>
        <w:pStyle w:val="PL"/>
      </w:pPr>
      <w:r w:rsidRPr="00342528">
        <w:t># The path segment is left not following the naming convention as defined in 3GPP TS 29.501 due to backward compatibility consideration.</w:t>
      </w:r>
    </w:p>
    <w:p w14:paraId="4DE2C4E6" w14:textId="77777777" w:rsidR="003133A5" w:rsidRDefault="003133A5" w:rsidP="003133A5">
      <w:pPr>
        <w:pStyle w:val="PL"/>
      </w:pPr>
      <w:r>
        <w:t xml:space="preserve">  /policy-data/plmns/{plmnId</w:t>
      </w:r>
      <w:r>
        <w:rPr>
          <w:lang w:val="fr-FR"/>
        </w:rPr>
        <w:t>}/ue-policy-set:</w:t>
      </w:r>
    </w:p>
    <w:p w14:paraId="0FA87E81"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4E09D143" w14:textId="77777777" w:rsidR="003133A5" w:rsidRDefault="003133A5" w:rsidP="003133A5">
      <w:pPr>
        <w:pStyle w:val="PL"/>
      </w:pPr>
      <w:r>
        <w:t xml:space="preserve">  /application-data/bdtPolicyData:</w:t>
      </w:r>
    </w:p>
    <w:p w14:paraId="69ADCC3B"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B80EBEB" w14:textId="77777777" w:rsidR="003133A5" w:rsidRDefault="003133A5" w:rsidP="003133A5">
      <w:pPr>
        <w:pStyle w:val="PL"/>
      </w:pPr>
      <w:r w:rsidRPr="00C07180">
        <w:t># The path segment is left not following the naming convention as defined in 3GPP TS 29.501 due to backward compatibility consideration.</w:t>
      </w:r>
    </w:p>
    <w:p w14:paraId="2BE77335" w14:textId="77777777" w:rsidR="003133A5" w:rsidRDefault="003133A5" w:rsidP="003133A5">
      <w:pPr>
        <w:pStyle w:val="PL"/>
      </w:pPr>
      <w:r>
        <w:t xml:space="preserve">  /application-data/bdtPolicyData/{bdtPolicyId}:</w:t>
      </w:r>
    </w:p>
    <w:p w14:paraId="693B941D"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2DAE10E6" w14:textId="77777777" w:rsidR="003133A5" w:rsidRDefault="003133A5" w:rsidP="003133A5">
      <w:pPr>
        <w:pStyle w:val="PL"/>
      </w:pPr>
      <w:r w:rsidRPr="00C07180">
        <w:t># The path segment is left not following the naming convention as defined in 3GPP TS 29.501 due to backward compatibility consideration.</w:t>
      </w:r>
    </w:p>
    <w:p w14:paraId="09CB24C5" w14:textId="77777777" w:rsidR="003133A5" w:rsidRDefault="003133A5" w:rsidP="003133A5">
      <w:pPr>
        <w:pStyle w:val="PL"/>
      </w:pPr>
      <w:r>
        <w:t xml:space="preserve">  /application-data/iptvConfigData:</w:t>
      </w:r>
    </w:p>
    <w:p w14:paraId="514E4B8B"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43B4F341" w14:textId="77777777" w:rsidR="003133A5" w:rsidRDefault="003133A5" w:rsidP="003133A5">
      <w:pPr>
        <w:pStyle w:val="PL"/>
      </w:pPr>
      <w:r w:rsidRPr="00C07180">
        <w:t># The path segment is left not following the naming convention as defined in 3GPP TS 29.501 due to backward compatibility consideration.</w:t>
      </w:r>
    </w:p>
    <w:p w14:paraId="0FE4E3B3" w14:textId="77777777" w:rsidR="003133A5" w:rsidRDefault="003133A5" w:rsidP="003133A5">
      <w:pPr>
        <w:pStyle w:val="PL"/>
      </w:pPr>
      <w:r>
        <w:t xml:space="preserve">  /application-data/iptvConfigData/{configurationId}:</w:t>
      </w:r>
    </w:p>
    <w:p w14:paraId="5B0010C2"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2C8FCE4D" w14:textId="77777777" w:rsidR="003133A5" w:rsidRDefault="003133A5" w:rsidP="003133A5">
      <w:pPr>
        <w:pStyle w:val="PL"/>
      </w:pPr>
      <w:r w:rsidRPr="00C07180">
        <w:t># The path segment is left not following the naming convention as defined in 3GPP TS 29.501 due to backward compatibility consideration.</w:t>
      </w:r>
    </w:p>
    <w:p w14:paraId="23EA2210" w14:textId="77777777" w:rsidR="003133A5" w:rsidRDefault="003133A5" w:rsidP="003133A5">
      <w:pPr>
        <w:pStyle w:val="PL"/>
      </w:pPr>
      <w:r>
        <w:t xml:space="preserve">  /</w:t>
      </w:r>
      <w:r w:rsidRPr="007576BC">
        <w:t>application-data/serviceParamData:</w:t>
      </w:r>
    </w:p>
    <w:p w14:paraId="68297B3A"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1A6961D9" w14:textId="77777777" w:rsidR="003133A5" w:rsidRDefault="003133A5" w:rsidP="003133A5">
      <w:pPr>
        <w:pStyle w:val="PL"/>
      </w:pPr>
      <w:r w:rsidRPr="00C07180">
        <w:t># The path segment is left not following the naming convention as defined in 3GPP TS 29.501 due to backward compatibility consideration.</w:t>
      </w:r>
    </w:p>
    <w:p w14:paraId="57DB8C62"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1CA5818B"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1467613A" w14:textId="77777777" w:rsidR="003133A5" w:rsidRDefault="003133A5" w:rsidP="003133A5">
      <w:pPr>
        <w:pStyle w:val="PL"/>
      </w:pPr>
      <w:r w:rsidRPr="00C07180">
        <w:lastRenderedPageBreak/>
        <w:t># The path segment is left not following the naming convention as defined in 3GPP TS 29.501 due to backward compatibility consideration.</w:t>
      </w:r>
    </w:p>
    <w:p w14:paraId="5D09BC98" w14:textId="77777777" w:rsidR="003133A5" w:rsidRDefault="003133A5" w:rsidP="003133A5">
      <w:pPr>
        <w:pStyle w:val="PL"/>
      </w:pPr>
      <w:r>
        <w:t xml:space="preserve">  /application-data/influenceData/subs</w:t>
      </w:r>
      <w:r>
        <w:rPr>
          <w:lang w:eastAsia="zh-CN"/>
        </w:rPr>
        <w:t>-to-notify</w:t>
      </w:r>
      <w:r>
        <w:t>:</w:t>
      </w:r>
    </w:p>
    <w:p w14:paraId="5994FAD8"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43681253" w14:textId="77777777" w:rsidR="003133A5" w:rsidRDefault="003133A5" w:rsidP="003133A5">
      <w:pPr>
        <w:pStyle w:val="PL"/>
      </w:pPr>
      <w:r w:rsidRPr="00C07180">
        <w:t># The path segment is left not following the naming convention as defined in 3GPP TS 29.501 due to backward compatibility consideration.</w:t>
      </w:r>
    </w:p>
    <w:p w14:paraId="0A93DC89" w14:textId="77777777" w:rsidR="003133A5" w:rsidRDefault="003133A5" w:rsidP="003133A5">
      <w:pPr>
        <w:pStyle w:val="PL"/>
      </w:pPr>
      <w:r>
        <w:t xml:space="preserve">  /application-data/influenceData/subs</w:t>
      </w:r>
      <w:r>
        <w:rPr>
          <w:lang w:eastAsia="zh-CN"/>
        </w:rPr>
        <w:t>-to-notify</w:t>
      </w:r>
      <w:r>
        <w:t>/{subscriptionId}:</w:t>
      </w:r>
    </w:p>
    <w:p w14:paraId="65803A33"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0345ACD8" w14:textId="77777777" w:rsidR="003133A5" w:rsidRDefault="003133A5" w:rsidP="003133A5">
      <w:pPr>
        <w:pStyle w:val="PL"/>
      </w:pPr>
      <w:r w:rsidRPr="00C07180">
        <w:t># The path segment is left not following the naming convention as defined in 3GPP TS 29.501 due to backward compatibility consideration.</w:t>
      </w:r>
    </w:p>
    <w:p w14:paraId="230486AE" w14:textId="77777777" w:rsidR="003133A5" w:rsidRDefault="003133A5" w:rsidP="003133A5">
      <w:pPr>
        <w:pStyle w:val="PL"/>
      </w:pPr>
      <w:r>
        <w:t xml:space="preserve">  /application-data/subs</w:t>
      </w:r>
      <w:r>
        <w:rPr>
          <w:lang w:eastAsia="zh-CN"/>
        </w:rPr>
        <w:t>-to-notify</w:t>
      </w:r>
      <w:r>
        <w:t>:</w:t>
      </w:r>
    </w:p>
    <w:p w14:paraId="7FAF7B21"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rPr>
          <w:lang w:val="fr-FR"/>
        </w:rPr>
        <w:t>'</w:t>
      </w:r>
    </w:p>
    <w:p w14:paraId="0A13A17E" w14:textId="77777777" w:rsidR="003133A5" w:rsidRDefault="003133A5" w:rsidP="003133A5">
      <w:pPr>
        <w:pStyle w:val="PL"/>
      </w:pPr>
      <w:r>
        <w:t xml:space="preserve">  /application-data/subs</w:t>
      </w:r>
      <w:r>
        <w:rPr>
          <w:lang w:eastAsia="zh-CN"/>
        </w:rPr>
        <w:t>-to-notify</w:t>
      </w:r>
      <w:r>
        <w:t>/{subsId}:</w:t>
      </w:r>
    </w:p>
    <w:p w14:paraId="2E272608"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2EEAD0C8" w14:textId="77777777" w:rsidR="003133A5" w:rsidRDefault="003133A5" w:rsidP="003133A5">
      <w:pPr>
        <w:pStyle w:val="PL"/>
      </w:pPr>
      <w:r>
        <w:t xml:space="preserve">  /exposure-data/{ueId}/access-and-mobility-data:</w:t>
      </w:r>
    </w:p>
    <w:p w14:paraId="01585443"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34A54C62" w14:textId="77777777" w:rsidR="003133A5" w:rsidRDefault="003133A5" w:rsidP="003133A5">
      <w:pPr>
        <w:pStyle w:val="PL"/>
      </w:pPr>
      <w:r>
        <w:t xml:space="preserve">  /exposure-data/{ueId}/session-management-data/{pduSessionId}:</w:t>
      </w:r>
    </w:p>
    <w:p w14:paraId="44700E5D"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19E3E50F" w14:textId="77777777" w:rsidR="003133A5" w:rsidRDefault="003133A5" w:rsidP="003133A5">
      <w:pPr>
        <w:pStyle w:val="PL"/>
      </w:pPr>
      <w:r>
        <w:t xml:space="preserve">  /exposure-data/subs-to-notify:</w:t>
      </w:r>
    </w:p>
    <w:p w14:paraId="56D73562"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1927CEA4" w14:textId="77777777" w:rsidR="003133A5" w:rsidRDefault="003133A5" w:rsidP="003133A5">
      <w:pPr>
        <w:pStyle w:val="PL"/>
      </w:pPr>
      <w:r>
        <w:t xml:space="preserve">  /exposure-data/subs-to-notify/{subId}:</w:t>
      </w:r>
    </w:p>
    <w:p w14:paraId="272F1B7B"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553E1679" w14:textId="77777777" w:rsidR="003133A5" w:rsidRDefault="003133A5" w:rsidP="003133A5">
      <w:pPr>
        <w:pStyle w:val="PL"/>
      </w:pPr>
      <w:r>
        <w:t>components:</w:t>
      </w:r>
    </w:p>
    <w:p w14:paraId="49F10329" w14:textId="77777777" w:rsidR="003133A5" w:rsidRDefault="003133A5" w:rsidP="003133A5">
      <w:pPr>
        <w:pStyle w:val="PL"/>
      </w:pPr>
      <w:r>
        <w:t xml:space="preserve">  securitySchemes:</w:t>
      </w:r>
    </w:p>
    <w:p w14:paraId="3E13289E" w14:textId="77777777" w:rsidR="003133A5" w:rsidRDefault="003133A5" w:rsidP="003133A5">
      <w:pPr>
        <w:pStyle w:val="PL"/>
      </w:pPr>
      <w:r>
        <w:t xml:space="preserve">    oAuth2ClientCredentials:</w:t>
      </w:r>
    </w:p>
    <w:p w14:paraId="0009FE62" w14:textId="77777777" w:rsidR="003133A5" w:rsidRDefault="003133A5" w:rsidP="003133A5">
      <w:pPr>
        <w:pStyle w:val="PL"/>
      </w:pPr>
      <w:r>
        <w:t xml:space="preserve">      type: oauth2</w:t>
      </w:r>
    </w:p>
    <w:p w14:paraId="1A70A5EF" w14:textId="77777777" w:rsidR="003133A5" w:rsidRDefault="003133A5" w:rsidP="003133A5">
      <w:pPr>
        <w:pStyle w:val="PL"/>
      </w:pPr>
      <w:r>
        <w:t xml:space="preserve">      flows:</w:t>
      </w:r>
    </w:p>
    <w:p w14:paraId="6E9A7B5E" w14:textId="77777777" w:rsidR="003133A5" w:rsidRDefault="003133A5" w:rsidP="003133A5">
      <w:pPr>
        <w:pStyle w:val="PL"/>
      </w:pPr>
      <w:r>
        <w:t xml:space="preserve">        clientCredentials:</w:t>
      </w:r>
    </w:p>
    <w:p w14:paraId="377BBFD3" w14:textId="77777777" w:rsidR="003133A5" w:rsidRDefault="003133A5" w:rsidP="003133A5">
      <w:pPr>
        <w:pStyle w:val="PL"/>
      </w:pPr>
      <w:r>
        <w:t xml:space="preserve">          tokenUrl: '{nrfApiRoot}/oauth2/token'</w:t>
      </w:r>
    </w:p>
    <w:p w14:paraId="217AE10A" w14:textId="77777777" w:rsidR="003133A5" w:rsidRDefault="003133A5" w:rsidP="003133A5">
      <w:pPr>
        <w:pStyle w:val="PL"/>
        <w:rPr>
          <w:lang w:eastAsia="zh-CN"/>
        </w:rPr>
      </w:pPr>
      <w:r>
        <w:t xml:space="preserve">          scopes:</w:t>
      </w:r>
    </w:p>
    <w:p w14:paraId="0217F8E1"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CB384B6" w14:textId="77777777" w:rsidR="003133A5" w:rsidRPr="00734516" w:rsidRDefault="003133A5" w:rsidP="003133A5">
      <w:pPr>
        <w:pStyle w:val="PL"/>
        <w:rPr>
          <w:lang w:eastAsia="zh-CN"/>
        </w:rPr>
      </w:pPr>
      <w:r>
        <w:t xml:space="preserve">            nudr-dr:subscription-data: Access to the SubscriptionData data set</w:t>
      </w:r>
    </w:p>
    <w:p w14:paraId="3DF72412"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4D2F8AF3"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33F25FE6"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7455C94D" w14:textId="77777777" w:rsidR="003133A5" w:rsidRDefault="003133A5" w:rsidP="003133A5">
      <w:pPr>
        <w:pStyle w:val="PL"/>
      </w:pPr>
      <w:r>
        <w:t xml:space="preserve">            nudr-dr:policy-data: Access to the PolicyData data set</w:t>
      </w:r>
    </w:p>
    <w:p w14:paraId="1A188B82" w14:textId="77777777" w:rsidR="003133A5" w:rsidRDefault="003133A5" w:rsidP="003133A5">
      <w:pPr>
        <w:pStyle w:val="PL"/>
      </w:pPr>
      <w:r>
        <w:t xml:space="preserve">            nudr-dr:exposure-data: Access to the ExposureData data set</w:t>
      </w:r>
    </w:p>
    <w:p w14:paraId="3AACA982" w14:textId="77777777" w:rsidR="003133A5" w:rsidRDefault="003133A5" w:rsidP="003133A5">
      <w:pPr>
        <w:pStyle w:val="PL"/>
        <w:rPr>
          <w:lang w:eastAsia="zh-CN"/>
        </w:rPr>
      </w:pPr>
      <w:r>
        <w:t xml:space="preserve">            nudr-dr:application-data: Access to the ApplicationData data set</w:t>
      </w:r>
    </w:p>
    <w:p w14:paraId="0CEFAB4F" w14:textId="77777777" w:rsidR="003133A5" w:rsidRPr="001F16C3" w:rsidRDefault="003133A5" w:rsidP="00F3074B">
      <w:pPr>
        <w:pStyle w:val="Heading2"/>
      </w:pPr>
      <w:bookmarkStart w:id="1019" w:name="_Toc27587207"/>
      <w:bookmarkStart w:id="1020" w:name="_Toc36459270"/>
      <w:bookmarkStart w:id="1021" w:name="_Toc45028517"/>
      <w:bookmarkStart w:id="1022" w:name="_Toc51870196"/>
      <w:bookmarkStart w:id="1023" w:name="_Toc51870318"/>
      <w:bookmarkStart w:id="1024" w:name="_Toc90582074"/>
      <w:bookmarkStart w:id="1025" w:name="_Toc90582456"/>
      <w:r w:rsidRPr="001F16C3">
        <w:t>A.</w:t>
      </w:r>
      <w:r>
        <w:t>3</w:t>
      </w:r>
      <w:r w:rsidRPr="001F16C3">
        <w:tab/>
      </w:r>
      <w:proofErr w:type="spellStart"/>
      <w:r w:rsidRPr="001F16C3">
        <w:t>Nud</w:t>
      </w:r>
      <w:r w:rsidRPr="001F16C3">
        <w:rPr>
          <w:lang w:eastAsia="zh-CN"/>
        </w:rPr>
        <w:t>r</w:t>
      </w:r>
      <w:r w:rsidRPr="001F16C3">
        <w:t>_</w:t>
      </w:r>
      <w:r>
        <w:t>GroupIDmap</w:t>
      </w:r>
      <w:proofErr w:type="spellEnd"/>
      <w:r w:rsidRPr="001F16C3">
        <w:t xml:space="preserve"> API</w:t>
      </w:r>
      <w:bookmarkEnd w:id="1019"/>
      <w:bookmarkEnd w:id="1020"/>
      <w:bookmarkEnd w:id="1021"/>
      <w:bookmarkEnd w:id="1022"/>
      <w:bookmarkEnd w:id="1023"/>
      <w:bookmarkEnd w:id="1024"/>
      <w:bookmarkEnd w:id="1025"/>
    </w:p>
    <w:p w14:paraId="618BA953" w14:textId="77777777" w:rsidR="003133A5" w:rsidRPr="00F3074B" w:rsidRDefault="003133A5" w:rsidP="00F3074B">
      <w:pPr>
        <w:pStyle w:val="PL"/>
      </w:pPr>
    </w:p>
    <w:p w14:paraId="45EBB4C3" w14:textId="77777777" w:rsidR="003133A5" w:rsidRDefault="003133A5" w:rsidP="003133A5">
      <w:pPr>
        <w:pStyle w:val="PL"/>
      </w:pPr>
      <w:r>
        <w:t>openapi: 3.0.0</w:t>
      </w:r>
    </w:p>
    <w:p w14:paraId="7E826DFC" w14:textId="77777777" w:rsidR="003133A5" w:rsidRDefault="003133A5" w:rsidP="003133A5">
      <w:pPr>
        <w:pStyle w:val="PL"/>
        <w:rPr>
          <w:lang w:eastAsia="zh-CN"/>
        </w:rPr>
      </w:pPr>
    </w:p>
    <w:p w14:paraId="6CC251E2" w14:textId="77777777" w:rsidR="003133A5" w:rsidRDefault="003133A5" w:rsidP="003133A5">
      <w:pPr>
        <w:pStyle w:val="PL"/>
      </w:pPr>
      <w:r>
        <w:t>info:</w:t>
      </w:r>
    </w:p>
    <w:p w14:paraId="75CC3652" w14:textId="77777777" w:rsidR="003133A5" w:rsidRDefault="003133A5" w:rsidP="003133A5">
      <w:pPr>
        <w:pStyle w:val="PL"/>
        <w:rPr>
          <w:lang w:eastAsia="zh-CN"/>
        </w:rPr>
      </w:pPr>
      <w:r>
        <w:t xml:space="preserve">  version: 1.1.0-alpha.3</w:t>
      </w:r>
    </w:p>
    <w:p w14:paraId="364CE54B" w14:textId="77777777" w:rsidR="003133A5" w:rsidRDefault="003133A5" w:rsidP="003133A5">
      <w:pPr>
        <w:pStyle w:val="PL"/>
      </w:pPr>
      <w:r>
        <w:t xml:space="preserve">  title: 'Nudr_GroupIDmap'</w:t>
      </w:r>
    </w:p>
    <w:p w14:paraId="3F0551AD" w14:textId="77777777" w:rsidR="003133A5" w:rsidRDefault="003133A5" w:rsidP="003133A5">
      <w:pPr>
        <w:pStyle w:val="PL"/>
        <w:rPr>
          <w:lang w:eastAsia="zh-CN"/>
        </w:rPr>
      </w:pPr>
      <w:r>
        <w:t xml:space="preserve">  description: </w:t>
      </w:r>
      <w:r>
        <w:rPr>
          <w:rFonts w:hint="eastAsia"/>
          <w:lang w:eastAsia="zh-CN"/>
        </w:rPr>
        <w:t>|</w:t>
      </w:r>
    </w:p>
    <w:p w14:paraId="4A1B351C" w14:textId="77777777" w:rsidR="003133A5" w:rsidRDefault="003133A5" w:rsidP="003133A5">
      <w:pPr>
        <w:pStyle w:val="PL"/>
      </w:pPr>
      <w:r>
        <w:t xml:space="preserve">    Unified Data Repository Service for NF-Group ID retrieval.</w:t>
      </w:r>
    </w:p>
    <w:p w14:paraId="10D15628" w14:textId="77777777" w:rsidR="003133A5" w:rsidRDefault="003133A5" w:rsidP="003133A5">
      <w:pPr>
        <w:pStyle w:val="PL"/>
      </w:pPr>
      <w:r>
        <w:t xml:space="preserve">    © 20</w:t>
      </w:r>
      <w:r>
        <w:rPr>
          <w:rFonts w:hint="eastAsia"/>
          <w:lang w:eastAsia="zh-CN"/>
        </w:rPr>
        <w:t>2</w:t>
      </w:r>
      <w:r>
        <w:rPr>
          <w:lang w:eastAsia="zh-CN"/>
        </w:rPr>
        <w:t>1</w:t>
      </w:r>
      <w:r>
        <w:t>, 3GPP Organizational Partners (ARIB, ATIS, CCSA, ETSI, TSDSI, TTA, TTC).</w:t>
      </w:r>
    </w:p>
    <w:p w14:paraId="49E2EDFC" w14:textId="77777777" w:rsidR="003133A5" w:rsidRDefault="003133A5" w:rsidP="003133A5">
      <w:pPr>
        <w:pStyle w:val="PL"/>
      </w:pPr>
      <w:r>
        <w:t xml:space="preserve">    All rights reserved.</w:t>
      </w:r>
    </w:p>
    <w:p w14:paraId="21D0B1E4" w14:textId="77777777" w:rsidR="003133A5" w:rsidRDefault="003133A5" w:rsidP="003133A5">
      <w:pPr>
        <w:pStyle w:val="PL"/>
        <w:rPr>
          <w:lang w:eastAsia="zh-CN"/>
        </w:rPr>
      </w:pPr>
    </w:p>
    <w:p w14:paraId="5E454D65" w14:textId="77777777" w:rsidR="003133A5" w:rsidRDefault="003133A5" w:rsidP="003133A5">
      <w:pPr>
        <w:pStyle w:val="PL"/>
      </w:pPr>
      <w:r>
        <w:t>externalDocs:</w:t>
      </w:r>
    </w:p>
    <w:p w14:paraId="23B7062B" w14:textId="77777777" w:rsidR="003133A5" w:rsidRDefault="003133A5" w:rsidP="003133A5">
      <w:pPr>
        <w:pStyle w:val="PL"/>
      </w:pPr>
      <w:r>
        <w:t xml:space="preserve">  description: 3GPP TS 29.504 V17.</w:t>
      </w:r>
      <w:r>
        <w:rPr>
          <w:lang w:eastAsia="zh-CN"/>
        </w:rPr>
        <w:t>5</w:t>
      </w:r>
      <w:r>
        <w:t>.0; 5G System; Unified Data Repository Services; Stage 3</w:t>
      </w:r>
    </w:p>
    <w:p w14:paraId="3F74575E" w14:textId="77777777" w:rsidR="003133A5" w:rsidRDefault="003133A5" w:rsidP="003133A5">
      <w:pPr>
        <w:pStyle w:val="PL"/>
      </w:pPr>
      <w:r>
        <w:t xml:space="preserve">  url: 'http://www.3gpp.org/ftp/Specs/archive/29_series/29.504/'</w:t>
      </w:r>
    </w:p>
    <w:p w14:paraId="6D489061" w14:textId="77777777" w:rsidR="003133A5" w:rsidRDefault="003133A5" w:rsidP="003133A5">
      <w:pPr>
        <w:pStyle w:val="PL"/>
        <w:rPr>
          <w:lang w:eastAsia="zh-CN"/>
        </w:rPr>
      </w:pPr>
    </w:p>
    <w:p w14:paraId="13D7D446" w14:textId="77777777" w:rsidR="003133A5" w:rsidRDefault="003133A5" w:rsidP="003133A5">
      <w:pPr>
        <w:pStyle w:val="PL"/>
      </w:pPr>
      <w:r>
        <w:t>servers:</w:t>
      </w:r>
    </w:p>
    <w:p w14:paraId="59F73ECB" w14:textId="77777777" w:rsidR="003133A5" w:rsidRDefault="003133A5" w:rsidP="003133A5">
      <w:pPr>
        <w:pStyle w:val="PL"/>
        <w:rPr>
          <w:lang w:eastAsia="zh-CN"/>
        </w:rPr>
      </w:pPr>
      <w:r>
        <w:t xml:space="preserve">  - description: API root</w:t>
      </w:r>
    </w:p>
    <w:p w14:paraId="7D30E8E1" w14:textId="77777777" w:rsidR="003133A5" w:rsidRDefault="003133A5" w:rsidP="003133A5">
      <w:pPr>
        <w:pStyle w:val="PL"/>
      </w:pPr>
      <w:r>
        <w:t xml:space="preserve">    url: '{apiRoot}/nudr-group-id-map/v1'</w:t>
      </w:r>
    </w:p>
    <w:p w14:paraId="5862F899" w14:textId="77777777" w:rsidR="003133A5" w:rsidRDefault="003133A5" w:rsidP="003133A5">
      <w:pPr>
        <w:pStyle w:val="PL"/>
      </w:pPr>
      <w:r>
        <w:t xml:space="preserve">    variables:</w:t>
      </w:r>
    </w:p>
    <w:p w14:paraId="67E7DEF8" w14:textId="77777777" w:rsidR="003133A5" w:rsidRDefault="003133A5" w:rsidP="003133A5">
      <w:pPr>
        <w:pStyle w:val="PL"/>
      </w:pPr>
      <w:r>
        <w:t xml:space="preserve">      apiRoot:</w:t>
      </w:r>
    </w:p>
    <w:p w14:paraId="4561C4AF" w14:textId="77777777" w:rsidR="003133A5" w:rsidRDefault="003133A5" w:rsidP="003133A5">
      <w:pPr>
        <w:pStyle w:val="PL"/>
      </w:pPr>
      <w:r>
        <w:t xml:space="preserve">        default: https://example.com</w:t>
      </w:r>
    </w:p>
    <w:p w14:paraId="52C33953" w14:textId="77777777" w:rsidR="003133A5" w:rsidRDefault="003133A5" w:rsidP="003133A5">
      <w:pPr>
        <w:pStyle w:val="PL"/>
        <w:rPr>
          <w:lang w:eastAsia="zh-CN"/>
        </w:rPr>
      </w:pPr>
    </w:p>
    <w:p w14:paraId="267B177F" w14:textId="77777777" w:rsidR="003133A5" w:rsidRDefault="003133A5" w:rsidP="003133A5">
      <w:pPr>
        <w:pStyle w:val="PL"/>
      </w:pPr>
      <w:r>
        <w:t>security:</w:t>
      </w:r>
    </w:p>
    <w:p w14:paraId="5B411DA8" w14:textId="77777777" w:rsidR="003133A5" w:rsidRDefault="003133A5" w:rsidP="003133A5">
      <w:pPr>
        <w:pStyle w:val="PL"/>
      </w:pPr>
      <w:r>
        <w:t xml:space="preserve">  - {}</w:t>
      </w:r>
    </w:p>
    <w:p w14:paraId="6C1B8A8C" w14:textId="77777777" w:rsidR="003133A5" w:rsidRDefault="003133A5" w:rsidP="003133A5">
      <w:pPr>
        <w:pStyle w:val="PL"/>
      </w:pPr>
      <w:r>
        <w:t xml:space="preserve">  - oAuth2ClientCredentials:</w:t>
      </w:r>
    </w:p>
    <w:p w14:paraId="779F18DD" w14:textId="77777777" w:rsidR="003133A5" w:rsidRDefault="003133A5" w:rsidP="003133A5">
      <w:pPr>
        <w:pStyle w:val="PL"/>
      </w:pPr>
      <w:r>
        <w:t xml:space="preserve">      - nudr-group-id-map</w:t>
      </w:r>
    </w:p>
    <w:p w14:paraId="2D89C7CE" w14:textId="77777777" w:rsidR="003133A5" w:rsidRPr="00F3074B" w:rsidRDefault="003133A5" w:rsidP="00F3074B">
      <w:pPr>
        <w:pStyle w:val="PL"/>
      </w:pPr>
    </w:p>
    <w:p w14:paraId="19C2E482" w14:textId="77777777" w:rsidR="003133A5" w:rsidRDefault="003133A5" w:rsidP="003133A5">
      <w:pPr>
        <w:pStyle w:val="PL"/>
      </w:pPr>
      <w:r>
        <w:t>paths:</w:t>
      </w:r>
    </w:p>
    <w:p w14:paraId="64C50B51" w14:textId="77777777" w:rsidR="003133A5" w:rsidRDefault="003133A5" w:rsidP="003133A5">
      <w:pPr>
        <w:pStyle w:val="PL"/>
      </w:pPr>
      <w:r>
        <w:t xml:space="preserve">  /nf-group-ids:</w:t>
      </w:r>
    </w:p>
    <w:p w14:paraId="76501630" w14:textId="77777777" w:rsidR="003133A5" w:rsidRDefault="003133A5" w:rsidP="003133A5">
      <w:pPr>
        <w:pStyle w:val="PL"/>
        <w:rPr>
          <w:lang w:eastAsia="zh-CN"/>
        </w:rPr>
      </w:pPr>
      <w:r>
        <w:t xml:space="preserve">    get:</w:t>
      </w:r>
    </w:p>
    <w:p w14:paraId="797021A0" w14:textId="77777777" w:rsidR="003133A5" w:rsidRPr="002857AD" w:rsidRDefault="003133A5" w:rsidP="003133A5">
      <w:pPr>
        <w:pStyle w:val="PL"/>
      </w:pPr>
      <w:r w:rsidRPr="002857AD">
        <w:t xml:space="preserve">      summary: Retrieves </w:t>
      </w:r>
      <w:r>
        <w:t>NF-Group IDs for provided Subscriber and NF types</w:t>
      </w:r>
    </w:p>
    <w:p w14:paraId="5DC6F06F" w14:textId="77777777" w:rsidR="003133A5" w:rsidRPr="002857AD" w:rsidRDefault="003133A5" w:rsidP="003133A5">
      <w:pPr>
        <w:pStyle w:val="PL"/>
      </w:pPr>
      <w:r w:rsidRPr="002857AD">
        <w:lastRenderedPageBreak/>
        <w:t xml:space="preserve">      operationId: Get</w:t>
      </w:r>
      <w:r>
        <w:t>NfGroupIDs</w:t>
      </w:r>
    </w:p>
    <w:p w14:paraId="3402AF29" w14:textId="77777777" w:rsidR="003133A5" w:rsidRPr="002857AD" w:rsidRDefault="003133A5" w:rsidP="003133A5">
      <w:pPr>
        <w:pStyle w:val="PL"/>
      </w:pPr>
      <w:r w:rsidRPr="002857AD">
        <w:t xml:space="preserve">      tags:</w:t>
      </w:r>
    </w:p>
    <w:p w14:paraId="660693C1"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255F477B" w14:textId="77777777" w:rsidR="003133A5" w:rsidRPr="002857AD" w:rsidRDefault="003133A5" w:rsidP="003133A5">
      <w:pPr>
        <w:pStyle w:val="PL"/>
      </w:pPr>
      <w:r w:rsidRPr="002857AD">
        <w:t xml:space="preserve">      parameters:</w:t>
      </w:r>
    </w:p>
    <w:p w14:paraId="5345F088" w14:textId="77777777" w:rsidR="003133A5" w:rsidRPr="002857AD" w:rsidRDefault="003133A5" w:rsidP="003133A5">
      <w:pPr>
        <w:pStyle w:val="PL"/>
      </w:pPr>
      <w:r w:rsidRPr="002857AD">
        <w:t xml:space="preserve">        - name: nf-type</w:t>
      </w:r>
    </w:p>
    <w:p w14:paraId="3D2969BF" w14:textId="77777777" w:rsidR="003133A5" w:rsidRPr="002857AD" w:rsidRDefault="003133A5" w:rsidP="003133A5">
      <w:pPr>
        <w:pStyle w:val="PL"/>
      </w:pPr>
      <w:r w:rsidRPr="002857AD">
        <w:t xml:space="preserve">          in: query</w:t>
      </w:r>
    </w:p>
    <w:p w14:paraId="78CAA424" w14:textId="77777777" w:rsidR="003133A5" w:rsidRPr="002857AD" w:rsidRDefault="003133A5" w:rsidP="003133A5">
      <w:pPr>
        <w:pStyle w:val="PL"/>
      </w:pPr>
      <w:r w:rsidRPr="002857AD">
        <w:t xml:space="preserve">          description: Type of NF</w:t>
      </w:r>
    </w:p>
    <w:p w14:paraId="1107FE87" w14:textId="77777777" w:rsidR="003133A5" w:rsidRPr="002857AD" w:rsidRDefault="003133A5" w:rsidP="003133A5">
      <w:pPr>
        <w:pStyle w:val="PL"/>
      </w:pPr>
      <w:r w:rsidRPr="002857AD">
        <w:t xml:space="preserve">          required: </w:t>
      </w:r>
      <w:r>
        <w:t>true</w:t>
      </w:r>
    </w:p>
    <w:p w14:paraId="7ABC47D9" w14:textId="77777777" w:rsidR="003133A5" w:rsidRDefault="003133A5" w:rsidP="003133A5">
      <w:pPr>
        <w:pStyle w:val="PL"/>
      </w:pPr>
      <w:r w:rsidRPr="002857AD">
        <w:t xml:space="preserve">          </w:t>
      </w:r>
      <w:r>
        <w:t>style: form</w:t>
      </w:r>
    </w:p>
    <w:p w14:paraId="241D42A0" w14:textId="77777777" w:rsidR="003133A5" w:rsidRDefault="003133A5" w:rsidP="003133A5">
      <w:pPr>
        <w:pStyle w:val="PL"/>
      </w:pPr>
      <w:r>
        <w:t xml:space="preserve">          explode: false</w:t>
      </w:r>
    </w:p>
    <w:p w14:paraId="1191B218" w14:textId="77777777" w:rsidR="003133A5" w:rsidRPr="002857AD" w:rsidRDefault="003133A5" w:rsidP="003133A5">
      <w:pPr>
        <w:pStyle w:val="PL"/>
      </w:pPr>
      <w:r>
        <w:t xml:space="preserve">          </w:t>
      </w:r>
      <w:r w:rsidRPr="002857AD">
        <w:t>schema:</w:t>
      </w:r>
    </w:p>
    <w:p w14:paraId="1D69FE84" w14:textId="77777777" w:rsidR="003133A5" w:rsidRDefault="003133A5" w:rsidP="003133A5">
      <w:pPr>
        <w:pStyle w:val="PL"/>
      </w:pPr>
      <w:r w:rsidRPr="002857AD">
        <w:t xml:space="preserve">            </w:t>
      </w:r>
      <w:r>
        <w:t>type: array</w:t>
      </w:r>
    </w:p>
    <w:p w14:paraId="0655BF7C" w14:textId="77777777" w:rsidR="003133A5" w:rsidRDefault="003133A5" w:rsidP="003133A5">
      <w:pPr>
        <w:pStyle w:val="PL"/>
      </w:pPr>
      <w:r>
        <w:t xml:space="preserve">            items:</w:t>
      </w:r>
    </w:p>
    <w:p w14:paraId="229FADFF" w14:textId="77777777" w:rsidR="003133A5" w:rsidRDefault="003133A5" w:rsidP="003133A5">
      <w:pPr>
        <w:pStyle w:val="PL"/>
      </w:pPr>
      <w:r>
        <w:t xml:space="preserve">              </w:t>
      </w:r>
      <w:r w:rsidRPr="002857AD">
        <w:t>$ref: '</w:t>
      </w:r>
      <w:r>
        <w:t>TS29510_Nnrf_NFManagement.yaml</w:t>
      </w:r>
      <w:r w:rsidRPr="002857AD">
        <w:t>#/components/schemas/NFType'</w:t>
      </w:r>
    </w:p>
    <w:p w14:paraId="62E2E115" w14:textId="77777777" w:rsidR="003133A5" w:rsidRDefault="003133A5" w:rsidP="003133A5">
      <w:pPr>
        <w:pStyle w:val="PL"/>
      </w:pPr>
      <w:r>
        <w:t xml:space="preserve">            minItems: 1</w:t>
      </w:r>
    </w:p>
    <w:p w14:paraId="34E1CD7A" w14:textId="77777777" w:rsidR="003133A5" w:rsidRPr="00D67AB2" w:rsidRDefault="003133A5" w:rsidP="003133A5">
      <w:pPr>
        <w:pStyle w:val="PL"/>
      </w:pPr>
      <w:r w:rsidRPr="00D67AB2">
        <w:t xml:space="preserve">        - name: </w:t>
      </w:r>
      <w:r>
        <w:t>subscriberId</w:t>
      </w:r>
    </w:p>
    <w:p w14:paraId="55949BE8"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412E0446" w14:textId="77777777" w:rsidR="003133A5" w:rsidRPr="00D67AB2" w:rsidRDefault="003133A5" w:rsidP="003133A5">
      <w:pPr>
        <w:pStyle w:val="PL"/>
      </w:pPr>
      <w:r w:rsidRPr="00D67AB2">
        <w:t xml:space="preserve">          in: </w:t>
      </w:r>
      <w:r>
        <w:t>query</w:t>
      </w:r>
    </w:p>
    <w:p w14:paraId="1D66C7F9" w14:textId="77777777" w:rsidR="003133A5" w:rsidRPr="00D67AB2" w:rsidRDefault="003133A5" w:rsidP="003133A5">
      <w:pPr>
        <w:pStyle w:val="PL"/>
      </w:pPr>
      <w:r w:rsidRPr="00D67AB2">
        <w:t xml:space="preserve">          description: Identifier of the </w:t>
      </w:r>
      <w:r>
        <w:t>subscriber</w:t>
      </w:r>
    </w:p>
    <w:p w14:paraId="0B126D6F" w14:textId="77777777" w:rsidR="003133A5" w:rsidRPr="00D67AB2" w:rsidRDefault="003133A5" w:rsidP="003133A5">
      <w:pPr>
        <w:pStyle w:val="PL"/>
      </w:pPr>
      <w:r w:rsidRPr="00D67AB2">
        <w:t xml:space="preserve">          required: true</w:t>
      </w:r>
    </w:p>
    <w:p w14:paraId="5CFCE3DC" w14:textId="77777777" w:rsidR="003133A5" w:rsidRPr="00D67AB2" w:rsidRDefault="003133A5" w:rsidP="003133A5">
      <w:pPr>
        <w:pStyle w:val="PL"/>
      </w:pPr>
      <w:r w:rsidRPr="00D67AB2">
        <w:t xml:space="preserve">          schema:</w:t>
      </w:r>
    </w:p>
    <w:p w14:paraId="6CBE5306"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5C8400CB" w14:textId="77777777" w:rsidR="003133A5" w:rsidRPr="00D67AB2" w:rsidRDefault="003133A5" w:rsidP="003133A5">
      <w:pPr>
        <w:pStyle w:val="PL"/>
      </w:pPr>
      <w:r w:rsidRPr="00D67AB2">
        <w:t xml:space="preserve">      responses:</w:t>
      </w:r>
    </w:p>
    <w:p w14:paraId="4F1F5013" w14:textId="77777777" w:rsidR="003133A5" w:rsidRPr="00D67AB2" w:rsidRDefault="003133A5" w:rsidP="003133A5">
      <w:pPr>
        <w:pStyle w:val="PL"/>
      </w:pPr>
      <w:r w:rsidRPr="00D67AB2">
        <w:t xml:space="preserve">        '200':</w:t>
      </w:r>
    </w:p>
    <w:p w14:paraId="7F4FCB0E" w14:textId="77777777" w:rsidR="003133A5" w:rsidRPr="00D67AB2" w:rsidRDefault="003133A5" w:rsidP="003133A5">
      <w:pPr>
        <w:pStyle w:val="PL"/>
      </w:pPr>
      <w:r w:rsidRPr="00D67AB2">
        <w:t xml:space="preserve">          description: Expected response to a valid request</w:t>
      </w:r>
    </w:p>
    <w:p w14:paraId="332DD657" w14:textId="77777777" w:rsidR="003133A5" w:rsidRPr="00D67AB2" w:rsidRDefault="003133A5" w:rsidP="003133A5">
      <w:pPr>
        <w:pStyle w:val="PL"/>
      </w:pPr>
      <w:r w:rsidRPr="00D67AB2">
        <w:t xml:space="preserve">          content:</w:t>
      </w:r>
    </w:p>
    <w:p w14:paraId="0084A3FF" w14:textId="77777777" w:rsidR="003133A5" w:rsidRPr="00D67AB2" w:rsidRDefault="003133A5" w:rsidP="003133A5">
      <w:pPr>
        <w:pStyle w:val="PL"/>
      </w:pPr>
      <w:r w:rsidRPr="00D67AB2">
        <w:t xml:space="preserve">            application/json:</w:t>
      </w:r>
    </w:p>
    <w:p w14:paraId="7B941FAF" w14:textId="77777777" w:rsidR="003133A5" w:rsidRPr="00D67AB2" w:rsidRDefault="003133A5" w:rsidP="003133A5">
      <w:pPr>
        <w:pStyle w:val="PL"/>
      </w:pPr>
      <w:r w:rsidRPr="00D67AB2">
        <w:t xml:space="preserve">              schema:</w:t>
      </w:r>
    </w:p>
    <w:p w14:paraId="7C9089A9" w14:textId="77777777" w:rsidR="003133A5" w:rsidRPr="00BB3BBF" w:rsidRDefault="003133A5" w:rsidP="003133A5">
      <w:pPr>
        <w:pStyle w:val="PL"/>
      </w:pPr>
      <w:r w:rsidRPr="00D67AB2">
        <w:t xml:space="preserve">                </w:t>
      </w:r>
      <w:r w:rsidRPr="00211740">
        <w:t>$ref: '#/components/schemas/NfGroupIdMapResult'</w:t>
      </w:r>
    </w:p>
    <w:p w14:paraId="4FFE2556" w14:textId="77777777" w:rsidR="003133A5" w:rsidRPr="0025384D" w:rsidRDefault="003133A5" w:rsidP="003133A5">
      <w:pPr>
        <w:pStyle w:val="PL"/>
      </w:pPr>
      <w:r w:rsidRPr="00EB4F0C">
        <w:t xml:space="preserve">        </w:t>
      </w:r>
      <w:r w:rsidRPr="0025384D">
        <w:t>'404':</w:t>
      </w:r>
    </w:p>
    <w:p w14:paraId="63EB2157" w14:textId="77777777" w:rsidR="003133A5" w:rsidRPr="00211740" w:rsidRDefault="003133A5" w:rsidP="003133A5">
      <w:pPr>
        <w:pStyle w:val="PL"/>
      </w:pPr>
      <w:r w:rsidRPr="00817D0B">
        <w:t xml:space="preserve">          $ref: 'TS29571_CommonData.yaml#/components/responses/404'</w:t>
      </w:r>
    </w:p>
    <w:p w14:paraId="4E6B0349" w14:textId="77777777" w:rsidR="003133A5" w:rsidRPr="00211740" w:rsidRDefault="003133A5" w:rsidP="003133A5">
      <w:pPr>
        <w:pStyle w:val="PL"/>
      </w:pPr>
      <w:r w:rsidRPr="00211740">
        <w:t xml:space="preserve">        default:</w:t>
      </w:r>
    </w:p>
    <w:p w14:paraId="7A69EAF2" w14:textId="77777777" w:rsidR="003133A5" w:rsidRPr="00D67AB2" w:rsidRDefault="003133A5" w:rsidP="003133A5">
      <w:pPr>
        <w:pStyle w:val="PL"/>
      </w:pPr>
      <w:r w:rsidRPr="00211740">
        <w:t xml:space="preserve">          description: Unexpected error</w:t>
      </w:r>
    </w:p>
    <w:p w14:paraId="4C67478A" w14:textId="77777777" w:rsidR="003133A5" w:rsidRPr="00D67AB2" w:rsidRDefault="003133A5" w:rsidP="003133A5">
      <w:pPr>
        <w:pStyle w:val="PL"/>
      </w:pPr>
    </w:p>
    <w:p w14:paraId="31305C44" w14:textId="77777777" w:rsidR="003133A5" w:rsidRDefault="003133A5" w:rsidP="003133A5">
      <w:pPr>
        <w:pStyle w:val="PL"/>
        <w:rPr>
          <w:lang w:val="fr-FR"/>
        </w:rPr>
      </w:pPr>
    </w:p>
    <w:p w14:paraId="27505C18" w14:textId="77777777" w:rsidR="003133A5" w:rsidRDefault="003133A5" w:rsidP="003133A5">
      <w:pPr>
        <w:pStyle w:val="PL"/>
      </w:pPr>
      <w:r>
        <w:t>components:</w:t>
      </w:r>
    </w:p>
    <w:p w14:paraId="50E9D1D2" w14:textId="77777777" w:rsidR="003133A5" w:rsidRDefault="003133A5" w:rsidP="003133A5">
      <w:pPr>
        <w:pStyle w:val="PL"/>
      </w:pPr>
      <w:r>
        <w:t xml:space="preserve">  securitySchemes:</w:t>
      </w:r>
    </w:p>
    <w:p w14:paraId="35233B9C" w14:textId="77777777" w:rsidR="003133A5" w:rsidRDefault="003133A5" w:rsidP="003133A5">
      <w:pPr>
        <w:pStyle w:val="PL"/>
      </w:pPr>
      <w:r>
        <w:t xml:space="preserve">    oAuth2ClientCredentials:</w:t>
      </w:r>
    </w:p>
    <w:p w14:paraId="23B28CBE" w14:textId="77777777" w:rsidR="003133A5" w:rsidRDefault="003133A5" w:rsidP="003133A5">
      <w:pPr>
        <w:pStyle w:val="PL"/>
      </w:pPr>
      <w:r>
        <w:t xml:space="preserve">      type: oauth2</w:t>
      </w:r>
    </w:p>
    <w:p w14:paraId="13CE09ED" w14:textId="77777777" w:rsidR="003133A5" w:rsidRDefault="003133A5" w:rsidP="003133A5">
      <w:pPr>
        <w:pStyle w:val="PL"/>
      </w:pPr>
      <w:r>
        <w:t xml:space="preserve">      flows:</w:t>
      </w:r>
    </w:p>
    <w:p w14:paraId="625F85B6" w14:textId="77777777" w:rsidR="003133A5" w:rsidRDefault="003133A5" w:rsidP="003133A5">
      <w:pPr>
        <w:pStyle w:val="PL"/>
      </w:pPr>
      <w:r>
        <w:t xml:space="preserve">        clientCredentials:</w:t>
      </w:r>
    </w:p>
    <w:p w14:paraId="0599954D" w14:textId="77777777" w:rsidR="003133A5" w:rsidRDefault="003133A5" w:rsidP="003133A5">
      <w:pPr>
        <w:pStyle w:val="PL"/>
      </w:pPr>
      <w:r>
        <w:t xml:space="preserve">          tokenUrl: '{nrfApiRoot}/oauth2/token'</w:t>
      </w:r>
    </w:p>
    <w:p w14:paraId="700159F3" w14:textId="77777777" w:rsidR="003133A5" w:rsidRDefault="003133A5" w:rsidP="003133A5">
      <w:pPr>
        <w:pStyle w:val="PL"/>
        <w:rPr>
          <w:lang w:eastAsia="zh-CN"/>
        </w:rPr>
      </w:pPr>
      <w:r>
        <w:t xml:space="preserve">          scopes:</w:t>
      </w:r>
    </w:p>
    <w:p w14:paraId="7EE4BB35"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27EECAE1" w14:textId="77777777" w:rsidR="003133A5" w:rsidRDefault="003133A5" w:rsidP="003133A5">
      <w:pPr>
        <w:pStyle w:val="PL"/>
      </w:pPr>
    </w:p>
    <w:p w14:paraId="0EE9DF80" w14:textId="77777777" w:rsidR="003133A5" w:rsidRDefault="003133A5" w:rsidP="003133A5">
      <w:pPr>
        <w:pStyle w:val="PL"/>
      </w:pPr>
    </w:p>
    <w:p w14:paraId="3D2FE919" w14:textId="77777777" w:rsidR="003133A5" w:rsidRPr="00D67AB2" w:rsidRDefault="003133A5" w:rsidP="003133A5">
      <w:pPr>
        <w:pStyle w:val="PL"/>
      </w:pPr>
    </w:p>
    <w:p w14:paraId="720E3560" w14:textId="77777777" w:rsidR="003133A5" w:rsidRPr="00D67AB2" w:rsidRDefault="003133A5" w:rsidP="003133A5">
      <w:pPr>
        <w:pStyle w:val="PL"/>
      </w:pPr>
      <w:r w:rsidRPr="00D67AB2">
        <w:t xml:space="preserve">  schemas:</w:t>
      </w:r>
    </w:p>
    <w:p w14:paraId="2622A727" w14:textId="77777777" w:rsidR="003133A5" w:rsidRPr="00D67AB2" w:rsidRDefault="003133A5" w:rsidP="003133A5">
      <w:pPr>
        <w:pStyle w:val="PL"/>
      </w:pPr>
    </w:p>
    <w:p w14:paraId="1A733FA3" w14:textId="77777777" w:rsidR="003133A5" w:rsidRPr="00D67AB2" w:rsidRDefault="003133A5" w:rsidP="003133A5">
      <w:pPr>
        <w:pStyle w:val="PL"/>
      </w:pPr>
      <w:r w:rsidRPr="00D67AB2">
        <w:t># COMPLEX TYPES:</w:t>
      </w:r>
    </w:p>
    <w:p w14:paraId="525D1A18" w14:textId="77777777" w:rsidR="003133A5" w:rsidRPr="00D67AB2" w:rsidRDefault="003133A5" w:rsidP="003133A5">
      <w:pPr>
        <w:pStyle w:val="PL"/>
      </w:pPr>
    </w:p>
    <w:p w14:paraId="58BEE84E" w14:textId="77777777" w:rsidR="003133A5" w:rsidRPr="00D67AB2" w:rsidRDefault="003133A5" w:rsidP="003133A5">
      <w:pPr>
        <w:pStyle w:val="PL"/>
      </w:pPr>
      <w:r w:rsidRPr="00D67AB2">
        <w:t xml:space="preserve">    </w:t>
      </w:r>
      <w:r>
        <w:t>NfGroupIdMapResult</w:t>
      </w:r>
      <w:r w:rsidRPr="00D67AB2">
        <w:t>:</w:t>
      </w:r>
    </w:p>
    <w:p w14:paraId="2EE2CD28" w14:textId="77777777" w:rsidR="003133A5" w:rsidRDefault="003133A5" w:rsidP="003133A5">
      <w:pPr>
        <w:pStyle w:val="PL"/>
      </w:pPr>
      <w:r w:rsidRPr="009F1CC4">
        <w:rPr>
          <w:noProof w:val="0"/>
        </w:rPr>
        <w:t xml:space="preserve">      description: Contains the </w:t>
      </w:r>
      <w:r w:rsidRPr="00A44DCA">
        <w:rPr>
          <w:rFonts w:cs="Arial"/>
          <w:szCs w:val="18"/>
        </w:rPr>
        <w:t>NFGroupIds</w:t>
      </w:r>
      <w:r w:rsidRPr="00A44DCA">
        <w:t xml:space="preserve"> for the requested NF types</w:t>
      </w:r>
      <w:r w:rsidRPr="009F1CC4">
        <w:rPr>
          <w:noProof w:val="0"/>
        </w:rPr>
        <w:t xml:space="preserve">. </w:t>
      </w:r>
      <w:r>
        <w:rPr>
          <w:noProof w:val="0"/>
        </w:rPr>
        <w:t xml:space="preserve">The </w:t>
      </w:r>
      <w:r w:rsidRPr="00A44DCA">
        <w:rPr>
          <w:rFonts w:cs="Arial"/>
          <w:szCs w:val="18"/>
        </w:rPr>
        <w:t>NFType</w:t>
      </w:r>
      <w:r w:rsidRPr="009F1CC4">
        <w:rPr>
          <w:noProof w:val="0"/>
          <w:lang w:eastAsia="zh-CN"/>
        </w:rPr>
        <w:t xml:space="preserve"> is the key of the map.</w:t>
      </w:r>
    </w:p>
    <w:p w14:paraId="4DE542AF" w14:textId="77777777" w:rsidR="003133A5" w:rsidRPr="00D67AB2" w:rsidRDefault="003133A5" w:rsidP="003133A5">
      <w:pPr>
        <w:pStyle w:val="PL"/>
      </w:pPr>
      <w:r w:rsidRPr="00D67AB2">
        <w:t xml:space="preserve">      type: object</w:t>
      </w:r>
    </w:p>
    <w:p w14:paraId="6F3C1487" w14:textId="77777777" w:rsidR="003133A5" w:rsidRPr="00D67AB2" w:rsidRDefault="003133A5" w:rsidP="003133A5">
      <w:pPr>
        <w:pStyle w:val="PL"/>
      </w:pPr>
      <w:r w:rsidRPr="00D67AB2">
        <w:t xml:space="preserve">      </w:t>
      </w:r>
      <w:r>
        <w:t>additionalProperties</w:t>
      </w:r>
      <w:r w:rsidRPr="00D67AB2">
        <w:t>:</w:t>
      </w:r>
    </w:p>
    <w:p w14:paraId="6EEC80E4" w14:textId="77777777" w:rsidR="003133A5" w:rsidRPr="00D67AB2" w:rsidRDefault="003133A5" w:rsidP="003133A5">
      <w:pPr>
        <w:pStyle w:val="PL"/>
      </w:pPr>
      <w:r w:rsidRPr="00D67AB2">
        <w:t xml:space="preserve">        $ref: 'TS29571_CommonData.yaml#/components/schemas/</w:t>
      </w:r>
      <w:r>
        <w:t>NfGroupId</w:t>
      </w:r>
      <w:r w:rsidRPr="00D67AB2">
        <w:t>'</w:t>
      </w:r>
    </w:p>
    <w:p w14:paraId="0219A2CB" w14:textId="77777777" w:rsidR="003133A5" w:rsidRPr="00D67AB2" w:rsidRDefault="003133A5" w:rsidP="003133A5">
      <w:pPr>
        <w:pStyle w:val="PL"/>
      </w:pPr>
      <w:r w:rsidRPr="00D67AB2">
        <w:t xml:space="preserve">      minProperties: 1</w:t>
      </w:r>
    </w:p>
    <w:p w14:paraId="2C86F1E1" w14:textId="77777777" w:rsidR="003133A5" w:rsidRPr="00D67AB2" w:rsidRDefault="003133A5" w:rsidP="003133A5">
      <w:pPr>
        <w:pStyle w:val="PL"/>
      </w:pPr>
    </w:p>
    <w:p w14:paraId="4FFA1E0E" w14:textId="77777777" w:rsidR="003133A5" w:rsidRPr="00D67AB2" w:rsidRDefault="003133A5" w:rsidP="003133A5">
      <w:pPr>
        <w:pStyle w:val="PL"/>
      </w:pPr>
      <w:r w:rsidRPr="00D67AB2">
        <w:t># SIMPLE TYPES:</w:t>
      </w:r>
    </w:p>
    <w:p w14:paraId="495FDD58" w14:textId="77777777" w:rsidR="003133A5" w:rsidRPr="00D67AB2" w:rsidRDefault="003133A5" w:rsidP="003133A5">
      <w:pPr>
        <w:pStyle w:val="PL"/>
      </w:pPr>
    </w:p>
    <w:p w14:paraId="7DBB6623" w14:textId="77777777" w:rsidR="003133A5" w:rsidRPr="00D67AB2" w:rsidRDefault="003133A5" w:rsidP="003133A5">
      <w:pPr>
        <w:pStyle w:val="PL"/>
      </w:pPr>
      <w:r w:rsidRPr="00D67AB2">
        <w:t xml:space="preserve">    </w:t>
      </w:r>
      <w:r>
        <w:t>SubscriberId</w:t>
      </w:r>
      <w:r w:rsidRPr="00D67AB2">
        <w:t>:</w:t>
      </w:r>
    </w:p>
    <w:p w14:paraId="194A3F82"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50731C31" w14:textId="77777777" w:rsidR="003133A5" w:rsidRPr="00D67AB2" w:rsidRDefault="003133A5" w:rsidP="003133A5">
      <w:pPr>
        <w:pStyle w:val="PL"/>
      </w:pPr>
      <w:r w:rsidRPr="00D67AB2">
        <w:t xml:space="preserve">      type: string</w:t>
      </w:r>
    </w:p>
    <w:p w14:paraId="6B0D65F4"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7C0D3FE4" w14:textId="77777777" w:rsidR="003133A5" w:rsidRPr="00D67AB2" w:rsidRDefault="003133A5" w:rsidP="003133A5">
      <w:pPr>
        <w:pStyle w:val="PL"/>
      </w:pPr>
    </w:p>
    <w:p w14:paraId="23591094" w14:textId="77777777" w:rsidR="003133A5" w:rsidRPr="00D67AB2" w:rsidRDefault="003133A5" w:rsidP="003133A5">
      <w:pPr>
        <w:pStyle w:val="PL"/>
      </w:pPr>
      <w:r w:rsidRPr="00D67AB2">
        <w:t># ENUMS:</w:t>
      </w:r>
    </w:p>
    <w:p w14:paraId="2ADDD642" w14:textId="77777777" w:rsidR="003133A5" w:rsidRPr="00CB37F9" w:rsidRDefault="003133A5" w:rsidP="003133A5">
      <w:pPr>
        <w:rPr>
          <w:lang w:eastAsia="zh-CN"/>
        </w:rPr>
      </w:pPr>
    </w:p>
    <w:p w14:paraId="1B716950" w14:textId="77777777" w:rsidR="003133A5" w:rsidRDefault="003133A5" w:rsidP="00F3074B">
      <w:pPr>
        <w:pStyle w:val="Heading8"/>
      </w:pPr>
      <w:r>
        <w:br w:type="page"/>
      </w:r>
      <w:bookmarkStart w:id="1026" w:name="_Toc20120589"/>
      <w:bookmarkStart w:id="1027" w:name="_Toc21623467"/>
      <w:bookmarkStart w:id="1028" w:name="_Toc27587208"/>
      <w:bookmarkStart w:id="1029" w:name="_Toc36459271"/>
      <w:bookmarkStart w:id="1030" w:name="_Toc45028518"/>
      <w:bookmarkStart w:id="1031" w:name="_Toc51870197"/>
      <w:bookmarkStart w:id="1032" w:name="_Toc51870319"/>
      <w:bookmarkStart w:id="1033" w:name="_Toc90582075"/>
      <w:bookmarkStart w:id="1034" w:name="_Toc90582457"/>
      <w:r>
        <w:lastRenderedPageBreak/>
        <w:t>Annex B (informative):</w:t>
      </w:r>
      <w:r>
        <w:br/>
        <w:t>Change history</w:t>
      </w:r>
      <w:bookmarkEnd w:id="1026"/>
      <w:bookmarkEnd w:id="1027"/>
      <w:bookmarkEnd w:id="1028"/>
      <w:bookmarkEnd w:id="1029"/>
      <w:bookmarkEnd w:id="1030"/>
      <w:bookmarkEnd w:id="1031"/>
      <w:bookmarkEnd w:id="1032"/>
      <w:bookmarkEnd w:id="1033"/>
      <w:bookmarkEnd w:id="1034"/>
    </w:p>
    <w:bookmarkEnd w:id="1018"/>
    <w:p w14:paraId="68E1D28A" w14:textId="77777777" w:rsidR="003133A5" w:rsidRDefault="003133A5" w:rsidP="003133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5523F6" w14:paraId="32C18C9A" w14:textId="77777777" w:rsidTr="00D1407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56E5FA" w14:textId="77777777" w:rsidR="003133A5" w:rsidRPr="00234A1F" w:rsidRDefault="003133A5" w:rsidP="00D14072">
            <w:pPr>
              <w:pStyle w:val="TAL"/>
              <w:jc w:val="center"/>
              <w:rPr>
                <w:b/>
                <w:sz w:val="16"/>
              </w:rPr>
            </w:pPr>
            <w:r w:rsidRPr="00234A1F">
              <w:rPr>
                <w:b/>
              </w:rPr>
              <w:t>Change history</w:t>
            </w:r>
          </w:p>
        </w:tc>
      </w:tr>
      <w:tr w:rsidR="003133A5" w:rsidRPr="005523F6" w14:paraId="51C11F7E" w14:textId="77777777" w:rsidTr="00D1407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3BAF2F" w14:textId="77777777" w:rsidR="003133A5" w:rsidRPr="00234A1F" w:rsidRDefault="003133A5" w:rsidP="00D14072">
            <w:pPr>
              <w:pStyle w:val="TAL"/>
              <w:rPr>
                <w:b/>
                <w:sz w:val="16"/>
              </w:rPr>
            </w:pPr>
            <w:r w:rsidRPr="00234A1F">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ABC8399" w14:textId="77777777" w:rsidR="003133A5" w:rsidRPr="00234A1F" w:rsidRDefault="003133A5" w:rsidP="00D14072">
            <w:pPr>
              <w:pStyle w:val="TAL"/>
              <w:rPr>
                <w:b/>
                <w:sz w:val="16"/>
              </w:rPr>
            </w:pPr>
            <w:r w:rsidRPr="00234A1F">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D118982" w14:textId="77777777" w:rsidR="003133A5" w:rsidRPr="00234A1F" w:rsidRDefault="003133A5" w:rsidP="00D14072">
            <w:pPr>
              <w:pStyle w:val="TAL"/>
              <w:rPr>
                <w:b/>
                <w:sz w:val="16"/>
              </w:rPr>
            </w:pPr>
            <w:r w:rsidRPr="00234A1F">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4D4FCB2" w14:textId="77777777" w:rsidR="003133A5" w:rsidRPr="00234A1F" w:rsidRDefault="003133A5" w:rsidP="00D14072">
            <w:pPr>
              <w:pStyle w:val="TAL"/>
              <w:rPr>
                <w:b/>
                <w:sz w:val="16"/>
              </w:rPr>
            </w:pPr>
            <w:r w:rsidRPr="00234A1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F028B" w14:textId="77777777" w:rsidR="003133A5" w:rsidRPr="00234A1F" w:rsidRDefault="003133A5" w:rsidP="00D14072">
            <w:pPr>
              <w:pStyle w:val="TAL"/>
              <w:rPr>
                <w:b/>
                <w:sz w:val="16"/>
              </w:rPr>
            </w:pPr>
            <w:r w:rsidRPr="00234A1F">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416C14" w14:textId="77777777" w:rsidR="003133A5" w:rsidRPr="00234A1F" w:rsidRDefault="003133A5" w:rsidP="00D14072">
            <w:pPr>
              <w:pStyle w:val="TAL"/>
              <w:rPr>
                <w:b/>
                <w:sz w:val="16"/>
              </w:rPr>
            </w:pPr>
            <w:r w:rsidRPr="00234A1F">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5DC3672" w14:textId="77777777" w:rsidR="003133A5" w:rsidRPr="00234A1F" w:rsidRDefault="003133A5" w:rsidP="00D14072">
            <w:pPr>
              <w:pStyle w:val="TAL"/>
              <w:rPr>
                <w:b/>
                <w:sz w:val="16"/>
              </w:rPr>
            </w:pPr>
            <w:r w:rsidRPr="00234A1F">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21A4EF" w14:textId="77777777" w:rsidR="003133A5" w:rsidRPr="00234A1F" w:rsidRDefault="003133A5" w:rsidP="00D14072">
            <w:pPr>
              <w:pStyle w:val="TAL"/>
              <w:rPr>
                <w:b/>
                <w:sz w:val="16"/>
              </w:rPr>
            </w:pPr>
            <w:r w:rsidRPr="00234A1F">
              <w:rPr>
                <w:b/>
                <w:sz w:val="16"/>
              </w:rPr>
              <w:t>New version</w:t>
            </w:r>
          </w:p>
        </w:tc>
      </w:tr>
      <w:tr w:rsidR="003133A5" w:rsidRPr="005523F6" w14:paraId="1C6AE4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2073A" w14:textId="77777777" w:rsidR="003133A5" w:rsidRPr="00234A1F" w:rsidRDefault="003133A5" w:rsidP="00D14072">
            <w:pPr>
              <w:pStyle w:val="TAC"/>
              <w:rPr>
                <w:sz w:val="16"/>
                <w:szCs w:val="16"/>
                <w:lang w:eastAsia="zh-CN"/>
              </w:rPr>
            </w:pPr>
            <w:r w:rsidRPr="00234A1F">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3C2FD6" w14:textId="77777777" w:rsidR="003133A5" w:rsidRPr="00234A1F" w:rsidRDefault="003133A5" w:rsidP="00D14072">
            <w:pPr>
              <w:pStyle w:val="TAC"/>
              <w:rPr>
                <w:sz w:val="16"/>
                <w:szCs w:val="16"/>
              </w:rPr>
            </w:pPr>
            <w:r w:rsidRPr="00234A1F">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03F0A5" w14:textId="77777777" w:rsidR="003133A5" w:rsidRPr="00234A1F" w:rsidRDefault="003133A5" w:rsidP="00D14072">
            <w:pPr>
              <w:pStyle w:val="TAC"/>
              <w:rPr>
                <w:sz w:val="16"/>
                <w:szCs w:val="16"/>
                <w:lang w:eastAsia="zh-CN"/>
              </w:rPr>
            </w:pPr>
            <w:r w:rsidRPr="00234A1F">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3C3DA" w14:textId="77777777" w:rsidR="003133A5" w:rsidRPr="00234A1F"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8134" w14:textId="77777777" w:rsidR="003133A5" w:rsidRPr="00234A1F"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56DF"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B7E95" w14:textId="77777777" w:rsidR="003133A5" w:rsidRPr="00234A1F" w:rsidRDefault="003133A5" w:rsidP="00D14072">
            <w:pPr>
              <w:pStyle w:val="TAL"/>
              <w:rPr>
                <w:sz w:val="16"/>
                <w:szCs w:val="16"/>
                <w:lang w:eastAsia="zh-CN"/>
              </w:rPr>
            </w:pPr>
            <w:r w:rsidRPr="00234A1F">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3E9BD" w14:textId="77777777" w:rsidR="003133A5" w:rsidRPr="00234A1F" w:rsidRDefault="003133A5" w:rsidP="00D14072">
            <w:pPr>
              <w:pStyle w:val="TAC"/>
              <w:rPr>
                <w:sz w:val="16"/>
                <w:szCs w:val="16"/>
                <w:lang w:eastAsia="zh-CN"/>
              </w:rPr>
            </w:pPr>
            <w:r w:rsidRPr="00234A1F">
              <w:rPr>
                <w:sz w:val="16"/>
                <w:szCs w:val="16"/>
                <w:lang w:eastAsia="zh-CN"/>
              </w:rPr>
              <w:t>0.0.0</w:t>
            </w:r>
          </w:p>
        </w:tc>
      </w:tr>
      <w:tr w:rsidR="003133A5" w:rsidRPr="005523F6" w14:paraId="0B63B4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B2C74" w14:textId="77777777" w:rsidR="003133A5" w:rsidRPr="00234A1F" w:rsidRDefault="003133A5" w:rsidP="00D14072">
            <w:pPr>
              <w:pStyle w:val="TAC"/>
              <w:rPr>
                <w:sz w:val="16"/>
                <w:szCs w:val="16"/>
              </w:rPr>
            </w:pPr>
            <w:r w:rsidRPr="00234A1F">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7530B6" w14:textId="77777777" w:rsidR="003133A5" w:rsidRPr="00234A1F" w:rsidRDefault="003133A5" w:rsidP="00D14072">
            <w:pPr>
              <w:pStyle w:val="TAC"/>
              <w:rPr>
                <w:sz w:val="16"/>
                <w:szCs w:val="16"/>
              </w:rPr>
            </w:pPr>
            <w:r w:rsidRPr="00234A1F">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DA9666" w14:textId="77777777" w:rsidR="003133A5" w:rsidRPr="00234A1F" w:rsidRDefault="003133A5" w:rsidP="00D14072">
            <w:pPr>
              <w:pStyle w:val="TAC"/>
              <w:rPr>
                <w:sz w:val="16"/>
                <w:szCs w:val="16"/>
              </w:rPr>
            </w:pPr>
            <w:r w:rsidRPr="00234A1F">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8B08E" w14:textId="77777777" w:rsidR="003133A5" w:rsidRPr="00234A1F"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A07D6" w14:textId="77777777" w:rsidR="003133A5" w:rsidRPr="00234A1F"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B64D3"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D7C274" w14:textId="77777777" w:rsidR="003133A5" w:rsidRPr="00234A1F" w:rsidRDefault="003133A5" w:rsidP="00D14072">
            <w:pPr>
              <w:pStyle w:val="TAL"/>
              <w:rPr>
                <w:sz w:val="16"/>
                <w:szCs w:val="16"/>
                <w:lang w:eastAsia="zh-CN"/>
              </w:rPr>
            </w:pPr>
            <w:r w:rsidRPr="00234A1F">
              <w:rPr>
                <w:sz w:val="16"/>
                <w:szCs w:val="16"/>
              </w:rPr>
              <w:t xml:space="preserve">Inclusion of pCRs agreed </w:t>
            </w:r>
            <w:r w:rsidRPr="00234A1F">
              <w:rPr>
                <w:sz w:val="16"/>
                <w:szCs w:val="16"/>
                <w:lang w:eastAsia="zh-CN"/>
              </w:rPr>
              <w:t>at</w:t>
            </w:r>
            <w:r w:rsidRPr="00234A1F">
              <w:rPr>
                <w:sz w:val="16"/>
                <w:szCs w:val="16"/>
              </w:rPr>
              <w:t xml:space="preserve"> CT4#8</w:t>
            </w:r>
            <w:r w:rsidRPr="00234A1F">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4BA0C6" w14:textId="77777777" w:rsidR="003133A5" w:rsidRPr="00234A1F" w:rsidRDefault="003133A5" w:rsidP="00D14072">
            <w:pPr>
              <w:pStyle w:val="TAC"/>
              <w:rPr>
                <w:sz w:val="16"/>
                <w:szCs w:val="16"/>
                <w:lang w:eastAsia="zh-CN"/>
              </w:rPr>
            </w:pPr>
            <w:r w:rsidRPr="00234A1F">
              <w:rPr>
                <w:sz w:val="16"/>
                <w:szCs w:val="16"/>
                <w:lang w:eastAsia="zh-CN"/>
              </w:rPr>
              <w:t>0.1.0</w:t>
            </w:r>
          </w:p>
        </w:tc>
      </w:tr>
      <w:tr w:rsidR="003133A5" w:rsidRPr="005523F6" w14:paraId="2CB2CB2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EAEE5" w14:textId="77777777" w:rsidR="003133A5" w:rsidRPr="00234A1F" w:rsidRDefault="003133A5" w:rsidP="00D14072">
            <w:pPr>
              <w:pStyle w:val="TAC"/>
              <w:rPr>
                <w:sz w:val="16"/>
                <w:szCs w:val="16"/>
                <w:lang w:eastAsia="zh-CN"/>
              </w:rPr>
            </w:pPr>
            <w:r w:rsidRPr="00234A1F">
              <w:rPr>
                <w:sz w:val="16"/>
                <w:szCs w:val="16"/>
              </w:rPr>
              <w:t>2018-0</w:t>
            </w:r>
            <w:r w:rsidRPr="00234A1F">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58381E" w14:textId="77777777" w:rsidR="003133A5" w:rsidRPr="00234A1F" w:rsidRDefault="003133A5" w:rsidP="00D14072">
            <w:pPr>
              <w:pStyle w:val="TAC"/>
              <w:rPr>
                <w:sz w:val="16"/>
                <w:szCs w:val="16"/>
                <w:lang w:eastAsia="zh-CN"/>
              </w:rPr>
            </w:pPr>
            <w:r w:rsidRPr="00234A1F">
              <w:rPr>
                <w:sz w:val="16"/>
                <w:szCs w:val="16"/>
              </w:rPr>
              <w:t>CT4#8</w:t>
            </w:r>
            <w:r w:rsidRPr="00234A1F">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C6DC831" w14:textId="77777777" w:rsidR="003133A5" w:rsidRPr="00234A1F" w:rsidRDefault="003133A5" w:rsidP="00D14072">
            <w:pPr>
              <w:pStyle w:val="TAC"/>
              <w:rPr>
                <w:sz w:val="16"/>
                <w:szCs w:val="16"/>
                <w:lang w:eastAsia="zh-CN"/>
              </w:rPr>
            </w:pPr>
            <w:r w:rsidRPr="00234A1F">
              <w:rPr>
                <w:sz w:val="16"/>
                <w:szCs w:val="16"/>
              </w:rPr>
              <w:t>C4-18</w:t>
            </w:r>
            <w:r w:rsidRPr="00234A1F">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5CBDB" w14:textId="77777777" w:rsidR="003133A5" w:rsidRPr="00234A1F"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A520C" w14:textId="77777777" w:rsidR="003133A5" w:rsidRPr="00234A1F"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66C3"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C4F67E" w14:textId="77777777" w:rsidR="003133A5" w:rsidRPr="00234A1F" w:rsidRDefault="003133A5" w:rsidP="00D14072">
            <w:pPr>
              <w:pStyle w:val="TAL"/>
              <w:rPr>
                <w:sz w:val="16"/>
                <w:szCs w:val="16"/>
                <w:lang w:eastAsia="zh-CN"/>
              </w:rPr>
            </w:pPr>
            <w:r w:rsidRPr="00234A1F">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312DB1" w14:textId="77777777" w:rsidR="003133A5" w:rsidRPr="00234A1F" w:rsidRDefault="003133A5" w:rsidP="00D14072">
            <w:pPr>
              <w:pStyle w:val="TAC"/>
              <w:rPr>
                <w:sz w:val="16"/>
                <w:szCs w:val="16"/>
                <w:lang w:eastAsia="zh-CN"/>
              </w:rPr>
            </w:pPr>
            <w:r w:rsidRPr="00234A1F">
              <w:rPr>
                <w:sz w:val="16"/>
                <w:szCs w:val="16"/>
                <w:lang w:eastAsia="zh-CN"/>
              </w:rPr>
              <w:t>0.2.0</w:t>
            </w:r>
          </w:p>
        </w:tc>
      </w:tr>
      <w:tr w:rsidR="003133A5" w:rsidRPr="005523F6" w14:paraId="10EBE45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74CB6" w14:textId="77777777" w:rsidR="003133A5" w:rsidRPr="00234A1F" w:rsidRDefault="003133A5" w:rsidP="00D14072">
            <w:pPr>
              <w:pStyle w:val="TAC"/>
              <w:rPr>
                <w:sz w:val="16"/>
                <w:szCs w:val="16"/>
                <w:lang w:eastAsia="zh-CN"/>
              </w:rPr>
            </w:pPr>
            <w:r w:rsidRPr="00234A1F">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B6C3E7" w14:textId="77777777" w:rsidR="003133A5" w:rsidRPr="00234A1F" w:rsidRDefault="003133A5" w:rsidP="00D14072">
            <w:pPr>
              <w:pStyle w:val="TAC"/>
              <w:rPr>
                <w:sz w:val="16"/>
                <w:szCs w:val="16"/>
                <w:lang w:eastAsia="zh-CN"/>
              </w:rPr>
            </w:pPr>
            <w:r w:rsidRPr="00234A1F">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8629F8" w14:textId="77777777" w:rsidR="003133A5" w:rsidRPr="00234A1F" w:rsidRDefault="003133A5" w:rsidP="00D14072">
            <w:pPr>
              <w:pStyle w:val="TAC"/>
              <w:rPr>
                <w:sz w:val="16"/>
                <w:szCs w:val="16"/>
                <w:lang w:eastAsia="zh-CN"/>
              </w:rPr>
            </w:pPr>
            <w:r w:rsidRPr="00234A1F">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4D9A6" w14:textId="77777777" w:rsidR="003133A5" w:rsidRPr="00234A1F"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E84E1" w14:textId="77777777" w:rsidR="003133A5" w:rsidRPr="00234A1F"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C81D6"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6D96E7" w14:textId="77777777" w:rsidR="003133A5" w:rsidRPr="00234A1F" w:rsidRDefault="003133A5" w:rsidP="00D14072">
            <w:pPr>
              <w:pStyle w:val="TAL"/>
              <w:rPr>
                <w:sz w:val="16"/>
                <w:szCs w:val="16"/>
                <w:lang w:eastAsia="zh-CN"/>
              </w:rPr>
            </w:pPr>
            <w:r w:rsidRPr="00234A1F">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43038B" w14:textId="77777777" w:rsidR="003133A5" w:rsidRPr="00234A1F" w:rsidRDefault="003133A5" w:rsidP="00D14072">
            <w:pPr>
              <w:pStyle w:val="TAC"/>
              <w:rPr>
                <w:sz w:val="16"/>
                <w:szCs w:val="16"/>
                <w:lang w:eastAsia="zh-CN"/>
              </w:rPr>
            </w:pPr>
            <w:r w:rsidRPr="00234A1F">
              <w:rPr>
                <w:sz w:val="16"/>
                <w:szCs w:val="16"/>
                <w:lang w:eastAsia="zh-CN"/>
              </w:rPr>
              <w:t>0.3.0</w:t>
            </w:r>
          </w:p>
        </w:tc>
      </w:tr>
      <w:tr w:rsidR="003133A5" w:rsidRPr="005523F6" w14:paraId="247492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A45060" w14:textId="77777777" w:rsidR="003133A5" w:rsidRPr="00234A1F" w:rsidRDefault="003133A5" w:rsidP="00D14072">
            <w:pPr>
              <w:pStyle w:val="TAC"/>
              <w:rPr>
                <w:sz w:val="16"/>
                <w:szCs w:val="16"/>
                <w:lang w:eastAsia="zh-CN"/>
              </w:rPr>
            </w:pPr>
            <w:r w:rsidRPr="00234A1F">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AC3A21" w14:textId="77777777" w:rsidR="003133A5" w:rsidRPr="00234A1F" w:rsidRDefault="003133A5" w:rsidP="00D14072">
            <w:pPr>
              <w:pStyle w:val="TAC"/>
              <w:rPr>
                <w:sz w:val="16"/>
                <w:szCs w:val="16"/>
                <w:lang w:eastAsia="zh-CN"/>
              </w:rPr>
            </w:pPr>
            <w:r w:rsidRPr="00234A1F">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3EFA39" w14:textId="77777777" w:rsidR="003133A5" w:rsidRPr="00234A1F" w:rsidRDefault="003133A5" w:rsidP="00D14072">
            <w:pPr>
              <w:pStyle w:val="TAC"/>
              <w:rPr>
                <w:sz w:val="16"/>
                <w:szCs w:val="16"/>
                <w:lang w:eastAsia="zh-CN"/>
              </w:rPr>
            </w:pPr>
            <w:r w:rsidRPr="00234A1F">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24ED2" w14:textId="77777777" w:rsidR="003133A5" w:rsidRPr="00234A1F"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6C0A1" w14:textId="77777777" w:rsidR="003133A5" w:rsidRPr="00234A1F"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8C185"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24EDC5" w14:textId="77777777" w:rsidR="003133A5" w:rsidRPr="00234A1F" w:rsidRDefault="003133A5" w:rsidP="00D14072">
            <w:pPr>
              <w:pStyle w:val="TAL"/>
              <w:rPr>
                <w:sz w:val="16"/>
                <w:szCs w:val="16"/>
                <w:lang w:eastAsia="zh-CN"/>
              </w:rPr>
            </w:pPr>
            <w:r w:rsidRPr="00234A1F">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C29254" w14:textId="77777777" w:rsidR="003133A5" w:rsidRPr="00234A1F" w:rsidRDefault="003133A5" w:rsidP="00D14072">
            <w:pPr>
              <w:pStyle w:val="TAC"/>
              <w:rPr>
                <w:sz w:val="16"/>
                <w:szCs w:val="16"/>
                <w:lang w:eastAsia="zh-CN"/>
              </w:rPr>
            </w:pPr>
            <w:r w:rsidRPr="00234A1F">
              <w:rPr>
                <w:sz w:val="16"/>
                <w:szCs w:val="16"/>
                <w:lang w:eastAsia="zh-CN"/>
              </w:rPr>
              <w:t>0.4.0</w:t>
            </w:r>
          </w:p>
        </w:tc>
      </w:tr>
      <w:tr w:rsidR="003133A5" w:rsidRPr="005523F6" w14:paraId="72D7B19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CFCB4" w14:textId="77777777" w:rsidR="003133A5" w:rsidRPr="00234A1F" w:rsidRDefault="003133A5" w:rsidP="00D14072">
            <w:pPr>
              <w:pStyle w:val="TAC"/>
              <w:rPr>
                <w:sz w:val="16"/>
                <w:szCs w:val="16"/>
                <w:lang w:eastAsia="zh-CN"/>
              </w:rPr>
            </w:pPr>
            <w:r w:rsidRPr="00234A1F">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E73BCB" w14:textId="77777777" w:rsidR="003133A5" w:rsidRPr="00234A1F" w:rsidRDefault="003133A5" w:rsidP="00D14072">
            <w:pPr>
              <w:pStyle w:val="TAC"/>
              <w:rPr>
                <w:sz w:val="16"/>
                <w:szCs w:val="16"/>
                <w:lang w:eastAsia="zh-CN"/>
              </w:rPr>
            </w:pPr>
            <w:r w:rsidRPr="00234A1F">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ED8946" w14:textId="77777777" w:rsidR="003133A5" w:rsidRPr="00234A1F" w:rsidRDefault="003133A5" w:rsidP="00D14072">
            <w:pPr>
              <w:pStyle w:val="TAC"/>
              <w:rPr>
                <w:sz w:val="16"/>
                <w:szCs w:val="16"/>
                <w:lang w:eastAsia="zh-CN"/>
              </w:rPr>
            </w:pPr>
            <w:r w:rsidRPr="00234A1F">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83AEA" w14:textId="77777777" w:rsidR="003133A5" w:rsidRPr="00234A1F"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FFD8" w14:textId="77777777" w:rsidR="003133A5" w:rsidRPr="00234A1F"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BDD55"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A6D3E1" w14:textId="77777777" w:rsidR="003133A5" w:rsidRPr="00234A1F" w:rsidRDefault="003133A5" w:rsidP="00D14072">
            <w:pPr>
              <w:pStyle w:val="TAL"/>
              <w:rPr>
                <w:sz w:val="16"/>
                <w:szCs w:val="16"/>
                <w:lang w:eastAsia="zh-CN"/>
              </w:rPr>
            </w:pPr>
            <w:r w:rsidRPr="00234A1F">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B3BF4" w14:textId="77777777" w:rsidR="003133A5" w:rsidRPr="00234A1F" w:rsidRDefault="003133A5" w:rsidP="00D14072">
            <w:pPr>
              <w:pStyle w:val="TAC"/>
              <w:rPr>
                <w:sz w:val="16"/>
                <w:szCs w:val="16"/>
                <w:lang w:eastAsia="zh-CN"/>
              </w:rPr>
            </w:pPr>
            <w:r w:rsidRPr="00234A1F">
              <w:rPr>
                <w:sz w:val="16"/>
                <w:szCs w:val="16"/>
                <w:lang w:eastAsia="zh-CN"/>
              </w:rPr>
              <w:t>1.0.0</w:t>
            </w:r>
          </w:p>
        </w:tc>
      </w:tr>
      <w:tr w:rsidR="003133A5" w:rsidRPr="005523F6" w14:paraId="5387FAA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C5DA28" w14:textId="77777777" w:rsidR="003133A5" w:rsidRPr="00234A1F" w:rsidRDefault="003133A5" w:rsidP="00D14072">
            <w:pPr>
              <w:pStyle w:val="TAC"/>
              <w:rPr>
                <w:sz w:val="16"/>
                <w:szCs w:val="16"/>
                <w:lang w:eastAsia="zh-CN"/>
              </w:rPr>
            </w:pPr>
            <w:r w:rsidRPr="00234A1F">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4F0FC4" w14:textId="77777777" w:rsidR="003133A5" w:rsidRPr="00234A1F" w:rsidRDefault="003133A5" w:rsidP="00D14072">
            <w:pPr>
              <w:pStyle w:val="TAC"/>
              <w:rPr>
                <w:sz w:val="16"/>
                <w:szCs w:val="16"/>
                <w:lang w:eastAsia="zh-CN"/>
              </w:rPr>
            </w:pPr>
            <w:r w:rsidRPr="00234A1F">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1CA6DF" w14:textId="77777777" w:rsidR="003133A5" w:rsidRPr="00234A1F"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A9C97" w14:textId="77777777" w:rsidR="003133A5" w:rsidRPr="00234A1F"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6360E" w14:textId="77777777" w:rsidR="003133A5" w:rsidRPr="00234A1F"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91D4"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7B2437" w14:textId="77777777" w:rsidR="003133A5" w:rsidRPr="00234A1F" w:rsidRDefault="003133A5" w:rsidP="00D14072">
            <w:pPr>
              <w:pStyle w:val="TAL"/>
              <w:rPr>
                <w:sz w:val="16"/>
                <w:szCs w:val="16"/>
                <w:lang w:eastAsia="zh-CN"/>
              </w:rPr>
            </w:pPr>
            <w:r w:rsidRPr="00234A1F">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946A5" w14:textId="77777777" w:rsidR="003133A5" w:rsidRPr="00234A1F" w:rsidRDefault="003133A5" w:rsidP="00D14072">
            <w:pPr>
              <w:pStyle w:val="TAC"/>
              <w:rPr>
                <w:sz w:val="16"/>
                <w:szCs w:val="16"/>
                <w:lang w:eastAsia="zh-CN"/>
              </w:rPr>
            </w:pPr>
            <w:r w:rsidRPr="00234A1F">
              <w:rPr>
                <w:sz w:val="16"/>
                <w:szCs w:val="16"/>
                <w:lang w:eastAsia="zh-CN"/>
              </w:rPr>
              <w:t>15.0.0</w:t>
            </w:r>
          </w:p>
        </w:tc>
      </w:tr>
      <w:tr w:rsidR="003133A5" w:rsidRPr="005523F6" w14:paraId="5EEF22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8139E" w14:textId="77777777" w:rsidR="003133A5" w:rsidRPr="00234A1F" w:rsidRDefault="003133A5" w:rsidP="00D14072">
            <w:pPr>
              <w:pStyle w:val="TAC"/>
              <w:rPr>
                <w:sz w:val="16"/>
                <w:szCs w:val="16"/>
                <w:lang w:eastAsia="zh-CN"/>
              </w:rPr>
            </w:pPr>
            <w:r w:rsidRPr="00234A1F">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054F4B" w14:textId="77777777" w:rsidR="003133A5" w:rsidRPr="00234A1F" w:rsidRDefault="003133A5" w:rsidP="00D14072">
            <w:pPr>
              <w:pStyle w:val="TAC"/>
              <w:rPr>
                <w:sz w:val="16"/>
                <w:szCs w:val="16"/>
                <w:lang w:eastAsia="zh-CN"/>
              </w:rPr>
            </w:pPr>
            <w:r w:rsidRPr="00234A1F">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7BFC13E" w14:textId="77777777" w:rsidR="003133A5" w:rsidRPr="00234A1F" w:rsidRDefault="003133A5" w:rsidP="00D14072">
            <w:pPr>
              <w:pStyle w:val="TAC"/>
              <w:rPr>
                <w:sz w:val="16"/>
                <w:szCs w:val="16"/>
                <w:lang w:eastAsia="zh-CN"/>
              </w:rPr>
            </w:pPr>
            <w:r w:rsidRPr="00234A1F">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654EEC" w14:textId="77777777" w:rsidR="003133A5" w:rsidRPr="00234A1F" w:rsidRDefault="003133A5" w:rsidP="00D14072">
            <w:pPr>
              <w:pStyle w:val="TAL"/>
              <w:rPr>
                <w:sz w:val="16"/>
                <w:szCs w:val="16"/>
              </w:rPr>
            </w:pPr>
            <w:r w:rsidRPr="00234A1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91A70D" w14:textId="77777777" w:rsidR="003133A5" w:rsidRPr="00234A1F" w:rsidRDefault="003133A5" w:rsidP="00D14072">
            <w:pPr>
              <w:pStyle w:val="TAR"/>
              <w:rPr>
                <w:sz w:val="16"/>
                <w:szCs w:val="16"/>
              </w:rPr>
            </w:pPr>
            <w:r w:rsidRPr="00234A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2662D" w14:textId="77777777" w:rsidR="003133A5" w:rsidRPr="00234A1F" w:rsidRDefault="003133A5" w:rsidP="00D14072">
            <w:pPr>
              <w:pStyle w:val="TAC"/>
              <w:rPr>
                <w:sz w:val="16"/>
                <w:szCs w:val="16"/>
              </w:rPr>
            </w:pPr>
            <w:r w:rsidRPr="00234A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D6BEFD" w14:textId="77777777" w:rsidR="003133A5" w:rsidRPr="00234A1F" w:rsidRDefault="003133A5" w:rsidP="00D14072">
            <w:pPr>
              <w:pStyle w:val="TAL"/>
              <w:rPr>
                <w:sz w:val="16"/>
                <w:szCs w:val="16"/>
                <w:lang w:eastAsia="zh-CN"/>
              </w:rPr>
            </w:pPr>
            <w:r w:rsidRPr="00234A1F">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69C673" w14:textId="77777777" w:rsidR="003133A5" w:rsidRPr="00234A1F" w:rsidRDefault="003133A5" w:rsidP="00D14072">
            <w:pPr>
              <w:pStyle w:val="TAC"/>
              <w:rPr>
                <w:sz w:val="16"/>
                <w:szCs w:val="16"/>
                <w:lang w:eastAsia="zh-CN"/>
              </w:rPr>
            </w:pPr>
            <w:r w:rsidRPr="00234A1F">
              <w:rPr>
                <w:sz w:val="16"/>
                <w:szCs w:val="16"/>
                <w:lang w:eastAsia="zh-CN"/>
              </w:rPr>
              <w:t>15.1.0</w:t>
            </w:r>
          </w:p>
        </w:tc>
      </w:tr>
      <w:tr w:rsidR="003133A5" w:rsidRPr="005523F6" w14:paraId="7E47851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FC8196" w14:textId="77777777" w:rsidR="003133A5" w:rsidRPr="00234A1F" w:rsidRDefault="003133A5" w:rsidP="00D14072">
            <w:pPr>
              <w:pStyle w:val="TAC"/>
              <w:rPr>
                <w:sz w:val="16"/>
                <w:szCs w:val="16"/>
                <w:lang w:eastAsia="zh-CN"/>
              </w:rPr>
            </w:pPr>
            <w:r w:rsidRPr="00234A1F">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04232B" w14:textId="77777777" w:rsidR="003133A5" w:rsidRPr="00234A1F" w:rsidRDefault="003133A5" w:rsidP="00D14072">
            <w:pPr>
              <w:pStyle w:val="TAC"/>
              <w:rPr>
                <w:sz w:val="16"/>
                <w:szCs w:val="16"/>
                <w:lang w:eastAsia="zh-CN"/>
              </w:rPr>
            </w:pPr>
            <w:r w:rsidRPr="00234A1F">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C613FE" w14:textId="77777777" w:rsidR="003133A5" w:rsidRPr="00234A1F" w:rsidRDefault="003133A5" w:rsidP="00D14072">
            <w:pPr>
              <w:pStyle w:val="TAC"/>
              <w:rPr>
                <w:sz w:val="16"/>
                <w:szCs w:val="16"/>
                <w:lang w:eastAsia="zh-CN"/>
              </w:rPr>
            </w:pPr>
            <w:r w:rsidRPr="00234A1F">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9DC59" w14:textId="77777777" w:rsidR="003133A5" w:rsidRPr="00234A1F" w:rsidRDefault="003133A5" w:rsidP="00D14072">
            <w:pPr>
              <w:pStyle w:val="TAL"/>
              <w:rPr>
                <w:sz w:val="16"/>
                <w:szCs w:val="16"/>
              </w:rPr>
            </w:pPr>
            <w:r w:rsidRPr="00234A1F">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8743D0" w14:textId="77777777" w:rsidR="003133A5" w:rsidRPr="00234A1F" w:rsidRDefault="003133A5" w:rsidP="00D14072">
            <w:pPr>
              <w:pStyle w:val="TAR"/>
              <w:rPr>
                <w:sz w:val="16"/>
                <w:szCs w:val="16"/>
              </w:rPr>
            </w:pPr>
            <w:r w:rsidRPr="00234A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1313F" w14:textId="77777777" w:rsidR="003133A5" w:rsidRPr="00234A1F" w:rsidRDefault="003133A5" w:rsidP="00D14072">
            <w:pPr>
              <w:pStyle w:val="TAC"/>
              <w:rPr>
                <w:sz w:val="16"/>
                <w:szCs w:val="16"/>
              </w:rPr>
            </w:pPr>
            <w:r w:rsidRPr="00234A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0AF795" w14:textId="77777777" w:rsidR="003133A5" w:rsidRPr="00234A1F" w:rsidRDefault="003133A5" w:rsidP="00D14072">
            <w:pPr>
              <w:pStyle w:val="TAL"/>
              <w:rPr>
                <w:sz w:val="16"/>
                <w:szCs w:val="16"/>
                <w:lang w:eastAsia="zh-CN"/>
              </w:rPr>
            </w:pPr>
            <w:r w:rsidRPr="00234A1F">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C8FABB" w14:textId="77777777" w:rsidR="003133A5" w:rsidRPr="00234A1F" w:rsidRDefault="003133A5" w:rsidP="00D14072">
            <w:pPr>
              <w:pStyle w:val="TAC"/>
              <w:rPr>
                <w:sz w:val="16"/>
                <w:szCs w:val="16"/>
                <w:lang w:eastAsia="zh-CN"/>
              </w:rPr>
            </w:pPr>
            <w:r w:rsidRPr="00234A1F">
              <w:rPr>
                <w:sz w:val="16"/>
                <w:szCs w:val="16"/>
                <w:lang w:eastAsia="zh-CN"/>
              </w:rPr>
              <w:t>15.1.0</w:t>
            </w:r>
          </w:p>
        </w:tc>
      </w:tr>
      <w:tr w:rsidR="003133A5" w:rsidRPr="005523F6" w14:paraId="17B7D83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A97AF" w14:textId="77777777" w:rsidR="003133A5" w:rsidRPr="00234A1F" w:rsidRDefault="003133A5" w:rsidP="00D14072">
            <w:pPr>
              <w:pStyle w:val="TAC"/>
              <w:rPr>
                <w:sz w:val="16"/>
                <w:szCs w:val="16"/>
                <w:lang w:eastAsia="zh-CN"/>
              </w:rPr>
            </w:pPr>
            <w:r w:rsidRPr="00234A1F">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9C8A7" w14:textId="77777777" w:rsidR="003133A5" w:rsidRPr="00234A1F" w:rsidRDefault="003133A5" w:rsidP="00D14072">
            <w:pPr>
              <w:pStyle w:val="TAC"/>
              <w:rPr>
                <w:sz w:val="16"/>
                <w:szCs w:val="16"/>
                <w:lang w:eastAsia="zh-CN"/>
              </w:rPr>
            </w:pPr>
            <w:r w:rsidRPr="00234A1F">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036B5B" w14:textId="77777777" w:rsidR="003133A5" w:rsidRPr="00234A1F" w:rsidRDefault="003133A5" w:rsidP="00D14072">
            <w:pPr>
              <w:pStyle w:val="TAC"/>
              <w:rPr>
                <w:sz w:val="16"/>
                <w:szCs w:val="16"/>
                <w:lang w:eastAsia="zh-CN"/>
              </w:rPr>
            </w:pPr>
            <w:r w:rsidRPr="00234A1F">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A8735" w14:textId="77777777" w:rsidR="003133A5" w:rsidRPr="00234A1F" w:rsidRDefault="003133A5" w:rsidP="00D14072">
            <w:pPr>
              <w:pStyle w:val="TAL"/>
              <w:rPr>
                <w:sz w:val="16"/>
                <w:szCs w:val="16"/>
              </w:rPr>
            </w:pPr>
            <w:r w:rsidRPr="00234A1F">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1CD8C" w14:textId="77777777" w:rsidR="003133A5" w:rsidRPr="00234A1F" w:rsidRDefault="003133A5" w:rsidP="00D14072">
            <w:pPr>
              <w:pStyle w:val="TAR"/>
              <w:rPr>
                <w:sz w:val="16"/>
                <w:szCs w:val="16"/>
              </w:rPr>
            </w:pPr>
            <w:r w:rsidRPr="00234A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177722" w14:textId="77777777" w:rsidR="003133A5" w:rsidRPr="00234A1F" w:rsidRDefault="003133A5" w:rsidP="00D14072">
            <w:pPr>
              <w:pStyle w:val="TAC"/>
              <w:rPr>
                <w:sz w:val="16"/>
                <w:szCs w:val="16"/>
              </w:rPr>
            </w:pPr>
            <w:r w:rsidRPr="00234A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D42362F" w14:textId="77777777" w:rsidR="003133A5" w:rsidRPr="00234A1F" w:rsidRDefault="003133A5" w:rsidP="00D14072">
            <w:pPr>
              <w:pStyle w:val="TAL"/>
              <w:rPr>
                <w:sz w:val="16"/>
                <w:szCs w:val="16"/>
                <w:lang w:eastAsia="zh-CN"/>
              </w:rPr>
            </w:pPr>
            <w:r w:rsidRPr="00234A1F">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572F4" w14:textId="77777777" w:rsidR="003133A5" w:rsidRPr="00234A1F" w:rsidRDefault="003133A5" w:rsidP="00D14072">
            <w:pPr>
              <w:pStyle w:val="TAC"/>
              <w:rPr>
                <w:sz w:val="16"/>
                <w:szCs w:val="16"/>
                <w:lang w:eastAsia="zh-CN"/>
              </w:rPr>
            </w:pPr>
            <w:r w:rsidRPr="00234A1F">
              <w:rPr>
                <w:sz w:val="16"/>
                <w:szCs w:val="16"/>
                <w:lang w:eastAsia="zh-CN"/>
              </w:rPr>
              <w:t>15.1.0</w:t>
            </w:r>
          </w:p>
        </w:tc>
      </w:tr>
      <w:tr w:rsidR="003133A5" w:rsidRPr="005523F6" w14:paraId="1D2348C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EFDE5" w14:textId="77777777" w:rsidR="003133A5" w:rsidRPr="00234A1F" w:rsidRDefault="003133A5" w:rsidP="00D14072">
            <w:pPr>
              <w:pStyle w:val="TAC"/>
              <w:rPr>
                <w:sz w:val="16"/>
                <w:szCs w:val="16"/>
                <w:lang w:eastAsia="zh-CN"/>
              </w:rPr>
            </w:pPr>
            <w:r w:rsidRPr="00234A1F">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8EDEFC" w14:textId="77777777" w:rsidR="003133A5" w:rsidRPr="00234A1F" w:rsidRDefault="003133A5" w:rsidP="00D14072">
            <w:pPr>
              <w:pStyle w:val="TAC"/>
              <w:rPr>
                <w:sz w:val="16"/>
                <w:szCs w:val="16"/>
                <w:lang w:eastAsia="zh-CN"/>
              </w:rPr>
            </w:pPr>
            <w:r w:rsidRPr="00234A1F">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50D2424" w14:textId="77777777" w:rsidR="003133A5" w:rsidRPr="00234A1F" w:rsidRDefault="003133A5" w:rsidP="00D14072">
            <w:pPr>
              <w:pStyle w:val="TAC"/>
              <w:rPr>
                <w:sz w:val="16"/>
                <w:szCs w:val="16"/>
                <w:lang w:eastAsia="zh-CN"/>
              </w:rPr>
            </w:pPr>
            <w:r w:rsidRPr="00234A1F">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06B92" w14:textId="77777777" w:rsidR="003133A5" w:rsidRPr="00234A1F" w:rsidRDefault="003133A5" w:rsidP="00D14072">
            <w:pPr>
              <w:pStyle w:val="TAL"/>
              <w:rPr>
                <w:sz w:val="16"/>
                <w:szCs w:val="16"/>
              </w:rPr>
            </w:pPr>
            <w:r w:rsidRPr="00234A1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B887F" w14:textId="77777777" w:rsidR="003133A5" w:rsidRPr="00234A1F" w:rsidRDefault="003133A5" w:rsidP="00D14072">
            <w:pPr>
              <w:pStyle w:val="TAR"/>
              <w:rPr>
                <w:sz w:val="16"/>
                <w:szCs w:val="16"/>
              </w:rPr>
            </w:pPr>
            <w:r w:rsidRPr="00234A1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03C6B"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AA84E7" w14:textId="77777777" w:rsidR="003133A5" w:rsidRPr="00234A1F" w:rsidRDefault="003133A5" w:rsidP="00D14072">
            <w:pPr>
              <w:pStyle w:val="TAL"/>
              <w:rPr>
                <w:sz w:val="16"/>
                <w:szCs w:val="16"/>
                <w:lang w:eastAsia="zh-CN"/>
              </w:rPr>
            </w:pPr>
            <w:r w:rsidRPr="00234A1F">
              <w:rPr>
                <w:sz w:val="16"/>
                <w:szCs w:val="16"/>
                <w:lang w:eastAsia="zh-CN"/>
              </w:rPr>
              <w:t xml:space="preserve">OpenAPI file for </w:t>
            </w:r>
            <w:proofErr w:type="spellStart"/>
            <w:r w:rsidRPr="00234A1F">
              <w:rPr>
                <w:sz w:val="16"/>
                <w:szCs w:val="16"/>
                <w:lang w:eastAsia="zh-CN"/>
              </w:rPr>
              <w:t>Nudr_DataRepository</w:t>
            </w:r>
            <w:proofErr w:type="spellEnd"/>
            <w:r w:rsidRPr="00234A1F">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B955F3" w14:textId="77777777" w:rsidR="003133A5" w:rsidRPr="00234A1F" w:rsidRDefault="003133A5" w:rsidP="00D14072">
            <w:pPr>
              <w:pStyle w:val="TAC"/>
              <w:rPr>
                <w:sz w:val="16"/>
                <w:szCs w:val="16"/>
                <w:lang w:eastAsia="zh-CN"/>
              </w:rPr>
            </w:pPr>
            <w:r w:rsidRPr="00234A1F">
              <w:rPr>
                <w:sz w:val="16"/>
                <w:szCs w:val="16"/>
                <w:lang w:eastAsia="zh-CN"/>
              </w:rPr>
              <w:t>15.1.0</w:t>
            </w:r>
          </w:p>
        </w:tc>
      </w:tr>
      <w:tr w:rsidR="003133A5" w:rsidRPr="005523F6" w14:paraId="49E5CAE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AC0415" w14:textId="77777777" w:rsidR="003133A5" w:rsidRPr="00234A1F" w:rsidRDefault="003133A5" w:rsidP="00D14072">
            <w:pPr>
              <w:pStyle w:val="TAC"/>
              <w:rPr>
                <w:sz w:val="16"/>
                <w:szCs w:val="16"/>
                <w:lang w:eastAsia="zh-CN"/>
              </w:rPr>
            </w:pPr>
            <w:r w:rsidRPr="00234A1F">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259B40"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C1EFBE"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731D9" w14:textId="77777777" w:rsidR="003133A5" w:rsidRPr="00234A1F" w:rsidRDefault="003133A5" w:rsidP="00D14072">
            <w:pPr>
              <w:pStyle w:val="TAL"/>
              <w:rPr>
                <w:sz w:val="16"/>
                <w:szCs w:val="16"/>
                <w:lang w:eastAsia="zh-CN"/>
              </w:rPr>
            </w:pPr>
            <w:r w:rsidRPr="00234A1F">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04C56" w14:textId="77777777" w:rsidR="003133A5" w:rsidRPr="00234A1F" w:rsidRDefault="003133A5" w:rsidP="00D14072">
            <w:pPr>
              <w:pStyle w:val="TAR"/>
              <w:rPr>
                <w:sz w:val="16"/>
                <w:szCs w:val="16"/>
              </w:rPr>
            </w:pPr>
            <w:r w:rsidRPr="00234A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D7EC5"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E552B65" w14:textId="77777777" w:rsidR="003133A5" w:rsidRPr="00234A1F" w:rsidRDefault="003133A5" w:rsidP="00D14072">
            <w:pPr>
              <w:pStyle w:val="TAL"/>
              <w:rPr>
                <w:sz w:val="16"/>
                <w:szCs w:val="16"/>
                <w:lang w:eastAsia="zh-CN"/>
              </w:rPr>
            </w:pPr>
            <w:r w:rsidRPr="00234A1F">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ECE1C"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3EEF722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A70699" w14:textId="77777777" w:rsidR="003133A5" w:rsidRPr="00234A1F" w:rsidRDefault="003133A5" w:rsidP="00D14072">
            <w:pPr>
              <w:pStyle w:val="TAC"/>
              <w:rPr>
                <w:sz w:val="16"/>
                <w:szCs w:val="16"/>
                <w:lang w:eastAsia="zh-CN"/>
              </w:rPr>
            </w:pPr>
            <w:r w:rsidRPr="00234A1F">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B4D1E8"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E57F35"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4DEA80" w14:textId="77777777" w:rsidR="003133A5" w:rsidRPr="00234A1F" w:rsidRDefault="003133A5" w:rsidP="00D14072">
            <w:pPr>
              <w:pStyle w:val="TAL"/>
              <w:rPr>
                <w:sz w:val="16"/>
                <w:szCs w:val="16"/>
                <w:lang w:eastAsia="zh-CN"/>
              </w:rPr>
            </w:pPr>
            <w:r w:rsidRPr="00234A1F">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29E699" w14:textId="77777777" w:rsidR="003133A5" w:rsidRPr="00234A1F" w:rsidRDefault="003133A5" w:rsidP="00D14072">
            <w:pPr>
              <w:pStyle w:val="TAR"/>
              <w:rPr>
                <w:sz w:val="16"/>
                <w:szCs w:val="16"/>
              </w:rPr>
            </w:pPr>
            <w:r w:rsidRPr="00234A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805AF7"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EAF58" w14:textId="77777777" w:rsidR="003133A5" w:rsidRPr="00234A1F" w:rsidRDefault="003133A5" w:rsidP="00D14072">
            <w:pPr>
              <w:pStyle w:val="TAL"/>
              <w:rPr>
                <w:sz w:val="16"/>
                <w:szCs w:val="16"/>
                <w:lang w:eastAsia="zh-CN"/>
              </w:rPr>
            </w:pPr>
            <w:r w:rsidRPr="00234A1F">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96EE1"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5ECF93A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FAEF6E" w14:textId="77777777" w:rsidR="003133A5" w:rsidRPr="00234A1F" w:rsidRDefault="003133A5" w:rsidP="00D14072">
            <w:pPr>
              <w:pStyle w:val="TAC"/>
              <w:rPr>
                <w:sz w:val="16"/>
                <w:szCs w:val="16"/>
                <w:lang w:eastAsia="zh-CN"/>
              </w:rPr>
            </w:pPr>
            <w:r w:rsidRPr="00234A1F">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C00E59"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5F35FCD"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F026E" w14:textId="77777777" w:rsidR="003133A5" w:rsidRPr="00234A1F" w:rsidRDefault="003133A5" w:rsidP="00D14072">
            <w:pPr>
              <w:pStyle w:val="TAL"/>
              <w:rPr>
                <w:sz w:val="16"/>
                <w:szCs w:val="16"/>
                <w:lang w:eastAsia="zh-CN"/>
              </w:rPr>
            </w:pPr>
            <w:r w:rsidRPr="00234A1F">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FD1053"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81C3C"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8103310" w14:textId="77777777" w:rsidR="003133A5" w:rsidRPr="00234A1F" w:rsidRDefault="003133A5" w:rsidP="00D14072">
            <w:pPr>
              <w:pStyle w:val="TAL"/>
              <w:rPr>
                <w:sz w:val="16"/>
                <w:szCs w:val="16"/>
                <w:lang w:eastAsia="zh-CN"/>
              </w:rPr>
            </w:pPr>
            <w:r w:rsidRPr="00234A1F">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83E407"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62D90A4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FF622" w14:textId="77777777" w:rsidR="003133A5" w:rsidRPr="00234A1F" w:rsidRDefault="003133A5" w:rsidP="00D14072">
            <w:pPr>
              <w:pStyle w:val="TAC"/>
              <w:rPr>
                <w:sz w:val="16"/>
                <w:szCs w:val="16"/>
                <w:lang w:eastAsia="zh-CN"/>
              </w:rPr>
            </w:pPr>
            <w:r w:rsidRPr="00234A1F">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726FCF"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93842E7"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B3E35" w14:textId="77777777" w:rsidR="003133A5" w:rsidRPr="00234A1F" w:rsidRDefault="003133A5" w:rsidP="00D14072">
            <w:pPr>
              <w:pStyle w:val="TAL"/>
              <w:rPr>
                <w:sz w:val="16"/>
                <w:szCs w:val="16"/>
                <w:lang w:eastAsia="zh-CN"/>
              </w:rPr>
            </w:pPr>
            <w:r w:rsidRPr="00234A1F">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3E4A21" w14:textId="77777777" w:rsidR="003133A5" w:rsidRPr="00234A1F" w:rsidRDefault="003133A5" w:rsidP="00D14072">
            <w:pPr>
              <w:pStyle w:val="TAR"/>
              <w:rPr>
                <w:sz w:val="16"/>
                <w:szCs w:val="16"/>
              </w:rPr>
            </w:pPr>
            <w:r w:rsidRPr="00234A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836C" w14:textId="77777777" w:rsidR="003133A5" w:rsidRPr="00234A1F"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F478E3" w14:textId="77777777" w:rsidR="003133A5" w:rsidRPr="00234A1F" w:rsidRDefault="003133A5" w:rsidP="00D14072">
            <w:pPr>
              <w:pStyle w:val="TAL"/>
              <w:rPr>
                <w:sz w:val="16"/>
                <w:szCs w:val="16"/>
                <w:lang w:eastAsia="zh-CN"/>
              </w:rPr>
            </w:pPr>
            <w:r w:rsidRPr="00234A1F">
              <w:rPr>
                <w:sz w:val="16"/>
                <w:szCs w:val="16"/>
                <w:lang w:eastAsia="zh-CN"/>
              </w:rPr>
              <w:t xml:space="preserve">Get multiple datasets for </w:t>
            </w:r>
            <w:proofErr w:type="spellStart"/>
            <w:r w:rsidRPr="00234A1F">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CE8534"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237F334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6B752C" w14:textId="77777777" w:rsidR="003133A5" w:rsidRPr="00234A1F" w:rsidRDefault="003133A5" w:rsidP="00D14072">
            <w:pPr>
              <w:pStyle w:val="TAC"/>
              <w:rPr>
                <w:sz w:val="16"/>
                <w:szCs w:val="16"/>
                <w:lang w:eastAsia="zh-CN"/>
              </w:rPr>
            </w:pPr>
            <w:r w:rsidRPr="00234A1F">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7AE1BE"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32F7D0"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59AC78" w14:textId="77777777" w:rsidR="003133A5" w:rsidRPr="00234A1F" w:rsidRDefault="003133A5" w:rsidP="00D14072">
            <w:pPr>
              <w:pStyle w:val="TAL"/>
              <w:rPr>
                <w:sz w:val="16"/>
                <w:szCs w:val="16"/>
                <w:lang w:eastAsia="zh-CN"/>
              </w:rPr>
            </w:pPr>
            <w:r w:rsidRPr="00234A1F">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A637E"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7A1D5"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D81FAE" w14:textId="77777777" w:rsidR="003133A5" w:rsidRPr="00234A1F" w:rsidRDefault="003133A5" w:rsidP="00D14072">
            <w:pPr>
              <w:pStyle w:val="TAL"/>
              <w:rPr>
                <w:sz w:val="16"/>
                <w:szCs w:val="16"/>
                <w:lang w:eastAsia="zh-CN"/>
              </w:rPr>
            </w:pPr>
            <w:r w:rsidRPr="00234A1F">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40BA2"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17773E0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DD938" w14:textId="77777777" w:rsidR="003133A5" w:rsidRPr="00234A1F" w:rsidRDefault="003133A5" w:rsidP="00D14072">
            <w:pPr>
              <w:pStyle w:val="TAC"/>
              <w:rPr>
                <w:sz w:val="16"/>
                <w:szCs w:val="16"/>
                <w:lang w:eastAsia="zh-CN"/>
              </w:rPr>
            </w:pPr>
            <w:r w:rsidRPr="00234A1F">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E31150"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1BE6FB"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78F882" w14:textId="77777777" w:rsidR="003133A5" w:rsidRPr="00234A1F" w:rsidRDefault="003133A5" w:rsidP="00D14072">
            <w:pPr>
              <w:pStyle w:val="TAL"/>
              <w:rPr>
                <w:sz w:val="16"/>
                <w:szCs w:val="16"/>
                <w:lang w:eastAsia="zh-CN"/>
              </w:rPr>
            </w:pPr>
            <w:r w:rsidRPr="00234A1F">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E27E72"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9D8D7"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A0B2DB" w14:textId="77777777" w:rsidR="003133A5" w:rsidRPr="00234A1F" w:rsidRDefault="003133A5" w:rsidP="00D14072">
            <w:pPr>
              <w:pStyle w:val="TAL"/>
              <w:rPr>
                <w:sz w:val="16"/>
                <w:szCs w:val="16"/>
                <w:lang w:eastAsia="zh-CN"/>
              </w:rPr>
            </w:pPr>
            <w:r w:rsidRPr="00234A1F">
              <w:rPr>
                <w:sz w:val="16"/>
                <w:szCs w:val="16"/>
                <w:lang w:eastAsia="zh-CN"/>
              </w:rPr>
              <w:t xml:space="preserve">Adding headers for cache control and conditional request to the </w:t>
            </w:r>
            <w:proofErr w:type="spellStart"/>
            <w:r w:rsidRPr="00234A1F">
              <w:rPr>
                <w:sz w:val="16"/>
                <w:szCs w:val="16"/>
                <w:lang w:eastAsia="zh-CN"/>
              </w:rPr>
              <w:t>Nudr</w:t>
            </w:r>
            <w:proofErr w:type="spellEnd"/>
            <w:r w:rsidRPr="00234A1F">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FA540C"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5453E19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475ED" w14:textId="77777777" w:rsidR="003133A5" w:rsidRPr="00234A1F" w:rsidRDefault="003133A5" w:rsidP="00D14072">
            <w:pPr>
              <w:pStyle w:val="TAC"/>
              <w:rPr>
                <w:sz w:val="16"/>
                <w:szCs w:val="16"/>
                <w:lang w:eastAsia="zh-CN"/>
              </w:rPr>
            </w:pPr>
            <w:r w:rsidRPr="00234A1F">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7CF2F1"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80EC53"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F7381E" w14:textId="77777777" w:rsidR="003133A5" w:rsidRPr="00234A1F" w:rsidRDefault="003133A5" w:rsidP="00D14072">
            <w:pPr>
              <w:pStyle w:val="TAL"/>
              <w:rPr>
                <w:sz w:val="16"/>
                <w:szCs w:val="16"/>
                <w:lang w:eastAsia="zh-CN"/>
              </w:rPr>
            </w:pPr>
            <w:r w:rsidRPr="00234A1F">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30BC6E" w14:textId="77777777" w:rsidR="003133A5" w:rsidRPr="00234A1F" w:rsidRDefault="003133A5" w:rsidP="00D14072">
            <w:pPr>
              <w:pStyle w:val="TAR"/>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8028" w14:textId="77777777" w:rsidR="003133A5" w:rsidRPr="00234A1F"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766137" w14:textId="77777777" w:rsidR="003133A5" w:rsidRPr="00234A1F" w:rsidRDefault="003133A5" w:rsidP="00D14072">
            <w:pPr>
              <w:pStyle w:val="TAL"/>
              <w:rPr>
                <w:sz w:val="16"/>
                <w:szCs w:val="16"/>
                <w:lang w:eastAsia="zh-CN"/>
              </w:rPr>
            </w:pPr>
            <w:proofErr w:type="spellStart"/>
            <w:r w:rsidRPr="00234A1F">
              <w:rPr>
                <w:sz w:val="16"/>
                <w:szCs w:val="16"/>
                <w:lang w:eastAsia="zh-CN"/>
              </w:rPr>
              <w:t>APIRoot</w:t>
            </w:r>
            <w:proofErr w:type="spellEnd"/>
            <w:r w:rsidRPr="00234A1F">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7C36EC"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286E88E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12562" w14:textId="77777777" w:rsidR="003133A5" w:rsidRPr="00234A1F" w:rsidRDefault="003133A5" w:rsidP="00D14072">
            <w:pPr>
              <w:pStyle w:val="TAC"/>
              <w:rPr>
                <w:sz w:val="16"/>
                <w:szCs w:val="16"/>
                <w:lang w:eastAsia="zh-CN"/>
              </w:rPr>
            </w:pPr>
            <w:r w:rsidRPr="00234A1F">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3F2CD"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6865FE9"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1A6BC0" w14:textId="77777777" w:rsidR="003133A5" w:rsidRPr="00234A1F" w:rsidRDefault="003133A5" w:rsidP="00D14072">
            <w:pPr>
              <w:pStyle w:val="TAL"/>
              <w:rPr>
                <w:sz w:val="16"/>
                <w:szCs w:val="16"/>
                <w:lang w:eastAsia="zh-CN"/>
              </w:rPr>
            </w:pPr>
            <w:r w:rsidRPr="00234A1F">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A47333" w14:textId="77777777" w:rsidR="003133A5" w:rsidRPr="00234A1F" w:rsidRDefault="003133A5" w:rsidP="00D14072">
            <w:pPr>
              <w:pStyle w:val="TAR"/>
              <w:rPr>
                <w:sz w:val="16"/>
                <w:szCs w:val="16"/>
                <w:lang w:eastAsia="zh-CN"/>
              </w:rPr>
            </w:pPr>
            <w:r w:rsidRPr="00234A1F">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E44C30"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B8D0D" w14:textId="77777777" w:rsidR="003133A5" w:rsidRPr="00234A1F" w:rsidRDefault="003133A5" w:rsidP="00D14072">
            <w:pPr>
              <w:pStyle w:val="TAL"/>
              <w:rPr>
                <w:sz w:val="16"/>
                <w:szCs w:val="16"/>
                <w:lang w:eastAsia="zh-CN"/>
              </w:rPr>
            </w:pPr>
            <w:r w:rsidRPr="00234A1F">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F0DBA"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3830EE3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65118" w14:textId="77777777" w:rsidR="003133A5" w:rsidRPr="00234A1F" w:rsidRDefault="003133A5" w:rsidP="00D14072">
            <w:pPr>
              <w:pStyle w:val="TAC"/>
              <w:rPr>
                <w:sz w:val="16"/>
                <w:szCs w:val="16"/>
                <w:lang w:eastAsia="zh-CN"/>
              </w:rPr>
            </w:pPr>
            <w:r w:rsidRPr="00234A1F">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E1DD63"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F6E65E"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F0A853" w14:textId="77777777" w:rsidR="003133A5" w:rsidRPr="00234A1F" w:rsidRDefault="003133A5" w:rsidP="00D14072">
            <w:pPr>
              <w:pStyle w:val="TAL"/>
              <w:rPr>
                <w:sz w:val="16"/>
                <w:szCs w:val="16"/>
                <w:lang w:eastAsia="zh-CN"/>
              </w:rPr>
            </w:pPr>
            <w:r w:rsidRPr="00234A1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763B84"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5F5BD"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415C1B" w14:textId="77777777" w:rsidR="003133A5" w:rsidRPr="00234A1F" w:rsidRDefault="003133A5" w:rsidP="00D14072">
            <w:pPr>
              <w:pStyle w:val="TAL"/>
              <w:rPr>
                <w:sz w:val="16"/>
                <w:szCs w:val="16"/>
                <w:lang w:eastAsia="zh-CN"/>
              </w:rPr>
            </w:pPr>
            <w:r w:rsidRPr="00234A1F">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748CE"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2F4B632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30671D" w14:textId="77777777" w:rsidR="003133A5" w:rsidRPr="00234A1F" w:rsidRDefault="003133A5" w:rsidP="00D14072">
            <w:pPr>
              <w:pStyle w:val="TAC"/>
              <w:rPr>
                <w:sz w:val="16"/>
                <w:szCs w:val="16"/>
                <w:lang w:eastAsia="zh-CN"/>
              </w:rPr>
            </w:pPr>
            <w:r w:rsidRPr="00234A1F">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F08BEB"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E347BAE" w14:textId="77777777" w:rsidR="003133A5" w:rsidRPr="00234A1F" w:rsidRDefault="003133A5" w:rsidP="00D14072">
            <w:pPr>
              <w:pStyle w:val="TAC"/>
              <w:rPr>
                <w:sz w:val="16"/>
                <w:szCs w:val="16"/>
                <w:lang w:eastAsia="zh-CN"/>
              </w:rPr>
            </w:pPr>
            <w:r w:rsidRPr="00234A1F">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99CB9" w14:textId="77777777" w:rsidR="003133A5" w:rsidRPr="00234A1F" w:rsidRDefault="003133A5" w:rsidP="00D14072">
            <w:pPr>
              <w:pStyle w:val="TAL"/>
              <w:rPr>
                <w:sz w:val="16"/>
                <w:szCs w:val="16"/>
                <w:lang w:eastAsia="zh-CN"/>
              </w:rPr>
            </w:pPr>
            <w:r w:rsidRPr="00234A1F">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E4F3C" w14:textId="77777777" w:rsidR="003133A5" w:rsidRPr="00234A1F" w:rsidRDefault="003133A5" w:rsidP="00D14072">
            <w:pPr>
              <w:pStyle w:val="TAR"/>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2652B" w14:textId="77777777" w:rsidR="003133A5" w:rsidRPr="00234A1F"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E0218D" w14:textId="77777777" w:rsidR="003133A5" w:rsidRPr="00234A1F" w:rsidRDefault="003133A5" w:rsidP="00D14072">
            <w:pPr>
              <w:pStyle w:val="TAL"/>
              <w:rPr>
                <w:sz w:val="16"/>
                <w:szCs w:val="16"/>
                <w:lang w:eastAsia="zh-CN"/>
              </w:rPr>
            </w:pPr>
            <w:r w:rsidRPr="00234A1F">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73ECAC"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74AE607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27420D" w14:textId="77777777" w:rsidR="003133A5" w:rsidRPr="00234A1F" w:rsidRDefault="003133A5" w:rsidP="00D14072">
            <w:pPr>
              <w:pStyle w:val="TAC"/>
              <w:rPr>
                <w:sz w:val="16"/>
                <w:szCs w:val="16"/>
                <w:lang w:eastAsia="zh-CN"/>
              </w:rPr>
            </w:pPr>
            <w:r w:rsidRPr="00234A1F">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F1DF517"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5063AC" w14:textId="77777777" w:rsidR="003133A5" w:rsidRPr="00234A1F" w:rsidRDefault="003133A5" w:rsidP="00D14072">
            <w:pPr>
              <w:pStyle w:val="TAC"/>
              <w:rPr>
                <w:sz w:val="16"/>
                <w:szCs w:val="16"/>
                <w:lang w:eastAsia="zh-CN"/>
              </w:rPr>
            </w:pPr>
            <w:r w:rsidRPr="00234A1F">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0CA209" w14:textId="77777777" w:rsidR="003133A5" w:rsidRPr="00234A1F" w:rsidRDefault="003133A5" w:rsidP="00D14072">
            <w:pPr>
              <w:pStyle w:val="TAL"/>
              <w:rPr>
                <w:sz w:val="16"/>
                <w:szCs w:val="16"/>
                <w:lang w:eastAsia="zh-CN"/>
              </w:rPr>
            </w:pPr>
            <w:r w:rsidRPr="00234A1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B12A55" w14:textId="77777777" w:rsidR="003133A5" w:rsidRPr="00234A1F" w:rsidRDefault="003133A5" w:rsidP="00D14072">
            <w:pPr>
              <w:pStyle w:val="TAR"/>
              <w:rPr>
                <w:sz w:val="16"/>
                <w:szCs w:val="16"/>
                <w:lang w:eastAsia="zh-CN"/>
              </w:rPr>
            </w:pPr>
            <w:r w:rsidRPr="00234A1F">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B1CA68"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AED538" w14:textId="77777777" w:rsidR="003133A5" w:rsidRPr="00234A1F" w:rsidRDefault="003133A5" w:rsidP="00D14072">
            <w:pPr>
              <w:pStyle w:val="TAL"/>
              <w:rPr>
                <w:sz w:val="16"/>
                <w:szCs w:val="16"/>
                <w:lang w:eastAsia="zh-CN"/>
              </w:rPr>
            </w:pPr>
            <w:r w:rsidRPr="00234A1F">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368C3B"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2E55E84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B79570" w14:textId="77777777" w:rsidR="003133A5" w:rsidRPr="00234A1F" w:rsidRDefault="003133A5" w:rsidP="00D14072">
            <w:pPr>
              <w:pStyle w:val="TAC"/>
              <w:rPr>
                <w:sz w:val="16"/>
                <w:szCs w:val="16"/>
                <w:lang w:eastAsia="zh-CN"/>
              </w:rPr>
            </w:pPr>
            <w:r w:rsidRPr="00234A1F">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DECCC37" w14:textId="77777777" w:rsidR="003133A5" w:rsidRPr="00234A1F" w:rsidRDefault="003133A5" w:rsidP="00D14072">
            <w:pPr>
              <w:pStyle w:val="TAC"/>
              <w:rPr>
                <w:sz w:val="16"/>
                <w:szCs w:val="16"/>
                <w:lang w:eastAsia="zh-CN"/>
              </w:rPr>
            </w:pPr>
            <w:r w:rsidRPr="00234A1F">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6354B8" w14:textId="77777777" w:rsidR="003133A5" w:rsidRPr="00234A1F" w:rsidRDefault="003133A5" w:rsidP="00D14072">
            <w:pPr>
              <w:pStyle w:val="TAC"/>
              <w:rPr>
                <w:sz w:val="16"/>
                <w:szCs w:val="16"/>
                <w:lang w:eastAsia="zh-CN"/>
              </w:rPr>
            </w:pPr>
            <w:r w:rsidRPr="00234A1F">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B5B855" w14:textId="77777777" w:rsidR="003133A5" w:rsidRPr="00234A1F" w:rsidRDefault="003133A5" w:rsidP="00D14072">
            <w:pPr>
              <w:pStyle w:val="TAL"/>
              <w:rPr>
                <w:sz w:val="16"/>
                <w:szCs w:val="16"/>
                <w:lang w:eastAsia="zh-CN"/>
              </w:rPr>
            </w:pPr>
            <w:r w:rsidRPr="00234A1F">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D9C80"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19B9E2"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CF5B5" w14:textId="77777777" w:rsidR="003133A5" w:rsidRPr="00234A1F" w:rsidRDefault="003133A5" w:rsidP="00D14072">
            <w:pPr>
              <w:pStyle w:val="TAL"/>
              <w:rPr>
                <w:sz w:val="16"/>
                <w:szCs w:val="16"/>
                <w:lang w:eastAsia="zh-CN"/>
              </w:rPr>
            </w:pPr>
            <w:r w:rsidRPr="00234A1F">
              <w:rPr>
                <w:sz w:val="16"/>
                <w:szCs w:val="16"/>
                <w:lang w:eastAsia="zh-CN"/>
              </w:rPr>
              <w:t xml:space="preserve">Correction to </w:t>
            </w:r>
            <w:proofErr w:type="spellStart"/>
            <w:r w:rsidRPr="00234A1F">
              <w:rPr>
                <w:sz w:val="16"/>
                <w:szCs w:val="16"/>
                <w:lang w:eastAsia="zh-CN"/>
              </w:rPr>
              <w:t>Nudr_DataRepository</w:t>
            </w:r>
            <w:proofErr w:type="spellEnd"/>
            <w:r w:rsidRPr="00234A1F">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AFC18" w14:textId="77777777" w:rsidR="003133A5" w:rsidRPr="00234A1F" w:rsidRDefault="003133A5" w:rsidP="00D14072">
            <w:pPr>
              <w:pStyle w:val="TAC"/>
              <w:rPr>
                <w:sz w:val="16"/>
                <w:szCs w:val="16"/>
                <w:lang w:eastAsia="zh-CN"/>
              </w:rPr>
            </w:pPr>
            <w:r w:rsidRPr="00234A1F">
              <w:rPr>
                <w:sz w:val="16"/>
                <w:szCs w:val="16"/>
                <w:lang w:eastAsia="zh-CN"/>
              </w:rPr>
              <w:t>15.2.0</w:t>
            </w:r>
          </w:p>
        </w:tc>
      </w:tr>
      <w:tr w:rsidR="003133A5" w:rsidRPr="005523F6" w14:paraId="3E0B923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BDCC08" w14:textId="77777777" w:rsidR="003133A5" w:rsidRPr="00234A1F" w:rsidRDefault="003133A5" w:rsidP="00D14072">
            <w:pPr>
              <w:pStyle w:val="TAC"/>
              <w:rPr>
                <w:sz w:val="16"/>
                <w:szCs w:val="16"/>
                <w:lang w:eastAsia="zh-CN"/>
              </w:rPr>
            </w:pPr>
            <w:r w:rsidRPr="00234A1F">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9249F" w14:textId="77777777" w:rsidR="003133A5" w:rsidRPr="00234A1F" w:rsidRDefault="003133A5" w:rsidP="00D14072">
            <w:pPr>
              <w:pStyle w:val="TAC"/>
              <w:rPr>
                <w:sz w:val="16"/>
                <w:szCs w:val="16"/>
                <w:lang w:eastAsia="zh-CN"/>
              </w:rPr>
            </w:pPr>
            <w:r w:rsidRPr="00234A1F">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0EE02D" w14:textId="77777777" w:rsidR="003133A5" w:rsidRPr="00234A1F" w:rsidRDefault="003133A5" w:rsidP="00D14072">
            <w:pPr>
              <w:pStyle w:val="TAC"/>
              <w:rPr>
                <w:sz w:val="16"/>
                <w:szCs w:val="16"/>
                <w:lang w:eastAsia="zh-CN"/>
              </w:rPr>
            </w:pPr>
            <w:r w:rsidRPr="00234A1F">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BACDED" w14:textId="77777777" w:rsidR="003133A5" w:rsidRPr="00234A1F" w:rsidRDefault="003133A5" w:rsidP="00D14072">
            <w:pPr>
              <w:pStyle w:val="TAL"/>
              <w:rPr>
                <w:sz w:val="16"/>
                <w:szCs w:val="16"/>
                <w:lang w:eastAsia="zh-CN"/>
              </w:rPr>
            </w:pPr>
            <w:r w:rsidRPr="00234A1F">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AE40D"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B903A" w14:textId="77777777" w:rsidR="003133A5" w:rsidRPr="00234A1F"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28E22D" w14:textId="77777777" w:rsidR="003133A5" w:rsidRPr="00234A1F" w:rsidRDefault="003133A5" w:rsidP="00D14072">
            <w:pPr>
              <w:pStyle w:val="TAL"/>
              <w:rPr>
                <w:sz w:val="16"/>
                <w:szCs w:val="16"/>
                <w:lang w:eastAsia="zh-CN"/>
              </w:rPr>
            </w:pPr>
            <w:r w:rsidRPr="00234A1F">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9C1C6" w14:textId="77777777" w:rsidR="003133A5" w:rsidRPr="00234A1F" w:rsidRDefault="003133A5" w:rsidP="00D14072">
            <w:pPr>
              <w:pStyle w:val="TAC"/>
              <w:rPr>
                <w:sz w:val="16"/>
                <w:szCs w:val="16"/>
                <w:lang w:eastAsia="zh-CN"/>
              </w:rPr>
            </w:pPr>
            <w:r w:rsidRPr="00234A1F">
              <w:rPr>
                <w:sz w:val="16"/>
                <w:szCs w:val="16"/>
                <w:lang w:eastAsia="zh-CN"/>
              </w:rPr>
              <w:t>15.3.0</w:t>
            </w:r>
          </w:p>
        </w:tc>
      </w:tr>
      <w:tr w:rsidR="003133A5" w:rsidRPr="005523F6" w14:paraId="625D792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4EDD1" w14:textId="77777777" w:rsidR="003133A5" w:rsidRPr="00234A1F" w:rsidRDefault="003133A5" w:rsidP="00D14072">
            <w:pPr>
              <w:pStyle w:val="TAC"/>
              <w:rPr>
                <w:sz w:val="16"/>
                <w:szCs w:val="16"/>
                <w:lang w:eastAsia="zh-CN"/>
              </w:rPr>
            </w:pPr>
            <w:r w:rsidRPr="00234A1F">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5460B7" w14:textId="77777777" w:rsidR="003133A5" w:rsidRPr="00234A1F" w:rsidRDefault="003133A5" w:rsidP="00D14072">
            <w:pPr>
              <w:pStyle w:val="TAC"/>
              <w:rPr>
                <w:sz w:val="16"/>
                <w:szCs w:val="16"/>
                <w:lang w:eastAsia="zh-CN"/>
              </w:rPr>
            </w:pPr>
            <w:r w:rsidRPr="00234A1F">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0F14A3" w14:textId="77777777" w:rsidR="003133A5" w:rsidRPr="00234A1F" w:rsidRDefault="003133A5" w:rsidP="00D14072">
            <w:pPr>
              <w:pStyle w:val="TAC"/>
              <w:rPr>
                <w:sz w:val="16"/>
                <w:szCs w:val="16"/>
                <w:lang w:eastAsia="zh-CN"/>
              </w:rPr>
            </w:pPr>
            <w:r w:rsidRPr="00234A1F">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9787FB" w14:textId="77777777" w:rsidR="003133A5" w:rsidRPr="00234A1F" w:rsidRDefault="003133A5" w:rsidP="00D14072">
            <w:pPr>
              <w:pStyle w:val="TAL"/>
              <w:rPr>
                <w:sz w:val="16"/>
                <w:szCs w:val="16"/>
                <w:lang w:eastAsia="zh-CN"/>
              </w:rPr>
            </w:pPr>
            <w:r w:rsidRPr="00234A1F">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488F10" w14:textId="77777777" w:rsidR="003133A5" w:rsidRPr="00234A1F" w:rsidRDefault="003133A5" w:rsidP="00D14072">
            <w:pPr>
              <w:pStyle w:val="TAR"/>
              <w:rPr>
                <w:sz w:val="16"/>
                <w:szCs w:val="16"/>
                <w:lang w:eastAsia="zh-CN"/>
              </w:rPr>
            </w:pPr>
            <w:r w:rsidRPr="00234A1F">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1B6C" w14:textId="77777777" w:rsidR="003133A5" w:rsidRPr="00234A1F"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19EA6F" w14:textId="77777777" w:rsidR="003133A5" w:rsidRPr="00234A1F" w:rsidRDefault="003133A5" w:rsidP="00D14072">
            <w:pPr>
              <w:pStyle w:val="TAL"/>
              <w:rPr>
                <w:sz w:val="16"/>
                <w:szCs w:val="16"/>
                <w:lang w:eastAsia="zh-CN"/>
              </w:rPr>
            </w:pPr>
            <w:r w:rsidRPr="00234A1F">
              <w:rPr>
                <w:sz w:val="16"/>
                <w:szCs w:val="16"/>
                <w:lang w:eastAsia="zh-CN"/>
              </w:rPr>
              <w:t xml:space="preserve">Corrections on </w:t>
            </w:r>
            <w:proofErr w:type="spellStart"/>
            <w:r w:rsidRPr="00234A1F">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37147" w14:textId="77777777" w:rsidR="003133A5" w:rsidRPr="00234A1F" w:rsidRDefault="003133A5" w:rsidP="00D14072">
            <w:pPr>
              <w:pStyle w:val="TAC"/>
              <w:rPr>
                <w:sz w:val="16"/>
                <w:szCs w:val="16"/>
                <w:lang w:eastAsia="zh-CN"/>
              </w:rPr>
            </w:pPr>
            <w:r w:rsidRPr="00234A1F">
              <w:rPr>
                <w:sz w:val="16"/>
                <w:szCs w:val="16"/>
                <w:lang w:eastAsia="zh-CN"/>
              </w:rPr>
              <w:t>15.3.0</w:t>
            </w:r>
          </w:p>
        </w:tc>
      </w:tr>
      <w:tr w:rsidR="003133A5" w:rsidRPr="005523F6" w14:paraId="1D841B0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E78A8" w14:textId="77777777" w:rsidR="003133A5" w:rsidRPr="00234A1F" w:rsidRDefault="003133A5" w:rsidP="00D14072">
            <w:pPr>
              <w:pStyle w:val="TAC"/>
              <w:rPr>
                <w:sz w:val="16"/>
                <w:szCs w:val="16"/>
                <w:lang w:eastAsia="zh-CN"/>
              </w:rPr>
            </w:pPr>
            <w:r w:rsidRPr="00234A1F">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679F8B" w14:textId="77777777" w:rsidR="003133A5" w:rsidRPr="00234A1F" w:rsidRDefault="003133A5" w:rsidP="00D14072">
            <w:pPr>
              <w:pStyle w:val="TAC"/>
              <w:rPr>
                <w:sz w:val="16"/>
                <w:szCs w:val="16"/>
                <w:lang w:eastAsia="zh-CN"/>
              </w:rPr>
            </w:pPr>
            <w:r w:rsidRPr="00234A1F">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1608185" w14:textId="77777777" w:rsidR="003133A5" w:rsidRPr="00234A1F" w:rsidRDefault="003133A5" w:rsidP="00D14072">
            <w:pPr>
              <w:pStyle w:val="TAC"/>
              <w:rPr>
                <w:sz w:val="16"/>
                <w:szCs w:val="16"/>
                <w:lang w:eastAsia="zh-CN"/>
              </w:rPr>
            </w:pPr>
            <w:r w:rsidRPr="00234A1F">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55A5FA" w14:textId="77777777" w:rsidR="003133A5" w:rsidRPr="00234A1F" w:rsidRDefault="003133A5" w:rsidP="00D14072">
            <w:pPr>
              <w:pStyle w:val="TAL"/>
              <w:rPr>
                <w:sz w:val="16"/>
                <w:szCs w:val="16"/>
                <w:lang w:eastAsia="zh-CN"/>
              </w:rPr>
            </w:pPr>
            <w:r w:rsidRPr="00234A1F">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D5FC9" w14:textId="77777777" w:rsidR="003133A5" w:rsidRPr="00234A1F"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04E13" w14:textId="77777777" w:rsidR="003133A5" w:rsidRPr="00234A1F"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20279D" w14:textId="77777777" w:rsidR="003133A5" w:rsidRPr="00234A1F" w:rsidRDefault="003133A5" w:rsidP="00D14072">
            <w:pPr>
              <w:pStyle w:val="TAL"/>
              <w:rPr>
                <w:sz w:val="16"/>
                <w:szCs w:val="16"/>
                <w:lang w:eastAsia="zh-CN"/>
              </w:rPr>
            </w:pPr>
            <w:r w:rsidRPr="00234A1F">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C7D69" w14:textId="77777777" w:rsidR="003133A5" w:rsidRPr="00234A1F" w:rsidRDefault="003133A5" w:rsidP="00D14072">
            <w:pPr>
              <w:pStyle w:val="TAC"/>
              <w:rPr>
                <w:sz w:val="16"/>
                <w:szCs w:val="16"/>
                <w:lang w:eastAsia="zh-CN"/>
              </w:rPr>
            </w:pPr>
            <w:r w:rsidRPr="00234A1F">
              <w:rPr>
                <w:sz w:val="16"/>
                <w:szCs w:val="16"/>
                <w:lang w:eastAsia="zh-CN"/>
              </w:rPr>
              <w:t>15.3.0</w:t>
            </w:r>
          </w:p>
        </w:tc>
      </w:tr>
      <w:tr w:rsidR="003133A5" w:rsidRPr="005523F6" w14:paraId="4236DDD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0CEAD9" w14:textId="77777777" w:rsidR="003133A5" w:rsidRPr="00234A1F" w:rsidRDefault="003133A5" w:rsidP="00D14072">
            <w:pPr>
              <w:pStyle w:val="TAC"/>
              <w:rPr>
                <w:sz w:val="16"/>
                <w:szCs w:val="16"/>
                <w:lang w:eastAsia="zh-CN"/>
              </w:rPr>
            </w:pPr>
            <w:r w:rsidRPr="00234A1F">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9A7FD8" w14:textId="77777777" w:rsidR="003133A5" w:rsidRPr="00234A1F" w:rsidRDefault="003133A5" w:rsidP="00D14072">
            <w:pPr>
              <w:pStyle w:val="TAC"/>
              <w:rPr>
                <w:sz w:val="16"/>
                <w:szCs w:val="16"/>
                <w:lang w:eastAsia="zh-CN"/>
              </w:rPr>
            </w:pPr>
            <w:r w:rsidRPr="00234A1F">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27426E" w14:textId="77777777" w:rsidR="003133A5" w:rsidRPr="00234A1F" w:rsidRDefault="003133A5" w:rsidP="00D14072">
            <w:pPr>
              <w:pStyle w:val="TAC"/>
              <w:rPr>
                <w:sz w:val="16"/>
                <w:szCs w:val="16"/>
                <w:lang w:eastAsia="zh-CN"/>
              </w:rPr>
            </w:pPr>
            <w:r w:rsidRPr="00234A1F">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2C6250" w14:textId="77777777" w:rsidR="003133A5" w:rsidRPr="00234A1F" w:rsidRDefault="003133A5" w:rsidP="00D14072">
            <w:pPr>
              <w:pStyle w:val="TAL"/>
              <w:rPr>
                <w:sz w:val="16"/>
                <w:szCs w:val="16"/>
                <w:lang w:eastAsia="zh-CN"/>
              </w:rPr>
            </w:pPr>
            <w:r w:rsidRPr="00234A1F">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C43D34"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CB8D3" w14:textId="77777777" w:rsidR="003133A5" w:rsidRPr="00234A1F"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AFB6031" w14:textId="77777777" w:rsidR="003133A5" w:rsidRPr="00234A1F" w:rsidRDefault="003133A5" w:rsidP="00D14072">
            <w:pPr>
              <w:pStyle w:val="TAL"/>
              <w:rPr>
                <w:sz w:val="16"/>
                <w:szCs w:val="16"/>
                <w:lang w:eastAsia="zh-CN"/>
              </w:rPr>
            </w:pPr>
            <w:r w:rsidRPr="00234A1F">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A5F863" w14:textId="77777777" w:rsidR="003133A5" w:rsidRPr="00234A1F" w:rsidRDefault="003133A5" w:rsidP="00D14072">
            <w:pPr>
              <w:pStyle w:val="TAC"/>
              <w:rPr>
                <w:sz w:val="16"/>
                <w:szCs w:val="16"/>
                <w:lang w:eastAsia="zh-CN"/>
              </w:rPr>
            </w:pPr>
            <w:r w:rsidRPr="00234A1F">
              <w:rPr>
                <w:sz w:val="16"/>
                <w:szCs w:val="16"/>
                <w:lang w:eastAsia="zh-CN"/>
              </w:rPr>
              <w:t>15.3.0</w:t>
            </w:r>
          </w:p>
        </w:tc>
      </w:tr>
      <w:tr w:rsidR="003133A5" w:rsidRPr="005523F6" w14:paraId="792C2E2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E9157C" w14:textId="77777777" w:rsidR="003133A5" w:rsidRPr="00234A1F" w:rsidRDefault="003133A5" w:rsidP="00D14072">
            <w:pPr>
              <w:pStyle w:val="TAC"/>
              <w:rPr>
                <w:sz w:val="16"/>
                <w:szCs w:val="16"/>
                <w:lang w:eastAsia="zh-CN"/>
              </w:rPr>
            </w:pPr>
            <w:r w:rsidRPr="00234A1F">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EA1F7A" w14:textId="77777777" w:rsidR="003133A5" w:rsidRPr="00234A1F" w:rsidRDefault="003133A5" w:rsidP="00D14072">
            <w:pPr>
              <w:pStyle w:val="TAC"/>
              <w:rPr>
                <w:sz w:val="16"/>
                <w:szCs w:val="16"/>
                <w:lang w:eastAsia="zh-CN"/>
              </w:rPr>
            </w:pPr>
            <w:r w:rsidRPr="00234A1F">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DC62E3E" w14:textId="77777777" w:rsidR="003133A5" w:rsidRPr="00234A1F" w:rsidRDefault="003133A5" w:rsidP="00D14072">
            <w:pPr>
              <w:pStyle w:val="TAC"/>
              <w:rPr>
                <w:sz w:val="16"/>
                <w:szCs w:val="16"/>
                <w:lang w:eastAsia="zh-CN"/>
              </w:rPr>
            </w:pPr>
            <w:r w:rsidRPr="00234A1F">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E8A65E" w14:textId="77777777" w:rsidR="003133A5" w:rsidRPr="00234A1F" w:rsidRDefault="003133A5" w:rsidP="00D14072">
            <w:pPr>
              <w:pStyle w:val="TAL"/>
              <w:rPr>
                <w:sz w:val="16"/>
                <w:szCs w:val="16"/>
                <w:lang w:eastAsia="zh-CN"/>
              </w:rPr>
            </w:pPr>
            <w:r w:rsidRPr="00234A1F">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32437"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11111" w14:textId="77777777" w:rsidR="003133A5" w:rsidRPr="00234A1F"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88B722" w14:textId="77777777" w:rsidR="003133A5" w:rsidRPr="00234A1F" w:rsidRDefault="003133A5" w:rsidP="00D14072">
            <w:pPr>
              <w:pStyle w:val="TAL"/>
              <w:rPr>
                <w:sz w:val="16"/>
                <w:szCs w:val="16"/>
                <w:lang w:eastAsia="zh-CN"/>
              </w:rPr>
            </w:pPr>
            <w:r w:rsidRPr="00234A1F">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653DE" w14:textId="77777777" w:rsidR="003133A5" w:rsidRPr="00234A1F" w:rsidRDefault="003133A5" w:rsidP="00D14072">
            <w:pPr>
              <w:pStyle w:val="TAC"/>
              <w:rPr>
                <w:sz w:val="16"/>
                <w:szCs w:val="16"/>
                <w:lang w:eastAsia="zh-CN"/>
              </w:rPr>
            </w:pPr>
            <w:r w:rsidRPr="00234A1F">
              <w:rPr>
                <w:sz w:val="16"/>
                <w:szCs w:val="16"/>
                <w:lang w:eastAsia="zh-CN"/>
              </w:rPr>
              <w:t>15.3.0</w:t>
            </w:r>
          </w:p>
        </w:tc>
      </w:tr>
      <w:tr w:rsidR="003133A5" w:rsidRPr="005523F6" w14:paraId="5CF4459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4A64E"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9CC118"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A8AFD9"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6F1B08" w14:textId="77777777" w:rsidR="003133A5" w:rsidRPr="00234A1F" w:rsidRDefault="003133A5" w:rsidP="00D14072">
            <w:pPr>
              <w:pStyle w:val="TAL"/>
              <w:rPr>
                <w:sz w:val="16"/>
                <w:szCs w:val="16"/>
                <w:lang w:eastAsia="zh-CN"/>
              </w:rPr>
            </w:pPr>
            <w:r w:rsidRPr="00234A1F">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6CDDC5" w14:textId="77777777" w:rsidR="003133A5" w:rsidRPr="00234A1F" w:rsidRDefault="003133A5" w:rsidP="00D14072">
            <w:pPr>
              <w:pStyle w:val="TAR"/>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849C92"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7743E3" w14:textId="77777777" w:rsidR="003133A5" w:rsidRPr="00234A1F" w:rsidRDefault="003133A5" w:rsidP="00D14072">
            <w:pPr>
              <w:pStyle w:val="TAL"/>
              <w:rPr>
                <w:sz w:val="16"/>
                <w:szCs w:val="16"/>
                <w:lang w:eastAsia="zh-CN"/>
              </w:rPr>
            </w:pPr>
            <w:r w:rsidRPr="00234A1F">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7433CE"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2B333D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EB74E"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AF212"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D56200"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1D5C16" w14:textId="77777777" w:rsidR="003133A5" w:rsidRPr="00234A1F" w:rsidRDefault="003133A5" w:rsidP="00D14072">
            <w:pPr>
              <w:pStyle w:val="TAL"/>
              <w:rPr>
                <w:sz w:val="16"/>
                <w:szCs w:val="16"/>
                <w:lang w:eastAsia="zh-CN"/>
              </w:rPr>
            </w:pPr>
            <w:r w:rsidRPr="00234A1F">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6299C6" w14:textId="77777777" w:rsidR="003133A5" w:rsidRPr="00234A1F" w:rsidRDefault="003133A5" w:rsidP="00D14072">
            <w:pPr>
              <w:pStyle w:val="TAR"/>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B21C58"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F62687" w14:textId="77777777" w:rsidR="003133A5" w:rsidRPr="00234A1F" w:rsidRDefault="003133A5" w:rsidP="00D14072">
            <w:pPr>
              <w:pStyle w:val="TAL"/>
              <w:rPr>
                <w:sz w:val="16"/>
                <w:szCs w:val="16"/>
                <w:lang w:eastAsia="zh-CN"/>
              </w:rPr>
            </w:pPr>
            <w:r w:rsidRPr="00234A1F">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0B242"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5DC65B2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31747"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30E66C"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0478B9"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9859F5" w14:textId="77777777" w:rsidR="003133A5" w:rsidRPr="00234A1F" w:rsidRDefault="003133A5" w:rsidP="00D14072">
            <w:pPr>
              <w:pStyle w:val="TAL"/>
              <w:rPr>
                <w:sz w:val="16"/>
                <w:szCs w:val="16"/>
                <w:lang w:eastAsia="zh-CN"/>
              </w:rPr>
            </w:pPr>
            <w:r w:rsidRPr="00234A1F">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BFAC26"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C04B8"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8E071F" w14:textId="77777777" w:rsidR="003133A5" w:rsidRPr="00234A1F" w:rsidRDefault="003133A5" w:rsidP="00D14072">
            <w:pPr>
              <w:pStyle w:val="TAL"/>
              <w:rPr>
                <w:sz w:val="16"/>
                <w:szCs w:val="16"/>
                <w:lang w:eastAsia="zh-CN"/>
              </w:rPr>
            </w:pPr>
            <w:r w:rsidRPr="00234A1F">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B408E6"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47DF477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A50F0A"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3EBADD"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938E05"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BC3892" w14:textId="77777777" w:rsidR="003133A5" w:rsidRPr="00234A1F" w:rsidRDefault="003133A5" w:rsidP="00D14072">
            <w:pPr>
              <w:pStyle w:val="TAL"/>
              <w:rPr>
                <w:sz w:val="16"/>
                <w:szCs w:val="16"/>
                <w:lang w:eastAsia="zh-CN"/>
              </w:rPr>
            </w:pPr>
            <w:r w:rsidRPr="00234A1F">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D3224F" w14:textId="77777777" w:rsidR="003133A5" w:rsidRPr="00234A1F" w:rsidRDefault="003133A5" w:rsidP="00D14072">
            <w:pPr>
              <w:pStyle w:val="TAR"/>
              <w:rPr>
                <w:sz w:val="16"/>
                <w:szCs w:val="16"/>
                <w:lang w:eastAsia="zh-CN"/>
              </w:rPr>
            </w:pPr>
            <w:r w:rsidRPr="00234A1F">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D838D9"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0991F5" w14:textId="77777777" w:rsidR="003133A5" w:rsidRPr="00234A1F" w:rsidRDefault="003133A5" w:rsidP="00D14072">
            <w:pPr>
              <w:pStyle w:val="TAL"/>
              <w:rPr>
                <w:sz w:val="16"/>
                <w:szCs w:val="16"/>
                <w:lang w:eastAsia="zh-CN"/>
              </w:rPr>
            </w:pPr>
            <w:r w:rsidRPr="00234A1F">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3587"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688618C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6A99A"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656A4F"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AC5216"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D5D35D" w14:textId="77777777" w:rsidR="003133A5" w:rsidRPr="00234A1F" w:rsidRDefault="003133A5" w:rsidP="00D14072">
            <w:pPr>
              <w:pStyle w:val="TAL"/>
              <w:rPr>
                <w:sz w:val="16"/>
                <w:szCs w:val="16"/>
                <w:lang w:eastAsia="zh-CN"/>
              </w:rPr>
            </w:pPr>
            <w:r w:rsidRPr="00234A1F">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1A4131"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3EDAA"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145B7" w14:textId="77777777" w:rsidR="003133A5" w:rsidRPr="00234A1F" w:rsidRDefault="003133A5" w:rsidP="00D14072">
            <w:pPr>
              <w:pStyle w:val="TAL"/>
              <w:rPr>
                <w:sz w:val="16"/>
                <w:szCs w:val="16"/>
                <w:lang w:eastAsia="zh-CN"/>
              </w:rPr>
            </w:pPr>
            <w:r w:rsidRPr="00234A1F">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DC1E61"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24708B5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706058"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2D0263"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C15187"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17F69" w14:textId="77777777" w:rsidR="003133A5" w:rsidRPr="00234A1F" w:rsidRDefault="003133A5" w:rsidP="00D14072">
            <w:pPr>
              <w:pStyle w:val="TAL"/>
              <w:rPr>
                <w:sz w:val="16"/>
                <w:szCs w:val="16"/>
                <w:lang w:eastAsia="zh-CN"/>
              </w:rPr>
            </w:pPr>
            <w:r w:rsidRPr="00234A1F">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1B10B" w14:textId="77777777" w:rsidR="003133A5" w:rsidRPr="00234A1F" w:rsidRDefault="003133A5" w:rsidP="00D14072">
            <w:pPr>
              <w:pStyle w:val="TAR"/>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D1BAED"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CFE52" w14:textId="77777777" w:rsidR="003133A5" w:rsidRPr="00234A1F" w:rsidRDefault="003133A5" w:rsidP="00D14072">
            <w:pPr>
              <w:pStyle w:val="TAL"/>
              <w:rPr>
                <w:sz w:val="16"/>
                <w:szCs w:val="16"/>
                <w:lang w:eastAsia="zh-CN"/>
              </w:rPr>
            </w:pPr>
            <w:r w:rsidRPr="00234A1F">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B58307"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77FB975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9D9239"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FF487C"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8C843B"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B99458" w14:textId="77777777" w:rsidR="003133A5" w:rsidRPr="00234A1F" w:rsidRDefault="003133A5" w:rsidP="00D14072">
            <w:pPr>
              <w:pStyle w:val="TAL"/>
              <w:rPr>
                <w:sz w:val="16"/>
                <w:szCs w:val="16"/>
                <w:lang w:eastAsia="zh-CN"/>
              </w:rPr>
            </w:pPr>
            <w:r w:rsidRPr="00234A1F">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7C9D54" w14:textId="77777777" w:rsidR="003133A5" w:rsidRPr="00234A1F" w:rsidRDefault="003133A5" w:rsidP="00D14072">
            <w:pPr>
              <w:pStyle w:val="TAR"/>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AC838C"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F639A" w14:textId="77777777" w:rsidR="003133A5" w:rsidRPr="00234A1F" w:rsidRDefault="003133A5" w:rsidP="00D14072">
            <w:pPr>
              <w:pStyle w:val="TAL"/>
              <w:rPr>
                <w:sz w:val="16"/>
                <w:szCs w:val="16"/>
                <w:lang w:eastAsia="zh-CN"/>
              </w:rPr>
            </w:pPr>
            <w:r w:rsidRPr="00234A1F">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D11AA"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1B0F1A6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EB1804"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0518B6"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91CDFE" w14:textId="77777777" w:rsidR="003133A5" w:rsidRPr="00234A1F" w:rsidRDefault="003133A5" w:rsidP="00D14072">
            <w:pPr>
              <w:pStyle w:val="TAC"/>
              <w:rPr>
                <w:sz w:val="16"/>
                <w:szCs w:val="16"/>
                <w:lang w:eastAsia="zh-CN"/>
              </w:rPr>
            </w:pPr>
            <w:r w:rsidRPr="00234A1F">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9854E0" w14:textId="77777777" w:rsidR="003133A5" w:rsidRPr="00234A1F" w:rsidRDefault="003133A5" w:rsidP="00D14072">
            <w:pPr>
              <w:pStyle w:val="TAL"/>
              <w:rPr>
                <w:sz w:val="16"/>
                <w:szCs w:val="16"/>
                <w:lang w:eastAsia="zh-CN"/>
              </w:rPr>
            </w:pPr>
            <w:r w:rsidRPr="00234A1F">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FCF9C7"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07306A"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D94CA5" w14:textId="77777777" w:rsidR="003133A5" w:rsidRPr="00234A1F" w:rsidRDefault="003133A5" w:rsidP="00D14072">
            <w:pPr>
              <w:pStyle w:val="TAL"/>
              <w:rPr>
                <w:sz w:val="16"/>
                <w:szCs w:val="16"/>
                <w:lang w:eastAsia="zh-CN"/>
              </w:rPr>
            </w:pPr>
            <w:r w:rsidRPr="00234A1F">
              <w:rPr>
                <w:sz w:val="16"/>
                <w:szCs w:val="16"/>
                <w:lang w:eastAsia="zh-CN"/>
              </w:rPr>
              <w:t xml:space="preserve">Resource notification </w:t>
            </w:r>
            <w:proofErr w:type="spellStart"/>
            <w:r w:rsidRPr="00234A1F">
              <w:rPr>
                <w:sz w:val="16"/>
                <w:szCs w:val="16"/>
                <w:lang w:eastAsia="zh-CN"/>
              </w:rPr>
              <w:t>featurres</w:t>
            </w:r>
            <w:proofErr w:type="spellEnd"/>
            <w:r w:rsidRPr="00234A1F">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5E0C6B" w14:textId="77777777" w:rsidR="003133A5" w:rsidRPr="00234A1F" w:rsidRDefault="003133A5" w:rsidP="00D14072">
            <w:pPr>
              <w:pStyle w:val="TAC"/>
              <w:rPr>
                <w:sz w:val="16"/>
                <w:szCs w:val="16"/>
                <w:lang w:eastAsia="zh-CN"/>
              </w:rPr>
            </w:pPr>
            <w:r w:rsidRPr="00234A1F">
              <w:rPr>
                <w:sz w:val="16"/>
                <w:szCs w:val="16"/>
                <w:lang w:eastAsia="zh-CN"/>
              </w:rPr>
              <w:t>15.4.0</w:t>
            </w:r>
          </w:p>
        </w:tc>
      </w:tr>
      <w:tr w:rsidR="003133A5" w:rsidRPr="005523F6" w14:paraId="01E65DF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739382"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EEA720"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F8E3DFE" w14:textId="77777777" w:rsidR="003133A5" w:rsidRPr="00234A1F" w:rsidRDefault="003133A5" w:rsidP="00D14072">
            <w:pPr>
              <w:pStyle w:val="TAC"/>
              <w:rPr>
                <w:sz w:val="16"/>
                <w:szCs w:val="16"/>
                <w:lang w:eastAsia="zh-CN"/>
              </w:rPr>
            </w:pPr>
            <w:r w:rsidRPr="00234A1F">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ED26D2" w14:textId="77777777" w:rsidR="003133A5" w:rsidRPr="00234A1F" w:rsidRDefault="003133A5" w:rsidP="00D14072">
            <w:pPr>
              <w:pStyle w:val="TAL"/>
              <w:rPr>
                <w:sz w:val="16"/>
                <w:szCs w:val="16"/>
                <w:lang w:eastAsia="zh-CN"/>
              </w:rPr>
            </w:pPr>
            <w:r w:rsidRPr="00234A1F">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70F59" w14:textId="77777777" w:rsidR="003133A5" w:rsidRPr="00234A1F" w:rsidRDefault="003133A5" w:rsidP="00D14072">
            <w:pPr>
              <w:pStyle w:val="TAR"/>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480A1"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977C47" w14:textId="77777777" w:rsidR="003133A5" w:rsidRPr="00234A1F" w:rsidRDefault="003133A5" w:rsidP="00D14072">
            <w:pPr>
              <w:pStyle w:val="TAL"/>
              <w:rPr>
                <w:sz w:val="16"/>
                <w:szCs w:val="16"/>
                <w:lang w:eastAsia="zh-CN"/>
              </w:rPr>
            </w:pPr>
            <w:r w:rsidRPr="00234A1F">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776D3" w14:textId="77777777" w:rsidR="003133A5" w:rsidRPr="00234A1F" w:rsidRDefault="003133A5" w:rsidP="00D14072">
            <w:pPr>
              <w:pStyle w:val="TAC"/>
              <w:rPr>
                <w:sz w:val="16"/>
                <w:szCs w:val="16"/>
                <w:lang w:eastAsia="zh-CN"/>
              </w:rPr>
            </w:pPr>
            <w:r w:rsidRPr="00234A1F">
              <w:rPr>
                <w:sz w:val="16"/>
                <w:szCs w:val="16"/>
                <w:lang w:eastAsia="zh-CN"/>
              </w:rPr>
              <w:t>16.0.0</w:t>
            </w:r>
          </w:p>
        </w:tc>
      </w:tr>
      <w:tr w:rsidR="003133A5" w:rsidRPr="005523F6" w14:paraId="66FFF21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B06482" w14:textId="77777777" w:rsidR="003133A5" w:rsidRPr="00234A1F" w:rsidRDefault="003133A5" w:rsidP="00D14072">
            <w:pPr>
              <w:pStyle w:val="TAC"/>
              <w:rPr>
                <w:sz w:val="16"/>
                <w:szCs w:val="16"/>
                <w:lang w:eastAsia="zh-CN"/>
              </w:rPr>
            </w:pPr>
            <w:r w:rsidRPr="00234A1F">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0CD8DF" w14:textId="77777777" w:rsidR="003133A5" w:rsidRPr="00234A1F" w:rsidRDefault="003133A5" w:rsidP="00D14072">
            <w:pPr>
              <w:pStyle w:val="TAC"/>
              <w:rPr>
                <w:sz w:val="16"/>
                <w:szCs w:val="16"/>
                <w:lang w:eastAsia="zh-CN"/>
              </w:rPr>
            </w:pPr>
            <w:r w:rsidRPr="00234A1F">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EE8C757" w14:textId="77777777" w:rsidR="003133A5" w:rsidRPr="00234A1F" w:rsidRDefault="003133A5" w:rsidP="00D14072">
            <w:pPr>
              <w:pStyle w:val="TAC"/>
              <w:rPr>
                <w:sz w:val="16"/>
                <w:szCs w:val="16"/>
                <w:lang w:eastAsia="zh-CN"/>
              </w:rPr>
            </w:pPr>
            <w:r w:rsidRPr="00234A1F">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36D6" w14:textId="77777777" w:rsidR="003133A5" w:rsidRPr="00234A1F" w:rsidRDefault="003133A5" w:rsidP="00D14072">
            <w:pPr>
              <w:pStyle w:val="TAL"/>
              <w:rPr>
                <w:sz w:val="16"/>
                <w:szCs w:val="16"/>
                <w:lang w:eastAsia="zh-CN"/>
              </w:rPr>
            </w:pPr>
            <w:r w:rsidRPr="00234A1F">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88E9B" w14:textId="77777777" w:rsidR="003133A5" w:rsidRPr="00234A1F" w:rsidRDefault="003133A5" w:rsidP="00D14072">
            <w:pPr>
              <w:pStyle w:val="TAR"/>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F38223"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D44A89" w14:textId="77777777" w:rsidR="003133A5" w:rsidRPr="00234A1F" w:rsidRDefault="003133A5" w:rsidP="00D14072">
            <w:pPr>
              <w:pStyle w:val="TAL"/>
              <w:rPr>
                <w:sz w:val="16"/>
                <w:szCs w:val="16"/>
                <w:lang w:eastAsia="zh-CN"/>
              </w:rPr>
            </w:pPr>
            <w:r w:rsidRPr="00234A1F">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3C5119" w14:textId="77777777" w:rsidR="003133A5" w:rsidRPr="00234A1F" w:rsidRDefault="003133A5" w:rsidP="00D14072">
            <w:pPr>
              <w:pStyle w:val="TAC"/>
              <w:rPr>
                <w:sz w:val="16"/>
                <w:szCs w:val="16"/>
                <w:lang w:eastAsia="zh-CN"/>
              </w:rPr>
            </w:pPr>
            <w:r w:rsidRPr="00234A1F">
              <w:rPr>
                <w:sz w:val="16"/>
                <w:szCs w:val="16"/>
                <w:lang w:eastAsia="zh-CN"/>
              </w:rPr>
              <w:t>16.0.0</w:t>
            </w:r>
          </w:p>
        </w:tc>
      </w:tr>
      <w:tr w:rsidR="003133A5" w:rsidRPr="005523F6" w14:paraId="1C458EC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F642AE"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68D226"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52B379" w14:textId="77777777" w:rsidR="003133A5" w:rsidRPr="00234A1F" w:rsidRDefault="003133A5" w:rsidP="00D14072">
            <w:pPr>
              <w:pStyle w:val="TAC"/>
              <w:rPr>
                <w:sz w:val="16"/>
                <w:szCs w:val="16"/>
                <w:lang w:eastAsia="zh-CN"/>
              </w:rPr>
            </w:pPr>
            <w:r w:rsidRPr="00234A1F">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BC2796" w14:textId="77777777" w:rsidR="003133A5" w:rsidRPr="00234A1F" w:rsidRDefault="003133A5" w:rsidP="00D14072">
            <w:pPr>
              <w:pStyle w:val="TAL"/>
              <w:rPr>
                <w:sz w:val="16"/>
                <w:szCs w:val="16"/>
                <w:lang w:eastAsia="zh-CN"/>
              </w:rPr>
            </w:pPr>
            <w:r w:rsidRPr="00234A1F">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477E48" w14:textId="77777777" w:rsidR="003133A5" w:rsidRPr="00234A1F" w:rsidRDefault="003133A5" w:rsidP="00D14072">
            <w:pPr>
              <w:pStyle w:val="TAL"/>
              <w:jc w:val="right"/>
              <w:rPr>
                <w:sz w:val="16"/>
                <w:szCs w:val="16"/>
                <w:lang w:eastAsia="zh-CN"/>
              </w:rPr>
            </w:pPr>
            <w:r w:rsidRPr="00234A1F">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C4735C"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A7D24" w14:textId="77777777" w:rsidR="003133A5" w:rsidRPr="00234A1F" w:rsidRDefault="003133A5" w:rsidP="00D14072">
            <w:pPr>
              <w:pStyle w:val="TAC"/>
              <w:jc w:val="left"/>
              <w:rPr>
                <w:sz w:val="16"/>
                <w:szCs w:val="16"/>
                <w:lang w:eastAsia="zh-CN"/>
              </w:rPr>
            </w:pPr>
            <w:r w:rsidRPr="00234A1F">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EFBD80"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499F5CF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403E6"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965596"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3CD3" w14:textId="77777777" w:rsidR="003133A5" w:rsidRPr="00234A1F" w:rsidRDefault="003133A5" w:rsidP="00D14072">
            <w:pPr>
              <w:pStyle w:val="TAC"/>
              <w:rPr>
                <w:sz w:val="16"/>
                <w:szCs w:val="16"/>
                <w:lang w:eastAsia="zh-CN"/>
              </w:rPr>
            </w:pPr>
            <w:r w:rsidRPr="00234A1F">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50429E" w14:textId="77777777" w:rsidR="003133A5" w:rsidRPr="00234A1F" w:rsidRDefault="003133A5" w:rsidP="00D14072">
            <w:pPr>
              <w:pStyle w:val="TAL"/>
              <w:rPr>
                <w:sz w:val="16"/>
                <w:szCs w:val="16"/>
                <w:lang w:eastAsia="zh-CN"/>
              </w:rPr>
            </w:pPr>
            <w:r w:rsidRPr="00234A1F">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188AAD" w14:textId="77777777" w:rsidR="003133A5" w:rsidRPr="00234A1F" w:rsidRDefault="003133A5" w:rsidP="00D14072">
            <w:pPr>
              <w:pStyle w:val="TAL"/>
              <w:jc w:val="right"/>
              <w:rPr>
                <w:sz w:val="16"/>
                <w:szCs w:val="16"/>
                <w:lang w:eastAsia="zh-CN"/>
              </w:rPr>
            </w:pPr>
            <w:r w:rsidRPr="00234A1F">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D0289"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A72CFF" w14:textId="77777777" w:rsidR="003133A5" w:rsidRPr="00234A1F" w:rsidRDefault="003133A5" w:rsidP="00D14072">
            <w:pPr>
              <w:pStyle w:val="TAC"/>
              <w:jc w:val="left"/>
              <w:rPr>
                <w:sz w:val="16"/>
                <w:szCs w:val="16"/>
                <w:lang w:eastAsia="zh-CN"/>
              </w:rPr>
            </w:pPr>
            <w:r w:rsidRPr="00234A1F">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5E357"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7226E30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BF54B1"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20CAAB"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0BB6BA" w14:textId="77777777" w:rsidR="003133A5" w:rsidRPr="00234A1F" w:rsidRDefault="003133A5" w:rsidP="00D14072">
            <w:pPr>
              <w:pStyle w:val="TAC"/>
              <w:rPr>
                <w:sz w:val="16"/>
                <w:szCs w:val="16"/>
                <w:lang w:eastAsia="zh-CN"/>
              </w:rPr>
            </w:pPr>
            <w:r w:rsidRPr="00234A1F">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6DB550" w14:textId="77777777" w:rsidR="003133A5" w:rsidRPr="00234A1F" w:rsidRDefault="003133A5" w:rsidP="00D14072">
            <w:pPr>
              <w:pStyle w:val="TAL"/>
              <w:rPr>
                <w:sz w:val="16"/>
                <w:szCs w:val="16"/>
                <w:lang w:eastAsia="zh-CN"/>
              </w:rPr>
            </w:pPr>
            <w:r w:rsidRPr="00234A1F">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D1C3AA" w14:textId="77777777" w:rsidR="003133A5" w:rsidRPr="00234A1F" w:rsidRDefault="003133A5" w:rsidP="00D14072">
            <w:pPr>
              <w:pStyle w:val="TAL"/>
              <w:jc w:val="right"/>
              <w:rPr>
                <w:sz w:val="16"/>
                <w:szCs w:val="16"/>
                <w:lang w:eastAsia="zh-CN"/>
              </w:rPr>
            </w:pPr>
            <w:r w:rsidRPr="00234A1F">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4BFF23"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87CC42" w14:textId="77777777" w:rsidR="003133A5" w:rsidRPr="00234A1F" w:rsidRDefault="003133A5" w:rsidP="00D14072">
            <w:pPr>
              <w:pStyle w:val="TAC"/>
              <w:jc w:val="left"/>
              <w:rPr>
                <w:sz w:val="16"/>
                <w:szCs w:val="16"/>
                <w:lang w:eastAsia="zh-CN"/>
              </w:rPr>
            </w:pPr>
            <w:r w:rsidRPr="00234A1F">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40B6C"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07E4FB2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E19276"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BC94CD"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A577CE" w14:textId="77777777" w:rsidR="003133A5" w:rsidRPr="00234A1F" w:rsidRDefault="003133A5" w:rsidP="00D14072">
            <w:pPr>
              <w:pStyle w:val="TAC"/>
              <w:rPr>
                <w:sz w:val="16"/>
                <w:szCs w:val="16"/>
                <w:lang w:eastAsia="zh-CN"/>
              </w:rPr>
            </w:pPr>
            <w:r w:rsidRPr="00234A1F">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F1F2EE" w14:textId="77777777" w:rsidR="003133A5" w:rsidRPr="00234A1F" w:rsidRDefault="003133A5" w:rsidP="00D14072">
            <w:pPr>
              <w:pStyle w:val="TAL"/>
              <w:rPr>
                <w:sz w:val="16"/>
                <w:szCs w:val="16"/>
                <w:lang w:eastAsia="zh-CN"/>
              </w:rPr>
            </w:pPr>
            <w:r w:rsidRPr="00234A1F">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0146D0" w14:textId="77777777" w:rsidR="003133A5" w:rsidRPr="00234A1F" w:rsidRDefault="003133A5" w:rsidP="00D14072">
            <w:pPr>
              <w:pStyle w:val="TAL"/>
              <w:jc w:val="right"/>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0675CC"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E203F3" w14:textId="77777777" w:rsidR="003133A5" w:rsidRPr="00234A1F" w:rsidRDefault="003133A5" w:rsidP="00D14072">
            <w:pPr>
              <w:pStyle w:val="TAC"/>
              <w:jc w:val="left"/>
              <w:rPr>
                <w:sz w:val="16"/>
                <w:szCs w:val="16"/>
                <w:lang w:eastAsia="zh-CN"/>
              </w:rPr>
            </w:pPr>
            <w:r w:rsidRPr="00234A1F">
              <w:rPr>
                <w:sz w:val="16"/>
                <w:szCs w:val="16"/>
                <w:lang w:eastAsia="zh-CN"/>
              </w:rPr>
              <w:t xml:space="preserve">New supported features for </w:t>
            </w:r>
            <w:proofErr w:type="spellStart"/>
            <w:r w:rsidRPr="00234A1F">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E703F"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0ED10CB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4C277"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253641"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9F5286" w14:textId="77777777" w:rsidR="003133A5" w:rsidRPr="00234A1F" w:rsidRDefault="003133A5" w:rsidP="00D14072">
            <w:pPr>
              <w:pStyle w:val="TAC"/>
              <w:rPr>
                <w:sz w:val="16"/>
                <w:szCs w:val="16"/>
                <w:lang w:eastAsia="zh-CN"/>
              </w:rPr>
            </w:pPr>
            <w:r w:rsidRPr="00234A1F">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2DC2A1" w14:textId="77777777" w:rsidR="003133A5" w:rsidRPr="00234A1F" w:rsidRDefault="003133A5" w:rsidP="00D14072">
            <w:pPr>
              <w:pStyle w:val="TAL"/>
              <w:rPr>
                <w:sz w:val="16"/>
                <w:szCs w:val="16"/>
                <w:lang w:eastAsia="zh-CN"/>
              </w:rPr>
            </w:pPr>
            <w:r w:rsidRPr="00234A1F">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90A688" w14:textId="77777777" w:rsidR="003133A5" w:rsidRPr="00234A1F" w:rsidRDefault="003133A5" w:rsidP="00D14072">
            <w:pPr>
              <w:pStyle w:val="TAL"/>
              <w:jc w:val="right"/>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1759D"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19E972" w14:textId="77777777" w:rsidR="003133A5" w:rsidRPr="00234A1F" w:rsidRDefault="003133A5" w:rsidP="00D14072">
            <w:pPr>
              <w:pStyle w:val="TAC"/>
              <w:jc w:val="left"/>
              <w:rPr>
                <w:sz w:val="16"/>
                <w:szCs w:val="16"/>
                <w:lang w:eastAsia="zh-CN"/>
              </w:rPr>
            </w:pPr>
            <w:r w:rsidRPr="00234A1F">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1D72FD"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5F086DE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E14975"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CBCED7"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CAF6EF" w14:textId="77777777" w:rsidR="003133A5" w:rsidRPr="00234A1F" w:rsidRDefault="003133A5" w:rsidP="00D14072">
            <w:pPr>
              <w:pStyle w:val="TAC"/>
              <w:rPr>
                <w:sz w:val="16"/>
                <w:szCs w:val="16"/>
                <w:lang w:eastAsia="zh-CN"/>
              </w:rPr>
            </w:pPr>
            <w:r w:rsidRPr="00234A1F">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FE6B9" w14:textId="77777777" w:rsidR="003133A5" w:rsidRPr="00234A1F" w:rsidRDefault="003133A5" w:rsidP="00D14072">
            <w:pPr>
              <w:pStyle w:val="TAL"/>
              <w:rPr>
                <w:sz w:val="16"/>
                <w:szCs w:val="16"/>
                <w:lang w:eastAsia="zh-CN"/>
              </w:rPr>
            </w:pPr>
            <w:r w:rsidRPr="00234A1F">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30E03" w14:textId="77777777" w:rsidR="003133A5" w:rsidRPr="00234A1F" w:rsidRDefault="003133A5" w:rsidP="00D14072">
            <w:pPr>
              <w:pStyle w:val="TAL"/>
              <w:jc w:val="right"/>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D7BE1"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64B11" w14:textId="77777777" w:rsidR="003133A5" w:rsidRPr="00234A1F" w:rsidRDefault="003133A5" w:rsidP="00D14072">
            <w:pPr>
              <w:pStyle w:val="TAC"/>
              <w:jc w:val="left"/>
              <w:rPr>
                <w:sz w:val="16"/>
                <w:szCs w:val="16"/>
                <w:lang w:eastAsia="zh-CN"/>
              </w:rPr>
            </w:pPr>
            <w:r w:rsidRPr="00234A1F">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EAAD54"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3EC8AFB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DBAB1"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A00ED6"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660F38" w14:textId="77777777" w:rsidR="003133A5" w:rsidRPr="00234A1F" w:rsidRDefault="003133A5" w:rsidP="00D14072">
            <w:pPr>
              <w:pStyle w:val="TAC"/>
              <w:rPr>
                <w:sz w:val="16"/>
                <w:szCs w:val="16"/>
                <w:lang w:eastAsia="zh-CN"/>
              </w:rPr>
            </w:pPr>
            <w:r w:rsidRPr="00234A1F">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2AB44" w14:textId="77777777" w:rsidR="003133A5" w:rsidRPr="00234A1F" w:rsidRDefault="003133A5" w:rsidP="00D14072">
            <w:pPr>
              <w:pStyle w:val="TAL"/>
              <w:rPr>
                <w:sz w:val="16"/>
                <w:szCs w:val="16"/>
                <w:lang w:eastAsia="zh-CN"/>
              </w:rPr>
            </w:pPr>
            <w:r w:rsidRPr="00234A1F">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5113F6" w14:textId="77777777" w:rsidR="003133A5" w:rsidRPr="00234A1F" w:rsidRDefault="003133A5" w:rsidP="00D14072">
            <w:pPr>
              <w:pStyle w:val="TAL"/>
              <w:jc w:val="right"/>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77B06A" w14:textId="77777777" w:rsidR="003133A5" w:rsidRPr="00234A1F" w:rsidRDefault="003133A5" w:rsidP="00D14072">
            <w:pPr>
              <w:pStyle w:val="TAC"/>
              <w:rPr>
                <w:sz w:val="16"/>
                <w:szCs w:val="16"/>
                <w:lang w:eastAsia="zh-CN"/>
              </w:rPr>
            </w:pPr>
            <w:r w:rsidRPr="00234A1F">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B7A9A7" w14:textId="77777777" w:rsidR="003133A5" w:rsidRPr="00234A1F" w:rsidRDefault="003133A5" w:rsidP="00D14072">
            <w:pPr>
              <w:pStyle w:val="TAC"/>
              <w:jc w:val="left"/>
              <w:rPr>
                <w:sz w:val="16"/>
                <w:szCs w:val="16"/>
                <w:lang w:eastAsia="zh-CN"/>
              </w:rPr>
            </w:pPr>
            <w:r w:rsidRPr="00234A1F">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428A8"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4F223DB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8DA1D"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A468F2"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5AE0A9" w14:textId="77777777" w:rsidR="003133A5" w:rsidRPr="00234A1F" w:rsidRDefault="003133A5" w:rsidP="00D14072">
            <w:pPr>
              <w:pStyle w:val="TAC"/>
              <w:rPr>
                <w:sz w:val="16"/>
                <w:szCs w:val="16"/>
                <w:lang w:eastAsia="zh-CN"/>
              </w:rPr>
            </w:pPr>
            <w:r w:rsidRPr="00234A1F">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697795" w14:textId="77777777" w:rsidR="003133A5" w:rsidRPr="00234A1F" w:rsidRDefault="003133A5" w:rsidP="00D14072">
            <w:pPr>
              <w:pStyle w:val="TAL"/>
              <w:rPr>
                <w:sz w:val="16"/>
                <w:szCs w:val="16"/>
                <w:lang w:eastAsia="zh-CN"/>
              </w:rPr>
            </w:pPr>
            <w:r w:rsidRPr="00234A1F">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1D4DD8" w14:textId="77777777" w:rsidR="003133A5" w:rsidRPr="00234A1F" w:rsidRDefault="003133A5" w:rsidP="00D14072">
            <w:pPr>
              <w:pStyle w:val="TAL"/>
              <w:jc w:val="right"/>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03296"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E1532B" w14:textId="77777777" w:rsidR="003133A5" w:rsidRPr="00234A1F" w:rsidRDefault="003133A5" w:rsidP="00D14072">
            <w:pPr>
              <w:pStyle w:val="TAC"/>
              <w:jc w:val="left"/>
              <w:rPr>
                <w:sz w:val="16"/>
                <w:szCs w:val="16"/>
                <w:lang w:eastAsia="zh-CN"/>
              </w:rPr>
            </w:pPr>
            <w:r w:rsidRPr="00234A1F">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409F0B"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43EC76F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A76635"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08E456"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C6C11" w14:textId="77777777" w:rsidR="003133A5" w:rsidRPr="00234A1F" w:rsidRDefault="003133A5" w:rsidP="00D14072">
            <w:pPr>
              <w:pStyle w:val="TAC"/>
              <w:rPr>
                <w:sz w:val="16"/>
                <w:szCs w:val="16"/>
                <w:lang w:eastAsia="zh-CN"/>
              </w:rPr>
            </w:pPr>
            <w:r w:rsidRPr="00234A1F">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AA431" w14:textId="77777777" w:rsidR="003133A5" w:rsidRPr="00234A1F" w:rsidRDefault="003133A5" w:rsidP="00D14072">
            <w:pPr>
              <w:pStyle w:val="TAL"/>
              <w:rPr>
                <w:sz w:val="16"/>
                <w:szCs w:val="16"/>
                <w:lang w:eastAsia="zh-CN"/>
              </w:rPr>
            </w:pPr>
            <w:r w:rsidRPr="00234A1F">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9A160" w14:textId="77777777" w:rsidR="003133A5" w:rsidRPr="00234A1F" w:rsidRDefault="003133A5" w:rsidP="00D14072">
            <w:pPr>
              <w:pStyle w:val="TAL"/>
              <w:jc w:val="right"/>
              <w:rPr>
                <w:sz w:val="16"/>
                <w:szCs w:val="16"/>
                <w:lang w:eastAsia="zh-CN"/>
              </w:rPr>
            </w:pPr>
            <w:r w:rsidRPr="00234A1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0B4D8" w14:textId="77777777" w:rsidR="003133A5" w:rsidRPr="00234A1F" w:rsidRDefault="003133A5" w:rsidP="00D14072">
            <w:pPr>
              <w:pStyle w:val="TAC"/>
              <w:rPr>
                <w:sz w:val="16"/>
                <w:szCs w:val="16"/>
                <w:lang w:eastAsia="zh-CN"/>
              </w:rPr>
            </w:pPr>
            <w:r w:rsidRPr="00234A1F">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D69B8F" w14:textId="77777777" w:rsidR="003133A5" w:rsidRPr="00234A1F" w:rsidRDefault="003133A5" w:rsidP="00D14072">
            <w:pPr>
              <w:pStyle w:val="TAC"/>
              <w:jc w:val="left"/>
              <w:rPr>
                <w:sz w:val="16"/>
                <w:szCs w:val="16"/>
                <w:lang w:eastAsia="zh-CN"/>
              </w:rPr>
            </w:pPr>
            <w:r w:rsidRPr="00234A1F">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A95AB"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7765A5A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9DDF1D" w14:textId="77777777" w:rsidR="003133A5" w:rsidRPr="00234A1F" w:rsidRDefault="003133A5" w:rsidP="00D14072">
            <w:pPr>
              <w:pStyle w:val="TAC"/>
              <w:rPr>
                <w:sz w:val="16"/>
                <w:szCs w:val="16"/>
                <w:lang w:eastAsia="zh-CN"/>
              </w:rPr>
            </w:pPr>
            <w:r w:rsidRPr="00234A1F">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0854A82" w14:textId="77777777" w:rsidR="003133A5" w:rsidRPr="00234A1F" w:rsidRDefault="003133A5" w:rsidP="00D14072">
            <w:pPr>
              <w:pStyle w:val="TAC"/>
              <w:rPr>
                <w:sz w:val="16"/>
                <w:szCs w:val="16"/>
                <w:lang w:eastAsia="zh-CN"/>
              </w:rPr>
            </w:pPr>
            <w:r w:rsidRPr="00234A1F">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881114" w14:textId="77777777" w:rsidR="003133A5" w:rsidRPr="00234A1F" w:rsidRDefault="003133A5" w:rsidP="00D14072">
            <w:pPr>
              <w:pStyle w:val="TAC"/>
              <w:rPr>
                <w:sz w:val="16"/>
                <w:szCs w:val="16"/>
                <w:lang w:eastAsia="zh-CN"/>
              </w:rPr>
            </w:pPr>
            <w:r w:rsidRPr="00234A1F">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3FA6B" w14:textId="77777777" w:rsidR="003133A5" w:rsidRPr="00234A1F" w:rsidRDefault="003133A5" w:rsidP="00D14072">
            <w:pPr>
              <w:pStyle w:val="TAL"/>
              <w:rPr>
                <w:sz w:val="16"/>
                <w:szCs w:val="16"/>
                <w:lang w:eastAsia="zh-CN"/>
              </w:rPr>
            </w:pPr>
            <w:r w:rsidRPr="00234A1F">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AAAB29" w14:textId="77777777" w:rsidR="003133A5" w:rsidRPr="00234A1F" w:rsidRDefault="003133A5" w:rsidP="00D14072">
            <w:pPr>
              <w:pStyle w:val="TAL"/>
              <w:jc w:val="right"/>
              <w:rPr>
                <w:sz w:val="16"/>
                <w:szCs w:val="16"/>
                <w:lang w:eastAsia="zh-CN"/>
              </w:rPr>
            </w:pPr>
            <w:r w:rsidRPr="00234A1F">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74FC3D" w14:textId="77777777" w:rsidR="003133A5" w:rsidRPr="00234A1F" w:rsidRDefault="003133A5" w:rsidP="00D14072">
            <w:pPr>
              <w:pStyle w:val="TAC"/>
              <w:rPr>
                <w:sz w:val="16"/>
                <w:szCs w:val="16"/>
                <w:lang w:eastAsia="zh-CN"/>
              </w:rPr>
            </w:pPr>
            <w:r w:rsidRPr="00234A1F">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FDA0C7" w14:textId="77777777" w:rsidR="003133A5" w:rsidRPr="00234A1F" w:rsidRDefault="003133A5" w:rsidP="00D14072">
            <w:pPr>
              <w:pStyle w:val="TAC"/>
              <w:jc w:val="left"/>
              <w:rPr>
                <w:sz w:val="16"/>
                <w:szCs w:val="16"/>
                <w:lang w:eastAsia="zh-CN"/>
              </w:rPr>
            </w:pPr>
            <w:r w:rsidRPr="00234A1F">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0DCC5B" w14:textId="77777777" w:rsidR="003133A5" w:rsidRPr="00234A1F" w:rsidRDefault="003133A5" w:rsidP="00D14072">
            <w:pPr>
              <w:pStyle w:val="TAC"/>
              <w:rPr>
                <w:sz w:val="16"/>
                <w:szCs w:val="16"/>
                <w:lang w:eastAsia="zh-CN"/>
              </w:rPr>
            </w:pPr>
            <w:r w:rsidRPr="00234A1F">
              <w:rPr>
                <w:sz w:val="16"/>
                <w:szCs w:val="16"/>
                <w:lang w:eastAsia="zh-CN"/>
              </w:rPr>
              <w:t>16.1.0</w:t>
            </w:r>
          </w:p>
        </w:tc>
      </w:tr>
      <w:tr w:rsidR="003133A5" w:rsidRPr="005523F6" w14:paraId="79EF9F1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1902B3F" w14:textId="77777777" w:rsidR="003133A5" w:rsidRPr="00234A1F" w:rsidRDefault="003133A5" w:rsidP="00D14072">
            <w:pPr>
              <w:pStyle w:val="TAC"/>
              <w:rPr>
                <w:sz w:val="16"/>
                <w:szCs w:val="16"/>
                <w:lang w:eastAsia="zh-CN"/>
              </w:rPr>
            </w:pPr>
            <w:r w:rsidRPr="00234A1F">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7B8DF" w14:textId="77777777" w:rsidR="003133A5" w:rsidRPr="00234A1F" w:rsidRDefault="003133A5" w:rsidP="00D14072">
            <w:pPr>
              <w:pStyle w:val="TAC"/>
              <w:rPr>
                <w:sz w:val="16"/>
                <w:szCs w:val="16"/>
                <w:lang w:eastAsia="zh-CN"/>
              </w:rPr>
            </w:pPr>
            <w:r w:rsidRPr="00234A1F">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DC2A91" w14:textId="77777777" w:rsidR="003133A5" w:rsidRPr="00234A1F" w:rsidRDefault="003133A5" w:rsidP="00D14072">
            <w:pPr>
              <w:pStyle w:val="TAC"/>
              <w:rPr>
                <w:sz w:val="16"/>
                <w:szCs w:val="16"/>
                <w:lang w:eastAsia="zh-CN"/>
              </w:rPr>
            </w:pPr>
            <w:r w:rsidRPr="00234A1F">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59B134" w14:textId="77777777" w:rsidR="003133A5" w:rsidRPr="00234A1F" w:rsidRDefault="003133A5" w:rsidP="00D14072">
            <w:pPr>
              <w:pStyle w:val="TAL"/>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FD807" w14:textId="77777777" w:rsidR="003133A5" w:rsidRPr="00234A1F" w:rsidRDefault="003133A5" w:rsidP="00D14072">
            <w:pPr>
              <w:pStyle w:val="TAL"/>
              <w:jc w:val="right"/>
              <w:rPr>
                <w:sz w:val="16"/>
                <w:szCs w:val="16"/>
                <w:lang w:eastAsia="zh-CN"/>
              </w:rPr>
            </w:pPr>
            <w:r w:rsidRPr="00234A1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3F70F7" w14:textId="77777777" w:rsidR="003133A5" w:rsidRPr="00234A1F" w:rsidRDefault="003133A5" w:rsidP="00D14072">
            <w:pPr>
              <w:pStyle w:val="TAC"/>
              <w:rPr>
                <w:sz w:val="16"/>
                <w:szCs w:val="16"/>
                <w:lang w:eastAsia="zh-CN"/>
              </w:rPr>
            </w:pPr>
            <w:r w:rsidRPr="00234A1F">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DD92AB" w14:textId="77777777" w:rsidR="003133A5" w:rsidRPr="00234A1F" w:rsidRDefault="003133A5" w:rsidP="00D14072">
            <w:pPr>
              <w:pStyle w:val="TAC"/>
              <w:jc w:val="left"/>
              <w:rPr>
                <w:sz w:val="16"/>
                <w:szCs w:val="16"/>
                <w:lang w:eastAsia="zh-CN"/>
              </w:rPr>
            </w:pPr>
            <w:r w:rsidRPr="00234A1F">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62EA" w14:textId="77777777" w:rsidR="003133A5" w:rsidRPr="00234A1F" w:rsidRDefault="003133A5" w:rsidP="00D14072">
            <w:pPr>
              <w:pStyle w:val="TAC"/>
              <w:rPr>
                <w:sz w:val="16"/>
                <w:szCs w:val="16"/>
                <w:lang w:eastAsia="zh-CN"/>
              </w:rPr>
            </w:pPr>
            <w:r w:rsidRPr="00234A1F">
              <w:rPr>
                <w:sz w:val="16"/>
                <w:szCs w:val="16"/>
                <w:lang w:eastAsia="zh-CN"/>
              </w:rPr>
              <w:t>16.1.1</w:t>
            </w:r>
          </w:p>
        </w:tc>
      </w:tr>
      <w:tr w:rsidR="003133A5" w:rsidRPr="005523F6" w14:paraId="6E9BA5F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B65D50"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6B5EF"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1E4CA4" w14:textId="77777777" w:rsidR="003133A5" w:rsidRPr="00234A1F" w:rsidRDefault="003133A5" w:rsidP="00D14072">
            <w:pPr>
              <w:pStyle w:val="TAC"/>
              <w:rPr>
                <w:sz w:val="16"/>
                <w:szCs w:val="16"/>
                <w:lang w:eastAsia="zh-CN"/>
              </w:rPr>
            </w:pPr>
            <w:r w:rsidRPr="00234A1F">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6F1FF8" w14:textId="77777777" w:rsidR="003133A5" w:rsidRPr="00234A1F" w:rsidRDefault="003133A5" w:rsidP="00D14072">
            <w:pPr>
              <w:pStyle w:val="TAL"/>
              <w:rPr>
                <w:sz w:val="16"/>
                <w:szCs w:val="16"/>
                <w:lang w:eastAsia="zh-CN"/>
              </w:rPr>
            </w:pPr>
            <w:r w:rsidRPr="00234A1F">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A589D" w14:textId="77777777" w:rsidR="003133A5" w:rsidRPr="00234A1F" w:rsidRDefault="003133A5" w:rsidP="00D14072">
            <w:pPr>
              <w:pStyle w:val="TAL"/>
              <w:jc w:val="right"/>
              <w:rPr>
                <w:sz w:val="16"/>
                <w:szCs w:val="16"/>
                <w:lang w:eastAsia="zh-CN"/>
              </w:rPr>
            </w:pPr>
            <w:r w:rsidRPr="00234A1F">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6720D" w14:textId="77777777" w:rsidR="003133A5" w:rsidRPr="00234A1F" w:rsidRDefault="003133A5" w:rsidP="00D14072">
            <w:pPr>
              <w:pStyle w:val="TAC"/>
              <w:rPr>
                <w:sz w:val="16"/>
                <w:szCs w:val="16"/>
                <w:lang w:eastAsia="zh-CN"/>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A22FAB" w14:textId="77777777" w:rsidR="003133A5" w:rsidRPr="00234A1F" w:rsidRDefault="003133A5" w:rsidP="00D14072">
            <w:pPr>
              <w:pStyle w:val="TAC"/>
              <w:jc w:val="left"/>
              <w:rPr>
                <w:sz w:val="16"/>
                <w:szCs w:val="16"/>
                <w:lang w:eastAsia="zh-CN"/>
              </w:rPr>
            </w:pPr>
            <w:r w:rsidRPr="00234A1F">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B8FE1"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787CBFC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43BF9D5"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EC4442"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0376AF" w14:textId="77777777" w:rsidR="003133A5" w:rsidRPr="00234A1F" w:rsidRDefault="003133A5" w:rsidP="00D14072">
            <w:pPr>
              <w:pStyle w:val="TAC"/>
              <w:rPr>
                <w:sz w:val="16"/>
                <w:szCs w:val="16"/>
                <w:lang w:eastAsia="zh-CN"/>
              </w:rPr>
            </w:pPr>
            <w:r w:rsidRPr="00234A1F">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ED0831" w14:textId="77777777" w:rsidR="003133A5" w:rsidRPr="00234A1F" w:rsidRDefault="003133A5" w:rsidP="00D14072">
            <w:pPr>
              <w:pStyle w:val="TAL"/>
              <w:rPr>
                <w:sz w:val="16"/>
                <w:szCs w:val="16"/>
                <w:lang w:eastAsia="zh-CN"/>
              </w:rPr>
            </w:pPr>
            <w:r w:rsidRPr="00234A1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6019DD" w14:textId="77777777" w:rsidR="003133A5" w:rsidRPr="00234A1F" w:rsidRDefault="003133A5" w:rsidP="00D14072">
            <w:pPr>
              <w:pStyle w:val="TAL"/>
              <w:jc w:val="right"/>
              <w:rPr>
                <w:sz w:val="16"/>
                <w:szCs w:val="16"/>
                <w:lang w:eastAsia="zh-CN"/>
              </w:rPr>
            </w:pPr>
            <w:r w:rsidRPr="00234A1F">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CD19DC" w14:textId="77777777" w:rsidR="003133A5" w:rsidRPr="00234A1F" w:rsidRDefault="003133A5" w:rsidP="00D14072">
            <w:pPr>
              <w:pStyle w:val="TAC"/>
              <w:rPr>
                <w:sz w:val="16"/>
                <w:szCs w:val="16"/>
                <w:lang w:eastAsia="zh-CN"/>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66004F" w14:textId="77777777" w:rsidR="003133A5" w:rsidRPr="00234A1F" w:rsidRDefault="003133A5" w:rsidP="00D14072">
            <w:pPr>
              <w:pStyle w:val="TAC"/>
              <w:jc w:val="left"/>
              <w:rPr>
                <w:sz w:val="16"/>
                <w:szCs w:val="16"/>
                <w:lang w:eastAsia="zh-CN"/>
              </w:rPr>
            </w:pPr>
            <w:r w:rsidRPr="00234A1F">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CC69"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0C57C41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4D5CA7F"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6538F"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08497" w14:textId="77777777" w:rsidR="003133A5" w:rsidRPr="00234A1F" w:rsidRDefault="003133A5" w:rsidP="00D14072">
            <w:pPr>
              <w:pStyle w:val="TAC"/>
              <w:rPr>
                <w:sz w:val="16"/>
                <w:szCs w:val="16"/>
                <w:lang w:eastAsia="zh-CN"/>
              </w:rPr>
            </w:pPr>
            <w:r w:rsidRPr="00234A1F">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6B8792" w14:textId="77777777" w:rsidR="003133A5" w:rsidRPr="00234A1F" w:rsidRDefault="003133A5" w:rsidP="00D14072">
            <w:pPr>
              <w:pStyle w:val="TAL"/>
              <w:rPr>
                <w:sz w:val="16"/>
                <w:szCs w:val="16"/>
                <w:lang w:eastAsia="zh-CN"/>
              </w:rPr>
            </w:pPr>
            <w:r w:rsidRPr="00234A1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3CC97B" w14:textId="77777777" w:rsidR="003133A5" w:rsidRPr="00234A1F" w:rsidRDefault="003133A5" w:rsidP="00D14072">
            <w:pPr>
              <w:pStyle w:val="TAL"/>
              <w:jc w:val="right"/>
              <w:rPr>
                <w:sz w:val="16"/>
                <w:szCs w:val="16"/>
                <w:lang w:eastAsia="zh-CN"/>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0A1434"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B5E249" w14:textId="77777777" w:rsidR="003133A5" w:rsidRPr="00234A1F" w:rsidRDefault="003133A5" w:rsidP="00D14072">
            <w:pPr>
              <w:pStyle w:val="TAC"/>
              <w:jc w:val="left"/>
              <w:rPr>
                <w:sz w:val="16"/>
                <w:szCs w:val="16"/>
                <w:lang w:eastAsia="zh-CN"/>
              </w:rPr>
            </w:pPr>
            <w:r w:rsidRPr="00234A1F">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EABB"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0504D52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E0AEDD1"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232A2"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6D442D" w14:textId="77777777" w:rsidR="003133A5" w:rsidRPr="00234A1F" w:rsidRDefault="003133A5" w:rsidP="00D14072">
            <w:pPr>
              <w:pStyle w:val="TAC"/>
              <w:rPr>
                <w:sz w:val="16"/>
                <w:szCs w:val="16"/>
                <w:lang w:eastAsia="zh-CN"/>
              </w:rPr>
            </w:pPr>
            <w:r w:rsidRPr="00234A1F">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DD2539" w14:textId="77777777" w:rsidR="003133A5" w:rsidRPr="00234A1F" w:rsidRDefault="003133A5" w:rsidP="00D14072">
            <w:pPr>
              <w:pStyle w:val="TAL"/>
              <w:rPr>
                <w:sz w:val="16"/>
                <w:szCs w:val="16"/>
                <w:lang w:eastAsia="zh-CN"/>
              </w:rPr>
            </w:pPr>
            <w:r w:rsidRPr="00234A1F">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E9E25D" w14:textId="77777777" w:rsidR="003133A5" w:rsidRPr="00234A1F" w:rsidRDefault="003133A5" w:rsidP="00D14072">
            <w:pPr>
              <w:pStyle w:val="TAL"/>
              <w:jc w:val="right"/>
              <w:rPr>
                <w:sz w:val="16"/>
                <w:szCs w:val="16"/>
                <w:lang w:eastAsia="zh-CN"/>
              </w:rPr>
            </w:pPr>
            <w:r w:rsidRPr="00234A1F">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9DC2F4" w14:textId="77777777" w:rsidR="003133A5" w:rsidRPr="00234A1F" w:rsidRDefault="003133A5" w:rsidP="00D14072">
            <w:pPr>
              <w:pStyle w:val="TAC"/>
              <w:rPr>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CFB2E" w14:textId="77777777" w:rsidR="003133A5" w:rsidRPr="00234A1F" w:rsidRDefault="003133A5" w:rsidP="00D14072">
            <w:pPr>
              <w:pStyle w:val="TAC"/>
              <w:jc w:val="left"/>
              <w:rPr>
                <w:sz w:val="16"/>
                <w:szCs w:val="16"/>
                <w:lang w:eastAsia="zh-CN"/>
              </w:rPr>
            </w:pPr>
            <w:r w:rsidRPr="00234A1F">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D0D51"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67A9AD8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5716B2B" w14:textId="77777777" w:rsidR="003133A5" w:rsidRPr="00234A1F" w:rsidRDefault="003133A5" w:rsidP="00D14072">
            <w:pPr>
              <w:pStyle w:val="TAC"/>
              <w:rPr>
                <w:sz w:val="16"/>
                <w:szCs w:val="16"/>
                <w:lang w:eastAsia="zh-CN"/>
              </w:rPr>
            </w:pPr>
            <w:r w:rsidRPr="00234A1F">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92718"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CD685C" w14:textId="77777777" w:rsidR="003133A5" w:rsidRPr="00234A1F" w:rsidRDefault="003133A5" w:rsidP="00D14072">
            <w:pPr>
              <w:pStyle w:val="TAC"/>
              <w:rPr>
                <w:sz w:val="16"/>
                <w:szCs w:val="16"/>
                <w:lang w:eastAsia="zh-CN"/>
              </w:rPr>
            </w:pPr>
            <w:r w:rsidRPr="00234A1F">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296472" w14:textId="77777777" w:rsidR="003133A5" w:rsidRPr="00234A1F" w:rsidRDefault="003133A5" w:rsidP="00D14072">
            <w:pPr>
              <w:pStyle w:val="TAL"/>
              <w:rPr>
                <w:sz w:val="16"/>
                <w:szCs w:val="16"/>
                <w:lang w:eastAsia="zh-CN"/>
              </w:rPr>
            </w:pPr>
            <w:r w:rsidRPr="00234A1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FF26C8" w14:textId="77777777" w:rsidR="003133A5" w:rsidRPr="00234A1F" w:rsidRDefault="003133A5" w:rsidP="00D14072">
            <w:pPr>
              <w:pStyle w:val="TAL"/>
              <w:jc w:val="right"/>
              <w:rPr>
                <w:sz w:val="16"/>
                <w:szCs w:val="16"/>
                <w:lang w:eastAsia="zh-CN"/>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F976E"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E12976" w14:textId="77777777" w:rsidR="003133A5" w:rsidRPr="00234A1F" w:rsidRDefault="003133A5" w:rsidP="00D14072">
            <w:pPr>
              <w:pStyle w:val="TAC"/>
              <w:jc w:val="left"/>
              <w:rPr>
                <w:sz w:val="16"/>
                <w:szCs w:val="16"/>
                <w:lang w:eastAsia="zh-CN"/>
              </w:rPr>
            </w:pPr>
            <w:r w:rsidRPr="00234A1F">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046D2"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0766670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373A3BB"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2EE7"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DD1209" w14:textId="77777777" w:rsidR="003133A5" w:rsidRPr="00234A1F" w:rsidRDefault="003133A5" w:rsidP="00D14072">
            <w:pPr>
              <w:pStyle w:val="TAC"/>
              <w:rPr>
                <w:sz w:val="16"/>
                <w:szCs w:val="16"/>
                <w:lang w:eastAsia="zh-CN"/>
              </w:rPr>
            </w:pPr>
            <w:r w:rsidRPr="00234A1F">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09AD00" w14:textId="77777777" w:rsidR="003133A5" w:rsidRPr="00234A1F" w:rsidRDefault="003133A5" w:rsidP="00D14072">
            <w:pPr>
              <w:pStyle w:val="TAL"/>
              <w:rPr>
                <w:sz w:val="16"/>
                <w:szCs w:val="16"/>
                <w:lang w:eastAsia="zh-CN"/>
              </w:rPr>
            </w:pPr>
            <w:r w:rsidRPr="00234A1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3EA8A6" w14:textId="77777777" w:rsidR="003133A5" w:rsidRPr="00234A1F" w:rsidRDefault="003133A5" w:rsidP="00D14072">
            <w:pPr>
              <w:pStyle w:val="TAL"/>
              <w:jc w:val="right"/>
              <w:rPr>
                <w:sz w:val="16"/>
                <w:szCs w:val="16"/>
                <w:lang w:eastAsia="zh-CN"/>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8C55E"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18718D" w14:textId="77777777" w:rsidR="003133A5" w:rsidRPr="00234A1F" w:rsidRDefault="003133A5" w:rsidP="00D14072">
            <w:pPr>
              <w:pStyle w:val="TAC"/>
              <w:jc w:val="left"/>
              <w:rPr>
                <w:sz w:val="16"/>
                <w:szCs w:val="16"/>
                <w:lang w:eastAsia="zh-CN"/>
              </w:rPr>
            </w:pPr>
            <w:r w:rsidRPr="00234A1F">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1639"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493C3FB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8BDEC5"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E1A3C"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715494" w14:textId="77777777" w:rsidR="003133A5" w:rsidRPr="00234A1F" w:rsidRDefault="003133A5" w:rsidP="00D14072">
            <w:pPr>
              <w:pStyle w:val="TAC"/>
              <w:rPr>
                <w:sz w:val="16"/>
                <w:szCs w:val="16"/>
                <w:lang w:eastAsia="zh-CN"/>
              </w:rPr>
            </w:pPr>
            <w:r w:rsidRPr="00234A1F">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C67102" w14:textId="77777777" w:rsidR="003133A5" w:rsidRPr="00234A1F" w:rsidRDefault="003133A5" w:rsidP="00D14072">
            <w:pPr>
              <w:pStyle w:val="TAL"/>
              <w:rPr>
                <w:sz w:val="16"/>
                <w:szCs w:val="16"/>
                <w:lang w:eastAsia="zh-CN"/>
              </w:rPr>
            </w:pPr>
            <w:r w:rsidRPr="00234A1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EA18E4" w14:textId="77777777" w:rsidR="003133A5" w:rsidRPr="00234A1F" w:rsidRDefault="003133A5" w:rsidP="00D14072">
            <w:pPr>
              <w:pStyle w:val="TAL"/>
              <w:jc w:val="right"/>
              <w:rPr>
                <w:sz w:val="16"/>
                <w:szCs w:val="16"/>
                <w:lang w:eastAsia="zh-CN"/>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9C164"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0CD5A5" w14:textId="77777777" w:rsidR="003133A5" w:rsidRPr="00234A1F" w:rsidRDefault="003133A5" w:rsidP="00D14072">
            <w:pPr>
              <w:pStyle w:val="TAC"/>
              <w:jc w:val="left"/>
              <w:rPr>
                <w:sz w:val="16"/>
                <w:szCs w:val="16"/>
                <w:lang w:eastAsia="zh-CN"/>
              </w:rPr>
            </w:pPr>
            <w:r w:rsidRPr="00234A1F">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D40"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0A8A4AD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765238D"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1AA6B"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C3AEAD" w14:textId="77777777" w:rsidR="003133A5" w:rsidRPr="00234A1F" w:rsidRDefault="003133A5" w:rsidP="00D14072">
            <w:pPr>
              <w:pStyle w:val="TAC"/>
              <w:rPr>
                <w:sz w:val="16"/>
                <w:szCs w:val="16"/>
                <w:lang w:eastAsia="zh-CN"/>
              </w:rPr>
            </w:pPr>
            <w:r w:rsidRPr="00234A1F">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10FA98" w14:textId="77777777" w:rsidR="003133A5" w:rsidRPr="00234A1F" w:rsidRDefault="003133A5" w:rsidP="00D14072">
            <w:pPr>
              <w:pStyle w:val="TAL"/>
              <w:rPr>
                <w:sz w:val="16"/>
                <w:szCs w:val="16"/>
                <w:lang w:eastAsia="zh-CN"/>
              </w:rPr>
            </w:pPr>
            <w:r w:rsidRPr="00234A1F">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6A413C" w14:textId="77777777" w:rsidR="003133A5" w:rsidRPr="00234A1F" w:rsidRDefault="003133A5" w:rsidP="00D14072">
            <w:pPr>
              <w:pStyle w:val="TAL"/>
              <w:jc w:val="right"/>
              <w:rPr>
                <w:sz w:val="16"/>
                <w:szCs w:val="16"/>
                <w:lang w:eastAsia="zh-CN"/>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554E1F"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2E55E" w14:textId="77777777" w:rsidR="003133A5" w:rsidRPr="00234A1F" w:rsidRDefault="003133A5" w:rsidP="00D14072">
            <w:pPr>
              <w:pStyle w:val="TAC"/>
              <w:jc w:val="left"/>
              <w:rPr>
                <w:sz w:val="16"/>
                <w:szCs w:val="16"/>
                <w:lang w:eastAsia="zh-CN"/>
              </w:rPr>
            </w:pPr>
            <w:r w:rsidRPr="00234A1F">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5F30F"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6AEB4F7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666B909"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58A68"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42B98A9" w14:textId="77777777" w:rsidR="003133A5" w:rsidRPr="00234A1F" w:rsidRDefault="003133A5" w:rsidP="00D14072">
            <w:pPr>
              <w:pStyle w:val="TAC"/>
              <w:rPr>
                <w:sz w:val="16"/>
                <w:szCs w:val="16"/>
                <w:lang w:eastAsia="zh-CN"/>
              </w:rPr>
            </w:pPr>
            <w:r w:rsidRPr="00234A1F">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646" w14:textId="77777777" w:rsidR="003133A5" w:rsidRPr="00234A1F" w:rsidRDefault="003133A5" w:rsidP="00D14072">
            <w:pPr>
              <w:pStyle w:val="TAL"/>
              <w:rPr>
                <w:sz w:val="16"/>
                <w:szCs w:val="16"/>
                <w:lang w:eastAsia="zh-CN"/>
              </w:rPr>
            </w:pPr>
            <w:r w:rsidRPr="00234A1F">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8276F" w14:textId="77777777" w:rsidR="003133A5" w:rsidRPr="00234A1F" w:rsidRDefault="003133A5" w:rsidP="00D14072">
            <w:pPr>
              <w:pStyle w:val="TAL"/>
              <w:jc w:val="right"/>
              <w:rPr>
                <w:sz w:val="16"/>
                <w:szCs w:val="16"/>
                <w:lang w:eastAsia="zh-CN"/>
              </w:rPr>
            </w:pPr>
            <w:r w:rsidRPr="00234A1F">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BED8"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EF1F10" w14:textId="77777777" w:rsidR="003133A5" w:rsidRPr="00234A1F" w:rsidRDefault="003133A5" w:rsidP="00D14072">
            <w:pPr>
              <w:pStyle w:val="TAC"/>
              <w:jc w:val="left"/>
              <w:rPr>
                <w:sz w:val="16"/>
                <w:szCs w:val="16"/>
                <w:lang w:eastAsia="zh-CN"/>
              </w:rPr>
            </w:pPr>
            <w:r w:rsidRPr="00234A1F">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7844C"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567E90C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0558696"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92566"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BBC8C06" w14:textId="77777777" w:rsidR="003133A5" w:rsidRPr="00234A1F" w:rsidRDefault="003133A5" w:rsidP="00D14072">
            <w:pPr>
              <w:pStyle w:val="TAC"/>
              <w:rPr>
                <w:sz w:val="16"/>
                <w:szCs w:val="16"/>
                <w:lang w:eastAsia="zh-CN"/>
              </w:rPr>
            </w:pPr>
            <w:r w:rsidRPr="00234A1F">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54B772" w14:textId="77777777" w:rsidR="003133A5" w:rsidRPr="00234A1F" w:rsidRDefault="003133A5" w:rsidP="00D14072">
            <w:pPr>
              <w:pStyle w:val="TAL"/>
              <w:rPr>
                <w:sz w:val="16"/>
                <w:szCs w:val="16"/>
                <w:lang w:eastAsia="zh-CN"/>
              </w:rPr>
            </w:pPr>
            <w:r w:rsidRPr="00234A1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0E4E3B" w14:textId="77777777" w:rsidR="003133A5" w:rsidRPr="00234A1F" w:rsidRDefault="003133A5" w:rsidP="00D14072">
            <w:pPr>
              <w:pStyle w:val="TAL"/>
              <w:jc w:val="right"/>
              <w:rPr>
                <w:sz w:val="16"/>
                <w:szCs w:val="16"/>
                <w:lang w:eastAsia="zh-CN"/>
              </w:rPr>
            </w:pPr>
            <w:r w:rsidRPr="00234A1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DC01A7" w14:textId="77777777" w:rsidR="003133A5" w:rsidRPr="00234A1F" w:rsidRDefault="003133A5" w:rsidP="00D14072">
            <w:pPr>
              <w:pStyle w:val="TAC"/>
              <w:rPr>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3843CE" w14:textId="77777777" w:rsidR="003133A5" w:rsidRPr="00234A1F" w:rsidRDefault="003133A5" w:rsidP="00D14072">
            <w:pPr>
              <w:pStyle w:val="TAC"/>
              <w:jc w:val="left"/>
              <w:rPr>
                <w:sz w:val="16"/>
                <w:szCs w:val="16"/>
                <w:lang w:eastAsia="zh-CN"/>
              </w:rPr>
            </w:pPr>
            <w:r w:rsidRPr="00234A1F">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DEB08"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3438719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084502C"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47ED3"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82527F" w14:textId="77777777" w:rsidR="003133A5" w:rsidRPr="00234A1F" w:rsidRDefault="003133A5" w:rsidP="00D14072">
            <w:pPr>
              <w:pStyle w:val="TAC"/>
              <w:rPr>
                <w:sz w:val="16"/>
                <w:szCs w:val="16"/>
                <w:lang w:eastAsia="zh-CN"/>
              </w:rPr>
            </w:pPr>
            <w:r w:rsidRPr="00234A1F">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A3B711" w14:textId="77777777" w:rsidR="003133A5" w:rsidRPr="00234A1F" w:rsidRDefault="003133A5" w:rsidP="00D14072">
            <w:pPr>
              <w:pStyle w:val="TAL"/>
              <w:rPr>
                <w:sz w:val="16"/>
                <w:szCs w:val="16"/>
                <w:lang w:eastAsia="zh-CN"/>
              </w:rPr>
            </w:pPr>
            <w:r w:rsidRPr="00234A1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B2D45A" w14:textId="77777777" w:rsidR="003133A5" w:rsidRPr="00234A1F" w:rsidRDefault="003133A5" w:rsidP="00D14072">
            <w:pPr>
              <w:pStyle w:val="TAL"/>
              <w:jc w:val="right"/>
              <w:rPr>
                <w:sz w:val="16"/>
                <w:szCs w:val="16"/>
                <w:lang w:eastAsia="zh-CN"/>
              </w:rPr>
            </w:pPr>
            <w:r w:rsidRPr="00234A1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95DFB"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E7457E" w14:textId="77777777" w:rsidR="003133A5" w:rsidRPr="00234A1F" w:rsidRDefault="003133A5" w:rsidP="00D14072">
            <w:pPr>
              <w:pStyle w:val="TAC"/>
              <w:jc w:val="left"/>
              <w:rPr>
                <w:sz w:val="16"/>
                <w:szCs w:val="16"/>
                <w:lang w:eastAsia="zh-CN"/>
              </w:rPr>
            </w:pPr>
            <w:proofErr w:type="spellStart"/>
            <w:r w:rsidRPr="00234A1F">
              <w:rPr>
                <w:rFonts w:cs="Arial"/>
                <w:sz w:val="16"/>
                <w:szCs w:val="16"/>
              </w:rPr>
              <w:t>Nudr_GroupIDmap</w:t>
            </w:r>
            <w:proofErr w:type="spellEnd"/>
            <w:r w:rsidRPr="00234A1F">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CE6A"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6C01966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A84" w14:textId="77777777" w:rsidR="003133A5" w:rsidRPr="00234A1F" w:rsidRDefault="003133A5" w:rsidP="00D14072">
            <w:pPr>
              <w:pStyle w:val="TAC"/>
              <w:rPr>
                <w:sz w:val="16"/>
                <w:szCs w:val="16"/>
                <w:lang w:eastAsia="zh-CN"/>
              </w:rPr>
            </w:pPr>
            <w:r w:rsidRPr="00234A1F">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6788" w14:textId="77777777" w:rsidR="003133A5" w:rsidRPr="00234A1F" w:rsidRDefault="003133A5" w:rsidP="00D14072">
            <w:pPr>
              <w:pStyle w:val="TAC"/>
              <w:rPr>
                <w:sz w:val="16"/>
                <w:szCs w:val="16"/>
                <w:lang w:eastAsia="zh-CN"/>
              </w:rPr>
            </w:pPr>
            <w:r w:rsidRPr="00234A1F">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B3B6BB" w14:textId="77777777" w:rsidR="003133A5" w:rsidRPr="00234A1F" w:rsidRDefault="003133A5" w:rsidP="00D14072">
            <w:pPr>
              <w:pStyle w:val="TAC"/>
              <w:rPr>
                <w:sz w:val="16"/>
                <w:szCs w:val="16"/>
                <w:lang w:eastAsia="zh-CN"/>
              </w:rPr>
            </w:pPr>
            <w:r w:rsidRPr="00234A1F">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75F41C" w14:textId="77777777" w:rsidR="003133A5" w:rsidRPr="00234A1F" w:rsidRDefault="003133A5" w:rsidP="00D14072">
            <w:pPr>
              <w:pStyle w:val="TAL"/>
              <w:rPr>
                <w:sz w:val="16"/>
                <w:szCs w:val="16"/>
                <w:lang w:eastAsia="zh-CN"/>
              </w:rPr>
            </w:pPr>
            <w:r w:rsidRPr="00234A1F">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29749" w14:textId="77777777" w:rsidR="003133A5" w:rsidRPr="00234A1F" w:rsidRDefault="003133A5" w:rsidP="00D14072">
            <w:pPr>
              <w:pStyle w:val="TAL"/>
              <w:jc w:val="right"/>
              <w:rPr>
                <w:sz w:val="16"/>
                <w:szCs w:val="16"/>
                <w:lang w:eastAsia="zh-CN"/>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129F71" w14:textId="77777777" w:rsidR="003133A5" w:rsidRPr="00234A1F" w:rsidRDefault="003133A5" w:rsidP="00D14072">
            <w:pPr>
              <w:pStyle w:val="TAC"/>
              <w:rPr>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7B764F" w14:textId="77777777" w:rsidR="003133A5" w:rsidRPr="00234A1F" w:rsidRDefault="003133A5" w:rsidP="00D14072">
            <w:pPr>
              <w:pStyle w:val="TAC"/>
              <w:jc w:val="left"/>
              <w:rPr>
                <w:sz w:val="16"/>
                <w:szCs w:val="16"/>
                <w:lang w:eastAsia="zh-CN"/>
              </w:rPr>
            </w:pPr>
            <w:r w:rsidRPr="00234A1F">
              <w:rPr>
                <w:rFonts w:cs="Arial"/>
                <w:sz w:val="16"/>
                <w:szCs w:val="16"/>
              </w:rPr>
              <w:t xml:space="preserve">Definition of </w:t>
            </w:r>
            <w:proofErr w:type="spellStart"/>
            <w:r w:rsidRPr="00234A1F">
              <w:rPr>
                <w:rFonts w:cs="Arial"/>
                <w:sz w:val="16"/>
                <w:szCs w:val="16"/>
              </w:rPr>
              <w:t>SessionManagementPolicyDataPatch</w:t>
            </w:r>
            <w:proofErr w:type="spellEnd"/>
            <w:r w:rsidRPr="00234A1F">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6A0C0" w14:textId="77777777" w:rsidR="003133A5" w:rsidRPr="00234A1F" w:rsidRDefault="003133A5" w:rsidP="00D14072">
            <w:pPr>
              <w:pStyle w:val="TAC"/>
              <w:rPr>
                <w:sz w:val="16"/>
                <w:szCs w:val="16"/>
                <w:lang w:eastAsia="zh-CN"/>
              </w:rPr>
            </w:pPr>
            <w:r w:rsidRPr="00234A1F">
              <w:rPr>
                <w:sz w:val="16"/>
                <w:szCs w:val="16"/>
                <w:lang w:eastAsia="zh-CN"/>
              </w:rPr>
              <w:t>16.2.0</w:t>
            </w:r>
          </w:p>
        </w:tc>
      </w:tr>
      <w:tr w:rsidR="003133A5" w:rsidRPr="005523F6" w14:paraId="763E3C0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3F2DCA9" w14:textId="77777777" w:rsidR="003133A5" w:rsidRPr="00234A1F" w:rsidRDefault="003133A5" w:rsidP="00D14072">
            <w:pPr>
              <w:pStyle w:val="TAC"/>
              <w:rPr>
                <w:sz w:val="16"/>
                <w:szCs w:val="16"/>
                <w:lang w:eastAsia="zh-CN"/>
              </w:rPr>
            </w:pPr>
            <w:r w:rsidRPr="00234A1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7F591" w14:textId="77777777" w:rsidR="003133A5" w:rsidRPr="00234A1F" w:rsidRDefault="003133A5" w:rsidP="00D14072">
            <w:pPr>
              <w:pStyle w:val="TAC"/>
              <w:rPr>
                <w:sz w:val="16"/>
                <w:szCs w:val="16"/>
                <w:lang w:eastAsia="zh-CN"/>
              </w:rPr>
            </w:pPr>
            <w:r w:rsidRPr="00234A1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4A207" w14:textId="77777777" w:rsidR="003133A5" w:rsidRPr="00234A1F" w:rsidRDefault="003133A5" w:rsidP="00D14072">
            <w:pPr>
              <w:pStyle w:val="TAC"/>
              <w:rPr>
                <w:sz w:val="16"/>
                <w:szCs w:val="16"/>
                <w:lang w:eastAsia="zh-CN"/>
              </w:rPr>
            </w:pPr>
            <w:r w:rsidRPr="00234A1F">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8C507" w14:textId="77777777" w:rsidR="003133A5" w:rsidRPr="00234A1F" w:rsidRDefault="003133A5" w:rsidP="00D14072">
            <w:pPr>
              <w:pStyle w:val="TAL"/>
              <w:rPr>
                <w:rFonts w:cs="Arial"/>
                <w:sz w:val="16"/>
                <w:szCs w:val="16"/>
              </w:rPr>
            </w:pPr>
            <w:r w:rsidRPr="00234A1F">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9B7942" w14:textId="77777777" w:rsidR="003133A5" w:rsidRPr="00B80F3D" w:rsidRDefault="003133A5" w:rsidP="00D14072">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7990B"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6FA15" w14:textId="77777777" w:rsidR="003133A5" w:rsidRPr="00234A1F" w:rsidRDefault="003133A5" w:rsidP="00D14072">
            <w:pPr>
              <w:pStyle w:val="TAC"/>
              <w:jc w:val="left"/>
              <w:rPr>
                <w:rFonts w:cs="Arial"/>
                <w:sz w:val="16"/>
                <w:szCs w:val="16"/>
              </w:rPr>
            </w:pPr>
            <w:r w:rsidRPr="00234A1F">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F595" w14:textId="77777777" w:rsidR="003133A5" w:rsidRPr="00234A1F" w:rsidRDefault="003133A5" w:rsidP="00D14072">
            <w:pPr>
              <w:pStyle w:val="TAC"/>
              <w:rPr>
                <w:sz w:val="16"/>
                <w:szCs w:val="16"/>
                <w:lang w:eastAsia="zh-CN"/>
              </w:rPr>
            </w:pPr>
            <w:r w:rsidRPr="00234A1F">
              <w:rPr>
                <w:rFonts w:hint="eastAsia"/>
                <w:sz w:val="16"/>
                <w:szCs w:val="16"/>
                <w:lang w:eastAsia="zh-CN"/>
              </w:rPr>
              <w:t>16.3.0</w:t>
            </w:r>
          </w:p>
        </w:tc>
      </w:tr>
      <w:tr w:rsidR="003133A5" w:rsidRPr="005523F6" w14:paraId="3D38046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C90DB43" w14:textId="77777777" w:rsidR="003133A5" w:rsidRPr="00234A1F" w:rsidRDefault="003133A5" w:rsidP="00D14072">
            <w:pPr>
              <w:pStyle w:val="TAC"/>
              <w:rPr>
                <w:sz w:val="16"/>
                <w:szCs w:val="16"/>
                <w:lang w:eastAsia="zh-CN"/>
              </w:rPr>
            </w:pPr>
            <w:r w:rsidRPr="00234A1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7E91" w14:textId="77777777" w:rsidR="003133A5" w:rsidRPr="00234A1F" w:rsidRDefault="003133A5" w:rsidP="00D14072">
            <w:pPr>
              <w:pStyle w:val="TAC"/>
              <w:rPr>
                <w:sz w:val="16"/>
                <w:szCs w:val="16"/>
                <w:lang w:eastAsia="zh-CN"/>
              </w:rPr>
            </w:pPr>
            <w:r w:rsidRPr="00234A1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5C69BA" w14:textId="77777777" w:rsidR="003133A5" w:rsidRPr="00234A1F" w:rsidRDefault="003133A5" w:rsidP="00D14072">
            <w:pPr>
              <w:pStyle w:val="TAC"/>
              <w:rPr>
                <w:sz w:val="16"/>
                <w:szCs w:val="16"/>
                <w:lang w:eastAsia="zh-CN"/>
              </w:rPr>
            </w:pPr>
            <w:r w:rsidRPr="00234A1F">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D185" w14:textId="77777777" w:rsidR="003133A5" w:rsidRPr="00234A1F" w:rsidRDefault="003133A5" w:rsidP="00D14072">
            <w:pPr>
              <w:pStyle w:val="TAL"/>
              <w:rPr>
                <w:rFonts w:cs="Arial"/>
                <w:sz w:val="16"/>
                <w:szCs w:val="16"/>
              </w:rPr>
            </w:pPr>
            <w:r w:rsidRPr="00234A1F">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82CA10" w14:textId="77777777" w:rsidR="003133A5" w:rsidRPr="00234A1F" w:rsidRDefault="003133A5" w:rsidP="00D14072">
            <w:pPr>
              <w:pStyle w:val="TAL"/>
              <w:jc w:val="right"/>
              <w:rPr>
                <w:rFonts w:cs="Arial"/>
                <w:sz w:val="16"/>
                <w:szCs w:val="16"/>
                <w:lang w:eastAsia="zh-CN"/>
              </w:rPr>
            </w:pPr>
            <w:r w:rsidRPr="00234A1F">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D1F" w14:textId="77777777" w:rsidR="003133A5" w:rsidRPr="00234A1F" w:rsidRDefault="003133A5" w:rsidP="00D14072">
            <w:pPr>
              <w:pStyle w:val="TAC"/>
              <w:rPr>
                <w:rFonts w:cs="Arial"/>
                <w:sz w:val="16"/>
                <w:szCs w:val="16"/>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8B8C6" w14:textId="77777777" w:rsidR="003133A5" w:rsidRPr="00234A1F" w:rsidRDefault="003133A5" w:rsidP="00D14072">
            <w:pPr>
              <w:pStyle w:val="TAC"/>
              <w:jc w:val="left"/>
              <w:rPr>
                <w:rFonts w:cs="Arial"/>
                <w:sz w:val="16"/>
                <w:szCs w:val="16"/>
              </w:rPr>
            </w:pPr>
            <w:r w:rsidRPr="00234A1F">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56DF4" w14:textId="77777777" w:rsidR="003133A5" w:rsidRPr="00234A1F" w:rsidRDefault="003133A5" w:rsidP="00D14072">
            <w:pPr>
              <w:pStyle w:val="TAC"/>
              <w:rPr>
                <w:sz w:val="16"/>
                <w:szCs w:val="16"/>
                <w:lang w:eastAsia="zh-CN"/>
              </w:rPr>
            </w:pPr>
            <w:r w:rsidRPr="00234A1F">
              <w:rPr>
                <w:rFonts w:hint="eastAsia"/>
                <w:sz w:val="16"/>
                <w:szCs w:val="16"/>
                <w:lang w:eastAsia="zh-CN"/>
              </w:rPr>
              <w:t>16.3.0</w:t>
            </w:r>
          </w:p>
        </w:tc>
      </w:tr>
      <w:tr w:rsidR="003133A5" w:rsidRPr="005523F6" w14:paraId="285FA57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90CD5CE" w14:textId="77777777" w:rsidR="003133A5" w:rsidRPr="00234A1F" w:rsidRDefault="003133A5" w:rsidP="00D14072">
            <w:pPr>
              <w:pStyle w:val="TAC"/>
              <w:rPr>
                <w:sz w:val="16"/>
                <w:szCs w:val="16"/>
                <w:lang w:eastAsia="zh-CN"/>
              </w:rPr>
            </w:pPr>
            <w:r w:rsidRPr="00234A1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30E22" w14:textId="77777777" w:rsidR="003133A5" w:rsidRPr="00234A1F" w:rsidRDefault="003133A5" w:rsidP="00D14072">
            <w:pPr>
              <w:pStyle w:val="TAC"/>
              <w:rPr>
                <w:sz w:val="16"/>
                <w:szCs w:val="16"/>
                <w:lang w:eastAsia="zh-CN"/>
              </w:rPr>
            </w:pPr>
            <w:r w:rsidRPr="00234A1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F22770" w14:textId="77777777" w:rsidR="003133A5" w:rsidRPr="00234A1F" w:rsidRDefault="003133A5" w:rsidP="00D14072">
            <w:pPr>
              <w:pStyle w:val="TAC"/>
              <w:rPr>
                <w:sz w:val="16"/>
                <w:szCs w:val="16"/>
                <w:lang w:eastAsia="zh-CN"/>
              </w:rPr>
            </w:pPr>
            <w:r w:rsidRPr="00234A1F">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BB8C" w14:textId="77777777" w:rsidR="003133A5" w:rsidRPr="00234A1F" w:rsidRDefault="003133A5" w:rsidP="00D14072">
            <w:pPr>
              <w:pStyle w:val="TAL"/>
              <w:rPr>
                <w:rFonts w:cs="Arial"/>
                <w:sz w:val="16"/>
                <w:szCs w:val="16"/>
              </w:rPr>
            </w:pPr>
            <w:r w:rsidRPr="00234A1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2AA4C1" w14:textId="77777777" w:rsidR="003133A5" w:rsidRPr="00234A1F" w:rsidRDefault="003133A5" w:rsidP="00D14072">
            <w:pPr>
              <w:pStyle w:val="TAL"/>
              <w:jc w:val="right"/>
              <w:rPr>
                <w:rFonts w:cs="Arial"/>
                <w:sz w:val="16"/>
                <w:szCs w:val="16"/>
                <w:lang w:eastAsia="zh-CN"/>
              </w:rPr>
            </w:pPr>
            <w:r w:rsidRPr="00234A1F">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511C"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78693" w14:textId="77777777" w:rsidR="003133A5" w:rsidRPr="00234A1F" w:rsidRDefault="003133A5" w:rsidP="00D14072">
            <w:pPr>
              <w:pStyle w:val="TAC"/>
              <w:jc w:val="left"/>
              <w:rPr>
                <w:rFonts w:cs="Arial"/>
                <w:sz w:val="16"/>
                <w:szCs w:val="16"/>
              </w:rPr>
            </w:pPr>
            <w:r w:rsidRPr="00234A1F">
              <w:rPr>
                <w:rFonts w:cs="Arial"/>
                <w:sz w:val="16"/>
                <w:szCs w:val="16"/>
              </w:rPr>
              <w:t xml:space="preserve">Definition of </w:t>
            </w:r>
            <w:proofErr w:type="spellStart"/>
            <w:r w:rsidRPr="00234A1F">
              <w:rPr>
                <w:rFonts w:cs="Arial"/>
                <w:sz w:val="16"/>
                <w:szCs w:val="16"/>
              </w:rPr>
              <w:t>ConditionalSubscription</w:t>
            </w:r>
            <w:proofErr w:type="spellEnd"/>
            <w:r w:rsidRPr="00234A1F">
              <w:rPr>
                <w:rFonts w:cs="Arial"/>
                <w:sz w:val="16"/>
                <w:szCs w:val="16"/>
              </w:rPr>
              <w:t xml:space="preserve"> and </w:t>
            </w:r>
            <w:proofErr w:type="spellStart"/>
            <w:r w:rsidRPr="00234A1F">
              <w:rPr>
                <w:rFonts w:cs="Arial"/>
                <w:sz w:val="16"/>
                <w:szCs w:val="16"/>
              </w:rPr>
              <w:t>NotificationResourceFragment</w:t>
            </w:r>
            <w:proofErr w:type="spellEnd"/>
            <w:r w:rsidRPr="00234A1F">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825A" w14:textId="77777777" w:rsidR="003133A5" w:rsidRPr="00234A1F" w:rsidRDefault="003133A5" w:rsidP="00D14072">
            <w:pPr>
              <w:pStyle w:val="TAC"/>
              <w:rPr>
                <w:sz w:val="16"/>
                <w:szCs w:val="16"/>
                <w:lang w:eastAsia="zh-CN"/>
              </w:rPr>
            </w:pPr>
            <w:r w:rsidRPr="00234A1F">
              <w:rPr>
                <w:rFonts w:hint="eastAsia"/>
                <w:sz w:val="16"/>
                <w:szCs w:val="16"/>
                <w:lang w:eastAsia="zh-CN"/>
              </w:rPr>
              <w:t>16.3.0</w:t>
            </w:r>
          </w:p>
        </w:tc>
      </w:tr>
      <w:tr w:rsidR="003133A5" w:rsidRPr="005523F6" w14:paraId="7EF7B45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5AA582" w14:textId="77777777" w:rsidR="003133A5" w:rsidRPr="00234A1F" w:rsidRDefault="003133A5" w:rsidP="00D14072">
            <w:pPr>
              <w:pStyle w:val="TAC"/>
              <w:rPr>
                <w:sz w:val="16"/>
                <w:szCs w:val="16"/>
                <w:lang w:eastAsia="zh-CN"/>
              </w:rPr>
            </w:pPr>
            <w:r w:rsidRPr="00234A1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C54AD" w14:textId="77777777" w:rsidR="003133A5" w:rsidRPr="00234A1F" w:rsidRDefault="003133A5" w:rsidP="00D14072">
            <w:pPr>
              <w:pStyle w:val="TAC"/>
              <w:rPr>
                <w:sz w:val="16"/>
                <w:szCs w:val="16"/>
                <w:lang w:eastAsia="zh-CN"/>
              </w:rPr>
            </w:pPr>
            <w:r w:rsidRPr="00234A1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952C7" w14:textId="77777777" w:rsidR="003133A5" w:rsidRPr="00234A1F" w:rsidRDefault="003133A5" w:rsidP="00D14072">
            <w:pPr>
              <w:pStyle w:val="TAC"/>
              <w:rPr>
                <w:sz w:val="16"/>
                <w:szCs w:val="16"/>
                <w:lang w:eastAsia="zh-CN"/>
              </w:rPr>
            </w:pPr>
            <w:r w:rsidRPr="00234A1F">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985A4" w14:textId="77777777" w:rsidR="003133A5" w:rsidRPr="00234A1F" w:rsidRDefault="003133A5" w:rsidP="00D14072">
            <w:pPr>
              <w:pStyle w:val="TAL"/>
              <w:rPr>
                <w:rFonts w:cs="Arial"/>
                <w:sz w:val="16"/>
                <w:szCs w:val="16"/>
              </w:rPr>
            </w:pPr>
            <w:r w:rsidRPr="00234A1F">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8CD41" w14:textId="77777777" w:rsidR="003133A5" w:rsidRPr="00B80F3D" w:rsidRDefault="003133A5" w:rsidP="00D14072">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70703" w14:textId="77777777" w:rsidR="003133A5" w:rsidRPr="00234A1F" w:rsidRDefault="003133A5" w:rsidP="00D14072">
            <w:pPr>
              <w:pStyle w:val="TAC"/>
              <w:rPr>
                <w:rFonts w:cs="Arial"/>
                <w:sz w:val="16"/>
                <w:szCs w:val="16"/>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4D41C" w14:textId="77777777" w:rsidR="003133A5" w:rsidRPr="00234A1F" w:rsidRDefault="003133A5" w:rsidP="00D14072">
            <w:pPr>
              <w:pStyle w:val="TAC"/>
              <w:jc w:val="left"/>
              <w:rPr>
                <w:rFonts w:cs="Arial"/>
                <w:sz w:val="16"/>
                <w:szCs w:val="16"/>
              </w:rPr>
            </w:pPr>
            <w:r w:rsidRPr="00234A1F">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FDBA" w14:textId="77777777" w:rsidR="003133A5" w:rsidRPr="00234A1F" w:rsidRDefault="003133A5" w:rsidP="00D14072">
            <w:pPr>
              <w:pStyle w:val="TAC"/>
              <w:rPr>
                <w:sz w:val="16"/>
                <w:szCs w:val="16"/>
                <w:lang w:eastAsia="zh-CN"/>
              </w:rPr>
            </w:pPr>
            <w:r w:rsidRPr="00234A1F">
              <w:rPr>
                <w:rFonts w:hint="eastAsia"/>
                <w:sz w:val="16"/>
                <w:szCs w:val="16"/>
                <w:lang w:eastAsia="zh-CN"/>
              </w:rPr>
              <w:t>16.3.0</w:t>
            </w:r>
          </w:p>
        </w:tc>
      </w:tr>
      <w:tr w:rsidR="003133A5" w:rsidRPr="005523F6" w14:paraId="4968074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FCD690E" w14:textId="77777777" w:rsidR="003133A5" w:rsidRPr="00234A1F" w:rsidRDefault="003133A5" w:rsidP="00D14072">
            <w:pPr>
              <w:pStyle w:val="TAC"/>
              <w:rPr>
                <w:sz w:val="16"/>
                <w:szCs w:val="16"/>
                <w:lang w:eastAsia="zh-CN"/>
              </w:rPr>
            </w:pPr>
            <w:r w:rsidRPr="00234A1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43201" w14:textId="77777777" w:rsidR="003133A5" w:rsidRPr="00234A1F" w:rsidRDefault="003133A5" w:rsidP="00D14072">
            <w:pPr>
              <w:pStyle w:val="TAC"/>
              <w:rPr>
                <w:sz w:val="16"/>
                <w:szCs w:val="16"/>
                <w:lang w:eastAsia="zh-CN"/>
              </w:rPr>
            </w:pPr>
            <w:r w:rsidRPr="00234A1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F03D8" w14:textId="77777777" w:rsidR="003133A5" w:rsidRPr="00234A1F" w:rsidRDefault="003133A5" w:rsidP="00D14072">
            <w:pPr>
              <w:pStyle w:val="TAC"/>
              <w:rPr>
                <w:rFonts w:cs="Arial"/>
                <w:sz w:val="16"/>
                <w:szCs w:val="16"/>
                <w:lang w:eastAsia="zh-CN"/>
              </w:rPr>
            </w:pPr>
            <w:r w:rsidRPr="00234A1F">
              <w:rPr>
                <w:rFonts w:cs="Arial"/>
                <w:sz w:val="16"/>
                <w:szCs w:val="16"/>
              </w:rPr>
              <w:t>CP-2000</w:t>
            </w:r>
            <w:r w:rsidRPr="00234A1F">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320C6" w14:textId="77777777" w:rsidR="003133A5" w:rsidRPr="00234A1F" w:rsidRDefault="003133A5" w:rsidP="00D14072">
            <w:pPr>
              <w:pStyle w:val="TAL"/>
              <w:rPr>
                <w:rFonts w:cs="Arial"/>
                <w:sz w:val="16"/>
                <w:szCs w:val="16"/>
                <w:lang w:eastAsia="zh-CN"/>
              </w:rPr>
            </w:pPr>
            <w:r w:rsidRPr="00234A1F">
              <w:rPr>
                <w:rFonts w:cs="Arial"/>
                <w:sz w:val="16"/>
                <w:szCs w:val="16"/>
              </w:rPr>
              <w:t>008</w:t>
            </w:r>
            <w:r w:rsidRPr="00234A1F">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8D4BAE" w14:textId="77777777" w:rsidR="003133A5" w:rsidRDefault="003133A5" w:rsidP="00D14072">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D5243" w14:textId="77777777" w:rsidR="003133A5" w:rsidRPr="00234A1F" w:rsidRDefault="003133A5" w:rsidP="00D14072">
            <w:pPr>
              <w:pStyle w:val="TAC"/>
              <w:rPr>
                <w:rFonts w:cs="Arial"/>
                <w:sz w:val="16"/>
                <w:szCs w:val="16"/>
                <w:lang w:eastAsia="zh-CN"/>
              </w:rPr>
            </w:pPr>
            <w:r w:rsidRPr="00234A1F">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9BE71" w14:textId="77777777" w:rsidR="003133A5" w:rsidRPr="00234A1F" w:rsidRDefault="003133A5" w:rsidP="00D14072">
            <w:pPr>
              <w:pStyle w:val="TAC"/>
              <w:jc w:val="left"/>
              <w:rPr>
                <w:rFonts w:cs="Arial"/>
                <w:sz w:val="16"/>
                <w:szCs w:val="16"/>
              </w:rPr>
            </w:pPr>
            <w:r w:rsidRPr="00234A1F">
              <w:rPr>
                <w:rFonts w:cs="Arial"/>
                <w:sz w:val="16"/>
                <w:szCs w:val="16"/>
              </w:rPr>
              <w:t xml:space="preserve">Definition of </w:t>
            </w:r>
            <w:proofErr w:type="spellStart"/>
            <w:r w:rsidRPr="00234A1F">
              <w:rPr>
                <w:rFonts w:cs="Arial"/>
                <w:sz w:val="16"/>
                <w:szCs w:val="16"/>
              </w:rPr>
              <w:t>EnhancedInfluDataNotification</w:t>
            </w:r>
            <w:proofErr w:type="spellEnd"/>
            <w:r w:rsidRPr="00234A1F">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BB051" w14:textId="77777777" w:rsidR="003133A5" w:rsidRPr="00234A1F" w:rsidRDefault="003133A5" w:rsidP="00D14072">
            <w:pPr>
              <w:pStyle w:val="TAC"/>
              <w:rPr>
                <w:sz w:val="16"/>
                <w:szCs w:val="16"/>
                <w:lang w:eastAsia="zh-CN"/>
              </w:rPr>
            </w:pPr>
            <w:r w:rsidRPr="00234A1F">
              <w:rPr>
                <w:rFonts w:hint="eastAsia"/>
                <w:sz w:val="16"/>
                <w:szCs w:val="16"/>
                <w:lang w:eastAsia="zh-CN"/>
              </w:rPr>
              <w:t>16.3.0</w:t>
            </w:r>
          </w:p>
        </w:tc>
      </w:tr>
      <w:tr w:rsidR="003133A5" w:rsidRPr="005523F6" w14:paraId="1E97B7D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6EB8E80"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69354"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EB44A" w14:textId="77777777" w:rsidR="003133A5" w:rsidRPr="00234A1F" w:rsidRDefault="003133A5" w:rsidP="00D14072">
            <w:pPr>
              <w:pStyle w:val="TAC"/>
              <w:rPr>
                <w:rFonts w:cs="Arial"/>
                <w:sz w:val="16"/>
                <w:szCs w:val="16"/>
              </w:rPr>
            </w:pPr>
            <w:r w:rsidRPr="00234A1F">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74C42" w14:textId="77777777" w:rsidR="003133A5" w:rsidRPr="00234A1F" w:rsidRDefault="003133A5" w:rsidP="00D14072">
            <w:pPr>
              <w:pStyle w:val="TAL"/>
              <w:rPr>
                <w:rFonts w:cs="Arial"/>
                <w:sz w:val="16"/>
                <w:szCs w:val="16"/>
              </w:rPr>
            </w:pPr>
            <w:r w:rsidRPr="00234A1F">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A53D7E"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E97C" w14:textId="77777777" w:rsidR="003133A5" w:rsidRPr="00234A1F" w:rsidRDefault="003133A5" w:rsidP="00D14072">
            <w:pPr>
              <w:pStyle w:val="TAC"/>
              <w:rPr>
                <w:rFonts w:cs="Arial"/>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E044D" w14:textId="77777777" w:rsidR="003133A5" w:rsidRPr="00234A1F" w:rsidRDefault="003133A5" w:rsidP="00D14072">
            <w:pPr>
              <w:pStyle w:val="TAC"/>
              <w:jc w:val="left"/>
              <w:rPr>
                <w:rFonts w:cs="Arial"/>
                <w:sz w:val="16"/>
                <w:szCs w:val="16"/>
              </w:rPr>
            </w:pPr>
            <w:r w:rsidRPr="00234A1F">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7D80A"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6D9021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D74CCDC"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3E345"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2B59D" w14:textId="77777777" w:rsidR="003133A5" w:rsidRPr="00234A1F" w:rsidRDefault="003133A5" w:rsidP="00D14072">
            <w:pPr>
              <w:pStyle w:val="TAC"/>
              <w:rPr>
                <w:rFonts w:cs="Arial"/>
                <w:sz w:val="16"/>
                <w:szCs w:val="16"/>
              </w:rPr>
            </w:pPr>
            <w:r w:rsidRPr="00234A1F">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494A" w14:textId="77777777" w:rsidR="003133A5" w:rsidRPr="00234A1F" w:rsidRDefault="003133A5" w:rsidP="00D14072">
            <w:pPr>
              <w:pStyle w:val="TAL"/>
              <w:rPr>
                <w:rFonts w:cs="Arial"/>
                <w:sz w:val="16"/>
                <w:szCs w:val="16"/>
              </w:rPr>
            </w:pPr>
            <w:r w:rsidRPr="00234A1F">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5E5C1A"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FF81B" w14:textId="77777777" w:rsidR="003133A5" w:rsidRPr="00234A1F" w:rsidRDefault="003133A5" w:rsidP="00D14072">
            <w:pPr>
              <w:pStyle w:val="TAC"/>
              <w:rPr>
                <w:rFonts w:cs="Arial"/>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E1985" w14:textId="77777777" w:rsidR="003133A5" w:rsidRPr="00234A1F" w:rsidRDefault="003133A5" w:rsidP="00D14072">
            <w:pPr>
              <w:pStyle w:val="TAC"/>
              <w:jc w:val="left"/>
              <w:rPr>
                <w:rFonts w:cs="Arial"/>
                <w:sz w:val="16"/>
                <w:szCs w:val="16"/>
              </w:rPr>
            </w:pPr>
            <w:r w:rsidRPr="00234A1F">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5EADE"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36D6DAD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D692B03"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3F66B"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14906" w14:textId="77777777" w:rsidR="003133A5" w:rsidRPr="00234A1F" w:rsidRDefault="003133A5" w:rsidP="00D14072">
            <w:pPr>
              <w:pStyle w:val="TAC"/>
              <w:rPr>
                <w:rFonts w:cs="Arial"/>
                <w:sz w:val="16"/>
                <w:szCs w:val="16"/>
              </w:rPr>
            </w:pPr>
            <w:r w:rsidRPr="00234A1F">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B696F" w14:textId="77777777" w:rsidR="003133A5" w:rsidRPr="00234A1F" w:rsidRDefault="003133A5" w:rsidP="00D14072">
            <w:pPr>
              <w:pStyle w:val="TAL"/>
              <w:rPr>
                <w:rFonts w:cs="Arial"/>
                <w:sz w:val="16"/>
                <w:szCs w:val="16"/>
              </w:rPr>
            </w:pPr>
            <w:r w:rsidRPr="00234A1F">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98A3B7"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D5589" w14:textId="77777777" w:rsidR="003133A5" w:rsidRPr="00234A1F" w:rsidRDefault="003133A5" w:rsidP="00D14072">
            <w:pPr>
              <w:pStyle w:val="TAC"/>
              <w:rPr>
                <w:rFonts w:cs="Arial"/>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72923" w14:textId="77777777" w:rsidR="003133A5" w:rsidRPr="00234A1F" w:rsidRDefault="003133A5" w:rsidP="00D14072">
            <w:pPr>
              <w:pStyle w:val="TAC"/>
              <w:jc w:val="left"/>
              <w:rPr>
                <w:rFonts w:cs="Arial"/>
                <w:sz w:val="16"/>
                <w:szCs w:val="16"/>
              </w:rPr>
            </w:pPr>
            <w:r w:rsidRPr="00234A1F">
              <w:rPr>
                <w:rFonts w:cs="Arial"/>
                <w:sz w:val="16"/>
                <w:szCs w:val="16"/>
              </w:rPr>
              <w:t xml:space="preserve">Resource </w:t>
            </w:r>
            <w:proofErr w:type="spellStart"/>
            <w:r w:rsidRPr="00234A1F">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1EF51"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377C320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B95E023"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498D8"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2899AB" w14:textId="77777777" w:rsidR="003133A5" w:rsidRPr="00234A1F" w:rsidRDefault="003133A5" w:rsidP="00D14072">
            <w:pPr>
              <w:pStyle w:val="TAC"/>
              <w:rPr>
                <w:rFonts w:cs="Arial"/>
                <w:sz w:val="16"/>
                <w:szCs w:val="16"/>
              </w:rPr>
            </w:pPr>
            <w:r w:rsidRPr="00234A1F">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C1110" w14:textId="77777777" w:rsidR="003133A5" w:rsidRPr="00234A1F" w:rsidRDefault="003133A5" w:rsidP="00D14072">
            <w:pPr>
              <w:pStyle w:val="TAL"/>
              <w:rPr>
                <w:rFonts w:cs="Arial"/>
                <w:sz w:val="16"/>
                <w:szCs w:val="16"/>
              </w:rPr>
            </w:pPr>
            <w:r w:rsidRPr="00234A1F">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7416A"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57EF6"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47C29" w14:textId="77777777" w:rsidR="003133A5" w:rsidRPr="00234A1F" w:rsidRDefault="003133A5" w:rsidP="00D14072">
            <w:pPr>
              <w:pStyle w:val="TAC"/>
              <w:jc w:val="left"/>
              <w:rPr>
                <w:rFonts w:cs="Arial"/>
                <w:sz w:val="16"/>
                <w:szCs w:val="16"/>
              </w:rPr>
            </w:pPr>
            <w:r w:rsidRPr="00234A1F">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BEDBC"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43B6FEC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297B2CC"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312CE"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E52261" w14:textId="77777777" w:rsidR="003133A5" w:rsidRPr="00234A1F" w:rsidRDefault="003133A5" w:rsidP="00D14072">
            <w:pPr>
              <w:pStyle w:val="TAC"/>
              <w:rPr>
                <w:rFonts w:cs="Arial"/>
                <w:sz w:val="16"/>
                <w:szCs w:val="16"/>
              </w:rPr>
            </w:pPr>
            <w:r w:rsidRPr="00234A1F">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D043" w14:textId="77777777" w:rsidR="003133A5" w:rsidRPr="00234A1F" w:rsidRDefault="003133A5" w:rsidP="00D14072">
            <w:pPr>
              <w:pStyle w:val="TAL"/>
              <w:rPr>
                <w:rFonts w:cs="Arial"/>
                <w:sz w:val="16"/>
                <w:szCs w:val="16"/>
              </w:rPr>
            </w:pPr>
            <w:r w:rsidRPr="00234A1F">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66472"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358B" w14:textId="77777777" w:rsidR="003133A5" w:rsidRPr="00234A1F" w:rsidRDefault="003133A5" w:rsidP="00D14072">
            <w:pPr>
              <w:pStyle w:val="TAC"/>
              <w:rPr>
                <w:rFonts w:cs="Arial"/>
                <w:sz w:val="16"/>
                <w:szCs w:val="16"/>
                <w:lang w:eastAsia="zh-CN"/>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ADDF5" w14:textId="77777777" w:rsidR="003133A5" w:rsidRPr="00234A1F" w:rsidRDefault="003133A5" w:rsidP="00D14072">
            <w:pPr>
              <w:pStyle w:val="TAC"/>
              <w:jc w:val="left"/>
              <w:rPr>
                <w:rFonts w:cs="Arial"/>
                <w:sz w:val="16"/>
                <w:szCs w:val="16"/>
              </w:rPr>
            </w:pPr>
            <w:r w:rsidRPr="00234A1F">
              <w:rPr>
                <w:rFonts w:cs="Arial"/>
                <w:sz w:val="16"/>
                <w:szCs w:val="16"/>
              </w:rPr>
              <w:t xml:space="preserve">Definition of </w:t>
            </w:r>
            <w:proofErr w:type="spellStart"/>
            <w:r w:rsidRPr="00234A1F">
              <w:rPr>
                <w:rFonts w:cs="Arial"/>
                <w:sz w:val="16"/>
                <w:szCs w:val="16"/>
              </w:rPr>
              <w:t>OpSpecDataMapNotification</w:t>
            </w:r>
            <w:proofErr w:type="spellEnd"/>
            <w:r w:rsidRPr="00234A1F">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1A5EC"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333E72A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E58693D"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A204E"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60D53" w14:textId="77777777" w:rsidR="003133A5" w:rsidRPr="00234A1F" w:rsidRDefault="003133A5" w:rsidP="00D14072">
            <w:pPr>
              <w:pStyle w:val="TAC"/>
              <w:rPr>
                <w:rFonts w:cs="Arial"/>
                <w:sz w:val="16"/>
                <w:szCs w:val="16"/>
              </w:rPr>
            </w:pPr>
            <w:r w:rsidRPr="00234A1F">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A23D0" w14:textId="77777777" w:rsidR="003133A5" w:rsidRPr="00234A1F" w:rsidRDefault="003133A5" w:rsidP="00D14072">
            <w:pPr>
              <w:pStyle w:val="TAL"/>
              <w:rPr>
                <w:rFonts w:cs="Arial"/>
                <w:sz w:val="16"/>
                <w:szCs w:val="16"/>
              </w:rPr>
            </w:pPr>
            <w:r w:rsidRPr="00234A1F">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BCAEC4"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964A1" w14:textId="77777777" w:rsidR="003133A5" w:rsidRPr="00234A1F" w:rsidRDefault="003133A5" w:rsidP="00D14072">
            <w:pPr>
              <w:pStyle w:val="TAC"/>
              <w:rPr>
                <w:rFonts w:cs="Arial"/>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63CA6" w14:textId="77777777" w:rsidR="003133A5" w:rsidRPr="00234A1F" w:rsidRDefault="003133A5" w:rsidP="00D14072">
            <w:pPr>
              <w:pStyle w:val="TAC"/>
              <w:jc w:val="left"/>
              <w:rPr>
                <w:rFonts w:cs="Arial"/>
                <w:sz w:val="16"/>
                <w:szCs w:val="16"/>
              </w:rPr>
            </w:pPr>
            <w:r w:rsidRPr="00234A1F">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15CB5"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01ECCAB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DC07362"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78231"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A7AED" w14:textId="77777777" w:rsidR="003133A5" w:rsidRPr="00234A1F" w:rsidRDefault="003133A5" w:rsidP="00D14072">
            <w:pPr>
              <w:pStyle w:val="TAC"/>
              <w:rPr>
                <w:rFonts w:cs="Arial"/>
                <w:sz w:val="16"/>
                <w:szCs w:val="16"/>
              </w:rPr>
            </w:pPr>
            <w:r w:rsidRPr="00234A1F">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AA9DE" w14:textId="77777777" w:rsidR="003133A5" w:rsidRPr="00234A1F" w:rsidRDefault="003133A5" w:rsidP="00D14072">
            <w:pPr>
              <w:pStyle w:val="TAL"/>
              <w:rPr>
                <w:rFonts w:cs="Arial"/>
                <w:sz w:val="16"/>
                <w:szCs w:val="16"/>
              </w:rPr>
            </w:pPr>
            <w:r w:rsidRPr="00234A1F">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D38655"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5F2A"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0CADC" w14:textId="77777777" w:rsidR="003133A5" w:rsidRPr="00234A1F" w:rsidRDefault="003133A5" w:rsidP="00D14072">
            <w:pPr>
              <w:pStyle w:val="TAC"/>
              <w:jc w:val="left"/>
              <w:rPr>
                <w:rFonts w:cs="Arial"/>
                <w:sz w:val="16"/>
                <w:szCs w:val="16"/>
              </w:rPr>
            </w:pPr>
            <w:r w:rsidRPr="00234A1F">
              <w:rPr>
                <w:rFonts w:cs="Arial"/>
                <w:sz w:val="16"/>
                <w:szCs w:val="16"/>
              </w:rPr>
              <w:t xml:space="preserve">Cardinality of </w:t>
            </w:r>
            <w:proofErr w:type="spellStart"/>
            <w:r w:rsidRPr="00234A1F">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35CD2"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374CA4F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29B3EE"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8AF6A"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9E7350" w14:textId="77777777" w:rsidR="003133A5" w:rsidRPr="00234A1F" w:rsidRDefault="003133A5" w:rsidP="00D14072">
            <w:pPr>
              <w:pStyle w:val="TAC"/>
              <w:rPr>
                <w:rFonts w:cs="Arial"/>
                <w:sz w:val="16"/>
                <w:szCs w:val="16"/>
              </w:rPr>
            </w:pPr>
            <w:r w:rsidRPr="00234A1F">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9D01" w14:textId="77777777" w:rsidR="003133A5" w:rsidRPr="00234A1F" w:rsidRDefault="003133A5" w:rsidP="00D14072">
            <w:pPr>
              <w:pStyle w:val="TAL"/>
              <w:rPr>
                <w:rFonts w:cs="Arial"/>
                <w:sz w:val="16"/>
                <w:szCs w:val="16"/>
              </w:rPr>
            </w:pPr>
            <w:r w:rsidRPr="00234A1F">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25FA24"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1B8E" w14:textId="77777777" w:rsidR="003133A5" w:rsidRPr="00234A1F" w:rsidRDefault="003133A5" w:rsidP="00D14072">
            <w:pPr>
              <w:pStyle w:val="TAC"/>
              <w:rPr>
                <w:rFonts w:cs="Arial"/>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006AE" w14:textId="77777777" w:rsidR="003133A5" w:rsidRPr="00234A1F" w:rsidRDefault="003133A5" w:rsidP="00D14072">
            <w:pPr>
              <w:pStyle w:val="TAC"/>
              <w:jc w:val="left"/>
              <w:rPr>
                <w:rFonts w:cs="Arial"/>
                <w:sz w:val="16"/>
                <w:szCs w:val="16"/>
              </w:rPr>
            </w:pPr>
            <w:r w:rsidRPr="00234A1F">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D10DC"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6524513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26221F4"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BD4F47"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73521" w14:textId="77777777" w:rsidR="003133A5" w:rsidRPr="00234A1F" w:rsidRDefault="003133A5" w:rsidP="00D14072">
            <w:pPr>
              <w:pStyle w:val="TAC"/>
              <w:rPr>
                <w:rFonts w:cs="Arial"/>
                <w:sz w:val="16"/>
                <w:szCs w:val="16"/>
              </w:rPr>
            </w:pPr>
            <w:r w:rsidRPr="00234A1F">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00C4" w14:textId="77777777" w:rsidR="003133A5" w:rsidRPr="00234A1F" w:rsidRDefault="003133A5" w:rsidP="00D14072">
            <w:pPr>
              <w:pStyle w:val="TAL"/>
              <w:rPr>
                <w:rFonts w:cs="Arial"/>
                <w:sz w:val="16"/>
                <w:szCs w:val="16"/>
              </w:rPr>
            </w:pPr>
            <w:r w:rsidRPr="00234A1F">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D02782"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88AED" w14:textId="77777777" w:rsidR="003133A5" w:rsidRPr="00234A1F" w:rsidRDefault="003133A5" w:rsidP="00D14072">
            <w:pPr>
              <w:pStyle w:val="TAC"/>
              <w:rPr>
                <w:rFonts w:cs="Arial"/>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6AB18" w14:textId="77777777" w:rsidR="003133A5" w:rsidRPr="00234A1F" w:rsidRDefault="003133A5" w:rsidP="00D14072">
            <w:pPr>
              <w:pStyle w:val="TAC"/>
              <w:jc w:val="left"/>
              <w:rPr>
                <w:rFonts w:cs="Arial"/>
                <w:sz w:val="16"/>
                <w:szCs w:val="16"/>
              </w:rPr>
            </w:pPr>
            <w:r w:rsidRPr="00234A1F">
              <w:rPr>
                <w:rFonts w:cs="Arial"/>
                <w:sz w:val="16"/>
                <w:szCs w:val="16"/>
              </w:rPr>
              <w:t xml:space="preserve">Support of </w:t>
            </w:r>
            <w:proofErr w:type="spellStart"/>
            <w:r w:rsidRPr="00234A1F">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EA171"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70C570C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D4C19F9"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D3662"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C07AB" w14:textId="77777777" w:rsidR="003133A5" w:rsidRPr="00234A1F" w:rsidRDefault="003133A5" w:rsidP="00D14072">
            <w:pPr>
              <w:pStyle w:val="TAC"/>
              <w:rPr>
                <w:rFonts w:cs="Arial"/>
                <w:sz w:val="16"/>
                <w:szCs w:val="16"/>
              </w:rPr>
            </w:pPr>
            <w:r w:rsidRPr="00234A1F">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F228F" w14:textId="77777777" w:rsidR="003133A5" w:rsidRPr="00234A1F" w:rsidRDefault="003133A5" w:rsidP="00D14072">
            <w:pPr>
              <w:pStyle w:val="TAL"/>
              <w:rPr>
                <w:rFonts w:cs="Arial"/>
                <w:sz w:val="16"/>
                <w:szCs w:val="16"/>
              </w:rPr>
            </w:pPr>
            <w:r w:rsidRPr="00234A1F">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D8FF5"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72D6"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A4480" w14:textId="77777777" w:rsidR="003133A5" w:rsidRPr="00234A1F" w:rsidRDefault="003133A5" w:rsidP="00D14072">
            <w:pPr>
              <w:pStyle w:val="TAC"/>
              <w:jc w:val="left"/>
              <w:rPr>
                <w:rFonts w:cs="Arial"/>
                <w:sz w:val="16"/>
                <w:szCs w:val="16"/>
              </w:rPr>
            </w:pPr>
            <w:r w:rsidRPr="00234A1F">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A449"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1CBECE8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4E15A"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63028"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24F09" w14:textId="77777777" w:rsidR="003133A5" w:rsidRPr="00234A1F" w:rsidRDefault="003133A5" w:rsidP="00D14072">
            <w:pPr>
              <w:pStyle w:val="TAC"/>
              <w:rPr>
                <w:rFonts w:cs="Arial"/>
                <w:sz w:val="16"/>
                <w:szCs w:val="16"/>
              </w:rPr>
            </w:pPr>
            <w:r w:rsidRPr="00234A1F">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0AAD" w14:textId="77777777" w:rsidR="003133A5" w:rsidRPr="00234A1F" w:rsidRDefault="003133A5" w:rsidP="00D14072">
            <w:pPr>
              <w:pStyle w:val="TAL"/>
              <w:rPr>
                <w:rFonts w:cs="Arial"/>
                <w:sz w:val="16"/>
                <w:szCs w:val="16"/>
              </w:rPr>
            </w:pPr>
            <w:r w:rsidRPr="00234A1F">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952CF"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9F5F"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0E6FD" w14:textId="77777777" w:rsidR="003133A5" w:rsidRPr="00234A1F" w:rsidRDefault="003133A5" w:rsidP="00D14072">
            <w:pPr>
              <w:pStyle w:val="TAC"/>
              <w:jc w:val="left"/>
              <w:rPr>
                <w:rFonts w:cs="Arial"/>
                <w:sz w:val="16"/>
                <w:szCs w:val="16"/>
              </w:rPr>
            </w:pPr>
            <w:r w:rsidRPr="00234A1F">
              <w:rPr>
                <w:rFonts w:cs="Arial"/>
                <w:sz w:val="16"/>
                <w:szCs w:val="16"/>
              </w:rPr>
              <w:t xml:space="preserve">New feature of per UE per serving network </w:t>
            </w:r>
            <w:proofErr w:type="spellStart"/>
            <w:r w:rsidRPr="00234A1F">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4BE9"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7C0F446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53927" w14:textId="77777777" w:rsidR="003133A5" w:rsidRPr="00234A1F" w:rsidRDefault="003133A5" w:rsidP="00D14072">
            <w:pPr>
              <w:pStyle w:val="TAC"/>
              <w:rPr>
                <w:sz w:val="16"/>
                <w:szCs w:val="16"/>
                <w:lang w:eastAsia="zh-CN"/>
              </w:rPr>
            </w:pPr>
            <w:r w:rsidRPr="00234A1F">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E6488" w14:textId="77777777" w:rsidR="003133A5" w:rsidRPr="00234A1F" w:rsidRDefault="003133A5" w:rsidP="00D14072">
            <w:pPr>
              <w:pStyle w:val="TAC"/>
              <w:rPr>
                <w:sz w:val="16"/>
                <w:szCs w:val="16"/>
                <w:lang w:eastAsia="zh-CN"/>
              </w:rPr>
            </w:pPr>
            <w:r w:rsidRPr="00234A1F">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13ADAB" w14:textId="77777777" w:rsidR="003133A5" w:rsidRPr="00234A1F" w:rsidRDefault="003133A5" w:rsidP="00D14072">
            <w:pPr>
              <w:pStyle w:val="TAC"/>
              <w:rPr>
                <w:rFonts w:cs="Arial"/>
                <w:sz w:val="16"/>
                <w:szCs w:val="16"/>
              </w:rPr>
            </w:pPr>
            <w:r w:rsidRPr="00234A1F">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A410D" w14:textId="77777777" w:rsidR="003133A5" w:rsidRPr="00234A1F" w:rsidRDefault="003133A5" w:rsidP="00D14072">
            <w:pPr>
              <w:pStyle w:val="TAL"/>
              <w:rPr>
                <w:rFonts w:cs="Arial"/>
                <w:sz w:val="16"/>
                <w:szCs w:val="16"/>
              </w:rPr>
            </w:pPr>
            <w:r w:rsidRPr="00234A1F">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9E77F3"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723A"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709D0" w14:textId="77777777" w:rsidR="003133A5" w:rsidRPr="00234A1F" w:rsidRDefault="003133A5" w:rsidP="00D14072">
            <w:pPr>
              <w:pStyle w:val="TAC"/>
              <w:jc w:val="left"/>
              <w:rPr>
                <w:rFonts w:cs="Arial"/>
                <w:sz w:val="16"/>
                <w:szCs w:val="16"/>
              </w:rPr>
            </w:pPr>
            <w:r w:rsidRPr="00234A1F">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05C3D" w14:textId="77777777" w:rsidR="003133A5" w:rsidRPr="00234A1F" w:rsidRDefault="003133A5" w:rsidP="00D14072">
            <w:pPr>
              <w:pStyle w:val="TAC"/>
              <w:rPr>
                <w:sz w:val="16"/>
                <w:szCs w:val="16"/>
                <w:lang w:eastAsia="zh-CN"/>
              </w:rPr>
            </w:pPr>
            <w:r w:rsidRPr="00234A1F">
              <w:rPr>
                <w:rFonts w:hint="eastAsia"/>
                <w:sz w:val="16"/>
                <w:szCs w:val="16"/>
                <w:lang w:eastAsia="zh-CN"/>
              </w:rPr>
              <w:t>16.4.0</w:t>
            </w:r>
          </w:p>
        </w:tc>
      </w:tr>
      <w:tr w:rsidR="003133A5" w:rsidRPr="005523F6" w14:paraId="690D231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0BF5497" w14:textId="77777777" w:rsidR="003133A5" w:rsidRPr="00234A1F" w:rsidRDefault="003133A5" w:rsidP="00D14072">
            <w:pPr>
              <w:pStyle w:val="TAC"/>
              <w:rPr>
                <w:sz w:val="16"/>
                <w:szCs w:val="16"/>
                <w:lang w:eastAsia="zh-CN"/>
              </w:rPr>
            </w:pPr>
            <w:r w:rsidRPr="00234A1F">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D21C2" w14:textId="77777777" w:rsidR="003133A5" w:rsidRPr="00234A1F" w:rsidRDefault="003133A5" w:rsidP="00D14072">
            <w:pPr>
              <w:pStyle w:val="TAC"/>
              <w:rPr>
                <w:sz w:val="16"/>
                <w:szCs w:val="16"/>
                <w:lang w:eastAsia="zh-CN"/>
              </w:rPr>
            </w:pPr>
            <w:r w:rsidRPr="00234A1F">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507E3" w14:textId="77777777" w:rsidR="003133A5" w:rsidRPr="00234A1F" w:rsidRDefault="003133A5" w:rsidP="00D14072">
            <w:pPr>
              <w:pStyle w:val="TAC"/>
              <w:rPr>
                <w:rFonts w:cs="Arial"/>
                <w:sz w:val="16"/>
                <w:szCs w:val="16"/>
              </w:rPr>
            </w:pPr>
            <w:r w:rsidRPr="00234A1F">
              <w:rPr>
                <w:rFonts w:cs="Arial"/>
                <w:sz w:val="16"/>
                <w:szCs w:val="16"/>
              </w:rPr>
              <w:t>CP-20</w:t>
            </w:r>
            <w:r w:rsidRPr="00234A1F">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6568" w14:textId="77777777" w:rsidR="003133A5" w:rsidRPr="00234A1F" w:rsidRDefault="003133A5" w:rsidP="00D14072">
            <w:pPr>
              <w:pStyle w:val="TAL"/>
              <w:rPr>
                <w:rFonts w:cs="Arial"/>
                <w:sz w:val="16"/>
                <w:szCs w:val="16"/>
              </w:rPr>
            </w:pPr>
            <w:r w:rsidRPr="00234A1F">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B2DBC"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4ECC" w14:textId="77777777" w:rsidR="003133A5" w:rsidRPr="00234A1F" w:rsidRDefault="003133A5" w:rsidP="00D14072">
            <w:pPr>
              <w:pStyle w:val="TAC"/>
              <w:rPr>
                <w:rFonts w:cs="Arial"/>
                <w:sz w:val="16"/>
                <w:szCs w:val="16"/>
              </w:rPr>
            </w:pPr>
            <w:r w:rsidRPr="00234A1F">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9EF95" w14:textId="77777777" w:rsidR="003133A5" w:rsidRPr="00234A1F" w:rsidRDefault="003133A5" w:rsidP="00D14072">
            <w:pPr>
              <w:pStyle w:val="TAC"/>
              <w:jc w:val="left"/>
              <w:rPr>
                <w:rFonts w:cs="Arial"/>
                <w:sz w:val="16"/>
                <w:szCs w:val="16"/>
              </w:rPr>
            </w:pPr>
            <w:r w:rsidRPr="00234A1F">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8EA30" w14:textId="77777777" w:rsidR="003133A5" w:rsidRPr="00234A1F" w:rsidRDefault="003133A5" w:rsidP="00D14072">
            <w:pPr>
              <w:pStyle w:val="TAC"/>
              <w:rPr>
                <w:sz w:val="16"/>
                <w:szCs w:val="16"/>
                <w:lang w:eastAsia="zh-CN"/>
              </w:rPr>
            </w:pPr>
            <w:r w:rsidRPr="00234A1F">
              <w:rPr>
                <w:rFonts w:hint="eastAsia"/>
                <w:sz w:val="16"/>
                <w:szCs w:val="16"/>
                <w:lang w:eastAsia="zh-CN"/>
              </w:rPr>
              <w:t>16.5.0</w:t>
            </w:r>
          </w:p>
        </w:tc>
      </w:tr>
      <w:tr w:rsidR="003133A5" w:rsidRPr="005523F6" w14:paraId="5289468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807A8D5" w14:textId="77777777" w:rsidR="003133A5" w:rsidRPr="00234A1F" w:rsidRDefault="003133A5" w:rsidP="00D14072">
            <w:pPr>
              <w:pStyle w:val="TAC"/>
              <w:rPr>
                <w:sz w:val="16"/>
                <w:szCs w:val="16"/>
                <w:lang w:eastAsia="zh-CN"/>
              </w:rPr>
            </w:pPr>
            <w:r w:rsidRPr="00234A1F">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4C2CE" w14:textId="77777777" w:rsidR="003133A5" w:rsidRPr="00234A1F" w:rsidRDefault="003133A5" w:rsidP="00D14072">
            <w:pPr>
              <w:pStyle w:val="TAC"/>
              <w:rPr>
                <w:sz w:val="16"/>
                <w:szCs w:val="16"/>
                <w:lang w:eastAsia="zh-CN"/>
              </w:rPr>
            </w:pPr>
            <w:r w:rsidRPr="00234A1F">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220FF" w14:textId="77777777" w:rsidR="003133A5" w:rsidRPr="00234A1F" w:rsidRDefault="003133A5" w:rsidP="00D14072">
            <w:pPr>
              <w:pStyle w:val="TAC"/>
              <w:rPr>
                <w:rFonts w:cs="Arial"/>
                <w:sz w:val="16"/>
                <w:szCs w:val="16"/>
              </w:rPr>
            </w:pPr>
            <w:r w:rsidRPr="00234A1F">
              <w:rPr>
                <w:rFonts w:cs="Arial"/>
                <w:sz w:val="16"/>
                <w:szCs w:val="16"/>
              </w:rPr>
              <w:t>CP-20</w:t>
            </w:r>
            <w:r w:rsidRPr="00234A1F">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8870B" w14:textId="77777777" w:rsidR="003133A5" w:rsidRPr="00234A1F" w:rsidRDefault="003133A5" w:rsidP="00D14072">
            <w:pPr>
              <w:pStyle w:val="TAL"/>
              <w:rPr>
                <w:rFonts w:cs="Arial"/>
                <w:sz w:val="16"/>
                <w:szCs w:val="16"/>
              </w:rPr>
            </w:pPr>
            <w:r w:rsidRPr="00234A1F">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17183"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7120" w14:textId="77777777" w:rsidR="003133A5" w:rsidRPr="00234A1F" w:rsidRDefault="003133A5" w:rsidP="00D14072">
            <w:pPr>
              <w:pStyle w:val="TAC"/>
              <w:rPr>
                <w:rFonts w:cs="Arial"/>
                <w:sz w:val="16"/>
                <w:szCs w:val="16"/>
              </w:rPr>
            </w:pPr>
            <w:r w:rsidRPr="00234A1F">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BDDA" w14:textId="77777777" w:rsidR="003133A5" w:rsidRPr="00234A1F" w:rsidRDefault="003133A5" w:rsidP="00D14072">
            <w:pPr>
              <w:pStyle w:val="TAC"/>
              <w:jc w:val="left"/>
              <w:rPr>
                <w:rFonts w:cs="Arial"/>
                <w:sz w:val="16"/>
                <w:szCs w:val="16"/>
              </w:rPr>
            </w:pPr>
            <w:r w:rsidRPr="00234A1F">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C3D51" w14:textId="77777777" w:rsidR="003133A5" w:rsidRPr="00234A1F" w:rsidRDefault="003133A5" w:rsidP="00D14072">
            <w:pPr>
              <w:pStyle w:val="TAC"/>
              <w:rPr>
                <w:sz w:val="16"/>
                <w:szCs w:val="16"/>
                <w:lang w:eastAsia="zh-CN"/>
              </w:rPr>
            </w:pPr>
            <w:r w:rsidRPr="00234A1F">
              <w:rPr>
                <w:rFonts w:hint="eastAsia"/>
                <w:sz w:val="16"/>
                <w:szCs w:val="16"/>
                <w:lang w:eastAsia="zh-CN"/>
              </w:rPr>
              <w:t>16.5.0</w:t>
            </w:r>
          </w:p>
        </w:tc>
      </w:tr>
      <w:tr w:rsidR="003133A5" w:rsidRPr="005523F6" w14:paraId="0D2DE7B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764B8A2" w14:textId="77777777" w:rsidR="003133A5" w:rsidRPr="00234A1F" w:rsidRDefault="003133A5" w:rsidP="00D14072">
            <w:pPr>
              <w:pStyle w:val="TAC"/>
              <w:rPr>
                <w:sz w:val="16"/>
                <w:szCs w:val="16"/>
                <w:lang w:eastAsia="zh-CN"/>
              </w:rPr>
            </w:pPr>
            <w:r w:rsidRPr="00234A1F">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C1323" w14:textId="77777777" w:rsidR="003133A5" w:rsidRPr="00234A1F" w:rsidRDefault="003133A5" w:rsidP="00D14072">
            <w:pPr>
              <w:pStyle w:val="TAC"/>
              <w:rPr>
                <w:sz w:val="16"/>
                <w:szCs w:val="16"/>
                <w:lang w:eastAsia="zh-CN"/>
              </w:rPr>
            </w:pPr>
            <w:r w:rsidRPr="00234A1F">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72252" w14:textId="77777777" w:rsidR="003133A5" w:rsidRPr="00234A1F" w:rsidRDefault="003133A5" w:rsidP="00D14072">
            <w:pPr>
              <w:pStyle w:val="TAC"/>
              <w:rPr>
                <w:rFonts w:cs="Arial"/>
                <w:sz w:val="16"/>
                <w:szCs w:val="16"/>
              </w:rPr>
            </w:pPr>
            <w:r w:rsidRPr="00234A1F">
              <w:rPr>
                <w:rFonts w:cs="Arial"/>
                <w:sz w:val="16"/>
                <w:szCs w:val="16"/>
              </w:rPr>
              <w:t>CP-20</w:t>
            </w:r>
            <w:r w:rsidRPr="00234A1F">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8054" w14:textId="77777777" w:rsidR="003133A5" w:rsidRPr="00234A1F" w:rsidRDefault="003133A5" w:rsidP="00D14072">
            <w:pPr>
              <w:pStyle w:val="TAL"/>
              <w:rPr>
                <w:rFonts w:cs="Arial"/>
                <w:sz w:val="16"/>
                <w:szCs w:val="16"/>
              </w:rPr>
            </w:pPr>
            <w:r w:rsidRPr="00234A1F">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D3D682" w14:textId="77777777" w:rsidR="003133A5" w:rsidRDefault="003133A5" w:rsidP="00D1407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8F159" w14:textId="77777777" w:rsidR="003133A5" w:rsidRPr="00234A1F" w:rsidRDefault="003133A5" w:rsidP="00D14072">
            <w:pPr>
              <w:pStyle w:val="TAC"/>
              <w:rPr>
                <w:rFonts w:cs="Arial"/>
                <w:sz w:val="16"/>
                <w:szCs w:val="16"/>
              </w:rPr>
            </w:pPr>
            <w:r w:rsidRPr="00234A1F">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FBF0B" w14:textId="77777777" w:rsidR="003133A5" w:rsidRPr="00234A1F" w:rsidRDefault="003133A5" w:rsidP="00D14072">
            <w:pPr>
              <w:pStyle w:val="TAC"/>
              <w:jc w:val="left"/>
              <w:rPr>
                <w:rFonts w:cs="Arial"/>
                <w:sz w:val="16"/>
                <w:szCs w:val="16"/>
              </w:rPr>
            </w:pPr>
            <w:r w:rsidRPr="00234A1F">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0EF6D" w14:textId="77777777" w:rsidR="003133A5" w:rsidRPr="00234A1F" w:rsidRDefault="003133A5" w:rsidP="00D14072">
            <w:pPr>
              <w:pStyle w:val="TAC"/>
              <w:rPr>
                <w:sz w:val="16"/>
                <w:szCs w:val="16"/>
                <w:lang w:eastAsia="zh-CN"/>
              </w:rPr>
            </w:pPr>
            <w:r w:rsidRPr="00234A1F">
              <w:rPr>
                <w:rFonts w:hint="eastAsia"/>
                <w:sz w:val="16"/>
                <w:szCs w:val="16"/>
                <w:lang w:eastAsia="zh-CN"/>
              </w:rPr>
              <w:t>16.5.0</w:t>
            </w:r>
          </w:p>
        </w:tc>
      </w:tr>
      <w:tr w:rsidR="003133A5" w:rsidRPr="005523F6" w14:paraId="4C53DFA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51E2288" w14:textId="77777777" w:rsidR="003133A5" w:rsidRPr="00234A1F" w:rsidRDefault="003133A5" w:rsidP="00D14072">
            <w:pPr>
              <w:pStyle w:val="TAC"/>
              <w:rPr>
                <w:sz w:val="16"/>
                <w:szCs w:val="16"/>
                <w:lang w:eastAsia="zh-CN"/>
              </w:rPr>
            </w:pPr>
            <w:r w:rsidRPr="00234A1F">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F7BD8" w14:textId="77777777" w:rsidR="003133A5" w:rsidRPr="00234A1F" w:rsidRDefault="003133A5" w:rsidP="00D14072">
            <w:pPr>
              <w:pStyle w:val="TAC"/>
              <w:rPr>
                <w:sz w:val="16"/>
                <w:szCs w:val="16"/>
                <w:lang w:eastAsia="zh-CN"/>
              </w:rPr>
            </w:pPr>
            <w:r w:rsidRPr="00234A1F">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DEEF67" w14:textId="77777777" w:rsidR="003133A5" w:rsidRPr="00234A1F" w:rsidRDefault="003133A5" w:rsidP="00D14072">
            <w:pPr>
              <w:pStyle w:val="TAC"/>
              <w:rPr>
                <w:rFonts w:cs="Arial"/>
                <w:sz w:val="16"/>
                <w:szCs w:val="16"/>
              </w:rPr>
            </w:pPr>
            <w:r w:rsidRPr="00234A1F">
              <w:rPr>
                <w:rFonts w:cs="Arial"/>
                <w:sz w:val="16"/>
                <w:szCs w:val="16"/>
              </w:rPr>
              <w:t>CP-20</w:t>
            </w:r>
            <w:r w:rsidRPr="00234A1F">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30568" w14:textId="77777777" w:rsidR="003133A5" w:rsidRPr="00234A1F" w:rsidRDefault="003133A5" w:rsidP="00D14072">
            <w:pPr>
              <w:pStyle w:val="TAL"/>
              <w:rPr>
                <w:rFonts w:cs="Arial"/>
                <w:sz w:val="16"/>
                <w:szCs w:val="16"/>
              </w:rPr>
            </w:pPr>
            <w:r w:rsidRPr="00234A1F">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32917"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4E0B" w14:textId="77777777" w:rsidR="003133A5" w:rsidRPr="00234A1F" w:rsidRDefault="003133A5" w:rsidP="00D14072">
            <w:pPr>
              <w:pStyle w:val="TAC"/>
              <w:rPr>
                <w:rFonts w:cs="Arial"/>
                <w:sz w:val="16"/>
                <w:szCs w:val="16"/>
              </w:rPr>
            </w:pPr>
            <w:r w:rsidRPr="00234A1F">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ACB0C" w14:textId="77777777" w:rsidR="003133A5" w:rsidRPr="00234A1F" w:rsidRDefault="003133A5" w:rsidP="00D14072">
            <w:pPr>
              <w:pStyle w:val="TAC"/>
              <w:jc w:val="left"/>
              <w:rPr>
                <w:rFonts w:cs="Arial"/>
                <w:sz w:val="16"/>
                <w:szCs w:val="16"/>
              </w:rPr>
            </w:pPr>
            <w:r w:rsidRPr="00234A1F">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C5709" w14:textId="77777777" w:rsidR="003133A5" w:rsidRPr="00234A1F" w:rsidRDefault="003133A5" w:rsidP="00D14072">
            <w:pPr>
              <w:pStyle w:val="TAC"/>
              <w:rPr>
                <w:sz w:val="16"/>
                <w:szCs w:val="16"/>
                <w:lang w:eastAsia="zh-CN"/>
              </w:rPr>
            </w:pPr>
            <w:r w:rsidRPr="00234A1F">
              <w:rPr>
                <w:rFonts w:hint="eastAsia"/>
                <w:sz w:val="16"/>
                <w:szCs w:val="16"/>
                <w:lang w:eastAsia="zh-CN"/>
              </w:rPr>
              <w:t>16.5.0</w:t>
            </w:r>
          </w:p>
        </w:tc>
      </w:tr>
      <w:tr w:rsidR="003133A5" w:rsidRPr="005523F6" w14:paraId="2AB2E81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8B77BA8" w14:textId="77777777" w:rsidR="003133A5" w:rsidRPr="00234A1F" w:rsidRDefault="003133A5" w:rsidP="00D14072">
            <w:pPr>
              <w:pStyle w:val="TAC"/>
              <w:rPr>
                <w:sz w:val="16"/>
                <w:szCs w:val="16"/>
                <w:lang w:eastAsia="zh-CN"/>
              </w:rPr>
            </w:pPr>
            <w:r w:rsidRPr="00234A1F">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FB725" w14:textId="77777777" w:rsidR="003133A5" w:rsidRPr="00234A1F" w:rsidRDefault="003133A5" w:rsidP="00D14072">
            <w:pPr>
              <w:pStyle w:val="TAC"/>
              <w:rPr>
                <w:sz w:val="16"/>
                <w:szCs w:val="16"/>
                <w:lang w:eastAsia="zh-CN"/>
              </w:rPr>
            </w:pPr>
            <w:r w:rsidRPr="00234A1F">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1DB7B" w14:textId="77777777" w:rsidR="003133A5" w:rsidRPr="00234A1F" w:rsidRDefault="003133A5" w:rsidP="00D14072">
            <w:pPr>
              <w:pStyle w:val="TAC"/>
              <w:rPr>
                <w:rFonts w:cs="Arial"/>
                <w:sz w:val="16"/>
                <w:szCs w:val="16"/>
              </w:rPr>
            </w:pPr>
            <w:r w:rsidRPr="00234A1F">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041B" w14:textId="77777777" w:rsidR="003133A5" w:rsidRPr="00234A1F" w:rsidRDefault="003133A5" w:rsidP="00D14072">
            <w:pPr>
              <w:pStyle w:val="TAL"/>
              <w:rPr>
                <w:rFonts w:cs="Arial"/>
                <w:sz w:val="16"/>
                <w:szCs w:val="16"/>
              </w:rPr>
            </w:pPr>
            <w:r w:rsidRPr="00234A1F">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70548D"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8FC5" w14:textId="77777777" w:rsidR="003133A5" w:rsidRPr="00234A1F" w:rsidRDefault="003133A5" w:rsidP="00D14072">
            <w:pPr>
              <w:pStyle w:val="TAC"/>
              <w:rPr>
                <w:rFonts w:cs="Arial"/>
                <w:sz w:val="16"/>
                <w:szCs w:val="16"/>
              </w:rPr>
            </w:pPr>
            <w:r w:rsidRPr="00234A1F">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05DCB" w14:textId="77777777" w:rsidR="003133A5" w:rsidRPr="00234A1F" w:rsidRDefault="003133A5" w:rsidP="00D14072">
            <w:pPr>
              <w:pStyle w:val="TAC"/>
              <w:jc w:val="left"/>
              <w:rPr>
                <w:rFonts w:cs="Arial"/>
                <w:sz w:val="16"/>
                <w:szCs w:val="16"/>
              </w:rPr>
            </w:pPr>
            <w:r w:rsidRPr="00234A1F">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B1DCC" w14:textId="77777777" w:rsidR="003133A5" w:rsidRPr="00234A1F" w:rsidRDefault="003133A5" w:rsidP="00D14072">
            <w:pPr>
              <w:pStyle w:val="TAC"/>
              <w:rPr>
                <w:sz w:val="16"/>
                <w:szCs w:val="16"/>
                <w:lang w:eastAsia="zh-CN"/>
              </w:rPr>
            </w:pPr>
            <w:r w:rsidRPr="00234A1F">
              <w:rPr>
                <w:rFonts w:hint="eastAsia"/>
                <w:sz w:val="16"/>
                <w:szCs w:val="16"/>
                <w:lang w:eastAsia="zh-CN"/>
              </w:rPr>
              <w:t>17.0.0</w:t>
            </w:r>
          </w:p>
        </w:tc>
      </w:tr>
      <w:tr w:rsidR="003133A5" w:rsidRPr="005523F6" w14:paraId="08F3D59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C7D7632" w14:textId="77777777" w:rsidR="003133A5" w:rsidRPr="00234A1F" w:rsidRDefault="003133A5" w:rsidP="00D14072">
            <w:pPr>
              <w:pStyle w:val="TAC"/>
              <w:rPr>
                <w:sz w:val="16"/>
                <w:szCs w:val="16"/>
                <w:lang w:eastAsia="zh-CN"/>
              </w:rPr>
            </w:pPr>
            <w:r w:rsidRPr="00234A1F">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C2179" w14:textId="77777777" w:rsidR="003133A5" w:rsidRPr="00234A1F" w:rsidRDefault="003133A5" w:rsidP="00D14072">
            <w:pPr>
              <w:pStyle w:val="TAC"/>
              <w:rPr>
                <w:sz w:val="16"/>
                <w:szCs w:val="16"/>
                <w:lang w:eastAsia="zh-CN"/>
              </w:rPr>
            </w:pPr>
            <w:r w:rsidRPr="00234A1F">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CF979" w14:textId="77777777" w:rsidR="003133A5" w:rsidRPr="00234A1F" w:rsidRDefault="003133A5" w:rsidP="00D14072">
            <w:pPr>
              <w:pStyle w:val="TAC"/>
              <w:rPr>
                <w:rFonts w:cs="Arial"/>
                <w:sz w:val="16"/>
                <w:szCs w:val="16"/>
              </w:rPr>
            </w:pPr>
            <w:r w:rsidRPr="00234A1F">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B5A9D" w14:textId="77777777" w:rsidR="003133A5" w:rsidRPr="00234A1F" w:rsidRDefault="003133A5" w:rsidP="00D14072">
            <w:pPr>
              <w:pStyle w:val="TAL"/>
              <w:rPr>
                <w:rFonts w:cs="Arial"/>
                <w:sz w:val="16"/>
                <w:szCs w:val="16"/>
              </w:rPr>
            </w:pPr>
            <w:r w:rsidRPr="00234A1F">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03A0F"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04968" w14:textId="77777777" w:rsidR="003133A5" w:rsidRPr="00234A1F" w:rsidRDefault="003133A5" w:rsidP="00D14072">
            <w:pPr>
              <w:pStyle w:val="TAC"/>
              <w:rPr>
                <w:rFonts w:cs="Arial"/>
                <w:sz w:val="16"/>
                <w:szCs w:val="16"/>
              </w:rPr>
            </w:pPr>
            <w:r w:rsidRPr="00234A1F">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D1392" w14:textId="77777777" w:rsidR="003133A5" w:rsidRPr="00234A1F" w:rsidRDefault="003133A5" w:rsidP="00D14072">
            <w:pPr>
              <w:pStyle w:val="TAC"/>
              <w:jc w:val="left"/>
              <w:rPr>
                <w:rFonts w:cs="Arial"/>
                <w:sz w:val="16"/>
                <w:szCs w:val="16"/>
              </w:rPr>
            </w:pPr>
            <w:r w:rsidRPr="00234A1F">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47405" w14:textId="77777777" w:rsidR="003133A5" w:rsidRPr="00234A1F" w:rsidRDefault="003133A5" w:rsidP="00D14072">
            <w:pPr>
              <w:pStyle w:val="TAC"/>
              <w:rPr>
                <w:sz w:val="16"/>
                <w:szCs w:val="16"/>
                <w:lang w:eastAsia="zh-CN"/>
              </w:rPr>
            </w:pPr>
            <w:r w:rsidRPr="00234A1F">
              <w:rPr>
                <w:rFonts w:hint="eastAsia"/>
                <w:sz w:val="16"/>
                <w:szCs w:val="16"/>
                <w:lang w:eastAsia="zh-CN"/>
              </w:rPr>
              <w:t>17.0.0</w:t>
            </w:r>
          </w:p>
        </w:tc>
      </w:tr>
      <w:tr w:rsidR="003133A5" w:rsidRPr="005523F6" w14:paraId="52BED70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D549E9A" w14:textId="77777777" w:rsidR="003133A5" w:rsidRPr="00234A1F" w:rsidRDefault="003133A5" w:rsidP="00D14072">
            <w:pPr>
              <w:pStyle w:val="TAC"/>
              <w:rPr>
                <w:sz w:val="16"/>
                <w:szCs w:val="16"/>
                <w:lang w:eastAsia="zh-CN"/>
              </w:rPr>
            </w:pPr>
            <w:r w:rsidRPr="00234A1F">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530A6" w14:textId="77777777" w:rsidR="003133A5" w:rsidRPr="00234A1F" w:rsidRDefault="003133A5" w:rsidP="00D14072">
            <w:pPr>
              <w:pStyle w:val="TAC"/>
              <w:rPr>
                <w:sz w:val="16"/>
                <w:szCs w:val="16"/>
                <w:lang w:eastAsia="zh-CN"/>
              </w:rPr>
            </w:pPr>
            <w:r w:rsidRPr="00234A1F">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7F459" w14:textId="77777777" w:rsidR="003133A5" w:rsidRPr="00234A1F" w:rsidRDefault="003133A5" w:rsidP="00D14072">
            <w:pPr>
              <w:pStyle w:val="TAC"/>
              <w:rPr>
                <w:rFonts w:cs="Arial"/>
                <w:sz w:val="16"/>
                <w:szCs w:val="16"/>
              </w:rPr>
            </w:pPr>
            <w:r w:rsidRPr="00234A1F">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5BBFA" w14:textId="77777777" w:rsidR="003133A5" w:rsidRPr="00234A1F" w:rsidRDefault="003133A5" w:rsidP="00D14072">
            <w:pPr>
              <w:pStyle w:val="TAL"/>
              <w:rPr>
                <w:rFonts w:cs="Arial"/>
                <w:sz w:val="16"/>
                <w:szCs w:val="16"/>
                <w:lang w:eastAsia="zh-CN"/>
              </w:rPr>
            </w:pPr>
            <w:r w:rsidRPr="00234A1F">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90E6E"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B7D08" w14:textId="77777777" w:rsidR="003133A5" w:rsidRPr="00234A1F" w:rsidRDefault="003133A5" w:rsidP="00D14072">
            <w:pPr>
              <w:pStyle w:val="TAC"/>
              <w:rPr>
                <w:rFonts w:cs="Arial"/>
                <w:sz w:val="16"/>
                <w:szCs w:val="16"/>
                <w:lang w:eastAsia="zh-CN"/>
              </w:rPr>
            </w:pPr>
            <w:r w:rsidRPr="00234A1F">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88B79" w14:textId="77777777" w:rsidR="003133A5" w:rsidRPr="00234A1F" w:rsidRDefault="003133A5" w:rsidP="00D14072">
            <w:pPr>
              <w:pStyle w:val="TAC"/>
              <w:jc w:val="left"/>
              <w:rPr>
                <w:rFonts w:cs="Arial"/>
                <w:sz w:val="16"/>
                <w:szCs w:val="16"/>
              </w:rPr>
            </w:pPr>
            <w:r w:rsidRPr="00234A1F">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8CA1" w14:textId="77777777" w:rsidR="003133A5" w:rsidRPr="00234A1F" w:rsidRDefault="003133A5" w:rsidP="00D14072">
            <w:pPr>
              <w:pStyle w:val="TAC"/>
              <w:rPr>
                <w:sz w:val="16"/>
                <w:szCs w:val="16"/>
                <w:lang w:eastAsia="zh-CN"/>
              </w:rPr>
            </w:pPr>
            <w:r w:rsidRPr="00234A1F">
              <w:rPr>
                <w:rFonts w:hint="eastAsia"/>
                <w:sz w:val="16"/>
                <w:szCs w:val="16"/>
                <w:lang w:eastAsia="zh-CN"/>
              </w:rPr>
              <w:t>17.0.0</w:t>
            </w:r>
          </w:p>
        </w:tc>
      </w:tr>
      <w:tr w:rsidR="003133A5" w:rsidRPr="005523F6" w14:paraId="46116C2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B0505"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020</w:t>
            </w:r>
            <w:r w:rsidRPr="00234A1F">
              <w:rPr>
                <w:rFonts w:hint="eastAsia"/>
                <w:sz w:val="16"/>
                <w:szCs w:val="16"/>
                <w:lang w:eastAsia="zh-CN"/>
              </w:rPr>
              <w:t>-1</w:t>
            </w:r>
            <w:r w:rsidRPr="00234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C91D8"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90</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43DD37" w14:textId="77777777" w:rsidR="003133A5" w:rsidRPr="00CF04B7" w:rsidRDefault="003133A5" w:rsidP="00D14072">
            <w:pPr>
              <w:pStyle w:val="TAC"/>
              <w:rPr>
                <w:rFonts w:cs="Arial"/>
                <w:sz w:val="16"/>
                <w:szCs w:val="16"/>
              </w:rPr>
            </w:pPr>
            <w:r w:rsidRPr="00CF04B7">
              <w:rPr>
                <w:rFonts w:cs="Arial" w:hint="eastAsia"/>
                <w:sz w:val="16"/>
                <w:szCs w:val="16"/>
              </w:rPr>
              <w:t>CP-20</w:t>
            </w:r>
            <w:r w:rsidRPr="00CF04B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6758" w14:textId="77777777" w:rsidR="003133A5" w:rsidRPr="00234A1F" w:rsidRDefault="003133A5" w:rsidP="00D14072">
            <w:pPr>
              <w:pStyle w:val="TAL"/>
              <w:rPr>
                <w:rFonts w:cs="Arial"/>
                <w:sz w:val="16"/>
                <w:szCs w:val="16"/>
                <w:lang w:eastAsia="zh-CN"/>
              </w:rPr>
            </w:pPr>
            <w:r w:rsidRPr="00234A1F">
              <w:rPr>
                <w:rFonts w:cs="Arial" w:hint="eastAsia"/>
                <w:sz w:val="16"/>
                <w:szCs w:val="16"/>
                <w:lang w:eastAsia="zh-CN"/>
              </w:rPr>
              <w:t>0</w:t>
            </w:r>
            <w:r w:rsidRPr="00234A1F">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B3EB7" w14:textId="77777777" w:rsidR="003133A5" w:rsidRDefault="003133A5" w:rsidP="00D14072">
            <w:pPr>
              <w:pStyle w:val="TAL"/>
              <w:jc w:val="right"/>
              <w:rPr>
                <w:rFonts w:cs="Arial"/>
                <w:sz w:val="16"/>
                <w:szCs w:val="16"/>
                <w:lang w:val="en-US" w:eastAsia="zh-CN"/>
              </w:rPr>
            </w:pPr>
            <w:r>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1983E" w14:textId="77777777" w:rsidR="003133A5" w:rsidRPr="00234A1F" w:rsidRDefault="003133A5" w:rsidP="00D14072">
            <w:pPr>
              <w:pStyle w:val="TAC"/>
              <w:rPr>
                <w:rFonts w:cs="Arial"/>
                <w:sz w:val="16"/>
                <w:szCs w:val="16"/>
                <w:lang w:eastAsia="zh-CN"/>
              </w:rPr>
            </w:pPr>
            <w:r w:rsidRPr="00234A1F">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8A7157" w14:textId="77777777" w:rsidR="003133A5" w:rsidRPr="00234A1F" w:rsidRDefault="003133A5" w:rsidP="00D14072">
            <w:pPr>
              <w:pStyle w:val="TAC"/>
              <w:jc w:val="left"/>
              <w:rPr>
                <w:rFonts w:cs="Arial"/>
                <w:sz w:val="16"/>
                <w:szCs w:val="16"/>
              </w:rPr>
            </w:pPr>
            <w:r w:rsidRPr="00234A1F">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953"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7.1.0</w:t>
            </w:r>
          </w:p>
        </w:tc>
      </w:tr>
      <w:tr w:rsidR="003133A5" w:rsidRPr="005523F6" w14:paraId="20C38DA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56ED415"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020</w:t>
            </w:r>
            <w:r w:rsidRPr="00234A1F">
              <w:rPr>
                <w:rFonts w:hint="eastAsia"/>
                <w:sz w:val="16"/>
                <w:szCs w:val="16"/>
                <w:lang w:eastAsia="zh-CN"/>
              </w:rPr>
              <w:t>-1</w:t>
            </w:r>
            <w:r w:rsidRPr="00234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B0126"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90</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7C847" w14:textId="77777777" w:rsidR="003133A5" w:rsidRPr="00CF04B7" w:rsidRDefault="003133A5" w:rsidP="00D14072">
            <w:pPr>
              <w:pStyle w:val="TAC"/>
              <w:rPr>
                <w:rFonts w:cs="Arial"/>
                <w:sz w:val="16"/>
                <w:szCs w:val="16"/>
              </w:rPr>
            </w:pPr>
            <w:r w:rsidRPr="00CF04B7">
              <w:rPr>
                <w:rFonts w:cs="Arial" w:hint="eastAsia"/>
                <w:sz w:val="16"/>
                <w:szCs w:val="16"/>
              </w:rPr>
              <w:t>CP-20</w:t>
            </w:r>
            <w:r w:rsidRPr="00CF04B7">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B0B7C" w14:textId="77777777" w:rsidR="003133A5" w:rsidRPr="00234A1F" w:rsidRDefault="003133A5" w:rsidP="00D14072">
            <w:pPr>
              <w:pStyle w:val="TAL"/>
              <w:rPr>
                <w:rFonts w:cs="Arial"/>
                <w:sz w:val="16"/>
                <w:szCs w:val="16"/>
                <w:lang w:eastAsia="zh-CN"/>
              </w:rPr>
            </w:pPr>
            <w:r w:rsidRPr="00234A1F">
              <w:rPr>
                <w:rFonts w:cs="Arial" w:hint="eastAsia"/>
                <w:sz w:val="16"/>
                <w:szCs w:val="16"/>
                <w:lang w:eastAsia="zh-CN"/>
              </w:rPr>
              <w:t>0</w:t>
            </w:r>
            <w:r w:rsidRPr="00234A1F">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456A8"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573A" w14:textId="77777777" w:rsidR="003133A5" w:rsidRPr="00234A1F" w:rsidRDefault="003133A5" w:rsidP="00D14072">
            <w:pPr>
              <w:pStyle w:val="TAC"/>
              <w:rPr>
                <w:rFonts w:cs="Arial"/>
                <w:sz w:val="16"/>
                <w:szCs w:val="16"/>
                <w:lang w:eastAsia="zh-CN"/>
              </w:rPr>
            </w:pPr>
            <w:r w:rsidRPr="00234A1F">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0830FF" w14:textId="77777777" w:rsidR="003133A5" w:rsidRPr="00234A1F" w:rsidRDefault="003133A5" w:rsidP="00D14072">
            <w:pPr>
              <w:pStyle w:val="TAC"/>
              <w:jc w:val="left"/>
              <w:rPr>
                <w:rFonts w:cs="Arial"/>
                <w:sz w:val="16"/>
                <w:szCs w:val="16"/>
              </w:rPr>
            </w:pPr>
            <w:r w:rsidRPr="00234A1F">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C9A2E"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7.1.0</w:t>
            </w:r>
          </w:p>
        </w:tc>
      </w:tr>
      <w:tr w:rsidR="003133A5" w:rsidRPr="005523F6" w14:paraId="03D4E35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91D5F2A"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020</w:t>
            </w:r>
            <w:r w:rsidRPr="00234A1F">
              <w:rPr>
                <w:rFonts w:hint="eastAsia"/>
                <w:sz w:val="16"/>
                <w:szCs w:val="16"/>
                <w:lang w:eastAsia="zh-CN"/>
              </w:rPr>
              <w:t>-1</w:t>
            </w:r>
            <w:r w:rsidRPr="00234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88388"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90</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3AD7DD" w14:textId="77777777" w:rsidR="003133A5" w:rsidRPr="00CF04B7" w:rsidRDefault="003133A5" w:rsidP="00D14072">
            <w:pPr>
              <w:pStyle w:val="TAC"/>
              <w:rPr>
                <w:rFonts w:cs="Arial"/>
                <w:sz w:val="16"/>
                <w:szCs w:val="16"/>
              </w:rPr>
            </w:pPr>
            <w:r w:rsidRPr="00CF04B7">
              <w:rPr>
                <w:rFonts w:cs="Arial" w:hint="eastAsia"/>
                <w:sz w:val="16"/>
                <w:szCs w:val="16"/>
              </w:rPr>
              <w:t>CP-20</w:t>
            </w:r>
            <w:r w:rsidRPr="00CF04B7">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822DD" w14:textId="77777777" w:rsidR="003133A5" w:rsidRPr="00234A1F" w:rsidRDefault="003133A5" w:rsidP="00D14072">
            <w:pPr>
              <w:pStyle w:val="TAL"/>
              <w:rPr>
                <w:rFonts w:cs="Arial"/>
                <w:sz w:val="16"/>
                <w:szCs w:val="16"/>
                <w:lang w:eastAsia="zh-CN"/>
              </w:rPr>
            </w:pPr>
            <w:r w:rsidRPr="00234A1F">
              <w:rPr>
                <w:rFonts w:cs="Arial" w:hint="eastAsia"/>
                <w:sz w:val="16"/>
                <w:szCs w:val="16"/>
                <w:lang w:eastAsia="zh-CN"/>
              </w:rPr>
              <w:t>0</w:t>
            </w:r>
            <w:r w:rsidRPr="00234A1F">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E2936"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EDE8" w14:textId="77777777" w:rsidR="003133A5" w:rsidRPr="00234A1F" w:rsidRDefault="003133A5" w:rsidP="00D14072">
            <w:pPr>
              <w:pStyle w:val="TAC"/>
              <w:rPr>
                <w:rFonts w:cs="Arial"/>
                <w:sz w:val="16"/>
                <w:szCs w:val="16"/>
                <w:lang w:eastAsia="zh-CN"/>
              </w:rPr>
            </w:pPr>
            <w:r w:rsidRPr="00234A1F">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B6CFB3" w14:textId="77777777" w:rsidR="003133A5" w:rsidRPr="00234A1F" w:rsidRDefault="003133A5" w:rsidP="00D14072">
            <w:pPr>
              <w:pStyle w:val="TAC"/>
              <w:jc w:val="left"/>
              <w:rPr>
                <w:rFonts w:cs="Arial"/>
                <w:sz w:val="16"/>
                <w:szCs w:val="16"/>
              </w:rPr>
            </w:pPr>
            <w:r w:rsidRPr="00234A1F">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AC784"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7.1.0</w:t>
            </w:r>
          </w:p>
        </w:tc>
      </w:tr>
      <w:tr w:rsidR="003133A5" w:rsidRPr="005523F6" w14:paraId="4B78D7E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922C9B7"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020</w:t>
            </w:r>
            <w:r w:rsidRPr="00234A1F">
              <w:rPr>
                <w:rFonts w:hint="eastAsia"/>
                <w:sz w:val="16"/>
                <w:szCs w:val="16"/>
                <w:lang w:eastAsia="zh-CN"/>
              </w:rPr>
              <w:t>-1</w:t>
            </w:r>
            <w:r w:rsidRPr="00234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A13909"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90</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5FA04" w14:textId="77777777" w:rsidR="003133A5" w:rsidRPr="00CF04B7" w:rsidRDefault="003133A5" w:rsidP="00D14072">
            <w:pPr>
              <w:pStyle w:val="TAC"/>
              <w:rPr>
                <w:rFonts w:cs="Arial"/>
                <w:sz w:val="16"/>
                <w:szCs w:val="16"/>
              </w:rPr>
            </w:pPr>
            <w:r w:rsidRPr="00CF04B7">
              <w:rPr>
                <w:rFonts w:cs="Arial" w:hint="eastAsia"/>
                <w:sz w:val="16"/>
                <w:szCs w:val="16"/>
              </w:rPr>
              <w:t>CP-20</w:t>
            </w:r>
            <w:r w:rsidRPr="00CF04B7">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CF0" w14:textId="77777777" w:rsidR="003133A5" w:rsidRPr="00234A1F" w:rsidRDefault="003133A5" w:rsidP="00D14072">
            <w:pPr>
              <w:pStyle w:val="TAL"/>
              <w:rPr>
                <w:rFonts w:cs="Arial"/>
                <w:sz w:val="16"/>
                <w:szCs w:val="16"/>
                <w:lang w:eastAsia="zh-CN"/>
              </w:rPr>
            </w:pPr>
            <w:r w:rsidRPr="00234A1F">
              <w:rPr>
                <w:rFonts w:cs="Arial" w:hint="eastAsia"/>
                <w:sz w:val="16"/>
                <w:szCs w:val="16"/>
                <w:lang w:eastAsia="zh-CN"/>
              </w:rPr>
              <w:t>0</w:t>
            </w:r>
            <w:r w:rsidRPr="00234A1F">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52BB"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3849C" w14:textId="77777777" w:rsidR="003133A5" w:rsidRPr="00234A1F" w:rsidRDefault="003133A5" w:rsidP="00D14072">
            <w:pPr>
              <w:pStyle w:val="TAC"/>
              <w:rPr>
                <w:rFonts w:cs="Arial"/>
                <w:sz w:val="16"/>
                <w:szCs w:val="16"/>
                <w:lang w:eastAsia="zh-CN"/>
              </w:rPr>
            </w:pPr>
            <w:r w:rsidRPr="00234A1F">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322BF" w14:textId="77777777" w:rsidR="003133A5" w:rsidRPr="00234A1F" w:rsidRDefault="003133A5" w:rsidP="00D14072">
            <w:pPr>
              <w:pStyle w:val="TAC"/>
              <w:jc w:val="left"/>
              <w:rPr>
                <w:rFonts w:cs="Arial"/>
                <w:sz w:val="16"/>
                <w:szCs w:val="16"/>
              </w:rPr>
            </w:pPr>
            <w:r w:rsidRPr="00234A1F">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8DD90"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7.1.0</w:t>
            </w:r>
          </w:p>
        </w:tc>
      </w:tr>
      <w:tr w:rsidR="003133A5" w:rsidRPr="005523F6" w14:paraId="4C1C56A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5FF4C52"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020</w:t>
            </w:r>
            <w:r w:rsidRPr="00234A1F">
              <w:rPr>
                <w:rFonts w:hint="eastAsia"/>
                <w:sz w:val="16"/>
                <w:szCs w:val="16"/>
                <w:lang w:eastAsia="zh-CN"/>
              </w:rPr>
              <w:t>-1</w:t>
            </w:r>
            <w:r w:rsidRPr="00234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FE7B7"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90</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93020" w14:textId="77777777" w:rsidR="003133A5" w:rsidRPr="00CF04B7" w:rsidRDefault="003133A5" w:rsidP="00D14072">
            <w:pPr>
              <w:pStyle w:val="TAC"/>
              <w:rPr>
                <w:rFonts w:cs="Arial"/>
                <w:sz w:val="16"/>
                <w:szCs w:val="16"/>
              </w:rPr>
            </w:pPr>
            <w:r w:rsidRPr="00CF04B7">
              <w:rPr>
                <w:rFonts w:cs="Arial" w:hint="eastAsia"/>
                <w:sz w:val="16"/>
                <w:szCs w:val="16"/>
              </w:rPr>
              <w:t>CP-20</w:t>
            </w:r>
            <w:r w:rsidRPr="00CF04B7">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7EA88" w14:textId="77777777" w:rsidR="003133A5" w:rsidRPr="00234A1F" w:rsidRDefault="003133A5" w:rsidP="00D14072">
            <w:pPr>
              <w:pStyle w:val="TAL"/>
              <w:rPr>
                <w:rFonts w:cs="Arial"/>
                <w:sz w:val="16"/>
                <w:szCs w:val="16"/>
                <w:lang w:eastAsia="zh-CN"/>
              </w:rPr>
            </w:pPr>
            <w:r w:rsidRPr="00234A1F">
              <w:rPr>
                <w:rFonts w:cs="Arial" w:hint="eastAsia"/>
                <w:sz w:val="16"/>
                <w:szCs w:val="16"/>
                <w:lang w:eastAsia="zh-CN"/>
              </w:rPr>
              <w:t>0</w:t>
            </w:r>
            <w:r w:rsidRPr="00234A1F">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3D3202"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3EF4" w14:textId="77777777" w:rsidR="003133A5" w:rsidRPr="00234A1F" w:rsidRDefault="003133A5" w:rsidP="00D14072">
            <w:pPr>
              <w:pStyle w:val="TAC"/>
              <w:rPr>
                <w:rFonts w:cs="Arial"/>
                <w:sz w:val="16"/>
                <w:szCs w:val="16"/>
                <w:lang w:eastAsia="zh-CN"/>
              </w:rPr>
            </w:pPr>
            <w:r w:rsidRPr="00234A1F">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01ABD" w14:textId="77777777" w:rsidR="003133A5" w:rsidRPr="00234A1F" w:rsidRDefault="003133A5" w:rsidP="00D14072">
            <w:pPr>
              <w:pStyle w:val="TAC"/>
              <w:jc w:val="left"/>
              <w:rPr>
                <w:rFonts w:cs="Arial"/>
                <w:sz w:val="16"/>
                <w:szCs w:val="16"/>
              </w:rPr>
            </w:pPr>
            <w:r w:rsidRPr="00234A1F">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EA77D"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7.1.0</w:t>
            </w:r>
          </w:p>
        </w:tc>
      </w:tr>
      <w:tr w:rsidR="003133A5" w:rsidRPr="005523F6" w14:paraId="7AEDC8F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6352240"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FEC6E"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91</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CE297A" w14:textId="77777777" w:rsidR="003133A5" w:rsidRPr="00CF04B7" w:rsidRDefault="003133A5" w:rsidP="00D14072">
            <w:pPr>
              <w:pStyle w:val="TAC"/>
              <w:rPr>
                <w:rFonts w:cs="Arial"/>
                <w:sz w:val="16"/>
                <w:szCs w:val="16"/>
              </w:rPr>
            </w:pPr>
            <w:r w:rsidRPr="00CF04B7">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1A0E5B" w14:textId="77777777" w:rsidR="003133A5" w:rsidRPr="00234A1F" w:rsidRDefault="003133A5" w:rsidP="00D14072">
            <w:pPr>
              <w:pStyle w:val="TAL"/>
              <w:rPr>
                <w:rFonts w:cs="Arial"/>
                <w:sz w:val="16"/>
                <w:szCs w:val="16"/>
                <w:lang w:eastAsia="zh-CN"/>
              </w:rPr>
            </w:pPr>
            <w:r w:rsidRPr="00234A1F">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57528"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8C2692"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B07ADD" w14:textId="77777777" w:rsidR="003133A5" w:rsidRPr="00234A1F" w:rsidRDefault="003133A5" w:rsidP="00D14072">
            <w:pPr>
              <w:pStyle w:val="TAC"/>
              <w:jc w:val="left"/>
              <w:rPr>
                <w:rFonts w:cs="Arial"/>
                <w:sz w:val="16"/>
                <w:szCs w:val="16"/>
              </w:rPr>
            </w:pPr>
            <w:r w:rsidRPr="00234A1F">
              <w:rPr>
                <w:rFonts w:cs="Arial"/>
                <w:sz w:val="16"/>
                <w:szCs w:val="16"/>
              </w:rPr>
              <w:t xml:space="preserve">SCP may consume </w:t>
            </w:r>
            <w:proofErr w:type="spellStart"/>
            <w:r w:rsidRPr="00234A1F">
              <w:rPr>
                <w:rFonts w:cs="Arial"/>
                <w:sz w:val="16"/>
                <w:szCs w:val="16"/>
              </w:rPr>
              <w:t>Nudr</w:t>
            </w:r>
            <w:proofErr w:type="spellEnd"/>
            <w:r w:rsidRPr="00234A1F">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66998"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7.2.0</w:t>
            </w:r>
          </w:p>
        </w:tc>
      </w:tr>
      <w:tr w:rsidR="003133A5" w:rsidRPr="005523F6" w14:paraId="0EE57C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F441A15"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94376"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91</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8DE9AB" w14:textId="77777777" w:rsidR="003133A5" w:rsidRPr="00CF04B7" w:rsidRDefault="003133A5" w:rsidP="00D14072">
            <w:pPr>
              <w:pStyle w:val="TAC"/>
              <w:rPr>
                <w:rFonts w:cs="Arial"/>
                <w:sz w:val="16"/>
                <w:szCs w:val="16"/>
              </w:rPr>
            </w:pPr>
            <w:r w:rsidRPr="00CF04B7">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4A433A" w14:textId="77777777" w:rsidR="003133A5" w:rsidRPr="00234A1F" w:rsidRDefault="003133A5" w:rsidP="00D14072">
            <w:pPr>
              <w:pStyle w:val="TAL"/>
              <w:rPr>
                <w:rFonts w:cs="Arial"/>
                <w:sz w:val="16"/>
                <w:szCs w:val="16"/>
                <w:lang w:eastAsia="zh-CN"/>
              </w:rPr>
            </w:pPr>
            <w:r w:rsidRPr="00234A1F">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01D685" w14:textId="77777777" w:rsidR="003133A5" w:rsidRDefault="003133A5" w:rsidP="00D1407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8F8CF8" w14:textId="77777777" w:rsidR="003133A5" w:rsidRPr="00234A1F" w:rsidRDefault="003133A5" w:rsidP="00D14072">
            <w:pPr>
              <w:pStyle w:val="TAC"/>
              <w:rPr>
                <w:rFonts w:cs="Arial"/>
                <w:sz w:val="16"/>
                <w:szCs w:val="16"/>
                <w:lang w:eastAsia="zh-CN"/>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20126F" w14:textId="77777777" w:rsidR="003133A5" w:rsidRPr="00234A1F" w:rsidRDefault="003133A5" w:rsidP="00D14072">
            <w:pPr>
              <w:pStyle w:val="TAC"/>
              <w:jc w:val="left"/>
              <w:rPr>
                <w:rFonts w:cs="Arial"/>
                <w:sz w:val="16"/>
                <w:szCs w:val="16"/>
              </w:rPr>
            </w:pPr>
            <w:r w:rsidRPr="00234A1F">
              <w:rPr>
                <w:rFonts w:cs="Arial"/>
                <w:sz w:val="16"/>
                <w:szCs w:val="16"/>
              </w:rPr>
              <w:t xml:space="preserve">Incorrect </w:t>
            </w:r>
            <w:proofErr w:type="spellStart"/>
            <w:r w:rsidRPr="00234A1F">
              <w:rPr>
                <w:rFonts w:cs="Arial"/>
                <w:sz w:val="16"/>
                <w:szCs w:val="16"/>
              </w:rPr>
              <w:t>NfGroupIds</w:t>
            </w:r>
            <w:proofErr w:type="spellEnd"/>
            <w:r w:rsidRPr="00234A1F">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00E68"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7.2.0</w:t>
            </w:r>
          </w:p>
        </w:tc>
      </w:tr>
      <w:tr w:rsidR="003133A5" w:rsidRPr="005523F6" w14:paraId="6FBC3EF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4EDE5D4"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6A0BB"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91</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A0C793" w14:textId="77777777" w:rsidR="003133A5" w:rsidRPr="00CF04B7" w:rsidRDefault="003133A5" w:rsidP="00D14072">
            <w:pPr>
              <w:pStyle w:val="TAC"/>
              <w:rPr>
                <w:rFonts w:cs="Arial"/>
                <w:sz w:val="16"/>
                <w:szCs w:val="16"/>
              </w:rPr>
            </w:pPr>
            <w:r w:rsidRPr="00CF04B7">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154198" w14:textId="77777777" w:rsidR="003133A5" w:rsidRPr="00234A1F" w:rsidRDefault="003133A5" w:rsidP="00D14072">
            <w:pPr>
              <w:pStyle w:val="TAL"/>
              <w:rPr>
                <w:rFonts w:cs="Arial"/>
                <w:sz w:val="16"/>
                <w:szCs w:val="16"/>
                <w:lang w:eastAsia="zh-CN"/>
              </w:rPr>
            </w:pPr>
            <w:r w:rsidRPr="00234A1F">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25356" w14:textId="77777777" w:rsidR="003133A5" w:rsidRDefault="003133A5" w:rsidP="00D1407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3F279" w14:textId="77777777" w:rsidR="003133A5" w:rsidRPr="00234A1F" w:rsidRDefault="003133A5" w:rsidP="00D14072">
            <w:pPr>
              <w:pStyle w:val="TAC"/>
              <w:rPr>
                <w:rFonts w:cs="Arial"/>
                <w:sz w:val="16"/>
                <w:szCs w:val="16"/>
                <w:lang w:eastAsia="zh-CN"/>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9B278" w14:textId="77777777" w:rsidR="003133A5" w:rsidRPr="00234A1F" w:rsidRDefault="003133A5" w:rsidP="00D14072">
            <w:pPr>
              <w:pStyle w:val="TAC"/>
              <w:jc w:val="left"/>
              <w:rPr>
                <w:rFonts w:cs="Arial"/>
                <w:sz w:val="16"/>
                <w:szCs w:val="16"/>
              </w:rPr>
            </w:pPr>
            <w:r w:rsidRPr="00234A1F">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8D5F"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7.2.0</w:t>
            </w:r>
          </w:p>
        </w:tc>
      </w:tr>
      <w:tr w:rsidR="003133A5" w:rsidRPr="005523F6" w14:paraId="27351BC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3C77DB1"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DB68F"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91</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C15BD2" w14:textId="77777777" w:rsidR="003133A5" w:rsidRPr="00CF04B7" w:rsidRDefault="003133A5" w:rsidP="00D14072">
            <w:pPr>
              <w:pStyle w:val="TAC"/>
              <w:rPr>
                <w:rFonts w:cs="Arial"/>
                <w:sz w:val="16"/>
                <w:szCs w:val="16"/>
              </w:rPr>
            </w:pPr>
            <w:r w:rsidRPr="00CF04B7">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EC7941" w14:textId="77777777" w:rsidR="003133A5" w:rsidRPr="00234A1F" w:rsidRDefault="003133A5" w:rsidP="00D14072">
            <w:pPr>
              <w:pStyle w:val="TAL"/>
              <w:rPr>
                <w:rFonts w:cs="Arial"/>
                <w:sz w:val="16"/>
                <w:szCs w:val="16"/>
                <w:lang w:eastAsia="zh-CN"/>
              </w:rPr>
            </w:pPr>
            <w:r w:rsidRPr="00234A1F">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49717" w14:textId="77777777" w:rsidR="003133A5" w:rsidRDefault="003133A5" w:rsidP="00D14072">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53D73"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23346D" w14:textId="77777777" w:rsidR="003133A5" w:rsidRPr="00234A1F" w:rsidRDefault="003133A5" w:rsidP="00D14072">
            <w:pPr>
              <w:pStyle w:val="TAC"/>
              <w:jc w:val="left"/>
              <w:rPr>
                <w:rFonts w:cs="Arial"/>
                <w:sz w:val="16"/>
                <w:szCs w:val="16"/>
              </w:rPr>
            </w:pPr>
            <w:r w:rsidRPr="00234A1F">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16A9"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7.2.0</w:t>
            </w:r>
          </w:p>
        </w:tc>
      </w:tr>
      <w:tr w:rsidR="003133A5" w:rsidRPr="005523F6" w14:paraId="35193E4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8491C"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99583"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91</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096A00" w14:textId="77777777" w:rsidR="003133A5" w:rsidRPr="00CF04B7" w:rsidRDefault="003133A5" w:rsidP="00D14072">
            <w:pPr>
              <w:pStyle w:val="TAC"/>
              <w:rPr>
                <w:rFonts w:cs="Arial"/>
                <w:sz w:val="16"/>
                <w:szCs w:val="16"/>
              </w:rPr>
            </w:pPr>
            <w:r w:rsidRPr="00CF04B7">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470AB" w14:textId="77777777" w:rsidR="003133A5" w:rsidRPr="00234A1F" w:rsidRDefault="003133A5" w:rsidP="00D14072">
            <w:pPr>
              <w:pStyle w:val="TAL"/>
              <w:rPr>
                <w:rFonts w:cs="Arial"/>
                <w:sz w:val="16"/>
                <w:szCs w:val="16"/>
                <w:lang w:eastAsia="zh-CN"/>
              </w:rPr>
            </w:pPr>
            <w:r w:rsidRPr="00234A1F">
              <w:rPr>
                <w:rFonts w:cs="Arial" w:hint="eastAsia"/>
                <w:sz w:val="16"/>
                <w:szCs w:val="16"/>
                <w:lang w:eastAsia="zh-CN"/>
              </w:rPr>
              <w:t>0</w:t>
            </w:r>
            <w:r w:rsidRPr="00234A1F">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334E7" w14:textId="77777777" w:rsidR="003133A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A14128" w14:textId="77777777" w:rsidR="003133A5" w:rsidRPr="00234A1F" w:rsidRDefault="003133A5" w:rsidP="00D14072">
            <w:pPr>
              <w:pStyle w:val="TAC"/>
              <w:rPr>
                <w:rFonts w:cs="Arial"/>
                <w:sz w:val="16"/>
                <w:szCs w:val="16"/>
                <w:lang w:eastAsia="zh-CN"/>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4D810F" w14:textId="77777777" w:rsidR="003133A5" w:rsidRPr="00234A1F" w:rsidRDefault="003133A5" w:rsidP="00D14072">
            <w:pPr>
              <w:pStyle w:val="TAC"/>
              <w:jc w:val="left"/>
              <w:rPr>
                <w:rFonts w:cs="Arial"/>
                <w:sz w:val="16"/>
                <w:szCs w:val="16"/>
              </w:rPr>
            </w:pPr>
            <w:r w:rsidRPr="00234A1F">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CFB16"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7.2.0</w:t>
            </w:r>
          </w:p>
        </w:tc>
      </w:tr>
      <w:tr w:rsidR="003133A5" w:rsidRPr="005523F6" w14:paraId="2E52CD9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47707FB"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9E807"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91</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C6FEBB" w14:textId="77777777" w:rsidR="003133A5" w:rsidRPr="00CF04B7" w:rsidRDefault="003133A5" w:rsidP="00D14072">
            <w:pPr>
              <w:pStyle w:val="TAC"/>
              <w:rPr>
                <w:rFonts w:cs="Arial"/>
                <w:sz w:val="16"/>
                <w:szCs w:val="16"/>
              </w:rPr>
            </w:pPr>
            <w:r w:rsidRPr="00CF04B7">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270986" w14:textId="77777777" w:rsidR="003133A5" w:rsidRPr="00234A1F" w:rsidRDefault="003133A5" w:rsidP="00D14072">
            <w:pPr>
              <w:pStyle w:val="TAL"/>
              <w:rPr>
                <w:rFonts w:cs="Arial"/>
                <w:sz w:val="16"/>
                <w:szCs w:val="16"/>
                <w:lang w:eastAsia="zh-CN"/>
              </w:rPr>
            </w:pPr>
            <w:r w:rsidRPr="00234A1F">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A53F5C" w14:textId="77777777" w:rsidR="003133A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728F" w14:textId="77777777" w:rsidR="003133A5" w:rsidRPr="00234A1F" w:rsidRDefault="003133A5" w:rsidP="00D14072">
            <w:pPr>
              <w:pStyle w:val="TAC"/>
              <w:rPr>
                <w:rFonts w:cs="Arial"/>
                <w:sz w:val="16"/>
                <w:szCs w:val="16"/>
                <w:lang w:eastAsia="zh-CN"/>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438C06" w14:textId="77777777" w:rsidR="003133A5" w:rsidRPr="00234A1F" w:rsidRDefault="003133A5" w:rsidP="00D14072">
            <w:pPr>
              <w:pStyle w:val="TAC"/>
              <w:jc w:val="left"/>
              <w:rPr>
                <w:rFonts w:cs="Arial"/>
                <w:sz w:val="16"/>
                <w:szCs w:val="16"/>
              </w:rPr>
            </w:pPr>
            <w:r w:rsidRPr="00234A1F">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FA53C"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7.2.0</w:t>
            </w:r>
          </w:p>
        </w:tc>
      </w:tr>
      <w:tr w:rsidR="003133A5" w:rsidRPr="005523F6" w14:paraId="04DD35B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9A59E5A"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8B8A4"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902C2B" w14:textId="77777777" w:rsidR="003133A5" w:rsidRPr="00CF04B7" w:rsidRDefault="003133A5" w:rsidP="00D14072">
            <w:pPr>
              <w:pStyle w:val="TAC"/>
              <w:rPr>
                <w:rFonts w:cs="Arial"/>
                <w:sz w:val="16"/>
                <w:szCs w:val="16"/>
              </w:rPr>
            </w:pPr>
            <w:r w:rsidRPr="00CF04B7">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B3721" w14:textId="77777777" w:rsidR="003133A5" w:rsidRPr="00234A1F" w:rsidRDefault="003133A5" w:rsidP="00D14072">
            <w:pPr>
              <w:pStyle w:val="TAL"/>
              <w:rPr>
                <w:rFonts w:cs="Arial"/>
                <w:sz w:val="16"/>
                <w:szCs w:val="16"/>
              </w:rPr>
            </w:pPr>
            <w:r w:rsidRPr="00234A1F">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7EA7BB" w14:textId="77777777" w:rsidR="003133A5" w:rsidRDefault="003133A5" w:rsidP="00D14072">
            <w:pPr>
              <w:pStyle w:val="TAL"/>
              <w:jc w:val="right"/>
              <w:rPr>
                <w:rFonts w:cs="Arial"/>
                <w:sz w:val="16"/>
                <w:szCs w:val="16"/>
                <w:lang w:val="en-US"/>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59A5B" w14:textId="77777777" w:rsidR="003133A5" w:rsidRPr="00234A1F" w:rsidRDefault="003133A5" w:rsidP="00D14072">
            <w:pPr>
              <w:pStyle w:val="TAC"/>
              <w:rPr>
                <w:rFonts w:cs="Arial"/>
                <w:sz w:val="16"/>
                <w:szCs w:val="16"/>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F84C6" w14:textId="77777777" w:rsidR="003133A5" w:rsidRPr="00234A1F" w:rsidRDefault="003133A5" w:rsidP="00D14072">
            <w:pPr>
              <w:pStyle w:val="TAC"/>
              <w:jc w:val="left"/>
              <w:rPr>
                <w:rFonts w:cs="Arial"/>
                <w:sz w:val="16"/>
                <w:szCs w:val="16"/>
              </w:rPr>
            </w:pPr>
            <w:r w:rsidRPr="00234A1F">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59977"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05FFE63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561510B"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EDDFF"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477905" w14:textId="77777777" w:rsidR="003133A5" w:rsidRPr="00CF04B7" w:rsidRDefault="003133A5" w:rsidP="00D14072">
            <w:pPr>
              <w:pStyle w:val="TAC"/>
              <w:rPr>
                <w:rFonts w:cs="Arial"/>
                <w:sz w:val="16"/>
                <w:szCs w:val="16"/>
              </w:rPr>
            </w:pPr>
            <w:r w:rsidRPr="00CF04B7">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FA988B" w14:textId="77777777" w:rsidR="003133A5" w:rsidRPr="00234A1F" w:rsidRDefault="003133A5" w:rsidP="00D14072">
            <w:pPr>
              <w:pStyle w:val="TAL"/>
              <w:rPr>
                <w:rFonts w:cs="Arial"/>
                <w:sz w:val="16"/>
                <w:szCs w:val="16"/>
              </w:rPr>
            </w:pPr>
            <w:r w:rsidRPr="00234A1F">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B03A1"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873059" w14:textId="77777777" w:rsidR="003133A5" w:rsidRPr="00234A1F" w:rsidRDefault="003133A5" w:rsidP="00D14072">
            <w:pPr>
              <w:pStyle w:val="TAC"/>
              <w:rPr>
                <w:rFonts w:cs="Arial"/>
                <w:sz w:val="16"/>
                <w:szCs w:val="16"/>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569FA6" w14:textId="77777777" w:rsidR="003133A5" w:rsidRPr="00234A1F" w:rsidRDefault="003133A5" w:rsidP="00D14072">
            <w:pPr>
              <w:pStyle w:val="TAC"/>
              <w:jc w:val="left"/>
              <w:rPr>
                <w:rFonts w:cs="Arial"/>
                <w:sz w:val="16"/>
                <w:szCs w:val="16"/>
              </w:rPr>
            </w:pPr>
            <w:r w:rsidRPr="00234A1F">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76A90"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1CAB333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52E8B0A"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98E30A"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4AB964" w14:textId="77777777" w:rsidR="003133A5" w:rsidRPr="00CF04B7" w:rsidRDefault="003133A5" w:rsidP="00D14072">
            <w:pPr>
              <w:pStyle w:val="TAC"/>
              <w:rPr>
                <w:rFonts w:cs="Arial"/>
                <w:sz w:val="16"/>
                <w:szCs w:val="16"/>
              </w:rPr>
            </w:pPr>
            <w:r w:rsidRPr="00CF04B7">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72B76" w14:textId="77777777" w:rsidR="003133A5" w:rsidRPr="00234A1F" w:rsidRDefault="003133A5" w:rsidP="00D14072">
            <w:pPr>
              <w:pStyle w:val="TAL"/>
              <w:rPr>
                <w:rFonts w:cs="Arial"/>
                <w:sz w:val="16"/>
                <w:szCs w:val="16"/>
              </w:rPr>
            </w:pPr>
            <w:r w:rsidRPr="00234A1F">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0B2AB4" w14:textId="77777777" w:rsidR="003133A5" w:rsidRDefault="003133A5" w:rsidP="00D14072">
            <w:pPr>
              <w:pStyle w:val="TAL"/>
              <w:jc w:val="right"/>
              <w:rPr>
                <w:rFonts w:cs="Arial"/>
                <w:sz w:val="16"/>
                <w:szCs w:val="16"/>
                <w:lang w:val="en-US"/>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721741"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F2E69E" w14:textId="77777777" w:rsidR="003133A5" w:rsidRPr="00234A1F" w:rsidRDefault="003133A5" w:rsidP="00D14072">
            <w:pPr>
              <w:pStyle w:val="TAC"/>
              <w:jc w:val="left"/>
              <w:rPr>
                <w:rFonts w:cs="Arial"/>
                <w:sz w:val="16"/>
                <w:szCs w:val="16"/>
              </w:rPr>
            </w:pPr>
            <w:r w:rsidRPr="00234A1F">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F23F"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78BF1E1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ED92ED4"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67766"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7F4B9C" w14:textId="77777777" w:rsidR="003133A5" w:rsidRPr="00CF04B7" w:rsidRDefault="003133A5" w:rsidP="00D14072">
            <w:pPr>
              <w:pStyle w:val="TAC"/>
              <w:rPr>
                <w:rFonts w:cs="Arial"/>
                <w:sz w:val="16"/>
                <w:szCs w:val="16"/>
              </w:rPr>
            </w:pPr>
            <w:r w:rsidRPr="00CF04B7">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848B6B" w14:textId="77777777" w:rsidR="003133A5" w:rsidRPr="00234A1F" w:rsidRDefault="003133A5" w:rsidP="00D14072">
            <w:pPr>
              <w:pStyle w:val="TAL"/>
              <w:rPr>
                <w:rFonts w:cs="Arial"/>
                <w:sz w:val="16"/>
                <w:szCs w:val="16"/>
              </w:rPr>
            </w:pPr>
            <w:r w:rsidRPr="00234A1F">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E56959"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78799"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E9D39E" w14:textId="77777777" w:rsidR="003133A5" w:rsidRPr="00234A1F" w:rsidRDefault="003133A5" w:rsidP="00D14072">
            <w:pPr>
              <w:pStyle w:val="TAC"/>
              <w:jc w:val="left"/>
              <w:rPr>
                <w:rFonts w:cs="Arial"/>
                <w:sz w:val="16"/>
                <w:szCs w:val="16"/>
              </w:rPr>
            </w:pPr>
            <w:r w:rsidRPr="00234A1F">
              <w:rPr>
                <w:rFonts w:cs="Arial"/>
                <w:sz w:val="16"/>
                <w:szCs w:val="16"/>
              </w:rPr>
              <w:t xml:space="preserve">Store </w:t>
            </w:r>
            <w:proofErr w:type="spellStart"/>
            <w:r w:rsidRPr="00234A1F">
              <w:rPr>
                <w:rFonts w:cs="Arial"/>
                <w:sz w:val="16"/>
                <w:szCs w:val="16"/>
              </w:rPr>
              <w:t>ProSe</w:t>
            </w:r>
            <w:proofErr w:type="spellEnd"/>
            <w:r w:rsidRPr="00234A1F">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848D6"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7D8B48A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6F17AB2"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CD6B5"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6C5A1A3" w14:textId="77777777" w:rsidR="003133A5" w:rsidRPr="00CF04B7" w:rsidRDefault="003133A5" w:rsidP="00D14072">
            <w:pPr>
              <w:pStyle w:val="TAC"/>
              <w:rPr>
                <w:rFonts w:cs="Arial"/>
                <w:sz w:val="16"/>
                <w:szCs w:val="16"/>
              </w:rPr>
            </w:pPr>
            <w:r w:rsidRPr="00CF04B7">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6D9C8" w14:textId="77777777" w:rsidR="003133A5" w:rsidRPr="00234A1F" w:rsidRDefault="003133A5" w:rsidP="00D14072">
            <w:pPr>
              <w:pStyle w:val="TAL"/>
              <w:rPr>
                <w:rFonts w:cs="Arial"/>
                <w:sz w:val="16"/>
                <w:szCs w:val="16"/>
              </w:rPr>
            </w:pPr>
            <w:r w:rsidRPr="00234A1F">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DB941"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68C628"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86DAAC" w14:textId="77777777" w:rsidR="003133A5" w:rsidRPr="00234A1F" w:rsidRDefault="003133A5" w:rsidP="00D14072">
            <w:pPr>
              <w:pStyle w:val="TAC"/>
              <w:jc w:val="left"/>
              <w:rPr>
                <w:rFonts w:cs="Arial"/>
                <w:sz w:val="16"/>
                <w:szCs w:val="16"/>
              </w:rPr>
            </w:pPr>
            <w:r w:rsidRPr="00234A1F">
              <w:rPr>
                <w:rFonts w:cs="Arial"/>
                <w:sz w:val="16"/>
                <w:szCs w:val="16"/>
              </w:rPr>
              <w:t xml:space="preserve">Add new </w:t>
            </w:r>
            <w:proofErr w:type="spellStart"/>
            <w:r w:rsidRPr="00234A1F">
              <w:rPr>
                <w:rFonts w:cs="Arial"/>
                <w:sz w:val="16"/>
                <w:szCs w:val="16"/>
              </w:rPr>
              <w:t>ProSe</w:t>
            </w:r>
            <w:proofErr w:type="spellEnd"/>
            <w:r w:rsidRPr="00234A1F">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F949"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574B093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36EEE0E"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F82B4"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35F148" w14:textId="77777777" w:rsidR="003133A5" w:rsidRPr="00CF04B7" w:rsidRDefault="003133A5" w:rsidP="00D14072">
            <w:pPr>
              <w:pStyle w:val="TAC"/>
              <w:rPr>
                <w:rFonts w:cs="Arial"/>
                <w:sz w:val="16"/>
                <w:szCs w:val="16"/>
              </w:rPr>
            </w:pPr>
            <w:r w:rsidRPr="00CF04B7">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763257" w14:textId="77777777" w:rsidR="003133A5" w:rsidRPr="00234A1F" w:rsidRDefault="003133A5" w:rsidP="00D14072">
            <w:pPr>
              <w:pStyle w:val="TAL"/>
              <w:rPr>
                <w:rFonts w:cs="Arial"/>
                <w:sz w:val="16"/>
                <w:szCs w:val="16"/>
              </w:rPr>
            </w:pPr>
            <w:r w:rsidRPr="00234A1F">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635FB"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01BA1E"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4E0C3A" w14:textId="77777777" w:rsidR="003133A5" w:rsidRPr="00234A1F" w:rsidRDefault="003133A5" w:rsidP="00D14072">
            <w:pPr>
              <w:pStyle w:val="TAC"/>
              <w:jc w:val="left"/>
              <w:rPr>
                <w:rFonts w:cs="Arial"/>
                <w:sz w:val="16"/>
                <w:szCs w:val="16"/>
              </w:rPr>
            </w:pPr>
            <w:r w:rsidRPr="00234A1F">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0CAC"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280278E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AD3794"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163D"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73E42C" w14:textId="77777777" w:rsidR="003133A5" w:rsidRPr="00CF04B7" w:rsidRDefault="003133A5" w:rsidP="00D14072">
            <w:pPr>
              <w:pStyle w:val="TAC"/>
              <w:rPr>
                <w:rFonts w:cs="Arial"/>
                <w:sz w:val="16"/>
                <w:szCs w:val="16"/>
              </w:rPr>
            </w:pPr>
            <w:r w:rsidRPr="00CF04B7">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46CD" w14:textId="77777777" w:rsidR="003133A5" w:rsidRPr="00234A1F" w:rsidRDefault="003133A5" w:rsidP="00D14072">
            <w:pPr>
              <w:pStyle w:val="TAL"/>
              <w:rPr>
                <w:rFonts w:cs="Arial"/>
                <w:sz w:val="16"/>
                <w:szCs w:val="16"/>
              </w:rPr>
            </w:pPr>
            <w:r w:rsidRPr="00234A1F">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79DFA4"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58720"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9D9139" w14:textId="77777777" w:rsidR="003133A5" w:rsidRPr="00234A1F" w:rsidRDefault="003133A5" w:rsidP="00D14072">
            <w:pPr>
              <w:pStyle w:val="TAC"/>
              <w:jc w:val="left"/>
              <w:rPr>
                <w:rFonts w:cs="Arial"/>
                <w:sz w:val="16"/>
                <w:szCs w:val="16"/>
              </w:rPr>
            </w:pPr>
            <w:r w:rsidRPr="00234A1F">
              <w:rPr>
                <w:rFonts w:cs="Arial"/>
                <w:sz w:val="16"/>
                <w:szCs w:val="16"/>
              </w:rPr>
              <w:t xml:space="preserve">New feature </w:t>
            </w:r>
            <w:proofErr w:type="spellStart"/>
            <w:r w:rsidRPr="00234A1F">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CD6"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7065E0E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1E50160"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26FFB"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3EBB30" w14:textId="77777777" w:rsidR="003133A5" w:rsidRPr="00CF04B7" w:rsidRDefault="003133A5" w:rsidP="00D14072">
            <w:pPr>
              <w:pStyle w:val="TAC"/>
              <w:rPr>
                <w:rFonts w:cs="Arial"/>
                <w:sz w:val="16"/>
                <w:szCs w:val="16"/>
              </w:rPr>
            </w:pPr>
            <w:r w:rsidRPr="00CF04B7">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00A75" w14:textId="77777777" w:rsidR="003133A5" w:rsidRPr="00234A1F" w:rsidRDefault="003133A5" w:rsidP="00D14072">
            <w:pPr>
              <w:pStyle w:val="TAL"/>
              <w:rPr>
                <w:rFonts w:cs="Arial"/>
                <w:sz w:val="16"/>
                <w:szCs w:val="16"/>
              </w:rPr>
            </w:pPr>
            <w:r w:rsidRPr="00234A1F">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E2B87"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98D227" w14:textId="77777777" w:rsidR="003133A5" w:rsidRPr="00234A1F" w:rsidRDefault="003133A5" w:rsidP="00D14072">
            <w:pPr>
              <w:pStyle w:val="TAC"/>
              <w:rPr>
                <w:rFonts w:cs="Arial"/>
                <w:sz w:val="16"/>
                <w:szCs w:val="16"/>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30286" w14:textId="77777777" w:rsidR="003133A5" w:rsidRPr="00234A1F" w:rsidRDefault="003133A5" w:rsidP="00D14072">
            <w:pPr>
              <w:pStyle w:val="TAC"/>
              <w:jc w:val="left"/>
              <w:rPr>
                <w:rFonts w:cs="Arial"/>
                <w:sz w:val="16"/>
                <w:szCs w:val="16"/>
              </w:rPr>
            </w:pPr>
            <w:r w:rsidRPr="00234A1F">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BF26"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386314E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F72F948"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20B82"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D105796" w14:textId="77777777" w:rsidR="003133A5" w:rsidRPr="00CF04B7" w:rsidRDefault="003133A5" w:rsidP="00D14072">
            <w:pPr>
              <w:pStyle w:val="TAC"/>
              <w:rPr>
                <w:rFonts w:cs="Arial"/>
                <w:sz w:val="16"/>
                <w:szCs w:val="16"/>
              </w:rPr>
            </w:pPr>
            <w:r w:rsidRPr="00CF04B7">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FCFBC5" w14:textId="77777777" w:rsidR="003133A5" w:rsidRPr="00234A1F" w:rsidRDefault="003133A5" w:rsidP="00D14072">
            <w:pPr>
              <w:pStyle w:val="TAL"/>
              <w:rPr>
                <w:rFonts w:cs="Arial"/>
                <w:sz w:val="16"/>
                <w:szCs w:val="16"/>
              </w:rPr>
            </w:pPr>
            <w:r w:rsidRPr="00234A1F">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538C16" w14:textId="77777777" w:rsidR="003133A5" w:rsidRDefault="003133A5" w:rsidP="00D14072">
            <w:pPr>
              <w:pStyle w:val="TAL"/>
              <w:jc w:val="right"/>
              <w:rPr>
                <w:rFonts w:cs="Arial"/>
                <w:sz w:val="16"/>
                <w:szCs w:val="16"/>
                <w:lang w:val="en-US"/>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1E175" w14:textId="77777777" w:rsidR="003133A5" w:rsidRPr="00234A1F" w:rsidRDefault="003133A5" w:rsidP="00D14072">
            <w:pPr>
              <w:pStyle w:val="TAC"/>
              <w:rPr>
                <w:rFonts w:cs="Arial"/>
                <w:sz w:val="16"/>
                <w:szCs w:val="16"/>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A351EB" w14:textId="77777777" w:rsidR="003133A5" w:rsidRPr="00234A1F" w:rsidRDefault="003133A5" w:rsidP="00D14072">
            <w:pPr>
              <w:pStyle w:val="TAC"/>
              <w:jc w:val="left"/>
              <w:rPr>
                <w:rFonts w:cs="Arial"/>
                <w:sz w:val="16"/>
                <w:szCs w:val="16"/>
              </w:rPr>
            </w:pPr>
            <w:r w:rsidRPr="00234A1F">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8D7F"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443C1E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C25E4F8"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DCC04"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18B20F" w14:textId="77777777" w:rsidR="003133A5" w:rsidRPr="00CF04B7" w:rsidRDefault="003133A5" w:rsidP="00D14072">
            <w:pPr>
              <w:pStyle w:val="TAC"/>
              <w:rPr>
                <w:rFonts w:cs="Arial"/>
                <w:sz w:val="16"/>
                <w:szCs w:val="16"/>
              </w:rPr>
            </w:pPr>
            <w:r w:rsidRPr="00CF04B7">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3C5E9" w14:textId="77777777" w:rsidR="003133A5" w:rsidRPr="00234A1F" w:rsidRDefault="003133A5" w:rsidP="00D14072">
            <w:pPr>
              <w:pStyle w:val="TAL"/>
              <w:rPr>
                <w:rFonts w:cs="Arial"/>
                <w:sz w:val="16"/>
                <w:szCs w:val="16"/>
              </w:rPr>
            </w:pPr>
            <w:r w:rsidRPr="00234A1F">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7C5B07"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FE25" w14:textId="77777777" w:rsidR="003133A5" w:rsidRPr="00234A1F" w:rsidRDefault="003133A5" w:rsidP="00D14072">
            <w:pPr>
              <w:pStyle w:val="TAC"/>
              <w:rPr>
                <w:rFonts w:cs="Arial"/>
                <w:sz w:val="16"/>
                <w:szCs w:val="16"/>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6ED324" w14:textId="77777777" w:rsidR="003133A5" w:rsidRPr="00234A1F" w:rsidRDefault="003133A5" w:rsidP="00D14072">
            <w:pPr>
              <w:pStyle w:val="TAC"/>
              <w:jc w:val="left"/>
              <w:rPr>
                <w:rFonts w:cs="Arial"/>
                <w:sz w:val="16"/>
                <w:szCs w:val="16"/>
              </w:rPr>
            </w:pPr>
            <w:r w:rsidRPr="00234A1F">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6F619"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693C9E1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5BE9EB"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9BCBA"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3A1C0A" w14:textId="77777777" w:rsidR="003133A5" w:rsidRPr="00CF04B7" w:rsidRDefault="003133A5" w:rsidP="00D14072">
            <w:pPr>
              <w:pStyle w:val="TAC"/>
              <w:rPr>
                <w:rFonts w:cs="Arial"/>
                <w:sz w:val="16"/>
                <w:szCs w:val="16"/>
              </w:rPr>
            </w:pPr>
            <w:r w:rsidRPr="00CF04B7">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77C2" w14:textId="77777777" w:rsidR="003133A5" w:rsidRPr="00234A1F" w:rsidRDefault="003133A5" w:rsidP="00D14072">
            <w:pPr>
              <w:pStyle w:val="TAL"/>
              <w:rPr>
                <w:rFonts w:cs="Arial"/>
                <w:sz w:val="16"/>
                <w:szCs w:val="16"/>
              </w:rPr>
            </w:pPr>
            <w:r w:rsidRPr="00234A1F">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93C4C"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AFBF6" w14:textId="77777777" w:rsidR="003133A5" w:rsidRPr="00234A1F" w:rsidRDefault="003133A5" w:rsidP="00D14072">
            <w:pPr>
              <w:pStyle w:val="TAC"/>
              <w:rPr>
                <w:rFonts w:cs="Arial"/>
                <w:sz w:val="16"/>
                <w:szCs w:val="16"/>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40E9BB" w14:textId="77777777" w:rsidR="003133A5" w:rsidRPr="00234A1F" w:rsidRDefault="003133A5" w:rsidP="00D14072">
            <w:pPr>
              <w:pStyle w:val="TAC"/>
              <w:jc w:val="left"/>
              <w:rPr>
                <w:rFonts w:cs="Arial"/>
                <w:sz w:val="16"/>
                <w:szCs w:val="16"/>
              </w:rPr>
            </w:pPr>
            <w:r w:rsidRPr="00234A1F">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6B00"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0E7D236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FF2"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FBDB8"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92</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8DF76A" w14:textId="77777777" w:rsidR="003133A5" w:rsidRPr="00CF04B7" w:rsidRDefault="003133A5" w:rsidP="00D14072">
            <w:pPr>
              <w:pStyle w:val="TAC"/>
              <w:rPr>
                <w:rFonts w:cs="Arial"/>
                <w:sz w:val="16"/>
                <w:szCs w:val="16"/>
              </w:rPr>
            </w:pPr>
            <w:r w:rsidRPr="00CF04B7">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9607E" w14:textId="77777777" w:rsidR="003133A5" w:rsidRPr="00234A1F" w:rsidRDefault="003133A5" w:rsidP="00D14072">
            <w:pPr>
              <w:pStyle w:val="TAL"/>
              <w:rPr>
                <w:rFonts w:cs="Arial"/>
                <w:sz w:val="16"/>
                <w:szCs w:val="16"/>
              </w:rPr>
            </w:pPr>
            <w:r w:rsidRPr="00234A1F">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D7AA73" w14:textId="77777777" w:rsidR="003133A5" w:rsidRDefault="003133A5" w:rsidP="00D14072">
            <w:pPr>
              <w:pStyle w:val="TAL"/>
              <w:jc w:val="right"/>
              <w:rPr>
                <w:rFonts w:cs="Arial"/>
                <w:sz w:val="16"/>
                <w:szCs w:val="16"/>
                <w:lang w:val="en-US"/>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B2CE1B" w14:textId="77777777" w:rsidR="003133A5" w:rsidRPr="00234A1F" w:rsidRDefault="003133A5" w:rsidP="00D14072">
            <w:pPr>
              <w:pStyle w:val="TAC"/>
              <w:rPr>
                <w:rFonts w:cs="Arial"/>
                <w:sz w:val="16"/>
                <w:szCs w:val="16"/>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998A7E" w14:textId="77777777" w:rsidR="003133A5" w:rsidRPr="00234A1F" w:rsidRDefault="003133A5" w:rsidP="00D14072">
            <w:pPr>
              <w:pStyle w:val="TAC"/>
              <w:jc w:val="left"/>
              <w:rPr>
                <w:rFonts w:cs="Arial"/>
                <w:sz w:val="16"/>
                <w:szCs w:val="16"/>
              </w:rPr>
            </w:pPr>
            <w:r w:rsidRPr="00234A1F">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2F5D1"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7.3.0</w:t>
            </w:r>
          </w:p>
        </w:tc>
      </w:tr>
      <w:tr w:rsidR="003133A5" w:rsidRPr="005523F6" w14:paraId="27CCFF3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3DD0A"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3B270"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93</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E11215" w14:textId="77777777" w:rsidR="003133A5" w:rsidRPr="00CF04B7" w:rsidRDefault="003133A5" w:rsidP="00D14072">
            <w:pPr>
              <w:pStyle w:val="TAC"/>
              <w:rPr>
                <w:rFonts w:cs="Arial"/>
                <w:sz w:val="16"/>
                <w:szCs w:val="16"/>
              </w:rPr>
            </w:pPr>
            <w:r w:rsidRPr="00CF04B7">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F8D97" w14:textId="77777777" w:rsidR="003133A5" w:rsidRPr="00234A1F" w:rsidRDefault="003133A5" w:rsidP="00D14072">
            <w:pPr>
              <w:pStyle w:val="TAL"/>
              <w:rPr>
                <w:rFonts w:cs="Arial"/>
                <w:sz w:val="16"/>
                <w:szCs w:val="16"/>
              </w:rPr>
            </w:pPr>
            <w:r w:rsidRPr="00234A1F">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7C229" w14:textId="77777777" w:rsidR="003133A5" w:rsidRPr="00234A1F" w:rsidRDefault="003133A5" w:rsidP="00D14072">
            <w:pPr>
              <w:pStyle w:val="TAL"/>
              <w:jc w:val="right"/>
              <w:rPr>
                <w:rFonts w:cs="Arial"/>
                <w:sz w:val="16"/>
                <w:szCs w:val="16"/>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904C61"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CEE289" w14:textId="77777777" w:rsidR="003133A5" w:rsidRPr="00234A1F" w:rsidRDefault="003133A5" w:rsidP="00D14072">
            <w:pPr>
              <w:pStyle w:val="TAC"/>
              <w:jc w:val="left"/>
              <w:rPr>
                <w:rFonts w:cs="Arial"/>
                <w:sz w:val="16"/>
                <w:szCs w:val="16"/>
              </w:rPr>
            </w:pPr>
            <w:r w:rsidRPr="00234A1F">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4537"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7.4.0</w:t>
            </w:r>
          </w:p>
        </w:tc>
      </w:tr>
      <w:tr w:rsidR="003133A5" w:rsidRPr="005523F6" w14:paraId="49FF77E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6879BC"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131271"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93</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B73751" w14:textId="77777777" w:rsidR="003133A5" w:rsidRPr="00CF04B7" w:rsidRDefault="003133A5" w:rsidP="00D14072">
            <w:pPr>
              <w:pStyle w:val="TAC"/>
              <w:rPr>
                <w:rFonts w:cs="Arial"/>
                <w:sz w:val="16"/>
                <w:szCs w:val="16"/>
              </w:rPr>
            </w:pPr>
            <w:r w:rsidRPr="00CF04B7">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D1F617" w14:textId="77777777" w:rsidR="003133A5" w:rsidRPr="00234A1F" w:rsidRDefault="003133A5" w:rsidP="00D14072">
            <w:pPr>
              <w:pStyle w:val="TAL"/>
              <w:rPr>
                <w:rFonts w:cs="Arial"/>
                <w:sz w:val="16"/>
                <w:szCs w:val="16"/>
              </w:rPr>
            </w:pPr>
            <w:r w:rsidRPr="00234A1F">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ABE20" w14:textId="77777777" w:rsidR="003133A5" w:rsidRPr="00234A1F" w:rsidRDefault="003133A5" w:rsidP="00D14072">
            <w:pPr>
              <w:pStyle w:val="TAL"/>
              <w:jc w:val="right"/>
              <w:rPr>
                <w:rFonts w:cs="Arial"/>
                <w:sz w:val="16"/>
                <w:szCs w:val="16"/>
              </w:rPr>
            </w:pPr>
            <w:r w:rsidRPr="00234A1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AF82" w14:textId="77777777" w:rsidR="003133A5" w:rsidRPr="00234A1F" w:rsidRDefault="003133A5" w:rsidP="00D14072">
            <w:pPr>
              <w:pStyle w:val="TAC"/>
              <w:rPr>
                <w:rFonts w:cs="Arial"/>
                <w:sz w:val="16"/>
                <w:szCs w:val="16"/>
              </w:rPr>
            </w:pPr>
            <w:r w:rsidRPr="00234A1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A5FEEB" w14:textId="77777777" w:rsidR="003133A5" w:rsidRPr="00234A1F" w:rsidRDefault="003133A5" w:rsidP="00D14072">
            <w:pPr>
              <w:pStyle w:val="TAC"/>
              <w:jc w:val="left"/>
              <w:rPr>
                <w:rFonts w:cs="Arial"/>
                <w:sz w:val="16"/>
                <w:szCs w:val="16"/>
              </w:rPr>
            </w:pPr>
            <w:r w:rsidRPr="00234A1F">
              <w:rPr>
                <w:rFonts w:cs="Arial"/>
                <w:sz w:val="16"/>
                <w:szCs w:val="16"/>
              </w:rPr>
              <w:t xml:space="preserve">Get the PP data of </w:t>
            </w:r>
            <w:proofErr w:type="spellStart"/>
            <w:r w:rsidRPr="00234A1F">
              <w:rPr>
                <w:rFonts w:cs="Arial"/>
                <w:sz w:val="16"/>
                <w:szCs w:val="16"/>
              </w:rPr>
              <w:t>mutiple</w:t>
            </w:r>
            <w:proofErr w:type="spellEnd"/>
            <w:r w:rsidRPr="00234A1F">
              <w:rPr>
                <w:rFonts w:cs="Arial"/>
                <w:sz w:val="16"/>
                <w:szCs w:val="16"/>
              </w:rPr>
              <w:t xml:space="preserve"> </w:t>
            </w:r>
            <w:proofErr w:type="spellStart"/>
            <w:r w:rsidRPr="00234A1F">
              <w:rPr>
                <w:rFonts w:cs="Arial"/>
                <w:sz w:val="16"/>
                <w:szCs w:val="16"/>
              </w:rPr>
              <w:t>Afs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5E67"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7.4.0</w:t>
            </w:r>
          </w:p>
        </w:tc>
      </w:tr>
      <w:tr w:rsidR="003133A5" w:rsidRPr="005523F6" w14:paraId="3F6AAF0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699C6"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66331E"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93</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C3FF36" w14:textId="77777777" w:rsidR="003133A5" w:rsidRPr="00CF04B7" w:rsidRDefault="003133A5" w:rsidP="00D14072">
            <w:pPr>
              <w:pStyle w:val="TAC"/>
              <w:rPr>
                <w:rFonts w:cs="Arial"/>
                <w:sz w:val="16"/>
                <w:szCs w:val="16"/>
              </w:rPr>
            </w:pPr>
            <w:r w:rsidRPr="00CF04B7">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27105" w14:textId="77777777" w:rsidR="003133A5" w:rsidRPr="00234A1F" w:rsidRDefault="003133A5" w:rsidP="00D14072">
            <w:pPr>
              <w:pStyle w:val="TAL"/>
              <w:rPr>
                <w:rFonts w:cs="Arial"/>
                <w:sz w:val="16"/>
                <w:szCs w:val="16"/>
              </w:rPr>
            </w:pPr>
            <w:r w:rsidRPr="00234A1F">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67B58" w14:textId="77777777" w:rsidR="003133A5" w:rsidRPr="00234A1F" w:rsidRDefault="003133A5" w:rsidP="00D14072">
            <w:pPr>
              <w:pStyle w:val="TAL"/>
              <w:jc w:val="right"/>
              <w:rPr>
                <w:rFonts w:cs="Arial"/>
                <w:sz w:val="16"/>
                <w:szCs w:val="16"/>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C6D775" w14:textId="77777777" w:rsidR="003133A5" w:rsidRPr="00234A1F" w:rsidRDefault="003133A5" w:rsidP="00D14072">
            <w:pPr>
              <w:pStyle w:val="TAC"/>
              <w:rPr>
                <w:rFonts w:cs="Arial"/>
                <w:sz w:val="16"/>
                <w:szCs w:val="16"/>
              </w:rPr>
            </w:pPr>
            <w:r w:rsidRPr="00234A1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4470FB" w14:textId="77777777" w:rsidR="003133A5" w:rsidRPr="00234A1F" w:rsidRDefault="003133A5" w:rsidP="00D14072">
            <w:pPr>
              <w:pStyle w:val="TAC"/>
              <w:jc w:val="left"/>
              <w:rPr>
                <w:rFonts w:cs="Arial"/>
                <w:sz w:val="16"/>
                <w:szCs w:val="16"/>
              </w:rPr>
            </w:pPr>
            <w:r w:rsidRPr="00234A1F">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F1FFB"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7.4.0</w:t>
            </w:r>
          </w:p>
        </w:tc>
      </w:tr>
      <w:tr w:rsidR="003133A5" w:rsidRPr="005523F6" w14:paraId="2E46165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AC8BCDC" w14:textId="77777777" w:rsidR="003133A5" w:rsidRPr="00234A1F" w:rsidRDefault="003133A5" w:rsidP="00D14072">
            <w:pPr>
              <w:pStyle w:val="TAC"/>
              <w:rPr>
                <w:sz w:val="16"/>
                <w:szCs w:val="16"/>
                <w:lang w:eastAsia="zh-CN"/>
              </w:rPr>
            </w:pPr>
            <w:r w:rsidRPr="00234A1F">
              <w:rPr>
                <w:rFonts w:hint="eastAsia"/>
                <w:sz w:val="16"/>
                <w:szCs w:val="16"/>
                <w:lang w:eastAsia="zh-CN"/>
              </w:rPr>
              <w:t>2</w:t>
            </w:r>
            <w:r w:rsidRPr="00234A1F">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23BA9"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93</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B78010" w14:textId="77777777" w:rsidR="003133A5" w:rsidRPr="00CF04B7" w:rsidRDefault="003133A5" w:rsidP="00D14072">
            <w:pPr>
              <w:pStyle w:val="TAC"/>
              <w:rPr>
                <w:rFonts w:cs="Arial"/>
                <w:sz w:val="16"/>
                <w:szCs w:val="16"/>
              </w:rPr>
            </w:pPr>
            <w:r w:rsidRPr="00CF04B7">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B8AC19" w14:textId="77777777" w:rsidR="003133A5" w:rsidRPr="00234A1F" w:rsidRDefault="003133A5" w:rsidP="00D14072">
            <w:pPr>
              <w:pStyle w:val="TAL"/>
              <w:rPr>
                <w:rFonts w:cs="Arial"/>
                <w:sz w:val="16"/>
                <w:szCs w:val="16"/>
              </w:rPr>
            </w:pPr>
            <w:r w:rsidRPr="00234A1F">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F1419" w14:textId="77777777" w:rsidR="003133A5" w:rsidRPr="00234A1F" w:rsidRDefault="003133A5" w:rsidP="00D14072">
            <w:pPr>
              <w:pStyle w:val="TAL"/>
              <w:jc w:val="right"/>
              <w:rPr>
                <w:rFonts w:cs="Arial"/>
                <w:sz w:val="16"/>
                <w:szCs w:val="16"/>
              </w:rPr>
            </w:pPr>
            <w:r w:rsidRPr="00234A1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2D4D4" w14:textId="77777777" w:rsidR="003133A5" w:rsidRPr="00234A1F" w:rsidRDefault="003133A5" w:rsidP="00D14072">
            <w:pPr>
              <w:pStyle w:val="TAC"/>
              <w:rPr>
                <w:rFonts w:cs="Arial"/>
                <w:sz w:val="16"/>
                <w:szCs w:val="16"/>
              </w:rPr>
            </w:pPr>
            <w:r w:rsidRPr="00234A1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CBA960" w14:textId="77777777" w:rsidR="003133A5" w:rsidRPr="00234A1F" w:rsidRDefault="003133A5" w:rsidP="00D14072">
            <w:pPr>
              <w:pStyle w:val="TAC"/>
              <w:jc w:val="left"/>
              <w:rPr>
                <w:rFonts w:cs="Arial"/>
                <w:sz w:val="16"/>
                <w:szCs w:val="16"/>
              </w:rPr>
            </w:pPr>
            <w:proofErr w:type="spellStart"/>
            <w:r w:rsidRPr="00234A1F">
              <w:rPr>
                <w:rFonts w:cs="Arial"/>
                <w:sz w:val="16"/>
                <w:szCs w:val="16"/>
              </w:rPr>
              <w:t>SharedDataId</w:t>
            </w:r>
            <w:proofErr w:type="spellEnd"/>
            <w:r w:rsidRPr="00234A1F">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D91FB" w14:textId="77777777" w:rsidR="003133A5" w:rsidRPr="00234A1F" w:rsidRDefault="003133A5" w:rsidP="00D14072">
            <w:pPr>
              <w:pStyle w:val="TAC"/>
              <w:rPr>
                <w:sz w:val="16"/>
                <w:szCs w:val="16"/>
                <w:lang w:eastAsia="zh-CN"/>
              </w:rPr>
            </w:pPr>
            <w:r w:rsidRPr="00234A1F">
              <w:rPr>
                <w:rFonts w:hint="eastAsia"/>
                <w:sz w:val="16"/>
                <w:szCs w:val="16"/>
                <w:lang w:eastAsia="zh-CN"/>
              </w:rPr>
              <w:t>1</w:t>
            </w:r>
            <w:r w:rsidRPr="00234A1F">
              <w:rPr>
                <w:sz w:val="16"/>
                <w:szCs w:val="16"/>
                <w:lang w:eastAsia="zh-CN"/>
              </w:rPr>
              <w:t>7.4.0</w:t>
            </w:r>
          </w:p>
        </w:tc>
      </w:tr>
      <w:tr w:rsidR="003133A5" w:rsidRPr="005523F6" w14:paraId="21F70AB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D2C384"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39199"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7154A9D" w14:textId="77777777" w:rsidR="003133A5" w:rsidRPr="00CF04B7" w:rsidDel="00C84C7C" w:rsidRDefault="003133A5" w:rsidP="00D14072">
            <w:pPr>
              <w:pStyle w:val="TAC"/>
              <w:rPr>
                <w:rFonts w:cs="Arial"/>
                <w:sz w:val="16"/>
                <w:szCs w:val="16"/>
              </w:rPr>
            </w:pPr>
            <w:r w:rsidRPr="00CF04B7">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2D11" w14:textId="77777777" w:rsidR="003133A5" w:rsidRPr="00234A1F" w:rsidRDefault="003133A5" w:rsidP="00D14072">
            <w:pPr>
              <w:pStyle w:val="TAL"/>
              <w:rPr>
                <w:rFonts w:cs="Arial"/>
                <w:sz w:val="16"/>
                <w:szCs w:val="16"/>
              </w:rPr>
            </w:pPr>
            <w:r>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9E2AD"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3A10A4" w14:textId="77777777" w:rsidR="003133A5" w:rsidRPr="00234A1F" w:rsidRDefault="003133A5" w:rsidP="00D140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9D3EEB" w14:textId="77777777" w:rsidR="003133A5" w:rsidRPr="00234A1F" w:rsidRDefault="003133A5" w:rsidP="00D14072">
            <w:pPr>
              <w:pStyle w:val="TAC"/>
              <w:jc w:val="left"/>
              <w:rPr>
                <w:rFonts w:cs="Arial"/>
                <w:sz w:val="16"/>
                <w:szCs w:val="16"/>
              </w:rPr>
            </w:pPr>
            <w:r>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380F4"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084B852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D624AD3"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D334D"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060915" w14:textId="77777777" w:rsidR="003133A5" w:rsidRPr="00CF04B7" w:rsidDel="00C84C7C" w:rsidRDefault="003133A5" w:rsidP="00D14072">
            <w:pPr>
              <w:pStyle w:val="TAC"/>
              <w:rPr>
                <w:rFonts w:cs="Arial"/>
                <w:sz w:val="16"/>
                <w:szCs w:val="16"/>
              </w:rPr>
            </w:pPr>
            <w:r w:rsidRPr="00CF04B7">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974AFC" w14:textId="77777777" w:rsidR="003133A5" w:rsidRPr="00234A1F" w:rsidRDefault="003133A5" w:rsidP="00D14072">
            <w:pPr>
              <w:pStyle w:val="TAL"/>
              <w:rPr>
                <w:rFonts w:cs="Arial"/>
                <w:sz w:val="16"/>
                <w:szCs w:val="16"/>
              </w:rPr>
            </w:pPr>
            <w:r>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249603"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BE3A7" w14:textId="77777777" w:rsidR="003133A5" w:rsidRPr="00234A1F" w:rsidRDefault="003133A5" w:rsidP="00D1407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797374" w14:textId="77777777" w:rsidR="003133A5" w:rsidRPr="00234A1F" w:rsidRDefault="003133A5" w:rsidP="00D14072">
            <w:pPr>
              <w:pStyle w:val="TAC"/>
              <w:jc w:val="left"/>
              <w:rPr>
                <w:rFonts w:cs="Arial"/>
                <w:sz w:val="16"/>
                <w:szCs w:val="16"/>
              </w:rPr>
            </w:pPr>
            <w:r>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F17A9"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3C900A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4405CC5"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3DA77"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50EC76" w14:textId="77777777" w:rsidR="003133A5" w:rsidRPr="00CF04B7" w:rsidDel="00C84C7C" w:rsidRDefault="003133A5" w:rsidP="00D14072">
            <w:pPr>
              <w:pStyle w:val="TAC"/>
              <w:rPr>
                <w:rFonts w:cs="Arial"/>
                <w:sz w:val="16"/>
                <w:szCs w:val="16"/>
              </w:rPr>
            </w:pPr>
            <w:r w:rsidRPr="00CF04B7">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8C2D8D" w14:textId="77777777" w:rsidR="003133A5" w:rsidRPr="00234A1F" w:rsidRDefault="003133A5" w:rsidP="00D14072">
            <w:pPr>
              <w:pStyle w:val="TAL"/>
              <w:rPr>
                <w:rFonts w:cs="Arial"/>
                <w:sz w:val="16"/>
                <w:szCs w:val="16"/>
              </w:rPr>
            </w:pPr>
            <w:r>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BC6D63"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D4FD9" w14:textId="77777777" w:rsidR="003133A5" w:rsidRPr="00234A1F" w:rsidRDefault="003133A5" w:rsidP="00D140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AD0C5B" w14:textId="77777777" w:rsidR="003133A5" w:rsidRPr="00234A1F" w:rsidRDefault="003133A5" w:rsidP="00D14072">
            <w:pPr>
              <w:pStyle w:val="TAC"/>
              <w:jc w:val="left"/>
              <w:rPr>
                <w:rFonts w:cs="Arial"/>
                <w:sz w:val="16"/>
                <w:szCs w:val="16"/>
              </w:rPr>
            </w:pPr>
            <w:r>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FAE58"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46D817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CF6B58F"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A034EC"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1B12E1" w14:textId="77777777" w:rsidR="003133A5" w:rsidRPr="00CF04B7" w:rsidDel="00C84C7C" w:rsidRDefault="003133A5" w:rsidP="00D14072">
            <w:pPr>
              <w:pStyle w:val="TAC"/>
              <w:rPr>
                <w:rFonts w:cs="Arial"/>
                <w:sz w:val="16"/>
                <w:szCs w:val="16"/>
              </w:rPr>
            </w:pPr>
            <w:r w:rsidRPr="00CF04B7">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B03714" w14:textId="77777777" w:rsidR="003133A5" w:rsidRPr="00234A1F" w:rsidRDefault="003133A5" w:rsidP="00D14072">
            <w:pPr>
              <w:pStyle w:val="TAL"/>
              <w:rPr>
                <w:rFonts w:cs="Arial"/>
                <w:sz w:val="16"/>
                <w:szCs w:val="16"/>
              </w:rPr>
            </w:pPr>
            <w:r>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DBEFA"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445F4" w14:textId="77777777" w:rsidR="003133A5" w:rsidRPr="00234A1F" w:rsidRDefault="003133A5" w:rsidP="00D1407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8C5FE9" w14:textId="77777777" w:rsidR="003133A5" w:rsidRPr="00234A1F" w:rsidRDefault="003133A5" w:rsidP="00D14072">
            <w:pPr>
              <w:pStyle w:val="TAC"/>
              <w:jc w:val="left"/>
              <w:rPr>
                <w:rFonts w:cs="Arial"/>
                <w:sz w:val="16"/>
                <w:szCs w:val="16"/>
              </w:rPr>
            </w:pPr>
            <w:r>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81EF4"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3AAF796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B117DE2"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72883"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79E22A" w14:textId="77777777" w:rsidR="003133A5" w:rsidRPr="00CF04B7" w:rsidDel="00C84C7C" w:rsidRDefault="003133A5" w:rsidP="00D14072">
            <w:pPr>
              <w:pStyle w:val="TAC"/>
              <w:rPr>
                <w:rFonts w:cs="Arial"/>
                <w:sz w:val="16"/>
                <w:szCs w:val="16"/>
              </w:rPr>
            </w:pPr>
            <w:r w:rsidRPr="00CF04B7">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61E0D" w14:textId="77777777" w:rsidR="003133A5" w:rsidRPr="00234A1F" w:rsidRDefault="003133A5" w:rsidP="00D14072">
            <w:pPr>
              <w:pStyle w:val="TAL"/>
              <w:rPr>
                <w:rFonts w:cs="Arial"/>
                <w:sz w:val="16"/>
                <w:szCs w:val="16"/>
              </w:rPr>
            </w:pPr>
            <w:r>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BCCCA"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8C22B9" w14:textId="77777777" w:rsidR="003133A5" w:rsidRPr="00234A1F" w:rsidRDefault="003133A5" w:rsidP="00D1407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1CD5AB" w14:textId="77777777" w:rsidR="003133A5" w:rsidRPr="00234A1F" w:rsidRDefault="003133A5" w:rsidP="00D14072">
            <w:pPr>
              <w:pStyle w:val="TAC"/>
              <w:jc w:val="left"/>
              <w:rPr>
                <w:rFonts w:cs="Arial"/>
                <w:sz w:val="16"/>
                <w:szCs w:val="16"/>
              </w:rPr>
            </w:pPr>
            <w:r>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DF62"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02202F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D17D91"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B2E5F"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EAE61" w14:textId="77777777" w:rsidR="003133A5" w:rsidRPr="00CF04B7" w:rsidDel="00C84C7C" w:rsidRDefault="003133A5" w:rsidP="00D14072">
            <w:pPr>
              <w:pStyle w:val="TAC"/>
              <w:rPr>
                <w:rFonts w:cs="Arial"/>
                <w:sz w:val="16"/>
                <w:szCs w:val="16"/>
              </w:rPr>
            </w:pPr>
            <w:r w:rsidRPr="00CF04B7">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49E18" w14:textId="77777777" w:rsidR="003133A5" w:rsidRPr="00234A1F" w:rsidRDefault="003133A5" w:rsidP="00D14072">
            <w:pPr>
              <w:pStyle w:val="TAL"/>
              <w:rPr>
                <w:rFonts w:cs="Arial"/>
                <w:sz w:val="16"/>
                <w:szCs w:val="16"/>
              </w:rPr>
            </w:pPr>
            <w:r>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1FD45"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E3853" w14:textId="77777777" w:rsidR="003133A5" w:rsidRPr="00234A1F" w:rsidRDefault="003133A5" w:rsidP="00D140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43B673" w14:textId="77777777" w:rsidR="003133A5" w:rsidRPr="00234A1F" w:rsidRDefault="003133A5" w:rsidP="00D14072">
            <w:pPr>
              <w:pStyle w:val="TAC"/>
              <w:jc w:val="left"/>
              <w:rPr>
                <w:rFonts w:cs="Arial"/>
                <w:sz w:val="16"/>
                <w:szCs w:val="16"/>
              </w:rPr>
            </w:pPr>
            <w:r>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B1BA5"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2C12AF3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7C95CEC"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E83CC"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1318E7" w14:textId="77777777" w:rsidR="003133A5" w:rsidRPr="00CF04B7" w:rsidDel="00C84C7C" w:rsidRDefault="003133A5" w:rsidP="00D14072">
            <w:pPr>
              <w:pStyle w:val="TAC"/>
              <w:rPr>
                <w:rFonts w:cs="Arial"/>
                <w:sz w:val="16"/>
                <w:szCs w:val="16"/>
              </w:rPr>
            </w:pPr>
            <w:r w:rsidRPr="00CF04B7">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AF300E" w14:textId="77777777" w:rsidR="003133A5" w:rsidRPr="00234A1F" w:rsidRDefault="003133A5" w:rsidP="00D14072">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D376A2" w14:textId="77777777" w:rsidR="003133A5" w:rsidRPr="00234A1F" w:rsidRDefault="003133A5" w:rsidP="00D1407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7AEDC2" w14:textId="77777777" w:rsidR="003133A5" w:rsidRPr="00234A1F" w:rsidRDefault="003133A5" w:rsidP="00D1407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FFFB34" w14:textId="77777777" w:rsidR="003133A5" w:rsidRPr="00234A1F" w:rsidRDefault="003133A5" w:rsidP="00D14072">
            <w:pPr>
              <w:pStyle w:val="TAC"/>
              <w:jc w:val="left"/>
              <w:rPr>
                <w:rFonts w:cs="Arial"/>
                <w:sz w:val="16"/>
                <w:szCs w:val="16"/>
              </w:rPr>
            </w:pPr>
            <w:r>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4B78E"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68C294C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3D952F5"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069C1"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EF5E867" w14:textId="77777777" w:rsidR="003133A5" w:rsidRPr="00CF04B7" w:rsidDel="00C84C7C" w:rsidRDefault="003133A5" w:rsidP="00D14072">
            <w:pPr>
              <w:pStyle w:val="TAC"/>
              <w:rPr>
                <w:rFonts w:cs="Arial"/>
                <w:sz w:val="16"/>
                <w:szCs w:val="16"/>
              </w:rPr>
            </w:pPr>
            <w:r w:rsidRPr="00CF04B7">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E1A8B6" w14:textId="77777777" w:rsidR="003133A5" w:rsidRPr="00234A1F" w:rsidRDefault="003133A5" w:rsidP="00D14072">
            <w:pPr>
              <w:pStyle w:val="TAL"/>
              <w:rPr>
                <w:rFonts w:cs="Arial"/>
                <w:sz w:val="16"/>
                <w:szCs w:val="16"/>
              </w:rPr>
            </w:pPr>
            <w:r>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1A2B" w14:textId="77777777" w:rsidR="003133A5" w:rsidRPr="00234A1F" w:rsidRDefault="003133A5" w:rsidP="00D1407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CB78" w14:textId="77777777" w:rsidR="003133A5" w:rsidRPr="00234A1F" w:rsidRDefault="003133A5" w:rsidP="00D14072">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C4B15A" w14:textId="77777777" w:rsidR="003133A5" w:rsidRPr="00234A1F" w:rsidRDefault="003133A5" w:rsidP="00D14072">
            <w:pPr>
              <w:pStyle w:val="TAC"/>
              <w:jc w:val="left"/>
              <w:rPr>
                <w:rFonts w:cs="Arial"/>
                <w:sz w:val="16"/>
                <w:szCs w:val="16"/>
              </w:rPr>
            </w:pPr>
            <w:r>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4C626"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3B94ADB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211CD"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19CD9"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9EAED39" w14:textId="77777777" w:rsidR="003133A5" w:rsidRPr="00CF04B7" w:rsidDel="00C84C7C" w:rsidRDefault="003133A5" w:rsidP="00D14072">
            <w:pPr>
              <w:pStyle w:val="TAC"/>
              <w:rPr>
                <w:rFonts w:cs="Arial"/>
                <w:sz w:val="16"/>
                <w:szCs w:val="16"/>
              </w:rPr>
            </w:pPr>
            <w:r w:rsidRPr="00CF04B7">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9B8CFB" w14:textId="77777777" w:rsidR="003133A5" w:rsidRPr="00234A1F" w:rsidRDefault="003133A5" w:rsidP="00D14072">
            <w:pPr>
              <w:pStyle w:val="TAL"/>
              <w:rPr>
                <w:rFonts w:cs="Arial"/>
                <w:sz w:val="16"/>
                <w:szCs w:val="16"/>
              </w:rPr>
            </w:pPr>
            <w:r>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7C5AF8" w14:textId="77777777" w:rsidR="003133A5" w:rsidRPr="00234A1F" w:rsidRDefault="003133A5" w:rsidP="00D1407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BA9125" w14:textId="77777777" w:rsidR="003133A5" w:rsidRPr="00234A1F" w:rsidRDefault="003133A5" w:rsidP="00D140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5F02FF" w14:textId="77777777" w:rsidR="003133A5" w:rsidRPr="00234A1F" w:rsidRDefault="003133A5" w:rsidP="00D14072">
            <w:pPr>
              <w:pStyle w:val="TAC"/>
              <w:jc w:val="left"/>
              <w:rPr>
                <w:rFonts w:cs="Arial"/>
                <w:sz w:val="16"/>
                <w:szCs w:val="16"/>
              </w:rPr>
            </w:pPr>
            <w:r>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2C036"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52EF83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D8EDA4"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19435"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3F70BF" w14:textId="77777777" w:rsidR="003133A5" w:rsidRPr="00CF04B7" w:rsidDel="00C84C7C" w:rsidRDefault="003133A5" w:rsidP="00D14072">
            <w:pPr>
              <w:pStyle w:val="TAC"/>
              <w:rPr>
                <w:rFonts w:cs="Arial"/>
                <w:sz w:val="16"/>
                <w:szCs w:val="16"/>
              </w:rPr>
            </w:pPr>
            <w:r w:rsidRPr="00CF04B7">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D531C5" w14:textId="77777777" w:rsidR="003133A5" w:rsidRPr="00234A1F" w:rsidRDefault="003133A5" w:rsidP="00D14072">
            <w:pPr>
              <w:pStyle w:val="TAL"/>
              <w:rPr>
                <w:rFonts w:cs="Arial"/>
                <w:sz w:val="16"/>
                <w:szCs w:val="16"/>
              </w:rPr>
            </w:pPr>
            <w:r>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E318FF"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42E4F3" w14:textId="77777777" w:rsidR="003133A5" w:rsidRPr="00234A1F" w:rsidRDefault="003133A5" w:rsidP="00D140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5610D9" w14:textId="77777777" w:rsidR="003133A5" w:rsidRPr="00234A1F" w:rsidRDefault="003133A5" w:rsidP="00D14072">
            <w:pPr>
              <w:pStyle w:val="TAC"/>
              <w:jc w:val="left"/>
              <w:rPr>
                <w:rFonts w:cs="Arial"/>
                <w:sz w:val="16"/>
                <w:szCs w:val="16"/>
              </w:rPr>
            </w:pPr>
            <w:r>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1351D"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3955633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077" w14:textId="77777777" w:rsidR="003133A5" w:rsidRPr="00234A1F" w:rsidRDefault="003133A5" w:rsidP="00D14072">
            <w:pPr>
              <w:pStyle w:val="TAC"/>
              <w:rPr>
                <w:sz w:val="16"/>
                <w:szCs w:val="16"/>
                <w:lang w:eastAsia="zh-CN"/>
              </w:rPr>
            </w:pPr>
            <w:r>
              <w:rPr>
                <w:rFonts w:hint="eastAsia"/>
                <w:sz w:val="16"/>
                <w:szCs w:val="16"/>
                <w:lang w:eastAsia="zh-CN"/>
              </w:rPr>
              <w:lastRenderedPageBreak/>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9C029"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FDB0F2" w14:textId="77777777" w:rsidR="003133A5" w:rsidRPr="00CF04B7" w:rsidDel="00C84C7C" w:rsidRDefault="003133A5" w:rsidP="00D14072">
            <w:pPr>
              <w:pStyle w:val="TAC"/>
              <w:rPr>
                <w:rFonts w:cs="Arial"/>
                <w:sz w:val="16"/>
                <w:szCs w:val="16"/>
              </w:rPr>
            </w:pPr>
            <w:r w:rsidRPr="00CF04B7">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A1BC4" w14:textId="77777777" w:rsidR="003133A5" w:rsidRPr="00234A1F" w:rsidRDefault="003133A5" w:rsidP="00D14072">
            <w:pPr>
              <w:pStyle w:val="TAL"/>
              <w:rPr>
                <w:rFonts w:cs="Arial"/>
                <w:sz w:val="16"/>
                <w:szCs w:val="16"/>
              </w:rPr>
            </w:pPr>
            <w:r>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87FE9A"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3F2FF8" w14:textId="77777777" w:rsidR="003133A5" w:rsidRPr="00234A1F" w:rsidRDefault="003133A5" w:rsidP="00D140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1FDE4A" w14:textId="77777777" w:rsidR="003133A5" w:rsidRPr="00234A1F" w:rsidRDefault="003133A5" w:rsidP="00D14072">
            <w:pPr>
              <w:pStyle w:val="TAC"/>
              <w:jc w:val="left"/>
              <w:rPr>
                <w:rFonts w:cs="Arial"/>
                <w:sz w:val="16"/>
                <w:szCs w:val="16"/>
              </w:rPr>
            </w:pPr>
            <w:r>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F8245"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64D602F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BCB0547"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62A4A"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E14D3F" w14:textId="77777777" w:rsidR="003133A5" w:rsidRPr="00CF04B7" w:rsidDel="00C84C7C" w:rsidRDefault="003133A5" w:rsidP="00D14072">
            <w:pPr>
              <w:pStyle w:val="TAC"/>
              <w:rPr>
                <w:rFonts w:cs="Arial"/>
                <w:sz w:val="16"/>
                <w:szCs w:val="16"/>
              </w:rPr>
            </w:pPr>
            <w:r w:rsidRPr="00CF04B7">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D4719" w14:textId="77777777" w:rsidR="003133A5" w:rsidRPr="00234A1F" w:rsidRDefault="003133A5" w:rsidP="00D14072">
            <w:pPr>
              <w:pStyle w:val="TAL"/>
              <w:rPr>
                <w:rFonts w:cs="Arial"/>
                <w:sz w:val="16"/>
                <w:szCs w:val="16"/>
              </w:rPr>
            </w:pPr>
            <w:r>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D626D"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5A8FF" w14:textId="77777777" w:rsidR="003133A5" w:rsidRPr="00234A1F" w:rsidRDefault="003133A5" w:rsidP="00D1407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A0F75B" w14:textId="77777777" w:rsidR="003133A5" w:rsidRPr="00234A1F" w:rsidRDefault="003133A5" w:rsidP="00D14072">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E4B28"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r w:rsidR="003133A5" w:rsidRPr="005523F6" w14:paraId="0AF56E9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13D8C5D" w14:textId="77777777" w:rsidR="003133A5" w:rsidRPr="00234A1F" w:rsidRDefault="003133A5" w:rsidP="00D14072">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E8734" w14:textId="77777777" w:rsidR="003133A5" w:rsidRPr="00234A1F" w:rsidRDefault="003133A5" w:rsidP="00D14072">
            <w:pPr>
              <w:pStyle w:val="TAC"/>
              <w:rPr>
                <w:sz w:val="16"/>
                <w:szCs w:val="16"/>
                <w:lang w:eastAsia="zh-CN"/>
              </w:rPr>
            </w:pPr>
            <w:r w:rsidRPr="00234A1F">
              <w:rPr>
                <w:rFonts w:hint="eastAsia"/>
                <w:sz w:val="16"/>
                <w:szCs w:val="16"/>
                <w:lang w:eastAsia="zh-CN"/>
              </w:rPr>
              <w:t>CT#</w:t>
            </w:r>
            <w:r w:rsidRPr="00234A1F">
              <w:rPr>
                <w:sz w:val="16"/>
                <w:szCs w:val="16"/>
                <w:lang w:eastAsia="zh-CN"/>
              </w:rPr>
              <w:t>9</w:t>
            </w:r>
            <w:r>
              <w:rPr>
                <w:sz w:val="16"/>
                <w:szCs w:val="16"/>
                <w:lang w:eastAsia="zh-CN"/>
              </w:rPr>
              <w:t>4</w:t>
            </w:r>
            <w:r w:rsidRPr="00234A1F">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D5B14E" w14:textId="77777777" w:rsidR="003133A5" w:rsidRPr="00CF04B7" w:rsidDel="00C84C7C" w:rsidRDefault="003133A5" w:rsidP="00D14072">
            <w:pPr>
              <w:pStyle w:val="TAC"/>
              <w:rPr>
                <w:rFonts w:cs="Arial"/>
                <w:sz w:val="16"/>
                <w:szCs w:val="16"/>
              </w:rPr>
            </w:pPr>
            <w:r w:rsidRPr="00CF04B7">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FD365" w14:textId="77777777" w:rsidR="003133A5" w:rsidRPr="00234A1F" w:rsidRDefault="003133A5" w:rsidP="00D14072">
            <w:pPr>
              <w:pStyle w:val="TAL"/>
              <w:rPr>
                <w:rFonts w:cs="Arial"/>
                <w:sz w:val="16"/>
                <w:szCs w:val="16"/>
              </w:rPr>
            </w:pPr>
            <w:r>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D8197" w14:textId="77777777" w:rsidR="003133A5" w:rsidRPr="00234A1F" w:rsidRDefault="003133A5" w:rsidP="00D1407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4144AA" w14:textId="77777777" w:rsidR="003133A5" w:rsidRPr="00234A1F" w:rsidRDefault="003133A5" w:rsidP="00D14072">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F3FA2F" w14:textId="77777777" w:rsidR="003133A5" w:rsidRPr="00234A1F" w:rsidRDefault="003133A5" w:rsidP="00D14072">
            <w:pPr>
              <w:pStyle w:val="TAC"/>
              <w:jc w:val="left"/>
              <w:rPr>
                <w:rFonts w:cs="Arial"/>
                <w:sz w:val="16"/>
                <w:szCs w:val="16"/>
              </w:rPr>
            </w:pPr>
            <w:r>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166" w14:textId="77777777" w:rsidR="003133A5" w:rsidRPr="00234A1F" w:rsidRDefault="003133A5" w:rsidP="00D14072">
            <w:pPr>
              <w:pStyle w:val="TAC"/>
              <w:rPr>
                <w:sz w:val="16"/>
                <w:szCs w:val="16"/>
                <w:lang w:eastAsia="zh-CN"/>
              </w:rPr>
            </w:pPr>
            <w:r w:rsidRPr="00A46224">
              <w:rPr>
                <w:rFonts w:hint="eastAsia"/>
                <w:sz w:val="16"/>
                <w:szCs w:val="16"/>
                <w:lang w:eastAsia="zh-CN"/>
              </w:rPr>
              <w:t>1</w:t>
            </w:r>
            <w:r w:rsidRPr="00A46224">
              <w:rPr>
                <w:sz w:val="16"/>
                <w:szCs w:val="16"/>
                <w:lang w:eastAsia="zh-CN"/>
              </w:rPr>
              <w:t>7.5</w:t>
            </w:r>
            <w:r w:rsidRPr="00A46224">
              <w:rPr>
                <w:rFonts w:hint="eastAsia"/>
                <w:sz w:val="16"/>
                <w:szCs w:val="16"/>
                <w:lang w:eastAsia="zh-CN"/>
              </w:rPr>
              <w:t>.</w:t>
            </w:r>
            <w:r w:rsidRPr="00A46224">
              <w:rPr>
                <w:sz w:val="16"/>
                <w:szCs w:val="16"/>
                <w:lang w:eastAsia="zh-CN"/>
              </w:rPr>
              <w:t>0</w:t>
            </w:r>
          </w:p>
        </w:tc>
      </w:tr>
    </w:tbl>
    <w:p w14:paraId="6AE5F0B0" w14:textId="77777777" w:rsidR="00080512" w:rsidRDefault="00080512" w:rsidP="003133A5"/>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9C52" w14:textId="77777777" w:rsidR="006B3AEB" w:rsidRDefault="006B3AEB">
      <w:r>
        <w:separator/>
      </w:r>
    </w:p>
  </w:endnote>
  <w:endnote w:type="continuationSeparator" w:id="0">
    <w:p w14:paraId="7EE7B752" w14:textId="77777777" w:rsidR="006B3AEB" w:rsidRDefault="006B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EB19" w14:textId="77777777" w:rsidR="006B3AEB" w:rsidRDefault="006B3AEB">
      <w:r>
        <w:separator/>
      </w:r>
    </w:p>
  </w:footnote>
  <w:footnote w:type="continuationSeparator" w:id="0">
    <w:p w14:paraId="74B84A05" w14:textId="77777777" w:rsidR="006B3AEB" w:rsidRDefault="006B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1C2BD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4B7">
      <w:rPr>
        <w:rFonts w:ascii="Arial" w:hAnsi="Arial" w:cs="Arial"/>
        <w:b/>
        <w:noProof/>
        <w:sz w:val="18"/>
        <w:szCs w:val="18"/>
      </w:rPr>
      <w:t>3GPP TS 29.504 V17.5.0 (2021-12)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CB25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4B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854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04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2CED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2C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8492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C86D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F4F3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6A7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B210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B22C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9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33A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3AEB"/>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04B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074B"/>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rsid w:val="00F3074B"/>
    <w:pPr>
      <w:keepLines/>
      <w:ind w:left="1135" w:hanging="851"/>
    </w:pPr>
  </w:style>
  <w:style w:type="paragraph" w:customStyle="1" w:styleId="PL">
    <w:name w:val="PL"/>
    <w:link w:val="PLChar"/>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74B"/>
    <w:pPr>
      <w:jc w:val="right"/>
    </w:pPr>
  </w:style>
  <w:style w:type="paragraph" w:customStyle="1" w:styleId="TAL">
    <w:name w:val="TAL"/>
    <w:basedOn w:val="Normal"/>
    <w:link w:val="TALChar"/>
    <w:rsid w:val="00F3074B"/>
    <w:pPr>
      <w:keepNext/>
      <w:keepLines/>
      <w:spacing w:after="0"/>
    </w:pPr>
    <w:rPr>
      <w:rFonts w:ascii="Arial" w:hAnsi="Arial"/>
      <w:sz w:val="18"/>
    </w:rPr>
  </w:style>
  <w:style w:type="paragraph" w:customStyle="1" w:styleId="TAH">
    <w:name w:val="TAH"/>
    <w:basedOn w:val="TAC"/>
    <w:link w:val="TAHChar"/>
    <w:rsid w:val="00F3074B"/>
    <w:rPr>
      <w:b/>
    </w:rPr>
  </w:style>
  <w:style w:type="paragraph" w:customStyle="1" w:styleId="TAC">
    <w:name w:val="TAC"/>
    <w:basedOn w:val="TAL"/>
    <w:link w:val="TACChar"/>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rPr>
      <w:noProof/>
    </w:rPr>
  </w:style>
  <w:style w:type="paragraph" w:customStyle="1" w:styleId="EditorsNote">
    <w:name w:val="Editor's Note"/>
    <w:basedOn w:val="NO"/>
    <w:rsid w:val="00F3074B"/>
    <w:rPr>
      <w:color w:val="FF0000"/>
    </w:rPr>
  </w:style>
  <w:style w:type="paragraph" w:customStyle="1" w:styleId="TH">
    <w:name w:val="TH"/>
    <w:basedOn w:val="Normal"/>
    <w:link w:val="THChar"/>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rPr>
  </w:style>
  <w:style w:type="character" w:customStyle="1" w:styleId="Heading2Char">
    <w:name w:val="Heading 2 Char"/>
    <w:link w:val="Heading2"/>
    <w:rsid w:val="003133A5"/>
    <w:rPr>
      <w:rFonts w:ascii="Arial" w:hAnsi="Arial"/>
      <w:sz w:val="32"/>
    </w:rPr>
  </w:style>
  <w:style w:type="character" w:customStyle="1" w:styleId="Heading3Char">
    <w:name w:val="Heading 3 Char"/>
    <w:link w:val="Heading3"/>
    <w:rsid w:val="003133A5"/>
    <w:rPr>
      <w:rFonts w:ascii="Arial" w:hAnsi="Arial"/>
      <w:sz w:val="28"/>
    </w:rPr>
  </w:style>
  <w:style w:type="character" w:customStyle="1" w:styleId="Heading4Char">
    <w:name w:val="Heading 4 Char"/>
    <w:link w:val="Heading4"/>
    <w:rsid w:val="003133A5"/>
    <w:rPr>
      <w:rFonts w:ascii="Arial" w:hAnsi="Arial"/>
      <w:sz w:val="24"/>
    </w:rPr>
  </w:style>
  <w:style w:type="character" w:customStyle="1" w:styleId="Heading5Char">
    <w:name w:val="Heading 5 Char"/>
    <w:link w:val="Heading5"/>
    <w:rsid w:val="003133A5"/>
    <w:rPr>
      <w:rFonts w:ascii="Arial" w:hAnsi="Arial"/>
      <w:sz w:val="22"/>
    </w:rPr>
  </w:style>
  <w:style w:type="character" w:customStyle="1" w:styleId="Heading6Char">
    <w:name w:val="Heading 6 Char"/>
    <w:link w:val="Heading6"/>
    <w:rsid w:val="003133A5"/>
    <w:rPr>
      <w:rFonts w:ascii="Arial" w:hAnsi="Arial"/>
      <w:lang w:eastAsia="en-US"/>
    </w:rPr>
  </w:style>
  <w:style w:type="character" w:customStyle="1" w:styleId="Heading7Char">
    <w:name w:val="Heading 7 Char"/>
    <w:link w:val="Heading7"/>
    <w:rsid w:val="003133A5"/>
    <w:rPr>
      <w:rFonts w:ascii="Arial" w:hAnsi="Arial"/>
      <w:lang w:eastAsia="en-US"/>
    </w:rPr>
  </w:style>
  <w:style w:type="character" w:customStyle="1" w:styleId="Heading8Char">
    <w:name w:val="Heading 8 Char"/>
    <w:link w:val="Heading8"/>
    <w:rsid w:val="003133A5"/>
    <w:rPr>
      <w:rFonts w:ascii="Arial" w:hAnsi="Arial"/>
      <w:sz w:val="36"/>
    </w:rPr>
  </w:style>
  <w:style w:type="character" w:customStyle="1" w:styleId="Heading9Char">
    <w:name w:val="Heading 9 Char"/>
    <w:link w:val="Heading9"/>
    <w:rsid w:val="003133A5"/>
    <w:rPr>
      <w:rFonts w:ascii="Arial" w:hAnsi="Arial"/>
      <w:sz w:val="36"/>
    </w:rPr>
  </w:style>
  <w:style w:type="character" w:customStyle="1" w:styleId="NOZchn">
    <w:name w:val="NO Zchn"/>
    <w:link w:val="NO"/>
    <w:locked/>
    <w:rsid w:val="003133A5"/>
  </w:style>
  <w:style w:type="character" w:customStyle="1" w:styleId="PLChar">
    <w:name w:val="PL Char"/>
    <w:link w:val="PL"/>
    <w:qFormat/>
    <w:locked/>
    <w:rsid w:val="003133A5"/>
    <w:rPr>
      <w:rFonts w:ascii="Courier New" w:hAnsi="Courier New"/>
      <w:noProof/>
      <w:sz w:val="16"/>
    </w:rPr>
  </w:style>
  <w:style w:type="character" w:customStyle="1" w:styleId="TALChar">
    <w:name w:val="TAL Char"/>
    <w:link w:val="TAL"/>
    <w:qFormat/>
    <w:locked/>
    <w:rsid w:val="003133A5"/>
    <w:rPr>
      <w:rFonts w:ascii="Arial" w:hAnsi="Arial"/>
      <w:sz w:val="18"/>
    </w:rPr>
  </w:style>
  <w:style w:type="character" w:customStyle="1" w:styleId="TACChar">
    <w:name w:val="TAC Char"/>
    <w:link w:val="TAC"/>
    <w:locked/>
    <w:rsid w:val="003133A5"/>
    <w:rPr>
      <w:rFonts w:ascii="Arial" w:hAnsi="Arial"/>
      <w:sz w:val="18"/>
    </w:rPr>
  </w:style>
  <w:style w:type="character" w:customStyle="1" w:styleId="EXCar">
    <w:name w:val="EX Car"/>
    <w:link w:val="EX"/>
    <w:locked/>
    <w:rsid w:val="003133A5"/>
  </w:style>
  <w:style w:type="character" w:customStyle="1" w:styleId="B1Char">
    <w:name w:val="B1 Char"/>
    <w:link w:val="B1"/>
    <w:locked/>
    <w:rsid w:val="003133A5"/>
  </w:style>
  <w:style w:type="character" w:customStyle="1" w:styleId="THChar">
    <w:name w:val="TH Char"/>
    <w:link w:val="TH"/>
    <w:qFormat/>
    <w:locked/>
    <w:rsid w:val="003133A5"/>
    <w:rPr>
      <w:rFonts w:ascii="Arial" w:hAnsi="Arial"/>
      <w:b/>
    </w:rPr>
  </w:style>
  <w:style w:type="character" w:customStyle="1" w:styleId="TFChar">
    <w:name w:val="TF Char"/>
    <w:link w:val="TF"/>
    <w:locked/>
    <w:rsid w:val="003133A5"/>
    <w:rPr>
      <w:rFonts w:ascii="Arial" w:hAnsi="Arial"/>
      <w:b/>
    </w:rPr>
  </w:style>
  <w:style w:type="character" w:customStyle="1" w:styleId="TAHChar">
    <w:name w:val="TAH Char"/>
    <w:link w:val="TAH"/>
    <w:qFormat/>
    <w:locked/>
    <w:rsid w:val="003133A5"/>
    <w:rPr>
      <w:rFonts w:ascii="Arial" w:hAnsi="Arial"/>
      <w:b/>
      <w:sz w:val="18"/>
    </w:rPr>
  </w:style>
  <w:style w:type="character" w:customStyle="1" w:styleId="TANChar">
    <w:name w:val="TAN Char"/>
    <w:link w:val="TAN"/>
    <w:rsid w:val="003133A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14764</Words>
  <Characters>84158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6</cp:revision>
  <cp:lastPrinted>2019-02-25T14:05:00Z</cp:lastPrinted>
  <dcterms:created xsi:type="dcterms:W3CDTF">2021-12-16T20:24:00Z</dcterms:created>
  <dcterms:modified xsi:type="dcterms:W3CDTF">2021-12-17T18:51:00Z</dcterms:modified>
</cp:coreProperties>
</file>